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1DE7E328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0F0579">
              <w:t>11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07391" w:rsidRPr="000334B8">
              <w:rPr>
                <w:sz w:val="32"/>
              </w:rPr>
              <w:t>202</w:t>
            </w:r>
            <w:r w:rsidR="00D07391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0F0579">
              <w:rPr>
                <w:sz w:val="32"/>
              </w:rPr>
              <w:t>09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ABB689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07391" w:rsidRPr="000334B8">
              <w:rPr>
                <w:noProof/>
                <w:sz w:val="18"/>
              </w:rPr>
              <w:t>202</w:t>
            </w:r>
            <w:r w:rsidR="00D07391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4907F44" w14:textId="77777777" w:rsidR="00A21144" w:rsidRPr="00BA7E9A" w:rsidRDefault="000C695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lang w:val="en-US"/>
        </w:rPr>
        <w:fldChar w:fldCharType="begin"/>
      </w:r>
      <w:r w:rsidRPr="00BA7E9A">
        <w:instrText xml:space="preserve"> TOC \o "1-9" </w:instrText>
      </w:r>
      <w:r w:rsidRPr="00BA7E9A">
        <w:rPr>
          <w:lang w:val="en-US"/>
        </w:rPr>
        <w:fldChar w:fldCharType="separate"/>
      </w:r>
      <w:r w:rsidR="00A21144" w:rsidRPr="00BA7E9A">
        <w:rPr>
          <w:noProof/>
        </w:rPr>
        <w:t>Foreword</w:t>
      </w:r>
      <w:r w:rsidR="00A21144" w:rsidRPr="00BA7E9A">
        <w:rPr>
          <w:noProof/>
        </w:rPr>
        <w:tab/>
        <w:t>119</w:t>
      </w:r>
    </w:p>
    <w:p w14:paraId="066F1053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Scope</w:t>
      </w:r>
      <w:r w:rsidRPr="00BA7E9A">
        <w:rPr>
          <w:noProof/>
        </w:rPr>
        <w:tab/>
        <w:t>121</w:t>
      </w:r>
    </w:p>
    <w:p w14:paraId="6DD1F19A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References</w:t>
      </w:r>
      <w:r w:rsidRPr="00BA7E9A">
        <w:rPr>
          <w:noProof/>
        </w:rPr>
        <w:tab/>
        <w:t>121</w:t>
      </w:r>
    </w:p>
    <w:p w14:paraId="2A2E9CA7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Definitions, symbols and abbreviations</w:t>
      </w:r>
      <w:r w:rsidRPr="00BA7E9A">
        <w:rPr>
          <w:noProof/>
        </w:rPr>
        <w:tab/>
        <w:t>122</w:t>
      </w:r>
    </w:p>
    <w:p w14:paraId="593C884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Definitions</w:t>
      </w:r>
      <w:r w:rsidRPr="00BA7E9A">
        <w:rPr>
          <w:noProof/>
        </w:rPr>
        <w:tab/>
        <w:t>122</w:t>
      </w:r>
    </w:p>
    <w:p w14:paraId="0246302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Symbols</w:t>
      </w:r>
      <w:r w:rsidRPr="00BA7E9A">
        <w:rPr>
          <w:noProof/>
        </w:rPr>
        <w:tab/>
        <w:t>123</w:t>
      </w:r>
    </w:p>
    <w:p w14:paraId="59B1AF1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Abbreviations</w:t>
      </w:r>
      <w:r w:rsidRPr="00BA7E9A">
        <w:rPr>
          <w:noProof/>
        </w:rPr>
        <w:tab/>
        <w:t>124</w:t>
      </w:r>
    </w:p>
    <w:p w14:paraId="1095FEC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tolerances</w:t>
      </w:r>
      <w:r w:rsidRPr="00BA7E9A">
        <w:rPr>
          <w:noProof/>
        </w:rPr>
        <w:tab/>
        <w:t>127</w:t>
      </w:r>
    </w:p>
    <w:p w14:paraId="655C4D2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Frequency bands grouping</w:t>
      </w:r>
      <w:r w:rsidRPr="00BA7E9A">
        <w:rPr>
          <w:noProof/>
        </w:rPr>
        <w:tab/>
        <w:t>127</w:t>
      </w:r>
    </w:p>
    <w:p w14:paraId="210956E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127</w:t>
      </w:r>
    </w:p>
    <w:p w14:paraId="7E5754B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operating bands in FR1</w:t>
      </w:r>
      <w:r w:rsidRPr="00BA7E9A">
        <w:rPr>
          <w:noProof/>
        </w:rPr>
        <w:tab/>
        <w:t>127</w:t>
      </w:r>
    </w:p>
    <w:p w14:paraId="775A2C9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3.5.2A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operating bands for satellite access in FR1</w:t>
      </w:r>
      <w:r w:rsidRPr="00BA7E9A">
        <w:rPr>
          <w:noProof/>
        </w:rPr>
        <w:tab/>
        <w:t>128</w:t>
      </w:r>
    </w:p>
    <w:p w14:paraId="596ED3D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operating bands in FR2</w:t>
      </w:r>
      <w:r w:rsidRPr="00BA7E9A">
        <w:rPr>
          <w:noProof/>
        </w:rPr>
        <w:tab/>
        <w:t>128</w:t>
      </w:r>
    </w:p>
    <w:p w14:paraId="0BC281C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of requirements in this specification version</w:t>
      </w:r>
      <w:r w:rsidRPr="00BA7E9A">
        <w:rPr>
          <w:noProof/>
        </w:rPr>
        <w:tab/>
        <w:t>129</w:t>
      </w:r>
    </w:p>
    <w:p w14:paraId="3FF892F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RRC connected state requirements in DRX</w:t>
      </w:r>
      <w:r w:rsidRPr="00BA7E9A">
        <w:rPr>
          <w:noProof/>
        </w:rPr>
        <w:tab/>
        <w:t>130</w:t>
      </w:r>
    </w:p>
    <w:p w14:paraId="3E2BF7D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3.6.2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Number of serving carriers</w:t>
      </w:r>
      <w:r w:rsidRPr="00BA7E9A">
        <w:rPr>
          <w:noProof/>
        </w:rPr>
        <w:tab/>
        <w:t>130</w:t>
      </w:r>
    </w:p>
    <w:p w14:paraId="37D087B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3.6.2.1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Number of serving carriers for SA</w:t>
      </w:r>
      <w:r w:rsidRPr="00BA7E9A">
        <w:rPr>
          <w:noProof/>
        </w:rPr>
        <w:tab/>
        <w:t>130</w:t>
      </w:r>
    </w:p>
    <w:p w14:paraId="55F44F2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3.6.2.2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Number of serving carriers for EN-DC</w:t>
      </w:r>
      <w:r w:rsidRPr="00BA7E9A">
        <w:rPr>
          <w:noProof/>
        </w:rPr>
        <w:tab/>
        <w:t>130</w:t>
      </w:r>
    </w:p>
    <w:p w14:paraId="188E524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3.6.2.3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Number of serving carriers for </w:t>
      </w:r>
      <w:r w:rsidRPr="00BA7E9A">
        <w:rPr>
          <w:noProof/>
          <w:lang w:val="en-US" w:eastAsia="ko-KR"/>
        </w:rPr>
        <w:t>NE-DC</w:t>
      </w:r>
      <w:r w:rsidRPr="00BA7E9A">
        <w:rPr>
          <w:noProof/>
        </w:rPr>
        <w:tab/>
        <w:t>130</w:t>
      </w:r>
    </w:p>
    <w:p w14:paraId="26F855D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3.6.2.4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Number of serving carriers for </w:t>
      </w:r>
      <w:r w:rsidRPr="00BA7E9A">
        <w:rPr>
          <w:noProof/>
          <w:lang w:val="en-US" w:eastAsia="ko-KR"/>
        </w:rPr>
        <w:t>NR-DC</w:t>
      </w:r>
      <w:r w:rsidRPr="00BA7E9A">
        <w:rPr>
          <w:noProof/>
        </w:rPr>
        <w:tab/>
        <w:t>131</w:t>
      </w:r>
    </w:p>
    <w:p w14:paraId="2001512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Applicability </w:t>
      </w:r>
      <w:r w:rsidRPr="00BA7E9A">
        <w:rPr>
          <w:noProof/>
        </w:rPr>
        <w:t>for intra-band FR2</w:t>
      </w:r>
      <w:r w:rsidRPr="00BA7E9A">
        <w:rPr>
          <w:noProof/>
        </w:rPr>
        <w:tab/>
        <w:t>131</w:t>
      </w:r>
    </w:p>
    <w:p w14:paraId="6D93F6C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Applicability for FR2 UE power classes</w:t>
      </w:r>
      <w:r w:rsidRPr="00BA7E9A">
        <w:rPr>
          <w:noProof/>
        </w:rPr>
        <w:tab/>
        <w:t>131</w:t>
      </w:r>
    </w:p>
    <w:p w14:paraId="606FECF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Applicability for SDL bands</w:t>
      </w:r>
      <w:r w:rsidRPr="00BA7E9A">
        <w:rPr>
          <w:noProof/>
        </w:rPr>
        <w:tab/>
        <w:t>131</w:t>
      </w:r>
    </w:p>
    <w:p w14:paraId="40E1A4B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of requirements for NGEN-DC operation</w:t>
      </w:r>
      <w:r w:rsidRPr="00BA7E9A">
        <w:rPr>
          <w:noProof/>
        </w:rPr>
        <w:tab/>
        <w:t>131</w:t>
      </w:r>
    </w:p>
    <w:p w14:paraId="2B786E5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Applicability </w:t>
      </w:r>
      <w:r w:rsidRPr="00BA7E9A">
        <w:rPr>
          <w:noProof/>
        </w:rPr>
        <w:t>of QCL</w:t>
      </w:r>
      <w:r w:rsidRPr="00BA7E9A">
        <w:rPr>
          <w:noProof/>
        </w:rPr>
        <w:tab/>
        <w:t>131</w:t>
      </w:r>
    </w:p>
    <w:p w14:paraId="462E27D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of requirements for scheduling availability</w:t>
      </w:r>
      <w:r w:rsidRPr="00BA7E9A">
        <w:rPr>
          <w:noProof/>
        </w:rPr>
        <w:tab/>
        <w:t>132</w:t>
      </w:r>
    </w:p>
    <w:p w14:paraId="73BA74C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of requirements for measurement restrictions</w:t>
      </w:r>
      <w:r w:rsidRPr="00BA7E9A">
        <w:rPr>
          <w:noProof/>
        </w:rPr>
        <w:tab/>
        <w:t>132</w:t>
      </w:r>
    </w:p>
    <w:p w14:paraId="53201B0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of requirements for Redcap UEs</w:t>
      </w:r>
      <w:r w:rsidRPr="00BA7E9A">
        <w:rPr>
          <w:noProof/>
        </w:rPr>
        <w:tab/>
        <w:t>132</w:t>
      </w:r>
    </w:p>
    <w:p w14:paraId="11B93F0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RRC connected state requirements in DRX</w:t>
      </w:r>
      <w:r w:rsidRPr="00BA7E9A">
        <w:rPr>
          <w:noProof/>
        </w:rPr>
        <w:tab/>
        <w:t>132</w:t>
      </w:r>
    </w:p>
    <w:p w14:paraId="0AB28E9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Applicability for FR2 Redcap UE power classes</w:t>
      </w:r>
      <w:r w:rsidRPr="00BA7E9A">
        <w:rPr>
          <w:noProof/>
        </w:rPr>
        <w:tab/>
        <w:t>132</w:t>
      </w:r>
    </w:p>
    <w:p w14:paraId="7F15C59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Applicability </w:t>
      </w:r>
      <w:r w:rsidRPr="00BA7E9A">
        <w:rPr>
          <w:noProof/>
        </w:rPr>
        <w:t>of QCL</w:t>
      </w:r>
      <w:r w:rsidRPr="00BA7E9A">
        <w:rPr>
          <w:noProof/>
        </w:rPr>
        <w:tab/>
        <w:t>132</w:t>
      </w:r>
    </w:p>
    <w:p w14:paraId="0149562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of requirements for Satellite Access</w:t>
      </w:r>
      <w:r w:rsidRPr="00BA7E9A">
        <w:rPr>
          <w:noProof/>
        </w:rPr>
        <w:tab/>
        <w:t>133</w:t>
      </w:r>
    </w:p>
    <w:p w14:paraId="757A96B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ko-KR"/>
        </w:rPr>
        <w:t>3.6.13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Applicability of requirements for FR2</w:t>
      </w:r>
      <w:r w:rsidRPr="00BA7E9A">
        <w:rPr>
          <w:noProof/>
        </w:rPr>
        <w:tab/>
        <w:t>133</w:t>
      </w:r>
    </w:p>
    <w:p w14:paraId="7AF3E88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of requirements for FR2 Power Class 6</w:t>
      </w:r>
      <w:r w:rsidRPr="00BA7E9A">
        <w:rPr>
          <w:noProof/>
        </w:rPr>
        <w:tab/>
        <w:t>133</w:t>
      </w:r>
    </w:p>
    <w:p w14:paraId="7A2D764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3.6.15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of requirements for per-FR gap</w:t>
      </w:r>
      <w:r w:rsidRPr="00BA7E9A">
        <w:rPr>
          <w:noProof/>
        </w:rPr>
        <w:tab/>
        <w:t>133</w:t>
      </w:r>
    </w:p>
    <w:p w14:paraId="3D20B61A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RRC_IDLE state mobility</w:t>
      </w:r>
      <w:r w:rsidRPr="00BA7E9A">
        <w:rPr>
          <w:noProof/>
        </w:rPr>
        <w:tab/>
        <w:t>133</w:t>
      </w:r>
    </w:p>
    <w:p w14:paraId="2AF6D19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Selection</w:t>
      </w:r>
      <w:r w:rsidRPr="00BA7E9A">
        <w:rPr>
          <w:noProof/>
        </w:rPr>
        <w:tab/>
        <w:t>133</w:t>
      </w:r>
    </w:p>
    <w:p w14:paraId="59D39F5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</w:t>
      </w:r>
      <w:r w:rsidRPr="00BA7E9A">
        <w:rPr>
          <w:noProof/>
        </w:rPr>
        <w:tab/>
        <w:t>134</w:t>
      </w:r>
    </w:p>
    <w:p w14:paraId="2695A94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134</w:t>
      </w:r>
    </w:p>
    <w:p w14:paraId="568AB66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Requirements</w:t>
      </w:r>
      <w:r w:rsidRPr="00BA7E9A">
        <w:rPr>
          <w:noProof/>
        </w:rPr>
        <w:tab/>
        <w:t>134</w:t>
      </w:r>
    </w:p>
    <w:p w14:paraId="228418B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UE measurement capability</w:t>
      </w:r>
      <w:r w:rsidRPr="00BA7E9A">
        <w:rPr>
          <w:noProof/>
        </w:rPr>
        <w:tab/>
        <w:t>134</w:t>
      </w:r>
    </w:p>
    <w:p w14:paraId="40B5A82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4.2.2.2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Measurement and evaluation of serving cell</w:t>
      </w:r>
      <w:r w:rsidRPr="00BA7E9A">
        <w:rPr>
          <w:noProof/>
        </w:rPr>
        <w:tab/>
        <w:t>134</w:t>
      </w:r>
    </w:p>
    <w:p w14:paraId="1401DC4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intra-frequency NR cells</w:t>
      </w:r>
      <w:r w:rsidRPr="00BA7E9A">
        <w:rPr>
          <w:noProof/>
        </w:rPr>
        <w:tab/>
        <w:t>137</w:t>
      </w:r>
    </w:p>
    <w:p w14:paraId="266C7B6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inter-frequency NR cells</w:t>
      </w:r>
      <w:r w:rsidRPr="00BA7E9A">
        <w:rPr>
          <w:noProof/>
        </w:rPr>
        <w:tab/>
        <w:t>140</w:t>
      </w:r>
    </w:p>
    <w:p w14:paraId="2AC67E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inter-RAT E-UTRAN cells</w:t>
      </w:r>
      <w:r w:rsidRPr="00BA7E9A">
        <w:rPr>
          <w:noProof/>
        </w:rPr>
        <w:tab/>
        <w:t>145</w:t>
      </w:r>
    </w:p>
    <w:p w14:paraId="1BFE1F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Maximum interruption in paging reception</w:t>
      </w:r>
      <w:r w:rsidRPr="00BA7E9A">
        <w:rPr>
          <w:noProof/>
        </w:rPr>
        <w:tab/>
        <w:t>147</w:t>
      </w:r>
    </w:p>
    <w:p w14:paraId="7EFE1B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requirements</w:t>
      </w:r>
      <w:r w:rsidRPr="00BA7E9A">
        <w:rPr>
          <w:noProof/>
        </w:rPr>
        <w:tab/>
        <w:t>148</w:t>
      </w:r>
    </w:p>
    <w:p w14:paraId="757E1C6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4.2.2.</w:t>
      </w:r>
      <w:r w:rsidRPr="00BA7E9A">
        <w:rPr>
          <w:rFonts w:eastAsiaTheme="minorEastAsia"/>
          <w:noProof/>
        </w:rPr>
        <w:t>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</w:t>
      </w:r>
      <w:r w:rsidRPr="00BA7E9A">
        <w:rPr>
          <w:noProof/>
        </w:rPr>
        <w:tab/>
        <w:t>148</w:t>
      </w:r>
    </w:p>
    <w:p w14:paraId="0214A8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intra-frequency NR cells for UE configured with relaxed measurement criterion</w:t>
      </w:r>
      <w:r w:rsidRPr="00BA7E9A">
        <w:rPr>
          <w:noProof/>
        </w:rPr>
        <w:tab/>
        <w:t>148</w:t>
      </w:r>
    </w:p>
    <w:p w14:paraId="6D9CDDB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148</w:t>
      </w:r>
    </w:p>
    <w:p w14:paraId="35F3CC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criterion</w:t>
      </w:r>
      <w:r w:rsidRPr="00BA7E9A">
        <w:rPr>
          <w:noProof/>
        </w:rPr>
        <w:tab/>
        <w:t>148</w:t>
      </w:r>
    </w:p>
    <w:p w14:paraId="64F322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not-at-cell edge criterion</w:t>
      </w:r>
      <w:r w:rsidRPr="00BA7E9A">
        <w:rPr>
          <w:noProof/>
        </w:rPr>
        <w:tab/>
        <w:t>151</w:t>
      </w:r>
    </w:p>
    <w:p w14:paraId="5E7A0D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4.2.2.9.4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and not-at-cell edge criteria</w:t>
      </w:r>
      <w:r w:rsidRPr="00BA7E9A">
        <w:rPr>
          <w:noProof/>
        </w:rPr>
        <w:tab/>
        <w:t>153</w:t>
      </w:r>
    </w:p>
    <w:p w14:paraId="0B7108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lastRenderedPageBreak/>
        <w:t>4.2.2.10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inter-frequency NR cells for UE configured with relaxed measurement criterion</w:t>
      </w:r>
      <w:r w:rsidRPr="00BA7E9A">
        <w:rPr>
          <w:noProof/>
        </w:rPr>
        <w:tab/>
        <w:t>154</w:t>
      </w:r>
    </w:p>
    <w:p w14:paraId="0A5D47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154</w:t>
      </w:r>
    </w:p>
    <w:p w14:paraId="3785C2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criterion</w:t>
      </w:r>
      <w:r w:rsidRPr="00BA7E9A">
        <w:rPr>
          <w:noProof/>
        </w:rPr>
        <w:tab/>
        <w:t>154</w:t>
      </w:r>
    </w:p>
    <w:p w14:paraId="218BF3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not-at-cell edge criterion</w:t>
      </w:r>
      <w:r w:rsidRPr="00BA7E9A">
        <w:rPr>
          <w:noProof/>
        </w:rPr>
        <w:tab/>
        <w:t>157</w:t>
      </w:r>
    </w:p>
    <w:p w14:paraId="111A62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4.2.2.10.4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and not-at-cell edge criterion</w:t>
      </w:r>
      <w:r w:rsidRPr="00BA7E9A">
        <w:rPr>
          <w:noProof/>
        </w:rPr>
        <w:tab/>
        <w:t>160</w:t>
      </w:r>
    </w:p>
    <w:p w14:paraId="3C3C15E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inter-RAT E-UTRAN cells for UE configured with relaxed measurement criterion</w:t>
      </w:r>
      <w:r w:rsidRPr="00BA7E9A">
        <w:rPr>
          <w:noProof/>
        </w:rPr>
        <w:tab/>
        <w:t>160</w:t>
      </w:r>
    </w:p>
    <w:p w14:paraId="6821E8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160</w:t>
      </w:r>
    </w:p>
    <w:p w14:paraId="77F0F4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criterion</w:t>
      </w:r>
      <w:r w:rsidRPr="00BA7E9A">
        <w:rPr>
          <w:noProof/>
        </w:rPr>
        <w:tab/>
        <w:t>161</w:t>
      </w:r>
    </w:p>
    <w:p w14:paraId="71EF4B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with not-at-cell edge criterion</w:t>
      </w:r>
      <w:r w:rsidRPr="00BA7E9A">
        <w:rPr>
          <w:noProof/>
        </w:rPr>
        <w:tab/>
        <w:t>162</w:t>
      </w:r>
    </w:p>
    <w:p w14:paraId="042E9A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4.2.2.11.4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and not-at-cell edge criterion</w:t>
      </w:r>
      <w:r w:rsidRPr="00BA7E9A">
        <w:rPr>
          <w:noProof/>
        </w:rPr>
        <w:tab/>
        <w:t>164</w:t>
      </w:r>
    </w:p>
    <w:p w14:paraId="0AF38A1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when subject to CCA</w:t>
      </w:r>
      <w:r w:rsidRPr="00BA7E9A">
        <w:rPr>
          <w:noProof/>
        </w:rPr>
        <w:tab/>
        <w:t>165</w:t>
      </w:r>
    </w:p>
    <w:p w14:paraId="3C05AC7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4.2A.1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165</w:t>
      </w:r>
    </w:p>
    <w:p w14:paraId="40B5FA5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4.2A.2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Requirements</w:t>
      </w:r>
      <w:r w:rsidRPr="00BA7E9A">
        <w:rPr>
          <w:noProof/>
        </w:rPr>
        <w:tab/>
        <w:t>165</w:t>
      </w:r>
    </w:p>
    <w:p w14:paraId="2052B7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UE measurement capability</w:t>
      </w:r>
      <w:r w:rsidRPr="00BA7E9A">
        <w:rPr>
          <w:noProof/>
        </w:rPr>
        <w:tab/>
        <w:t>165</w:t>
      </w:r>
    </w:p>
    <w:p w14:paraId="204DCB1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4.2A.2.2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Measurement and evaluation when subject to CCA on the serving cell</w:t>
      </w:r>
      <w:r w:rsidRPr="00BA7E9A">
        <w:rPr>
          <w:noProof/>
        </w:rPr>
        <w:tab/>
        <w:t>165</w:t>
      </w:r>
    </w:p>
    <w:p w14:paraId="63747F2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4.2A.2.3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intra-frequency NR cells when subject to CCA on the serving cell and target cell</w:t>
      </w:r>
      <w:r w:rsidRPr="00BA7E9A">
        <w:rPr>
          <w:noProof/>
        </w:rPr>
        <w:tab/>
        <w:t>166</w:t>
      </w:r>
    </w:p>
    <w:p w14:paraId="073EE08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4.2A.2.4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inter-frequency NR cells when subject to CCA on the target cell</w:t>
      </w:r>
      <w:r w:rsidRPr="00BA7E9A">
        <w:rPr>
          <w:noProof/>
        </w:rPr>
        <w:tab/>
        <w:t>168</w:t>
      </w:r>
    </w:p>
    <w:p w14:paraId="12392B7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4.2A.2.5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inter-RAT E-UTRAN cells when subject to CCA on the serving cell</w:t>
      </w:r>
      <w:r w:rsidRPr="00BA7E9A">
        <w:rPr>
          <w:noProof/>
        </w:rPr>
        <w:tab/>
        <w:t>169</w:t>
      </w:r>
    </w:p>
    <w:p w14:paraId="3645F89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4.2A.2.6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Maximum interruption in paging reception when subject to CCA on the target cell</w:t>
      </w:r>
      <w:r w:rsidRPr="00BA7E9A">
        <w:rPr>
          <w:noProof/>
        </w:rPr>
        <w:tab/>
        <w:t>170</w:t>
      </w:r>
    </w:p>
    <w:p w14:paraId="355F33D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4.2A.2.7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requirements</w:t>
      </w:r>
      <w:r w:rsidRPr="00BA7E9A">
        <w:rPr>
          <w:noProof/>
        </w:rPr>
        <w:tab/>
        <w:t>170</w:t>
      </w:r>
    </w:p>
    <w:p w14:paraId="2055922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for RedCap</w:t>
      </w:r>
      <w:r w:rsidRPr="00BA7E9A">
        <w:rPr>
          <w:noProof/>
        </w:rPr>
        <w:tab/>
        <w:t>170</w:t>
      </w:r>
    </w:p>
    <w:p w14:paraId="0DD4DF7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4.2B.1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170</w:t>
      </w:r>
    </w:p>
    <w:p w14:paraId="3A8D0D3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4.2B.2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Requirements</w:t>
      </w:r>
      <w:r w:rsidRPr="00BA7E9A">
        <w:rPr>
          <w:noProof/>
        </w:rPr>
        <w:tab/>
        <w:t>170</w:t>
      </w:r>
    </w:p>
    <w:p w14:paraId="50414AB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measurement capability for RedCap</w:t>
      </w:r>
      <w:r w:rsidRPr="00BA7E9A">
        <w:rPr>
          <w:noProof/>
        </w:rPr>
        <w:tab/>
        <w:t>170</w:t>
      </w:r>
    </w:p>
    <w:p w14:paraId="73DCA7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UE measurement capability for 1 Rx RedCap</w:t>
      </w:r>
      <w:r w:rsidRPr="00BA7E9A">
        <w:rPr>
          <w:noProof/>
        </w:rPr>
        <w:tab/>
        <w:t>170</w:t>
      </w:r>
    </w:p>
    <w:p w14:paraId="731487D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UE measurement capability for 2 Rx RedCap</w:t>
      </w:r>
      <w:r w:rsidRPr="00BA7E9A">
        <w:rPr>
          <w:noProof/>
        </w:rPr>
        <w:tab/>
        <w:t>171</w:t>
      </w:r>
    </w:p>
    <w:p w14:paraId="75AD19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and evaluation of serving cell for RedCap UE</w:t>
      </w:r>
      <w:r w:rsidRPr="00BA7E9A">
        <w:rPr>
          <w:noProof/>
        </w:rPr>
        <w:tab/>
        <w:t>171</w:t>
      </w:r>
    </w:p>
    <w:p w14:paraId="0CBC0D9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intra-frequency NR cells for RedCap UE</w:t>
      </w:r>
      <w:r w:rsidRPr="00BA7E9A">
        <w:rPr>
          <w:noProof/>
        </w:rPr>
        <w:tab/>
        <w:t>173</w:t>
      </w:r>
    </w:p>
    <w:p w14:paraId="256198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inter-frequency NR cells for RedCap UE</w:t>
      </w:r>
      <w:r w:rsidRPr="00BA7E9A">
        <w:rPr>
          <w:noProof/>
        </w:rPr>
        <w:tab/>
        <w:t>175</w:t>
      </w:r>
    </w:p>
    <w:p w14:paraId="2C1691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inter-RAT E-UTRAN cells for RedCap UE</w:t>
      </w:r>
      <w:r w:rsidRPr="00BA7E9A">
        <w:rPr>
          <w:noProof/>
        </w:rPr>
        <w:tab/>
        <w:t>178</w:t>
      </w:r>
    </w:p>
    <w:p w14:paraId="78E4D89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Maximum interruption in paging reception for RedCap</w:t>
      </w:r>
      <w:r w:rsidRPr="00BA7E9A">
        <w:rPr>
          <w:noProof/>
        </w:rPr>
        <w:tab/>
        <w:t>180</w:t>
      </w:r>
    </w:p>
    <w:p w14:paraId="7E56E92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requirements for RedCap</w:t>
      </w:r>
      <w:r w:rsidRPr="00BA7E9A">
        <w:rPr>
          <w:noProof/>
        </w:rPr>
        <w:tab/>
        <w:t>180</w:t>
      </w:r>
    </w:p>
    <w:p w14:paraId="673A9EF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</w:t>
      </w:r>
      <w:r w:rsidRPr="00BA7E9A">
        <w:rPr>
          <w:noProof/>
        </w:rPr>
        <w:tab/>
        <w:t>181</w:t>
      </w:r>
    </w:p>
    <w:p w14:paraId="4EF1F71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intra-frequency NR cells for UE configured with relaxed measurement criterion for RedCap</w:t>
      </w:r>
      <w:r w:rsidRPr="00BA7E9A">
        <w:rPr>
          <w:noProof/>
        </w:rPr>
        <w:tab/>
        <w:t>181</w:t>
      </w:r>
    </w:p>
    <w:p w14:paraId="33A153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181</w:t>
      </w:r>
    </w:p>
    <w:p w14:paraId="4F1A76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stationary criterion</w:t>
      </w:r>
      <w:r w:rsidRPr="00BA7E9A">
        <w:rPr>
          <w:noProof/>
        </w:rPr>
        <w:tab/>
        <w:t>182</w:t>
      </w:r>
    </w:p>
    <w:p w14:paraId="454243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stationary and not-at-cell edge criteria</w:t>
      </w:r>
      <w:r w:rsidRPr="00BA7E9A">
        <w:rPr>
          <w:noProof/>
        </w:rPr>
        <w:tab/>
        <w:t>185</w:t>
      </w:r>
    </w:p>
    <w:p w14:paraId="1A1BEF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stationary and Rel-16 not at cell edge criteria</w:t>
      </w:r>
      <w:r w:rsidRPr="00BA7E9A">
        <w:rPr>
          <w:noProof/>
        </w:rPr>
        <w:tab/>
        <w:t>185</w:t>
      </w:r>
    </w:p>
    <w:p w14:paraId="3CACEF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and stationary criteria</w:t>
      </w:r>
      <w:r w:rsidRPr="00BA7E9A">
        <w:rPr>
          <w:noProof/>
        </w:rPr>
        <w:tab/>
        <w:t>185</w:t>
      </w:r>
    </w:p>
    <w:p w14:paraId="5159B3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criterion and stationary and not-at-cell edge criteria</w:t>
      </w:r>
      <w:r w:rsidRPr="00BA7E9A">
        <w:rPr>
          <w:noProof/>
        </w:rPr>
        <w:tab/>
        <w:t>186</w:t>
      </w:r>
    </w:p>
    <w:p w14:paraId="794B3A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not-at-cell edge criterion and stationary and not-at-cell edge criteria</w:t>
      </w:r>
      <w:r w:rsidRPr="00BA7E9A">
        <w:rPr>
          <w:noProof/>
        </w:rPr>
        <w:tab/>
        <w:t>186</w:t>
      </w:r>
    </w:p>
    <w:p w14:paraId="560236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and not-at-cell edge criteria and stationary and notatcell edge criteria</w:t>
      </w:r>
      <w:r w:rsidRPr="00BA7E9A">
        <w:rPr>
          <w:noProof/>
        </w:rPr>
        <w:tab/>
        <w:t>186</w:t>
      </w:r>
    </w:p>
    <w:p w14:paraId="2DFEC6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and not-at-cell edge criteria and stationary criterion</w:t>
      </w:r>
      <w:r w:rsidRPr="00BA7E9A">
        <w:rPr>
          <w:noProof/>
        </w:rPr>
        <w:tab/>
        <w:t>186</w:t>
      </w:r>
    </w:p>
    <w:p w14:paraId="220382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criterion</w:t>
      </w:r>
      <w:r w:rsidRPr="00BA7E9A">
        <w:rPr>
          <w:noProof/>
        </w:rPr>
        <w:tab/>
        <w:t>187</w:t>
      </w:r>
    </w:p>
    <w:p w14:paraId="7BAACB8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not-at-cell edge criterion</w:t>
      </w:r>
      <w:r w:rsidRPr="00BA7E9A">
        <w:rPr>
          <w:noProof/>
        </w:rPr>
        <w:tab/>
        <w:t>190</w:t>
      </w:r>
    </w:p>
    <w:p w14:paraId="624E77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4.2B.2.9.11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and not-at-cell edge criteria</w:t>
      </w:r>
      <w:r w:rsidRPr="00BA7E9A">
        <w:rPr>
          <w:noProof/>
        </w:rPr>
        <w:tab/>
        <w:t>192</w:t>
      </w:r>
    </w:p>
    <w:p w14:paraId="7745567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inter-frequency NR cells for UE configured with relaxed measurement criterion</w:t>
      </w:r>
      <w:r w:rsidRPr="00BA7E9A">
        <w:rPr>
          <w:noProof/>
        </w:rPr>
        <w:tab/>
        <w:t>192</w:t>
      </w:r>
    </w:p>
    <w:p w14:paraId="3A13EC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192</w:t>
      </w:r>
    </w:p>
    <w:p w14:paraId="295F04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stationary criterion</w:t>
      </w:r>
      <w:r w:rsidRPr="00BA7E9A">
        <w:rPr>
          <w:noProof/>
        </w:rPr>
        <w:tab/>
        <w:t>193</w:t>
      </w:r>
    </w:p>
    <w:p w14:paraId="3D45FB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stationary not at cell edge criterion</w:t>
      </w:r>
      <w:r w:rsidRPr="00BA7E9A">
        <w:rPr>
          <w:noProof/>
        </w:rPr>
        <w:tab/>
        <w:t>195</w:t>
      </w:r>
    </w:p>
    <w:p w14:paraId="40C423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stationary and Rel-16 not at cell edge criterion</w:t>
      </w:r>
      <w:r w:rsidRPr="00BA7E9A">
        <w:rPr>
          <w:noProof/>
        </w:rPr>
        <w:tab/>
        <w:t>196</w:t>
      </w:r>
    </w:p>
    <w:p w14:paraId="3F94FA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and stationary criteria</w:t>
      </w:r>
      <w:r w:rsidRPr="00BA7E9A">
        <w:rPr>
          <w:noProof/>
        </w:rPr>
        <w:tab/>
        <w:t>196</w:t>
      </w:r>
    </w:p>
    <w:p w14:paraId="516CC3A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and stationary not at cell edge criteria</w:t>
      </w:r>
      <w:r w:rsidRPr="00BA7E9A">
        <w:rPr>
          <w:noProof/>
        </w:rPr>
        <w:tab/>
        <w:t>197</w:t>
      </w:r>
    </w:p>
    <w:p w14:paraId="549AA3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lastRenderedPageBreak/>
        <w:t>4.2B.2.10.6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not-at-cell edge criterion and stationary not at cell edge criteria</w:t>
      </w:r>
      <w:r w:rsidRPr="00BA7E9A">
        <w:rPr>
          <w:noProof/>
        </w:rPr>
        <w:tab/>
        <w:t>197</w:t>
      </w:r>
    </w:p>
    <w:p w14:paraId="4B6E0B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not-at-cell edge criterion and stationary not at cell edge criteria</w:t>
      </w:r>
      <w:r w:rsidRPr="00BA7E9A">
        <w:rPr>
          <w:noProof/>
        </w:rPr>
        <w:tab/>
        <w:t>197</w:t>
      </w:r>
    </w:p>
    <w:p w14:paraId="57B0AF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not-at-cell edge criterion and stationary criteria</w:t>
      </w:r>
      <w:r w:rsidRPr="00BA7E9A">
        <w:rPr>
          <w:noProof/>
        </w:rPr>
        <w:tab/>
        <w:t>197</w:t>
      </w:r>
    </w:p>
    <w:p w14:paraId="3054D9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criterion</w:t>
      </w:r>
      <w:r w:rsidRPr="00BA7E9A">
        <w:rPr>
          <w:noProof/>
        </w:rPr>
        <w:tab/>
        <w:t>198</w:t>
      </w:r>
    </w:p>
    <w:p w14:paraId="4233C2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not-at-cell edge criterion</w:t>
      </w:r>
      <w:r w:rsidRPr="00BA7E9A">
        <w:rPr>
          <w:noProof/>
        </w:rPr>
        <w:tab/>
        <w:t>200</w:t>
      </w:r>
    </w:p>
    <w:p w14:paraId="56A9F6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4.2B.2.10.11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and not-at-cell edge criterion</w:t>
      </w:r>
      <w:r w:rsidRPr="00BA7E9A">
        <w:rPr>
          <w:noProof/>
        </w:rPr>
        <w:tab/>
        <w:t>203</w:t>
      </w:r>
    </w:p>
    <w:p w14:paraId="5171A9C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4.2B.2.11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inter-RAT E-UTRAN cells for UE configured with relaxed measurement criterion</w:t>
      </w:r>
      <w:r w:rsidRPr="00BA7E9A">
        <w:rPr>
          <w:noProof/>
        </w:rPr>
        <w:tab/>
        <w:t>203</w:t>
      </w:r>
    </w:p>
    <w:p w14:paraId="108AF1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203</w:t>
      </w:r>
    </w:p>
    <w:p w14:paraId="3D4ECE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stationary criterion</w:t>
      </w:r>
      <w:r w:rsidRPr="00BA7E9A">
        <w:rPr>
          <w:noProof/>
        </w:rPr>
        <w:tab/>
        <w:t>204</w:t>
      </w:r>
    </w:p>
    <w:p w14:paraId="135011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stationary not at cell edge criterion</w:t>
      </w:r>
      <w:r w:rsidRPr="00BA7E9A">
        <w:rPr>
          <w:noProof/>
        </w:rPr>
        <w:tab/>
        <w:t>205</w:t>
      </w:r>
    </w:p>
    <w:p w14:paraId="01B70A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stationary and Rel-16 not at cell edge criterion</w:t>
      </w:r>
      <w:r w:rsidRPr="00BA7E9A">
        <w:rPr>
          <w:noProof/>
        </w:rPr>
        <w:tab/>
        <w:t>206</w:t>
      </w:r>
    </w:p>
    <w:p w14:paraId="6619E7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and stationary criteria</w:t>
      </w:r>
      <w:r w:rsidRPr="00BA7E9A">
        <w:rPr>
          <w:noProof/>
        </w:rPr>
        <w:tab/>
        <w:t>206</w:t>
      </w:r>
    </w:p>
    <w:p w14:paraId="0AD3ED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and stationary not at cell edge criteria</w:t>
      </w:r>
      <w:r w:rsidRPr="00BA7E9A">
        <w:rPr>
          <w:noProof/>
        </w:rPr>
        <w:tab/>
        <w:t>207</w:t>
      </w:r>
    </w:p>
    <w:p w14:paraId="7F4C29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not-at-cell edge criterion and stationary not at cell edge criteria</w:t>
      </w:r>
      <w:r w:rsidRPr="00BA7E9A">
        <w:rPr>
          <w:noProof/>
        </w:rPr>
        <w:tab/>
        <w:t>207</w:t>
      </w:r>
    </w:p>
    <w:p w14:paraId="27DF70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not-at-cell edge criterion and stationary not at cell edge criteria</w:t>
      </w:r>
      <w:r w:rsidRPr="00BA7E9A">
        <w:rPr>
          <w:noProof/>
        </w:rPr>
        <w:tab/>
        <w:t>207</w:t>
      </w:r>
    </w:p>
    <w:p w14:paraId="41E805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a UE fulfilling low mobility not-at-cell edge criterion and stationary criteria</w:t>
      </w:r>
      <w:r w:rsidRPr="00BA7E9A">
        <w:rPr>
          <w:noProof/>
        </w:rPr>
        <w:tab/>
        <w:t>207</w:t>
      </w:r>
    </w:p>
    <w:p w14:paraId="7D3514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criterion</w:t>
      </w:r>
      <w:r w:rsidRPr="00BA7E9A">
        <w:rPr>
          <w:noProof/>
        </w:rPr>
        <w:tab/>
        <w:t>208</w:t>
      </w:r>
    </w:p>
    <w:p w14:paraId="787079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with not-at-cell edge criterion</w:t>
      </w:r>
      <w:r w:rsidRPr="00BA7E9A">
        <w:rPr>
          <w:noProof/>
        </w:rPr>
        <w:tab/>
        <w:t>209</w:t>
      </w:r>
    </w:p>
    <w:p w14:paraId="0DEB4C0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4.2B.2.11.11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for UE fulfilling low mobility and not-at-cell edge criterion</w:t>
      </w:r>
      <w:r w:rsidRPr="00BA7E9A">
        <w:rPr>
          <w:noProof/>
        </w:rPr>
        <w:tab/>
        <w:t>210</w:t>
      </w:r>
    </w:p>
    <w:p w14:paraId="16D0918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for NR UE for Satellite Access</w:t>
      </w:r>
      <w:r w:rsidRPr="00BA7E9A">
        <w:rPr>
          <w:noProof/>
        </w:rPr>
        <w:tab/>
        <w:t>211</w:t>
      </w:r>
    </w:p>
    <w:p w14:paraId="5A6B612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4.2C.1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211</w:t>
      </w:r>
    </w:p>
    <w:p w14:paraId="647AD3B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4.2C.2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Requirements</w:t>
      </w:r>
      <w:r w:rsidRPr="00BA7E9A">
        <w:rPr>
          <w:noProof/>
        </w:rPr>
        <w:tab/>
        <w:t>211</w:t>
      </w:r>
    </w:p>
    <w:p w14:paraId="5719A07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4.2C.2.1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UE measurement capability</w:t>
      </w:r>
      <w:r w:rsidRPr="00BA7E9A">
        <w:rPr>
          <w:noProof/>
        </w:rPr>
        <w:tab/>
        <w:t>211</w:t>
      </w:r>
    </w:p>
    <w:p w14:paraId="0D2E1F3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4.2C.2.2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Measurement and evaluation of serving cell</w:t>
      </w:r>
      <w:r w:rsidRPr="00BA7E9A">
        <w:rPr>
          <w:noProof/>
        </w:rPr>
        <w:tab/>
        <w:t>211</w:t>
      </w:r>
    </w:p>
    <w:p w14:paraId="3D716CD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4.2C.2.3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intra-frequency NR cells</w:t>
      </w:r>
      <w:r w:rsidRPr="00BA7E9A">
        <w:rPr>
          <w:noProof/>
        </w:rPr>
        <w:tab/>
        <w:t>212</w:t>
      </w:r>
    </w:p>
    <w:p w14:paraId="436903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4.2C.2.4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inter-frequency NR cells</w:t>
      </w:r>
      <w:r w:rsidRPr="00BA7E9A">
        <w:rPr>
          <w:noProof/>
        </w:rPr>
        <w:tab/>
        <w:t>214</w:t>
      </w:r>
    </w:p>
    <w:p w14:paraId="2EA58FE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4.2C.2.5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Maximum interruption in paging reception</w:t>
      </w:r>
      <w:r w:rsidRPr="00BA7E9A">
        <w:rPr>
          <w:noProof/>
        </w:rPr>
        <w:tab/>
        <w:t>218</w:t>
      </w:r>
    </w:p>
    <w:p w14:paraId="208EC7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4.2C.2.6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</w:t>
      </w:r>
      <w:r w:rsidRPr="00BA7E9A">
        <w:rPr>
          <w:noProof/>
        </w:rPr>
        <w:tab/>
        <w:t>218</w:t>
      </w:r>
    </w:p>
    <w:p w14:paraId="207D869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4.2C.2.7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intra-frequency NR cells for UE configured with relaxed measurement criterion</w:t>
      </w:r>
      <w:r w:rsidRPr="00BA7E9A">
        <w:rPr>
          <w:noProof/>
        </w:rPr>
        <w:tab/>
        <w:t>218</w:t>
      </w:r>
    </w:p>
    <w:p w14:paraId="0AA0064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4.2C.2.</w:t>
      </w:r>
      <w:r w:rsidRPr="00BA7E9A">
        <w:rPr>
          <w:rFonts w:eastAsia="DengXian"/>
          <w:noProof/>
          <w:lang w:val="en-US" w:eastAsia="zh-CN"/>
        </w:rPr>
        <w:t>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Measurements of int</w:t>
      </w:r>
      <w:r w:rsidRPr="00BA7E9A">
        <w:rPr>
          <w:rFonts w:eastAsia="DengXian"/>
          <w:noProof/>
          <w:lang w:val="en-US" w:eastAsia="zh-CN"/>
        </w:rPr>
        <w:t>er</w:t>
      </w:r>
      <w:r w:rsidRPr="00BA7E9A">
        <w:rPr>
          <w:noProof/>
          <w:lang w:val="en-US" w:eastAsia="zh-CN"/>
        </w:rPr>
        <w:t>-frequency NR cells for UE configured with relaxed measurement criterion</w:t>
      </w:r>
      <w:r w:rsidRPr="00BA7E9A">
        <w:rPr>
          <w:noProof/>
        </w:rPr>
        <w:tab/>
        <w:t>218</w:t>
      </w:r>
    </w:p>
    <w:p w14:paraId="381D7B9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4.2C.2.9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requirements</w:t>
      </w:r>
      <w:r w:rsidRPr="00BA7E9A">
        <w:rPr>
          <w:noProof/>
        </w:rPr>
        <w:tab/>
        <w:t>218</w:t>
      </w:r>
    </w:p>
    <w:p w14:paraId="5E1BAA6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Minimization of Drive Tests (MDT)</w:t>
      </w:r>
      <w:r w:rsidRPr="00BA7E9A">
        <w:rPr>
          <w:noProof/>
        </w:rPr>
        <w:tab/>
        <w:t>219</w:t>
      </w:r>
    </w:p>
    <w:p w14:paraId="6665C52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219</w:t>
      </w:r>
    </w:p>
    <w:p w14:paraId="694953C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Requirements</w:t>
      </w:r>
      <w:r w:rsidRPr="00BA7E9A">
        <w:rPr>
          <w:noProof/>
        </w:rPr>
        <w:tab/>
        <w:t>219</w:t>
      </w:r>
    </w:p>
    <w:p w14:paraId="3D20586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</w:t>
      </w:r>
      <w:r w:rsidRPr="00BA7E9A">
        <w:rPr>
          <w:noProof/>
        </w:rPr>
        <w:tab/>
        <w:t>219</w:t>
      </w:r>
    </w:p>
    <w:p w14:paraId="1CED4AF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 for RRC Connection Establishment Failure Log Reporting</w:t>
      </w:r>
      <w:r w:rsidRPr="00BA7E9A">
        <w:rPr>
          <w:noProof/>
        </w:rPr>
        <w:tab/>
        <w:t>220</w:t>
      </w:r>
    </w:p>
    <w:p w14:paraId="5661480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 for Radio Link Failure and Handover Failure Log Reporting</w:t>
      </w:r>
      <w:r w:rsidRPr="00BA7E9A">
        <w:rPr>
          <w:noProof/>
        </w:rPr>
        <w:tab/>
        <w:t>220</w:t>
      </w:r>
    </w:p>
    <w:p w14:paraId="6D1643F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Minimization of Drive Tests (MDT) for Satellite Access</w:t>
      </w:r>
      <w:r w:rsidRPr="00BA7E9A">
        <w:rPr>
          <w:noProof/>
        </w:rPr>
        <w:tab/>
        <w:t>220</w:t>
      </w:r>
    </w:p>
    <w:p w14:paraId="0A3B00E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220</w:t>
      </w:r>
    </w:p>
    <w:p w14:paraId="149E563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Requirements</w:t>
      </w:r>
      <w:r w:rsidRPr="00BA7E9A">
        <w:rPr>
          <w:noProof/>
        </w:rPr>
        <w:tab/>
        <w:t>221</w:t>
      </w:r>
    </w:p>
    <w:p w14:paraId="195D591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4.3C.3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</w:t>
      </w:r>
      <w:r w:rsidRPr="00BA7E9A">
        <w:rPr>
          <w:noProof/>
        </w:rPr>
        <w:tab/>
        <w:t>221</w:t>
      </w:r>
    </w:p>
    <w:p w14:paraId="2D2F7F2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4.3C.4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 for RRC Connection Establishment Failure Log Reporting</w:t>
      </w:r>
      <w:r w:rsidRPr="00BA7E9A">
        <w:rPr>
          <w:noProof/>
        </w:rPr>
        <w:tab/>
        <w:t>221</w:t>
      </w:r>
    </w:p>
    <w:p w14:paraId="122EC78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4.3C.5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 for Radio Link Failure and Handover Failure Log Reporting</w:t>
      </w:r>
      <w:r w:rsidRPr="00BA7E9A">
        <w:rPr>
          <w:noProof/>
        </w:rPr>
        <w:tab/>
        <w:t>221</w:t>
      </w:r>
    </w:p>
    <w:p w14:paraId="27AA3CC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Idle Mode CA/DC Measurements</w:t>
      </w:r>
      <w:r w:rsidRPr="00BA7E9A">
        <w:rPr>
          <w:noProof/>
        </w:rPr>
        <w:tab/>
        <w:t>222</w:t>
      </w:r>
    </w:p>
    <w:p w14:paraId="48EA358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222</w:t>
      </w:r>
    </w:p>
    <w:p w14:paraId="5C1414F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Measurement Requirements</w:t>
      </w:r>
      <w:r w:rsidRPr="00BA7E9A">
        <w:rPr>
          <w:noProof/>
        </w:rPr>
        <w:tab/>
        <w:t>222</w:t>
      </w:r>
    </w:p>
    <w:p w14:paraId="097640C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Detected cell requirement during state transition and Idle mode</w:t>
      </w:r>
      <w:r w:rsidRPr="00BA7E9A">
        <w:rPr>
          <w:noProof/>
        </w:rPr>
        <w:tab/>
        <w:t>222</w:t>
      </w:r>
    </w:p>
    <w:p w14:paraId="189FA00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inter-frequency CA/DC candidate cells</w:t>
      </w:r>
      <w:r w:rsidRPr="00BA7E9A">
        <w:rPr>
          <w:noProof/>
        </w:rPr>
        <w:tab/>
        <w:t>223</w:t>
      </w:r>
    </w:p>
    <w:p w14:paraId="3ECA296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4.4.2.3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on serving cell</w:t>
      </w:r>
      <w:r w:rsidRPr="00BA7E9A">
        <w:rPr>
          <w:noProof/>
        </w:rPr>
        <w:tab/>
        <w:t>224</w:t>
      </w:r>
    </w:p>
    <w:p w14:paraId="6CA3CCA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4.4.2.4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E-UTRAN inter-RAT DC candidate cells</w:t>
      </w:r>
      <w:r w:rsidRPr="00BA7E9A">
        <w:rPr>
          <w:noProof/>
        </w:rPr>
        <w:tab/>
        <w:t>224</w:t>
      </w:r>
    </w:p>
    <w:p w14:paraId="62EF1A40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5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RRC_INACTIVE state mobility</w:t>
      </w:r>
      <w:r w:rsidRPr="00BA7E9A">
        <w:rPr>
          <w:noProof/>
        </w:rPr>
        <w:tab/>
        <w:t>226</w:t>
      </w:r>
    </w:p>
    <w:p w14:paraId="09CF058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</w:t>
      </w:r>
      <w:r w:rsidRPr="00BA7E9A">
        <w:rPr>
          <w:noProof/>
        </w:rPr>
        <w:tab/>
        <w:t>226</w:t>
      </w:r>
    </w:p>
    <w:p w14:paraId="6614FF8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226</w:t>
      </w:r>
    </w:p>
    <w:p w14:paraId="4E9C1AA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226</w:t>
      </w:r>
    </w:p>
    <w:p w14:paraId="55B6C0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measurement capability</w:t>
      </w:r>
      <w:r w:rsidRPr="00BA7E9A">
        <w:rPr>
          <w:noProof/>
        </w:rPr>
        <w:tab/>
        <w:t>226</w:t>
      </w:r>
    </w:p>
    <w:p w14:paraId="5EFCF33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and evaluation of serving cell</w:t>
      </w:r>
      <w:r w:rsidRPr="00BA7E9A">
        <w:rPr>
          <w:noProof/>
        </w:rPr>
        <w:tab/>
        <w:t>226</w:t>
      </w:r>
    </w:p>
    <w:p w14:paraId="290B4E4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intra-frequency NR cells</w:t>
      </w:r>
      <w:r w:rsidRPr="00BA7E9A">
        <w:rPr>
          <w:noProof/>
        </w:rPr>
        <w:tab/>
        <w:t>226</w:t>
      </w:r>
    </w:p>
    <w:p w14:paraId="31C62C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inter-frequency NR cells</w:t>
      </w:r>
      <w:r w:rsidRPr="00BA7E9A">
        <w:rPr>
          <w:noProof/>
        </w:rPr>
        <w:tab/>
        <w:t>226</w:t>
      </w:r>
    </w:p>
    <w:p w14:paraId="1AA79FE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inter-RAT E-UTRAN cells</w:t>
      </w:r>
      <w:r w:rsidRPr="00BA7E9A">
        <w:rPr>
          <w:noProof/>
        </w:rPr>
        <w:tab/>
        <w:t>226</w:t>
      </w:r>
    </w:p>
    <w:p w14:paraId="2BAEE8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Maximum interruption in paging reception</w:t>
      </w:r>
      <w:r w:rsidRPr="00BA7E9A">
        <w:rPr>
          <w:noProof/>
        </w:rPr>
        <w:tab/>
        <w:t>226</w:t>
      </w:r>
    </w:p>
    <w:p w14:paraId="7029499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requirements</w:t>
      </w:r>
      <w:r w:rsidRPr="00BA7E9A">
        <w:rPr>
          <w:noProof/>
        </w:rPr>
        <w:tab/>
        <w:t>227</w:t>
      </w:r>
    </w:p>
    <w:p w14:paraId="7AF9331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with CCA</w:t>
      </w:r>
      <w:r w:rsidRPr="00BA7E9A">
        <w:rPr>
          <w:noProof/>
        </w:rPr>
        <w:tab/>
        <w:t>227</w:t>
      </w:r>
    </w:p>
    <w:p w14:paraId="452A08B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227</w:t>
      </w:r>
    </w:p>
    <w:p w14:paraId="789C5A9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227</w:t>
      </w:r>
    </w:p>
    <w:p w14:paraId="214B7EF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measurement capability</w:t>
      </w:r>
      <w:r w:rsidRPr="00BA7E9A">
        <w:rPr>
          <w:noProof/>
        </w:rPr>
        <w:tab/>
        <w:t>227</w:t>
      </w:r>
    </w:p>
    <w:p w14:paraId="6851863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5.1A.2.2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and evaluation when CCA is used on the serving cell</w:t>
      </w:r>
      <w:r w:rsidRPr="00BA7E9A">
        <w:rPr>
          <w:noProof/>
        </w:rPr>
        <w:tab/>
        <w:t>227</w:t>
      </w:r>
    </w:p>
    <w:p w14:paraId="1A97D63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5.1A.2.3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intra-frequency NR cells when CCA is used on the serving cell and target cell</w:t>
      </w:r>
      <w:r w:rsidRPr="00BA7E9A">
        <w:rPr>
          <w:noProof/>
        </w:rPr>
        <w:tab/>
        <w:t>227</w:t>
      </w:r>
    </w:p>
    <w:p w14:paraId="4E00A4D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5.1A.2.4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inter-frequency NR cells when CCA is used on the target cell</w:t>
      </w:r>
      <w:r w:rsidRPr="00BA7E9A">
        <w:rPr>
          <w:noProof/>
        </w:rPr>
        <w:tab/>
        <w:t>227</w:t>
      </w:r>
    </w:p>
    <w:p w14:paraId="09C179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5.1A.2.5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inter-RAT E-UTRAN cells when CCA is used on the serving cell</w:t>
      </w:r>
      <w:r w:rsidRPr="00BA7E9A">
        <w:rPr>
          <w:noProof/>
        </w:rPr>
        <w:tab/>
        <w:t>227</w:t>
      </w:r>
    </w:p>
    <w:p w14:paraId="5E57F9C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5.1A.2.6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Maximum interruption in paging reception when CCA is used on the target cell</w:t>
      </w:r>
      <w:r w:rsidRPr="00BA7E9A">
        <w:rPr>
          <w:noProof/>
        </w:rPr>
        <w:tab/>
        <w:t>227</w:t>
      </w:r>
    </w:p>
    <w:p w14:paraId="70155F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5.1A.2.7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requirements</w:t>
      </w:r>
      <w:r w:rsidRPr="00BA7E9A">
        <w:rPr>
          <w:noProof/>
        </w:rPr>
        <w:tab/>
        <w:t>227</w:t>
      </w:r>
    </w:p>
    <w:p w14:paraId="7EFB5554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for RedCap</w:t>
      </w:r>
      <w:r w:rsidRPr="00BA7E9A">
        <w:rPr>
          <w:noProof/>
        </w:rPr>
        <w:tab/>
        <w:t>228</w:t>
      </w:r>
    </w:p>
    <w:p w14:paraId="0B056B4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228</w:t>
      </w:r>
    </w:p>
    <w:p w14:paraId="69F1750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228</w:t>
      </w:r>
    </w:p>
    <w:p w14:paraId="6F249A5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measurement capability</w:t>
      </w:r>
      <w:r w:rsidRPr="00BA7E9A">
        <w:rPr>
          <w:noProof/>
        </w:rPr>
        <w:tab/>
        <w:t>228</w:t>
      </w:r>
    </w:p>
    <w:p w14:paraId="6A42BA6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and evaluation of serving cell</w:t>
      </w:r>
      <w:r w:rsidRPr="00BA7E9A">
        <w:rPr>
          <w:noProof/>
        </w:rPr>
        <w:tab/>
        <w:t>228</w:t>
      </w:r>
    </w:p>
    <w:p w14:paraId="1CF6BCF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intra-frequency NR cells</w:t>
      </w:r>
      <w:r w:rsidRPr="00BA7E9A">
        <w:rPr>
          <w:noProof/>
        </w:rPr>
        <w:tab/>
        <w:t>229</w:t>
      </w:r>
    </w:p>
    <w:p w14:paraId="40BB3F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inter-frequency NR cells</w:t>
      </w:r>
      <w:r w:rsidRPr="00BA7E9A">
        <w:rPr>
          <w:noProof/>
        </w:rPr>
        <w:tab/>
        <w:t>230</w:t>
      </w:r>
    </w:p>
    <w:p w14:paraId="6A714C5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inter-RAT E-UTRAN cells</w:t>
      </w:r>
      <w:r w:rsidRPr="00BA7E9A">
        <w:rPr>
          <w:noProof/>
        </w:rPr>
        <w:tab/>
        <w:t>231</w:t>
      </w:r>
    </w:p>
    <w:p w14:paraId="178BB6A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Maximum interruption in paging reception</w:t>
      </w:r>
      <w:r w:rsidRPr="00BA7E9A">
        <w:rPr>
          <w:noProof/>
        </w:rPr>
        <w:tab/>
        <w:t>231</w:t>
      </w:r>
    </w:p>
    <w:p w14:paraId="65E9D0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requirements</w:t>
      </w:r>
      <w:r w:rsidRPr="00BA7E9A">
        <w:rPr>
          <w:noProof/>
        </w:rPr>
        <w:tab/>
        <w:t>231</w:t>
      </w:r>
    </w:p>
    <w:p w14:paraId="56039B4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</w:t>
      </w:r>
      <w:r w:rsidRPr="00BA7E9A">
        <w:rPr>
          <w:noProof/>
        </w:rPr>
        <w:tab/>
        <w:t>231</w:t>
      </w:r>
    </w:p>
    <w:p w14:paraId="6369E2E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intra-frequency NR cells for UE configured with relaxed measurement criterion</w:t>
      </w:r>
      <w:r w:rsidRPr="00BA7E9A">
        <w:rPr>
          <w:noProof/>
        </w:rPr>
        <w:tab/>
        <w:t>231</w:t>
      </w:r>
    </w:p>
    <w:p w14:paraId="7033143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inter-frequency NR cells for UE configured with relaxed measurement criterion</w:t>
      </w:r>
      <w:r w:rsidRPr="00BA7E9A">
        <w:rPr>
          <w:noProof/>
        </w:rPr>
        <w:tab/>
        <w:t>232</w:t>
      </w:r>
    </w:p>
    <w:p w14:paraId="729B0FF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5.1B.2.11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inter-RAT E-UTRAN cells for UE configured with relaxed measurement criterion</w:t>
      </w:r>
      <w:r w:rsidRPr="00BA7E9A">
        <w:rPr>
          <w:noProof/>
        </w:rPr>
        <w:tab/>
        <w:t>232</w:t>
      </w:r>
    </w:p>
    <w:p w14:paraId="41C15BE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5.1C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</w:t>
      </w:r>
      <w:r w:rsidRPr="00BA7E9A">
        <w:rPr>
          <w:noProof/>
        </w:rPr>
        <w:tab/>
        <w:t>232</w:t>
      </w:r>
    </w:p>
    <w:p w14:paraId="31EFF55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5.1C.1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232</w:t>
      </w:r>
    </w:p>
    <w:p w14:paraId="5DA4534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5.1C.2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</w:t>
      </w:r>
      <w:r w:rsidRPr="00BA7E9A">
        <w:rPr>
          <w:noProof/>
        </w:rPr>
        <w:tab/>
        <w:t>232</w:t>
      </w:r>
    </w:p>
    <w:p w14:paraId="041B1B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5.1C.2.1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UE measurement capability</w:t>
      </w:r>
      <w:r w:rsidRPr="00BA7E9A">
        <w:rPr>
          <w:noProof/>
        </w:rPr>
        <w:tab/>
        <w:t>232</w:t>
      </w:r>
    </w:p>
    <w:p w14:paraId="1F06D8A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5.1C.2.2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and evaluation of serving cell</w:t>
      </w:r>
      <w:r w:rsidRPr="00BA7E9A">
        <w:rPr>
          <w:noProof/>
        </w:rPr>
        <w:tab/>
        <w:t>232</w:t>
      </w:r>
    </w:p>
    <w:p w14:paraId="64B31DB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5.1C.2.3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Measurements of intra-frequency NR cells</w:t>
      </w:r>
      <w:r w:rsidRPr="00BA7E9A">
        <w:rPr>
          <w:noProof/>
        </w:rPr>
        <w:tab/>
        <w:t>232</w:t>
      </w:r>
    </w:p>
    <w:p w14:paraId="4687F08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5.1C.2.4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Measurements of inter-frequency NR cells</w:t>
      </w:r>
      <w:r w:rsidRPr="00BA7E9A">
        <w:rPr>
          <w:noProof/>
        </w:rPr>
        <w:tab/>
        <w:t>232</w:t>
      </w:r>
    </w:p>
    <w:p w14:paraId="6822B52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5.1C.2.5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Maximum interruption in paging reception</w:t>
      </w:r>
      <w:r w:rsidRPr="00BA7E9A">
        <w:rPr>
          <w:noProof/>
        </w:rPr>
        <w:tab/>
        <w:t>232</w:t>
      </w:r>
    </w:p>
    <w:p w14:paraId="168D1BD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5.1C.2.6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General requirements</w:t>
      </w:r>
      <w:r w:rsidRPr="00BA7E9A">
        <w:rPr>
          <w:noProof/>
        </w:rPr>
        <w:tab/>
        <w:t>232</w:t>
      </w:r>
    </w:p>
    <w:p w14:paraId="3E71220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233</w:t>
      </w:r>
    </w:p>
    <w:p w14:paraId="15333F1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5.2B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Configured Grant based Small Data Transmissions (CG-SDT) for RedCap</w:t>
      </w:r>
      <w:r w:rsidRPr="00BA7E9A">
        <w:rPr>
          <w:noProof/>
        </w:rPr>
        <w:tab/>
        <w:t>233</w:t>
      </w:r>
    </w:p>
    <w:p w14:paraId="6A08E37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5.2B.1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233</w:t>
      </w:r>
    </w:p>
    <w:p w14:paraId="720B6BA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5.2B.2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on UE synchronization for small data transmissions for RedCap</w:t>
      </w:r>
      <w:r w:rsidRPr="00BA7E9A">
        <w:rPr>
          <w:noProof/>
        </w:rPr>
        <w:tab/>
        <w:t>233</w:t>
      </w:r>
    </w:p>
    <w:p w14:paraId="3B2EBA1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5.2B.2.1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233</w:t>
      </w:r>
    </w:p>
    <w:p w14:paraId="0AA4FF8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5.2B.3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TA validation requirements for RedCap</w:t>
      </w:r>
      <w:r w:rsidRPr="00BA7E9A">
        <w:rPr>
          <w:noProof/>
        </w:rPr>
        <w:tab/>
        <w:t>233</w:t>
      </w:r>
    </w:p>
    <w:p w14:paraId="76EAF63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5.2B.2.2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234</w:t>
      </w:r>
    </w:p>
    <w:p w14:paraId="2EF3991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5.2B.2.3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234</w:t>
      </w:r>
    </w:p>
    <w:p w14:paraId="5244880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5.2B.4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restriction</w:t>
      </w:r>
      <w:r w:rsidRPr="00BA7E9A">
        <w:rPr>
          <w:noProof/>
        </w:rPr>
        <w:tab/>
        <w:t>234</w:t>
      </w:r>
    </w:p>
    <w:p w14:paraId="2A2366B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5.2B.5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conditions for CG-SDT for RedCap</w:t>
      </w:r>
      <w:r w:rsidRPr="00BA7E9A">
        <w:rPr>
          <w:noProof/>
        </w:rPr>
        <w:tab/>
        <w:t>234</w:t>
      </w:r>
    </w:p>
    <w:p w14:paraId="2B290D3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Minimization of Drive Tests (MDT)</w:t>
      </w:r>
      <w:r w:rsidRPr="00BA7E9A">
        <w:rPr>
          <w:noProof/>
        </w:rPr>
        <w:tab/>
        <w:t>235</w:t>
      </w:r>
    </w:p>
    <w:p w14:paraId="60EDE04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235</w:t>
      </w:r>
    </w:p>
    <w:p w14:paraId="20C2256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Requirements</w:t>
      </w:r>
      <w:r w:rsidRPr="00BA7E9A">
        <w:rPr>
          <w:noProof/>
        </w:rPr>
        <w:tab/>
        <w:t>235</w:t>
      </w:r>
    </w:p>
    <w:p w14:paraId="532225A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</w:t>
      </w:r>
      <w:r w:rsidRPr="00BA7E9A">
        <w:rPr>
          <w:noProof/>
        </w:rPr>
        <w:tab/>
        <w:t>235</w:t>
      </w:r>
    </w:p>
    <w:p w14:paraId="600A6E5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 for RRC Connection Establishment Failure Log Reporting</w:t>
      </w:r>
      <w:r w:rsidRPr="00BA7E9A">
        <w:rPr>
          <w:noProof/>
        </w:rPr>
        <w:tab/>
        <w:t>235</w:t>
      </w:r>
    </w:p>
    <w:p w14:paraId="0B37420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 for Radio Link Failure and Handover Failure Log Reporting</w:t>
      </w:r>
      <w:r w:rsidRPr="00BA7E9A">
        <w:rPr>
          <w:noProof/>
        </w:rPr>
        <w:tab/>
        <w:t>235</w:t>
      </w:r>
    </w:p>
    <w:p w14:paraId="61EC617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 for RRC Resume Failure Log Reporting</w:t>
      </w:r>
      <w:r w:rsidRPr="00BA7E9A">
        <w:rPr>
          <w:noProof/>
        </w:rPr>
        <w:tab/>
        <w:t>235</w:t>
      </w:r>
    </w:p>
    <w:p w14:paraId="44637C5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Minimization of Drive Tests (MDT) for Satellite Access</w:t>
      </w:r>
      <w:r w:rsidRPr="00BA7E9A">
        <w:rPr>
          <w:noProof/>
        </w:rPr>
        <w:tab/>
        <w:t>236</w:t>
      </w:r>
    </w:p>
    <w:p w14:paraId="37A6610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236</w:t>
      </w:r>
    </w:p>
    <w:p w14:paraId="04E5760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Requirements</w:t>
      </w:r>
      <w:r w:rsidRPr="00BA7E9A">
        <w:rPr>
          <w:noProof/>
        </w:rPr>
        <w:tab/>
        <w:t>236</w:t>
      </w:r>
    </w:p>
    <w:p w14:paraId="71EDC9A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5.3C.3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</w:t>
      </w:r>
      <w:r w:rsidRPr="00BA7E9A">
        <w:rPr>
          <w:noProof/>
        </w:rPr>
        <w:tab/>
        <w:t>236</w:t>
      </w:r>
    </w:p>
    <w:p w14:paraId="4A5CEC3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5.3C.4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 for RRC Connection Establishment Failure Log Reporting</w:t>
      </w:r>
      <w:r w:rsidRPr="00BA7E9A">
        <w:rPr>
          <w:noProof/>
        </w:rPr>
        <w:tab/>
        <w:t>236</w:t>
      </w:r>
    </w:p>
    <w:p w14:paraId="69DF0C2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5.3C.5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 for Radio Link Failure and Handover Failure Log Reporting</w:t>
      </w:r>
      <w:r w:rsidRPr="00BA7E9A">
        <w:rPr>
          <w:noProof/>
        </w:rPr>
        <w:tab/>
        <w:t>236</w:t>
      </w:r>
    </w:p>
    <w:p w14:paraId="2CE28FB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5.3C.6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Relative Time Stamp Accuracy for RRC Resume Failure Log Reporting</w:t>
      </w:r>
      <w:r w:rsidRPr="00BA7E9A">
        <w:rPr>
          <w:noProof/>
        </w:rPr>
        <w:tab/>
        <w:t>236</w:t>
      </w:r>
    </w:p>
    <w:p w14:paraId="0AAFF48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Idle Mode CA/DC Measurements</w:t>
      </w:r>
      <w:r w:rsidRPr="00BA7E9A">
        <w:rPr>
          <w:noProof/>
        </w:rPr>
        <w:tab/>
        <w:t>237</w:t>
      </w:r>
    </w:p>
    <w:p w14:paraId="1B45072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237</w:t>
      </w:r>
    </w:p>
    <w:p w14:paraId="423160A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Measurement Requirements</w:t>
      </w:r>
      <w:r w:rsidRPr="00BA7E9A">
        <w:rPr>
          <w:noProof/>
        </w:rPr>
        <w:tab/>
        <w:t>237</w:t>
      </w:r>
    </w:p>
    <w:p w14:paraId="7B54D00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Detected cell requirement during state transition and Idle mode</w:t>
      </w:r>
      <w:r w:rsidRPr="00BA7E9A">
        <w:rPr>
          <w:noProof/>
        </w:rPr>
        <w:tab/>
        <w:t>237</w:t>
      </w:r>
    </w:p>
    <w:p w14:paraId="7FBECB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of inter-frequency CA/DC candidate cells</w:t>
      </w:r>
      <w:r w:rsidRPr="00BA7E9A">
        <w:rPr>
          <w:noProof/>
        </w:rPr>
        <w:tab/>
        <w:t>237</w:t>
      </w:r>
    </w:p>
    <w:p w14:paraId="55A151E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on serving cell</w:t>
      </w:r>
      <w:r w:rsidRPr="00BA7E9A">
        <w:rPr>
          <w:noProof/>
        </w:rPr>
        <w:tab/>
        <w:t>237</w:t>
      </w:r>
    </w:p>
    <w:p w14:paraId="28CF136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5.4.2.4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on E-UTRAN inter-RAT DC candidate cells</w:t>
      </w:r>
      <w:r w:rsidRPr="00BA7E9A">
        <w:rPr>
          <w:noProof/>
        </w:rPr>
        <w:tab/>
        <w:t>237</w:t>
      </w:r>
    </w:p>
    <w:p w14:paraId="2B28617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Configured Grant based Small Data Transmissions (CG-SDT)</w:t>
      </w:r>
      <w:r w:rsidRPr="00BA7E9A">
        <w:rPr>
          <w:noProof/>
        </w:rPr>
        <w:tab/>
        <w:t>237</w:t>
      </w:r>
    </w:p>
    <w:p w14:paraId="4730B0A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237</w:t>
      </w:r>
    </w:p>
    <w:p w14:paraId="31F6ECD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on UE synchronization for small data transmissions</w:t>
      </w:r>
      <w:r w:rsidRPr="00BA7E9A">
        <w:rPr>
          <w:noProof/>
        </w:rPr>
        <w:tab/>
        <w:t>237</w:t>
      </w:r>
    </w:p>
    <w:p w14:paraId="68E9921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TA validation requirements</w:t>
      </w:r>
      <w:r w:rsidRPr="00BA7E9A">
        <w:rPr>
          <w:noProof/>
        </w:rPr>
        <w:tab/>
        <w:t>238</w:t>
      </w:r>
    </w:p>
    <w:p w14:paraId="6396FC0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restriction</w:t>
      </w:r>
      <w:r w:rsidRPr="00BA7E9A">
        <w:rPr>
          <w:noProof/>
        </w:rPr>
        <w:tab/>
        <w:t>238</w:t>
      </w:r>
    </w:p>
    <w:p w14:paraId="324ECFA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TDD bands on FR1</w:t>
      </w:r>
      <w:r w:rsidRPr="00BA7E9A">
        <w:rPr>
          <w:noProof/>
        </w:rPr>
        <w:tab/>
        <w:t>238</w:t>
      </w:r>
    </w:p>
    <w:p w14:paraId="1480842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with a different subcarrier spacing than PDSCH/PDCCH on FR1</w:t>
      </w:r>
      <w:r w:rsidRPr="00BA7E9A">
        <w:rPr>
          <w:noProof/>
        </w:rPr>
        <w:tab/>
        <w:t>239</w:t>
      </w:r>
    </w:p>
    <w:p w14:paraId="215B4B4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5.5.4.3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on FR2</w:t>
      </w:r>
      <w:r w:rsidRPr="00BA7E9A">
        <w:rPr>
          <w:noProof/>
        </w:rPr>
        <w:tab/>
        <w:t>239</w:t>
      </w:r>
    </w:p>
    <w:p w14:paraId="46648F1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conditions for SDT</w:t>
      </w:r>
      <w:r w:rsidRPr="00BA7E9A">
        <w:rPr>
          <w:noProof/>
        </w:rPr>
        <w:tab/>
        <w:t>239</w:t>
      </w:r>
    </w:p>
    <w:p w14:paraId="1AD2D94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measurements for positioning</w:t>
      </w:r>
      <w:r w:rsidRPr="00BA7E9A">
        <w:rPr>
          <w:noProof/>
        </w:rPr>
        <w:tab/>
        <w:t>240</w:t>
      </w:r>
    </w:p>
    <w:p w14:paraId="25E528F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240</w:t>
      </w:r>
    </w:p>
    <w:p w14:paraId="6360845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240</w:t>
      </w:r>
    </w:p>
    <w:p w14:paraId="08C1A87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240</w:t>
      </w:r>
    </w:p>
    <w:p w14:paraId="0868B32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Applicability</w:t>
      </w:r>
      <w:r w:rsidRPr="00BA7E9A">
        <w:rPr>
          <w:noProof/>
        </w:rPr>
        <w:tab/>
        <w:t>240</w:t>
      </w:r>
    </w:p>
    <w:p w14:paraId="33AE85F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Capability</w:t>
      </w:r>
      <w:r w:rsidRPr="00BA7E9A">
        <w:rPr>
          <w:noProof/>
        </w:rPr>
        <w:tab/>
        <w:t>241</w:t>
      </w:r>
    </w:p>
    <w:p w14:paraId="495511B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5.6.2.5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Period Requireme</w:t>
      </w:r>
      <w:r w:rsidRPr="00BA7E9A">
        <w:rPr>
          <w:noProof/>
          <w:lang w:eastAsia="zh-CN"/>
        </w:rPr>
        <w:t>nts</w:t>
      </w:r>
      <w:r w:rsidRPr="00BA7E9A">
        <w:rPr>
          <w:noProof/>
        </w:rPr>
        <w:tab/>
        <w:t>241</w:t>
      </w:r>
    </w:p>
    <w:p w14:paraId="5F94946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 measurements</w:t>
      </w:r>
      <w:r w:rsidRPr="00BA7E9A">
        <w:rPr>
          <w:noProof/>
        </w:rPr>
        <w:tab/>
        <w:t>244</w:t>
      </w:r>
    </w:p>
    <w:p w14:paraId="620E433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244</w:t>
      </w:r>
    </w:p>
    <w:p w14:paraId="5835118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applicability</w:t>
      </w:r>
      <w:r w:rsidRPr="00BA7E9A">
        <w:rPr>
          <w:noProof/>
        </w:rPr>
        <w:tab/>
        <w:t>244</w:t>
      </w:r>
    </w:p>
    <w:p w14:paraId="06EE80F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Capability</w:t>
      </w:r>
      <w:r w:rsidRPr="00BA7E9A">
        <w:rPr>
          <w:noProof/>
        </w:rPr>
        <w:tab/>
        <w:t>244</w:t>
      </w:r>
    </w:p>
    <w:p w14:paraId="06D69F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Reporting Requirements</w:t>
      </w:r>
      <w:r w:rsidRPr="00BA7E9A">
        <w:rPr>
          <w:noProof/>
        </w:rPr>
        <w:tab/>
        <w:t>244</w:t>
      </w:r>
    </w:p>
    <w:p w14:paraId="72C069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 Requirements</w:t>
      </w:r>
      <w:r w:rsidRPr="00BA7E9A">
        <w:rPr>
          <w:noProof/>
        </w:rPr>
        <w:tab/>
        <w:t>245</w:t>
      </w:r>
    </w:p>
    <w:p w14:paraId="5A92DFB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247</w:t>
      </w:r>
    </w:p>
    <w:p w14:paraId="4F9E630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247</w:t>
      </w:r>
    </w:p>
    <w:p w14:paraId="0A4ABA3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Applicability</w:t>
      </w:r>
      <w:r w:rsidRPr="00BA7E9A">
        <w:rPr>
          <w:noProof/>
        </w:rPr>
        <w:tab/>
        <w:t>247</w:t>
      </w:r>
    </w:p>
    <w:p w14:paraId="6FD5ED2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Capability</w:t>
      </w:r>
      <w:r w:rsidRPr="00BA7E9A">
        <w:rPr>
          <w:noProof/>
        </w:rPr>
        <w:tab/>
        <w:t>247</w:t>
      </w:r>
    </w:p>
    <w:p w14:paraId="7CF7B4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Reporting Requirements</w:t>
      </w:r>
      <w:r w:rsidRPr="00BA7E9A">
        <w:rPr>
          <w:noProof/>
        </w:rPr>
        <w:tab/>
        <w:t>247</w:t>
      </w:r>
    </w:p>
    <w:p w14:paraId="45D8641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 Requirements</w:t>
      </w:r>
      <w:r w:rsidRPr="00BA7E9A">
        <w:rPr>
          <w:noProof/>
        </w:rPr>
        <w:tab/>
        <w:t>248</w:t>
      </w:r>
    </w:p>
    <w:p w14:paraId="1983BE3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PRS-RSRPP measurements</w:t>
      </w:r>
      <w:r w:rsidRPr="00BA7E9A">
        <w:rPr>
          <w:noProof/>
        </w:rPr>
        <w:tab/>
        <w:t>250</w:t>
      </w:r>
    </w:p>
    <w:p w14:paraId="6E24F5E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250</w:t>
      </w:r>
    </w:p>
    <w:p w14:paraId="1AF9B7E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250</w:t>
      </w:r>
    </w:p>
    <w:p w14:paraId="7910891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Capability</w:t>
      </w:r>
      <w:r w:rsidRPr="00BA7E9A">
        <w:rPr>
          <w:noProof/>
        </w:rPr>
        <w:tab/>
        <w:t>250</w:t>
      </w:r>
    </w:p>
    <w:p w14:paraId="0A68C48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Reporting Requirements</w:t>
      </w:r>
      <w:r w:rsidRPr="00BA7E9A">
        <w:rPr>
          <w:noProof/>
        </w:rPr>
        <w:tab/>
        <w:t>251</w:t>
      </w:r>
    </w:p>
    <w:p w14:paraId="7047275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5.6.5.5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 Requirements</w:t>
      </w:r>
      <w:r w:rsidRPr="00BA7E9A">
        <w:rPr>
          <w:noProof/>
        </w:rPr>
        <w:tab/>
        <w:t>251</w:t>
      </w:r>
    </w:p>
    <w:p w14:paraId="74BDCB7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Random access based Small Data Transmissions (RA-SDT)</w:t>
      </w:r>
      <w:r w:rsidRPr="00BA7E9A">
        <w:rPr>
          <w:noProof/>
        </w:rPr>
        <w:tab/>
        <w:t>251</w:t>
      </w:r>
    </w:p>
    <w:p w14:paraId="303456F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251</w:t>
      </w:r>
    </w:p>
    <w:p w14:paraId="62F8685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small data transmissions based on 2-step RA</w:t>
      </w:r>
      <w:r w:rsidRPr="00BA7E9A">
        <w:rPr>
          <w:noProof/>
        </w:rPr>
        <w:tab/>
        <w:t>251</w:t>
      </w:r>
    </w:p>
    <w:p w14:paraId="6EC7B70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small data transmissions based on 4-step RA</w:t>
      </w:r>
      <w:r w:rsidRPr="00BA7E9A">
        <w:rPr>
          <w:noProof/>
        </w:rPr>
        <w:tab/>
        <w:t>251</w:t>
      </w:r>
    </w:p>
    <w:p w14:paraId="7EC6920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conditions for SDT</w:t>
      </w:r>
      <w:r w:rsidRPr="00BA7E9A">
        <w:rPr>
          <w:noProof/>
        </w:rPr>
        <w:tab/>
        <w:t>251</w:t>
      </w:r>
    </w:p>
    <w:p w14:paraId="22DD708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5.7B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Random access based Small Data Transmissions (RA-SDT) for RedCap</w:t>
      </w:r>
      <w:r w:rsidRPr="00BA7E9A">
        <w:rPr>
          <w:noProof/>
        </w:rPr>
        <w:tab/>
        <w:t>252</w:t>
      </w:r>
    </w:p>
    <w:p w14:paraId="2432143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5.7B.1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252</w:t>
      </w:r>
    </w:p>
    <w:p w14:paraId="303DD4B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5.7B.2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small data transmissions based on 2-step RA</w:t>
      </w:r>
      <w:r w:rsidRPr="00BA7E9A">
        <w:rPr>
          <w:noProof/>
        </w:rPr>
        <w:tab/>
        <w:t>252</w:t>
      </w:r>
    </w:p>
    <w:p w14:paraId="4F16A22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5.7B.3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small data transmissions based on 4-step RA</w:t>
      </w:r>
      <w:r w:rsidRPr="00BA7E9A">
        <w:rPr>
          <w:noProof/>
        </w:rPr>
        <w:tab/>
        <w:t>252</w:t>
      </w:r>
    </w:p>
    <w:p w14:paraId="3256E5E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5.7B.4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Applicability conditions for RA-SDT for RedCap</w:t>
      </w:r>
      <w:r w:rsidRPr="00BA7E9A">
        <w:rPr>
          <w:noProof/>
        </w:rPr>
        <w:tab/>
        <w:t>252</w:t>
      </w:r>
    </w:p>
    <w:p w14:paraId="4ABE391D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6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252</w:t>
      </w:r>
    </w:p>
    <w:p w14:paraId="7EA1ECD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</w:t>
      </w:r>
      <w:r w:rsidRPr="00BA7E9A">
        <w:rPr>
          <w:noProof/>
        </w:rPr>
        <w:tab/>
        <w:t>252</w:t>
      </w:r>
    </w:p>
    <w:p w14:paraId="2507F61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Handover</w:t>
      </w:r>
      <w:r w:rsidRPr="00BA7E9A">
        <w:rPr>
          <w:noProof/>
        </w:rPr>
        <w:tab/>
        <w:t>252</w:t>
      </w:r>
    </w:p>
    <w:p w14:paraId="3D79495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252</w:t>
      </w:r>
    </w:p>
    <w:p w14:paraId="70FF7F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FR1 - NR FR1 Handover</w:t>
      </w:r>
      <w:r w:rsidRPr="00BA7E9A">
        <w:rPr>
          <w:noProof/>
        </w:rPr>
        <w:tab/>
        <w:t>252</w:t>
      </w:r>
    </w:p>
    <w:p w14:paraId="14BDA7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253</w:t>
      </w:r>
    </w:p>
    <w:p w14:paraId="4ADF0D5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253</w:t>
      </w:r>
    </w:p>
    <w:p w14:paraId="6A0F232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FR2- NR FR1 Handover</w:t>
      </w:r>
      <w:r w:rsidRPr="00BA7E9A">
        <w:rPr>
          <w:noProof/>
        </w:rPr>
        <w:tab/>
        <w:t>253</w:t>
      </w:r>
    </w:p>
    <w:p w14:paraId="61C3C47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253</w:t>
      </w:r>
    </w:p>
    <w:p w14:paraId="2E54DF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254</w:t>
      </w:r>
    </w:p>
    <w:p w14:paraId="090B218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FR2- NR FR2 Handover</w:t>
      </w:r>
      <w:r w:rsidRPr="00BA7E9A">
        <w:rPr>
          <w:noProof/>
        </w:rPr>
        <w:tab/>
        <w:t>254</w:t>
      </w:r>
    </w:p>
    <w:p w14:paraId="0B12DB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254</w:t>
      </w:r>
    </w:p>
    <w:p w14:paraId="6D7661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254</w:t>
      </w:r>
    </w:p>
    <w:p w14:paraId="7174B54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FR1- NR FR2 Handover</w:t>
      </w:r>
      <w:r w:rsidRPr="00BA7E9A">
        <w:rPr>
          <w:noProof/>
        </w:rPr>
        <w:tab/>
        <w:t>255</w:t>
      </w:r>
    </w:p>
    <w:p w14:paraId="255C96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255</w:t>
      </w:r>
    </w:p>
    <w:p w14:paraId="6C02CD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256</w:t>
      </w:r>
    </w:p>
    <w:p w14:paraId="4288F64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Handover to other RATs</w:t>
      </w:r>
      <w:r w:rsidRPr="00BA7E9A">
        <w:rPr>
          <w:noProof/>
        </w:rPr>
        <w:tab/>
        <w:t>256</w:t>
      </w:r>
    </w:p>
    <w:p w14:paraId="1B5DD11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– E-UTRAN Handover</w:t>
      </w:r>
      <w:r w:rsidRPr="00BA7E9A">
        <w:rPr>
          <w:noProof/>
        </w:rPr>
        <w:tab/>
        <w:t>256</w:t>
      </w:r>
    </w:p>
    <w:p w14:paraId="792B7F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256</w:t>
      </w:r>
    </w:p>
    <w:p w14:paraId="14D4AAE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Handover delay</w:t>
      </w:r>
      <w:r w:rsidRPr="00BA7E9A">
        <w:rPr>
          <w:noProof/>
        </w:rPr>
        <w:tab/>
        <w:t>257</w:t>
      </w:r>
    </w:p>
    <w:p w14:paraId="3DAC6E1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Interruption time</w:t>
      </w:r>
      <w:r w:rsidRPr="00BA7E9A">
        <w:rPr>
          <w:noProof/>
        </w:rPr>
        <w:tab/>
        <w:t>257</w:t>
      </w:r>
    </w:p>
    <w:p w14:paraId="1B08B8A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– UTRAN Handover</w:t>
      </w:r>
      <w:r w:rsidRPr="00BA7E9A">
        <w:rPr>
          <w:noProof/>
        </w:rPr>
        <w:tab/>
        <w:t>257</w:t>
      </w:r>
    </w:p>
    <w:p w14:paraId="38A0DD5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257</w:t>
      </w:r>
    </w:p>
    <w:p w14:paraId="0E5965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257</w:t>
      </w:r>
    </w:p>
    <w:p w14:paraId="168EE7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257</w:t>
      </w:r>
    </w:p>
    <w:p w14:paraId="034689E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DAPS Handover</w:t>
      </w:r>
      <w:r w:rsidRPr="00BA7E9A">
        <w:rPr>
          <w:noProof/>
        </w:rPr>
        <w:tab/>
        <w:t>258</w:t>
      </w:r>
    </w:p>
    <w:p w14:paraId="4425286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258</w:t>
      </w:r>
    </w:p>
    <w:p w14:paraId="608AD3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FR1 - NR FR1 DAPS Handover</w:t>
      </w:r>
      <w:r w:rsidRPr="00BA7E9A">
        <w:rPr>
          <w:noProof/>
        </w:rPr>
        <w:tab/>
        <w:t>258</w:t>
      </w:r>
    </w:p>
    <w:p w14:paraId="48DA0F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DAPS handover delay</w:t>
      </w:r>
      <w:r w:rsidRPr="00BA7E9A">
        <w:rPr>
          <w:noProof/>
        </w:rPr>
        <w:tab/>
        <w:t>259</w:t>
      </w:r>
    </w:p>
    <w:p w14:paraId="70A23C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259</w:t>
      </w:r>
    </w:p>
    <w:p w14:paraId="1AF91F2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FR2- NR FR1 DAPS Handover</w:t>
      </w:r>
      <w:r w:rsidRPr="00BA7E9A">
        <w:rPr>
          <w:noProof/>
        </w:rPr>
        <w:tab/>
        <w:t>261</w:t>
      </w:r>
    </w:p>
    <w:p w14:paraId="622CC4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DAPS handover delay</w:t>
      </w:r>
      <w:r w:rsidRPr="00BA7E9A">
        <w:rPr>
          <w:noProof/>
        </w:rPr>
        <w:tab/>
        <w:t>261</w:t>
      </w:r>
    </w:p>
    <w:p w14:paraId="6A7973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262</w:t>
      </w:r>
    </w:p>
    <w:p w14:paraId="50455C4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FR1- NR FR2 DAPS Handover</w:t>
      </w:r>
      <w:r w:rsidRPr="00BA7E9A">
        <w:rPr>
          <w:noProof/>
        </w:rPr>
        <w:tab/>
        <w:t>262</w:t>
      </w:r>
    </w:p>
    <w:p w14:paraId="0FF291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DAPS handover delay</w:t>
      </w:r>
      <w:r w:rsidRPr="00BA7E9A">
        <w:rPr>
          <w:noProof/>
        </w:rPr>
        <w:tab/>
        <w:t>263</w:t>
      </w:r>
    </w:p>
    <w:p w14:paraId="67BAFC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263</w:t>
      </w:r>
    </w:p>
    <w:p w14:paraId="0B6AE47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Conditional Handover</w:t>
      </w:r>
      <w:r w:rsidRPr="00BA7E9A">
        <w:rPr>
          <w:noProof/>
        </w:rPr>
        <w:tab/>
        <w:t>263</w:t>
      </w:r>
    </w:p>
    <w:p w14:paraId="1ECC315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263</w:t>
      </w:r>
    </w:p>
    <w:p w14:paraId="1A8E2E6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FR1 – NR FR1 conditional handover</w:t>
      </w:r>
      <w:r w:rsidRPr="00BA7E9A">
        <w:rPr>
          <w:noProof/>
        </w:rPr>
        <w:tab/>
        <w:t>264</w:t>
      </w:r>
    </w:p>
    <w:p w14:paraId="5B96DDB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FR2 – NR FR1 conditional handover</w:t>
      </w:r>
      <w:r w:rsidRPr="00BA7E9A">
        <w:rPr>
          <w:noProof/>
        </w:rPr>
        <w:tab/>
        <w:t>265</w:t>
      </w:r>
    </w:p>
    <w:p w14:paraId="45C3929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FR2 – NR FR2 conditional handover</w:t>
      </w:r>
      <w:r w:rsidRPr="00BA7E9A">
        <w:rPr>
          <w:noProof/>
        </w:rPr>
        <w:tab/>
        <w:t>265</w:t>
      </w:r>
    </w:p>
    <w:p w14:paraId="7ADB62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265</w:t>
      </w:r>
    </w:p>
    <w:p w14:paraId="4D656D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time</w:t>
      </w:r>
      <w:r w:rsidRPr="00BA7E9A">
        <w:rPr>
          <w:noProof/>
        </w:rPr>
        <w:tab/>
        <w:t>265</w:t>
      </w:r>
    </w:p>
    <w:p w14:paraId="47155C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6.1.4.4.3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Preparation time</w:t>
      </w:r>
      <w:r w:rsidRPr="00BA7E9A">
        <w:rPr>
          <w:noProof/>
        </w:rPr>
        <w:tab/>
        <w:t>266</w:t>
      </w:r>
    </w:p>
    <w:p w14:paraId="1981A7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6.1.4.4.4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266</w:t>
      </w:r>
    </w:p>
    <w:p w14:paraId="1DF1507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FR1 – NR FR2 conditional handover</w:t>
      </w:r>
      <w:r w:rsidRPr="00BA7E9A">
        <w:rPr>
          <w:noProof/>
        </w:rPr>
        <w:tab/>
        <w:t>266</w:t>
      </w:r>
    </w:p>
    <w:p w14:paraId="4DA9DE4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Handover with PSCell</w:t>
      </w:r>
      <w:r w:rsidRPr="00BA7E9A">
        <w:rPr>
          <w:noProof/>
        </w:rPr>
        <w:tab/>
        <w:t>267</w:t>
      </w:r>
    </w:p>
    <w:p w14:paraId="08C0D7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267</w:t>
      </w:r>
    </w:p>
    <w:p w14:paraId="691852E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Handover with PSCell from NR SA to EN-DC</w:t>
      </w:r>
      <w:r w:rsidRPr="00BA7E9A">
        <w:rPr>
          <w:noProof/>
        </w:rPr>
        <w:tab/>
        <w:t>267</w:t>
      </w:r>
    </w:p>
    <w:p w14:paraId="6531E0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 xml:space="preserve">Interruption time for inter-RAT HO </w:t>
      </w:r>
      <w:r w:rsidRPr="00BA7E9A">
        <w:rPr>
          <w:noProof/>
        </w:rPr>
        <w:t>from NR to E-UTRAN</w:t>
      </w:r>
      <w:r w:rsidRPr="00BA7E9A">
        <w:rPr>
          <w:noProof/>
        </w:rPr>
        <w:tab/>
        <w:t>267</w:t>
      </w:r>
    </w:p>
    <w:p w14:paraId="45712F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 xml:space="preserve">PSCell addition in HO with PSCell </w:t>
      </w:r>
      <w:r w:rsidRPr="00BA7E9A">
        <w:rPr>
          <w:noProof/>
        </w:rPr>
        <w:t>for NR SA to EN-DC</w:t>
      </w:r>
      <w:r w:rsidRPr="00BA7E9A">
        <w:rPr>
          <w:noProof/>
        </w:rPr>
        <w:tab/>
        <w:t>267</w:t>
      </w:r>
    </w:p>
    <w:p w14:paraId="2241D50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HO with PSCell from NE-DC to NE-DC</w:t>
      </w:r>
      <w:r w:rsidRPr="00BA7E9A">
        <w:rPr>
          <w:noProof/>
        </w:rPr>
        <w:tab/>
        <w:t>268</w:t>
      </w:r>
    </w:p>
    <w:p w14:paraId="529761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</w:t>
      </w:r>
      <w:r w:rsidRPr="00BA7E9A">
        <w:rPr>
          <w:noProof/>
          <w:lang w:val="en-US" w:eastAsia="zh-CN"/>
        </w:rPr>
        <w:t>5</w:t>
      </w:r>
      <w:r w:rsidRPr="00BA7E9A">
        <w:rPr>
          <w:noProof/>
        </w:rPr>
        <w:t>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268</w:t>
      </w:r>
    </w:p>
    <w:p w14:paraId="147286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</w:t>
      </w:r>
      <w:r w:rsidRPr="00BA7E9A">
        <w:rPr>
          <w:noProof/>
          <w:lang w:val="en-US" w:eastAsia="zh-CN"/>
        </w:rPr>
        <w:t>5</w:t>
      </w:r>
      <w:r w:rsidRPr="00BA7E9A">
        <w:rPr>
          <w:noProof/>
        </w:rPr>
        <w:t>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HO with PSCell - PCell Interruption time</w:t>
      </w:r>
      <w:r w:rsidRPr="00BA7E9A">
        <w:rPr>
          <w:noProof/>
        </w:rPr>
        <w:tab/>
        <w:t>268</w:t>
      </w:r>
    </w:p>
    <w:p w14:paraId="0890CDD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</w:t>
      </w:r>
      <w:r w:rsidRPr="00BA7E9A">
        <w:rPr>
          <w:noProof/>
          <w:lang w:val="en-US" w:eastAsia="zh-CN"/>
        </w:rPr>
        <w:t>5</w:t>
      </w:r>
      <w:r w:rsidRPr="00BA7E9A">
        <w:rPr>
          <w:noProof/>
        </w:rPr>
        <w:t>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PSCell addition/change in NE-DC to NE-DC HO with PSCell</w:t>
      </w:r>
      <w:r w:rsidRPr="00BA7E9A">
        <w:rPr>
          <w:noProof/>
        </w:rPr>
        <w:tab/>
        <w:t>269</w:t>
      </w:r>
    </w:p>
    <w:p w14:paraId="3634DAB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HO with PSCell from NR-DC to NR-DC</w:t>
      </w:r>
      <w:r w:rsidRPr="00BA7E9A">
        <w:rPr>
          <w:noProof/>
        </w:rPr>
        <w:tab/>
        <w:t>269</w:t>
      </w:r>
    </w:p>
    <w:p w14:paraId="24B767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6.1.5.5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with PSCell from NR SA to EN-DC with PSCell using CCA</w:t>
      </w:r>
      <w:r w:rsidRPr="00BA7E9A">
        <w:rPr>
          <w:noProof/>
        </w:rPr>
        <w:tab/>
        <w:t>270</w:t>
      </w:r>
    </w:p>
    <w:p w14:paraId="2B14700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270</w:t>
      </w:r>
    </w:p>
    <w:p w14:paraId="4A1B256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SA to EN-DC HO with PSCell- NR to E-UTRA HO Interruption time</w:t>
      </w:r>
      <w:r w:rsidRPr="00BA7E9A">
        <w:rPr>
          <w:noProof/>
        </w:rPr>
        <w:tab/>
        <w:t>270</w:t>
      </w:r>
    </w:p>
    <w:p w14:paraId="0E7768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6.1.5.5.3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SA to EN-DC HO with PSCell - NR PSCell Addition Delay requirements</w:t>
      </w:r>
      <w:r w:rsidRPr="00BA7E9A">
        <w:rPr>
          <w:noProof/>
        </w:rPr>
        <w:tab/>
        <w:t>271</w:t>
      </w:r>
    </w:p>
    <w:p w14:paraId="15EC9B1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fi-FI"/>
        </w:rPr>
        <w:t>6.1A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fi-FI"/>
        </w:rPr>
        <w:t>Void</w:t>
      </w:r>
      <w:r w:rsidRPr="00BA7E9A">
        <w:rPr>
          <w:noProof/>
        </w:rPr>
        <w:tab/>
        <w:t>272</w:t>
      </w:r>
    </w:p>
    <w:p w14:paraId="3106CE9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fi-FI" w:eastAsia="ko-KR"/>
        </w:rPr>
        <w:t>6.1A.1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fi-FI" w:eastAsia="ko-KR"/>
        </w:rPr>
        <w:t>Void</w:t>
      </w:r>
      <w:r w:rsidRPr="00BA7E9A">
        <w:rPr>
          <w:noProof/>
        </w:rPr>
        <w:tab/>
        <w:t>272</w:t>
      </w:r>
    </w:p>
    <w:p w14:paraId="6D30861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fi-FI" w:eastAsia="zh-CN"/>
        </w:rPr>
        <w:t>6.1A.1.1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fi-FI" w:eastAsia="zh-CN"/>
        </w:rPr>
        <w:t>Void</w:t>
      </w:r>
      <w:r w:rsidRPr="00BA7E9A">
        <w:rPr>
          <w:noProof/>
        </w:rPr>
        <w:tab/>
        <w:t>272</w:t>
      </w:r>
    </w:p>
    <w:p w14:paraId="7996122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da-DK" w:eastAsia="zh-CN"/>
        </w:rPr>
        <w:t>6.1A.1.2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da-DK" w:eastAsia="zh-CN"/>
        </w:rPr>
        <w:t>Void</w:t>
      </w:r>
      <w:r w:rsidRPr="00BA7E9A">
        <w:rPr>
          <w:noProof/>
        </w:rPr>
        <w:tab/>
        <w:t>272</w:t>
      </w:r>
    </w:p>
    <w:p w14:paraId="0D423E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fi-FI"/>
        </w:rPr>
        <w:t>6.1A.1.2.1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fi-FI"/>
        </w:rPr>
        <w:t>Void</w:t>
      </w:r>
      <w:r w:rsidRPr="00BA7E9A">
        <w:rPr>
          <w:noProof/>
        </w:rPr>
        <w:tab/>
        <w:t>272</w:t>
      </w:r>
    </w:p>
    <w:p w14:paraId="416E1F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fi-FI"/>
        </w:rPr>
        <w:t>6.1A.1.2.2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fi-FI"/>
        </w:rPr>
        <w:t>Void</w:t>
      </w:r>
      <w:r w:rsidRPr="00BA7E9A">
        <w:rPr>
          <w:noProof/>
        </w:rPr>
        <w:tab/>
        <w:t>272</w:t>
      </w:r>
    </w:p>
    <w:p w14:paraId="38BEEDE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6.1B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Handover to target cell using CCA</w:t>
      </w:r>
      <w:r w:rsidRPr="00BA7E9A">
        <w:rPr>
          <w:noProof/>
        </w:rPr>
        <w:tab/>
        <w:t>272</w:t>
      </w:r>
    </w:p>
    <w:p w14:paraId="0FB8742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6.1B.1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Handover</w:t>
      </w:r>
      <w:r w:rsidRPr="00BA7E9A">
        <w:rPr>
          <w:noProof/>
        </w:rPr>
        <w:tab/>
        <w:t>272</w:t>
      </w:r>
    </w:p>
    <w:p w14:paraId="324DDF5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6.1B.1.1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272</w:t>
      </w:r>
    </w:p>
    <w:p w14:paraId="707D72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da-DK" w:eastAsia="zh-CN"/>
        </w:rPr>
        <w:t>6.1B.1.2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da-DK" w:eastAsia="zh-CN"/>
        </w:rPr>
        <w:t>NR FR1 - NR FR1 Handover</w:t>
      </w:r>
      <w:r w:rsidRPr="00BA7E9A">
        <w:rPr>
          <w:noProof/>
        </w:rPr>
        <w:tab/>
        <w:t>272</w:t>
      </w:r>
    </w:p>
    <w:p w14:paraId="179CBD4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6.1B.1.2.1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272</w:t>
      </w:r>
    </w:p>
    <w:p w14:paraId="731657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6.1B.1.2.2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273</w:t>
      </w:r>
    </w:p>
    <w:p w14:paraId="3B3291B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6.1B.1.3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FR2-2 NR FR2-2 Handover</w:t>
      </w:r>
      <w:r w:rsidRPr="00BA7E9A">
        <w:rPr>
          <w:noProof/>
        </w:rPr>
        <w:tab/>
        <w:t>273</w:t>
      </w:r>
    </w:p>
    <w:p w14:paraId="1E0BD4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6.1B.1.3.1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273</w:t>
      </w:r>
    </w:p>
    <w:p w14:paraId="46E3D1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6.1B.1.3.2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274</w:t>
      </w:r>
    </w:p>
    <w:p w14:paraId="2CE9BCC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6.1B.1.4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FR1- NR FR2-2 Handover</w:t>
      </w:r>
      <w:r w:rsidRPr="00BA7E9A">
        <w:rPr>
          <w:noProof/>
        </w:rPr>
        <w:tab/>
        <w:t>274</w:t>
      </w:r>
    </w:p>
    <w:p w14:paraId="1DFCC4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6.1B.1.4.1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275</w:t>
      </w:r>
    </w:p>
    <w:p w14:paraId="04F882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6.1B.1.4.2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275</w:t>
      </w:r>
    </w:p>
    <w:p w14:paraId="4CA4FA1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</w:t>
      </w:r>
      <w:r w:rsidRPr="00BA7E9A">
        <w:rPr>
          <w:noProof/>
          <w:lang w:eastAsia="zh-CN"/>
        </w:rPr>
        <w:t>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</w:t>
      </w:r>
      <w:r w:rsidRPr="00BA7E9A">
        <w:rPr>
          <w:noProof/>
          <w:lang w:eastAsia="zh-CN"/>
        </w:rPr>
        <w:t xml:space="preserve"> for SAN</w:t>
      </w:r>
      <w:r w:rsidRPr="00BA7E9A">
        <w:rPr>
          <w:noProof/>
        </w:rPr>
        <w:tab/>
        <w:t>276</w:t>
      </w:r>
    </w:p>
    <w:p w14:paraId="701A1BF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6.1</w:t>
      </w:r>
      <w:r w:rsidRPr="00BA7E9A">
        <w:rPr>
          <w:noProof/>
          <w:lang w:val="en-US" w:eastAsia="zh-CN"/>
        </w:rPr>
        <w:t>C</w:t>
      </w:r>
      <w:r w:rsidRPr="00BA7E9A">
        <w:rPr>
          <w:noProof/>
          <w:lang w:val="en-US" w:eastAsia="ko-KR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NR </w:t>
      </w:r>
      <w:r w:rsidRPr="00BA7E9A">
        <w:rPr>
          <w:noProof/>
          <w:lang w:val="en-US" w:eastAsia="zh-CN"/>
        </w:rPr>
        <w:t xml:space="preserve">SAN </w:t>
      </w:r>
      <w:r w:rsidRPr="00BA7E9A">
        <w:rPr>
          <w:noProof/>
          <w:lang w:val="en-US" w:eastAsia="ko-KR"/>
        </w:rPr>
        <w:t>Handover</w:t>
      </w:r>
      <w:r w:rsidRPr="00BA7E9A">
        <w:rPr>
          <w:noProof/>
        </w:rPr>
        <w:tab/>
        <w:t>276</w:t>
      </w:r>
    </w:p>
    <w:p w14:paraId="34B0B37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6.1C.1.1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276</w:t>
      </w:r>
    </w:p>
    <w:p w14:paraId="79E2C8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6.1C.1.2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SAN FR1 – NR SAN FR1 Handover</w:t>
      </w:r>
      <w:r w:rsidRPr="00BA7E9A">
        <w:rPr>
          <w:noProof/>
        </w:rPr>
        <w:tab/>
        <w:t>276</w:t>
      </w:r>
    </w:p>
    <w:p w14:paraId="0C4247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</w:t>
      </w:r>
      <w:r w:rsidRPr="00BA7E9A">
        <w:rPr>
          <w:noProof/>
          <w:lang w:eastAsia="zh-CN"/>
        </w:rPr>
        <w:t>C</w:t>
      </w:r>
      <w:r w:rsidRPr="00BA7E9A">
        <w:rPr>
          <w:noProof/>
        </w:rPr>
        <w:t>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276</w:t>
      </w:r>
    </w:p>
    <w:p w14:paraId="65CB02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</w:t>
      </w:r>
      <w:r w:rsidRPr="00BA7E9A">
        <w:rPr>
          <w:noProof/>
          <w:lang w:eastAsia="zh-CN"/>
        </w:rPr>
        <w:t>C</w:t>
      </w:r>
      <w:r w:rsidRPr="00BA7E9A">
        <w:rPr>
          <w:noProof/>
        </w:rPr>
        <w:t>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276</w:t>
      </w:r>
    </w:p>
    <w:p w14:paraId="381CC17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6.1</w:t>
      </w:r>
      <w:r w:rsidRPr="00BA7E9A">
        <w:rPr>
          <w:noProof/>
          <w:lang w:val="en-US" w:eastAsia="zh-CN"/>
        </w:rPr>
        <w:t>C</w:t>
      </w:r>
      <w:r w:rsidRPr="00BA7E9A">
        <w:rPr>
          <w:noProof/>
          <w:lang w:val="en-US" w:eastAsia="ko-KR"/>
        </w:rPr>
        <w:t>.</w:t>
      </w:r>
      <w:r w:rsidRPr="00BA7E9A">
        <w:rPr>
          <w:noProof/>
          <w:lang w:val="en-US"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</w:t>
      </w:r>
      <w:r w:rsidRPr="00BA7E9A">
        <w:rPr>
          <w:noProof/>
          <w:lang w:val="en-US" w:eastAsia="zh-CN"/>
        </w:rPr>
        <w:t xml:space="preserve"> SAN</w:t>
      </w:r>
      <w:r w:rsidRPr="00BA7E9A">
        <w:rPr>
          <w:noProof/>
          <w:lang w:val="en-US" w:eastAsia="ko-KR"/>
        </w:rPr>
        <w:t xml:space="preserve"> Conditional Handover</w:t>
      </w:r>
      <w:r w:rsidRPr="00BA7E9A">
        <w:rPr>
          <w:noProof/>
        </w:rPr>
        <w:tab/>
        <w:t>277</w:t>
      </w:r>
    </w:p>
    <w:p w14:paraId="4235DAA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6.1C.2.1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277</w:t>
      </w:r>
    </w:p>
    <w:p w14:paraId="271200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6.1C.2.2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SAN FR1 – NR SAN FR1 conditional handover</w:t>
      </w:r>
      <w:r w:rsidRPr="00BA7E9A">
        <w:rPr>
          <w:noProof/>
        </w:rPr>
        <w:tab/>
        <w:t>277</w:t>
      </w:r>
    </w:p>
    <w:p w14:paraId="78B9554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</w:t>
      </w:r>
      <w:r w:rsidRPr="00BA7E9A">
        <w:rPr>
          <w:noProof/>
          <w:lang w:eastAsia="zh-CN"/>
        </w:rPr>
        <w:t>C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277</w:t>
      </w:r>
    </w:p>
    <w:p w14:paraId="7909DAA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</w:t>
      </w:r>
      <w:r w:rsidRPr="00BA7E9A">
        <w:rPr>
          <w:noProof/>
          <w:lang w:eastAsia="zh-CN"/>
        </w:rPr>
        <w:t>C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time</w:t>
      </w:r>
      <w:r w:rsidRPr="00BA7E9A">
        <w:rPr>
          <w:noProof/>
        </w:rPr>
        <w:tab/>
        <w:t>278</w:t>
      </w:r>
    </w:p>
    <w:p w14:paraId="0A1588A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</w:t>
      </w:r>
      <w:r w:rsidRPr="00BA7E9A">
        <w:rPr>
          <w:noProof/>
          <w:lang w:eastAsia="zh-CN"/>
        </w:rPr>
        <w:t>C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Preparation time</w:t>
      </w:r>
      <w:r w:rsidRPr="00BA7E9A">
        <w:rPr>
          <w:noProof/>
        </w:rPr>
        <w:tab/>
        <w:t>279</w:t>
      </w:r>
    </w:p>
    <w:p w14:paraId="7727C4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</w:t>
      </w:r>
      <w:r w:rsidRPr="00BA7E9A">
        <w:rPr>
          <w:noProof/>
          <w:lang w:eastAsia="zh-CN"/>
        </w:rPr>
        <w:t>C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279</w:t>
      </w:r>
    </w:p>
    <w:p w14:paraId="4BBAD7F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6.1D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Handover for </w:t>
      </w:r>
      <w:r w:rsidRPr="00BA7E9A">
        <w:rPr>
          <w:rFonts w:eastAsia="Malgun Gothic"/>
          <w:noProof/>
        </w:rPr>
        <w:t>RedCap</w:t>
      </w:r>
      <w:r w:rsidRPr="00BA7E9A">
        <w:rPr>
          <w:noProof/>
        </w:rPr>
        <w:tab/>
        <w:t>279</w:t>
      </w:r>
    </w:p>
    <w:p w14:paraId="59FD1D1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6.1D.1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Handover</w:t>
      </w:r>
      <w:r w:rsidRPr="00BA7E9A">
        <w:rPr>
          <w:noProof/>
        </w:rPr>
        <w:tab/>
        <w:t>279</w:t>
      </w:r>
    </w:p>
    <w:p w14:paraId="5E51D1D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6.1D.1.1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279</w:t>
      </w:r>
    </w:p>
    <w:p w14:paraId="03EB56A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 w:eastAsia="zh-CN"/>
        </w:rPr>
        <w:t>6.1D.1.2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 w:eastAsia="zh-CN"/>
        </w:rPr>
        <w:t>NR FR1 - NR FR1 Handover</w:t>
      </w:r>
      <w:r w:rsidRPr="00BA7E9A">
        <w:rPr>
          <w:noProof/>
        </w:rPr>
        <w:tab/>
        <w:t>280</w:t>
      </w:r>
    </w:p>
    <w:p w14:paraId="76683E0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6.1D.1.2.1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280</w:t>
      </w:r>
    </w:p>
    <w:p w14:paraId="18215C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6.1D.1.2.2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280</w:t>
      </w:r>
    </w:p>
    <w:p w14:paraId="52E49EF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 w:eastAsia="zh-CN"/>
        </w:rPr>
        <w:t>6.1D.1.3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 w:eastAsia="zh-CN"/>
        </w:rPr>
        <w:t>NR FR2- NR FR2 Handover</w:t>
      </w:r>
      <w:r w:rsidRPr="00BA7E9A">
        <w:rPr>
          <w:noProof/>
        </w:rPr>
        <w:tab/>
        <w:t>281</w:t>
      </w:r>
    </w:p>
    <w:p w14:paraId="27B429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6.1D.1.3.1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delay</w:t>
      </w:r>
      <w:r w:rsidRPr="00BA7E9A">
        <w:rPr>
          <w:noProof/>
        </w:rPr>
        <w:tab/>
        <w:t>281</w:t>
      </w:r>
    </w:p>
    <w:p w14:paraId="45A41D1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6.1D.1.3.2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 time</w:t>
      </w:r>
      <w:r w:rsidRPr="00BA7E9A">
        <w:rPr>
          <w:noProof/>
        </w:rPr>
        <w:tab/>
        <w:t>281</w:t>
      </w:r>
    </w:p>
    <w:p w14:paraId="43FC03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6.1D.2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NR Handover to other RATs</w:t>
      </w:r>
      <w:r w:rsidRPr="00BA7E9A">
        <w:rPr>
          <w:noProof/>
        </w:rPr>
        <w:tab/>
        <w:t>283</w:t>
      </w:r>
    </w:p>
    <w:p w14:paraId="36127B5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6.1D.2.1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NR – E-UTRAN Handover</w:t>
      </w:r>
      <w:r w:rsidRPr="00BA7E9A">
        <w:rPr>
          <w:noProof/>
        </w:rPr>
        <w:tab/>
        <w:t>283</w:t>
      </w:r>
    </w:p>
    <w:p w14:paraId="7E126F9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</w:t>
      </w:r>
      <w:r w:rsidRPr="00BA7E9A">
        <w:rPr>
          <w:noProof/>
        </w:rPr>
        <w:tab/>
        <w:t>283</w:t>
      </w:r>
    </w:p>
    <w:p w14:paraId="24504D3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SA: RRC Re-establishment</w:t>
      </w:r>
      <w:r w:rsidRPr="00BA7E9A">
        <w:rPr>
          <w:noProof/>
        </w:rPr>
        <w:tab/>
        <w:t>283</w:t>
      </w:r>
    </w:p>
    <w:p w14:paraId="37AF5B4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283</w:t>
      </w:r>
    </w:p>
    <w:p w14:paraId="5D4E596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</w:t>
      </w:r>
      <w:r w:rsidRPr="00BA7E9A">
        <w:rPr>
          <w:noProof/>
        </w:rPr>
        <w:tab/>
        <w:t>283</w:t>
      </w:r>
    </w:p>
    <w:p w14:paraId="21C8F31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UE Re-establishment delay requirement</w:t>
      </w:r>
      <w:r w:rsidRPr="00BA7E9A">
        <w:rPr>
          <w:noProof/>
        </w:rPr>
        <w:tab/>
        <w:t>283</w:t>
      </w:r>
    </w:p>
    <w:p w14:paraId="3522094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6.2.1A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RRC Re-establishment with CCA</w:t>
      </w:r>
      <w:r w:rsidRPr="00BA7E9A">
        <w:rPr>
          <w:noProof/>
        </w:rPr>
        <w:tab/>
        <w:t>285</w:t>
      </w:r>
    </w:p>
    <w:p w14:paraId="75C9C4E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6.2.1A.1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285</w:t>
      </w:r>
    </w:p>
    <w:p w14:paraId="5894886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6.2.1A.2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</w:t>
      </w:r>
      <w:r w:rsidRPr="00BA7E9A">
        <w:rPr>
          <w:noProof/>
        </w:rPr>
        <w:tab/>
        <w:t>285</w:t>
      </w:r>
    </w:p>
    <w:p w14:paraId="554266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6.2.1A.2.1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UE Re-establishment with CCA delay requirement</w:t>
      </w:r>
      <w:r w:rsidRPr="00BA7E9A">
        <w:rPr>
          <w:noProof/>
        </w:rPr>
        <w:tab/>
        <w:t>286</w:t>
      </w:r>
    </w:p>
    <w:p w14:paraId="6F5ACA3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6.2.1B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SA: RRC Re-establishment</w:t>
      </w:r>
      <w:r w:rsidRPr="00BA7E9A">
        <w:rPr>
          <w:noProof/>
          <w:lang w:eastAsia="ko-KR"/>
        </w:rPr>
        <w:t xml:space="preserve"> for </w:t>
      </w:r>
      <w:r w:rsidRPr="00BA7E9A">
        <w:rPr>
          <w:rFonts w:eastAsia="Malgun Gothic"/>
          <w:noProof/>
        </w:rPr>
        <w:t>RedCap</w:t>
      </w:r>
      <w:r w:rsidRPr="00BA7E9A">
        <w:rPr>
          <w:noProof/>
        </w:rPr>
        <w:tab/>
        <w:t>287</w:t>
      </w:r>
    </w:p>
    <w:p w14:paraId="090BCB8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6.2.1B.1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287</w:t>
      </w:r>
    </w:p>
    <w:p w14:paraId="248C2BD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6.2.1B.2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</w:t>
      </w:r>
      <w:r w:rsidRPr="00BA7E9A">
        <w:rPr>
          <w:noProof/>
        </w:rPr>
        <w:tab/>
        <w:t>288</w:t>
      </w:r>
    </w:p>
    <w:p w14:paraId="307AFEF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Random access</w:t>
      </w:r>
      <w:r w:rsidRPr="00BA7E9A">
        <w:rPr>
          <w:noProof/>
        </w:rPr>
        <w:tab/>
        <w:t>288</w:t>
      </w:r>
    </w:p>
    <w:p w14:paraId="79935EF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</w:t>
      </w:r>
      <w:r w:rsidRPr="00BA7E9A">
        <w:rPr>
          <w:noProof/>
          <w:lang w:eastAsia="zh-CN"/>
        </w:rPr>
        <w:t>2</w:t>
      </w:r>
      <w:r w:rsidRPr="00BA7E9A">
        <w:rPr>
          <w:noProof/>
          <w:lang w:eastAsia="ko-KR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288</w:t>
      </w:r>
    </w:p>
    <w:p w14:paraId="25AEBD1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</w:t>
      </w:r>
      <w:r w:rsidRPr="00BA7E9A">
        <w:rPr>
          <w:noProof/>
          <w:lang w:eastAsia="zh-CN"/>
        </w:rPr>
        <w:t>2</w:t>
      </w:r>
      <w:r w:rsidRPr="00BA7E9A">
        <w:rPr>
          <w:noProof/>
          <w:lang w:eastAsia="ko-KR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 for 4-step RA type</w:t>
      </w:r>
      <w:r w:rsidRPr="00BA7E9A">
        <w:rPr>
          <w:noProof/>
        </w:rPr>
        <w:tab/>
        <w:t>288</w:t>
      </w:r>
    </w:p>
    <w:p w14:paraId="3B97E3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Contention based random access</w:t>
      </w:r>
      <w:r w:rsidRPr="00BA7E9A">
        <w:rPr>
          <w:noProof/>
        </w:rPr>
        <w:tab/>
        <w:t>289</w:t>
      </w:r>
    </w:p>
    <w:p w14:paraId="4D01A92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6.2.2.2.1.1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Random Access Preamble</w:t>
      </w:r>
      <w:r w:rsidRPr="00BA7E9A">
        <w:rPr>
          <w:noProof/>
        </w:rPr>
        <w:tab/>
        <w:t>289</w:t>
      </w:r>
    </w:p>
    <w:p w14:paraId="53C2626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Random Access Response</w:t>
      </w:r>
      <w:r w:rsidRPr="00BA7E9A">
        <w:rPr>
          <w:noProof/>
        </w:rPr>
        <w:tab/>
        <w:t>289</w:t>
      </w:r>
    </w:p>
    <w:p w14:paraId="6346F11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Random Access Response</w:t>
      </w:r>
      <w:r w:rsidRPr="00BA7E9A">
        <w:rPr>
          <w:noProof/>
        </w:rPr>
        <w:tab/>
        <w:t>289</w:t>
      </w:r>
    </w:p>
    <w:p w14:paraId="339B3AF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an UL grant for msg3 retransmission</w:t>
      </w:r>
      <w:r w:rsidRPr="00BA7E9A">
        <w:rPr>
          <w:noProof/>
        </w:rPr>
        <w:tab/>
        <w:t>289</w:t>
      </w:r>
    </w:p>
    <w:p w14:paraId="653135F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SA: Correct behaviour when receiving a message over Temporary C-RNTI</w:t>
      </w:r>
      <w:r w:rsidRPr="00BA7E9A">
        <w:rPr>
          <w:noProof/>
        </w:rPr>
        <w:tab/>
        <w:t>289</w:t>
      </w:r>
    </w:p>
    <w:p w14:paraId="2BF0660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contention Resolution timer expires</w:t>
      </w:r>
      <w:r w:rsidRPr="00BA7E9A">
        <w:rPr>
          <w:noProof/>
        </w:rPr>
        <w:tab/>
        <w:t>289</w:t>
      </w:r>
    </w:p>
    <w:p w14:paraId="4087DD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Non-Contention based random access</w:t>
      </w:r>
      <w:r w:rsidRPr="00BA7E9A">
        <w:rPr>
          <w:noProof/>
        </w:rPr>
        <w:tab/>
        <w:t>289</w:t>
      </w:r>
    </w:p>
    <w:p w14:paraId="3742F33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Random Access Preamble</w:t>
      </w:r>
      <w:r w:rsidRPr="00BA7E9A">
        <w:rPr>
          <w:noProof/>
        </w:rPr>
        <w:tab/>
        <w:t>289</w:t>
      </w:r>
    </w:p>
    <w:p w14:paraId="1E78C5E5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Random Access Response</w:t>
      </w:r>
      <w:r w:rsidRPr="00BA7E9A">
        <w:rPr>
          <w:noProof/>
        </w:rPr>
        <w:tab/>
        <w:t>290</w:t>
      </w:r>
    </w:p>
    <w:p w14:paraId="1A4C97EB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Random Access Response</w:t>
      </w:r>
      <w:r w:rsidRPr="00BA7E9A">
        <w:rPr>
          <w:noProof/>
        </w:rPr>
        <w:tab/>
        <w:t>290</w:t>
      </w:r>
    </w:p>
    <w:p w14:paraId="076CCE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UE behaviour when configured with supplementary UL</w:t>
      </w:r>
      <w:r w:rsidRPr="00BA7E9A">
        <w:rPr>
          <w:noProof/>
        </w:rPr>
        <w:tab/>
        <w:t>290</w:t>
      </w:r>
    </w:p>
    <w:p w14:paraId="744AB7D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</w:t>
      </w:r>
      <w:r w:rsidRPr="00BA7E9A">
        <w:rPr>
          <w:noProof/>
          <w:lang w:eastAsia="zh-CN"/>
        </w:rPr>
        <w:t>2</w:t>
      </w:r>
      <w:r w:rsidRPr="00BA7E9A">
        <w:rPr>
          <w:noProof/>
          <w:lang w:eastAsia="ko-KR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 for 2-step RA type</w:t>
      </w:r>
      <w:r w:rsidRPr="00BA7E9A">
        <w:rPr>
          <w:noProof/>
        </w:rPr>
        <w:tab/>
        <w:t>290</w:t>
      </w:r>
    </w:p>
    <w:p w14:paraId="717C260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Contention based random access</w:t>
      </w:r>
      <w:r w:rsidRPr="00BA7E9A">
        <w:rPr>
          <w:noProof/>
        </w:rPr>
        <w:tab/>
        <w:t>291</w:t>
      </w:r>
    </w:p>
    <w:p w14:paraId="42CB8986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MsgA</w:t>
      </w:r>
      <w:r w:rsidRPr="00BA7E9A">
        <w:rPr>
          <w:noProof/>
        </w:rPr>
        <w:tab/>
        <w:t>291</w:t>
      </w:r>
    </w:p>
    <w:p w14:paraId="1567AF5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MsgB</w:t>
      </w:r>
      <w:r w:rsidRPr="00BA7E9A">
        <w:rPr>
          <w:noProof/>
        </w:rPr>
        <w:tab/>
        <w:t>291</w:t>
      </w:r>
    </w:p>
    <w:p w14:paraId="45BDCE3B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MsgB</w:t>
      </w:r>
      <w:r w:rsidRPr="00BA7E9A">
        <w:rPr>
          <w:noProof/>
        </w:rPr>
        <w:tab/>
        <w:t>291</w:t>
      </w:r>
    </w:p>
    <w:p w14:paraId="1D9D876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Non-Contention based random access</w:t>
      </w:r>
      <w:r w:rsidRPr="00BA7E9A">
        <w:rPr>
          <w:noProof/>
        </w:rPr>
        <w:tab/>
        <w:t>292</w:t>
      </w:r>
    </w:p>
    <w:p w14:paraId="3F6119D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MsgA</w:t>
      </w:r>
      <w:r w:rsidRPr="00BA7E9A">
        <w:rPr>
          <w:noProof/>
        </w:rPr>
        <w:tab/>
        <w:t>292</w:t>
      </w:r>
    </w:p>
    <w:p w14:paraId="0B29449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MsgB</w:t>
      </w:r>
      <w:r w:rsidRPr="00BA7E9A">
        <w:rPr>
          <w:noProof/>
        </w:rPr>
        <w:tab/>
        <w:t>292</w:t>
      </w:r>
    </w:p>
    <w:p w14:paraId="493A305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MsgB</w:t>
      </w:r>
      <w:r w:rsidRPr="00BA7E9A">
        <w:rPr>
          <w:noProof/>
        </w:rPr>
        <w:tab/>
        <w:t>292</w:t>
      </w:r>
    </w:p>
    <w:p w14:paraId="585E97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6.2.2.3.3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behaviour when configured with supplementary UL</w:t>
      </w:r>
      <w:r w:rsidRPr="00BA7E9A">
        <w:rPr>
          <w:noProof/>
        </w:rPr>
        <w:tab/>
        <w:t>292</w:t>
      </w:r>
    </w:p>
    <w:p w14:paraId="3FEA1E9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6.2.2A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Random access when CCA is used on target frequency</w:t>
      </w:r>
      <w:r w:rsidRPr="00BA7E9A">
        <w:rPr>
          <w:noProof/>
        </w:rPr>
        <w:tab/>
        <w:t>292</w:t>
      </w:r>
    </w:p>
    <w:p w14:paraId="13A59E6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</w:t>
      </w:r>
      <w:r w:rsidRPr="00BA7E9A">
        <w:rPr>
          <w:noProof/>
          <w:lang w:eastAsia="zh-CN"/>
        </w:rPr>
        <w:t>2A</w:t>
      </w:r>
      <w:r w:rsidRPr="00BA7E9A">
        <w:rPr>
          <w:noProof/>
          <w:lang w:eastAsia="ko-KR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292</w:t>
      </w:r>
    </w:p>
    <w:p w14:paraId="53BA39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</w:t>
      </w:r>
      <w:r w:rsidRPr="00BA7E9A">
        <w:rPr>
          <w:noProof/>
          <w:lang w:eastAsia="zh-CN"/>
        </w:rPr>
        <w:t>2A</w:t>
      </w:r>
      <w:r w:rsidRPr="00BA7E9A">
        <w:rPr>
          <w:noProof/>
          <w:lang w:eastAsia="ko-KR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 for 4-step RA type</w:t>
      </w:r>
      <w:r w:rsidRPr="00BA7E9A">
        <w:rPr>
          <w:noProof/>
        </w:rPr>
        <w:tab/>
        <w:t>293</w:t>
      </w:r>
    </w:p>
    <w:p w14:paraId="2A4FB30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Contention based random access</w:t>
      </w:r>
      <w:r w:rsidRPr="00BA7E9A">
        <w:rPr>
          <w:noProof/>
        </w:rPr>
        <w:tab/>
        <w:t>293</w:t>
      </w:r>
    </w:p>
    <w:p w14:paraId="4E948AC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Random Access Preamble</w:t>
      </w:r>
      <w:r w:rsidRPr="00BA7E9A">
        <w:rPr>
          <w:noProof/>
        </w:rPr>
        <w:tab/>
        <w:t>293</w:t>
      </w:r>
    </w:p>
    <w:p w14:paraId="339DEA9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Random Access Response</w:t>
      </w:r>
      <w:r w:rsidRPr="00BA7E9A">
        <w:rPr>
          <w:noProof/>
        </w:rPr>
        <w:tab/>
        <w:t>293</w:t>
      </w:r>
    </w:p>
    <w:p w14:paraId="4C3C551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Random Access Response</w:t>
      </w:r>
      <w:r w:rsidRPr="00BA7E9A">
        <w:rPr>
          <w:noProof/>
        </w:rPr>
        <w:tab/>
        <w:t>293</w:t>
      </w:r>
    </w:p>
    <w:p w14:paraId="4199A88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6.2.2A.2.1.4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an UL grant for msg3 retransmission</w:t>
      </w:r>
      <w:r w:rsidRPr="00BA7E9A">
        <w:rPr>
          <w:noProof/>
        </w:rPr>
        <w:tab/>
        <w:t>294</w:t>
      </w:r>
    </w:p>
    <w:p w14:paraId="3EE313F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6.2.2A.2.1.6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contention Resolution timer expires</w:t>
      </w:r>
      <w:r w:rsidRPr="00BA7E9A">
        <w:rPr>
          <w:noProof/>
        </w:rPr>
        <w:tab/>
        <w:t>294</w:t>
      </w:r>
    </w:p>
    <w:p w14:paraId="2881CB2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Non-Contention based random access</w:t>
      </w:r>
      <w:r w:rsidRPr="00BA7E9A">
        <w:rPr>
          <w:noProof/>
        </w:rPr>
        <w:tab/>
        <w:t>294</w:t>
      </w:r>
    </w:p>
    <w:p w14:paraId="165BDB55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Random Access Preamble</w:t>
      </w:r>
      <w:r w:rsidRPr="00BA7E9A">
        <w:rPr>
          <w:noProof/>
        </w:rPr>
        <w:tab/>
        <w:t>294</w:t>
      </w:r>
    </w:p>
    <w:p w14:paraId="5CFA13E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Random Access Response</w:t>
      </w:r>
      <w:r w:rsidRPr="00BA7E9A">
        <w:rPr>
          <w:noProof/>
        </w:rPr>
        <w:tab/>
        <w:t>294</w:t>
      </w:r>
    </w:p>
    <w:p w14:paraId="00D9B44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Random Access Response</w:t>
      </w:r>
      <w:r w:rsidRPr="00BA7E9A">
        <w:rPr>
          <w:noProof/>
        </w:rPr>
        <w:tab/>
        <w:t>295</w:t>
      </w:r>
    </w:p>
    <w:p w14:paraId="3AE6905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</w:t>
      </w:r>
      <w:r w:rsidRPr="00BA7E9A">
        <w:rPr>
          <w:noProof/>
          <w:lang w:eastAsia="zh-CN"/>
        </w:rPr>
        <w:t>2A</w:t>
      </w:r>
      <w:r w:rsidRPr="00BA7E9A">
        <w:rPr>
          <w:noProof/>
          <w:lang w:eastAsia="ko-KR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 for 2-step RA type</w:t>
      </w:r>
      <w:r w:rsidRPr="00BA7E9A">
        <w:rPr>
          <w:noProof/>
        </w:rPr>
        <w:tab/>
        <w:t>295</w:t>
      </w:r>
    </w:p>
    <w:p w14:paraId="3A3D27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Contention based random access</w:t>
      </w:r>
      <w:r w:rsidRPr="00BA7E9A">
        <w:rPr>
          <w:noProof/>
        </w:rPr>
        <w:tab/>
        <w:t>295</w:t>
      </w:r>
    </w:p>
    <w:p w14:paraId="5731F38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MsgA</w:t>
      </w:r>
      <w:r w:rsidRPr="00BA7E9A">
        <w:rPr>
          <w:noProof/>
        </w:rPr>
        <w:tab/>
        <w:t>295</w:t>
      </w:r>
    </w:p>
    <w:p w14:paraId="325998D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MsgB</w:t>
      </w:r>
      <w:r w:rsidRPr="00BA7E9A">
        <w:rPr>
          <w:noProof/>
        </w:rPr>
        <w:tab/>
        <w:t>296</w:t>
      </w:r>
    </w:p>
    <w:p w14:paraId="3248DBB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MsgB</w:t>
      </w:r>
      <w:r w:rsidRPr="00BA7E9A">
        <w:rPr>
          <w:noProof/>
        </w:rPr>
        <w:tab/>
        <w:t>296</w:t>
      </w:r>
    </w:p>
    <w:p w14:paraId="302238D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Non-Contention based random access</w:t>
      </w:r>
      <w:r w:rsidRPr="00BA7E9A">
        <w:rPr>
          <w:noProof/>
        </w:rPr>
        <w:tab/>
        <w:t>296</w:t>
      </w:r>
    </w:p>
    <w:p w14:paraId="2BEAD0B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MsgA</w:t>
      </w:r>
      <w:r w:rsidRPr="00BA7E9A">
        <w:rPr>
          <w:noProof/>
        </w:rPr>
        <w:tab/>
        <w:t>296</w:t>
      </w:r>
    </w:p>
    <w:p w14:paraId="6A55E30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MsgB</w:t>
      </w:r>
      <w:r w:rsidRPr="00BA7E9A">
        <w:rPr>
          <w:noProof/>
        </w:rPr>
        <w:tab/>
        <w:t>297</w:t>
      </w:r>
    </w:p>
    <w:p w14:paraId="7BF48379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6.2.2A.3.2.3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MsgB</w:t>
      </w:r>
      <w:r w:rsidRPr="00BA7E9A">
        <w:rPr>
          <w:noProof/>
        </w:rPr>
        <w:tab/>
        <w:t>297</w:t>
      </w:r>
    </w:p>
    <w:p w14:paraId="6E64AEA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6.2.2B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Random access </w:t>
      </w:r>
      <w:r w:rsidRPr="00BA7E9A">
        <w:rPr>
          <w:noProof/>
          <w:lang w:eastAsia="ko-KR"/>
        </w:rPr>
        <w:t xml:space="preserve">for </w:t>
      </w:r>
      <w:r w:rsidRPr="00BA7E9A">
        <w:rPr>
          <w:rFonts w:eastAsia="Malgun Gothic"/>
          <w:noProof/>
        </w:rPr>
        <w:t>RedCap</w:t>
      </w:r>
      <w:r w:rsidRPr="00BA7E9A">
        <w:rPr>
          <w:noProof/>
        </w:rPr>
        <w:tab/>
        <w:t>297</w:t>
      </w:r>
    </w:p>
    <w:p w14:paraId="278DBDC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</w:t>
      </w:r>
      <w:r w:rsidRPr="00BA7E9A">
        <w:rPr>
          <w:noProof/>
          <w:lang w:eastAsia="zh-CN"/>
        </w:rPr>
        <w:t>2B</w:t>
      </w:r>
      <w:r w:rsidRPr="00BA7E9A">
        <w:rPr>
          <w:noProof/>
          <w:lang w:eastAsia="ko-KR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297</w:t>
      </w:r>
    </w:p>
    <w:p w14:paraId="03B52A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6.2.</w:t>
      </w:r>
      <w:r w:rsidRPr="00BA7E9A">
        <w:rPr>
          <w:noProof/>
          <w:lang w:eastAsia="zh-CN"/>
        </w:rPr>
        <w:t>2B</w:t>
      </w:r>
      <w:r w:rsidRPr="00BA7E9A">
        <w:rPr>
          <w:noProof/>
          <w:lang w:eastAsia="ko-KR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</w:t>
      </w:r>
      <w:r w:rsidRPr="00BA7E9A">
        <w:rPr>
          <w:noProof/>
        </w:rPr>
        <w:tab/>
        <w:t>298</w:t>
      </w:r>
    </w:p>
    <w:p w14:paraId="58254EC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SA: RRC Connection Release with Redirection</w:t>
      </w:r>
      <w:r w:rsidRPr="00BA7E9A">
        <w:rPr>
          <w:noProof/>
        </w:rPr>
        <w:tab/>
        <w:t>298</w:t>
      </w:r>
    </w:p>
    <w:p w14:paraId="2A4BEA9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298</w:t>
      </w:r>
    </w:p>
    <w:p w14:paraId="3D740C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Requirements</w:t>
      </w:r>
      <w:r w:rsidRPr="00BA7E9A">
        <w:rPr>
          <w:noProof/>
        </w:rPr>
        <w:tab/>
        <w:t>298</w:t>
      </w:r>
    </w:p>
    <w:p w14:paraId="281571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RRC connection release with redirection to NR</w:t>
      </w:r>
      <w:r w:rsidRPr="00BA7E9A">
        <w:rPr>
          <w:noProof/>
        </w:rPr>
        <w:tab/>
        <w:t>298</w:t>
      </w:r>
    </w:p>
    <w:p w14:paraId="59BF76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RRC connection release with redirection to E-UTRAN</w:t>
      </w:r>
      <w:r w:rsidRPr="00BA7E9A">
        <w:rPr>
          <w:noProof/>
        </w:rPr>
        <w:tab/>
        <w:t>299</w:t>
      </w:r>
    </w:p>
    <w:p w14:paraId="213590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RRC connection release with redirection to NR carrier subject to CCA</w:t>
      </w:r>
      <w:r w:rsidRPr="00BA7E9A">
        <w:rPr>
          <w:noProof/>
        </w:rPr>
        <w:tab/>
        <w:t>300</w:t>
      </w:r>
    </w:p>
    <w:p w14:paraId="1EF8D5D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6.2.3A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SA: RRC Connection Release with Redirection</w:t>
      </w:r>
      <w:r w:rsidRPr="00BA7E9A">
        <w:rPr>
          <w:noProof/>
          <w:lang w:eastAsia="ko-KR"/>
        </w:rPr>
        <w:t xml:space="preserve"> for </w:t>
      </w:r>
      <w:r w:rsidRPr="00BA7E9A">
        <w:rPr>
          <w:rFonts w:eastAsia="Malgun Gothic"/>
          <w:noProof/>
        </w:rPr>
        <w:t>RedCap</w:t>
      </w:r>
      <w:r w:rsidRPr="00BA7E9A">
        <w:rPr>
          <w:noProof/>
        </w:rPr>
        <w:tab/>
        <w:t>301</w:t>
      </w:r>
    </w:p>
    <w:p w14:paraId="4B312D1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6.2.3A.1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301</w:t>
      </w:r>
    </w:p>
    <w:p w14:paraId="389ABE5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6.2.3A.2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Requirements</w:t>
      </w:r>
      <w:r w:rsidRPr="00BA7E9A">
        <w:rPr>
          <w:noProof/>
        </w:rPr>
        <w:tab/>
        <w:t>301</w:t>
      </w:r>
    </w:p>
    <w:p w14:paraId="2384EF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6.2.3A.2.1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RRC connection release with redirection to NR</w:t>
      </w:r>
      <w:r w:rsidRPr="00BA7E9A">
        <w:rPr>
          <w:noProof/>
        </w:rPr>
        <w:tab/>
        <w:t>301</w:t>
      </w:r>
    </w:p>
    <w:p w14:paraId="3DDCC2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6.2.3A.2.2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RRC connection release with redirection to E-UTRAN</w:t>
      </w:r>
      <w:r w:rsidRPr="00BA7E9A">
        <w:rPr>
          <w:noProof/>
        </w:rPr>
        <w:tab/>
        <w:t>301</w:t>
      </w:r>
    </w:p>
    <w:p w14:paraId="590B44D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6.2</w:t>
      </w:r>
      <w:r w:rsidRPr="00BA7E9A">
        <w:rPr>
          <w:noProof/>
          <w:lang w:eastAsia="zh-CN"/>
        </w:rPr>
        <w:t>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</w:t>
      </w:r>
      <w:r w:rsidRPr="00BA7E9A">
        <w:rPr>
          <w:noProof/>
          <w:lang w:eastAsia="zh-CN"/>
        </w:rPr>
        <w:t xml:space="preserve"> for </w:t>
      </w:r>
      <w:r w:rsidRPr="00BA7E9A">
        <w:rPr>
          <w:noProof/>
        </w:rPr>
        <w:t>Satellite Access</w:t>
      </w:r>
      <w:r w:rsidRPr="00BA7E9A">
        <w:rPr>
          <w:noProof/>
        </w:rPr>
        <w:tab/>
        <w:t>301</w:t>
      </w:r>
    </w:p>
    <w:p w14:paraId="205D4AA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6.2</w:t>
      </w:r>
      <w:r w:rsidRPr="00BA7E9A">
        <w:rPr>
          <w:noProof/>
          <w:lang w:val="en-US" w:eastAsia="zh-CN"/>
        </w:rPr>
        <w:t>C</w:t>
      </w:r>
      <w:r w:rsidRPr="00BA7E9A">
        <w:rPr>
          <w:noProof/>
          <w:lang w:val="en-US" w:eastAsia="ko-KR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SA: RRC Re-establishment for </w:t>
      </w:r>
      <w:r w:rsidRPr="00BA7E9A">
        <w:rPr>
          <w:noProof/>
        </w:rPr>
        <w:t>Satellite Access</w:t>
      </w:r>
      <w:r w:rsidRPr="00BA7E9A">
        <w:rPr>
          <w:noProof/>
        </w:rPr>
        <w:tab/>
        <w:t>301</w:t>
      </w:r>
    </w:p>
    <w:p w14:paraId="3605618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</w:t>
      </w:r>
      <w:r w:rsidRPr="00BA7E9A">
        <w:rPr>
          <w:noProof/>
          <w:lang w:eastAsia="zh-CN"/>
        </w:rPr>
        <w:t>C</w:t>
      </w:r>
      <w:r w:rsidRPr="00BA7E9A">
        <w:rPr>
          <w:noProof/>
          <w:lang w:eastAsia="ko-KR"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301</w:t>
      </w:r>
    </w:p>
    <w:p w14:paraId="077C2E4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</w:t>
      </w:r>
      <w:r w:rsidRPr="00BA7E9A">
        <w:rPr>
          <w:noProof/>
          <w:lang w:eastAsia="zh-CN"/>
        </w:rPr>
        <w:t>C</w:t>
      </w:r>
      <w:r w:rsidRPr="00BA7E9A">
        <w:rPr>
          <w:noProof/>
          <w:lang w:eastAsia="ko-KR"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</w:t>
      </w:r>
      <w:r w:rsidRPr="00BA7E9A">
        <w:rPr>
          <w:noProof/>
        </w:rPr>
        <w:tab/>
        <w:t>302</w:t>
      </w:r>
    </w:p>
    <w:p w14:paraId="4207006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6.2C.1.2.1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UE Re-establishment delay requirement</w:t>
      </w:r>
      <w:r w:rsidRPr="00BA7E9A">
        <w:rPr>
          <w:noProof/>
        </w:rPr>
        <w:tab/>
        <w:t>302</w:t>
      </w:r>
    </w:p>
    <w:p w14:paraId="21A831C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lastRenderedPageBreak/>
        <w:t>6.2</w:t>
      </w:r>
      <w:r w:rsidRPr="00BA7E9A">
        <w:rPr>
          <w:noProof/>
          <w:lang w:val="en-US" w:eastAsia="zh-CN"/>
        </w:rPr>
        <w:t>C</w:t>
      </w:r>
      <w:r w:rsidRPr="00BA7E9A">
        <w:rPr>
          <w:noProof/>
          <w:lang w:val="en-US" w:eastAsia="ko-KR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Random access for </w:t>
      </w:r>
      <w:r w:rsidRPr="00BA7E9A">
        <w:rPr>
          <w:noProof/>
        </w:rPr>
        <w:t>satellite access</w:t>
      </w:r>
      <w:r w:rsidRPr="00BA7E9A">
        <w:rPr>
          <w:noProof/>
        </w:rPr>
        <w:tab/>
        <w:t>303</w:t>
      </w:r>
    </w:p>
    <w:p w14:paraId="4C89C95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</w:t>
      </w:r>
      <w:r w:rsidRPr="00BA7E9A">
        <w:rPr>
          <w:noProof/>
          <w:lang w:eastAsia="zh-CN"/>
        </w:rPr>
        <w:t>C</w:t>
      </w:r>
      <w:r w:rsidRPr="00BA7E9A">
        <w:rPr>
          <w:noProof/>
          <w:lang w:eastAsia="ko-KR"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  <w:lang w:eastAsia="ko-KR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303</w:t>
      </w:r>
    </w:p>
    <w:p w14:paraId="5CFE4E6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</w:t>
      </w:r>
      <w:r w:rsidRPr="00BA7E9A">
        <w:rPr>
          <w:noProof/>
          <w:lang w:eastAsia="zh-CN"/>
        </w:rPr>
        <w:t>C</w:t>
      </w:r>
      <w:r w:rsidRPr="00BA7E9A">
        <w:rPr>
          <w:noProof/>
          <w:lang w:eastAsia="ko-KR"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  <w:lang w:eastAsia="ko-KR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 for 4-step RA type</w:t>
      </w:r>
      <w:r w:rsidRPr="00BA7E9A">
        <w:rPr>
          <w:noProof/>
        </w:rPr>
        <w:tab/>
        <w:t>303</w:t>
      </w:r>
    </w:p>
    <w:p w14:paraId="23135F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Contention based random access</w:t>
      </w:r>
      <w:r w:rsidRPr="00BA7E9A">
        <w:rPr>
          <w:noProof/>
        </w:rPr>
        <w:tab/>
        <w:t>304</w:t>
      </w:r>
    </w:p>
    <w:p w14:paraId="39332D9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Random Access Preamble</w:t>
      </w:r>
      <w:r w:rsidRPr="00BA7E9A">
        <w:rPr>
          <w:noProof/>
        </w:rPr>
        <w:tab/>
        <w:t>304</w:t>
      </w:r>
    </w:p>
    <w:p w14:paraId="7B6839C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Random Access Response</w:t>
      </w:r>
      <w:r w:rsidRPr="00BA7E9A">
        <w:rPr>
          <w:noProof/>
        </w:rPr>
        <w:tab/>
        <w:t>304</w:t>
      </w:r>
    </w:p>
    <w:p w14:paraId="687DEEF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Random Access Response</w:t>
      </w:r>
      <w:r w:rsidRPr="00BA7E9A">
        <w:rPr>
          <w:noProof/>
        </w:rPr>
        <w:tab/>
        <w:t>304</w:t>
      </w:r>
    </w:p>
    <w:p w14:paraId="42459236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an UL grant for msg3 retransmission</w:t>
      </w:r>
      <w:r w:rsidRPr="00BA7E9A">
        <w:rPr>
          <w:noProof/>
        </w:rPr>
        <w:tab/>
        <w:t>304</w:t>
      </w:r>
    </w:p>
    <w:p w14:paraId="0206ED99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SA: Correct behaviour when receiving a message over Temporary C-RNTI</w:t>
      </w:r>
      <w:r w:rsidRPr="00BA7E9A">
        <w:rPr>
          <w:noProof/>
        </w:rPr>
        <w:tab/>
        <w:t>304</w:t>
      </w:r>
    </w:p>
    <w:p w14:paraId="5ED5C119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contention Resolution timer expires</w:t>
      </w:r>
      <w:r w:rsidRPr="00BA7E9A">
        <w:rPr>
          <w:noProof/>
        </w:rPr>
        <w:tab/>
        <w:t>304</w:t>
      </w:r>
    </w:p>
    <w:p w14:paraId="495DD6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Non-Contention based random access</w:t>
      </w:r>
      <w:r w:rsidRPr="00BA7E9A">
        <w:rPr>
          <w:noProof/>
        </w:rPr>
        <w:tab/>
        <w:t>304</w:t>
      </w:r>
    </w:p>
    <w:p w14:paraId="300CAE61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Random Access Preamble</w:t>
      </w:r>
      <w:r w:rsidRPr="00BA7E9A">
        <w:rPr>
          <w:noProof/>
        </w:rPr>
        <w:tab/>
        <w:t>304</w:t>
      </w:r>
    </w:p>
    <w:p w14:paraId="718A813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Random Access Response</w:t>
      </w:r>
      <w:r w:rsidRPr="00BA7E9A">
        <w:rPr>
          <w:noProof/>
        </w:rPr>
        <w:tab/>
        <w:t>305</w:t>
      </w:r>
    </w:p>
    <w:p w14:paraId="698D4F1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Random Access Response</w:t>
      </w:r>
      <w:r w:rsidRPr="00BA7E9A">
        <w:rPr>
          <w:noProof/>
        </w:rPr>
        <w:tab/>
        <w:t>305</w:t>
      </w:r>
    </w:p>
    <w:p w14:paraId="6D1EF85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6.2</w:t>
      </w:r>
      <w:r w:rsidRPr="00BA7E9A">
        <w:rPr>
          <w:noProof/>
          <w:lang w:eastAsia="zh-CN"/>
        </w:rPr>
        <w:t>C</w:t>
      </w:r>
      <w:r w:rsidRPr="00BA7E9A">
        <w:rPr>
          <w:noProof/>
          <w:lang w:eastAsia="ko-KR"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  <w:lang w:eastAsia="ko-KR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Requirements for 2-step RA type</w:t>
      </w:r>
      <w:r w:rsidRPr="00BA7E9A">
        <w:rPr>
          <w:noProof/>
        </w:rPr>
        <w:tab/>
        <w:t>305</w:t>
      </w:r>
    </w:p>
    <w:p w14:paraId="582A38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Contention based random access</w:t>
      </w:r>
      <w:r w:rsidRPr="00BA7E9A">
        <w:rPr>
          <w:noProof/>
        </w:rPr>
        <w:tab/>
        <w:t>306</w:t>
      </w:r>
    </w:p>
    <w:p w14:paraId="66C6CCD5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MsgA</w:t>
      </w:r>
      <w:r w:rsidRPr="00BA7E9A">
        <w:rPr>
          <w:noProof/>
        </w:rPr>
        <w:tab/>
        <w:t>306</w:t>
      </w:r>
    </w:p>
    <w:p w14:paraId="73AD000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MsgB</w:t>
      </w:r>
      <w:r w:rsidRPr="00BA7E9A">
        <w:rPr>
          <w:noProof/>
        </w:rPr>
        <w:tab/>
        <w:t>306</w:t>
      </w:r>
    </w:p>
    <w:p w14:paraId="4EE65DD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MsgB</w:t>
      </w:r>
      <w:r w:rsidRPr="00BA7E9A">
        <w:rPr>
          <w:noProof/>
        </w:rPr>
        <w:tab/>
        <w:t>306</w:t>
      </w:r>
    </w:p>
    <w:p w14:paraId="76ABBA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Non-Contention based random access</w:t>
      </w:r>
      <w:r w:rsidRPr="00BA7E9A">
        <w:rPr>
          <w:noProof/>
        </w:rPr>
        <w:tab/>
        <w:t>306</w:t>
      </w:r>
    </w:p>
    <w:p w14:paraId="353104E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transmitting MsgA</w:t>
      </w:r>
      <w:r w:rsidRPr="00BA7E9A">
        <w:rPr>
          <w:noProof/>
        </w:rPr>
        <w:tab/>
        <w:t>306</w:t>
      </w:r>
    </w:p>
    <w:p w14:paraId="3495E3F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receiving MsgB</w:t>
      </w:r>
      <w:r w:rsidRPr="00BA7E9A">
        <w:rPr>
          <w:noProof/>
        </w:rPr>
        <w:tab/>
        <w:t>307</w:t>
      </w:r>
    </w:p>
    <w:p w14:paraId="7557509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6.2C.2.3.2.3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Correct behaviour when not receiving MsgB</w:t>
      </w:r>
      <w:r w:rsidRPr="00BA7E9A">
        <w:rPr>
          <w:noProof/>
        </w:rPr>
        <w:tab/>
        <w:t>307</w:t>
      </w:r>
    </w:p>
    <w:p w14:paraId="31BBDD9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6.2</w:t>
      </w:r>
      <w:r w:rsidRPr="00BA7E9A">
        <w:rPr>
          <w:noProof/>
          <w:lang w:val="en-US" w:eastAsia="zh-CN"/>
        </w:rPr>
        <w:t>C</w:t>
      </w:r>
      <w:r w:rsidRPr="00BA7E9A">
        <w:rPr>
          <w:noProof/>
          <w:lang w:val="en-US" w:eastAsia="ko-KR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SA: RRC Connection Release with Redirection</w:t>
      </w:r>
      <w:r w:rsidRPr="00BA7E9A">
        <w:rPr>
          <w:noProof/>
          <w:lang w:val="en-US" w:eastAsia="zh-CN"/>
        </w:rPr>
        <w:t xml:space="preserve"> for </w:t>
      </w:r>
      <w:r w:rsidRPr="00BA7E9A">
        <w:rPr>
          <w:noProof/>
        </w:rPr>
        <w:t>Satellite Access</w:t>
      </w:r>
      <w:r w:rsidRPr="00BA7E9A">
        <w:rPr>
          <w:noProof/>
        </w:rPr>
        <w:tab/>
        <w:t>307</w:t>
      </w:r>
    </w:p>
    <w:p w14:paraId="0F2FD16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6.2C.3.1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307</w:t>
      </w:r>
    </w:p>
    <w:p w14:paraId="3880379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6.2C.3.2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Requirements</w:t>
      </w:r>
      <w:r w:rsidRPr="00BA7E9A">
        <w:rPr>
          <w:noProof/>
        </w:rPr>
        <w:tab/>
        <w:t>307</w:t>
      </w:r>
    </w:p>
    <w:p w14:paraId="29E0EB3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6.2C.3.2.1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RRC connection release with redirection to NR</w:t>
      </w:r>
      <w:r w:rsidRPr="00BA7E9A">
        <w:rPr>
          <w:noProof/>
        </w:rPr>
        <w:tab/>
        <w:t>307</w:t>
      </w:r>
    </w:p>
    <w:p w14:paraId="34ACEE55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7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</w:t>
      </w:r>
      <w:r w:rsidRPr="00BA7E9A">
        <w:rPr>
          <w:noProof/>
        </w:rPr>
        <w:tab/>
        <w:t>308</w:t>
      </w:r>
    </w:p>
    <w:p w14:paraId="693FF9A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</w:t>
      </w:r>
      <w:r w:rsidRPr="00BA7E9A">
        <w:rPr>
          <w:noProof/>
        </w:rPr>
        <w:tab/>
        <w:t>308</w:t>
      </w:r>
    </w:p>
    <w:p w14:paraId="565AA15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308</w:t>
      </w:r>
    </w:p>
    <w:p w14:paraId="6DED511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308</w:t>
      </w:r>
    </w:p>
    <w:p w14:paraId="444DA7B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Gradual timing adjustment</w:t>
      </w:r>
      <w:r w:rsidRPr="00BA7E9A">
        <w:rPr>
          <w:noProof/>
        </w:rPr>
        <w:tab/>
        <w:t>310</w:t>
      </w:r>
    </w:p>
    <w:p w14:paraId="7227095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311</w:t>
      </w:r>
    </w:p>
    <w:p w14:paraId="5E9E38D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One shot large UL timing adjustment for FR2 Power Class 6 UE</w:t>
      </w:r>
      <w:r w:rsidRPr="00BA7E9A">
        <w:rPr>
          <w:noProof/>
        </w:rPr>
        <w:tab/>
        <w:t>311</w:t>
      </w:r>
    </w:p>
    <w:p w14:paraId="76F7F2E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 for RedCap</w:t>
      </w:r>
      <w:r w:rsidRPr="00BA7E9A">
        <w:rPr>
          <w:noProof/>
        </w:rPr>
        <w:tab/>
        <w:t>311</w:t>
      </w:r>
    </w:p>
    <w:p w14:paraId="212ECE2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311</w:t>
      </w:r>
    </w:p>
    <w:p w14:paraId="1BA8862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312</w:t>
      </w:r>
    </w:p>
    <w:p w14:paraId="2B2FCFB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Gradual timing adjustment</w:t>
      </w:r>
      <w:r w:rsidRPr="00BA7E9A">
        <w:rPr>
          <w:noProof/>
        </w:rPr>
        <w:tab/>
        <w:t>313</w:t>
      </w:r>
    </w:p>
    <w:p w14:paraId="6440DD9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 for Satellite Access</w:t>
      </w:r>
      <w:r w:rsidRPr="00BA7E9A">
        <w:rPr>
          <w:noProof/>
        </w:rPr>
        <w:tab/>
        <w:t>313</w:t>
      </w:r>
    </w:p>
    <w:p w14:paraId="2781236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313</w:t>
      </w:r>
    </w:p>
    <w:p w14:paraId="2038C9F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313</w:t>
      </w:r>
    </w:p>
    <w:p w14:paraId="3DA8D9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7.1C.2.1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Gradual timing adjustment</w:t>
      </w:r>
      <w:r w:rsidRPr="00BA7E9A">
        <w:rPr>
          <w:noProof/>
        </w:rPr>
        <w:tab/>
        <w:t>314</w:t>
      </w:r>
    </w:p>
    <w:p w14:paraId="11ACFC5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timer accuracy</w:t>
      </w:r>
      <w:r w:rsidRPr="00BA7E9A">
        <w:rPr>
          <w:noProof/>
        </w:rPr>
        <w:tab/>
        <w:t>315</w:t>
      </w:r>
    </w:p>
    <w:p w14:paraId="345A2EB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315</w:t>
      </w:r>
    </w:p>
    <w:p w14:paraId="02BFCFE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315</w:t>
      </w:r>
    </w:p>
    <w:p w14:paraId="13983A3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timer accuracy for RedCap</w:t>
      </w:r>
      <w:r w:rsidRPr="00BA7E9A">
        <w:rPr>
          <w:noProof/>
        </w:rPr>
        <w:tab/>
        <w:t>315</w:t>
      </w:r>
    </w:p>
    <w:p w14:paraId="51FF4E7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7.2A.1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315</w:t>
      </w:r>
    </w:p>
    <w:p w14:paraId="4A730CD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7.2A.2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315</w:t>
      </w:r>
    </w:p>
    <w:p w14:paraId="3ABF8DF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7.2C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timer accuracy for satellite access</w:t>
      </w:r>
      <w:r w:rsidRPr="00BA7E9A">
        <w:rPr>
          <w:noProof/>
        </w:rPr>
        <w:tab/>
        <w:t>315</w:t>
      </w:r>
    </w:p>
    <w:p w14:paraId="61B6D12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7.2C.1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315</w:t>
      </w:r>
    </w:p>
    <w:p w14:paraId="3D822EB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7.2C.2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316</w:t>
      </w:r>
    </w:p>
    <w:p w14:paraId="4646034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</w:t>
      </w:r>
      <w:r w:rsidRPr="00BA7E9A">
        <w:rPr>
          <w:noProof/>
        </w:rPr>
        <w:tab/>
        <w:t>316</w:t>
      </w:r>
    </w:p>
    <w:p w14:paraId="06F7D55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316</w:t>
      </w:r>
    </w:p>
    <w:p w14:paraId="6CC046B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316</w:t>
      </w:r>
    </w:p>
    <w:p w14:paraId="2764D73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 adjustment delay</w:t>
      </w:r>
      <w:r w:rsidRPr="00BA7E9A">
        <w:rPr>
          <w:noProof/>
        </w:rPr>
        <w:tab/>
        <w:t>316</w:t>
      </w:r>
    </w:p>
    <w:p w14:paraId="62A0DD1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 adjustment accuracy</w:t>
      </w:r>
      <w:r w:rsidRPr="00BA7E9A">
        <w:rPr>
          <w:noProof/>
        </w:rPr>
        <w:tab/>
        <w:t>316</w:t>
      </w:r>
    </w:p>
    <w:p w14:paraId="504F07E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 for RedCap</w:t>
      </w:r>
      <w:r w:rsidRPr="00BA7E9A">
        <w:rPr>
          <w:noProof/>
        </w:rPr>
        <w:tab/>
        <w:t>316</w:t>
      </w:r>
    </w:p>
    <w:p w14:paraId="02EF4AD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316</w:t>
      </w:r>
    </w:p>
    <w:p w14:paraId="3116E1B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317</w:t>
      </w:r>
    </w:p>
    <w:p w14:paraId="55DEDC0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 adjustment delay</w:t>
      </w:r>
      <w:r w:rsidRPr="00BA7E9A">
        <w:rPr>
          <w:noProof/>
        </w:rPr>
        <w:tab/>
        <w:t>317</w:t>
      </w:r>
    </w:p>
    <w:p w14:paraId="61AB53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7.3A.2.2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 adjustment accuracy</w:t>
      </w:r>
      <w:r w:rsidRPr="00BA7E9A">
        <w:rPr>
          <w:noProof/>
        </w:rPr>
        <w:tab/>
        <w:t>317</w:t>
      </w:r>
    </w:p>
    <w:p w14:paraId="04AD665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7.3</w:t>
      </w:r>
      <w:r w:rsidRPr="00BA7E9A">
        <w:rPr>
          <w:noProof/>
          <w:lang w:eastAsia="zh-TW"/>
        </w:rPr>
        <w:t>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 for satellite access</w:t>
      </w:r>
      <w:r w:rsidRPr="00BA7E9A">
        <w:rPr>
          <w:noProof/>
        </w:rPr>
        <w:tab/>
        <w:t>317</w:t>
      </w:r>
    </w:p>
    <w:p w14:paraId="0B3C630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</w:t>
      </w:r>
      <w:r w:rsidRPr="00BA7E9A">
        <w:rPr>
          <w:noProof/>
          <w:lang w:eastAsia="zh-TW"/>
        </w:rPr>
        <w:t>C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317</w:t>
      </w:r>
    </w:p>
    <w:p w14:paraId="26B0300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</w:t>
      </w:r>
      <w:r w:rsidRPr="00BA7E9A">
        <w:rPr>
          <w:noProof/>
          <w:lang w:eastAsia="zh-TW"/>
        </w:rPr>
        <w:t>C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317</w:t>
      </w:r>
    </w:p>
    <w:p w14:paraId="502F5BA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</w:t>
      </w:r>
      <w:r w:rsidRPr="00BA7E9A">
        <w:rPr>
          <w:noProof/>
          <w:lang w:eastAsia="zh-TW"/>
        </w:rPr>
        <w:t>C</w:t>
      </w:r>
      <w:r w:rsidRPr="00BA7E9A">
        <w:rPr>
          <w:noProof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 adjustment delay</w:t>
      </w:r>
      <w:r w:rsidRPr="00BA7E9A">
        <w:rPr>
          <w:noProof/>
        </w:rPr>
        <w:tab/>
        <w:t>317</w:t>
      </w:r>
    </w:p>
    <w:p w14:paraId="43DAF63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7.3</w:t>
      </w:r>
      <w:r w:rsidRPr="00BA7E9A">
        <w:rPr>
          <w:noProof/>
          <w:lang w:eastAsia="zh-TW"/>
        </w:rPr>
        <w:t>C</w:t>
      </w:r>
      <w:r w:rsidRPr="00BA7E9A">
        <w:rPr>
          <w:noProof/>
        </w:rPr>
        <w:t>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 adjustment accuracy</w:t>
      </w:r>
      <w:r w:rsidRPr="00BA7E9A">
        <w:rPr>
          <w:noProof/>
        </w:rPr>
        <w:tab/>
        <w:t>317</w:t>
      </w:r>
    </w:p>
    <w:p w14:paraId="4224AE2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phase synchronization accuracy</w:t>
      </w:r>
      <w:r w:rsidRPr="00BA7E9A">
        <w:rPr>
          <w:noProof/>
        </w:rPr>
        <w:tab/>
        <w:t>318</w:t>
      </w:r>
    </w:p>
    <w:p w14:paraId="143A69B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</w:t>
      </w:r>
      <w:r w:rsidRPr="00BA7E9A">
        <w:rPr>
          <w:noProof/>
          <w:lang w:eastAsia="zh-CN"/>
        </w:rPr>
        <w:t>4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Definition</w:t>
      </w:r>
      <w:r w:rsidRPr="00BA7E9A">
        <w:rPr>
          <w:noProof/>
        </w:rPr>
        <w:tab/>
        <w:t>318</w:t>
      </w:r>
    </w:p>
    <w:p w14:paraId="1FF6268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</w:t>
      </w:r>
      <w:r w:rsidRPr="00BA7E9A">
        <w:rPr>
          <w:noProof/>
          <w:lang w:eastAsia="zh-CN"/>
        </w:rPr>
        <w:t>4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requirements</w:t>
      </w:r>
      <w:r w:rsidRPr="00BA7E9A">
        <w:rPr>
          <w:noProof/>
        </w:rPr>
        <w:tab/>
        <w:t>318</w:t>
      </w:r>
    </w:p>
    <w:p w14:paraId="4131312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Maximum Transmission Timing Difference</w:t>
      </w:r>
      <w:r w:rsidRPr="00BA7E9A">
        <w:rPr>
          <w:noProof/>
        </w:rPr>
        <w:tab/>
        <w:t>318</w:t>
      </w:r>
    </w:p>
    <w:p w14:paraId="1738A2A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318</w:t>
      </w:r>
    </w:p>
    <w:p w14:paraId="72C3CA0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Minimum Requirements for </w:t>
      </w:r>
      <w:r w:rsidRPr="00BA7E9A">
        <w:rPr>
          <w:noProof/>
        </w:rPr>
        <w:t>inter-band EN-DC</w:t>
      </w:r>
      <w:r w:rsidRPr="00BA7E9A">
        <w:rPr>
          <w:noProof/>
        </w:rPr>
        <w:tab/>
        <w:t>318</w:t>
      </w:r>
    </w:p>
    <w:p w14:paraId="5C2B9D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Minimum Requirements for </w:t>
      </w:r>
      <w:r w:rsidRPr="00BA7E9A">
        <w:rPr>
          <w:noProof/>
        </w:rPr>
        <w:t>inter-band synchronous EN-DC</w:t>
      </w:r>
      <w:r w:rsidRPr="00BA7E9A">
        <w:rPr>
          <w:noProof/>
        </w:rPr>
        <w:tab/>
        <w:t>319</w:t>
      </w:r>
    </w:p>
    <w:p w14:paraId="10559BE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Requirements for intra-band EN-DC</w:t>
      </w:r>
      <w:r w:rsidRPr="00BA7E9A">
        <w:rPr>
          <w:noProof/>
        </w:rPr>
        <w:tab/>
        <w:t>319</w:t>
      </w:r>
    </w:p>
    <w:p w14:paraId="3F49F55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</w:t>
      </w:r>
      <w:r w:rsidRPr="00BA7E9A">
        <w:rPr>
          <w:rFonts w:eastAsia="Malgun Gothic"/>
          <w:noProof/>
        </w:rPr>
        <w:t>5</w:t>
      </w:r>
      <w:r w:rsidRPr="00BA7E9A">
        <w:rPr>
          <w:noProof/>
          <w:lang w:eastAsia="ko-KR"/>
        </w:rPr>
        <w:t>.</w:t>
      </w:r>
      <w:r w:rsidRPr="00BA7E9A">
        <w:rPr>
          <w:rFonts w:eastAsia="Malgun Gothic"/>
          <w:noProof/>
          <w:lang w:eastAsia="ko-KR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Minimum Requirements for NR Carrier Aggregation</w:t>
      </w:r>
      <w:r w:rsidRPr="00BA7E9A">
        <w:rPr>
          <w:noProof/>
        </w:rPr>
        <w:tab/>
        <w:t>319</w:t>
      </w:r>
    </w:p>
    <w:p w14:paraId="13559B9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Minimum Requirements for </w:t>
      </w:r>
      <w:r w:rsidRPr="00BA7E9A">
        <w:rPr>
          <w:noProof/>
        </w:rPr>
        <w:t>inter-band NE-DC</w:t>
      </w:r>
      <w:r w:rsidRPr="00BA7E9A">
        <w:rPr>
          <w:noProof/>
        </w:rPr>
        <w:tab/>
        <w:t>320</w:t>
      </w:r>
    </w:p>
    <w:p w14:paraId="563FB8C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Minimum Requirements for </w:t>
      </w:r>
      <w:r w:rsidRPr="00BA7E9A">
        <w:rPr>
          <w:noProof/>
        </w:rPr>
        <w:t>inter-band synchronous NE-DC</w:t>
      </w:r>
      <w:r w:rsidRPr="00BA7E9A">
        <w:rPr>
          <w:noProof/>
        </w:rPr>
        <w:tab/>
        <w:t>320</w:t>
      </w:r>
    </w:p>
    <w:p w14:paraId="65A106A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7.5.</w:t>
      </w:r>
      <w:r w:rsidRPr="00BA7E9A">
        <w:rPr>
          <w:rFonts w:eastAsia="Malgun Gothic"/>
          <w:noProof/>
          <w:lang w:eastAsia="ko-KR"/>
        </w:rPr>
        <w:t>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Minimum Requirements for inter-band NR </w:t>
      </w:r>
      <w:r w:rsidRPr="00BA7E9A">
        <w:rPr>
          <w:rFonts w:eastAsia="Malgun Gothic"/>
          <w:noProof/>
          <w:lang w:eastAsia="ko-KR"/>
        </w:rPr>
        <w:t>DC</w:t>
      </w:r>
      <w:r w:rsidRPr="00BA7E9A">
        <w:rPr>
          <w:noProof/>
        </w:rPr>
        <w:tab/>
        <w:t>321</w:t>
      </w:r>
    </w:p>
    <w:p w14:paraId="6D893CB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Maximum Receive Timing Difference</w:t>
      </w:r>
      <w:r w:rsidRPr="00BA7E9A">
        <w:rPr>
          <w:noProof/>
        </w:rPr>
        <w:tab/>
        <w:t>321</w:t>
      </w:r>
    </w:p>
    <w:p w14:paraId="44EBF31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321</w:t>
      </w:r>
    </w:p>
    <w:p w14:paraId="2ADA218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Minimum Requirements for </w:t>
      </w:r>
      <w:r w:rsidRPr="00BA7E9A">
        <w:rPr>
          <w:noProof/>
        </w:rPr>
        <w:t>inter-band EN-DC</w:t>
      </w:r>
      <w:r w:rsidRPr="00BA7E9A">
        <w:rPr>
          <w:noProof/>
        </w:rPr>
        <w:tab/>
        <w:t>322</w:t>
      </w:r>
    </w:p>
    <w:p w14:paraId="0D4641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Minimum Requirements for </w:t>
      </w:r>
      <w:r w:rsidRPr="00BA7E9A">
        <w:rPr>
          <w:noProof/>
        </w:rPr>
        <w:t>inter-band synchronous EN-DC</w:t>
      </w:r>
      <w:r w:rsidRPr="00BA7E9A">
        <w:rPr>
          <w:noProof/>
        </w:rPr>
        <w:tab/>
        <w:t>322</w:t>
      </w:r>
    </w:p>
    <w:p w14:paraId="5B3CF16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Requirements for intra-band EN-DC</w:t>
      </w:r>
      <w:r w:rsidRPr="00BA7E9A">
        <w:rPr>
          <w:noProof/>
        </w:rPr>
        <w:tab/>
        <w:t>323</w:t>
      </w:r>
    </w:p>
    <w:p w14:paraId="4C056CD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7.6.</w:t>
      </w:r>
      <w:r w:rsidRPr="00BA7E9A">
        <w:rPr>
          <w:rFonts w:eastAsia="Malgun Gothic"/>
          <w:noProof/>
          <w:lang w:eastAsia="ko-KR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Minimum Requirements for NR Carrier Aggregation</w:t>
      </w:r>
      <w:r w:rsidRPr="00BA7E9A">
        <w:rPr>
          <w:noProof/>
        </w:rPr>
        <w:tab/>
        <w:t>323</w:t>
      </w:r>
    </w:p>
    <w:p w14:paraId="072D099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Minimum Requirements for </w:t>
      </w:r>
      <w:r w:rsidRPr="00BA7E9A">
        <w:rPr>
          <w:noProof/>
        </w:rPr>
        <w:t>inter-band NE-DC</w:t>
      </w:r>
      <w:r w:rsidRPr="00BA7E9A">
        <w:rPr>
          <w:noProof/>
        </w:rPr>
        <w:tab/>
        <w:t>324</w:t>
      </w:r>
    </w:p>
    <w:p w14:paraId="65D6848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Minimum Requirements for </w:t>
      </w:r>
      <w:r w:rsidRPr="00BA7E9A">
        <w:rPr>
          <w:noProof/>
        </w:rPr>
        <w:t>inter-band synchronous NE-DC</w:t>
      </w:r>
      <w:r w:rsidRPr="00BA7E9A">
        <w:rPr>
          <w:noProof/>
        </w:rPr>
        <w:tab/>
        <w:t>324</w:t>
      </w:r>
    </w:p>
    <w:p w14:paraId="71A72D9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7.6.</w:t>
      </w:r>
      <w:r w:rsidRPr="00BA7E9A">
        <w:rPr>
          <w:rFonts w:eastAsia="Malgun Gothic"/>
          <w:noProof/>
          <w:lang w:eastAsia="ko-KR"/>
        </w:rPr>
        <w:t>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Minimum Requirements for inter-band NR </w:t>
      </w:r>
      <w:r w:rsidRPr="00BA7E9A">
        <w:rPr>
          <w:rFonts w:eastAsia="Malgun Gothic"/>
          <w:noProof/>
          <w:lang w:eastAsia="ko-KR"/>
        </w:rPr>
        <w:t>DC</w:t>
      </w:r>
      <w:r w:rsidRPr="00BA7E9A">
        <w:rPr>
          <w:noProof/>
        </w:rPr>
        <w:tab/>
        <w:t>324</w:t>
      </w:r>
    </w:p>
    <w:p w14:paraId="358D186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i/>
          <w:noProof/>
          <w:lang w:val="en-US"/>
        </w:rPr>
        <w:t>deriveSSB-IndexFromCell</w:t>
      </w:r>
      <w:r w:rsidRPr="00BA7E9A">
        <w:rPr>
          <w:noProof/>
        </w:rPr>
        <w:t xml:space="preserve"> tolerance</w:t>
      </w:r>
      <w:r w:rsidRPr="00BA7E9A">
        <w:rPr>
          <w:noProof/>
        </w:rPr>
        <w:tab/>
        <w:t>325</w:t>
      </w:r>
    </w:p>
    <w:p w14:paraId="00EE0EC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</w:t>
      </w:r>
      <w:r w:rsidRPr="00BA7E9A">
        <w:rPr>
          <w:noProof/>
          <w:lang w:eastAsia="zh-CN"/>
        </w:rPr>
        <w:t>7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requirements</w:t>
      </w:r>
      <w:r w:rsidRPr="00BA7E9A">
        <w:rPr>
          <w:noProof/>
        </w:rPr>
        <w:tab/>
        <w:t>325</w:t>
      </w:r>
    </w:p>
    <w:p w14:paraId="47B87B5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7.7A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deriveSSB-IndexFromCell tolerance for RedCap</w:t>
      </w:r>
      <w:r w:rsidRPr="00BA7E9A">
        <w:rPr>
          <w:noProof/>
        </w:rPr>
        <w:tab/>
        <w:t>326</w:t>
      </w:r>
    </w:p>
    <w:p w14:paraId="0B61B80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</w:t>
      </w:r>
      <w:r w:rsidRPr="00BA7E9A">
        <w:rPr>
          <w:noProof/>
          <w:lang w:eastAsia="zh-CN"/>
        </w:rPr>
        <w:t>7A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requirements</w:t>
      </w:r>
      <w:r w:rsidRPr="00BA7E9A">
        <w:rPr>
          <w:noProof/>
        </w:rPr>
        <w:tab/>
        <w:t>326</w:t>
      </w:r>
    </w:p>
    <w:p w14:paraId="3EDD41D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326</w:t>
      </w:r>
    </w:p>
    <w:p w14:paraId="49341E3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i/>
          <w:noProof/>
          <w:lang w:val="en-US"/>
        </w:rPr>
        <w:t>deriveSSB-IndexFromCellInter-r17</w:t>
      </w:r>
      <w:r w:rsidRPr="00BA7E9A">
        <w:rPr>
          <w:noProof/>
        </w:rPr>
        <w:t xml:space="preserve"> tolerance</w:t>
      </w:r>
      <w:r w:rsidRPr="00BA7E9A">
        <w:rPr>
          <w:noProof/>
        </w:rPr>
        <w:tab/>
        <w:t>326</w:t>
      </w:r>
    </w:p>
    <w:p w14:paraId="6F77EB8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7.</w:t>
      </w:r>
      <w:r w:rsidRPr="00BA7E9A">
        <w:rPr>
          <w:noProof/>
          <w:lang w:eastAsia="zh-CN"/>
        </w:rPr>
        <w:t>9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requirements</w:t>
      </w:r>
      <w:r w:rsidRPr="00BA7E9A">
        <w:rPr>
          <w:noProof/>
        </w:rPr>
        <w:tab/>
        <w:t>326</w:t>
      </w:r>
    </w:p>
    <w:p w14:paraId="6693D284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8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Signalling characteristics</w:t>
      </w:r>
      <w:r w:rsidRPr="00BA7E9A">
        <w:rPr>
          <w:noProof/>
        </w:rPr>
        <w:tab/>
        <w:t>327</w:t>
      </w:r>
    </w:p>
    <w:p w14:paraId="4FFFF39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</w:t>
      </w:r>
      <w:r w:rsidRPr="00BA7E9A">
        <w:rPr>
          <w:noProof/>
        </w:rPr>
        <w:tab/>
        <w:t>327</w:t>
      </w:r>
    </w:p>
    <w:p w14:paraId="29308EF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327</w:t>
      </w:r>
    </w:p>
    <w:p w14:paraId="46E992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 of Requirement on Radio Link Monitoring for UE Configured with Relaxed Measurement Criteria</w:t>
      </w:r>
      <w:r w:rsidRPr="00BA7E9A">
        <w:rPr>
          <w:noProof/>
        </w:rPr>
        <w:tab/>
        <w:t>328</w:t>
      </w:r>
    </w:p>
    <w:p w14:paraId="09B503A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SSB based radio link monitoring</w:t>
      </w:r>
      <w:r w:rsidRPr="00BA7E9A">
        <w:rPr>
          <w:noProof/>
        </w:rPr>
        <w:tab/>
        <w:t>328</w:t>
      </w:r>
    </w:p>
    <w:p w14:paraId="0059FAC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329</w:t>
      </w:r>
    </w:p>
    <w:p w14:paraId="16F7823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329</w:t>
      </w:r>
    </w:p>
    <w:p w14:paraId="304B0F2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restrictions for SSB based RLM</w:t>
      </w:r>
      <w:r w:rsidRPr="00BA7E9A">
        <w:rPr>
          <w:noProof/>
        </w:rPr>
        <w:tab/>
        <w:t>333</w:t>
      </w:r>
    </w:p>
    <w:p w14:paraId="4A90786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of SSB based radio link monitoring for UE fulfilling relaxed measurement criteria</w:t>
      </w:r>
      <w:r w:rsidRPr="00BA7E9A">
        <w:rPr>
          <w:noProof/>
        </w:rPr>
        <w:tab/>
        <w:t>333</w:t>
      </w:r>
    </w:p>
    <w:p w14:paraId="2368E14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CSI-RS based radio link monitoring</w:t>
      </w:r>
      <w:r w:rsidRPr="00BA7E9A">
        <w:rPr>
          <w:noProof/>
        </w:rPr>
        <w:tab/>
        <w:t>334</w:t>
      </w:r>
    </w:p>
    <w:p w14:paraId="099798B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334</w:t>
      </w:r>
    </w:p>
    <w:p w14:paraId="17CB881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335</w:t>
      </w:r>
    </w:p>
    <w:p w14:paraId="7630B6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restrictions for CSI-RS based RLM</w:t>
      </w:r>
      <w:r w:rsidRPr="00BA7E9A">
        <w:rPr>
          <w:noProof/>
        </w:rPr>
        <w:tab/>
        <w:t>338</w:t>
      </w:r>
    </w:p>
    <w:p w14:paraId="45DF6F7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of CSI-RS based radio link monitoring for UE fulfilling relaxed measurement criteria</w:t>
      </w:r>
      <w:r w:rsidRPr="00BA7E9A">
        <w:rPr>
          <w:noProof/>
        </w:rPr>
        <w:tab/>
        <w:t>339</w:t>
      </w:r>
    </w:p>
    <w:p w14:paraId="27C3026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</w:t>
      </w:r>
      <w:r w:rsidRPr="00BA7E9A">
        <w:rPr>
          <w:noProof/>
        </w:rPr>
        <w:tab/>
        <w:t>340</w:t>
      </w:r>
    </w:p>
    <w:p w14:paraId="7F40777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for UE turning off the transmitter</w:t>
      </w:r>
      <w:r w:rsidRPr="00BA7E9A">
        <w:rPr>
          <w:noProof/>
        </w:rPr>
        <w:tab/>
        <w:t>340</w:t>
      </w:r>
    </w:p>
    <w:p w14:paraId="6734241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 for L1 indication</w:t>
      </w:r>
      <w:r w:rsidRPr="00BA7E9A">
        <w:rPr>
          <w:noProof/>
        </w:rPr>
        <w:tab/>
        <w:t>340</w:t>
      </w:r>
    </w:p>
    <w:p w14:paraId="5658623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radio link monitoring</w:t>
      </w:r>
      <w:r w:rsidRPr="00BA7E9A">
        <w:rPr>
          <w:noProof/>
        </w:rPr>
        <w:tab/>
        <w:t>341</w:t>
      </w:r>
    </w:p>
    <w:p w14:paraId="17BBA6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radio link monitoring with a same subcarrier spacing as PDSCH/PDCCH on FR1</w:t>
      </w:r>
      <w:r w:rsidRPr="00BA7E9A">
        <w:rPr>
          <w:noProof/>
        </w:rPr>
        <w:tab/>
        <w:t>341</w:t>
      </w:r>
    </w:p>
    <w:p w14:paraId="14E5C4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radio link monitoring with a different subcarrier spacing than PDSCH/PDCCH on FR1</w:t>
      </w:r>
      <w:r w:rsidRPr="00BA7E9A">
        <w:rPr>
          <w:noProof/>
        </w:rPr>
        <w:tab/>
        <w:t>341</w:t>
      </w:r>
    </w:p>
    <w:p w14:paraId="4DBB1D3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radio link monitoring on FR2</w:t>
      </w:r>
      <w:r w:rsidRPr="00BA7E9A">
        <w:rPr>
          <w:noProof/>
        </w:rPr>
        <w:tab/>
        <w:t>341</w:t>
      </w:r>
    </w:p>
    <w:p w14:paraId="1E5C00A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radio link monitoring on FR1 or FR2 in case of FR1-FR2 inter-band CA</w:t>
      </w:r>
      <w:r w:rsidRPr="00BA7E9A">
        <w:rPr>
          <w:noProof/>
          <w:lang w:eastAsia="zh-CN"/>
        </w:rPr>
        <w:t xml:space="preserve"> and NR-DC</w:t>
      </w:r>
      <w:r w:rsidRPr="00BA7E9A">
        <w:rPr>
          <w:noProof/>
        </w:rPr>
        <w:tab/>
        <w:t>342</w:t>
      </w:r>
    </w:p>
    <w:p w14:paraId="4A90BE7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8.1A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with CCA on Target Frequency</w:t>
      </w:r>
      <w:r w:rsidRPr="00BA7E9A">
        <w:rPr>
          <w:noProof/>
        </w:rPr>
        <w:tab/>
        <w:t>342</w:t>
      </w:r>
    </w:p>
    <w:p w14:paraId="2DE7818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342</w:t>
      </w:r>
    </w:p>
    <w:p w14:paraId="25609E3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SSB Based Radio Link Monitoring</w:t>
      </w:r>
      <w:r w:rsidRPr="00BA7E9A">
        <w:rPr>
          <w:noProof/>
        </w:rPr>
        <w:tab/>
        <w:t>343</w:t>
      </w:r>
    </w:p>
    <w:p w14:paraId="06A16D3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343</w:t>
      </w:r>
    </w:p>
    <w:p w14:paraId="79E8497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8.1A.2.2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344</w:t>
      </w:r>
    </w:p>
    <w:p w14:paraId="5F56928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</w:t>
      </w:r>
      <w:r w:rsidRPr="00BA7E9A">
        <w:rPr>
          <w:noProof/>
        </w:rPr>
        <w:tab/>
        <w:t>347</w:t>
      </w:r>
    </w:p>
    <w:p w14:paraId="173FFF1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for UE turning off the transmitter</w:t>
      </w:r>
      <w:r w:rsidRPr="00BA7E9A">
        <w:rPr>
          <w:noProof/>
        </w:rPr>
        <w:tab/>
        <w:t>348</w:t>
      </w:r>
    </w:p>
    <w:p w14:paraId="0D2ACC9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8.1A.5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 for L1 indication</w:t>
      </w:r>
      <w:r w:rsidRPr="00BA7E9A">
        <w:rPr>
          <w:noProof/>
        </w:rPr>
        <w:tab/>
        <w:t>348</w:t>
      </w:r>
    </w:p>
    <w:p w14:paraId="3DF844A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8.1A.6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radio link monitoring</w:t>
      </w:r>
      <w:r w:rsidRPr="00BA7E9A">
        <w:rPr>
          <w:noProof/>
        </w:rPr>
        <w:tab/>
        <w:t>348</w:t>
      </w:r>
    </w:p>
    <w:p w14:paraId="786F900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8.1A.6.3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Scheduling availability of UE performing radio link monitoring on FR2-2</w:t>
      </w:r>
      <w:r w:rsidRPr="00BA7E9A">
        <w:rPr>
          <w:noProof/>
        </w:rPr>
        <w:tab/>
        <w:t>348</w:t>
      </w:r>
    </w:p>
    <w:p w14:paraId="6AF5BEC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8.1A.6.4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Scheduling availability of UE performing radio link monitoring on FR1 or FR2-2 in case of FR1-FR2-2 inter-band CA</w:t>
      </w:r>
      <w:r w:rsidRPr="00BA7E9A">
        <w:rPr>
          <w:rFonts w:eastAsiaTheme="minorEastAsia"/>
          <w:noProof/>
          <w:lang w:eastAsia="zh-CN"/>
        </w:rPr>
        <w:t xml:space="preserve"> and NR-DC</w:t>
      </w:r>
      <w:r w:rsidRPr="00BA7E9A">
        <w:rPr>
          <w:noProof/>
        </w:rPr>
        <w:tab/>
        <w:t>349</w:t>
      </w:r>
    </w:p>
    <w:p w14:paraId="70A3B3F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for RedCap</w:t>
      </w:r>
      <w:r w:rsidRPr="00BA7E9A">
        <w:rPr>
          <w:noProof/>
        </w:rPr>
        <w:tab/>
        <w:t>349</w:t>
      </w:r>
    </w:p>
    <w:p w14:paraId="533C4AC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349</w:t>
      </w:r>
    </w:p>
    <w:p w14:paraId="4B0D566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SSB based radio link monitoring</w:t>
      </w:r>
      <w:r w:rsidRPr="00BA7E9A">
        <w:rPr>
          <w:noProof/>
        </w:rPr>
        <w:tab/>
        <w:t>350</w:t>
      </w:r>
    </w:p>
    <w:p w14:paraId="59B7E03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350</w:t>
      </w:r>
    </w:p>
    <w:p w14:paraId="7E2280E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351</w:t>
      </w:r>
    </w:p>
    <w:p w14:paraId="0CB87B6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8.1B.2.3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restrictions for SSB based RLM</w:t>
      </w:r>
      <w:r w:rsidRPr="00BA7E9A">
        <w:rPr>
          <w:noProof/>
        </w:rPr>
        <w:tab/>
        <w:t>353</w:t>
      </w:r>
    </w:p>
    <w:p w14:paraId="1C631BE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CSI-RS based radio link monitoring</w:t>
      </w:r>
      <w:r w:rsidRPr="00BA7E9A">
        <w:rPr>
          <w:noProof/>
        </w:rPr>
        <w:tab/>
        <w:t>354</w:t>
      </w:r>
    </w:p>
    <w:p w14:paraId="2133101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354</w:t>
      </w:r>
    </w:p>
    <w:p w14:paraId="3EFD16A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354</w:t>
      </w:r>
    </w:p>
    <w:p w14:paraId="0E5AC56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8.1B.3.3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restrictions for CSI-RS based RLM</w:t>
      </w:r>
      <w:r w:rsidRPr="00BA7E9A">
        <w:rPr>
          <w:noProof/>
        </w:rPr>
        <w:tab/>
        <w:t>357</w:t>
      </w:r>
    </w:p>
    <w:p w14:paraId="4B53FE3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</w:t>
      </w:r>
      <w:r w:rsidRPr="00BA7E9A">
        <w:rPr>
          <w:noProof/>
        </w:rPr>
        <w:tab/>
        <w:t>358</w:t>
      </w:r>
    </w:p>
    <w:p w14:paraId="704CA99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for UE turning off the transmitter</w:t>
      </w:r>
      <w:r w:rsidRPr="00BA7E9A">
        <w:rPr>
          <w:noProof/>
        </w:rPr>
        <w:tab/>
        <w:t>358</w:t>
      </w:r>
    </w:p>
    <w:p w14:paraId="4812303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 for L1 indication</w:t>
      </w:r>
      <w:r w:rsidRPr="00BA7E9A">
        <w:rPr>
          <w:noProof/>
        </w:rPr>
        <w:tab/>
        <w:t>358</w:t>
      </w:r>
    </w:p>
    <w:p w14:paraId="7CD0704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radio link monitoring</w:t>
      </w:r>
      <w:r w:rsidRPr="00BA7E9A">
        <w:rPr>
          <w:noProof/>
        </w:rPr>
        <w:tab/>
        <w:t>358</w:t>
      </w:r>
    </w:p>
    <w:p w14:paraId="6370BD9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radio link monitoring with a same subcarrier spacing as PDSCH/PDCCH on FR1</w:t>
      </w:r>
      <w:r w:rsidRPr="00BA7E9A">
        <w:rPr>
          <w:noProof/>
        </w:rPr>
        <w:tab/>
        <w:t>359</w:t>
      </w:r>
    </w:p>
    <w:p w14:paraId="7725591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radio link monitoring with a different subcarrier spacing than PDSCH/PDCCH on FR1</w:t>
      </w:r>
      <w:r w:rsidRPr="00BA7E9A">
        <w:rPr>
          <w:noProof/>
        </w:rPr>
        <w:tab/>
        <w:t>359</w:t>
      </w:r>
    </w:p>
    <w:p w14:paraId="6ED7930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8.1B.7.3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radio link monitoring on FR2</w:t>
      </w:r>
      <w:r w:rsidRPr="00BA7E9A">
        <w:rPr>
          <w:noProof/>
        </w:rPr>
        <w:tab/>
        <w:t>359</w:t>
      </w:r>
    </w:p>
    <w:p w14:paraId="5F30856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</w:t>
      </w:r>
      <w:r w:rsidRPr="00BA7E9A">
        <w:rPr>
          <w:noProof/>
          <w:lang w:eastAsia="zh-CN"/>
        </w:rPr>
        <w:t>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for Satellite Access</w:t>
      </w:r>
      <w:r w:rsidRPr="00BA7E9A">
        <w:rPr>
          <w:noProof/>
        </w:rPr>
        <w:tab/>
        <w:t>359</w:t>
      </w:r>
    </w:p>
    <w:p w14:paraId="637B999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359</w:t>
      </w:r>
    </w:p>
    <w:p w14:paraId="17C0EEE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SSB based radio link monitoring</w:t>
      </w:r>
      <w:r w:rsidRPr="00BA7E9A">
        <w:rPr>
          <w:noProof/>
        </w:rPr>
        <w:tab/>
        <w:t>360</w:t>
      </w:r>
    </w:p>
    <w:p w14:paraId="5F9A101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360</w:t>
      </w:r>
    </w:p>
    <w:p w14:paraId="346781E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361</w:t>
      </w:r>
    </w:p>
    <w:p w14:paraId="01EFE6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8.1C.2.3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restrictions for SSB based RLM</w:t>
      </w:r>
      <w:r w:rsidRPr="00BA7E9A">
        <w:rPr>
          <w:noProof/>
        </w:rPr>
        <w:tab/>
        <w:t>362</w:t>
      </w:r>
    </w:p>
    <w:p w14:paraId="6B5BED4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CSI-RS based radio link monitoring</w:t>
      </w:r>
      <w:r w:rsidRPr="00BA7E9A">
        <w:rPr>
          <w:noProof/>
        </w:rPr>
        <w:tab/>
        <w:t>362</w:t>
      </w:r>
    </w:p>
    <w:p w14:paraId="40A9C71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362</w:t>
      </w:r>
    </w:p>
    <w:p w14:paraId="4C4753C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363</w:t>
      </w:r>
    </w:p>
    <w:p w14:paraId="67651F3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8.1C.3.3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restrictions for CSI-RS based RLM</w:t>
      </w:r>
      <w:r w:rsidRPr="00BA7E9A">
        <w:rPr>
          <w:noProof/>
        </w:rPr>
        <w:tab/>
        <w:t>364</w:t>
      </w:r>
    </w:p>
    <w:p w14:paraId="2D6BE78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</w:t>
      </w:r>
      <w:r w:rsidRPr="00BA7E9A">
        <w:rPr>
          <w:noProof/>
        </w:rPr>
        <w:tab/>
        <w:t>365</w:t>
      </w:r>
    </w:p>
    <w:p w14:paraId="1F9E491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for UE turning off the transmitter</w:t>
      </w:r>
      <w:r w:rsidRPr="00BA7E9A">
        <w:rPr>
          <w:noProof/>
        </w:rPr>
        <w:tab/>
        <w:t>365</w:t>
      </w:r>
    </w:p>
    <w:p w14:paraId="1666B46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 for L1 indication</w:t>
      </w:r>
      <w:r w:rsidRPr="00BA7E9A">
        <w:rPr>
          <w:noProof/>
        </w:rPr>
        <w:tab/>
        <w:t>365</w:t>
      </w:r>
    </w:p>
    <w:p w14:paraId="7D246E7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radio link monitoring</w:t>
      </w:r>
      <w:r w:rsidRPr="00BA7E9A">
        <w:rPr>
          <w:noProof/>
        </w:rPr>
        <w:tab/>
        <w:t>365</w:t>
      </w:r>
    </w:p>
    <w:p w14:paraId="79AFE11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radio link monitoring with a same subcarrier spacing as PDSCH/PDCCH on FR1</w:t>
      </w:r>
      <w:r w:rsidRPr="00BA7E9A">
        <w:rPr>
          <w:noProof/>
        </w:rPr>
        <w:tab/>
        <w:t>366</w:t>
      </w:r>
    </w:p>
    <w:p w14:paraId="6B5C13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8.1C.7.2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radio link monitoring with a different subcarrier spacing than PDSCH/PDCCH on FR1</w:t>
      </w:r>
      <w:r w:rsidRPr="00BA7E9A">
        <w:rPr>
          <w:noProof/>
        </w:rPr>
        <w:tab/>
        <w:t>366</w:t>
      </w:r>
    </w:p>
    <w:p w14:paraId="467008C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Interruption</w:t>
      </w:r>
      <w:r w:rsidRPr="00BA7E9A">
        <w:rPr>
          <w:noProof/>
          <w:lang w:val="fr-FR"/>
        </w:rPr>
        <w:tab/>
        <w:t>366</w:t>
      </w:r>
    </w:p>
    <w:p w14:paraId="530D460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EN-DC Interruption</w:t>
      </w:r>
      <w:r w:rsidRPr="00BA7E9A">
        <w:rPr>
          <w:noProof/>
          <w:lang w:val="fr-FR"/>
        </w:rPr>
        <w:tab/>
        <w:t>366</w:t>
      </w:r>
    </w:p>
    <w:p w14:paraId="3F4574C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8.2.1.1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Introduction</w:t>
      </w:r>
      <w:r w:rsidRPr="00BA7E9A">
        <w:rPr>
          <w:noProof/>
          <w:lang w:val="fr-FR"/>
        </w:rPr>
        <w:tab/>
        <w:t>366</w:t>
      </w:r>
    </w:p>
    <w:p w14:paraId="669DF37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367</w:t>
      </w:r>
    </w:p>
    <w:p w14:paraId="54933C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transitions between active and non-active during DRX</w:t>
      </w:r>
      <w:r w:rsidRPr="00BA7E9A">
        <w:rPr>
          <w:noProof/>
        </w:rPr>
        <w:tab/>
        <w:t>367</w:t>
      </w:r>
    </w:p>
    <w:p w14:paraId="2F974D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transitions from non-DRX to DRX</w:t>
      </w:r>
      <w:r w:rsidRPr="00BA7E9A">
        <w:rPr>
          <w:noProof/>
        </w:rPr>
        <w:tab/>
        <w:t>367</w:t>
      </w:r>
    </w:p>
    <w:p w14:paraId="5A96BB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addition/release</w:t>
      </w:r>
      <w:r w:rsidRPr="00BA7E9A">
        <w:rPr>
          <w:noProof/>
        </w:rPr>
        <w:tab/>
        <w:t>367</w:t>
      </w:r>
    </w:p>
    <w:p w14:paraId="63B5FE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activation/deactivation</w:t>
      </w:r>
      <w:r w:rsidRPr="00BA7E9A">
        <w:rPr>
          <w:noProof/>
        </w:rPr>
        <w:tab/>
        <w:t>368</w:t>
      </w:r>
    </w:p>
    <w:p w14:paraId="57F5F8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during measurements on SCC</w:t>
      </w:r>
      <w:r w:rsidRPr="00BA7E9A">
        <w:rPr>
          <w:noProof/>
        </w:rPr>
        <w:tab/>
        <w:t>370</w:t>
      </w:r>
    </w:p>
    <w:p w14:paraId="12444479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8.2.1.2.5.1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during measurements on deactivated NR SCC</w:t>
      </w:r>
      <w:r w:rsidRPr="00BA7E9A">
        <w:rPr>
          <w:noProof/>
        </w:rPr>
        <w:tab/>
        <w:t>370</w:t>
      </w:r>
    </w:p>
    <w:p w14:paraId="600391E6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8.2.1.2.5.2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during measurements on deactivated E-UTRAN SCC</w:t>
      </w:r>
      <w:r w:rsidRPr="00BA7E9A">
        <w:rPr>
          <w:noProof/>
        </w:rPr>
        <w:tab/>
        <w:t>370</w:t>
      </w:r>
    </w:p>
    <w:p w14:paraId="04010A6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8.2.1.2.5.3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during CQI measurements on dormant E-UTRAN SCell</w:t>
      </w:r>
      <w:r w:rsidRPr="00BA7E9A">
        <w:rPr>
          <w:noProof/>
        </w:rPr>
        <w:tab/>
        <w:t>370</w:t>
      </w:r>
    </w:p>
    <w:p w14:paraId="36F825A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8.2.1.2.5.4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during RRM measurements on dormant E-UTRAN SCC</w:t>
      </w:r>
      <w:r w:rsidRPr="00BA7E9A">
        <w:rPr>
          <w:noProof/>
        </w:rPr>
        <w:tab/>
        <w:t>371</w:t>
      </w:r>
    </w:p>
    <w:p w14:paraId="68CA09A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8.2.1.2.6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UL carrier RRC reconfiguration</w:t>
      </w:r>
      <w:r w:rsidRPr="00BA7E9A">
        <w:rPr>
          <w:noProof/>
        </w:rPr>
        <w:tab/>
        <w:t>371</w:t>
      </w:r>
    </w:p>
    <w:p w14:paraId="29E23C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8.2.1.2.7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Interruptions due to Active BWP switching Requirement</w:t>
      </w:r>
      <w:r w:rsidRPr="00BA7E9A">
        <w:rPr>
          <w:noProof/>
        </w:rPr>
        <w:tab/>
        <w:t>372</w:t>
      </w:r>
    </w:p>
    <w:p w14:paraId="67253D3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direct SCell activation and hibernation</w:t>
      </w:r>
      <w:r w:rsidRPr="00BA7E9A">
        <w:rPr>
          <w:noProof/>
        </w:rPr>
        <w:tab/>
        <w:t>373</w:t>
      </w:r>
    </w:p>
    <w:p w14:paraId="1AA9758B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8.2.1.2.8.1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during direct SCell activation and hibernation of E-UTRA SCell</w:t>
      </w:r>
      <w:r w:rsidRPr="00BA7E9A">
        <w:rPr>
          <w:noProof/>
        </w:rPr>
        <w:tab/>
        <w:t>373</w:t>
      </w:r>
    </w:p>
    <w:p w14:paraId="720F08D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8.2.1.2.8.2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during direct SCell activation</w:t>
      </w:r>
      <w:r w:rsidRPr="00BA7E9A">
        <w:rPr>
          <w:noProof/>
        </w:rPr>
        <w:tab/>
        <w:t>373</w:t>
      </w:r>
    </w:p>
    <w:p w14:paraId="45D24A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hibernation</w:t>
      </w:r>
      <w:r w:rsidRPr="00BA7E9A">
        <w:rPr>
          <w:noProof/>
        </w:rPr>
        <w:tab/>
        <w:t>373</w:t>
      </w:r>
    </w:p>
    <w:p w14:paraId="2F7C999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activation/deactivation with multiple downlink SCells</w:t>
      </w:r>
      <w:r w:rsidRPr="00BA7E9A">
        <w:rPr>
          <w:noProof/>
        </w:rPr>
        <w:tab/>
        <w:t>374</w:t>
      </w:r>
    </w:p>
    <w:p w14:paraId="5A1D500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8.2.1.2.11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Interruptions due to UE-specific CBW change</w:t>
      </w:r>
      <w:r w:rsidRPr="00BA7E9A">
        <w:rPr>
          <w:noProof/>
        </w:rPr>
        <w:tab/>
        <w:t>374</w:t>
      </w:r>
    </w:p>
    <w:p w14:paraId="319522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NR SRS carrier based switching</w:t>
      </w:r>
      <w:r w:rsidRPr="00BA7E9A">
        <w:rPr>
          <w:noProof/>
        </w:rPr>
        <w:tab/>
        <w:t>374</w:t>
      </w:r>
    </w:p>
    <w:p w14:paraId="414F99B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E-UTRA SRS carrier based switching</w:t>
      </w:r>
      <w:r w:rsidRPr="00BA7E9A">
        <w:rPr>
          <w:noProof/>
        </w:rPr>
        <w:tab/>
        <w:t>376</w:t>
      </w:r>
    </w:p>
    <w:p w14:paraId="25C8B8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DL Interruptions at switching between two uplink carriers</w:t>
      </w:r>
      <w:r w:rsidRPr="00BA7E9A">
        <w:rPr>
          <w:noProof/>
        </w:rPr>
        <w:tab/>
        <w:t>377</w:t>
      </w:r>
    </w:p>
    <w:p w14:paraId="205166F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due to SCell dormancy</w:t>
      </w:r>
      <w:r w:rsidRPr="00BA7E9A">
        <w:rPr>
          <w:noProof/>
        </w:rPr>
        <w:tab/>
        <w:t>377</w:t>
      </w:r>
    </w:p>
    <w:p w14:paraId="6DE8B56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8.2.1.2.15.1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due to SCell dormancy switch</w:t>
      </w:r>
      <w:r w:rsidRPr="00BA7E9A">
        <w:rPr>
          <w:noProof/>
        </w:rPr>
        <w:tab/>
        <w:t>377</w:t>
      </w:r>
    </w:p>
    <w:p w14:paraId="1384F54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8.2.1.2.15.2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due to CQI measurements during SCell dormancy</w:t>
      </w:r>
      <w:r w:rsidRPr="00BA7E9A">
        <w:rPr>
          <w:noProof/>
        </w:rPr>
        <w:tab/>
        <w:t>377</w:t>
      </w:r>
    </w:p>
    <w:p w14:paraId="6EC3A1F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8.2.1.2.15.3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due to RRM measurements during SCell dormancy</w:t>
      </w:r>
      <w:r w:rsidRPr="00BA7E9A">
        <w:rPr>
          <w:noProof/>
        </w:rPr>
        <w:tab/>
        <w:t>378</w:t>
      </w:r>
    </w:p>
    <w:p w14:paraId="6228E7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8.2.1.2.16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when identifying CGI of an NR cell with autonomous gaps</w:t>
      </w:r>
      <w:r w:rsidRPr="00BA7E9A">
        <w:rPr>
          <w:noProof/>
        </w:rPr>
        <w:tab/>
        <w:t>378</w:t>
      </w:r>
    </w:p>
    <w:p w14:paraId="564DCB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8.2.1.2.17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when identifying CGI of an E-UTRA cell with autonomous gaps</w:t>
      </w:r>
      <w:r w:rsidRPr="00BA7E9A">
        <w:rPr>
          <w:noProof/>
        </w:rPr>
        <w:tab/>
        <w:t>378</w:t>
      </w:r>
    </w:p>
    <w:p w14:paraId="017618D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8.2.1.2.18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NR SRS antenna port switching</w:t>
      </w:r>
      <w:r w:rsidRPr="00BA7E9A">
        <w:rPr>
          <w:noProof/>
        </w:rPr>
        <w:tab/>
        <w:t>379</w:t>
      </w:r>
    </w:p>
    <w:p w14:paraId="2AA49D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8.2.1.2.19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fast SCell activation</w:t>
      </w:r>
      <w:r w:rsidRPr="00BA7E9A">
        <w:rPr>
          <w:noProof/>
        </w:rPr>
        <w:tab/>
        <w:t>380</w:t>
      </w:r>
    </w:p>
    <w:p w14:paraId="0836ED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8.2.1.2.20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due to PUCCH SCell activation/deactivation</w:t>
      </w:r>
      <w:r w:rsidRPr="00BA7E9A">
        <w:rPr>
          <w:noProof/>
        </w:rPr>
        <w:tab/>
        <w:t>381</w:t>
      </w:r>
    </w:p>
    <w:p w14:paraId="3E4718D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Interruptions with Standalone NR Carrier Aggregation</w:t>
      </w:r>
      <w:r w:rsidRPr="00BA7E9A">
        <w:rPr>
          <w:noProof/>
        </w:rPr>
        <w:tab/>
        <w:t>381</w:t>
      </w:r>
    </w:p>
    <w:p w14:paraId="489095A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381</w:t>
      </w:r>
    </w:p>
    <w:p w14:paraId="6DCB24C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382</w:t>
      </w:r>
    </w:p>
    <w:p w14:paraId="254DD3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addition/release</w:t>
      </w:r>
      <w:r w:rsidRPr="00BA7E9A">
        <w:rPr>
          <w:noProof/>
        </w:rPr>
        <w:tab/>
        <w:t>382</w:t>
      </w:r>
    </w:p>
    <w:p w14:paraId="35AC830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activation/deactivation</w:t>
      </w:r>
      <w:r w:rsidRPr="00BA7E9A">
        <w:rPr>
          <w:noProof/>
        </w:rPr>
        <w:tab/>
        <w:t>383</w:t>
      </w:r>
    </w:p>
    <w:p w14:paraId="362B772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during measurements on deactivated SCC</w:t>
      </w:r>
      <w:r w:rsidRPr="00BA7E9A">
        <w:rPr>
          <w:noProof/>
        </w:rPr>
        <w:tab/>
        <w:t>384</w:t>
      </w:r>
    </w:p>
    <w:p w14:paraId="3C8755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UL carrier RRC reconfiguration</w:t>
      </w:r>
      <w:r w:rsidRPr="00BA7E9A">
        <w:rPr>
          <w:noProof/>
        </w:rPr>
        <w:tab/>
        <w:t>385</w:t>
      </w:r>
    </w:p>
    <w:p w14:paraId="2ED503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8.2.2.2.5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Interruptions due to Active BWP switching Requirement</w:t>
      </w:r>
      <w:r w:rsidRPr="00BA7E9A">
        <w:rPr>
          <w:noProof/>
        </w:rPr>
        <w:tab/>
        <w:t>385</w:t>
      </w:r>
    </w:p>
    <w:p w14:paraId="3D033D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inter-frequency SFTD measurement</w:t>
      </w:r>
      <w:r w:rsidRPr="00BA7E9A">
        <w:rPr>
          <w:noProof/>
        </w:rPr>
        <w:tab/>
        <w:t>386</w:t>
      </w:r>
    </w:p>
    <w:p w14:paraId="4062461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activation/deactivation with multiple downlink SCells</w:t>
      </w:r>
      <w:r w:rsidRPr="00BA7E9A">
        <w:rPr>
          <w:noProof/>
        </w:rPr>
        <w:tab/>
        <w:t>388</w:t>
      </w:r>
    </w:p>
    <w:p w14:paraId="15274F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8.2.2.2.8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Interruptions due to UE-specific CBW change</w:t>
      </w:r>
      <w:r w:rsidRPr="00BA7E9A">
        <w:rPr>
          <w:noProof/>
        </w:rPr>
        <w:tab/>
        <w:t>388</w:t>
      </w:r>
    </w:p>
    <w:p w14:paraId="20219A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NR SRS carrier based switching</w:t>
      </w:r>
      <w:r w:rsidRPr="00BA7E9A">
        <w:rPr>
          <w:noProof/>
        </w:rPr>
        <w:tab/>
        <w:t>388</w:t>
      </w:r>
    </w:p>
    <w:p w14:paraId="441DA3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DL Interruptions at UE switching between two uplink carriers</w:t>
      </w:r>
      <w:r w:rsidRPr="00BA7E9A">
        <w:rPr>
          <w:noProof/>
        </w:rPr>
        <w:tab/>
        <w:t>390</w:t>
      </w:r>
    </w:p>
    <w:p w14:paraId="4022CDD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8.2.2.2.10A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DL Interruptions at UE switching between two uplink carriers with two transmit antenna connectors</w:t>
      </w:r>
      <w:r w:rsidRPr="00BA7E9A">
        <w:rPr>
          <w:noProof/>
        </w:rPr>
        <w:tab/>
        <w:t>390</w:t>
      </w:r>
    </w:p>
    <w:p w14:paraId="123F721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8.2.2.2.10B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DL Interruptions at UE switching between one uplink band with one transmit antenna connector and one uplink band with two transmit antenna connectors</w:t>
      </w:r>
      <w:r w:rsidRPr="00BA7E9A">
        <w:rPr>
          <w:noProof/>
        </w:rPr>
        <w:tab/>
        <w:t>391</w:t>
      </w:r>
    </w:p>
    <w:p w14:paraId="2707E2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8.2.2.2.10C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DL Interruptions at UE switching between two uplink bands with two transmit antenna connectors</w:t>
      </w:r>
      <w:r w:rsidRPr="00BA7E9A">
        <w:rPr>
          <w:noProof/>
        </w:rPr>
        <w:tab/>
        <w:t>391</w:t>
      </w:r>
    </w:p>
    <w:p w14:paraId="7489FB2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direct SCell activation</w:t>
      </w:r>
      <w:r w:rsidRPr="00BA7E9A">
        <w:rPr>
          <w:noProof/>
        </w:rPr>
        <w:tab/>
        <w:t>391</w:t>
      </w:r>
    </w:p>
    <w:p w14:paraId="6C75FF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due to SCell dormancy</w:t>
      </w:r>
      <w:r w:rsidRPr="00BA7E9A">
        <w:rPr>
          <w:noProof/>
        </w:rPr>
        <w:tab/>
        <w:t>392</w:t>
      </w:r>
    </w:p>
    <w:p w14:paraId="05C4CDC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8.2.2.2.12.1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due to SCell dormancy switch</w:t>
      </w:r>
      <w:r w:rsidRPr="00BA7E9A">
        <w:rPr>
          <w:noProof/>
        </w:rPr>
        <w:tab/>
        <w:t>392</w:t>
      </w:r>
    </w:p>
    <w:p w14:paraId="6A168A2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8.2.2.2.12.2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due to CQI measurements during SCell dormancy</w:t>
      </w:r>
      <w:r w:rsidRPr="00BA7E9A">
        <w:rPr>
          <w:noProof/>
        </w:rPr>
        <w:tab/>
        <w:t>392</w:t>
      </w:r>
    </w:p>
    <w:p w14:paraId="7DBFE67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8.2.2.2.12.3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due to RRM measurements during SCell dormancy</w:t>
      </w:r>
      <w:r w:rsidRPr="00BA7E9A">
        <w:rPr>
          <w:noProof/>
        </w:rPr>
        <w:tab/>
        <w:t>392</w:t>
      </w:r>
    </w:p>
    <w:p w14:paraId="45F968A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Interruptions at transitions between active and non-active during DRX</w:t>
      </w:r>
      <w:r w:rsidRPr="00BA7E9A">
        <w:rPr>
          <w:noProof/>
        </w:rPr>
        <w:tab/>
        <w:t>392</w:t>
      </w:r>
    </w:p>
    <w:p w14:paraId="0C31A2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8.2.2.2.14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when identifying CGI of an NR cell with autonomous gaps</w:t>
      </w:r>
      <w:r w:rsidRPr="00BA7E9A">
        <w:rPr>
          <w:noProof/>
        </w:rPr>
        <w:tab/>
        <w:t>392</w:t>
      </w:r>
    </w:p>
    <w:p w14:paraId="672166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8.2.2.2.15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when identifying CGI of an E-UTRA cell with autonomous gaps</w:t>
      </w:r>
      <w:r w:rsidRPr="00BA7E9A">
        <w:rPr>
          <w:noProof/>
        </w:rPr>
        <w:tab/>
        <w:t>393</w:t>
      </w:r>
    </w:p>
    <w:p w14:paraId="075C3C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NR SRS antenna port switching</w:t>
      </w:r>
      <w:r w:rsidRPr="00BA7E9A">
        <w:rPr>
          <w:noProof/>
        </w:rPr>
        <w:tab/>
        <w:t>393</w:t>
      </w:r>
    </w:p>
    <w:p w14:paraId="7897595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fast SCell activation</w:t>
      </w:r>
      <w:r w:rsidRPr="00BA7E9A">
        <w:rPr>
          <w:noProof/>
        </w:rPr>
        <w:tab/>
        <w:t>394</w:t>
      </w:r>
    </w:p>
    <w:p w14:paraId="614BA9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8.2.2.2.18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due to PUCCH SCell activation/deactivation</w:t>
      </w:r>
      <w:r w:rsidRPr="00BA7E9A">
        <w:rPr>
          <w:noProof/>
        </w:rPr>
        <w:tab/>
        <w:t>395</w:t>
      </w:r>
    </w:p>
    <w:p w14:paraId="2EB5BBE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8.2.3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NE-DC Interruptions</w:t>
      </w:r>
      <w:r w:rsidRPr="00BA7E9A">
        <w:rPr>
          <w:noProof/>
          <w:lang w:val="fr-FR"/>
        </w:rPr>
        <w:tab/>
        <w:t>395</w:t>
      </w:r>
    </w:p>
    <w:p w14:paraId="0CF57F2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8.2.3.1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Introduction</w:t>
      </w:r>
      <w:r w:rsidRPr="00BA7E9A">
        <w:rPr>
          <w:noProof/>
          <w:lang w:val="fr-FR"/>
        </w:rPr>
        <w:tab/>
        <w:t>395</w:t>
      </w:r>
    </w:p>
    <w:p w14:paraId="411BE1E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8.2.3.2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Requirements</w:t>
      </w:r>
      <w:r w:rsidRPr="00BA7E9A">
        <w:rPr>
          <w:noProof/>
          <w:lang w:val="fr-FR"/>
        </w:rPr>
        <w:tab/>
        <w:t>396</w:t>
      </w:r>
    </w:p>
    <w:p w14:paraId="65B5E9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transitions between active and non-active during DRX</w:t>
      </w:r>
      <w:r w:rsidRPr="00BA7E9A">
        <w:rPr>
          <w:noProof/>
        </w:rPr>
        <w:tab/>
        <w:t>396</w:t>
      </w:r>
    </w:p>
    <w:p w14:paraId="0EBE6AA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transitions from non-DRX to DRX</w:t>
      </w:r>
      <w:r w:rsidRPr="00BA7E9A">
        <w:rPr>
          <w:noProof/>
        </w:rPr>
        <w:tab/>
        <w:t>396</w:t>
      </w:r>
    </w:p>
    <w:p w14:paraId="3A0DD78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PSCell/SCell addition/release</w:t>
      </w:r>
      <w:r w:rsidRPr="00BA7E9A">
        <w:rPr>
          <w:noProof/>
        </w:rPr>
        <w:tab/>
        <w:t>396</w:t>
      </w:r>
    </w:p>
    <w:p w14:paraId="4011B6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activation/deactivation</w:t>
      </w:r>
      <w:r w:rsidRPr="00BA7E9A">
        <w:rPr>
          <w:noProof/>
        </w:rPr>
        <w:tab/>
        <w:t>398</w:t>
      </w:r>
    </w:p>
    <w:p w14:paraId="029E93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during measurements on SCC</w:t>
      </w:r>
      <w:r w:rsidRPr="00BA7E9A">
        <w:rPr>
          <w:noProof/>
        </w:rPr>
        <w:tab/>
        <w:t>399</w:t>
      </w:r>
    </w:p>
    <w:p w14:paraId="1897900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8.2.3.2.5.1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during measurements on deactivated NR SCC</w:t>
      </w:r>
      <w:r w:rsidRPr="00BA7E9A">
        <w:rPr>
          <w:noProof/>
        </w:rPr>
        <w:tab/>
        <w:t>399</w:t>
      </w:r>
    </w:p>
    <w:p w14:paraId="097C735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8.2.3.2.5.2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during measurements on deactivated E-UTRAN SCC</w:t>
      </w:r>
      <w:r w:rsidRPr="00BA7E9A">
        <w:rPr>
          <w:noProof/>
        </w:rPr>
        <w:tab/>
        <w:t>399</w:t>
      </w:r>
    </w:p>
    <w:p w14:paraId="0661E6E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8.2.3.2.5.3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during CQI measurements on dormant E-UTRAN SCC</w:t>
      </w:r>
      <w:r w:rsidRPr="00BA7E9A">
        <w:rPr>
          <w:noProof/>
        </w:rPr>
        <w:tab/>
        <w:t>400</w:t>
      </w:r>
    </w:p>
    <w:p w14:paraId="74E460B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8.2.3.2.5.4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during RRM measurements on dormant E-UTRAN SCC</w:t>
      </w:r>
      <w:r w:rsidRPr="00BA7E9A">
        <w:rPr>
          <w:noProof/>
        </w:rPr>
        <w:tab/>
        <w:t>400</w:t>
      </w:r>
    </w:p>
    <w:p w14:paraId="785F58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8.2.3.2.6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UL carrier RRC reconfiguration</w:t>
      </w:r>
      <w:r w:rsidRPr="00BA7E9A">
        <w:rPr>
          <w:noProof/>
        </w:rPr>
        <w:tab/>
        <w:t>400</w:t>
      </w:r>
    </w:p>
    <w:p w14:paraId="7CC573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8.2.3.2.7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due to Active BWP switching Requirement</w:t>
      </w:r>
      <w:r w:rsidRPr="00BA7E9A">
        <w:rPr>
          <w:noProof/>
        </w:rPr>
        <w:tab/>
        <w:t>401</w:t>
      </w:r>
    </w:p>
    <w:p w14:paraId="3DEB3E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direct SCell activation and hibernation</w:t>
      </w:r>
      <w:r w:rsidRPr="00BA7E9A">
        <w:rPr>
          <w:noProof/>
        </w:rPr>
        <w:tab/>
        <w:t>401</w:t>
      </w:r>
    </w:p>
    <w:p w14:paraId="04CE41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hibernation</w:t>
      </w:r>
      <w:r w:rsidRPr="00BA7E9A">
        <w:rPr>
          <w:noProof/>
        </w:rPr>
        <w:tab/>
        <w:t>401</w:t>
      </w:r>
    </w:p>
    <w:p w14:paraId="77C653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activation/deactivation with multiple downlink SCells</w:t>
      </w:r>
      <w:r w:rsidRPr="00BA7E9A">
        <w:rPr>
          <w:noProof/>
        </w:rPr>
        <w:tab/>
        <w:t>402</w:t>
      </w:r>
    </w:p>
    <w:p w14:paraId="0E892D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NR SRS carrier based switching</w:t>
      </w:r>
      <w:r w:rsidRPr="00BA7E9A">
        <w:rPr>
          <w:noProof/>
        </w:rPr>
        <w:tab/>
        <w:t>402</w:t>
      </w:r>
    </w:p>
    <w:p w14:paraId="3FAEB49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E-UTRA SRS carrier based switching</w:t>
      </w:r>
      <w:r w:rsidRPr="00BA7E9A">
        <w:rPr>
          <w:noProof/>
        </w:rPr>
        <w:tab/>
        <w:t>403</w:t>
      </w:r>
    </w:p>
    <w:p w14:paraId="2C53CC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due to SCell dormancy</w:t>
      </w:r>
      <w:r w:rsidRPr="00BA7E9A">
        <w:rPr>
          <w:noProof/>
        </w:rPr>
        <w:tab/>
        <w:t>404</w:t>
      </w:r>
    </w:p>
    <w:p w14:paraId="25CB6A8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8.2.3.2.14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when identifying CGI of an NR cell with autonomous gaps</w:t>
      </w:r>
      <w:r w:rsidRPr="00BA7E9A">
        <w:rPr>
          <w:noProof/>
        </w:rPr>
        <w:tab/>
        <w:t>405</w:t>
      </w:r>
    </w:p>
    <w:p w14:paraId="07C1A0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8.2.3.2.15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when identifying CGI of an E-UTRA cell with autonomous gaps</w:t>
      </w:r>
      <w:r w:rsidRPr="00BA7E9A">
        <w:rPr>
          <w:noProof/>
        </w:rPr>
        <w:tab/>
        <w:t>405</w:t>
      </w:r>
    </w:p>
    <w:p w14:paraId="2A2977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8.2.3.2.17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fast SCell activation</w:t>
      </w:r>
      <w:r w:rsidRPr="00BA7E9A">
        <w:rPr>
          <w:noProof/>
        </w:rPr>
        <w:tab/>
        <w:t>407</w:t>
      </w:r>
    </w:p>
    <w:p w14:paraId="13DFC4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8.2.3.2.18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Interruptions due to UE-specific CBW change</w:t>
      </w:r>
      <w:r w:rsidRPr="00BA7E9A">
        <w:rPr>
          <w:noProof/>
        </w:rPr>
        <w:tab/>
        <w:t>407</w:t>
      </w:r>
    </w:p>
    <w:p w14:paraId="0A7D12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8.2.3.2.19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due to PUCCH SCell activation/deactivation</w:t>
      </w:r>
      <w:r w:rsidRPr="00BA7E9A">
        <w:rPr>
          <w:noProof/>
        </w:rPr>
        <w:tab/>
        <w:t>408</w:t>
      </w:r>
    </w:p>
    <w:p w14:paraId="7B34111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8.2.4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NR-DC: Interruptions</w:t>
      </w:r>
      <w:r w:rsidRPr="00BA7E9A">
        <w:rPr>
          <w:noProof/>
          <w:lang w:val="fr-FR"/>
        </w:rPr>
        <w:tab/>
        <w:t>408</w:t>
      </w:r>
    </w:p>
    <w:p w14:paraId="1780F9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8.2.4.1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Introduction</w:t>
      </w:r>
      <w:r w:rsidRPr="00BA7E9A">
        <w:rPr>
          <w:noProof/>
          <w:lang w:val="fr-FR"/>
        </w:rPr>
        <w:tab/>
        <w:t>408</w:t>
      </w:r>
    </w:p>
    <w:p w14:paraId="49E9A7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8.2.4.2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Requirements</w:t>
      </w:r>
      <w:r w:rsidRPr="00BA7E9A">
        <w:rPr>
          <w:noProof/>
          <w:lang w:val="fr-FR"/>
        </w:rPr>
        <w:tab/>
        <w:t>409</w:t>
      </w:r>
    </w:p>
    <w:p w14:paraId="23D5D0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PSCell/SCell addition/release</w:t>
      </w:r>
      <w:r w:rsidRPr="00BA7E9A">
        <w:rPr>
          <w:noProof/>
        </w:rPr>
        <w:tab/>
        <w:t>409</w:t>
      </w:r>
    </w:p>
    <w:p w14:paraId="5C9ACE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activation/deactivation</w:t>
      </w:r>
      <w:r w:rsidRPr="00BA7E9A">
        <w:rPr>
          <w:noProof/>
        </w:rPr>
        <w:tab/>
        <w:t>410</w:t>
      </w:r>
    </w:p>
    <w:p w14:paraId="39E547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during measurements on SCC</w:t>
      </w:r>
      <w:r w:rsidRPr="00BA7E9A">
        <w:rPr>
          <w:noProof/>
        </w:rPr>
        <w:tab/>
        <w:t>411</w:t>
      </w:r>
    </w:p>
    <w:p w14:paraId="2BFCA1A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UL carrier RRC reconfiguration</w:t>
      </w:r>
      <w:r w:rsidRPr="00BA7E9A">
        <w:rPr>
          <w:noProof/>
        </w:rPr>
        <w:tab/>
        <w:t>411</w:t>
      </w:r>
    </w:p>
    <w:p w14:paraId="15D3492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8.2.4.2.5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Interruptions due to Active BWP switching Requirement</w:t>
      </w:r>
      <w:r w:rsidRPr="00BA7E9A">
        <w:rPr>
          <w:noProof/>
        </w:rPr>
        <w:tab/>
        <w:t>412</w:t>
      </w:r>
    </w:p>
    <w:p w14:paraId="65AA5F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8.2.4.2.6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Interruptions at transitions between active and non-active during DRX</w:t>
      </w:r>
      <w:r w:rsidRPr="00BA7E9A">
        <w:rPr>
          <w:noProof/>
        </w:rPr>
        <w:tab/>
        <w:t>412</w:t>
      </w:r>
    </w:p>
    <w:p w14:paraId="5411D41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8.2.4.2.7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Interruptions at transitions from non-DRX to DRX</w:t>
      </w:r>
      <w:r w:rsidRPr="00BA7E9A">
        <w:rPr>
          <w:noProof/>
        </w:rPr>
        <w:tab/>
        <w:t>412</w:t>
      </w:r>
    </w:p>
    <w:p w14:paraId="4B01EC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SCell activation/deactivation with multiple downlink SCells</w:t>
      </w:r>
      <w:r w:rsidRPr="00BA7E9A">
        <w:rPr>
          <w:noProof/>
        </w:rPr>
        <w:tab/>
        <w:t>413</w:t>
      </w:r>
    </w:p>
    <w:p w14:paraId="23E7CB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NR SRS carrier based switching</w:t>
      </w:r>
      <w:r w:rsidRPr="00BA7E9A">
        <w:rPr>
          <w:noProof/>
        </w:rPr>
        <w:tab/>
        <w:t>413</w:t>
      </w:r>
    </w:p>
    <w:p w14:paraId="0E6FF3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direct SCell activation</w:t>
      </w:r>
      <w:r w:rsidRPr="00BA7E9A">
        <w:rPr>
          <w:noProof/>
        </w:rPr>
        <w:tab/>
        <w:t>414</w:t>
      </w:r>
    </w:p>
    <w:p w14:paraId="77CE6FB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8.2.4.2.11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when identifying CGI of an NR cell with autonomous gaps</w:t>
      </w:r>
      <w:r w:rsidRPr="00BA7E9A">
        <w:rPr>
          <w:noProof/>
        </w:rPr>
        <w:tab/>
        <w:t>415</w:t>
      </w:r>
    </w:p>
    <w:p w14:paraId="45A05A3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8.2.4.2.12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when identifying CGI of an E-UTRA cell with autonomous gaps</w:t>
      </w:r>
      <w:r w:rsidRPr="00BA7E9A">
        <w:rPr>
          <w:noProof/>
        </w:rPr>
        <w:tab/>
        <w:t>415</w:t>
      </w:r>
    </w:p>
    <w:p w14:paraId="33B25D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8.2.4.2.13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due to SCell dormancy</w:t>
      </w:r>
      <w:r w:rsidRPr="00BA7E9A">
        <w:rPr>
          <w:noProof/>
        </w:rPr>
        <w:tab/>
        <w:t>416</w:t>
      </w:r>
    </w:p>
    <w:p w14:paraId="5CB7103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NR SRS antenna port switching</w:t>
      </w:r>
      <w:r w:rsidRPr="00BA7E9A">
        <w:rPr>
          <w:noProof/>
        </w:rPr>
        <w:tab/>
        <w:t>416</w:t>
      </w:r>
    </w:p>
    <w:p w14:paraId="75F4E9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Interruptions at fast SCell activation</w:t>
      </w:r>
      <w:r w:rsidRPr="00BA7E9A">
        <w:rPr>
          <w:noProof/>
        </w:rPr>
        <w:tab/>
        <w:t>417</w:t>
      </w:r>
    </w:p>
    <w:p w14:paraId="4FA96C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SCG activation/deactivation</w:t>
      </w:r>
      <w:r w:rsidRPr="00BA7E9A">
        <w:rPr>
          <w:noProof/>
        </w:rPr>
        <w:tab/>
        <w:t>418</w:t>
      </w:r>
    </w:p>
    <w:p w14:paraId="31A6E63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8.2.4.2.17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due to RRM measurements on deactivated SCG</w:t>
      </w:r>
      <w:r w:rsidRPr="00BA7E9A">
        <w:rPr>
          <w:noProof/>
        </w:rPr>
        <w:tab/>
        <w:t>418</w:t>
      </w:r>
    </w:p>
    <w:p w14:paraId="6ADAA1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  <w:lang w:eastAsia="zh-CN"/>
        </w:rPr>
        <w:t>8.2.4.2.18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lang w:eastAsia="zh-CN"/>
        </w:rPr>
        <w:t>Interruptions during RLM</w:t>
      </w:r>
      <w:r w:rsidRPr="00BA7E9A">
        <w:rPr>
          <w:rFonts w:cs="Arial"/>
          <w:noProof/>
          <w:lang w:val="en-US" w:eastAsia="zh-CN"/>
        </w:rPr>
        <w:t xml:space="preserve">/BFD </w:t>
      </w:r>
      <w:r w:rsidRPr="00BA7E9A">
        <w:rPr>
          <w:rFonts w:cs="Arial"/>
          <w:noProof/>
          <w:lang w:eastAsia="zh-CN"/>
        </w:rPr>
        <w:t>measurements on deactivated PSCell</w:t>
      </w:r>
      <w:r w:rsidRPr="00BA7E9A">
        <w:rPr>
          <w:noProof/>
        </w:rPr>
        <w:tab/>
        <w:t>419</w:t>
      </w:r>
    </w:p>
    <w:p w14:paraId="607FE1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zh-CN"/>
        </w:rPr>
        <w:t>8.2.4.2.19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zh-CN"/>
        </w:rPr>
        <w:t>Interruptions due to UE-specific CBW change</w:t>
      </w:r>
      <w:r w:rsidRPr="00BA7E9A">
        <w:rPr>
          <w:noProof/>
        </w:rPr>
        <w:tab/>
        <w:t>419</w:t>
      </w:r>
    </w:p>
    <w:p w14:paraId="2506DCA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8.2.4.2A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419</w:t>
      </w:r>
    </w:p>
    <w:p w14:paraId="134ACD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8.2.4.2A.1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419</w:t>
      </w:r>
    </w:p>
    <w:p w14:paraId="37C700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8.2.4.2A.2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419</w:t>
      </w:r>
    </w:p>
    <w:p w14:paraId="686A269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8.2.4.2A.3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419</w:t>
      </w:r>
    </w:p>
    <w:p w14:paraId="4B56E8F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Delay</w:t>
      </w:r>
      <w:r w:rsidRPr="00BA7E9A">
        <w:rPr>
          <w:noProof/>
        </w:rPr>
        <w:tab/>
        <w:t>419</w:t>
      </w:r>
    </w:p>
    <w:p w14:paraId="60330B9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419</w:t>
      </w:r>
    </w:p>
    <w:p w14:paraId="21516A5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SCell Activation Delay Requirement for Deactivated SCell</w:t>
      </w:r>
      <w:r w:rsidRPr="00BA7E9A">
        <w:rPr>
          <w:noProof/>
        </w:rPr>
        <w:tab/>
        <w:t>419</w:t>
      </w:r>
    </w:p>
    <w:p w14:paraId="4B6A53F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SCell Deactivation Delay Requirement for Activated SCell</w:t>
      </w:r>
      <w:r w:rsidRPr="00BA7E9A">
        <w:rPr>
          <w:noProof/>
        </w:rPr>
        <w:tab/>
        <w:t>424</w:t>
      </w:r>
    </w:p>
    <w:p w14:paraId="49231C7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Direct SCell Activation at SCell addition</w:t>
      </w:r>
      <w:r w:rsidRPr="00BA7E9A">
        <w:rPr>
          <w:noProof/>
        </w:rPr>
        <w:tab/>
        <w:t>424</w:t>
      </w:r>
    </w:p>
    <w:p w14:paraId="6306F75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Direct SCell Activation at Handover</w:t>
      </w:r>
      <w:r w:rsidRPr="00BA7E9A">
        <w:rPr>
          <w:noProof/>
        </w:rPr>
        <w:tab/>
        <w:t>426</w:t>
      </w:r>
    </w:p>
    <w:p w14:paraId="1D4C7C3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SCell Activation Delay Requirement for Deactivated SCell with Multiple Downlink SCells</w:t>
      </w:r>
      <w:r w:rsidRPr="00BA7E9A">
        <w:rPr>
          <w:noProof/>
        </w:rPr>
        <w:tab/>
        <w:t>427</w:t>
      </w:r>
    </w:p>
    <w:p w14:paraId="1A46CE4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SCell Deactivation Delay Requirement for Activated SCell with Multiple Downlink SCells</w:t>
      </w:r>
      <w:r w:rsidRPr="00BA7E9A">
        <w:rPr>
          <w:noProof/>
        </w:rPr>
        <w:tab/>
        <w:t>431</w:t>
      </w:r>
    </w:p>
    <w:p w14:paraId="29647AB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8.3.9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Direct SCell Activation of Multiple Downlink SCells at SCell addition</w:t>
      </w:r>
      <w:r w:rsidRPr="00BA7E9A">
        <w:rPr>
          <w:noProof/>
        </w:rPr>
        <w:tab/>
        <w:t>432</w:t>
      </w:r>
    </w:p>
    <w:p w14:paraId="0EC5BC0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8.3.10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Direct SCell Activation of Multiple Downlink SCells at Handover</w:t>
      </w:r>
      <w:r w:rsidRPr="00BA7E9A">
        <w:rPr>
          <w:noProof/>
        </w:rPr>
        <w:tab/>
        <w:t>433</w:t>
      </w:r>
    </w:p>
    <w:p w14:paraId="52CABBF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SCell Activation Delay Requirement for Deactivated PUCCH SCell</w:t>
      </w:r>
      <w:r w:rsidRPr="00BA7E9A">
        <w:rPr>
          <w:noProof/>
        </w:rPr>
        <w:tab/>
        <w:t>434</w:t>
      </w:r>
    </w:p>
    <w:p w14:paraId="469AF79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lang w:val="en-US" w:eastAsia="zh-CN"/>
        </w:rPr>
        <w:t>8</w:t>
      </w:r>
      <w:r w:rsidRPr="00BA7E9A">
        <w:rPr>
          <w:rFonts w:eastAsia="SimSun"/>
          <w:noProof/>
          <w:lang w:val="en-US" w:eastAsia="ko-KR"/>
        </w:rPr>
        <w:t>.</w:t>
      </w:r>
      <w:r w:rsidRPr="00BA7E9A">
        <w:rPr>
          <w:rFonts w:eastAsia="SimSun"/>
          <w:noProof/>
          <w:lang w:val="en-US" w:eastAsia="zh-CN"/>
        </w:rPr>
        <w:t>3</w:t>
      </w:r>
      <w:r w:rsidRPr="00BA7E9A">
        <w:rPr>
          <w:rFonts w:eastAsia="SimSun"/>
          <w:noProof/>
          <w:lang w:val="en-US" w:eastAsia="ko-KR"/>
        </w:rPr>
        <w:t>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lang w:val="en-US" w:eastAsia="zh-CN"/>
        </w:rPr>
        <w:t>SCell activation delay Requirement for Deactivated PUCCH SCell with Multiple SCells</w:t>
      </w:r>
      <w:r w:rsidRPr="00BA7E9A">
        <w:rPr>
          <w:noProof/>
        </w:rPr>
        <w:tab/>
        <w:t>437</w:t>
      </w:r>
    </w:p>
    <w:p w14:paraId="4219EA9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8.3.13.1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Introduction</w:t>
      </w:r>
      <w:r w:rsidRPr="00BA7E9A">
        <w:rPr>
          <w:noProof/>
        </w:rPr>
        <w:tab/>
        <w:t>437</w:t>
      </w:r>
    </w:p>
    <w:p w14:paraId="7748C72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SCell Deactivation Delay Requirement for Activated </w:t>
      </w:r>
      <w:r w:rsidRPr="00BA7E9A">
        <w:rPr>
          <w:noProof/>
          <w:lang w:val="en-US" w:eastAsia="zh-TW"/>
        </w:rPr>
        <w:t xml:space="preserve">PUCCH </w:t>
      </w:r>
      <w:r w:rsidRPr="00BA7E9A">
        <w:rPr>
          <w:noProof/>
          <w:lang w:val="en-US"/>
        </w:rPr>
        <w:t>SCell</w:t>
      </w:r>
      <w:r w:rsidRPr="00BA7E9A">
        <w:rPr>
          <w:noProof/>
        </w:rPr>
        <w:tab/>
        <w:t>439</w:t>
      </w:r>
    </w:p>
    <w:p w14:paraId="3E0CA3B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SCell Deactivation Delay Requirement for Activated </w:t>
      </w:r>
      <w:r w:rsidRPr="00BA7E9A">
        <w:rPr>
          <w:noProof/>
          <w:lang w:val="en-US" w:eastAsia="zh-TW"/>
        </w:rPr>
        <w:t xml:space="preserve">PUCCH </w:t>
      </w:r>
      <w:r w:rsidRPr="00BA7E9A">
        <w:rPr>
          <w:noProof/>
          <w:lang w:val="en-US"/>
        </w:rPr>
        <w:t>SCell with Multiple Downlink SCells</w:t>
      </w:r>
      <w:r w:rsidRPr="00BA7E9A">
        <w:rPr>
          <w:noProof/>
        </w:rPr>
        <w:tab/>
        <w:t>439</w:t>
      </w:r>
    </w:p>
    <w:p w14:paraId="05F0A1A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Fast SCell Activation Delay Requirement for Deactivated SCell</w:t>
      </w:r>
      <w:r w:rsidRPr="00BA7E9A">
        <w:rPr>
          <w:noProof/>
        </w:rPr>
        <w:tab/>
        <w:t>440</w:t>
      </w:r>
    </w:p>
    <w:p w14:paraId="7B757FA4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Delay in Carriers with CCA</w:t>
      </w:r>
      <w:r w:rsidRPr="00BA7E9A">
        <w:rPr>
          <w:noProof/>
        </w:rPr>
        <w:tab/>
        <w:t>442</w:t>
      </w:r>
    </w:p>
    <w:p w14:paraId="65AEB4D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442</w:t>
      </w:r>
    </w:p>
    <w:p w14:paraId="7A5C2BC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SCell Activation Delay Requirement for Deactivated SCell</w:t>
      </w:r>
      <w:r w:rsidRPr="00BA7E9A">
        <w:rPr>
          <w:noProof/>
        </w:rPr>
        <w:tab/>
        <w:t>443</w:t>
      </w:r>
    </w:p>
    <w:p w14:paraId="3D07D69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8.3A.3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SCell Deactivation Delay Requirement for Activated SCell</w:t>
      </w:r>
      <w:r w:rsidRPr="00BA7E9A">
        <w:rPr>
          <w:noProof/>
        </w:rPr>
        <w:tab/>
        <w:t>447</w:t>
      </w:r>
    </w:p>
    <w:p w14:paraId="70C1521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UL carrier RRC reconfiguration delay</w:t>
      </w:r>
      <w:r w:rsidRPr="00BA7E9A">
        <w:rPr>
          <w:noProof/>
        </w:rPr>
        <w:tab/>
        <w:t>447</w:t>
      </w:r>
    </w:p>
    <w:p w14:paraId="4378709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zh-CN"/>
        </w:rPr>
        <w:t>8.4.1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zh-CN"/>
        </w:rPr>
        <w:t>Introduction</w:t>
      </w:r>
      <w:r w:rsidRPr="00BA7E9A">
        <w:rPr>
          <w:noProof/>
        </w:rPr>
        <w:tab/>
        <w:t>447</w:t>
      </w:r>
    </w:p>
    <w:p w14:paraId="7E84181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zh-CN"/>
        </w:rPr>
        <w:t>8.4.2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zh-CN"/>
        </w:rPr>
        <w:t>UE UL carrier configuration delay requirement</w:t>
      </w:r>
      <w:r w:rsidRPr="00BA7E9A">
        <w:rPr>
          <w:noProof/>
        </w:rPr>
        <w:tab/>
        <w:t>448</w:t>
      </w:r>
    </w:p>
    <w:p w14:paraId="2C9DE06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lastRenderedPageBreak/>
        <w:t>8.4.3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UL carrier deconfiguration delay requirement</w:t>
      </w:r>
      <w:r w:rsidRPr="00BA7E9A">
        <w:rPr>
          <w:noProof/>
        </w:rPr>
        <w:tab/>
        <w:t>448</w:t>
      </w:r>
    </w:p>
    <w:p w14:paraId="3FB6E7E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Link Recovery Procedures</w:t>
      </w:r>
      <w:r w:rsidRPr="00BA7E9A">
        <w:rPr>
          <w:noProof/>
        </w:rPr>
        <w:tab/>
        <w:t>448</w:t>
      </w:r>
    </w:p>
    <w:p w14:paraId="66EB2E8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448</w:t>
      </w:r>
    </w:p>
    <w:p w14:paraId="6764F84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 of Requirement on Link Recovery Procedures for UE configured with relaxed measurement criteria</w:t>
      </w:r>
      <w:r w:rsidRPr="00BA7E9A">
        <w:rPr>
          <w:noProof/>
        </w:rPr>
        <w:tab/>
        <w:t>449</w:t>
      </w:r>
    </w:p>
    <w:p w14:paraId="2796036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SSB based beam failure detection</w:t>
      </w:r>
      <w:r w:rsidRPr="00BA7E9A">
        <w:rPr>
          <w:noProof/>
        </w:rPr>
        <w:tab/>
        <w:t>450</w:t>
      </w:r>
    </w:p>
    <w:p w14:paraId="410D5C1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450</w:t>
      </w:r>
    </w:p>
    <w:p w14:paraId="38919C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450</w:t>
      </w:r>
    </w:p>
    <w:p w14:paraId="453CB0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beam failure detection</w:t>
      </w:r>
      <w:r w:rsidRPr="00BA7E9A">
        <w:rPr>
          <w:noProof/>
        </w:rPr>
        <w:tab/>
        <w:t>453</w:t>
      </w:r>
    </w:p>
    <w:p w14:paraId="4458218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8.5.2.4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of SSB based beam failure detection for UE fulfilling relaxed measurement criteria</w:t>
      </w:r>
      <w:r w:rsidRPr="00BA7E9A">
        <w:rPr>
          <w:noProof/>
        </w:rPr>
        <w:tab/>
        <w:t>454</w:t>
      </w:r>
    </w:p>
    <w:p w14:paraId="040B55E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CSI-RS based beam failure detection</w:t>
      </w:r>
      <w:r w:rsidRPr="00BA7E9A">
        <w:rPr>
          <w:noProof/>
        </w:rPr>
        <w:tab/>
        <w:t>455</w:t>
      </w:r>
    </w:p>
    <w:p w14:paraId="41EBE75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455</w:t>
      </w:r>
    </w:p>
    <w:p w14:paraId="1217060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455</w:t>
      </w:r>
    </w:p>
    <w:p w14:paraId="184F9D2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restrictions for CSI-RS beam failure detection</w:t>
      </w:r>
      <w:r w:rsidRPr="00BA7E9A">
        <w:rPr>
          <w:noProof/>
        </w:rPr>
        <w:tab/>
        <w:t>459</w:t>
      </w:r>
    </w:p>
    <w:p w14:paraId="414BB9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of CSI-RS based beam failure detection for UE fulfilling relaxed measurement criteria</w:t>
      </w:r>
      <w:r w:rsidRPr="00BA7E9A">
        <w:rPr>
          <w:noProof/>
        </w:rPr>
        <w:tab/>
        <w:t>460</w:t>
      </w:r>
    </w:p>
    <w:p w14:paraId="110ECA4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 for L1 indication</w:t>
      </w:r>
      <w:r w:rsidRPr="00BA7E9A">
        <w:rPr>
          <w:noProof/>
        </w:rPr>
        <w:tab/>
        <w:t>460</w:t>
      </w:r>
    </w:p>
    <w:p w14:paraId="7F72F38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SSB based candidate beam detection</w:t>
      </w:r>
      <w:r w:rsidRPr="00BA7E9A">
        <w:rPr>
          <w:noProof/>
        </w:rPr>
        <w:tab/>
        <w:t>461</w:t>
      </w:r>
    </w:p>
    <w:p w14:paraId="77F6B9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461</w:t>
      </w:r>
    </w:p>
    <w:p w14:paraId="4F28C3F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461</w:t>
      </w:r>
    </w:p>
    <w:p w14:paraId="69F37FC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candidate beam detection</w:t>
      </w:r>
      <w:r w:rsidRPr="00BA7E9A">
        <w:rPr>
          <w:noProof/>
        </w:rPr>
        <w:tab/>
        <w:t>464</w:t>
      </w:r>
    </w:p>
    <w:p w14:paraId="3D79B7F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CSI-RS based candidate beam detection</w:t>
      </w:r>
      <w:r w:rsidRPr="00BA7E9A">
        <w:rPr>
          <w:noProof/>
        </w:rPr>
        <w:tab/>
        <w:t>464</w:t>
      </w:r>
    </w:p>
    <w:p w14:paraId="0193E4F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464</w:t>
      </w:r>
    </w:p>
    <w:p w14:paraId="21C4785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465</w:t>
      </w:r>
    </w:p>
    <w:p w14:paraId="094A089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CSI-RS based candidate beam detection</w:t>
      </w:r>
      <w:r w:rsidRPr="00BA7E9A">
        <w:rPr>
          <w:noProof/>
        </w:rPr>
        <w:tab/>
        <w:t>468</w:t>
      </w:r>
    </w:p>
    <w:p w14:paraId="78392DE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beam failure detection</w:t>
      </w:r>
      <w:r w:rsidRPr="00BA7E9A">
        <w:rPr>
          <w:noProof/>
        </w:rPr>
        <w:tab/>
        <w:t>468</w:t>
      </w:r>
    </w:p>
    <w:p w14:paraId="44A4298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</w:t>
      </w:r>
      <w:r w:rsidRPr="00BA7E9A">
        <w:rPr>
          <w:rFonts w:eastAsia="?? ??"/>
          <w:noProof/>
          <w:lang w:eastAsia="ja-JP"/>
        </w:rPr>
        <w:t>7</w:t>
      </w:r>
      <w:r w:rsidRPr="00BA7E9A">
        <w:rPr>
          <w:rFonts w:eastAsia="?? ??"/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?? ??"/>
          <w:noProof/>
        </w:rPr>
        <w:t>Scheduling availability of UE performing beam failure detection with a same subcarrier spacing as PDSCH/PDCCH on FR1</w:t>
      </w:r>
      <w:r w:rsidRPr="00BA7E9A">
        <w:rPr>
          <w:noProof/>
        </w:rPr>
        <w:tab/>
        <w:t>468</w:t>
      </w:r>
    </w:p>
    <w:p w14:paraId="68DA712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</w:t>
      </w:r>
      <w:r w:rsidRPr="00BA7E9A">
        <w:rPr>
          <w:noProof/>
          <w:lang w:eastAsia="ja-JP"/>
        </w:rPr>
        <w:t>7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beam failure detection with a different subcarrier spacing than PDSCH/PDCCH on FR1</w:t>
      </w:r>
      <w:r w:rsidRPr="00BA7E9A">
        <w:rPr>
          <w:noProof/>
        </w:rPr>
        <w:tab/>
        <w:t>469</w:t>
      </w:r>
    </w:p>
    <w:p w14:paraId="1F3456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</w:t>
      </w:r>
      <w:r w:rsidRPr="00BA7E9A">
        <w:rPr>
          <w:noProof/>
          <w:lang w:eastAsia="ja-JP"/>
        </w:rPr>
        <w:t>7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beam failure detection on FR2</w:t>
      </w:r>
      <w:r w:rsidRPr="00BA7E9A">
        <w:rPr>
          <w:noProof/>
        </w:rPr>
        <w:tab/>
        <w:t>469</w:t>
      </w:r>
    </w:p>
    <w:p w14:paraId="35F61B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</w:t>
      </w:r>
      <w:r w:rsidRPr="00BA7E9A">
        <w:rPr>
          <w:noProof/>
          <w:lang w:eastAsia="ja-JP"/>
        </w:rPr>
        <w:t>7</w:t>
      </w:r>
      <w:r w:rsidRPr="00BA7E9A">
        <w:rPr>
          <w:noProof/>
        </w:rPr>
        <w:t>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beam failure detection on FR1 or FR2 in case of FR1-FR2 inter-band CA</w:t>
      </w:r>
      <w:r w:rsidRPr="00BA7E9A">
        <w:rPr>
          <w:noProof/>
          <w:lang w:eastAsia="zh-CN"/>
        </w:rPr>
        <w:t xml:space="preserve"> and NR DC</w:t>
      </w:r>
      <w:r w:rsidRPr="00BA7E9A">
        <w:rPr>
          <w:noProof/>
        </w:rPr>
        <w:tab/>
        <w:t>470</w:t>
      </w:r>
    </w:p>
    <w:p w14:paraId="3D806FD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candidate beam detection</w:t>
      </w:r>
      <w:r w:rsidRPr="00BA7E9A">
        <w:rPr>
          <w:noProof/>
        </w:rPr>
        <w:tab/>
        <w:t>470</w:t>
      </w:r>
    </w:p>
    <w:p w14:paraId="034E91A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same subcarrier spacing as PDSCH/PDCCH on FR1</w:t>
      </w:r>
      <w:r w:rsidRPr="00BA7E9A">
        <w:rPr>
          <w:noProof/>
        </w:rPr>
        <w:tab/>
        <w:t>470</w:t>
      </w:r>
    </w:p>
    <w:p w14:paraId="7836564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different subcarrier spacing than PDSCH/PDCCH on FR1</w:t>
      </w:r>
      <w:r w:rsidRPr="00BA7E9A">
        <w:rPr>
          <w:noProof/>
        </w:rPr>
        <w:tab/>
        <w:t>470</w:t>
      </w:r>
    </w:p>
    <w:p w14:paraId="5799053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on FR2</w:t>
      </w:r>
      <w:r w:rsidRPr="00BA7E9A">
        <w:rPr>
          <w:noProof/>
        </w:rPr>
        <w:tab/>
        <w:t>470</w:t>
      </w:r>
    </w:p>
    <w:p w14:paraId="2469DF8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on FR1 or FR2 in case of FR1-FR2 inter-band CA</w:t>
      </w:r>
      <w:r w:rsidRPr="00BA7E9A">
        <w:rPr>
          <w:noProof/>
          <w:lang w:eastAsia="zh-CN"/>
        </w:rPr>
        <w:t xml:space="preserve"> and NR-DC</w:t>
      </w:r>
      <w:r w:rsidRPr="00BA7E9A">
        <w:rPr>
          <w:noProof/>
        </w:rPr>
        <w:tab/>
        <w:t>471</w:t>
      </w:r>
    </w:p>
    <w:p w14:paraId="0CB1220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Requirements for </w:t>
      </w:r>
      <w:r w:rsidRPr="00BA7E9A">
        <w:rPr>
          <w:noProof/>
          <w:lang w:eastAsia="zh-TW"/>
        </w:rPr>
        <w:t>B</w:t>
      </w:r>
      <w:r w:rsidRPr="00BA7E9A">
        <w:rPr>
          <w:noProof/>
        </w:rPr>
        <w:t xml:space="preserve">eam </w:t>
      </w:r>
      <w:r w:rsidRPr="00BA7E9A">
        <w:rPr>
          <w:noProof/>
          <w:lang w:eastAsia="zh-TW"/>
        </w:rPr>
        <w:t>F</w:t>
      </w:r>
      <w:r w:rsidRPr="00BA7E9A">
        <w:rPr>
          <w:noProof/>
        </w:rPr>
        <w:t xml:space="preserve">ailure </w:t>
      </w:r>
      <w:r w:rsidRPr="00BA7E9A">
        <w:rPr>
          <w:noProof/>
          <w:lang w:eastAsia="zh-TW"/>
        </w:rPr>
        <w:t>R</w:t>
      </w:r>
      <w:r w:rsidRPr="00BA7E9A">
        <w:rPr>
          <w:noProof/>
        </w:rPr>
        <w:t>ecovery in SCell</w:t>
      </w:r>
      <w:r w:rsidRPr="00BA7E9A">
        <w:rPr>
          <w:noProof/>
        </w:rPr>
        <w:tab/>
        <w:t>471</w:t>
      </w:r>
    </w:p>
    <w:p w14:paraId="027219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471</w:t>
      </w:r>
    </w:p>
    <w:p w14:paraId="6E41FE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</w:t>
      </w:r>
      <w:r w:rsidRPr="00BA7E9A">
        <w:rPr>
          <w:noProof/>
        </w:rPr>
        <w:tab/>
        <w:t>471</w:t>
      </w:r>
    </w:p>
    <w:p w14:paraId="74CF8E6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 for beam failure detection</w:t>
      </w:r>
      <w:r w:rsidRPr="00BA7E9A">
        <w:rPr>
          <w:noProof/>
        </w:rPr>
        <w:tab/>
        <w:t>471</w:t>
      </w:r>
    </w:p>
    <w:p w14:paraId="5996660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Link Recovery Procedures when CCA is used on target frequency</w:t>
      </w:r>
      <w:r w:rsidRPr="00BA7E9A">
        <w:rPr>
          <w:noProof/>
        </w:rPr>
        <w:tab/>
        <w:t>472</w:t>
      </w:r>
    </w:p>
    <w:p w14:paraId="79D4C9F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472</w:t>
      </w:r>
    </w:p>
    <w:p w14:paraId="73552E7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Requirements for SSB based beam failure detection</w:t>
      </w:r>
      <w:r w:rsidRPr="00BA7E9A">
        <w:rPr>
          <w:noProof/>
        </w:rPr>
        <w:tab/>
        <w:t>473</w:t>
      </w:r>
    </w:p>
    <w:p w14:paraId="25E4A9B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  <w:lang w:val="en-US"/>
        </w:rPr>
        <w:t>8.5A.2.1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473</w:t>
      </w:r>
    </w:p>
    <w:p w14:paraId="504F3ED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  <w:lang w:val="en-US"/>
        </w:rPr>
        <w:t>8.5A.2.2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Minimum requirement</w:t>
      </w:r>
      <w:r w:rsidRPr="00BA7E9A">
        <w:rPr>
          <w:noProof/>
        </w:rPr>
        <w:tab/>
        <w:t>473</w:t>
      </w:r>
    </w:p>
    <w:p w14:paraId="0B29F5B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Measurement restriction for SSB based beam failure detection</w:t>
      </w:r>
      <w:r w:rsidRPr="00BA7E9A">
        <w:rPr>
          <w:noProof/>
        </w:rPr>
        <w:tab/>
        <w:t>475</w:t>
      </w:r>
    </w:p>
    <w:p w14:paraId="63C4A89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Void</w:t>
      </w:r>
      <w:r w:rsidRPr="00BA7E9A">
        <w:rPr>
          <w:noProof/>
        </w:rPr>
        <w:tab/>
        <w:t>475</w:t>
      </w:r>
    </w:p>
    <w:p w14:paraId="0A83FE9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Minimum requirement for L1 indication</w:t>
      </w:r>
      <w:r w:rsidRPr="00BA7E9A">
        <w:rPr>
          <w:noProof/>
        </w:rPr>
        <w:tab/>
        <w:t>475</w:t>
      </w:r>
    </w:p>
    <w:p w14:paraId="04CAFC5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Requirements for SSB based candidate beam detection</w:t>
      </w:r>
      <w:r w:rsidRPr="00BA7E9A">
        <w:rPr>
          <w:noProof/>
        </w:rPr>
        <w:tab/>
        <w:t>476</w:t>
      </w:r>
    </w:p>
    <w:p w14:paraId="7A3F576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  <w:lang w:val="en-US"/>
        </w:rPr>
        <w:t>8.5A.5.1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476</w:t>
      </w:r>
    </w:p>
    <w:p w14:paraId="6B08839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  <w:lang w:val="en-US"/>
        </w:rPr>
        <w:t>8.5A.5.2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Minimum requirement</w:t>
      </w:r>
      <w:r w:rsidRPr="00BA7E9A">
        <w:rPr>
          <w:noProof/>
        </w:rPr>
        <w:tab/>
        <w:t>476</w:t>
      </w:r>
    </w:p>
    <w:p w14:paraId="40AD70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Measurement restriction for SSB based candidate beam detection</w:t>
      </w:r>
      <w:r w:rsidRPr="00BA7E9A">
        <w:rPr>
          <w:noProof/>
        </w:rPr>
        <w:tab/>
        <w:t>478</w:t>
      </w:r>
    </w:p>
    <w:p w14:paraId="58C3C7A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Void</w:t>
      </w:r>
      <w:r w:rsidRPr="00BA7E9A">
        <w:rPr>
          <w:noProof/>
        </w:rPr>
        <w:tab/>
        <w:t>479</w:t>
      </w:r>
    </w:p>
    <w:p w14:paraId="69D0651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Scheduling availability of UE during beam failure detection</w:t>
      </w:r>
      <w:r w:rsidRPr="00BA7E9A">
        <w:rPr>
          <w:noProof/>
        </w:rPr>
        <w:tab/>
        <w:t>479</w:t>
      </w:r>
    </w:p>
    <w:p w14:paraId="7AC2AEA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</w:t>
      </w:r>
      <w:r w:rsidRPr="00BA7E9A">
        <w:rPr>
          <w:noProof/>
          <w:lang w:val="en-US" w:eastAsia="ja-JP"/>
        </w:rPr>
        <w:t>7</w:t>
      </w:r>
      <w:r w:rsidRPr="00BA7E9A">
        <w:rPr>
          <w:noProof/>
          <w:lang w:val="en-US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Scheduling availability of UE performing beam failure detection with a same subcarrier spacing as PDSCH/PDCCH</w:t>
      </w:r>
      <w:r w:rsidRPr="00BA7E9A">
        <w:rPr>
          <w:noProof/>
        </w:rPr>
        <w:tab/>
        <w:t>479</w:t>
      </w:r>
    </w:p>
    <w:p w14:paraId="19B3C05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lastRenderedPageBreak/>
        <w:t>8.5A.</w:t>
      </w:r>
      <w:r w:rsidRPr="00BA7E9A">
        <w:rPr>
          <w:noProof/>
          <w:lang w:val="en-US" w:eastAsia="ja-JP"/>
        </w:rPr>
        <w:t>7</w:t>
      </w:r>
      <w:r w:rsidRPr="00BA7E9A">
        <w:rPr>
          <w:noProof/>
          <w:lang w:val="en-US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Scheduling availability of UE performing beam failure detection with a different subcarrier spacing than PDSCH/PDCCH</w:t>
      </w:r>
      <w:r w:rsidRPr="00BA7E9A">
        <w:rPr>
          <w:noProof/>
        </w:rPr>
        <w:tab/>
        <w:t>479</w:t>
      </w:r>
    </w:p>
    <w:p w14:paraId="1FE7C5D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8.5A.</w:t>
      </w:r>
      <w:r w:rsidRPr="00BA7E9A">
        <w:rPr>
          <w:rFonts w:eastAsiaTheme="minorEastAsia"/>
          <w:noProof/>
          <w:lang w:eastAsia="ja-JP"/>
        </w:rPr>
        <w:t>7</w:t>
      </w:r>
      <w:r w:rsidRPr="00BA7E9A">
        <w:rPr>
          <w:rFonts w:eastAsiaTheme="minorEastAsia"/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Scheduling availability of UE performing beam failure detection on FR2-2</w:t>
      </w:r>
      <w:r w:rsidRPr="00BA7E9A">
        <w:rPr>
          <w:noProof/>
        </w:rPr>
        <w:tab/>
        <w:t>479</w:t>
      </w:r>
    </w:p>
    <w:p w14:paraId="199EA8D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8.5A.</w:t>
      </w:r>
      <w:r w:rsidRPr="00BA7E9A">
        <w:rPr>
          <w:rFonts w:eastAsiaTheme="minorEastAsia"/>
          <w:noProof/>
          <w:lang w:eastAsia="ja-JP"/>
        </w:rPr>
        <w:t>7</w:t>
      </w:r>
      <w:r w:rsidRPr="00BA7E9A">
        <w:rPr>
          <w:rFonts w:eastAsiaTheme="minorEastAsia"/>
          <w:noProof/>
        </w:rPr>
        <w:t>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Scheduling availability of UE performing beam failure detection on FR1 or FR2-2 in case of FR1-FR2-2 inter-band CA</w:t>
      </w:r>
      <w:r w:rsidRPr="00BA7E9A">
        <w:rPr>
          <w:rFonts w:eastAsiaTheme="minorEastAsia"/>
          <w:noProof/>
          <w:lang w:eastAsia="zh-CN"/>
        </w:rPr>
        <w:t xml:space="preserve"> and NR DC</w:t>
      </w:r>
      <w:r w:rsidRPr="00BA7E9A">
        <w:rPr>
          <w:noProof/>
        </w:rPr>
        <w:tab/>
        <w:t>479</w:t>
      </w:r>
    </w:p>
    <w:p w14:paraId="76BF4B9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8.5A.8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Scheduling availability of UE during candidate beam detection</w:t>
      </w:r>
      <w:r w:rsidRPr="00BA7E9A">
        <w:rPr>
          <w:noProof/>
        </w:rPr>
        <w:tab/>
        <w:t>479</w:t>
      </w:r>
    </w:p>
    <w:p w14:paraId="23C3CEC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8.5A.8.3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Scheduling availability of UE performing L1-RSRP measurement on FR2-2</w:t>
      </w:r>
      <w:r w:rsidRPr="00BA7E9A">
        <w:rPr>
          <w:noProof/>
        </w:rPr>
        <w:tab/>
        <w:t>479</w:t>
      </w:r>
    </w:p>
    <w:p w14:paraId="29DF6EF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8.5A.8.4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Scheduling availability of UE performing L1-RSRP measurement on FR1 or FR2-2 in case of FR1-FR2-2 inter-band CA</w:t>
      </w:r>
      <w:r w:rsidRPr="00BA7E9A">
        <w:rPr>
          <w:rFonts w:eastAsiaTheme="minorEastAsia"/>
          <w:noProof/>
          <w:lang w:eastAsia="zh-CN"/>
        </w:rPr>
        <w:t xml:space="preserve"> and NR-DC</w:t>
      </w:r>
      <w:r w:rsidRPr="00BA7E9A">
        <w:rPr>
          <w:noProof/>
        </w:rPr>
        <w:tab/>
        <w:t>480</w:t>
      </w:r>
    </w:p>
    <w:p w14:paraId="7BB1FEE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Link Recovery Procedures for Redcap</w:t>
      </w:r>
      <w:r w:rsidRPr="00BA7E9A">
        <w:rPr>
          <w:noProof/>
        </w:rPr>
        <w:tab/>
        <w:t>480</w:t>
      </w:r>
    </w:p>
    <w:p w14:paraId="768CF50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480</w:t>
      </w:r>
    </w:p>
    <w:p w14:paraId="18A1EDC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SSB based beam failure detection for Redcap</w:t>
      </w:r>
      <w:r w:rsidRPr="00BA7E9A">
        <w:rPr>
          <w:noProof/>
        </w:rPr>
        <w:tab/>
        <w:t>480</w:t>
      </w:r>
    </w:p>
    <w:p w14:paraId="172BE7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</w:t>
      </w:r>
      <w:r w:rsidRPr="00BA7E9A">
        <w:rPr>
          <w:noProof/>
        </w:rPr>
        <w:t>B</w:t>
      </w:r>
      <w:r w:rsidRPr="00BA7E9A">
        <w:rPr>
          <w:rFonts w:eastAsia="?? ??"/>
          <w:noProof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480</w:t>
      </w:r>
    </w:p>
    <w:p w14:paraId="0A5AFFC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</w:t>
      </w:r>
      <w:r w:rsidRPr="00BA7E9A">
        <w:rPr>
          <w:noProof/>
        </w:rPr>
        <w:t>5B</w:t>
      </w:r>
      <w:r w:rsidRPr="00BA7E9A">
        <w:rPr>
          <w:rFonts w:eastAsia="?? ??"/>
          <w:noProof/>
        </w:rPr>
        <w:t>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481</w:t>
      </w:r>
    </w:p>
    <w:p w14:paraId="6013E07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beam failure detection</w:t>
      </w:r>
      <w:r w:rsidRPr="00BA7E9A">
        <w:rPr>
          <w:noProof/>
        </w:rPr>
        <w:tab/>
        <w:t>482</w:t>
      </w:r>
    </w:p>
    <w:p w14:paraId="7598222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CSI-RS based beam failure detection for Redcap</w:t>
      </w:r>
      <w:r w:rsidRPr="00BA7E9A">
        <w:rPr>
          <w:noProof/>
        </w:rPr>
        <w:tab/>
        <w:t>483</w:t>
      </w:r>
    </w:p>
    <w:p w14:paraId="68623C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8.5B.3.1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483</w:t>
      </w:r>
    </w:p>
    <w:p w14:paraId="1BB620B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8.5B.3.2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483</w:t>
      </w:r>
    </w:p>
    <w:p w14:paraId="35118F2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8.5B.3.3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restrictions for CSI-RS beam failure detection</w:t>
      </w:r>
      <w:r w:rsidRPr="00BA7E9A">
        <w:rPr>
          <w:noProof/>
        </w:rPr>
        <w:tab/>
        <w:t>485</w:t>
      </w:r>
    </w:p>
    <w:p w14:paraId="7DAE9FD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 for L1 indication for Redcap</w:t>
      </w:r>
      <w:r w:rsidRPr="00BA7E9A">
        <w:rPr>
          <w:noProof/>
        </w:rPr>
        <w:tab/>
        <w:t>486</w:t>
      </w:r>
    </w:p>
    <w:p w14:paraId="2F37DE6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SSB based candidate beam detection for Redcap</w:t>
      </w:r>
      <w:r w:rsidRPr="00BA7E9A">
        <w:rPr>
          <w:noProof/>
        </w:rPr>
        <w:tab/>
        <w:t>487</w:t>
      </w:r>
    </w:p>
    <w:p w14:paraId="0D5C6F8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8.5B.5.1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487</w:t>
      </w:r>
    </w:p>
    <w:p w14:paraId="2E2FAB3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8.5B.5.2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487</w:t>
      </w:r>
    </w:p>
    <w:p w14:paraId="75C946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candidate beam detection</w:t>
      </w:r>
      <w:r w:rsidRPr="00BA7E9A">
        <w:rPr>
          <w:noProof/>
        </w:rPr>
        <w:tab/>
        <w:t>489</w:t>
      </w:r>
    </w:p>
    <w:p w14:paraId="45A2D30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CSI-RS based candidate beam detection for Redcap</w:t>
      </w:r>
      <w:r w:rsidRPr="00BA7E9A">
        <w:rPr>
          <w:noProof/>
        </w:rPr>
        <w:tab/>
        <w:t>489</w:t>
      </w:r>
    </w:p>
    <w:p w14:paraId="1286794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8.5B.6.1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489</w:t>
      </w:r>
    </w:p>
    <w:p w14:paraId="4BE85CE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8.5B.6.2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489</w:t>
      </w:r>
    </w:p>
    <w:p w14:paraId="2C420E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CSI-RS based candidate beam detection</w:t>
      </w:r>
      <w:r w:rsidRPr="00BA7E9A">
        <w:rPr>
          <w:noProof/>
        </w:rPr>
        <w:tab/>
        <w:t>491</w:t>
      </w:r>
    </w:p>
    <w:p w14:paraId="7D24982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beam failure detection for Redcap</w:t>
      </w:r>
      <w:r w:rsidRPr="00BA7E9A">
        <w:rPr>
          <w:noProof/>
        </w:rPr>
        <w:tab/>
        <w:t>492</w:t>
      </w:r>
    </w:p>
    <w:p w14:paraId="7FEEB2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8.5B.</w:t>
      </w:r>
      <w:r w:rsidRPr="00BA7E9A">
        <w:rPr>
          <w:rFonts w:eastAsia="?? ??"/>
          <w:noProof/>
          <w:lang w:eastAsia="ja-JP"/>
        </w:rPr>
        <w:t>7</w:t>
      </w:r>
      <w:r w:rsidRPr="00BA7E9A">
        <w:rPr>
          <w:rFonts w:eastAsia="?? ??"/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?? ??"/>
          <w:noProof/>
        </w:rPr>
        <w:t>Scheduling availability of UE performing beam failure detection with a same subcarrier spacing as PDSCH/PDCCH on FR1</w:t>
      </w:r>
      <w:r w:rsidRPr="00BA7E9A">
        <w:rPr>
          <w:noProof/>
        </w:rPr>
        <w:tab/>
        <w:t>492</w:t>
      </w:r>
    </w:p>
    <w:p w14:paraId="034EC5E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</w:t>
      </w:r>
      <w:r w:rsidRPr="00BA7E9A">
        <w:rPr>
          <w:noProof/>
          <w:lang w:eastAsia="ja-JP"/>
        </w:rPr>
        <w:t>7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beam failure detection with a different subcarrier spacing than PDSCH/PDCCH on FR1</w:t>
      </w:r>
      <w:r w:rsidRPr="00BA7E9A">
        <w:rPr>
          <w:noProof/>
        </w:rPr>
        <w:tab/>
        <w:t>492</w:t>
      </w:r>
    </w:p>
    <w:p w14:paraId="000A2D5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</w:t>
      </w:r>
      <w:r w:rsidRPr="00BA7E9A">
        <w:rPr>
          <w:noProof/>
          <w:lang w:eastAsia="ja-JP"/>
        </w:rPr>
        <w:t>7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beam failure detection on FR2</w:t>
      </w:r>
      <w:r w:rsidRPr="00BA7E9A">
        <w:rPr>
          <w:noProof/>
        </w:rPr>
        <w:tab/>
        <w:t>492</w:t>
      </w:r>
    </w:p>
    <w:p w14:paraId="217B46D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candidate beam detection for Redcap</w:t>
      </w:r>
      <w:r w:rsidRPr="00BA7E9A">
        <w:rPr>
          <w:noProof/>
        </w:rPr>
        <w:tab/>
        <w:t>493</w:t>
      </w:r>
    </w:p>
    <w:p w14:paraId="11589E5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same subcarrier spacing as PDSCH/PDCCH on FR1</w:t>
      </w:r>
      <w:r w:rsidRPr="00BA7E9A">
        <w:rPr>
          <w:noProof/>
        </w:rPr>
        <w:tab/>
        <w:t>493</w:t>
      </w:r>
    </w:p>
    <w:p w14:paraId="0FBEE6A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different subcarrier spacing than PDSCH/PDCCH on FR1</w:t>
      </w:r>
      <w:r w:rsidRPr="00BA7E9A">
        <w:rPr>
          <w:noProof/>
        </w:rPr>
        <w:tab/>
        <w:t>493</w:t>
      </w:r>
    </w:p>
    <w:p w14:paraId="29A3669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on FR2</w:t>
      </w:r>
      <w:r w:rsidRPr="00BA7E9A">
        <w:rPr>
          <w:noProof/>
        </w:rPr>
        <w:tab/>
        <w:t>493</w:t>
      </w:r>
    </w:p>
    <w:p w14:paraId="7CA4008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8.5B.9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 for beam failure detection for Redcap</w:t>
      </w:r>
      <w:r w:rsidRPr="00BA7E9A">
        <w:rPr>
          <w:noProof/>
        </w:rPr>
        <w:tab/>
        <w:t>493</w:t>
      </w:r>
    </w:p>
    <w:p w14:paraId="3AB5A77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Link Recovery Procedures for Satellite Access</w:t>
      </w:r>
      <w:r w:rsidRPr="00BA7E9A">
        <w:rPr>
          <w:noProof/>
        </w:rPr>
        <w:tab/>
        <w:t>494</w:t>
      </w:r>
    </w:p>
    <w:p w14:paraId="65E6E6C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494</w:t>
      </w:r>
    </w:p>
    <w:p w14:paraId="6630835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SSB based beam failure detection</w:t>
      </w:r>
      <w:r w:rsidRPr="00BA7E9A">
        <w:rPr>
          <w:noProof/>
        </w:rPr>
        <w:tab/>
        <w:t>494</w:t>
      </w:r>
    </w:p>
    <w:p w14:paraId="6E2B5DA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8.5C.2.1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494</w:t>
      </w:r>
    </w:p>
    <w:p w14:paraId="10B56AC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8.5C.2.2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495</w:t>
      </w:r>
    </w:p>
    <w:p w14:paraId="1ACD048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beam failure detection</w:t>
      </w:r>
      <w:r w:rsidRPr="00BA7E9A">
        <w:rPr>
          <w:noProof/>
        </w:rPr>
        <w:tab/>
        <w:t>495</w:t>
      </w:r>
    </w:p>
    <w:p w14:paraId="463321B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CSI-RS based beam failure detection</w:t>
      </w:r>
      <w:r w:rsidRPr="00BA7E9A">
        <w:rPr>
          <w:noProof/>
        </w:rPr>
        <w:tab/>
        <w:t>496</w:t>
      </w:r>
    </w:p>
    <w:p w14:paraId="32A0E9D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8.5C.3.1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496</w:t>
      </w:r>
    </w:p>
    <w:p w14:paraId="62384C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8.5C.3.2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496</w:t>
      </w:r>
    </w:p>
    <w:p w14:paraId="24EA10C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8.5C.3.3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restrictions for CSI-RS beam failure detection</w:t>
      </w:r>
      <w:r w:rsidRPr="00BA7E9A">
        <w:rPr>
          <w:noProof/>
        </w:rPr>
        <w:tab/>
        <w:t>497</w:t>
      </w:r>
    </w:p>
    <w:p w14:paraId="42938A1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 for L1 indication</w:t>
      </w:r>
      <w:r w:rsidRPr="00BA7E9A">
        <w:rPr>
          <w:noProof/>
        </w:rPr>
        <w:tab/>
        <w:t>498</w:t>
      </w:r>
    </w:p>
    <w:p w14:paraId="3125C41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SSB based candidate beam detection</w:t>
      </w:r>
      <w:r w:rsidRPr="00BA7E9A">
        <w:rPr>
          <w:noProof/>
        </w:rPr>
        <w:tab/>
        <w:t>498</w:t>
      </w:r>
    </w:p>
    <w:p w14:paraId="10DF71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8.5C.5.1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498</w:t>
      </w:r>
    </w:p>
    <w:p w14:paraId="671702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8.5C.5.2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498</w:t>
      </w:r>
    </w:p>
    <w:p w14:paraId="78D47AF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candidate beam detection</w:t>
      </w:r>
      <w:r w:rsidRPr="00BA7E9A">
        <w:rPr>
          <w:noProof/>
        </w:rPr>
        <w:tab/>
        <w:t>499</w:t>
      </w:r>
    </w:p>
    <w:p w14:paraId="0A7D806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CSI-RS based candidate beam detection</w:t>
      </w:r>
      <w:r w:rsidRPr="00BA7E9A">
        <w:rPr>
          <w:noProof/>
        </w:rPr>
        <w:tab/>
        <w:t>500</w:t>
      </w:r>
    </w:p>
    <w:p w14:paraId="0BB3342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8.5C.6.1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500</w:t>
      </w:r>
    </w:p>
    <w:p w14:paraId="74E47C0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8.5C.6.2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500</w:t>
      </w:r>
    </w:p>
    <w:p w14:paraId="7C76294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CSI-RS based candidate beam detection</w:t>
      </w:r>
      <w:r w:rsidRPr="00BA7E9A">
        <w:rPr>
          <w:noProof/>
        </w:rPr>
        <w:tab/>
        <w:t>501</w:t>
      </w:r>
    </w:p>
    <w:p w14:paraId="5C1A467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beam failure detection</w:t>
      </w:r>
      <w:r w:rsidRPr="00BA7E9A">
        <w:rPr>
          <w:noProof/>
        </w:rPr>
        <w:tab/>
        <w:t>501</w:t>
      </w:r>
    </w:p>
    <w:p w14:paraId="770DE3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lastRenderedPageBreak/>
        <w:t>8.5C.</w:t>
      </w:r>
      <w:r w:rsidRPr="00BA7E9A">
        <w:rPr>
          <w:rFonts w:eastAsia="?? ??"/>
          <w:noProof/>
          <w:lang w:eastAsia="ja-JP"/>
        </w:rPr>
        <w:t>7</w:t>
      </w:r>
      <w:r w:rsidRPr="00BA7E9A">
        <w:rPr>
          <w:rFonts w:eastAsia="?? ??"/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?? ??"/>
          <w:noProof/>
        </w:rPr>
        <w:t>Scheduling availability of UE performing beam failure detection with a same subcarrier spacing as PDSCH/PDCCH on FR1</w:t>
      </w:r>
      <w:r w:rsidRPr="00BA7E9A">
        <w:rPr>
          <w:noProof/>
        </w:rPr>
        <w:tab/>
        <w:t>501</w:t>
      </w:r>
    </w:p>
    <w:p w14:paraId="6AD2F10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</w:t>
      </w:r>
      <w:r w:rsidRPr="00BA7E9A">
        <w:rPr>
          <w:noProof/>
          <w:lang w:eastAsia="ja-JP"/>
        </w:rPr>
        <w:t>7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beam failure detection with a different subcarrier spacing than PDSCH/PDCCH on FR1</w:t>
      </w:r>
      <w:r w:rsidRPr="00BA7E9A">
        <w:rPr>
          <w:noProof/>
        </w:rPr>
        <w:tab/>
        <w:t>501</w:t>
      </w:r>
    </w:p>
    <w:p w14:paraId="3976569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candidate beam detection</w:t>
      </w:r>
      <w:r w:rsidRPr="00BA7E9A">
        <w:rPr>
          <w:noProof/>
        </w:rPr>
        <w:tab/>
        <w:t>502</w:t>
      </w:r>
    </w:p>
    <w:p w14:paraId="0BE3C03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same subcarrier spacing as PDSCH/PDCCH on FR1</w:t>
      </w:r>
      <w:r w:rsidRPr="00BA7E9A">
        <w:rPr>
          <w:noProof/>
        </w:rPr>
        <w:tab/>
        <w:t>502</w:t>
      </w:r>
    </w:p>
    <w:p w14:paraId="3B52832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different subcarrier spacing than PDSCH/PDCCH on FR1</w:t>
      </w:r>
      <w:r w:rsidRPr="00BA7E9A">
        <w:rPr>
          <w:noProof/>
        </w:rPr>
        <w:tab/>
        <w:t>502</w:t>
      </w:r>
    </w:p>
    <w:p w14:paraId="677F5D3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8.5C.9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 for beam failure detection</w:t>
      </w:r>
      <w:r w:rsidRPr="00BA7E9A">
        <w:rPr>
          <w:noProof/>
        </w:rPr>
        <w:tab/>
        <w:t>502</w:t>
      </w:r>
    </w:p>
    <w:p w14:paraId="1C2706B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 delay</w:t>
      </w:r>
      <w:r w:rsidRPr="00BA7E9A">
        <w:rPr>
          <w:noProof/>
        </w:rPr>
        <w:tab/>
        <w:t>502</w:t>
      </w:r>
    </w:p>
    <w:p w14:paraId="2039026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502</w:t>
      </w:r>
    </w:p>
    <w:p w14:paraId="461F040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DCI and timer based BWP switch delay on a single CC</w:t>
      </w:r>
      <w:r w:rsidRPr="00BA7E9A">
        <w:rPr>
          <w:noProof/>
        </w:rPr>
        <w:tab/>
        <w:t>503</w:t>
      </w:r>
    </w:p>
    <w:p w14:paraId="2EEAB17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DCI based BWP switch delay on multiple CCs</w:t>
      </w:r>
      <w:r w:rsidRPr="00BA7E9A">
        <w:rPr>
          <w:noProof/>
        </w:rPr>
        <w:tab/>
        <w:t>504</w:t>
      </w:r>
    </w:p>
    <w:p w14:paraId="7CA65C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8.6.2A.1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Simultaneous DCI based BWP switch delay on multiple CCs</w:t>
      </w:r>
      <w:r w:rsidRPr="00BA7E9A">
        <w:rPr>
          <w:noProof/>
        </w:rPr>
        <w:tab/>
        <w:t>504</w:t>
      </w:r>
    </w:p>
    <w:p w14:paraId="154A82C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8.6.2A.2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Non-simultaneous DCI based BWP switch delay on multiple CCs</w:t>
      </w:r>
      <w:r w:rsidRPr="00BA7E9A">
        <w:rPr>
          <w:noProof/>
        </w:rPr>
        <w:tab/>
        <w:t>506</w:t>
      </w:r>
    </w:p>
    <w:p w14:paraId="66879B3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8.6.2B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Timer based BWP switch delay on multiple CCs</w:t>
      </w:r>
      <w:r w:rsidRPr="00BA7E9A">
        <w:rPr>
          <w:noProof/>
        </w:rPr>
        <w:tab/>
        <w:t>506</w:t>
      </w:r>
    </w:p>
    <w:p w14:paraId="7B59F95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8.6.2B.1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Simultaneous timer based BWP switch delay on multiple CCs</w:t>
      </w:r>
      <w:r w:rsidRPr="00BA7E9A">
        <w:rPr>
          <w:noProof/>
        </w:rPr>
        <w:tab/>
        <w:t>506</w:t>
      </w:r>
    </w:p>
    <w:p w14:paraId="45BFB4E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8.6.2B.2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Non-simultaneous timer based BWP switch delay on multiple CCs</w:t>
      </w:r>
      <w:r w:rsidRPr="00BA7E9A">
        <w:rPr>
          <w:noProof/>
        </w:rPr>
        <w:tab/>
        <w:t>506</w:t>
      </w:r>
    </w:p>
    <w:p w14:paraId="668BFF9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RRC based BWP switch delay on a single CC</w:t>
      </w:r>
      <w:r w:rsidRPr="00BA7E9A">
        <w:rPr>
          <w:noProof/>
        </w:rPr>
        <w:tab/>
        <w:t>507</w:t>
      </w:r>
    </w:p>
    <w:p w14:paraId="23D8755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zh-CN"/>
        </w:rPr>
        <w:t>8.6.3A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zh-CN"/>
        </w:rPr>
        <w:t>RRC based BWP switch delay on multiple CCs</w:t>
      </w:r>
      <w:r w:rsidRPr="00BA7E9A">
        <w:rPr>
          <w:noProof/>
        </w:rPr>
        <w:tab/>
        <w:t>508</w:t>
      </w:r>
    </w:p>
    <w:p w14:paraId="421A09E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zh-CN"/>
        </w:rPr>
        <w:t>8.6.3A.1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zh-CN"/>
        </w:rPr>
        <w:t>Simultaneous RRC based BWP switch delay on multiple CCs</w:t>
      </w:r>
      <w:r w:rsidRPr="00BA7E9A">
        <w:rPr>
          <w:noProof/>
        </w:rPr>
        <w:tab/>
        <w:t>508</w:t>
      </w:r>
    </w:p>
    <w:p w14:paraId="7BFBD74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zh-CN"/>
        </w:rPr>
        <w:t>8.6.3A.2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zh-CN"/>
        </w:rPr>
        <w:t>Non-simultaneous RRC based BWP switch delay on multiple CCs</w:t>
      </w:r>
      <w:r w:rsidRPr="00BA7E9A">
        <w:rPr>
          <w:noProof/>
        </w:rPr>
        <w:tab/>
        <w:t>508</w:t>
      </w:r>
    </w:p>
    <w:p w14:paraId="077FE87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BWP switch delay on Consistent UL CCA recovery</w:t>
      </w:r>
      <w:r w:rsidRPr="00BA7E9A">
        <w:rPr>
          <w:noProof/>
        </w:rPr>
        <w:tab/>
        <w:t>509</w:t>
      </w:r>
    </w:p>
    <w:p w14:paraId="5105CCF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8.6A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 delay for RedCap</w:t>
      </w:r>
      <w:r w:rsidRPr="00BA7E9A">
        <w:rPr>
          <w:noProof/>
        </w:rPr>
        <w:tab/>
        <w:t>509</w:t>
      </w:r>
    </w:p>
    <w:p w14:paraId="6694C7E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8.6A.1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509</w:t>
      </w:r>
    </w:p>
    <w:p w14:paraId="74C55D7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8.6A.2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DCI and timer based BWP switch delay on a single CC</w:t>
      </w:r>
      <w:r w:rsidRPr="00BA7E9A">
        <w:rPr>
          <w:noProof/>
        </w:rPr>
        <w:tab/>
        <w:t>509</w:t>
      </w:r>
    </w:p>
    <w:p w14:paraId="529F0CF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8.6A.3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RRC based BWP switch delay on a single CC</w:t>
      </w:r>
      <w:r w:rsidRPr="00BA7E9A">
        <w:rPr>
          <w:noProof/>
        </w:rPr>
        <w:tab/>
        <w:t>511</w:t>
      </w:r>
    </w:p>
    <w:p w14:paraId="3AC2752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8.6C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 delay for satellite access</w:t>
      </w:r>
      <w:r w:rsidRPr="00BA7E9A">
        <w:rPr>
          <w:noProof/>
        </w:rPr>
        <w:tab/>
        <w:t>511</w:t>
      </w:r>
    </w:p>
    <w:p w14:paraId="5115C6F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511</w:t>
      </w:r>
    </w:p>
    <w:p w14:paraId="4B7FC5F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DCI and timer based BWP switch delay on a single CC</w:t>
      </w:r>
      <w:r w:rsidRPr="00BA7E9A">
        <w:rPr>
          <w:noProof/>
        </w:rPr>
        <w:tab/>
        <w:t>511</w:t>
      </w:r>
    </w:p>
    <w:p w14:paraId="7FDB018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8.6C.3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RRC based BWP switch delay on a single CC</w:t>
      </w:r>
      <w:r w:rsidRPr="00BA7E9A">
        <w:rPr>
          <w:noProof/>
        </w:rPr>
        <w:tab/>
        <w:t>513</w:t>
      </w:r>
    </w:p>
    <w:p w14:paraId="0FD58B1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Void</w:t>
      </w:r>
      <w:r w:rsidRPr="00BA7E9A">
        <w:rPr>
          <w:noProof/>
        </w:rPr>
        <w:tab/>
        <w:t>513</w:t>
      </w:r>
    </w:p>
    <w:p w14:paraId="0E464B2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NE-DC: E-UTRAN </w:t>
      </w:r>
      <w:r w:rsidRPr="00BA7E9A">
        <w:rPr>
          <w:noProof/>
          <w:lang w:eastAsia="zh-CN"/>
        </w:rPr>
        <w:t>P</w:t>
      </w:r>
      <w:r w:rsidRPr="00BA7E9A">
        <w:rPr>
          <w:noProof/>
          <w:lang w:eastAsia="ko-KR"/>
        </w:rPr>
        <w:t>SCell Addition and Release Delay</w:t>
      </w:r>
      <w:r w:rsidRPr="00BA7E9A">
        <w:rPr>
          <w:noProof/>
        </w:rPr>
        <w:tab/>
        <w:t>513</w:t>
      </w:r>
    </w:p>
    <w:p w14:paraId="39BEB1F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513</w:t>
      </w:r>
    </w:p>
    <w:p w14:paraId="63BD7E6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E-UTRAN </w:t>
      </w:r>
      <w:r w:rsidRPr="00BA7E9A">
        <w:rPr>
          <w:noProof/>
          <w:lang w:eastAsia="zh-CN"/>
        </w:rPr>
        <w:t>P</w:t>
      </w:r>
      <w:r w:rsidRPr="00BA7E9A">
        <w:rPr>
          <w:noProof/>
          <w:lang w:eastAsia="ko-KR"/>
        </w:rPr>
        <w:t>SCell Addition Delay Requirement</w:t>
      </w:r>
      <w:r w:rsidRPr="00BA7E9A">
        <w:rPr>
          <w:noProof/>
        </w:rPr>
        <w:tab/>
        <w:t>513</w:t>
      </w:r>
    </w:p>
    <w:p w14:paraId="77A65DE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E-UTRAN </w:t>
      </w:r>
      <w:r w:rsidRPr="00BA7E9A">
        <w:rPr>
          <w:noProof/>
          <w:lang w:eastAsia="zh-CN"/>
        </w:rPr>
        <w:t>P</w:t>
      </w:r>
      <w:r w:rsidRPr="00BA7E9A">
        <w:rPr>
          <w:noProof/>
          <w:lang w:eastAsia="ko-KR"/>
        </w:rPr>
        <w:t>SCell Release Delay Requirement</w:t>
      </w:r>
      <w:r w:rsidRPr="00BA7E9A">
        <w:rPr>
          <w:noProof/>
        </w:rPr>
        <w:tab/>
        <w:t>514</w:t>
      </w:r>
    </w:p>
    <w:p w14:paraId="446D3AC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NR-DC: PSCell Addition and Release Delay</w:t>
      </w:r>
      <w:r w:rsidRPr="00BA7E9A">
        <w:rPr>
          <w:noProof/>
        </w:rPr>
        <w:tab/>
        <w:t>514</w:t>
      </w:r>
    </w:p>
    <w:p w14:paraId="2D742E9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514</w:t>
      </w:r>
    </w:p>
    <w:p w14:paraId="5D2B67C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PSCell Addition Delay Requirement</w:t>
      </w:r>
      <w:r w:rsidRPr="00BA7E9A">
        <w:rPr>
          <w:noProof/>
        </w:rPr>
        <w:tab/>
        <w:t>514</w:t>
      </w:r>
    </w:p>
    <w:p w14:paraId="653A690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P</w:t>
      </w:r>
      <w:r w:rsidRPr="00BA7E9A">
        <w:rPr>
          <w:noProof/>
          <w:lang w:eastAsia="ko-KR"/>
        </w:rPr>
        <w:t>SCell Release Delay Requirement</w:t>
      </w:r>
      <w:r w:rsidRPr="00BA7E9A">
        <w:rPr>
          <w:noProof/>
        </w:rPr>
        <w:tab/>
        <w:t>515</w:t>
      </w:r>
    </w:p>
    <w:p w14:paraId="0CDD3DC4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8.9A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Conditional PSCell Addition Delay</w:t>
      </w:r>
      <w:r w:rsidRPr="00BA7E9A">
        <w:rPr>
          <w:noProof/>
        </w:rPr>
        <w:tab/>
        <w:t>515</w:t>
      </w:r>
    </w:p>
    <w:p w14:paraId="1E974F7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8.9A.1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515</w:t>
      </w:r>
    </w:p>
    <w:p w14:paraId="2DD031B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8.9A.2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Conditional PSCell Addition Delay Requirement</w:t>
      </w:r>
      <w:r w:rsidRPr="00BA7E9A">
        <w:rPr>
          <w:noProof/>
        </w:rPr>
        <w:tab/>
        <w:t>515</w:t>
      </w:r>
    </w:p>
    <w:p w14:paraId="271111A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8.9A.2.1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 time</w:t>
      </w:r>
      <w:r w:rsidRPr="00BA7E9A">
        <w:rPr>
          <w:noProof/>
        </w:rPr>
        <w:tab/>
        <w:t>516</w:t>
      </w:r>
    </w:p>
    <w:p w14:paraId="54DE0B8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8.9B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NR-DC: PSCell Addition and Release Delay in Carriers with CCA</w:t>
      </w:r>
      <w:r w:rsidRPr="00BA7E9A">
        <w:rPr>
          <w:noProof/>
        </w:rPr>
        <w:tab/>
        <w:t>516</w:t>
      </w:r>
    </w:p>
    <w:p w14:paraId="656D232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8.9B.1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Introduction</w:t>
      </w:r>
      <w:r w:rsidRPr="00BA7E9A">
        <w:rPr>
          <w:noProof/>
        </w:rPr>
        <w:tab/>
        <w:t>516</w:t>
      </w:r>
    </w:p>
    <w:p w14:paraId="26EAFC6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8.9B.2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PSCell Addition Delay Requirement</w:t>
      </w:r>
      <w:r w:rsidRPr="00BA7E9A">
        <w:rPr>
          <w:noProof/>
        </w:rPr>
        <w:tab/>
        <w:t>517</w:t>
      </w:r>
    </w:p>
    <w:p w14:paraId="1FE1650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ko-KR"/>
        </w:rPr>
        <w:t>8.9B.3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P</w:t>
      </w:r>
      <w:r w:rsidRPr="00BA7E9A">
        <w:rPr>
          <w:rFonts w:eastAsiaTheme="minorEastAsia"/>
          <w:noProof/>
          <w:lang w:eastAsia="ko-KR"/>
        </w:rPr>
        <w:t>SCell Release Delay Requirement</w:t>
      </w:r>
      <w:r w:rsidRPr="00BA7E9A">
        <w:rPr>
          <w:noProof/>
        </w:rPr>
        <w:tab/>
        <w:t>517</w:t>
      </w:r>
    </w:p>
    <w:p w14:paraId="24ED186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  <w:lang w:val="en-US"/>
        </w:rPr>
        <w:t>Active TCI state switching delay</w:t>
      </w:r>
      <w:r w:rsidRPr="00BA7E9A">
        <w:rPr>
          <w:noProof/>
        </w:rPr>
        <w:tab/>
        <w:t>518</w:t>
      </w:r>
    </w:p>
    <w:p w14:paraId="36CD177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val="en-US"/>
        </w:rPr>
        <w:t>8.10.3A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  <w:lang w:val="en-US"/>
        </w:rPr>
        <w:t>MAC-CE based TCI state switch delay in HST FR2 scenarios</w:t>
      </w:r>
      <w:r w:rsidRPr="00BA7E9A">
        <w:rPr>
          <w:noProof/>
        </w:rPr>
        <w:tab/>
        <w:t>519</w:t>
      </w:r>
    </w:p>
    <w:p w14:paraId="750AA62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val="en-US"/>
        </w:rPr>
        <w:t>8.10.4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DCI based </w:t>
      </w:r>
      <w:r w:rsidRPr="00BA7E9A">
        <w:rPr>
          <w:rFonts w:eastAsia="Malgun Gothic"/>
          <w:noProof/>
          <w:lang w:val="en-US"/>
        </w:rPr>
        <w:t>TCI</w:t>
      </w:r>
      <w:r w:rsidRPr="00BA7E9A">
        <w:rPr>
          <w:noProof/>
          <w:lang w:val="en-US"/>
        </w:rPr>
        <w:t xml:space="preserve"> state switch delay</w:t>
      </w:r>
      <w:r w:rsidRPr="00BA7E9A">
        <w:rPr>
          <w:noProof/>
        </w:rPr>
        <w:tab/>
        <w:t>519</w:t>
      </w:r>
    </w:p>
    <w:p w14:paraId="3494B8D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8.10.5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RRC based TCI state switch delay</w:t>
      </w:r>
      <w:r w:rsidRPr="00BA7E9A">
        <w:rPr>
          <w:noProof/>
        </w:rPr>
        <w:tab/>
        <w:t>520</w:t>
      </w:r>
    </w:p>
    <w:p w14:paraId="4883595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8.10.6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Active TCI state list update delay</w:t>
      </w:r>
      <w:r w:rsidRPr="00BA7E9A">
        <w:rPr>
          <w:noProof/>
        </w:rPr>
        <w:tab/>
        <w:t>520</w:t>
      </w:r>
    </w:p>
    <w:p w14:paraId="7206F42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8.10A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Active TCI state switching delay with CCA</w:t>
      </w:r>
      <w:r w:rsidRPr="00BA7E9A">
        <w:rPr>
          <w:noProof/>
        </w:rPr>
        <w:tab/>
        <w:t>520</w:t>
      </w:r>
    </w:p>
    <w:p w14:paraId="0FD294E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</w:t>
      </w:r>
      <w:r w:rsidRPr="00BA7E9A">
        <w:rPr>
          <w:rFonts w:eastAsia="Malgun Gothic"/>
          <w:noProof/>
          <w:lang w:val="en-US"/>
        </w:rPr>
        <w:t>10A</w:t>
      </w:r>
      <w:r w:rsidRPr="00BA7E9A">
        <w:rPr>
          <w:noProof/>
          <w:lang w:val="en-US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520</w:t>
      </w:r>
    </w:p>
    <w:p w14:paraId="1CA7361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8.10A.2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Known conditions for TCI state</w:t>
      </w:r>
      <w:r w:rsidRPr="00BA7E9A">
        <w:rPr>
          <w:noProof/>
        </w:rPr>
        <w:tab/>
        <w:t>521</w:t>
      </w:r>
    </w:p>
    <w:p w14:paraId="55D1DCF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8.10A.3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MAC-CE based TCI state switch delay</w:t>
      </w:r>
      <w:r w:rsidRPr="00BA7E9A">
        <w:rPr>
          <w:noProof/>
        </w:rPr>
        <w:tab/>
        <w:t>521</w:t>
      </w:r>
    </w:p>
    <w:p w14:paraId="6F17428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val="en-US"/>
        </w:rPr>
        <w:t>8.10A.4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DCI based </w:t>
      </w:r>
      <w:r w:rsidRPr="00BA7E9A">
        <w:rPr>
          <w:rFonts w:eastAsia="Malgun Gothic"/>
          <w:noProof/>
          <w:lang w:val="en-US"/>
        </w:rPr>
        <w:t>TCI</w:t>
      </w:r>
      <w:r w:rsidRPr="00BA7E9A">
        <w:rPr>
          <w:noProof/>
          <w:lang w:val="en-US"/>
        </w:rPr>
        <w:t xml:space="preserve"> state switch delay</w:t>
      </w:r>
      <w:r w:rsidRPr="00BA7E9A">
        <w:rPr>
          <w:noProof/>
        </w:rPr>
        <w:tab/>
        <w:t>522</w:t>
      </w:r>
    </w:p>
    <w:p w14:paraId="6A5F26F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8.10A.5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RRC based TCI state switch delay</w:t>
      </w:r>
      <w:r w:rsidRPr="00BA7E9A">
        <w:rPr>
          <w:noProof/>
        </w:rPr>
        <w:tab/>
        <w:t>522</w:t>
      </w:r>
    </w:p>
    <w:p w14:paraId="5F67360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8.10</w:t>
      </w:r>
      <w:r w:rsidRPr="00BA7E9A">
        <w:rPr>
          <w:noProof/>
          <w:lang w:val="en-US" w:eastAsia="zh-CN"/>
        </w:rPr>
        <w:t>A</w:t>
      </w:r>
      <w:r w:rsidRPr="00BA7E9A">
        <w:rPr>
          <w:noProof/>
          <w:lang w:val="en-US"/>
        </w:rPr>
        <w:t>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Active TCI state list update delay</w:t>
      </w:r>
      <w:r w:rsidRPr="00BA7E9A">
        <w:rPr>
          <w:noProof/>
        </w:rPr>
        <w:tab/>
        <w:t>523</w:t>
      </w:r>
    </w:p>
    <w:p w14:paraId="1590E2B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8.10B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TCI state switching delay for RedCap</w:t>
      </w:r>
      <w:r w:rsidRPr="00BA7E9A">
        <w:rPr>
          <w:noProof/>
        </w:rPr>
        <w:tab/>
        <w:t>523</w:t>
      </w:r>
    </w:p>
    <w:p w14:paraId="7256727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8.10B.1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523</w:t>
      </w:r>
    </w:p>
    <w:p w14:paraId="79719C2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8.10B.2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Known conditions for TCI state</w:t>
      </w:r>
      <w:r w:rsidRPr="00BA7E9A">
        <w:rPr>
          <w:noProof/>
        </w:rPr>
        <w:tab/>
        <w:t>523</w:t>
      </w:r>
    </w:p>
    <w:p w14:paraId="1680D0C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8.10B.3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TCI state switch delay</w:t>
      </w:r>
      <w:r w:rsidRPr="00BA7E9A">
        <w:rPr>
          <w:noProof/>
        </w:rPr>
        <w:tab/>
        <w:t>524</w:t>
      </w:r>
    </w:p>
    <w:p w14:paraId="66D6FE5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</w:rPr>
        <w:t>8.10B.4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DCI based </w:t>
      </w:r>
      <w:r w:rsidRPr="00BA7E9A">
        <w:rPr>
          <w:rFonts w:eastAsia="Malgun Gothic"/>
          <w:noProof/>
        </w:rPr>
        <w:t>TCI</w:t>
      </w:r>
      <w:r w:rsidRPr="00BA7E9A">
        <w:rPr>
          <w:noProof/>
        </w:rPr>
        <w:t xml:space="preserve"> state switch delay</w:t>
      </w:r>
      <w:r w:rsidRPr="00BA7E9A">
        <w:rPr>
          <w:noProof/>
        </w:rPr>
        <w:tab/>
        <w:t>524</w:t>
      </w:r>
    </w:p>
    <w:p w14:paraId="60E866C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8.10B.5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based TCI state switch delay</w:t>
      </w:r>
      <w:r w:rsidRPr="00BA7E9A">
        <w:rPr>
          <w:noProof/>
        </w:rPr>
        <w:tab/>
        <w:t>525</w:t>
      </w:r>
    </w:p>
    <w:p w14:paraId="4EBD022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8.10B.6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TCI state list update delay</w:t>
      </w:r>
      <w:r w:rsidRPr="00BA7E9A">
        <w:rPr>
          <w:noProof/>
        </w:rPr>
        <w:tab/>
        <w:t>525</w:t>
      </w:r>
    </w:p>
    <w:p w14:paraId="440905D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8.10C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  <w:lang w:val="en-US"/>
        </w:rPr>
        <w:t>Active TCI state switching delay for satellite access</w:t>
      </w:r>
      <w:r w:rsidRPr="00BA7E9A">
        <w:rPr>
          <w:noProof/>
        </w:rPr>
        <w:tab/>
        <w:t>526</w:t>
      </w:r>
    </w:p>
    <w:p w14:paraId="2931B0E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</w:t>
      </w:r>
      <w:r w:rsidRPr="00BA7E9A">
        <w:rPr>
          <w:rFonts w:eastAsia="Malgun Gothic"/>
          <w:noProof/>
          <w:lang w:val="en-US"/>
        </w:rPr>
        <w:t>10C</w:t>
      </w:r>
      <w:r w:rsidRPr="00BA7E9A">
        <w:rPr>
          <w:noProof/>
          <w:lang w:val="en-US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526</w:t>
      </w:r>
    </w:p>
    <w:p w14:paraId="725C05F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8.10C.2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MAC-CE based TCI state switch delay</w:t>
      </w:r>
      <w:r w:rsidRPr="00BA7E9A">
        <w:rPr>
          <w:noProof/>
        </w:rPr>
        <w:tab/>
        <w:t>526</w:t>
      </w:r>
    </w:p>
    <w:p w14:paraId="4F5E17E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val="en-US"/>
        </w:rPr>
        <w:t>8.10C.4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DCI based </w:t>
      </w:r>
      <w:r w:rsidRPr="00BA7E9A">
        <w:rPr>
          <w:rFonts w:eastAsia="Malgun Gothic"/>
          <w:noProof/>
          <w:lang w:val="en-US"/>
        </w:rPr>
        <w:t>TCI</w:t>
      </w:r>
      <w:r w:rsidRPr="00BA7E9A">
        <w:rPr>
          <w:noProof/>
          <w:lang w:val="en-US"/>
        </w:rPr>
        <w:t xml:space="preserve"> state switch delay</w:t>
      </w:r>
      <w:r w:rsidRPr="00BA7E9A">
        <w:rPr>
          <w:noProof/>
        </w:rPr>
        <w:tab/>
        <w:t>526</w:t>
      </w:r>
    </w:p>
    <w:p w14:paraId="67C872F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8.10C.5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RRC based TCI state switch delay</w:t>
      </w:r>
      <w:r w:rsidRPr="00BA7E9A">
        <w:rPr>
          <w:noProof/>
        </w:rPr>
        <w:tab/>
        <w:t>526</w:t>
      </w:r>
    </w:p>
    <w:p w14:paraId="0FEED9A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8.10C.6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Active TCI state list update delay</w:t>
      </w:r>
      <w:r w:rsidRPr="00BA7E9A">
        <w:rPr>
          <w:noProof/>
        </w:rPr>
        <w:tab/>
        <w:t>526</w:t>
      </w:r>
    </w:p>
    <w:p w14:paraId="59209B6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8.11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PSCell Change</w:t>
      </w:r>
      <w:r w:rsidRPr="00BA7E9A">
        <w:rPr>
          <w:noProof/>
        </w:rPr>
        <w:tab/>
        <w:t>527</w:t>
      </w:r>
    </w:p>
    <w:p w14:paraId="52F7BAE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8.11A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ko-KR"/>
        </w:rPr>
        <w:t xml:space="preserve">PSCell Change </w:t>
      </w:r>
      <w:r w:rsidRPr="00BA7E9A">
        <w:rPr>
          <w:rFonts w:eastAsiaTheme="minorEastAsia"/>
          <w:noProof/>
          <w:lang w:eastAsia="zh-CN"/>
        </w:rPr>
        <w:t>in Carriers with CCA</w:t>
      </w:r>
      <w:r w:rsidRPr="00BA7E9A">
        <w:rPr>
          <w:noProof/>
        </w:rPr>
        <w:tab/>
        <w:t>527</w:t>
      </w:r>
    </w:p>
    <w:p w14:paraId="04CA17F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8.11B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Conditional PSCell Change</w:t>
      </w:r>
      <w:r w:rsidRPr="00BA7E9A">
        <w:rPr>
          <w:noProof/>
        </w:rPr>
        <w:tab/>
        <w:t>527</w:t>
      </w:r>
    </w:p>
    <w:p w14:paraId="5807509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8.11B.1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527</w:t>
      </w:r>
    </w:p>
    <w:p w14:paraId="2BAB076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8.11B.2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Conditoinal PSCell Change delay</w:t>
      </w:r>
      <w:r w:rsidRPr="00BA7E9A">
        <w:rPr>
          <w:noProof/>
        </w:rPr>
        <w:tab/>
        <w:t>528</w:t>
      </w:r>
    </w:p>
    <w:p w14:paraId="5B4882E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8.11B.2.1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 time</w:t>
      </w:r>
      <w:r w:rsidRPr="00BA7E9A">
        <w:rPr>
          <w:noProof/>
        </w:rPr>
        <w:tab/>
        <w:t>528</w:t>
      </w:r>
    </w:p>
    <w:p w14:paraId="07D32C3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ko-KR"/>
        </w:rPr>
        <w:t>8.11D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ko-KR"/>
        </w:rPr>
        <w:t xml:space="preserve">Conditional PSCell Change </w:t>
      </w:r>
      <w:r w:rsidRPr="00BA7E9A">
        <w:rPr>
          <w:rFonts w:eastAsiaTheme="minorEastAsia"/>
          <w:noProof/>
          <w:lang w:eastAsia="zh-CN"/>
        </w:rPr>
        <w:t>in Carriers with CCA</w:t>
      </w:r>
      <w:r w:rsidRPr="00BA7E9A">
        <w:rPr>
          <w:noProof/>
        </w:rPr>
        <w:tab/>
        <w:t>529</w:t>
      </w:r>
    </w:p>
    <w:p w14:paraId="4B531DD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ko-KR"/>
        </w:rPr>
        <w:t>8.11D.1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ko-KR"/>
        </w:rPr>
        <w:t>Introduction</w:t>
      </w:r>
      <w:r w:rsidRPr="00BA7E9A">
        <w:rPr>
          <w:noProof/>
        </w:rPr>
        <w:tab/>
        <w:t>529</w:t>
      </w:r>
    </w:p>
    <w:p w14:paraId="4EAC398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ko-KR"/>
        </w:rPr>
        <w:t>8.11D.2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ko-KR"/>
        </w:rPr>
        <w:t>Conditi</w:t>
      </w:r>
      <w:r w:rsidRPr="00BA7E9A">
        <w:rPr>
          <w:rFonts w:eastAsiaTheme="minorEastAsia"/>
          <w:noProof/>
          <w:lang w:val="en-US" w:eastAsia="zh-CN"/>
        </w:rPr>
        <w:t>o</w:t>
      </w:r>
      <w:r w:rsidRPr="00BA7E9A">
        <w:rPr>
          <w:rFonts w:eastAsiaTheme="minorEastAsia"/>
          <w:noProof/>
          <w:lang w:val="en-US" w:eastAsia="ko-KR"/>
        </w:rPr>
        <w:t>nal PSCell Change delay</w:t>
      </w:r>
      <w:r w:rsidRPr="00BA7E9A">
        <w:rPr>
          <w:noProof/>
        </w:rPr>
        <w:tab/>
        <w:t>529</w:t>
      </w:r>
    </w:p>
    <w:p w14:paraId="40282FB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 w:eastAsia="zh-CN"/>
        </w:rPr>
        <w:t>8.11D.2.1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zh-CN"/>
        </w:rPr>
        <w:t>Measurement time</w:t>
      </w:r>
      <w:r w:rsidRPr="00BA7E9A">
        <w:rPr>
          <w:noProof/>
        </w:rPr>
        <w:tab/>
        <w:t>530</w:t>
      </w:r>
    </w:p>
    <w:p w14:paraId="60BB250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Uplink spatial relation switch delay</w:t>
      </w:r>
      <w:r w:rsidRPr="00BA7E9A">
        <w:rPr>
          <w:noProof/>
        </w:rPr>
        <w:tab/>
        <w:t>530</w:t>
      </w:r>
    </w:p>
    <w:p w14:paraId="06880AB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530</w:t>
      </w:r>
    </w:p>
    <w:p w14:paraId="2C10809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Known conditions for spatial relation when associated with DL-RS</w:t>
      </w:r>
      <w:r w:rsidRPr="00BA7E9A">
        <w:rPr>
          <w:noProof/>
        </w:rPr>
        <w:tab/>
        <w:t>530</w:t>
      </w:r>
    </w:p>
    <w:p w14:paraId="10215CA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MAC-CE based spatial relation switch delay</w:t>
      </w:r>
      <w:r w:rsidRPr="00BA7E9A">
        <w:rPr>
          <w:noProof/>
        </w:rPr>
        <w:tab/>
        <w:t>531</w:t>
      </w:r>
    </w:p>
    <w:p w14:paraId="6AED011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val="en-US"/>
        </w:rPr>
        <w:t>8.12.4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DCI based spatial relation switch delay</w:t>
      </w:r>
      <w:r w:rsidRPr="00BA7E9A">
        <w:rPr>
          <w:noProof/>
        </w:rPr>
        <w:tab/>
        <w:t>531</w:t>
      </w:r>
    </w:p>
    <w:p w14:paraId="214F713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RRC based spatial relation switch delay</w:t>
      </w:r>
      <w:r w:rsidRPr="00BA7E9A">
        <w:rPr>
          <w:noProof/>
        </w:rPr>
        <w:tab/>
        <w:t>532</w:t>
      </w:r>
    </w:p>
    <w:p w14:paraId="7FB7757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Uplink spatial relation switch delay for RedCap</w:t>
      </w:r>
      <w:r w:rsidRPr="00BA7E9A">
        <w:rPr>
          <w:noProof/>
        </w:rPr>
        <w:tab/>
        <w:t>532</w:t>
      </w:r>
    </w:p>
    <w:p w14:paraId="3C2152C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532</w:t>
      </w:r>
    </w:p>
    <w:p w14:paraId="6572924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Known conditions for spatial relation when associated with DL-RS</w:t>
      </w:r>
      <w:r w:rsidRPr="00BA7E9A">
        <w:rPr>
          <w:noProof/>
        </w:rPr>
        <w:tab/>
        <w:t>532</w:t>
      </w:r>
    </w:p>
    <w:p w14:paraId="7761DD9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MAC-CE based spatial relation switch delay</w:t>
      </w:r>
      <w:r w:rsidRPr="00BA7E9A">
        <w:rPr>
          <w:noProof/>
        </w:rPr>
        <w:tab/>
        <w:t>533</w:t>
      </w:r>
    </w:p>
    <w:p w14:paraId="007FE8F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val="en-US"/>
        </w:rPr>
        <w:t>8.12A.4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DCI based spatial relation switch delay</w:t>
      </w:r>
      <w:r w:rsidRPr="00BA7E9A">
        <w:rPr>
          <w:noProof/>
        </w:rPr>
        <w:tab/>
        <w:t>533</w:t>
      </w:r>
    </w:p>
    <w:p w14:paraId="46191B3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8.12A.5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RRC based spatial relation switch delay</w:t>
      </w:r>
      <w:r w:rsidRPr="00BA7E9A">
        <w:rPr>
          <w:noProof/>
        </w:rPr>
        <w:tab/>
        <w:t>534</w:t>
      </w:r>
    </w:p>
    <w:p w14:paraId="4C36758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8.12C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Uplink spatial relation switch delay for satellite access</w:t>
      </w:r>
      <w:r w:rsidRPr="00BA7E9A">
        <w:rPr>
          <w:noProof/>
        </w:rPr>
        <w:tab/>
        <w:t>534</w:t>
      </w:r>
    </w:p>
    <w:p w14:paraId="6048CD0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Void</w:t>
      </w:r>
      <w:r w:rsidRPr="00BA7E9A">
        <w:rPr>
          <w:noProof/>
        </w:rPr>
        <w:tab/>
        <w:t>535</w:t>
      </w:r>
    </w:p>
    <w:p w14:paraId="63EF97A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Void</w:t>
      </w:r>
      <w:r w:rsidRPr="00BA7E9A">
        <w:rPr>
          <w:noProof/>
        </w:rPr>
        <w:tab/>
        <w:t>535</w:t>
      </w:r>
    </w:p>
    <w:p w14:paraId="799AE93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8.12C.3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Void</w:t>
      </w:r>
      <w:r w:rsidRPr="00BA7E9A">
        <w:rPr>
          <w:noProof/>
        </w:rPr>
        <w:tab/>
        <w:t>535</w:t>
      </w:r>
    </w:p>
    <w:p w14:paraId="46F2D31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val="en-US"/>
        </w:rPr>
        <w:t>8.12C.4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Void</w:t>
      </w:r>
      <w:r w:rsidRPr="00BA7E9A">
        <w:rPr>
          <w:noProof/>
        </w:rPr>
        <w:tab/>
        <w:t>535</w:t>
      </w:r>
    </w:p>
    <w:p w14:paraId="6C9975B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8.12C.5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Void</w:t>
      </w:r>
      <w:r w:rsidRPr="00BA7E9A">
        <w:rPr>
          <w:noProof/>
        </w:rPr>
        <w:tab/>
        <w:t>535</w:t>
      </w:r>
    </w:p>
    <w:p w14:paraId="5645F58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UE-specific CBW change</w:t>
      </w:r>
      <w:r w:rsidRPr="00BA7E9A">
        <w:rPr>
          <w:noProof/>
        </w:rPr>
        <w:tab/>
        <w:t>535</w:t>
      </w:r>
    </w:p>
    <w:p w14:paraId="54E9F6A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535</w:t>
      </w:r>
    </w:p>
    <w:p w14:paraId="2EA8CCC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UE-specific CBW change delay</w:t>
      </w:r>
      <w:r w:rsidRPr="00BA7E9A">
        <w:rPr>
          <w:noProof/>
        </w:rPr>
        <w:tab/>
        <w:t>535</w:t>
      </w:r>
    </w:p>
    <w:p w14:paraId="1CC57D5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UE-specific CBW change for RedCap</w:t>
      </w:r>
      <w:r w:rsidRPr="00BA7E9A">
        <w:rPr>
          <w:noProof/>
        </w:rPr>
        <w:tab/>
        <w:t>535</w:t>
      </w:r>
    </w:p>
    <w:p w14:paraId="5F65195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8.13A.1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535</w:t>
      </w:r>
    </w:p>
    <w:p w14:paraId="4488F53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8.13A.2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UE-specific CBW change delay</w:t>
      </w:r>
      <w:r w:rsidRPr="00BA7E9A">
        <w:rPr>
          <w:noProof/>
        </w:rPr>
        <w:tab/>
        <w:t>535</w:t>
      </w:r>
    </w:p>
    <w:p w14:paraId="55333E8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8.13C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UE-specific CBW change for satellite access</w:t>
      </w:r>
      <w:r w:rsidRPr="00BA7E9A">
        <w:rPr>
          <w:noProof/>
        </w:rPr>
        <w:tab/>
        <w:t>536</w:t>
      </w:r>
    </w:p>
    <w:p w14:paraId="29F39AB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8.13C.1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536</w:t>
      </w:r>
    </w:p>
    <w:p w14:paraId="0182284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8.13C.2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UE-specific CBW change delay</w:t>
      </w:r>
      <w:r w:rsidRPr="00BA7E9A">
        <w:rPr>
          <w:noProof/>
        </w:rPr>
        <w:tab/>
        <w:t>536</w:t>
      </w:r>
    </w:p>
    <w:p w14:paraId="794F290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Pathloss reference signal switching delay</w:t>
      </w:r>
      <w:r w:rsidRPr="00BA7E9A">
        <w:rPr>
          <w:noProof/>
        </w:rPr>
        <w:tab/>
        <w:t>536</w:t>
      </w:r>
    </w:p>
    <w:p w14:paraId="6CE6664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536</w:t>
      </w:r>
    </w:p>
    <w:p w14:paraId="5DEDE07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Known conditions for pathloss reference signal</w:t>
      </w:r>
      <w:r w:rsidRPr="00BA7E9A">
        <w:rPr>
          <w:noProof/>
        </w:rPr>
        <w:tab/>
        <w:t>537</w:t>
      </w:r>
    </w:p>
    <w:p w14:paraId="09CA3EF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MAC-CE based pathloss reference signal switch delay</w:t>
      </w:r>
      <w:r w:rsidRPr="00BA7E9A">
        <w:rPr>
          <w:noProof/>
        </w:rPr>
        <w:tab/>
        <w:t>537</w:t>
      </w:r>
    </w:p>
    <w:p w14:paraId="2EDEEAA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8.14C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Pathloss reference signal switching delay </w:t>
      </w:r>
      <w:r w:rsidRPr="00BA7E9A">
        <w:rPr>
          <w:noProof/>
          <w:lang w:eastAsia="ko-KR"/>
        </w:rPr>
        <w:t>for satellite access</w:t>
      </w:r>
      <w:r w:rsidRPr="00BA7E9A">
        <w:rPr>
          <w:noProof/>
        </w:rPr>
        <w:tab/>
        <w:t>538</w:t>
      </w:r>
    </w:p>
    <w:p w14:paraId="38DD608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8.14C.1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538</w:t>
      </w:r>
    </w:p>
    <w:p w14:paraId="1FCD4D6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8.14C.2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Known conditions for pathloss reference signal</w:t>
      </w:r>
      <w:r w:rsidRPr="00BA7E9A">
        <w:rPr>
          <w:noProof/>
        </w:rPr>
        <w:tab/>
        <w:t>538</w:t>
      </w:r>
    </w:p>
    <w:p w14:paraId="221E1B0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8.14C.3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MAC-CE based pathloss reference signal switch delay</w:t>
      </w:r>
      <w:r w:rsidRPr="00BA7E9A">
        <w:rPr>
          <w:noProof/>
        </w:rPr>
        <w:tab/>
        <w:t>538</w:t>
      </w:r>
    </w:p>
    <w:p w14:paraId="78002D3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</w:t>
      </w:r>
      <w:r w:rsidRPr="00BA7E9A">
        <w:rPr>
          <w:noProof/>
        </w:rPr>
        <w:t>.</w:t>
      </w:r>
      <w:r w:rsidRPr="00BA7E9A">
        <w:rPr>
          <w:noProof/>
          <w:lang w:val="en-US" w:eastAsia="zh-CN"/>
        </w:rPr>
        <w:t>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downlink TCI state switching delay for unified TCI</w:t>
      </w:r>
      <w:r w:rsidRPr="00BA7E9A">
        <w:rPr>
          <w:noProof/>
        </w:rPr>
        <w:tab/>
        <w:t>539</w:t>
      </w:r>
    </w:p>
    <w:p w14:paraId="39D2937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</w:t>
      </w:r>
      <w:r w:rsidRPr="00BA7E9A">
        <w:rPr>
          <w:noProof/>
          <w:lang w:val="en-US" w:eastAsia="ko-KR"/>
        </w:rPr>
        <w:t>.</w:t>
      </w:r>
      <w:r w:rsidRPr="00BA7E9A">
        <w:rPr>
          <w:noProof/>
          <w:lang w:val="en-US" w:eastAsia="zh-CN"/>
        </w:rPr>
        <w:t>15</w:t>
      </w:r>
      <w:r w:rsidRPr="00BA7E9A">
        <w:rPr>
          <w:noProof/>
          <w:lang w:val="en-US" w:eastAsia="ko-KR"/>
        </w:rPr>
        <w:t>.</w:t>
      </w:r>
      <w:r w:rsidRPr="00BA7E9A">
        <w:rPr>
          <w:noProof/>
          <w:lang w:val="en-US"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539</w:t>
      </w:r>
    </w:p>
    <w:p w14:paraId="5E70B81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 based downlink TCI state switch delay</w:t>
      </w:r>
      <w:r w:rsidRPr="00BA7E9A">
        <w:rPr>
          <w:noProof/>
        </w:rPr>
        <w:tab/>
        <w:t>541</w:t>
      </w:r>
    </w:p>
    <w:p w14:paraId="25522A9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Active Downlink TCI state list update delay</w:t>
      </w:r>
      <w:r w:rsidRPr="00BA7E9A">
        <w:rPr>
          <w:noProof/>
        </w:rPr>
        <w:tab/>
        <w:t>541</w:t>
      </w:r>
    </w:p>
    <w:p w14:paraId="5C39729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</w:t>
      </w:r>
      <w:r w:rsidRPr="00BA7E9A">
        <w:rPr>
          <w:noProof/>
        </w:rPr>
        <w:t>.</w:t>
      </w:r>
      <w:r w:rsidRPr="00BA7E9A">
        <w:rPr>
          <w:noProof/>
          <w:lang w:val="en-US" w:eastAsia="zh-CN"/>
        </w:rPr>
        <w:t>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Active </w:t>
      </w:r>
      <w:r w:rsidRPr="00BA7E9A">
        <w:rPr>
          <w:noProof/>
          <w:lang w:val="en-US" w:eastAsia="zh-CN"/>
        </w:rPr>
        <w:t>up</w:t>
      </w:r>
      <w:r w:rsidRPr="00BA7E9A">
        <w:rPr>
          <w:noProof/>
        </w:rPr>
        <w:t>link TCI state switching delay for unified TCI</w:t>
      </w:r>
      <w:r w:rsidRPr="00BA7E9A">
        <w:rPr>
          <w:noProof/>
        </w:rPr>
        <w:tab/>
        <w:t>542</w:t>
      </w:r>
    </w:p>
    <w:p w14:paraId="22EF105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lastRenderedPageBreak/>
        <w:t>8</w:t>
      </w:r>
      <w:r w:rsidRPr="00BA7E9A">
        <w:rPr>
          <w:noProof/>
          <w:lang w:val="en-US" w:eastAsia="ko-KR"/>
        </w:rPr>
        <w:t>.</w:t>
      </w:r>
      <w:r w:rsidRPr="00BA7E9A">
        <w:rPr>
          <w:noProof/>
          <w:lang w:val="en-US" w:eastAsia="zh-CN"/>
        </w:rPr>
        <w:t>16</w:t>
      </w:r>
      <w:r w:rsidRPr="00BA7E9A">
        <w:rPr>
          <w:noProof/>
          <w:lang w:val="en-US" w:eastAsia="ko-KR"/>
        </w:rPr>
        <w:t>.</w:t>
      </w:r>
      <w:r w:rsidRPr="00BA7E9A">
        <w:rPr>
          <w:noProof/>
          <w:lang w:val="en-US"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542</w:t>
      </w:r>
    </w:p>
    <w:p w14:paraId="48526D2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 based uplink TCI state switch delay</w:t>
      </w:r>
      <w:r w:rsidRPr="00BA7E9A">
        <w:rPr>
          <w:noProof/>
        </w:rPr>
        <w:tab/>
        <w:t>544</w:t>
      </w:r>
    </w:p>
    <w:p w14:paraId="1D32A76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Active Uplink TCI state list update delay</w:t>
      </w:r>
      <w:r w:rsidRPr="00BA7E9A">
        <w:rPr>
          <w:noProof/>
        </w:rPr>
        <w:tab/>
        <w:t>545</w:t>
      </w:r>
    </w:p>
    <w:p w14:paraId="3B4C9DF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SCG Activation and Deactivation Delay</w:t>
      </w:r>
      <w:r w:rsidRPr="00BA7E9A">
        <w:rPr>
          <w:noProof/>
        </w:rPr>
        <w:tab/>
        <w:t>546</w:t>
      </w:r>
    </w:p>
    <w:p w14:paraId="0553EEA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546</w:t>
      </w:r>
    </w:p>
    <w:p w14:paraId="7FF68CA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8.17.2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SCG Activation Delay Requirement</w:t>
      </w:r>
      <w:r w:rsidRPr="00BA7E9A">
        <w:rPr>
          <w:noProof/>
        </w:rPr>
        <w:tab/>
        <w:t>546</w:t>
      </w:r>
    </w:p>
    <w:p w14:paraId="307EA74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8.17.</w:t>
      </w:r>
      <w:r w:rsidRPr="00BA7E9A">
        <w:rPr>
          <w:rFonts w:eastAsia="SimSun"/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SCG Deactivation Delay Requirement</w:t>
      </w:r>
      <w:r w:rsidRPr="00BA7E9A">
        <w:rPr>
          <w:noProof/>
        </w:rPr>
        <w:tab/>
        <w:t>547</w:t>
      </w:r>
    </w:p>
    <w:p w14:paraId="05E51D8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TRP specific Link Recovery Procedures</w:t>
      </w:r>
      <w:r w:rsidRPr="00BA7E9A">
        <w:rPr>
          <w:noProof/>
        </w:rPr>
        <w:tab/>
        <w:t>548</w:t>
      </w:r>
    </w:p>
    <w:p w14:paraId="41A979E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548</w:t>
      </w:r>
    </w:p>
    <w:p w14:paraId="1DB5D0C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TRP specific SSB based beam failure detection</w:t>
      </w:r>
      <w:r w:rsidRPr="00BA7E9A">
        <w:rPr>
          <w:noProof/>
        </w:rPr>
        <w:tab/>
        <w:t>548</w:t>
      </w:r>
    </w:p>
    <w:p w14:paraId="63166D6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548</w:t>
      </w:r>
    </w:p>
    <w:p w14:paraId="6E6FFAD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549</w:t>
      </w:r>
    </w:p>
    <w:p w14:paraId="58F6A53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8.18.2.3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beam failure detection</w:t>
      </w:r>
      <w:r w:rsidRPr="00BA7E9A">
        <w:rPr>
          <w:noProof/>
        </w:rPr>
        <w:tab/>
        <w:t>551</w:t>
      </w:r>
    </w:p>
    <w:p w14:paraId="092D98F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CSI-RS based beam failure detection</w:t>
      </w:r>
      <w:r w:rsidRPr="00BA7E9A">
        <w:rPr>
          <w:noProof/>
        </w:rPr>
        <w:tab/>
        <w:t>551</w:t>
      </w:r>
    </w:p>
    <w:p w14:paraId="3552B92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551</w:t>
      </w:r>
    </w:p>
    <w:p w14:paraId="4195596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</w:t>
      </w:r>
      <w:r w:rsidRPr="00BA7E9A">
        <w:rPr>
          <w:noProof/>
        </w:rPr>
        <w:tab/>
        <w:t>552</w:t>
      </w:r>
    </w:p>
    <w:p w14:paraId="19933D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restrictions for CSI-RS beam failure detection</w:t>
      </w:r>
      <w:r w:rsidRPr="00BA7E9A">
        <w:rPr>
          <w:noProof/>
        </w:rPr>
        <w:tab/>
        <w:t>554</w:t>
      </w:r>
    </w:p>
    <w:p w14:paraId="40B7A21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Minimum requirement for L1 indication</w:t>
      </w:r>
      <w:r w:rsidRPr="00BA7E9A">
        <w:rPr>
          <w:noProof/>
        </w:rPr>
        <w:tab/>
        <w:t>555</w:t>
      </w:r>
    </w:p>
    <w:p w14:paraId="5FD22F6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Requirements for SSB based candidate beam detection</w:t>
      </w:r>
      <w:r w:rsidRPr="00BA7E9A">
        <w:rPr>
          <w:noProof/>
        </w:rPr>
        <w:tab/>
        <w:t>555</w:t>
      </w:r>
    </w:p>
    <w:p w14:paraId="1D71ADE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Introduction</w:t>
      </w:r>
      <w:r w:rsidRPr="00BA7E9A">
        <w:rPr>
          <w:noProof/>
        </w:rPr>
        <w:tab/>
        <w:t>555</w:t>
      </w:r>
    </w:p>
    <w:p w14:paraId="2D2A54A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Minimum requirement</w:t>
      </w:r>
      <w:r w:rsidRPr="00BA7E9A">
        <w:rPr>
          <w:noProof/>
        </w:rPr>
        <w:tab/>
        <w:t>555</w:t>
      </w:r>
    </w:p>
    <w:p w14:paraId="4BFF938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Measurement restriction for SSB based candidate beam detection</w:t>
      </w:r>
      <w:r w:rsidRPr="00BA7E9A">
        <w:rPr>
          <w:noProof/>
        </w:rPr>
        <w:tab/>
        <w:t>557</w:t>
      </w:r>
    </w:p>
    <w:p w14:paraId="26CB15E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Requirements for CSI-RS based candidate beam detection</w:t>
      </w:r>
      <w:r w:rsidRPr="00BA7E9A">
        <w:rPr>
          <w:noProof/>
        </w:rPr>
        <w:tab/>
        <w:t>558</w:t>
      </w:r>
    </w:p>
    <w:p w14:paraId="58142E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Introduction</w:t>
      </w:r>
      <w:r w:rsidRPr="00BA7E9A">
        <w:rPr>
          <w:noProof/>
        </w:rPr>
        <w:tab/>
        <w:t>558</w:t>
      </w:r>
    </w:p>
    <w:p w14:paraId="1953B62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Minimum requirement</w:t>
      </w:r>
      <w:r w:rsidRPr="00BA7E9A">
        <w:rPr>
          <w:noProof/>
        </w:rPr>
        <w:tab/>
        <w:t>558</w:t>
      </w:r>
    </w:p>
    <w:p w14:paraId="3B7ED30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Measurement restriction for CSI-RS based candidate beam detection</w:t>
      </w:r>
      <w:r w:rsidRPr="00BA7E9A">
        <w:rPr>
          <w:noProof/>
        </w:rPr>
        <w:tab/>
        <w:t>560</w:t>
      </w:r>
    </w:p>
    <w:p w14:paraId="0B73630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 xml:space="preserve">Requirements for TRP specific </w:t>
      </w:r>
      <w:r w:rsidRPr="00BA7E9A">
        <w:rPr>
          <w:rFonts w:eastAsia="SimSun"/>
          <w:noProof/>
          <w:lang w:eastAsia="zh-TW"/>
        </w:rPr>
        <w:t>B</w:t>
      </w:r>
      <w:r w:rsidRPr="00BA7E9A">
        <w:rPr>
          <w:rFonts w:eastAsia="SimSun"/>
          <w:noProof/>
        </w:rPr>
        <w:t xml:space="preserve">eam </w:t>
      </w:r>
      <w:r w:rsidRPr="00BA7E9A">
        <w:rPr>
          <w:rFonts w:eastAsia="SimSun"/>
          <w:noProof/>
          <w:lang w:eastAsia="zh-TW"/>
        </w:rPr>
        <w:t>F</w:t>
      </w:r>
      <w:r w:rsidRPr="00BA7E9A">
        <w:rPr>
          <w:rFonts w:eastAsia="SimSun"/>
          <w:noProof/>
        </w:rPr>
        <w:t xml:space="preserve">ailure </w:t>
      </w:r>
      <w:r w:rsidRPr="00BA7E9A">
        <w:rPr>
          <w:rFonts w:eastAsia="SimSun"/>
          <w:noProof/>
          <w:lang w:eastAsia="zh-TW"/>
        </w:rPr>
        <w:t>R</w:t>
      </w:r>
      <w:r w:rsidRPr="00BA7E9A">
        <w:rPr>
          <w:rFonts w:eastAsia="SimSun"/>
          <w:noProof/>
        </w:rPr>
        <w:t>ecovery</w:t>
      </w:r>
      <w:r w:rsidRPr="00BA7E9A">
        <w:rPr>
          <w:noProof/>
        </w:rPr>
        <w:tab/>
        <w:t>561</w:t>
      </w:r>
    </w:p>
    <w:p w14:paraId="64A9E99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Introduction</w:t>
      </w:r>
      <w:r w:rsidRPr="00BA7E9A">
        <w:rPr>
          <w:noProof/>
        </w:rPr>
        <w:tab/>
        <w:t>561</w:t>
      </w:r>
    </w:p>
    <w:p w14:paraId="65722F1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Requirement</w:t>
      </w:r>
      <w:r w:rsidRPr="00BA7E9A">
        <w:rPr>
          <w:noProof/>
        </w:rPr>
        <w:tab/>
        <w:t>561</w:t>
      </w:r>
    </w:p>
    <w:p w14:paraId="6885C09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Scheduling availability of UE during TRP specific beam failure detection</w:t>
      </w:r>
      <w:r w:rsidRPr="00BA7E9A">
        <w:rPr>
          <w:noProof/>
        </w:rPr>
        <w:tab/>
        <w:t>561</w:t>
      </w:r>
    </w:p>
    <w:p w14:paraId="6E3AAAB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8.18.</w:t>
      </w:r>
      <w:r w:rsidRPr="00BA7E9A">
        <w:rPr>
          <w:rFonts w:eastAsia="?? ??"/>
          <w:noProof/>
          <w:lang w:eastAsia="ja-JP"/>
        </w:rPr>
        <w:t>8</w:t>
      </w:r>
      <w:r w:rsidRPr="00BA7E9A">
        <w:rPr>
          <w:rFonts w:eastAsia="?? ??"/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?? ??"/>
          <w:noProof/>
        </w:rPr>
        <w:t>Scheduling availability of UE performing</w:t>
      </w:r>
      <w:r w:rsidRPr="00BA7E9A">
        <w:rPr>
          <w:noProof/>
        </w:rPr>
        <w:t xml:space="preserve"> </w:t>
      </w:r>
      <w:r w:rsidRPr="00BA7E9A">
        <w:rPr>
          <w:rFonts w:eastAsia="?? ??"/>
          <w:noProof/>
        </w:rPr>
        <w:t>TRP specific beam failure detection with a same subcarrier spacing as PDSCH/PDCCH on FR1</w:t>
      </w:r>
      <w:r w:rsidRPr="00BA7E9A">
        <w:rPr>
          <w:noProof/>
        </w:rPr>
        <w:tab/>
        <w:t>561</w:t>
      </w:r>
    </w:p>
    <w:p w14:paraId="5BB3EE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</w:t>
      </w:r>
      <w:r w:rsidRPr="00BA7E9A">
        <w:rPr>
          <w:rFonts w:eastAsia="SimSun"/>
          <w:noProof/>
          <w:lang w:eastAsia="ja-JP"/>
        </w:rPr>
        <w:t>8</w:t>
      </w:r>
      <w:r w:rsidRPr="00BA7E9A">
        <w:rPr>
          <w:rFonts w:eastAsia="SimSun"/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Scheduling availability of UE performing TRP specific beam failure detection with a different subcarrier spacing than PDSCH/PDCCH on FR1</w:t>
      </w:r>
      <w:r w:rsidRPr="00BA7E9A">
        <w:rPr>
          <w:noProof/>
        </w:rPr>
        <w:tab/>
        <w:t>562</w:t>
      </w:r>
    </w:p>
    <w:p w14:paraId="20E46F4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</w:t>
      </w:r>
      <w:r w:rsidRPr="00BA7E9A">
        <w:rPr>
          <w:rFonts w:eastAsia="SimSun"/>
          <w:noProof/>
          <w:lang w:eastAsia="ja-JP"/>
        </w:rPr>
        <w:t>8</w:t>
      </w:r>
      <w:r w:rsidRPr="00BA7E9A">
        <w:rPr>
          <w:rFonts w:eastAsia="SimSun"/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Scheduling availability of UE performing TRP specific beam failure detection on FR2</w:t>
      </w:r>
      <w:r w:rsidRPr="00BA7E9A">
        <w:rPr>
          <w:noProof/>
        </w:rPr>
        <w:tab/>
        <w:t>562</w:t>
      </w:r>
    </w:p>
    <w:p w14:paraId="768CB01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</w:t>
      </w:r>
      <w:r w:rsidRPr="00BA7E9A">
        <w:rPr>
          <w:rFonts w:eastAsia="SimSun"/>
          <w:noProof/>
          <w:lang w:eastAsia="ja-JP"/>
        </w:rPr>
        <w:t>8</w:t>
      </w:r>
      <w:r w:rsidRPr="00BA7E9A">
        <w:rPr>
          <w:rFonts w:eastAsia="SimSun"/>
          <w:noProof/>
        </w:rPr>
        <w:t>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Scheduling availability of UE performing TRP specific beam failure detection on FR1 or FR2 in case of FR1-FR2 inter-band CA</w:t>
      </w:r>
      <w:r w:rsidRPr="00BA7E9A">
        <w:rPr>
          <w:rFonts w:eastAsia="SimSun"/>
          <w:noProof/>
          <w:lang w:eastAsia="zh-CN"/>
        </w:rPr>
        <w:t xml:space="preserve"> and NR DC</w:t>
      </w:r>
      <w:r w:rsidRPr="00BA7E9A">
        <w:rPr>
          <w:noProof/>
        </w:rPr>
        <w:tab/>
        <w:t>563</w:t>
      </w:r>
    </w:p>
    <w:p w14:paraId="0E4BFA9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Scheduling availability of UE during</w:t>
      </w:r>
      <w:r w:rsidRPr="00BA7E9A">
        <w:rPr>
          <w:noProof/>
        </w:rPr>
        <w:t xml:space="preserve"> </w:t>
      </w:r>
      <w:r w:rsidRPr="00BA7E9A">
        <w:rPr>
          <w:rFonts w:eastAsia="SimSun"/>
          <w:noProof/>
        </w:rPr>
        <w:t>TRP specific candidate beam detection</w:t>
      </w:r>
      <w:r w:rsidRPr="00BA7E9A">
        <w:rPr>
          <w:noProof/>
        </w:rPr>
        <w:tab/>
        <w:t>563</w:t>
      </w:r>
    </w:p>
    <w:p w14:paraId="13D80D3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8</w:t>
      </w:r>
      <w:r w:rsidRPr="00BA7E9A">
        <w:rPr>
          <w:rFonts w:eastAsia="SimSun"/>
          <w:noProof/>
        </w:rPr>
        <w:t>.18.9.1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Scheduling availability of UE performing L1-RSRP measurement with a same subcarrier spacing as PDSCH/PDCCH on FR1</w:t>
      </w:r>
      <w:r w:rsidRPr="00BA7E9A">
        <w:rPr>
          <w:noProof/>
        </w:rPr>
        <w:tab/>
        <w:t>563</w:t>
      </w:r>
    </w:p>
    <w:p w14:paraId="627F41C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Scheduling availability of UE performing L1-RSRP measurement with a different subcarrier spacing than PDSCH/PDCCH on FR1</w:t>
      </w:r>
      <w:r w:rsidRPr="00BA7E9A">
        <w:rPr>
          <w:noProof/>
        </w:rPr>
        <w:tab/>
        <w:t>563</w:t>
      </w:r>
    </w:p>
    <w:p w14:paraId="470B70D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Scheduling availability of UE performing L1-RSRP measurement on FR2</w:t>
      </w:r>
      <w:r w:rsidRPr="00BA7E9A">
        <w:rPr>
          <w:noProof/>
        </w:rPr>
        <w:tab/>
        <w:t>563</w:t>
      </w:r>
    </w:p>
    <w:p w14:paraId="1CF4EA7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8.18.9.4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Scheduling availability of UE performing L1-RSRP measurement on FR1 or FR2 in case of FR1-FR2 inter-band CA</w:t>
      </w:r>
      <w:r w:rsidRPr="00BA7E9A">
        <w:rPr>
          <w:rFonts w:eastAsia="SimSun"/>
          <w:noProof/>
          <w:lang w:eastAsia="zh-CN"/>
        </w:rPr>
        <w:t xml:space="preserve"> and NR-DC</w:t>
      </w:r>
      <w:r w:rsidRPr="00BA7E9A">
        <w:rPr>
          <w:noProof/>
        </w:rPr>
        <w:tab/>
        <w:t>564</w:t>
      </w:r>
    </w:p>
    <w:p w14:paraId="7AD44C9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8.19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Pre-configured measurement gap activation/deactivation delay</w:t>
      </w:r>
      <w:r w:rsidRPr="00BA7E9A">
        <w:rPr>
          <w:noProof/>
        </w:rPr>
        <w:tab/>
        <w:t>564</w:t>
      </w:r>
    </w:p>
    <w:p w14:paraId="3D8C44B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</w:t>
      </w:r>
      <w:r w:rsidRPr="00BA7E9A">
        <w:rPr>
          <w:noProof/>
        </w:rPr>
        <w:t>19</w:t>
      </w:r>
      <w:r w:rsidRPr="00BA7E9A">
        <w:rPr>
          <w:noProof/>
          <w:lang w:val="en-US"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Introduction</w:t>
      </w:r>
      <w:r w:rsidRPr="00BA7E9A">
        <w:rPr>
          <w:noProof/>
        </w:rPr>
        <w:tab/>
        <w:t>564</w:t>
      </w:r>
    </w:p>
    <w:p w14:paraId="493593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</w:t>
      </w:r>
      <w:r w:rsidRPr="00BA7E9A">
        <w:rPr>
          <w:noProof/>
        </w:rPr>
        <w:t>19</w:t>
      </w:r>
      <w:r w:rsidRPr="00BA7E9A">
        <w:rPr>
          <w:noProof/>
          <w:lang w:val="en-US"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Pre-configured measurement gap activation/deactivation upon DCI/timer-based BWP switch</w:t>
      </w:r>
      <w:r w:rsidRPr="00BA7E9A">
        <w:rPr>
          <w:noProof/>
        </w:rPr>
        <w:tab/>
        <w:t>564</w:t>
      </w:r>
    </w:p>
    <w:p w14:paraId="275BE5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</w:t>
      </w:r>
      <w:r w:rsidRPr="00BA7E9A">
        <w:rPr>
          <w:noProof/>
        </w:rPr>
        <w:t>19</w:t>
      </w:r>
      <w:r w:rsidRPr="00BA7E9A">
        <w:rPr>
          <w:noProof/>
          <w:lang w:val="en-US" w:eastAsia="zh-CN"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Activation/deactivation upon DCI/timer-based BWP switch delay on a single CC</w:t>
      </w:r>
      <w:r w:rsidRPr="00BA7E9A">
        <w:rPr>
          <w:noProof/>
        </w:rPr>
        <w:tab/>
        <w:t>564</w:t>
      </w:r>
    </w:p>
    <w:p w14:paraId="0B85723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8.19.3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Pre-configured measurement gap activation/deactivation upon SCell activation/deactivation</w:t>
      </w:r>
      <w:r w:rsidRPr="00BA7E9A">
        <w:rPr>
          <w:noProof/>
        </w:rPr>
        <w:tab/>
        <w:t>564</w:t>
      </w:r>
    </w:p>
    <w:p w14:paraId="197B4CD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8.</w:t>
      </w:r>
      <w:r w:rsidRPr="00BA7E9A">
        <w:rPr>
          <w:noProof/>
        </w:rPr>
        <w:t>19</w:t>
      </w:r>
      <w:r w:rsidRPr="00BA7E9A">
        <w:rPr>
          <w:noProof/>
          <w:lang w:val="en-US" w:eastAsia="zh-CN"/>
        </w:rPr>
        <w:t>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Pre-configured measurement gap activation/deactivation upon RRC reconfiguration</w:t>
      </w:r>
      <w:r w:rsidRPr="00BA7E9A">
        <w:rPr>
          <w:noProof/>
        </w:rPr>
        <w:tab/>
        <w:t>565</w:t>
      </w:r>
    </w:p>
    <w:p w14:paraId="2A3FE265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9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566</w:t>
      </w:r>
    </w:p>
    <w:p w14:paraId="6FDD140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measurement requirement</w:t>
      </w:r>
      <w:r w:rsidRPr="00BA7E9A">
        <w:rPr>
          <w:noProof/>
        </w:rPr>
        <w:tab/>
        <w:t>566</w:t>
      </w:r>
    </w:p>
    <w:p w14:paraId="0F57555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566</w:t>
      </w:r>
    </w:p>
    <w:p w14:paraId="2471FF5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gap</w:t>
      </w:r>
      <w:r w:rsidRPr="00BA7E9A">
        <w:rPr>
          <w:noProof/>
        </w:rPr>
        <w:tab/>
        <w:t>566</w:t>
      </w:r>
    </w:p>
    <w:p w14:paraId="445D757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EN-DC: Measurement Gap Sharing</w:t>
      </w:r>
      <w:r w:rsidRPr="00BA7E9A">
        <w:rPr>
          <w:noProof/>
        </w:rPr>
        <w:tab/>
        <w:t>578</w:t>
      </w:r>
    </w:p>
    <w:p w14:paraId="506F12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9.1.2.1a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SA: Measurement Gap Sharing</w:t>
      </w:r>
      <w:r w:rsidRPr="00BA7E9A">
        <w:rPr>
          <w:noProof/>
        </w:rPr>
        <w:tab/>
        <w:t>579</w:t>
      </w:r>
    </w:p>
    <w:p w14:paraId="5023613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9.1.2.1b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NE-DC: Measurement Gap Sharing</w:t>
      </w:r>
      <w:r w:rsidRPr="00BA7E9A">
        <w:rPr>
          <w:noProof/>
        </w:rPr>
        <w:tab/>
        <w:t>580</w:t>
      </w:r>
    </w:p>
    <w:p w14:paraId="7854CDC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9.1.2.1c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NR-DC: Measurement Gap Sharing</w:t>
      </w:r>
      <w:r w:rsidRPr="00BA7E9A">
        <w:rPr>
          <w:noProof/>
        </w:rPr>
        <w:tab/>
        <w:t>581</w:t>
      </w:r>
    </w:p>
    <w:p w14:paraId="6867F70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Measurement capability</w:t>
      </w:r>
      <w:r w:rsidRPr="00BA7E9A">
        <w:rPr>
          <w:noProof/>
        </w:rPr>
        <w:tab/>
        <w:t>582</w:t>
      </w:r>
    </w:p>
    <w:p w14:paraId="777BD0C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EN-DC: Monitoring of multiple layers using gaps</w:t>
      </w:r>
      <w:r w:rsidRPr="00BA7E9A">
        <w:rPr>
          <w:noProof/>
        </w:rPr>
        <w:tab/>
        <w:t>582</w:t>
      </w:r>
    </w:p>
    <w:p w14:paraId="6405665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9.1.3.1a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Monitoring of multiple layers using gaps</w:t>
      </w:r>
      <w:r w:rsidRPr="00BA7E9A">
        <w:rPr>
          <w:noProof/>
        </w:rPr>
        <w:tab/>
        <w:t>582</w:t>
      </w:r>
    </w:p>
    <w:p w14:paraId="3E330D5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9.1.3.1b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NE-DC: Monitoring of multiple layers using gaps</w:t>
      </w:r>
      <w:r w:rsidRPr="00BA7E9A">
        <w:rPr>
          <w:noProof/>
        </w:rPr>
        <w:tab/>
        <w:t>583</w:t>
      </w:r>
    </w:p>
    <w:p w14:paraId="47947DC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9.1.3.1c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NR-DC: Monitoring of multiple layers using gaps</w:t>
      </w:r>
      <w:r w:rsidRPr="00BA7E9A">
        <w:rPr>
          <w:noProof/>
        </w:rPr>
        <w:tab/>
        <w:t>583</w:t>
      </w:r>
    </w:p>
    <w:p w14:paraId="26A92E3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EN-DC: Maximum allowed layers for multiple monitoring</w:t>
      </w:r>
      <w:r w:rsidRPr="00BA7E9A">
        <w:rPr>
          <w:noProof/>
        </w:rPr>
        <w:tab/>
        <w:t>584</w:t>
      </w:r>
    </w:p>
    <w:p w14:paraId="435E599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Maximum allowed layers for multiple monitoring</w:t>
      </w:r>
      <w:r w:rsidRPr="00BA7E9A">
        <w:rPr>
          <w:noProof/>
        </w:rPr>
        <w:tab/>
        <w:t>585</w:t>
      </w:r>
    </w:p>
    <w:p w14:paraId="15A06B8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9.1.3.2b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NE-DC: Maximum allowed layers for multiple monitoring</w:t>
      </w:r>
      <w:r w:rsidRPr="00BA7E9A">
        <w:rPr>
          <w:noProof/>
        </w:rPr>
        <w:tab/>
        <w:t>585</w:t>
      </w:r>
    </w:p>
    <w:p w14:paraId="464AA45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9.1.3.2c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NR-DC: Maximum allowed layers for multiple monitoring</w:t>
      </w:r>
      <w:r w:rsidRPr="00BA7E9A">
        <w:rPr>
          <w:noProof/>
        </w:rPr>
        <w:tab/>
        <w:t>586</w:t>
      </w:r>
    </w:p>
    <w:p w14:paraId="388F663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587</w:t>
      </w:r>
    </w:p>
    <w:p w14:paraId="7050FFD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Measurement capability under operation mode with CCA</w:t>
      </w:r>
      <w:r w:rsidRPr="00BA7E9A">
        <w:rPr>
          <w:noProof/>
        </w:rPr>
        <w:tab/>
        <w:t>587</w:t>
      </w:r>
    </w:p>
    <w:p w14:paraId="6E735C8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EN-DC: Monitoring of multiple layers using gaps under CCA</w:t>
      </w:r>
      <w:r w:rsidRPr="00BA7E9A">
        <w:rPr>
          <w:noProof/>
        </w:rPr>
        <w:tab/>
        <w:t>587</w:t>
      </w:r>
    </w:p>
    <w:p w14:paraId="5AB1924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9.1.3A.1a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Monitoring of multiple layers using gaps under CCA</w:t>
      </w:r>
      <w:r w:rsidRPr="00BA7E9A">
        <w:rPr>
          <w:noProof/>
        </w:rPr>
        <w:tab/>
        <w:t>587</w:t>
      </w:r>
    </w:p>
    <w:p w14:paraId="694511D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EN-DC: Maximum allowed layers for multiple monitoring under CCA</w:t>
      </w:r>
      <w:r w:rsidRPr="00BA7E9A">
        <w:rPr>
          <w:noProof/>
        </w:rPr>
        <w:tab/>
        <w:t>587</w:t>
      </w:r>
    </w:p>
    <w:p w14:paraId="19CA6E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9.1.3A.2a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Maximum allowed layers for multiple monitoring under CCA</w:t>
      </w:r>
      <w:r w:rsidRPr="00BA7E9A">
        <w:rPr>
          <w:noProof/>
        </w:rPr>
        <w:tab/>
        <w:t>588</w:t>
      </w:r>
    </w:p>
    <w:p w14:paraId="060A68F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Measurement capability under operation mode with satellite access</w:t>
      </w:r>
      <w:r w:rsidRPr="00BA7E9A">
        <w:rPr>
          <w:noProof/>
        </w:rPr>
        <w:tab/>
        <w:t>588</w:t>
      </w:r>
    </w:p>
    <w:p w14:paraId="5868F3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9.1.3C.1a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Monitoring of multiple layers using gaps under satellite access</w:t>
      </w:r>
      <w:r w:rsidRPr="00BA7E9A">
        <w:rPr>
          <w:noProof/>
        </w:rPr>
        <w:tab/>
        <w:t>588</w:t>
      </w:r>
    </w:p>
    <w:p w14:paraId="4D3FB7E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9.1.3C.2a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Maximum allowed layers for multiple monitoring for SAN</w:t>
      </w:r>
      <w:r w:rsidRPr="00BA7E9A">
        <w:rPr>
          <w:noProof/>
        </w:rPr>
        <w:tab/>
        <w:t>589</w:t>
      </w:r>
    </w:p>
    <w:p w14:paraId="207EA50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Capabilities for Support of Event Triggering and Reporting Criteria</w:t>
      </w:r>
      <w:r w:rsidRPr="00BA7E9A">
        <w:rPr>
          <w:noProof/>
        </w:rPr>
        <w:tab/>
        <w:t>589</w:t>
      </w:r>
    </w:p>
    <w:p w14:paraId="358EF44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589</w:t>
      </w:r>
    </w:p>
    <w:p w14:paraId="483D709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589</w:t>
      </w:r>
    </w:p>
    <w:p w14:paraId="7814A71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Carrier-specific scaling factor</w:t>
      </w:r>
      <w:r w:rsidRPr="00BA7E9A">
        <w:rPr>
          <w:noProof/>
        </w:rPr>
        <w:tab/>
        <w:t>593</w:t>
      </w:r>
    </w:p>
    <w:p w14:paraId="4B5C23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Monitoring of multiple layers outside gaps</w:t>
      </w:r>
      <w:r w:rsidRPr="00BA7E9A">
        <w:rPr>
          <w:noProof/>
        </w:rPr>
        <w:tab/>
        <w:t>594</w:t>
      </w:r>
    </w:p>
    <w:p w14:paraId="28C824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mode: carrier-specific scaling factor for SSB-based, CSI-RS based L3 measurements and RSSI and channel occupancy measurements performed outside gaps</w:t>
      </w:r>
      <w:r w:rsidRPr="00BA7E9A">
        <w:rPr>
          <w:noProof/>
        </w:rPr>
        <w:tab/>
        <w:t>596</w:t>
      </w:r>
    </w:p>
    <w:p w14:paraId="2137BC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mode: carrier-specific scaling factor for SSB-based, CSI-RS based L3 measurements and RSSI and channel occupancy measurements performed outside gaps</w:t>
      </w:r>
      <w:r w:rsidRPr="00BA7E9A">
        <w:rPr>
          <w:noProof/>
        </w:rPr>
        <w:tab/>
        <w:t>597</w:t>
      </w:r>
    </w:p>
    <w:p w14:paraId="72514F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NR-DC mode: carrier-specific scaling factor for SSB-based and CSI-RS based L3 measurements performed outside gaps</w:t>
      </w:r>
      <w:r w:rsidRPr="00BA7E9A">
        <w:rPr>
          <w:noProof/>
        </w:rPr>
        <w:tab/>
        <w:t>598</w:t>
      </w:r>
    </w:p>
    <w:p w14:paraId="3470E4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NE-DC mode: carrier-specific scaling factor for SSB-based and CSI-RS based measurements performed outside gaps</w:t>
      </w:r>
      <w:r w:rsidRPr="00BA7E9A">
        <w:rPr>
          <w:noProof/>
        </w:rPr>
        <w:tab/>
        <w:t>598</w:t>
      </w:r>
    </w:p>
    <w:p w14:paraId="69FA732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Monitoring of multiple layers within gaps</w:t>
      </w:r>
      <w:r w:rsidRPr="00BA7E9A">
        <w:rPr>
          <w:noProof/>
        </w:rPr>
        <w:tab/>
        <w:t>599</w:t>
      </w:r>
    </w:p>
    <w:p w14:paraId="481FFC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mode: carrier-specific scaling factor for SSB, CSI-RS-based L3 measurements and RSSI and channel occupancy measurements performed within gaps</w:t>
      </w:r>
      <w:r w:rsidRPr="00BA7E9A">
        <w:rPr>
          <w:noProof/>
        </w:rPr>
        <w:tab/>
        <w:t>601</w:t>
      </w:r>
    </w:p>
    <w:p w14:paraId="0E3409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mode: carrier-specific scaling factor for SSB, CSI-RS-based L3 measurements and RSSI and channel occupancy measurements performed within gaps</w:t>
      </w:r>
      <w:r w:rsidRPr="00BA7E9A">
        <w:rPr>
          <w:noProof/>
        </w:rPr>
        <w:tab/>
        <w:t>603</w:t>
      </w:r>
    </w:p>
    <w:p w14:paraId="7D64A49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9.1.5.2.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NE-DC</w:t>
      </w:r>
      <w:r w:rsidRPr="00BA7E9A">
        <w:rPr>
          <w:noProof/>
        </w:rPr>
        <w:t>: carrier-specific scaling factor for SSB-based and CSI-RS based L3 measurements performed within gaps</w:t>
      </w:r>
      <w:r w:rsidRPr="00BA7E9A">
        <w:rPr>
          <w:noProof/>
        </w:rPr>
        <w:tab/>
        <w:t>605</w:t>
      </w:r>
    </w:p>
    <w:p w14:paraId="190C08A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9.1.5.2.</w:t>
      </w:r>
      <w:r w:rsidRPr="00BA7E9A">
        <w:rPr>
          <w:noProof/>
          <w:lang w:eastAsia="zh-CN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NR-DC</w:t>
      </w:r>
      <w:r w:rsidRPr="00BA7E9A">
        <w:rPr>
          <w:noProof/>
        </w:rPr>
        <w:t>: carrier-specific scaling factor for SSB-based and CSI-RS-based L3 measurements performed within gaps</w:t>
      </w:r>
      <w:r w:rsidRPr="00BA7E9A">
        <w:rPr>
          <w:noProof/>
        </w:rPr>
        <w:tab/>
        <w:t>607</w:t>
      </w:r>
    </w:p>
    <w:p w14:paraId="7DB4E4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mode: carrier-specific scaling factor for PRS-based measurements performed within gaps</w:t>
      </w:r>
      <w:r w:rsidRPr="00BA7E9A">
        <w:rPr>
          <w:noProof/>
        </w:rPr>
        <w:tab/>
        <w:t>608</w:t>
      </w:r>
    </w:p>
    <w:p w14:paraId="1FC143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NE-DC</w:t>
      </w:r>
      <w:r w:rsidRPr="00BA7E9A">
        <w:rPr>
          <w:noProof/>
        </w:rPr>
        <w:t>: carrier-specific scaling factor for PRS-based measurements performed within gaps</w:t>
      </w:r>
      <w:r w:rsidRPr="00BA7E9A">
        <w:rPr>
          <w:noProof/>
        </w:rPr>
        <w:tab/>
        <w:t>609</w:t>
      </w:r>
    </w:p>
    <w:p w14:paraId="5451238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NR-DC</w:t>
      </w:r>
      <w:r w:rsidRPr="00BA7E9A">
        <w:rPr>
          <w:noProof/>
        </w:rPr>
        <w:t>: carrier-specific scaling factor for PRS-based measurements performed within gaps</w:t>
      </w:r>
      <w:r w:rsidRPr="00BA7E9A">
        <w:rPr>
          <w:noProof/>
        </w:rPr>
        <w:tab/>
        <w:t>609</w:t>
      </w:r>
    </w:p>
    <w:p w14:paraId="47CD82E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Monitoring of multiple layers within NCSG</w:t>
      </w:r>
      <w:r w:rsidRPr="00BA7E9A">
        <w:rPr>
          <w:noProof/>
        </w:rPr>
        <w:tab/>
        <w:t>609</w:t>
      </w:r>
    </w:p>
    <w:p w14:paraId="3224D2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mode: carrier-specific scaling factor for measurements performed within NCSG</w:t>
      </w:r>
      <w:r w:rsidRPr="00BA7E9A">
        <w:rPr>
          <w:noProof/>
        </w:rPr>
        <w:tab/>
        <w:t>610</w:t>
      </w:r>
    </w:p>
    <w:p w14:paraId="49B8FE3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</w:t>
      </w:r>
      <w:r w:rsidRPr="00BA7E9A">
        <w:rPr>
          <w:noProof/>
        </w:rPr>
        <w:tab/>
        <w:t>610</w:t>
      </w:r>
    </w:p>
    <w:p w14:paraId="58FD265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Pre-configured measurement gap</w:t>
      </w:r>
      <w:r w:rsidRPr="00BA7E9A">
        <w:rPr>
          <w:noProof/>
        </w:rPr>
        <w:tab/>
        <w:t>611</w:t>
      </w:r>
    </w:p>
    <w:p w14:paraId="02B5F2A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611</w:t>
      </w:r>
    </w:p>
    <w:p w14:paraId="192B29A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applicability</w:t>
      </w:r>
      <w:r w:rsidRPr="00BA7E9A">
        <w:rPr>
          <w:noProof/>
        </w:rPr>
        <w:tab/>
        <w:t>611</w:t>
      </w:r>
    </w:p>
    <w:p w14:paraId="27EA4AA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</w:t>
      </w:r>
      <w:r w:rsidRPr="00BA7E9A">
        <w:rPr>
          <w:noProof/>
        </w:rPr>
        <w:tab/>
        <w:t>611</w:t>
      </w:r>
    </w:p>
    <w:p w14:paraId="623EEF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for autonomous activation/deactivation mechanism</w:t>
      </w:r>
      <w:r w:rsidRPr="00BA7E9A">
        <w:rPr>
          <w:noProof/>
        </w:rPr>
        <w:tab/>
        <w:t>612</w:t>
      </w:r>
    </w:p>
    <w:p w14:paraId="236719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for network-controlled activation/deactivation mechanism</w:t>
      </w:r>
      <w:r w:rsidRPr="00BA7E9A">
        <w:rPr>
          <w:noProof/>
        </w:rPr>
        <w:tab/>
        <w:t>612</w:t>
      </w:r>
    </w:p>
    <w:p w14:paraId="455B5BE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9.1.7.3.3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for reception/transmission during activation/deactivation</w:t>
      </w:r>
      <w:r w:rsidRPr="00BA7E9A">
        <w:rPr>
          <w:noProof/>
        </w:rPr>
        <w:tab/>
        <w:t>613</w:t>
      </w:r>
    </w:p>
    <w:p w14:paraId="5CE100C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Concurrent measurement gaps</w:t>
      </w:r>
      <w:r w:rsidRPr="00BA7E9A">
        <w:rPr>
          <w:noProof/>
        </w:rPr>
        <w:tab/>
        <w:t>613</w:t>
      </w:r>
    </w:p>
    <w:p w14:paraId="3EE7F96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9.1.8.1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613</w:t>
      </w:r>
    </w:p>
    <w:p w14:paraId="645700B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9.1.8.2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Requirements</w:t>
      </w:r>
      <w:r w:rsidRPr="00BA7E9A">
        <w:rPr>
          <w:noProof/>
        </w:rPr>
        <w:tab/>
        <w:t>613</w:t>
      </w:r>
    </w:p>
    <w:p w14:paraId="78C242D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Collision between concurrent measurement gaps</w:t>
      </w:r>
      <w:r w:rsidRPr="00BA7E9A">
        <w:rPr>
          <w:noProof/>
        </w:rPr>
        <w:tab/>
        <w:t>615</w:t>
      </w:r>
    </w:p>
    <w:p w14:paraId="4F8B295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gap related requirements of concurrent measurement gaps</w:t>
      </w:r>
      <w:r w:rsidRPr="00BA7E9A">
        <w:rPr>
          <w:noProof/>
        </w:rPr>
        <w:tab/>
        <w:t>615</w:t>
      </w:r>
    </w:p>
    <w:p w14:paraId="28BCE1F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Network controlled small gap</w:t>
      </w:r>
      <w:r w:rsidRPr="00BA7E9A">
        <w:rPr>
          <w:noProof/>
        </w:rPr>
        <w:tab/>
        <w:t>615</w:t>
      </w:r>
    </w:p>
    <w:p w14:paraId="71359C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615</w:t>
      </w:r>
    </w:p>
    <w:p w14:paraId="30D0C0B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applicability</w:t>
      </w:r>
      <w:r w:rsidRPr="00BA7E9A">
        <w:rPr>
          <w:noProof/>
        </w:rPr>
        <w:tab/>
        <w:t>616</w:t>
      </w:r>
    </w:p>
    <w:p w14:paraId="537D863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MUSIM gaps</w:t>
      </w:r>
      <w:r w:rsidRPr="00BA7E9A">
        <w:rPr>
          <w:noProof/>
        </w:rPr>
        <w:tab/>
        <w:t>618</w:t>
      </w:r>
    </w:p>
    <w:p w14:paraId="1191E69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UL gap for Tx power management</w:t>
      </w:r>
      <w:r w:rsidRPr="00BA7E9A">
        <w:rPr>
          <w:noProof/>
        </w:rPr>
        <w:tab/>
        <w:t>619</w:t>
      </w:r>
    </w:p>
    <w:p w14:paraId="2548BC3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measurement requirement for RedCap</w:t>
      </w:r>
      <w:r w:rsidRPr="00BA7E9A">
        <w:rPr>
          <w:noProof/>
        </w:rPr>
        <w:tab/>
        <w:t>620</w:t>
      </w:r>
    </w:p>
    <w:p w14:paraId="7269B07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9.1A.1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620</w:t>
      </w:r>
    </w:p>
    <w:p w14:paraId="5BA3DCA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gap</w:t>
      </w:r>
      <w:r w:rsidRPr="00BA7E9A">
        <w:rPr>
          <w:noProof/>
        </w:rPr>
        <w:tab/>
        <w:t>620</w:t>
      </w:r>
    </w:p>
    <w:p w14:paraId="38551CF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SA: Measurement Gap Sharing</w:t>
      </w:r>
      <w:r w:rsidRPr="00BA7E9A">
        <w:rPr>
          <w:noProof/>
        </w:rPr>
        <w:tab/>
        <w:t>624</w:t>
      </w:r>
    </w:p>
    <w:p w14:paraId="34459E0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Measurement capability</w:t>
      </w:r>
      <w:r w:rsidRPr="00BA7E9A">
        <w:rPr>
          <w:noProof/>
        </w:rPr>
        <w:tab/>
        <w:t>625</w:t>
      </w:r>
    </w:p>
    <w:p w14:paraId="6DCB578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Monitoring of multiple layers using gaps</w:t>
      </w:r>
      <w:r w:rsidRPr="00BA7E9A">
        <w:rPr>
          <w:noProof/>
        </w:rPr>
        <w:tab/>
        <w:t>625</w:t>
      </w:r>
    </w:p>
    <w:p w14:paraId="2CE943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Maximum allowed layers for multiple monitoring</w:t>
      </w:r>
      <w:r w:rsidRPr="00BA7E9A">
        <w:rPr>
          <w:noProof/>
        </w:rPr>
        <w:tab/>
        <w:t>625</w:t>
      </w:r>
    </w:p>
    <w:p w14:paraId="0BDF1D4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Capabilities for Support of Event Triggering and Reporting Criteria</w:t>
      </w:r>
      <w:r w:rsidRPr="00BA7E9A">
        <w:rPr>
          <w:noProof/>
        </w:rPr>
        <w:tab/>
        <w:t>625</w:t>
      </w:r>
    </w:p>
    <w:p w14:paraId="0973329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625</w:t>
      </w:r>
    </w:p>
    <w:p w14:paraId="23699A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626</w:t>
      </w:r>
    </w:p>
    <w:p w14:paraId="255D29E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Carrier-specific scaling factor</w:t>
      </w:r>
      <w:r w:rsidRPr="00BA7E9A">
        <w:rPr>
          <w:noProof/>
        </w:rPr>
        <w:tab/>
        <w:t>626</w:t>
      </w:r>
    </w:p>
    <w:p w14:paraId="021CD3C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Monitoring of multiple layers outside gaps</w:t>
      </w:r>
      <w:r w:rsidRPr="00BA7E9A">
        <w:rPr>
          <w:noProof/>
        </w:rPr>
        <w:tab/>
        <w:t>626</w:t>
      </w:r>
    </w:p>
    <w:p w14:paraId="26F5BC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mode: carrier-specific scaling factor for SSB-based measurements performed outside gaps</w:t>
      </w:r>
      <w:r w:rsidRPr="00BA7E9A">
        <w:rPr>
          <w:noProof/>
        </w:rPr>
        <w:tab/>
        <w:t>627</w:t>
      </w:r>
    </w:p>
    <w:p w14:paraId="3C4F7B1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Monitoring of multiple layers within gaps</w:t>
      </w:r>
      <w:r w:rsidRPr="00BA7E9A">
        <w:rPr>
          <w:noProof/>
        </w:rPr>
        <w:tab/>
        <w:t>627</w:t>
      </w:r>
    </w:p>
    <w:p w14:paraId="5030FF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mode: carrier-specific scaling factor for SSB measurements performed within gaps</w:t>
      </w:r>
      <w:r w:rsidRPr="00BA7E9A">
        <w:rPr>
          <w:noProof/>
        </w:rPr>
        <w:tab/>
        <w:t>627</w:t>
      </w:r>
    </w:p>
    <w:p w14:paraId="02CFB0D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9.1A.6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requirement at transitions</w:t>
      </w:r>
      <w:r w:rsidRPr="00BA7E9A">
        <w:rPr>
          <w:noProof/>
        </w:rPr>
        <w:tab/>
        <w:t>628</w:t>
      </w:r>
    </w:p>
    <w:p w14:paraId="74C0881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measurement requirement</w:t>
      </w:r>
      <w:r w:rsidRPr="00BA7E9A">
        <w:rPr>
          <w:noProof/>
          <w:lang w:eastAsia="zh-CN"/>
        </w:rPr>
        <w:t xml:space="preserve"> for </w:t>
      </w:r>
      <w:r w:rsidRPr="00BA7E9A">
        <w:rPr>
          <w:noProof/>
        </w:rPr>
        <w:t>S</w:t>
      </w:r>
      <w:r w:rsidRPr="00BA7E9A">
        <w:rPr>
          <w:noProof/>
          <w:lang w:val="en-US" w:eastAsia="zh-CN"/>
        </w:rPr>
        <w:t>AN</w:t>
      </w:r>
      <w:r w:rsidRPr="00BA7E9A">
        <w:rPr>
          <w:noProof/>
        </w:rPr>
        <w:tab/>
        <w:t>629</w:t>
      </w:r>
    </w:p>
    <w:p w14:paraId="1930CB1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629</w:t>
      </w:r>
    </w:p>
    <w:p w14:paraId="7FEC3D3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gap</w:t>
      </w:r>
      <w:r w:rsidRPr="00BA7E9A">
        <w:rPr>
          <w:noProof/>
        </w:rPr>
        <w:tab/>
        <w:t>629</w:t>
      </w:r>
    </w:p>
    <w:p w14:paraId="24F6787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9.1C.8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Concurrent measurement gaps for SAN</w:t>
      </w:r>
      <w:r w:rsidRPr="00BA7E9A">
        <w:rPr>
          <w:noProof/>
        </w:rPr>
        <w:tab/>
        <w:t>631</w:t>
      </w:r>
    </w:p>
    <w:p w14:paraId="1E77903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9.1C.8.1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631</w:t>
      </w:r>
    </w:p>
    <w:p w14:paraId="6BE58A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9.1C.8.2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Requirements</w:t>
      </w:r>
      <w:r w:rsidRPr="00BA7E9A">
        <w:rPr>
          <w:noProof/>
        </w:rPr>
        <w:tab/>
        <w:t>631</w:t>
      </w:r>
    </w:p>
    <w:p w14:paraId="60095E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9.1C.8.3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Collision between concurrent measurement gaps</w:t>
      </w:r>
      <w:r w:rsidRPr="00BA7E9A">
        <w:rPr>
          <w:noProof/>
        </w:rPr>
        <w:tab/>
        <w:t>631</w:t>
      </w:r>
    </w:p>
    <w:p w14:paraId="628640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9.1C.8.4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gap related requirements of concurrent measurement gaps</w:t>
      </w:r>
      <w:r w:rsidRPr="00BA7E9A">
        <w:rPr>
          <w:noProof/>
        </w:rPr>
        <w:tab/>
        <w:t>632</w:t>
      </w:r>
    </w:p>
    <w:p w14:paraId="535CB5E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9.1C.9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Collision between SMTC and measurement gap for SAN</w:t>
      </w:r>
      <w:r w:rsidRPr="00BA7E9A">
        <w:rPr>
          <w:noProof/>
        </w:rPr>
        <w:tab/>
        <w:t>632</w:t>
      </w:r>
    </w:p>
    <w:p w14:paraId="26BBAED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9.1C.9.1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Introduction</w:t>
      </w:r>
      <w:r w:rsidRPr="00BA7E9A">
        <w:rPr>
          <w:noProof/>
        </w:rPr>
        <w:tab/>
        <w:t>632</w:t>
      </w:r>
    </w:p>
    <w:p w14:paraId="092F705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9.1C.9.2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Collision between SMTCs and measurement gap</w:t>
      </w:r>
      <w:r w:rsidRPr="00BA7E9A">
        <w:rPr>
          <w:noProof/>
        </w:rPr>
        <w:tab/>
        <w:t>632</w:t>
      </w:r>
    </w:p>
    <w:p w14:paraId="7BF53A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9.1C.9.3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Collision between multiple SMTCs on a SAN carrier</w:t>
      </w:r>
      <w:r w:rsidRPr="00BA7E9A">
        <w:rPr>
          <w:noProof/>
        </w:rPr>
        <w:tab/>
        <w:t>633</w:t>
      </w:r>
    </w:p>
    <w:p w14:paraId="09E0A6F4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intra-frequency measurements</w:t>
      </w:r>
      <w:r w:rsidRPr="00BA7E9A">
        <w:rPr>
          <w:noProof/>
        </w:rPr>
        <w:tab/>
        <w:t>633</w:t>
      </w:r>
    </w:p>
    <w:p w14:paraId="0A71909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633</w:t>
      </w:r>
    </w:p>
    <w:p w14:paraId="41C5DD2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634</w:t>
      </w:r>
    </w:p>
    <w:p w14:paraId="5EC2269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Number of cells and number of SSB</w:t>
      </w:r>
      <w:r w:rsidRPr="00BA7E9A">
        <w:rPr>
          <w:noProof/>
        </w:rPr>
        <w:tab/>
        <w:t>634</w:t>
      </w:r>
    </w:p>
    <w:p w14:paraId="5950422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FR1</w:t>
      </w:r>
      <w:r w:rsidRPr="00BA7E9A">
        <w:rPr>
          <w:noProof/>
        </w:rPr>
        <w:tab/>
        <w:t>634</w:t>
      </w:r>
    </w:p>
    <w:p w14:paraId="7705D7C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FR2</w:t>
      </w:r>
      <w:r w:rsidRPr="00BA7E9A">
        <w:rPr>
          <w:noProof/>
        </w:rPr>
        <w:tab/>
        <w:t>635</w:t>
      </w:r>
    </w:p>
    <w:p w14:paraId="363508A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635</w:t>
      </w:r>
    </w:p>
    <w:p w14:paraId="2B99AA3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635</w:t>
      </w:r>
    </w:p>
    <w:p w14:paraId="4124A9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635</w:t>
      </w:r>
    </w:p>
    <w:p w14:paraId="3679D91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</w:t>
      </w:r>
      <w:r w:rsidRPr="00BA7E9A">
        <w:rPr>
          <w:noProof/>
        </w:rPr>
        <w:tab/>
        <w:t>635</w:t>
      </w:r>
    </w:p>
    <w:p w14:paraId="7B8B243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Intrafrequency measurements without measurement gaps</w:t>
      </w:r>
      <w:r w:rsidRPr="00BA7E9A">
        <w:rPr>
          <w:noProof/>
        </w:rPr>
        <w:tab/>
        <w:t>636</w:t>
      </w:r>
    </w:p>
    <w:p w14:paraId="23F96DC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Intrafrequency cell identification</w:t>
      </w:r>
      <w:r w:rsidRPr="00BA7E9A">
        <w:rPr>
          <w:noProof/>
        </w:rPr>
        <w:tab/>
        <w:t>636</w:t>
      </w:r>
    </w:p>
    <w:p w14:paraId="32F4773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period</w:t>
      </w:r>
      <w:r w:rsidRPr="00BA7E9A">
        <w:rPr>
          <w:noProof/>
        </w:rPr>
        <w:tab/>
        <w:t>641</w:t>
      </w:r>
    </w:p>
    <w:p w14:paraId="678EDE6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intra-frequency measurements</w:t>
      </w:r>
      <w:r w:rsidRPr="00BA7E9A">
        <w:rPr>
          <w:noProof/>
        </w:rPr>
        <w:tab/>
        <w:t>644</w:t>
      </w:r>
    </w:p>
    <w:p w14:paraId="6EF743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TDD bands on FR1</w:t>
      </w:r>
      <w:r w:rsidRPr="00BA7E9A">
        <w:rPr>
          <w:noProof/>
        </w:rPr>
        <w:tab/>
        <w:t>644</w:t>
      </w:r>
    </w:p>
    <w:p w14:paraId="1ED3381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with a different subcarrier spacing than PDSCH/PDCCH on FR1</w:t>
      </w:r>
      <w:r w:rsidRPr="00BA7E9A">
        <w:rPr>
          <w:noProof/>
        </w:rPr>
        <w:tab/>
        <w:t>644</w:t>
      </w:r>
    </w:p>
    <w:p w14:paraId="281A93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on FR2</w:t>
      </w:r>
      <w:r w:rsidRPr="00BA7E9A">
        <w:rPr>
          <w:noProof/>
        </w:rPr>
        <w:tab/>
        <w:t>645</w:t>
      </w:r>
    </w:p>
    <w:p w14:paraId="1E97BA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9.2.5.3.4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on FR1 or FR2 in case of FR1-FR2 inter-band CA</w:t>
      </w:r>
      <w:r w:rsidRPr="00BA7E9A">
        <w:rPr>
          <w:noProof/>
        </w:rPr>
        <w:tab/>
        <w:t>646</w:t>
      </w:r>
    </w:p>
    <w:p w14:paraId="3DDDC01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SFTD Measurements between PCell and PSCell</w:t>
      </w:r>
      <w:r w:rsidRPr="00BA7E9A">
        <w:rPr>
          <w:noProof/>
        </w:rPr>
        <w:tab/>
        <w:t>647</w:t>
      </w:r>
    </w:p>
    <w:p w14:paraId="7F201E8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9.2.5.4.1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647</w:t>
      </w:r>
    </w:p>
    <w:p w14:paraId="0E3F32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9.2.5.4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SFTD Measurement delay</w:t>
      </w:r>
      <w:r w:rsidRPr="00BA7E9A">
        <w:rPr>
          <w:noProof/>
        </w:rPr>
        <w:tab/>
        <w:t>647</w:t>
      </w:r>
    </w:p>
    <w:p w14:paraId="297C5B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9.2.5.4.3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SFTD Measurement Reporting Delay</w:t>
      </w:r>
      <w:r w:rsidRPr="00BA7E9A">
        <w:rPr>
          <w:noProof/>
        </w:rPr>
        <w:tab/>
        <w:t>647</w:t>
      </w:r>
    </w:p>
    <w:p w14:paraId="22DF5EC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 with measurement gaps</w:t>
      </w:r>
      <w:r w:rsidRPr="00BA7E9A">
        <w:rPr>
          <w:noProof/>
        </w:rPr>
        <w:tab/>
        <w:t>648</w:t>
      </w:r>
    </w:p>
    <w:p w14:paraId="6E43BD4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648</w:t>
      </w:r>
    </w:p>
    <w:p w14:paraId="37C217F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cell identification</w:t>
      </w:r>
      <w:r w:rsidRPr="00BA7E9A">
        <w:rPr>
          <w:noProof/>
        </w:rPr>
        <w:tab/>
        <w:t>648</w:t>
      </w:r>
    </w:p>
    <w:p w14:paraId="2C1EA5F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Intrafrequency Measurement Period</w:t>
      </w:r>
      <w:r w:rsidRPr="00BA7E9A">
        <w:rPr>
          <w:noProof/>
        </w:rPr>
        <w:tab/>
        <w:t>650</w:t>
      </w:r>
    </w:p>
    <w:p w14:paraId="2ED1CDE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Intra-frequency measurements with </w:t>
      </w:r>
      <w:r w:rsidRPr="00BA7E9A">
        <w:rPr>
          <w:noProof/>
          <w:lang w:eastAsia="zh-CN"/>
        </w:rPr>
        <w:t>NCSG</w:t>
      </w:r>
      <w:r w:rsidRPr="00BA7E9A">
        <w:rPr>
          <w:noProof/>
        </w:rPr>
        <w:tab/>
        <w:t>652</w:t>
      </w:r>
    </w:p>
    <w:p w14:paraId="41D4A9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</w:t>
      </w:r>
      <w:r w:rsidRPr="00BA7E9A">
        <w:rPr>
          <w:noProof/>
          <w:lang w:eastAsia="zh-CN"/>
        </w:rPr>
        <w:t>7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cell identification</w:t>
      </w:r>
      <w:r w:rsidRPr="00BA7E9A">
        <w:rPr>
          <w:noProof/>
        </w:rPr>
        <w:tab/>
        <w:t>652</w:t>
      </w:r>
    </w:p>
    <w:p w14:paraId="1685CE7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</w:t>
      </w:r>
      <w:r w:rsidRPr="00BA7E9A">
        <w:rPr>
          <w:noProof/>
          <w:lang w:eastAsia="zh-CN"/>
        </w:rPr>
        <w:t>7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</w:t>
      </w:r>
      <w:r w:rsidRPr="00BA7E9A">
        <w:rPr>
          <w:noProof/>
        </w:rPr>
        <w:tab/>
        <w:t>654</w:t>
      </w:r>
    </w:p>
    <w:p w14:paraId="264F82A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9.2.</w:t>
      </w:r>
      <w:r w:rsidRPr="00BA7E9A">
        <w:rPr>
          <w:noProof/>
          <w:lang w:eastAsia="zh-CN"/>
        </w:rPr>
        <w:t>7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during intra-frequency measurement with NCSG</w:t>
      </w:r>
      <w:r w:rsidRPr="00BA7E9A">
        <w:rPr>
          <w:noProof/>
        </w:rPr>
        <w:tab/>
        <w:t>655</w:t>
      </w:r>
    </w:p>
    <w:p w14:paraId="53531F9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intra-frequency measurements with CCA</w:t>
      </w:r>
      <w:r w:rsidRPr="00BA7E9A">
        <w:rPr>
          <w:noProof/>
        </w:rPr>
        <w:tab/>
        <w:t>655</w:t>
      </w:r>
    </w:p>
    <w:p w14:paraId="36EF100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655</w:t>
      </w:r>
    </w:p>
    <w:p w14:paraId="0C46131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9.2A.2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656</w:t>
      </w:r>
    </w:p>
    <w:p w14:paraId="7758191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Number of cells and number of SSB</w:t>
      </w:r>
      <w:r w:rsidRPr="00BA7E9A">
        <w:rPr>
          <w:noProof/>
        </w:rPr>
        <w:tab/>
        <w:t>656</w:t>
      </w:r>
    </w:p>
    <w:p w14:paraId="09C6CA1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FR1</w:t>
      </w:r>
      <w:r w:rsidRPr="00BA7E9A">
        <w:rPr>
          <w:noProof/>
        </w:rPr>
        <w:tab/>
        <w:t>656</w:t>
      </w:r>
    </w:p>
    <w:p w14:paraId="2A42B1D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FR2-2</w:t>
      </w:r>
      <w:r w:rsidRPr="00BA7E9A">
        <w:rPr>
          <w:noProof/>
        </w:rPr>
        <w:tab/>
        <w:t>657</w:t>
      </w:r>
    </w:p>
    <w:p w14:paraId="5BAD396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657</w:t>
      </w:r>
    </w:p>
    <w:p w14:paraId="1F801C6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 without measurement gaps</w:t>
      </w:r>
      <w:r w:rsidRPr="00BA7E9A">
        <w:rPr>
          <w:noProof/>
        </w:rPr>
        <w:tab/>
        <w:t>658</w:t>
      </w:r>
    </w:p>
    <w:p w14:paraId="10CD87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period</w:t>
      </w:r>
      <w:r w:rsidRPr="00BA7E9A">
        <w:rPr>
          <w:noProof/>
        </w:rPr>
        <w:tab/>
        <w:t>662</w:t>
      </w:r>
    </w:p>
    <w:p w14:paraId="37DA30B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intra-frequency measurements</w:t>
      </w:r>
      <w:r w:rsidRPr="00BA7E9A">
        <w:rPr>
          <w:noProof/>
        </w:rPr>
        <w:tab/>
        <w:t>664</w:t>
      </w:r>
    </w:p>
    <w:p w14:paraId="488CB4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TDD bands on FR1</w:t>
      </w:r>
      <w:r w:rsidRPr="00BA7E9A">
        <w:rPr>
          <w:noProof/>
        </w:rPr>
        <w:tab/>
        <w:t>665</w:t>
      </w:r>
    </w:p>
    <w:p w14:paraId="58F1A2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with a different subcarrier spacing than PDSCH/PDCCH on FR1</w:t>
      </w:r>
      <w:r w:rsidRPr="00BA7E9A">
        <w:rPr>
          <w:noProof/>
        </w:rPr>
        <w:tab/>
        <w:t>665</w:t>
      </w:r>
    </w:p>
    <w:p w14:paraId="4903E0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TDD bands on FR2-2</w:t>
      </w:r>
      <w:r w:rsidRPr="00BA7E9A">
        <w:rPr>
          <w:noProof/>
        </w:rPr>
        <w:tab/>
        <w:t>665</w:t>
      </w:r>
    </w:p>
    <w:p w14:paraId="34C83AC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 with measurement gaps</w:t>
      </w:r>
      <w:r w:rsidRPr="00BA7E9A">
        <w:rPr>
          <w:noProof/>
        </w:rPr>
        <w:tab/>
        <w:t>665</w:t>
      </w:r>
    </w:p>
    <w:p w14:paraId="0083F1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cell identification</w:t>
      </w:r>
      <w:r w:rsidRPr="00BA7E9A">
        <w:rPr>
          <w:noProof/>
        </w:rPr>
        <w:tab/>
        <w:t>665</w:t>
      </w:r>
    </w:p>
    <w:p w14:paraId="60E436A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 Period</w:t>
      </w:r>
      <w:r w:rsidRPr="00BA7E9A">
        <w:rPr>
          <w:noProof/>
        </w:rPr>
        <w:tab/>
        <w:t>668</w:t>
      </w:r>
    </w:p>
    <w:p w14:paraId="2E11C20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RSSI and Channel occupancy measurements</w:t>
      </w:r>
      <w:r w:rsidRPr="00BA7E9A">
        <w:rPr>
          <w:noProof/>
        </w:rPr>
        <w:tab/>
        <w:t>669</w:t>
      </w:r>
    </w:p>
    <w:p w14:paraId="7A4D09D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RSSI measurements</w:t>
      </w:r>
      <w:r w:rsidRPr="00BA7E9A">
        <w:rPr>
          <w:noProof/>
        </w:rPr>
        <w:tab/>
        <w:t>669</w:t>
      </w:r>
    </w:p>
    <w:p w14:paraId="787F56A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Channel occupancy measurements</w:t>
      </w:r>
      <w:r w:rsidRPr="00BA7E9A">
        <w:rPr>
          <w:noProof/>
        </w:rPr>
        <w:tab/>
        <w:t>671</w:t>
      </w:r>
    </w:p>
    <w:p w14:paraId="482BD42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restriction during RSSI and Channel Occupancy measurements in FR1</w:t>
      </w:r>
      <w:r w:rsidRPr="00BA7E9A">
        <w:rPr>
          <w:noProof/>
        </w:rPr>
        <w:tab/>
        <w:t>672</w:t>
      </w:r>
    </w:p>
    <w:p w14:paraId="5477B34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9.2A.7.4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restriction during RSSI measurements in FR2-2</w:t>
      </w:r>
      <w:r w:rsidRPr="00BA7E9A">
        <w:rPr>
          <w:noProof/>
        </w:rPr>
        <w:tab/>
        <w:t>672</w:t>
      </w:r>
    </w:p>
    <w:p w14:paraId="0F25074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intra-frequency measurements for RedCap</w:t>
      </w:r>
      <w:r w:rsidRPr="00BA7E9A">
        <w:rPr>
          <w:noProof/>
        </w:rPr>
        <w:tab/>
        <w:t>673</w:t>
      </w:r>
    </w:p>
    <w:p w14:paraId="1A9504E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673</w:t>
      </w:r>
    </w:p>
    <w:p w14:paraId="61E946F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673</w:t>
      </w:r>
    </w:p>
    <w:p w14:paraId="4D553F8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Number of cells and number of SSB</w:t>
      </w:r>
      <w:r w:rsidRPr="00BA7E9A">
        <w:rPr>
          <w:noProof/>
        </w:rPr>
        <w:tab/>
        <w:t>674</w:t>
      </w:r>
    </w:p>
    <w:p w14:paraId="5A734CA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FR1</w:t>
      </w:r>
      <w:r w:rsidRPr="00BA7E9A">
        <w:rPr>
          <w:noProof/>
        </w:rPr>
        <w:tab/>
        <w:t>674</w:t>
      </w:r>
    </w:p>
    <w:p w14:paraId="144F78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FR2</w:t>
      </w:r>
      <w:r w:rsidRPr="00BA7E9A">
        <w:rPr>
          <w:noProof/>
        </w:rPr>
        <w:tab/>
        <w:t>674</w:t>
      </w:r>
    </w:p>
    <w:p w14:paraId="47CED9A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674</w:t>
      </w:r>
    </w:p>
    <w:p w14:paraId="6580F85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674</w:t>
      </w:r>
    </w:p>
    <w:p w14:paraId="1FC41A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674</w:t>
      </w:r>
    </w:p>
    <w:p w14:paraId="413B006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</w:t>
      </w:r>
      <w:r w:rsidRPr="00BA7E9A">
        <w:rPr>
          <w:noProof/>
        </w:rPr>
        <w:tab/>
        <w:t>674</w:t>
      </w:r>
    </w:p>
    <w:p w14:paraId="0F8BCC0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 without measurement gaps</w:t>
      </w:r>
      <w:r w:rsidRPr="00BA7E9A">
        <w:rPr>
          <w:noProof/>
        </w:rPr>
        <w:tab/>
        <w:t>675</w:t>
      </w:r>
    </w:p>
    <w:p w14:paraId="011E38F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cell identification</w:t>
      </w:r>
      <w:r w:rsidRPr="00BA7E9A">
        <w:rPr>
          <w:noProof/>
        </w:rPr>
        <w:tab/>
        <w:t>675</w:t>
      </w:r>
    </w:p>
    <w:p w14:paraId="7F7C96E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period</w:t>
      </w:r>
      <w:r w:rsidRPr="00BA7E9A">
        <w:rPr>
          <w:noProof/>
        </w:rPr>
        <w:tab/>
        <w:t>677</w:t>
      </w:r>
    </w:p>
    <w:p w14:paraId="69B5EBB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intra-frequency measurements</w:t>
      </w:r>
      <w:r w:rsidRPr="00BA7E9A">
        <w:rPr>
          <w:noProof/>
        </w:rPr>
        <w:tab/>
        <w:t>678</w:t>
      </w:r>
    </w:p>
    <w:p w14:paraId="0320C21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TDD bands on FR1</w:t>
      </w:r>
      <w:r w:rsidRPr="00BA7E9A">
        <w:rPr>
          <w:noProof/>
        </w:rPr>
        <w:tab/>
        <w:t>678</w:t>
      </w:r>
    </w:p>
    <w:p w14:paraId="1AC2DAC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with a different subcarrier spacing than PDSCH/PDCCH on FR1</w:t>
      </w:r>
      <w:r w:rsidRPr="00BA7E9A">
        <w:rPr>
          <w:noProof/>
        </w:rPr>
        <w:tab/>
        <w:t>678</w:t>
      </w:r>
    </w:p>
    <w:p w14:paraId="4050BA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on FR2</w:t>
      </w:r>
      <w:r w:rsidRPr="00BA7E9A">
        <w:rPr>
          <w:noProof/>
        </w:rPr>
        <w:tab/>
        <w:t>679</w:t>
      </w:r>
    </w:p>
    <w:p w14:paraId="7406EB1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9.2B.5.3.4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HD-FDD bands on FR1</w:t>
      </w:r>
      <w:r w:rsidRPr="00BA7E9A">
        <w:rPr>
          <w:noProof/>
        </w:rPr>
        <w:tab/>
        <w:t>679</w:t>
      </w:r>
    </w:p>
    <w:p w14:paraId="4874CAA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 with measurement gaps</w:t>
      </w:r>
      <w:r w:rsidRPr="00BA7E9A">
        <w:rPr>
          <w:noProof/>
        </w:rPr>
        <w:tab/>
        <w:t>680</w:t>
      </w:r>
    </w:p>
    <w:p w14:paraId="438E929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cell identification</w:t>
      </w:r>
      <w:r w:rsidRPr="00BA7E9A">
        <w:rPr>
          <w:noProof/>
        </w:rPr>
        <w:tab/>
        <w:t>680</w:t>
      </w:r>
    </w:p>
    <w:p w14:paraId="4F99F6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9.2B.6.2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 Period</w:t>
      </w:r>
      <w:r w:rsidRPr="00BA7E9A">
        <w:rPr>
          <w:noProof/>
        </w:rPr>
        <w:tab/>
        <w:t>681</w:t>
      </w:r>
    </w:p>
    <w:p w14:paraId="609487A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intra-frequency measurements for SAN</w:t>
      </w:r>
      <w:r w:rsidRPr="00BA7E9A">
        <w:rPr>
          <w:noProof/>
        </w:rPr>
        <w:tab/>
        <w:t>682</w:t>
      </w:r>
    </w:p>
    <w:p w14:paraId="3D257C0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682</w:t>
      </w:r>
    </w:p>
    <w:p w14:paraId="6214926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683</w:t>
      </w:r>
    </w:p>
    <w:p w14:paraId="4A42570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Number of cells and number of SSB</w:t>
      </w:r>
      <w:r w:rsidRPr="00BA7E9A">
        <w:rPr>
          <w:noProof/>
        </w:rPr>
        <w:tab/>
        <w:t>683</w:t>
      </w:r>
    </w:p>
    <w:p w14:paraId="6E11BC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FR1</w:t>
      </w:r>
      <w:r w:rsidRPr="00BA7E9A">
        <w:rPr>
          <w:noProof/>
        </w:rPr>
        <w:tab/>
        <w:t>683</w:t>
      </w:r>
    </w:p>
    <w:p w14:paraId="3970B8A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683</w:t>
      </w:r>
    </w:p>
    <w:p w14:paraId="34679AE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683</w:t>
      </w:r>
    </w:p>
    <w:p w14:paraId="05AD91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684</w:t>
      </w:r>
    </w:p>
    <w:p w14:paraId="6EC29DB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</w:t>
      </w:r>
      <w:r w:rsidRPr="00BA7E9A">
        <w:rPr>
          <w:noProof/>
        </w:rPr>
        <w:tab/>
        <w:t>684</w:t>
      </w:r>
    </w:p>
    <w:p w14:paraId="3B2A213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Intra frequency measurements without measurement gaps</w:t>
      </w:r>
      <w:r w:rsidRPr="00BA7E9A">
        <w:rPr>
          <w:noProof/>
        </w:rPr>
        <w:tab/>
        <w:t>684</w:t>
      </w:r>
    </w:p>
    <w:p w14:paraId="5A48443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Intra frequency cell identification</w:t>
      </w:r>
      <w:r w:rsidRPr="00BA7E9A">
        <w:rPr>
          <w:noProof/>
        </w:rPr>
        <w:tab/>
        <w:t>684</w:t>
      </w:r>
    </w:p>
    <w:p w14:paraId="216DF60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period</w:t>
      </w:r>
      <w:r w:rsidRPr="00BA7E9A">
        <w:rPr>
          <w:noProof/>
        </w:rPr>
        <w:tab/>
        <w:t>686</w:t>
      </w:r>
    </w:p>
    <w:p w14:paraId="1283602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intra-frequency measurements</w:t>
      </w:r>
      <w:r w:rsidRPr="00BA7E9A">
        <w:rPr>
          <w:noProof/>
        </w:rPr>
        <w:tab/>
        <w:t>687</w:t>
      </w:r>
    </w:p>
    <w:p w14:paraId="550C7F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with a different subcarrier spacing than PDSCH/PDCCH on FR1</w:t>
      </w:r>
      <w:r w:rsidRPr="00BA7E9A">
        <w:rPr>
          <w:noProof/>
        </w:rPr>
        <w:tab/>
        <w:t>687</w:t>
      </w:r>
    </w:p>
    <w:p w14:paraId="5B78A8D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on a neighbor cell served by a different satellite in LEO</w:t>
      </w:r>
      <w:r w:rsidRPr="00BA7E9A">
        <w:rPr>
          <w:noProof/>
        </w:rPr>
        <w:tab/>
        <w:t>687</w:t>
      </w:r>
    </w:p>
    <w:p w14:paraId="3EF2D7E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 with measurement gaps</w:t>
      </w:r>
      <w:r w:rsidRPr="00BA7E9A">
        <w:rPr>
          <w:noProof/>
        </w:rPr>
        <w:tab/>
        <w:t>688</w:t>
      </w:r>
    </w:p>
    <w:p w14:paraId="055102C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cell identification</w:t>
      </w:r>
      <w:r w:rsidRPr="00BA7E9A">
        <w:rPr>
          <w:noProof/>
        </w:rPr>
        <w:tab/>
        <w:t>688</w:t>
      </w:r>
    </w:p>
    <w:p w14:paraId="0FE326B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9.2C.6.3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Intrafrequency Measurement Period</w:t>
      </w:r>
      <w:r w:rsidRPr="00BA7E9A">
        <w:rPr>
          <w:noProof/>
        </w:rPr>
        <w:tab/>
        <w:t>689</w:t>
      </w:r>
    </w:p>
    <w:p w14:paraId="1850FF5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inter-frequency measurements</w:t>
      </w:r>
      <w:r w:rsidRPr="00BA7E9A">
        <w:rPr>
          <w:noProof/>
        </w:rPr>
        <w:tab/>
        <w:t>689</w:t>
      </w:r>
    </w:p>
    <w:p w14:paraId="766083A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</w:rPr>
        <w:t>9.3.1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</w:rPr>
        <w:t>Introduction</w:t>
      </w:r>
      <w:r w:rsidRPr="00BA7E9A">
        <w:rPr>
          <w:noProof/>
        </w:rPr>
        <w:tab/>
        <w:t>689</w:t>
      </w:r>
    </w:p>
    <w:p w14:paraId="6FA839D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690</w:t>
      </w:r>
    </w:p>
    <w:p w14:paraId="23C0F8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691</w:t>
      </w:r>
    </w:p>
    <w:p w14:paraId="3D0A344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691</w:t>
      </w:r>
    </w:p>
    <w:p w14:paraId="4B8418E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Number of cells and number of SSB</w:t>
      </w:r>
      <w:r w:rsidRPr="00BA7E9A">
        <w:rPr>
          <w:noProof/>
        </w:rPr>
        <w:tab/>
        <w:t>691</w:t>
      </w:r>
    </w:p>
    <w:p w14:paraId="25BB331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FR1</w:t>
      </w:r>
      <w:r w:rsidRPr="00BA7E9A">
        <w:rPr>
          <w:noProof/>
        </w:rPr>
        <w:tab/>
        <w:t>691</w:t>
      </w:r>
    </w:p>
    <w:p w14:paraId="19A42B3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FR2</w:t>
      </w:r>
      <w:r w:rsidRPr="00BA7E9A">
        <w:rPr>
          <w:noProof/>
        </w:rPr>
        <w:tab/>
        <w:t>691</w:t>
      </w:r>
    </w:p>
    <w:p w14:paraId="4A1B7EE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Inter-frequency </w:t>
      </w:r>
      <w:r w:rsidRPr="00BA7E9A">
        <w:rPr>
          <w:noProof/>
          <w:lang w:eastAsia="zh-CN"/>
        </w:rPr>
        <w:t>measurement with measurement gaps</w:t>
      </w:r>
      <w:r w:rsidRPr="00BA7E9A">
        <w:rPr>
          <w:noProof/>
        </w:rPr>
        <w:tab/>
        <w:t>691</w:t>
      </w:r>
    </w:p>
    <w:p w14:paraId="1BDF4E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695</w:t>
      </w:r>
    </w:p>
    <w:p w14:paraId="60D989D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695</w:t>
      </w:r>
    </w:p>
    <w:p w14:paraId="14895B1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695</w:t>
      </w:r>
    </w:p>
    <w:p w14:paraId="7478495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696</w:t>
      </w:r>
    </w:p>
    <w:p w14:paraId="45A33D9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696</w:t>
      </w:r>
    </w:p>
    <w:p w14:paraId="227F9F2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696</w:t>
      </w:r>
    </w:p>
    <w:p w14:paraId="1509835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9.3.6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 reporting requirements</w:t>
      </w:r>
      <w:r w:rsidRPr="00BA7E9A">
        <w:rPr>
          <w:noProof/>
        </w:rPr>
        <w:tab/>
        <w:t>696</w:t>
      </w:r>
    </w:p>
    <w:p w14:paraId="28FFA6B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696</w:t>
      </w:r>
    </w:p>
    <w:p w14:paraId="72AAE68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696</w:t>
      </w:r>
    </w:p>
    <w:p w14:paraId="215BEB5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Reporting</w:t>
      </w:r>
      <w:r w:rsidRPr="00BA7E9A">
        <w:rPr>
          <w:noProof/>
        </w:rPr>
        <w:tab/>
        <w:t>696</w:t>
      </w:r>
    </w:p>
    <w:p w14:paraId="5E6152E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ja-JP"/>
        </w:rPr>
        <w:t>9.3.7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ja-JP"/>
        </w:rPr>
        <w:t>Void</w:t>
      </w:r>
      <w:r w:rsidRPr="00BA7E9A">
        <w:rPr>
          <w:noProof/>
        </w:rPr>
        <w:tab/>
        <w:t>697</w:t>
      </w:r>
    </w:p>
    <w:p w14:paraId="56B58AD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9.3.8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</w:rPr>
        <w:t>Inter-frequency SFTD measurement requirements</w:t>
      </w:r>
      <w:r w:rsidRPr="00BA7E9A">
        <w:rPr>
          <w:noProof/>
        </w:rPr>
        <w:tab/>
        <w:t>697</w:t>
      </w:r>
    </w:p>
    <w:p w14:paraId="0D9CDCD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</w:rPr>
        <w:t>9.3.8.1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</w:rPr>
        <w:t>Introduction</w:t>
      </w:r>
      <w:r w:rsidRPr="00BA7E9A">
        <w:rPr>
          <w:noProof/>
        </w:rPr>
        <w:tab/>
        <w:t>697</w:t>
      </w:r>
    </w:p>
    <w:p w14:paraId="55D0B91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</w:rPr>
        <w:t>9.3.8.2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</w:rPr>
        <w:t>SFTD Measurement delay</w:t>
      </w:r>
      <w:r w:rsidRPr="00BA7E9A">
        <w:rPr>
          <w:noProof/>
        </w:rPr>
        <w:tab/>
        <w:t>697</w:t>
      </w:r>
    </w:p>
    <w:p w14:paraId="4359557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</w:rPr>
        <w:t>9.3.8.3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</w:rPr>
        <w:t>SFTD Measurement reporting delay</w:t>
      </w:r>
      <w:r w:rsidRPr="00BA7E9A">
        <w:rPr>
          <w:noProof/>
        </w:rPr>
        <w:tab/>
        <w:t>698</w:t>
      </w:r>
    </w:p>
    <w:p w14:paraId="552F785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9.3.9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 frequency measurements without measurement gaps</w:t>
      </w:r>
      <w:r w:rsidRPr="00BA7E9A">
        <w:rPr>
          <w:noProof/>
        </w:rPr>
        <w:tab/>
        <w:t>698</w:t>
      </w:r>
    </w:p>
    <w:p w14:paraId="192956F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 frequency C</w:t>
      </w:r>
      <w:r w:rsidRPr="00BA7E9A">
        <w:rPr>
          <w:noProof/>
        </w:rPr>
        <w:t>ell identification</w:t>
      </w:r>
      <w:r w:rsidRPr="00BA7E9A">
        <w:rPr>
          <w:noProof/>
        </w:rPr>
        <w:tab/>
        <w:t>698</w:t>
      </w:r>
    </w:p>
    <w:p w14:paraId="61FADB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9.3.9.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</w:t>
      </w:r>
      <w:r w:rsidRPr="00BA7E9A">
        <w:rPr>
          <w:noProof/>
        </w:rPr>
        <w:tab/>
        <w:t>701</w:t>
      </w:r>
    </w:p>
    <w:p w14:paraId="6FB6970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int</w:t>
      </w:r>
      <w:r w:rsidRPr="00BA7E9A">
        <w:rPr>
          <w:noProof/>
          <w:lang w:eastAsia="zh-CN"/>
        </w:rPr>
        <w:t>er</w:t>
      </w:r>
      <w:r w:rsidRPr="00BA7E9A">
        <w:rPr>
          <w:noProof/>
        </w:rPr>
        <w:t>-frequency measurements</w:t>
      </w:r>
      <w:r w:rsidRPr="00BA7E9A">
        <w:rPr>
          <w:noProof/>
        </w:rPr>
        <w:tab/>
        <w:t>702</w:t>
      </w:r>
    </w:p>
    <w:p w14:paraId="4ACCA6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9.3.9.3.1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TDD bands on FR1</w:t>
      </w:r>
      <w:r w:rsidRPr="00BA7E9A">
        <w:rPr>
          <w:noProof/>
        </w:rPr>
        <w:tab/>
        <w:t>703</w:t>
      </w:r>
    </w:p>
    <w:p w14:paraId="282CEC1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9.3.9.3.2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with a different subcarrier spacing than PDSCH/PDCCH on FR1</w:t>
      </w:r>
      <w:r w:rsidRPr="00BA7E9A">
        <w:rPr>
          <w:noProof/>
        </w:rPr>
        <w:tab/>
        <w:t>703</w:t>
      </w:r>
    </w:p>
    <w:p w14:paraId="5E69792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9.3.9.3.3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on FR2</w:t>
      </w:r>
      <w:r w:rsidRPr="00BA7E9A">
        <w:rPr>
          <w:noProof/>
        </w:rPr>
        <w:tab/>
        <w:t>704</w:t>
      </w:r>
    </w:p>
    <w:p w14:paraId="0F59CE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9.3.9.3.4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on FR1 or FR2 in case of FR1-FR2 inter-band CA</w:t>
      </w:r>
      <w:r w:rsidRPr="00BA7E9A">
        <w:rPr>
          <w:noProof/>
        </w:rPr>
        <w:tab/>
        <w:t>704</w:t>
      </w:r>
    </w:p>
    <w:p w14:paraId="035C44D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</w:t>
      </w:r>
      <w:r w:rsidRPr="00BA7E9A">
        <w:rPr>
          <w:noProof/>
          <w:lang w:eastAsia="zh-CN"/>
        </w:rPr>
        <w:t>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Inter-frequency </w:t>
      </w:r>
      <w:r w:rsidRPr="00BA7E9A">
        <w:rPr>
          <w:noProof/>
          <w:lang w:eastAsia="zh-CN"/>
        </w:rPr>
        <w:t>measurement with NCSG</w:t>
      </w:r>
      <w:r w:rsidRPr="00BA7E9A">
        <w:rPr>
          <w:noProof/>
        </w:rPr>
        <w:tab/>
        <w:t>704</w:t>
      </w:r>
    </w:p>
    <w:p w14:paraId="05CA618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10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</w:t>
      </w:r>
      <w:r w:rsidRPr="00BA7E9A">
        <w:rPr>
          <w:noProof/>
          <w:lang w:eastAsia="zh-CN"/>
        </w:rPr>
        <w:t>er</w:t>
      </w:r>
      <w:r w:rsidRPr="00BA7E9A">
        <w:rPr>
          <w:noProof/>
        </w:rPr>
        <w:t>-frequency cell identification</w:t>
      </w:r>
      <w:r w:rsidRPr="00BA7E9A">
        <w:rPr>
          <w:noProof/>
        </w:rPr>
        <w:tab/>
        <w:t>704</w:t>
      </w:r>
    </w:p>
    <w:p w14:paraId="400B1A1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.10.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</w:t>
      </w:r>
      <w:r w:rsidRPr="00BA7E9A">
        <w:rPr>
          <w:noProof/>
        </w:rPr>
        <w:tab/>
        <w:t>706</w:t>
      </w:r>
    </w:p>
    <w:p w14:paraId="04F556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10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during inter-frequency measurement with NCSG</w:t>
      </w:r>
      <w:r w:rsidRPr="00BA7E9A">
        <w:rPr>
          <w:noProof/>
        </w:rPr>
        <w:tab/>
        <w:t>706</w:t>
      </w:r>
    </w:p>
    <w:p w14:paraId="53138E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</w:t>
      </w:r>
      <w:r w:rsidRPr="00BA7E9A">
        <w:rPr>
          <w:noProof/>
          <w:lang w:eastAsia="zh-CN"/>
        </w:rPr>
        <w:t>10</w:t>
      </w:r>
      <w:r w:rsidRPr="00BA7E9A">
        <w:rPr>
          <w:noProof/>
        </w:rPr>
        <w:t>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TDD bands on FR1</w:t>
      </w:r>
      <w:r w:rsidRPr="00BA7E9A">
        <w:rPr>
          <w:noProof/>
        </w:rPr>
        <w:tab/>
        <w:t>706</w:t>
      </w:r>
    </w:p>
    <w:p w14:paraId="3045C94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</w:t>
      </w:r>
      <w:r w:rsidRPr="00BA7E9A">
        <w:rPr>
          <w:noProof/>
          <w:lang w:eastAsia="zh-CN"/>
        </w:rPr>
        <w:t>10</w:t>
      </w:r>
      <w:r w:rsidRPr="00BA7E9A">
        <w:rPr>
          <w:noProof/>
        </w:rPr>
        <w:t>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with a different subcarrier spacing than PDSCH/PDCCH on FR1</w:t>
      </w:r>
      <w:r w:rsidRPr="00BA7E9A">
        <w:rPr>
          <w:noProof/>
        </w:rPr>
        <w:tab/>
        <w:t>707</w:t>
      </w:r>
    </w:p>
    <w:p w14:paraId="00487F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</w:t>
      </w:r>
      <w:r w:rsidRPr="00BA7E9A">
        <w:rPr>
          <w:noProof/>
          <w:lang w:eastAsia="zh-CN"/>
        </w:rPr>
        <w:t>10</w:t>
      </w:r>
      <w:r w:rsidRPr="00BA7E9A">
        <w:rPr>
          <w:noProof/>
        </w:rPr>
        <w:t>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on FR2</w:t>
      </w:r>
      <w:r w:rsidRPr="00BA7E9A">
        <w:rPr>
          <w:noProof/>
        </w:rPr>
        <w:tab/>
        <w:t>707</w:t>
      </w:r>
    </w:p>
    <w:p w14:paraId="785C3D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9.3.</w:t>
      </w:r>
      <w:r w:rsidRPr="00BA7E9A">
        <w:rPr>
          <w:noProof/>
          <w:lang w:eastAsia="zh-CN"/>
        </w:rPr>
        <w:t>10</w:t>
      </w:r>
      <w:r w:rsidRPr="00BA7E9A">
        <w:rPr>
          <w:noProof/>
        </w:rPr>
        <w:t>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on FR1 or FR2 in case of FR1-FR2 inter-band CA</w:t>
      </w:r>
      <w:r w:rsidRPr="00BA7E9A">
        <w:rPr>
          <w:noProof/>
        </w:rPr>
        <w:tab/>
        <w:t>709</w:t>
      </w:r>
    </w:p>
    <w:p w14:paraId="05B164A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inter-frequency measurements in carrier frequencies with CCA</w:t>
      </w:r>
      <w:r w:rsidRPr="00BA7E9A">
        <w:rPr>
          <w:noProof/>
        </w:rPr>
        <w:tab/>
        <w:t>710</w:t>
      </w:r>
    </w:p>
    <w:p w14:paraId="016E044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710</w:t>
      </w:r>
    </w:p>
    <w:p w14:paraId="74A7BDF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710</w:t>
      </w:r>
    </w:p>
    <w:p w14:paraId="622F64D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Number of cells and number of SSB</w:t>
      </w:r>
      <w:r w:rsidRPr="00BA7E9A">
        <w:rPr>
          <w:noProof/>
        </w:rPr>
        <w:tab/>
        <w:t>711</w:t>
      </w:r>
    </w:p>
    <w:p w14:paraId="4F3CE68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9.3A.3.1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Requirements for FR1</w:t>
      </w:r>
      <w:r w:rsidRPr="00BA7E9A">
        <w:rPr>
          <w:noProof/>
        </w:rPr>
        <w:tab/>
        <w:t>711</w:t>
      </w:r>
    </w:p>
    <w:p w14:paraId="6E6468A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9.3A.3.2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Requirements for FR2-2</w:t>
      </w:r>
      <w:r w:rsidRPr="00BA7E9A">
        <w:rPr>
          <w:noProof/>
        </w:rPr>
        <w:tab/>
        <w:t>711</w:t>
      </w:r>
    </w:p>
    <w:p w14:paraId="1D100E4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cell identification</w:t>
      </w:r>
      <w:r w:rsidRPr="00BA7E9A">
        <w:rPr>
          <w:noProof/>
        </w:rPr>
        <w:tab/>
        <w:t>711</w:t>
      </w:r>
    </w:p>
    <w:p w14:paraId="0BFFE55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713</w:t>
      </w:r>
    </w:p>
    <w:p w14:paraId="730E6C5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9.3A.6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Calibri"/>
          <w:noProof/>
        </w:rPr>
        <w:t xml:space="preserve">NR </w:t>
      </w:r>
      <w:r w:rsidRPr="00BA7E9A">
        <w:rPr>
          <w:noProof/>
        </w:rPr>
        <w:t>Inter-frequency measurements reporting requirements</w:t>
      </w:r>
      <w:r w:rsidRPr="00BA7E9A">
        <w:rPr>
          <w:noProof/>
        </w:rPr>
        <w:tab/>
        <w:t>715</w:t>
      </w:r>
    </w:p>
    <w:p w14:paraId="0B5EF36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715</w:t>
      </w:r>
    </w:p>
    <w:p w14:paraId="54ABF63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715</w:t>
      </w:r>
    </w:p>
    <w:p w14:paraId="64110F8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Reporting</w:t>
      </w:r>
      <w:r w:rsidRPr="00BA7E9A">
        <w:rPr>
          <w:noProof/>
        </w:rPr>
        <w:tab/>
        <w:t>715</w:t>
      </w:r>
    </w:p>
    <w:p w14:paraId="7D8E1B7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RSSI measurements</w:t>
      </w:r>
      <w:r w:rsidRPr="00BA7E9A">
        <w:rPr>
          <w:noProof/>
        </w:rPr>
        <w:tab/>
        <w:t>715</w:t>
      </w:r>
    </w:p>
    <w:p w14:paraId="4FC17C0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9.3A.9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channel occupancy measurements</w:t>
      </w:r>
      <w:r w:rsidRPr="00BA7E9A">
        <w:rPr>
          <w:noProof/>
        </w:rPr>
        <w:tab/>
        <w:t>716</w:t>
      </w:r>
    </w:p>
    <w:p w14:paraId="4CBEF3E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inter-frequency measurements for RedCap</w:t>
      </w:r>
      <w:r w:rsidRPr="00BA7E9A">
        <w:rPr>
          <w:noProof/>
        </w:rPr>
        <w:tab/>
        <w:t>717</w:t>
      </w:r>
    </w:p>
    <w:p w14:paraId="54A0A27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</w:rPr>
        <w:t>9.3B.1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</w:rPr>
        <w:t>Introduction</w:t>
      </w:r>
      <w:r w:rsidRPr="00BA7E9A">
        <w:rPr>
          <w:noProof/>
        </w:rPr>
        <w:tab/>
        <w:t>717</w:t>
      </w:r>
    </w:p>
    <w:p w14:paraId="3185812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717</w:t>
      </w:r>
    </w:p>
    <w:p w14:paraId="69B796E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Number of cells and number of SSB</w:t>
      </w:r>
      <w:r w:rsidRPr="00BA7E9A">
        <w:rPr>
          <w:noProof/>
        </w:rPr>
        <w:tab/>
        <w:t>718</w:t>
      </w:r>
    </w:p>
    <w:p w14:paraId="43259D9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9.3B.3.1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FR1</w:t>
      </w:r>
      <w:r w:rsidRPr="00BA7E9A">
        <w:rPr>
          <w:noProof/>
        </w:rPr>
        <w:tab/>
        <w:t>718</w:t>
      </w:r>
    </w:p>
    <w:p w14:paraId="151BC37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FR2</w:t>
      </w:r>
      <w:r w:rsidRPr="00BA7E9A">
        <w:rPr>
          <w:noProof/>
        </w:rPr>
        <w:tab/>
        <w:t>718</w:t>
      </w:r>
    </w:p>
    <w:p w14:paraId="6526474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Inter-frequency </w:t>
      </w:r>
      <w:r w:rsidRPr="00BA7E9A">
        <w:rPr>
          <w:noProof/>
          <w:lang w:eastAsia="zh-CN"/>
        </w:rPr>
        <w:t>measurement with measurement gaps</w:t>
      </w:r>
      <w:r w:rsidRPr="00BA7E9A">
        <w:rPr>
          <w:noProof/>
        </w:rPr>
        <w:tab/>
        <w:t>718</w:t>
      </w:r>
    </w:p>
    <w:p w14:paraId="08895E9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719</w:t>
      </w:r>
    </w:p>
    <w:p w14:paraId="18FE7AA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9.3B.6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 reporting requirements</w:t>
      </w:r>
      <w:r w:rsidRPr="00BA7E9A">
        <w:rPr>
          <w:noProof/>
        </w:rPr>
        <w:tab/>
        <w:t>720</w:t>
      </w:r>
    </w:p>
    <w:p w14:paraId="75B3600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720</w:t>
      </w:r>
    </w:p>
    <w:p w14:paraId="7D78022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720</w:t>
      </w:r>
    </w:p>
    <w:p w14:paraId="7FF848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Reporting</w:t>
      </w:r>
      <w:r w:rsidRPr="00BA7E9A">
        <w:rPr>
          <w:noProof/>
        </w:rPr>
        <w:tab/>
        <w:t>720</w:t>
      </w:r>
    </w:p>
    <w:p w14:paraId="72F49E8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9.3B.7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 frequency measurements without measurement gaps</w:t>
      </w:r>
      <w:r w:rsidRPr="00BA7E9A">
        <w:rPr>
          <w:noProof/>
        </w:rPr>
        <w:tab/>
        <w:t>721</w:t>
      </w:r>
    </w:p>
    <w:p w14:paraId="2D71F7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 frequency C</w:t>
      </w:r>
      <w:r w:rsidRPr="00BA7E9A">
        <w:rPr>
          <w:noProof/>
        </w:rPr>
        <w:t>ell identification</w:t>
      </w:r>
      <w:r w:rsidRPr="00BA7E9A">
        <w:rPr>
          <w:noProof/>
        </w:rPr>
        <w:tab/>
        <w:t>721</w:t>
      </w:r>
    </w:p>
    <w:p w14:paraId="0823A53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9.3B.7.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</w:t>
      </w:r>
      <w:r w:rsidRPr="00BA7E9A">
        <w:rPr>
          <w:noProof/>
        </w:rPr>
        <w:tab/>
        <w:t>723</w:t>
      </w:r>
    </w:p>
    <w:p w14:paraId="5A85966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int</w:t>
      </w:r>
      <w:r w:rsidRPr="00BA7E9A">
        <w:rPr>
          <w:noProof/>
          <w:lang w:eastAsia="zh-CN"/>
        </w:rPr>
        <w:t>er</w:t>
      </w:r>
      <w:r w:rsidRPr="00BA7E9A">
        <w:rPr>
          <w:noProof/>
        </w:rPr>
        <w:t>-frequency measurements</w:t>
      </w:r>
      <w:r w:rsidRPr="00BA7E9A">
        <w:rPr>
          <w:noProof/>
        </w:rPr>
        <w:tab/>
        <w:t>724</w:t>
      </w:r>
    </w:p>
    <w:p w14:paraId="51E7D7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TDD bands on FR1</w:t>
      </w:r>
      <w:r w:rsidRPr="00BA7E9A">
        <w:rPr>
          <w:noProof/>
        </w:rPr>
        <w:tab/>
        <w:t>724</w:t>
      </w:r>
    </w:p>
    <w:p w14:paraId="4640E4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with a different subcarrier spacing than PDSCH/PDCCH on FR1</w:t>
      </w:r>
      <w:r w:rsidRPr="00BA7E9A">
        <w:rPr>
          <w:noProof/>
        </w:rPr>
        <w:tab/>
        <w:t>725</w:t>
      </w:r>
    </w:p>
    <w:p w14:paraId="4293121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9.3B.7.3.3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on FR2</w:t>
      </w:r>
      <w:r w:rsidRPr="00BA7E9A">
        <w:rPr>
          <w:noProof/>
        </w:rPr>
        <w:tab/>
        <w:t>725</w:t>
      </w:r>
    </w:p>
    <w:p w14:paraId="1F295B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9.3B.7.3.4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HD-FDD bands on FR1</w:t>
      </w:r>
      <w:r w:rsidRPr="00BA7E9A">
        <w:rPr>
          <w:noProof/>
        </w:rPr>
        <w:tab/>
        <w:t>725</w:t>
      </w:r>
    </w:p>
    <w:p w14:paraId="10AF414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inter-frequency measurements for SAN</w:t>
      </w:r>
      <w:r w:rsidRPr="00BA7E9A">
        <w:rPr>
          <w:noProof/>
        </w:rPr>
        <w:tab/>
        <w:t>726</w:t>
      </w:r>
    </w:p>
    <w:p w14:paraId="2E6858E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</w:rPr>
        <w:t>9.3C.1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</w:rPr>
        <w:t>Introduction</w:t>
      </w:r>
      <w:r w:rsidRPr="00BA7E9A">
        <w:rPr>
          <w:noProof/>
        </w:rPr>
        <w:tab/>
        <w:t>726</w:t>
      </w:r>
    </w:p>
    <w:p w14:paraId="74273F0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726</w:t>
      </w:r>
    </w:p>
    <w:p w14:paraId="20AACB3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Number of cells and number of SSB</w:t>
      </w:r>
      <w:r w:rsidRPr="00BA7E9A">
        <w:rPr>
          <w:noProof/>
        </w:rPr>
        <w:tab/>
        <w:t>726</w:t>
      </w:r>
    </w:p>
    <w:p w14:paraId="5342A94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FR1</w:t>
      </w:r>
      <w:r w:rsidRPr="00BA7E9A">
        <w:rPr>
          <w:noProof/>
        </w:rPr>
        <w:tab/>
        <w:t>726</w:t>
      </w:r>
    </w:p>
    <w:p w14:paraId="3F64569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Inter-frequency </w:t>
      </w:r>
      <w:r w:rsidRPr="00BA7E9A">
        <w:rPr>
          <w:noProof/>
          <w:lang w:eastAsia="zh-CN"/>
        </w:rPr>
        <w:t>measurement with measurement gaps</w:t>
      </w:r>
      <w:r w:rsidRPr="00BA7E9A">
        <w:rPr>
          <w:noProof/>
        </w:rPr>
        <w:tab/>
        <w:t>727</w:t>
      </w:r>
    </w:p>
    <w:p w14:paraId="075AC43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728</w:t>
      </w:r>
    </w:p>
    <w:p w14:paraId="4027026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9.3C.6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 reporting requirements</w:t>
      </w:r>
      <w:r w:rsidRPr="00BA7E9A">
        <w:rPr>
          <w:noProof/>
        </w:rPr>
        <w:tab/>
        <w:t>728</w:t>
      </w:r>
    </w:p>
    <w:p w14:paraId="3394ADC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728</w:t>
      </w:r>
    </w:p>
    <w:p w14:paraId="69DC264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728</w:t>
      </w:r>
    </w:p>
    <w:p w14:paraId="3DB644D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Reporting</w:t>
      </w:r>
      <w:r w:rsidRPr="00BA7E9A">
        <w:rPr>
          <w:noProof/>
        </w:rPr>
        <w:tab/>
        <w:t>729</w:t>
      </w:r>
    </w:p>
    <w:p w14:paraId="147BE96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9.3C.7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 frequency measurements without measurement gaps</w:t>
      </w:r>
      <w:r w:rsidRPr="00BA7E9A">
        <w:rPr>
          <w:noProof/>
        </w:rPr>
        <w:tab/>
        <w:t>729</w:t>
      </w:r>
    </w:p>
    <w:p w14:paraId="70B5496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 frequency C</w:t>
      </w:r>
      <w:r w:rsidRPr="00BA7E9A">
        <w:rPr>
          <w:noProof/>
        </w:rPr>
        <w:t>ell identification</w:t>
      </w:r>
      <w:r w:rsidRPr="00BA7E9A">
        <w:rPr>
          <w:noProof/>
        </w:rPr>
        <w:tab/>
        <w:t>729</w:t>
      </w:r>
    </w:p>
    <w:p w14:paraId="75CE482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9.3C.7.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</w:t>
      </w:r>
      <w:r w:rsidRPr="00BA7E9A">
        <w:rPr>
          <w:noProof/>
        </w:rPr>
        <w:tab/>
        <w:t>731</w:t>
      </w:r>
    </w:p>
    <w:p w14:paraId="05B3596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int</w:t>
      </w:r>
      <w:r w:rsidRPr="00BA7E9A">
        <w:rPr>
          <w:noProof/>
          <w:lang w:eastAsia="zh-CN"/>
        </w:rPr>
        <w:t>er</w:t>
      </w:r>
      <w:r w:rsidRPr="00BA7E9A">
        <w:rPr>
          <w:noProof/>
        </w:rPr>
        <w:t>-frequency measurements</w:t>
      </w:r>
      <w:r w:rsidRPr="00BA7E9A">
        <w:rPr>
          <w:noProof/>
        </w:rPr>
        <w:tab/>
        <w:t>731</w:t>
      </w:r>
    </w:p>
    <w:p w14:paraId="4C78F4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in TDD bands on FR1</w:t>
      </w:r>
      <w:r w:rsidRPr="00BA7E9A">
        <w:rPr>
          <w:noProof/>
        </w:rPr>
        <w:tab/>
        <w:t>731</w:t>
      </w:r>
    </w:p>
    <w:p w14:paraId="574D40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9.3C.7.3.2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measurements with a different subcarrier spacing than PDSCH/PDCCH on FR1</w:t>
      </w:r>
      <w:r w:rsidRPr="00BA7E9A">
        <w:rPr>
          <w:noProof/>
        </w:rPr>
        <w:tab/>
        <w:t>732</w:t>
      </w:r>
    </w:p>
    <w:p w14:paraId="49AE103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measurements</w:t>
      </w:r>
      <w:r w:rsidRPr="00BA7E9A">
        <w:rPr>
          <w:noProof/>
        </w:rPr>
        <w:tab/>
        <w:t>732</w:t>
      </w:r>
    </w:p>
    <w:p w14:paraId="35B197D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732</w:t>
      </w:r>
    </w:p>
    <w:p w14:paraId="791A65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NR − E-UTRAN FDD measurements</w:t>
      </w:r>
      <w:r w:rsidRPr="00BA7E9A">
        <w:rPr>
          <w:noProof/>
        </w:rPr>
        <w:tab/>
        <w:t>734</w:t>
      </w:r>
    </w:p>
    <w:p w14:paraId="04A83BE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734</w:t>
      </w:r>
    </w:p>
    <w:p w14:paraId="450FBF2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when no DRX is used</w:t>
      </w:r>
      <w:r w:rsidRPr="00BA7E9A">
        <w:rPr>
          <w:noProof/>
        </w:rPr>
        <w:tab/>
        <w:t>734</w:t>
      </w:r>
    </w:p>
    <w:p w14:paraId="0824FCA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when DRX is used</w:t>
      </w:r>
      <w:r w:rsidRPr="00BA7E9A">
        <w:rPr>
          <w:noProof/>
        </w:rPr>
        <w:tab/>
        <w:t>735</w:t>
      </w:r>
    </w:p>
    <w:p w14:paraId="0DFD89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737</w:t>
      </w:r>
    </w:p>
    <w:p w14:paraId="528E16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737</w:t>
      </w:r>
    </w:p>
    <w:p w14:paraId="301462B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737</w:t>
      </w:r>
    </w:p>
    <w:p w14:paraId="191CD8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9.4.2.4.3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Reporting</w:t>
      </w:r>
      <w:r w:rsidRPr="00BA7E9A">
        <w:rPr>
          <w:noProof/>
        </w:rPr>
        <w:tab/>
        <w:t>738</w:t>
      </w:r>
    </w:p>
    <w:p w14:paraId="02A6EF4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NR − E-UTRAN TDD measurements</w:t>
      </w:r>
      <w:r w:rsidRPr="00BA7E9A">
        <w:rPr>
          <w:noProof/>
        </w:rPr>
        <w:tab/>
        <w:t>738</w:t>
      </w:r>
    </w:p>
    <w:p w14:paraId="5935C33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738</w:t>
      </w:r>
    </w:p>
    <w:p w14:paraId="7E8FFC8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when no DRX is used</w:t>
      </w:r>
      <w:r w:rsidRPr="00BA7E9A">
        <w:rPr>
          <w:noProof/>
        </w:rPr>
        <w:tab/>
        <w:t>738</w:t>
      </w:r>
    </w:p>
    <w:p w14:paraId="74D9056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when DRX is used</w:t>
      </w:r>
      <w:r w:rsidRPr="00BA7E9A">
        <w:rPr>
          <w:noProof/>
        </w:rPr>
        <w:tab/>
        <w:t>740</w:t>
      </w:r>
    </w:p>
    <w:p w14:paraId="44B0A88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741</w:t>
      </w:r>
    </w:p>
    <w:p w14:paraId="483DAC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741</w:t>
      </w:r>
    </w:p>
    <w:p w14:paraId="00FDDE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742</w:t>
      </w:r>
    </w:p>
    <w:p w14:paraId="264F24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9.4.3.4.3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Reporting</w:t>
      </w:r>
      <w:r w:rsidRPr="00BA7E9A">
        <w:rPr>
          <w:noProof/>
        </w:rPr>
        <w:tab/>
        <w:t>742</w:t>
      </w:r>
    </w:p>
    <w:p w14:paraId="454A8AA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Scheduling Availability During NR − E-UTRAN TDD measurements with NCSG</w:t>
      </w:r>
      <w:r w:rsidRPr="00BA7E9A">
        <w:rPr>
          <w:noProof/>
        </w:rPr>
        <w:tab/>
        <w:t>742</w:t>
      </w:r>
    </w:p>
    <w:p w14:paraId="57B5E30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Inter-RAT RSTD measurements</w:t>
      </w:r>
      <w:r w:rsidRPr="00BA7E9A">
        <w:rPr>
          <w:noProof/>
        </w:rPr>
        <w:tab/>
        <w:t>742</w:t>
      </w:r>
    </w:p>
    <w:p w14:paraId="77D24D5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NR − E-UTRAN FDD RSTD measurements</w:t>
      </w:r>
      <w:r w:rsidRPr="00BA7E9A">
        <w:rPr>
          <w:noProof/>
        </w:rPr>
        <w:tab/>
        <w:t>742</w:t>
      </w:r>
    </w:p>
    <w:p w14:paraId="59ECFF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742</w:t>
      </w:r>
    </w:p>
    <w:p w14:paraId="74204F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743</w:t>
      </w:r>
    </w:p>
    <w:p w14:paraId="16A5EE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NR − E-UTRAN TDD RSTD measurements</w:t>
      </w:r>
      <w:r w:rsidRPr="00BA7E9A">
        <w:rPr>
          <w:noProof/>
        </w:rPr>
        <w:tab/>
        <w:t>746</w:t>
      </w:r>
    </w:p>
    <w:p w14:paraId="76ADAE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746</w:t>
      </w:r>
    </w:p>
    <w:p w14:paraId="001C77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747</w:t>
      </w:r>
    </w:p>
    <w:p w14:paraId="5F1D014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Inter-RAT E-CID measurements</w:t>
      </w:r>
      <w:r w:rsidRPr="00BA7E9A">
        <w:rPr>
          <w:noProof/>
        </w:rPr>
        <w:tab/>
        <w:t>750</w:t>
      </w:r>
    </w:p>
    <w:p w14:paraId="76C70BB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lastRenderedPageBreak/>
        <w:t>9.4.5.1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NR−E-UTRAN FDD</w:t>
      </w:r>
      <w:r w:rsidRPr="00BA7E9A">
        <w:rPr>
          <w:noProof/>
          <w:lang w:val="en-US"/>
        </w:rPr>
        <w:t xml:space="preserve"> E-CID RSRP and RSRQ measurements</w:t>
      </w:r>
      <w:r w:rsidRPr="00BA7E9A">
        <w:rPr>
          <w:noProof/>
        </w:rPr>
        <w:tab/>
        <w:t>750</w:t>
      </w:r>
    </w:p>
    <w:p w14:paraId="4D1924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750</w:t>
      </w:r>
    </w:p>
    <w:p w14:paraId="588EA5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750</w:t>
      </w:r>
    </w:p>
    <w:p w14:paraId="737790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Delay</w:t>
      </w:r>
      <w:r w:rsidRPr="00BA7E9A">
        <w:rPr>
          <w:noProof/>
        </w:rPr>
        <w:tab/>
        <w:t>750</w:t>
      </w:r>
    </w:p>
    <w:p w14:paraId="4CED967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NR−E-UTRAN TDD</w:t>
      </w:r>
      <w:r w:rsidRPr="00BA7E9A">
        <w:rPr>
          <w:noProof/>
          <w:lang w:val="en-US"/>
        </w:rPr>
        <w:t xml:space="preserve"> E-CID RSRP and RSRQ measurements</w:t>
      </w:r>
      <w:r w:rsidRPr="00BA7E9A">
        <w:rPr>
          <w:noProof/>
        </w:rPr>
        <w:tab/>
        <w:t>750</w:t>
      </w:r>
    </w:p>
    <w:p w14:paraId="51B25BD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750</w:t>
      </w:r>
    </w:p>
    <w:p w14:paraId="42798C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</w:t>
      </w:r>
      <w:r w:rsidRPr="00BA7E9A">
        <w:rPr>
          <w:noProof/>
        </w:rPr>
        <w:tab/>
        <w:t>750</w:t>
      </w:r>
    </w:p>
    <w:p w14:paraId="4C1055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Delay</w:t>
      </w:r>
      <w:r w:rsidRPr="00BA7E9A">
        <w:rPr>
          <w:noProof/>
        </w:rPr>
        <w:tab/>
        <w:t>751</w:t>
      </w:r>
    </w:p>
    <w:p w14:paraId="29B7AB7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NR − UTRAN FDD measurements</w:t>
      </w:r>
      <w:r w:rsidRPr="00BA7E9A">
        <w:rPr>
          <w:noProof/>
        </w:rPr>
        <w:tab/>
        <w:t>751</w:t>
      </w:r>
    </w:p>
    <w:p w14:paraId="063A4EA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751</w:t>
      </w:r>
    </w:p>
    <w:p w14:paraId="05E7FC4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when no DRX is used</w:t>
      </w:r>
      <w:r w:rsidRPr="00BA7E9A">
        <w:rPr>
          <w:noProof/>
        </w:rPr>
        <w:tab/>
        <w:t>751</w:t>
      </w:r>
    </w:p>
    <w:p w14:paraId="2FC66F6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when DRX is used</w:t>
      </w:r>
      <w:r w:rsidRPr="00BA7E9A">
        <w:rPr>
          <w:noProof/>
        </w:rPr>
        <w:tab/>
        <w:t>752</w:t>
      </w:r>
    </w:p>
    <w:p w14:paraId="6AABEDE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– E-UTRAN measurements with autonomous gaps</w:t>
      </w:r>
      <w:r w:rsidRPr="00BA7E9A">
        <w:rPr>
          <w:noProof/>
        </w:rPr>
        <w:tab/>
        <w:t>754</w:t>
      </w:r>
    </w:p>
    <w:p w14:paraId="60D26E9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CGI identification of an E-UTRA cell with autonomous gaps</w:t>
      </w:r>
      <w:r w:rsidRPr="00BA7E9A">
        <w:rPr>
          <w:noProof/>
        </w:rPr>
        <w:tab/>
        <w:t>754</w:t>
      </w:r>
    </w:p>
    <w:p w14:paraId="03E96F2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CGI reporting delay</w:t>
      </w:r>
      <w:r w:rsidRPr="00BA7E9A">
        <w:rPr>
          <w:noProof/>
        </w:rPr>
        <w:tab/>
        <w:t>754</w:t>
      </w:r>
    </w:p>
    <w:p w14:paraId="2D58D10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measurements for RedCap</w:t>
      </w:r>
      <w:r w:rsidRPr="00BA7E9A">
        <w:rPr>
          <w:noProof/>
        </w:rPr>
        <w:tab/>
        <w:t>755</w:t>
      </w:r>
    </w:p>
    <w:p w14:paraId="4358C2E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755</w:t>
      </w:r>
    </w:p>
    <w:p w14:paraId="3F3AEAD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NR − E-UTRAN FDD measurements</w:t>
      </w:r>
      <w:r w:rsidRPr="00BA7E9A">
        <w:rPr>
          <w:noProof/>
        </w:rPr>
        <w:tab/>
        <w:t>756</w:t>
      </w:r>
    </w:p>
    <w:p w14:paraId="524F434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756</w:t>
      </w:r>
    </w:p>
    <w:p w14:paraId="45D484C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when no DRX is used</w:t>
      </w:r>
      <w:r w:rsidRPr="00BA7E9A">
        <w:rPr>
          <w:noProof/>
        </w:rPr>
        <w:tab/>
        <w:t>756</w:t>
      </w:r>
    </w:p>
    <w:p w14:paraId="04F5E66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when DRX is used</w:t>
      </w:r>
      <w:r w:rsidRPr="00BA7E9A">
        <w:rPr>
          <w:noProof/>
        </w:rPr>
        <w:tab/>
        <w:t>757</w:t>
      </w:r>
    </w:p>
    <w:p w14:paraId="68942A9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758</w:t>
      </w:r>
    </w:p>
    <w:p w14:paraId="1733FA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758</w:t>
      </w:r>
    </w:p>
    <w:p w14:paraId="402245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758</w:t>
      </w:r>
    </w:p>
    <w:p w14:paraId="7DD52CB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9.4A.2.4.3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Reporting</w:t>
      </w:r>
      <w:r w:rsidRPr="00BA7E9A">
        <w:rPr>
          <w:noProof/>
        </w:rPr>
        <w:tab/>
        <w:t>758</w:t>
      </w:r>
    </w:p>
    <w:p w14:paraId="7621476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9.4A.3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NR − E-UTRAN TDD measurements</w:t>
      </w:r>
      <w:r w:rsidRPr="00BA7E9A">
        <w:rPr>
          <w:noProof/>
        </w:rPr>
        <w:tab/>
        <w:t>759</w:t>
      </w:r>
    </w:p>
    <w:p w14:paraId="75BD8C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759</w:t>
      </w:r>
    </w:p>
    <w:p w14:paraId="03CD29C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when no DRX is used</w:t>
      </w:r>
      <w:r w:rsidRPr="00BA7E9A">
        <w:rPr>
          <w:noProof/>
        </w:rPr>
        <w:tab/>
        <w:t>759</w:t>
      </w:r>
    </w:p>
    <w:p w14:paraId="70C82ED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when DRX is used</w:t>
      </w:r>
      <w:r w:rsidRPr="00BA7E9A">
        <w:rPr>
          <w:noProof/>
        </w:rPr>
        <w:tab/>
        <w:t>761</w:t>
      </w:r>
    </w:p>
    <w:p w14:paraId="4AB940B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762</w:t>
      </w:r>
    </w:p>
    <w:p w14:paraId="3FF3EA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762</w:t>
      </w:r>
    </w:p>
    <w:p w14:paraId="0B6B56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762</w:t>
      </w:r>
    </w:p>
    <w:p w14:paraId="2FF489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9.4A.3.4.3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Reporting</w:t>
      </w:r>
      <w:r w:rsidRPr="00BA7E9A">
        <w:rPr>
          <w:noProof/>
        </w:rPr>
        <w:tab/>
        <w:t>762</w:t>
      </w:r>
    </w:p>
    <w:p w14:paraId="533D04A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– E-UTRAN measurements with autonomous gaps</w:t>
      </w:r>
      <w:r w:rsidRPr="00BA7E9A">
        <w:rPr>
          <w:noProof/>
        </w:rPr>
        <w:tab/>
        <w:t>763</w:t>
      </w:r>
    </w:p>
    <w:p w14:paraId="66E7B8A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CGI identification of an E-UTRA cell with autonomous gaps</w:t>
      </w:r>
      <w:r w:rsidRPr="00BA7E9A">
        <w:rPr>
          <w:noProof/>
        </w:rPr>
        <w:tab/>
        <w:t>763</w:t>
      </w:r>
    </w:p>
    <w:p w14:paraId="62A3DDE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CGI reporting delay</w:t>
      </w:r>
      <w:r w:rsidRPr="00BA7E9A">
        <w:rPr>
          <w:noProof/>
        </w:rPr>
        <w:tab/>
        <w:t>763</w:t>
      </w:r>
    </w:p>
    <w:p w14:paraId="4384845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9.4A.4.3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CGI reporting scheduling restriction</w:t>
      </w:r>
      <w:r w:rsidRPr="00BA7E9A">
        <w:rPr>
          <w:noProof/>
        </w:rPr>
        <w:tab/>
        <w:t>763</w:t>
      </w:r>
    </w:p>
    <w:p w14:paraId="4DD6CC6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measurements for Reporting</w:t>
      </w:r>
      <w:r w:rsidRPr="00BA7E9A">
        <w:rPr>
          <w:noProof/>
        </w:rPr>
        <w:tab/>
        <w:t>764</w:t>
      </w:r>
    </w:p>
    <w:p w14:paraId="446BBB5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764</w:t>
      </w:r>
    </w:p>
    <w:p w14:paraId="73FE0BF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764</w:t>
      </w:r>
    </w:p>
    <w:p w14:paraId="741DA7A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765</w:t>
      </w:r>
    </w:p>
    <w:p w14:paraId="30B63A1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765</w:t>
      </w:r>
    </w:p>
    <w:p w14:paraId="59DF5EA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Semi-Persistent Reporting</w:t>
      </w:r>
      <w:r w:rsidRPr="00BA7E9A">
        <w:rPr>
          <w:noProof/>
        </w:rPr>
        <w:tab/>
        <w:t>765</w:t>
      </w:r>
    </w:p>
    <w:p w14:paraId="693EB50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Aperiodic Reporting</w:t>
      </w:r>
      <w:r w:rsidRPr="00BA7E9A">
        <w:rPr>
          <w:noProof/>
        </w:rPr>
        <w:tab/>
        <w:t>765</w:t>
      </w:r>
    </w:p>
    <w:p w14:paraId="25B4E77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requirements</w:t>
      </w:r>
      <w:r w:rsidRPr="00BA7E9A">
        <w:rPr>
          <w:noProof/>
        </w:rPr>
        <w:tab/>
        <w:t>766</w:t>
      </w:r>
    </w:p>
    <w:p w14:paraId="282103C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based L1-RSRP Reporting</w:t>
      </w:r>
      <w:r w:rsidRPr="00BA7E9A">
        <w:rPr>
          <w:noProof/>
        </w:rPr>
        <w:tab/>
        <w:t>766</w:t>
      </w:r>
    </w:p>
    <w:p w14:paraId="159B5FB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 based L1-RSRP Reporting</w:t>
      </w:r>
      <w:r w:rsidRPr="00BA7E9A">
        <w:rPr>
          <w:noProof/>
        </w:rPr>
        <w:tab/>
        <w:t>769</w:t>
      </w:r>
    </w:p>
    <w:p w14:paraId="04B472B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9.5.4A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772</w:t>
      </w:r>
    </w:p>
    <w:p w14:paraId="19A25C0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9.5.4A.1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772</w:t>
      </w:r>
    </w:p>
    <w:p w14:paraId="04B2630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CSI-RS and SSB for L1-RSRP measurement</w:t>
      </w:r>
      <w:r w:rsidRPr="00BA7E9A">
        <w:rPr>
          <w:noProof/>
        </w:rPr>
        <w:tab/>
        <w:t>772</w:t>
      </w:r>
    </w:p>
    <w:p w14:paraId="4A8E94A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L1-RSRP</w:t>
      </w:r>
      <w:r w:rsidRPr="00BA7E9A">
        <w:rPr>
          <w:noProof/>
        </w:rPr>
        <w:tab/>
        <w:t>772</w:t>
      </w:r>
    </w:p>
    <w:p w14:paraId="5AE9CDF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CSI-RS based L1-RSRP</w:t>
      </w:r>
      <w:r w:rsidRPr="00BA7E9A">
        <w:rPr>
          <w:noProof/>
        </w:rPr>
        <w:tab/>
        <w:t>773</w:t>
      </w:r>
    </w:p>
    <w:p w14:paraId="568E796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L1-RSRP measurement</w:t>
      </w:r>
      <w:r w:rsidRPr="00BA7E9A">
        <w:rPr>
          <w:noProof/>
        </w:rPr>
        <w:tab/>
        <w:t>774</w:t>
      </w:r>
    </w:p>
    <w:p w14:paraId="32D36E7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9.5.6.1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?? ??"/>
          <w:noProof/>
        </w:rPr>
        <w:t>Scheduling availability of UE performing L1-RSRP measurement with a same subcarrier spacing as PDSCH/PDCCH on FR1</w:t>
      </w:r>
      <w:r w:rsidRPr="00BA7E9A">
        <w:rPr>
          <w:noProof/>
        </w:rPr>
        <w:tab/>
        <w:t>774</w:t>
      </w:r>
    </w:p>
    <w:p w14:paraId="7442424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different subcarrier spacing than PDSCH/PDCCH on FR1</w:t>
      </w:r>
      <w:r w:rsidRPr="00BA7E9A">
        <w:rPr>
          <w:noProof/>
        </w:rPr>
        <w:tab/>
        <w:t>774</w:t>
      </w:r>
    </w:p>
    <w:p w14:paraId="2CF525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on FR2</w:t>
      </w:r>
      <w:r w:rsidRPr="00BA7E9A">
        <w:rPr>
          <w:noProof/>
        </w:rPr>
        <w:tab/>
        <w:t>774</w:t>
      </w:r>
    </w:p>
    <w:p w14:paraId="53BB409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on FR1 or FR2 in case of FR1-FR2 inter-band CA</w:t>
      </w:r>
      <w:r w:rsidRPr="00BA7E9A">
        <w:rPr>
          <w:noProof/>
        </w:rPr>
        <w:tab/>
        <w:t>776</w:t>
      </w:r>
    </w:p>
    <w:p w14:paraId="51AACE5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measurements for Reporting under CCA</w:t>
      </w:r>
      <w:r w:rsidRPr="00BA7E9A">
        <w:rPr>
          <w:noProof/>
        </w:rPr>
        <w:tab/>
        <w:t>776</w:t>
      </w:r>
    </w:p>
    <w:p w14:paraId="20BB548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776</w:t>
      </w:r>
    </w:p>
    <w:p w14:paraId="4DA7506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9.5A.2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776</w:t>
      </w:r>
    </w:p>
    <w:p w14:paraId="26C38B0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776</w:t>
      </w:r>
    </w:p>
    <w:p w14:paraId="36BA6E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777</w:t>
      </w:r>
    </w:p>
    <w:p w14:paraId="2930089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Semi-Persistent Reporting</w:t>
      </w:r>
      <w:r w:rsidRPr="00BA7E9A">
        <w:rPr>
          <w:noProof/>
        </w:rPr>
        <w:tab/>
        <w:t>777</w:t>
      </w:r>
    </w:p>
    <w:p w14:paraId="32C65BE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Aperiodic Reporting</w:t>
      </w:r>
      <w:r w:rsidRPr="00BA7E9A">
        <w:rPr>
          <w:noProof/>
        </w:rPr>
        <w:tab/>
        <w:t>777</w:t>
      </w:r>
    </w:p>
    <w:p w14:paraId="7EBF841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requirements</w:t>
      </w:r>
      <w:r w:rsidRPr="00BA7E9A">
        <w:rPr>
          <w:noProof/>
        </w:rPr>
        <w:tab/>
        <w:t>777</w:t>
      </w:r>
    </w:p>
    <w:p w14:paraId="143BD09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based L1-RSRP Reporting</w:t>
      </w:r>
      <w:r w:rsidRPr="00BA7E9A">
        <w:rPr>
          <w:noProof/>
        </w:rPr>
        <w:tab/>
        <w:t>777</w:t>
      </w:r>
    </w:p>
    <w:p w14:paraId="55BDB6C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L1-RSRP measurement</w:t>
      </w:r>
      <w:r w:rsidRPr="00BA7E9A">
        <w:rPr>
          <w:noProof/>
        </w:rPr>
        <w:tab/>
        <w:t>780</w:t>
      </w:r>
    </w:p>
    <w:p w14:paraId="6A19B12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L1-RSRP</w:t>
      </w:r>
      <w:r w:rsidRPr="00BA7E9A">
        <w:rPr>
          <w:noProof/>
        </w:rPr>
        <w:tab/>
        <w:t>780</w:t>
      </w:r>
    </w:p>
    <w:p w14:paraId="76AF171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L1-RSRP measurement</w:t>
      </w:r>
      <w:r w:rsidRPr="00BA7E9A">
        <w:rPr>
          <w:noProof/>
        </w:rPr>
        <w:tab/>
        <w:t>780</w:t>
      </w:r>
    </w:p>
    <w:p w14:paraId="36159DF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9.5A.6.1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?? ??"/>
          <w:noProof/>
        </w:rPr>
        <w:t>Scheduling availability of UE performing L1-RSRP measurement with a same subcarrier spacing as PDSCH/PDCCH on FR1</w:t>
      </w:r>
      <w:r w:rsidRPr="00BA7E9A">
        <w:rPr>
          <w:noProof/>
        </w:rPr>
        <w:tab/>
        <w:t>780</w:t>
      </w:r>
    </w:p>
    <w:p w14:paraId="765A6A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different subcarrier spacing than PDSCH/PDCCH on FR1</w:t>
      </w:r>
      <w:r w:rsidRPr="00BA7E9A">
        <w:rPr>
          <w:noProof/>
        </w:rPr>
        <w:tab/>
        <w:t>781</w:t>
      </w:r>
    </w:p>
    <w:p w14:paraId="05BDDC9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in case of FR1-FR2 inter-band CA</w:t>
      </w:r>
      <w:r w:rsidRPr="00BA7E9A">
        <w:rPr>
          <w:noProof/>
        </w:rPr>
        <w:tab/>
        <w:t>781</w:t>
      </w:r>
    </w:p>
    <w:p w14:paraId="5FC406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on FR2-2</w:t>
      </w:r>
      <w:r w:rsidRPr="00BA7E9A">
        <w:rPr>
          <w:noProof/>
        </w:rPr>
        <w:tab/>
        <w:t>781</w:t>
      </w:r>
    </w:p>
    <w:p w14:paraId="7E4531D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9.5A.6.4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on FR1 or FR2 in case of FR1-FR2 inter-band CA</w:t>
      </w:r>
      <w:r w:rsidRPr="00BA7E9A">
        <w:rPr>
          <w:noProof/>
        </w:rPr>
        <w:tab/>
        <w:t>782</w:t>
      </w:r>
    </w:p>
    <w:p w14:paraId="3F97249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measurements for Reporting for RedCap</w:t>
      </w:r>
      <w:r w:rsidRPr="00BA7E9A">
        <w:rPr>
          <w:noProof/>
        </w:rPr>
        <w:tab/>
        <w:t>782</w:t>
      </w:r>
    </w:p>
    <w:p w14:paraId="2463499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782</w:t>
      </w:r>
    </w:p>
    <w:p w14:paraId="100BCB9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782</w:t>
      </w:r>
    </w:p>
    <w:p w14:paraId="2F8DA17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783</w:t>
      </w:r>
    </w:p>
    <w:p w14:paraId="67773A2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783</w:t>
      </w:r>
    </w:p>
    <w:p w14:paraId="63FDC1C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Semi-Persistent Reporting</w:t>
      </w:r>
      <w:r w:rsidRPr="00BA7E9A">
        <w:rPr>
          <w:noProof/>
        </w:rPr>
        <w:tab/>
        <w:t>783</w:t>
      </w:r>
    </w:p>
    <w:p w14:paraId="1900D00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Aperiodic Reporting</w:t>
      </w:r>
      <w:r w:rsidRPr="00BA7E9A">
        <w:rPr>
          <w:noProof/>
        </w:rPr>
        <w:tab/>
        <w:t>783</w:t>
      </w:r>
    </w:p>
    <w:p w14:paraId="4F3A893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requirements</w:t>
      </w:r>
      <w:r w:rsidRPr="00BA7E9A">
        <w:rPr>
          <w:noProof/>
        </w:rPr>
        <w:tab/>
        <w:t>784</w:t>
      </w:r>
    </w:p>
    <w:p w14:paraId="13AF04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based L1-RSRP Reporting</w:t>
      </w:r>
      <w:r w:rsidRPr="00BA7E9A">
        <w:rPr>
          <w:noProof/>
        </w:rPr>
        <w:tab/>
        <w:t>784</w:t>
      </w:r>
    </w:p>
    <w:p w14:paraId="3C5C10C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 based L1-RSRP Reporting</w:t>
      </w:r>
      <w:r w:rsidRPr="00BA7E9A">
        <w:rPr>
          <w:noProof/>
        </w:rPr>
        <w:tab/>
        <w:t>785</w:t>
      </w:r>
    </w:p>
    <w:p w14:paraId="32FC434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CSI-RS and SSB for L1-RSRP measurement</w:t>
      </w:r>
      <w:r w:rsidRPr="00BA7E9A">
        <w:rPr>
          <w:noProof/>
        </w:rPr>
        <w:tab/>
        <w:t>788</w:t>
      </w:r>
    </w:p>
    <w:p w14:paraId="12AD382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L1-RSRP</w:t>
      </w:r>
      <w:r w:rsidRPr="00BA7E9A">
        <w:rPr>
          <w:noProof/>
        </w:rPr>
        <w:tab/>
        <w:t>788</w:t>
      </w:r>
    </w:p>
    <w:p w14:paraId="1A512A8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CSI-RS based L1-RSRP</w:t>
      </w:r>
      <w:r w:rsidRPr="00BA7E9A">
        <w:rPr>
          <w:noProof/>
        </w:rPr>
        <w:tab/>
        <w:t>789</w:t>
      </w:r>
    </w:p>
    <w:p w14:paraId="36DA6E5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L1-RSRP measurement</w:t>
      </w:r>
      <w:r w:rsidRPr="00BA7E9A">
        <w:rPr>
          <w:noProof/>
        </w:rPr>
        <w:tab/>
        <w:t>789</w:t>
      </w:r>
    </w:p>
    <w:p w14:paraId="74C8CB6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9.5B.6.1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?? ??"/>
          <w:noProof/>
        </w:rPr>
        <w:t>Scheduling availability of UE performing L1-RSRP measurement with a same subcarrier spacing as PDSCH/PDCCH on FR1</w:t>
      </w:r>
      <w:r w:rsidRPr="00BA7E9A">
        <w:rPr>
          <w:noProof/>
        </w:rPr>
        <w:tab/>
        <w:t>789</w:t>
      </w:r>
    </w:p>
    <w:p w14:paraId="562F7A7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different subcarrier spacing than PDSCH/PDCCH on FR1</w:t>
      </w:r>
      <w:r w:rsidRPr="00BA7E9A">
        <w:rPr>
          <w:noProof/>
        </w:rPr>
        <w:tab/>
        <w:t>789</w:t>
      </w:r>
    </w:p>
    <w:p w14:paraId="767B126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9.5B.6.3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on FR2</w:t>
      </w:r>
      <w:r w:rsidRPr="00BA7E9A">
        <w:rPr>
          <w:noProof/>
        </w:rPr>
        <w:tab/>
        <w:t>790</w:t>
      </w:r>
    </w:p>
    <w:p w14:paraId="6A7E096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measurements for Reporting for satellite access</w:t>
      </w:r>
      <w:r w:rsidRPr="00BA7E9A">
        <w:rPr>
          <w:noProof/>
        </w:rPr>
        <w:tab/>
        <w:t>790</w:t>
      </w:r>
    </w:p>
    <w:p w14:paraId="003C9F4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790</w:t>
      </w:r>
    </w:p>
    <w:p w14:paraId="30B7F46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791</w:t>
      </w:r>
    </w:p>
    <w:p w14:paraId="1C2742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791</w:t>
      </w:r>
    </w:p>
    <w:p w14:paraId="2926442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Semi-Persistent Reporting</w:t>
      </w:r>
      <w:r w:rsidRPr="00BA7E9A">
        <w:rPr>
          <w:noProof/>
        </w:rPr>
        <w:tab/>
        <w:t>791</w:t>
      </w:r>
    </w:p>
    <w:p w14:paraId="3C118C5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Aperiodic Reporting</w:t>
      </w:r>
      <w:r w:rsidRPr="00BA7E9A">
        <w:rPr>
          <w:noProof/>
        </w:rPr>
        <w:tab/>
        <w:t>792</w:t>
      </w:r>
    </w:p>
    <w:p w14:paraId="0842EA3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requirements</w:t>
      </w:r>
      <w:r w:rsidRPr="00BA7E9A">
        <w:rPr>
          <w:noProof/>
        </w:rPr>
        <w:tab/>
        <w:t>792</w:t>
      </w:r>
    </w:p>
    <w:p w14:paraId="0A1EE67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based L1-RSRP Reporting</w:t>
      </w:r>
      <w:r w:rsidRPr="00BA7E9A">
        <w:rPr>
          <w:noProof/>
        </w:rPr>
        <w:tab/>
        <w:t>792</w:t>
      </w:r>
    </w:p>
    <w:p w14:paraId="5E7C317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L1-RSRP measurement</w:t>
      </w:r>
      <w:r w:rsidRPr="00BA7E9A">
        <w:rPr>
          <w:noProof/>
        </w:rPr>
        <w:tab/>
        <w:t>794</w:t>
      </w:r>
    </w:p>
    <w:p w14:paraId="5D8221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L1-RSRP</w:t>
      </w:r>
      <w:r w:rsidRPr="00BA7E9A">
        <w:rPr>
          <w:noProof/>
        </w:rPr>
        <w:tab/>
        <w:t>794</w:t>
      </w:r>
    </w:p>
    <w:p w14:paraId="6442ACF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CSI-RS based L1-RSRP</w:t>
      </w:r>
      <w:r w:rsidRPr="00BA7E9A">
        <w:rPr>
          <w:noProof/>
        </w:rPr>
        <w:tab/>
        <w:t>794</w:t>
      </w:r>
    </w:p>
    <w:p w14:paraId="6CF1ED8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L1-RSRP measurement</w:t>
      </w:r>
      <w:r w:rsidRPr="00BA7E9A">
        <w:rPr>
          <w:noProof/>
        </w:rPr>
        <w:tab/>
        <w:t>795</w:t>
      </w:r>
    </w:p>
    <w:p w14:paraId="1832023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same subcarrier spacing as PDSCH/PDCCH on FR1</w:t>
      </w:r>
      <w:r w:rsidRPr="00BA7E9A">
        <w:rPr>
          <w:noProof/>
        </w:rPr>
        <w:tab/>
        <w:t>795</w:t>
      </w:r>
    </w:p>
    <w:p w14:paraId="518B342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9.5C.6.2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different subcarrier spacing than PDSCH/PDCCH on FR1</w:t>
      </w:r>
      <w:r w:rsidRPr="00BA7E9A">
        <w:rPr>
          <w:noProof/>
        </w:rPr>
        <w:tab/>
        <w:t>795</w:t>
      </w:r>
    </w:p>
    <w:p w14:paraId="645D471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NE-DC: Measurements</w:t>
      </w:r>
      <w:r w:rsidRPr="00BA7E9A">
        <w:rPr>
          <w:noProof/>
        </w:rPr>
        <w:tab/>
        <w:t>795</w:t>
      </w:r>
    </w:p>
    <w:p w14:paraId="697C0AC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795</w:t>
      </w:r>
    </w:p>
    <w:p w14:paraId="56B73A1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SFTD Measurements</w:t>
      </w:r>
      <w:r w:rsidRPr="00BA7E9A">
        <w:rPr>
          <w:noProof/>
        </w:rPr>
        <w:tab/>
        <w:t>795</w:t>
      </w:r>
    </w:p>
    <w:p w14:paraId="4E3C08C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795</w:t>
      </w:r>
    </w:p>
    <w:p w14:paraId="7029894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SFTD Measurement requirements</w:t>
      </w:r>
      <w:r w:rsidRPr="00BA7E9A">
        <w:rPr>
          <w:noProof/>
        </w:rPr>
        <w:tab/>
        <w:t>795</w:t>
      </w:r>
    </w:p>
    <w:p w14:paraId="0483E0C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Cross Link Interference measurements</w:t>
      </w:r>
      <w:r w:rsidRPr="00BA7E9A">
        <w:rPr>
          <w:noProof/>
        </w:rPr>
        <w:tab/>
        <w:t>796</w:t>
      </w:r>
    </w:p>
    <w:p w14:paraId="5252FB7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796</w:t>
      </w:r>
    </w:p>
    <w:p w14:paraId="548722B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SRS-RSRP measurements</w:t>
      </w:r>
      <w:r w:rsidRPr="00BA7E9A">
        <w:rPr>
          <w:noProof/>
        </w:rPr>
        <w:tab/>
        <w:t>796</w:t>
      </w:r>
    </w:p>
    <w:p w14:paraId="5F4C59D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9.7.2.1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796</w:t>
      </w:r>
    </w:p>
    <w:p w14:paraId="0F1F7B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797</w:t>
      </w:r>
    </w:p>
    <w:p w14:paraId="45C8208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797</w:t>
      </w:r>
    </w:p>
    <w:p w14:paraId="299523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797</w:t>
      </w:r>
    </w:p>
    <w:p w14:paraId="597635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797</w:t>
      </w:r>
    </w:p>
    <w:p w14:paraId="26E6B5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9.7.2.3.3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</w:t>
      </w:r>
      <w:r w:rsidRPr="00BA7E9A">
        <w:rPr>
          <w:noProof/>
        </w:rPr>
        <w:tab/>
        <w:t>797</w:t>
      </w:r>
    </w:p>
    <w:p w14:paraId="7BC4CEB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capability</w:t>
      </w:r>
      <w:r w:rsidRPr="00BA7E9A">
        <w:rPr>
          <w:noProof/>
        </w:rPr>
        <w:tab/>
        <w:t>797</w:t>
      </w:r>
    </w:p>
    <w:p w14:paraId="483A1FB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SRS-RSRP measurement period</w:t>
      </w:r>
      <w:r w:rsidRPr="00BA7E9A">
        <w:rPr>
          <w:noProof/>
        </w:rPr>
        <w:tab/>
        <w:t>798</w:t>
      </w:r>
    </w:p>
    <w:p w14:paraId="78E05B6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CLI-RSSI measurements</w:t>
      </w:r>
      <w:r w:rsidRPr="00BA7E9A">
        <w:rPr>
          <w:noProof/>
        </w:rPr>
        <w:tab/>
        <w:t>798</w:t>
      </w:r>
    </w:p>
    <w:p w14:paraId="521FF5D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798</w:t>
      </w:r>
    </w:p>
    <w:p w14:paraId="2F26BD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798</w:t>
      </w:r>
    </w:p>
    <w:p w14:paraId="7C4D327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798</w:t>
      </w:r>
    </w:p>
    <w:p w14:paraId="3897331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798</w:t>
      </w:r>
    </w:p>
    <w:p w14:paraId="1B8FC41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798</w:t>
      </w:r>
    </w:p>
    <w:p w14:paraId="756150F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</w:t>
      </w:r>
      <w:r w:rsidRPr="00BA7E9A">
        <w:rPr>
          <w:noProof/>
        </w:rPr>
        <w:tab/>
        <w:t>799</w:t>
      </w:r>
    </w:p>
    <w:p w14:paraId="316BBB3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capability</w:t>
      </w:r>
      <w:r w:rsidRPr="00BA7E9A">
        <w:rPr>
          <w:noProof/>
        </w:rPr>
        <w:tab/>
        <w:t>799</w:t>
      </w:r>
    </w:p>
    <w:p w14:paraId="0CFA22B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CLI-RSSI measurement period</w:t>
      </w:r>
      <w:r w:rsidRPr="00BA7E9A">
        <w:rPr>
          <w:noProof/>
        </w:rPr>
        <w:tab/>
        <w:t>799</w:t>
      </w:r>
    </w:p>
    <w:p w14:paraId="7311C7D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9.7.4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Scheduling availability of UE during CLI measurements</w:t>
      </w:r>
      <w:r w:rsidRPr="00BA7E9A">
        <w:rPr>
          <w:noProof/>
        </w:rPr>
        <w:tab/>
        <w:t>799</w:t>
      </w:r>
    </w:p>
    <w:p w14:paraId="0C2CD11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 on FR1</w:t>
      </w:r>
      <w:r w:rsidRPr="00BA7E9A">
        <w:rPr>
          <w:noProof/>
        </w:rPr>
        <w:tab/>
        <w:t>799</w:t>
      </w:r>
    </w:p>
    <w:p w14:paraId="2E5DF93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measurement on FR2</w:t>
      </w:r>
      <w:r w:rsidRPr="00BA7E9A">
        <w:rPr>
          <w:noProof/>
        </w:rPr>
        <w:tab/>
        <w:t>800</w:t>
      </w:r>
    </w:p>
    <w:p w14:paraId="662E334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</w:t>
      </w:r>
      <w:r w:rsidRPr="00BA7E9A">
        <w:rPr>
          <w:noProof/>
          <w:lang w:eastAsia="zh-CN"/>
        </w:rPr>
        <w:t>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measurements for Reporting</w:t>
      </w:r>
      <w:r w:rsidRPr="00BA7E9A">
        <w:rPr>
          <w:noProof/>
        </w:rPr>
        <w:tab/>
        <w:t>800</w:t>
      </w:r>
    </w:p>
    <w:p w14:paraId="1572208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800</w:t>
      </w:r>
    </w:p>
    <w:p w14:paraId="5655DC6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801</w:t>
      </w:r>
    </w:p>
    <w:p w14:paraId="36F5A96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801</w:t>
      </w:r>
    </w:p>
    <w:p w14:paraId="09706E3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801</w:t>
      </w:r>
    </w:p>
    <w:p w14:paraId="39403A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Semi-Persistent Reporting</w:t>
      </w:r>
      <w:r w:rsidRPr="00BA7E9A">
        <w:rPr>
          <w:noProof/>
        </w:rPr>
        <w:tab/>
        <w:t>802</w:t>
      </w:r>
    </w:p>
    <w:p w14:paraId="7006702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measurement requirements</w:t>
      </w:r>
      <w:r w:rsidRPr="00BA7E9A">
        <w:rPr>
          <w:noProof/>
        </w:rPr>
        <w:tab/>
        <w:t>802</w:t>
      </w:r>
    </w:p>
    <w:p w14:paraId="420A558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reporting with CSI-RS based CMR and no dedicated IMR configured</w:t>
      </w:r>
      <w:r w:rsidRPr="00BA7E9A">
        <w:rPr>
          <w:noProof/>
        </w:rPr>
        <w:tab/>
        <w:t>802</w:t>
      </w:r>
    </w:p>
    <w:p w14:paraId="217FD42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reporting with CSI-RS based CMR and dedicated IMR configured</w:t>
      </w:r>
      <w:r w:rsidRPr="00BA7E9A">
        <w:rPr>
          <w:noProof/>
        </w:rPr>
        <w:tab/>
        <w:t>807</w:t>
      </w:r>
    </w:p>
    <w:p w14:paraId="3FFB2AF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L1-SINR measurement</w:t>
      </w:r>
      <w:r w:rsidRPr="00BA7E9A">
        <w:rPr>
          <w:noProof/>
        </w:rPr>
        <w:tab/>
        <w:t>808</w:t>
      </w:r>
    </w:p>
    <w:p w14:paraId="21AC528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Measurement restriction if SSB </w:t>
      </w:r>
      <w:r w:rsidRPr="00BA7E9A">
        <w:rPr>
          <w:noProof/>
          <w:lang w:eastAsia="zh-CN"/>
        </w:rPr>
        <w:t>configured for</w:t>
      </w:r>
      <w:r w:rsidRPr="00BA7E9A">
        <w:rPr>
          <w:noProof/>
        </w:rPr>
        <w:t xml:space="preserve"> L1-SINR Measurement</w:t>
      </w:r>
      <w:r w:rsidRPr="00BA7E9A">
        <w:rPr>
          <w:noProof/>
        </w:rPr>
        <w:tab/>
        <w:t>809</w:t>
      </w:r>
    </w:p>
    <w:p w14:paraId="6AE69DC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if CSI-RS configured for L1-SINR measurement</w:t>
      </w:r>
      <w:r w:rsidRPr="00BA7E9A">
        <w:rPr>
          <w:noProof/>
        </w:rPr>
        <w:tab/>
        <w:t>809</w:t>
      </w:r>
    </w:p>
    <w:p w14:paraId="2C3F66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if CSI-IM configured for L1-SINR measurement</w:t>
      </w:r>
      <w:r w:rsidRPr="00BA7E9A">
        <w:rPr>
          <w:noProof/>
        </w:rPr>
        <w:tab/>
        <w:t>810</w:t>
      </w:r>
    </w:p>
    <w:p w14:paraId="173EF36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L1-SINR measurement</w:t>
      </w:r>
      <w:r w:rsidRPr="00BA7E9A">
        <w:rPr>
          <w:noProof/>
        </w:rPr>
        <w:tab/>
        <w:t>810</w:t>
      </w:r>
    </w:p>
    <w:p w14:paraId="650CC5A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L1-SINR measurement with a same subcarrier spacing as PDSCH/PDCCH on FR1</w:t>
      </w:r>
      <w:r w:rsidRPr="00BA7E9A">
        <w:rPr>
          <w:noProof/>
        </w:rPr>
        <w:tab/>
        <w:t>810</w:t>
      </w:r>
    </w:p>
    <w:p w14:paraId="360889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L1-SINR measurement with a different subcarrier spacing than PDSCH/PDCCH on FR1</w:t>
      </w:r>
      <w:r w:rsidRPr="00BA7E9A">
        <w:rPr>
          <w:noProof/>
        </w:rPr>
        <w:tab/>
        <w:t>810</w:t>
      </w:r>
    </w:p>
    <w:p w14:paraId="008D76B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9.8.6.4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L1-SINR measurement on FR1 or FR2 in case of FR1-FR2 inter-band CA</w:t>
      </w:r>
      <w:r w:rsidRPr="00BA7E9A">
        <w:rPr>
          <w:noProof/>
        </w:rPr>
        <w:tab/>
        <w:t>811</w:t>
      </w:r>
    </w:p>
    <w:p w14:paraId="4E10FD7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measurements for positioning</w:t>
      </w:r>
      <w:r w:rsidRPr="00BA7E9A">
        <w:rPr>
          <w:noProof/>
        </w:rPr>
        <w:tab/>
        <w:t>812</w:t>
      </w:r>
    </w:p>
    <w:p w14:paraId="7CD878A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812</w:t>
      </w:r>
    </w:p>
    <w:p w14:paraId="179A5DD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Aspects of Gap-based Measurement</w:t>
      </w:r>
      <w:r w:rsidRPr="00BA7E9A">
        <w:rPr>
          <w:noProof/>
        </w:rPr>
        <w:tab/>
        <w:t>812</w:t>
      </w:r>
    </w:p>
    <w:p w14:paraId="180FB90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General Aspects of Gapless Measurement</w:t>
      </w:r>
      <w:r w:rsidRPr="00BA7E9A">
        <w:rPr>
          <w:noProof/>
        </w:rPr>
        <w:tab/>
        <w:t>812</w:t>
      </w:r>
    </w:p>
    <w:p w14:paraId="2E3A484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Scheduling Availability of UE during PRS Measurement without Measurement Gaps</w:t>
      </w:r>
      <w:r w:rsidRPr="00BA7E9A">
        <w:rPr>
          <w:noProof/>
        </w:rPr>
        <w:tab/>
        <w:t>813</w:t>
      </w:r>
    </w:p>
    <w:p w14:paraId="0CF322D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814</w:t>
      </w:r>
    </w:p>
    <w:p w14:paraId="668B2B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814</w:t>
      </w:r>
    </w:p>
    <w:p w14:paraId="0409FDF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Applicability</w:t>
      </w:r>
      <w:r w:rsidRPr="00BA7E9A">
        <w:rPr>
          <w:noProof/>
        </w:rPr>
        <w:tab/>
        <w:t>814</w:t>
      </w:r>
    </w:p>
    <w:p w14:paraId="0E6105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Capability</w:t>
      </w:r>
      <w:r w:rsidRPr="00BA7E9A">
        <w:rPr>
          <w:noProof/>
        </w:rPr>
        <w:tab/>
        <w:t>814</w:t>
      </w:r>
    </w:p>
    <w:p w14:paraId="3B25D3B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Reporting Requirements</w:t>
      </w:r>
      <w:r w:rsidRPr="00BA7E9A">
        <w:rPr>
          <w:noProof/>
        </w:rPr>
        <w:tab/>
        <w:t>814</w:t>
      </w:r>
    </w:p>
    <w:p w14:paraId="3536F1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815</w:t>
      </w:r>
    </w:p>
    <w:p w14:paraId="17D547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815</w:t>
      </w:r>
    </w:p>
    <w:p w14:paraId="6C205D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9.9.2.4.3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815</w:t>
      </w:r>
    </w:p>
    <w:p w14:paraId="30C1544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Period Requireme</w:t>
      </w:r>
      <w:r w:rsidRPr="00BA7E9A">
        <w:rPr>
          <w:noProof/>
          <w:lang w:eastAsia="zh-CN"/>
        </w:rPr>
        <w:t>nts</w:t>
      </w:r>
      <w:r w:rsidRPr="00BA7E9A">
        <w:rPr>
          <w:noProof/>
        </w:rPr>
        <w:tab/>
        <w:t>815</w:t>
      </w:r>
    </w:p>
    <w:p w14:paraId="03CBCEC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818</w:t>
      </w:r>
    </w:p>
    <w:p w14:paraId="3CC8D36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Period Requireme</w:t>
      </w:r>
      <w:r w:rsidRPr="00BA7E9A">
        <w:rPr>
          <w:noProof/>
          <w:lang w:eastAsia="zh-CN"/>
        </w:rPr>
        <w:t>nts without Measurement Gaps</w:t>
      </w:r>
      <w:r w:rsidRPr="00BA7E9A">
        <w:rPr>
          <w:noProof/>
        </w:rPr>
        <w:tab/>
        <w:t>818</w:t>
      </w:r>
    </w:p>
    <w:p w14:paraId="7F63F7B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821</w:t>
      </w:r>
    </w:p>
    <w:p w14:paraId="39229EF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Period Requirements with both MG and PPW</w:t>
      </w:r>
      <w:r w:rsidRPr="00BA7E9A">
        <w:rPr>
          <w:noProof/>
        </w:rPr>
        <w:tab/>
        <w:t>821</w:t>
      </w:r>
    </w:p>
    <w:p w14:paraId="0038426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 measurements</w:t>
      </w:r>
      <w:r w:rsidRPr="00BA7E9A">
        <w:rPr>
          <w:noProof/>
        </w:rPr>
        <w:tab/>
        <w:t>821</w:t>
      </w:r>
    </w:p>
    <w:p w14:paraId="0958C59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821</w:t>
      </w:r>
    </w:p>
    <w:p w14:paraId="2D9FCBC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applicability</w:t>
      </w:r>
      <w:r w:rsidRPr="00BA7E9A">
        <w:rPr>
          <w:noProof/>
        </w:rPr>
        <w:tab/>
        <w:t>821</w:t>
      </w:r>
    </w:p>
    <w:p w14:paraId="665873E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Capability</w:t>
      </w:r>
      <w:r w:rsidRPr="00BA7E9A">
        <w:rPr>
          <w:noProof/>
        </w:rPr>
        <w:tab/>
        <w:t>822</w:t>
      </w:r>
    </w:p>
    <w:p w14:paraId="6A6477B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9.9.3.4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Reporting Requirements</w:t>
      </w:r>
      <w:r w:rsidRPr="00BA7E9A">
        <w:rPr>
          <w:noProof/>
        </w:rPr>
        <w:tab/>
        <w:t>822</w:t>
      </w:r>
    </w:p>
    <w:p w14:paraId="2B50BDF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 Requirements</w:t>
      </w:r>
      <w:r w:rsidRPr="00BA7E9A">
        <w:rPr>
          <w:noProof/>
        </w:rPr>
        <w:tab/>
        <w:t>822</w:t>
      </w:r>
    </w:p>
    <w:p w14:paraId="5395299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 Requirements without Measurement Gaps</w:t>
      </w:r>
      <w:r w:rsidRPr="00BA7E9A">
        <w:rPr>
          <w:noProof/>
        </w:rPr>
        <w:tab/>
        <w:t>824</w:t>
      </w:r>
    </w:p>
    <w:p w14:paraId="1C6A474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827</w:t>
      </w:r>
    </w:p>
    <w:p w14:paraId="343E119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9.9.3.8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Period Requirements with both MG and PPW</w:t>
      </w:r>
      <w:r w:rsidRPr="00BA7E9A">
        <w:rPr>
          <w:noProof/>
        </w:rPr>
        <w:tab/>
        <w:t>827</w:t>
      </w:r>
    </w:p>
    <w:p w14:paraId="4C35A5A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828</w:t>
      </w:r>
    </w:p>
    <w:p w14:paraId="41218C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828</w:t>
      </w:r>
    </w:p>
    <w:p w14:paraId="3F24769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Applicability</w:t>
      </w:r>
      <w:r w:rsidRPr="00BA7E9A">
        <w:rPr>
          <w:noProof/>
        </w:rPr>
        <w:tab/>
        <w:t>828</w:t>
      </w:r>
    </w:p>
    <w:p w14:paraId="74E61C9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Capability</w:t>
      </w:r>
      <w:r w:rsidRPr="00BA7E9A">
        <w:rPr>
          <w:noProof/>
        </w:rPr>
        <w:tab/>
        <w:t>828</w:t>
      </w:r>
    </w:p>
    <w:p w14:paraId="3AE41E0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Reporting Requirements</w:t>
      </w:r>
      <w:r w:rsidRPr="00BA7E9A">
        <w:rPr>
          <w:noProof/>
        </w:rPr>
        <w:tab/>
        <w:t>828</w:t>
      </w:r>
    </w:p>
    <w:p w14:paraId="5C61DE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 Requirements</w:t>
      </w:r>
      <w:r w:rsidRPr="00BA7E9A">
        <w:rPr>
          <w:noProof/>
        </w:rPr>
        <w:tab/>
        <w:t>828</w:t>
      </w:r>
    </w:p>
    <w:p w14:paraId="319AC47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9.9.4.6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 Requirements without Measurement Gaps</w:t>
      </w:r>
      <w:r w:rsidRPr="00BA7E9A">
        <w:rPr>
          <w:noProof/>
        </w:rPr>
        <w:tab/>
        <w:t>832</w:t>
      </w:r>
    </w:p>
    <w:p w14:paraId="196FA01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9.9.4.7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835</w:t>
      </w:r>
    </w:p>
    <w:p w14:paraId="6A5D2ED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9.9.4.8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Period Requirements with both MG and PPW</w:t>
      </w:r>
      <w:r w:rsidRPr="00BA7E9A">
        <w:rPr>
          <w:noProof/>
        </w:rPr>
        <w:tab/>
        <w:t>835</w:t>
      </w:r>
    </w:p>
    <w:p w14:paraId="13DA55C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E-CID measurements</w:t>
      </w:r>
      <w:r w:rsidRPr="00BA7E9A">
        <w:rPr>
          <w:noProof/>
        </w:rPr>
        <w:tab/>
        <w:t>836</w:t>
      </w:r>
    </w:p>
    <w:p w14:paraId="3A18A5A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836</w:t>
      </w:r>
    </w:p>
    <w:p w14:paraId="5E98D2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Requirements</w:t>
      </w:r>
      <w:r w:rsidRPr="00BA7E9A">
        <w:rPr>
          <w:noProof/>
        </w:rPr>
        <w:tab/>
        <w:t>836</w:t>
      </w:r>
    </w:p>
    <w:p w14:paraId="27D0BE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 Requirements</w:t>
      </w:r>
      <w:r w:rsidRPr="00BA7E9A">
        <w:rPr>
          <w:noProof/>
        </w:rPr>
        <w:tab/>
        <w:t>836</w:t>
      </w:r>
    </w:p>
    <w:p w14:paraId="0E21CAE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 Requirements</w:t>
      </w:r>
      <w:r w:rsidRPr="00BA7E9A">
        <w:rPr>
          <w:noProof/>
        </w:rPr>
        <w:tab/>
        <w:t>836</w:t>
      </w:r>
    </w:p>
    <w:p w14:paraId="41727A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Delay</w:t>
      </w:r>
      <w:r w:rsidRPr="00BA7E9A">
        <w:rPr>
          <w:noProof/>
        </w:rPr>
        <w:tab/>
        <w:t>837</w:t>
      </w:r>
    </w:p>
    <w:p w14:paraId="5FD7437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PRS-RSRPP measurements</w:t>
      </w:r>
      <w:r w:rsidRPr="00BA7E9A">
        <w:rPr>
          <w:noProof/>
        </w:rPr>
        <w:tab/>
        <w:t>837</w:t>
      </w:r>
    </w:p>
    <w:p w14:paraId="6044D37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Introduction</w:t>
      </w:r>
      <w:r w:rsidRPr="00BA7E9A">
        <w:rPr>
          <w:noProof/>
        </w:rPr>
        <w:tab/>
        <w:t>837</w:t>
      </w:r>
    </w:p>
    <w:p w14:paraId="4B70AFB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837</w:t>
      </w:r>
    </w:p>
    <w:p w14:paraId="3D12615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capability</w:t>
      </w:r>
      <w:r w:rsidRPr="00BA7E9A">
        <w:rPr>
          <w:noProof/>
        </w:rPr>
        <w:tab/>
        <w:t>837</w:t>
      </w:r>
    </w:p>
    <w:p w14:paraId="052C25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837</w:t>
      </w:r>
    </w:p>
    <w:p w14:paraId="09B077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 requirements</w:t>
      </w:r>
      <w:r w:rsidRPr="00BA7E9A">
        <w:rPr>
          <w:noProof/>
        </w:rPr>
        <w:tab/>
        <w:t>837</w:t>
      </w:r>
    </w:p>
    <w:p w14:paraId="51F12A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9.9.6.6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 Period Requirements without Measurement Gaps</w:t>
      </w:r>
      <w:r w:rsidRPr="00BA7E9A">
        <w:rPr>
          <w:noProof/>
        </w:rPr>
        <w:tab/>
        <w:t>838</w:t>
      </w:r>
    </w:p>
    <w:p w14:paraId="2BEDA75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9.9.6.7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838</w:t>
      </w:r>
    </w:p>
    <w:p w14:paraId="573AB91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9.9.6.8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Measurements Period Requirements with both MG and PPW</w:t>
      </w:r>
      <w:r w:rsidRPr="00BA7E9A">
        <w:rPr>
          <w:noProof/>
        </w:rPr>
        <w:tab/>
        <w:t>838</w:t>
      </w:r>
    </w:p>
    <w:p w14:paraId="02DC399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 based L3 measurements</w:t>
      </w:r>
      <w:r w:rsidRPr="00BA7E9A">
        <w:rPr>
          <w:noProof/>
        </w:rPr>
        <w:tab/>
        <w:t>838</w:t>
      </w:r>
    </w:p>
    <w:p w14:paraId="559A4E9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838</w:t>
      </w:r>
    </w:p>
    <w:p w14:paraId="1BC4DC0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</w:t>
      </w:r>
      <w:r w:rsidRPr="00BA7E9A">
        <w:rPr>
          <w:rFonts w:eastAsiaTheme="minorEastAsia"/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 xml:space="preserve">CSI-RS based </w:t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838</w:t>
      </w:r>
    </w:p>
    <w:p w14:paraId="6A3AEB9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838</w:t>
      </w:r>
    </w:p>
    <w:p w14:paraId="716CC5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839</w:t>
      </w:r>
    </w:p>
    <w:p w14:paraId="74F1757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</w:t>
      </w:r>
      <w:r w:rsidRPr="00BA7E9A">
        <w:rPr>
          <w:rFonts w:eastAsiaTheme="minorEastAsia"/>
          <w:noProof/>
        </w:rPr>
        <w:t>2.</w:t>
      </w:r>
      <w:r w:rsidRPr="00BA7E9A">
        <w:rPr>
          <w:noProof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Number of cells and number of </w:t>
      </w:r>
      <w:r w:rsidRPr="00BA7E9A">
        <w:rPr>
          <w:rFonts w:eastAsiaTheme="minorEastAsia"/>
          <w:noProof/>
        </w:rPr>
        <w:t>CSI-RS</w:t>
      </w:r>
      <w:r w:rsidRPr="00BA7E9A">
        <w:rPr>
          <w:noProof/>
        </w:rPr>
        <w:tab/>
        <w:t>840</w:t>
      </w:r>
    </w:p>
    <w:p w14:paraId="6E34B0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</w:t>
      </w:r>
      <w:r w:rsidRPr="00BA7E9A">
        <w:rPr>
          <w:rFonts w:eastAsiaTheme="minorEastAsia"/>
          <w:noProof/>
        </w:rPr>
        <w:t>2.</w:t>
      </w:r>
      <w:r w:rsidRPr="00BA7E9A">
        <w:rPr>
          <w:noProof/>
        </w:rPr>
        <w:t>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FR1</w:t>
      </w:r>
      <w:r w:rsidRPr="00BA7E9A">
        <w:rPr>
          <w:noProof/>
        </w:rPr>
        <w:tab/>
        <w:t>840</w:t>
      </w:r>
    </w:p>
    <w:p w14:paraId="766996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</w:t>
      </w:r>
      <w:r w:rsidRPr="00BA7E9A">
        <w:rPr>
          <w:rFonts w:eastAsiaTheme="minorEastAsia"/>
          <w:noProof/>
        </w:rPr>
        <w:t>2.</w:t>
      </w:r>
      <w:r w:rsidRPr="00BA7E9A">
        <w:rPr>
          <w:noProof/>
        </w:rPr>
        <w:t>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FR2</w:t>
      </w:r>
      <w:r w:rsidRPr="00BA7E9A">
        <w:rPr>
          <w:noProof/>
        </w:rPr>
        <w:tab/>
        <w:t>840</w:t>
      </w:r>
    </w:p>
    <w:p w14:paraId="4BBA415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840</w:t>
      </w:r>
    </w:p>
    <w:p w14:paraId="436921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840</w:t>
      </w:r>
    </w:p>
    <w:p w14:paraId="33400A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9.10.2.4.2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Event-triggered Periodic Reporting</w:t>
      </w:r>
      <w:r w:rsidRPr="00BA7E9A">
        <w:rPr>
          <w:noProof/>
        </w:rPr>
        <w:tab/>
        <w:t>841</w:t>
      </w:r>
    </w:p>
    <w:p w14:paraId="3AE1BA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9.10.2.4.3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</w:t>
      </w:r>
      <w:r w:rsidRPr="00BA7E9A">
        <w:rPr>
          <w:noProof/>
        </w:rPr>
        <w:tab/>
        <w:t>841</w:t>
      </w:r>
    </w:p>
    <w:p w14:paraId="00BFCD8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 without measurement gaps</w:t>
      </w:r>
      <w:r w:rsidRPr="00BA7E9A">
        <w:rPr>
          <w:noProof/>
        </w:rPr>
        <w:tab/>
        <w:t>841</w:t>
      </w:r>
    </w:p>
    <w:p w14:paraId="593CA75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CSI-RS based intra-frequency measurements</w:t>
      </w:r>
      <w:r w:rsidRPr="00BA7E9A">
        <w:rPr>
          <w:noProof/>
        </w:rPr>
        <w:tab/>
        <w:t>842</w:t>
      </w:r>
    </w:p>
    <w:p w14:paraId="06ED3CC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CSI-RS based measurements in TDD bands</w:t>
      </w:r>
      <w:r w:rsidRPr="00BA7E9A">
        <w:rPr>
          <w:noProof/>
        </w:rPr>
        <w:tab/>
        <w:t>843</w:t>
      </w:r>
    </w:p>
    <w:p w14:paraId="56427B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CSI-RS based measurements in FR2</w:t>
      </w:r>
      <w:r w:rsidRPr="00BA7E9A">
        <w:rPr>
          <w:noProof/>
        </w:rPr>
        <w:tab/>
        <w:t>843</w:t>
      </w:r>
    </w:p>
    <w:p w14:paraId="4F8CE22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 based Inter-frequency measurements</w:t>
      </w:r>
      <w:r w:rsidRPr="00BA7E9A">
        <w:rPr>
          <w:noProof/>
        </w:rPr>
        <w:tab/>
        <w:t>843</w:t>
      </w:r>
    </w:p>
    <w:p w14:paraId="6ACD64E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843</w:t>
      </w:r>
    </w:p>
    <w:p w14:paraId="64A612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843</w:t>
      </w:r>
    </w:p>
    <w:p w14:paraId="521E6F5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Number of cells and number of CSI-RS resources</w:t>
      </w:r>
      <w:r w:rsidRPr="00BA7E9A">
        <w:rPr>
          <w:noProof/>
        </w:rPr>
        <w:tab/>
        <w:t>844</w:t>
      </w:r>
    </w:p>
    <w:p w14:paraId="74A315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FR1</w:t>
      </w:r>
      <w:r w:rsidRPr="00BA7E9A">
        <w:rPr>
          <w:noProof/>
        </w:rPr>
        <w:tab/>
        <w:t>844</w:t>
      </w:r>
    </w:p>
    <w:p w14:paraId="2F7724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for FR2</w:t>
      </w:r>
      <w:r w:rsidRPr="00BA7E9A">
        <w:rPr>
          <w:noProof/>
        </w:rPr>
        <w:tab/>
        <w:t>844</w:t>
      </w:r>
    </w:p>
    <w:p w14:paraId="08BA072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Calibri"/>
          <w:noProof/>
        </w:rPr>
        <w:t>9.10.3.4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Calibri"/>
          <w:noProof/>
        </w:rPr>
        <w:t>M</w:t>
      </w:r>
      <w:r w:rsidRPr="00BA7E9A">
        <w:rPr>
          <w:noProof/>
        </w:rPr>
        <w:t>easurements reporting requirements</w:t>
      </w:r>
      <w:r w:rsidRPr="00BA7E9A">
        <w:rPr>
          <w:noProof/>
        </w:rPr>
        <w:tab/>
        <w:t>844</w:t>
      </w:r>
    </w:p>
    <w:p w14:paraId="63B246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845</w:t>
      </w:r>
    </w:p>
    <w:p w14:paraId="4957DC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Periodic Reporting</w:t>
      </w:r>
      <w:r w:rsidRPr="00BA7E9A">
        <w:rPr>
          <w:noProof/>
        </w:rPr>
        <w:tab/>
        <w:t>845</w:t>
      </w:r>
    </w:p>
    <w:p w14:paraId="4AAFEB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9.10.3.4.3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Event-triggered Reporting</w:t>
      </w:r>
      <w:r w:rsidRPr="00BA7E9A">
        <w:rPr>
          <w:noProof/>
        </w:rPr>
        <w:tab/>
        <w:t>845</w:t>
      </w:r>
    </w:p>
    <w:p w14:paraId="59E6DC4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9.10.3.5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 frequency measurements with measurement gaps</w:t>
      </w:r>
      <w:r w:rsidRPr="00BA7E9A">
        <w:rPr>
          <w:noProof/>
        </w:rPr>
        <w:tab/>
        <w:t>845</w:t>
      </w:r>
    </w:p>
    <w:p w14:paraId="089CA3E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measurements with autonomous gaps</w:t>
      </w:r>
      <w:r w:rsidRPr="00BA7E9A">
        <w:rPr>
          <w:noProof/>
        </w:rPr>
        <w:tab/>
        <w:t>847</w:t>
      </w:r>
    </w:p>
    <w:p w14:paraId="7C4872D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847</w:t>
      </w:r>
    </w:p>
    <w:p w14:paraId="0269819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CGI identification of an NR cell with autonomous gaps</w:t>
      </w:r>
      <w:r w:rsidRPr="00BA7E9A">
        <w:rPr>
          <w:noProof/>
        </w:rPr>
        <w:tab/>
        <w:t>847</w:t>
      </w:r>
    </w:p>
    <w:p w14:paraId="249E14D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CGI reporting delay</w:t>
      </w:r>
      <w:r w:rsidRPr="00BA7E9A">
        <w:rPr>
          <w:noProof/>
        </w:rPr>
        <w:tab/>
        <w:t>848</w:t>
      </w:r>
    </w:p>
    <w:p w14:paraId="5F9152E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measurements with autonomous gaps for RedCap</w:t>
      </w:r>
      <w:r w:rsidRPr="00BA7E9A">
        <w:rPr>
          <w:noProof/>
        </w:rPr>
        <w:tab/>
        <w:t>848</w:t>
      </w:r>
    </w:p>
    <w:p w14:paraId="6526ECA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9.11A.1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848</w:t>
      </w:r>
    </w:p>
    <w:p w14:paraId="21523A2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9.11A.2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CGI identification of an NR cell with autonomous gaps</w:t>
      </w:r>
      <w:r w:rsidRPr="00BA7E9A">
        <w:rPr>
          <w:noProof/>
        </w:rPr>
        <w:tab/>
        <w:t>848</w:t>
      </w:r>
    </w:p>
    <w:p w14:paraId="6A8DE8C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9.11A.3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CGI reporting delay</w:t>
      </w:r>
      <w:r w:rsidRPr="00BA7E9A">
        <w:rPr>
          <w:noProof/>
        </w:rPr>
        <w:tab/>
        <w:t>849</w:t>
      </w:r>
    </w:p>
    <w:p w14:paraId="6128B2E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9.11A.4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CGI reporting scheduling restriction</w:t>
      </w:r>
      <w:r w:rsidRPr="00BA7E9A">
        <w:rPr>
          <w:noProof/>
        </w:rPr>
        <w:tab/>
        <w:t>850</w:t>
      </w:r>
    </w:p>
    <w:p w14:paraId="716404C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for Propagation Delay Compensation</w:t>
      </w:r>
      <w:r w:rsidRPr="00BA7E9A">
        <w:rPr>
          <w:noProof/>
        </w:rPr>
        <w:tab/>
        <w:t>850</w:t>
      </w:r>
    </w:p>
    <w:p w14:paraId="2517733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850</w:t>
      </w:r>
    </w:p>
    <w:p w14:paraId="0FAB349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Requirements Applicability</w:t>
      </w:r>
      <w:r w:rsidRPr="00BA7E9A">
        <w:rPr>
          <w:noProof/>
        </w:rPr>
        <w:tab/>
        <w:t>850</w:t>
      </w:r>
    </w:p>
    <w:p w14:paraId="360D15C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Capability</w:t>
      </w:r>
      <w:r w:rsidRPr="00BA7E9A">
        <w:rPr>
          <w:noProof/>
        </w:rPr>
        <w:tab/>
        <w:t>851</w:t>
      </w:r>
    </w:p>
    <w:p w14:paraId="2F09C2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period requirements</w:t>
      </w:r>
      <w:r w:rsidRPr="00BA7E9A">
        <w:rPr>
          <w:noProof/>
        </w:rPr>
        <w:tab/>
        <w:t>851</w:t>
      </w:r>
    </w:p>
    <w:p w14:paraId="246AD90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 Measurement Period</w:t>
      </w:r>
      <w:r w:rsidRPr="00BA7E9A">
        <w:rPr>
          <w:noProof/>
        </w:rPr>
        <w:tab/>
        <w:t>851</w:t>
      </w:r>
    </w:p>
    <w:p w14:paraId="32144F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TRS Measurement Period</w:t>
      </w:r>
      <w:r w:rsidRPr="00BA7E9A">
        <w:rPr>
          <w:noProof/>
        </w:rPr>
        <w:tab/>
        <w:t>852</w:t>
      </w:r>
    </w:p>
    <w:p w14:paraId="5045A9F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853</w:t>
      </w:r>
    </w:p>
    <w:p w14:paraId="1B970BD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9.12.6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Scheduling availability during measurement for Propagation Delay Compensation</w:t>
      </w:r>
      <w:r w:rsidRPr="00BA7E9A">
        <w:rPr>
          <w:noProof/>
        </w:rPr>
        <w:tab/>
        <w:t>853</w:t>
      </w:r>
    </w:p>
    <w:p w14:paraId="0CAD915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9.12.7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Measurement restriction for measurement for Propagation Delay Compensation</w:t>
      </w:r>
      <w:r w:rsidRPr="00BA7E9A">
        <w:rPr>
          <w:noProof/>
        </w:rPr>
        <w:tab/>
        <w:t>853</w:t>
      </w:r>
    </w:p>
    <w:p w14:paraId="79ADA1D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</w:t>
      </w:r>
      <w:r w:rsidRPr="00BA7E9A">
        <w:rPr>
          <w:noProof/>
          <w:lang w:eastAsia="zh-CN"/>
        </w:rPr>
        <w:t>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measurements for a cell with different PCI from serving cell</w:t>
      </w:r>
      <w:r w:rsidRPr="00BA7E9A">
        <w:rPr>
          <w:noProof/>
        </w:rPr>
        <w:tab/>
        <w:t>853</w:t>
      </w:r>
    </w:p>
    <w:p w14:paraId="1526191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853</w:t>
      </w:r>
    </w:p>
    <w:p w14:paraId="719D172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Applicability</w:t>
      </w:r>
      <w:r w:rsidRPr="00BA7E9A">
        <w:rPr>
          <w:noProof/>
        </w:rPr>
        <w:tab/>
        <w:t>854</w:t>
      </w:r>
    </w:p>
    <w:p w14:paraId="328E8C9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Reporting Requirements</w:t>
      </w:r>
      <w:r w:rsidRPr="00BA7E9A">
        <w:rPr>
          <w:noProof/>
        </w:rPr>
        <w:tab/>
        <w:t>854</w:t>
      </w:r>
    </w:p>
    <w:p w14:paraId="21B51B4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Periodic Reporting</w:t>
      </w:r>
      <w:r w:rsidRPr="00BA7E9A">
        <w:rPr>
          <w:noProof/>
        </w:rPr>
        <w:tab/>
        <w:t>854</w:t>
      </w:r>
    </w:p>
    <w:p w14:paraId="3BE568F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Semi-Persistent Reporting</w:t>
      </w:r>
      <w:r w:rsidRPr="00BA7E9A">
        <w:rPr>
          <w:noProof/>
        </w:rPr>
        <w:tab/>
        <w:t>855</w:t>
      </w:r>
    </w:p>
    <w:p w14:paraId="6AF969B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Aperiodic Reporting</w:t>
      </w:r>
      <w:r w:rsidRPr="00BA7E9A">
        <w:rPr>
          <w:noProof/>
        </w:rPr>
        <w:tab/>
        <w:t>855</w:t>
      </w:r>
    </w:p>
    <w:p w14:paraId="7D5A112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requirements</w:t>
      </w:r>
      <w:r w:rsidRPr="00BA7E9A">
        <w:rPr>
          <w:noProof/>
        </w:rPr>
        <w:tab/>
        <w:t>855</w:t>
      </w:r>
    </w:p>
    <w:p w14:paraId="03503C4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Inter-cell SSB based L1-RSRP Reporting</w:t>
      </w:r>
      <w:r w:rsidRPr="00BA7E9A">
        <w:rPr>
          <w:noProof/>
        </w:rPr>
        <w:tab/>
        <w:t>855</w:t>
      </w:r>
    </w:p>
    <w:p w14:paraId="3824BA5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L1-RSRP measurement</w:t>
      </w:r>
      <w:r w:rsidRPr="00BA7E9A">
        <w:rPr>
          <w:noProof/>
        </w:rPr>
        <w:tab/>
        <w:t>857</w:t>
      </w:r>
    </w:p>
    <w:p w14:paraId="740E94C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restriction for SSB based L1-RSRP</w:t>
      </w:r>
      <w:r w:rsidRPr="00BA7E9A">
        <w:rPr>
          <w:noProof/>
        </w:rPr>
        <w:tab/>
        <w:t>857</w:t>
      </w:r>
    </w:p>
    <w:p w14:paraId="6E6F2F1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during L1-RSRP measurement</w:t>
      </w:r>
      <w:r w:rsidRPr="00BA7E9A">
        <w:rPr>
          <w:noProof/>
        </w:rPr>
        <w:tab/>
        <w:t>858</w:t>
      </w:r>
    </w:p>
    <w:p w14:paraId="3A6FB05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?? ??"/>
          <w:noProof/>
        </w:rPr>
        <w:t>9.13.6.1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?? ??"/>
          <w:noProof/>
        </w:rPr>
        <w:t>Scheduling availability of UE performing L1-RSRP measurement with a same subcarrier spacing as PDSCH/PDCCH on FR1</w:t>
      </w:r>
      <w:r w:rsidRPr="00BA7E9A">
        <w:rPr>
          <w:noProof/>
        </w:rPr>
        <w:tab/>
        <w:t>858</w:t>
      </w:r>
    </w:p>
    <w:p w14:paraId="69CE0CF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with a different subcarrier spacing than PDSCH/PDCCH on FR1</w:t>
      </w:r>
      <w:r w:rsidRPr="00BA7E9A">
        <w:rPr>
          <w:noProof/>
        </w:rPr>
        <w:tab/>
        <w:t>858</w:t>
      </w:r>
    </w:p>
    <w:p w14:paraId="20D370F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on FR2</w:t>
      </w:r>
      <w:r w:rsidRPr="00BA7E9A">
        <w:rPr>
          <w:noProof/>
        </w:rPr>
        <w:tab/>
        <w:t>859</w:t>
      </w:r>
    </w:p>
    <w:p w14:paraId="6AA261E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on FR1 or FR2 in case of FR1-FR2 inter-band CA</w:t>
      </w:r>
      <w:r w:rsidRPr="00BA7E9A">
        <w:rPr>
          <w:noProof/>
        </w:rPr>
        <w:tab/>
        <w:t>859</w:t>
      </w:r>
    </w:p>
    <w:p w14:paraId="72933D3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9.13.6.5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of UE performing L1-RSRP measurement in TDD bands on FR1</w:t>
      </w:r>
      <w:r w:rsidRPr="00BA7E9A">
        <w:rPr>
          <w:noProof/>
        </w:rPr>
        <w:tab/>
        <w:t>859</w:t>
      </w:r>
    </w:p>
    <w:p w14:paraId="159FBCA6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10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 requirements</w:t>
      </w:r>
      <w:r w:rsidRPr="00BA7E9A">
        <w:rPr>
          <w:noProof/>
        </w:rPr>
        <w:tab/>
        <w:t>860</w:t>
      </w:r>
    </w:p>
    <w:p w14:paraId="2C14EE2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measurements</w:t>
      </w:r>
      <w:r w:rsidRPr="00BA7E9A">
        <w:rPr>
          <w:noProof/>
        </w:rPr>
        <w:tab/>
        <w:t>860</w:t>
      </w:r>
    </w:p>
    <w:p w14:paraId="3A01B48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860</w:t>
      </w:r>
    </w:p>
    <w:p w14:paraId="6E7653E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RSRP accuracy requirements for FR1</w:t>
      </w:r>
      <w:r w:rsidRPr="00BA7E9A">
        <w:rPr>
          <w:noProof/>
        </w:rPr>
        <w:tab/>
        <w:t>860</w:t>
      </w:r>
    </w:p>
    <w:p w14:paraId="4C7E017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SS-RSRP accuracy requirements</w:t>
      </w:r>
      <w:r w:rsidRPr="00BA7E9A">
        <w:rPr>
          <w:noProof/>
        </w:rPr>
        <w:tab/>
        <w:t>860</w:t>
      </w:r>
    </w:p>
    <w:p w14:paraId="1909FF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860</w:t>
      </w:r>
    </w:p>
    <w:p w14:paraId="2FA82F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861</w:t>
      </w:r>
    </w:p>
    <w:p w14:paraId="6227806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Void</w:t>
      </w:r>
      <w:r w:rsidRPr="00BA7E9A">
        <w:rPr>
          <w:noProof/>
        </w:rPr>
        <w:tab/>
        <w:t>862</w:t>
      </w:r>
    </w:p>
    <w:p w14:paraId="2076F20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CSI-RSRP accuracy requirements</w:t>
      </w:r>
      <w:r w:rsidRPr="00BA7E9A">
        <w:rPr>
          <w:noProof/>
        </w:rPr>
        <w:tab/>
        <w:t>862</w:t>
      </w:r>
    </w:p>
    <w:p w14:paraId="0E309A6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CSI-RSRP </w:t>
      </w:r>
      <w:r w:rsidRPr="00BA7E9A">
        <w:rPr>
          <w:noProof/>
        </w:rPr>
        <w:t>Accuracy</w:t>
      </w:r>
      <w:r w:rsidRPr="00BA7E9A">
        <w:rPr>
          <w:noProof/>
        </w:rPr>
        <w:tab/>
        <w:t>862</w:t>
      </w:r>
    </w:p>
    <w:p w14:paraId="799FB4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</w:t>
      </w:r>
      <w:r w:rsidRPr="00BA7E9A">
        <w:rPr>
          <w:noProof/>
          <w:lang w:val="en-US"/>
        </w:rPr>
        <w:t xml:space="preserve">CSI-RSRP </w:t>
      </w:r>
      <w:r w:rsidRPr="00BA7E9A">
        <w:rPr>
          <w:noProof/>
        </w:rPr>
        <w:t>Accuracy</w:t>
      </w:r>
      <w:r w:rsidRPr="00BA7E9A">
        <w:rPr>
          <w:noProof/>
        </w:rPr>
        <w:tab/>
        <w:t>863</w:t>
      </w:r>
    </w:p>
    <w:p w14:paraId="7EE0AD0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RSRP accuracy requirements for FR1 for CA/DC Idle Mode Measurements</w:t>
      </w:r>
      <w:r w:rsidRPr="00BA7E9A">
        <w:rPr>
          <w:noProof/>
        </w:rPr>
        <w:tab/>
        <w:t>864</w:t>
      </w:r>
    </w:p>
    <w:p w14:paraId="0C5B804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SS-RSRP accuracy requirements</w:t>
      </w:r>
      <w:r w:rsidRPr="00BA7E9A">
        <w:rPr>
          <w:noProof/>
        </w:rPr>
        <w:tab/>
        <w:t>864</w:t>
      </w:r>
    </w:p>
    <w:p w14:paraId="2D53D7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10.1.2B.1.1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864</w:t>
      </w:r>
    </w:p>
    <w:p w14:paraId="047DBD4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RSRP accuracy requirements for FR1 SAN</w:t>
      </w:r>
      <w:r w:rsidRPr="00BA7E9A">
        <w:rPr>
          <w:noProof/>
        </w:rPr>
        <w:tab/>
        <w:t>865</w:t>
      </w:r>
    </w:p>
    <w:p w14:paraId="66D25C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SS-RSRP accuracy requirements</w:t>
      </w:r>
      <w:r w:rsidRPr="00BA7E9A">
        <w:rPr>
          <w:noProof/>
        </w:rPr>
        <w:tab/>
        <w:t>865</w:t>
      </w:r>
    </w:p>
    <w:p w14:paraId="2F2CC3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10.1.2C.1.1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865</w:t>
      </w:r>
    </w:p>
    <w:p w14:paraId="635CAB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10.1.2C.1.2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866</w:t>
      </w:r>
    </w:p>
    <w:p w14:paraId="7523A94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RSRP accuracy requirements for FR2</w:t>
      </w:r>
      <w:r w:rsidRPr="00BA7E9A">
        <w:rPr>
          <w:noProof/>
        </w:rPr>
        <w:tab/>
        <w:t>866</w:t>
      </w:r>
    </w:p>
    <w:p w14:paraId="74228E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SS-RSRP accuracy requirements</w:t>
      </w:r>
      <w:r w:rsidRPr="00BA7E9A">
        <w:rPr>
          <w:noProof/>
        </w:rPr>
        <w:tab/>
        <w:t>866</w:t>
      </w:r>
    </w:p>
    <w:p w14:paraId="6CC809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866</w:t>
      </w:r>
    </w:p>
    <w:p w14:paraId="5127AC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SS-RSRP Accuracy</w:t>
      </w:r>
      <w:r w:rsidRPr="00BA7E9A">
        <w:rPr>
          <w:noProof/>
        </w:rPr>
        <w:tab/>
        <w:t>867</w:t>
      </w:r>
    </w:p>
    <w:p w14:paraId="7A23D42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Void</w:t>
      </w:r>
      <w:r w:rsidRPr="00BA7E9A">
        <w:rPr>
          <w:noProof/>
        </w:rPr>
        <w:tab/>
        <w:t>868</w:t>
      </w:r>
    </w:p>
    <w:p w14:paraId="4B8EB42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CSI-RSRP accuracy requirements</w:t>
      </w:r>
      <w:r w:rsidRPr="00BA7E9A">
        <w:rPr>
          <w:noProof/>
        </w:rPr>
        <w:tab/>
        <w:t>868</w:t>
      </w:r>
    </w:p>
    <w:p w14:paraId="3CA15F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CSI-RSRP </w:t>
      </w:r>
      <w:r w:rsidRPr="00BA7E9A">
        <w:rPr>
          <w:noProof/>
        </w:rPr>
        <w:t>Accuracy</w:t>
      </w:r>
      <w:r w:rsidRPr="00BA7E9A">
        <w:rPr>
          <w:noProof/>
        </w:rPr>
        <w:tab/>
        <w:t>868</w:t>
      </w:r>
    </w:p>
    <w:p w14:paraId="15E456E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CSI-RSRP Accuracy</w:t>
      </w:r>
      <w:r w:rsidRPr="00BA7E9A">
        <w:rPr>
          <w:noProof/>
        </w:rPr>
        <w:tab/>
        <w:t>869</w:t>
      </w:r>
    </w:p>
    <w:p w14:paraId="73E7585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RSRP accuracy requirements for FR2 for CA/DC Idle Mode Measurements</w:t>
      </w:r>
      <w:r w:rsidRPr="00BA7E9A">
        <w:rPr>
          <w:noProof/>
        </w:rPr>
        <w:tab/>
        <w:t>870</w:t>
      </w:r>
    </w:p>
    <w:p w14:paraId="0D354C8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SS-RSRP accuracy requirements</w:t>
      </w:r>
      <w:r w:rsidRPr="00BA7E9A">
        <w:rPr>
          <w:noProof/>
        </w:rPr>
        <w:tab/>
        <w:t>870</w:t>
      </w:r>
    </w:p>
    <w:p w14:paraId="50C512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10.1.3B.1.1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870</w:t>
      </w:r>
    </w:p>
    <w:p w14:paraId="3374306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RSRP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FR1</w:t>
      </w:r>
      <w:r w:rsidRPr="00BA7E9A">
        <w:rPr>
          <w:noProof/>
        </w:rPr>
        <w:tab/>
        <w:t>871</w:t>
      </w:r>
    </w:p>
    <w:p w14:paraId="0B7156C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SS-RSRP accuracy requirements</w:t>
      </w:r>
      <w:r w:rsidRPr="00BA7E9A">
        <w:rPr>
          <w:noProof/>
        </w:rPr>
        <w:tab/>
        <w:t>871</w:t>
      </w:r>
    </w:p>
    <w:p w14:paraId="161BD4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Absolute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SS-RSRP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871</w:t>
      </w:r>
    </w:p>
    <w:p w14:paraId="44B737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 of SS-RSRP in FR1</w:t>
      </w:r>
      <w:r w:rsidRPr="00BA7E9A">
        <w:rPr>
          <w:noProof/>
        </w:rPr>
        <w:tab/>
        <w:t>872</w:t>
      </w:r>
    </w:p>
    <w:p w14:paraId="43D3BF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Void</w:t>
      </w:r>
      <w:r w:rsidRPr="00BA7E9A">
        <w:rPr>
          <w:noProof/>
        </w:rPr>
        <w:tab/>
        <w:t>873</w:t>
      </w:r>
    </w:p>
    <w:p w14:paraId="2D64A8B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CSI-RSRP accuracy requirements</w:t>
      </w:r>
      <w:r w:rsidRPr="00BA7E9A">
        <w:rPr>
          <w:noProof/>
        </w:rPr>
        <w:tab/>
        <w:t>873</w:t>
      </w:r>
    </w:p>
    <w:p w14:paraId="09A9840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Absolute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CSI-RSRP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873</w:t>
      </w:r>
    </w:p>
    <w:p w14:paraId="473B74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 of CS-RSRP in FR1</w:t>
      </w:r>
      <w:r w:rsidRPr="00BA7E9A">
        <w:rPr>
          <w:noProof/>
        </w:rPr>
        <w:tab/>
        <w:t>874</w:t>
      </w:r>
    </w:p>
    <w:p w14:paraId="4EFA28D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10.1.4B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RSRP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FR1</w:t>
      </w:r>
      <w:r w:rsidRPr="00BA7E9A">
        <w:rPr>
          <w:noProof/>
          <w:lang w:val="en-US"/>
        </w:rPr>
        <w:t xml:space="preserve"> for CA/DC Idle Mode Measurements</w:t>
      </w:r>
      <w:r w:rsidRPr="00BA7E9A">
        <w:rPr>
          <w:noProof/>
        </w:rPr>
        <w:tab/>
        <w:t>875</w:t>
      </w:r>
    </w:p>
    <w:p w14:paraId="6DFE749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10.1.4B.1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SS-RSRP accuracy requirements</w:t>
      </w:r>
      <w:r w:rsidRPr="00BA7E9A">
        <w:rPr>
          <w:noProof/>
        </w:rPr>
        <w:tab/>
        <w:t>875</w:t>
      </w:r>
    </w:p>
    <w:p w14:paraId="55CB71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10.1.4B.1.1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Absolute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SS-RSRP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875</w:t>
      </w:r>
    </w:p>
    <w:p w14:paraId="78C312D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10.1.4C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RSRP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FR1</w:t>
      </w:r>
      <w:r w:rsidRPr="00BA7E9A">
        <w:rPr>
          <w:noProof/>
          <w:lang w:val="en-US"/>
        </w:rPr>
        <w:t xml:space="preserve"> SAN</w:t>
      </w:r>
      <w:r w:rsidRPr="00BA7E9A">
        <w:rPr>
          <w:noProof/>
        </w:rPr>
        <w:tab/>
        <w:t>876</w:t>
      </w:r>
    </w:p>
    <w:p w14:paraId="6EB67CF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10.1.4C.1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SS-RSRP accuracy requirements</w:t>
      </w:r>
      <w:r w:rsidRPr="00BA7E9A">
        <w:rPr>
          <w:noProof/>
        </w:rPr>
        <w:tab/>
        <w:t>876</w:t>
      </w:r>
    </w:p>
    <w:p w14:paraId="69E63A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10.1.4C.1.1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Absolute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SS-RSRP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876</w:t>
      </w:r>
    </w:p>
    <w:p w14:paraId="405192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10.1.4C.1.2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 of SS-RSRP in FR1</w:t>
      </w:r>
      <w:r w:rsidRPr="00BA7E9A">
        <w:rPr>
          <w:noProof/>
        </w:rPr>
        <w:tab/>
        <w:t>877</w:t>
      </w:r>
    </w:p>
    <w:p w14:paraId="147BA73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Inter-frequency RSRP accuracy requirements for FR2</w:t>
      </w:r>
      <w:r w:rsidRPr="00BA7E9A">
        <w:rPr>
          <w:noProof/>
        </w:rPr>
        <w:tab/>
        <w:t>877</w:t>
      </w:r>
    </w:p>
    <w:p w14:paraId="66CB942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Inter-frequency SS-RSRP accuracy requirements</w:t>
      </w:r>
      <w:r w:rsidRPr="00BA7E9A">
        <w:rPr>
          <w:noProof/>
        </w:rPr>
        <w:tab/>
        <w:t>877</w:t>
      </w:r>
    </w:p>
    <w:p w14:paraId="2B001A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Absolute SS-RSRP Accuracy</w:t>
      </w:r>
      <w:r w:rsidRPr="00BA7E9A">
        <w:rPr>
          <w:noProof/>
        </w:rPr>
        <w:tab/>
        <w:t>877</w:t>
      </w:r>
    </w:p>
    <w:p w14:paraId="3E0A40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Relative SS-RSRP Accuracy</w:t>
      </w:r>
      <w:r w:rsidRPr="00BA7E9A">
        <w:rPr>
          <w:noProof/>
        </w:rPr>
        <w:tab/>
        <w:t>878</w:t>
      </w:r>
    </w:p>
    <w:p w14:paraId="2A50703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Void</w:t>
      </w:r>
      <w:r w:rsidRPr="00BA7E9A">
        <w:rPr>
          <w:noProof/>
        </w:rPr>
        <w:tab/>
        <w:t>879</w:t>
      </w:r>
    </w:p>
    <w:p w14:paraId="6AEE671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Inter-frequency CSI-RSRP accuracy requirements</w:t>
      </w:r>
      <w:r w:rsidRPr="00BA7E9A">
        <w:rPr>
          <w:noProof/>
        </w:rPr>
        <w:tab/>
        <w:t>879</w:t>
      </w:r>
    </w:p>
    <w:p w14:paraId="56F6C20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Absolute CSI-RSRP Accuracy</w:t>
      </w:r>
      <w:r w:rsidRPr="00BA7E9A">
        <w:rPr>
          <w:noProof/>
        </w:rPr>
        <w:tab/>
        <w:t>879</w:t>
      </w:r>
    </w:p>
    <w:p w14:paraId="537DDE4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Relative CSI-RSRP Accuracy</w:t>
      </w:r>
      <w:r w:rsidRPr="00BA7E9A">
        <w:rPr>
          <w:noProof/>
        </w:rPr>
        <w:tab/>
        <w:t>880</w:t>
      </w:r>
    </w:p>
    <w:p w14:paraId="1EC641C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10.1.5B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Inter-frequency RSRP accuracy requirements for FR2 for CA/DC Idle Mode Measurements</w:t>
      </w:r>
      <w:r w:rsidRPr="00BA7E9A">
        <w:rPr>
          <w:noProof/>
        </w:rPr>
        <w:tab/>
        <w:t>881</w:t>
      </w:r>
    </w:p>
    <w:p w14:paraId="36D681A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10.1.5B.1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Inter-frequency SS-RSRP accuracy requirements</w:t>
      </w:r>
      <w:r w:rsidRPr="00BA7E9A">
        <w:rPr>
          <w:noProof/>
        </w:rPr>
        <w:tab/>
        <w:t>881</w:t>
      </w:r>
    </w:p>
    <w:p w14:paraId="5E37CD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10.1.5B.1.1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Absolute SS-RSRP Accuracy</w:t>
      </w:r>
      <w:r w:rsidRPr="00BA7E9A">
        <w:rPr>
          <w:noProof/>
        </w:rPr>
        <w:tab/>
        <w:t>881</w:t>
      </w:r>
    </w:p>
    <w:p w14:paraId="1DD3F42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RSRP Measurement Report Mapping</w:t>
      </w:r>
      <w:r w:rsidRPr="00BA7E9A">
        <w:rPr>
          <w:noProof/>
        </w:rPr>
        <w:tab/>
        <w:t>882</w:t>
      </w:r>
    </w:p>
    <w:p w14:paraId="6749722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RSRQ accuracy requirements for FR1</w:t>
      </w:r>
      <w:r w:rsidRPr="00BA7E9A">
        <w:rPr>
          <w:noProof/>
        </w:rPr>
        <w:tab/>
        <w:t>884</w:t>
      </w:r>
    </w:p>
    <w:p w14:paraId="07AD05A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SS-RSRQ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884</w:t>
      </w:r>
    </w:p>
    <w:p w14:paraId="13BFB0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7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SS-RSRQ </w:t>
      </w:r>
      <w:r w:rsidRPr="00BA7E9A">
        <w:rPr>
          <w:noProof/>
        </w:rPr>
        <w:t>Accuracy in FR1</w:t>
      </w:r>
      <w:r w:rsidRPr="00BA7E9A">
        <w:rPr>
          <w:noProof/>
        </w:rPr>
        <w:tab/>
        <w:t>884</w:t>
      </w:r>
    </w:p>
    <w:p w14:paraId="3BF3C10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CSI-RSRQ accuracy requirements</w:t>
      </w:r>
      <w:r w:rsidRPr="00BA7E9A">
        <w:rPr>
          <w:noProof/>
        </w:rPr>
        <w:tab/>
        <w:t>885</w:t>
      </w:r>
    </w:p>
    <w:p w14:paraId="1140FB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CSI-RSRQ </w:t>
      </w:r>
      <w:r w:rsidRPr="00BA7E9A">
        <w:rPr>
          <w:noProof/>
        </w:rPr>
        <w:t>Accuracy</w:t>
      </w:r>
      <w:r w:rsidRPr="00BA7E9A">
        <w:rPr>
          <w:noProof/>
        </w:rPr>
        <w:tab/>
        <w:t>885</w:t>
      </w:r>
    </w:p>
    <w:p w14:paraId="04F2466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10.1.7B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RSRQ accuracy requirements for FR1 for CA/DC Idle Mode Measurements</w:t>
      </w:r>
      <w:r w:rsidRPr="00BA7E9A">
        <w:rPr>
          <w:noProof/>
        </w:rPr>
        <w:tab/>
        <w:t>886</w:t>
      </w:r>
    </w:p>
    <w:p w14:paraId="5D8278B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10.1.7B.1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SS-RSRQ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886</w:t>
      </w:r>
    </w:p>
    <w:p w14:paraId="715EB6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7B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SS-RSRQ </w:t>
      </w:r>
      <w:r w:rsidRPr="00BA7E9A">
        <w:rPr>
          <w:noProof/>
        </w:rPr>
        <w:t>Accuracy in FR1</w:t>
      </w:r>
      <w:r w:rsidRPr="00BA7E9A">
        <w:rPr>
          <w:noProof/>
        </w:rPr>
        <w:tab/>
        <w:t>886</w:t>
      </w:r>
    </w:p>
    <w:p w14:paraId="5988CC7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10.1.7C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RSRQ accuracy requirements for FR1 SAN</w:t>
      </w:r>
      <w:r w:rsidRPr="00BA7E9A">
        <w:rPr>
          <w:noProof/>
        </w:rPr>
        <w:tab/>
        <w:t>887</w:t>
      </w:r>
    </w:p>
    <w:p w14:paraId="7019921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10.1.7C.1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SS-RSRQ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887</w:t>
      </w:r>
    </w:p>
    <w:p w14:paraId="2005EB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10.1.7C.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SS-RSRQ </w:t>
      </w:r>
      <w:r w:rsidRPr="00BA7E9A">
        <w:rPr>
          <w:noProof/>
        </w:rPr>
        <w:t>Accuracy in FR1</w:t>
      </w:r>
      <w:r w:rsidRPr="00BA7E9A">
        <w:rPr>
          <w:noProof/>
        </w:rPr>
        <w:tab/>
        <w:t>887</w:t>
      </w:r>
    </w:p>
    <w:p w14:paraId="1E30E5C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RSRQ accuracy requirements for FR2</w:t>
      </w:r>
      <w:r w:rsidRPr="00BA7E9A">
        <w:rPr>
          <w:noProof/>
        </w:rPr>
        <w:tab/>
        <w:t>888</w:t>
      </w:r>
    </w:p>
    <w:p w14:paraId="54EB1D3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10.1.8.</w:t>
      </w:r>
      <w:r w:rsidRPr="00BA7E9A">
        <w:rPr>
          <w:noProof/>
          <w:lang w:val="en-US"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</w:t>
      </w:r>
      <w:r w:rsidRPr="00BA7E9A">
        <w:rPr>
          <w:noProof/>
          <w:lang w:val="en-US"/>
        </w:rPr>
        <w:t xml:space="preserve">-frequency </w:t>
      </w:r>
      <w:r w:rsidRPr="00BA7E9A">
        <w:rPr>
          <w:noProof/>
          <w:lang w:val="en-US" w:eastAsia="ko-KR"/>
        </w:rPr>
        <w:t>SS-RSRQ</w:t>
      </w:r>
      <w:r w:rsidRPr="00BA7E9A">
        <w:rPr>
          <w:noProof/>
          <w:lang w:val="en-US"/>
        </w:rPr>
        <w:t xml:space="preserve"> accuracy requirements </w:t>
      </w:r>
      <w:r w:rsidRPr="00BA7E9A">
        <w:rPr>
          <w:noProof/>
          <w:lang w:val="en-US" w:eastAsia="zh-CN"/>
        </w:rPr>
        <w:t>in FR2</w:t>
      </w:r>
      <w:r w:rsidRPr="00BA7E9A">
        <w:rPr>
          <w:noProof/>
        </w:rPr>
        <w:tab/>
        <w:t>888</w:t>
      </w:r>
    </w:p>
    <w:p w14:paraId="5ACD9E3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8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SS-RSRQ </w:t>
      </w:r>
      <w:r w:rsidRPr="00BA7E9A">
        <w:rPr>
          <w:noProof/>
        </w:rPr>
        <w:t>Accuracy in FR2</w:t>
      </w:r>
      <w:r w:rsidRPr="00BA7E9A">
        <w:rPr>
          <w:noProof/>
        </w:rPr>
        <w:tab/>
        <w:t>888</w:t>
      </w:r>
    </w:p>
    <w:p w14:paraId="1D3BF49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CSI-RSRQ accuracy requirements</w:t>
      </w:r>
      <w:r w:rsidRPr="00BA7E9A">
        <w:rPr>
          <w:noProof/>
        </w:rPr>
        <w:tab/>
        <w:t>889</w:t>
      </w:r>
    </w:p>
    <w:p w14:paraId="2022C5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CSI-RSRQ </w:t>
      </w:r>
      <w:r w:rsidRPr="00BA7E9A">
        <w:rPr>
          <w:noProof/>
        </w:rPr>
        <w:t>Accuracy</w:t>
      </w:r>
      <w:r w:rsidRPr="00BA7E9A">
        <w:rPr>
          <w:noProof/>
        </w:rPr>
        <w:tab/>
        <w:t>889</w:t>
      </w:r>
    </w:p>
    <w:p w14:paraId="7111FD7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10.1.8B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RSRQ accuracy requirements for FR2 for CA/DC Idle Mode Measurements</w:t>
      </w:r>
      <w:r w:rsidRPr="00BA7E9A">
        <w:rPr>
          <w:noProof/>
        </w:rPr>
        <w:tab/>
        <w:t>889</w:t>
      </w:r>
    </w:p>
    <w:p w14:paraId="5A35521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10.1.8B.</w:t>
      </w:r>
      <w:r w:rsidRPr="00BA7E9A">
        <w:rPr>
          <w:noProof/>
          <w:lang w:val="en-US"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</w:t>
      </w:r>
      <w:r w:rsidRPr="00BA7E9A">
        <w:rPr>
          <w:noProof/>
          <w:lang w:val="en-US"/>
        </w:rPr>
        <w:t xml:space="preserve">-frequency </w:t>
      </w:r>
      <w:r w:rsidRPr="00BA7E9A">
        <w:rPr>
          <w:noProof/>
          <w:lang w:val="en-US" w:eastAsia="ko-KR"/>
        </w:rPr>
        <w:t>SS-RSRQ</w:t>
      </w:r>
      <w:r w:rsidRPr="00BA7E9A">
        <w:rPr>
          <w:noProof/>
          <w:lang w:val="en-US"/>
        </w:rPr>
        <w:t xml:space="preserve"> accuracy requirements </w:t>
      </w:r>
      <w:r w:rsidRPr="00BA7E9A">
        <w:rPr>
          <w:noProof/>
          <w:lang w:val="en-US" w:eastAsia="zh-CN"/>
        </w:rPr>
        <w:t>in FR2</w:t>
      </w:r>
      <w:r w:rsidRPr="00BA7E9A">
        <w:rPr>
          <w:noProof/>
        </w:rPr>
        <w:tab/>
        <w:t>889</w:t>
      </w:r>
    </w:p>
    <w:p w14:paraId="4A9AF5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8B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SS-RSRQ </w:t>
      </w:r>
      <w:r w:rsidRPr="00BA7E9A">
        <w:rPr>
          <w:noProof/>
        </w:rPr>
        <w:t>Accuracy in FR2</w:t>
      </w:r>
      <w:r w:rsidRPr="00BA7E9A">
        <w:rPr>
          <w:noProof/>
        </w:rPr>
        <w:tab/>
        <w:t>890</w:t>
      </w:r>
    </w:p>
    <w:p w14:paraId="35B8C70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Inter-frequency RSRQ accuracy requirements for </w:t>
      </w:r>
      <w:r w:rsidRPr="00BA7E9A">
        <w:rPr>
          <w:noProof/>
          <w:lang w:val="en-US" w:eastAsia="ko-KR"/>
        </w:rPr>
        <w:t>FR1</w:t>
      </w:r>
      <w:r w:rsidRPr="00BA7E9A">
        <w:rPr>
          <w:noProof/>
        </w:rPr>
        <w:tab/>
        <w:t>890</w:t>
      </w:r>
    </w:p>
    <w:p w14:paraId="0CB7107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SS-RSRQ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890</w:t>
      </w:r>
    </w:p>
    <w:p w14:paraId="65FF40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890</w:t>
      </w:r>
    </w:p>
    <w:p w14:paraId="0C6BB26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</w:rPr>
        <w:t xml:space="preserve"> in FR1</w:t>
      </w:r>
      <w:r w:rsidRPr="00BA7E9A">
        <w:rPr>
          <w:noProof/>
        </w:rPr>
        <w:tab/>
        <w:t>891</w:t>
      </w:r>
    </w:p>
    <w:p w14:paraId="1AA8B4A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</w:t>
      </w:r>
      <w:r w:rsidRPr="00BA7E9A">
        <w:rPr>
          <w:noProof/>
          <w:lang w:val="en-US" w:eastAsia="zh-CN"/>
        </w:rPr>
        <w:t>er</w:t>
      </w:r>
      <w:r w:rsidRPr="00BA7E9A">
        <w:rPr>
          <w:noProof/>
          <w:lang w:val="en-US"/>
        </w:rPr>
        <w:t>-frequency CSI-RSRQ accuracy requirements</w:t>
      </w:r>
      <w:r w:rsidRPr="00BA7E9A">
        <w:rPr>
          <w:noProof/>
        </w:rPr>
        <w:tab/>
        <w:t>892</w:t>
      </w:r>
    </w:p>
    <w:p w14:paraId="55270E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CSI-RSRQ </w:t>
      </w:r>
      <w:r w:rsidRPr="00BA7E9A">
        <w:rPr>
          <w:noProof/>
        </w:rPr>
        <w:t>Accuracy</w:t>
      </w:r>
      <w:r w:rsidRPr="00BA7E9A">
        <w:rPr>
          <w:noProof/>
        </w:rPr>
        <w:tab/>
        <w:t>892</w:t>
      </w:r>
    </w:p>
    <w:p w14:paraId="5671DD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10.1.9.2.2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</w:t>
      </w:r>
      <w:r w:rsidRPr="00BA7E9A">
        <w:rPr>
          <w:noProof/>
          <w:lang w:val="en-US"/>
        </w:rPr>
        <w:t xml:space="preserve">CSI-RSRQ </w:t>
      </w:r>
      <w:r w:rsidRPr="00BA7E9A">
        <w:rPr>
          <w:noProof/>
        </w:rPr>
        <w:t>Accuracy</w:t>
      </w:r>
      <w:r w:rsidRPr="00BA7E9A">
        <w:rPr>
          <w:noProof/>
        </w:rPr>
        <w:tab/>
        <w:t>893</w:t>
      </w:r>
    </w:p>
    <w:p w14:paraId="694B273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10.1.9B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Inter-frequency RSRQ accuracy requirements for </w:t>
      </w:r>
      <w:r w:rsidRPr="00BA7E9A">
        <w:rPr>
          <w:noProof/>
          <w:lang w:val="en-US" w:eastAsia="ko-KR"/>
        </w:rPr>
        <w:t>FR1</w:t>
      </w:r>
      <w:r w:rsidRPr="00BA7E9A">
        <w:rPr>
          <w:noProof/>
          <w:lang w:val="en-US"/>
        </w:rPr>
        <w:t xml:space="preserve"> for CA/DC Idle Mode Measurements</w:t>
      </w:r>
      <w:r w:rsidRPr="00BA7E9A">
        <w:rPr>
          <w:noProof/>
        </w:rPr>
        <w:tab/>
        <w:t>894</w:t>
      </w:r>
    </w:p>
    <w:p w14:paraId="032CD0F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10.1.9B.1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SS-RSRQ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894</w:t>
      </w:r>
    </w:p>
    <w:p w14:paraId="69592E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10.1.9B.1.1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894</w:t>
      </w:r>
    </w:p>
    <w:p w14:paraId="1D5EB85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10.1.9C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Inter-frequency RSRQ accuracy requirements for </w:t>
      </w:r>
      <w:r w:rsidRPr="00BA7E9A">
        <w:rPr>
          <w:noProof/>
          <w:lang w:val="en-US" w:eastAsia="ko-KR"/>
        </w:rPr>
        <w:t>FR1</w:t>
      </w:r>
      <w:r w:rsidRPr="00BA7E9A">
        <w:rPr>
          <w:noProof/>
          <w:lang w:val="en-US"/>
        </w:rPr>
        <w:t xml:space="preserve"> SAN</w:t>
      </w:r>
      <w:r w:rsidRPr="00BA7E9A">
        <w:rPr>
          <w:noProof/>
        </w:rPr>
        <w:tab/>
        <w:t>895</w:t>
      </w:r>
    </w:p>
    <w:p w14:paraId="55D3015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10.1.9C.1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SS-RSRQ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895</w:t>
      </w:r>
    </w:p>
    <w:p w14:paraId="1AE7BD6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10.1.9C.1.1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895</w:t>
      </w:r>
    </w:p>
    <w:p w14:paraId="475ACF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10.1.9C.1.2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</w:rPr>
        <w:t xml:space="preserve"> in FR1</w:t>
      </w:r>
      <w:r w:rsidRPr="00BA7E9A">
        <w:rPr>
          <w:noProof/>
        </w:rPr>
        <w:tab/>
        <w:t>896</w:t>
      </w:r>
    </w:p>
    <w:p w14:paraId="01D2420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RSRQ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FR2</w:t>
      </w:r>
      <w:r w:rsidRPr="00BA7E9A">
        <w:rPr>
          <w:noProof/>
        </w:rPr>
        <w:tab/>
        <w:t>897</w:t>
      </w:r>
    </w:p>
    <w:p w14:paraId="7A3B200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lastRenderedPageBreak/>
        <w:t>1</w:t>
      </w:r>
      <w:r w:rsidRPr="00BA7E9A">
        <w:rPr>
          <w:noProof/>
        </w:rPr>
        <w:t>0.1.10.1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SS-RSRQ accuracy requirements in FR2</w:t>
      </w:r>
      <w:r w:rsidRPr="00BA7E9A">
        <w:rPr>
          <w:noProof/>
        </w:rPr>
        <w:tab/>
        <w:t>897</w:t>
      </w:r>
    </w:p>
    <w:p w14:paraId="49490D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Absolute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897</w:t>
      </w:r>
    </w:p>
    <w:p w14:paraId="128E5D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</w:t>
      </w:r>
      <w:r w:rsidRPr="00BA7E9A">
        <w:rPr>
          <w:noProof/>
        </w:rPr>
        <w:t>.1.</w:t>
      </w:r>
      <w:r w:rsidRPr="00BA7E9A">
        <w:rPr>
          <w:noProof/>
          <w:lang w:eastAsia="zh-CN"/>
        </w:rPr>
        <w:t>10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</w:rPr>
        <w:t xml:space="preserve"> in FR2</w:t>
      </w:r>
      <w:r w:rsidRPr="00BA7E9A">
        <w:rPr>
          <w:noProof/>
        </w:rPr>
        <w:tab/>
        <w:t>897</w:t>
      </w:r>
    </w:p>
    <w:p w14:paraId="7AA56D4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</w:t>
      </w:r>
      <w:r w:rsidRPr="00BA7E9A">
        <w:rPr>
          <w:noProof/>
          <w:lang w:val="en-US" w:eastAsia="zh-CN"/>
        </w:rPr>
        <w:t>er</w:t>
      </w:r>
      <w:r w:rsidRPr="00BA7E9A">
        <w:rPr>
          <w:noProof/>
          <w:lang w:val="en-US"/>
        </w:rPr>
        <w:t>-frequency CSI-RSRQ accuracy requirements</w:t>
      </w:r>
      <w:r w:rsidRPr="00BA7E9A">
        <w:rPr>
          <w:noProof/>
        </w:rPr>
        <w:tab/>
        <w:t>898</w:t>
      </w:r>
    </w:p>
    <w:p w14:paraId="375F54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10.1.10.2.1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CSI-RSRQ </w:t>
      </w:r>
      <w:r w:rsidRPr="00BA7E9A">
        <w:rPr>
          <w:noProof/>
        </w:rPr>
        <w:t>Accuracy</w:t>
      </w:r>
      <w:r w:rsidRPr="00BA7E9A">
        <w:rPr>
          <w:noProof/>
        </w:rPr>
        <w:tab/>
        <w:t>898</w:t>
      </w:r>
    </w:p>
    <w:p w14:paraId="5F49F1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10.1.10.2.2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</w:t>
      </w:r>
      <w:r w:rsidRPr="00BA7E9A">
        <w:rPr>
          <w:noProof/>
          <w:lang w:val="en-US"/>
        </w:rPr>
        <w:t xml:space="preserve">CSI-RSRQ </w:t>
      </w:r>
      <w:r w:rsidRPr="00BA7E9A">
        <w:rPr>
          <w:noProof/>
        </w:rPr>
        <w:t>Accuracy</w:t>
      </w:r>
      <w:r w:rsidRPr="00BA7E9A">
        <w:rPr>
          <w:noProof/>
        </w:rPr>
        <w:tab/>
        <w:t>899</w:t>
      </w:r>
    </w:p>
    <w:p w14:paraId="32B7EB7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10.1.10B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RSRQ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FR2</w:t>
      </w:r>
      <w:r w:rsidRPr="00BA7E9A">
        <w:rPr>
          <w:noProof/>
          <w:lang w:val="en-US"/>
        </w:rPr>
        <w:t xml:space="preserve"> for CA/DC Idle Mode Measurements</w:t>
      </w:r>
      <w:r w:rsidRPr="00BA7E9A">
        <w:rPr>
          <w:noProof/>
        </w:rPr>
        <w:tab/>
        <w:t>900</w:t>
      </w:r>
    </w:p>
    <w:p w14:paraId="54D1840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10.1.10B.1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SS-RSRQ accuracy requirements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900</w:t>
      </w:r>
    </w:p>
    <w:p w14:paraId="04C20EA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10.1.10B.1.1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Absolute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900</w:t>
      </w:r>
    </w:p>
    <w:p w14:paraId="23B8F2E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RSRQ report mapping</w:t>
      </w:r>
      <w:r w:rsidRPr="00BA7E9A">
        <w:rPr>
          <w:noProof/>
        </w:rPr>
        <w:tab/>
        <w:t>901</w:t>
      </w:r>
    </w:p>
    <w:p w14:paraId="094BB11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Intra-frequency SINR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FR1</w:t>
      </w:r>
      <w:r w:rsidRPr="00BA7E9A">
        <w:rPr>
          <w:noProof/>
        </w:rPr>
        <w:tab/>
        <w:t>901</w:t>
      </w:r>
    </w:p>
    <w:p w14:paraId="37D6383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SS-SINR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901</w:t>
      </w:r>
    </w:p>
    <w:p w14:paraId="303692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10.1.12</w:t>
      </w:r>
      <w:r w:rsidRPr="00BA7E9A">
        <w:rPr>
          <w:noProof/>
        </w:rPr>
        <w:t>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SS-SINR </w:t>
      </w:r>
      <w:r w:rsidRPr="00BA7E9A">
        <w:rPr>
          <w:noProof/>
        </w:rPr>
        <w:t>Accuracy in FR1</w:t>
      </w:r>
      <w:r w:rsidRPr="00BA7E9A">
        <w:rPr>
          <w:noProof/>
        </w:rPr>
        <w:tab/>
        <w:t>901</w:t>
      </w:r>
    </w:p>
    <w:p w14:paraId="389B7B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CSI-SINR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902</w:t>
      </w:r>
    </w:p>
    <w:p w14:paraId="3FCF17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10.1.12.2.1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CSI-SINR </w:t>
      </w:r>
      <w:r w:rsidRPr="00BA7E9A">
        <w:rPr>
          <w:noProof/>
        </w:rPr>
        <w:t>Accuracy in FR1</w:t>
      </w:r>
      <w:r w:rsidRPr="00BA7E9A">
        <w:rPr>
          <w:noProof/>
        </w:rPr>
        <w:tab/>
        <w:t>902</w:t>
      </w:r>
    </w:p>
    <w:p w14:paraId="06D2B38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10.1.12C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Intra-frequency SINR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FR1</w:t>
      </w:r>
      <w:r w:rsidRPr="00BA7E9A">
        <w:rPr>
          <w:noProof/>
          <w:lang w:val="en-US"/>
        </w:rPr>
        <w:t xml:space="preserve"> SAN</w:t>
      </w:r>
      <w:r w:rsidRPr="00BA7E9A">
        <w:rPr>
          <w:noProof/>
        </w:rPr>
        <w:tab/>
        <w:t>903</w:t>
      </w:r>
    </w:p>
    <w:p w14:paraId="5C3E17C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10.1.12C.1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SS-SINR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903</w:t>
      </w:r>
    </w:p>
    <w:p w14:paraId="552265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10.1.12C</w:t>
      </w:r>
      <w:r w:rsidRPr="00BA7E9A">
        <w:rPr>
          <w:noProof/>
        </w:rPr>
        <w:t>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SS-SINR </w:t>
      </w:r>
      <w:r w:rsidRPr="00BA7E9A">
        <w:rPr>
          <w:noProof/>
        </w:rPr>
        <w:t>Accuracy in FR1</w:t>
      </w:r>
      <w:r w:rsidRPr="00BA7E9A">
        <w:rPr>
          <w:noProof/>
        </w:rPr>
        <w:tab/>
        <w:t>903</w:t>
      </w:r>
    </w:p>
    <w:p w14:paraId="23AB8B5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Intra-frequency SINR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FR2</w:t>
      </w:r>
      <w:r w:rsidRPr="00BA7E9A">
        <w:rPr>
          <w:noProof/>
        </w:rPr>
        <w:tab/>
        <w:t>904</w:t>
      </w:r>
    </w:p>
    <w:p w14:paraId="070D1BD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SS-SINR accuracy requirements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904</w:t>
      </w:r>
    </w:p>
    <w:p w14:paraId="1CF2BA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10.1.13</w:t>
      </w:r>
      <w:r w:rsidRPr="00BA7E9A">
        <w:rPr>
          <w:noProof/>
        </w:rPr>
        <w:t>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SS-SINR </w:t>
      </w:r>
      <w:r w:rsidRPr="00BA7E9A">
        <w:rPr>
          <w:noProof/>
        </w:rPr>
        <w:t>Accuracy in FR2</w:t>
      </w:r>
      <w:r w:rsidRPr="00BA7E9A">
        <w:rPr>
          <w:noProof/>
        </w:rPr>
        <w:tab/>
        <w:t>904</w:t>
      </w:r>
    </w:p>
    <w:p w14:paraId="26F95D6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CSI-SINR accuracy requirements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905</w:t>
      </w:r>
    </w:p>
    <w:p w14:paraId="478018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10.1.13.2.1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CSI-SINR </w:t>
      </w:r>
      <w:r w:rsidRPr="00BA7E9A">
        <w:rPr>
          <w:noProof/>
        </w:rPr>
        <w:t>Accuracy in FR2</w:t>
      </w:r>
      <w:r w:rsidRPr="00BA7E9A">
        <w:rPr>
          <w:noProof/>
        </w:rPr>
        <w:tab/>
        <w:t>905</w:t>
      </w:r>
    </w:p>
    <w:p w14:paraId="18450E2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SINR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FR1</w:t>
      </w:r>
      <w:r w:rsidRPr="00BA7E9A">
        <w:rPr>
          <w:noProof/>
        </w:rPr>
        <w:tab/>
        <w:t>905</w:t>
      </w:r>
    </w:p>
    <w:p w14:paraId="2C3D9EA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SS-SINR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905</w:t>
      </w:r>
    </w:p>
    <w:p w14:paraId="52FD33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Aboslute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SS-SINR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905</w:t>
      </w:r>
    </w:p>
    <w:p w14:paraId="56BC213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</w:t>
      </w:r>
      <w:r w:rsidRPr="00BA7E9A">
        <w:rPr>
          <w:noProof/>
        </w:rPr>
        <w:t>0.1.14.1.2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 of SS-SINR in FR1</w:t>
      </w:r>
      <w:r w:rsidRPr="00BA7E9A">
        <w:rPr>
          <w:noProof/>
        </w:rPr>
        <w:tab/>
        <w:t>906</w:t>
      </w:r>
    </w:p>
    <w:p w14:paraId="0A52489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CSI-SINR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907</w:t>
      </w:r>
    </w:p>
    <w:p w14:paraId="11B6AE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Aboslute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CSI-SINR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907</w:t>
      </w:r>
    </w:p>
    <w:p w14:paraId="28515D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10.1.14.2.2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CSI-SINR</w:t>
      </w:r>
      <w:r w:rsidRPr="00BA7E9A">
        <w:rPr>
          <w:noProof/>
        </w:rPr>
        <w:t xml:space="preserve"> in FR1</w:t>
      </w:r>
      <w:r w:rsidRPr="00BA7E9A">
        <w:rPr>
          <w:noProof/>
        </w:rPr>
        <w:tab/>
        <w:t>908</w:t>
      </w:r>
    </w:p>
    <w:p w14:paraId="5488AAF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10.1.14C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SINR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FR1</w:t>
      </w:r>
      <w:r w:rsidRPr="00BA7E9A">
        <w:rPr>
          <w:noProof/>
          <w:lang w:val="en-US"/>
        </w:rPr>
        <w:t xml:space="preserve"> SAN</w:t>
      </w:r>
      <w:r w:rsidRPr="00BA7E9A">
        <w:rPr>
          <w:noProof/>
        </w:rPr>
        <w:tab/>
        <w:t>909</w:t>
      </w:r>
    </w:p>
    <w:p w14:paraId="1A13744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10.1.14C.1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SS-SINR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909</w:t>
      </w:r>
    </w:p>
    <w:p w14:paraId="776000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10.1.14C.1.1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Aboslute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SS-SINR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909</w:t>
      </w:r>
    </w:p>
    <w:p w14:paraId="38FE8B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10.1.14C</w:t>
      </w:r>
      <w:r w:rsidRPr="00BA7E9A">
        <w:rPr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 of SS-SINR in FR1</w:t>
      </w:r>
      <w:r w:rsidRPr="00BA7E9A">
        <w:rPr>
          <w:noProof/>
        </w:rPr>
        <w:tab/>
        <w:t>910</w:t>
      </w:r>
    </w:p>
    <w:p w14:paraId="1842545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SINR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FR2</w:t>
      </w:r>
      <w:r w:rsidRPr="00BA7E9A">
        <w:rPr>
          <w:noProof/>
        </w:rPr>
        <w:tab/>
        <w:t>911</w:t>
      </w:r>
    </w:p>
    <w:p w14:paraId="43A9EF7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SS-SINR accuracy requirements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911</w:t>
      </w:r>
    </w:p>
    <w:p w14:paraId="695541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Aboslute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SS-SINR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911</w:t>
      </w:r>
    </w:p>
    <w:p w14:paraId="06B0B4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10.1.15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SS-SINR</w:t>
      </w:r>
      <w:r w:rsidRPr="00BA7E9A">
        <w:rPr>
          <w:noProof/>
        </w:rPr>
        <w:t xml:space="preserve"> in FR2</w:t>
      </w:r>
      <w:r w:rsidRPr="00BA7E9A">
        <w:rPr>
          <w:noProof/>
        </w:rPr>
        <w:tab/>
        <w:t>911</w:t>
      </w:r>
    </w:p>
    <w:p w14:paraId="4406BC3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CSI-SINR accuracy requirements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912</w:t>
      </w:r>
    </w:p>
    <w:p w14:paraId="516EBB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Aboslute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CSI-SINR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912</w:t>
      </w:r>
    </w:p>
    <w:p w14:paraId="200904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10.1.15.2.2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CSI-SINR</w:t>
      </w:r>
      <w:r w:rsidRPr="00BA7E9A">
        <w:rPr>
          <w:noProof/>
        </w:rPr>
        <w:t xml:space="preserve"> in FR2</w:t>
      </w:r>
      <w:r w:rsidRPr="00BA7E9A">
        <w:rPr>
          <w:noProof/>
        </w:rPr>
        <w:tab/>
        <w:t>913</w:t>
      </w:r>
    </w:p>
    <w:p w14:paraId="14F80B1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SINR report mapping</w:t>
      </w:r>
      <w:r w:rsidRPr="00BA7E9A">
        <w:rPr>
          <w:noProof/>
        </w:rPr>
        <w:tab/>
        <w:t>914</w:t>
      </w:r>
    </w:p>
    <w:p w14:paraId="0ACE65D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10.1.16.1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SS-SINR and CSI-SINR measurement report mapping</w:t>
      </w:r>
      <w:r w:rsidRPr="00BA7E9A">
        <w:rPr>
          <w:noProof/>
        </w:rPr>
        <w:tab/>
        <w:t>914</w:t>
      </w:r>
    </w:p>
    <w:p w14:paraId="2B26E0C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Power Headroom</w:t>
      </w:r>
      <w:r w:rsidRPr="00BA7E9A">
        <w:rPr>
          <w:noProof/>
        </w:rPr>
        <w:tab/>
        <w:t>915</w:t>
      </w:r>
    </w:p>
    <w:p w14:paraId="0D8AC23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Power Headroom Report</w:t>
      </w:r>
      <w:r w:rsidRPr="00BA7E9A">
        <w:rPr>
          <w:noProof/>
        </w:rPr>
        <w:tab/>
        <w:t>915</w:t>
      </w:r>
    </w:p>
    <w:p w14:paraId="1F494BC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10.1.17.1.1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Power Headroom Report Mapping</w:t>
      </w:r>
      <w:r w:rsidRPr="00BA7E9A">
        <w:rPr>
          <w:noProof/>
        </w:rPr>
        <w:tab/>
        <w:t>915</w:t>
      </w:r>
    </w:p>
    <w:p w14:paraId="59EC4FE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</w:t>
      </w:r>
      <w:r w:rsidRPr="00BA7E9A">
        <w:rPr>
          <w:rFonts w:cs="v4.2.0"/>
          <w:noProof/>
          <w:vertAlign w:val="subscript"/>
          <w:lang w:eastAsia="zh-CN"/>
        </w:rPr>
        <w:t>CMAX,c,f</w:t>
      </w:r>
      <w:r w:rsidRPr="00BA7E9A">
        <w:rPr>
          <w:noProof/>
        </w:rPr>
        <w:tab/>
        <w:t>916</w:t>
      </w:r>
    </w:p>
    <w:p w14:paraId="59C154F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Report Mapping</w:t>
      </w:r>
      <w:r w:rsidRPr="00BA7E9A">
        <w:rPr>
          <w:noProof/>
        </w:rPr>
        <w:tab/>
        <w:t>916</w:t>
      </w:r>
    </w:p>
    <w:p w14:paraId="68E6371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10.1.19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L1-RSRP accuracy requirements for FR1</w:t>
      </w:r>
      <w:r w:rsidRPr="00BA7E9A">
        <w:rPr>
          <w:noProof/>
        </w:rPr>
        <w:tab/>
        <w:t>916</w:t>
      </w:r>
    </w:p>
    <w:p w14:paraId="62DD3F2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10.1.19.1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SSB based L1-RSRP accuracy requirements</w:t>
      </w:r>
      <w:r w:rsidRPr="00BA7E9A">
        <w:rPr>
          <w:noProof/>
        </w:rPr>
        <w:tab/>
        <w:t>916</w:t>
      </w:r>
    </w:p>
    <w:p w14:paraId="5CCBCE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916</w:t>
      </w:r>
    </w:p>
    <w:p w14:paraId="11CD15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917</w:t>
      </w:r>
    </w:p>
    <w:p w14:paraId="03B85E8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10.1.19.2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CSI-RS based L1-RSRP accuracy requirements</w:t>
      </w:r>
      <w:r w:rsidRPr="00BA7E9A">
        <w:rPr>
          <w:noProof/>
        </w:rPr>
        <w:tab/>
        <w:t>918</w:t>
      </w:r>
    </w:p>
    <w:p w14:paraId="530F5C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918</w:t>
      </w:r>
    </w:p>
    <w:p w14:paraId="0F5D67B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10.1.19.2.2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919</w:t>
      </w:r>
    </w:p>
    <w:p w14:paraId="0D605B3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10.1.19C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L1-RSRP accuracy requirements for FR1 SAN</w:t>
      </w:r>
      <w:r w:rsidRPr="00BA7E9A">
        <w:rPr>
          <w:noProof/>
        </w:rPr>
        <w:tab/>
        <w:t>920</w:t>
      </w:r>
    </w:p>
    <w:p w14:paraId="44989D0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10.1.19C.1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SSB based L1-RSRP accuracy requirements</w:t>
      </w:r>
      <w:r w:rsidRPr="00BA7E9A">
        <w:rPr>
          <w:noProof/>
        </w:rPr>
        <w:tab/>
        <w:t>920</w:t>
      </w:r>
    </w:p>
    <w:p w14:paraId="2DCE0B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10.1.19C.1.1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920</w:t>
      </w:r>
    </w:p>
    <w:p w14:paraId="54AAC9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10.1.19C.1.2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921</w:t>
      </w:r>
    </w:p>
    <w:p w14:paraId="36F66DA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L1-RSRP accuracy requirements for FR2</w:t>
      </w:r>
      <w:r w:rsidRPr="00BA7E9A">
        <w:rPr>
          <w:noProof/>
        </w:rPr>
        <w:tab/>
        <w:t>921</w:t>
      </w:r>
    </w:p>
    <w:p w14:paraId="26DA0A6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SSB based L1-RSRP accuracy requirements</w:t>
      </w:r>
      <w:r w:rsidRPr="00BA7E9A">
        <w:rPr>
          <w:noProof/>
        </w:rPr>
        <w:tab/>
        <w:t>921</w:t>
      </w:r>
    </w:p>
    <w:p w14:paraId="15CE87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921</w:t>
      </w:r>
    </w:p>
    <w:p w14:paraId="2F3BE6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10.1.20.1.2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922</w:t>
      </w:r>
    </w:p>
    <w:p w14:paraId="2806134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CSI-RS based L1-RSRP accuracy requirements</w:t>
      </w:r>
      <w:r w:rsidRPr="00BA7E9A">
        <w:rPr>
          <w:noProof/>
        </w:rPr>
        <w:tab/>
        <w:t>923</w:t>
      </w:r>
    </w:p>
    <w:p w14:paraId="0C1EDB7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10.1.20.2.1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923</w:t>
      </w:r>
    </w:p>
    <w:p w14:paraId="16D65F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10.1.20.2.2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924</w:t>
      </w:r>
    </w:p>
    <w:p w14:paraId="391730A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SFTD accuracy requirements</w:t>
      </w:r>
      <w:r w:rsidRPr="00BA7E9A">
        <w:rPr>
          <w:noProof/>
        </w:rPr>
        <w:tab/>
        <w:t>925</w:t>
      </w:r>
    </w:p>
    <w:p w14:paraId="49B2A45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SFTD acuracy requirements for NE-DC</w:t>
      </w:r>
      <w:r w:rsidRPr="00BA7E9A">
        <w:rPr>
          <w:noProof/>
        </w:rPr>
        <w:tab/>
        <w:t>925</w:t>
      </w:r>
    </w:p>
    <w:p w14:paraId="6557EC2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SFTD acuracy requirements for NR-DC</w:t>
      </w:r>
      <w:r w:rsidRPr="00BA7E9A">
        <w:rPr>
          <w:noProof/>
        </w:rPr>
        <w:tab/>
        <w:t>927</w:t>
      </w:r>
    </w:p>
    <w:p w14:paraId="790C989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 frequency SFTD acuracy requirements</w:t>
      </w:r>
      <w:r w:rsidRPr="00BA7E9A">
        <w:rPr>
          <w:noProof/>
        </w:rPr>
        <w:tab/>
        <w:t>928</w:t>
      </w:r>
    </w:p>
    <w:p w14:paraId="7346F10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CLI measurement accuracy requirements</w:t>
      </w:r>
      <w:r w:rsidRPr="00BA7E9A">
        <w:rPr>
          <w:noProof/>
        </w:rPr>
        <w:tab/>
        <w:t>929</w:t>
      </w:r>
    </w:p>
    <w:p w14:paraId="0399BC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SRS-RSRP</w:t>
      </w:r>
      <w:r w:rsidRPr="00BA7E9A">
        <w:rPr>
          <w:noProof/>
        </w:rPr>
        <w:tab/>
        <w:t>929</w:t>
      </w:r>
    </w:p>
    <w:p w14:paraId="3BED49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SRS</w:t>
      </w:r>
      <w:r w:rsidRPr="00BA7E9A">
        <w:rPr>
          <w:noProof/>
          <w:lang w:val="en-US"/>
        </w:rPr>
        <w:t xml:space="preserve">-RSRP </w:t>
      </w:r>
      <w:r w:rsidRPr="00BA7E9A">
        <w:rPr>
          <w:noProof/>
        </w:rPr>
        <w:t>Accuracy</w:t>
      </w:r>
      <w:r w:rsidRPr="00BA7E9A">
        <w:rPr>
          <w:noProof/>
        </w:rPr>
        <w:tab/>
        <w:t>929</w:t>
      </w:r>
    </w:p>
    <w:p w14:paraId="192DBB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SRS-RSRP report mapping</w:t>
      </w:r>
      <w:r w:rsidRPr="00BA7E9A">
        <w:rPr>
          <w:noProof/>
        </w:rPr>
        <w:tab/>
        <w:t>931</w:t>
      </w:r>
    </w:p>
    <w:p w14:paraId="0A807D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10.1.22.2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CLI-RSSI</w:t>
      </w:r>
      <w:r w:rsidRPr="00BA7E9A">
        <w:rPr>
          <w:noProof/>
          <w:lang w:val="fr-FR"/>
        </w:rPr>
        <w:tab/>
        <w:t>931</w:t>
      </w:r>
    </w:p>
    <w:p w14:paraId="7E4CB5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10.1.22.2.1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CLI-RSSI Accuracy</w:t>
      </w:r>
      <w:r w:rsidRPr="00BA7E9A">
        <w:rPr>
          <w:noProof/>
          <w:lang w:val="fr-FR"/>
        </w:rPr>
        <w:tab/>
        <w:t>931</w:t>
      </w:r>
    </w:p>
    <w:p w14:paraId="5FDCB6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CLI-RSSI report mapping</w:t>
      </w:r>
      <w:r w:rsidRPr="00BA7E9A">
        <w:rPr>
          <w:noProof/>
        </w:rPr>
        <w:tab/>
        <w:t>932</w:t>
      </w:r>
    </w:p>
    <w:p w14:paraId="314EC72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933</w:t>
      </w:r>
    </w:p>
    <w:p w14:paraId="363B7B1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Introduction</w:t>
      </w:r>
      <w:r w:rsidRPr="00BA7E9A">
        <w:rPr>
          <w:noProof/>
        </w:rPr>
        <w:tab/>
        <w:t>933</w:t>
      </w:r>
    </w:p>
    <w:p w14:paraId="22EECDB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Accuracy Requirements</w:t>
      </w:r>
      <w:r w:rsidRPr="00BA7E9A">
        <w:rPr>
          <w:noProof/>
        </w:rPr>
        <w:tab/>
        <w:t>933</w:t>
      </w:r>
    </w:p>
    <w:p w14:paraId="3E57D36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Report mapping</w:t>
      </w:r>
      <w:r w:rsidRPr="00BA7E9A">
        <w:rPr>
          <w:noProof/>
        </w:rPr>
        <w:tab/>
        <w:t>943</w:t>
      </w:r>
    </w:p>
    <w:p w14:paraId="4A5701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DL RSTD Measurement Reporting</w:t>
      </w:r>
      <w:r w:rsidRPr="00BA7E9A">
        <w:rPr>
          <w:noProof/>
        </w:rPr>
        <w:tab/>
        <w:t>943</w:t>
      </w:r>
    </w:p>
    <w:p w14:paraId="06F08D5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Differential Reporting for DL RSTD Measurement</w:t>
      </w:r>
      <w:r w:rsidRPr="00BA7E9A">
        <w:rPr>
          <w:noProof/>
        </w:rPr>
        <w:tab/>
        <w:t>945</w:t>
      </w:r>
    </w:p>
    <w:p w14:paraId="556B83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Additional Path Report Mapping for DL RSTD</w:t>
      </w:r>
      <w:r w:rsidRPr="00BA7E9A">
        <w:rPr>
          <w:noProof/>
        </w:rPr>
        <w:tab/>
        <w:t>947</w:t>
      </w:r>
    </w:p>
    <w:p w14:paraId="189CA16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 Measurements</w:t>
      </w:r>
      <w:r w:rsidRPr="00BA7E9A">
        <w:rPr>
          <w:noProof/>
        </w:rPr>
        <w:tab/>
        <w:t>949</w:t>
      </w:r>
    </w:p>
    <w:p w14:paraId="4BE8622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949</w:t>
      </w:r>
    </w:p>
    <w:p w14:paraId="2D0A506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Accuracy Requirements</w:t>
      </w:r>
      <w:r w:rsidRPr="00BA7E9A">
        <w:rPr>
          <w:noProof/>
        </w:rPr>
        <w:tab/>
        <w:t>949</w:t>
      </w:r>
    </w:p>
    <w:p w14:paraId="7FBC52C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</w:t>
      </w:r>
      <w:r w:rsidRPr="00BA7E9A">
        <w:rPr>
          <w:noProof/>
        </w:rPr>
        <w:t>bsolute PRS RSRP accuracy</w:t>
      </w:r>
      <w:r w:rsidRPr="00BA7E9A">
        <w:rPr>
          <w:noProof/>
        </w:rPr>
        <w:tab/>
        <w:t>949</w:t>
      </w:r>
    </w:p>
    <w:p w14:paraId="76C01B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10.1.24.2.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Relative</w:t>
      </w:r>
      <w:r w:rsidRPr="00BA7E9A">
        <w:rPr>
          <w:noProof/>
        </w:rPr>
        <w:t xml:space="preserve"> PRS RSRP accuracy</w:t>
      </w:r>
      <w:r w:rsidRPr="00BA7E9A">
        <w:rPr>
          <w:noProof/>
        </w:rPr>
        <w:tab/>
        <w:t>953</w:t>
      </w:r>
    </w:p>
    <w:p w14:paraId="42FEC3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Report mapping</w:t>
      </w:r>
      <w:r w:rsidRPr="00BA7E9A">
        <w:rPr>
          <w:noProof/>
        </w:rPr>
        <w:tab/>
        <w:t>957</w:t>
      </w:r>
    </w:p>
    <w:p w14:paraId="42A2CD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10.1.24.</w:t>
      </w:r>
      <w:r w:rsidRPr="00BA7E9A">
        <w:rPr>
          <w:noProof/>
          <w:lang w:eastAsia="zh-CN"/>
        </w:rPr>
        <w:t>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Absolute PRS-RSRP Measurement R</w:t>
      </w:r>
      <w:r w:rsidRPr="00BA7E9A">
        <w:rPr>
          <w:noProof/>
        </w:rPr>
        <w:t xml:space="preserve">eport </w:t>
      </w:r>
      <w:r w:rsidRPr="00BA7E9A">
        <w:rPr>
          <w:noProof/>
          <w:lang w:eastAsia="zh-CN"/>
        </w:rPr>
        <w:t>M</w:t>
      </w:r>
      <w:r w:rsidRPr="00BA7E9A">
        <w:rPr>
          <w:noProof/>
        </w:rPr>
        <w:t>apping</w:t>
      </w:r>
      <w:r w:rsidRPr="00BA7E9A">
        <w:rPr>
          <w:noProof/>
        </w:rPr>
        <w:tab/>
        <w:t>957</w:t>
      </w:r>
    </w:p>
    <w:p w14:paraId="7AA616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10.1.24.</w:t>
      </w:r>
      <w:r w:rsidRPr="00BA7E9A">
        <w:rPr>
          <w:noProof/>
          <w:lang w:eastAsia="zh-CN"/>
        </w:rPr>
        <w:t>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Differential Repor</w:t>
      </w:r>
      <w:r w:rsidRPr="00BA7E9A">
        <w:rPr>
          <w:noProof/>
          <w:lang w:eastAsia="zh-CN"/>
        </w:rPr>
        <w:t xml:space="preserve">t Mapping </w:t>
      </w:r>
      <w:r w:rsidRPr="00BA7E9A">
        <w:rPr>
          <w:noProof/>
        </w:rPr>
        <w:t>for PRS-RSRP Measurement</w:t>
      </w:r>
      <w:r w:rsidRPr="00BA7E9A">
        <w:rPr>
          <w:noProof/>
        </w:rPr>
        <w:tab/>
        <w:t>958</w:t>
      </w:r>
    </w:p>
    <w:p w14:paraId="50AEC77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960</w:t>
      </w:r>
    </w:p>
    <w:p w14:paraId="5C26324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960</w:t>
      </w:r>
    </w:p>
    <w:p w14:paraId="4064EE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Accuracy Requirements</w:t>
      </w:r>
      <w:r w:rsidRPr="00BA7E9A">
        <w:rPr>
          <w:noProof/>
        </w:rPr>
        <w:tab/>
        <w:t>960</w:t>
      </w:r>
    </w:p>
    <w:p w14:paraId="7B316E7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Report mapping</w:t>
      </w:r>
      <w:r w:rsidRPr="00BA7E9A">
        <w:rPr>
          <w:noProof/>
        </w:rPr>
        <w:tab/>
        <w:t>973</w:t>
      </w:r>
    </w:p>
    <w:p w14:paraId="3268F1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UE Rx-Tx Measurement Report Mapping</w:t>
      </w:r>
      <w:r w:rsidRPr="00BA7E9A">
        <w:rPr>
          <w:noProof/>
        </w:rPr>
        <w:tab/>
        <w:t>973</w:t>
      </w:r>
    </w:p>
    <w:p w14:paraId="7F00D7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Differential UE Rx-Tx Measurement Report Mapping</w:t>
      </w:r>
      <w:r w:rsidRPr="00BA7E9A">
        <w:rPr>
          <w:noProof/>
        </w:rPr>
        <w:tab/>
        <w:t>975</w:t>
      </w:r>
    </w:p>
    <w:p w14:paraId="5E63AAD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Additional Path Report Mapping for UE Rx-Tx Time Difference</w:t>
      </w:r>
      <w:r w:rsidRPr="00BA7E9A">
        <w:rPr>
          <w:noProof/>
        </w:rPr>
        <w:tab/>
        <w:t>976</w:t>
      </w:r>
    </w:p>
    <w:p w14:paraId="309DCC2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FR2 P-MPR report</w:t>
      </w:r>
      <w:r w:rsidRPr="00BA7E9A">
        <w:rPr>
          <w:noProof/>
        </w:rPr>
        <w:tab/>
        <w:t>978</w:t>
      </w:r>
    </w:p>
    <w:p w14:paraId="30ADCA0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Report mapping</w:t>
      </w:r>
      <w:r w:rsidRPr="00BA7E9A">
        <w:rPr>
          <w:noProof/>
        </w:rPr>
        <w:tab/>
        <w:t>978</w:t>
      </w:r>
    </w:p>
    <w:p w14:paraId="162C9B4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L1-SINR accuracy requirements for FR1</w:t>
      </w:r>
      <w:r w:rsidRPr="00BA7E9A">
        <w:rPr>
          <w:noProof/>
        </w:rPr>
        <w:tab/>
        <w:t>978</w:t>
      </w:r>
    </w:p>
    <w:p w14:paraId="484CDA3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L1-SINR accuracy requirements with CSI-RS based CMR and no dedicated IMR configured</w:t>
      </w:r>
      <w:r w:rsidRPr="00BA7E9A">
        <w:rPr>
          <w:noProof/>
        </w:rPr>
        <w:tab/>
        <w:t>978</w:t>
      </w:r>
    </w:p>
    <w:p w14:paraId="475D36E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978</w:t>
      </w:r>
    </w:p>
    <w:p w14:paraId="5E0FB5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979</w:t>
      </w:r>
    </w:p>
    <w:p w14:paraId="1BBD4A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L1-SINR accuracy requirements with SSB based CMR and dedicated IMR configured</w:t>
      </w:r>
      <w:r w:rsidRPr="00BA7E9A">
        <w:rPr>
          <w:noProof/>
        </w:rPr>
        <w:tab/>
        <w:t>980</w:t>
      </w:r>
    </w:p>
    <w:p w14:paraId="47EBFE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980</w:t>
      </w:r>
    </w:p>
    <w:p w14:paraId="4385E4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981</w:t>
      </w:r>
    </w:p>
    <w:p w14:paraId="02A1706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L1-SINR accuracy requirements with CSI-RS based CMR and dedicated IMR configured</w:t>
      </w:r>
      <w:r w:rsidRPr="00BA7E9A">
        <w:rPr>
          <w:noProof/>
        </w:rPr>
        <w:tab/>
        <w:t>983</w:t>
      </w:r>
    </w:p>
    <w:p w14:paraId="0661C67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983</w:t>
      </w:r>
    </w:p>
    <w:p w14:paraId="700742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10.1.27.3.2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985</w:t>
      </w:r>
    </w:p>
    <w:p w14:paraId="6188A0D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10.1.28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L1-SINR accuracy requirements for FR2</w:t>
      </w:r>
      <w:r w:rsidRPr="00BA7E9A">
        <w:rPr>
          <w:noProof/>
        </w:rPr>
        <w:tab/>
        <w:t>986</w:t>
      </w:r>
    </w:p>
    <w:p w14:paraId="518E5CD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10.1.29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RSRQ accuracy requirements under CCA</w:t>
      </w:r>
      <w:r w:rsidRPr="00BA7E9A">
        <w:rPr>
          <w:noProof/>
        </w:rPr>
        <w:tab/>
        <w:t>993</w:t>
      </w:r>
    </w:p>
    <w:p w14:paraId="5D8CD26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10.1.29.1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SS-RSRQ accuracy requirements in FR1</w:t>
      </w:r>
      <w:r w:rsidRPr="00BA7E9A">
        <w:rPr>
          <w:noProof/>
        </w:rPr>
        <w:tab/>
        <w:t>993</w:t>
      </w:r>
    </w:p>
    <w:p w14:paraId="7E700C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29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SS-RSRQ </w:t>
      </w:r>
      <w:r w:rsidRPr="00BA7E9A">
        <w:rPr>
          <w:noProof/>
        </w:rPr>
        <w:t>Accuracy</w:t>
      </w:r>
      <w:r w:rsidRPr="00BA7E9A">
        <w:rPr>
          <w:noProof/>
        </w:rPr>
        <w:tab/>
        <w:t>993</w:t>
      </w:r>
    </w:p>
    <w:p w14:paraId="2BA944A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Inter-frequency RSRQ accuracy requirements under CCA</w:t>
      </w:r>
      <w:r w:rsidRPr="00BA7E9A">
        <w:rPr>
          <w:noProof/>
        </w:rPr>
        <w:tab/>
        <w:t>993</w:t>
      </w:r>
    </w:p>
    <w:p w14:paraId="17BBD5D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10.1.30.1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SS-RSRQ accuracy requirements in FR1</w:t>
      </w:r>
      <w:r w:rsidRPr="00BA7E9A">
        <w:rPr>
          <w:noProof/>
        </w:rPr>
        <w:tab/>
        <w:t>993</w:t>
      </w:r>
    </w:p>
    <w:p w14:paraId="1C07A02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10.1.30.1.1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Aboslute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</w:rPr>
        <w:tab/>
        <w:t>993</w:t>
      </w:r>
    </w:p>
    <w:p w14:paraId="6B96D1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.30.1.2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</w:rPr>
        <w:tab/>
        <w:t>994</w:t>
      </w:r>
    </w:p>
    <w:p w14:paraId="13F3E2F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10.1.31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Intra-frequency SINR accuracy requirements </w:t>
      </w:r>
      <w:r w:rsidRPr="00BA7E9A">
        <w:rPr>
          <w:noProof/>
          <w:lang w:val="en-US" w:eastAsia="zh-CN"/>
        </w:rPr>
        <w:t>under CCA</w:t>
      </w:r>
      <w:r w:rsidRPr="00BA7E9A">
        <w:rPr>
          <w:noProof/>
        </w:rPr>
        <w:tab/>
        <w:t>995</w:t>
      </w:r>
    </w:p>
    <w:p w14:paraId="0E56749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10.1.31.1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SS-SINR accuracy requirements in FR1</w:t>
      </w:r>
      <w:r w:rsidRPr="00BA7E9A">
        <w:rPr>
          <w:noProof/>
        </w:rPr>
        <w:tab/>
        <w:t>995</w:t>
      </w:r>
    </w:p>
    <w:p w14:paraId="25C3CF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10.1.31</w:t>
      </w:r>
      <w:r w:rsidRPr="00BA7E9A">
        <w:rPr>
          <w:noProof/>
        </w:rPr>
        <w:t>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SS-SINR </w:t>
      </w:r>
      <w:r w:rsidRPr="00BA7E9A">
        <w:rPr>
          <w:noProof/>
        </w:rPr>
        <w:t>Accuracy</w:t>
      </w:r>
      <w:r w:rsidRPr="00BA7E9A">
        <w:rPr>
          <w:noProof/>
        </w:rPr>
        <w:tab/>
        <w:t>995</w:t>
      </w:r>
    </w:p>
    <w:p w14:paraId="6406AFA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10.1.32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SINR accuracy requirements </w:t>
      </w:r>
      <w:r w:rsidRPr="00BA7E9A">
        <w:rPr>
          <w:noProof/>
          <w:lang w:val="en-US" w:eastAsia="zh-CN"/>
        </w:rPr>
        <w:t>under CCA</w:t>
      </w:r>
      <w:r w:rsidRPr="00BA7E9A">
        <w:rPr>
          <w:noProof/>
        </w:rPr>
        <w:tab/>
        <w:t>995</w:t>
      </w:r>
    </w:p>
    <w:p w14:paraId="6F8C7F0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10.1.32.1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SS-SINR accuracy requirements in FR1</w:t>
      </w:r>
      <w:r w:rsidRPr="00BA7E9A">
        <w:rPr>
          <w:noProof/>
        </w:rPr>
        <w:tab/>
        <w:t>995</w:t>
      </w:r>
    </w:p>
    <w:p w14:paraId="7BF199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lastRenderedPageBreak/>
        <w:t>10.1.32.1.1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Aboslute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SS-SINR</w:t>
      </w:r>
      <w:r w:rsidRPr="00BA7E9A">
        <w:rPr>
          <w:noProof/>
        </w:rPr>
        <w:tab/>
        <w:t>995</w:t>
      </w:r>
    </w:p>
    <w:p w14:paraId="7EA986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10.1.32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SS-SINR</w:t>
      </w:r>
      <w:r w:rsidRPr="00BA7E9A">
        <w:rPr>
          <w:noProof/>
        </w:rPr>
        <w:tab/>
        <w:t>996</w:t>
      </w:r>
    </w:p>
    <w:p w14:paraId="48A4A77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L1-RSRP accuracy requirements under CCA</w:t>
      </w:r>
      <w:r w:rsidRPr="00BA7E9A">
        <w:rPr>
          <w:noProof/>
        </w:rPr>
        <w:tab/>
        <w:t>997</w:t>
      </w:r>
    </w:p>
    <w:p w14:paraId="6FB916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SSB based L1-RSRP accuracy requirements in FR1</w:t>
      </w:r>
      <w:r w:rsidRPr="00BA7E9A">
        <w:rPr>
          <w:noProof/>
        </w:rPr>
        <w:tab/>
        <w:t>997</w:t>
      </w:r>
    </w:p>
    <w:p w14:paraId="2AA62A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997</w:t>
      </w:r>
    </w:p>
    <w:p w14:paraId="43BD49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997</w:t>
      </w:r>
    </w:p>
    <w:p w14:paraId="4FBBD73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RSSI measurements under CCA</w:t>
      </w:r>
      <w:r w:rsidRPr="00BA7E9A">
        <w:rPr>
          <w:noProof/>
        </w:rPr>
        <w:tab/>
        <w:t>998</w:t>
      </w:r>
    </w:p>
    <w:p w14:paraId="743BC11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absolute RSSI measurement accuracy requirements in FR1</w:t>
      </w:r>
      <w:r w:rsidRPr="00BA7E9A">
        <w:rPr>
          <w:noProof/>
        </w:rPr>
        <w:tab/>
        <w:t>998</w:t>
      </w:r>
    </w:p>
    <w:p w14:paraId="336AF84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Inter-frequency absolute RSSI measurement accuracy requirements in FR1</w:t>
      </w:r>
      <w:r w:rsidRPr="00BA7E9A">
        <w:rPr>
          <w:noProof/>
        </w:rPr>
        <w:tab/>
        <w:t>998</w:t>
      </w:r>
    </w:p>
    <w:p w14:paraId="29C397B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RSSI measurement report mapping</w:t>
      </w:r>
      <w:r w:rsidRPr="00BA7E9A">
        <w:rPr>
          <w:noProof/>
        </w:rPr>
        <w:tab/>
        <w:t>998</w:t>
      </w:r>
    </w:p>
    <w:p w14:paraId="4FA0B5E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10.1.35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Channel occupancy measurements under CCA</w:t>
      </w:r>
      <w:r w:rsidRPr="00BA7E9A">
        <w:rPr>
          <w:noProof/>
        </w:rPr>
        <w:tab/>
        <w:t>999</w:t>
      </w:r>
    </w:p>
    <w:p w14:paraId="636F380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channel occupancy measurement accuracy requirements in FR1</w:t>
      </w:r>
      <w:r w:rsidRPr="00BA7E9A">
        <w:rPr>
          <w:noProof/>
        </w:rPr>
        <w:tab/>
        <w:t>999</w:t>
      </w:r>
    </w:p>
    <w:p w14:paraId="3CC47D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10.1.35.2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Inter-frequency channel occupancy measurement accuracy requirements in FR1</w:t>
      </w:r>
      <w:r w:rsidRPr="00BA7E9A">
        <w:rPr>
          <w:noProof/>
        </w:rPr>
        <w:tab/>
        <w:t>999</w:t>
      </w:r>
    </w:p>
    <w:p w14:paraId="590D344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RSRP accuracy requirements under CCA</w:t>
      </w:r>
      <w:r w:rsidRPr="00BA7E9A">
        <w:rPr>
          <w:noProof/>
        </w:rPr>
        <w:tab/>
        <w:t>999</w:t>
      </w:r>
    </w:p>
    <w:p w14:paraId="6A9BC55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10.1.36.1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SS-RSRP accuracy requirements in FR1</w:t>
      </w:r>
      <w:r w:rsidRPr="00BA7E9A">
        <w:rPr>
          <w:noProof/>
        </w:rPr>
        <w:tab/>
        <w:t>999</w:t>
      </w:r>
    </w:p>
    <w:p w14:paraId="74EF49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999</w:t>
      </w:r>
    </w:p>
    <w:p w14:paraId="1ADF5B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1000</w:t>
      </w:r>
    </w:p>
    <w:p w14:paraId="05C7B1A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10.1.37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RSRP accuracy requirements </w:t>
      </w:r>
      <w:r w:rsidRPr="00BA7E9A">
        <w:rPr>
          <w:noProof/>
          <w:lang w:val="en-US" w:eastAsia="zh-CN"/>
        </w:rPr>
        <w:t>under CCA</w:t>
      </w:r>
      <w:r w:rsidRPr="00BA7E9A">
        <w:rPr>
          <w:noProof/>
        </w:rPr>
        <w:tab/>
        <w:t>1001</w:t>
      </w:r>
    </w:p>
    <w:p w14:paraId="58F6F21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10.1.37.1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SS-RSRP accuracy requirements in FR1</w:t>
      </w:r>
      <w:r w:rsidRPr="00BA7E9A">
        <w:rPr>
          <w:noProof/>
        </w:rPr>
        <w:tab/>
        <w:t>1001</w:t>
      </w:r>
    </w:p>
    <w:p w14:paraId="14B22C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10.1.37.1.1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Absolute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SS-RSRP</w:t>
      </w:r>
      <w:r w:rsidRPr="00BA7E9A">
        <w:rPr>
          <w:noProof/>
        </w:rPr>
        <w:tab/>
        <w:t>1001</w:t>
      </w:r>
    </w:p>
    <w:p w14:paraId="12603E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 of SS-RSRP</w:t>
      </w:r>
      <w:r w:rsidRPr="00BA7E9A">
        <w:rPr>
          <w:noProof/>
        </w:rPr>
        <w:tab/>
        <w:t>1001</w:t>
      </w:r>
    </w:p>
    <w:p w14:paraId="11503E5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</w:rPr>
        <w:t>10.1.38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</w:rPr>
        <w:t>PRS</w:t>
      </w:r>
      <w:r w:rsidRPr="00BA7E9A">
        <w:rPr>
          <w:rFonts w:eastAsia="SimSun"/>
          <w:noProof/>
          <w:lang w:val="en-US"/>
        </w:rPr>
        <w:t xml:space="preserve">-RSRPP </w:t>
      </w:r>
      <w:r w:rsidRPr="00BA7E9A">
        <w:rPr>
          <w:rFonts w:eastAsia="SimSun"/>
          <w:noProof/>
        </w:rPr>
        <w:t>Measurements</w:t>
      </w:r>
      <w:r w:rsidRPr="00BA7E9A">
        <w:rPr>
          <w:noProof/>
        </w:rPr>
        <w:tab/>
        <w:t>1002</w:t>
      </w:r>
    </w:p>
    <w:p w14:paraId="4E74A03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10.1.38.1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Introduction</w:t>
      </w:r>
      <w:r w:rsidRPr="00BA7E9A">
        <w:rPr>
          <w:noProof/>
        </w:rPr>
        <w:tab/>
        <w:t>1002</w:t>
      </w:r>
    </w:p>
    <w:p w14:paraId="6B334D8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10.1.38.2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Measurement Accuracy Requirements</w:t>
      </w:r>
      <w:r w:rsidRPr="00BA7E9A">
        <w:rPr>
          <w:noProof/>
        </w:rPr>
        <w:tab/>
        <w:t>1002</w:t>
      </w:r>
    </w:p>
    <w:p w14:paraId="2A32DF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10.1.38.2.1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A</w:t>
      </w:r>
      <w:r w:rsidRPr="00BA7E9A">
        <w:rPr>
          <w:rFonts w:eastAsiaTheme="minorEastAsia"/>
          <w:noProof/>
        </w:rPr>
        <w:t>bsolute PRS RSRP</w:t>
      </w:r>
      <w:r w:rsidRPr="00BA7E9A">
        <w:rPr>
          <w:rFonts w:eastAsiaTheme="minorEastAsia"/>
          <w:noProof/>
          <w:lang w:eastAsia="zh-CN"/>
        </w:rPr>
        <w:t>P</w:t>
      </w:r>
      <w:r w:rsidRPr="00BA7E9A">
        <w:rPr>
          <w:rFonts w:eastAsiaTheme="minorEastAsia"/>
          <w:noProof/>
        </w:rPr>
        <w:t xml:space="preserve"> accuracy</w:t>
      </w:r>
      <w:r w:rsidRPr="00BA7E9A">
        <w:rPr>
          <w:noProof/>
        </w:rPr>
        <w:tab/>
        <w:t>1002</w:t>
      </w:r>
    </w:p>
    <w:p w14:paraId="7CB35F0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10.1.38.3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Report mapping</w:t>
      </w:r>
      <w:r w:rsidRPr="00BA7E9A">
        <w:rPr>
          <w:noProof/>
        </w:rPr>
        <w:tab/>
        <w:t>1006</w:t>
      </w:r>
    </w:p>
    <w:p w14:paraId="08523D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10.1.38.</w:t>
      </w:r>
      <w:r w:rsidRPr="00BA7E9A">
        <w:rPr>
          <w:rFonts w:eastAsiaTheme="minorEastAsia"/>
          <w:noProof/>
          <w:lang w:eastAsia="zh-CN"/>
        </w:rPr>
        <w:t>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Absolute PRS-RSRPP Measurement R</w:t>
      </w:r>
      <w:r w:rsidRPr="00BA7E9A">
        <w:rPr>
          <w:rFonts w:eastAsiaTheme="minorEastAsia"/>
          <w:noProof/>
        </w:rPr>
        <w:t xml:space="preserve">eport </w:t>
      </w:r>
      <w:r w:rsidRPr="00BA7E9A">
        <w:rPr>
          <w:rFonts w:eastAsiaTheme="minorEastAsia"/>
          <w:noProof/>
          <w:lang w:eastAsia="zh-CN"/>
        </w:rPr>
        <w:t>M</w:t>
      </w:r>
      <w:r w:rsidRPr="00BA7E9A">
        <w:rPr>
          <w:rFonts w:eastAsiaTheme="minorEastAsia"/>
          <w:noProof/>
        </w:rPr>
        <w:t>apping</w:t>
      </w:r>
      <w:r w:rsidRPr="00BA7E9A">
        <w:rPr>
          <w:noProof/>
        </w:rPr>
        <w:tab/>
        <w:t>1006</w:t>
      </w:r>
    </w:p>
    <w:p w14:paraId="560E584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10.1.38.</w:t>
      </w:r>
      <w:r w:rsidRPr="00BA7E9A">
        <w:rPr>
          <w:rFonts w:eastAsiaTheme="minorEastAsia"/>
          <w:noProof/>
          <w:lang w:eastAsia="zh-CN"/>
        </w:rPr>
        <w:t>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Differential Repor</w:t>
      </w:r>
      <w:r w:rsidRPr="00BA7E9A">
        <w:rPr>
          <w:rFonts w:eastAsiaTheme="minorEastAsia"/>
          <w:noProof/>
          <w:lang w:eastAsia="zh-CN"/>
        </w:rPr>
        <w:t xml:space="preserve">t Mapping </w:t>
      </w:r>
      <w:r w:rsidRPr="00BA7E9A">
        <w:rPr>
          <w:rFonts w:eastAsiaTheme="minorEastAsia"/>
          <w:noProof/>
        </w:rPr>
        <w:t>for PRS-RSRPP Measurement</w:t>
      </w:r>
      <w:r w:rsidRPr="00BA7E9A">
        <w:rPr>
          <w:noProof/>
        </w:rPr>
        <w:tab/>
        <w:t>1007</w:t>
      </w:r>
    </w:p>
    <w:p w14:paraId="7F5E650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10.1.39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UE Rx-Tx time difference measurements for RTT-based PDC</w:t>
      </w:r>
      <w:r w:rsidRPr="00BA7E9A">
        <w:rPr>
          <w:noProof/>
        </w:rPr>
        <w:tab/>
        <w:t>1008</w:t>
      </w:r>
    </w:p>
    <w:p w14:paraId="63569C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Introduction</w:t>
      </w:r>
      <w:r w:rsidRPr="00BA7E9A">
        <w:rPr>
          <w:noProof/>
        </w:rPr>
        <w:tab/>
        <w:t>1008</w:t>
      </w:r>
    </w:p>
    <w:p w14:paraId="0CB813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Measurement Accuracy Requirements for PRS</w:t>
      </w:r>
      <w:r w:rsidRPr="00BA7E9A">
        <w:rPr>
          <w:noProof/>
        </w:rPr>
        <w:tab/>
        <w:t>1008</w:t>
      </w:r>
    </w:p>
    <w:p w14:paraId="0CDCEF7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10.1.39.3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Measurement Accuracy Requirements for TRS</w:t>
      </w:r>
      <w:r w:rsidRPr="00BA7E9A">
        <w:rPr>
          <w:noProof/>
        </w:rPr>
        <w:tab/>
        <w:t>1012</w:t>
      </w:r>
    </w:p>
    <w:p w14:paraId="12DBD7C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10.1.40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Measurement Accuracy Requirements for Propagation Delay Compensation</w:t>
      </w:r>
      <w:r w:rsidRPr="00BA7E9A">
        <w:rPr>
          <w:noProof/>
        </w:rPr>
        <w:tab/>
        <w:t>1015</w:t>
      </w:r>
    </w:p>
    <w:p w14:paraId="16F22A4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i/>
          <w:iCs/>
          <w:noProof/>
        </w:rPr>
        <w:t>10.1.40.1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Measurement Accuracy Requirements for PRS</w:t>
      </w:r>
      <w:r w:rsidRPr="00BA7E9A">
        <w:rPr>
          <w:noProof/>
        </w:rPr>
        <w:tab/>
        <w:t>1015</w:t>
      </w:r>
    </w:p>
    <w:p w14:paraId="634C29E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10.1.40.2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Accuracy Requirements for TRS</w:t>
      </w:r>
      <w:r w:rsidRPr="00BA7E9A">
        <w:rPr>
          <w:noProof/>
        </w:rPr>
        <w:tab/>
        <w:t>1018</w:t>
      </w:r>
    </w:p>
    <w:p w14:paraId="7BF13DE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measurements for RedCap</w:t>
      </w:r>
      <w:r w:rsidRPr="00BA7E9A">
        <w:rPr>
          <w:noProof/>
        </w:rPr>
        <w:tab/>
        <w:t>1021</w:t>
      </w:r>
    </w:p>
    <w:p w14:paraId="70E12B8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1021</w:t>
      </w:r>
    </w:p>
    <w:p w14:paraId="094F94B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RSRP accuracy requirements for FR1</w:t>
      </w:r>
      <w:r w:rsidRPr="00BA7E9A">
        <w:rPr>
          <w:noProof/>
        </w:rPr>
        <w:tab/>
        <w:t>1021</w:t>
      </w:r>
    </w:p>
    <w:p w14:paraId="4D08ECA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SS-RSRP accuracy requirements</w:t>
      </w:r>
      <w:r w:rsidRPr="00BA7E9A">
        <w:rPr>
          <w:noProof/>
        </w:rPr>
        <w:tab/>
        <w:t>1021</w:t>
      </w:r>
    </w:p>
    <w:p w14:paraId="6A6B70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1021</w:t>
      </w:r>
    </w:p>
    <w:p w14:paraId="36CE64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1022</w:t>
      </w:r>
    </w:p>
    <w:p w14:paraId="26F46EE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RSRP accuracy requirements for FR2</w:t>
      </w:r>
      <w:r w:rsidRPr="00BA7E9A">
        <w:rPr>
          <w:noProof/>
        </w:rPr>
        <w:tab/>
        <w:t>1023</w:t>
      </w:r>
    </w:p>
    <w:p w14:paraId="0A4F938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SS-RSRP accuracy requirements</w:t>
      </w:r>
      <w:r w:rsidRPr="00BA7E9A">
        <w:rPr>
          <w:noProof/>
        </w:rPr>
        <w:tab/>
        <w:t>1023</w:t>
      </w:r>
    </w:p>
    <w:p w14:paraId="29DB3B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/>
        </w:rPr>
        <w:t xml:space="preserve">SS-RSRP </w:t>
      </w:r>
      <w:r w:rsidRPr="00BA7E9A">
        <w:rPr>
          <w:noProof/>
        </w:rPr>
        <w:t>Accuracy</w:t>
      </w:r>
      <w:r w:rsidRPr="00BA7E9A">
        <w:rPr>
          <w:noProof/>
        </w:rPr>
        <w:tab/>
        <w:t>1023</w:t>
      </w:r>
    </w:p>
    <w:p w14:paraId="5A986D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SS-RSRP Accuracy</w:t>
      </w:r>
      <w:r w:rsidRPr="00BA7E9A">
        <w:rPr>
          <w:noProof/>
        </w:rPr>
        <w:tab/>
        <w:t>1023</w:t>
      </w:r>
    </w:p>
    <w:p w14:paraId="249DD69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RSRP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FR1</w:t>
      </w:r>
      <w:r w:rsidRPr="00BA7E9A">
        <w:rPr>
          <w:noProof/>
        </w:rPr>
        <w:tab/>
        <w:t>1023</w:t>
      </w:r>
    </w:p>
    <w:p w14:paraId="563DFA0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SS-RSRP accuracy requirements</w:t>
      </w:r>
      <w:r w:rsidRPr="00BA7E9A">
        <w:rPr>
          <w:noProof/>
        </w:rPr>
        <w:tab/>
        <w:t>1023</w:t>
      </w:r>
    </w:p>
    <w:p w14:paraId="22AEC2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Absolute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SS-RSRP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1023</w:t>
      </w:r>
    </w:p>
    <w:p w14:paraId="2566AE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 of SS-RSRP in FR1</w:t>
      </w:r>
      <w:r w:rsidRPr="00BA7E9A">
        <w:rPr>
          <w:noProof/>
        </w:rPr>
        <w:tab/>
        <w:t>1024</w:t>
      </w:r>
    </w:p>
    <w:p w14:paraId="6F2F7D9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Inter-frequency RSRP accuracy requirements for FR2</w:t>
      </w:r>
      <w:r w:rsidRPr="00BA7E9A">
        <w:rPr>
          <w:noProof/>
        </w:rPr>
        <w:tab/>
        <w:t>1025</w:t>
      </w:r>
    </w:p>
    <w:p w14:paraId="0BF0E5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Inter-frequency SS-RSRP accuracy requirements</w:t>
      </w:r>
      <w:r w:rsidRPr="00BA7E9A">
        <w:rPr>
          <w:noProof/>
        </w:rPr>
        <w:tab/>
        <w:t>1025</w:t>
      </w:r>
    </w:p>
    <w:p w14:paraId="33A2AC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Absolute SS-RSRP Accuracy</w:t>
      </w:r>
      <w:r w:rsidRPr="00BA7E9A">
        <w:rPr>
          <w:noProof/>
        </w:rPr>
        <w:tab/>
        <w:t>1025</w:t>
      </w:r>
    </w:p>
    <w:p w14:paraId="02B090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Relative SS-RSRP Accuracy</w:t>
      </w:r>
      <w:r w:rsidRPr="00BA7E9A">
        <w:rPr>
          <w:noProof/>
        </w:rPr>
        <w:tab/>
        <w:t>1025</w:t>
      </w:r>
    </w:p>
    <w:p w14:paraId="4A9F782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10.1A.6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RSRQ accuracy requirements for FR1</w:t>
      </w:r>
      <w:r w:rsidRPr="00BA7E9A">
        <w:rPr>
          <w:noProof/>
        </w:rPr>
        <w:tab/>
        <w:t>1025</w:t>
      </w:r>
    </w:p>
    <w:p w14:paraId="62D27D9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SS-RSRQ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1025</w:t>
      </w:r>
    </w:p>
    <w:p w14:paraId="4028E4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</w:t>
      </w:r>
      <w:r w:rsidRPr="00BA7E9A">
        <w:rPr>
          <w:noProof/>
        </w:rPr>
        <w:t>1A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6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SS-RSRQ </w:t>
      </w:r>
      <w:r w:rsidRPr="00BA7E9A">
        <w:rPr>
          <w:noProof/>
        </w:rPr>
        <w:t>Accuracy in FR1</w:t>
      </w:r>
      <w:r w:rsidRPr="00BA7E9A">
        <w:rPr>
          <w:noProof/>
        </w:rPr>
        <w:tab/>
        <w:t>1025</w:t>
      </w:r>
    </w:p>
    <w:p w14:paraId="7BD393E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10.1A.7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RSRQ accuracy requirements for FR2</w:t>
      </w:r>
      <w:r w:rsidRPr="00BA7E9A">
        <w:rPr>
          <w:noProof/>
        </w:rPr>
        <w:tab/>
        <w:t>1026</w:t>
      </w:r>
    </w:p>
    <w:p w14:paraId="7EDE4A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10.1A.7.</w:t>
      </w:r>
      <w:r w:rsidRPr="00BA7E9A">
        <w:rPr>
          <w:noProof/>
          <w:lang w:val="en-US"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</w:t>
      </w:r>
      <w:r w:rsidRPr="00BA7E9A">
        <w:rPr>
          <w:noProof/>
          <w:lang w:val="en-US"/>
        </w:rPr>
        <w:t xml:space="preserve">-frequency </w:t>
      </w:r>
      <w:r w:rsidRPr="00BA7E9A">
        <w:rPr>
          <w:noProof/>
          <w:lang w:val="en-US" w:eastAsia="ko-KR"/>
        </w:rPr>
        <w:t>SS-RSRQ</w:t>
      </w:r>
      <w:r w:rsidRPr="00BA7E9A">
        <w:rPr>
          <w:noProof/>
          <w:lang w:val="en-US"/>
        </w:rPr>
        <w:t xml:space="preserve"> accuracy requirements </w:t>
      </w:r>
      <w:r w:rsidRPr="00BA7E9A">
        <w:rPr>
          <w:noProof/>
          <w:lang w:val="en-US" w:eastAsia="zh-CN"/>
        </w:rPr>
        <w:t>in FR2</w:t>
      </w:r>
      <w:r w:rsidRPr="00BA7E9A">
        <w:rPr>
          <w:noProof/>
        </w:rPr>
        <w:tab/>
        <w:t>1026</w:t>
      </w:r>
    </w:p>
    <w:p w14:paraId="30DA30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</w:t>
      </w:r>
      <w:r w:rsidRPr="00BA7E9A">
        <w:rPr>
          <w:noProof/>
        </w:rPr>
        <w:t>1A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7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SS-RSRQ </w:t>
      </w:r>
      <w:r w:rsidRPr="00BA7E9A">
        <w:rPr>
          <w:noProof/>
        </w:rPr>
        <w:t>Accuracy in FR2</w:t>
      </w:r>
      <w:r w:rsidRPr="00BA7E9A">
        <w:rPr>
          <w:noProof/>
        </w:rPr>
        <w:tab/>
        <w:t>1026</w:t>
      </w:r>
    </w:p>
    <w:p w14:paraId="3D7C122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Inter-frequency RSRQ accuracy requirements for </w:t>
      </w:r>
      <w:r w:rsidRPr="00BA7E9A">
        <w:rPr>
          <w:noProof/>
          <w:lang w:val="en-US" w:eastAsia="ko-KR"/>
        </w:rPr>
        <w:t>FR1</w:t>
      </w:r>
      <w:r w:rsidRPr="00BA7E9A">
        <w:rPr>
          <w:noProof/>
        </w:rPr>
        <w:tab/>
        <w:t>1026</w:t>
      </w:r>
    </w:p>
    <w:p w14:paraId="5BD138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SS-RSRQ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1026</w:t>
      </w:r>
    </w:p>
    <w:p w14:paraId="047690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1026</w:t>
      </w:r>
    </w:p>
    <w:p w14:paraId="538787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10.</w:t>
      </w:r>
      <w:r w:rsidRPr="00BA7E9A">
        <w:rPr>
          <w:noProof/>
        </w:rPr>
        <w:t>1A</w:t>
      </w:r>
      <w:r w:rsidRPr="00BA7E9A">
        <w:rPr>
          <w:noProof/>
          <w:lang w:eastAsia="zh-CN"/>
        </w:rPr>
        <w:t>.8.1.2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</w:rPr>
        <w:t xml:space="preserve"> in FR1</w:t>
      </w:r>
      <w:r w:rsidRPr="00BA7E9A">
        <w:rPr>
          <w:noProof/>
        </w:rPr>
        <w:tab/>
        <w:t>1027</w:t>
      </w:r>
    </w:p>
    <w:p w14:paraId="1160DE8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10.1A.9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RSRQ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FR2</w:t>
      </w:r>
      <w:r w:rsidRPr="00BA7E9A">
        <w:rPr>
          <w:noProof/>
        </w:rPr>
        <w:tab/>
        <w:t>1028</w:t>
      </w:r>
    </w:p>
    <w:p w14:paraId="4C453EB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</w:t>
      </w:r>
      <w:r w:rsidRPr="00BA7E9A">
        <w:rPr>
          <w:noProof/>
        </w:rPr>
        <w:t>0.1A.9.1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SS-RSRQ accuracy requirements in FR2</w:t>
      </w:r>
      <w:r w:rsidRPr="00BA7E9A">
        <w:rPr>
          <w:noProof/>
        </w:rPr>
        <w:tab/>
        <w:t>1028</w:t>
      </w:r>
    </w:p>
    <w:p w14:paraId="1784381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Absolute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1028</w:t>
      </w:r>
    </w:p>
    <w:p w14:paraId="4667BD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</w:t>
      </w:r>
      <w:r w:rsidRPr="00BA7E9A">
        <w:rPr>
          <w:noProof/>
        </w:rPr>
        <w:t>.1A.</w:t>
      </w:r>
      <w:r w:rsidRPr="00BA7E9A">
        <w:rPr>
          <w:noProof/>
          <w:lang w:eastAsia="zh-CN"/>
        </w:rPr>
        <w:t>9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SS-RSRQ</w:t>
      </w:r>
      <w:r w:rsidRPr="00BA7E9A">
        <w:rPr>
          <w:noProof/>
        </w:rPr>
        <w:t xml:space="preserve"> in FR2</w:t>
      </w:r>
      <w:r w:rsidRPr="00BA7E9A">
        <w:rPr>
          <w:noProof/>
        </w:rPr>
        <w:tab/>
        <w:t>1028</w:t>
      </w:r>
    </w:p>
    <w:p w14:paraId="14DD520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10.1A.10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Intra-frequency SINR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FR1</w:t>
      </w:r>
      <w:r w:rsidRPr="00BA7E9A">
        <w:rPr>
          <w:noProof/>
        </w:rPr>
        <w:tab/>
        <w:t>1028</w:t>
      </w:r>
    </w:p>
    <w:p w14:paraId="09A0CC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SS-SINR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1028</w:t>
      </w:r>
    </w:p>
    <w:p w14:paraId="78DCE0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10.1A.10</w:t>
      </w:r>
      <w:r w:rsidRPr="00BA7E9A">
        <w:rPr>
          <w:noProof/>
        </w:rPr>
        <w:t>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SS-SINR </w:t>
      </w:r>
      <w:r w:rsidRPr="00BA7E9A">
        <w:rPr>
          <w:noProof/>
        </w:rPr>
        <w:t>Accuracy in FR1</w:t>
      </w:r>
      <w:r w:rsidRPr="00BA7E9A">
        <w:rPr>
          <w:noProof/>
        </w:rPr>
        <w:tab/>
        <w:t>1028</w:t>
      </w:r>
    </w:p>
    <w:p w14:paraId="4C94286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10.1A.11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Intra-frequency SINR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FR2</w:t>
      </w:r>
      <w:r w:rsidRPr="00BA7E9A">
        <w:rPr>
          <w:noProof/>
        </w:rPr>
        <w:tab/>
        <w:t>1029</w:t>
      </w:r>
    </w:p>
    <w:p w14:paraId="6ADDFA5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Intra-frequency SS-SINR accuracy requirements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1029</w:t>
      </w:r>
    </w:p>
    <w:p w14:paraId="60DA95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10.1A.11</w:t>
      </w:r>
      <w:r w:rsidRPr="00BA7E9A">
        <w:rPr>
          <w:noProof/>
        </w:rPr>
        <w:t>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Absolute </w:t>
      </w:r>
      <w:r w:rsidRPr="00BA7E9A">
        <w:rPr>
          <w:noProof/>
          <w:lang w:val="en-US" w:eastAsia="ko-KR"/>
        </w:rPr>
        <w:t xml:space="preserve">SS-SINR </w:t>
      </w:r>
      <w:r w:rsidRPr="00BA7E9A">
        <w:rPr>
          <w:noProof/>
        </w:rPr>
        <w:t>Accuracy in FR2</w:t>
      </w:r>
      <w:r w:rsidRPr="00BA7E9A">
        <w:rPr>
          <w:noProof/>
        </w:rPr>
        <w:tab/>
        <w:t>1029</w:t>
      </w:r>
    </w:p>
    <w:p w14:paraId="3CA8456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10.1A.12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SINR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FR1</w:t>
      </w:r>
      <w:r w:rsidRPr="00BA7E9A">
        <w:rPr>
          <w:noProof/>
        </w:rPr>
        <w:tab/>
        <w:t>1029</w:t>
      </w:r>
    </w:p>
    <w:p w14:paraId="1E7C1C1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SS-SINR accuracy requirements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1029</w:t>
      </w:r>
    </w:p>
    <w:p w14:paraId="1A4EB9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10.1A.12.1.1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Aboslute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SS-SINR</w:t>
      </w:r>
      <w:r w:rsidRPr="00BA7E9A">
        <w:rPr>
          <w:noProof/>
          <w:lang w:val="en-US" w:eastAsia="zh-CN"/>
        </w:rPr>
        <w:t xml:space="preserve"> in FR1</w:t>
      </w:r>
      <w:r w:rsidRPr="00BA7E9A">
        <w:rPr>
          <w:noProof/>
        </w:rPr>
        <w:tab/>
        <w:t>1029</w:t>
      </w:r>
    </w:p>
    <w:p w14:paraId="591F37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</w:t>
      </w:r>
      <w:r w:rsidRPr="00BA7E9A">
        <w:rPr>
          <w:noProof/>
        </w:rPr>
        <w:t>0.1A.12.1.2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 of SS-SINR in FR1</w:t>
      </w:r>
      <w:r w:rsidRPr="00BA7E9A">
        <w:rPr>
          <w:noProof/>
        </w:rPr>
        <w:tab/>
        <w:t>1030</w:t>
      </w:r>
    </w:p>
    <w:p w14:paraId="1DAE0B7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10.1A.13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Inter-frequency SINR accuracy requirements </w:t>
      </w:r>
      <w:r w:rsidRPr="00BA7E9A">
        <w:rPr>
          <w:noProof/>
          <w:lang w:val="en-US" w:eastAsia="zh-CN"/>
        </w:rPr>
        <w:t>for</w:t>
      </w:r>
      <w:r w:rsidRPr="00BA7E9A">
        <w:rPr>
          <w:noProof/>
          <w:lang w:val="en-US" w:eastAsia="ko-KR"/>
        </w:rPr>
        <w:t xml:space="preserve"> FR2</w:t>
      </w:r>
      <w:r w:rsidRPr="00BA7E9A">
        <w:rPr>
          <w:noProof/>
        </w:rPr>
        <w:tab/>
        <w:t>1031</w:t>
      </w:r>
    </w:p>
    <w:p w14:paraId="38F9F42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Inter-frequency SS-SINR accuracy requirements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1031</w:t>
      </w:r>
    </w:p>
    <w:p w14:paraId="68191B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10.1A.13.1.1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Aboslute</w:t>
      </w:r>
      <w:r w:rsidRPr="00BA7E9A">
        <w:rPr>
          <w:noProof/>
        </w:rPr>
        <w:t xml:space="preserve"> Accuracy of </w:t>
      </w:r>
      <w:r w:rsidRPr="00BA7E9A">
        <w:rPr>
          <w:noProof/>
          <w:lang w:eastAsia="zh-CN"/>
        </w:rPr>
        <w:t>SS-SINR</w:t>
      </w:r>
      <w:r w:rsidRPr="00BA7E9A">
        <w:rPr>
          <w:noProof/>
          <w:lang w:val="en-US" w:eastAsia="zh-CN"/>
        </w:rPr>
        <w:t xml:space="preserve"> in FR2</w:t>
      </w:r>
      <w:r w:rsidRPr="00BA7E9A">
        <w:rPr>
          <w:noProof/>
        </w:rPr>
        <w:tab/>
        <w:t>1031</w:t>
      </w:r>
    </w:p>
    <w:p w14:paraId="263048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10.1A.13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Relative Accuracy of </w:t>
      </w:r>
      <w:r w:rsidRPr="00BA7E9A">
        <w:rPr>
          <w:noProof/>
          <w:lang w:eastAsia="zh-CN"/>
        </w:rPr>
        <w:t>SS-SINR</w:t>
      </w:r>
      <w:r w:rsidRPr="00BA7E9A">
        <w:rPr>
          <w:noProof/>
        </w:rPr>
        <w:t xml:space="preserve"> in FR2</w:t>
      </w:r>
      <w:r w:rsidRPr="00BA7E9A">
        <w:rPr>
          <w:noProof/>
        </w:rPr>
        <w:tab/>
        <w:t>1031</w:t>
      </w:r>
    </w:p>
    <w:p w14:paraId="25516AE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L1-RSRP accuracy requirements for FR1</w:t>
      </w:r>
      <w:r w:rsidRPr="00BA7E9A">
        <w:rPr>
          <w:noProof/>
        </w:rPr>
        <w:tab/>
        <w:t>1031</w:t>
      </w:r>
    </w:p>
    <w:p w14:paraId="3F7E6EE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SSB based L1-RSRP accuracy requirements</w:t>
      </w:r>
      <w:r w:rsidRPr="00BA7E9A">
        <w:rPr>
          <w:noProof/>
        </w:rPr>
        <w:tab/>
        <w:t>1031</w:t>
      </w:r>
    </w:p>
    <w:p w14:paraId="7071E8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10.1A.14.1.1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1031</w:t>
      </w:r>
    </w:p>
    <w:p w14:paraId="5CFC68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10.1A.14.1.2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1032</w:t>
      </w:r>
    </w:p>
    <w:p w14:paraId="5A4D24A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CSI-RS based L1-RSRP accuracy requirements</w:t>
      </w:r>
      <w:r w:rsidRPr="00BA7E9A">
        <w:rPr>
          <w:noProof/>
        </w:rPr>
        <w:tab/>
        <w:t>1033</w:t>
      </w:r>
    </w:p>
    <w:p w14:paraId="5C845D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10.1A.14.2.1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1033</w:t>
      </w:r>
    </w:p>
    <w:p w14:paraId="5CFD5B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10.1A.14.2.2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1034</w:t>
      </w:r>
    </w:p>
    <w:p w14:paraId="7EBE2DF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L1-RSRP accuracy requirements for FR2</w:t>
      </w:r>
      <w:r w:rsidRPr="00BA7E9A">
        <w:rPr>
          <w:noProof/>
        </w:rPr>
        <w:tab/>
        <w:t>1035</w:t>
      </w:r>
    </w:p>
    <w:p w14:paraId="60F6DDC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10.1A.15.1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SSB based L1-RSRP accuracy requirements</w:t>
      </w:r>
      <w:r w:rsidRPr="00BA7E9A">
        <w:rPr>
          <w:noProof/>
        </w:rPr>
        <w:tab/>
        <w:t>1035</w:t>
      </w:r>
    </w:p>
    <w:p w14:paraId="79A8302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10.1A.15.1.1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1035</w:t>
      </w:r>
    </w:p>
    <w:p w14:paraId="444B4B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10.1A.15.1.2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1035</w:t>
      </w:r>
    </w:p>
    <w:p w14:paraId="17960B1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10.1A.15.2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CSI-RS based L1-RSRP accuracy requirements</w:t>
      </w:r>
      <w:r w:rsidRPr="00BA7E9A">
        <w:rPr>
          <w:noProof/>
        </w:rPr>
        <w:tab/>
        <w:t>1035</w:t>
      </w:r>
    </w:p>
    <w:p w14:paraId="723369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10.1A.15.2.1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Accuracy</w:t>
      </w:r>
      <w:r w:rsidRPr="00BA7E9A">
        <w:rPr>
          <w:noProof/>
        </w:rPr>
        <w:tab/>
        <w:t>1035</w:t>
      </w:r>
    </w:p>
    <w:p w14:paraId="3960B4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10.1A.15.2.2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Relative Accuracy</w:t>
      </w:r>
      <w:r w:rsidRPr="00BA7E9A">
        <w:rPr>
          <w:noProof/>
        </w:rPr>
        <w:tab/>
        <w:t>1035</w:t>
      </w:r>
    </w:p>
    <w:p w14:paraId="4DF938A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measurements</w:t>
      </w:r>
      <w:r w:rsidRPr="00BA7E9A">
        <w:rPr>
          <w:noProof/>
        </w:rPr>
        <w:tab/>
        <w:t>1036</w:t>
      </w:r>
    </w:p>
    <w:p w14:paraId="6CFEB08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1036</w:t>
      </w:r>
    </w:p>
    <w:p w14:paraId="01C66FA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E-UTRAN RSRP measurements</w:t>
      </w:r>
      <w:r w:rsidRPr="00BA7E9A">
        <w:rPr>
          <w:noProof/>
        </w:rPr>
        <w:tab/>
        <w:t>1036</w:t>
      </w:r>
    </w:p>
    <w:p w14:paraId="34B5257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E-UTRAN RSRQ measurements</w:t>
      </w:r>
      <w:r w:rsidRPr="00BA7E9A">
        <w:rPr>
          <w:noProof/>
        </w:rPr>
        <w:tab/>
        <w:t>1036</w:t>
      </w:r>
    </w:p>
    <w:p w14:paraId="246B25F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E-UTRAN RSTD measurements</w:t>
      </w:r>
      <w:r w:rsidRPr="00BA7E9A">
        <w:rPr>
          <w:noProof/>
        </w:rPr>
        <w:tab/>
        <w:t>1036</w:t>
      </w:r>
    </w:p>
    <w:p w14:paraId="3D9D50F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E-UTRAN RS-SINR measurements</w:t>
      </w:r>
      <w:r w:rsidRPr="00BA7E9A">
        <w:rPr>
          <w:noProof/>
        </w:rPr>
        <w:tab/>
        <w:t>1037</w:t>
      </w:r>
    </w:p>
    <w:p w14:paraId="57392AA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E-UTRAN RSRP measurements </w:t>
      </w:r>
      <w:r w:rsidRPr="00BA7E9A">
        <w:rPr>
          <w:noProof/>
          <w:lang w:val="en-US"/>
        </w:rPr>
        <w:t>for CA/DC Idle Mode Measurements</w:t>
      </w:r>
      <w:r w:rsidRPr="00BA7E9A">
        <w:rPr>
          <w:noProof/>
        </w:rPr>
        <w:tab/>
        <w:t>1037</w:t>
      </w:r>
    </w:p>
    <w:p w14:paraId="4726A86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 xml:space="preserve">E-UTRAN RSRQ measurements </w:t>
      </w:r>
      <w:r w:rsidRPr="00BA7E9A">
        <w:rPr>
          <w:noProof/>
          <w:lang w:val="en-US"/>
        </w:rPr>
        <w:t>for CA/DC Idle Mode Measurements</w:t>
      </w:r>
      <w:r w:rsidRPr="00BA7E9A">
        <w:rPr>
          <w:noProof/>
        </w:rPr>
        <w:tab/>
        <w:t>1037</w:t>
      </w:r>
    </w:p>
    <w:p w14:paraId="31175FC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10.2A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measurements for RedCap</w:t>
      </w:r>
      <w:r w:rsidRPr="00BA7E9A">
        <w:rPr>
          <w:noProof/>
        </w:rPr>
        <w:tab/>
        <w:t>1038</w:t>
      </w:r>
    </w:p>
    <w:p w14:paraId="68C2C98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1038</w:t>
      </w:r>
    </w:p>
    <w:p w14:paraId="13BB527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E-UTRAN RSRP measurements</w:t>
      </w:r>
      <w:r w:rsidRPr="00BA7E9A">
        <w:rPr>
          <w:noProof/>
        </w:rPr>
        <w:tab/>
        <w:t>1038</w:t>
      </w:r>
    </w:p>
    <w:p w14:paraId="1458293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E-UTRAN RSRQ measurements</w:t>
      </w:r>
      <w:r w:rsidRPr="00BA7E9A">
        <w:rPr>
          <w:noProof/>
        </w:rPr>
        <w:tab/>
        <w:t>1038</w:t>
      </w:r>
    </w:p>
    <w:p w14:paraId="1532692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10.2A.4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E-UTRAN RS-SINR measurements</w:t>
      </w:r>
      <w:r w:rsidRPr="00BA7E9A">
        <w:rPr>
          <w:noProof/>
        </w:rPr>
        <w:tab/>
        <w:t>1039</w:t>
      </w:r>
    </w:p>
    <w:p w14:paraId="49F95AF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UTRAN FDD Measurements</w:t>
      </w:r>
      <w:r w:rsidRPr="00BA7E9A">
        <w:rPr>
          <w:noProof/>
        </w:rPr>
        <w:tab/>
        <w:t>1039</w:t>
      </w:r>
    </w:p>
    <w:p w14:paraId="7E2335A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UTRAN FDD CPICH RSCP</w:t>
      </w:r>
      <w:r w:rsidRPr="00BA7E9A">
        <w:rPr>
          <w:noProof/>
        </w:rPr>
        <w:tab/>
        <w:t>1039</w:t>
      </w:r>
    </w:p>
    <w:p w14:paraId="27CE40E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UTRAN FDD CPICH Ec/No</w:t>
      </w:r>
      <w:r w:rsidRPr="00BA7E9A">
        <w:rPr>
          <w:noProof/>
        </w:rPr>
        <w:tab/>
        <w:t>1040</w:t>
      </w:r>
    </w:p>
    <w:p w14:paraId="2E9CB3D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V2X measurements</w:t>
      </w:r>
      <w:r w:rsidRPr="00BA7E9A">
        <w:rPr>
          <w:noProof/>
        </w:rPr>
        <w:tab/>
        <w:t>1040</w:t>
      </w:r>
    </w:p>
    <w:p w14:paraId="4CACE5D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ko-KR"/>
        </w:rPr>
        <w:t>10.4.1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ko-KR"/>
        </w:rPr>
        <w:t>Introduction</w:t>
      </w:r>
      <w:r w:rsidRPr="00BA7E9A">
        <w:rPr>
          <w:noProof/>
        </w:rPr>
        <w:tab/>
        <w:t>1040</w:t>
      </w:r>
    </w:p>
    <w:p w14:paraId="1FFB8BE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Intra-frequency PSBCH-RSRP accuracy requirements for FR1</w:t>
      </w:r>
      <w:r w:rsidRPr="00BA7E9A">
        <w:rPr>
          <w:noProof/>
        </w:rPr>
        <w:tab/>
        <w:t>1040</w:t>
      </w:r>
    </w:p>
    <w:p w14:paraId="103217D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</w:t>
      </w:r>
      <w:r w:rsidRPr="00BA7E9A">
        <w:rPr>
          <w:noProof/>
          <w:lang w:val="en-US"/>
        </w:rPr>
        <w:t>SBCH-RSRP</w:t>
      </w:r>
      <w:r w:rsidRPr="00BA7E9A">
        <w:rPr>
          <w:noProof/>
        </w:rPr>
        <w:t xml:space="preserve"> Absolute Accuracy</w:t>
      </w:r>
      <w:r w:rsidRPr="00BA7E9A">
        <w:rPr>
          <w:noProof/>
        </w:rPr>
        <w:tab/>
        <w:t>1040</w:t>
      </w:r>
    </w:p>
    <w:p w14:paraId="6CC9A2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10.4.2.2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</w:t>
      </w:r>
      <w:r w:rsidRPr="00BA7E9A">
        <w:rPr>
          <w:noProof/>
          <w:lang w:val="en-US"/>
        </w:rPr>
        <w:t>SBCH-RSRP</w:t>
      </w:r>
      <w:r w:rsidRPr="00BA7E9A">
        <w:rPr>
          <w:noProof/>
        </w:rPr>
        <w:t xml:space="preserve"> Relative Accuracy</w:t>
      </w:r>
      <w:r w:rsidRPr="00BA7E9A">
        <w:rPr>
          <w:noProof/>
        </w:rPr>
        <w:tab/>
        <w:t>1041</w:t>
      </w:r>
    </w:p>
    <w:p w14:paraId="0E7AF47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SL-RSSI Measurement Accuracy Requirements for FR1</w:t>
      </w:r>
      <w:r w:rsidRPr="00BA7E9A">
        <w:rPr>
          <w:noProof/>
        </w:rPr>
        <w:tab/>
        <w:t>1042</w:t>
      </w:r>
    </w:p>
    <w:p w14:paraId="1E01925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10.4.3</w:t>
      </w:r>
      <w:r w:rsidRPr="00BA7E9A">
        <w:rPr>
          <w:noProof/>
          <w:lang w:val="en-US"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Absolute SL-RSSI Accuracy</w:t>
      </w:r>
      <w:r w:rsidRPr="00BA7E9A">
        <w:rPr>
          <w:noProof/>
        </w:rPr>
        <w:tab/>
        <w:t>1042</w:t>
      </w:r>
    </w:p>
    <w:p w14:paraId="3D56BE0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L1 SL-RSRP Measurement Accuracy Requirements for FR1</w:t>
      </w:r>
      <w:r w:rsidRPr="00BA7E9A">
        <w:rPr>
          <w:noProof/>
        </w:rPr>
        <w:tab/>
        <w:t>1042</w:t>
      </w:r>
    </w:p>
    <w:p w14:paraId="43C62BB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L1 SL-RSRP Accuracy</w:t>
      </w:r>
      <w:r w:rsidRPr="00BA7E9A">
        <w:rPr>
          <w:noProof/>
        </w:rPr>
        <w:tab/>
        <w:t>1042</w:t>
      </w:r>
    </w:p>
    <w:p w14:paraId="2488561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</w:t>
      </w:r>
      <w:r w:rsidRPr="00BA7E9A">
        <w:rPr>
          <w:noProof/>
          <w:lang w:eastAsia="zh-CN"/>
        </w:rPr>
        <w:t>4</w:t>
      </w:r>
      <w:r w:rsidRPr="00BA7E9A">
        <w:rPr>
          <w:noProof/>
        </w:rPr>
        <w:t>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Discovery Signal Measurement Accuracy Requirements</w:t>
      </w:r>
      <w:r w:rsidRPr="00BA7E9A">
        <w:rPr>
          <w:noProof/>
        </w:rPr>
        <w:tab/>
        <w:t>1043</w:t>
      </w:r>
    </w:p>
    <w:p w14:paraId="1D5B69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10.</w:t>
      </w:r>
      <w:r w:rsidRPr="00BA7E9A">
        <w:rPr>
          <w:noProof/>
          <w:lang w:eastAsia="zh-CN"/>
        </w:rPr>
        <w:t>4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5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Absolute Discovery Signal Measurement Accuracy</w:t>
      </w:r>
      <w:r w:rsidRPr="00BA7E9A">
        <w:rPr>
          <w:noProof/>
        </w:rPr>
        <w:tab/>
        <w:t>1043</w:t>
      </w:r>
    </w:p>
    <w:p w14:paraId="56F7A9B4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11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1044</w:t>
      </w:r>
    </w:p>
    <w:p w14:paraId="7636475D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12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V2X Requirements</w:t>
      </w:r>
      <w:r w:rsidRPr="00BA7E9A">
        <w:rPr>
          <w:noProof/>
        </w:rPr>
        <w:tab/>
        <w:t>1045</w:t>
      </w:r>
    </w:p>
    <w:p w14:paraId="1B5CA6F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1045</w:t>
      </w:r>
    </w:p>
    <w:p w14:paraId="4C7ED01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UE </w:t>
      </w:r>
      <w:r w:rsidRPr="00BA7E9A">
        <w:rPr>
          <w:noProof/>
        </w:rPr>
        <w:t>Transmit Timing</w:t>
      </w:r>
      <w:r w:rsidRPr="00BA7E9A">
        <w:rPr>
          <w:noProof/>
        </w:rPr>
        <w:tab/>
        <w:t>1045</w:t>
      </w:r>
    </w:p>
    <w:p w14:paraId="3802B5B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1045</w:t>
      </w:r>
    </w:p>
    <w:p w14:paraId="5B01E46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GNSS as synchronization reference source</w:t>
      </w:r>
      <w:r w:rsidRPr="00BA7E9A">
        <w:rPr>
          <w:noProof/>
        </w:rPr>
        <w:tab/>
        <w:t>1045</w:t>
      </w:r>
    </w:p>
    <w:p w14:paraId="72A422B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Cell as synchronization reference source</w:t>
      </w:r>
      <w:r w:rsidRPr="00BA7E9A">
        <w:rPr>
          <w:noProof/>
        </w:rPr>
        <w:tab/>
        <w:t>1046</w:t>
      </w:r>
    </w:p>
    <w:p w14:paraId="1DD5153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E-URTAN Cell as synchronization reference source</w:t>
      </w:r>
      <w:r w:rsidRPr="00BA7E9A">
        <w:rPr>
          <w:noProof/>
        </w:rPr>
        <w:tab/>
        <w:t>1046</w:t>
      </w:r>
    </w:p>
    <w:p w14:paraId="129B71C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SyncRef UE as synchronization reference source</w:t>
      </w:r>
      <w:r w:rsidRPr="00BA7E9A">
        <w:rPr>
          <w:noProof/>
        </w:rPr>
        <w:tab/>
        <w:t>1046</w:t>
      </w:r>
    </w:p>
    <w:p w14:paraId="70691C8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Initiation/Cease of SLSS Transmissions</w:t>
      </w:r>
      <w:r w:rsidRPr="00BA7E9A">
        <w:rPr>
          <w:noProof/>
        </w:rPr>
        <w:tab/>
        <w:t>1047</w:t>
      </w:r>
    </w:p>
    <w:p w14:paraId="0B79936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1047</w:t>
      </w:r>
    </w:p>
    <w:p w14:paraId="5218E7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Initiation/Cease of SLSS transmissions with NR cell as synchronization reference source</w:t>
      </w:r>
      <w:r w:rsidRPr="00BA7E9A">
        <w:rPr>
          <w:noProof/>
        </w:rPr>
        <w:tab/>
        <w:t>1047</w:t>
      </w:r>
    </w:p>
    <w:p w14:paraId="2078063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Initiation/Cease of SLSS transmissions with EUTRAN cell as synchronization reference source</w:t>
      </w:r>
      <w:r w:rsidRPr="00BA7E9A">
        <w:rPr>
          <w:noProof/>
        </w:rPr>
        <w:tab/>
        <w:t>1048</w:t>
      </w:r>
    </w:p>
    <w:p w14:paraId="3792EE0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Initiation/Cease of SLSS transmissions with GNSS as synchronization reference source</w:t>
      </w:r>
      <w:r w:rsidRPr="00BA7E9A">
        <w:rPr>
          <w:noProof/>
        </w:rPr>
        <w:tab/>
        <w:t>1049</w:t>
      </w:r>
    </w:p>
    <w:p w14:paraId="1AC1728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12.3.1.4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Initiation/Cease of SLSS transmissions with SyncRef UE as synchronization reference source</w:t>
      </w:r>
      <w:r w:rsidRPr="00BA7E9A">
        <w:rPr>
          <w:noProof/>
        </w:rPr>
        <w:tab/>
        <w:t>1049</w:t>
      </w:r>
    </w:p>
    <w:p w14:paraId="0A53A0E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</w:t>
      </w:r>
      <w:r w:rsidRPr="00BA7E9A">
        <w:rPr>
          <w:rFonts w:eastAsia="PMingLiU"/>
          <w:noProof/>
          <w:lang w:eastAsia="zh-TW"/>
        </w:rPr>
        <w:t>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Selection / Reselection of V2X Synchronization Reference Source</w:t>
      </w:r>
      <w:r w:rsidRPr="00BA7E9A">
        <w:rPr>
          <w:noProof/>
        </w:rPr>
        <w:tab/>
        <w:t>1050</w:t>
      </w:r>
    </w:p>
    <w:p w14:paraId="45507B0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 SL-RSRP measurements</w:t>
      </w:r>
      <w:r w:rsidRPr="00BA7E9A">
        <w:rPr>
          <w:noProof/>
        </w:rPr>
        <w:tab/>
        <w:t>1051</w:t>
      </w:r>
    </w:p>
    <w:p w14:paraId="3B8DD0A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1051</w:t>
      </w:r>
    </w:p>
    <w:p w14:paraId="4A8B821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SL-RSRP measurements</w:t>
      </w:r>
      <w:r w:rsidRPr="00BA7E9A">
        <w:rPr>
          <w:noProof/>
        </w:rPr>
        <w:tab/>
        <w:t>1051</w:t>
      </w:r>
    </w:p>
    <w:p w14:paraId="6509C4B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</w:t>
      </w:r>
      <w:r w:rsidRPr="00BA7E9A">
        <w:rPr>
          <w:noProof/>
          <w:lang w:eastAsia="zh-CN"/>
        </w:rPr>
        <w:t>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Congestion Control measurements</w:t>
      </w:r>
      <w:r w:rsidRPr="00BA7E9A">
        <w:rPr>
          <w:noProof/>
        </w:rPr>
        <w:tab/>
        <w:t>1052</w:t>
      </w:r>
    </w:p>
    <w:p w14:paraId="42CD0BC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1</w:t>
      </w:r>
      <w:r w:rsidRPr="00BA7E9A">
        <w:rPr>
          <w:rFonts w:eastAsiaTheme="minorEastAsia"/>
          <w:noProof/>
        </w:rPr>
        <w:t>2</w:t>
      </w:r>
      <w:r w:rsidRPr="00BA7E9A">
        <w:rPr>
          <w:noProof/>
        </w:rPr>
        <w:t>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Interruption</w:t>
      </w:r>
      <w:r w:rsidRPr="00BA7E9A">
        <w:rPr>
          <w:noProof/>
        </w:rPr>
        <w:tab/>
        <w:t>1052</w:t>
      </w:r>
    </w:p>
    <w:p w14:paraId="4F48D27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</w:t>
      </w:r>
      <w:r w:rsidRPr="00BA7E9A">
        <w:rPr>
          <w:rFonts w:eastAsiaTheme="minorEastAsia"/>
          <w:noProof/>
        </w:rPr>
        <w:t>2</w:t>
      </w:r>
      <w:r w:rsidRPr="00BA7E9A">
        <w:rPr>
          <w:noProof/>
        </w:rPr>
        <w:t>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to WAN due to V2X Sidelink Communication</w:t>
      </w:r>
      <w:r w:rsidRPr="00BA7E9A">
        <w:rPr>
          <w:noProof/>
        </w:rPr>
        <w:tab/>
        <w:t>1052</w:t>
      </w:r>
    </w:p>
    <w:p w14:paraId="37BDFF0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</w:t>
      </w:r>
      <w:r w:rsidRPr="00BA7E9A">
        <w:rPr>
          <w:rFonts w:eastAsiaTheme="minorEastAsia"/>
          <w:noProof/>
        </w:rPr>
        <w:t>2</w:t>
      </w:r>
      <w:r w:rsidRPr="00BA7E9A">
        <w:rPr>
          <w:noProof/>
        </w:rPr>
        <w:t>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V2X Sidelink Communication Dropping due to synchronization source change</w:t>
      </w:r>
      <w:r w:rsidRPr="00BA7E9A">
        <w:rPr>
          <w:noProof/>
        </w:rPr>
        <w:tab/>
        <w:t>1053</w:t>
      </w:r>
    </w:p>
    <w:p w14:paraId="0EEDC8C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to WAN due to switching between E-UTRA V2X Sidelink and NR V2X Sidelink</w:t>
      </w:r>
      <w:r w:rsidRPr="00BA7E9A">
        <w:rPr>
          <w:noProof/>
        </w:rPr>
        <w:tab/>
        <w:t>1054</w:t>
      </w:r>
    </w:p>
    <w:p w14:paraId="533C18D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to WAN at transitions between active and non-active during SL-DRX</w:t>
      </w:r>
      <w:r w:rsidRPr="00BA7E9A">
        <w:rPr>
          <w:noProof/>
        </w:rPr>
        <w:tab/>
        <w:t>1055</w:t>
      </w:r>
    </w:p>
    <w:p w14:paraId="4392B45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12.7.5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to V2X sidelink at transitions between active and non-active during DRX</w:t>
      </w:r>
      <w:r w:rsidRPr="00BA7E9A">
        <w:rPr>
          <w:noProof/>
        </w:rPr>
        <w:tab/>
        <w:t>1055</w:t>
      </w:r>
    </w:p>
    <w:p w14:paraId="6E1C860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12.7.6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Interruptions to V2X sidelink </w:t>
      </w:r>
      <w:r w:rsidRPr="00BA7E9A">
        <w:rPr>
          <w:noProof/>
          <w:lang w:val="en-US" w:eastAsia="zh-CN"/>
        </w:rPr>
        <w:t>due to Active BWP switching Requirement</w:t>
      </w:r>
      <w:r w:rsidRPr="00BA7E9A">
        <w:rPr>
          <w:noProof/>
        </w:rPr>
        <w:tab/>
        <w:t>1056</w:t>
      </w:r>
    </w:p>
    <w:p w14:paraId="574F9FE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12.7.7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to WAN due to SyncRef UE detection and/or Sensing during SL DRX off duration</w:t>
      </w:r>
      <w:r w:rsidRPr="00BA7E9A">
        <w:rPr>
          <w:noProof/>
        </w:rPr>
        <w:tab/>
        <w:t>1056</w:t>
      </w:r>
    </w:p>
    <w:p w14:paraId="24B537A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12.7.8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at NR sidelink discovery configuration</w:t>
      </w:r>
      <w:r w:rsidRPr="00BA7E9A">
        <w:rPr>
          <w:noProof/>
        </w:rPr>
        <w:tab/>
        <w:t>1056</w:t>
      </w:r>
    </w:p>
    <w:p w14:paraId="5724F55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</w:t>
      </w:r>
      <w:r w:rsidRPr="00BA7E9A">
        <w:rPr>
          <w:noProof/>
          <w:lang w:eastAsia="zh-CN"/>
        </w:rPr>
        <w:t>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Reliability of GNSS signal</w:t>
      </w:r>
      <w:r w:rsidRPr="00BA7E9A">
        <w:rPr>
          <w:noProof/>
        </w:rPr>
        <w:tab/>
        <w:t>1056</w:t>
      </w:r>
    </w:p>
    <w:p w14:paraId="3FE58F4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12.9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Scheduling availability</w:t>
      </w:r>
      <w:r w:rsidRPr="00BA7E9A">
        <w:rPr>
          <w:noProof/>
        </w:rPr>
        <w:tab/>
        <w:t>1057</w:t>
      </w:r>
    </w:p>
    <w:p w14:paraId="64B6943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Scheduling availability </w:t>
      </w:r>
      <w:r w:rsidRPr="00BA7E9A">
        <w:rPr>
          <w:noProof/>
        </w:rPr>
        <w:t>of UE switching between E-UTRA sidelink and NR sidelink</w:t>
      </w:r>
      <w:r w:rsidRPr="00BA7E9A">
        <w:rPr>
          <w:noProof/>
        </w:rPr>
        <w:tab/>
        <w:t>1057</w:t>
      </w:r>
    </w:p>
    <w:p w14:paraId="4B612B1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 xml:space="preserve">Scheduling availability </w:t>
      </w:r>
      <w:r w:rsidRPr="00BA7E9A">
        <w:rPr>
          <w:noProof/>
        </w:rPr>
        <w:t>of UE switching between Uu uplink  and V2X sidelink</w:t>
      </w:r>
      <w:r w:rsidRPr="00BA7E9A">
        <w:rPr>
          <w:noProof/>
        </w:rPr>
        <w:tab/>
        <w:t>1057</w:t>
      </w:r>
    </w:p>
    <w:p w14:paraId="69BF102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Selection / Reselection of relay UE</w:t>
      </w:r>
      <w:r w:rsidRPr="00BA7E9A">
        <w:rPr>
          <w:noProof/>
        </w:rPr>
        <w:tab/>
        <w:t>1058</w:t>
      </w:r>
    </w:p>
    <w:p w14:paraId="61DACF1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1058</w:t>
      </w:r>
    </w:p>
    <w:p w14:paraId="22470D3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12.10.2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Selection / Reselection of relay UE</w:t>
      </w:r>
      <w:r w:rsidRPr="00BA7E9A">
        <w:rPr>
          <w:noProof/>
        </w:rPr>
        <w:tab/>
        <w:t>1058</w:t>
      </w:r>
    </w:p>
    <w:p w14:paraId="1AD3578B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</w:t>
      </w:r>
      <w:r w:rsidRPr="00BA7E9A">
        <w:rPr>
          <w:noProof/>
          <w:lang w:val="en-US"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Measurement Performance Requirements for NR gNB</w:t>
      </w:r>
      <w:r w:rsidRPr="00BA7E9A">
        <w:rPr>
          <w:noProof/>
        </w:rPr>
        <w:tab/>
        <w:t>1058</w:t>
      </w:r>
    </w:p>
    <w:p w14:paraId="38D2316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UL-RTOA</w:t>
      </w:r>
      <w:r w:rsidRPr="00BA7E9A">
        <w:rPr>
          <w:noProof/>
        </w:rPr>
        <w:tab/>
        <w:t>1058</w:t>
      </w:r>
    </w:p>
    <w:p w14:paraId="72BF432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Report mapping</w:t>
      </w:r>
      <w:r w:rsidRPr="00BA7E9A">
        <w:rPr>
          <w:noProof/>
        </w:rPr>
        <w:tab/>
        <w:t>1058</w:t>
      </w:r>
    </w:p>
    <w:p w14:paraId="2E80AC4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13.1.1A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Additional Path Report Mapping for UL-RTOA</w:t>
      </w:r>
      <w:r w:rsidRPr="00BA7E9A">
        <w:rPr>
          <w:noProof/>
        </w:rPr>
        <w:tab/>
        <w:t>1060</w:t>
      </w:r>
    </w:p>
    <w:p w14:paraId="195DE9C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gNB Rx-Tx time difference</w:t>
      </w:r>
      <w:r w:rsidRPr="00BA7E9A">
        <w:rPr>
          <w:noProof/>
        </w:rPr>
        <w:tab/>
        <w:t>1062</w:t>
      </w:r>
    </w:p>
    <w:p w14:paraId="42DD28F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Report mapping</w:t>
      </w:r>
      <w:r w:rsidRPr="00BA7E9A">
        <w:rPr>
          <w:noProof/>
        </w:rPr>
        <w:tab/>
        <w:t>1062</w:t>
      </w:r>
    </w:p>
    <w:p w14:paraId="3978764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13.2.1A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Additional Path Report Mapping for gNB Rx-Tx</w:t>
      </w:r>
      <w:r w:rsidRPr="00BA7E9A">
        <w:rPr>
          <w:noProof/>
        </w:rPr>
        <w:tab/>
        <w:t>1064</w:t>
      </w:r>
    </w:p>
    <w:p w14:paraId="5D5D40C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Accuracy Requirements</w:t>
      </w:r>
      <w:r w:rsidRPr="00BA7E9A">
        <w:rPr>
          <w:noProof/>
        </w:rPr>
        <w:tab/>
        <w:t>1066</w:t>
      </w:r>
    </w:p>
    <w:p w14:paraId="5D8AEFB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/>
        </w:rPr>
        <w:t>13.2.2.1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/>
        </w:rPr>
        <w:t>Introduction</w:t>
      </w:r>
      <w:r w:rsidRPr="00BA7E9A">
        <w:rPr>
          <w:noProof/>
        </w:rPr>
        <w:tab/>
        <w:t>1066</w:t>
      </w:r>
    </w:p>
    <w:p w14:paraId="361B9FD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</w:t>
      </w:r>
      <w:r w:rsidRPr="00BA7E9A">
        <w:rPr>
          <w:noProof/>
          <w:lang w:val="en-US" w:eastAsia="zh-CN"/>
        </w:rPr>
        <w:t>3</w:t>
      </w:r>
      <w:r w:rsidRPr="00BA7E9A">
        <w:rPr>
          <w:noProof/>
          <w:lang w:val="en-US"/>
        </w:rPr>
        <w:t>.</w:t>
      </w:r>
      <w:r w:rsidRPr="00BA7E9A">
        <w:rPr>
          <w:noProof/>
          <w:lang w:val="en-US"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UL SRS RSRP measurement</w:t>
      </w:r>
      <w:r w:rsidRPr="00BA7E9A">
        <w:rPr>
          <w:noProof/>
        </w:rPr>
        <w:tab/>
        <w:t>1067</w:t>
      </w:r>
    </w:p>
    <w:p w14:paraId="5CCEE85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</w:t>
      </w:r>
      <w:r w:rsidRPr="00BA7E9A">
        <w:rPr>
          <w:noProof/>
          <w:lang w:val="en-US" w:eastAsia="zh-CN"/>
        </w:rPr>
        <w:t>3</w:t>
      </w:r>
      <w:r w:rsidRPr="00BA7E9A">
        <w:rPr>
          <w:noProof/>
          <w:lang w:val="en-US"/>
        </w:rPr>
        <w:t>.</w:t>
      </w:r>
      <w:r w:rsidRPr="00BA7E9A">
        <w:rPr>
          <w:noProof/>
          <w:lang w:val="en-US" w:eastAsia="zh-CN"/>
        </w:rPr>
        <w:t>3</w:t>
      </w:r>
      <w:r w:rsidRPr="00BA7E9A">
        <w:rPr>
          <w:noProof/>
          <w:lang w:val="en-US"/>
        </w:rPr>
        <w:t>.</w:t>
      </w:r>
      <w:r w:rsidRPr="00BA7E9A">
        <w:rPr>
          <w:noProof/>
          <w:lang w:val="en-US"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Report mapping</w:t>
      </w:r>
      <w:r w:rsidRPr="00BA7E9A">
        <w:rPr>
          <w:noProof/>
        </w:rPr>
        <w:tab/>
        <w:t>1067</w:t>
      </w:r>
    </w:p>
    <w:p w14:paraId="08B3720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accuracy requirements</w:t>
      </w:r>
      <w:r w:rsidRPr="00BA7E9A">
        <w:rPr>
          <w:noProof/>
        </w:rPr>
        <w:tab/>
        <w:t>1068</w:t>
      </w:r>
    </w:p>
    <w:p w14:paraId="6729262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13.3.2.1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1068</w:t>
      </w:r>
    </w:p>
    <w:p w14:paraId="30AA13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13.3.2.2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Requirements</w:t>
      </w:r>
      <w:r w:rsidRPr="00BA7E9A">
        <w:rPr>
          <w:noProof/>
        </w:rPr>
        <w:tab/>
        <w:t>1068</w:t>
      </w:r>
    </w:p>
    <w:p w14:paraId="07CDBEF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AoA/ZoA</w:t>
      </w:r>
      <w:r w:rsidRPr="00BA7E9A">
        <w:rPr>
          <w:noProof/>
        </w:rPr>
        <w:tab/>
        <w:t>1069</w:t>
      </w:r>
    </w:p>
    <w:p w14:paraId="7B24768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Report mapping</w:t>
      </w:r>
      <w:r w:rsidRPr="00BA7E9A">
        <w:rPr>
          <w:noProof/>
        </w:rPr>
        <w:tab/>
        <w:t>1069</w:t>
      </w:r>
    </w:p>
    <w:p w14:paraId="40E30C1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 (T</w:t>
      </w:r>
      <w:r w:rsidRPr="00BA7E9A">
        <w:rPr>
          <w:noProof/>
          <w:vertAlign w:val="subscript"/>
        </w:rPr>
        <w:t>ADV</w:t>
      </w:r>
      <w:r w:rsidRPr="00BA7E9A">
        <w:rPr>
          <w:noProof/>
        </w:rPr>
        <w:t>)</w:t>
      </w:r>
      <w:r w:rsidRPr="00BA7E9A">
        <w:rPr>
          <w:noProof/>
        </w:rPr>
        <w:tab/>
        <w:t>1070</w:t>
      </w:r>
    </w:p>
    <w:p w14:paraId="615428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Report mapping</w:t>
      </w:r>
      <w:r w:rsidRPr="00BA7E9A">
        <w:rPr>
          <w:noProof/>
        </w:rPr>
        <w:tab/>
        <w:t>1070</w:t>
      </w:r>
    </w:p>
    <w:p w14:paraId="7495FAF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/>
        </w:rPr>
        <w:t>13.6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zh-CN"/>
        </w:rPr>
        <w:t>UL SRS RSRPP measurement</w:t>
      </w:r>
      <w:r w:rsidRPr="00BA7E9A">
        <w:rPr>
          <w:noProof/>
        </w:rPr>
        <w:tab/>
        <w:t>1071</w:t>
      </w:r>
    </w:p>
    <w:p w14:paraId="38C9036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val="en-US"/>
        </w:rPr>
        <w:t>13.6.</w:t>
      </w:r>
      <w:r w:rsidRPr="00BA7E9A">
        <w:rPr>
          <w:rFonts w:eastAsiaTheme="minorEastAsia"/>
          <w:noProof/>
          <w:lang w:val="en-US"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val="en-US" w:eastAsia="zh-CN"/>
        </w:rPr>
        <w:t>Report mapping</w:t>
      </w:r>
      <w:r w:rsidRPr="00BA7E9A">
        <w:rPr>
          <w:noProof/>
        </w:rPr>
        <w:tab/>
        <w:t>1071</w:t>
      </w:r>
    </w:p>
    <w:p w14:paraId="1293AEF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gNB Rx-Tx time difference measurements for RTT-based PDC</w:t>
      </w:r>
      <w:r w:rsidRPr="00BA7E9A">
        <w:rPr>
          <w:noProof/>
        </w:rPr>
        <w:tab/>
        <w:t>1073</w:t>
      </w:r>
    </w:p>
    <w:p w14:paraId="46AC87A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13.7.1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Report mapping</w:t>
      </w:r>
      <w:r w:rsidRPr="00BA7E9A">
        <w:rPr>
          <w:noProof/>
        </w:rPr>
        <w:tab/>
        <w:t>1073</w:t>
      </w:r>
    </w:p>
    <w:p w14:paraId="63DC316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13.7.2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Accuracy Requirements</w:t>
      </w:r>
      <w:r w:rsidRPr="00BA7E9A">
        <w:rPr>
          <w:noProof/>
        </w:rPr>
        <w:tab/>
        <w:t>1073</w:t>
      </w:r>
    </w:p>
    <w:p w14:paraId="115F6D2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13.7.2.1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1073</w:t>
      </w:r>
    </w:p>
    <w:p w14:paraId="14EAF78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lastRenderedPageBreak/>
        <w:t>13.7.2.2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Requirements</w:t>
      </w:r>
      <w:r w:rsidRPr="00BA7E9A">
        <w:rPr>
          <w:noProof/>
        </w:rPr>
        <w:tab/>
        <w:t>1073</w:t>
      </w:r>
    </w:p>
    <w:p w14:paraId="15272D78" w14:textId="77777777" w:rsidR="00A21144" w:rsidRPr="00BA7E9A" w:rsidRDefault="00A21144" w:rsidP="00A2114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Annex A</w:t>
      </w:r>
      <w:r w:rsidRPr="00BA7E9A">
        <w:rPr>
          <w:rFonts w:eastAsiaTheme="minorEastAsia"/>
          <w:noProof/>
        </w:rPr>
        <w:t xml:space="preserve"> </w:t>
      </w:r>
      <w:r w:rsidRPr="00BA7E9A">
        <w:rPr>
          <w:noProof/>
        </w:rPr>
        <w:t>(normative): Test Cases</w:t>
      </w:r>
      <w:r w:rsidRPr="00BA7E9A">
        <w:rPr>
          <w:noProof/>
        </w:rPr>
        <w:tab/>
        <w:t>1075</w:t>
      </w:r>
    </w:p>
    <w:p w14:paraId="1B08213F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A.1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Purpose of annex</w:t>
      </w:r>
      <w:r w:rsidRPr="00BA7E9A">
        <w:rPr>
          <w:noProof/>
        </w:rPr>
        <w:tab/>
        <w:t>1075</w:t>
      </w:r>
    </w:p>
    <w:p w14:paraId="21F040C2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A.2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 classification for statistical testing</w:t>
      </w:r>
      <w:r w:rsidRPr="00BA7E9A">
        <w:rPr>
          <w:noProof/>
        </w:rPr>
        <w:tab/>
        <w:t>1075</w:t>
      </w:r>
    </w:p>
    <w:p w14:paraId="18F1284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Types of requirements in TS 38.133</w:t>
      </w:r>
      <w:r w:rsidRPr="00BA7E9A">
        <w:rPr>
          <w:noProof/>
        </w:rPr>
        <w:tab/>
        <w:t>1075</w:t>
      </w:r>
    </w:p>
    <w:p w14:paraId="76A2B81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Time and delay requirements on UE higher layer actions</w:t>
      </w:r>
      <w:r w:rsidRPr="00BA7E9A">
        <w:rPr>
          <w:noProof/>
        </w:rPr>
        <w:tab/>
        <w:t>1075</w:t>
      </w:r>
    </w:p>
    <w:p w14:paraId="5B7CCF6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Measurements of power levels, relative powers and time</w:t>
      </w:r>
      <w:r w:rsidRPr="00BA7E9A">
        <w:rPr>
          <w:noProof/>
        </w:rPr>
        <w:tab/>
        <w:t>1075</w:t>
      </w:r>
    </w:p>
    <w:p w14:paraId="5E2C764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Implementation requirements</w:t>
      </w:r>
      <w:r w:rsidRPr="00BA7E9A">
        <w:rPr>
          <w:noProof/>
        </w:rPr>
        <w:tab/>
        <w:t>1076</w:t>
      </w:r>
    </w:p>
    <w:p w14:paraId="6AC385C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A.2.1.4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Physical layer timing requirements</w:t>
      </w:r>
      <w:r w:rsidRPr="00BA7E9A">
        <w:rPr>
          <w:noProof/>
        </w:rPr>
        <w:tab/>
        <w:t>1076</w:t>
      </w:r>
    </w:p>
    <w:p w14:paraId="69EFC4E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A.2.1.5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Requirements under CCA</w:t>
      </w:r>
      <w:r w:rsidRPr="00BA7E9A">
        <w:rPr>
          <w:noProof/>
        </w:rPr>
        <w:tab/>
        <w:t>1076</w:t>
      </w:r>
    </w:p>
    <w:p w14:paraId="2E62F405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A.3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RRM test configurations</w:t>
      </w:r>
      <w:r w:rsidRPr="00BA7E9A">
        <w:rPr>
          <w:noProof/>
        </w:rPr>
        <w:tab/>
        <w:t>1077</w:t>
      </w:r>
    </w:p>
    <w:p w14:paraId="25382C9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Reference measurement channels</w:t>
      </w:r>
      <w:r w:rsidRPr="00BA7E9A">
        <w:rPr>
          <w:noProof/>
        </w:rPr>
        <w:tab/>
        <w:t>1077</w:t>
      </w:r>
    </w:p>
    <w:p w14:paraId="7712C53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PDSCH</w:t>
      </w:r>
      <w:r w:rsidRPr="00BA7E9A">
        <w:rPr>
          <w:noProof/>
        </w:rPr>
        <w:tab/>
        <w:t>1077</w:t>
      </w:r>
    </w:p>
    <w:p w14:paraId="2623AEB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FDD</w:t>
      </w:r>
      <w:r w:rsidRPr="00BA7E9A">
        <w:rPr>
          <w:noProof/>
        </w:rPr>
        <w:tab/>
        <w:t>1077</w:t>
      </w:r>
    </w:p>
    <w:p w14:paraId="41F241B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TDD</w:t>
      </w:r>
      <w:r w:rsidRPr="00BA7E9A">
        <w:rPr>
          <w:noProof/>
        </w:rPr>
        <w:tab/>
        <w:t>1078</w:t>
      </w:r>
    </w:p>
    <w:p w14:paraId="05D04C9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CORESET</w:t>
      </w:r>
      <w:r w:rsidRPr="00BA7E9A">
        <w:rPr>
          <w:noProof/>
          <w:snapToGrid w:val="0"/>
          <w:lang w:eastAsia="zh-CN"/>
        </w:rPr>
        <w:t xml:space="preserve"> for RMSI scheduling</w:t>
      </w:r>
      <w:r w:rsidRPr="00BA7E9A">
        <w:rPr>
          <w:noProof/>
        </w:rPr>
        <w:tab/>
        <w:t>1081</w:t>
      </w:r>
    </w:p>
    <w:p w14:paraId="23173C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FDD</w:t>
      </w:r>
      <w:r w:rsidRPr="00BA7E9A">
        <w:rPr>
          <w:noProof/>
        </w:rPr>
        <w:tab/>
        <w:t>1081</w:t>
      </w:r>
    </w:p>
    <w:p w14:paraId="4D82BA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TDD</w:t>
      </w:r>
      <w:r w:rsidRPr="00BA7E9A">
        <w:rPr>
          <w:noProof/>
        </w:rPr>
        <w:tab/>
        <w:t>1082</w:t>
      </w:r>
    </w:p>
    <w:p w14:paraId="2B3EE91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CORESET for RMC scheduling</w:t>
      </w:r>
      <w:r w:rsidRPr="00BA7E9A">
        <w:rPr>
          <w:noProof/>
        </w:rPr>
        <w:tab/>
        <w:t>1085</w:t>
      </w:r>
    </w:p>
    <w:p w14:paraId="2780E41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FDD</w:t>
      </w:r>
      <w:r w:rsidRPr="00BA7E9A">
        <w:rPr>
          <w:noProof/>
        </w:rPr>
        <w:tab/>
        <w:t>1085</w:t>
      </w:r>
    </w:p>
    <w:p w14:paraId="16BAD37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TDD</w:t>
      </w:r>
      <w:r w:rsidRPr="00BA7E9A">
        <w:rPr>
          <w:noProof/>
        </w:rPr>
        <w:tab/>
        <w:t>1086</w:t>
      </w:r>
    </w:p>
    <w:p w14:paraId="184F744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TDD UL/DL configuration</w:t>
      </w:r>
      <w:r w:rsidRPr="00BA7E9A">
        <w:rPr>
          <w:noProof/>
        </w:rPr>
        <w:tab/>
        <w:t>1089</w:t>
      </w:r>
    </w:p>
    <w:p w14:paraId="3B2C2E1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Reference measurement channels under CCA</w:t>
      </w:r>
      <w:r w:rsidRPr="00BA7E9A">
        <w:rPr>
          <w:noProof/>
        </w:rPr>
        <w:tab/>
        <w:t>1091</w:t>
      </w:r>
    </w:p>
    <w:p w14:paraId="28F11CF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PDSCH</w:t>
      </w:r>
      <w:r w:rsidRPr="00BA7E9A">
        <w:rPr>
          <w:noProof/>
        </w:rPr>
        <w:tab/>
        <w:t>1091</w:t>
      </w:r>
    </w:p>
    <w:p w14:paraId="44F03BA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val="sv-SE"/>
        </w:rPr>
        <w:t>A.3.1A.1.1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val="sv-SE"/>
        </w:rPr>
        <w:t>TDD</w:t>
      </w:r>
      <w:r w:rsidRPr="00BA7E9A">
        <w:rPr>
          <w:noProof/>
        </w:rPr>
        <w:tab/>
        <w:t>1091</w:t>
      </w:r>
    </w:p>
    <w:p w14:paraId="4F2DDB1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CORESET</w:t>
      </w:r>
      <w:r w:rsidRPr="00BA7E9A">
        <w:rPr>
          <w:noProof/>
          <w:snapToGrid w:val="0"/>
          <w:lang w:eastAsia="zh-CN"/>
        </w:rPr>
        <w:t xml:space="preserve"> for RMSI scheduling</w:t>
      </w:r>
      <w:r w:rsidRPr="00BA7E9A">
        <w:rPr>
          <w:noProof/>
        </w:rPr>
        <w:tab/>
        <w:t>1092</w:t>
      </w:r>
    </w:p>
    <w:p w14:paraId="2D3B2EF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TDD</w:t>
      </w:r>
      <w:r w:rsidRPr="00BA7E9A">
        <w:rPr>
          <w:noProof/>
        </w:rPr>
        <w:tab/>
        <w:t>1092</w:t>
      </w:r>
    </w:p>
    <w:p w14:paraId="52858E4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CORESET for RMC scheduling</w:t>
      </w:r>
      <w:r w:rsidRPr="00BA7E9A">
        <w:rPr>
          <w:noProof/>
        </w:rPr>
        <w:tab/>
        <w:t>1093</w:t>
      </w:r>
    </w:p>
    <w:p w14:paraId="68AF02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A.3.1A.3.1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TDD</w:t>
      </w:r>
      <w:r w:rsidRPr="00BA7E9A">
        <w:rPr>
          <w:noProof/>
        </w:rPr>
        <w:tab/>
        <w:t>1093</w:t>
      </w:r>
    </w:p>
    <w:p w14:paraId="1D0ED64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TDD UL/DL configuration</w:t>
      </w:r>
      <w:r w:rsidRPr="00BA7E9A">
        <w:rPr>
          <w:noProof/>
        </w:rPr>
        <w:tab/>
        <w:t>1094</w:t>
      </w:r>
    </w:p>
    <w:p w14:paraId="5D3EEF0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A.3.1A.5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RMC burst transmission model</w:t>
      </w:r>
      <w:r w:rsidRPr="00BA7E9A">
        <w:rPr>
          <w:noProof/>
        </w:rPr>
        <w:tab/>
        <w:t>1094</w:t>
      </w:r>
    </w:p>
    <w:p w14:paraId="5265CBB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Generic OFDMA Channel Noise Generator (OCNG)</w:t>
      </w:r>
      <w:r w:rsidRPr="00BA7E9A">
        <w:rPr>
          <w:noProof/>
        </w:rPr>
        <w:tab/>
        <w:t>1094</w:t>
      </w:r>
    </w:p>
    <w:p w14:paraId="26443C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OCNG pattern 1: Generic OCNG pattern for all unused REs</w:t>
      </w:r>
      <w:r w:rsidRPr="00BA7E9A">
        <w:rPr>
          <w:noProof/>
        </w:rPr>
        <w:tab/>
        <w:t>1095</w:t>
      </w:r>
    </w:p>
    <w:p w14:paraId="22DDC68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OCNG pattern 2: Generic OCNG pattern for all unused REs for 2AoA setup</w:t>
      </w:r>
      <w:r w:rsidRPr="00BA7E9A">
        <w:rPr>
          <w:noProof/>
        </w:rPr>
        <w:tab/>
        <w:t>1095</w:t>
      </w:r>
    </w:p>
    <w:p w14:paraId="311660D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OCNG pattern 3: Generic OCNG pattern for unused REs in the same bandwidth as CORESET</w:t>
      </w:r>
      <w:r w:rsidRPr="00BA7E9A">
        <w:rPr>
          <w:noProof/>
        </w:rPr>
        <w:tab/>
        <w:t>1096</w:t>
      </w:r>
    </w:p>
    <w:p w14:paraId="428E079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A.3.2.1.4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OCNG pattern 4: Generic OCNG pattern for all unused REs outside SSB slot(s)</w:t>
      </w:r>
      <w:r w:rsidRPr="00BA7E9A">
        <w:rPr>
          <w:noProof/>
        </w:rPr>
        <w:tab/>
        <w:t>1096</w:t>
      </w:r>
    </w:p>
    <w:p w14:paraId="5DC65D3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1097</w:t>
      </w:r>
    </w:p>
    <w:p w14:paraId="1DF2B84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Reference DRX configurations</w:t>
      </w:r>
      <w:r w:rsidRPr="00BA7E9A">
        <w:rPr>
          <w:noProof/>
        </w:rPr>
        <w:tab/>
        <w:t>1097</w:t>
      </w:r>
    </w:p>
    <w:p w14:paraId="03948FE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DRX Configuration 1: DRX cycle = 40 ms and TAT = 500 ms</w:t>
      </w:r>
      <w:r w:rsidRPr="00BA7E9A">
        <w:rPr>
          <w:noProof/>
        </w:rPr>
        <w:tab/>
        <w:t>1097</w:t>
      </w:r>
    </w:p>
    <w:p w14:paraId="756254E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DRX Configuration 2: DRX cycle = 640 ms and TAT = 500 ms</w:t>
      </w:r>
      <w:r w:rsidRPr="00BA7E9A">
        <w:rPr>
          <w:noProof/>
        </w:rPr>
        <w:tab/>
        <w:t>1098</w:t>
      </w:r>
    </w:p>
    <w:p w14:paraId="5860320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DRX Configuration 3: DRX cycle = 40 ms and TAT = Infinity</w:t>
      </w:r>
      <w:r w:rsidRPr="00BA7E9A">
        <w:rPr>
          <w:noProof/>
        </w:rPr>
        <w:tab/>
        <w:t>1098</w:t>
      </w:r>
    </w:p>
    <w:p w14:paraId="7D6B359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DRX Configuration 4: DRX cycle = 160 ms and TAT = Infinity</w:t>
      </w:r>
      <w:r w:rsidRPr="00BA7E9A">
        <w:rPr>
          <w:noProof/>
        </w:rPr>
        <w:tab/>
        <w:t>1098</w:t>
      </w:r>
    </w:p>
    <w:p w14:paraId="14F3CAE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DRX Configuration 5: DRX cycle = 320 ms and TAT = Infinity</w:t>
      </w:r>
      <w:r w:rsidRPr="00BA7E9A">
        <w:rPr>
          <w:noProof/>
        </w:rPr>
        <w:tab/>
        <w:t>1099</w:t>
      </w:r>
    </w:p>
    <w:p w14:paraId="67BBF33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DRX Configuration 6: DRX cycle = 320 ms and TAT = 500 ms</w:t>
      </w:r>
      <w:r w:rsidRPr="00BA7E9A">
        <w:rPr>
          <w:noProof/>
        </w:rPr>
        <w:tab/>
        <w:t>1099</w:t>
      </w:r>
    </w:p>
    <w:p w14:paraId="306F0D2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DRX Configuration 7: DRX cycle = 640 ms and TAT = Infinity</w:t>
      </w:r>
      <w:r w:rsidRPr="00BA7E9A">
        <w:rPr>
          <w:noProof/>
        </w:rPr>
        <w:tab/>
        <w:t>1099</w:t>
      </w:r>
    </w:p>
    <w:p w14:paraId="2F59630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DRX Configuration 8: DRX cycle = 320 ms and TAT = Infinity</w:t>
      </w:r>
      <w:r w:rsidRPr="00BA7E9A">
        <w:rPr>
          <w:noProof/>
        </w:rPr>
        <w:tab/>
        <w:t>1100</w:t>
      </w:r>
    </w:p>
    <w:p w14:paraId="1338915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DRX Configuration 9: DRX cycle = 40 ms and TAT = 500 ms</w:t>
      </w:r>
      <w:r w:rsidRPr="00BA7E9A">
        <w:rPr>
          <w:noProof/>
        </w:rPr>
        <w:tab/>
        <w:t>1100</w:t>
      </w:r>
    </w:p>
    <w:p w14:paraId="7C2C2D8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DRX Configuration 10: DRX cycle = 640 ms and TAT = 500 ms</w:t>
      </w:r>
      <w:r w:rsidRPr="00BA7E9A">
        <w:rPr>
          <w:noProof/>
        </w:rPr>
        <w:tab/>
        <w:t>1100</w:t>
      </w:r>
    </w:p>
    <w:p w14:paraId="45DBE1C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DRX Configuration 11: DRX cycle = 20 ms and TAT =</w:t>
      </w:r>
      <w:r w:rsidRPr="00BA7E9A">
        <w:rPr>
          <w:rFonts w:cs="Arial"/>
          <w:noProof/>
          <w:lang w:val="en-US"/>
        </w:rPr>
        <w:t xml:space="preserve"> </w:t>
      </w:r>
      <w:r w:rsidRPr="00BA7E9A">
        <w:rPr>
          <w:rFonts w:cs="Arial"/>
          <w:noProof/>
        </w:rPr>
        <w:t>Infinity</w:t>
      </w:r>
      <w:r w:rsidRPr="00BA7E9A">
        <w:rPr>
          <w:noProof/>
        </w:rPr>
        <w:tab/>
        <w:t>1101</w:t>
      </w:r>
    </w:p>
    <w:p w14:paraId="1F7220D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DRX Configuration 12: DRX cycle = 640 ms and TAT = Infinity</w:t>
      </w:r>
      <w:r w:rsidRPr="00BA7E9A">
        <w:rPr>
          <w:noProof/>
        </w:rPr>
        <w:tab/>
        <w:t>1101</w:t>
      </w:r>
    </w:p>
    <w:p w14:paraId="786351E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A.3.3.13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DRX Configuration X1: DRX cycle = 80 ms and TAT = Infinity</w:t>
      </w:r>
      <w:r w:rsidRPr="00BA7E9A">
        <w:rPr>
          <w:noProof/>
        </w:rPr>
        <w:tab/>
        <w:t>1101</w:t>
      </w:r>
    </w:p>
    <w:p w14:paraId="154A6E7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Cases with Different Channel Bandwidths</w:t>
      </w:r>
      <w:r w:rsidRPr="00BA7E9A">
        <w:rPr>
          <w:noProof/>
        </w:rPr>
        <w:tab/>
        <w:t>1102</w:t>
      </w:r>
    </w:p>
    <w:p w14:paraId="637D0A8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Cases with Different E-UTRA Channel Bandwidths</w:t>
      </w:r>
      <w:r w:rsidRPr="00BA7E9A">
        <w:rPr>
          <w:noProof/>
        </w:rPr>
        <w:tab/>
        <w:t>1102</w:t>
      </w:r>
    </w:p>
    <w:p w14:paraId="4F09861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1102</w:t>
      </w:r>
    </w:p>
    <w:p w14:paraId="3B6A81F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1102</w:t>
      </w:r>
    </w:p>
    <w:p w14:paraId="0008B78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Cases for Synchronous and Asynchronous DC Operations</w:t>
      </w:r>
      <w:r w:rsidRPr="00BA7E9A">
        <w:rPr>
          <w:noProof/>
        </w:rPr>
        <w:tab/>
        <w:t>1102</w:t>
      </w:r>
    </w:p>
    <w:p w14:paraId="69746A0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Test Cases for Synchronous and Asynchronous EN-DC Operations</w:t>
      </w:r>
      <w:r w:rsidRPr="00BA7E9A">
        <w:rPr>
          <w:noProof/>
        </w:rPr>
        <w:tab/>
        <w:t>1102</w:t>
      </w:r>
    </w:p>
    <w:p w14:paraId="3213DD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1102</w:t>
      </w:r>
    </w:p>
    <w:p w14:paraId="3F3825C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1102</w:t>
      </w:r>
    </w:p>
    <w:p w14:paraId="680E083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Antenna configurations</w:t>
      </w:r>
      <w:r w:rsidRPr="00BA7E9A">
        <w:rPr>
          <w:noProof/>
        </w:rPr>
        <w:tab/>
        <w:t>1102</w:t>
      </w:r>
    </w:p>
    <w:p w14:paraId="7D5E771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Antenna configurations for FR1</w:t>
      </w:r>
      <w:r w:rsidRPr="00BA7E9A">
        <w:rPr>
          <w:noProof/>
        </w:rPr>
        <w:tab/>
        <w:t>1102</w:t>
      </w:r>
    </w:p>
    <w:p w14:paraId="2C0C1F1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Antenna connection</w:t>
      </w:r>
      <w:r w:rsidRPr="00BA7E9A">
        <w:rPr>
          <w:noProof/>
          <w:snapToGrid w:val="0"/>
          <w:lang w:eastAsia="zh-CN"/>
        </w:rPr>
        <w:t xml:space="preserve"> for 4 Rx capable UEs</w:t>
      </w:r>
      <w:r w:rsidRPr="00BA7E9A">
        <w:rPr>
          <w:noProof/>
        </w:rPr>
        <w:tab/>
        <w:t>1102</w:t>
      </w:r>
    </w:p>
    <w:p w14:paraId="6810F4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1102</w:t>
      </w:r>
    </w:p>
    <w:p w14:paraId="6D8DCD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1103</w:t>
      </w:r>
    </w:p>
    <w:p w14:paraId="7407CE5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Antenna configurations for FR2</w:t>
      </w:r>
      <w:r w:rsidRPr="00BA7E9A">
        <w:rPr>
          <w:noProof/>
        </w:rPr>
        <w:tab/>
        <w:t>1106</w:t>
      </w:r>
    </w:p>
    <w:p w14:paraId="6A84B5F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A.3.6A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Antenna configurations with unlicensed bands</w:t>
      </w:r>
      <w:r w:rsidRPr="00BA7E9A">
        <w:rPr>
          <w:noProof/>
        </w:rPr>
        <w:tab/>
        <w:t>1106</w:t>
      </w:r>
    </w:p>
    <w:p w14:paraId="0045285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A.3.6A.1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Antenna configurations for FR1</w:t>
      </w:r>
      <w:r w:rsidRPr="00BA7E9A">
        <w:rPr>
          <w:noProof/>
        </w:rPr>
        <w:tab/>
        <w:t>1106</w:t>
      </w:r>
    </w:p>
    <w:p w14:paraId="782924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A.3.6A.1.1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Antenna connection</w:t>
      </w:r>
      <w:r w:rsidRPr="00BA7E9A">
        <w:rPr>
          <w:noProof/>
          <w:snapToGrid w:val="0"/>
          <w:lang w:eastAsia="zh-CN"/>
        </w:rPr>
        <w:t xml:space="preserve"> for 4 Rx capable UEs</w:t>
      </w:r>
      <w:r w:rsidRPr="00BA7E9A">
        <w:rPr>
          <w:noProof/>
        </w:rPr>
        <w:tab/>
        <w:t>1106</w:t>
      </w:r>
    </w:p>
    <w:p w14:paraId="5D7520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A.3.6A.1.1.1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1106</w:t>
      </w:r>
    </w:p>
    <w:p w14:paraId="715B12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A.3.6A.1.1.2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1106</w:t>
      </w:r>
    </w:p>
    <w:p w14:paraId="4DF2BCA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test setup</w:t>
      </w:r>
      <w:r w:rsidRPr="00BA7E9A">
        <w:rPr>
          <w:noProof/>
        </w:rPr>
        <w:tab/>
        <w:t>1108</w:t>
      </w:r>
    </w:p>
    <w:p w14:paraId="743C64D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Introduction</w:t>
      </w:r>
      <w:r w:rsidRPr="00BA7E9A">
        <w:rPr>
          <w:noProof/>
        </w:rPr>
        <w:tab/>
        <w:t>1108</w:t>
      </w:r>
    </w:p>
    <w:p w14:paraId="4BF5E7A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E-UTRAN Serving Cell Parameters</w:t>
      </w:r>
      <w:r w:rsidRPr="00BA7E9A">
        <w:rPr>
          <w:noProof/>
        </w:rPr>
        <w:tab/>
        <w:t>1108</w:t>
      </w:r>
    </w:p>
    <w:p w14:paraId="33C486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E-UTRAN Serving Cell Parameters for Tests with NR Cell(s) in FR1</w:t>
      </w:r>
      <w:r w:rsidRPr="00BA7E9A">
        <w:rPr>
          <w:noProof/>
        </w:rPr>
        <w:tab/>
        <w:t>1108</w:t>
      </w:r>
    </w:p>
    <w:p w14:paraId="1577025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E-UTRAN Serving Cell Parameters for Tests with NR Cell(s) in FR2</w:t>
      </w:r>
      <w:r w:rsidRPr="00BA7E9A">
        <w:rPr>
          <w:noProof/>
        </w:rPr>
        <w:tab/>
        <w:t>1109</w:t>
      </w:r>
    </w:p>
    <w:p w14:paraId="11A26C1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A.3.7A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FR1-FR2 test setup</w:t>
      </w:r>
      <w:r w:rsidRPr="00BA7E9A">
        <w:rPr>
          <w:noProof/>
        </w:rPr>
        <w:tab/>
        <w:t>1110</w:t>
      </w:r>
    </w:p>
    <w:p w14:paraId="1F19CB6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A.3.7B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test setup with unlicensed bands</w:t>
      </w:r>
      <w:r w:rsidRPr="00BA7E9A">
        <w:rPr>
          <w:noProof/>
        </w:rPr>
        <w:tab/>
        <w:t>1111</w:t>
      </w:r>
    </w:p>
    <w:p w14:paraId="3B9D23D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A.3.7B.1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Introduction</w:t>
      </w:r>
      <w:r w:rsidRPr="00BA7E9A">
        <w:rPr>
          <w:noProof/>
        </w:rPr>
        <w:tab/>
        <w:t>1111</w:t>
      </w:r>
    </w:p>
    <w:p w14:paraId="16746E0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A.3.7B.2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E-UTRAN Serving Cell Parameters</w:t>
      </w:r>
      <w:r w:rsidRPr="00BA7E9A">
        <w:rPr>
          <w:noProof/>
        </w:rPr>
        <w:tab/>
        <w:t>1111</w:t>
      </w:r>
    </w:p>
    <w:p w14:paraId="0BAEFA7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A.3.7B.2.1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E-UTRAN Serving Cell Parameters for Tests with NR Cell(s) under CCA in FR1</w:t>
      </w:r>
      <w:r w:rsidRPr="00BA7E9A">
        <w:rPr>
          <w:noProof/>
        </w:rPr>
        <w:tab/>
        <w:t>1111</w:t>
      </w:r>
    </w:p>
    <w:p w14:paraId="52CB3F8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A.3.7C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LTE-FR1/FR2 test setup</w:t>
      </w:r>
      <w:r w:rsidRPr="00BA7E9A">
        <w:rPr>
          <w:noProof/>
        </w:rPr>
        <w:tab/>
        <w:t>1112</w:t>
      </w:r>
    </w:p>
    <w:p w14:paraId="5A50325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</w:t>
      </w:r>
      <w:r w:rsidRPr="00BA7E9A">
        <w:rPr>
          <w:noProof/>
          <w:lang w:eastAsia="zh-CN"/>
        </w:rPr>
        <w:t>.7D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NE-DC</w:t>
      </w:r>
      <w:r w:rsidRPr="00BA7E9A">
        <w:rPr>
          <w:noProof/>
        </w:rPr>
        <w:t xml:space="preserve"> test setup</w:t>
      </w:r>
      <w:r w:rsidRPr="00BA7E9A">
        <w:rPr>
          <w:noProof/>
        </w:rPr>
        <w:tab/>
        <w:t>1112</w:t>
      </w:r>
    </w:p>
    <w:p w14:paraId="51A93FA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</w:t>
      </w:r>
      <w:r w:rsidRPr="00BA7E9A">
        <w:rPr>
          <w:noProof/>
          <w:snapToGrid w:val="0"/>
          <w:lang w:eastAsia="zh-CN"/>
        </w:rPr>
        <w:t>.7D.1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Introduction</w:t>
      </w:r>
      <w:r w:rsidRPr="00BA7E9A">
        <w:rPr>
          <w:noProof/>
        </w:rPr>
        <w:tab/>
        <w:t>1112</w:t>
      </w:r>
    </w:p>
    <w:p w14:paraId="64FCAF8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</w:t>
      </w:r>
      <w:r w:rsidRPr="00BA7E9A">
        <w:rPr>
          <w:noProof/>
          <w:snapToGrid w:val="0"/>
          <w:lang w:eastAsia="zh-CN"/>
        </w:rPr>
        <w:t>.7D.2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E-UTRAN Serving Cell Parameters</w:t>
      </w:r>
      <w:r w:rsidRPr="00BA7E9A">
        <w:rPr>
          <w:noProof/>
        </w:rPr>
        <w:tab/>
        <w:t>1112</w:t>
      </w:r>
    </w:p>
    <w:p w14:paraId="4CE6CC8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</w:t>
      </w:r>
      <w:r w:rsidRPr="00BA7E9A">
        <w:rPr>
          <w:noProof/>
          <w:snapToGrid w:val="0"/>
          <w:lang w:eastAsia="zh-CN"/>
        </w:rPr>
        <w:t>.7D.2.1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E-UTRAN Serving Cell Parameters for Tests with NR Cell(s) in FR1</w:t>
      </w:r>
      <w:r w:rsidRPr="00BA7E9A">
        <w:rPr>
          <w:noProof/>
        </w:rPr>
        <w:tab/>
        <w:t>1112</w:t>
      </w:r>
    </w:p>
    <w:p w14:paraId="4D40FB8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</w:t>
      </w:r>
      <w:r w:rsidRPr="00BA7E9A">
        <w:rPr>
          <w:noProof/>
          <w:snapToGrid w:val="0"/>
          <w:lang w:eastAsia="zh-CN"/>
        </w:rPr>
        <w:t>.7D.2.2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E-UTRAN Serving Cell Parameters for Tests with NR Cell(s) in FR2</w:t>
      </w:r>
      <w:r w:rsidRPr="00BA7E9A">
        <w:rPr>
          <w:noProof/>
        </w:rPr>
        <w:tab/>
        <w:t>1112</w:t>
      </w:r>
    </w:p>
    <w:p w14:paraId="50FE7BD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PRACH</w:t>
      </w:r>
      <w:r w:rsidRPr="00BA7E9A">
        <w:rPr>
          <w:noProof/>
        </w:rPr>
        <w:t xml:space="preserve"> configurations</w:t>
      </w:r>
      <w:r w:rsidRPr="00BA7E9A">
        <w:rPr>
          <w:noProof/>
        </w:rPr>
        <w:tab/>
        <w:t>1112</w:t>
      </w:r>
    </w:p>
    <w:p w14:paraId="4DE2462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</w:t>
      </w:r>
      <w:r w:rsidRPr="00BA7E9A">
        <w:rPr>
          <w:noProof/>
          <w:snapToGrid w:val="0"/>
          <w:lang w:eastAsia="zh-CN"/>
        </w:rPr>
        <w:t>8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1112</w:t>
      </w:r>
    </w:p>
    <w:p w14:paraId="7CAAAFA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A.3.8.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PRACH configurations in FR1</w:t>
      </w:r>
      <w:r w:rsidRPr="00BA7E9A">
        <w:rPr>
          <w:noProof/>
        </w:rPr>
        <w:tab/>
        <w:t>1113</w:t>
      </w:r>
    </w:p>
    <w:p w14:paraId="3B21267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FR1 PRACH configuration 1</w:t>
      </w:r>
      <w:r w:rsidRPr="00BA7E9A">
        <w:rPr>
          <w:noProof/>
        </w:rPr>
        <w:tab/>
        <w:t>1113</w:t>
      </w:r>
    </w:p>
    <w:p w14:paraId="01CE18E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A.3.8.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FR1 PRACH configuration 2</w:t>
      </w:r>
      <w:r w:rsidRPr="00BA7E9A">
        <w:rPr>
          <w:noProof/>
        </w:rPr>
        <w:tab/>
        <w:t>1113</w:t>
      </w:r>
    </w:p>
    <w:p w14:paraId="5A9EE03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FR1 PRACH configuration 3</w:t>
      </w:r>
      <w:r w:rsidRPr="00BA7E9A">
        <w:rPr>
          <w:noProof/>
        </w:rPr>
        <w:tab/>
        <w:t>1114</w:t>
      </w:r>
    </w:p>
    <w:p w14:paraId="1C0C669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FR1 PRACH configuration 4</w:t>
      </w:r>
      <w:r w:rsidRPr="00BA7E9A">
        <w:rPr>
          <w:noProof/>
        </w:rPr>
        <w:tab/>
        <w:t>1115</w:t>
      </w:r>
    </w:p>
    <w:p w14:paraId="22C879B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A.3.8.</w:t>
      </w:r>
      <w:r w:rsidRPr="00BA7E9A">
        <w:rPr>
          <w:noProof/>
          <w:snapToGrid w:val="0"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PRACH configurations in FR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</w:rPr>
        <w:tab/>
        <w:t>1116</w:t>
      </w:r>
    </w:p>
    <w:p w14:paraId="7FF2003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FR2 PRACH configuration 1</w:t>
      </w:r>
      <w:r w:rsidRPr="00BA7E9A">
        <w:rPr>
          <w:noProof/>
        </w:rPr>
        <w:tab/>
        <w:t>1116</w:t>
      </w:r>
    </w:p>
    <w:p w14:paraId="01FE90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FR2 PRACH configuration 2</w:t>
      </w:r>
      <w:r w:rsidRPr="00BA7E9A">
        <w:rPr>
          <w:noProof/>
        </w:rPr>
        <w:tab/>
        <w:t>1117</w:t>
      </w:r>
    </w:p>
    <w:p w14:paraId="1DFA4E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FR2 PRACH configuration 3</w:t>
      </w:r>
      <w:r w:rsidRPr="00BA7E9A">
        <w:rPr>
          <w:noProof/>
        </w:rPr>
        <w:tab/>
        <w:t>1118</w:t>
      </w:r>
    </w:p>
    <w:p w14:paraId="26A6241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FR2 PRACH configuration 4</w:t>
      </w:r>
      <w:r w:rsidRPr="00BA7E9A">
        <w:rPr>
          <w:noProof/>
        </w:rPr>
        <w:tab/>
        <w:t>1119</w:t>
      </w:r>
    </w:p>
    <w:p w14:paraId="4EC3756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8A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PRACH</w:t>
      </w:r>
      <w:r w:rsidRPr="00BA7E9A">
        <w:rPr>
          <w:noProof/>
        </w:rPr>
        <w:t xml:space="preserve"> configurations under CCA</w:t>
      </w:r>
      <w:r w:rsidRPr="00BA7E9A">
        <w:rPr>
          <w:noProof/>
        </w:rPr>
        <w:tab/>
        <w:t>1120</w:t>
      </w:r>
    </w:p>
    <w:p w14:paraId="3B7BAB3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</w:t>
      </w:r>
      <w:r w:rsidRPr="00BA7E9A">
        <w:rPr>
          <w:noProof/>
          <w:snapToGrid w:val="0"/>
          <w:lang w:eastAsia="zh-CN"/>
        </w:rPr>
        <w:t>8A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1120</w:t>
      </w:r>
    </w:p>
    <w:p w14:paraId="12650D3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A.3.8A.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PRACH configurations in FR1</w:t>
      </w:r>
      <w:r w:rsidRPr="00BA7E9A">
        <w:rPr>
          <w:noProof/>
        </w:rPr>
        <w:tab/>
        <w:t>1120</w:t>
      </w:r>
    </w:p>
    <w:p w14:paraId="49B7D5F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8A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FR1 PRACH configuration 1 under CCA</w:t>
      </w:r>
      <w:r w:rsidRPr="00BA7E9A">
        <w:rPr>
          <w:noProof/>
        </w:rPr>
        <w:tab/>
        <w:t>1120</w:t>
      </w:r>
    </w:p>
    <w:p w14:paraId="2C980AF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A.3.8A.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FR1 PRACH configuration 2</w:t>
      </w:r>
      <w:r w:rsidRPr="00BA7E9A">
        <w:rPr>
          <w:noProof/>
          <w:lang w:eastAsia="zh-CN"/>
        </w:rPr>
        <w:t xml:space="preserve"> under CCA</w:t>
      </w:r>
      <w:r w:rsidRPr="00BA7E9A">
        <w:rPr>
          <w:noProof/>
        </w:rPr>
        <w:tab/>
        <w:t>1121</w:t>
      </w:r>
    </w:p>
    <w:p w14:paraId="5FE8B1D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BWP configurations</w:t>
      </w:r>
      <w:r w:rsidRPr="00BA7E9A">
        <w:rPr>
          <w:noProof/>
        </w:rPr>
        <w:tab/>
        <w:t>1122</w:t>
      </w:r>
    </w:p>
    <w:p w14:paraId="7CFA78D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Introduction</w:t>
      </w:r>
      <w:r w:rsidRPr="00BA7E9A">
        <w:rPr>
          <w:noProof/>
        </w:rPr>
        <w:tab/>
        <w:t>1122</w:t>
      </w:r>
    </w:p>
    <w:p w14:paraId="2FFAA8B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Downlink BWP configurations</w:t>
      </w:r>
      <w:r w:rsidRPr="00BA7E9A">
        <w:rPr>
          <w:noProof/>
        </w:rPr>
        <w:tab/>
        <w:t>1123</w:t>
      </w:r>
    </w:p>
    <w:p w14:paraId="3E287CB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Initial BWP</w:t>
      </w:r>
      <w:r w:rsidRPr="00BA7E9A">
        <w:rPr>
          <w:noProof/>
        </w:rPr>
        <w:tab/>
        <w:t>1123</w:t>
      </w:r>
    </w:p>
    <w:p w14:paraId="3245E7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Dedicated BWP</w:t>
      </w:r>
      <w:r w:rsidRPr="00BA7E9A">
        <w:rPr>
          <w:noProof/>
        </w:rPr>
        <w:tab/>
        <w:t>1123</w:t>
      </w:r>
    </w:p>
    <w:p w14:paraId="3ECF03F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Uplink BWP configurations</w:t>
      </w:r>
      <w:r w:rsidRPr="00BA7E9A">
        <w:rPr>
          <w:noProof/>
        </w:rPr>
        <w:tab/>
        <w:t>1124</w:t>
      </w:r>
    </w:p>
    <w:p w14:paraId="26D8459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Initial BWP</w:t>
      </w:r>
      <w:r w:rsidRPr="00BA7E9A">
        <w:rPr>
          <w:noProof/>
        </w:rPr>
        <w:tab/>
        <w:t>1124</w:t>
      </w:r>
    </w:p>
    <w:p w14:paraId="51F1AA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Dedicated BWP</w:t>
      </w:r>
      <w:r w:rsidRPr="00BA7E9A">
        <w:rPr>
          <w:noProof/>
        </w:rPr>
        <w:tab/>
        <w:t>1124</w:t>
      </w:r>
    </w:p>
    <w:p w14:paraId="3F36815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A.3.9A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BWP configurations for RedCap</w:t>
      </w:r>
      <w:r w:rsidRPr="00BA7E9A">
        <w:rPr>
          <w:noProof/>
        </w:rPr>
        <w:tab/>
        <w:t>1124</w:t>
      </w:r>
    </w:p>
    <w:p w14:paraId="290BBDA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Introduction</w:t>
      </w:r>
      <w:r w:rsidRPr="00BA7E9A">
        <w:rPr>
          <w:noProof/>
        </w:rPr>
        <w:tab/>
        <w:t>1124</w:t>
      </w:r>
    </w:p>
    <w:p w14:paraId="427725C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Downlink BWP configurations</w:t>
      </w:r>
      <w:r w:rsidRPr="00BA7E9A">
        <w:rPr>
          <w:noProof/>
        </w:rPr>
        <w:tab/>
        <w:t>1125</w:t>
      </w:r>
    </w:p>
    <w:p w14:paraId="6FF11E0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Dedicated BWP</w:t>
      </w:r>
      <w:r w:rsidRPr="00BA7E9A">
        <w:rPr>
          <w:noProof/>
        </w:rPr>
        <w:tab/>
        <w:t>1125</w:t>
      </w:r>
    </w:p>
    <w:p w14:paraId="1019F17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Uplink BWP configurations</w:t>
      </w:r>
      <w:r w:rsidRPr="00BA7E9A">
        <w:rPr>
          <w:noProof/>
        </w:rPr>
        <w:tab/>
        <w:t>1125</w:t>
      </w:r>
    </w:p>
    <w:p w14:paraId="4E517D6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A.3.9A.3.2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Dedicated BWP</w:t>
      </w:r>
      <w:r w:rsidRPr="00BA7E9A">
        <w:rPr>
          <w:noProof/>
        </w:rPr>
        <w:tab/>
        <w:t>1125</w:t>
      </w:r>
    </w:p>
    <w:p w14:paraId="2744DF7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Configurations</w:t>
      </w:r>
      <w:r w:rsidRPr="00BA7E9A">
        <w:rPr>
          <w:noProof/>
        </w:rPr>
        <w:tab/>
        <w:t>1126</w:t>
      </w:r>
    </w:p>
    <w:p w14:paraId="183CB1A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Configurations for FR1</w:t>
      </w:r>
      <w:r w:rsidRPr="00BA7E9A">
        <w:rPr>
          <w:noProof/>
        </w:rPr>
        <w:tab/>
        <w:t>1126</w:t>
      </w:r>
    </w:p>
    <w:p w14:paraId="6B78A8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1 in FR1: SSB allocation for SSB SCS=15 kHz in 10 MHz</w:t>
      </w:r>
      <w:r w:rsidRPr="00BA7E9A">
        <w:rPr>
          <w:noProof/>
        </w:rPr>
        <w:tab/>
        <w:t>1126</w:t>
      </w:r>
    </w:p>
    <w:p w14:paraId="0EEF31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SSB pattern 5 in FR1: </w:t>
      </w:r>
      <w:r w:rsidRPr="00BA7E9A">
        <w:rPr>
          <w:noProof/>
          <w:lang w:eastAsia="ja-JP"/>
        </w:rPr>
        <w:t xml:space="preserve">SSB </w:t>
      </w:r>
      <w:r w:rsidRPr="00BA7E9A">
        <w:rPr>
          <w:noProof/>
        </w:rPr>
        <w:t>allocation</w:t>
      </w:r>
      <w:r w:rsidRPr="00BA7E9A">
        <w:rPr>
          <w:noProof/>
          <w:lang w:eastAsia="ja-JP"/>
        </w:rPr>
        <w:t xml:space="preserve"> for SSB SCS=15 kHz starting from odd SFN in 10 MHz</w:t>
      </w:r>
      <w:r w:rsidRPr="00BA7E9A">
        <w:rPr>
          <w:noProof/>
        </w:rPr>
        <w:tab/>
        <w:t>1128</w:t>
      </w:r>
    </w:p>
    <w:p w14:paraId="093DB02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A.3.10.1.6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6 in FR1: SSB allocation for SSB SCS=30 kHz starting from odd SFN in 40 MHz</w:t>
      </w:r>
      <w:r w:rsidRPr="00BA7E9A">
        <w:rPr>
          <w:noProof/>
        </w:rPr>
        <w:tab/>
        <w:t>1128</w:t>
      </w:r>
    </w:p>
    <w:p w14:paraId="1E9BEC9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7 in FR1: SSB allocation for SSB SCS=15 kHz in 10 MHz</w:t>
      </w:r>
      <w:r w:rsidRPr="00BA7E9A">
        <w:rPr>
          <w:noProof/>
        </w:rPr>
        <w:tab/>
        <w:t>1129</w:t>
      </w:r>
    </w:p>
    <w:p w14:paraId="5ECF17B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8 in FR1: SSB allocation for SSB SCS=30 kHz in 40 MHz</w:t>
      </w:r>
      <w:r w:rsidRPr="00BA7E9A">
        <w:rPr>
          <w:noProof/>
        </w:rPr>
        <w:tab/>
        <w:t>1129</w:t>
      </w:r>
    </w:p>
    <w:p w14:paraId="49CDCBA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Configurations for FR2</w:t>
      </w:r>
      <w:r w:rsidRPr="00BA7E9A">
        <w:rPr>
          <w:noProof/>
        </w:rPr>
        <w:tab/>
        <w:t>1130</w:t>
      </w:r>
    </w:p>
    <w:p w14:paraId="770AAF6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1 in FR2: SSB allocation for SSB SCS=120 kHz in 100 MHz</w:t>
      </w:r>
      <w:r w:rsidRPr="00BA7E9A">
        <w:rPr>
          <w:noProof/>
        </w:rPr>
        <w:tab/>
        <w:t>1130</w:t>
      </w:r>
    </w:p>
    <w:p w14:paraId="6FF7747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2 in FR2: SSB allocation for SSB SCS=240 kHz in 100 MHz</w:t>
      </w:r>
      <w:r w:rsidRPr="00BA7E9A">
        <w:rPr>
          <w:noProof/>
        </w:rPr>
        <w:tab/>
        <w:t>1130</w:t>
      </w:r>
    </w:p>
    <w:p w14:paraId="033C74E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3 in FR2: SSB allocation for SSB SCS=120 kHz in 100 MHz</w:t>
      </w:r>
      <w:r w:rsidRPr="00BA7E9A">
        <w:rPr>
          <w:noProof/>
        </w:rPr>
        <w:tab/>
        <w:t>1131</w:t>
      </w:r>
    </w:p>
    <w:p w14:paraId="415E13F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4 in FR2: SSB allocation for SSB SCS=240 kHz in 100 MHz</w:t>
      </w:r>
      <w:r w:rsidRPr="00BA7E9A">
        <w:rPr>
          <w:noProof/>
        </w:rPr>
        <w:tab/>
        <w:t>1131</w:t>
      </w:r>
    </w:p>
    <w:p w14:paraId="512FE3B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5 in FR2: SSB allocation for SSB SCS=120 kHz in 100 MHz</w:t>
      </w:r>
      <w:r w:rsidRPr="00BA7E9A">
        <w:rPr>
          <w:noProof/>
        </w:rPr>
        <w:tab/>
        <w:t>1132</w:t>
      </w:r>
    </w:p>
    <w:p w14:paraId="353FA1D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6 in FR2: SSB allocation for SSB SCS=240 kHz in 100 MHz</w:t>
      </w:r>
      <w:r w:rsidRPr="00BA7E9A">
        <w:rPr>
          <w:noProof/>
        </w:rPr>
        <w:tab/>
        <w:t>1132</w:t>
      </w:r>
    </w:p>
    <w:p w14:paraId="652FD3E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7 in FR2: SSB allocation for SSB SCS=120 kHz in 100 MHz</w:t>
      </w:r>
      <w:r w:rsidRPr="00BA7E9A">
        <w:rPr>
          <w:noProof/>
        </w:rPr>
        <w:tab/>
        <w:t>1133</w:t>
      </w:r>
    </w:p>
    <w:p w14:paraId="76E1EE6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8 in FR2: SSB allocation for SSB SCS=240 kHz in 100 MHz</w:t>
      </w:r>
      <w:r w:rsidRPr="00BA7E9A">
        <w:rPr>
          <w:noProof/>
        </w:rPr>
        <w:tab/>
        <w:t>1133</w:t>
      </w:r>
    </w:p>
    <w:p w14:paraId="548303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9 in FR2: SSB allocation for SSB SCS=120 kHz in 100 MHz</w:t>
      </w:r>
      <w:r w:rsidRPr="00BA7E9A">
        <w:rPr>
          <w:noProof/>
        </w:rPr>
        <w:tab/>
        <w:t>1134</w:t>
      </w:r>
    </w:p>
    <w:p w14:paraId="41351C4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10 in FR2: SSB allocation for SSB SCS=240 kHz in 100 MHz</w:t>
      </w:r>
      <w:r w:rsidRPr="00BA7E9A">
        <w:rPr>
          <w:noProof/>
        </w:rPr>
        <w:tab/>
        <w:t>1134</w:t>
      </w:r>
    </w:p>
    <w:p w14:paraId="2D8B672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Configurations under CCA</w:t>
      </w:r>
      <w:r w:rsidRPr="00BA7E9A">
        <w:rPr>
          <w:noProof/>
        </w:rPr>
        <w:tab/>
        <w:t>1139</w:t>
      </w:r>
    </w:p>
    <w:p w14:paraId="5800167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Configurations under CCA for FR1</w:t>
      </w:r>
      <w:r w:rsidRPr="00BA7E9A">
        <w:rPr>
          <w:noProof/>
        </w:rPr>
        <w:tab/>
        <w:t>1139</w:t>
      </w:r>
    </w:p>
    <w:p w14:paraId="166A6C8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A.3.10A.1.1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1 under CCA for semi-static channel access: SSB allocation for SSB SCS=30kHz in 40MHz</w:t>
      </w:r>
      <w:r w:rsidRPr="00BA7E9A">
        <w:rPr>
          <w:noProof/>
        </w:rPr>
        <w:tab/>
        <w:t>1139</w:t>
      </w:r>
    </w:p>
    <w:p w14:paraId="0BD36C9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A.3.10A.1.2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2 under CCA for dynamic channel access: SSB allocation for SSB SCS=30kHz in 40MHz</w:t>
      </w:r>
      <w:r w:rsidRPr="00BA7E9A">
        <w:rPr>
          <w:noProof/>
        </w:rPr>
        <w:tab/>
        <w:t>1139</w:t>
      </w:r>
    </w:p>
    <w:p w14:paraId="48F896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A.3.10A.1.3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3 under CCA for semi-static channel access: SSB allocation for SSB SCS=30 kHz in 40 MHz</w:t>
      </w:r>
      <w:r w:rsidRPr="00BA7E9A">
        <w:rPr>
          <w:noProof/>
        </w:rPr>
        <w:tab/>
        <w:t>1140</w:t>
      </w:r>
    </w:p>
    <w:p w14:paraId="03A4EE6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A.3.10A.1.4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4 under CCA for dynamic channel access: SSB allocation for SSB SCS=30 kHz in 40 MHz</w:t>
      </w:r>
      <w:r w:rsidRPr="00BA7E9A">
        <w:rPr>
          <w:noProof/>
        </w:rPr>
        <w:tab/>
        <w:t>1140</w:t>
      </w:r>
    </w:p>
    <w:p w14:paraId="69597FB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Configurations for RedCap</w:t>
      </w:r>
      <w:r w:rsidRPr="00BA7E9A">
        <w:rPr>
          <w:noProof/>
        </w:rPr>
        <w:tab/>
        <w:t>1141</w:t>
      </w:r>
    </w:p>
    <w:p w14:paraId="2984603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Configurations for FR1</w:t>
      </w:r>
      <w:r w:rsidRPr="00BA7E9A">
        <w:rPr>
          <w:noProof/>
        </w:rPr>
        <w:tab/>
        <w:t>1141</w:t>
      </w:r>
    </w:p>
    <w:p w14:paraId="566C4A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1 for RedCap in FR1: SSB allocation for SSB SCS=30 kHz in 20 MHz</w:t>
      </w:r>
      <w:r w:rsidRPr="00BA7E9A">
        <w:rPr>
          <w:noProof/>
        </w:rPr>
        <w:tab/>
        <w:t>1141</w:t>
      </w:r>
    </w:p>
    <w:p w14:paraId="1360571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2 for RedCap in FR1: SSB allocation for SSB SCS=30 kHz in 20 MHz</w:t>
      </w:r>
      <w:r w:rsidRPr="00BA7E9A">
        <w:rPr>
          <w:noProof/>
        </w:rPr>
        <w:tab/>
        <w:t>1141</w:t>
      </w:r>
    </w:p>
    <w:p w14:paraId="71F9EC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3 for RedCap in FR1: SSB allocation for SSB SCS=30 kHz starting from odd SFN in 20 MHz</w:t>
      </w:r>
      <w:r w:rsidRPr="00BA7E9A">
        <w:rPr>
          <w:noProof/>
        </w:rPr>
        <w:tab/>
        <w:t>1142</w:t>
      </w:r>
    </w:p>
    <w:p w14:paraId="1BFED12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4 for RedCap in FR1: SSB allocation for SSB SCS=15 kHz in 10 MHz</w:t>
      </w:r>
      <w:r w:rsidRPr="00BA7E9A">
        <w:rPr>
          <w:noProof/>
        </w:rPr>
        <w:tab/>
        <w:t>1142</w:t>
      </w:r>
    </w:p>
    <w:p w14:paraId="19AA030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5 for RedCap in FR1: SSB allocation for SSB SCS=30 kHz in 20 MHz</w:t>
      </w:r>
      <w:r w:rsidRPr="00BA7E9A">
        <w:rPr>
          <w:noProof/>
        </w:rPr>
        <w:tab/>
        <w:t>1143</w:t>
      </w:r>
    </w:p>
    <w:p w14:paraId="2A422EA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6 for RedCap in FR1: SSB allocation for SSB SCS=15 kHz in 10 MHz</w:t>
      </w:r>
      <w:r w:rsidRPr="00BA7E9A">
        <w:rPr>
          <w:noProof/>
        </w:rPr>
        <w:tab/>
        <w:t>1143</w:t>
      </w:r>
    </w:p>
    <w:p w14:paraId="4804AF1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7 for RedCap in FR1: SSB allocation for SSB SCS=30 kHz in 20 MHz</w:t>
      </w:r>
      <w:r w:rsidRPr="00BA7E9A">
        <w:rPr>
          <w:noProof/>
        </w:rPr>
        <w:tab/>
        <w:t>1144</w:t>
      </w:r>
    </w:p>
    <w:p w14:paraId="76BDA07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Configurations for FR2</w:t>
      </w:r>
      <w:r w:rsidRPr="00BA7E9A">
        <w:rPr>
          <w:noProof/>
        </w:rPr>
        <w:tab/>
        <w:t>1144</w:t>
      </w:r>
    </w:p>
    <w:p w14:paraId="63C25F1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1 for RedCap in FR2: SSB allocation for SSB SCS=120 kHz in 100 MHz</w:t>
      </w:r>
      <w:r w:rsidRPr="00BA7E9A">
        <w:rPr>
          <w:noProof/>
        </w:rPr>
        <w:tab/>
        <w:t>1144</w:t>
      </w:r>
    </w:p>
    <w:p w14:paraId="32C67EB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2 for RedCap in FR2: SSB allocation for SSB SCS=120 kHz in 100 MHz</w:t>
      </w:r>
      <w:r w:rsidRPr="00BA7E9A">
        <w:rPr>
          <w:noProof/>
        </w:rPr>
        <w:tab/>
        <w:t>1145</w:t>
      </w:r>
    </w:p>
    <w:p w14:paraId="03F84DB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3 for RedCap in FR2: SSB allocation for SSB SCS=120 kHz in 100 MHz</w:t>
      </w:r>
      <w:r w:rsidRPr="00BA7E9A">
        <w:rPr>
          <w:noProof/>
        </w:rPr>
        <w:tab/>
        <w:t>1145</w:t>
      </w:r>
    </w:p>
    <w:p w14:paraId="67CAE68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4 for RedCap in FR2: SSB allocation for SSB SCS=240 kHz in 100 MHz</w:t>
      </w:r>
      <w:r w:rsidRPr="00BA7E9A">
        <w:rPr>
          <w:noProof/>
        </w:rPr>
        <w:tab/>
        <w:t>1146</w:t>
      </w:r>
    </w:p>
    <w:p w14:paraId="6DFBDDC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A.3.10B.2.5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 pattern 5 for RedCap in FR2: SSB allocation for SSB SCS=240 kHz in 100 MHz</w:t>
      </w:r>
      <w:r w:rsidRPr="00BA7E9A">
        <w:rPr>
          <w:noProof/>
        </w:rPr>
        <w:tab/>
        <w:t>1146</w:t>
      </w:r>
    </w:p>
    <w:p w14:paraId="72790A3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SMTC Configurations</w:t>
      </w:r>
      <w:r w:rsidRPr="00BA7E9A">
        <w:rPr>
          <w:noProof/>
        </w:rPr>
        <w:tab/>
        <w:t>1147</w:t>
      </w:r>
    </w:p>
    <w:p w14:paraId="2889CCD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1: SMTC period = 20 ms with SMTC duration = 1 ms</w:t>
      </w:r>
      <w:r w:rsidRPr="00BA7E9A">
        <w:rPr>
          <w:noProof/>
        </w:rPr>
        <w:tab/>
        <w:t>1147</w:t>
      </w:r>
    </w:p>
    <w:p w14:paraId="49849E3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2: SMTC period = 20 ms with SMTC duration = 5 ms</w:t>
      </w:r>
      <w:r w:rsidRPr="00BA7E9A">
        <w:rPr>
          <w:noProof/>
        </w:rPr>
        <w:tab/>
        <w:t>1147</w:t>
      </w:r>
    </w:p>
    <w:p w14:paraId="7FB56CD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3: SMTC period = 160 ms with SMTC duration = 1 ms</w:t>
      </w:r>
      <w:r w:rsidRPr="00BA7E9A">
        <w:rPr>
          <w:noProof/>
        </w:rPr>
        <w:tab/>
        <w:t>1147</w:t>
      </w:r>
    </w:p>
    <w:p w14:paraId="6E1DEA1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4: SMTC period = 20 ms with SMTC duration = 1 ms</w:t>
      </w:r>
      <w:r w:rsidRPr="00BA7E9A">
        <w:rPr>
          <w:noProof/>
        </w:rPr>
        <w:tab/>
        <w:t>1147</w:t>
      </w:r>
    </w:p>
    <w:p w14:paraId="0CAA812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5: SMTC period = 20 ms with SMTC duration = 5 ms</w:t>
      </w:r>
      <w:r w:rsidRPr="00BA7E9A">
        <w:rPr>
          <w:noProof/>
        </w:rPr>
        <w:tab/>
        <w:t>1148</w:t>
      </w:r>
    </w:p>
    <w:p w14:paraId="04294DF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6: SMTC period = 20 ms with SMTC duration = 5 ms</w:t>
      </w:r>
      <w:r w:rsidRPr="00BA7E9A">
        <w:rPr>
          <w:noProof/>
        </w:rPr>
        <w:tab/>
        <w:t>1148</w:t>
      </w:r>
    </w:p>
    <w:p w14:paraId="3FA101A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7: SMTC period = 20 ms with SMTC duration = 5 ms</w:t>
      </w:r>
      <w:r w:rsidRPr="00BA7E9A">
        <w:rPr>
          <w:noProof/>
        </w:rPr>
        <w:tab/>
        <w:t>1148</w:t>
      </w:r>
    </w:p>
    <w:p w14:paraId="1EC9465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8: SMTC period = 10 ms with SMTC duration = 1 ms</w:t>
      </w:r>
      <w:r w:rsidRPr="00BA7E9A">
        <w:rPr>
          <w:noProof/>
        </w:rPr>
        <w:tab/>
        <w:t>1148</w:t>
      </w:r>
    </w:p>
    <w:p w14:paraId="2A9CA6A4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A.3.11A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SMTC Configurations for RedCap</w:t>
      </w:r>
      <w:r w:rsidRPr="00BA7E9A">
        <w:rPr>
          <w:noProof/>
        </w:rPr>
        <w:tab/>
        <w:t>1149</w:t>
      </w:r>
    </w:p>
    <w:p w14:paraId="56B1A10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1 for RedCap: SMTC period = 40 ms with SMTC duration = 1 ms</w:t>
      </w:r>
      <w:r w:rsidRPr="00BA7E9A">
        <w:rPr>
          <w:noProof/>
        </w:rPr>
        <w:tab/>
        <w:t>1149</w:t>
      </w:r>
    </w:p>
    <w:p w14:paraId="777BF71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2 for RedCap: SMTC period = 80 ms with SMTC duration = 1 ms</w:t>
      </w:r>
      <w:r w:rsidRPr="00BA7E9A">
        <w:rPr>
          <w:noProof/>
        </w:rPr>
        <w:tab/>
        <w:t>1149</w:t>
      </w:r>
    </w:p>
    <w:p w14:paraId="69C2195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3 for RedCap: SMTC period = 40 ms with SMTC duration = 1 ms</w:t>
      </w:r>
      <w:r w:rsidRPr="00BA7E9A">
        <w:rPr>
          <w:noProof/>
        </w:rPr>
        <w:tab/>
        <w:t>1149</w:t>
      </w:r>
    </w:p>
    <w:p w14:paraId="5654356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A.3.11A.4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SMTC pattern 4 for RedCap: SMTC period = 80 ms with SMTC duration = 5 ms</w:t>
      </w:r>
      <w:r w:rsidRPr="00BA7E9A">
        <w:rPr>
          <w:noProof/>
        </w:rPr>
        <w:tab/>
        <w:t>1149</w:t>
      </w:r>
    </w:p>
    <w:p w14:paraId="77911C0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Cases with Different CC Configurations</w:t>
      </w:r>
      <w:r w:rsidRPr="00BA7E9A">
        <w:rPr>
          <w:noProof/>
        </w:rPr>
        <w:tab/>
        <w:t>1149</w:t>
      </w:r>
    </w:p>
    <w:p w14:paraId="14ED75E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Test Cases with Different EN-DC Configurations</w:t>
      </w:r>
      <w:r w:rsidRPr="00BA7E9A">
        <w:rPr>
          <w:noProof/>
        </w:rPr>
        <w:tab/>
        <w:t>1149</w:t>
      </w:r>
    </w:p>
    <w:p w14:paraId="74D05F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1149</w:t>
      </w:r>
    </w:p>
    <w:p w14:paraId="78F0847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1150</w:t>
      </w:r>
    </w:p>
    <w:p w14:paraId="3E179ED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Carrier Aggregation Test Cases with Different CA Configurations</w:t>
      </w:r>
      <w:r w:rsidRPr="00BA7E9A">
        <w:rPr>
          <w:noProof/>
        </w:rPr>
        <w:tab/>
        <w:t>1150</w:t>
      </w:r>
    </w:p>
    <w:p w14:paraId="2B3508C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1150</w:t>
      </w:r>
    </w:p>
    <w:p w14:paraId="2C9D90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1150</w:t>
      </w:r>
    </w:p>
    <w:p w14:paraId="33BD8E2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Cases in SA and EN-DC Operations</w:t>
      </w:r>
      <w:r w:rsidRPr="00BA7E9A">
        <w:rPr>
          <w:noProof/>
        </w:rPr>
        <w:tab/>
        <w:t>1150</w:t>
      </w:r>
    </w:p>
    <w:p w14:paraId="0A02B66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A.3.13.1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1150</w:t>
      </w:r>
    </w:p>
    <w:p w14:paraId="251D21A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1150</w:t>
      </w:r>
    </w:p>
    <w:p w14:paraId="69A1DEE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A.3.13A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Cases involving E-UTRA/FR1 and FR2 carriers</w:t>
      </w:r>
      <w:r w:rsidRPr="00BA7E9A">
        <w:rPr>
          <w:noProof/>
        </w:rPr>
        <w:tab/>
        <w:t>1151</w:t>
      </w:r>
    </w:p>
    <w:p w14:paraId="01F079A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A.3.13A.1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1151</w:t>
      </w:r>
    </w:p>
    <w:p w14:paraId="0178486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A.3.13A.2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 in EN-DC</w:t>
      </w:r>
      <w:r w:rsidRPr="00BA7E9A">
        <w:rPr>
          <w:noProof/>
        </w:rPr>
        <w:tab/>
        <w:t>1151</w:t>
      </w:r>
    </w:p>
    <w:p w14:paraId="7E7D47A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A.3.13A.3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 in SA</w:t>
      </w:r>
      <w:r w:rsidRPr="00BA7E9A">
        <w:rPr>
          <w:noProof/>
        </w:rPr>
        <w:tab/>
        <w:t>1151</w:t>
      </w:r>
    </w:p>
    <w:p w14:paraId="27325B5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A.3.13A.4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 in E-UTRA</w:t>
      </w:r>
      <w:r w:rsidRPr="00BA7E9A">
        <w:rPr>
          <w:noProof/>
        </w:rPr>
        <w:tab/>
        <w:t>1152</w:t>
      </w:r>
    </w:p>
    <w:p w14:paraId="51E67CC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13B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Test Cases for </w:t>
      </w:r>
      <w:r w:rsidRPr="00BA7E9A">
        <w:rPr>
          <w:noProof/>
          <w:lang w:eastAsia="zh-CN"/>
        </w:rPr>
        <w:t>EN-DC</w:t>
      </w:r>
      <w:r w:rsidRPr="00BA7E9A">
        <w:rPr>
          <w:noProof/>
        </w:rPr>
        <w:t xml:space="preserve"> and </w:t>
      </w:r>
      <w:r w:rsidRPr="00BA7E9A">
        <w:rPr>
          <w:noProof/>
          <w:lang w:eastAsia="zh-CN"/>
        </w:rPr>
        <w:t>NE-DC</w:t>
      </w:r>
      <w:r w:rsidRPr="00BA7E9A">
        <w:rPr>
          <w:noProof/>
        </w:rPr>
        <w:t xml:space="preserve"> Operations</w:t>
      </w:r>
      <w:r w:rsidRPr="00BA7E9A">
        <w:rPr>
          <w:noProof/>
        </w:rPr>
        <w:tab/>
        <w:t>1152</w:t>
      </w:r>
    </w:p>
    <w:p w14:paraId="124EDC2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13B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</w:t>
      </w:r>
      <w:r w:rsidRPr="00BA7E9A">
        <w:rPr>
          <w:noProof/>
          <w:lang w:eastAsia="zh-CN"/>
        </w:rPr>
        <w:t xml:space="preserve"> </w:t>
      </w:r>
      <w:r w:rsidRPr="00BA7E9A">
        <w:rPr>
          <w:noProof/>
        </w:rPr>
        <w:t xml:space="preserve">Test Cases for </w:t>
      </w:r>
      <w:r w:rsidRPr="00BA7E9A">
        <w:rPr>
          <w:noProof/>
          <w:lang w:eastAsia="zh-CN"/>
        </w:rPr>
        <w:t>EN-DC and NE-DC</w:t>
      </w:r>
      <w:r w:rsidRPr="00BA7E9A">
        <w:rPr>
          <w:noProof/>
        </w:rPr>
        <w:t xml:space="preserve"> Operations</w:t>
      </w:r>
      <w:r w:rsidRPr="00BA7E9A">
        <w:rPr>
          <w:noProof/>
        </w:rPr>
        <w:tab/>
        <w:t>1152</w:t>
      </w:r>
    </w:p>
    <w:p w14:paraId="765FAA0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13B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1152</w:t>
      </w:r>
    </w:p>
    <w:p w14:paraId="4F0B297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13B</w:t>
      </w:r>
      <w:r w:rsidRPr="00BA7E9A">
        <w:rPr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1152</w:t>
      </w:r>
    </w:p>
    <w:p w14:paraId="7A434A9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13B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SFTD accuracy </w:t>
      </w:r>
      <w:r w:rsidRPr="00BA7E9A">
        <w:rPr>
          <w:noProof/>
        </w:rPr>
        <w:t xml:space="preserve">Test Cases for </w:t>
      </w:r>
      <w:r w:rsidRPr="00BA7E9A">
        <w:rPr>
          <w:noProof/>
          <w:lang w:eastAsia="zh-CN"/>
        </w:rPr>
        <w:t>EN-DC and NE-DC</w:t>
      </w:r>
      <w:r w:rsidRPr="00BA7E9A">
        <w:rPr>
          <w:noProof/>
        </w:rPr>
        <w:t xml:space="preserve"> Operations</w:t>
      </w:r>
      <w:r w:rsidRPr="00BA7E9A">
        <w:rPr>
          <w:noProof/>
        </w:rPr>
        <w:tab/>
        <w:t>1152</w:t>
      </w:r>
    </w:p>
    <w:p w14:paraId="02918D2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13B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1152</w:t>
      </w:r>
    </w:p>
    <w:p w14:paraId="24E1B6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13B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1152</w:t>
      </w:r>
    </w:p>
    <w:p w14:paraId="022F1DA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 configurations</w:t>
      </w:r>
      <w:r w:rsidRPr="00BA7E9A">
        <w:rPr>
          <w:noProof/>
        </w:rPr>
        <w:tab/>
        <w:t>1153</w:t>
      </w:r>
    </w:p>
    <w:p w14:paraId="6490B90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FDD</w:t>
      </w:r>
      <w:r w:rsidRPr="00BA7E9A">
        <w:rPr>
          <w:noProof/>
        </w:rPr>
        <w:tab/>
        <w:t>1153</w:t>
      </w:r>
    </w:p>
    <w:p w14:paraId="1F18027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TDD</w:t>
      </w:r>
      <w:r w:rsidRPr="00BA7E9A">
        <w:rPr>
          <w:noProof/>
        </w:rPr>
        <w:tab/>
        <w:t>1155</w:t>
      </w:r>
    </w:p>
    <w:p w14:paraId="7723586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3</w:t>
      </w:r>
      <w:r w:rsidRPr="00BA7E9A">
        <w:rPr>
          <w:noProof/>
          <w:snapToGrid w:val="0"/>
        </w:rPr>
        <w:t>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Angle of Arrival (AoA) for FR2 RRM test cases</w:t>
      </w:r>
      <w:r w:rsidRPr="00BA7E9A">
        <w:rPr>
          <w:noProof/>
        </w:rPr>
        <w:tab/>
        <w:t>1161</w:t>
      </w:r>
    </w:p>
    <w:p w14:paraId="220485E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3</w:t>
      </w:r>
      <w:r w:rsidRPr="00BA7E9A">
        <w:rPr>
          <w:noProof/>
          <w:snapToGrid w:val="0"/>
        </w:rPr>
        <w:t>.15.1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Setup 1: Single AoA in Rx beam peak direction</w:t>
      </w:r>
      <w:r w:rsidRPr="00BA7E9A">
        <w:rPr>
          <w:noProof/>
        </w:rPr>
        <w:tab/>
        <w:t>1161</w:t>
      </w:r>
    </w:p>
    <w:p w14:paraId="2292824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3</w:t>
      </w:r>
      <w:r w:rsidRPr="00BA7E9A">
        <w:rPr>
          <w:noProof/>
          <w:snapToGrid w:val="0"/>
        </w:rPr>
        <w:t>.15.2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Setup 2: Single AoA in non Rx beam peak direction</w:t>
      </w:r>
      <w:r w:rsidRPr="00BA7E9A">
        <w:rPr>
          <w:noProof/>
        </w:rPr>
        <w:tab/>
        <w:t>1161</w:t>
      </w:r>
    </w:p>
    <w:p w14:paraId="699CCBE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ja-JP"/>
        </w:rPr>
        <w:t>A.3.15.2.1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ja-JP"/>
        </w:rPr>
        <w:t>Setup 2a: Single AoA in non Rx beam peak direction without change in direction</w:t>
      </w:r>
      <w:r w:rsidRPr="00BA7E9A">
        <w:rPr>
          <w:noProof/>
        </w:rPr>
        <w:tab/>
        <w:t>1161</w:t>
      </w:r>
    </w:p>
    <w:p w14:paraId="3F48907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ja-JP"/>
        </w:rPr>
        <w:t>A.3.15.2.2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ja-JP"/>
        </w:rPr>
        <w:t>Setup 2b: Single AoA in non Rx beam peak direction with change in direction</w:t>
      </w:r>
      <w:r w:rsidRPr="00BA7E9A">
        <w:rPr>
          <w:noProof/>
        </w:rPr>
        <w:tab/>
        <w:t>1162</w:t>
      </w:r>
    </w:p>
    <w:p w14:paraId="5DDB6D7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3</w:t>
      </w:r>
      <w:r w:rsidRPr="00BA7E9A">
        <w:rPr>
          <w:noProof/>
          <w:snapToGrid w:val="0"/>
        </w:rPr>
        <w:t>.15.3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Setup 3: 2 AoAs</w:t>
      </w:r>
      <w:r w:rsidRPr="00BA7E9A">
        <w:rPr>
          <w:noProof/>
        </w:rPr>
        <w:tab/>
        <w:t>1162</w:t>
      </w:r>
    </w:p>
    <w:p w14:paraId="460248B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3</w:t>
      </w:r>
      <w:r w:rsidRPr="00BA7E9A">
        <w:rPr>
          <w:noProof/>
          <w:snapToGrid w:val="0"/>
        </w:rPr>
        <w:t>.15.4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Setup 4: 2 AoAs, </w:t>
      </w:r>
      <w:r w:rsidRPr="00BA7E9A">
        <w:rPr>
          <w:noProof/>
          <w:lang w:eastAsia="ja-JP"/>
        </w:rPr>
        <w:t>1 AoA in Rx beam peak direction, 1 in non Rx beam peak</w:t>
      </w:r>
      <w:r w:rsidRPr="00BA7E9A">
        <w:rPr>
          <w:noProof/>
        </w:rPr>
        <w:tab/>
        <w:t>1162</w:t>
      </w:r>
    </w:p>
    <w:p w14:paraId="60AC64F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ja-JP"/>
        </w:rPr>
        <w:t>A.3.15.4.1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ja-JP"/>
        </w:rPr>
        <w:t xml:space="preserve">Setup 4a: 2 </w:t>
      </w:r>
      <w:r w:rsidRPr="00BA7E9A">
        <w:rPr>
          <w:noProof/>
          <w:snapToGrid w:val="0"/>
        </w:rPr>
        <w:t xml:space="preserve">AoAs, </w:t>
      </w:r>
      <w:r w:rsidRPr="00BA7E9A">
        <w:rPr>
          <w:noProof/>
          <w:lang w:eastAsia="ja-JP"/>
        </w:rPr>
        <w:t>1 AoA in Rx beam peak direction, 1 in non Rx beam peak without change in direction</w:t>
      </w:r>
      <w:r w:rsidRPr="00BA7E9A">
        <w:rPr>
          <w:noProof/>
        </w:rPr>
        <w:tab/>
        <w:t>1162</w:t>
      </w:r>
    </w:p>
    <w:p w14:paraId="50A9C1A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ja-JP"/>
        </w:rPr>
        <w:t>A.3.15.4.2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ja-JP"/>
        </w:rPr>
        <w:t xml:space="preserve">Setup 4b: 2 </w:t>
      </w:r>
      <w:r w:rsidRPr="00BA7E9A">
        <w:rPr>
          <w:noProof/>
          <w:snapToGrid w:val="0"/>
        </w:rPr>
        <w:t xml:space="preserve">AoAs, </w:t>
      </w:r>
      <w:r w:rsidRPr="00BA7E9A">
        <w:rPr>
          <w:noProof/>
          <w:lang w:eastAsia="ja-JP"/>
        </w:rPr>
        <w:t>1 AoA in Rx beam peak direction, 1 in non Rx beam peak with change in direction</w:t>
      </w:r>
      <w:r w:rsidRPr="00BA7E9A">
        <w:rPr>
          <w:noProof/>
        </w:rPr>
        <w:tab/>
        <w:t>1162</w:t>
      </w:r>
    </w:p>
    <w:p w14:paraId="1B7600E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TCI State Configuration</w:t>
      </w:r>
      <w:r w:rsidRPr="00BA7E9A">
        <w:rPr>
          <w:noProof/>
        </w:rPr>
        <w:tab/>
        <w:t>1163</w:t>
      </w:r>
    </w:p>
    <w:p w14:paraId="190E49D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1163</w:t>
      </w:r>
    </w:p>
    <w:p w14:paraId="5434348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TCI states</w:t>
      </w:r>
      <w:r w:rsidRPr="00BA7E9A">
        <w:rPr>
          <w:noProof/>
        </w:rPr>
        <w:tab/>
        <w:t>1163</w:t>
      </w:r>
    </w:p>
    <w:p w14:paraId="71CFA39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A.3.16A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Unified TCI State Configuration</w:t>
      </w:r>
      <w:r w:rsidRPr="00BA7E9A">
        <w:rPr>
          <w:noProof/>
        </w:rPr>
        <w:tab/>
        <w:t>1163</w:t>
      </w:r>
    </w:p>
    <w:p w14:paraId="45C49AF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A.3.16A.1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1163</w:t>
      </w:r>
    </w:p>
    <w:p w14:paraId="227918B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A.3.16A.2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DLorJoint TCI states</w:t>
      </w:r>
      <w:r w:rsidRPr="00BA7E9A">
        <w:rPr>
          <w:noProof/>
        </w:rPr>
        <w:tab/>
        <w:t>1164</w:t>
      </w:r>
    </w:p>
    <w:p w14:paraId="1AB7214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A.3.16A.3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UL TCI states</w:t>
      </w:r>
      <w:r w:rsidRPr="00BA7E9A">
        <w:rPr>
          <w:noProof/>
        </w:rPr>
        <w:tab/>
        <w:t>1164</w:t>
      </w:r>
    </w:p>
    <w:p w14:paraId="7E840B4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Configurations of CSI-RS for tracking</w:t>
      </w:r>
      <w:r w:rsidRPr="00BA7E9A">
        <w:rPr>
          <w:noProof/>
        </w:rPr>
        <w:tab/>
        <w:t>1165</w:t>
      </w:r>
    </w:p>
    <w:p w14:paraId="2AB1EAB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Configuration of CSI-RS for tracking for FR1</w:t>
      </w:r>
      <w:r w:rsidRPr="00BA7E9A">
        <w:rPr>
          <w:noProof/>
        </w:rPr>
        <w:tab/>
        <w:t>1165</w:t>
      </w:r>
    </w:p>
    <w:p w14:paraId="0685C68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FDD</w:t>
      </w:r>
      <w:r w:rsidRPr="00BA7E9A">
        <w:rPr>
          <w:noProof/>
        </w:rPr>
        <w:tab/>
        <w:t>1165</w:t>
      </w:r>
    </w:p>
    <w:p w14:paraId="551EA3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TDD</w:t>
      </w:r>
      <w:r w:rsidRPr="00BA7E9A">
        <w:rPr>
          <w:noProof/>
        </w:rPr>
        <w:tab/>
        <w:t>1167</w:t>
      </w:r>
    </w:p>
    <w:p w14:paraId="137174A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Configuration of CSI-RS for tracking for FR2</w:t>
      </w:r>
      <w:r w:rsidRPr="00BA7E9A">
        <w:rPr>
          <w:noProof/>
        </w:rPr>
        <w:tab/>
        <w:t>1169</w:t>
      </w:r>
    </w:p>
    <w:p w14:paraId="029416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TDD</w:t>
      </w:r>
      <w:r w:rsidRPr="00BA7E9A">
        <w:rPr>
          <w:noProof/>
        </w:rPr>
        <w:tab/>
        <w:t>1169</w:t>
      </w:r>
    </w:p>
    <w:p w14:paraId="061D3C8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Additional definitions related to OTA testing for FR2 RRM test cases</w:t>
      </w:r>
      <w:r w:rsidRPr="00BA7E9A">
        <w:rPr>
          <w:noProof/>
        </w:rPr>
        <w:tab/>
        <w:t>1170</w:t>
      </w:r>
    </w:p>
    <w:p w14:paraId="2AA876F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1170</w:t>
      </w:r>
    </w:p>
    <w:p w14:paraId="1BE8C3B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PRACH Power Measurement</w:t>
      </w:r>
      <w:r w:rsidRPr="00BA7E9A">
        <w:rPr>
          <w:noProof/>
        </w:rPr>
        <w:tab/>
        <w:t>1170</w:t>
      </w:r>
    </w:p>
    <w:p w14:paraId="4BA997A4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</w:t>
      </w:r>
      <w:r w:rsidRPr="00BA7E9A">
        <w:rPr>
          <w:noProof/>
          <w:lang w:eastAsia="zh-CN"/>
        </w:rPr>
        <w:t>19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applicability for DAPS handover</w:t>
      </w:r>
      <w:r w:rsidRPr="00BA7E9A">
        <w:rPr>
          <w:noProof/>
        </w:rPr>
        <w:tab/>
        <w:t>1170</w:t>
      </w:r>
    </w:p>
    <w:p w14:paraId="442B415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1170</w:t>
      </w:r>
    </w:p>
    <w:p w14:paraId="4A765EC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A.3.19.2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1170</w:t>
      </w:r>
    </w:p>
    <w:p w14:paraId="3A1FC12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A.3.20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MsgA</w:t>
      </w:r>
      <w:r w:rsidRPr="00BA7E9A">
        <w:rPr>
          <w:noProof/>
          <w:lang w:val="en-US"/>
        </w:rPr>
        <w:t xml:space="preserve"> configurations</w:t>
      </w:r>
      <w:r w:rsidRPr="00BA7E9A">
        <w:rPr>
          <w:noProof/>
        </w:rPr>
        <w:tab/>
        <w:t>1171</w:t>
      </w:r>
    </w:p>
    <w:p w14:paraId="6F41D77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val="en-US"/>
        </w:rPr>
        <w:t>A.3.20.1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1171</w:t>
      </w:r>
    </w:p>
    <w:p w14:paraId="4BF422C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val="en-US"/>
        </w:rPr>
        <w:t>A.3.20.</w:t>
      </w:r>
      <w:r w:rsidRPr="00BA7E9A">
        <w:rPr>
          <w:noProof/>
          <w:snapToGrid w:val="0"/>
          <w:lang w:val="en-US"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val="en-US"/>
        </w:rPr>
        <w:t>MsgA configurations in FR1</w:t>
      </w:r>
      <w:r w:rsidRPr="00BA7E9A">
        <w:rPr>
          <w:noProof/>
        </w:rPr>
        <w:tab/>
        <w:t>1171</w:t>
      </w:r>
    </w:p>
    <w:p w14:paraId="6FE74D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A.3.20.</w:t>
      </w:r>
      <w:r w:rsidRPr="00BA7E9A">
        <w:rPr>
          <w:noProof/>
          <w:lang w:val="en-US" w:eastAsia="zh-CN"/>
        </w:rPr>
        <w:t>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FR1 MsgA configuration 1</w:t>
      </w:r>
      <w:r w:rsidRPr="00BA7E9A">
        <w:rPr>
          <w:noProof/>
        </w:rPr>
        <w:tab/>
        <w:t>1171</w:t>
      </w:r>
    </w:p>
    <w:p w14:paraId="17881D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A.3.20.</w:t>
      </w:r>
      <w:r w:rsidRPr="00BA7E9A">
        <w:rPr>
          <w:noProof/>
          <w:lang w:val="en-US" w:eastAsia="zh-CN"/>
        </w:rPr>
        <w:t>2</w:t>
      </w:r>
      <w:r w:rsidRPr="00BA7E9A">
        <w:rPr>
          <w:noProof/>
          <w:lang w:val="en-US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FR1 MsgA configuration 2</w:t>
      </w:r>
      <w:r w:rsidRPr="00BA7E9A">
        <w:rPr>
          <w:noProof/>
        </w:rPr>
        <w:tab/>
        <w:t>1172</w:t>
      </w:r>
    </w:p>
    <w:p w14:paraId="5BDD981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val="en-US"/>
        </w:rPr>
        <w:t>A.3.20.</w:t>
      </w:r>
      <w:r w:rsidRPr="00BA7E9A">
        <w:rPr>
          <w:noProof/>
          <w:snapToGrid w:val="0"/>
          <w:lang w:val="en-US"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val="en-US"/>
        </w:rPr>
        <w:t>MsgA configurations in FR</w:t>
      </w:r>
      <w:r w:rsidRPr="00BA7E9A">
        <w:rPr>
          <w:noProof/>
          <w:snapToGrid w:val="0"/>
          <w:lang w:val="en-US" w:eastAsia="zh-CN"/>
        </w:rPr>
        <w:t>2</w:t>
      </w:r>
      <w:r w:rsidRPr="00BA7E9A">
        <w:rPr>
          <w:noProof/>
        </w:rPr>
        <w:tab/>
        <w:t>1174</w:t>
      </w:r>
    </w:p>
    <w:p w14:paraId="5F1FAA3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A.3.20.</w:t>
      </w:r>
      <w:r w:rsidRPr="00BA7E9A">
        <w:rPr>
          <w:noProof/>
          <w:lang w:val="en-US" w:eastAsia="zh-CN"/>
        </w:rPr>
        <w:t>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FR2 MsgA configuration 1</w:t>
      </w:r>
      <w:r w:rsidRPr="00BA7E9A">
        <w:rPr>
          <w:noProof/>
        </w:rPr>
        <w:tab/>
        <w:t>1174</w:t>
      </w:r>
    </w:p>
    <w:p w14:paraId="5CD25C0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A.3.20.</w:t>
      </w:r>
      <w:r w:rsidRPr="00BA7E9A">
        <w:rPr>
          <w:noProof/>
          <w:lang w:val="en-US" w:eastAsia="zh-CN"/>
        </w:rPr>
        <w:t>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FR2 MsgA configuration 2</w:t>
      </w:r>
      <w:r w:rsidRPr="00BA7E9A">
        <w:rPr>
          <w:noProof/>
        </w:rPr>
        <w:tab/>
        <w:t>1175</w:t>
      </w:r>
    </w:p>
    <w:p w14:paraId="0D21FE3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A.3.20A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MsgA</w:t>
      </w:r>
      <w:r w:rsidRPr="00BA7E9A">
        <w:rPr>
          <w:noProof/>
          <w:lang w:val="en-US"/>
        </w:rPr>
        <w:t xml:space="preserve"> configurations under CCA</w:t>
      </w:r>
      <w:r w:rsidRPr="00BA7E9A">
        <w:rPr>
          <w:noProof/>
        </w:rPr>
        <w:tab/>
        <w:t>1177</w:t>
      </w:r>
    </w:p>
    <w:p w14:paraId="6C2182B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val="en-US"/>
        </w:rPr>
        <w:t>A.3.20A.1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Introduction</w:t>
      </w:r>
      <w:r w:rsidRPr="00BA7E9A">
        <w:rPr>
          <w:noProof/>
        </w:rPr>
        <w:tab/>
        <w:t>1177</w:t>
      </w:r>
    </w:p>
    <w:p w14:paraId="5CA10D1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val="en-US"/>
        </w:rPr>
        <w:t>A.3.20A.</w:t>
      </w:r>
      <w:r w:rsidRPr="00BA7E9A">
        <w:rPr>
          <w:noProof/>
          <w:snapToGrid w:val="0"/>
          <w:lang w:val="en-US"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val="en-US"/>
        </w:rPr>
        <w:t>MsgA configurations in FR1</w:t>
      </w:r>
      <w:r w:rsidRPr="00BA7E9A">
        <w:rPr>
          <w:noProof/>
        </w:rPr>
        <w:tab/>
        <w:t>1177</w:t>
      </w:r>
    </w:p>
    <w:p w14:paraId="2980C8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A.3.20A.</w:t>
      </w:r>
      <w:r w:rsidRPr="00BA7E9A">
        <w:rPr>
          <w:noProof/>
          <w:lang w:val="en-US" w:eastAsia="zh-CN"/>
        </w:rPr>
        <w:t>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FR1 MsgA configuration 1</w:t>
      </w:r>
      <w:r w:rsidRPr="00BA7E9A">
        <w:rPr>
          <w:noProof/>
          <w:lang w:eastAsia="zh-CN"/>
        </w:rPr>
        <w:t xml:space="preserve"> under CCA</w:t>
      </w:r>
      <w:r w:rsidRPr="00BA7E9A">
        <w:rPr>
          <w:noProof/>
        </w:rPr>
        <w:tab/>
        <w:t>1177</w:t>
      </w:r>
    </w:p>
    <w:p w14:paraId="4C9CCF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A.3.20A.</w:t>
      </w:r>
      <w:r w:rsidRPr="00BA7E9A">
        <w:rPr>
          <w:noProof/>
          <w:lang w:val="en-US" w:eastAsia="zh-CN"/>
        </w:rPr>
        <w:t>2</w:t>
      </w:r>
      <w:r w:rsidRPr="00BA7E9A">
        <w:rPr>
          <w:noProof/>
          <w:lang w:val="en-US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FR1 MsgA configuration 2</w:t>
      </w:r>
      <w:r w:rsidRPr="00BA7E9A">
        <w:rPr>
          <w:noProof/>
          <w:lang w:eastAsia="zh-CN"/>
        </w:rPr>
        <w:t xml:space="preserve"> under CCA</w:t>
      </w:r>
      <w:r w:rsidRPr="00BA7E9A">
        <w:rPr>
          <w:noProof/>
        </w:rPr>
        <w:tab/>
        <w:t>1178</w:t>
      </w:r>
    </w:p>
    <w:p w14:paraId="36D34DF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bCs/>
          <w:noProof/>
        </w:rPr>
        <w:t>3.21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  <w:lang w:eastAsia="zh-CN"/>
        </w:rPr>
        <w:t>V2X sidelink communication</w:t>
      </w:r>
      <w:r w:rsidRPr="00BA7E9A">
        <w:rPr>
          <w:noProof/>
        </w:rPr>
        <w:tab/>
        <w:t>1181</w:t>
      </w:r>
    </w:p>
    <w:p w14:paraId="6363766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1181</w:t>
      </w:r>
    </w:p>
    <w:p w14:paraId="79C1BCD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A.3.21.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Reference resource pool configurations for V2</w:t>
      </w:r>
      <w:r w:rsidRPr="00BA7E9A">
        <w:rPr>
          <w:noProof/>
          <w:lang w:eastAsia="zh-CN"/>
        </w:rPr>
        <w:t>X</w:t>
      </w:r>
      <w:r w:rsidRPr="00BA7E9A">
        <w:rPr>
          <w:noProof/>
        </w:rPr>
        <w:t xml:space="preserve"> Sidelink Communication</w:t>
      </w:r>
      <w:r w:rsidRPr="00BA7E9A">
        <w:rPr>
          <w:noProof/>
        </w:rPr>
        <w:tab/>
        <w:t>1181</w:t>
      </w:r>
    </w:p>
    <w:p w14:paraId="1877184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A.3.21.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Reference measurement channels for V2</w:t>
      </w:r>
      <w:r w:rsidRPr="00BA7E9A">
        <w:rPr>
          <w:noProof/>
          <w:lang w:eastAsia="zh-CN"/>
        </w:rPr>
        <w:t>X</w:t>
      </w:r>
      <w:r w:rsidRPr="00BA7E9A">
        <w:rPr>
          <w:noProof/>
        </w:rPr>
        <w:t xml:space="preserve"> Sidelink Communication</w:t>
      </w:r>
      <w:r w:rsidRPr="00BA7E9A">
        <w:rPr>
          <w:noProof/>
        </w:rPr>
        <w:tab/>
        <w:t>1185</w:t>
      </w:r>
    </w:p>
    <w:p w14:paraId="2BEBBD1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A.3.21.4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Reference SL-DRX configurations</w:t>
      </w:r>
      <w:r w:rsidRPr="00BA7E9A">
        <w:rPr>
          <w:noProof/>
        </w:rPr>
        <w:tab/>
        <w:t>1186</w:t>
      </w:r>
    </w:p>
    <w:p w14:paraId="0DC26FB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SL-</w:t>
      </w:r>
      <w:r w:rsidRPr="00BA7E9A">
        <w:rPr>
          <w:noProof/>
          <w:lang w:val="en-US"/>
        </w:rPr>
        <w:t>DRX Configuration 1: SL-DRX cycle = 40 ms</w:t>
      </w:r>
      <w:r w:rsidRPr="00BA7E9A">
        <w:rPr>
          <w:noProof/>
        </w:rPr>
        <w:tab/>
        <w:t>1186</w:t>
      </w:r>
    </w:p>
    <w:p w14:paraId="77441D6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SL-</w:t>
      </w:r>
      <w:r w:rsidRPr="00BA7E9A">
        <w:rPr>
          <w:noProof/>
          <w:lang w:val="en-US"/>
        </w:rPr>
        <w:t>DRX Configuration 2: SL-DRX cycle = 320 ms</w:t>
      </w:r>
      <w:r w:rsidRPr="00BA7E9A">
        <w:rPr>
          <w:noProof/>
        </w:rPr>
        <w:tab/>
        <w:t>1186</w:t>
      </w:r>
    </w:p>
    <w:p w14:paraId="0B28465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SL-</w:t>
      </w:r>
      <w:r w:rsidRPr="00BA7E9A">
        <w:rPr>
          <w:noProof/>
          <w:lang w:val="en-US"/>
        </w:rPr>
        <w:t>DRX Configuration 3: SL-DRX cycle = 640 ms</w:t>
      </w:r>
      <w:r w:rsidRPr="00BA7E9A">
        <w:rPr>
          <w:noProof/>
        </w:rPr>
        <w:tab/>
        <w:t>1186</w:t>
      </w:r>
    </w:p>
    <w:p w14:paraId="2320511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CSI-IM configurations</w:t>
      </w:r>
      <w:r w:rsidRPr="00BA7E9A">
        <w:rPr>
          <w:noProof/>
        </w:rPr>
        <w:tab/>
        <w:t>1186</w:t>
      </w:r>
    </w:p>
    <w:p w14:paraId="29D41AD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FDD</w:t>
      </w:r>
      <w:r w:rsidRPr="00BA7E9A">
        <w:rPr>
          <w:noProof/>
        </w:rPr>
        <w:tab/>
        <w:t>1186</w:t>
      </w:r>
    </w:p>
    <w:p w14:paraId="4915FC5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TDD</w:t>
      </w:r>
      <w:r w:rsidRPr="00BA7E9A">
        <w:rPr>
          <w:noProof/>
        </w:rPr>
        <w:tab/>
        <w:t>1187</w:t>
      </w:r>
    </w:p>
    <w:p w14:paraId="6B7DD6A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Spatial Relation Configuration</w:t>
      </w:r>
      <w:r w:rsidRPr="00BA7E9A">
        <w:rPr>
          <w:noProof/>
        </w:rPr>
        <w:tab/>
        <w:t>1188</w:t>
      </w:r>
    </w:p>
    <w:p w14:paraId="55A121C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1188</w:t>
      </w:r>
    </w:p>
    <w:p w14:paraId="2199D06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Spatial Relation</w:t>
      </w:r>
      <w:r w:rsidRPr="00BA7E9A">
        <w:rPr>
          <w:noProof/>
        </w:rPr>
        <w:tab/>
        <w:t>1189</w:t>
      </w:r>
    </w:p>
    <w:p w14:paraId="24DC8B4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SRS configuration</w:t>
      </w:r>
      <w:r w:rsidRPr="00BA7E9A">
        <w:rPr>
          <w:noProof/>
        </w:rPr>
        <w:tab/>
        <w:t>1190</w:t>
      </w:r>
    </w:p>
    <w:p w14:paraId="3BD7314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A.3.25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Channel bandwidth (CBW) configurations</w:t>
      </w:r>
      <w:r w:rsidRPr="00BA7E9A">
        <w:rPr>
          <w:noProof/>
        </w:rPr>
        <w:tab/>
        <w:t>1192</w:t>
      </w:r>
    </w:p>
    <w:p w14:paraId="498A438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A.3.25.1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DL UE specific CBW</w:t>
      </w:r>
      <w:r w:rsidRPr="00BA7E9A">
        <w:rPr>
          <w:noProof/>
        </w:rPr>
        <w:tab/>
        <w:t>1192</w:t>
      </w:r>
    </w:p>
    <w:p w14:paraId="584CE6C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UL UE specific CBW</w:t>
      </w:r>
      <w:r w:rsidRPr="00BA7E9A">
        <w:rPr>
          <w:noProof/>
        </w:rPr>
        <w:tab/>
        <w:t>1193</w:t>
      </w:r>
    </w:p>
    <w:p w14:paraId="193F747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CCA model</w:t>
      </w:r>
      <w:r w:rsidRPr="00BA7E9A">
        <w:rPr>
          <w:noProof/>
        </w:rPr>
        <w:tab/>
        <w:t>1193</w:t>
      </w:r>
    </w:p>
    <w:p w14:paraId="32637D8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1193</w:t>
      </w:r>
    </w:p>
    <w:p w14:paraId="2DD27EE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CCA model for operation on a carrier frequency with CCA in FR1</w:t>
      </w:r>
      <w:r w:rsidRPr="00BA7E9A">
        <w:rPr>
          <w:noProof/>
        </w:rPr>
        <w:tab/>
        <w:t>1193</w:t>
      </w:r>
    </w:p>
    <w:p w14:paraId="7F5B30D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DL CCA model</w:t>
      </w:r>
      <w:r w:rsidRPr="00BA7E9A">
        <w:rPr>
          <w:noProof/>
        </w:rPr>
        <w:tab/>
        <w:t>1193</w:t>
      </w:r>
    </w:p>
    <w:p w14:paraId="686EA36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UL CCA model</w:t>
      </w:r>
      <w:r w:rsidRPr="00BA7E9A">
        <w:rPr>
          <w:noProof/>
        </w:rPr>
        <w:tab/>
        <w:t>1195</w:t>
      </w:r>
    </w:p>
    <w:p w14:paraId="777F1F2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CCA model for operation on a carrier frequency with CCA in FR2-2</w:t>
      </w:r>
      <w:r w:rsidRPr="00BA7E9A">
        <w:rPr>
          <w:noProof/>
        </w:rPr>
        <w:tab/>
        <w:t>1195</w:t>
      </w:r>
    </w:p>
    <w:p w14:paraId="62DADD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DL CCA model</w:t>
      </w:r>
      <w:r w:rsidRPr="00BA7E9A">
        <w:rPr>
          <w:noProof/>
        </w:rPr>
        <w:tab/>
        <w:t>1195</w:t>
      </w:r>
    </w:p>
    <w:p w14:paraId="0166E88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UL CCA model</w:t>
      </w:r>
      <w:r w:rsidRPr="00BA7E9A">
        <w:rPr>
          <w:noProof/>
        </w:rPr>
        <w:tab/>
        <w:t>1196</w:t>
      </w:r>
    </w:p>
    <w:p w14:paraId="63F405D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Cases with at Least One Cell on a Carrier Frequency with CCA</w:t>
      </w:r>
      <w:r w:rsidRPr="00BA7E9A">
        <w:rPr>
          <w:noProof/>
        </w:rPr>
        <w:tab/>
        <w:t>1196</w:t>
      </w:r>
    </w:p>
    <w:p w14:paraId="2391182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1196</w:t>
      </w:r>
    </w:p>
    <w:p w14:paraId="10581F3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Standalone Tests with NR SCell under CCA and All Other NR Cells in FR1</w:t>
      </w:r>
      <w:r w:rsidRPr="00BA7E9A">
        <w:rPr>
          <w:noProof/>
        </w:rPr>
        <w:tab/>
        <w:t>1196</w:t>
      </w:r>
    </w:p>
    <w:p w14:paraId="1FB2E17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Tests with NR PSCell under CCA and Other NR Cells in FR1</w:t>
      </w:r>
      <w:r w:rsidRPr="00BA7E9A">
        <w:rPr>
          <w:noProof/>
        </w:rPr>
        <w:tab/>
        <w:t>1197</w:t>
      </w:r>
    </w:p>
    <w:p w14:paraId="2C80739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Standalone Tests with NR PCell under CCA and Other NR Cells in FR1</w:t>
      </w:r>
      <w:r w:rsidRPr="00BA7E9A">
        <w:rPr>
          <w:noProof/>
        </w:rPr>
        <w:tab/>
        <w:t>1197</w:t>
      </w:r>
    </w:p>
    <w:p w14:paraId="56DE334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A.3.27.5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Standalone Tests with at Least One NR Cell under CCA</w:t>
      </w:r>
      <w:r w:rsidRPr="00BA7E9A">
        <w:rPr>
          <w:noProof/>
        </w:rPr>
        <w:tab/>
        <w:t>1197</w:t>
      </w:r>
    </w:p>
    <w:p w14:paraId="25620E1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Discovery Burst Transmission Window configuration under CCA</w:t>
      </w:r>
      <w:r w:rsidRPr="00BA7E9A">
        <w:rPr>
          <w:noProof/>
        </w:rPr>
        <w:tab/>
        <w:t>1197</w:t>
      </w:r>
    </w:p>
    <w:p w14:paraId="3DC2BC3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A.3.28.1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DBT Window pattern 1: DBT Window period = 20 ms with DBT Window duration = 1 ms</w:t>
      </w:r>
      <w:r w:rsidRPr="00BA7E9A">
        <w:rPr>
          <w:noProof/>
        </w:rPr>
        <w:tab/>
        <w:t>1197</w:t>
      </w:r>
    </w:p>
    <w:p w14:paraId="72BBE84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Testing principles for UE capable of only NR bands with shared spectrum access</w:t>
      </w:r>
      <w:r w:rsidRPr="00BA7E9A">
        <w:rPr>
          <w:noProof/>
        </w:rPr>
        <w:tab/>
        <w:t>1197</w:t>
      </w:r>
    </w:p>
    <w:p w14:paraId="2DCB5C5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1197</w:t>
      </w:r>
    </w:p>
    <w:p w14:paraId="6DA1459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 for UE capable of EN-DC with only NR bands with shared spectrum access</w:t>
      </w:r>
      <w:r w:rsidRPr="00BA7E9A">
        <w:rPr>
          <w:noProof/>
        </w:rPr>
        <w:tab/>
        <w:t>1197</w:t>
      </w:r>
    </w:p>
    <w:p w14:paraId="5EF7E4E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A.3.29.3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 for UE capable of SA operation with only NR bands with shared spectrum access</w:t>
      </w:r>
      <w:r w:rsidRPr="00BA7E9A">
        <w:rPr>
          <w:noProof/>
        </w:rPr>
        <w:tab/>
        <w:t>1198</w:t>
      </w:r>
    </w:p>
    <w:p w14:paraId="6716837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 configurations for RRM</w:t>
      </w:r>
      <w:r w:rsidRPr="00BA7E9A">
        <w:rPr>
          <w:noProof/>
        </w:rPr>
        <w:tab/>
        <w:t>1199</w:t>
      </w:r>
    </w:p>
    <w:p w14:paraId="65BE092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A.3.30.1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FDD</w:t>
      </w:r>
      <w:r w:rsidRPr="00BA7E9A">
        <w:rPr>
          <w:noProof/>
        </w:rPr>
        <w:tab/>
        <w:t>1199</w:t>
      </w:r>
    </w:p>
    <w:p w14:paraId="4671FB5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A.3.30.2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TDD</w:t>
      </w:r>
      <w:r w:rsidRPr="00BA7E9A">
        <w:rPr>
          <w:noProof/>
        </w:rPr>
        <w:tab/>
        <w:t>1200</w:t>
      </w:r>
    </w:p>
    <w:p w14:paraId="1DC491E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 Configurations</w:t>
      </w:r>
      <w:r w:rsidRPr="00BA7E9A">
        <w:rPr>
          <w:noProof/>
        </w:rPr>
        <w:tab/>
        <w:t>1202</w:t>
      </w:r>
    </w:p>
    <w:p w14:paraId="191DF51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A.3.31.1.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 Configurations for FR1</w:t>
      </w:r>
      <w:r w:rsidRPr="00BA7E9A">
        <w:rPr>
          <w:noProof/>
        </w:rPr>
        <w:tab/>
        <w:t>1202</w:t>
      </w:r>
    </w:p>
    <w:p w14:paraId="2D50CA6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A.3.31.1.1.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 pattern 1 in FR1: SCS=15 KHz</w:t>
      </w:r>
      <w:r w:rsidRPr="00BA7E9A">
        <w:rPr>
          <w:noProof/>
        </w:rPr>
        <w:tab/>
        <w:t>1202</w:t>
      </w:r>
    </w:p>
    <w:p w14:paraId="0F7190B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A.3.31.1.2.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 pattern 2 in FR1: SCS=30 KHz</w:t>
      </w:r>
      <w:r w:rsidRPr="00BA7E9A">
        <w:rPr>
          <w:noProof/>
        </w:rPr>
        <w:tab/>
        <w:t>1203</w:t>
      </w:r>
    </w:p>
    <w:p w14:paraId="12CA426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A.3.31.2.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 Configurations for FR2</w:t>
      </w:r>
      <w:r w:rsidRPr="00BA7E9A">
        <w:rPr>
          <w:noProof/>
        </w:rPr>
        <w:tab/>
        <w:t>1203</w:t>
      </w:r>
    </w:p>
    <w:p w14:paraId="7463506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A.3.31.2.1.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 pattern 1 in FR2: SCS=120 KHz</w:t>
      </w:r>
      <w:r w:rsidRPr="00BA7E9A">
        <w:rPr>
          <w:noProof/>
        </w:rPr>
        <w:tab/>
        <w:t>1203</w:t>
      </w:r>
    </w:p>
    <w:p w14:paraId="21103C1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  <w:lang w:eastAsia="zh-CN"/>
        </w:rPr>
        <w:t>NR sidelink discovery</w:t>
      </w:r>
      <w:r w:rsidRPr="00BA7E9A">
        <w:rPr>
          <w:noProof/>
        </w:rPr>
        <w:tab/>
        <w:t>1203</w:t>
      </w:r>
    </w:p>
    <w:p w14:paraId="06DEDD1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1203</w:t>
      </w:r>
    </w:p>
    <w:p w14:paraId="2ED533F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A.3.32.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Reference resource pool configurations for NR Sidelink Discovery</w:t>
      </w:r>
      <w:r w:rsidRPr="00BA7E9A">
        <w:rPr>
          <w:noProof/>
        </w:rPr>
        <w:tab/>
        <w:t>1203</w:t>
      </w:r>
    </w:p>
    <w:p w14:paraId="44377EC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</w:t>
      </w:r>
      <w:r w:rsidRPr="00BA7E9A">
        <w:rPr>
          <w:noProof/>
        </w:rPr>
        <w:tab/>
        <w:t>1204</w:t>
      </w:r>
    </w:p>
    <w:p w14:paraId="2008197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</w:rPr>
        <w:t>A.3.33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</w:rPr>
        <w:t>PRS Processing Window (PPW) configurations</w:t>
      </w:r>
      <w:r w:rsidRPr="00BA7E9A">
        <w:rPr>
          <w:noProof/>
        </w:rPr>
        <w:tab/>
        <w:t>1204</w:t>
      </w:r>
    </w:p>
    <w:p w14:paraId="71C5133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Testing principles for test cases related to PRS measurements</w:t>
      </w:r>
      <w:r w:rsidRPr="00BA7E9A">
        <w:rPr>
          <w:noProof/>
        </w:rPr>
        <w:tab/>
        <w:t>1204</w:t>
      </w:r>
    </w:p>
    <w:p w14:paraId="307FE96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1204</w:t>
      </w:r>
    </w:p>
    <w:p w14:paraId="362A9B3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cases in RRC_INACTIVE state</w:t>
      </w:r>
      <w:r w:rsidRPr="00BA7E9A">
        <w:rPr>
          <w:noProof/>
        </w:rPr>
        <w:tab/>
        <w:t>1205</w:t>
      </w:r>
    </w:p>
    <w:p w14:paraId="1B90812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cases for PRS measurements with gaps in RRC_CONNECTED state</w:t>
      </w:r>
      <w:r w:rsidRPr="00BA7E9A">
        <w:rPr>
          <w:noProof/>
        </w:rPr>
        <w:tab/>
        <w:t>1205</w:t>
      </w:r>
    </w:p>
    <w:p w14:paraId="11B8045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cases for PRS measurements without gaps in RRC_CONNECTED state</w:t>
      </w:r>
      <w:r w:rsidRPr="00BA7E9A">
        <w:rPr>
          <w:noProof/>
        </w:rPr>
        <w:tab/>
        <w:t>1205</w:t>
      </w:r>
    </w:p>
    <w:p w14:paraId="5B8B86D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Testing principle for RedCap UE</w:t>
      </w:r>
      <w:r w:rsidRPr="00BA7E9A">
        <w:rPr>
          <w:noProof/>
        </w:rPr>
        <w:tab/>
        <w:t>1206</w:t>
      </w:r>
    </w:p>
    <w:p w14:paraId="12C2103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1206</w:t>
      </w:r>
    </w:p>
    <w:p w14:paraId="39F534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A.3.35.2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Principle of testing for FR1</w:t>
      </w:r>
      <w:r w:rsidRPr="00BA7E9A">
        <w:rPr>
          <w:noProof/>
        </w:rPr>
        <w:tab/>
        <w:t>1206</w:t>
      </w:r>
    </w:p>
    <w:p w14:paraId="0EDF512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A.3.35.3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Principle of testing for FR2</w:t>
      </w:r>
      <w:r w:rsidRPr="00BA7E9A">
        <w:rPr>
          <w:noProof/>
        </w:rPr>
        <w:tab/>
        <w:t>1206</w:t>
      </w:r>
    </w:p>
    <w:p w14:paraId="283A195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Testing related to Satellite access</w:t>
      </w:r>
      <w:r w:rsidRPr="00BA7E9A">
        <w:rPr>
          <w:noProof/>
        </w:rPr>
        <w:tab/>
        <w:t>1206</w:t>
      </w:r>
    </w:p>
    <w:p w14:paraId="57EB115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1206</w:t>
      </w:r>
    </w:p>
    <w:p w14:paraId="7004542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A.3.36.2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 GSO and NGSO scenarios</w:t>
      </w:r>
      <w:r w:rsidRPr="00BA7E9A">
        <w:rPr>
          <w:noProof/>
        </w:rPr>
        <w:tab/>
        <w:t>1206</w:t>
      </w:r>
    </w:p>
    <w:p w14:paraId="711D1C1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 different RRM requirements</w:t>
      </w:r>
      <w:r w:rsidRPr="00BA7E9A">
        <w:rPr>
          <w:noProof/>
        </w:rPr>
        <w:tab/>
        <w:t>1207</w:t>
      </w:r>
    </w:p>
    <w:p w14:paraId="04CB293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Principle of testing different ephemeris formats</w:t>
      </w:r>
      <w:r w:rsidRPr="00BA7E9A">
        <w:rPr>
          <w:noProof/>
        </w:rPr>
        <w:tab/>
        <w:t>1207</w:t>
      </w:r>
    </w:p>
    <w:p w14:paraId="00F9303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General </w:t>
      </w:r>
      <w:r w:rsidRPr="00BA7E9A">
        <w:rPr>
          <w:noProof/>
          <w:lang w:eastAsia="zh-CN"/>
        </w:rPr>
        <w:t>setup</w:t>
      </w:r>
      <w:r w:rsidRPr="00BA7E9A">
        <w:rPr>
          <w:noProof/>
        </w:rPr>
        <w:t xml:space="preserve"> for SIB19</w:t>
      </w:r>
      <w:r w:rsidRPr="00BA7E9A">
        <w:rPr>
          <w:noProof/>
        </w:rPr>
        <w:tab/>
        <w:t>1209</w:t>
      </w:r>
    </w:p>
    <w:p w14:paraId="72BBBD3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A.3.36.5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Satellite specific parameters configuration</w:t>
      </w:r>
      <w:r w:rsidRPr="00BA7E9A">
        <w:rPr>
          <w:noProof/>
        </w:rPr>
        <w:tab/>
        <w:t>1209</w:t>
      </w:r>
    </w:p>
    <w:p w14:paraId="2757D8C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A.3.36.</w:t>
      </w:r>
      <w:r w:rsidRPr="00BA7E9A">
        <w:rPr>
          <w:noProof/>
          <w:lang w:val="en-US" w:eastAsia="zh-CN"/>
        </w:rPr>
        <w:t>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Satellite specific configuration for serving cell</w:t>
      </w:r>
      <w:r w:rsidRPr="00BA7E9A">
        <w:rPr>
          <w:noProof/>
        </w:rPr>
        <w:tab/>
        <w:t>1209</w:t>
      </w:r>
    </w:p>
    <w:p w14:paraId="7023326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A.3.36.</w:t>
      </w:r>
      <w:r w:rsidRPr="00BA7E9A">
        <w:rPr>
          <w:noProof/>
          <w:lang w:val="en-US" w:eastAsia="zh-CN"/>
        </w:rPr>
        <w:t>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Satellite specific configuration for neighbour cell</w:t>
      </w:r>
      <w:r w:rsidRPr="00BA7E9A">
        <w:rPr>
          <w:noProof/>
        </w:rPr>
        <w:tab/>
        <w:t>1210</w:t>
      </w:r>
    </w:p>
    <w:p w14:paraId="1151DF3B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A.4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tests with all NR cells in FR1</w:t>
      </w:r>
      <w:r w:rsidRPr="00BA7E9A">
        <w:rPr>
          <w:noProof/>
        </w:rPr>
        <w:tab/>
        <w:t>1211</w:t>
      </w:r>
    </w:p>
    <w:p w14:paraId="0CEDA24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1211</w:t>
      </w:r>
    </w:p>
    <w:p w14:paraId="1377D22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1211</w:t>
      </w:r>
    </w:p>
    <w:p w14:paraId="76C5801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1211</w:t>
      </w:r>
    </w:p>
    <w:p w14:paraId="11CF404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1211</w:t>
      </w:r>
    </w:p>
    <w:p w14:paraId="56E2BD4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</w:t>
      </w:r>
      <w:r w:rsidRPr="00BA7E9A">
        <w:rPr>
          <w:noProof/>
        </w:rPr>
        <w:tab/>
        <w:t>1211</w:t>
      </w:r>
    </w:p>
    <w:p w14:paraId="5384884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1211</w:t>
      </w:r>
    </w:p>
    <w:p w14:paraId="1E6C5E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Random Access</w:t>
      </w:r>
      <w:r w:rsidRPr="00BA7E9A">
        <w:rPr>
          <w:noProof/>
        </w:rPr>
        <w:tab/>
        <w:t>1211</w:t>
      </w:r>
    </w:p>
    <w:p w14:paraId="3E5F73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4.3.2.2.1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contention based random access test in FR1 for PSCell in EN-DC</w:t>
      </w:r>
      <w:r w:rsidRPr="00BA7E9A">
        <w:rPr>
          <w:noProof/>
        </w:rPr>
        <w:tab/>
        <w:t>1211</w:t>
      </w:r>
    </w:p>
    <w:p w14:paraId="6EE2C4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</w:t>
      </w:r>
      <w:r w:rsidRPr="00BA7E9A">
        <w:rPr>
          <w:noProof/>
          <w:lang w:eastAsia="zh-CN"/>
        </w:rPr>
        <w:t>.4.3.2.2.2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n on-contention based random access test in FR1 for PSCell in EN-DC</w:t>
      </w:r>
      <w:r w:rsidRPr="00BA7E9A">
        <w:rPr>
          <w:noProof/>
        </w:rPr>
        <w:tab/>
        <w:t>1215</w:t>
      </w:r>
    </w:p>
    <w:p w14:paraId="0CAB38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4.3.2.2.3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2-step RA type contention based random access test in FR1 for PSCell in EN-DC</w:t>
      </w:r>
      <w:r w:rsidRPr="00BA7E9A">
        <w:rPr>
          <w:noProof/>
        </w:rPr>
        <w:tab/>
        <w:t>1219</w:t>
      </w:r>
    </w:p>
    <w:p w14:paraId="1FAD3C3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</w:t>
      </w:r>
      <w:r w:rsidRPr="00BA7E9A">
        <w:rPr>
          <w:noProof/>
          <w:lang w:eastAsia="zh-CN"/>
        </w:rPr>
        <w:t>.4.3.2.2.4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2-step RA type n on-contention based random access test in FR1 for PSCell in EN-DC</w:t>
      </w:r>
      <w:r w:rsidRPr="00BA7E9A">
        <w:rPr>
          <w:noProof/>
        </w:rPr>
        <w:tab/>
        <w:t>1223</w:t>
      </w:r>
    </w:p>
    <w:p w14:paraId="53EC371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1227</w:t>
      </w:r>
    </w:p>
    <w:p w14:paraId="2809514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A.4.</w:t>
      </w:r>
      <w:r w:rsidRPr="00BA7E9A">
        <w:rPr>
          <w:noProof/>
          <w:lang w:eastAsia="zh-CN"/>
        </w:rPr>
        <w:t>3</w:t>
      </w:r>
      <w:r w:rsidRPr="00BA7E9A">
        <w:rPr>
          <w:rFonts w:eastAsia="MS Mincho"/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Handover with PSCell from EN-DC to EN-DC with known target PSCell in FR1</w:t>
      </w:r>
      <w:r w:rsidRPr="00BA7E9A">
        <w:rPr>
          <w:noProof/>
        </w:rPr>
        <w:tab/>
        <w:t>1227</w:t>
      </w:r>
    </w:p>
    <w:p w14:paraId="0880034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1227</w:t>
      </w:r>
    </w:p>
    <w:p w14:paraId="320ACFF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1233</w:t>
      </w:r>
    </w:p>
    <w:p w14:paraId="63D9761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</w:t>
      </w:r>
      <w:r w:rsidRPr="00BA7E9A">
        <w:rPr>
          <w:noProof/>
        </w:rPr>
        <w:tab/>
        <w:t>1234</w:t>
      </w:r>
    </w:p>
    <w:p w14:paraId="2894737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</w:t>
      </w:r>
      <w:r w:rsidRPr="00BA7E9A">
        <w:rPr>
          <w:noProof/>
        </w:rPr>
        <w:tab/>
        <w:t>1234</w:t>
      </w:r>
    </w:p>
    <w:p w14:paraId="621ED35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NR UE Transmit Timing Test for FR1</w:t>
      </w:r>
      <w:r w:rsidRPr="00BA7E9A">
        <w:rPr>
          <w:noProof/>
        </w:rPr>
        <w:tab/>
        <w:t>1234</w:t>
      </w:r>
    </w:p>
    <w:p w14:paraId="539F21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1234</w:t>
      </w:r>
    </w:p>
    <w:p w14:paraId="1AC984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1238</w:t>
      </w:r>
    </w:p>
    <w:p w14:paraId="3FFBA66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timer accuracy</w:t>
      </w:r>
      <w:r w:rsidRPr="00BA7E9A">
        <w:rPr>
          <w:noProof/>
        </w:rPr>
        <w:tab/>
        <w:t>1238</w:t>
      </w:r>
    </w:p>
    <w:p w14:paraId="342B57C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</w:t>
      </w:r>
      <w:r w:rsidRPr="00BA7E9A">
        <w:rPr>
          <w:noProof/>
        </w:rPr>
        <w:tab/>
        <w:t>1238</w:t>
      </w:r>
    </w:p>
    <w:p w14:paraId="7DD3DE2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FR1 timing advance adjustment accuracy</w:t>
      </w:r>
      <w:r w:rsidRPr="00BA7E9A">
        <w:rPr>
          <w:noProof/>
        </w:rPr>
        <w:tab/>
        <w:t>1238</w:t>
      </w:r>
    </w:p>
    <w:p w14:paraId="43FFB04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A.4.4.3.1.1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1238</w:t>
      </w:r>
    </w:p>
    <w:p w14:paraId="431B644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A.4.4.3.1.2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1238</w:t>
      </w:r>
    </w:p>
    <w:p w14:paraId="0CE387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A.4.4.3.1.3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1242</w:t>
      </w:r>
    </w:p>
    <w:p w14:paraId="0FDCEB2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Signaling characteristics</w:t>
      </w:r>
      <w:r w:rsidRPr="00BA7E9A">
        <w:rPr>
          <w:noProof/>
        </w:rPr>
        <w:tab/>
        <w:t>1242</w:t>
      </w:r>
    </w:p>
    <w:p w14:paraId="29354B4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</w:t>
      </w:r>
      <w:r w:rsidRPr="00BA7E9A">
        <w:rPr>
          <w:noProof/>
        </w:rPr>
        <w:tab/>
        <w:t>1242</w:t>
      </w:r>
    </w:p>
    <w:p w14:paraId="7C9580B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PSCell configured with SSB-based RLM RS in non-DRX mode</w:t>
      </w:r>
      <w:r w:rsidRPr="00BA7E9A">
        <w:rPr>
          <w:noProof/>
        </w:rPr>
        <w:tab/>
        <w:t>1243</w:t>
      </w:r>
    </w:p>
    <w:p w14:paraId="0E76CBF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1243</w:t>
      </w:r>
    </w:p>
    <w:p w14:paraId="7E7C59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1247</w:t>
      </w:r>
    </w:p>
    <w:p w14:paraId="0389984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PSCell configured with SSB-based RLM RS in non-DRX mode</w:t>
      </w:r>
      <w:r w:rsidRPr="00BA7E9A">
        <w:rPr>
          <w:noProof/>
        </w:rPr>
        <w:tab/>
        <w:t>1247</w:t>
      </w:r>
    </w:p>
    <w:p w14:paraId="50A449B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1247</w:t>
      </w:r>
    </w:p>
    <w:p w14:paraId="49ABD9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1253</w:t>
      </w:r>
    </w:p>
    <w:p w14:paraId="60D61B0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PSCell configured with SSB-based RLM RS in DRX mode</w:t>
      </w:r>
      <w:r w:rsidRPr="00BA7E9A">
        <w:rPr>
          <w:noProof/>
        </w:rPr>
        <w:tab/>
        <w:t>1253</w:t>
      </w:r>
    </w:p>
    <w:p w14:paraId="10D768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1253</w:t>
      </w:r>
    </w:p>
    <w:p w14:paraId="32CE27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1258</w:t>
      </w:r>
    </w:p>
    <w:p w14:paraId="29BE831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PSCell configured with SSB-based RLM RS in DRX mode</w:t>
      </w:r>
      <w:r w:rsidRPr="00BA7E9A">
        <w:rPr>
          <w:noProof/>
        </w:rPr>
        <w:tab/>
        <w:t>1258</w:t>
      </w:r>
    </w:p>
    <w:p w14:paraId="0CB896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1258</w:t>
      </w:r>
    </w:p>
    <w:p w14:paraId="2069D1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1264</w:t>
      </w:r>
    </w:p>
    <w:p w14:paraId="16A06FD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EN-DC Radio Link Monitoring Out-of-sync Test for FR1 PSCell configured with CSI-RS-based RLM in non-DRX mode</w:t>
      </w:r>
      <w:r w:rsidRPr="00BA7E9A">
        <w:rPr>
          <w:noProof/>
        </w:rPr>
        <w:tab/>
        <w:t>1264</w:t>
      </w:r>
    </w:p>
    <w:p w14:paraId="23EE803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1264</w:t>
      </w:r>
    </w:p>
    <w:p w14:paraId="0FB894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1269</w:t>
      </w:r>
    </w:p>
    <w:p w14:paraId="3722A4B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EN-DC Radio Link Monitoring In-sync Test for FR1 PSCell configured with CSI-RS-based RLM in non-DRX mode</w:t>
      </w:r>
      <w:r w:rsidRPr="00BA7E9A">
        <w:rPr>
          <w:noProof/>
        </w:rPr>
        <w:tab/>
        <w:t>1269</w:t>
      </w:r>
    </w:p>
    <w:p w14:paraId="4714C9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1269</w:t>
      </w:r>
    </w:p>
    <w:p w14:paraId="037AA4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1275</w:t>
      </w:r>
    </w:p>
    <w:p w14:paraId="130E37A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A.4.5.1.7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EN-DC Radio Link Monitoring Out-of-sync Test for FR1 PSCell configured with CSI-RS-based RLM in DRX mode</w:t>
      </w:r>
      <w:r w:rsidRPr="00BA7E9A">
        <w:rPr>
          <w:noProof/>
        </w:rPr>
        <w:tab/>
        <w:t>1275</w:t>
      </w:r>
    </w:p>
    <w:p w14:paraId="237AEC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1275</w:t>
      </w:r>
    </w:p>
    <w:p w14:paraId="3DC8E5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1280</w:t>
      </w:r>
    </w:p>
    <w:p w14:paraId="5F06EBD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Radio Link Monitoring In-sync Test for FR1 PSCell configured with CSI-RS-based RLM in DRX mode</w:t>
      </w:r>
      <w:r w:rsidRPr="00BA7E9A">
        <w:rPr>
          <w:noProof/>
        </w:rPr>
        <w:tab/>
        <w:t>1281</w:t>
      </w:r>
    </w:p>
    <w:p w14:paraId="2792C7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1281</w:t>
      </w:r>
    </w:p>
    <w:p w14:paraId="44F8F0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1286</w:t>
      </w:r>
    </w:p>
    <w:p w14:paraId="1D293AB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PSCell configured with SSB-based RLM RS for UE fulfilling relaxed measurement criterion</w:t>
      </w:r>
      <w:r w:rsidRPr="00BA7E9A">
        <w:rPr>
          <w:noProof/>
        </w:rPr>
        <w:tab/>
        <w:t>1286</w:t>
      </w:r>
    </w:p>
    <w:p w14:paraId="51BE0A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1286</w:t>
      </w:r>
    </w:p>
    <w:p w14:paraId="029EBA1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</w:t>
      </w:r>
      <w:r w:rsidRPr="00BA7E9A">
        <w:rPr>
          <w:noProof/>
        </w:rPr>
        <w:tab/>
        <w:t>1292</w:t>
      </w:r>
    </w:p>
    <w:p w14:paraId="1E55D71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bCs/>
          <w:noProof/>
        </w:rPr>
        <w:t>A.4.5.2.</w:t>
      </w:r>
      <w:r w:rsidRPr="00BA7E9A">
        <w:rPr>
          <w:bCs/>
          <w:noProof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FR1 interruptions at transitions between active and non-active during DRX in synchronous EN-DC</w:t>
      </w:r>
      <w:r w:rsidRPr="00BA7E9A">
        <w:rPr>
          <w:noProof/>
        </w:rPr>
        <w:tab/>
        <w:t>1292</w:t>
      </w:r>
    </w:p>
    <w:p w14:paraId="5E28E2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1292</w:t>
      </w:r>
    </w:p>
    <w:p w14:paraId="6177B7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1296</w:t>
      </w:r>
    </w:p>
    <w:p w14:paraId="48C857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bCs/>
          <w:noProof/>
        </w:rPr>
        <w:t>A.4.5.2.</w:t>
      </w:r>
      <w:r w:rsidRPr="00BA7E9A">
        <w:rPr>
          <w:bCs/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FR1 interruptions at transitions between active and non-active during DRX in asynchronous EN-DC</w:t>
      </w:r>
      <w:r w:rsidRPr="00BA7E9A">
        <w:rPr>
          <w:noProof/>
        </w:rPr>
        <w:tab/>
        <w:t>1296</w:t>
      </w:r>
    </w:p>
    <w:p w14:paraId="48D5E3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1296</w:t>
      </w:r>
    </w:p>
    <w:p w14:paraId="5094BB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1300</w:t>
      </w:r>
    </w:p>
    <w:p w14:paraId="74E752B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A.4.5.2.</w:t>
      </w:r>
      <w:r w:rsidRPr="00BA7E9A">
        <w:rPr>
          <w:bCs/>
          <w:noProof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FR1 interruptions during measurements on deactivated NR SCC in synchronous EN-DC</w:t>
      </w:r>
      <w:r w:rsidRPr="00BA7E9A">
        <w:rPr>
          <w:noProof/>
        </w:rPr>
        <w:tab/>
        <w:t>1300</w:t>
      </w:r>
    </w:p>
    <w:p w14:paraId="695DE6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1300</w:t>
      </w:r>
    </w:p>
    <w:p w14:paraId="5250DA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1305</w:t>
      </w:r>
    </w:p>
    <w:p w14:paraId="02DB01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FR1 interruptions during measurements on deactivated NR SCC in asynchronous EN-DC</w:t>
      </w:r>
      <w:r w:rsidRPr="00BA7E9A">
        <w:rPr>
          <w:noProof/>
        </w:rPr>
        <w:tab/>
        <w:t>1306</w:t>
      </w:r>
    </w:p>
    <w:p w14:paraId="26CE6F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1306</w:t>
      </w:r>
    </w:p>
    <w:p w14:paraId="589FCF6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1310</w:t>
      </w:r>
    </w:p>
    <w:p w14:paraId="05E4040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A.4.5.2.</w:t>
      </w:r>
      <w:r w:rsidRPr="00BA7E9A">
        <w:rPr>
          <w:bCs/>
          <w:noProof/>
        </w:rPr>
        <w:t>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FR1 interruptions during measurements on deactivated E-UTRAN SCC in synchronous EN-DC</w:t>
      </w:r>
      <w:r w:rsidRPr="00BA7E9A">
        <w:rPr>
          <w:noProof/>
        </w:rPr>
        <w:tab/>
        <w:t>1311</w:t>
      </w:r>
    </w:p>
    <w:p w14:paraId="177A31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1311</w:t>
      </w:r>
    </w:p>
    <w:p w14:paraId="45BEF42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1315</w:t>
      </w:r>
    </w:p>
    <w:p w14:paraId="49AA637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A.4.5.2.</w:t>
      </w:r>
      <w:r w:rsidRPr="00BA7E9A">
        <w:rPr>
          <w:bCs/>
          <w:noProof/>
        </w:rPr>
        <w:t>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FR1 interruptions during measurements on deactivated E-UTRAN SCC in asynchronous EN-DC</w:t>
      </w:r>
      <w:r w:rsidRPr="00BA7E9A">
        <w:rPr>
          <w:noProof/>
        </w:rPr>
        <w:tab/>
        <w:t>1315</w:t>
      </w:r>
    </w:p>
    <w:p w14:paraId="28B60B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1315</w:t>
      </w:r>
    </w:p>
    <w:p w14:paraId="6ADDFD4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1319</w:t>
      </w:r>
    </w:p>
    <w:p w14:paraId="614A12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1319</w:t>
      </w:r>
    </w:p>
    <w:p w14:paraId="71BF973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A.4.5.2.8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bCs/>
          <w:noProof/>
        </w:rPr>
        <w:t>E-UTRAN - NR FR1 i</w:t>
      </w:r>
      <w:r w:rsidRPr="00BA7E9A">
        <w:rPr>
          <w:noProof/>
        </w:rPr>
        <w:t>nterruptions at NR SRS carrier based switching in asynchronous EN-DC</w:t>
      </w:r>
      <w:r w:rsidRPr="00BA7E9A">
        <w:rPr>
          <w:noProof/>
        </w:rPr>
        <w:tab/>
        <w:t>1319</w:t>
      </w:r>
    </w:p>
    <w:p w14:paraId="5E19E0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1319</w:t>
      </w:r>
    </w:p>
    <w:p w14:paraId="21C33A0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1322</w:t>
      </w:r>
    </w:p>
    <w:p w14:paraId="5995A0C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A.4.5.2.9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interruptions at E-UTRA SRS carrier based switching</w:t>
      </w:r>
      <w:r w:rsidRPr="00BA7E9A">
        <w:rPr>
          <w:noProof/>
        </w:rPr>
        <w:tab/>
        <w:t>1323</w:t>
      </w:r>
    </w:p>
    <w:p w14:paraId="5C4650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1323</w:t>
      </w:r>
    </w:p>
    <w:p w14:paraId="108961A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1326</w:t>
      </w:r>
    </w:p>
    <w:p w14:paraId="0173687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A.4.5.2.10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FR1 interruptions due to RRM and RLM/BFD measurements on deactivated NR PSCell</w:t>
      </w:r>
      <w:r w:rsidRPr="00BA7E9A">
        <w:rPr>
          <w:noProof/>
        </w:rPr>
        <w:tab/>
        <w:t>1327</w:t>
      </w:r>
    </w:p>
    <w:p w14:paraId="437C0E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1327</w:t>
      </w:r>
    </w:p>
    <w:p w14:paraId="093F5A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A.4.5.2.10.2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1330</w:t>
      </w:r>
    </w:p>
    <w:p w14:paraId="5E7080B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A.4.5.2.11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bCs/>
          <w:noProof/>
        </w:rPr>
        <w:t>E-UTRAN - NR FR1 i</w:t>
      </w:r>
      <w:r w:rsidRPr="00BA7E9A">
        <w:rPr>
          <w:rFonts w:eastAsia="Malgun Gothic"/>
          <w:noProof/>
        </w:rPr>
        <w:t>nterruptions at NR SRS antenna port switching with 1 SRS symbol in a slot in synchronous EN-DC</w:t>
      </w:r>
      <w:r w:rsidRPr="00BA7E9A">
        <w:rPr>
          <w:noProof/>
        </w:rPr>
        <w:tab/>
        <w:t>1330</w:t>
      </w:r>
    </w:p>
    <w:p w14:paraId="1D06F48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</w:rPr>
        <w:t>A.4.5.2.11.1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</w:rPr>
        <w:t>Test Purpose and Environment</w:t>
      </w:r>
      <w:r w:rsidRPr="00BA7E9A">
        <w:rPr>
          <w:noProof/>
        </w:rPr>
        <w:tab/>
        <w:t>1330</w:t>
      </w:r>
    </w:p>
    <w:p w14:paraId="2EE099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</w:rPr>
        <w:t>A.4.5.2.11.2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</w:rPr>
        <w:t>Test Requirements</w:t>
      </w:r>
      <w:r w:rsidRPr="00BA7E9A">
        <w:rPr>
          <w:noProof/>
        </w:rPr>
        <w:tab/>
        <w:t>1335</w:t>
      </w:r>
    </w:p>
    <w:p w14:paraId="797403C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A.4.5.2.12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bCs/>
          <w:noProof/>
        </w:rPr>
        <w:t>E-UTRAN - NR FR1 i</w:t>
      </w:r>
      <w:r w:rsidRPr="00BA7E9A">
        <w:rPr>
          <w:noProof/>
        </w:rPr>
        <w:t>nterruptions at NR SRS antenna port switching in asynchronous EN-DC</w:t>
      </w:r>
      <w:r w:rsidRPr="00BA7E9A">
        <w:rPr>
          <w:noProof/>
        </w:rPr>
        <w:tab/>
        <w:t>1336</w:t>
      </w:r>
    </w:p>
    <w:p w14:paraId="72C2784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A.4.5.2.12.1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1336</w:t>
      </w:r>
    </w:p>
    <w:p w14:paraId="298E486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Delay</w:t>
      </w:r>
      <w:r w:rsidRPr="00BA7E9A">
        <w:rPr>
          <w:noProof/>
        </w:rPr>
        <w:tab/>
        <w:t>1343</w:t>
      </w:r>
    </w:p>
    <w:p w14:paraId="527BE82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A.4.5.3.1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SCell Activation and deactivation of known SCell in FR1 for 160ms SCell measurement cycle</w:t>
      </w:r>
      <w:r w:rsidRPr="00BA7E9A">
        <w:rPr>
          <w:noProof/>
        </w:rPr>
        <w:tab/>
        <w:t>1343</w:t>
      </w:r>
    </w:p>
    <w:p w14:paraId="76856F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1343</w:t>
      </w:r>
    </w:p>
    <w:p w14:paraId="780C3F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1349</w:t>
      </w:r>
    </w:p>
    <w:p w14:paraId="08F7AEE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A.4.5.3.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known SCell in FR1 for 640ms SCell measurement cycle</w:t>
      </w:r>
      <w:r w:rsidRPr="00BA7E9A">
        <w:rPr>
          <w:noProof/>
        </w:rPr>
        <w:tab/>
        <w:t>1350</w:t>
      </w:r>
    </w:p>
    <w:p w14:paraId="20FDA64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1350</w:t>
      </w:r>
    </w:p>
    <w:p w14:paraId="3DE04A1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1350</w:t>
      </w:r>
    </w:p>
    <w:p w14:paraId="6086D72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A.4.5.3.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unknown SCell in FR1</w:t>
      </w:r>
      <w:r w:rsidRPr="00BA7E9A">
        <w:rPr>
          <w:noProof/>
        </w:rPr>
        <w:tab/>
        <w:t>1350</w:t>
      </w:r>
    </w:p>
    <w:p w14:paraId="2FF7DC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1350</w:t>
      </w:r>
    </w:p>
    <w:p w14:paraId="52C4172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A.4.5.3.3.2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1351</w:t>
      </w:r>
    </w:p>
    <w:p w14:paraId="47BA26F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A.4.5.3.</w:t>
      </w:r>
      <w:r w:rsidRPr="00BA7E9A">
        <w:rPr>
          <w:noProof/>
          <w:lang w:eastAsia="zh-CN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multiple unknown SCells in FR1 with single activation/deactivation command</w:t>
      </w:r>
      <w:r w:rsidRPr="00BA7E9A">
        <w:rPr>
          <w:noProof/>
        </w:rPr>
        <w:tab/>
        <w:t>1352</w:t>
      </w:r>
    </w:p>
    <w:p w14:paraId="4B7590B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1352</w:t>
      </w:r>
    </w:p>
    <w:p w14:paraId="783EC0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1354</w:t>
      </w:r>
    </w:p>
    <w:p w14:paraId="1A58F7A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A.4.5.3.5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Direct SCell activation at SCell addition of known SCell in FR1</w:t>
      </w:r>
      <w:r w:rsidRPr="00BA7E9A">
        <w:rPr>
          <w:noProof/>
        </w:rPr>
        <w:tab/>
        <w:t>1354</w:t>
      </w:r>
    </w:p>
    <w:p w14:paraId="62217C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1354</w:t>
      </w:r>
    </w:p>
    <w:p w14:paraId="39C2D0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1362</w:t>
      </w:r>
    </w:p>
    <w:p w14:paraId="01CBDC8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A.4.5.3.6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Fast SCell Activation of known SCell in FR1 for 160ms SCell measurement cycle</w:t>
      </w:r>
      <w:r w:rsidRPr="00BA7E9A">
        <w:rPr>
          <w:noProof/>
        </w:rPr>
        <w:tab/>
        <w:t>1363</w:t>
      </w:r>
    </w:p>
    <w:p w14:paraId="04D902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1363</w:t>
      </w:r>
    </w:p>
    <w:p w14:paraId="143E534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1367</w:t>
      </w:r>
    </w:p>
    <w:p w14:paraId="360DD98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A.4.5.3.</w:t>
      </w:r>
      <w:r w:rsidRPr="00BA7E9A">
        <w:rPr>
          <w:noProof/>
          <w:lang w:eastAsia="zh-CN"/>
        </w:rPr>
        <w:t>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Fast SCell Activation of known SCell in FR1 for 640 ms SCell measurement cycle</w:t>
      </w:r>
      <w:r w:rsidRPr="00BA7E9A">
        <w:rPr>
          <w:noProof/>
        </w:rPr>
        <w:tab/>
        <w:t>1368</w:t>
      </w:r>
    </w:p>
    <w:p w14:paraId="4C5EB5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1368</w:t>
      </w:r>
    </w:p>
    <w:p w14:paraId="685BFF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A.4.5.3.7.2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1368</w:t>
      </w:r>
    </w:p>
    <w:p w14:paraId="2C6BE51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UL carrier RRC reconfiguration Delay</w:t>
      </w:r>
      <w:r w:rsidRPr="00BA7E9A">
        <w:rPr>
          <w:noProof/>
        </w:rPr>
        <w:tab/>
        <w:t>1369</w:t>
      </w:r>
    </w:p>
    <w:p w14:paraId="423F7B8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UL carrier RRC reconfiguration Delay</w:t>
      </w:r>
      <w:r w:rsidRPr="00BA7E9A">
        <w:rPr>
          <w:noProof/>
        </w:rPr>
        <w:tab/>
        <w:t>1369</w:t>
      </w:r>
    </w:p>
    <w:p w14:paraId="1872559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1369</w:t>
      </w:r>
    </w:p>
    <w:p w14:paraId="754A45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1379</w:t>
      </w:r>
    </w:p>
    <w:p w14:paraId="3D4B544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procedures</w:t>
      </w:r>
      <w:r w:rsidRPr="00BA7E9A">
        <w:rPr>
          <w:noProof/>
        </w:rPr>
        <w:tab/>
        <w:t>1379</w:t>
      </w:r>
    </w:p>
    <w:p w14:paraId="0DEC749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FR1 PSCell configured with SSB-based BFD and LR in non-DRX mode</w:t>
      </w:r>
      <w:r w:rsidRPr="00BA7E9A">
        <w:rPr>
          <w:noProof/>
        </w:rPr>
        <w:tab/>
        <w:t>1379</w:t>
      </w:r>
    </w:p>
    <w:p w14:paraId="4342A8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1379</w:t>
      </w:r>
    </w:p>
    <w:p w14:paraId="6F56F8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1385</w:t>
      </w:r>
    </w:p>
    <w:p w14:paraId="7695362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FR1 PSCell configured with SSB-based BFD and LR in DRX mode</w:t>
      </w:r>
      <w:r w:rsidRPr="00BA7E9A">
        <w:rPr>
          <w:noProof/>
        </w:rPr>
        <w:tab/>
        <w:t>1386</w:t>
      </w:r>
    </w:p>
    <w:p w14:paraId="554B85A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1386</w:t>
      </w:r>
    </w:p>
    <w:p w14:paraId="4D5351E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1391</w:t>
      </w:r>
    </w:p>
    <w:p w14:paraId="1078E20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FR1 PSCell configured with CSI-RS-based BFD and LR in non-DRX mode</w:t>
      </w:r>
      <w:r w:rsidRPr="00BA7E9A">
        <w:rPr>
          <w:noProof/>
        </w:rPr>
        <w:tab/>
        <w:t>1392</w:t>
      </w:r>
    </w:p>
    <w:p w14:paraId="088416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1392</w:t>
      </w:r>
    </w:p>
    <w:p w14:paraId="4E681A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1397</w:t>
      </w:r>
    </w:p>
    <w:p w14:paraId="0AD6773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FR1 PSCell configured with CSI-RS-based BFD and LR in DRX mode</w:t>
      </w:r>
      <w:r w:rsidRPr="00BA7E9A">
        <w:rPr>
          <w:noProof/>
        </w:rPr>
        <w:tab/>
        <w:t>1398</w:t>
      </w:r>
    </w:p>
    <w:p w14:paraId="60A929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1398</w:t>
      </w:r>
    </w:p>
    <w:p w14:paraId="54BAC0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1403</w:t>
      </w:r>
    </w:p>
    <w:p w14:paraId="1B7E29D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FR1 SCell configured with CSI-RS-based BFD and SSB-based LR in non-DRX mode</w:t>
      </w:r>
      <w:r w:rsidRPr="00BA7E9A">
        <w:rPr>
          <w:noProof/>
        </w:rPr>
        <w:tab/>
        <w:t>1404</w:t>
      </w:r>
    </w:p>
    <w:p w14:paraId="52185F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1404</w:t>
      </w:r>
    </w:p>
    <w:p w14:paraId="0C21BE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1409</w:t>
      </w:r>
    </w:p>
    <w:p w14:paraId="059731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FR1 SCell configured with CSI-RS-based BFD and SSB-based LR in DRX mode</w:t>
      </w:r>
      <w:r w:rsidRPr="00BA7E9A">
        <w:rPr>
          <w:noProof/>
        </w:rPr>
        <w:tab/>
        <w:t>1410</w:t>
      </w:r>
    </w:p>
    <w:p w14:paraId="145EBA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1410</w:t>
      </w:r>
    </w:p>
    <w:p w14:paraId="111A14D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1416</w:t>
      </w:r>
    </w:p>
    <w:p w14:paraId="309F301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TRP specific Beam Failure Detection and Link Recovery Test for FR1 PSCell configured with SSB-based BFD and LR in non-DRX mode</w:t>
      </w:r>
      <w:r w:rsidRPr="00BA7E9A">
        <w:rPr>
          <w:noProof/>
        </w:rPr>
        <w:tab/>
        <w:t>1417</w:t>
      </w:r>
    </w:p>
    <w:p w14:paraId="66039E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Test Purpose and </w:t>
      </w:r>
      <w:r w:rsidRPr="00BA7E9A">
        <w:rPr>
          <w:noProof/>
          <w:snapToGrid w:val="0"/>
          <w:lang w:eastAsia="zh-CN"/>
        </w:rPr>
        <w:t>Environment</w:t>
      </w:r>
      <w:r w:rsidRPr="00BA7E9A">
        <w:rPr>
          <w:noProof/>
        </w:rPr>
        <w:tab/>
        <w:t>1417</w:t>
      </w:r>
    </w:p>
    <w:p w14:paraId="33D5C9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en-GB"/>
        </w:rPr>
        <w:t>Test Requirements</w:t>
      </w:r>
      <w:r w:rsidRPr="00BA7E9A">
        <w:rPr>
          <w:noProof/>
        </w:rPr>
        <w:tab/>
        <w:t>1422</w:t>
      </w:r>
    </w:p>
    <w:p w14:paraId="2BA3F79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A.4.5.5.8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TRP specific Beam Failure Detection and Link Recovery Test for FR1 SCell configured with CSI-RS-based BFD and SSB-based LR in non-DRX mode</w:t>
      </w:r>
      <w:r w:rsidRPr="00BA7E9A">
        <w:rPr>
          <w:noProof/>
        </w:rPr>
        <w:tab/>
        <w:t>1423</w:t>
      </w:r>
    </w:p>
    <w:p w14:paraId="4C5DD2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A.4.5.5.8.1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1423</w:t>
      </w:r>
    </w:p>
    <w:p w14:paraId="465E0AB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A.4.5.5.8.2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1429</w:t>
      </w:r>
    </w:p>
    <w:p w14:paraId="20CD0E8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</w:t>
      </w:r>
      <w:r w:rsidRPr="00BA7E9A">
        <w:rPr>
          <w:noProof/>
        </w:rPr>
        <w:tab/>
        <w:t>1430</w:t>
      </w:r>
    </w:p>
    <w:p w14:paraId="75B23B6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DCI-based and Timer-based Active BWP Switch</w:t>
      </w:r>
      <w:r w:rsidRPr="00BA7E9A">
        <w:rPr>
          <w:noProof/>
        </w:rPr>
        <w:tab/>
        <w:t>1430</w:t>
      </w:r>
    </w:p>
    <w:p w14:paraId="519E0F1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A.4.5.6.1.1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lang w:val="en-US"/>
        </w:rPr>
        <w:t>E-UTRAN – NR PSCell FR1 DL active BWP switch in non-DRX in synchronous EN-DC</w:t>
      </w:r>
      <w:r w:rsidRPr="00BA7E9A">
        <w:rPr>
          <w:noProof/>
        </w:rPr>
        <w:tab/>
        <w:t>1430</w:t>
      </w:r>
    </w:p>
    <w:p w14:paraId="37B617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PSCell FR1 DL active BWP switch with FR1 SCell in non-DRX in synchronous EN-DC</w:t>
      </w:r>
      <w:r w:rsidRPr="00BA7E9A">
        <w:rPr>
          <w:noProof/>
        </w:rPr>
        <w:tab/>
        <w:t>1435</w:t>
      </w:r>
    </w:p>
    <w:p w14:paraId="5FC019B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RRC-based Active BWP Switch</w:t>
      </w:r>
      <w:r w:rsidRPr="00BA7E9A">
        <w:rPr>
          <w:noProof/>
        </w:rPr>
        <w:tab/>
        <w:t>1441</w:t>
      </w:r>
    </w:p>
    <w:p w14:paraId="67A753A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 xml:space="preserve">Simultaneous </w:t>
      </w:r>
      <w:r w:rsidRPr="00BA7E9A">
        <w:rPr>
          <w:noProof/>
        </w:rPr>
        <w:t xml:space="preserve">DCI-based and Timer-based Active BWP Switch </w:t>
      </w:r>
      <w:r w:rsidRPr="00BA7E9A">
        <w:rPr>
          <w:rFonts w:cs="Arial"/>
          <w:noProof/>
          <w:lang w:val="en-US"/>
        </w:rPr>
        <w:t>on multiple CCs</w:t>
      </w:r>
      <w:r w:rsidRPr="00BA7E9A">
        <w:rPr>
          <w:noProof/>
        </w:rPr>
        <w:tab/>
        <w:t>1445</w:t>
      </w:r>
    </w:p>
    <w:p w14:paraId="1941F7A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Simultaneous E-UTRAN – NR PSCell FR1 DL active BWP switch in non-DRX in EN-DC on multiple CCs</w:t>
      </w:r>
      <w:r w:rsidRPr="00BA7E9A">
        <w:rPr>
          <w:noProof/>
        </w:rPr>
        <w:tab/>
        <w:t>1445</w:t>
      </w:r>
    </w:p>
    <w:p w14:paraId="12C69969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A.4.5.6.3.1.1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1445</w:t>
      </w:r>
    </w:p>
    <w:p w14:paraId="67F81F8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 xml:space="preserve">Simultaneous </w:t>
      </w:r>
      <w:r w:rsidRPr="00BA7E9A">
        <w:rPr>
          <w:noProof/>
        </w:rPr>
        <w:t>RRC-based Active BWP Switch on multiple CCs</w:t>
      </w:r>
      <w:r w:rsidRPr="00BA7E9A">
        <w:rPr>
          <w:noProof/>
        </w:rPr>
        <w:tab/>
        <w:t>1451</w:t>
      </w:r>
    </w:p>
    <w:p w14:paraId="34DE0B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A.4.5.6.4.1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PSCell FR1 DL active BWP switch in non-DRX in synchronous EN-DC on multiple CCs</w:t>
      </w:r>
      <w:r w:rsidRPr="00BA7E9A">
        <w:rPr>
          <w:noProof/>
        </w:rPr>
        <w:tab/>
        <w:t>1451</w:t>
      </w:r>
    </w:p>
    <w:p w14:paraId="45590F76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A.4.5.6.4.1.1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1451</w:t>
      </w:r>
    </w:p>
    <w:p w14:paraId="04B30381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A.4.5.6.4.1.2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Requirements</w:t>
      </w:r>
      <w:r w:rsidRPr="00BA7E9A">
        <w:rPr>
          <w:noProof/>
        </w:rPr>
        <w:tab/>
        <w:t>1458</w:t>
      </w:r>
    </w:p>
    <w:p w14:paraId="629A12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FR1 PSCell SCell dormancy switch of two FR1 SCells inside active time</w:t>
      </w:r>
      <w:r w:rsidRPr="00BA7E9A">
        <w:rPr>
          <w:noProof/>
        </w:rPr>
        <w:tab/>
        <w:t>1458</w:t>
      </w:r>
    </w:p>
    <w:p w14:paraId="4BD6D39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A.4.5.6.4.2.1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1458</w:t>
      </w:r>
    </w:p>
    <w:p w14:paraId="0B81233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A.4.5.6.4.2.2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Requirements</w:t>
      </w:r>
      <w:r w:rsidRPr="00BA7E9A">
        <w:rPr>
          <w:noProof/>
        </w:rPr>
        <w:tab/>
        <w:t>1468</w:t>
      </w:r>
    </w:p>
    <w:p w14:paraId="74311ED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dormancy switch</w:t>
      </w:r>
      <w:r w:rsidRPr="00BA7E9A">
        <w:rPr>
          <w:noProof/>
        </w:rPr>
        <w:tab/>
        <w:t>1469</w:t>
      </w:r>
    </w:p>
    <w:p w14:paraId="1B7915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FR1 PSCell SCell dormancy switch of single FR1 SCell outside active time</w:t>
      </w:r>
      <w:r w:rsidRPr="00BA7E9A">
        <w:rPr>
          <w:noProof/>
        </w:rPr>
        <w:tab/>
        <w:t>1469</w:t>
      </w:r>
    </w:p>
    <w:p w14:paraId="0F47BD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A.4.5.6.5.2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FR1 PSCell SCell dormancy switch of two FR1 SCells inside active time</w:t>
      </w:r>
      <w:r w:rsidRPr="00BA7E9A">
        <w:rPr>
          <w:noProof/>
        </w:rPr>
        <w:tab/>
        <w:t>1474</w:t>
      </w:r>
    </w:p>
    <w:p w14:paraId="4E2FADF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A.4.5.6.5.2.1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1474</w:t>
      </w:r>
    </w:p>
    <w:p w14:paraId="1632F80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A.4.5.6.5.2.2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Requirements</w:t>
      </w:r>
      <w:r w:rsidRPr="00BA7E9A">
        <w:rPr>
          <w:noProof/>
        </w:rPr>
        <w:tab/>
        <w:t>1480</w:t>
      </w:r>
    </w:p>
    <w:p w14:paraId="3C6165E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PSCell addition and release delay</w:t>
      </w:r>
      <w:r w:rsidRPr="00BA7E9A">
        <w:rPr>
          <w:noProof/>
        </w:rPr>
        <w:tab/>
        <w:t>1480</w:t>
      </w:r>
    </w:p>
    <w:p w14:paraId="7F8F2E7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 and Release Delay of known NR PSCell</w:t>
      </w:r>
      <w:r w:rsidRPr="00BA7E9A">
        <w:rPr>
          <w:noProof/>
        </w:rPr>
        <w:tab/>
        <w:t>1480</w:t>
      </w:r>
    </w:p>
    <w:p w14:paraId="32F5E2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1480</w:t>
      </w:r>
    </w:p>
    <w:p w14:paraId="1DF837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1485</w:t>
      </w:r>
    </w:p>
    <w:p w14:paraId="5664268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DL Interruptions at switching between two uplink carriers</w:t>
      </w:r>
      <w:r w:rsidRPr="00BA7E9A">
        <w:rPr>
          <w:noProof/>
        </w:rPr>
        <w:tab/>
        <w:t>1486</w:t>
      </w:r>
    </w:p>
    <w:p w14:paraId="5B2766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1486</w:t>
      </w:r>
    </w:p>
    <w:p w14:paraId="11A3A5E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A.4.5.8.2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1489</w:t>
      </w:r>
    </w:p>
    <w:p w14:paraId="4E205DA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</w:t>
      </w:r>
      <w:r w:rsidRPr="00BA7E9A">
        <w:rPr>
          <w:noProof/>
        </w:rPr>
        <w:tab/>
        <w:t>1490</w:t>
      </w:r>
    </w:p>
    <w:p w14:paraId="4AB63F4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 on FR1 NR PSCell with non-DRX in synchronous EN- DC</w:t>
      </w:r>
      <w:r w:rsidRPr="00BA7E9A">
        <w:rPr>
          <w:noProof/>
        </w:rPr>
        <w:tab/>
        <w:t>1490</w:t>
      </w:r>
    </w:p>
    <w:p w14:paraId="4CA6CF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  <w:snapToGrid w:val="0"/>
        </w:rPr>
        <w:t>A.4.5.9.1.1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  <w:snapToGrid w:val="0"/>
        </w:rPr>
        <w:t>Test Purpose and Environment</w:t>
      </w:r>
      <w:r w:rsidRPr="00BA7E9A">
        <w:rPr>
          <w:noProof/>
        </w:rPr>
        <w:tab/>
        <w:t>1490</w:t>
      </w:r>
    </w:p>
    <w:p w14:paraId="366E79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  <w:snapToGrid w:val="0"/>
        </w:rPr>
        <w:t>A.4.5.9.1.2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 xml:space="preserve">Test </w:t>
      </w:r>
      <w:r w:rsidRPr="00BA7E9A">
        <w:rPr>
          <w:rFonts w:eastAsia="MS Mincho"/>
          <w:noProof/>
          <w:snapToGrid w:val="0"/>
        </w:rPr>
        <w:t>Requirements</w:t>
      </w:r>
      <w:r w:rsidRPr="00BA7E9A">
        <w:rPr>
          <w:noProof/>
        </w:rPr>
        <w:tab/>
        <w:t>1494</w:t>
      </w:r>
    </w:p>
    <w:p w14:paraId="4733607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PSCell activation and deactivation delay</w:t>
      </w:r>
      <w:r w:rsidRPr="00BA7E9A">
        <w:rPr>
          <w:noProof/>
        </w:rPr>
        <w:tab/>
        <w:t>1494</w:t>
      </w:r>
    </w:p>
    <w:p w14:paraId="1908BA7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PSCell activation and deactivation delay</w:t>
      </w:r>
      <w:r w:rsidRPr="00BA7E9A">
        <w:rPr>
          <w:noProof/>
        </w:rPr>
        <w:tab/>
        <w:t>1494</w:t>
      </w:r>
    </w:p>
    <w:p w14:paraId="7EE5CC5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1494</w:t>
      </w:r>
    </w:p>
    <w:p w14:paraId="50DCAAB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A.4.5.10.1.2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1498</w:t>
      </w:r>
    </w:p>
    <w:p w14:paraId="3C8D7C5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Conditional PSCell addition and release delay (FR1 EN-DC)</w:t>
      </w:r>
      <w:r w:rsidRPr="00BA7E9A">
        <w:rPr>
          <w:noProof/>
        </w:rPr>
        <w:tab/>
        <w:t>1499</w:t>
      </w:r>
    </w:p>
    <w:p w14:paraId="1AE8750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Conditional PSCell Addition and Release Delay</w:t>
      </w:r>
      <w:r w:rsidRPr="00BA7E9A">
        <w:rPr>
          <w:noProof/>
        </w:rPr>
        <w:tab/>
        <w:t>1499</w:t>
      </w:r>
    </w:p>
    <w:p w14:paraId="62DEF3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1499</w:t>
      </w:r>
    </w:p>
    <w:p w14:paraId="1E303A7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1499</w:t>
      </w:r>
    </w:p>
    <w:p w14:paraId="3B3E92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A.4.5.11.1.3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1503</w:t>
      </w:r>
    </w:p>
    <w:p w14:paraId="6A81ABA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1503</w:t>
      </w:r>
    </w:p>
    <w:p w14:paraId="0BA457B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1503</w:t>
      </w:r>
    </w:p>
    <w:p w14:paraId="3AC65DC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 tests without gap under non-DRX</w:t>
      </w:r>
      <w:r w:rsidRPr="00BA7E9A">
        <w:rPr>
          <w:noProof/>
        </w:rPr>
        <w:tab/>
        <w:t>1503</w:t>
      </w:r>
    </w:p>
    <w:p w14:paraId="670861A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1503</w:t>
      </w:r>
    </w:p>
    <w:p w14:paraId="47970CA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1503</w:t>
      </w:r>
    </w:p>
    <w:p w14:paraId="08CD13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1507</w:t>
      </w:r>
    </w:p>
    <w:p w14:paraId="3E5EA08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 tests without gap under DRX</w:t>
      </w:r>
      <w:r w:rsidRPr="00BA7E9A">
        <w:rPr>
          <w:noProof/>
        </w:rPr>
        <w:tab/>
        <w:t>1507</w:t>
      </w:r>
    </w:p>
    <w:p w14:paraId="4F41E18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1507</w:t>
      </w:r>
    </w:p>
    <w:p w14:paraId="2D7569C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1507</w:t>
      </w:r>
    </w:p>
    <w:p w14:paraId="0C68F0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1511</w:t>
      </w:r>
    </w:p>
    <w:p w14:paraId="30DBA73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 tests with per-UE gaps under non-DRX</w:t>
      </w:r>
      <w:r w:rsidRPr="00BA7E9A">
        <w:rPr>
          <w:noProof/>
        </w:rPr>
        <w:tab/>
        <w:t>1511</w:t>
      </w:r>
    </w:p>
    <w:p w14:paraId="75A9BB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1511</w:t>
      </w:r>
    </w:p>
    <w:p w14:paraId="0B860AA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1511</w:t>
      </w:r>
    </w:p>
    <w:p w14:paraId="305436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1515</w:t>
      </w:r>
    </w:p>
    <w:p w14:paraId="29B5508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 tests with per-UE gaps under DRX</w:t>
      </w:r>
      <w:r w:rsidRPr="00BA7E9A">
        <w:rPr>
          <w:noProof/>
        </w:rPr>
        <w:tab/>
        <w:t>1515</w:t>
      </w:r>
    </w:p>
    <w:p w14:paraId="2BDEB8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1515</w:t>
      </w:r>
    </w:p>
    <w:p w14:paraId="1A5A3E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1515</w:t>
      </w:r>
    </w:p>
    <w:p w14:paraId="13273E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1519</w:t>
      </w:r>
    </w:p>
    <w:p w14:paraId="63927E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 tests without gap under non-DRX with SSB index reading</w:t>
      </w:r>
      <w:r w:rsidRPr="00BA7E9A">
        <w:rPr>
          <w:noProof/>
        </w:rPr>
        <w:tab/>
        <w:t>1519</w:t>
      </w:r>
    </w:p>
    <w:p w14:paraId="0617D9A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1519</w:t>
      </w:r>
    </w:p>
    <w:p w14:paraId="5C05278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1519</w:t>
      </w:r>
    </w:p>
    <w:p w14:paraId="4CC9E2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1521</w:t>
      </w:r>
    </w:p>
    <w:p w14:paraId="7815332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 tests with SSB index reading with per-UE gaps</w:t>
      </w:r>
      <w:r w:rsidRPr="00BA7E9A">
        <w:rPr>
          <w:noProof/>
        </w:rPr>
        <w:tab/>
        <w:t>1522</w:t>
      </w:r>
    </w:p>
    <w:p w14:paraId="6057A6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1522</w:t>
      </w:r>
    </w:p>
    <w:p w14:paraId="1DAA8F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1522</w:t>
      </w:r>
    </w:p>
    <w:p w14:paraId="335612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1524</w:t>
      </w:r>
    </w:p>
    <w:p w14:paraId="0811672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 tests under DRX</w:t>
      </w:r>
      <w:r w:rsidRPr="00BA7E9A">
        <w:rPr>
          <w:noProof/>
        </w:rPr>
        <w:t xml:space="preserve"> </w:t>
      </w:r>
      <w:r w:rsidRPr="00BA7E9A">
        <w:rPr>
          <w:noProof/>
          <w:snapToGrid w:val="0"/>
        </w:rPr>
        <w:t>for UE configured with highSpeedMeasFlag-r16</w:t>
      </w:r>
      <w:r w:rsidRPr="00BA7E9A">
        <w:rPr>
          <w:noProof/>
        </w:rPr>
        <w:tab/>
        <w:t>1525</w:t>
      </w:r>
    </w:p>
    <w:p w14:paraId="1EAE75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1525</w:t>
      </w:r>
    </w:p>
    <w:p w14:paraId="25F167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1525</w:t>
      </w:r>
    </w:p>
    <w:p w14:paraId="3922CF2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A.4.6.1.7.3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1529</w:t>
      </w:r>
    </w:p>
    <w:p w14:paraId="077208A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EN-DC event triggered reporting tests for FR1 cell without SSB time index detection </w:t>
      </w:r>
      <w:r w:rsidRPr="00BA7E9A">
        <w:rPr>
          <w:noProof/>
          <w:lang w:eastAsia="zh-CN"/>
        </w:rPr>
        <w:t>whe</w:t>
      </w:r>
      <w:r w:rsidRPr="00BA7E9A">
        <w:rPr>
          <w:noProof/>
          <w:lang w:val="en-US" w:eastAsia="zh-CN"/>
        </w:rPr>
        <w:t xml:space="preserve">n </w:t>
      </w:r>
      <w:r w:rsidRPr="00BA7E9A">
        <w:rPr>
          <w:noProof/>
        </w:rPr>
        <w:t xml:space="preserve">DRX is used for UE configured with </w:t>
      </w:r>
      <w:r w:rsidRPr="00BA7E9A">
        <w:rPr>
          <w:rFonts w:eastAsia="DengXian" w:cs="Arial"/>
          <w:bCs/>
          <w:i/>
          <w:noProof/>
          <w:lang w:eastAsia="zh-CN"/>
        </w:rPr>
        <w:t>highSpeedMeasCA-Scell-r17</w:t>
      </w:r>
      <w:r w:rsidRPr="00BA7E9A">
        <w:rPr>
          <w:noProof/>
        </w:rPr>
        <w:tab/>
        <w:t>1529</w:t>
      </w:r>
    </w:p>
    <w:p w14:paraId="3CC391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1529</w:t>
      </w:r>
    </w:p>
    <w:p w14:paraId="35BEB9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1534</w:t>
      </w:r>
    </w:p>
    <w:p w14:paraId="70DB652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1535</w:t>
      </w:r>
    </w:p>
    <w:p w14:paraId="2BC486F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without SSB time index detection when DRX is not used</w:t>
      </w:r>
      <w:r w:rsidRPr="00BA7E9A">
        <w:rPr>
          <w:noProof/>
        </w:rPr>
        <w:tab/>
        <w:t>1535</w:t>
      </w:r>
    </w:p>
    <w:p w14:paraId="2D7AD7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1535</w:t>
      </w:r>
    </w:p>
    <w:p w14:paraId="5CA62E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1539</w:t>
      </w:r>
    </w:p>
    <w:p w14:paraId="6E5F85D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without SSB time index detection when DRX is used</w:t>
      </w:r>
      <w:r w:rsidRPr="00BA7E9A">
        <w:rPr>
          <w:noProof/>
        </w:rPr>
        <w:tab/>
        <w:t>1539</w:t>
      </w:r>
    </w:p>
    <w:p w14:paraId="619F12A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1539</w:t>
      </w:r>
    </w:p>
    <w:p w14:paraId="2E9B605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1543</w:t>
      </w:r>
    </w:p>
    <w:p w14:paraId="19CAE07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1543</w:t>
      </w:r>
    </w:p>
    <w:p w14:paraId="1712E5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1543</w:t>
      </w:r>
    </w:p>
    <w:p w14:paraId="4B07449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 SSB time index detection when DRX is not used</w:t>
      </w:r>
      <w:r w:rsidRPr="00BA7E9A">
        <w:rPr>
          <w:noProof/>
        </w:rPr>
        <w:tab/>
        <w:t>1543</w:t>
      </w:r>
    </w:p>
    <w:p w14:paraId="70DE26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1543</w:t>
      </w:r>
    </w:p>
    <w:p w14:paraId="157D7C1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1548</w:t>
      </w:r>
    </w:p>
    <w:p w14:paraId="0A0DFA1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 SSB time index detection when DRX is used</w:t>
      </w:r>
      <w:r w:rsidRPr="00BA7E9A">
        <w:rPr>
          <w:noProof/>
        </w:rPr>
        <w:tab/>
        <w:t>1548</w:t>
      </w:r>
    </w:p>
    <w:p w14:paraId="553FEA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1548</w:t>
      </w:r>
    </w:p>
    <w:p w14:paraId="100B2F7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1553</w:t>
      </w:r>
    </w:p>
    <w:p w14:paraId="182885E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fi-FI"/>
        </w:rPr>
        <w:t>A.4.6.2.7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fi-FI"/>
        </w:rPr>
        <w:t>Void</w:t>
      </w:r>
      <w:r w:rsidRPr="00BA7E9A">
        <w:rPr>
          <w:noProof/>
        </w:rPr>
        <w:tab/>
        <w:t>1553</w:t>
      </w:r>
    </w:p>
    <w:p w14:paraId="65A5C60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fi-FI"/>
        </w:rPr>
        <w:t>A.4.6.2.8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fi-FI"/>
        </w:rPr>
        <w:t>Void</w:t>
      </w:r>
      <w:r w:rsidRPr="00BA7E9A">
        <w:rPr>
          <w:noProof/>
        </w:rPr>
        <w:tab/>
        <w:t>1553</w:t>
      </w:r>
    </w:p>
    <w:p w14:paraId="23AC10C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without SSB time index detection when DRX is used for UE configured with highSpeedMeasInterFreq-r17</w:t>
      </w:r>
      <w:r w:rsidRPr="00BA7E9A">
        <w:rPr>
          <w:noProof/>
        </w:rPr>
        <w:tab/>
        <w:t>1554</w:t>
      </w:r>
    </w:p>
    <w:p w14:paraId="1B0D83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1554</w:t>
      </w:r>
    </w:p>
    <w:p w14:paraId="706C70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1557</w:t>
      </w:r>
    </w:p>
    <w:p w14:paraId="0B14F9C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fi-FI"/>
        </w:rPr>
        <w:t>A.4.6.3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fi-FI"/>
        </w:rPr>
        <w:t>Void</w:t>
      </w:r>
      <w:r w:rsidRPr="00BA7E9A">
        <w:rPr>
          <w:noProof/>
        </w:rPr>
        <w:tab/>
        <w:t>1558</w:t>
      </w:r>
    </w:p>
    <w:p w14:paraId="3EBFE00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1558</w:t>
      </w:r>
    </w:p>
    <w:p w14:paraId="62031D8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not used</w:t>
      </w:r>
      <w:r w:rsidRPr="00BA7E9A">
        <w:rPr>
          <w:noProof/>
        </w:rPr>
        <w:tab/>
        <w:t>1558</w:t>
      </w:r>
    </w:p>
    <w:p w14:paraId="2C8F9B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1558</w:t>
      </w:r>
    </w:p>
    <w:p w14:paraId="1C5FB5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1558</w:t>
      </w:r>
    </w:p>
    <w:p w14:paraId="1ED2A1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1561</w:t>
      </w:r>
    </w:p>
    <w:p w14:paraId="1190871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used</w:t>
      </w:r>
      <w:r w:rsidRPr="00BA7E9A">
        <w:rPr>
          <w:noProof/>
        </w:rPr>
        <w:tab/>
        <w:t>1561</w:t>
      </w:r>
    </w:p>
    <w:p w14:paraId="709B6E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1561</w:t>
      </w:r>
    </w:p>
    <w:p w14:paraId="15DC834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1562</w:t>
      </w:r>
    </w:p>
    <w:p w14:paraId="47A47FA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1565</w:t>
      </w:r>
    </w:p>
    <w:p w14:paraId="0CC2DDA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not used</w:t>
      </w:r>
      <w:r w:rsidRPr="00BA7E9A">
        <w:rPr>
          <w:noProof/>
        </w:rPr>
        <w:tab/>
        <w:t>1565</w:t>
      </w:r>
    </w:p>
    <w:p w14:paraId="2ABD0B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1565</w:t>
      </w:r>
    </w:p>
    <w:p w14:paraId="316C5F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1566</w:t>
      </w:r>
    </w:p>
    <w:p w14:paraId="259EDB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1569</w:t>
      </w:r>
    </w:p>
    <w:p w14:paraId="5A5374F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used</w:t>
      </w:r>
      <w:r w:rsidRPr="00BA7E9A">
        <w:rPr>
          <w:noProof/>
        </w:rPr>
        <w:tab/>
        <w:t>1569</w:t>
      </w:r>
    </w:p>
    <w:p w14:paraId="4EBB79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1569</w:t>
      </w:r>
    </w:p>
    <w:p w14:paraId="091E019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1570</w:t>
      </w:r>
    </w:p>
    <w:p w14:paraId="5F2EE8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1572</w:t>
      </w:r>
    </w:p>
    <w:p w14:paraId="258FB6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SSB based L1-RSRP measurement when DRX is used for UE configured with </w:t>
      </w:r>
      <w:r w:rsidRPr="00BA7E9A">
        <w:rPr>
          <w:i/>
          <w:iCs/>
          <w:noProof/>
          <w:snapToGrid w:val="0"/>
        </w:rPr>
        <w:t>highSpeedMeasFlag-r16</w:t>
      </w:r>
      <w:r w:rsidRPr="00BA7E9A">
        <w:rPr>
          <w:noProof/>
        </w:rPr>
        <w:tab/>
        <w:t>1572</w:t>
      </w:r>
    </w:p>
    <w:p w14:paraId="155F57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1572</w:t>
      </w:r>
    </w:p>
    <w:p w14:paraId="059C3A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1573</w:t>
      </w:r>
    </w:p>
    <w:p w14:paraId="556B45B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A.4.6.4.5.3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1576</w:t>
      </w:r>
    </w:p>
    <w:p w14:paraId="0F5E13D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CLI measurements</w:t>
      </w:r>
      <w:r w:rsidRPr="00BA7E9A">
        <w:rPr>
          <w:noProof/>
        </w:rPr>
        <w:tab/>
        <w:t>1576</w:t>
      </w:r>
    </w:p>
    <w:p w14:paraId="272ACAF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SRS-RSRP measurement with non-DRX</w:t>
      </w:r>
      <w:r w:rsidRPr="00BA7E9A">
        <w:rPr>
          <w:noProof/>
        </w:rPr>
        <w:tab/>
        <w:t>1576</w:t>
      </w:r>
    </w:p>
    <w:p w14:paraId="2FB9F6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1576</w:t>
      </w:r>
    </w:p>
    <w:p w14:paraId="0C3CB9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1577</w:t>
      </w:r>
    </w:p>
    <w:p w14:paraId="10A5972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1580</w:t>
      </w:r>
    </w:p>
    <w:p w14:paraId="3BA5893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CLI-RSSI measurement with non-DRX</w:t>
      </w:r>
      <w:r w:rsidRPr="00BA7E9A">
        <w:rPr>
          <w:noProof/>
        </w:rPr>
        <w:tab/>
        <w:t>1580</w:t>
      </w:r>
    </w:p>
    <w:p w14:paraId="588DE4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1580</w:t>
      </w:r>
    </w:p>
    <w:p w14:paraId="567409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1581</w:t>
      </w:r>
    </w:p>
    <w:p w14:paraId="3C9A17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1582</w:t>
      </w:r>
    </w:p>
    <w:p w14:paraId="7E76FF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A.4.6.6.1.2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1587</w:t>
      </w:r>
    </w:p>
    <w:p w14:paraId="362FAEF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measurement for beam reporting</w:t>
      </w:r>
      <w:r w:rsidRPr="00BA7E9A">
        <w:rPr>
          <w:noProof/>
        </w:rPr>
        <w:tab/>
        <w:t>1587</w:t>
      </w:r>
    </w:p>
    <w:p w14:paraId="5E56F55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SSB based CMR and dedicated IMR when DRX is used</w:t>
      </w:r>
      <w:r w:rsidRPr="00BA7E9A">
        <w:rPr>
          <w:noProof/>
        </w:rPr>
        <w:tab/>
        <w:t>1590</w:t>
      </w:r>
    </w:p>
    <w:p w14:paraId="490F07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1590</w:t>
      </w:r>
    </w:p>
    <w:p w14:paraId="60A89E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1590</w:t>
      </w:r>
    </w:p>
    <w:p w14:paraId="3FC8E6E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A.4.6.7.2.3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1593</w:t>
      </w:r>
    </w:p>
    <w:p w14:paraId="194E515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A.4.6.7.</w:t>
      </w:r>
      <w:r w:rsidRPr="00BA7E9A">
        <w:rPr>
          <w:noProof/>
          <w:snapToGrid w:val="0"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L1-SINR measurement </w:t>
      </w:r>
      <w:r w:rsidRPr="00BA7E9A">
        <w:rPr>
          <w:noProof/>
          <w:snapToGrid w:val="0"/>
          <w:lang w:eastAsia="zh-CN"/>
        </w:rPr>
        <w:t xml:space="preserve">with </w:t>
      </w:r>
      <w:r w:rsidRPr="00BA7E9A">
        <w:rPr>
          <w:noProof/>
          <w:snapToGrid w:val="0"/>
        </w:rPr>
        <w:t>CSI-RS based CMR and dedicated IMR configured when DRX is used</w:t>
      </w:r>
      <w:r w:rsidRPr="00BA7E9A">
        <w:rPr>
          <w:noProof/>
        </w:rPr>
        <w:tab/>
        <w:t>1593</w:t>
      </w:r>
    </w:p>
    <w:p w14:paraId="6C92EC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1593</w:t>
      </w:r>
    </w:p>
    <w:p w14:paraId="5B8A43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1593</w:t>
      </w:r>
    </w:p>
    <w:p w14:paraId="624B80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A.4.6.7.3.3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1595</w:t>
      </w:r>
    </w:p>
    <w:p w14:paraId="05821F6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 based intra-frequency Measurement</w:t>
      </w:r>
      <w:r w:rsidRPr="00BA7E9A">
        <w:rPr>
          <w:noProof/>
        </w:rPr>
        <w:tab/>
        <w:t>1596</w:t>
      </w:r>
    </w:p>
    <w:p w14:paraId="6BFBD4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A.4.6.8.1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 tests without gap under DRX</w:t>
      </w:r>
      <w:r w:rsidRPr="00BA7E9A">
        <w:rPr>
          <w:noProof/>
        </w:rPr>
        <w:tab/>
        <w:t>1596</w:t>
      </w:r>
    </w:p>
    <w:p w14:paraId="371F147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1596</w:t>
      </w:r>
    </w:p>
    <w:p w14:paraId="3E60CD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A.4.6.8.1.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1600</w:t>
      </w:r>
    </w:p>
    <w:p w14:paraId="22A58CE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 based inter-frequency Measurement</w:t>
      </w:r>
      <w:r w:rsidRPr="00BA7E9A">
        <w:rPr>
          <w:noProof/>
        </w:rPr>
        <w:tab/>
        <w:t>1600</w:t>
      </w:r>
    </w:p>
    <w:p w14:paraId="441B8F8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A.4.6.9.1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event triggered reporting tests for FR1 cell when non-DRX is used</w:t>
      </w:r>
      <w:r w:rsidRPr="00BA7E9A">
        <w:rPr>
          <w:noProof/>
        </w:rPr>
        <w:tab/>
        <w:t>1600</w:t>
      </w:r>
    </w:p>
    <w:p w14:paraId="705EE3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1600</w:t>
      </w:r>
    </w:p>
    <w:p w14:paraId="035B9EF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A.4.6.9.1.2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1604</w:t>
      </w:r>
    </w:p>
    <w:p w14:paraId="6CED704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 requirements</w:t>
      </w:r>
      <w:r w:rsidRPr="00BA7E9A">
        <w:rPr>
          <w:noProof/>
        </w:rPr>
        <w:tab/>
        <w:t>1605</w:t>
      </w:r>
    </w:p>
    <w:p w14:paraId="6BF8F66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SS-RSRP</w:t>
      </w:r>
      <w:r w:rsidRPr="00BA7E9A">
        <w:rPr>
          <w:noProof/>
        </w:rPr>
        <w:tab/>
        <w:t>1605</w:t>
      </w:r>
    </w:p>
    <w:p w14:paraId="4911F0F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Intra-frequency measurement accuracy with FR1 serving cell and FR1 target cell</w:t>
      </w:r>
      <w:r w:rsidRPr="00BA7E9A">
        <w:rPr>
          <w:noProof/>
        </w:rPr>
        <w:tab/>
        <w:t>1605</w:t>
      </w:r>
    </w:p>
    <w:p w14:paraId="5056E1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1605</w:t>
      </w:r>
    </w:p>
    <w:p w14:paraId="30147D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1605</w:t>
      </w:r>
    </w:p>
    <w:p w14:paraId="1D31C14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1609</w:t>
      </w:r>
    </w:p>
    <w:p w14:paraId="18D18CE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inter-frequency measurement accuracy with FR1 serving cell and FR1 target cell</w:t>
      </w:r>
      <w:r w:rsidRPr="00BA7E9A">
        <w:rPr>
          <w:noProof/>
        </w:rPr>
        <w:tab/>
        <w:t>1609</w:t>
      </w:r>
    </w:p>
    <w:p w14:paraId="3A1648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1609</w:t>
      </w:r>
    </w:p>
    <w:p w14:paraId="03E4D8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1610</w:t>
      </w:r>
    </w:p>
    <w:p w14:paraId="7D55B04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1614</w:t>
      </w:r>
    </w:p>
    <w:p w14:paraId="5B599AE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1614</w:t>
      </w:r>
    </w:p>
    <w:p w14:paraId="1799098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SS-RSRQ</w:t>
      </w:r>
      <w:r w:rsidRPr="00BA7E9A">
        <w:rPr>
          <w:noProof/>
        </w:rPr>
        <w:tab/>
        <w:t>1614</w:t>
      </w:r>
    </w:p>
    <w:p w14:paraId="650E756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bCs/>
          <w:noProof/>
          <w:snapToGrid w:val="0"/>
        </w:rPr>
        <w:t>A.4.7.2.1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bCs/>
          <w:noProof/>
          <w:snapToGrid w:val="0"/>
        </w:rPr>
        <w:t>EN-DC Intra-frequency measurement accuracy with FR1 serving cell and FR1 target cell</w:t>
      </w:r>
      <w:r w:rsidRPr="00BA7E9A">
        <w:rPr>
          <w:noProof/>
        </w:rPr>
        <w:tab/>
        <w:t>1614</w:t>
      </w:r>
    </w:p>
    <w:p w14:paraId="76BBAF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  <w:snapToGrid w:val="0"/>
        </w:rPr>
        <w:t>A.4.7.2.1.1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snapToGrid w:val="0"/>
        </w:rPr>
        <w:t>Test Purpose and Environment</w:t>
      </w:r>
      <w:r w:rsidRPr="00BA7E9A">
        <w:rPr>
          <w:noProof/>
        </w:rPr>
        <w:tab/>
        <w:t>1614</w:t>
      </w:r>
    </w:p>
    <w:p w14:paraId="1938CCB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  <w:snapToGrid w:val="0"/>
        </w:rPr>
        <w:t>A.4.7.2.1.2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snapToGrid w:val="0"/>
        </w:rPr>
        <w:t>Test Parameters</w:t>
      </w:r>
      <w:r w:rsidRPr="00BA7E9A">
        <w:rPr>
          <w:noProof/>
        </w:rPr>
        <w:tab/>
        <w:t>1615</w:t>
      </w:r>
    </w:p>
    <w:p w14:paraId="331152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  <w:snapToGrid w:val="0"/>
        </w:rPr>
        <w:t>A.4.7.2.1.3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snapToGrid w:val="0"/>
        </w:rPr>
        <w:t>Test Requirements</w:t>
      </w:r>
      <w:r w:rsidRPr="00BA7E9A">
        <w:rPr>
          <w:noProof/>
        </w:rPr>
        <w:tab/>
        <w:t>1619</w:t>
      </w:r>
    </w:p>
    <w:p w14:paraId="3AA18A2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A.4.7.2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Inter-frequency measurement accuracy with FR1 serving cell and FR1 target cell</w:t>
      </w:r>
      <w:r w:rsidRPr="00BA7E9A">
        <w:rPr>
          <w:noProof/>
        </w:rPr>
        <w:tab/>
        <w:t>1619</w:t>
      </w:r>
    </w:p>
    <w:p w14:paraId="623D45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A.4.7.2.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1619</w:t>
      </w:r>
    </w:p>
    <w:p w14:paraId="639FD8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A.4.7.2.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1619</w:t>
      </w:r>
    </w:p>
    <w:p w14:paraId="063CC0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A.4.7.2.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1624</w:t>
      </w:r>
    </w:p>
    <w:p w14:paraId="63AE0DF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SS-SINR</w:t>
      </w:r>
      <w:r w:rsidRPr="00BA7E9A">
        <w:rPr>
          <w:noProof/>
        </w:rPr>
        <w:tab/>
        <w:t>1624</w:t>
      </w:r>
    </w:p>
    <w:p w14:paraId="275B12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Intra-frequency measurement accuracy with FR1 serving cell and FR1 target cell</w:t>
      </w:r>
      <w:r w:rsidRPr="00BA7E9A">
        <w:rPr>
          <w:noProof/>
        </w:rPr>
        <w:tab/>
        <w:t>1624</w:t>
      </w:r>
    </w:p>
    <w:p w14:paraId="6BE19AC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1624</w:t>
      </w:r>
    </w:p>
    <w:p w14:paraId="48FCB6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1624</w:t>
      </w:r>
    </w:p>
    <w:p w14:paraId="21F86B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1627</w:t>
      </w:r>
    </w:p>
    <w:p w14:paraId="5250561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A.4.7.3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Inter-frequency measurement accuracy with FR1 serving cell and FR1 target cell</w:t>
      </w:r>
      <w:r w:rsidRPr="00BA7E9A">
        <w:rPr>
          <w:noProof/>
        </w:rPr>
        <w:tab/>
        <w:t>1627</w:t>
      </w:r>
    </w:p>
    <w:p w14:paraId="6F0343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A.4.7.3.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1627</w:t>
      </w:r>
    </w:p>
    <w:p w14:paraId="6B3A2C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A.4.7.3.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1627</w:t>
      </w:r>
    </w:p>
    <w:p w14:paraId="31BDAB9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A.4.7.3.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1632</w:t>
      </w:r>
    </w:p>
    <w:p w14:paraId="546B9ED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1632</w:t>
      </w:r>
    </w:p>
    <w:p w14:paraId="3FB944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</w:t>
      </w:r>
      <w:r w:rsidRPr="00BA7E9A">
        <w:rPr>
          <w:noProof/>
        </w:rPr>
        <w:tab/>
        <w:t>1632</w:t>
      </w:r>
    </w:p>
    <w:p w14:paraId="417EC9B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1632</w:t>
      </w:r>
    </w:p>
    <w:p w14:paraId="380C653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1633</w:t>
      </w:r>
    </w:p>
    <w:p w14:paraId="4E93C7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1636</w:t>
      </w:r>
    </w:p>
    <w:p w14:paraId="165DF40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on resource set with repetition off</w:t>
      </w:r>
      <w:r w:rsidRPr="00BA7E9A">
        <w:rPr>
          <w:noProof/>
        </w:rPr>
        <w:tab/>
        <w:t>1636</w:t>
      </w:r>
    </w:p>
    <w:p w14:paraId="2D67A5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1636</w:t>
      </w:r>
    </w:p>
    <w:p w14:paraId="7C4534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1637</w:t>
      </w:r>
    </w:p>
    <w:p w14:paraId="05FA4A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1640</w:t>
      </w:r>
    </w:p>
    <w:p w14:paraId="6DFEE8F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</w:rPr>
        <w:t>A.4.7.5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</w:rPr>
        <w:t>SFTD accuracy</w:t>
      </w:r>
      <w:r w:rsidRPr="00BA7E9A">
        <w:rPr>
          <w:noProof/>
        </w:rPr>
        <w:tab/>
        <w:t>1640</w:t>
      </w:r>
    </w:p>
    <w:p w14:paraId="673D222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SFTD accuracy</w:t>
      </w:r>
      <w:r w:rsidRPr="00BA7E9A">
        <w:rPr>
          <w:noProof/>
        </w:rPr>
        <w:tab/>
        <w:t>1640</w:t>
      </w:r>
    </w:p>
    <w:p w14:paraId="2F540F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1640</w:t>
      </w:r>
    </w:p>
    <w:p w14:paraId="46F2F3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1640</w:t>
      </w:r>
    </w:p>
    <w:p w14:paraId="717AF6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1645</w:t>
      </w:r>
    </w:p>
    <w:p w14:paraId="1559523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A.4.7.5.2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1645</w:t>
      </w:r>
    </w:p>
    <w:p w14:paraId="1EB2A98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1645</w:t>
      </w:r>
    </w:p>
    <w:p w14:paraId="471E21F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CLI measurements</w:t>
      </w:r>
      <w:r w:rsidRPr="00BA7E9A">
        <w:rPr>
          <w:noProof/>
        </w:rPr>
        <w:tab/>
        <w:t>1645</w:t>
      </w:r>
    </w:p>
    <w:p w14:paraId="6A0ADC7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SRS-RSRP measurement accuracy with FR1 serving cell</w:t>
      </w:r>
      <w:r w:rsidRPr="00BA7E9A">
        <w:rPr>
          <w:noProof/>
        </w:rPr>
        <w:tab/>
        <w:t>1645</w:t>
      </w:r>
    </w:p>
    <w:p w14:paraId="3DB8E79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1645</w:t>
      </w:r>
    </w:p>
    <w:p w14:paraId="7998AF2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1646</w:t>
      </w:r>
    </w:p>
    <w:p w14:paraId="7184EA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1651</w:t>
      </w:r>
    </w:p>
    <w:p w14:paraId="1320322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CLI-RSSI measurement accuracy with FR1 serving cell</w:t>
      </w:r>
      <w:r w:rsidRPr="00BA7E9A">
        <w:rPr>
          <w:noProof/>
        </w:rPr>
        <w:tab/>
        <w:t>1651</w:t>
      </w:r>
    </w:p>
    <w:p w14:paraId="552FD9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1651</w:t>
      </w:r>
    </w:p>
    <w:p w14:paraId="27C947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1652</w:t>
      </w:r>
    </w:p>
    <w:p w14:paraId="6FD434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1655</w:t>
      </w:r>
    </w:p>
    <w:p w14:paraId="3B021D5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measurement for beam reporting</w:t>
      </w:r>
      <w:r w:rsidRPr="00BA7E9A">
        <w:rPr>
          <w:noProof/>
        </w:rPr>
        <w:tab/>
        <w:t>1655</w:t>
      </w:r>
    </w:p>
    <w:p w14:paraId="5B2B57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SSB based CMR and dedicated IMR</w:t>
      </w:r>
      <w:r w:rsidRPr="00BA7E9A">
        <w:rPr>
          <w:noProof/>
        </w:rPr>
        <w:tab/>
        <w:t>1659</w:t>
      </w:r>
    </w:p>
    <w:p w14:paraId="28C901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1659</w:t>
      </w:r>
    </w:p>
    <w:p w14:paraId="423B10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1659</w:t>
      </w:r>
    </w:p>
    <w:p w14:paraId="6EF47C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A.4.7.7.2.3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1663</w:t>
      </w:r>
    </w:p>
    <w:p w14:paraId="345551F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CSI-RS based CMR and dedicated IMR</w:t>
      </w:r>
      <w:r w:rsidRPr="00BA7E9A">
        <w:rPr>
          <w:noProof/>
        </w:rPr>
        <w:tab/>
        <w:t>1663</w:t>
      </w:r>
    </w:p>
    <w:p w14:paraId="48361C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1663</w:t>
      </w:r>
    </w:p>
    <w:p w14:paraId="5EECE4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1663</w:t>
      </w:r>
    </w:p>
    <w:p w14:paraId="410216D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A.4.7.7.3.3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1666</w:t>
      </w:r>
    </w:p>
    <w:p w14:paraId="0833C38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CSI-RSRP</w:t>
      </w:r>
      <w:r w:rsidRPr="00BA7E9A">
        <w:rPr>
          <w:noProof/>
        </w:rPr>
        <w:tab/>
        <w:t>1666</w:t>
      </w:r>
    </w:p>
    <w:p w14:paraId="44E1B29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Intra-frequency measurement accuracy with FR1 serving cell and FR1 target cell</w:t>
      </w:r>
      <w:r w:rsidRPr="00BA7E9A">
        <w:rPr>
          <w:noProof/>
        </w:rPr>
        <w:tab/>
        <w:t>1666</w:t>
      </w:r>
    </w:p>
    <w:p w14:paraId="218D37C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1666</w:t>
      </w:r>
    </w:p>
    <w:p w14:paraId="41A291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A.4.7.8.1.2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1667</w:t>
      </w:r>
    </w:p>
    <w:p w14:paraId="14AF40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A.4.7.8.1.3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1672</w:t>
      </w:r>
    </w:p>
    <w:p w14:paraId="2253E6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inter-frequency measurement accuracy with FR1 serving cell and FR1 target cell</w:t>
      </w:r>
      <w:r w:rsidRPr="00BA7E9A">
        <w:rPr>
          <w:noProof/>
        </w:rPr>
        <w:tab/>
        <w:t>1672</w:t>
      </w:r>
    </w:p>
    <w:p w14:paraId="07C969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1672</w:t>
      </w:r>
    </w:p>
    <w:p w14:paraId="54D24A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1672</w:t>
      </w:r>
    </w:p>
    <w:p w14:paraId="2291A5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A.4.7.8.2.3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1677</w:t>
      </w:r>
    </w:p>
    <w:p w14:paraId="48745D6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CSI-RSRQ</w:t>
      </w:r>
      <w:r w:rsidRPr="00BA7E9A">
        <w:rPr>
          <w:noProof/>
        </w:rPr>
        <w:tab/>
        <w:t>1677</w:t>
      </w:r>
    </w:p>
    <w:p w14:paraId="332FEE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Intra-frequency measurement accuracy with FR1 serving cell and FR1 target cell</w:t>
      </w:r>
      <w:r w:rsidRPr="00BA7E9A">
        <w:rPr>
          <w:noProof/>
        </w:rPr>
        <w:tab/>
        <w:t>1677</w:t>
      </w:r>
    </w:p>
    <w:p w14:paraId="50E99C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1677</w:t>
      </w:r>
    </w:p>
    <w:p w14:paraId="2D31F6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1677</w:t>
      </w:r>
    </w:p>
    <w:p w14:paraId="70C6F6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A.4.7.9.1.3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1682</w:t>
      </w:r>
    </w:p>
    <w:p w14:paraId="1BFDD70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A.4.7.9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Inter-frequency measurement accuracy with FR1 serving cell and FR1 target cell</w:t>
      </w:r>
      <w:r w:rsidRPr="00BA7E9A">
        <w:rPr>
          <w:noProof/>
        </w:rPr>
        <w:tab/>
        <w:t>1682</w:t>
      </w:r>
    </w:p>
    <w:p w14:paraId="742FB5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A.4.7.9.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1682</w:t>
      </w:r>
    </w:p>
    <w:p w14:paraId="655327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A.4.7.9.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1682</w:t>
      </w:r>
    </w:p>
    <w:p w14:paraId="421A5E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A.4.7.9.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1687</w:t>
      </w:r>
    </w:p>
    <w:p w14:paraId="0899B9B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CSI-SINR</w:t>
      </w:r>
      <w:r w:rsidRPr="00BA7E9A">
        <w:rPr>
          <w:noProof/>
        </w:rPr>
        <w:tab/>
        <w:t>1687</w:t>
      </w:r>
    </w:p>
    <w:p w14:paraId="0C7624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Intra-frequency measurement accuracy with FR1 serving cell and FR1 target cell</w:t>
      </w:r>
      <w:r w:rsidRPr="00BA7E9A">
        <w:rPr>
          <w:noProof/>
        </w:rPr>
        <w:tab/>
        <w:t>1687</w:t>
      </w:r>
    </w:p>
    <w:p w14:paraId="2B6520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A.4.7.10.1.1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1687</w:t>
      </w:r>
    </w:p>
    <w:p w14:paraId="6191ECD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A.4.7.10.1.2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1688</w:t>
      </w:r>
    </w:p>
    <w:p w14:paraId="3638E9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A.4.7.10.1.3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1692</w:t>
      </w:r>
    </w:p>
    <w:p w14:paraId="405EC55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A.4.7.10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Inter-frequency measurement accuracy with FR1 serving cell and FR1 target cell</w:t>
      </w:r>
      <w:r w:rsidRPr="00BA7E9A">
        <w:rPr>
          <w:noProof/>
        </w:rPr>
        <w:tab/>
        <w:t>1692</w:t>
      </w:r>
    </w:p>
    <w:p w14:paraId="0EC5B2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A.4.7.10.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1692</w:t>
      </w:r>
    </w:p>
    <w:p w14:paraId="5154806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A.4.7.10.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1693</w:t>
      </w:r>
    </w:p>
    <w:p w14:paraId="31CE642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A.4.7.10.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1697</w:t>
      </w:r>
    </w:p>
    <w:p w14:paraId="55E6091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1697</w:t>
      </w:r>
    </w:p>
    <w:p w14:paraId="74F84D30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A.4A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NE-DC test with all NR cells in FR1</w:t>
      </w:r>
      <w:r w:rsidRPr="00BA7E9A">
        <w:rPr>
          <w:noProof/>
        </w:rPr>
        <w:tab/>
        <w:t>1698</w:t>
      </w:r>
    </w:p>
    <w:p w14:paraId="74B6185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Signaling characteristics</w:t>
      </w:r>
      <w:r w:rsidRPr="00BA7E9A">
        <w:rPr>
          <w:noProof/>
        </w:rPr>
        <w:tab/>
        <w:t>1698</w:t>
      </w:r>
    </w:p>
    <w:p w14:paraId="08D146E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PSCell addition</w:t>
      </w:r>
      <w:r w:rsidRPr="00BA7E9A">
        <w:rPr>
          <w:noProof/>
        </w:rPr>
        <w:tab/>
        <w:t>1698</w:t>
      </w:r>
    </w:p>
    <w:p w14:paraId="5F990E4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1698</w:t>
      </w:r>
    </w:p>
    <w:p w14:paraId="0DC5091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1702</w:t>
      </w:r>
    </w:p>
    <w:p w14:paraId="5AFA8EA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en-GB"/>
        </w:rPr>
        <w:t>A.</w:t>
      </w:r>
      <w:r w:rsidRPr="00BA7E9A">
        <w:rPr>
          <w:rFonts w:eastAsiaTheme="minorEastAsia"/>
          <w:noProof/>
          <w:lang w:eastAsia="zh-CN"/>
        </w:rPr>
        <w:t>4A.1.2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Active BWP switch</w:t>
      </w:r>
      <w:r w:rsidRPr="00BA7E9A">
        <w:rPr>
          <w:noProof/>
        </w:rPr>
        <w:tab/>
        <w:t>1703</w:t>
      </w:r>
    </w:p>
    <w:p w14:paraId="593F413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en-GB"/>
        </w:rPr>
        <w:t>A.4A.1.2.1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en-GB"/>
        </w:rPr>
        <w:t>E-UTRAN</w:t>
      </w:r>
      <w:r w:rsidRPr="00BA7E9A">
        <w:rPr>
          <w:rFonts w:eastAsiaTheme="minorEastAsia"/>
          <w:noProof/>
          <w:lang w:val="en-US" w:eastAsia="zh-CN"/>
        </w:rPr>
        <w:t xml:space="preserve"> PSCell</w:t>
      </w:r>
      <w:r w:rsidRPr="00BA7E9A">
        <w:rPr>
          <w:noProof/>
          <w:lang w:val="en-US" w:eastAsia="en-GB"/>
        </w:rPr>
        <w:t xml:space="preserve"> – NR </w:t>
      </w:r>
      <w:r w:rsidRPr="00BA7E9A">
        <w:rPr>
          <w:rFonts w:eastAsiaTheme="minorEastAsia"/>
          <w:noProof/>
          <w:lang w:val="en-US" w:eastAsia="zh-CN"/>
        </w:rPr>
        <w:t>P</w:t>
      </w:r>
      <w:r w:rsidRPr="00BA7E9A">
        <w:rPr>
          <w:noProof/>
          <w:lang w:val="en-US" w:eastAsia="en-GB"/>
        </w:rPr>
        <w:t xml:space="preserve">Cell </w:t>
      </w:r>
      <w:r w:rsidRPr="00BA7E9A">
        <w:rPr>
          <w:rFonts w:eastAsiaTheme="minorEastAsia"/>
          <w:noProof/>
          <w:lang w:val="en-US" w:eastAsia="zh-CN"/>
        </w:rPr>
        <w:t xml:space="preserve">FR1 </w:t>
      </w:r>
      <w:r w:rsidRPr="00BA7E9A">
        <w:rPr>
          <w:rFonts w:eastAsiaTheme="minorEastAsia"/>
          <w:noProof/>
          <w:lang w:eastAsia="zh-CN"/>
        </w:rPr>
        <w:t>DCI-based and Timer-based</w:t>
      </w:r>
      <w:r w:rsidRPr="00BA7E9A">
        <w:rPr>
          <w:noProof/>
          <w:lang w:eastAsia="en-GB"/>
        </w:rPr>
        <w:t xml:space="preserve"> </w:t>
      </w:r>
      <w:r w:rsidRPr="00BA7E9A">
        <w:rPr>
          <w:noProof/>
          <w:lang w:val="en-US" w:eastAsia="en-GB"/>
        </w:rPr>
        <w:t xml:space="preserve">DL active BWP switch in non-DRX in synchronous </w:t>
      </w:r>
      <w:r w:rsidRPr="00BA7E9A">
        <w:rPr>
          <w:rFonts w:eastAsiaTheme="minorEastAsia"/>
          <w:noProof/>
          <w:lang w:val="en-US" w:eastAsia="zh-CN"/>
        </w:rPr>
        <w:t>NE-DC</w:t>
      </w:r>
      <w:r w:rsidRPr="00BA7E9A">
        <w:rPr>
          <w:noProof/>
        </w:rPr>
        <w:tab/>
        <w:t>1703</w:t>
      </w:r>
    </w:p>
    <w:p w14:paraId="6AB666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  <w:lang w:eastAsia="en-GB"/>
        </w:rPr>
        <w:t>A.4A.</w:t>
      </w:r>
      <w:r w:rsidRPr="00BA7E9A">
        <w:rPr>
          <w:noProof/>
          <w:lang w:eastAsia="en-GB"/>
        </w:rPr>
        <w:t>1</w:t>
      </w:r>
      <w:r w:rsidRPr="00BA7E9A">
        <w:rPr>
          <w:rFonts w:eastAsia="MS Mincho"/>
          <w:noProof/>
          <w:lang w:eastAsia="en-GB"/>
        </w:rPr>
        <w:t>.</w:t>
      </w:r>
      <w:r w:rsidRPr="00BA7E9A">
        <w:rPr>
          <w:noProof/>
          <w:lang w:eastAsia="en-GB"/>
        </w:rPr>
        <w:t>2</w:t>
      </w:r>
      <w:r w:rsidRPr="00BA7E9A">
        <w:rPr>
          <w:rFonts w:eastAsia="MS Mincho"/>
          <w:noProof/>
          <w:lang w:eastAsia="en-GB"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  <w:lang w:eastAsia="en-GB"/>
        </w:rPr>
        <w:t>Test Purpose and Environment</w:t>
      </w:r>
      <w:r w:rsidRPr="00BA7E9A">
        <w:rPr>
          <w:noProof/>
        </w:rPr>
        <w:tab/>
        <w:t>1703</w:t>
      </w:r>
    </w:p>
    <w:p w14:paraId="72947AA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  <w:lang w:eastAsia="en-GB"/>
        </w:rPr>
        <w:t>A.4A.1.2.</w:t>
      </w:r>
      <w:r w:rsidRPr="00BA7E9A">
        <w:rPr>
          <w:rFonts w:eastAsiaTheme="minorEastAsia"/>
          <w:noProof/>
          <w:lang w:eastAsia="zh-CN"/>
        </w:rPr>
        <w:t>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  <w:lang w:eastAsia="en-GB"/>
        </w:rPr>
        <w:t>Test Requirements</w:t>
      </w:r>
      <w:r w:rsidRPr="00BA7E9A">
        <w:rPr>
          <w:noProof/>
        </w:rPr>
        <w:tab/>
        <w:t>1707</w:t>
      </w:r>
    </w:p>
    <w:p w14:paraId="45335BF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h</w:t>
      </w:r>
      <w:r w:rsidRPr="00BA7E9A">
        <w:rPr>
          <w:noProof/>
          <w:lang w:eastAsia="zh-CN"/>
        </w:rPr>
        <w:t>and</w:t>
      </w:r>
      <w:r w:rsidRPr="00BA7E9A">
        <w:rPr>
          <w:noProof/>
        </w:rPr>
        <w:t>over with E-UTRAN PSCell</w:t>
      </w:r>
      <w:r w:rsidRPr="00BA7E9A">
        <w:rPr>
          <w:noProof/>
        </w:rPr>
        <w:tab/>
        <w:t>1708</w:t>
      </w:r>
    </w:p>
    <w:p w14:paraId="5E5C358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1708</w:t>
      </w:r>
    </w:p>
    <w:p w14:paraId="127F30C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1712</w:t>
      </w:r>
    </w:p>
    <w:p w14:paraId="347DF70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A.4A.1.4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Handover with PSCell from NE-DC to NE-DC with unknown target PSCell</w:t>
      </w:r>
      <w:r w:rsidRPr="00BA7E9A">
        <w:rPr>
          <w:noProof/>
        </w:rPr>
        <w:tab/>
        <w:t>1713</w:t>
      </w:r>
    </w:p>
    <w:p w14:paraId="5F7A0FF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A.4A.1.4.1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1713</w:t>
      </w:r>
    </w:p>
    <w:p w14:paraId="68C2994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A.4A.1.4.2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1713</w:t>
      </w:r>
    </w:p>
    <w:p w14:paraId="0C7FBF0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1718</w:t>
      </w:r>
    </w:p>
    <w:p w14:paraId="1BD0D8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</w:rPr>
        <w:t>4A.1.4.3.1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 for NR HO</w:t>
      </w:r>
      <w:r w:rsidRPr="00BA7E9A">
        <w:rPr>
          <w:noProof/>
        </w:rPr>
        <w:tab/>
        <w:t>1718</w:t>
      </w:r>
    </w:p>
    <w:p w14:paraId="361F8E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A.4A.1.4</w:t>
      </w:r>
      <w:r w:rsidRPr="00BA7E9A">
        <w:rPr>
          <w:noProof/>
        </w:rPr>
        <w:t>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 for LTE PSCell Change</w:t>
      </w:r>
      <w:r w:rsidRPr="00BA7E9A">
        <w:rPr>
          <w:noProof/>
        </w:rPr>
        <w:tab/>
        <w:t>1718</w:t>
      </w:r>
    </w:p>
    <w:p w14:paraId="73AA0B54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</w:t>
      </w:r>
      <w:r w:rsidRPr="00BA7E9A">
        <w:rPr>
          <w:noProof/>
        </w:rPr>
        <w:tab/>
        <w:t>1719</w:t>
      </w:r>
    </w:p>
    <w:p w14:paraId="5D817F0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SFTD accuracy</w:t>
      </w:r>
      <w:r w:rsidRPr="00BA7E9A">
        <w:rPr>
          <w:noProof/>
        </w:rPr>
        <w:tab/>
        <w:t>1719</w:t>
      </w:r>
    </w:p>
    <w:p w14:paraId="4BF28CB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A.4A.2.1.1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SFTD accuracy</w:t>
      </w:r>
      <w:r w:rsidRPr="00BA7E9A">
        <w:rPr>
          <w:noProof/>
        </w:rPr>
        <w:tab/>
        <w:t>1719</w:t>
      </w:r>
    </w:p>
    <w:p w14:paraId="330C9D7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A.4A.2.1.1.1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</w:t>
      </w:r>
      <w:r w:rsidRPr="00BA7E9A">
        <w:rPr>
          <w:noProof/>
        </w:rPr>
        <w:tab/>
        <w:t>1719</w:t>
      </w:r>
    </w:p>
    <w:p w14:paraId="0601FA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A.4A.2.1.1.2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Environment</w:t>
      </w:r>
      <w:r w:rsidRPr="00BA7E9A">
        <w:rPr>
          <w:noProof/>
        </w:rPr>
        <w:tab/>
        <w:t>1719</w:t>
      </w:r>
    </w:p>
    <w:p w14:paraId="14FDA9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A.4A.2.1.1.3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1722</w:t>
      </w:r>
    </w:p>
    <w:p w14:paraId="624D7FB2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tests with one or more NR cells in FR2</w:t>
      </w:r>
      <w:r w:rsidRPr="00BA7E9A">
        <w:rPr>
          <w:noProof/>
        </w:rPr>
        <w:tab/>
        <w:t>1723</w:t>
      </w:r>
    </w:p>
    <w:p w14:paraId="5228B86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1723</w:t>
      </w:r>
    </w:p>
    <w:p w14:paraId="7F3791C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Void</w:t>
      </w:r>
      <w:r w:rsidRPr="00BA7E9A">
        <w:rPr>
          <w:noProof/>
        </w:rPr>
        <w:tab/>
        <w:t>1723</w:t>
      </w:r>
    </w:p>
    <w:p w14:paraId="11E1306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1723</w:t>
      </w:r>
    </w:p>
    <w:p w14:paraId="070AAB7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1723</w:t>
      </w:r>
    </w:p>
    <w:p w14:paraId="3F61027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</w:t>
      </w:r>
      <w:r w:rsidRPr="00BA7E9A">
        <w:rPr>
          <w:noProof/>
        </w:rPr>
        <w:tab/>
        <w:t>1723</w:t>
      </w:r>
    </w:p>
    <w:p w14:paraId="07A79F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1723</w:t>
      </w:r>
    </w:p>
    <w:p w14:paraId="44AAC49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Random Access</w:t>
      </w:r>
      <w:r w:rsidRPr="00BA7E9A">
        <w:rPr>
          <w:noProof/>
        </w:rPr>
        <w:tab/>
        <w:t>1723</w:t>
      </w:r>
    </w:p>
    <w:p w14:paraId="66444F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A.5.3.2.2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c ontention based random access test in FR2 for PSCell</w:t>
      </w:r>
      <w:r w:rsidRPr="00BA7E9A">
        <w:rPr>
          <w:noProof/>
          <w:lang w:eastAsia="zh-CN"/>
        </w:rPr>
        <w:t>/SCell</w:t>
      </w:r>
      <w:r w:rsidRPr="00BA7E9A">
        <w:rPr>
          <w:noProof/>
        </w:rPr>
        <w:t xml:space="preserve"> in EN-DC</w:t>
      </w:r>
      <w:r w:rsidRPr="00BA7E9A">
        <w:rPr>
          <w:noProof/>
        </w:rPr>
        <w:tab/>
        <w:t>1723</w:t>
      </w:r>
    </w:p>
    <w:p w14:paraId="65B1D8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A.5.3.2.2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non-contention based random access test in FR2 for PSCell</w:t>
      </w:r>
      <w:r w:rsidRPr="00BA7E9A">
        <w:rPr>
          <w:noProof/>
          <w:lang w:eastAsia="zh-CN"/>
        </w:rPr>
        <w:t>/SCell</w:t>
      </w:r>
      <w:r w:rsidRPr="00BA7E9A">
        <w:rPr>
          <w:noProof/>
        </w:rPr>
        <w:t xml:space="preserve"> in EN-DC</w:t>
      </w:r>
      <w:r w:rsidRPr="00BA7E9A">
        <w:rPr>
          <w:noProof/>
        </w:rPr>
        <w:tab/>
        <w:t>1726</w:t>
      </w:r>
    </w:p>
    <w:p w14:paraId="72C4A3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A.5.3.2.2</w:t>
      </w:r>
      <w:r w:rsidRPr="00BA7E9A">
        <w:rPr>
          <w:noProof/>
          <w:lang w:eastAsia="zh-CN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2-step RA type contention based random access test in FR2 for PSCell</w:t>
      </w:r>
      <w:r w:rsidRPr="00BA7E9A">
        <w:rPr>
          <w:noProof/>
          <w:lang w:eastAsia="zh-CN"/>
        </w:rPr>
        <w:t>/SCell</w:t>
      </w:r>
      <w:r w:rsidRPr="00BA7E9A">
        <w:rPr>
          <w:noProof/>
        </w:rPr>
        <w:t xml:space="preserve"> in EN-DC</w:t>
      </w:r>
      <w:r w:rsidRPr="00BA7E9A">
        <w:rPr>
          <w:noProof/>
        </w:rPr>
        <w:tab/>
        <w:t>1732</w:t>
      </w:r>
    </w:p>
    <w:p w14:paraId="7CB873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A.5.3.2.2.4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2-step RA type n</w:t>
      </w:r>
      <w:r w:rsidRPr="00BA7E9A">
        <w:rPr>
          <w:noProof/>
        </w:rPr>
        <w:t>on-contention based random access test in FR2 for PSCell</w:t>
      </w:r>
      <w:r w:rsidRPr="00BA7E9A">
        <w:rPr>
          <w:noProof/>
          <w:lang w:eastAsia="zh-CN"/>
        </w:rPr>
        <w:t>/SCell</w:t>
      </w:r>
      <w:r w:rsidRPr="00BA7E9A">
        <w:rPr>
          <w:noProof/>
        </w:rPr>
        <w:t xml:space="preserve"> in EN-DC</w:t>
      </w:r>
      <w:r w:rsidRPr="00BA7E9A">
        <w:rPr>
          <w:noProof/>
        </w:rPr>
        <w:tab/>
        <w:t>1735</w:t>
      </w:r>
    </w:p>
    <w:p w14:paraId="4B45CC2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1739</w:t>
      </w:r>
    </w:p>
    <w:p w14:paraId="4FB5028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with PSCell with known FR2 target PSCell</w:t>
      </w:r>
      <w:r w:rsidRPr="00BA7E9A">
        <w:rPr>
          <w:noProof/>
        </w:rPr>
        <w:tab/>
        <w:t>1739</w:t>
      </w:r>
    </w:p>
    <w:p w14:paraId="6E2DD3A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1739</w:t>
      </w:r>
    </w:p>
    <w:p w14:paraId="6F1D576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1743</w:t>
      </w:r>
    </w:p>
    <w:p w14:paraId="53AEEB0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PUCCH SCell Activation and deactivation of known SCell in FR2</w:t>
      </w:r>
      <w:r w:rsidRPr="00BA7E9A">
        <w:rPr>
          <w:noProof/>
        </w:rPr>
        <w:tab/>
        <w:t>1744</w:t>
      </w:r>
    </w:p>
    <w:p w14:paraId="787A3E1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1744</w:t>
      </w:r>
    </w:p>
    <w:p w14:paraId="04AC98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1747</w:t>
      </w:r>
    </w:p>
    <w:p w14:paraId="6C6BDD0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PUCCH SCell Activation and deactivation of unknown SCell in FR2</w:t>
      </w:r>
      <w:r w:rsidRPr="00BA7E9A">
        <w:rPr>
          <w:noProof/>
        </w:rPr>
        <w:tab/>
        <w:t>1747</w:t>
      </w:r>
    </w:p>
    <w:p w14:paraId="010B3D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1747</w:t>
      </w:r>
    </w:p>
    <w:p w14:paraId="27561B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1751</w:t>
      </w:r>
    </w:p>
    <w:p w14:paraId="2D5E833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A.5.5.3.5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Multiple SCell activation and deactivation of one known PUCCH SCell and one unknown SCell in FR2</w:t>
      </w:r>
      <w:r w:rsidRPr="00BA7E9A">
        <w:rPr>
          <w:noProof/>
        </w:rPr>
        <w:tab/>
        <w:t>1751</w:t>
      </w:r>
    </w:p>
    <w:p w14:paraId="1DDDAF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1751</w:t>
      </w:r>
    </w:p>
    <w:p w14:paraId="5C9C55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1755</w:t>
      </w:r>
    </w:p>
    <w:p w14:paraId="747DEE7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unknown PUCCH SCell and unknown DL SCell in FR2 in non-DRX</w:t>
      </w:r>
      <w:r w:rsidRPr="00BA7E9A">
        <w:rPr>
          <w:noProof/>
        </w:rPr>
        <w:tab/>
        <w:t>1756</w:t>
      </w:r>
    </w:p>
    <w:p w14:paraId="1E3143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1756</w:t>
      </w:r>
    </w:p>
    <w:p w14:paraId="630719F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5.5.3.6.2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1759</w:t>
      </w:r>
    </w:p>
    <w:p w14:paraId="227CB84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</w:t>
      </w:r>
      <w:r w:rsidRPr="00BA7E9A">
        <w:rPr>
          <w:noProof/>
        </w:rPr>
        <w:tab/>
        <w:t>1760</w:t>
      </w:r>
    </w:p>
    <w:p w14:paraId="25B7676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</w:t>
      </w:r>
      <w:r w:rsidRPr="00BA7E9A">
        <w:rPr>
          <w:noProof/>
        </w:rPr>
        <w:tab/>
        <w:t>1760</w:t>
      </w:r>
    </w:p>
    <w:p w14:paraId="080760F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UE Transmit Timing Test for FR2</w:t>
      </w:r>
      <w:r w:rsidRPr="00BA7E9A">
        <w:rPr>
          <w:noProof/>
        </w:rPr>
        <w:tab/>
        <w:t>1760</w:t>
      </w:r>
    </w:p>
    <w:p w14:paraId="1E1FCF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1760</w:t>
      </w:r>
    </w:p>
    <w:p w14:paraId="456A3C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1763</w:t>
      </w:r>
    </w:p>
    <w:p w14:paraId="17A6744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timer accuracy</w:t>
      </w:r>
      <w:r w:rsidRPr="00BA7E9A">
        <w:rPr>
          <w:noProof/>
        </w:rPr>
        <w:tab/>
        <w:t>1764</w:t>
      </w:r>
    </w:p>
    <w:p w14:paraId="67C7301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</w:t>
      </w:r>
      <w:r w:rsidRPr="00BA7E9A">
        <w:rPr>
          <w:noProof/>
        </w:rPr>
        <w:tab/>
        <w:t>1764</w:t>
      </w:r>
    </w:p>
    <w:p w14:paraId="5F8DB97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FR2 timing advance adjustment accuracy</w:t>
      </w:r>
      <w:r w:rsidRPr="00BA7E9A">
        <w:rPr>
          <w:noProof/>
        </w:rPr>
        <w:tab/>
        <w:t>1764</w:t>
      </w:r>
    </w:p>
    <w:p w14:paraId="5B1066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1764</w:t>
      </w:r>
    </w:p>
    <w:p w14:paraId="1F4150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1764</w:t>
      </w:r>
    </w:p>
    <w:p w14:paraId="27BCE5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A.5.4.3.1.3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1768</w:t>
      </w:r>
    </w:p>
    <w:p w14:paraId="14CD9CB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Signaling characteristics</w:t>
      </w:r>
      <w:r w:rsidRPr="00BA7E9A">
        <w:rPr>
          <w:noProof/>
        </w:rPr>
        <w:tab/>
        <w:t>1768</w:t>
      </w:r>
    </w:p>
    <w:p w14:paraId="2F02471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</w:t>
      </w:r>
      <w:r w:rsidRPr="00BA7E9A">
        <w:rPr>
          <w:noProof/>
        </w:rPr>
        <w:tab/>
        <w:t>1768</w:t>
      </w:r>
    </w:p>
    <w:p w14:paraId="056D133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PSCell configured with SSB-based RLM RS in non-DRX mode</w:t>
      </w:r>
      <w:r w:rsidRPr="00BA7E9A">
        <w:rPr>
          <w:noProof/>
        </w:rPr>
        <w:tab/>
        <w:t>1768</w:t>
      </w:r>
    </w:p>
    <w:p w14:paraId="44862B9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1768</w:t>
      </w:r>
    </w:p>
    <w:p w14:paraId="6A435C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1772</w:t>
      </w:r>
    </w:p>
    <w:p w14:paraId="35419FF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FR2 PSCell configured with SSB-based RLM RS in non-DRX mode</w:t>
      </w:r>
      <w:r w:rsidRPr="00BA7E9A">
        <w:rPr>
          <w:noProof/>
        </w:rPr>
        <w:tab/>
        <w:t>1773</w:t>
      </w:r>
    </w:p>
    <w:p w14:paraId="31A31A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lastRenderedPageBreak/>
        <w:t>A.5.5.1.2.1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1773</w:t>
      </w:r>
    </w:p>
    <w:p w14:paraId="592D40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1776</w:t>
      </w:r>
    </w:p>
    <w:p w14:paraId="3821542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PSCell configured with SSB-based RLM RS in DRX mode</w:t>
      </w:r>
      <w:r w:rsidRPr="00BA7E9A">
        <w:rPr>
          <w:noProof/>
        </w:rPr>
        <w:tab/>
        <w:t>1777</w:t>
      </w:r>
    </w:p>
    <w:p w14:paraId="71A697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1777</w:t>
      </w:r>
    </w:p>
    <w:p w14:paraId="1F08B4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1781</w:t>
      </w:r>
    </w:p>
    <w:p w14:paraId="2BFDBE7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FR2 PSCell configured with SSB-based RLM RS in DRX mode</w:t>
      </w:r>
      <w:r w:rsidRPr="00BA7E9A">
        <w:rPr>
          <w:noProof/>
        </w:rPr>
        <w:tab/>
        <w:t>1781</w:t>
      </w:r>
    </w:p>
    <w:p w14:paraId="4081B0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1781</w:t>
      </w:r>
    </w:p>
    <w:p w14:paraId="4A6C728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1785</w:t>
      </w:r>
    </w:p>
    <w:p w14:paraId="3D733C8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EN-DC Radio Link Monitoring Out-of-sync Test for FR2 PSCell configured with CSI-RS-based RLM in non-DRX mode</w:t>
      </w:r>
      <w:r w:rsidRPr="00BA7E9A">
        <w:rPr>
          <w:noProof/>
        </w:rPr>
        <w:tab/>
        <w:t>1785</w:t>
      </w:r>
    </w:p>
    <w:p w14:paraId="08E5CE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EN-DC Radio Link Monitoring In-sync Test for FR2 PSCell configured with CSI-RS-based RLM in non-DRX mode</w:t>
      </w:r>
      <w:r w:rsidRPr="00BA7E9A">
        <w:rPr>
          <w:noProof/>
        </w:rPr>
        <w:tab/>
        <w:t>1789</w:t>
      </w:r>
    </w:p>
    <w:p w14:paraId="732DEF9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EN-DC Radio Link Monitoring Out-of-sync Test for FR2 PSCell configured with CSI-RS-based RLM in DRX mode</w:t>
      </w:r>
      <w:r w:rsidRPr="00BA7E9A">
        <w:rPr>
          <w:noProof/>
        </w:rPr>
        <w:tab/>
        <w:t>1793</w:t>
      </w:r>
    </w:p>
    <w:p w14:paraId="444D373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EN-DC Radio Link Monitoring In-sync Test for FR2 PSCell configured with CSI-RS-based RLM in DRX mode</w:t>
      </w:r>
      <w:r w:rsidRPr="00BA7E9A">
        <w:rPr>
          <w:noProof/>
        </w:rPr>
        <w:tab/>
        <w:t>1798</w:t>
      </w:r>
    </w:p>
    <w:p w14:paraId="614C1E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1802</w:t>
      </w:r>
    </w:p>
    <w:p w14:paraId="402FC04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Radio Link Monitoring UE Scheduling Restrictions on FR2</w:t>
      </w:r>
      <w:r w:rsidRPr="00BA7E9A">
        <w:rPr>
          <w:noProof/>
        </w:rPr>
        <w:tab/>
        <w:t>1803</w:t>
      </w:r>
    </w:p>
    <w:p w14:paraId="02F13D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1803</w:t>
      </w:r>
    </w:p>
    <w:p w14:paraId="7BC348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1805</w:t>
      </w:r>
    </w:p>
    <w:p w14:paraId="0DC20A3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PSCell configured with SSB-based RLM RS for UE fulfilling relaxed measurement criterion</w:t>
      </w:r>
      <w:r w:rsidRPr="00BA7E9A">
        <w:rPr>
          <w:noProof/>
        </w:rPr>
        <w:tab/>
        <w:t>1805</w:t>
      </w:r>
    </w:p>
    <w:p w14:paraId="680F6A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A.5.5.1.10.1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1805</w:t>
      </w:r>
    </w:p>
    <w:p w14:paraId="326A0E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1808</w:t>
      </w:r>
    </w:p>
    <w:p w14:paraId="29BC2F6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</w:t>
      </w:r>
      <w:r w:rsidRPr="00BA7E9A">
        <w:rPr>
          <w:noProof/>
        </w:rPr>
        <w:tab/>
        <w:t>1808</w:t>
      </w:r>
    </w:p>
    <w:p w14:paraId="33726A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FR2 interruptions at transitions between active and non-active during DRX in synchronous EN-DC</w:t>
      </w:r>
      <w:r w:rsidRPr="00BA7E9A">
        <w:rPr>
          <w:noProof/>
        </w:rPr>
        <w:tab/>
        <w:t>1808</w:t>
      </w:r>
    </w:p>
    <w:p w14:paraId="4759E3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1808</w:t>
      </w:r>
    </w:p>
    <w:p w14:paraId="5E836E2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1811</w:t>
      </w:r>
    </w:p>
    <w:p w14:paraId="7326B95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FR2 interruptions at transitions between active and non-active during DRX in asynchronous EN-DC</w:t>
      </w:r>
      <w:r w:rsidRPr="00BA7E9A">
        <w:rPr>
          <w:noProof/>
        </w:rPr>
        <w:tab/>
        <w:t>1811</w:t>
      </w:r>
    </w:p>
    <w:p w14:paraId="2FA14E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1811</w:t>
      </w:r>
    </w:p>
    <w:p w14:paraId="5A51E1B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1814</w:t>
      </w:r>
    </w:p>
    <w:p w14:paraId="124DB71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A.5.5.2.</w:t>
      </w:r>
      <w:r w:rsidRPr="00BA7E9A">
        <w:rPr>
          <w:rFonts w:cs="Arial"/>
          <w:bCs/>
          <w:noProof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FR2 interruptions during measurements on deactivated NR SCC in synchronous EN-DC</w:t>
      </w:r>
      <w:r w:rsidRPr="00BA7E9A">
        <w:rPr>
          <w:noProof/>
        </w:rPr>
        <w:tab/>
        <w:t>1814</w:t>
      </w:r>
    </w:p>
    <w:p w14:paraId="4A751C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A.5.5.2.</w:t>
      </w:r>
      <w:r w:rsidRPr="00BA7E9A">
        <w:rPr>
          <w:rFonts w:cs="Arial"/>
          <w:noProof/>
        </w:rPr>
        <w:t>3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1814</w:t>
      </w:r>
    </w:p>
    <w:p w14:paraId="09C801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A.5.5.2.</w:t>
      </w:r>
      <w:r w:rsidRPr="00BA7E9A">
        <w:rPr>
          <w:rFonts w:cs="Arial"/>
          <w:bCs/>
          <w:noProof/>
        </w:rPr>
        <w:t>3</w:t>
      </w:r>
      <w:r w:rsidRPr="00BA7E9A">
        <w:rPr>
          <w:rFonts w:eastAsia="MS Mincho"/>
          <w:bCs/>
          <w:noProof/>
        </w:rPr>
        <w:t>.</w:t>
      </w:r>
      <w:r w:rsidRPr="00BA7E9A">
        <w:rPr>
          <w:bCs/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1818</w:t>
      </w:r>
    </w:p>
    <w:p w14:paraId="58FFF2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A.5.5.2.</w:t>
      </w:r>
      <w:r w:rsidRPr="00BA7E9A">
        <w:rPr>
          <w:rFonts w:cs="Arial"/>
          <w:bCs/>
          <w:noProof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FR2 interruptions during measurements on deactivated NR SCC in asynchronous EN-DC</w:t>
      </w:r>
      <w:r w:rsidRPr="00BA7E9A">
        <w:rPr>
          <w:noProof/>
        </w:rPr>
        <w:tab/>
        <w:t>1818</w:t>
      </w:r>
    </w:p>
    <w:p w14:paraId="6E0C40D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A.5.5.2.</w:t>
      </w:r>
      <w:r w:rsidRPr="00BA7E9A">
        <w:rPr>
          <w:rFonts w:cs="Arial"/>
          <w:noProof/>
        </w:rPr>
        <w:t>4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1818</w:t>
      </w:r>
    </w:p>
    <w:p w14:paraId="67213C7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A.5.5.2.</w:t>
      </w:r>
      <w:r w:rsidRPr="00BA7E9A">
        <w:rPr>
          <w:rFonts w:cs="Arial"/>
          <w:bCs/>
          <w:noProof/>
        </w:rPr>
        <w:t>4</w:t>
      </w:r>
      <w:r w:rsidRPr="00BA7E9A">
        <w:rPr>
          <w:rFonts w:eastAsia="MS Mincho"/>
          <w:bCs/>
          <w:noProof/>
        </w:rPr>
        <w:t>.</w:t>
      </w:r>
      <w:r w:rsidRPr="00BA7E9A">
        <w:rPr>
          <w:bCs/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1821</w:t>
      </w:r>
    </w:p>
    <w:p w14:paraId="0119AD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A.5.5.2.</w:t>
      </w:r>
      <w:r w:rsidRPr="00BA7E9A">
        <w:rPr>
          <w:rFonts w:cs="Arial"/>
          <w:bCs/>
          <w:noProof/>
        </w:rPr>
        <w:t>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FR2 interruptions during measurements on deactivated E-UTRAN SCC in synchronous EN-DC</w:t>
      </w:r>
      <w:r w:rsidRPr="00BA7E9A">
        <w:rPr>
          <w:noProof/>
        </w:rPr>
        <w:tab/>
        <w:t>1822</w:t>
      </w:r>
    </w:p>
    <w:p w14:paraId="51301B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A.5.5.2.</w:t>
      </w:r>
      <w:r w:rsidRPr="00BA7E9A">
        <w:rPr>
          <w:rFonts w:cs="Arial"/>
          <w:noProof/>
        </w:rPr>
        <w:t>5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1822</w:t>
      </w:r>
    </w:p>
    <w:p w14:paraId="3D9CE9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A.5.5.2.</w:t>
      </w:r>
      <w:r w:rsidRPr="00BA7E9A">
        <w:rPr>
          <w:rFonts w:cs="Arial"/>
          <w:bCs/>
          <w:noProof/>
        </w:rPr>
        <w:t>5</w:t>
      </w:r>
      <w:r w:rsidRPr="00BA7E9A">
        <w:rPr>
          <w:rFonts w:eastAsia="MS Mincho"/>
          <w:bCs/>
          <w:noProof/>
        </w:rPr>
        <w:t>.</w:t>
      </w:r>
      <w:r w:rsidRPr="00BA7E9A">
        <w:rPr>
          <w:bCs/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1825</w:t>
      </w:r>
    </w:p>
    <w:p w14:paraId="47C527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A.5.5.2.</w:t>
      </w:r>
      <w:r w:rsidRPr="00BA7E9A">
        <w:rPr>
          <w:rFonts w:cs="Arial"/>
          <w:bCs/>
          <w:noProof/>
        </w:rPr>
        <w:t>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FR2 interruptions during measurements on deactivated E-UTRAN SCC in asynchronous EN-DC</w:t>
      </w:r>
      <w:r w:rsidRPr="00BA7E9A">
        <w:rPr>
          <w:noProof/>
        </w:rPr>
        <w:tab/>
        <w:t>1825</w:t>
      </w:r>
    </w:p>
    <w:p w14:paraId="719836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A.5.5.2.</w:t>
      </w:r>
      <w:r w:rsidRPr="00BA7E9A">
        <w:rPr>
          <w:rFonts w:cs="Arial"/>
          <w:noProof/>
        </w:rPr>
        <w:t>6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1825</w:t>
      </w:r>
    </w:p>
    <w:p w14:paraId="777A988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A.5.5.2.</w:t>
      </w:r>
      <w:r w:rsidRPr="00BA7E9A">
        <w:rPr>
          <w:rFonts w:cs="Arial"/>
          <w:bCs/>
          <w:noProof/>
        </w:rPr>
        <w:t>6</w:t>
      </w:r>
      <w:r w:rsidRPr="00BA7E9A">
        <w:rPr>
          <w:rFonts w:eastAsia="MS Mincho"/>
          <w:bCs/>
          <w:noProof/>
        </w:rPr>
        <w:t>.</w:t>
      </w:r>
      <w:r w:rsidRPr="00BA7E9A">
        <w:rPr>
          <w:bCs/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1828</w:t>
      </w:r>
    </w:p>
    <w:p w14:paraId="353984D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A.5.5.2.7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FR2 interruptions at E-UTRA SRS carrier based switching</w:t>
      </w:r>
      <w:r w:rsidRPr="00BA7E9A">
        <w:rPr>
          <w:noProof/>
        </w:rPr>
        <w:tab/>
        <w:t>1828</w:t>
      </w:r>
    </w:p>
    <w:p w14:paraId="7AA965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A.5.5.2.7.1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1828</w:t>
      </w:r>
    </w:p>
    <w:p w14:paraId="4F9A3C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A.5.5.2.7.2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1832</w:t>
      </w:r>
    </w:p>
    <w:p w14:paraId="6B01388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E-UTRAN – NR FR2 interruptions at NR SRS carrier based switching</w:t>
      </w:r>
      <w:r w:rsidRPr="00BA7E9A">
        <w:rPr>
          <w:noProof/>
        </w:rPr>
        <w:tab/>
        <w:t>1832</w:t>
      </w:r>
    </w:p>
    <w:p w14:paraId="28E2163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1832</w:t>
      </w:r>
    </w:p>
    <w:p w14:paraId="047A21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A.5.5.2.8.3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1834</w:t>
      </w:r>
    </w:p>
    <w:p w14:paraId="5C66109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Delay</w:t>
      </w:r>
      <w:r w:rsidRPr="00BA7E9A">
        <w:rPr>
          <w:noProof/>
        </w:rPr>
        <w:tab/>
        <w:t>1834</w:t>
      </w:r>
    </w:p>
    <w:p w14:paraId="5296453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A.5.5.3.</w:t>
      </w:r>
      <w:r w:rsidRPr="00BA7E9A">
        <w:rPr>
          <w:noProof/>
          <w:lang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SCell in FR2 intra-band</w:t>
      </w:r>
      <w:r w:rsidRPr="00BA7E9A">
        <w:rPr>
          <w:noProof/>
        </w:rPr>
        <w:tab/>
        <w:t>1834</w:t>
      </w:r>
    </w:p>
    <w:p w14:paraId="69E963A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1834</w:t>
      </w:r>
    </w:p>
    <w:p w14:paraId="39A206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1836</w:t>
      </w:r>
    </w:p>
    <w:p w14:paraId="17D55D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A.5.5.3.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known SCell in FR1 for 160ms SCell measurement cycle</w:t>
      </w:r>
      <w:r w:rsidRPr="00BA7E9A">
        <w:rPr>
          <w:noProof/>
        </w:rPr>
        <w:tab/>
        <w:t>1836</w:t>
      </w:r>
    </w:p>
    <w:p w14:paraId="6F6DD2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A.5.5.3.2.1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1836</w:t>
      </w:r>
    </w:p>
    <w:p w14:paraId="6326B4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1840</w:t>
      </w:r>
    </w:p>
    <w:p w14:paraId="5EE0589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A.5.5.3.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1840</w:t>
      </w:r>
    </w:p>
    <w:p w14:paraId="5FB2CE6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A.5.5.3.</w:t>
      </w:r>
      <w:r w:rsidRPr="00BA7E9A">
        <w:rPr>
          <w:noProof/>
          <w:lang w:eastAsia="zh-CN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1840</w:t>
      </w:r>
    </w:p>
    <w:p w14:paraId="69A423F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A.5.5.3.</w:t>
      </w:r>
      <w:r w:rsidRPr="00BA7E9A">
        <w:rPr>
          <w:noProof/>
          <w:lang w:eastAsia="zh-CN"/>
        </w:rPr>
        <w:t>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SCell in FR2</w:t>
      </w:r>
      <w:r w:rsidRPr="00BA7E9A">
        <w:rPr>
          <w:noProof/>
        </w:rPr>
        <w:tab/>
        <w:t>1840</w:t>
      </w:r>
    </w:p>
    <w:p w14:paraId="5903EA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1840</w:t>
      </w:r>
    </w:p>
    <w:p w14:paraId="06447C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1843</w:t>
      </w:r>
    </w:p>
    <w:p w14:paraId="0C659F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A.5.5.3.6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Multiple SCell Activation and deactivation of one unknown SCell and one known SCell in FR2</w:t>
      </w:r>
      <w:r w:rsidRPr="00BA7E9A">
        <w:rPr>
          <w:noProof/>
        </w:rPr>
        <w:tab/>
        <w:t>1844</w:t>
      </w:r>
    </w:p>
    <w:p w14:paraId="31B0B5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1844</w:t>
      </w:r>
    </w:p>
    <w:p w14:paraId="6341C8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1848</w:t>
      </w:r>
    </w:p>
    <w:p w14:paraId="6DC52FA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PMingLiU"/>
          <w:noProof/>
        </w:rPr>
        <w:t>A.5.5.3.7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PMingLiU"/>
          <w:noProof/>
          <w:lang w:eastAsia="zh-TW"/>
        </w:rPr>
        <w:t xml:space="preserve">Direct </w:t>
      </w:r>
      <w:r w:rsidRPr="00BA7E9A">
        <w:rPr>
          <w:rFonts w:eastAsia="PMingLiU"/>
          <w:noProof/>
        </w:rPr>
        <w:t>SCell activation at SCell addition of known SCell in FR2</w:t>
      </w:r>
      <w:r w:rsidRPr="00BA7E9A">
        <w:rPr>
          <w:noProof/>
        </w:rPr>
        <w:tab/>
        <w:t>1849</w:t>
      </w:r>
    </w:p>
    <w:p w14:paraId="40C18BB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PMingLiU"/>
          <w:noProof/>
        </w:rPr>
        <w:t>A.5.5.3.7.1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PMingLiU"/>
          <w:noProof/>
        </w:rPr>
        <w:t>Test Purpose and Environment</w:t>
      </w:r>
      <w:r w:rsidRPr="00BA7E9A">
        <w:rPr>
          <w:noProof/>
        </w:rPr>
        <w:tab/>
        <w:t>1849</w:t>
      </w:r>
    </w:p>
    <w:p w14:paraId="5C1A672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PMingLiU"/>
          <w:noProof/>
          <w:lang w:eastAsia="zh-CN"/>
        </w:rPr>
        <w:t>A.5.5.3.7.2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PMingLiU"/>
          <w:noProof/>
          <w:lang w:eastAsia="zh-CN"/>
        </w:rPr>
        <w:t>Test Requirements</w:t>
      </w:r>
      <w:r w:rsidRPr="00BA7E9A">
        <w:rPr>
          <w:noProof/>
        </w:rPr>
        <w:tab/>
        <w:t>1852</w:t>
      </w:r>
    </w:p>
    <w:p w14:paraId="7BF4951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A.5.5.3.8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Fast SCell Activation of SCell in FR2 intra-band</w:t>
      </w:r>
      <w:r w:rsidRPr="00BA7E9A">
        <w:rPr>
          <w:noProof/>
        </w:rPr>
        <w:tab/>
        <w:t>1852</w:t>
      </w:r>
    </w:p>
    <w:p w14:paraId="710978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1852</w:t>
      </w:r>
    </w:p>
    <w:p w14:paraId="1350DC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A.5.5.3.8.2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1856</w:t>
      </w:r>
    </w:p>
    <w:p w14:paraId="201E719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1857</w:t>
      </w:r>
    </w:p>
    <w:p w14:paraId="4AF9A99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procedures</w:t>
      </w:r>
      <w:r w:rsidRPr="00BA7E9A">
        <w:rPr>
          <w:noProof/>
        </w:rPr>
        <w:tab/>
        <w:t>1857</w:t>
      </w:r>
    </w:p>
    <w:p w14:paraId="66EBF4F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FR2 PSCell configured with SSB-based BFD and LR in non-DRX mode</w:t>
      </w:r>
      <w:r w:rsidRPr="00BA7E9A">
        <w:rPr>
          <w:noProof/>
        </w:rPr>
        <w:tab/>
        <w:t>1857</w:t>
      </w:r>
    </w:p>
    <w:p w14:paraId="0521DC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1857</w:t>
      </w:r>
    </w:p>
    <w:p w14:paraId="7F19129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1861</w:t>
      </w:r>
    </w:p>
    <w:p w14:paraId="7FEAA3A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FR2 PSCell configured with SSB-based BFD and LR in DRX mode</w:t>
      </w:r>
      <w:r w:rsidRPr="00BA7E9A">
        <w:rPr>
          <w:noProof/>
        </w:rPr>
        <w:tab/>
        <w:t>1862</w:t>
      </w:r>
    </w:p>
    <w:p w14:paraId="679579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1862</w:t>
      </w:r>
    </w:p>
    <w:p w14:paraId="6C6EFE4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1866</w:t>
      </w:r>
    </w:p>
    <w:p w14:paraId="791E8C5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FR2 PSCell configured with CSI-RS-based BFD and LR in non-DRX mode</w:t>
      </w:r>
      <w:r w:rsidRPr="00BA7E9A">
        <w:rPr>
          <w:noProof/>
        </w:rPr>
        <w:tab/>
        <w:t>1867</w:t>
      </w:r>
    </w:p>
    <w:p w14:paraId="23FBB5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1867</w:t>
      </w:r>
    </w:p>
    <w:p w14:paraId="0A63A1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1871</w:t>
      </w:r>
    </w:p>
    <w:p w14:paraId="2B49A0A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FR2 PSCell configured with CSI-RS-based BFD and LR in DRX mode</w:t>
      </w:r>
      <w:r w:rsidRPr="00BA7E9A">
        <w:rPr>
          <w:noProof/>
        </w:rPr>
        <w:tab/>
        <w:t>1872</w:t>
      </w:r>
    </w:p>
    <w:p w14:paraId="42A40B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1872</w:t>
      </w:r>
    </w:p>
    <w:p w14:paraId="2A6533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1876</w:t>
      </w:r>
    </w:p>
    <w:p w14:paraId="076CFE0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scheduling availability restriction during Beam Failure Detection and Link Recovery for FR2 PSCell configured with SSB-based BFD and LR in non-DRX mode</w:t>
      </w:r>
      <w:r w:rsidRPr="00BA7E9A">
        <w:rPr>
          <w:noProof/>
        </w:rPr>
        <w:tab/>
        <w:t>1877</w:t>
      </w:r>
    </w:p>
    <w:p w14:paraId="7B5A97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1877</w:t>
      </w:r>
    </w:p>
    <w:p w14:paraId="5D8263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1881</w:t>
      </w:r>
    </w:p>
    <w:p w14:paraId="6E3750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FR2 SCell configured with CSI-RS-based BFD and LR in non-DRX mode</w:t>
      </w:r>
      <w:r w:rsidRPr="00BA7E9A">
        <w:rPr>
          <w:noProof/>
        </w:rPr>
        <w:tab/>
        <w:t>1882</w:t>
      </w:r>
    </w:p>
    <w:p w14:paraId="5B2B1C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1882</w:t>
      </w:r>
    </w:p>
    <w:p w14:paraId="1FEBA1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1886</w:t>
      </w:r>
    </w:p>
    <w:p w14:paraId="2D905EA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FR2 SCell configured with CSI-RS-based BFD and LR in DRX mode</w:t>
      </w:r>
      <w:r w:rsidRPr="00BA7E9A">
        <w:rPr>
          <w:noProof/>
        </w:rPr>
        <w:tab/>
        <w:t>1887</w:t>
      </w:r>
    </w:p>
    <w:p w14:paraId="168CF2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A.5.5.5.7.1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1887</w:t>
      </w:r>
    </w:p>
    <w:p w14:paraId="384CA3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A.5.5.5.7.2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1891</w:t>
      </w:r>
    </w:p>
    <w:p w14:paraId="6F163E1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A.5.5.5.8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TRP specific Beam Failure Detection and Link Recovery Test for FR2 PSCell configured with CSI-RS-based BFD and LR in DRX mode</w:t>
      </w:r>
      <w:r w:rsidRPr="00BA7E9A">
        <w:rPr>
          <w:noProof/>
        </w:rPr>
        <w:tab/>
        <w:t>1892</w:t>
      </w:r>
    </w:p>
    <w:p w14:paraId="43590B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A.5.5.5.8.1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1892</w:t>
      </w:r>
    </w:p>
    <w:p w14:paraId="4A2156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A.5.5.5.8.2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1897</w:t>
      </w:r>
    </w:p>
    <w:p w14:paraId="7C0B820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lang w:eastAsia="zh-CN"/>
        </w:rPr>
        <w:t>A.5.5.5.9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Beam Failure Detection and Link Recovery Test for FR2 PSCell configured with SSB-based BFD and LR in DRX </w:t>
      </w:r>
      <w:r w:rsidRPr="00BA7E9A">
        <w:rPr>
          <w:noProof/>
          <w:lang w:val="en-US"/>
        </w:rPr>
        <w:t>mode for UE fulfilling relaxed measurement criterion</w:t>
      </w:r>
      <w:r w:rsidRPr="00BA7E9A">
        <w:rPr>
          <w:noProof/>
        </w:rPr>
        <w:tab/>
        <w:t>1897</w:t>
      </w:r>
    </w:p>
    <w:p w14:paraId="608785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A.5.5.5.9.1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1897</w:t>
      </w:r>
    </w:p>
    <w:p w14:paraId="4A27EC0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A.5.5.5.9.</w:t>
      </w:r>
      <w:r w:rsidRPr="00BA7E9A">
        <w:rPr>
          <w:noProof/>
          <w:snapToGrid w:val="0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1901</w:t>
      </w:r>
    </w:p>
    <w:p w14:paraId="7896492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</w:t>
      </w:r>
      <w:r w:rsidRPr="00BA7E9A">
        <w:rPr>
          <w:noProof/>
        </w:rPr>
        <w:tab/>
        <w:t>1901</w:t>
      </w:r>
    </w:p>
    <w:p w14:paraId="3880D54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DCI-based and Timer-based Active BWP Switch</w:t>
      </w:r>
      <w:r w:rsidRPr="00BA7E9A">
        <w:rPr>
          <w:noProof/>
        </w:rPr>
        <w:tab/>
        <w:t>1901</w:t>
      </w:r>
    </w:p>
    <w:p w14:paraId="4183C2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A.5.5.6.1.1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E-UTRAN – NR </w:t>
      </w:r>
      <w:r w:rsidRPr="00BA7E9A">
        <w:rPr>
          <w:rFonts w:cs="Arial"/>
          <w:noProof/>
          <w:lang w:val="en-US"/>
        </w:rPr>
        <w:t xml:space="preserve">PSCell </w:t>
      </w:r>
      <w:r w:rsidRPr="00BA7E9A">
        <w:rPr>
          <w:rFonts w:cs="Arial"/>
          <w:noProof/>
        </w:rPr>
        <w:t>FR2 DL active BWP switch with non-DRX in synchronous EN-DC</w:t>
      </w:r>
      <w:r w:rsidRPr="00BA7E9A">
        <w:rPr>
          <w:noProof/>
        </w:rPr>
        <w:tab/>
        <w:t>1901</w:t>
      </w:r>
    </w:p>
    <w:p w14:paraId="76BAB5E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A.5.5.6.1.1.1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1901</w:t>
      </w:r>
    </w:p>
    <w:p w14:paraId="73E0C01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rFonts w:eastAsia="MS Mincho"/>
          <w:bCs/>
          <w:noProof/>
        </w:rPr>
        <w:t>5.5.6.1.1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1905</w:t>
      </w:r>
    </w:p>
    <w:p w14:paraId="10374C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PSCell FR2 with FR2 SCell DL active BWP switch in non-DRX in synchronous EN-DC</w:t>
      </w:r>
      <w:r w:rsidRPr="00BA7E9A">
        <w:rPr>
          <w:noProof/>
        </w:rPr>
        <w:tab/>
        <w:t>1905</w:t>
      </w:r>
    </w:p>
    <w:p w14:paraId="347C432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RRC-based Active BWP Switch</w:t>
      </w:r>
      <w:r w:rsidRPr="00BA7E9A">
        <w:rPr>
          <w:noProof/>
        </w:rPr>
        <w:tab/>
        <w:t>1910</w:t>
      </w:r>
    </w:p>
    <w:p w14:paraId="1E29CAB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A.5.5.6.2.1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PSCell FR2 DL active BWP switch with non-DRX in synchronous EN-DC</w:t>
      </w:r>
      <w:r w:rsidRPr="00BA7E9A">
        <w:rPr>
          <w:noProof/>
        </w:rPr>
        <w:tab/>
        <w:t>1910</w:t>
      </w:r>
    </w:p>
    <w:p w14:paraId="4451F51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 xml:space="preserve">Simultaneous </w:t>
      </w:r>
      <w:r w:rsidRPr="00BA7E9A">
        <w:rPr>
          <w:noProof/>
        </w:rPr>
        <w:t xml:space="preserve">DCI-based and Timer-based Active BWP Switch </w:t>
      </w:r>
      <w:r w:rsidRPr="00BA7E9A">
        <w:rPr>
          <w:rFonts w:cs="Arial"/>
          <w:noProof/>
          <w:lang w:val="en-US"/>
        </w:rPr>
        <w:t>on multiple CCs</w:t>
      </w:r>
      <w:r w:rsidRPr="00BA7E9A">
        <w:rPr>
          <w:noProof/>
        </w:rPr>
        <w:tab/>
        <w:t>1914</w:t>
      </w:r>
    </w:p>
    <w:p w14:paraId="173458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A.5.5.6.3.1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E-UTRAN – NR </w:t>
      </w:r>
      <w:r w:rsidRPr="00BA7E9A">
        <w:rPr>
          <w:rFonts w:cs="Arial"/>
          <w:noProof/>
          <w:lang w:val="en-US"/>
        </w:rPr>
        <w:t xml:space="preserve">PSCell </w:t>
      </w:r>
      <w:r w:rsidRPr="00BA7E9A">
        <w:rPr>
          <w:rFonts w:cs="Arial"/>
          <w:noProof/>
        </w:rPr>
        <w:t>FR2 and NR SCell FR2 DL active BWP switch on multiple CCs in synchronous EN-DC</w:t>
      </w:r>
      <w:r w:rsidRPr="00BA7E9A">
        <w:rPr>
          <w:noProof/>
        </w:rPr>
        <w:tab/>
        <w:t>1914</w:t>
      </w:r>
    </w:p>
    <w:p w14:paraId="4E3FD4C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dormancy switch</w:t>
      </w:r>
      <w:r w:rsidRPr="00BA7E9A">
        <w:rPr>
          <w:noProof/>
        </w:rPr>
        <w:tab/>
        <w:t>1918</w:t>
      </w:r>
    </w:p>
    <w:p w14:paraId="01D3303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A.5.5.6.4.1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E-UTRAN – NR FR2 PSCell SCell dormancy switch of single FR2 SCell inside active time</w:t>
      </w:r>
      <w:r w:rsidRPr="00BA7E9A">
        <w:rPr>
          <w:noProof/>
        </w:rPr>
        <w:tab/>
        <w:t>1918</w:t>
      </w:r>
    </w:p>
    <w:p w14:paraId="1DEC5D0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1918</w:t>
      </w:r>
    </w:p>
    <w:p w14:paraId="0FB8D8B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A.5.5.6.4.1.2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1922</w:t>
      </w:r>
    </w:p>
    <w:p w14:paraId="415EBD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A.5.5.6.4.2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E-UTRAN – NR FR1 PSCell SCell dormancy switch of two FR2 SCells outside active time</w:t>
      </w:r>
      <w:r w:rsidRPr="00BA7E9A">
        <w:rPr>
          <w:noProof/>
        </w:rPr>
        <w:tab/>
        <w:t>1922</w:t>
      </w:r>
    </w:p>
    <w:p w14:paraId="6AA4025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A.5.5.6.4.2.1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Test Purpose and Environment</w:t>
      </w:r>
      <w:r w:rsidRPr="00BA7E9A">
        <w:rPr>
          <w:noProof/>
        </w:rPr>
        <w:tab/>
        <w:t>1922</w:t>
      </w:r>
    </w:p>
    <w:p w14:paraId="30FBA006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A.5.5.6.4.2.2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Test Requirements</w:t>
      </w:r>
      <w:r w:rsidRPr="00BA7E9A">
        <w:rPr>
          <w:noProof/>
        </w:rPr>
        <w:tab/>
        <w:t>1929</w:t>
      </w:r>
    </w:p>
    <w:p w14:paraId="4036D1C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Simultaneous RRC-based Active BWP Switch on multiple CCs</w:t>
      </w:r>
      <w:r w:rsidRPr="00BA7E9A">
        <w:rPr>
          <w:noProof/>
        </w:rPr>
        <w:tab/>
        <w:t>1929</w:t>
      </w:r>
    </w:p>
    <w:p w14:paraId="121ACA1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PSCell FR2  and NR SCell FR2 DL active BWP switch on multiple CCs with non-DRX in synchronous EN-DC</w:t>
      </w:r>
      <w:r w:rsidRPr="00BA7E9A">
        <w:rPr>
          <w:noProof/>
        </w:rPr>
        <w:tab/>
        <w:t>1929</w:t>
      </w:r>
    </w:p>
    <w:p w14:paraId="28C68A9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PSCell addition and release delay</w:t>
      </w:r>
      <w:r w:rsidRPr="00BA7E9A">
        <w:rPr>
          <w:noProof/>
        </w:rPr>
        <w:tab/>
        <w:t>1932</w:t>
      </w:r>
    </w:p>
    <w:p w14:paraId="63BEFD2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 and Release Delay of NR PSCell</w:t>
      </w:r>
      <w:r w:rsidRPr="00BA7E9A">
        <w:rPr>
          <w:noProof/>
        </w:rPr>
        <w:tab/>
        <w:t>1932</w:t>
      </w:r>
    </w:p>
    <w:p w14:paraId="31035D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1932</w:t>
      </w:r>
    </w:p>
    <w:p w14:paraId="692D5D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1935</w:t>
      </w:r>
    </w:p>
    <w:p w14:paraId="0C655B6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TCI state switch delay</w:t>
      </w:r>
      <w:r w:rsidRPr="00BA7E9A">
        <w:rPr>
          <w:noProof/>
        </w:rPr>
        <w:tab/>
        <w:t>1936</w:t>
      </w:r>
    </w:p>
    <w:p w14:paraId="276FC16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active TCI state switch</w:t>
      </w:r>
      <w:r w:rsidRPr="00BA7E9A">
        <w:rPr>
          <w:noProof/>
        </w:rPr>
        <w:tab/>
        <w:t>1936</w:t>
      </w:r>
    </w:p>
    <w:p w14:paraId="055C51F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A.5.5.8.1.1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E-UTRAN – NR </w:t>
      </w:r>
      <w:r w:rsidRPr="00BA7E9A">
        <w:rPr>
          <w:rFonts w:cs="Arial"/>
          <w:noProof/>
          <w:lang w:val="en-US"/>
        </w:rPr>
        <w:t xml:space="preserve">PSCell </w:t>
      </w:r>
      <w:r w:rsidRPr="00BA7E9A">
        <w:rPr>
          <w:rFonts w:cs="Arial"/>
          <w:noProof/>
        </w:rPr>
        <w:t>FR2 active TCI state switch for a known TCI state</w:t>
      </w:r>
      <w:r w:rsidRPr="00BA7E9A">
        <w:rPr>
          <w:noProof/>
        </w:rPr>
        <w:tab/>
        <w:t>1936</w:t>
      </w:r>
    </w:p>
    <w:p w14:paraId="41C1ECC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A.5.5.8.1.1.1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1936</w:t>
      </w:r>
    </w:p>
    <w:p w14:paraId="47A5DCB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A.5.5.8</w:t>
      </w:r>
      <w:r w:rsidRPr="00BA7E9A">
        <w:rPr>
          <w:rFonts w:eastAsia="MS Mincho"/>
          <w:bCs/>
          <w:noProof/>
        </w:rPr>
        <w:t>.1.1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1939</w:t>
      </w:r>
    </w:p>
    <w:p w14:paraId="411168C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based active TCI state switch</w:t>
      </w:r>
      <w:r w:rsidRPr="00BA7E9A">
        <w:rPr>
          <w:noProof/>
        </w:rPr>
        <w:tab/>
        <w:t>1939</w:t>
      </w:r>
    </w:p>
    <w:p w14:paraId="53EE07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A.5.5.8.2.1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E-UTRAN – NR </w:t>
      </w:r>
      <w:r w:rsidRPr="00BA7E9A">
        <w:rPr>
          <w:rFonts w:cs="Arial"/>
          <w:noProof/>
          <w:lang w:val="en-US"/>
        </w:rPr>
        <w:t xml:space="preserve">PSCell </w:t>
      </w:r>
      <w:r w:rsidRPr="00BA7E9A">
        <w:rPr>
          <w:rFonts w:cs="Arial"/>
          <w:noProof/>
        </w:rPr>
        <w:t>FR2 active TCI state switch for a known TCI state</w:t>
      </w:r>
      <w:r w:rsidRPr="00BA7E9A">
        <w:rPr>
          <w:noProof/>
        </w:rPr>
        <w:tab/>
        <w:t>1939</w:t>
      </w:r>
    </w:p>
    <w:p w14:paraId="6DA04FC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A.5.5.8.2.1.1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1939</w:t>
      </w:r>
    </w:p>
    <w:p w14:paraId="3A210A9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A.5.5.8.2</w:t>
      </w:r>
      <w:r w:rsidRPr="00BA7E9A">
        <w:rPr>
          <w:rFonts w:eastAsia="MS Mincho"/>
          <w:bCs/>
          <w:noProof/>
        </w:rPr>
        <w:t>.1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1943</w:t>
      </w:r>
    </w:p>
    <w:p w14:paraId="20A0FEF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Uplink spatial relation switch delay</w:t>
      </w:r>
      <w:r w:rsidRPr="00BA7E9A">
        <w:rPr>
          <w:noProof/>
        </w:rPr>
        <w:tab/>
        <w:t>1943</w:t>
      </w:r>
    </w:p>
    <w:p w14:paraId="5B62A3C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uplink spatial relation switch</w:t>
      </w:r>
      <w:r w:rsidRPr="00BA7E9A">
        <w:rPr>
          <w:noProof/>
        </w:rPr>
        <w:tab/>
        <w:t>1943</w:t>
      </w:r>
    </w:p>
    <w:p w14:paraId="7231AC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A.5.5.9.1.1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>E-UTRAN – NR PSCell FR2 uplink spatial relation switch for a known spatial relation</w:t>
      </w:r>
      <w:r w:rsidRPr="00BA7E9A">
        <w:rPr>
          <w:noProof/>
        </w:rPr>
        <w:tab/>
        <w:t>1943</w:t>
      </w:r>
    </w:p>
    <w:p w14:paraId="76B0FF6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A.5.5.9.1.1.1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1943</w:t>
      </w:r>
    </w:p>
    <w:p w14:paraId="7F44086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A.5.5.9</w:t>
      </w:r>
      <w:r w:rsidRPr="00BA7E9A">
        <w:rPr>
          <w:rFonts w:eastAsia="MS Mincho"/>
          <w:bCs/>
          <w:noProof/>
        </w:rPr>
        <w:t>.1.1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1946</w:t>
      </w:r>
    </w:p>
    <w:p w14:paraId="7002875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</w:t>
      </w:r>
      <w:r w:rsidRPr="00BA7E9A">
        <w:rPr>
          <w:noProof/>
          <w:lang w:eastAsia="zh-CN"/>
        </w:rPr>
        <w:t>9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based spatial relation switch</w:t>
      </w:r>
      <w:r w:rsidRPr="00BA7E9A">
        <w:rPr>
          <w:noProof/>
        </w:rPr>
        <w:tab/>
        <w:t>1946</w:t>
      </w:r>
    </w:p>
    <w:p w14:paraId="2C0E28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A.5.5.9.2.1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E-UTRAN – NR </w:t>
      </w:r>
      <w:r w:rsidRPr="00BA7E9A">
        <w:rPr>
          <w:rFonts w:cs="Arial"/>
          <w:noProof/>
          <w:lang w:val="en-US"/>
        </w:rPr>
        <w:t xml:space="preserve">PSCell </w:t>
      </w:r>
      <w:r w:rsidRPr="00BA7E9A">
        <w:rPr>
          <w:rFonts w:cs="Arial"/>
          <w:noProof/>
        </w:rPr>
        <w:t>FR2 spatial relation switch associated with a known DL-RS</w:t>
      </w:r>
      <w:r w:rsidRPr="00BA7E9A">
        <w:rPr>
          <w:noProof/>
        </w:rPr>
        <w:tab/>
        <w:t>1946</w:t>
      </w:r>
    </w:p>
    <w:p w14:paraId="3622B39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A.5.5.9.2.1.1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1946</w:t>
      </w:r>
    </w:p>
    <w:p w14:paraId="6C517FC6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A.5.5.9.2</w:t>
      </w:r>
      <w:r w:rsidRPr="00BA7E9A">
        <w:rPr>
          <w:rFonts w:eastAsia="MS Mincho"/>
          <w:bCs/>
          <w:noProof/>
        </w:rPr>
        <w:t>.1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1949</w:t>
      </w:r>
    </w:p>
    <w:p w14:paraId="0D9FC4C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</w:t>
      </w:r>
      <w:r w:rsidRPr="00BA7E9A">
        <w:rPr>
          <w:noProof/>
          <w:lang w:eastAsia="zh-CN"/>
        </w:rPr>
        <w:t>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</w:t>
      </w:r>
      <w:r w:rsidRPr="00BA7E9A">
        <w:rPr>
          <w:noProof/>
        </w:rPr>
        <w:tab/>
        <w:t>1949</w:t>
      </w:r>
    </w:p>
    <w:p w14:paraId="454D6EF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</w:t>
      </w:r>
      <w:r w:rsidRPr="00BA7E9A">
        <w:rPr>
          <w:noProof/>
          <w:lang w:eastAsia="zh-CN"/>
        </w:rPr>
        <w:t>10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 on FR2 NR PSCell</w:t>
      </w:r>
      <w:r w:rsidRPr="00BA7E9A">
        <w:rPr>
          <w:noProof/>
        </w:rPr>
        <w:tab/>
        <w:t>1949</w:t>
      </w:r>
    </w:p>
    <w:p w14:paraId="46A613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</w:t>
      </w:r>
      <w:r w:rsidRPr="00BA7E9A">
        <w:rPr>
          <w:noProof/>
          <w:lang w:eastAsia="zh-CN"/>
        </w:rPr>
        <w:t>10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1949</w:t>
      </w:r>
    </w:p>
    <w:p w14:paraId="6C4805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</w:t>
      </w:r>
      <w:r w:rsidRPr="00BA7E9A">
        <w:rPr>
          <w:noProof/>
          <w:lang w:eastAsia="zh-CN"/>
        </w:rPr>
        <w:t>10</w:t>
      </w:r>
      <w:r w:rsidRPr="00BA7E9A">
        <w:rPr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1952</w:t>
      </w:r>
    </w:p>
    <w:p w14:paraId="21FB4EB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Unified</w:t>
      </w:r>
      <w:r w:rsidRPr="00BA7E9A">
        <w:rPr>
          <w:noProof/>
        </w:rPr>
        <w:t xml:space="preserve"> </w:t>
      </w:r>
      <w:r w:rsidRPr="00BA7E9A">
        <w:rPr>
          <w:noProof/>
          <w:lang w:eastAsia="zh-CN"/>
        </w:rPr>
        <w:t>TCI</w:t>
      </w:r>
      <w:r w:rsidRPr="00BA7E9A">
        <w:rPr>
          <w:noProof/>
        </w:rPr>
        <w:t xml:space="preserve"> </w:t>
      </w:r>
      <w:r w:rsidRPr="00BA7E9A">
        <w:rPr>
          <w:noProof/>
          <w:lang w:eastAsia="zh-CN"/>
        </w:rPr>
        <w:t>state</w:t>
      </w:r>
      <w:r w:rsidRPr="00BA7E9A">
        <w:rPr>
          <w:noProof/>
        </w:rPr>
        <w:t xml:space="preserve"> switch delay</w:t>
      </w:r>
      <w:r w:rsidRPr="00BA7E9A">
        <w:rPr>
          <w:noProof/>
        </w:rPr>
        <w:tab/>
        <w:t>1953</w:t>
      </w:r>
    </w:p>
    <w:p w14:paraId="410875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MAC-CE based active </w:t>
      </w:r>
      <w:r w:rsidRPr="00BA7E9A">
        <w:rPr>
          <w:rFonts w:eastAsia="SimSun"/>
          <w:noProof/>
          <w:lang w:val="en-US" w:eastAsia="zh-CN"/>
        </w:rPr>
        <w:t xml:space="preserve">joint </w:t>
      </w:r>
      <w:r w:rsidRPr="00BA7E9A">
        <w:rPr>
          <w:noProof/>
        </w:rPr>
        <w:t>TCI state switch</w:t>
      </w:r>
      <w:r w:rsidRPr="00BA7E9A">
        <w:rPr>
          <w:noProof/>
        </w:rPr>
        <w:tab/>
        <w:t>1953</w:t>
      </w:r>
    </w:p>
    <w:p w14:paraId="7CA04F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A.5.5.11.1.1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E-UTRAN – NR PSCell FR2 active </w:t>
      </w:r>
      <w:r w:rsidRPr="00BA7E9A">
        <w:rPr>
          <w:rFonts w:eastAsia="SimSun" w:cs="Arial"/>
          <w:noProof/>
          <w:lang w:val="en-US" w:eastAsia="zh-CN"/>
        </w:rPr>
        <w:t xml:space="preserve">joint </w:t>
      </w:r>
      <w:r w:rsidRPr="00BA7E9A">
        <w:rPr>
          <w:rFonts w:cs="Arial"/>
          <w:noProof/>
        </w:rPr>
        <w:t>TCI state switch for a known TCI state</w:t>
      </w:r>
      <w:r w:rsidRPr="00BA7E9A">
        <w:rPr>
          <w:noProof/>
        </w:rPr>
        <w:tab/>
        <w:t>1953</w:t>
      </w:r>
    </w:p>
    <w:p w14:paraId="2D2605B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1953</w:t>
      </w:r>
    </w:p>
    <w:p w14:paraId="26B7261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PMingLiU"/>
          <w:noProof/>
        </w:rPr>
        <w:t>A.5.5.11.1.1.</w:t>
      </w:r>
      <w:r w:rsidRPr="00BA7E9A">
        <w:rPr>
          <w:rFonts w:eastAsia="PMingLiU"/>
          <w:noProof/>
          <w:lang w:val="en-US"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PMingLiU"/>
          <w:noProof/>
        </w:rPr>
        <w:t xml:space="preserve">Test </w:t>
      </w:r>
      <w:r w:rsidRPr="00BA7E9A">
        <w:rPr>
          <w:rFonts w:eastAsia="PMingLiU"/>
          <w:noProof/>
          <w:lang w:val="en-US" w:eastAsia="zh-CN"/>
        </w:rPr>
        <w:t>parameters</w:t>
      </w:r>
      <w:r w:rsidRPr="00BA7E9A">
        <w:rPr>
          <w:noProof/>
        </w:rPr>
        <w:tab/>
        <w:t>1953</w:t>
      </w:r>
    </w:p>
    <w:p w14:paraId="5B3DE31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PMingLiU"/>
          <w:noProof/>
        </w:rPr>
        <w:t>A.5.5.11.1.1.</w:t>
      </w:r>
      <w:r w:rsidRPr="00BA7E9A">
        <w:rPr>
          <w:rFonts w:eastAsia="PMingLiU"/>
          <w:noProof/>
          <w:lang w:val="en-US"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PMingLiU"/>
          <w:noProof/>
        </w:rPr>
        <w:t xml:space="preserve">Test </w:t>
      </w:r>
      <w:r w:rsidRPr="00BA7E9A">
        <w:rPr>
          <w:rFonts w:eastAsia="PMingLiU"/>
          <w:noProof/>
          <w:lang w:val="en-US" w:eastAsia="zh-CN"/>
        </w:rPr>
        <w:t>Requirements</w:t>
      </w:r>
      <w:r w:rsidRPr="00BA7E9A">
        <w:rPr>
          <w:noProof/>
        </w:rPr>
        <w:tab/>
        <w:t>1956</w:t>
      </w:r>
    </w:p>
    <w:p w14:paraId="703D471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active uplink TCI state switch</w:t>
      </w:r>
      <w:r w:rsidRPr="00BA7E9A">
        <w:rPr>
          <w:noProof/>
        </w:rPr>
        <w:tab/>
        <w:t>1956</w:t>
      </w:r>
    </w:p>
    <w:p w14:paraId="79DDFC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A.5.5.11.2.1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E-UTRAN – NR PSCell FR2 </w:t>
      </w:r>
      <w:r w:rsidRPr="00BA7E9A">
        <w:rPr>
          <w:noProof/>
        </w:rPr>
        <w:t>active uplink TCI state switch for a known TCI state</w:t>
      </w:r>
      <w:r w:rsidRPr="00BA7E9A">
        <w:rPr>
          <w:noProof/>
        </w:rPr>
        <w:tab/>
        <w:t>1956</w:t>
      </w:r>
    </w:p>
    <w:p w14:paraId="543FBE5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A.5.5.11.2.1.1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1956</w:t>
      </w:r>
    </w:p>
    <w:p w14:paraId="2C760B9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A.5.5.11.2.1.2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parameters</w:t>
      </w:r>
      <w:r w:rsidRPr="00BA7E9A">
        <w:rPr>
          <w:noProof/>
        </w:rPr>
        <w:tab/>
        <w:t>1957</w:t>
      </w:r>
    </w:p>
    <w:p w14:paraId="47A8511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A.5.5.11.2.1.3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1959</w:t>
      </w:r>
    </w:p>
    <w:p w14:paraId="1F3C9F8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active downlink TCI state switch</w:t>
      </w:r>
      <w:r w:rsidRPr="00BA7E9A">
        <w:rPr>
          <w:noProof/>
        </w:rPr>
        <w:tab/>
        <w:t>1959</w:t>
      </w:r>
    </w:p>
    <w:p w14:paraId="73C0B74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A.5.5.11.3.1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E-UTRAN – NR </w:t>
      </w:r>
      <w:r w:rsidRPr="00BA7E9A">
        <w:rPr>
          <w:rFonts w:cs="Arial"/>
          <w:noProof/>
          <w:lang w:val="en-US"/>
        </w:rPr>
        <w:t xml:space="preserve">PSCell </w:t>
      </w:r>
      <w:r w:rsidRPr="00BA7E9A">
        <w:rPr>
          <w:rFonts w:cs="Arial"/>
          <w:noProof/>
        </w:rPr>
        <w:t>FR2 downlink TCI state switch to cell with additional PCI for a known TCI state</w:t>
      </w:r>
      <w:r w:rsidRPr="00BA7E9A">
        <w:rPr>
          <w:noProof/>
        </w:rPr>
        <w:tab/>
        <w:t>1959</w:t>
      </w:r>
    </w:p>
    <w:p w14:paraId="4344630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A.5.5.11.3.1.1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1959</w:t>
      </w:r>
    </w:p>
    <w:p w14:paraId="3197F8F5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A.5.5.11.3.1.2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>Test Parameters</w:t>
      </w:r>
      <w:r w:rsidRPr="00BA7E9A">
        <w:rPr>
          <w:noProof/>
        </w:rPr>
        <w:tab/>
        <w:t>1960</w:t>
      </w:r>
    </w:p>
    <w:p w14:paraId="2E369AA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A.5.5.11.3</w:t>
      </w:r>
      <w:r w:rsidRPr="00BA7E9A">
        <w:rPr>
          <w:rFonts w:eastAsia="MS Mincho"/>
          <w:bCs/>
          <w:noProof/>
        </w:rPr>
        <w:t>.1</w:t>
      </w:r>
      <w:r w:rsidRPr="00BA7E9A">
        <w:rPr>
          <w:noProof/>
          <w:snapToGrid w:val="0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1964</w:t>
      </w:r>
    </w:p>
    <w:p w14:paraId="7FD8F09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PSCell activation and deactivation delay</w:t>
      </w:r>
      <w:r w:rsidRPr="00BA7E9A">
        <w:rPr>
          <w:noProof/>
        </w:rPr>
        <w:tab/>
        <w:t>1964</w:t>
      </w:r>
    </w:p>
    <w:p w14:paraId="4092692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PSCell activation and deactivation delay</w:t>
      </w:r>
      <w:r w:rsidRPr="00BA7E9A">
        <w:rPr>
          <w:noProof/>
        </w:rPr>
        <w:tab/>
        <w:t>1964</w:t>
      </w:r>
    </w:p>
    <w:p w14:paraId="4BD811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1964</w:t>
      </w:r>
    </w:p>
    <w:p w14:paraId="3B240E4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1967</w:t>
      </w:r>
    </w:p>
    <w:p w14:paraId="71457FA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Conditional PSCell addition and release delay</w:t>
      </w:r>
      <w:r w:rsidRPr="00BA7E9A">
        <w:rPr>
          <w:noProof/>
        </w:rPr>
        <w:tab/>
        <w:t>1968</w:t>
      </w:r>
    </w:p>
    <w:p w14:paraId="123F282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A.5.5.13.1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 and Release Delay of NR PSCell</w:t>
      </w:r>
      <w:r w:rsidRPr="00BA7E9A">
        <w:rPr>
          <w:noProof/>
        </w:rPr>
        <w:tab/>
        <w:t>1968</w:t>
      </w:r>
    </w:p>
    <w:p w14:paraId="1BF404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1968</w:t>
      </w:r>
    </w:p>
    <w:p w14:paraId="7B638C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A.5.5.13.1.2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1971</w:t>
      </w:r>
    </w:p>
    <w:p w14:paraId="3511104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1972</w:t>
      </w:r>
    </w:p>
    <w:p w14:paraId="6AAADD5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1972</w:t>
      </w:r>
    </w:p>
    <w:p w14:paraId="37FA597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EN-DC event triggered reporting </w:t>
      </w:r>
      <w:r w:rsidRPr="00BA7E9A">
        <w:rPr>
          <w:noProof/>
          <w:snapToGrid w:val="0"/>
          <w:lang w:eastAsia="zh-CN"/>
        </w:rPr>
        <w:t>test without gap under non-DRX</w:t>
      </w:r>
      <w:r w:rsidRPr="00BA7E9A">
        <w:rPr>
          <w:noProof/>
        </w:rPr>
        <w:tab/>
        <w:t>1972</w:t>
      </w:r>
    </w:p>
    <w:p w14:paraId="1A4775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1972</w:t>
      </w:r>
    </w:p>
    <w:p w14:paraId="426E34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1975</w:t>
      </w:r>
    </w:p>
    <w:p w14:paraId="18E773B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</w:t>
      </w:r>
      <w:r w:rsidRPr="00BA7E9A">
        <w:rPr>
          <w:noProof/>
          <w:snapToGrid w:val="0"/>
          <w:lang w:eastAsia="zh-CN"/>
        </w:rPr>
        <w:t xml:space="preserve"> test without gap under DRX</w:t>
      </w:r>
      <w:r w:rsidRPr="00BA7E9A">
        <w:rPr>
          <w:noProof/>
        </w:rPr>
        <w:tab/>
        <w:t>1975</w:t>
      </w:r>
    </w:p>
    <w:p w14:paraId="024E12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1975</w:t>
      </w:r>
    </w:p>
    <w:p w14:paraId="0829E55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1977</w:t>
      </w:r>
    </w:p>
    <w:p w14:paraId="4A4F1C3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</w:t>
      </w:r>
      <w:r w:rsidRPr="00BA7E9A">
        <w:rPr>
          <w:noProof/>
          <w:snapToGrid w:val="0"/>
          <w:lang w:eastAsia="zh-CN"/>
        </w:rPr>
        <w:t xml:space="preserve"> test with per-UE gaps under non-DRX</w:t>
      </w:r>
      <w:r w:rsidRPr="00BA7E9A">
        <w:rPr>
          <w:noProof/>
        </w:rPr>
        <w:tab/>
        <w:t>1978</w:t>
      </w:r>
    </w:p>
    <w:p w14:paraId="57FA0E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1978</w:t>
      </w:r>
    </w:p>
    <w:p w14:paraId="2F0C80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1982</w:t>
      </w:r>
    </w:p>
    <w:p w14:paraId="0DB9DD5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event triggered reporting</w:t>
      </w:r>
      <w:r w:rsidRPr="00BA7E9A">
        <w:rPr>
          <w:noProof/>
          <w:snapToGrid w:val="0"/>
          <w:lang w:eastAsia="zh-CN"/>
        </w:rPr>
        <w:t xml:space="preserve"> test with per-UE gaps under DRX</w:t>
      </w:r>
      <w:r w:rsidRPr="00BA7E9A">
        <w:rPr>
          <w:noProof/>
        </w:rPr>
        <w:tab/>
        <w:t>1982</w:t>
      </w:r>
    </w:p>
    <w:p w14:paraId="2E6BECC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1982</w:t>
      </w:r>
    </w:p>
    <w:p w14:paraId="7D684A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1985</w:t>
      </w:r>
    </w:p>
    <w:p w14:paraId="250A0AD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1986</w:t>
      </w:r>
    </w:p>
    <w:p w14:paraId="0D4DA8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FR2 cell without SSB time index detection when DRX is not used</w:t>
      </w:r>
      <w:r w:rsidRPr="00BA7E9A">
        <w:rPr>
          <w:noProof/>
        </w:rPr>
        <w:tab/>
        <w:t>1986</w:t>
      </w:r>
    </w:p>
    <w:p w14:paraId="775569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1986</w:t>
      </w:r>
    </w:p>
    <w:p w14:paraId="22BD4D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1989</w:t>
      </w:r>
    </w:p>
    <w:p w14:paraId="53553CB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FR2 cell without SSB time index detection when DRX is used</w:t>
      </w:r>
      <w:r w:rsidRPr="00BA7E9A">
        <w:rPr>
          <w:noProof/>
        </w:rPr>
        <w:tab/>
        <w:t>1989</w:t>
      </w:r>
    </w:p>
    <w:p w14:paraId="08081E0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1989</w:t>
      </w:r>
    </w:p>
    <w:p w14:paraId="3A7537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1993</w:t>
      </w:r>
    </w:p>
    <w:p w14:paraId="3DDA649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FR2 cell with SSB time index detection when DRX is not used</w:t>
      </w:r>
      <w:r w:rsidRPr="00BA7E9A">
        <w:rPr>
          <w:noProof/>
        </w:rPr>
        <w:tab/>
        <w:t>1993</w:t>
      </w:r>
    </w:p>
    <w:p w14:paraId="7E520B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1993</w:t>
      </w:r>
    </w:p>
    <w:p w14:paraId="2C972B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1998</w:t>
      </w:r>
    </w:p>
    <w:p w14:paraId="3E5BF3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FR2 cell with SSB time index detection when DRX is used</w:t>
      </w:r>
      <w:r w:rsidRPr="00BA7E9A">
        <w:rPr>
          <w:noProof/>
        </w:rPr>
        <w:tab/>
        <w:t>1998</w:t>
      </w:r>
    </w:p>
    <w:p w14:paraId="689E5A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1998</w:t>
      </w:r>
    </w:p>
    <w:p w14:paraId="1DF47A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2002</w:t>
      </w:r>
    </w:p>
    <w:p w14:paraId="4707C5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FR2 cell without SSB time index detection when DRX is not used</w:t>
      </w:r>
      <w:r w:rsidRPr="00BA7E9A">
        <w:rPr>
          <w:noProof/>
        </w:rPr>
        <w:tab/>
        <w:t>2002</w:t>
      </w:r>
    </w:p>
    <w:p w14:paraId="1035D5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2002</w:t>
      </w:r>
    </w:p>
    <w:p w14:paraId="7C46E7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2007</w:t>
      </w:r>
    </w:p>
    <w:p w14:paraId="4728A1C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FR2 cell without SSB time index detection when DRX is used</w:t>
      </w:r>
      <w:r w:rsidRPr="00BA7E9A">
        <w:rPr>
          <w:noProof/>
        </w:rPr>
        <w:tab/>
        <w:t>2007</w:t>
      </w:r>
    </w:p>
    <w:p w14:paraId="7CD41C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2007</w:t>
      </w:r>
    </w:p>
    <w:p w14:paraId="705BEAB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2011</w:t>
      </w:r>
    </w:p>
    <w:p w14:paraId="1148433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FR2 cell with SSB time index detection when DRX is not used</w:t>
      </w:r>
      <w:r w:rsidRPr="00BA7E9A">
        <w:rPr>
          <w:noProof/>
        </w:rPr>
        <w:tab/>
        <w:t>2011</w:t>
      </w:r>
    </w:p>
    <w:p w14:paraId="1C47CC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2011</w:t>
      </w:r>
    </w:p>
    <w:p w14:paraId="09769E9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2016</w:t>
      </w:r>
    </w:p>
    <w:p w14:paraId="26ADD14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FR2 cell with SSB time index detection when DRX is used</w:t>
      </w:r>
      <w:r w:rsidRPr="00BA7E9A">
        <w:rPr>
          <w:noProof/>
        </w:rPr>
        <w:tab/>
        <w:t>2016</w:t>
      </w:r>
    </w:p>
    <w:p w14:paraId="754372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2016</w:t>
      </w:r>
    </w:p>
    <w:p w14:paraId="379632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2021</w:t>
      </w:r>
    </w:p>
    <w:p w14:paraId="1821F0B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2022</w:t>
      </w:r>
    </w:p>
    <w:p w14:paraId="691D1B6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not used</w:t>
      </w:r>
      <w:r w:rsidRPr="00BA7E9A">
        <w:rPr>
          <w:noProof/>
        </w:rPr>
        <w:tab/>
        <w:t>2022</w:t>
      </w:r>
    </w:p>
    <w:p w14:paraId="1CB07C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2022</w:t>
      </w:r>
    </w:p>
    <w:p w14:paraId="39A73A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2022</w:t>
      </w:r>
    </w:p>
    <w:p w14:paraId="5F77C9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2024</w:t>
      </w:r>
    </w:p>
    <w:p w14:paraId="11893F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used</w:t>
      </w:r>
      <w:r w:rsidRPr="00BA7E9A">
        <w:rPr>
          <w:noProof/>
        </w:rPr>
        <w:tab/>
        <w:t>2024</w:t>
      </w:r>
    </w:p>
    <w:p w14:paraId="595779C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2024</w:t>
      </w:r>
    </w:p>
    <w:p w14:paraId="0BE8CA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2025</w:t>
      </w:r>
    </w:p>
    <w:p w14:paraId="7CAE45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2027</w:t>
      </w:r>
    </w:p>
    <w:p w14:paraId="44B5E2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not used</w:t>
      </w:r>
      <w:r w:rsidRPr="00BA7E9A">
        <w:rPr>
          <w:noProof/>
        </w:rPr>
        <w:tab/>
        <w:t>2027</w:t>
      </w:r>
    </w:p>
    <w:p w14:paraId="10C366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2027</w:t>
      </w:r>
    </w:p>
    <w:p w14:paraId="333458B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2028</w:t>
      </w:r>
    </w:p>
    <w:p w14:paraId="7A3D3CE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A.5.6.3.3.3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2030</w:t>
      </w:r>
    </w:p>
    <w:p w14:paraId="1A572A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used</w:t>
      </w:r>
      <w:r w:rsidRPr="00BA7E9A">
        <w:rPr>
          <w:noProof/>
        </w:rPr>
        <w:tab/>
        <w:t>2030</w:t>
      </w:r>
    </w:p>
    <w:p w14:paraId="1CF38D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2030</w:t>
      </w:r>
    </w:p>
    <w:p w14:paraId="469114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2031</w:t>
      </w:r>
    </w:p>
    <w:p w14:paraId="46C0DD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A.5.6.3.4.3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2033</w:t>
      </w:r>
    </w:p>
    <w:p w14:paraId="6FFDF30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CLI measurements</w:t>
      </w:r>
      <w:r w:rsidRPr="00BA7E9A">
        <w:rPr>
          <w:noProof/>
        </w:rPr>
        <w:tab/>
        <w:t>2034</w:t>
      </w:r>
    </w:p>
    <w:p w14:paraId="7C604B1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SRS-RSRP measurement with DRX</w:t>
      </w:r>
      <w:r w:rsidRPr="00BA7E9A">
        <w:rPr>
          <w:noProof/>
        </w:rPr>
        <w:tab/>
        <w:t>2034</w:t>
      </w:r>
    </w:p>
    <w:p w14:paraId="152DE0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2034</w:t>
      </w:r>
    </w:p>
    <w:p w14:paraId="1C1A3A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2034</w:t>
      </w:r>
    </w:p>
    <w:p w14:paraId="3554D3E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2036</w:t>
      </w:r>
    </w:p>
    <w:p w14:paraId="1252D5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CLI-RSSI measurement with DRX</w:t>
      </w:r>
      <w:r w:rsidRPr="00BA7E9A">
        <w:rPr>
          <w:noProof/>
        </w:rPr>
        <w:tab/>
        <w:t>2036</w:t>
      </w:r>
    </w:p>
    <w:p w14:paraId="0ED2CE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2036</w:t>
      </w:r>
    </w:p>
    <w:p w14:paraId="48565E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2037</w:t>
      </w:r>
    </w:p>
    <w:p w14:paraId="347933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2039</w:t>
      </w:r>
    </w:p>
    <w:p w14:paraId="28C286B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Measurements with autonomous gaps</w:t>
      </w:r>
      <w:r w:rsidRPr="00BA7E9A">
        <w:rPr>
          <w:noProof/>
        </w:rPr>
        <w:tab/>
        <w:t>2039</w:t>
      </w:r>
    </w:p>
    <w:p w14:paraId="49B614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inter-frequency CGI identification of NR neighbor cell in FR2</w:t>
      </w:r>
      <w:r w:rsidRPr="00BA7E9A">
        <w:rPr>
          <w:noProof/>
        </w:rPr>
        <w:tab/>
        <w:t>2039</w:t>
      </w:r>
    </w:p>
    <w:p w14:paraId="693DA1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2039</w:t>
      </w:r>
    </w:p>
    <w:p w14:paraId="7C7363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2042</w:t>
      </w:r>
    </w:p>
    <w:p w14:paraId="71CA438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measurement for beam reporting</w:t>
      </w:r>
      <w:r w:rsidRPr="00BA7E9A">
        <w:rPr>
          <w:noProof/>
        </w:rPr>
        <w:tab/>
        <w:t>2043</w:t>
      </w:r>
    </w:p>
    <w:p w14:paraId="778DD88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SSB based CMR and dedicated IMR when DRX is not used</w:t>
      </w:r>
      <w:r w:rsidRPr="00BA7E9A">
        <w:rPr>
          <w:noProof/>
        </w:rPr>
        <w:tab/>
        <w:t>2045</w:t>
      </w:r>
    </w:p>
    <w:p w14:paraId="17B8935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2045</w:t>
      </w:r>
    </w:p>
    <w:p w14:paraId="1EF8C0B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2046</w:t>
      </w:r>
    </w:p>
    <w:p w14:paraId="480676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2049</w:t>
      </w:r>
    </w:p>
    <w:p w14:paraId="3B07E75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A.5.6.6.</w:t>
      </w:r>
      <w:r w:rsidRPr="00BA7E9A">
        <w:rPr>
          <w:noProof/>
          <w:snapToGrid w:val="0"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</w:t>
      </w:r>
      <w:r w:rsidRPr="00BA7E9A">
        <w:rPr>
          <w:noProof/>
          <w:snapToGrid w:val="0"/>
          <w:lang w:eastAsia="zh-CN"/>
        </w:rPr>
        <w:t xml:space="preserve"> with</w:t>
      </w:r>
      <w:r w:rsidRPr="00BA7E9A">
        <w:rPr>
          <w:noProof/>
          <w:snapToGrid w:val="0"/>
        </w:rPr>
        <w:t xml:space="preserve"> CSI-RS based CMR and dedicated IMR configured when DRX is not used</w:t>
      </w:r>
      <w:r w:rsidRPr="00BA7E9A">
        <w:rPr>
          <w:noProof/>
        </w:rPr>
        <w:tab/>
        <w:t>2049</w:t>
      </w:r>
    </w:p>
    <w:p w14:paraId="3942EB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2049</w:t>
      </w:r>
    </w:p>
    <w:p w14:paraId="5743AB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2050</w:t>
      </w:r>
    </w:p>
    <w:p w14:paraId="5A193A8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2052</w:t>
      </w:r>
    </w:p>
    <w:p w14:paraId="14E6517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 based Intra-frequency Measurements</w:t>
      </w:r>
      <w:r w:rsidRPr="00BA7E9A">
        <w:rPr>
          <w:noProof/>
        </w:rPr>
        <w:tab/>
        <w:t>2052</w:t>
      </w:r>
    </w:p>
    <w:p w14:paraId="62D0EE1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EN-DC event triggered reporting </w:t>
      </w:r>
      <w:r w:rsidRPr="00BA7E9A">
        <w:rPr>
          <w:noProof/>
          <w:snapToGrid w:val="0"/>
          <w:lang w:eastAsia="zh-CN"/>
        </w:rPr>
        <w:t>test without gap under non-DRX</w:t>
      </w:r>
      <w:r w:rsidRPr="00BA7E9A">
        <w:rPr>
          <w:noProof/>
        </w:rPr>
        <w:tab/>
        <w:t>2052</w:t>
      </w:r>
    </w:p>
    <w:p w14:paraId="044AE5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2052</w:t>
      </w:r>
    </w:p>
    <w:p w14:paraId="485B4C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A.5.6.7.1.2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2055</w:t>
      </w:r>
    </w:p>
    <w:p w14:paraId="7194004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 based Inter-frequency Measurements</w:t>
      </w:r>
      <w:r w:rsidRPr="00BA7E9A">
        <w:rPr>
          <w:noProof/>
        </w:rPr>
        <w:tab/>
        <w:t>2055</w:t>
      </w:r>
    </w:p>
    <w:p w14:paraId="55DC96B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NR FR2 cell when DRX is used</w:t>
      </w:r>
      <w:r w:rsidRPr="00BA7E9A">
        <w:rPr>
          <w:noProof/>
        </w:rPr>
        <w:tab/>
        <w:t>2055</w:t>
      </w:r>
    </w:p>
    <w:p w14:paraId="0A8DBC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2055</w:t>
      </w:r>
    </w:p>
    <w:p w14:paraId="7A8816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A.5.6.8.1.2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2060</w:t>
      </w:r>
    </w:p>
    <w:p w14:paraId="51DB3C1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 requirements</w:t>
      </w:r>
      <w:r w:rsidRPr="00BA7E9A">
        <w:rPr>
          <w:noProof/>
        </w:rPr>
        <w:tab/>
        <w:t>2060</w:t>
      </w:r>
    </w:p>
    <w:p w14:paraId="629E578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SS-RSRP</w:t>
      </w:r>
      <w:r w:rsidRPr="00BA7E9A">
        <w:rPr>
          <w:noProof/>
        </w:rPr>
        <w:tab/>
        <w:t>2060</w:t>
      </w:r>
    </w:p>
    <w:p w14:paraId="6F9120A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intra-frequency case measurement accuracy with FR2 serving cell and FR2 target cell</w:t>
      </w:r>
      <w:r w:rsidRPr="00BA7E9A">
        <w:rPr>
          <w:noProof/>
        </w:rPr>
        <w:tab/>
        <w:t>2060</w:t>
      </w:r>
    </w:p>
    <w:p w14:paraId="2D9E60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2060</w:t>
      </w:r>
    </w:p>
    <w:p w14:paraId="2FDB04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2061</w:t>
      </w:r>
    </w:p>
    <w:p w14:paraId="00559C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2063</w:t>
      </w:r>
    </w:p>
    <w:p w14:paraId="6F5060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inter-frequency case measurement accuracy with FR2 serving cell and FR2 target cell</w:t>
      </w:r>
      <w:r w:rsidRPr="00BA7E9A">
        <w:rPr>
          <w:noProof/>
        </w:rPr>
        <w:tab/>
        <w:t>2064</w:t>
      </w:r>
    </w:p>
    <w:p w14:paraId="799067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2064</w:t>
      </w:r>
    </w:p>
    <w:p w14:paraId="33E463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2064</w:t>
      </w:r>
    </w:p>
    <w:p w14:paraId="5BCB1C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2068</w:t>
      </w:r>
    </w:p>
    <w:p w14:paraId="1A0C12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inter-frequency measurement accuracy with FR1 serving cell and FR2 target cell</w:t>
      </w:r>
      <w:r w:rsidRPr="00BA7E9A">
        <w:rPr>
          <w:noProof/>
        </w:rPr>
        <w:tab/>
        <w:t>2069</w:t>
      </w:r>
    </w:p>
    <w:p w14:paraId="5C27BB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2069</w:t>
      </w:r>
    </w:p>
    <w:p w14:paraId="7B47F3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2069</w:t>
      </w:r>
    </w:p>
    <w:p w14:paraId="125A05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2072</w:t>
      </w:r>
    </w:p>
    <w:p w14:paraId="228D6CB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SS-RSRQ</w:t>
      </w:r>
      <w:r w:rsidRPr="00BA7E9A">
        <w:rPr>
          <w:noProof/>
        </w:rPr>
        <w:tab/>
        <w:t>2073</w:t>
      </w:r>
    </w:p>
    <w:p w14:paraId="2690D32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Intra-frequency measurement accuracy with FR2 serving cell and FR2 TDD target cell</w:t>
      </w:r>
      <w:r w:rsidRPr="00BA7E9A">
        <w:rPr>
          <w:noProof/>
        </w:rPr>
        <w:tab/>
        <w:t>2073</w:t>
      </w:r>
    </w:p>
    <w:p w14:paraId="1D01E9E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2073</w:t>
      </w:r>
    </w:p>
    <w:p w14:paraId="6D77B9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2073</w:t>
      </w:r>
    </w:p>
    <w:p w14:paraId="250BE1F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2076</w:t>
      </w:r>
    </w:p>
    <w:p w14:paraId="53E970D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5</w:t>
      </w:r>
      <w:r w:rsidRPr="00BA7E9A">
        <w:rPr>
          <w:noProof/>
        </w:rPr>
        <w:t>.7.2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Inter-frequency measurement accuracy with FR2 serving cell and FR2 TDD target cell</w:t>
      </w:r>
      <w:r w:rsidRPr="00BA7E9A">
        <w:rPr>
          <w:noProof/>
        </w:rPr>
        <w:tab/>
        <w:t>2076</w:t>
      </w:r>
    </w:p>
    <w:p w14:paraId="3D9BB2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5</w:t>
      </w:r>
      <w:r w:rsidRPr="00BA7E9A">
        <w:rPr>
          <w:noProof/>
          <w:snapToGrid w:val="0"/>
        </w:rPr>
        <w:t>.7.2.2.1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2076</w:t>
      </w:r>
    </w:p>
    <w:p w14:paraId="1928B2C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5</w:t>
      </w:r>
      <w:r w:rsidRPr="00BA7E9A">
        <w:rPr>
          <w:noProof/>
        </w:rPr>
        <w:t>.7.2.2.2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2076</w:t>
      </w:r>
    </w:p>
    <w:p w14:paraId="496054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5</w:t>
      </w:r>
      <w:r w:rsidRPr="00BA7E9A">
        <w:rPr>
          <w:noProof/>
        </w:rPr>
        <w:t>.7.2.2.3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2078</w:t>
      </w:r>
    </w:p>
    <w:p w14:paraId="0F91513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SS-SINR</w:t>
      </w:r>
      <w:r w:rsidRPr="00BA7E9A">
        <w:rPr>
          <w:noProof/>
        </w:rPr>
        <w:tab/>
        <w:t>2079</w:t>
      </w:r>
    </w:p>
    <w:p w14:paraId="54E5BE9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Intra-frequency measurement accuracy with FR2 serving cell and FR2 TDD target cell</w:t>
      </w:r>
      <w:r w:rsidRPr="00BA7E9A">
        <w:rPr>
          <w:noProof/>
        </w:rPr>
        <w:tab/>
        <w:t>2079</w:t>
      </w:r>
    </w:p>
    <w:p w14:paraId="0CCD7A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2079</w:t>
      </w:r>
    </w:p>
    <w:p w14:paraId="41D7C9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A.5.7.3.1.2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2079</w:t>
      </w:r>
    </w:p>
    <w:p w14:paraId="0E5870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2082</w:t>
      </w:r>
    </w:p>
    <w:p w14:paraId="71CEDD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A.5.7.3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Inter-frequency measurement accuracy with FR2 serving cell and FR2 TDD target cell</w:t>
      </w:r>
      <w:r w:rsidRPr="00BA7E9A">
        <w:rPr>
          <w:noProof/>
        </w:rPr>
        <w:tab/>
        <w:t>2082</w:t>
      </w:r>
    </w:p>
    <w:p w14:paraId="2819A44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2082</w:t>
      </w:r>
    </w:p>
    <w:p w14:paraId="7AC057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2082</w:t>
      </w:r>
    </w:p>
    <w:p w14:paraId="3FF98C3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2084</w:t>
      </w:r>
    </w:p>
    <w:p w14:paraId="6384FC8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2084</w:t>
      </w:r>
    </w:p>
    <w:p w14:paraId="7FD801F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</w:t>
      </w:r>
      <w:r w:rsidRPr="00BA7E9A">
        <w:rPr>
          <w:noProof/>
        </w:rPr>
        <w:tab/>
        <w:t>2084</w:t>
      </w:r>
    </w:p>
    <w:p w14:paraId="1CD002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2084</w:t>
      </w:r>
    </w:p>
    <w:p w14:paraId="72EC664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2085</w:t>
      </w:r>
    </w:p>
    <w:p w14:paraId="721D51D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2087</w:t>
      </w:r>
    </w:p>
    <w:p w14:paraId="69D8A1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on resource set with repetition off</w:t>
      </w:r>
      <w:r w:rsidRPr="00BA7E9A">
        <w:rPr>
          <w:noProof/>
        </w:rPr>
        <w:tab/>
        <w:t>2088</w:t>
      </w:r>
    </w:p>
    <w:p w14:paraId="36B6D9F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2088</w:t>
      </w:r>
    </w:p>
    <w:p w14:paraId="1FD40D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2088</w:t>
      </w:r>
    </w:p>
    <w:p w14:paraId="252818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2090</w:t>
      </w:r>
    </w:p>
    <w:p w14:paraId="0E4DC9B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CLI measurements</w:t>
      </w:r>
      <w:r w:rsidRPr="00BA7E9A">
        <w:rPr>
          <w:noProof/>
        </w:rPr>
        <w:tab/>
        <w:t>2091</w:t>
      </w:r>
    </w:p>
    <w:p w14:paraId="59407AF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SRS-RSRP measurement accuracy with FR2 serving cell</w:t>
      </w:r>
      <w:r w:rsidRPr="00BA7E9A">
        <w:rPr>
          <w:noProof/>
        </w:rPr>
        <w:tab/>
        <w:t>2091</w:t>
      </w:r>
    </w:p>
    <w:p w14:paraId="19BA88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2091</w:t>
      </w:r>
    </w:p>
    <w:p w14:paraId="24084C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2091</w:t>
      </w:r>
    </w:p>
    <w:p w14:paraId="6D74052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2094</w:t>
      </w:r>
    </w:p>
    <w:p w14:paraId="16F6D95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CLI-RSSI measurement accuracy with FR2 serving cell</w:t>
      </w:r>
      <w:r w:rsidRPr="00BA7E9A">
        <w:rPr>
          <w:noProof/>
        </w:rPr>
        <w:tab/>
        <w:t>2095</w:t>
      </w:r>
    </w:p>
    <w:p w14:paraId="16FC20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2095</w:t>
      </w:r>
    </w:p>
    <w:p w14:paraId="6177455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2095</w:t>
      </w:r>
    </w:p>
    <w:p w14:paraId="37ACAE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2097</w:t>
      </w:r>
    </w:p>
    <w:p w14:paraId="76A08A9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measurement for beam reporting</w:t>
      </w:r>
      <w:r w:rsidRPr="00BA7E9A">
        <w:rPr>
          <w:noProof/>
        </w:rPr>
        <w:tab/>
        <w:t>2098</w:t>
      </w:r>
    </w:p>
    <w:p w14:paraId="07F2A17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SSB based CMR and dedicated IMR</w:t>
      </w:r>
      <w:r w:rsidRPr="00BA7E9A">
        <w:rPr>
          <w:noProof/>
        </w:rPr>
        <w:tab/>
        <w:t>2101</w:t>
      </w:r>
    </w:p>
    <w:p w14:paraId="022868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2101</w:t>
      </w:r>
    </w:p>
    <w:p w14:paraId="633852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2101</w:t>
      </w:r>
    </w:p>
    <w:p w14:paraId="02AF06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2103</w:t>
      </w:r>
    </w:p>
    <w:p w14:paraId="0F9CED5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CSI-RS based CMR and dedicated IMR</w:t>
      </w:r>
      <w:r w:rsidRPr="00BA7E9A">
        <w:rPr>
          <w:noProof/>
        </w:rPr>
        <w:tab/>
        <w:t>2104</w:t>
      </w:r>
    </w:p>
    <w:p w14:paraId="12498F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2104</w:t>
      </w:r>
    </w:p>
    <w:p w14:paraId="2B2165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2104</w:t>
      </w:r>
    </w:p>
    <w:p w14:paraId="3B3F091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2106</w:t>
      </w:r>
    </w:p>
    <w:p w14:paraId="7C4D407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CSI-RSRP</w:t>
      </w:r>
      <w:r w:rsidRPr="00BA7E9A">
        <w:rPr>
          <w:noProof/>
        </w:rPr>
        <w:tab/>
        <w:t>2107</w:t>
      </w:r>
    </w:p>
    <w:p w14:paraId="3AAE6E5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intra-frequency case measurement accuracy with FR2 serving cell and FR2 target cell</w:t>
      </w:r>
      <w:r w:rsidRPr="00BA7E9A">
        <w:rPr>
          <w:noProof/>
        </w:rPr>
        <w:tab/>
        <w:t>2107</w:t>
      </w:r>
    </w:p>
    <w:p w14:paraId="50CBF57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2107</w:t>
      </w:r>
    </w:p>
    <w:p w14:paraId="3B94CB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2107</w:t>
      </w:r>
    </w:p>
    <w:p w14:paraId="565824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A.5.7.7.1.3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2109</w:t>
      </w:r>
    </w:p>
    <w:p w14:paraId="0E7CB6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inter-frequency case measurement accuracy with FR2 serving cell and FR2 target cell</w:t>
      </w:r>
      <w:r w:rsidRPr="00BA7E9A">
        <w:rPr>
          <w:noProof/>
        </w:rPr>
        <w:tab/>
        <w:t>2110</w:t>
      </w:r>
    </w:p>
    <w:p w14:paraId="617856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2110</w:t>
      </w:r>
    </w:p>
    <w:p w14:paraId="60A5BA8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2110</w:t>
      </w:r>
    </w:p>
    <w:p w14:paraId="50F29E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A.5.7.7.2.3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2114</w:t>
      </w:r>
    </w:p>
    <w:p w14:paraId="06A9D30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CSI-RSRQ</w:t>
      </w:r>
      <w:r w:rsidRPr="00BA7E9A">
        <w:rPr>
          <w:noProof/>
        </w:rPr>
        <w:tab/>
        <w:t>2115</w:t>
      </w:r>
    </w:p>
    <w:p w14:paraId="3C106D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EN-DC Intra-frequency measurement accuracy with FR2 serving cell and FR2 target cell</w:t>
      </w:r>
      <w:r w:rsidRPr="00BA7E9A">
        <w:rPr>
          <w:noProof/>
        </w:rPr>
        <w:tab/>
        <w:t>2115</w:t>
      </w:r>
    </w:p>
    <w:p w14:paraId="5D45EB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2115</w:t>
      </w:r>
    </w:p>
    <w:p w14:paraId="5E5AB8E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A.5.7.8.1.2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2115</w:t>
      </w:r>
    </w:p>
    <w:p w14:paraId="5973E3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A.5.7.8.1.3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2117</w:t>
      </w:r>
    </w:p>
    <w:p w14:paraId="4DEAF20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A.5.7.8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Inter-frequency measurement accuracy with FR2 serving cell and FR2 TDD target cell</w:t>
      </w:r>
      <w:r w:rsidRPr="00BA7E9A">
        <w:rPr>
          <w:noProof/>
        </w:rPr>
        <w:tab/>
        <w:t>2117</w:t>
      </w:r>
    </w:p>
    <w:p w14:paraId="4953B23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2117</w:t>
      </w:r>
    </w:p>
    <w:p w14:paraId="2AE7A5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2117</w:t>
      </w:r>
    </w:p>
    <w:p w14:paraId="13C0D1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5</w:t>
      </w:r>
      <w:r w:rsidRPr="00BA7E9A">
        <w:rPr>
          <w:noProof/>
        </w:rPr>
        <w:t>.7.8.2.3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2119</w:t>
      </w:r>
    </w:p>
    <w:p w14:paraId="67409BC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CSI-SINR</w:t>
      </w:r>
      <w:r w:rsidRPr="00BA7E9A">
        <w:rPr>
          <w:noProof/>
        </w:rPr>
        <w:tab/>
        <w:t>2119</w:t>
      </w:r>
    </w:p>
    <w:p w14:paraId="34A5D30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Intra-frequency measurement accuracy with FR2 serving cell and FR2 TDD target cell</w:t>
      </w:r>
      <w:r w:rsidRPr="00BA7E9A">
        <w:rPr>
          <w:noProof/>
        </w:rPr>
        <w:tab/>
        <w:t>2119</w:t>
      </w:r>
    </w:p>
    <w:p w14:paraId="589C84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2119</w:t>
      </w:r>
    </w:p>
    <w:p w14:paraId="079183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2119</w:t>
      </w:r>
    </w:p>
    <w:p w14:paraId="74714B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A.5.7.9.1.3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2122</w:t>
      </w:r>
    </w:p>
    <w:p w14:paraId="3967C18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A.5.7.9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EN-DC Inter-frequency measurement accuracy with FR2 serving cell and FR2 TDD target cell</w:t>
      </w:r>
      <w:r w:rsidRPr="00BA7E9A">
        <w:rPr>
          <w:noProof/>
        </w:rPr>
        <w:tab/>
        <w:t>2122</w:t>
      </w:r>
    </w:p>
    <w:p w14:paraId="5C7860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A.5.7.9.2.1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2122</w:t>
      </w:r>
    </w:p>
    <w:p w14:paraId="112BAB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A.5.7.9.2.2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2122</w:t>
      </w:r>
    </w:p>
    <w:p w14:paraId="536154A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A.5.7.9.2.3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2125</w:t>
      </w:r>
    </w:p>
    <w:p w14:paraId="57F9845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A.5.8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2125</w:t>
      </w:r>
    </w:p>
    <w:p w14:paraId="1A5749F0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A.6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standalone tests with all NR cells in FR1</w:t>
      </w:r>
      <w:r w:rsidRPr="00BA7E9A">
        <w:rPr>
          <w:noProof/>
        </w:rPr>
        <w:tab/>
        <w:t>2173</w:t>
      </w:r>
    </w:p>
    <w:p w14:paraId="21BC3C7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RRC_IDLE state mobility</w:t>
      </w:r>
      <w:r w:rsidRPr="00BA7E9A">
        <w:rPr>
          <w:noProof/>
        </w:rPr>
        <w:tab/>
        <w:t>2173</w:t>
      </w:r>
    </w:p>
    <w:p w14:paraId="4D68E85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to NR</w:t>
      </w:r>
      <w:r w:rsidRPr="00BA7E9A">
        <w:rPr>
          <w:noProof/>
        </w:rPr>
        <w:tab/>
        <w:t>2173</w:t>
      </w:r>
    </w:p>
    <w:p w14:paraId="4CA536A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intra-frequency NR case</w:t>
      </w:r>
      <w:r w:rsidRPr="00BA7E9A">
        <w:rPr>
          <w:noProof/>
        </w:rPr>
        <w:tab/>
        <w:t>2173</w:t>
      </w:r>
    </w:p>
    <w:p w14:paraId="792E8C9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2173</w:t>
      </w:r>
    </w:p>
    <w:p w14:paraId="09D47A9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2173</w:t>
      </w:r>
    </w:p>
    <w:p w14:paraId="376F9E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2177</w:t>
      </w:r>
    </w:p>
    <w:p w14:paraId="5021EA0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</w:t>
      </w:r>
      <w:r w:rsidRPr="00BA7E9A">
        <w:rPr>
          <w:noProof/>
        </w:rPr>
        <w:tab/>
        <w:t>2177</w:t>
      </w:r>
    </w:p>
    <w:p w14:paraId="401AE1F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2177</w:t>
      </w:r>
    </w:p>
    <w:p w14:paraId="625C4E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2177</w:t>
      </w:r>
    </w:p>
    <w:p w14:paraId="0A2FCE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2181</w:t>
      </w:r>
    </w:p>
    <w:p w14:paraId="671A2F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intra-frequency NR case for UE fulfilling low mobility</w:t>
      </w:r>
      <w:r w:rsidRPr="00BA7E9A">
        <w:rPr>
          <w:noProof/>
          <w:lang w:val="en-US" w:eastAsia="zh-CN"/>
        </w:rPr>
        <w:t xml:space="preserve"> relaxed measurement</w:t>
      </w:r>
      <w:r w:rsidRPr="00BA7E9A">
        <w:rPr>
          <w:noProof/>
          <w:lang w:eastAsia="zh-CN"/>
        </w:rPr>
        <w:t xml:space="preserve"> criterion</w:t>
      </w:r>
      <w:r w:rsidRPr="00BA7E9A">
        <w:rPr>
          <w:noProof/>
        </w:rPr>
        <w:tab/>
        <w:t>2181</w:t>
      </w:r>
    </w:p>
    <w:p w14:paraId="729A467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2181</w:t>
      </w:r>
    </w:p>
    <w:p w14:paraId="238ECD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2181</w:t>
      </w:r>
    </w:p>
    <w:p w14:paraId="3869BC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2186</w:t>
      </w:r>
    </w:p>
    <w:p w14:paraId="4B80F2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intra-frequency NR case for UE fulfilling not-at-cell edge relaxed measurement criterion</w:t>
      </w:r>
      <w:r w:rsidRPr="00BA7E9A">
        <w:rPr>
          <w:noProof/>
        </w:rPr>
        <w:tab/>
        <w:t>2186</w:t>
      </w:r>
    </w:p>
    <w:p w14:paraId="2CED0A1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2186</w:t>
      </w:r>
    </w:p>
    <w:p w14:paraId="1CA7D3A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2186</w:t>
      </w:r>
    </w:p>
    <w:p w14:paraId="6D6F0D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2189</w:t>
      </w:r>
    </w:p>
    <w:p w14:paraId="5866AA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 for UE fulfilling low mobility relaxed measurement criterion</w:t>
      </w:r>
      <w:r w:rsidRPr="00BA7E9A">
        <w:rPr>
          <w:noProof/>
        </w:rPr>
        <w:tab/>
        <w:t>2189</w:t>
      </w:r>
    </w:p>
    <w:p w14:paraId="75A5861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2189</w:t>
      </w:r>
    </w:p>
    <w:p w14:paraId="6A1626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2189</w:t>
      </w:r>
    </w:p>
    <w:p w14:paraId="6EDA75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2194</w:t>
      </w:r>
    </w:p>
    <w:p w14:paraId="4DC8C4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 for UE fulfilling not-at-cell edge relaxed measurement criterion</w:t>
      </w:r>
      <w:r w:rsidRPr="00BA7E9A">
        <w:rPr>
          <w:noProof/>
        </w:rPr>
        <w:tab/>
        <w:t>2195</w:t>
      </w:r>
    </w:p>
    <w:p w14:paraId="2A336B2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2195</w:t>
      </w:r>
    </w:p>
    <w:p w14:paraId="11A2A0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2195</w:t>
      </w:r>
    </w:p>
    <w:p w14:paraId="26E951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2199</w:t>
      </w:r>
    </w:p>
    <w:p w14:paraId="5FDAD93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eastAsia="zh-CN"/>
        </w:rPr>
        <w:t>A.6.1.1.7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  <w:lang w:eastAsia="zh-CN"/>
        </w:rPr>
        <w:t xml:space="preserve">Cell reselection to FR1 intra-frequency NR case </w:t>
      </w:r>
      <w:r w:rsidRPr="00BA7E9A">
        <w:rPr>
          <w:rFonts w:eastAsia="Malgun Gothic"/>
          <w:noProof/>
        </w:rPr>
        <w:t xml:space="preserve">for UE configured with </w:t>
      </w:r>
      <w:r w:rsidRPr="00BA7E9A">
        <w:rPr>
          <w:rFonts w:eastAsia="Malgun Gothic" w:cs="v4.2.0"/>
          <w:bCs/>
          <w:i/>
          <w:iCs/>
          <w:noProof/>
          <w:lang w:eastAsia="zh-CN"/>
        </w:rPr>
        <w:t>highSpeedMeasFlag-r16</w:t>
      </w:r>
      <w:r w:rsidRPr="00BA7E9A">
        <w:rPr>
          <w:noProof/>
        </w:rPr>
        <w:tab/>
        <w:t>2200</w:t>
      </w:r>
    </w:p>
    <w:p w14:paraId="69CD39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eastAsia="zh-CN"/>
        </w:rPr>
        <w:t>A.6.1.1.7.1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  <w:lang w:eastAsia="zh-CN"/>
        </w:rPr>
        <w:t>Test Purpose and Environment</w:t>
      </w:r>
      <w:r w:rsidRPr="00BA7E9A">
        <w:rPr>
          <w:noProof/>
        </w:rPr>
        <w:tab/>
        <w:t>2200</w:t>
      </w:r>
    </w:p>
    <w:p w14:paraId="012F47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eastAsia="zh-CN"/>
        </w:rPr>
        <w:t>A.6.1.1.7.2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  <w:lang w:eastAsia="zh-CN"/>
        </w:rPr>
        <w:t>Test Parameters</w:t>
      </w:r>
      <w:r w:rsidRPr="00BA7E9A">
        <w:rPr>
          <w:noProof/>
        </w:rPr>
        <w:tab/>
        <w:t>2200</w:t>
      </w:r>
    </w:p>
    <w:p w14:paraId="0DCCB9D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algun Gothic"/>
          <w:noProof/>
          <w:lang w:eastAsia="zh-CN"/>
        </w:rPr>
        <w:t>A.6.1.1.7.3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algun Gothic"/>
          <w:noProof/>
          <w:lang w:eastAsia="zh-CN"/>
        </w:rPr>
        <w:t>Test Requirements</w:t>
      </w:r>
      <w:r w:rsidRPr="00BA7E9A">
        <w:rPr>
          <w:noProof/>
        </w:rPr>
        <w:tab/>
        <w:t>2203</w:t>
      </w:r>
    </w:p>
    <w:p w14:paraId="020330C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Cell reselection to FR1 inter-frequency NR case for UE configured with </w:t>
      </w:r>
      <w:r w:rsidRPr="00BA7E9A">
        <w:rPr>
          <w:i/>
          <w:iCs/>
          <w:noProof/>
          <w:lang w:eastAsia="zh-CN"/>
        </w:rPr>
        <w:t>highSpeedMeasInterFreq-r17</w:t>
      </w:r>
      <w:r w:rsidRPr="00BA7E9A">
        <w:rPr>
          <w:noProof/>
        </w:rPr>
        <w:tab/>
        <w:t>2203</w:t>
      </w:r>
    </w:p>
    <w:p w14:paraId="4F73DB7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2203</w:t>
      </w:r>
    </w:p>
    <w:p w14:paraId="2AB71B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2203</w:t>
      </w:r>
    </w:p>
    <w:p w14:paraId="4DB20C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2207</w:t>
      </w:r>
    </w:p>
    <w:p w14:paraId="42905E6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E-UTRAN cell re-selection</w:t>
      </w:r>
      <w:r w:rsidRPr="00BA7E9A">
        <w:rPr>
          <w:noProof/>
        </w:rPr>
        <w:tab/>
        <w:t>2207</w:t>
      </w:r>
    </w:p>
    <w:p w14:paraId="3781F4A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higher priority E-UTRAN</w:t>
      </w:r>
      <w:r w:rsidRPr="00BA7E9A">
        <w:rPr>
          <w:noProof/>
        </w:rPr>
        <w:tab/>
        <w:t>2207</w:t>
      </w:r>
    </w:p>
    <w:p w14:paraId="0F945C3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2207</w:t>
      </w:r>
    </w:p>
    <w:p w14:paraId="49A2EC9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2207</w:t>
      </w:r>
    </w:p>
    <w:p w14:paraId="0A5A6C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2210</w:t>
      </w:r>
    </w:p>
    <w:p w14:paraId="49F459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lower priority E-UTRAN</w:t>
      </w:r>
      <w:r w:rsidRPr="00BA7E9A">
        <w:rPr>
          <w:noProof/>
        </w:rPr>
        <w:tab/>
        <w:t>2211</w:t>
      </w:r>
    </w:p>
    <w:p w14:paraId="3E29DA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2211</w:t>
      </w:r>
    </w:p>
    <w:p w14:paraId="66A388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2211</w:t>
      </w:r>
    </w:p>
    <w:p w14:paraId="2ACB95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2214</w:t>
      </w:r>
    </w:p>
    <w:p w14:paraId="5F37DFA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reselection to lower priority E-UTRAN for UE fulfilling low mobility relaxed measurement criterion</w:t>
      </w:r>
      <w:r w:rsidRPr="00BA7E9A">
        <w:rPr>
          <w:noProof/>
        </w:rPr>
        <w:tab/>
        <w:t>2215</w:t>
      </w:r>
    </w:p>
    <w:p w14:paraId="7D8D1E2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2215</w:t>
      </w:r>
    </w:p>
    <w:p w14:paraId="29C9C4D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2215</w:t>
      </w:r>
    </w:p>
    <w:p w14:paraId="3C9202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2218</w:t>
      </w:r>
    </w:p>
    <w:p w14:paraId="4886A0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Cell reselection to lower priority E-UTRAN for </w:t>
      </w:r>
      <w:r w:rsidRPr="00BA7E9A">
        <w:rPr>
          <w:noProof/>
          <w:lang w:val="en-US" w:eastAsia="zh-CN"/>
        </w:rPr>
        <w:t>UE fulfilling not-at-cell edge relaxed measurement criterion</w:t>
      </w:r>
      <w:r w:rsidRPr="00BA7E9A">
        <w:rPr>
          <w:noProof/>
        </w:rPr>
        <w:tab/>
        <w:t>2219</w:t>
      </w:r>
    </w:p>
    <w:p w14:paraId="6FC552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2219</w:t>
      </w:r>
    </w:p>
    <w:p w14:paraId="7FECC8B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2219</w:t>
      </w:r>
    </w:p>
    <w:p w14:paraId="39DC800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2222</w:t>
      </w:r>
    </w:p>
    <w:p w14:paraId="5B284F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lower priority E-UTRAN cell for UE configured with highSpeedMeasFlag-r16</w:t>
      </w:r>
      <w:r w:rsidRPr="00BA7E9A">
        <w:rPr>
          <w:noProof/>
        </w:rPr>
        <w:tab/>
        <w:t>2223</w:t>
      </w:r>
    </w:p>
    <w:p w14:paraId="348E361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A.6.1.2.5.1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2223</w:t>
      </w:r>
    </w:p>
    <w:p w14:paraId="4EBD32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2223</w:t>
      </w:r>
    </w:p>
    <w:p w14:paraId="4B4BCE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A.6.1.2.5.3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2227</w:t>
      </w:r>
    </w:p>
    <w:p w14:paraId="3644F00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A.6.1.1.7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bCs/>
          <w:noProof/>
          <w:lang w:eastAsia="zh-CN"/>
        </w:rPr>
        <w:t>Void</w:t>
      </w:r>
      <w:r w:rsidRPr="00BA7E9A">
        <w:rPr>
          <w:noProof/>
        </w:rPr>
        <w:tab/>
        <w:t>2228</w:t>
      </w:r>
    </w:p>
    <w:p w14:paraId="0DB84DC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RRC_INACTIVE state mobility</w:t>
      </w:r>
      <w:r w:rsidRPr="00BA7E9A">
        <w:rPr>
          <w:noProof/>
        </w:rPr>
        <w:tab/>
        <w:t>2228</w:t>
      </w:r>
    </w:p>
    <w:p w14:paraId="728D797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Configured Grant based Small Data Transmissions (CG-SDT)</w:t>
      </w:r>
      <w:r w:rsidRPr="00BA7E9A">
        <w:rPr>
          <w:noProof/>
        </w:rPr>
        <w:tab/>
        <w:t>2228</w:t>
      </w:r>
    </w:p>
    <w:p w14:paraId="387A2C8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2228</w:t>
      </w:r>
    </w:p>
    <w:p w14:paraId="420A8CB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2229</w:t>
      </w:r>
    </w:p>
    <w:p w14:paraId="29C4E3E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2231</w:t>
      </w:r>
    </w:p>
    <w:p w14:paraId="0168013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2231</w:t>
      </w:r>
    </w:p>
    <w:p w14:paraId="0E027A5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</w:t>
      </w:r>
      <w:r w:rsidRPr="00BA7E9A">
        <w:rPr>
          <w:noProof/>
        </w:rPr>
        <w:tab/>
        <w:t>2231</w:t>
      </w:r>
    </w:p>
    <w:p w14:paraId="101BFE4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FR1 to FR1; known target cell</w:t>
      </w:r>
      <w:r w:rsidRPr="00BA7E9A">
        <w:rPr>
          <w:noProof/>
        </w:rPr>
        <w:tab/>
        <w:t>2231</w:t>
      </w:r>
    </w:p>
    <w:p w14:paraId="1CF792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2231</w:t>
      </w:r>
    </w:p>
    <w:p w14:paraId="60C67A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2231</w:t>
      </w:r>
    </w:p>
    <w:p w14:paraId="39433FC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2235</w:t>
      </w:r>
    </w:p>
    <w:p w14:paraId="63F3B6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FR1 to FR1; unknown target cell</w:t>
      </w:r>
      <w:r w:rsidRPr="00BA7E9A">
        <w:rPr>
          <w:noProof/>
        </w:rPr>
        <w:tab/>
        <w:t>2235</w:t>
      </w:r>
    </w:p>
    <w:p w14:paraId="17A47F9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2235</w:t>
      </w:r>
    </w:p>
    <w:p w14:paraId="1CC057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2235</w:t>
      </w:r>
    </w:p>
    <w:p w14:paraId="19F8A5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2239</w:t>
      </w:r>
    </w:p>
    <w:p w14:paraId="7303A9E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FR1 to FR1; unknown target cell</w:t>
      </w:r>
      <w:r w:rsidRPr="00BA7E9A">
        <w:rPr>
          <w:noProof/>
        </w:rPr>
        <w:tab/>
        <w:t>2239</w:t>
      </w:r>
    </w:p>
    <w:p w14:paraId="6E9AE7F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2239</w:t>
      </w:r>
    </w:p>
    <w:p w14:paraId="47C1430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2239</w:t>
      </w:r>
    </w:p>
    <w:p w14:paraId="5C3601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2243</w:t>
      </w:r>
    </w:p>
    <w:p w14:paraId="1EDA983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rFonts w:cs="v4.2.0"/>
          <w:noProof/>
          <w:lang w:val="sv-FI"/>
        </w:rPr>
        <w:t>A.6.3.1.4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rFonts w:cs="v4.2.0"/>
          <w:noProof/>
          <w:lang w:val="sv-FI"/>
        </w:rPr>
        <w:t xml:space="preserve">SA NR </w:t>
      </w:r>
      <w:r w:rsidRPr="00BA7E9A">
        <w:rPr>
          <w:noProof/>
          <w:lang w:val="sv-FI"/>
        </w:rPr>
        <w:t>- E-UTRAN handover</w:t>
      </w:r>
      <w:r w:rsidRPr="00BA7E9A">
        <w:rPr>
          <w:noProof/>
          <w:lang w:val="fr-FR"/>
        </w:rPr>
        <w:tab/>
        <w:t>2243</w:t>
      </w:r>
    </w:p>
    <w:p w14:paraId="430E570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2243</w:t>
      </w:r>
    </w:p>
    <w:p w14:paraId="182CF08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2249</w:t>
      </w:r>
    </w:p>
    <w:p w14:paraId="0F14F84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</w:rPr>
        <w:t>A.6.3.1.5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</w:rPr>
        <w:t xml:space="preserve">SA NR </w:t>
      </w:r>
      <w:r w:rsidRPr="00BA7E9A">
        <w:rPr>
          <w:noProof/>
        </w:rPr>
        <w:t>- E-UTRAN handover with unknown target cell</w:t>
      </w:r>
      <w:r w:rsidRPr="00BA7E9A">
        <w:rPr>
          <w:noProof/>
        </w:rPr>
        <w:tab/>
        <w:t>2249</w:t>
      </w:r>
    </w:p>
    <w:p w14:paraId="3284EE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2249</w:t>
      </w:r>
    </w:p>
    <w:p w14:paraId="30B1BA9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2255</w:t>
      </w:r>
    </w:p>
    <w:p w14:paraId="2D4F297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  <w:lang w:val="sv-FI"/>
        </w:rPr>
        <w:t>A.6.3.1.6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  <w:lang w:val="sv-FI"/>
        </w:rPr>
        <w:t xml:space="preserve">SA NR </w:t>
      </w:r>
      <w:r w:rsidRPr="00BA7E9A">
        <w:rPr>
          <w:noProof/>
          <w:lang w:val="sv-FI"/>
        </w:rPr>
        <w:t>- UTRAN FDD handover</w:t>
      </w:r>
      <w:r w:rsidRPr="00BA7E9A">
        <w:rPr>
          <w:noProof/>
        </w:rPr>
        <w:tab/>
        <w:t>2255</w:t>
      </w:r>
    </w:p>
    <w:p w14:paraId="50F582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2255</w:t>
      </w:r>
    </w:p>
    <w:p w14:paraId="759F60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2259</w:t>
      </w:r>
    </w:p>
    <w:p w14:paraId="7E3C541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synchronous DAPS handover in FR1</w:t>
      </w:r>
      <w:r w:rsidRPr="00BA7E9A">
        <w:rPr>
          <w:noProof/>
        </w:rPr>
        <w:tab/>
        <w:t>2259</w:t>
      </w:r>
    </w:p>
    <w:p w14:paraId="6B72AB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2259</w:t>
      </w:r>
    </w:p>
    <w:p w14:paraId="293A9E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2259</w:t>
      </w:r>
    </w:p>
    <w:p w14:paraId="48DF9A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2263</w:t>
      </w:r>
    </w:p>
    <w:p w14:paraId="454A043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asynchronous DAPS handover in FR1</w:t>
      </w:r>
      <w:r w:rsidRPr="00BA7E9A">
        <w:rPr>
          <w:noProof/>
        </w:rPr>
        <w:tab/>
        <w:t>2264</w:t>
      </w:r>
    </w:p>
    <w:p w14:paraId="438FF10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2264</w:t>
      </w:r>
    </w:p>
    <w:p w14:paraId="041E14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2264</w:t>
      </w:r>
    </w:p>
    <w:p w14:paraId="10F7CCA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2268</w:t>
      </w:r>
    </w:p>
    <w:p w14:paraId="0D72C3C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Intra-band inter-frequency synchronous DAPS handover test in SA for FR1</w:t>
      </w:r>
      <w:r w:rsidRPr="00BA7E9A">
        <w:rPr>
          <w:noProof/>
        </w:rPr>
        <w:tab/>
        <w:t>2269</w:t>
      </w:r>
    </w:p>
    <w:p w14:paraId="06CDDAC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2269</w:t>
      </w:r>
    </w:p>
    <w:p w14:paraId="224FA9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2269</w:t>
      </w:r>
    </w:p>
    <w:p w14:paraId="652E90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2273</w:t>
      </w:r>
    </w:p>
    <w:p w14:paraId="466FE88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Intra-band inter-frequency asynchronous DAPS handover test in SA for FR1</w:t>
      </w:r>
      <w:r w:rsidRPr="00BA7E9A">
        <w:rPr>
          <w:noProof/>
        </w:rPr>
        <w:tab/>
        <w:t>2273</w:t>
      </w:r>
    </w:p>
    <w:p w14:paraId="4E37592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2273</w:t>
      </w:r>
    </w:p>
    <w:p w14:paraId="3C651C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2273</w:t>
      </w:r>
    </w:p>
    <w:p w14:paraId="0DF0AB4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2276</w:t>
      </w:r>
    </w:p>
    <w:p w14:paraId="64E7BD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Inter-band inter-frequency synchronous DAPS handover from FR1 to FR1</w:t>
      </w:r>
      <w:r w:rsidRPr="00BA7E9A">
        <w:rPr>
          <w:noProof/>
        </w:rPr>
        <w:tab/>
        <w:t>2276</w:t>
      </w:r>
    </w:p>
    <w:p w14:paraId="29532C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2276</w:t>
      </w:r>
    </w:p>
    <w:p w14:paraId="76D6108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2276</w:t>
      </w:r>
    </w:p>
    <w:p w14:paraId="0D4422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2283</w:t>
      </w:r>
    </w:p>
    <w:p w14:paraId="09FE528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Inter-band inter-frequency asynchronous DAPS handover from FR1 to FR1</w:t>
      </w:r>
      <w:r w:rsidRPr="00BA7E9A">
        <w:rPr>
          <w:noProof/>
        </w:rPr>
        <w:tab/>
        <w:t>2283</w:t>
      </w:r>
    </w:p>
    <w:p w14:paraId="7CB17F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2283</w:t>
      </w:r>
    </w:p>
    <w:p w14:paraId="4067E1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2283</w:t>
      </w:r>
    </w:p>
    <w:p w14:paraId="6C352A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2291</w:t>
      </w:r>
    </w:p>
    <w:p w14:paraId="4EAD27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  <w:lang w:val="sv-FI"/>
        </w:rPr>
        <w:t>A.6.3.1.13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  <w:lang w:val="sv-FI"/>
        </w:rPr>
        <w:t xml:space="preserve">SA NR </w:t>
      </w:r>
      <w:r w:rsidRPr="00BA7E9A">
        <w:rPr>
          <w:noProof/>
          <w:lang w:val="sv-FI"/>
        </w:rPr>
        <w:t>- E-UTRAN with NR PSCell addition in FR1</w:t>
      </w:r>
      <w:r w:rsidRPr="00BA7E9A">
        <w:rPr>
          <w:noProof/>
        </w:rPr>
        <w:tab/>
        <w:t>2291</w:t>
      </w:r>
    </w:p>
    <w:p w14:paraId="63D51F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2291</w:t>
      </w:r>
    </w:p>
    <w:p w14:paraId="02219D5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2300</w:t>
      </w:r>
    </w:p>
    <w:p w14:paraId="5E9CCE1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  <w:lang w:val="sv-FI"/>
        </w:rPr>
        <w:t>A.6.3.1.14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  <w:lang w:val="sv-FI"/>
        </w:rPr>
        <w:t xml:space="preserve">SA NR </w:t>
      </w:r>
      <w:r w:rsidRPr="00BA7E9A">
        <w:rPr>
          <w:noProof/>
          <w:lang w:val="sv-FI"/>
        </w:rPr>
        <w:t>- E-UTRAN handover with NR FR1 PScell addition</w:t>
      </w:r>
      <w:r w:rsidRPr="00BA7E9A">
        <w:rPr>
          <w:noProof/>
        </w:rPr>
        <w:tab/>
        <w:t>2300</w:t>
      </w:r>
    </w:p>
    <w:p w14:paraId="409A51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2300</w:t>
      </w:r>
    </w:p>
    <w:p w14:paraId="7B30894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A.6.3.1.14.2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2309</w:t>
      </w:r>
    </w:p>
    <w:p w14:paraId="100EFB2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</w:t>
      </w:r>
      <w:r w:rsidRPr="00BA7E9A">
        <w:rPr>
          <w:noProof/>
        </w:rPr>
        <w:tab/>
        <w:t>2310</w:t>
      </w:r>
    </w:p>
    <w:p w14:paraId="29C5CDF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snapToGrid w:val="0"/>
          <w:lang w:val="fr-FR"/>
        </w:rPr>
        <w:t>A.6.3.2.1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snapToGrid w:val="0"/>
          <w:lang w:val="fr-FR"/>
        </w:rPr>
        <w:t>SA: RRC Re-establishment</w:t>
      </w:r>
      <w:r w:rsidRPr="00BA7E9A">
        <w:rPr>
          <w:noProof/>
          <w:lang w:val="fr-FR"/>
        </w:rPr>
        <w:tab/>
        <w:t>2310</w:t>
      </w:r>
    </w:p>
    <w:p w14:paraId="247BBC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FR1</w:t>
      </w:r>
      <w:r w:rsidRPr="00BA7E9A">
        <w:rPr>
          <w:noProof/>
        </w:rPr>
        <w:tab/>
        <w:t>2310</w:t>
      </w:r>
    </w:p>
    <w:p w14:paraId="39F1A13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RRC Re-establishment in FR1</w:t>
      </w:r>
      <w:r w:rsidRPr="00BA7E9A">
        <w:rPr>
          <w:noProof/>
        </w:rPr>
        <w:tab/>
        <w:t>2314</w:t>
      </w:r>
    </w:p>
    <w:p w14:paraId="05C29D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FR1 without serving cell timing</w:t>
      </w:r>
      <w:r w:rsidRPr="00BA7E9A">
        <w:rPr>
          <w:noProof/>
        </w:rPr>
        <w:tab/>
        <w:t>2318</w:t>
      </w:r>
    </w:p>
    <w:p w14:paraId="16131F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Random Access</w:t>
      </w:r>
      <w:r w:rsidRPr="00BA7E9A">
        <w:rPr>
          <w:noProof/>
        </w:rPr>
        <w:tab/>
        <w:t>2321</w:t>
      </w:r>
    </w:p>
    <w:p w14:paraId="76B059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6.3.2.2.1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contention based random access test in FR1 for NR standalone</w:t>
      </w:r>
      <w:r w:rsidRPr="00BA7E9A">
        <w:rPr>
          <w:noProof/>
        </w:rPr>
        <w:tab/>
        <w:t>2321</w:t>
      </w:r>
    </w:p>
    <w:p w14:paraId="666AFA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6.3.2.2.2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n</w:t>
      </w:r>
      <w:r w:rsidRPr="00BA7E9A">
        <w:rPr>
          <w:noProof/>
          <w:lang w:eastAsia="zh-CN"/>
        </w:rPr>
        <w:t>on-c</w:t>
      </w:r>
      <w:r w:rsidRPr="00BA7E9A">
        <w:rPr>
          <w:noProof/>
        </w:rPr>
        <w:t>ontention based random access test in FR1 for NR standalone</w:t>
      </w:r>
      <w:r w:rsidRPr="00BA7E9A">
        <w:rPr>
          <w:noProof/>
        </w:rPr>
        <w:tab/>
        <w:t>2326</w:t>
      </w:r>
    </w:p>
    <w:p w14:paraId="310DAE2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6.3.2.2.3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2-step RA type contention based random access test in FR1 for NR standalone</w:t>
      </w:r>
      <w:r w:rsidRPr="00BA7E9A">
        <w:rPr>
          <w:noProof/>
        </w:rPr>
        <w:tab/>
        <w:t>2330</w:t>
      </w:r>
    </w:p>
    <w:p w14:paraId="74DFD5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A.6.3.2.2.4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2-step RA type n</w:t>
      </w:r>
      <w:r w:rsidRPr="00BA7E9A">
        <w:rPr>
          <w:noProof/>
          <w:lang w:eastAsia="zh-CN"/>
        </w:rPr>
        <w:t>on-</w:t>
      </w:r>
      <w:r w:rsidRPr="00BA7E9A">
        <w:rPr>
          <w:noProof/>
          <w:lang w:val="en-US" w:eastAsia="zh-CN"/>
        </w:rPr>
        <w:t>c</w:t>
      </w:r>
      <w:r w:rsidRPr="00BA7E9A">
        <w:rPr>
          <w:noProof/>
        </w:rPr>
        <w:t>ontention based test in FR1 for NR standalone</w:t>
      </w:r>
      <w:r w:rsidRPr="00BA7E9A">
        <w:rPr>
          <w:noProof/>
        </w:rPr>
        <w:tab/>
        <w:t>2335</w:t>
      </w:r>
    </w:p>
    <w:p w14:paraId="4A1DEBC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 Connection Release with Redirection</w:t>
      </w:r>
      <w:r w:rsidRPr="00BA7E9A">
        <w:rPr>
          <w:noProof/>
        </w:rPr>
        <w:tab/>
        <w:t>2339</w:t>
      </w:r>
    </w:p>
    <w:p w14:paraId="78EB7B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A.6.3.2.3.1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Redirection from NR in FR1 to NR in FR1</w:t>
      </w:r>
      <w:r w:rsidRPr="00BA7E9A">
        <w:rPr>
          <w:noProof/>
        </w:rPr>
        <w:tab/>
        <w:t>2339</w:t>
      </w:r>
    </w:p>
    <w:p w14:paraId="7CE8E7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A.6.3.2.3.2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Redirection from NR in FR1 to E-UTRAN</w:t>
      </w:r>
      <w:r w:rsidRPr="00BA7E9A">
        <w:rPr>
          <w:noProof/>
        </w:rPr>
        <w:tab/>
        <w:t>2343</w:t>
      </w:r>
    </w:p>
    <w:p w14:paraId="0DFE04C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Conditional handover</w:t>
      </w:r>
      <w:r w:rsidRPr="00BA7E9A">
        <w:rPr>
          <w:noProof/>
        </w:rPr>
        <w:tab/>
        <w:t>2350</w:t>
      </w:r>
    </w:p>
    <w:p w14:paraId="650A531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conditional handover from FR1 to FR1</w:t>
      </w:r>
      <w:r w:rsidRPr="00BA7E9A">
        <w:rPr>
          <w:noProof/>
        </w:rPr>
        <w:tab/>
        <w:t>2350</w:t>
      </w:r>
    </w:p>
    <w:p w14:paraId="5822321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2350</w:t>
      </w:r>
    </w:p>
    <w:p w14:paraId="32E827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2350</w:t>
      </w:r>
    </w:p>
    <w:p w14:paraId="0F3576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2354</w:t>
      </w:r>
    </w:p>
    <w:p w14:paraId="11024B6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conditional handover from FR1 to FR1</w:t>
      </w:r>
      <w:r w:rsidRPr="00BA7E9A">
        <w:rPr>
          <w:noProof/>
        </w:rPr>
        <w:tab/>
        <w:t>2354</w:t>
      </w:r>
    </w:p>
    <w:p w14:paraId="201264D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2354</w:t>
      </w:r>
    </w:p>
    <w:p w14:paraId="7CB434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2354</w:t>
      </w:r>
    </w:p>
    <w:p w14:paraId="2852A1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A.6.3.3.2.3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2358</w:t>
      </w:r>
    </w:p>
    <w:p w14:paraId="051A105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</w:t>
      </w:r>
      <w:r w:rsidRPr="00BA7E9A">
        <w:rPr>
          <w:noProof/>
        </w:rPr>
        <w:tab/>
        <w:t>2358</w:t>
      </w:r>
    </w:p>
    <w:p w14:paraId="53F1588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</w:t>
      </w:r>
      <w:r w:rsidRPr="00BA7E9A">
        <w:rPr>
          <w:noProof/>
        </w:rPr>
        <w:tab/>
        <w:t>2358</w:t>
      </w:r>
    </w:p>
    <w:p w14:paraId="6CDF2AF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UE Transmit Timing Test for FR1</w:t>
      </w:r>
      <w:r w:rsidRPr="00BA7E9A">
        <w:rPr>
          <w:noProof/>
        </w:rPr>
        <w:tab/>
        <w:t>2358</w:t>
      </w:r>
    </w:p>
    <w:p w14:paraId="487FDE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2358</w:t>
      </w:r>
    </w:p>
    <w:p w14:paraId="6C74C6D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2362</w:t>
      </w:r>
    </w:p>
    <w:p w14:paraId="56FE322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timer accuracy</w:t>
      </w:r>
      <w:r w:rsidRPr="00BA7E9A">
        <w:rPr>
          <w:noProof/>
        </w:rPr>
        <w:tab/>
        <w:t>2362</w:t>
      </w:r>
    </w:p>
    <w:p w14:paraId="70D7C82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</w:t>
      </w:r>
      <w:r w:rsidRPr="00BA7E9A">
        <w:rPr>
          <w:noProof/>
        </w:rPr>
        <w:tab/>
        <w:t>2362</w:t>
      </w:r>
    </w:p>
    <w:p w14:paraId="212772C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FR1 timing advance adjustment accuracy</w:t>
      </w:r>
      <w:r w:rsidRPr="00BA7E9A">
        <w:rPr>
          <w:noProof/>
        </w:rPr>
        <w:tab/>
        <w:t>2362</w:t>
      </w:r>
    </w:p>
    <w:p w14:paraId="016A8B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2362</w:t>
      </w:r>
    </w:p>
    <w:p w14:paraId="6F8856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2362</w:t>
      </w:r>
    </w:p>
    <w:p w14:paraId="5C6B493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A.6.4.3.1.3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2366</w:t>
      </w:r>
    </w:p>
    <w:p w14:paraId="1AE38FF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Signalling characteristics</w:t>
      </w:r>
      <w:r w:rsidRPr="00BA7E9A">
        <w:rPr>
          <w:noProof/>
        </w:rPr>
        <w:tab/>
        <w:t>2366</w:t>
      </w:r>
    </w:p>
    <w:p w14:paraId="271745F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</w:t>
      </w:r>
      <w:r w:rsidRPr="00BA7E9A">
        <w:rPr>
          <w:noProof/>
        </w:rPr>
        <w:tab/>
        <w:t>2366</w:t>
      </w:r>
    </w:p>
    <w:p w14:paraId="42E4980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SSB-based RLM RS in non-DRX mode</w:t>
      </w:r>
      <w:r w:rsidRPr="00BA7E9A">
        <w:rPr>
          <w:noProof/>
        </w:rPr>
        <w:tab/>
        <w:t>2367</w:t>
      </w:r>
    </w:p>
    <w:p w14:paraId="56AA44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2367</w:t>
      </w:r>
    </w:p>
    <w:p w14:paraId="5D064C2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2372</w:t>
      </w:r>
    </w:p>
    <w:p w14:paraId="55A59F1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SSB-based RLM RS in non-DRX mode</w:t>
      </w:r>
      <w:r w:rsidRPr="00BA7E9A">
        <w:rPr>
          <w:noProof/>
        </w:rPr>
        <w:tab/>
        <w:t>2372</w:t>
      </w:r>
    </w:p>
    <w:p w14:paraId="4DD5CE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2372</w:t>
      </w:r>
    </w:p>
    <w:p w14:paraId="1E6238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2378</w:t>
      </w:r>
    </w:p>
    <w:p w14:paraId="391FD1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SSB-based RLM RS in DRX mode</w:t>
      </w:r>
      <w:r w:rsidRPr="00BA7E9A">
        <w:rPr>
          <w:noProof/>
        </w:rPr>
        <w:tab/>
        <w:t>2378</w:t>
      </w:r>
    </w:p>
    <w:p w14:paraId="14C3BD7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2378</w:t>
      </w:r>
    </w:p>
    <w:p w14:paraId="344778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2384</w:t>
      </w:r>
    </w:p>
    <w:p w14:paraId="34F73D5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SSB-based RLM RS in DRX mode</w:t>
      </w:r>
      <w:r w:rsidRPr="00BA7E9A">
        <w:rPr>
          <w:noProof/>
        </w:rPr>
        <w:tab/>
        <w:t>2384</w:t>
      </w:r>
    </w:p>
    <w:p w14:paraId="0BF92E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2384</w:t>
      </w:r>
    </w:p>
    <w:p w14:paraId="717E081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2390</w:t>
      </w:r>
    </w:p>
    <w:p w14:paraId="0B0A1A8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CSI-RS-based RLM in non-DRX mode</w:t>
      </w:r>
      <w:r w:rsidRPr="00BA7E9A">
        <w:rPr>
          <w:noProof/>
        </w:rPr>
        <w:tab/>
        <w:t>2390</w:t>
      </w:r>
    </w:p>
    <w:p w14:paraId="1DA866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2390</w:t>
      </w:r>
    </w:p>
    <w:p w14:paraId="606BD5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2396</w:t>
      </w:r>
    </w:p>
    <w:p w14:paraId="23F9C9C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CSI-RS-based RLM in non-DRX mode</w:t>
      </w:r>
      <w:r w:rsidRPr="00BA7E9A">
        <w:rPr>
          <w:noProof/>
        </w:rPr>
        <w:tab/>
        <w:t>2396</w:t>
      </w:r>
    </w:p>
    <w:p w14:paraId="40BE76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2396</w:t>
      </w:r>
    </w:p>
    <w:p w14:paraId="65C23D0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2401</w:t>
      </w:r>
    </w:p>
    <w:p w14:paraId="67AD5ED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CSI-RS-based RLM in DRX mode</w:t>
      </w:r>
      <w:r w:rsidRPr="00BA7E9A">
        <w:rPr>
          <w:noProof/>
        </w:rPr>
        <w:tab/>
        <w:t>2401</w:t>
      </w:r>
    </w:p>
    <w:p w14:paraId="011C114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2401</w:t>
      </w:r>
    </w:p>
    <w:p w14:paraId="2CCFD3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A.6.5.1.7.2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2406</w:t>
      </w:r>
    </w:p>
    <w:p w14:paraId="3BEAB44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CSI-RS-based RLM in DRX mode</w:t>
      </w:r>
      <w:r w:rsidRPr="00BA7E9A">
        <w:rPr>
          <w:noProof/>
        </w:rPr>
        <w:tab/>
        <w:t>2406</w:t>
      </w:r>
    </w:p>
    <w:p w14:paraId="3613C6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2406</w:t>
      </w:r>
    </w:p>
    <w:p w14:paraId="2FA77A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2411</w:t>
      </w:r>
    </w:p>
    <w:p w14:paraId="4725AA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CSI-RS-based RLM for UE fulfilling relaxed measurement criterion</w:t>
      </w:r>
      <w:r w:rsidRPr="00BA7E9A">
        <w:rPr>
          <w:noProof/>
        </w:rPr>
        <w:tab/>
        <w:t>2411</w:t>
      </w:r>
    </w:p>
    <w:p w14:paraId="0B0EB1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2411</w:t>
      </w:r>
    </w:p>
    <w:p w14:paraId="4DB6E0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2417</w:t>
      </w:r>
    </w:p>
    <w:p w14:paraId="7BE1A66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</w:t>
      </w:r>
      <w:r w:rsidRPr="00BA7E9A">
        <w:rPr>
          <w:noProof/>
        </w:rPr>
        <w:tab/>
        <w:t>2417</w:t>
      </w:r>
    </w:p>
    <w:p w14:paraId="1AB946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A.6.5.2.</w:t>
      </w:r>
      <w:r w:rsidRPr="00BA7E9A">
        <w:rPr>
          <w:bCs/>
          <w:noProof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during measurements on deactivated NR SCC in FR1</w:t>
      </w:r>
      <w:r w:rsidRPr="00BA7E9A">
        <w:rPr>
          <w:noProof/>
        </w:rPr>
        <w:tab/>
        <w:t>2417</w:t>
      </w:r>
    </w:p>
    <w:p w14:paraId="50DD5B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bCs/>
          <w:noProof/>
        </w:rPr>
        <w:t>A.6.5.2.1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2421</w:t>
      </w:r>
    </w:p>
    <w:p w14:paraId="5710AA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interruptions at NR SRS carrier based switching</w:t>
      </w:r>
      <w:r w:rsidRPr="00BA7E9A">
        <w:rPr>
          <w:noProof/>
        </w:rPr>
        <w:tab/>
        <w:t>2422</w:t>
      </w:r>
    </w:p>
    <w:p w14:paraId="357CB0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2422</w:t>
      </w:r>
    </w:p>
    <w:p w14:paraId="0B791F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2422</w:t>
      </w:r>
    </w:p>
    <w:p w14:paraId="40B99AF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2424</w:t>
      </w:r>
    </w:p>
    <w:p w14:paraId="2B7A8AB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A.6.5.2.3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>SA interruptions at NR SRS antenna port switching</w:t>
      </w:r>
      <w:r w:rsidRPr="00BA7E9A">
        <w:rPr>
          <w:rFonts w:eastAsiaTheme="minorEastAsia"/>
          <w:noProof/>
        </w:rPr>
        <w:t xml:space="preserve"> with 1 SRS symbol in a slot in NR-CA</w:t>
      </w:r>
      <w:r w:rsidRPr="00BA7E9A">
        <w:rPr>
          <w:noProof/>
        </w:rPr>
        <w:tab/>
        <w:t>2425</w:t>
      </w:r>
    </w:p>
    <w:p w14:paraId="17283C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A.6.5.2.</w:t>
      </w:r>
      <w:r w:rsidRPr="00BA7E9A">
        <w:rPr>
          <w:rFonts w:eastAsiaTheme="minorEastAsia"/>
          <w:noProof/>
          <w:snapToGrid w:val="0"/>
        </w:rPr>
        <w:t>3</w:t>
      </w:r>
      <w:r w:rsidRPr="00BA7E9A">
        <w:rPr>
          <w:rFonts w:eastAsiaTheme="minorEastAsia"/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2425</w:t>
      </w:r>
    </w:p>
    <w:p w14:paraId="7DA82EF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A.6.5.2.3.2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>Test Parameters</w:t>
      </w:r>
      <w:r w:rsidRPr="00BA7E9A">
        <w:rPr>
          <w:noProof/>
        </w:rPr>
        <w:tab/>
        <w:t>2425</w:t>
      </w:r>
    </w:p>
    <w:p w14:paraId="381F6F1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A.6.5.2.3.3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>Test Requirements</w:t>
      </w:r>
      <w:r w:rsidRPr="00BA7E9A">
        <w:rPr>
          <w:noProof/>
        </w:rPr>
        <w:tab/>
        <w:t>2427</w:t>
      </w:r>
    </w:p>
    <w:p w14:paraId="28F65ED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A.6.5.2.4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>SA interruptions at NR SRS antenna port switching</w:t>
      </w:r>
      <w:r w:rsidRPr="00BA7E9A">
        <w:rPr>
          <w:noProof/>
        </w:rPr>
        <w:tab/>
        <w:t>2428</w:t>
      </w:r>
    </w:p>
    <w:p w14:paraId="0EA208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A.6.5.2.4.1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2428</w:t>
      </w:r>
    </w:p>
    <w:p w14:paraId="791A897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A.6.5.2</w:t>
      </w:r>
      <w:r w:rsidRPr="00BA7E9A">
        <w:rPr>
          <w:noProof/>
          <w:snapToGrid w:val="0"/>
        </w:rPr>
        <w:t>.</w:t>
      </w:r>
      <w:r w:rsidRPr="00BA7E9A">
        <w:rPr>
          <w:rFonts w:eastAsiaTheme="minorEastAsia"/>
          <w:noProof/>
          <w:snapToGrid w:val="0"/>
        </w:rPr>
        <w:t>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>Test Parameters</w:t>
      </w:r>
      <w:r w:rsidRPr="00BA7E9A">
        <w:rPr>
          <w:noProof/>
        </w:rPr>
        <w:tab/>
        <w:t>2428</w:t>
      </w:r>
    </w:p>
    <w:p w14:paraId="0A17CE4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A.6.5.2.4.3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>Test Requirements</w:t>
      </w:r>
      <w:r w:rsidRPr="00BA7E9A">
        <w:rPr>
          <w:noProof/>
        </w:rPr>
        <w:tab/>
        <w:t>2430</w:t>
      </w:r>
    </w:p>
    <w:p w14:paraId="4E50668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Delay</w:t>
      </w:r>
      <w:r w:rsidRPr="00BA7E9A">
        <w:rPr>
          <w:noProof/>
        </w:rPr>
        <w:tab/>
        <w:t>2431</w:t>
      </w:r>
    </w:p>
    <w:p w14:paraId="7D7B58B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</w:t>
      </w:r>
      <w:r w:rsidRPr="00BA7E9A">
        <w:rPr>
          <w:rFonts w:eastAsiaTheme="minorEastAsia"/>
          <w:noProof/>
          <w:lang w:eastAsia="zh-CN"/>
        </w:rPr>
        <w:t>6.</w:t>
      </w:r>
      <w:r w:rsidRPr="00BA7E9A">
        <w:rPr>
          <w:noProof/>
          <w:lang w:eastAsia="zh-CN"/>
        </w:rPr>
        <w:t>5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SCell Activation and deactivation of known SCell in FR1 in non-DRX for 160ms SCell measurement cycle</w:t>
      </w:r>
      <w:r w:rsidRPr="00BA7E9A">
        <w:rPr>
          <w:noProof/>
        </w:rPr>
        <w:tab/>
        <w:t>2431</w:t>
      </w:r>
    </w:p>
    <w:p w14:paraId="000713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</w:t>
      </w:r>
      <w:r w:rsidRPr="00BA7E9A">
        <w:rPr>
          <w:rFonts w:eastAsiaTheme="minorEastAsia"/>
          <w:noProof/>
          <w:lang w:eastAsia="zh-CN"/>
        </w:rPr>
        <w:t>6.</w:t>
      </w:r>
      <w:r w:rsidRPr="00BA7E9A">
        <w:rPr>
          <w:noProof/>
          <w:lang w:eastAsia="zh-CN"/>
        </w:rPr>
        <w:t>5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1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2431</w:t>
      </w:r>
    </w:p>
    <w:p w14:paraId="2A712C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</w:t>
      </w:r>
      <w:r w:rsidRPr="00BA7E9A">
        <w:rPr>
          <w:rFonts w:eastAsiaTheme="minorEastAsia"/>
          <w:noProof/>
          <w:lang w:eastAsia="zh-CN"/>
        </w:rPr>
        <w:t>6.</w:t>
      </w:r>
      <w:r w:rsidRPr="00BA7E9A">
        <w:rPr>
          <w:noProof/>
          <w:lang w:eastAsia="zh-CN"/>
        </w:rPr>
        <w:t>5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1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2436</w:t>
      </w:r>
    </w:p>
    <w:p w14:paraId="52BCD0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rFonts w:eastAsiaTheme="minorEastAsia"/>
          <w:noProof/>
          <w:lang w:eastAsia="zh-CN"/>
        </w:rPr>
        <w:t>6</w:t>
      </w:r>
      <w:r w:rsidRPr="00BA7E9A">
        <w:rPr>
          <w:noProof/>
        </w:rPr>
        <w:t>.5.3.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known SCell in FR1 in non-DRX for 640 ms SCell measurement cycle</w:t>
      </w:r>
      <w:r w:rsidRPr="00BA7E9A">
        <w:rPr>
          <w:noProof/>
        </w:rPr>
        <w:tab/>
        <w:t>2437</w:t>
      </w:r>
    </w:p>
    <w:p w14:paraId="3090E5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</w:t>
      </w:r>
      <w:r w:rsidRPr="00BA7E9A">
        <w:rPr>
          <w:rFonts w:eastAsiaTheme="minorEastAsia"/>
          <w:noProof/>
          <w:lang w:eastAsia="zh-CN"/>
        </w:rPr>
        <w:t>6.</w:t>
      </w:r>
      <w:r w:rsidRPr="00BA7E9A">
        <w:rPr>
          <w:noProof/>
          <w:lang w:eastAsia="zh-CN"/>
        </w:rPr>
        <w:t>5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2437</w:t>
      </w:r>
    </w:p>
    <w:p w14:paraId="41C2630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</w:t>
      </w:r>
      <w:r w:rsidRPr="00BA7E9A">
        <w:rPr>
          <w:rFonts w:eastAsiaTheme="minorEastAsia"/>
          <w:noProof/>
          <w:lang w:eastAsia="zh-CN"/>
        </w:rPr>
        <w:t>6.</w:t>
      </w:r>
      <w:r w:rsidRPr="00BA7E9A">
        <w:rPr>
          <w:noProof/>
          <w:lang w:eastAsia="zh-CN"/>
        </w:rPr>
        <w:t>5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2437</w:t>
      </w:r>
    </w:p>
    <w:p w14:paraId="595DEE7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rFonts w:eastAsiaTheme="minorEastAsia"/>
          <w:noProof/>
          <w:lang w:eastAsia="zh-CN"/>
        </w:rPr>
        <w:t>6.</w:t>
      </w:r>
      <w:r w:rsidRPr="00BA7E9A">
        <w:rPr>
          <w:noProof/>
        </w:rPr>
        <w:t>5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unknown SCell in FR1 in non-DRX</w:t>
      </w:r>
      <w:r w:rsidRPr="00BA7E9A">
        <w:rPr>
          <w:noProof/>
        </w:rPr>
        <w:tab/>
        <w:t>2437</w:t>
      </w:r>
    </w:p>
    <w:p w14:paraId="03922C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</w:t>
      </w:r>
      <w:r w:rsidRPr="00BA7E9A">
        <w:rPr>
          <w:rFonts w:eastAsiaTheme="minorEastAsia"/>
          <w:noProof/>
          <w:lang w:eastAsia="zh-CN"/>
        </w:rPr>
        <w:t>6.</w:t>
      </w:r>
      <w:r w:rsidRPr="00BA7E9A">
        <w:rPr>
          <w:noProof/>
          <w:lang w:eastAsia="zh-CN"/>
        </w:rPr>
        <w:t>5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2437</w:t>
      </w:r>
    </w:p>
    <w:p w14:paraId="19CD07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</w:t>
      </w:r>
      <w:r w:rsidRPr="00BA7E9A">
        <w:rPr>
          <w:rFonts w:eastAsiaTheme="minorEastAsia"/>
          <w:noProof/>
          <w:lang w:eastAsia="zh-CN"/>
        </w:rPr>
        <w:t>6.</w:t>
      </w:r>
      <w:r w:rsidRPr="00BA7E9A">
        <w:rPr>
          <w:noProof/>
          <w:lang w:eastAsia="zh-CN"/>
        </w:rPr>
        <w:t>5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eastAsiaTheme="minorEastAsia"/>
          <w:noProof/>
          <w:lang w:eastAsia="zh-CN"/>
        </w:rPr>
        <w:t>.3.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2438</w:t>
      </w:r>
    </w:p>
    <w:p w14:paraId="69B48CB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Direct SCell activation at SCell addition of known SCell in FR1</w:t>
      </w:r>
      <w:r w:rsidRPr="00BA7E9A">
        <w:rPr>
          <w:noProof/>
        </w:rPr>
        <w:tab/>
        <w:t>2438</w:t>
      </w:r>
    </w:p>
    <w:p w14:paraId="4E8849D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A.6.5.3.4.1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Test Purpose and Environment</w:t>
      </w:r>
      <w:r w:rsidRPr="00BA7E9A">
        <w:rPr>
          <w:noProof/>
        </w:rPr>
        <w:tab/>
        <w:t>2438</w:t>
      </w:r>
    </w:p>
    <w:p w14:paraId="5D8577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A.6.5.3.4.2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Test Requirements</w:t>
      </w:r>
      <w:r w:rsidRPr="00BA7E9A">
        <w:rPr>
          <w:noProof/>
        </w:rPr>
        <w:tab/>
        <w:t>2445</w:t>
      </w:r>
    </w:p>
    <w:p w14:paraId="64426A0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Direct SCell activation at handover with known SCell in FR1</w:t>
      </w:r>
      <w:r w:rsidRPr="00BA7E9A">
        <w:rPr>
          <w:noProof/>
        </w:rPr>
        <w:tab/>
        <w:t>2445</w:t>
      </w:r>
    </w:p>
    <w:p w14:paraId="62EA96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A.6.5.3.5.1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Test Purpose and Environment</w:t>
      </w:r>
      <w:r w:rsidRPr="00BA7E9A">
        <w:rPr>
          <w:noProof/>
        </w:rPr>
        <w:tab/>
        <w:t>2445</w:t>
      </w:r>
    </w:p>
    <w:p w14:paraId="5CAC58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A.6.5.3.5.2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2450</w:t>
      </w:r>
    </w:p>
    <w:p w14:paraId="5ADDB9E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PUCCH SCell Activation and deactivation of known SCell in FR1</w:t>
      </w:r>
      <w:r w:rsidRPr="00BA7E9A">
        <w:rPr>
          <w:noProof/>
        </w:rPr>
        <w:tab/>
        <w:t>2450</w:t>
      </w:r>
    </w:p>
    <w:p w14:paraId="0732637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2450</w:t>
      </w:r>
    </w:p>
    <w:p w14:paraId="331D64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2454</w:t>
      </w:r>
    </w:p>
    <w:p w14:paraId="09B2DC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unknown SCell in FR1 in non-DRX</w:t>
      </w:r>
      <w:r w:rsidRPr="00BA7E9A">
        <w:rPr>
          <w:noProof/>
        </w:rPr>
        <w:tab/>
        <w:t>2454</w:t>
      </w:r>
    </w:p>
    <w:p w14:paraId="2DC6F9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A.6.5.3.7.1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2454</w:t>
      </w:r>
    </w:p>
    <w:p w14:paraId="456774B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A.6.5.3.7.2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2458</w:t>
      </w:r>
    </w:p>
    <w:p w14:paraId="2CF48A8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A.6.5.3.</w:t>
      </w:r>
      <w:r w:rsidRPr="00BA7E9A">
        <w:rPr>
          <w:noProof/>
          <w:lang w:eastAsia="zh-CN"/>
        </w:rPr>
        <w:t>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one FR1 known PUCCH SCell and one FR1 unknown SCell with single activation/deactivation command</w:t>
      </w:r>
      <w:r w:rsidRPr="00BA7E9A">
        <w:rPr>
          <w:noProof/>
        </w:rPr>
        <w:tab/>
        <w:t>2459</w:t>
      </w:r>
    </w:p>
    <w:p w14:paraId="3C727F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2459</w:t>
      </w:r>
    </w:p>
    <w:p w14:paraId="0F9C09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2463</w:t>
      </w:r>
    </w:p>
    <w:p w14:paraId="7032918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6.</w:t>
      </w:r>
      <w:r w:rsidRPr="00BA7E9A">
        <w:rPr>
          <w:noProof/>
        </w:rPr>
        <w:t>5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unknown PUCCH SCell and unknown DL SCell in FR1 in non-DRX</w:t>
      </w:r>
      <w:r w:rsidRPr="00BA7E9A">
        <w:rPr>
          <w:noProof/>
        </w:rPr>
        <w:tab/>
        <w:t>2464</w:t>
      </w:r>
    </w:p>
    <w:p w14:paraId="5F062E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2464</w:t>
      </w:r>
    </w:p>
    <w:p w14:paraId="0B30F1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2468</w:t>
      </w:r>
    </w:p>
    <w:p w14:paraId="6FA8FC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Fast SCell Activation of known SCell in FR1 in non-DRX for 160ms SCell measurement cycle</w:t>
      </w:r>
      <w:r w:rsidRPr="00BA7E9A">
        <w:rPr>
          <w:noProof/>
        </w:rPr>
        <w:tab/>
        <w:t>2469</w:t>
      </w:r>
    </w:p>
    <w:p w14:paraId="40FA8AD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2469</w:t>
      </w:r>
    </w:p>
    <w:p w14:paraId="66AC8B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2472</w:t>
      </w:r>
    </w:p>
    <w:p w14:paraId="0481FE8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A.6.5.3.11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of known SCell in FR1 in non-DRX for 640 ms SCell measurement cycle</w:t>
      </w:r>
      <w:r w:rsidRPr="00BA7E9A">
        <w:rPr>
          <w:noProof/>
        </w:rPr>
        <w:tab/>
        <w:t>2473</w:t>
      </w:r>
    </w:p>
    <w:p w14:paraId="0A0EA10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2473</w:t>
      </w:r>
    </w:p>
    <w:p w14:paraId="6E43E8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A.6.5.3.11.2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2473</w:t>
      </w:r>
    </w:p>
    <w:p w14:paraId="3E43EBF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A.6.5.4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UL carrier RRC reconfiguration Delay</w:t>
      </w:r>
      <w:r w:rsidRPr="00BA7E9A">
        <w:rPr>
          <w:noProof/>
        </w:rPr>
        <w:tab/>
        <w:t>2473</w:t>
      </w:r>
    </w:p>
    <w:p w14:paraId="4EC0CFE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UL carrier RRC reconfiguration Delay</w:t>
      </w:r>
      <w:r w:rsidRPr="00BA7E9A">
        <w:rPr>
          <w:noProof/>
        </w:rPr>
        <w:tab/>
        <w:t>2473</w:t>
      </w:r>
    </w:p>
    <w:p w14:paraId="55F3C0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2473</w:t>
      </w:r>
    </w:p>
    <w:p w14:paraId="032B1A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2483</w:t>
      </w:r>
    </w:p>
    <w:p w14:paraId="27A6691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2484</w:t>
      </w:r>
    </w:p>
    <w:p w14:paraId="361A775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procedures</w:t>
      </w:r>
      <w:r w:rsidRPr="00BA7E9A">
        <w:rPr>
          <w:noProof/>
        </w:rPr>
        <w:tab/>
        <w:t>2484</w:t>
      </w:r>
    </w:p>
    <w:p w14:paraId="3061293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noProof/>
        </w:rPr>
        <w:t>Beam Failure Detection and Link Recovery Test for FR1 PCell configured with SSB-based BFD and LR in non-DRX mode</w:t>
      </w:r>
      <w:r w:rsidRPr="00BA7E9A">
        <w:rPr>
          <w:noProof/>
        </w:rPr>
        <w:tab/>
        <w:t>2484</w:t>
      </w:r>
    </w:p>
    <w:p w14:paraId="1A77BA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2484</w:t>
      </w:r>
    </w:p>
    <w:p w14:paraId="7E392E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noProof/>
        </w:rPr>
        <w:t>Beam Failure Detection and Link Recovery Test for FR1 PCell configured with SSB-based BFD and LR in DRX mode</w:t>
      </w:r>
      <w:r w:rsidRPr="00BA7E9A">
        <w:rPr>
          <w:noProof/>
        </w:rPr>
        <w:tab/>
        <w:t>2490</w:t>
      </w:r>
    </w:p>
    <w:p w14:paraId="72BF01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2490</w:t>
      </w:r>
    </w:p>
    <w:p w14:paraId="24972C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2496</w:t>
      </w:r>
    </w:p>
    <w:p w14:paraId="56A27F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noProof/>
        </w:rPr>
        <w:t>Beam Failure Detection and Link Recovery Test for FR1 PCell configured with CSI-RS-based BFD and LR in non-DRX mode</w:t>
      </w:r>
      <w:r w:rsidRPr="00BA7E9A">
        <w:rPr>
          <w:noProof/>
        </w:rPr>
        <w:tab/>
        <w:t>2497</w:t>
      </w:r>
    </w:p>
    <w:p w14:paraId="32F497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2497</w:t>
      </w:r>
    </w:p>
    <w:p w14:paraId="6C6489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2502</w:t>
      </w:r>
    </w:p>
    <w:p w14:paraId="67FEAD3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noProof/>
        </w:rPr>
        <w:t>Beam Failure Detection and Link Recovery Test for FR1 PCell configured with CSI-RS-based BFD and LR in DRX mode</w:t>
      </w:r>
      <w:r w:rsidRPr="00BA7E9A">
        <w:rPr>
          <w:noProof/>
        </w:rPr>
        <w:tab/>
        <w:t>2503</w:t>
      </w:r>
    </w:p>
    <w:p w14:paraId="3047BE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2503</w:t>
      </w:r>
    </w:p>
    <w:p w14:paraId="4B5751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2508</w:t>
      </w:r>
    </w:p>
    <w:p w14:paraId="6FDA0D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noProof/>
        </w:rPr>
        <w:t xml:space="preserve">Beam Failure Detection and Link Recovery Test for FR1 SCell configured with </w:t>
      </w:r>
      <w:r w:rsidRPr="00BA7E9A">
        <w:rPr>
          <w:noProof/>
        </w:rPr>
        <w:t xml:space="preserve">CSI-RS-based BFD and SSB-based LR </w:t>
      </w:r>
      <w:r w:rsidRPr="00BA7E9A">
        <w:rPr>
          <w:rFonts w:eastAsia="MS Mincho" w:cs="Arial"/>
          <w:noProof/>
        </w:rPr>
        <w:t>in non-DRX mode</w:t>
      </w:r>
      <w:r w:rsidRPr="00BA7E9A">
        <w:rPr>
          <w:noProof/>
        </w:rPr>
        <w:tab/>
        <w:t>2509</w:t>
      </w:r>
    </w:p>
    <w:p w14:paraId="1B4B36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2509</w:t>
      </w:r>
    </w:p>
    <w:p w14:paraId="2F7BB2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2513</w:t>
      </w:r>
    </w:p>
    <w:p w14:paraId="378372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noProof/>
        </w:rPr>
        <w:t xml:space="preserve">Beam Failure Detection and Link Recovery Test for FR1 SCell configured with </w:t>
      </w:r>
      <w:r w:rsidRPr="00BA7E9A">
        <w:rPr>
          <w:noProof/>
        </w:rPr>
        <w:t xml:space="preserve">CSI-RS-based BFD and SSB-based LR </w:t>
      </w:r>
      <w:r w:rsidRPr="00BA7E9A">
        <w:rPr>
          <w:rFonts w:eastAsia="MS Mincho" w:cs="Arial"/>
          <w:noProof/>
        </w:rPr>
        <w:t>in DRX mode</w:t>
      </w:r>
      <w:r w:rsidRPr="00BA7E9A">
        <w:rPr>
          <w:noProof/>
        </w:rPr>
        <w:tab/>
        <w:t>2513</w:t>
      </w:r>
    </w:p>
    <w:p w14:paraId="48D2C4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2513</w:t>
      </w:r>
    </w:p>
    <w:p w14:paraId="58C31C9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2518</w:t>
      </w:r>
    </w:p>
    <w:p w14:paraId="502D99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TRP Specific Beam Failure Detection and Link Recovery Test for FR1 PCell configured with CSI-RS-based BFD and LR in DRX mode</w:t>
      </w:r>
      <w:r w:rsidRPr="00BA7E9A">
        <w:rPr>
          <w:noProof/>
        </w:rPr>
        <w:tab/>
        <w:t>2518</w:t>
      </w:r>
    </w:p>
    <w:p w14:paraId="0059A9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A.6.5.5.7.1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2518</w:t>
      </w:r>
    </w:p>
    <w:p w14:paraId="0AD55E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A.6.5.5.7.2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2524</w:t>
      </w:r>
    </w:p>
    <w:p w14:paraId="36A35D3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</w:t>
      </w:r>
      <w:r w:rsidRPr="00BA7E9A">
        <w:rPr>
          <w:noProof/>
        </w:rPr>
        <w:tab/>
        <w:t>2525</w:t>
      </w:r>
    </w:p>
    <w:p w14:paraId="343C787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DCI-based and Timer-based Active BWP Switch</w:t>
      </w:r>
      <w:r w:rsidRPr="00BA7E9A">
        <w:rPr>
          <w:noProof/>
        </w:rPr>
        <w:tab/>
        <w:t>2525</w:t>
      </w:r>
    </w:p>
    <w:p w14:paraId="0EE648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FR1- NR FR1 DL active BWP switch of SCell with non-DRX in SA</w:t>
      </w:r>
      <w:r w:rsidRPr="00BA7E9A">
        <w:rPr>
          <w:noProof/>
        </w:rPr>
        <w:tab/>
        <w:t>2525</w:t>
      </w:r>
    </w:p>
    <w:p w14:paraId="336C6D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A.6.5.6.1.2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NR FR1 DL active BWP switch </w:t>
      </w:r>
      <w:r w:rsidRPr="00BA7E9A">
        <w:rPr>
          <w:noProof/>
          <w:lang w:eastAsia="zh-CN"/>
        </w:rPr>
        <w:t>with</w:t>
      </w:r>
      <w:r w:rsidRPr="00BA7E9A">
        <w:rPr>
          <w:noProof/>
        </w:rPr>
        <w:t xml:space="preserve"> non-DRX in </w:t>
      </w:r>
      <w:r w:rsidRPr="00BA7E9A">
        <w:rPr>
          <w:noProof/>
          <w:lang w:eastAsia="zh-CN"/>
        </w:rPr>
        <w:t>SA</w:t>
      </w:r>
      <w:r w:rsidRPr="00BA7E9A">
        <w:rPr>
          <w:noProof/>
        </w:rPr>
        <w:tab/>
        <w:t>2531</w:t>
      </w:r>
    </w:p>
    <w:p w14:paraId="61A8D85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RRC-based Active BWP Switch</w:t>
      </w:r>
      <w:r w:rsidRPr="00BA7E9A">
        <w:rPr>
          <w:noProof/>
        </w:rPr>
        <w:tab/>
        <w:t>2536</w:t>
      </w:r>
    </w:p>
    <w:p w14:paraId="258161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 DL active BWP switch of Cell with non-DRX in SA</w:t>
      </w:r>
      <w:r w:rsidRPr="00BA7E9A">
        <w:rPr>
          <w:noProof/>
        </w:rPr>
        <w:tab/>
        <w:t>2536</w:t>
      </w:r>
    </w:p>
    <w:p w14:paraId="6F9930E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 xml:space="preserve">Simultaneous </w:t>
      </w:r>
      <w:r w:rsidRPr="00BA7E9A">
        <w:rPr>
          <w:noProof/>
        </w:rPr>
        <w:t xml:space="preserve">DCI-based and Timer-based Active BWP Switch </w:t>
      </w:r>
      <w:r w:rsidRPr="00BA7E9A">
        <w:rPr>
          <w:rFonts w:cs="Arial"/>
          <w:noProof/>
          <w:lang w:val="en-US"/>
        </w:rPr>
        <w:t>on multiple CCs</w:t>
      </w:r>
      <w:r w:rsidRPr="00BA7E9A">
        <w:rPr>
          <w:noProof/>
        </w:rPr>
        <w:tab/>
        <w:t>2540</w:t>
      </w:r>
    </w:p>
    <w:p w14:paraId="62F6E4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A.6.5.6.3.1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lang w:val="en-US"/>
        </w:rPr>
        <w:t xml:space="preserve">NR FR1- NR FR1 DL active BWP switch on multiple CCs </w:t>
      </w:r>
      <w:r w:rsidRPr="00BA7E9A">
        <w:rPr>
          <w:noProof/>
          <w:lang w:val="en-US" w:eastAsia="zh-CN"/>
        </w:rPr>
        <w:t>with</w:t>
      </w:r>
      <w:r w:rsidRPr="00BA7E9A">
        <w:rPr>
          <w:noProof/>
          <w:lang w:val="en-US"/>
        </w:rPr>
        <w:t xml:space="preserve"> non-DRX in </w:t>
      </w:r>
      <w:r w:rsidRPr="00BA7E9A">
        <w:rPr>
          <w:noProof/>
          <w:lang w:val="en-US" w:eastAsia="zh-CN"/>
        </w:rPr>
        <w:t>SA</w:t>
      </w:r>
      <w:r w:rsidRPr="00BA7E9A">
        <w:rPr>
          <w:noProof/>
        </w:rPr>
        <w:tab/>
        <w:t>2540</w:t>
      </w:r>
    </w:p>
    <w:p w14:paraId="349FDB6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dormancy switch</w:t>
      </w:r>
      <w:r w:rsidRPr="00BA7E9A">
        <w:rPr>
          <w:noProof/>
        </w:rPr>
        <w:tab/>
        <w:t>2547</w:t>
      </w:r>
    </w:p>
    <w:p w14:paraId="73B0919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 PCell SCell dormancy switch of single FR1 SCell outside active time</w:t>
      </w:r>
      <w:r w:rsidRPr="00BA7E9A">
        <w:rPr>
          <w:noProof/>
        </w:rPr>
        <w:tab/>
        <w:t>2547</w:t>
      </w:r>
    </w:p>
    <w:p w14:paraId="57CE879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2547</w:t>
      </w:r>
    </w:p>
    <w:p w14:paraId="293503E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PMingLiU"/>
          <w:noProof/>
        </w:rPr>
        <w:t>Test Requirements</w:t>
      </w:r>
      <w:r w:rsidRPr="00BA7E9A">
        <w:rPr>
          <w:noProof/>
        </w:rPr>
        <w:tab/>
        <w:t>2553</w:t>
      </w:r>
    </w:p>
    <w:p w14:paraId="71E2758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 PCell SCell dormancy switch of two FR1 SCells inside active time</w:t>
      </w:r>
      <w:r w:rsidRPr="00BA7E9A">
        <w:rPr>
          <w:noProof/>
        </w:rPr>
        <w:tab/>
        <w:t>2553</w:t>
      </w:r>
    </w:p>
    <w:p w14:paraId="17C47F8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2553</w:t>
      </w:r>
    </w:p>
    <w:p w14:paraId="685C7D9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A.6.5.6.4.2.2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Test Requirements</w:t>
      </w:r>
      <w:r w:rsidRPr="00BA7E9A">
        <w:rPr>
          <w:noProof/>
        </w:rPr>
        <w:tab/>
        <w:t>2560</w:t>
      </w:r>
    </w:p>
    <w:p w14:paraId="3F4BAC4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 xml:space="preserve">Simultaneous </w:t>
      </w:r>
      <w:r w:rsidRPr="00BA7E9A">
        <w:rPr>
          <w:noProof/>
        </w:rPr>
        <w:t xml:space="preserve">RRC-based Active BWP Switch </w:t>
      </w:r>
      <w:r w:rsidRPr="00BA7E9A">
        <w:rPr>
          <w:rFonts w:cs="Arial"/>
          <w:noProof/>
          <w:lang w:val="en-US"/>
        </w:rPr>
        <w:t>on multiple CCs</w:t>
      </w:r>
      <w:r w:rsidRPr="00BA7E9A">
        <w:rPr>
          <w:noProof/>
        </w:rPr>
        <w:tab/>
        <w:t>2560</w:t>
      </w:r>
    </w:p>
    <w:p w14:paraId="551CFB2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NR FR1- NR FR1 DL active BWP switch on multiple CCs </w:t>
      </w:r>
      <w:r w:rsidRPr="00BA7E9A">
        <w:rPr>
          <w:noProof/>
          <w:lang w:val="en-US" w:eastAsia="zh-CN"/>
        </w:rPr>
        <w:t>with</w:t>
      </w:r>
      <w:r w:rsidRPr="00BA7E9A">
        <w:rPr>
          <w:noProof/>
          <w:lang w:val="en-US"/>
        </w:rPr>
        <w:t xml:space="preserve"> non-DRX in </w:t>
      </w:r>
      <w:r w:rsidRPr="00BA7E9A">
        <w:rPr>
          <w:noProof/>
          <w:lang w:val="en-US" w:eastAsia="zh-CN"/>
        </w:rPr>
        <w:t>SA</w:t>
      </w:r>
      <w:r w:rsidRPr="00BA7E9A">
        <w:rPr>
          <w:noProof/>
        </w:rPr>
        <w:tab/>
        <w:t>2560</w:t>
      </w:r>
    </w:p>
    <w:p w14:paraId="53DB0AF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>nterruptions at switching between two uplink carriers</w:t>
      </w:r>
      <w:r w:rsidRPr="00BA7E9A">
        <w:rPr>
          <w:noProof/>
        </w:rPr>
        <w:tab/>
        <w:t>2565</w:t>
      </w:r>
    </w:p>
    <w:p w14:paraId="153F6C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 xml:space="preserve">nterruptions at switching between </w:t>
      </w:r>
      <w:r w:rsidRPr="00BA7E9A">
        <w:rPr>
          <w:noProof/>
          <w:lang w:eastAsia="zh-CN"/>
        </w:rPr>
        <w:t>two uplink carriers in FDD-TDD CA</w:t>
      </w:r>
      <w:r w:rsidRPr="00BA7E9A">
        <w:rPr>
          <w:noProof/>
        </w:rPr>
        <w:tab/>
        <w:t>2565</w:t>
      </w:r>
    </w:p>
    <w:p w14:paraId="3D40EF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2565</w:t>
      </w:r>
    </w:p>
    <w:p w14:paraId="7F3D1D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A.6.5.7.</w:t>
      </w:r>
      <w:r w:rsidRPr="00BA7E9A">
        <w:rPr>
          <w:noProof/>
          <w:snapToGrid w:val="0"/>
          <w:lang w:eastAsia="zh-CN"/>
        </w:rPr>
        <w:t>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2569</w:t>
      </w:r>
    </w:p>
    <w:p w14:paraId="669B421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 xml:space="preserve">nterruptions at switching between </w:t>
      </w:r>
      <w:r w:rsidRPr="00BA7E9A">
        <w:rPr>
          <w:noProof/>
          <w:lang w:eastAsia="zh-CN"/>
        </w:rPr>
        <w:t>two uplink carriers in TDD-TDD CA</w:t>
      </w:r>
      <w:r w:rsidRPr="00BA7E9A">
        <w:rPr>
          <w:noProof/>
        </w:rPr>
        <w:tab/>
        <w:t>2569</w:t>
      </w:r>
    </w:p>
    <w:p w14:paraId="6D440C4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A.6.5.7.2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2569</w:t>
      </w:r>
    </w:p>
    <w:p w14:paraId="6698E7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A.6.5.7.</w:t>
      </w:r>
      <w:r w:rsidRPr="00BA7E9A">
        <w:rPr>
          <w:noProof/>
          <w:snapToGrid w:val="0"/>
          <w:lang w:eastAsia="zh-CN"/>
        </w:rPr>
        <w:t>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2573</w:t>
      </w:r>
    </w:p>
    <w:p w14:paraId="13053B3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</w:t>
      </w:r>
      <w:r w:rsidRPr="00BA7E9A">
        <w:rPr>
          <w:noProof/>
          <w:lang w:eastAsia="zh-CN"/>
        </w:rPr>
        <w:t>A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>nterruptions at switching between two uplink carriers with two transmit antenna connectors</w:t>
      </w:r>
      <w:r w:rsidRPr="00BA7E9A">
        <w:rPr>
          <w:noProof/>
        </w:rPr>
        <w:tab/>
        <w:t>2573</w:t>
      </w:r>
    </w:p>
    <w:p w14:paraId="4ABCC2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A.6.5.7A.1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 xml:space="preserve">nterruptions at switching between </w:t>
      </w:r>
      <w:r w:rsidRPr="00BA7E9A">
        <w:rPr>
          <w:noProof/>
          <w:lang w:eastAsia="zh-CN"/>
        </w:rPr>
        <w:t>two uplink carriers in FDD-TDD CA</w:t>
      </w:r>
      <w:r w:rsidRPr="00BA7E9A">
        <w:rPr>
          <w:noProof/>
        </w:rPr>
        <w:tab/>
        <w:t>2573</w:t>
      </w:r>
    </w:p>
    <w:p w14:paraId="467BEA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A.6.5.7A.1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2573</w:t>
      </w:r>
    </w:p>
    <w:p w14:paraId="1AF04E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A.6.5.7A.</w:t>
      </w:r>
      <w:r w:rsidRPr="00BA7E9A">
        <w:rPr>
          <w:noProof/>
          <w:snapToGrid w:val="0"/>
          <w:lang w:eastAsia="zh-CN"/>
        </w:rPr>
        <w:t>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2577</w:t>
      </w:r>
    </w:p>
    <w:p w14:paraId="0FF9CA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A.6.5.7A.2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 xml:space="preserve">nterruptions at switching between </w:t>
      </w:r>
      <w:r w:rsidRPr="00BA7E9A">
        <w:rPr>
          <w:noProof/>
          <w:lang w:eastAsia="zh-CN"/>
        </w:rPr>
        <w:t>two uplink carriers in TDD-TDD CA</w:t>
      </w:r>
      <w:r w:rsidRPr="00BA7E9A">
        <w:rPr>
          <w:noProof/>
        </w:rPr>
        <w:tab/>
        <w:t>2577</w:t>
      </w:r>
    </w:p>
    <w:p w14:paraId="7CD0DC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A.6.5.7A.2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2577</w:t>
      </w:r>
    </w:p>
    <w:p w14:paraId="7394FB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A.6.5.7A.</w:t>
      </w:r>
      <w:r w:rsidRPr="00BA7E9A">
        <w:rPr>
          <w:noProof/>
          <w:snapToGrid w:val="0"/>
          <w:lang w:eastAsia="zh-CN"/>
        </w:rPr>
        <w:t>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2581</w:t>
      </w:r>
    </w:p>
    <w:p w14:paraId="35867DF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A.6.5.7B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>nterruptions at switching between one uplink band with one transmit antenna connector and one uplink band with two transmit antenna connectors</w:t>
      </w:r>
      <w:r w:rsidRPr="00BA7E9A">
        <w:rPr>
          <w:noProof/>
        </w:rPr>
        <w:tab/>
        <w:t>2581</w:t>
      </w:r>
    </w:p>
    <w:p w14:paraId="039C7B2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A.6.5.7B.1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 xml:space="preserve">nterruptions at switching between </w:t>
      </w:r>
      <w:r w:rsidRPr="00BA7E9A">
        <w:rPr>
          <w:noProof/>
          <w:lang w:eastAsia="zh-CN"/>
        </w:rPr>
        <w:t>two uplink bands in FDD-TDD CA</w:t>
      </w:r>
      <w:r w:rsidRPr="00BA7E9A">
        <w:rPr>
          <w:noProof/>
        </w:rPr>
        <w:tab/>
        <w:t>2581</w:t>
      </w:r>
    </w:p>
    <w:p w14:paraId="252C4C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A.6.5.7B.1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2581</w:t>
      </w:r>
    </w:p>
    <w:p w14:paraId="2F72194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A.6.5.7B.</w:t>
      </w:r>
      <w:r w:rsidRPr="00BA7E9A">
        <w:rPr>
          <w:noProof/>
          <w:snapToGrid w:val="0"/>
          <w:lang w:eastAsia="zh-CN"/>
        </w:rPr>
        <w:t>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2585</w:t>
      </w:r>
    </w:p>
    <w:p w14:paraId="473FCF7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A.6.5.7B.2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 xml:space="preserve">nterruptions at switching between </w:t>
      </w:r>
      <w:r w:rsidRPr="00BA7E9A">
        <w:rPr>
          <w:noProof/>
          <w:lang w:eastAsia="zh-CN"/>
        </w:rPr>
        <w:t>two uplink bands in TDD-TDD CA</w:t>
      </w:r>
      <w:r w:rsidRPr="00BA7E9A">
        <w:rPr>
          <w:noProof/>
        </w:rPr>
        <w:tab/>
        <w:t>2585</w:t>
      </w:r>
    </w:p>
    <w:p w14:paraId="760613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A.6.5.7B.2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2585</w:t>
      </w:r>
    </w:p>
    <w:p w14:paraId="6223C2E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A.6.5.7B.</w:t>
      </w:r>
      <w:r w:rsidRPr="00BA7E9A">
        <w:rPr>
          <w:noProof/>
          <w:snapToGrid w:val="0"/>
          <w:lang w:eastAsia="zh-CN"/>
        </w:rPr>
        <w:t>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2589</w:t>
      </w:r>
    </w:p>
    <w:p w14:paraId="10F8889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A.6.5.7C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DL interruptions at switching between two uplink bands with two transmit antenna connectors</w:t>
      </w:r>
      <w:r w:rsidRPr="00BA7E9A">
        <w:rPr>
          <w:noProof/>
        </w:rPr>
        <w:tab/>
        <w:t>2589</w:t>
      </w:r>
    </w:p>
    <w:p w14:paraId="299BA6B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A.6.5.7C.1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 xml:space="preserve">nterruptions at switching between </w:t>
      </w:r>
      <w:r w:rsidRPr="00BA7E9A">
        <w:rPr>
          <w:noProof/>
          <w:lang w:eastAsia="zh-CN"/>
        </w:rPr>
        <w:t>two uplink bands with two transmit antenna connectors in FDD-TDD CA</w:t>
      </w:r>
      <w:r w:rsidRPr="00BA7E9A">
        <w:rPr>
          <w:noProof/>
        </w:rPr>
        <w:tab/>
        <w:t>2589</w:t>
      </w:r>
    </w:p>
    <w:p w14:paraId="5357D9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A.6.5.7C.1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2589</w:t>
      </w:r>
    </w:p>
    <w:p w14:paraId="6C47A7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A.6.5.7C.1</w:t>
      </w:r>
      <w:r w:rsidRPr="00BA7E9A">
        <w:rPr>
          <w:noProof/>
          <w:snapToGrid w:val="0"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2593</w:t>
      </w:r>
    </w:p>
    <w:p w14:paraId="13F992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A.6.5.7C.2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DL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 xml:space="preserve">nterruptions at switching between </w:t>
      </w:r>
      <w:r w:rsidRPr="00BA7E9A">
        <w:rPr>
          <w:noProof/>
          <w:lang w:eastAsia="zh-CN"/>
        </w:rPr>
        <w:t>two uplink bands with two transmit antenna connectors in TDD-TDD CA</w:t>
      </w:r>
      <w:r w:rsidRPr="00BA7E9A">
        <w:rPr>
          <w:noProof/>
        </w:rPr>
        <w:tab/>
        <w:t>2594</w:t>
      </w:r>
    </w:p>
    <w:p w14:paraId="68634D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A.6.5.7C.2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2594</w:t>
      </w:r>
    </w:p>
    <w:p w14:paraId="448F4B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A.6.5.7C.2</w:t>
      </w:r>
      <w:r w:rsidRPr="00BA7E9A">
        <w:rPr>
          <w:noProof/>
          <w:snapToGrid w:val="0"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2598</w:t>
      </w:r>
    </w:p>
    <w:p w14:paraId="4844EA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</w:t>
      </w:r>
      <w:r w:rsidRPr="00BA7E9A">
        <w:rPr>
          <w:noProof/>
          <w:lang w:eastAsia="zh-CN"/>
        </w:rPr>
        <w:t>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</w:t>
      </w:r>
      <w:r w:rsidRPr="00BA7E9A">
        <w:rPr>
          <w:noProof/>
        </w:rPr>
        <w:tab/>
        <w:t>2599</w:t>
      </w:r>
    </w:p>
    <w:p w14:paraId="16D8837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 on PCell in FR1 in non-DRX</w:t>
      </w:r>
      <w:r w:rsidRPr="00BA7E9A">
        <w:rPr>
          <w:noProof/>
        </w:rPr>
        <w:tab/>
        <w:t>2599</w:t>
      </w:r>
    </w:p>
    <w:p w14:paraId="0B38FC4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2599</w:t>
      </w:r>
    </w:p>
    <w:p w14:paraId="2433B7B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2603</w:t>
      </w:r>
    </w:p>
    <w:p w14:paraId="6F1AD11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</w:t>
      </w:r>
      <w:r w:rsidRPr="00BA7E9A">
        <w:rPr>
          <w:noProof/>
          <w:lang w:val="en-US" w:eastAsia="zh-CN"/>
        </w:rPr>
        <w:t>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Pathloss reference signal switching delay</w:t>
      </w:r>
      <w:r w:rsidRPr="00BA7E9A">
        <w:rPr>
          <w:noProof/>
        </w:rPr>
        <w:tab/>
        <w:t>2603</w:t>
      </w:r>
    </w:p>
    <w:p w14:paraId="72D4971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</w:t>
      </w:r>
      <w:r w:rsidRPr="00BA7E9A">
        <w:rPr>
          <w:noProof/>
          <w:lang w:val="en-US" w:eastAsia="zh-CN"/>
        </w:rPr>
        <w:t>9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pathloss reference signal switch delay</w:t>
      </w:r>
      <w:r w:rsidRPr="00BA7E9A">
        <w:rPr>
          <w:noProof/>
        </w:rPr>
        <w:tab/>
        <w:t>2603</w:t>
      </w:r>
    </w:p>
    <w:p w14:paraId="60B4C2C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</w:t>
      </w:r>
      <w:r w:rsidRPr="00BA7E9A">
        <w:rPr>
          <w:noProof/>
          <w:lang w:val="en-US" w:eastAsia="zh-CN"/>
        </w:rPr>
        <w:t>9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2603</w:t>
      </w:r>
    </w:p>
    <w:p w14:paraId="11A1A8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A.6.5.</w:t>
      </w:r>
      <w:r w:rsidRPr="00BA7E9A">
        <w:rPr>
          <w:noProof/>
          <w:lang w:val="en-US" w:eastAsia="zh-CN"/>
        </w:rPr>
        <w:t>9</w:t>
      </w:r>
      <w:r w:rsidRPr="00BA7E9A">
        <w:rPr>
          <w:noProof/>
        </w:rPr>
        <w:t>.1.</w:t>
      </w:r>
      <w:r w:rsidRPr="00BA7E9A">
        <w:rPr>
          <w:noProof/>
          <w:lang w:val="en-US"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2606</w:t>
      </w:r>
    </w:p>
    <w:p w14:paraId="01BED78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2607</w:t>
      </w:r>
    </w:p>
    <w:p w14:paraId="115EA9C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2607</w:t>
      </w:r>
    </w:p>
    <w:p w14:paraId="77A36A4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without gap under non-DRX</w:t>
      </w:r>
      <w:r w:rsidRPr="00BA7E9A">
        <w:rPr>
          <w:noProof/>
        </w:rPr>
        <w:tab/>
        <w:t>2607</w:t>
      </w:r>
    </w:p>
    <w:p w14:paraId="5330AE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2607</w:t>
      </w:r>
    </w:p>
    <w:p w14:paraId="0D9168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2607</w:t>
      </w:r>
    </w:p>
    <w:p w14:paraId="1E6329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2611</w:t>
      </w:r>
    </w:p>
    <w:p w14:paraId="5D4A70B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without gap under DRX</w:t>
      </w:r>
      <w:r w:rsidRPr="00BA7E9A">
        <w:rPr>
          <w:noProof/>
        </w:rPr>
        <w:tab/>
        <w:t>2611</w:t>
      </w:r>
    </w:p>
    <w:p w14:paraId="0BD3A7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2611</w:t>
      </w:r>
    </w:p>
    <w:p w14:paraId="51CEA7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2611</w:t>
      </w:r>
    </w:p>
    <w:p w14:paraId="0000BCA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2615</w:t>
      </w:r>
    </w:p>
    <w:p w14:paraId="37530AB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per-UE gaps under non-DRX</w:t>
      </w:r>
      <w:r w:rsidRPr="00BA7E9A">
        <w:rPr>
          <w:noProof/>
        </w:rPr>
        <w:tab/>
        <w:t>2615</w:t>
      </w:r>
    </w:p>
    <w:p w14:paraId="07D009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2615</w:t>
      </w:r>
    </w:p>
    <w:p w14:paraId="53025E7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2615</w:t>
      </w:r>
    </w:p>
    <w:p w14:paraId="1CEDCB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2619</w:t>
      </w:r>
    </w:p>
    <w:p w14:paraId="69AE4F2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per-UE gaps under DRX</w:t>
      </w:r>
      <w:r w:rsidRPr="00BA7E9A">
        <w:rPr>
          <w:noProof/>
        </w:rPr>
        <w:tab/>
        <w:t>2619</w:t>
      </w:r>
    </w:p>
    <w:p w14:paraId="5F1F73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2619</w:t>
      </w:r>
    </w:p>
    <w:p w14:paraId="549216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2619</w:t>
      </w:r>
    </w:p>
    <w:p w14:paraId="038782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2623</w:t>
      </w:r>
    </w:p>
    <w:p w14:paraId="00B0FAF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without gap under non-DRX with SSB index reading</w:t>
      </w:r>
      <w:r w:rsidRPr="00BA7E9A">
        <w:rPr>
          <w:noProof/>
        </w:rPr>
        <w:tab/>
        <w:t>2623</w:t>
      </w:r>
    </w:p>
    <w:p w14:paraId="209894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2623</w:t>
      </w:r>
    </w:p>
    <w:p w14:paraId="187555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2623</w:t>
      </w:r>
    </w:p>
    <w:p w14:paraId="68516E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2625</w:t>
      </w:r>
    </w:p>
    <w:p w14:paraId="16FAFB3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per-UE gaps under non-DRX with SSB index reading</w:t>
      </w:r>
      <w:r w:rsidRPr="00BA7E9A">
        <w:rPr>
          <w:noProof/>
        </w:rPr>
        <w:tab/>
        <w:t>2626</w:t>
      </w:r>
    </w:p>
    <w:p w14:paraId="358320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2626</w:t>
      </w:r>
    </w:p>
    <w:p w14:paraId="028B539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2626</w:t>
      </w:r>
    </w:p>
    <w:p w14:paraId="3611AC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2627</w:t>
      </w:r>
    </w:p>
    <w:p w14:paraId="5F2301D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under DRX</w:t>
      </w:r>
      <w:r w:rsidRPr="00BA7E9A">
        <w:rPr>
          <w:noProof/>
        </w:rPr>
        <w:t xml:space="preserve"> </w:t>
      </w:r>
      <w:r w:rsidRPr="00BA7E9A">
        <w:rPr>
          <w:noProof/>
          <w:snapToGrid w:val="0"/>
        </w:rPr>
        <w:t>for UE configured with highSpeedMeasFlag-r16</w:t>
      </w:r>
      <w:r w:rsidRPr="00BA7E9A">
        <w:rPr>
          <w:noProof/>
        </w:rPr>
        <w:tab/>
        <w:t>2628</w:t>
      </w:r>
    </w:p>
    <w:p w14:paraId="5D0AA9D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2628</w:t>
      </w:r>
    </w:p>
    <w:p w14:paraId="7D2265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2628</w:t>
      </w:r>
    </w:p>
    <w:p w14:paraId="2BAD70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2632</w:t>
      </w:r>
    </w:p>
    <w:p w14:paraId="37D2B5C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without gap under DRX</w:t>
      </w:r>
      <w:r w:rsidRPr="00BA7E9A">
        <w:rPr>
          <w:rFonts w:cs="v4.2.0"/>
          <w:noProof/>
        </w:rPr>
        <w:t xml:space="preserve"> for UE configured with highSpeedMeasCA-Scell-r17</w:t>
      </w:r>
      <w:r w:rsidRPr="00BA7E9A">
        <w:rPr>
          <w:noProof/>
        </w:rPr>
        <w:tab/>
        <w:t>2632</w:t>
      </w:r>
    </w:p>
    <w:p w14:paraId="299460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2632</w:t>
      </w:r>
    </w:p>
    <w:p w14:paraId="3C3A39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2632</w:t>
      </w:r>
    </w:p>
    <w:p w14:paraId="20B8C7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2636</w:t>
      </w:r>
    </w:p>
    <w:p w14:paraId="6BC9BA2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A.6.6.2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2636</w:t>
      </w:r>
    </w:p>
    <w:p w14:paraId="34F88A9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without SSB time index detection when DRX is not used</w:t>
      </w:r>
      <w:r w:rsidRPr="00BA7E9A">
        <w:rPr>
          <w:noProof/>
        </w:rPr>
        <w:tab/>
        <w:t>2636</w:t>
      </w:r>
    </w:p>
    <w:p w14:paraId="3DEABED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2636</w:t>
      </w:r>
    </w:p>
    <w:p w14:paraId="71A735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2640</w:t>
      </w:r>
    </w:p>
    <w:p w14:paraId="36BF974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without SSB time index detection when DRX is used</w:t>
      </w:r>
      <w:r w:rsidRPr="00BA7E9A">
        <w:rPr>
          <w:noProof/>
        </w:rPr>
        <w:tab/>
        <w:t>2640</w:t>
      </w:r>
    </w:p>
    <w:p w14:paraId="6F1B6C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2640</w:t>
      </w:r>
    </w:p>
    <w:p w14:paraId="0A152E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2644</w:t>
      </w:r>
    </w:p>
    <w:p w14:paraId="69AB1D6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2645</w:t>
      </w:r>
    </w:p>
    <w:p w14:paraId="64949B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2645</w:t>
      </w:r>
    </w:p>
    <w:p w14:paraId="342D43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 SSB time index detection when DRX is not used</w:t>
      </w:r>
      <w:r w:rsidRPr="00BA7E9A">
        <w:rPr>
          <w:noProof/>
        </w:rPr>
        <w:tab/>
        <w:t>2645</w:t>
      </w:r>
    </w:p>
    <w:p w14:paraId="4788747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2645</w:t>
      </w:r>
    </w:p>
    <w:p w14:paraId="58E8F8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2649</w:t>
      </w:r>
    </w:p>
    <w:p w14:paraId="7C936A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 SSB time index detection when DRX is used</w:t>
      </w:r>
      <w:r w:rsidRPr="00BA7E9A">
        <w:rPr>
          <w:noProof/>
        </w:rPr>
        <w:tab/>
        <w:t>2649</w:t>
      </w:r>
    </w:p>
    <w:p w14:paraId="3E6B61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2649</w:t>
      </w:r>
    </w:p>
    <w:p w14:paraId="388210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2653</w:t>
      </w:r>
    </w:p>
    <w:p w14:paraId="70BC62C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2653</w:t>
      </w:r>
    </w:p>
    <w:p w14:paraId="0625AB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2653</w:t>
      </w:r>
    </w:p>
    <w:p w14:paraId="6E3BE2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with additional mandatory gap pattern</w:t>
      </w:r>
      <w:r w:rsidRPr="00BA7E9A">
        <w:rPr>
          <w:noProof/>
        </w:rPr>
        <w:tab/>
        <w:t>2653</w:t>
      </w:r>
    </w:p>
    <w:p w14:paraId="0A6D80A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2653</w:t>
      </w:r>
    </w:p>
    <w:p w14:paraId="25EE32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2657</w:t>
      </w:r>
    </w:p>
    <w:p w14:paraId="3E18424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when DRX is used</w:t>
      </w:r>
      <w:r w:rsidRPr="00BA7E9A">
        <w:rPr>
          <w:noProof/>
        </w:rPr>
        <w:tab/>
        <w:t>2657</w:t>
      </w:r>
    </w:p>
    <w:p w14:paraId="43B322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2657</w:t>
      </w:r>
    </w:p>
    <w:p w14:paraId="4A3A26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2661</w:t>
      </w:r>
    </w:p>
    <w:p w14:paraId="33EB5D7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without SSB time index detection when DRX is used for UE configured with highSpeedMeasInterFreq-r17</w:t>
      </w:r>
      <w:r w:rsidRPr="00BA7E9A">
        <w:rPr>
          <w:noProof/>
        </w:rPr>
        <w:tab/>
        <w:t>2665</w:t>
      </w:r>
    </w:p>
    <w:p w14:paraId="676E9B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2665</w:t>
      </w:r>
    </w:p>
    <w:p w14:paraId="193DC60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2669</w:t>
      </w:r>
    </w:p>
    <w:p w14:paraId="71E3427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Measurements</w:t>
      </w:r>
      <w:r w:rsidRPr="00BA7E9A">
        <w:rPr>
          <w:noProof/>
        </w:rPr>
        <w:tab/>
        <w:t>2669</w:t>
      </w:r>
    </w:p>
    <w:p w14:paraId="3679274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NR - E-UTRAN event-triggered reporting in non-DRX in FR1</w:t>
      </w:r>
      <w:r w:rsidRPr="00BA7E9A">
        <w:rPr>
          <w:noProof/>
        </w:rPr>
        <w:tab/>
        <w:t>2669</w:t>
      </w:r>
    </w:p>
    <w:p w14:paraId="60E549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2669</w:t>
      </w:r>
    </w:p>
    <w:p w14:paraId="57390B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2675</w:t>
      </w:r>
    </w:p>
    <w:p w14:paraId="427163A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NR - E-UTRAN event-triggered reporting in DRX in FR1</w:t>
      </w:r>
      <w:r w:rsidRPr="00BA7E9A">
        <w:rPr>
          <w:noProof/>
        </w:rPr>
        <w:tab/>
        <w:t>2675</w:t>
      </w:r>
    </w:p>
    <w:p w14:paraId="1308C9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2675</w:t>
      </w:r>
    </w:p>
    <w:p w14:paraId="5326E01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2682</w:t>
      </w:r>
    </w:p>
    <w:p w14:paraId="156F626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A.6.6.3.3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SA NR - E-UTRAN event-triggered reporting in DRX in FR1 </w:t>
      </w:r>
      <w:r w:rsidRPr="00BA7E9A">
        <w:rPr>
          <w:noProof/>
          <w:snapToGrid w:val="0"/>
        </w:rPr>
        <w:t>for UE configured with highSpeedMeasFlag-r16</w:t>
      </w:r>
      <w:r w:rsidRPr="00BA7E9A">
        <w:rPr>
          <w:noProof/>
        </w:rPr>
        <w:tab/>
        <w:t>2682</w:t>
      </w:r>
    </w:p>
    <w:p w14:paraId="6D1E6B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2682</w:t>
      </w:r>
    </w:p>
    <w:p w14:paraId="43043B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2687</w:t>
      </w:r>
    </w:p>
    <w:p w14:paraId="147810D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2687</w:t>
      </w:r>
    </w:p>
    <w:p w14:paraId="5D2B570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not used</w:t>
      </w:r>
      <w:r w:rsidRPr="00BA7E9A">
        <w:rPr>
          <w:noProof/>
        </w:rPr>
        <w:tab/>
        <w:t>2687</w:t>
      </w:r>
    </w:p>
    <w:p w14:paraId="62B7A87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2687</w:t>
      </w:r>
    </w:p>
    <w:p w14:paraId="3AC620F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2688</w:t>
      </w:r>
    </w:p>
    <w:p w14:paraId="5DEC62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2691</w:t>
      </w:r>
    </w:p>
    <w:p w14:paraId="5082110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used</w:t>
      </w:r>
      <w:r w:rsidRPr="00BA7E9A">
        <w:rPr>
          <w:noProof/>
        </w:rPr>
        <w:tab/>
        <w:t>2691</w:t>
      </w:r>
    </w:p>
    <w:p w14:paraId="28D358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2691</w:t>
      </w:r>
    </w:p>
    <w:p w14:paraId="4F02EA4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2692</w:t>
      </w:r>
    </w:p>
    <w:p w14:paraId="3DE32B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2695</w:t>
      </w:r>
    </w:p>
    <w:p w14:paraId="4EF813A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not used</w:t>
      </w:r>
      <w:r w:rsidRPr="00BA7E9A">
        <w:rPr>
          <w:noProof/>
        </w:rPr>
        <w:tab/>
        <w:t>2695</w:t>
      </w:r>
    </w:p>
    <w:p w14:paraId="1E15C2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2695</w:t>
      </w:r>
    </w:p>
    <w:p w14:paraId="43E319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2696</w:t>
      </w:r>
    </w:p>
    <w:p w14:paraId="7A5D8C3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2699</w:t>
      </w:r>
    </w:p>
    <w:p w14:paraId="71D90FE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used</w:t>
      </w:r>
      <w:r w:rsidRPr="00BA7E9A">
        <w:rPr>
          <w:noProof/>
        </w:rPr>
        <w:tab/>
        <w:t>2699</w:t>
      </w:r>
    </w:p>
    <w:p w14:paraId="2F44809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2699</w:t>
      </w:r>
    </w:p>
    <w:p w14:paraId="7206E39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2700</w:t>
      </w:r>
    </w:p>
    <w:p w14:paraId="0D553E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2703</w:t>
      </w:r>
    </w:p>
    <w:p w14:paraId="1A4760F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SSB based L1-RSRP measurement when DRX is used for UE configured with </w:t>
      </w:r>
      <w:r w:rsidRPr="00BA7E9A">
        <w:rPr>
          <w:i/>
          <w:iCs/>
          <w:noProof/>
          <w:snapToGrid w:val="0"/>
        </w:rPr>
        <w:t>highSpeedMeasFlag-r16</w:t>
      </w:r>
      <w:r w:rsidRPr="00BA7E9A">
        <w:rPr>
          <w:noProof/>
        </w:rPr>
        <w:tab/>
        <w:t>2703</w:t>
      </w:r>
    </w:p>
    <w:p w14:paraId="3F5FA7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2703</w:t>
      </w:r>
    </w:p>
    <w:p w14:paraId="539722A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2704</w:t>
      </w:r>
    </w:p>
    <w:p w14:paraId="6818AD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2707</w:t>
      </w:r>
    </w:p>
    <w:p w14:paraId="15C1B26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A.6.6.4.6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Inter-cell SSB based L1-RSRP measurements on FR1 PCell when DRX is used</w:t>
      </w:r>
      <w:r w:rsidRPr="00BA7E9A">
        <w:rPr>
          <w:noProof/>
        </w:rPr>
        <w:tab/>
        <w:t>2707</w:t>
      </w:r>
    </w:p>
    <w:p w14:paraId="42E696D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A.6.6.4.6.1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2707</w:t>
      </w:r>
    </w:p>
    <w:p w14:paraId="233502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2708</w:t>
      </w:r>
    </w:p>
    <w:p w14:paraId="43A73D0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A.6.6.4.6.3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2711</w:t>
      </w:r>
    </w:p>
    <w:p w14:paraId="01DC768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UTRAN FDD measurements</w:t>
      </w:r>
      <w:r w:rsidRPr="00BA7E9A">
        <w:rPr>
          <w:noProof/>
        </w:rPr>
        <w:tab/>
        <w:t>2712</w:t>
      </w:r>
    </w:p>
    <w:p w14:paraId="01BBFC1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NR - UTRAN FDD event-triggered reporting in non-DRX in FR1</w:t>
      </w:r>
      <w:r w:rsidRPr="00BA7E9A">
        <w:rPr>
          <w:noProof/>
        </w:rPr>
        <w:tab/>
        <w:t>2712</w:t>
      </w:r>
    </w:p>
    <w:p w14:paraId="23C329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2712</w:t>
      </w:r>
    </w:p>
    <w:p w14:paraId="112A11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2715</w:t>
      </w:r>
    </w:p>
    <w:p w14:paraId="15FC5D4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CLI measurements</w:t>
      </w:r>
      <w:r w:rsidRPr="00BA7E9A">
        <w:rPr>
          <w:noProof/>
        </w:rPr>
        <w:tab/>
        <w:t>2715</w:t>
      </w:r>
    </w:p>
    <w:p w14:paraId="0D920D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SRS-RSRP measurement with DRX</w:t>
      </w:r>
      <w:r w:rsidRPr="00BA7E9A">
        <w:rPr>
          <w:noProof/>
        </w:rPr>
        <w:tab/>
        <w:t>2715</w:t>
      </w:r>
    </w:p>
    <w:p w14:paraId="371A23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2715</w:t>
      </w:r>
    </w:p>
    <w:p w14:paraId="00C19D1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2716</w:t>
      </w:r>
    </w:p>
    <w:p w14:paraId="1EB49D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2719</w:t>
      </w:r>
    </w:p>
    <w:p w14:paraId="11FF948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CLI-RSSI measurement with DRX</w:t>
      </w:r>
      <w:r w:rsidRPr="00BA7E9A">
        <w:rPr>
          <w:noProof/>
        </w:rPr>
        <w:tab/>
        <w:t>2719</w:t>
      </w:r>
    </w:p>
    <w:p w14:paraId="14F2E7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2719</w:t>
      </w:r>
    </w:p>
    <w:p w14:paraId="45AA44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2720</w:t>
      </w:r>
    </w:p>
    <w:p w14:paraId="3015F2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2722</w:t>
      </w:r>
    </w:p>
    <w:p w14:paraId="54FECC7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measurements with autonomous gaps</w:t>
      </w:r>
      <w:r w:rsidRPr="00BA7E9A">
        <w:rPr>
          <w:noProof/>
        </w:rPr>
        <w:tab/>
        <w:t>2722</w:t>
      </w:r>
    </w:p>
    <w:p w14:paraId="4DF701C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CGI identification of NR neighbor cell in FR1</w:t>
      </w:r>
      <w:r w:rsidRPr="00BA7E9A">
        <w:rPr>
          <w:noProof/>
        </w:rPr>
        <w:tab/>
        <w:t>2722</w:t>
      </w:r>
    </w:p>
    <w:p w14:paraId="180BA4C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2722</w:t>
      </w:r>
    </w:p>
    <w:p w14:paraId="11BE3C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2722</w:t>
      </w:r>
    </w:p>
    <w:p w14:paraId="4A17F6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A.6.6.7.1.3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2725</w:t>
      </w:r>
    </w:p>
    <w:p w14:paraId="146A79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Identification of a new CGI of inter-RAT E-UTRA cell </w:t>
      </w:r>
      <w:r w:rsidRPr="00BA7E9A">
        <w:rPr>
          <w:noProof/>
          <w:snapToGrid w:val="0"/>
          <w:lang w:eastAsia="zh-CN"/>
        </w:rPr>
        <w:t>using</w:t>
      </w:r>
      <w:r w:rsidRPr="00BA7E9A">
        <w:rPr>
          <w:noProof/>
          <w:snapToGrid w:val="0"/>
        </w:rPr>
        <w:t xml:space="preserve"> autonomous gaps in NR SA</w:t>
      </w:r>
      <w:r w:rsidRPr="00BA7E9A">
        <w:rPr>
          <w:noProof/>
        </w:rPr>
        <w:tab/>
        <w:t>2725</w:t>
      </w:r>
    </w:p>
    <w:p w14:paraId="53CDF6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2725</w:t>
      </w:r>
    </w:p>
    <w:p w14:paraId="1F716D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2728</w:t>
      </w:r>
    </w:p>
    <w:p w14:paraId="5D8C7DB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measurement for beam reporting</w:t>
      </w:r>
      <w:r w:rsidRPr="00BA7E9A">
        <w:rPr>
          <w:noProof/>
        </w:rPr>
        <w:tab/>
        <w:t>2729</w:t>
      </w:r>
    </w:p>
    <w:p w14:paraId="71C0F32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SSB based CMR and dedicated IMR when DRX is not used</w:t>
      </w:r>
      <w:r w:rsidRPr="00BA7E9A">
        <w:rPr>
          <w:noProof/>
        </w:rPr>
        <w:tab/>
        <w:t>2731</w:t>
      </w:r>
    </w:p>
    <w:p w14:paraId="123D3F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2731</w:t>
      </w:r>
    </w:p>
    <w:p w14:paraId="52BA79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2731</w:t>
      </w:r>
    </w:p>
    <w:p w14:paraId="56DBC4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A.6.6.8.2.3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2735</w:t>
      </w:r>
    </w:p>
    <w:p w14:paraId="481077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A.6.6.8.</w:t>
      </w:r>
      <w:r w:rsidRPr="00BA7E9A">
        <w:rPr>
          <w:noProof/>
          <w:snapToGrid w:val="0"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L1-SINR measurement </w:t>
      </w:r>
      <w:r w:rsidRPr="00BA7E9A">
        <w:rPr>
          <w:noProof/>
          <w:snapToGrid w:val="0"/>
          <w:lang w:eastAsia="zh-CN"/>
        </w:rPr>
        <w:t xml:space="preserve">with </w:t>
      </w:r>
      <w:r w:rsidRPr="00BA7E9A">
        <w:rPr>
          <w:noProof/>
          <w:snapToGrid w:val="0"/>
        </w:rPr>
        <w:t>CSI-RS based CMR and dedicated IMR configured when DRX is not used</w:t>
      </w:r>
      <w:r w:rsidRPr="00BA7E9A">
        <w:rPr>
          <w:noProof/>
        </w:rPr>
        <w:tab/>
        <w:t>2735</w:t>
      </w:r>
    </w:p>
    <w:p w14:paraId="3AC30D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2735</w:t>
      </w:r>
    </w:p>
    <w:p w14:paraId="67EBE2D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A.6.6.8.3.2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2736</w:t>
      </w:r>
    </w:p>
    <w:p w14:paraId="5F694A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A.6.6.8.3.3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2738</w:t>
      </w:r>
    </w:p>
    <w:p w14:paraId="6566D93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Idle Mode CA/DC Measurements</w:t>
      </w:r>
      <w:r w:rsidRPr="00BA7E9A">
        <w:rPr>
          <w:noProof/>
        </w:rPr>
        <w:tab/>
        <w:t>2738</w:t>
      </w:r>
    </w:p>
    <w:p w14:paraId="35A7BE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Idle mode CA/DC measurement for FR1</w:t>
      </w:r>
      <w:r w:rsidRPr="00BA7E9A">
        <w:rPr>
          <w:noProof/>
        </w:rPr>
        <w:tab/>
        <w:t>2738</w:t>
      </w:r>
    </w:p>
    <w:p w14:paraId="7F41B60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2738</w:t>
      </w:r>
    </w:p>
    <w:p w14:paraId="16F07D7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2745</w:t>
      </w:r>
    </w:p>
    <w:p w14:paraId="2308FE5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CSI-RS based i</w:t>
      </w:r>
      <w:r w:rsidRPr="00BA7E9A">
        <w:rPr>
          <w:noProof/>
        </w:rPr>
        <w:t>ntra-frequency Measurements</w:t>
      </w:r>
      <w:r w:rsidRPr="00BA7E9A">
        <w:rPr>
          <w:noProof/>
        </w:rPr>
        <w:tab/>
        <w:t>2745</w:t>
      </w:r>
    </w:p>
    <w:p w14:paraId="2B12227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without gap under non-DRX</w:t>
      </w:r>
      <w:r w:rsidRPr="00BA7E9A">
        <w:rPr>
          <w:noProof/>
        </w:rPr>
        <w:tab/>
        <w:t>2745</w:t>
      </w:r>
    </w:p>
    <w:p w14:paraId="71C1781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2745</w:t>
      </w:r>
    </w:p>
    <w:p w14:paraId="2629C98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A.6.6.10.1.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2748</w:t>
      </w:r>
    </w:p>
    <w:p w14:paraId="2C25F7F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CSI-RS based i</w:t>
      </w:r>
      <w:r w:rsidRPr="00BA7E9A">
        <w:rPr>
          <w:noProof/>
        </w:rPr>
        <w:t>nter-frequency Measurements</w:t>
      </w:r>
      <w:r w:rsidRPr="00BA7E9A">
        <w:rPr>
          <w:noProof/>
        </w:rPr>
        <w:tab/>
        <w:t>2748</w:t>
      </w:r>
    </w:p>
    <w:p w14:paraId="47A6C5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gap under DRX</w:t>
      </w:r>
      <w:r w:rsidRPr="00BA7E9A">
        <w:rPr>
          <w:noProof/>
        </w:rPr>
        <w:tab/>
        <w:t>2748</w:t>
      </w:r>
    </w:p>
    <w:p w14:paraId="63F1BD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2748</w:t>
      </w:r>
    </w:p>
    <w:p w14:paraId="4BF5E60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2752</w:t>
      </w:r>
    </w:p>
    <w:p w14:paraId="3385EFE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2752</w:t>
      </w:r>
    </w:p>
    <w:p w14:paraId="345189E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for single positioning frequency layer in FR1 SA</w:t>
      </w:r>
      <w:r w:rsidRPr="00BA7E9A">
        <w:rPr>
          <w:noProof/>
        </w:rPr>
        <w:tab/>
        <w:t>2752</w:t>
      </w:r>
    </w:p>
    <w:p w14:paraId="3724F92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2752</w:t>
      </w:r>
    </w:p>
    <w:p w14:paraId="20762B0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2759</w:t>
      </w:r>
    </w:p>
    <w:p w14:paraId="705D5C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for dual positioning frequency layers in FR1 SA</w:t>
      </w:r>
      <w:r w:rsidRPr="00BA7E9A">
        <w:rPr>
          <w:noProof/>
        </w:rPr>
        <w:tab/>
        <w:t>2760</w:t>
      </w:r>
    </w:p>
    <w:p w14:paraId="48AB99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2760</w:t>
      </w:r>
    </w:p>
    <w:p w14:paraId="7A1EF4E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2766</w:t>
      </w:r>
    </w:p>
    <w:p w14:paraId="10A577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for single positioning frequency layer with reduced number of samples in FR1 SA</w:t>
      </w:r>
      <w:r w:rsidRPr="00BA7E9A">
        <w:rPr>
          <w:noProof/>
        </w:rPr>
        <w:tab/>
        <w:t>2766</w:t>
      </w:r>
    </w:p>
    <w:p w14:paraId="36D86F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2766</w:t>
      </w:r>
    </w:p>
    <w:p w14:paraId="283790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2772</w:t>
      </w:r>
    </w:p>
    <w:p w14:paraId="76A1DCB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for single positioning frequency layer in FR1 SA without measurement gap</w:t>
      </w:r>
      <w:r w:rsidRPr="00BA7E9A">
        <w:rPr>
          <w:noProof/>
        </w:rPr>
        <w:tab/>
        <w:t>2772</w:t>
      </w:r>
    </w:p>
    <w:p w14:paraId="3A9C58C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2772</w:t>
      </w:r>
    </w:p>
    <w:p w14:paraId="1B079C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2776</w:t>
      </w:r>
    </w:p>
    <w:p w14:paraId="0E1AD0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6.12.</w:t>
      </w:r>
      <w:r w:rsidRPr="00BA7E9A">
        <w:rPr>
          <w:noProof/>
        </w:rPr>
        <w:t>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for single positioning frequency layer in FR1 SA in RRC_CONNECTED state with Rx TEG</w:t>
      </w:r>
      <w:r w:rsidRPr="00BA7E9A">
        <w:rPr>
          <w:noProof/>
        </w:rPr>
        <w:tab/>
        <w:t>2777</w:t>
      </w:r>
    </w:p>
    <w:p w14:paraId="35C3CA9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2777</w:t>
      </w:r>
    </w:p>
    <w:p w14:paraId="333F217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6.12</w:t>
      </w:r>
      <w:r w:rsidRPr="00BA7E9A">
        <w:rPr>
          <w:noProof/>
        </w:rPr>
        <w:t>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2781</w:t>
      </w:r>
    </w:p>
    <w:p w14:paraId="17F30D8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 measurements</w:t>
      </w:r>
      <w:r w:rsidRPr="00BA7E9A">
        <w:rPr>
          <w:noProof/>
        </w:rPr>
        <w:tab/>
        <w:t>2781</w:t>
      </w:r>
    </w:p>
    <w:p w14:paraId="625A91D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PRS-RSRP reporting delay test case for single positioning frequency layer</w:t>
      </w:r>
      <w:r w:rsidRPr="00BA7E9A">
        <w:rPr>
          <w:noProof/>
        </w:rPr>
        <w:tab/>
        <w:t>2781</w:t>
      </w:r>
    </w:p>
    <w:p w14:paraId="479AB0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2781</w:t>
      </w:r>
    </w:p>
    <w:p w14:paraId="146CBA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2785</w:t>
      </w:r>
    </w:p>
    <w:p w14:paraId="2A4ADE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PRS-RSRP reporting delay test case for dual positioning frequency layer</w:t>
      </w:r>
      <w:r w:rsidRPr="00BA7E9A">
        <w:rPr>
          <w:noProof/>
        </w:rPr>
        <w:tab/>
        <w:t>2785</w:t>
      </w:r>
    </w:p>
    <w:p w14:paraId="154A73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2785</w:t>
      </w:r>
    </w:p>
    <w:p w14:paraId="64432F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2789</w:t>
      </w:r>
    </w:p>
    <w:p w14:paraId="007587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A.6.6.13.3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 xml:space="preserve">PRS-RSRP reporting delay test case for </w:t>
      </w:r>
      <w:r w:rsidRPr="00BA7E9A">
        <w:rPr>
          <w:rFonts w:eastAsiaTheme="minorEastAsia"/>
          <w:noProof/>
          <w:snapToGrid w:val="0"/>
          <w:lang w:eastAsia="zh-CN"/>
        </w:rPr>
        <w:t>reduced number of samples</w:t>
      </w:r>
      <w:r w:rsidRPr="00BA7E9A">
        <w:rPr>
          <w:noProof/>
        </w:rPr>
        <w:tab/>
        <w:t>2789</w:t>
      </w:r>
    </w:p>
    <w:p w14:paraId="37DFBF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2789</w:t>
      </w:r>
    </w:p>
    <w:p w14:paraId="1DC3EB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2793</w:t>
      </w:r>
    </w:p>
    <w:p w14:paraId="002E4EB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A.6.6.13.4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>PRS-RSRP reporting delay test case for single positioning frequency layer outside MG</w:t>
      </w:r>
      <w:r w:rsidRPr="00BA7E9A">
        <w:rPr>
          <w:noProof/>
        </w:rPr>
        <w:tab/>
        <w:t>2793</w:t>
      </w:r>
    </w:p>
    <w:p w14:paraId="0B8D90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2793</w:t>
      </w:r>
    </w:p>
    <w:p w14:paraId="50F9D52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2797</w:t>
      </w:r>
    </w:p>
    <w:p w14:paraId="1B7333F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 for single positioning frequency layer in FR1 SA</w:t>
      </w:r>
      <w:r w:rsidRPr="00BA7E9A">
        <w:rPr>
          <w:noProof/>
        </w:rPr>
        <w:tab/>
        <w:t>2797</w:t>
      </w:r>
    </w:p>
    <w:p w14:paraId="2D9D70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2797</w:t>
      </w:r>
    </w:p>
    <w:p w14:paraId="0BF112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2801</w:t>
      </w:r>
    </w:p>
    <w:p w14:paraId="3A5212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 for dual positioning frequency layers in FR1 SA</w:t>
      </w:r>
      <w:r w:rsidRPr="00BA7E9A">
        <w:rPr>
          <w:noProof/>
        </w:rPr>
        <w:tab/>
        <w:t>2801</w:t>
      </w:r>
    </w:p>
    <w:p w14:paraId="798E12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2801</w:t>
      </w:r>
    </w:p>
    <w:p w14:paraId="5A6FEB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2805</w:t>
      </w:r>
    </w:p>
    <w:p w14:paraId="12ACD67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Rx-Tx time difference measurement for single positioning frequency layer in FR1 SA with reduced sample number</w:t>
      </w:r>
      <w:r w:rsidRPr="00BA7E9A">
        <w:rPr>
          <w:noProof/>
        </w:rPr>
        <w:tab/>
        <w:t>2805</w:t>
      </w:r>
    </w:p>
    <w:p w14:paraId="0BAB92C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2805</w:t>
      </w:r>
    </w:p>
    <w:p w14:paraId="502BB5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2809</w:t>
      </w:r>
    </w:p>
    <w:p w14:paraId="37EF8E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Rx-Tx time difference measurement without gaps in FR1 SA</w:t>
      </w:r>
      <w:r w:rsidRPr="00BA7E9A">
        <w:rPr>
          <w:noProof/>
        </w:rPr>
        <w:tab/>
        <w:t>2809</w:t>
      </w:r>
    </w:p>
    <w:p w14:paraId="7C3ACE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2809</w:t>
      </w:r>
    </w:p>
    <w:p w14:paraId="7708EE8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2813</w:t>
      </w:r>
    </w:p>
    <w:p w14:paraId="2CB2D45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Rx-Tx time difference measurement for single positioning frequency layer in FR1 SA with multiple RxTx TEGs</w:t>
      </w:r>
      <w:r w:rsidRPr="00BA7E9A">
        <w:rPr>
          <w:noProof/>
        </w:rPr>
        <w:tab/>
        <w:t>2813</w:t>
      </w:r>
    </w:p>
    <w:p w14:paraId="63898CE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2813</w:t>
      </w:r>
    </w:p>
    <w:p w14:paraId="2EEEB4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A.6.6.14.4.2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2817</w:t>
      </w:r>
    </w:p>
    <w:p w14:paraId="1690BDF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A.6.6.15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Idle Mode measurements of inter-RAT DC candidate cells for early reporting</w:t>
      </w:r>
      <w:r w:rsidRPr="00BA7E9A">
        <w:rPr>
          <w:noProof/>
        </w:rPr>
        <w:tab/>
        <w:t>2817</w:t>
      </w:r>
    </w:p>
    <w:p w14:paraId="49D4908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  <w:snapToGrid w:val="0"/>
          <w:lang w:eastAsia="zh-CN"/>
        </w:rPr>
        <w:t>A.6.6.15.1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2817</w:t>
      </w:r>
    </w:p>
    <w:p w14:paraId="7AB9AF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  <w:snapToGrid w:val="0"/>
        </w:rPr>
        <w:t>A.6.6.15.2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  <w:snapToGrid w:val="0"/>
        </w:rPr>
        <w:t>Test Requirements</w:t>
      </w:r>
      <w:r w:rsidRPr="00BA7E9A">
        <w:rPr>
          <w:noProof/>
        </w:rPr>
        <w:tab/>
        <w:t>2824</w:t>
      </w:r>
    </w:p>
    <w:p w14:paraId="408F02F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PRS-RSRPP measurements</w:t>
      </w:r>
      <w:r w:rsidRPr="00BA7E9A">
        <w:rPr>
          <w:noProof/>
        </w:rPr>
        <w:tab/>
        <w:t>2825</w:t>
      </w:r>
    </w:p>
    <w:p w14:paraId="4971979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PRS-RSRPP reporting delay test case for single positioning frequency layer </w:t>
      </w:r>
      <w:r w:rsidRPr="00BA7E9A">
        <w:rPr>
          <w:noProof/>
          <w:lang w:eastAsia="zh-CN"/>
        </w:rPr>
        <w:t>in FR1 in RRC_CONNECTED state</w:t>
      </w:r>
      <w:r w:rsidRPr="00BA7E9A">
        <w:rPr>
          <w:noProof/>
        </w:rPr>
        <w:tab/>
        <w:t>2825</w:t>
      </w:r>
    </w:p>
    <w:p w14:paraId="25D08DB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2825</w:t>
      </w:r>
    </w:p>
    <w:p w14:paraId="4CD958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2827</w:t>
      </w:r>
    </w:p>
    <w:p w14:paraId="492541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PRS-RSRPP reporting delay test case with reduced number of samples for single positioning frequency layer </w:t>
      </w:r>
      <w:r w:rsidRPr="00BA7E9A">
        <w:rPr>
          <w:noProof/>
          <w:lang w:eastAsia="zh-CN"/>
        </w:rPr>
        <w:t>in FR1 in RRC_CONNECTED state</w:t>
      </w:r>
      <w:r w:rsidRPr="00BA7E9A">
        <w:rPr>
          <w:noProof/>
        </w:rPr>
        <w:tab/>
        <w:t>2827</w:t>
      </w:r>
    </w:p>
    <w:p w14:paraId="354CCA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2827</w:t>
      </w:r>
    </w:p>
    <w:p w14:paraId="5E107F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2830</w:t>
      </w:r>
    </w:p>
    <w:p w14:paraId="39EB75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PRS-RSRPP reporting delay test case for single positioning frequency layer in FR1 in RRC_CONNECTED state without measurement gap</w:t>
      </w:r>
      <w:r w:rsidRPr="00BA7E9A">
        <w:rPr>
          <w:noProof/>
        </w:rPr>
        <w:tab/>
        <w:t>2830</w:t>
      </w:r>
    </w:p>
    <w:p w14:paraId="1907AA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2830</w:t>
      </w:r>
    </w:p>
    <w:p w14:paraId="562047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2834</w:t>
      </w:r>
    </w:p>
    <w:p w14:paraId="2F5A06F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TW"/>
        </w:rPr>
        <w:t>A.6.6.17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Pre-MG</w:t>
      </w:r>
      <w:r w:rsidRPr="00BA7E9A">
        <w:rPr>
          <w:noProof/>
        </w:rPr>
        <w:tab/>
        <w:t>2834</w:t>
      </w:r>
    </w:p>
    <w:p w14:paraId="2BCA0BB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autonomous activation/deactivation Pre-MG</w:t>
      </w:r>
      <w:r w:rsidRPr="00BA7E9A">
        <w:rPr>
          <w:noProof/>
        </w:rPr>
        <w:tab/>
        <w:t>2834</w:t>
      </w:r>
    </w:p>
    <w:p w14:paraId="013071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2834</w:t>
      </w:r>
    </w:p>
    <w:p w14:paraId="3A7D40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2834</w:t>
      </w:r>
    </w:p>
    <w:p w14:paraId="721825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2838</w:t>
      </w:r>
    </w:p>
    <w:p w14:paraId="2371391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pre-configured measurement gaps and network-controlled activation/deactivation</w:t>
      </w:r>
      <w:r w:rsidRPr="00BA7E9A">
        <w:rPr>
          <w:noProof/>
        </w:rPr>
        <w:tab/>
        <w:t>2838</w:t>
      </w:r>
    </w:p>
    <w:p w14:paraId="49A835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2838</w:t>
      </w:r>
    </w:p>
    <w:p w14:paraId="551352D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2838</w:t>
      </w:r>
    </w:p>
    <w:p w14:paraId="615D4B0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2843</w:t>
      </w:r>
    </w:p>
    <w:p w14:paraId="53145EB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2843</w:t>
      </w:r>
    </w:p>
    <w:p w14:paraId="4F81EF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A.6.6.17.3.1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2843</w:t>
      </w:r>
    </w:p>
    <w:p w14:paraId="46C7AF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2843</w:t>
      </w:r>
    </w:p>
    <w:p w14:paraId="759831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A.6.6.17.3.3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2843</w:t>
      </w:r>
    </w:p>
    <w:p w14:paraId="6AB4D6F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TW"/>
        </w:rPr>
        <w:t>A.6.6.18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concurrent gaps</w:t>
      </w:r>
      <w:r w:rsidRPr="00BA7E9A">
        <w:rPr>
          <w:noProof/>
        </w:rPr>
        <w:tab/>
        <w:t>2843</w:t>
      </w:r>
    </w:p>
    <w:p w14:paraId="36A878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 event triggered reporting tests for FR1 </w:t>
      </w:r>
      <w:r w:rsidRPr="00BA7E9A">
        <w:rPr>
          <w:noProof/>
          <w:lang w:eastAsia="zh-TW"/>
        </w:rPr>
        <w:t>concurrent gaps with non-overalpping scenario for SSB-based measurements in both inter-frequency layers</w:t>
      </w:r>
      <w:r w:rsidRPr="00BA7E9A">
        <w:rPr>
          <w:noProof/>
        </w:rPr>
        <w:tab/>
        <w:t>2843</w:t>
      </w:r>
    </w:p>
    <w:p w14:paraId="781684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2843</w:t>
      </w:r>
    </w:p>
    <w:p w14:paraId="12F83A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2847</w:t>
      </w:r>
    </w:p>
    <w:p w14:paraId="57EDAA7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 event triggered reporting tests for FR1 </w:t>
      </w:r>
      <w:r w:rsidRPr="00BA7E9A">
        <w:rPr>
          <w:noProof/>
          <w:lang w:eastAsia="zh-TW"/>
        </w:rPr>
        <w:t>concurrent gap with partially partial overalpping scenario for SSB-based measurements in both inter-frequency layers</w:t>
      </w:r>
      <w:r w:rsidRPr="00BA7E9A">
        <w:rPr>
          <w:noProof/>
        </w:rPr>
        <w:tab/>
        <w:t>2847</w:t>
      </w:r>
    </w:p>
    <w:p w14:paraId="53B1AD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2847</w:t>
      </w:r>
    </w:p>
    <w:p w14:paraId="624A09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2851</w:t>
      </w:r>
    </w:p>
    <w:p w14:paraId="4D5FF0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NR - E-UTRAN and NR FR1 concurrent event-triggered reporting in non-DRX in FR1</w:t>
      </w:r>
      <w:r w:rsidRPr="00BA7E9A">
        <w:rPr>
          <w:noProof/>
        </w:rPr>
        <w:tab/>
        <w:t>2851</w:t>
      </w:r>
    </w:p>
    <w:p w14:paraId="749773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2851</w:t>
      </w:r>
    </w:p>
    <w:p w14:paraId="7131BAF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2858</w:t>
      </w:r>
    </w:p>
    <w:p w14:paraId="1BDE32B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PRS and SSB measurement in FR1 without SSB time index detection when DRX is not used</w:t>
      </w:r>
      <w:r w:rsidRPr="00BA7E9A">
        <w:rPr>
          <w:noProof/>
        </w:rPr>
        <w:tab/>
        <w:t>2858</w:t>
      </w:r>
    </w:p>
    <w:p w14:paraId="364CEEC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2858</w:t>
      </w:r>
    </w:p>
    <w:p w14:paraId="4071F12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A.6.6.18.4.2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2862</w:t>
      </w:r>
    </w:p>
    <w:p w14:paraId="6E3D7EB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TW"/>
        </w:rPr>
        <w:t>A.6.6.19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NCSG</w:t>
      </w:r>
      <w:r w:rsidRPr="00BA7E9A">
        <w:rPr>
          <w:noProof/>
        </w:rPr>
        <w:tab/>
        <w:t>2862</w:t>
      </w:r>
    </w:p>
    <w:p w14:paraId="4832537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NCSG under non-DRX in FR1</w:t>
      </w:r>
      <w:r w:rsidRPr="00BA7E9A">
        <w:rPr>
          <w:noProof/>
        </w:rPr>
        <w:tab/>
        <w:t>2862</w:t>
      </w:r>
    </w:p>
    <w:p w14:paraId="4DB916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2862</w:t>
      </w:r>
    </w:p>
    <w:p w14:paraId="50A152F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2863</w:t>
      </w:r>
    </w:p>
    <w:p w14:paraId="57F9A4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A.6.6.19.1.3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2867</w:t>
      </w:r>
    </w:p>
    <w:p w14:paraId="1F3AE85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 NCSG for inter-frequency measurement</w:t>
      </w:r>
      <w:r w:rsidRPr="00BA7E9A">
        <w:rPr>
          <w:noProof/>
        </w:rPr>
        <w:tab/>
        <w:t>2867</w:t>
      </w:r>
    </w:p>
    <w:p w14:paraId="31EFD2B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2867</w:t>
      </w:r>
    </w:p>
    <w:p w14:paraId="58741F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A.6.6.19.2.2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2867</w:t>
      </w:r>
    </w:p>
    <w:p w14:paraId="79DE14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A.6.6.19.2.3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2871</w:t>
      </w:r>
    </w:p>
    <w:p w14:paraId="57D234C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NR - E-UTRAN event-triggered reporting in non-DRX in FR1 with NCSG</w:t>
      </w:r>
      <w:r w:rsidRPr="00BA7E9A">
        <w:rPr>
          <w:noProof/>
        </w:rPr>
        <w:tab/>
        <w:t>2871</w:t>
      </w:r>
    </w:p>
    <w:p w14:paraId="363E8F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A.6.6.19.3.1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2871</w:t>
      </w:r>
    </w:p>
    <w:p w14:paraId="192274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A.6.6.19.3.2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2872</w:t>
      </w:r>
    </w:p>
    <w:p w14:paraId="59D52F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A.6.6.19.3.3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2877</w:t>
      </w:r>
    </w:p>
    <w:p w14:paraId="628C26C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A.6.6.19.4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Event triggered reporting on SCC with deactivated SCell test with per-UE NCSG under non-DRX</w:t>
      </w:r>
      <w:r w:rsidRPr="00BA7E9A">
        <w:rPr>
          <w:noProof/>
        </w:rPr>
        <w:tab/>
        <w:t>2877</w:t>
      </w:r>
    </w:p>
    <w:p w14:paraId="35B976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A.6.6.19.4.1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2877</w:t>
      </w:r>
    </w:p>
    <w:p w14:paraId="270388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A.6.6.19.4.2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2877</w:t>
      </w:r>
    </w:p>
    <w:p w14:paraId="4D96AB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A.6.6.19.4.3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2880</w:t>
      </w:r>
    </w:p>
    <w:p w14:paraId="2837592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 for propagation delay compensation</w:t>
      </w:r>
      <w:r w:rsidRPr="00BA7E9A">
        <w:rPr>
          <w:noProof/>
        </w:rPr>
        <w:tab/>
        <w:t>2880</w:t>
      </w:r>
    </w:p>
    <w:p w14:paraId="6E65253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2880</w:t>
      </w:r>
    </w:p>
    <w:p w14:paraId="39523B6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2884</w:t>
      </w:r>
    </w:p>
    <w:p w14:paraId="22BC9DE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 with TRS for RTT-based PDC in FR1 SA</w:t>
      </w:r>
      <w:r w:rsidRPr="00BA7E9A">
        <w:rPr>
          <w:noProof/>
        </w:rPr>
        <w:tab/>
        <w:t>2884</w:t>
      </w:r>
    </w:p>
    <w:p w14:paraId="390374F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2884</w:t>
      </w:r>
    </w:p>
    <w:p w14:paraId="54AA5EA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A.6.6.21.2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2886</w:t>
      </w:r>
    </w:p>
    <w:p w14:paraId="26FEE8D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 requirements</w:t>
      </w:r>
      <w:r w:rsidRPr="00BA7E9A">
        <w:rPr>
          <w:noProof/>
        </w:rPr>
        <w:tab/>
        <w:t>2887</w:t>
      </w:r>
    </w:p>
    <w:p w14:paraId="1C38543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SS-RSRP</w:t>
      </w:r>
      <w:r w:rsidRPr="00BA7E9A">
        <w:rPr>
          <w:noProof/>
        </w:rPr>
        <w:tab/>
        <w:t>2887</w:t>
      </w:r>
    </w:p>
    <w:p w14:paraId="38033A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intra-frequency case measurement accuracy with FR1 serving cell and FR1 target cell</w:t>
      </w:r>
      <w:r w:rsidRPr="00BA7E9A">
        <w:rPr>
          <w:noProof/>
        </w:rPr>
        <w:tab/>
        <w:t>2887</w:t>
      </w:r>
    </w:p>
    <w:p w14:paraId="6EED60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2887</w:t>
      </w:r>
    </w:p>
    <w:p w14:paraId="23A3729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2887</w:t>
      </w:r>
    </w:p>
    <w:p w14:paraId="506EFF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2892</w:t>
      </w:r>
    </w:p>
    <w:p w14:paraId="4D54DD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case measurement accuracy with FR1 serving cell and FR1 target cell</w:t>
      </w:r>
      <w:r w:rsidRPr="00BA7E9A">
        <w:rPr>
          <w:noProof/>
        </w:rPr>
        <w:tab/>
        <w:t>2892</w:t>
      </w:r>
    </w:p>
    <w:p w14:paraId="4BC474C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2892</w:t>
      </w:r>
    </w:p>
    <w:p w14:paraId="4AC057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2892</w:t>
      </w:r>
    </w:p>
    <w:p w14:paraId="4FE6AA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2896</w:t>
      </w:r>
    </w:p>
    <w:p w14:paraId="5F22B3B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Void</w:t>
      </w:r>
      <w:r w:rsidRPr="00BA7E9A">
        <w:rPr>
          <w:noProof/>
        </w:rPr>
        <w:tab/>
        <w:t>2896</w:t>
      </w:r>
    </w:p>
    <w:p w14:paraId="5155259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SS-RSRQ</w:t>
      </w:r>
      <w:r w:rsidRPr="00BA7E9A">
        <w:rPr>
          <w:noProof/>
        </w:rPr>
        <w:tab/>
        <w:t>2896</w:t>
      </w:r>
    </w:p>
    <w:p w14:paraId="4A90990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SA: </w:t>
      </w:r>
      <w:r w:rsidRPr="00BA7E9A">
        <w:rPr>
          <w:noProof/>
          <w:lang w:eastAsia="zh-CN"/>
        </w:rPr>
        <w:t>Intra-frequency measurement accuracy with FR1 serving cell and FR1 target cell</w:t>
      </w:r>
      <w:r w:rsidRPr="00BA7E9A">
        <w:rPr>
          <w:noProof/>
        </w:rPr>
        <w:tab/>
        <w:t>2896</w:t>
      </w:r>
    </w:p>
    <w:p w14:paraId="284A92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2896</w:t>
      </w:r>
    </w:p>
    <w:p w14:paraId="4FD7C2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2897</w:t>
      </w:r>
    </w:p>
    <w:p w14:paraId="23568B1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2901</w:t>
      </w:r>
    </w:p>
    <w:p w14:paraId="4A223D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 </w:t>
      </w:r>
      <w:r w:rsidRPr="00BA7E9A">
        <w:rPr>
          <w:noProof/>
          <w:lang w:eastAsia="zh-CN"/>
        </w:rPr>
        <w:t>Inter-frequency measurement accuracy with FR1 serving cell and FR1 target cell</w:t>
      </w:r>
      <w:r w:rsidRPr="00BA7E9A">
        <w:rPr>
          <w:noProof/>
        </w:rPr>
        <w:tab/>
        <w:t>2901</w:t>
      </w:r>
    </w:p>
    <w:p w14:paraId="1E9E63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2901</w:t>
      </w:r>
    </w:p>
    <w:p w14:paraId="3D57D1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2901</w:t>
      </w:r>
    </w:p>
    <w:p w14:paraId="6D1BD4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A.6.7.2.2.3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2906</w:t>
      </w:r>
    </w:p>
    <w:p w14:paraId="5FA671B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SS-SINR</w:t>
      </w:r>
      <w:r w:rsidRPr="00BA7E9A">
        <w:rPr>
          <w:noProof/>
        </w:rPr>
        <w:tab/>
        <w:t>2906</w:t>
      </w:r>
    </w:p>
    <w:p w14:paraId="0F66923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measurement accuracy with FR1 serving cell and FR1 target cell</w:t>
      </w:r>
      <w:r w:rsidRPr="00BA7E9A">
        <w:rPr>
          <w:noProof/>
        </w:rPr>
        <w:tab/>
        <w:t>2906</w:t>
      </w:r>
    </w:p>
    <w:p w14:paraId="6D041C0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2906</w:t>
      </w:r>
    </w:p>
    <w:p w14:paraId="51B4F0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2907</w:t>
      </w:r>
    </w:p>
    <w:p w14:paraId="258B4B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2911</w:t>
      </w:r>
    </w:p>
    <w:p w14:paraId="6BD2B4F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 </w:t>
      </w:r>
      <w:r w:rsidRPr="00BA7E9A">
        <w:rPr>
          <w:noProof/>
          <w:lang w:eastAsia="zh-CN"/>
        </w:rPr>
        <w:t>Inter-frequency measurement accuracy with FR1 serving cell and FR1 target cell</w:t>
      </w:r>
      <w:r w:rsidRPr="00BA7E9A">
        <w:rPr>
          <w:noProof/>
        </w:rPr>
        <w:tab/>
        <w:t>2912</w:t>
      </w:r>
    </w:p>
    <w:p w14:paraId="0D750B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2912</w:t>
      </w:r>
    </w:p>
    <w:p w14:paraId="5E4BAC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2912</w:t>
      </w:r>
    </w:p>
    <w:p w14:paraId="1834E11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2916</w:t>
      </w:r>
    </w:p>
    <w:p w14:paraId="3FAC6B5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2917</w:t>
      </w:r>
    </w:p>
    <w:p w14:paraId="549F2B6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</w:t>
      </w:r>
      <w:r w:rsidRPr="00BA7E9A">
        <w:rPr>
          <w:noProof/>
        </w:rPr>
        <w:tab/>
        <w:t>2917</w:t>
      </w:r>
    </w:p>
    <w:p w14:paraId="79518B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2917</w:t>
      </w:r>
    </w:p>
    <w:p w14:paraId="4870E3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2917</w:t>
      </w:r>
    </w:p>
    <w:p w14:paraId="2DC9040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2921</w:t>
      </w:r>
    </w:p>
    <w:p w14:paraId="13AD4F7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on resource set with repetition off</w:t>
      </w:r>
      <w:r w:rsidRPr="00BA7E9A">
        <w:rPr>
          <w:noProof/>
        </w:rPr>
        <w:tab/>
        <w:t>2921</w:t>
      </w:r>
    </w:p>
    <w:p w14:paraId="7ACEAC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2921</w:t>
      </w:r>
    </w:p>
    <w:p w14:paraId="65B2DE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2922</w:t>
      </w:r>
    </w:p>
    <w:p w14:paraId="1A0256C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2926</w:t>
      </w:r>
    </w:p>
    <w:p w14:paraId="66C75EB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RSRP</w:t>
      </w:r>
      <w:r w:rsidRPr="00BA7E9A">
        <w:rPr>
          <w:noProof/>
        </w:rPr>
        <w:tab/>
        <w:t>2926</w:t>
      </w:r>
    </w:p>
    <w:p w14:paraId="09887CB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inter-RAT measurement accuracy with FR1 serving cell</w:t>
      </w:r>
      <w:r w:rsidRPr="00BA7E9A">
        <w:rPr>
          <w:noProof/>
        </w:rPr>
        <w:tab/>
        <w:t>2926</w:t>
      </w:r>
    </w:p>
    <w:p w14:paraId="5424B50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2926</w:t>
      </w:r>
    </w:p>
    <w:p w14:paraId="1F4254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2927</w:t>
      </w:r>
    </w:p>
    <w:p w14:paraId="4EC080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2933</w:t>
      </w:r>
    </w:p>
    <w:p w14:paraId="4A184D9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RSRQ</w:t>
      </w:r>
      <w:r w:rsidRPr="00BA7E9A">
        <w:rPr>
          <w:noProof/>
        </w:rPr>
        <w:tab/>
        <w:t>2934</w:t>
      </w:r>
    </w:p>
    <w:p w14:paraId="2165A62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inter-RAT measurement accuracy with FR1 serving cell</w:t>
      </w:r>
      <w:r w:rsidRPr="00BA7E9A">
        <w:rPr>
          <w:noProof/>
        </w:rPr>
        <w:tab/>
        <w:t>2934</w:t>
      </w:r>
    </w:p>
    <w:p w14:paraId="53A2CE4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2934</w:t>
      </w:r>
    </w:p>
    <w:p w14:paraId="27D12E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2934</w:t>
      </w:r>
    </w:p>
    <w:p w14:paraId="1EE066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2939</w:t>
      </w:r>
    </w:p>
    <w:p w14:paraId="21CA905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RS-SINR</w:t>
      </w:r>
      <w:r w:rsidRPr="00BA7E9A">
        <w:rPr>
          <w:noProof/>
        </w:rPr>
        <w:tab/>
        <w:t>2940</w:t>
      </w:r>
    </w:p>
    <w:p w14:paraId="7310ACD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inter-RAT measurement accuracy with FR1 serving cell</w:t>
      </w:r>
      <w:r w:rsidRPr="00BA7E9A">
        <w:rPr>
          <w:noProof/>
        </w:rPr>
        <w:tab/>
        <w:t>2940</w:t>
      </w:r>
    </w:p>
    <w:p w14:paraId="61C31C9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2940</w:t>
      </w:r>
    </w:p>
    <w:p w14:paraId="152C32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2940</w:t>
      </w:r>
    </w:p>
    <w:p w14:paraId="5B96950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A.6.7.7.1.3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2946</w:t>
      </w:r>
    </w:p>
    <w:p w14:paraId="3AE0E25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CLI measurements</w:t>
      </w:r>
      <w:r w:rsidRPr="00BA7E9A">
        <w:rPr>
          <w:noProof/>
        </w:rPr>
        <w:tab/>
        <w:t>2947</w:t>
      </w:r>
    </w:p>
    <w:p w14:paraId="6057526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SRS-RSRP measurement accuracy with FR1 serving cell</w:t>
      </w:r>
      <w:r w:rsidRPr="00BA7E9A">
        <w:rPr>
          <w:noProof/>
        </w:rPr>
        <w:tab/>
        <w:t>2947</w:t>
      </w:r>
    </w:p>
    <w:p w14:paraId="110057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2947</w:t>
      </w:r>
    </w:p>
    <w:p w14:paraId="552360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A.6.7.8.1.2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2947</w:t>
      </w:r>
    </w:p>
    <w:p w14:paraId="494CFF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A.6.7.8.1.3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2953</w:t>
      </w:r>
    </w:p>
    <w:p w14:paraId="2A026F5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CLI-RSSI measurement accuracy with FR1 serving cell</w:t>
      </w:r>
      <w:r w:rsidRPr="00BA7E9A">
        <w:rPr>
          <w:noProof/>
        </w:rPr>
        <w:tab/>
        <w:t>2953</w:t>
      </w:r>
    </w:p>
    <w:p w14:paraId="3A76A4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2953</w:t>
      </w:r>
    </w:p>
    <w:p w14:paraId="7483C7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2954</w:t>
      </w:r>
    </w:p>
    <w:p w14:paraId="7E9306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A.6.7.8.2.3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2957</w:t>
      </w:r>
    </w:p>
    <w:p w14:paraId="696604C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measurement for beam reporting</w:t>
      </w:r>
      <w:r w:rsidRPr="00BA7E9A">
        <w:rPr>
          <w:noProof/>
        </w:rPr>
        <w:tab/>
        <w:t>2958</w:t>
      </w:r>
    </w:p>
    <w:p w14:paraId="09D123E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SSB based CMR and dedicated IMR</w:t>
      </w:r>
      <w:r w:rsidRPr="00BA7E9A">
        <w:rPr>
          <w:noProof/>
        </w:rPr>
        <w:tab/>
        <w:t>2962</w:t>
      </w:r>
    </w:p>
    <w:p w14:paraId="375BFD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2962</w:t>
      </w:r>
    </w:p>
    <w:p w14:paraId="5F1295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A.6.7.9.2.2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2963</w:t>
      </w:r>
    </w:p>
    <w:p w14:paraId="6701E1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A.6.7.9.2.3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2968</w:t>
      </w:r>
    </w:p>
    <w:p w14:paraId="4E3E746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CSI-RS based CMR and dedicated IMR</w:t>
      </w:r>
      <w:r w:rsidRPr="00BA7E9A">
        <w:rPr>
          <w:noProof/>
        </w:rPr>
        <w:tab/>
        <w:t>2968</w:t>
      </w:r>
    </w:p>
    <w:p w14:paraId="4D04F5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A.6.7.9.3.1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2968</w:t>
      </w:r>
    </w:p>
    <w:p w14:paraId="524743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A.6.7.9.3.2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2968</w:t>
      </w:r>
    </w:p>
    <w:p w14:paraId="12FBA30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A.6.7.9.3.3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2973</w:t>
      </w:r>
    </w:p>
    <w:p w14:paraId="5AAA2E5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CSI-RSRP</w:t>
      </w:r>
      <w:r w:rsidRPr="00BA7E9A">
        <w:rPr>
          <w:noProof/>
        </w:rPr>
        <w:tab/>
        <w:t>2973</w:t>
      </w:r>
    </w:p>
    <w:p w14:paraId="4DBFAD0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intra-frequency case measurement accuracy with FR1 serving cell and FR1 target cell</w:t>
      </w:r>
      <w:r w:rsidRPr="00BA7E9A">
        <w:rPr>
          <w:noProof/>
        </w:rPr>
        <w:tab/>
        <w:t>2973</w:t>
      </w:r>
    </w:p>
    <w:p w14:paraId="4D5E741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A.6.7.9.10.1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2973</w:t>
      </w:r>
    </w:p>
    <w:p w14:paraId="3B992C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A.6.7.9.10.2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2974</w:t>
      </w:r>
    </w:p>
    <w:p w14:paraId="7E46DB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A.6.7.10.1.3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2979</w:t>
      </w:r>
    </w:p>
    <w:p w14:paraId="7F50319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case measurement accuracy with FR1 serving cell and FR1 target cell</w:t>
      </w:r>
      <w:r w:rsidRPr="00BA7E9A">
        <w:rPr>
          <w:noProof/>
        </w:rPr>
        <w:tab/>
        <w:t>2979</w:t>
      </w:r>
    </w:p>
    <w:p w14:paraId="428B29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A.6.7.9.10.1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2979</w:t>
      </w:r>
    </w:p>
    <w:p w14:paraId="6FCC7D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A.6.7.10.2.2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2979</w:t>
      </w:r>
    </w:p>
    <w:p w14:paraId="12E9AD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A.6.7.10.2.3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2984</w:t>
      </w:r>
    </w:p>
    <w:p w14:paraId="29A7CB0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A.6.7.11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CSI-RSRQ</w:t>
      </w:r>
      <w:r w:rsidRPr="00BA7E9A">
        <w:rPr>
          <w:noProof/>
        </w:rPr>
        <w:tab/>
        <w:t>2984</w:t>
      </w:r>
    </w:p>
    <w:p w14:paraId="2524015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lastRenderedPageBreak/>
        <w:t>A.6.7.11.1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SA: Intra-frequency measurement accuracy with FR1 serving cell and FR1 target cell</w:t>
      </w:r>
      <w:r w:rsidRPr="00BA7E9A">
        <w:rPr>
          <w:noProof/>
        </w:rPr>
        <w:tab/>
        <w:t>2984</w:t>
      </w:r>
    </w:p>
    <w:p w14:paraId="71552D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2984</w:t>
      </w:r>
    </w:p>
    <w:p w14:paraId="6BBA4E2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2984</w:t>
      </w:r>
    </w:p>
    <w:p w14:paraId="65553AA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2989</w:t>
      </w:r>
    </w:p>
    <w:p w14:paraId="11B82F0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A.6.7.11.2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SA Inter-frequency measurement accuracy with FR1 serving cell and FR1 target cell</w:t>
      </w:r>
      <w:r w:rsidRPr="00BA7E9A">
        <w:rPr>
          <w:noProof/>
        </w:rPr>
        <w:tab/>
        <w:t>2989</w:t>
      </w:r>
    </w:p>
    <w:p w14:paraId="61F1CE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2989</w:t>
      </w:r>
    </w:p>
    <w:p w14:paraId="148826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2989</w:t>
      </w:r>
    </w:p>
    <w:p w14:paraId="463DAB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2995</w:t>
      </w:r>
    </w:p>
    <w:p w14:paraId="46FB5AF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CSI-SINR</w:t>
      </w:r>
      <w:r w:rsidRPr="00BA7E9A">
        <w:rPr>
          <w:noProof/>
        </w:rPr>
        <w:tab/>
        <w:t>2996</w:t>
      </w:r>
    </w:p>
    <w:p w14:paraId="33DE1B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measurement accuracy with FR1 serving cell and FR1 target cell</w:t>
      </w:r>
      <w:r w:rsidRPr="00BA7E9A">
        <w:rPr>
          <w:noProof/>
        </w:rPr>
        <w:tab/>
        <w:t>2996</w:t>
      </w:r>
    </w:p>
    <w:p w14:paraId="6ADBD3B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2996</w:t>
      </w:r>
    </w:p>
    <w:p w14:paraId="0E56F9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2996</w:t>
      </w:r>
    </w:p>
    <w:p w14:paraId="39BF44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3000</w:t>
      </w:r>
    </w:p>
    <w:p w14:paraId="79C04E4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 </w:t>
      </w:r>
      <w:r w:rsidRPr="00BA7E9A">
        <w:rPr>
          <w:noProof/>
          <w:lang w:eastAsia="zh-CN"/>
        </w:rPr>
        <w:t>Inter-frequency measurement accuracy with FR1 serving cell and FR1 target cell</w:t>
      </w:r>
      <w:r w:rsidRPr="00BA7E9A">
        <w:rPr>
          <w:noProof/>
        </w:rPr>
        <w:tab/>
        <w:t>3001</w:t>
      </w:r>
    </w:p>
    <w:p w14:paraId="618815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3001</w:t>
      </w:r>
    </w:p>
    <w:p w14:paraId="3C9F0E9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3001</w:t>
      </w:r>
    </w:p>
    <w:p w14:paraId="3CFEB5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3007</w:t>
      </w:r>
    </w:p>
    <w:p w14:paraId="128128E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3007</w:t>
      </w:r>
    </w:p>
    <w:p w14:paraId="0009DC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RSTD measurement accuracy test case for single positioning frequency layer</w:t>
      </w:r>
      <w:r w:rsidRPr="00BA7E9A">
        <w:rPr>
          <w:noProof/>
        </w:rPr>
        <w:tab/>
        <w:t>3007</w:t>
      </w:r>
    </w:p>
    <w:p w14:paraId="15631D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3007</w:t>
      </w:r>
    </w:p>
    <w:p w14:paraId="16729C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3010</w:t>
      </w:r>
    </w:p>
    <w:p w14:paraId="45FCB44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RSTD measurement accuracy test case for dual positioning frequency layer</w:t>
      </w:r>
      <w:r w:rsidRPr="00BA7E9A">
        <w:rPr>
          <w:noProof/>
        </w:rPr>
        <w:tab/>
        <w:t>3010</w:t>
      </w:r>
    </w:p>
    <w:p w14:paraId="0A9DA5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3010</w:t>
      </w:r>
    </w:p>
    <w:p w14:paraId="5CF4BAA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3014</w:t>
      </w:r>
    </w:p>
    <w:p w14:paraId="33A8EB1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A.6.7.13.3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RSTD measurement accuracy test case with reduced number of samples for single positioning frequency layer in FR1 in RRC_CONNECTED state</w:t>
      </w:r>
      <w:r w:rsidRPr="00BA7E9A">
        <w:rPr>
          <w:noProof/>
        </w:rPr>
        <w:tab/>
        <w:t>3014</w:t>
      </w:r>
    </w:p>
    <w:p w14:paraId="725080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3014</w:t>
      </w:r>
    </w:p>
    <w:p w14:paraId="1561FE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3016</w:t>
      </w:r>
    </w:p>
    <w:p w14:paraId="6B6DE9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A.6.7.13.4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 xml:space="preserve">RSTD measurement accuracy test case </w:t>
      </w:r>
      <w:r w:rsidRPr="00BA7E9A">
        <w:rPr>
          <w:rFonts w:eastAsiaTheme="minorEastAsia"/>
          <w:noProof/>
          <w:snapToGrid w:val="0"/>
          <w:lang w:eastAsia="zh-CN"/>
        </w:rPr>
        <w:t>with Rx TEG</w:t>
      </w:r>
      <w:r w:rsidRPr="00BA7E9A">
        <w:rPr>
          <w:noProof/>
        </w:rPr>
        <w:tab/>
        <w:t>3016</w:t>
      </w:r>
    </w:p>
    <w:p w14:paraId="72B2A4C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 measurements</w:t>
      </w:r>
      <w:r w:rsidRPr="00BA7E9A">
        <w:rPr>
          <w:noProof/>
        </w:rPr>
        <w:tab/>
        <w:t>3020</w:t>
      </w:r>
    </w:p>
    <w:p w14:paraId="4A68FF5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A.6.7.14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SA: measurement accuracy with </w:t>
      </w:r>
      <w:r w:rsidRPr="00BA7E9A">
        <w:rPr>
          <w:noProof/>
          <w:snapToGrid w:val="0"/>
          <w:lang w:val="en-US" w:eastAsia="zh-CN"/>
        </w:rPr>
        <w:t>PRS in FR1</w:t>
      </w:r>
      <w:r w:rsidRPr="00BA7E9A">
        <w:rPr>
          <w:noProof/>
        </w:rPr>
        <w:tab/>
        <w:t>3020</w:t>
      </w:r>
    </w:p>
    <w:p w14:paraId="3918E00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A.6.7.14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3020</w:t>
      </w:r>
    </w:p>
    <w:p w14:paraId="0A587A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A.6.7.14</w:t>
      </w:r>
      <w:r w:rsidRPr="00BA7E9A">
        <w:rPr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3021</w:t>
      </w:r>
    </w:p>
    <w:p w14:paraId="7F5CFB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A.6.7.14</w:t>
      </w:r>
      <w:r w:rsidRPr="00BA7E9A">
        <w:rPr>
          <w:noProof/>
        </w:rPr>
        <w:t>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3025</w:t>
      </w:r>
    </w:p>
    <w:p w14:paraId="2D2D9E5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  <w:lang w:eastAsia="zh-CN"/>
        </w:rPr>
        <w:t>A.6.7.14</w:t>
      </w:r>
      <w:r w:rsidRPr="00BA7E9A">
        <w:rPr>
          <w:rFonts w:eastAsiaTheme="minorEastAsia"/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 xml:space="preserve">SA: measurement accuracy with </w:t>
      </w:r>
      <w:r w:rsidRPr="00BA7E9A">
        <w:rPr>
          <w:rFonts w:eastAsiaTheme="minorEastAsia"/>
          <w:noProof/>
          <w:snapToGrid w:val="0"/>
          <w:lang w:val="en-US" w:eastAsia="zh-CN"/>
        </w:rPr>
        <w:t xml:space="preserve">PRS in FR1 </w:t>
      </w:r>
      <w:r w:rsidRPr="00BA7E9A">
        <w:rPr>
          <w:rFonts w:eastAsiaTheme="minorEastAsia"/>
          <w:noProof/>
        </w:rPr>
        <w:t>with reduced sample number</w:t>
      </w:r>
      <w:r w:rsidRPr="00BA7E9A">
        <w:rPr>
          <w:noProof/>
        </w:rPr>
        <w:tab/>
        <w:t>3025</w:t>
      </w:r>
    </w:p>
    <w:p w14:paraId="4A201D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A.6.7.14</w:t>
      </w:r>
      <w:r w:rsidRPr="00BA7E9A">
        <w:rPr>
          <w:rFonts w:eastAsiaTheme="minorEastAsia"/>
          <w:noProof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3025</w:t>
      </w:r>
    </w:p>
    <w:p w14:paraId="4D08B8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A.6.7.14</w:t>
      </w:r>
      <w:r w:rsidRPr="00BA7E9A">
        <w:rPr>
          <w:rFonts w:eastAsiaTheme="minorEastAsia"/>
          <w:noProof/>
        </w:rPr>
        <w:t>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3025</w:t>
      </w:r>
    </w:p>
    <w:p w14:paraId="62A082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A.6.7.14</w:t>
      </w:r>
      <w:r w:rsidRPr="00BA7E9A">
        <w:rPr>
          <w:rFonts w:eastAsiaTheme="minorEastAsia"/>
          <w:noProof/>
        </w:rPr>
        <w:t>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3028</w:t>
      </w:r>
    </w:p>
    <w:p w14:paraId="42AC42C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A.6.7.14</w:t>
      </w:r>
      <w:r w:rsidRPr="00BA7E9A">
        <w:rPr>
          <w:rFonts w:eastAsia="SimSun"/>
          <w:noProof/>
          <w:snapToGrid w:val="0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</w:rPr>
        <w:t>Void</w:t>
      </w:r>
      <w:r w:rsidRPr="00BA7E9A">
        <w:rPr>
          <w:noProof/>
        </w:rPr>
        <w:tab/>
        <w:t>3029</w:t>
      </w:r>
    </w:p>
    <w:p w14:paraId="658B18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A.6.7.14</w:t>
      </w:r>
      <w:r w:rsidRPr="00BA7E9A">
        <w:rPr>
          <w:noProof/>
          <w:lang w:eastAsia="ko-KR"/>
        </w:rPr>
        <w:t>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Void</w:t>
      </w:r>
      <w:r w:rsidRPr="00BA7E9A">
        <w:rPr>
          <w:noProof/>
        </w:rPr>
        <w:tab/>
        <w:t>3029</w:t>
      </w:r>
    </w:p>
    <w:p w14:paraId="2430F2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A.6.7.14</w:t>
      </w:r>
      <w:r w:rsidRPr="00BA7E9A">
        <w:rPr>
          <w:noProof/>
          <w:lang w:eastAsia="ko-KR"/>
        </w:rPr>
        <w:t>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Void</w:t>
      </w:r>
      <w:r w:rsidRPr="00BA7E9A">
        <w:rPr>
          <w:noProof/>
        </w:rPr>
        <w:tab/>
        <w:t>3029</w:t>
      </w:r>
    </w:p>
    <w:p w14:paraId="04E478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A.6.7.14</w:t>
      </w:r>
      <w:r w:rsidRPr="00BA7E9A">
        <w:rPr>
          <w:noProof/>
          <w:lang w:eastAsia="ko-KR"/>
        </w:rPr>
        <w:t>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Void</w:t>
      </w:r>
      <w:r w:rsidRPr="00BA7E9A">
        <w:rPr>
          <w:noProof/>
        </w:rPr>
        <w:tab/>
        <w:t>3029</w:t>
      </w:r>
    </w:p>
    <w:p w14:paraId="4C007F4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3029</w:t>
      </w:r>
    </w:p>
    <w:p w14:paraId="4A1FBCC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 accuracy for single positioning frequency layer in FR1 SA</w:t>
      </w:r>
      <w:r w:rsidRPr="00BA7E9A">
        <w:rPr>
          <w:noProof/>
        </w:rPr>
        <w:tab/>
        <w:t>3029</w:t>
      </w:r>
    </w:p>
    <w:p w14:paraId="3E9B07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3029</w:t>
      </w:r>
    </w:p>
    <w:p w14:paraId="5C8ACCF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3029</w:t>
      </w:r>
    </w:p>
    <w:p w14:paraId="53E5BB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3032</w:t>
      </w:r>
    </w:p>
    <w:p w14:paraId="2F43F3B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A.6.7.15.2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 xml:space="preserve">UE Rx-Tx time difference measurement accuracy </w:t>
      </w:r>
      <w:r w:rsidRPr="00BA7E9A">
        <w:rPr>
          <w:rFonts w:eastAsiaTheme="minorEastAsia"/>
          <w:noProof/>
          <w:lang w:eastAsia="zh-CN"/>
        </w:rPr>
        <w:t>with reduced number of samples in FR1 SA</w:t>
      </w:r>
      <w:r w:rsidRPr="00BA7E9A">
        <w:rPr>
          <w:noProof/>
        </w:rPr>
        <w:tab/>
        <w:t>3033</w:t>
      </w:r>
    </w:p>
    <w:p w14:paraId="5CE8E7C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A.6.7.15.2.1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3033</w:t>
      </w:r>
    </w:p>
    <w:p w14:paraId="6E1192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A.6.7.15.2.2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3033</w:t>
      </w:r>
    </w:p>
    <w:p w14:paraId="332053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A.6.7.15.2.3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3036</w:t>
      </w:r>
    </w:p>
    <w:p w14:paraId="7A3AFE4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A.6.7.15.3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 xml:space="preserve">UE Rx-Tx time difference measurement accuracy </w:t>
      </w:r>
      <w:r w:rsidRPr="00BA7E9A">
        <w:rPr>
          <w:rFonts w:eastAsiaTheme="minorEastAsia"/>
          <w:noProof/>
          <w:lang w:eastAsia="zh-CN"/>
        </w:rPr>
        <w:t>with RxTx TEG</w:t>
      </w:r>
      <w:r w:rsidRPr="00BA7E9A">
        <w:rPr>
          <w:noProof/>
        </w:rPr>
        <w:tab/>
        <w:t>3036</w:t>
      </w:r>
    </w:p>
    <w:p w14:paraId="443A46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A.6.7.15.3.1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3036</w:t>
      </w:r>
    </w:p>
    <w:p w14:paraId="0AB0ADB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A.6.7.15.3.2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3037</w:t>
      </w:r>
    </w:p>
    <w:p w14:paraId="37061FC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3040</w:t>
      </w:r>
    </w:p>
    <w:p w14:paraId="00FEC3C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A.6.7.16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PRS-RSRPP measurements</w:t>
      </w:r>
      <w:r w:rsidRPr="00BA7E9A">
        <w:rPr>
          <w:noProof/>
        </w:rPr>
        <w:tab/>
        <w:t>3040</w:t>
      </w:r>
    </w:p>
    <w:p w14:paraId="48A98DF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  <w:lang w:eastAsia="zh-CN"/>
        </w:rPr>
        <w:t>A.6.7.16</w:t>
      </w:r>
      <w:r w:rsidRPr="00BA7E9A">
        <w:rPr>
          <w:rFonts w:eastAsiaTheme="minorEastAsia"/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 xml:space="preserve">SA: measurement accuracy with </w:t>
      </w:r>
      <w:r w:rsidRPr="00BA7E9A">
        <w:rPr>
          <w:rFonts w:eastAsiaTheme="minorEastAsia"/>
          <w:noProof/>
          <w:snapToGrid w:val="0"/>
          <w:lang w:val="en-US" w:eastAsia="zh-CN"/>
        </w:rPr>
        <w:t>PRS in FR1</w:t>
      </w:r>
      <w:r w:rsidRPr="00BA7E9A">
        <w:rPr>
          <w:noProof/>
        </w:rPr>
        <w:tab/>
        <w:t>3040</w:t>
      </w:r>
    </w:p>
    <w:p w14:paraId="2BB94E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A.6.7.16</w:t>
      </w:r>
      <w:r w:rsidRPr="00BA7E9A">
        <w:rPr>
          <w:rFonts w:eastAsiaTheme="minorEastAsia"/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3040</w:t>
      </w:r>
    </w:p>
    <w:p w14:paraId="7EFCA2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A.6.7.16</w:t>
      </w:r>
      <w:r w:rsidRPr="00BA7E9A">
        <w:rPr>
          <w:rFonts w:eastAsiaTheme="minorEastAsia"/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3041</w:t>
      </w:r>
    </w:p>
    <w:p w14:paraId="3CE694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A.6.7.16</w:t>
      </w:r>
      <w:r w:rsidRPr="00BA7E9A">
        <w:rPr>
          <w:rFonts w:eastAsiaTheme="minorEastAsia"/>
          <w:noProof/>
        </w:rPr>
        <w:t>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3046</w:t>
      </w:r>
    </w:p>
    <w:p w14:paraId="74EA516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A.6.7.16</w:t>
      </w:r>
      <w:r w:rsidRPr="00BA7E9A">
        <w:rPr>
          <w:rFonts w:eastAsia="SimSun"/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</w:rPr>
        <w:t xml:space="preserve">SA: measurement accuracy with reduced </w:t>
      </w:r>
      <w:r w:rsidRPr="00BA7E9A">
        <w:rPr>
          <w:rFonts w:eastAsia="SimSun"/>
          <w:noProof/>
          <w:snapToGrid w:val="0"/>
          <w:lang w:val="en-US" w:eastAsia="zh-CN"/>
        </w:rPr>
        <w:t>PRS samples in FR1</w:t>
      </w:r>
      <w:r w:rsidRPr="00BA7E9A">
        <w:rPr>
          <w:noProof/>
        </w:rPr>
        <w:tab/>
        <w:t>3046</w:t>
      </w:r>
    </w:p>
    <w:p w14:paraId="5C40E7A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A.6.7.16</w:t>
      </w:r>
      <w:r w:rsidRPr="00BA7E9A">
        <w:rPr>
          <w:noProof/>
          <w:lang w:eastAsia="ko-KR"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Purpose and Environment</w:t>
      </w:r>
      <w:r w:rsidRPr="00BA7E9A">
        <w:rPr>
          <w:noProof/>
        </w:rPr>
        <w:tab/>
        <w:t>3046</w:t>
      </w:r>
    </w:p>
    <w:p w14:paraId="4104D8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A.6.7.16</w:t>
      </w:r>
      <w:r w:rsidRPr="00BA7E9A">
        <w:rPr>
          <w:noProof/>
          <w:lang w:eastAsia="ko-KR"/>
        </w:rPr>
        <w:t>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3046</w:t>
      </w:r>
    </w:p>
    <w:p w14:paraId="71ECBBE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 in RRC_INACTIVE</w:t>
      </w:r>
      <w:r w:rsidRPr="00BA7E9A">
        <w:rPr>
          <w:noProof/>
        </w:rPr>
        <w:tab/>
        <w:t>3050</w:t>
      </w:r>
    </w:p>
    <w:p w14:paraId="21F06FA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3050</w:t>
      </w:r>
    </w:p>
    <w:p w14:paraId="1FF7DCB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8.1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for single positioning frequency layer in FR1 SA in RRC_INACTIVE state</w:t>
      </w:r>
      <w:r w:rsidRPr="00BA7E9A">
        <w:rPr>
          <w:noProof/>
        </w:rPr>
        <w:tab/>
        <w:t>3050</w:t>
      </w:r>
    </w:p>
    <w:p w14:paraId="02DC29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8.1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3050</w:t>
      </w:r>
    </w:p>
    <w:p w14:paraId="5336FA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8.1</w:t>
      </w:r>
      <w:r w:rsidRPr="00BA7E9A">
        <w:rPr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3053</w:t>
      </w:r>
    </w:p>
    <w:p w14:paraId="7F37025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8.1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with reduced number of samples in RRC_INACTIVE, FR1 SA</w:t>
      </w:r>
      <w:r w:rsidRPr="00BA7E9A">
        <w:rPr>
          <w:noProof/>
        </w:rPr>
        <w:tab/>
        <w:t>3053</w:t>
      </w:r>
    </w:p>
    <w:p w14:paraId="7C618B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8.1</w:t>
      </w:r>
      <w:r w:rsidRPr="00BA7E9A">
        <w:rPr>
          <w:noProof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3053</w:t>
      </w:r>
    </w:p>
    <w:p w14:paraId="4532EE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lang w:eastAsia="zh-CN"/>
        </w:rPr>
        <w:t>8.1.2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3058</w:t>
      </w:r>
    </w:p>
    <w:p w14:paraId="4E07799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 measurements</w:t>
      </w:r>
      <w:r w:rsidRPr="00BA7E9A">
        <w:rPr>
          <w:noProof/>
        </w:rPr>
        <w:tab/>
        <w:t>3058</w:t>
      </w:r>
    </w:p>
    <w:p w14:paraId="0FD05E3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A.6.8.2.1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 w:rsidRPr="00BA7E9A">
        <w:rPr>
          <w:noProof/>
        </w:rPr>
        <w:tab/>
        <w:t>3058</w:t>
      </w:r>
    </w:p>
    <w:p w14:paraId="47BC0F7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A.6.8.2.1.1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3058</w:t>
      </w:r>
    </w:p>
    <w:p w14:paraId="14AA491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A.6.8.2.1.2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3060</w:t>
      </w:r>
    </w:p>
    <w:p w14:paraId="63C37AD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PRS-RSRP reporting delay test case </w:t>
      </w:r>
      <w:r w:rsidRPr="00BA7E9A">
        <w:rPr>
          <w:noProof/>
        </w:rPr>
        <w:t>with reduced number of samples in RRC_INACTIVE</w:t>
      </w:r>
      <w:r w:rsidRPr="00BA7E9A">
        <w:rPr>
          <w:noProof/>
        </w:rPr>
        <w:tab/>
        <w:t>3061</w:t>
      </w:r>
    </w:p>
    <w:p w14:paraId="5D4C18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A.6.8.2.2.1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3061</w:t>
      </w:r>
    </w:p>
    <w:p w14:paraId="4B432F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bCs/>
          <w:noProof/>
        </w:rPr>
        <w:t>8.2.2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3064</w:t>
      </w:r>
    </w:p>
    <w:p w14:paraId="6B85ACA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3064</w:t>
      </w:r>
    </w:p>
    <w:p w14:paraId="023CE1E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Rx-Tx time difference measurement for single positioning frequency layer in FR1 SA</w:t>
      </w:r>
      <w:r w:rsidRPr="00BA7E9A">
        <w:rPr>
          <w:noProof/>
        </w:rPr>
        <w:tab/>
        <w:t>3064</w:t>
      </w:r>
    </w:p>
    <w:p w14:paraId="74B40C8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A.6.8.3.1.1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3064</w:t>
      </w:r>
    </w:p>
    <w:p w14:paraId="3A5253B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A.6.8.3.1.2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3068</w:t>
      </w:r>
    </w:p>
    <w:p w14:paraId="03618F6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A.6.8.3.2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 with reduced number of samples in RRC_INACTIVE, FR1 SA</w:t>
      </w:r>
      <w:r w:rsidRPr="00BA7E9A">
        <w:rPr>
          <w:noProof/>
        </w:rPr>
        <w:tab/>
        <w:t>3068</w:t>
      </w:r>
    </w:p>
    <w:p w14:paraId="50C673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A.6.8.3.2.1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3068</w:t>
      </w:r>
    </w:p>
    <w:p w14:paraId="684ABC1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bCs/>
          <w:noProof/>
          <w:lang w:val="en-US"/>
        </w:rPr>
        <w:t>8.3.2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3071</w:t>
      </w:r>
    </w:p>
    <w:p w14:paraId="161F759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PRS-RSRPP measurements</w:t>
      </w:r>
      <w:r w:rsidRPr="00BA7E9A">
        <w:rPr>
          <w:noProof/>
        </w:rPr>
        <w:tab/>
        <w:t>3071</w:t>
      </w:r>
    </w:p>
    <w:p w14:paraId="4FEFA9A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A.6.8.4.1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PRS-RSRPP reporting delay test case for single positioning frequency layer </w:t>
      </w:r>
      <w:r w:rsidRPr="00BA7E9A">
        <w:rPr>
          <w:noProof/>
          <w:lang w:eastAsia="zh-CN"/>
        </w:rPr>
        <w:t>in FR1 in RRC_INACTIVE state</w:t>
      </w:r>
      <w:r w:rsidRPr="00BA7E9A">
        <w:rPr>
          <w:noProof/>
        </w:rPr>
        <w:tab/>
        <w:t>3071</w:t>
      </w:r>
    </w:p>
    <w:p w14:paraId="384D410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snapToGrid w:val="0"/>
        </w:rPr>
        <w:t>8.4.1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3071</w:t>
      </w:r>
    </w:p>
    <w:p w14:paraId="06C50B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snapToGrid w:val="0"/>
        </w:rPr>
        <w:t>8.4.1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3074</w:t>
      </w:r>
    </w:p>
    <w:p w14:paraId="5060ACE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A.6.8.4.2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PRS-RSRPP reporting delay test case for single positioning frequency layer </w:t>
      </w:r>
      <w:r w:rsidRPr="00BA7E9A">
        <w:rPr>
          <w:noProof/>
          <w:lang w:eastAsia="zh-CN"/>
        </w:rPr>
        <w:t>in FR1 in RRC_INACTIVE state for reduced number of samples</w:t>
      </w:r>
      <w:r w:rsidRPr="00BA7E9A">
        <w:rPr>
          <w:noProof/>
        </w:rPr>
        <w:tab/>
        <w:t>3074</w:t>
      </w:r>
    </w:p>
    <w:p w14:paraId="27D5DF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snapToGrid w:val="0"/>
        </w:rPr>
        <w:t>8.4.2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3074</w:t>
      </w:r>
    </w:p>
    <w:p w14:paraId="52F88D8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snapToGrid w:val="0"/>
        </w:rPr>
        <w:t>8.4.2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3076</w:t>
      </w:r>
    </w:p>
    <w:p w14:paraId="245B234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 requirements in RRC_INACTIVE</w:t>
      </w:r>
      <w:r w:rsidRPr="00BA7E9A">
        <w:rPr>
          <w:noProof/>
        </w:rPr>
        <w:tab/>
        <w:t>3076</w:t>
      </w:r>
    </w:p>
    <w:p w14:paraId="5765387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3076</w:t>
      </w:r>
    </w:p>
    <w:p w14:paraId="613395E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RSTD measurement accuracy test case for single positioning frequency layer in FR1 in RRC_INACTIVE state</w:t>
      </w:r>
      <w:r w:rsidRPr="00BA7E9A">
        <w:rPr>
          <w:noProof/>
        </w:rPr>
        <w:tab/>
        <w:t>3076</w:t>
      </w:r>
    </w:p>
    <w:p w14:paraId="130B92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snapToGrid w:val="0"/>
        </w:rPr>
        <w:t>9.1.1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3076</w:t>
      </w:r>
    </w:p>
    <w:p w14:paraId="3DFFCD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snapToGrid w:val="0"/>
        </w:rPr>
        <w:t>9.1.1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3078</w:t>
      </w:r>
    </w:p>
    <w:p w14:paraId="196C5CC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A.6.9.1.2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RSTD measurement accuracy test case with reduced number of samples for single positioning frequency layer in FR1 in RRC_INACTIVE state</w:t>
      </w:r>
      <w:r w:rsidRPr="00BA7E9A">
        <w:rPr>
          <w:noProof/>
        </w:rPr>
        <w:tab/>
        <w:t>3078</w:t>
      </w:r>
    </w:p>
    <w:p w14:paraId="6D2FFB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snapToGrid w:val="0"/>
        </w:rPr>
        <w:t>9.1.2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3078</w:t>
      </w:r>
    </w:p>
    <w:p w14:paraId="64C513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</w:t>
      </w:r>
      <w:r w:rsidRPr="00BA7E9A">
        <w:rPr>
          <w:noProof/>
          <w:snapToGrid w:val="0"/>
        </w:rPr>
        <w:t>9.1.2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3080</w:t>
      </w:r>
    </w:p>
    <w:p w14:paraId="779AEFC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 measurements</w:t>
      </w:r>
      <w:r w:rsidRPr="00BA7E9A">
        <w:rPr>
          <w:noProof/>
        </w:rPr>
        <w:tab/>
        <w:t>3080</w:t>
      </w:r>
    </w:p>
    <w:p w14:paraId="0DED560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  <w:lang w:eastAsia="zh-CN"/>
        </w:rPr>
        <w:t>A.6.9.2.1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 xml:space="preserve">SA: measurement accuracy with </w:t>
      </w:r>
      <w:r w:rsidRPr="00BA7E9A">
        <w:rPr>
          <w:rFonts w:eastAsiaTheme="minorEastAsia"/>
          <w:noProof/>
          <w:snapToGrid w:val="0"/>
          <w:lang w:val="en-US" w:eastAsia="zh-CN"/>
        </w:rPr>
        <w:t xml:space="preserve">PRS in FR1 </w:t>
      </w:r>
      <w:r w:rsidRPr="00BA7E9A">
        <w:rPr>
          <w:rFonts w:eastAsiaTheme="minorEastAsia"/>
          <w:noProof/>
          <w:snapToGrid w:val="0"/>
          <w:lang w:eastAsia="zh-CN"/>
        </w:rPr>
        <w:t>in RRC_INACTIVE</w:t>
      </w:r>
      <w:r w:rsidRPr="00BA7E9A">
        <w:rPr>
          <w:noProof/>
        </w:rPr>
        <w:tab/>
        <w:t>3080</w:t>
      </w:r>
    </w:p>
    <w:p w14:paraId="6508F4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A.6.9.2.1</w:t>
      </w:r>
      <w:r w:rsidRPr="00BA7E9A">
        <w:rPr>
          <w:rFonts w:eastAsiaTheme="minorEastAsia"/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3080</w:t>
      </w:r>
    </w:p>
    <w:p w14:paraId="238C22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A.6.9.2.1</w:t>
      </w:r>
      <w:r w:rsidRPr="00BA7E9A">
        <w:rPr>
          <w:rFonts w:eastAsiaTheme="minorEastAsia"/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3081</w:t>
      </w:r>
    </w:p>
    <w:p w14:paraId="520E1B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A.6.9.2.1</w:t>
      </w:r>
      <w:r w:rsidRPr="00BA7E9A">
        <w:rPr>
          <w:rFonts w:eastAsiaTheme="minorEastAsia"/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3086</w:t>
      </w:r>
    </w:p>
    <w:p w14:paraId="024A8A4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  <w:lang w:eastAsia="zh-CN"/>
        </w:rPr>
        <w:t>A.6.9.2</w:t>
      </w:r>
      <w:r w:rsidRPr="00BA7E9A">
        <w:rPr>
          <w:rFonts w:eastAsiaTheme="minorEastAsia"/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 xml:space="preserve">SA: measurement accuracy with </w:t>
      </w:r>
      <w:r w:rsidRPr="00BA7E9A">
        <w:rPr>
          <w:rFonts w:eastAsiaTheme="minorEastAsia"/>
          <w:noProof/>
          <w:snapToGrid w:val="0"/>
          <w:lang w:val="en-US" w:eastAsia="zh-CN"/>
        </w:rPr>
        <w:t>PRS in FR1 with reduced number of samples in RRC_INACTIVE state</w:t>
      </w:r>
      <w:r w:rsidRPr="00BA7E9A">
        <w:rPr>
          <w:noProof/>
        </w:rPr>
        <w:tab/>
        <w:t>3086</w:t>
      </w:r>
    </w:p>
    <w:p w14:paraId="00A7D2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A.6.9.2</w:t>
      </w:r>
      <w:r w:rsidRPr="00BA7E9A">
        <w:rPr>
          <w:rFonts w:eastAsiaTheme="minorEastAsia"/>
          <w:noProof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3086</w:t>
      </w:r>
    </w:p>
    <w:p w14:paraId="414683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A.6.9.2</w:t>
      </w:r>
      <w:r w:rsidRPr="00BA7E9A">
        <w:rPr>
          <w:rFonts w:eastAsiaTheme="minorEastAsia"/>
          <w:noProof/>
        </w:rPr>
        <w:t>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3086</w:t>
      </w:r>
    </w:p>
    <w:p w14:paraId="4932D9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A.6.9.2</w:t>
      </w:r>
      <w:r w:rsidRPr="00BA7E9A">
        <w:rPr>
          <w:rFonts w:eastAsiaTheme="minorEastAsia"/>
          <w:noProof/>
        </w:rPr>
        <w:t>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3089</w:t>
      </w:r>
    </w:p>
    <w:p w14:paraId="3ED7327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3090</w:t>
      </w:r>
    </w:p>
    <w:p w14:paraId="60B8227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A.6.9.3.1.1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Rx-Tx time difference measurement accuracy in FR1 SA</w:t>
      </w:r>
      <w:r w:rsidRPr="00BA7E9A">
        <w:rPr>
          <w:noProof/>
        </w:rPr>
        <w:tab/>
        <w:t>3090</w:t>
      </w:r>
    </w:p>
    <w:p w14:paraId="13105A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A.6.9.3.1.1.1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3090</w:t>
      </w:r>
    </w:p>
    <w:p w14:paraId="756BA2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A.6.9.3.1.1.2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3090</w:t>
      </w:r>
    </w:p>
    <w:p w14:paraId="3D538F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</w:t>
      </w:r>
      <w:r w:rsidRPr="00BA7E9A">
        <w:rPr>
          <w:rFonts w:eastAsiaTheme="minorEastAsia"/>
          <w:noProof/>
          <w:lang w:eastAsia="zh-CN"/>
        </w:rPr>
        <w:t>9</w:t>
      </w:r>
      <w:r w:rsidRPr="00BA7E9A">
        <w:rPr>
          <w:rFonts w:eastAsiaTheme="minorEastAsia"/>
          <w:noProof/>
        </w:rPr>
        <w:t>.3.1.1.3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3093</w:t>
      </w:r>
    </w:p>
    <w:p w14:paraId="49BB3A0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A.6.9.3.2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 xml:space="preserve">UE Rx-Tx time difference measurement accuracy </w:t>
      </w:r>
      <w:r w:rsidRPr="00BA7E9A">
        <w:rPr>
          <w:rFonts w:eastAsiaTheme="minorEastAsia"/>
          <w:noProof/>
          <w:lang w:eastAsia="zh-CN"/>
        </w:rPr>
        <w:t>with reduced number of samples</w:t>
      </w:r>
      <w:r w:rsidRPr="00BA7E9A">
        <w:rPr>
          <w:noProof/>
        </w:rPr>
        <w:tab/>
        <w:t>3093</w:t>
      </w:r>
    </w:p>
    <w:p w14:paraId="2EAD42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lastRenderedPageBreak/>
        <w:t>A.6.9.3.2.1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3093</w:t>
      </w:r>
    </w:p>
    <w:p w14:paraId="47EF72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A.6.9.3.2.2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3093</w:t>
      </w:r>
    </w:p>
    <w:p w14:paraId="480382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A.6.9.3.2.3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3096</w:t>
      </w:r>
    </w:p>
    <w:p w14:paraId="49B32A9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A.6.9.4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PRS-RSRPP measurements</w:t>
      </w:r>
      <w:r w:rsidRPr="00BA7E9A">
        <w:rPr>
          <w:noProof/>
        </w:rPr>
        <w:tab/>
        <w:t>3096</w:t>
      </w:r>
    </w:p>
    <w:p w14:paraId="7976C45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A.6.9</w:t>
      </w:r>
      <w:r w:rsidRPr="00BA7E9A">
        <w:rPr>
          <w:rFonts w:eastAsia="SimSun"/>
          <w:noProof/>
          <w:snapToGrid w:val="0"/>
        </w:rPr>
        <w:t>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</w:rPr>
        <w:t xml:space="preserve">SA: PRS-RSRPP measurement accuracy </w:t>
      </w:r>
      <w:r w:rsidRPr="00BA7E9A">
        <w:rPr>
          <w:rFonts w:eastAsia="SimSun"/>
          <w:noProof/>
          <w:snapToGrid w:val="0"/>
          <w:lang w:val="en-US" w:eastAsia="zh-CN"/>
        </w:rPr>
        <w:t>in FR1 in RRC INACTIVE</w:t>
      </w:r>
      <w:r w:rsidRPr="00BA7E9A">
        <w:rPr>
          <w:noProof/>
        </w:rPr>
        <w:tab/>
        <w:t>3096</w:t>
      </w:r>
    </w:p>
    <w:p w14:paraId="5C5823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A.6.9</w:t>
      </w:r>
      <w:r w:rsidRPr="00BA7E9A">
        <w:rPr>
          <w:noProof/>
          <w:lang w:eastAsia="ko-KR"/>
        </w:rPr>
        <w:t>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Purpose and Environment</w:t>
      </w:r>
      <w:r w:rsidRPr="00BA7E9A">
        <w:rPr>
          <w:noProof/>
        </w:rPr>
        <w:tab/>
        <w:t>3096</w:t>
      </w:r>
    </w:p>
    <w:p w14:paraId="3C4CB3F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A.6.9</w:t>
      </w:r>
      <w:r w:rsidRPr="00BA7E9A">
        <w:rPr>
          <w:noProof/>
          <w:lang w:eastAsia="ko-KR"/>
        </w:rPr>
        <w:t>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3096</w:t>
      </w:r>
    </w:p>
    <w:p w14:paraId="65A0547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A.6.9</w:t>
      </w:r>
      <w:r w:rsidRPr="00BA7E9A">
        <w:rPr>
          <w:noProof/>
          <w:lang w:eastAsia="ko-KR"/>
        </w:rPr>
        <w:t>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3101</w:t>
      </w:r>
    </w:p>
    <w:p w14:paraId="52D5DF6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A.6.9.</w:t>
      </w:r>
      <w:r w:rsidRPr="00BA7E9A">
        <w:rPr>
          <w:rFonts w:eastAsia="SimSun"/>
          <w:noProof/>
          <w:snapToGrid w:val="0"/>
        </w:rPr>
        <w:t>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</w:rPr>
        <w:t xml:space="preserve">SA: measurement accuracy with reduced PRS samples </w:t>
      </w:r>
      <w:r w:rsidRPr="00BA7E9A">
        <w:rPr>
          <w:rFonts w:eastAsia="SimSun"/>
          <w:noProof/>
          <w:snapToGrid w:val="0"/>
          <w:lang w:val="en-US" w:eastAsia="zh-CN"/>
        </w:rPr>
        <w:t>in FR1 in RRC INACTIVE</w:t>
      </w:r>
      <w:r w:rsidRPr="00BA7E9A">
        <w:rPr>
          <w:noProof/>
        </w:rPr>
        <w:tab/>
        <w:t>3101</w:t>
      </w:r>
    </w:p>
    <w:p w14:paraId="71E861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A.6.9</w:t>
      </w:r>
      <w:r w:rsidRPr="00BA7E9A">
        <w:rPr>
          <w:noProof/>
          <w:lang w:eastAsia="ko-KR"/>
        </w:rPr>
        <w:t>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Purpose and Environment</w:t>
      </w:r>
      <w:r w:rsidRPr="00BA7E9A">
        <w:rPr>
          <w:noProof/>
        </w:rPr>
        <w:tab/>
        <w:t>3101</w:t>
      </w:r>
    </w:p>
    <w:p w14:paraId="7AFB4C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A.6.9</w:t>
      </w:r>
      <w:r w:rsidRPr="00BA7E9A">
        <w:rPr>
          <w:noProof/>
          <w:lang w:eastAsia="ko-KR"/>
        </w:rPr>
        <w:t>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3101</w:t>
      </w:r>
    </w:p>
    <w:p w14:paraId="15B3DD6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A.6.9</w:t>
      </w:r>
      <w:r w:rsidRPr="00BA7E9A">
        <w:rPr>
          <w:noProof/>
          <w:lang w:eastAsia="ko-KR"/>
        </w:rPr>
        <w:t>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3104</w:t>
      </w:r>
    </w:p>
    <w:p w14:paraId="30411308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A.7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NR standalone tests </w:t>
      </w:r>
      <w:r w:rsidRPr="00BA7E9A">
        <w:rPr>
          <w:noProof/>
          <w:lang w:eastAsia="zh-CN"/>
        </w:rPr>
        <w:t>with one or more NR cells in FR2</w:t>
      </w:r>
      <w:r w:rsidRPr="00BA7E9A">
        <w:rPr>
          <w:noProof/>
        </w:rPr>
        <w:tab/>
        <w:t>3106</w:t>
      </w:r>
    </w:p>
    <w:p w14:paraId="4B83DB3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RRC_IDLE state mobility</w:t>
      </w:r>
      <w:r w:rsidRPr="00BA7E9A">
        <w:rPr>
          <w:noProof/>
        </w:rPr>
        <w:tab/>
        <w:t>3106</w:t>
      </w:r>
    </w:p>
    <w:p w14:paraId="1C7EC25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to NR</w:t>
      </w:r>
      <w:r w:rsidRPr="00BA7E9A">
        <w:rPr>
          <w:noProof/>
        </w:rPr>
        <w:tab/>
        <w:t>3106</w:t>
      </w:r>
    </w:p>
    <w:p w14:paraId="45F2AE9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 intra-frequency NR case</w:t>
      </w:r>
      <w:r w:rsidRPr="00BA7E9A">
        <w:rPr>
          <w:noProof/>
        </w:rPr>
        <w:tab/>
        <w:t>3106</w:t>
      </w:r>
    </w:p>
    <w:p w14:paraId="0A20C40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3106</w:t>
      </w:r>
    </w:p>
    <w:p w14:paraId="260D0C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3106</w:t>
      </w:r>
    </w:p>
    <w:p w14:paraId="5DB76A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3109</w:t>
      </w:r>
    </w:p>
    <w:p w14:paraId="607A936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 inter-frequency NR case</w:t>
      </w:r>
      <w:r w:rsidRPr="00BA7E9A">
        <w:rPr>
          <w:noProof/>
        </w:rPr>
        <w:tab/>
        <w:t>3109</w:t>
      </w:r>
    </w:p>
    <w:p w14:paraId="59753B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3109</w:t>
      </w:r>
    </w:p>
    <w:p w14:paraId="016DAF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3110</w:t>
      </w:r>
    </w:p>
    <w:p w14:paraId="67F891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3112</w:t>
      </w:r>
    </w:p>
    <w:p w14:paraId="45F1E02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 intra-frequency NR case</w:t>
      </w:r>
      <w:r w:rsidRPr="00BA7E9A">
        <w:rPr>
          <w:noProof/>
          <w:lang w:val="en-US" w:eastAsia="zh-CN"/>
        </w:rPr>
        <w:t xml:space="preserve"> </w:t>
      </w:r>
      <w:r w:rsidRPr="00BA7E9A">
        <w:rPr>
          <w:noProof/>
          <w:lang w:eastAsia="zh-CN"/>
        </w:rPr>
        <w:t>for UE fulfilling low mobility relaxed measurement criterion</w:t>
      </w:r>
      <w:r w:rsidRPr="00BA7E9A">
        <w:rPr>
          <w:noProof/>
        </w:rPr>
        <w:tab/>
        <w:t>3112</w:t>
      </w:r>
    </w:p>
    <w:p w14:paraId="6B31B7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3112</w:t>
      </w:r>
    </w:p>
    <w:p w14:paraId="6D602A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3112</w:t>
      </w:r>
    </w:p>
    <w:p w14:paraId="1D49B6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3115</w:t>
      </w:r>
    </w:p>
    <w:p w14:paraId="2FF5B5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 intra-frequency NR case</w:t>
      </w:r>
      <w:r w:rsidRPr="00BA7E9A">
        <w:rPr>
          <w:noProof/>
          <w:lang w:val="en-US" w:eastAsia="zh-CN"/>
        </w:rPr>
        <w:t xml:space="preserve"> </w:t>
      </w:r>
      <w:r w:rsidRPr="00BA7E9A">
        <w:rPr>
          <w:noProof/>
          <w:lang w:eastAsia="zh-CN"/>
        </w:rPr>
        <w:t xml:space="preserve">for UE </w:t>
      </w:r>
      <w:r w:rsidRPr="00BA7E9A">
        <w:rPr>
          <w:noProof/>
          <w:lang w:val="en-US" w:eastAsia="zh-CN"/>
        </w:rPr>
        <w:t>fulfilling not-at-cell edge relaxed measurement criterion</w:t>
      </w:r>
      <w:r w:rsidRPr="00BA7E9A">
        <w:rPr>
          <w:noProof/>
        </w:rPr>
        <w:tab/>
        <w:t>3115</w:t>
      </w:r>
    </w:p>
    <w:p w14:paraId="00502E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3115</w:t>
      </w:r>
    </w:p>
    <w:p w14:paraId="1F25AD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3115</w:t>
      </w:r>
    </w:p>
    <w:p w14:paraId="036E27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3118</w:t>
      </w:r>
    </w:p>
    <w:p w14:paraId="33EEEB3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 inter-frequency NR case for UE fulfilling low mobility relaxed measurement criterion</w:t>
      </w:r>
      <w:r w:rsidRPr="00BA7E9A">
        <w:rPr>
          <w:noProof/>
        </w:rPr>
        <w:tab/>
        <w:t>3118</w:t>
      </w:r>
    </w:p>
    <w:p w14:paraId="6FC264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3118</w:t>
      </w:r>
    </w:p>
    <w:p w14:paraId="0FA626E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3118</w:t>
      </w:r>
    </w:p>
    <w:p w14:paraId="742E05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3121</w:t>
      </w:r>
    </w:p>
    <w:p w14:paraId="24A79D1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Cell reselection to FR2 inter-frequency NR case for UE </w:t>
      </w:r>
      <w:r w:rsidRPr="00BA7E9A">
        <w:rPr>
          <w:noProof/>
          <w:lang w:val="en-US" w:eastAsia="zh-CN"/>
        </w:rPr>
        <w:t>fulfilling not-at-cell edge relaxed measurement criterion</w:t>
      </w:r>
      <w:r w:rsidRPr="00BA7E9A">
        <w:rPr>
          <w:noProof/>
        </w:rPr>
        <w:tab/>
        <w:t>3121</w:t>
      </w:r>
    </w:p>
    <w:p w14:paraId="4D4326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3121</w:t>
      </w:r>
    </w:p>
    <w:p w14:paraId="243BC6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3121</w:t>
      </w:r>
    </w:p>
    <w:p w14:paraId="244388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3124</w:t>
      </w:r>
    </w:p>
    <w:p w14:paraId="4DEB2D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 intra-frequency NR case</w:t>
      </w:r>
      <w:r w:rsidRPr="00BA7E9A">
        <w:rPr>
          <w:rFonts w:eastAsia="Malgun Gothic"/>
          <w:noProof/>
        </w:rPr>
        <w:t xml:space="preserve"> for </w:t>
      </w:r>
      <w:r w:rsidRPr="00BA7E9A">
        <w:rPr>
          <w:rFonts w:cs="v4.2.0"/>
          <w:noProof/>
          <w:lang w:val="en-US" w:eastAsia="zh-CN"/>
        </w:rPr>
        <w:t xml:space="preserve">FR2 power class 6 </w:t>
      </w:r>
      <w:r w:rsidRPr="00BA7E9A">
        <w:rPr>
          <w:rFonts w:cs="v4.2.0"/>
          <w:noProof/>
          <w:lang w:eastAsia="zh-CN"/>
        </w:rPr>
        <w:t xml:space="preserve">UE configured with </w:t>
      </w:r>
      <w:r w:rsidRPr="00BA7E9A">
        <w:rPr>
          <w:i/>
          <w:iCs/>
          <w:noProof/>
        </w:rPr>
        <w:t>highSpeedMeasFlagFR2-r17</w:t>
      </w:r>
      <w:r w:rsidRPr="00BA7E9A">
        <w:rPr>
          <w:noProof/>
        </w:rPr>
        <w:tab/>
        <w:t>3124</w:t>
      </w:r>
    </w:p>
    <w:p w14:paraId="523693B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3124</w:t>
      </w:r>
    </w:p>
    <w:p w14:paraId="12CD56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3124</w:t>
      </w:r>
    </w:p>
    <w:p w14:paraId="6A75AA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A.7.1.1.7.3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3128</w:t>
      </w:r>
    </w:p>
    <w:p w14:paraId="3F1EF13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RRC_INACTIVE state mobility</w:t>
      </w:r>
      <w:r w:rsidRPr="00BA7E9A">
        <w:rPr>
          <w:noProof/>
        </w:rPr>
        <w:tab/>
        <w:t>3128</w:t>
      </w:r>
    </w:p>
    <w:p w14:paraId="2117F2C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A.7.2.</w:t>
      </w:r>
      <w:r w:rsidRPr="00BA7E9A">
        <w:rPr>
          <w:noProof/>
          <w:lang w:val="en-US"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Small Data Transmission</w:t>
      </w:r>
      <w:r w:rsidRPr="00BA7E9A">
        <w:rPr>
          <w:noProof/>
        </w:rPr>
        <w:tab/>
        <w:t>3128</w:t>
      </w:r>
    </w:p>
    <w:p w14:paraId="2ECA113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A.7.2.</w:t>
      </w:r>
      <w:r w:rsidRPr="00BA7E9A">
        <w:rPr>
          <w:noProof/>
          <w:lang w:val="en-US" w:eastAsia="zh-CN"/>
        </w:rPr>
        <w:t>1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TA validation for CG-SDT in FR2</w:t>
      </w:r>
      <w:r w:rsidRPr="00BA7E9A">
        <w:rPr>
          <w:noProof/>
        </w:rPr>
        <w:tab/>
        <w:t>3128</w:t>
      </w:r>
    </w:p>
    <w:p w14:paraId="190433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A.7.2.</w:t>
      </w:r>
      <w:r w:rsidRPr="00BA7E9A">
        <w:rPr>
          <w:noProof/>
          <w:snapToGrid w:val="0"/>
          <w:lang w:val="en-US" w:eastAsia="zh-CN"/>
        </w:rPr>
        <w:t>1</w:t>
      </w:r>
      <w:r w:rsidRPr="00BA7E9A">
        <w:rPr>
          <w:noProof/>
          <w:snapToGrid w:val="0"/>
          <w:lang w:eastAsia="zh-CN"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3128</w:t>
      </w:r>
    </w:p>
    <w:p w14:paraId="513A21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A.7.2.</w:t>
      </w:r>
      <w:r w:rsidRPr="00BA7E9A">
        <w:rPr>
          <w:noProof/>
          <w:snapToGrid w:val="0"/>
          <w:lang w:val="en-US" w:eastAsia="zh-CN"/>
        </w:rPr>
        <w:t>1</w:t>
      </w:r>
      <w:r w:rsidRPr="00BA7E9A">
        <w:rPr>
          <w:noProof/>
          <w:snapToGrid w:val="0"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3132</w:t>
      </w:r>
    </w:p>
    <w:p w14:paraId="3E34776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3132</w:t>
      </w:r>
    </w:p>
    <w:p w14:paraId="7DD5C9B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</w:t>
      </w:r>
      <w:r w:rsidRPr="00BA7E9A">
        <w:rPr>
          <w:noProof/>
        </w:rPr>
        <w:tab/>
        <w:t>3132</w:t>
      </w:r>
    </w:p>
    <w:p w14:paraId="0DA851C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FR1 to FR2; unknown target cell</w:t>
      </w:r>
      <w:r w:rsidRPr="00BA7E9A">
        <w:rPr>
          <w:noProof/>
        </w:rPr>
        <w:tab/>
        <w:t>3132</w:t>
      </w:r>
    </w:p>
    <w:p w14:paraId="0D558F6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3132</w:t>
      </w:r>
    </w:p>
    <w:p w14:paraId="266BAC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3132</w:t>
      </w:r>
    </w:p>
    <w:p w14:paraId="0BCE1F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3136</w:t>
      </w:r>
    </w:p>
    <w:p w14:paraId="7D9C749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FR2 to FR2; unknown target cell</w:t>
      </w:r>
      <w:r w:rsidRPr="00BA7E9A">
        <w:rPr>
          <w:noProof/>
        </w:rPr>
        <w:tab/>
        <w:t>3136</w:t>
      </w:r>
    </w:p>
    <w:p w14:paraId="763139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3136</w:t>
      </w:r>
    </w:p>
    <w:p w14:paraId="596DD38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A.7.3.1.2.2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3136</w:t>
      </w:r>
    </w:p>
    <w:p w14:paraId="655860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3139</w:t>
      </w:r>
    </w:p>
    <w:p w14:paraId="0A7F7C4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FR2 to FR2; unknown target cell</w:t>
      </w:r>
      <w:r w:rsidRPr="00BA7E9A">
        <w:rPr>
          <w:noProof/>
        </w:rPr>
        <w:tab/>
        <w:t>3139</w:t>
      </w:r>
    </w:p>
    <w:p w14:paraId="57D01C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3139</w:t>
      </w:r>
    </w:p>
    <w:p w14:paraId="65E1E00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3139</w:t>
      </w:r>
    </w:p>
    <w:p w14:paraId="255CF0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3140</w:t>
      </w:r>
    </w:p>
    <w:p w14:paraId="798D892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Inter-band inter-frequency synchronous DAPS handover from FR1 to FR2</w:t>
      </w:r>
      <w:r w:rsidRPr="00BA7E9A">
        <w:rPr>
          <w:noProof/>
        </w:rPr>
        <w:tab/>
        <w:t>3141</w:t>
      </w:r>
    </w:p>
    <w:p w14:paraId="45D4C53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3141</w:t>
      </w:r>
    </w:p>
    <w:p w14:paraId="0E9D98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3141</w:t>
      </w:r>
    </w:p>
    <w:p w14:paraId="4EF727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A.7.3.1.4.3 Test Requirements</w:t>
      </w:r>
      <w:r w:rsidRPr="00BA7E9A">
        <w:rPr>
          <w:noProof/>
        </w:rPr>
        <w:tab/>
        <w:t>3148</w:t>
      </w:r>
    </w:p>
    <w:p w14:paraId="7AB9D0D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Inter-band inter-frequency asynchronous DAPS handover from FR1 to FR2</w:t>
      </w:r>
      <w:r w:rsidRPr="00BA7E9A">
        <w:rPr>
          <w:noProof/>
        </w:rPr>
        <w:tab/>
        <w:t>3148</w:t>
      </w:r>
    </w:p>
    <w:p w14:paraId="458EB7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3148</w:t>
      </w:r>
    </w:p>
    <w:p w14:paraId="0F1913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3148</w:t>
      </w:r>
    </w:p>
    <w:p w14:paraId="501F3B3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A.7.3.1.5.3 Test Requirements</w:t>
      </w:r>
      <w:r w:rsidRPr="00BA7E9A">
        <w:rPr>
          <w:noProof/>
        </w:rPr>
        <w:tab/>
        <w:t>3155</w:t>
      </w:r>
    </w:p>
    <w:p w14:paraId="592FF3C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Handover with PSCell from SA to EN-DC; unknown FR2 target cell</w:t>
      </w:r>
      <w:r w:rsidRPr="00BA7E9A">
        <w:rPr>
          <w:noProof/>
        </w:rPr>
        <w:tab/>
        <w:t>3155</w:t>
      </w:r>
    </w:p>
    <w:p w14:paraId="1FA77BE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3155</w:t>
      </w:r>
    </w:p>
    <w:p w14:paraId="7749DE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3155</w:t>
      </w:r>
    </w:p>
    <w:p w14:paraId="67F474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3160</w:t>
      </w:r>
    </w:p>
    <w:p w14:paraId="282718D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HO with PSCell from FR1 NR-SA to EN-DC with known E-UTRA PCell and known FR2 PSCell</w:t>
      </w:r>
      <w:r w:rsidRPr="00BA7E9A">
        <w:rPr>
          <w:noProof/>
        </w:rPr>
        <w:tab/>
        <w:t>3160</w:t>
      </w:r>
    </w:p>
    <w:p w14:paraId="7EEFBF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3160</w:t>
      </w:r>
    </w:p>
    <w:p w14:paraId="4E8407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3166</w:t>
      </w:r>
    </w:p>
    <w:p w14:paraId="3A11D14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A.7.3.1.</w:t>
      </w:r>
      <w:r w:rsidRPr="00BA7E9A">
        <w:rPr>
          <w:noProof/>
          <w:lang w:eastAsia="zh-CN"/>
        </w:rPr>
        <w:t>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NR PSCell change delay in HO with PSCell </w:t>
      </w:r>
      <w:r w:rsidRPr="00BA7E9A">
        <w:rPr>
          <w:noProof/>
          <w:lang w:val="en-US" w:eastAsia="zh-CN"/>
        </w:rPr>
        <w:t>from NR-DC to NR-DC</w:t>
      </w:r>
      <w:r w:rsidRPr="00BA7E9A">
        <w:rPr>
          <w:noProof/>
        </w:rPr>
        <w:tab/>
        <w:t>3166</w:t>
      </w:r>
    </w:p>
    <w:p w14:paraId="58977B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A.7.3.1.8.1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3166</w:t>
      </w:r>
    </w:p>
    <w:p w14:paraId="465C242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A.7.3.1.8.2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3172</w:t>
      </w:r>
    </w:p>
    <w:p w14:paraId="57E4446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FR2-2 to FR2-2; unknown target cell</w:t>
      </w:r>
      <w:r w:rsidRPr="00BA7E9A">
        <w:rPr>
          <w:noProof/>
        </w:rPr>
        <w:tab/>
        <w:t>3172</w:t>
      </w:r>
    </w:p>
    <w:p w14:paraId="6B2152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3172</w:t>
      </w:r>
    </w:p>
    <w:p w14:paraId="785C4BF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3172</w:t>
      </w:r>
    </w:p>
    <w:p w14:paraId="07DC2FB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3175</w:t>
      </w:r>
    </w:p>
    <w:p w14:paraId="251F03E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FR2-2 to FR2-2; unknown target cell</w:t>
      </w:r>
      <w:r w:rsidRPr="00BA7E9A">
        <w:rPr>
          <w:noProof/>
        </w:rPr>
        <w:tab/>
        <w:t>3175</w:t>
      </w:r>
    </w:p>
    <w:p w14:paraId="31E583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3175</w:t>
      </w:r>
    </w:p>
    <w:p w14:paraId="4D01AC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3175</w:t>
      </w:r>
    </w:p>
    <w:p w14:paraId="5452E30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3179</w:t>
      </w:r>
    </w:p>
    <w:p w14:paraId="0ADD27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FR1 to FR2-2; unknown target cell</w:t>
      </w:r>
      <w:r w:rsidRPr="00BA7E9A">
        <w:rPr>
          <w:noProof/>
        </w:rPr>
        <w:tab/>
        <w:t>3179</w:t>
      </w:r>
    </w:p>
    <w:p w14:paraId="6153EC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3179</w:t>
      </w:r>
    </w:p>
    <w:p w14:paraId="6BA7B1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3179</w:t>
      </w:r>
    </w:p>
    <w:p w14:paraId="1B44C2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A.7.3.1.11.3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3183</w:t>
      </w:r>
    </w:p>
    <w:p w14:paraId="37F1CF7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</w:t>
      </w:r>
      <w:r w:rsidRPr="00BA7E9A">
        <w:rPr>
          <w:noProof/>
        </w:rPr>
        <w:tab/>
        <w:t>3183</w:t>
      </w:r>
    </w:p>
    <w:p w14:paraId="52B113B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snapToGrid w:val="0"/>
          <w:lang w:val="fr-FR"/>
        </w:rPr>
        <w:t>A.7.3.2.1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snapToGrid w:val="0"/>
          <w:lang w:val="fr-FR"/>
        </w:rPr>
        <w:t>SA: RRC Re-establishment</w:t>
      </w:r>
      <w:r w:rsidRPr="00BA7E9A">
        <w:rPr>
          <w:noProof/>
          <w:lang w:val="fr-FR"/>
        </w:rPr>
        <w:tab/>
        <w:t>3183</w:t>
      </w:r>
    </w:p>
    <w:p w14:paraId="6E4F68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FR2</w:t>
      </w:r>
      <w:r w:rsidRPr="00BA7E9A">
        <w:rPr>
          <w:noProof/>
        </w:rPr>
        <w:tab/>
        <w:t>3183</w:t>
      </w:r>
    </w:p>
    <w:p w14:paraId="776794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RRC Re-establishment in FR2</w:t>
      </w:r>
      <w:r w:rsidRPr="00BA7E9A">
        <w:rPr>
          <w:noProof/>
        </w:rPr>
        <w:tab/>
        <w:t>3186</w:t>
      </w:r>
    </w:p>
    <w:p w14:paraId="5BB96C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FR2 without serving cell timing</w:t>
      </w:r>
      <w:r w:rsidRPr="00BA7E9A">
        <w:rPr>
          <w:noProof/>
        </w:rPr>
        <w:tab/>
        <w:t>3189</w:t>
      </w:r>
    </w:p>
    <w:p w14:paraId="737FE31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A.7.3.2.1.3.1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3189</w:t>
      </w:r>
    </w:p>
    <w:p w14:paraId="0C389E8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A.7.3.2.1.3.2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3191</w:t>
      </w:r>
    </w:p>
    <w:p w14:paraId="7325CC7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A.7.3.2.1.4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FR2</w:t>
      </w:r>
      <w:r w:rsidRPr="00BA7E9A">
        <w:rPr>
          <w:noProof/>
          <w:snapToGrid w:val="0"/>
          <w:lang w:eastAsia="zh-CN"/>
        </w:rPr>
        <w:t>-2</w:t>
      </w:r>
      <w:r w:rsidRPr="00BA7E9A">
        <w:rPr>
          <w:noProof/>
        </w:rPr>
        <w:tab/>
        <w:t>3192</w:t>
      </w:r>
    </w:p>
    <w:p w14:paraId="0C212ED9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A.7.3.2.1.4.1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3192</w:t>
      </w:r>
    </w:p>
    <w:p w14:paraId="700EF101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A.7.3.2.1.4.2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3194</w:t>
      </w:r>
    </w:p>
    <w:p w14:paraId="084099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A.7.3.2.1.5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RRC Re-establishment in FR2</w:t>
      </w:r>
      <w:r w:rsidRPr="00BA7E9A">
        <w:rPr>
          <w:noProof/>
          <w:snapToGrid w:val="0"/>
          <w:lang w:eastAsia="zh-CN"/>
        </w:rPr>
        <w:t>-2</w:t>
      </w:r>
      <w:r w:rsidRPr="00BA7E9A">
        <w:rPr>
          <w:noProof/>
        </w:rPr>
        <w:tab/>
        <w:t>3195</w:t>
      </w:r>
    </w:p>
    <w:p w14:paraId="3155E01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A.7.3.2.1.5.1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3195</w:t>
      </w:r>
    </w:p>
    <w:p w14:paraId="4683A22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A.7.3.2.1.5.2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3198</w:t>
      </w:r>
    </w:p>
    <w:p w14:paraId="42F1C34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A.7.3.2.1.6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FR2</w:t>
      </w:r>
      <w:r w:rsidRPr="00BA7E9A">
        <w:rPr>
          <w:noProof/>
          <w:snapToGrid w:val="0"/>
          <w:lang w:eastAsia="zh-CN"/>
        </w:rPr>
        <w:t>-2</w:t>
      </w:r>
      <w:r w:rsidRPr="00BA7E9A">
        <w:rPr>
          <w:noProof/>
          <w:snapToGrid w:val="0"/>
        </w:rPr>
        <w:t xml:space="preserve"> without serving cell timing</w:t>
      </w:r>
      <w:r w:rsidRPr="00BA7E9A">
        <w:rPr>
          <w:noProof/>
        </w:rPr>
        <w:tab/>
        <w:t>3198</w:t>
      </w:r>
    </w:p>
    <w:p w14:paraId="4FDCA12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A.7.3.2.1.6.1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3198</w:t>
      </w:r>
    </w:p>
    <w:p w14:paraId="5E20324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A.7.3.2.1.6.2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3200</w:t>
      </w:r>
    </w:p>
    <w:p w14:paraId="1434F1E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Random Access</w:t>
      </w:r>
      <w:r w:rsidRPr="00BA7E9A">
        <w:rPr>
          <w:noProof/>
        </w:rPr>
        <w:tab/>
        <w:t>3201</w:t>
      </w:r>
    </w:p>
    <w:p w14:paraId="4E321D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4-step RA type c ontention based random access test in FR2 for </w:t>
      </w:r>
      <w:r w:rsidRPr="00BA7E9A">
        <w:rPr>
          <w:noProof/>
          <w:lang w:eastAsia="zh-CN"/>
        </w:rPr>
        <w:t>NR Standalone</w:t>
      </w:r>
      <w:r w:rsidRPr="00BA7E9A">
        <w:rPr>
          <w:noProof/>
        </w:rPr>
        <w:tab/>
        <w:t>3201</w:t>
      </w:r>
    </w:p>
    <w:p w14:paraId="7394B4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4-step RA type n on-contention based random access test in FR2 for </w:t>
      </w:r>
      <w:r w:rsidRPr="00BA7E9A">
        <w:rPr>
          <w:noProof/>
          <w:lang w:eastAsia="zh-CN"/>
        </w:rPr>
        <w:t>NR Standalone</w:t>
      </w:r>
      <w:r w:rsidRPr="00BA7E9A">
        <w:rPr>
          <w:noProof/>
        </w:rPr>
        <w:tab/>
        <w:t>3205</w:t>
      </w:r>
    </w:p>
    <w:p w14:paraId="2AD2560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2-step RA type contention based random access test in FR2 for </w:t>
      </w:r>
      <w:r w:rsidRPr="00BA7E9A">
        <w:rPr>
          <w:noProof/>
          <w:lang w:eastAsia="zh-CN"/>
        </w:rPr>
        <w:t>NR Standalone</w:t>
      </w:r>
      <w:r w:rsidRPr="00BA7E9A">
        <w:rPr>
          <w:noProof/>
        </w:rPr>
        <w:tab/>
        <w:t>3209</w:t>
      </w:r>
    </w:p>
    <w:p w14:paraId="623C3A3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2-step RA type n on-contention based random access test in FR2 for </w:t>
      </w:r>
      <w:r w:rsidRPr="00BA7E9A">
        <w:rPr>
          <w:noProof/>
          <w:lang w:eastAsia="zh-CN"/>
        </w:rPr>
        <w:t>NR Standalone</w:t>
      </w:r>
      <w:r w:rsidRPr="00BA7E9A">
        <w:rPr>
          <w:noProof/>
        </w:rPr>
        <w:tab/>
        <w:t>3212</w:t>
      </w:r>
    </w:p>
    <w:p w14:paraId="3B9235B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RRC Connection Release with Redirection</w:t>
      </w:r>
      <w:r w:rsidRPr="00BA7E9A">
        <w:rPr>
          <w:noProof/>
        </w:rPr>
        <w:tab/>
        <w:t>3215</w:t>
      </w:r>
    </w:p>
    <w:p w14:paraId="73243A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A.7.3.2.3.1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Redirection from NR in FR2 to NR in FR2</w:t>
      </w:r>
      <w:r w:rsidRPr="00BA7E9A">
        <w:rPr>
          <w:noProof/>
        </w:rPr>
        <w:tab/>
        <w:t>3215</w:t>
      </w:r>
    </w:p>
    <w:p w14:paraId="4FE1315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A.7.3.3 Conditional Handover</w:t>
      </w:r>
      <w:r w:rsidRPr="00BA7E9A">
        <w:rPr>
          <w:noProof/>
        </w:rPr>
        <w:tab/>
        <w:t>3219</w:t>
      </w:r>
    </w:p>
    <w:p w14:paraId="0D2FECF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conditional handover from FR2 to FR2</w:t>
      </w:r>
      <w:r w:rsidRPr="00BA7E9A">
        <w:rPr>
          <w:noProof/>
        </w:rPr>
        <w:tab/>
        <w:t>3219</w:t>
      </w:r>
    </w:p>
    <w:p w14:paraId="02A1B4D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A.7.3.3.1.1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3219</w:t>
      </w:r>
    </w:p>
    <w:p w14:paraId="10A2728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3219</w:t>
      </w:r>
    </w:p>
    <w:p w14:paraId="4311165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A.7.3.3.1.2.3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3222</w:t>
      </w:r>
    </w:p>
    <w:p w14:paraId="0191E76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conditional handover from FR2 to FR2; unknown target cell</w:t>
      </w:r>
      <w:r w:rsidRPr="00BA7E9A">
        <w:rPr>
          <w:noProof/>
        </w:rPr>
        <w:tab/>
        <w:t>3222</w:t>
      </w:r>
    </w:p>
    <w:p w14:paraId="556773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3222</w:t>
      </w:r>
    </w:p>
    <w:p w14:paraId="7CCC6C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3222</w:t>
      </w:r>
    </w:p>
    <w:p w14:paraId="496149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A.7.3.3.2.3 Test Requirements</w:t>
      </w:r>
      <w:r w:rsidRPr="00BA7E9A">
        <w:rPr>
          <w:noProof/>
        </w:rPr>
        <w:tab/>
        <w:t>3224</w:t>
      </w:r>
    </w:p>
    <w:p w14:paraId="3453A8A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</w:t>
      </w:r>
      <w:r w:rsidRPr="00BA7E9A">
        <w:rPr>
          <w:noProof/>
        </w:rPr>
        <w:tab/>
        <w:t>3224</w:t>
      </w:r>
    </w:p>
    <w:p w14:paraId="08798A0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</w:t>
      </w:r>
      <w:r w:rsidRPr="00BA7E9A">
        <w:rPr>
          <w:noProof/>
        </w:rPr>
        <w:tab/>
        <w:t>3224</w:t>
      </w:r>
    </w:p>
    <w:p w14:paraId="39B0D7F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UE Transmit Timing Test for FR2</w:t>
      </w:r>
      <w:r w:rsidRPr="00BA7E9A">
        <w:rPr>
          <w:noProof/>
        </w:rPr>
        <w:tab/>
        <w:t>3224</w:t>
      </w:r>
    </w:p>
    <w:p w14:paraId="505A7CD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3224</w:t>
      </w:r>
    </w:p>
    <w:p w14:paraId="3A7346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3227</w:t>
      </w:r>
    </w:p>
    <w:p w14:paraId="7362928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UE Transmit Timing Test for FR2-2</w:t>
      </w:r>
      <w:r w:rsidRPr="00BA7E9A">
        <w:rPr>
          <w:noProof/>
        </w:rPr>
        <w:tab/>
        <w:t>3227</w:t>
      </w:r>
    </w:p>
    <w:p w14:paraId="279C1C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3227</w:t>
      </w:r>
    </w:p>
    <w:p w14:paraId="2AF7DA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3232</w:t>
      </w:r>
    </w:p>
    <w:p w14:paraId="017C75E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timer accuracy</w:t>
      </w:r>
      <w:r w:rsidRPr="00BA7E9A">
        <w:rPr>
          <w:noProof/>
        </w:rPr>
        <w:tab/>
        <w:t>3233</w:t>
      </w:r>
    </w:p>
    <w:p w14:paraId="1EC4290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</w:t>
      </w:r>
      <w:r w:rsidRPr="00BA7E9A">
        <w:rPr>
          <w:noProof/>
        </w:rPr>
        <w:tab/>
        <w:t>3233</w:t>
      </w:r>
    </w:p>
    <w:p w14:paraId="666628D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FR2 timing advance adjustment accuracy</w:t>
      </w:r>
      <w:r w:rsidRPr="00BA7E9A">
        <w:rPr>
          <w:noProof/>
        </w:rPr>
        <w:tab/>
        <w:t>3233</w:t>
      </w:r>
    </w:p>
    <w:p w14:paraId="783A84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3233</w:t>
      </w:r>
    </w:p>
    <w:p w14:paraId="77F1A6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3233</w:t>
      </w:r>
    </w:p>
    <w:p w14:paraId="0C802A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A.7.4.3.1.3 Test Requirements</w:t>
      </w:r>
      <w:r w:rsidRPr="00BA7E9A">
        <w:rPr>
          <w:noProof/>
        </w:rPr>
        <w:tab/>
        <w:t>3236</w:t>
      </w:r>
    </w:p>
    <w:p w14:paraId="2BF9548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FR2-2 timing advance adjustment accuracy</w:t>
      </w:r>
      <w:r w:rsidRPr="00BA7E9A">
        <w:rPr>
          <w:noProof/>
        </w:rPr>
        <w:tab/>
        <w:t>3237</w:t>
      </w:r>
    </w:p>
    <w:p w14:paraId="172B81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3237</w:t>
      </w:r>
    </w:p>
    <w:p w14:paraId="7B1E69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3237</w:t>
      </w:r>
    </w:p>
    <w:p w14:paraId="58C2A59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A.7.4.3.2.3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3241</w:t>
      </w:r>
    </w:p>
    <w:p w14:paraId="3E57C4B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Signaling characteristics</w:t>
      </w:r>
      <w:r w:rsidRPr="00BA7E9A">
        <w:rPr>
          <w:noProof/>
        </w:rPr>
        <w:tab/>
        <w:t>3241</w:t>
      </w:r>
    </w:p>
    <w:p w14:paraId="482243B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</w:t>
      </w:r>
      <w:r w:rsidRPr="00BA7E9A">
        <w:rPr>
          <w:noProof/>
        </w:rPr>
        <w:tab/>
        <w:t>3241</w:t>
      </w:r>
    </w:p>
    <w:p w14:paraId="658BEB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PCell configured with SSB-based RLM RS in non-DRX mode</w:t>
      </w:r>
      <w:r w:rsidRPr="00BA7E9A">
        <w:rPr>
          <w:noProof/>
        </w:rPr>
        <w:tab/>
        <w:t>3241</w:t>
      </w:r>
    </w:p>
    <w:p w14:paraId="43DF96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3241</w:t>
      </w:r>
    </w:p>
    <w:p w14:paraId="73AF4B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3244</w:t>
      </w:r>
    </w:p>
    <w:p w14:paraId="26EBDDA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FR2 PCell configured with SSB-based RLM RS in non-DRX mode</w:t>
      </w:r>
      <w:r w:rsidRPr="00BA7E9A">
        <w:rPr>
          <w:noProof/>
        </w:rPr>
        <w:tab/>
        <w:t>3245</w:t>
      </w:r>
    </w:p>
    <w:p w14:paraId="41A2E4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3245</w:t>
      </w:r>
    </w:p>
    <w:p w14:paraId="211C29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3249</w:t>
      </w:r>
    </w:p>
    <w:p w14:paraId="506CEAF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PCell configured with SSB-based RLM RS in DRX mode</w:t>
      </w:r>
      <w:r w:rsidRPr="00BA7E9A">
        <w:rPr>
          <w:noProof/>
        </w:rPr>
        <w:tab/>
        <w:t>3250</w:t>
      </w:r>
    </w:p>
    <w:p w14:paraId="7D7F1F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3250</w:t>
      </w:r>
    </w:p>
    <w:p w14:paraId="10F326E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3254</w:t>
      </w:r>
    </w:p>
    <w:p w14:paraId="5B275CE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FR2 PCell configured with SSB-based RLM RS in DRX mode</w:t>
      </w:r>
      <w:r w:rsidRPr="00BA7E9A">
        <w:rPr>
          <w:noProof/>
        </w:rPr>
        <w:tab/>
        <w:t>3254</w:t>
      </w:r>
    </w:p>
    <w:p w14:paraId="1023071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3254</w:t>
      </w:r>
    </w:p>
    <w:p w14:paraId="2AD3F8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3259</w:t>
      </w:r>
    </w:p>
    <w:p w14:paraId="20DE723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PCell configured with CSI-RS-based RLM in non-DRX mode</w:t>
      </w:r>
      <w:r w:rsidRPr="00BA7E9A">
        <w:rPr>
          <w:noProof/>
        </w:rPr>
        <w:tab/>
        <w:t>3259</w:t>
      </w:r>
    </w:p>
    <w:p w14:paraId="10CF99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3259</w:t>
      </w:r>
    </w:p>
    <w:p w14:paraId="0736B86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3264</w:t>
      </w:r>
    </w:p>
    <w:p w14:paraId="594C982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FR2 PCell configured with CSI-RS-based RLM in non-DRX mode</w:t>
      </w:r>
      <w:r w:rsidRPr="00BA7E9A">
        <w:rPr>
          <w:noProof/>
        </w:rPr>
        <w:tab/>
        <w:t>3264</w:t>
      </w:r>
    </w:p>
    <w:p w14:paraId="6A755F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3264</w:t>
      </w:r>
    </w:p>
    <w:p w14:paraId="33D66F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3268</w:t>
      </w:r>
    </w:p>
    <w:p w14:paraId="448B1E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PCell configured with CSI-RS-based RLM in DRX mode</w:t>
      </w:r>
      <w:r w:rsidRPr="00BA7E9A">
        <w:rPr>
          <w:noProof/>
        </w:rPr>
        <w:tab/>
        <w:t>3268</w:t>
      </w:r>
    </w:p>
    <w:p w14:paraId="282A76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3268</w:t>
      </w:r>
    </w:p>
    <w:p w14:paraId="0009F0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3272</w:t>
      </w:r>
    </w:p>
    <w:p w14:paraId="18554D0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FR2 PCell configured with CSI-RS-based RLM in DRX mode</w:t>
      </w:r>
      <w:r w:rsidRPr="00BA7E9A">
        <w:rPr>
          <w:noProof/>
        </w:rPr>
        <w:tab/>
        <w:t>3272</w:t>
      </w:r>
    </w:p>
    <w:p w14:paraId="1B7924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3272</w:t>
      </w:r>
    </w:p>
    <w:p w14:paraId="117BBA9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3277</w:t>
      </w:r>
    </w:p>
    <w:p w14:paraId="52B0F45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UE Radio Link Monitoring Scheduling Restrictions on FR2</w:t>
      </w:r>
      <w:r w:rsidRPr="00BA7E9A">
        <w:rPr>
          <w:noProof/>
        </w:rPr>
        <w:tab/>
        <w:t>3277</w:t>
      </w:r>
    </w:p>
    <w:p w14:paraId="69997E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3277</w:t>
      </w:r>
    </w:p>
    <w:p w14:paraId="408E1B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3280</w:t>
      </w:r>
    </w:p>
    <w:p w14:paraId="26CC345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A.7.5.2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</w:t>
      </w:r>
      <w:r w:rsidRPr="00BA7E9A">
        <w:rPr>
          <w:noProof/>
        </w:rPr>
        <w:tab/>
        <w:t>3280</w:t>
      </w:r>
    </w:p>
    <w:p w14:paraId="0300333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</w:rPr>
        <w:t>A.7.5.2.</w:t>
      </w:r>
      <w:r w:rsidRPr="00BA7E9A">
        <w:rPr>
          <w:bCs/>
          <w:noProof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 during measurements on deactivated NR SCC in FR2</w:t>
      </w:r>
      <w:r w:rsidRPr="00BA7E9A">
        <w:rPr>
          <w:noProof/>
        </w:rPr>
        <w:tab/>
        <w:t>3280</w:t>
      </w:r>
    </w:p>
    <w:p w14:paraId="39BA71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3280</w:t>
      </w:r>
    </w:p>
    <w:p w14:paraId="40B023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bCs/>
          <w:noProof/>
        </w:rPr>
        <w:t>A.7.5.2.1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3283</w:t>
      </w:r>
    </w:p>
    <w:p w14:paraId="405496C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interruptions at NR SRS carrier-based switching</w:t>
      </w:r>
      <w:r w:rsidRPr="00BA7E9A">
        <w:rPr>
          <w:noProof/>
        </w:rPr>
        <w:tab/>
        <w:t>3284</w:t>
      </w:r>
    </w:p>
    <w:p w14:paraId="082869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3284</w:t>
      </w:r>
    </w:p>
    <w:p w14:paraId="115859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3284</w:t>
      </w:r>
    </w:p>
    <w:p w14:paraId="055C9F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3286</w:t>
      </w:r>
    </w:p>
    <w:p w14:paraId="4D50E42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Delay</w:t>
      </w:r>
      <w:r w:rsidRPr="00BA7E9A">
        <w:rPr>
          <w:noProof/>
        </w:rPr>
        <w:tab/>
        <w:t>3286</w:t>
      </w:r>
    </w:p>
    <w:p w14:paraId="334D134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5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SCell Activation and deactivation </w:t>
      </w:r>
      <w:r w:rsidRPr="00BA7E9A">
        <w:rPr>
          <w:noProof/>
          <w:lang w:eastAsia="zh-CN"/>
        </w:rPr>
        <w:t>for</w:t>
      </w:r>
      <w:r w:rsidRPr="00BA7E9A">
        <w:rPr>
          <w:noProof/>
        </w:rPr>
        <w:t xml:space="preserve"> SCell in FR2 intra-band in non-DRX</w:t>
      </w:r>
      <w:r w:rsidRPr="00BA7E9A">
        <w:rPr>
          <w:noProof/>
        </w:rPr>
        <w:tab/>
        <w:t>3286</w:t>
      </w:r>
    </w:p>
    <w:p w14:paraId="2EE9F2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3286</w:t>
      </w:r>
    </w:p>
    <w:p w14:paraId="6004F7D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3288</w:t>
      </w:r>
    </w:p>
    <w:p w14:paraId="39A4C33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5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SCell Activation and deactivation </w:t>
      </w:r>
      <w:r w:rsidRPr="00BA7E9A">
        <w:rPr>
          <w:noProof/>
          <w:lang w:eastAsia="zh-CN"/>
        </w:rPr>
        <w:t>for FR1+FR2</w:t>
      </w:r>
      <w:r w:rsidRPr="00BA7E9A">
        <w:rPr>
          <w:noProof/>
        </w:rPr>
        <w:t xml:space="preserve"> int</w:t>
      </w:r>
      <w:r w:rsidRPr="00BA7E9A">
        <w:rPr>
          <w:noProof/>
          <w:lang w:eastAsia="zh-CN"/>
        </w:rPr>
        <w:t>er</w:t>
      </w:r>
      <w:r w:rsidRPr="00BA7E9A">
        <w:rPr>
          <w:noProof/>
        </w:rPr>
        <w:t xml:space="preserve">-band </w:t>
      </w:r>
      <w:r w:rsidRPr="00BA7E9A">
        <w:rPr>
          <w:noProof/>
          <w:lang w:eastAsia="zh-CN"/>
        </w:rPr>
        <w:t>with target SCell in FR2</w:t>
      </w:r>
      <w:r w:rsidRPr="00BA7E9A">
        <w:rPr>
          <w:noProof/>
        </w:rPr>
        <w:tab/>
        <w:t>3288</w:t>
      </w:r>
    </w:p>
    <w:p w14:paraId="00E182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3288</w:t>
      </w:r>
    </w:p>
    <w:p w14:paraId="66545B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3292</w:t>
      </w:r>
    </w:p>
    <w:p w14:paraId="4D3791F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SCell Activation and deactivation </w:t>
      </w:r>
      <w:r w:rsidRPr="00BA7E9A">
        <w:rPr>
          <w:noProof/>
          <w:lang w:eastAsia="zh-CN"/>
        </w:rPr>
        <w:t>for</w:t>
      </w:r>
      <w:r w:rsidRPr="00BA7E9A">
        <w:rPr>
          <w:noProof/>
        </w:rPr>
        <w:t xml:space="preserve"> SCell in FR2 inter-band in non-DRX</w:t>
      </w:r>
      <w:r w:rsidRPr="00BA7E9A">
        <w:rPr>
          <w:noProof/>
        </w:rPr>
        <w:tab/>
        <w:t>3293</w:t>
      </w:r>
    </w:p>
    <w:p w14:paraId="67E7AB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3293</w:t>
      </w:r>
    </w:p>
    <w:p w14:paraId="3DB53B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3296</w:t>
      </w:r>
    </w:p>
    <w:p w14:paraId="6CB5611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Direct SCell activation at SCell addition of known SCell in FR2</w:t>
      </w:r>
      <w:r w:rsidRPr="00BA7E9A">
        <w:rPr>
          <w:noProof/>
        </w:rPr>
        <w:tab/>
        <w:t>3297</w:t>
      </w:r>
    </w:p>
    <w:p w14:paraId="0559CA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3297</w:t>
      </w:r>
    </w:p>
    <w:p w14:paraId="60B1DE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3300</w:t>
      </w:r>
    </w:p>
    <w:p w14:paraId="22AF1D9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5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Direct SCell activation at handover with known SCell in FR2</w:t>
      </w:r>
      <w:r w:rsidRPr="00BA7E9A">
        <w:rPr>
          <w:noProof/>
        </w:rPr>
        <w:tab/>
        <w:t>3301</w:t>
      </w:r>
    </w:p>
    <w:p w14:paraId="330F1E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3301</w:t>
      </w:r>
    </w:p>
    <w:p w14:paraId="661E26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3304</w:t>
      </w:r>
    </w:p>
    <w:p w14:paraId="2DB89A0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5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PUCCH SCell activation and deactivation </w:t>
      </w:r>
      <w:r w:rsidRPr="00BA7E9A">
        <w:rPr>
          <w:noProof/>
          <w:lang w:eastAsia="zh-CN"/>
        </w:rPr>
        <w:t>for FR1+FR2</w:t>
      </w:r>
      <w:r w:rsidRPr="00BA7E9A">
        <w:rPr>
          <w:noProof/>
        </w:rPr>
        <w:t xml:space="preserve"> int</w:t>
      </w:r>
      <w:r w:rsidRPr="00BA7E9A">
        <w:rPr>
          <w:noProof/>
          <w:lang w:eastAsia="zh-CN"/>
        </w:rPr>
        <w:t>er</w:t>
      </w:r>
      <w:r w:rsidRPr="00BA7E9A">
        <w:rPr>
          <w:noProof/>
        </w:rPr>
        <w:t xml:space="preserve">-band </w:t>
      </w:r>
      <w:r w:rsidRPr="00BA7E9A">
        <w:rPr>
          <w:noProof/>
          <w:lang w:eastAsia="zh-CN"/>
        </w:rPr>
        <w:t>with target SCell in FR2 and known</w:t>
      </w:r>
      <w:r w:rsidRPr="00BA7E9A">
        <w:rPr>
          <w:noProof/>
        </w:rPr>
        <w:tab/>
        <w:t>3305</w:t>
      </w:r>
    </w:p>
    <w:p w14:paraId="1DFAC77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3305</w:t>
      </w:r>
    </w:p>
    <w:p w14:paraId="38C37C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3309</w:t>
      </w:r>
    </w:p>
    <w:p w14:paraId="3E8FB4E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PUCCH SCell activation and deactivation delay requirements of FR2 unknown cell with FR1 PCell</w:t>
      </w:r>
      <w:r w:rsidRPr="00BA7E9A">
        <w:rPr>
          <w:noProof/>
        </w:rPr>
        <w:tab/>
        <w:t>3310</w:t>
      </w:r>
    </w:p>
    <w:p w14:paraId="2A1CBC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A.7.5.3.7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3310</w:t>
      </w:r>
    </w:p>
    <w:p w14:paraId="2B79EF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A.7.5.3.7.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3314</w:t>
      </w:r>
    </w:p>
    <w:p w14:paraId="7FD93A2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5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SCell Activation and deactivation </w:t>
      </w:r>
      <w:r w:rsidRPr="00BA7E9A">
        <w:rPr>
          <w:noProof/>
          <w:lang w:eastAsia="zh-CN"/>
        </w:rPr>
        <w:t>for</w:t>
      </w:r>
      <w:r w:rsidRPr="00BA7E9A">
        <w:rPr>
          <w:noProof/>
        </w:rPr>
        <w:t xml:space="preserve"> known PUCCH SCell in FR2 inter-band in non-DRX</w:t>
      </w:r>
      <w:r w:rsidRPr="00BA7E9A">
        <w:rPr>
          <w:noProof/>
        </w:rPr>
        <w:tab/>
        <w:t>3315</w:t>
      </w:r>
    </w:p>
    <w:p w14:paraId="4B99F6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3315</w:t>
      </w:r>
    </w:p>
    <w:p w14:paraId="6C99A1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3319</w:t>
      </w:r>
    </w:p>
    <w:p w14:paraId="5CC4EEE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</w:t>
      </w:r>
      <w:r w:rsidRPr="00BA7E9A">
        <w:rPr>
          <w:noProof/>
        </w:rPr>
        <w:t>.5.3.9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PUCCH </w:t>
      </w:r>
      <w:r w:rsidRPr="00BA7E9A">
        <w:rPr>
          <w:noProof/>
        </w:rPr>
        <w:t>SCell Activation and deactivation of unknown SCell in FR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ab/>
        <w:t>3320</w:t>
      </w:r>
    </w:p>
    <w:p w14:paraId="0A0EED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3320</w:t>
      </w:r>
    </w:p>
    <w:p w14:paraId="79C243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3323</w:t>
      </w:r>
    </w:p>
    <w:p w14:paraId="2C9F6EB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of FR2 known PUCCH SCell and one FR2 unknown SCell with FR2 PCell</w:t>
      </w:r>
      <w:r w:rsidRPr="00BA7E9A">
        <w:rPr>
          <w:noProof/>
        </w:rPr>
        <w:tab/>
        <w:t>3324</w:t>
      </w:r>
    </w:p>
    <w:p w14:paraId="7B66A51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3324</w:t>
      </w:r>
    </w:p>
    <w:p w14:paraId="2BD92C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3328</w:t>
      </w:r>
    </w:p>
    <w:p w14:paraId="458ABBE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PUCCH SCell activation and deactivation delay requirements of FR2 unknown cell with FR2 PCell</w:t>
      </w:r>
      <w:r w:rsidRPr="00BA7E9A">
        <w:rPr>
          <w:noProof/>
        </w:rPr>
        <w:tab/>
        <w:t>3329</w:t>
      </w:r>
    </w:p>
    <w:p w14:paraId="765740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PUCCH SCell activation with non-PUCCH SCell in a secondary PUCCH Group</w:t>
      </w:r>
      <w:r w:rsidRPr="00BA7E9A">
        <w:rPr>
          <w:noProof/>
        </w:rPr>
        <w:tab/>
        <w:t>3329</w:t>
      </w:r>
    </w:p>
    <w:p w14:paraId="0C3FD50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A.7.5.3.11</w:t>
      </w:r>
      <w:r w:rsidRPr="00BA7E9A">
        <w:rPr>
          <w:noProof/>
          <w:lang w:eastAsia="zh-CN"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3329</w:t>
      </w:r>
    </w:p>
    <w:p w14:paraId="07DB9BC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A.7.5.3.11.1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3333</w:t>
      </w:r>
    </w:p>
    <w:p w14:paraId="0EF4B4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PUCCH SCell activation with non-PUCCH SCell in a primary PUCCH Group</w:t>
      </w:r>
      <w:r w:rsidRPr="00BA7E9A">
        <w:rPr>
          <w:noProof/>
        </w:rPr>
        <w:tab/>
        <w:t>3334</w:t>
      </w:r>
    </w:p>
    <w:p w14:paraId="5CBAB93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A.7.5.3.11</w:t>
      </w:r>
      <w:r w:rsidRPr="00BA7E9A">
        <w:rPr>
          <w:noProof/>
          <w:lang w:eastAsia="zh-CN"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3334</w:t>
      </w:r>
    </w:p>
    <w:p w14:paraId="025FC02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A.7.5.3.11.2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3338</w:t>
      </w:r>
    </w:p>
    <w:p w14:paraId="2E5C78B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</w:t>
      </w:r>
      <w:r w:rsidRPr="00BA7E9A">
        <w:rPr>
          <w:noProof/>
          <w:lang w:eastAsia="zh-CN"/>
        </w:rPr>
        <w:t>.5.3.12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3339</w:t>
      </w:r>
    </w:p>
    <w:p w14:paraId="2C8F82F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SCell Activation </w:t>
      </w:r>
      <w:r w:rsidRPr="00BA7E9A">
        <w:rPr>
          <w:noProof/>
          <w:lang w:eastAsia="zh-CN"/>
        </w:rPr>
        <w:t>for</w:t>
      </w:r>
      <w:r w:rsidRPr="00BA7E9A">
        <w:rPr>
          <w:noProof/>
        </w:rPr>
        <w:t xml:space="preserve"> SCell in FR2 intra-band in non-DRX</w:t>
      </w:r>
      <w:r w:rsidRPr="00BA7E9A">
        <w:rPr>
          <w:noProof/>
        </w:rPr>
        <w:tab/>
        <w:t>3339</w:t>
      </w:r>
    </w:p>
    <w:p w14:paraId="18A0D6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3339</w:t>
      </w:r>
    </w:p>
    <w:p w14:paraId="6D42E4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3341</w:t>
      </w:r>
    </w:p>
    <w:p w14:paraId="3A51B87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A.7.5.3.14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SCell Activation </w:t>
      </w:r>
      <w:r w:rsidRPr="00BA7E9A">
        <w:rPr>
          <w:noProof/>
          <w:lang w:eastAsia="zh-CN"/>
        </w:rPr>
        <w:t>for</w:t>
      </w:r>
      <w:r w:rsidRPr="00BA7E9A">
        <w:rPr>
          <w:noProof/>
        </w:rPr>
        <w:t xml:space="preserve"> known SCell in FR2 inter-band</w:t>
      </w:r>
      <w:r w:rsidRPr="00BA7E9A">
        <w:rPr>
          <w:noProof/>
        </w:rPr>
        <w:tab/>
        <w:t>3342</w:t>
      </w:r>
    </w:p>
    <w:p w14:paraId="6C1E75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3342</w:t>
      </w:r>
    </w:p>
    <w:p w14:paraId="677EAE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A.7.5.3.14.2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3345</w:t>
      </w:r>
    </w:p>
    <w:p w14:paraId="01EF9E6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3346</w:t>
      </w:r>
    </w:p>
    <w:p w14:paraId="609C7E0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3346</w:t>
      </w:r>
    </w:p>
    <w:p w14:paraId="6E9BBD9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procedures</w:t>
      </w:r>
      <w:r w:rsidRPr="00BA7E9A">
        <w:rPr>
          <w:noProof/>
        </w:rPr>
        <w:tab/>
        <w:t>3346</w:t>
      </w:r>
    </w:p>
    <w:p w14:paraId="67C6368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PCell configured with SSB-based BFD and LR in non-DRX mode</w:t>
      </w:r>
      <w:r w:rsidRPr="00BA7E9A">
        <w:rPr>
          <w:noProof/>
        </w:rPr>
        <w:tab/>
        <w:t>3346</w:t>
      </w:r>
    </w:p>
    <w:p w14:paraId="3A26DB0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lastRenderedPageBreak/>
        <w:t>A.7.5.5.1.1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3346</w:t>
      </w:r>
    </w:p>
    <w:p w14:paraId="7FAE14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3350</w:t>
      </w:r>
    </w:p>
    <w:p w14:paraId="54538FB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PCell configured with SSB-based BFD and LR in DRX mode</w:t>
      </w:r>
      <w:r w:rsidRPr="00BA7E9A">
        <w:rPr>
          <w:noProof/>
        </w:rPr>
        <w:tab/>
        <w:t>3351</w:t>
      </w:r>
    </w:p>
    <w:p w14:paraId="24BD36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3351</w:t>
      </w:r>
    </w:p>
    <w:p w14:paraId="09EB14D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3354</w:t>
      </w:r>
    </w:p>
    <w:p w14:paraId="1A8C07F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PCell configured with CSI-RS-based BFD and LR in non-DRX mode</w:t>
      </w:r>
      <w:r w:rsidRPr="00BA7E9A">
        <w:rPr>
          <w:noProof/>
        </w:rPr>
        <w:tab/>
        <w:t>3355</w:t>
      </w:r>
    </w:p>
    <w:p w14:paraId="091AC3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3355</w:t>
      </w:r>
    </w:p>
    <w:p w14:paraId="62C37E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3359</w:t>
      </w:r>
    </w:p>
    <w:p w14:paraId="00C95B1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PCell configured with CSI-RS-based BFD and LR in DRX mode</w:t>
      </w:r>
      <w:r w:rsidRPr="00BA7E9A">
        <w:rPr>
          <w:noProof/>
        </w:rPr>
        <w:tab/>
        <w:t>3360</w:t>
      </w:r>
    </w:p>
    <w:p w14:paraId="47B8BC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3360</w:t>
      </w:r>
    </w:p>
    <w:p w14:paraId="151137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3364</w:t>
      </w:r>
    </w:p>
    <w:p w14:paraId="5094875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restriction during Beam Failure Detection and Link Recovery for FR2 PCell configured with SSB-based BFD and LR in non-DRX mode</w:t>
      </w:r>
      <w:r w:rsidRPr="00BA7E9A">
        <w:rPr>
          <w:noProof/>
        </w:rPr>
        <w:tab/>
        <w:t>3365</w:t>
      </w:r>
    </w:p>
    <w:p w14:paraId="6D18A5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3365</w:t>
      </w:r>
    </w:p>
    <w:p w14:paraId="659C1A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3368</w:t>
      </w:r>
    </w:p>
    <w:p w14:paraId="30B2B4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SCell configured with CSI-RS-based BFD and LR in non-DRX mode</w:t>
      </w:r>
      <w:r w:rsidRPr="00BA7E9A">
        <w:rPr>
          <w:noProof/>
        </w:rPr>
        <w:tab/>
        <w:t>3369</w:t>
      </w:r>
    </w:p>
    <w:p w14:paraId="52C10F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3369</w:t>
      </w:r>
    </w:p>
    <w:p w14:paraId="536ECB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3373</w:t>
      </w:r>
    </w:p>
    <w:p w14:paraId="5C8EE94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SCell configured with CSI-RS-based BFD and LR in DRX mode</w:t>
      </w:r>
      <w:r w:rsidRPr="00BA7E9A">
        <w:rPr>
          <w:noProof/>
        </w:rPr>
        <w:tab/>
        <w:t>3374</w:t>
      </w:r>
    </w:p>
    <w:p w14:paraId="7198DB8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3374</w:t>
      </w:r>
    </w:p>
    <w:p w14:paraId="102BB3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A.7.5.5.7.2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3378</w:t>
      </w:r>
    </w:p>
    <w:p w14:paraId="778C325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PCell configured with CSI-RS-based BFD and LR in DRX mode for UE fulfilling relaxed measurement criterion</w:t>
      </w:r>
      <w:r w:rsidRPr="00BA7E9A">
        <w:rPr>
          <w:noProof/>
        </w:rPr>
        <w:tab/>
        <w:t>3379</w:t>
      </w:r>
    </w:p>
    <w:p w14:paraId="58756C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3379</w:t>
      </w:r>
    </w:p>
    <w:p w14:paraId="2BE0E19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A.7.5.5.8.2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3383</w:t>
      </w:r>
    </w:p>
    <w:p w14:paraId="6D3A62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TRP specific Beam Failure Detection and Link Recovery Test for FR2 SCell configured with CSI-RS-based BFD and LR in DRX mode</w:t>
      </w:r>
      <w:r w:rsidRPr="00BA7E9A">
        <w:rPr>
          <w:noProof/>
        </w:rPr>
        <w:tab/>
        <w:t>3383</w:t>
      </w:r>
    </w:p>
    <w:p w14:paraId="73D709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3383</w:t>
      </w:r>
    </w:p>
    <w:p w14:paraId="1B9F3F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A.7.5.5.9.2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3389</w:t>
      </w:r>
    </w:p>
    <w:p w14:paraId="4748B05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A.7.5.5.10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TRP specific Beam Failure Detection and Link Recovery Test for FR2 PCell configured with SSB-based BFD and LR in non-DRX mode</w:t>
      </w:r>
      <w:r w:rsidRPr="00BA7E9A">
        <w:rPr>
          <w:noProof/>
        </w:rPr>
        <w:tab/>
        <w:t>3389</w:t>
      </w:r>
    </w:p>
    <w:p w14:paraId="4AA1DC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3389</w:t>
      </w:r>
    </w:p>
    <w:p w14:paraId="3E955E7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A.7.5.5.10.2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3395</w:t>
      </w:r>
    </w:p>
    <w:p w14:paraId="0354C82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</w:t>
      </w:r>
      <w:r w:rsidRPr="00BA7E9A">
        <w:rPr>
          <w:noProof/>
        </w:rPr>
        <w:t>.5.5.</w:t>
      </w:r>
      <w:r w:rsidRPr="00BA7E9A">
        <w:rPr>
          <w:noProof/>
          <w:lang w:eastAsia="zh-CN"/>
        </w:rPr>
        <w:t>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</w:t>
      </w:r>
      <w:r w:rsidRPr="00BA7E9A">
        <w:rPr>
          <w:noProof/>
          <w:lang w:eastAsia="zh-CN"/>
        </w:rPr>
        <w:t>-2</w:t>
      </w:r>
      <w:r w:rsidRPr="00BA7E9A">
        <w:rPr>
          <w:noProof/>
        </w:rPr>
        <w:t xml:space="preserve"> PCell configured with CSI-RS-based BFD and LR in non-DRX mode</w:t>
      </w:r>
      <w:r w:rsidRPr="00BA7E9A">
        <w:rPr>
          <w:noProof/>
        </w:rPr>
        <w:tab/>
        <w:t>3395</w:t>
      </w:r>
    </w:p>
    <w:p w14:paraId="668F55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3395</w:t>
      </w:r>
    </w:p>
    <w:p w14:paraId="23CA98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7</w:t>
      </w:r>
      <w:r w:rsidRPr="00BA7E9A">
        <w:rPr>
          <w:noProof/>
          <w:snapToGrid w:val="0"/>
        </w:rPr>
        <w:t>.5.5.</w:t>
      </w:r>
      <w:r w:rsidRPr="00BA7E9A">
        <w:rPr>
          <w:noProof/>
          <w:snapToGrid w:val="0"/>
          <w:lang w:eastAsia="zh-CN"/>
        </w:rPr>
        <w:t>11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3400</w:t>
      </w:r>
    </w:p>
    <w:p w14:paraId="2E46243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</w:t>
      </w:r>
      <w:r w:rsidRPr="00BA7E9A">
        <w:rPr>
          <w:noProof/>
        </w:rPr>
        <w:t>.5.5.</w:t>
      </w:r>
      <w:r w:rsidRPr="00BA7E9A">
        <w:rPr>
          <w:noProof/>
          <w:lang w:eastAsia="zh-CN"/>
        </w:rPr>
        <w:t>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</w:t>
      </w:r>
      <w:r w:rsidRPr="00BA7E9A">
        <w:rPr>
          <w:noProof/>
          <w:lang w:eastAsia="zh-CN"/>
        </w:rPr>
        <w:t>-2</w:t>
      </w:r>
      <w:r w:rsidRPr="00BA7E9A">
        <w:rPr>
          <w:noProof/>
        </w:rPr>
        <w:t xml:space="preserve"> PCell configured with CSI-RS-based BFD and LR in DRX mode</w:t>
      </w:r>
      <w:r w:rsidRPr="00BA7E9A">
        <w:rPr>
          <w:noProof/>
        </w:rPr>
        <w:tab/>
        <w:t>3400</w:t>
      </w:r>
    </w:p>
    <w:p w14:paraId="53E899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3400</w:t>
      </w:r>
    </w:p>
    <w:p w14:paraId="1D506BE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7</w:t>
      </w:r>
      <w:r w:rsidRPr="00BA7E9A">
        <w:rPr>
          <w:noProof/>
          <w:snapToGrid w:val="0"/>
        </w:rPr>
        <w:t>.5.5.</w:t>
      </w:r>
      <w:r w:rsidRPr="00BA7E9A">
        <w:rPr>
          <w:noProof/>
          <w:snapToGrid w:val="0"/>
          <w:lang w:eastAsia="zh-CN"/>
        </w:rPr>
        <w:t>12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3405</w:t>
      </w:r>
    </w:p>
    <w:p w14:paraId="3147BAE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</w:t>
      </w:r>
      <w:r w:rsidRPr="00BA7E9A">
        <w:rPr>
          <w:noProof/>
        </w:rPr>
        <w:t>.5.5.</w:t>
      </w:r>
      <w:r w:rsidRPr="00BA7E9A">
        <w:rPr>
          <w:noProof/>
          <w:lang w:eastAsia="zh-CN"/>
        </w:rPr>
        <w:t>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restriction during Beam Failure Detection and Link Recovery for FR2</w:t>
      </w:r>
      <w:r w:rsidRPr="00BA7E9A">
        <w:rPr>
          <w:noProof/>
          <w:lang w:eastAsia="zh-CN"/>
        </w:rPr>
        <w:t>-2</w:t>
      </w:r>
      <w:r w:rsidRPr="00BA7E9A">
        <w:rPr>
          <w:noProof/>
        </w:rPr>
        <w:t xml:space="preserve"> PCell configured with SSB-based BFD and LR in non-DRX mode</w:t>
      </w:r>
      <w:r w:rsidRPr="00BA7E9A">
        <w:rPr>
          <w:noProof/>
        </w:rPr>
        <w:tab/>
        <w:t>3405</w:t>
      </w:r>
    </w:p>
    <w:p w14:paraId="27DA2F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A.7.5.5.13.1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3405</w:t>
      </w:r>
    </w:p>
    <w:p w14:paraId="784F889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7</w:t>
      </w:r>
      <w:r w:rsidRPr="00BA7E9A">
        <w:rPr>
          <w:noProof/>
          <w:snapToGrid w:val="0"/>
        </w:rPr>
        <w:t>.5.5.</w:t>
      </w:r>
      <w:r w:rsidRPr="00BA7E9A">
        <w:rPr>
          <w:noProof/>
          <w:snapToGrid w:val="0"/>
          <w:lang w:eastAsia="zh-CN"/>
        </w:rPr>
        <w:t>13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3409</w:t>
      </w:r>
    </w:p>
    <w:p w14:paraId="1E38D7A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</w:t>
      </w:r>
      <w:r w:rsidRPr="00BA7E9A">
        <w:rPr>
          <w:noProof/>
        </w:rPr>
        <w:tab/>
        <w:t>3409</w:t>
      </w:r>
    </w:p>
    <w:p w14:paraId="05B5519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DCI-based and Timer-based Active BWP Switch</w:t>
      </w:r>
      <w:r w:rsidRPr="00BA7E9A">
        <w:rPr>
          <w:noProof/>
        </w:rPr>
        <w:tab/>
        <w:t>3409</w:t>
      </w:r>
    </w:p>
    <w:p w14:paraId="180721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 FR2- NR FR2 DL active BWP switch of SCell with non-DRX in SA</w:t>
      </w:r>
      <w:r w:rsidRPr="00BA7E9A">
        <w:rPr>
          <w:noProof/>
        </w:rPr>
        <w:tab/>
        <w:t>3409</w:t>
      </w:r>
    </w:p>
    <w:p w14:paraId="6491DF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 FR1- NR FR2 DL active BWP switch of SCell with non-DRX in SA</w:t>
      </w:r>
      <w:r w:rsidRPr="00BA7E9A">
        <w:rPr>
          <w:noProof/>
        </w:rPr>
        <w:tab/>
        <w:t>3414</w:t>
      </w:r>
    </w:p>
    <w:p w14:paraId="4B48294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FR2 DL active BWP switch with non-DRX in SA</w:t>
      </w:r>
      <w:r w:rsidRPr="00BA7E9A">
        <w:rPr>
          <w:noProof/>
        </w:rPr>
        <w:tab/>
        <w:t>3419</w:t>
      </w:r>
    </w:p>
    <w:p w14:paraId="2A63E8F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A.7.5.6.1.3.1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3419</w:t>
      </w:r>
    </w:p>
    <w:p w14:paraId="55EC848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rFonts w:eastAsia="MS Mincho"/>
          <w:noProof/>
        </w:rPr>
        <w:t>7.5.6.1.3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3422</w:t>
      </w:r>
    </w:p>
    <w:p w14:paraId="6DA5D9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A.7.5.6.1.4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 FR2-2- NR FR2-2 DL active BWP switch of SCell with non-DRX in SA</w:t>
      </w:r>
      <w:r w:rsidRPr="00BA7E9A">
        <w:rPr>
          <w:noProof/>
        </w:rPr>
        <w:tab/>
        <w:t>3422</w:t>
      </w:r>
    </w:p>
    <w:p w14:paraId="0E9AEF7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3422</w:t>
      </w:r>
    </w:p>
    <w:p w14:paraId="68E1C3B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3427</w:t>
      </w:r>
    </w:p>
    <w:p w14:paraId="381DCCE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RRC-based Active BWP Switch</w:t>
      </w:r>
      <w:r w:rsidRPr="00BA7E9A">
        <w:rPr>
          <w:noProof/>
        </w:rPr>
        <w:tab/>
        <w:t>3428</w:t>
      </w:r>
    </w:p>
    <w:p w14:paraId="6A4B4F3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3428</w:t>
      </w:r>
    </w:p>
    <w:p w14:paraId="662B479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A.7.5.6.2.1.2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3431</w:t>
      </w:r>
    </w:p>
    <w:p w14:paraId="2565B4A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FR2-2 DL active BWP switch of PCell with non-DRX in SA</w:t>
      </w:r>
      <w:r w:rsidRPr="00BA7E9A">
        <w:rPr>
          <w:noProof/>
        </w:rPr>
        <w:tab/>
        <w:t>3432</w:t>
      </w:r>
    </w:p>
    <w:p w14:paraId="49CF89B6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3432</w:t>
      </w:r>
    </w:p>
    <w:p w14:paraId="39E2E34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3436</w:t>
      </w:r>
    </w:p>
    <w:p w14:paraId="50371F8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 xml:space="preserve">A.7.5.6.3 </w:t>
      </w:r>
      <w:r w:rsidRPr="00BA7E9A">
        <w:rPr>
          <w:noProof/>
          <w:lang w:val="en-US" w:eastAsia="zh-CN"/>
        </w:rPr>
        <w:t xml:space="preserve">Simultaneous </w:t>
      </w:r>
      <w:r w:rsidRPr="00BA7E9A">
        <w:rPr>
          <w:noProof/>
        </w:rPr>
        <w:t xml:space="preserve">DCI-based and Timer-based Active BWP Switch </w:t>
      </w:r>
      <w:r w:rsidRPr="00BA7E9A">
        <w:rPr>
          <w:rFonts w:cs="Arial"/>
          <w:noProof/>
          <w:lang w:val="en-US"/>
        </w:rPr>
        <w:t>on multiple CCs</w:t>
      </w:r>
      <w:r w:rsidRPr="00BA7E9A">
        <w:rPr>
          <w:noProof/>
        </w:rPr>
        <w:tab/>
        <w:t>3437</w:t>
      </w:r>
    </w:p>
    <w:p w14:paraId="6DC118A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3437</w:t>
      </w:r>
    </w:p>
    <w:p w14:paraId="23DB37E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A.7.5.6.3.1.2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Requirements</w:t>
      </w:r>
      <w:r w:rsidRPr="00BA7E9A">
        <w:rPr>
          <w:noProof/>
        </w:rPr>
        <w:tab/>
        <w:t>3440</w:t>
      </w:r>
    </w:p>
    <w:p w14:paraId="2BFD4BC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dormancy switch</w:t>
      </w:r>
      <w:r w:rsidRPr="00BA7E9A">
        <w:rPr>
          <w:noProof/>
        </w:rPr>
        <w:tab/>
        <w:t>3440</w:t>
      </w:r>
    </w:p>
    <w:p w14:paraId="2F4FD7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FR2 PCell SCell dormancy switch of single FR2 SCell inside active time</w:t>
      </w:r>
      <w:r w:rsidRPr="00BA7E9A">
        <w:rPr>
          <w:noProof/>
        </w:rPr>
        <w:tab/>
        <w:t>3440</w:t>
      </w:r>
    </w:p>
    <w:p w14:paraId="250FC48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Test </w:t>
      </w:r>
      <w:r w:rsidRPr="00BA7E9A">
        <w:rPr>
          <w:noProof/>
          <w:lang w:eastAsia="zh-CN"/>
        </w:rPr>
        <w:t>Purpose and Environment</w:t>
      </w:r>
      <w:r w:rsidRPr="00BA7E9A">
        <w:rPr>
          <w:noProof/>
        </w:rPr>
        <w:tab/>
        <w:t>3440</w:t>
      </w:r>
    </w:p>
    <w:p w14:paraId="68F45499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3445</w:t>
      </w:r>
    </w:p>
    <w:p w14:paraId="005E69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 PCell SCell dormancy switch of two FR2 SCells outside active time</w:t>
      </w:r>
      <w:r w:rsidRPr="00BA7E9A">
        <w:rPr>
          <w:noProof/>
        </w:rPr>
        <w:tab/>
        <w:t>3445</w:t>
      </w:r>
    </w:p>
    <w:p w14:paraId="41098BA9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A.7.5.6.4.2.1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Test Purpose and Environment</w:t>
      </w:r>
      <w:r w:rsidRPr="00BA7E9A">
        <w:rPr>
          <w:noProof/>
        </w:rPr>
        <w:tab/>
        <w:t>3445</w:t>
      </w:r>
    </w:p>
    <w:p w14:paraId="263F9C81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A.7.5.6.4.2.2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 Test Requirements</w:t>
      </w:r>
      <w:r w:rsidRPr="00BA7E9A">
        <w:rPr>
          <w:noProof/>
        </w:rPr>
        <w:tab/>
        <w:t>3450</w:t>
      </w:r>
    </w:p>
    <w:p w14:paraId="7163B50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lang w:val="en-US"/>
        </w:rPr>
        <w:t>A.7.5.6.5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lang w:val="en-US" w:eastAsia="zh-CN"/>
        </w:rPr>
        <w:t xml:space="preserve">Simultaneous </w:t>
      </w:r>
      <w:r w:rsidRPr="00BA7E9A">
        <w:rPr>
          <w:rFonts w:eastAsia="SimSun"/>
          <w:noProof/>
          <w:lang w:val="en-US"/>
        </w:rPr>
        <w:t xml:space="preserve">RRC-based Active BWP Switch </w:t>
      </w:r>
      <w:r w:rsidRPr="00BA7E9A">
        <w:rPr>
          <w:rFonts w:eastAsia="SimSun" w:cs="Arial"/>
          <w:noProof/>
          <w:lang w:val="en-US"/>
        </w:rPr>
        <w:t>on multiple CCs</w:t>
      </w:r>
      <w:r w:rsidRPr="00BA7E9A">
        <w:rPr>
          <w:noProof/>
        </w:rPr>
        <w:tab/>
        <w:t>3450</w:t>
      </w:r>
    </w:p>
    <w:p w14:paraId="19241E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lang w:val="en-US" w:eastAsia="zh-CN"/>
        </w:rPr>
        <w:t>A.7.5.6.5.1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lang w:val="en-US" w:eastAsia="zh-CN"/>
        </w:rPr>
        <w:t>Active BWP switch on multiple SCells with non-DRX in SA</w:t>
      </w:r>
      <w:r w:rsidRPr="00BA7E9A">
        <w:rPr>
          <w:noProof/>
        </w:rPr>
        <w:tab/>
        <w:t>3450</w:t>
      </w:r>
    </w:p>
    <w:p w14:paraId="19A419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lang w:val="en-US" w:eastAsia="zh-CN"/>
        </w:rPr>
        <w:t>A.7.5.6.5.2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lang w:val="en-US"/>
        </w:rPr>
        <w:t xml:space="preserve">NR FR2-2 </w:t>
      </w:r>
      <w:r w:rsidRPr="00BA7E9A">
        <w:rPr>
          <w:rFonts w:eastAsia="SimSun"/>
          <w:noProof/>
          <w:lang w:val="en-US" w:eastAsia="zh-CN"/>
        </w:rPr>
        <w:t>Active BWP switch on multiple SCells with non-DRX in SA</w:t>
      </w:r>
      <w:r w:rsidRPr="00BA7E9A">
        <w:rPr>
          <w:noProof/>
        </w:rPr>
        <w:tab/>
        <w:t>3453</w:t>
      </w:r>
    </w:p>
    <w:p w14:paraId="476A6AF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  <w:lang w:val="en-US"/>
        </w:rPr>
        <w:t>A.7.5.6.5.2.1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  <w:lang w:val="en-US"/>
        </w:rPr>
        <w:t>Test Purpose and Environment</w:t>
      </w:r>
      <w:r w:rsidRPr="00BA7E9A">
        <w:rPr>
          <w:noProof/>
        </w:rPr>
        <w:tab/>
        <w:t>3453</w:t>
      </w:r>
    </w:p>
    <w:p w14:paraId="589786F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</w:rPr>
        <w:t>A.7.5.6.5.2</w:t>
      </w:r>
      <w:r w:rsidRPr="00BA7E9A">
        <w:rPr>
          <w:rFonts w:eastAsia="MS Mincho"/>
          <w:bCs/>
          <w:noProof/>
        </w:rPr>
        <w:t>.</w:t>
      </w:r>
      <w:r w:rsidRPr="00BA7E9A">
        <w:rPr>
          <w:rFonts w:eastAsia="SimSun"/>
          <w:noProof/>
          <w:snapToGrid w:val="0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</w:rPr>
        <w:t>Test Requirements</w:t>
      </w:r>
      <w:r w:rsidRPr="00BA7E9A">
        <w:rPr>
          <w:noProof/>
        </w:rPr>
        <w:tab/>
        <w:t>3457</w:t>
      </w:r>
    </w:p>
    <w:p w14:paraId="482077E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PSCell addition and release delay</w:t>
      </w:r>
      <w:r w:rsidRPr="00BA7E9A">
        <w:rPr>
          <w:noProof/>
        </w:rPr>
        <w:tab/>
        <w:t>3458</w:t>
      </w:r>
    </w:p>
    <w:p w14:paraId="20A4ED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 and Release Delay of known NR PSCell</w:t>
      </w:r>
      <w:r w:rsidRPr="00BA7E9A">
        <w:rPr>
          <w:noProof/>
        </w:rPr>
        <w:tab/>
        <w:t>3458</w:t>
      </w:r>
    </w:p>
    <w:p w14:paraId="723828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3458</w:t>
      </w:r>
    </w:p>
    <w:p w14:paraId="6F806B7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3461</w:t>
      </w:r>
    </w:p>
    <w:p w14:paraId="2CA7E8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 and Release Delay of unknown NR PSCell in</w:t>
      </w:r>
      <w:r w:rsidRPr="00BA7E9A">
        <w:rPr>
          <w:noProof/>
        </w:rPr>
        <w:tab/>
        <w:t>3461</w:t>
      </w:r>
    </w:p>
    <w:p w14:paraId="408CBE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3461</w:t>
      </w:r>
    </w:p>
    <w:p w14:paraId="726E1B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3464</w:t>
      </w:r>
    </w:p>
    <w:p w14:paraId="050F506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 and Release Delay of known NR PSCell in FR2-2</w:t>
      </w:r>
      <w:r w:rsidRPr="00BA7E9A">
        <w:rPr>
          <w:noProof/>
        </w:rPr>
        <w:tab/>
        <w:t>3464</w:t>
      </w:r>
    </w:p>
    <w:p w14:paraId="378B70A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3464</w:t>
      </w:r>
    </w:p>
    <w:p w14:paraId="7B6E9C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3467</w:t>
      </w:r>
    </w:p>
    <w:p w14:paraId="5D666F1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 and Release Delay of unknown NR PSCell in FR2-2</w:t>
      </w:r>
      <w:r w:rsidRPr="00BA7E9A">
        <w:rPr>
          <w:noProof/>
        </w:rPr>
        <w:tab/>
        <w:t>3467</w:t>
      </w:r>
    </w:p>
    <w:p w14:paraId="3DC0149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A.7.5.7.4.1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3467</w:t>
      </w:r>
    </w:p>
    <w:p w14:paraId="0CE242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3470</w:t>
      </w:r>
    </w:p>
    <w:p w14:paraId="5F0E3B6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TCI state switch delay</w:t>
      </w:r>
      <w:r w:rsidRPr="00BA7E9A">
        <w:rPr>
          <w:noProof/>
        </w:rPr>
        <w:tab/>
        <w:t>3470</w:t>
      </w:r>
    </w:p>
    <w:p w14:paraId="4009D07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active TCI state switch</w:t>
      </w:r>
      <w:r w:rsidRPr="00BA7E9A">
        <w:rPr>
          <w:noProof/>
        </w:rPr>
        <w:tab/>
        <w:t>3470</w:t>
      </w:r>
    </w:p>
    <w:p w14:paraId="538F03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based active TCI state switch</w:t>
      </w:r>
      <w:r w:rsidRPr="00BA7E9A">
        <w:rPr>
          <w:noProof/>
        </w:rPr>
        <w:tab/>
        <w:t>3474</w:t>
      </w:r>
    </w:p>
    <w:p w14:paraId="30948D6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DengXian"/>
          <w:iCs/>
          <w:noProof/>
        </w:rPr>
        <w:t>MAC-CE based active TCI state switch for HST FR2 scenario</w:t>
      </w:r>
      <w:r w:rsidRPr="00BA7E9A">
        <w:rPr>
          <w:noProof/>
        </w:rPr>
        <w:tab/>
        <w:t>3478</w:t>
      </w:r>
    </w:p>
    <w:p w14:paraId="4E0096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PCell FR2 HST active TCI state switch for a known TCI state</w:t>
      </w:r>
      <w:r w:rsidRPr="00BA7E9A">
        <w:rPr>
          <w:noProof/>
        </w:rPr>
        <w:tab/>
        <w:t>3478</w:t>
      </w:r>
    </w:p>
    <w:p w14:paraId="079606C5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A.7.5.8.3.1.1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3478</w:t>
      </w:r>
    </w:p>
    <w:p w14:paraId="218E6CE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A.7.5.8</w:t>
      </w:r>
      <w:r w:rsidRPr="00BA7E9A">
        <w:rPr>
          <w:rFonts w:eastAsia="MS Mincho"/>
          <w:bCs/>
          <w:noProof/>
        </w:rPr>
        <w:t>.3.1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3482</w:t>
      </w:r>
    </w:p>
    <w:p w14:paraId="6FF4189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Uplink spatial relation switch delay</w:t>
      </w:r>
      <w:r w:rsidRPr="00BA7E9A">
        <w:rPr>
          <w:noProof/>
        </w:rPr>
        <w:tab/>
        <w:t>3483</w:t>
      </w:r>
    </w:p>
    <w:p w14:paraId="025FD6F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A.7.5.9.1.1.1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3483</w:t>
      </w:r>
    </w:p>
    <w:p w14:paraId="31C746B5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  <w:snapToGrid w:val="0"/>
        </w:rPr>
        <w:t>A.7.5.9</w:t>
      </w:r>
      <w:r w:rsidRPr="00BA7E9A">
        <w:rPr>
          <w:rFonts w:eastAsia="MS Mincho"/>
          <w:noProof/>
        </w:rPr>
        <w:t>.1.1</w:t>
      </w:r>
      <w:r w:rsidRPr="00BA7E9A">
        <w:rPr>
          <w:rFonts w:eastAsia="MS Mincho"/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  <w:snapToGrid w:val="0"/>
        </w:rPr>
        <w:t>Test Requirements</w:t>
      </w:r>
      <w:r w:rsidRPr="00BA7E9A">
        <w:rPr>
          <w:noProof/>
        </w:rPr>
        <w:tab/>
        <w:t>3486</w:t>
      </w:r>
    </w:p>
    <w:p w14:paraId="44F05A5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based spatial relation switch</w:t>
      </w:r>
      <w:r w:rsidRPr="00BA7E9A">
        <w:rPr>
          <w:noProof/>
        </w:rPr>
        <w:tab/>
        <w:t>3486</w:t>
      </w:r>
    </w:p>
    <w:p w14:paraId="53C651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A.7.5.9.2.1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NR </w:t>
      </w:r>
      <w:r w:rsidRPr="00BA7E9A">
        <w:rPr>
          <w:rFonts w:cs="Arial"/>
          <w:noProof/>
          <w:lang w:val="en-US"/>
        </w:rPr>
        <w:t xml:space="preserve">PCell </w:t>
      </w:r>
      <w:r w:rsidRPr="00BA7E9A">
        <w:rPr>
          <w:rFonts w:cs="Arial"/>
          <w:noProof/>
        </w:rPr>
        <w:t>FR2 spatial relation switch associated with a known DL-RS</w:t>
      </w:r>
      <w:r w:rsidRPr="00BA7E9A">
        <w:rPr>
          <w:noProof/>
        </w:rPr>
        <w:tab/>
        <w:t>3486</w:t>
      </w:r>
    </w:p>
    <w:p w14:paraId="7A3C5CD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A.7.5.9.2.1.1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3486</w:t>
      </w:r>
    </w:p>
    <w:p w14:paraId="78C38A1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A.7.5.9.2</w:t>
      </w:r>
      <w:r w:rsidRPr="00BA7E9A">
        <w:rPr>
          <w:rFonts w:eastAsia="MS Mincho"/>
          <w:bCs/>
          <w:noProof/>
        </w:rPr>
        <w:t>.1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3489</w:t>
      </w:r>
    </w:p>
    <w:p w14:paraId="00964FE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</w:t>
      </w:r>
      <w:r w:rsidRPr="00BA7E9A">
        <w:rPr>
          <w:noProof/>
        </w:rPr>
        <w:tab/>
        <w:t>3489</w:t>
      </w:r>
    </w:p>
    <w:p w14:paraId="2183406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FR2 UE specific CBW change of PCell with non-DRX in SA</w:t>
      </w:r>
      <w:r w:rsidRPr="00BA7E9A">
        <w:rPr>
          <w:noProof/>
        </w:rPr>
        <w:tab/>
        <w:t>3489</w:t>
      </w:r>
    </w:p>
    <w:p w14:paraId="4349BAA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3489</w:t>
      </w:r>
    </w:p>
    <w:p w14:paraId="7E8B8AB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A.7.5.10.1.2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Test </w:t>
      </w:r>
      <w:r w:rsidRPr="00BA7E9A">
        <w:rPr>
          <w:noProof/>
          <w:snapToGrid w:val="0"/>
        </w:rPr>
        <w:t>Requirements</w:t>
      </w:r>
      <w:r w:rsidRPr="00BA7E9A">
        <w:rPr>
          <w:noProof/>
        </w:rPr>
        <w:tab/>
        <w:t>3492</w:t>
      </w:r>
    </w:p>
    <w:p w14:paraId="4A54E35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UL carrier RRC reconfiguration Delay</w:t>
      </w:r>
      <w:r w:rsidRPr="00BA7E9A">
        <w:rPr>
          <w:noProof/>
        </w:rPr>
        <w:tab/>
        <w:t>3493</w:t>
      </w:r>
    </w:p>
    <w:p w14:paraId="35A1A9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UL carrier RRC reconfiguration Delay</w:t>
      </w:r>
      <w:r w:rsidRPr="00BA7E9A">
        <w:rPr>
          <w:noProof/>
        </w:rPr>
        <w:tab/>
        <w:t>3493</w:t>
      </w:r>
    </w:p>
    <w:p w14:paraId="15DDCB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3493</w:t>
      </w:r>
    </w:p>
    <w:p w14:paraId="78CE3D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3496</w:t>
      </w:r>
    </w:p>
    <w:p w14:paraId="1B122FA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Conditional PSCell addition and release delay (FR2 SA)</w:t>
      </w:r>
      <w:r w:rsidRPr="00BA7E9A">
        <w:rPr>
          <w:noProof/>
        </w:rPr>
        <w:tab/>
        <w:t>3496</w:t>
      </w:r>
    </w:p>
    <w:p w14:paraId="23BBD9F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 and Release Delay of PSCell</w:t>
      </w:r>
      <w:r w:rsidRPr="00BA7E9A">
        <w:rPr>
          <w:noProof/>
        </w:rPr>
        <w:tab/>
        <w:t>3496</w:t>
      </w:r>
    </w:p>
    <w:p w14:paraId="78A6861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3496</w:t>
      </w:r>
    </w:p>
    <w:p w14:paraId="27730F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3496</w:t>
      </w:r>
    </w:p>
    <w:p w14:paraId="042B3C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3499</w:t>
      </w:r>
    </w:p>
    <w:p w14:paraId="09CD14B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Unified TCI state switching delay</w:t>
      </w:r>
      <w:r w:rsidRPr="00BA7E9A">
        <w:rPr>
          <w:noProof/>
        </w:rPr>
        <w:tab/>
        <w:t>3499</w:t>
      </w:r>
    </w:p>
    <w:p w14:paraId="1BA1327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active joint TCI state switching</w:t>
      </w:r>
      <w:r w:rsidRPr="00BA7E9A">
        <w:rPr>
          <w:noProof/>
        </w:rPr>
        <w:tab/>
        <w:t>3499</w:t>
      </w:r>
    </w:p>
    <w:p w14:paraId="12199B4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PCell FR2 active joint TCI state switch for a known TCI state</w:t>
      </w:r>
      <w:r w:rsidRPr="00BA7E9A">
        <w:rPr>
          <w:noProof/>
        </w:rPr>
        <w:tab/>
        <w:t>3499</w:t>
      </w:r>
    </w:p>
    <w:p w14:paraId="7B65E3E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lastRenderedPageBreak/>
        <w:t>A.7.5.13.1.1.1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3499</w:t>
      </w:r>
    </w:p>
    <w:p w14:paraId="0EE50636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A.7.5.13.1.1.2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parameters</w:t>
      </w:r>
      <w:r w:rsidRPr="00BA7E9A">
        <w:rPr>
          <w:noProof/>
        </w:rPr>
        <w:tab/>
        <w:t>3500</w:t>
      </w:r>
    </w:p>
    <w:p w14:paraId="032C11A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A.7.5.13</w:t>
      </w:r>
      <w:r w:rsidRPr="00BA7E9A">
        <w:rPr>
          <w:rFonts w:eastAsia="MS Mincho"/>
          <w:bCs/>
          <w:noProof/>
        </w:rPr>
        <w:t>.1.1</w:t>
      </w:r>
      <w:r w:rsidRPr="00BA7E9A">
        <w:rPr>
          <w:noProof/>
          <w:snapToGrid w:val="0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3502</w:t>
      </w:r>
    </w:p>
    <w:p w14:paraId="4CAEB4F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MAC-CE based active uplink TCI state switch</w:t>
      </w:r>
      <w:r w:rsidRPr="00BA7E9A">
        <w:rPr>
          <w:noProof/>
        </w:rPr>
        <w:tab/>
        <w:t>3502</w:t>
      </w:r>
    </w:p>
    <w:p w14:paraId="656184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NR FR2 PCell uplink TCI state switch for a known TCI state</w:t>
      </w:r>
      <w:r w:rsidRPr="00BA7E9A">
        <w:rPr>
          <w:noProof/>
        </w:rPr>
        <w:tab/>
        <w:t>3502</w:t>
      </w:r>
    </w:p>
    <w:p w14:paraId="6932B29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A.7.5.13.2.1.1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3502</w:t>
      </w:r>
    </w:p>
    <w:p w14:paraId="58F9BC9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A.7.5.13.2.1.2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parameters</w:t>
      </w:r>
      <w:r w:rsidRPr="00BA7E9A">
        <w:rPr>
          <w:noProof/>
        </w:rPr>
        <w:tab/>
        <w:t>3503</w:t>
      </w:r>
    </w:p>
    <w:p w14:paraId="7FC5E5F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A.7.5.13.2.1.3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Requirements</w:t>
      </w:r>
      <w:r w:rsidRPr="00BA7E9A">
        <w:rPr>
          <w:noProof/>
        </w:rPr>
        <w:tab/>
        <w:t>3505</w:t>
      </w:r>
    </w:p>
    <w:p w14:paraId="66143C8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active downlink TCI state switch</w:t>
      </w:r>
      <w:r w:rsidRPr="00BA7E9A">
        <w:rPr>
          <w:noProof/>
        </w:rPr>
        <w:tab/>
        <w:t>3505</w:t>
      </w:r>
    </w:p>
    <w:p w14:paraId="3161D9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PCell FR2 active downlink TCI state switch to cell with additional PCI for a known TCI state</w:t>
      </w:r>
      <w:r w:rsidRPr="00BA7E9A">
        <w:rPr>
          <w:noProof/>
        </w:rPr>
        <w:tab/>
        <w:t>3505</w:t>
      </w:r>
    </w:p>
    <w:p w14:paraId="11DF567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A.7.5.13.3.1.1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3505</w:t>
      </w:r>
    </w:p>
    <w:p w14:paraId="4005A0B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A.7.5.13.3.1.2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Parameters</w:t>
      </w:r>
      <w:r w:rsidRPr="00BA7E9A">
        <w:rPr>
          <w:noProof/>
        </w:rPr>
        <w:tab/>
        <w:t>3506</w:t>
      </w:r>
    </w:p>
    <w:p w14:paraId="32F4A71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A.7.5.13.3.1.3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Requirements</w:t>
      </w:r>
      <w:r w:rsidRPr="00BA7E9A">
        <w:rPr>
          <w:noProof/>
        </w:rPr>
        <w:tab/>
        <w:t>3509</w:t>
      </w:r>
    </w:p>
    <w:p w14:paraId="6EBADFD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PSCell RACH-less based Activation and deactivation </w:t>
      </w:r>
      <w:r w:rsidRPr="00BA7E9A">
        <w:rPr>
          <w:noProof/>
          <w:lang w:eastAsia="zh-CN"/>
        </w:rPr>
        <w:t>for FR1+FR2</w:t>
      </w:r>
      <w:r w:rsidRPr="00BA7E9A">
        <w:rPr>
          <w:noProof/>
        </w:rPr>
        <w:t xml:space="preserve"> int</w:t>
      </w:r>
      <w:r w:rsidRPr="00BA7E9A">
        <w:rPr>
          <w:noProof/>
          <w:lang w:eastAsia="zh-CN"/>
        </w:rPr>
        <w:t>er</w:t>
      </w:r>
      <w:r w:rsidRPr="00BA7E9A">
        <w:rPr>
          <w:noProof/>
        </w:rPr>
        <w:t xml:space="preserve">-band </w:t>
      </w:r>
      <w:r w:rsidRPr="00BA7E9A">
        <w:rPr>
          <w:noProof/>
          <w:lang w:eastAsia="zh-CN"/>
        </w:rPr>
        <w:t>with target PSCell in FR2</w:t>
      </w:r>
      <w:r w:rsidRPr="00BA7E9A">
        <w:rPr>
          <w:noProof/>
        </w:rPr>
        <w:tab/>
        <w:t>3509</w:t>
      </w:r>
    </w:p>
    <w:p w14:paraId="1229333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</w:t>
      </w:r>
      <w:r w:rsidRPr="00BA7E9A">
        <w:rPr>
          <w:noProof/>
        </w:rPr>
        <w:t>7.5.14.1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3509</w:t>
      </w:r>
    </w:p>
    <w:p w14:paraId="519D7F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A.7.5.14.2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3512</w:t>
      </w:r>
    </w:p>
    <w:p w14:paraId="222D200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3513</w:t>
      </w:r>
    </w:p>
    <w:p w14:paraId="383395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3513</w:t>
      </w:r>
    </w:p>
    <w:p w14:paraId="2DEE9B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without gap under non-DRX</w:t>
      </w:r>
      <w:r w:rsidRPr="00BA7E9A">
        <w:rPr>
          <w:noProof/>
        </w:rPr>
        <w:tab/>
        <w:t>3513</w:t>
      </w:r>
    </w:p>
    <w:p w14:paraId="35DF4AA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3513</w:t>
      </w:r>
    </w:p>
    <w:p w14:paraId="5240A8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3516</w:t>
      </w:r>
    </w:p>
    <w:p w14:paraId="1585DA4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without gap under DRX</w:t>
      </w:r>
      <w:r w:rsidRPr="00BA7E9A">
        <w:rPr>
          <w:noProof/>
        </w:rPr>
        <w:tab/>
        <w:t>3516</w:t>
      </w:r>
    </w:p>
    <w:p w14:paraId="4B12DD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3516</w:t>
      </w:r>
    </w:p>
    <w:p w14:paraId="2DCC76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3519</w:t>
      </w:r>
    </w:p>
    <w:p w14:paraId="17D8A1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 per-UE gaps under non-DRX</w:t>
      </w:r>
      <w:r w:rsidRPr="00BA7E9A">
        <w:rPr>
          <w:noProof/>
        </w:rPr>
        <w:tab/>
        <w:t>3520</w:t>
      </w:r>
    </w:p>
    <w:p w14:paraId="6CBA11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3520</w:t>
      </w:r>
    </w:p>
    <w:p w14:paraId="393AC0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3523</w:t>
      </w:r>
    </w:p>
    <w:p w14:paraId="1DFDF33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 per-UE gaps under DRX</w:t>
      </w:r>
      <w:r w:rsidRPr="00BA7E9A">
        <w:rPr>
          <w:noProof/>
        </w:rPr>
        <w:tab/>
        <w:t>3523</w:t>
      </w:r>
    </w:p>
    <w:p w14:paraId="3268DE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3523</w:t>
      </w:r>
    </w:p>
    <w:p w14:paraId="7C1E343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3526</w:t>
      </w:r>
    </w:p>
    <w:p w14:paraId="2DC6CDF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without gap under non-DRX for UE configured with </w:t>
      </w:r>
      <w:r w:rsidRPr="00BA7E9A">
        <w:rPr>
          <w:i/>
          <w:iCs/>
          <w:noProof/>
          <w:snapToGrid w:val="0"/>
          <w:lang w:eastAsia="zh-CN"/>
        </w:rPr>
        <w:t>highSpeedMeasCA-Scell-r17</w:t>
      </w:r>
      <w:r w:rsidRPr="00BA7E9A">
        <w:rPr>
          <w:noProof/>
        </w:rPr>
        <w:tab/>
        <w:t>3527</w:t>
      </w:r>
    </w:p>
    <w:p w14:paraId="3ED96E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3527</w:t>
      </w:r>
    </w:p>
    <w:p w14:paraId="36658E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3530</w:t>
      </w:r>
    </w:p>
    <w:p w14:paraId="7107FF7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without gap under non-DRX for FR2-2</w:t>
      </w:r>
      <w:r w:rsidRPr="00BA7E9A">
        <w:rPr>
          <w:noProof/>
        </w:rPr>
        <w:tab/>
        <w:t>3530</w:t>
      </w:r>
    </w:p>
    <w:p w14:paraId="5AE031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3530</w:t>
      </w:r>
    </w:p>
    <w:p w14:paraId="65CB66F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3533</w:t>
      </w:r>
    </w:p>
    <w:p w14:paraId="473AB10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</w:t>
      </w:r>
      <w:r w:rsidRPr="00BA7E9A">
        <w:rPr>
          <w:noProof/>
          <w:snapToGrid w:val="0"/>
          <w:lang w:eastAsia="zh-CN"/>
        </w:rPr>
        <w:t>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without gap under DRX for FR2-2</w:t>
      </w:r>
      <w:r w:rsidRPr="00BA7E9A">
        <w:rPr>
          <w:noProof/>
        </w:rPr>
        <w:tab/>
        <w:t>3534</w:t>
      </w:r>
    </w:p>
    <w:p w14:paraId="31A55C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3534</w:t>
      </w:r>
    </w:p>
    <w:p w14:paraId="2FEB3A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3536</w:t>
      </w:r>
    </w:p>
    <w:p w14:paraId="6E2C6B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 per-UE gaps under non-DRX for FR2-2</w:t>
      </w:r>
      <w:r w:rsidRPr="00BA7E9A">
        <w:rPr>
          <w:noProof/>
        </w:rPr>
        <w:tab/>
        <w:t>3537</w:t>
      </w:r>
    </w:p>
    <w:p w14:paraId="392E28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3537</w:t>
      </w:r>
    </w:p>
    <w:p w14:paraId="3AC8EDC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3540</w:t>
      </w:r>
    </w:p>
    <w:p w14:paraId="4957403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 per-UE gaps under DRX for FR2-2</w:t>
      </w:r>
      <w:r w:rsidRPr="00BA7E9A">
        <w:rPr>
          <w:noProof/>
        </w:rPr>
        <w:tab/>
        <w:t>3541</w:t>
      </w:r>
    </w:p>
    <w:p w14:paraId="334846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3541</w:t>
      </w:r>
    </w:p>
    <w:p w14:paraId="76C708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3543</w:t>
      </w:r>
    </w:p>
    <w:p w14:paraId="4CAE626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 SSB time index detection without gap under non-DRX for FR2-2</w:t>
      </w:r>
      <w:r w:rsidRPr="00BA7E9A">
        <w:rPr>
          <w:noProof/>
        </w:rPr>
        <w:tab/>
        <w:t>3544</w:t>
      </w:r>
    </w:p>
    <w:p w14:paraId="590228C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3544</w:t>
      </w:r>
    </w:p>
    <w:p w14:paraId="42E3B4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3547</w:t>
      </w:r>
    </w:p>
    <w:p w14:paraId="3495903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 SSB time index detection with per-UE gaps under non-DRX for FR2-2</w:t>
      </w:r>
      <w:r w:rsidRPr="00BA7E9A">
        <w:rPr>
          <w:noProof/>
        </w:rPr>
        <w:tab/>
        <w:t>3548</w:t>
      </w:r>
    </w:p>
    <w:p w14:paraId="68CAF80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3548</w:t>
      </w:r>
    </w:p>
    <w:p w14:paraId="4D9B1C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3550</w:t>
      </w:r>
    </w:p>
    <w:p w14:paraId="528E5A4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3551</w:t>
      </w:r>
    </w:p>
    <w:p w14:paraId="3A2A690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without SSB time index detection when DRX is not used (PCell in FR2)</w:t>
      </w:r>
      <w:r w:rsidRPr="00BA7E9A">
        <w:rPr>
          <w:noProof/>
        </w:rPr>
        <w:tab/>
        <w:t>3551</w:t>
      </w:r>
    </w:p>
    <w:p w14:paraId="080C08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3551</w:t>
      </w:r>
    </w:p>
    <w:p w14:paraId="50AD655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3554</w:t>
      </w:r>
    </w:p>
    <w:p w14:paraId="2714B51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A.7.6.2.2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without SSB time index detection when DRX is used (Pcell in FR2)</w:t>
      </w:r>
      <w:r w:rsidRPr="00BA7E9A">
        <w:rPr>
          <w:noProof/>
        </w:rPr>
        <w:tab/>
        <w:t>3554</w:t>
      </w:r>
    </w:p>
    <w:p w14:paraId="6073CC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3554</w:t>
      </w:r>
    </w:p>
    <w:p w14:paraId="557D38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3558</w:t>
      </w:r>
    </w:p>
    <w:p w14:paraId="3FE6456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 SSB time index detection when DRX is not used (PCell in FR2)</w:t>
      </w:r>
      <w:r w:rsidRPr="00BA7E9A">
        <w:rPr>
          <w:noProof/>
        </w:rPr>
        <w:tab/>
        <w:t>3558</w:t>
      </w:r>
    </w:p>
    <w:p w14:paraId="00007E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3558</w:t>
      </w:r>
    </w:p>
    <w:p w14:paraId="2E0D027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3562</w:t>
      </w:r>
    </w:p>
    <w:p w14:paraId="44239AF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 SSB time index detection when DRX is used (Pcell in FR2)</w:t>
      </w:r>
      <w:r w:rsidRPr="00BA7E9A">
        <w:rPr>
          <w:noProof/>
        </w:rPr>
        <w:tab/>
        <w:t>3562</w:t>
      </w:r>
    </w:p>
    <w:p w14:paraId="24FBFA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3562</w:t>
      </w:r>
    </w:p>
    <w:p w14:paraId="71D054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3566</w:t>
      </w:r>
    </w:p>
    <w:p w14:paraId="6059970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without SSB time index detection when DRX is not used (PCell in FR1)</w:t>
      </w:r>
      <w:r w:rsidRPr="00BA7E9A">
        <w:rPr>
          <w:noProof/>
        </w:rPr>
        <w:tab/>
        <w:t>3566</w:t>
      </w:r>
    </w:p>
    <w:p w14:paraId="680399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3566</w:t>
      </w:r>
    </w:p>
    <w:p w14:paraId="6D2B22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3570</w:t>
      </w:r>
    </w:p>
    <w:p w14:paraId="2AE382C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without SSB time index detection when DRX is used (Pcell in FR1)</w:t>
      </w:r>
      <w:r w:rsidRPr="00BA7E9A">
        <w:rPr>
          <w:noProof/>
        </w:rPr>
        <w:tab/>
        <w:t>3571</w:t>
      </w:r>
    </w:p>
    <w:p w14:paraId="751C87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3571</w:t>
      </w:r>
    </w:p>
    <w:p w14:paraId="62789C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3575</w:t>
      </w:r>
    </w:p>
    <w:p w14:paraId="4805DA5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 SSB time index detection when DRX is not used (PCell in FR1)</w:t>
      </w:r>
      <w:r w:rsidRPr="00BA7E9A">
        <w:rPr>
          <w:noProof/>
        </w:rPr>
        <w:tab/>
        <w:t>3576</w:t>
      </w:r>
    </w:p>
    <w:p w14:paraId="2396C8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3576</w:t>
      </w:r>
    </w:p>
    <w:p w14:paraId="6AA5F25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3580</w:t>
      </w:r>
    </w:p>
    <w:p w14:paraId="7B4F358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 SSB time index detection when DRX is used (PCell in FR1)</w:t>
      </w:r>
      <w:r w:rsidRPr="00BA7E9A">
        <w:rPr>
          <w:noProof/>
        </w:rPr>
        <w:tab/>
        <w:t>3581</w:t>
      </w:r>
    </w:p>
    <w:p w14:paraId="28C50C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3581</w:t>
      </w:r>
    </w:p>
    <w:p w14:paraId="2A7B8F9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3585</w:t>
      </w:r>
    </w:p>
    <w:p w14:paraId="6140585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without SSB time index detection when DRX is not used (PCell in FR2) (rel16 additional mandatory gap pattern 17)</w:t>
      </w:r>
      <w:r w:rsidRPr="00BA7E9A">
        <w:rPr>
          <w:noProof/>
        </w:rPr>
        <w:tab/>
        <w:t>3586</w:t>
      </w:r>
    </w:p>
    <w:p w14:paraId="7C89DC3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3586</w:t>
      </w:r>
    </w:p>
    <w:p w14:paraId="4FD134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3590</w:t>
      </w:r>
    </w:p>
    <w:p w14:paraId="27E3264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without gap under non-DRX</w:t>
      </w:r>
      <w:r w:rsidRPr="00BA7E9A">
        <w:rPr>
          <w:noProof/>
        </w:rPr>
        <w:tab/>
        <w:t>3590</w:t>
      </w:r>
    </w:p>
    <w:p w14:paraId="5040B6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A.7.6.2.10.1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3590</w:t>
      </w:r>
    </w:p>
    <w:p w14:paraId="5DB3BE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A.7.6.2.10.2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3592</w:t>
      </w:r>
    </w:p>
    <w:p w14:paraId="539E729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without gap under DRX</w:t>
      </w:r>
      <w:r w:rsidRPr="00BA7E9A">
        <w:rPr>
          <w:noProof/>
        </w:rPr>
        <w:tab/>
        <w:t>3592</w:t>
      </w:r>
    </w:p>
    <w:p w14:paraId="009F97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A.7.6.2.11.1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3592</w:t>
      </w:r>
    </w:p>
    <w:p w14:paraId="05941C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A.7.6.2.11.2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3595</w:t>
      </w:r>
    </w:p>
    <w:p w14:paraId="1E28F11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FR2-2 without SSB time index detection when DRX is not used (PCell in FR2-2)</w:t>
      </w:r>
      <w:r w:rsidRPr="00BA7E9A">
        <w:rPr>
          <w:noProof/>
        </w:rPr>
        <w:tab/>
        <w:t>3595</w:t>
      </w:r>
    </w:p>
    <w:p w14:paraId="23B633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3595</w:t>
      </w:r>
    </w:p>
    <w:p w14:paraId="1FE60AC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3599</w:t>
      </w:r>
    </w:p>
    <w:p w14:paraId="57391B9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FR2-2 without SSB time index detection when DRX is used (PCell in FR2-2)</w:t>
      </w:r>
      <w:r w:rsidRPr="00BA7E9A">
        <w:rPr>
          <w:noProof/>
        </w:rPr>
        <w:tab/>
        <w:t>3600</w:t>
      </w:r>
    </w:p>
    <w:p w14:paraId="44E58D5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3600</w:t>
      </w:r>
    </w:p>
    <w:p w14:paraId="356C64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3604</w:t>
      </w:r>
    </w:p>
    <w:p w14:paraId="1A61F64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FR2-2 with SSB time index detection when DRX is not used (PCell in FR2-2)</w:t>
      </w:r>
      <w:r w:rsidRPr="00BA7E9A">
        <w:rPr>
          <w:noProof/>
        </w:rPr>
        <w:tab/>
        <w:t>3605</w:t>
      </w:r>
    </w:p>
    <w:p w14:paraId="3B3234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3605</w:t>
      </w:r>
    </w:p>
    <w:p w14:paraId="10232D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3609</w:t>
      </w:r>
    </w:p>
    <w:p w14:paraId="30953CD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FR2-2 with SSB time index detection when DRX is used (PCell in FR2-2)</w:t>
      </w:r>
      <w:r w:rsidRPr="00BA7E9A">
        <w:rPr>
          <w:noProof/>
        </w:rPr>
        <w:tab/>
        <w:t>3610</w:t>
      </w:r>
    </w:p>
    <w:p w14:paraId="684C374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3610</w:t>
      </w:r>
    </w:p>
    <w:p w14:paraId="4EF0C4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3614</w:t>
      </w:r>
    </w:p>
    <w:p w14:paraId="05AC87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FR2-2 without SSB time index detection when DRX is not used (PCell in FR1)</w:t>
      </w:r>
      <w:r w:rsidRPr="00BA7E9A">
        <w:rPr>
          <w:noProof/>
        </w:rPr>
        <w:tab/>
        <w:t>3615</w:t>
      </w:r>
    </w:p>
    <w:p w14:paraId="46D913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3615</w:t>
      </w:r>
    </w:p>
    <w:p w14:paraId="10BBAF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3621</w:t>
      </w:r>
    </w:p>
    <w:p w14:paraId="0B39AE8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FR2-2 without SSB time index detection when DRX is used (PCell in FR1)</w:t>
      </w:r>
      <w:r w:rsidRPr="00BA7E9A">
        <w:rPr>
          <w:noProof/>
        </w:rPr>
        <w:tab/>
        <w:t>3621</w:t>
      </w:r>
    </w:p>
    <w:p w14:paraId="3EE90C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3621</w:t>
      </w:r>
    </w:p>
    <w:p w14:paraId="0DA43C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3628</w:t>
      </w:r>
    </w:p>
    <w:p w14:paraId="70B588A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A.7.6.2.18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FR2-2 with SSB time index detection when DRX is not used (PCell in FR1)</w:t>
      </w:r>
      <w:r w:rsidRPr="00BA7E9A">
        <w:rPr>
          <w:noProof/>
        </w:rPr>
        <w:tab/>
        <w:t>3629</w:t>
      </w:r>
    </w:p>
    <w:p w14:paraId="7F477A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3629</w:t>
      </w:r>
    </w:p>
    <w:p w14:paraId="743478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3634</w:t>
      </w:r>
    </w:p>
    <w:p w14:paraId="1C021F5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FR2-2 with SSB time index detection when DRX is used (PCell in FR1)</w:t>
      </w:r>
      <w:r w:rsidRPr="00BA7E9A">
        <w:rPr>
          <w:noProof/>
        </w:rPr>
        <w:tab/>
        <w:t>3635</w:t>
      </w:r>
    </w:p>
    <w:p w14:paraId="1878AC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3635</w:t>
      </w:r>
    </w:p>
    <w:p w14:paraId="687D07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A.7.6.2.19.2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3643</w:t>
      </w:r>
    </w:p>
    <w:p w14:paraId="1F9A806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3644</w:t>
      </w:r>
    </w:p>
    <w:p w14:paraId="053C01B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not used</w:t>
      </w:r>
      <w:r w:rsidRPr="00BA7E9A">
        <w:rPr>
          <w:noProof/>
        </w:rPr>
        <w:tab/>
        <w:t>3644</w:t>
      </w:r>
    </w:p>
    <w:p w14:paraId="6A1AF30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not used</w:t>
      </w:r>
      <w:r w:rsidRPr="00BA7E9A">
        <w:rPr>
          <w:noProof/>
        </w:rPr>
        <w:tab/>
        <w:t>3644</w:t>
      </w:r>
    </w:p>
    <w:p w14:paraId="26EAC8D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3644</w:t>
      </w:r>
    </w:p>
    <w:p w14:paraId="18286D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3644</w:t>
      </w:r>
    </w:p>
    <w:p w14:paraId="620DD3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3646</w:t>
      </w:r>
    </w:p>
    <w:p w14:paraId="4788C3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used</w:t>
      </w:r>
      <w:r w:rsidRPr="00BA7E9A">
        <w:rPr>
          <w:noProof/>
        </w:rPr>
        <w:tab/>
        <w:t>3646</w:t>
      </w:r>
    </w:p>
    <w:p w14:paraId="64B774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3646</w:t>
      </w:r>
    </w:p>
    <w:p w14:paraId="6CF83F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3647</w:t>
      </w:r>
    </w:p>
    <w:p w14:paraId="0AAC975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3649</w:t>
      </w:r>
    </w:p>
    <w:p w14:paraId="1A35C3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not used</w:t>
      </w:r>
      <w:r w:rsidRPr="00BA7E9A">
        <w:rPr>
          <w:noProof/>
        </w:rPr>
        <w:tab/>
        <w:t>3649</w:t>
      </w:r>
    </w:p>
    <w:p w14:paraId="1BA89D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3649</w:t>
      </w:r>
    </w:p>
    <w:p w14:paraId="2EB10C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3650</w:t>
      </w:r>
    </w:p>
    <w:p w14:paraId="59265D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3652</w:t>
      </w:r>
    </w:p>
    <w:p w14:paraId="2FE865D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used</w:t>
      </w:r>
      <w:r w:rsidRPr="00BA7E9A">
        <w:rPr>
          <w:noProof/>
        </w:rPr>
        <w:tab/>
        <w:t>3653</w:t>
      </w:r>
    </w:p>
    <w:p w14:paraId="019805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3653</w:t>
      </w:r>
    </w:p>
    <w:p w14:paraId="40143CE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3653</w:t>
      </w:r>
    </w:p>
    <w:p w14:paraId="63702B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3655</w:t>
      </w:r>
    </w:p>
    <w:p w14:paraId="615109A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A.7.6.3.</w:t>
      </w:r>
      <w:r w:rsidRPr="00BA7E9A">
        <w:rPr>
          <w:rFonts w:eastAsia="SimSun"/>
          <w:noProof/>
          <w:snapToGrid w:val="0"/>
          <w:lang w:val="en-US" w:eastAsia="zh-CN"/>
        </w:rPr>
        <w:t>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used</w:t>
      </w:r>
      <w:r w:rsidRPr="00BA7E9A">
        <w:rPr>
          <w:rFonts w:eastAsia="SimSun"/>
          <w:noProof/>
          <w:snapToGrid w:val="0"/>
          <w:lang w:val="en-US" w:eastAsia="zh-CN"/>
        </w:rPr>
        <w:t xml:space="preserve"> for power class 6 UE configured with </w:t>
      </w:r>
      <w:r w:rsidRPr="00BA7E9A">
        <w:rPr>
          <w:i/>
          <w:iCs/>
          <w:noProof/>
          <w:lang w:eastAsia="zh-CN"/>
        </w:rPr>
        <w:t>highSpeedMeasFlagFR2-r17</w:t>
      </w:r>
      <w:r w:rsidRPr="00BA7E9A">
        <w:rPr>
          <w:noProof/>
        </w:rPr>
        <w:tab/>
        <w:t>3656</w:t>
      </w:r>
    </w:p>
    <w:p w14:paraId="7CEBD8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</w:t>
      </w:r>
      <w:r w:rsidRPr="00BA7E9A">
        <w:rPr>
          <w:rFonts w:eastAsia="SimSun"/>
          <w:noProof/>
          <w:lang w:val="en-US" w:eastAsia="zh-CN"/>
        </w:rPr>
        <w:t>5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3656</w:t>
      </w:r>
    </w:p>
    <w:p w14:paraId="7EE842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</w:t>
      </w:r>
      <w:r w:rsidRPr="00BA7E9A">
        <w:rPr>
          <w:rFonts w:eastAsia="SimSun"/>
          <w:noProof/>
          <w:lang w:val="en-US" w:eastAsia="zh-CN"/>
        </w:rPr>
        <w:t>5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3656</w:t>
      </w:r>
    </w:p>
    <w:p w14:paraId="2F456A0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</w:t>
      </w:r>
      <w:r w:rsidRPr="00BA7E9A">
        <w:rPr>
          <w:rFonts w:eastAsia="SimSun"/>
          <w:noProof/>
          <w:lang w:val="en-US" w:eastAsia="zh-CN"/>
        </w:rPr>
        <w:t>5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3658</w:t>
      </w:r>
    </w:p>
    <w:p w14:paraId="150277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Inter-cell SSB based L1-RSRP measurements on FR2 SCell when DRX is not used</w:t>
      </w:r>
      <w:r w:rsidRPr="00BA7E9A">
        <w:rPr>
          <w:noProof/>
        </w:rPr>
        <w:tab/>
        <w:t>3658</w:t>
      </w:r>
    </w:p>
    <w:p w14:paraId="1AA875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3658</w:t>
      </w:r>
    </w:p>
    <w:p w14:paraId="4BB590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3659</w:t>
      </w:r>
    </w:p>
    <w:p w14:paraId="0F73B2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3662</w:t>
      </w:r>
    </w:p>
    <w:p w14:paraId="649C0A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for FR2-2 when DRX is used</w:t>
      </w:r>
      <w:r w:rsidRPr="00BA7E9A">
        <w:rPr>
          <w:noProof/>
        </w:rPr>
        <w:tab/>
        <w:t>3662</w:t>
      </w:r>
    </w:p>
    <w:p w14:paraId="515E9D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3662</w:t>
      </w:r>
    </w:p>
    <w:p w14:paraId="35CA08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3663</w:t>
      </w:r>
    </w:p>
    <w:p w14:paraId="22AE85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3666</w:t>
      </w:r>
    </w:p>
    <w:p w14:paraId="1C3FFF0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CLI measurements</w:t>
      </w:r>
      <w:r w:rsidRPr="00BA7E9A">
        <w:rPr>
          <w:noProof/>
        </w:rPr>
        <w:tab/>
        <w:t>3667</w:t>
      </w:r>
    </w:p>
    <w:p w14:paraId="5E26B3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SRS-RSRP measurement with non-DRX</w:t>
      </w:r>
      <w:r w:rsidRPr="00BA7E9A">
        <w:rPr>
          <w:noProof/>
        </w:rPr>
        <w:tab/>
        <w:t>3667</w:t>
      </w:r>
    </w:p>
    <w:p w14:paraId="0DC557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3667</w:t>
      </w:r>
    </w:p>
    <w:p w14:paraId="66B0AA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3667</w:t>
      </w:r>
    </w:p>
    <w:p w14:paraId="2293A8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3669</w:t>
      </w:r>
    </w:p>
    <w:p w14:paraId="15A1B5F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CLI-RSSI measurement with non-DRX</w:t>
      </w:r>
      <w:r w:rsidRPr="00BA7E9A">
        <w:rPr>
          <w:noProof/>
        </w:rPr>
        <w:tab/>
        <w:t>3669</w:t>
      </w:r>
    </w:p>
    <w:p w14:paraId="77CE78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3669</w:t>
      </w:r>
    </w:p>
    <w:p w14:paraId="46F79A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3670</w:t>
      </w:r>
    </w:p>
    <w:p w14:paraId="23E18A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3671</w:t>
      </w:r>
    </w:p>
    <w:p w14:paraId="1E97DDD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A.7.6.5.1   SA interfrequency CGI reporting in autonomous gaps test (PCell in FR2)</w:t>
      </w:r>
      <w:r w:rsidRPr="00BA7E9A">
        <w:rPr>
          <w:noProof/>
        </w:rPr>
        <w:tab/>
        <w:t>3672</w:t>
      </w:r>
    </w:p>
    <w:p w14:paraId="4326D12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3672</w:t>
      </w:r>
    </w:p>
    <w:p w14:paraId="4333BB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3675</w:t>
      </w:r>
    </w:p>
    <w:p w14:paraId="32AD565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measurement for beam reporting</w:t>
      </w:r>
      <w:r w:rsidRPr="00BA7E9A">
        <w:rPr>
          <w:noProof/>
        </w:rPr>
        <w:tab/>
        <w:t>3675</w:t>
      </w:r>
    </w:p>
    <w:p w14:paraId="3ED6724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SSB based CMR and dedicated IMR when DRX is used</w:t>
      </w:r>
      <w:r w:rsidRPr="00BA7E9A">
        <w:rPr>
          <w:noProof/>
        </w:rPr>
        <w:tab/>
        <w:t>3677</w:t>
      </w:r>
    </w:p>
    <w:p w14:paraId="43EB78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3677</w:t>
      </w:r>
    </w:p>
    <w:p w14:paraId="3B7C49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3678</w:t>
      </w:r>
    </w:p>
    <w:p w14:paraId="2A18FD9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3680</w:t>
      </w:r>
    </w:p>
    <w:p w14:paraId="1BC639E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A.7.6.6.</w:t>
      </w:r>
      <w:r w:rsidRPr="00BA7E9A">
        <w:rPr>
          <w:noProof/>
          <w:snapToGrid w:val="0"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L1-SINR measurement </w:t>
      </w:r>
      <w:r w:rsidRPr="00BA7E9A">
        <w:rPr>
          <w:noProof/>
          <w:snapToGrid w:val="0"/>
          <w:lang w:eastAsia="zh-CN"/>
        </w:rPr>
        <w:t xml:space="preserve">with </w:t>
      </w:r>
      <w:r w:rsidRPr="00BA7E9A">
        <w:rPr>
          <w:noProof/>
          <w:snapToGrid w:val="0"/>
        </w:rPr>
        <w:t>CSI-RS based CMR and dedicated IMR configured when DRX is used</w:t>
      </w:r>
      <w:r w:rsidRPr="00BA7E9A">
        <w:rPr>
          <w:noProof/>
        </w:rPr>
        <w:tab/>
        <w:t>3680</w:t>
      </w:r>
    </w:p>
    <w:p w14:paraId="1EA8A3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3680</w:t>
      </w:r>
    </w:p>
    <w:p w14:paraId="4698D3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3681</w:t>
      </w:r>
    </w:p>
    <w:p w14:paraId="6FE4F1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3683</w:t>
      </w:r>
    </w:p>
    <w:p w14:paraId="3D1C8CF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CSI-RS based i</w:t>
      </w:r>
      <w:r w:rsidRPr="00BA7E9A">
        <w:rPr>
          <w:noProof/>
        </w:rPr>
        <w:t>ntra-frequency Measurements</w:t>
      </w:r>
      <w:r w:rsidRPr="00BA7E9A">
        <w:rPr>
          <w:noProof/>
        </w:rPr>
        <w:tab/>
        <w:t>3683</w:t>
      </w:r>
    </w:p>
    <w:p w14:paraId="0B592E7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lastRenderedPageBreak/>
        <w:t>A.7.6.7.1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SA event triggered reporting test without gap under DRX for CSI-RS based intra-frequency measurement</w:t>
      </w:r>
      <w:r w:rsidRPr="00BA7E9A">
        <w:rPr>
          <w:noProof/>
        </w:rPr>
        <w:tab/>
        <w:t>3683</w:t>
      </w:r>
    </w:p>
    <w:p w14:paraId="77581D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3683</w:t>
      </w:r>
    </w:p>
    <w:p w14:paraId="0A824F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3686</w:t>
      </w:r>
    </w:p>
    <w:p w14:paraId="4441A7D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CSI-RS based i</w:t>
      </w:r>
      <w:r w:rsidRPr="00BA7E9A">
        <w:rPr>
          <w:noProof/>
        </w:rPr>
        <w:t>nter-frequency Measurements</w:t>
      </w:r>
      <w:r w:rsidRPr="00BA7E9A">
        <w:rPr>
          <w:noProof/>
        </w:rPr>
        <w:tab/>
        <w:t>3686</w:t>
      </w:r>
    </w:p>
    <w:p w14:paraId="25D0D46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CSI-RS based measurement when non-DRX is used (PCell in FR2)</w:t>
      </w:r>
      <w:r w:rsidRPr="00BA7E9A">
        <w:rPr>
          <w:noProof/>
        </w:rPr>
        <w:tab/>
        <w:t>3686</w:t>
      </w:r>
    </w:p>
    <w:p w14:paraId="577119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3686</w:t>
      </w:r>
    </w:p>
    <w:p w14:paraId="28DD08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A.7.6.8.1.2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3689</w:t>
      </w:r>
    </w:p>
    <w:p w14:paraId="42A20BC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3689</w:t>
      </w:r>
    </w:p>
    <w:p w14:paraId="5DAB40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NR RSTD measurement reporting delay test case for single positioning frequency layer in FR2 SA</w:t>
      </w:r>
      <w:r w:rsidRPr="00BA7E9A">
        <w:rPr>
          <w:noProof/>
        </w:rPr>
        <w:tab/>
        <w:t>3689</w:t>
      </w:r>
    </w:p>
    <w:p w14:paraId="0DE066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3689</w:t>
      </w:r>
    </w:p>
    <w:p w14:paraId="74D30C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3697</w:t>
      </w:r>
    </w:p>
    <w:p w14:paraId="5F88C83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NR RSTD measurement reporting delay test case for dual positioning frequency layers in FR2 SA</w:t>
      </w:r>
      <w:r w:rsidRPr="00BA7E9A">
        <w:rPr>
          <w:noProof/>
        </w:rPr>
        <w:tab/>
        <w:t>3697</w:t>
      </w:r>
    </w:p>
    <w:p w14:paraId="1D74BF6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3697</w:t>
      </w:r>
    </w:p>
    <w:p w14:paraId="22E0278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3705</w:t>
      </w:r>
    </w:p>
    <w:p w14:paraId="0C58BC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for single positioning frequency layer with reduced number of samples in FR2 SA</w:t>
      </w:r>
      <w:r w:rsidRPr="00BA7E9A">
        <w:rPr>
          <w:noProof/>
        </w:rPr>
        <w:tab/>
        <w:t>3705</w:t>
      </w:r>
    </w:p>
    <w:p w14:paraId="4353F4D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3705</w:t>
      </w:r>
    </w:p>
    <w:p w14:paraId="06E4867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3711</w:t>
      </w:r>
    </w:p>
    <w:p w14:paraId="0806689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for single positioning frequency layer in FR2 SA without measurement gap</w:t>
      </w:r>
      <w:r w:rsidRPr="00BA7E9A">
        <w:rPr>
          <w:noProof/>
        </w:rPr>
        <w:tab/>
        <w:t>3712</w:t>
      </w:r>
    </w:p>
    <w:p w14:paraId="78E6D3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3712</w:t>
      </w:r>
    </w:p>
    <w:p w14:paraId="4A4138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3715</w:t>
      </w:r>
    </w:p>
    <w:p w14:paraId="432BD77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for single positioning frequency layer in FR2 SA in RRC_CONNECTED state with Rx TEG</w:t>
      </w:r>
      <w:r w:rsidRPr="00BA7E9A">
        <w:rPr>
          <w:noProof/>
        </w:rPr>
        <w:tab/>
        <w:t>3715</w:t>
      </w:r>
    </w:p>
    <w:p w14:paraId="03F62B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3715</w:t>
      </w:r>
    </w:p>
    <w:p w14:paraId="15E05EB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A.7.6.9.5.2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3719</w:t>
      </w:r>
    </w:p>
    <w:p w14:paraId="5B9F276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A.7.6.10 PRS-RSRP measurements</w:t>
      </w:r>
      <w:r w:rsidRPr="00BA7E9A">
        <w:rPr>
          <w:noProof/>
        </w:rPr>
        <w:tab/>
        <w:t>3719</w:t>
      </w:r>
    </w:p>
    <w:p w14:paraId="03B7F48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A.7.6.10</w:t>
      </w:r>
      <w:r w:rsidRPr="00BA7E9A">
        <w:rPr>
          <w:noProof/>
          <w:lang w:eastAsia="zh-CN"/>
        </w:rPr>
        <w:t>.1</w:t>
      </w:r>
      <w:r w:rsidRPr="00BA7E9A">
        <w:rPr>
          <w:noProof/>
        </w:rPr>
        <w:t xml:space="preserve"> PRS-RSRP </w:t>
      </w:r>
      <w:r w:rsidRPr="00BA7E9A">
        <w:rPr>
          <w:noProof/>
          <w:lang w:eastAsia="zh-CN"/>
        </w:rPr>
        <w:t>reporting delay test case for single positioning frequency layer</w:t>
      </w:r>
      <w:r w:rsidRPr="00BA7E9A">
        <w:rPr>
          <w:noProof/>
        </w:rPr>
        <w:tab/>
        <w:t>3719</w:t>
      </w:r>
    </w:p>
    <w:p w14:paraId="432CFC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3719</w:t>
      </w:r>
    </w:p>
    <w:p w14:paraId="2FD5B3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A.7.6.10.</w:t>
      </w:r>
      <w:r w:rsidRPr="00BA7E9A">
        <w:rPr>
          <w:noProof/>
          <w:lang w:eastAsia="zh-CN"/>
        </w:rPr>
        <w:t>1.</w:t>
      </w:r>
      <w:r w:rsidRPr="00BA7E9A">
        <w:rPr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3723</w:t>
      </w:r>
    </w:p>
    <w:p w14:paraId="34546C0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A.7.6.10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PRS-RSRP </w:t>
      </w:r>
      <w:r w:rsidRPr="00BA7E9A">
        <w:rPr>
          <w:noProof/>
          <w:lang w:eastAsia="zh-CN"/>
        </w:rPr>
        <w:t>reporting delay test case for dual positioning frequency layer</w:t>
      </w:r>
      <w:r w:rsidRPr="00BA7E9A">
        <w:rPr>
          <w:noProof/>
        </w:rPr>
        <w:tab/>
        <w:t>3723</w:t>
      </w:r>
    </w:p>
    <w:p w14:paraId="25C10E4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A.7.6.10.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3723</w:t>
      </w:r>
    </w:p>
    <w:p w14:paraId="7A4E7D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A.7.6.10.2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3727</w:t>
      </w:r>
    </w:p>
    <w:p w14:paraId="30420B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 xml:space="preserve">PRS-RSRP </w:t>
      </w:r>
      <w:r w:rsidRPr="00BA7E9A">
        <w:rPr>
          <w:rFonts w:eastAsiaTheme="minorEastAsia"/>
          <w:noProof/>
          <w:lang w:eastAsia="zh-CN"/>
        </w:rPr>
        <w:t xml:space="preserve">reporting delay test case for </w:t>
      </w:r>
      <w:r w:rsidRPr="00BA7E9A">
        <w:rPr>
          <w:rFonts w:eastAsiaTheme="minorEastAsia"/>
          <w:noProof/>
          <w:snapToGrid w:val="0"/>
          <w:lang w:eastAsia="zh-CN"/>
        </w:rPr>
        <w:t>reduced number of samples</w:t>
      </w:r>
      <w:r w:rsidRPr="00BA7E9A">
        <w:rPr>
          <w:noProof/>
        </w:rPr>
        <w:tab/>
        <w:t>3727</w:t>
      </w:r>
    </w:p>
    <w:p w14:paraId="70B181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A.7.6.10.3.1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3727</w:t>
      </w:r>
    </w:p>
    <w:p w14:paraId="64B837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A.7.6.10.3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rFonts w:eastAsiaTheme="minorEastAsia"/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3731</w:t>
      </w:r>
    </w:p>
    <w:p w14:paraId="0A3D20B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A.7.6.10.4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 xml:space="preserve">PRS-RSRP </w:t>
      </w:r>
      <w:r w:rsidRPr="00BA7E9A">
        <w:rPr>
          <w:rFonts w:eastAsiaTheme="minorEastAsia"/>
          <w:noProof/>
          <w:lang w:eastAsia="zh-CN"/>
        </w:rPr>
        <w:t>reporting delay test case for single positioning frequency layer</w:t>
      </w:r>
      <w:r w:rsidRPr="00BA7E9A">
        <w:rPr>
          <w:rFonts w:eastAsiaTheme="minorEastAsia"/>
          <w:noProof/>
          <w:snapToGrid w:val="0"/>
        </w:rPr>
        <w:t xml:space="preserve"> outside MG</w:t>
      </w:r>
      <w:r w:rsidRPr="00BA7E9A">
        <w:rPr>
          <w:noProof/>
        </w:rPr>
        <w:tab/>
        <w:t>3731</w:t>
      </w:r>
    </w:p>
    <w:p w14:paraId="661C2A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A.7.6.10.4.1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3731</w:t>
      </w:r>
    </w:p>
    <w:p w14:paraId="619C0D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A.7.6.10.4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rFonts w:eastAsiaTheme="minorEastAsia"/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3735</w:t>
      </w:r>
    </w:p>
    <w:p w14:paraId="3ABBC52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3735</w:t>
      </w:r>
    </w:p>
    <w:p w14:paraId="5086FF4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 for single positioning frequency layer in FR2 SA</w:t>
      </w:r>
      <w:r w:rsidRPr="00BA7E9A">
        <w:rPr>
          <w:noProof/>
        </w:rPr>
        <w:tab/>
        <w:t>3735</w:t>
      </w:r>
    </w:p>
    <w:p w14:paraId="65FBEA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3735</w:t>
      </w:r>
    </w:p>
    <w:p w14:paraId="0C58B6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3739</w:t>
      </w:r>
    </w:p>
    <w:p w14:paraId="4255E35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 period for dual positioning frequency layers in FR2 SA</w:t>
      </w:r>
      <w:r w:rsidRPr="00BA7E9A">
        <w:rPr>
          <w:noProof/>
        </w:rPr>
        <w:tab/>
        <w:t>3739</w:t>
      </w:r>
    </w:p>
    <w:p w14:paraId="73FF4B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3739</w:t>
      </w:r>
    </w:p>
    <w:p w14:paraId="240A327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3743</w:t>
      </w:r>
    </w:p>
    <w:p w14:paraId="363DA7F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 for single positioning frequency layer in FR2 SA with reduced sample number</w:t>
      </w:r>
      <w:r w:rsidRPr="00BA7E9A">
        <w:rPr>
          <w:noProof/>
        </w:rPr>
        <w:tab/>
        <w:t>3743</w:t>
      </w:r>
    </w:p>
    <w:p w14:paraId="766167D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3743</w:t>
      </w:r>
    </w:p>
    <w:p w14:paraId="11D8F33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3745</w:t>
      </w:r>
    </w:p>
    <w:p w14:paraId="4AF7CF5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Rx-Tx time difference measurements without gaps in FR2 SA</w:t>
      </w:r>
      <w:r w:rsidRPr="00BA7E9A">
        <w:rPr>
          <w:noProof/>
        </w:rPr>
        <w:tab/>
        <w:t>3746</w:t>
      </w:r>
    </w:p>
    <w:p w14:paraId="1FDAED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3746</w:t>
      </w:r>
    </w:p>
    <w:p w14:paraId="2CDE51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3748</w:t>
      </w:r>
    </w:p>
    <w:p w14:paraId="67EAB6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Rx-Tx time difference measurements for single positioning frequency layer in FR2 SA with RxTx TEG</w:t>
      </w:r>
      <w:r w:rsidRPr="00BA7E9A">
        <w:rPr>
          <w:noProof/>
        </w:rPr>
        <w:tab/>
        <w:t>3749</w:t>
      </w:r>
    </w:p>
    <w:p w14:paraId="325ED2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3749</w:t>
      </w:r>
    </w:p>
    <w:p w14:paraId="7AB982E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A.7.6.11.5.2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3751</w:t>
      </w:r>
    </w:p>
    <w:p w14:paraId="39DF52C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PRS-RSRPP measurements</w:t>
      </w:r>
      <w:r w:rsidRPr="00BA7E9A">
        <w:rPr>
          <w:noProof/>
        </w:rPr>
        <w:tab/>
        <w:t>3752</w:t>
      </w:r>
    </w:p>
    <w:p w14:paraId="4776553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A.7.6.12</w:t>
      </w:r>
      <w:r w:rsidRPr="00BA7E9A">
        <w:rPr>
          <w:noProof/>
          <w:lang w:eastAsia="zh-CN"/>
        </w:rPr>
        <w:t>.1</w:t>
      </w:r>
      <w:r w:rsidRPr="00BA7E9A">
        <w:rPr>
          <w:noProof/>
        </w:rPr>
        <w:t xml:space="preserve"> PRS-RSRPP </w:t>
      </w:r>
      <w:r w:rsidRPr="00BA7E9A">
        <w:rPr>
          <w:noProof/>
          <w:lang w:eastAsia="zh-CN"/>
        </w:rPr>
        <w:t>reporting delay test case for single positioning frequency layer in FR2 in RRC_CONNECTED state</w:t>
      </w:r>
      <w:r w:rsidRPr="00BA7E9A">
        <w:rPr>
          <w:noProof/>
        </w:rPr>
        <w:tab/>
        <w:t>3752</w:t>
      </w:r>
    </w:p>
    <w:p w14:paraId="21AFBAB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3752</w:t>
      </w:r>
    </w:p>
    <w:p w14:paraId="6D9A6D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A.7.6.12.</w:t>
      </w:r>
      <w:r w:rsidRPr="00BA7E9A">
        <w:rPr>
          <w:noProof/>
          <w:lang w:eastAsia="zh-CN"/>
        </w:rPr>
        <w:t>1.</w:t>
      </w:r>
      <w:r w:rsidRPr="00BA7E9A">
        <w:rPr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3754</w:t>
      </w:r>
    </w:p>
    <w:p w14:paraId="585B0C6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A.7.6.12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PRS-RSRPP </w:t>
      </w:r>
      <w:r w:rsidRPr="00BA7E9A">
        <w:rPr>
          <w:noProof/>
          <w:lang w:eastAsia="zh-CN"/>
        </w:rPr>
        <w:t>reporting delay test case for single positioning frequency layer in FR2 in RRC_CONNECTED state</w:t>
      </w:r>
      <w:r w:rsidRPr="00BA7E9A">
        <w:rPr>
          <w:noProof/>
        </w:rPr>
        <w:tab/>
        <w:t>3755</w:t>
      </w:r>
    </w:p>
    <w:p w14:paraId="37F76F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3755</w:t>
      </w:r>
    </w:p>
    <w:p w14:paraId="2A8183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A.7.6.12.</w:t>
      </w:r>
      <w:r w:rsidRPr="00BA7E9A">
        <w:rPr>
          <w:noProof/>
          <w:lang w:eastAsia="zh-CN"/>
        </w:rPr>
        <w:t>2.</w:t>
      </w:r>
      <w:r w:rsidRPr="00BA7E9A">
        <w:rPr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3757</w:t>
      </w:r>
    </w:p>
    <w:p w14:paraId="4594DDF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A.7.6.12</w:t>
      </w:r>
      <w:r w:rsidRPr="00BA7E9A">
        <w:rPr>
          <w:noProof/>
          <w:lang w:eastAsia="zh-CN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PRS-RSRPP </w:t>
      </w:r>
      <w:r w:rsidRPr="00BA7E9A">
        <w:rPr>
          <w:noProof/>
          <w:lang w:eastAsia="zh-CN"/>
        </w:rPr>
        <w:t>reporting delay test case for gapless measurement in FR2</w:t>
      </w:r>
      <w:r w:rsidRPr="00BA7E9A">
        <w:rPr>
          <w:noProof/>
        </w:rPr>
        <w:tab/>
        <w:t>3757</w:t>
      </w:r>
    </w:p>
    <w:p w14:paraId="7B14B4B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3757</w:t>
      </w:r>
    </w:p>
    <w:p w14:paraId="64656B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A.7.6.12.</w:t>
      </w:r>
      <w:r w:rsidRPr="00BA7E9A">
        <w:rPr>
          <w:noProof/>
          <w:lang w:eastAsia="zh-CN"/>
        </w:rPr>
        <w:t>3.</w:t>
      </w:r>
      <w:r w:rsidRPr="00BA7E9A">
        <w:rPr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3761</w:t>
      </w:r>
    </w:p>
    <w:p w14:paraId="21D54A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 for PDC</w:t>
      </w:r>
      <w:r w:rsidRPr="00BA7E9A">
        <w:rPr>
          <w:noProof/>
        </w:rPr>
        <w:tab/>
        <w:t>3761</w:t>
      </w:r>
    </w:p>
    <w:p w14:paraId="0E8B3CF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 for propagation delay compensation using PRS in FR2</w:t>
      </w:r>
      <w:r w:rsidRPr="00BA7E9A">
        <w:rPr>
          <w:noProof/>
        </w:rPr>
        <w:tab/>
        <w:t>3761</w:t>
      </w:r>
    </w:p>
    <w:p w14:paraId="0EAEDE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3761</w:t>
      </w:r>
    </w:p>
    <w:p w14:paraId="65A4FB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3763</w:t>
      </w:r>
    </w:p>
    <w:p w14:paraId="056028E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 for propagation delay compensation using TRS in FR2</w:t>
      </w:r>
      <w:r w:rsidRPr="00BA7E9A">
        <w:rPr>
          <w:noProof/>
        </w:rPr>
        <w:tab/>
        <w:t>3764</w:t>
      </w:r>
    </w:p>
    <w:p w14:paraId="550D0B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3764</w:t>
      </w:r>
    </w:p>
    <w:p w14:paraId="707BCC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3765</w:t>
      </w:r>
    </w:p>
    <w:p w14:paraId="586FB8B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TW"/>
        </w:rPr>
        <w:t>A.7.6.14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Pre-MG</w:t>
      </w:r>
      <w:r w:rsidRPr="00BA7E9A">
        <w:rPr>
          <w:noProof/>
        </w:rPr>
        <w:tab/>
        <w:t>3766</w:t>
      </w:r>
    </w:p>
    <w:p w14:paraId="510F252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Intra-frequency measurement test with SA event triggered reporting tests: with </w:t>
      </w:r>
      <w:r w:rsidRPr="00BA7E9A">
        <w:rPr>
          <w:bCs/>
          <w:noProof/>
          <w:snapToGrid w:val="0"/>
        </w:rPr>
        <w:t>autonomous</w:t>
      </w:r>
      <w:r w:rsidRPr="00BA7E9A">
        <w:rPr>
          <w:noProof/>
          <w:snapToGrid w:val="0"/>
        </w:rPr>
        <w:t xml:space="preserve"> activation/deactivation of Pre-MG in FR2</w:t>
      </w:r>
      <w:r w:rsidRPr="00BA7E9A">
        <w:rPr>
          <w:noProof/>
        </w:rPr>
        <w:tab/>
        <w:t>3766</w:t>
      </w:r>
    </w:p>
    <w:p w14:paraId="4D11BB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3766</w:t>
      </w:r>
    </w:p>
    <w:p w14:paraId="3C5DED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3766</w:t>
      </w:r>
    </w:p>
    <w:p w14:paraId="7A74EA8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3768</w:t>
      </w:r>
    </w:p>
    <w:p w14:paraId="7255481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measurement test with SA event triggered reporting tests: with network-controlled activation/deactivation of Pre-MG in FR2</w:t>
      </w:r>
      <w:r w:rsidRPr="00BA7E9A">
        <w:rPr>
          <w:noProof/>
        </w:rPr>
        <w:tab/>
        <w:t>3769</w:t>
      </w:r>
    </w:p>
    <w:p w14:paraId="4CBB12C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3769</w:t>
      </w:r>
    </w:p>
    <w:p w14:paraId="3FCC9C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3769</w:t>
      </w:r>
    </w:p>
    <w:p w14:paraId="278AD8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3771</w:t>
      </w:r>
    </w:p>
    <w:p w14:paraId="1492B2E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TW"/>
        </w:rPr>
        <w:t>A.7.6.15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concurrent gaps</w:t>
      </w:r>
      <w:r w:rsidRPr="00BA7E9A">
        <w:rPr>
          <w:noProof/>
        </w:rPr>
        <w:tab/>
        <w:t>3772</w:t>
      </w:r>
    </w:p>
    <w:p w14:paraId="5AE4EE0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 fully non-overlapping concurrent MGs for SSB-based inter-frequency measurements</w:t>
      </w:r>
      <w:r w:rsidRPr="00BA7E9A">
        <w:rPr>
          <w:noProof/>
        </w:rPr>
        <w:tab/>
        <w:t>3772</w:t>
      </w:r>
    </w:p>
    <w:p w14:paraId="1B8C544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3772</w:t>
      </w:r>
    </w:p>
    <w:p w14:paraId="718A7B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3775</w:t>
      </w:r>
    </w:p>
    <w:p w14:paraId="68A6C3A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 event triggered reporting tests For FR2 </w:t>
      </w:r>
      <w:r w:rsidRPr="00BA7E9A">
        <w:rPr>
          <w:rFonts w:eastAsia="SimSun"/>
          <w:noProof/>
          <w:lang w:val="en-US" w:eastAsia="zh-CN"/>
        </w:rPr>
        <w:t xml:space="preserve">with concurrent measurement gaps </w:t>
      </w:r>
      <w:r w:rsidRPr="00BA7E9A">
        <w:rPr>
          <w:noProof/>
        </w:rPr>
        <w:t>without SSB time index detection when DRX is not used (PCell in FR2)</w:t>
      </w:r>
      <w:r w:rsidRPr="00BA7E9A">
        <w:rPr>
          <w:noProof/>
        </w:rPr>
        <w:tab/>
        <w:t>3775</w:t>
      </w:r>
    </w:p>
    <w:p w14:paraId="60ABC3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3775</w:t>
      </w:r>
    </w:p>
    <w:p w14:paraId="387F2C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3778</w:t>
      </w:r>
    </w:p>
    <w:p w14:paraId="01E3A3B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 event triggered reporting tests for FR2 </w:t>
      </w:r>
      <w:r w:rsidRPr="00BA7E9A">
        <w:rPr>
          <w:noProof/>
          <w:lang w:eastAsia="zh-TW"/>
        </w:rPr>
        <w:t>concurrent gap with partially partial overalpping scenario for SSB-based measurements and PRS-based measurement</w:t>
      </w:r>
      <w:r w:rsidRPr="00BA7E9A">
        <w:rPr>
          <w:noProof/>
        </w:rPr>
        <w:tab/>
        <w:t>3778</w:t>
      </w:r>
    </w:p>
    <w:p w14:paraId="150CED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3778</w:t>
      </w:r>
    </w:p>
    <w:p w14:paraId="2BF9E3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3782</w:t>
      </w:r>
    </w:p>
    <w:p w14:paraId="2C8AF5C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TW"/>
        </w:rPr>
        <w:t>A.7.6.16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NCSG</w:t>
      </w:r>
      <w:r w:rsidRPr="00BA7E9A">
        <w:rPr>
          <w:noProof/>
        </w:rPr>
        <w:tab/>
        <w:t>3782</w:t>
      </w:r>
    </w:p>
    <w:p w14:paraId="6A0495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</w:t>
      </w:r>
      <w:r w:rsidRPr="00BA7E9A">
        <w:rPr>
          <w:noProof/>
          <w:snapToGrid w:val="0"/>
          <w:lang w:val="en-US" w:eastAsia="zh-CN"/>
        </w:rPr>
        <w:t xml:space="preserve"> per-UE</w:t>
      </w:r>
      <w:r w:rsidRPr="00BA7E9A">
        <w:rPr>
          <w:noProof/>
          <w:snapToGrid w:val="0"/>
          <w:lang w:eastAsia="zh-CN"/>
        </w:rPr>
        <w:t xml:space="preserve"> </w:t>
      </w:r>
      <w:r w:rsidRPr="00BA7E9A">
        <w:rPr>
          <w:noProof/>
          <w:snapToGrid w:val="0"/>
          <w:lang w:val="en-US" w:eastAsia="zh-CN"/>
        </w:rPr>
        <w:t>NCSG</w:t>
      </w:r>
      <w:r w:rsidRPr="00BA7E9A">
        <w:rPr>
          <w:noProof/>
          <w:snapToGrid w:val="0"/>
          <w:lang w:eastAsia="zh-CN"/>
        </w:rPr>
        <w:t xml:space="preserve"> under non-DRX</w:t>
      </w:r>
      <w:r w:rsidRPr="00BA7E9A">
        <w:rPr>
          <w:noProof/>
        </w:rPr>
        <w:tab/>
        <w:t>3782</w:t>
      </w:r>
    </w:p>
    <w:p w14:paraId="4CED51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3782</w:t>
      </w:r>
    </w:p>
    <w:p w14:paraId="4765194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3786</w:t>
      </w:r>
    </w:p>
    <w:p w14:paraId="0C8852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A.7.6.16.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 event triggered reporting tests </w:t>
      </w:r>
      <w:r w:rsidRPr="00BA7E9A">
        <w:rPr>
          <w:noProof/>
          <w:lang w:eastAsia="zh-CN"/>
        </w:rPr>
        <w:t xml:space="preserve">on inter-frequency </w:t>
      </w:r>
      <w:r w:rsidRPr="00BA7E9A">
        <w:rPr>
          <w:noProof/>
        </w:rPr>
        <w:t>measurement</w:t>
      </w:r>
      <w:r w:rsidRPr="00BA7E9A">
        <w:rPr>
          <w:noProof/>
          <w:lang w:eastAsia="zh-CN"/>
        </w:rPr>
        <w:t xml:space="preserve"> with NCSG f</w:t>
      </w:r>
      <w:r w:rsidRPr="00BA7E9A">
        <w:rPr>
          <w:noProof/>
        </w:rPr>
        <w:t>or FR2 when DRX is not used (PCell in FR2)</w:t>
      </w:r>
      <w:r w:rsidRPr="00BA7E9A">
        <w:rPr>
          <w:noProof/>
        </w:rPr>
        <w:tab/>
        <w:t>3786</w:t>
      </w:r>
    </w:p>
    <w:p w14:paraId="64CFD77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3786</w:t>
      </w:r>
    </w:p>
    <w:p w14:paraId="148930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3789</w:t>
      </w:r>
    </w:p>
    <w:p w14:paraId="6E09AFD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A.7.6.16.3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 on deactivated Scell measurement via NCSG in FR2 in non-DRX</w:t>
      </w:r>
      <w:r w:rsidRPr="00BA7E9A">
        <w:rPr>
          <w:noProof/>
        </w:rPr>
        <w:tab/>
        <w:t>3789</w:t>
      </w:r>
    </w:p>
    <w:p w14:paraId="04ABE39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A.7.6.16.3.1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3789</w:t>
      </w:r>
    </w:p>
    <w:p w14:paraId="5146BD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A.7.6.16.3.2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3792</w:t>
      </w:r>
    </w:p>
    <w:p w14:paraId="21E2655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 requirements</w:t>
      </w:r>
      <w:r w:rsidRPr="00BA7E9A">
        <w:rPr>
          <w:noProof/>
        </w:rPr>
        <w:tab/>
        <w:t>3792</w:t>
      </w:r>
    </w:p>
    <w:p w14:paraId="0556D7B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SS-RSRP</w:t>
      </w:r>
      <w:r w:rsidRPr="00BA7E9A">
        <w:rPr>
          <w:noProof/>
        </w:rPr>
        <w:tab/>
        <w:t>3793</w:t>
      </w:r>
    </w:p>
    <w:p w14:paraId="6F9EF6F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case measurement accuracy with FR2 serving cell and FR2 target cell</w:t>
      </w:r>
      <w:r w:rsidRPr="00BA7E9A">
        <w:rPr>
          <w:noProof/>
        </w:rPr>
        <w:tab/>
        <w:t>3793</w:t>
      </w:r>
    </w:p>
    <w:p w14:paraId="4074B6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3793</w:t>
      </w:r>
    </w:p>
    <w:p w14:paraId="587E87F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3793</w:t>
      </w:r>
    </w:p>
    <w:p w14:paraId="0933B7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3797</w:t>
      </w:r>
    </w:p>
    <w:p w14:paraId="2000366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case measurement accuracy with FR2 serving cell and FR2 target cell</w:t>
      </w:r>
      <w:r w:rsidRPr="00BA7E9A">
        <w:rPr>
          <w:noProof/>
        </w:rPr>
        <w:tab/>
        <w:t>3798</w:t>
      </w:r>
    </w:p>
    <w:p w14:paraId="4334824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3798</w:t>
      </w:r>
    </w:p>
    <w:p w14:paraId="5076F5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3798</w:t>
      </w:r>
    </w:p>
    <w:p w14:paraId="7EA4A97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A.7.7.1.2.3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3802</w:t>
      </w:r>
    </w:p>
    <w:p w14:paraId="0E06836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7.</w:t>
      </w:r>
      <w:r w:rsidRPr="00BA7E9A">
        <w:rPr>
          <w:noProof/>
          <w:snapToGrid w:val="0"/>
        </w:rPr>
        <w:t>7</w:t>
      </w:r>
      <w:r w:rsidRPr="00BA7E9A">
        <w:rPr>
          <w:noProof/>
          <w:snapToGrid w:val="0"/>
          <w:lang w:eastAsia="zh-CN"/>
        </w:rPr>
        <w:t>.</w:t>
      </w:r>
      <w:r w:rsidRPr="00BA7E9A">
        <w:rPr>
          <w:noProof/>
          <w:snapToGrid w:val="0"/>
        </w:rPr>
        <w:t>1</w:t>
      </w:r>
      <w:r w:rsidRPr="00BA7E9A">
        <w:rPr>
          <w:noProof/>
          <w:snapToGrid w:val="0"/>
          <w:lang w:eastAsia="zh-CN"/>
        </w:rPr>
        <w:t>.</w:t>
      </w:r>
      <w:r w:rsidRPr="00BA7E9A">
        <w:rPr>
          <w:noProof/>
          <w:snapToGrid w:val="0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measurement accuracy with FR1 serving cell and FR2 target cell</w:t>
      </w:r>
      <w:r w:rsidRPr="00BA7E9A">
        <w:rPr>
          <w:noProof/>
        </w:rPr>
        <w:tab/>
        <w:t>3803</w:t>
      </w:r>
    </w:p>
    <w:p w14:paraId="2AEC481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7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3803</w:t>
      </w:r>
    </w:p>
    <w:p w14:paraId="459722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7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3803</w:t>
      </w:r>
    </w:p>
    <w:p w14:paraId="520FA7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7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3807</w:t>
      </w:r>
    </w:p>
    <w:p w14:paraId="3D8C65E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SS-RSRQ</w:t>
      </w:r>
      <w:r w:rsidRPr="00BA7E9A">
        <w:rPr>
          <w:noProof/>
        </w:rPr>
        <w:tab/>
        <w:t>3807</w:t>
      </w:r>
    </w:p>
    <w:p w14:paraId="4E2EF80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measurement accuracy with FR2 serving cell and FR2 target cell</w:t>
      </w:r>
      <w:r w:rsidRPr="00BA7E9A">
        <w:rPr>
          <w:noProof/>
        </w:rPr>
        <w:tab/>
        <w:t>3807</w:t>
      </w:r>
    </w:p>
    <w:p w14:paraId="7AED46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3807</w:t>
      </w:r>
    </w:p>
    <w:p w14:paraId="7BB3E4C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3807</w:t>
      </w:r>
    </w:p>
    <w:p w14:paraId="3F5C285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3809</w:t>
      </w:r>
    </w:p>
    <w:p w14:paraId="4D8381A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7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SA Inter-frequency measurement accuracy with FR2 serving cell and FR2 TDD target cell</w:t>
      </w:r>
      <w:r w:rsidRPr="00BA7E9A">
        <w:rPr>
          <w:noProof/>
        </w:rPr>
        <w:tab/>
        <w:t>3809</w:t>
      </w:r>
    </w:p>
    <w:p w14:paraId="491259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7.</w:t>
      </w:r>
      <w:r w:rsidRPr="00BA7E9A">
        <w:rPr>
          <w:noProof/>
          <w:snapToGrid w:val="0"/>
        </w:rPr>
        <w:t>7</w:t>
      </w:r>
      <w:r w:rsidRPr="00BA7E9A">
        <w:rPr>
          <w:noProof/>
          <w:snapToGrid w:val="0"/>
          <w:lang w:eastAsia="zh-CN"/>
        </w:rPr>
        <w:t>.</w:t>
      </w:r>
      <w:r w:rsidRPr="00BA7E9A">
        <w:rPr>
          <w:noProof/>
          <w:snapToGrid w:val="0"/>
        </w:rPr>
        <w:t>2</w:t>
      </w:r>
      <w:r w:rsidRPr="00BA7E9A">
        <w:rPr>
          <w:noProof/>
          <w:snapToGrid w:val="0"/>
          <w:lang w:eastAsia="zh-CN"/>
        </w:rPr>
        <w:t>.2.</w:t>
      </w:r>
      <w:r w:rsidRPr="00BA7E9A">
        <w:rPr>
          <w:noProof/>
          <w:snapToGrid w:val="0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3809</w:t>
      </w:r>
    </w:p>
    <w:p w14:paraId="600388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7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.2.</w:t>
      </w:r>
      <w:r w:rsidRPr="00BA7E9A">
        <w:rPr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3809</w:t>
      </w:r>
    </w:p>
    <w:p w14:paraId="0298EC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7.</w:t>
      </w:r>
      <w:r w:rsidRPr="00BA7E9A">
        <w:rPr>
          <w:noProof/>
        </w:rPr>
        <w:t>7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.2.</w:t>
      </w:r>
      <w:r w:rsidRPr="00BA7E9A">
        <w:rPr>
          <w:noProof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3811</w:t>
      </w:r>
    </w:p>
    <w:p w14:paraId="3FAA158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SS-SINR</w:t>
      </w:r>
      <w:r w:rsidRPr="00BA7E9A">
        <w:rPr>
          <w:noProof/>
        </w:rPr>
        <w:tab/>
        <w:t>3811</w:t>
      </w:r>
    </w:p>
    <w:p w14:paraId="7B07B97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case measurement accuracy with FR2 serving cell and FR2 target cell</w:t>
      </w:r>
      <w:r w:rsidRPr="00BA7E9A">
        <w:rPr>
          <w:noProof/>
        </w:rPr>
        <w:tab/>
        <w:t>3811</w:t>
      </w:r>
    </w:p>
    <w:p w14:paraId="72625B7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3811</w:t>
      </w:r>
    </w:p>
    <w:p w14:paraId="425C23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3811</w:t>
      </w:r>
    </w:p>
    <w:p w14:paraId="63DCDA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3813</w:t>
      </w:r>
    </w:p>
    <w:p w14:paraId="2AB37E2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A.7.7.3.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SA Inter-frequency measurement accuracy with FR2 serving cell and FR2 TDD target cell</w:t>
      </w:r>
      <w:r w:rsidRPr="00BA7E9A">
        <w:rPr>
          <w:noProof/>
        </w:rPr>
        <w:tab/>
        <w:t>3813</w:t>
      </w:r>
    </w:p>
    <w:p w14:paraId="42FC7F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A.7.7.3.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3813</w:t>
      </w:r>
    </w:p>
    <w:p w14:paraId="6BB82F6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A.7.7.3.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3813</w:t>
      </w:r>
    </w:p>
    <w:p w14:paraId="14006BC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A.7.7.3.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3815</w:t>
      </w:r>
    </w:p>
    <w:p w14:paraId="6F344D0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3815</w:t>
      </w:r>
    </w:p>
    <w:p w14:paraId="447C9A5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</w:t>
      </w:r>
      <w:r w:rsidRPr="00BA7E9A">
        <w:rPr>
          <w:noProof/>
        </w:rPr>
        <w:tab/>
        <w:t>3815</w:t>
      </w:r>
    </w:p>
    <w:p w14:paraId="7B3961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3815</w:t>
      </w:r>
    </w:p>
    <w:p w14:paraId="63680F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3816</w:t>
      </w:r>
    </w:p>
    <w:p w14:paraId="2A31A65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3818</w:t>
      </w:r>
    </w:p>
    <w:p w14:paraId="4DC77D7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on resource set with repetition off</w:t>
      </w:r>
      <w:r w:rsidRPr="00BA7E9A">
        <w:rPr>
          <w:noProof/>
        </w:rPr>
        <w:tab/>
        <w:t>3819</w:t>
      </w:r>
    </w:p>
    <w:p w14:paraId="792650D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3819</w:t>
      </w:r>
    </w:p>
    <w:p w14:paraId="4DF760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3819</w:t>
      </w:r>
    </w:p>
    <w:p w14:paraId="263A40A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3821</w:t>
      </w:r>
    </w:p>
    <w:p w14:paraId="23CE724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CLI measurements</w:t>
      </w:r>
      <w:r w:rsidRPr="00BA7E9A">
        <w:rPr>
          <w:noProof/>
        </w:rPr>
        <w:tab/>
        <w:t>3822</w:t>
      </w:r>
    </w:p>
    <w:p w14:paraId="4203B99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SRS-RSRP measurement accuracy with FR2 serving cell</w:t>
      </w:r>
      <w:r w:rsidRPr="00BA7E9A">
        <w:rPr>
          <w:noProof/>
        </w:rPr>
        <w:tab/>
        <w:t>3822</w:t>
      </w:r>
    </w:p>
    <w:p w14:paraId="23F3592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3822</w:t>
      </w:r>
    </w:p>
    <w:p w14:paraId="49B006B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3822</w:t>
      </w:r>
    </w:p>
    <w:p w14:paraId="00FE29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3825</w:t>
      </w:r>
    </w:p>
    <w:p w14:paraId="319ADFE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CLI-RSSI measurement accuracy with FR2 serving cell</w:t>
      </w:r>
      <w:r w:rsidRPr="00BA7E9A">
        <w:rPr>
          <w:noProof/>
        </w:rPr>
        <w:tab/>
        <w:t>3826</w:t>
      </w:r>
    </w:p>
    <w:p w14:paraId="1D8BAD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3826</w:t>
      </w:r>
    </w:p>
    <w:p w14:paraId="129883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3826</w:t>
      </w:r>
    </w:p>
    <w:p w14:paraId="7FF41A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3828</w:t>
      </w:r>
    </w:p>
    <w:p w14:paraId="52A4D50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L1-SINR measurement for beam reporting</w:t>
      </w:r>
      <w:r w:rsidRPr="00BA7E9A">
        <w:rPr>
          <w:noProof/>
        </w:rPr>
        <w:tab/>
        <w:t>3829</w:t>
      </w:r>
    </w:p>
    <w:p w14:paraId="188DC2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3829</w:t>
      </w:r>
    </w:p>
    <w:p w14:paraId="115CB8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3829</w:t>
      </w:r>
    </w:p>
    <w:p w14:paraId="2D1C7B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3831</w:t>
      </w:r>
    </w:p>
    <w:p w14:paraId="38C35CA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SSB based CMR and dedicated IMR</w:t>
      </w:r>
      <w:r w:rsidRPr="00BA7E9A">
        <w:rPr>
          <w:noProof/>
        </w:rPr>
        <w:tab/>
        <w:t>3832</w:t>
      </w:r>
    </w:p>
    <w:p w14:paraId="39C60A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3832</w:t>
      </w:r>
    </w:p>
    <w:p w14:paraId="7D7F1B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3832</w:t>
      </w:r>
    </w:p>
    <w:p w14:paraId="104E1D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3834</w:t>
      </w:r>
    </w:p>
    <w:p w14:paraId="1FDAB69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L1-SINR measurement with CSI-RS based CMR and dedicated IMR</w:t>
      </w:r>
      <w:r w:rsidRPr="00BA7E9A">
        <w:rPr>
          <w:noProof/>
        </w:rPr>
        <w:tab/>
        <w:t>3835</w:t>
      </w:r>
    </w:p>
    <w:p w14:paraId="249A91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3835</w:t>
      </w:r>
    </w:p>
    <w:p w14:paraId="58D71C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3835</w:t>
      </w:r>
    </w:p>
    <w:p w14:paraId="4F5F684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3837</w:t>
      </w:r>
    </w:p>
    <w:p w14:paraId="1A30EF9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A.7.7.7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CSI-RSRP</w:t>
      </w:r>
      <w:r w:rsidRPr="00BA7E9A">
        <w:rPr>
          <w:noProof/>
        </w:rPr>
        <w:tab/>
        <w:t>3838</w:t>
      </w:r>
    </w:p>
    <w:p w14:paraId="6263843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A.7.7.7.1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SA intra-frequency case measurement accuracy with FR2 serving cell and FR2 target cell</w:t>
      </w:r>
      <w:r w:rsidRPr="00BA7E9A">
        <w:rPr>
          <w:noProof/>
        </w:rPr>
        <w:tab/>
        <w:t>3838</w:t>
      </w:r>
    </w:p>
    <w:p w14:paraId="1ED3F3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3838</w:t>
      </w:r>
    </w:p>
    <w:p w14:paraId="4421B3A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3838</w:t>
      </w:r>
    </w:p>
    <w:p w14:paraId="5BF55ED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A.7.7.7.1.3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3841</w:t>
      </w:r>
    </w:p>
    <w:p w14:paraId="6F4423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A.7.7.7.2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SA inter-frequency case measurement accuracy with FR2 serving cell and FR2 target cell</w:t>
      </w:r>
      <w:r w:rsidRPr="00BA7E9A">
        <w:rPr>
          <w:noProof/>
        </w:rPr>
        <w:tab/>
        <w:t>3842</w:t>
      </w:r>
    </w:p>
    <w:p w14:paraId="241DD3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3842</w:t>
      </w:r>
    </w:p>
    <w:p w14:paraId="2742DF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3842</w:t>
      </w:r>
    </w:p>
    <w:p w14:paraId="4B7FFC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A.7.7.7.2.3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3845</w:t>
      </w:r>
    </w:p>
    <w:p w14:paraId="080C74E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A.7.7.8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CSI-RSRQ</w:t>
      </w:r>
      <w:r w:rsidRPr="00BA7E9A">
        <w:rPr>
          <w:noProof/>
        </w:rPr>
        <w:tab/>
        <w:t>3846</w:t>
      </w:r>
    </w:p>
    <w:p w14:paraId="60ED7A6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measurement accuracy with FR2 serving cell and FR2 target cell</w:t>
      </w:r>
      <w:r w:rsidRPr="00BA7E9A">
        <w:rPr>
          <w:noProof/>
        </w:rPr>
        <w:tab/>
        <w:t>3846</w:t>
      </w:r>
    </w:p>
    <w:p w14:paraId="117E0C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3846</w:t>
      </w:r>
    </w:p>
    <w:p w14:paraId="2BBA00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A.7.7.8.1.2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3846</w:t>
      </w:r>
    </w:p>
    <w:p w14:paraId="19BF6C2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A.7.7.8.1.3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3848</w:t>
      </w:r>
    </w:p>
    <w:p w14:paraId="5FA526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A.7.7.8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SA Inter-frequency measurement accuracy with FR2 serving cell and FR2 TDD target cell</w:t>
      </w:r>
      <w:r w:rsidRPr="00BA7E9A">
        <w:rPr>
          <w:noProof/>
        </w:rPr>
        <w:tab/>
        <w:t>3848</w:t>
      </w:r>
    </w:p>
    <w:p w14:paraId="5DD152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A.7.7.8</w:t>
      </w:r>
      <w:r w:rsidRPr="00BA7E9A">
        <w:rPr>
          <w:noProof/>
          <w:snapToGrid w:val="0"/>
          <w:lang w:eastAsia="zh-CN"/>
        </w:rPr>
        <w:t>.2.</w:t>
      </w:r>
      <w:r w:rsidRPr="00BA7E9A">
        <w:rPr>
          <w:noProof/>
          <w:snapToGrid w:val="0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3848</w:t>
      </w:r>
    </w:p>
    <w:p w14:paraId="424CD9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A.7.7.8</w:t>
      </w:r>
      <w:r w:rsidRPr="00BA7E9A">
        <w:rPr>
          <w:noProof/>
          <w:lang w:eastAsia="zh-CN"/>
        </w:rPr>
        <w:t>.2.</w:t>
      </w:r>
      <w:r w:rsidRPr="00BA7E9A">
        <w:rPr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3848</w:t>
      </w:r>
    </w:p>
    <w:p w14:paraId="193F3B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A.7.7.8</w:t>
      </w:r>
      <w:r w:rsidRPr="00BA7E9A">
        <w:rPr>
          <w:noProof/>
          <w:lang w:eastAsia="zh-CN"/>
        </w:rPr>
        <w:t>.2.</w:t>
      </w:r>
      <w:r w:rsidRPr="00BA7E9A">
        <w:rPr>
          <w:noProof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3850</w:t>
      </w:r>
    </w:p>
    <w:p w14:paraId="29DBF56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CSI-SINR</w:t>
      </w:r>
      <w:r w:rsidRPr="00BA7E9A">
        <w:rPr>
          <w:noProof/>
        </w:rPr>
        <w:tab/>
        <w:t>3850</w:t>
      </w:r>
    </w:p>
    <w:p w14:paraId="766222D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case measurement accuracy with FR2 serving cell and FR2 target cell</w:t>
      </w:r>
      <w:r w:rsidRPr="00BA7E9A">
        <w:rPr>
          <w:noProof/>
        </w:rPr>
        <w:tab/>
        <w:t>3850</w:t>
      </w:r>
    </w:p>
    <w:p w14:paraId="2DDF9BA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3850</w:t>
      </w:r>
    </w:p>
    <w:p w14:paraId="766402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3850</w:t>
      </w:r>
    </w:p>
    <w:p w14:paraId="75B5743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A.7.7.9.1.3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3852</w:t>
      </w:r>
    </w:p>
    <w:p w14:paraId="4D38F8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A.7.7.9.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SA Inter-frequency measurement accuracy with FR2 serving cell and FR2 TDD target cell</w:t>
      </w:r>
      <w:r w:rsidRPr="00BA7E9A">
        <w:rPr>
          <w:noProof/>
        </w:rPr>
        <w:tab/>
        <w:t>3852</w:t>
      </w:r>
    </w:p>
    <w:p w14:paraId="1DA773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A.7.7.9.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3852</w:t>
      </w:r>
    </w:p>
    <w:p w14:paraId="3BF8CB1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A.7.7.9.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3853</w:t>
      </w:r>
    </w:p>
    <w:p w14:paraId="52945F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A.7.7.9.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3855</w:t>
      </w:r>
    </w:p>
    <w:p w14:paraId="2122FD3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3855</w:t>
      </w:r>
    </w:p>
    <w:p w14:paraId="565902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RSTD measurement accuracy test case for single positioning frequency layer</w:t>
      </w:r>
      <w:r w:rsidRPr="00BA7E9A">
        <w:rPr>
          <w:noProof/>
        </w:rPr>
        <w:tab/>
        <w:t>3855</w:t>
      </w:r>
    </w:p>
    <w:p w14:paraId="2FAF47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3855</w:t>
      </w:r>
    </w:p>
    <w:p w14:paraId="7265DA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A.7.7.10.1.2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3858</w:t>
      </w:r>
    </w:p>
    <w:p w14:paraId="486952F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RSTD measurement accuracy test case for dual positioning frequency layer</w:t>
      </w:r>
      <w:r w:rsidRPr="00BA7E9A">
        <w:rPr>
          <w:noProof/>
        </w:rPr>
        <w:tab/>
        <w:t>3858</w:t>
      </w:r>
    </w:p>
    <w:p w14:paraId="0B9FEE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A.7.7.10.2.1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3858</w:t>
      </w:r>
    </w:p>
    <w:p w14:paraId="117C1D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A.7.7.10.2.2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3862</w:t>
      </w:r>
    </w:p>
    <w:p w14:paraId="6194BF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A.7.7.10.3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RSTD measurement accuracy test case with reduced number of samples for single positioning frequency layer in FR2 in RRC_CONNECTED state</w:t>
      </w:r>
      <w:r w:rsidRPr="00BA7E9A">
        <w:rPr>
          <w:noProof/>
        </w:rPr>
        <w:tab/>
        <w:t>3863</w:t>
      </w:r>
    </w:p>
    <w:p w14:paraId="2278DB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A.7.7.10.3.1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3863</w:t>
      </w:r>
    </w:p>
    <w:p w14:paraId="1185D5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A.7.7.10.3.2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3864</w:t>
      </w:r>
    </w:p>
    <w:p w14:paraId="565332D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</w:rPr>
        <w:t>A.7.7.10.4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 xml:space="preserve">RSTD measurement accuracy test case </w:t>
      </w:r>
      <w:r w:rsidRPr="00BA7E9A">
        <w:rPr>
          <w:rFonts w:eastAsiaTheme="minorEastAsia"/>
          <w:noProof/>
          <w:snapToGrid w:val="0"/>
          <w:lang w:eastAsia="zh-CN"/>
        </w:rPr>
        <w:t>with Rx TEG</w:t>
      </w:r>
      <w:r w:rsidRPr="00BA7E9A">
        <w:rPr>
          <w:noProof/>
        </w:rPr>
        <w:tab/>
        <w:t>3865</w:t>
      </w:r>
    </w:p>
    <w:p w14:paraId="50D187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A.7.7.10.4.1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3865</w:t>
      </w:r>
    </w:p>
    <w:p w14:paraId="11377C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A.7.7.10.4.2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3867</w:t>
      </w:r>
    </w:p>
    <w:p w14:paraId="18BAC3D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 measurements</w:t>
      </w:r>
      <w:r w:rsidRPr="00BA7E9A">
        <w:rPr>
          <w:noProof/>
        </w:rPr>
        <w:tab/>
        <w:t>3867</w:t>
      </w:r>
    </w:p>
    <w:p w14:paraId="4FF72DD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A.7.7.11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SA measurement accuracy </w:t>
      </w:r>
      <w:r w:rsidRPr="00BA7E9A">
        <w:rPr>
          <w:noProof/>
          <w:snapToGrid w:val="0"/>
          <w:lang w:val="en-US" w:eastAsia="zh-CN"/>
        </w:rPr>
        <w:t>with PRS in FR2</w:t>
      </w:r>
      <w:r w:rsidRPr="00BA7E9A">
        <w:rPr>
          <w:noProof/>
        </w:rPr>
        <w:tab/>
        <w:t>3867</w:t>
      </w:r>
    </w:p>
    <w:p w14:paraId="58A6C0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A.7.7.11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3867</w:t>
      </w:r>
    </w:p>
    <w:p w14:paraId="103443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A.7.7.11</w:t>
      </w:r>
      <w:r w:rsidRPr="00BA7E9A">
        <w:rPr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3867</w:t>
      </w:r>
    </w:p>
    <w:p w14:paraId="401D8E0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A.7.7.11</w:t>
      </w:r>
      <w:r w:rsidRPr="00BA7E9A">
        <w:rPr>
          <w:noProof/>
        </w:rPr>
        <w:t>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3871</w:t>
      </w:r>
    </w:p>
    <w:p w14:paraId="48DE29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  <w:lang w:eastAsia="zh-CN"/>
        </w:rPr>
        <w:t>A.7.7.11.2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 xml:space="preserve">SA measurement accuracy </w:t>
      </w:r>
      <w:r w:rsidRPr="00BA7E9A">
        <w:rPr>
          <w:rFonts w:eastAsiaTheme="minorEastAsia"/>
          <w:noProof/>
          <w:snapToGrid w:val="0"/>
          <w:lang w:val="en-US" w:eastAsia="zh-CN"/>
        </w:rPr>
        <w:t xml:space="preserve">with PRS in FR2 </w:t>
      </w:r>
      <w:r w:rsidRPr="00BA7E9A">
        <w:rPr>
          <w:rFonts w:eastAsiaTheme="minorEastAsia"/>
          <w:noProof/>
        </w:rPr>
        <w:t>with reduced sample number</w:t>
      </w:r>
      <w:r w:rsidRPr="00BA7E9A">
        <w:rPr>
          <w:noProof/>
        </w:rPr>
        <w:tab/>
        <w:t>3872</w:t>
      </w:r>
    </w:p>
    <w:p w14:paraId="0DF9BB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A.7.7.11.2</w:t>
      </w:r>
      <w:r w:rsidRPr="00BA7E9A">
        <w:rPr>
          <w:rFonts w:eastAsiaTheme="minorEastAsia"/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3872</w:t>
      </w:r>
    </w:p>
    <w:p w14:paraId="40A126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A.7.7.11.2.</w:t>
      </w:r>
      <w:r w:rsidRPr="00BA7E9A">
        <w:rPr>
          <w:rFonts w:eastAsiaTheme="minorEastAsia"/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3872</w:t>
      </w:r>
    </w:p>
    <w:p w14:paraId="01434A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A.7.7.11.2</w:t>
      </w:r>
      <w:r w:rsidRPr="00BA7E9A">
        <w:rPr>
          <w:rFonts w:eastAsiaTheme="minorEastAsia"/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3874</w:t>
      </w:r>
    </w:p>
    <w:p w14:paraId="0D85077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3875</w:t>
      </w:r>
    </w:p>
    <w:p w14:paraId="437B53B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UE Rx-Tx time difference measurement </w:t>
      </w:r>
      <w:r w:rsidRPr="00BA7E9A">
        <w:rPr>
          <w:noProof/>
          <w:lang w:eastAsia="zh-CN"/>
        </w:rPr>
        <w:t>accuracy</w:t>
      </w:r>
      <w:r w:rsidRPr="00BA7E9A">
        <w:rPr>
          <w:noProof/>
        </w:rPr>
        <w:t xml:space="preserve"> for single positioning frequency layer in FR2 SA</w:t>
      </w:r>
      <w:r w:rsidRPr="00BA7E9A">
        <w:rPr>
          <w:noProof/>
        </w:rPr>
        <w:tab/>
        <w:t>3875</w:t>
      </w:r>
    </w:p>
    <w:p w14:paraId="6D486F4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3875</w:t>
      </w:r>
    </w:p>
    <w:p w14:paraId="0EE127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3875</w:t>
      </w:r>
    </w:p>
    <w:p w14:paraId="6EAA6D1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3878</w:t>
      </w:r>
    </w:p>
    <w:p w14:paraId="1B277B0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A.7.7.12.2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 xml:space="preserve">UE Rx-Tx time difference measurement </w:t>
      </w:r>
      <w:r w:rsidRPr="00BA7E9A">
        <w:rPr>
          <w:rFonts w:eastAsiaTheme="minorEastAsia"/>
          <w:noProof/>
          <w:lang w:eastAsia="zh-CN"/>
        </w:rPr>
        <w:t>accuracy</w:t>
      </w:r>
      <w:r w:rsidRPr="00BA7E9A">
        <w:rPr>
          <w:rFonts w:eastAsiaTheme="minorEastAsia"/>
          <w:noProof/>
        </w:rPr>
        <w:t xml:space="preserve"> </w:t>
      </w:r>
      <w:r w:rsidRPr="00BA7E9A">
        <w:rPr>
          <w:rFonts w:eastAsiaTheme="minorEastAsia"/>
          <w:noProof/>
          <w:lang w:eastAsia="zh-CN"/>
        </w:rPr>
        <w:t>with</w:t>
      </w:r>
      <w:r w:rsidRPr="00BA7E9A">
        <w:rPr>
          <w:rFonts w:eastAsiaTheme="minorEastAsia"/>
          <w:noProof/>
        </w:rPr>
        <w:t xml:space="preserve"> </w:t>
      </w:r>
      <w:r w:rsidRPr="00BA7E9A">
        <w:rPr>
          <w:rFonts w:eastAsiaTheme="minorEastAsia"/>
          <w:noProof/>
          <w:lang w:eastAsia="zh-CN"/>
        </w:rPr>
        <w:t xml:space="preserve">reduced number of samples </w:t>
      </w:r>
      <w:r w:rsidRPr="00BA7E9A">
        <w:rPr>
          <w:rFonts w:eastAsiaTheme="minorEastAsia"/>
          <w:noProof/>
        </w:rPr>
        <w:t>in FR2 SA</w:t>
      </w:r>
      <w:r w:rsidRPr="00BA7E9A">
        <w:rPr>
          <w:noProof/>
        </w:rPr>
        <w:tab/>
        <w:t>3878</w:t>
      </w:r>
    </w:p>
    <w:p w14:paraId="54A758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A.7.7.12.2.1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3878</w:t>
      </w:r>
    </w:p>
    <w:p w14:paraId="32F10BC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A.7.7.12.2.2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3879</w:t>
      </w:r>
    </w:p>
    <w:p w14:paraId="645EAA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A.7.7.12.2.3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3882</w:t>
      </w:r>
    </w:p>
    <w:p w14:paraId="1EAE110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A.7.7.12.3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 xml:space="preserve">UE Rx-Tx time difference measurement </w:t>
      </w:r>
      <w:r w:rsidRPr="00BA7E9A">
        <w:rPr>
          <w:rFonts w:eastAsiaTheme="minorEastAsia"/>
          <w:noProof/>
          <w:lang w:eastAsia="zh-CN"/>
        </w:rPr>
        <w:t>accuracy with RxTx TEG</w:t>
      </w:r>
      <w:r w:rsidRPr="00BA7E9A">
        <w:rPr>
          <w:noProof/>
        </w:rPr>
        <w:tab/>
        <w:t>3882</w:t>
      </w:r>
    </w:p>
    <w:p w14:paraId="16D134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A.7.7.12.3.1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3882</w:t>
      </w:r>
    </w:p>
    <w:p w14:paraId="72DBF5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A.7.7.12.3.2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3882</w:t>
      </w:r>
    </w:p>
    <w:p w14:paraId="7B55C0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A.7.7.12.3.3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3885</w:t>
      </w:r>
    </w:p>
    <w:p w14:paraId="23D17B4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A.7.7.13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PRS-RSRPP measurements</w:t>
      </w:r>
      <w:r w:rsidRPr="00BA7E9A">
        <w:rPr>
          <w:noProof/>
        </w:rPr>
        <w:tab/>
        <w:t>3885</w:t>
      </w:r>
    </w:p>
    <w:p w14:paraId="3672CBF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  <w:lang w:eastAsia="zh-CN"/>
        </w:rPr>
        <w:t>A.7.7.13</w:t>
      </w:r>
      <w:r w:rsidRPr="00BA7E9A">
        <w:rPr>
          <w:rFonts w:eastAsiaTheme="minorEastAsia"/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 xml:space="preserve">SA measurement accuracy </w:t>
      </w:r>
      <w:r w:rsidRPr="00BA7E9A">
        <w:rPr>
          <w:rFonts w:eastAsiaTheme="minorEastAsia"/>
          <w:noProof/>
          <w:snapToGrid w:val="0"/>
          <w:lang w:val="en-US" w:eastAsia="zh-CN"/>
        </w:rPr>
        <w:t>with PRS in FR2</w:t>
      </w:r>
      <w:r w:rsidRPr="00BA7E9A">
        <w:rPr>
          <w:noProof/>
        </w:rPr>
        <w:tab/>
        <w:t>3885</w:t>
      </w:r>
    </w:p>
    <w:p w14:paraId="6D07FB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A.7.7.13</w:t>
      </w:r>
      <w:r w:rsidRPr="00BA7E9A">
        <w:rPr>
          <w:rFonts w:eastAsiaTheme="minorEastAsia"/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3885</w:t>
      </w:r>
    </w:p>
    <w:p w14:paraId="66429B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A.7.7.13</w:t>
      </w:r>
      <w:r w:rsidRPr="00BA7E9A">
        <w:rPr>
          <w:rFonts w:eastAsiaTheme="minorEastAsia"/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3885</w:t>
      </w:r>
    </w:p>
    <w:p w14:paraId="244585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A.7.7.13</w:t>
      </w:r>
      <w:r w:rsidRPr="00BA7E9A">
        <w:rPr>
          <w:rFonts w:eastAsiaTheme="minorEastAsia"/>
          <w:noProof/>
        </w:rPr>
        <w:t>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3888</w:t>
      </w:r>
    </w:p>
    <w:p w14:paraId="1A168AD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A.7.7.13</w:t>
      </w:r>
      <w:r w:rsidRPr="00BA7E9A">
        <w:rPr>
          <w:rFonts w:eastAsia="SimSun"/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</w:rPr>
        <w:t xml:space="preserve">SA measurement accuracy </w:t>
      </w:r>
      <w:r w:rsidRPr="00BA7E9A">
        <w:rPr>
          <w:rFonts w:eastAsia="SimSun"/>
          <w:noProof/>
          <w:snapToGrid w:val="0"/>
          <w:lang w:val="en-US" w:eastAsia="zh-CN"/>
        </w:rPr>
        <w:t>with reduced PRS samples in FR2</w:t>
      </w:r>
      <w:r w:rsidRPr="00BA7E9A">
        <w:rPr>
          <w:noProof/>
        </w:rPr>
        <w:tab/>
        <w:t>3889</w:t>
      </w:r>
    </w:p>
    <w:p w14:paraId="6DD883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A.7.7.13</w:t>
      </w:r>
      <w:r w:rsidRPr="00BA7E9A">
        <w:rPr>
          <w:noProof/>
          <w:lang w:eastAsia="ko-KR"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Purpose and Environment</w:t>
      </w:r>
      <w:r w:rsidRPr="00BA7E9A">
        <w:rPr>
          <w:noProof/>
        </w:rPr>
        <w:tab/>
        <w:t>3889</w:t>
      </w:r>
    </w:p>
    <w:p w14:paraId="263C0D0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A.7.7.13.</w:t>
      </w:r>
      <w:r w:rsidRPr="00BA7E9A">
        <w:rPr>
          <w:noProof/>
          <w:lang w:eastAsia="ko-KR"/>
        </w:rPr>
        <w:t>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3889</w:t>
      </w:r>
    </w:p>
    <w:p w14:paraId="68CC4D4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A.7.7.13</w:t>
      </w:r>
      <w:r w:rsidRPr="00BA7E9A">
        <w:rPr>
          <w:noProof/>
          <w:lang w:eastAsia="ko-KR"/>
        </w:rPr>
        <w:t>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3891</w:t>
      </w:r>
    </w:p>
    <w:p w14:paraId="00BCD20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 in RRC_INACTIVE</w:t>
      </w:r>
      <w:r w:rsidRPr="00BA7E9A">
        <w:rPr>
          <w:noProof/>
        </w:rPr>
        <w:tab/>
        <w:t>3892</w:t>
      </w:r>
    </w:p>
    <w:p w14:paraId="66D1B2A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3892</w:t>
      </w:r>
    </w:p>
    <w:p w14:paraId="15BF8A4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for single positioning frequency layer in FR2 SA in RRC_INACTIVE state</w:t>
      </w:r>
      <w:r w:rsidRPr="00BA7E9A">
        <w:rPr>
          <w:noProof/>
        </w:rPr>
        <w:tab/>
        <w:t>3892</w:t>
      </w:r>
    </w:p>
    <w:p w14:paraId="7028DAB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3892</w:t>
      </w:r>
    </w:p>
    <w:p w14:paraId="6A5CD5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</w:t>
      </w:r>
      <w:r w:rsidRPr="00BA7E9A">
        <w:rPr>
          <w:noProof/>
          <w:lang w:eastAsia="zh-CN"/>
        </w:rPr>
        <w:t>8.1.1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3895</w:t>
      </w:r>
    </w:p>
    <w:p w14:paraId="0676D8E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</w:t>
      </w:r>
      <w:r w:rsidRPr="00BA7E9A">
        <w:rPr>
          <w:noProof/>
          <w:lang w:eastAsia="zh-CN"/>
        </w:rPr>
        <w:t>8.1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RSTD measurement reporting delay test case with reduced number of samples in RRC_INACTIVE, FR1 SA</w:t>
      </w:r>
      <w:r w:rsidRPr="00BA7E9A">
        <w:rPr>
          <w:noProof/>
        </w:rPr>
        <w:tab/>
        <w:t>3895</w:t>
      </w:r>
    </w:p>
    <w:p w14:paraId="186AF9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</w:t>
      </w:r>
      <w:r w:rsidRPr="00BA7E9A">
        <w:rPr>
          <w:noProof/>
          <w:lang w:eastAsia="zh-CN"/>
        </w:rPr>
        <w:t>8</w:t>
      </w:r>
      <w:r w:rsidRPr="00BA7E9A">
        <w:rPr>
          <w:noProof/>
        </w:rPr>
        <w:t>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3895</w:t>
      </w:r>
    </w:p>
    <w:p w14:paraId="5AF6FFF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</w:t>
      </w:r>
      <w:r w:rsidRPr="00BA7E9A">
        <w:rPr>
          <w:noProof/>
          <w:lang w:eastAsia="zh-CN"/>
        </w:rPr>
        <w:t>8.1.2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3901</w:t>
      </w:r>
    </w:p>
    <w:p w14:paraId="50C73B5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 measurements</w:t>
      </w:r>
      <w:r w:rsidRPr="00BA7E9A">
        <w:rPr>
          <w:noProof/>
        </w:rPr>
        <w:tab/>
        <w:t>3902</w:t>
      </w:r>
    </w:p>
    <w:p w14:paraId="063D504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 xml:space="preserve">PRS-RSRP </w:t>
      </w:r>
      <w:r w:rsidRPr="00BA7E9A">
        <w:rPr>
          <w:rFonts w:eastAsiaTheme="minorEastAsia"/>
          <w:noProof/>
          <w:lang w:eastAsia="zh-CN"/>
        </w:rPr>
        <w:t xml:space="preserve">reporting delay test case for single positioning frequency layer </w:t>
      </w:r>
      <w:r w:rsidRPr="00BA7E9A">
        <w:rPr>
          <w:rFonts w:eastAsiaTheme="minorEastAsia"/>
          <w:noProof/>
          <w:snapToGrid w:val="0"/>
        </w:rPr>
        <w:t>in RRC_INACTIVE</w:t>
      </w:r>
      <w:r w:rsidRPr="00BA7E9A">
        <w:rPr>
          <w:noProof/>
        </w:rPr>
        <w:tab/>
        <w:t>3902</w:t>
      </w:r>
    </w:p>
    <w:p w14:paraId="793E7A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A.7.8.2.1.1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3902</w:t>
      </w:r>
    </w:p>
    <w:p w14:paraId="6CFED7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A.7.8.2.1</w:t>
      </w:r>
      <w:r w:rsidRPr="00BA7E9A">
        <w:rPr>
          <w:rFonts w:eastAsiaTheme="minorEastAsia"/>
          <w:noProof/>
          <w:lang w:eastAsia="zh-CN"/>
        </w:rPr>
        <w:t>.</w:t>
      </w:r>
      <w:r w:rsidRPr="00BA7E9A">
        <w:rPr>
          <w:rFonts w:eastAsiaTheme="minorEastAsia"/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3906</w:t>
      </w:r>
    </w:p>
    <w:p w14:paraId="07AF56E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PRS-RSRP reporting delay test case </w:t>
      </w:r>
      <w:r w:rsidRPr="00BA7E9A">
        <w:rPr>
          <w:noProof/>
        </w:rPr>
        <w:t>with reduced number of samples in RRC_INACTIVE</w:t>
      </w:r>
      <w:r w:rsidRPr="00BA7E9A">
        <w:rPr>
          <w:noProof/>
        </w:rPr>
        <w:tab/>
        <w:t>3906</w:t>
      </w:r>
    </w:p>
    <w:p w14:paraId="6CA4A1D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3906</w:t>
      </w:r>
    </w:p>
    <w:p w14:paraId="02E2C1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</w:t>
      </w:r>
      <w:r w:rsidRPr="00BA7E9A">
        <w:rPr>
          <w:bCs/>
          <w:noProof/>
        </w:rPr>
        <w:t>8.2.2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3910</w:t>
      </w:r>
    </w:p>
    <w:p w14:paraId="501F7AC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3910</w:t>
      </w:r>
    </w:p>
    <w:p w14:paraId="62B5CDC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Rx-Tx time difference measurements for single positioning frequency layer in FR2 SA</w:t>
      </w:r>
      <w:r w:rsidRPr="00BA7E9A">
        <w:rPr>
          <w:noProof/>
        </w:rPr>
        <w:tab/>
        <w:t>3910</w:t>
      </w:r>
    </w:p>
    <w:p w14:paraId="73A53A7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A.7.8.3.1.1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3910</w:t>
      </w:r>
    </w:p>
    <w:p w14:paraId="24BFDC6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A.7.8.3.1.2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3914</w:t>
      </w:r>
    </w:p>
    <w:p w14:paraId="6F76ABF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 with reduced number of samples in RRC_INACTIVE, FR2 SA</w:t>
      </w:r>
      <w:r w:rsidRPr="00BA7E9A">
        <w:rPr>
          <w:noProof/>
        </w:rPr>
        <w:tab/>
        <w:t>3914</w:t>
      </w:r>
    </w:p>
    <w:p w14:paraId="36B0E3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3914</w:t>
      </w:r>
    </w:p>
    <w:p w14:paraId="3B1750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</w:t>
      </w:r>
      <w:r w:rsidRPr="00BA7E9A">
        <w:rPr>
          <w:bCs/>
          <w:noProof/>
          <w:lang w:val="en-US"/>
        </w:rPr>
        <w:t>8.3.2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3916</w:t>
      </w:r>
    </w:p>
    <w:p w14:paraId="086AA22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PRS-RSRPP measurements</w:t>
      </w:r>
      <w:r w:rsidRPr="00BA7E9A">
        <w:rPr>
          <w:noProof/>
        </w:rPr>
        <w:tab/>
        <w:t>3917</w:t>
      </w:r>
    </w:p>
    <w:p w14:paraId="7DDBEF5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PRS-RSRPP </w:t>
      </w:r>
      <w:r w:rsidRPr="00BA7E9A">
        <w:rPr>
          <w:noProof/>
          <w:lang w:eastAsia="zh-CN"/>
        </w:rPr>
        <w:t>reporting delay test case for single positioning frequency layer in FR2 in RRC_INACTIVE state</w:t>
      </w:r>
      <w:r w:rsidRPr="00BA7E9A">
        <w:rPr>
          <w:noProof/>
        </w:rPr>
        <w:tab/>
        <w:t>3917</w:t>
      </w:r>
    </w:p>
    <w:p w14:paraId="797A8E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3917</w:t>
      </w:r>
    </w:p>
    <w:p w14:paraId="6DC96F7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A.7.8.4.1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3919</w:t>
      </w:r>
    </w:p>
    <w:p w14:paraId="63C5F49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PRS-RSRPP </w:t>
      </w:r>
      <w:r w:rsidRPr="00BA7E9A">
        <w:rPr>
          <w:noProof/>
          <w:lang w:eastAsia="zh-CN"/>
        </w:rPr>
        <w:t>reporting delay test with reduced number of samples for single positioning frequency layer in FR2 in RRC_INACTIVE state</w:t>
      </w:r>
      <w:r w:rsidRPr="00BA7E9A">
        <w:rPr>
          <w:noProof/>
        </w:rPr>
        <w:tab/>
        <w:t>3919</w:t>
      </w:r>
    </w:p>
    <w:p w14:paraId="3C44D59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3919</w:t>
      </w:r>
    </w:p>
    <w:p w14:paraId="37C1E2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A.7.8.4.2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3922</w:t>
      </w:r>
    </w:p>
    <w:p w14:paraId="241D5B5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 requirements in RRC_INACTIVE</w:t>
      </w:r>
      <w:r w:rsidRPr="00BA7E9A">
        <w:rPr>
          <w:noProof/>
        </w:rPr>
        <w:tab/>
        <w:t>3922</w:t>
      </w:r>
    </w:p>
    <w:p w14:paraId="15461F2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RSTD measurements</w:t>
      </w:r>
      <w:r w:rsidRPr="00BA7E9A">
        <w:rPr>
          <w:noProof/>
        </w:rPr>
        <w:tab/>
        <w:t>3922</w:t>
      </w:r>
    </w:p>
    <w:p w14:paraId="3E26E3E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RSTD measurement accuracy test case for single positioning frequency layer in FR2 in RRC_INACTIVE state</w:t>
      </w:r>
      <w:r w:rsidRPr="00BA7E9A">
        <w:rPr>
          <w:noProof/>
        </w:rPr>
        <w:tab/>
        <w:t>3922</w:t>
      </w:r>
    </w:p>
    <w:p w14:paraId="750103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</w:t>
      </w:r>
      <w:r w:rsidRPr="00BA7E9A">
        <w:rPr>
          <w:noProof/>
          <w:snapToGrid w:val="0"/>
        </w:rPr>
        <w:t>9.1.1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3922</w:t>
      </w:r>
    </w:p>
    <w:p w14:paraId="42E110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</w:t>
      </w:r>
      <w:r w:rsidRPr="00BA7E9A">
        <w:rPr>
          <w:noProof/>
          <w:snapToGrid w:val="0"/>
        </w:rPr>
        <w:t>9.1.1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3924</w:t>
      </w:r>
    </w:p>
    <w:p w14:paraId="4F515B2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RSTD measurement accuracy test case with reduced number of samples for single positioning frequency layer in FR2 in RRC_INACTIVE state</w:t>
      </w:r>
      <w:r w:rsidRPr="00BA7E9A">
        <w:rPr>
          <w:noProof/>
        </w:rPr>
        <w:tab/>
        <w:t>3924</w:t>
      </w:r>
    </w:p>
    <w:p w14:paraId="7F2207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</w:t>
      </w:r>
      <w:r w:rsidRPr="00BA7E9A">
        <w:rPr>
          <w:noProof/>
          <w:snapToGrid w:val="0"/>
        </w:rPr>
        <w:t>9.1.2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3924</w:t>
      </w:r>
    </w:p>
    <w:p w14:paraId="5788DB7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A.7.9</w:t>
      </w:r>
      <w:r w:rsidRPr="00BA7E9A">
        <w:rPr>
          <w:noProof/>
          <w:snapToGrid w:val="0"/>
        </w:rPr>
        <w:t>.1.2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3926</w:t>
      </w:r>
    </w:p>
    <w:p w14:paraId="3858D22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 measurements</w:t>
      </w:r>
      <w:r w:rsidRPr="00BA7E9A">
        <w:rPr>
          <w:noProof/>
        </w:rPr>
        <w:tab/>
        <w:t>3926</w:t>
      </w:r>
    </w:p>
    <w:p w14:paraId="42820A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  <w:lang w:eastAsia="zh-CN"/>
        </w:rPr>
        <w:t>A.7.9.2.1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snapToGrid w:val="0"/>
        </w:rPr>
        <w:t xml:space="preserve">SA measurement accuracy </w:t>
      </w:r>
      <w:r w:rsidRPr="00BA7E9A">
        <w:rPr>
          <w:rFonts w:eastAsiaTheme="minorEastAsia"/>
          <w:noProof/>
          <w:snapToGrid w:val="0"/>
          <w:lang w:val="en-US" w:eastAsia="zh-CN"/>
        </w:rPr>
        <w:t xml:space="preserve">with PRS in FR2 </w:t>
      </w:r>
      <w:r w:rsidRPr="00BA7E9A">
        <w:rPr>
          <w:rFonts w:eastAsiaTheme="minorEastAsia"/>
          <w:noProof/>
          <w:snapToGrid w:val="0"/>
          <w:lang w:eastAsia="zh-CN"/>
        </w:rPr>
        <w:t>in RRC_INACTIVE</w:t>
      </w:r>
      <w:r w:rsidRPr="00BA7E9A">
        <w:rPr>
          <w:noProof/>
        </w:rPr>
        <w:tab/>
        <w:t>3926</w:t>
      </w:r>
    </w:p>
    <w:p w14:paraId="11DFEA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A.7.9.2.1</w:t>
      </w:r>
      <w:r w:rsidRPr="00BA7E9A">
        <w:rPr>
          <w:rFonts w:eastAsiaTheme="minorEastAsia"/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3926</w:t>
      </w:r>
    </w:p>
    <w:p w14:paraId="564592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A.7.9.2.1</w:t>
      </w:r>
      <w:r w:rsidRPr="00BA7E9A">
        <w:rPr>
          <w:rFonts w:eastAsiaTheme="minorEastAsia"/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3926</w:t>
      </w:r>
    </w:p>
    <w:p w14:paraId="46169A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A.7.9.2.1</w:t>
      </w:r>
      <w:r w:rsidRPr="00BA7E9A">
        <w:rPr>
          <w:rFonts w:eastAsiaTheme="minorEastAsia"/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3928</w:t>
      </w:r>
    </w:p>
    <w:p w14:paraId="6C3312C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snapToGrid w:val="0"/>
          <w:lang w:eastAsia="zh-CN"/>
        </w:rPr>
        <w:t>A.7.9.2</w:t>
      </w:r>
      <w:r w:rsidRPr="00BA7E9A">
        <w:rPr>
          <w:rFonts w:eastAsiaTheme="minorEastAsia"/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PRS-RSRP measurements with reduced number of sample in RRC_INACTIVE</w:t>
      </w:r>
      <w:r w:rsidRPr="00BA7E9A">
        <w:rPr>
          <w:noProof/>
        </w:rPr>
        <w:tab/>
        <w:t>3929</w:t>
      </w:r>
    </w:p>
    <w:p w14:paraId="7E64E9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A.7.9.2</w:t>
      </w:r>
      <w:r w:rsidRPr="00BA7E9A">
        <w:rPr>
          <w:rFonts w:eastAsiaTheme="minorEastAsia"/>
          <w:noProof/>
        </w:rPr>
        <w:t>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3929</w:t>
      </w:r>
    </w:p>
    <w:p w14:paraId="005393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A.7.9.2</w:t>
      </w:r>
      <w:r w:rsidRPr="00BA7E9A">
        <w:rPr>
          <w:rFonts w:eastAsiaTheme="minorEastAsia"/>
          <w:noProof/>
        </w:rPr>
        <w:t>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3929</w:t>
      </w:r>
    </w:p>
    <w:p w14:paraId="213B9E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  <w:lang w:eastAsia="zh-CN"/>
        </w:rPr>
        <w:t>A.7.9.2.2.</w:t>
      </w:r>
      <w:r w:rsidRPr="00BA7E9A">
        <w:rPr>
          <w:rFonts w:eastAsiaTheme="minorEastAsia"/>
          <w:noProof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3931</w:t>
      </w:r>
    </w:p>
    <w:p w14:paraId="0730E8A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Rx-Tx time difference measurements</w:t>
      </w:r>
      <w:r w:rsidRPr="00BA7E9A">
        <w:rPr>
          <w:noProof/>
        </w:rPr>
        <w:tab/>
        <w:t>3932</w:t>
      </w:r>
    </w:p>
    <w:p w14:paraId="7A59A2D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A.7.9.3.1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UE Rx-Tx time difference measurements in RRC_INACTIVE</w:t>
      </w:r>
      <w:r w:rsidRPr="00BA7E9A">
        <w:rPr>
          <w:noProof/>
        </w:rPr>
        <w:tab/>
        <w:t>3932</w:t>
      </w:r>
    </w:p>
    <w:p w14:paraId="5BC8BB9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</w:t>
      </w:r>
      <w:r w:rsidRPr="00BA7E9A">
        <w:rPr>
          <w:rFonts w:eastAsiaTheme="minorEastAsia"/>
          <w:noProof/>
          <w:lang w:eastAsia="zh-CN"/>
        </w:rPr>
        <w:t>9</w:t>
      </w:r>
      <w:r w:rsidRPr="00BA7E9A">
        <w:rPr>
          <w:rFonts w:eastAsiaTheme="minorEastAsia"/>
          <w:noProof/>
        </w:rPr>
        <w:t>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3932</w:t>
      </w:r>
    </w:p>
    <w:p w14:paraId="3ED268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A.7.9.3.1.2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3932</w:t>
      </w:r>
    </w:p>
    <w:p w14:paraId="28F26C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A.7.9.3.1.3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3934</w:t>
      </w:r>
    </w:p>
    <w:p w14:paraId="772BA8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A.7.9.3.2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 xml:space="preserve">UE Rx-Tx time difference measurement </w:t>
      </w:r>
      <w:r w:rsidRPr="00BA7E9A">
        <w:rPr>
          <w:rFonts w:eastAsiaTheme="minorEastAsia"/>
          <w:noProof/>
          <w:lang w:eastAsia="zh-CN"/>
        </w:rPr>
        <w:t>accuracy</w:t>
      </w:r>
      <w:r w:rsidRPr="00BA7E9A">
        <w:rPr>
          <w:rFonts w:eastAsiaTheme="minorEastAsia"/>
          <w:noProof/>
        </w:rPr>
        <w:t xml:space="preserve"> </w:t>
      </w:r>
      <w:r w:rsidRPr="00BA7E9A">
        <w:rPr>
          <w:rFonts w:eastAsiaTheme="minorEastAsia"/>
          <w:noProof/>
          <w:lang w:eastAsia="zh-CN"/>
        </w:rPr>
        <w:t>with</w:t>
      </w:r>
      <w:r w:rsidRPr="00BA7E9A">
        <w:rPr>
          <w:rFonts w:eastAsiaTheme="minorEastAsia"/>
          <w:noProof/>
        </w:rPr>
        <w:t xml:space="preserve"> </w:t>
      </w:r>
      <w:r w:rsidRPr="00BA7E9A">
        <w:rPr>
          <w:rFonts w:eastAsiaTheme="minorEastAsia"/>
          <w:noProof/>
          <w:lang w:eastAsia="zh-CN"/>
        </w:rPr>
        <w:t xml:space="preserve">reduced number of samples </w:t>
      </w:r>
      <w:r w:rsidRPr="00BA7E9A">
        <w:rPr>
          <w:rFonts w:eastAsiaTheme="minorEastAsia"/>
          <w:noProof/>
        </w:rPr>
        <w:t>in FR2 SA</w:t>
      </w:r>
      <w:r w:rsidRPr="00BA7E9A">
        <w:rPr>
          <w:noProof/>
        </w:rPr>
        <w:tab/>
        <w:t>3934</w:t>
      </w:r>
    </w:p>
    <w:p w14:paraId="60E54C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A.7.9.3.2.1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purpose and environment</w:t>
      </w:r>
      <w:r w:rsidRPr="00BA7E9A">
        <w:rPr>
          <w:noProof/>
        </w:rPr>
        <w:tab/>
        <w:t>3934</w:t>
      </w:r>
    </w:p>
    <w:p w14:paraId="57BB38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lastRenderedPageBreak/>
        <w:t>A.7.9.3.2.2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parameters</w:t>
      </w:r>
      <w:r w:rsidRPr="00BA7E9A">
        <w:rPr>
          <w:noProof/>
        </w:rPr>
        <w:tab/>
        <w:t>3934</w:t>
      </w:r>
    </w:p>
    <w:p w14:paraId="446515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A.7.9.3.2.3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</w:rPr>
        <w:t>Test requirements</w:t>
      </w:r>
      <w:r w:rsidRPr="00BA7E9A">
        <w:rPr>
          <w:noProof/>
        </w:rPr>
        <w:tab/>
        <w:t>3937</w:t>
      </w:r>
    </w:p>
    <w:p w14:paraId="74E6072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A.7.9.4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PRS-RSRPP measurements</w:t>
      </w:r>
      <w:r w:rsidRPr="00BA7E9A">
        <w:rPr>
          <w:noProof/>
        </w:rPr>
        <w:tab/>
        <w:t>3937</w:t>
      </w:r>
    </w:p>
    <w:p w14:paraId="37ADB5D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A.7.9</w:t>
      </w:r>
      <w:r w:rsidRPr="00BA7E9A">
        <w:rPr>
          <w:rFonts w:eastAsia="SimSun"/>
          <w:noProof/>
          <w:snapToGrid w:val="0"/>
        </w:rPr>
        <w:t>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</w:rPr>
        <w:t xml:space="preserve">SA measurement accuracy </w:t>
      </w:r>
      <w:r w:rsidRPr="00BA7E9A">
        <w:rPr>
          <w:rFonts w:eastAsia="SimSun"/>
          <w:noProof/>
          <w:snapToGrid w:val="0"/>
          <w:lang w:val="en-US" w:eastAsia="zh-CN"/>
        </w:rPr>
        <w:t>in FR2 in RRC INACTIVE</w:t>
      </w:r>
      <w:r w:rsidRPr="00BA7E9A">
        <w:rPr>
          <w:noProof/>
        </w:rPr>
        <w:tab/>
        <w:t>3937</w:t>
      </w:r>
    </w:p>
    <w:p w14:paraId="1E26D6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A.7.9</w:t>
      </w:r>
      <w:r w:rsidRPr="00BA7E9A">
        <w:rPr>
          <w:noProof/>
          <w:lang w:eastAsia="ko-KR"/>
        </w:rPr>
        <w:t>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Purpose and Environment</w:t>
      </w:r>
      <w:r w:rsidRPr="00BA7E9A">
        <w:rPr>
          <w:noProof/>
        </w:rPr>
        <w:tab/>
        <w:t>3937</w:t>
      </w:r>
    </w:p>
    <w:p w14:paraId="530B1F1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A.7.9</w:t>
      </w:r>
      <w:r w:rsidRPr="00BA7E9A">
        <w:rPr>
          <w:noProof/>
          <w:lang w:eastAsia="ko-KR"/>
        </w:rPr>
        <w:t>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3937</w:t>
      </w:r>
    </w:p>
    <w:p w14:paraId="6CB453B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A.7.9</w:t>
      </w:r>
      <w:r w:rsidRPr="00BA7E9A">
        <w:rPr>
          <w:noProof/>
          <w:lang w:eastAsia="ko-KR"/>
        </w:rPr>
        <w:t>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3939</w:t>
      </w:r>
    </w:p>
    <w:p w14:paraId="5CFBE98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A.7.9</w:t>
      </w:r>
      <w:r w:rsidRPr="00BA7E9A">
        <w:rPr>
          <w:rFonts w:eastAsia="SimSun"/>
          <w:noProof/>
          <w:snapToGrid w:val="0"/>
        </w:rPr>
        <w:t>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</w:rPr>
        <w:t xml:space="preserve">SA measurement accuracy </w:t>
      </w:r>
      <w:r w:rsidRPr="00BA7E9A">
        <w:rPr>
          <w:rFonts w:eastAsia="SimSun"/>
          <w:noProof/>
          <w:snapToGrid w:val="0"/>
          <w:lang w:val="en-US" w:eastAsia="zh-CN"/>
        </w:rPr>
        <w:t>with reduced PRS samples in FR2 in RRC INACTIVE</w:t>
      </w:r>
      <w:r w:rsidRPr="00BA7E9A">
        <w:rPr>
          <w:noProof/>
        </w:rPr>
        <w:tab/>
        <w:t>3940</w:t>
      </w:r>
    </w:p>
    <w:p w14:paraId="473A77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A.7.9</w:t>
      </w:r>
      <w:r w:rsidRPr="00BA7E9A">
        <w:rPr>
          <w:noProof/>
          <w:lang w:eastAsia="ko-KR"/>
        </w:rPr>
        <w:t>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Purpose and Environment</w:t>
      </w:r>
      <w:r w:rsidRPr="00BA7E9A">
        <w:rPr>
          <w:noProof/>
        </w:rPr>
        <w:tab/>
        <w:t>3940</w:t>
      </w:r>
    </w:p>
    <w:p w14:paraId="291856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A.7.9</w:t>
      </w:r>
      <w:r w:rsidRPr="00BA7E9A">
        <w:rPr>
          <w:noProof/>
          <w:lang w:eastAsia="ko-KR"/>
        </w:rPr>
        <w:t>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3940</w:t>
      </w:r>
    </w:p>
    <w:p w14:paraId="25BE59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A.7.9.</w:t>
      </w:r>
      <w:r w:rsidRPr="00BA7E9A">
        <w:rPr>
          <w:noProof/>
          <w:lang w:eastAsia="ko-KR"/>
        </w:rPr>
        <w:t>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3942</w:t>
      </w:r>
    </w:p>
    <w:p w14:paraId="127DBA95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A.8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standalone tests for NR RRM</w:t>
      </w:r>
      <w:r w:rsidRPr="00BA7E9A">
        <w:rPr>
          <w:noProof/>
        </w:rPr>
        <w:tab/>
        <w:t>3944</w:t>
      </w:r>
    </w:p>
    <w:p w14:paraId="7C6BA97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3944</w:t>
      </w:r>
    </w:p>
    <w:p w14:paraId="4952059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RRC_IDLE state mobility</w:t>
      </w:r>
      <w:r w:rsidRPr="00BA7E9A">
        <w:rPr>
          <w:noProof/>
        </w:rPr>
        <w:tab/>
        <w:t>3944</w:t>
      </w:r>
    </w:p>
    <w:p w14:paraId="6AAC478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NR Cell re-selection</w:t>
      </w:r>
      <w:r w:rsidRPr="00BA7E9A">
        <w:rPr>
          <w:noProof/>
        </w:rPr>
        <w:tab/>
        <w:t>3944</w:t>
      </w:r>
    </w:p>
    <w:p w14:paraId="6E417E5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Cell reselection to higher priority NR target Cell in FR1</w:t>
      </w:r>
      <w:r w:rsidRPr="00BA7E9A">
        <w:rPr>
          <w:noProof/>
        </w:rPr>
        <w:tab/>
        <w:t>3944</w:t>
      </w:r>
    </w:p>
    <w:p w14:paraId="619941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A.8.2.1.1.1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3944</w:t>
      </w:r>
    </w:p>
    <w:p w14:paraId="4F6906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A.8.2.1.1.2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3949</w:t>
      </w:r>
    </w:p>
    <w:p w14:paraId="0B1DA7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Cell reselection to lower priority NR target Cell in FR1 for UE configured with highSpeedInterRAT-NR-r16</w:t>
      </w:r>
      <w:r w:rsidRPr="00BA7E9A">
        <w:rPr>
          <w:noProof/>
        </w:rPr>
        <w:tab/>
        <w:t>3950</w:t>
      </w:r>
    </w:p>
    <w:p w14:paraId="0BB8BF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A.8.2.1.2.1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3950</w:t>
      </w:r>
    </w:p>
    <w:p w14:paraId="499844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A.8.2.1.2.2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3954</w:t>
      </w:r>
    </w:p>
    <w:p w14:paraId="718AE35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– NR Inter-RAT Early Measruement Reporting</w:t>
      </w:r>
      <w:r w:rsidRPr="00BA7E9A">
        <w:rPr>
          <w:noProof/>
        </w:rPr>
        <w:tab/>
        <w:t>3955</w:t>
      </w:r>
    </w:p>
    <w:p w14:paraId="7841303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– NR Early Measurement Reporting for NR in FR1</w:t>
      </w:r>
      <w:r w:rsidRPr="00BA7E9A">
        <w:rPr>
          <w:noProof/>
        </w:rPr>
        <w:tab/>
        <w:t>3955</w:t>
      </w:r>
    </w:p>
    <w:p w14:paraId="77E388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A.8.2.2.1.1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3955</w:t>
      </w:r>
    </w:p>
    <w:p w14:paraId="6EE9D48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A.8.2.2.1.2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3959</w:t>
      </w:r>
    </w:p>
    <w:p w14:paraId="1B8AC24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– NR Early Measurement Reporting for NR in FR2</w:t>
      </w:r>
      <w:r w:rsidRPr="00BA7E9A">
        <w:rPr>
          <w:noProof/>
        </w:rPr>
        <w:tab/>
        <w:t>3959</w:t>
      </w:r>
    </w:p>
    <w:p w14:paraId="354B7D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A.8.2.2.2.1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3959</w:t>
      </w:r>
    </w:p>
    <w:p w14:paraId="2C14A6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A.8.2.2.2.2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SimSun"/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3962</w:t>
      </w:r>
    </w:p>
    <w:p w14:paraId="2F47878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3963</w:t>
      </w:r>
    </w:p>
    <w:p w14:paraId="662656D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Handover</w:t>
      </w:r>
      <w:r w:rsidRPr="00BA7E9A">
        <w:rPr>
          <w:noProof/>
        </w:rPr>
        <w:tab/>
        <w:t>3963</w:t>
      </w:r>
    </w:p>
    <w:p w14:paraId="67DEADC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  <w:lang w:val="sv-FI"/>
        </w:rPr>
        <w:t>A.8.3.1.1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FI"/>
        </w:rPr>
        <w:t xml:space="preserve">E-UTRAN - </w:t>
      </w:r>
      <w:r w:rsidRPr="00BA7E9A">
        <w:rPr>
          <w:rFonts w:cs="v4.2.0"/>
          <w:noProof/>
          <w:lang w:val="sv-FI"/>
        </w:rPr>
        <w:t xml:space="preserve">NR </w:t>
      </w:r>
      <w:r w:rsidRPr="00BA7E9A">
        <w:rPr>
          <w:noProof/>
          <w:lang w:val="sv-FI"/>
        </w:rPr>
        <w:t>handover in FR1</w:t>
      </w:r>
      <w:r w:rsidRPr="00BA7E9A">
        <w:rPr>
          <w:noProof/>
        </w:rPr>
        <w:tab/>
        <w:t>3963</w:t>
      </w:r>
    </w:p>
    <w:p w14:paraId="64BCA6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3963</w:t>
      </w:r>
    </w:p>
    <w:p w14:paraId="3452DA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3968</w:t>
      </w:r>
    </w:p>
    <w:p w14:paraId="69A8193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3968</w:t>
      </w:r>
    </w:p>
    <w:p w14:paraId="70DB3B4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A.8.4.1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E-UTRA – NR Inter-RAT SFTD Measurement Delay</w:t>
      </w:r>
      <w:r w:rsidRPr="00BA7E9A">
        <w:rPr>
          <w:noProof/>
        </w:rPr>
        <w:tab/>
        <w:t>3968</w:t>
      </w:r>
    </w:p>
    <w:p w14:paraId="257CE6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A.8.4.1.1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E-UTRA – NR Inter-RAT SFTD Measurement Delay in non-DRX</w:t>
      </w:r>
      <w:r w:rsidRPr="00BA7E9A">
        <w:rPr>
          <w:noProof/>
        </w:rPr>
        <w:tab/>
        <w:t>3968</w:t>
      </w:r>
    </w:p>
    <w:p w14:paraId="43B338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A.8.4.1.1.1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3968</w:t>
      </w:r>
    </w:p>
    <w:p w14:paraId="4D87DD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A.8.4.1.1.2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3970</w:t>
      </w:r>
    </w:p>
    <w:p w14:paraId="7051EA4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A.8.4.1.2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E-UTRA – NR Inter-RAT SFTD Measurement Delay in DRX</w:t>
      </w:r>
      <w:r w:rsidRPr="00BA7E9A">
        <w:rPr>
          <w:noProof/>
        </w:rPr>
        <w:tab/>
        <w:t>3971</w:t>
      </w:r>
    </w:p>
    <w:p w14:paraId="1195B17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A.8.4.1.2.1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3971</w:t>
      </w:r>
    </w:p>
    <w:p w14:paraId="36C5C5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A.8.4.1.2.2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3972</w:t>
      </w:r>
    </w:p>
    <w:p w14:paraId="5C376E5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A.8.4.2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E-UTRA – NR Inter-RAT Measurements</w:t>
      </w:r>
      <w:r w:rsidRPr="00BA7E9A">
        <w:rPr>
          <w:noProof/>
        </w:rPr>
        <w:tab/>
        <w:t>3972</w:t>
      </w:r>
    </w:p>
    <w:p w14:paraId="5591A0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without SSB time index detection when DRX is not used</w:t>
      </w:r>
      <w:r w:rsidRPr="00BA7E9A">
        <w:rPr>
          <w:noProof/>
        </w:rPr>
        <w:tab/>
        <w:t>3972</w:t>
      </w:r>
    </w:p>
    <w:p w14:paraId="4ECB24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3972</w:t>
      </w:r>
    </w:p>
    <w:p w14:paraId="623DE2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3977</w:t>
      </w:r>
    </w:p>
    <w:p w14:paraId="7B3145C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without SSB time index detection when DRX is used</w:t>
      </w:r>
      <w:r w:rsidRPr="00BA7E9A">
        <w:rPr>
          <w:noProof/>
        </w:rPr>
        <w:tab/>
        <w:t>3977</w:t>
      </w:r>
    </w:p>
    <w:p w14:paraId="2C4ED5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3977</w:t>
      </w:r>
    </w:p>
    <w:p w14:paraId="6763A8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3981</w:t>
      </w:r>
    </w:p>
    <w:p w14:paraId="7554DEC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 SSB time index detection when DRX is not used</w:t>
      </w:r>
      <w:r w:rsidRPr="00BA7E9A">
        <w:rPr>
          <w:noProof/>
        </w:rPr>
        <w:tab/>
        <w:t>3981</w:t>
      </w:r>
    </w:p>
    <w:p w14:paraId="53F409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3981</w:t>
      </w:r>
    </w:p>
    <w:p w14:paraId="5413F8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3986</w:t>
      </w:r>
    </w:p>
    <w:p w14:paraId="1D1EF0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 SSB time index detection when DRX is used</w:t>
      </w:r>
      <w:r w:rsidRPr="00BA7E9A">
        <w:rPr>
          <w:noProof/>
        </w:rPr>
        <w:tab/>
        <w:t>3986</w:t>
      </w:r>
    </w:p>
    <w:p w14:paraId="46F27F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3986</w:t>
      </w:r>
    </w:p>
    <w:p w14:paraId="601A747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3990</w:t>
      </w:r>
    </w:p>
    <w:p w14:paraId="71F38D3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FR2 without SSB time index detection when DRX is not used</w:t>
      </w:r>
      <w:r w:rsidRPr="00BA7E9A">
        <w:rPr>
          <w:noProof/>
        </w:rPr>
        <w:tab/>
        <w:t>3990</w:t>
      </w:r>
    </w:p>
    <w:p w14:paraId="277C69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A.8.4.2.5.1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3990</w:t>
      </w:r>
    </w:p>
    <w:p w14:paraId="6AFA08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3992</w:t>
      </w:r>
    </w:p>
    <w:p w14:paraId="1527625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FR2 without SSB time index detection when DRX is used</w:t>
      </w:r>
      <w:r w:rsidRPr="00BA7E9A">
        <w:rPr>
          <w:noProof/>
        </w:rPr>
        <w:tab/>
        <w:t>3993</w:t>
      </w:r>
    </w:p>
    <w:p w14:paraId="22F572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3993</w:t>
      </w:r>
    </w:p>
    <w:p w14:paraId="3D4628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3995</w:t>
      </w:r>
    </w:p>
    <w:p w14:paraId="4789473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FR2 with SSB time index detection when DRX is not used</w:t>
      </w:r>
      <w:r w:rsidRPr="00BA7E9A">
        <w:rPr>
          <w:noProof/>
        </w:rPr>
        <w:tab/>
        <w:t>3996</w:t>
      </w:r>
    </w:p>
    <w:p w14:paraId="787D17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3996</w:t>
      </w:r>
    </w:p>
    <w:p w14:paraId="71EBA3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3998</w:t>
      </w:r>
    </w:p>
    <w:p w14:paraId="77F0011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FR2 with SSB time index detection when DRX is used</w:t>
      </w:r>
      <w:r w:rsidRPr="00BA7E9A">
        <w:rPr>
          <w:noProof/>
        </w:rPr>
        <w:tab/>
        <w:t>3999</w:t>
      </w:r>
    </w:p>
    <w:p w14:paraId="4D67C2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3999</w:t>
      </w:r>
    </w:p>
    <w:p w14:paraId="2096CF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4001</w:t>
      </w:r>
    </w:p>
    <w:p w14:paraId="54AA24C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NR Inter-RAT event triggered reporting tests for FR1 with SSB time index detection in DRX </w:t>
      </w:r>
      <w:r w:rsidRPr="00BA7E9A">
        <w:rPr>
          <w:rFonts w:cs="v4.2.0"/>
          <w:noProof/>
        </w:rPr>
        <w:t xml:space="preserve">for UE configured with </w:t>
      </w:r>
      <w:r w:rsidRPr="00BA7E9A">
        <w:rPr>
          <w:noProof/>
        </w:rPr>
        <w:t>highSpeedInterRAT-NR-r16</w:t>
      </w:r>
      <w:r w:rsidRPr="00BA7E9A">
        <w:rPr>
          <w:noProof/>
        </w:rPr>
        <w:tab/>
        <w:t>4002</w:t>
      </w:r>
    </w:p>
    <w:p w14:paraId="1E517C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4002</w:t>
      </w:r>
    </w:p>
    <w:p w14:paraId="37185F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A.8.4.2.9.2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4006</w:t>
      </w:r>
    </w:p>
    <w:p w14:paraId="3D08C0A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</w:t>
      </w:r>
      <w:r w:rsidRPr="00BA7E9A">
        <w:rPr>
          <w:noProof/>
        </w:rPr>
        <w:tab/>
        <w:t>4006</w:t>
      </w:r>
    </w:p>
    <w:p w14:paraId="13D2B49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SFTD accuracy</w:t>
      </w:r>
      <w:r w:rsidRPr="00BA7E9A">
        <w:rPr>
          <w:noProof/>
        </w:rPr>
        <w:tab/>
        <w:t>4006</w:t>
      </w:r>
    </w:p>
    <w:p w14:paraId="1565A42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SFTD accuracy</w:t>
      </w:r>
      <w:r w:rsidRPr="00BA7E9A">
        <w:rPr>
          <w:noProof/>
        </w:rPr>
        <w:tab/>
        <w:t>4006</w:t>
      </w:r>
    </w:p>
    <w:p w14:paraId="775703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</w:t>
      </w:r>
      <w:r w:rsidRPr="00BA7E9A">
        <w:rPr>
          <w:noProof/>
        </w:rPr>
        <w:tab/>
        <w:t>4006</w:t>
      </w:r>
    </w:p>
    <w:p w14:paraId="60245F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Environment</w:t>
      </w:r>
      <w:r w:rsidRPr="00BA7E9A">
        <w:rPr>
          <w:noProof/>
        </w:rPr>
        <w:tab/>
        <w:t>4007</w:t>
      </w:r>
    </w:p>
    <w:p w14:paraId="6E7571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4013</w:t>
      </w:r>
    </w:p>
    <w:p w14:paraId="2AA0E4D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A.8.5.2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– NR Inter-RAT Measurement Performance requirements</w:t>
      </w:r>
      <w:r w:rsidRPr="00BA7E9A">
        <w:rPr>
          <w:noProof/>
        </w:rPr>
        <w:tab/>
        <w:t>4013</w:t>
      </w:r>
    </w:p>
    <w:p w14:paraId="797818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A.8.5.2.1.1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inter-RAT measurements with FR1 target cell</w:t>
      </w:r>
      <w:r w:rsidRPr="00BA7E9A">
        <w:rPr>
          <w:noProof/>
        </w:rPr>
        <w:tab/>
        <w:t>4013</w:t>
      </w:r>
    </w:p>
    <w:p w14:paraId="0F546F2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A.8.5.2.1.2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TW"/>
        </w:rPr>
        <w:t>E-UTRAN – NR inter-RAT measurements with FR2 target cell</w:t>
      </w:r>
      <w:r w:rsidRPr="00BA7E9A">
        <w:rPr>
          <w:noProof/>
        </w:rPr>
        <w:tab/>
        <w:t>4018</w:t>
      </w:r>
    </w:p>
    <w:p w14:paraId="3539601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4018</w:t>
      </w:r>
    </w:p>
    <w:p w14:paraId="7529522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4018</w:t>
      </w:r>
    </w:p>
    <w:p w14:paraId="4D40F07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4020</w:t>
      </w:r>
    </w:p>
    <w:p w14:paraId="4F56DB4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SS-RSRQ</w:t>
      </w:r>
      <w:r w:rsidRPr="00BA7E9A">
        <w:rPr>
          <w:noProof/>
        </w:rPr>
        <w:tab/>
        <w:t>4020</w:t>
      </w:r>
    </w:p>
    <w:p w14:paraId="522713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A.8.5.2.2.1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inter-RAT measurements with FR1 target cell</w:t>
      </w:r>
      <w:r w:rsidRPr="00BA7E9A">
        <w:rPr>
          <w:noProof/>
        </w:rPr>
        <w:tab/>
        <w:t>4020</w:t>
      </w:r>
    </w:p>
    <w:p w14:paraId="403347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A.8.5.2.2.2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TW"/>
        </w:rPr>
        <w:t>E-UTRAN – NR inter-RAT measurements with FR2 target cell</w:t>
      </w:r>
      <w:r w:rsidRPr="00BA7E9A">
        <w:rPr>
          <w:noProof/>
        </w:rPr>
        <w:tab/>
        <w:t>4025</w:t>
      </w:r>
    </w:p>
    <w:p w14:paraId="0A5D317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4025</w:t>
      </w:r>
    </w:p>
    <w:p w14:paraId="343F6E6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4025</w:t>
      </w:r>
    </w:p>
    <w:p w14:paraId="007C67C1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4027</w:t>
      </w:r>
    </w:p>
    <w:p w14:paraId="3FA4F8E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SS-SINR</w:t>
      </w:r>
      <w:r w:rsidRPr="00BA7E9A">
        <w:rPr>
          <w:noProof/>
        </w:rPr>
        <w:tab/>
        <w:t>4027</w:t>
      </w:r>
    </w:p>
    <w:p w14:paraId="36EDB3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A.8.5.2.3.1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inter-RAT measurements with FR1 target cell</w:t>
      </w:r>
      <w:r w:rsidRPr="00BA7E9A">
        <w:rPr>
          <w:noProof/>
        </w:rPr>
        <w:tab/>
        <w:t>4027</w:t>
      </w:r>
    </w:p>
    <w:p w14:paraId="57FAC5B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A.8.5.2.3.2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TW"/>
        </w:rPr>
        <w:t>E-UTRAN – NR inter-RAT measurements with FR2 target cell</w:t>
      </w:r>
      <w:r w:rsidRPr="00BA7E9A">
        <w:rPr>
          <w:noProof/>
        </w:rPr>
        <w:tab/>
        <w:t>4031</w:t>
      </w:r>
    </w:p>
    <w:p w14:paraId="4A7F44E9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4031</w:t>
      </w:r>
    </w:p>
    <w:p w14:paraId="0F83732B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4031</w:t>
      </w:r>
    </w:p>
    <w:p w14:paraId="40E5E7E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A.8.5.2.3.2.3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4033</w:t>
      </w:r>
    </w:p>
    <w:p w14:paraId="4EFE53FF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A.9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V2X Tests</w:t>
      </w:r>
      <w:r w:rsidRPr="00BA7E9A">
        <w:rPr>
          <w:noProof/>
        </w:rPr>
        <w:tab/>
        <w:t>4034</w:t>
      </w:r>
    </w:p>
    <w:p w14:paraId="0DE937A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V2X Tests in FR1</w:t>
      </w:r>
      <w:r w:rsidRPr="00BA7E9A">
        <w:rPr>
          <w:noProof/>
        </w:rPr>
        <w:tab/>
        <w:t>4034</w:t>
      </w:r>
    </w:p>
    <w:p w14:paraId="4707D4B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V2X UE Transmit Timing</w:t>
      </w:r>
      <w:r w:rsidRPr="00BA7E9A">
        <w:rPr>
          <w:noProof/>
        </w:rPr>
        <w:tab/>
        <w:t>4034</w:t>
      </w:r>
    </w:p>
    <w:p w14:paraId="1279017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A.9.1.1.1 Test for GNSS as Synchronization Reference Source</w:t>
      </w:r>
      <w:r w:rsidRPr="00BA7E9A">
        <w:rPr>
          <w:noProof/>
        </w:rPr>
        <w:tab/>
        <w:t>4034</w:t>
      </w:r>
    </w:p>
    <w:p w14:paraId="473941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4034</w:t>
      </w:r>
    </w:p>
    <w:p w14:paraId="7A8E5E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4034</w:t>
      </w:r>
    </w:p>
    <w:p w14:paraId="42BA6E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SyncRef UE as Synchronization Reference Source</w:t>
      </w:r>
      <w:r w:rsidRPr="00BA7E9A">
        <w:rPr>
          <w:noProof/>
        </w:rPr>
        <w:tab/>
        <w:t>4034</w:t>
      </w:r>
    </w:p>
    <w:p w14:paraId="0538137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4034</w:t>
      </w:r>
    </w:p>
    <w:p w14:paraId="534FBA4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4035</w:t>
      </w:r>
    </w:p>
    <w:p w14:paraId="34A963B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FR1 NR Cell as Synchronization Reference Source</w:t>
      </w:r>
      <w:r w:rsidRPr="00BA7E9A">
        <w:rPr>
          <w:noProof/>
        </w:rPr>
        <w:tab/>
        <w:t>4035</w:t>
      </w:r>
    </w:p>
    <w:p w14:paraId="616474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4035</w:t>
      </w:r>
    </w:p>
    <w:p w14:paraId="65CA8B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4038</w:t>
      </w:r>
    </w:p>
    <w:p w14:paraId="2665689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A.9.1.2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for Initiation/Cease of S-SSB Transmission with V2X Sidelink Communication</w:t>
      </w:r>
      <w:r w:rsidRPr="00BA7E9A">
        <w:rPr>
          <w:noProof/>
        </w:rPr>
        <w:tab/>
        <w:t>4038</w:t>
      </w:r>
    </w:p>
    <w:p w14:paraId="1B6B577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FR1 NR Cell as synchronization reference source without gap under non-DRX</w:t>
      </w:r>
      <w:r w:rsidRPr="00BA7E9A">
        <w:rPr>
          <w:noProof/>
        </w:rPr>
        <w:tab/>
        <w:t>4038</w:t>
      </w:r>
    </w:p>
    <w:p w14:paraId="0007DA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4038</w:t>
      </w:r>
    </w:p>
    <w:p w14:paraId="485A4CB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4041</w:t>
      </w:r>
    </w:p>
    <w:p w14:paraId="4B3EE61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SyncRef UE as synchronization reference source</w:t>
      </w:r>
      <w:r w:rsidRPr="00BA7E9A">
        <w:rPr>
          <w:noProof/>
        </w:rPr>
        <w:tab/>
        <w:t>4041</w:t>
      </w:r>
    </w:p>
    <w:p w14:paraId="470E22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4041</w:t>
      </w:r>
    </w:p>
    <w:p w14:paraId="045704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4042</w:t>
      </w:r>
    </w:p>
    <w:p w14:paraId="195A2E4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A.9.1.2.3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SyncRef UE as synchronization reference source when SL-DRX is used</w:t>
      </w:r>
      <w:r w:rsidRPr="00BA7E9A">
        <w:rPr>
          <w:noProof/>
        </w:rPr>
        <w:tab/>
        <w:t>4043</w:t>
      </w:r>
    </w:p>
    <w:p w14:paraId="33AED2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4043</w:t>
      </w:r>
    </w:p>
    <w:p w14:paraId="54DBEC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4045</w:t>
      </w:r>
    </w:p>
    <w:p w14:paraId="1414AAB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A.9.1.3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 Test for V2X Synchronization Reference Selection/Reselection</w:t>
      </w:r>
      <w:r w:rsidRPr="00BA7E9A">
        <w:rPr>
          <w:noProof/>
        </w:rPr>
        <w:tab/>
        <w:t>4045</w:t>
      </w:r>
    </w:p>
    <w:p w14:paraId="77E68CA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Test for GNSS configured as the highest priority</w:t>
      </w:r>
      <w:r w:rsidRPr="00BA7E9A">
        <w:rPr>
          <w:noProof/>
        </w:rPr>
        <w:tab/>
        <w:t>4045</w:t>
      </w:r>
    </w:p>
    <w:p w14:paraId="62AE5F1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4045</w:t>
      </w:r>
    </w:p>
    <w:p w14:paraId="56821A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4047</w:t>
      </w:r>
    </w:p>
    <w:p w14:paraId="5832BB4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Test for FR1 NR Cell configured as the highest priority</w:t>
      </w:r>
      <w:r w:rsidRPr="00BA7E9A">
        <w:rPr>
          <w:noProof/>
        </w:rPr>
        <w:tab/>
        <w:t>4048</w:t>
      </w:r>
    </w:p>
    <w:p w14:paraId="2D47CD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4048</w:t>
      </w:r>
    </w:p>
    <w:p w14:paraId="369B6D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4050</w:t>
      </w:r>
    </w:p>
    <w:p w14:paraId="03CC090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GNSS configured as the highest priority under SL-DRX</w:t>
      </w:r>
      <w:r w:rsidRPr="00BA7E9A">
        <w:rPr>
          <w:noProof/>
        </w:rPr>
        <w:tab/>
        <w:t>4051</w:t>
      </w:r>
    </w:p>
    <w:p w14:paraId="458310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4051</w:t>
      </w:r>
    </w:p>
    <w:p w14:paraId="50166E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4053</w:t>
      </w:r>
    </w:p>
    <w:p w14:paraId="07ABA44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FR1 NR Cell configured as the highest priority under SL-DRX</w:t>
      </w:r>
      <w:r w:rsidRPr="00BA7E9A">
        <w:rPr>
          <w:noProof/>
        </w:rPr>
        <w:tab/>
        <w:t>4054</w:t>
      </w:r>
    </w:p>
    <w:p w14:paraId="5ECA8B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4054</w:t>
      </w:r>
    </w:p>
    <w:p w14:paraId="1B4F73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4056</w:t>
      </w:r>
    </w:p>
    <w:p w14:paraId="520EBD8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A.9.1.4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for L1 SL-RSRP Measurement</w:t>
      </w:r>
      <w:r w:rsidRPr="00BA7E9A">
        <w:rPr>
          <w:noProof/>
        </w:rPr>
        <w:tab/>
        <w:t>4057</w:t>
      </w:r>
    </w:p>
    <w:p w14:paraId="1A88ED0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V2X UE Autonomous Resource Selection/Reselection</w:t>
      </w:r>
      <w:r w:rsidRPr="00BA7E9A">
        <w:rPr>
          <w:noProof/>
        </w:rPr>
        <w:tab/>
        <w:t>4057</w:t>
      </w:r>
    </w:p>
    <w:p w14:paraId="11FB21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4057</w:t>
      </w:r>
    </w:p>
    <w:p w14:paraId="6A35B0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4060</w:t>
      </w:r>
    </w:p>
    <w:p w14:paraId="28AF5BE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V2X UE Resource Pre-emption</w:t>
      </w:r>
      <w:r w:rsidRPr="00BA7E9A">
        <w:rPr>
          <w:noProof/>
        </w:rPr>
        <w:tab/>
        <w:t>4060</w:t>
      </w:r>
    </w:p>
    <w:p w14:paraId="6A6598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4060</w:t>
      </w:r>
    </w:p>
    <w:p w14:paraId="56A452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4064</w:t>
      </w:r>
    </w:p>
    <w:p w14:paraId="791044D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Test for V2X UE Resource Re-evaluation</w:t>
      </w:r>
      <w:r w:rsidRPr="00BA7E9A">
        <w:rPr>
          <w:noProof/>
        </w:rPr>
        <w:tab/>
        <w:t>4064</w:t>
      </w:r>
    </w:p>
    <w:p w14:paraId="002DEE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4064</w:t>
      </w:r>
    </w:p>
    <w:p w14:paraId="7D1A211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4071</w:t>
      </w:r>
    </w:p>
    <w:p w14:paraId="6E740AE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V2X UE Autonomous Resource Selection/Reselection with Periodic Sensing</w:t>
      </w:r>
      <w:r w:rsidRPr="00BA7E9A">
        <w:rPr>
          <w:noProof/>
        </w:rPr>
        <w:tab/>
        <w:t>4071</w:t>
      </w:r>
    </w:p>
    <w:p w14:paraId="74D42E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4071</w:t>
      </w:r>
    </w:p>
    <w:p w14:paraId="0B101B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4075</w:t>
      </w:r>
    </w:p>
    <w:p w14:paraId="03F1AC0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V2X UE Autonomous Resource Selection/Reselection with Contiguous Sensing</w:t>
      </w:r>
      <w:r w:rsidRPr="00BA7E9A">
        <w:rPr>
          <w:noProof/>
        </w:rPr>
        <w:tab/>
        <w:t>4075</w:t>
      </w:r>
    </w:p>
    <w:p w14:paraId="696183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4075</w:t>
      </w:r>
    </w:p>
    <w:p w14:paraId="5D0181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4078</w:t>
      </w:r>
    </w:p>
    <w:p w14:paraId="1DE4636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A.9.1.4.6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V2X UE Autonomous Resource Selection/Reselection in SL-DRX</w:t>
      </w:r>
      <w:r w:rsidRPr="00BA7E9A">
        <w:rPr>
          <w:noProof/>
        </w:rPr>
        <w:tab/>
        <w:t>4078</w:t>
      </w:r>
    </w:p>
    <w:p w14:paraId="5DC581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4078</w:t>
      </w:r>
    </w:p>
    <w:p w14:paraId="7CFFBF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A.9.1.4.6.2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4082</w:t>
      </w:r>
    </w:p>
    <w:p w14:paraId="7A55C94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A.9.1.5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for Congestion Control Measurement</w:t>
      </w:r>
      <w:r w:rsidRPr="00BA7E9A">
        <w:rPr>
          <w:noProof/>
        </w:rPr>
        <w:tab/>
        <w:t>4082</w:t>
      </w:r>
    </w:p>
    <w:p w14:paraId="4817C85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4082</w:t>
      </w:r>
    </w:p>
    <w:p w14:paraId="536C9A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4088</w:t>
      </w:r>
    </w:p>
    <w:p w14:paraId="0869464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A.9.1.6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for Interruption</w:t>
      </w:r>
      <w:r w:rsidRPr="00BA7E9A">
        <w:rPr>
          <w:noProof/>
        </w:rPr>
        <w:tab/>
        <w:t>4088</w:t>
      </w:r>
    </w:p>
    <w:p w14:paraId="49B91F3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Interruption to WAN due to V2X Sidelink Communication</w:t>
      </w:r>
      <w:r w:rsidRPr="00BA7E9A">
        <w:rPr>
          <w:noProof/>
        </w:rPr>
        <w:tab/>
        <w:t>4088</w:t>
      </w:r>
    </w:p>
    <w:p w14:paraId="5DEFD8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4088</w:t>
      </w:r>
    </w:p>
    <w:p w14:paraId="554AC3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4092</w:t>
      </w:r>
    </w:p>
    <w:p w14:paraId="3034BC9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interruption to WAN at transitions between active and non-active during SL-DRX in asynchronous case</w:t>
      </w:r>
      <w:r w:rsidRPr="00BA7E9A">
        <w:rPr>
          <w:noProof/>
        </w:rPr>
        <w:tab/>
        <w:t>4092</w:t>
      </w:r>
    </w:p>
    <w:p w14:paraId="7234D5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4092</w:t>
      </w:r>
    </w:p>
    <w:p w14:paraId="6FE919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4096</w:t>
      </w:r>
    </w:p>
    <w:p w14:paraId="5C7905D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for Interruption at NR Sidelink Diccovery Configuration</w:t>
      </w:r>
      <w:r w:rsidRPr="00BA7E9A">
        <w:rPr>
          <w:noProof/>
        </w:rPr>
        <w:tab/>
        <w:t>4096</w:t>
      </w:r>
    </w:p>
    <w:p w14:paraId="29E2894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A.9.1.6.3.1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4096</w:t>
      </w:r>
    </w:p>
    <w:p w14:paraId="72B9907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4099</w:t>
      </w:r>
    </w:p>
    <w:p w14:paraId="53E8AC2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Selection / Reselection of relay UE</w:t>
      </w:r>
      <w:r w:rsidRPr="00BA7E9A">
        <w:rPr>
          <w:noProof/>
        </w:rPr>
        <w:tab/>
        <w:t>4099</w:t>
      </w:r>
    </w:p>
    <w:p w14:paraId="20213C8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4099</w:t>
      </w:r>
    </w:p>
    <w:p w14:paraId="361C7B4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A.9.1.7.2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4105</w:t>
      </w:r>
    </w:p>
    <w:p w14:paraId="7DB3653B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A.10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Tests with NR PSCell under CCA and Other NR Cells in FR1</w:t>
      </w:r>
      <w:r w:rsidRPr="00BA7E9A">
        <w:rPr>
          <w:noProof/>
        </w:rPr>
        <w:tab/>
        <w:t>4106</w:t>
      </w:r>
    </w:p>
    <w:p w14:paraId="663F78F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4106</w:t>
      </w:r>
    </w:p>
    <w:p w14:paraId="2C10E21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</w:t>
      </w:r>
      <w:r w:rsidRPr="00BA7E9A">
        <w:rPr>
          <w:noProof/>
        </w:rPr>
        <w:tab/>
        <w:t>4106</w:t>
      </w:r>
    </w:p>
    <w:p w14:paraId="1EBD787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Random Access</w:t>
      </w:r>
      <w:r w:rsidRPr="00BA7E9A">
        <w:rPr>
          <w:noProof/>
        </w:rPr>
        <w:tab/>
        <w:t>4106</w:t>
      </w:r>
    </w:p>
    <w:p w14:paraId="65C2982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contention-based random access for NR PSCell with CCA</w:t>
      </w:r>
      <w:r w:rsidRPr="00BA7E9A">
        <w:rPr>
          <w:noProof/>
        </w:rPr>
        <w:tab/>
        <w:t>4106</w:t>
      </w:r>
    </w:p>
    <w:p w14:paraId="75553D0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4106</w:t>
      </w:r>
    </w:p>
    <w:p w14:paraId="6214373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</w:t>
      </w:r>
      <w:r w:rsidRPr="00BA7E9A">
        <w:rPr>
          <w:noProof/>
          <w:lang w:eastAsia="zh-CN"/>
        </w:rPr>
        <w:t xml:space="preserve"> Requirements</w:t>
      </w:r>
      <w:r w:rsidRPr="00BA7E9A">
        <w:rPr>
          <w:noProof/>
        </w:rPr>
        <w:tab/>
        <w:t>4109</w:t>
      </w:r>
    </w:p>
    <w:p w14:paraId="3C9675C5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A.10.1.1.1.1.2.1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Random Access Preamble Transmission</w:t>
      </w:r>
      <w:r w:rsidRPr="00BA7E9A">
        <w:rPr>
          <w:noProof/>
        </w:rPr>
        <w:tab/>
        <w:t>4109</w:t>
      </w:r>
    </w:p>
    <w:p w14:paraId="7330E306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A.10.1.1.1.1.2.2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Random Access Response Reception</w:t>
      </w:r>
      <w:r w:rsidRPr="00BA7E9A">
        <w:rPr>
          <w:noProof/>
        </w:rPr>
        <w:tab/>
        <w:t>4109</w:t>
      </w:r>
    </w:p>
    <w:p w14:paraId="358262ED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A.10.1.1.1.1.2.3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No Random Access Response Reception</w:t>
      </w:r>
      <w:r w:rsidRPr="00BA7E9A">
        <w:rPr>
          <w:noProof/>
        </w:rPr>
        <w:tab/>
        <w:t>4110</w:t>
      </w:r>
    </w:p>
    <w:p w14:paraId="661A00C7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A.10.1.1.1.1.2.4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Receiving an </w:t>
      </w:r>
      <w:r w:rsidRPr="00BA7E9A">
        <w:rPr>
          <w:noProof/>
        </w:rPr>
        <w:t>UL grant for msg3 retransmission</w:t>
      </w:r>
      <w:r w:rsidRPr="00BA7E9A">
        <w:rPr>
          <w:noProof/>
        </w:rPr>
        <w:tab/>
        <w:t>4110</w:t>
      </w:r>
    </w:p>
    <w:p w14:paraId="0E9CB49A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A.10.1.1.1.1.2.5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Contention Resolution Timer expiry</w:t>
      </w:r>
      <w:r w:rsidRPr="00BA7E9A">
        <w:rPr>
          <w:noProof/>
        </w:rPr>
        <w:tab/>
        <w:t>4110</w:t>
      </w:r>
    </w:p>
    <w:p w14:paraId="2CC937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non-contention based random access for NR PSCell with CCA</w:t>
      </w:r>
      <w:r w:rsidRPr="00BA7E9A">
        <w:rPr>
          <w:noProof/>
        </w:rPr>
        <w:tab/>
        <w:t>4111</w:t>
      </w:r>
    </w:p>
    <w:p w14:paraId="3E5F8B3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Test Purpose </w:t>
      </w:r>
      <w:r w:rsidRPr="00BA7E9A">
        <w:rPr>
          <w:noProof/>
        </w:rPr>
        <w:t>and</w:t>
      </w:r>
      <w:r w:rsidRPr="00BA7E9A">
        <w:rPr>
          <w:noProof/>
          <w:lang w:eastAsia="zh-CN"/>
        </w:rPr>
        <w:t xml:space="preserve"> Environment</w:t>
      </w:r>
      <w:r w:rsidRPr="00BA7E9A">
        <w:rPr>
          <w:noProof/>
        </w:rPr>
        <w:tab/>
        <w:t>4111</w:t>
      </w:r>
    </w:p>
    <w:p w14:paraId="726C8F2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4114</w:t>
      </w:r>
    </w:p>
    <w:p w14:paraId="49BD9527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A.10.1.1.1.2.</w:t>
      </w:r>
      <w:r w:rsidRPr="00BA7E9A">
        <w:rPr>
          <w:noProof/>
          <w:lang w:eastAsia="zh-CN"/>
        </w:rPr>
        <w:t>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SSB-based Random Access Preamble Transmission</w:t>
      </w:r>
      <w:r w:rsidRPr="00BA7E9A">
        <w:rPr>
          <w:noProof/>
        </w:rPr>
        <w:tab/>
        <w:t>4114</w:t>
      </w:r>
    </w:p>
    <w:p w14:paraId="090FD0EA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A.10.1.1.1.2.</w:t>
      </w:r>
      <w:r w:rsidRPr="00BA7E9A">
        <w:rPr>
          <w:noProof/>
          <w:lang w:eastAsia="zh-CN"/>
        </w:rPr>
        <w:t>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Random Access Response Reception</w:t>
      </w:r>
      <w:r w:rsidRPr="00BA7E9A">
        <w:rPr>
          <w:noProof/>
        </w:rPr>
        <w:tab/>
        <w:t>4115</w:t>
      </w:r>
    </w:p>
    <w:p w14:paraId="3ECE4905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A.10.1.1.1.2.</w:t>
      </w:r>
      <w:r w:rsidRPr="00BA7E9A">
        <w:rPr>
          <w:noProof/>
          <w:lang w:eastAsia="zh-CN"/>
        </w:rPr>
        <w:t>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No Random Access Response Reception</w:t>
      </w:r>
      <w:r w:rsidRPr="00BA7E9A">
        <w:rPr>
          <w:noProof/>
        </w:rPr>
        <w:tab/>
        <w:t>4115</w:t>
      </w:r>
    </w:p>
    <w:p w14:paraId="0AD41E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2-step RA type contention-based random access for NR PSCell with CCA</w:t>
      </w:r>
      <w:r w:rsidRPr="00BA7E9A">
        <w:rPr>
          <w:noProof/>
        </w:rPr>
        <w:tab/>
        <w:t>4115</w:t>
      </w:r>
    </w:p>
    <w:p w14:paraId="06A324F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4115</w:t>
      </w:r>
    </w:p>
    <w:p w14:paraId="3BCDD30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4119</w:t>
      </w:r>
    </w:p>
    <w:p w14:paraId="62247479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A.10.1.1.1.3.</w:t>
      </w:r>
      <w:r w:rsidRPr="00BA7E9A">
        <w:rPr>
          <w:noProof/>
          <w:lang w:eastAsia="zh-CN"/>
        </w:rPr>
        <w:t>2.</w:t>
      </w:r>
      <w:r w:rsidRPr="00BA7E9A">
        <w:rPr>
          <w:noProof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MsgA Transmission</w:t>
      </w:r>
      <w:r w:rsidRPr="00BA7E9A">
        <w:rPr>
          <w:noProof/>
        </w:rPr>
        <w:tab/>
        <w:t>4119</w:t>
      </w:r>
    </w:p>
    <w:p w14:paraId="2B953F1E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A.10.1.1.1.3.</w:t>
      </w:r>
      <w:r w:rsidRPr="00BA7E9A">
        <w:rPr>
          <w:noProof/>
          <w:lang w:eastAsia="zh-CN"/>
        </w:rPr>
        <w:t>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MsgB Reception</w:t>
      </w:r>
      <w:r w:rsidRPr="00BA7E9A">
        <w:rPr>
          <w:noProof/>
        </w:rPr>
        <w:tab/>
        <w:t>4119</w:t>
      </w:r>
    </w:p>
    <w:p w14:paraId="17A330BA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A.10.1.1.1.3.</w:t>
      </w:r>
      <w:r w:rsidRPr="00BA7E9A">
        <w:rPr>
          <w:noProof/>
          <w:lang w:eastAsia="zh-CN"/>
        </w:rPr>
        <w:t>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No MsgB Reception</w:t>
      </w:r>
      <w:r w:rsidRPr="00BA7E9A">
        <w:rPr>
          <w:noProof/>
        </w:rPr>
        <w:tab/>
        <w:t>4120</w:t>
      </w:r>
    </w:p>
    <w:p w14:paraId="6A9106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2-step RA type non-contention based random access for NR PSCell with CCA</w:t>
      </w:r>
      <w:r w:rsidRPr="00BA7E9A">
        <w:rPr>
          <w:noProof/>
        </w:rPr>
        <w:tab/>
        <w:t>4120</w:t>
      </w:r>
    </w:p>
    <w:p w14:paraId="58AD2F5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4120</w:t>
      </w:r>
    </w:p>
    <w:p w14:paraId="06FE007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4124</w:t>
      </w:r>
    </w:p>
    <w:p w14:paraId="596573C1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A.10.1.1.1.4.</w:t>
      </w:r>
      <w:r w:rsidRPr="00BA7E9A">
        <w:rPr>
          <w:noProof/>
          <w:lang w:eastAsia="zh-CN"/>
        </w:rPr>
        <w:t>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MsgA Transmission</w:t>
      </w:r>
      <w:r w:rsidRPr="00BA7E9A">
        <w:rPr>
          <w:noProof/>
        </w:rPr>
        <w:tab/>
        <w:t>4124</w:t>
      </w:r>
    </w:p>
    <w:p w14:paraId="2416A3BC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A.10.1.1.1.4.</w:t>
      </w:r>
      <w:r w:rsidRPr="00BA7E9A">
        <w:rPr>
          <w:noProof/>
          <w:lang w:eastAsia="zh-CN"/>
        </w:rPr>
        <w:t>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MsgB Reception</w:t>
      </w:r>
      <w:r w:rsidRPr="00BA7E9A">
        <w:rPr>
          <w:noProof/>
        </w:rPr>
        <w:tab/>
        <w:t>4125</w:t>
      </w:r>
    </w:p>
    <w:p w14:paraId="13941700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A.10.1.1.1.4.</w:t>
      </w:r>
      <w:r w:rsidRPr="00BA7E9A">
        <w:rPr>
          <w:noProof/>
          <w:lang w:eastAsia="zh-CN"/>
        </w:rPr>
        <w:t>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No MsgB Reception</w:t>
      </w:r>
      <w:r w:rsidRPr="00BA7E9A">
        <w:rPr>
          <w:noProof/>
        </w:rPr>
        <w:tab/>
        <w:t>4125</w:t>
      </w:r>
    </w:p>
    <w:p w14:paraId="33431B3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 w:cs="Arial"/>
          <w:bCs/>
          <w:noProof/>
          <w:lang w:eastAsia="ko-KR"/>
        </w:rPr>
        <w:t>A.10.1.2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 w:rsidRPr="00BA7E9A">
        <w:rPr>
          <w:noProof/>
        </w:rPr>
        <w:tab/>
        <w:t>4125</w:t>
      </w:r>
    </w:p>
    <w:p w14:paraId="3077DA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A.10.1.2.1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Purpose and Environment</w:t>
      </w:r>
      <w:r w:rsidRPr="00BA7E9A">
        <w:rPr>
          <w:noProof/>
        </w:rPr>
        <w:tab/>
        <w:t>4125</w:t>
      </w:r>
    </w:p>
    <w:p w14:paraId="00F34E1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  <w:lang w:eastAsia="ko-KR"/>
        </w:rPr>
        <w:t>A.</w:t>
      </w:r>
      <w:r w:rsidRPr="00BA7E9A">
        <w:rPr>
          <w:rFonts w:eastAsia="MS Mincho" w:cs="Arial"/>
          <w:bCs/>
          <w:noProof/>
          <w:lang w:eastAsia="ko-KR"/>
        </w:rPr>
        <w:t>10.1</w:t>
      </w:r>
      <w:r w:rsidRPr="00BA7E9A">
        <w:rPr>
          <w:rFonts w:cs="v4.2.0"/>
          <w:noProof/>
          <w:lang w:eastAsia="ko-KR"/>
        </w:rPr>
        <w:t>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4131</w:t>
      </w:r>
    </w:p>
    <w:p w14:paraId="1107167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</w:t>
      </w:r>
      <w:r w:rsidRPr="00BA7E9A">
        <w:rPr>
          <w:noProof/>
        </w:rPr>
        <w:tab/>
        <w:t>4132</w:t>
      </w:r>
    </w:p>
    <w:p w14:paraId="57F53B0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</w:t>
      </w:r>
      <w:r w:rsidRPr="00BA7E9A">
        <w:rPr>
          <w:noProof/>
        </w:rPr>
        <w:tab/>
        <w:t>4132</w:t>
      </w:r>
    </w:p>
    <w:p w14:paraId="75E66D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UE Transmit Timing Test with PSCell under DL CCA</w:t>
      </w:r>
      <w:r w:rsidRPr="00BA7E9A">
        <w:rPr>
          <w:noProof/>
        </w:rPr>
        <w:tab/>
        <w:t>4132</w:t>
      </w:r>
    </w:p>
    <w:p w14:paraId="240568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4132</w:t>
      </w:r>
    </w:p>
    <w:p w14:paraId="7E87E6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A.10.2.1.1.2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4135</w:t>
      </w:r>
    </w:p>
    <w:p w14:paraId="3EAD0AB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timing advance</w:t>
      </w:r>
      <w:r w:rsidRPr="00BA7E9A">
        <w:rPr>
          <w:noProof/>
        </w:rPr>
        <w:tab/>
        <w:t>4136</w:t>
      </w:r>
    </w:p>
    <w:p w14:paraId="0F806E0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Timing Advance Adjustment Accuracy with PSCell under DL CCA</w:t>
      </w:r>
      <w:r w:rsidRPr="00BA7E9A">
        <w:rPr>
          <w:noProof/>
        </w:rPr>
        <w:tab/>
        <w:t>4136</w:t>
      </w:r>
    </w:p>
    <w:p w14:paraId="4D0A36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A.10.2.2.1.1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4136</w:t>
      </w:r>
    </w:p>
    <w:p w14:paraId="1BDA71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A.10.2.2.1.2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4136</w:t>
      </w:r>
    </w:p>
    <w:p w14:paraId="26488A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A.10.2.2.1.3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4140</w:t>
      </w:r>
    </w:p>
    <w:p w14:paraId="47EDFD7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Signalling characteristics</w:t>
      </w:r>
      <w:r w:rsidRPr="00BA7E9A">
        <w:rPr>
          <w:noProof/>
        </w:rPr>
        <w:tab/>
        <w:t>4140</w:t>
      </w:r>
    </w:p>
    <w:p w14:paraId="1020B99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</w:t>
      </w:r>
      <w:r w:rsidRPr="00BA7E9A">
        <w:rPr>
          <w:noProof/>
        </w:rPr>
        <w:tab/>
        <w:t>4140</w:t>
      </w:r>
    </w:p>
    <w:p w14:paraId="527D5C2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4140</w:t>
      </w:r>
    </w:p>
    <w:p w14:paraId="2E4627A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PSCell configured with SSB-based RLM RS in non-DRX mode</w:t>
      </w:r>
      <w:r w:rsidRPr="00BA7E9A">
        <w:rPr>
          <w:noProof/>
        </w:rPr>
        <w:tab/>
        <w:t>4141</w:t>
      </w:r>
    </w:p>
    <w:p w14:paraId="546B19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A.10.3.1.2.1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4141</w:t>
      </w:r>
    </w:p>
    <w:p w14:paraId="2BCEEC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A.10.3.1.2.2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4145</w:t>
      </w:r>
    </w:p>
    <w:p w14:paraId="3C61007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PSCell configured with SSB-based RLM RS in non-DRX mode</w:t>
      </w:r>
      <w:r w:rsidRPr="00BA7E9A">
        <w:rPr>
          <w:noProof/>
        </w:rPr>
        <w:tab/>
        <w:t>4146</w:t>
      </w:r>
    </w:p>
    <w:p w14:paraId="705AF76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A.10.3.1.3.1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4146</w:t>
      </w:r>
    </w:p>
    <w:p w14:paraId="6CD2B43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A.10.3.1.3.2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4151</w:t>
      </w:r>
    </w:p>
    <w:p w14:paraId="6A577A1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4151</w:t>
      </w:r>
    </w:p>
    <w:p w14:paraId="38F2B5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A.10.3.1.4.1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4151</w:t>
      </w:r>
    </w:p>
    <w:p w14:paraId="5239C6B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A.10.3.1.4.2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4151</w:t>
      </w:r>
    </w:p>
    <w:p w14:paraId="0D8A671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4151</w:t>
      </w:r>
    </w:p>
    <w:p w14:paraId="11A12E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snapToGrid w:val="0"/>
          <w:lang w:val="fr-FR" w:eastAsia="zh-CN"/>
        </w:rPr>
        <w:t>A.10.3.1.5.1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Void</w:t>
      </w:r>
      <w:r w:rsidRPr="00BA7E9A">
        <w:rPr>
          <w:noProof/>
          <w:lang w:val="fr-FR"/>
        </w:rPr>
        <w:tab/>
        <w:t>4151</w:t>
      </w:r>
    </w:p>
    <w:p w14:paraId="6F6E97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snapToGrid w:val="0"/>
          <w:lang w:val="fr-FR" w:eastAsia="zh-CN"/>
        </w:rPr>
        <w:t>A.10.3.1.5.2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Void</w:t>
      </w:r>
      <w:r w:rsidRPr="00BA7E9A">
        <w:rPr>
          <w:noProof/>
          <w:lang w:val="fr-FR"/>
        </w:rPr>
        <w:tab/>
        <w:t>4151</w:t>
      </w:r>
    </w:p>
    <w:p w14:paraId="00BBEF5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A.10.3.2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Interruption</w:t>
      </w:r>
      <w:r w:rsidRPr="00BA7E9A">
        <w:rPr>
          <w:noProof/>
          <w:lang w:val="fr-FR"/>
        </w:rPr>
        <w:tab/>
        <w:t>4151</w:t>
      </w:r>
    </w:p>
    <w:p w14:paraId="44D93C7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interruptions during SCell operations with CCA</w:t>
      </w:r>
      <w:r w:rsidRPr="00BA7E9A">
        <w:rPr>
          <w:noProof/>
        </w:rPr>
        <w:tab/>
        <w:t>4151</w:t>
      </w:r>
    </w:p>
    <w:p w14:paraId="5CF157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A.10.3.2</w:t>
      </w:r>
      <w:r w:rsidRPr="00BA7E9A">
        <w:rPr>
          <w:noProof/>
          <w:lang w:eastAsia="zh-CN"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4151</w:t>
      </w:r>
    </w:p>
    <w:p w14:paraId="31BB9B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A.10.3.2.1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4156</w:t>
      </w:r>
    </w:p>
    <w:p w14:paraId="05569DF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delay</w:t>
      </w:r>
      <w:r w:rsidRPr="00BA7E9A">
        <w:rPr>
          <w:noProof/>
        </w:rPr>
        <w:tab/>
        <w:t>4156</w:t>
      </w:r>
    </w:p>
    <w:p w14:paraId="66F5CC5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A.10.3.3.1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SCell Activation and Deactivation of known NR SCell with NR PSCell and NR SCell under CCA, 160 ms SCell measurement cycle</w:t>
      </w:r>
      <w:r w:rsidRPr="00BA7E9A">
        <w:rPr>
          <w:noProof/>
        </w:rPr>
        <w:tab/>
        <w:t>4156</w:t>
      </w:r>
    </w:p>
    <w:p w14:paraId="7EAC07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A.10.3.3.1.1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4156</w:t>
      </w:r>
    </w:p>
    <w:p w14:paraId="28B735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A.10.3.3.1.2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4161</w:t>
      </w:r>
    </w:p>
    <w:p w14:paraId="1787A0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A.10.3.3.2 SCell Activation and Deactivation of known NR SCell with NR PSCell and NR SCell under CCA, 640 ms SCell measurement cycle</w:t>
      </w:r>
      <w:r w:rsidRPr="00BA7E9A">
        <w:rPr>
          <w:noProof/>
        </w:rPr>
        <w:tab/>
        <w:t>4161</w:t>
      </w:r>
    </w:p>
    <w:p w14:paraId="492FEA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A.10.3.3.2.1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4161</w:t>
      </w:r>
    </w:p>
    <w:p w14:paraId="4E48F1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A.10.3.3.2.2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4162</w:t>
      </w:r>
    </w:p>
    <w:p w14:paraId="5F61471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A.10.3.3.3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SCell Activation and Deactivation of unknown NR SCell with NR PSCell and NR SCell under CCA</w:t>
      </w:r>
      <w:r w:rsidRPr="00BA7E9A">
        <w:rPr>
          <w:noProof/>
        </w:rPr>
        <w:tab/>
        <w:t>4162</w:t>
      </w:r>
    </w:p>
    <w:p w14:paraId="31F04A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A.10.3.3.3.1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4162</w:t>
      </w:r>
    </w:p>
    <w:p w14:paraId="6A720B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A.10.3.3.3.2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4163</w:t>
      </w:r>
    </w:p>
    <w:p w14:paraId="3435476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procedures</w:t>
      </w:r>
      <w:r w:rsidRPr="00BA7E9A">
        <w:rPr>
          <w:noProof/>
        </w:rPr>
        <w:tab/>
        <w:t>4163</w:t>
      </w:r>
    </w:p>
    <w:p w14:paraId="7B0116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FR1 PSCell configured with SSB-based BFD and LR in non-DRX mode</w:t>
      </w:r>
      <w:r w:rsidRPr="00BA7E9A">
        <w:rPr>
          <w:noProof/>
        </w:rPr>
        <w:tab/>
        <w:t>4163</w:t>
      </w:r>
    </w:p>
    <w:p w14:paraId="73C655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A.10.3.4.1.1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4163</w:t>
      </w:r>
    </w:p>
    <w:p w14:paraId="1ADA2D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A.10.3.4.1.2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4168</w:t>
      </w:r>
    </w:p>
    <w:p w14:paraId="3F1426B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Beam Failure Detection and Link Recovery Test for FR1 PSCell configured with SSB-based BFD and LR in DRX mode</w:t>
      </w:r>
      <w:r w:rsidRPr="00BA7E9A">
        <w:rPr>
          <w:noProof/>
        </w:rPr>
        <w:tab/>
        <w:t>4168</w:t>
      </w:r>
    </w:p>
    <w:p w14:paraId="031E160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A.10.3.4.2.1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4168</w:t>
      </w:r>
    </w:p>
    <w:p w14:paraId="34407C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A.10.3.4.2.2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4174</w:t>
      </w:r>
    </w:p>
    <w:p w14:paraId="28F48EB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switching</w:t>
      </w:r>
      <w:r w:rsidRPr="00BA7E9A">
        <w:rPr>
          <w:noProof/>
        </w:rPr>
        <w:tab/>
        <w:t>4174</w:t>
      </w:r>
    </w:p>
    <w:p w14:paraId="4914FCD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UL active BWP switch delay with consistent UL LBT failure on PSCell subject to UL CCA in EN-DC</w:t>
      </w:r>
      <w:r w:rsidRPr="00BA7E9A">
        <w:rPr>
          <w:noProof/>
        </w:rPr>
        <w:tab/>
        <w:t>4174</w:t>
      </w:r>
    </w:p>
    <w:p w14:paraId="4535B56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A.10.3.5.1.2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4179</w:t>
      </w:r>
    </w:p>
    <w:p w14:paraId="387DFC3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DCI-based and Timer-based Active BWP Switch</w:t>
      </w:r>
      <w:r w:rsidRPr="00BA7E9A">
        <w:rPr>
          <w:noProof/>
        </w:rPr>
        <w:tab/>
        <w:t>4180</w:t>
      </w:r>
    </w:p>
    <w:p w14:paraId="5441160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A.10.3.5.2.1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lang w:val="en-US"/>
        </w:rPr>
        <w:t>E-UTRAN – NR PSCell FR1 DL active BWP switch in non-DRX in synchronous EN-DC</w:t>
      </w:r>
      <w:r w:rsidRPr="00BA7E9A">
        <w:rPr>
          <w:noProof/>
        </w:rPr>
        <w:tab/>
        <w:t>4180</w:t>
      </w:r>
    </w:p>
    <w:p w14:paraId="5FF7F5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PSCell FR1 DL active BWP switch with FR1 SCell in non-DRX in synchronous EN-DC</w:t>
      </w:r>
      <w:r w:rsidRPr="00BA7E9A">
        <w:rPr>
          <w:noProof/>
        </w:rPr>
        <w:tab/>
        <w:t>4183</w:t>
      </w:r>
    </w:p>
    <w:p w14:paraId="46979D9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RRC-based Active BWP Switch</w:t>
      </w:r>
      <w:r w:rsidRPr="00BA7E9A">
        <w:rPr>
          <w:noProof/>
        </w:rPr>
        <w:tab/>
        <w:t>4187</w:t>
      </w:r>
    </w:p>
    <w:p w14:paraId="4186BF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– NR PSCell FR1 DL active BWP switch in non-DRX in synchronous EN-DC</w:t>
      </w:r>
      <w:r w:rsidRPr="00BA7E9A">
        <w:rPr>
          <w:noProof/>
        </w:rPr>
        <w:tab/>
        <w:t>4187</w:t>
      </w:r>
    </w:p>
    <w:p w14:paraId="695CD50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PSCell addition and release delay</w:t>
      </w:r>
      <w:r w:rsidRPr="00BA7E9A">
        <w:rPr>
          <w:noProof/>
        </w:rPr>
        <w:tab/>
        <w:t>4191</w:t>
      </w:r>
    </w:p>
    <w:p w14:paraId="29645B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Addition and Release Delay of known NR PSCell on the carrier under CCA</w:t>
      </w:r>
      <w:r w:rsidRPr="00BA7E9A">
        <w:rPr>
          <w:noProof/>
        </w:rPr>
        <w:tab/>
        <w:t>4191</w:t>
      </w:r>
    </w:p>
    <w:p w14:paraId="0A1483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4191</w:t>
      </w:r>
    </w:p>
    <w:p w14:paraId="500669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4196</w:t>
      </w:r>
    </w:p>
    <w:p w14:paraId="20FBA20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A.10.3.7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4197</w:t>
      </w:r>
    </w:p>
    <w:p w14:paraId="7082CEB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4197</w:t>
      </w:r>
    </w:p>
    <w:p w14:paraId="6542025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4197</w:t>
      </w:r>
    </w:p>
    <w:p w14:paraId="3060FA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PSCC without gaps under non-DRX</w:t>
      </w:r>
      <w:r w:rsidRPr="00BA7E9A">
        <w:rPr>
          <w:noProof/>
        </w:rPr>
        <w:tab/>
        <w:t>4197</w:t>
      </w:r>
    </w:p>
    <w:p w14:paraId="13770F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4197</w:t>
      </w:r>
    </w:p>
    <w:p w14:paraId="599911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4197</w:t>
      </w:r>
    </w:p>
    <w:p w14:paraId="60447A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4197</w:t>
      </w:r>
    </w:p>
    <w:p w14:paraId="3E22971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PSCC without gaps under DRX</w:t>
      </w:r>
      <w:r w:rsidRPr="00BA7E9A">
        <w:rPr>
          <w:noProof/>
        </w:rPr>
        <w:tab/>
        <w:t>4198</w:t>
      </w:r>
    </w:p>
    <w:p w14:paraId="500A09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4198</w:t>
      </w:r>
    </w:p>
    <w:p w14:paraId="2C15483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4198</w:t>
      </w:r>
    </w:p>
    <w:p w14:paraId="478038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4198</w:t>
      </w:r>
    </w:p>
    <w:p w14:paraId="1CFADA0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PSCC with per-UE gaps under non-DRX</w:t>
      </w:r>
      <w:r w:rsidRPr="00BA7E9A">
        <w:rPr>
          <w:noProof/>
        </w:rPr>
        <w:tab/>
        <w:t>4198</w:t>
      </w:r>
    </w:p>
    <w:p w14:paraId="5E8AEB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4198</w:t>
      </w:r>
    </w:p>
    <w:p w14:paraId="1284E63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4198</w:t>
      </w:r>
    </w:p>
    <w:p w14:paraId="0F80EE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4198</w:t>
      </w:r>
    </w:p>
    <w:p w14:paraId="6058DCD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PSCC with per-UE gaps under DRX</w:t>
      </w:r>
      <w:r w:rsidRPr="00BA7E9A">
        <w:rPr>
          <w:noProof/>
        </w:rPr>
        <w:tab/>
        <w:t>4199</w:t>
      </w:r>
    </w:p>
    <w:p w14:paraId="4C1E14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4199</w:t>
      </w:r>
    </w:p>
    <w:p w14:paraId="38F7FE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4199</w:t>
      </w:r>
    </w:p>
    <w:p w14:paraId="1CE76D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4199</w:t>
      </w:r>
    </w:p>
    <w:p w14:paraId="7570823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without gaps under non-DRX</w:t>
      </w:r>
      <w:r w:rsidRPr="00BA7E9A">
        <w:rPr>
          <w:noProof/>
        </w:rPr>
        <w:tab/>
        <w:t>4199</w:t>
      </w:r>
    </w:p>
    <w:p w14:paraId="783FB05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4199</w:t>
      </w:r>
    </w:p>
    <w:p w14:paraId="3E5D2D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4199</w:t>
      </w:r>
    </w:p>
    <w:p w14:paraId="17AD72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4199</w:t>
      </w:r>
    </w:p>
    <w:p w14:paraId="740C9F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without gaps under DRX</w:t>
      </w:r>
      <w:r w:rsidRPr="00BA7E9A">
        <w:rPr>
          <w:noProof/>
        </w:rPr>
        <w:tab/>
        <w:t>4200</w:t>
      </w:r>
    </w:p>
    <w:p w14:paraId="23540A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4200</w:t>
      </w:r>
    </w:p>
    <w:p w14:paraId="6A3105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4200</w:t>
      </w:r>
    </w:p>
    <w:p w14:paraId="75A5D0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4200</w:t>
      </w:r>
    </w:p>
    <w:p w14:paraId="752EB52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 per-UE gaps under non-DRX</w:t>
      </w:r>
      <w:r w:rsidRPr="00BA7E9A">
        <w:rPr>
          <w:noProof/>
        </w:rPr>
        <w:tab/>
        <w:t>4200</w:t>
      </w:r>
    </w:p>
    <w:p w14:paraId="1BE80B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4200</w:t>
      </w:r>
    </w:p>
    <w:p w14:paraId="301217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4200</w:t>
      </w:r>
    </w:p>
    <w:p w14:paraId="412D62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4200</w:t>
      </w:r>
    </w:p>
    <w:p w14:paraId="051D1CB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 per-UE gaps under DRX</w:t>
      </w:r>
      <w:r w:rsidRPr="00BA7E9A">
        <w:rPr>
          <w:noProof/>
        </w:rPr>
        <w:tab/>
        <w:t>4201</w:t>
      </w:r>
    </w:p>
    <w:p w14:paraId="48E358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4201</w:t>
      </w:r>
    </w:p>
    <w:p w14:paraId="54C012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A.10.4.1.8.2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4201</w:t>
      </w:r>
    </w:p>
    <w:p w14:paraId="678C51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4201</w:t>
      </w:r>
    </w:p>
    <w:p w14:paraId="0D13D0D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 measurement reporting on PSCC</w:t>
      </w:r>
      <w:r w:rsidRPr="00BA7E9A">
        <w:rPr>
          <w:noProof/>
        </w:rPr>
        <w:tab/>
        <w:t>4201</w:t>
      </w:r>
    </w:p>
    <w:p w14:paraId="4C3FB4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4201</w:t>
      </w:r>
    </w:p>
    <w:p w14:paraId="430052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4201</w:t>
      </w:r>
    </w:p>
    <w:p w14:paraId="7E655CA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 measurement reporting on PSCC</w:t>
      </w:r>
      <w:r w:rsidRPr="00BA7E9A">
        <w:rPr>
          <w:noProof/>
        </w:rPr>
        <w:tab/>
        <w:t>4202</w:t>
      </w:r>
    </w:p>
    <w:p w14:paraId="11A077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4202</w:t>
      </w:r>
    </w:p>
    <w:p w14:paraId="54215E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4202</w:t>
      </w:r>
    </w:p>
    <w:p w14:paraId="1F288D9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 measurement reporting on SCC</w:t>
      </w:r>
      <w:r w:rsidRPr="00BA7E9A">
        <w:rPr>
          <w:noProof/>
        </w:rPr>
        <w:tab/>
        <w:t>4202</w:t>
      </w:r>
    </w:p>
    <w:p w14:paraId="71CDC93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4202</w:t>
      </w:r>
    </w:p>
    <w:p w14:paraId="7EADA6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4202</w:t>
      </w:r>
    </w:p>
    <w:p w14:paraId="66D228C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 measurement reporting on SCC</w:t>
      </w:r>
      <w:r w:rsidRPr="00BA7E9A">
        <w:rPr>
          <w:noProof/>
        </w:rPr>
        <w:tab/>
        <w:t>4203</w:t>
      </w:r>
    </w:p>
    <w:p w14:paraId="2773FC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4203</w:t>
      </w:r>
    </w:p>
    <w:p w14:paraId="27BB73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A.10.4.1.12.2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4203</w:t>
      </w:r>
    </w:p>
    <w:p w14:paraId="5D48208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4203</w:t>
      </w:r>
    </w:p>
    <w:p w14:paraId="33156FA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 measurement reporting</w:t>
      </w:r>
      <w:r w:rsidRPr="00BA7E9A">
        <w:rPr>
          <w:noProof/>
        </w:rPr>
        <w:tab/>
        <w:t>4203</w:t>
      </w:r>
    </w:p>
    <w:p w14:paraId="586A31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4203</w:t>
      </w:r>
    </w:p>
    <w:p w14:paraId="7CF49DB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4203</w:t>
      </w:r>
    </w:p>
    <w:p w14:paraId="4F545D8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 measurement reporting</w:t>
      </w:r>
      <w:r w:rsidRPr="00BA7E9A">
        <w:rPr>
          <w:noProof/>
        </w:rPr>
        <w:tab/>
        <w:t>4204</w:t>
      </w:r>
    </w:p>
    <w:p w14:paraId="72943C2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4204</w:t>
      </w:r>
    </w:p>
    <w:p w14:paraId="3BD5CFD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4204</w:t>
      </w:r>
    </w:p>
    <w:p w14:paraId="1493FD4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with CCA cell without SSB time index detection when DRX is not used</w:t>
      </w:r>
      <w:r w:rsidRPr="00BA7E9A">
        <w:rPr>
          <w:noProof/>
        </w:rPr>
        <w:tab/>
        <w:t>4204</w:t>
      </w:r>
    </w:p>
    <w:p w14:paraId="0C680B7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4204</w:t>
      </w:r>
    </w:p>
    <w:p w14:paraId="0E8BE3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4208</w:t>
      </w:r>
    </w:p>
    <w:p w14:paraId="27B3572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 CCA without SSB time index detection when DRX is used</w:t>
      </w:r>
      <w:r w:rsidRPr="00BA7E9A">
        <w:rPr>
          <w:noProof/>
        </w:rPr>
        <w:tab/>
        <w:t>4209</w:t>
      </w:r>
    </w:p>
    <w:p w14:paraId="262286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4209</w:t>
      </w:r>
    </w:p>
    <w:p w14:paraId="157B6EE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4213</w:t>
      </w:r>
    </w:p>
    <w:p w14:paraId="3B59DFD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 CCA with SSB time index detection when DRX is not used</w:t>
      </w:r>
      <w:r w:rsidRPr="00BA7E9A">
        <w:rPr>
          <w:noProof/>
        </w:rPr>
        <w:tab/>
        <w:t>4214</w:t>
      </w:r>
    </w:p>
    <w:p w14:paraId="01ED321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4214</w:t>
      </w:r>
    </w:p>
    <w:p w14:paraId="03A787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4218</w:t>
      </w:r>
    </w:p>
    <w:p w14:paraId="4CFD905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 CCA with SSB time index detection when DRX is used</w:t>
      </w:r>
      <w:r w:rsidRPr="00BA7E9A">
        <w:rPr>
          <w:noProof/>
        </w:rPr>
        <w:tab/>
        <w:t>4219</w:t>
      </w:r>
    </w:p>
    <w:p w14:paraId="3697AA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4219</w:t>
      </w:r>
    </w:p>
    <w:p w14:paraId="7369251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4223</w:t>
      </w:r>
    </w:p>
    <w:p w14:paraId="23C0D6E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without SSB time index detection when DRX is not used</w:t>
      </w:r>
      <w:r w:rsidRPr="00BA7E9A">
        <w:rPr>
          <w:noProof/>
        </w:rPr>
        <w:tab/>
        <w:t>4224</w:t>
      </w:r>
    </w:p>
    <w:p w14:paraId="3800EC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4224</w:t>
      </w:r>
    </w:p>
    <w:p w14:paraId="1682A3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4230</w:t>
      </w:r>
    </w:p>
    <w:p w14:paraId="2CC246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without SSB time index detection when DRX is used</w:t>
      </w:r>
      <w:r w:rsidRPr="00BA7E9A">
        <w:rPr>
          <w:noProof/>
        </w:rPr>
        <w:tab/>
        <w:t>4230</w:t>
      </w:r>
    </w:p>
    <w:p w14:paraId="342712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4230</w:t>
      </w:r>
    </w:p>
    <w:p w14:paraId="59FD27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4236</w:t>
      </w:r>
    </w:p>
    <w:p w14:paraId="5FF21CE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 SSB time index detection when DRX is not used</w:t>
      </w:r>
      <w:r w:rsidRPr="00BA7E9A">
        <w:rPr>
          <w:noProof/>
        </w:rPr>
        <w:tab/>
        <w:t>4237</w:t>
      </w:r>
    </w:p>
    <w:p w14:paraId="664C517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4237</w:t>
      </w:r>
    </w:p>
    <w:p w14:paraId="18DD2F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4242</w:t>
      </w:r>
    </w:p>
    <w:p w14:paraId="786F28C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EN-DC event triggered reporting tests for FR1 cell with SSB time index detection when DRX is used</w:t>
      </w:r>
      <w:r w:rsidRPr="00BA7E9A">
        <w:rPr>
          <w:noProof/>
        </w:rPr>
        <w:tab/>
        <w:t>4242</w:t>
      </w:r>
    </w:p>
    <w:p w14:paraId="5B7B34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4242</w:t>
      </w:r>
    </w:p>
    <w:p w14:paraId="2096279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A.10.4.2.10.2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4248</w:t>
      </w:r>
    </w:p>
    <w:p w14:paraId="3B78987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measurements for beam reporting</w:t>
      </w:r>
      <w:r w:rsidRPr="00BA7E9A">
        <w:rPr>
          <w:noProof/>
        </w:rPr>
        <w:tab/>
        <w:t>4249</w:t>
      </w:r>
    </w:p>
    <w:p w14:paraId="1C7E600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on PSCC when DRX is not used</w:t>
      </w:r>
      <w:r w:rsidRPr="00BA7E9A">
        <w:rPr>
          <w:noProof/>
        </w:rPr>
        <w:tab/>
        <w:t>4249</w:t>
      </w:r>
    </w:p>
    <w:p w14:paraId="3735DE7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4249</w:t>
      </w:r>
    </w:p>
    <w:p w14:paraId="28A4DF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4249</w:t>
      </w:r>
    </w:p>
    <w:p w14:paraId="5820763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4251</w:t>
      </w:r>
    </w:p>
    <w:p w14:paraId="706407F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on PSCC when DRX is used</w:t>
      </w:r>
      <w:r w:rsidRPr="00BA7E9A">
        <w:rPr>
          <w:noProof/>
        </w:rPr>
        <w:tab/>
        <w:t>4252</w:t>
      </w:r>
    </w:p>
    <w:p w14:paraId="4891EB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4252</w:t>
      </w:r>
    </w:p>
    <w:p w14:paraId="210AB24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4252</w:t>
      </w:r>
    </w:p>
    <w:p w14:paraId="3266E9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4254</w:t>
      </w:r>
    </w:p>
    <w:p w14:paraId="312314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A.10.4.3.3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on SCC when DRX is not used</w:t>
      </w:r>
      <w:r w:rsidRPr="00BA7E9A">
        <w:rPr>
          <w:noProof/>
        </w:rPr>
        <w:tab/>
        <w:t>4255</w:t>
      </w:r>
    </w:p>
    <w:p w14:paraId="29D3FF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4255</w:t>
      </w:r>
    </w:p>
    <w:p w14:paraId="45084F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4255</w:t>
      </w:r>
    </w:p>
    <w:p w14:paraId="6AD09D0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4258</w:t>
      </w:r>
    </w:p>
    <w:p w14:paraId="6024C89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A.10.4.3.4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on SCC when DRX is used</w:t>
      </w:r>
      <w:r w:rsidRPr="00BA7E9A">
        <w:rPr>
          <w:noProof/>
        </w:rPr>
        <w:tab/>
        <w:t>4259</w:t>
      </w:r>
    </w:p>
    <w:p w14:paraId="7E2F57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4259</w:t>
      </w:r>
    </w:p>
    <w:p w14:paraId="793677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4259</w:t>
      </w:r>
    </w:p>
    <w:p w14:paraId="398C99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A.10.4.3.4.3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4262</w:t>
      </w:r>
    </w:p>
    <w:p w14:paraId="61E4B2D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</w:t>
      </w:r>
      <w:r w:rsidRPr="00BA7E9A">
        <w:rPr>
          <w:noProof/>
        </w:rPr>
        <w:sym w:font="Symbol" w:char="F02D"/>
      </w:r>
      <w:r w:rsidRPr="00BA7E9A">
        <w:rPr>
          <w:noProof/>
        </w:rPr>
        <w:t>NR inter-RAT measurements on NR carrier frequency under CCA</w:t>
      </w:r>
      <w:r w:rsidRPr="00BA7E9A">
        <w:rPr>
          <w:noProof/>
        </w:rPr>
        <w:tab/>
        <w:t>4263</w:t>
      </w:r>
    </w:p>
    <w:p w14:paraId="1DADE07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E-UTRA-NR inter-RAT event triggered reporting tests for FR1 without SSB time index detection when DRX is not used</w:t>
      </w:r>
      <w:r w:rsidRPr="00BA7E9A">
        <w:rPr>
          <w:noProof/>
        </w:rPr>
        <w:tab/>
        <w:t>4263</w:t>
      </w:r>
    </w:p>
    <w:p w14:paraId="3287E5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4263</w:t>
      </w:r>
    </w:p>
    <w:p w14:paraId="228038A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4267</w:t>
      </w:r>
    </w:p>
    <w:p w14:paraId="2C098A1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</w:t>
      </w:r>
      <w:r w:rsidRPr="00BA7E9A">
        <w:rPr>
          <w:noProof/>
          <w:lang w:eastAsia="zh-CN"/>
        </w:rPr>
        <w:t>-</w:t>
      </w:r>
      <w:r w:rsidRPr="00BA7E9A">
        <w:rPr>
          <w:noProof/>
        </w:rPr>
        <w:t xml:space="preserve">NR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>nter-RAT event triggered reporting tests for FR1 without SSB time index detection when DRX is used</w:t>
      </w:r>
      <w:r w:rsidRPr="00BA7E9A">
        <w:rPr>
          <w:noProof/>
        </w:rPr>
        <w:tab/>
        <w:t>4268</w:t>
      </w:r>
    </w:p>
    <w:p w14:paraId="0502D1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4268</w:t>
      </w:r>
    </w:p>
    <w:p w14:paraId="583DF37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4273</w:t>
      </w:r>
    </w:p>
    <w:p w14:paraId="5BB28E1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 SSB time index detection when DRX is not used</w:t>
      </w:r>
      <w:r w:rsidRPr="00BA7E9A">
        <w:rPr>
          <w:noProof/>
        </w:rPr>
        <w:tab/>
        <w:t>4274</w:t>
      </w:r>
    </w:p>
    <w:p w14:paraId="6C023BC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4274</w:t>
      </w:r>
    </w:p>
    <w:p w14:paraId="2CBD4F2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4278</w:t>
      </w:r>
    </w:p>
    <w:p w14:paraId="7592C58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 SSB time index detection when DRX is used</w:t>
      </w:r>
      <w:r w:rsidRPr="00BA7E9A">
        <w:rPr>
          <w:noProof/>
        </w:rPr>
        <w:tab/>
        <w:t>4279</w:t>
      </w:r>
    </w:p>
    <w:p w14:paraId="1AB028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4279</w:t>
      </w:r>
    </w:p>
    <w:p w14:paraId="731B18C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A.10.4.4.4.2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4284</w:t>
      </w:r>
    </w:p>
    <w:p w14:paraId="7192098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</w:t>
      </w:r>
      <w:r w:rsidRPr="00BA7E9A">
        <w:rPr>
          <w:noProof/>
        </w:rPr>
        <w:tab/>
        <w:t>4285</w:t>
      </w:r>
    </w:p>
    <w:p w14:paraId="0A84FA8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SS-RSRP</w:t>
      </w:r>
      <w:r w:rsidRPr="00BA7E9A">
        <w:rPr>
          <w:noProof/>
        </w:rPr>
        <w:tab/>
        <w:t>4285</w:t>
      </w:r>
    </w:p>
    <w:p w14:paraId="2A8BEF9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Intra-frequency measurement accuracy on a </w:t>
      </w:r>
      <w:r w:rsidRPr="00BA7E9A">
        <w:rPr>
          <w:noProof/>
        </w:rPr>
        <w:t>CCA serving cell</w:t>
      </w:r>
      <w:r w:rsidRPr="00BA7E9A">
        <w:rPr>
          <w:noProof/>
        </w:rPr>
        <w:tab/>
        <w:t>4285</w:t>
      </w:r>
    </w:p>
    <w:p w14:paraId="5572AE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4285</w:t>
      </w:r>
    </w:p>
    <w:p w14:paraId="2BA7A9A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4285</w:t>
      </w:r>
    </w:p>
    <w:p w14:paraId="5A23A5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4288</w:t>
      </w:r>
    </w:p>
    <w:p w14:paraId="2492520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measurement accuracy with FR1 CCA serving cell and FR1 CCA target cell</w:t>
      </w:r>
      <w:r w:rsidRPr="00BA7E9A">
        <w:rPr>
          <w:noProof/>
        </w:rPr>
        <w:tab/>
        <w:t>4288</w:t>
      </w:r>
    </w:p>
    <w:p w14:paraId="1C60FD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4288</w:t>
      </w:r>
    </w:p>
    <w:p w14:paraId="4FE5463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4288</w:t>
      </w:r>
    </w:p>
    <w:p w14:paraId="29C4370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4291</w:t>
      </w:r>
    </w:p>
    <w:p w14:paraId="677FC91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A.10.5.2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SS-RSRQ</w:t>
      </w:r>
      <w:r w:rsidRPr="00BA7E9A">
        <w:rPr>
          <w:noProof/>
        </w:rPr>
        <w:tab/>
        <w:t>4291</w:t>
      </w:r>
    </w:p>
    <w:p w14:paraId="2C52E82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bCs/>
          <w:noProof/>
          <w:snapToGrid w:val="0"/>
        </w:rPr>
        <w:t>A.10.5.2.1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bCs/>
          <w:noProof/>
          <w:snapToGrid w:val="0"/>
        </w:rPr>
        <w:t>Intra-frequency measurement accuracy with FR1 CCA serving cell and FR1 CCA target cell</w:t>
      </w:r>
      <w:r w:rsidRPr="00BA7E9A">
        <w:rPr>
          <w:noProof/>
        </w:rPr>
        <w:tab/>
        <w:t>4291</w:t>
      </w:r>
    </w:p>
    <w:p w14:paraId="03A1D8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  <w:snapToGrid w:val="0"/>
        </w:rPr>
        <w:t>A.10.5.2.1.1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snapToGrid w:val="0"/>
        </w:rPr>
        <w:t>Test Purpose and Environment</w:t>
      </w:r>
      <w:r w:rsidRPr="00BA7E9A">
        <w:rPr>
          <w:noProof/>
        </w:rPr>
        <w:tab/>
        <w:t>4291</w:t>
      </w:r>
    </w:p>
    <w:p w14:paraId="72F1B0D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  <w:snapToGrid w:val="0"/>
        </w:rPr>
        <w:t>A.10.5.2.1.2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snapToGrid w:val="0"/>
        </w:rPr>
        <w:t>Test Parameters</w:t>
      </w:r>
      <w:r w:rsidRPr="00BA7E9A">
        <w:rPr>
          <w:noProof/>
        </w:rPr>
        <w:tab/>
        <w:t>4291</w:t>
      </w:r>
    </w:p>
    <w:p w14:paraId="3D192A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  <w:snapToGrid w:val="0"/>
        </w:rPr>
        <w:t>A.10.5.2.1.3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snapToGrid w:val="0"/>
        </w:rPr>
        <w:t>Test Requirements</w:t>
      </w:r>
      <w:r w:rsidRPr="00BA7E9A">
        <w:rPr>
          <w:noProof/>
        </w:rPr>
        <w:tab/>
        <w:t>4294</w:t>
      </w:r>
    </w:p>
    <w:p w14:paraId="0972E7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bCs/>
          <w:noProof/>
          <w:snapToGrid w:val="0"/>
        </w:rPr>
        <w:t>A.10.5.2.2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bCs/>
          <w:noProof/>
          <w:snapToGrid w:val="0"/>
        </w:rPr>
        <w:t>Inter-frequency measurement accuracy with FR1 CCA serving cell and FR1 CCA target cell</w:t>
      </w:r>
      <w:r w:rsidRPr="00BA7E9A">
        <w:rPr>
          <w:noProof/>
        </w:rPr>
        <w:tab/>
        <w:t>4294</w:t>
      </w:r>
    </w:p>
    <w:p w14:paraId="181958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  <w:snapToGrid w:val="0"/>
        </w:rPr>
        <w:t>A.10.5.2.2.1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snapToGrid w:val="0"/>
        </w:rPr>
        <w:t>Test Purpose and Environment</w:t>
      </w:r>
      <w:r w:rsidRPr="00BA7E9A">
        <w:rPr>
          <w:noProof/>
        </w:rPr>
        <w:tab/>
        <w:t>4294</w:t>
      </w:r>
    </w:p>
    <w:p w14:paraId="1F6A77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  <w:snapToGrid w:val="0"/>
        </w:rPr>
        <w:t>A.10.5.2.2.2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snapToGrid w:val="0"/>
        </w:rPr>
        <w:t>Test Parameters</w:t>
      </w:r>
      <w:r w:rsidRPr="00BA7E9A">
        <w:rPr>
          <w:noProof/>
        </w:rPr>
        <w:tab/>
        <w:t>4294</w:t>
      </w:r>
    </w:p>
    <w:p w14:paraId="526DAC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  <w:snapToGrid w:val="0"/>
        </w:rPr>
        <w:t>A.10.5.2.2.3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  <w:snapToGrid w:val="0"/>
        </w:rPr>
        <w:t>Test Requirements</w:t>
      </w:r>
      <w:r w:rsidRPr="00BA7E9A">
        <w:rPr>
          <w:noProof/>
        </w:rPr>
        <w:tab/>
        <w:t>4297</w:t>
      </w:r>
    </w:p>
    <w:p w14:paraId="54899ED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A.10.5.3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SS-SINR</w:t>
      </w:r>
      <w:r w:rsidRPr="00BA7E9A">
        <w:rPr>
          <w:noProof/>
        </w:rPr>
        <w:tab/>
        <w:t>4297</w:t>
      </w:r>
    </w:p>
    <w:p w14:paraId="3EA05EF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measurement accuracy on PSCC</w:t>
      </w:r>
      <w:r w:rsidRPr="00BA7E9A">
        <w:rPr>
          <w:noProof/>
        </w:rPr>
        <w:tab/>
        <w:t>4297</w:t>
      </w:r>
    </w:p>
    <w:p w14:paraId="296761E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4297</w:t>
      </w:r>
    </w:p>
    <w:p w14:paraId="7E22A0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4297</w:t>
      </w:r>
    </w:p>
    <w:p w14:paraId="117F84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4300</w:t>
      </w:r>
    </w:p>
    <w:p w14:paraId="640947F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A.10.5.3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Inter-frequency measurement accuracy on PSCC</w:t>
      </w:r>
      <w:r w:rsidRPr="00BA7E9A">
        <w:rPr>
          <w:noProof/>
        </w:rPr>
        <w:tab/>
        <w:t>4300</w:t>
      </w:r>
    </w:p>
    <w:p w14:paraId="531A587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A.10.5.3.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4300</w:t>
      </w:r>
    </w:p>
    <w:p w14:paraId="34C0E4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A.10.5.3.</w:t>
      </w:r>
      <w:r w:rsidRPr="00BA7E9A">
        <w:rPr>
          <w:noProof/>
          <w:lang w:eastAsia="zh-CN"/>
        </w:rPr>
        <w:t>2</w:t>
      </w:r>
      <w:r w:rsidRPr="00BA7E9A">
        <w:rPr>
          <w:noProof/>
          <w:lang w:eastAsia="ko-KR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4300</w:t>
      </w:r>
    </w:p>
    <w:p w14:paraId="671C84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A.10.5.3.</w:t>
      </w:r>
      <w:r w:rsidRPr="00BA7E9A">
        <w:rPr>
          <w:noProof/>
          <w:lang w:eastAsia="zh-CN"/>
        </w:rPr>
        <w:t>2</w:t>
      </w:r>
      <w:r w:rsidRPr="00BA7E9A">
        <w:rPr>
          <w:noProof/>
          <w:lang w:eastAsia="ko-KR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4303</w:t>
      </w:r>
    </w:p>
    <w:p w14:paraId="4C0FADB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measurement accuracy on SCC</w:t>
      </w:r>
      <w:r w:rsidRPr="00BA7E9A">
        <w:rPr>
          <w:noProof/>
        </w:rPr>
        <w:tab/>
        <w:t>4303</w:t>
      </w:r>
    </w:p>
    <w:p w14:paraId="108756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4303</w:t>
      </w:r>
    </w:p>
    <w:p w14:paraId="330BD92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4303</w:t>
      </w:r>
    </w:p>
    <w:p w14:paraId="6897B9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4306</w:t>
      </w:r>
    </w:p>
    <w:p w14:paraId="1FAFF89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 with CCA serving cell</w:t>
      </w:r>
      <w:r w:rsidRPr="00BA7E9A">
        <w:rPr>
          <w:noProof/>
        </w:rPr>
        <w:tab/>
        <w:t>4306</w:t>
      </w:r>
    </w:p>
    <w:p w14:paraId="3CE0625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A.10.5.4.1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</w:t>
      </w:r>
      <w:r w:rsidRPr="00BA7E9A">
        <w:rPr>
          <w:noProof/>
        </w:rPr>
        <w:tab/>
        <w:t>4306</w:t>
      </w:r>
    </w:p>
    <w:p w14:paraId="072A7B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4306</w:t>
      </w:r>
    </w:p>
    <w:p w14:paraId="03DA592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4307</w:t>
      </w:r>
    </w:p>
    <w:p w14:paraId="6A9B16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4309</w:t>
      </w:r>
    </w:p>
    <w:p w14:paraId="5AB30F0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A.10.5.5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</w:t>
      </w:r>
      <w:r w:rsidRPr="00BA7E9A">
        <w:rPr>
          <w:noProof/>
        </w:rPr>
        <w:tab/>
        <w:t>4309</w:t>
      </w:r>
    </w:p>
    <w:p w14:paraId="2253E92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 xml:space="preserve">A.10.5.5.1 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RSSI measurement accuracy </w:t>
      </w:r>
      <w:r w:rsidRPr="00BA7E9A">
        <w:rPr>
          <w:noProof/>
          <w:snapToGrid w:val="0"/>
        </w:rPr>
        <w:t xml:space="preserve">on </w:t>
      </w:r>
      <w:r w:rsidRPr="00BA7E9A">
        <w:rPr>
          <w:noProof/>
          <w:snapToGrid w:val="0"/>
          <w:lang w:eastAsia="zh-CN"/>
        </w:rPr>
        <w:t>PSCC</w:t>
      </w:r>
      <w:r w:rsidRPr="00BA7E9A">
        <w:rPr>
          <w:noProof/>
          <w:snapToGrid w:val="0"/>
          <w:lang w:val="en-US" w:eastAsia="zh-CN"/>
        </w:rPr>
        <w:t xml:space="preserve"> </w:t>
      </w:r>
      <w:r w:rsidRPr="00BA7E9A">
        <w:rPr>
          <w:noProof/>
          <w:snapToGrid w:val="0"/>
        </w:rPr>
        <w:t>with CCA</w:t>
      </w:r>
      <w:r w:rsidRPr="00BA7E9A">
        <w:rPr>
          <w:noProof/>
        </w:rPr>
        <w:tab/>
        <w:t>4309</w:t>
      </w:r>
    </w:p>
    <w:p w14:paraId="0823D8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4309</w:t>
      </w:r>
    </w:p>
    <w:p w14:paraId="622274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4309</w:t>
      </w:r>
    </w:p>
    <w:p w14:paraId="5EE03A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4312</w:t>
      </w:r>
    </w:p>
    <w:p w14:paraId="5B3B76F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 xml:space="preserve">A.10.5.5.2 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RSSI measurement accuracy </w:t>
      </w:r>
      <w:r w:rsidRPr="00BA7E9A">
        <w:rPr>
          <w:noProof/>
          <w:snapToGrid w:val="0"/>
        </w:rPr>
        <w:t xml:space="preserve">on </w:t>
      </w:r>
      <w:r w:rsidRPr="00BA7E9A">
        <w:rPr>
          <w:noProof/>
          <w:snapToGrid w:val="0"/>
          <w:lang w:eastAsia="zh-CN"/>
        </w:rPr>
        <w:t>SCC</w:t>
      </w:r>
      <w:r w:rsidRPr="00BA7E9A">
        <w:rPr>
          <w:noProof/>
          <w:snapToGrid w:val="0"/>
          <w:lang w:val="en-US" w:eastAsia="zh-CN"/>
        </w:rPr>
        <w:t xml:space="preserve"> </w:t>
      </w:r>
      <w:r w:rsidRPr="00BA7E9A">
        <w:rPr>
          <w:noProof/>
          <w:snapToGrid w:val="0"/>
        </w:rPr>
        <w:t>with CCA</w:t>
      </w:r>
      <w:r w:rsidRPr="00BA7E9A">
        <w:rPr>
          <w:noProof/>
        </w:rPr>
        <w:tab/>
        <w:t>4312</w:t>
      </w:r>
    </w:p>
    <w:p w14:paraId="134F2A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4312</w:t>
      </w:r>
    </w:p>
    <w:p w14:paraId="5F2CFB7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4312</w:t>
      </w:r>
    </w:p>
    <w:p w14:paraId="5BB6E1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4315</w:t>
      </w:r>
    </w:p>
    <w:p w14:paraId="11FAFDE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 xml:space="preserve">A.10.5.5.3 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Inter-frequency RSSI measurement accuracy on </w:t>
      </w:r>
      <w:r w:rsidRPr="00BA7E9A">
        <w:rPr>
          <w:noProof/>
          <w:snapToGrid w:val="0"/>
        </w:rPr>
        <w:t>a carrier with CCA</w:t>
      </w:r>
      <w:r w:rsidRPr="00BA7E9A">
        <w:rPr>
          <w:noProof/>
        </w:rPr>
        <w:tab/>
        <w:t>4315</w:t>
      </w:r>
    </w:p>
    <w:p w14:paraId="64EBA9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4315</w:t>
      </w:r>
    </w:p>
    <w:p w14:paraId="3FCD26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4315</w:t>
      </w:r>
    </w:p>
    <w:p w14:paraId="3C578F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4318</w:t>
      </w:r>
    </w:p>
    <w:p w14:paraId="061F43E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</w:t>
      </w:r>
      <w:r w:rsidRPr="00BA7E9A">
        <w:rPr>
          <w:noProof/>
        </w:rPr>
        <w:tab/>
        <w:t>4318</w:t>
      </w:r>
    </w:p>
    <w:p w14:paraId="787B8F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 xml:space="preserve">A.10.5.6.1 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Channel occupancy measurement accuracy </w:t>
      </w:r>
      <w:r w:rsidRPr="00BA7E9A">
        <w:rPr>
          <w:noProof/>
          <w:snapToGrid w:val="0"/>
        </w:rPr>
        <w:t xml:space="preserve">on </w:t>
      </w:r>
      <w:r w:rsidRPr="00BA7E9A">
        <w:rPr>
          <w:noProof/>
          <w:snapToGrid w:val="0"/>
          <w:lang w:eastAsia="zh-CN"/>
        </w:rPr>
        <w:t>PSCC</w:t>
      </w:r>
      <w:r w:rsidRPr="00BA7E9A">
        <w:rPr>
          <w:noProof/>
          <w:snapToGrid w:val="0"/>
          <w:lang w:val="en-US" w:eastAsia="zh-CN"/>
        </w:rPr>
        <w:t xml:space="preserve"> </w:t>
      </w:r>
      <w:r w:rsidRPr="00BA7E9A">
        <w:rPr>
          <w:noProof/>
          <w:snapToGrid w:val="0"/>
        </w:rPr>
        <w:t>with CCA</w:t>
      </w:r>
      <w:r w:rsidRPr="00BA7E9A">
        <w:rPr>
          <w:noProof/>
        </w:rPr>
        <w:tab/>
        <w:t>4318</w:t>
      </w:r>
    </w:p>
    <w:p w14:paraId="374240F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4318</w:t>
      </w:r>
    </w:p>
    <w:p w14:paraId="03C270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4318</w:t>
      </w:r>
    </w:p>
    <w:p w14:paraId="557365A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4322</w:t>
      </w:r>
    </w:p>
    <w:p w14:paraId="47108A6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 xml:space="preserve">A.10.5.6.2 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Channel occupancy measurement accuracy </w:t>
      </w:r>
      <w:r w:rsidRPr="00BA7E9A">
        <w:rPr>
          <w:noProof/>
          <w:snapToGrid w:val="0"/>
        </w:rPr>
        <w:t xml:space="preserve">on </w:t>
      </w:r>
      <w:r w:rsidRPr="00BA7E9A">
        <w:rPr>
          <w:noProof/>
          <w:snapToGrid w:val="0"/>
          <w:lang w:eastAsia="zh-CN"/>
        </w:rPr>
        <w:t>SCC</w:t>
      </w:r>
      <w:r w:rsidRPr="00BA7E9A">
        <w:rPr>
          <w:noProof/>
          <w:snapToGrid w:val="0"/>
          <w:lang w:val="en-US" w:eastAsia="zh-CN"/>
        </w:rPr>
        <w:t xml:space="preserve"> </w:t>
      </w:r>
      <w:r w:rsidRPr="00BA7E9A">
        <w:rPr>
          <w:noProof/>
          <w:snapToGrid w:val="0"/>
        </w:rPr>
        <w:t>with CCA</w:t>
      </w:r>
      <w:r w:rsidRPr="00BA7E9A">
        <w:rPr>
          <w:noProof/>
        </w:rPr>
        <w:tab/>
        <w:t>4322</w:t>
      </w:r>
    </w:p>
    <w:p w14:paraId="609B0C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4322</w:t>
      </w:r>
    </w:p>
    <w:p w14:paraId="3732DE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4322</w:t>
      </w:r>
    </w:p>
    <w:p w14:paraId="359764B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4325</w:t>
      </w:r>
    </w:p>
    <w:p w14:paraId="0C0027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 xml:space="preserve">A.10.5.6.3 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Inter-frequency channel occupancy measurement accuracy on </w:t>
      </w:r>
      <w:r w:rsidRPr="00BA7E9A">
        <w:rPr>
          <w:noProof/>
          <w:snapToGrid w:val="0"/>
        </w:rPr>
        <w:t>a carrier with CCA</w:t>
      </w:r>
      <w:r w:rsidRPr="00BA7E9A">
        <w:rPr>
          <w:noProof/>
        </w:rPr>
        <w:tab/>
        <w:t>4325</w:t>
      </w:r>
    </w:p>
    <w:p w14:paraId="7CFD598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4325</w:t>
      </w:r>
    </w:p>
    <w:p w14:paraId="1E615F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4325</w:t>
      </w:r>
    </w:p>
    <w:p w14:paraId="18882D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A.10.5.6.3.3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4329</w:t>
      </w:r>
    </w:p>
    <w:p w14:paraId="3B4DD371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A.11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Standalone Tests with NR PCell under CCA and Other NR Cells in FR1</w:t>
      </w:r>
      <w:r w:rsidRPr="00BA7E9A">
        <w:rPr>
          <w:noProof/>
        </w:rPr>
        <w:tab/>
        <w:t>4332</w:t>
      </w:r>
    </w:p>
    <w:p w14:paraId="33B55E5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RRC_IDLE state mobility</w:t>
      </w:r>
      <w:r w:rsidRPr="00BA7E9A">
        <w:rPr>
          <w:noProof/>
        </w:rPr>
        <w:tab/>
        <w:t>4332</w:t>
      </w:r>
    </w:p>
    <w:p w14:paraId="4FF1ADC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with both source and target NR carrier frequencies under CCA</w:t>
      </w:r>
      <w:r w:rsidRPr="00BA7E9A">
        <w:rPr>
          <w:noProof/>
        </w:rPr>
        <w:tab/>
        <w:t>4332</w:t>
      </w:r>
    </w:p>
    <w:p w14:paraId="05A3F07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intra-frequency NR cells when subject to CCA on the serving and target cell</w:t>
      </w:r>
      <w:r w:rsidRPr="00BA7E9A">
        <w:rPr>
          <w:noProof/>
        </w:rPr>
        <w:tab/>
        <w:t>4332</w:t>
      </w:r>
    </w:p>
    <w:p w14:paraId="7D4D3B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4332</w:t>
      </w:r>
    </w:p>
    <w:p w14:paraId="16F487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4332</w:t>
      </w:r>
    </w:p>
    <w:p w14:paraId="3DFED3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4335</w:t>
      </w:r>
    </w:p>
    <w:p w14:paraId="73F3713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 when subject to CCA on the serving and target cell</w:t>
      </w:r>
      <w:r w:rsidRPr="00BA7E9A">
        <w:rPr>
          <w:noProof/>
        </w:rPr>
        <w:tab/>
        <w:t>4335</w:t>
      </w:r>
    </w:p>
    <w:p w14:paraId="5D4C10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4335</w:t>
      </w:r>
    </w:p>
    <w:p w14:paraId="4A34C6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4335</w:t>
      </w:r>
    </w:p>
    <w:p w14:paraId="65AC26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4339</w:t>
      </w:r>
    </w:p>
    <w:p w14:paraId="1860ECB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to NR with source NR carrier frequency under CCA</w:t>
      </w:r>
      <w:r w:rsidRPr="00BA7E9A">
        <w:rPr>
          <w:noProof/>
        </w:rPr>
        <w:tab/>
        <w:t>4339</w:t>
      </w:r>
    </w:p>
    <w:p w14:paraId="5965E76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 when serving cell is subject to CCA</w:t>
      </w:r>
      <w:r w:rsidRPr="00BA7E9A">
        <w:rPr>
          <w:noProof/>
        </w:rPr>
        <w:tab/>
        <w:t>4339</w:t>
      </w:r>
    </w:p>
    <w:p w14:paraId="356BE3E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4339</w:t>
      </w:r>
    </w:p>
    <w:p w14:paraId="07126A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4340</w:t>
      </w:r>
    </w:p>
    <w:p w14:paraId="688CDE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4346</w:t>
      </w:r>
    </w:p>
    <w:p w14:paraId="7F3D2C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from NR carrier with target NR carrier frequency under CCA</w:t>
      </w:r>
      <w:r w:rsidRPr="00BA7E9A">
        <w:rPr>
          <w:noProof/>
        </w:rPr>
        <w:tab/>
        <w:t>4347</w:t>
      </w:r>
    </w:p>
    <w:p w14:paraId="68D47F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 when target cell is subject to CCA</w:t>
      </w:r>
      <w:r w:rsidRPr="00BA7E9A">
        <w:rPr>
          <w:noProof/>
        </w:rPr>
        <w:tab/>
        <w:t>4347</w:t>
      </w:r>
    </w:p>
    <w:p w14:paraId="3B2C6A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4347</w:t>
      </w:r>
    </w:p>
    <w:p w14:paraId="320D0C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4347</w:t>
      </w:r>
    </w:p>
    <w:p w14:paraId="39A992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4353</w:t>
      </w:r>
    </w:p>
    <w:p w14:paraId="3964B83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cell re-selection to E-UTRAN with source NR carrier frequency under CCA</w:t>
      </w:r>
      <w:r w:rsidRPr="00BA7E9A">
        <w:rPr>
          <w:noProof/>
        </w:rPr>
        <w:tab/>
        <w:t>4354</w:t>
      </w:r>
    </w:p>
    <w:p w14:paraId="67FD1A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higher priority E-UTRAN when serving cell is subject to CCA</w:t>
      </w:r>
      <w:r w:rsidRPr="00BA7E9A">
        <w:rPr>
          <w:noProof/>
        </w:rPr>
        <w:tab/>
        <w:t>4354</w:t>
      </w:r>
    </w:p>
    <w:p w14:paraId="73F399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4354</w:t>
      </w:r>
    </w:p>
    <w:p w14:paraId="634976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4354</w:t>
      </w:r>
    </w:p>
    <w:p w14:paraId="145C63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4357</w:t>
      </w:r>
    </w:p>
    <w:p w14:paraId="375E829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lower priority E-UTRAN when serving cell is subject to CCA</w:t>
      </w:r>
      <w:r w:rsidRPr="00BA7E9A">
        <w:rPr>
          <w:noProof/>
        </w:rPr>
        <w:tab/>
        <w:t>4358</w:t>
      </w:r>
    </w:p>
    <w:p w14:paraId="3FC3E3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4358</w:t>
      </w:r>
    </w:p>
    <w:p w14:paraId="58EFCB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A.11.1.4.2.2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4361</w:t>
      </w:r>
    </w:p>
    <w:p w14:paraId="026F505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4362</w:t>
      </w:r>
    </w:p>
    <w:p w14:paraId="0369DC2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</w:t>
      </w:r>
      <w:r w:rsidRPr="00BA7E9A">
        <w:rPr>
          <w:noProof/>
        </w:rPr>
        <w:tab/>
        <w:t>4362</w:t>
      </w:r>
    </w:p>
    <w:p w14:paraId="0F2F365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FR1 carrier under CCA to FR1 carrier under CCA; known target cell</w:t>
      </w:r>
      <w:r w:rsidRPr="00BA7E9A">
        <w:rPr>
          <w:noProof/>
        </w:rPr>
        <w:tab/>
        <w:t>4362</w:t>
      </w:r>
    </w:p>
    <w:p w14:paraId="21434E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A.11.2.1.1.1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4362</w:t>
      </w:r>
    </w:p>
    <w:p w14:paraId="2E22BA1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4362</w:t>
      </w:r>
    </w:p>
    <w:p w14:paraId="0549D4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A.11.2.1.1.3 Test Requirements</w:t>
      </w:r>
      <w:r w:rsidRPr="00BA7E9A">
        <w:rPr>
          <w:noProof/>
        </w:rPr>
        <w:tab/>
        <w:t>4365</w:t>
      </w:r>
    </w:p>
    <w:p w14:paraId="7C5E371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FR1 carrier under CCA to FR1 carrier under CCA; unknown target cell</w:t>
      </w:r>
      <w:r w:rsidRPr="00BA7E9A">
        <w:rPr>
          <w:noProof/>
        </w:rPr>
        <w:tab/>
        <w:t>4365</w:t>
      </w:r>
    </w:p>
    <w:p w14:paraId="4574B3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4365</w:t>
      </w:r>
    </w:p>
    <w:p w14:paraId="291FCF8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4365</w:t>
      </w:r>
    </w:p>
    <w:p w14:paraId="4469F3B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4368</w:t>
      </w:r>
    </w:p>
    <w:p w14:paraId="2FB6B23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FR1 carrier under CCA to FR1 carrier under CCA; unknown target cell</w:t>
      </w:r>
      <w:r w:rsidRPr="00BA7E9A">
        <w:rPr>
          <w:noProof/>
        </w:rPr>
        <w:tab/>
        <w:t>4368</w:t>
      </w:r>
    </w:p>
    <w:p w14:paraId="0EE04E9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4368</w:t>
      </w:r>
    </w:p>
    <w:p w14:paraId="4E3493F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4368</w:t>
      </w:r>
    </w:p>
    <w:p w14:paraId="521CFD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A.11.2.1.3.3 Test Requirements</w:t>
      </w:r>
      <w:r w:rsidRPr="00BA7E9A">
        <w:rPr>
          <w:noProof/>
        </w:rPr>
        <w:tab/>
        <w:t>4371</w:t>
      </w:r>
    </w:p>
    <w:p w14:paraId="3D2EC1B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FR1 carrier under CCA to FR1; known target cell</w:t>
      </w:r>
      <w:r w:rsidRPr="00BA7E9A">
        <w:rPr>
          <w:noProof/>
        </w:rPr>
        <w:tab/>
        <w:t>4371</w:t>
      </w:r>
    </w:p>
    <w:p w14:paraId="45C9CF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4371</w:t>
      </w:r>
    </w:p>
    <w:p w14:paraId="6A29B1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4371</w:t>
      </w:r>
    </w:p>
    <w:p w14:paraId="5C8FF7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A.11.2.1.4.3 Test Requirements</w:t>
      </w:r>
      <w:r w:rsidRPr="00BA7E9A">
        <w:rPr>
          <w:noProof/>
        </w:rPr>
        <w:tab/>
        <w:t>4375</w:t>
      </w:r>
    </w:p>
    <w:p w14:paraId="1A291C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FR1 carrier under CCA to FR1; unknown target cell</w:t>
      </w:r>
      <w:r w:rsidRPr="00BA7E9A">
        <w:rPr>
          <w:noProof/>
        </w:rPr>
        <w:tab/>
        <w:t>4376</w:t>
      </w:r>
    </w:p>
    <w:p w14:paraId="362987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4376</w:t>
      </w:r>
    </w:p>
    <w:p w14:paraId="724479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4376</w:t>
      </w:r>
    </w:p>
    <w:p w14:paraId="47F66A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A.11.2.1.5.3 Test Requirements</w:t>
      </w:r>
      <w:r w:rsidRPr="00BA7E9A">
        <w:rPr>
          <w:noProof/>
        </w:rPr>
        <w:tab/>
        <w:t>4379</w:t>
      </w:r>
    </w:p>
    <w:p w14:paraId="5360E7D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FR1 to FR1 carrier under CCA; unknown target cell</w:t>
      </w:r>
      <w:r w:rsidRPr="00BA7E9A">
        <w:rPr>
          <w:noProof/>
        </w:rPr>
        <w:tab/>
        <w:t>4380</w:t>
      </w:r>
    </w:p>
    <w:p w14:paraId="47AB5B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4380</w:t>
      </w:r>
    </w:p>
    <w:p w14:paraId="13F09D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4380</w:t>
      </w:r>
    </w:p>
    <w:p w14:paraId="10DFE45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A.11.2.1.6.3 Test Requirements</w:t>
      </w:r>
      <w:r w:rsidRPr="00BA7E9A">
        <w:rPr>
          <w:noProof/>
        </w:rPr>
        <w:tab/>
        <w:t>4383</w:t>
      </w:r>
    </w:p>
    <w:p w14:paraId="78482D3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  <w:lang w:val="en-US"/>
        </w:rPr>
        <w:t>A.11.2.1.7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  <w:lang w:val="en-US"/>
        </w:rPr>
        <w:t xml:space="preserve"> SA NR FR1 carrier under CCA </w:t>
      </w:r>
      <w:r w:rsidRPr="00BA7E9A">
        <w:rPr>
          <w:noProof/>
          <w:lang w:val="en-US"/>
        </w:rPr>
        <w:t>- E-UTRAN handover with known target cell</w:t>
      </w:r>
      <w:r w:rsidRPr="00BA7E9A">
        <w:rPr>
          <w:noProof/>
        </w:rPr>
        <w:tab/>
        <w:t>4384</w:t>
      </w:r>
    </w:p>
    <w:p w14:paraId="03FC16C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4384</w:t>
      </w:r>
    </w:p>
    <w:p w14:paraId="7902FB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4390</w:t>
      </w:r>
    </w:p>
    <w:p w14:paraId="027D1F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</w:rPr>
        <w:t>A.11.2.1.8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</w:rPr>
        <w:t xml:space="preserve">SA NR FR1 carrier under CCA </w:t>
      </w:r>
      <w:r w:rsidRPr="00BA7E9A">
        <w:rPr>
          <w:noProof/>
        </w:rPr>
        <w:t>- E-UTRAN handover with unknown target cell</w:t>
      </w:r>
      <w:r w:rsidRPr="00BA7E9A">
        <w:rPr>
          <w:noProof/>
        </w:rPr>
        <w:tab/>
        <w:t>4390</w:t>
      </w:r>
    </w:p>
    <w:p w14:paraId="152744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4390</w:t>
      </w:r>
    </w:p>
    <w:p w14:paraId="1E85BA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4395</w:t>
      </w:r>
    </w:p>
    <w:p w14:paraId="0B551EB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FI"/>
        </w:rPr>
        <w:t>A.11.2.1.9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FI"/>
        </w:rPr>
        <w:t>Handover with PSCell from NR SA to EN-DC with known target PSCell using CCA</w:t>
      </w:r>
      <w:r w:rsidRPr="00BA7E9A">
        <w:rPr>
          <w:noProof/>
        </w:rPr>
        <w:tab/>
        <w:t>4395</w:t>
      </w:r>
    </w:p>
    <w:p w14:paraId="5B87E16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4395</w:t>
      </w:r>
    </w:p>
    <w:p w14:paraId="06DE98C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4404</w:t>
      </w:r>
    </w:p>
    <w:p w14:paraId="2498409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</w:t>
      </w:r>
      <w:r w:rsidRPr="00BA7E9A">
        <w:rPr>
          <w:noProof/>
        </w:rPr>
        <w:tab/>
        <w:t>4405</w:t>
      </w:r>
    </w:p>
    <w:p w14:paraId="7FF2DE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re-establishment</w:t>
      </w:r>
      <w:r w:rsidRPr="00BA7E9A">
        <w:rPr>
          <w:noProof/>
        </w:rPr>
        <w:tab/>
        <w:t>4405</w:t>
      </w:r>
    </w:p>
    <w:p w14:paraId="234C32A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</w:t>
      </w:r>
      <w:r w:rsidRPr="00BA7E9A">
        <w:rPr>
          <w:noProof/>
        </w:rPr>
        <w:t>frequency</w:t>
      </w:r>
      <w:r w:rsidRPr="00BA7E9A">
        <w:rPr>
          <w:noProof/>
          <w:snapToGrid w:val="0"/>
        </w:rPr>
        <w:t xml:space="preserve"> RRC Re-establishment with CCA in FR1</w:t>
      </w:r>
      <w:r w:rsidRPr="00BA7E9A">
        <w:rPr>
          <w:noProof/>
        </w:rPr>
        <w:tab/>
        <w:t>4405</w:t>
      </w:r>
    </w:p>
    <w:p w14:paraId="3D3FDA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RRC Re-establishment with CCA in FR1</w:t>
      </w:r>
      <w:r w:rsidRPr="00BA7E9A">
        <w:rPr>
          <w:noProof/>
        </w:rPr>
        <w:tab/>
        <w:t>4408</w:t>
      </w:r>
    </w:p>
    <w:p w14:paraId="55B041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A.11.2.2.1.4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Inter-frequency RRC Re-establishment from NR FR1 carrier </w:t>
      </w:r>
      <w:r w:rsidRPr="00BA7E9A">
        <w:rPr>
          <w:noProof/>
        </w:rPr>
        <w:t>without</w:t>
      </w:r>
      <w:r w:rsidRPr="00BA7E9A">
        <w:rPr>
          <w:noProof/>
          <w:snapToGrid w:val="0"/>
        </w:rPr>
        <w:t xml:space="preserve"> CCA to NR FR1 carrier under CCA</w:t>
      </w:r>
      <w:r w:rsidRPr="00BA7E9A">
        <w:rPr>
          <w:noProof/>
        </w:rPr>
        <w:tab/>
        <w:t>4415</w:t>
      </w:r>
    </w:p>
    <w:p w14:paraId="65D40CE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Random Access</w:t>
      </w:r>
      <w:r w:rsidRPr="00BA7E9A">
        <w:rPr>
          <w:noProof/>
        </w:rPr>
        <w:tab/>
        <w:t>4420</w:t>
      </w:r>
    </w:p>
    <w:p w14:paraId="13007E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contention-based random access for NR PCell with CCA</w:t>
      </w:r>
      <w:r w:rsidRPr="00BA7E9A">
        <w:rPr>
          <w:noProof/>
        </w:rPr>
        <w:tab/>
        <w:t>4420</w:t>
      </w:r>
    </w:p>
    <w:p w14:paraId="14FCC4A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4420</w:t>
      </w:r>
    </w:p>
    <w:p w14:paraId="4011E33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A.11.2.2.2.1.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4423</w:t>
      </w:r>
    </w:p>
    <w:p w14:paraId="09474C18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A.11.2.2.2.1</w:t>
      </w:r>
      <w:r w:rsidRPr="00BA7E9A">
        <w:rPr>
          <w:noProof/>
          <w:lang w:eastAsia="zh-CN"/>
        </w:rPr>
        <w:t>.2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Random Access Preamble Transmission</w:t>
      </w:r>
      <w:r w:rsidRPr="00BA7E9A">
        <w:rPr>
          <w:noProof/>
        </w:rPr>
        <w:tab/>
        <w:t>4423</w:t>
      </w:r>
    </w:p>
    <w:p w14:paraId="0F3ED949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A.11.2.2.2.1</w:t>
      </w:r>
      <w:r w:rsidRPr="00BA7E9A">
        <w:rPr>
          <w:noProof/>
          <w:lang w:eastAsia="zh-CN"/>
        </w:rPr>
        <w:t>.2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Random Access Response Reception</w:t>
      </w:r>
      <w:r w:rsidRPr="00BA7E9A">
        <w:rPr>
          <w:noProof/>
        </w:rPr>
        <w:tab/>
        <w:t>4423</w:t>
      </w:r>
    </w:p>
    <w:p w14:paraId="79229192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A.11.2.2.2.1</w:t>
      </w:r>
      <w:r w:rsidRPr="00BA7E9A">
        <w:rPr>
          <w:noProof/>
          <w:lang w:eastAsia="zh-CN"/>
        </w:rPr>
        <w:t>.2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No Random Access Response Reception</w:t>
      </w:r>
      <w:r w:rsidRPr="00BA7E9A">
        <w:rPr>
          <w:noProof/>
        </w:rPr>
        <w:tab/>
        <w:t>4424</w:t>
      </w:r>
    </w:p>
    <w:p w14:paraId="3E3775E4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A.11.2.2.2.1</w:t>
      </w:r>
      <w:r w:rsidRPr="00BA7E9A">
        <w:rPr>
          <w:noProof/>
          <w:lang w:eastAsia="zh-CN"/>
        </w:rPr>
        <w:t>.2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Receiving </w:t>
      </w:r>
      <w:r w:rsidRPr="00BA7E9A">
        <w:rPr>
          <w:noProof/>
          <w:lang w:eastAsia="zh-CN"/>
        </w:rPr>
        <w:t>an UL grant for msg3 retransmission</w:t>
      </w:r>
      <w:r w:rsidRPr="00BA7E9A">
        <w:rPr>
          <w:noProof/>
        </w:rPr>
        <w:tab/>
        <w:t>4424</w:t>
      </w:r>
    </w:p>
    <w:p w14:paraId="70B27C60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A.11.2.2.2.1</w:t>
      </w:r>
      <w:r w:rsidRPr="00BA7E9A">
        <w:rPr>
          <w:noProof/>
          <w:lang w:eastAsia="zh-CN"/>
        </w:rPr>
        <w:t>.2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Reception of an Incorrect Message over Temporary C-RNTI</w:t>
      </w:r>
      <w:r w:rsidRPr="00BA7E9A">
        <w:rPr>
          <w:noProof/>
        </w:rPr>
        <w:tab/>
        <w:t>4424</w:t>
      </w:r>
    </w:p>
    <w:p w14:paraId="0A5A52D5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A.11.2.2.2.1</w:t>
      </w:r>
      <w:r w:rsidRPr="00BA7E9A">
        <w:rPr>
          <w:noProof/>
          <w:lang w:eastAsia="zh-CN"/>
        </w:rPr>
        <w:t>.2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Reception of a Correct Message over Temporary C-RNTI</w:t>
      </w:r>
      <w:r w:rsidRPr="00BA7E9A">
        <w:rPr>
          <w:noProof/>
        </w:rPr>
        <w:tab/>
        <w:t>4425</w:t>
      </w:r>
    </w:p>
    <w:p w14:paraId="462874D8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A.11.2.2.2.1</w:t>
      </w:r>
      <w:r w:rsidRPr="00BA7E9A">
        <w:rPr>
          <w:noProof/>
          <w:lang w:eastAsia="zh-CN"/>
        </w:rPr>
        <w:t>.2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Contention Resolution Timer expiry</w:t>
      </w:r>
      <w:r w:rsidRPr="00BA7E9A">
        <w:rPr>
          <w:noProof/>
        </w:rPr>
        <w:tab/>
        <w:t>4425</w:t>
      </w:r>
    </w:p>
    <w:p w14:paraId="191756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non-contention based random access for NR PSCell with CCA</w:t>
      </w:r>
      <w:r w:rsidRPr="00BA7E9A">
        <w:rPr>
          <w:noProof/>
        </w:rPr>
        <w:tab/>
        <w:t>4425</w:t>
      </w:r>
    </w:p>
    <w:p w14:paraId="2F5FBE55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4425</w:t>
      </w:r>
    </w:p>
    <w:p w14:paraId="0715805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4428</w:t>
      </w:r>
    </w:p>
    <w:p w14:paraId="5EE8A187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A.11.2.2.2.2.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SSB-based Random Access Preamble Transmission</w:t>
      </w:r>
      <w:r w:rsidRPr="00BA7E9A">
        <w:rPr>
          <w:noProof/>
        </w:rPr>
        <w:tab/>
        <w:t>4428</w:t>
      </w:r>
    </w:p>
    <w:p w14:paraId="1D89ACC9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A.11.2.2.2.2.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Random Access Response Reception</w:t>
      </w:r>
      <w:r w:rsidRPr="00BA7E9A">
        <w:rPr>
          <w:noProof/>
        </w:rPr>
        <w:tab/>
        <w:t>4429</w:t>
      </w:r>
    </w:p>
    <w:p w14:paraId="45B64E58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A.11.2.2.2.2.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No Random Access Response Reception</w:t>
      </w:r>
      <w:r w:rsidRPr="00BA7E9A">
        <w:rPr>
          <w:noProof/>
        </w:rPr>
        <w:tab/>
        <w:t>4429</w:t>
      </w:r>
    </w:p>
    <w:p w14:paraId="7DE8701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2-step RA type contention-based random access for NR PCell with CCA</w:t>
      </w:r>
      <w:r w:rsidRPr="00BA7E9A">
        <w:rPr>
          <w:noProof/>
        </w:rPr>
        <w:tab/>
        <w:t>4429</w:t>
      </w:r>
    </w:p>
    <w:p w14:paraId="59201DC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4429</w:t>
      </w:r>
    </w:p>
    <w:p w14:paraId="40245BC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4433</w:t>
      </w:r>
    </w:p>
    <w:p w14:paraId="4DE0AE83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A.11.2.2.2.3.</w:t>
      </w:r>
      <w:r w:rsidRPr="00BA7E9A">
        <w:rPr>
          <w:noProof/>
          <w:lang w:eastAsia="zh-CN"/>
        </w:rPr>
        <w:t>2.</w:t>
      </w:r>
      <w:r w:rsidRPr="00BA7E9A">
        <w:rPr>
          <w:noProof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MsgA Transmission</w:t>
      </w:r>
      <w:r w:rsidRPr="00BA7E9A">
        <w:rPr>
          <w:noProof/>
        </w:rPr>
        <w:tab/>
        <w:t>4433</w:t>
      </w:r>
    </w:p>
    <w:p w14:paraId="3F93C8A8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A.11.2.2.2.3.</w:t>
      </w:r>
      <w:r w:rsidRPr="00BA7E9A">
        <w:rPr>
          <w:noProof/>
          <w:lang w:eastAsia="zh-CN"/>
        </w:rPr>
        <w:t>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MsgB Reception</w:t>
      </w:r>
      <w:r w:rsidRPr="00BA7E9A">
        <w:rPr>
          <w:noProof/>
        </w:rPr>
        <w:tab/>
        <w:t>4433</w:t>
      </w:r>
    </w:p>
    <w:p w14:paraId="2385B28B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A.11.2.2.2.3.</w:t>
      </w:r>
      <w:r w:rsidRPr="00BA7E9A">
        <w:rPr>
          <w:noProof/>
          <w:lang w:eastAsia="zh-CN"/>
        </w:rPr>
        <w:t>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No MsgB Reception</w:t>
      </w:r>
      <w:r w:rsidRPr="00BA7E9A">
        <w:rPr>
          <w:noProof/>
        </w:rPr>
        <w:tab/>
        <w:t>4434</w:t>
      </w:r>
    </w:p>
    <w:p w14:paraId="5B1F4C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2-step RA type non-contention-based random access for NR PCell with CCA</w:t>
      </w:r>
      <w:r w:rsidRPr="00BA7E9A">
        <w:rPr>
          <w:noProof/>
        </w:rPr>
        <w:tab/>
        <w:t>4434</w:t>
      </w:r>
    </w:p>
    <w:p w14:paraId="5AC0C19B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4434</w:t>
      </w:r>
    </w:p>
    <w:p w14:paraId="2FD037E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4438</w:t>
      </w:r>
    </w:p>
    <w:p w14:paraId="61FD04D6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MsgA</w:t>
      </w:r>
      <w:r w:rsidRPr="00BA7E9A">
        <w:rPr>
          <w:noProof/>
        </w:rPr>
        <w:t xml:space="preserve"> Transmission</w:t>
      </w:r>
      <w:r w:rsidRPr="00BA7E9A">
        <w:rPr>
          <w:noProof/>
        </w:rPr>
        <w:tab/>
        <w:t>4438</w:t>
      </w:r>
    </w:p>
    <w:p w14:paraId="42AF6BDF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A.11.2.2.2.4.2.</w:t>
      </w:r>
      <w:r w:rsidRPr="00BA7E9A">
        <w:rPr>
          <w:noProof/>
          <w:lang w:val="en-US"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MsgB</w:t>
      </w:r>
      <w:r w:rsidRPr="00BA7E9A">
        <w:rPr>
          <w:noProof/>
        </w:rPr>
        <w:t xml:space="preserve"> Reception</w:t>
      </w:r>
      <w:r w:rsidRPr="00BA7E9A">
        <w:rPr>
          <w:noProof/>
        </w:rPr>
        <w:tab/>
        <w:t>4439</w:t>
      </w:r>
    </w:p>
    <w:p w14:paraId="5ECA1397" w14:textId="77777777" w:rsidR="00A21144" w:rsidRPr="00BA7E9A" w:rsidRDefault="00A2114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A.11.2.2.2.4.2.</w:t>
      </w:r>
      <w:r w:rsidRPr="00BA7E9A">
        <w:rPr>
          <w:noProof/>
          <w:lang w:val="en-US"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No </w:t>
      </w:r>
      <w:r w:rsidRPr="00BA7E9A">
        <w:rPr>
          <w:noProof/>
          <w:lang w:val="en-US" w:eastAsia="zh-CN"/>
        </w:rPr>
        <w:t>MsgB</w:t>
      </w:r>
      <w:r w:rsidRPr="00BA7E9A">
        <w:rPr>
          <w:noProof/>
        </w:rPr>
        <w:t xml:space="preserve"> Reception</w:t>
      </w:r>
      <w:r w:rsidRPr="00BA7E9A">
        <w:rPr>
          <w:noProof/>
        </w:rPr>
        <w:tab/>
        <w:t>4439</w:t>
      </w:r>
    </w:p>
    <w:p w14:paraId="095E6FE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release with redirection</w:t>
      </w:r>
      <w:r w:rsidRPr="00BA7E9A">
        <w:rPr>
          <w:noProof/>
        </w:rPr>
        <w:tab/>
        <w:t>4440</w:t>
      </w:r>
    </w:p>
    <w:p w14:paraId="06F8E2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Redirection from NR </w:t>
      </w:r>
      <w:r w:rsidRPr="00BA7E9A">
        <w:rPr>
          <w:noProof/>
          <w:snapToGrid w:val="0"/>
        </w:rPr>
        <w:t xml:space="preserve">FR1 carrier under CCA </w:t>
      </w:r>
      <w:r w:rsidRPr="00BA7E9A">
        <w:rPr>
          <w:noProof/>
        </w:rPr>
        <w:t xml:space="preserve">to NR </w:t>
      </w:r>
      <w:r w:rsidRPr="00BA7E9A">
        <w:rPr>
          <w:noProof/>
          <w:snapToGrid w:val="0"/>
        </w:rPr>
        <w:t>FR1 carrier under CCA</w:t>
      </w:r>
      <w:r w:rsidRPr="00BA7E9A">
        <w:rPr>
          <w:noProof/>
        </w:rPr>
        <w:tab/>
        <w:t>4440</w:t>
      </w:r>
    </w:p>
    <w:p w14:paraId="152042D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A.11.2.2.3.2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Redirection from NR </w:t>
      </w:r>
      <w:r w:rsidRPr="00BA7E9A">
        <w:rPr>
          <w:noProof/>
          <w:snapToGrid w:val="0"/>
        </w:rPr>
        <w:t xml:space="preserve">FR1 carrier without CCA </w:t>
      </w:r>
      <w:r w:rsidRPr="00BA7E9A">
        <w:rPr>
          <w:noProof/>
        </w:rPr>
        <w:t xml:space="preserve">to NR </w:t>
      </w:r>
      <w:r w:rsidRPr="00BA7E9A">
        <w:rPr>
          <w:noProof/>
          <w:snapToGrid w:val="0"/>
        </w:rPr>
        <w:t>FR1 carrier with CCA</w:t>
      </w:r>
      <w:r w:rsidRPr="00BA7E9A">
        <w:rPr>
          <w:noProof/>
        </w:rPr>
        <w:tab/>
        <w:t>4444</w:t>
      </w:r>
    </w:p>
    <w:p w14:paraId="11B1BA9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</w:t>
      </w:r>
      <w:r w:rsidRPr="00BA7E9A">
        <w:rPr>
          <w:noProof/>
        </w:rPr>
        <w:tab/>
        <w:t>4449</w:t>
      </w:r>
    </w:p>
    <w:p w14:paraId="6A50872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</w:t>
      </w:r>
      <w:r w:rsidRPr="00BA7E9A">
        <w:rPr>
          <w:noProof/>
        </w:rPr>
        <w:tab/>
        <w:t>4449</w:t>
      </w:r>
    </w:p>
    <w:p w14:paraId="2E5CC70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 Test with PCell under DL CCA</w:t>
      </w:r>
      <w:r w:rsidRPr="00BA7E9A">
        <w:rPr>
          <w:noProof/>
        </w:rPr>
        <w:tab/>
        <w:t>4449</w:t>
      </w:r>
    </w:p>
    <w:p w14:paraId="384BCFF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4449</w:t>
      </w:r>
    </w:p>
    <w:p w14:paraId="4F7676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4452</w:t>
      </w:r>
    </w:p>
    <w:p w14:paraId="0EA8F2F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timing advance</w:t>
      </w:r>
      <w:r w:rsidRPr="00BA7E9A">
        <w:rPr>
          <w:noProof/>
        </w:rPr>
        <w:tab/>
        <w:t>4453</w:t>
      </w:r>
    </w:p>
    <w:p w14:paraId="027D7AE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Timing Advance Adjustment Accuracy with PCell under DL CCA</w:t>
      </w:r>
      <w:r w:rsidRPr="00BA7E9A">
        <w:rPr>
          <w:noProof/>
        </w:rPr>
        <w:tab/>
        <w:t>4453</w:t>
      </w:r>
    </w:p>
    <w:p w14:paraId="22E1620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4453</w:t>
      </w:r>
    </w:p>
    <w:p w14:paraId="3B79E2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A.11.3.2.1.2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4453</w:t>
      </w:r>
    </w:p>
    <w:p w14:paraId="4DEDC90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A.11.3.2.1.3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4457</w:t>
      </w:r>
    </w:p>
    <w:p w14:paraId="3645D0B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Signalling characteristics</w:t>
      </w:r>
      <w:r w:rsidRPr="00BA7E9A">
        <w:rPr>
          <w:noProof/>
        </w:rPr>
        <w:tab/>
        <w:t>4457</w:t>
      </w:r>
    </w:p>
    <w:p w14:paraId="2F648E5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</w:t>
      </w:r>
      <w:r w:rsidRPr="00BA7E9A">
        <w:rPr>
          <w:noProof/>
        </w:rPr>
        <w:tab/>
        <w:t>4457</w:t>
      </w:r>
    </w:p>
    <w:p w14:paraId="3FB475B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4457</w:t>
      </w:r>
    </w:p>
    <w:p w14:paraId="0915DC5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PCell configured with SSB-based RLM RS in non-DRX mode</w:t>
      </w:r>
      <w:r w:rsidRPr="00BA7E9A">
        <w:rPr>
          <w:noProof/>
        </w:rPr>
        <w:tab/>
        <w:t>4458</w:t>
      </w:r>
    </w:p>
    <w:p w14:paraId="26B268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A.11.4.1.2.1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4458</w:t>
      </w:r>
    </w:p>
    <w:p w14:paraId="2559CC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A.11.4.1.2.2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4462</w:t>
      </w:r>
    </w:p>
    <w:p w14:paraId="00F56DD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PCell configured with SSB-based RLM RS in non-DRX mode</w:t>
      </w:r>
      <w:r w:rsidRPr="00BA7E9A">
        <w:rPr>
          <w:noProof/>
        </w:rPr>
        <w:tab/>
        <w:t>4462</w:t>
      </w:r>
    </w:p>
    <w:p w14:paraId="628341D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A.11.4.1.3.1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4462</w:t>
      </w:r>
    </w:p>
    <w:p w14:paraId="6080ED0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A.11.4.1.3.2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4468</w:t>
      </w:r>
    </w:p>
    <w:p w14:paraId="4D1225B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4468</w:t>
      </w:r>
    </w:p>
    <w:p w14:paraId="4C3EE20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A.11.4.1.4.1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Void</w:t>
      </w:r>
      <w:r w:rsidRPr="00BA7E9A">
        <w:rPr>
          <w:noProof/>
        </w:rPr>
        <w:tab/>
        <w:t>4468</w:t>
      </w:r>
    </w:p>
    <w:p w14:paraId="237332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A.11.4.1.4.2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Void</w:t>
      </w:r>
      <w:r w:rsidRPr="00BA7E9A">
        <w:rPr>
          <w:noProof/>
        </w:rPr>
        <w:tab/>
        <w:t>4468</w:t>
      </w:r>
    </w:p>
    <w:p w14:paraId="1572305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4468</w:t>
      </w:r>
    </w:p>
    <w:p w14:paraId="58B4F8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snapToGrid w:val="0"/>
          <w:lang w:val="fr-FR" w:eastAsia="zh-CN"/>
        </w:rPr>
        <w:t>A.11.4.1.5.1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snapToGrid w:val="0"/>
          <w:lang w:val="fr-FR" w:eastAsia="zh-CN"/>
        </w:rPr>
        <w:t>Void</w:t>
      </w:r>
      <w:r w:rsidRPr="00BA7E9A">
        <w:rPr>
          <w:noProof/>
          <w:lang w:val="fr-FR"/>
        </w:rPr>
        <w:tab/>
        <w:t>4468</w:t>
      </w:r>
    </w:p>
    <w:p w14:paraId="31B32A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snapToGrid w:val="0"/>
          <w:lang w:val="fr-FR" w:eastAsia="zh-CN"/>
        </w:rPr>
        <w:t>A.11.4.1.5.2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snapToGrid w:val="0"/>
          <w:lang w:val="fr-FR" w:eastAsia="zh-CN"/>
        </w:rPr>
        <w:t>Void</w:t>
      </w:r>
      <w:r w:rsidRPr="00BA7E9A">
        <w:rPr>
          <w:noProof/>
          <w:lang w:val="fr-FR"/>
        </w:rPr>
        <w:tab/>
        <w:t>4468</w:t>
      </w:r>
    </w:p>
    <w:p w14:paraId="417EE7E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lang w:val="fr-FR"/>
        </w:rPr>
        <w:t>A.11.4.2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lang w:val="fr-FR"/>
        </w:rPr>
        <w:t>Interruption</w:t>
      </w:r>
      <w:r w:rsidRPr="00BA7E9A">
        <w:rPr>
          <w:noProof/>
          <w:lang w:val="fr-FR"/>
        </w:rPr>
        <w:tab/>
        <w:t>4469</w:t>
      </w:r>
    </w:p>
    <w:p w14:paraId="3C93371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interruptions during Scell operations with CCA on PCell and SCell</w:t>
      </w:r>
      <w:r w:rsidRPr="00BA7E9A">
        <w:rPr>
          <w:noProof/>
        </w:rPr>
        <w:tab/>
        <w:t>4469</w:t>
      </w:r>
    </w:p>
    <w:p w14:paraId="76B4A9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A.11.4.2.1</w:t>
      </w:r>
      <w:r w:rsidRPr="00BA7E9A">
        <w:rPr>
          <w:noProof/>
          <w:lang w:eastAsia="zh-CN"/>
        </w:rPr>
        <w:t>.1 Test Purpose and Environment</w:t>
      </w:r>
      <w:r w:rsidRPr="00BA7E9A">
        <w:rPr>
          <w:noProof/>
        </w:rPr>
        <w:tab/>
        <w:t>4469</w:t>
      </w:r>
    </w:p>
    <w:p w14:paraId="0BD92A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A.11.4.2.1.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4473</w:t>
      </w:r>
    </w:p>
    <w:p w14:paraId="2551135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delay</w:t>
      </w:r>
      <w:r w:rsidRPr="00BA7E9A">
        <w:rPr>
          <w:noProof/>
        </w:rPr>
        <w:tab/>
        <w:t>4473</w:t>
      </w:r>
    </w:p>
    <w:p w14:paraId="325F44B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A.11.4.3.1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SCell Activation and Deactivation of known SCell with PCell and SCell under CCA, 160 ms SCell measurement cycle</w:t>
      </w:r>
      <w:r w:rsidRPr="00BA7E9A">
        <w:rPr>
          <w:noProof/>
        </w:rPr>
        <w:tab/>
        <w:t>4473</w:t>
      </w:r>
    </w:p>
    <w:p w14:paraId="0BDB4F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A.11.4.3.1.1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4473</w:t>
      </w:r>
    </w:p>
    <w:p w14:paraId="779653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A.11.4.3.1.2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4478</w:t>
      </w:r>
    </w:p>
    <w:p w14:paraId="5D1005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A.11.4.3.2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SCell Activation and Deactivation of known SCell with PCell and SCell under CCA, 640 ms SCell measurement cycle</w:t>
      </w:r>
      <w:r w:rsidRPr="00BA7E9A">
        <w:rPr>
          <w:noProof/>
        </w:rPr>
        <w:tab/>
        <w:t>4478</w:t>
      </w:r>
    </w:p>
    <w:p w14:paraId="4ABEC22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A.11.4.3.2.1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4478</w:t>
      </w:r>
    </w:p>
    <w:p w14:paraId="132C74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A.11.4.3.2.2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4479</w:t>
      </w:r>
    </w:p>
    <w:p w14:paraId="2B7B039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A.11.4.3.3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SCell Activation and Deactivation of unknown SCell with PCell and SCell under CCA</w:t>
      </w:r>
      <w:r w:rsidRPr="00BA7E9A">
        <w:rPr>
          <w:noProof/>
        </w:rPr>
        <w:tab/>
        <w:t>4479</w:t>
      </w:r>
    </w:p>
    <w:p w14:paraId="29448B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A.11.4.3.3.1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4479</w:t>
      </w:r>
    </w:p>
    <w:p w14:paraId="459DD0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A.11.4.3.3.2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4480</w:t>
      </w:r>
    </w:p>
    <w:p w14:paraId="524F64A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procedures</w:t>
      </w:r>
      <w:r w:rsidRPr="00BA7E9A">
        <w:rPr>
          <w:noProof/>
        </w:rPr>
        <w:tab/>
        <w:t>4480</w:t>
      </w:r>
    </w:p>
    <w:p w14:paraId="4AD4ADC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noProof/>
        </w:rPr>
        <w:t>Beam Failure Detection and Link Recovery Test for FR1 PCell configured with SSB-based BFD and LR in non-DRX mode</w:t>
      </w:r>
      <w:r w:rsidRPr="00BA7E9A">
        <w:rPr>
          <w:noProof/>
        </w:rPr>
        <w:tab/>
        <w:t>4480</w:t>
      </w:r>
    </w:p>
    <w:p w14:paraId="5C1BD96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A.11.4.4.1.1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4480</w:t>
      </w:r>
    </w:p>
    <w:p w14:paraId="337109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A.11.4.4.1.2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4485</w:t>
      </w:r>
    </w:p>
    <w:p w14:paraId="1287859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noProof/>
        </w:rPr>
        <w:t>Beam Failure Detection and Link Recovery Test for FR1 PCell configured with SSB-based BFD and LR in DRX mode</w:t>
      </w:r>
      <w:r w:rsidRPr="00BA7E9A">
        <w:rPr>
          <w:noProof/>
        </w:rPr>
        <w:tab/>
        <w:t>4485</w:t>
      </w:r>
    </w:p>
    <w:p w14:paraId="741BD9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A.11.4.4.2.1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4485</w:t>
      </w:r>
    </w:p>
    <w:p w14:paraId="6B6F1F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A.11.4.4.2.2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4491</w:t>
      </w:r>
    </w:p>
    <w:p w14:paraId="211B333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A.11.4.5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switching</w:t>
      </w:r>
      <w:r w:rsidRPr="00BA7E9A">
        <w:rPr>
          <w:noProof/>
        </w:rPr>
        <w:tab/>
        <w:t>4491</w:t>
      </w:r>
    </w:p>
    <w:p w14:paraId="2B89166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UL active BWP switch delay with consistent UL LBT failure on PCell subject to UL CCA</w:t>
      </w:r>
      <w:r w:rsidRPr="00BA7E9A">
        <w:rPr>
          <w:noProof/>
        </w:rPr>
        <w:tab/>
        <w:t>4491</w:t>
      </w:r>
    </w:p>
    <w:p w14:paraId="452D61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A.11.4.5.1.1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4491</w:t>
      </w:r>
    </w:p>
    <w:p w14:paraId="790473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Arial"/>
          <w:noProof/>
        </w:rPr>
        <w:t>A.11.4.5.1.2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4495</w:t>
      </w:r>
    </w:p>
    <w:p w14:paraId="3AC6695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DCI-based and Timer-based Active BWP Switch</w:t>
      </w:r>
      <w:r w:rsidRPr="00BA7E9A">
        <w:rPr>
          <w:noProof/>
        </w:rPr>
        <w:tab/>
        <w:t>4496</w:t>
      </w:r>
    </w:p>
    <w:p w14:paraId="68C3270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FR1- NR FR1 DL active BWP switch of PCell with non-DRX in SA</w:t>
      </w:r>
      <w:r w:rsidRPr="00BA7E9A">
        <w:rPr>
          <w:noProof/>
        </w:rPr>
        <w:tab/>
        <w:t>4496</w:t>
      </w:r>
    </w:p>
    <w:p w14:paraId="21BE541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NR FR1 DL active BWP switch </w:t>
      </w:r>
      <w:r w:rsidRPr="00BA7E9A">
        <w:rPr>
          <w:noProof/>
          <w:lang w:eastAsia="zh-CN"/>
        </w:rPr>
        <w:t>with</w:t>
      </w:r>
      <w:r w:rsidRPr="00BA7E9A">
        <w:rPr>
          <w:noProof/>
        </w:rPr>
        <w:t xml:space="preserve"> non-DRX in </w:t>
      </w:r>
      <w:r w:rsidRPr="00BA7E9A">
        <w:rPr>
          <w:noProof/>
          <w:lang w:eastAsia="zh-CN"/>
        </w:rPr>
        <w:t>SA</w:t>
      </w:r>
      <w:r w:rsidRPr="00BA7E9A">
        <w:rPr>
          <w:noProof/>
        </w:rPr>
        <w:tab/>
        <w:t>4499</w:t>
      </w:r>
    </w:p>
    <w:p w14:paraId="1DAD214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RRC-based Active BWP Switch</w:t>
      </w:r>
      <w:r w:rsidRPr="00BA7E9A">
        <w:rPr>
          <w:noProof/>
        </w:rPr>
        <w:tab/>
        <w:t>4502</w:t>
      </w:r>
    </w:p>
    <w:p w14:paraId="15E213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 DL active BWP switch of Cell with non-DRX in SA</w:t>
      </w:r>
      <w:r w:rsidRPr="00BA7E9A">
        <w:rPr>
          <w:noProof/>
        </w:rPr>
        <w:tab/>
        <w:t>4502</w:t>
      </w:r>
    </w:p>
    <w:p w14:paraId="1D227BD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A.11.4.6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4505</w:t>
      </w:r>
    </w:p>
    <w:p w14:paraId="4EF557F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4505</w:t>
      </w:r>
    </w:p>
    <w:p w14:paraId="353CAAC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4505</w:t>
      </w:r>
    </w:p>
    <w:p w14:paraId="7370340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PCC without gaps under non-DRX</w:t>
      </w:r>
      <w:r w:rsidRPr="00BA7E9A">
        <w:rPr>
          <w:noProof/>
        </w:rPr>
        <w:tab/>
        <w:t>4505</w:t>
      </w:r>
    </w:p>
    <w:p w14:paraId="328A24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4505</w:t>
      </w:r>
    </w:p>
    <w:p w14:paraId="789D8E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4505</w:t>
      </w:r>
    </w:p>
    <w:p w14:paraId="4F6C04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4508</w:t>
      </w:r>
    </w:p>
    <w:p w14:paraId="7E08518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PCC without gaps under DRX</w:t>
      </w:r>
      <w:r w:rsidRPr="00BA7E9A">
        <w:rPr>
          <w:noProof/>
        </w:rPr>
        <w:tab/>
        <w:t>4508</w:t>
      </w:r>
    </w:p>
    <w:p w14:paraId="202C65F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4508</w:t>
      </w:r>
    </w:p>
    <w:p w14:paraId="624F5D2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4508</w:t>
      </w:r>
    </w:p>
    <w:p w14:paraId="19B5D7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4511</w:t>
      </w:r>
    </w:p>
    <w:p w14:paraId="70264D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PCC with per-UE gaps under non-DRX</w:t>
      </w:r>
      <w:r w:rsidRPr="00BA7E9A">
        <w:rPr>
          <w:noProof/>
        </w:rPr>
        <w:tab/>
        <w:t>4511</w:t>
      </w:r>
    </w:p>
    <w:p w14:paraId="086B19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4511</w:t>
      </w:r>
    </w:p>
    <w:p w14:paraId="0FD05D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4511</w:t>
      </w:r>
    </w:p>
    <w:p w14:paraId="47ADE38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4511</w:t>
      </w:r>
    </w:p>
    <w:p w14:paraId="74FE1EE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PCC with per-UE gaps under DRX</w:t>
      </w:r>
      <w:r w:rsidRPr="00BA7E9A">
        <w:rPr>
          <w:noProof/>
        </w:rPr>
        <w:tab/>
        <w:t>4512</w:t>
      </w:r>
    </w:p>
    <w:p w14:paraId="53F5AA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4512</w:t>
      </w:r>
    </w:p>
    <w:p w14:paraId="12A6CE4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4512</w:t>
      </w:r>
    </w:p>
    <w:p w14:paraId="244500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4512</w:t>
      </w:r>
    </w:p>
    <w:p w14:paraId="062535B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without gaps under non-DRX</w:t>
      </w:r>
      <w:r w:rsidRPr="00BA7E9A">
        <w:rPr>
          <w:noProof/>
        </w:rPr>
        <w:tab/>
        <w:t>4512</w:t>
      </w:r>
    </w:p>
    <w:p w14:paraId="5C896B4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4512</w:t>
      </w:r>
    </w:p>
    <w:p w14:paraId="1EE4F0B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4512</w:t>
      </w:r>
    </w:p>
    <w:p w14:paraId="4FF43EC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without gaps under DRX</w:t>
      </w:r>
      <w:r w:rsidRPr="00BA7E9A">
        <w:rPr>
          <w:noProof/>
        </w:rPr>
        <w:tab/>
        <w:t>4513</w:t>
      </w:r>
    </w:p>
    <w:p w14:paraId="68183F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4513</w:t>
      </w:r>
    </w:p>
    <w:p w14:paraId="054976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4513</w:t>
      </w:r>
    </w:p>
    <w:p w14:paraId="6E5EA99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4513</w:t>
      </w:r>
    </w:p>
    <w:p w14:paraId="409D55B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 per-UE gaps under non-DRX</w:t>
      </w:r>
      <w:r w:rsidRPr="00BA7E9A">
        <w:rPr>
          <w:noProof/>
        </w:rPr>
        <w:tab/>
        <w:t>4513</w:t>
      </w:r>
    </w:p>
    <w:p w14:paraId="6EEDD5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4513</w:t>
      </w:r>
    </w:p>
    <w:p w14:paraId="352FD3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4513</w:t>
      </w:r>
    </w:p>
    <w:p w14:paraId="06C4ED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4513</w:t>
      </w:r>
    </w:p>
    <w:p w14:paraId="4BD2F35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 per-UE gaps under DRX</w:t>
      </w:r>
      <w:r w:rsidRPr="00BA7E9A">
        <w:rPr>
          <w:noProof/>
        </w:rPr>
        <w:tab/>
        <w:t>4514</w:t>
      </w:r>
    </w:p>
    <w:p w14:paraId="76CDE8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4514</w:t>
      </w:r>
    </w:p>
    <w:p w14:paraId="546EDA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4514</w:t>
      </w:r>
    </w:p>
    <w:p w14:paraId="3BB285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4514</w:t>
      </w:r>
    </w:p>
    <w:p w14:paraId="4AC94E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 measurement reporting on PCC</w:t>
      </w:r>
      <w:r w:rsidRPr="00BA7E9A">
        <w:rPr>
          <w:noProof/>
        </w:rPr>
        <w:tab/>
        <w:t>4514</w:t>
      </w:r>
    </w:p>
    <w:p w14:paraId="27D98B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4514</w:t>
      </w:r>
    </w:p>
    <w:p w14:paraId="5FC08C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4514</w:t>
      </w:r>
    </w:p>
    <w:p w14:paraId="78D3C66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 measurement reporting on PCC</w:t>
      </w:r>
      <w:r w:rsidRPr="00BA7E9A">
        <w:rPr>
          <w:noProof/>
        </w:rPr>
        <w:tab/>
        <w:t>4515</w:t>
      </w:r>
    </w:p>
    <w:p w14:paraId="6F6E77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4515</w:t>
      </w:r>
    </w:p>
    <w:p w14:paraId="7BFD1A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4515</w:t>
      </w:r>
    </w:p>
    <w:p w14:paraId="380066A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 measurement reporting on SCC</w:t>
      </w:r>
      <w:r w:rsidRPr="00BA7E9A">
        <w:rPr>
          <w:noProof/>
        </w:rPr>
        <w:tab/>
        <w:t>4515</w:t>
      </w:r>
    </w:p>
    <w:p w14:paraId="026EBDF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4515</w:t>
      </w:r>
    </w:p>
    <w:p w14:paraId="6D7A16B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4515</w:t>
      </w:r>
    </w:p>
    <w:p w14:paraId="7FC5C1C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 measurement reporting on SCC</w:t>
      </w:r>
      <w:r w:rsidRPr="00BA7E9A">
        <w:rPr>
          <w:noProof/>
        </w:rPr>
        <w:tab/>
        <w:t>4516</w:t>
      </w:r>
    </w:p>
    <w:p w14:paraId="60A887B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4516</w:t>
      </w:r>
    </w:p>
    <w:p w14:paraId="3C6CA6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A.11.5.1.12.2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4516</w:t>
      </w:r>
    </w:p>
    <w:p w14:paraId="2F2CBC4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4516</w:t>
      </w:r>
    </w:p>
    <w:p w14:paraId="624026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 measurement reporting</w:t>
      </w:r>
      <w:r w:rsidRPr="00BA7E9A">
        <w:rPr>
          <w:noProof/>
        </w:rPr>
        <w:tab/>
        <w:t>4516</w:t>
      </w:r>
    </w:p>
    <w:p w14:paraId="5224BC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4516</w:t>
      </w:r>
    </w:p>
    <w:p w14:paraId="665BDA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4516</w:t>
      </w:r>
    </w:p>
    <w:p w14:paraId="6CE7186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 measurement reporting</w:t>
      </w:r>
      <w:r w:rsidRPr="00BA7E9A">
        <w:rPr>
          <w:noProof/>
        </w:rPr>
        <w:tab/>
        <w:t>4517</w:t>
      </w:r>
    </w:p>
    <w:p w14:paraId="78A057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4517</w:t>
      </w:r>
    </w:p>
    <w:p w14:paraId="3A523D7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4517</w:t>
      </w:r>
    </w:p>
    <w:p w14:paraId="000D797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A.11.5.2.3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 CCA without SSB time index detection when DRX is not used</w:t>
      </w:r>
      <w:r w:rsidRPr="00BA7E9A">
        <w:rPr>
          <w:noProof/>
        </w:rPr>
        <w:tab/>
        <w:t>4517</w:t>
      </w:r>
    </w:p>
    <w:p w14:paraId="1FF9A5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4517</w:t>
      </w:r>
    </w:p>
    <w:p w14:paraId="475475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4521</w:t>
      </w:r>
    </w:p>
    <w:p w14:paraId="0E2C665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 CCA without SSB time index detection when DRX is used</w:t>
      </w:r>
      <w:r w:rsidRPr="00BA7E9A">
        <w:rPr>
          <w:noProof/>
        </w:rPr>
        <w:tab/>
        <w:t>4522</w:t>
      </w:r>
    </w:p>
    <w:p w14:paraId="585F3C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4522</w:t>
      </w:r>
    </w:p>
    <w:p w14:paraId="58A772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4527</w:t>
      </w:r>
    </w:p>
    <w:p w14:paraId="2AD693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 CCA with SSB time index detection when DRX is not used</w:t>
      </w:r>
      <w:r w:rsidRPr="00BA7E9A">
        <w:rPr>
          <w:noProof/>
        </w:rPr>
        <w:tab/>
        <w:t>4527</w:t>
      </w:r>
    </w:p>
    <w:p w14:paraId="04E98E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4527</w:t>
      </w:r>
    </w:p>
    <w:p w14:paraId="0F08F1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4531</w:t>
      </w:r>
    </w:p>
    <w:p w14:paraId="651B99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 CCA with SSB time index detection when DRX is used</w:t>
      </w:r>
      <w:r w:rsidRPr="00BA7E9A">
        <w:rPr>
          <w:noProof/>
        </w:rPr>
        <w:tab/>
        <w:t>4532</w:t>
      </w:r>
    </w:p>
    <w:p w14:paraId="6EE0D77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4532</w:t>
      </w:r>
    </w:p>
    <w:p w14:paraId="42B658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4537</w:t>
      </w:r>
    </w:p>
    <w:p w14:paraId="68700A2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without SSB time index detection when DRX is not used</w:t>
      </w:r>
      <w:r w:rsidRPr="00BA7E9A">
        <w:rPr>
          <w:noProof/>
        </w:rPr>
        <w:tab/>
        <w:t>4537</w:t>
      </w:r>
    </w:p>
    <w:p w14:paraId="2D41D6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4537</w:t>
      </w:r>
    </w:p>
    <w:p w14:paraId="51D49A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4541</w:t>
      </w:r>
    </w:p>
    <w:p w14:paraId="6441F95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without SSB time index detection when DRX is used</w:t>
      </w:r>
      <w:r w:rsidRPr="00BA7E9A">
        <w:rPr>
          <w:noProof/>
        </w:rPr>
        <w:tab/>
        <w:t>4542</w:t>
      </w:r>
    </w:p>
    <w:p w14:paraId="52084C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4542</w:t>
      </w:r>
    </w:p>
    <w:p w14:paraId="23683A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4547</w:t>
      </w:r>
    </w:p>
    <w:p w14:paraId="7085F46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 SSB time index detection when DRX is not used</w:t>
      </w:r>
      <w:r w:rsidRPr="00BA7E9A">
        <w:rPr>
          <w:noProof/>
        </w:rPr>
        <w:tab/>
        <w:t>4547</w:t>
      </w:r>
    </w:p>
    <w:p w14:paraId="5DFD1A0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4547</w:t>
      </w:r>
    </w:p>
    <w:p w14:paraId="51DC9B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4552</w:t>
      </w:r>
    </w:p>
    <w:p w14:paraId="173B85E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 SSB time index detection when DRX is used</w:t>
      </w:r>
      <w:r w:rsidRPr="00BA7E9A">
        <w:rPr>
          <w:noProof/>
        </w:rPr>
        <w:tab/>
        <w:t>4553</w:t>
      </w:r>
    </w:p>
    <w:p w14:paraId="618D42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4553</w:t>
      </w:r>
    </w:p>
    <w:p w14:paraId="0334FA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A.11.5.2.10.2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4558</w:t>
      </w:r>
    </w:p>
    <w:p w14:paraId="227651D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E-UTRAN measurements</w:t>
      </w:r>
      <w:r w:rsidRPr="00BA7E9A">
        <w:rPr>
          <w:noProof/>
        </w:rPr>
        <w:tab/>
        <w:t>4559</w:t>
      </w:r>
    </w:p>
    <w:p w14:paraId="302EE04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NR - E-UTRAN event-triggered reporting in non-DRX in FR1</w:t>
      </w:r>
      <w:r w:rsidRPr="00BA7E9A">
        <w:rPr>
          <w:noProof/>
        </w:rPr>
        <w:tab/>
        <w:t>4559</w:t>
      </w:r>
    </w:p>
    <w:p w14:paraId="115EEA9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4559</w:t>
      </w:r>
    </w:p>
    <w:p w14:paraId="015AAB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4563</w:t>
      </w:r>
    </w:p>
    <w:p w14:paraId="0E64BA2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NR - E-UTRAN event-triggered reporting in DRX in FR1</w:t>
      </w:r>
      <w:r w:rsidRPr="00BA7E9A">
        <w:rPr>
          <w:noProof/>
        </w:rPr>
        <w:tab/>
        <w:t>4563</w:t>
      </w:r>
    </w:p>
    <w:p w14:paraId="494652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4563</w:t>
      </w:r>
    </w:p>
    <w:p w14:paraId="29E5044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4568</w:t>
      </w:r>
    </w:p>
    <w:p w14:paraId="51E28EE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measurements for beam reporting</w:t>
      </w:r>
      <w:r w:rsidRPr="00BA7E9A">
        <w:rPr>
          <w:noProof/>
        </w:rPr>
        <w:tab/>
        <w:t>4568</w:t>
      </w:r>
    </w:p>
    <w:p w14:paraId="7B91361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not used</w:t>
      </w:r>
      <w:r w:rsidRPr="00BA7E9A">
        <w:rPr>
          <w:noProof/>
        </w:rPr>
        <w:tab/>
        <w:t>4568</w:t>
      </w:r>
    </w:p>
    <w:p w14:paraId="0CD417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4568</w:t>
      </w:r>
    </w:p>
    <w:p w14:paraId="3F991D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4568</w:t>
      </w:r>
    </w:p>
    <w:p w14:paraId="70089D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4570</w:t>
      </w:r>
    </w:p>
    <w:p w14:paraId="158E34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used</w:t>
      </w:r>
      <w:r w:rsidRPr="00BA7E9A">
        <w:rPr>
          <w:noProof/>
        </w:rPr>
        <w:tab/>
        <w:t>4570</w:t>
      </w:r>
    </w:p>
    <w:p w14:paraId="0B84C5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4570</w:t>
      </w:r>
    </w:p>
    <w:p w14:paraId="7F93B32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4571</w:t>
      </w:r>
    </w:p>
    <w:p w14:paraId="604CFE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4573</w:t>
      </w:r>
    </w:p>
    <w:p w14:paraId="04D95AF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A.11.5.4.3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on SCC when DRX is not used</w:t>
      </w:r>
      <w:r w:rsidRPr="00BA7E9A">
        <w:rPr>
          <w:noProof/>
        </w:rPr>
        <w:tab/>
        <w:t>4573</w:t>
      </w:r>
    </w:p>
    <w:p w14:paraId="2182AB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4573</w:t>
      </w:r>
    </w:p>
    <w:p w14:paraId="2CF6CF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4574</w:t>
      </w:r>
    </w:p>
    <w:p w14:paraId="13838B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4577</w:t>
      </w:r>
    </w:p>
    <w:p w14:paraId="3889200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A.11.5.4.4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on SCC when DRX is used</w:t>
      </w:r>
      <w:r w:rsidRPr="00BA7E9A">
        <w:rPr>
          <w:noProof/>
        </w:rPr>
        <w:tab/>
        <w:t>4578</w:t>
      </w:r>
    </w:p>
    <w:p w14:paraId="7F9E8C4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4578</w:t>
      </w:r>
    </w:p>
    <w:p w14:paraId="0079451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4578</w:t>
      </w:r>
    </w:p>
    <w:p w14:paraId="475B174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A.11.5.4.4.3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4581</w:t>
      </w:r>
    </w:p>
    <w:p w14:paraId="0C980B6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</w:t>
      </w:r>
      <w:r w:rsidRPr="00BA7E9A">
        <w:rPr>
          <w:noProof/>
        </w:rPr>
        <w:tab/>
        <w:t>4582</w:t>
      </w:r>
    </w:p>
    <w:p w14:paraId="3FFA5E3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SS-RSRP</w:t>
      </w:r>
      <w:r w:rsidRPr="00BA7E9A">
        <w:rPr>
          <w:noProof/>
        </w:rPr>
        <w:tab/>
        <w:t>4582</w:t>
      </w:r>
    </w:p>
    <w:p w14:paraId="02FD17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measurement accuracy on a carrier frequency with CCA</w:t>
      </w:r>
      <w:r w:rsidRPr="00BA7E9A">
        <w:rPr>
          <w:noProof/>
        </w:rPr>
        <w:tab/>
        <w:t>4582</w:t>
      </w:r>
    </w:p>
    <w:p w14:paraId="428534A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4582</w:t>
      </w:r>
    </w:p>
    <w:p w14:paraId="0B42004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4582</w:t>
      </w:r>
    </w:p>
    <w:p w14:paraId="7E1270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4584</w:t>
      </w:r>
    </w:p>
    <w:p w14:paraId="247A5DF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measurement accuracy on SCC on a carrier frequency with CCA</w:t>
      </w:r>
      <w:r w:rsidRPr="00BA7E9A">
        <w:rPr>
          <w:noProof/>
        </w:rPr>
        <w:tab/>
        <w:t>4584</w:t>
      </w:r>
    </w:p>
    <w:p w14:paraId="0574A0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4584</w:t>
      </w:r>
    </w:p>
    <w:p w14:paraId="663F51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4584</w:t>
      </w:r>
    </w:p>
    <w:p w14:paraId="261E02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4586</w:t>
      </w:r>
    </w:p>
    <w:p w14:paraId="685CB0E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lastRenderedPageBreak/>
        <w:t>A.11.6.2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SS-RSRQ</w:t>
      </w:r>
      <w:r w:rsidRPr="00BA7E9A">
        <w:rPr>
          <w:noProof/>
        </w:rPr>
        <w:tab/>
        <w:t>4586</w:t>
      </w:r>
    </w:p>
    <w:p w14:paraId="46FA90D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Intra-frequency measurement accuracy</w:t>
      </w:r>
      <w:r w:rsidRPr="00BA7E9A">
        <w:rPr>
          <w:noProof/>
        </w:rPr>
        <w:tab/>
        <w:t>4586</w:t>
      </w:r>
    </w:p>
    <w:p w14:paraId="1594420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4586</w:t>
      </w:r>
    </w:p>
    <w:p w14:paraId="73B6EF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4586</w:t>
      </w:r>
    </w:p>
    <w:p w14:paraId="4C194C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4589</w:t>
      </w:r>
    </w:p>
    <w:p w14:paraId="01A643C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Inter-frequency measurement accuracy</w:t>
      </w:r>
      <w:r w:rsidRPr="00BA7E9A">
        <w:rPr>
          <w:noProof/>
        </w:rPr>
        <w:tab/>
        <w:t>4589</w:t>
      </w:r>
    </w:p>
    <w:p w14:paraId="6283EB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4589</w:t>
      </w:r>
    </w:p>
    <w:p w14:paraId="79FF0F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4589</w:t>
      </w:r>
    </w:p>
    <w:p w14:paraId="48F752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4592</w:t>
      </w:r>
    </w:p>
    <w:p w14:paraId="531E0D8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Intra-frequency measurement accuracy on SCC</w:t>
      </w:r>
      <w:r w:rsidRPr="00BA7E9A">
        <w:rPr>
          <w:noProof/>
        </w:rPr>
        <w:tab/>
        <w:t>4592</w:t>
      </w:r>
    </w:p>
    <w:p w14:paraId="42FA94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4592</w:t>
      </w:r>
    </w:p>
    <w:p w14:paraId="220F32B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4592</w:t>
      </w:r>
    </w:p>
    <w:p w14:paraId="3C191E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A.11.6.2.3.3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4595</w:t>
      </w:r>
    </w:p>
    <w:p w14:paraId="2AA5795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Inter-frequency measurement accuracy</w:t>
      </w:r>
      <w:r w:rsidRPr="00BA7E9A">
        <w:rPr>
          <w:noProof/>
        </w:rPr>
        <w:tab/>
        <w:t>4595</w:t>
      </w:r>
    </w:p>
    <w:p w14:paraId="292C85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4595</w:t>
      </w:r>
    </w:p>
    <w:p w14:paraId="2BFECE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4595</w:t>
      </w:r>
    </w:p>
    <w:p w14:paraId="694F1B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A.11.6.2.4.3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4604</w:t>
      </w:r>
    </w:p>
    <w:p w14:paraId="1AEC748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t>A.11.6.3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SS-SINR</w:t>
      </w:r>
      <w:r w:rsidRPr="00BA7E9A">
        <w:rPr>
          <w:noProof/>
        </w:rPr>
        <w:tab/>
        <w:t>4604</w:t>
      </w:r>
    </w:p>
    <w:p w14:paraId="7C4036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measurement accuracy</w:t>
      </w:r>
      <w:r w:rsidRPr="00BA7E9A">
        <w:rPr>
          <w:noProof/>
        </w:rPr>
        <w:tab/>
        <w:t>4604</w:t>
      </w:r>
    </w:p>
    <w:p w14:paraId="4683B1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4604</w:t>
      </w:r>
    </w:p>
    <w:p w14:paraId="453CDF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4604</w:t>
      </w:r>
    </w:p>
    <w:p w14:paraId="4B64870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4607</w:t>
      </w:r>
    </w:p>
    <w:p w14:paraId="6A9E349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Inter-frequency measurement accuracy</w:t>
      </w:r>
      <w:r w:rsidRPr="00BA7E9A">
        <w:rPr>
          <w:noProof/>
        </w:rPr>
        <w:tab/>
        <w:t>4607</w:t>
      </w:r>
    </w:p>
    <w:p w14:paraId="5255A0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4607</w:t>
      </w:r>
    </w:p>
    <w:p w14:paraId="39F5D9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4607</w:t>
      </w:r>
    </w:p>
    <w:p w14:paraId="27980D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4610</w:t>
      </w:r>
    </w:p>
    <w:p w14:paraId="0F411B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measurement accuracy on SCC</w:t>
      </w:r>
      <w:r w:rsidRPr="00BA7E9A">
        <w:rPr>
          <w:noProof/>
        </w:rPr>
        <w:tab/>
        <w:t>4610</w:t>
      </w:r>
    </w:p>
    <w:p w14:paraId="4FCADF1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4610</w:t>
      </w:r>
    </w:p>
    <w:p w14:paraId="34DE55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4610</w:t>
      </w:r>
    </w:p>
    <w:p w14:paraId="50753EB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4613</w:t>
      </w:r>
    </w:p>
    <w:p w14:paraId="3CF3B6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Inter-frequency measurement accuracy</w:t>
      </w:r>
      <w:r w:rsidRPr="00BA7E9A">
        <w:rPr>
          <w:noProof/>
        </w:rPr>
        <w:tab/>
        <w:t>4613</w:t>
      </w:r>
    </w:p>
    <w:p w14:paraId="6CBC1C7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4613</w:t>
      </w:r>
    </w:p>
    <w:p w14:paraId="079C36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4613</w:t>
      </w:r>
    </w:p>
    <w:p w14:paraId="0EE4AF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A.11.6.3.4.3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4621</w:t>
      </w:r>
    </w:p>
    <w:p w14:paraId="76255FF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 with CCA serving cell</w:t>
      </w:r>
      <w:r w:rsidRPr="00BA7E9A">
        <w:rPr>
          <w:noProof/>
        </w:rPr>
        <w:tab/>
        <w:t>4621</w:t>
      </w:r>
    </w:p>
    <w:p w14:paraId="12DFFF9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A.11.6.4.1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</w:t>
      </w:r>
      <w:r w:rsidRPr="00BA7E9A">
        <w:rPr>
          <w:noProof/>
        </w:rPr>
        <w:tab/>
        <w:t>4621</w:t>
      </w:r>
    </w:p>
    <w:p w14:paraId="365C405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4621</w:t>
      </w:r>
    </w:p>
    <w:p w14:paraId="0C1DC5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4622</w:t>
      </w:r>
    </w:p>
    <w:p w14:paraId="6D2966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4625</w:t>
      </w:r>
    </w:p>
    <w:p w14:paraId="6852691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</w:t>
      </w:r>
      <w:r w:rsidRPr="00BA7E9A">
        <w:rPr>
          <w:noProof/>
        </w:rPr>
        <w:tab/>
        <w:t>4625</w:t>
      </w:r>
    </w:p>
    <w:p w14:paraId="3C97032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 xml:space="preserve">A.11.6.5.1 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Intra-frequency RSSI measurement accuracy </w:t>
      </w:r>
      <w:r w:rsidRPr="00BA7E9A">
        <w:rPr>
          <w:noProof/>
          <w:snapToGrid w:val="0"/>
        </w:rPr>
        <w:t>on PCC with CCA</w:t>
      </w:r>
      <w:r w:rsidRPr="00BA7E9A">
        <w:rPr>
          <w:noProof/>
        </w:rPr>
        <w:tab/>
        <w:t>4625</w:t>
      </w:r>
    </w:p>
    <w:p w14:paraId="0860E0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4625</w:t>
      </w:r>
    </w:p>
    <w:p w14:paraId="07A11A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4625</w:t>
      </w:r>
    </w:p>
    <w:p w14:paraId="4A74CC9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4628</w:t>
      </w:r>
    </w:p>
    <w:p w14:paraId="7DD8A95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 xml:space="preserve">A.11.6.5.2 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Intra-frequency RSSI measurement accuracy </w:t>
      </w:r>
      <w:r w:rsidRPr="00BA7E9A">
        <w:rPr>
          <w:noProof/>
          <w:snapToGrid w:val="0"/>
        </w:rPr>
        <w:t>on SCC with CCA</w:t>
      </w:r>
      <w:r w:rsidRPr="00BA7E9A">
        <w:rPr>
          <w:noProof/>
        </w:rPr>
        <w:tab/>
        <w:t>4628</w:t>
      </w:r>
    </w:p>
    <w:p w14:paraId="7BE496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4628</w:t>
      </w:r>
    </w:p>
    <w:p w14:paraId="0B5CE32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4628</w:t>
      </w:r>
    </w:p>
    <w:p w14:paraId="05837A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4631</w:t>
      </w:r>
    </w:p>
    <w:p w14:paraId="200076B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Inter-frequency RSSI measurement accuracy </w:t>
      </w:r>
      <w:r w:rsidRPr="00BA7E9A">
        <w:rPr>
          <w:noProof/>
          <w:snapToGrid w:val="0"/>
        </w:rPr>
        <w:t>on a carrier with CCA</w:t>
      </w:r>
      <w:r w:rsidRPr="00BA7E9A">
        <w:rPr>
          <w:noProof/>
        </w:rPr>
        <w:tab/>
        <w:t>4631</w:t>
      </w:r>
    </w:p>
    <w:p w14:paraId="4CD642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4631</w:t>
      </w:r>
    </w:p>
    <w:p w14:paraId="52C175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4631</w:t>
      </w:r>
    </w:p>
    <w:p w14:paraId="62BBE8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4634</w:t>
      </w:r>
    </w:p>
    <w:p w14:paraId="5DDEBE1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A.11.6.6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Channel occupancy</w:t>
      </w:r>
      <w:r w:rsidRPr="00BA7E9A">
        <w:rPr>
          <w:noProof/>
        </w:rPr>
        <w:tab/>
        <w:t>4634</w:t>
      </w:r>
    </w:p>
    <w:p w14:paraId="452E517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Intra-frequency channel occupancy measurement accuracy </w:t>
      </w:r>
      <w:r w:rsidRPr="00BA7E9A">
        <w:rPr>
          <w:noProof/>
          <w:snapToGrid w:val="0"/>
        </w:rPr>
        <w:t>on PCC with CCA</w:t>
      </w:r>
      <w:r w:rsidRPr="00BA7E9A">
        <w:rPr>
          <w:noProof/>
        </w:rPr>
        <w:tab/>
        <w:t>4634</w:t>
      </w:r>
    </w:p>
    <w:p w14:paraId="1CF914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4634</w:t>
      </w:r>
    </w:p>
    <w:p w14:paraId="1AA3E2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4634</w:t>
      </w:r>
    </w:p>
    <w:p w14:paraId="1C3D8F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4637</w:t>
      </w:r>
    </w:p>
    <w:p w14:paraId="00C6495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Intra-frequency channel occupancy measurement accuracy </w:t>
      </w:r>
      <w:r w:rsidRPr="00BA7E9A">
        <w:rPr>
          <w:noProof/>
          <w:snapToGrid w:val="0"/>
        </w:rPr>
        <w:t>on SCC with CCA</w:t>
      </w:r>
      <w:r w:rsidRPr="00BA7E9A">
        <w:rPr>
          <w:noProof/>
        </w:rPr>
        <w:tab/>
        <w:t>4637</w:t>
      </w:r>
    </w:p>
    <w:p w14:paraId="51F85F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4637</w:t>
      </w:r>
    </w:p>
    <w:p w14:paraId="40811D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4637</w:t>
      </w:r>
    </w:p>
    <w:p w14:paraId="346732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4640</w:t>
      </w:r>
    </w:p>
    <w:p w14:paraId="76061AB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Inter-frequency channel occupancy measurement accuracy </w:t>
      </w:r>
      <w:r w:rsidRPr="00BA7E9A">
        <w:rPr>
          <w:noProof/>
          <w:snapToGrid w:val="0"/>
        </w:rPr>
        <w:t>on a carrier with CCA</w:t>
      </w:r>
      <w:r w:rsidRPr="00BA7E9A">
        <w:rPr>
          <w:noProof/>
        </w:rPr>
        <w:tab/>
        <w:t>4640</w:t>
      </w:r>
    </w:p>
    <w:p w14:paraId="633BFB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A.11.6.6.3.1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4640</w:t>
      </w:r>
    </w:p>
    <w:p w14:paraId="0F303F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4640</w:t>
      </w:r>
    </w:p>
    <w:p w14:paraId="48FD20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A.11.6.6.3.3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4643</w:t>
      </w:r>
    </w:p>
    <w:p w14:paraId="31E5A52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t>A.11.6.7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E-UTRAN RSRP</w:t>
      </w:r>
      <w:r w:rsidRPr="00BA7E9A">
        <w:rPr>
          <w:noProof/>
        </w:rPr>
        <w:tab/>
        <w:t>4643</w:t>
      </w:r>
    </w:p>
    <w:p w14:paraId="51FE913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t>A.11.6.8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E-UTRAN RSRQ</w:t>
      </w:r>
      <w:r w:rsidRPr="00BA7E9A">
        <w:rPr>
          <w:noProof/>
        </w:rPr>
        <w:tab/>
        <w:t>4643</w:t>
      </w:r>
    </w:p>
    <w:p w14:paraId="2E155A4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A.11.6.9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E-UTRAN SINR</w:t>
      </w:r>
      <w:r w:rsidRPr="00BA7E9A">
        <w:rPr>
          <w:noProof/>
        </w:rPr>
        <w:tab/>
        <w:t>4643</w:t>
      </w:r>
    </w:p>
    <w:p w14:paraId="0434F5DE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A.12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Standalone Tests with at Least One NR Cell under CCA</w:t>
      </w:r>
      <w:r w:rsidRPr="00BA7E9A">
        <w:rPr>
          <w:noProof/>
        </w:rPr>
        <w:tab/>
        <w:t>4643</w:t>
      </w:r>
    </w:p>
    <w:p w14:paraId="7EC8EF3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RRC_IDLE state mobility</w:t>
      </w:r>
      <w:r w:rsidRPr="00BA7E9A">
        <w:rPr>
          <w:noProof/>
        </w:rPr>
        <w:tab/>
        <w:t>4643</w:t>
      </w:r>
    </w:p>
    <w:p w14:paraId="7D8EA35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cell re-selection to NR on a carrier frequency with CCA</w:t>
      </w:r>
      <w:r w:rsidRPr="00BA7E9A">
        <w:rPr>
          <w:noProof/>
        </w:rPr>
        <w:tab/>
        <w:t>4643</w:t>
      </w:r>
    </w:p>
    <w:p w14:paraId="641E2D9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Cell reselection to higher priority NR target Cell in FR1</w:t>
      </w:r>
      <w:r w:rsidRPr="00BA7E9A">
        <w:rPr>
          <w:noProof/>
          <w:lang w:eastAsia="zh-CN"/>
        </w:rPr>
        <w:t xml:space="preserve"> when target cell is subject to CCA</w:t>
      </w:r>
      <w:r w:rsidRPr="00BA7E9A">
        <w:rPr>
          <w:noProof/>
        </w:rPr>
        <w:tab/>
        <w:t>4643</w:t>
      </w:r>
    </w:p>
    <w:p w14:paraId="74C77E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A.12.1.1.1.1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4643</w:t>
      </w:r>
    </w:p>
    <w:p w14:paraId="244438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A.12.1.1.1.2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4648</w:t>
      </w:r>
    </w:p>
    <w:p w14:paraId="6842A26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4649</w:t>
      </w:r>
    </w:p>
    <w:p w14:paraId="5F5E06A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</w:t>
      </w:r>
      <w:r w:rsidRPr="00BA7E9A">
        <w:rPr>
          <w:noProof/>
        </w:rPr>
        <w:tab/>
        <w:t>4649</w:t>
      </w:r>
    </w:p>
    <w:p w14:paraId="353284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  <w:lang w:val="en-US"/>
        </w:rPr>
        <w:t>A.12.2.1.1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 xml:space="preserve">E-UTRAN - </w:t>
      </w:r>
      <w:r w:rsidRPr="00BA7E9A">
        <w:rPr>
          <w:rFonts w:cs="v4.2.0"/>
          <w:noProof/>
          <w:lang w:val="en-US"/>
        </w:rPr>
        <w:t xml:space="preserve">NR </w:t>
      </w:r>
      <w:r w:rsidRPr="00BA7E9A">
        <w:rPr>
          <w:noProof/>
          <w:lang w:val="en-US"/>
        </w:rPr>
        <w:t>with CCA handover</w:t>
      </w:r>
      <w:r w:rsidRPr="00BA7E9A">
        <w:rPr>
          <w:noProof/>
        </w:rPr>
        <w:tab/>
        <w:t>4649</w:t>
      </w:r>
    </w:p>
    <w:p w14:paraId="6E0457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A.12.2.1.1.1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4649</w:t>
      </w:r>
    </w:p>
    <w:p w14:paraId="37AB534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A.12.2.1.1.2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4654</w:t>
      </w:r>
    </w:p>
    <w:p w14:paraId="42A6F28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Signalling characteristics</w:t>
      </w:r>
      <w:r w:rsidRPr="00BA7E9A">
        <w:rPr>
          <w:noProof/>
        </w:rPr>
        <w:tab/>
        <w:t>4655</w:t>
      </w:r>
    </w:p>
    <w:p w14:paraId="19B4260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Interruptions</w:t>
      </w:r>
      <w:r w:rsidRPr="00BA7E9A">
        <w:rPr>
          <w:noProof/>
        </w:rPr>
        <w:tab/>
        <w:t>4655</w:t>
      </w:r>
    </w:p>
    <w:p w14:paraId="2F23985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4655</w:t>
      </w:r>
    </w:p>
    <w:p w14:paraId="0398D5A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</w:t>
      </w:r>
      <w:r w:rsidRPr="00BA7E9A">
        <w:rPr>
          <w:noProof/>
        </w:rPr>
        <w:sym w:font="Symbol" w:char="F02D"/>
      </w:r>
      <w:r w:rsidRPr="00BA7E9A">
        <w:rPr>
          <w:noProof/>
        </w:rPr>
        <w:t>NR inter-RAT SFTD measurements</w:t>
      </w:r>
      <w:r w:rsidRPr="00BA7E9A">
        <w:rPr>
          <w:noProof/>
        </w:rPr>
        <w:tab/>
        <w:t>4655</w:t>
      </w:r>
    </w:p>
    <w:p w14:paraId="1948D4B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A.12.4.1.1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E-UTRA – NR Inter-RAT SFTD Measurement Delay with NR under CCA in non-DRX</w:t>
      </w:r>
      <w:r w:rsidRPr="00BA7E9A">
        <w:rPr>
          <w:noProof/>
        </w:rPr>
        <w:tab/>
        <w:t>4655</w:t>
      </w:r>
    </w:p>
    <w:p w14:paraId="1A1525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A.12.4.1.1.1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4655</w:t>
      </w:r>
    </w:p>
    <w:p w14:paraId="38535C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A.12.4.1.1.2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4659</w:t>
      </w:r>
    </w:p>
    <w:p w14:paraId="71182CB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</w:t>
      </w:r>
      <w:r w:rsidRPr="00BA7E9A">
        <w:rPr>
          <w:noProof/>
        </w:rPr>
        <w:sym w:font="Symbol" w:char="F02D"/>
      </w:r>
      <w:r w:rsidRPr="00BA7E9A">
        <w:rPr>
          <w:noProof/>
        </w:rPr>
        <w:t>NR inter-RAT measurements on NR carrier frequency under CCA</w:t>
      </w:r>
      <w:r w:rsidRPr="00BA7E9A">
        <w:rPr>
          <w:noProof/>
        </w:rPr>
        <w:tab/>
        <w:t>4659</w:t>
      </w:r>
    </w:p>
    <w:p w14:paraId="47788C0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E-UTRA-NR inter-RAT event triggered reporting tests for FR1 without SSB time index detection when DRX is not used</w:t>
      </w:r>
      <w:r w:rsidRPr="00BA7E9A">
        <w:rPr>
          <w:noProof/>
        </w:rPr>
        <w:tab/>
        <w:t>4659</w:t>
      </w:r>
    </w:p>
    <w:p w14:paraId="76A196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4659</w:t>
      </w:r>
    </w:p>
    <w:p w14:paraId="300F0D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4663</w:t>
      </w:r>
    </w:p>
    <w:p w14:paraId="4C8748C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</w:t>
      </w:r>
      <w:r w:rsidRPr="00BA7E9A">
        <w:rPr>
          <w:noProof/>
          <w:lang w:eastAsia="zh-CN"/>
        </w:rPr>
        <w:t>-</w:t>
      </w:r>
      <w:r w:rsidRPr="00BA7E9A">
        <w:rPr>
          <w:noProof/>
        </w:rPr>
        <w:t xml:space="preserve">NR </w:t>
      </w:r>
      <w:r w:rsidRPr="00BA7E9A">
        <w:rPr>
          <w:noProof/>
          <w:lang w:eastAsia="zh-CN"/>
        </w:rPr>
        <w:t>i</w:t>
      </w:r>
      <w:r w:rsidRPr="00BA7E9A">
        <w:rPr>
          <w:noProof/>
        </w:rPr>
        <w:t>nter-RAT event triggered reporting tests for FR1 without SSB time index detection when DRX is used</w:t>
      </w:r>
      <w:r w:rsidRPr="00BA7E9A">
        <w:rPr>
          <w:noProof/>
        </w:rPr>
        <w:tab/>
        <w:t>4664</w:t>
      </w:r>
    </w:p>
    <w:p w14:paraId="7CFF54A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4664</w:t>
      </w:r>
    </w:p>
    <w:p w14:paraId="6A606A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4668</w:t>
      </w:r>
    </w:p>
    <w:p w14:paraId="0FCF9DA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 SSB time index detection when DRX is not used</w:t>
      </w:r>
      <w:r w:rsidRPr="00BA7E9A">
        <w:rPr>
          <w:noProof/>
        </w:rPr>
        <w:tab/>
        <w:t>4669</w:t>
      </w:r>
    </w:p>
    <w:p w14:paraId="2ADEE73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4669</w:t>
      </w:r>
    </w:p>
    <w:p w14:paraId="44598F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4673</w:t>
      </w:r>
    </w:p>
    <w:p w14:paraId="3AEA10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 SSB time index detection when DRX is used</w:t>
      </w:r>
      <w:r w:rsidRPr="00BA7E9A">
        <w:rPr>
          <w:noProof/>
        </w:rPr>
        <w:tab/>
        <w:t>4674</w:t>
      </w:r>
    </w:p>
    <w:p w14:paraId="409470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4674</w:t>
      </w:r>
    </w:p>
    <w:p w14:paraId="19A156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4678</w:t>
      </w:r>
    </w:p>
    <w:p w14:paraId="5D8FB7D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 measurement reporting</w:t>
      </w:r>
      <w:r w:rsidRPr="00BA7E9A">
        <w:rPr>
          <w:noProof/>
        </w:rPr>
        <w:tab/>
        <w:t>4679</w:t>
      </w:r>
    </w:p>
    <w:p w14:paraId="6D8D218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4679</w:t>
      </w:r>
    </w:p>
    <w:p w14:paraId="5A4C11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4679</w:t>
      </w:r>
    </w:p>
    <w:p w14:paraId="333A1E2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4682</w:t>
      </w:r>
    </w:p>
    <w:p w14:paraId="57A32E4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 measurement reporting</w:t>
      </w:r>
      <w:r w:rsidRPr="00BA7E9A">
        <w:rPr>
          <w:noProof/>
        </w:rPr>
        <w:tab/>
        <w:t>4682</w:t>
      </w:r>
    </w:p>
    <w:p w14:paraId="2A336C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4682</w:t>
      </w:r>
    </w:p>
    <w:p w14:paraId="11E4BC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A.12.4.2.6.2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4682</w:t>
      </w:r>
    </w:p>
    <w:p w14:paraId="0F28B58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</w:t>
      </w:r>
      <w:r w:rsidRPr="00BA7E9A">
        <w:rPr>
          <w:noProof/>
        </w:rPr>
        <w:tab/>
        <w:t>4685</w:t>
      </w:r>
    </w:p>
    <w:p w14:paraId="27C928A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/>
        </w:rPr>
        <w:t>A.12.5.1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E-UTRAN</w:t>
      </w:r>
      <w:r w:rsidRPr="00BA7E9A">
        <w:rPr>
          <w:noProof/>
        </w:rPr>
        <w:sym w:font="Symbol" w:char="F02D"/>
      </w:r>
      <w:r w:rsidRPr="00BA7E9A">
        <w:rPr>
          <w:noProof/>
          <w:lang w:val="en-US"/>
        </w:rPr>
        <w:t>NR SFTD</w:t>
      </w:r>
      <w:r w:rsidRPr="00BA7E9A">
        <w:rPr>
          <w:noProof/>
        </w:rPr>
        <w:tab/>
        <w:t>4685</w:t>
      </w:r>
    </w:p>
    <w:p w14:paraId="6B2A61D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A.12.5.1.1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SFTD accuracy with NR target cell under CCA</w:t>
      </w:r>
      <w:r w:rsidRPr="00BA7E9A">
        <w:rPr>
          <w:noProof/>
        </w:rPr>
        <w:tab/>
        <w:t>4685</w:t>
      </w:r>
    </w:p>
    <w:p w14:paraId="53F966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A.12.5.1.1.1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</w:t>
      </w:r>
      <w:r w:rsidRPr="00BA7E9A">
        <w:rPr>
          <w:noProof/>
        </w:rPr>
        <w:tab/>
        <w:t>4685</w:t>
      </w:r>
    </w:p>
    <w:p w14:paraId="21DE29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A.12.5.1.1.2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Environment</w:t>
      </w:r>
      <w:r w:rsidRPr="00BA7E9A">
        <w:rPr>
          <w:noProof/>
        </w:rPr>
        <w:tab/>
        <w:t>4685</w:t>
      </w:r>
    </w:p>
    <w:p w14:paraId="62E038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A.12.5.1.1.3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4690</w:t>
      </w:r>
    </w:p>
    <w:p w14:paraId="4EEB8EA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t>A.12.5.2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E-UTRAN</w:t>
      </w:r>
      <w:r w:rsidRPr="00BA7E9A">
        <w:rPr>
          <w:noProof/>
        </w:rPr>
        <w:sym w:font="Symbol" w:char="F02D"/>
      </w:r>
      <w:r w:rsidRPr="00BA7E9A">
        <w:rPr>
          <w:noProof/>
          <w:lang w:val="sv-SE"/>
        </w:rPr>
        <w:t>NR SS-RSRP</w:t>
      </w:r>
      <w:r w:rsidRPr="00BA7E9A">
        <w:rPr>
          <w:noProof/>
        </w:rPr>
        <w:tab/>
        <w:t>4690</w:t>
      </w:r>
    </w:p>
    <w:p w14:paraId="3DCB966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t>A.12.5.3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E-UTRAN</w:t>
      </w:r>
      <w:r w:rsidRPr="00BA7E9A">
        <w:rPr>
          <w:noProof/>
        </w:rPr>
        <w:sym w:font="Symbol" w:char="F02D"/>
      </w:r>
      <w:r w:rsidRPr="00BA7E9A">
        <w:rPr>
          <w:noProof/>
          <w:lang w:val="sv-SE"/>
        </w:rPr>
        <w:t>NR SS-RSRQ</w:t>
      </w:r>
      <w:r w:rsidRPr="00BA7E9A">
        <w:rPr>
          <w:noProof/>
        </w:rPr>
        <w:tab/>
        <w:t>4690</w:t>
      </w:r>
    </w:p>
    <w:p w14:paraId="46558DB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t>A.12.5.4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E-UTRAN</w:t>
      </w:r>
      <w:r w:rsidRPr="00BA7E9A">
        <w:rPr>
          <w:noProof/>
        </w:rPr>
        <w:sym w:font="Symbol" w:char="F02D"/>
      </w:r>
      <w:r w:rsidRPr="00BA7E9A">
        <w:rPr>
          <w:noProof/>
          <w:lang w:val="sv-SE"/>
        </w:rPr>
        <w:t>NR SS-SINR</w:t>
      </w:r>
      <w:r w:rsidRPr="00BA7E9A">
        <w:rPr>
          <w:noProof/>
        </w:rPr>
        <w:tab/>
        <w:t>4690</w:t>
      </w:r>
    </w:p>
    <w:p w14:paraId="5B2A63F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t>A.12.5.5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E-UTRAN</w:t>
      </w:r>
      <w:r w:rsidRPr="00BA7E9A">
        <w:rPr>
          <w:noProof/>
        </w:rPr>
        <w:sym w:font="Symbol" w:char="F02D"/>
      </w:r>
      <w:r w:rsidRPr="00BA7E9A">
        <w:rPr>
          <w:noProof/>
          <w:lang w:val="sv-SE"/>
        </w:rPr>
        <w:t>NR RSSI</w:t>
      </w:r>
      <w:r w:rsidRPr="00BA7E9A">
        <w:rPr>
          <w:noProof/>
        </w:rPr>
        <w:tab/>
        <w:t>4690</w:t>
      </w:r>
    </w:p>
    <w:p w14:paraId="044A0DA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t>A.12.5.6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E-UTRAN</w:t>
      </w:r>
      <w:r w:rsidRPr="00BA7E9A">
        <w:rPr>
          <w:noProof/>
        </w:rPr>
        <w:sym w:font="Symbol" w:char="F02D"/>
      </w:r>
      <w:r w:rsidRPr="00BA7E9A">
        <w:rPr>
          <w:noProof/>
          <w:lang w:val="sv-SE"/>
        </w:rPr>
        <w:t>NR channel occupancy</w:t>
      </w:r>
      <w:r w:rsidRPr="00BA7E9A">
        <w:rPr>
          <w:noProof/>
        </w:rPr>
        <w:tab/>
        <w:t>4690</w:t>
      </w:r>
    </w:p>
    <w:p w14:paraId="27FB142B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A.13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Standalone Tests with NR SCell under CCA and All Other NR Cells in FR1</w:t>
      </w:r>
      <w:r w:rsidRPr="00BA7E9A">
        <w:rPr>
          <w:noProof/>
        </w:rPr>
        <w:tab/>
        <w:t>4691</w:t>
      </w:r>
    </w:p>
    <w:p w14:paraId="66416E3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</w:t>
      </w:r>
      <w:r w:rsidRPr="00BA7E9A">
        <w:rPr>
          <w:noProof/>
        </w:rPr>
        <w:tab/>
        <w:t>4691</w:t>
      </w:r>
    </w:p>
    <w:p w14:paraId="772D2CF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</w:t>
      </w:r>
      <w:r w:rsidRPr="00BA7E9A">
        <w:rPr>
          <w:noProof/>
        </w:rPr>
        <w:tab/>
        <w:t>4691</w:t>
      </w:r>
    </w:p>
    <w:p w14:paraId="1B22A71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</w:t>
      </w:r>
      <w:r w:rsidRPr="00BA7E9A">
        <w:rPr>
          <w:noProof/>
        </w:rPr>
        <w:tab/>
        <w:t>4691</w:t>
      </w:r>
    </w:p>
    <w:p w14:paraId="1B701EF4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Signalling characteristics</w:t>
      </w:r>
      <w:r w:rsidRPr="00BA7E9A">
        <w:rPr>
          <w:noProof/>
        </w:rPr>
        <w:tab/>
        <w:t>4691</w:t>
      </w:r>
    </w:p>
    <w:p w14:paraId="3760401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Interruption</w:t>
      </w:r>
      <w:r w:rsidRPr="00BA7E9A">
        <w:rPr>
          <w:noProof/>
        </w:rPr>
        <w:tab/>
        <w:t>4691</w:t>
      </w:r>
    </w:p>
    <w:p w14:paraId="0286CCA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interruptions during SCell operations with CCA on SCell</w:t>
      </w:r>
      <w:r w:rsidRPr="00BA7E9A">
        <w:rPr>
          <w:noProof/>
        </w:rPr>
        <w:tab/>
        <w:t>4691</w:t>
      </w:r>
    </w:p>
    <w:p w14:paraId="0866F6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A.13.2.1.1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4691</w:t>
      </w:r>
    </w:p>
    <w:p w14:paraId="7107499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A.13.2.1</w:t>
      </w:r>
      <w:r w:rsidRPr="00BA7E9A">
        <w:rPr>
          <w:noProof/>
          <w:lang w:eastAsia="zh-CN"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4695</w:t>
      </w:r>
    </w:p>
    <w:p w14:paraId="3F9F594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delay</w:t>
      </w:r>
      <w:r w:rsidRPr="00BA7E9A">
        <w:rPr>
          <w:noProof/>
        </w:rPr>
        <w:tab/>
        <w:t>4695</w:t>
      </w:r>
    </w:p>
    <w:p w14:paraId="5F31AAB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A.13.2.2.1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SCell Activation and Deactivation of known SCell under CCA, 160 ms SCell measurement cycle</w:t>
      </w:r>
      <w:r w:rsidRPr="00BA7E9A">
        <w:rPr>
          <w:noProof/>
        </w:rPr>
        <w:tab/>
        <w:t>4695</w:t>
      </w:r>
    </w:p>
    <w:p w14:paraId="0F6F6D8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A.13.2.2.1.1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4695</w:t>
      </w:r>
    </w:p>
    <w:p w14:paraId="40CA74B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A.13.2.2.1.2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4700</w:t>
      </w:r>
    </w:p>
    <w:p w14:paraId="31ED71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A.13.2.2.2 SCell Activation and Deactivation of known SCell under CCA, 640 ms SCell measurement cycle</w:t>
      </w:r>
      <w:r w:rsidRPr="00BA7E9A">
        <w:rPr>
          <w:noProof/>
        </w:rPr>
        <w:tab/>
        <w:t>4700</w:t>
      </w:r>
    </w:p>
    <w:p w14:paraId="7D29B7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A.13.2.2.2.1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4700</w:t>
      </w:r>
    </w:p>
    <w:p w14:paraId="4463AB2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A.13.2.2.2.2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4701</w:t>
      </w:r>
    </w:p>
    <w:p w14:paraId="3EA9F7A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en-US" w:eastAsia="zh-CN"/>
        </w:rPr>
        <w:t>A.13.2.2.3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SCell Activation and Deactivation of unknown SCell under CCA</w:t>
      </w:r>
      <w:r w:rsidRPr="00BA7E9A">
        <w:rPr>
          <w:noProof/>
        </w:rPr>
        <w:tab/>
        <w:t>4701</w:t>
      </w:r>
    </w:p>
    <w:p w14:paraId="198F48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A.13.2.2.3.1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4701</w:t>
      </w:r>
    </w:p>
    <w:p w14:paraId="28E3910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A.13.2.2.3.2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4702</w:t>
      </w:r>
    </w:p>
    <w:p w14:paraId="3D3F894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4702</w:t>
      </w:r>
    </w:p>
    <w:p w14:paraId="4981D9B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4702</w:t>
      </w:r>
    </w:p>
    <w:p w14:paraId="158AC79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4702</w:t>
      </w:r>
    </w:p>
    <w:p w14:paraId="081761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without gaps under non-DRX</w:t>
      </w:r>
      <w:r w:rsidRPr="00BA7E9A">
        <w:rPr>
          <w:noProof/>
        </w:rPr>
        <w:tab/>
        <w:t>4702</w:t>
      </w:r>
    </w:p>
    <w:p w14:paraId="03F67C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4702</w:t>
      </w:r>
    </w:p>
    <w:p w14:paraId="222216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4702</w:t>
      </w:r>
    </w:p>
    <w:p w14:paraId="10C0B7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4707</w:t>
      </w:r>
    </w:p>
    <w:p w14:paraId="4C5E51D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without gaps under DRX</w:t>
      </w:r>
      <w:r w:rsidRPr="00BA7E9A">
        <w:rPr>
          <w:noProof/>
        </w:rPr>
        <w:tab/>
        <w:t>4707</w:t>
      </w:r>
    </w:p>
    <w:p w14:paraId="5975F65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4707</w:t>
      </w:r>
    </w:p>
    <w:p w14:paraId="1D78A75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4707</w:t>
      </w:r>
    </w:p>
    <w:p w14:paraId="38B8D4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4712</w:t>
      </w:r>
    </w:p>
    <w:p w14:paraId="25B1A4A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 per-UE gaps under non-DRX</w:t>
      </w:r>
      <w:r w:rsidRPr="00BA7E9A">
        <w:rPr>
          <w:noProof/>
        </w:rPr>
        <w:tab/>
        <w:t>4712</w:t>
      </w:r>
    </w:p>
    <w:p w14:paraId="2B07A69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4712</w:t>
      </w:r>
    </w:p>
    <w:p w14:paraId="5F8EC0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4712</w:t>
      </w:r>
    </w:p>
    <w:p w14:paraId="027FB4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4717</w:t>
      </w:r>
    </w:p>
    <w:p w14:paraId="7834DE7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</w:t>
      </w:r>
      <w:r w:rsidRPr="00BA7E9A">
        <w:rPr>
          <w:noProof/>
          <w:snapToGrid w:val="0"/>
        </w:rPr>
        <w:t>vent-triggered reporting tests on SCC with per-UE gaps under DRX</w:t>
      </w:r>
      <w:r w:rsidRPr="00BA7E9A">
        <w:rPr>
          <w:noProof/>
        </w:rPr>
        <w:tab/>
        <w:t>4717</w:t>
      </w:r>
    </w:p>
    <w:p w14:paraId="1F46612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4717</w:t>
      </w:r>
    </w:p>
    <w:p w14:paraId="6A0B01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4717</w:t>
      </w:r>
    </w:p>
    <w:p w14:paraId="433B98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4722</w:t>
      </w:r>
    </w:p>
    <w:p w14:paraId="6045974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 measurement reporting on SCC</w:t>
      </w:r>
      <w:r w:rsidRPr="00BA7E9A">
        <w:rPr>
          <w:noProof/>
        </w:rPr>
        <w:tab/>
        <w:t>4722</w:t>
      </w:r>
    </w:p>
    <w:p w14:paraId="68C91C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4722</w:t>
      </w:r>
    </w:p>
    <w:p w14:paraId="066157D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4722</w:t>
      </w:r>
    </w:p>
    <w:p w14:paraId="5F743F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 measurement reporting on SCC</w:t>
      </w:r>
      <w:r w:rsidRPr="00BA7E9A">
        <w:rPr>
          <w:noProof/>
        </w:rPr>
        <w:tab/>
        <w:t>4723</w:t>
      </w:r>
    </w:p>
    <w:p w14:paraId="09B234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4723</w:t>
      </w:r>
    </w:p>
    <w:p w14:paraId="149EA9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4724</w:t>
      </w:r>
    </w:p>
    <w:p w14:paraId="25CB28B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4724</w:t>
      </w:r>
    </w:p>
    <w:p w14:paraId="7DE694A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 measurement reporting</w:t>
      </w:r>
      <w:r w:rsidRPr="00BA7E9A">
        <w:rPr>
          <w:noProof/>
        </w:rPr>
        <w:tab/>
        <w:t>4724</w:t>
      </w:r>
    </w:p>
    <w:p w14:paraId="11E1BB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4724</w:t>
      </w:r>
    </w:p>
    <w:p w14:paraId="1BD4F9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4724</w:t>
      </w:r>
    </w:p>
    <w:p w14:paraId="54847BC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 measurement reporting</w:t>
      </w:r>
      <w:r w:rsidRPr="00BA7E9A">
        <w:rPr>
          <w:noProof/>
        </w:rPr>
        <w:tab/>
        <w:t>4725</w:t>
      </w:r>
    </w:p>
    <w:p w14:paraId="798E09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4725</w:t>
      </w:r>
    </w:p>
    <w:p w14:paraId="59064C7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4725</w:t>
      </w:r>
    </w:p>
    <w:p w14:paraId="61B07E9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 CCA without SSB time index detection when DRX is not used</w:t>
      </w:r>
      <w:r w:rsidRPr="00BA7E9A">
        <w:rPr>
          <w:noProof/>
        </w:rPr>
        <w:tab/>
        <w:t>4725</w:t>
      </w:r>
    </w:p>
    <w:p w14:paraId="4AF66A3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4725</w:t>
      </w:r>
    </w:p>
    <w:p w14:paraId="6A565C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4730</w:t>
      </w:r>
    </w:p>
    <w:p w14:paraId="0E324E7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 CCA without SSB time index detection when DRX is used</w:t>
      </w:r>
      <w:r w:rsidRPr="00BA7E9A">
        <w:rPr>
          <w:noProof/>
        </w:rPr>
        <w:tab/>
        <w:t>4730</w:t>
      </w:r>
    </w:p>
    <w:p w14:paraId="3AF8A4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4730</w:t>
      </w:r>
    </w:p>
    <w:p w14:paraId="6FC27C4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4735</w:t>
      </w:r>
    </w:p>
    <w:p w14:paraId="132767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 CCA with SSB time index detection when DRX is not used</w:t>
      </w:r>
      <w:r w:rsidRPr="00BA7E9A">
        <w:rPr>
          <w:noProof/>
        </w:rPr>
        <w:tab/>
        <w:t>4736</w:t>
      </w:r>
    </w:p>
    <w:p w14:paraId="69B19F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4736</w:t>
      </w:r>
    </w:p>
    <w:p w14:paraId="5E2F9F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A.13.3.2.5.2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4741</w:t>
      </w:r>
    </w:p>
    <w:p w14:paraId="64079D7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Event triggered reporting tests for FR1 with CCA with SSB time index detection when DRX is used</w:t>
      </w:r>
      <w:r w:rsidRPr="00BA7E9A">
        <w:rPr>
          <w:noProof/>
        </w:rPr>
        <w:tab/>
        <w:t>4741</w:t>
      </w:r>
    </w:p>
    <w:p w14:paraId="132FAF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4741</w:t>
      </w:r>
    </w:p>
    <w:p w14:paraId="277244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4747</w:t>
      </w:r>
    </w:p>
    <w:p w14:paraId="65BEA4D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measurements for beam reporting</w:t>
      </w:r>
      <w:r w:rsidRPr="00BA7E9A">
        <w:rPr>
          <w:noProof/>
        </w:rPr>
        <w:tab/>
        <w:t>4748</w:t>
      </w:r>
    </w:p>
    <w:p w14:paraId="5DC7486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A.13.3.3.1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not used</w:t>
      </w:r>
      <w:r w:rsidRPr="00BA7E9A">
        <w:rPr>
          <w:noProof/>
        </w:rPr>
        <w:tab/>
        <w:t>4748</w:t>
      </w:r>
    </w:p>
    <w:p w14:paraId="4130EE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4748</w:t>
      </w:r>
    </w:p>
    <w:p w14:paraId="0D2F44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4748</w:t>
      </w:r>
    </w:p>
    <w:p w14:paraId="6970C0E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4752</w:t>
      </w:r>
    </w:p>
    <w:p w14:paraId="25A60F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A.13.3.3.2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used</w:t>
      </w:r>
      <w:r w:rsidRPr="00BA7E9A">
        <w:rPr>
          <w:noProof/>
        </w:rPr>
        <w:tab/>
        <w:t>4752</w:t>
      </w:r>
    </w:p>
    <w:p w14:paraId="6EA3EB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4752</w:t>
      </w:r>
    </w:p>
    <w:p w14:paraId="21832BB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4752</w:t>
      </w:r>
    </w:p>
    <w:p w14:paraId="4031E9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A.13.3.3.2.3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4756</w:t>
      </w:r>
    </w:p>
    <w:p w14:paraId="55DC4B2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</w:t>
      </w:r>
      <w:r w:rsidRPr="00BA7E9A">
        <w:rPr>
          <w:noProof/>
        </w:rPr>
        <w:tab/>
        <w:t>4756</w:t>
      </w:r>
    </w:p>
    <w:p w14:paraId="7F3D1C6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SS-RSRP</w:t>
      </w:r>
      <w:r w:rsidRPr="00BA7E9A">
        <w:rPr>
          <w:noProof/>
        </w:rPr>
        <w:tab/>
        <w:t>4756</w:t>
      </w:r>
    </w:p>
    <w:p w14:paraId="6678269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A.13.4.1.1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measurement accuracy on a carrier frequency with CCA</w:t>
      </w:r>
      <w:r w:rsidRPr="00BA7E9A">
        <w:rPr>
          <w:noProof/>
        </w:rPr>
        <w:tab/>
        <w:t>4756</w:t>
      </w:r>
    </w:p>
    <w:p w14:paraId="2A6E24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4756</w:t>
      </w:r>
    </w:p>
    <w:p w14:paraId="5E822A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4756</w:t>
      </w:r>
    </w:p>
    <w:p w14:paraId="42AA79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4758</w:t>
      </w:r>
    </w:p>
    <w:p w14:paraId="21088A6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t>A.13.4.2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SS-RSRQ</w:t>
      </w:r>
      <w:r w:rsidRPr="00BA7E9A">
        <w:rPr>
          <w:noProof/>
        </w:rPr>
        <w:tab/>
        <w:t>4758</w:t>
      </w:r>
    </w:p>
    <w:p w14:paraId="5FB2496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A.13.4.2.1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Intra-frequency measurement accuracy on SCC</w:t>
      </w:r>
      <w:r w:rsidRPr="00BA7E9A">
        <w:rPr>
          <w:noProof/>
        </w:rPr>
        <w:tab/>
        <w:t>4758</w:t>
      </w:r>
    </w:p>
    <w:p w14:paraId="55B64F1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A.13.4.2.1.1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4758</w:t>
      </w:r>
    </w:p>
    <w:p w14:paraId="4E0587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A.13.4.2.1.2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4758</w:t>
      </w:r>
    </w:p>
    <w:p w14:paraId="451D48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A.13.4.2.1.3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4765</w:t>
      </w:r>
    </w:p>
    <w:p w14:paraId="0F692AC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val="sv-SE"/>
        </w:rPr>
        <w:t>A.13.4.3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SE"/>
        </w:rPr>
        <w:t>SS-SINR</w:t>
      </w:r>
      <w:r w:rsidRPr="00BA7E9A">
        <w:rPr>
          <w:noProof/>
        </w:rPr>
        <w:tab/>
        <w:t>4766</w:t>
      </w:r>
    </w:p>
    <w:p w14:paraId="509B976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A.13.4.3.1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measurement accuracy on SCC</w:t>
      </w:r>
      <w:r w:rsidRPr="00BA7E9A">
        <w:rPr>
          <w:noProof/>
        </w:rPr>
        <w:tab/>
        <w:t>4766</w:t>
      </w:r>
    </w:p>
    <w:p w14:paraId="7C0BDB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A.13.4.3.1.1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4766</w:t>
      </w:r>
    </w:p>
    <w:p w14:paraId="6DFF06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A.13.4.3.1.2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Parameters</w:t>
      </w:r>
      <w:r w:rsidRPr="00BA7E9A">
        <w:rPr>
          <w:noProof/>
        </w:rPr>
        <w:tab/>
        <w:t>4766</w:t>
      </w:r>
    </w:p>
    <w:p w14:paraId="6BAC2C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A.13.4.3.1.3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4773</w:t>
      </w:r>
    </w:p>
    <w:p w14:paraId="472CDD1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 with CCA serving cell</w:t>
      </w:r>
      <w:r w:rsidRPr="00BA7E9A">
        <w:rPr>
          <w:noProof/>
        </w:rPr>
        <w:tab/>
        <w:t>4773</w:t>
      </w:r>
    </w:p>
    <w:p w14:paraId="1F2AA81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A.13.4.4.1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</w:t>
      </w:r>
      <w:r w:rsidRPr="00BA7E9A">
        <w:rPr>
          <w:noProof/>
        </w:rPr>
        <w:tab/>
        <w:t>4773</w:t>
      </w:r>
    </w:p>
    <w:p w14:paraId="427ED03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4773</w:t>
      </w:r>
    </w:p>
    <w:p w14:paraId="1607D7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4773</w:t>
      </w:r>
    </w:p>
    <w:p w14:paraId="45E628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4777</w:t>
      </w:r>
    </w:p>
    <w:p w14:paraId="29B33B8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RSSI</w:t>
      </w:r>
      <w:r w:rsidRPr="00BA7E9A">
        <w:rPr>
          <w:noProof/>
        </w:rPr>
        <w:tab/>
        <w:t>4777</w:t>
      </w:r>
    </w:p>
    <w:p w14:paraId="5BFEA8B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 xml:space="preserve">A.13.4.5.1 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Intra-frequency RSSI measurement accuracy </w:t>
      </w:r>
      <w:r w:rsidRPr="00BA7E9A">
        <w:rPr>
          <w:noProof/>
          <w:snapToGrid w:val="0"/>
        </w:rPr>
        <w:t>on a carrier with CCA</w:t>
      </w:r>
      <w:r w:rsidRPr="00BA7E9A">
        <w:rPr>
          <w:noProof/>
        </w:rPr>
        <w:tab/>
        <w:t>4777</w:t>
      </w:r>
    </w:p>
    <w:p w14:paraId="539B61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4777</w:t>
      </w:r>
    </w:p>
    <w:p w14:paraId="0AE711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4777</w:t>
      </w:r>
    </w:p>
    <w:p w14:paraId="5D88FDE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4780</w:t>
      </w:r>
    </w:p>
    <w:p w14:paraId="6B8225E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Inter-frequency RSSI measurement accuracy </w:t>
      </w:r>
      <w:r w:rsidRPr="00BA7E9A">
        <w:rPr>
          <w:noProof/>
          <w:snapToGrid w:val="0"/>
        </w:rPr>
        <w:t>on a carrier with CCA</w:t>
      </w:r>
      <w:r w:rsidRPr="00BA7E9A">
        <w:rPr>
          <w:noProof/>
        </w:rPr>
        <w:tab/>
        <w:t>4780</w:t>
      </w:r>
    </w:p>
    <w:p w14:paraId="7AF48FE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4780</w:t>
      </w:r>
    </w:p>
    <w:p w14:paraId="134105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4780</w:t>
      </w:r>
    </w:p>
    <w:p w14:paraId="4080D4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4784</w:t>
      </w:r>
    </w:p>
    <w:p w14:paraId="297110A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Channel occupancy</w:t>
      </w:r>
      <w:r w:rsidRPr="00BA7E9A">
        <w:rPr>
          <w:noProof/>
        </w:rPr>
        <w:tab/>
        <w:t>4784</w:t>
      </w:r>
    </w:p>
    <w:p w14:paraId="719959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Intra-frequency channel occupancy measurement accuracy </w:t>
      </w:r>
      <w:r w:rsidRPr="00BA7E9A">
        <w:rPr>
          <w:noProof/>
          <w:snapToGrid w:val="0"/>
        </w:rPr>
        <w:t>on SCC with CCA</w:t>
      </w:r>
      <w:r w:rsidRPr="00BA7E9A">
        <w:rPr>
          <w:noProof/>
        </w:rPr>
        <w:tab/>
        <w:t>4784</w:t>
      </w:r>
    </w:p>
    <w:p w14:paraId="230D19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4784</w:t>
      </w:r>
    </w:p>
    <w:p w14:paraId="488A46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4784</w:t>
      </w:r>
    </w:p>
    <w:p w14:paraId="7BBCC75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4788</w:t>
      </w:r>
    </w:p>
    <w:p w14:paraId="14377B1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Inter-frequency channel occupancy measurement accuracy </w:t>
      </w:r>
      <w:r w:rsidRPr="00BA7E9A">
        <w:rPr>
          <w:noProof/>
          <w:snapToGrid w:val="0"/>
        </w:rPr>
        <w:t>on a carrier with CCA</w:t>
      </w:r>
      <w:r w:rsidRPr="00BA7E9A">
        <w:rPr>
          <w:noProof/>
        </w:rPr>
        <w:tab/>
        <w:t>4788</w:t>
      </w:r>
    </w:p>
    <w:p w14:paraId="2F7912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4788</w:t>
      </w:r>
    </w:p>
    <w:p w14:paraId="52D1D0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4788</w:t>
      </w:r>
    </w:p>
    <w:p w14:paraId="5625984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A.13.4.6.2.3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4792</w:t>
      </w:r>
    </w:p>
    <w:p w14:paraId="7B505E98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A.14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standalone tests for Satellite access</w:t>
      </w:r>
      <w:r w:rsidRPr="00BA7E9A">
        <w:rPr>
          <w:noProof/>
        </w:rPr>
        <w:tab/>
        <w:t>4792</w:t>
      </w:r>
    </w:p>
    <w:p w14:paraId="5549D5E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RRC_IDLE state mobility</w:t>
      </w:r>
      <w:r w:rsidRPr="00BA7E9A">
        <w:rPr>
          <w:noProof/>
        </w:rPr>
        <w:tab/>
        <w:t>4792</w:t>
      </w:r>
    </w:p>
    <w:p w14:paraId="0C9F829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intra-frequency NR case</w:t>
      </w:r>
      <w:r w:rsidRPr="00BA7E9A">
        <w:rPr>
          <w:noProof/>
        </w:rPr>
        <w:tab/>
        <w:t>4792</w:t>
      </w:r>
    </w:p>
    <w:p w14:paraId="5E61B0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4792</w:t>
      </w:r>
    </w:p>
    <w:p w14:paraId="64CB48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4792</w:t>
      </w:r>
    </w:p>
    <w:p w14:paraId="65B9BE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4794</w:t>
      </w:r>
    </w:p>
    <w:p w14:paraId="21C2D8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intra-frequency NR cell for UE configured with the feature for enhanced requirements</w:t>
      </w:r>
      <w:r w:rsidRPr="00BA7E9A">
        <w:rPr>
          <w:noProof/>
        </w:rPr>
        <w:tab/>
        <w:t>4795</w:t>
      </w:r>
    </w:p>
    <w:p w14:paraId="4B018A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A.14.1.2.1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4795</w:t>
      </w:r>
    </w:p>
    <w:p w14:paraId="151FA19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4795</w:t>
      </w:r>
    </w:p>
    <w:p w14:paraId="798605B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4799</w:t>
      </w:r>
    </w:p>
    <w:p w14:paraId="25977AE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Time-based measurement initiation to FR1 intra-frequency NR cell reselection</w:t>
      </w:r>
      <w:r w:rsidRPr="00BA7E9A">
        <w:rPr>
          <w:noProof/>
        </w:rPr>
        <w:tab/>
        <w:t>4800</w:t>
      </w:r>
    </w:p>
    <w:p w14:paraId="3F53D0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4800</w:t>
      </w:r>
    </w:p>
    <w:p w14:paraId="0D7C63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4800</w:t>
      </w:r>
    </w:p>
    <w:p w14:paraId="77F70C6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4801</w:t>
      </w:r>
    </w:p>
    <w:p w14:paraId="5BA4641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Location-based cell measurement initiation to FR1 intra-frequency NR cell reselection</w:t>
      </w:r>
      <w:r w:rsidRPr="00BA7E9A">
        <w:rPr>
          <w:noProof/>
        </w:rPr>
        <w:tab/>
        <w:t>4802</w:t>
      </w:r>
    </w:p>
    <w:p w14:paraId="4CA0FD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4802</w:t>
      </w:r>
    </w:p>
    <w:p w14:paraId="57264E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4802</w:t>
      </w:r>
    </w:p>
    <w:p w14:paraId="73AFCE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4804</w:t>
      </w:r>
    </w:p>
    <w:p w14:paraId="3A8328D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</w:t>
      </w:r>
      <w:r w:rsidRPr="00BA7E9A">
        <w:rPr>
          <w:noProof/>
        </w:rPr>
        <w:tab/>
        <w:t>4805</w:t>
      </w:r>
    </w:p>
    <w:p w14:paraId="54C1C48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4805</w:t>
      </w:r>
    </w:p>
    <w:p w14:paraId="289E1A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4805</w:t>
      </w:r>
    </w:p>
    <w:p w14:paraId="547B0D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4807</w:t>
      </w:r>
    </w:p>
    <w:p w14:paraId="0FB90BD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cell for UE configured with [capability for enhanced requirements]</w:t>
      </w:r>
      <w:r w:rsidRPr="00BA7E9A">
        <w:rPr>
          <w:noProof/>
        </w:rPr>
        <w:tab/>
        <w:t>4808</w:t>
      </w:r>
    </w:p>
    <w:p w14:paraId="490860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4808</w:t>
      </w:r>
    </w:p>
    <w:p w14:paraId="6165DC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4808</w:t>
      </w:r>
    </w:p>
    <w:p w14:paraId="1BC8F8F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4810</w:t>
      </w:r>
    </w:p>
    <w:p w14:paraId="0804B74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Time-based Cell measurement initiation to FR1 inter-frequency cell reselection</w:t>
      </w:r>
      <w:r w:rsidRPr="00BA7E9A">
        <w:rPr>
          <w:noProof/>
        </w:rPr>
        <w:tab/>
        <w:t>4811</w:t>
      </w:r>
    </w:p>
    <w:p w14:paraId="37F745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4811</w:t>
      </w:r>
    </w:p>
    <w:p w14:paraId="242E65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4811</w:t>
      </w:r>
    </w:p>
    <w:p w14:paraId="2306F3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4812</w:t>
      </w:r>
    </w:p>
    <w:p w14:paraId="5CBC41B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Location-based measurement initiation to FR1 inter-frequency NR cell reselection</w:t>
      </w:r>
      <w:r w:rsidRPr="00BA7E9A">
        <w:rPr>
          <w:noProof/>
        </w:rPr>
        <w:tab/>
        <w:t>4813</w:t>
      </w:r>
    </w:p>
    <w:p w14:paraId="3D331E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4813</w:t>
      </w:r>
    </w:p>
    <w:p w14:paraId="6D1EF2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4813</w:t>
      </w:r>
    </w:p>
    <w:p w14:paraId="57547E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4815</w:t>
      </w:r>
    </w:p>
    <w:p w14:paraId="5F89D0B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Cell </w:t>
      </w:r>
      <w:r w:rsidRPr="00BA7E9A">
        <w:rPr>
          <w:noProof/>
        </w:rPr>
        <w:t>reselection</w:t>
      </w:r>
      <w:r w:rsidRPr="00BA7E9A">
        <w:rPr>
          <w:noProof/>
          <w:lang w:eastAsia="zh-CN"/>
        </w:rPr>
        <w:t xml:space="preserve"> to FR1 inter-frequency NR case for UE fulfilling low mobility relaxed measurement criterion</w:t>
      </w:r>
      <w:r w:rsidRPr="00BA7E9A">
        <w:rPr>
          <w:noProof/>
        </w:rPr>
        <w:tab/>
        <w:t>4816</w:t>
      </w:r>
    </w:p>
    <w:p w14:paraId="451885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4816</w:t>
      </w:r>
    </w:p>
    <w:p w14:paraId="58D0C4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4816</w:t>
      </w:r>
    </w:p>
    <w:p w14:paraId="5C0EB4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4819</w:t>
      </w:r>
    </w:p>
    <w:p w14:paraId="3B3AB13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 for UE fulfilling not-at-cell edge relaxed measurement criterion</w:t>
      </w:r>
      <w:r w:rsidRPr="00BA7E9A">
        <w:rPr>
          <w:noProof/>
        </w:rPr>
        <w:tab/>
        <w:t>4819</w:t>
      </w:r>
    </w:p>
    <w:p w14:paraId="55ADE3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4819</w:t>
      </w:r>
    </w:p>
    <w:p w14:paraId="0B0FA2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4819</w:t>
      </w:r>
    </w:p>
    <w:p w14:paraId="71D9B0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A.14.1.10.3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4821</w:t>
      </w:r>
    </w:p>
    <w:p w14:paraId="4749EBC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4822</w:t>
      </w:r>
    </w:p>
    <w:p w14:paraId="79E7C56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</w:t>
      </w:r>
      <w:r w:rsidRPr="00BA7E9A">
        <w:rPr>
          <w:noProof/>
        </w:rPr>
        <w:tab/>
        <w:t>4822</w:t>
      </w:r>
    </w:p>
    <w:p w14:paraId="4B8CE78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SAN Handover from FR1 to FR1</w:t>
      </w:r>
      <w:r w:rsidRPr="00BA7E9A">
        <w:rPr>
          <w:noProof/>
        </w:rPr>
        <w:tab/>
        <w:t>4822</w:t>
      </w:r>
    </w:p>
    <w:p w14:paraId="779AB0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4822</w:t>
      </w:r>
    </w:p>
    <w:p w14:paraId="047BDB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4822</w:t>
      </w:r>
    </w:p>
    <w:p w14:paraId="1E9A82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4824</w:t>
      </w:r>
    </w:p>
    <w:p w14:paraId="289DB4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SAN Handover from FR1 to FR1</w:t>
      </w:r>
      <w:r w:rsidRPr="00BA7E9A">
        <w:rPr>
          <w:noProof/>
        </w:rPr>
        <w:tab/>
        <w:t>4825</w:t>
      </w:r>
    </w:p>
    <w:p w14:paraId="4527925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4825</w:t>
      </w:r>
    </w:p>
    <w:p w14:paraId="1A25747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4825</w:t>
      </w:r>
    </w:p>
    <w:p w14:paraId="29F0B0F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4827</w:t>
      </w:r>
    </w:p>
    <w:p w14:paraId="11C11FF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Intra-frequency SAN time-based </w:t>
      </w:r>
      <w:r w:rsidRPr="00BA7E9A">
        <w:rPr>
          <w:noProof/>
          <w:snapToGrid w:val="0"/>
          <w:lang w:eastAsia="zh-CN"/>
        </w:rPr>
        <w:t>c</w:t>
      </w:r>
      <w:r w:rsidRPr="00BA7E9A">
        <w:rPr>
          <w:noProof/>
          <w:snapToGrid w:val="0"/>
        </w:rPr>
        <w:t>onditional Handover from FR1 to FR1</w:t>
      </w:r>
      <w:r w:rsidRPr="00BA7E9A">
        <w:rPr>
          <w:noProof/>
        </w:rPr>
        <w:tab/>
        <w:t>4827</w:t>
      </w:r>
    </w:p>
    <w:p w14:paraId="38F3F7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4827</w:t>
      </w:r>
    </w:p>
    <w:p w14:paraId="026559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4827</w:t>
      </w:r>
    </w:p>
    <w:p w14:paraId="053469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4830</w:t>
      </w:r>
    </w:p>
    <w:p w14:paraId="46C59EE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</w:t>
      </w:r>
      <w:r w:rsidRPr="00BA7E9A">
        <w:rPr>
          <w:noProof/>
          <w:snapToGrid w:val="0"/>
          <w:lang w:eastAsia="zh-CN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</w:t>
      </w:r>
      <w:r w:rsidRPr="00BA7E9A">
        <w:rPr>
          <w:noProof/>
          <w:snapToGrid w:val="0"/>
          <w:lang w:eastAsia="zh-CN"/>
        </w:rPr>
        <w:t>er</w:t>
      </w:r>
      <w:r w:rsidRPr="00BA7E9A">
        <w:rPr>
          <w:noProof/>
          <w:snapToGrid w:val="0"/>
        </w:rPr>
        <w:t xml:space="preserve">-frequency SAN time-based </w:t>
      </w:r>
      <w:r w:rsidRPr="00BA7E9A">
        <w:rPr>
          <w:noProof/>
          <w:snapToGrid w:val="0"/>
          <w:lang w:eastAsia="zh-CN"/>
        </w:rPr>
        <w:t>c</w:t>
      </w:r>
      <w:r w:rsidRPr="00BA7E9A">
        <w:rPr>
          <w:noProof/>
          <w:snapToGrid w:val="0"/>
        </w:rPr>
        <w:t>onditional Handover from FR1 to FR1</w:t>
      </w:r>
      <w:r w:rsidRPr="00BA7E9A">
        <w:rPr>
          <w:noProof/>
        </w:rPr>
        <w:tab/>
        <w:t>4830</w:t>
      </w:r>
    </w:p>
    <w:p w14:paraId="266F05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4830</w:t>
      </w:r>
    </w:p>
    <w:p w14:paraId="0C43B1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4830</w:t>
      </w:r>
    </w:p>
    <w:p w14:paraId="1C0D1CC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4832</w:t>
      </w:r>
    </w:p>
    <w:p w14:paraId="3E16A03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</w:t>
      </w:r>
      <w:r w:rsidRPr="00BA7E9A">
        <w:rPr>
          <w:noProof/>
          <w:snapToGrid w:val="0"/>
          <w:lang w:eastAsia="zh-CN"/>
        </w:rPr>
        <w:t>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Intra-frequency SAN distance-based </w:t>
      </w:r>
      <w:r w:rsidRPr="00BA7E9A">
        <w:rPr>
          <w:noProof/>
          <w:snapToGrid w:val="0"/>
          <w:lang w:eastAsia="zh-CN"/>
        </w:rPr>
        <w:t>c</w:t>
      </w:r>
      <w:r w:rsidRPr="00BA7E9A">
        <w:rPr>
          <w:noProof/>
          <w:snapToGrid w:val="0"/>
        </w:rPr>
        <w:t>onditional Handover from FR1 to FR1</w:t>
      </w:r>
      <w:r w:rsidRPr="00BA7E9A">
        <w:rPr>
          <w:noProof/>
        </w:rPr>
        <w:tab/>
        <w:t>4832</w:t>
      </w:r>
    </w:p>
    <w:p w14:paraId="050C48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4832</w:t>
      </w:r>
    </w:p>
    <w:p w14:paraId="434EC1A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4833</w:t>
      </w:r>
    </w:p>
    <w:p w14:paraId="3F6781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4836</w:t>
      </w:r>
    </w:p>
    <w:p w14:paraId="00E5ABA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</w:t>
      </w:r>
      <w:r w:rsidRPr="00BA7E9A">
        <w:rPr>
          <w:noProof/>
          <w:snapToGrid w:val="0"/>
          <w:lang w:eastAsia="zh-CN"/>
        </w:rPr>
        <w:t>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</w:t>
      </w:r>
      <w:r w:rsidRPr="00BA7E9A">
        <w:rPr>
          <w:noProof/>
          <w:snapToGrid w:val="0"/>
          <w:lang w:eastAsia="zh-CN"/>
        </w:rPr>
        <w:t>er</w:t>
      </w:r>
      <w:r w:rsidRPr="00BA7E9A">
        <w:rPr>
          <w:noProof/>
          <w:snapToGrid w:val="0"/>
        </w:rPr>
        <w:t xml:space="preserve">-frequency SAN distance-based </w:t>
      </w:r>
      <w:r w:rsidRPr="00BA7E9A">
        <w:rPr>
          <w:noProof/>
          <w:snapToGrid w:val="0"/>
          <w:lang w:eastAsia="zh-CN"/>
        </w:rPr>
        <w:t>c</w:t>
      </w:r>
      <w:r w:rsidRPr="00BA7E9A">
        <w:rPr>
          <w:noProof/>
          <w:snapToGrid w:val="0"/>
        </w:rPr>
        <w:t>onditional Handover from FR1 to FR1</w:t>
      </w:r>
      <w:r w:rsidRPr="00BA7E9A">
        <w:rPr>
          <w:noProof/>
        </w:rPr>
        <w:tab/>
        <w:t>4836</w:t>
      </w:r>
    </w:p>
    <w:p w14:paraId="05F7D4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4836</w:t>
      </w:r>
    </w:p>
    <w:p w14:paraId="0FA6DF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A.14.2.1.6.2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4836</w:t>
      </w:r>
    </w:p>
    <w:p w14:paraId="0FEAFA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4840</w:t>
      </w:r>
    </w:p>
    <w:p w14:paraId="4494282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</w:t>
      </w:r>
      <w:r w:rsidRPr="00BA7E9A">
        <w:rPr>
          <w:noProof/>
        </w:rPr>
        <w:tab/>
        <w:t>4840</w:t>
      </w:r>
    </w:p>
    <w:p w14:paraId="02D5F03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RRC Re-establishment for SAN</w:t>
      </w:r>
      <w:r w:rsidRPr="00BA7E9A">
        <w:rPr>
          <w:noProof/>
        </w:rPr>
        <w:tab/>
        <w:t>4840</w:t>
      </w:r>
    </w:p>
    <w:p w14:paraId="646D3D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A.14.2.2.1.1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FR1</w:t>
      </w:r>
      <w:r w:rsidRPr="00BA7E9A">
        <w:rPr>
          <w:noProof/>
        </w:rPr>
        <w:tab/>
        <w:t>4840</w:t>
      </w:r>
    </w:p>
    <w:p w14:paraId="4DEDA60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A.14.2.2.1.2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RRC Re-establishment in FR1</w:t>
      </w:r>
      <w:r w:rsidRPr="00BA7E9A">
        <w:rPr>
          <w:noProof/>
        </w:rPr>
        <w:tab/>
        <w:t>4843</w:t>
      </w:r>
    </w:p>
    <w:p w14:paraId="3107783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Random Access</w:t>
      </w:r>
      <w:r w:rsidRPr="00BA7E9A">
        <w:rPr>
          <w:noProof/>
        </w:rPr>
        <w:tab/>
        <w:t>4846</w:t>
      </w:r>
    </w:p>
    <w:p w14:paraId="069AD0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A.14.2.2.2.1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contention based random access test in FR1 for NR standalone</w:t>
      </w:r>
      <w:r w:rsidRPr="00BA7E9A">
        <w:rPr>
          <w:noProof/>
        </w:rPr>
        <w:tab/>
        <w:t>4846</w:t>
      </w:r>
    </w:p>
    <w:p w14:paraId="7C335ED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14.2.2.2.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4846</w:t>
      </w:r>
    </w:p>
    <w:p w14:paraId="59CB590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14.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4849</w:t>
      </w:r>
    </w:p>
    <w:p w14:paraId="6922DD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14.2.2.2.2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4-step RA type n</w:t>
      </w:r>
      <w:r w:rsidRPr="00BA7E9A">
        <w:rPr>
          <w:noProof/>
          <w:lang w:eastAsia="zh-CN"/>
        </w:rPr>
        <w:t>on-c</w:t>
      </w:r>
      <w:r w:rsidRPr="00BA7E9A">
        <w:rPr>
          <w:noProof/>
        </w:rPr>
        <w:t>ontention based random access test in FR1 for NR standalone</w:t>
      </w:r>
      <w:r w:rsidRPr="00BA7E9A">
        <w:rPr>
          <w:noProof/>
        </w:rPr>
        <w:tab/>
        <w:t>4850</w:t>
      </w:r>
    </w:p>
    <w:p w14:paraId="79A0D1ED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14.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4850</w:t>
      </w:r>
    </w:p>
    <w:p w14:paraId="29A27B7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14.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2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4854</w:t>
      </w:r>
    </w:p>
    <w:p w14:paraId="5968572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Release with Redirection</w:t>
      </w:r>
      <w:r w:rsidRPr="00BA7E9A">
        <w:rPr>
          <w:noProof/>
        </w:rPr>
        <w:tab/>
        <w:t>4855</w:t>
      </w:r>
    </w:p>
    <w:p w14:paraId="12E37C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A.14.2.2.3.1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Redirection from NR in FR1 to NR in FR1</w:t>
      </w:r>
      <w:r w:rsidRPr="00BA7E9A">
        <w:rPr>
          <w:noProof/>
        </w:rPr>
        <w:tab/>
        <w:t>4855</w:t>
      </w:r>
    </w:p>
    <w:p w14:paraId="3C259F9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A.14.2.2.3.1.1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4855</w:t>
      </w:r>
    </w:p>
    <w:p w14:paraId="0A6783F3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A.14.2.2.3.1.2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4855</w:t>
      </w:r>
    </w:p>
    <w:p w14:paraId="403DC7E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A.14.2.2.3.1.3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4858</w:t>
      </w:r>
    </w:p>
    <w:p w14:paraId="1D2C00A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Timing for Satellite Access</w:t>
      </w:r>
      <w:r w:rsidRPr="00BA7E9A">
        <w:rPr>
          <w:noProof/>
        </w:rPr>
        <w:tab/>
        <w:t>4858</w:t>
      </w:r>
    </w:p>
    <w:p w14:paraId="3C22D96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UE transmit timing for Satellite Access</w:t>
      </w:r>
      <w:r w:rsidRPr="00BA7E9A">
        <w:rPr>
          <w:noProof/>
        </w:rPr>
        <w:tab/>
        <w:t>4858</w:t>
      </w:r>
    </w:p>
    <w:p w14:paraId="1FFBBF4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ko-KR"/>
        </w:rPr>
        <w:t>A.14.3.1.1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ko-KR"/>
        </w:rPr>
        <w:t>NR UE Transmit Timing Test for FR1</w:t>
      </w:r>
      <w:r w:rsidRPr="00BA7E9A">
        <w:rPr>
          <w:noProof/>
        </w:rPr>
        <w:tab/>
        <w:t>4858</w:t>
      </w:r>
    </w:p>
    <w:p w14:paraId="17E5E5B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A.14.3.1.1.1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Purpose and environment</w:t>
      </w:r>
      <w:r w:rsidRPr="00BA7E9A">
        <w:rPr>
          <w:noProof/>
        </w:rPr>
        <w:tab/>
        <w:t>4858</w:t>
      </w:r>
    </w:p>
    <w:p w14:paraId="69AAEF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ko-KR"/>
        </w:rPr>
        <w:t>A.14.3.1.1.2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ko-KR"/>
        </w:rPr>
        <w:t>Test requirements</w:t>
      </w:r>
      <w:r w:rsidRPr="00BA7E9A">
        <w:rPr>
          <w:noProof/>
        </w:rPr>
        <w:tab/>
        <w:t>4860</w:t>
      </w:r>
    </w:p>
    <w:p w14:paraId="5DBBA6A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 for satellite access</w:t>
      </w:r>
      <w:r w:rsidRPr="00BA7E9A">
        <w:rPr>
          <w:noProof/>
        </w:rPr>
        <w:tab/>
        <w:t>4861</w:t>
      </w:r>
    </w:p>
    <w:p w14:paraId="02F47C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FR1 timing advance adjustment accuracy</w:t>
      </w:r>
      <w:r w:rsidRPr="00BA7E9A">
        <w:rPr>
          <w:noProof/>
        </w:rPr>
        <w:tab/>
        <w:t>4861</w:t>
      </w:r>
    </w:p>
    <w:p w14:paraId="785B160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4861</w:t>
      </w:r>
    </w:p>
    <w:p w14:paraId="5969A8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A.14.3.2.1.2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4861</w:t>
      </w:r>
    </w:p>
    <w:p w14:paraId="4576B9A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A.14.3.2.1.3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4864</w:t>
      </w:r>
    </w:p>
    <w:p w14:paraId="76BCDFA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Signalling characteristics</w:t>
      </w:r>
      <w:r w:rsidRPr="00BA7E9A">
        <w:rPr>
          <w:noProof/>
        </w:rPr>
        <w:tab/>
        <w:t>4864</w:t>
      </w:r>
    </w:p>
    <w:p w14:paraId="46DC2AE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</w:t>
      </w:r>
      <w:r w:rsidRPr="00BA7E9A">
        <w:rPr>
          <w:noProof/>
        </w:rPr>
        <w:tab/>
        <w:t>4864</w:t>
      </w:r>
    </w:p>
    <w:p w14:paraId="076602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SAN PCell configured with SSB-based RLM RS in non-DRX mode</w:t>
      </w:r>
      <w:r w:rsidRPr="00BA7E9A">
        <w:rPr>
          <w:noProof/>
        </w:rPr>
        <w:tab/>
        <w:t>4864</w:t>
      </w:r>
    </w:p>
    <w:p w14:paraId="6F7FD53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4864</w:t>
      </w:r>
    </w:p>
    <w:p w14:paraId="1623B36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4869</w:t>
      </w:r>
    </w:p>
    <w:p w14:paraId="72A6BCE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SAN PCell configured with SSB-based RLM RS in non-DRX mode</w:t>
      </w:r>
      <w:r w:rsidRPr="00BA7E9A">
        <w:rPr>
          <w:noProof/>
        </w:rPr>
        <w:tab/>
        <w:t>4869</w:t>
      </w:r>
    </w:p>
    <w:p w14:paraId="01A9CA2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4869</w:t>
      </w:r>
    </w:p>
    <w:p w14:paraId="69BC10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4875</w:t>
      </w:r>
    </w:p>
    <w:p w14:paraId="6EC4A2E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SAN PCell configured with SSB-based RLM RS in DRX mode</w:t>
      </w:r>
      <w:r w:rsidRPr="00BA7E9A">
        <w:rPr>
          <w:noProof/>
        </w:rPr>
        <w:tab/>
        <w:t>4875</w:t>
      </w:r>
    </w:p>
    <w:p w14:paraId="08AA4B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4875</w:t>
      </w:r>
    </w:p>
    <w:p w14:paraId="080F7C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4879</w:t>
      </w:r>
    </w:p>
    <w:p w14:paraId="5533E7A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SAN PCell configured with SSB-based RLM RS in DRX mode</w:t>
      </w:r>
      <w:r w:rsidRPr="00BA7E9A">
        <w:rPr>
          <w:noProof/>
        </w:rPr>
        <w:tab/>
        <w:t>4879</w:t>
      </w:r>
    </w:p>
    <w:p w14:paraId="434B56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4879</w:t>
      </w:r>
    </w:p>
    <w:p w14:paraId="3C33DC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4884</w:t>
      </w:r>
    </w:p>
    <w:p w14:paraId="2CA489A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SAN PCell configured with CSI-RS-based RLM in non-DRX mode</w:t>
      </w:r>
      <w:r w:rsidRPr="00BA7E9A">
        <w:rPr>
          <w:noProof/>
        </w:rPr>
        <w:tab/>
        <w:t>4884</w:t>
      </w:r>
    </w:p>
    <w:p w14:paraId="3F425C4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A.14.4.1.5.1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4884</w:t>
      </w:r>
    </w:p>
    <w:p w14:paraId="6FDA227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A.14.4.1.5.2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4889</w:t>
      </w:r>
    </w:p>
    <w:p w14:paraId="1E6955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SAN PCell configured with CSI-RS-based RLM in non-DRX mode</w:t>
      </w:r>
      <w:r w:rsidRPr="00BA7E9A">
        <w:rPr>
          <w:noProof/>
        </w:rPr>
        <w:tab/>
        <w:t>4889</w:t>
      </w:r>
    </w:p>
    <w:p w14:paraId="49F925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A.14.4.1.6.1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4889</w:t>
      </w:r>
    </w:p>
    <w:p w14:paraId="7627A0C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A.14.4.1.6.2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4894</w:t>
      </w:r>
    </w:p>
    <w:p w14:paraId="6951172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SAN PCell configured with CSI-RS-based RLM in DRX mode</w:t>
      </w:r>
      <w:r w:rsidRPr="00BA7E9A">
        <w:rPr>
          <w:noProof/>
        </w:rPr>
        <w:tab/>
        <w:t>4894</w:t>
      </w:r>
    </w:p>
    <w:p w14:paraId="66F28AB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A.14.4.1.7.1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4894</w:t>
      </w:r>
    </w:p>
    <w:p w14:paraId="01C13E6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A.14.4.1.7.2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4899</w:t>
      </w:r>
    </w:p>
    <w:p w14:paraId="6D8351F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SAN PCell configured with CSI-RS-based RLM in DRX mode</w:t>
      </w:r>
      <w:r w:rsidRPr="00BA7E9A">
        <w:rPr>
          <w:noProof/>
        </w:rPr>
        <w:tab/>
        <w:t>4899</w:t>
      </w:r>
    </w:p>
    <w:p w14:paraId="61ECC0E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A.14.4.1.8.1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4899</w:t>
      </w:r>
    </w:p>
    <w:p w14:paraId="52B07F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A.14.4.1.8.2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4904</w:t>
      </w:r>
    </w:p>
    <w:p w14:paraId="581B5D0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procedures for satellite access</w:t>
      </w:r>
      <w:r w:rsidRPr="00BA7E9A">
        <w:rPr>
          <w:noProof/>
        </w:rPr>
        <w:tab/>
        <w:t>4904</w:t>
      </w:r>
    </w:p>
    <w:p w14:paraId="2CCCD6F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 w:rsidRPr="00BA7E9A">
        <w:rPr>
          <w:noProof/>
        </w:rPr>
        <w:tab/>
        <w:t>4904</w:t>
      </w:r>
    </w:p>
    <w:p w14:paraId="495ECFF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4904</w:t>
      </w:r>
    </w:p>
    <w:p w14:paraId="555E011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4910</w:t>
      </w:r>
    </w:p>
    <w:p w14:paraId="125CA39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Beam Failure Detection and Link Recovery Test for FR1 PCell for satellite access configured with SSB-based BFD and LR in DRX mode</w:t>
      </w:r>
      <w:r w:rsidRPr="00BA7E9A">
        <w:rPr>
          <w:noProof/>
        </w:rPr>
        <w:tab/>
        <w:t>4910</w:t>
      </w:r>
    </w:p>
    <w:p w14:paraId="06FC1E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4910</w:t>
      </w:r>
    </w:p>
    <w:p w14:paraId="112C49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4915</w:t>
      </w:r>
    </w:p>
    <w:p w14:paraId="6B061A5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 w:rsidRPr="00BA7E9A">
        <w:rPr>
          <w:noProof/>
        </w:rPr>
        <w:tab/>
        <w:t>4915</w:t>
      </w:r>
    </w:p>
    <w:p w14:paraId="642E75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4915</w:t>
      </w:r>
    </w:p>
    <w:p w14:paraId="656BB6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4921</w:t>
      </w:r>
    </w:p>
    <w:p w14:paraId="703DE2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Beam Failure Detection and Link Recovery Test for FR1 PCell for satellite access configured with CSI-RS-based BFD and LR in DRX mode</w:t>
      </w:r>
      <w:r w:rsidRPr="00BA7E9A">
        <w:rPr>
          <w:noProof/>
        </w:rPr>
        <w:tab/>
        <w:t>4921</w:t>
      </w:r>
    </w:p>
    <w:p w14:paraId="1128D3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4921</w:t>
      </w:r>
    </w:p>
    <w:p w14:paraId="663E0A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4926</w:t>
      </w:r>
    </w:p>
    <w:p w14:paraId="75169A4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 xml:space="preserve">Beam Failure Detection and Link Recovery Test for FR1 SCell for satellite access configured with </w:t>
      </w:r>
      <w:r w:rsidRPr="00BA7E9A">
        <w:rPr>
          <w:noProof/>
        </w:rPr>
        <w:t xml:space="preserve">CSI-RS-based BFD and SSB-based LR </w:t>
      </w:r>
      <w:r w:rsidRPr="00BA7E9A">
        <w:rPr>
          <w:rFonts w:eastAsia="MS Mincho"/>
          <w:noProof/>
        </w:rPr>
        <w:t>in non-DRX mode</w:t>
      </w:r>
      <w:r w:rsidRPr="00BA7E9A">
        <w:rPr>
          <w:noProof/>
        </w:rPr>
        <w:tab/>
        <w:t>4926</w:t>
      </w:r>
    </w:p>
    <w:p w14:paraId="7F2A7C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4926</w:t>
      </w:r>
    </w:p>
    <w:p w14:paraId="1C019B1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4931</w:t>
      </w:r>
    </w:p>
    <w:p w14:paraId="04A6744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 xml:space="preserve">Beam Failure Detection and Link Recovery Test for FR1 SCell for satellite access configured with </w:t>
      </w:r>
      <w:r w:rsidRPr="00BA7E9A">
        <w:rPr>
          <w:noProof/>
        </w:rPr>
        <w:t xml:space="preserve">CSI-RS-based BFD and SSB-based LR </w:t>
      </w:r>
      <w:r w:rsidRPr="00BA7E9A">
        <w:rPr>
          <w:rFonts w:eastAsia="MS Mincho"/>
          <w:noProof/>
        </w:rPr>
        <w:t>in DRX mode</w:t>
      </w:r>
      <w:r w:rsidRPr="00BA7E9A">
        <w:rPr>
          <w:noProof/>
        </w:rPr>
        <w:tab/>
        <w:t>4931</w:t>
      </w:r>
    </w:p>
    <w:p w14:paraId="00C79BD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4931</w:t>
      </w:r>
    </w:p>
    <w:p w14:paraId="04B33F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4936</w:t>
      </w:r>
    </w:p>
    <w:p w14:paraId="6B97357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 for satellite access</w:t>
      </w:r>
      <w:r w:rsidRPr="00BA7E9A">
        <w:rPr>
          <w:noProof/>
        </w:rPr>
        <w:tab/>
        <w:t>4936</w:t>
      </w:r>
    </w:p>
    <w:p w14:paraId="22EBDFA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DCI-based and Timer-based Active BWP Switch</w:t>
      </w:r>
      <w:r w:rsidRPr="00BA7E9A">
        <w:rPr>
          <w:noProof/>
        </w:rPr>
        <w:tab/>
        <w:t>4936</w:t>
      </w:r>
    </w:p>
    <w:p w14:paraId="4DEFB8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Arial"/>
          <w:noProof/>
        </w:rPr>
        <w:t xml:space="preserve">NR FR1 DL active BWP switch </w:t>
      </w:r>
      <w:r w:rsidRPr="00BA7E9A">
        <w:rPr>
          <w:noProof/>
          <w:lang w:eastAsia="zh-CN"/>
        </w:rPr>
        <w:t>with</w:t>
      </w:r>
      <w:r w:rsidRPr="00BA7E9A">
        <w:rPr>
          <w:noProof/>
        </w:rPr>
        <w:t xml:space="preserve"> non-DRX in </w:t>
      </w:r>
      <w:r w:rsidRPr="00BA7E9A">
        <w:rPr>
          <w:noProof/>
          <w:lang w:eastAsia="zh-CN"/>
        </w:rPr>
        <w:t>SA</w:t>
      </w:r>
      <w:r w:rsidRPr="00BA7E9A">
        <w:rPr>
          <w:noProof/>
        </w:rPr>
        <w:tab/>
        <w:t>4936</w:t>
      </w:r>
    </w:p>
    <w:p w14:paraId="00914D9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4936</w:t>
      </w:r>
    </w:p>
    <w:p w14:paraId="615B624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4941</w:t>
      </w:r>
    </w:p>
    <w:p w14:paraId="09D5A99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RRC-based Active BWP Switch</w:t>
      </w:r>
      <w:r w:rsidRPr="00BA7E9A">
        <w:rPr>
          <w:noProof/>
        </w:rPr>
        <w:tab/>
        <w:t>4941</w:t>
      </w:r>
    </w:p>
    <w:p w14:paraId="64D6DC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 DL active BWP switch of Cell with non-DRX in SA</w:t>
      </w:r>
      <w:r w:rsidRPr="00BA7E9A">
        <w:rPr>
          <w:noProof/>
        </w:rPr>
        <w:tab/>
        <w:t>4941</w:t>
      </w:r>
    </w:p>
    <w:p w14:paraId="21E7DFE6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4941</w:t>
      </w:r>
    </w:p>
    <w:p w14:paraId="5785512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A.14.4.3.2.1.2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4945</w:t>
      </w:r>
    </w:p>
    <w:p w14:paraId="3087DDE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 for satellite access</w:t>
      </w:r>
      <w:r w:rsidRPr="00BA7E9A">
        <w:rPr>
          <w:noProof/>
        </w:rPr>
        <w:tab/>
        <w:t>4945</w:t>
      </w:r>
    </w:p>
    <w:p w14:paraId="675997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 on PCell in FR1 in non-DRX</w:t>
      </w:r>
      <w:r w:rsidRPr="00BA7E9A">
        <w:rPr>
          <w:noProof/>
        </w:rPr>
        <w:tab/>
        <w:t>4945</w:t>
      </w:r>
    </w:p>
    <w:p w14:paraId="732450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4945</w:t>
      </w:r>
    </w:p>
    <w:p w14:paraId="533EAB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4949</w:t>
      </w:r>
    </w:p>
    <w:p w14:paraId="263E058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</w:t>
      </w:r>
      <w:r w:rsidRPr="00BA7E9A">
        <w:rPr>
          <w:noProof/>
          <w:lang w:val="en-US" w:eastAsia="zh-CN"/>
        </w:rPr>
        <w:t>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Pathloss reference signal switching delay</w:t>
      </w:r>
      <w:r w:rsidRPr="00BA7E9A">
        <w:rPr>
          <w:noProof/>
        </w:rPr>
        <w:tab/>
        <w:t>4949</w:t>
      </w:r>
    </w:p>
    <w:p w14:paraId="34670F7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</w:t>
      </w:r>
      <w:r w:rsidRPr="00BA7E9A">
        <w:rPr>
          <w:noProof/>
          <w:lang w:val="en-US" w:eastAsia="zh-CN"/>
        </w:rPr>
        <w:t>5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pathloss reference signal switch delay</w:t>
      </w:r>
      <w:r w:rsidRPr="00BA7E9A">
        <w:rPr>
          <w:noProof/>
        </w:rPr>
        <w:tab/>
        <w:t>4949</w:t>
      </w:r>
    </w:p>
    <w:p w14:paraId="70C938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</w:t>
      </w:r>
      <w:r w:rsidRPr="00BA7E9A">
        <w:rPr>
          <w:noProof/>
          <w:lang w:val="en-US" w:eastAsia="zh-CN"/>
        </w:rPr>
        <w:t>5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4949</w:t>
      </w:r>
    </w:p>
    <w:p w14:paraId="729C76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A.14.4.</w:t>
      </w:r>
      <w:r w:rsidRPr="00BA7E9A">
        <w:rPr>
          <w:noProof/>
          <w:lang w:val="en-US" w:eastAsia="zh-CN"/>
        </w:rPr>
        <w:t>5</w:t>
      </w:r>
      <w:r w:rsidRPr="00BA7E9A">
        <w:rPr>
          <w:noProof/>
        </w:rPr>
        <w:t>.1.</w:t>
      </w:r>
      <w:r w:rsidRPr="00BA7E9A">
        <w:rPr>
          <w:noProof/>
          <w:lang w:val="en-US"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4951</w:t>
      </w:r>
    </w:p>
    <w:p w14:paraId="7780298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4952</w:t>
      </w:r>
    </w:p>
    <w:p w14:paraId="0AC6D41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4952</w:t>
      </w:r>
    </w:p>
    <w:p w14:paraId="08C2AC4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without gap under non-DRX</w:t>
      </w:r>
      <w:r w:rsidRPr="00BA7E9A">
        <w:rPr>
          <w:noProof/>
        </w:rPr>
        <w:tab/>
        <w:t>4952</w:t>
      </w:r>
    </w:p>
    <w:p w14:paraId="2F56FAC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4952</w:t>
      </w:r>
    </w:p>
    <w:p w14:paraId="36E065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4952</w:t>
      </w:r>
    </w:p>
    <w:p w14:paraId="599D60E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4954</w:t>
      </w:r>
    </w:p>
    <w:p w14:paraId="059C2A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without gap under DRX</w:t>
      </w:r>
      <w:r w:rsidRPr="00BA7E9A">
        <w:rPr>
          <w:noProof/>
        </w:rPr>
        <w:tab/>
        <w:t>4955</w:t>
      </w:r>
    </w:p>
    <w:p w14:paraId="530A14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4955</w:t>
      </w:r>
    </w:p>
    <w:p w14:paraId="44AE2B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4955</w:t>
      </w:r>
    </w:p>
    <w:p w14:paraId="68BB3B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4957</w:t>
      </w:r>
    </w:p>
    <w:p w14:paraId="71F0563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without gap under non-DRX with SSB index reading</w:t>
      </w:r>
      <w:r w:rsidRPr="00BA7E9A">
        <w:rPr>
          <w:noProof/>
        </w:rPr>
        <w:tab/>
        <w:t>4958</w:t>
      </w:r>
    </w:p>
    <w:p w14:paraId="2C288C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4958</w:t>
      </w:r>
    </w:p>
    <w:p w14:paraId="2AB1EC0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4958</w:t>
      </w:r>
    </w:p>
    <w:p w14:paraId="06B9BE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4960</w:t>
      </w:r>
    </w:p>
    <w:p w14:paraId="1EC0118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SA event triggered reporting tests with single measurement gap under non-DRX </w:t>
      </w:r>
      <w:r w:rsidRPr="00BA7E9A">
        <w:rPr>
          <w:noProof/>
        </w:rPr>
        <w:t>for satellite access</w:t>
      </w:r>
      <w:r w:rsidRPr="00BA7E9A">
        <w:rPr>
          <w:noProof/>
        </w:rPr>
        <w:tab/>
        <w:t>4961</w:t>
      </w:r>
    </w:p>
    <w:p w14:paraId="496CD5C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4961</w:t>
      </w:r>
    </w:p>
    <w:p w14:paraId="6F5167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4961</w:t>
      </w:r>
    </w:p>
    <w:p w14:paraId="20F841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4963</w:t>
      </w:r>
    </w:p>
    <w:p w14:paraId="6EE6009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SA event triggered reporting tests with FNO concurrent gaps under DRX </w:t>
      </w:r>
      <w:r w:rsidRPr="00BA7E9A">
        <w:rPr>
          <w:noProof/>
        </w:rPr>
        <w:t>for satellite access</w:t>
      </w:r>
      <w:r w:rsidRPr="00BA7E9A">
        <w:rPr>
          <w:noProof/>
        </w:rPr>
        <w:tab/>
        <w:t>4964</w:t>
      </w:r>
    </w:p>
    <w:p w14:paraId="08B0CC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A.14.5.1.5.1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4964</w:t>
      </w:r>
    </w:p>
    <w:p w14:paraId="01A19D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4964</w:t>
      </w:r>
    </w:p>
    <w:p w14:paraId="3017589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A.15.5.1.5.3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4966</w:t>
      </w:r>
    </w:p>
    <w:p w14:paraId="0AAE1D6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SA event triggered reporting tests with PPO concurrent gaps under non-DRX with SSB index reading </w:t>
      </w:r>
      <w:r w:rsidRPr="00BA7E9A">
        <w:rPr>
          <w:noProof/>
        </w:rPr>
        <w:t>for satellite access</w:t>
      </w:r>
      <w:r w:rsidRPr="00BA7E9A">
        <w:rPr>
          <w:noProof/>
        </w:rPr>
        <w:tab/>
        <w:t>4967</w:t>
      </w:r>
    </w:p>
    <w:p w14:paraId="54ABC7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4967</w:t>
      </w:r>
    </w:p>
    <w:p w14:paraId="5CFE89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4967</w:t>
      </w:r>
    </w:p>
    <w:p w14:paraId="2BE2809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4969</w:t>
      </w:r>
    </w:p>
    <w:p w14:paraId="2B6BB52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4970</w:t>
      </w:r>
    </w:p>
    <w:p w14:paraId="5E11C85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without SSB time index detection when DRX is not used</w:t>
      </w:r>
      <w:r w:rsidRPr="00BA7E9A">
        <w:rPr>
          <w:noProof/>
          <w:lang w:eastAsia="zh-TW"/>
        </w:rPr>
        <w:t xml:space="preserve"> with single gap </w:t>
      </w:r>
      <w:r w:rsidRPr="00BA7E9A">
        <w:rPr>
          <w:noProof/>
          <w:lang w:eastAsia="zh-CN"/>
        </w:rPr>
        <w:t>for satellite access</w:t>
      </w:r>
      <w:r w:rsidRPr="00BA7E9A">
        <w:rPr>
          <w:noProof/>
        </w:rPr>
        <w:tab/>
        <w:t>4970</w:t>
      </w:r>
    </w:p>
    <w:p w14:paraId="6B3FF2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4970</w:t>
      </w:r>
    </w:p>
    <w:p w14:paraId="0F3774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4974</w:t>
      </w:r>
    </w:p>
    <w:p w14:paraId="5D8CE19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without SSB time index detection when DRX is used</w:t>
      </w:r>
      <w:r w:rsidRPr="00BA7E9A">
        <w:rPr>
          <w:noProof/>
          <w:lang w:eastAsia="zh-TW"/>
        </w:rPr>
        <w:t xml:space="preserve"> with single gap for satellite access</w:t>
      </w:r>
      <w:r w:rsidRPr="00BA7E9A">
        <w:rPr>
          <w:noProof/>
        </w:rPr>
        <w:tab/>
        <w:t>4974</w:t>
      </w:r>
    </w:p>
    <w:p w14:paraId="00B73A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4974</w:t>
      </w:r>
    </w:p>
    <w:p w14:paraId="1050944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4978</w:t>
      </w:r>
    </w:p>
    <w:p w14:paraId="7E55D35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 SSB time index detection when DRX is not used</w:t>
      </w:r>
      <w:r w:rsidRPr="00BA7E9A">
        <w:rPr>
          <w:noProof/>
          <w:lang w:eastAsia="zh-TW"/>
        </w:rPr>
        <w:t xml:space="preserve"> with single gap for satellite access</w:t>
      </w:r>
      <w:r w:rsidRPr="00BA7E9A">
        <w:rPr>
          <w:noProof/>
        </w:rPr>
        <w:tab/>
        <w:t>4978</w:t>
      </w:r>
    </w:p>
    <w:p w14:paraId="3D9AA5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4978</w:t>
      </w:r>
    </w:p>
    <w:p w14:paraId="70CB70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4982</w:t>
      </w:r>
    </w:p>
    <w:p w14:paraId="47AE3C2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without SSB time index detection when DRX is not used</w:t>
      </w:r>
      <w:r w:rsidRPr="00BA7E9A">
        <w:rPr>
          <w:noProof/>
          <w:lang w:eastAsia="zh-TW"/>
        </w:rPr>
        <w:t xml:space="preserve"> with two gaps in fully non-overlapped </w:t>
      </w:r>
      <w:r w:rsidRPr="00BA7E9A">
        <w:rPr>
          <w:noProof/>
          <w:lang w:eastAsia="zh-CN"/>
        </w:rPr>
        <w:t>for satellite access</w:t>
      </w:r>
      <w:r w:rsidRPr="00BA7E9A">
        <w:rPr>
          <w:noProof/>
        </w:rPr>
        <w:tab/>
        <w:t>4982</w:t>
      </w:r>
    </w:p>
    <w:p w14:paraId="024714C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4982</w:t>
      </w:r>
    </w:p>
    <w:p w14:paraId="7BF4603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4986</w:t>
      </w:r>
    </w:p>
    <w:p w14:paraId="691B327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4986</w:t>
      </w:r>
    </w:p>
    <w:p w14:paraId="536BB0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4986</w:t>
      </w:r>
    </w:p>
    <w:p w14:paraId="65631F0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4986</w:t>
      </w:r>
    </w:p>
    <w:p w14:paraId="26AAE90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without SSB time index detection when DRX is not used</w:t>
      </w:r>
      <w:r w:rsidRPr="00BA7E9A">
        <w:rPr>
          <w:noProof/>
          <w:lang w:eastAsia="zh-TW"/>
        </w:rPr>
        <w:t xml:space="preserve"> with two gaps in partially partial overalpping </w:t>
      </w:r>
      <w:r w:rsidRPr="00BA7E9A">
        <w:rPr>
          <w:noProof/>
          <w:lang w:eastAsia="zh-CN"/>
        </w:rPr>
        <w:t>for satellite access</w:t>
      </w:r>
      <w:r w:rsidRPr="00BA7E9A">
        <w:rPr>
          <w:noProof/>
        </w:rPr>
        <w:tab/>
        <w:t>4986</w:t>
      </w:r>
    </w:p>
    <w:p w14:paraId="05BB5B7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4986</w:t>
      </w:r>
    </w:p>
    <w:p w14:paraId="7FB079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4990</w:t>
      </w:r>
    </w:p>
    <w:p w14:paraId="3024013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Event triggered reporting test without gap under non-DRX</w:t>
      </w:r>
      <w:r w:rsidRPr="00BA7E9A">
        <w:rPr>
          <w:noProof/>
        </w:rPr>
        <w:tab/>
        <w:t>4990</w:t>
      </w:r>
    </w:p>
    <w:p w14:paraId="704E87B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A.14.5.2.7.1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4990</w:t>
      </w:r>
    </w:p>
    <w:p w14:paraId="0FBA87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A.14.5.2.7.2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4990</w:t>
      </w:r>
    </w:p>
    <w:p w14:paraId="01DF91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A.14.5.2.7.3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4992</w:t>
      </w:r>
    </w:p>
    <w:p w14:paraId="78EB11E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Event triggered reporting tests without gap under DRX</w:t>
      </w:r>
      <w:r w:rsidRPr="00BA7E9A">
        <w:rPr>
          <w:noProof/>
        </w:rPr>
        <w:tab/>
        <w:t>4993</w:t>
      </w:r>
    </w:p>
    <w:p w14:paraId="6D1A2C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4993</w:t>
      </w:r>
    </w:p>
    <w:p w14:paraId="20271E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4993</w:t>
      </w:r>
    </w:p>
    <w:p w14:paraId="17D74F2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A.14.5.2.8.3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4995</w:t>
      </w:r>
    </w:p>
    <w:p w14:paraId="3A04BA0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L1-RSRP measurement for beam reporting </w:t>
      </w:r>
      <w:r w:rsidRPr="00BA7E9A">
        <w:rPr>
          <w:rFonts w:eastAsia="MS Mincho" w:cs="Arial"/>
          <w:noProof/>
        </w:rPr>
        <w:t>for satellite access</w:t>
      </w:r>
      <w:r w:rsidRPr="00BA7E9A">
        <w:rPr>
          <w:noProof/>
        </w:rPr>
        <w:tab/>
        <w:t>4996</w:t>
      </w:r>
    </w:p>
    <w:p w14:paraId="62625C9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SSB based L1-RSRP measurement </w:t>
      </w:r>
      <w:r w:rsidRPr="00BA7E9A">
        <w:rPr>
          <w:rFonts w:eastAsia="MS Mincho" w:cs="Arial"/>
          <w:noProof/>
        </w:rPr>
        <w:t>for satellite access</w:t>
      </w:r>
      <w:r w:rsidRPr="00BA7E9A">
        <w:rPr>
          <w:noProof/>
          <w:snapToGrid w:val="0"/>
        </w:rPr>
        <w:t xml:space="preserve"> when DRX is not used</w:t>
      </w:r>
      <w:r w:rsidRPr="00BA7E9A">
        <w:rPr>
          <w:noProof/>
        </w:rPr>
        <w:tab/>
        <w:t>4996</w:t>
      </w:r>
    </w:p>
    <w:p w14:paraId="7287CF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4996</w:t>
      </w:r>
    </w:p>
    <w:p w14:paraId="5F2A5A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4996</w:t>
      </w:r>
    </w:p>
    <w:p w14:paraId="76E96F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4999</w:t>
      </w:r>
    </w:p>
    <w:p w14:paraId="745C728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SSB based L1-RSRP measurement </w:t>
      </w:r>
      <w:r w:rsidRPr="00BA7E9A">
        <w:rPr>
          <w:rFonts w:eastAsia="MS Mincho" w:cs="Arial"/>
          <w:noProof/>
        </w:rPr>
        <w:t>for satellite access</w:t>
      </w:r>
      <w:r w:rsidRPr="00BA7E9A">
        <w:rPr>
          <w:noProof/>
          <w:snapToGrid w:val="0"/>
        </w:rPr>
        <w:t xml:space="preserve"> when DRX is used</w:t>
      </w:r>
      <w:r w:rsidRPr="00BA7E9A">
        <w:rPr>
          <w:noProof/>
        </w:rPr>
        <w:tab/>
        <w:t>4999</w:t>
      </w:r>
    </w:p>
    <w:p w14:paraId="19A2DE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4999</w:t>
      </w:r>
    </w:p>
    <w:p w14:paraId="1849D0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4999</w:t>
      </w:r>
    </w:p>
    <w:p w14:paraId="62C95A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5003</w:t>
      </w:r>
    </w:p>
    <w:p w14:paraId="6197B37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CSI-RS based L1-RSRP measurement </w:t>
      </w:r>
      <w:r w:rsidRPr="00BA7E9A">
        <w:rPr>
          <w:rFonts w:eastAsia="MS Mincho" w:cs="Arial"/>
          <w:noProof/>
        </w:rPr>
        <w:t>for satellite access</w:t>
      </w:r>
      <w:r w:rsidRPr="00BA7E9A">
        <w:rPr>
          <w:noProof/>
          <w:snapToGrid w:val="0"/>
        </w:rPr>
        <w:t xml:space="preserve"> when DRX is not used</w:t>
      </w:r>
      <w:r w:rsidRPr="00BA7E9A">
        <w:rPr>
          <w:noProof/>
        </w:rPr>
        <w:tab/>
        <w:t>5003</w:t>
      </w:r>
    </w:p>
    <w:p w14:paraId="13CBFB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5003</w:t>
      </w:r>
    </w:p>
    <w:p w14:paraId="1384C3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5003</w:t>
      </w:r>
    </w:p>
    <w:p w14:paraId="675A14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5007</w:t>
      </w:r>
    </w:p>
    <w:p w14:paraId="05E1B1A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A.14.5.3.4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 xml:space="preserve">CSI-RS based L1-RSRP measurement </w:t>
      </w:r>
      <w:r w:rsidRPr="00BA7E9A">
        <w:rPr>
          <w:rFonts w:eastAsia="MS Mincho" w:cs="Arial"/>
          <w:noProof/>
        </w:rPr>
        <w:t>for satellite access</w:t>
      </w:r>
      <w:r w:rsidRPr="00BA7E9A">
        <w:rPr>
          <w:noProof/>
          <w:snapToGrid w:val="0"/>
        </w:rPr>
        <w:t xml:space="preserve"> when DRX is used</w:t>
      </w:r>
      <w:r w:rsidRPr="00BA7E9A">
        <w:rPr>
          <w:noProof/>
        </w:rPr>
        <w:tab/>
        <w:t>5007</w:t>
      </w:r>
    </w:p>
    <w:p w14:paraId="3E69EA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5007</w:t>
      </w:r>
    </w:p>
    <w:p w14:paraId="005DBF5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5008</w:t>
      </w:r>
    </w:p>
    <w:p w14:paraId="2782AF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A.14.5.3.4.3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5011</w:t>
      </w:r>
    </w:p>
    <w:p w14:paraId="5BA1BF2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 requirements</w:t>
      </w:r>
      <w:r w:rsidRPr="00BA7E9A">
        <w:rPr>
          <w:noProof/>
        </w:rPr>
        <w:tab/>
        <w:t>5011</w:t>
      </w:r>
    </w:p>
    <w:p w14:paraId="672E10EE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 SS-RSRP for SAN</w:t>
      </w:r>
      <w:r w:rsidRPr="00BA7E9A">
        <w:rPr>
          <w:noProof/>
        </w:rPr>
        <w:tab/>
        <w:t>5011</w:t>
      </w:r>
    </w:p>
    <w:p w14:paraId="6D4C604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intra-frequency case measurement accuracy with FR1 serving cell and FR1 target cell</w:t>
      </w:r>
      <w:r w:rsidRPr="00BA7E9A">
        <w:rPr>
          <w:noProof/>
        </w:rPr>
        <w:tab/>
        <w:t>5011</w:t>
      </w:r>
    </w:p>
    <w:p w14:paraId="2616CA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5011</w:t>
      </w:r>
    </w:p>
    <w:p w14:paraId="5374C4F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5011</w:t>
      </w:r>
    </w:p>
    <w:p w14:paraId="41B5E9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A.14.6.1.1.3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5015</w:t>
      </w:r>
    </w:p>
    <w:p w14:paraId="7AC38B6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case measurement accuracy with FR1 serving cell and FR1 target cell</w:t>
      </w:r>
      <w:r w:rsidRPr="00BA7E9A">
        <w:rPr>
          <w:noProof/>
        </w:rPr>
        <w:tab/>
        <w:t>5015</w:t>
      </w:r>
    </w:p>
    <w:p w14:paraId="3AC6FD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5015</w:t>
      </w:r>
    </w:p>
    <w:p w14:paraId="7F009B3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5015</w:t>
      </w:r>
    </w:p>
    <w:p w14:paraId="554F743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5018</w:t>
      </w:r>
    </w:p>
    <w:p w14:paraId="642AE0F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SS-RSRQ</w:t>
      </w:r>
      <w:r w:rsidRPr="00BA7E9A">
        <w:rPr>
          <w:noProof/>
        </w:rPr>
        <w:tab/>
        <w:t>5018</w:t>
      </w:r>
    </w:p>
    <w:p w14:paraId="5C051BE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SA: </w:t>
      </w:r>
      <w:r w:rsidRPr="00BA7E9A">
        <w:rPr>
          <w:noProof/>
          <w:lang w:eastAsia="zh-CN"/>
        </w:rPr>
        <w:t>Intra-frequency measurement accuracy with FR1 serving cell and FR1 target cell for satellite access</w:t>
      </w:r>
      <w:r w:rsidRPr="00BA7E9A">
        <w:rPr>
          <w:noProof/>
        </w:rPr>
        <w:tab/>
        <w:t>5018</w:t>
      </w:r>
    </w:p>
    <w:p w14:paraId="4B0D35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5018</w:t>
      </w:r>
    </w:p>
    <w:p w14:paraId="54D4F59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5018</w:t>
      </w:r>
    </w:p>
    <w:p w14:paraId="08DED4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5021</w:t>
      </w:r>
    </w:p>
    <w:p w14:paraId="6787943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 </w:t>
      </w:r>
      <w:r w:rsidRPr="00BA7E9A">
        <w:rPr>
          <w:noProof/>
          <w:lang w:eastAsia="zh-CN"/>
        </w:rPr>
        <w:t>Inter-frequency measurement accuracy with FR1 serving cell and FR1 target cell for satellite access</w:t>
      </w:r>
      <w:r w:rsidRPr="00BA7E9A">
        <w:rPr>
          <w:noProof/>
        </w:rPr>
        <w:tab/>
        <w:t>5021</w:t>
      </w:r>
    </w:p>
    <w:p w14:paraId="574DD4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5021</w:t>
      </w:r>
    </w:p>
    <w:p w14:paraId="5FD1A6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5021</w:t>
      </w:r>
    </w:p>
    <w:p w14:paraId="08DFFD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5024</w:t>
      </w:r>
    </w:p>
    <w:p w14:paraId="141CA20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SS-SINR</w:t>
      </w:r>
      <w:r w:rsidRPr="00BA7E9A">
        <w:rPr>
          <w:noProof/>
        </w:rPr>
        <w:tab/>
        <w:t>5024</w:t>
      </w:r>
    </w:p>
    <w:p w14:paraId="2980738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measurement accuracy with FR1 serving cell and FR1 target cell</w:t>
      </w:r>
      <w:r w:rsidRPr="00BA7E9A">
        <w:rPr>
          <w:noProof/>
        </w:rPr>
        <w:tab/>
        <w:t>5024</w:t>
      </w:r>
    </w:p>
    <w:p w14:paraId="3FDC05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5024</w:t>
      </w:r>
    </w:p>
    <w:p w14:paraId="76DD8FF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5024</w:t>
      </w:r>
    </w:p>
    <w:p w14:paraId="2CEA1D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5028</w:t>
      </w:r>
    </w:p>
    <w:p w14:paraId="2C79A44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SA </w:t>
      </w:r>
      <w:r w:rsidRPr="00BA7E9A">
        <w:rPr>
          <w:noProof/>
          <w:lang w:eastAsia="zh-CN"/>
        </w:rPr>
        <w:t>Inter-frequency measurement accuracy with FR1 serving cell and FR1 target cell</w:t>
      </w:r>
      <w:r w:rsidRPr="00BA7E9A">
        <w:rPr>
          <w:noProof/>
        </w:rPr>
        <w:tab/>
        <w:t>5028</w:t>
      </w:r>
    </w:p>
    <w:p w14:paraId="519FA1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5028</w:t>
      </w:r>
    </w:p>
    <w:p w14:paraId="740227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5028</w:t>
      </w:r>
    </w:p>
    <w:p w14:paraId="11A3C8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5032</w:t>
      </w:r>
    </w:p>
    <w:p w14:paraId="5359243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5032</w:t>
      </w:r>
    </w:p>
    <w:p w14:paraId="1DCF7A9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</w:t>
      </w:r>
      <w:r w:rsidRPr="00BA7E9A">
        <w:rPr>
          <w:noProof/>
        </w:rPr>
        <w:tab/>
        <w:t>5032</w:t>
      </w:r>
    </w:p>
    <w:p w14:paraId="3B9E01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5032</w:t>
      </w:r>
    </w:p>
    <w:p w14:paraId="379AB9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5032</w:t>
      </w:r>
    </w:p>
    <w:p w14:paraId="45D86BC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5035</w:t>
      </w:r>
    </w:p>
    <w:p w14:paraId="1AACC3F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A.14.6.4.2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on resource set with repetition off</w:t>
      </w:r>
      <w:r w:rsidRPr="00BA7E9A">
        <w:rPr>
          <w:noProof/>
        </w:rPr>
        <w:tab/>
        <w:t>5036</w:t>
      </w:r>
    </w:p>
    <w:p w14:paraId="70E66D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5036</w:t>
      </w:r>
    </w:p>
    <w:p w14:paraId="52F3D21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5036</w:t>
      </w:r>
    </w:p>
    <w:p w14:paraId="6ECF81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A.14.6.4.2.3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5039</w:t>
      </w:r>
    </w:p>
    <w:p w14:paraId="29B3F104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A.15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NR standalone tests </w:t>
      </w:r>
      <w:r w:rsidRPr="00BA7E9A">
        <w:rPr>
          <w:noProof/>
          <w:lang w:eastAsia="zh-CN"/>
        </w:rPr>
        <w:t>with one or more NR cells in FR2-2</w:t>
      </w:r>
      <w:r w:rsidRPr="00BA7E9A">
        <w:rPr>
          <w:noProof/>
        </w:rPr>
        <w:tab/>
        <w:t>5040</w:t>
      </w:r>
    </w:p>
    <w:p w14:paraId="7731E20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RRC_IDLE state mobility</w:t>
      </w:r>
      <w:r w:rsidRPr="00BA7E9A">
        <w:rPr>
          <w:noProof/>
        </w:rPr>
        <w:tab/>
        <w:t>5040</w:t>
      </w:r>
    </w:p>
    <w:p w14:paraId="4FB8C32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to NR</w:t>
      </w:r>
      <w:r w:rsidRPr="00BA7E9A">
        <w:rPr>
          <w:noProof/>
        </w:rPr>
        <w:tab/>
        <w:t>5040</w:t>
      </w:r>
    </w:p>
    <w:p w14:paraId="7E240B1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FR2-2 intra-frequency NR case</w:t>
      </w:r>
      <w:r w:rsidRPr="00BA7E9A">
        <w:rPr>
          <w:noProof/>
        </w:rPr>
        <w:tab/>
        <w:t>5040</w:t>
      </w:r>
    </w:p>
    <w:p w14:paraId="47CA02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5040</w:t>
      </w:r>
    </w:p>
    <w:p w14:paraId="2BDDAB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5040</w:t>
      </w:r>
    </w:p>
    <w:p w14:paraId="721418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5044</w:t>
      </w:r>
    </w:p>
    <w:p w14:paraId="07F843B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FR2-2 inter-frequency NR case</w:t>
      </w:r>
      <w:r w:rsidRPr="00BA7E9A">
        <w:rPr>
          <w:noProof/>
        </w:rPr>
        <w:tab/>
        <w:t>5044</w:t>
      </w:r>
    </w:p>
    <w:p w14:paraId="5A4999E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5044</w:t>
      </w:r>
    </w:p>
    <w:p w14:paraId="54A2A43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5044</w:t>
      </w:r>
    </w:p>
    <w:p w14:paraId="7E819AC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5048</w:t>
      </w:r>
    </w:p>
    <w:p w14:paraId="4D1BC0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FR2-2 intra-frequency NR case</w:t>
      </w:r>
      <w:r w:rsidRPr="00BA7E9A">
        <w:rPr>
          <w:noProof/>
          <w:lang w:val="en-US" w:eastAsia="zh-CN"/>
        </w:rPr>
        <w:t xml:space="preserve"> </w:t>
      </w:r>
      <w:r w:rsidRPr="00BA7E9A">
        <w:rPr>
          <w:noProof/>
          <w:lang w:eastAsia="zh-CN"/>
        </w:rPr>
        <w:t>for UE fulfilling low mobility relaxed measurement criterion</w:t>
      </w:r>
      <w:r w:rsidRPr="00BA7E9A">
        <w:rPr>
          <w:noProof/>
        </w:rPr>
        <w:tab/>
        <w:t>5048</w:t>
      </w:r>
    </w:p>
    <w:p w14:paraId="3CAA35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5048</w:t>
      </w:r>
    </w:p>
    <w:p w14:paraId="68CCC3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5048</w:t>
      </w:r>
    </w:p>
    <w:p w14:paraId="127742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5051</w:t>
      </w:r>
    </w:p>
    <w:p w14:paraId="04377FC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FR2-2 intra-frequency NR case</w:t>
      </w:r>
      <w:r w:rsidRPr="00BA7E9A">
        <w:rPr>
          <w:noProof/>
          <w:lang w:val="en-US" w:eastAsia="zh-CN"/>
        </w:rPr>
        <w:t xml:space="preserve"> </w:t>
      </w:r>
      <w:r w:rsidRPr="00BA7E9A">
        <w:rPr>
          <w:noProof/>
          <w:lang w:eastAsia="zh-CN"/>
        </w:rPr>
        <w:t xml:space="preserve">for UE </w:t>
      </w:r>
      <w:r w:rsidRPr="00BA7E9A">
        <w:rPr>
          <w:noProof/>
          <w:lang w:val="en-US" w:eastAsia="zh-CN"/>
        </w:rPr>
        <w:t>fulfilling not-at-cell edge relaxed measurement criterion</w:t>
      </w:r>
      <w:r w:rsidRPr="00BA7E9A">
        <w:rPr>
          <w:noProof/>
        </w:rPr>
        <w:tab/>
        <w:t>5051</w:t>
      </w:r>
    </w:p>
    <w:p w14:paraId="602CEBA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5051</w:t>
      </w:r>
    </w:p>
    <w:p w14:paraId="365925A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5051</w:t>
      </w:r>
    </w:p>
    <w:p w14:paraId="15067C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5054</w:t>
      </w:r>
    </w:p>
    <w:p w14:paraId="34E3AFA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FR2-2 inter-frequency NR case for UE fulfilling low mobility relaxed measurement criterion</w:t>
      </w:r>
      <w:r w:rsidRPr="00BA7E9A">
        <w:rPr>
          <w:noProof/>
        </w:rPr>
        <w:tab/>
        <w:t>5054</w:t>
      </w:r>
    </w:p>
    <w:p w14:paraId="1DD6F33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5054</w:t>
      </w:r>
    </w:p>
    <w:p w14:paraId="5A3C37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5054</w:t>
      </w:r>
    </w:p>
    <w:p w14:paraId="532B0D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5058</w:t>
      </w:r>
    </w:p>
    <w:p w14:paraId="35B6E6A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A.15.1.6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Cell reselection to FR2-2 inter-frequency NR case for UE </w:t>
      </w:r>
      <w:r w:rsidRPr="00BA7E9A">
        <w:rPr>
          <w:noProof/>
          <w:lang w:val="en-US" w:eastAsia="zh-CN"/>
        </w:rPr>
        <w:t>fulfilling not-at-cell edge relaxed measurement criterion</w:t>
      </w:r>
      <w:r w:rsidRPr="00BA7E9A">
        <w:rPr>
          <w:noProof/>
        </w:rPr>
        <w:tab/>
        <w:t>5058</w:t>
      </w:r>
    </w:p>
    <w:p w14:paraId="44BB769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5058</w:t>
      </w:r>
    </w:p>
    <w:p w14:paraId="66C1B4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5058</w:t>
      </w:r>
    </w:p>
    <w:p w14:paraId="3046F7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5061</w:t>
      </w:r>
    </w:p>
    <w:p w14:paraId="2D83CA0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Signaling characteristics</w:t>
      </w:r>
      <w:r w:rsidRPr="00BA7E9A">
        <w:rPr>
          <w:noProof/>
        </w:rPr>
        <w:tab/>
        <w:t>5062</w:t>
      </w:r>
    </w:p>
    <w:p w14:paraId="33EAB0A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SCell Activation and Deactivation Delay</w:t>
      </w:r>
      <w:r w:rsidRPr="00BA7E9A">
        <w:rPr>
          <w:noProof/>
        </w:rPr>
        <w:tab/>
        <w:t>5062</w:t>
      </w:r>
    </w:p>
    <w:p w14:paraId="4D88F54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SCell Activation and deactivation </w:t>
      </w:r>
      <w:r w:rsidRPr="00BA7E9A">
        <w:rPr>
          <w:noProof/>
          <w:lang w:eastAsia="zh-CN"/>
        </w:rPr>
        <w:t>for</w:t>
      </w:r>
      <w:r w:rsidRPr="00BA7E9A">
        <w:rPr>
          <w:noProof/>
        </w:rPr>
        <w:t xml:space="preserve"> SCell in FR2-2 intra-band in non-DRX</w:t>
      </w:r>
      <w:r w:rsidRPr="00BA7E9A">
        <w:rPr>
          <w:noProof/>
        </w:rPr>
        <w:tab/>
        <w:t>5062</w:t>
      </w:r>
    </w:p>
    <w:p w14:paraId="1A3583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5062</w:t>
      </w:r>
    </w:p>
    <w:p w14:paraId="12074F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A.15.2.1.1.2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5064</w:t>
      </w:r>
    </w:p>
    <w:p w14:paraId="3D8BE65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SCell Activation and deactivation </w:t>
      </w:r>
      <w:r w:rsidRPr="00BA7E9A">
        <w:rPr>
          <w:noProof/>
          <w:lang w:eastAsia="zh-CN"/>
        </w:rPr>
        <w:t>for FR1+FR2-2</w:t>
      </w:r>
      <w:r w:rsidRPr="00BA7E9A">
        <w:rPr>
          <w:noProof/>
        </w:rPr>
        <w:t xml:space="preserve"> int</w:t>
      </w:r>
      <w:r w:rsidRPr="00BA7E9A">
        <w:rPr>
          <w:noProof/>
          <w:lang w:eastAsia="zh-CN"/>
        </w:rPr>
        <w:t>er</w:t>
      </w:r>
      <w:r w:rsidRPr="00BA7E9A">
        <w:rPr>
          <w:noProof/>
        </w:rPr>
        <w:t xml:space="preserve">-band </w:t>
      </w:r>
      <w:r w:rsidRPr="00BA7E9A">
        <w:rPr>
          <w:noProof/>
          <w:lang w:eastAsia="zh-CN"/>
        </w:rPr>
        <w:t>with target SCell in FR2-2</w:t>
      </w:r>
      <w:r w:rsidRPr="00BA7E9A">
        <w:rPr>
          <w:noProof/>
        </w:rPr>
        <w:tab/>
        <w:t>5064</w:t>
      </w:r>
    </w:p>
    <w:p w14:paraId="3B10BD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A.15.2.1.2.1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5064</w:t>
      </w:r>
    </w:p>
    <w:p w14:paraId="0C4290D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A.15.2.1.2.2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5069</w:t>
      </w:r>
    </w:p>
    <w:p w14:paraId="70BAA06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SCell Activation and deactivation </w:t>
      </w:r>
      <w:r w:rsidRPr="00BA7E9A">
        <w:rPr>
          <w:noProof/>
          <w:lang w:eastAsia="zh-CN"/>
        </w:rPr>
        <w:t>for</w:t>
      </w:r>
      <w:r w:rsidRPr="00BA7E9A">
        <w:rPr>
          <w:noProof/>
        </w:rPr>
        <w:t xml:space="preserve"> SCell in FR2-2 inter-band in non-DRX</w:t>
      </w:r>
      <w:r w:rsidRPr="00BA7E9A">
        <w:rPr>
          <w:noProof/>
        </w:rPr>
        <w:tab/>
        <w:t>5070</w:t>
      </w:r>
    </w:p>
    <w:p w14:paraId="42A880A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A.15.2.1.3.1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5070</w:t>
      </w:r>
    </w:p>
    <w:p w14:paraId="555BB25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A.15.2.1.3.2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5073</w:t>
      </w:r>
    </w:p>
    <w:p w14:paraId="39D6D9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Direct SCell activation at SCell addition of known SCell in FR2-2</w:t>
      </w:r>
      <w:r w:rsidRPr="00BA7E9A">
        <w:rPr>
          <w:noProof/>
        </w:rPr>
        <w:tab/>
        <w:t>5074</w:t>
      </w:r>
    </w:p>
    <w:p w14:paraId="0261030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5074</w:t>
      </w:r>
    </w:p>
    <w:p w14:paraId="5EBE96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5077</w:t>
      </w:r>
    </w:p>
    <w:p w14:paraId="50B0414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noProof/>
          <w:lang w:eastAsia="zh-CN"/>
        </w:rPr>
        <w:t>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Direct SCell activation at handover with known SCell in FR2-2</w:t>
      </w:r>
      <w:r w:rsidRPr="00BA7E9A">
        <w:rPr>
          <w:noProof/>
        </w:rPr>
        <w:tab/>
        <w:t>5078</w:t>
      </w:r>
    </w:p>
    <w:p w14:paraId="14C579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5078</w:t>
      </w:r>
    </w:p>
    <w:p w14:paraId="76DE26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A.15.2.1.5.2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5082</w:t>
      </w:r>
    </w:p>
    <w:p w14:paraId="436F613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5083</w:t>
      </w:r>
    </w:p>
    <w:p w14:paraId="22F1325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</w:t>
      </w:r>
      <w:r w:rsidRPr="00BA7E9A">
        <w:rPr>
          <w:noProof/>
        </w:rPr>
        <w:tab/>
        <w:t>5083</w:t>
      </w:r>
    </w:p>
    <w:p w14:paraId="1A25897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FR2-2 carrier with CCA to FR2-2 carrier with CCA; unknown target cell</w:t>
      </w:r>
      <w:r w:rsidRPr="00BA7E9A">
        <w:rPr>
          <w:noProof/>
        </w:rPr>
        <w:tab/>
        <w:t>5083</w:t>
      </w:r>
    </w:p>
    <w:p w14:paraId="2D16EA0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5083</w:t>
      </w:r>
    </w:p>
    <w:p w14:paraId="631DD66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5083</w:t>
      </w:r>
    </w:p>
    <w:p w14:paraId="0AB80E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A.15.3.1.1.3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5087</w:t>
      </w:r>
    </w:p>
    <w:p w14:paraId="520D7A7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FR1 to FR2-2 carrier with CCA; unknown target cell</w:t>
      </w:r>
      <w:r w:rsidRPr="00BA7E9A">
        <w:rPr>
          <w:noProof/>
        </w:rPr>
        <w:tab/>
        <w:t>5087</w:t>
      </w:r>
    </w:p>
    <w:p w14:paraId="6A1FA9B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A.15.3.1.2.1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5087</w:t>
      </w:r>
    </w:p>
    <w:p w14:paraId="5BBE38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A.15.3.1.2.2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5087</w:t>
      </w:r>
    </w:p>
    <w:p w14:paraId="2B7761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A.15.3.1.2.3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5091</w:t>
      </w:r>
    </w:p>
    <w:p w14:paraId="1DE4048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5092</w:t>
      </w:r>
    </w:p>
    <w:p w14:paraId="4F8E7C2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5092</w:t>
      </w:r>
    </w:p>
    <w:p w14:paraId="283D6DC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without gap under non-DRX for FR2-2 with CCA</w:t>
      </w:r>
      <w:r w:rsidRPr="00BA7E9A">
        <w:rPr>
          <w:noProof/>
        </w:rPr>
        <w:tab/>
        <w:t>5092</w:t>
      </w:r>
    </w:p>
    <w:p w14:paraId="57A88E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5092</w:t>
      </w:r>
    </w:p>
    <w:p w14:paraId="787F358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A.15.4.1.1.2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5094</w:t>
      </w:r>
    </w:p>
    <w:p w14:paraId="4335F87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5095</w:t>
      </w:r>
    </w:p>
    <w:p w14:paraId="088A383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FR2-2 with CCA without SSB time index detection when DRX is not used (PCell in FR2-2)</w:t>
      </w:r>
      <w:r w:rsidRPr="00BA7E9A">
        <w:rPr>
          <w:noProof/>
        </w:rPr>
        <w:tab/>
        <w:t>5095</w:t>
      </w:r>
    </w:p>
    <w:p w14:paraId="399B4B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A.15.4.2.1.1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5095</w:t>
      </w:r>
    </w:p>
    <w:p w14:paraId="15BCBA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A.15.4.2.1.2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5098</w:t>
      </w:r>
    </w:p>
    <w:p w14:paraId="045B4122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A.16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standalone tests with all NR cells in FR1 for RedCap</w:t>
      </w:r>
      <w:r w:rsidRPr="00BA7E9A">
        <w:rPr>
          <w:noProof/>
        </w:rPr>
        <w:tab/>
        <w:t>5099</w:t>
      </w:r>
    </w:p>
    <w:p w14:paraId="3BDE6994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RRC_IDLE state mobility for RedCap</w:t>
      </w:r>
      <w:r w:rsidRPr="00BA7E9A">
        <w:rPr>
          <w:noProof/>
        </w:rPr>
        <w:tab/>
        <w:t>5099</w:t>
      </w:r>
    </w:p>
    <w:p w14:paraId="5E851D6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to NR</w:t>
      </w:r>
      <w:r w:rsidRPr="00BA7E9A">
        <w:rPr>
          <w:noProof/>
        </w:rPr>
        <w:tab/>
        <w:t>5099</w:t>
      </w:r>
    </w:p>
    <w:p w14:paraId="33C5823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intra-frequency NR case for 1 Rx UE</w:t>
      </w:r>
      <w:r w:rsidRPr="00BA7E9A">
        <w:rPr>
          <w:noProof/>
        </w:rPr>
        <w:tab/>
        <w:t>5099</w:t>
      </w:r>
    </w:p>
    <w:p w14:paraId="3B2209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5099</w:t>
      </w:r>
    </w:p>
    <w:p w14:paraId="23DD997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5099</w:t>
      </w:r>
    </w:p>
    <w:p w14:paraId="07554E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5103</w:t>
      </w:r>
    </w:p>
    <w:p w14:paraId="6EAB067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intra-frequency NR case for 2 Rx UE</w:t>
      </w:r>
      <w:r w:rsidRPr="00BA7E9A">
        <w:rPr>
          <w:noProof/>
        </w:rPr>
        <w:tab/>
        <w:t>5103</w:t>
      </w:r>
    </w:p>
    <w:p w14:paraId="3224F40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5103</w:t>
      </w:r>
    </w:p>
    <w:p w14:paraId="4EB28B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5103</w:t>
      </w:r>
    </w:p>
    <w:p w14:paraId="32AD20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5107</w:t>
      </w:r>
    </w:p>
    <w:p w14:paraId="36CBD3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 for 1 Rx UE</w:t>
      </w:r>
      <w:r w:rsidRPr="00BA7E9A">
        <w:rPr>
          <w:noProof/>
        </w:rPr>
        <w:tab/>
        <w:t>5107</w:t>
      </w:r>
    </w:p>
    <w:p w14:paraId="4482C39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5107</w:t>
      </w:r>
    </w:p>
    <w:p w14:paraId="67958A1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5107</w:t>
      </w:r>
    </w:p>
    <w:p w14:paraId="6EDF43D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5112</w:t>
      </w:r>
    </w:p>
    <w:p w14:paraId="063B2EE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 for 2 Rx UE</w:t>
      </w:r>
      <w:r w:rsidRPr="00BA7E9A">
        <w:rPr>
          <w:noProof/>
        </w:rPr>
        <w:tab/>
        <w:t>5112</w:t>
      </w:r>
    </w:p>
    <w:p w14:paraId="278347F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5112</w:t>
      </w:r>
    </w:p>
    <w:p w14:paraId="726D4FE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5112</w:t>
      </w:r>
    </w:p>
    <w:p w14:paraId="669E79E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lastRenderedPageBreak/>
        <w:t>A.16.1.1.4.3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5117</w:t>
      </w:r>
    </w:p>
    <w:p w14:paraId="68B8576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Cell reselection to FR1 intra-frequency NR case for UE fulfilling stationary relaxed </w:t>
      </w:r>
      <w:r w:rsidRPr="00BA7E9A">
        <w:rPr>
          <w:noProof/>
          <w:lang w:val="en-US" w:eastAsia="zh-CN"/>
        </w:rPr>
        <w:t>measurement</w:t>
      </w:r>
      <w:r w:rsidRPr="00BA7E9A">
        <w:rPr>
          <w:noProof/>
          <w:lang w:eastAsia="zh-CN"/>
        </w:rPr>
        <w:t xml:space="preserve"> criterion for 1 Rx UE</w:t>
      </w:r>
      <w:r w:rsidRPr="00BA7E9A">
        <w:rPr>
          <w:noProof/>
        </w:rPr>
        <w:tab/>
        <w:t>5117</w:t>
      </w:r>
    </w:p>
    <w:p w14:paraId="02FF0B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5117</w:t>
      </w:r>
    </w:p>
    <w:p w14:paraId="0D59AC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5117</w:t>
      </w:r>
    </w:p>
    <w:p w14:paraId="444526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5122</w:t>
      </w:r>
    </w:p>
    <w:p w14:paraId="2BE125C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intra-frequency NR case for UE fulfilling stationary relaxed measurement criterion for 2 Rx UE</w:t>
      </w:r>
      <w:r w:rsidRPr="00BA7E9A">
        <w:rPr>
          <w:noProof/>
        </w:rPr>
        <w:tab/>
        <w:t>5122</w:t>
      </w:r>
    </w:p>
    <w:p w14:paraId="777323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5122</w:t>
      </w:r>
    </w:p>
    <w:p w14:paraId="173427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5122</w:t>
      </w:r>
    </w:p>
    <w:p w14:paraId="46D7C0B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5127</w:t>
      </w:r>
    </w:p>
    <w:p w14:paraId="5E098F8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 for UE fulfilling stationary relaxed measurement criterion for 1 Rx UE</w:t>
      </w:r>
      <w:r w:rsidRPr="00BA7E9A">
        <w:rPr>
          <w:noProof/>
        </w:rPr>
        <w:tab/>
        <w:t>5127</w:t>
      </w:r>
    </w:p>
    <w:p w14:paraId="2FD37C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5127</w:t>
      </w:r>
    </w:p>
    <w:p w14:paraId="5F626B0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5127</w:t>
      </w:r>
    </w:p>
    <w:p w14:paraId="5DB20E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5132</w:t>
      </w:r>
    </w:p>
    <w:p w14:paraId="12E1DA4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FR1 inter-frequency NR case for UE fulfilling stationary relaxed measurement criterion for 2 Rx UE</w:t>
      </w:r>
      <w:r w:rsidRPr="00BA7E9A">
        <w:rPr>
          <w:noProof/>
        </w:rPr>
        <w:tab/>
        <w:t>5132</w:t>
      </w:r>
    </w:p>
    <w:p w14:paraId="7D7F909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5132</w:t>
      </w:r>
    </w:p>
    <w:p w14:paraId="21DBA1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5133</w:t>
      </w:r>
    </w:p>
    <w:p w14:paraId="01BECE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A.16.1.1.8.3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5137</w:t>
      </w:r>
    </w:p>
    <w:p w14:paraId="0FFE85D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E-UTRAN cell re-selection for RedCap</w:t>
      </w:r>
      <w:r w:rsidRPr="00BA7E9A">
        <w:rPr>
          <w:noProof/>
        </w:rPr>
        <w:tab/>
        <w:t>5138</w:t>
      </w:r>
    </w:p>
    <w:p w14:paraId="3260953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higher priority E-UTRAN for 1RX</w:t>
      </w:r>
      <w:r w:rsidRPr="00BA7E9A">
        <w:rPr>
          <w:noProof/>
        </w:rPr>
        <w:tab/>
        <w:t>5138</w:t>
      </w:r>
    </w:p>
    <w:p w14:paraId="3E4869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5138</w:t>
      </w:r>
    </w:p>
    <w:p w14:paraId="7B0C87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5138</w:t>
      </w:r>
    </w:p>
    <w:p w14:paraId="2AB3E9F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5141</w:t>
      </w:r>
    </w:p>
    <w:p w14:paraId="5323775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higher priority E-UTRAN for 2RX</w:t>
      </w:r>
      <w:r w:rsidRPr="00BA7E9A">
        <w:rPr>
          <w:noProof/>
        </w:rPr>
        <w:tab/>
        <w:t>5142</w:t>
      </w:r>
    </w:p>
    <w:p w14:paraId="12A5C0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5142</w:t>
      </w:r>
    </w:p>
    <w:p w14:paraId="7BC7CF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5142</w:t>
      </w:r>
    </w:p>
    <w:p w14:paraId="3B7FDA0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5145</w:t>
      </w:r>
    </w:p>
    <w:p w14:paraId="32DC74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5146</w:t>
      </w:r>
    </w:p>
    <w:p w14:paraId="4E7599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 16.1.2.3.2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5146</w:t>
      </w:r>
    </w:p>
    <w:p w14:paraId="109FA5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5149</w:t>
      </w:r>
    </w:p>
    <w:p w14:paraId="578E3F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5150</w:t>
      </w:r>
    </w:p>
    <w:p w14:paraId="07201B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5150</w:t>
      </w:r>
    </w:p>
    <w:p w14:paraId="75C47C7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5153</w:t>
      </w:r>
    </w:p>
    <w:p w14:paraId="0DE7C81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A.16.1.2.5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reselection to lower priority E-UTRAN for UE fulfilling stationary relaxed measurement criterion for 1 Rx UE</w:t>
      </w:r>
      <w:r w:rsidRPr="00BA7E9A">
        <w:rPr>
          <w:noProof/>
        </w:rPr>
        <w:tab/>
        <w:t>5154</w:t>
      </w:r>
    </w:p>
    <w:p w14:paraId="0FF49C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5154</w:t>
      </w:r>
    </w:p>
    <w:p w14:paraId="362F90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5154</w:t>
      </w:r>
    </w:p>
    <w:p w14:paraId="59D4E0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5157</w:t>
      </w:r>
    </w:p>
    <w:p w14:paraId="56A6F8C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A.16.1.2.6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reselection to lower priority E-UTRAN for UE fulfilling stationary relaxed measurement criterion for 2 Rx UE</w:t>
      </w:r>
      <w:r w:rsidRPr="00BA7E9A">
        <w:rPr>
          <w:noProof/>
        </w:rPr>
        <w:tab/>
        <w:t>5158</w:t>
      </w:r>
    </w:p>
    <w:p w14:paraId="5EA3AD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5158</w:t>
      </w:r>
    </w:p>
    <w:p w14:paraId="484DCA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5158</w:t>
      </w:r>
    </w:p>
    <w:p w14:paraId="6B695CA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A.16.1.2.6.3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5161</w:t>
      </w:r>
    </w:p>
    <w:p w14:paraId="4414787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RRC_INACTIVE state mobility for RedCap</w:t>
      </w:r>
      <w:r w:rsidRPr="00BA7E9A">
        <w:rPr>
          <w:noProof/>
        </w:rPr>
        <w:tab/>
        <w:t>5162</w:t>
      </w:r>
    </w:p>
    <w:p w14:paraId="605F3D2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Configured Grant based Small Data Transmissions (CG-SDT) for RedCap</w:t>
      </w:r>
      <w:r w:rsidRPr="00BA7E9A">
        <w:rPr>
          <w:noProof/>
        </w:rPr>
        <w:tab/>
        <w:t>5162</w:t>
      </w:r>
    </w:p>
    <w:p w14:paraId="40B926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UE CG-SDT Test in FR1 for 1Rx RedCap UE</w:t>
      </w:r>
      <w:r w:rsidRPr="00BA7E9A">
        <w:rPr>
          <w:noProof/>
        </w:rPr>
        <w:tab/>
        <w:t>5162</w:t>
      </w:r>
    </w:p>
    <w:p w14:paraId="1A0704F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5162</w:t>
      </w:r>
    </w:p>
    <w:p w14:paraId="1A5588D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A.16.2.1.1.2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5163</w:t>
      </w:r>
    </w:p>
    <w:p w14:paraId="5E6F5A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A.16.2.1.1.3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5166</w:t>
      </w:r>
    </w:p>
    <w:p w14:paraId="70E3416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UE CG-SDT Test in FR1 for 2Rx RedCap UE</w:t>
      </w:r>
      <w:r w:rsidRPr="00BA7E9A">
        <w:rPr>
          <w:noProof/>
        </w:rPr>
        <w:tab/>
        <w:t>5166</w:t>
      </w:r>
    </w:p>
    <w:p w14:paraId="595194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A.16.2.1.2.1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5166</w:t>
      </w:r>
    </w:p>
    <w:p w14:paraId="29B0D7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A.16.2.1.2.2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5167</w:t>
      </w:r>
    </w:p>
    <w:p w14:paraId="004566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A.16.2.1.2.3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5170</w:t>
      </w:r>
    </w:p>
    <w:p w14:paraId="01812B9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 for RedCap</w:t>
      </w:r>
      <w:r w:rsidRPr="00BA7E9A">
        <w:rPr>
          <w:noProof/>
        </w:rPr>
        <w:tab/>
        <w:t>5170</w:t>
      </w:r>
    </w:p>
    <w:p w14:paraId="53729F9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</w:t>
      </w:r>
      <w:r w:rsidRPr="00BA7E9A">
        <w:rPr>
          <w:noProof/>
        </w:rPr>
        <w:tab/>
        <w:t>5170</w:t>
      </w:r>
    </w:p>
    <w:p w14:paraId="6F615A9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FR1 to FR1; known target cell for 1 Rx UE</w:t>
      </w:r>
      <w:r w:rsidRPr="00BA7E9A">
        <w:rPr>
          <w:noProof/>
        </w:rPr>
        <w:tab/>
        <w:t>5170</w:t>
      </w:r>
    </w:p>
    <w:p w14:paraId="04DDB6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5170</w:t>
      </w:r>
    </w:p>
    <w:p w14:paraId="48BFEBB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5170</w:t>
      </w:r>
    </w:p>
    <w:p w14:paraId="05C336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5174</w:t>
      </w:r>
    </w:p>
    <w:p w14:paraId="2D1E312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A.16.3.1.2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FR1 to FR1; known target cell for 2 Rx UE</w:t>
      </w:r>
      <w:r w:rsidRPr="00BA7E9A">
        <w:rPr>
          <w:noProof/>
        </w:rPr>
        <w:tab/>
        <w:t>5174</w:t>
      </w:r>
    </w:p>
    <w:p w14:paraId="7A5195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5174</w:t>
      </w:r>
    </w:p>
    <w:p w14:paraId="26ED402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5174</w:t>
      </w:r>
    </w:p>
    <w:p w14:paraId="76C3E2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5178</w:t>
      </w:r>
    </w:p>
    <w:p w14:paraId="53DBE90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FR1 to FR1; unknown target cell for 1 Rx UE</w:t>
      </w:r>
      <w:r w:rsidRPr="00BA7E9A">
        <w:rPr>
          <w:noProof/>
        </w:rPr>
        <w:tab/>
        <w:t>5178</w:t>
      </w:r>
    </w:p>
    <w:p w14:paraId="3686A36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5178</w:t>
      </w:r>
    </w:p>
    <w:p w14:paraId="663790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5178</w:t>
      </w:r>
    </w:p>
    <w:p w14:paraId="7CB5B9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5182</w:t>
      </w:r>
    </w:p>
    <w:p w14:paraId="629390B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FR1 to FR1; unknown target cell for 2 Rx UE</w:t>
      </w:r>
      <w:r w:rsidRPr="00BA7E9A">
        <w:rPr>
          <w:noProof/>
        </w:rPr>
        <w:tab/>
        <w:t>5182</w:t>
      </w:r>
    </w:p>
    <w:p w14:paraId="5224E94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5182</w:t>
      </w:r>
    </w:p>
    <w:p w14:paraId="6D16D0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5182</w:t>
      </w:r>
    </w:p>
    <w:p w14:paraId="1F45669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FR1 to FR1; unknown target cell for 1 Rx UE</w:t>
      </w:r>
      <w:r w:rsidRPr="00BA7E9A">
        <w:rPr>
          <w:noProof/>
        </w:rPr>
        <w:tab/>
        <w:t>5186</w:t>
      </w:r>
    </w:p>
    <w:p w14:paraId="447E909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5186</w:t>
      </w:r>
    </w:p>
    <w:p w14:paraId="467DDE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5186</w:t>
      </w:r>
    </w:p>
    <w:p w14:paraId="65DB1D8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5190</w:t>
      </w:r>
    </w:p>
    <w:p w14:paraId="220961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FR1 to FR1; unknown target cell for 2 Rx UE</w:t>
      </w:r>
      <w:r w:rsidRPr="00BA7E9A">
        <w:rPr>
          <w:noProof/>
        </w:rPr>
        <w:tab/>
        <w:t>5190</w:t>
      </w:r>
    </w:p>
    <w:p w14:paraId="5CE387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5190</w:t>
      </w:r>
    </w:p>
    <w:p w14:paraId="1FD6B6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5190</w:t>
      </w:r>
    </w:p>
    <w:p w14:paraId="0B1BA1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5194</w:t>
      </w:r>
    </w:p>
    <w:p w14:paraId="3E145D2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  <w:lang w:val="sv-FI"/>
        </w:rPr>
        <w:t>A.16.3.1.7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  <w:lang w:val="sv-FI"/>
        </w:rPr>
        <w:t xml:space="preserve">SA NR </w:t>
      </w:r>
      <w:r w:rsidRPr="00BA7E9A">
        <w:rPr>
          <w:noProof/>
          <w:lang w:val="sv-FI"/>
        </w:rPr>
        <w:t>- E-UTRAN handover for 1Rx UE</w:t>
      </w:r>
      <w:r w:rsidRPr="00BA7E9A">
        <w:rPr>
          <w:noProof/>
        </w:rPr>
        <w:tab/>
        <w:t>5194</w:t>
      </w:r>
    </w:p>
    <w:p w14:paraId="2E4770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5194</w:t>
      </w:r>
    </w:p>
    <w:p w14:paraId="05ACE5F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5200</w:t>
      </w:r>
    </w:p>
    <w:p w14:paraId="54FFD97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  <w:lang w:val="sv-FI"/>
        </w:rPr>
        <w:t>A.16.3.1.8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  <w:lang w:val="sv-FI"/>
        </w:rPr>
        <w:t xml:space="preserve"> SA NR </w:t>
      </w:r>
      <w:r w:rsidRPr="00BA7E9A">
        <w:rPr>
          <w:noProof/>
          <w:lang w:val="sv-FI"/>
        </w:rPr>
        <w:t>- E-UTRAN handover for 2Rx UE</w:t>
      </w:r>
      <w:r w:rsidRPr="00BA7E9A">
        <w:rPr>
          <w:noProof/>
        </w:rPr>
        <w:tab/>
        <w:t>5200</w:t>
      </w:r>
    </w:p>
    <w:p w14:paraId="7646EA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5200</w:t>
      </w:r>
    </w:p>
    <w:p w14:paraId="199EE76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5206</w:t>
      </w:r>
    </w:p>
    <w:p w14:paraId="0020F99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</w:rPr>
        <w:t>A.16.3.1.9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</w:rPr>
        <w:t>SA NR - E-UTRAN handover with unknown target cell for 1 Rx UE</w:t>
      </w:r>
      <w:r w:rsidRPr="00BA7E9A">
        <w:rPr>
          <w:noProof/>
        </w:rPr>
        <w:tab/>
        <w:t>5206</w:t>
      </w:r>
    </w:p>
    <w:p w14:paraId="0C1505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5206</w:t>
      </w:r>
    </w:p>
    <w:p w14:paraId="1D6DD2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5213</w:t>
      </w:r>
    </w:p>
    <w:p w14:paraId="1939155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</w:rPr>
        <w:t>A.16.3.1.10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cs="v4.2.0"/>
          <w:noProof/>
        </w:rPr>
        <w:t xml:space="preserve">SA NR - E-UTRAN handover with unknown target cell for </w:t>
      </w:r>
      <w:r w:rsidRPr="00BA7E9A">
        <w:rPr>
          <w:rFonts w:cs="v4.2.0"/>
          <w:noProof/>
          <w:lang w:eastAsia="zh-CN"/>
        </w:rPr>
        <w:t>2</w:t>
      </w:r>
      <w:r w:rsidRPr="00BA7E9A">
        <w:rPr>
          <w:rFonts w:cs="v4.2.0"/>
          <w:noProof/>
        </w:rPr>
        <w:t xml:space="preserve"> Rx UE</w:t>
      </w:r>
      <w:r w:rsidRPr="00BA7E9A">
        <w:rPr>
          <w:noProof/>
        </w:rPr>
        <w:tab/>
        <w:t>5213</w:t>
      </w:r>
    </w:p>
    <w:p w14:paraId="3DF503B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5213</w:t>
      </w:r>
    </w:p>
    <w:p w14:paraId="7B9C2F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5219</w:t>
      </w:r>
    </w:p>
    <w:p w14:paraId="31D443B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</w:t>
      </w:r>
      <w:r w:rsidRPr="00BA7E9A">
        <w:rPr>
          <w:noProof/>
        </w:rPr>
        <w:tab/>
        <w:t>5219</w:t>
      </w:r>
    </w:p>
    <w:p w14:paraId="373672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snapToGrid w:val="0"/>
          <w:lang w:val="fr-FR"/>
        </w:rPr>
        <w:t>A.16.3.2.1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snapToGrid w:val="0"/>
          <w:lang w:val="fr-FR"/>
        </w:rPr>
        <w:t>SA: RRC Re-establishment</w:t>
      </w:r>
      <w:r w:rsidRPr="00BA7E9A">
        <w:rPr>
          <w:noProof/>
          <w:lang w:val="fr-FR"/>
        </w:rPr>
        <w:tab/>
        <w:t>5219</w:t>
      </w:r>
    </w:p>
    <w:p w14:paraId="3EC66E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FR1 for 1 Rx UE</w:t>
      </w:r>
      <w:r w:rsidRPr="00BA7E9A">
        <w:rPr>
          <w:noProof/>
        </w:rPr>
        <w:tab/>
        <w:t>5219</w:t>
      </w:r>
    </w:p>
    <w:p w14:paraId="5D9B5B3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FR1 for 2 Rx UE</w:t>
      </w:r>
      <w:r w:rsidRPr="00BA7E9A">
        <w:rPr>
          <w:noProof/>
        </w:rPr>
        <w:tab/>
        <w:t>5223</w:t>
      </w:r>
    </w:p>
    <w:p w14:paraId="2C07E96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RRC Re-establishment in FR1 for 1 Rx UE</w:t>
      </w:r>
      <w:r w:rsidRPr="00BA7E9A">
        <w:rPr>
          <w:noProof/>
        </w:rPr>
        <w:tab/>
        <w:t>5227</w:t>
      </w:r>
    </w:p>
    <w:p w14:paraId="4692281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A.16.3.2.1.4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RRC Re-establishment in FR1 for 2 Rx UE</w:t>
      </w:r>
      <w:r w:rsidRPr="00BA7E9A">
        <w:rPr>
          <w:noProof/>
        </w:rPr>
        <w:tab/>
        <w:t>5232</w:t>
      </w:r>
    </w:p>
    <w:p w14:paraId="701947C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A.16.3.2.1.5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FR1 for 1 Rx UE without serving cell timing</w:t>
      </w:r>
      <w:r w:rsidRPr="00BA7E9A">
        <w:rPr>
          <w:noProof/>
        </w:rPr>
        <w:tab/>
        <w:t>5237</w:t>
      </w:r>
    </w:p>
    <w:p w14:paraId="14E4AC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A.16.3.2.1.6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FR1 for 2 Rx UE without serving cell timing</w:t>
      </w:r>
      <w:r w:rsidRPr="00BA7E9A">
        <w:rPr>
          <w:noProof/>
        </w:rPr>
        <w:tab/>
        <w:t>5241</w:t>
      </w:r>
    </w:p>
    <w:p w14:paraId="23B24F8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Random Access</w:t>
      </w:r>
      <w:r w:rsidRPr="00BA7E9A">
        <w:rPr>
          <w:noProof/>
        </w:rPr>
        <w:tab/>
        <w:t>5245</w:t>
      </w:r>
    </w:p>
    <w:p w14:paraId="0AA0B9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A.16.3.2.2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4-step RA type contention based random access test in FR1 for NR standalone for 1 </w:t>
      </w:r>
      <w:r w:rsidRPr="00BA7E9A">
        <w:rPr>
          <w:noProof/>
        </w:rPr>
        <w:t>Rx</w:t>
      </w:r>
      <w:r w:rsidRPr="00BA7E9A">
        <w:rPr>
          <w:noProof/>
          <w:lang w:eastAsia="zh-CN"/>
        </w:rPr>
        <w:t xml:space="preserve"> UE</w:t>
      </w:r>
      <w:r w:rsidRPr="00BA7E9A">
        <w:rPr>
          <w:noProof/>
        </w:rPr>
        <w:tab/>
        <w:t>5245</w:t>
      </w:r>
    </w:p>
    <w:p w14:paraId="52F22D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4-step RA type contention based random access test in FR1 for NR standalone for 2 Rx UE</w:t>
      </w:r>
      <w:r w:rsidRPr="00BA7E9A">
        <w:rPr>
          <w:noProof/>
        </w:rPr>
        <w:tab/>
        <w:t>5251</w:t>
      </w:r>
    </w:p>
    <w:p w14:paraId="2FD2B4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A.16.3.2.2</w:t>
      </w:r>
      <w:r w:rsidRPr="00BA7E9A">
        <w:rPr>
          <w:noProof/>
          <w:lang w:eastAsia="zh-CN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4-step RA type non-contention based random access test in FR1 for NR standalone for 1 Rx UE</w:t>
      </w:r>
      <w:r w:rsidRPr="00BA7E9A">
        <w:rPr>
          <w:noProof/>
        </w:rPr>
        <w:tab/>
        <w:t>5256</w:t>
      </w:r>
    </w:p>
    <w:p w14:paraId="415566D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A.16.3.2.2.5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2-step RA type contention based random access test in FR1 for NR standalone for 1 </w:t>
      </w:r>
      <w:r w:rsidRPr="00BA7E9A">
        <w:rPr>
          <w:noProof/>
          <w:lang w:eastAsia="zh-CN"/>
        </w:rPr>
        <w:t>Rx</w:t>
      </w:r>
      <w:r w:rsidRPr="00BA7E9A">
        <w:rPr>
          <w:noProof/>
        </w:rPr>
        <w:t xml:space="preserve"> UE</w:t>
      </w:r>
      <w:r w:rsidRPr="00BA7E9A">
        <w:rPr>
          <w:noProof/>
        </w:rPr>
        <w:tab/>
        <w:t>5266</w:t>
      </w:r>
    </w:p>
    <w:p w14:paraId="04568AC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</w:t>
      </w:r>
      <w:r w:rsidRPr="00BA7E9A">
        <w:rPr>
          <w:noProof/>
          <w:lang w:eastAsia="zh-CN"/>
        </w:rPr>
        <w:t>6.3.2.2.6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2-step RA type contention based random access test in FR1 for NR standalone for 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 xml:space="preserve"> </w:t>
      </w:r>
      <w:r w:rsidRPr="00BA7E9A">
        <w:rPr>
          <w:noProof/>
          <w:lang w:eastAsia="zh-CN"/>
        </w:rPr>
        <w:t>Rx</w:t>
      </w:r>
      <w:r w:rsidRPr="00BA7E9A">
        <w:rPr>
          <w:noProof/>
        </w:rPr>
        <w:t xml:space="preserve"> UE</w:t>
      </w:r>
      <w:r w:rsidRPr="00BA7E9A">
        <w:rPr>
          <w:noProof/>
        </w:rPr>
        <w:tab/>
        <w:t>5270</w:t>
      </w:r>
    </w:p>
    <w:p w14:paraId="07163A1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A.16.3.2.2.7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2-step RA type n</w:t>
      </w:r>
      <w:r w:rsidRPr="00BA7E9A">
        <w:rPr>
          <w:noProof/>
          <w:lang w:eastAsia="zh-CN"/>
        </w:rPr>
        <w:t>on-</w:t>
      </w:r>
      <w:r w:rsidRPr="00BA7E9A">
        <w:rPr>
          <w:noProof/>
          <w:lang w:val="en-US" w:eastAsia="zh-CN"/>
        </w:rPr>
        <w:t>c</w:t>
      </w:r>
      <w:r w:rsidRPr="00BA7E9A">
        <w:rPr>
          <w:noProof/>
        </w:rPr>
        <w:t xml:space="preserve">ontention based test in FR1 for NR standalone </w:t>
      </w:r>
      <w:r w:rsidRPr="00BA7E9A">
        <w:rPr>
          <w:noProof/>
          <w:lang w:eastAsia="zh-CN"/>
        </w:rPr>
        <w:t>for</w:t>
      </w:r>
      <w:r w:rsidRPr="00BA7E9A">
        <w:rPr>
          <w:noProof/>
        </w:rPr>
        <w:t xml:space="preserve"> 1 RX UE</w:t>
      </w:r>
      <w:r w:rsidRPr="00BA7E9A">
        <w:rPr>
          <w:noProof/>
        </w:rPr>
        <w:tab/>
        <w:t>5274</w:t>
      </w:r>
    </w:p>
    <w:p w14:paraId="7ABEBF9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A.16.3.2.2.8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 w:eastAsia="zh-CN"/>
        </w:rPr>
        <w:t>2-step RA type n</w:t>
      </w:r>
      <w:r w:rsidRPr="00BA7E9A">
        <w:rPr>
          <w:noProof/>
          <w:lang w:eastAsia="zh-CN"/>
        </w:rPr>
        <w:t>on-</w:t>
      </w:r>
      <w:r w:rsidRPr="00BA7E9A">
        <w:rPr>
          <w:noProof/>
          <w:lang w:val="en-US" w:eastAsia="zh-CN"/>
        </w:rPr>
        <w:t>c</w:t>
      </w:r>
      <w:r w:rsidRPr="00BA7E9A">
        <w:rPr>
          <w:noProof/>
        </w:rPr>
        <w:t xml:space="preserve">ontention based test in FR1 for NR standalone </w:t>
      </w:r>
      <w:r w:rsidRPr="00BA7E9A">
        <w:rPr>
          <w:noProof/>
          <w:lang w:eastAsia="zh-CN"/>
        </w:rPr>
        <w:t>for</w:t>
      </w:r>
      <w:r w:rsidRPr="00BA7E9A">
        <w:rPr>
          <w:noProof/>
        </w:rPr>
        <w:t xml:space="preserve"> 2 RX UE</w:t>
      </w:r>
      <w:r w:rsidRPr="00BA7E9A">
        <w:rPr>
          <w:noProof/>
        </w:rPr>
        <w:tab/>
        <w:t>5278</w:t>
      </w:r>
    </w:p>
    <w:p w14:paraId="02C8279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 Connection Release with Redirection</w:t>
      </w:r>
      <w:r w:rsidRPr="00BA7E9A">
        <w:rPr>
          <w:noProof/>
        </w:rPr>
        <w:tab/>
        <w:t>5282</w:t>
      </w:r>
    </w:p>
    <w:p w14:paraId="53A4C1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Redirection from NR in FR1 to NR in FR1 for 1 Rx UE</w:t>
      </w:r>
      <w:r w:rsidRPr="00BA7E9A">
        <w:rPr>
          <w:noProof/>
        </w:rPr>
        <w:tab/>
        <w:t>5282</w:t>
      </w:r>
    </w:p>
    <w:p w14:paraId="72A6C53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Redirection from NR in FR1 to NR in FR1 for 2 Rx UE</w:t>
      </w:r>
      <w:r w:rsidRPr="00BA7E9A">
        <w:rPr>
          <w:noProof/>
        </w:rPr>
        <w:tab/>
        <w:t>5286</w:t>
      </w:r>
    </w:p>
    <w:p w14:paraId="02E7D4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A.16.3.2.3.3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Redirection from NR in FR1 to E-UTRAN for 1 Rx UE</w:t>
      </w:r>
      <w:r w:rsidRPr="00BA7E9A">
        <w:rPr>
          <w:noProof/>
        </w:rPr>
        <w:tab/>
        <w:t>5290</w:t>
      </w:r>
    </w:p>
    <w:p w14:paraId="12C6610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A.16.3.2.3.4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Redirection from NR in FR1 to E-UTRAN for 2 Rx UE</w:t>
      </w:r>
      <w:r w:rsidRPr="00BA7E9A">
        <w:rPr>
          <w:noProof/>
        </w:rPr>
        <w:tab/>
        <w:t>5297</w:t>
      </w:r>
    </w:p>
    <w:p w14:paraId="5F8467B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for RedCap</w:t>
      </w:r>
      <w:r w:rsidRPr="00BA7E9A">
        <w:rPr>
          <w:noProof/>
        </w:rPr>
        <w:tab/>
        <w:t>5304</w:t>
      </w:r>
    </w:p>
    <w:p w14:paraId="758AB33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</w:t>
      </w:r>
      <w:r w:rsidRPr="00BA7E9A">
        <w:rPr>
          <w:noProof/>
        </w:rPr>
        <w:tab/>
        <w:t>5304</w:t>
      </w:r>
    </w:p>
    <w:p w14:paraId="650AFF0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UE Transmit Timing Test for FR1 for 1Rx RedCap UE</w:t>
      </w:r>
      <w:r w:rsidRPr="00BA7E9A">
        <w:rPr>
          <w:noProof/>
        </w:rPr>
        <w:tab/>
        <w:t>5304</w:t>
      </w:r>
    </w:p>
    <w:p w14:paraId="71E5AD1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5304</w:t>
      </w:r>
    </w:p>
    <w:p w14:paraId="132E42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5306</w:t>
      </w:r>
    </w:p>
    <w:p w14:paraId="70B9AE6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UE Transmit Timing Test for FR1 for 2Rx RedCap UE</w:t>
      </w:r>
      <w:r w:rsidRPr="00BA7E9A">
        <w:rPr>
          <w:noProof/>
        </w:rPr>
        <w:tab/>
        <w:t>5307</w:t>
      </w:r>
    </w:p>
    <w:p w14:paraId="1E6526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5307</w:t>
      </w:r>
    </w:p>
    <w:p w14:paraId="297458C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5309</w:t>
      </w:r>
    </w:p>
    <w:p w14:paraId="6F7F1BF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timer accuracy</w:t>
      </w:r>
      <w:r w:rsidRPr="00BA7E9A">
        <w:rPr>
          <w:noProof/>
        </w:rPr>
        <w:tab/>
        <w:t>5309</w:t>
      </w:r>
    </w:p>
    <w:p w14:paraId="7A5FCF3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A.16.4.3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</w:t>
      </w:r>
      <w:r w:rsidRPr="00BA7E9A">
        <w:rPr>
          <w:noProof/>
        </w:rPr>
        <w:tab/>
        <w:t>5309</w:t>
      </w:r>
    </w:p>
    <w:p w14:paraId="489DECD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FR1 timing advance adjustment accuracy for 1 Rx UE</w:t>
      </w:r>
      <w:r w:rsidRPr="00BA7E9A">
        <w:rPr>
          <w:noProof/>
        </w:rPr>
        <w:tab/>
        <w:t>5309</w:t>
      </w:r>
    </w:p>
    <w:p w14:paraId="6D92D4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6.4.3.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5309</w:t>
      </w:r>
    </w:p>
    <w:p w14:paraId="34EC7D3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6.4.3.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5309</w:t>
      </w:r>
    </w:p>
    <w:p w14:paraId="6F8D81F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6.4.3.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5313</w:t>
      </w:r>
    </w:p>
    <w:p w14:paraId="22C00E1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FR1 timing advance adjustment accuracy for 2 Rx UE</w:t>
      </w:r>
      <w:r w:rsidRPr="00BA7E9A">
        <w:rPr>
          <w:noProof/>
        </w:rPr>
        <w:tab/>
        <w:t>5313</w:t>
      </w:r>
    </w:p>
    <w:p w14:paraId="3CEA54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6.4.3.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5313</w:t>
      </w:r>
    </w:p>
    <w:p w14:paraId="04BEC7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6.4.3.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5314</w:t>
      </w:r>
    </w:p>
    <w:p w14:paraId="25F216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6.4.3.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5317</w:t>
      </w:r>
    </w:p>
    <w:p w14:paraId="534F06B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Signalling characteristics for RedCap</w:t>
      </w:r>
      <w:r w:rsidRPr="00BA7E9A">
        <w:rPr>
          <w:noProof/>
        </w:rPr>
        <w:tab/>
        <w:t>5318</w:t>
      </w:r>
    </w:p>
    <w:p w14:paraId="19C1FD9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</w:t>
      </w:r>
      <w:r w:rsidRPr="00BA7E9A">
        <w:rPr>
          <w:noProof/>
        </w:rPr>
        <w:tab/>
        <w:t>5318</w:t>
      </w:r>
    </w:p>
    <w:p w14:paraId="422A528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SSB-based RLM RS in non-DRX mode for 1 Rx UE</w:t>
      </w:r>
      <w:r w:rsidRPr="00BA7E9A">
        <w:rPr>
          <w:noProof/>
        </w:rPr>
        <w:tab/>
        <w:t>5318</w:t>
      </w:r>
    </w:p>
    <w:p w14:paraId="6CAD32F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5318</w:t>
      </w:r>
    </w:p>
    <w:p w14:paraId="4B8884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5323</w:t>
      </w:r>
    </w:p>
    <w:p w14:paraId="4F567FA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SSB-based RLM RS in non-DRX mode for 2 Rx UE</w:t>
      </w:r>
      <w:r w:rsidRPr="00BA7E9A">
        <w:rPr>
          <w:noProof/>
        </w:rPr>
        <w:tab/>
        <w:t>5323</w:t>
      </w:r>
    </w:p>
    <w:p w14:paraId="446BA98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5323</w:t>
      </w:r>
    </w:p>
    <w:p w14:paraId="71531F3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5329</w:t>
      </w:r>
    </w:p>
    <w:p w14:paraId="1CE1814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SSB-based RLM RS in non-DRX mode for 1 Rx UE</w:t>
      </w:r>
      <w:r w:rsidRPr="00BA7E9A">
        <w:rPr>
          <w:noProof/>
        </w:rPr>
        <w:tab/>
        <w:t>5329</w:t>
      </w:r>
    </w:p>
    <w:p w14:paraId="1228999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5329</w:t>
      </w:r>
    </w:p>
    <w:p w14:paraId="3A9A17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5335</w:t>
      </w:r>
    </w:p>
    <w:p w14:paraId="448AC9B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SSB-based RLM RS in non-DRX mode for 2 Rx UE</w:t>
      </w:r>
      <w:r w:rsidRPr="00BA7E9A">
        <w:rPr>
          <w:noProof/>
        </w:rPr>
        <w:tab/>
        <w:t>5335</w:t>
      </w:r>
    </w:p>
    <w:p w14:paraId="1B6986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5335</w:t>
      </w:r>
    </w:p>
    <w:p w14:paraId="3A5754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5341</w:t>
      </w:r>
    </w:p>
    <w:p w14:paraId="434E95F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SSB-based RLM RS in DRX mode for 1 Rx UE</w:t>
      </w:r>
      <w:r w:rsidRPr="00BA7E9A">
        <w:rPr>
          <w:noProof/>
        </w:rPr>
        <w:tab/>
        <w:t>5341</w:t>
      </w:r>
    </w:p>
    <w:p w14:paraId="38DCF42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5341</w:t>
      </w:r>
    </w:p>
    <w:p w14:paraId="0F9090C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5347</w:t>
      </w:r>
    </w:p>
    <w:p w14:paraId="380F1D1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SSB-based RLM RS in DRX mode for 2 Rx UE</w:t>
      </w:r>
      <w:r w:rsidRPr="00BA7E9A">
        <w:rPr>
          <w:noProof/>
        </w:rPr>
        <w:tab/>
        <w:t>5347</w:t>
      </w:r>
    </w:p>
    <w:p w14:paraId="36DC3D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5347</w:t>
      </w:r>
    </w:p>
    <w:p w14:paraId="3A219D7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5352</w:t>
      </w:r>
    </w:p>
    <w:p w14:paraId="36A2917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SSB-based RLM RS in DRX mode for 1 Rx UE</w:t>
      </w:r>
      <w:r w:rsidRPr="00BA7E9A">
        <w:rPr>
          <w:noProof/>
        </w:rPr>
        <w:tab/>
        <w:t>5352</w:t>
      </w:r>
    </w:p>
    <w:p w14:paraId="15B3FED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5352</w:t>
      </w:r>
    </w:p>
    <w:p w14:paraId="3543575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5357</w:t>
      </w:r>
    </w:p>
    <w:p w14:paraId="73798B8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SSB-based RLM RS in DRX mode for 2 Rx UE</w:t>
      </w:r>
      <w:r w:rsidRPr="00BA7E9A">
        <w:rPr>
          <w:noProof/>
        </w:rPr>
        <w:tab/>
        <w:t>5357</w:t>
      </w:r>
    </w:p>
    <w:p w14:paraId="18EA905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5357</w:t>
      </w:r>
    </w:p>
    <w:p w14:paraId="79B0FC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5363</w:t>
      </w:r>
    </w:p>
    <w:p w14:paraId="15E1127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CSI-RS-based RLM in non-DRX mode for 1 Rx UE</w:t>
      </w:r>
      <w:r w:rsidRPr="00BA7E9A">
        <w:rPr>
          <w:noProof/>
        </w:rPr>
        <w:tab/>
        <w:t>5363</w:t>
      </w:r>
    </w:p>
    <w:p w14:paraId="768DF5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5363</w:t>
      </w:r>
    </w:p>
    <w:p w14:paraId="3F152D9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5369</w:t>
      </w:r>
    </w:p>
    <w:p w14:paraId="2A83609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CSI-RS-based RLM in non-DRX mode for 2 Rx UE</w:t>
      </w:r>
      <w:r w:rsidRPr="00BA7E9A">
        <w:rPr>
          <w:noProof/>
        </w:rPr>
        <w:tab/>
        <w:t>5369</w:t>
      </w:r>
    </w:p>
    <w:p w14:paraId="0D1C323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5369</w:t>
      </w:r>
    </w:p>
    <w:p w14:paraId="0DBED01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5375</w:t>
      </w:r>
    </w:p>
    <w:p w14:paraId="6C416B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CSI-RS-based RLM in non-DRX mode for 1 Rx UE</w:t>
      </w:r>
      <w:r w:rsidRPr="00BA7E9A">
        <w:rPr>
          <w:noProof/>
        </w:rPr>
        <w:tab/>
        <w:t>5375</w:t>
      </w:r>
    </w:p>
    <w:p w14:paraId="24BD5EB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5375</w:t>
      </w:r>
    </w:p>
    <w:p w14:paraId="0FE800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5381</w:t>
      </w:r>
    </w:p>
    <w:p w14:paraId="527A56E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CSI-RS-based RLM in non-DRX mode for 2 Rx UE</w:t>
      </w:r>
      <w:r w:rsidRPr="00BA7E9A">
        <w:rPr>
          <w:noProof/>
        </w:rPr>
        <w:tab/>
        <w:t>5381</w:t>
      </w:r>
    </w:p>
    <w:p w14:paraId="3A63CA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5381</w:t>
      </w:r>
    </w:p>
    <w:p w14:paraId="2155FB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5386</w:t>
      </w:r>
    </w:p>
    <w:p w14:paraId="7A9DD7B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CSI-RS-based RLM in DRX mode for 1 Rx UE</w:t>
      </w:r>
      <w:r w:rsidRPr="00BA7E9A">
        <w:rPr>
          <w:noProof/>
        </w:rPr>
        <w:tab/>
        <w:t>5386</w:t>
      </w:r>
    </w:p>
    <w:p w14:paraId="1469FB4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A.16.5.1.13.1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5386</w:t>
      </w:r>
    </w:p>
    <w:p w14:paraId="40DA6ED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A.16.5.1.13.2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5392</w:t>
      </w:r>
    </w:p>
    <w:p w14:paraId="16DB455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FR1 PCell configured with CSI-RS-based RLM in DRX mode for 2 Rx UE</w:t>
      </w:r>
      <w:r w:rsidRPr="00BA7E9A">
        <w:rPr>
          <w:noProof/>
        </w:rPr>
        <w:tab/>
        <w:t>5392</w:t>
      </w:r>
    </w:p>
    <w:p w14:paraId="74FED6A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A.16.5.1.14.1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5392</w:t>
      </w:r>
    </w:p>
    <w:p w14:paraId="6F7E385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A.16.5.1.14.2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5398</w:t>
      </w:r>
    </w:p>
    <w:p w14:paraId="5844096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CSI-RS-based RLM in DRX mode for 1 Rx UE</w:t>
      </w:r>
      <w:r w:rsidRPr="00BA7E9A">
        <w:rPr>
          <w:noProof/>
        </w:rPr>
        <w:tab/>
        <w:t>5398</w:t>
      </w:r>
    </w:p>
    <w:p w14:paraId="45292C8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A.16.5.1.15.1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5398</w:t>
      </w:r>
    </w:p>
    <w:p w14:paraId="579EF4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A.16.5.1.15.2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5404</w:t>
      </w:r>
    </w:p>
    <w:p w14:paraId="080E97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A.16.5.1.16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FR1 PCell configured with CSI-RS-based RLM in DRX mode for 2 Rx UE</w:t>
      </w:r>
      <w:r w:rsidRPr="00BA7E9A">
        <w:rPr>
          <w:noProof/>
        </w:rPr>
        <w:tab/>
        <w:t>5404</w:t>
      </w:r>
    </w:p>
    <w:p w14:paraId="32CE0A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A.16.5.1.16.1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5404</w:t>
      </w:r>
    </w:p>
    <w:p w14:paraId="2574F7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A.16.5.1.16.2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5410</w:t>
      </w:r>
    </w:p>
    <w:p w14:paraId="1344521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procedures</w:t>
      </w:r>
      <w:r w:rsidRPr="00BA7E9A">
        <w:rPr>
          <w:noProof/>
        </w:rPr>
        <w:tab/>
        <w:t>5410</w:t>
      </w:r>
    </w:p>
    <w:p w14:paraId="3F0EC34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 w:rsidRPr="00BA7E9A">
        <w:rPr>
          <w:noProof/>
        </w:rPr>
        <w:tab/>
        <w:t>5410</w:t>
      </w:r>
    </w:p>
    <w:p w14:paraId="346663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5410</w:t>
      </w:r>
    </w:p>
    <w:p w14:paraId="56F463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5416</w:t>
      </w:r>
    </w:p>
    <w:p w14:paraId="789C6EF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 w:rsidRPr="00BA7E9A">
        <w:rPr>
          <w:noProof/>
        </w:rPr>
        <w:tab/>
        <w:t>5416</w:t>
      </w:r>
    </w:p>
    <w:p w14:paraId="2459E9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5416</w:t>
      </w:r>
    </w:p>
    <w:p w14:paraId="286EF34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5422</w:t>
      </w:r>
    </w:p>
    <w:p w14:paraId="437697C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FR1 PCell configured with SSB-based BFD and LR in DRX mode for 1 Rx UE</w:t>
      </w:r>
      <w:r w:rsidRPr="00BA7E9A">
        <w:rPr>
          <w:noProof/>
        </w:rPr>
        <w:tab/>
        <w:t>5422</w:t>
      </w:r>
    </w:p>
    <w:p w14:paraId="37AA33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5422</w:t>
      </w:r>
    </w:p>
    <w:p w14:paraId="1790CB0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5429</w:t>
      </w:r>
    </w:p>
    <w:p w14:paraId="28CAC4A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FR1 PCell configured with SSB-based BFD and LR in DRX mode for 2 Rx UE</w:t>
      </w:r>
      <w:r w:rsidRPr="00BA7E9A">
        <w:rPr>
          <w:noProof/>
        </w:rPr>
        <w:tab/>
        <w:t>5429</w:t>
      </w:r>
    </w:p>
    <w:p w14:paraId="05E742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5429</w:t>
      </w:r>
    </w:p>
    <w:p w14:paraId="13ECA1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5435</w:t>
      </w:r>
    </w:p>
    <w:p w14:paraId="78012FE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FR1 PCell configured with CSI-RS-based BFD and LR in non-DRX mode for 1 Rx UE</w:t>
      </w:r>
      <w:r w:rsidRPr="00BA7E9A">
        <w:rPr>
          <w:noProof/>
        </w:rPr>
        <w:tab/>
        <w:t>5435</w:t>
      </w:r>
    </w:p>
    <w:p w14:paraId="60983E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5435</w:t>
      </w:r>
    </w:p>
    <w:p w14:paraId="4BA0101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5441</w:t>
      </w:r>
    </w:p>
    <w:p w14:paraId="56967E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FR1 PCell configured with CSI-RS-based BFD and LR in non-DRX mode for 2 Rx UE</w:t>
      </w:r>
      <w:r w:rsidRPr="00BA7E9A">
        <w:rPr>
          <w:noProof/>
        </w:rPr>
        <w:tab/>
        <w:t>5441</w:t>
      </w:r>
    </w:p>
    <w:p w14:paraId="668E31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5441</w:t>
      </w:r>
    </w:p>
    <w:p w14:paraId="780E5C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5447</w:t>
      </w:r>
    </w:p>
    <w:p w14:paraId="59F1739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FR1 PCell configured with CSI-RS-based BFD and LR in DRX mode for 1 Rx UE</w:t>
      </w:r>
      <w:r w:rsidRPr="00BA7E9A">
        <w:rPr>
          <w:noProof/>
        </w:rPr>
        <w:tab/>
        <w:t>5447</w:t>
      </w:r>
    </w:p>
    <w:p w14:paraId="1EED6A9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A.16.5.2.7.1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5447</w:t>
      </w:r>
    </w:p>
    <w:p w14:paraId="151DDAF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A.16.5.2.7.2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5453</w:t>
      </w:r>
    </w:p>
    <w:p w14:paraId="35655E7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FR1 PCell configured with CSI-RS-based BFD and LR in DRX mode for 2 Rx UE</w:t>
      </w:r>
      <w:r w:rsidRPr="00BA7E9A">
        <w:rPr>
          <w:noProof/>
        </w:rPr>
        <w:tab/>
        <w:t>5453</w:t>
      </w:r>
    </w:p>
    <w:p w14:paraId="0CE4D7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A.16.5.2.8.1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5453</w:t>
      </w:r>
    </w:p>
    <w:p w14:paraId="4229BA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A.16.5.2.8.2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5459</w:t>
      </w:r>
    </w:p>
    <w:p w14:paraId="55F6FA1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</w:t>
      </w:r>
      <w:r w:rsidRPr="00BA7E9A">
        <w:rPr>
          <w:noProof/>
        </w:rPr>
        <w:tab/>
        <w:t>5459</w:t>
      </w:r>
    </w:p>
    <w:p w14:paraId="7EE5F69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DCI-based and Timer-based Active BWP Switch</w:t>
      </w:r>
      <w:r w:rsidRPr="00BA7E9A">
        <w:rPr>
          <w:noProof/>
        </w:rPr>
        <w:tab/>
        <w:t>5459</w:t>
      </w:r>
    </w:p>
    <w:p w14:paraId="5731C05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 DL active BWP switch with non-DRX in SA for 1 Rx UE</w:t>
      </w:r>
      <w:r w:rsidRPr="00BA7E9A">
        <w:rPr>
          <w:noProof/>
        </w:rPr>
        <w:tab/>
        <w:t>5459</w:t>
      </w:r>
    </w:p>
    <w:p w14:paraId="2AACC085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6.5.</w:t>
      </w:r>
      <w:r w:rsidRPr="00BA7E9A">
        <w:rPr>
          <w:noProof/>
          <w:lang w:eastAsia="zh-CN"/>
        </w:rPr>
        <w:t>3</w:t>
      </w:r>
      <w:r w:rsidRPr="00BA7E9A">
        <w:rPr>
          <w:rFonts w:eastAsia="MS Mincho"/>
          <w:noProof/>
        </w:rPr>
        <w:t>.1.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5459</w:t>
      </w:r>
    </w:p>
    <w:p w14:paraId="40626BE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</w:t>
      </w:r>
      <w:r w:rsidRPr="00BA7E9A">
        <w:rPr>
          <w:rFonts w:eastAsia="MS Mincho"/>
          <w:bCs/>
          <w:noProof/>
        </w:rPr>
        <w:t>6.5.3.1.1.</w:t>
      </w:r>
      <w:r w:rsidRPr="00BA7E9A">
        <w:rPr>
          <w:noProof/>
          <w:snapToGrid w:val="0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5464</w:t>
      </w:r>
    </w:p>
    <w:p w14:paraId="1AD288F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 DL active BWP switch with non-DRX in SA for 2 Rx UE</w:t>
      </w:r>
      <w:r w:rsidRPr="00BA7E9A">
        <w:rPr>
          <w:noProof/>
        </w:rPr>
        <w:tab/>
        <w:t>5464</w:t>
      </w:r>
    </w:p>
    <w:p w14:paraId="19DD0B81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6.5.</w:t>
      </w:r>
      <w:r w:rsidRPr="00BA7E9A">
        <w:rPr>
          <w:noProof/>
          <w:lang w:eastAsia="zh-CN"/>
        </w:rPr>
        <w:t>3</w:t>
      </w:r>
      <w:r w:rsidRPr="00BA7E9A">
        <w:rPr>
          <w:rFonts w:eastAsia="MS Mincho"/>
          <w:noProof/>
        </w:rPr>
        <w:t>.1.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5464</w:t>
      </w:r>
    </w:p>
    <w:p w14:paraId="500F07F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rFonts w:eastAsia="MS Mincho"/>
          <w:bCs/>
          <w:noProof/>
        </w:rPr>
        <w:t>6.5.</w:t>
      </w:r>
      <w:r w:rsidRPr="00BA7E9A">
        <w:rPr>
          <w:bCs/>
          <w:noProof/>
          <w:lang w:eastAsia="zh-CN"/>
        </w:rPr>
        <w:t>3.</w:t>
      </w:r>
      <w:r w:rsidRPr="00BA7E9A">
        <w:rPr>
          <w:rFonts w:eastAsia="MS Mincho"/>
          <w:bCs/>
          <w:noProof/>
        </w:rPr>
        <w:t>1.2.</w:t>
      </w:r>
      <w:r w:rsidRPr="00BA7E9A">
        <w:rPr>
          <w:noProof/>
          <w:snapToGrid w:val="0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5469</w:t>
      </w:r>
    </w:p>
    <w:p w14:paraId="6BB0653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RRC-based Active BWP Switch</w:t>
      </w:r>
      <w:r w:rsidRPr="00BA7E9A">
        <w:rPr>
          <w:noProof/>
        </w:rPr>
        <w:tab/>
        <w:t>5469</w:t>
      </w:r>
    </w:p>
    <w:p w14:paraId="6928DA4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 DL active BWP switch of Cell with non-DRX in SA for 1 Rx UE</w:t>
      </w:r>
      <w:r w:rsidRPr="00BA7E9A">
        <w:rPr>
          <w:noProof/>
        </w:rPr>
        <w:tab/>
        <w:t>5469</w:t>
      </w:r>
    </w:p>
    <w:p w14:paraId="5F4BD9F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6.5.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5469</w:t>
      </w:r>
    </w:p>
    <w:p w14:paraId="7BF6E88B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6.5.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.2.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5473</w:t>
      </w:r>
    </w:p>
    <w:p w14:paraId="4A4425B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FR1 DL active BWP switch of Cell with non-DRX in SA for 2 Rx UE</w:t>
      </w:r>
      <w:r w:rsidRPr="00BA7E9A">
        <w:rPr>
          <w:noProof/>
        </w:rPr>
        <w:tab/>
        <w:t>5473</w:t>
      </w:r>
    </w:p>
    <w:p w14:paraId="3366C14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6.5.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.2.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5473</w:t>
      </w:r>
    </w:p>
    <w:p w14:paraId="0810BF2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16.5.3.2.2.2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5477</w:t>
      </w:r>
    </w:p>
    <w:p w14:paraId="0582A55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</w:t>
      </w:r>
      <w:r w:rsidRPr="00BA7E9A">
        <w:rPr>
          <w:noProof/>
          <w:lang w:eastAsia="zh-CN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</w:t>
      </w:r>
      <w:r w:rsidRPr="00BA7E9A">
        <w:rPr>
          <w:noProof/>
        </w:rPr>
        <w:tab/>
        <w:t>5477</w:t>
      </w:r>
    </w:p>
    <w:p w14:paraId="000D065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A.16.5.4.1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 on PCell in FR1 in non-DRX for 1 Rx UE</w:t>
      </w:r>
      <w:r w:rsidRPr="00BA7E9A">
        <w:rPr>
          <w:noProof/>
        </w:rPr>
        <w:tab/>
        <w:t>5477</w:t>
      </w:r>
    </w:p>
    <w:p w14:paraId="0EB82ED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6.5.</w:t>
      </w:r>
      <w:r w:rsidRPr="00BA7E9A">
        <w:rPr>
          <w:noProof/>
          <w:lang w:eastAsia="zh-CN"/>
        </w:rPr>
        <w:t>4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5477</w:t>
      </w:r>
    </w:p>
    <w:p w14:paraId="4AEA9B2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6.5.</w:t>
      </w:r>
      <w:r w:rsidRPr="00BA7E9A">
        <w:rPr>
          <w:noProof/>
          <w:lang w:eastAsia="zh-CN"/>
        </w:rPr>
        <w:t>4</w:t>
      </w:r>
      <w:r w:rsidRPr="00BA7E9A">
        <w:rPr>
          <w:noProof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5481</w:t>
      </w:r>
    </w:p>
    <w:p w14:paraId="254FA1A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 on PCell in FR1 in non-DRX for 2 Rx UE</w:t>
      </w:r>
      <w:r w:rsidRPr="00BA7E9A">
        <w:rPr>
          <w:noProof/>
        </w:rPr>
        <w:tab/>
        <w:t>5481</w:t>
      </w:r>
    </w:p>
    <w:p w14:paraId="7AFA1E1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6.5.</w:t>
      </w:r>
      <w:r w:rsidRPr="00BA7E9A">
        <w:rPr>
          <w:noProof/>
          <w:lang w:eastAsia="zh-CN"/>
        </w:rPr>
        <w:t>4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5481</w:t>
      </w:r>
    </w:p>
    <w:p w14:paraId="6860898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A.16.5.</w:t>
      </w:r>
      <w:r w:rsidRPr="00BA7E9A">
        <w:rPr>
          <w:noProof/>
          <w:lang w:eastAsia="zh-CN"/>
        </w:rPr>
        <w:t>4</w:t>
      </w:r>
      <w:r w:rsidRPr="00BA7E9A">
        <w:rPr>
          <w:noProof/>
        </w:rPr>
        <w:t>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5485</w:t>
      </w:r>
    </w:p>
    <w:p w14:paraId="5A88FCF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 for RedCap</w:t>
      </w:r>
      <w:r w:rsidRPr="00BA7E9A">
        <w:rPr>
          <w:noProof/>
        </w:rPr>
        <w:tab/>
        <w:t>5485</w:t>
      </w:r>
    </w:p>
    <w:p w14:paraId="545CC83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5485</w:t>
      </w:r>
    </w:p>
    <w:p w14:paraId="067B0E2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without gap under non-DRX for 1 Rx UE</w:t>
      </w:r>
      <w:r w:rsidRPr="00BA7E9A">
        <w:rPr>
          <w:noProof/>
        </w:rPr>
        <w:tab/>
        <w:t>5485</w:t>
      </w:r>
    </w:p>
    <w:p w14:paraId="39DAAB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5485</w:t>
      </w:r>
    </w:p>
    <w:p w14:paraId="1501D6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5485</w:t>
      </w:r>
    </w:p>
    <w:p w14:paraId="029DF37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5489</w:t>
      </w:r>
    </w:p>
    <w:p w14:paraId="0091379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without gap under non-DRX for 2 Rx UE</w:t>
      </w:r>
      <w:r w:rsidRPr="00BA7E9A">
        <w:rPr>
          <w:noProof/>
        </w:rPr>
        <w:tab/>
        <w:t>5489</w:t>
      </w:r>
    </w:p>
    <w:p w14:paraId="5E0EEAF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5489</w:t>
      </w:r>
    </w:p>
    <w:p w14:paraId="7D58ABE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5489</w:t>
      </w:r>
    </w:p>
    <w:p w14:paraId="4DC8F55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5493</w:t>
      </w:r>
    </w:p>
    <w:p w14:paraId="3179252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without gap under DRX for 1 Rx UE</w:t>
      </w:r>
      <w:r w:rsidRPr="00BA7E9A">
        <w:rPr>
          <w:noProof/>
        </w:rPr>
        <w:tab/>
        <w:t>5493</w:t>
      </w:r>
    </w:p>
    <w:p w14:paraId="0F944B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5493</w:t>
      </w:r>
    </w:p>
    <w:p w14:paraId="471B75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5493</w:t>
      </w:r>
    </w:p>
    <w:p w14:paraId="0387710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5497</w:t>
      </w:r>
    </w:p>
    <w:p w14:paraId="7E078C9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without gap under DRX for 2 Rx UE</w:t>
      </w:r>
      <w:r w:rsidRPr="00BA7E9A">
        <w:rPr>
          <w:noProof/>
        </w:rPr>
        <w:tab/>
        <w:t>5497</w:t>
      </w:r>
    </w:p>
    <w:p w14:paraId="02A8F9B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5497</w:t>
      </w:r>
    </w:p>
    <w:p w14:paraId="27807CF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5497</w:t>
      </w:r>
    </w:p>
    <w:p w14:paraId="0747761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5501</w:t>
      </w:r>
    </w:p>
    <w:p w14:paraId="5B891C3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with per-UE gaps under non-DRX for 1 Rx UE</w:t>
      </w:r>
      <w:r w:rsidRPr="00BA7E9A">
        <w:rPr>
          <w:noProof/>
        </w:rPr>
        <w:tab/>
        <w:t>5501</w:t>
      </w:r>
    </w:p>
    <w:p w14:paraId="360CC3C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6.6.1.</w:t>
      </w:r>
      <w:r w:rsidRPr="00BA7E9A">
        <w:rPr>
          <w:noProof/>
          <w:snapToGrid w:val="0"/>
          <w:lang w:eastAsia="zh-CN"/>
        </w:rPr>
        <w:t>5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5501</w:t>
      </w:r>
    </w:p>
    <w:p w14:paraId="22C044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6.6.1.</w:t>
      </w:r>
      <w:r w:rsidRPr="00BA7E9A">
        <w:rPr>
          <w:noProof/>
          <w:snapToGrid w:val="0"/>
          <w:lang w:eastAsia="zh-CN"/>
        </w:rPr>
        <w:t>5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5501</w:t>
      </w:r>
    </w:p>
    <w:p w14:paraId="450054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6.6.1.</w:t>
      </w:r>
      <w:r w:rsidRPr="00BA7E9A">
        <w:rPr>
          <w:noProof/>
          <w:snapToGrid w:val="0"/>
          <w:lang w:eastAsia="zh-CN"/>
        </w:rPr>
        <w:t>5</w:t>
      </w:r>
      <w:r w:rsidRPr="00BA7E9A">
        <w:rPr>
          <w:noProof/>
          <w:snapToGrid w:val="0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5505</w:t>
      </w:r>
    </w:p>
    <w:p w14:paraId="38A3B90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with per-UE gaps under non-DRX for 2 Rx UE</w:t>
      </w:r>
      <w:r w:rsidRPr="00BA7E9A">
        <w:rPr>
          <w:noProof/>
        </w:rPr>
        <w:tab/>
        <w:t>5505</w:t>
      </w:r>
    </w:p>
    <w:p w14:paraId="7BFE15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6.6.1.</w:t>
      </w:r>
      <w:r w:rsidRPr="00BA7E9A">
        <w:rPr>
          <w:noProof/>
          <w:snapToGrid w:val="0"/>
          <w:lang w:eastAsia="zh-CN"/>
        </w:rPr>
        <w:t>6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5505</w:t>
      </w:r>
    </w:p>
    <w:p w14:paraId="5D875A9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6.6.1.</w:t>
      </w:r>
      <w:r w:rsidRPr="00BA7E9A">
        <w:rPr>
          <w:noProof/>
          <w:snapToGrid w:val="0"/>
          <w:lang w:eastAsia="zh-CN"/>
        </w:rPr>
        <w:t>6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5505</w:t>
      </w:r>
    </w:p>
    <w:p w14:paraId="2CAC4F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6.6.1.</w:t>
      </w:r>
      <w:r w:rsidRPr="00BA7E9A">
        <w:rPr>
          <w:noProof/>
          <w:snapToGrid w:val="0"/>
          <w:lang w:eastAsia="zh-CN"/>
        </w:rPr>
        <w:t>6</w:t>
      </w:r>
      <w:r w:rsidRPr="00BA7E9A">
        <w:rPr>
          <w:noProof/>
          <w:snapToGrid w:val="0"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5509</w:t>
      </w:r>
    </w:p>
    <w:p w14:paraId="697B040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per-UE gaps under DRX for 1 Rx UE</w:t>
      </w:r>
      <w:r w:rsidRPr="00BA7E9A">
        <w:rPr>
          <w:noProof/>
        </w:rPr>
        <w:tab/>
        <w:t>5509</w:t>
      </w:r>
    </w:p>
    <w:p w14:paraId="2F569D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5509</w:t>
      </w:r>
    </w:p>
    <w:p w14:paraId="28F6FE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5509</w:t>
      </w:r>
    </w:p>
    <w:p w14:paraId="2692F7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5513</w:t>
      </w:r>
    </w:p>
    <w:p w14:paraId="6F22266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per-UE gaps under DRX for 2 Rx UE</w:t>
      </w:r>
      <w:r w:rsidRPr="00BA7E9A">
        <w:rPr>
          <w:noProof/>
        </w:rPr>
        <w:tab/>
        <w:t>5513</w:t>
      </w:r>
    </w:p>
    <w:p w14:paraId="0C285D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5513</w:t>
      </w:r>
    </w:p>
    <w:p w14:paraId="0399576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5513</w:t>
      </w:r>
    </w:p>
    <w:p w14:paraId="2CBB67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5517</w:t>
      </w:r>
    </w:p>
    <w:p w14:paraId="2C6B87F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without gap under non-DRX with SSB index reading for 1 Rx UE</w:t>
      </w:r>
      <w:r w:rsidRPr="00BA7E9A">
        <w:rPr>
          <w:noProof/>
        </w:rPr>
        <w:tab/>
        <w:t>5517</w:t>
      </w:r>
    </w:p>
    <w:p w14:paraId="344C49E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6.6.1.</w:t>
      </w:r>
      <w:r w:rsidRPr="00BA7E9A">
        <w:rPr>
          <w:noProof/>
          <w:snapToGrid w:val="0"/>
          <w:lang w:eastAsia="zh-CN"/>
        </w:rPr>
        <w:t>9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5517</w:t>
      </w:r>
    </w:p>
    <w:p w14:paraId="6DBBF2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6.6.1.</w:t>
      </w:r>
      <w:r w:rsidRPr="00BA7E9A">
        <w:rPr>
          <w:noProof/>
          <w:snapToGrid w:val="0"/>
          <w:lang w:eastAsia="zh-CN"/>
        </w:rPr>
        <w:t>9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5517</w:t>
      </w:r>
    </w:p>
    <w:p w14:paraId="5E5B41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A.16.6.1.9.3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5519</w:t>
      </w:r>
    </w:p>
    <w:p w14:paraId="6DEBCDD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A.16.6.1.10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without gap under non-DRX with SSB index reading for 2 Rx UE</w:t>
      </w:r>
      <w:r w:rsidRPr="00BA7E9A">
        <w:rPr>
          <w:noProof/>
        </w:rPr>
        <w:tab/>
        <w:t>5520</w:t>
      </w:r>
    </w:p>
    <w:p w14:paraId="0A44C0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6.6.1.</w:t>
      </w:r>
      <w:r w:rsidRPr="00BA7E9A">
        <w:rPr>
          <w:noProof/>
          <w:snapToGrid w:val="0"/>
          <w:lang w:eastAsia="zh-CN"/>
        </w:rPr>
        <w:t>10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5520</w:t>
      </w:r>
    </w:p>
    <w:p w14:paraId="0A8EFBC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5520</w:t>
      </w:r>
    </w:p>
    <w:p w14:paraId="2A5E26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A.16.6.1.10.3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5521</w:t>
      </w:r>
    </w:p>
    <w:p w14:paraId="790696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per-UE gaps under non-DRX with SSB index reading for 1 Rx UE</w:t>
      </w:r>
      <w:r w:rsidRPr="00BA7E9A">
        <w:rPr>
          <w:noProof/>
        </w:rPr>
        <w:tab/>
        <w:t>5522</w:t>
      </w:r>
    </w:p>
    <w:p w14:paraId="0CBFE40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5522</w:t>
      </w:r>
    </w:p>
    <w:p w14:paraId="389BD0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5522</w:t>
      </w:r>
    </w:p>
    <w:p w14:paraId="4C916D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5524</w:t>
      </w:r>
    </w:p>
    <w:p w14:paraId="022305E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per-UE gaps under non-DRX with SSB index reading for 2 Rx UE</w:t>
      </w:r>
      <w:r w:rsidRPr="00BA7E9A">
        <w:rPr>
          <w:noProof/>
        </w:rPr>
        <w:tab/>
        <w:t>5525</w:t>
      </w:r>
    </w:p>
    <w:p w14:paraId="14A5EAB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5525</w:t>
      </w:r>
    </w:p>
    <w:p w14:paraId="3C2A8E7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5525</w:t>
      </w:r>
    </w:p>
    <w:p w14:paraId="47A7E1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A.16.6.1.12.3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5527</w:t>
      </w:r>
    </w:p>
    <w:p w14:paraId="0E7F813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5528</w:t>
      </w:r>
    </w:p>
    <w:p w14:paraId="4C8CEF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A.16.6.2.1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without SSB time index detection when DRX is used for 1 Rx UE</w:t>
      </w:r>
      <w:r w:rsidRPr="00BA7E9A">
        <w:rPr>
          <w:noProof/>
        </w:rPr>
        <w:tab/>
        <w:t>5528</w:t>
      </w:r>
    </w:p>
    <w:p w14:paraId="55C9F7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5528</w:t>
      </w:r>
    </w:p>
    <w:p w14:paraId="402007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5533</w:t>
      </w:r>
    </w:p>
    <w:p w14:paraId="27D1851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FR1 without SSB time index detection when DRX is used for 2 Rx UE</w:t>
      </w:r>
      <w:r w:rsidRPr="00BA7E9A">
        <w:rPr>
          <w:noProof/>
        </w:rPr>
        <w:tab/>
        <w:t>5533</w:t>
      </w:r>
    </w:p>
    <w:p w14:paraId="2BEC199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5533</w:t>
      </w:r>
    </w:p>
    <w:p w14:paraId="1B9E022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5538</w:t>
      </w:r>
    </w:p>
    <w:p w14:paraId="17C585A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for FR1 without SSB time index detection when DRX is used for 1 Rx UE</w:t>
      </w:r>
      <w:r w:rsidRPr="00BA7E9A">
        <w:rPr>
          <w:noProof/>
        </w:rPr>
        <w:tab/>
        <w:t>5538</w:t>
      </w:r>
    </w:p>
    <w:p w14:paraId="0FA46E2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5538</w:t>
      </w:r>
    </w:p>
    <w:p w14:paraId="32234B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5541</w:t>
      </w:r>
    </w:p>
    <w:p w14:paraId="0F030CF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for FR1 without SSB time index detection when DRX is used for 2 Rx UE</w:t>
      </w:r>
      <w:r w:rsidRPr="00BA7E9A">
        <w:rPr>
          <w:noProof/>
        </w:rPr>
        <w:tab/>
        <w:t>5542</w:t>
      </w:r>
    </w:p>
    <w:p w14:paraId="031602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5542</w:t>
      </w:r>
    </w:p>
    <w:p w14:paraId="7E6BCC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5545</w:t>
      </w:r>
    </w:p>
    <w:p w14:paraId="089EE94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for FR1 with SSB time index detection when DRX is not used for 1 Rx UE</w:t>
      </w:r>
      <w:r w:rsidRPr="00BA7E9A">
        <w:rPr>
          <w:noProof/>
        </w:rPr>
        <w:tab/>
        <w:t>5546</w:t>
      </w:r>
    </w:p>
    <w:p w14:paraId="5367C24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for FR1 with SSB time index detection when DRX is not used for 2 Rx UE</w:t>
      </w:r>
      <w:r w:rsidRPr="00BA7E9A">
        <w:rPr>
          <w:noProof/>
        </w:rPr>
        <w:tab/>
        <w:t>5546</w:t>
      </w:r>
    </w:p>
    <w:p w14:paraId="4E94D8D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for FR1 with SSB time index detection when DRX is used for 1 Rx UE</w:t>
      </w:r>
      <w:r w:rsidRPr="00BA7E9A">
        <w:rPr>
          <w:noProof/>
        </w:rPr>
        <w:tab/>
        <w:t>5546</w:t>
      </w:r>
    </w:p>
    <w:p w14:paraId="3F4F68A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5546</w:t>
      </w:r>
    </w:p>
    <w:p w14:paraId="646F94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5550</w:t>
      </w:r>
    </w:p>
    <w:p w14:paraId="278DDE6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for FR1 with SSB time index detection when DRX is used for 2 Rx UE</w:t>
      </w:r>
      <w:r w:rsidRPr="00BA7E9A">
        <w:rPr>
          <w:noProof/>
        </w:rPr>
        <w:tab/>
        <w:t>5551</w:t>
      </w:r>
    </w:p>
    <w:p w14:paraId="089AE34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5551</w:t>
      </w:r>
    </w:p>
    <w:p w14:paraId="390EC3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5555</w:t>
      </w:r>
    </w:p>
    <w:p w14:paraId="066C579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additional mandatory gap pattern for 1 Rx UE</w:t>
      </w:r>
      <w:r w:rsidRPr="00BA7E9A">
        <w:rPr>
          <w:noProof/>
        </w:rPr>
        <w:tab/>
        <w:t>5556</w:t>
      </w:r>
    </w:p>
    <w:p w14:paraId="0568DC4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5556</w:t>
      </w:r>
    </w:p>
    <w:p w14:paraId="22D842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5558</w:t>
      </w:r>
    </w:p>
    <w:p w14:paraId="5D78276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with additional mandatory gap pattern for 2 Rx UE</w:t>
      </w:r>
      <w:r w:rsidRPr="00BA7E9A">
        <w:rPr>
          <w:noProof/>
        </w:rPr>
        <w:tab/>
        <w:t>5559</w:t>
      </w:r>
    </w:p>
    <w:p w14:paraId="658BBCC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A.16.6.2.10.1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5559</w:t>
      </w:r>
    </w:p>
    <w:p w14:paraId="3CD5365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A.16.6.2.10.2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5561</w:t>
      </w:r>
    </w:p>
    <w:p w14:paraId="5A93907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for FR1 when DRX is used for 1 Rx UE</w:t>
      </w:r>
      <w:r w:rsidRPr="00BA7E9A">
        <w:rPr>
          <w:noProof/>
        </w:rPr>
        <w:tab/>
        <w:t>5562</w:t>
      </w:r>
    </w:p>
    <w:p w14:paraId="6A19D0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5562</w:t>
      </w:r>
    </w:p>
    <w:p w14:paraId="7B5977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A.16.6.2.11.2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5565</w:t>
      </w:r>
    </w:p>
    <w:p w14:paraId="325A003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A.16.6.2.12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tests for FR1 when DRX is used for 2 Rx UE</w:t>
      </w:r>
      <w:r w:rsidRPr="00BA7E9A">
        <w:rPr>
          <w:noProof/>
        </w:rPr>
        <w:tab/>
        <w:t>5565</w:t>
      </w:r>
    </w:p>
    <w:p w14:paraId="41C7C88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A.16.6.2.12.1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5565</w:t>
      </w:r>
    </w:p>
    <w:p w14:paraId="2863B40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A.16.6.2.12.2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5569</w:t>
      </w:r>
    </w:p>
    <w:p w14:paraId="13FDA4F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Measurements</w:t>
      </w:r>
      <w:r w:rsidRPr="00BA7E9A">
        <w:rPr>
          <w:noProof/>
        </w:rPr>
        <w:tab/>
        <w:t>5570</w:t>
      </w:r>
    </w:p>
    <w:p w14:paraId="04AD80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NR - E-UTRAN event-triggered reporting in non-DRX in FR1 for 1 Rx UE</w:t>
      </w:r>
      <w:r w:rsidRPr="00BA7E9A">
        <w:rPr>
          <w:noProof/>
        </w:rPr>
        <w:tab/>
        <w:t>5570</w:t>
      </w:r>
    </w:p>
    <w:p w14:paraId="0F33FF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5570</w:t>
      </w:r>
    </w:p>
    <w:p w14:paraId="58D37FC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5575</w:t>
      </w:r>
    </w:p>
    <w:p w14:paraId="44DAE7F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NR - E-UTRAN event-triggered reporting in non-DRX in FR1 for 2 Rx UE</w:t>
      </w:r>
      <w:r w:rsidRPr="00BA7E9A">
        <w:rPr>
          <w:noProof/>
        </w:rPr>
        <w:tab/>
        <w:t>5575</w:t>
      </w:r>
    </w:p>
    <w:p w14:paraId="1D01B8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5575</w:t>
      </w:r>
    </w:p>
    <w:p w14:paraId="660896C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5580</w:t>
      </w:r>
    </w:p>
    <w:p w14:paraId="728D0F3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NR - E-UTRAN event-triggered reporting in DRX in FR1 for 1 Rx UE</w:t>
      </w:r>
      <w:r w:rsidRPr="00BA7E9A">
        <w:rPr>
          <w:noProof/>
        </w:rPr>
        <w:tab/>
        <w:t>5580</w:t>
      </w:r>
    </w:p>
    <w:p w14:paraId="288E3A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5580</w:t>
      </w:r>
    </w:p>
    <w:p w14:paraId="73653CE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5585</w:t>
      </w:r>
    </w:p>
    <w:p w14:paraId="0DDE055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NR - E-UTRAN event-triggered reporting in DRX in FR1 for 2 Rx UE</w:t>
      </w:r>
      <w:r w:rsidRPr="00BA7E9A">
        <w:rPr>
          <w:noProof/>
        </w:rPr>
        <w:tab/>
        <w:t>5585</w:t>
      </w:r>
    </w:p>
    <w:p w14:paraId="197FC70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5585</w:t>
      </w:r>
    </w:p>
    <w:p w14:paraId="56032B0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5590</w:t>
      </w:r>
    </w:p>
    <w:p w14:paraId="5295F94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5590</w:t>
      </w:r>
    </w:p>
    <w:p w14:paraId="5E88841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not used for 1 Rx UE</w:t>
      </w:r>
      <w:r w:rsidRPr="00BA7E9A">
        <w:rPr>
          <w:noProof/>
        </w:rPr>
        <w:tab/>
        <w:t>5590</w:t>
      </w:r>
    </w:p>
    <w:p w14:paraId="364121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5590</w:t>
      </w:r>
    </w:p>
    <w:p w14:paraId="7BA68B5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5590</w:t>
      </w:r>
    </w:p>
    <w:p w14:paraId="3F3C6DA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5593</w:t>
      </w:r>
    </w:p>
    <w:p w14:paraId="0C48ADC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not used for 2 Rx UE</w:t>
      </w:r>
      <w:r w:rsidRPr="00BA7E9A">
        <w:rPr>
          <w:noProof/>
        </w:rPr>
        <w:tab/>
        <w:t>5593</w:t>
      </w:r>
    </w:p>
    <w:p w14:paraId="5B3EEDD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5593</w:t>
      </w:r>
    </w:p>
    <w:p w14:paraId="1837A0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5594</w:t>
      </w:r>
    </w:p>
    <w:p w14:paraId="29070D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5597</w:t>
      </w:r>
    </w:p>
    <w:p w14:paraId="0E96DBE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lastRenderedPageBreak/>
        <w:t>A.16.6.4.3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used for 1 Rx UE</w:t>
      </w:r>
      <w:r w:rsidRPr="00BA7E9A">
        <w:rPr>
          <w:noProof/>
        </w:rPr>
        <w:tab/>
        <w:t>5597</w:t>
      </w:r>
    </w:p>
    <w:p w14:paraId="4C7E1F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5597</w:t>
      </w:r>
    </w:p>
    <w:p w14:paraId="1D8981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5598</w:t>
      </w:r>
    </w:p>
    <w:p w14:paraId="3F3530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5601</w:t>
      </w:r>
    </w:p>
    <w:p w14:paraId="769ACB7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used for 2 Rx UE</w:t>
      </w:r>
      <w:r w:rsidRPr="00BA7E9A">
        <w:rPr>
          <w:noProof/>
        </w:rPr>
        <w:tab/>
        <w:t>5601</w:t>
      </w:r>
    </w:p>
    <w:p w14:paraId="2B7BD4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5601</w:t>
      </w:r>
    </w:p>
    <w:p w14:paraId="48A6E26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5602</w:t>
      </w:r>
    </w:p>
    <w:p w14:paraId="4549346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5605</w:t>
      </w:r>
    </w:p>
    <w:p w14:paraId="246B63B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not used for 1 Rx UE</w:t>
      </w:r>
      <w:r w:rsidRPr="00BA7E9A">
        <w:rPr>
          <w:noProof/>
        </w:rPr>
        <w:tab/>
        <w:t>5605</w:t>
      </w:r>
    </w:p>
    <w:p w14:paraId="46DCAA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5605</w:t>
      </w:r>
    </w:p>
    <w:p w14:paraId="1A8721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5606</w:t>
      </w:r>
    </w:p>
    <w:p w14:paraId="4D28EC7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A.16.6.4.5.3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5609</w:t>
      </w:r>
    </w:p>
    <w:p w14:paraId="3603C0F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not used for 2 Rx UE</w:t>
      </w:r>
      <w:r w:rsidRPr="00BA7E9A">
        <w:rPr>
          <w:noProof/>
        </w:rPr>
        <w:tab/>
        <w:t>5609</w:t>
      </w:r>
    </w:p>
    <w:p w14:paraId="490F48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A.16.6.4.6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5609</w:t>
      </w:r>
    </w:p>
    <w:p w14:paraId="6A67F4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A.16.6.4.6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5610</w:t>
      </w:r>
    </w:p>
    <w:p w14:paraId="311036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A.16.6.4.6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5613</w:t>
      </w:r>
    </w:p>
    <w:p w14:paraId="560E3EC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used for 1 Rx UE</w:t>
      </w:r>
      <w:r w:rsidRPr="00BA7E9A">
        <w:rPr>
          <w:noProof/>
        </w:rPr>
        <w:tab/>
        <w:t>5613</w:t>
      </w:r>
    </w:p>
    <w:p w14:paraId="7B8B070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A.16.6.4.7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5613</w:t>
      </w:r>
    </w:p>
    <w:p w14:paraId="1F9A3E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A.16.6.4.7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5614</w:t>
      </w:r>
    </w:p>
    <w:p w14:paraId="7B582C8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A.16.6.4.7.</w:t>
      </w:r>
      <w:r w:rsidRPr="00BA7E9A">
        <w:rPr>
          <w:noProof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5617</w:t>
      </w:r>
    </w:p>
    <w:p w14:paraId="00B0818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used for 2 Rx UE</w:t>
      </w:r>
      <w:r w:rsidRPr="00BA7E9A">
        <w:rPr>
          <w:noProof/>
        </w:rPr>
        <w:tab/>
        <w:t>5617</w:t>
      </w:r>
    </w:p>
    <w:p w14:paraId="0E66975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A.16.6.4.8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5617</w:t>
      </w:r>
    </w:p>
    <w:p w14:paraId="10C81F3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A.16.6.4.8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5618</w:t>
      </w:r>
    </w:p>
    <w:p w14:paraId="6862AB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A.16.6.4.8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5621</w:t>
      </w:r>
    </w:p>
    <w:p w14:paraId="2C5680D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A.16.6.7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measurements with autonomous gaps</w:t>
      </w:r>
      <w:r w:rsidRPr="00BA7E9A">
        <w:rPr>
          <w:noProof/>
        </w:rPr>
        <w:tab/>
        <w:t>5621</w:t>
      </w:r>
    </w:p>
    <w:p w14:paraId="0D9AC32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CGI identification of NR neighbor cell in FR1 for 1 Rx UE</w:t>
      </w:r>
      <w:r w:rsidRPr="00BA7E9A">
        <w:rPr>
          <w:noProof/>
        </w:rPr>
        <w:tab/>
        <w:t>5621</w:t>
      </w:r>
    </w:p>
    <w:p w14:paraId="053C93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5621</w:t>
      </w:r>
    </w:p>
    <w:p w14:paraId="00008A8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5621</w:t>
      </w:r>
    </w:p>
    <w:p w14:paraId="2FD02F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5624</w:t>
      </w:r>
    </w:p>
    <w:p w14:paraId="60AF613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CGI identification of NR neighbor cell in FR1 for 2 Rx UE</w:t>
      </w:r>
      <w:r w:rsidRPr="00BA7E9A">
        <w:rPr>
          <w:noProof/>
        </w:rPr>
        <w:tab/>
        <w:t>5624</w:t>
      </w:r>
    </w:p>
    <w:p w14:paraId="433055C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5624</w:t>
      </w:r>
    </w:p>
    <w:p w14:paraId="3057063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5624</w:t>
      </w:r>
    </w:p>
    <w:p w14:paraId="15952BF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5627</w:t>
      </w:r>
    </w:p>
    <w:p w14:paraId="16C3817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Identification of a new CGI of inter-RAT E-UTRA cell using autonomous gaps in NR SA for 1 Rx UE</w:t>
      </w:r>
      <w:r w:rsidRPr="00BA7E9A">
        <w:rPr>
          <w:noProof/>
        </w:rPr>
        <w:tab/>
        <w:t>5627</w:t>
      </w:r>
    </w:p>
    <w:p w14:paraId="654B501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5627</w:t>
      </w:r>
    </w:p>
    <w:p w14:paraId="154C0D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5634</w:t>
      </w:r>
    </w:p>
    <w:p w14:paraId="21BDE2F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Identification of a new CGI of inter-RAT E-UTRA cell using autonomous gaps in NR SA for 2 Rx UE</w:t>
      </w:r>
      <w:r w:rsidRPr="00BA7E9A">
        <w:rPr>
          <w:noProof/>
        </w:rPr>
        <w:tab/>
        <w:t>5634</w:t>
      </w:r>
    </w:p>
    <w:p w14:paraId="0CB99A6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5634</w:t>
      </w:r>
    </w:p>
    <w:p w14:paraId="4764B4B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A.16.6.7.4.2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5641</w:t>
      </w:r>
    </w:p>
    <w:p w14:paraId="7D748CE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 requirements for RedCap</w:t>
      </w:r>
      <w:r w:rsidRPr="00BA7E9A">
        <w:rPr>
          <w:noProof/>
        </w:rPr>
        <w:tab/>
        <w:t>5641</w:t>
      </w:r>
    </w:p>
    <w:p w14:paraId="7B4EEA0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SS-RSRP</w:t>
      </w:r>
      <w:r w:rsidRPr="00BA7E9A">
        <w:rPr>
          <w:noProof/>
        </w:rPr>
        <w:tab/>
        <w:t>5641</w:t>
      </w:r>
    </w:p>
    <w:p w14:paraId="1D7647C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intra-frequency case measurement accuracy with FR1 serving cell and FR1 target cell for 1 Rx UE</w:t>
      </w:r>
      <w:r w:rsidRPr="00BA7E9A">
        <w:rPr>
          <w:noProof/>
        </w:rPr>
        <w:tab/>
        <w:t>5641</w:t>
      </w:r>
    </w:p>
    <w:p w14:paraId="5DAD2AC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5641</w:t>
      </w:r>
    </w:p>
    <w:p w14:paraId="57502E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5641</w:t>
      </w:r>
    </w:p>
    <w:p w14:paraId="3A2416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5646</w:t>
      </w:r>
    </w:p>
    <w:p w14:paraId="157B658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intra-frequency case measurement accuracy with FR1 serving cell and FR1 target cell for 2Rx UE</w:t>
      </w:r>
      <w:r w:rsidRPr="00BA7E9A">
        <w:rPr>
          <w:noProof/>
        </w:rPr>
        <w:tab/>
        <w:t>5646</w:t>
      </w:r>
    </w:p>
    <w:p w14:paraId="39F1A64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5646</w:t>
      </w:r>
    </w:p>
    <w:p w14:paraId="0685F12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5646</w:t>
      </w:r>
    </w:p>
    <w:p w14:paraId="5B803C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5651</w:t>
      </w:r>
    </w:p>
    <w:p w14:paraId="61AF3EC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case measurement accuracy with FR1 serving cell and FR1 target cell for 1 Rx UE</w:t>
      </w:r>
      <w:r w:rsidRPr="00BA7E9A">
        <w:rPr>
          <w:noProof/>
        </w:rPr>
        <w:tab/>
        <w:t>5651</w:t>
      </w:r>
    </w:p>
    <w:p w14:paraId="1B08F00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5651</w:t>
      </w:r>
    </w:p>
    <w:p w14:paraId="40EC0C5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5651</w:t>
      </w:r>
    </w:p>
    <w:p w14:paraId="3AA12A8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5655</w:t>
      </w:r>
    </w:p>
    <w:p w14:paraId="53E8A81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case measurement accuracy with FR1 serving cell and FR1 target cell for 2 Rx UE</w:t>
      </w:r>
      <w:r w:rsidRPr="00BA7E9A">
        <w:rPr>
          <w:noProof/>
        </w:rPr>
        <w:tab/>
        <w:t>5655</w:t>
      </w:r>
    </w:p>
    <w:p w14:paraId="1F84BB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5655</w:t>
      </w:r>
    </w:p>
    <w:p w14:paraId="42199B6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5656</w:t>
      </w:r>
    </w:p>
    <w:p w14:paraId="6B6B94F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A.16.7.1.4.3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5660</w:t>
      </w:r>
    </w:p>
    <w:p w14:paraId="193E735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SS-RSRQ</w:t>
      </w:r>
      <w:r w:rsidRPr="00BA7E9A">
        <w:rPr>
          <w:noProof/>
        </w:rPr>
        <w:tab/>
        <w:t>5660</w:t>
      </w:r>
    </w:p>
    <w:p w14:paraId="0BDB9FA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Intra-frequency measurement accuracy with FR1 serving cell and FR1 target cell for 1 Rx UE</w:t>
      </w:r>
      <w:r w:rsidRPr="00BA7E9A">
        <w:rPr>
          <w:noProof/>
        </w:rPr>
        <w:tab/>
        <w:t>5660</w:t>
      </w:r>
    </w:p>
    <w:p w14:paraId="0388BBB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5660</w:t>
      </w:r>
    </w:p>
    <w:p w14:paraId="2F95FA2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5661</w:t>
      </w:r>
    </w:p>
    <w:p w14:paraId="27A982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5666</w:t>
      </w:r>
    </w:p>
    <w:p w14:paraId="2D052EA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Intra-frequency measurement accuracy with FR1 serving cell and FR1 target cell for 2 Rx UE</w:t>
      </w:r>
      <w:r w:rsidRPr="00BA7E9A">
        <w:rPr>
          <w:noProof/>
        </w:rPr>
        <w:tab/>
        <w:t>5666</w:t>
      </w:r>
    </w:p>
    <w:p w14:paraId="3ADAD60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5666</w:t>
      </w:r>
    </w:p>
    <w:p w14:paraId="785137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5666</w:t>
      </w:r>
    </w:p>
    <w:p w14:paraId="5EBD11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5671</w:t>
      </w:r>
    </w:p>
    <w:p w14:paraId="1661E33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measurement accuracy with FR1 serving cell and FR1 target cell for 1 Rx UE</w:t>
      </w:r>
      <w:r w:rsidRPr="00BA7E9A">
        <w:rPr>
          <w:noProof/>
        </w:rPr>
        <w:tab/>
        <w:t>5671</w:t>
      </w:r>
    </w:p>
    <w:p w14:paraId="445739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5671</w:t>
      </w:r>
    </w:p>
    <w:p w14:paraId="615458B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5671</w:t>
      </w:r>
    </w:p>
    <w:p w14:paraId="7BDC0E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A.16.7.2.3.3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5676</w:t>
      </w:r>
    </w:p>
    <w:p w14:paraId="4417549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measurement accuracy with FR1 serving cell and FR1 target cell for 2 Rx UE</w:t>
      </w:r>
      <w:r w:rsidRPr="00BA7E9A">
        <w:rPr>
          <w:noProof/>
        </w:rPr>
        <w:tab/>
        <w:t>5676</w:t>
      </w:r>
    </w:p>
    <w:p w14:paraId="4E160D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5676</w:t>
      </w:r>
    </w:p>
    <w:p w14:paraId="3F15F0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5676</w:t>
      </w:r>
    </w:p>
    <w:p w14:paraId="47BFA54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A.16.7.2.4.3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5682</w:t>
      </w:r>
    </w:p>
    <w:p w14:paraId="1E34224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SS-SINR</w:t>
      </w:r>
      <w:r w:rsidRPr="00BA7E9A">
        <w:rPr>
          <w:noProof/>
        </w:rPr>
        <w:tab/>
        <w:t>5682</w:t>
      </w:r>
    </w:p>
    <w:p w14:paraId="5113F24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measurement accuracy with FR1 serving cell and FR1 target cell for 1 Rx UE</w:t>
      </w:r>
      <w:r w:rsidRPr="00BA7E9A">
        <w:rPr>
          <w:noProof/>
        </w:rPr>
        <w:tab/>
        <w:t>5682</w:t>
      </w:r>
    </w:p>
    <w:p w14:paraId="054385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5682</w:t>
      </w:r>
    </w:p>
    <w:p w14:paraId="0A64B62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5683</w:t>
      </w:r>
    </w:p>
    <w:p w14:paraId="54AC89F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5687</w:t>
      </w:r>
    </w:p>
    <w:p w14:paraId="7A35075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measurement accuracy with FR1 serving cell and FR1 target cell for 2 Rx UE</w:t>
      </w:r>
      <w:r w:rsidRPr="00BA7E9A">
        <w:rPr>
          <w:noProof/>
        </w:rPr>
        <w:tab/>
        <w:t>5687</w:t>
      </w:r>
    </w:p>
    <w:p w14:paraId="5F6698A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5687</w:t>
      </w:r>
    </w:p>
    <w:p w14:paraId="7DFBEE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5688</w:t>
      </w:r>
    </w:p>
    <w:p w14:paraId="44EE141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measurement accuracy with FR1 serving cell and FR1 target cell for 1 Rx UE</w:t>
      </w:r>
      <w:r w:rsidRPr="00BA7E9A">
        <w:rPr>
          <w:noProof/>
        </w:rPr>
        <w:tab/>
        <w:t>5692</w:t>
      </w:r>
    </w:p>
    <w:p w14:paraId="7C8475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5692</w:t>
      </w:r>
    </w:p>
    <w:p w14:paraId="0093882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5692</w:t>
      </w:r>
    </w:p>
    <w:p w14:paraId="36DBCB2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5697</w:t>
      </w:r>
    </w:p>
    <w:p w14:paraId="290CDEA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measurement accuracy with FR1 serving cell and FR1 target cell for 2 Rx UE</w:t>
      </w:r>
      <w:r w:rsidRPr="00BA7E9A">
        <w:rPr>
          <w:noProof/>
        </w:rPr>
        <w:tab/>
        <w:t>5698</w:t>
      </w:r>
    </w:p>
    <w:p w14:paraId="6DC753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5698</w:t>
      </w:r>
    </w:p>
    <w:p w14:paraId="12D8B93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5698</w:t>
      </w:r>
    </w:p>
    <w:p w14:paraId="1F456DF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A.16.7.3.4.3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5702</w:t>
      </w:r>
    </w:p>
    <w:p w14:paraId="4599269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5703</w:t>
      </w:r>
    </w:p>
    <w:p w14:paraId="1F69C0E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for 1 Rx UE</w:t>
      </w:r>
      <w:r w:rsidRPr="00BA7E9A">
        <w:rPr>
          <w:noProof/>
        </w:rPr>
        <w:tab/>
        <w:t>5703</w:t>
      </w:r>
    </w:p>
    <w:p w14:paraId="371B10A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for 2 Rx UE</w:t>
      </w:r>
      <w:r w:rsidRPr="00BA7E9A">
        <w:rPr>
          <w:noProof/>
        </w:rPr>
        <w:tab/>
        <w:t>5703</w:t>
      </w:r>
    </w:p>
    <w:p w14:paraId="245B88C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on resource set with repetition off for 1 Rx UE</w:t>
      </w:r>
      <w:r w:rsidRPr="00BA7E9A">
        <w:rPr>
          <w:noProof/>
        </w:rPr>
        <w:tab/>
        <w:t>5703</w:t>
      </w:r>
    </w:p>
    <w:p w14:paraId="669A07A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on resource set with repetition off for 2 Rx UE</w:t>
      </w:r>
      <w:r w:rsidRPr="00BA7E9A">
        <w:rPr>
          <w:noProof/>
        </w:rPr>
        <w:tab/>
        <w:t>5703</w:t>
      </w:r>
    </w:p>
    <w:p w14:paraId="3E24DD6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RSRP</w:t>
      </w:r>
      <w:r w:rsidRPr="00BA7E9A">
        <w:rPr>
          <w:noProof/>
        </w:rPr>
        <w:tab/>
        <w:t>5703</w:t>
      </w:r>
    </w:p>
    <w:p w14:paraId="274E67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inter-RAT measurement accuracy with FR1 serving cell for 1 Rx UE</w:t>
      </w:r>
      <w:r w:rsidRPr="00BA7E9A">
        <w:rPr>
          <w:noProof/>
        </w:rPr>
        <w:tab/>
        <w:t>5703</w:t>
      </w:r>
    </w:p>
    <w:p w14:paraId="05DEA9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5703</w:t>
      </w:r>
    </w:p>
    <w:p w14:paraId="4A23195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5703</w:t>
      </w:r>
    </w:p>
    <w:p w14:paraId="3F9022B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5709</w:t>
      </w:r>
    </w:p>
    <w:p w14:paraId="1790362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inter-RAT measurement accuracy with FR1 serving cell for 2 Rx UE</w:t>
      </w:r>
      <w:r w:rsidRPr="00BA7E9A">
        <w:rPr>
          <w:noProof/>
        </w:rPr>
        <w:tab/>
        <w:t>5710</w:t>
      </w:r>
    </w:p>
    <w:p w14:paraId="127A12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5710</w:t>
      </w:r>
    </w:p>
    <w:p w14:paraId="702CD82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5710</w:t>
      </w:r>
    </w:p>
    <w:p w14:paraId="036E7DE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5716</w:t>
      </w:r>
    </w:p>
    <w:p w14:paraId="40E015D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RSRQ</w:t>
      </w:r>
      <w:r w:rsidRPr="00BA7E9A">
        <w:rPr>
          <w:noProof/>
        </w:rPr>
        <w:tab/>
        <w:t>5717</w:t>
      </w:r>
    </w:p>
    <w:p w14:paraId="6FB3225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inter-RAT measurement accuracy with FR1 serving cell for 1 Rx UE</w:t>
      </w:r>
      <w:r w:rsidRPr="00BA7E9A">
        <w:rPr>
          <w:noProof/>
        </w:rPr>
        <w:tab/>
        <w:t>5717</w:t>
      </w:r>
    </w:p>
    <w:p w14:paraId="463A1F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5717</w:t>
      </w:r>
    </w:p>
    <w:p w14:paraId="3ECECA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5717</w:t>
      </w:r>
    </w:p>
    <w:p w14:paraId="1E3687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5723</w:t>
      </w:r>
    </w:p>
    <w:p w14:paraId="2D012BD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inter-RAT measurement accuracy with FR1 serving cell for 2 Rx UE</w:t>
      </w:r>
      <w:r w:rsidRPr="00BA7E9A">
        <w:rPr>
          <w:noProof/>
        </w:rPr>
        <w:tab/>
        <w:t>5724</w:t>
      </w:r>
    </w:p>
    <w:p w14:paraId="20FC49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A.16.7.6.2.1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5724</w:t>
      </w:r>
    </w:p>
    <w:p w14:paraId="098E1E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5724</w:t>
      </w:r>
    </w:p>
    <w:p w14:paraId="2C453C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5730</w:t>
      </w:r>
    </w:p>
    <w:p w14:paraId="773B0C2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A.16.7.7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E-UTRAN RS-SINR</w:t>
      </w:r>
      <w:r w:rsidRPr="00BA7E9A">
        <w:rPr>
          <w:noProof/>
        </w:rPr>
        <w:tab/>
        <w:t>5731</w:t>
      </w:r>
    </w:p>
    <w:p w14:paraId="2F4DC8B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inter-RAT measurement accuracy with FR1 serving cell for 1 Rx UE</w:t>
      </w:r>
      <w:r w:rsidRPr="00BA7E9A">
        <w:rPr>
          <w:noProof/>
        </w:rPr>
        <w:tab/>
        <w:t>5731</w:t>
      </w:r>
    </w:p>
    <w:p w14:paraId="56194C2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A.16.7.7.2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inter-RAT measurement accuracy with FR1 serving cell for 2 Rx UE</w:t>
      </w:r>
      <w:r w:rsidRPr="00BA7E9A">
        <w:rPr>
          <w:noProof/>
        </w:rPr>
        <w:tab/>
        <w:t>5731</w:t>
      </w:r>
    </w:p>
    <w:p w14:paraId="238C2953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A.17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NR standalone tests </w:t>
      </w:r>
      <w:r w:rsidRPr="00BA7E9A">
        <w:rPr>
          <w:noProof/>
          <w:lang w:eastAsia="zh-CN"/>
        </w:rPr>
        <w:t>with one or more NR cells in FR2 for RedCap</w:t>
      </w:r>
      <w:r w:rsidRPr="00BA7E9A">
        <w:rPr>
          <w:noProof/>
        </w:rPr>
        <w:tab/>
        <w:t>5372</w:t>
      </w:r>
    </w:p>
    <w:p w14:paraId="531A19D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RRC_IDLE state mobility for RedCap</w:t>
      </w:r>
      <w:r w:rsidRPr="00BA7E9A">
        <w:rPr>
          <w:noProof/>
        </w:rPr>
        <w:tab/>
        <w:t>5372</w:t>
      </w:r>
    </w:p>
    <w:p w14:paraId="2B5EFC6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Cell re-selection to NR</w:t>
      </w:r>
      <w:r w:rsidRPr="00BA7E9A">
        <w:rPr>
          <w:noProof/>
        </w:rPr>
        <w:tab/>
        <w:t>5372</w:t>
      </w:r>
    </w:p>
    <w:p w14:paraId="7606532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 intra-frequency NR case for 2 Rx</w:t>
      </w:r>
      <w:r w:rsidRPr="00BA7E9A">
        <w:rPr>
          <w:noProof/>
        </w:rPr>
        <w:tab/>
        <w:t>5372</w:t>
      </w:r>
    </w:p>
    <w:p w14:paraId="6BB03D6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5372</w:t>
      </w:r>
    </w:p>
    <w:p w14:paraId="632FA02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5372</w:t>
      </w:r>
    </w:p>
    <w:p w14:paraId="35200A5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5376</w:t>
      </w:r>
    </w:p>
    <w:p w14:paraId="293A072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 inter-frequency NR case</w:t>
      </w:r>
      <w:r w:rsidRPr="00BA7E9A">
        <w:rPr>
          <w:noProof/>
        </w:rPr>
        <w:tab/>
        <w:t>5376</w:t>
      </w:r>
    </w:p>
    <w:p w14:paraId="3230F8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5376</w:t>
      </w:r>
    </w:p>
    <w:p w14:paraId="1BAF7E1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5376</w:t>
      </w:r>
    </w:p>
    <w:p w14:paraId="368635D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5380</w:t>
      </w:r>
    </w:p>
    <w:p w14:paraId="55CB628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 intra-frequency NR case</w:t>
      </w:r>
      <w:r w:rsidRPr="00BA7E9A">
        <w:rPr>
          <w:noProof/>
          <w:lang w:val="en-US" w:eastAsia="zh-CN"/>
        </w:rPr>
        <w:t xml:space="preserve"> </w:t>
      </w:r>
      <w:r w:rsidRPr="00BA7E9A">
        <w:rPr>
          <w:noProof/>
          <w:lang w:eastAsia="zh-CN"/>
        </w:rPr>
        <w:t>for UE fulfilling stationary relaxed measurement criterion for 2 Rx UE</w:t>
      </w:r>
      <w:r w:rsidRPr="00BA7E9A">
        <w:rPr>
          <w:noProof/>
        </w:rPr>
        <w:tab/>
        <w:t>5380</w:t>
      </w:r>
    </w:p>
    <w:p w14:paraId="768E9E9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5380</w:t>
      </w:r>
    </w:p>
    <w:p w14:paraId="5866FBB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5380</w:t>
      </w:r>
    </w:p>
    <w:p w14:paraId="01D48F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5383</w:t>
      </w:r>
    </w:p>
    <w:p w14:paraId="5297B5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Cell reselection to FR2 inter-frequency NR case for UE fulfilling stationary mobility relaxed measurement criterion for 2 Rx UE</w:t>
      </w:r>
      <w:r w:rsidRPr="00BA7E9A">
        <w:rPr>
          <w:noProof/>
        </w:rPr>
        <w:tab/>
        <w:t>5383</w:t>
      </w:r>
    </w:p>
    <w:p w14:paraId="210DC8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Purpose and Environment</w:t>
      </w:r>
      <w:r w:rsidRPr="00BA7E9A">
        <w:rPr>
          <w:noProof/>
        </w:rPr>
        <w:tab/>
        <w:t>5383</w:t>
      </w:r>
    </w:p>
    <w:p w14:paraId="28C9293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Parameters</w:t>
      </w:r>
      <w:r w:rsidRPr="00BA7E9A">
        <w:rPr>
          <w:noProof/>
        </w:rPr>
        <w:tab/>
        <w:t>5383</w:t>
      </w:r>
    </w:p>
    <w:p w14:paraId="483F835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A.17.1.1.4.3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Test Requirements</w:t>
      </w:r>
      <w:r w:rsidRPr="00BA7E9A">
        <w:rPr>
          <w:noProof/>
        </w:rPr>
        <w:tab/>
        <w:t>5386</w:t>
      </w:r>
    </w:p>
    <w:p w14:paraId="479D8DD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SA: RRC_INACTIVE state mobility for RedCap</w:t>
      </w:r>
      <w:r w:rsidRPr="00BA7E9A">
        <w:rPr>
          <w:noProof/>
        </w:rPr>
        <w:tab/>
        <w:t>5386</w:t>
      </w:r>
    </w:p>
    <w:p w14:paraId="02569180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A.17.2.</w:t>
      </w:r>
      <w:r w:rsidRPr="00BA7E9A">
        <w:rPr>
          <w:noProof/>
          <w:lang w:val="en-US"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en-US"/>
        </w:rPr>
        <w:t>Configured Grant based Small Data Transmissions (CG-SDT) for RedCap</w:t>
      </w:r>
      <w:r w:rsidRPr="00BA7E9A">
        <w:rPr>
          <w:noProof/>
        </w:rPr>
        <w:tab/>
        <w:t>5386</w:t>
      </w:r>
    </w:p>
    <w:p w14:paraId="4E1897A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A.17.2.</w:t>
      </w:r>
      <w:r w:rsidRPr="00BA7E9A">
        <w:rPr>
          <w:noProof/>
          <w:lang w:val="en-US" w:eastAsia="zh-CN"/>
        </w:rPr>
        <w:t>1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TA validation for CG-SDT in FR2 for RedCap</w:t>
      </w:r>
      <w:r w:rsidRPr="00BA7E9A">
        <w:rPr>
          <w:noProof/>
        </w:rPr>
        <w:tab/>
        <w:t>5386</w:t>
      </w:r>
    </w:p>
    <w:p w14:paraId="207F4F7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A.17.2.</w:t>
      </w:r>
      <w:r w:rsidRPr="00BA7E9A">
        <w:rPr>
          <w:noProof/>
          <w:snapToGrid w:val="0"/>
          <w:lang w:val="en-US" w:eastAsia="zh-CN"/>
        </w:rPr>
        <w:t>1</w:t>
      </w:r>
      <w:r w:rsidRPr="00BA7E9A">
        <w:rPr>
          <w:noProof/>
          <w:snapToGrid w:val="0"/>
          <w:lang w:eastAsia="zh-CN"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5386</w:t>
      </w:r>
    </w:p>
    <w:p w14:paraId="4F19737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A.17.2.</w:t>
      </w:r>
      <w:r w:rsidRPr="00BA7E9A">
        <w:rPr>
          <w:noProof/>
          <w:snapToGrid w:val="0"/>
          <w:lang w:val="en-US" w:eastAsia="zh-CN"/>
        </w:rPr>
        <w:t>1</w:t>
      </w:r>
      <w:r w:rsidRPr="00BA7E9A">
        <w:rPr>
          <w:noProof/>
          <w:snapToGrid w:val="0"/>
        </w:rPr>
        <w:t>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5390</w:t>
      </w:r>
    </w:p>
    <w:p w14:paraId="1E70264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 for RedCap</w:t>
      </w:r>
      <w:r w:rsidRPr="00BA7E9A">
        <w:rPr>
          <w:noProof/>
        </w:rPr>
        <w:tab/>
        <w:t>5390</w:t>
      </w:r>
    </w:p>
    <w:p w14:paraId="4F7A320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Handover for RedCap</w:t>
      </w:r>
      <w:r w:rsidRPr="00BA7E9A">
        <w:rPr>
          <w:noProof/>
        </w:rPr>
        <w:tab/>
        <w:t>5390</w:t>
      </w:r>
    </w:p>
    <w:p w14:paraId="1DDE69D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handover from FR2 to FR2; unknown target cell for 2 Rx</w:t>
      </w:r>
      <w:r w:rsidRPr="00BA7E9A">
        <w:rPr>
          <w:noProof/>
        </w:rPr>
        <w:tab/>
        <w:t>5390</w:t>
      </w:r>
    </w:p>
    <w:p w14:paraId="788F76D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5390</w:t>
      </w:r>
    </w:p>
    <w:p w14:paraId="32CFA5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5390</w:t>
      </w:r>
    </w:p>
    <w:p w14:paraId="63042FB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5393</w:t>
      </w:r>
    </w:p>
    <w:p w14:paraId="32A67B2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handover from FR2 to FR2; unknown target cell for 2 Rx</w:t>
      </w:r>
      <w:r w:rsidRPr="00BA7E9A">
        <w:rPr>
          <w:noProof/>
        </w:rPr>
        <w:tab/>
        <w:t>5393</w:t>
      </w:r>
    </w:p>
    <w:p w14:paraId="37CF8FE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5393</w:t>
      </w:r>
    </w:p>
    <w:p w14:paraId="30D0CA7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5393</w:t>
      </w:r>
    </w:p>
    <w:p w14:paraId="54F321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A.17.3.1.2.3 Test Requirements</w:t>
      </w:r>
      <w:r w:rsidRPr="00BA7E9A">
        <w:rPr>
          <w:noProof/>
        </w:rPr>
        <w:tab/>
        <w:t>5395</w:t>
      </w:r>
    </w:p>
    <w:p w14:paraId="0E45CF9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Mobility Control for RedCap</w:t>
      </w:r>
      <w:r w:rsidRPr="00BA7E9A">
        <w:rPr>
          <w:noProof/>
        </w:rPr>
        <w:tab/>
        <w:t>5395</w:t>
      </w:r>
    </w:p>
    <w:p w14:paraId="2738F4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</w:pPr>
      <w:r w:rsidRPr="00BA7E9A">
        <w:rPr>
          <w:noProof/>
          <w:snapToGrid w:val="0"/>
          <w:lang w:val="fr-FR"/>
        </w:rPr>
        <w:t>A.17.3.2.1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en-GB"/>
          <w14:ligatures w14:val="standardContextual"/>
        </w:rPr>
        <w:tab/>
      </w:r>
      <w:r w:rsidRPr="00BA7E9A">
        <w:rPr>
          <w:noProof/>
          <w:snapToGrid w:val="0"/>
          <w:lang w:val="fr-FR"/>
        </w:rPr>
        <w:t>SA: RRC Re-establishment</w:t>
      </w:r>
      <w:r w:rsidRPr="00BA7E9A">
        <w:rPr>
          <w:noProof/>
          <w:lang w:val="fr-FR"/>
        </w:rPr>
        <w:tab/>
        <w:t>5395</w:t>
      </w:r>
    </w:p>
    <w:p w14:paraId="4F01D7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FR2</w:t>
      </w:r>
      <w:r w:rsidRPr="00BA7E9A">
        <w:rPr>
          <w:noProof/>
        </w:rPr>
        <w:tab/>
        <w:t>5395</w:t>
      </w:r>
    </w:p>
    <w:p w14:paraId="14AD022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5395</w:t>
      </w:r>
    </w:p>
    <w:p w14:paraId="4C379A6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Inter-frequency RRC Re-establishment in FR2</w:t>
      </w:r>
      <w:r w:rsidRPr="00BA7E9A">
        <w:rPr>
          <w:noProof/>
        </w:rPr>
        <w:tab/>
        <w:t>5398</w:t>
      </w:r>
    </w:p>
    <w:p w14:paraId="0C2C642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5398</w:t>
      </w:r>
    </w:p>
    <w:p w14:paraId="1E09E4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Intra-frequency RRC Re-establishment in FR2 without serving cell timing</w:t>
      </w:r>
      <w:r w:rsidRPr="00BA7E9A">
        <w:rPr>
          <w:noProof/>
        </w:rPr>
        <w:tab/>
        <w:t>5401</w:t>
      </w:r>
    </w:p>
    <w:p w14:paraId="7C86A08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5401</w:t>
      </w:r>
    </w:p>
    <w:p w14:paraId="53C8374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5403</w:t>
      </w:r>
    </w:p>
    <w:p w14:paraId="42FC69B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Random Access</w:t>
      </w:r>
      <w:r w:rsidRPr="00BA7E9A">
        <w:rPr>
          <w:noProof/>
        </w:rPr>
        <w:tab/>
        <w:t>5404</w:t>
      </w:r>
    </w:p>
    <w:p w14:paraId="686F842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4-step RA type contention based random access test in FR2 for NR Standalone</w:t>
      </w:r>
      <w:r w:rsidRPr="00BA7E9A">
        <w:rPr>
          <w:noProof/>
        </w:rPr>
        <w:tab/>
        <w:t>5404</w:t>
      </w:r>
    </w:p>
    <w:p w14:paraId="192E296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A.17.3.2.2.1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5404</w:t>
      </w:r>
    </w:p>
    <w:p w14:paraId="1AF8499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A.17.3.2.2.1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5406</w:t>
      </w:r>
    </w:p>
    <w:p w14:paraId="422AE2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</w:t>
      </w:r>
      <w:r w:rsidRPr="00BA7E9A">
        <w:rPr>
          <w:noProof/>
          <w:lang w:eastAsia="zh-CN"/>
        </w:rPr>
        <w:t>.17.3.2.2.2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4-step RA type non-contention based random access test in FR2 for NR Standalone</w:t>
      </w:r>
      <w:r w:rsidRPr="00BA7E9A">
        <w:rPr>
          <w:noProof/>
        </w:rPr>
        <w:tab/>
        <w:t>5408</w:t>
      </w:r>
    </w:p>
    <w:p w14:paraId="02468D4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A.17.3.2.2.2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5408</w:t>
      </w:r>
    </w:p>
    <w:p w14:paraId="67A7418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A.17.3.2.2.2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5410</w:t>
      </w:r>
    </w:p>
    <w:p w14:paraId="168A86C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2-step RA type contention based random access test in FR2 for </w:t>
      </w:r>
      <w:r w:rsidRPr="00BA7E9A">
        <w:rPr>
          <w:noProof/>
          <w:lang w:eastAsia="zh-CN"/>
        </w:rPr>
        <w:t>NR Standalone</w:t>
      </w:r>
      <w:r w:rsidRPr="00BA7E9A">
        <w:rPr>
          <w:noProof/>
        </w:rPr>
        <w:tab/>
        <w:t>5412</w:t>
      </w:r>
    </w:p>
    <w:p w14:paraId="5B60845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A.17.3.2.2.3</w:t>
      </w:r>
      <w:r w:rsidRPr="00BA7E9A">
        <w:rPr>
          <w:noProof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5412</w:t>
      </w:r>
    </w:p>
    <w:p w14:paraId="20C2ACF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A.17.3.2.2.3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5414</w:t>
      </w:r>
    </w:p>
    <w:p w14:paraId="6773518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A.17.3.2.2.4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2-step RA type non-contention based random access test in FR2 for </w:t>
      </w:r>
      <w:r w:rsidRPr="00BA7E9A">
        <w:rPr>
          <w:noProof/>
          <w:lang w:eastAsia="zh-CN"/>
        </w:rPr>
        <w:t>NR Standalone</w:t>
      </w:r>
      <w:r w:rsidRPr="00BA7E9A">
        <w:rPr>
          <w:noProof/>
        </w:rPr>
        <w:tab/>
        <w:t>5415</w:t>
      </w:r>
    </w:p>
    <w:p w14:paraId="4E0ABBC5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A.17.3.2.2.4</w:t>
      </w:r>
      <w:r w:rsidRPr="00BA7E9A">
        <w:rPr>
          <w:noProof/>
          <w:lang w:eastAsia="zh-CN"/>
        </w:rPr>
        <w:t>.</w:t>
      </w:r>
      <w:r w:rsidRPr="00BA7E9A">
        <w:rPr>
          <w:noProof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5415</w:t>
      </w:r>
    </w:p>
    <w:p w14:paraId="0CD262B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A.17.3.2.2.4</w:t>
      </w:r>
      <w:r w:rsidRPr="00BA7E9A">
        <w:rPr>
          <w:noProof/>
          <w:lang w:eastAsia="zh-CN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5417</w:t>
      </w:r>
    </w:p>
    <w:p w14:paraId="7E21BA6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SA: RRC Connection Release with Redirection</w:t>
      </w:r>
      <w:r w:rsidRPr="00BA7E9A">
        <w:rPr>
          <w:noProof/>
        </w:rPr>
        <w:tab/>
        <w:t>5418</w:t>
      </w:r>
    </w:p>
    <w:p w14:paraId="6EF8FCE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A.17.3.2.3.1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Redirection from NR in FR2 to NR in FR2</w:t>
      </w:r>
      <w:r w:rsidRPr="00BA7E9A">
        <w:rPr>
          <w:noProof/>
        </w:rPr>
        <w:tab/>
        <w:t>5418</w:t>
      </w:r>
    </w:p>
    <w:p w14:paraId="610AEA94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A.17.3.2.3.1.1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5418</w:t>
      </w:r>
    </w:p>
    <w:p w14:paraId="7AD626A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A.17.3.2.3.1.2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5418</w:t>
      </w:r>
    </w:p>
    <w:p w14:paraId="04969ECE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A.17.3.2.3.1.3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5422</w:t>
      </w:r>
    </w:p>
    <w:p w14:paraId="2157044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</w:t>
      </w:r>
      <w:r w:rsidRPr="00BA7E9A">
        <w:rPr>
          <w:noProof/>
        </w:rPr>
        <w:tab/>
        <w:t>5422</w:t>
      </w:r>
    </w:p>
    <w:p w14:paraId="224CD20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transmit timing</w:t>
      </w:r>
      <w:r w:rsidRPr="00BA7E9A">
        <w:rPr>
          <w:noProof/>
        </w:rPr>
        <w:tab/>
        <w:t>5422</w:t>
      </w:r>
    </w:p>
    <w:p w14:paraId="7822C23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UE Transmit Timing Test for FR2</w:t>
      </w:r>
      <w:r w:rsidRPr="00BA7E9A">
        <w:rPr>
          <w:noProof/>
        </w:rPr>
        <w:tab/>
        <w:t>5422</w:t>
      </w:r>
    </w:p>
    <w:p w14:paraId="6880B59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7.4.1.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5422</w:t>
      </w:r>
    </w:p>
    <w:p w14:paraId="2CC3D30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7.4.1.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5425</w:t>
      </w:r>
    </w:p>
    <w:p w14:paraId="6F84681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timer accuracy</w:t>
      </w:r>
      <w:r w:rsidRPr="00BA7E9A">
        <w:rPr>
          <w:noProof/>
        </w:rPr>
        <w:tab/>
        <w:t>5426</w:t>
      </w:r>
    </w:p>
    <w:p w14:paraId="459A60C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</w:t>
      </w:r>
      <w:r w:rsidRPr="00BA7E9A">
        <w:rPr>
          <w:noProof/>
        </w:rPr>
        <w:tab/>
        <w:t>5426</w:t>
      </w:r>
    </w:p>
    <w:p w14:paraId="4E7F4FB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FR2 timing advance adjustment accuracy</w:t>
      </w:r>
      <w:r w:rsidRPr="00BA7E9A">
        <w:rPr>
          <w:noProof/>
        </w:rPr>
        <w:tab/>
        <w:t>5426</w:t>
      </w:r>
    </w:p>
    <w:p w14:paraId="0522EE4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7.4.3.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5426</w:t>
      </w:r>
    </w:p>
    <w:p w14:paraId="281B49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7.4.3.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5426</w:t>
      </w:r>
    </w:p>
    <w:p w14:paraId="39E704D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7.4.3.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.3 Test Requirements</w:t>
      </w:r>
      <w:r w:rsidRPr="00BA7E9A">
        <w:rPr>
          <w:noProof/>
        </w:rPr>
        <w:tab/>
        <w:t>5429</w:t>
      </w:r>
    </w:p>
    <w:p w14:paraId="6EB1510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timer accuracy</w:t>
      </w:r>
      <w:r w:rsidRPr="00BA7E9A">
        <w:rPr>
          <w:noProof/>
        </w:rPr>
        <w:tab/>
        <w:t>5429</w:t>
      </w:r>
    </w:p>
    <w:p w14:paraId="237F01E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Timing advance</w:t>
      </w:r>
      <w:r w:rsidRPr="00BA7E9A">
        <w:rPr>
          <w:noProof/>
        </w:rPr>
        <w:tab/>
        <w:t>5429</w:t>
      </w:r>
    </w:p>
    <w:p w14:paraId="5A785B1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A.17.4.3.1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FR2 timing advance adjustment accuracy</w:t>
      </w:r>
      <w:r w:rsidRPr="00BA7E9A">
        <w:rPr>
          <w:noProof/>
        </w:rPr>
        <w:tab/>
        <w:t>5429</w:t>
      </w:r>
    </w:p>
    <w:p w14:paraId="564ABA2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Signaling characteristics for RedCap</w:t>
      </w:r>
      <w:r w:rsidRPr="00BA7E9A">
        <w:rPr>
          <w:noProof/>
        </w:rPr>
        <w:tab/>
        <w:t>5429</w:t>
      </w:r>
    </w:p>
    <w:p w14:paraId="0BD514C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for RedCap</w:t>
      </w:r>
      <w:r w:rsidRPr="00BA7E9A">
        <w:rPr>
          <w:noProof/>
        </w:rPr>
        <w:tab/>
        <w:t>5429</w:t>
      </w:r>
    </w:p>
    <w:p w14:paraId="088A2A1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PCell configured with SSB-based RLM RS in non-DRX mode</w:t>
      </w:r>
      <w:r w:rsidRPr="00BA7E9A">
        <w:rPr>
          <w:noProof/>
        </w:rPr>
        <w:tab/>
        <w:t>5429</w:t>
      </w:r>
    </w:p>
    <w:p w14:paraId="377DCFD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A.17.5.1.1.1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5429</w:t>
      </w:r>
    </w:p>
    <w:p w14:paraId="709AF4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A.17.5.1.1.2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5432</w:t>
      </w:r>
    </w:p>
    <w:p w14:paraId="03A4745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FR2 PCell configured with SSB-based RLM RS in non-DRX mode</w:t>
      </w:r>
      <w:r w:rsidRPr="00BA7E9A">
        <w:rPr>
          <w:noProof/>
        </w:rPr>
        <w:tab/>
        <w:t>5433</w:t>
      </w:r>
    </w:p>
    <w:p w14:paraId="571084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A.17.5.1.2.1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5433</w:t>
      </w:r>
    </w:p>
    <w:p w14:paraId="2FAF5AA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A.17.5.1.2.2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5437</w:t>
      </w:r>
    </w:p>
    <w:p w14:paraId="7534AD3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PCell configured with SSB-based RLM RS in DRX mode</w:t>
      </w:r>
      <w:r w:rsidRPr="00BA7E9A">
        <w:rPr>
          <w:noProof/>
        </w:rPr>
        <w:tab/>
        <w:t>5438</w:t>
      </w:r>
    </w:p>
    <w:p w14:paraId="00E662A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FR2 PCell configured with SSB-based RLM RS in DRX mode</w:t>
      </w:r>
      <w:r w:rsidRPr="00BA7E9A">
        <w:rPr>
          <w:noProof/>
        </w:rPr>
        <w:tab/>
        <w:t>5438</w:t>
      </w:r>
    </w:p>
    <w:p w14:paraId="2162D5A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A.17.5.1.4.1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5438</w:t>
      </w:r>
    </w:p>
    <w:p w14:paraId="67ABBB6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A.17.5.1.4.2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5442</w:t>
      </w:r>
    </w:p>
    <w:p w14:paraId="4241C2F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PCell configured with CSI-RS-based RLM in non-DRX mode</w:t>
      </w:r>
      <w:r w:rsidRPr="00BA7E9A">
        <w:rPr>
          <w:noProof/>
        </w:rPr>
        <w:tab/>
        <w:t>5442</w:t>
      </w:r>
    </w:p>
    <w:p w14:paraId="6FE22E3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A.17.5.1.5.1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5442</w:t>
      </w:r>
    </w:p>
    <w:p w14:paraId="5314BB3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A.17.5.1.5.2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5447</w:t>
      </w:r>
    </w:p>
    <w:p w14:paraId="5D5E295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FR2 PCell configured with CSI-RS-based RLM in non-DRX mode</w:t>
      </w:r>
      <w:r w:rsidRPr="00BA7E9A">
        <w:rPr>
          <w:noProof/>
        </w:rPr>
        <w:tab/>
        <w:t>5447</w:t>
      </w:r>
    </w:p>
    <w:p w14:paraId="0064764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A.17.5.1.6.1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5447</w:t>
      </w:r>
    </w:p>
    <w:p w14:paraId="29193CF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A.17.5.1.6.2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5451</w:t>
      </w:r>
    </w:p>
    <w:p w14:paraId="4844565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Out-of-sync Test for FR2 PCell configured with CSI-RS-based RLM in DRX mode</w:t>
      </w:r>
      <w:r w:rsidRPr="00BA7E9A">
        <w:rPr>
          <w:noProof/>
        </w:rPr>
        <w:tab/>
        <w:t>5451</w:t>
      </w:r>
    </w:p>
    <w:p w14:paraId="00B095C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A.17.5.1.7.1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5451</w:t>
      </w:r>
    </w:p>
    <w:p w14:paraId="116ED5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A.17.5.1.7.2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5455</w:t>
      </w:r>
    </w:p>
    <w:p w14:paraId="63F3F52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Radio Link Monitoring In-sync Test for FR2 PCell configured with CSI-RS-based RLM in DRX mode</w:t>
      </w:r>
      <w:r w:rsidRPr="00BA7E9A">
        <w:rPr>
          <w:noProof/>
        </w:rPr>
        <w:tab/>
        <w:t>5455</w:t>
      </w:r>
    </w:p>
    <w:p w14:paraId="2112046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A.17.5.1.8.1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5455</w:t>
      </w:r>
    </w:p>
    <w:p w14:paraId="4B3E8F1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A.17.5.1.8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5460</w:t>
      </w:r>
    </w:p>
    <w:p w14:paraId="3A03883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A.17.5.1.9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Radio Link Monitoring Scheduling Restrictions on FR2</w:t>
      </w:r>
      <w:r w:rsidRPr="00BA7E9A">
        <w:rPr>
          <w:noProof/>
        </w:rPr>
        <w:tab/>
        <w:t>5460</w:t>
      </w:r>
    </w:p>
    <w:p w14:paraId="348DAEA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A.17.5.1.9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5460</w:t>
      </w:r>
    </w:p>
    <w:p w14:paraId="3A71FC2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A.17.5.1.9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5463</w:t>
      </w:r>
    </w:p>
    <w:p w14:paraId="41E2786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procedures</w:t>
      </w:r>
      <w:r w:rsidRPr="00BA7E9A">
        <w:rPr>
          <w:noProof/>
        </w:rPr>
        <w:tab/>
        <w:t>5463</w:t>
      </w:r>
    </w:p>
    <w:p w14:paraId="2832996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PCell configured with SSB-based BFD and LR in non-DRX mode</w:t>
      </w:r>
      <w:r w:rsidRPr="00BA7E9A">
        <w:rPr>
          <w:noProof/>
        </w:rPr>
        <w:tab/>
        <w:t>5463</w:t>
      </w:r>
    </w:p>
    <w:p w14:paraId="3834F4C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PCell configured with SSB-based BFD and LR in DRX mode</w:t>
      </w:r>
      <w:r w:rsidRPr="00BA7E9A">
        <w:rPr>
          <w:noProof/>
        </w:rPr>
        <w:tab/>
        <w:t>5463</w:t>
      </w:r>
    </w:p>
    <w:p w14:paraId="629EDAF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A.17.5.2.3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PCell configured with CSI-RS-based BFD and LR in non-DRX mode</w:t>
      </w:r>
      <w:r w:rsidRPr="00BA7E9A">
        <w:rPr>
          <w:noProof/>
        </w:rPr>
        <w:tab/>
        <w:t>5463</w:t>
      </w:r>
    </w:p>
    <w:p w14:paraId="0342444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A.17.5.2.3</w:t>
      </w:r>
      <w:r w:rsidRPr="00BA7E9A">
        <w:rPr>
          <w:noProof/>
          <w:snapToGrid w:val="0"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5463</w:t>
      </w:r>
    </w:p>
    <w:p w14:paraId="2042A49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A.17.5.2.3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5467</w:t>
      </w:r>
    </w:p>
    <w:p w14:paraId="37B05F2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Beam Failure Detection and Link Recovery Test for FR2 PCell configured with CSI-RS-based BFD and LR in DRX mode</w:t>
      </w:r>
      <w:r w:rsidRPr="00BA7E9A">
        <w:rPr>
          <w:noProof/>
        </w:rPr>
        <w:tab/>
        <w:t>5467</w:t>
      </w:r>
    </w:p>
    <w:p w14:paraId="043EBA5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A.17.5.2.4</w:t>
      </w:r>
      <w:r w:rsidRPr="00BA7E9A">
        <w:rPr>
          <w:noProof/>
          <w:snapToGrid w:val="0"/>
          <w:lang w:eastAsia="zh-CN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5467</w:t>
      </w:r>
    </w:p>
    <w:p w14:paraId="757FD31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A.17.5.2.4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5471</w:t>
      </w:r>
    </w:p>
    <w:p w14:paraId="43D2866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Scheduling availability restriction during Beam Failure Detection and Link Recovery for FR2 PCell configured with SSB-based BFD and LR in non-DRX mode for 2 Rx UE</w:t>
      </w:r>
      <w:r w:rsidRPr="00BA7E9A">
        <w:rPr>
          <w:noProof/>
        </w:rPr>
        <w:tab/>
        <w:t>5471</w:t>
      </w:r>
    </w:p>
    <w:p w14:paraId="7E7BF8B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A.17.5.2.5.1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5471</w:t>
      </w:r>
    </w:p>
    <w:p w14:paraId="7501344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A.17.5.2.5.2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5475</w:t>
      </w:r>
    </w:p>
    <w:p w14:paraId="4A3FAA2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BWP switch for RedCap</w:t>
      </w:r>
      <w:r w:rsidRPr="00BA7E9A">
        <w:rPr>
          <w:noProof/>
        </w:rPr>
        <w:tab/>
        <w:t>5475</w:t>
      </w:r>
    </w:p>
    <w:p w14:paraId="076FD86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DCI-based and Timer-based Active BWP Switch</w:t>
      </w:r>
      <w:r w:rsidRPr="00BA7E9A">
        <w:rPr>
          <w:noProof/>
        </w:rPr>
        <w:tab/>
        <w:t>5475</w:t>
      </w:r>
    </w:p>
    <w:p w14:paraId="68CE151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A.17.5.3.1.1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 FR2 DL active BWP switch with non-DRX in SA</w:t>
      </w:r>
      <w:r w:rsidRPr="00BA7E9A">
        <w:rPr>
          <w:noProof/>
        </w:rPr>
        <w:tab/>
        <w:t>5475</w:t>
      </w:r>
    </w:p>
    <w:p w14:paraId="450C61EF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7.5.</w:t>
      </w:r>
      <w:r w:rsidRPr="00BA7E9A">
        <w:rPr>
          <w:noProof/>
          <w:lang w:eastAsia="zh-CN"/>
        </w:rPr>
        <w:t>3</w:t>
      </w:r>
      <w:r w:rsidRPr="00BA7E9A">
        <w:rPr>
          <w:rFonts w:eastAsia="MS Mincho"/>
          <w:noProof/>
        </w:rPr>
        <w:t>.1.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5475</w:t>
      </w:r>
    </w:p>
    <w:p w14:paraId="0715DF5A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7.5.</w:t>
      </w:r>
      <w:r w:rsidRPr="00BA7E9A">
        <w:rPr>
          <w:noProof/>
          <w:lang w:eastAsia="zh-CN"/>
        </w:rPr>
        <w:t>3</w:t>
      </w:r>
      <w:r w:rsidRPr="00BA7E9A">
        <w:rPr>
          <w:rFonts w:eastAsia="MS Mincho"/>
          <w:noProof/>
        </w:rPr>
        <w:t>.1.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5478</w:t>
      </w:r>
    </w:p>
    <w:p w14:paraId="6D2624C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RRC-based Active BWP Switch</w:t>
      </w:r>
      <w:r w:rsidRPr="00BA7E9A">
        <w:rPr>
          <w:noProof/>
        </w:rPr>
        <w:tab/>
        <w:t>5478</w:t>
      </w:r>
    </w:p>
    <w:p w14:paraId="6B5E097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A.17.5.3.2.1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 FR2 DL active BWP switch of PCell with non-DRX in SA</w:t>
      </w:r>
      <w:r w:rsidRPr="00BA7E9A">
        <w:rPr>
          <w:noProof/>
        </w:rPr>
        <w:tab/>
        <w:t>5478</w:t>
      </w:r>
    </w:p>
    <w:p w14:paraId="119ECB91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7.5.</w:t>
      </w:r>
      <w:r w:rsidRPr="00BA7E9A">
        <w:rPr>
          <w:noProof/>
          <w:lang w:eastAsia="zh-CN"/>
        </w:rPr>
        <w:t>3</w:t>
      </w:r>
      <w:r w:rsidRPr="00BA7E9A">
        <w:rPr>
          <w:noProof/>
        </w:rPr>
        <w:t>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5478</w:t>
      </w:r>
    </w:p>
    <w:p w14:paraId="13F43459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A.17.5.3.2.1.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5481</w:t>
      </w:r>
    </w:p>
    <w:p w14:paraId="1A88F66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Active TCI state switch delay</w:t>
      </w:r>
      <w:r w:rsidRPr="00BA7E9A">
        <w:rPr>
          <w:noProof/>
        </w:rPr>
        <w:tab/>
        <w:t>5482</w:t>
      </w:r>
    </w:p>
    <w:p w14:paraId="1362810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active TCI state switch</w:t>
      </w:r>
      <w:r w:rsidRPr="00BA7E9A">
        <w:rPr>
          <w:noProof/>
        </w:rPr>
        <w:tab/>
        <w:t>5482</w:t>
      </w:r>
    </w:p>
    <w:p w14:paraId="44FBA8D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A.17.5.4.1.1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 PCell FR2 active TCI state switch for a known TCI state</w:t>
      </w:r>
      <w:r w:rsidRPr="00BA7E9A">
        <w:rPr>
          <w:noProof/>
        </w:rPr>
        <w:tab/>
        <w:t>5482</w:t>
      </w:r>
    </w:p>
    <w:p w14:paraId="05889FF7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7.5.</w:t>
      </w:r>
      <w:r w:rsidRPr="00BA7E9A">
        <w:rPr>
          <w:noProof/>
          <w:lang w:eastAsia="zh-CN"/>
        </w:rPr>
        <w:t>4</w:t>
      </w:r>
      <w:r w:rsidRPr="00BA7E9A">
        <w:rPr>
          <w:rFonts w:eastAsia="MS Mincho"/>
          <w:noProof/>
        </w:rPr>
        <w:t>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5482</w:t>
      </w:r>
    </w:p>
    <w:p w14:paraId="656D7D2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A.17.5.4.1.1.2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Requirements</w:t>
      </w:r>
      <w:r w:rsidRPr="00BA7E9A">
        <w:rPr>
          <w:noProof/>
        </w:rPr>
        <w:tab/>
        <w:t>5485</w:t>
      </w:r>
    </w:p>
    <w:p w14:paraId="34662FE2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based active TCI state switch</w:t>
      </w:r>
      <w:r w:rsidRPr="00BA7E9A">
        <w:rPr>
          <w:noProof/>
        </w:rPr>
        <w:tab/>
        <w:t>5485</w:t>
      </w:r>
    </w:p>
    <w:p w14:paraId="4F47C33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A.17.5.4.2.1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 PCell FR2 active TCI state switch for a known TCI state</w:t>
      </w:r>
      <w:r w:rsidRPr="00BA7E9A">
        <w:rPr>
          <w:noProof/>
        </w:rPr>
        <w:tab/>
        <w:t>5485</w:t>
      </w:r>
    </w:p>
    <w:p w14:paraId="0F193E8C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7.5.</w:t>
      </w:r>
      <w:r w:rsidRPr="00BA7E9A">
        <w:rPr>
          <w:noProof/>
          <w:lang w:eastAsia="zh-CN"/>
        </w:rPr>
        <w:t>4</w:t>
      </w:r>
      <w:r w:rsidRPr="00BA7E9A">
        <w:rPr>
          <w:rFonts w:eastAsia="MS Mincho"/>
          <w:noProof/>
        </w:rPr>
        <w:t>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5485</w:t>
      </w:r>
    </w:p>
    <w:p w14:paraId="5681365B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A.17.5.4.2.1.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5489</w:t>
      </w:r>
    </w:p>
    <w:p w14:paraId="360F356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Uplink spatial relation switch delay</w:t>
      </w:r>
      <w:r w:rsidRPr="00BA7E9A">
        <w:rPr>
          <w:noProof/>
        </w:rPr>
        <w:tab/>
        <w:t>5489</w:t>
      </w:r>
    </w:p>
    <w:p w14:paraId="00814D7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MAC-CE based Spatial Relation switch</w:t>
      </w:r>
      <w:r w:rsidRPr="00BA7E9A">
        <w:rPr>
          <w:noProof/>
        </w:rPr>
        <w:tab/>
        <w:t>5489</w:t>
      </w:r>
    </w:p>
    <w:p w14:paraId="7B84E6C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A.17.5.5.1.1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 NR PCell FR2 spatial relation associated with known DL-RS</w:t>
      </w:r>
      <w:r w:rsidRPr="00BA7E9A">
        <w:rPr>
          <w:noProof/>
        </w:rPr>
        <w:tab/>
        <w:t>5489</w:t>
      </w:r>
    </w:p>
    <w:p w14:paraId="349559E0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rFonts w:eastAsia="MS Mincho"/>
          <w:noProof/>
        </w:rPr>
        <w:t>7.5.</w:t>
      </w:r>
      <w:r w:rsidRPr="00BA7E9A">
        <w:rPr>
          <w:noProof/>
          <w:lang w:eastAsia="zh-CN"/>
        </w:rPr>
        <w:t>5</w:t>
      </w:r>
      <w:r w:rsidRPr="00BA7E9A">
        <w:rPr>
          <w:rFonts w:eastAsia="MS Mincho"/>
          <w:noProof/>
        </w:rPr>
        <w:t>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Test Purpose and Environment</w:t>
      </w:r>
      <w:r w:rsidRPr="00BA7E9A">
        <w:rPr>
          <w:noProof/>
        </w:rPr>
        <w:tab/>
        <w:t>5489</w:t>
      </w:r>
    </w:p>
    <w:p w14:paraId="60A5AAA2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  <w:snapToGrid w:val="0"/>
        </w:rPr>
        <w:t>A.17.5.5.1.1.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  <w:snapToGrid w:val="0"/>
        </w:rPr>
        <w:t>Test Requirements</w:t>
      </w:r>
      <w:r w:rsidRPr="00BA7E9A">
        <w:rPr>
          <w:noProof/>
        </w:rPr>
        <w:tab/>
        <w:t>5492</w:t>
      </w:r>
    </w:p>
    <w:p w14:paraId="4E8FF4E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based spatial relation switch</w:t>
      </w:r>
      <w:r w:rsidRPr="00BA7E9A">
        <w:rPr>
          <w:noProof/>
        </w:rPr>
        <w:tab/>
        <w:t>5492</w:t>
      </w:r>
    </w:p>
    <w:p w14:paraId="03B2F28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A.17.5.5.2.1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NR PCell FR2 spatial relation switch associated with a known DL-RS</w:t>
      </w:r>
      <w:r w:rsidRPr="00BA7E9A">
        <w:rPr>
          <w:noProof/>
        </w:rPr>
        <w:tab/>
        <w:t>5492</w:t>
      </w:r>
    </w:p>
    <w:p w14:paraId="030FBA48" w14:textId="77777777" w:rsidR="00A21144" w:rsidRPr="00BA7E9A" w:rsidRDefault="00A2114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A.17.5.5.2.1.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5495</w:t>
      </w:r>
    </w:p>
    <w:p w14:paraId="0D6A125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UE specific CBW change</w:t>
      </w:r>
      <w:r w:rsidRPr="00BA7E9A">
        <w:rPr>
          <w:noProof/>
        </w:rPr>
        <w:tab/>
        <w:t>5495</w:t>
      </w:r>
    </w:p>
    <w:p w14:paraId="394E06D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FR2 UE specific CBW change of PCell with non-DRX in SA</w:t>
      </w:r>
      <w:r w:rsidRPr="00BA7E9A">
        <w:rPr>
          <w:noProof/>
        </w:rPr>
        <w:tab/>
        <w:t>5495</w:t>
      </w:r>
    </w:p>
    <w:p w14:paraId="016A682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7.5.</w:t>
      </w:r>
      <w:r w:rsidRPr="00BA7E9A">
        <w:rPr>
          <w:noProof/>
          <w:lang w:eastAsia="zh-CN"/>
        </w:rPr>
        <w:t>6</w:t>
      </w:r>
      <w:r w:rsidRPr="00BA7E9A">
        <w:rPr>
          <w:noProof/>
        </w:rPr>
        <w:t>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5495</w:t>
      </w:r>
    </w:p>
    <w:p w14:paraId="6A29D95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A.17.5.6.1.2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Test </w:t>
      </w:r>
      <w:r w:rsidRPr="00BA7E9A">
        <w:rPr>
          <w:noProof/>
          <w:snapToGrid w:val="0"/>
        </w:rPr>
        <w:t>Requirements</w:t>
      </w:r>
      <w:r w:rsidRPr="00BA7E9A">
        <w:rPr>
          <w:noProof/>
        </w:rPr>
        <w:tab/>
        <w:t>5498</w:t>
      </w:r>
    </w:p>
    <w:p w14:paraId="628485A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 for RedCap</w:t>
      </w:r>
      <w:r w:rsidRPr="00BA7E9A">
        <w:rPr>
          <w:noProof/>
        </w:rPr>
        <w:tab/>
        <w:t>5499</w:t>
      </w:r>
    </w:p>
    <w:p w14:paraId="1109085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5499</w:t>
      </w:r>
    </w:p>
    <w:p w14:paraId="2291472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</w:t>
      </w:r>
      <w:r w:rsidRPr="00BA7E9A">
        <w:rPr>
          <w:noProof/>
          <w:snapToGrid w:val="0"/>
          <w:lang w:eastAsia="zh-CN"/>
        </w:rPr>
        <w:t xml:space="preserve"> test without gap under non-DRX</w:t>
      </w:r>
      <w:r w:rsidRPr="00BA7E9A">
        <w:rPr>
          <w:noProof/>
        </w:rPr>
        <w:tab/>
        <w:t>5499</w:t>
      </w:r>
    </w:p>
    <w:p w14:paraId="3A624A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5499</w:t>
      </w:r>
    </w:p>
    <w:p w14:paraId="67CFF87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5502</w:t>
      </w:r>
    </w:p>
    <w:p w14:paraId="307BFEB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 without gap under DRX</w:t>
      </w:r>
      <w:r w:rsidRPr="00BA7E9A">
        <w:rPr>
          <w:noProof/>
        </w:rPr>
        <w:tab/>
        <w:t>5502</w:t>
      </w:r>
    </w:p>
    <w:p w14:paraId="1FE88F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5502</w:t>
      </w:r>
    </w:p>
    <w:p w14:paraId="37C778C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A.7.6.1.</w:t>
      </w:r>
      <w:r w:rsidRPr="00BA7E9A">
        <w:rPr>
          <w:noProof/>
          <w:snapToGrid w:val="0"/>
          <w:lang w:eastAsia="zh-CN"/>
        </w:rPr>
        <w:t>2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5502</w:t>
      </w:r>
    </w:p>
    <w:p w14:paraId="7A70F59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 with per-UE gaps under non-DRX</w:t>
      </w:r>
      <w:r w:rsidRPr="00BA7E9A">
        <w:rPr>
          <w:noProof/>
        </w:rPr>
        <w:tab/>
        <w:t>5503</w:t>
      </w:r>
    </w:p>
    <w:p w14:paraId="5A8B258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7.6.1.3.1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5503</w:t>
      </w:r>
    </w:p>
    <w:p w14:paraId="272CA84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</w:t>
      </w:r>
      <w:r w:rsidRPr="00BA7E9A">
        <w:rPr>
          <w:noProof/>
          <w:snapToGrid w:val="0"/>
          <w:lang w:eastAsia="zh-CN"/>
        </w:rPr>
        <w:t>1</w:t>
      </w:r>
      <w:r w:rsidRPr="00BA7E9A">
        <w:rPr>
          <w:noProof/>
          <w:snapToGrid w:val="0"/>
        </w:rPr>
        <w:t>7.6.1.3.2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5507</w:t>
      </w:r>
    </w:p>
    <w:p w14:paraId="77418B8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event triggered reporting test with per-UE gaps under DRX</w:t>
      </w:r>
      <w:r w:rsidRPr="00BA7E9A">
        <w:rPr>
          <w:noProof/>
        </w:rPr>
        <w:tab/>
        <w:t>5507</w:t>
      </w:r>
    </w:p>
    <w:p w14:paraId="2891C58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A.17.6.1.4</w:t>
      </w:r>
      <w:r w:rsidRPr="00BA7E9A">
        <w:rPr>
          <w:noProof/>
          <w:snapToGrid w:val="0"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5507</w:t>
      </w:r>
    </w:p>
    <w:p w14:paraId="7B53BB0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SimSun"/>
          <w:noProof/>
          <w:snapToGrid w:val="0"/>
          <w:lang w:eastAsia="zh-CN"/>
        </w:rPr>
        <w:t>A.17.6.1.4</w:t>
      </w:r>
      <w:r w:rsidRPr="00BA7E9A">
        <w:rPr>
          <w:noProof/>
          <w:snapToGrid w:val="0"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5510</w:t>
      </w:r>
    </w:p>
    <w:p w14:paraId="563A3C4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5511</w:t>
      </w:r>
    </w:p>
    <w:p w14:paraId="13284A7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without SSB time index detection when DRX is not used (PCell in FR2)</w:t>
      </w:r>
      <w:r w:rsidRPr="00BA7E9A">
        <w:rPr>
          <w:noProof/>
        </w:rPr>
        <w:tab/>
        <w:t>5511</w:t>
      </w:r>
    </w:p>
    <w:p w14:paraId="0BBE623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7.6.2.1.1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5511</w:t>
      </w:r>
    </w:p>
    <w:p w14:paraId="21C9E84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7.6.2.1.2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5514</w:t>
      </w:r>
    </w:p>
    <w:p w14:paraId="59E032D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A.17.6.2.2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without SSB time index detection when DRX is used (PCell in FR2)</w:t>
      </w:r>
      <w:r w:rsidRPr="00BA7E9A">
        <w:rPr>
          <w:noProof/>
        </w:rPr>
        <w:tab/>
        <w:t>5514</w:t>
      </w:r>
    </w:p>
    <w:p w14:paraId="090B86E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5514</w:t>
      </w:r>
    </w:p>
    <w:p w14:paraId="1A42034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5518</w:t>
      </w:r>
    </w:p>
    <w:p w14:paraId="7183EA8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 SSB time index detection when DRX is not used (PCell in FR2)</w:t>
      </w:r>
      <w:r w:rsidRPr="00BA7E9A">
        <w:rPr>
          <w:noProof/>
        </w:rPr>
        <w:tab/>
        <w:t>5518</w:t>
      </w:r>
    </w:p>
    <w:p w14:paraId="6CC9C21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A.17.6.2.3.1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5518</w:t>
      </w:r>
    </w:p>
    <w:p w14:paraId="1327E64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A.17.6.2.3.2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5522</w:t>
      </w:r>
    </w:p>
    <w:p w14:paraId="7CB9868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SA event triggered reporting tests For FR2 with SSB time index detection when DRX is used (PCell in FR2) for 2 RX UE</w:t>
      </w:r>
      <w:r w:rsidRPr="00BA7E9A">
        <w:rPr>
          <w:noProof/>
        </w:rPr>
        <w:tab/>
        <w:t>5522</w:t>
      </w:r>
    </w:p>
    <w:p w14:paraId="746BFD3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5522</w:t>
      </w:r>
    </w:p>
    <w:p w14:paraId="6DDDAB6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5526</w:t>
      </w:r>
    </w:p>
    <w:p w14:paraId="6C055D7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5526</w:t>
      </w:r>
    </w:p>
    <w:p w14:paraId="24DF905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not used</w:t>
      </w:r>
      <w:r w:rsidRPr="00BA7E9A">
        <w:rPr>
          <w:noProof/>
        </w:rPr>
        <w:tab/>
        <w:t>5526</w:t>
      </w:r>
    </w:p>
    <w:p w14:paraId="2FB172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5526</w:t>
      </w:r>
    </w:p>
    <w:p w14:paraId="457E01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5527</w:t>
      </w:r>
    </w:p>
    <w:p w14:paraId="0E0A8F8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A.17.6.3.1.3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5527</w:t>
      </w:r>
    </w:p>
    <w:p w14:paraId="4631772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 when DRX is used</w:t>
      </w:r>
      <w:r w:rsidRPr="00BA7E9A">
        <w:rPr>
          <w:noProof/>
        </w:rPr>
        <w:tab/>
        <w:t>5527</w:t>
      </w:r>
    </w:p>
    <w:p w14:paraId="72B4DAB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A.17.6.3.2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5527</w:t>
      </w:r>
    </w:p>
    <w:p w14:paraId="1F37D6F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A.17.6.3.2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5527</w:t>
      </w:r>
    </w:p>
    <w:p w14:paraId="3C3E304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A.17.6.3.2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5529</w:t>
      </w:r>
    </w:p>
    <w:p w14:paraId="38CEBAE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not used</w:t>
      </w:r>
      <w:r w:rsidRPr="00BA7E9A">
        <w:rPr>
          <w:noProof/>
        </w:rPr>
        <w:tab/>
        <w:t>5529</w:t>
      </w:r>
    </w:p>
    <w:p w14:paraId="6DE5291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A.17.6.3.3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5529</w:t>
      </w:r>
    </w:p>
    <w:p w14:paraId="0B65B31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A.17.6.3.3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5530</w:t>
      </w:r>
    </w:p>
    <w:p w14:paraId="579456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A.17.6.3.3</w:t>
      </w:r>
      <w:r w:rsidRPr="00BA7E9A">
        <w:rPr>
          <w:noProof/>
        </w:rPr>
        <w:t>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5532</w:t>
      </w:r>
    </w:p>
    <w:p w14:paraId="70C6F12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when DRX is used</w:t>
      </w:r>
      <w:r w:rsidRPr="00BA7E9A">
        <w:rPr>
          <w:noProof/>
        </w:rPr>
        <w:tab/>
        <w:t>5533</w:t>
      </w:r>
    </w:p>
    <w:p w14:paraId="1B1DFC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A.17.6.3.4</w:t>
      </w:r>
      <w:r w:rsidRPr="00BA7E9A">
        <w:rPr>
          <w:noProof/>
        </w:rPr>
        <w:t>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5533</w:t>
      </w:r>
    </w:p>
    <w:p w14:paraId="6865B49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A.17.6.3.4</w:t>
      </w:r>
      <w:r w:rsidRPr="00BA7E9A">
        <w:rPr>
          <w:noProof/>
        </w:rPr>
        <w:t>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5533</w:t>
      </w:r>
    </w:p>
    <w:p w14:paraId="20CD3CA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A.7.6.3.3.3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5535</w:t>
      </w:r>
    </w:p>
    <w:p w14:paraId="7C9B9C1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interfrequency CGI reporting in autonomous gaps test (PCell in FR2) for 2 RX UE</w:t>
      </w:r>
      <w:r w:rsidRPr="00BA7E9A">
        <w:rPr>
          <w:noProof/>
        </w:rPr>
        <w:tab/>
        <w:t>5536</w:t>
      </w:r>
    </w:p>
    <w:p w14:paraId="78BF1F2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5536</w:t>
      </w:r>
    </w:p>
    <w:p w14:paraId="5719FEA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A.17.6.4.1.2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5539</w:t>
      </w:r>
    </w:p>
    <w:p w14:paraId="1B4AC8B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Performance requirements</w:t>
      </w:r>
      <w:r w:rsidRPr="00BA7E9A">
        <w:rPr>
          <w:noProof/>
        </w:rPr>
        <w:tab/>
        <w:t>5539</w:t>
      </w:r>
    </w:p>
    <w:p w14:paraId="1F023CD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SS-RSRP</w:t>
      </w:r>
      <w:r w:rsidRPr="00BA7E9A">
        <w:rPr>
          <w:noProof/>
        </w:rPr>
        <w:tab/>
        <w:t>5539</w:t>
      </w:r>
    </w:p>
    <w:p w14:paraId="33E3E3D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case measurement accuracy with FR2 serving cell and FR2 target cell</w:t>
      </w:r>
      <w:r w:rsidRPr="00BA7E9A">
        <w:rPr>
          <w:noProof/>
        </w:rPr>
        <w:tab/>
        <w:t>5539</w:t>
      </w:r>
    </w:p>
    <w:p w14:paraId="48A84E4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5539</w:t>
      </w:r>
    </w:p>
    <w:p w14:paraId="7BCFC2D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5539</w:t>
      </w:r>
    </w:p>
    <w:p w14:paraId="6C72DC7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A.17.7.1.1.3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5543</w:t>
      </w:r>
    </w:p>
    <w:p w14:paraId="0D81A9B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case measurement accuracy with FR2 serving cell and FR2 target cell</w:t>
      </w:r>
      <w:r w:rsidRPr="00BA7E9A">
        <w:rPr>
          <w:noProof/>
        </w:rPr>
        <w:tab/>
        <w:t>5544</w:t>
      </w:r>
    </w:p>
    <w:p w14:paraId="4258802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5544</w:t>
      </w:r>
    </w:p>
    <w:p w14:paraId="583984F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5544</w:t>
      </w:r>
    </w:p>
    <w:p w14:paraId="31AE593C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A.17.7.1.2.3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5548</w:t>
      </w:r>
    </w:p>
    <w:p w14:paraId="08A22F6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SS-RSRQ</w:t>
      </w:r>
      <w:r w:rsidRPr="00BA7E9A">
        <w:rPr>
          <w:noProof/>
        </w:rPr>
        <w:tab/>
        <w:t>5549</w:t>
      </w:r>
    </w:p>
    <w:p w14:paraId="5101961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measurement accuracy with FR2 serving cell and FR2 target cell</w:t>
      </w:r>
      <w:r w:rsidRPr="00BA7E9A">
        <w:rPr>
          <w:noProof/>
        </w:rPr>
        <w:tab/>
        <w:t>5549</w:t>
      </w:r>
    </w:p>
    <w:p w14:paraId="44E83DC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5549</w:t>
      </w:r>
    </w:p>
    <w:p w14:paraId="1C980A4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5549</w:t>
      </w:r>
    </w:p>
    <w:p w14:paraId="0FCF756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5551</w:t>
      </w:r>
    </w:p>
    <w:p w14:paraId="24D8A77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measurement accuracy with FR2 serving cell and FR2 TDD target cell for 2 Rx UE</w:t>
      </w:r>
      <w:r w:rsidRPr="00BA7E9A">
        <w:rPr>
          <w:noProof/>
        </w:rPr>
        <w:tab/>
        <w:t>5551</w:t>
      </w:r>
    </w:p>
    <w:p w14:paraId="269C99E1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5551</w:t>
      </w:r>
    </w:p>
    <w:p w14:paraId="60C821E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5551</w:t>
      </w:r>
    </w:p>
    <w:p w14:paraId="78CA957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5553</w:t>
      </w:r>
    </w:p>
    <w:p w14:paraId="0ED475DC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Inter-frequency measurement accuracy with FR2 serving cell and FR2 TDD target cell</w:t>
      </w:r>
      <w:r w:rsidRPr="00BA7E9A">
        <w:rPr>
          <w:noProof/>
        </w:rPr>
        <w:tab/>
        <w:t>5553</w:t>
      </w:r>
    </w:p>
    <w:p w14:paraId="07BA2FF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L1-RSRP measurement for beam reporting</w:t>
      </w:r>
      <w:r w:rsidRPr="00BA7E9A">
        <w:rPr>
          <w:noProof/>
        </w:rPr>
        <w:tab/>
        <w:t>5553</w:t>
      </w:r>
    </w:p>
    <w:p w14:paraId="0CD0108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SSB based L1-RSRP measurement</w:t>
      </w:r>
      <w:r w:rsidRPr="00BA7E9A">
        <w:rPr>
          <w:noProof/>
        </w:rPr>
        <w:tab/>
        <w:t>5553</w:t>
      </w:r>
    </w:p>
    <w:p w14:paraId="251691B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5553</w:t>
      </w:r>
    </w:p>
    <w:p w14:paraId="6DE0D35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5554</w:t>
      </w:r>
    </w:p>
    <w:p w14:paraId="6517F9A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5554</w:t>
      </w:r>
    </w:p>
    <w:p w14:paraId="63D2830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CSI-RS based L1-RSRP measurement on resource set with repetition off</w:t>
      </w:r>
      <w:r w:rsidRPr="00BA7E9A">
        <w:rPr>
          <w:noProof/>
        </w:rPr>
        <w:tab/>
        <w:t>5554</w:t>
      </w:r>
    </w:p>
    <w:p w14:paraId="1DF9257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5554</w:t>
      </w:r>
    </w:p>
    <w:p w14:paraId="7A2021F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5554</w:t>
      </w:r>
    </w:p>
    <w:p w14:paraId="3DC4271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5555</w:t>
      </w:r>
    </w:p>
    <w:p w14:paraId="291BC0A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A.17.7.4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SS-SINR</w:t>
      </w:r>
      <w:r w:rsidRPr="00BA7E9A">
        <w:rPr>
          <w:noProof/>
        </w:rPr>
        <w:tab/>
        <w:t>5555</w:t>
      </w:r>
    </w:p>
    <w:p w14:paraId="28BB45E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SA intra-frequency case measurement accuracy with FR2 serving cell and FR2 target cell</w:t>
      </w:r>
      <w:r w:rsidRPr="00BA7E9A">
        <w:rPr>
          <w:noProof/>
          <w:snapToGrid w:val="0"/>
          <w:lang w:eastAsia="zh-CN"/>
        </w:rPr>
        <w:t xml:space="preserve"> </w:t>
      </w:r>
      <w:r w:rsidRPr="00BA7E9A">
        <w:rPr>
          <w:noProof/>
          <w:snapToGrid w:val="0"/>
        </w:rPr>
        <w:t>for 2Rx UE</w:t>
      </w:r>
      <w:r w:rsidRPr="00BA7E9A">
        <w:rPr>
          <w:noProof/>
        </w:rPr>
        <w:tab/>
        <w:t>5555</w:t>
      </w:r>
    </w:p>
    <w:p w14:paraId="33746F7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A.17.7.4.1.1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5555</w:t>
      </w:r>
    </w:p>
    <w:p w14:paraId="14E571A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A.17.7.4.1.2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</w:t>
      </w:r>
      <w:r w:rsidRPr="00BA7E9A">
        <w:rPr>
          <w:noProof/>
        </w:rPr>
        <w:tab/>
        <w:t>5555</w:t>
      </w:r>
    </w:p>
    <w:p w14:paraId="41455DA5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A.17.7.4.1.3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5557</w:t>
      </w:r>
    </w:p>
    <w:p w14:paraId="1D265E35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A.18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standalone tests for NR RRM for RedCap</w:t>
      </w:r>
      <w:r w:rsidRPr="00BA7E9A">
        <w:rPr>
          <w:noProof/>
        </w:rPr>
        <w:tab/>
        <w:t>5557</w:t>
      </w:r>
    </w:p>
    <w:p w14:paraId="63F8D3D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RRC_IDLE state mobility</w:t>
      </w:r>
      <w:r w:rsidRPr="00BA7E9A">
        <w:rPr>
          <w:noProof/>
        </w:rPr>
        <w:tab/>
        <w:t>5557</w:t>
      </w:r>
    </w:p>
    <w:p w14:paraId="5BE4E9D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Inter-RAT NR Cell re-selection</w:t>
      </w:r>
      <w:r w:rsidRPr="00BA7E9A">
        <w:rPr>
          <w:noProof/>
        </w:rPr>
        <w:tab/>
        <w:t>5557</w:t>
      </w:r>
    </w:p>
    <w:p w14:paraId="77EB3F5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E-UTRA Cell reselection to higher priority NR target Cell in FR1</w:t>
      </w:r>
      <w:r w:rsidRPr="00BA7E9A">
        <w:rPr>
          <w:noProof/>
        </w:rPr>
        <w:tab/>
        <w:t>5557</w:t>
      </w:r>
    </w:p>
    <w:p w14:paraId="16EA81FE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A.18.1.1.1.1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Purpose and Environment</w:t>
      </w:r>
      <w:r w:rsidRPr="00BA7E9A">
        <w:rPr>
          <w:noProof/>
        </w:rPr>
        <w:tab/>
        <w:t>5557</w:t>
      </w:r>
    </w:p>
    <w:p w14:paraId="3D89B18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  <w:lang w:eastAsia="zh-CN"/>
        </w:rPr>
        <w:t>A.18.2.1.1.2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  <w:lang w:eastAsia="zh-CN"/>
        </w:rPr>
        <w:t>Test Requirements</w:t>
      </w:r>
      <w:r w:rsidRPr="00BA7E9A">
        <w:rPr>
          <w:noProof/>
        </w:rPr>
        <w:tab/>
        <w:t>5562</w:t>
      </w:r>
    </w:p>
    <w:p w14:paraId="666C9A7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RRC_CONNECTED state mobility</w:t>
      </w:r>
      <w:r w:rsidRPr="00BA7E9A">
        <w:rPr>
          <w:noProof/>
        </w:rPr>
        <w:tab/>
        <w:t>5562</w:t>
      </w:r>
    </w:p>
    <w:p w14:paraId="6F6E2B2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Handover</w:t>
      </w:r>
      <w:r w:rsidRPr="00BA7E9A">
        <w:rPr>
          <w:noProof/>
        </w:rPr>
        <w:tab/>
        <w:t>5562</w:t>
      </w:r>
    </w:p>
    <w:p w14:paraId="70798CC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cs="v4.2.0"/>
          <w:noProof/>
          <w:lang w:val="sv-FI"/>
        </w:rPr>
        <w:t>A.18.2.1.1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val="sv-FI"/>
        </w:rPr>
        <w:t xml:space="preserve">E-UTRAN - </w:t>
      </w:r>
      <w:r w:rsidRPr="00BA7E9A">
        <w:rPr>
          <w:rFonts w:cs="v4.2.0"/>
          <w:noProof/>
          <w:lang w:val="sv-FI"/>
        </w:rPr>
        <w:t xml:space="preserve">NR </w:t>
      </w:r>
      <w:r w:rsidRPr="00BA7E9A">
        <w:rPr>
          <w:noProof/>
          <w:lang w:val="sv-FI"/>
        </w:rPr>
        <w:t>handover in FR1</w:t>
      </w:r>
      <w:r w:rsidRPr="00BA7E9A">
        <w:rPr>
          <w:noProof/>
        </w:rPr>
        <w:tab/>
        <w:t>5562</w:t>
      </w:r>
    </w:p>
    <w:p w14:paraId="021A3E1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A.18.2.1.1.1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5562</w:t>
      </w:r>
    </w:p>
    <w:p w14:paraId="43CD51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A.18.2.1.1.2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5567</w:t>
      </w:r>
    </w:p>
    <w:p w14:paraId="36CABD7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RRC connection release with redirection</w:t>
      </w:r>
      <w:r w:rsidRPr="00BA7E9A">
        <w:rPr>
          <w:noProof/>
        </w:rPr>
        <w:tab/>
        <w:t>5567</w:t>
      </w:r>
    </w:p>
    <w:p w14:paraId="1AD36C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A.18.2.2.1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Redirection from E-UTRA to NR FR1 for redcap UE</w:t>
      </w:r>
      <w:r w:rsidRPr="00BA7E9A">
        <w:rPr>
          <w:noProof/>
        </w:rPr>
        <w:tab/>
        <w:t>5567</w:t>
      </w:r>
    </w:p>
    <w:p w14:paraId="3C02B86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A.18.2.2.1.1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Purpose and Environment</w:t>
      </w:r>
      <w:r w:rsidRPr="00BA7E9A">
        <w:rPr>
          <w:noProof/>
        </w:rPr>
        <w:tab/>
        <w:t>5567</w:t>
      </w:r>
    </w:p>
    <w:p w14:paraId="4F6890B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A.18.2.2.1.2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Parameters</w:t>
      </w:r>
      <w:r w:rsidRPr="00BA7E9A">
        <w:rPr>
          <w:noProof/>
        </w:rPr>
        <w:tab/>
        <w:t>5567</w:t>
      </w:r>
    </w:p>
    <w:p w14:paraId="7984CC1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snapToGrid w:val="0"/>
        </w:rPr>
        <w:t>A.18.2.2.1.3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snapToGrid w:val="0"/>
        </w:rPr>
        <w:t>Test Requirements</w:t>
      </w:r>
      <w:r w:rsidRPr="00BA7E9A">
        <w:rPr>
          <w:noProof/>
        </w:rPr>
        <w:tab/>
        <w:t>5574</w:t>
      </w:r>
    </w:p>
    <w:p w14:paraId="76977C9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Measurement procedure</w:t>
      </w:r>
      <w:r w:rsidRPr="00BA7E9A">
        <w:rPr>
          <w:noProof/>
        </w:rPr>
        <w:tab/>
        <w:t>5574</w:t>
      </w:r>
    </w:p>
    <w:p w14:paraId="2C941AC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A.18.3.1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E-UTRA – NR Inter-RAT Measurements</w:t>
      </w:r>
      <w:r w:rsidRPr="00BA7E9A">
        <w:rPr>
          <w:noProof/>
        </w:rPr>
        <w:tab/>
        <w:t>5574</w:t>
      </w:r>
    </w:p>
    <w:p w14:paraId="48D32CD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without SSB time index detection when DRX is not used</w:t>
      </w:r>
      <w:r w:rsidRPr="00BA7E9A">
        <w:rPr>
          <w:noProof/>
        </w:rPr>
        <w:tab/>
        <w:t>5574</w:t>
      </w:r>
    </w:p>
    <w:p w14:paraId="686CF073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5574</w:t>
      </w:r>
    </w:p>
    <w:p w14:paraId="365167A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5580</w:t>
      </w:r>
    </w:p>
    <w:p w14:paraId="6C01955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without SSB time index detection when DRX is used</w:t>
      </w:r>
      <w:r w:rsidRPr="00BA7E9A">
        <w:rPr>
          <w:noProof/>
        </w:rPr>
        <w:tab/>
        <w:t>5580</w:t>
      </w:r>
    </w:p>
    <w:p w14:paraId="13CBA64B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5580</w:t>
      </w:r>
    </w:p>
    <w:p w14:paraId="06B743D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5586</w:t>
      </w:r>
    </w:p>
    <w:p w14:paraId="3FB18816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 SSB time index detection when DRX is not used</w:t>
      </w:r>
      <w:r w:rsidRPr="00BA7E9A">
        <w:rPr>
          <w:noProof/>
        </w:rPr>
        <w:tab/>
        <w:t>5586</w:t>
      </w:r>
    </w:p>
    <w:p w14:paraId="18BE81B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5586</w:t>
      </w:r>
    </w:p>
    <w:p w14:paraId="5F824B0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5592</w:t>
      </w:r>
    </w:p>
    <w:p w14:paraId="248427D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FR1 with SSB time index detection when DRX is used</w:t>
      </w:r>
      <w:r w:rsidRPr="00BA7E9A">
        <w:rPr>
          <w:noProof/>
        </w:rPr>
        <w:tab/>
        <w:t>5592</w:t>
      </w:r>
    </w:p>
    <w:p w14:paraId="7CF8A7E9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5592</w:t>
      </w:r>
    </w:p>
    <w:p w14:paraId="6A4E82D0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5598</w:t>
      </w:r>
    </w:p>
    <w:p w14:paraId="60FD58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FR2 without SSB time index detection when DRX is not used</w:t>
      </w:r>
      <w:r w:rsidRPr="00BA7E9A">
        <w:rPr>
          <w:noProof/>
        </w:rPr>
        <w:tab/>
        <w:t>5598</w:t>
      </w:r>
    </w:p>
    <w:p w14:paraId="723638E4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5598</w:t>
      </w:r>
    </w:p>
    <w:p w14:paraId="2531873A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5600</w:t>
      </w:r>
    </w:p>
    <w:p w14:paraId="781D9468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FR2 without SSB time index detection when DRX is used</w:t>
      </w:r>
      <w:r w:rsidRPr="00BA7E9A">
        <w:rPr>
          <w:noProof/>
        </w:rPr>
        <w:tab/>
        <w:t>5601</w:t>
      </w:r>
    </w:p>
    <w:p w14:paraId="21D35FE8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5601</w:t>
      </w:r>
    </w:p>
    <w:p w14:paraId="45130027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5603</w:t>
      </w:r>
    </w:p>
    <w:p w14:paraId="04F9ACD7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FR2 with SSB time index detection when DRX is not used</w:t>
      </w:r>
      <w:r w:rsidRPr="00BA7E9A">
        <w:rPr>
          <w:noProof/>
        </w:rPr>
        <w:tab/>
        <w:t>5604</w:t>
      </w:r>
    </w:p>
    <w:p w14:paraId="79687152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A.18.3.1.7.1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5604</w:t>
      </w:r>
    </w:p>
    <w:p w14:paraId="36D03FFD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A.18.3.1.7.2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5606</w:t>
      </w:r>
    </w:p>
    <w:p w14:paraId="6E33A7A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NR Inter-RAT event triggered reporting tests for FR2 with SSB time index detection when DRX is used</w:t>
      </w:r>
      <w:r w:rsidRPr="00BA7E9A">
        <w:rPr>
          <w:noProof/>
        </w:rPr>
        <w:tab/>
        <w:t>5607</w:t>
      </w:r>
    </w:p>
    <w:p w14:paraId="4EB363DF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Purpose and Environment</w:t>
      </w:r>
      <w:r w:rsidRPr="00BA7E9A">
        <w:rPr>
          <w:noProof/>
        </w:rPr>
        <w:tab/>
        <w:t>5607</w:t>
      </w:r>
    </w:p>
    <w:p w14:paraId="530B3076" w14:textId="77777777" w:rsidR="00A21144" w:rsidRPr="00BA7E9A" w:rsidRDefault="00A2114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A.18.3.1.8.2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Requirements</w:t>
      </w:r>
      <w:r w:rsidRPr="00BA7E9A">
        <w:rPr>
          <w:noProof/>
        </w:rPr>
        <w:tab/>
        <w:t>5609</w:t>
      </w:r>
    </w:p>
    <w:p w14:paraId="6F4EFF86" w14:textId="77777777" w:rsidR="00A21144" w:rsidRPr="00BA7E9A" w:rsidRDefault="00A21144" w:rsidP="00A2114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Annex B (normative): Conditions for RRM requirements applicability for operating bands</w:t>
      </w:r>
      <w:r w:rsidRPr="00BA7E9A">
        <w:rPr>
          <w:noProof/>
        </w:rPr>
        <w:tab/>
        <w:t>5611</w:t>
      </w:r>
    </w:p>
    <w:p w14:paraId="44AD9DA8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B.1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RRC_IDLE state mobility</w:t>
      </w:r>
      <w:r w:rsidRPr="00BA7E9A">
        <w:rPr>
          <w:noProof/>
        </w:rPr>
        <w:tab/>
        <w:t>5611</w:t>
      </w:r>
    </w:p>
    <w:p w14:paraId="5386181D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5611</w:t>
      </w:r>
    </w:p>
    <w:p w14:paraId="5A57E17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B.1.2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measurements on NR intra-frequency cells for cell re-selection</w:t>
      </w:r>
      <w:r w:rsidRPr="00BA7E9A">
        <w:rPr>
          <w:noProof/>
        </w:rPr>
        <w:tab/>
        <w:t>5611</w:t>
      </w:r>
    </w:p>
    <w:p w14:paraId="787125E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B.1.3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measurements on NR inter-frequency cells for cell re-selection</w:t>
      </w:r>
      <w:r w:rsidRPr="00BA7E9A">
        <w:rPr>
          <w:noProof/>
        </w:rPr>
        <w:tab/>
        <w:t>5612</w:t>
      </w:r>
    </w:p>
    <w:p w14:paraId="27C93943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B.1.4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measurements on NR intra-frequency cells for cell re-selection for RedCap</w:t>
      </w:r>
      <w:r w:rsidRPr="00BA7E9A">
        <w:rPr>
          <w:noProof/>
        </w:rPr>
        <w:tab/>
        <w:t>5612</w:t>
      </w:r>
    </w:p>
    <w:p w14:paraId="6DA6877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B.1.5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measurements on NR inter-frequency cells for cell re-selection for RedCap</w:t>
      </w:r>
      <w:r w:rsidRPr="00BA7E9A">
        <w:rPr>
          <w:noProof/>
        </w:rPr>
        <w:tab/>
        <w:t>5614</w:t>
      </w:r>
    </w:p>
    <w:p w14:paraId="28A8E9E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B.1.6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measurements on NR intra-frequency cells for cell re-selection for satellite access</w:t>
      </w:r>
      <w:r w:rsidRPr="00BA7E9A">
        <w:rPr>
          <w:noProof/>
        </w:rPr>
        <w:tab/>
        <w:t>5614</w:t>
      </w:r>
    </w:p>
    <w:p w14:paraId="732229F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B.1.7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measurements on NR inter-frequency cells for cell re-selection for satellite access</w:t>
      </w:r>
      <w:r w:rsidRPr="00BA7E9A">
        <w:rPr>
          <w:noProof/>
        </w:rPr>
        <w:tab/>
        <w:t>5615</w:t>
      </w:r>
    </w:p>
    <w:p w14:paraId="00AFF964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B.2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UE measurements procedures and performance requirements in RRC_CONNECTED state</w:t>
      </w:r>
      <w:r w:rsidRPr="00BA7E9A">
        <w:rPr>
          <w:noProof/>
        </w:rPr>
        <w:tab/>
        <w:t>5615</w:t>
      </w:r>
    </w:p>
    <w:p w14:paraId="79FF281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5615</w:t>
      </w:r>
    </w:p>
    <w:p w14:paraId="4CB23ED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B</w:t>
      </w:r>
      <w:r w:rsidRPr="00BA7E9A">
        <w:rPr>
          <w:noProof/>
        </w:rPr>
        <w:t>.2.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General</w:t>
      </w:r>
      <w:r w:rsidRPr="00BA7E9A">
        <w:rPr>
          <w:noProof/>
        </w:rPr>
        <w:tab/>
        <w:t>5615</w:t>
      </w:r>
    </w:p>
    <w:p w14:paraId="6D20C757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B</w:t>
      </w:r>
      <w:r w:rsidRPr="00BA7E9A">
        <w:rPr>
          <w:noProof/>
        </w:rPr>
        <w:t>.2.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Derivation of Minimum SSB_RP values for </w:t>
      </w:r>
      <w:r w:rsidRPr="00BA7E9A">
        <w:rPr>
          <w:noProof/>
        </w:rPr>
        <w:t>FR1</w:t>
      </w:r>
      <w:r w:rsidRPr="00BA7E9A">
        <w:rPr>
          <w:noProof/>
        </w:rPr>
        <w:tab/>
        <w:t>5615</w:t>
      </w:r>
    </w:p>
    <w:p w14:paraId="1D8C58A2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B</w:t>
      </w:r>
      <w:r w:rsidRPr="00BA7E9A">
        <w:rPr>
          <w:noProof/>
        </w:rPr>
        <w:t>.2.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Derivation of Minimum SSB_RP values for </w:t>
      </w:r>
      <w:r w:rsidRPr="00BA7E9A">
        <w:rPr>
          <w:noProof/>
        </w:rPr>
        <w:t>FR2</w:t>
      </w:r>
      <w:r w:rsidRPr="00BA7E9A">
        <w:rPr>
          <w:noProof/>
        </w:rPr>
        <w:tab/>
        <w:t>5615</w:t>
      </w:r>
    </w:p>
    <w:p w14:paraId="2C30F4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SSB_RP values for</w:t>
      </w:r>
      <w:r w:rsidRPr="00BA7E9A">
        <w:rPr>
          <w:rFonts w:cs="Arial"/>
          <w:noProof/>
        </w:rPr>
        <w:t xml:space="preserve"> </w:t>
      </w:r>
      <w:r w:rsidRPr="00BA7E9A">
        <w:rPr>
          <w:noProof/>
        </w:rPr>
        <w:t>Rx Beam Peak angle of arrival</w:t>
      </w:r>
      <w:r w:rsidRPr="00BA7E9A">
        <w:rPr>
          <w:noProof/>
        </w:rPr>
        <w:tab/>
        <w:t>5615</w:t>
      </w:r>
    </w:p>
    <w:p w14:paraId="6D1DCE90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Minimum SSB_RP values for</w:t>
      </w:r>
      <w:r w:rsidRPr="00BA7E9A">
        <w:rPr>
          <w:rFonts w:cs="Arial"/>
          <w:noProof/>
        </w:rPr>
        <w:t xml:space="preserve"> </w:t>
      </w:r>
      <w:r w:rsidRPr="00BA7E9A">
        <w:rPr>
          <w:noProof/>
        </w:rPr>
        <w:t>angle of arrival within Spherical coverage</w:t>
      </w:r>
      <w:r w:rsidRPr="00BA7E9A">
        <w:rPr>
          <w:noProof/>
        </w:rPr>
        <w:tab/>
        <w:t>5616</w:t>
      </w:r>
    </w:p>
    <w:p w14:paraId="2B8A69C4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B</w:t>
      </w:r>
      <w:r w:rsidRPr="00BA7E9A">
        <w:rPr>
          <w:noProof/>
        </w:rPr>
        <w:t>.2.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Gain to SS-RSRP </w:t>
      </w:r>
      <w:r w:rsidRPr="00BA7E9A">
        <w:rPr>
          <w:noProof/>
        </w:rPr>
        <w:t xml:space="preserve">and CSI-RSRP </w:t>
      </w:r>
      <w:r w:rsidRPr="00BA7E9A">
        <w:rPr>
          <w:noProof/>
          <w:lang w:eastAsia="zh-CN"/>
        </w:rPr>
        <w:t xml:space="preserve">measurement point for </w:t>
      </w:r>
      <w:r w:rsidRPr="00BA7E9A">
        <w:rPr>
          <w:noProof/>
        </w:rPr>
        <w:t>FR1</w:t>
      </w:r>
      <w:r w:rsidRPr="00BA7E9A">
        <w:rPr>
          <w:noProof/>
        </w:rPr>
        <w:tab/>
        <w:t>5617</w:t>
      </w:r>
    </w:p>
    <w:p w14:paraId="78085CFD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B</w:t>
      </w:r>
      <w:r w:rsidRPr="00BA7E9A">
        <w:rPr>
          <w:noProof/>
        </w:rPr>
        <w:t>.2.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Gain to SS-RSRP</w:t>
      </w:r>
      <w:r w:rsidRPr="00BA7E9A">
        <w:rPr>
          <w:noProof/>
        </w:rPr>
        <w:t xml:space="preserve"> and CSI-RSRP</w:t>
      </w:r>
      <w:r w:rsidRPr="00BA7E9A">
        <w:rPr>
          <w:noProof/>
          <w:lang w:eastAsia="zh-CN"/>
        </w:rPr>
        <w:t xml:space="preserve"> measurement point for </w:t>
      </w:r>
      <w:r w:rsidRPr="00BA7E9A">
        <w:rPr>
          <w:noProof/>
        </w:rPr>
        <w:t>FR2</w:t>
      </w:r>
      <w:r w:rsidRPr="00BA7E9A">
        <w:rPr>
          <w:noProof/>
        </w:rPr>
        <w:tab/>
        <w:t>5617</w:t>
      </w:r>
    </w:p>
    <w:p w14:paraId="73E45F7A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B.2.1.5.1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Gain to SS-RSRP</w:t>
      </w:r>
      <w:r w:rsidRPr="00BA7E9A">
        <w:rPr>
          <w:noProof/>
        </w:rPr>
        <w:t xml:space="preserve"> and CSI-RSRP</w:t>
      </w:r>
      <w:r w:rsidRPr="00BA7E9A">
        <w:rPr>
          <w:noProof/>
          <w:lang w:eastAsia="zh-CN"/>
        </w:rPr>
        <w:t xml:space="preserve"> measurement point</w:t>
      </w:r>
      <w:r w:rsidRPr="00BA7E9A">
        <w:rPr>
          <w:noProof/>
        </w:rPr>
        <w:t xml:space="preserve"> for</w:t>
      </w:r>
      <w:r w:rsidRPr="00BA7E9A">
        <w:rPr>
          <w:rFonts w:cs="Arial"/>
          <w:noProof/>
        </w:rPr>
        <w:t xml:space="preserve"> </w:t>
      </w:r>
      <w:r w:rsidRPr="00BA7E9A">
        <w:rPr>
          <w:noProof/>
        </w:rPr>
        <w:t>Rx Beam Peak angle of arrival</w:t>
      </w:r>
      <w:r w:rsidRPr="00BA7E9A">
        <w:rPr>
          <w:noProof/>
        </w:rPr>
        <w:tab/>
        <w:t>5617</w:t>
      </w:r>
    </w:p>
    <w:p w14:paraId="1B2FB80B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B.2.1.5.2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Gain to SS-RSRP measurement point</w:t>
      </w:r>
      <w:r w:rsidRPr="00BA7E9A">
        <w:rPr>
          <w:rFonts w:eastAsiaTheme="minorEastAsia"/>
          <w:noProof/>
        </w:rPr>
        <w:t xml:space="preserve"> for</w:t>
      </w:r>
      <w:r w:rsidRPr="00BA7E9A">
        <w:rPr>
          <w:rFonts w:eastAsiaTheme="minorEastAsia" w:cs="Arial"/>
          <w:noProof/>
        </w:rPr>
        <w:t xml:space="preserve"> </w:t>
      </w:r>
      <w:r w:rsidRPr="00BA7E9A">
        <w:rPr>
          <w:rFonts w:eastAsiaTheme="minorEastAsia"/>
          <w:noProof/>
        </w:rPr>
        <w:t>different frequency</w:t>
      </w:r>
      <w:r w:rsidRPr="00BA7E9A">
        <w:rPr>
          <w:noProof/>
        </w:rPr>
        <w:tab/>
        <w:t>5618</w:t>
      </w:r>
    </w:p>
    <w:p w14:paraId="10B4470E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Theme="minorEastAsia"/>
          <w:noProof/>
        </w:rPr>
        <w:t>B.2.1.5.3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Theme="minorEastAsia"/>
          <w:noProof/>
          <w:lang w:eastAsia="zh-CN"/>
        </w:rPr>
        <w:t>Alignment of Rough beam to Rx beam Peak</w:t>
      </w:r>
      <w:r w:rsidRPr="00BA7E9A">
        <w:rPr>
          <w:noProof/>
        </w:rPr>
        <w:tab/>
        <w:t>5618</w:t>
      </w:r>
    </w:p>
    <w:p w14:paraId="6F169B6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B</w:t>
      </w:r>
      <w:r w:rsidRPr="00BA7E9A">
        <w:rPr>
          <w:noProof/>
        </w:rPr>
        <w:t>.2.</w:t>
      </w:r>
      <w:r w:rsidRPr="00BA7E9A">
        <w:rPr>
          <w:noProof/>
          <w:lang w:eastAsia="zh-CN"/>
        </w:rPr>
        <w:t>1</w:t>
      </w:r>
      <w:r w:rsidRPr="00BA7E9A">
        <w:rPr>
          <w:noProof/>
        </w:rPr>
        <w:t>.</w:t>
      </w:r>
      <w:r w:rsidRPr="00BA7E9A">
        <w:rPr>
          <w:noProof/>
          <w:lang w:eastAsia="zh-CN"/>
        </w:rPr>
        <w:t>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 xml:space="preserve">Gain to PRS-RSRP measurement point for </w:t>
      </w:r>
      <w:r w:rsidRPr="00BA7E9A">
        <w:rPr>
          <w:noProof/>
        </w:rPr>
        <w:t>FR2</w:t>
      </w:r>
      <w:r w:rsidRPr="00BA7E9A">
        <w:rPr>
          <w:noProof/>
        </w:rPr>
        <w:tab/>
        <w:t>5618</w:t>
      </w:r>
    </w:p>
    <w:p w14:paraId="5153DA63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Gain to PRS-RSRP measurement point</w:t>
      </w:r>
      <w:r w:rsidRPr="00BA7E9A">
        <w:rPr>
          <w:noProof/>
        </w:rPr>
        <w:t xml:space="preserve"> for</w:t>
      </w:r>
      <w:r w:rsidRPr="00BA7E9A">
        <w:rPr>
          <w:rFonts w:cs="Arial"/>
          <w:noProof/>
        </w:rPr>
        <w:t xml:space="preserve"> </w:t>
      </w:r>
      <w:r w:rsidRPr="00BA7E9A">
        <w:rPr>
          <w:noProof/>
        </w:rPr>
        <w:t>Rx Beam Peak angle of arrival</w:t>
      </w:r>
      <w:r w:rsidRPr="00BA7E9A">
        <w:rPr>
          <w:noProof/>
        </w:rPr>
        <w:tab/>
        <w:t>5618</w:t>
      </w:r>
    </w:p>
    <w:p w14:paraId="18EDF57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intra-frequency measurements</w:t>
      </w:r>
      <w:r w:rsidRPr="00BA7E9A">
        <w:rPr>
          <w:noProof/>
        </w:rPr>
        <w:tab/>
        <w:t>5619</w:t>
      </w:r>
    </w:p>
    <w:p w14:paraId="7BED8B9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inter-frequency measurements</w:t>
      </w:r>
      <w:r w:rsidRPr="00BA7E9A">
        <w:rPr>
          <w:noProof/>
        </w:rPr>
        <w:tab/>
        <w:t>5620</w:t>
      </w:r>
    </w:p>
    <w:p w14:paraId="63124CF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L1-RSRP reporting</w:t>
      </w:r>
      <w:r w:rsidRPr="00BA7E9A">
        <w:rPr>
          <w:noProof/>
        </w:rPr>
        <w:tab/>
        <w:t>5621</w:t>
      </w:r>
    </w:p>
    <w:p w14:paraId="501FA9D3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SSB based L1-RSRP reporting</w:t>
      </w:r>
      <w:r w:rsidRPr="00BA7E9A">
        <w:rPr>
          <w:noProof/>
        </w:rPr>
        <w:tab/>
        <w:t>5621</w:t>
      </w:r>
    </w:p>
    <w:p w14:paraId="69C2D46C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CSI-RS based L1-RSRP reporting</w:t>
      </w:r>
      <w:r w:rsidRPr="00BA7E9A">
        <w:rPr>
          <w:noProof/>
        </w:rPr>
        <w:tab/>
        <w:t>5622</w:t>
      </w:r>
    </w:p>
    <w:p w14:paraId="725C2C1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RRC connection release with redirection to NR</w:t>
      </w:r>
      <w:r w:rsidRPr="00BA7E9A">
        <w:rPr>
          <w:noProof/>
        </w:rPr>
        <w:tab/>
        <w:t>5624</w:t>
      </w:r>
    </w:p>
    <w:p w14:paraId="55146E08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5625</w:t>
      </w:r>
    </w:p>
    <w:p w14:paraId="0BCE168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B.2.6.1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5625</w:t>
      </w:r>
    </w:p>
    <w:p w14:paraId="7C4308E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B.2.6.2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Void</w:t>
      </w:r>
      <w:r w:rsidRPr="00BA7E9A">
        <w:rPr>
          <w:noProof/>
        </w:rPr>
        <w:tab/>
        <w:t>5625</w:t>
      </w:r>
    </w:p>
    <w:p w14:paraId="32B9EAF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SRS-RSRP measurements</w:t>
      </w:r>
      <w:r w:rsidRPr="00BA7E9A">
        <w:rPr>
          <w:noProof/>
        </w:rPr>
        <w:tab/>
        <w:t>5625</w:t>
      </w:r>
    </w:p>
    <w:p w14:paraId="217836F0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L1-SINR reporting</w:t>
      </w:r>
      <w:r w:rsidRPr="00BA7E9A">
        <w:rPr>
          <w:noProof/>
        </w:rPr>
        <w:tab/>
        <w:t>5626</w:t>
      </w:r>
    </w:p>
    <w:p w14:paraId="1BE05EEB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B.2.8.1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L1-SINR reporting with CSI-RS based CMR and no dedicated IMR configured</w:t>
      </w:r>
      <w:r w:rsidRPr="00BA7E9A">
        <w:rPr>
          <w:noProof/>
        </w:rPr>
        <w:tab/>
        <w:t>5626</w:t>
      </w:r>
    </w:p>
    <w:p w14:paraId="09A62D06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B.2.8.2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L1-SINR reporting with SSB based CMR and dedicated IMR configured</w:t>
      </w:r>
      <w:r w:rsidRPr="00BA7E9A">
        <w:rPr>
          <w:noProof/>
        </w:rPr>
        <w:tab/>
        <w:t>5627</w:t>
      </w:r>
    </w:p>
    <w:p w14:paraId="4719F5E1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B.2.8.2.1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L1-SINR reporting with SSB based CMR and dedicated ZP-IMR configured</w:t>
      </w:r>
      <w:r w:rsidRPr="00BA7E9A">
        <w:rPr>
          <w:noProof/>
        </w:rPr>
        <w:tab/>
        <w:t>5627</w:t>
      </w:r>
    </w:p>
    <w:p w14:paraId="49FA8324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B.2.8.2.2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L1-SINR reporting with SSB based CMR and dedicated NZP-IMR configured</w:t>
      </w:r>
      <w:r w:rsidRPr="00BA7E9A">
        <w:rPr>
          <w:noProof/>
        </w:rPr>
        <w:tab/>
        <w:t>5627</w:t>
      </w:r>
    </w:p>
    <w:p w14:paraId="2A85E415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B.2.8.3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L1-SINR reporting with CSI-RS based CMR and dedicated IMR configured</w:t>
      </w:r>
      <w:r w:rsidRPr="00BA7E9A">
        <w:rPr>
          <w:noProof/>
        </w:rPr>
        <w:tab/>
        <w:t>5629</w:t>
      </w:r>
    </w:p>
    <w:p w14:paraId="6D8BB19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B.2.8.3.1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L1-SINR reporting with CSI-RS based CMR and dedicated ZP-IMR configured</w:t>
      </w:r>
      <w:r w:rsidRPr="00BA7E9A">
        <w:rPr>
          <w:noProof/>
        </w:rPr>
        <w:tab/>
        <w:t>5629</w:t>
      </w:r>
    </w:p>
    <w:p w14:paraId="23292EB9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B.2.8.3.2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L1-SINR reporting with CSI-RS based CMR and dedicated NZP-IMR configured</w:t>
      </w:r>
      <w:r w:rsidRPr="00BA7E9A">
        <w:rPr>
          <w:noProof/>
        </w:rPr>
        <w:tab/>
        <w:t>5630</w:t>
      </w:r>
    </w:p>
    <w:p w14:paraId="7DF237A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intra-frequency measurements under CCA</w:t>
      </w:r>
      <w:r w:rsidRPr="00BA7E9A">
        <w:rPr>
          <w:noProof/>
        </w:rPr>
        <w:tab/>
        <w:t>5631</w:t>
      </w:r>
    </w:p>
    <w:p w14:paraId="504E4109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inter-frequency measurements under CCA</w:t>
      </w:r>
      <w:r w:rsidRPr="00BA7E9A">
        <w:rPr>
          <w:noProof/>
        </w:rPr>
        <w:tab/>
        <w:t>5631</w:t>
      </w:r>
    </w:p>
    <w:p w14:paraId="6521CCC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L1-RSRP reporting under CCA</w:t>
      </w:r>
      <w:r w:rsidRPr="00BA7E9A">
        <w:rPr>
          <w:noProof/>
        </w:rPr>
        <w:tab/>
        <w:t>5631</w:t>
      </w:r>
    </w:p>
    <w:p w14:paraId="5CBB198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B.2.11.1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SSB based L1-RSRP reporting</w:t>
      </w:r>
      <w:r w:rsidRPr="00BA7E9A">
        <w:rPr>
          <w:noProof/>
        </w:rPr>
        <w:tab/>
        <w:t>5631</w:t>
      </w:r>
    </w:p>
    <w:p w14:paraId="10CF6BA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Conditions for NR </w:t>
      </w:r>
      <w:r w:rsidRPr="00BA7E9A">
        <w:rPr>
          <w:noProof/>
          <w:lang w:eastAsia="zh-CN"/>
        </w:rPr>
        <w:t xml:space="preserve">CSI-RS based </w:t>
      </w:r>
      <w:r w:rsidRPr="00BA7E9A">
        <w:rPr>
          <w:noProof/>
        </w:rPr>
        <w:t>intra-frequency measurements</w:t>
      </w:r>
      <w:r w:rsidRPr="00BA7E9A">
        <w:rPr>
          <w:noProof/>
        </w:rPr>
        <w:tab/>
        <w:t>5632</w:t>
      </w:r>
    </w:p>
    <w:p w14:paraId="0062633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 xml:space="preserve">Conditions for NR </w:t>
      </w:r>
      <w:r w:rsidRPr="00BA7E9A">
        <w:rPr>
          <w:noProof/>
          <w:lang w:eastAsia="zh-CN"/>
        </w:rPr>
        <w:t xml:space="preserve">CSI-RS based </w:t>
      </w:r>
      <w:r w:rsidRPr="00BA7E9A">
        <w:rPr>
          <w:noProof/>
        </w:rPr>
        <w:t>inter-frequency measurements</w:t>
      </w:r>
      <w:r w:rsidRPr="00BA7E9A">
        <w:rPr>
          <w:noProof/>
        </w:rPr>
        <w:tab/>
        <w:t>5633</w:t>
      </w:r>
    </w:p>
    <w:p w14:paraId="5985755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</w:t>
      </w:r>
      <w:r w:rsidRPr="00BA7E9A">
        <w:rPr>
          <w:noProof/>
          <w:lang w:eastAsia="zh-CN"/>
        </w:rPr>
        <w:t xml:space="preserve"> PRS-based</w:t>
      </w:r>
      <w:r w:rsidRPr="00BA7E9A">
        <w:rPr>
          <w:noProof/>
        </w:rPr>
        <w:t xml:space="preserve"> measurements</w:t>
      </w:r>
      <w:r w:rsidRPr="00BA7E9A">
        <w:rPr>
          <w:noProof/>
        </w:rPr>
        <w:tab/>
        <w:t>5635</w:t>
      </w:r>
    </w:p>
    <w:p w14:paraId="6FF2AF0B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B.2.15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intra-frequency measurements</w:t>
      </w:r>
      <w:r w:rsidRPr="00BA7E9A">
        <w:rPr>
          <w:noProof/>
        </w:rPr>
        <w:tab/>
        <w:t>5637</w:t>
      </w:r>
    </w:p>
    <w:p w14:paraId="4C322292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B.2.16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inter-frequency measurements</w:t>
      </w:r>
      <w:r w:rsidRPr="00BA7E9A">
        <w:rPr>
          <w:noProof/>
        </w:rPr>
        <w:tab/>
        <w:t>5638</w:t>
      </w:r>
    </w:p>
    <w:p w14:paraId="3A651255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B.2.17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intra-frequency measurements for satellite access</w:t>
      </w:r>
      <w:r w:rsidRPr="00BA7E9A">
        <w:rPr>
          <w:noProof/>
        </w:rPr>
        <w:tab/>
        <w:t>5640</w:t>
      </w:r>
    </w:p>
    <w:p w14:paraId="527D11C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B.2.18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inter-frequency measurements for satellite access</w:t>
      </w:r>
      <w:r w:rsidRPr="00BA7E9A">
        <w:rPr>
          <w:noProof/>
        </w:rPr>
        <w:tab/>
        <w:t>5641</w:t>
      </w:r>
    </w:p>
    <w:p w14:paraId="2320FE41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B.2.19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NR L1-RSRP reporting for satellite access</w:t>
      </w:r>
      <w:r w:rsidRPr="00BA7E9A">
        <w:rPr>
          <w:noProof/>
        </w:rPr>
        <w:tab/>
        <w:t>5641</w:t>
      </w:r>
    </w:p>
    <w:p w14:paraId="43C6C51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B.2.19.1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SSB based L1-RSRP reporting for satellite access</w:t>
      </w:r>
      <w:r w:rsidRPr="00BA7E9A">
        <w:rPr>
          <w:noProof/>
        </w:rPr>
        <w:tab/>
        <w:t>5641</w:t>
      </w:r>
    </w:p>
    <w:p w14:paraId="3B8446D8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B.2.19.2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CSI-RS based L1-RSRP reporting for satellite access</w:t>
      </w:r>
      <w:r w:rsidRPr="00BA7E9A">
        <w:rPr>
          <w:noProof/>
        </w:rPr>
        <w:tab/>
        <w:t>5641</w:t>
      </w:r>
    </w:p>
    <w:p w14:paraId="5C9EA27C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B.2.20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RRC connection release with redirection to NR for satellite access</w:t>
      </w:r>
      <w:r w:rsidRPr="00BA7E9A">
        <w:rPr>
          <w:noProof/>
        </w:rPr>
        <w:tab/>
        <w:t>5642</w:t>
      </w:r>
    </w:p>
    <w:p w14:paraId="4CCC5CF7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B.3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RRM Requirements Exceptions</w:t>
      </w:r>
      <w:r w:rsidRPr="00BA7E9A">
        <w:rPr>
          <w:noProof/>
        </w:rPr>
        <w:tab/>
        <w:t>5642</w:t>
      </w:r>
    </w:p>
    <w:p w14:paraId="57175B7A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Introduction</w:t>
      </w:r>
      <w:r w:rsidRPr="00BA7E9A">
        <w:rPr>
          <w:noProof/>
        </w:rPr>
        <w:tab/>
        <w:t>5642</w:t>
      </w:r>
    </w:p>
    <w:p w14:paraId="361D38CE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CA</w:t>
      </w:r>
      <w:r w:rsidRPr="00BA7E9A">
        <w:rPr>
          <w:noProof/>
        </w:rPr>
        <w:tab/>
        <w:t>5642</w:t>
      </w:r>
    </w:p>
    <w:p w14:paraId="1A18F66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UE supporting CA in FR1</w:t>
      </w:r>
      <w:r w:rsidRPr="00BA7E9A">
        <w:rPr>
          <w:noProof/>
        </w:rPr>
        <w:tab/>
        <w:t>5642</w:t>
      </w:r>
    </w:p>
    <w:p w14:paraId="4AB09BE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UE configured with CA in FR1</w:t>
      </w:r>
      <w:r w:rsidRPr="00BA7E9A">
        <w:rPr>
          <w:noProof/>
        </w:rPr>
        <w:tab/>
        <w:t>5642</w:t>
      </w:r>
    </w:p>
    <w:p w14:paraId="745A2E15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B.3.2.2.1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Inter-band carrier aggregation</w:t>
      </w:r>
      <w:r w:rsidRPr="00BA7E9A">
        <w:rPr>
          <w:noProof/>
        </w:rPr>
        <w:tab/>
        <w:t>5642</w:t>
      </w:r>
    </w:p>
    <w:p w14:paraId="42A6BFC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B.3.2.2.2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Reference sensitivity exceptions due to UL harmonic interference for CA</w:t>
      </w:r>
      <w:r w:rsidRPr="00BA7E9A">
        <w:rPr>
          <w:noProof/>
        </w:rPr>
        <w:tab/>
        <w:t>5642</w:t>
      </w:r>
    </w:p>
    <w:p w14:paraId="12193C7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lastRenderedPageBreak/>
        <w:t>B.3.2.2.3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Reference sensitivity exceptions due to intermodulation interference due to 2UL CA</w:t>
      </w:r>
      <w:r w:rsidRPr="00BA7E9A">
        <w:rPr>
          <w:noProof/>
        </w:rPr>
        <w:tab/>
        <w:t>5643</w:t>
      </w:r>
    </w:p>
    <w:p w14:paraId="6D3294D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B.3.2.3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UE supporting CA in FR2</w:t>
      </w:r>
      <w:r w:rsidRPr="00BA7E9A">
        <w:rPr>
          <w:noProof/>
        </w:rPr>
        <w:tab/>
        <w:t>5643</w:t>
      </w:r>
    </w:p>
    <w:p w14:paraId="48862CD1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B.3.2.4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UE configured with CA in FR2</w:t>
      </w:r>
      <w:r w:rsidRPr="00BA7E9A">
        <w:rPr>
          <w:noProof/>
        </w:rPr>
        <w:tab/>
        <w:t>5643</w:t>
      </w:r>
    </w:p>
    <w:p w14:paraId="5E7226D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B.3.2.4.1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Intra-band contiguous carrier aggregation</w:t>
      </w:r>
      <w:r w:rsidRPr="00BA7E9A">
        <w:rPr>
          <w:noProof/>
        </w:rPr>
        <w:tab/>
        <w:t>5643</w:t>
      </w:r>
    </w:p>
    <w:p w14:paraId="5C49DD6D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rFonts w:eastAsia="MS Mincho"/>
          <w:noProof/>
        </w:rPr>
        <w:t>B.3.2.4.2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rFonts w:eastAsia="MS Mincho"/>
          <w:noProof/>
        </w:rPr>
        <w:t>Intra-band non-contiguous carrier aggregation</w:t>
      </w:r>
      <w:r w:rsidRPr="00BA7E9A">
        <w:rPr>
          <w:noProof/>
        </w:rPr>
        <w:tab/>
        <w:t>5643</w:t>
      </w:r>
    </w:p>
    <w:p w14:paraId="18C08314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DC</w:t>
      </w:r>
      <w:r w:rsidRPr="00BA7E9A">
        <w:rPr>
          <w:noProof/>
        </w:rPr>
        <w:tab/>
        <w:t>5643</w:t>
      </w:r>
    </w:p>
    <w:p w14:paraId="2C715FFF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B.3.3.1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EN-DC</w:t>
      </w:r>
      <w:r w:rsidRPr="00BA7E9A">
        <w:rPr>
          <w:noProof/>
        </w:rPr>
        <w:tab/>
        <w:t>5643</w:t>
      </w:r>
    </w:p>
    <w:p w14:paraId="147C894A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B.3.3.2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NE-DC</w:t>
      </w:r>
      <w:r w:rsidRPr="00BA7E9A">
        <w:rPr>
          <w:noProof/>
        </w:rPr>
        <w:tab/>
        <w:t>5643</w:t>
      </w:r>
    </w:p>
    <w:p w14:paraId="08AB929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SUL</w:t>
      </w:r>
      <w:r w:rsidRPr="00BA7E9A">
        <w:rPr>
          <w:noProof/>
        </w:rPr>
        <w:tab/>
        <w:t>5643</w:t>
      </w:r>
    </w:p>
    <w:p w14:paraId="3923288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UE supporting SUL in FR1</w:t>
      </w:r>
      <w:r w:rsidRPr="00BA7E9A">
        <w:rPr>
          <w:noProof/>
        </w:rPr>
        <w:tab/>
        <w:t>5643</w:t>
      </w:r>
    </w:p>
    <w:p w14:paraId="14D6D169" w14:textId="77777777" w:rsidR="00A21144" w:rsidRPr="00BA7E9A" w:rsidRDefault="00A2114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B.3.4.2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Receiver sensitivity relaxation for UE configured with SUL in FR1</w:t>
      </w:r>
      <w:r w:rsidRPr="00BA7E9A">
        <w:rPr>
          <w:noProof/>
        </w:rPr>
        <w:tab/>
        <w:t>5644</w:t>
      </w:r>
    </w:p>
    <w:p w14:paraId="102C611F" w14:textId="77777777" w:rsidR="00A21144" w:rsidRPr="00BA7E9A" w:rsidRDefault="00A2114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  <w:lang w:eastAsia="zh-CN"/>
        </w:rPr>
        <w:t>B.3.4.2.1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Reference sensitivity exceptions due to UL harmonic interference for SUL</w:t>
      </w:r>
      <w:r w:rsidRPr="00BA7E9A">
        <w:rPr>
          <w:noProof/>
        </w:rPr>
        <w:tab/>
        <w:t>5644</w:t>
      </w:r>
    </w:p>
    <w:p w14:paraId="119689AD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B.4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V2X</w:t>
      </w:r>
      <w:r w:rsidRPr="00BA7E9A">
        <w:rPr>
          <w:noProof/>
        </w:rPr>
        <w:tab/>
        <w:t>5644</w:t>
      </w:r>
    </w:p>
    <w:p w14:paraId="572C7A2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B.4.1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Test parameters for GNSS signals</w:t>
      </w:r>
      <w:r w:rsidRPr="00BA7E9A">
        <w:rPr>
          <w:noProof/>
        </w:rPr>
        <w:tab/>
        <w:t>5644</w:t>
      </w:r>
    </w:p>
    <w:p w14:paraId="60570EDF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B.4.2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PSBCH-RSRP Accuracy Requirements</w:t>
      </w:r>
      <w:r w:rsidRPr="00BA7E9A">
        <w:rPr>
          <w:noProof/>
        </w:rPr>
        <w:tab/>
        <w:t>5644</w:t>
      </w:r>
    </w:p>
    <w:p w14:paraId="06E25FA6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B.4.3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Selection/Reselection to Intra-frequency SyncRef UE</w:t>
      </w:r>
      <w:r w:rsidRPr="00BA7E9A">
        <w:rPr>
          <w:noProof/>
        </w:rPr>
        <w:tab/>
        <w:t>5645</w:t>
      </w:r>
    </w:p>
    <w:p w14:paraId="357C2697" w14:textId="77777777" w:rsidR="00A21144" w:rsidRPr="00BA7E9A" w:rsidRDefault="00A2114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BA7E9A">
        <w:rPr>
          <w:noProof/>
        </w:rPr>
        <w:t>B.4.4</w:t>
      </w:r>
      <w:r w:rsidRPr="00BA7E9A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BA7E9A">
        <w:rPr>
          <w:noProof/>
        </w:rPr>
        <w:t>Conditions for L1 SL-RSRP Accuracy Requirements</w:t>
      </w:r>
      <w:r w:rsidRPr="00BA7E9A">
        <w:rPr>
          <w:noProof/>
        </w:rPr>
        <w:tab/>
        <w:t>5645</w:t>
      </w:r>
    </w:p>
    <w:p w14:paraId="76E14D0A" w14:textId="77777777" w:rsidR="00A21144" w:rsidRPr="00BA7E9A" w:rsidRDefault="00A2114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B.5</w:t>
      </w:r>
      <w:r w:rsidRPr="00BA7E9A"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BA7E9A">
        <w:rPr>
          <w:noProof/>
          <w:lang w:eastAsia="zh-CN"/>
        </w:rPr>
        <w:t>High level test procedure</w:t>
      </w:r>
      <w:r w:rsidRPr="00BA7E9A">
        <w:rPr>
          <w:noProof/>
        </w:rPr>
        <w:t xml:space="preserve"> for SAN RRM tests</w:t>
      </w:r>
      <w:r w:rsidRPr="00BA7E9A">
        <w:rPr>
          <w:noProof/>
        </w:rPr>
        <w:tab/>
        <w:t>5645</w:t>
      </w:r>
    </w:p>
    <w:p w14:paraId="3C555ED6" w14:textId="77777777" w:rsidR="00A21144" w:rsidRPr="00BA7E9A" w:rsidRDefault="00A21144" w:rsidP="00A2114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 w:rsidRPr="00BA7E9A">
        <w:rPr>
          <w:noProof/>
        </w:rPr>
        <w:t>Annex C (informative): Change history</w:t>
      </w:r>
      <w:r w:rsidRPr="00BA7E9A">
        <w:rPr>
          <w:noProof/>
        </w:rPr>
        <w:tab/>
        <w:t>5646</w:t>
      </w:r>
    </w:p>
    <w:p w14:paraId="631770CD" w14:textId="3224084B" w:rsidR="003C3971" w:rsidRPr="00235394" w:rsidRDefault="000C6951" w:rsidP="000334B8">
      <w:r w:rsidRPr="00BA7E9A">
        <w:rPr>
          <w:noProof/>
          <w:sz w:val="22"/>
        </w:rPr>
        <w:fldChar w:fldCharType="end"/>
      </w:r>
    </w:p>
    <w:p w14:paraId="65596C9F" w14:textId="77777777" w:rsidR="00BF33E7" w:rsidRPr="00B92048" w:rsidRDefault="00BF33E7" w:rsidP="00BF33E7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</w:instrText>
      </w:r>
      <w:r w:rsidRPr="00B840AC">
        <w:rPr>
          <w:noProof/>
        </w:rPr>
        <w:instrText>0_s0-</w:instrText>
      </w:r>
      <w:r>
        <w:rPr>
          <w:noProof/>
        </w:rPr>
        <w:instrText>7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bookmarkStart w:id="13" w:name="_Hlk13171456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</w:instrText>
      </w:r>
      <w:r w:rsidRPr="00B840AC">
        <w:rPr>
          <w:noProof/>
        </w:rPr>
        <w:instrText>0_s</w:instrText>
      </w:r>
      <w:r>
        <w:rPr>
          <w:noProof/>
        </w:rPr>
        <w:instrText>8</w:instrText>
      </w:r>
      <w:r w:rsidRPr="00B840AC">
        <w:rPr>
          <w:noProof/>
        </w:rPr>
        <w:instrText>-</w:instrText>
      </w:r>
      <w:r>
        <w:rPr>
          <w:noProof/>
        </w:rPr>
        <w:instrText>8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</w:instrText>
      </w:r>
      <w:r w:rsidRPr="00B840AC">
        <w:rPr>
          <w:noProof/>
        </w:rPr>
        <w:instrText>0_s</w:instrText>
      </w:r>
      <w:r>
        <w:rPr>
          <w:noProof/>
        </w:rPr>
        <w:instrText>9</w:instrText>
      </w:r>
      <w:r w:rsidRPr="00B840AC">
        <w:rPr>
          <w:noProof/>
        </w:rPr>
        <w:instrText>-</w:instrText>
      </w:r>
      <w:r>
        <w:rPr>
          <w:noProof/>
        </w:rPr>
        <w:instrText>9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</w:instrText>
      </w:r>
      <w:r w:rsidRPr="00B840AC">
        <w:rPr>
          <w:noProof/>
        </w:rPr>
        <w:instrText>0_s</w:instrText>
      </w:r>
      <w:r>
        <w:rPr>
          <w:noProof/>
        </w:rPr>
        <w:instrText>10</w:instrText>
      </w:r>
      <w:r w:rsidRPr="00B840AC">
        <w:rPr>
          <w:noProof/>
        </w:rPr>
        <w:instrText>-11.doc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bookmarkEnd w:id="13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</w:instrText>
      </w:r>
      <w:r w:rsidRPr="00B840AC">
        <w:rPr>
          <w:noProof/>
        </w:rPr>
        <w:instrText>0_s</w:instrText>
      </w:r>
      <w:r>
        <w:rPr>
          <w:noProof/>
        </w:rPr>
        <w:instrText>12</w:instrText>
      </w:r>
      <w:r w:rsidRPr="00B840AC">
        <w:rPr>
          <w:noProof/>
        </w:rPr>
        <w:instrText>-1</w:instrText>
      </w:r>
      <w:r>
        <w:rPr>
          <w:noProof/>
        </w:rPr>
        <w:instrText>3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hb0</w:instrText>
      </w:r>
      <w:r w:rsidRPr="00B840AC">
        <w:rPr>
          <w:noProof/>
        </w:rPr>
        <w:instrText>_sA.1-A.</w:instrText>
      </w:r>
      <w:r>
        <w:rPr>
          <w:noProof/>
        </w:rPr>
        <w:instrText>3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hb0</w:instrText>
      </w:r>
      <w:r w:rsidRPr="00B840AC">
        <w:rPr>
          <w:noProof/>
        </w:rPr>
        <w:instrText>_sA.</w:instrText>
      </w:r>
      <w:r>
        <w:rPr>
          <w:noProof/>
        </w:rPr>
        <w:instrText>4</w:instrText>
      </w:r>
      <w:r w:rsidRPr="00B840AC">
        <w:rPr>
          <w:noProof/>
        </w:rPr>
        <w:instrText>-A.5.doc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hb0</w:instrText>
      </w:r>
      <w:r w:rsidRPr="00B840AC">
        <w:rPr>
          <w:noProof/>
        </w:rPr>
        <w:instrText>_sA.6-A.</w:instrText>
      </w:r>
      <w:r>
        <w:rPr>
          <w:noProof/>
        </w:rPr>
        <w:instrText>6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hb0</w:instrText>
      </w:r>
      <w:r w:rsidRPr="00B840AC">
        <w:rPr>
          <w:noProof/>
        </w:rPr>
        <w:instrText>_sA.</w:instrText>
      </w:r>
      <w:r>
        <w:rPr>
          <w:noProof/>
        </w:rPr>
        <w:instrText>7</w:instrText>
      </w:r>
      <w:r w:rsidRPr="00B840AC">
        <w:rPr>
          <w:noProof/>
        </w:rPr>
        <w:instrText>-A.</w:instrText>
      </w:r>
      <w:r>
        <w:rPr>
          <w:noProof/>
        </w:rPr>
        <w:instrText>7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hb0</w:instrText>
      </w:r>
      <w:r w:rsidRPr="00B840AC">
        <w:rPr>
          <w:noProof/>
        </w:rPr>
        <w:instrText>_sA.</w:instrText>
      </w:r>
      <w:r>
        <w:rPr>
          <w:noProof/>
        </w:rPr>
        <w:instrText>8</w:instrText>
      </w:r>
      <w:r w:rsidRPr="00B840AC">
        <w:rPr>
          <w:noProof/>
        </w:rPr>
        <w:instrText>-A.</w:instrText>
      </w:r>
      <w:r>
        <w:rPr>
          <w:noProof/>
        </w:rPr>
        <w:instrText>9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hb0</w:instrText>
      </w:r>
      <w:r w:rsidRPr="00B840AC">
        <w:rPr>
          <w:noProof/>
        </w:rPr>
        <w:instrText>_sA.</w:instrText>
      </w:r>
      <w:r>
        <w:rPr>
          <w:noProof/>
        </w:rPr>
        <w:instrText>10</w:instrText>
      </w:r>
      <w:r w:rsidRPr="00B840AC">
        <w:rPr>
          <w:noProof/>
        </w:rPr>
        <w:instrText>-A.</w:instrText>
      </w:r>
      <w:r>
        <w:rPr>
          <w:noProof/>
        </w:rPr>
        <w:instrText>10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hb0</w:instrText>
      </w:r>
      <w:r w:rsidRPr="00B840AC">
        <w:rPr>
          <w:noProof/>
        </w:rPr>
        <w:instrText>_sA.</w:instrText>
      </w:r>
      <w:r>
        <w:rPr>
          <w:noProof/>
        </w:rPr>
        <w:instrText>11</w:instrText>
      </w:r>
      <w:r w:rsidRPr="00B840AC">
        <w:rPr>
          <w:noProof/>
        </w:rPr>
        <w:instrText>-A.</w:instrText>
      </w:r>
      <w:r>
        <w:rPr>
          <w:noProof/>
        </w:rPr>
        <w:instrText>12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hb0</w:instrText>
      </w:r>
      <w:r w:rsidRPr="00B840AC">
        <w:rPr>
          <w:noProof/>
        </w:rPr>
        <w:instrText>_sA.</w:instrText>
      </w:r>
      <w:r>
        <w:rPr>
          <w:noProof/>
        </w:rPr>
        <w:instrText>13</w:instrText>
      </w:r>
      <w:r w:rsidRPr="00B840AC">
        <w:rPr>
          <w:noProof/>
        </w:rPr>
        <w:instrText>-A.</w:instrText>
      </w:r>
      <w:r>
        <w:rPr>
          <w:noProof/>
        </w:rPr>
        <w:instrText>14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hb0</w:instrText>
      </w:r>
      <w:r w:rsidRPr="00B840AC">
        <w:rPr>
          <w:noProof/>
        </w:rPr>
        <w:instrText>_sA.</w:instrText>
      </w:r>
      <w:r>
        <w:rPr>
          <w:noProof/>
        </w:rPr>
        <w:instrText>15</w:instrText>
      </w:r>
      <w:r w:rsidRPr="00B840AC">
        <w:rPr>
          <w:noProof/>
        </w:rPr>
        <w:instrText>-A.</w:instrText>
      </w:r>
      <w:r>
        <w:rPr>
          <w:noProof/>
        </w:rPr>
        <w:instrText>16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>
        <w:rPr>
          <w:noProof/>
        </w:rPr>
        <w:instrText>hb0</w:instrText>
      </w:r>
      <w:r w:rsidRPr="00B840AC">
        <w:rPr>
          <w:noProof/>
        </w:rPr>
        <w:instrText>_sA.</w:instrText>
      </w:r>
      <w:r>
        <w:rPr>
          <w:noProof/>
        </w:rPr>
        <w:instrText>17</w:instrText>
      </w:r>
      <w:r w:rsidRPr="00B840AC">
        <w:rPr>
          <w:noProof/>
        </w:rPr>
        <w:instrText>-A.</w:instrText>
      </w:r>
      <w:r>
        <w:rPr>
          <w:noProof/>
        </w:rPr>
        <w:instrText>18</w:instrText>
      </w:r>
      <w:r w:rsidRPr="00B840AC">
        <w:rPr>
          <w:noProof/>
        </w:rPr>
        <w:instrText>.doc</w:instrText>
      </w:r>
      <w:r>
        <w:rPr>
          <w:noProof/>
        </w:rPr>
        <w:instrText>x</w:instrText>
      </w:r>
      <w:r w:rsidRPr="00B840AC">
        <w:rPr>
          <w:noProof/>
        </w:rPr>
        <w:instrText xml:space="preserve">" </w:instrText>
      </w:r>
      <w:r w:rsidRPr="00B840AC">
        <w:rPr>
          <w:noProof/>
        </w:rPr>
        <w:fldChar w:fldCharType="end"/>
      </w:r>
      <w:r w:rsidRPr="00B92048">
        <w:rPr>
          <w:rFonts w:eastAsia="SimSun"/>
          <w:noProof/>
        </w:rPr>
        <w:fldChar w:fldCharType="begin"/>
      </w:r>
      <w:r w:rsidRPr="00B92048">
        <w:rPr>
          <w:rFonts w:eastAsia="SimSun"/>
          <w:noProof/>
        </w:rPr>
        <w:instrText xml:space="preserve"> RD "38133-</w:instrText>
      </w:r>
      <w:r>
        <w:rPr>
          <w:rFonts w:eastAsia="SimSun"/>
          <w:noProof/>
        </w:rPr>
        <w:instrText>hb</w:instrText>
      </w:r>
      <w:r w:rsidRPr="00B92048">
        <w:rPr>
          <w:rFonts w:eastAsia="SimSun"/>
          <w:noProof/>
        </w:rPr>
        <w:instrText xml:space="preserve">0_sB.1-XX.docx" </w:instrText>
      </w:r>
      <w:r w:rsidRPr="00B92048">
        <w:rPr>
          <w:rFonts w:eastAsia="SimSun"/>
          <w:noProof/>
        </w:rPr>
        <w:fldChar w:fldCharType="end"/>
      </w:r>
    </w:p>
    <w:p w14:paraId="188EE913" w14:textId="38746BD4" w:rsidR="000B799C" w:rsidRPr="00B92048" w:rsidRDefault="000B799C" w:rsidP="00BF33E7">
      <w:pPr>
        <w:rPr>
          <w:rFonts w:eastAsia="SimSun"/>
          <w:noProof/>
        </w:rPr>
      </w:pP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A5492" w14:textId="77777777" w:rsidR="00681FD9" w:rsidRDefault="00681FD9">
      <w:r>
        <w:separator/>
      </w:r>
    </w:p>
  </w:endnote>
  <w:endnote w:type="continuationSeparator" w:id="0">
    <w:p w14:paraId="43593E15" w14:textId="77777777" w:rsidR="00681FD9" w:rsidRDefault="0068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6CD2D" w14:textId="77777777" w:rsidR="00681FD9" w:rsidRDefault="00681FD9">
      <w:r>
        <w:separator/>
      </w:r>
    </w:p>
  </w:footnote>
  <w:footnote w:type="continuationSeparator" w:id="0">
    <w:p w14:paraId="1BE6A026" w14:textId="77777777" w:rsidR="00681FD9" w:rsidRDefault="0068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4AE7579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7E9A">
      <w:rPr>
        <w:rFonts w:ascii="Arial" w:hAnsi="Arial" w:cs="Arial"/>
        <w:b/>
        <w:noProof/>
        <w:sz w:val="18"/>
        <w:szCs w:val="18"/>
      </w:rPr>
      <w:t>3GPP TS 38.133 V17.11.0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38766AD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7E9A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274AD"/>
    <w:rsid w:val="002347A2"/>
    <w:rsid w:val="00245446"/>
    <w:rsid w:val="00260E04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E5202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23BAA"/>
    <w:rsid w:val="0053388B"/>
    <w:rsid w:val="00535773"/>
    <w:rsid w:val="00543E6C"/>
    <w:rsid w:val="0054709D"/>
    <w:rsid w:val="00562553"/>
    <w:rsid w:val="00565087"/>
    <w:rsid w:val="005668BA"/>
    <w:rsid w:val="00597B11"/>
    <w:rsid w:val="00597DD3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81FD9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5A9E"/>
    <w:rsid w:val="007B600E"/>
    <w:rsid w:val="007D0849"/>
    <w:rsid w:val="007F0F4A"/>
    <w:rsid w:val="00801426"/>
    <w:rsid w:val="008028A4"/>
    <w:rsid w:val="00804FDF"/>
    <w:rsid w:val="00830747"/>
    <w:rsid w:val="008617AE"/>
    <w:rsid w:val="008630C4"/>
    <w:rsid w:val="008768CA"/>
    <w:rsid w:val="00897168"/>
    <w:rsid w:val="008C384C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83F1D"/>
    <w:rsid w:val="009C559F"/>
    <w:rsid w:val="009E39BA"/>
    <w:rsid w:val="009E6C88"/>
    <w:rsid w:val="009F37B7"/>
    <w:rsid w:val="00A10F02"/>
    <w:rsid w:val="00A164B4"/>
    <w:rsid w:val="00A21144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D2A5F"/>
    <w:rsid w:val="00AE65E2"/>
    <w:rsid w:val="00B15449"/>
    <w:rsid w:val="00B307A2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128E"/>
    <w:rsid w:val="00BF33E7"/>
    <w:rsid w:val="00C04A89"/>
    <w:rsid w:val="00C052F9"/>
    <w:rsid w:val="00C074DD"/>
    <w:rsid w:val="00C1496A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119</Pages>
  <Words>54407</Words>
  <Characters>310123</Characters>
  <Application>Microsoft Office Word</Application>
  <DocSecurity>0</DocSecurity>
  <Lines>2584</Lines>
  <Paragraphs>727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363803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</cp:revision>
  <cp:lastPrinted>2019-02-25T14:05:00Z</cp:lastPrinted>
  <dcterms:created xsi:type="dcterms:W3CDTF">2023-10-06T11:33:00Z</dcterms:created>
  <dcterms:modified xsi:type="dcterms:W3CDTF">2023-10-06T11:33:00Z</dcterms:modified>
</cp:coreProperties>
</file>