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6006F9CA" w14:textId="77777777" w:rsidR="00D845CD" w:rsidRPr="00DB707E" w:rsidRDefault="00D845CD" w:rsidP="00D845CD">
      <w:r w:rsidRPr="00DB707E">
        <w:t>The conditions are defined in Table B.1.x1-1 and Table B.1.x1-2 for 1 Rx and 2 Rx RedCap respectively for FR1 NR cells.</w:t>
      </w:r>
    </w:p>
    <w:p w14:paraId="06A993B3" w14:textId="77777777" w:rsidR="00D845CD" w:rsidRPr="00DB707E" w:rsidRDefault="00D845CD" w:rsidP="00D845CD">
      <w:r w:rsidRPr="00DB707E">
        <w:t>The conditions are defined in Table B.1.x1-3 for FR2 NR cells.</w:t>
      </w:r>
    </w:p>
    <w:p w14:paraId="32940149" w14:textId="5C6E8525" w:rsidR="00D845CD" w:rsidRPr="00DB707E" w:rsidRDefault="00D845CD" w:rsidP="00D845CD">
      <w:pPr>
        <w:pStyle w:val="TH"/>
      </w:pPr>
      <w:r w:rsidRPr="00DB707E">
        <w:lastRenderedPageBreak/>
        <w:t>Table B.1.</w:t>
      </w:r>
      <w:r w:rsidR="00954027">
        <w:t>4</w:t>
      </w:r>
      <w:r w:rsidRPr="00DB707E">
        <w:t>-1: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922FAA0"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021D64"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32E774C"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A35CBA"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E29154D" w14:textId="77777777" w:rsidR="00D845CD" w:rsidRPr="00DB707E" w:rsidRDefault="00D845CD" w:rsidP="009C6489">
            <w:pPr>
              <w:pStyle w:val="TAH"/>
              <w:rPr>
                <w:lang w:val="en-US"/>
              </w:rPr>
            </w:pPr>
            <w:r w:rsidRPr="00DB707E">
              <w:rPr>
                <w:lang w:val="en-US"/>
              </w:rPr>
              <w:t>SSB Ês/Iot</w:t>
            </w:r>
          </w:p>
        </w:tc>
      </w:tr>
      <w:tr w:rsidR="00D845CD" w:rsidRPr="00DB707E" w14:paraId="67A5E80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82D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A30D"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684382A"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96B6246" w14:textId="77777777" w:rsidR="00D845CD" w:rsidRPr="00DB707E" w:rsidRDefault="00D845CD" w:rsidP="009C6489">
            <w:pPr>
              <w:pStyle w:val="TAH"/>
              <w:rPr>
                <w:lang w:val="en-US"/>
              </w:rPr>
            </w:pPr>
            <w:r w:rsidRPr="00DB707E">
              <w:rPr>
                <w:lang w:val="en-US"/>
              </w:rPr>
              <w:t>dB</w:t>
            </w:r>
          </w:p>
        </w:tc>
      </w:tr>
      <w:tr w:rsidR="00D845CD" w:rsidRPr="00DB707E" w14:paraId="50F06BF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425A5"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50C80"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31D510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6B990A5"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D864"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0D6757EC"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26BA5D3"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6C54C1E"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3A060B24" w14:textId="77777777" w:rsidR="00D845CD" w:rsidRPr="00DB707E" w:rsidRDefault="00D845CD" w:rsidP="009C6489">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E641AB" w14:textId="77777777" w:rsidR="00D845CD" w:rsidRPr="00DB707E" w:rsidRDefault="00D845CD" w:rsidP="009C6489">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071EB93"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14EDDF1D"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50A4B35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807900"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30AEECE3" w14:textId="77777777" w:rsidR="00D845CD" w:rsidRPr="00DB707E" w:rsidRDefault="00D845CD" w:rsidP="009C6489">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1C28BEB" w14:textId="77777777" w:rsidR="00D845CD" w:rsidRPr="00DB707E" w:rsidRDefault="00D845CD" w:rsidP="009C6489">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8CD6" w14:textId="77777777" w:rsidR="00D845CD" w:rsidRPr="00DB707E" w:rsidRDefault="00D845CD" w:rsidP="009C6489">
            <w:pPr>
              <w:spacing w:after="0"/>
              <w:rPr>
                <w:rFonts w:ascii="Arial" w:eastAsiaTheme="minorHAnsi" w:hAnsi="Arial"/>
                <w:sz w:val="18"/>
                <w:szCs w:val="22"/>
                <w:lang w:val="en-US"/>
              </w:rPr>
            </w:pPr>
          </w:p>
        </w:tc>
      </w:tr>
      <w:tr w:rsidR="00D845CD" w:rsidRPr="00DB707E" w14:paraId="2AC2A17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4950832"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4682387"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0A27E92F"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8295C35" w14:textId="77777777" w:rsidR="00D845CD" w:rsidRPr="00DB707E" w:rsidRDefault="00D845CD" w:rsidP="009C6489">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C33692" w14:textId="77777777" w:rsidR="00D845CD" w:rsidRPr="00DB707E" w:rsidRDefault="00D845CD" w:rsidP="009C6489">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464C" w14:textId="77777777" w:rsidR="00D845CD" w:rsidRPr="00DB707E" w:rsidRDefault="00D845CD" w:rsidP="009C6489">
            <w:pPr>
              <w:spacing w:after="0"/>
              <w:rPr>
                <w:rFonts w:ascii="Arial" w:eastAsiaTheme="minorHAnsi" w:hAnsi="Arial"/>
                <w:sz w:val="18"/>
                <w:szCs w:val="22"/>
                <w:lang w:val="en-US"/>
              </w:rPr>
            </w:pPr>
          </w:p>
        </w:tc>
      </w:tr>
      <w:tr w:rsidR="00D845CD" w:rsidRPr="00DB707E" w14:paraId="4AD22E2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7B9DDA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790DB6"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0FC1E1" w14:textId="77777777" w:rsidR="00D845CD" w:rsidRPr="00DB707E" w:rsidRDefault="00D845CD" w:rsidP="009C6489">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8DA882" w14:textId="77777777" w:rsidR="00D845CD" w:rsidRPr="00DB707E" w:rsidRDefault="00D845CD" w:rsidP="009C6489">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6B61" w14:textId="77777777" w:rsidR="00D845CD" w:rsidRPr="00DB707E" w:rsidRDefault="00D845CD" w:rsidP="009C6489">
            <w:pPr>
              <w:spacing w:after="0"/>
              <w:rPr>
                <w:rFonts w:ascii="Arial" w:eastAsiaTheme="minorHAnsi" w:hAnsi="Arial"/>
                <w:sz w:val="18"/>
                <w:szCs w:val="22"/>
                <w:lang w:val="en-US"/>
              </w:rPr>
            </w:pPr>
          </w:p>
        </w:tc>
      </w:tr>
      <w:tr w:rsidR="00D845CD" w:rsidRPr="00DB707E" w14:paraId="2272CD3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C412D56"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752BA9"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18D022" w14:textId="77777777" w:rsidR="00D845CD" w:rsidRPr="00DB707E" w:rsidRDefault="00D845CD" w:rsidP="009C6489">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7F564D2" w14:textId="77777777" w:rsidR="00D845CD" w:rsidRPr="00DB707E" w:rsidRDefault="00D845CD" w:rsidP="009C6489">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962B" w14:textId="77777777" w:rsidR="00D845CD" w:rsidRPr="00DB707E" w:rsidRDefault="00D845CD" w:rsidP="009C6489">
            <w:pPr>
              <w:spacing w:after="0"/>
              <w:rPr>
                <w:rFonts w:ascii="Arial" w:eastAsiaTheme="minorHAnsi" w:hAnsi="Arial"/>
                <w:sz w:val="18"/>
                <w:szCs w:val="22"/>
                <w:lang w:val="en-US"/>
              </w:rPr>
            </w:pPr>
          </w:p>
        </w:tc>
      </w:tr>
      <w:tr w:rsidR="00D845CD" w:rsidRPr="00DB707E" w14:paraId="09141C7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29373F1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77B870E"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9050A" w14:textId="77777777" w:rsidR="00D845CD" w:rsidRPr="00DB707E" w:rsidRDefault="00D845CD" w:rsidP="009C6489">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443527C" w14:textId="77777777" w:rsidR="00D845CD" w:rsidRPr="00DB707E" w:rsidRDefault="00D845CD" w:rsidP="009C6489">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3092" w14:textId="77777777" w:rsidR="00D845CD" w:rsidRPr="00DB707E" w:rsidRDefault="00D845CD" w:rsidP="009C6489">
            <w:pPr>
              <w:spacing w:after="0"/>
              <w:rPr>
                <w:rFonts w:ascii="Arial" w:eastAsiaTheme="minorHAnsi" w:hAnsi="Arial"/>
                <w:sz w:val="18"/>
                <w:szCs w:val="22"/>
                <w:lang w:val="en-US"/>
              </w:rPr>
            </w:pPr>
          </w:p>
        </w:tc>
      </w:tr>
      <w:tr w:rsidR="00D845CD" w:rsidRPr="00DB707E" w14:paraId="34F6EA90"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395E43D"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61E988"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F48B311" w14:textId="77777777" w:rsidR="00D845CD" w:rsidRPr="00DB707E" w:rsidRDefault="00D845CD" w:rsidP="009C6489">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30A508C" w14:textId="77777777" w:rsidR="00D845CD" w:rsidRPr="00DB707E" w:rsidRDefault="00D845CD" w:rsidP="009C6489">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B546" w14:textId="77777777" w:rsidR="00D845CD" w:rsidRPr="00DB707E" w:rsidRDefault="00D845CD" w:rsidP="009C6489">
            <w:pPr>
              <w:spacing w:after="0"/>
              <w:rPr>
                <w:rFonts w:ascii="Arial" w:eastAsiaTheme="minorHAnsi" w:hAnsi="Arial"/>
                <w:sz w:val="18"/>
                <w:szCs w:val="22"/>
                <w:lang w:val="en-US"/>
              </w:rPr>
            </w:pPr>
          </w:p>
        </w:tc>
      </w:tr>
      <w:tr w:rsidR="00D845CD" w:rsidRPr="00DB707E" w14:paraId="6F5FE8F7"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F916FA0"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9743AC0"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FE8156" w14:textId="77777777" w:rsidR="00D845CD" w:rsidRPr="00DB707E" w:rsidRDefault="00D845CD" w:rsidP="009C6489">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0B492D1" w14:textId="77777777" w:rsidR="00D845CD" w:rsidRPr="00DB707E" w:rsidRDefault="00D845CD" w:rsidP="009C6489">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15D8" w14:textId="77777777" w:rsidR="00D845CD" w:rsidRPr="00DB707E" w:rsidRDefault="00D845CD" w:rsidP="009C6489">
            <w:pPr>
              <w:spacing w:after="0"/>
              <w:rPr>
                <w:rFonts w:ascii="Arial" w:eastAsiaTheme="minorHAnsi" w:hAnsi="Arial"/>
                <w:sz w:val="18"/>
                <w:szCs w:val="22"/>
                <w:lang w:val="en-US"/>
              </w:rPr>
            </w:pPr>
          </w:p>
        </w:tc>
      </w:tr>
      <w:tr w:rsidR="00D845CD" w:rsidRPr="00DB707E" w14:paraId="3FF2F2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4D794257"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663F8C64" w14:textId="77777777" w:rsidR="00D845CD" w:rsidRPr="00DB707E" w:rsidRDefault="00D845CD" w:rsidP="00954027">
      <w:pPr>
        <w:rPr>
          <w:rFonts w:eastAsiaTheme="minorHAnsi"/>
          <w:lang w:val="en-US"/>
        </w:rPr>
      </w:pPr>
    </w:p>
    <w:p w14:paraId="3E2916CA" w14:textId="4F34AB3D" w:rsidR="00D845CD" w:rsidRPr="00DB707E" w:rsidRDefault="00D845CD" w:rsidP="00D845CD">
      <w:pPr>
        <w:pStyle w:val="TH"/>
      </w:pPr>
      <w:r w:rsidRPr="00DB707E">
        <w:t>Table B.1.</w:t>
      </w:r>
      <w:r w:rsidR="00954027">
        <w:t>4</w:t>
      </w:r>
      <w:r w:rsidRPr="00DB707E">
        <w:t>-2: Conditions for intra-frequency cell re-selection in FR1 for RedCap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F6CD931"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5C289C"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F8ED1B8"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5107302"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318F49B" w14:textId="77777777" w:rsidR="00D845CD" w:rsidRPr="00DB707E" w:rsidRDefault="00D845CD" w:rsidP="009C6489">
            <w:pPr>
              <w:pStyle w:val="TAH"/>
              <w:rPr>
                <w:lang w:val="en-US"/>
              </w:rPr>
            </w:pPr>
            <w:r w:rsidRPr="00DB707E">
              <w:rPr>
                <w:lang w:val="en-US"/>
              </w:rPr>
              <w:t>SSB Ês/Iot</w:t>
            </w:r>
          </w:p>
        </w:tc>
      </w:tr>
      <w:tr w:rsidR="00D845CD" w:rsidRPr="00DB707E" w14:paraId="543B99EC"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5027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9A7E"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2ADC4"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900F173" w14:textId="77777777" w:rsidR="00D845CD" w:rsidRPr="00DB707E" w:rsidRDefault="00D845CD" w:rsidP="009C6489">
            <w:pPr>
              <w:pStyle w:val="TAH"/>
              <w:rPr>
                <w:lang w:val="en-US"/>
              </w:rPr>
            </w:pPr>
            <w:r w:rsidRPr="00DB707E">
              <w:rPr>
                <w:lang w:val="en-US"/>
              </w:rPr>
              <w:t>dB</w:t>
            </w:r>
          </w:p>
        </w:tc>
      </w:tr>
      <w:tr w:rsidR="00D845CD" w:rsidRPr="00DB707E" w14:paraId="787537C1"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CE813"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FE59C"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408812B"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5500CE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3821"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5C1A8B4F"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3E8EB5D"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99A1930"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C52E71"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2935D06" w14:textId="77777777" w:rsidR="00D845CD" w:rsidRPr="00DB707E" w:rsidRDefault="00D845CD" w:rsidP="009C6489">
            <w:pPr>
              <w:pStyle w:val="TAC"/>
              <w:rPr>
                <w:lang w:val="en-US"/>
              </w:rPr>
            </w:pPr>
            <w:r w:rsidRPr="00DB707E">
              <w:rPr>
                <w:lang w:val="en-US"/>
              </w:rPr>
              <w:t>TBD</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A647CF4"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4D317E78"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15F3A68"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50600E"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4F81BC5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F24722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6D14" w14:textId="77777777" w:rsidR="00D845CD" w:rsidRPr="00DB707E" w:rsidRDefault="00D845CD" w:rsidP="009C6489">
            <w:pPr>
              <w:spacing w:after="0"/>
              <w:rPr>
                <w:rFonts w:ascii="Arial" w:eastAsiaTheme="minorHAnsi" w:hAnsi="Arial"/>
                <w:sz w:val="18"/>
                <w:szCs w:val="22"/>
                <w:lang w:val="en-US"/>
              </w:rPr>
            </w:pPr>
          </w:p>
        </w:tc>
      </w:tr>
      <w:tr w:rsidR="00D845CD" w:rsidRPr="00DB707E" w14:paraId="401101A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ECD922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C5309"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69BA3FBB"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2BE35E"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3BE5F5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96C7" w14:textId="77777777" w:rsidR="00D845CD" w:rsidRPr="00DB707E" w:rsidRDefault="00D845CD" w:rsidP="009C6489">
            <w:pPr>
              <w:spacing w:after="0"/>
              <w:rPr>
                <w:rFonts w:ascii="Arial" w:eastAsiaTheme="minorHAnsi" w:hAnsi="Arial"/>
                <w:sz w:val="18"/>
                <w:szCs w:val="22"/>
                <w:lang w:val="en-US"/>
              </w:rPr>
            </w:pPr>
          </w:p>
        </w:tc>
      </w:tr>
      <w:tr w:rsidR="00D845CD" w:rsidRPr="00DB707E" w14:paraId="3BA0722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79F1D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405E9C"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C7A70C5"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0451732"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CD01" w14:textId="77777777" w:rsidR="00D845CD" w:rsidRPr="00DB707E" w:rsidRDefault="00D845CD" w:rsidP="009C6489">
            <w:pPr>
              <w:spacing w:after="0"/>
              <w:rPr>
                <w:rFonts w:ascii="Arial" w:eastAsiaTheme="minorHAnsi" w:hAnsi="Arial"/>
                <w:sz w:val="18"/>
                <w:szCs w:val="22"/>
                <w:lang w:val="en-US"/>
              </w:rPr>
            </w:pPr>
          </w:p>
        </w:tc>
      </w:tr>
      <w:tr w:rsidR="00D845CD" w:rsidRPr="00DB707E" w14:paraId="17616FAE"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5485DB9"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4038FC"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7ED6C68D"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08C1978"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C903" w14:textId="77777777" w:rsidR="00D845CD" w:rsidRPr="00DB707E" w:rsidRDefault="00D845CD" w:rsidP="009C6489">
            <w:pPr>
              <w:spacing w:after="0"/>
              <w:rPr>
                <w:rFonts w:ascii="Arial" w:eastAsiaTheme="minorHAnsi" w:hAnsi="Arial"/>
                <w:sz w:val="18"/>
                <w:szCs w:val="22"/>
                <w:lang w:val="en-US"/>
              </w:rPr>
            </w:pPr>
          </w:p>
        </w:tc>
      </w:tr>
      <w:tr w:rsidR="00D845CD" w:rsidRPr="00DB707E" w14:paraId="1EB965C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00615C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7ECD55"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9825C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2AECF17F"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95832" w14:textId="77777777" w:rsidR="00D845CD" w:rsidRPr="00DB707E" w:rsidRDefault="00D845CD" w:rsidP="009C6489">
            <w:pPr>
              <w:spacing w:after="0"/>
              <w:rPr>
                <w:rFonts w:ascii="Arial" w:eastAsiaTheme="minorHAnsi" w:hAnsi="Arial"/>
                <w:sz w:val="18"/>
                <w:szCs w:val="22"/>
                <w:lang w:val="en-US"/>
              </w:rPr>
            </w:pPr>
          </w:p>
        </w:tc>
      </w:tr>
      <w:tr w:rsidR="00D845CD" w:rsidRPr="00DB707E" w14:paraId="020DD50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4983826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E78D7"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DEBE9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643D6E4"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CFDB" w14:textId="77777777" w:rsidR="00D845CD" w:rsidRPr="00DB707E" w:rsidRDefault="00D845CD" w:rsidP="009C6489">
            <w:pPr>
              <w:spacing w:after="0"/>
              <w:rPr>
                <w:rFonts w:ascii="Arial" w:eastAsiaTheme="minorHAnsi" w:hAnsi="Arial"/>
                <w:sz w:val="18"/>
                <w:szCs w:val="22"/>
                <w:lang w:val="en-US"/>
              </w:rPr>
            </w:pPr>
          </w:p>
        </w:tc>
      </w:tr>
      <w:tr w:rsidR="00D845CD" w:rsidRPr="00DB707E" w14:paraId="5240FB26"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B270E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A1C4A1"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01314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8CB3925"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1290" w14:textId="77777777" w:rsidR="00D845CD" w:rsidRPr="00DB707E" w:rsidRDefault="00D845CD" w:rsidP="009C6489">
            <w:pPr>
              <w:spacing w:after="0"/>
              <w:rPr>
                <w:rFonts w:ascii="Arial" w:eastAsiaTheme="minorHAnsi" w:hAnsi="Arial"/>
                <w:sz w:val="18"/>
                <w:szCs w:val="22"/>
                <w:lang w:val="en-US"/>
              </w:rPr>
            </w:pPr>
          </w:p>
        </w:tc>
      </w:tr>
      <w:tr w:rsidR="00D845CD" w:rsidRPr="00DB707E" w14:paraId="0525BA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21EFBCAB"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1362147A" w14:textId="77777777" w:rsidR="00D845CD" w:rsidRPr="00DB707E" w:rsidRDefault="00D845CD" w:rsidP="00954027">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718"/>
        <w:gridCol w:w="1248"/>
        <w:gridCol w:w="1544"/>
      </w:tblGrid>
      <w:tr w:rsidR="00D845CD" w:rsidRPr="00DB707E" w14:paraId="3D83DAC1" w14:textId="77777777" w:rsidTr="00954027">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6"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5"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954027">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5"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954027">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5"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954027">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5"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954027">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6"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5"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D845CD" w:rsidRPr="00DB707E" w14:paraId="00C17EFF" w14:textId="77777777" w:rsidTr="00954027">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D845CD" w:rsidRPr="00DB707E" w:rsidRDefault="00D845CD" w:rsidP="009C6489">
            <w:pPr>
              <w:pStyle w:val="TAC"/>
              <w:rPr>
                <w:lang w:val="en-US"/>
              </w:rPr>
            </w:pPr>
            <w:r w:rsidRPr="00DB707E">
              <w:rPr>
                <w:lang w:val="en-US"/>
              </w:rPr>
              <w:t>Conditions</w:t>
            </w:r>
          </w:p>
        </w:tc>
        <w:tc>
          <w:tcPr>
            <w:tcW w:w="966" w:type="dxa"/>
            <w:tcBorders>
              <w:top w:val="single" w:sz="4" w:space="0" w:color="auto"/>
              <w:left w:val="single" w:sz="4" w:space="0" w:color="auto"/>
              <w:bottom w:val="nil"/>
              <w:right w:val="single" w:sz="4" w:space="0" w:color="auto"/>
            </w:tcBorders>
            <w:hideMark/>
          </w:tcPr>
          <w:p w14:paraId="0CBD8663" w14:textId="77777777" w:rsidR="00D845CD" w:rsidRPr="00DB707E" w:rsidRDefault="00D845CD" w:rsidP="009C6489">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D845CD" w:rsidRPr="00DB707E" w:rsidRDefault="00D845CD" w:rsidP="009C6489">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tcBorders>
              <w:top w:val="single" w:sz="4" w:space="0" w:color="auto"/>
              <w:left w:val="single" w:sz="4" w:space="0" w:color="auto"/>
              <w:bottom w:val="nil"/>
              <w:right w:val="single" w:sz="4" w:space="0" w:color="auto"/>
            </w:tcBorders>
            <w:hideMark/>
          </w:tcPr>
          <w:p w14:paraId="29823CFC"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tcBorders>
              <w:top w:val="single" w:sz="4" w:space="0" w:color="auto"/>
              <w:left w:val="single" w:sz="4" w:space="0" w:color="auto"/>
              <w:bottom w:val="nil"/>
              <w:right w:val="single" w:sz="4" w:space="0" w:color="auto"/>
            </w:tcBorders>
            <w:hideMark/>
          </w:tcPr>
          <w:p w14:paraId="046A656B"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2AC9220" w14:textId="77777777" w:rsidTr="00954027">
        <w:trPr>
          <w:trHeight w:val="190"/>
          <w:jc w:val="center"/>
        </w:trPr>
        <w:tc>
          <w:tcPr>
            <w:tcW w:w="1097" w:type="dxa"/>
            <w:tcBorders>
              <w:top w:val="nil"/>
              <w:left w:val="single" w:sz="4" w:space="0" w:color="auto"/>
              <w:bottom w:val="nil"/>
              <w:right w:val="single" w:sz="4" w:space="0" w:color="auto"/>
            </w:tcBorders>
          </w:tcPr>
          <w:p w14:paraId="1A31B28D" w14:textId="77777777" w:rsidR="00D845CD" w:rsidRPr="00DB707E" w:rsidRDefault="00D845CD" w:rsidP="009C6489">
            <w:pPr>
              <w:pStyle w:val="TAC"/>
              <w:rPr>
                <w:rFonts w:eastAsiaTheme="minorHAnsi"/>
                <w:lang w:val="en-US"/>
              </w:rPr>
            </w:pPr>
          </w:p>
        </w:tc>
        <w:tc>
          <w:tcPr>
            <w:tcW w:w="966" w:type="dxa"/>
            <w:tcBorders>
              <w:top w:val="nil"/>
              <w:left w:val="single" w:sz="4" w:space="0" w:color="auto"/>
              <w:bottom w:val="nil"/>
              <w:right w:val="single" w:sz="4" w:space="0" w:color="auto"/>
            </w:tcBorders>
          </w:tcPr>
          <w:p w14:paraId="7F9B8600"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D845CD" w:rsidRPr="00DB707E" w:rsidRDefault="00D845CD" w:rsidP="009C6489">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nil"/>
              <w:right w:val="single" w:sz="4" w:space="0" w:color="auto"/>
            </w:tcBorders>
          </w:tcPr>
          <w:p w14:paraId="1F53F024" w14:textId="77777777" w:rsidR="00D845CD" w:rsidRPr="00DB707E" w:rsidRDefault="00D845CD" w:rsidP="009C6489">
            <w:pPr>
              <w:pStyle w:val="TAC"/>
              <w:rPr>
                <w:lang w:val="en-US"/>
              </w:rPr>
            </w:pPr>
          </w:p>
        </w:tc>
        <w:tc>
          <w:tcPr>
            <w:tcW w:w="1545" w:type="dxa"/>
            <w:tcBorders>
              <w:top w:val="nil"/>
              <w:left w:val="single" w:sz="4" w:space="0" w:color="auto"/>
              <w:bottom w:val="nil"/>
              <w:right w:val="single" w:sz="4" w:space="0" w:color="auto"/>
            </w:tcBorders>
          </w:tcPr>
          <w:p w14:paraId="72305151" w14:textId="77777777" w:rsidR="00D845CD" w:rsidRPr="00DB707E" w:rsidRDefault="00D845CD" w:rsidP="009C6489">
            <w:pPr>
              <w:pStyle w:val="TAC"/>
              <w:rPr>
                <w:lang w:val="en-US"/>
              </w:rPr>
            </w:pPr>
          </w:p>
        </w:tc>
      </w:tr>
      <w:tr w:rsidR="00D845CD" w:rsidRPr="00DB707E" w14:paraId="4509ED2E" w14:textId="77777777" w:rsidTr="00954027">
        <w:trPr>
          <w:trHeight w:val="190"/>
          <w:jc w:val="center"/>
        </w:trPr>
        <w:tc>
          <w:tcPr>
            <w:tcW w:w="1097" w:type="dxa"/>
            <w:tcBorders>
              <w:top w:val="nil"/>
              <w:left w:val="single" w:sz="4" w:space="0" w:color="auto"/>
              <w:bottom w:val="nil"/>
              <w:right w:val="single" w:sz="4" w:space="0" w:color="auto"/>
            </w:tcBorders>
          </w:tcPr>
          <w:p w14:paraId="716EBFA5" w14:textId="77777777" w:rsidR="00D845CD" w:rsidRPr="00DB707E" w:rsidRDefault="00D845CD" w:rsidP="009C6489">
            <w:pPr>
              <w:pStyle w:val="TAC"/>
              <w:rPr>
                <w:lang w:val="en-US"/>
              </w:rPr>
            </w:pPr>
          </w:p>
        </w:tc>
        <w:tc>
          <w:tcPr>
            <w:tcW w:w="966" w:type="dxa"/>
            <w:tcBorders>
              <w:top w:val="nil"/>
              <w:left w:val="single" w:sz="4" w:space="0" w:color="auto"/>
              <w:bottom w:val="single" w:sz="4" w:space="0" w:color="auto"/>
              <w:right w:val="single" w:sz="4" w:space="0" w:color="auto"/>
            </w:tcBorders>
          </w:tcPr>
          <w:p w14:paraId="40BB1DF8"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D845CD" w:rsidRPr="00DB707E" w:rsidRDefault="00D845CD" w:rsidP="009C6489">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D845CD" w:rsidRPr="00DB707E" w:rsidRDefault="00D845CD" w:rsidP="009C6489">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D845CD" w:rsidRPr="00DB707E" w:rsidRDefault="00D845CD" w:rsidP="009C6489">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D845CD" w:rsidRPr="00DB707E" w:rsidRDefault="00D845CD" w:rsidP="009C6489">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single" w:sz="4" w:space="0" w:color="auto"/>
              <w:right w:val="single" w:sz="4" w:space="0" w:color="auto"/>
            </w:tcBorders>
          </w:tcPr>
          <w:p w14:paraId="3E09C6D5" w14:textId="77777777" w:rsidR="00D845CD" w:rsidRPr="00DB707E" w:rsidRDefault="00D845CD" w:rsidP="009C6489">
            <w:pPr>
              <w:pStyle w:val="TAC"/>
              <w:rPr>
                <w:lang w:val="en-US"/>
              </w:rPr>
            </w:pPr>
          </w:p>
        </w:tc>
        <w:tc>
          <w:tcPr>
            <w:tcW w:w="1545" w:type="dxa"/>
            <w:tcBorders>
              <w:top w:val="nil"/>
              <w:left w:val="single" w:sz="4" w:space="0" w:color="auto"/>
              <w:bottom w:val="single" w:sz="4" w:space="0" w:color="auto"/>
              <w:right w:val="single" w:sz="4" w:space="0" w:color="auto"/>
            </w:tcBorders>
          </w:tcPr>
          <w:p w14:paraId="181DA9DB" w14:textId="77777777" w:rsidR="00D845CD" w:rsidRPr="00DB707E" w:rsidRDefault="00D845CD" w:rsidP="009C6489">
            <w:pPr>
              <w:pStyle w:val="TAC"/>
              <w:rPr>
                <w:lang w:val="en-US"/>
              </w:rPr>
            </w:pPr>
          </w:p>
        </w:tc>
      </w:tr>
      <w:tr w:rsidR="00D845CD" w:rsidRPr="00DB707E" w14:paraId="5D92390B" w14:textId="77777777" w:rsidTr="00954027">
        <w:trPr>
          <w:trHeight w:val="190"/>
          <w:jc w:val="center"/>
        </w:trPr>
        <w:tc>
          <w:tcPr>
            <w:tcW w:w="1097" w:type="dxa"/>
            <w:tcBorders>
              <w:top w:val="nil"/>
              <w:left w:val="single" w:sz="4" w:space="0" w:color="auto"/>
              <w:bottom w:val="nil"/>
              <w:right w:val="single" w:sz="4" w:space="0" w:color="auto"/>
            </w:tcBorders>
          </w:tcPr>
          <w:p w14:paraId="28DCE783" w14:textId="77777777" w:rsidR="00D845CD" w:rsidRPr="00DB707E" w:rsidRDefault="00D845CD" w:rsidP="009C6489">
            <w:pPr>
              <w:pStyle w:val="TAC"/>
              <w:rPr>
                <w:lang w:val="en-US"/>
              </w:rPr>
            </w:pPr>
          </w:p>
        </w:tc>
        <w:tc>
          <w:tcPr>
            <w:tcW w:w="966"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D845CD" w:rsidRPr="00DB707E" w:rsidRDefault="00D845CD" w:rsidP="009C6489">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D845CD" w:rsidRPr="00DB707E" w:rsidRDefault="00D845CD" w:rsidP="009C6489">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944F579" w14:textId="77777777" w:rsidTr="00954027">
        <w:trPr>
          <w:trHeight w:val="190"/>
          <w:jc w:val="center"/>
        </w:trPr>
        <w:tc>
          <w:tcPr>
            <w:tcW w:w="1097" w:type="dxa"/>
            <w:tcBorders>
              <w:top w:val="nil"/>
              <w:left w:val="single" w:sz="4" w:space="0" w:color="auto"/>
              <w:bottom w:val="nil"/>
              <w:right w:val="single" w:sz="4" w:space="0" w:color="auto"/>
            </w:tcBorders>
          </w:tcPr>
          <w:p w14:paraId="4DA35009" w14:textId="77777777" w:rsidR="00D845CD" w:rsidRPr="00DB707E" w:rsidRDefault="00D845CD" w:rsidP="009C6489">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D845CD" w:rsidRPr="00DB707E" w:rsidRDefault="00D845CD" w:rsidP="009C6489">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D845CD" w:rsidRPr="00DB707E" w:rsidRDefault="00D845CD" w:rsidP="009C6489">
            <w:pPr>
              <w:spacing w:after="0"/>
              <w:rPr>
                <w:rFonts w:ascii="Arial" w:eastAsia="Yu Mincho" w:hAnsi="Arial"/>
                <w:sz w:val="18"/>
                <w:szCs w:val="22"/>
                <w:lang w:val="en-US" w:eastAsia="ja-JP"/>
              </w:rPr>
            </w:pPr>
          </w:p>
        </w:tc>
      </w:tr>
      <w:tr w:rsidR="00D845CD" w:rsidRPr="00DB707E" w14:paraId="6AB4F067" w14:textId="77777777" w:rsidTr="00954027">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D845CD" w:rsidRPr="00DB707E" w:rsidRDefault="00D845CD" w:rsidP="009C648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D845CD" w:rsidRPr="00DB707E" w:rsidRDefault="00D845CD" w:rsidP="009C6489">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D845CD" w:rsidRPr="00DB707E" w:rsidRDefault="00D845CD" w:rsidP="009C6489">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D845CD" w:rsidRPr="00DB707E" w:rsidRDefault="00D845CD" w:rsidP="009C6489">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D845CD" w:rsidRPr="00DB707E" w:rsidRDefault="00D845CD" w:rsidP="009C6489">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D845CD" w:rsidRPr="00DB707E" w:rsidRDefault="00D845CD" w:rsidP="009C6489">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159A9DA" w14:textId="77777777" w:rsidR="00D845CD" w:rsidRPr="00DB707E" w:rsidRDefault="00D845CD" w:rsidP="00D845CD">
      <w:pPr>
        <w:pStyle w:val="EditorsNote"/>
        <w:rPr>
          <w:i/>
          <w:iCs/>
          <w:color w:val="auto"/>
        </w:rPr>
      </w:pPr>
      <w:r w:rsidRPr="00DB707E">
        <w:rPr>
          <w:i/>
          <w:iCs/>
          <w:color w:val="auto"/>
        </w:rPr>
        <w:t xml:space="preserve">Editor’s notes for Table B.1.2-2: </w:t>
      </w:r>
    </w:p>
    <w:p w14:paraId="77D5F8A4" w14:textId="77777777" w:rsidR="00D845CD" w:rsidRPr="00DB707E" w:rsidRDefault="00D845CD" w:rsidP="00D845CD">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66B0B3B9" w14:textId="16F6D0BC" w:rsidR="00D845CD" w:rsidRDefault="00D845CD" w:rsidP="00D845CD">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7EC01E50" w:rsidR="00D845CD" w:rsidRPr="00DB707E" w:rsidRDefault="00D845CD" w:rsidP="00D845CD">
      <w:r w:rsidRPr="00DB707E">
        <w:t>The conditions defined in Table B.1.</w:t>
      </w:r>
      <w:r w:rsidR="00954027">
        <w:t>4</w:t>
      </w:r>
      <w:r w:rsidRPr="00DB707E">
        <w:t>-1 and Table B.1.</w:t>
      </w:r>
      <w:r w:rsidR="00954027">
        <w:t>4</w:t>
      </w:r>
      <w:r w:rsidRPr="00DB707E">
        <w:t>-2 for 1 Rx and 2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DC5428">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D96CB3D" w14:textId="77777777" w:rsidR="008C1BD8" w:rsidRDefault="008C1BD8" w:rsidP="008C1BD8">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7DD712B2"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CFFA12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25D52AC8" w14:textId="77777777" w:rsidR="008C1BD8" w:rsidRDefault="008C1BD8" w:rsidP="00051DE8">
            <w:pPr>
              <w:pStyle w:val="TAH"/>
            </w:pPr>
            <w:r>
              <w:t>UE Power class</w:t>
            </w:r>
          </w:p>
        </w:tc>
      </w:tr>
      <w:tr w:rsidR="008C1BD8" w14:paraId="13C5E3AF"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EF520EA"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5CFC7A5C"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CEF14F4"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5B03C64E"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ADB8D3B" w14:textId="77777777" w:rsidR="008C1BD8" w:rsidRDefault="008C1BD8" w:rsidP="00051DE8">
            <w:pPr>
              <w:pStyle w:val="TAH"/>
              <w:rPr>
                <w:rFonts w:eastAsia="Calibri"/>
              </w:rPr>
            </w:pPr>
            <w:r>
              <w:t>4</w:t>
            </w:r>
          </w:p>
        </w:tc>
      </w:tr>
      <w:tr w:rsidR="008C1BD8" w14:paraId="17BBBB7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9BC5C7C" w14:textId="77777777" w:rsidR="008C1BD8" w:rsidRDefault="008C1BD8" w:rsidP="00051DE8">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34C575"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587ED20"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AA0B361" w14:textId="77777777" w:rsidR="008C1BD8" w:rsidRDefault="008C1BD8" w:rsidP="00051DE8">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20E400B" w14:textId="77777777" w:rsidR="008C1BD8" w:rsidRDefault="008C1BD8" w:rsidP="00051DE8">
            <w:pPr>
              <w:pStyle w:val="TAC"/>
              <w:rPr>
                <w:rFonts w:eastAsia="Calibri"/>
              </w:rPr>
            </w:pPr>
            <w:r>
              <w:rPr>
                <w:rFonts w:eastAsia="Calibri"/>
              </w:rPr>
              <w:t>FFS</w:t>
            </w:r>
          </w:p>
        </w:tc>
      </w:tr>
    </w:tbl>
    <w:p w14:paraId="18148DEB" w14:textId="77777777" w:rsidR="008C1BD8" w:rsidRDefault="008C1BD8" w:rsidP="008C1BD8">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5D7C74E4"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811B3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6BFCD4CC" w14:textId="77777777" w:rsidR="008C1BD8" w:rsidRDefault="008C1BD8" w:rsidP="00051DE8">
            <w:pPr>
              <w:pStyle w:val="TAH"/>
            </w:pPr>
            <w:r>
              <w:t>UE Power class</w:t>
            </w:r>
          </w:p>
        </w:tc>
      </w:tr>
      <w:tr w:rsidR="008C1BD8" w14:paraId="38EE3427"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A9D467E"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EA60652"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24D5A9E"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7C9A4FA3"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6EE242A" w14:textId="77777777" w:rsidR="008C1BD8" w:rsidRDefault="008C1BD8" w:rsidP="00051DE8">
            <w:pPr>
              <w:pStyle w:val="TAH"/>
              <w:rPr>
                <w:rFonts w:eastAsia="Calibri"/>
              </w:rPr>
            </w:pPr>
            <w:r>
              <w:t>4</w:t>
            </w:r>
          </w:p>
        </w:tc>
      </w:tr>
      <w:tr w:rsidR="008C1BD8" w14:paraId="2421415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5538E4B" w14:textId="77777777" w:rsidR="008C1BD8" w:rsidRDefault="008C1BD8" w:rsidP="00051DE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18689B9"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15E33B4"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5F274C1" w14:textId="77777777" w:rsidR="008C1BD8" w:rsidRDefault="008C1BD8" w:rsidP="00051DE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175ED67" w14:textId="77777777" w:rsidR="008C1BD8" w:rsidRDefault="008C1BD8" w:rsidP="00051DE8">
            <w:pPr>
              <w:pStyle w:val="TAC"/>
              <w:rPr>
                <w:rFonts w:eastAsia="Calibri"/>
              </w:rPr>
            </w:pPr>
            <w:r>
              <w:rPr>
                <w:rFonts w:eastAsia="Calibri"/>
              </w:rPr>
              <w:t>FFS</w:t>
            </w:r>
          </w:p>
        </w:tc>
      </w:tr>
    </w:tbl>
    <w:p w14:paraId="2AD5686D" w14:textId="77777777" w:rsidR="008C1BD8" w:rsidRDefault="008C1BD8" w:rsidP="008C1BD8">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03026723"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Note5</w:t>
            </w:r>
          </w:p>
          <w:p w14:paraId="0E3B60F1" w14:textId="77777777" w:rsidR="00F03F55" w:rsidRPr="00FB6AF6" w:rsidRDefault="00F03F55" w:rsidP="009C6489">
            <w:pPr>
              <w:keepNext/>
              <w:keepLines/>
              <w:spacing w:after="0"/>
              <w:rPr>
                <w:rFonts w:ascii="Arial" w:hAnsi="Arial"/>
                <w:sz w:val="18"/>
              </w:rPr>
            </w:pPr>
            <w:r w:rsidRPr="00FB6AF6">
              <w:rPr>
                <w:rFonts w:ascii="Arial" w:hAnsi="Arial"/>
                <w:sz w:val="18"/>
                <w:lang w:eastAsia="zh-CN"/>
              </w:rPr>
              <w:sym w:font="Symbol" w:char="F0B3"/>
            </w:r>
            <w:r w:rsidRPr="00FB6AF6">
              <w:rPr>
                <w:rFonts w:ascii="Arial" w:hAnsi="Arial"/>
                <w:sz w:val="18"/>
                <w:lang w:eastAsia="zh-CN"/>
              </w:rPr>
              <w:t xml:space="preserve"> -3 </w:t>
            </w:r>
            <w:r>
              <w:rPr>
                <w:rFonts w:ascii="Arial" w:hAnsi="Arial"/>
                <w:sz w:val="18"/>
                <w:vertAlign w:val="superscript"/>
                <w:lang w:eastAsia="zh-CN"/>
              </w:rPr>
              <w:t>Note6</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5663711A" w14:textId="520B80AF" w:rsidR="00F03F55" w:rsidRPr="00FB6AF6" w:rsidRDefault="00F03F55" w:rsidP="00BC2BF1">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7AA31734" w14:textId="77777777" w:rsidR="00F03F55" w:rsidRPr="00FB6AF6" w:rsidRDefault="00F03F55" w:rsidP="00F03F55"/>
    <w:p w14:paraId="78DAEE54" w14:textId="0669DB5F" w:rsidR="00F03F55" w:rsidRPr="00FB6AF6" w:rsidRDefault="004540D7"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3"/>
        <w:gridCol w:w="952"/>
        <w:gridCol w:w="635"/>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lang w:eastAsia="zh-CN"/>
              </w:rPr>
              <w:t>P</w:t>
            </w:r>
            <w:r w:rsidRPr="00FB6AF6">
              <w:t>RP</w:t>
            </w:r>
            <w:r w:rsidRPr="00FB6AF6">
              <w:rPr>
                <w:rFonts w:hint="eastAsia"/>
                <w:lang w:eastAsia="zh-CN"/>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rPr>
                <w:lang w:eastAsia="zh-CN"/>
              </w:rPr>
            </w:pPr>
            <w:r w:rsidRPr="00FB6AF6">
              <w:rPr>
                <w:rFonts w:hint="eastAsia"/>
                <w:lang w:eastAsia="zh-CN"/>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lang w:eastAsia="zh-CN"/>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lang w:eastAsia="zh-CN"/>
              </w:rPr>
              <w:t>PRS</w:t>
            </w:r>
            <w:r w:rsidRPr="00FB6AF6">
              <w:t xml:space="preserve"> = </w:t>
            </w:r>
            <w:r w:rsidRPr="00FB6AF6">
              <w:rPr>
                <w:rFonts w:hint="eastAsia"/>
                <w:lang w:eastAsia="zh-CN"/>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4540D7" w:rsidRPr="00FB6AF6" w14:paraId="5BE4DE8E" w14:textId="77777777" w:rsidTr="004540D7">
        <w:trPr>
          <w:jc w:val="center"/>
        </w:trPr>
        <w:tc>
          <w:tcPr>
            <w:tcW w:w="600" w:type="pct"/>
            <w:vMerge w:val="restart"/>
            <w:shd w:val="clear" w:color="auto" w:fill="auto"/>
            <w:vAlign w:val="center"/>
          </w:tcPr>
          <w:p w14:paraId="63A36C4B" w14:textId="77777777" w:rsidR="004540D7" w:rsidRPr="00FB6AF6" w:rsidRDefault="004540D7" w:rsidP="004540D7">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4540D7" w:rsidRPr="00FB6AF6" w:rsidRDefault="004540D7" w:rsidP="004540D7">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77777777" w:rsidR="004540D7" w:rsidRPr="00FB6AF6" w:rsidRDefault="004540D7" w:rsidP="004540D7">
            <w:pPr>
              <w:keepNext/>
              <w:keepLines/>
              <w:spacing w:after="0"/>
              <w:jc w:val="center"/>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9F015AC"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4540D7" w:rsidRPr="00FB6AF6" w:rsidRDefault="004540D7" w:rsidP="004540D7">
            <w:pPr>
              <w:keepNext/>
              <w:keepLines/>
              <w:spacing w:after="0"/>
              <w:jc w:val="center"/>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4540D7" w:rsidRPr="00FB6AF6" w:rsidRDefault="004540D7" w:rsidP="004540D7">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4540D7" w:rsidRPr="00FB6AF6" w:rsidRDefault="004540D7" w:rsidP="004540D7">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4540D7" w:rsidRPr="00FB6AF6" w:rsidRDefault="004540D7" w:rsidP="004540D7">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4540D7" w:rsidRPr="00FB6AF6" w:rsidRDefault="004540D7" w:rsidP="004540D7">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4540D7" w:rsidRPr="00FB6AF6" w:rsidRDefault="004540D7" w:rsidP="004540D7">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vAlign w:val="center"/>
          </w:tcPr>
          <w:p w14:paraId="34BCD271" w14:textId="77777777" w:rsidR="004540D7" w:rsidRPr="00FB6AF6" w:rsidRDefault="004540D7" w:rsidP="004540D7">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4AE204F4" w14:textId="77777777" w:rsidR="004540D7" w:rsidRPr="00FB6AF6" w:rsidRDefault="004540D7" w:rsidP="004540D7">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4540D7" w:rsidRPr="00FB6AF6" w14:paraId="3747C90B" w14:textId="77777777" w:rsidTr="004540D7">
        <w:trPr>
          <w:jc w:val="center"/>
        </w:trPr>
        <w:tc>
          <w:tcPr>
            <w:tcW w:w="600" w:type="pct"/>
            <w:vMerge/>
            <w:shd w:val="clear" w:color="auto" w:fill="auto"/>
            <w:vAlign w:val="center"/>
          </w:tcPr>
          <w:p w14:paraId="763AC639" w14:textId="77777777" w:rsidR="004540D7" w:rsidRPr="00FB6AF6" w:rsidRDefault="004540D7" w:rsidP="004540D7">
            <w:pPr>
              <w:keepNext/>
              <w:keepLines/>
              <w:spacing w:after="0"/>
              <w:jc w:val="center"/>
              <w:rPr>
                <w:rFonts w:ascii="Arial" w:hAnsi="Arial"/>
                <w:sz w:val="18"/>
              </w:rPr>
            </w:pPr>
          </w:p>
        </w:tc>
        <w:tc>
          <w:tcPr>
            <w:tcW w:w="502" w:type="pct"/>
            <w:vMerge/>
          </w:tcPr>
          <w:p w14:paraId="47D37457"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B2D5791"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4540D7" w:rsidRPr="00FB6AF6" w:rsidRDefault="004540D7" w:rsidP="004540D7">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4540D7" w:rsidRPr="00FB6AF6" w:rsidRDefault="004540D7" w:rsidP="004540D7">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100BFF24"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1C91C5FC" w14:textId="77777777" w:rsidTr="004540D7">
        <w:trPr>
          <w:jc w:val="center"/>
        </w:trPr>
        <w:tc>
          <w:tcPr>
            <w:tcW w:w="600" w:type="pct"/>
            <w:vMerge/>
            <w:shd w:val="clear" w:color="auto" w:fill="auto"/>
            <w:vAlign w:val="center"/>
          </w:tcPr>
          <w:p w14:paraId="57F870FA" w14:textId="77777777" w:rsidR="004540D7" w:rsidRPr="00FB6AF6" w:rsidRDefault="004540D7" w:rsidP="004540D7">
            <w:pPr>
              <w:keepNext/>
              <w:keepLines/>
              <w:spacing w:after="0"/>
              <w:jc w:val="center"/>
              <w:rPr>
                <w:rFonts w:ascii="Arial" w:hAnsi="Arial"/>
                <w:sz w:val="18"/>
              </w:rPr>
            </w:pPr>
          </w:p>
        </w:tc>
        <w:tc>
          <w:tcPr>
            <w:tcW w:w="502" w:type="pct"/>
            <w:vMerge/>
          </w:tcPr>
          <w:p w14:paraId="711319AF"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4540D7" w:rsidRPr="00FB6AF6" w:rsidRDefault="004540D7" w:rsidP="004540D7">
            <w:pPr>
              <w:keepNext/>
              <w:keepLines/>
              <w:spacing w:after="0"/>
              <w:jc w:val="center"/>
              <w:rPr>
                <w:rFonts w:ascii="Arial" w:eastAsia="Yu Mincho" w:hAnsi="Arial"/>
                <w:sz w:val="18"/>
                <w:lang w:eastAsia="zh-CN"/>
              </w:rPr>
            </w:pPr>
          </w:p>
        </w:tc>
        <w:tc>
          <w:tcPr>
            <w:tcW w:w="346" w:type="pct"/>
            <w:vAlign w:val="center"/>
          </w:tcPr>
          <w:p w14:paraId="28EBEAA0" w14:textId="77777777" w:rsidR="004540D7" w:rsidRPr="00FB6AF6" w:rsidRDefault="004540D7" w:rsidP="004540D7">
            <w:pPr>
              <w:keepNext/>
              <w:keepLines/>
              <w:spacing w:after="0"/>
              <w:jc w:val="center"/>
              <w:rPr>
                <w:rFonts w:ascii="Arial" w:hAnsi="Arial"/>
                <w:sz w:val="18"/>
              </w:rPr>
            </w:pPr>
          </w:p>
        </w:tc>
        <w:tc>
          <w:tcPr>
            <w:tcW w:w="346" w:type="pct"/>
            <w:vAlign w:val="center"/>
          </w:tcPr>
          <w:p w14:paraId="7D94D4E9"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4540D7" w:rsidRPr="00FB6AF6" w:rsidRDefault="004540D7" w:rsidP="004540D7">
            <w:pPr>
              <w:keepNext/>
              <w:keepLines/>
              <w:spacing w:after="0"/>
              <w:jc w:val="center"/>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4540D7" w:rsidRPr="00FB6AF6" w:rsidRDefault="004540D7" w:rsidP="004540D7">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4540D7" w:rsidRPr="00FB6AF6" w:rsidRDefault="004540D7" w:rsidP="004540D7">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E819730"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1969B3E1" w14:textId="77777777" w:rsidTr="004540D7">
        <w:trPr>
          <w:jc w:val="center"/>
        </w:trPr>
        <w:tc>
          <w:tcPr>
            <w:tcW w:w="600" w:type="pct"/>
            <w:vMerge/>
            <w:shd w:val="clear" w:color="auto" w:fill="auto"/>
            <w:vAlign w:val="center"/>
          </w:tcPr>
          <w:p w14:paraId="1F651B35"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04D17EBF"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346" w:type="pct"/>
            <w:vAlign w:val="center"/>
          </w:tcPr>
          <w:p w14:paraId="1CA1A410" w14:textId="77777777" w:rsidR="004540D7" w:rsidRPr="00FB6AF6" w:rsidRDefault="004540D7" w:rsidP="004540D7">
            <w:pPr>
              <w:keepNext/>
              <w:keepLines/>
              <w:spacing w:after="0"/>
              <w:jc w:val="center"/>
              <w:rPr>
                <w:rFonts w:ascii="Arial" w:hAnsi="Arial"/>
                <w:sz w:val="18"/>
              </w:rPr>
            </w:pPr>
          </w:p>
        </w:tc>
        <w:tc>
          <w:tcPr>
            <w:tcW w:w="346" w:type="pct"/>
            <w:vAlign w:val="center"/>
          </w:tcPr>
          <w:p w14:paraId="001FB29D"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4540D7" w:rsidRPr="00FB6AF6" w:rsidRDefault="004540D7" w:rsidP="004540D7">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4540D7" w:rsidRPr="00FB6AF6" w:rsidRDefault="004540D7" w:rsidP="004540D7">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FED307C"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3AE4A7C9" w14:textId="77777777" w:rsidTr="004540D7">
        <w:trPr>
          <w:jc w:val="center"/>
        </w:trPr>
        <w:tc>
          <w:tcPr>
            <w:tcW w:w="600" w:type="pct"/>
            <w:vMerge/>
            <w:shd w:val="clear" w:color="auto" w:fill="auto"/>
            <w:vAlign w:val="center"/>
          </w:tcPr>
          <w:p w14:paraId="07268660"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6BFDB6DC"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7013BCAC"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27E2F7EB" w14:textId="41AF80F2"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494DA998"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4370010A"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035340E" w14:textId="77777777" w:rsidTr="004540D7">
        <w:trPr>
          <w:jc w:val="center"/>
        </w:trPr>
        <w:tc>
          <w:tcPr>
            <w:tcW w:w="600" w:type="pct"/>
            <w:vMerge/>
            <w:shd w:val="clear" w:color="auto" w:fill="auto"/>
            <w:vAlign w:val="center"/>
          </w:tcPr>
          <w:p w14:paraId="029E3BF2"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0B6E51A3"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4540D7" w:rsidRPr="00FB6AF6" w:rsidRDefault="004540D7" w:rsidP="004540D7">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19F7B294"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3</w:t>
            </w:r>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p>
        </w:tc>
        <w:tc>
          <w:tcPr>
            <w:tcW w:w="346" w:type="pct"/>
            <w:vAlign w:val="center"/>
          </w:tcPr>
          <w:p w14:paraId="559EAFB5" w14:textId="4E8A8CD1" w:rsidR="004540D7" w:rsidRPr="00FB6AF6" w:rsidRDefault="004540D7" w:rsidP="004540D7">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25B10AD9" w14:textId="77777777"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13F9EEC4"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76499710"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6FD0596B" w14:textId="77777777" w:rsidTr="004540D7">
        <w:trPr>
          <w:jc w:val="center"/>
        </w:trPr>
        <w:tc>
          <w:tcPr>
            <w:tcW w:w="600" w:type="pct"/>
            <w:vMerge/>
            <w:shd w:val="clear" w:color="auto" w:fill="auto"/>
            <w:vAlign w:val="center"/>
          </w:tcPr>
          <w:p w14:paraId="7105AAF9" w14:textId="77777777" w:rsidR="004540D7" w:rsidRPr="00FB6AF6" w:rsidRDefault="004540D7" w:rsidP="004540D7">
            <w:pPr>
              <w:keepNext/>
              <w:keepLines/>
              <w:spacing w:after="0"/>
              <w:jc w:val="center"/>
              <w:rPr>
                <w:rFonts w:ascii="Arial" w:hAnsi="Arial"/>
                <w:sz w:val="18"/>
                <w:lang w:val="en-US"/>
              </w:rPr>
            </w:pPr>
          </w:p>
        </w:tc>
        <w:tc>
          <w:tcPr>
            <w:tcW w:w="502" w:type="pct"/>
            <w:vMerge w:val="restart"/>
            <w:vAlign w:val="center"/>
          </w:tcPr>
          <w:p w14:paraId="017D1450" w14:textId="77777777" w:rsidR="004540D7" w:rsidRPr="00FB6AF6" w:rsidRDefault="004540D7" w:rsidP="004540D7">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1852FAB8"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4540D7" w:rsidRPr="00FB6AF6" w:rsidRDefault="004540D7" w:rsidP="004540D7">
            <w:pPr>
              <w:keepNext/>
              <w:keepLines/>
              <w:spacing w:after="0"/>
              <w:jc w:val="center"/>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4540D7" w:rsidRPr="00FB6AF6" w:rsidRDefault="004540D7" w:rsidP="004540D7">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4540D7" w:rsidRPr="00FB6AF6" w:rsidRDefault="004540D7" w:rsidP="004540D7">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4540D7" w:rsidRPr="00FB6AF6" w:rsidRDefault="004540D7" w:rsidP="004540D7">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4540D7" w:rsidRPr="00FB6AF6" w:rsidRDefault="004540D7" w:rsidP="004540D7">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4540D7" w:rsidRPr="00FB6AF6" w:rsidRDefault="004540D7" w:rsidP="004540D7">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vAlign w:val="center"/>
          </w:tcPr>
          <w:p w14:paraId="73A228FF" w14:textId="77777777" w:rsidR="004540D7" w:rsidRPr="00FB6AF6" w:rsidRDefault="004540D7" w:rsidP="004540D7">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2F0BB94C" w14:textId="77777777" w:rsidR="004540D7" w:rsidRPr="00FB6AF6" w:rsidRDefault="004540D7" w:rsidP="004540D7">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4540D7" w:rsidRPr="00FB6AF6" w14:paraId="60C24693" w14:textId="77777777" w:rsidTr="004540D7">
        <w:trPr>
          <w:jc w:val="center"/>
        </w:trPr>
        <w:tc>
          <w:tcPr>
            <w:tcW w:w="600" w:type="pct"/>
            <w:vMerge/>
            <w:shd w:val="clear" w:color="auto" w:fill="auto"/>
            <w:vAlign w:val="center"/>
          </w:tcPr>
          <w:p w14:paraId="270362A5"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7EC28AF"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7D2112B7"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0E7DD639" w14:textId="4D66EBDA"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0C9001CE"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1FF0D"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54D7DCDB" w14:textId="77777777" w:rsidTr="004540D7">
        <w:trPr>
          <w:jc w:val="center"/>
        </w:trPr>
        <w:tc>
          <w:tcPr>
            <w:tcW w:w="600" w:type="pct"/>
            <w:vMerge/>
            <w:shd w:val="clear" w:color="auto" w:fill="auto"/>
            <w:vAlign w:val="center"/>
          </w:tcPr>
          <w:p w14:paraId="181A5FBA"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6D732BE"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4540D7" w:rsidRPr="00FB6AF6" w:rsidRDefault="004540D7" w:rsidP="004540D7">
            <w:pPr>
              <w:keepNext/>
              <w:keepLines/>
              <w:spacing w:after="0"/>
              <w:jc w:val="center"/>
              <w:rPr>
                <w:rFonts w:ascii="Arial" w:eastAsia="Yu Mincho" w:hAnsi="Arial"/>
                <w:sz w:val="18"/>
                <w:lang w:eastAsia="zh-CN"/>
              </w:rPr>
            </w:pPr>
          </w:p>
        </w:tc>
        <w:tc>
          <w:tcPr>
            <w:tcW w:w="346" w:type="pct"/>
            <w:vAlign w:val="center"/>
          </w:tcPr>
          <w:p w14:paraId="6CAA0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51EE58D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4540D7" w:rsidRPr="00FB6AF6" w:rsidRDefault="004540D7" w:rsidP="004540D7">
            <w:pPr>
              <w:keepNext/>
              <w:keepLines/>
              <w:spacing w:after="0"/>
              <w:jc w:val="center"/>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4540D7" w:rsidRPr="00FB6AF6" w:rsidRDefault="004540D7" w:rsidP="004540D7">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246339B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DAA2EF3"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72952AFE" w14:textId="77777777" w:rsidTr="004540D7">
        <w:trPr>
          <w:jc w:val="center"/>
        </w:trPr>
        <w:tc>
          <w:tcPr>
            <w:tcW w:w="600" w:type="pct"/>
            <w:vMerge/>
            <w:shd w:val="clear" w:color="auto" w:fill="auto"/>
            <w:vAlign w:val="center"/>
          </w:tcPr>
          <w:p w14:paraId="7840A512"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63098E16"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346" w:type="pct"/>
            <w:vAlign w:val="center"/>
          </w:tcPr>
          <w:p w14:paraId="4E4A2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0DD9F916"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641B0D41" w14:textId="39BCEE3F"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CD869C6"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155ED81A"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355986BE" w14:textId="77777777" w:rsidTr="004540D7">
        <w:trPr>
          <w:jc w:val="center"/>
        </w:trPr>
        <w:tc>
          <w:tcPr>
            <w:tcW w:w="600" w:type="pct"/>
            <w:vMerge/>
            <w:shd w:val="clear" w:color="auto" w:fill="auto"/>
            <w:vAlign w:val="center"/>
          </w:tcPr>
          <w:p w14:paraId="5F9F5266"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7E290445"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47D34314"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5BD11989" w14:textId="22A10462"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FCD8D02"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789AE"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55D40B2" w14:textId="77777777" w:rsidTr="004540D7">
        <w:trPr>
          <w:jc w:val="center"/>
        </w:trPr>
        <w:tc>
          <w:tcPr>
            <w:tcW w:w="600" w:type="pct"/>
            <w:vMerge/>
            <w:shd w:val="clear" w:color="auto" w:fill="auto"/>
            <w:vAlign w:val="center"/>
          </w:tcPr>
          <w:p w14:paraId="47A48E31"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0EEFC1F3"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4540D7" w:rsidRPr="00FB6AF6" w:rsidRDefault="004540D7" w:rsidP="004540D7">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00440101"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15</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p>
        </w:tc>
        <w:tc>
          <w:tcPr>
            <w:tcW w:w="346" w:type="pct"/>
            <w:vAlign w:val="center"/>
          </w:tcPr>
          <w:p w14:paraId="36587265" w14:textId="4BE73D95" w:rsidR="004540D7" w:rsidRPr="00FB6AF6" w:rsidRDefault="004540D7" w:rsidP="004540D7">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47A7FCD8" w14:textId="77777777"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129BD2D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7EF48347"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2177BF54" w14:textId="77777777" w:rsidR="004540D7" w:rsidRPr="00FB6AF6" w:rsidRDefault="004540D7" w:rsidP="00BC2BF1">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lastRenderedPageBreak/>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1305CEC1" w14:textId="362E0115" w:rsidR="0007399C" w:rsidRPr="00DB707E" w:rsidRDefault="0007399C" w:rsidP="0007399C">
      <w:pPr>
        <w:pStyle w:val="TH"/>
      </w:pPr>
      <w:r w:rsidRPr="00DB707E">
        <w:t>Table B.</w:t>
      </w:r>
      <w:r w:rsidR="00051DE8">
        <w:t>2</w:t>
      </w:r>
      <w:r w:rsidRPr="00DB707E">
        <w:t>.</w:t>
      </w:r>
      <w:r w:rsidR="00D8702C">
        <w:t>15</w:t>
      </w:r>
      <w:r w:rsidRPr="00DB707E">
        <w:t>-1: Conditions for intra-frequency cell re-selection in FR1 for RedCap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51FC3C98" w14:textId="77777777" w:rsidTr="009C6489">
        <w:trPr>
          <w:trHeight w:val="105"/>
        </w:trPr>
        <w:tc>
          <w:tcPr>
            <w:tcW w:w="600" w:type="pct"/>
            <w:vMerge w:val="restart"/>
            <w:shd w:val="clear" w:color="auto" w:fill="auto"/>
            <w:vAlign w:val="center"/>
          </w:tcPr>
          <w:p w14:paraId="60D97417"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1147761E"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D8B159E" w14:textId="77777777" w:rsidR="0007399C" w:rsidRPr="00DB707E" w:rsidRDefault="0007399C" w:rsidP="009C6489">
            <w:pPr>
              <w:pStyle w:val="TAH"/>
            </w:pPr>
            <w:r w:rsidRPr="00DB707E">
              <w:t>Minimum SSB_RP</w:t>
            </w:r>
          </w:p>
        </w:tc>
        <w:tc>
          <w:tcPr>
            <w:tcW w:w="964" w:type="pct"/>
            <w:shd w:val="clear" w:color="auto" w:fill="auto"/>
          </w:tcPr>
          <w:p w14:paraId="5BC93B7E" w14:textId="77777777" w:rsidR="0007399C" w:rsidRPr="00DB707E" w:rsidRDefault="0007399C" w:rsidP="009C6489">
            <w:pPr>
              <w:pStyle w:val="TAH"/>
            </w:pPr>
            <w:r w:rsidRPr="00DB707E">
              <w:t>SSB Ês/Iot</w:t>
            </w:r>
          </w:p>
        </w:tc>
      </w:tr>
      <w:tr w:rsidR="0007399C" w:rsidRPr="00DB707E" w14:paraId="26AF6DE6" w14:textId="77777777" w:rsidTr="009C6489">
        <w:trPr>
          <w:trHeight w:val="105"/>
        </w:trPr>
        <w:tc>
          <w:tcPr>
            <w:tcW w:w="600" w:type="pct"/>
            <w:vMerge/>
            <w:shd w:val="clear" w:color="auto" w:fill="auto"/>
          </w:tcPr>
          <w:p w14:paraId="54AD7BAB" w14:textId="77777777" w:rsidR="0007399C" w:rsidRPr="00DB707E" w:rsidRDefault="0007399C" w:rsidP="009C6489">
            <w:pPr>
              <w:pStyle w:val="TAH"/>
            </w:pPr>
          </w:p>
        </w:tc>
        <w:tc>
          <w:tcPr>
            <w:tcW w:w="1786" w:type="pct"/>
            <w:vMerge/>
            <w:shd w:val="clear" w:color="auto" w:fill="auto"/>
            <w:vAlign w:val="center"/>
          </w:tcPr>
          <w:p w14:paraId="1E6E30E8" w14:textId="77777777" w:rsidR="0007399C" w:rsidRPr="00DB707E" w:rsidRDefault="0007399C" w:rsidP="009C6489">
            <w:pPr>
              <w:pStyle w:val="TAH"/>
            </w:pPr>
          </w:p>
        </w:tc>
        <w:tc>
          <w:tcPr>
            <w:tcW w:w="1650" w:type="pct"/>
            <w:gridSpan w:val="2"/>
            <w:shd w:val="clear" w:color="auto" w:fill="auto"/>
            <w:vAlign w:val="center"/>
          </w:tcPr>
          <w:p w14:paraId="0456E956"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5422C6F" w14:textId="77777777" w:rsidR="0007399C" w:rsidRPr="00DB707E" w:rsidRDefault="0007399C" w:rsidP="009C6489">
            <w:pPr>
              <w:pStyle w:val="TAH"/>
            </w:pPr>
            <w:r w:rsidRPr="00DB707E">
              <w:t>dB</w:t>
            </w:r>
          </w:p>
        </w:tc>
      </w:tr>
      <w:tr w:rsidR="0007399C" w:rsidRPr="00DB707E" w14:paraId="0C54CEEE" w14:textId="77777777" w:rsidTr="009C6489">
        <w:trPr>
          <w:trHeight w:val="105"/>
        </w:trPr>
        <w:tc>
          <w:tcPr>
            <w:tcW w:w="600" w:type="pct"/>
            <w:vMerge/>
            <w:shd w:val="clear" w:color="auto" w:fill="auto"/>
          </w:tcPr>
          <w:p w14:paraId="3317E6A6" w14:textId="77777777" w:rsidR="0007399C" w:rsidRPr="00DB707E" w:rsidRDefault="0007399C" w:rsidP="009C6489">
            <w:pPr>
              <w:pStyle w:val="TAH"/>
            </w:pPr>
          </w:p>
        </w:tc>
        <w:tc>
          <w:tcPr>
            <w:tcW w:w="1786" w:type="pct"/>
            <w:vMerge/>
            <w:shd w:val="clear" w:color="auto" w:fill="auto"/>
            <w:vAlign w:val="center"/>
          </w:tcPr>
          <w:p w14:paraId="36F83CD5" w14:textId="77777777" w:rsidR="0007399C" w:rsidRPr="00DB707E" w:rsidRDefault="0007399C" w:rsidP="009C6489">
            <w:pPr>
              <w:pStyle w:val="TAH"/>
            </w:pPr>
          </w:p>
        </w:tc>
        <w:tc>
          <w:tcPr>
            <w:tcW w:w="777" w:type="pct"/>
            <w:shd w:val="clear" w:color="auto" w:fill="auto"/>
            <w:vAlign w:val="center"/>
          </w:tcPr>
          <w:p w14:paraId="6C4278A4"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D1B0D6F"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DF3DDB" w14:textId="77777777" w:rsidR="0007399C" w:rsidRPr="00DB707E" w:rsidRDefault="0007399C" w:rsidP="009C6489">
            <w:pPr>
              <w:pStyle w:val="TAH"/>
            </w:pPr>
          </w:p>
        </w:tc>
      </w:tr>
      <w:tr w:rsidR="0007399C" w:rsidRPr="00DB707E" w14:paraId="54C1DAEE" w14:textId="77777777" w:rsidTr="009C6489">
        <w:tc>
          <w:tcPr>
            <w:tcW w:w="600" w:type="pct"/>
            <w:vMerge w:val="restart"/>
            <w:shd w:val="clear" w:color="auto" w:fill="auto"/>
            <w:vAlign w:val="center"/>
          </w:tcPr>
          <w:p w14:paraId="2C93482B" w14:textId="77777777" w:rsidR="0007399C" w:rsidRPr="00DB707E" w:rsidRDefault="0007399C" w:rsidP="009C6489">
            <w:pPr>
              <w:pStyle w:val="TAH"/>
            </w:pPr>
            <w:r w:rsidRPr="00DB707E">
              <w:t>Conditions</w:t>
            </w:r>
          </w:p>
        </w:tc>
        <w:tc>
          <w:tcPr>
            <w:tcW w:w="1786" w:type="pct"/>
            <w:shd w:val="clear" w:color="auto" w:fill="auto"/>
          </w:tcPr>
          <w:p w14:paraId="29446CF1" w14:textId="77777777" w:rsidR="0007399C" w:rsidRPr="00DB707E" w:rsidRDefault="0007399C" w:rsidP="009C6489">
            <w:pPr>
              <w:pStyle w:val="TAC"/>
            </w:pPr>
            <w:r w:rsidRPr="00DB707E">
              <w:t>NR_FDD_RC_FR1_A, NR_TDD_RC_FR1_A</w:t>
            </w:r>
          </w:p>
        </w:tc>
        <w:tc>
          <w:tcPr>
            <w:tcW w:w="777" w:type="pct"/>
            <w:shd w:val="clear" w:color="auto" w:fill="auto"/>
          </w:tcPr>
          <w:p w14:paraId="411432CA" w14:textId="77777777" w:rsidR="0007399C" w:rsidRPr="00DB707E" w:rsidRDefault="0007399C" w:rsidP="009C6489">
            <w:pPr>
              <w:pStyle w:val="TAC"/>
            </w:pPr>
            <w:r w:rsidRPr="00DB707E">
              <w:t>TBD</w:t>
            </w:r>
          </w:p>
        </w:tc>
        <w:tc>
          <w:tcPr>
            <w:tcW w:w="873" w:type="pct"/>
            <w:shd w:val="clear" w:color="auto" w:fill="auto"/>
          </w:tcPr>
          <w:p w14:paraId="3EED5609" w14:textId="77777777" w:rsidR="0007399C" w:rsidRPr="00DB707E" w:rsidRDefault="0007399C" w:rsidP="009C6489">
            <w:pPr>
              <w:pStyle w:val="TAC"/>
            </w:pPr>
            <w:r w:rsidRPr="00DB707E">
              <w:t>TBD</w:t>
            </w:r>
          </w:p>
        </w:tc>
        <w:tc>
          <w:tcPr>
            <w:tcW w:w="964" w:type="pct"/>
            <w:vMerge w:val="restart"/>
            <w:shd w:val="clear" w:color="auto" w:fill="auto"/>
            <w:vAlign w:val="center"/>
          </w:tcPr>
          <w:p w14:paraId="320A6B44" w14:textId="77777777" w:rsidR="0007399C" w:rsidRPr="00DB707E" w:rsidRDefault="0007399C" w:rsidP="009C6489">
            <w:pPr>
              <w:pStyle w:val="TAC"/>
            </w:pPr>
            <w:r w:rsidRPr="00DB707E">
              <w:sym w:font="Symbol" w:char="F0B3"/>
            </w:r>
            <w:r w:rsidRPr="00DB707E">
              <w:t xml:space="preserve"> -6</w:t>
            </w:r>
          </w:p>
        </w:tc>
      </w:tr>
      <w:tr w:rsidR="0007399C" w:rsidRPr="00DB707E" w14:paraId="5AA714C8" w14:textId="77777777" w:rsidTr="009C6489">
        <w:tc>
          <w:tcPr>
            <w:tcW w:w="600" w:type="pct"/>
            <w:vMerge/>
            <w:shd w:val="clear" w:color="auto" w:fill="auto"/>
            <w:vAlign w:val="center"/>
          </w:tcPr>
          <w:p w14:paraId="2BF8C463"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192E156"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7ADB4BC6" w14:textId="77777777" w:rsidR="0007399C" w:rsidRPr="00DB707E" w:rsidRDefault="0007399C" w:rsidP="009C6489">
            <w:pPr>
              <w:pStyle w:val="TAC"/>
            </w:pPr>
            <w:r w:rsidRPr="00DB707E">
              <w:t>TBD</w:t>
            </w:r>
          </w:p>
        </w:tc>
        <w:tc>
          <w:tcPr>
            <w:tcW w:w="873" w:type="pct"/>
            <w:shd w:val="clear" w:color="auto" w:fill="auto"/>
          </w:tcPr>
          <w:p w14:paraId="49F6D93A"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DF85379" w14:textId="77777777" w:rsidR="0007399C" w:rsidRPr="00DB707E" w:rsidRDefault="0007399C" w:rsidP="009C6489">
            <w:pPr>
              <w:pStyle w:val="TAC"/>
              <w:rPr>
                <w:lang w:val="sv-SE"/>
              </w:rPr>
            </w:pPr>
          </w:p>
        </w:tc>
      </w:tr>
      <w:tr w:rsidR="0007399C" w:rsidRPr="00DB707E" w14:paraId="0E3ED14A" w14:textId="77777777" w:rsidTr="009C6489">
        <w:tc>
          <w:tcPr>
            <w:tcW w:w="600" w:type="pct"/>
            <w:vMerge/>
            <w:shd w:val="clear" w:color="auto" w:fill="auto"/>
            <w:vAlign w:val="center"/>
          </w:tcPr>
          <w:p w14:paraId="56D535F7"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4C84217E"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tcPr>
          <w:p w14:paraId="0405B3AC" w14:textId="77777777" w:rsidR="0007399C" w:rsidRPr="00DB707E" w:rsidRDefault="0007399C" w:rsidP="009C6489">
            <w:pPr>
              <w:pStyle w:val="TAC"/>
            </w:pPr>
            <w:r w:rsidRPr="00DB707E">
              <w:t>TBD</w:t>
            </w:r>
          </w:p>
        </w:tc>
        <w:tc>
          <w:tcPr>
            <w:tcW w:w="873" w:type="pct"/>
            <w:shd w:val="clear" w:color="auto" w:fill="auto"/>
          </w:tcPr>
          <w:p w14:paraId="69CA793E"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79A1C5D" w14:textId="77777777" w:rsidR="0007399C" w:rsidRPr="00DB707E" w:rsidRDefault="0007399C" w:rsidP="009C6489">
            <w:pPr>
              <w:pStyle w:val="TAC"/>
              <w:rPr>
                <w:lang w:val="sv-SE"/>
              </w:rPr>
            </w:pPr>
          </w:p>
        </w:tc>
      </w:tr>
      <w:tr w:rsidR="0007399C" w:rsidRPr="00DB707E" w14:paraId="13A16F5B" w14:textId="77777777" w:rsidTr="009C6489">
        <w:tc>
          <w:tcPr>
            <w:tcW w:w="600" w:type="pct"/>
            <w:vMerge/>
            <w:shd w:val="clear" w:color="auto" w:fill="auto"/>
            <w:vAlign w:val="center"/>
          </w:tcPr>
          <w:p w14:paraId="1AEFAB86"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7793EA86" w14:textId="77777777" w:rsidR="0007399C" w:rsidRPr="00DB707E" w:rsidRDefault="0007399C" w:rsidP="009C6489">
            <w:pPr>
              <w:pStyle w:val="TAC"/>
            </w:pPr>
            <w:r w:rsidRPr="00DB707E">
              <w:t>NR_FDD_RC_FR1_D, NR_TDD_RC_FR1_D</w:t>
            </w:r>
          </w:p>
        </w:tc>
        <w:tc>
          <w:tcPr>
            <w:tcW w:w="777" w:type="pct"/>
            <w:shd w:val="clear" w:color="auto" w:fill="auto"/>
          </w:tcPr>
          <w:p w14:paraId="00991563" w14:textId="77777777" w:rsidR="0007399C" w:rsidRPr="00DB707E" w:rsidRDefault="0007399C" w:rsidP="009C6489">
            <w:pPr>
              <w:pStyle w:val="TAC"/>
            </w:pPr>
            <w:r w:rsidRPr="00DB707E">
              <w:t>TBD</w:t>
            </w:r>
          </w:p>
        </w:tc>
        <w:tc>
          <w:tcPr>
            <w:tcW w:w="873" w:type="pct"/>
            <w:shd w:val="clear" w:color="auto" w:fill="auto"/>
          </w:tcPr>
          <w:p w14:paraId="0BD63070" w14:textId="77777777" w:rsidR="0007399C" w:rsidRPr="00DB707E" w:rsidRDefault="0007399C" w:rsidP="009C6489">
            <w:pPr>
              <w:pStyle w:val="TAC"/>
            </w:pPr>
            <w:r w:rsidRPr="00DB707E">
              <w:t>TBD</w:t>
            </w:r>
          </w:p>
        </w:tc>
        <w:tc>
          <w:tcPr>
            <w:tcW w:w="964" w:type="pct"/>
            <w:vMerge/>
            <w:shd w:val="clear" w:color="auto" w:fill="auto"/>
            <w:vAlign w:val="center"/>
          </w:tcPr>
          <w:p w14:paraId="330CF861" w14:textId="77777777" w:rsidR="0007399C" w:rsidRPr="00DB707E" w:rsidRDefault="0007399C" w:rsidP="009C6489">
            <w:pPr>
              <w:pStyle w:val="TAC"/>
              <w:rPr>
                <w:lang w:val="sv-SE"/>
              </w:rPr>
            </w:pPr>
          </w:p>
        </w:tc>
      </w:tr>
      <w:tr w:rsidR="0007399C" w:rsidRPr="00DB707E" w14:paraId="36AF5FD3" w14:textId="77777777" w:rsidTr="009C6489">
        <w:tc>
          <w:tcPr>
            <w:tcW w:w="600" w:type="pct"/>
            <w:vMerge/>
            <w:shd w:val="clear" w:color="auto" w:fill="auto"/>
            <w:vAlign w:val="center"/>
          </w:tcPr>
          <w:p w14:paraId="3339A42E"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455C37B0"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tcPr>
          <w:p w14:paraId="7DD13B41" w14:textId="77777777" w:rsidR="0007399C" w:rsidRPr="00DB707E" w:rsidRDefault="0007399C" w:rsidP="009C6489">
            <w:pPr>
              <w:pStyle w:val="TAC"/>
            </w:pPr>
            <w:r w:rsidRPr="00DB707E">
              <w:t>TBD</w:t>
            </w:r>
          </w:p>
        </w:tc>
        <w:tc>
          <w:tcPr>
            <w:tcW w:w="873" w:type="pct"/>
            <w:shd w:val="clear" w:color="auto" w:fill="auto"/>
          </w:tcPr>
          <w:p w14:paraId="5EDB2CBD"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9503FE1" w14:textId="77777777" w:rsidR="0007399C" w:rsidRPr="00DB707E" w:rsidRDefault="0007399C" w:rsidP="009C6489">
            <w:pPr>
              <w:pStyle w:val="TAC"/>
              <w:rPr>
                <w:lang w:val="sv-SE"/>
              </w:rPr>
            </w:pPr>
          </w:p>
        </w:tc>
      </w:tr>
      <w:tr w:rsidR="0007399C" w:rsidRPr="00DB707E" w14:paraId="4D35E921" w14:textId="77777777" w:rsidTr="009C6489">
        <w:tc>
          <w:tcPr>
            <w:tcW w:w="600" w:type="pct"/>
            <w:vMerge/>
            <w:shd w:val="clear" w:color="auto" w:fill="auto"/>
            <w:vAlign w:val="center"/>
          </w:tcPr>
          <w:p w14:paraId="00FBE74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AE3C55D"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tcPr>
          <w:p w14:paraId="6F175A53" w14:textId="77777777" w:rsidR="0007399C" w:rsidRPr="00DB707E" w:rsidRDefault="0007399C" w:rsidP="009C6489">
            <w:pPr>
              <w:pStyle w:val="TAC"/>
            </w:pPr>
            <w:r w:rsidRPr="00DB707E">
              <w:t>TBD</w:t>
            </w:r>
          </w:p>
        </w:tc>
        <w:tc>
          <w:tcPr>
            <w:tcW w:w="873" w:type="pct"/>
            <w:shd w:val="clear" w:color="auto" w:fill="auto"/>
          </w:tcPr>
          <w:p w14:paraId="6DF109C7" w14:textId="77777777" w:rsidR="0007399C" w:rsidRPr="00DB707E" w:rsidRDefault="0007399C" w:rsidP="009C6489">
            <w:pPr>
              <w:pStyle w:val="TAC"/>
            </w:pPr>
            <w:r w:rsidRPr="00DB707E">
              <w:t>TBD</w:t>
            </w:r>
          </w:p>
        </w:tc>
        <w:tc>
          <w:tcPr>
            <w:tcW w:w="964" w:type="pct"/>
            <w:vMerge/>
            <w:shd w:val="clear" w:color="auto" w:fill="auto"/>
            <w:vAlign w:val="center"/>
          </w:tcPr>
          <w:p w14:paraId="5310F939" w14:textId="77777777" w:rsidR="0007399C" w:rsidRPr="00DB707E" w:rsidRDefault="0007399C" w:rsidP="009C6489">
            <w:pPr>
              <w:pStyle w:val="TAC"/>
              <w:rPr>
                <w:lang w:val="sv-SE"/>
              </w:rPr>
            </w:pPr>
          </w:p>
        </w:tc>
      </w:tr>
      <w:tr w:rsidR="0007399C" w:rsidRPr="00DB707E" w14:paraId="0D7206EB" w14:textId="77777777" w:rsidTr="009C6489">
        <w:tc>
          <w:tcPr>
            <w:tcW w:w="600" w:type="pct"/>
            <w:vMerge/>
            <w:shd w:val="clear" w:color="auto" w:fill="auto"/>
            <w:vAlign w:val="center"/>
          </w:tcPr>
          <w:p w14:paraId="283D86A2"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B62C10D"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tcPr>
          <w:p w14:paraId="76950582" w14:textId="77777777" w:rsidR="0007399C" w:rsidRPr="00DB707E" w:rsidRDefault="0007399C" w:rsidP="009C6489">
            <w:pPr>
              <w:pStyle w:val="TAC"/>
            </w:pPr>
            <w:r w:rsidRPr="00DB707E">
              <w:t>TBD</w:t>
            </w:r>
          </w:p>
        </w:tc>
        <w:tc>
          <w:tcPr>
            <w:tcW w:w="873" w:type="pct"/>
            <w:shd w:val="clear" w:color="auto" w:fill="auto"/>
          </w:tcPr>
          <w:p w14:paraId="4E013ABF"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2037883B" w14:textId="77777777" w:rsidR="0007399C" w:rsidRPr="00DB707E" w:rsidRDefault="0007399C" w:rsidP="009C6489">
            <w:pPr>
              <w:pStyle w:val="TAC"/>
              <w:rPr>
                <w:lang w:val="sv-SE"/>
              </w:rPr>
            </w:pPr>
          </w:p>
        </w:tc>
      </w:tr>
      <w:tr w:rsidR="0007399C" w:rsidRPr="00DB707E" w14:paraId="4F027A3D" w14:textId="77777777" w:rsidTr="009C6489">
        <w:tc>
          <w:tcPr>
            <w:tcW w:w="600" w:type="pct"/>
            <w:vMerge/>
            <w:shd w:val="clear" w:color="auto" w:fill="auto"/>
            <w:vAlign w:val="center"/>
          </w:tcPr>
          <w:p w14:paraId="6A8023C9"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0E9BB9F"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tcPr>
          <w:p w14:paraId="31CFA84A" w14:textId="77777777" w:rsidR="0007399C" w:rsidRPr="00DB707E" w:rsidRDefault="0007399C" w:rsidP="009C6489">
            <w:pPr>
              <w:pStyle w:val="TAC"/>
            </w:pPr>
            <w:r w:rsidRPr="00DB707E">
              <w:t>TBD</w:t>
            </w:r>
          </w:p>
        </w:tc>
        <w:tc>
          <w:tcPr>
            <w:tcW w:w="873" w:type="pct"/>
            <w:shd w:val="clear" w:color="auto" w:fill="auto"/>
          </w:tcPr>
          <w:p w14:paraId="0677FD72"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4442BABB" w14:textId="77777777" w:rsidR="0007399C" w:rsidRPr="00DB707E" w:rsidRDefault="0007399C" w:rsidP="009C6489">
            <w:pPr>
              <w:pStyle w:val="TAC"/>
              <w:rPr>
                <w:lang w:val="sv-SE"/>
              </w:rPr>
            </w:pPr>
          </w:p>
        </w:tc>
      </w:tr>
      <w:tr w:rsidR="0007399C" w:rsidRPr="00DB707E" w14:paraId="1A8DCCFB" w14:textId="77777777" w:rsidTr="009C6489">
        <w:tc>
          <w:tcPr>
            <w:tcW w:w="5000" w:type="pct"/>
            <w:gridSpan w:val="5"/>
            <w:shd w:val="clear" w:color="auto" w:fill="auto"/>
          </w:tcPr>
          <w:p w14:paraId="2D185BFD" w14:textId="77777777" w:rsidR="0007399C" w:rsidRPr="00DB707E" w:rsidRDefault="0007399C" w:rsidP="009C6489">
            <w:pPr>
              <w:pStyle w:val="TAN"/>
            </w:pPr>
            <w:r w:rsidRPr="00DB707E">
              <w:t>NOTE 1:</w:t>
            </w:r>
            <w:r w:rsidRPr="00DB707E">
              <w:tab/>
              <w:t>NR operating band groups are defined in clause 3.5.2.</w:t>
            </w:r>
          </w:p>
        </w:tc>
      </w:tr>
    </w:tbl>
    <w:p w14:paraId="4CFD8B61" w14:textId="77777777" w:rsidR="0007399C" w:rsidRPr="00DB707E" w:rsidRDefault="0007399C" w:rsidP="0007399C"/>
    <w:p w14:paraId="5DE439BC" w14:textId="5F9C1BE5" w:rsidR="0007399C" w:rsidRPr="00DB707E" w:rsidRDefault="0007399C" w:rsidP="0007399C">
      <w:pPr>
        <w:pStyle w:val="TH"/>
      </w:pPr>
      <w:r w:rsidRPr="00DB707E">
        <w:t>Table B.</w:t>
      </w:r>
      <w:r w:rsidR="007B0B0F">
        <w:t>2</w:t>
      </w:r>
      <w:r w:rsidRPr="00DB707E">
        <w:t>.</w:t>
      </w:r>
      <w:r w:rsidR="00176957">
        <w:t>15</w:t>
      </w:r>
      <w:r w:rsidRPr="00DB707E">
        <w:t>-2: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7BDD30D0" w14:textId="77777777" w:rsidTr="009C6489">
        <w:trPr>
          <w:trHeight w:val="105"/>
        </w:trPr>
        <w:tc>
          <w:tcPr>
            <w:tcW w:w="600" w:type="pct"/>
            <w:vMerge w:val="restart"/>
            <w:shd w:val="clear" w:color="auto" w:fill="auto"/>
            <w:vAlign w:val="center"/>
          </w:tcPr>
          <w:p w14:paraId="1787D60A"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512AF0F5"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76AD119" w14:textId="77777777" w:rsidR="0007399C" w:rsidRPr="00DB707E" w:rsidRDefault="0007399C" w:rsidP="009C6489">
            <w:pPr>
              <w:pStyle w:val="TAH"/>
            </w:pPr>
            <w:r w:rsidRPr="00DB707E">
              <w:t>Minimum SSB_RP</w:t>
            </w:r>
          </w:p>
        </w:tc>
        <w:tc>
          <w:tcPr>
            <w:tcW w:w="964" w:type="pct"/>
            <w:shd w:val="clear" w:color="auto" w:fill="auto"/>
          </w:tcPr>
          <w:p w14:paraId="57E4B413" w14:textId="77777777" w:rsidR="0007399C" w:rsidRPr="00DB707E" w:rsidRDefault="0007399C" w:rsidP="009C6489">
            <w:pPr>
              <w:pStyle w:val="TAH"/>
            </w:pPr>
            <w:r w:rsidRPr="00DB707E">
              <w:t>SSB Ês/Iot</w:t>
            </w:r>
          </w:p>
        </w:tc>
      </w:tr>
      <w:tr w:rsidR="0007399C" w:rsidRPr="00DB707E" w14:paraId="78C388A3" w14:textId="77777777" w:rsidTr="009C6489">
        <w:trPr>
          <w:trHeight w:val="105"/>
        </w:trPr>
        <w:tc>
          <w:tcPr>
            <w:tcW w:w="600" w:type="pct"/>
            <w:vMerge/>
            <w:shd w:val="clear" w:color="auto" w:fill="auto"/>
          </w:tcPr>
          <w:p w14:paraId="6FA69BB0" w14:textId="77777777" w:rsidR="0007399C" w:rsidRPr="00DB707E" w:rsidRDefault="0007399C" w:rsidP="009C6489">
            <w:pPr>
              <w:pStyle w:val="TAH"/>
            </w:pPr>
          </w:p>
        </w:tc>
        <w:tc>
          <w:tcPr>
            <w:tcW w:w="1786" w:type="pct"/>
            <w:vMerge/>
            <w:shd w:val="clear" w:color="auto" w:fill="auto"/>
            <w:vAlign w:val="center"/>
          </w:tcPr>
          <w:p w14:paraId="65AFA027" w14:textId="77777777" w:rsidR="0007399C" w:rsidRPr="00DB707E" w:rsidRDefault="0007399C" w:rsidP="009C6489">
            <w:pPr>
              <w:pStyle w:val="TAH"/>
            </w:pPr>
          </w:p>
        </w:tc>
        <w:tc>
          <w:tcPr>
            <w:tcW w:w="1650" w:type="pct"/>
            <w:gridSpan w:val="2"/>
            <w:shd w:val="clear" w:color="auto" w:fill="auto"/>
            <w:vAlign w:val="center"/>
          </w:tcPr>
          <w:p w14:paraId="1D9FE3B1"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9EEC9E1" w14:textId="77777777" w:rsidR="0007399C" w:rsidRPr="00DB707E" w:rsidRDefault="0007399C" w:rsidP="009C6489">
            <w:pPr>
              <w:pStyle w:val="TAH"/>
            </w:pPr>
            <w:r w:rsidRPr="00DB707E">
              <w:t>dB</w:t>
            </w:r>
          </w:p>
        </w:tc>
      </w:tr>
      <w:tr w:rsidR="0007399C" w:rsidRPr="00DB707E" w14:paraId="53E4CAFA" w14:textId="77777777" w:rsidTr="009C6489">
        <w:trPr>
          <w:trHeight w:val="105"/>
        </w:trPr>
        <w:tc>
          <w:tcPr>
            <w:tcW w:w="600" w:type="pct"/>
            <w:vMerge/>
            <w:shd w:val="clear" w:color="auto" w:fill="auto"/>
          </w:tcPr>
          <w:p w14:paraId="005DD57F" w14:textId="77777777" w:rsidR="0007399C" w:rsidRPr="00DB707E" w:rsidRDefault="0007399C" w:rsidP="009C6489">
            <w:pPr>
              <w:pStyle w:val="TAH"/>
            </w:pPr>
          </w:p>
        </w:tc>
        <w:tc>
          <w:tcPr>
            <w:tcW w:w="1786" w:type="pct"/>
            <w:vMerge/>
            <w:shd w:val="clear" w:color="auto" w:fill="auto"/>
            <w:vAlign w:val="center"/>
          </w:tcPr>
          <w:p w14:paraId="2AD41B6A" w14:textId="77777777" w:rsidR="0007399C" w:rsidRPr="00DB707E" w:rsidRDefault="0007399C" w:rsidP="009C6489">
            <w:pPr>
              <w:pStyle w:val="TAH"/>
            </w:pPr>
          </w:p>
        </w:tc>
        <w:tc>
          <w:tcPr>
            <w:tcW w:w="777" w:type="pct"/>
            <w:shd w:val="clear" w:color="auto" w:fill="auto"/>
            <w:vAlign w:val="center"/>
          </w:tcPr>
          <w:p w14:paraId="262C86C8"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53B5D48"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765698" w14:textId="77777777" w:rsidR="0007399C" w:rsidRPr="00DB707E" w:rsidRDefault="0007399C" w:rsidP="009C6489">
            <w:pPr>
              <w:pStyle w:val="TAH"/>
            </w:pPr>
          </w:p>
        </w:tc>
      </w:tr>
      <w:tr w:rsidR="0007399C" w:rsidRPr="00DB707E" w14:paraId="4F7AD751" w14:textId="77777777" w:rsidTr="009C6489">
        <w:tc>
          <w:tcPr>
            <w:tcW w:w="600" w:type="pct"/>
            <w:vMerge w:val="restart"/>
            <w:shd w:val="clear" w:color="auto" w:fill="auto"/>
            <w:vAlign w:val="center"/>
          </w:tcPr>
          <w:p w14:paraId="0B4BB6C9" w14:textId="77777777" w:rsidR="0007399C" w:rsidRPr="00DB707E" w:rsidRDefault="0007399C" w:rsidP="009C6489">
            <w:pPr>
              <w:pStyle w:val="TAH"/>
            </w:pPr>
            <w:r w:rsidRPr="00DB707E">
              <w:t>Conditions</w:t>
            </w:r>
          </w:p>
        </w:tc>
        <w:tc>
          <w:tcPr>
            <w:tcW w:w="1786" w:type="pct"/>
            <w:shd w:val="clear" w:color="auto" w:fill="auto"/>
          </w:tcPr>
          <w:p w14:paraId="72AFE7F3" w14:textId="77777777" w:rsidR="0007399C" w:rsidRPr="00DB707E" w:rsidRDefault="0007399C" w:rsidP="009C6489">
            <w:pPr>
              <w:pStyle w:val="TAC"/>
            </w:pPr>
            <w:r w:rsidRPr="00DB707E">
              <w:t>NR_FDD_RC_FR1_A, NR_TDD_RC_FR1_A</w:t>
            </w:r>
          </w:p>
        </w:tc>
        <w:tc>
          <w:tcPr>
            <w:tcW w:w="777" w:type="pct"/>
            <w:shd w:val="clear" w:color="auto" w:fill="auto"/>
            <w:vAlign w:val="center"/>
          </w:tcPr>
          <w:p w14:paraId="6162588D" w14:textId="77777777" w:rsidR="0007399C" w:rsidRPr="00DB707E" w:rsidRDefault="0007399C" w:rsidP="009C6489">
            <w:pPr>
              <w:pStyle w:val="TAC"/>
            </w:pPr>
            <w:r w:rsidRPr="00DB707E">
              <w:t>-127</w:t>
            </w:r>
          </w:p>
        </w:tc>
        <w:tc>
          <w:tcPr>
            <w:tcW w:w="873" w:type="pct"/>
            <w:shd w:val="clear" w:color="auto" w:fill="auto"/>
            <w:vAlign w:val="center"/>
          </w:tcPr>
          <w:p w14:paraId="14EBFC0E" w14:textId="77777777" w:rsidR="0007399C" w:rsidRPr="00DB707E" w:rsidRDefault="0007399C" w:rsidP="009C6489">
            <w:pPr>
              <w:pStyle w:val="TAC"/>
            </w:pPr>
            <w:r w:rsidRPr="00DB707E">
              <w:t>-124</w:t>
            </w:r>
          </w:p>
        </w:tc>
        <w:tc>
          <w:tcPr>
            <w:tcW w:w="964" w:type="pct"/>
            <w:vMerge w:val="restart"/>
            <w:shd w:val="clear" w:color="auto" w:fill="auto"/>
            <w:vAlign w:val="center"/>
          </w:tcPr>
          <w:p w14:paraId="3C316EF7" w14:textId="77777777" w:rsidR="0007399C" w:rsidRPr="00DB707E" w:rsidRDefault="0007399C" w:rsidP="009C6489">
            <w:pPr>
              <w:pStyle w:val="TAC"/>
            </w:pPr>
            <w:r w:rsidRPr="00DB707E">
              <w:sym w:font="Symbol" w:char="F0B3"/>
            </w:r>
            <w:r w:rsidRPr="00DB707E">
              <w:t xml:space="preserve"> -6</w:t>
            </w:r>
          </w:p>
        </w:tc>
      </w:tr>
      <w:tr w:rsidR="0007399C" w:rsidRPr="00DB707E" w14:paraId="079FD93B" w14:textId="77777777" w:rsidTr="009C6489">
        <w:tc>
          <w:tcPr>
            <w:tcW w:w="600" w:type="pct"/>
            <w:vMerge/>
            <w:shd w:val="clear" w:color="auto" w:fill="auto"/>
            <w:vAlign w:val="center"/>
          </w:tcPr>
          <w:p w14:paraId="36A3133F"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2926230B"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371B1797" w14:textId="77777777" w:rsidR="0007399C" w:rsidRPr="00DB707E" w:rsidRDefault="0007399C" w:rsidP="009C6489">
            <w:pPr>
              <w:pStyle w:val="TAC"/>
            </w:pPr>
            <w:r w:rsidRPr="00DB707E">
              <w:t>-126.5</w:t>
            </w:r>
          </w:p>
        </w:tc>
        <w:tc>
          <w:tcPr>
            <w:tcW w:w="873" w:type="pct"/>
            <w:shd w:val="clear" w:color="auto" w:fill="auto"/>
          </w:tcPr>
          <w:p w14:paraId="2564D758" w14:textId="77777777" w:rsidR="0007399C" w:rsidRPr="00DB707E" w:rsidRDefault="0007399C" w:rsidP="009C6489">
            <w:pPr>
              <w:pStyle w:val="TAC"/>
              <w:rPr>
                <w:lang w:val="sv-SE"/>
              </w:rPr>
            </w:pPr>
            <w:r w:rsidRPr="00DB707E">
              <w:t>-123.5</w:t>
            </w:r>
          </w:p>
        </w:tc>
        <w:tc>
          <w:tcPr>
            <w:tcW w:w="964" w:type="pct"/>
            <w:vMerge/>
            <w:shd w:val="clear" w:color="auto" w:fill="auto"/>
            <w:vAlign w:val="center"/>
          </w:tcPr>
          <w:p w14:paraId="28A61C7E" w14:textId="77777777" w:rsidR="0007399C" w:rsidRPr="00DB707E" w:rsidRDefault="0007399C" w:rsidP="009C6489">
            <w:pPr>
              <w:pStyle w:val="TAC"/>
              <w:rPr>
                <w:lang w:val="sv-SE"/>
              </w:rPr>
            </w:pPr>
          </w:p>
        </w:tc>
      </w:tr>
      <w:tr w:rsidR="0007399C" w:rsidRPr="00DB707E" w14:paraId="77A118EB" w14:textId="77777777" w:rsidTr="009C6489">
        <w:tc>
          <w:tcPr>
            <w:tcW w:w="600" w:type="pct"/>
            <w:vMerge/>
            <w:shd w:val="clear" w:color="auto" w:fill="auto"/>
            <w:vAlign w:val="center"/>
          </w:tcPr>
          <w:p w14:paraId="1A5D5C8A"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AB3E524"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vAlign w:val="center"/>
          </w:tcPr>
          <w:p w14:paraId="326A42BD" w14:textId="77777777" w:rsidR="0007399C" w:rsidRPr="00DB707E" w:rsidRDefault="0007399C" w:rsidP="009C6489">
            <w:pPr>
              <w:pStyle w:val="TAC"/>
            </w:pPr>
            <w:r w:rsidRPr="00DB707E">
              <w:t>-126</w:t>
            </w:r>
          </w:p>
        </w:tc>
        <w:tc>
          <w:tcPr>
            <w:tcW w:w="873" w:type="pct"/>
            <w:shd w:val="clear" w:color="auto" w:fill="auto"/>
            <w:vAlign w:val="center"/>
          </w:tcPr>
          <w:p w14:paraId="318F0A07" w14:textId="77777777" w:rsidR="0007399C" w:rsidRPr="00DB707E" w:rsidRDefault="0007399C" w:rsidP="009C6489">
            <w:pPr>
              <w:pStyle w:val="TAC"/>
              <w:rPr>
                <w:lang w:val="sv-SE"/>
              </w:rPr>
            </w:pPr>
            <w:r w:rsidRPr="00DB707E">
              <w:t>-123</w:t>
            </w:r>
          </w:p>
        </w:tc>
        <w:tc>
          <w:tcPr>
            <w:tcW w:w="964" w:type="pct"/>
            <w:vMerge/>
            <w:shd w:val="clear" w:color="auto" w:fill="auto"/>
            <w:vAlign w:val="center"/>
          </w:tcPr>
          <w:p w14:paraId="57807F51" w14:textId="77777777" w:rsidR="0007399C" w:rsidRPr="00DB707E" w:rsidRDefault="0007399C" w:rsidP="009C6489">
            <w:pPr>
              <w:pStyle w:val="TAC"/>
              <w:rPr>
                <w:lang w:val="sv-SE"/>
              </w:rPr>
            </w:pPr>
          </w:p>
        </w:tc>
      </w:tr>
      <w:tr w:rsidR="0007399C" w:rsidRPr="00DB707E" w14:paraId="1D752FF4" w14:textId="77777777" w:rsidTr="009C6489">
        <w:tc>
          <w:tcPr>
            <w:tcW w:w="600" w:type="pct"/>
            <w:vMerge/>
            <w:shd w:val="clear" w:color="auto" w:fill="auto"/>
            <w:vAlign w:val="center"/>
          </w:tcPr>
          <w:p w14:paraId="7A45EF0C"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67F08CFA" w14:textId="77777777" w:rsidR="0007399C" w:rsidRPr="00DB707E" w:rsidRDefault="0007399C" w:rsidP="009C6489">
            <w:pPr>
              <w:pStyle w:val="TAC"/>
            </w:pPr>
            <w:r w:rsidRPr="00DB707E">
              <w:t>NR_FDD_RC_FR1_D, NR_TDD_RC_FR1_D</w:t>
            </w:r>
          </w:p>
        </w:tc>
        <w:tc>
          <w:tcPr>
            <w:tcW w:w="777" w:type="pct"/>
            <w:shd w:val="clear" w:color="auto" w:fill="auto"/>
            <w:vAlign w:val="center"/>
          </w:tcPr>
          <w:p w14:paraId="125D4923" w14:textId="77777777" w:rsidR="0007399C" w:rsidRPr="00DB707E" w:rsidRDefault="0007399C" w:rsidP="009C6489">
            <w:pPr>
              <w:pStyle w:val="TAC"/>
            </w:pPr>
            <w:r w:rsidRPr="00DB707E">
              <w:t>-125.5</w:t>
            </w:r>
          </w:p>
        </w:tc>
        <w:tc>
          <w:tcPr>
            <w:tcW w:w="873" w:type="pct"/>
            <w:shd w:val="clear" w:color="auto" w:fill="auto"/>
            <w:vAlign w:val="center"/>
          </w:tcPr>
          <w:p w14:paraId="1FCB6FED" w14:textId="77777777" w:rsidR="0007399C" w:rsidRPr="00DB707E" w:rsidRDefault="0007399C" w:rsidP="009C6489">
            <w:pPr>
              <w:pStyle w:val="TAC"/>
            </w:pPr>
            <w:r w:rsidRPr="00DB707E">
              <w:t>-122.5</w:t>
            </w:r>
          </w:p>
        </w:tc>
        <w:tc>
          <w:tcPr>
            <w:tcW w:w="964" w:type="pct"/>
            <w:vMerge/>
            <w:shd w:val="clear" w:color="auto" w:fill="auto"/>
            <w:vAlign w:val="center"/>
          </w:tcPr>
          <w:p w14:paraId="5A919104" w14:textId="77777777" w:rsidR="0007399C" w:rsidRPr="00DB707E" w:rsidRDefault="0007399C" w:rsidP="009C6489">
            <w:pPr>
              <w:pStyle w:val="TAC"/>
              <w:rPr>
                <w:lang w:val="sv-SE"/>
              </w:rPr>
            </w:pPr>
          </w:p>
        </w:tc>
      </w:tr>
      <w:tr w:rsidR="0007399C" w:rsidRPr="00DB707E" w14:paraId="3D67FFED" w14:textId="77777777" w:rsidTr="009C6489">
        <w:tc>
          <w:tcPr>
            <w:tcW w:w="600" w:type="pct"/>
            <w:vMerge/>
            <w:shd w:val="clear" w:color="auto" w:fill="auto"/>
            <w:vAlign w:val="center"/>
          </w:tcPr>
          <w:p w14:paraId="33BD73E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0613B9EA"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vAlign w:val="center"/>
          </w:tcPr>
          <w:p w14:paraId="3DCFEF72" w14:textId="77777777" w:rsidR="0007399C" w:rsidRPr="00DB707E" w:rsidRDefault="0007399C" w:rsidP="009C6489">
            <w:pPr>
              <w:pStyle w:val="TAC"/>
            </w:pPr>
            <w:r w:rsidRPr="00DB707E">
              <w:t>-125</w:t>
            </w:r>
          </w:p>
        </w:tc>
        <w:tc>
          <w:tcPr>
            <w:tcW w:w="873" w:type="pct"/>
            <w:shd w:val="clear" w:color="auto" w:fill="auto"/>
            <w:vAlign w:val="center"/>
          </w:tcPr>
          <w:p w14:paraId="6D21AD0C" w14:textId="77777777" w:rsidR="0007399C" w:rsidRPr="00DB707E" w:rsidRDefault="0007399C" w:rsidP="009C6489">
            <w:pPr>
              <w:pStyle w:val="TAC"/>
              <w:rPr>
                <w:lang w:val="sv-SE"/>
              </w:rPr>
            </w:pPr>
            <w:r w:rsidRPr="00DB707E">
              <w:t>-122</w:t>
            </w:r>
          </w:p>
        </w:tc>
        <w:tc>
          <w:tcPr>
            <w:tcW w:w="964" w:type="pct"/>
            <w:vMerge/>
            <w:shd w:val="clear" w:color="auto" w:fill="auto"/>
            <w:vAlign w:val="center"/>
          </w:tcPr>
          <w:p w14:paraId="3FF88DE2" w14:textId="77777777" w:rsidR="0007399C" w:rsidRPr="00DB707E" w:rsidRDefault="0007399C" w:rsidP="009C6489">
            <w:pPr>
              <w:pStyle w:val="TAC"/>
              <w:rPr>
                <w:lang w:val="sv-SE"/>
              </w:rPr>
            </w:pPr>
          </w:p>
        </w:tc>
      </w:tr>
      <w:tr w:rsidR="0007399C" w:rsidRPr="00DB707E" w14:paraId="00287ED4" w14:textId="77777777" w:rsidTr="009C6489">
        <w:tc>
          <w:tcPr>
            <w:tcW w:w="600" w:type="pct"/>
            <w:vMerge/>
            <w:shd w:val="clear" w:color="auto" w:fill="auto"/>
            <w:vAlign w:val="center"/>
          </w:tcPr>
          <w:p w14:paraId="59D2055B"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6924613A"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vAlign w:val="center"/>
          </w:tcPr>
          <w:p w14:paraId="33B2E0DD" w14:textId="77777777" w:rsidR="0007399C" w:rsidRPr="00DB707E" w:rsidRDefault="0007399C" w:rsidP="009C6489">
            <w:pPr>
              <w:pStyle w:val="TAC"/>
            </w:pPr>
            <w:r w:rsidRPr="00DB707E">
              <w:t>-124.5</w:t>
            </w:r>
          </w:p>
        </w:tc>
        <w:tc>
          <w:tcPr>
            <w:tcW w:w="873" w:type="pct"/>
            <w:shd w:val="clear" w:color="auto" w:fill="auto"/>
            <w:vAlign w:val="center"/>
          </w:tcPr>
          <w:p w14:paraId="70693C40" w14:textId="77777777" w:rsidR="0007399C" w:rsidRPr="00DB707E" w:rsidRDefault="0007399C" w:rsidP="009C6489">
            <w:pPr>
              <w:pStyle w:val="TAC"/>
            </w:pPr>
            <w:r w:rsidRPr="00DB707E">
              <w:t>-121.5</w:t>
            </w:r>
          </w:p>
        </w:tc>
        <w:tc>
          <w:tcPr>
            <w:tcW w:w="964" w:type="pct"/>
            <w:vMerge/>
            <w:shd w:val="clear" w:color="auto" w:fill="auto"/>
            <w:vAlign w:val="center"/>
          </w:tcPr>
          <w:p w14:paraId="10394569" w14:textId="77777777" w:rsidR="0007399C" w:rsidRPr="00DB707E" w:rsidRDefault="0007399C" w:rsidP="009C6489">
            <w:pPr>
              <w:pStyle w:val="TAC"/>
              <w:rPr>
                <w:lang w:val="sv-SE"/>
              </w:rPr>
            </w:pPr>
          </w:p>
        </w:tc>
      </w:tr>
      <w:tr w:rsidR="0007399C" w:rsidRPr="00DB707E" w14:paraId="0E2DEB00" w14:textId="77777777" w:rsidTr="009C6489">
        <w:tc>
          <w:tcPr>
            <w:tcW w:w="600" w:type="pct"/>
            <w:vMerge/>
            <w:shd w:val="clear" w:color="auto" w:fill="auto"/>
            <w:vAlign w:val="center"/>
          </w:tcPr>
          <w:p w14:paraId="2C96288A"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179DFF58"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vAlign w:val="center"/>
          </w:tcPr>
          <w:p w14:paraId="2359803A" w14:textId="77777777" w:rsidR="0007399C" w:rsidRPr="00DB707E" w:rsidRDefault="0007399C" w:rsidP="009C6489">
            <w:pPr>
              <w:pStyle w:val="TAC"/>
            </w:pPr>
            <w:r w:rsidRPr="00DB707E">
              <w:t>-124</w:t>
            </w:r>
          </w:p>
        </w:tc>
        <w:tc>
          <w:tcPr>
            <w:tcW w:w="873" w:type="pct"/>
            <w:shd w:val="clear" w:color="auto" w:fill="auto"/>
            <w:vAlign w:val="center"/>
          </w:tcPr>
          <w:p w14:paraId="3B98FFD2" w14:textId="77777777" w:rsidR="0007399C" w:rsidRPr="00DB707E" w:rsidRDefault="0007399C" w:rsidP="009C6489">
            <w:pPr>
              <w:pStyle w:val="TAC"/>
              <w:rPr>
                <w:lang w:val="sv-SE"/>
              </w:rPr>
            </w:pPr>
            <w:r w:rsidRPr="00DB707E">
              <w:t>-121</w:t>
            </w:r>
          </w:p>
        </w:tc>
        <w:tc>
          <w:tcPr>
            <w:tcW w:w="964" w:type="pct"/>
            <w:vMerge/>
            <w:shd w:val="clear" w:color="auto" w:fill="auto"/>
            <w:vAlign w:val="center"/>
          </w:tcPr>
          <w:p w14:paraId="779AF174" w14:textId="77777777" w:rsidR="0007399C" w:rsidRPr="00DB707E" w:rsidRDefault="0007399C" w:rsidP="009C6489">
            <w:pPr>
              <w:pStyle w:val="TAC"/>
              <w:rPr>
                <w:lang w:val="sv-SE"/>
              </w:rPr>
            </w:pPr>
          </w:p>
        </w:tc>
      </w:tr>
      <w:tr w:rsidR="0007399C" w:rsidRPr="00DB707E" w14:paraId="3F31A1CA" w14:textId="77777777" w:rsidTr="009C6489">
        <w:tc>
          <w:tcPr>
            <w:tcW w:w="600" w:type="pct"/>
            <w:vMerge/>
            <w:shd w:val="clear" w:color="auto" w:fill="auto"/>
            <w:vAlign w:val="center"/>
          </w:tcPr>
          <w:p w14:paraId="129D1C38"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3050532E"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vAlign w:val="center"/>
          </w:tcPr>
          <w:p w14:paraId="1493E674" w14:textId="77777777" w:rsidR="0007399C" w:rsidRPr="00DB707E" w:rsidRDefault="0007399C" w:rsidP="009C6489">
            <w:pPr>
              <w:pStyle w:val="TAC"/>
            </w:pPr>
            <w:r w:rsidRPr="00DB707E">
              <w:t>-123.5</w:t>
            </w:r>
          </w:p>
        </w:tc>
        <w:tc>
          <w:tcPr>
            <w:tcW w:w="873" w:type="pct"/>
            <w:shd w:val="clear" w:color="auto" w:fill="auto"/>
            <w:vAlign w:val="center"/>
          </w:tcPr>
          <w:p w14:paraId="08FCA259" w14:textId="77777777" w:rsidR="0007399C" w:rsidRPr="00DB707E" w:rsidRDefault="0007399C" w:rsidP="009C6489">
            <w:pPr>
              <w:pStyle w:val="TAC"/>
              <w:rPr>
                <w:lang w:val="sv-SE"/>
              </w:rPr>
            </w:pPr>
            <w:r w:rsidRPr="00DB707E">
              <w:t>-120.5</w:t>
            </w:r>
          </w:p>
        </w:tc>
        <w:tc>
          <w:tcPr>
            <w:tcW w:w="964" w:type="pct"/>
            <w:vMerge/>
            <w:shd w:val="clear" w:color="auto" w:fill="auto"/>
            <w:vAlign w:val="center"/>
          </w:tcPr>
          <w:p w14:paraId="5EECD844" w14:textId="77777777" w:rsidR="0007399C" w:rsidRPr="00DB707E" w:rsidRDefault="0007399C" w:rsidP="009C6489">
            <w:pPr>
              <w:pStyle w:val="TAC"/>
              <w:rPr>
                <w:lang w:val="sv-SE"/>
              </w:rPr>
            </w:pPr>
          </w:p>
        </w:tc>
      </w:tr>
      <w:tr w:rsidR="0007399C" w:rsidRPr="00DB707E" w14:paraId="3E7C276B" w14:textId="77777777" w:rsidTr="009C6489">
        <w:tc>
          <w:tcPr>
            <w:tcW w:w="5000" w:type="pct"/>
            <w:gridSpan w:val="5"/>
            <w:shd w:val="clear" w:color="auto" w:fill="auto"/>
          </w:tcPr>
          <w:p w14:paraId="6E188A3D" w14:textId="77777777" w:rsidR="0007399C" w:rsidRPr="00DB707E" w:rsidRDefault="0007399C" w:rsidP="009C6489">
            <w:pPr>
              <w:pStyle w:val="TAN"/>
            </w:pPr>
            <w:r w:rsidRPr="00DB707E">
              <w:t>NOTE 1:</w:t>
            </w:r>
            <w:r w:rsidRPr="00DB707E">
              <w:tab/>
              <w:t>NR operating band groups are defined in clause 3.5.2.</w:t>
            </w:r>
          </w:p>
        </w:tc>
      </w:tr>
    </w:tbl>
    <w:p w14:paraId="3C010505" w14:textId="77777777" w:rsidR="0007399C" w:rsidRPr="00DB707E" w:rsidRDefault="0007399C" w:rsidP="0007399C"/>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8"/>
        <w:gridCol w:w="967"/>
        <w:gridCol w:w="673"/>
        <w:gridCol w:w="337"/>
        <w:gridCol w:w="337"/>
        <w:gridCol w:w="967"/>
        <w:gridCol w:w="967"/>
        <w:gridCol w:w="580"/>
        <w:gridCol w:w="898"/>
        <w:gridCol w:w="723"/>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07399C" w:rsidRPr="00DB707E" w14:paraId="2C9EE67A" w14:textId="77777777" w:rsidTr="009C6489">
        <w:trPr>
          <w:jc w:val="center"/>
        </w:trPr>
        <w:tc>
          <w:tcPr>
            <w:tcW w:w="0" w:type="auto"/>
            <w:tcBorders>
              <w:bottom w:val="nil"/>
            </w:tcBorders>
            <w:shd w:val="clear" w:color="auto" w:fill="auto"/>
          </w:tcPr>
          <w:p w14:paraId="3654D66B" w14:textId="77777777" w:rsidR="0007399C" w:rsidRPr="00DB707E" w:rsidRDefault="0007399C" w:rsidP="009C6489">
            <w:pPr>
              <w:pStyle w:val="TAC"/>
            </w:pPr>
            <w:r w:rsidRPr="00DB707E">
              <w:t>Conditions</w:t>
            </w:r>
          </w:p>
        </w:tc>
        <w:tc>
          <w:tcPr>
            <w:tcW w:w="0" w:type="auto"/>
            <w:tcBorders>
              <w:bottom w:val="nil"/>
            </w:tcBorders>
            <w:shd w:val="clear" w:color="auto" w:fill="auto"/>
          </w:tcPr>
          <w:p w14:paraId="6FB2A68D" w14:textId="77777777" w:rsidR="0007399C" w:rsidRPr="00DB707E" w:rsidRDefault="0007399C" w:rsidP="009C6489">
            <w:pPr>
              <w:pStyle w:val="TAC"/>
            </w:pPr>
            <w:r w:rsidRPr="00DB707E">
              <w:t>Rx Beam Peak</w:t>
            </w:r>
          </w:p>
        </w:tc>
        <w:tc>
          <w:tcPr>
            <w:tcW w:w="0" w:type="auto"/>
            <w:shd w:val="clear" w:color="auto" w:fill="auto"/>
          </w:tcPr>
          <w:p w14:paraId="33AC6DB4"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07399C" w:rsidRPr="00DB707E" w:rsidRDefault="0007399C" w:rsidP="009C6489">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36945C37"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74A287F0" w14:textId="77777777" w:rsidR="0007399C" w:rsidRPr="00DB707E" w:rsidRDefault="0007399C" w:rsidP="009C6489">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07399C" w:rsidRPr="00DB707E" w:rsidRDefault="0007399C" w:rsidP="009C6489">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47D3F9B9"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44C71867" w14:textId="77777777" w:rsidTr="009C6489">
        <w:trPr>
          <w:jc w:val="center"/>
        </w:trPr>
        <w:tc>
          <w:tcPr>
            <w:tcW w:w="0" w:type="auto"/>
            <w:tcBorders>
              <w:top w:val="nil"/>
              <w:bottom w:val="nil"/>
            </w:tcBorders>
            <w:shd w:val="clear" w:color="auto" w:fill="auto"/>
          </w:tcPr>
          <w:p w14:paraId="66FCA79E" w14:textId="77777777" w:rsidR="0007399C" w:rsidRPr="00DB707E" w:rsidRDefault="0007399C" w:rsidP="009C6489">
            <w:pPr>
              <w:pStyle w:val="TAC"/>
            </w:pPr>
          </w:p>
        </w:tc>
        <w:tc>
          <w:tcPr>
            <w:tcW w:w="0" w:type="auto"/>
            <w:tcBorders>
              <w:top w:val="nil"/>
              <w:bottom w:val="nil"/>
            </w:tcBorders>
            <w:shd w:val="clear" w:color="auto" w:fill="auto"/>
          </w:tcPr>
          <w:p w14:paraId="05B73550" w14:textId="77777777" w:rsidR="0007399C" w:rsidRPr="00DB707E" w:rsidRDefault="0007399C" w:rsidP="009C6489">
            <w:pPr>
              <w:pStyle w:val="TAC"/>
              <w:rPr>
                <w:szCs w:val="22"/>
                <w:lang w:val="en-US"/>
              </w:rPr>
            </w:pPr>
          </w:p>
        </w:tc>
        <w:tc>
          <w:tcPr>
            <w:tcW w:w="0" w:type="auto"/>
            <w:shd w:val="clear" w:color="auto" w:fill="auto"/>
          </w:tcPr>
          <w:p w14:paraId="6084FA87"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88BFD49" w14:textId="77777777" w:rsidR="0007399C" w:rsidRPr="00DB707E" w:rsidRDefault="0007399C" w:rsidP="009C6489">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2DFD5BA1"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6BB0FAA4" w14:textId="77777777" w:rsidR="0007399C" w:rsidRPr="00DB707E" w:rsidRDefault="0007399C" w:rsidP="009C6489">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07399C" w:rsidRPr="00DB707E" w:rsidRDefault="0007399C" w:rsidP="009C6489">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77777777" w:rsidR="0007399C" w:rsidRPr="00DB707E" w:rsidRDefault="0007399C" w:rsidP="009C6489">
            <w:pPr>
              <w:pStyle w:val="TAC"/>
              <w:rPr>
                <w:lang w:val="en-US"/>
              </w:rPr>
            </w:pPr>
            <w:r w:rsidRPr="00DB707E">
              <w:rPr>
                <w:lang w:val="en-US"/>
              </w:rPr>
              <w:t>TBD</w:t>
            </w:r>
          </w:p>
        </w:tc>
        <w:tc>
          <w:tcPr>
            <w:tcW w:w="0" w:type="auto"/>
            <w:tcBorders>
              <w:top w:val="nil"/>
              <w:bottom w:val="nil"/>
            </w:tcBorders>
            <w:shd w:val="clear" w:color="auto" w:fill="auto"/>
          </w:tcPr>
          <w:p w14:paraId="59C06250"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4488879B" w14:textId="77777777" w:rsidR="0007399C" w:rsidRPr="00DB707E" w:rsidRDefault="0007399C" w:rsidP="009C6489">
            <w:pPr>
              <w:pStyle w:val="TAC"/>
              <w:rPr>
                <w:lang w:val="en-US"/>
              </w:rPr>
            </w:pPr>
          </w:p>
        </w:tc>
      </w:tr>
      <w:tr w:rsidR="0007399C" w:rsidRPr="00DB707E" w14:paraId="231F806D" w14:textId="77777777" w:rsidTr="009C6489">
        <w:trPr>
          <w:jc w:val="center"/>
        </w:trPr>
        <w:tc>
          <w:tcPr>
            <w:tcW w:w="0" w:type="auto"/>
            <w:tcBorders>
              <w:top w:val="nil"/>
            </w:tcBorders>
            <w:shd w:val="clear" w:color="auto" w:fill="auto"/>
          </w:tcPr>
          <w:p w14:paraId="2500121E" w14:textId="77777777" w:rsidR="0007399C" w:rsidRPr="00DB707E" w:rsidRDefault="0007399C" w:rsidP="009C6489">
            <w:pPr>
              <w:pStyle w:val="TAC"/>
              <w:rPr>
                <w:lang w:val="en-US"/>
              </w:rPr>
            </w:pPr>
          </w:p>
        </w:tc>
        <w:tc>
          <w:tcPr>
            <w:tcW w:w="0" w:type="auto"/>
            <w:tcBorders>
              <w:top w:val="nil"/>
            </w:tcBorders>
            <w:shd w:val="clear" w:color="auto" w:fill="auto"/>
          </w:tcPr>
          <w:p w14:paraId="0EC3D58E" w14:textId="77777777" w:rsidR="0007399C" w:rsidRPr="00DB707E" w:rsidRDefault="0007399C" w:rsidP="009C6489">
            <w:pPr>
              <w:pStyle w:val="TAC"/>
              <w:rPr>
                <w:szCs w:val="22"/>
                <w:lang w:val="en-US"/>
              </w:rPr>
            </w:pPr>
          </w:p>
        </w:tc>
        <w:tc>
          <w:tcPr>
            <w:tcW w:w="0" w:type="auto"/>
            <w:shd w:val="clear" w:color="auto" w:fill="auto"/>
          </w:tcPr>
          <w:p w14:paraId="09E45519"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17A14F84" w14:textId="77777777" w:rsidR="0007399C" w:rsidRPr="00DB707E" w:rsidRDefault="0007399C" w:rsidP="009C6489">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07399C" w:rsidRPr="00DB707E" w:rsidRDefault="0007399C" w:rsidP="009C6489">
            <w:pPr>
              <w:pStyle w:val="TAC"/>
            </w:pPr>
            <w:r w:rsidRPr="00DB707E">
              <w:rPr>
                <w:rFonts w:cs="Arial"/>
              </w:rPr>
              <w:t>-113.8</w:t>
            </w:r>
          </w:p>
        </w:tc>
        <w:tc>
          <w:tcPr>
            <w:tcW w:w="0" w:type="auto"/>
            <w:gridSpan w:val="2"/>
          </w:tcPr>
          <w:p w14:paraId="5E06650E" w14:textId="77777777" w:rsidR="0007399C" w:rsidRPr="00DB707E" w:rsidRDefault="0007399C" w:rsidP="009C6489">
            <w:pPr>
              <w:pStyle w:val="TAC"/>
            </w:pPr>
            <w:r w:rsidRPr="00DB707E">
              <w:rPr>
                <w:rFonts w:eastAsia="Yu Mincho" w:cs="Arial"/>
                <w:lang w:eastAsia="ja-JP"/>
              </w:rPr>
              <w:t>-112.1</w:t>
            </w:r>
          </w:p>
        </w:tc>
        <w:tc>
          <w:tcPr>
            <w:tcW w:w="0" w:type="auto"/>
          </w:tcPr>
          <w:p w14:paraId="365FAA72" w14:textId="77777777" w:rsidR="0007399C" w:rsidRPr="00DB707E" w:rsidRDefault="0007399C" w:rsidP="009C6489">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07399C" w:rsidRPr="00DB707E" w:rsidRDefault="0007399C" w:rsidP="009C6489">
            <w:pPr>
              <w:pStyle w:val="TAC"/>
            </w:pPr>
          </w:p>
        </w:tc>
        <w:tc>
          <w:tcPr>
            <w:tcW w:w="0" w:type="auto"/>
          </w:tcPr>
          <w:p w14:paraId="0BB33772" w14:textId="77777777" w:rsidR="0007399C" w:rsidRPr="00DB707E" w:rsidRDefault="0007399C" w:rsidP="009C6489">
            <w:pPr>
              <w:pStyle w:val="TAC"/>
            </w:pPr>
            <w:r w:rsidRPr="00DB707E">
              <w:t>TBD</w:t>
            </w:r>
          </w:p>
        </w:tc>
        <w:tc>
          <w:tcPr>
            <w:tcW w:w="0" w:type="auto"/>
            <w:tcBorders>
              <w:top w:val="nil"/>
            </w:tcBorders>
            <w:shd w:val="clear" w:color="auto" w:fill="auto"/>
          </w:tcPr>
          <w:p w14:paraId="7562D8DE" w14:textId="77777777" w:rsidR="0007399C" w:rsidRPr="00DB707E" w:rsidRDefault="0007399C" w:rsidP="009C6489">
            <w:pPr>
              <w:pStyle w:val="TAC"/>
            </w:pPr>
          </w:p>
        </w:tc>
        <w:tc>
          <w:tcPr>
            <w:tcW w:w="0" w:type="auto"/>
            <w:tcBorders>
              <w:top w:val="nil"/>
            </w:tcBorders>
            <w:shd w:val="clear" w:color="auto" w:fill="auto"/>
          </w:tcPr>
          <w:p w14:paraId="6C26AF49" w14:textId="77777777" w:rsidR="0007399C" w:rsidRPr="00DB707E" w:rsidRDefault="0007399C" w:rsidP="009C6489">
            <w:pPr>
              <w:pStyle w:val="TAC"/>
              <w:rPr>
                <w:lang w:val="en-US"/>
              </w:rPr>
            </w:pPr>
          </w:p>
        </w:tc>
      </w:tr>
      <w:tr w:rsidR="0007399C" w:rsidRPr="00DB707E" w14:paraId="1405758C" w14:textId="77777777" w:rsidTr="009C6489">
        <w:trPr>
          <w:jc w:val="center"/>
        </w:trPr>
        <w:tc>
          <w:tcPr>
            <w:tcW w:w="0" w:type="auto"/>
            <w:tcBorders>
              <w:top w:val="nil"/>
              <w:bottom w:val="nil"/>
            </w:tcBorders>
            <w:shd w:val="clear" w:color="auto" w:fill="auto"/>
          </w:tcPr>
          <w:p w14:paraId="0A8EA7A6" w14:textId="77777777" w:rsidR="0007399C" w:rsidRPr="00DB707E" w:rsidRDefault="0007399C" w:rsidP="009C6489">
            <w:pPr>
              <w:pStyle w:val="TAC"/>
              <w:rPr>
                <w:lang w:val="en-US"/>
              </w:rPr>
            </w:pPr>
          </w:p>
        </w:tc>
        <w:tc>
          <w:tcPr>
            <w:tcW w:w="0" w:type="auto"/>
            <w:tcBorders>
              <w:bottom w:val="nil"/>
            </w:tcBorders>
            <w:shd w:val="clear" w:color="auto" w:fill="auto"/>
          </w:tcPr>
          <w:p w14:paraId="1DC23AD0" w14:textId="77777777" w:rsidR="0007399C" w:rsidRPr="00DB707E" w:rsidRDefault="0007399C" w:rsidP="009C6489">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07399C" w:rsidRPr="00DB707E" w:rsidRDefault="0007399C" w:rsidP="009C6489">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30DF716C"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070F1A20" w14:textId="77777777" w:rsidR="0007399C" w:rsidRPr="00DB707E" w:rsidRDefault="0007399C" w:rsidP="009C6489">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07399C" w:rsidRPr="00DB707E" w:rsidRDefault="0007399C" w:rsidP="009C6489">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0A796CED"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595F5963" w14:textId="77777777" w:rsidTr="009C6489">
        <w:trPr>
          <w:jc w:val="center"/>
        </w:trPr>
        <w:tc>
          <w:tcPr>
            <w:tcW w:w="0" w:type="auto"/>
            <w:tcBorders>
              <w:top w:val="nil"/>
              <w:bottom w:val="nil"/>
            </w:tcBorders>
            <w:shd w:val="clear" w:color="auto" w:fill="auto"/>
          </w:tcPr>
          <w:p w14:paraId="307B2871"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7FCB53CF" w14:textId="77777777" w:rsidR="0007399C" w:rsidRPr="00DB707E" w:rsidRDefault="0007399C" w:rsidP="009C6489">
            <w:pPr>
              <w:pStyle w:val="TAC"/>
              <w:rPr>
                <w:szCs w:val="22"/>
                <w:lang w:val="en-US"/>
              </w:rPr>
            </w:pPr>
          </w:p>
        </w:tc>
        <w:tc>
          <w:tcPr>
            <w:tcW w:w="0" w:type="auto"/>
            <w:shd w:val="clear" w:color="auto" w:fill="auto"/>
          </w:tcPr>
          <w:p w14:paraId="365B2775"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20585B3" w14:textId="77777777" w:rsidR="0007399C" w:rsidRPr="00DB707E" w:rsidRDefault="0007399C" w:rsidP="009C6489">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22244E1F"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65D5C9A2" w14:textId="77777777" w:rsidR="0007399C" w:rsidRPr="00DB707E" w:rsidRDefault="0007399C" w:rsidP="009C6489">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07399C" w:rsidRPr="00DB707E" w:rsidRDefault="0007399C" w:rsidP="009C6489">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77777777" w:rsidR="0007399C" w:rsidRPr="00DB707E" w:rsidRDefault="0007399C" w:rsidP="009C6489">
            <w:pPr>
              <w:pStyle w:val="TAC"/>
            </w:pPr>
            <w:r w:rsidRPr="00DB707E">
              <w:t>TBD</w:t>
            </w:r>
          </w:p>
        </w:tc>
        <w:tc>
          <w:tcPr>
            <w:tcW w:w="0" w:type="auto"/>
            <w:tcBorders>
              <w:top w:val="nil"/>
              <w:bottom w:val="nil"/>
            </w:tcBorders>
            <w:shd w:val="clear" w:color="auto" w:fill="auto"/>
          </w:tcPr>
          <w:p w14:paraId="45A8C616" w14:textId="77777777" w:rsidR="0007399C" w:rsidRPr="00DB707E" w:rsidRDefault="0007399C" w:rsidP="009C6489">
            <w:pPr>
              <w:pStyle w:val="TAC"/>
            </w:pPr>
          </w:p>
        </w:tc>
        <w:tc>
          <w:tcPr>
            <w:tcW w:w="0" w:type="auto"/>
            <w:tcBorders>
              <w:top w:val="nil"/>
              <w:bottom w:val="nil"/>
            </w:tcBorders>
            <w:shd w:val="clear" w:color="auto" w:fill="auto"/>
          </w:tcPr>
          <w:p w14:paraId="76C40777" w14:textId="77777777" w:rsidR="0007399C" w:rsidRPr="00DB707E" w:rsidRDefault="0007399C" w:rsidP="009C6489">
            <w:pPr>
              <w:pStyle w:val="TAC"/>
              <w:rPr>
                <w:lang w:val="en-US"/>
              </w:rPr>
            </w:pPr>
          </w:p>
        </w:tc>
      </w:tr>
      <w:tr w:rsidR="0007399C" w:rsidRPr="00DB707E" w14:paraId="3E84CEE7" w14:textId="77777777" w:rsidTr="009C6489">
        <w:trPr>
          <w:jc w:val="center"/>
        </w:trPr>
        <w:tc>
          <w:tcPr>
            <w:tcW w:w="0" w:type="auto"/>
            <w:tcBorders>
              <w:top w:val="nil"/>
            </w:tcBorders>
            <w:shd w:val="clear" w:color="auto" w:fill="auto"/>
          </w:tcPr>
          <w:p w14:paraId="39F5203A" w14:textId="77777777" w:rsidR="0007399C" w:rsidRPr="00DB707E" w:rsidRDefault="0007399C" w:rsidP="009C6489">
            <w:pPr>
              <w:pStyle w:val="TAC"/>
              <w:rPr>
                <w:lang w:val="en-US"/>
              </w:rPr>
            </w:pPr>
          </w:p>
        </w:tc>
        <w:tc>
          <w:tcPr>
            <w:tcW w:w="0" w:type="auto"/>
            <w:tcBorders>
              <w:top w:val="nil"/>
            </w:tcBorders>
            <w:shd w:val="clear" w:color="auto" w:fill="auto"/>
          </w:tcPr>
          <w:p w14:paraId="0BE2352E" w14:textId="77777777" w:rsidR="0007399C" w:rsidRPr="00DB707E" w:rsidRDefault="0007399C" w:rsidP="009C6489">
            <w:pPr>
              <w:pStyle w:val="TAC"/>
              <w:rPr>
                <w:szCs w:val="22"/>
                <w:lang w:val="en-US"/>
              </w:rPr>
            </w:pPr>
          </w:p>
        </w:tc>
        <w:tc>
          <w:tcPr>
            <w:tcW w:w="0" w:type="auto"/>
            <w:shd w:val="clear" w:color="auto" w:fill="auto"/>
          </w:tcPr>
          <w:p w14:paraId="001ECC9A"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389BEDD6" w14:textId="77777777" w:rsidR="0007399C" w:rsidRPr="00DB707E" w:rsidRDefault="0007399C" w:rsidP="009C6489">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07399C" w:rsidRPr="00DB707E" w:rsidRDefault="0007399C" w:rsidP="009C6489">
            <w:pPr>
              <w:pStyle w:val="TAC"/>
            </w:pPr>
            <w:r w:rsidRPr="00DB707E">
              <w:rPr>
                <w:rFonts w:cs="Arial"/>
              </w:rPr>
              <w:t>-102.8</w:t>
            </w:r>
          </w:p>
        </w:tc>
        <w:tc>
          <w:tcPr>
            <w:tcW w:w="0" w:type="auto"/>
            <w:gridSpan w:val="2"/>
          </w:tcPr>
          <w:p w14:paraId="08F065DD" w14:textId="77777777" w:rsidR="0007399C" w:rsidRPr="00DB707E" w:rsidRDefault="0007399C" w:rsidP="009C6489">
            <w:pPr>
              <w:pStyle w:val="TAC"/>
            </w:pPr>
            <w:r w:rsidRPr="00DB707E">
              <w:rPr>
                <w:rFonts w:eastAsia="Yu Mincho" w:cs="Arial"/>
                <w:lang w:eastAsia="ja-JP"/>
              </w:rPr>
              <w:t>-101.2</w:t>
            </w:r>
          </w:p>
        </w:tc>
        <w:tc>
          <w:tcPr>
            <w:tcW w:w="0" w:type="auto"/>
          </w:tcPr>
          <w:p w14:paraId="09808011" w14:textId="77777777" w:rsidR="0007399C" w:rsidRPr="00DB707E" w:rsidRDefault="0007399C" w:rsidP="009C6489">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07399C" w:rsidRPr="00DB707E" w:rsidRDefault="0007399C" w:rsidP="009C6489">
            <w:pPr>
              <w:pStyle w:val="TAC"/>
            </w:pPr>
          </w:p>
        </w:tc>
        <w:tc>
          <w:tcPr>
            <w:tcW w:w="0" w:type="auto"/>
          </w:tcPr>
          <w:p w14:paraId="08DB4AEB" w14:textId="77777777" w:rsidR="0007399C" w:rsidRPr="00DB707E" w:rsidRDefault="0007399C" w:rsidP="009C6489">
            <w:pPr>
              <w:pStyle w:val="TAC"/>
            </w:pPr>
            <w:r w:rsidRPr="00DB707E">
              <w:t>TBD</w:t>
            </w:r>
          </w:p>
        </w:tc>
        <w:tc>
          <w:tcPr>
            <w:tcW w:w="0" w:type="auto"/>
            <w:tcBorders>
              <w:top w:val="nil"/>
            </w:tcBorders>
            <w:shd w:val="clear" w:color="auto" w:fill="auto"/>
          </w:tcPr>
          <w:p w14:paraId="5FD5DA1C" w14:textId="77777777" w:rsidR="0007399C" w:rsidRPr="00DB707E" w:rsidRDefault="0007399C" w:rsidP="009C6489">
            <w:pPr>
              <w:pStyle w:val="TAC"/>
            </w:pPr>
          </w:p>
        </w:tc>
        <w:tc>
          <w:tcPr>
            <w:tcW w:w="0" w:type="auto"/>
            <w:tcBorders>
              <w:top w:val="nil"/>
            </w:tcBorders>
            <w:shd w:val="clear" w:color="auto" w:fill="auto"/>
          </w:tcPr>
          <w:p w14:paraId="2A1D3B9D" w14:textId="77777777" w:rsidR="0007399C" w:rsidRPr="00DB707E" w:rsidRDefault="0007399C" w:rsidP="009C6489">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53BC6690" w14:textId="77777777" w:rsidR="0007399C" w:rsidRPr="00DB707E" w:rsidRDefault="0007399C" w:rsidP="0007399C">
      <w:pPr>
        <w:pStyle w:val="EditorsNote"/>
        <w:rPr>
          <w:i/>
          <w:iCs/>
          <w:color w:val="auto"/>
        </w:rPr>
      </w:pPr>
      <w:r w:rsidRPr="00DB707E">
        <w:rPr>
          <w:i/>
          <w:iCs/>
          <w:color w:val="auto"/>
        </w:rPr>
        <w:t xml:space="preserve">Editor’s notes for Table B.2.2-2: </w:t>
      </w:r>
    </w:p>
    <w:p w14:paraId="7DB77568" w14:textId="77777777" w:rsidR="0007399C" w:rsidRPr="00DB707E" w:rsidRDefault="0007399C" w:rsidP="0007399C">
      <w:pPr>
        <w:pStyle w:val="EditorsNote"/>
        <w:rPr>
          <w:i/>
          <w:color w:val="auto"/>
        </w:rPr>
      </w:pPr>
      <w:r w:rsidRPr="00DB707E">
        <w:rPr>
          <w:i/>
          <w:color w:val="auto"/>
        </w:rPr>
        <w:t>- The value of Y for power classes 1, 4 and 5 is FFS, where Y</w:t>
      </w:r>
      <w:r w:rsidRPr="00DB707E">
        <w:rPr>
          <w:i/>
          <w:color w:val="auto"/>
          <w:vertAlign w:val="subscript"/>
        </w:rPr>
        <w:t>1</w:t>
      </w:r>
      <w:r w:rsidRPr="00DB707E">
        <w:rPr>
          <w:i/>
          <w:color w:val="auto"/>
        </w:rPr>
        <w:t>, Y</w:t>
      </w:r>
      <w:r w:rsidRPr="00DB707E">
        <w:rPr>
          <w:i/>
          <w:color w:val="auto"/>
          <w:vertAlign w:val="subscript"/>
        </w:rPr>
        <w:t>4</w:t>
      </w:r>
      <w:r w:rsidRPr="00DB707E">
        <w:rPr>
          <w:i/>
          <w:color w:val="auto"/>
        </w:rPr>
        <w:t xml:space="preserve"> and Y</w:t>
      </w:r>
      <w:r w:rsidRPr="00DB707E">
        <w:rPr>
          <w:i/>
          <w:color w:val="auto"/>
          <w:vertAlign w:val="subscript"/>
        </w:rPr>
        <w:t>5</w:t>
      </w:r>
      <w:r w:rsidRPr="00DB707E">
        <w:rPr>
          <w:i/>
          <w:color w:val="auto"/>
        </w:rPr>
        <w:t xml:space="preserve"> are the rough/fine beam gain differences in Rx beam peak direction for power classes 1, 4 and 5 respectively </w:t>
      </w:r>
    </w:p>
    <w:p w14:paraId="0220017C" w14:textId="77777777" w:rsidR="0007399C" w:rsidRPr="00DB707E" w:rsidRDefault="0007399C" w:rsidP="0007399C">
      <w:pPr>
        <w:pStyle w:val="EditorsNote"/>
        <w:rPr>
          <w:i/>
          <w:color w:val="auto"/>
        </w:rPr>
      </w:pPr>
      <w:r w:rsidRPr="00DB707E">
        <w:rPr>
          <w:i/>
          <w:color w:val="auto"/>
          <w:lang w:eastAsia="sv-SE"/>
        </w:rPr>
        <w:t xml:space="preserve">- </w:t>
      </w:r>
      <w:r w:rsidRPr="00DB707E">
        <w:rPr>
          <w:i/>
          <w:color w:val="auto"/>
        </w:rPr>
        <w:t>The value of Z for power classes 1, 4 and 5 is FFS, where Z</w:t>
      </w:r>
      <w:r w:rsidRPr="00DB707E">
        <w:rPr>
          <w:i/>
          <w:color w:val="auto"/>
          <w:vertAlign w:val="subscript"/>
        </w:rPr>
        <w:t>1</w:t>
      </w:r>
      <w:r w:rsidRPr="00DB707E">
        <w:rPr>
          <w:i/>
          <w:color w:val="auto"/>
        </w:rPr>
        <w:t>, Z</w:t>
      </w:r>
      <w:r w:rsidRPr="00DB707E">
        <w:rPr>
          <w:i/>
          <w:color w:val="auto"/>
          <w:vertAlign w:val="subscript"/>
        </w:rPr>
        <w:t>4</w:t>
      </w:r>
      <w:r w:rsidRPr="00DB707E">
        <w:rPr>
          <w:i/>
          <w:color w:val="auto"/>
        </w:rPr>
        <w:t xml:space="preserve"> and Z</w:t>
      </w:r>
      <w:r w:rsidRPr="00DB707E">
        <w:rPr>
          <w:i/>
          <w:color w:val="auto"/>
          <w:vertAlign w:val="subscript"/>
        </w:rPr>
        <w:t>5</w:t>
      </w:r>
      <w:r w:rsidRPr="00DB707E">
        <w:rPr>
          <w:i/>
          <w:color w:val="auto"/>
        </w:rPr>
        <w:t xml:space="preserve"> are the rough/fine beam gain differences in spherical coverage directions for power classes 1, 4 and 5 respectively</w:t>
      </w:r>
    </w:p>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07399C" w:rsidRPr="00DB707E" w14:paraId="7DB92460" w14:textId="77777777" w:rsidTr="009C6489">
        <w:tc>
          <w:tcPr>
            <w:tcW w:w="600" w:type="pct"/>
            <w:tcBorders>
              <w:bottom w:val="nil"/>
            </w:tcBorders>
            <w:shd w:val="clear" w:color="auto" w:fill="auto"/>
          </w:tcPr>
          <w:p w14:paraId="3C9B0AEE" w14:textId="77777777" w:rsidR="0007399C" w:rsidRPr="00DB707E" w:rsidRDefault="0007399C" w:rsidP="009C6489">
            <w:pPr>
              <w:pStyle w:val="TAC"/>
            </w:pPr>
            <w:r w:rsidRPr="00DB707E">
              <w:t>Conditions</w:t>
            </w:r>
          </w:p>
        </w:tc>
        <w:tc>
          <w:tcPr>
            <w:tcW w:w="1786" w:type="pct"/>
            <w:shd w:val="clear" w:color="auto" w:fill="auto"/>
          </w:tcPr>
          <w:p w14:paraId="22FF1C1D" w14:textId="77777777" w:rsidR="0007399C" w:rsidRPr="00DB707E" w:rsidRDefault="0007399C" w:rsidP="009C6489">
            <w:pPr>
              <w:pStyle w:val="TAC"/>
            </w:pPr>
            <w:r w:rsidRPr="00DB707E">
              <w:t>NR_FDD_RC_FR1_A, NR_TDD_RC_FR1_A</w:t>
            </w:r>
          </w:p>
        </w:tc>
        <w:tc>
          <w:tcPr>
            <w:tcW w:w="824" w:type="pct"/>
            <w:shd w:val="clear" w:color="auto" w:fill="auto"/>
          </w:tcPr>
          <w:p w14:paraId="2FE63B3C" w14:textId="77777777" w:rsidR="0007399C" w:rsidRPr="00DB707E" w:rsidRDefault="0007399C" w:rsidP="009C6489">
            <w:pPr>
              <w:pStyle w:val="TAC"/>
            </w:pPr>
            <w:r w:rsidRPr="00DB707E">
              <w:t>TBD</w:t>
            </w:r>
          </w:p>
        </w:tc>
        <w:tc>
          <w:tcPr>
            <w:tcW w:w="826" w:type="pct"/>
            <w:shd w:val="clear" w:color="auto" w:fill="auto"/>
          </w:tcPr>
          <w:p w14:paraId="2E7B3734" w14:textId="77777777" w:rsidR="0007399C" w:rsidRPr="00DB707E" w:rsidRDefault="0007399C" w:rsidP="009C6489">
            <w:pPr>
              <w:pStyle w:val="TAC"/>
            </w:pPr>
            <w:r w:rsidRPr="00DB707E">
              <w:t>TBD</w:t>
            </w:r>
          </w:p>
        </w:tc>
        <w:tc>
          <w:tcPr>
            <w:tcW w:w="964" w:type="pct"/>
            <w:tcBorders>
              <w:bottom w:val="nil"/>
            </w:tcBorders>
            <w:shd w:val="clear" w:color="auto" w:fill="auto"/>
          </w:tcPr>
          <w:p w14:paraId="48018787" w14:textId="77777777" w:rsidR="0007399C" w:rsidRPr="00DB707E" w:rsidRDefault="0007399C" w:rsidP="009C6489">
            <w:pPr>
              <w:pStyle w:val="TAC"/>
            </w:pPr>
            <w:r w:rsidRPr="00DB707E">
              <w:sym w:font="Symbol" w:char="F0B3"/>
            </w:r>
            <w:r w:rsidRPr="00DB707E">
              <w:t xml:space="preserve"> -4</w:t>
            </w:r>
          </w:p>
        </w:tc>
      </w:tr>
      <w:tr w:rsidR="0007399C" w:rsidRPr="00DB707E" w14:paraId="6B577D52" w14:textId="77777777" w:rsidTr="009C6489">
        <w:tc>
          <w:tcPr>
            <w:tcW w:w="600" w:type="pct"/>
            <w:tcBorders>
              <w:top w:val="nil"/>
              <w:bottom w:val="nil"/>
            </w:tcBorders>
            <w:shd w:val="clear" w:color="auto" w:fill="auto"/>
          </w:tcPr>
          <w:p w14:paraId="42B56B04" w14:textId="77777777" w:rsidR="0007399C" w:rsidRPr="00DB707E" w:rsidRDefault="0007399C" w:rsidP="009C6489">
            <w:pPr>
              <w:pStyle w:val="TAC"/>
              <w:rPr>
                <w:rFonts w:cs="Arial"/>
                <w:b/>
              </w:rPr>
            </w:pPr>
          </w:p>
        </w:tc>
        <w:tc>
          <w:tcPr>
            <w:tcW w:w="1786" w:type="pct"/>
            <w:shd w:val="clear" w:color="auto" w:fill="auto"/>
          </w:tcPr>
          <w:p w14:paraId="44D740E9"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10E1F6ED" w14:textId="77777777" w:rsidR="0007399C" w:rsidRPr="00DB707E" w:rsidRDefault="0007399C" w:rsidP="009C6489">
            <w:pPr>
              <w:pStyle w:val="TAC"/>
            </w:pPr>
            <w:r w:rsidRPr="00DB707E">
              <w:t>TBD</w:t>
            </w:r>
          </w:p>
        </w:tc>
        <w:tc>
          <w:tcPr>
            <w:tcW w:w="826" w:type="pct"/>
            <w:shd w:val="clear" w:color="auto" w:fill="auto"/>
          </w:tcPr>
          <w:p w14:paraId="47CA922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154C006" w14:textId="77777777" w:rsidR="0007399C" w:rsidRPr="00DB707E" w:rsidRDefault="0007399C" w:rsidP="009C6489">
            <w:pPr>
              <w:pStyle w:val="TAC"/>
              <w:rPr>
                <w:lang w:val="sv-SE"/>
              </w:rPr>
            </w:pPr>
          </w:p>
        </w:tc>
      </w:tr>
      <w:tr w:rsidR="0007399C" w:rsidRPr="00DB707E" w14:paraId="7C5241E8" w14:textId="77777777" w:rsidTr="009C6489">
        <w:tc>
          <w:tcPr>
            <w:tcW w:w="600" w:type="pct"/>
            <w:tcBorders>
              <w:top w:val="nil"/>
              <w:bottom w:val="nil"/>
            </w:tcBorders>
            <w:shd w:val="clear" w:color="auto" w:fill="auto"/>
          </w:tcPr>
          <w:p w14:paraId="166F9626" w14:textId="77777777" w:rsidR="0007399C" w:rsidRPr="00DB707E" w:rsidRDefault="0007399C" w:rsidP="009C6489">
            <w:pPr>
              <w:pStyle w:val="TAC"/>
              <w:rPr>
                <w:rFonts w:cs="Arial"/>
                <w:b/>
              </w:rPr>
            </w:pPr>
          </w:p>
        </w:tc>
        <w:tc>
          <w:tcPr>
            <w:tcW w:w="1786" w:type="pct"/>
            <w:shd w:val="clear" w:color="auto" w:fill="auto"/>
          </w:tcPr>
          <w:p w14:paraId="51DFDDE3"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14501C24" w14:textId="77777777" w:rsidR="0007399C" w:rsidRPr="00DB707E" w:rsidRDefault="0007399C" w:rsidP="009C6489">
            <w:pPr>
              <w:pStyle w:val="TAC"/>
            </w:pPr>
            <w:r w:rsidRPr="00DB707E">
              <w:t>TBD</w:t>
            </w:r>
          </w:p>
        </w:tc>
        <w:tc>
          <w:tcPr>
            <w:tcW w:w="826" w:type="pct"/>
            <w:shd w:val="clear" w:color="auto" w:fill="auto"/>
          </w:tcPr>
          <w:p w14:paraId="60546047"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1FFE5D69" w14:textId="77777777" w:rsidR="0007399C" w:rsidRPr="00DB707E" w:rsidRDefault="0007399C" w:rsidP="009C6489">
            <w:pPr>
              <w:pStyle w:val="TAC"/>
              <w:rPr>
                <w:lang w:val="sv-SE"/>
              </w:rPr>
            </w:pPr>
          </w:p>
        </w:tc>
      </w:tr>
      <w:tr w:rsidR="0007399C" w:rsidRPr="00DB707E" w14:paraId="6B11D1DD" w14:textId="77777777" w:rsidTr="009C6489">
        <w:tc>
          <w:tcPr>
            <w:tcW w:w="600" w:type="pct"/>
            <w:tcBorders>
              <w:top w:val="nil"/>
              <w:bottom w:val="nil"/>
            </w:tcBorders>
            <w:shd w:val="clear" w:color="auto" w:fill="auto"/>
          </w:tcPr>
          <w:p w14:paraId="7AB76D65" w14:textId="77777777" w:rsidR="0007399C" w:rsidRPr="00DB707E" w:rsidRDefault="0007399C" w:rsidP="009C6489">
            <w:pPr>
              <w:pStyle w:val="TAC"/>
              <w:rPr>
                <w:rFonts w:cs="Arial"/>
                <w:b/>
              </w:rPr>
            </w:pPr>
          </w:p>
        </w:tc>
        <w:tc>
          <w:tcPr>
            <w:tcW w:w="1786" w:type="pct"/>
            <w:shd w:val="clear" w:color="auto" w:fill="auto"/>
          </w:tcPr>
          <w:p w14:paraId="69ECAF4E" w14:textId="77777777" w:rsidR="0007399C" w:rsidRPr="00DB707E" w:rsidRDefault="0007399C" w:rsidP="009C6489">
            <w:pPr>
              <w:pStyle w:val="TAC"/>
            </w:pPr>
            <w:r w:rsidRPr="00DB707E">
              <w:t>NR_FDD_RC_FR1_D, NR_TDD_RC_FR1_D</w:t>
            </w:r>
          </w:p>
        </w:tc>
        <w:tc>
          <w:tcPr>
            <w:tcW w:w="824" w:type="pct"/>
            <w:shd w:val="clear" w:color="auto" w:fill="auto"/>
          </w:tcPr>
          <w:p w14:paraId="380E27AA" w14:textId="77777777" w:rsidR="0007399C" w:rsidRPr="00DB707E" w:rsidRDefault="0007399C" w:rsidP="009C6489">
            <w:pPr>
              <w:pStyle w:val="TAC"/>
            </w:pPr>
            <w:r w:rsidRPr="00DB707E">
              <w:t>TBD</w:t>
            </w:r>
          </w:p>
        </w:tc>
        <w:tc>
          <w:tcPr>
            <w:tcW w:w="826" w:type="pct"/>
            <w:shd w:val="clear" w:color="auto" w:fill="auto"/>
          </w:tcPr>
          <w:p w14:paraId="121486EB"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388896E6" w14:textId="77777777" w:rsidR="0007399C" w:rsidRPr="00DB707E" w:rsidRDefault="0007399C" w:rsidP="009C6489">
            <w:pPr>
              <w:pStyle w:val="TAC"/>
              <w:rPr>
                <w:lang w:val="sv-SE"/>
              </w:rPr>
            </w:pPr>
          </w:p>
        </w:tc>
      </w:tr>
      <w:tr w:rsidR="0007399C" w:rsidRPr="00DB707E" w14:paraId="1568A93B" w14:textId="77777777" w:rsidTr="009C6489">
        <w:tc>
          <w:tcPr>
            <w:tcW w:w="600" w:type="pct"/>
            <w:tcBorders>
              <w:top w:val="nil"/>
              <w:bottom w:val="nil"/>
            </w:tcBorders>
            <w:shd w:val="clear" w:color="auto" w:fill="auto"/>
          </w:tcPr>
          <w:p w14:paraId="25AD0319" w14:textId="77777777" w:rsidR="0007399C" w:rsidRPr="00DB707E" w:rsidRDefault="0007399C" w:rsidP="009C6489">
            <w:pPr>
              <w:pStyle w:val="TAC"/>
              <w:rPr>
                <w:rFonts w:cs="Arial"/>
                <w:b/>
                <w:lang w:val="sv-SE"/>
              </w:rPr>
            </w:pPr>
          </w:p>
        </w:tc>
        <w:tc>
          <w:tcPr>
            <w:tcW w:w="1786" w:type="pct"/>
            <w:shd w:val="clear" w:color="auto" w:fill="auto"/>
          </w:tcPr>
          <w:p w14:paraId="795C9AA3"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70A56722" w14:textId="77777777" w:rsidR="0007399C" w:rsidRPr="00DB707E" w:rsidRDefault="0007399C" w:rsidP="009C6489">
            <w:pPr>
              <w:pStyle w:val="TAC"/>
            </w:pPr>
            <w:r w:rsidRPr="00DB707E">
              <w:t>TBD</w:t>
            </w:r>
          </w:p>
        </w:tc>
        <w:tc>
          <w:tcPr>
            <w:tcW w:w="826" w:type="pct"/>
            <w:shd w:val="clear" w:color="auto" w:fill="auto"/>
          </w:tcPr>
          <w:p w14:paraId="1472706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054DD172" w14:textId="77777777" w:rsidR="0007399C" w:rsidRPr="00DB707E" w:rsidRDefault="0007399C" w:rsidP="009C6489">
            <w:pPr>
              <w:pStyle w:val="TAC"/>
              <w:rPr>
                <w:lang w:val="sv-SE"/>
              </w:rPr>
            </w:pPr>
          </w:p>
        </w:tc>
      </w:tr>
      <w:tr w:rsidR="0007399C" w:rsidRPr="00DB707E" w14:paraId="459CF126" w14:textId="77777777" w:rsidTr="009C6489">
        <w:tc>
          <w:tcPr>
            <w:tcW w:w="600" w:type="pct"/>
            <w:tcBorders>
              <w:top w:val="nil"/>
              <w:bottom w:val="nil"/>
            </w:tcBorders>
            <w:shd w:val="clear" w:color="auto" w:fill="auto"/>
          </w:tcPr>
          <w:p w14:paraId="6B30F35B" w14:textId="77777777" w:rsidR="0007399C" w:rsidRPr="00DB707E" w:rsidRDefault="0007399C" w:rsidP="009C6489">
            <w:pPr>
              <w:pStyle w:val="TAC"/>
              <w:rPr>
                <w:rFonts w:cs="Arial"/>
                <w:b/>
                <w:lang w:val="sv-SE"/>
              </w:rPr>
            </w:pPr>
          </w:p>
        </w:tc>
        <w:tc>
          <w:tcPr>
            <w:tcW w:w="1786" w:type="pct"/>
            <w:shd w:val="clear" w:color="auto" w:fill="auto"/>
          </w:tcPr>
          <w:p w14:paraId="4FF4C95E"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7CDDF6C8" w14:textId="77777777" w:rsidR="0007399C" w:rsidRPr="00DB707E" w:rsidRDefault="0007399C" w:rsidP="009C6489">
            <w:pPr>
              <w:pStyle w:val="TAC"/>
            </w:pPr>
            <w:r w:rsidRPr="00DB707E">
              <w:t>TBD</w:t>
            </w:r>
          </w:p>
        </w:tc>
        <w:tc>
          <w:tcPr>
            <w:tcW w:w="826" w:type="pct"/>
            <w:shd w:val="clear" w:color="auto" w:fill="auto"/>
          </w:tcPr>
          <w:p w14:paraId="6A515C7A"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4E559E0B" w14:textId="77777777" w:rsidR="0007399C" w:rsidRPr="00DB707E" w:rsidRDefault="0007399C" w:rsidP="009C6489">
            <w:pPr>
              <w:pStyle w:val="TAC"/>
              <w:rPr>
                <w:lang w:val="sv-SE"/>
              </w:rPr>
            </w:pPr>
          </w:p>
        </w:tc>
      </w:tr>
      <w:tr w:rsidR="0007399C" w:rsidRPr="00DB707E" w14:paraId="7C4EB177" w14:textId="77777777" w:rsidTr="009C6489">
        <w:tc>
          <w:tcPr>
            <w:tcW w:w="600" w:type="pct"/>
            <w:tcBorders>
              <w:top w:val="nil"/>
              <w:bottom w:val="nil"/>
            </w:tcBorders>
            <w:shd w:val="clear" w:color="auto" w:fill="auto"/>
          </w:tcPr>
          <w:p w14:paraId="30DC20E3" w14:textId="77777777" w:rsidR="0007399C" w:rsidRPr="00DB707E" w:rsidRDefault="0007399C" w:rsidP="009C6489">
            <w:pPr>
              <w:pStyle w:val="TAC"/>
              <w:rPr>
                <w:rFonts w:cs="Arial"/>
                <w:b/>
                <w:lang w:val="sv-SE"/>
              </w:rPr>
            </w:pPr>
          </w:p>
        </w:tc>
        <w:tc>
          <w:tcPr>
            <w:tcW w:w="1786" w:type="pct"/>
            <w:shd w:val="clear" w:color="auto" w:fill="auto"/>
          </w:tcPr>
          <w:p w14:paraId="07E67564"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2F323766" w14:textId="77777777" w:rsidR="0007399C" w:rsidRPr="00DB707E" w:rsidRDefault="0007399C" w:rsidP="009C6489">
            <w:pPr>
              <w:pStyle w:val="TAC"/>
            </w:pPr>
            <w:r w:rsidRPr="00DB707E">
              <w:t>TBD</w:t>
            </w:r>
          </w:p>
        </w:tc>
        <w:tc>
          <w:tcPr>
            <w:tcW w:w="826" w:type="pct"/>
            <w:shd w:val="clear" w:color="auto" w:fill="auto"/>
          </w:tcPr>
          <w:p w14:paraId="34841521"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A2B5AFE" w14:textId="77777777" w:rsidR="0007399C" w:rsidRPr="00DB707E" w:rsidRDefault="0007399C" w:rsidP="009C6489">
            <w:pPr>
              <w:pStyle w:val="TAC"/>
              <w:rPr>
                <w:lang w:val="sv-SE"/>
              </w:rPr>
            </w:pPr>
          </w:p>
        </w:tc>
      </w:tr>
      <w:tr w:rsidR="0007399C" w:rsidRPr="00DB707E" w14:paraId="756FEAAB" w14:textId="77777777" w:rsidTr="009C6489">
        <w:tc>
          <w:tcPr>
            <w:tcW w:w="600" w:type="pct"/>
            <w:tcBorders>
              <w:top w:val="nil"/>
            </w:tcBorders>
            <w:shd w:val="clear" w:color="auto" w:fill="auto"/>
          </w:tcPr>
          <w:p w14:paraId="71FB1159" w14:textId="77777777" w:rsidR="0007399C" w:rsidRPr="00DB707E" w:rsidRDefault="0007399C" w:rsidP="009C6489">
            <w:pPr>
              <w:pStyle w:val="TAC"/>
              <w:rPr>
                <w:rFonts w:cs="Arial"/>
                <w:b/>
                <w:lang w:val="sv-SE"/>
              </w:rPr>
            </w:pPr>
          </w:p>
        </w:tc>
        <w:tc>
          <w:tcPr>
            <w:tcW w:w="1786" w:type="pct"/>
            <w:shd w:val="clear" w:color="auto" w:fill="auto"/>
          </w:tcPr>
          <w:p w14:paraId="47D56B8F"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618C19E6" w14:textId="77777777" w:rsidR="0007399C" w:rsidRPr="00DB707E" w:rsidRDefault="0007399C" w:rsidP="009C6489">
            <w:pPr>
              <w:pStyle w:val="TAC"/>
            </w:pPr>
            <w:r w:rsidRPr="00DB707E">
              <w:t>TBD</w:t>
            </w:r>
          </w:p>
        </w:tc>
        <w:tc>
          <w:tcPr>
            <w:tcW w:w="826" w:type="pct"/>
            <w:shd w:val="clear" w:color="auto" w:fill="auto"/>
          </w:tcPr>
          <w:p w14:paraId="56CA7B4C" w14:textId="77777777" w:rsidR="0007399C" w:rsidRPr="00DB707E" w:rsidRDefault="0007399C" w:rsidP="009C6489">
            <w:pPr>
              <w:pStyle w:val="TAC"/>
              <w:rPr>
                <w:lang w:val="sv-SE"/>
              </w:rPr>
            </w:pPr>
            <w:r w:rsidRPr="00DB707E">
              <w:t>TBD</w:t>
            </w:r>
          </w:p>
        </w:tc>
        <w:tc>
          <w:tcPr>
            <w:tcW w:w="964" w:type="pct"/>
            <w:tcBorders>
              <w:top w:val="nil"/>
            </w:tcBorders>
            <w:shd w:val="clear" w:color="auto" w:fill="auto"/>
          </w:tcPr>
          <w:p w14:paraId="30E8FE48" w14:textId="77777777" w:rsidR="0007399C" w:rsidRPr="00DB707E" w:rsidRDefault="0007399C" w:rsidP="009C6489">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FD0ADD" w:rsidRPr="00DB707E" w14:paraId="011F8C4E" w14:textId="77777777" w:rsidTr="00FD0ADD">
        <w:trPr>
          <w:jc w:val="center"/>
        </w:trPr>
        <w:tc>
          <w:tcPr>
            <w:tcW w:w="1106" w:type="dxa"/>
            <w:tcBorders>
              <w:bottom w:val="nil"/>
            </w:tcBorders>
            <w:shd w:val="clear" w:color="auto" w:fill="auto"/>
          </w:tcPr>
          <w:p w14:paraId="58D21019" w14:textId="77777777" w:rsidR="0007399C" w:rsidRPr="00DB707E" w:rsidRDefault="0007399C" w:rsidP="00FD0ADD">
            <w:pPr>
              <w:pStyle w:val="TAC"/>
            </w:pPr>
            <w:r w:rsidRPr="00DB707E">
              <w:t>Conditions</w:t>
            </w:r>
          </w:p>
        </w:tc>
        <w:tc>
          <w:tcPr>
            <w:tcW w:w="1006" w:type="dxa"/>
            <w:tcBorders>
              <w:bottom w:val="nil"/>
            </w:tcBorders>
            <w:shd w:val="clear" w:color="auto" w:fill="auto"/>
          </w:tcPr>
          <w:p w14:paraId="0DC06F38" w14:textId="77777777" w:rsidR="0007399C" w:rsidRPr="00DB707E" w:rsidRDefault="0007399C" w:rsidP="00FD0ADD">
            <w:pPr>
              <w:pStyle w:val="TAC"/>
            </w:pPr>
            <w:r w:rsidRPr="00DB707E">
              <w:t>Rx Beam Peak</w:t>
            </w:r>
          </w:p>
        </w:tc>
        <w:tc>
          <w:tcPr>
            <w:tcW w:w="1068" w:type="dxa"/>
            <w:shd w:val="clear" w:color="auto" w:fill="auto"/>
          </w:tcPr>
          <w:p w14:paraId="2A776C8B" w14:textId="77777777" w:rsidR="0007399C" w:rsidRPr="00DB707E" w:rsidRDefault="0007399C" w:rsidP="00FD0ADD">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07399C" w:rsidRPr="00DB707E" w:rsidRDefault="0007399C" w:rsidP="00FD0ADD">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07399C" w:rsidRPr="00DB707E" w:rsidRDefault="0007399C" w:rsidP="00FD0ADD">
            <w:pPr>
              <w:pStyle w:val="TAC"/>
              <w:rPr>
                <w:rFonts w:eastAsia="Yu Mincho"/>
                <w:lang w:eastAsia="ja-JP"/>
              </w:rPr>
            </w:pPr>
            <w:r w:rsidRPr="00DB707E">
              <w:rPr>
                <w:rFonts w:cs="Arial"/>
              </w:rPr>
              <w:t>-111.8</w:t>
            </w:r>
          </w:p>
        </w:tc>
        <w:tc>
          <w:tcPr>
            <w:tcW w:w="674" w:type="dxa"/>
            <w:gridSpan w:val="2"/>
          </w:tcPr>
          <w:p w14:paraId="24E7965E" w14:textId="77777777" w:rsidR="0007399C" w:rsidRPr="00DB707E" w:rsidRDefault="0007399C" w:rsidP="00FD0ADD">
            <w:pPr>
              <w:pStyle w:val="TAC"/>
              <w:rPr>
                <w:rFonts w:eastAsia="Yu Mincho"/>
                <w:lang w:eastAsia="ja-JP"/>
              </w:rPr>
            </w:pPr>
            <w:r w:rsidRPr="00DB707E">
              <w:rPr>
                <w:rFonts w:eastAsia="Yu Mincho" w:cs="Arial"/>
                <w:lang w:eastAsia="ja-JP"/>
              </w:rPr>
              <w:t>-110.1</w:t>
            </w:r>
          </w:p>
        </w:tc>
        <w:tc>
          <w:tcPr>
            <w:tcW w:w="967" w:type="dxa"/>
          </w:tcPr>
          <w:p w14:paraId="63805BA1" w14:textId="77777777" w:rsidR="0007399C" w:rsidRPr="00DB707E" w:rsidRDefault="0007399C" w:rsidP="00FD0ADD">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07399C" w:rsidRPr="00DB707E" w:rsidRDefault="0007399C" w:rsidP="00FD0ADD">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77777777" w:rsidR="0007399C" w:rsidRPr="00DB707E" w:rsidRDefault="0007399C" w:rsidP="00FD0ADD">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791B47DC"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3A7B0991" w14:textId="77777777" w:rsidTr="00FD0ADD">
        <w:trPr>
          <w:jc w:val="center"/>
        </w:trPr>
        <w:tc>
          <w:tcPr>
            <w:tcW w:w="1106" w:type="dxa"/>
            <w:tcBorders>
              <w:top w:val="nil"/>
              <w:bottom w:val="nil"/>
            </w:tcBorders>
            <w:shd w:val="clear" w:color="auto" w:fill="auto"/>
          </w:tcPr>
          <w:p w14:paraId="32562FDA" w14:textId="77777777" w:rsidR="0007399C" w:rsidRPr="00DB707E" w:rsidRDefault="0007399C" w:rsidP="00D72BA7">
            <w:pPr>
              <w:pStyle w:val="TAC"/>
            </w:pPr>
          </w:p>
        </w:tc>
        <w:tc>
          <w:tcPr>
            <w:tcW w:w="1006" w:type="dxa"/>
            <w:tcBorders>
              <w:top w:val="nil"/>
              <w:bottom w:val="nil"/>
            </w:tcBorders>
            <w:shd w:val="clear" w:color="auto" w:fill="auto"/>
          </w:tcPr>
          <w:p w14:paraId="2F769BC9" w14:textId="77777777" w:rsidR="0007399C" w:rsidRPr="00DB707E" w:rsidRDefault="0007399C" w:rsidP="00D72BA7">
            <w:pPr>
              <w:pStyle w:val="TAC"/>
              <w:rPr>
                <w:szCs w:val="22"/>
                <w:lang w:val="en-US"/>
              </w:rPr>
            </w:pPr>
          </w:p>
        </w:tc>
        <w:tc>
          <w:tcPr>
            <w:tcW w:w="1068" w:type="dxa"/>
            <w:shd w:val="clear" w:color="auto" w:fill="auto"/>
          </w:tcPr>
          <w:p w14:paraId="744327F9"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4F617B9F" w14:textId="77777777" w:rsidR="0007399C" w:rsidRPr="00DB707E" w:rsidRDefault="0007399C" w:rsidP="00D72BA7">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07399C" w:rsidRPr="00DB707E" w:rsidRDefault="0007399C" w:rsidP="00D72BA7">
            <w:pPr>
              <w:pStyle w:val="TAC"/>
              <w:rPr>
                <w:rFonts w:eastAsia="Yu Mincho"/>
                <w:lang w:eastAsia="ja-JP"/>
              </w:rPr>
            </w:pPr>
            <w:r w:rsidRPr="00DB707E">
              <w:rPr>
                <w:rFonts w:cs="Arial"/>
              </w:rPr>
              <w:t>-111.8</w:t>
            </w:r>
          </w:p>
        </w:tc>
        <w:tc>
          <w:tcPr>
            <w:tcW w:w="674" w:type="dxa"/>
            <w:gridSpan w:val="2"/>
          </w:tcPr>
          <w:p w14:paraId="7AA2846C" w14:textId="77777777" w:rsidR="0007399C" w:rsidRPr="00DB707E" w:rsidRDefault="0007399C" w:rsidP="00D72BA7">
            <w:pPr>
              <w:pStyle w:val="TAC"/>
              <w:rPr>
                <w:rFonts w:eastAsia="Yu Mincho"/>
                <w:lang w:eastAsia="ja-JP"/>
              </w:rPr>
            </w:pPr>
            <w:r w:rsidRPr="00DB707E">
              <w:rPr>
                <w:rFonts w:eastAsia="Yu Mincho" w:cs="Arial"/>
                <w:lang w:eastAsia="ja-JP"/>
              </w:rPr>
              <w:t>-110.1</w:t>
            </w:r>
          </w:p>
        </w:tc>
        <w:tc>
          <w:tcPr>
            <w:tcW w:w="967" w:type="dxa"/>
          </w:tcPr>
          <w:p w14:paraId="47BF24A3" w14:textId="77777777" w:rsidR="0007399C" w:rsidRPr="00DB707E" w:rsidRDefault="0007399C" w:rsidP="00D72BA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07399C" w:rsidRPr="00DB707E" w:rsidRDefault="0007399C" w:rsidP="00D72BA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77777777" w:rsidR="0007399C" w:rsidRPr="00DB707E" w:rsidRDefault="0007399C" w:rsidP="00D72BA7">
            <w:pPr>
              <w:pStyle w:val="TAC"/>
              <w:rPr>
                <w:lang w:val="en-US"/>
              </w:rPr>
            </w:pPr>
            <w:r w:rsidRPr="00DB707E">
              <w:rPr>
                <w:lang w:val="en-US"/>
              </w:rPr>
              <w:t>TBD</w:t>
            </w:r>
          </w:p>
        </w:tc>
        <w:tc>
          <w:tcPr>
            <w:tcW w:w="851" w:type="dxa"/>
            <w:tcBorders>
              <w:top w:val="nil"/>
              <w:bottom w:val="nil"/>
            </w:tcBorders>
            <w:shd w:val="clear" w:color="auto" w:fill="auto"/>
          </w:tcPr>
          <w:p w14:paraId="28F3D9ED" w14:textId="77777777" w:rsidR="0007399C" w:rsidRPr="00DB707E" w:rsidRDefault="0007399C" w:rsidP="00D72BA7">
            <w:pPr>
              <w:pStyle w:val="TAC"/>
              <w:rPr>
                <w:lang w:val="en-US"/>
              </w:rPr>
            </w:pPr>
          </w:p>
        </w:tc>
        <w:tc>
          <w:tcPr>
            <w:tcW w:w="776" w:type="dxa"/>
            <w:tcBorders>
              <w:top w:val="nil"/>
              <w:bottom w:val="nil"/>
            </w:tcBorders>
            <w:shd w:val="clear" w:color="auto" w:fill="auto"/>
          </w:tcPr>
          <w:p w14:paraId="2DFC133E" w14:textId="77777777" w:rsidR="0007399C" w:rsidRPr="00DB707E" w:rsidRDefault="0007399C" w:rsidP="00D72BA7">
            <w:pPr>
              <w:pStyle w:val="TAC"/>
              <w:rPr>
                <w:lang w:val="en-US"/>
              </w:rPr>
            </w:pPr>
          </w:p>
        </w:tc>
      </w:tr>
      <w:tr w:rsidR="00FD0ADD" w:rsidRPr="00DB707E" w14:paraId="1FF65141" w14:textId="77777777" w:rsidTr="00FD0ADD">
        <w:trPr>
          <w:jc w:val="center"/>
        </w:trPr>
        <w:tc>
          <w:tcPr>
            <w:tcW w:w="1106" w:type="dxa"/>
            <w:tcBorders>
              <w:top w:val="nil"/>
            </w:tcBorders>
            <w:shd w:val="clear" w:color="auto" w:fill="auto"/>
          </w:tcPr>
          <w:p w14:paraId="1D2AC390" w14:textId="77777777" w:rsidR="0007399C" w:rsidRPr="00DB707E" w:rsidRDefault="0007399C" w:rsidP="00D72BA7">
            <w:pPr>
              <w:pStyle w:val="TAC"/>
              <w:rPr>
                <w:lang w:val="en-US"/>
              </w:rPr>
            </w:pPr>
          </w:p>
        </w:tc>
        <w:tc>
          <w:tcPr>
            <w:tcW w:w="1006" w:type="dxa"/>
            <w:tcBorders>
              <w:top w:val="nil"/>
            </w:tcBorders>
            <w:shd w:val="clear" w:color="auto" w:fill="auto"/>
          </w:tcPr>
          <w:p w14:paraId="0C9D3485" w14:textId="77777777" w:rsidR="0007399C" w:rsidRPr="00DB707E" w:rsidRDefault="0007399C" w:rsidP="00D72BA7">
            <w:pPr>
              <w:pStyle w:val="TAC"/>
              <w:rPr>
                <w:szCs w:val="22"/>
                <w:lang w:val="en-US"/>
              </w:rPr>
            </w:pPr>
          </w:p>
        </w:tc>
        <w:tc>
          <w:tcPr>
            <w:tcW w:w="1068" w:type="dxa"/>
            <w:shd w:val="clear" w:color="auto" w:fill="auto"/>
          </w:tcPr>
          <w:p w14:paraId="05F4978E"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1366CFC5" w14:textId="77777777" w:rsidR="0007399C" w:rsidRPr="00DB707E" w:rsidRDefault="0007399C" w:rsidP="00D72BA7">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07399C" w:rsidRPr="00DB707E" w:rsidRDefault="0007399C" w:rsidP="00D72BA7">
            <w:pPr>
              <w:pStyle w:val="TAC"/>
            </w:pPr>
            <w:r w:rsidRPr="00DB707E">
              <w:rPr>
                <w:rFonts w:cs="Arial"/>
              </w:rPr>
              <w:t>-111.8</w:t>
            </w:r>
          </w:p>
        </w:tc>
        <w:tc>
          <w:tcPr>
            <w:tcW w:w="674" w:type="dxa"/>
            <w:gridSpan w:val="2"/>
          </w:tcPr>
          <w:p w14:paraId="5471B09F" w14:textId="77777777" w:rsidR="0007399C" w:rsidRPr="00DB707E" w:rsidRDefault="0007399C" w:rsidP="00D72BA7">
            <w:pPr>
              <w:pStyle w:val="TAC"/>
            </w:pPr>
            <w:r w:rsidRPr="00DB707E">
              <w:rPr>
                <w:rFonts w:eastAsia="Yu Mincho" w:cs="Arial"/>
                <w:lang w:eastAsia="ja-JP"/>
              </w:rPr>
              <w:t>-110.1</w:t>
            </w:r>
          </w:p>
        </w:tc>
        <w:tc>
          <w:tcPr>
            <w:tcW w:w="967" w:type="dxa"/>
          </w:tcPr>
          <w:p w14:paraId="289198E2" w14:textId="77777777" w:rsidR="0007399C" w:rsidRPr="00DB707E" w:rsidRDefault="0007399C" w:rsidP="00D72BA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07399C" w:rsidRPr="00DB707E" w:rsidRDefault="0007399C" w:rsidP="00D72BA7">
            <w:pPr>
              <w:pStyle w:val="TAC"/>
            </w:pPr>
          </w:p>
        </w:tc>
        <w:tc>
          <w:tcPr>
            <w:tcW w:w="709" w:type="dxa"/>
          </w:tcPr>
          <w:p w14:paraId="2615EDAE" w14:textId="77777777" w:rsidR="0007399C" w:rsidRPr="00DB707E" w:rsidRDefault="0007399C" w:rsidP="00D72BA7">
            <w:pPr>
              <w:pStyle w:val="TAC"/>
            </w:pPr>
            <w:r w:rsidRPr="00DB707E">
              <w:t>TBD</w:t>
            </w:r>
          </w:p>
        </w:tc>
        <w:tc>
          <w:tcPr>
            <w:tcW w:w="851" w:type="dxa"/>
            <w:tcBorders>
              <w:top w:val="nil"/>
            </w:tcBorders>
            <w:shd w:val="clear" w:color="auto" w:fill="auto"/>
          </w:tcPr>
          <w:p w14:paraId="324BE2FC" w14:textId="77777777" w:rsidR="0007399C" w:rsidRPr="00DB707E" w:rsidRDefault="0007399C" w:rsidP="00D72BA7">
            <w:pPr>
              <w:pStyle w:val="TAC"/>
            </w:pPr>
          </w:p>
        </w:tc>
        <w:tc>
          <w:tcPr>
            <w:tcW w:w="776" w:type="dxa"/>
            <w:tcBorders>
              <w:top w:val="nil"/>
            </w:tcBorders>
            <w:shd w:val="clear" w:color="auto" w:fill="auto"/>
          </w:tcPr>
          <w:p w14:paraId="244FAEEC" w14:textId="77777777" w:rsidR="0007399C" w:rsidRPr="00DB707E" w:rsidRDefault="0007399C" w:rsidP="00D72BA7">
            <w:pPr>
              <w:pStyle w:val="TAC"/>
              <w:rPr>
                <w:lang w:val="en-US"/>
              </w:rPr>
            </w:pPr>
          </w:p>
        </w:tc>
      </w:tr>
      <w:tr w:rsidR="00FD0ADD" w:rsidRPr="00DB707E" w14:paraId="4A48174C" w14:textId="77777777" w:rsidTr="00FD0ADD">
        <w:trPr>
          <w:jc w:val="center"/>
        </w:trPr>
        <w:tc>
          <w:tcPr>
            <w:tcW w:w="1106" w:type="dxa"/>
            <w:tcBorders>
              <w:top w:val="nil"/>
              <w:bottom w:val="nil"/>
            </w:tcBorders>
            <w:shd w:val="clear" w:color="auto" w:fill="auto"/>
          </w:tcPr>
          <w:p w14:paraId="4797E2F6" w14:textId="77777777" w:rsidR="0007399C" w:rsidRPr="00DB707E" w:rsidRDefault="0007399C" w:rsidP="00D72BA7">
            <w:pPr>
              <w:pStyle w:val="TAC"/>
              <w:rPr>
                <w:lang w:val="en-US"/>
              </w:rPr>
            </w:pPr>
          </w:p>
        </w:tc>
        <w:tc>
          <w:tcPr>
            <w:tcW w:w="1006" w:type="dxa"/>
            <w:tcBorders>
              <w:bottom w:val="nil"/>
            </w:tcBorders>
            <w:shd w:val="clear" w:color="auto" w:fill="auto"/>
          </w:tcPr>
          <w:p w14:paraId="28EAC19F" w14:textId="77777777" w:rsidR="0007399C" w:rsidRPr="00DB707E" w:rsidRDefault="0007399C" w:rsidP="00D72BA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07399C" w:rsidRPr="00DB707E" w:rsidRDefault="0007399C" w:rsidP="00D72BA7">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07399C" w:rsidRPr="00DB707E" w:rsidRDefault="0007399C" w:rsidP="00D72BA7">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58A67137"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04523289" w14:textId="77777777" w:rsidR="0007399C" w:rsidRPr="00DB707E" w:rsidRDefault="0007399C" w:rsidP="00D72BA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07399C" w:rsidRPr="00DB707E" w:rsidRDefault="0007399C" w:rsidP="00D72BA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77777777" w:rsidR="0007399C" w:rsidRPr="00DB707E" w:rsidRDefault="0007399C" w:rsidP="00D72BA7">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252F58CF"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55D5D553" w14:textId="77777777" w:rsidTr="00FD0ADD">
        <w:trPr>
          <w:jc w:val="center"/>
        </w:trPr>
        <w:tc>
          <w:tcPr>
            <w:tcW w:w="1106" w:type="dxa"/>
            <w:tcBorders>
              <w:top w:val="nil"/>
              <w:bottom w:val="nil"/>
            </w:tcBorders>
            <w:shd w:val="clear" w:color="auto" w:fill="auto"/>
          </w:tcPr>
          <w:p w14:paraId="4AB29D05" w14:textId="77777777" w:rsidR="0007399C" w:rsidRPr="00DB707E" w:rsidRDefault="0007399C" w:rsidP="00D72BA7">
            <w:pPr>
              <w:pStyle w:val="TAC"/>
              <w:rPr>
                <w:lang w:val="en-US"/>
              </w:rPr>
            </w:pPr>
          </w:p>
        </w:tc>
        <w:tc>
          <w:tcPr>
            <w:tcW w:w="1006" w:type="dxa"/>
            <w:tcBorders>
              <w:top w:val="nil"/>
              <w:bottom w:val="nil"/>
            </w:tcBorders>
            <w:shd w:val="clear" w:color="auto" w:fill="auto"/>
          </w:tcPr>
          <w:p w14:paraId="413E9D90" w14:textId="77777777" w:rsidR="0007399C" w:rsidRPr="00DB707E" w:rsidRDefault="0007399C" w:rsidP="00D72BA7">
            <w:pPr>
              <w:pStyle w:val="TAC"/>
              <w:rPr>
                <w:szCs w:val="22"/>
                <w:lang w:val="en-US"/>
              </w:rPr>
            </w:pPr>
          </w:p>
        </w:tc>
        <w:tc>
          <w:tcPr>
            <w:tcW w:w="1068" w:type="dxa"/>
            <w:shd w:val="clear" w:color="auto" w:fill="auto"/>
          </w:tcPr>
          <w:p w14:paraId="1A2F6180"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26BC2A38" w14:textId="77777777" w:rsidR="0007399C" w:rsidRPr="00DB707E" w:rsidRDefault="0007399C" w:rsidP="00D72BA7">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3E2F7CC3"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3ED224E6" w14:textId="77777777" w:rsidR="0007399C" w:rsidRPr="00DB707E" w:rsidRDefault="0007399C" w:rsidP="00D72BA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07399C" w:rsidRPr="00DB707E" w:rsidRDefault="0007399C" w:rsidP="00D72BA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77777777" w:rsidR="0007399C" w:rsidRPr="00DB707E" w:rsidRDefault="0007399C" w:rsidP="00D72BA7">
            <w:pPr>
              <w:pStyle w:val="TAC"/>
            </w:pPr>
            <w:r w:rsidRPr="00DB707E">
              <w:t>TBD</w:t>
            </w:r>
          </w:p>
        </w:tc>
        <w:tc>
          <w:tcPr>
            <w:tcW w:w="851" w:type="dxa"/>
            <w:tcBorders>
              <w:top w:val="nil"/>
              <w:bottom w:val="nil"/>
            </w:tcBorders>
            <w:shd w:val="clear" w:color="auto" w:fill="auto"/>
          </w:tcPr>
          <w:p w14:paraId="3B67C5D4" w14:textId="77777777" w:rsidR="0007399C" w:rsidRPr="00DB707E" w:rsidRDefault="0007399C" w:rsidP="00D72BA7">
            <w:pPr>
              <w:pStyle w:val="TAC"/>
            </w:pPr>
          </w:p>
        </w:tc>
        <w:tc>
          <w:tcPr>
            <w:tcW w:w="776" w:type="dxa"/>
            <w:tcBorders>
              <w:top w:val="nil"/>
              <w:bottom w:val="nil"/>
            </w:tcBorders>
            <w:shd w:val="clear" w:color="auto" w:fill="auto"/>
          </w:tcPr>
          <w:p w14:paraId="171D3062" w14:textId="77777777" w:rsidR="0007399C" w:rsidRPr="00DB707E" w:rsidRDefault="0007399C" w:rsidP="00D72BA7">
            <w:pPr>
              <w:pStyle w:val="TAC"/>
              <w:rPr>
                <w:lang w:val="en-US"/>
              </w:rPr>
            </w:pPr>
          </w:p>
        </w:tc>
      </w:tr>
      <w:tr w:rsidR="00FD0ADD" w:rsidRPr="00DB707E" w14:paraId="3F833374" w14:textId="77777777" w:rsidTr="00FD0ADD">
        <w:trPr>
          <w:jc w:val="center"/>
        </w:trPr>
        <w:tc>
          <w:tcPr>
            <w:tcW w:w="1106" w:type="dxa"/>
            <w:tcBorders>
              <w:top w:val="nil"/>
            </w:tcBorders>
            <w:shd w:val="clear" w:color="auto" w:fill="auto"/>
          </w:tcPr>
          <w:p w14:paraId="0765B410" w14:textId="77777777" w:rsidR="0007399C" w:rsidRPr="00DB707E" w:rsidRDefault="0007399C" w:rsidP="00D72BA7">
            <w:pPr>
              <w:pStyle w:val="TAC"/>
              <w:rPr>
                <w:lang w:val="en-US"/>
              </w:rPr>
            </w:pPr>
          </w:p>
        </w:tc>
        <w:tc>
          <w:tcPr>
            <w:tcW w:w="1006" w:type="dxa"/>
            <w:tcBorders>
              <w:top w:val="nil"/>
            </w:tcBorders>
            <w:shd w:val="clear" w:color="auto" w:fill="auto"/>
          </w:tcPr>
          <w:p w14:paraId="63B9744C" w14:textId="77777777" w:rsidR="0007399C" w:rsidRPr="00DB707E" w:rsidRDefault="0007399C" w:rsidP="00D72BA7">
            <w:pPr>
              <w:pStyle w:val="TAC"/>
              <w:rPr>
                <w:szCs w:val="22"/>
                <w:lang w:val="en-US"/>
              </w:rPr>
            </w:pPr>
          </w:p>
        </w:tc>
        <w:tc>
          <w:tcPr>
            <w:tcW w:w="1068" w:type="dxa"/>
            <w:shd w:val="clear" w:color="auto" w:fill="auto"/>
          </w:tcPr>
          <w:p w14:paraId="5CAF6113"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4F2BEB18" w14:textId="77777777" w:rsidR="0007399C" w:rsidRPr="00DB707E" w:rsidRDefault="0007399C" w:rsidP="00D72BA7">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07399C" w:rsidRPr="00DB707E" w:rsidRDefault="0007399C" w:rsidP="00D72BA7">
            <w:pPr>
              <w:pStyle w:val="TAC"/>
            </w:pPr>
            <w:r w:rsidRPr="00DB707E">
              <w:rPr>
                <w:rFonts w:cs="Arial"/>
              </w:rPr>
              <w:t>-100.8</w:t>
            </w:r>
          </w:p>
        </w:tc>
        <w:tc>
          <w:tcPr>
            <w:tcW w:w="674" w:type="dxa"/>
            <w:gridSpan w:val="2"/>
          </w:tcPr>
          <w:p w14:paraId="4F0769D5" w14:textId="77777777" w:rsidR="0007399C" w:rsidRPr="00DB707E" w:rsidRDefault="0007399C" w:rsidP="00D72BA7">
            <w:pPr>
              <w:pStyle w:val="TAC"/>
            </w:pPr>
            <w:r w:rsidRPr="00DB707E">
              <w:rPr>
                <w:rFonts w:eastAsia="Yu Mincho" w:cs="Arial"/>
                <w:lang w:eastAsia="ja-JP"/>
              </w:rPr>
              <w:t>-99.2</w:t>
            </w:r>
          </w:p>
        </w:tc>
        <w:tc>
          <w:tcPr>
            <w:tcW w:w="967" w:type="dxa"/>
          </w:tcPr>
          <w:p w14:paraId="6A73EDBD" w14:textId="77777777" w:rsidR="0007399C" w:rsidRPr="00DB707E" w:rsidRDefault="0007399C" w:rsidP="00D72BA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07399C" w:rsidRPr="00DB707E" w:rsidRDefault="0007399C" w:rsidP="00D72BA7">
            <w:pPr>
              <w:pStyle w:val="TAC"/>
            </w:pPr>
          </w:p>
        </w:tc>
        <w:tc>
          <w:tcPr>
            <w:tcW w:w="709" w:type="dxa"/>
          </w:tcPr>
          <w:p w14:paraId="15783BB5" w14:textId="77777777" w:rsidR="0007399C" w:rsidRPr="00DB707E" w:rsidRDefault="0007399C" w:rsidP="00D72BA7">
            <w:pPr>
              <w:pStyle w:val="TAC"/>
            </w:pPr>
            <w:r w:rsidRPr="00DB707E">
              <w:t>TBD</w:t>
            </w:r>
          </w:p>
        </w:tc>
        <w:tc>
          <w:tcPr>
            <w:tcW w:w="851" w:type="dxa"/>
            <w:tcBorders>
              <w:top w:val="nil"/>
            </w:tcBorders>
            <w:shd w:val="clear" w:color="auto" w:fill="auto"/>
          </w:tcPr>
          <w:p w14:paraId="40974839" w14:textId="77777777" w:rsidR="0007399C" w:rsidRPr="00DB707E" w:rsidRDefault="0007399C" w:rsidP="00D72BA7">
            <w:pPr>
              <w:pStyle w:val="TAC"/>
            </w:pPr>
          </w:p>
        </w:tc>
        <w:tc>
          <w:tcPr>
            <w:tcW w:w="776" w:type="dxa"/>
            <w:tcBorders>
              <w:top w:val="nil"/>
            </w:tcBorders>
            <w:shd w:val="clear" w:color="auto" w:fill="auto"/>
          </w:tcPr>
          <w:p w14:paraId="06BA98C3" w14:textId="77777777" w:rsidR="0007399C" w:rsidRPr="00DB707E" w:rsidRDefault="0007399C" w:rsidP="00D72BA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63C59984" w14:textId="77777777" w:rsidR="0007399C" w:rsidRPr="00DB707E" w:rsidRDefault="0007399C" w:rsidP="0007399C">
      <w:pPr>
        <w:pStyle w:val="EditorsNote"/>
        <w:rPr>
          <w:i/>
          <w:iCs/>
          <w:color w:val="auto"/>
        </w:rPr>
      </w:pPr>
      <w:r w:rsidRPr="00DB707E">
        <w:rPr>
          <w:i/>
          <w:iCs/>
          <w:color w:val="auto"/>
        </w:rPr>
        <w:t xml:space="preserve">Editor’s notes for Table B.2.3-2: </w:t>
      </w:r>
    </w:p>
    <w:p w14:paraId="2E9F46AE" w14:textId="77777777" w:rsidR="0007399C" w:rsidRPr="00DB707E" w:rsidRDefault="0007399C" w:rsidP="0007399C">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2F674001" w14:textId="77777777" w:rsidR="0007399C" w:rsidRPr="00DB707E" w:rsidRDefault="0007399C" w:rsidP="0007399C">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184496E3" w14:textId="77777777" w:rsidR="003838E9" w:rsidRPr="006C53D9" w:rsidRDefault="003838E9" w:rsidP="003838E9">
      <w:pPr>
        <w:spacing w:before="120" w:after="120"/>
      </w:pPr>
      <w:r>
        <w:t xml:space="preserve">The following high level steps are conducted for test cases for SAN defined in clause A.14. </w:t>
      </w:r>
    </w:p>
    <w:p w14:paraId="1A5D362B" w14:textId="77777777" w:rsidR="003838E9" w:rsidRDefault="003838E9" w:rsidP="003838E9">
      <w:pPr>
        <w:pStyle w:val="B10"/>
      </w:pPr>
      <w:r>
        <w:t>-</w:t>
      </w:r>
      <w:r>
        <w:tab/>
        <w:t>A set of ephemeris information are pre-defined for each satellite corresponding to different epoch times</w:t>
      </w:r>
      <w:r w:rsidRPr="00810C75">
        <w:t xml:space="preserve"> </w:t>
      </w:r>
      <w:r>
        <w:t xml:space="preserve">in [TS TBD]. </w:t>
      </w:r>
    </w:p>
    <w:p w14:paraId="04F3CFD7" w14:textId="77777777" w:rsidR="003838E9" w:rsidRDefault="003838E9" w:rsidP="003838E9">
      <w:pPr>
        <w:pStyle w:val="B2"/>
      </w:pPr>
      <w:r>
        <w:t>-</w:t>
      </w:r>
      <w:r>
        <w:tab/>
        <w:t>For GEO an altitude of 35,786km is considered. an elevation angle relative to a UE position shall not be smaller than 30 deg during entire test time</w:t>
      </w:r>
    </w:p>
    <w:p w14:paraId="187911C5" w14:textId="77777777" w:rsidR="003838E9" w:rsidRDefault="003838E9" w:rsidP="003838E9">
      <w:pPr>
        <w:pStyle w:val="B2"/>
      </w:pPr>
      <w:r>
        <w:t>-</w:t>
      </w:r>
      <w:r>
        <w:tab/>
        <w:t xml:space="preserve">For LEO an altitude of 600km on a circular orbit is considered. </w:t>
      </w:r>
    </w:p>
    <w:p w14:paraId="77AB81EA" w14:textId="77777777" w:rsidR="003838E9" w:rsidRDefault="003838E9" w:rsidP="003838E9">
      <w:pPr>
        <w:pStyle w:val="B10"/>
      </w:pPr>
      <w:r>
        <w:t>-</w:t>
      </w:r>
      <w:r>
        <w:tab/>
        <w:t xml:space="preserve">A motion trajectory is generated for each satellite based on the ephemeris using Eckstein-Hechler model. </w:t>
      </w:r>
    </w:p>
    <w:p w14:paraId="09A3D590" w14:textId="77777777" w:rsidR="003838E9" w:rsidRDefault="003838E9" w:rsidP="003838E9">
      <w:pPr>
        <w:pStyle w:val="B10"/>
      </w:pPr>
      <w:r>
        <w:t>-</w:t>
      </w:r>
      <w:r>
        <w:tab/>
        <w:t xml:space="preserve">UE location is determined for the test. The ephemeris and the the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p>
    <w:p w14:paraId="4FD3E1EB" w14:textId="6D44A9FC" w:rsidR="003838E9" w:rsidRDefault="003838E9" w:rsidP="00930F2C">
      <w:pPr>
        <w:pStyle w:val="B10"/>
      </w:pPr>
      <w:r>
        <w:t>-</w:t>
      </w:r>
      <w:r>
        <w:tab/>
        <w:t>Test equipment adjusts the time and frequency of transmission based on the satellite motion trajectory and UE location during test time to emulate the position and velocity change of the satellite relative to the UE.</w:t>
      </w:r>
    </w:p>
    <w:p w14:paraId="31C0E7CF" w14:textId="77777777" w:rsidR="003838E9" w:rsidRDefault="003838E9" w:rsidP="00100558"/>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9B11C7" w:rsidRDefault="00396398" w:rsidP="00396398">
            <w:pPr>
              <w:pStyle w:val="TAL"/>
              <w:rPr>
                <w:sz w:val="16"/>
                <w:szCs w:val="16"/>
              </w:rPr>
            </w:pPr>
            <w:r w:rsidRPr="009B11C7">
              <w:rPr>
                <w:sz w:val="16"/>
                <w:szCs w:val="16"/>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bl>
    <w:p w14:paraId="60588CC9" w14:textId="77777777" w:rsidR="002618B6" w:rsidRPr="007331B6" w:rsidRDefault="002618B6" w:rsidP="007331B6"/>
    <w:sectPr w:rsidR="002618B6" w:rsidRPr="007331B6" w:rsidSect="00895E88">
      <w:headerReference w:type="default" r:id="rId9"/>
      <w:footerReference w:type="default" r:id="rId10"/>
      <w:footnotePr>
        <w:numRestart w:val="eachSect"/>
      </w:footnotePr>
      <w:pgSz w:w="11907" w:h="16840" w:code="9"/>
      <w:pgMar w:top="1418" w:right="1134" w:bottom="1134" w:left="1134" w:header="851" w:footer="340" w:gutter="0"/>
      <w:pgNumType w:start="51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5BEFB" w14:textId="77777777" w:rsidR="00A03028" w:rsidRDefault="00A03028">
      <w:pPr>
        <w:spacing w:after="0"/>
      </w:pPr>
      <w:r>
        <w:separator/>
      </w:r>
    </w:p>
  </w:endnote>
  <w:endnote w:type="continuationSeparator" w:id="0">
    <w:p w14:paraId="60DF8051" w14:textId="77777777" w:rsidR="00A03028" w:rsidRDefault="00A030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FB440" w14:textId="77777777" w:rsidR="00A03028" w:rsidRDefault="00A03028">
      <w:pPr>
        <w:spacing w:after="0"/>
      </w:pPr>
      <w:r>
        <w:separator/>
      </w:r>
    </w:p>
  </w:footnote>
  <w:footnote w:type="continuationSeparator" w:id="0">
    <w:p w14:paraId="7FF2F6D0" w14:textId="77777777" w:rsidR="00A03028" w:rsidRDefault="00A030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46F92599"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3B299D">
      <w:rPr>
        <w:rFonts w:ascii="Arial" w:hAnsi="Arial" w:cs="Arial"/>
        <w:b/>
        <w:sz w:val="18"/>
        <w:szCs w:val="18"/>
        <w:lang w:val="sv-FI"/>
      </w:rPr>
      <w:t>9</w:t>
    </w:r>
    <w:r w:rsidRPr="00FE4B7C">
      <w:rPr>
        <w:rFonts w:ascii="Arial" w:hAnsi="Arial" w:cs="Arial"/>
        <w:b/>
        <w:sz w:val="18"/>
        <w:szCs w:val="18"/>
        <w:lang w:val="sv-FI"/>
      </w:rPr>
      <w:t>.0 (202</w:t>
    </w:r>
    <w:r w:rsidR="003B299D">
      <w:rPr>
        <w:rFonts w:ascii="Arial" w:hAnsi="Arial" w:cs="Arial"/>
        <w:b/>
        <w:sz w:val="18"/>
        <w:szCs w:val="18"/>
        <w:lang w:val="sv-FI"/>
      </w:rPr>
      <w:t>3</w:t>
    </w:r>
    <w:r w:rsidRPr="00FE4B7C">
      <w:rPr>
        <w:rFonts w:ascii="Arial" w:hAnsi="Arial" w:cs="Arial"/>
        <w:b/>
        <w:sz w:val="18"/>
        <w:szCs w:val="18"/>
        <w:lang w:val="sv-FI"/>
      </w:rPr>
      <w:t>-</w:t>
    </w:r>
    <w:r w:rsidR="003B299D">
      <w:rPr>
        <w:rFonts w:ascii="Arial" w:hAnsi="Arial" w:cs="Arial"/>
        <w:b/>
        <w:sz w:val="18"/>
        <w:szCs w:val="18"/>
        <w:lang w:val="sv-FI"/>
      </w:rPr>
      <w:t>03</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1DE8"/>
    <w:rsid w:val="00056752"/>
    <w:rsid w:val="0007399C"/>
    <w:rsid w:val="00080F1F"/>
    <w:rsid w:val="00084FA5"/>
    <w:rsid w:val="0009404E"/>
    <w:rsid w:val="00095489"/>
    <w:rsid w:val="00096867"/>
    <w:rsid w:val="000A5431"/>
    <w:rsid w:val="000B05C4"/>
    <w:rsid w:val="000C62C5"/>
    <w:rsid w:val="000C7D8C"/>
    <w:rsid w:val="000D368E"/>
    <w:rsid w:val="000E52F5"/>
    <w:rsid w:val="00100558"/>
    <w:rsid w:val="00100DCA"/>
    <w:rsid w:val="00106B20"/>
    <w:rsid w:val="0011470A"/>
    <w:rsid w:val="00114AD2"/>
    <w:rsid w:val="001155C6"/>
    <w:rsid w:val="0012518F"/>
    <w:rsid w:val="00132619"/>
    <w:rsid w:val="00137B4B"/>
    <w:rsid w:val="00160F86"/>
    <w:rsid w:val="001728BB"/>
    <w:rsid w:val="001764F5"/>
    <w:rsid w:val="00176957"/>
    <w:rsid w:val="0018117A"/>
    <w:rsid w:val="00181753"/>
    <w:rsid w:val="001869A9"/>
    <w:rsid w:val="00186BA5"/>
    <w:rsid w:val="00196526"/>
    <w:rsid w:val="001B2F9B"/>
    <w:rsid w:val="001B6825"/>
    <w:rsid w:val="001B6DA3"/>
    <w:rsid w:val="001C1049"/>
    <w:rsid w:val="001C7655"/>
    <w:rsid w:val="001E0EFB"/>
    <w:rsid w:val="001E2C73"/>
    <w:rsid w:val="001F6C86"/>
    <w:rsid w:val="00203A6D"/>
    <w:rsid w:val="0020425F"/>
    <w:rsid w:val="002068EA"/>
    <w:rsid w:val="002116E0"/>
    <w:rsid w:val="0021230C"/>
    <w:rsid w:val="00215BA0"/>
    <w:rsid w:val="00224E07"/>
    <w:rsid w:val="00242413"/>
    <w:rsid w:val="00242EA9"/>
    <w:rsid w:val="00252B3E"/>
    <w:rsid w:val="00253D7C"/>
    <w:rsid w:val="00257333"/>
    <w:rsid w:val="002618B6"/>
    <w:rsid w:val="00261990"/>
    <w:rsid w:val="00263C63"/>
    <w:rsid w:val="00271080"/>
    <w:rsid w:val="00274E0E"/>
    <w:rsid w:val="00280B6C"/>
    <w:rsid w:val="002850CE"/>
    <w:rsid w:val="002B77BB"/>
    <w:rsid w:val="002B7C2E"/>
    <w:rsid w:val="002B7D21"/>
    <w:rsid w:val="002C30C9"/>
    <w:rsid w:val="002D2082"/>
    <w:rsid w:val="002F1E25"/>
    <w:rsid w:val="002F2EC7"/>
    <w:rsid w:val="002F490E"/>
    <w:rsid w:val="002F7DCA"/>
    <w:rsid w:val="003039A4"/>
    <w:rsid w:val="003079A6"/>
    <w:rsid w:val="0031157B"/>
    <w:rsid w:val="00314A35"/>
    <w:rsid w:val="003330E0"/>
    <w:rsid w:val="0033375E"/>
    <w:rsid w:val="0034302B"/>
    <w:rsid w:val="00350002"/>
    <w:rsid w:val="003605F1"/>
    <w:rsid w:val="003838E9"/>
    <w:rsid w:val="003911C2"/>
    <w:rsid w:val="00394F88"/>
    <w:rsid w:val="00396398"/>
    <w:rsid w:val="003A70F2"/>
    <w:rsid w:val="003B299D"/>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40D7"/>
    <w:rsid w:val="00457685"/>
    <w:rsid w:val="004646D9"/>
    <w:rsid w:val="004751A5"/>
    <w:rsid w:val="00483F61"/>
    <w:rsid w:val="00486C1E"/>
    <w:rsid w:val="00493C09"/>
    <w:rsid w:val="00494DAA"/>
    <w:rsid w:val="00496996"/>
    <w:rsid w:val="004A0298"/>
    <w:rsid w:val="004A5431"/>
    <w:rsid w:val="004A5D8D"/>
    <w:rsid w:val="004B3501"/>
    <w:rsid w:val="004B50DF"/>
    <w:rsid w:val="004C2595"/>
    <w:rsid w:val="004C3AAC"/>
    <w:rsid w:val="004C4A86"/>
    <w:rsid w:val="004C7439"/>
    <w:rsid w:val="004C7F68"/>
    <w:rsid w:val="004D61D3"/>
    <w:rsid w:val="004E4A53"/>
    <w:rsid w:val="004E4E3A"/>
    <w:rsid w:val="004F432B"/>
    <w:rsid w:val="00501654"/>
    <w:rsid w:val="005068D5"/>
    <w:rsid w:val="00510B09"/>
    <w:rsid w:val="005155BB"/>
    <w:rsid w:val="0053254A"/>
    <w:rsid w:val="00535611"/>
    <w:rsid w:val="00541E9A"/>
    <w:rsid w:val="00550111"/>
    <w:rsid w:val="005571F6"/>
    <w:rsid w:val="00562DAC"/>
    <w:rsid w:val="00564682"/>
    <w:rsid w:val="0058607D"/>
    <w:rsid w:val="0059104B"/>
    <w:rsid w:val="005B7373"/>
    <w:rsid w:val="005C5424"/>
    <w:rsid w:val="005D6377"/>
    <w:rsid w:val="005E590C"/>
    <w:rsid w:val="005F1D77"/>
    <w:rsid w:val="005F3DE8"/>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17E7"/>
    <w:rsid w:val="007C5D70"/>
    <w:rsid w:val="007D03C2"/>
    <w:rsid w:val="007E4298"/>
    <w:rsid w:val="007F79E7"/>
    <w:rsid w:val="008028CB"/>
    <w:rsid w:val="00811C05"/>
    <w:rsid w:val="0082475E"/>
    <w:rsid w:val="008308C7"/>
    <w:rsid w:val="008443E4"/>
    <w:rsid w:val="00846FD6"/>
    <w:rsid w:val="00872739"/>
    <w:rsid w:val="008811A1"/>
    <w:rsid w:val="00895E88"/>
    <w:rsid w:val="00896C9E"/>
    <w:rsid w:val="008B4CB6"/>
    <w:rsid w:val="008C1BD8"/>
    <w:rsid w:val="008C2021"/>
    <w:rsid w:val="008C567E"/>
    <w:rsid w:val="008D323B"/>
    <w:rsid w:val="008D3354"/>
    <w:rsid w:val="008D372F"/>
    <w:rsid w:val="008E66E6"/>
    <w:rsid w:val="008F6F68"/>
    <w:rsid w:val="009000F8"/>
    <w:rsid w:val="009003FC"/>
    <w:rsid w:val="00901794"/>
    <w:rsid w:val="009037A5"/>
    <w:rsid w:val="00903A7B"/>
    <w:rsid w:val="00907DAC"/>
    <w:rsid w:val="00916959"/>
    <w:rsid w:val="00923075"/>
    <w:rsid w:val="0092730A"/>
    <w:rsid w:val="00930F2C"/>
    <w:rsid w:val="0093640E"/>
    <w:rsid w:val="00941733"/>
    <w:rsid w:val="009427F4"/>
    <w:rsid w:val="00954027"/>
    <w:rsid w:val="00967929"/>
    <w:rsid w:val="00973505"/>
    <w:rsid w:val="00973AE9"/>
    <w:rsid w:val="009742FB"/>
    <w:rsid w:val="00982E45"/>
    <w:rsid w:val="00990975"/>
    <w:rsid w:val="00994C18"/>
    <w:rsid w:val="009B105A"/>
    <w:rsid w:val="009B11C7"/>
    <w:rsid w:val="009C605E"/>
    <w:rsid w:val="009D7315"/>
    <w:rsid w:val="009F524C"/>
    <w:rsid w:val="00A00C3D"/>
    <w:rsid w:val="00A03028"/>
    <w:rsid w:val="00A05167"/>
    <w:rsid w:val="00A06F79"/>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F8C"/>
    <w:rsid w:val="00B536E9"/>
    <w:rsid w:val="00B53DE1"/>
    <w:rsid w:val="00B620AE"/>
    <w:rsid w:val="00B75B73"/>
    <w:rsid w:val="00B77F31"/>
    <w:rsid w:val="00B95ACB"/>
    <w:rsid w:val="00BC2BF1"/>
    <w:rsid w:val="00BD43A6"/>
    <w:rsid w:val="00BD50C0"/>
    <w:rsid w:val="00BE7B26"/>
    <w:rsid w:val="00BF69DF"/>
    <w:rsid w:val="00C143D9"/>
    <w:rsid w:val="00C40EE5"/>
    <w:rsid w:val="00C424FA"/>
    <w:rsid w:val="00C60E84"/>
    <w:rsid w:val="00C7331A"/>
    <w:rsid w:val="00C80F5D"/>
    <w:rsid w:val="00C90964"/>
    <w:rsid w:val="00CA12D4"/>
    <w:rsid w:val="00CA2626"/>
    <w:rsid w:val="00CD26A8"/>
    <w:rsid w:val="00CE2396"/>
    <w:rsid w:val="00CF254F"/>
    <w:rsid w:val="00CF3603"/>
    <w:rsid w:val="00CF62E1"/>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4AE5"/>
    <w:rsid w:val="00DD5B82"/>
    <w:rsid w:val="00DD78BD"/>
    <w:rsid w:val="00DE3E1B"/>
    <w:rsid w:val="00DE7494"/>
    <w:rsid w:val="00DF06A3"/>
    <w:rsid w:val="00E06889"/>
    <w:rsid w:val="00E07F3C"/>
    <w:rsid w:val="00E40693"/>
    <w:rsid w:val="00E4705E"/>
    <w:rsid w:val="00E47924"/>
    <w:rsid w:val="00E55CDD"/>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13167"/>
    <w:rsid w:val="00F26F90"/>
    <w:rsid w:val="00F31D24"/>
    <w:rsid w:val="00F37FBA"/>
    <w:rsid w:val="00F46A35"/>
    <w:rsid w:val="00F51D7E"/>
    <w:rsid w:val="00F76133"/>
    <w:rsid w:val="00F76937"/>
    <w:rsid w:val="00F80BD9"/>
    <w:rsid w:val="00F851B5"/>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930F2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30F2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930F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30F2C"/>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30F2C"/>
    <w:pPr>
      <w:ind w:left="1701" w:hanging="1701"/>
      <w:outlineLvl w:val="4"/>
    </w:pPr>
    <w:rPr>
      <w:sz w:val="22"/>
    </w:rPr>
  </w:style>
  <w:style w:type="paragraph" w:styleId="Heading6">
    <w:name w:val="heading 6"/>
    <w:aliases w:val="T1,Header 6"/>
    <w:basedOn w:val="H6"/>
    <w:next w:val="Normal"/>
    <w:link w:val="Heading6Char"/>
    <w:qFormat/>
    <w:rsid w:val="00930F2C"/>
    <w:pPr>
      <w:outlineLvl w:val="5"/>
    </w:pPr>
  </w:style>
  <w:style w:type="paragraph" w:styleId="Heading7">
    <w:name w:val="heading 7"/>
    <w:basedOn w:val="H6"/>
    <w:next w:val="Normal"/>
    <w:link w:val="Heading7Char"/>
    <w:qFormat/>
    <w:rsid w:val="00930F2C"/>
    <w:pPr>
      <w:outlineLvl w:val="6"/>
    </w:pPr>
  </w:style>
  <w:style w:type="paragraph" w:styleId="Heading8">
    <w:name w:val="heading 8"/>
    <w:basedOn w:val="Heading1"/>
    <w:next w:val="Normal"/>
    <w:link w:val="Heading8Char"/>
    <w:qFormat/>
    <w:rsid w:val="00930F2C"/>
    <w:pPr>
      <w:ind w:left="0" w:firstLine="0"/>
      <w:outlineLvl w:val="7"/>
    </w:pPr>
  </w:style>
  <w:style w:type="paragraph" w:styleId="Heading9">
    <w:name w:val="heading 9"/>
    <w:aliases w:val="Figure Heading,FH"/>
    <w:basedOn w:val="Heading8"/>
    <w:next w:val="Normal"/>
    <w:link w:val="Heading9Char"/>
    <w:qFormat/>
    <w:rsid w:val="00930F2C"/>
    <w:pPr>
      <w:outlineLvl w:val="8"/>
    </w:pPr>
  </w:style>
  <w:style w:type="character" w:default="1" w:styleId="DefaultParagraphFont">
    <w:name w:val="Default Paragraph Font"/>
    <w:semiHidden/>
    <w:rsid w:val="00930F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F2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30F2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930F2C"/>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930F2C"/>
    <w:pPr>
      <w:jc w:val="right"/>
    </w:pPr>
  </w:style>
  <w:style w:type="paragraph" w:customStyle="1" w:styleId="TAL">
    <w:name w:val="TAL"/>
    <w:basedOn w:val="Normal"/>
    <w:link w:val="TALCar"/>
    <w:rsid w:val="00930F2C"/>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930F2C"/>
    <w:rPr>
      <w:b/>
    </w:rPr>
  </w:style>
  <w:style w:type="paragraph" w:customStyle="1" w:styleId="TAC">
    <w:name w:val="TAC"/>
    <w:basedOn w:val="TAL"/>
    <w:link w:val="TACChar"/>
    <w:rsid w:val="00930F2C"/>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930F2C"/>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930F2C"/>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930F2C"/>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930F2C"/>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930F2C"/>
    <w:pPr>
      <w:ind w:left="1418" w:hanging="1418"/>
    </w:pPr>
  </w:style>
  <w:style w:type="paragraph" w:styleId="TOC8">
    <w:name w:val="toc 8"/>
    <w:basedOn w:val="TOC1"/>
    <w:rsid w:val="00930F2C"/>
    <w:pPr>
      <w:spacing w:before="180"/>
      <w:ind w:left="2693" w:hanging="2693"/>
    </w:pPr>
    <w:rPr>
      <w:b/>
    </w:rPr>
  </w:style>
  <w:style w:type="paragraph" w:styleId="TOC1">
    <w:name w:val="toc 1"/>
    <w:rsid w:val="00930F2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930F2C"/>
    <w:pPr>
      <w:keepLines/>
      <w:tabs>
        <w:tab w:val="center" w:pos="4536"/>
        <w:tab w:val="right" w:pos="9072"/>
      </w:tabs>
    </w:pPr>
    <w:rPr>
      <w:noProof/>
    </w:rPr>
  </w:style>
  <w:style w:type="character" w:customStyle="1" w:styleId="ZGSM">
    <w:name w:val="ZGSM"/>
    <w:rsid w:val="00930F2C"/>
  </w:style>
  <w:style w:type="paragraph" w:customStyle="1" w:styleId="ZD">
    <w:name w:val="ZD"/>
    <w:rsid w:val="00930F2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930F2C"/>
    <w:pPr>
      <w:ind w:left="1701" w:hanging="1701"/>
    </w:pPr>
  </w:style>
  <w:style w:type="paragraph" w:styleId="TOC4">
    <w:name w:val="toc 4"/>
    <w:basedOn w:val="TOC3"/>
    <w:rsid w:val="00930F2C"/>
    <w:pPr>
      <w:ind w:left="1418" w:hanging="1418"/>
    </w:pPr>
  </w:style>
  <w:style w:type="paragraph" w:styleId="TOC3">
    <w:name w:val="toc 3"/>
    <w:basedOn w:val="TOC2"/>
    <w:rsid w:val="00930F2C"/>
    <w:pPr>
      <w:ind w:left="1134" w:hanging="1134"/>
    </w:pPr>
  </w:style>
  <w:style w:type="paragraph" w:styleId="TOC2">
    <w:name w:val="toc 2"/>
    <w:basedOn w:val="TOC1"/>
    <w:rsid w:val="00930F2C"/>
    <w:pPr>
      <w:keepNext w:val="0"/>
      <w:spacing w:before="0"/>
      <w:ind w:left="851" w:hanging="851"/>
    </w:pPr>
    <w:rPr>
      <w:sz w:val="20"/>
    </w:rPr>
  </w:style>
  <w:style w:type="paragraph" w:customStyle="1" w:styleId="TT">
    <w:name w:val="TT"/>
    <w:basedOn w:val="Heading1"/>
    <w:next w:val="Normal"/>
    <w:rsid w:val="00930F2C"/>
    <w:pPr>
      <w:outlineLvl w:val="9"/>
    </w:pPr>
  </w:style>
  <w:style w:type="paragraph" w:customStyle="1" w:styleId="NF">
    <w:name w:val="NF"/>
    <w:basedOn w:val="NO"/>
    <w:rsid w:val="00930F2C"/>
    <w:pPr>
      <w:keepNext/>
      <w:spacing w:after="0"/>
    </w:pPr>
    <w:rPr>
      <w:rFonts w:ascii="Arial" w:hAnsi="Arial"/>
      <w:sz w:val="18"/>
    </w:rPr>
  </w:style>
  <w:style w:type="paragraph" w:customStyle="1" w:styleId="NO">
    <w:name w:val="NO"/>
    <w:basedOn w:val="Normal"/>
    <w:link w:val="NOChar"/>
    <w:rsid w:val="00930F2C"/>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93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930F2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930F2C"/>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930F2C"/>
    <w:pPr>
      <w:spacing w:after="0"/>
    </w:pPr>
  </w:style>
  <w:style w:type="paragraph" w:customStyle="1" w:styleId="NW">
    <w:name w:val="NW"/>
    <w:basedOn w:val="NO"/>
    <w:rsid w:val="00930F2C"/>
    <w:pPr>
      <w:spacing w:after="0"/>
    </w:pPr>
  </w:style>
  <w:style w:type="paragraph" w:customStyle="1" w:styleId="EW">
    <w:name w:val="EW"/>
    <w:basedOn w:val="EX"/>
    <w:rsid w:val="00930F2C"/>
    <w:pPr>
      <w:spacing w:after="0"/>
    </w:pPr>
  </w:style>
  <w:style w:type="paragraph" w:styleId="TOC6">
    <w:name w:val="toc 6"/>
    <w:basedOn w:val="TOC5"/>
    <w:next w:val="Normal"/>
    <w:rsid w:val="00930F2C"/>
    <w:pPr>
      <w:ind w:left="1985" w:hanging="1985"/>
    </w:pPr>
  </w:style>
  <w:style w:type="paragraph" w:styleId="TOC7">
    <w:name w:val="toc 7"/>
    <w:basedOn w:val="TOC6"/>
    <w:next w:val="Normal"/>
    <w:rsid w:val="00930F2C"/>
    <w:pPr>
      <w:ind w:left="2268" w:hanging="2268"/>
    </w:pPr>
  </w:style>
  <w:style w:type="paragraph" w:customStyle="1" w:styleId="EditorsNote">
    <w:name w:val="Editor's Note"/>
    <w:aliases w:val="EN"/>
    <w:basedOn w:val="NO"/>
    <w:link w:val="EditorsNoteChar"/>
    <w:rsid w:val="00930F2C"/>
    <w:rPr>
      <w:color w:val="FF0000"/>
    </w:rPr>
  </w:style>
  <w:style w:type="paragraph" w:customStyle="1" w:styleId="ZA">
    <w:name w:val="ZA"/>
    <w:rsid w:val="00930F2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30F2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930F2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930F2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930F2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930F2C"/>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930F2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930F2C"/>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930F2C"/>
  </w:style>
  <w:style w:type="paragraph" w:customStyle="1" w:styleId="B4">
    <w:name w:val="B4"/>
    <w:basedOn w:val="List4"/>
    <w:link w:val="B4Char"/>
    <w:rsid w:val="00930F2C"/>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930F2C"/>
  </w:style>
  <w:style w:type="paragraph" w:customStyle="1" w:styleId="ZTD">
    <w:name w:val="ZTD"/>
    <w:basedOn w:val="ZB"/>
    <w:rsid w:val="00930F2C"/>
    <w:pPr>
      <w:framePr w:hRule="auto" w:wrap="notBeside" w:y="852"/>
    </w:pPr>
    <w:rPr>
      <w:i w:val="0"/>
      <w:sz w:val="40"/>
    </w:rPr>
  </w:style>
  <w:style w:type="paragraph" w:customStyle="1" w:styleId="ZV">
    <w:name w:val="ZV"/>
    <w:basedOn w:val="ZU"/>
    <w:rsid w:val="00930F2C"/>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930F2C"/>
    <w:pPr>
      <w:keepLines/>
      <w:spacing w:after="0"/>
    </w:pPr>
  </w:style>
  <w:style w:type="paragraph" w:styleId="Index2">
    <w:name w:val="index 2"/>
    <w:basedOn w:val="Index1"/>
    <w:rsid w:val="00930F2C"/>
    <w:pPr>
      <w:ind w:left="284"/>
    </w:pPr>
  </w:style>
  <w:style w:type="character" w:styleId="FootnoteReference">
    <w:name w:val="footnote reference"/>
    <w:basedOn w:val="DefaultParagraphFont"/>
    <w:rsid w:val="00930F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0F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930F2C"/>
    <w:pPr>
      <w:ind w:left="851"/>
    </w:pPr>
  </w:style>
  <w:style w:type="paragraph" w:styleId="ListNumber">
    <w:name w:val="List Number"/>
    <w:basedOn w:val="List"/>
    <w:rsid w:val="00930F2C"/>
  </w:style>
  <w:style w:type="paragraph" w:styleId="List">
    <w:name w:val="List"/>
    <w:basedOn w:val="Normal"/>
    <w:link w:val="ListChar"/>
    <w:rsid w:val="00930F2C"/>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930F2C"/>
    <w:pPr>
      <w:ind w:left="851"/>
    </w:pPr>
  </w:style>
  <w:style w:type="paragraph" w:styleId="ListBullet">
    <w:name w:val="List Bullet"/>
    <w:basedOn w:val="List"/>
    <w:link w:val="ListBulletChar"/>
    <w:rsid w:val="00930F2C"/>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930F2C"/>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930F2C"/>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930F2C"/>
    <w:pPr>
      <w:ind w:left="1135"/>
    </w:pPr>
  </w:style>
  <w:style w:type="paragraph" w:styleId="List4">
    <w:name w:val="List 4"/>
    <w:basedOn w:val="List3"/>
    <w:rsid w:val="00930F2C"/>
    <w:pPr>
      <w:ind w:left="1418"/>
    </w:pPr>
  </w:style>
  <w:style w:type="paragraph" w:styleId="List5">
    <w:name w:val="List 5"/>
    <w:basedOn w:val="List4"/>
    <w:rsid w:val="00930F2C"/>
    <w:pPr>
      <w:ind w:left="1702"/>
    </w:pPr>
  </w:style>
  <w:style w:type="paragraph" w:styleId="ListBullet4">
    <w:name w:val="List Bullet 4"/>
    <w:basedOn w:val="ListBullet3"/>
    <w:rsid w:val="00930F2C"/>
    <w:pPr>
      <w:ind w:left="1418"/>
    </w:pPr>
  </w:style>
  <w:style w:type="paragraph" w:styleId="ListBullet5">
    <w:name w:val="List Bullet 5"/>
    <w:basedOn w:val="ListBullet4"/>
    <w:rsid w:val="00930F2C"/>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269</TotalTime>
  <Pages>1</Pages>
  <Words>29740</Words>
  <Characters>169518</Characters>
  <Application>Microsoft Office Word</Application>
  <DocSecurity>0</DocSecurity>
  <Lines>1412</Lines>
  <Paragraphs>397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136</cp:revision>
  <dcterms:created xsi:type="dcterms:W3CDTF">2020-06-25T09:22:00Z</dcterms:created>
  <dcterms:modified xsi:type="dcterms:W3CDTF">2023-04-06T20:24:00Z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