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1pt" o:ole="">
            <v:imagedata r:id="rId8" o:title=""/>
          </v:shape>
          <o:OLEObject Type="Embed" ProgID="Equation.3" ShapeID="_x0000_i1025" DrawAspect="Content" ObjectID="_1742325355"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42325356"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53C112A3"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75CE9C08"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78F94544"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47B36BEA"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lastRenderedPageBreak/>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1pt" o:ole="">
            <v:imagedata r:id="rId8" o:title=""/>
          </v:shape>
          <o:OLEObject Type="Embed" ProgID="Equation.3" ShapeID="_x0000_i1027" DrawAspect="Content" ObjectID="_1742325357"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42325358"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lastRenderedPageBreak/>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1pt" o:ole="">
            <v:imagedata r:id="rId8" o:title=""/>
          </v:shape>
          <o:OLEObject Type="Embed" ProgID="Equation.3" ShapeID="_x0000_i1029" DrawAspect="Content" ObjectID="_1742325359"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5pt" o:ole="">
                  <v:imagedata r:id="rId8" o:title=""/>
                </v:shape>
                <o:OLEObject Type="Embed" ProgID="Equation.3" ShapeID="_x0000_i1030" DrawAspect="Content" ObjectID="_1742325360"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lastRenderedPageBreak/>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26991412" w14:textId="77777777" w:rsidR="00977C68" w:rsidRPr="009C5807" w:rsidRDefault="00977C68" w:rsidP="001741D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59A3C43D" w14:textId="77777777" w:rsidR="00977C68" w:rsidRPr="009C5807" w:rsidRDefault="00977C68" w:rsidP="001741D7">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r w:rsidRPr="009C5807">
        <w:t xml:space="preserve">SCells being added or released, provided </w:t>
      </w:r>
      <w:r w:rsidRPr="009C5807">
        <w:rPr>
          <w:lang w:eastAsia="zh-CN"/>
        </w:rPr>
        <w:t>the cell 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lastRenderedPageBreak/>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1DA5F3EF" w:rsidR="00A7003E" w:rsidRDefault="007E50E0"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w:t>
      </w:r>
      <w:r>
        <w:t xml:space="preserve"> and UE is capable of independent beam management on this FR2 band pair</w:t>
      </w:r>
      <w:bookmarkEnd w:id="30"/>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19ABF5E6" w14:textId="77777777" w:rsidR="00977C68" w:rsidRPr="009C5807" w:rsidRDefault="00977C68" w:rsidP="001741D7">
      <w:pPr>
        <w:pStyle w:val="B20"/>
      </w:pPr>
      <w:r w:rsidRPr="009C5807">
        <w:lastRenderedPageBreak/>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50527FB" w14:textId="77777777" w:rsidR="00977C68" w:rsidRPr="009C5807" w:rsidRDefault="00977C68" w:rsidP="001741D7">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activated or deactivated, 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77777777" w:rsidR="00977C68" w:rsidRPr="009C5807" w:rsidRDefault="00977C68" w:rsidP="001741D7">
      <w:pPr>
        <w:pStyle w:val="B10"/>
      </w:pPr>
      <w:r w:rsidRPr="009C5807">
        <w:t>-</w:t>
      </w:r>
      <w:r w:rsidRPr="009C5807">
        <w:tab/>
        <w:t xml:space="preserve">an interruption on any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lastRenderedPageBreak/>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78E0C14" w14:textId="77777777" w:rsidR="00977C68" w:rsidRPr="009C5807" w:rsidRDefault="00977C68" w:rsidP="001741D7">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3F720BF8" w14:textId="77777777" w:rsidR="00977C68" w:rsidRPr="009C5807" w:rsidRDefault="00977C68" w:rsidP="001741D7">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as the E-UTRA deactivated SCC being measured, 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7AF8DD6" w14:textId="1101D002"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74E105B5" w14:textId="3FD51507" w:rsidR="005B6B14" w:rsidRPr="009C5807" w:rsidRDefault="005B6B14" w:rsidP="001741D7">
      <w:pPr>
        <w:pStyle w:val="B20"/>
      </w:pPr>
      <w:r w:rsidRPr="009C5807">
        <w:t>-</w:t>
      </w:r>
      <w:r w:rsidRPr="009C5807">
        <w:tab/>
      </w:r>
      <w:r w:rsidRPr="009C5807">
        <w:rPr>
          <w:lang w:eastAsia="zh-CN"/>
        </w:rPr>
        <w:t>Y3 slot + SMTC duration</w:t>
      </w:r>
      <w:r w:rsidRPr="009C5807">
        <w:t xml:space="preserve">, if the PSCell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5C65397E" w14:textId="77777777"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325B6CA4" w14:textId="77777777" w:rsidR="005B6B14" w:rsidRPr="009C5807" w:rsidRDefault="005B6B14" w:rsidP="001741D7">
      <w:pPr>
        <w:pStyle w:val="B20"/>
      </w:pPr>
      <w:r w:rsidRPr="009C5807">
        <w:t>-</w:t>
      </w:r>
      <w:r w:rsidRPr="009C5807">
        <w:tab/>
      </w:r>
      <w:r w:rsidRPr="009C5807">
        <w:rPr>
          <w:lang w:eastAsia="zh-CN"/>
        </w:rPr>
        <w:t>Y3 slot + SMTC duration</w:t>
      </w:r>
      <w:r w:rsidRPr="009C5807">
        <w:t xml:space="preserve">, if the PSCell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w:t>
      </w:r>
      <w:r w:rsidR="004000F0" w:rsidRPr="009C5807">
        <w:rPr>
          <w:rFonts w:cs="v4.2.0"/>
        </w:rPr>
        <w:lastRenderedPageBreak/>
        <w:t xml:space="preserve">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44726E0B" w14:textId="77777777" w:rsidR="00A16ED2" w:rsidRPr="009C5807" w:rsidRDefault="00A16ED2" w:rsidP="00A16ED2">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211406EF" w14:textId="613F8594" w:rsidR="00EE0490" w:rsidRPr="009C5807" w:rsidRDefault="00A16ED2" w:rsidP="00A16ED2">
      <w:pPr>
        <w:pStyle w:val="B20"/>
        <w:rPr>
          <w:rFonts w:eastAsia="DengXian"/>
          <w:lang w:eastAsia="zh-CN"/>
        </w:rPr>
      </w:pPr>
      <w:r w:rsidRPr="009C5807">
        <w:t>-</w:t>
      </w:r>
      <w:r w:rsidRPr="009C5807">
        <w:tab/>
        <w:t>of up to max{Y1 slots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t>
      </w:r>
      <w:r w:rsidR="00EE0490" w:rsidRPr="009C5807">
        <w:t xml:space="preserve">Where X1 and Y1 are specified in </w:t>
      </w:r>
      <w:r w:rsidR="00EE0490"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lastRenderedPageBreak/>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834108F" w14:textId="77777777" w:rsidR="00A16ED2" w:rsidRPr="009C5807" w:rsidRDefault="00A16ED2" w:rsidP="00A16ED2">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406C1BFC" w14:textId="77777777" w:rsidR="00A16ED2" w:rsidRPr="009C5807" w:rsidRDefault="00A16ED2" w:rsidP="00A16ED2">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lastRenderedPageBreak/>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lastRenderedPageBreak/>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2"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129BDD3F" w14:textId="77777777" w:rsidR="00EA31EA" w:rsidRDefault="00EA31EA" w:rsidP="00EA31EA">
      <w:pPr>
        <w:rPr>
          <w:rFonts w:eastAsia="Malgun Gothic"/>
          <w:lang w:eastAsia="zh-CN"/>
        </w:rPr>
      </w:pPr>
      <w:bookmarkStart w:id="33" w:name="_Hlk103804203"/>
      <w:r w:rsidRPr="000649EF">
        <w:rPr>
          <w:rFonts w:eastAsia="Malgun Gothic"/>
          <w:lang w:eastAsia="zh-CN"/>
        </w:rPr>
        <w:t xml:space="preserve">No requirements </w:t>
      </w:r>
      <w:r w:rsidRPr="000649EF">
        <w:rPr>
          <w:rFonts w:eastAsia="Malgun Gothic" w:hint="eastAsia"/>
        </w:rPr>
        <w:t>are defined for SRS antenna port switching</w:t>
      </w:r>
      <w:r w:rsidRPr="000649EF">
        <w:rPr>
          <w:rFonts w:eastAsia="Malgun Gothic"/>
          <w:lang w:eastAsia="zh-CN"/>
        </w:rPr>
        <w:t xml:space="preserve"> if aperiodic </w:t>
      </w:r>
      <w:r w:rsidRPr="000649EF">
        <w:rPr>
          <w:rFonts w:eastAsia="Malgun Gothic"/>
        </w:rPr>
        <w:t xml:space="preserve">SRS switching is colliding with </w:t>
      </w:r>
      <w:r w:rsidRPr="000649EF">
        <w:rPr>
          <w:rFonts w:eastAsia="Malgun Gothic"/>
          <w:lang w:eastAsia="zh-CN"/>
        </w:rPr>
        <w:t xml:space="preserve">aperiodic L1-RSRP/L1-SINR measurements and the serving cell on which the aperiodic L1-RSRP/L1-SINR measurement is configured is indicated in </w:t>
      </w:r>
      <w:r w:rsidRPr="000649EF">
        <w:rPr>
          <w:rFonts w:eastAsia="Malgun Gothic"/>
          <w:i/>
          <w:iCs/>
          <w:lang w:eastAsia="zh-CN"/>
        </w:rPr>
        <w:t>txSwitchImpactToRx</w:t>
      </w:r>
      <w:r w:rsidRPr="000649EF">
        <w:rPr>
          <w:rFonts w:eastAsia="Malgun Gothic"/>
          <w:lang w:eastAsia="zh-CN"/>
        </w:rPr>
        <w:t xml:space="preserve"> or is the same carrier on which aperiodic SRS is scheduled/configured.</w:t>
      </w:r>
    </w:p>
    <w:p w14:paraId="00837D1A" w14:textId="77777777" w:rsidR="00EA31EA" w:rsidRDefault="00EA31EA" w:rsidP="00EA31EA">
      <w:pPr>
        <w:rPr>
          <w:rFonts w:eastAsia="Malgun Gothic"/>
          <w:lang w:eastAsia="zh-CN"/>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lang w:eastAsia="en-US"/>
        </w:rPr>
      </w:pPr>
      <w:r w:rsidRPr="000649EF">
        <w:rPr>
          <w:rFonts w:eastAsia="Malgun Gothic"/>
          <w:lang w:eastAsia="en-US"/>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77777777" w:rsidR="00977C68" w:rsidRPr="009C5807" w:rsidRDefault="00977C68" w:rsidP="00977C68">
      <w:r w:rsidRPr="009C5807">
        <w:t>When an intra-band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lastRenderedPageBreak/>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lastRenderedPageBreak/>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lastRenderedPageBreak/>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lastRenderedPageBreak/>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1"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2"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2"/>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3"/>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lang w:eastAsia="en-US"/>
        </w:rPr>
      </w:pPr>
      <w:r w:rsidRPr="00D26657">
        <w:rPr>
          <w:rFonts w:eastAsia="Malgun Gothic"/>
          <w:lang w:eastAsia="en-US"/>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5"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5"/>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6" w:name="_Toc5952659"/>
      <w:bookmarkStart w:id="47"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8"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lang w:eastAsia="zh-CN"/>
        </w:rPr>
        <w:t>8.2.4.2.</w:t>
      </w:r>
      <w:bookmarkEnd w:id="49"/>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lang w:eastAsia="en-US"/>
        </w:rPr>
      </w:pPr>
      <w:r w:rsidRPr="00BC309C">
        <w:rPr>
          <w:rFonts w:eastAsia="Malgun Gothic"/>
          <w:lang w:eastAsia="en-US"/>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696C152D" w14:textId="77777777" w:rsidR="007C3A57" w:rsidRDefault="007C3A57" w:rsidP="007C3A57">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C3A57" w:rsidRPr="009C5807" w14:paraId="3BA84B91" w14:textId="77777777" w:rsidTr="00ED4E9A">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2754BC4" w14:textId="77777777" w:rsidR="007C3A57" w:rsidRPr="009C5807" w:rsidRDefault="007C3A57" w:rsidP="00ED4E9A">
            <w:pPr>
              <w:pStyle w:val="TAH"/>
            </w:pPr>
            <w:r w:rsidRPr="009C5807">
              <w:rPr>
                <w:noProof/>
                <w:lang w:val="en-US" w:eastAsia="zh-CN"/>
              </w:rPr>
              <w:drawing>
                <wp:inline distT="0" distB="0" distL="0" distR="0" wp14:anchorId="69D2D825" wp14:editId="58BB02AB">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18E8980A" w14:textId="77777777" w:rsidR="007C3A57" w:rsidRPr="009C5807" w:rsidRDefault="007C3A57" w:rsidP="00ED4E9A">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E1D7899" w14:textId="77777777" w:rsidR="007C3A57" w:rsidRPr="009C5807" w:rsidRDefault="007C3A57" w:rsidP="00ED4E9A">
            <w:pPr>
              <w:pStyle w:val="TAH"/>
            </w:pPr>
            <w:r w:rsidRPr="009C5807">
              <w:t>Interruption length (slots)</w:t>
            </w:r>
          </w:p>
        </w:tc>
      </w:tr>
      <w:tr w:rsidR="007C3A57" w:rsidRPr="009C5807" w14:paraId="13DC59C9" w14:textId="77777777" w:rsidTr="00ED4E9A">
        <w:trPr>
          <w:trHeight w:val="180"/>
          <w:jc w:val="center"/>
        </w:trPr>
        <w:tc>
          <w:tcPr>
            <w:tcW w:w="649" w:type="dxa"/>
            <w:tcBorders>
              <w:top w:val="nil"/>
              <w:left w:val="single" w:sz="4" w:space="0" w:color="auto"/>
              <w:bottom w:val="single" w:sz="4" w:space="0" w:color="auto"/>
              <w:right w:val="single" w:sz="4" w:space="0" w:color="auto"/>
            </w:tcBorders>
            <w:vAlign w:val="center"/>
          </w:tcPr>
          <w:p w14:paraId="4267C62E" w14:textId="77777777" w:rsidR="007C3A57" w:rsidRPr="009C5807" w:rsidRDefault="007C3A57" w:rsidP="00ED4E9A">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222A97A6" w14:textId="77777777" w:rsidR="007C3A57" w:rsidRPr="009C5807" w:rsidRDefault="007C3A57" w:rsidP="00ED4E9A">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70872FA" w14:textId="77777777" w:rsidR="007C3A57" w:rsidRPr="009C5807" w:rsidRDefault="007C3A57" w:rsidP="00ED4E9A">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A2FB915" w14:textId="77777777" w:rsidR="007C3A57" w:rsidRPr="009C5807" w:rsidRDefault="007C3A57" w:rsidP="00ED4E9A">
            <w:pPr>
              <w:pStyle w:val="TAH"/>
            </w:pPr>
            <w:r w:rsidRPr="009C5807">
              <w:rPr>
                <w:rFonts w:hint="eastAsia"/>
              </w:rPr>
              <w:t>Async</w:t>
            </w:r>
          </w:p>
        </w:tc>
      </w:tr>
      <w:tr w:rsidR="007C3A57" w:rsidRPr="009C5807" w14:paraId="75DFBDF3" w14:textId="77777777" w:rsidTr="00ED4E9A">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6D30F1" w14:textId="77777777" w:rsidR="007C3A57" w:rsidRPr="009C5807" w:rsidRDefault="007C3A57" w:rsidP="00ED4E9A">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2FB3484" w14:textId="77777777" w:rsidR="007C3A57" w:rsidRPr="009C5807" w:rsidRDefault="007C3A57" w:rsidP="00ED4E9A">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A1A70CF" w14:textId="7FB40F95" w:rsidR="007C3A57" w:rsidRPr="009C5807" w:rsidRDefault="007C3A57" w:rsidP="00ED4E9A">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6366B2A1" w14:textId="39C6D6EB" w:rsidR="007C3A57" w:rsidRPr="009C5807" w:rsidRDefault="007C3A57" w:rsidP="00ED4E9A">
            <w:pPr>
              <w:pStyle w:val="TAC"/>
              <w:rPr>
                <w:rFonts w:cs="Arial"/>
                <w:szCs w:val="18"/>
              </w:rPr>
            </w:pPr>
            <w:r>
              <w:rPr>
                <w:rFonts w:cs="Arial"/>
                <w:szCs w:val="18"/>
              </w:rPr>
              <w:t>[2]</w:t>
            </w:r>
          </w:p>
        </w:tc>
      </w:tr>
      <w:tr w:rsidR="007C3A57" w:rsidRPr="009C5807" w14:paraId="77CA28C5" w14:textId="77777777" w:rsidTr="00ED4E9A">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870FF6" w14:textId="77777777" w:rsidR="007C3A57" w:rsidRPr="009C5807" w:rsidRDefault="007C3A57" w:rsidP="00ED4E9A">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7C0D70" w14:textId="77777777" w:rsidR="007C3A57" w:rsidRPr="009C5807" w:rsidRDefault="007C3A57" w:rsidP="00ED4E9A">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51C3697" w14:textId="1C2FBEBA" w:rsidR="007C3A57" w:rsidRPr="009C5807" w:rsidRDefault="007C3A57" w:rsidP="00ED4E9A">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666FB79" w14:textId="6EB4B8BD" w:rsidR="007C3A57" w:rsidRPr="009C5807" w:rsidRDefault="007C3A57" w:rsidP="00ED4E9A">
            <w:pPr>
              <w:pStyle w:val="TAC"/>
              <w:rPr>
                <w:rFonts w:cs="Arial"/>
                <w:szCs w:val="18"/>
              </w:rPr>
            </w:pPr>
            <w:r>
              <w:rPr>
                <w:rFonts w:cs="Arial"/>
                <w:szCs w:val="18"/>
              </w:rPr>
              <w:t>[3]</w:t>
            </w:r>
          </w:p>
        </w:tc>
      </w:tr>
      <w:tr w:rsidR="007C3A57" w:rsidRPr="009C5807" w14:paraId="55505D25" w14:textId="77777777" w:rsidTr="00ED4E9A">
        <w:trPr>
          <w:jc w:val="center"/>
        </w:trPr>
        <w:tc>
          <w:tcPr>
            <w:tcW w:w="649" w:type="dxa"/>
            <w:tcBorders>
              <w:top w:val="single" w:sz="4" w:space="0" w:color="auto"/>
              <w:left w:val="single" w:sz="4" w:space="0" w:color="auto"/>
              <w:bottom w:val="nil"/>
              <w:right w:val="single" w:sz="4" w:space="0" w:color="auto"/>
            </w:tcBorders>
            <w:vAlign w:val="center"/>
          </w:tcPr>
          <w:p w14:paraId="218B0946" w14:textId="77777777" w:rsidR="007C3A57" w:rsidRPr="009C5807" w:rsidRDefault="007C3A57" w:rsidP="00ED4E9A">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DEF9812" w14:textId="77777777" w:rsidR="007C3A57" w:rsidRPr="009C5807" w:rsidRDefault="007C3A57" w:rsidP="00ED4E9A">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1BA9DBFC" w14:textId="77777777" w:rsidR="007C3A57" w:rsidRPr="009C5807" w:rsidRDefault="007C3A57" w:rsidP="00ED4E9A">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E690652" w14:textId="26201C54" w:rsidR="007C3A57" w:rsidRPr="009C5807" w:rsidRDefault="007C3A57" w:rsidP="00ED4E9A">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7E246555" w14:textId="38EB8B1F" w:rsidR="007C3A57" w:rsidRPr="009C5807" w:rsidRDefault="007C3A57" w:rsidP="00ED4E9A">
            <w:pPr>
              <w:pStyle w:val="TAC"/>
              <w:rPr>
                <w:rFonts w:cs="Arial"/>
                <w:szCs w:val="18"/>
              </w:rPr>
            </w:pPr>
            <w:r>
              <w:rPr>
                <w:rFonts w:cs="Arial"/>
                <w:szCs w:val="18"/>
              </w:rPr>
              <w:t>[5]</w:t>
            </w:r>
          </w:p>
        </w:tc>
      </w:tr>
      <w:tr w:rsidR="007C3A57" w:rsidRPr="009C5807" w14:paraId="671C784B" w14:textId="77777777" w:rsidTr="00ED4E9A">
        <w:trPr>
          <w:jc w:val="center"/>
        </w:trPr>
        <w:tc>
          <w:tcPr>
            <w:tcW w:w="649" w:type="dxa"/>
            <w:tcBorders>
              <w:top w:val="nil"/>
              <w:left w:val="single" w:sz="4" w:space="0" w:color="auto"/>
              <w:bottom w:val="single" w:sz="4" w:space="0" w:color="auto"/>
              <w:right w:val="single" w:sz="4" w:space="0" w:color="auto"/>
            </w:tcBorders>
            <w:vAlign w:val="center"/>
          </w:tcPr>
          <w:p w14:paraId="07124A9B" w14:textId="77777777" w:rsidR="007C3A57" w:rsidRPr="009C5807" w:rsidRDefault="007C3A57" w:rsidP="00ED4E9A">
            <w:pPr>
              <w:pStyle w:val="TAC"/>
            </w:pPr>
          </w:p>
        </w:tc>
        <w:tc>
          <w:tcPr>
            <w:tcW w:w="1361" w:type="dxa"/>
            <w:tcBorders>
              <w:top w:val="nil"/>
              <w:left w:val="single" w:sz="4" w:space="0" w:color="auto"/>
              <w:bottom w:val="single" w:sz="4" w:space="0" w:color="auto"/>
              <w:right w:val="single" w:sz="4" w:space="0" w:color="auto"/>
            </w:tcBorders>
            <w:vAlign w:val="center"/>
          </w:tcPr>
          <w:p w14:paraId="63C4E0F1" w14:textId="77777777" w:rsidR="007C3A57" w:rsidRPr="009C5807" w:rsidRDefault="007C3A57" w:rsidP="00ED4E9A">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2F66614" w14:textId="77777777" w:rsidR="007C3A57" w:rsidRPr="009C5807" w:rsidRDefault="007C3A57" w:rsidP="00ED4E9A">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1B6CFA8" w14:textId="3F44FE7A" w:rsidR="007C3A57" w:rsidRPr="009C5807" w:rsidRDefault="007C3A57" w:rsidP="00ED4E9A">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2D4910F6" w14:textId="77777777" w:rsidR="007C3A57" w:rsidRPr="009C5807" w:rsidRDefault="007C3A57" w:rsidP="00ED4E9A">
            <w:pPr>
              <w:pStyle w:val="TAC"/>
              <w:rPr>
                <w:rFonts w:cs="Arial"/>
                <w:szCs w:val="18"/>
              </w:rPr>
            </w:pPr>
          </w:p>
        </w:tc>
      </w:tr>
      <w:tr w:rsidR="007C3A57" w:rsidRPr="009C5807" w14:paraId="38DEEDAF" w14:textId="77777777" w:rsidTr="00ED4E9A">
        <w:trPr>
          <w:jc w:val="center"/>
        </w:trPr>
        <w:tc>
          <w:tcPr>
            <w:tcW w:w="649" w:type="dxa"/>
            <w:tcBorders>
              <w:top w:val="single" w:sz="4" w:space="0" w:color="auto"/>
              <w:left w:val="single" w:sz="4" w:space="0" w:color="auto"/>
              <w:bottom w:val="nil"/>
              <w:right w:val="single" w:sz="4" w:space="0" w:color="auto"/>
            </w:tcBorders>
            <w:vAlign w:val="center"/>
          </w:tcPr>
          <w:p w14:paraId="4A3FC7A9" w14:textId="77777777" w:rsidR="007C3A57" w:rsidRPr="009C5807" w:rsidRDefault="007C3A57" w:rsidP="00ED4E9A">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BDB8640" w14:textId="77777777" w:rsidR="007C3A57" w:rsidRPr="009C5807" w:rsidRDefault="007C3A57" w:rsidP="00ED4E9A">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FB9EF48" w14:textId="77777777" w:rsidR="007C3A57" w:rsidRPr="009C5807" w:rsidRDefault="007C3A57" w:rsidP="00ED4E9A">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B1D998A" w14:textId="54E35C78" w:rsidR="007C3A57" w:rsidRPr="009C5807" w:rsidRDefault="007C3A57" w:rsidP="00ED4E9A">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59980AB0" w14:textId="315F52BE" w:rsidR="007C3A57" w:rsidRPr="009C5807" w:rsidRDefault="007C3A57" w:rsidP="00ED4E9A">
            <w:pPr>
              <w:pStyle w:val="TAC"/>
              <w:rPr>
                <w:rFonts w:cs="Arial"/>
                <w:szCs w:val="18"/>
              </w:rPr>
            </w:pPr>
            <w:r>
              <w:rPr>
                <w:rFonts w:cs="Arial"/>
                <w:szCs w:val="18"/>
              </w:rPr>
              <w:t>[9]</w:t>
            </w:r>
          </w:p>
        </w:tc>
      </w:tr>
      <w:tr w:rsidR="007C3A57" w:rsidRPr="009C5807" w14:paraId="76EA93AB" w14:textId="77777777" w:rsidTr="00ED4E9A">
        <w:trPr>
          <w:jc w:val="center"/>
        </w:trPr>
        <w:tc>
          <w:tcPr>
            <w:tcW w:w="649" w:type="dxa"/>
            <w:tcBorders>
              <w:top w:val="nil"/>
              <w:left w:val="single" w:sz="4" w:space="0" w:color="auto"/>
              <w:bottom w:val="single" w:sz="4" w:space="0" w:color="auto"/>
              <w:right w:val="single" w:sz="4" w:space="0" w:color="auto"/>
            </w:tcBorders>
            <w:vAlign w:val="center"/>
          </w:tcPr>
          <w:p w14:paraId="5B51340E" w14:textId="77777777" w:rsidR="007C3A57" w:rsidRPr="009C5807" w:rsidRDefault="007C3A57" w:rsidP="00ED4E9A">
            <w:pPr>
              <w:pStyle w:val="TAC"/>
            </w:pPr>
          </w:p>
        </w:tc>
        <w:tc>
          <w:tcPr>
            <w:tcW w:w="1361" w:type="dxa"/>
            <w:tcBorders>
              <w:top w:val="nil"/>
              <w:left w:val="single" w:sz="4" w:space="0" w:color="auto"/>
              <w:bottom w:val="single" w:sz="4" w:space="0" w:color="auto"/>
              <w:right w:val="single" w:sz="4" w:space="0" w:color="auto"/>
            </w:tcBorders>
            <w:vAlign w:val="center"/>
          </w:tcPr>
          <w:p w14:paraId="5546E2FD" w14:textId="77777777" w:rsidR="007C3A57" w:rsidRPr="009C5807" w:rsidRDefault="007C3A57" w:rsidP="00ED4E9A">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B7EDEF3" w14:textId="77777777" w:rsidR="007C3A57" w:rsidRPr="009C5807" w:rsidRDefault="007C3A57" w:rsidP="00ED4E9A">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D3BDE5A" w14:textId="30F6131F" w:rsidR="007C3A57" w:rsidRPr="009C5807" w:rsidRDefault="007C3A57" w:rsidP="00ED4E9A">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2CCE06E0" w14:textId="77777777" w:rsidR="007C3A57" w:rsidRPr="009C5807" w:rsidRDefault="007C3A57" w:rsidP="00ED4E9A">
            <w:pPr>
              <w:pStyle w:val="TAC"/>
              <w:rPr>
                <w:rFonts w:cs="Arial"/>
                <w:szCs w:val="18"/>
              </w:rPr>
            </w:pPr>
          </w:p>
        </w:tc>
      </w:tr>
    </w:tbl>
    <w:p w14:paraId="202FEE3A" w14:textId="77777777" w:rsidR="007C3A57" w:rsidRDefault="007C3A57" w:rsidP="007C3A57"/>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21B702C5"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p>
    <w:p w14:paraId="4B43B885" w14:textId="77777777"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0F420A44" w14:textId="000A9BF7" w:rsidR="006A65D1" w:rsidRPr="009C5807" w:rsidRDefault="001A21B1">
      <w:pPr>
        <w:pStyle w:val="B30"/>
      </w:pPr>
      <w:r w:rsidRPr="008C6DE4">
        <w:t>-</w:t>
      </w:r>
      <w:r w:rsidRPr="008C6DE4">
        <w:tab/>
      </w:r>
      <w:r w:rsidRPr="001323D8">
        <w:t>SSB is in the same half-frame on the SCell and the contiguous FR2 active serving cell</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77777777"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77777777" w:rsidR="00A2047B" w:rsidRPr="00143E99" w:rsidRDefault="00A2047B" w:rsidP="00A2047B">
      <w:bookmarkStart w:id="53" w:name="_Hlk32492444"/>
      <w:r w:rsidRPr="00143E99">
        <w:t xml:space="preserve">The SCell is known provided the following conditions are met for the SCell: </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AB98132" w:rsidR="00A2047B" w:rsidRDefault="00A2047B" w:rsidP="008876F5">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77777777" w:rsidR="00A2047B" w:rsidRPr="00952230" w:rsidRDefault="00A2047B" w:rsidP="00A2047B">
      <w:r w:rsidRPr="00952230">
        <w:t xml:space="preserve">The SCell is known provided the following conditions are met for the SCell: </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6B417E1A" w:rsidR="00A2047B" w:rsidRDefault="00A2047B" w:rsidP="00B56936">
      <w:pPr>
        <w:rPr>
          <w:lang w:eastAsia="ko-KR"/>
        </w:rPr>
      </w:pPr>
      <w:r w:rsidRPr="00952230">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4"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4"/>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6"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522DB7F2" w14:textId="0141D294" w:rsidR="00C92500" w:rsidRDefault="00C92500" w:rsidP="00C92500">
      <w:r>
        <w:t>If the UE has a valid TA for transmitting on an SCell then the UE shall be capable to transmit valid CSI report and apply actions related to the activation command for the SCell being activated on the PUCCH SCell no later than in slot n+</w:t>
      </w:r>
      <w:bookmarkStart w:id="59"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+[4]*</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59"/>
      <w:r>
        <w:rPr>
          <w:rFonts w:ascii="DengXian" w:eastAsia="DengXian" w:hAnsi="DengXian"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7E039FAE" w14:textId="7777777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1C3D5BA9" w14:textId="77777777" w:rsidR="00F116B6" w:rsidRDefault="00F116B6" w:rsidP="00F116B6">
      <w:pPr>
        <w:pStyle w:val="B10"/>
        <w:rPr>
          <w:lang w:eastAsia="zh-CN"/>
        </w:rPr>
      </w:pPr>
      <w:r>
        <w:t>-</w:t>
      </w:r>
      <w:r>
        <w:tab/>
        <w:t>T</w:t>
      </w:r>
      <w:r>
        <w:rPr>
          <w:vertAlign w:val="subscript"/>
        </w:rPr>
        <w:t>CSI_reporting</w:t>
      </w:r>
      <w:r>
        <w:t xml:space="preserve"> is the delay (in ms) as</w:t>
      </w:r>
      <w:r>
        <w:rPr>
          <w:lang w:eastAsia="zh-CN"/>
        </w:rPr>
        <w:t xml:space="preserve"> specified in clause 8.3.2.</w:t>
      </w:r>
    </w:p>
    <w:p w14:paraId="78F21831"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DAB790C" w14:textId="0CCCD134" w:rsidR="00C92500" w:rsidRDefault="00C92500" w:rsidP="00C92500">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60" w:name="_Hlk92204383"/>
      <w:r>
        <w:t>slot n+</w:t>
      </w:r>
      <w:bookmarkStart w:id="61"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1"/>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60"/>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7046320" w14:textId="28826B4B" w:rsidR="00C92500" w:rsidRDefault="00C92500" w:rsidP="00C92500">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rFonts w:hint="eastAsia"/>
          <w:lang w:val="en-US" w:eastAsia="zh-CN"/>
        </w:rPr>
        <w:t>[4]</w:t>
      </w:r>
      <w:r>
        <w:rPr>
          <w:lang w:val="en-US"/>
        </w:rPr>
        <w:t>*T</w:t>
      </w:r>
      <w:r w:rsidRPr="00132612">
        <w:rPr>
          <w:vertAlign w:val="subscript"/>
          <w:lang w:val="en-US"/>
        </w:rPr>
        <w:t>target_PL-RS</w:t>
      </w:r>
      <w:r>
        <w:rPr>
          <w:lang w:val="en-US"/>
        </w:rPr>
        <w:t>) + T</w:t>
      </w:r>
      <w:r>
        <w:rPr>
          <w:vertAlign w:val="subscript"/>
          <w:lang w:val="en-US"/>
        </w:rPr>
        <w:t>CSI_reporting_after</w:t>
      </w:r>
      <w:r>
        <w:rPr>
          <w:lang w:val="en-US"/>
        </w:rPr>
        <w:t xml:space="preserve"> </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0A2C193A" w14:textId="101FF126" w:rsidR="00C92500" w:rsidRDefault="00C92500" w:rsidP="00C92500">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rFonts w:hint="eastAsia"/>
          <w:lang w:val="en-US" w:eastAsia="zh-CN"/>
        </w:rPr>
        <w:t>[4]</w:t>
      </w:r>
      <w:r>
        <w:rPr>
          <w:lang w:val="en-US"/>
        </w:rPr>
        <w:t>*T</w:t>
      </w:r>
      <w:r w:rsidRPr="00132612">
        <w:rPr>
          <w:vertAlign w:val="subscript"/>
          <w:lang w:val="en-US"/>
        </w:rPr>
        <w:t>target_PL-RS</w:t>
      </w:r>
      <w:r>
        <w:rPr>
          <w:lang w:val="en-US"/>
        </w:rPr>
        <w:t>)</w:t>
      </w:r>
      <w:r>
        <w:rPr>
          <w:i/>
          <w:iCs/>
          <w:szCs w:val="24"/>
          <w:lang w:eastAsia="zh-CN"/>
        </w:rPr>
        <w:t xml:space="preserve"> </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729C7759" w14:textId="77777777" w:rsidR="00F116B6" w:rsidRDefault="00F116B6" w:rsidP="00F116B6">
      <w:pPr>
        <w:rPr>
          <w:lang w:eastAsia="zh-CN"/>
        </w:rPr>
      </w:pPr>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r>
        <w:rPr>
          <w:lang w:eastAsia="zh-CN"/>
        </w:rPr>
        <w:t xml:space="preserve"> Otherwise, UE is not allowed to drop or cause any interruption to SRS or PUCCH or PUSCH transmission on SpCell or on any activated SCell. </w:t>
      </w:r>
    </w:p>
    <w:p w14:paraId="779B8997" w14:textId="06C63F7C" w:rsidR="00F116B6" w:rsidRDefault="00F116B6" w:rsidP="00F116B6">
      <w:bookmarkStart w:id="62" w:name="_Hlk109819056"/>
      <w:bookmarkStart w:id="63" w:name="_Hlk112273039"/>
      <w:bookmarkStart w:id="64" w:name="_Hlk112273125"/>
      <w:r>
        <w:t xml:space="preserve">For unknown PUCCH SCell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bookmarkEnd w:id="62"/>
      <w:r w:rsidRPr="000C0935">
        <w:rPr>
          <w:rFonts w:eastAsia="Yu Mincho"/>
          <w:bCs/>
          <w:lang w:val="en-US" w:eastAsia="zh-CN"/>
        </w:rPr>
        <w:t xml:space="preserve"> </w:t>
      </w:r>
      <w:r>
        <w:rPr>
          <w:rFonts w:eastAsia="Yu Mincho"/>
          <w:bCs/>
          <w:lang w:val="en-US" w:eastAsia="zh-CN"/>
        </w:rPr>
        <w:t>For unknown PUCCH SCell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r>
        <w:rPr>
          <w:rFonts w:eastAsia="Yu Mincho"/>
          <w:bCs/>
          <w:lang w:val="en-US" w:eastAsia="zh-CN"/>
        </w:rPr>
        <w:t xml:space="preserve">, </w:t>
      </w:r>
      <w:bookmarkStart w:id="65" w:name="_Hlk112273073"/>
      <w:r w:rsidRPr="001A50F8">
        <w:rPr>
          <w:rFonts w:eastAsia="Yu Mincho"/>
          <w:bCs/>
          <w:lang w:val="en-US" w:eastAsia="zh-CN"/>
        </w:rPr>
        <w:t xml:space="preserve">if </w:t>
      </w:r>
      <w:r w:rsidRPr="001A50F8">
        <w:t>‘ssb-PositionIn</w:t>
      </w:r>
      <w:bookmarkEnd w:id="63"/>
      <w:r w:rsidRPr="001A50F8">
        <w:t>Burst’ indicates multiple SSBs but</w:t>
      </w:r>
      <w:r>
        <w:t xml:space="preserve"> TCI state indication is not provided in same MAC PDU with SCell activation.</w:t>
      </w:r>
      <w:bookmarkEnd w:id="64"/>
      <w:bookmarkEnd w:id="65"/>
    </w:p>
    <w:p w14:paraId="24FA543A" w14:textId="4958855A" w:rsidR="00F116B6" w:rsidRDefault="00F116B6" w:rsidP="00F116B6">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6" w:name="_Toc21342838"/>
      <w:bookmarkStart w:id="67" w:name="_Toc29769799"/>
      <w:bookmarkStart w:id="68" w:name="_Toc29799298"/>
      <w:bookmarkStart w:id="69" w:name="_Toc37254522"/>
      <w:bookmarkStart w:id="70" w:name="_Toc37255165"/>
      <w:bookmarkStart w:id="71" w:name="_Toc45887188"/>
      <w:bookmarkStart w:id="72"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6"/>
    <w:bookmarkEnd w:id="67"/>
    <w:bookmarkEnd w:id="68"/>
    <w:bookmarkEnd w:id="69"/>
    <w:bookmarkEnd w:id="70"/>
    <w:bookmarkEnd w:id="71"/>
    <w:bookmarkEnd w:id="72"/>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210C9DEB" w14:textId="77777777" w:rsidR="00502111" w:rsidRPr="0091633E" w:rsidRDefault="00502111" w:rsidP="00502111">
      <w:pPr>
        <w:rPr>
          <w:rFonts w:eastAsia="SimSun"/>
          <w:lang w:val="en-US"/>
        </w:rPr>
      </w:pPr>
      <w:r w:rsidRPr="0091633E">
        <w:rPr>
          <w:rFonts w:eastAsia="SimSun"/>
        </w:rPr>
        <w:t>T</w:t>
      </w:r>
      <w:r w:rsidRPr="0091633E">
        <w:rPr>
          <w:rFonts w:eastAsia="SimSun"/>
          <w:vertAlign w:val="subscript"/>
        </w:rPr>
        <w:t xml:space="preserve">delay_multiple_SCells_PUCCH_SCell   </w:t>
      </w:r>
      <w:r w:rsidRPr="0091633E">
        <w:rPr>
          <w:rFonts w:eastAsia="SimSun"/>
        </w:rPr>
        <w:t>is the SCell activation delay for a PUCCH SCell when PUCCH SCell is activated with other SCells and is given by:</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03F95DB2" w14:textId="41DCB428" w:rsidR="00502111" w:rsidRPr="0091633E" w:rsidRDefault="00502111" w:rsidP="00502111">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xml:space="preserve">+ </w:t>
      </w:r>
      <w:r w:rsidRPr="00E15E78">
        <w:t>T</w:t>
      </w:r>
      <w:r w:rsidRPr="00E15E78">
        <w:rPr>
          <w:vertAlign w:val="subscript"/>
        </w:rPr>
        <w:t>me</w:t>
      </w:r>
      <w:r>
        <w:rPr>
          <w:rFonts w:hint="eastAsia"/>
          <w:vertAlign w:val="subscript"/>
          <w:lang w:eastAsia="zh-CN"/>
        </w:rPr>
        <w:t>as</w:t>
      </w:r>
      <w:r w:rsidRPr="0091633E">
        <w:rPr>
          <w:rFonts w:eastAsia="SimSun"/>
          <w:lang w:val="en-US"/>
        </w:rPr>
        <w:t xml:space="preserve"> + T</w:t>
      </w:r>
      <w:r w:rsidRPr="0091633E">
        <w:rPr>
          <w:rFonts w:eastAsia="SimSun"/>
          <w:vertAlign w:val="subscript"/>
          <w:lang w:val="en-US"/>
        </w:rPr>
        <w:t>CSI_Reporting</w:t>
      </w:r>
      <w:r w:rsidRPr="0091633E">
        <w:rPr>
          <w:rFonts w:eastAsia="SimSun"/>
          <w:lang w:val="en-US"/>
        </w:rPr>
        <w:t xml:space="preserve"> </w:t>
      </w:r>
    </w:p>
    <w:p w14:paraId="108C33C8" w14:textId="77777777" w:rsidR="00502111" w:rsidRPr="0091633E" w:rsidRDefault="00502111" w:rsidP="00502111">
      <w:pPr>
        <w:pStyle w:val="B10"/>
        <w:rPr>
          <w:rFonts w:eastAsia="SimSun"/>
          <w:lang w:val="en-US"/>
        </w:rPr>
      </w:pPr>
      <w:r>
        <w:rPr>
          <w:rFonts w:eastAsia="SimSun"/>
          <w:lang w:val="en-US"/>
        </w:rPr>
        <w:t>-</w:t>
      </w:r>
      <w:r>
        <w:rPr>
          <w:rFonts w:eastAsia="SimSun"/>
          <w:lang w:val="en-US"/>
        </w:rPr>
        <w:tab/>
      </w:r>
      <w:r w:rsidRPr="0091633E">
        <w:rPr>
          <w:rFonts w:eastAsia="SimSun"/>
          <w:lang w:val="en-US"/>
        </w:rPr>
        <w:t xml:space="preserve">If UE do not have valid TA for PUCCH SCell, </w:t>
      </w:r>
    </w:p>
    <w:p w14:paraId="47B4076E" w14:textId="6101A165" w:rsidR="0091633E" w:rsidRPr="0091633E" w:rsidRDefault="00502111" w:rsidP="00502111">
      <w:pPr>
        <w:pStyle w:val="EQ"/>
        <w:rPr>
          <w:rFonts w:eastAsia="SimSun"/>
          <w:lang w:val="en-US" w:eastAsia="en-US"/>
        </w:rPr>
      </w:pPr>
      <w:r>
        <w:rPr>
          <w:rFonts w:eastAsia="SimSun"/>
        </w:rPr>
        <w:tab/>
      </w:r>
      <w:r w:rsidR="00C92500" w:rsidRPr="0091633E">
        <w:rPr>
          <w:rFonts w:eastAsia="SimSun"/>
        </w:rPr>
        <w:t>T</w:t>
      </w:r>
      <w:r w:rsidR="00C92500" w:rsidRPr="0091633E">
        <w:rPr>
          <w:rFonts w:eastAsia="SimSun"/>
          <w:vertAlign w:val="subscript"/>
        </w:rPr>
        <w:t>delay_multiple_SCells_PUCCH_SCell</w:t>
      </w:r>
      <w:r w:rsidR="00C92500" w:rsidRPr="0091633E">
        <w:rPr>
          <w:rFonts w:eastAsia="SimSun"/>
        </w:rPr>
        <w:t xml:space="preserve"> = T</w:t>
      </w:r>
      <w:r w:rsidR="00C92500" w:rsidRPr="0091633E">
        <w:rPr>
          <w:rFonts w:eastAsia="SimSun"/>
          <w:vertAlign w:val="subscript"/>
        </w:rPr>
        <w:t xml:space="preserve">activation_time_multiple_scells </w:t>
      </w:r>
      <w:r w:rsidR="00C92500" w:rsidRPr="0091633E">
        <w:rPr>
          <w:rFonts w:eastAsia="SimSun"/>
          <w:lang w:val="en-US"/>
        </w:rPr>
        <w:t>+ max ((T</w:t>
      </w:r>
      <w:r w:rsidR="00C92500" w:rsidRPr="0091633E">
        <w:rPr>
          <w:rFonts w:eastAsia="SimSun"/>
          <w:vertAlign w:val="subscript"/>
          <w:lang w:val="en-US"/>
        </w:rPr>
        <w:t>First_available_CSI</w:t>
      </w:r>
      <w:r w:rsidR="00C92500" w:rsidRPr="0091633E">
        <w:rPr>
          <w:rFonts w:eastAsia="SimSun"/>
          <w:lang w:val="en-US"/>
        </w:rPr>
        <w:t xml:space="preserve"> + T</w:t>
      </w:r>
      <w:r w:rsidR="00C92500" w:rsidRPr="0091633E">
        <w:rPr>
          <w:rFonts w:eastAsia="SimSun"/>
          <w:vertAlign w:val="subscript"/>
          <w:lang w:val="en-US"/>
        </w:rPr>
        <w:t>CSI_processing</w:t>
      </w:r>
      <w:r w:rsidR="00C92500" w:rsidRPr="0091633E">
        <w:rPr>
          <w:rFonts w:eastAsia="SimSun"/>
          <w:lang w:val="en-US"/>
        </w:rPr>
        <w:t xml:space="preserve">), (T1+T2+T3), </w:t>
      </w:r>
      <w:r w:rsidR="00C92500">
        <w:rPr>
          <w:rFonts w:eastAsia="SimSun" w:hint="eastAsia"/>
          <w:lang w:val="en-US" w:eastAsia="zh-CN"/>
        </w:rPr>
        <w:t>[</w:t>
      </w:r>
      <w:r w:rsidR="00C92500">
        <w:rPr>
          <w:rFonts w:hint="eastAsia"/>
          <w:lang w:val="en-US" w:eastAsia="zh-CN"/>
        </w:rPr>
        <w:t>4]</w:t>
      </w:r>
      <w:r w:rsidR="00C92500">
        <w:rPr>
          <w:lang w:val="en-US"/>
        </w:rPr>
        <w:t>*T</w:t>
      </w:r>
      <w:r w:rsidR="00C92500" w:rsidRPr="00132612">
        <w:rPr>
          <w:vertAlign w:val="subscript"/>
          <w:lang w:val="en-US"/>
        </w:rPr>
        <w:t>target_PL-RS</w:t>
      </w:r>
      <w:r w:rsidR="00C92500" w:rsidRPr="0091633E">
        <w:rPr>
          <w:rFonts w:eastAsia="SimSun"/>
          <w:lang w:val="en-US"/>
        </w:rPr>
        <w:t>) + T</w:t>
      </w:r>
      <w:r w:rsidR="00C92500" w:rsidRPr="0091633E">
        <w:rPr>
          <w:rFonts w:eastAsia="SimSun"/>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524EB698" w14:textId="7456E23D" w:rsidR="00C92500" w:rsidRPr="0091633E" w:rsidRDefault="00C92500" w:rsidP="00C92500">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CSI_reporting_after</w:t>
      </w:r>
      <w:r w:rsidRPr="0091633E">
        <w:rPr>
          <w:rFonts w:eastAsia="SimSun"/>
        </w:rPr>
        <w:t xml:space="preserve"> the delay uncertainty in acquiring the first available CSI reporting resource </w:t>
      </w:r>
      <w:r>
        <w:rPr>
          <w:rFonts w:eastAsia="SimSun" w:hint="eastAsia"/>
          <w:lang w:eastAsia="zh-CN"/>
        </w:rPr>
        <w:t xml:space="preserve">after end of </w:t>
      </w:r>
      <w:r w:rsidRPr="0091633E">
        <w:rPr>
          <w:rFonts w:eastAsia="SimSun"/>
          <w:lang w:val="en-US"/>
        </w:rPr>
        <w:t>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Pr>
          <w:rFonts w:eastAsia="SimSun" w:hint="eastAsia"/>
          <w:lang w:val="en-US" w:eastAsia="zh-CN"/>
        </w:rPr>
        <w:t>[</w:t>
      </w:r>
      <w:r>
        <w:rPr>
          <w:rFonts w:hint="eastAsia"/>
          <w:lang w:val="en-US" w:eastAsia="zh-CN"/>
        </w:rPr>
        <w:t>4]</w:t>
      </w:r>
      <w:r>
        <w:rPr>
          <w:lang w:val="en-US"/>
        </w:rPr>
        <w:t>*T</w:t>
      </w:r>
      <w:r w:rsidRPr="00132612">
        <w:rPr>
          <w:vertAlign w:val="subscript"/>
          <w:lang w:val="en-US"/>
        </w:rPr>
        <w:t>target_PL-RS</w:t>
      </w:r>
      <w:r w:rsidRPr="0091633E">
        <w:rPr>
          <w:rFonts w:eastAsia="SimSun"/>
          <w:lang w:val="en-US"/>
        </w:rPr>
        <w:t>)</w:t>
      </w:r>
      <w:r w:rsidRPr="0091633E">
        <w:rPr>
          <w:rFonts w:eastAsia="SimSun"/>
          <w:i/>
          <w:iCs/>
        </w:rPr>
        <w:t xml:space="preserve"> </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3"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3"/>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2226019D" w:rsidR="0091633E" w:rsidRPr="0091633E" w:rsidRDefault="00502111" w:rsidP="00502111">
      <w:pPr>
        <w:pStyle w:val="B10"/>
        <w:rPr>
          <w:rFonts w:eastAsia="SimSun"/>
          <w:lang w:eastAsia="zh-CN"/>
        </w:rPr>
      </w:pPr>
      <w:r>
        <w:rPr>
          <w:rFonts w:eastAsia="SimSun"/>
        </w:rPr>
        <w:t>-</w:t>
      </w:r>
      <w:r>
        <w:rPr>
          <w:rFonts w:eastAsia="SimSun"/>
        </w:rPr>
        <w:tab/>
      </w:r>
      <w:r w:rsidRPr="0091633E">
        <w:rPr>
          <w:rFonts w:eastAsia="SimSun"/>
        </w:rPr>
        <w:t>T3 is the delay for applying the received TA for uplink transmission on target PUCCH SCell being activated, and greater than or equal to k+1 slot, where k is defined in clause 4.2 in TS 38.213.The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en-US"/>
        </w:rPr>
        <w:t>In addition to the interruption due to RF retuning during multiple SCell activation, if the UE is not capable of </w:t>
      </w:r>
      <w:r w:rsidRPr="0091633E">
        <w:rPr>
          <w:rFonts w:eastAsia="SimSun"/>
          <w:i/>
          <w:iCs/>
          <w:lang w:eastAsia="en-US"/>
        </w:rPr>
        <w:t>parallelTxPRACH-SRS-PUCCH-PUSCH</w:t>
      </w:r>
      <w:r w:rsidRPr="0091633E">
        <w:rPr>
          <w:rFonts w:eastAsia="SimSun" w:hint="eastAsia"/>
          <w:i/>
          <w:iCs/>
          <w:lang w:eastAsia="zh-CN"/>
        </w:rPr>
        <w:t xml:space="preserve"> </w:t>
      </w:r>
      <w:r w:rsidRPr="0091633E">
        <w:rPr>
          <w:rFonts w:eastAsia="SimSun"/>
          <w:iCs/>
          <w:lang w:eastAsia="zh-CN"/>
        </w:rPr>
        <w:t>for inter-band CA</w:t>
      </w:r>
      <w:r w:rsidRPr="0091633E">
        <w:rPr>
          <w:rFonts w:eastAsia="SimSun"/>
          <w:lang w:eastAsia="en-US"/>
        </w:rPr>
        <w:t xml:space="preserve">, then the UE shall transmit PRACH on PUCCH SCell and is allowed to drop or cause interruption to SRS or PUCCH or PUSCH transmission on the SpCell or on any activated SCell. </w:t>
      </w:r>
      <w:r w:rsidRPr="0091633E">
        <w:rPr>
          <w:rFonts w:eastAsia="SimSun"/>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4"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5"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5"/>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4"/>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6" w:name="_Toc5952655"/>
      <w:r w:rsidRPr="009C5807">
        <w:rPr>
          <w:rFonts w:eastAsiaTheme="minorEastAsia"/>
          <w:lang w:val="en-US" w:eastAsia="zh-CN"/>
        </w:rPr>
        <w:t>8.4.1</w:t>
      </w:r>
      <w:r w:rsidRPr="009C5807">
        <w:rPr>
          <w:rFonts w:eastAsiaTheme="minorEastAsia"/>
          <w:lang w:val="en-US" w:eastAsia="zh-CN"/>
        </w:rPr>
        <w:tab/>
        <w:t>Introduction</w:t>
      </w:r>
      <w:bookmarkEnd w:id="76"/>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7"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7"/>
      <w:r w:rsidRPr="009C5807">
        <w:rPr>
          <w:rFonts w:eastAsiaTheme="minorEastAsia"/>
          <w:lang w:val="en-US" w:eastAsia="zh-CN"/>
        </w:rPr>
        <w:t>requirement</w:t>
      </w:r>
    </w:p>
    <w:p w14:paraId="0E709209" w14:textId="5743ADB8" w:rsidR="002E0D67" w:rsidRDefault="002E0D67" w:rsidP="002E0D67">
      <w:pPr>
        <w:rPr>
          <w:lang w:val="en-US" w:eastAsia="zh-CN"/>
        </w:rPr>
      </w:pPr>
      <w:bookmarkStart w:id="78"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8"/>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pt;height:19.5pt" o:ole="">
            <v:imagedata r:id="rId16" o:title=""/>
          </v:shape>
          <o:OLEObject Type="Embed" ProgID="Equation.3" ShapeID="_x0000_i1031" DrawAspect="Content" ObjectID="_1742325361"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pt;height:18.5pt" o:ole="">
            <v:imagedata r:id="rId16" o:title=""/>
          </v:shape>
          <o:OLEObject Type="Embed" ProgID="Equation.3" ShapeID="_x0000_i1032" DrawAspect="Content" ObjectID="_1742325362"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pt;height:16.5pt" o:ole="">
            <v:imagedata r:id="rId16" o:title=""/>
          </v:shape>
          <o:OLEObject Type="Embed" ProgID="Equation.3" ShapeID="_x0000_i1033" DrawAspect="Content" ObjectID="_1742325363"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pt;height:18.5pt" o:ole="">
            <v:imagedata r:id="rId16" o:title=""/>
          </v:shape>
          <o:OLEObject Type="Embed" ProgID="Equation.3" ShapeID="_x0000_i1034" DrawAspect="Content" ObjectID="_1742325364"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pt;height:18.5pt" o:ole="">
            <v:imagedata r:id="rId16" o:title=""/>
          </v:shape>
          <o:OLEObject Type="Embed" ProgID="Equation.3" ShapeID="_x0000_i1035" DrawAspect="Content" ObjectID="_1742325365"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pt;height:18.5pt" o:ole="">
            <v:imagedata r:id="rId16" o:title=""/>
          </v:shape>
          <o:OLEObject Type="Embed" ProgID="Equation.3" ShapeID="_x0000_i1036" DrawAspect="Content" ObjectID="_1742325366"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pt;height:18.5pt" o:ole="">
            <v:imagedata r:id="rId23" o:title=""/>
          </v:shape>
          <o:OLEObject Type="Embed" ProgID="Equation.3" ShapeID="_x0000_i1037" DrawAspect="Content" ObjectID="_1742325367"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pt;height:19.5pt" o:ole="">
            <v:imagedata r:id="rId16" o:title=""/>
          </v:shape>
          <o:OLEObject Type="Embed" ProgID="Equation.3" ShapeID="_x0000_i1038" DrawAspect="Content" ObjectID="_1742325368"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9" w:name="_Hlk14858925"/>
      <w:r w:rsidRPr="009C5807">
        <w:rPr>
          <w:rFonts w:cs="v5.0.0"/>
        </w:rPr>
        <w:t>Q</w:t>
      </w:r>
      <w:r w:rsidRPr="009C5807">
        <w:rPr>
          <w:rFonts w:cs="v5.0.0"/>
          <w:vertAlign w:val="subscript"/>
        </w:rPr>
        <w:t>out_LR</w:t>
      </w:r>
      <w:bookmarkEnd w:id="79"/>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pt;height:19.5pt" o:ole="">
            <v:imagedata r:id="rId16" o:title=""/>
          </v:shape>
          <o:OLEObject Type="Embed" ProgID="Equation.3" ShapeID="_x0000_i1039" DrawAspect="Content" ObjectID="_1742325369"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pt;height:19.5pt" o:ole="">
            <v:imagedata r:id="rId23" o:title=""/>
          </v:shape>
          <o:OLEObject Type="Embed" ProgID="Equation.3" ShapeID="_x0000_i1040" DrawAspect="Content" ObjectID="_1742325370"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pt;height:19.5pt" o:ole="">
            <v:imagedata r:id="rId23" o:title=""/>
          </v:shape>
          <o:OLEObject Type="Embed" ProgID="Equation.3" ShapeID="_x0000_i1041" DrawAspect="Content" ObjectID="_1742325371"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pt;height:19.5pt" o:ole="">
            <v:imagedata r:id="rId23" o:title=""/>
          </v:shape>
          <o:OLEObject Type="Embed" ProgID="Equation.3" ShapeID="_x0000_i1042" DrawAspect="Content" ObjectID="_1742325372"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80" w:name="OLE_LINK10"/>
      <w:r w:rsidRPr="00720540">
        <w:rPr>
          <w:i/>
          <w:iCs/>
        </w:rPr>
        <w:t>tci-info</w:t>
      </w:r>
      <w:bookmarkEnd w:id="80"/>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81" w:name="_Hlk110951116"/>
      <w:r>
        <w:t>for the serving cells in</w:t>
      </w:r>
      <w:bookmarkEnd w:id="81"/>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2" w:name="_Hlk110951411"/>
      <w:r>
        <w:rPr>
          <w:noProof/>
        </w:rPr>
        <w:t>other serving cells</w:t>
      </w:r>
      <w:bookmarkEnd w:id="82"/>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pt;height:20.5pt" o:ole="">
            <v:imagedata r:id="rId16" o:title=""/>
          </v:shape>
          <o:OLEObject Type="Embed" ProgID="Equation.3" ShapeID="_x0000_i1043" DrawAspect="Content" ObjectID="_1742325373"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pt;height:19.5pt" o:ole="">
            <v:imagedata r:id="rId16" o:title=""/>
          </v:shape>
          <o:OLEObject Type="Embed" ProgID="Equation.3" ShapeID="_x0000_i1044" DrawAspect="Content" ObjectID="_1742325374"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pt;height:19.5pt" o:ole="">
            <v:imagedata r:id="rId16" o:title=""/>
          </v:shape>
          <o:OLEObject Type="Embed" ProgID="Equation.3" ShapeID="_x0000_i1045" DrawAspect="Content" ObjectID="_1742325375"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pt;height:18.5pt" o:ole="">
            <v:imagedata r:id="rId16" o:title=""/>
          </v:shape>
          <o:OLEObject Type="Embed" ProgID="Equation.3" ShapeID="_x0000_i1046" DrawAspect="Content" ObjectID="_1742325376"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3" w:name="_Hlk91839300"/>
      <w:r w:rsidRPr="00663509">
        <w:t>T</w:t>
      </w:r>
      <w:r w:rsidRPr="00663509">
        <w:rPr>
          <w:vertAlign w:val="subscript"/>
        </w:rPr>
        <w:t>Evaluate_BFD_SSB_Relax</w:t>
      </w:r>
      <w:r w:rsidRPr="00663509">
        <w:t xml:space="preserve"> for FR1</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1.5pt" o:ole="">
            <v:imagedata r:id="rId16" o:title=""/>
          </v:shape>
          <o:OLEObject Type="Embed" ProgID="Equation.3" ShapeID="_x0000_i1047" DrawAspect="Content" ObjectID="_1742325377"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4" w:name="OLE_LINK26"/>
            <w:r>
              <w:rPr>
                <w:rFonts w:ascii="Arial" w:hAnsi="Arial"/>
                <w:sz w:val="18"/>
              </w:rPr>
              <w:t>measCyclePscell</w:t>
            </w:r>
            <w:bookmarkEnd w:id="84"/>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7C14296B"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5" w:name="_Hlk9028608"/>
      <w:r w:rsidRPr="009C5807">
        <w:t>BFD</w:t>
      </w:r>
      <w:bookmarkEnd w:id="85"/>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5pt;height:21.5pt" o:ole="">
            <v:imagedata r:id="rId16" o:title=""/>
          </v:shape>
          <o:OLEObject Type="Embed" ProgID="Equation.3" ShapeID="_x0000_i1048" DrawAspect="Content" ObjectID="_1742325378"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6"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6"/>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5pt;height:21.5pt" o:ole="">
            <v:imagedata r:id="rId16" o:title=""/>
          </v:shape>
          <o:OLEObject Type="Embed" ProgID="Equation.3" ShapeID="_x0000_i1049" DrawAspect="Content" ObjectID="_1742325379"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5pt;height:21.5pt" o:ole="">
            <v:imagedata r:id="rId16" o:title=""/>
          </v:shape>
          <o:OLEObject Type="Embed" ProgID="Equation.3" ShapeID="_x0000_i1050" DrawAspect="Content" ObjectID="_1742325380"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5pt;height:21.5pt" o:ole="">
            <v:imagedata r:id="rId16" o:title=""/>
          </v:shape>
          <o:OLEObject Type="Embed" ProgID="Equation.3" ShapeID="_x0000_i1051" DrawAspect="Content" ObjectID="_1742325381"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5pt;height:21.5pt" o:ole="">
            <v:imagedata r:id="rId16" o:title=""/>
          </v:shape>
          <o:OLEObject Type="Embed" ProgID="Equation.3" ShapeID="_x0000_i1052" DrawAspect="Content" ObjectID="_1742325382"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5pt;height:21.5pt" o:ole="">
            <v:imagedata r:id="rId16" o:title=""/>
          </v:shape>
          <o:OLEObject Type="Embed" ProgID="Equation.3" ShapeID="_x0000_i1053" DrawAspect="Content" ObjectID="_1742325383"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7"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7"/>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8"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8"/>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9"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9"/>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5pt;height:21.5pt" o:ole="">
            <v:imagedata r:id="rId16" o:title=""/>
          </v:shape>
          <o:OLEObject Type="Embed" ProgID="Equation.3" ShapeID="_x0000_i1054" DrawAspect="Content" ObjectID="_1742325384"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5pt;height:21.5pt" o:ole="">
            <v:imagedata r:id="rId16" o:title=""/>
          </v:shape>
          <o:OLEObject Type="Embed" ProgID="Equation.3" ShapeID="_x0000_i1055" DrawAspect="Content" ObjectID="_1742325385"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4.5pt;height:21.5pt" o:ole="">
            <v:imagedata r:id="rId16" o:title=""/>
          </v:shape>
          <o:OLEObject Type="Embed" ProgID="Equation.3" ShapeID="_x0000_i1056" DrawAspect="Content" ObjectID="_1742325386"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5pt;height:21.5pt" o:ole="">
            <v:imagedata r:id="rId16" o:title=""/>
          </v:shape>
          <o:OLEObject Type="Embed" ProgID="Equation.3" ShapeID="_x0000_i1057" DrawAspect="Content" ObjectID="_1742325387"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5pt;height:21.5pt" o:ole="">
            <v:imagedata r:id="rId16" o:title=""/>
          </v:shape>
          <o:OLEObject Type="Embed" ProgID="Equation.3" ShapeID="_x0000_i1058" DrawAspect="Content" ObjectID="_1742325388"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5pt;height:21.5pt" o:ole="">
            <v:imagedata r:id="rId23" o:title=""/>
          </v:shape>
          <o:OLEObject Type="Embed" ProgID="Equation.3" ShapeID="_x0000_i1059" DrawAspect="Content" ObjectID="_1742325389"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5pt;height:21.5pt" o:ole="">
            <v:imagedata r:id="rId23" o:title=""/>
          </v:shape>
          <o:OLEObject Type="Embed" ProgID="Equation.3" ShapeID="_x0000_i1060" DrawAspect="Content" ObjectID="_1742325390"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5pt;height:21.5pt" o:ole="">
            <v:imagedata r:id="rId16" o:title=""/>
          </v:shape>
          <o:OLEObject Type="Embed" ProgID="Equation.3" ShapeID="_x0000_i1061" DrawAspect="Content" ObjectID="_1742325391"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5pt;height:21.5pt" o:ole="">
            <v:imagedata r:id="rId16" o:title=""/>
          </v:shape>
          <o:OLEObject Type="Embed" ProgID="Equation.3" ShapeID="_x0000_i1062" DrawAspect="Content" ObjectID="_1742325392"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5pt;height:21.5pt" o:ole="">
            <v:imagedata r:id="rId16" o:title=""/>
          </v:shape>
          <o:OLEObject Type="Embed" ProgID="Equation.3" ShapeID="_x0000_i1063" DrawAspect="Content" ObjectID="_1742325393"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2pt;height:19.5pt" o:ole="">
            <v:imagedata r:id="rId16" o:title=""/>
          </v:shape>
          <o:OLEObject Type="Embed" ProgID="Equation.3" ShapeID="_x0000_i1064" DrawAspect="Content" ObjectID="_1742325394"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5pt" o:ole="">
            <v:imagedata r:id="rId16" o:title=""/>
          </v:shape>
          <o:OLEObject Type="Embed" ProgID="Equation.3" ShapeID="_x0000_i1065" DrawAspect="Content" ObjectID="_1742325395"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5pt" o:ole="">
            <v:imagedata r:id="rId16" o:title=""/>
          </v:shape>
          <o:OLEObject Type="Embed" ProgID="Equation.3" ShapeID="_x0000_i1066" DrawAspect="Content" ObjectID="_1742325396"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5pt" o:ole="">
            <v:imagedata r:id="rId16" o:title=""/>
          </v:shape>
          <o:OLEObject Type="Embed" ProgID="Equation.3" ShapeID="_x0000_i1067" DrawAspect="Content" ObjectID="_1742325397"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5pt" o:ole="">
            <v:imagedata r:id="rId16" o:title=""/>
          </v:shape>
          <o:OLEObject Type="Embed" ProgID="Equation.3" ShapeID="_x0000_i1068" DrawAspect="Content" ObjectID="_1742325398"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5pt" o:ole="">
            <v:imagedata r:id="rId16" o:title=""/>
          </v:shape>
          <o:OLEObject Type="Embed" ProgID="Equation.3" ShapeID="_x0000_i1069" DrawAspect="Content" ObjectID="_1742325399"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5pt" o:ole="">
            <v:imagedata r:id="rId16" o:title=""/>
          </v:shape>
          <o:OLEObject Type="Embed" ProgID="Equation.3" ShapeID="_x0000_i1070" DrawAspect="Content" ObjectID="_1742325400"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5pt" o:ole="">
            <v:imagedata r:id="rId16" o:title=""/>
          </v:shape>
          <o:OLEObject Type="Embed" ProgID="Equation.3" ShapeID="_x0000_i1071" DrawAspect="Content" ObjectID="_1742325401"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5pt;height:21.5pt" o:ole="">
            <v:imagedata r:id="rId23" o:title=""/>
          </v:shape>
          <o:OLEObject Type="Embed" ProgID="Equation.3" ShapeID="_x0000_i1072" DrawAspect="Content" ObjectID="_1742325402"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5pt;height:21.5pt" o:ole="">
            <v:imagedata r:id="rId23" o:title=""/>
          </v:shape>
          <o:OLEObject Type="Embed" ProgID="Equation.3" ShapeID="_x0000_i1073" DrawAspect="Content" ObjectID="_1742325403"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4.5pt;height:21.5pt" o:ole="">
            <v:imagedata r:id="rId16" o:title=""/>
          </v:shape>
          <o:OLEObject Type="Embed" ProgID="Equation.3" ShapeID="_x0000_i1074" DrawAspect="Content" ObjectID="_1742325404"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4.5pt;height:21.5pt" o:ole="">
            <v:imagedata r:id="rId16" o:title=""/>
          </v:shape>
          <o:OLEObject Type="Embed" ProgID="Equation.3" ShapeID="_x0000_i1075" DrawAspect="Content" ObjectID="_1742325405"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4.5pt;height:21.5pt" o:ole="">
            <v:imagedata r:id="rId16" o:title=""/>
          </v:shape>
          <o:OLEObject Type="Embed" ProgID="Equation.3" ShapeID="_x0000_i1076" DrawAspect="Content" ObjectID="_1742325406"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4.5pt;height:21.5pt" o:ole="">
            <v:imagedata r:id="rId16" o:title=""/>
          </v:shape>
          <o:OLEObject Type="Embed" ProgID="Equation.3" ShapeID="_x0000_i1077" DrawAspect="Content" ObjectID="_1742325407"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4.5pt;height:21.5pt" o:ole="">
            <v:imagedata r:id="rId16" o:title=""/>
          </v:shape>
          <o:OLEObject Type="Embed" ProgID="Equation.3" ShapeID="_x0000_i1078" DrawAspect="Content" ObjectID="_1742325408"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4.5pt;height:21.5pt" o:ole="">
            <v:imagedata r:id="rId16" o:title=""/>
          </v:shape>
          <o:OLEObject Type="Embed" ProgID="Equation.3" ShapeID="_x0000_i1079" DrawAspect="Content" ObjectID="_1742325409"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4.5pt;height:21.5pt" o:ole="">
            <v:imagedata r:id="rId16" o:title=""/>
          </v:shape>
          <o:OLEObject Type="Embed" ProgID="Equation.3" ShapeID="_x0000_i1080" DrawAspect="Content" ObjectID="_1742325410"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90" w:name="_Toc535475992"/>
      <w:r w:rsidRPr="009C5807">
        <w:rPr>
          <w:lang w:val="en-US" w:eastAsia="zh-CN"/>
        </w:rPr>
        <w:t>8.6.1</w:t>
      </w:r>
      <w:r w:rsidRPr="009C5807">
        <w:rPr>
          <w:lang w:val="en-US" w:eastAsia="zh-CN"/>
        </w:rPr>
        <w:tab/>
        <w:t>Introduction</w:t>
      </w:r>
      <w:bookmarkEnd w:id="90"/>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91" w:name="_Toc535475993"/>
      <w:r w:rsidRPr="009C5807">
        <w:rPr>
          <w:lang w:val="en-US" w:eastAsia="zh-CN"/>
        </w:rPr>
        <w:t>8.6.2</w:t>
      </w:r>
      <w:r w:rsidRPr="009C5807">
        <w:rPr>
          <w:lang w:val="en-US" w:eastAsia="zh-CN"/>
        </w:rPr>
        <w:tab/>
        <w:t>DCI and timer based BWP switch delay</w:t>
      </w:r>
      <w:bookmarkEnd w:id="91"/>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2" w:name="OLE_LINK67"/>
      <w:bookmarkStart w:id="93"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2"/>
      <w:bookmarkEnd w:id="93"/>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4" w:name="_Toc535475994"/>
      <w:r w:rsidRPr="009C5807">
        <w:rPr>
          <w:lang w:val="en-US" w:eastAsia="zh-CN"/>
        </w:rPr>
        <w:t>8.6.3</w:t>
      </w:r>
      <w:r w:rsidRPr="009C5807">
        <w:rPr>
          <w:lang w:val="en-US" w:eastAsia="zh-CN"/>
        </w:rPr>
        <w:tab/>
        <w:t>RRC based BWP switch delay</w:t>
      </w:r>
      <w:bookmarkEnd w:id="94"/>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5"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5"/>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rPr>
          <w:lang w:eastAsia="zh-CN"/>
        </w:rPr>
      </w:pPr>
      <w:bookmarkStart w:id="96"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6"/>
    </w:p>
    <w:p w14:paraId="21161538" w14:textId="34CDFDA1" w:rsidR="00CD22EB" w:rsidRPr="009C5807" w:rsidRDefault="003A4F63" w:rsidP="003227B7">
      <w:pPr>
        <w:pStyle w:val="Heading3"/>
        <w:rPr>
          <w:lang w:eastAsia="ko-KR"/>
        </w:rPr>
      </w:pPr>
      <w:bookmarkStart w:id="97" w:name="_Toc5952665"/>
      <w:r w:rsidRPr="009C5807">
        <w:rPr>
          <w:lang w:eastAsia="ko-KR"/>
        </w:rPr>
        <w:t>8.8</w:t>
      </w:r>
      <w:r w:rsidR="00CD22EB" w:rsidRPr="009C5807">
        <w:rPr>
          <w:lang w:eastAsia="ko-KR"/>
        </w:rPr>
        <w:t>.1</w:t>
      </w:r>
      <w:r w:rsidR="00CD22EB" w:rsidRPr="009C5807">
        <w:rPr>
          <w:lang w:eastAsia="ko-KR"/>
        </w:rPr>
        <w:tab/>
        <w:t>Introduction</w:t>
      </w:r>
      <w:bookmarkEnd w:id="97"/>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8"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8"/>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9"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9"/>
    </w:p>
    <w:p w14:paraId="47F0DF57" w14:textId="77777777" w:rsidR="002E0D67" w:rsidRPr="008C6DE4" w:rsidRDefault="002E0D67" w:rsidP="002E0D67">
      <w:pPr>
        <w:rPr>
          <w:lang w:eastAsia="ko-KR"/>
        </w:rPr>
      </w:pPr>
      <w:bookmarkStart w:id="100" w:name="_Toc535475995"/>
      <w:bookmarkStart w:id="101"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2" w:name="_Hlk18514597"/>
      <w:r w:rsidRPr="009C5807">
        <w:rPr>
          <w:lang w:eastAsia="ko-KR"/>
        </w:rPr>
        <w:t>PCell in FR1.</w:t>
      </w:r>
      <w:bookmarkEnd w:id="102"/>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3"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3"/>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4"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4"/>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DE001EF"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0AF1E67"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5" w:name="OLE_LINK20"/>
      <w:r>
        <w:rPr>
          <w:sz w:val="13"/>
          <w:szCs w:val="13"/>
        </w:rPr>
        <w:t xml:space="preserve"> </w:t>
      </w:r>
      <w:bookmarkEnd w:id="105"/>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6"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6"/>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77777777" w:rsidR="00D8105F" w:rsidRPr="00415158" w:rsidRDefault="00D8105F" w:rsidP="00D8105F">
      <w:pPr>
        <w:pStyle w:val="B10"/>
        <w:rPr>
          <w:rFonts w:eastAsiaTheme="minorEastAsia"/>
        </w:rPr>
      </w:pP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color w:val="000000" w:themeColor="text1"/>
        </w:rPr>
        <w:t xml:space="preserve"> is the interruption uncertainty due to the random access procedure when sending PRACH to the new cell. </w:t>
      </w:r>
      <w:r w:rsidRPr="00415158">
        <w:rPr>
          <w:rFonts w:eastAsiaTheme="minorEastAsia"/>
        </w:rPr>
        <w:t>T</w:t>
      </w:r>
      <w:r w:rsidRPr="00415158">
        <w:rPr>
          <w:rFonts w:eastAsiaTheme="minorEastAsia"/>
          <w:vertAlign w:val="subscript"/>
        </w:rPr>
        <w:t>PSCell_ DU</w:t>
      </w:r>
      <w:r w:rsidRPr="00415158">
        <w:rPr>
          <w:rFonts w:eastAsiaTheme="minorEastAsia"/>
          <w:color w:val="000000" w:themeColor="text1"/>
        </w:rPr>
        <w:t xml:space="preserve"> can be up to: </w:t>
      </w:r>
      <w:r w:rsidRPr="00415158">
        <w:rPr>
          <w:rFonts w:eastAsiaTheme="minorEastAsia"/>
        </w:rPr>
        <w:t>(1+</w:t>
      </w:r>
      <w:r w:rsidRPr="00415158">
        <w:rPr>
          <w:rFonts w:eastAsiaTheme="minorEastAsia"/>
          <w:bCs/>
        </w:rPr>
        <w:t xml:space="preserve"> L</w:t>
      </w:r>
      <w:r w:rsidRPr="00415158">
        <w:rPr>
          <w:rFonts w:eastAsiaTheme="minorEastAsia"/>
          <w:bCs/>
          <w:vertAlign w:val="subscript"/>
        </w:rPr>
        <w:t>3</w:t>
      </w:r>
      <w:r w:rsidRPr="00415158">
        <w:rPr>
          <w:rFonts w:eastAsiaTheme="minorEastAsia"/>
        </w:rPr>
        <w:t xml:space="preserve">) * </w:t>
      </w:r>
      <w:r w:rsidRPr="00415158">
        <w:rPr>
          <w:rFonts w:eastAsiaTheme="minorEastAsia"/>
          <w:color w:val="000000" w:themeColor="text1"/>
        </w:rPr>
        <w:t>T</w:t>
      </w:r>
      <w:r w:rsidRPr="00415158">
        <w:rPr>
          <w:rFonts w:eastAsiaTheme="minorEastAsia"/>
          <w:color w:val="000000" w:themeColor="text1"/>
          <w:vertAlign w:val="subscript"/>
        </w:rPr>
        <w:t>SSB,RO</w:t>
      </w:r>
      <w:r w:rsidRPr="00415158">
        <w:rPr>
          <w:rFonts w:eastAsiaTheme="minorEastAsia"/>
          <w:color w:val="000000" w:themeColor="text1"/>
        </w:rPr>
        <w:t xml:space="preserve"> + 10 ms where T</w:t>
      </w:r>
      <w:r w:rsidRPr="00415158">
        <w:rPr>
          <w:rFonts w:eastAsiaTheme="minorEastAsia"/>
          <w:color w:val="000000" w:themeColor="text1"/>
          <w:vertAlign w:val="subscript"/>
        </w:rPr>
        <w:t xml:space="preserve">SSB,RO </w:t>
      </w:r>
      <w:r w:rsidRPr="00415158">
        <w:rPr>
          <w:rFonts w:eastAsiaTheme="minorEastAsia"/>
          <w:color w:val="000000" w:themeColor="text1"/>
        </w:rPr>
        <w:t xml:space="preserve">is the SSB to PRACH occasion association period </w:t>
      </w:r>
      <w:r w:rsidRPr="00415158">
        <w:rPr>
          <w:rFonts w:eastAsiaTheme="minorEastAsia"/>
        </w:rPr>
        <w:t xml:space="preserve">as defined in Table 8.1-1 of TS 38.213 [3] </w:t>
      </w:r>
      <w:r w:rsidRPr="00415158">
        <w:rPr>
          <w:rFonts w:eastAsiaTheme="minorEastAsia"/>
          <w:color w:val="000000" w:themeColor="text1"/>
        </w:rPr>
        <w:t>and L</w:t>
      </w:r>
      <w:r w:rsidRPr="00415158">
        <w:rPr>
          <w:rFonts w:eastAsiaTheme="minorEastAsia"/>
          <w:color w:val="000000" w:themeColor="text1"/>
          <w:vertAlign w:val="subscript"/>
        </w:rPr>
        <w:t>3</w:t>
      </w:r>
      <w:r w:rsidRPr="00415158">
        <w:rPr>
          <w:rFonts w:eastAsiaTheme="minorEastAsia"/>
          <w:color w:val="000000" w:themeColor="text1"/>
        </w:rPr>
        <w:t xml:space="preserve"> is the number of consecutive </w:t>
      </w:r>
      <w:r w:rsidRPr="00415158">
        <w:rPr>
          <w:rFonts w:eastAsiaTheme="minorEastAsia"/>
        </w:rPr>
        <w:t xml:space="preserve">SSB to PRACH occasion association periods during which no </w:t>
      </w:r>
      <w:r w:rsidRPr="00415158">
        <w:rPr>
          <w:rFonts w:eastAsiaTheme="minorEastAsia"/>
          <w:color w:val="000000" w:themeColor="text1"/>
        </w:rPr>
        <w:t>PRACH occasion is available for PRACH transmission due to UL CCA failure. L</w:t>
      </w:r>
      <w:r w:rsidRPr="00415158">
        <w:rPr>
          <w:rFonts w:eastAsiaTheme="minorEastAsia"/>
          <w:color w:val="000000" w:themeColor="text1"/>
          <w:vertAlign w:val="subscript"/>
        </w:rPr>
        <w:t>3</w:t>
      </w:r>
      <w:r w:rsidRPr="00415158">
        <w:rPr>
          <w:rFonts w:eastAsiaTheme="minorEastAsia"/>
          <w:color w:val="000000" w:themeColor="text1"/>
        </w:rPr>
        <w:t xml:space="preserve"> = 0 for Type 3 UL channel access procedure as defined in TS 37.213 [33]. </w:t>
      </w:r>
    </w:p>
    <w:p w14:paraId="2173B335" w14:textId="77777777" w:rsidR="00D8105F" w:rsidRPr="00415158" w:rsidRDefault="00D8105F" w:rsidP="00D8105F">
      <w:pPr>
        <w:pStyle w:val="B10"/>
        <w:rPr>
          <w:rFonts w:eastAsiaTheme="minorEastAsia"/>
          <w:lang w:eastAsia="ko-KR"/>
        </w:rPr>
      </w:pPr>
      <w:r w:rsidRPr="00415158">
        <w:rPr>
          <w:rFonts w:eastAsiaTheme="minorEastAsia"/>
          <w:lang w:eastAsia="zh-CN"/>
        </w:rPr>
        <w:tab/>
        <w:t>Trs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00"/>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7" w:name="_Hlk18067072"/>
      <w:r w:rsidRPr="009C5807">
        <w:rPr>
          <w:lang w:eastAsia="zh-CN"/>
        </w:rPr>
        <w:t>The SSB associated with the TCI state remain detectable during the TCI switching period</w:t>
      </w:r>
      <w:bookmarkEnd w:id="107"/>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8"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4.5pt;height:36pt" o:ole="">
            <v:imagedata r:id="rId70" o:title=""/>
          </v:shape>
          <o:OLEObject Type="Embed" ProgID="Equation.DSMT4" ShapeID="_x0000_i1081" DrawAspect="Content" ObjectID="_1742325411"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9"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4.5pt;height:36pt" o:ole="">
            <v:imagedata r:id="rId70" o:title=""/>
          </v:shape>
          <o:OLEObject Type="Embed" ProgID="Equation.DSMT4" ShapeID="_x0000_i1082" DrawAspect="Content" ObjectID="_1742325412"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57DEB764" w:rsidR="00824925" w:rsidRPr="006C6E12" w:rsidRDefault="00824925" w:rsidP="00824925">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sidR="00370325">
        <w:rPr>
          <w:lang w:eastAsia="zh-CN"/>
        </w:rPr>
        <w:t xml:space="preserve">RS resource used for </w:t>
      </w:r>
      <w:r w:rsidRPr="00A67572">
        <w:rPr>
          <w:lang w:eastAsia="zh-CN"/>
        </w:rPr>
        <w:t xml:space="preserve">L1-RSRP measurement reporting </w:t>
      </w:r>
      <w:r w:rsidR="00A00C7D">
        <w:rPr>
          <w:lang w:eastAsia="zh-CN"/>
        </w:rPr>
        <w:t xml:space="preserve">and </w:t>
      </w:r>
      <w:r w:rsidR="00A00C7D" w:rsidRPr="00A67572">
        <w:t xml:space="preserve">the completion of </w:t>
      </w:r>
      <w:r w:rsidR="00A00C7D">
        <w:t>pathloss reference signal</w:t>
      </w:r>
      <w:r w:rsidR="00A00C7D" w:rsidRPr="00A67572">
        <w:t xml:space="preserve"> switch</w:t>
      </w:r>
      <w:r w:rsidR="00A00C7D">
        <w:t>, where the RS</w:t>
      </w:r>
      <w:r w:rsidR="00A00C7D" w:rsidRPr="00A67572">
        <w:t xml:space="preserve"> </w:t>
      </w:r>
      <w:r w:rsidR="00A00C7D">
        <w:t>resource is</w:t>
      </w:r>
      <w:r w:rsidRPr="00A67572">
        <w:t xml:space="preserve"> the target </w:t>
      </w:r>
      <w:r>
        <w:t>pathloss reference signal</w:t>
      </w:r>
      <w:r w:rsidRPr="00A67572">
        <w:t xml:space="preserve"> </w:t>
      </w:r>
      <w:r w:rsidR="009F081A">
        <w:t xml:space="preserve">or QCLed (with Type D) to the </w:t>
      </w:r>
      <w:r w:rsidR="009F081A" w:rsidRPr="00A67572">
        <w:t xml:space="preserve">target </w:t>
      </w:r>
      <w:r w:rsidR="009F081A">
        <w:t>pathloss reference signal</w:t>
      </w:r>
      <w:r>
        <w:t>.</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1C7D3AE8" w14:textId="77777777" w:rsidR="00824925" w:rsidRPr="00885F53" w:rsidRDefault="00824925" w:rsidP="00824925">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77777777" w:rsidR="007F053A" w:rsidRPr="006F2136" w:rsidRDefault="007F053A" w:rsidP="007F053A">
      <w:pPr>
        <w:pStyle w:val="B10"/>
        <w:rPr>
          <w:lang w:eastAsia="zh-CN"/>
        </w:rPr>
      </w:pPr>
      <w:r>
        <w:rPr>
          <w:lang w:eastAsia="zh-CN"/>
        </w:rPr>
        <w:t>-   NM</w:t>
      </w:r>
      <w:r>
        <w:rPr>
          <w:vertAlign w:val="subscript"/>
          <w:lang w:eastAsia="zh-CN"/>
        </w:rPr>
        <w:t xml:space="preserve"> </w:t>
      </w:r>
      <w:r>
        <w:rPr>
          <w:lang w:eastAsia="zh-CN"/>
        </w:rPr>
        <w:t>= 1, if the target PL-RS is not maintained by the UE, 0 otherwise.</w:t>
      </w:r>
    </w:p>
    <w:p w14:paraId="24EB7B95" w14:textId="7281079A" w:rsidR="00824925" w:rsidRPr="009E006B"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1D642CC7" w:rsidR="00824925" w:rsidRDefault="00824925" w:rsidP="00824925">
      <w:pPr>
        <w:pStyle w:val="NO"/>
        <w:rPr>
          <w:lang w:eastAsia="zh-CN"/>
        </w:rPr>
      </w:pPr>
      <w:r w:rsidRPr="009E5308">
        <w:rPr>
          <w:lang w:eastAsia="zh-CN"/>
        </w:rPr>
        <w:t>Note:</w:t>
      </w:r>
      <w:r w:rsidR="00A21E2B">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5BC83259" w:rsidR="00CF0870" w:rsidRPr="00696EB9" w:rsidRDefault="00976CC6"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865553">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59160A1B" w:rsidR="00D40C0B" w:rsidRPr="00C9379E" w:rsidRDefault="00D40C0B" w:rsidP="00865553">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6B3DF946" w:rsidR="00D40C0B" w:rsidRPr="002A01E4" w:rsidRDefault="00D40C0B" w:rsidP="00865553">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4390E61E"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28D8F81F"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1AA0CA5E" w:rsidR="00F74014" w:rsidRPr="00F74014" w:rsidRDefault="00976CC6"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6B7A4489"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75178541"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225FFEC8"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2A2EC591" w:rsidR="00D40C0B" w:rsidRDefault="00D40C0B" w:rsidP="00F74014">
      <w:pPr>
        <w:pStyle w:val="B10"/>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of the source RS among the unknown target TCI states ,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F340AD"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5EC38BA4" w:rsidR="00D40C0B" w:rsidRPr="002A01E4" w:rsidRDefault="00FC0B15" w:rsidP="00FC0B15">
      <w:pPr>
        <w:pStyle w:val="B10"/>
        <w:rPr>
          <w:rFonts w:eastAsia="Calibri"/>
          <w:lang w:val="en-US"/>
        </w:rPr>
      </w:pPr>
      <w:bookmarkStart w:id="110" w:name="_Hlk123580727"/>
      <w:r>
        <w:rPr>
          <w:rFonts w:eastAsia="Calibri"/>
          <w:lang w:val="en-US"/>
        </w:rPr>
        <w:t>-</w:t>
      </w:r>
      <w:r>
        <w:rPr>
          <w:rFonts w:eastAsia="Calibri"/>
          <w:lang w:val="en-US"/>
        </w:rPr>
        <w:tab/>
      </w:r>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10"/>
    </w:p>
    <w:p w14:paraId="54F8EFD5" w14:textId="45ABD8E8" w:rsidR="006E6740" w:rsidRDefault="006E6740" w:rsidP="00D40C0B">
      <w:pPr>
        <w:pStyle w:val="B10"/>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510C454C" w:rsidR="00BF1523" w:rsidRPr="00696EB9" w:rsidRDefault="00976CC6"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77777777" w:rsidR="00BF1523" w:rsidRPr="00696EB9" w:rsidRDefault="00BF1523" w:rsidP="00BF1523">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5A24D51" w:rsidR="00D40C0B" w:rsidRPr="002A01E4" w:rsidRDefault="00D40C0B" w:rsidP="00D40C0B">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38843E64" w14:textId="2E7CFA3D"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0B98B986" w:rsidR="00D40C0B" w:rsidRPr="002A01E4" w:rsidRDefault="00D40C0B" w:rsidP="00865553">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7D120877"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37DBC5AD"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73A7418E" w:rsidR="00E90707" w:rsidRDefault="00412E5C" w:rsidP="00E90707">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495DC7CC" w14:textId="728AC970"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21F68FC3" w:rsidR="00720042" w:rsidRDefault="00C8243E"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76CB89F9" w:rsidR="00720042" w:rsidRPr="0064455A"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2BE6A173" w14:textId="77777777" w:rsidR="00CB7443" w:rsidRPr="00D052B7" w:rsidRDefault="00CB7443" w:rsidP="00865553">
      <w:pPr>
        <w:pStyle w:val="B10"/>
        <w:rPr>
          <w:lang w:eastAsia="zh-CN"/>
        </w:rPr>
      </w:pPr>
      <w:r>
        <w:t>[-</w:t>
      </w:r>
      <w:r>
        <w:tab/>
      </w:r>
      <w:r w:rsidRPr="00D052B7">
        <w:t xml:space="preserve">PL-RS is maintained provided: </w:t>
      </w:r>
    </w:p>
    <w:p w14:paraId="49CC81C2" w14:textId="77777777" w:rsidR="00CB7443" w:rsidRPr="00D052B7" w:rsidRDefault="00CB7443" w:rsidP="00865553">
      <w:pPr>
        <w:pStyle w:val="B20"/>
      </w:pPr>
      <w:r w:rsidRPr="00D052B7">
        <w:t>-</w:t>
      </w:r>
      <w:r w:rsidRPr="00D052B7">
        <w:tab/>
        <w:t xml:space="preserve">the target PL-RS is associated with or included in the UL or joint TCI states in the active TCI list for </w:t>
      </w:r>
      <w:r w:rsidRPr="00865553">
        <w:t>PUSCH/PUCCH/SRS transmissions</w:t>
      </w:r>
    </w:p>
    <w:p w14:paraId="459AC62B" w14:textId="77777777" w:rsidR="00CB7443" w:rsidRPr="00D052B7" w:rsidRDefault="00CB7443" w:rsidP="00865553">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1D1FF78" w14:textId="4F4C9BDF" w:rsidR="00CB7443" w:rsidRDefault="00CB7443" w:rsidP="00CB7443">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fulfilled.Note:</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7B3829E6" w14:textId="424CDEE8" w:rsidR="00720042" w:rsidRDefault="00720042" w:rsidP="007C1FA8">
      <w:pPr>
        <w:pStyle w:val="NO"/>
      </w:pPr>
      <w:r w:rsidRPr="001F146A">
        <w:t>Editor note: when PL-RS is SSB in FR2, the delay requirement is FFS.</w:t>
      </w:r>
    </w:p>
    <w:p w14:paraId="1A1050DC" w14:textId="3CFD0A35" w:rsidR="007C1FA8" w:rsidRDefault="00C8243E" w:rsidP="00C8243E">
      <w:pPr>
        <w:pStyle w:val="B10"/>
        <w:rPr>
          <w:lang w:eastAsia="zh-CN"/>
        </w:rPr>
      </w:pPr>
      <w:r>
        <w:rPr>
          <w:lang w:eastAsia="zh-CN"/>
        </w:rPr>
        <w:t>-</w:t>
      </w:r>
      <w:r>
        <w:rPr>
          <w:lang w:eastAsia="zh-CN"/>
        </w:rPr>
        <w:tab/>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32380227" w14:textId="77777777" w:rsidR="00C8243E" w:rsidRPr="001542D0" w:rsidRDefault="00C8243E" w:rsidP="00720042">
      <w:pPr>
        <w:rPr>
          <w:lang w:eastAsia="zh-CN"/>
        </w:rPr>
      </w:pP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5353CEDD" w:rsidR="00E90707" w:rsidRPr="00F723F0" w:rsidRDefault="00976CC6"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490486F6" w:rsidR="00E90707" w:rsidRPr="00AF5628" w:rsidRDefault="00D40C0B" w:rsidP="00F87202">
      <w:pPr>
        <w:pStyle w:val="B10"/>
        <w:rPr>
          <w:lang w:eastAsia="zh-CN"/>
        </w:rPr>
      </w:pPr>
      <w:r w:rsidRPr="008773D9">
        <w:t>-</w:t>
      </w:r>
      <w:r w:rsidRPr="008773D9">
        <w:tab/>
      </w:r>
      <w:r w:rsidRPr="00865553">
        <w:t>target PL-RS is maintained as defined in clause 8.16.3</w:t>
      </w:r>
    </w:p>
    <w:p w14:paraId="7F6913C5" w14:textId="020CB822" w:rsidR="00E90707" w:rsidRDefault="00FC0B15"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342E8BFC"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BB77E1E"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43ED34C2"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00E40F5D"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C4E6082" w:rsidR="00296F05" w:rsidRDefault="00296F05" w:rsidP="00296F05">
      <w:pPr>
        <w:pStyle w:val="NO"/>
        <w:rPr>
          <w:lang w:eastAsia="zh-CN"/>
        </w:rPr>
      </w:pPr>
      <w:bookmarkStart w:id="111"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11"/>
    <w:p w14:paraId="2E86DD6E" w14:textId="55D65276" w:rsidR="00D34163" w:rsidRPr="00E90072" w:rsidRDefault="00296F05" w:rsidP="00D34163">
      <w:pPr>
        <w:rPr>
          <w:rFonts w:eastAsia="Calibri"/>
        </w:rPr>
      </w:pPr>
      <w:r w:rsidRPr="00E446B4">
        <w:rPr>
          <w:rFonts w:eastAsia="Calibri"/>
        </w:rPr>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1A7C9FE1"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8D883A1"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12"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101"/>
    <w:bookmarkEnd w:id="108"/>
    <w:bookmarkEnd w:id="109"/>
    <w:bookmarkEnd w:id="112"/>
    <w:p w14:paraId="0F5BC38D" w14:textId="77777777" w:rsidR="00F8140E" w:rsidRPr="00824925" w:rsidRDefault="00F8140E" w:rsidP="00A05449">
      <w:pPr>
        <w:rPr>
          <w:lang w:eastAsia="zh-CN"/>
        </w:rPr>
      </w:pPr>
    </w:p>
    <w:sectPr w:rsidR="00F8140E" w:rsidRPr="00824925" w:rsidSect="00F8677D">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DA82" w14:textId="77777777" w:rsidR="00F66AA1" w:rsidRDefault="00F66AA1">
      <w:r>
        <w:separator/>
      </w:r>
    </w:p>
  </w:endnote>
  <w:endnote w:type="continuationSeparator" w:id="0">
    <w:p w14:paraId="39913705" w14:textId="77777777" w:rsidR="00F66AA1" w:rsidRDefault="00F66AA1">
      <w:r>
        <w:continuationSeparator/>
      </w:r>
    </w:p>
  </w:endnote>
  <w:endnote w:type="continuationNotice" w:id="1">
    <w:p w14:paraId="619D4E8B" w14:textId="77777777" w:rsidR="00F66AA1" w:rsidRDefault="00F66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266F" w14:textId="77777777" w:rsidR="00F66AA1" w:rsidRDefault="00F66AA1">
      <w:r>
        <w:separator/>
      </w:r>
    </w:p>
  </w:footnote>
  <w:footnote w:type="continuationSeparator" w:id="0">
    <w:p w14:paraId="2D732459" w14:textId="77777777" w:rsidR="00F66AA1" w:rsidRDefault="00F66AA1">
      <w:r>
        <w:continuationSeparator/>
      </w:r>
    </w:p>
  </w:footnote>
  <w:footnote w:type="continuationNotice" w:id="1">
    <w:p w14:paraId="5FD26A46" w14:textId="77777777" w:rsidR="00F66AA1" w:rsidRDefault="00F66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26DFF00"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A57DC">
      <w:rPr>
        <w:rFonts w:ascii="Arial" w:hAnsi="Arial" w:cs="Arial"/>
        <w:b/>
        <w:sz w:val="18"/>
        <w:szCs w:val="18"/>
        <w:lang w:val="sv-FI"/>
      </w:rPr>
      <w:t>9</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B76"/>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153"/>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09F"/>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C00"/>
    <w:rsid w:val="00F6512A"/>
    <w:rsid w:val="00F653B8"/>
    <w:rsid w:val="00F653F5"/>
    <w:rsid w:val="00F65D93"/>
    <w:rsid w:val="00F664B1"/>
    <w:rsid w:val="00F66A82"/>
    <w:rsid w:val="00F66AA1"/>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F8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43F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43F8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43F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43F8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43F80"/>
    <w:pPr>
      <w:ind w:left="1701" w:hanging="1701"/>
      <w:outlineLvl w:val="4"/>
    </w:pPr>
    <w:rPr>
      <w:sz w:val="22"/>
    </w:rPr>
  </w:style>
  <w:style w:type="paragraph" w:styleId="Heading6">
    <w:name w:val="heading 6"/>
    <w:aliases w:val="T1,Header 6"/>
    <w:basedOn w:val="H6"/>
    <w:next w:val="Normal"/>
    <w:link w:val="Heading6Char"/>
    <w:qFormat/>
    <w:rsid w:val="00A43F80"/>
    <w:pPr>
      <w:outlineLvl w:val="5"/>
    </w:pPr>
  </w:style>
  <w:style w:type="paragraph" w:styleId="Heading7">
    <w:name w:val="heading 7"/>
    <w:aliases w:val="L7,Header 7"/>
    <w:basedOn w:val="H6"/>
    <w:next w:val="Normal"/>
    <w:link w:val="Heading7Char"/>
    <w:qFormat/>
    <w:rsid w:val="00A43F80"/>
    <w:pPr>
      <w:outlineLvl w:val="6"/>
    </w:pPr>
  </w:style>
  <w:style w:type="paragraph" w:styleId="Heading8">
    <w:name w:val="heading 8"/>
    <w:basedOn w:val="Heading1"/>
    <w:next w:val="Normal"/>
    <w:link w:val="Heading8Char"/>
    <w:qFormat/>
    <w:rsid w:val="00A43F80"/>
    <w:pPr>
      <w:ind w:left="0" w:firstLine="0"/>
      <w:outlineLvl w:val="7"/>
    </w:pPr>
  </w:style>
  <w:style w:type="paragraph" w:styleId="Heading9">
    <w:name w:val="heading 9"/>
    <w:aliases w:val="Figure Heading,FH"/>
    <w:basedOn w:val="Heading8"/>
    <w:next w:val="Normal"/>
    <w:link w:val="Heading9Char"/>
    <w:qFormat/>
    <w:rsid w:val="00A43F80"/>
    <w:pPr>
      <w:outlineLvl w:val="8"/>
    </w:pPr>
  </w:style>
  <w:style w:type="character" w:default="1" w:styleId="DefaultParagraphFont">
    <w:name w:val="Default Paragraph Font"/>
    <w:semiHidden/>
    <w:rsid w:val="00A43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3F8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A43F80"/>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A43F80"/>
    <w:pPr>
      <w:ind w:left="1418" w:hanging="1418"/>
    </w:pPr>
  </w:style>
  <w:style w:type="paragraph" w:styleId="TOC8">
    <w:name w:val="toc 8"/>
    <w:basedOn w:val="TOC1"/>
    <w:rsid w:val="00A43F80"/>
    <w:pPr>
      <w:spacing w:before="180"/>
      <w:ind w:left="2693" w:hanging="2693"/>
    </w:pPr>
    <w:rPr>
      <w:b/>
    </w:rPr>
  </w:style>
  <w:style w:type="paragraph" w:styleId="TOC1">
    <w:name w:val="toc 1"/>
    <w:rsid w:val="00A43F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A43F80"/>
    <w:pPr>
      <w:keepLines/>
      <w:tabs>
        <w:tab w:val="center" w:pos="4536"/>
        <w:tab w:val="right" w:pos="9072"/>
      </w:tabs>
    </w:pPr>
    <w:rPr>
      <w:noProof/>
    </w:rPr>
  </w:style>
  <w:style w:type="character" w:customStyle="1" w:styleId="ZGSM">
    <w:name w:val="ZGSM"/>
    <w:rsid w:val="00A43F8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43F80"/>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A43F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A43F80"/>
    <w:pPr>
      <w:ind w:left="1701" w:hanging="1701"/>
    </w:pPr>
  </w:style>
  <w:style w:type="paragraph" w:styleId="TOC4">
    <w:name w:val="toc 4"/>
    <w:basedOn w:val="TOC3"/>
    <w:rsid w:val="00A43F80"/>
    <w:pPr>
      <w:ind w:left="1418" w:hanging="1418"/>
    </w:pPr>
  </w:style>
  <w:style w:type="paragraph" w:styleId="TOC3">
    <w:name w:val="toc 3"/>
    <w:basedOn w:val="TOC2"/>
    <w:rsid w:val="00A43F80"/>
    <w:pPr>
      <w:ind w:left="1134" w:hanging="1134"/>
    </w:pPr>
  </w:style>
  <w:style w:type="paragraph" w:styleId="TOC2">
    <w:name w:val="toc 2"/>
    <w:basedOn w:val="TOC1"/>
    <w:rsid w:val="00A43F80"/>
    <w:pPr>
      <w:keepNext w:val="0"/>
      <w:spacing w:before="0"/>
      <w:ind w:left="851" w:hanging="851"/>
    </w:pPr>
    <w:rPr>
      <w:sz w:val="20"/>
    </w:rPr>
  </w:style>
  <w:style w:type="paragraph" w:styleId="Footer">
    <w:name w:val="footer"/>
    <w:aliases w:val="footer odd,footer,fo,pie de página"/>
    <w:basedOn w:val="Header"/>
    <w:link w:val="FooterChar"/>
    <w:rsid w:val="00A43F80"/>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A43F80"/>
    <w:pPr>
      <w:outlineLvl w:val="9"/>
    </w:pPr>
  </w:style>
  <w:style w:type="paragraph" w:customStyle="1" w:styleId="NF">
    <w:name w:val="NF"/>
    <w:basedOn w:val="NO"/>
    <w:rsid w:val="00A43F80"/>
    <w:pPr>
      <w:keepNext/>
      <w:spacing w:after="0"/>
    </w:pPr>
    <w:rPr>
      <w:rFonts w:ascii="Arial" w:hAnsi="Arial"/>
      <w:sz w:val="18"/>
    </w:rPr>
  </w:style>
  <w:style w:type="paragraph" w:customStyle="1" w:styleId="NO">
    <w:name w:val="NO"/>
    <w:basedOn w:val="Normal"/>
    <w:link w:val="NOChar"/>
    <w:rsid w:val="00A43F80"/>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A43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43F80"/>
    <w:pPr>
      <w:jc w:val="right"/>
    </w:pPr>
  </w:style>
  <w:style w:type="paragraph" w:customStyle="1" w:styleId="TAL">
    <w:name w:val="TAL"/>
    <w:basedOn w:val="Normal"/>
    <w:link w:val="TALCar"/>
    <w:rsid w:val="00A43F8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A43F80"/>
    <w:rPr>
      <w:b/>
    </w:rPr>
  </w:style>
  <w:style w:type="paragraph" w:customStyle="1" w:styleId="TAC">
    <w:name w:val="TAC"/>
    <w:basedOn w:val="TAL"/>
    <w:link w:val="TACChar"/>
    <w:rsid w:val="00A43F80"/>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A43F8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43F80"/>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A43F80"/>
    <w:pPr>
      <w:spacing w:after="0"/>
    </w:pPr>
  </w:style>
  <w:style w:type="paragraph" w:customStyle="1" w:styleId="NW">
    <w:name w:val="NW"/>
    <w:basedOn w:val="NO"/>
    <w:rsid w:val="00A43F80"/>
    <w:pPr>
      <w:spacing w:after="0"/>
    </w:pPr>
  </w:style>
  <w:style w:type="paragraph" w:customStyle="1" w:styleId="EW">
    <w:name w:val="EW"/>
    <w:basedOn w:val="EX"/>
    <w:rsid w:val="00A43F80"/>
    <w:pPr>
      <w:spacing w:after="0"/>
    </w:pPr>
  </w:style>
  <w:style w:type="paragraph" w:customStyle="1" w:styleId="B10">
    <w:name w:val="B1"/>
    <w:basedOn w:val="List"/>
    <w:link w:val="B1Char"/>
    <w:rsid w:val="00A43F80"/>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A43F80"/>
    <w:pPr>
      <w:ind w:left="1985" w:hanging="1985"/>
    </w:pPr>
  </w:style>
  <w:style w:type="paragraph" w:styleId="TOC7">
    <w:name w:val="toc 7"/>
    <w:basedOn w:val="TOC6"/>
    <w:next w:val="Normal"/>
    <w:rsid w:val="00A43F80"/>
    <w:pPr>
      <w:ind w:left="2268" w:hanging="2268"/>
    </w:pPr>
  </w:style>
  <w:style w:type="paragraph" w:customStyle="1" w:styleId="EditorsNote">
    <w:name w:val="Editor's Note"/>
    <w:aliases w:val="EN,Editor's Noteormal"/>
    <w:basedOn w:val="NO"/>
    <w:link w:val="EditorsNoteChar"/>
    <w:rsid w:val="00A43F80"/>
    <w:rPr>
      <w:color w:val="FF0000"/>
    </w:rPr>
  </w:style>
  <w:style w:type="paragraph" w:customStyle="1" w:styleId="TH">
    <w:name w:val="TH"/>
    <w:basedOn w:val="Normal"/>
    <w:link w:val="THChar"/>
    <w:rsid w:val="00A43F8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A43F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43F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43F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43F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A43F80"/>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A43F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A43F80"/>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A43F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A43F80"/>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A43F80"/>
  </w:style>
  <w:style w:type="paragraph" w:customStyle="1" w:styleId="B4">
    <w:name w:val="B4"/>
    <w:basedOn w:val="List4"/>
    <w:link w:val="B4Char"/>
    <w:rsid w:val="00A43F80"/>
  </w:style>
  <w:style w:type="character" w:customStyle="1" w:styleId="B4Char">
    <w:name w:val="B4 Char"/>
    <w:link w:val="B4"/>
    <w:qFormat/>
    <w:rsid w:val="00936A12"/>
    <w:rPr>
      <w:rFonts w:eastAsia="Times New Roman"/>
      <w:lang w:eastAsia="en-GB"/>
    </w:rPr>
  </w:style>
  <w:style w:type="paragraph" w:customStyle="1" w:styleId="B5">
    <w:name w:val="B5"/>
    <w:basedOn w:val="List5"/>
    <w:rsid w:val="00A43F80"/>
  </w:style>
  <w:style w:type="paragraph" w:customStyle="1" w:styleId="ZTD">
    <w:name w:val="ZTD"/>
    <w:basedOn w:val="ZB"/>
    <w:rsid w:val="00A43F80"/>
    <w:pPr>
      <w:framePr w:hRule="auto" w:wrap="notBeside" w:y="852"/>
    </w:pPr>
    <w:rPr>
      <w:i w:val="0"/>
      <w:sz w:val="40"/>
    </w:rPr>
  </w:style>
  <w:style w:type="paragraph" w:customStyle="1" w:styleId="ZV">
    <w:name w:val="ZV"/>
    <w:basedOn w:val="ZU"/>
    <w:rsid w:val="00A43F8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A43F80"/>
    <w:pPr>
      <w:keepLines/>
      <w:spacing w:after="0"/>
    </w:pPr>
  </w:style>
  <w:style w:type="paragraph" w:styleId="Index2">
    <w:name w:val="index 2"/>
    <w:basedOn w:val="Index1"/>
    <w:rsid w:val="00A43F80"/>
    <w:pPr>
      <w:ind w:left="284"/>
    </w:pPr>
  </w:style>
  <w:style w:type="character" w:styleId="FootnoteReference">
    <w:name w:val="footnote reference"/>
    <w:aliases w:val="Appel note de bas de p,Nota,Footnote symbol,Footnote"/>
    <w:basedOn w:val="DefaultParagraphFont"/>
    <w:rsid w:val="00A43F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3F8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A43F80"/>
    <w:pPr>
      <w:ind w:left="851"/>
    </w:pPr>
  </w:style>
  <w:style w:type="paragraph" w:styleId="ListNumber">
    <w:name w:val="List Number"/>
    <w:basedOn w:val="List"/>
    <w:rsid w:val="00A43F80"/>
  </w:style>
  <w:style w:type="paragraph" w:styleId="List">
    <w:name w:val="List"/>
    <w:basedOn w:val="Normal"/>
    <w:link w:val="ListChar"/>
    <w:rsid w:val="00A43F80"/>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A43F80"/>
    <w:pPr>
      <w:ind w:left="851"/>
    </w:pPr>
  </w:style>
  <w:style w:type="paragraph" w:styleId="ListBullet">
    <w:name w:val="List Bullet"/>
    <w:aliases w:val="UL"/>
    <w:basedOn w:val="List"/>
    <w:link w:val="ListBulletChar"/>
    <w:rsid w:val="00A43F80"/>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A43F80"/>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A43F80"/>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A43F80"/>
    <w:pPr>
      <w:ind w:left="1135"/>
    </w:pPr>
  </w:style>
  <w:style w:type="paragraph" w:styleId="List4">
    <w:name w:val="List 4"/>
    <w:basedOn w:val="List3"/>
    <w:rsid w:val="00A43F80"/>
    <w:pPr>
      <w:ind w:left="1418"/>
    </w:pPr>
  </w:style>
  <w:style w:type="paragraph" w:styleId="List5">
    <w:name w:val="List 5"/>
    <w:basedOn w:val="List4"/>
    <w:rsid w:val="00A43F80"/>
    <w:pPr>
      <w:ind w:left="1702"/>
    </w:pPr>
  </w:style>
  <w:style w:type="paragraph" w:styleId="ListBullet4">
    <w:name w:val="List Bullet 4"/>
    <w:basedOn w:val="ListBullet3"/>
    <w:rsid w:val="00A43F80"/>
    <w:pPr>
      <w:ind w:left="1418"/>
    </w:pPr>
  </w:style>
  <w:style w:type="paragraph" w:styleId="ListBullet5">
    <w:name w:val="List Bullet 5"/>
    <w:basedOn w:val="ListBullet4"/>
    <w:rsid w:val="00A43F8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69</Pages>
  <Words>109254</Words>
  <Characters>622752</Characters>
  <Application>Microsoft Office Word</Application>
  <DocSecurity>0</DocSecurity>
  <Lines>5189</Lines>
  <Paragraphs>1461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730545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425</cp:revision>
  <dcterms:created xsi:type="dcterms:W3CDTF">2022-06-29T14:17:00Z</dcterms:created>
  <dcterms:modified xsi:type="dcterms:W3CDTF">2023-04-06T20:28:00Z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