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1FA722EB"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69F352EE"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36C17231"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364693B3"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4C9D01F5"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3E60FC3B"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29B93050"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407F2E7A"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eastAsia="zh-CN"/>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6A26C7BF"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6CC9EAE3"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1944F403"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0551E026"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110C91A"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6BFFC63B"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E64B2D4"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082D505A"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D703E4C"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6612CCE3"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7A4B1427"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D51076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8955E79"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55604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08B29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28B7722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20A2A686"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1ADB152F"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795"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08"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795"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08"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795"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08"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795"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08"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795"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08"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795"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08"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795"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08"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795"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08"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960"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795"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08"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714"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745"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714"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745"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714"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745"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714"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745"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714"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745"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714"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745"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714"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745"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714"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745"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760"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714"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745"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pPr>
        <w:numPr>
          <w:ilvl w:val="0"/>
          <w:numId w:val="17"/>
        </w:numPr>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21D33793" w:rsidR="005D086C" w:rsidRDefault="005D086C" w:rsidP="0072518D">
      <w:pPr>
        <w:rPr>
          <w:bCs/>
          <w:lang w:eastAsia="zh-CN"/>
        </w:rPr>
      </w:pPr>
      <w:r>
        <w:rPr>
          <w:rFonts w:hint="eastAsia"/>
          <w:lang w:eastAsia="zh-CN"/>
        </w:rPr>
        <w:t xml:space="preserve">If </w:t>
      </w:r>
      <w:r>
        <w:rPr>
          <w:lang w:eastAsia="zh-CN"/>
        </w:rPr>
        <w:t xml:space="preserve">the </w:t>
      </w:r>
      <w:r>
        <w:rPr>
          <w:rFonts w:hint="eastAsia"/>
          <w:lang w:eastAsia="zh-CN"/>
        </w:rPr>
        <w:t>UE doesn</w:t>
      </w:r>
      <w:r>
        <w:rPr>
          <w:lang w:eastAsia="zh-CN"/>
        </w:rPr>
        <w:t>’</w:t>
      </w:r>
      <w:r>
        <w:rPr>
          <w:rFonts w:hint="eastAsia"/>
          <w:lang w:eastAsia="zh-CN"/>
        </w:rPr>
        <w:t xml:space="preserve">t support Rx TEG reporting for RSTD measurement or </w:t>
      </w:r>
      <w:r>
        <w:rPr>
          <w:lang w:eastAsia="zh-CN"/>
        </w:rPr>
        <w:t xml:space="preserve">when </w:t>
      </w:r>
      <w:r>
        <w:rPr>
          <w:rFonts w:hint="eastAsia"/>
          <w:lang w:eastAsia="zh-CN"/>
        </w:rPr>
        <w:t xml:space="preserve">the measurements of reference cell and </w:t>
      </w:r>
      <w:r w:rsidRPr="0022466E">
        <w:rPr>
          <w:bCs/>
        </w:rPr>
        <w:t xml:space="preserve">neighbour cell belong to </w:t>
      </w:r>
      <w:r>
        <w:rPr>
          <w:rFonts w:hint="eastAsia"/>
          <w:bCs/>
          <w:lang w:eastAsia="zh-CN"/>
        </w:rPr>
        <w:t>different</w:t>
      </w:r>
      <w:r w:rsidRPr="0022466E">
        <w:rPr>
          <w:bCs/>
        </w:rPr>
        <w:t xml:space="preserve"> Rx TEG</w:t>
      </w:r>
      <w:r>
        <w:rPr>
          <w:rFonts w:hint="eastAsia"/>
          <w:bCs/>
          <w:lang w:eastAsia="zh-CN"/>
        </w:rPr>
        <w:t>s</w:t>
      </w:r>
      <w:r>
        <w:rPr>
          <w:bCs/>
          <w:lang w:eastAsia="zh-CN"/>
        </w:rPr>
        <w:t>, Y and Z are defined as follows:</w:t>
      </w:r>
      <w:r>
        <w:rPr>
          <w:rFonts w:hint="eastAsia"/>
          <w:bCs/>
          <w:lang w:eastAsia="zh-CN"/>
        </w:rPr>
        <w:t xml:space="preserve"> </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F051A0" w:rsidRPr="00C815D2">
        <w:rPr>
          <w:rFonts w:hint="eastAsia"/>
          <w:bCs/>
          <w:lang w:eastAsia="zh-CN"/>
        </w:rPr>
        <w:t xml:space="preserve">of </w:t>
      </w:r>
      <w:r w:rsidR="00F051A0" w:rsidRPr="00C815D2">
        <w:rPr>
          <w:rFonts w:eastAsia="Malgun Gothic"/>
          <w:bCs/>
        </w:rPr>
        <w:t>Y+Z</w:t>
      </w:r>
      <w:r w:rsidR="00F051A0">
        <w:rPr>
          <w:rFonts w:eastAsia="Malgun Gothic"/>
          <w:bCs/>
        </w:rPr>
        <w:t>+</w:t>
      </w:r>
      <w:r w:rsidR="00F051A0"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5D1003" w:rsidRPr="000C792B" w14:paraId="0110C954" w14:textId="77777777" w:rsidTr="00224E8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5D1003" w:rsidRPr="000C792B" w:rsidRDefault="005D1003" w:rsidP="005D1003">
            <w:pPr>
              <w:pStyle w:val="TAC"/>
              <w:rPr>
                <w:lang w:eastAsia="zh-CN"/>
              </w:rPr>
            </w:pPr>
            <w:r w:rsidRPr="000C792B">
              <w:rPr>
                <w:lang w:eastAsia="zh-CN"/>
              </w:rPr>
              <w:t>132</w:t>
            </w:r>
          </w:p>
        </w:tc>
        <w:tc>
          <w:tcPr>
            <w:tcW w:w="1163" w:type="dxa"/>
            <w:vMerge w:val="restart"/>
            <w:vAlign w:val="center"/>
          </w:tcPr>
          <w:p w14:paraId="4D0DCD39" w14:textId="77777777" w:rsidR="005D1003" w:rsidRPr="000C792B" w:rsidRDefault="005D1003" w:rsidP="005D1003">
            <w:pPr>
              <w:pStyle w:val="TAC"/>
            </w:pPr>
            <w:r w:rsidRPr="000C792B">
              <w:t>(PRS Ês/Iot)</w:t>
            </w:r>
            <w:r w:rsidRPr="000C792B">
              <w:rPr>
                <w:vertAlign w:val="subscript"/>
              </w:rPr>
              <w:t xml:space="preserve">ref </w:t>
            </w:r>
            <w:r w:rsidRPr="000C792B">
              <w:t>≥-6dB</w:t>
            </w:r>
          </w:p>
          <w:p w14:paraId="2586CFE9" w14:textId="77777777" w:rsidR="005D1003" w:rsidRPr="000C792B" w:rsidRDefault="005D1003" w:rsidP="005D1003">
            <w:pPr>
              <w:pStyle w:val="TAC"/>
            </w:pPr>
          </w:p>
          <w:p w14:paraId="3FE2ED12" w14:textId="77777777" w:rsidR="005D1003" w:rsidRPr="000C792B" w:rsidRDefault="005D1003" w:rsidP="005D1003">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5D1003" w:rsidRPr="000C792B" w:rsidRDefault="005D1003" w:rsidP="005D1003">
            <w:pPr>
              <w:pStyle w:val="TAC"/>
              <w:rPr>
                <w:lang w:val="sv-SE" w:eastAsia="zh-CN"/>
              </w:rPr>
            </w:pPr>
            <w:r w:rsidRPr="000C792B">
              <w:rPr>
                <w:lang w:val="sv-SE" w:eastAsia="zh-CN"/>
              </w:rPr>
              <w:t>15</w:t>
            </w:r>
          </w:p>
        </w:tc>
        <w:tc>
          <w:tcPr>
            <w:tcW w:w="1134" w:type="dxa"/>
            <w:vMerge w:val="restart"/>
            <w:vAlign w:val="center"/>
            <w:hideMark/>
          </w:tcPr>
          <w:p w14:paraId="4107EA6E" w14:textId="29C67767" w:rsidR="005D1003" w:rsidRPr="000C792B" w:rsidRDefault="005D1003" w:rsidP="005D1003">
            <w:pPr>
              <w:pStyle w:val="TAC"/>
            </w:pPr>
            <w:r w:rsidRPr="000C792B">
              <w:t>≥ 24</w:t>
            </w:r>
          </w:p>
        </w:tc>
        <w:tc>
          <w:tcPr>
            <w:tcW w:w="1367" w:type="dxa"/>
            <w:vMerge w:val="restart"/>
            <w:vAlign w:val="center"/>
            <w:hideMark/>
          </w:tcPr>
          <w:p w14:paraId="67B964FC" w14:textId="407D6532" w:rsidR="005D1003" w:rsidRPr="000C792B" w:rsidRDefault="005D1003" w:rsidP="005D1003">
            <w:pPr>
              <w:pStyle w:val="TAC"/>
            </w:pPr>
            <w:r w:rsidRPr="000C792B">
              <w:t>≥ 4</w:t>
            </w:r>
          </w:p>
        </w:tc>
        <w:tc>
          <w:tcPr>
            <w:tcW w:w="2040" w:type="dxa"/>
            <w:vAlign w:val="center"/>
            <w:hideMark/>
          </w:tcPr>
          <w:p w14:paraId="4E640E62" w14:textId="77777777" w:rsidR="005D1003" w:rsidRPr="000C792B" w:rsidRDefault="005D1003" w:rsidP="005D1003">
            <w:pPr>
              <w:pStyle w:val="TAC"/>
              <w:rPr>
                <w:szCs w:val="18"/>
              </w:rPr>
            </w:pPr>
            <w:r w:rsidRPr="000C792B">
              <w:rPr>
                <w:szCs w:val="18"/>
              </w:rPr>
              <w:t>NR_FDD_FR1_A, NR_TDD_FR1_A,</w:t>
            </w:r>
          </w:p>
          <w:p w14:paraId="6F88A296" w14:textId="77777777" w:rsidR="005D1003" w:rsidRPr="000C792B" w:rsidRDefault="005D1003" w:rsidP="005D1003">
            <w:pPr>
              <w:pStyle w:val="TAC"/>
            </w:pPr>
            <w:r w:rsidRPr="000C792B">
              <w:rPr>
                <w:szCs w:val="18"/>
              </w:rPr>
              <w:t>NR_SDL_FR1_A</w:t>
            </w:r>
          </w:p>
        </w:tc>
        <w:tc>
          <w:tcPr>
            <w:tcW w:w="1134" w:type="dxa"/>
            <w:vAlign w:val="center"/>
            <w:hideMark/>
          </w:tcPr>
          <w:p w14:paraId="67D23E4A" w14:textId="77777777" w:rsidR="005D1003" w:rsidRPr="000C792B" w:rsidRDefault="005D1003" w:rsidP="005D1003">
            <w:pPr>
              <w:pStyle w:val="TAC"/>
            </w:pPr>
            <w:r w:rsidRPr="000C792B">
              <w:t>-121</w:t>
            </w:r>
          </w:p>
        </w:tc>
        <w:tc>
          <w:tcPr>
            <w:tcW w:w="1275" w:type="dxa"/>
            <w:vAlign w:val="center"/>
            <w:hideMark/>
          </w:tcPr>
          <w:p w14:paraId="07AC8902" w14:textId="77777777" w:rsidR="005D1003" w:rsidRPr="000C792B" w:rsidRDefault="005D1003" w:rsidP="005D1003">
            <w:pPr>
              <w:pStyle w:val="TAC"/>
              <w:rPr>
                <w:lang w:eastAsia="zh-CN"/>
              </w:rPr>
            </w:pPr>
            <w:r w:rsidRPr="000C792B">
              <w:rPr>
                <w:lang w:eastAsia="zh-CN"/>
              </w:rPr>
              <w:t>-50</w:t>
            </w:r>
          </w:p>
        </w:tc>
      </w:tr>
      <w:tr w:rsidR="005D1003" w:rsidRPr="000C792B" w14:paraId="5B56050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5D1003" w:rsidRPr="000C792B" w:rsidRDefault="005D1003" w:rsidP="005D1003">
            <w:pPr>
              <w:pStyle w:val="TAC"/>
              <w:rPr>
                <w:lang w:eastAsia="zh-CN"/>
              </w:rPr>
            </w:pPr>
          </w:p>
        </w:tc>
        <w:tc>
          <w:tcPr>
            <w:tcW w:w="1163" w:type="dxa"/>
            <w:vMerge/>
            <w:vAlign w:val="center"/>
            <w:hideMark/>
          </w:tcPr>
          <w:p w14:paraId="648386B0" w14:textId="77777777" w:rsidR="005D1003" w:rsidRPr="000C792B" w:rsidRDefault="005D1003" w:rsidP="005D1003">
            <w:pPr>
              <w:pStyle w:val="TAC"/>
              <w:rPr>
                <w:lang w:val="sv-SE"/>
              </w:rPr>
            </w:pPr>
          </w:p>
        </w:tc>
        <w:tc>
          <w:tcPr>
            <w:tcW w:w="992" w:type="dxa"/>
            <w:vMerge/>
            <w:vAlign w:val="center"/>
            <w:hideMark/>
          </w:tcPr>
          <w:p w14:paraId="24D2FC4F" w14:textId="77777777" w:rsidR="005D1003" w:rsidRPr="000C792B" w:rsidRDefault="005D1003" w:rsidP="005D1003">
            <w:pPr>
              <w:pStyle w:val="TAC"/>
              <w:rPr>
                <w:lang w:val="sv-SE" w:eastAsia="zh-CN"/>
              </w:rPr>
            </w:pPr>
          </w:p>
        </w:tc>
        <w:tc>
          <w:tcPr>
            <w:tcW w:w="1134" w:type="dxa"/>
            <w:vMerge/>
            <w:vAlign w:val="center"/>
            <w:hideMark/>
          </w:tcPr>
          <w:p w14:paraId="4D262B87" w14:textId="77777777" w:rsidR="005D1003" w:rsidRPr="000C792B" w:rsidRDefault="005D1003" w:rsidP="005D1003">
            <w:pPr>
              <w:pStyle w:val="TAC"/>
            </w:pPr>
          </w:p>
        </w:tc>
        <w:tc>
          <w:tcPr>
            <w:tcW w:w="1367" w:type="dxa"/>
            <w:vMerge/>
            <w:vAlign w:val="center"/>
            <w:hideMark/>
          </w:tcPr>
          <w:p w14:paraId="4C60C929" w14:textId="77777777" w:rsidR="005D1003" w:rsidRPr="000C792B" w:rsidRDefault="005D1003" w:rsidP="005D1003">
            <w:pPr>
              <w:pStyle w:val="TAC"/>
            </w:pPr>
          </w:p>
        </w:tc>
        <w:tc>
          <w:tcPr>
            <w:tcW w:w="2040" w:type="dxa"/>
            <w:vAlign w:val="center"/>
            <w:hideMark/>
          </w:tcPr>
          <w:p w14:paraId="3812120C" w14:textId="77777777" w:rsidR="005D1003" w:rsidRPr="000C792B" w:rsidRDefault="005D1003" w:rsidP="005D1003">
            <w:pPr>
              <w:pStyle w:val="TAC"/>
            </w:pPr>
            <w:r w:rsidRPr="000C792B">
              <w:t>NR_FDD_FR1_B</w:t>
            </w:r>
          </w:p>
        </w:tc>
        <w:tc>
          <w:tcPr>
            <w:tcW w:w="1134" w:type="dxa"/>
            <w:hideMark/>
          </w:tcPr>
          <w:p w14:paraId="284B1C45" w14:textId="77777777" w:rsidR="005D1003" w:rsidRPr="000C792B" w:rsidRDefault="005D1003" w:rsidP="005D1003">
            <w:pPr>
              <w:pStyle w:val="TAC"/>
            </w:pPr>
            <w:r w:rsidRPr="000C792B">
              <w:t>-120.5</w:t>
            </w:r>
          </w:p>
        </w:tc>
        <w:tc>
          <w:tcPr>
            <w:tcW w:w="1275" w:type="dxa"/>
            <w:hideMark/>
          </w:tcPr>
          <w:p w14:paraId="64884899" w14:textId="77777777" w:rsidR="005D1003" w:rsidRPr="000C792B" w:rsidRDefault="005D1003" w:rsidP="005D1003">
            <w:pPr>
              <w:pStyle w:val="TAC"/>
            </w:pPr>
            <w:r w:rsidRPr="000C792B">
              <w:rPr>
                <w:lang w:eastAsia="zh-CN"/>
              </w:rPr>
              <w:t>-50</w:t>
            </w:r>
          </w:p>
        </w:tc>
      </w:tr>
      <w:tr w:rsidR="005D1003" w:rsidRPr="000C792B" w14:paraId="11BF05BD"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5D1003" w:rsidRPr="000C792B" w:rsidRDefault="005D1003" w:rsidP="005D1003">
            <w:pPr>
              <w:pStyle w:val="TAC"/>
              <w:rPr>
                <w:lang w:eastAsia="zh-CN"/>
              </w:rPr>
            </w:pPr>
          </w:p>
        </w:tc>
        <w:tc>
          <w:tcPr>
            <w:tcW w:w="1163" w:type="dxa"/>
            <w:vMerge/>
            <w:vAlign w:val="center"/>
            <w:hideMark/>
          </w:tcPr>
          <w:p w14:paraId="4ADB652E" w14:textId="77777777" w:rsidR="005D1003" w:rsidRPr="000C792B" w:rsidRDefault="005D1003" w:rsidP="005D1003">
            <w:pPr>
              <w:pStyle w:val="TAC"/>
              <w:rPr>
                <w:lang w:val="sv-SE"/>
              </w:rPr>
            </w:pPr>
          </w:p>
        </w:tc>
        <w:tc>
          <w:tcPr>
            <w:tcW w:w="992" w:type="dxa"/>
            <w:vMerge/>
            <w:vAlign w:val="center"/>
            <w:hideMark/>
          </w:tcPr>
          <w:p w14:paraId="5DC5831B" w14:textId="77777777" w:rsidR="005D1003" w:rsidRPr="000C792B" w:rsidRDefault="005D1003" w:rsidP="005D1003">
            <w:pPr>
              <w:pStyle w:val="TAC"/>
              <w:rPr>
                <w:lang w:val="sv-SE" w:eastAsia="zh-CN"/>
              </w:rPr>
            </w:pPr>
          </w:p>
        </w:tc>
        <w:tc>
          <w:tcPr>
            <w:tcW w:w="1134" w:type="dxa"/>
            <w:vMerge/>
            <w:vAlign w:val="center"/>
            <w:hideMark/>
          </w:tcPr>
          <w:p w14:paraId="7D438423" w14:textId="77777777" w:rsidR="005D1003" w:rsidRPr="000C792B" w:rsidRDefault="005D1003" w:rsidP="005D1003">
            <w:pPr>
              <w:pStyle w:val="TAC"/>
            </w:pPr>
          </w:p>
        </w:tc>
        <w:tc>
          <w:tcPr>
            <w:tcW w:w="1367" w:type="dxa"/>
            <w:vMerge/>
            <w:vAlign w:val="center"/>
            <w:hideMark/>
          </w:tcPr>
          <w:p w14:paraId="2231310C" w14:textId="77777777" w:rsidR="005D1003" w:rsidRPr="000C792B" w:rsidRDefault="005D1003" w:rsidP="005D1003">
            <w:pPr>
              <w:pStyle w:val="TAC"/>
            </w:pPr>
          </w:p>
        </w:tc>
        <w:tc>
          <w:tcPr>
            <w:tcW w:w="2040" w:type="dxa"/>
            <w:vAlign w:val="center"/>
            <w:hideMark/>
          </w:tcPr>
          <w:p w14:paraId="5433566D" w14:textId="77777777" w:rsidR="005D1003" w:rsidRPr="000C792B" w:rsidRDefault="005D1003" w:rsidP="005D1003">
            <w:pPr>
              <w:pStyle w:val="TAC"/>
            </w:pPr>
            <w:r w:rsidRPr="000C792B">
              <w:t>NR_TDD_FR1_C</w:t>
            </w:r>
          </w:p>
        </w:tc>
        <w:tc>
          <w:tcPr>
            <w:tcW w:w="1134" w:type="dxa"/>
            <w:vAlign w:val="center"/>
            <w:hideMark/>
          </w:tcPr>
          <w:p w14:paraId="50876EDC" w14:textId="77777777" w:rsidR="005D1003" w:rsidRPr="000C792B" w:rsidRDefault="005D1003" w:rsidP="005D1003">
            <w:pPr>
              <w:pStyle w:val="TAC"/>
            </w:pPr>
            <w:r w:rsidRPr="000C792B">
              <w:t>-120</w:t>
            </w:r>
          </w:p>
        </w:tc>
        <w:tc>
          <w:tcPr>
            <w:tcW w:w="1275" w:type="dxa"/>
            <w:hideMark/>
          </w:tcPr>
          <w:p w14:paraId="76B4D0E6" w14:textId="77777777" w:rsidR="005D1003" w:rsidRPr="000C792B" w:rsidRDefault="005D1003" w:rsidP="005D1003">
            <w:pPr>
              <w:pStyle w:val="TAC"/>
            </w:pPr>
            <w:r w:rsidRPr="000C792B">
              <w:rPr>
                <w:lang w:eastAsia="zh-CN"/>
              </w:rPr>
              <w:t>-50</w:t>
            </w:r>
          </w:p>
        </w:tc>
      </w:tr>
      <w:tr w:rsidR="005D1003" w:rsidRPr="000C792B" w14:paraId="32349159"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5D1003" w:rsidRPr="000C792B" w:rsidRDefault="005D1003" w:rsidP="005D1003">
            <w:pPr>
              <w:pStyle w:val="TAC"/>
              <w:rPr>
                <w:lang w:eastAsia="zh-CN"/>
              </w:rPr>
            </w:pPr>
          </w:p>
        </w:tc>
        <w:tc>
          <w:tcPr>
            <w:tcW w:w="1163" w:type="dxa"/>
            <w:vMerge/>
            <w:vAlign w:val="center"/>
            <w:hideMark/>
          </w:tcPr>
          <w:p w14:paraId="3FDCB326" w14:textId="77777777" w:rsidR="005D1003" w:rsidRPr="000C792B" w:rsidRDefault="005D1003" w:rsidP="005D1003">
            <w:pPr>
              <w:pStyle w:val="TAC"/>
              <w:rPr>
                <w:lang w:val="sv-SE"/>
              </w:rPr>
            </w:pPr>
          </w:p>
        </w:tc>
        <w:tc>
          <w:tcPr>
            <w:tcW w:w="992" w:type="dxa"/>
            <w:vMerge/>
            <w:vAlign w:val="center"/>
            <w:hideMark/>
          </w:tcPr>
          <w:p w14:paraId="10D17CEB" w14:textId="77777777" w:rsidR="005D1003" w:rsidRPr="000C792B" w:rsidRDefault="005D1003" w:rsidP="005D1003">
            <w:pPr>
              <w:pStyle w:val="TAC"/>
              <w:rPr>
                <w:lang w:val="sv-SE" w:eastAsia="zh-CN"/>
              </w:rPr>
            </w:pPr>
          </w:p>
        </w:tc>
        <w:tc>
          <w:tcPr>
            <w:tcW w:w="1134" w:type="dxa"/>
            <w:vMerge/>
            <w:vAlign w:val="center"/>
            <w:hideMark/>
          </w:tcPr>
          <w:p w14:paraId="4FB1FB1E" w14:textId="77777777" w:rsidR="005D1003" w:rsidRPr="000C792B" w:rsidRDefault="005D1003" w:rsidP="005D1003">
            <w:pPr>
              <w:pStyle w:val="TAC"/>
            </w:pPr>
          </w:p>
        </w:tc>
        <w:tc>
          <w:tcPr>
            <w:tcW w:w="1367" w:type="dxa"/>
            <w:vMerge/>
            <w:vAlign w:val="center"/>
            <w:hideMark/>
          </w:tcPr>
          <w:p w14:paraId="79FB8D21" w14:textId="77777777" w:rsidR="005D1003" w:rsidRPr="000C792B" w:rsidRDefault="005D1003" w:rsidP="005D1003">
            <w:pPr>
              <w:pStyle w:val="TAC"/>
            </w:pPr>
          </w:p>
        </w:tc>
        <w:tc>
          <w:tcPr>
            <w:tcW w:w="2040" w:type="dxa"/>
            <w:vAlign w:val="center"/>
            <w:hideMark/>
          </w:tcPr>
          <w:p w14:paraId="42622605" w14:textId="77777777" w:rsidR="005D1003" w:rsidRPr="000C792B" w:rsidRDefault="005D1003" w:rsidP="005D1003">
            <w:pPr>
              <w:pStyle w:val="TAC"/>
              <w:rPr>
                <w:lang w:val="sv-SE"/>
              </w:rPr>
            </w:pPr>
            <w:r w:rsidRPr="000C792B">
              <w:rPr>
                <w:lang w:val="sv-SE"/>
              </w:rPr>
              <w:t>NR_FDD_FR1_D, NR_TDD_FR1_D</w:t>
            </w:r>
          </w:p>
        </w:tc>
        <w:tc>
          <w:tcPr>
            <w:tcW w:w="1134" w:type="dxa"/>
            <w:vAlign w:val="center"/>
            <w:hideMark/>
          </w:tcPr>
          <w:p w14:paraId="4A59718C" w14:textId="77777777" w:rsidR="005D1003" w:rsidRPr="000C792B" w:rsidRDefault="005D1003" w:rsidP="005D1003">
            <w:pPr>
              <w:pStyle w:val="TAC"/>
            </w:pPr>
            <w:r w:rsidRPr="000C792B">
              <w:t>-119.5</w:t>
            </w:r>
          </w:p>
        </w:tc>
        <w:tc>
          <w:tcPr>
            <w:tcW w:w="1275" w:type="dxa"/>
            <w:hideMark/>
          </w:tcPr>
          <w:p w14:paraId="6465D8A1" w14:textId="77777777" w:rsidR="005D1003" w:rsidRPr="000C792B" w:rsidRDefault="005D1003" w:rsidP="005D1003">
            <w:pPr>
              <w:pStyle w:val="TAC"/>
            </w:pPr>
            <w:r w:rsidRPr="000C792B">
              <w:rPr>
                <w:lang w:eastAsia="zh-CN"/>
              </w:rPr>
              <w:t>-50</w:t>
            </w:r>
          </w:p>
        </w:tc>
      </w:tr>
      <w:tr w:rsidR="005D1003" w:rsidRPr="000C792B" w14:paraId="1DF31E68"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5D1003" w:rsidRPr="000C792B" w:rsidRDefault="005D1003" w:rsidP="005D1003">
            <w:pPr>
              <w:pStyle w:val="TAC"/>
              <w:rPr>
                <w:lang w:eastAsia="zh-CN"/>
              </w:rPr>
            </w:pPr>
          </w:p>
        </w:tc>
        <w:tc>
          <w:tcPr>
            <w:tcW w:w="1163" w:type="dxa"/>
            <w:vMerge/>
            <w:vAlign w:val="center"/>
            <w:hideMark/>
          </w:tcPr>
          <w:p w14:paraId="3FF59390" w14:textId="77777777" w:rsidR="005D1003" w:rsidRPr="000C792B" w:rsidRDefault="005D1003" w:rsidP="005D1003">
            <w:pPr>
              <w:pStyle w:val="TAC"/>
              <w:rPr>
                <w:lang w:val="sv-SE"/>
              </w:rPr>
            </w:pPr>
          </w:p>
        </w:tc>
        <w:tc>
          <w:tcPr>
            <w:tcW w:w="992" w:type="dxa"/>
            <w:vMerge/>
            <w:vAlign w:val="center"/>
            <w:hideMark/>
          </w:tcPr>
          <w:p w14:paraId="4B2ACB30" w14:textId="77777777" w:rsidR="005D1003" w:rsidRPr="000C792B" w:rsidRDefault="005D1003" w:rsidP="005D1003">
            <w:pPr>
              <w:pStyle w:val="TAC"/>
              <w:rPr>
                <w:lang w:val="sv-SE" w:eastAsia="zh-CN"/>
              </w:rPr>
            </w:pPr>
          </w:p>
        </w:tc>
        <w:tc>
          <w:tcPr>
            <w:tcW w:w="1134" w:type="dxa"/>
            <w:vMerge/>
            <w:vAlign w:val="center"/>
            <w:hideMark/>
          </w:tcPr>
          <w:p w14:paraId="43C1BC0A" w14:textId="77777777" w:rsidR="005D1003" w:rsidRPr="000C792B" w:rsidRDefault="005D1003" w:rsidP="005D1003">
            <w:pPr>
              <w:pStyle w:val="TAC"/>
            </w:pPr>
          </w:p>
        </w:tc>
        <w:tc>
          <w:tcPr>
            <w:tcW w:w="1367" w:type="dxa"/>
            <w:vMerge/>
            <w:vAlign w:val="center"/>
            <w:hideMark/>
          </w:tcPr>
          <w:p w14:paraId="7A57B009" w14:textId="77777777" w:rsidR="005D1003" w:rsidRPr="000C792B" w:rsidRDefault="005D1003" w:rsidP="005D1003">
            <w:pPr>
              <w:pStyle w:val="TAC"/>
            </w:pPr>
          </w:p>
        </w:tc>
        <w:tc>
          <w:tcPr>
            <w:tcW w:w="2040" w:type="dxa"/>
            <w:vAlign w:val="center"/>
            <w:hideMark/>
          </w:tcPr>
          <w:p w14:paraId="11093266" w14:textId="77777777" w:rsidR="005D1003" w:rsidRPr="000C792B" w:rsidRDefault="005D1003" w:rsidP="005D1003">
            <w:pPr>
              <w:pStyle w:val="TAC"/>
              <w:rPr>
                <w:lang w:val="sv-SE"/>
              </w:rPr>
            </w:pPr>
            <w:r w:rsidRPr="000C792B">
              <w:rPr>
                <w:lang w:val="sv-SE"/>
              </w:rPr>
              <w:t>NR_FDD_FR1_E, NR_TDD_FR1_E</w:t>
            </w:r>
          </w:p>
        </w:tc>
        <w:tc>
          <w:tcPr>
            <w:tcW w:w="1134" w:type="dxa"/>
            <w:vAlign w:val="center"/>
            <w:hideMark/>
          </w:tcPr>
          <w:p w14:paraId="28DF208A" w14:textId="77777777" w:rsidR="005D1003" w:rsidRPr="000C792B" w:rsidRDefault="005D1003" w:rsidP="005D1003">
            <w:pPr>
              <w:pStyle w:val="TAC"/>
            </w:pPr>
            <w:r w:rsidRPr="000C792B">
              <w:t>-119</w:t>
            </w:r>
          </w:p>
        </w:tc>
        <w:tc>
          <w:tcPr>
            <w:tcW w:w="1275" w:type="dxa"/>
            <w:hideMark/>
          </w:tcPr>
          <w:p w14:paraId="12F00B6D" w14:textId="77777777" w:rsidR="005D1003" w:rsidRPr="000C792B" w:rsidRDefault="005D1003" w:rsidP="005D1003">
            <w:pPr>
              <w:pStyle w:val="TAC"/>
            </w:pPr>
            <w:r w:rsidRPr="000C792B">
              <w:rPr>
                <w:lang w:eastAsia="zh-CN"/>
              </w:rPr>
              <w:t>-50</w:t>
            </w:r>
          </w:p>
        </w:tc>
      </w:tr>
      <w:tr w:rsidR="005D1003" w:rsidRPr="000C792B" w14:paraId="7A81939F"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5D1003" w:rsidRPr="000C792B" w:rsidRDefault="005D1003" w:rsidP="005D1003">
            <w:pPr>
              <w:pStyle w:val="TAC"/>
              <w:rPr>
                <w:lang w:eastAsia="zh-CN"/>
              </w:rPr>
            </w:pPr>
          </w:p>
        </w:tc>
        <w:tc>
          <w:tcPr>
            <w:tcW w:w="1163" w:type="dxa"/>
            <w:vMerge/>
            <w:vAlign w:val="center"/>
            <w:hideMark/>
          </w:tcPr>
          <w:p w14:paraId="09C02E37" w14:textId="77777777" w:rsidR="005D1003" w:rsidRPr="000C792B" w:rsidRDefault="005D1003" w:rsidP="005D1003">
            <w:pPr>
              <w:pStyle w:val="TAC"/>
              <w:rPr>
                <w:lang w:val="sv-SE"/>
              </w:rPr>
            </w:pPr>
          </w:p>
        </w:tc>
        <w:tc>
          <w:tcPr>
            <w:tcW w:w="992" w:type="dxa"/>
            <w:vMerge/>
            <w:vAlign w:val="center"/>
            <w:hideMark/>
          </w:tcPr>
          <w:p w14:paraId="2CB99866" w14:textId="77777777" w:rsidR="005D1003" w:rsidRPr="000C792B" w:rsidRDefault="005D1003" w:rsidP="005D1003">
            <w:pPr>
              <w:pStyle w:val="TAC"/>
              <w:rPr>
                <w:lang w:val="sv-SE" w:eastAsia="zh-CN"/>
              </w:rPr>
            </w:pPr>
          </w:p>
        </w:tc>
        <w:tc>
          <w:tcPr>
            <w:tcW w:w="1134" w:type="dxa"/>
            <w:vMerge/>
            <w:vAlign w:val="center"/>
            <w:hideMark/>
          </w:tcPr>
          <w:p w14:paraId="67183F2B" w14:textId="77777777" w:rsidR="005D1003" w:rsidRPr="000C792B" w:rsidRDefault="005D1003" w:rsidP="005D1003">
            <w:pPr>
              <w:pStyle w:val="TAC"/>
            </w:pPr>
          </w:p>
        </w:tc>
        <w:tc>
          <w:tcPr>
            <w:tcW w:w="1367" w:type="dxa"/>
            <w:vMerge/>
            <w:vAlign w:val="center"/>
            <w:hideMark/>
          </w:tcPr>
          <w:p w14:paraId="283C44B7" w14:textId="77777777" w:rsidR="005D1003" w:rsidRPr="000C792B" w:rsidRDefault="005D1003" w:rsidP="005D1003">
            <w:pPr>
              <w:pStyle w:val="TAC"/>
            </w:pPr>
          </w:p>
        </w:tc>
        <w:tc>
          <w:tcPr>
            <w:tcW w:w="2040" w:type="dxa"/>
            <w:vAlign w:val="center"/>
            <w:hideMark/>
          </w:tcPr>
          <w:p w14:paraId="2B24F021" w14:textId="77777777" w:rsidR="005D1003" w:rsidRPr="000C792B" w:rsidRDefault="005D1003" w:rsidP="005D1003">
            <w:pPr>
              <w:pStyle w:val="TAC"/>
            </w:pPr>
            <w:r w:rsidRPr="000C792B">
              <w:rPr>
                <w:lang w:eastAsia="zh-CN"/>
              </w:rPr>
              <w:t>NR_FDD_FR1_F</w:t>
            </w:r>
          </w:p>
        </w:tc>
        <w:tc>
          <w:tcPr>
            <w:tcW w:w="1134" w:type="dxa"/>
            <w:vAlign w:val="center"/>
            <w:hideMark/>
          </w:tcPr>
          <w:p w14:paraId="431CFF0D" w14:textId="77777777" w:rsidR="005D1003" w:rsidRPr="000C792B" w:rsidRDefault="005D1003" w:rsidP="005D1003">
            <w:pPr>
              <w:pStyle w:val="TAC"/>
            </w:pPr>
            <w:r w:rsidRPr="000C792B">
              <w:t>-118.5</w:t>
            </w:r>
          </w:p>
        </w:tc>
        <w:tc>
          <w:tcPr>
            <w:tcW w:w="1275" w:type="dxa"/>
            <w:hideMark/>
          </w:tcPr>
          <w:p w14:paraId="4A716020" w14:textId="77777777" w:rsidR="005D1003" w:rsidRPr="000C792B" w:rsidRDefault="005D1003" w:rsidP="005D1003">
            <w:pPr>
              <w:pStyle w:val="TAC"/>
            </w:pPr>
            <w:r w:rsidRPr="000C792B">
              <w:rPr>
                <w:lang w:eastAsia="zh-CN"/>
              </w:rPr>
              <w:t>-50</w:t>
            </w:r>
          </w:p>
        </w:tc>
      </w:tr>
      <w:tr w:rsidR="005D1003" w:rsidRPr="000C792B" w14:paraId="16BB27BE"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5D1003" w:rsidRPr="000C792B" w:rsidRDefault="005D1003" w:rsidP="005D1003">
            <w:pPr>
              <w:pStyle w:val="TAC"/>
              <w:rPr>
                <w:lang w:eastAsia="zh-CN"/>
              </w:rPr>
            </w:pPr>
          </w:p>
        </w:tc>
        <w:tc>
          <w:tcPr>
            <w:tcW w:w="1163" w:type="dxa"/>
            <w:vMerge/>
            <w:vAlign w:val="center"/>
            <w:hideMark/>
          </w:tcPr>
          <w:p w14:paraId="75D45FB7" w14:textId="77777777" w:rsidR="005D1003" w:rsidRPr="000C792B" w:rsidRDefault="005D1003" w:rsidP="005D1003">
            <w:pPr>
              <w:pStyle w:val="TAC"/>
              <w:rPr>
                <w:lang w:val="sv-SE"/>
              </w:rPr>
            </w:pPr>
          </w:p>
        </w:tc>
        <w:tc>
          <w:tcPr>
            <w:tcW w:w="992" w:type="dxa"/>
            <w:vMerge/>
            <w:vAlign w:val="center"/>
            <w:hideMark/>
          </w:tcPr>
          <w:p w14:paraId="6F68E51E" w14:textId="77777777" w:rsidR="005D1003" w:rsidRPr="000C792B" w:rsidRDefault="005D1003" w:rsidP="005D1003">
            <w:pPr>
              <w:pStyle w:val="TAC"/>
              <w:rPr>
                <w:lang w:val="sv-SE" w:eastAsia="zh-CN"/>
              </w:rPr>
            </w:pPr>
          </w:p>
        </w:tc>
        <w:tc>
          <w:tcPr>
            <w:tcW w:w="1134" w:type="dxa"/>
            <w:vMerge/>
            <w:vAlign w:val="center"/>
            <w:hideMark/>
          </w:tcPr>
          <w:p w14:paraId="262A90A2" w14:textId="77777777" w:rsidR="005D1003" w:rsidRPr="000C792B" w:rsidRDefault="005D1003" w:rsidP="005D1003">
            <w:pPr>
              <w:pStyle w:val="TAC"/>
            </w:pPr>
          </w:p>
        </w:tc>
        <w:tc>
          <w:tcPr>
            <w:tcW w:w="1367" w:type="dxa"/>
            <w:vMerge/>
            <w:vAlign w:val="center"/>
            <w:hideMark/>
          </w:tcPr>
          <w:p w14:paraId="49FB5D82" w14:textId="77777777" w:rsidR="005D1003" w:rsidRPr="000C792B" w:rsidRDefault="005D1003" w:rsidP="005D1003">
            <w:pPr>
              <w:pStyle w:val="TAC"/>
            </w:pPr>
          </w:p>
        </w:tc>
        <w:tc>
          <w:tcPr>
            <w:tcW w:w="2040" w:type="dxa"/>
            <w:vAlign w:val="center"/>
            <w:hideMark/>
          </w:tcPr>
          <w:p w14:paraId="4B3F2914" w14:textId="77777777" w:rsidR="005D1003" w:rsidRPr="000C792B" w:rsidRDefault="005D1003" w:rsidP="005D1003">
            <w:pPr>
              <w:pStyle w:val="TAC"/>
            </w:pPr>
            <w:r w:rsidRPr="000C792B">
              <w:rPr>
                <w:lang w:eastAsia="zh-CN"/>
              </w:rPr>
              <w:t>NR</w:t>
            </w:r>
            <w:r w:rsidRPr="000C792B">
              <w:t>_</w:t>
            </w:r>
            <w:r w:rsidRPr="000C792B">
              <w:rPr>
                <w:lang w:eastAsia="zh-CN"/>
              </w:rPr>
              <w:t>FDD_FR1_G</w:t>
            </w:r>
          </w:p>
        </w:tc>
        <w:tc>
          <w:tcPr>
            <w:tcW w:w="1134" w:type="dxa"/>
            <w:vAlign w:val="center"/>
            <w:hideMark/>
          </w:tcPr>
          <w:p w14:paraId="5117D0D6" w14:textId="77777777" w:rsidR="005D1003" w:rsidRPr="000C792B" w:rsidRDefault="005D1003" w:rsidP="005D1003">
            <w:pPr>
              <w:pStyle w:val="TAC"/>
            </w:pPr>
            <w:r w:rsidRPr="000C792B">
              <w:t>-118</w:t>
            </w:r>
          </w:p>
        </w:tc>
        <w:tc>
          <w:tcPr>
            <w:tcW w:w="1275" w:type="dxa"/>
            <w:hideMark/>
          </w:tcPr>
          <w:p w14:paraId="19B38327" w14:textId="77777777" w:rsidR="005D1003" w:rsidRPr="000C792B" w:rsidRDefault="005D1003" w:rsidP="005D1003">
            <w:pPr>
              <w:pStyle w:val="TAC"/>
            </w:pPr>
            <w:r w:rsidRPr="000C792B">
              <w:rPr>
                <w:lang w:eastAsia="zh-CN"/>
              </w:rPr>
              <w:t>-50</w:t>
            </w:r>
          </w:p>
        </w:tc>
      </w:tr>
      <w:tr w:rsidR="005D1003" w:rsidRPr="000C792B" w14:paraId="23BBFFDE"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5D1003" w:rsidRPr="000C792B" w:rsidRDefault="005D1003" w:rsidP="005D1003">
            <w:pPr>
              <w:pStyle w:val="TAC"/>
              <w:rPr>
                <w:lang w:eastAsia="zh-CN"/>
              </w:rPr>
            </w:pPr>
          </w:p>
        </w:tc>
        <w:tc>
          <w:tcPr>
            <w:tcW w:w="1163" w:type="dxa"/>
            <w:vMerge/>
            <w:vAlign w:val="center"/>
            <w:hideMark/>
          </w:tcPr>
          <w:p w14:paraId="3425B1FE" w14:textId="77777777" w:rsidR="005D1003" w:rsidRPr="000C792B" w:rsidRDefault="005D1003" w:rsidP="005D1003">
            <w:pPr>
              <w:pStyle w:val="TAC"/>
              <w:rPr>
                <w:lang w:val="sv-SE"/>
              </w:rPr>
            </w:pPr>
          </w:p>
        </w:tc>
        <w:tc>
          <w:tcPr>
            <w:tcW w:w="992" w:type="dxa"/>
            <w:vMerge/>
            <w:vAlign w:val="center"/>
            <w:hideMark/>
          </w:tcPr>
          <w:p w14:paraId="252A1E9D" w14:textId="77777777" w:rsidR="005D1003" w:rsidRPr="000C792B" w:rsidRDefault="005D1003" w:rsidP="005D1003">
            <w:pPr>
              <w:pStyle w:val="TAC"/>
              <w:rPr>
                <w:lang w:val="sv-SE" w:eastAsia="zh-CN"/>
              </w:rPr>
            </w:pPr>
          </w:p>
        </w:tc>
        <w:tc>
          <w:tcPr>
            <w:tcW w:w="1134" w:type="dxa"/>
            <w:vMerge/>
            <w:vAlign w:val="center"/>
            <w:hideMark/>
          </w:tcPr>
          <w:p w14:paraId="5BE52F7F" w14:textId="77777777" w:rsidR="005D1003" w:rsidRPr="000C792B" w:rsidRDefault="005D1003" w:rsidP="005D1003">
            <w:pPr>
              <w:pStyle w:val="TAC"/>
            </w:pPr>
          </w:p>
        </w:tc>
        <w:tc>
          <w:tcPr>
            <w:tcW w:w="1367" w:type="dxa"/>
            <w:vMerge/>
            <w:vAlign w:val="center"/>
            <w:hideMark/>
          </w:tcPr>
          <w:p w14:paraId="025BF967" w14:textId="77777777" w:rsidR="005D1003" w:rsidRPr="000C792B" w:rsidRDefault="005D1003" w:rsidP="005D1003">
            <w:pPr>
              <w:pStyle w:val="TAC"/>
            </w:pPr>
          </w:p>
        </w:tc>
        <w:tc>
          <w:tcPr>
            <w:tcW w:w="2040" w:type="dxa"/>
            <w:vAlign w:val="center"/>
            <w:hideMark/>
          </w:tcPr>
          <w:p w14:paraId="1D7B84DD" w14:textId="77777777" w:rsidR="005D1003" w:rsidRPr="000C792B" w:rsidRDefault="005D1003" w:rsidP="005D1003">
            <w:pPr>
              <w:pStyle w:val="TAC"/>
            </w:pPr>
            <w:r w:rsidRPr="000C792B">
              <w:rPr>
                <w:lang w:eastAsia="zh-CN"/>
              </w:rPr>
              <w:t>NR</w:t>
            </w:r>
            <w:r w:rsidRPr="000C792B">
              <w:t>_</w:t>
            </w:r>
            <w:r w:rsidRPr="000C792B">
              <w:rPr>
                <w:lang w:eastAsia="zh-CN"/>
              </w:rPr>
              <w:t>FDD_FR1_H</w:t>
            </w:r>
          </w:p>
        </w:tc>
        <w:tc>
          <w:tcPr>
            <w:tcW w:w="1134" w:type="dxa"/>
            <w:vAlign w:val="center"/>
            <w:hideMark/>
          </w:tcPr>
          <w:p w14:paraId="26A4DEB7" w14:textId="77777777" w:rsidR="005D1003" w:rsidRPr="000C792B" w:rsidRDefault="005D1003" w:rsidP="005D1003">
            <w:pPr>
              <w:pStyle w:val="TAC"/>
            </w:pPr>
            <w:r w:rsidRPr="000C792B">
              <w:t>-117.5</w:t>
            </w:r>
          </w:p>
        </w:tc>
        <w:tc>
          <w:tcPr>
            <w:tcW w:w="1275" w:type="dxa"/>
            <w:hideMark/>
          </w:tcPr>
          <w:p w14:paraId="1E00E774" w14:textId="77777777" w:rsidR="005D1003" w:rsidRPr="000C792B" w:rsidRDefault="005D1003" w:rsidP="005D1003">
            <w:pPr>
              <w:pStyle w:val="TAC"/>
            </w:pPr>
            <w:r w:rsidRPr="000C792B">
              <w:rPr>
                <w:lang w:eastAsia="zh-CN"/>
              </w:rPr>
              <w:t>-50</w:t>
            </w:r>
          </w:p>
        </w:tc>
      </w:tr>
      <w:tr w:rsidR="005D100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5D1003" w:rsidRPr="000C792B" w:rsidRDefault="005D1003" w:rsidP="005D1003">
            <w:pPr>
              <w:pStyle w:val="TAC"/>
            </w:pPr>
            <w:r w:rsidRPr="000C792B">
              <w:rPr>
                <w:lang w:eastAsia="zh-CN"/>
              </w:rPr>
              <w:t>98</w:t>
            </w:r>
          </w:p>
        </w:tc>
        <w:tc>
          <w:tcPr>
            <w:tcW w:w="1163" w:type="dxa"/>
            <w:vMerge/>
            <w:vAlign w:val="center"/>
            <w:hideMark/>
          </w:tcPr>
          <w:p w14:paraId="6E078C05" w14:textId="77777777" w:rsidR="005D1003" w:rsidRPr="000C792B" w:rsidRDefault="005D1003" w:rsidP="005D1003">
            <w:pPr>
              <w:pStyle w:val="TAC"/>
              <w:rPr>
                <w:lang w:val="sv-SE"/>
              </w:rPr>
            </w:pPr>
          </w:p>
        </w:tc>
        <w:tc>
          <w:tcPr>
            <w:tcW w:w="992" w:type="dxa"/>
            <w:vMerge/>
            <w:vAlign w:val="center"/>
            <w:hideMark/>
          </w:tcPr>
          <w:p w14:paraId="32938CBC" w14:textId="77777777" w:rsidR="005D1003" w:rsidRPr="000C792B" w:rsidRDefault="005D1003" w:rsidP="005D1003">
            <w:pPr>
              <w:pStyle w:val="TAC"/>
              <w:rPr>
                <w:lang w:val="sv-SE" w:eastAsia="zh-CN"/>
              </w:rPr>
            </w:pPr>
          </w:p>
        </w:tc>
        <w:tc>
          <w:tcPr>
            <w:tcW w:w="1134" w:type="dxa"/>
            <w:vAlign w:val="center"/>
            <w:hideMark/>
          </w:tcPr>
          <w:p w14:paraId="618AD7F2" w14:textId="3822B1CB" w:rsidR="005D1003" w:rsidRPr="000C792B" w:rsidRDefault="005D1003" w:rsidP="005D1003">
            <w:pPr>
              <w:pStyle w:val="TAC"/>
            </w:pPr>
            <w:r w:rsidRPr="000C792B">
              <w:t>≥ 52</w:t>
            </w:r>
          </w:p>
        </w:tc>
        <w:tc>
          <w:tcPr>
            <w:tcW w:w="1367" w:type="dxa"/>
            <w:vAlign w:val="center"/>
            <w:hideMark/>
          </w:tcPr>
          <w:p w14:paraId="268B3BFA" w14:textId="22DB6EFF" w:rsidR="005D1003" w:rsidRPr="000C792B" w:rsidRDefault="005D1003" w:rsidP="005D1003">
            <w:pPr>
              <w:pStyle w:val="TAC"/>
            </w:pPr>
            <w:r w:rsidRPr="000C792B">
              <w:t>≥ 1</w:t>
            </w:r>
          </w:p>
        </w:tc>
        <w:tc>
          <w:tcPr>
            <w:tcW w:w="2040" w:type="dxa"/>
            <w:vAlign w:val="center"/>
            <w:hideMark/>
          </w:tcPr>
          <w:p w14:paraId="4688B039" w14:textId="77777777" w:rsidR="005D1003" w:rsidRPr="000C792B" w:rsidRDefault="005D1003" w:rsidP="005D1003">
            <w:pPr>
              <w:pStyle w:val="TAC"/>
            </w:pPr>
            <w:r w:rsidRPr="000C792B">
              <w:t>Note 6</w:t>
            </w:r>
          </w:p>
        </w:tc>
        <w:tc>
          <w:tcPr>
            <w:tcW w:w="1134" w:type="dxa"/>
            <w:vAlign w:val="center"/>
            <w:hideMark/>
          </w:tcPr>
          <w:p w14:paraId="04DD62B6" w14:textId="77777777" w:rsidR="005D1003" w:rsidRPr="000C792B" w:rsidRDefault="005D1003" w:rsidP="005D1003">
            <w:pPr>
              <w:pStyle w:val="TAC"/>
            </w:pPr>
            <w:r w:rsidRPr="000C792B">
              <w:t>Note 6</w:t>
            </w:r>
          </w:p>
        </w:tc>
        <w:tc>
          <w:tcPr>
            <w:tcW w:w="1275" w:type="dxa"/>
            <w:vAlign w:val="center"/>
            <w:hideMark/>
          </w:tcPr>
          <w:p w14:paraId="3C209817" w14:textId="77777777" w:rsidR="005D1003" w:rsidRPr="000C792B" w:rsidRDefault="005D1003" w:rsidP="005D1003">
            <w:pPr>
              <w:pStyle w:val="TAC"/>
            </w:pPr>
            <w:r w:rsidRPr="000C792B">
              <w:t>Note 6</w:t>
            </w:r>
          </w:p>
        </w:tc>
      </w:tr>
      <w:tr w:rsidR="005D100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5D1003" w:rsidRPr="000C792B" w:rsidRDefault="005D1003" w:rsidP="005D1003">
            <w:pPr>
              <w:pStyle w:val="TAC"/>
              <w:rPr>
                <w:lang w:eastAsia="zh-CN"/>
              </w:rPr>
            </w:pPr>
            <w:r w:rsidRPr="000C792B">
              <w:rPr>
                <w:lang w:eastAsia="zh-CN"/>
              </w:rPr>
              <w:t>42</w:t>
            </w:r>
          </w:p>
        </w:tc>
        <w:tc>
          <w:tcPr>
            <w:tcW w:w="1163" w:type="dxa"/>
            <w:vMerge/>
            <w:vAlign w:val="center"/>
            <w:hideMark/>
          </w:tcPr>
          <w:p w14:paraId="0249A9BD" w14:textId="77777777" w:rsidR="005D1003" w:rsidRPr="000C792B" w:rsidRDefault="005D1003" w:rsidP="005D1003">
            <w:pPr>
              <w:pStyle w:val="TAC"/>
              <w:rPr>
                <w:lang w:val="sv-SE"/>
              </w:rPr>
            </w:pPr>
          </w:p>
        </w:tc>
        <w:tc>
          <w:tcPr>
            <w:tcW w:w="992" w:type="dxa"/>
            <w:vMerge/>
            <w:vAlign w:val="center"/>
            <w:hideMark/>
          </w:tcPr>
          <w:p w14:paraId="5F016FEE" w14:textId="77777777" w:rsidR="005D1003" w:rsidRPr="000C792B" w:rsidRDefault="005D1003" w:rsidP="005D1003">
            <w:pPr>
              <w:pStyle w:val="TAC"/>
              <w:rPr>
                <w:lang w:val="sv-SE" w:eastAsia="zh-CN"/>
              </w:rPr>
            </w:pPr>
          </w:p>
        </w:tc>
        <w:tc>
          <w:tcPr>
            <w:tcW w:w="1134" w:type="dxa"/>
            <w:vAlign w:val="center"/>
            <w:hideMark/>
          </w:tcPr>
          <w:p w14:paraId="552FE71C" w14:textId="0CDFCE51" w:rsidR="005D1003" w:rsidRPr="000C792B" w:rsidRDefault="005D1003" w:rsidP="005D1003">
            <w:pPr>
              <w:pStyle w:val="TAC"/>
            </w:pPr>
            <w:r w:rsidRPr="000C792B">
              <w:t>≥ 104</w:t>
            </w:r>
          </w:p>
        </w:tc>
        <w:tc>
          <w:tcPr>
            <w:tcW w:w="1367" w:type="dxa"/>
            <w:vAlign w:val="center"/>
            <w:hideMark/>
          </w:tcPr>
          <w:p w14:paraId="29C2125D" w14:textId="2A6EFB1C" w:rsidR="005D1003" w:rsidRPr="000C792B" w:rsidRDefault="005D1003" w:rsidP="005D1003">
            <w:pPr>
              <w:pStyle w:val="TAC"/>
            </w:pPr>
            <w:r w:rsidRPr="000C792B">
              <w:t>≥ 1</w:t>
            </w:r>
          </w:p>
        </w:tc>
        <w:tc>
          <w:tcPr>
            <w:tcW w:w="2040" w:type="dxa"/>
            <w:vAlign w:val="center"/>
            <w:hideMark/>
          </w:tcPr>
          <w:p w14:paraId="15473090" w14:textId="77777777" w:rsidR="005D1003" w:rsidRPr="000C792B" w:rsidRDefault="005D1003" w:rsidP="005D1003">
            <w:pPr>
              <w:pStyle w:val="TAC"/>
            </w:pPr>
            <w:r w:rsidRPr="000C792B">
              <w:t>Note 6</w:t>
            </w:r>
          </w:p>
        </w:tc>
        <w:tc>
          <w:tcPr>
            <w:tcW w:w="1134" w:type="dxa"/>
            <w:vAlign w:val="center"/>
            <w:hideMark/>
          </w:tcPr>
          <w:p w14:paraId="671EAF52" w14:textId="77777777" w:rsidR="005D1003" w:rsidRPr="000C792B" w:rsidRDefault="005D1003" w:rsidP="005D1003">
            <w:pPr>
              <w:pStyle w:val="TAC"/>
            </w:pPr>
            <w:r w:rsidRPr="000C792B">
              <w:t>Note 6</w:t>
            </w:r>
          </w:p>
        </w:tc>
        <w:tc>
          <w:tcPr>
            <w:tcW w:w="1275" w:type="dxa"/>
            <w:vAlign w:val="center"/>
            <w:hideMark/>
          </w:tcPr>
          <w:p w14:paraId="1F38C0AC" w14:textId="77777777" w:rsidR="005D1003" w:rsidRPr="000C792B" w:rsidRDefault="005D1003" w:rsidP="005D1003">
            <w:pPr>
              <w:pStyle w:val="TAC"/>
            </w:pPr>
            <w:r w:rsidRPr="000C792B">
              <w:t>Note 6</w:t>
            </w:r>
          </w:p>
        </w:tc>
      </w:tr>
      <w:tr w:rsidR="005D1003" w:rsidRPr="000C792B" w14:paraId="6ABD2C22" w14:textId="77777777" w:rsidTr="00224E82">
        <w:trPr>
          <w:jc w:val="center"/>
        </w:trPr>
        <w:tc>
          <w:tcPr>
            <w:tcW w:w="959" w:type="dxa"/>
            <w:vMerge w:val="restart"/>
            <w:vAlign w:val="center"/>
            <w:hideMark/>
          </w:tcPr>
          <w:p w14:paraId="582B3BA2" w14:textId="6B2707A0" w:rsidR="005D1003" w:rsidRPr="000C792B" w:rsidRDefault="005D1003" w:rsidP="005D1003">
            <w:pPr>
              <w:pStyle w:val="TAC"/>
              <w:rPr>
                <w:lang w:eastAsia="zh-CN"/>
              </w:rPr>
            </w:pPr>
            <w:r w:rsidRPr="002B4D79">
              <w:rPr>
                <w:lang w:eastAsia="zh-CN"/>
              </w:rPr>
              <w:t>75</w:t>
            </w:r>
          </w:p>
        </w:tc>
        <w:tc>
          <w:tcPr>
            <w:tcW w:w="1163" w:type="dxa"/>
            <w:vMerge/>
            <w:vAlign w:val="center"/>
            <w:hideMark/>
          </w:tcPr>
          <w:p w14:paraId="0D9B8FEB" w14:textId="77777777" w:rsidR="005D1003" w:rsidRPr="000C792B" w:rsidRDefault="005D1003" w:rsidP="005D1003">
            <w:pPr>
              <w:pStyle w:val="TAC"/>
              <w:rPr>
                <w:lang w:val="sv-SE"/>
              </w:rPr>
            </w:pPr>
          </w:p>
        </w:tc>
        <w:tc>
          <w:tcPr>
            <w:tcW w:w="992" w:type="dxa"/>
            <w:vMerge w:val="restart"/>
            <w:vAlign w:val="center"/>
            <w:hideMark/>
          </w:tcPr>
          <w:p w14:paraId="23ECEA96" w14:textId="77777777" w:rsidR="005D1003" w:rsidRPr="000C792B" w:rsidRDefault="005D1003" w:rsidP="005D1003">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5D1003" w:rsidRPr="000C792B" w:rsidRDefault="005D1003" w:rsidP="005D1003">
            <w:pPr>
              <w:pStyle w:val="TAC"/>
            </w:pPr>
            <w:r w:rsidRPr="000C792B">
              <w:t>≥ 24</w:t>
            </w:r>
          </w:p>
        </w:tc>
        <w:tc>
          <w:tcPr>
            <w:tcW w:w="1367" w:type="dxa"/>
            <w:vMerge w:val="restart"/>
            <w:vAlign w:val="center"/>
            <w:hideMark/>
          </w:tcPr>
          <w:p w14:paraId="674142AA" w14:textId="27458BFD" w:rsidR="005D1003" w:rsidRPr="000C792B" w:rsidRDefault="005D1003" w:rsidP="005D1003">
            <w:pPr>
              <w:pStyle w:val="TAC"/>
            </w:pPr>
            <w:r w:rsidRPr="000C792B">
              <w:t>≥ 4</w:t>
            </w:r>
          </w:p>
        </w:tc>
        <w:tc>
          <w:tcPr>
            <w:tcW w:w="2040" w:type="dxa"/>
            <w:vAlign w:val="center"/>
            <w:hideMark/>
          </w:tcPr>
          <w:p w14:paraId="4DA75B4F" w14:textId="77777777" w:rsidR="005D1003" w:rsidRPr="000C792B" w:rsidRDefault="005D1003" w:rsidP="005D1003">
            <w:pPr>
              <w:pStyle w:val="TAC"/>
              <w:rPr>
                <w:szCs w:val="18"/>
              </w:rPr>
            </w:pPr>
            <w:r w:rsidRPr="000C792B">
              <w:rPr>
                <w:szCs w:val="18"/>
              </w:rPr>
              <w:t>NR_FDD_FR1_A, NR_TDD_FR1_A,</w:t>
            </w:r>
          </w:p>
          <w:p w14:paraId="2866C097" w14:textId="77777777" w:rsidR="005D1003" w:rsidRPr="000C792B" w:rsidRDefault="005D1003" w:rsidP="005D1003">
            <w:pPr>
              <w:pStyle w:val="TAC"/>
            </w:pPr>
            <w:r w:rsidRPr="000C792B">
              <w:rPr>
                <w:szCs w:val="18"/>
              </w:rPr>
              <w:t>NR_SDL_FR1_A</w:t>
            </w:r>
          </w:p>
        </w:tc>
        <w:tc>
          <w:tcPr>
            <w:tcW w:w="1134" w:type="dxa"/>
            <w:vAlign w:val="center"/>
            <w:hideMark/>
          </w:tcPr>
          <w:p w14:paraId="08F720FF" w14:textId="77777777" w:rsidR="005D1003" w:rsidRPr="000C792B" w:rsidRDefault="005D1003" w:rsidP="005D1003">
            <w:pPr>
              <w:pStyle w:val="TAC"/>
            </w:pPr>
            <w:r w:rsidRPr="000C792B">
              <w:t>-118</w:t>
            </w:r>
          </w:p>
        </w:tc>
        <w:tc>
          <w:tcPr>
            <w:tcW w:w="1275" w:type="dxa"/>
            <w:vAlign w:val="center"/>
            <w:hideMark/>
          </w:tcPr>
          <w:p w14:paraId="0BB99CB3" w14:textId="77777777" w:rsidR="005D1003" w:rsidRPr="000C792B" w:rsidRDefault="005D1003" w:rsidP="005D1003">
            <w:pPr>
              <w:pStyle w:val="TAC"/>
            </w:pPr>
            <w:r w:rsidRPr="000C792B">
              <w:rPr>
                <w:lang w:eastAsia="zh-CN"/>
              </w:rPr>
              <w:t>-50</w:t>
            </w:r>
          </w:p>
        </w:tc>
      </w:tr>
      <w:tr w:rsidR="005D1003" w:rsidRPr="000C792B" w14:paraId="7FCF9132"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5D1003" w:rsidRPr="000C792B" w:rsidRDefault="005D1003" w:rsidP="005D1003">
            <w:pPr>
              <w:pStyle w:val="TAC"/>
              <w:rPr>
                <w:lang w:eastAsia="zh-CN"/>
              </w:rPr>
            </w:pPr>
          </w:p>
        </w:tc>
        <w:tc>
          <w:tcPr>
            <w:tcW w:w="1163" w:type="dxa"/>
            <w:vMerge/>
            <w:vAlign w:val="center"/>
            <w:hideMark/>
          </w:tcPr>
          <w:p w14:paraId="68884873" w14:textId="77777777" w:rsidR="005D1003" w:rsidRPr="000C792B" w:rsidRDefault="005D1003" w:rsidP="005D1003">
            <w:pPr>
              <w:pStyle w:val="TAC"/>
              <w:rPr>
                <w:lang w:val="sv-SE"/>
              </w:rPr>
            </w:pPr>
          </w:p>
        </w:tc>
        <w:tc>
          <w:tcPr>
            <w:tcW w:w="992" w:type="dxa"/>
            <w:vMerge/>
            <w:vAlign w:val="center"/>
            <w:hideMark/>
          </w:tcPr>
          <w:p w14:paraId="4F505EE2" w14:textId="77777777" w:rsidR="005D1003" w:rsidRPr="000C792B" w:rsidRDefault="005D1003" w:rsidP="005D1003">
            <w:pPr>
              <w:pStyle w:val="TAC"/>
              <w:rPr>
                <w:lang w:val="sv-SE" w:eastAsia="zh-CN"/>
              </w:rPr>
            </w:pPr>
          </w:p>
        </w:tc>
        <w:tc>
          <w:tcPr>
            <w:tcW w:w="1134" w:type="dxa"/>
            <w:vMerge/>
            <w:vAlign w:val="center"/>
            <w:hideMark/>
          </w:tcPr>
          <w:p w14:paraId="5954EEA6" w14:textId="77777777" w:rsidR="005D1003" w:rsidRPr="000C792B" w:rsidRDefault="005D1003" w:rsidP="005D1003">
            <w:pPr>
              <w:pStyle w:val="TAC"/>
            </w:pPr>
          </w:p>
        </w:tc>
        <w:tc>
          <w:tcPr>
            <w:tcW w:w="1367" w:type="dxa"/>
            <w:vMerge/>
            <w:vAlign w:val="center"/>
            <w:hideMark/>
          </w:tcPr>
          <w:p w14:paraId="2A543B62" w14:textId="77777777" w:rsidR="005D1003" w:rsidRPr="000C792B" w:rsidRDefault="005D1003" w:rsidP="005D1003">
            <w:pPr>
              <w:pStyle w:val="TAC"/>
            </w:pPr>
          </w:p>
        </w:tc>
        <w:tc>
          <w:tcPr>
            <w:tcW w:w="2040" w:type="dxa"/>
            <w:vAlign w:val="center"/>
            <w:hideMark/>
          </w:tcPr>
          <w:p w14:paraId="7C76F9B6" w14:textId="77777777" w:rsidR="005D1003" w:rsidRPr="000C792B" w:rsidRDefault="005D1003" w:rsidP="005D1003">
            <w:pPr>
              <w:pStyle w:val="TAC"/>
            </w:pPr>
            <w:r w:rsidRPr="000C792B">
              <w:t>NR_FDD_FR1_B</w:t>
            </w:r>
          </w:p>
        </w:tc>
        <w:tc>
          <w:tcPr>
            <w:tcW w:w="1134" w:type="dxa"/>
            <w:hideMark/>
          </w:tcPr>
          <w:p w14:paraId="7B56B685" w14:textId="77777777" w:rsidR="005D1003" w:rsidRPr="000C792B" w:rsidRDefault="005D1003" w:rsidP="005D1003">
            <w:pPr>
              <w:pStyle w:val="TAC"/>
            </w:pPr>
            <w:r w:rsidRPr="000C792B">
              <w:t>-117.5</w:t>
            </w:r>
          </w:p>
        </w:tc>
        <w:tc>
          <w:tcPr>
            <w:tcW w:w="1275" w:type="dxa"/>
            <w:hideMark/>
          </w:tcPr>
          <w:p w14:paraId="48A512D0" w14:textId="77777777" w:rsidR="005D1003" w:rsidRPr="000C792B" w:rsidRDefault="005D1003" w:rsidP="005D1003">
            <w:pPr>
              <w:pStyle w:val="TAC"/>
            </w:pPr>
            <w:r w:rsidRPr="000C792B">
              <w:rPr>
                <w:lang w:eastAsia="zh-CN"/>
              </w:rPr>
              <w:t>-50</w:t>
            </w:r>
          </w:p>
        </w:tc>
      </w:tr>
      <w:tr w:rsidR="005D1003" w:rsidRPr="000C792B" w14:paraId="6C09C6F7"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5D1003" w:rsidRPr="000C792B" w:rsidRDefault="005D1003" w:rsidP="005D1003">
            <w:pPr>
              <w:pStyle w:val="TAC"/>
              <w:rPr>
                <w:lang w:eastAsia="zh-CN"/>
              </w:rPr>
            </w:pPr>
          </w:p>
        </w:tc>
        <w:tc>
          <w:tcPr>
            <w:tcW w:w="1163" w:type="dxa"/>
            <w:vMerge/>
            <w:vAlign w:val="center"/>
            <w:hideMark/>
          </w:tcPr>
          <w:p w14:paraId="441E1D45" w14:textId="77777777" w:rsidR="005D1003" w:rsidRPr="000C792B" w:rsidRDefault="005D1003" w:rsidP="005D1003">
            <w:pPr>
              <w:pStyle w:val="TAC"/>
              <w:rPr>
                <w:lang w:val="sv-SE"/>
              </w:rPr>
            </w:pPr>
          </w:p>
        </w:tc>
        <w:tc>
          <w:tcPr>
            <w:tcW w:w="992" w:type="dxa"/>
            <w:vMerge/>
            <w:vAlign w:val="center"/>
            <w:hideMark/>
          </w:tcPr>
          <w:p w14:paraId="5255C538" w14:textId="77777777" w:rsidR="005D1003" w:rsidRPr="000C792B" w:rsidRDefault="005D1003" w:rsidP="005D1003">
            <w:pPr>
              <w:pStyle w:val="TAC"/>
              <w:rPr>
                <w:lang w:val="sv-SE" w:eastAsia="zh-CN"/>
              </w:rPr>
            </w:pPr>
          </w:p>
        </w:tc>
        <w:tc>
          <w:tcPr>
            <w:tcW w:w="1134" w:type="dxa"/>
            <w:vMerge/>
            <w:vAlign w:val="center"/>
            <w:hideMark/>
          </w:tcPr>
          <w:p w14:paraId="3F7BD76D" w14:textId="77777777" w:rsidR="005D1003" w:rsidRPr="000C792B" w:rsidRDefault="005D1003" w:rsidP="005D1003">
            <w:pPr>
              <w:pStyle w:val="TAC"/>
            </w:pPr>
          </w:p>
        </w:tc>
        <w:tc>
          <w:tcPr>
            <w:tcW w:w="1367" w:type="dxa"/>
            <w:vMerge/>
            <w:vAlign w:val="center"/>
            <w:hideMark/>
          </w:tcPr>
          <w:p w14:paraId="0D044186" w14:textId="77777777" w:rsidR="005D1003" w:rsidRPr="000C792B" w:rsidRDefault="005D1003" w:rsidP="005D1003">
            <w:pPr>
              <w:pStyle w:val="TAC"/>
            </w:pPr>
          </w:p>
        </w:tc>
        <w:tc>
          <w:tcPr>
            <w:tcW w:w="2040" w:type="dxa"/>
            <w:vAlign w:val="center"/>
            <w:hideMark/>
          </w:tcPr>
          <w:p w14:paraId="77526BBF" w14:textId="77777777" w:rsidR="005D1003" w:rsidRPr="000C792B" w:rsidRDefault="005D1003" w:rsidP="005D1003">
            <w:pPr>
              <w:pStyle w:val="TAC"/>
            </w:pPr>
            <w:r w:rsidRPr="000C792B">
              <w:t>NR_TDD_FR1_C</w:t>
            </w:r>
          </w:p>
        </w:tc>
        <w:tc>
          <w:tcPr>
            <w:tcW w:w="1134" w:type="dxa"/>
            <w:vAlign w:val="center"/>
            <w:hideMark/>
          </w:tcPr>
          <w:p w14:paraId="2FFC75D3" w14:textId="77777777" w:rsidR="005D1003" w:rsidRPr="000C792B" w:rsidRDefault="005D1003" w:rsidP="005D1003">
            <w:pPr>
              <w:pStyle w:val="TAC"/>
            </w:pPr>
            <w:r w:rsidRPr="000C792B">
              <w:t>-117</w:t>
            </w:r>
          </w:p>
        </w:tc>
        <w:tc>
          <w:tcPr>
            <w:tcW w:w="1275" w:type="dxa"/>
            <w:hideMark/>
          </w:tcPr>
          <w:p w14:paraId="0340E7D0" w14:textId="77777777" w:rsidR="005D1003" w:rsidRPr="000C792B" w:rsidRDefault="005D1003" w:rsidP="005D1003">
            <w:pPr>
              <w:pStyle w:val="TAC"/>
            </w:pPr>
            <w:r w:rsidRPr="000C792B">
              <w:rPr>
                <w:lang w:eastAsia="zh-CN"/>
              </w:rPr>
              <w:t>-50</w:t>
            </w:r>
          </w:p>
        </w:tc>
      </w:tr>
      <w:tr w:rsidR="005D1003" w:rsidRPr="000C792B" w14:paraId="74628B75"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5D1003" w:rsidRPr="000C792B" w:rsidRDefault="005D1003" w:rsidP="005D1003">
            <w:pPr>
              <w:pStyle w:val="TAC"/>
              <w:rPr>
                <w:lang w:eastAsia="zh-CN"/>
              </w:rPr>
            </w:pPr>
          </w:p>
        </w:tc>
        <w:tc>
          <w:tcPr>
            <w:tcW w:w="1163" w:type="dxa"/>
            <w:vMerge/>
            <w:vAlign w:val="center"/>
            <w:hideMark/>
          </w:tcPr>
          <w:p w14:paraId="29DCB236" w14:textId="77777777" w:rsidR="005D1003" w:rsidRPr="000C792B" w:rsidRDefault="005D1003" w:rsidP="005D1003">
            <w:pPr>
              <w:pStyle w:val="TAC"/>
              <w:rPr>
                <w:lang w:val="sv-SE"/>
              </w:rPr>
            </w:pPr>
          </w:p>
        </w:tc>
        <w:tc>
          <w:tcPr>
            <w:tcW w:w="992" w:type="dxa"/>
            <w:vMerge/>
            <w:vAlign w:val="center"/>
            <w:hideMark/>
          </w:tcPr>
          <w:p w14:paraId="12AD9DC8" w14:textId="77777777" w:rsidR="005D1003" w:rsidRPr="000C792B" w:rsidRDefault="005D1003" w:rsidP="005D1003">
            <w:pPr>
              <w:pStyle w:val="TAC"/>
              <w:rPr>
                <w:lang w:val="sv-SE" w:eastAsia="zh-CN"/>
              </w:rPr>
            </w:pPr>
          </w:p>
        </w:tc>
        <w:tc>
          <w:tcPr>
            <w:tcW w:w="1134" w:type="dxa"/>
            <w:vMerge/>
            <w:vAlign w:val="center"/>
            <w:hideMark/>
          </w:tcPr>
          <w:p w14:paraId="298AC52B" w14:textId="77777777" w:rsidR="005D1003" w:rsidRPr="000C792B" w:rsidRDefault="005D1003" w:rsidP="005D1003">
            <w:pPr>
              <w:pStyle w:val="TAC"/>
            </w:pPr>
          </w:p>
        </w:tc>
        <w:tc>
          <w:tcPr>
            <w:tcW w:w="1367" w:type="dxa"/>
            <w:vMerge/>
            <w:vAlign w:val="center"/>
            <w:hideMark/>
          </w:tcPr>
          <w:p w14:paraId="4BBACF59" w14:textId="77777777" w:rsidR="005D1003" w:rsidRPr="000C792B" w:rsidRDefault="005D1003" w:rsidP="005D1003">
            <w:pPr>
              <w:pStyle w:val="TAC"/>
            </w:pPr>
          </w:p>
        </w:tc>
        <w:tc>
          <w:tcPr>
            <w:tcW w:w="2040" w:type="dxa"/>
            <w:vAlign w:val="center"/>
            <w:hideMark/>
          </w:tcPr>
          <w:p w14:paraId="58B1632B" w14:textId="77777777" w:rsidR="005D1003" w:rsidRPr="000C792B" w:rsidRDefault="005D1003" w:rsidP="005D1003">
            <w:pPr>
              <w:pStyle w:val="TAC"/>
              <w:rPr>
                <w:lang w:val="sv-SE"/>
              </w:rPr>
            </w:pPr>
            <w:r w:rsidRPr="000C792B">
              <w:rPr>
                <w:lang w:val="sv-SE"/>
              </w:rPr>
              <w:t>NR_FDD_FR1_D, NR_TDD_FR1_D</w:t>
            </w:r>
          </w:p>
        </w:tc>
        <w:tc>
          <w:tcPr>
            <w:tcW w:w="1134" w:type="dxa"/>
            <w:vAlign w:val="center"/>
            <w:hideMark/>
          </w:tcPr>
          <w:p w14:paraId="283660A8" w14:textId="77777777" w:rsidR="005D1003" w:rsidRPr="000C792B" w:rsidRDefault="005D1003" w:rsidP="005D1003">
            <w:pPr>
              <w:pStyle w:val="TAC"/>
            </w:pPr>
            <w:r w:rsidRPr="000C792B">
              <w:t>-116.5</w:t>
            </w:r>
          </w:p>
        </w:tc>
        <w:tc>
          <w:tcPr>
            <w:tcW w:w="1275" w:type="dxa"/>
            <w:hideMark/>
          </w:tcPr>
          <w:p w14:paraId="4926E66C" w14:textId="77777777" w:rsidR="005D1003" w:rsidRPr="000C792B" w:rsidRDefault="005D1003" w:rsidP="005D1003">
            <w:pPr>
              <w:pStyle w:val="TAC"/>
            </w:pPr>
            <w:r w:rsidRPr="000C792B">
              <w:rPr>
                <w:lang w:eastAsia="zh-CN"/>
              </w:rPr>
              <w:t>-50</w:t>
            </w:r>
          </w:p>
        </w:tc>
      </w:tr>
      <w:tr w:rsidR="005D1003" w:rsidRPr="000C792B" w14:paraId="2801403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5D1003" w:rsidRPr="000C792B" w:rsidRDefault="005D1003" w:rsidP="005D1003">
            <w:pPr>
              <w:pStyle w:val="TAC"/>
              <w:rPr>
                <w:lang w:eastAsia="zh-CN"/>
              </w:rPr>
            </w:pPr>
          </w:p>
        </w:tc>
        <w:tc>
          <w:tcPr>
            <w:tcW w:w="1163" w:type="dxa"/>
            <w:vMerge/>
            <w:vAlign w:val="center"/>
            <w:hideMark/>
          </w:tcPr>
          <w:p w14:paraId="525114D0" w14:textId="77777777" w:rsidR="005D1003" w:rsidRPr="000C792B" w:rsidRDefault="005D1003" w:rsidP="005D1003">
            <w:pPr>
              <w:pStyle w:val="TAC"/>
              <w:rPr>
                <w:lang w:val="sv-SE"/>
              </w:rPr>
            </w:pPr>
          </w:p>
        </w:tc>
        <w:tc>
          <w:tcPr>
            <w:tcW w:w="992" w:type="dxa"/>
            <w:vMerge/>
            <w:vAlign w:val="center"/>
            <w:hideMark/>
          </w:tcPr>
          <w:p w14:paraId="0B98576B" w14:textId="77777777" w:rsidR="005D1003" w:rsidRPr="000C792B" w:rsidRDefault="005D1003" w:rsidP="005D1003">
            <w:pPr>
              <w:pStyle w:val="TAC"/>
              <w:rPr>
                <w:lang w:val="sv-SE" w:eastAsia="zh-CN"/>
              </w:rPr>
            </w:pPr>
          </w:p>
        </w:tc>
        <w:tc>
          <w:tcPr>
            <w:tcW w:w="1134" w:type="dxa"/>
            <w:vMerge/>
            <w:vAlign w:val="center"/>
            <w:hideMark/>
          </w:tcPr>
          <w:p w14:paraId="6E5E4DE7" w14:textId="77777777" w:rsidR="005D1003" w:rsidRPr="000C792B" w:rsidRDefault="005D1003" w:rsidP="005D1003">
            <w:pPr>
              <w:pStyle w:val="TAC"/>
            </w:pPr>
          </w:p>
        </w:tc>
        <w:tc>
          <w:tcPr>
            <w:tcW w:w="1367" w:type="dxa"/>
            <w:vMerge/>
            <w:vAlign w:val="center"/>
            <w:hideMark/>
          </w:tcPr>
          <w:p w14:paraId="32DF934D" w14:textId="77777777" w:rsidR="005D1003" w:rsidRPr="000C792B" w:rsidRDefault="005D1003" w:rsidP="005D1003">
            <w:pPr>
              <w:pStyle w:val="TAC"/>
            </w:pPr>
          </w:p>
        </w:tc>
        <w:tc>
          <w:tcPr>
            <w:tcW w:w="2040" w:type="dxa"/>
            <w:vAlign w:val="center"/>
            <w:hideMark/>
          </w:tcPr>
          <w:p w14:paraId="4622B887" w14:textId="77777777" w:rsidR="005D1003" w:rsidRPr="000C792B" w:rsidRDefault="005D1003" w:rsidP="005D1003">
            <w:pPr>
              <w:pStyle w:val="TAC"/>
              <w:rPr>
                <w:lang w:val="sv-SE"/>
              </w:rPr>
            </w:pPr>
            <w:r w:rsidRPr="000C792B">
              <w:rPr>
                <w:lang w:val="sv-SE"/>
              </w:rPr>
              <w:t>NR_FDD_FR1_E, NR_TDD_FR1_E</w:t>
            </w:r>
          </w:p>
        </w:tc>
        <w:tc>
          <w:tcPr>
            <w:tcW w:w="1134" w:type="dxa"/>
            <w:vAlign w:val="center"/>
            <w:hideMark/>
          </w:tcPr>
          <w:p w14:paraId="3D0DFECA" w14:textId="77777777" w:rsidR="005D1003" w:rsidRPr="000C792B" w:rsidRDefault="005D1003" w:rsidP="005D1003">
            <w:pPr>
              <w:pStyle w:val="TAC"/>
            </w:pPr>
            <w:r w:rsidRPr="000C792B">
              <w:t>-116</w:t>
            </w:r>
          </w:p>
        </w:tc>
        <w:tc>
          <w:tcPr>
            <w:tcW w:w="1275" w:type="dxa"/>
            <w:hideMark/>
          </w:tcPr>
          <w:p w14:paraId="5CF46CDD" w14:textId="77777777" w:rsidR="005D1003" w:rsidRPr="000C792B" w:rsidRDefault="005D1003" w:rsidP="005D1003">
            <w:pPr>
              <w:pStyle w:val="TAC"/>
            </w:pPr>
            <w:r w:rsidRPr="000C792B">
              <w:rPr>
                <w:lang w:eastAsia="zh-CN"/>
              </w:rPr>
              <w:t>-50</w:t>
            </w:r>
          </w:p>
        </w:tc>
      </w:tr>
      <w:tr w:rsidR="005D1003" w:rsidRPr="000C792B" w14:paraId="32914F0A"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5D1003" w:rsidRPr="000C792B" w:rsidRDefault="005D1003" w:rsidP="005D1003">
            <w:pPr>
              <w:pStyle w:val="TAC"/>
              <w:rPr>
                <w:lang w:eastAsia="zh-CN"/>
              </w:rPr>
            </w:pPr>
          </w:p>
        </w:tc>
        <w:tc>
          <w:tcPr>
            <w:tcW w:w="1163" w:type="dxa"/>
            <w:vMerge/>
            <w:vAlign w:val="center"/>
            <w:hideMark/>
          </w:tcPr>
          <w:p w14:paraId="006AB266" w14:textId="77777777" w:rsidR="005D1003" w:rsidRPr="000C792B" w:rsidRDefault="005D1003" w:rsidP="005D1003">
            <w:pPr>
              <w:pStyle w:val="TAC"/>
              <w:rPr>
                <w:lang w:val="sv-SE"/>
              </w:rPr>
            </w:pPr>
          </w:p>
        </w:tc>
        <w:tc>
          <w:tcPr>
            <w:tcW w:w="992" w:type="dxa"/>
            <w:vMerge/>
            <w:vAlign w:val="center"/>
            <w:hideMark/>
          </w:tcPr>
          <w:p w14:paraId="184AB0E0" w14:textId="77777777" w:rsidR="005D1003" w:rsidRPr="000C792B" w:rsidRDefault="005D1003" w:rsidP="005D1003">
            <w:pPr>
              <w:pStyle w:val="TAC"/>
              <w:rPr>
                <w:lang w:val="sv-SE" w:eastAsia="zh-CN"/>
              </w:rPr>
            </w:pPr>
          </w:p>
        </w:tc>
        <w:tc>
          <w:tcPr>
            <w:tcW w:w="1134" w:type="dxa"/>
            <w:vMerge/>
            <w:vAlign w:val="center"/>
            <w:hideMark/>
          </w:tcPr>
          <w:p w14:paraId="04702F3C" w14:textId="77777777" w:rsidR="005D1003" w:rsidRPr="000C792B" w:rsidRDefault="005D1003" w:rsidP="005D1003">
            <w:pPr>
              <w:pStyle w:val="TAC"/>
            </w:pPr>
          </w:p>
        </w:tc>
        <w:tc>
          <w:tcPr>
            <w:tcW w:w="1367" w:type="dxa"/>
            <w:vMerge/>
            <w:vAlign w:val="center"/>
            <w:hideMark/>
          </w:tcPr>
          <w:p w14:paraId="5ED0D611" w14:textId="77777777" w:rsidR="005D1003" w:rsidRPr="000C792B" w:rsidRDefault="005D1003" w:rsidP="005D1003">
            <w:pPr>
              <w:pStyle w:val="TAC"/>
            </w:pPr>
          </w:p>
        </w:tc>
        <w:tc>
          <w:tcPr>
            <w:tcW w:w="2040" w:type="dxa"/>
            <w:vAlign w:val="center"/>
            <w:hideMark/>
          </w:tcPr>
          <w:p w14:paraId="0CB13464" w14:textId="77777777" w:rsidR="005D1003" w:rsidRPr="000C792B" w:rsidRDefault="005D1003" w:rsidP="005D1003">
            <w:pPr>
              <w:pStyle w:val="TAC"/>
            </w:pPr>
            <w:r w:rsidRPr="000C792B">
              <w:rPr>
                <w:lang w:eastAsia="zh-CN"/>
              </w:rPr>
              <w:t>NR_FDD_FR1_F</w:t>
            </w:r>
          </w:p>
        </w:tc>
        <w:tc>
          <w:tcPr>
            <w:tcW w:w="1134" w:type="dxa"/>
            <w:vAlign w:val="center"/>
            <w:hideMark/>
          </w:tcPr>
          <w:p w14:paraId="053392D5" w14:textId="77777777" w:rsidR="005D1003" w:rsidRPr="000C792B" w:rsidRDefault="005D1003" w:rsidP="005D1003">
            <w:pPr>
              <w:pStyle w:val="TAC"/>
            </w:pPr>
            <w:r w:rsidRPr="000C792B">
              <w:t>-115.5</w:t>
            </w:r>
          </w:p>
        </w:tc>
        <w:tc>
          <w:tcPr>
            <w:tcW w:w="1275" w:type="dxa"/>
            <w:hideMark/>
          </w:tcPr>
          <w:p w14:paraId="2694B931" w14:textId="77777777" w:rsidR="005D1003" w:rsidRPr="000C792B" w:rsidRDefault="005D1003" w:rsidP="005D1003">
            <w:pPr>
              <w:pStyle w:val="TAC"/>
            </w:pPr>
            <w:r w:rsidRPr="000C792B">
              <w:rPr>
                <w:lang w:eastAsia="zh-CN"/>
              </w:rPr>
              <w:t>-50</w:t>
            </w:r>
          </w:p>
        </w:tc>
      </w:tr>
      <w:tr w:rsidR="005D1003" w:rsidRPr="000C792B" w14:paraId="450C7BE8"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5D1003" w:rsidRPr="000C792B" w:rsidRDefault="005D1003" w:rsidP="005D1003">
            <w:pPr>
              <w:pStyle w:val="TAC"/>
              <w:rPr>
                <w:lang w:eastAsia="zh-CN"/>
              </w:rPr>
            </w:pPr>
          </w:p>
        </w:tc>
        <w:tc>
          <w:tcPr>
            <w:tcW w:w="1163" w:type="dxa"/>
            <w:vMerge/>
            <w:vAlign w:val="center"/>
            <w:hideMark/>
          </w:tcPr>
          <w:p w14:paraId="7A7CEC14" w14:textId="77777777" w:rsidR="005D1003" w:rsidRPr="000C792B" w:rsidRDefault="005D1003" w:rsidP="005D1003">
            <w:pPr>
              <w:pStyle w:val="TAC"/>
              <w:rPr>
                <w:lang w:val="sv-SE"/>
              </w:rPr>
            </w:pPr>
          </w:p>
        </w:tc>
        <w:tc>
          <w:tcPr>
            <w:tcW w:w="992" w:type="dxa"/>
            <w:vMerge/>
            <w:vAlign w:val="center"/>
            <w:hideMark/>
          </w:tcPr>
          <w:p w14:paraId="2579ACEF" w14:textId="77777777" w:rsidR="005D1003" w:rsidRPr="000C792B" w:rsidRDefault="005D1003" w:rsidP="005D1003">
            <w:pPr>
              <w:pStyle w:val="TAC"/>
              <w:rPr>
                <w:lang w:val="sv-SE" w:eastAsia="zh-CN"/>
              </w:rPr>
            </w:pPr>
          </w:p>
        </w:tc>
        <w:tc>
          <w:tcPr>
            <w:tcW w:w="1134" w:type="dxa"/>
            <w:vMerge/>
            <w:vAlign w:val="center"/>
            <w:hideMark/>
          </w:tcPr>
          <w:p w14:paraId="47EC156E" w14:textId="77777777" w:rsidR="005D1003" w:rsidRPr="000C792B" w:rsidRDefault="005D1003" w:rsidP="005D1003">
            <w:pPr>
              <w:pStyle w:val="TAC"/>
            </w:pPr>
          </w:p>
        </w:tc>
        <w:tc>
          <w:tcPr>
            <w:tcW w:w="1367" w:type="dxa"/>
            <w:vMerge/>
            <w:vAlign w:val="center"/>
            <w:hideMark/>
          </w:tcPr>
          <w:p w14:paraId="46FEF72D" w14:textId="77777777" w:rsidR="005D1003" w:rsidRPr="000C792B" w:rsidRDefault="005D1003" w:rsidP="005D1003">
            <w:pPr>
              <w:pStyle w:val="TAC"/>
            </w:pPr>
          </w:p>
        </w:tc>
        <w:tc>
          <w:tcPr>
            <w:tcW w:w="2040" w:type="dxa"/>
            <w:vAlign w:val="center"/>
            <w:hideMark/>
          </w:tcPr>
          <w:p w14:paraId="3E5D4780" w14:textId="77777777" w:rsidR="005D1003" w:rsidRPr="000C792B" w:rsidRDefault="005D1003" w:rsidP="005D1003">
            <w:pPr>
              <w:pStyle w:val="TAC"/>
            </w:pPr>
            <w:r w:rsidRPr="000C792B">
              <w:rPr>
                <w:lang w:eastAsia="zh-CN"/>
              </w:rPr>
              <w:t>NR</w:t>
            </w:r>
            <w:r w:rsidRPr="000C792B">
              <w:t>_</w:t>
            </w:r>
            <w:r w:rsidRPr="000C792B">
              <w:rPr>
                <w:lang w:eastAsia="zh-CN"/>
              </w:rPr>
              <w:t>FDD_FR1_G</w:t>
            </w:r>
          </w:p>
        </w:tc>
        <w:tc>
          <w:tcPr>
            <w:tcW w:w="1134" w:type="dxa"/>
            <w:vAlign w:val="center"/>
            <w:hideMark/>
          </w:tcPr>
          <w:p w14:paraId="1B8CBE49" w14:textId="77777777" w:rsidR="005D1003" w:rsidRPr="000C792B" w:rsidRDefault="005D1003" w:rsidP="005D1003">
            <w:pPr>
              <w:pStyle w:val="TAC"/>
            </w:pPr>
            <w:r w:rsidRPr="000C792B">
              <w:t>-115</w:t>
            </w:r>
          </w:p>
        </w:tc>
        <w:tc>
          <w:tcPr>
            <w:tcW w:w="1275" w:type="dxa"/>
            <w:hideMark/>
          </w:tcPr>
          <w:p w14:paraId="016CC69F" w14:textId="77777777" w:rsidR="005D1003" w:rsidRPr="000C792B" w:rsidRDefault="005D1003" w:rsidP="005D1003">
            <w:pPr>
              <w:pStyle w:val="TAC"/>
            </w:pPr>
            <w:r w:rsidRPr="000C792B">
              <w:rPr>
                <w:lang w:eastAsia="zh-CN"/>
              </w:rPr>
              <w:t>-50</w:t>
            </w:r>
          </w:p>
        </w:tc>
      </w:tr>
      <w:tr w:rsidR="005D1003" w:rsidRPr="000C792B" w14:paraId="2AF73B02"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5D1003" w:rsidRPr="000C792B" w:rsidRDefault="005D1003" w:rsidP="005D1003">
            <w:pPr>
              <w:pStyle w:val="TAC"/>
              <w:rPr>
                <w:lang w:eastAsia="zh-CN"/>
              </w:rPr>
            </w:pPr>
          </w:p>
        </w:tc>
        <w:tc>
          <w:tcPr>
            <w:tcW w:w="1163" w:type="dxa"/>
            <w:vMerge/>
            <w:vAlign w:val="center"/>
            <w:hideMark/>
          </w:tcPr>
          <w:p w14:paraId="3F287E80" w14:textId="77777777" w:rsidR="005D1003" w:rsidRPr="000C792B" w:rsidRDefault="005D1003" w:rsidP="005D1003">
            <w:pPr>
              <w:pStyle w:val="TAC"/>
              <w:rPr>
                <w:lang w:val="sv-SE"/>
              </w:rPr>
            </w:pPr>
          </w:p>
        </w:tc>
        <w:tc>
          <w:tcPr>
            <w:tcW w:w="992" w:type="dxa"/>
            <w:vMerge/>
            <w:vAlign w:val="center"/>
            <w:hideMark/>
          </w:tcPr>
          <w:p w14:paraId="0F89DC0E" w14:textId="77777777" w:rsidR="005D1003" w:rsidRPr="000C792B" w:rsidRDefault="005D1003" w:rsidP="005D1003">
            <w:pPr>
              <w:pStyle w:val="TAC"/>
              <w:rPr>
                <w:lang w:val="sv-SE" w:eastAsia="zh-CN"/>
              </w:rPr>
            </w:pPr>
          </w:p>
        </w:tc>
        <w:tc>
          <w:tcPr>
            <w:tcW w:w="1134" w:type="dxa"/>
            <w:vMerge/>
            <w:vAlign w:val="center"/>
            <w:hideMark/>
          </w:tcPr>
          <w:p w14:paraId="36CBB99D" w14:textId="77777777" w:rsidR="005D1003" w:rsidRPr="000C792B" w:rsidRDefault="005D1003" w:rsidP="005D1003">
            <w:pPr>
              <w:pStyle w:val="TAC"/>
            </w:pPr>
          </w:p>
        </w:tc>
        <w:tc>
          <w:tcPr>
            <w:tcW w:w="1367" w:type="dxa"/>
            <w:vMerge/>
            <w:vAlign w:val="center"/>
            <w:hideMark/>
          </w:tcPr>
          <w:p w14:paraId="409C7C2D" w14:textId="77777777" w:rsidR="005D1003" w:rsidRPr="000C792B" w:rsidRDefault="005D1003" w:rsidP="005D1003">
            <w:pPr>
              <w:pStyle w:val="TAC"/>
            </w:pPr>
          </w:p>
        </w:tc>
        <w:tc>
          <w:tcPr>
            <w:tcW w:w="2040" w:type="dxa"/>
            <w:vAlign w:val="center"/>
            <w:hideMark/>
          </w:tcPr>
          <w:p w14:paraId="4E549068" w14:textId="77777777" w:rsidR="005D1003" w:rsidRPr="000C792B" w:rsidRDefault="005D1003" w:rsidP="005D1003">
            <w:pPr>
              <w:pStyle w:val="TAC"/>
            </w:pPr>
            <w:r w:rsidRPr="000C792B">
              <w:rPr>
                <w:lang w:eastAsia="zh-CN"/>
              </w:rPr>
              <w:t>NR</w:t>
            </w:r>
            <w:r w:rsidRPr="000C792B">
              <w:t>_</w:t>
            </w:r>
            <w:r w:rsidRPr="000C792B">
              <w:rPr>
                <w:lang w:eastAsia="zh-CN"/>
              </w:rPr>
              <w:t>FDD_FR1_H</w:t>
            </w:r>
          </w:p>
        </w:tc>
        <w:tc>
          <w:tcPr>
            <w:tcW w:w="1134" w:type="dxa"/>
            <w:vAlign w:val="center"/>
            <w:hideMark/>
          </w:tcPr>
          <w:p w14:paraId="1D34B941" w14:textId="77777777" w:rsidR="005D1003" w:rsidRPr="000C792B" w:rsidRDefault="005D1003" w:rsidP="005D1003">
            <w:pPr>
              <w:pStyle w:val="TAC"/>
            </w:pPr>
            <w:r w:rsidRPr="000C792B">
              <w:t>-114.5</w:t>
            </w:r>
          </w:p>
        </w:tc>
        <w:tc>
          <w:tcPr>
            <w:tcW w:w="1275" w:type="dxa"/>
            <w:hideMark/>
          </w:tcPr>
          <w:p w14:paraId="0AB3B36E" w14:textId="77777777" w:rsidR="005D1003" w:rsidRPr="000C792B" w:rsidRDefault="005D1003" w:rsidP="005D1003">
            <w:pPr>
              <w:pStyle w:val="TAC"/>
            </w:pPr>
            <w:r w:rsidRPr="000C792B">
              <w:rPr>
                <w:lang w:eastAsia="zh-CN"/>
              </w:rPr>
              <w:t>-50</w:t>
            </w:r>
          </w:p>
        </w:tc>
      </w:tr>
      <w:tr w:rsidR="005D100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5D1003" w:rsidRPr="000C792B" w:rsidRDefault="005D1003" w:rsidP="005D1003">
            <w:pPr>
              <w:pStyle w:val="TAC"/>
              <w:rPr>
                <w:lang w:eastAsia="zh-CN"/>
              </w:rPr>
            </w:pPr>
            <w:r w:rsidRPr="000C792B">
              <w:rPr>
                <w:lang w:eastAsia="zh-CN"/>
              </w:rPr>
              <w:t>48</w:t>
            </w:r>
          </w:p>
        </w:tc>
        <w:tc>
          <w:tcPr>
            <w:tcW w:w="1163" w:type="dxa"/>
            <w:vMerge/>
            <w:vAlign w:val="center"/>
          </w:tcPr>
          <w:p w14:paraId="29763625" w14:textId="77777777" w:rsidR="005D1003" w:rsidRPr="000C792B" w:rsidRDefault="005D1003" w:rsidP="005D1003">
            <w:pPr>
              <w:pStyle w:val="TAC"/>
              <w:rPr>
                <w:lang w:val="sv-SE"/>
              </w:rPr>
            </w:pPr>
          </w:p>
        </w:tc>
        <w:tc>
          <w:tcPr>
            <w:tcW w:w="992" w:type="dxa"/>
            <w:vMerge/>
            <w:vAlign w:val="center"/>
          </w:tcPr>
          <w:p w14:paraId="3707E828" w14:textId="77777777" w:rsidR="005D1003" w:rsidRPr="000C792B" w:rsidRDefault="005D1003" w:rsidP="005D1003">
            <w:pPr>
              <w:pStyle w:val="TAC"/>
              <w:rPr>
                <w:lang w:val="sv-SE" w:eastAsia="zh-CN"/>
              </w:rPr>
            </w:pPr>
          </w:p>
        </w:tc>
        <w:tc>
          <w:tcPr>
            <w:tcW w:w="1134" w:type="dxa"/>
            <w:vAlign w:val="center"/>
          </w:tcPr>
          <w:p w14:paraId="456221A5" w14:textId="4ACEC83F" w:rsidR="005D1003" w:rsidRPr="000C792B" w:rsidRDefault="005D1003" w:rsidP="005D1003">
            <w:pPr>
              <w:pStyle w:val="TAC"/>
            </w:pPr>
            <w:r w:rsidRPr="000C792B">
              <w:t>≥ 48</w:t>
            </w:r>
          </w:p>
        </w:tc>
        <w:tc>
          <w:tcPr>
            <w:tcW w:w="1367" w:type="dxa"/>
            <w:vAlign w:val="center"/>
          </w:tcPr>
          <w:p w14:paraId="60B18BFC" w14:textId="61E9DC97" w:rsidR="005D1003" w:rsidRPr="000C792B" w:rsidRDefault="005D1003" w:rsidP="005D1003">
            <w:pPr>
              <w:pStyle w:val="TAC"/>
            </w:pPr>
            <w:r w:rsidRPr="000C792B">
              <w:t>≥ 1</w:t>
            </w:r>
          </w:p>
        </w:tc>
        <w:tc>
          <w:tcPr>
            <w:tcW w:w="2040" w:type="dxa"/>
            <w:vAlign w:val="center"/>
          </w:tcPr>
          <w:p w14:paraId="1654229C" w14:textId="77777777" w:rsidR="005D1003" w:rsidRPr="000C792B" w:rsidRDefault="005D1003" w:rsidP="005D1003">
            <w:pPr>
              <w:pStyle w:val="TAC"/>
              <w:rPr>
                <w:lang w:eastAsia="zh-CN"/>
              </w:rPr>
            </w:pPr>
            <w:r w:rsidRPr="000C792B">
              <w:t>Note 6</w:t>
            </w:r>
          </w:p>
        </w:tc>
        <w:tc>
          <w:tcPr>
            <w:tcW w:w="1134" w:type="dxa"/>
            <w:vAlign w:val="center"/>
          </w:tcPr>
          <w:p w14:paraId="34C068E7" w14:textId="77777777" w:rsidR="005D1003" w:rsidRPr="000C792B" w:rsidRDefault="005D1003" w:rsidP="005D1003">
            <w:pPr>
              <w:pStyle w:val="TAC"/>
            </w:pPr>
            <w:r w:rsidRPr="000C792B">
              <w:t>Note 6</w:t>
            </w:r>
          </w:p>
        </w:tc>
        <w:tc>
          <w:tcPr>
            <w:tcW w:w="1275" w:type="dxa"/>
            <w:vAlign w:val="center"/>
          </w:tcPr>
          <w:p w14:paraId="54854287" w14:textId="77777777" w:rsidR="005D1003" w:rsidRPr="000C792B" w:rsidRDefault="005D1003" w:rsidP="005D1003">
            <w:pPr>
              <w:pStyle w:val="TAC"/>
              <w:rPr>
                <w:lang w:eastAsia="zh-CN"/>
              </w:rPr>
            </w:pPr>
            <w:r w:rsidRPr="000C792B">
              <w:t>Note 6</w:t>
            </w:r>
          </w:p>
        </w:tc>
      </w:tr>
      <w:tr w:rsidR="005D100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5D1003" w:rsidRPr="000C792B" w:rsidRDefault="005D1003" w:rsidP="005D1003">
            <w:pPr>
              <w:pStyle w:val="TAC"/>
              <w:rPr>
                <w:lang w:eastAsia="zh-CN"/>
              </w:rPr>
            </w:pPr>
            <w:r w:rsidRPr="000C792B">
              <w:rPr>
                <w:lang w:eastAsia="zh-CN"/>
              </w:rPr>
              <w:t>24</w:t>
            </w:r>
          </w:p>
        </w:tc>
        <w:tc>
          <w:tcPr>
            <w:tcW w:w="1163" w:type="dxa"/>
            <w:vMerge/>
            <w:vAlign w:val="center"/>
          </w:tcPr>
          <w:p w14:paraId="3584A1E4" w14:textId="77777777" w:rsidR="005D1003" w:rsidRPr="000C792B" w:rsidRDefault="005D1003" w:rsidP="005D1003">
            <w:pPr>
              <w:pStyle w:val="TAC"/>
              <w:rPr>
                <w:lang w:val="sv-SE"/>
              </w:rPr>
            </w:pPr>
          </w:p>
        </w:tc>
        <w:tc>
          <w:tcPr>
            <w:tcW w:w="992" w:type="dxa"/>
            <w:vMerge/>
            <w:vAlign w:val="center"/>
          </w:tcPr>
          <w:p w14:paraId="3C438ABC" w14:textId="77777777" w:rsidR="005D1003" w:rsidRPr="000C792B" w:rsidRDefault="005D1003" w:rsidP="005D1003">
            <w:pPr>
              <w:pStyle w:val="TAC"/>
              <w:rPr>
                <w:lang w:val="sv-SE" w:eastAsia="zh-CN"/>
              </w:rPr>
            </w:pPr>
          </w:p>
        </w:tc>
        <w:tc>
          <w:tcPr>
            <w:tcW w:w="1134" w:type="dxa"/>
            <w:vAlign w:val="center"/>
          </w:tcPr>
          <w:p w14:paraId="062E1F26" w14:textId="77551AE4" w:rsidR="005D1003" w:rsidRPr="000C792B" w:rsidRDefault="005D1003" w:rsidP="005D1003">
            <w:pPr>
              <w:pStyle w:val="TAC"/>
            </w:pPr>
            <w:r w:rsidRPr="000C792B">
              <w:t>≥ 132</w:t>
            </w:r>
          </w:p>
        </w:tc>
        <w:tc>
          <w:tcPr>
            <w:tcW w:w="1367" w:type="dxa"/>
            <w:vAlign w:val="center"/>
          </w:tcPr>
          <w:p w14:paraId="326DA7E8" w14:textId="63DE9862" w:rsidR="005D1003" w:rsidRPr="000C792B" w:rsidRDefault="005D1003" w:rsidP="005D1003">
            <w:pPr>
              <w:pStyle w:val="TAC"/>
            </w:pPr>
            <w:r w:rsidRPr="000C792B">
              <w:t>≥ 1</w:t>
            </w:r>
          </w:p>
        </w:tc>
        <w:tc>
          <w:tcPr>
            <w:tcW w:w="2040" w:type="dxa"/>
            <w:vAlign w:val="center"/>
          </w:tcPr>
          <w:p w14:paraId="33CF447A" w14:textId="77777777" w:rsidR="005D1003" w:rsidRPr="000C792B" w:rsidRDefault="005D1003" w:rsidP="005D1003">
            <w:pPr>
              <w:pStyle w:val="TAC"/>
            </w:pPr>
            <w:r w:rsidRPr="000C792B">
              <w:t>Note 6</w:t>
            </w:r>
          </w:p>
        </w:tc>
        <w:tc>
          <w:tcPr>
            <w:tcW w:w="1134" w:type="dxa"/>
            <w:vAlign w:val="center"/>
          </w:tcPr>
          <w:p w14:paraId="3182C3F4" w14:textId="77777777" w:rsidR="005D1003" w:rsidRPr="000C792B" w:rsidRDefault="005D1003" w:rsidP="005D1003">
            <w:pPr>
              <w:pStyle w:val="TAC"/>
            </w:pPr>
            <w:r w:rsidRPr="000C792B">
              <w:t>Note 6</w:t>
            </w:r>
          </w:p>
        </w:tc>
        <w:tc>
          <w:tcPr>
            <w:tcW w:w="1275" w:type="dxa"/>
            <w:vAlign w:val="center"/>
          </w:tcPr>
          <w:p w14:paraId="00A433FF" w14:textId="77777777" w:rsidR="005D1003" w:rsidRPr="000C792B" w:rsidRDefault="005D1003" w:rsidP="005D1003">
            <w:pPr>
              <w:pStyle w:val="TAC"/>
            </w:pPr>
            <w:r w:rsidRPr="000C792B">
              <w:t>Note 6</w:t>
            </w:r>
          </w:p>
        </w:tc>
      </w:tr>
      <w:tr w:rsidR="005D1003" w:rsidRPr="000C792B" w14:paraId="4E8A6631" w14:textId="77777777" w:rsidTr="00224E82">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5D1003" w:rsidRDefault="005D1003" w:rsidP="005D1003">
            <w:pPr>
              <w:pStyle w:val="TAC"/>
            </w:pPr>
            <w:r w:rsidRPr="000C792B">
              <w:t>50</w:t>
            </w:r>
          </w:p>
          <w:p w14:paraId="174341F9" w14:textId="77777777" w:rsidR="005D1003" w:rsidRPr="000C792B" w:rsidRDefault="005D1003" w:rsidP="005D1003">
            <w:pPr>
              <w:pStyle w:val="TAC"/>
              <w:rPr>
                <w:lang w:eastAsia="zh-CN"/>
              </w:rPr>
            </w:pPr>
          </w:p>
        </w:tc>
        <w:tc>
          <w:tcPr>
            <w:tcW w:w="1163" w:type="dxa"/>
            <w:vMerge/>
            <w:vAlign w:val="center"/>
          </w:tcPr>
          <w:p w14:paraId="0A469EEA" w14:textId="77777777" w:rsidR="005D1003" w:rsidRPr="000C792B" w:rsidRDefault="005D1003" w:rsidP="005D1003">
            <w:pPr>
              <w:pStyle w:val="TAC"/>
              <w:rPr>
                <w:lang w:val="sv-SE"/>
              </w:rPr>
            </w:pPr>
          </w:p>
        </w:tc>
        <w:tc>
          <w:tcPr>
            <w:tcW w:w="992" w:type="dxa"/>
            <w:vMerge w:val="restart"/>
            <w:vAlign w:val="center"/>
          </w:tcPr>
          <w:p w14:paraId="524B25FD" w14:textId="77777777" w:rsidR="005D1003" w:rsidRPr="000C792B" w:rsidRDefault="005D1003" w:rsidP="005D1003">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5D1003" w:rsidRPr="000C792B" w:rsidRDefault="005D1003" w:rsidP="005D1003">
            <w:pPr>
              <w:pStyle w:val="TAC"/>
            </w:pPr>
            <w:r w:rsidRPr="000C792B">
              <w:t>≥ 24</w:t>
            </w:r>
          </w:p>
        </w:tc>
        <w:tc>
          <w:tcPr>
            <w:tcW w:w="1367" w:type="dxa"/>
            <w:vMerge w:val="restart"/>
            <w:vAlign w:val="center"/>
          </w:tcPr>
          <w:p w14:paraId="3739A2CB" w14:textId="38FFD4CB" w:rsidR="005D1003" w:rsidRPr="000C792B" w:rsidRDefault="005D1003" w:rsidP="005D1003">
            <w:pPr>
              <w:pStyle w:val="TAC"/>
            </w:pPr>
            <w:r w:rsidRPr="000C792B">
              <w:t>≥ 4</w:t>
            </w:r>
          </w:p>
        </w:tc>
        <w:tc>
          <w:tcPr>
            <w:tcW w:w="2040" w:type="dxa"/>
            <w:vAlign w:val="center"/>
          </w:tcPr>
          <w:p w14:paraId="392723DB" w14:textId="77777777" w:rsidR="005D1003" w:rsidRPr="000C792B" w:rsidRDefault="005D1003" w:rsidP="005D1003">
            <w:pPr>
              <w:pStyle w:val="TAC"/>
              <w:rPr>
                <w:szCs w:val="18"/>
              </w:rPr>
            </w:pPr>
            <w:r w:rsidRPr="000C792B">
              <w:rPr>
                <w:szCs w:val="18"/>
              </w:rPr>
              <w:t>NR_FDD_FR1_A, NR_TDD_FR1_A,</w:t>
            </w:r>
          </w:p>
          <w:p w14:paraId="2D9767CB" w14:textId="77777777" w:rsidR="005D1003" w:rsidRPr="000C792B" w:rsidRDefault="005D1003" w:rsidP="005D1003">
            <w:pPr>
              <w:pStyle w:val="TAC"/>
            </w:pPr>
            <w:r w:rsidRPr="000C792B">
              <w:rPr>
                <w:szCs w:val="18"/>
              </w:rPr>
              <w:t>NR_SDL_FR1_A</w:t>
            </w:r>
          </w:p>
        </w:tc>
        <w:tc>
          <w:tcPr>
            <w:tcW w:w="1134" w:type="dxa"/>
            <w:vAlign w:val="center"/>
          </w:tcPr>
          <w:p w14:paraId="2475AB6B" w14:textId="77777777" w:rsidR="005D1003" w:rsidRPr="000C792B" w:rsidRDefault="005D1003" w:rsidP="005D1003">
            <w:pPr>
              <w:pStyle w:val="TAC"/>
            </w:pPr>
            <w:r w:rsidRPr="000C792B">
              <w:t>-115</w:t>
            </w:r>
          </w:p>
        </w:tc>
        <w:tc>
          <w:tcPr>
            <w:tcW w:w="1275" w:type="dxa"/>
            <w:vAlign w:val="center"/>
          </w:tcPr>
          <w:p w14:paraId="513DE516" w14:textId="77777777" w:rsidR="005D1003" w:rsidRPr="000C792B" w:rsidRDefault="005D1003" w:rsidP="005D1003">
            <w:pPr>
              <w:pStyle w:val="TAC"/>
            </w:pPr>
            <w:r w:rsidRPr="000C792B">
              <w:rPr>
                <w:lang w:eastAsia="zh-CN"/>
              </w:rPr>
              <w:t>-50</w:t>
            </w:r>
          </w:p>
        </w:tc>
      </w:tr>
      <w:tr w:rsidR="005D1003" w:rsidRPr="000C792B" w14:paraId="2D6F4058"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5D1003" w:rsidRPr="000C792B" w:rsidRDefault="005D1003" w:rsidP="005D1003">
            <w:pPr>
              <w:pStyle w:val="TAC"/>
              <w:rPr>
                <w:lang w:eastAsia="zh-CN"/>
              </w:rPr>
            </w:pPr>
          </w:p>
        </w:tc>
        <w:tc>
          <w:tcPr>
            <w:tcW w:w="1163" w:type="dxa"/>
            <w:vMerge/>
            <w:vAlign w:val="center"/>
          </w:tcPr>
          <w:p w14:paraId="62DBC6B2" w14:textId="77777777" w:rsidR="005D1003" w:rsidRPr="000C792B" w:rsidRDefault="005D1003" w:rsidP="005D1003">
            <w:pPr>
              <w:pStyle w:val="TAC"/>
              <w:rPr>
                <w:lang w:val="sv-SE"/>
              </w:rPr>
            </w:pPr>
          </w:p>
        </w:tc>
        <w:tc>
          <w:tcPr>
            <w:tcW w:w="992" w:type="dxa"/>
            <w:vMerge/>
            <w:vAlign w:val="center"/>
          </w:tcPr>
          <w:p w14:paraId="24628F54" w14:textId="77777777" w:rsidR="005D1003" w:rsidRPr="000C792B" w:rsidRDefault="005D1003" w:rsidP="005D1003">
            <w:pPr>
              <w:pStyle w:val="TAC"/>
              <w:rPr>
                <w:lang w:val="sv-SE" w:eastAsia="zh-CN"/>
              </w:rPr>
            </w:pPr>
          </w:p>
        </w:tc>
        <w:tc>
          <w:tcPr>
            <w:tcW w:w="1134" w:type="dxa"/>
            <w:vMerge/>
            <w:vAlign w:val="center"/>
          </w:tcPr>
          <w:p w14:paraId="74215C3C" w14:textId="77777777" w:rsidR="005D1003" w:rsidRPr="000C792B" w:rsidRDefault="005D1003" w:rsidP="005D1003">
            <w:pPr>
              <w:pStyle w:val="TAC"/>
            </w:pPr>
          </w:p>
        </w:tc>
        <w:tc>
          <w:tcPr>
            <w:tcW w:w="1367" w:type="dxa"/>
            <w:vMerge/>
            <w:vAlign w:val="center"/>
          </w:tcPr>
          <w:p w14:paraId="3EDC5804" w14:textId="77777777" w:rsidR="005D1003" w:rsidRPr="000C792B" w:rsidRDefault="005D1003" w:rsidP="005D1003">
            <w:pPr>
              <w:pStyle w:val="TAC"/>
            </w:pPr>
          </w:p>
        </w:tc>
        <w:tc>
          <w:tcPr>
            <w:tcW w:w="2040" w:type="dxa"/>
            <w:vAlign w:val="center"/>
          </w:tcPr>
          <w:p w14:paraId="262972C9" w14:textId="77777777" w:rsidR="005D1003" w:rsidRPr="000C792B" w:rsidRDefault="005D1003" w:rsidP="005D1003">
            <w:pPr>
              <w:pStyle w:val="TAC"/>
            </w:pPr>
            <w:r w:rsidRPr="000C792B">
              <w:t>NR_FDD_FR1_B</w:t>
            </w:r>
          </w:p>
        </w:tc>
        <w:tc>
          <w:tcPr>
            <w:tcW w:w="1134" w:type="dxa"/>
          </w:tcPr>
          <w:p w14:paraId="1F2560FD" w14:textId="77777777" w:rsidR="005D1003" w:rsidRPr="000C792B" w:rsidRDefault="005D1003" w:rsidP="005D1003">
            <w:pPr>
              <w:pStyle w:val="TAC"/>
            </w:pPr>
            <w:r w:rsidRPr="000C792B">
              <w:t>-114.5</w:t>
            </w:r>
          </w:p>
        </w:tc>
        <w:tc>
          <w:tcPr>
            <w:tcW w:w="1275" w:type="dxa"/>
          </w:tcPr>
          <w:p w14:paraId="780686D3" w14:textId="77777777" w:rsidR="005D1003" w:rsidRPr="000C792B" w:rsidRDefault="005D1003" w:rsidP="005D1003">
            <w:pPr>
              <w:pStyle w:val="TAC"/>
            </w:pPr>
            <w:r w:rsidRPr="000C792B">
              <w:rPr>
                <w:lang w:eastAsia="zh-CN"/>
              </w:rPr>
              <w:t>-50</w:t>
            </w:r>
          </w:p>
        </w:tc>
      </w:tr>
      <w:tr w:rsidR="005D1003" w:rsidRPr="000C792B" w14:paraId="435F8037"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5D1003" w:rsidRPr="000C792B" w:rsidRDefault="005D1003" w:rsidP="005D1003">
            <w:pPr>
              <w:pStyle w:val="TAC"/>
              <w:rPr>
                <w:lang w:eastAsia="zh-CN"/>
              </w:rPr>
            </w:pPr>
          </w:p>
        </w:tc>
        <w:tc>
          <w:tcPr>
            <w:tcW w:w="1163" w:type="dxa"/>
            <w:vMerge/>
            <w:vAlign w:val="center"/>
          </w:tcPr>
          <w:p w14:paraId="5C6B8015" w14:textId="77777777" w:rsidR="005D1003" w:rsidRPr="000C792B" w:rsidRDefault="005D1003" w:rsidP="005D1003">
            <w:pPr>
              <w:pStyle w:val="TAC"/>
              <w:rPr>
                <w:lang w:val="sv-SE"/>
              </w:rPr>
            </w:pPr>
          </w:p>
        </w:tc>
        <w:tc>
          <w:tcPr>
            <w:tcW w:w="992" w:type="dxa"/>
            <w:vMerge/>
            <w:vAlign w:val="center"/>
          </w:tcPr>
          <w:p w14:paraId="231D8205" w14:textId="77777777" w:rsidR="005D1003" w:rsidRPr="000C792B" w:rsidRDefault="005D1003" w:rsidP="005D1003">
            <w:pPr>
              <w:pStyle w:val="TAC"/>
              <w:rPr>
                <w:lang w:val="sv-SE" w:eastAsia="zh-CN"/>
              </w:rPr>
            </w:pPr>
          </w:p>
        </w:tc>
        <w:tc>
          <w:tcPr>
            <w:tcW w:w="1134" w:type="dxa"/>
            <w:vMerge/>
            <w:vAlign w:val="center"/>
          </w:tcPr>
          <w:p w14:paraId="3E11ABDE" w14:textId="77777777" w:rsidR="005D1003" w:rsidRPr="000C792B" w:rsidRDefault="005D1003" w:rsidP="005D1003">
            <w:pPr>
              <w:pStyle w:val="TAC"/>
            </w:pPr>
          </w:p>
        </w:tc>
        <w:tc>
          <w:tcPr>
            <w:tcW w:w="1367" w:type="dxa"/>
            <w:vMerge/>
            <w:vAlign w:val="center"/>
          </w:tcPr>
          <w:p w14:paraId="46FB4A60" w14:textId="77777777" w:rsidR="005D1003" w:rsidRPr="000C792B" w:rsidRDefault="005D1003" w:rsidP="005D1003">
            <w:pPr>
              <w:pStyle w:val="TAC"/>
            </w:pPr>
          </w:p>
        </w:tc>
        <w:tc>
          <w:tcPr>
            <w:tcW w:w="2040" w:type="dxa"/>
            <w:vAlign w:val="center"/>
          </w:tcPr>
          <w:p w14:paraId="31611FD7" w14:textId="77777777" w:rsidR="005D1003" w:rsidRPr="000C792B" w:rsidRDefault="005D1003" w:rsidP="005D1003">
            <w:pPr>
              <w:pStyle w:val="TAC"/>
            </w:pPr>
            <w:r w:rsidRPr="000C792B">
              <w:t>NR_TDD_FR1_C</w:t>
            </w:r>
          </w:p>
        </w:tc>
        <w:tc>
          <w:tcPr>
            <w:tcW w:w="1134" w:type="dxa"/>
            <w:vAlign w:val="center"/>
          </w:tcPr>
          <w:p w14:paraId="760F4236" w14:textId="77777777" w:rsidR="005D1003" w:rsidRPr="000C792B" w:rsidRDefault="005D1003" w:rsidP="005D1003">
            <w:pPr>
              <w:pStyle w:val="TAC"/>
            </w:pPr>
            <w:r w:rsidRPr="000C792B">
              <w:t>-114</w:t>
            </w:r>
          </w:p>
        </w:tc>
        <w:tc>
          <w:tcPr>
            <w:tcW w:w="1275" w:type="dxa"/>
          </w:tcPr>
          <w:p w14:paraId="426BF9EB" w14:textId="77777777" w:rsidR="005D1003" w:rsidRPr="000C792B" w:rsidRDefault="005D1003" w:rsidP="005D1003">
            <w:pPr>
              <w:pStyle w:val="TAC"/>
            </w:pPr>
            <w:r w:rsidRPr="000C792B">
              <w:rPr>
                <w:lang w:eastAsia="zh-CN"/>
              </w:rPr>
              <w:t>-50</w:t>
            </w:r>
          </w:p>
        </w:tc>
      </w:tr>
      <w:tr w:rsidR="005D1003" w:rsidRPr="000C792B" w14:paraId="102DA76B"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5D1003" w:rsidRPr="000C792B" w:rsidRDefault="005D1003" w:rsidP="005D1003">
            <w:pPr>
              <w:pStyle w:val="TAC"/>
              <w:rPr>
                <w:lang w:eastAsia="zh-CN"/>
              </w:rPr>
            </w:pPr>
          </w:p>
        </w:tc>
        <w:tc>
          <w:tcPr>
            <w:tcW w:w="1163" w:type="dxa"/>
            <w:vMerge/>
            <w:vAlign w:val="center"/>
          </w:tcPr>
          <w:p w14:paraId="7C33B404" w14:textId="77777777" w:rsidR="005D1003" w:rsidRPr="000C792B" w:rsidRDefault="005D1003" w:rsidP="005D1003">
            <w:pPr>
              <w:pStyle w:val="TAC"/>
              <w:rPr>
                <w:lang w:val="sv-SE"/>
              </w:rPr>
            </w:pPr>
          </w:p>
        </w:tc>
        <w:tc>
          <w:tcPr>
            <w:tcW w:w="992" w:type="dxa"/>
            <w:vMerge/>
            <w:vAlign w:val="center"/>
          </w:tcPr>
          <w:p w14:paraId="668DFA6E" w14:textId="77777777" w:rsidR="005D1003" w:rsidRPr="000C792B" w:rsidRDefault="005D1003" w:rsidP="005D1003">
            <w:pPr>
              <w:pStyle w:val="TAC"/>
              <w:rPr>
                <w:lang w:val="sv-SE" w:eastAsia="zh-CN"/>
              </w:rPr>
            </w:pPr>
          </w:p>
        </w:tc>
        <w:tc>
          <w:tcPr>
            <w:tcW w:w="1134" w:type="dxa"/>
            <w:vMerge/>
            <w:vAlign w:val="center"/>
          </w:tcPr>
          <w:p w14:paraId="6FCD4D43" w14:textId="77777777" w:rsidR="005D1003" w:rsidRPr="000C792B" w:rsidRDefault="005D1003" w:rsidP="005D1003">
            <w:pPr>
              <w:pStyle w:val="TAC"/>
            </w:pPr>
          </w:p>
        </w:tc>
        <w:tc>
          <w:tcPr>
            <w:tcW w:w="1367" w:type="dxa"/>
            <w:vMerge/>
            <w:vAlign w:val="center"/>
          </w:tcPr>
          <w:p w14:paraId="3219F47C" w14:textId="77777777" w:rsidR="005D1003" w:rsidRPr="000C792B" w:rsidRDefault="005D1003" w:rsidP="005D1003">
            <w:pPr>
              <w:pStyle w:val="TAC"/>
            </w:pPr>
          </w:p>
        </w:tc>
        <w:tc>
          <w:tcPr>
            <w:tcW w:w="2040" w:type="dxa"/>
            <w:vAlign w:val="center"/>
          </w:tcPr>
          <w:p w14:paraId="28C4F750" w14:textId="77777777" w:rsidR="005D1003" w:rsidRPr="000C792B" w:rsidRDefault="005D1003" w:rsidP="005D1003">
            <w:pPr>
              <w:pStyle w:val="TAC"/>
              <w:rPr>
                <w:lang w:val="sv-SE"/>
              </w:rPr>
            </w:pPr>
            <w:r w:rsidRPr="000C792B">
              <w:rPr>
                <w:lang w:val="sv-SE"/>
              </w:rPr>
              <w:t>NR_FDD_FR1_D, NR_TDD_FR1_D</w:t>
            </w:r>
          </w:p>
        </w:tc>
        <w:tc>
          <w:tcPr>
            <w:tcW w:w="1134" w:type="dxa"/>
            <w:vAlign w:val="center"/>
          </w:tcPr>
          <w:p w14:paraId="27508FBB" w14:textId="77777777" w:rsidR="005D1003" w:rsidRPr="000C792B" w:rsidRDefault="005D1003" w:rsidP="005D1003">
            <w:pPr>
              <w:pStyle w:val="TAC"/>
            </w:pPr>
            <w:r w:rsidRPr="000C792B">
              <w:t>-113.5</w:t>
            </w:r>
          </w:p>
        </w:tc>
        <w:tc>
          <w:tcPr>
            <w:tcW w:w="1275" w:type="dxa"/>
          </w:tcPr>
          <w:p w14:paraId="58A6C057" w14:textId="77777777" w:rsidR="005D1003" w:rsidRPr="000C792B" w:rsidRDefault="005D1003" w:rsidP="005D1003">
            <w:pPr>
              <w:pStyle w:val="TAC"/>
            </w:pPr>
            <w:r w:rsidRPr="000C792B">
              <w:rPr>
                <w:lang w:eastAsia="zh-CN"/>
              </w:rPr>
              <w:t>-50</w:t>
            </w:r>
          </w:p>
        </w:tc>
      </w:tr>
      <w:tr w:rsidR="005D1003" w:rsidRPr="000C792B" w14:paraId="175A288A"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5D1003" w:rsidRPr="000C792B" w:rsidRDefault="005D1003" w:rsidP="005D1003">
            <w:pPr>
              <w:pStyle w:val="TAC"/>
              <w:rPr>
                <w:lang w:eastAsia="zh-CN"/>
              </w:rPr>
            </w:pPr>
          </w:p>
        </w:tc>
        <w:tc>
          <w:tcPr>
            <w:tcW w:w="1163" w:type="dxa"/>
            <w:vMerge/>
            <w:vAlign w:val="center"/>
          </w:tcPr>
          <w:p w14:paraId="3BF6F796" w14:textId="77777777" w:rsidR="005D1003" w:rsidRPr="000C792B" w:rsidRDefault="005D1003" w:rsidP="005D1003">
            <w:pPr>
              <w:pStyle w:val="TAC"/>
              <w:rPr>
                <w:lang w:val="sv-SE"/>
              </w:rPr>
            </w:pPr>
          </w:p>
        </w:tc>
        <w:tc>
          <w:tcPr>
            <w:tcW w:w="992" w:type="dxa"/>
            <w:vMerge/>
            <w:vAlign w:val="center"/>
          </w:tcPr>
          <w:p w14:paraId="0C851794" w14:textId="77777777" w:rsidR="005D1003" w:rsidRPr="000C792B" w:rsidRDefault="005D1003" w:rsidP="005D1003">
            <w:pPr>
              <w:pStyle w:val="TAC"/>
              <w:rPr>
                <w:lang w:val="sv-SE" w:eastAsia="zh-CN"/>
              </w:rPr>
            </w:pPr>
          </w:p>
        </w:tc>
        <w:tc>
          <w:tcPr>
            <w:tcW w:w="1134" w:type="dxa"/>
            <w:vMerge/>
            <w:vAlign w:val="center"/>
          </w:tcPr>
          <w:p w14:paraId="68E63353" w14:textId="77777777" w:rsidR="005D1003" w:rsidRPr="000C792B" w:rsidRDefault="005D1003" w:rsidP="005D1003">
            <w:pPr>
              <w:pStyle w:val="TAC"/>
            </w:pPr>
          </w:p>
        </w:tc>
        <w:tc>
          <w:tcPr>
            <w:tcW w:w="1367" w:type="dxa"/>
            <w:vMerge/>
            <w:vAlign w:val="center"/>
          </w:tcPr>
          <w:p w14:paraId="624BD795" w14:textId="77777777" w:rsidR="005D1003" w:rsidRPr="000C792B" w:rsidRDefault="005D1003" w:rsidP="005D1003">
            <w:pPr>
              <w:pStyle w:val="TAC"/>
            </w:pPr>
          </w:p>
        </w:tc>
        <w:tc>
          <w:tcPr>
            <w:tcW w:w="2040" w:type="dxa"/>
            <w:vAlign w:val="center"/>
          </w:tcPr>
          <w:p w14:paraId="129A6691" w14:textId="77777777" w:rsidR="005D1003" w:rsidRPr="000C792B" w:rsidRDefault="005D1003" w:rsidP="005D1003">
            <w:pPr>
              <w:pStyle w:val="TAC"/>
              <w:rPr>
                <w:lang w:val="sv-SE"/>
              </w:rPr>
            </w:pPr>
            <w:r w:rsidRPr="000C792B">
              <w:rPr>
                <w:lang w:val="sv-SE"/>
              </w:rPr>
              <w:t>NR_FDD_FR1_E, NR_TDD_FR1_E</w:t>
            </w:r>
          </w:p>
        </w:tc>
        <w:tc>
          <w:tcPr>
            <w:tcW w:w="1134" w:type="dxa"/>
            <w:vAlign w:val="center"/>
          </w:tcPr>
          <w:p w14:paraId="485D90AF" w14:textId="77777777" w:rsidR="005D1003" w:rsidRPr="000C792B" w:rsidRDefault="005D1003" w:rsidP="005D1003">
            <w:pPr>
              <w:pStyle w:val="TAC"/>
            </w:pPr>
            <w:r w:rsidRPr="000C792B">
              <w:t>-113</w:t>
            </w:r>
          </w:p>
        </w:tc>
        <w:tc>
          <w:tcPr>
            <w:tcW w:w="1275" w:type="dxa"/>
          </w:tcPr>
          <w:p w14:paraId="48845268" w14:textId="77777777" w:rsidR="005D1003" w:rsidRPr="000C792B" w:rsidRDefault="005D1003" w:rsidP="005D1003">
            <w:pPr>
              <w:pStyle w:val="TAC"/>
            </w:pPr>
            <w:r w:rsidRPr="000C792B">
              <w:rPr>
                <w:lang w:eastAsia="zh-CN"/>
              </w:rPr>
              <w:t>-50</w:t>
            </w:r>
          </w:p>
        </w:tc>
      </w:tr>
      <w:tr w:rsidR="005D1003" w:rsidRPr="000C792B" w14:paraId="093B7F83"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5D1003" w:rsidRPr="000C792B" w:rsidRDefault="005D1003" w:rsidP="005D1003">
            <w:pPr>
              <w:pStyle w:val="TAC"/>
              <w:rPr>
                <w:lang w:eastAsia="zh-CN"/>
              </w:rPr>
            </w:pPr>
          </w:p>
        </w:tc>
        <w:tc>
          <w:tcPr>
            <w:tcW w:w="1163" w:type="dxa"/>
            <w:vMerge/>
            <w:vAlign w:val="center"/>
          </w:tcPr>
          <w:p w14:paraId="2A20DEA5" w14:textId="77777777" w:rsidR="005D1003" w:rsidRPr="000C792B" w:rsidRDefault="005D1003" w:rsidP="005D1003">
            <w:pPr>
              <w:pStyle w:val="TAC"/>
              <w:rPr>
                <w:lang w:val="sv-SE"/>
              </w:rPr>
            </w:pPr>
          </w:p>
        </w:tc>
        <w:tc>
          <w:tcPr>
            <w:tcW w:w="992" w:type="dxa"/>
            <w:vMerge/>
            <w:vAlign w:val="center"/>
          </w:tcPr>
          <w:p w14:paraId="4A0A258D" w14:textId="77777777" w:rsidR="005D1003" w:rsidRPr="000C792B" w:rsidRDefault="005D1003" w:rsidP="005D1003">
            <w:pPr>
              <w:pStyle w:val="TAC"/>
              <w:rPr>
                <w:lang w:val="sv-SE" w:eastAsia="zh-CN"/>
              </w:rPr>
            </w:pPr>
          </w:p>
        </w:tc>
        <w:tc>
          <w:tcPr>
            <w:tcW w:w="1134" w:type="dxa"/>
            <w:vMerge/>
            <w:vAlign w:val="center"/>
          </w:tcPr>
          <w:p w14:paraId="024F6240" w14:textId="77777777" w:rsidR="005D1003" w:rsidRPr="000C792B" w:rsidRDefault="005D1003" w:rsidP="005D1003">
            <w:pPr>
              <w:pStyle w:val="TAC"/>
            </w:pPr>
          </w:p>
        </w:tc>
        <w:tc>
          <w:tcPr>
            <w:tcW w:w="1367" w:type="dxa"/>
            <w:vMerge/>
            <w:vAlign w:val="center"/>
          </w:tcPr>
          <w:p w14:paraId="3A78E46D" w14:textId="77777777" w:rsidR="005D1003" w:rsidRPr="000C792B" w:rsidRDefault="005D1003" w:rsidP="005D1003">
            <w:pPr>
              <w:pStyle w:val="TAC"/>
            </w:pPr>
          </w:p>
        </w:tc>
        <w:tc>
          <w:tcPr>
            <w:tcW w:w="2040" w:type="dxa"/>
            <w:vAlign w:val="center"/>
          </w:tcPr>
          <w:p w14:paraId="4AE005C3" w14:textId="77777777" w:rsidR="005D1003" w:rsidRPr="000C792B" w:rsidRDefault="005D1003" w:rsidP="005D1003">
            <w:pPr>
              <w:pStyle w:val="TAC"/>
            </w:pPr>
            <w:r w:rsidRPr="000C792B">
              <w:rPr>
                <w:lang w:eastAsia="zh-CN"/>
              </w:rPr>
              <w:t>NR_FDD_FR1_F</w:t>
            </w:r>
          </w:p>
        </w:tc>
        <w:tc>
          <w:tcPr>
            <w:tcW w:w="1134" w:type="dxa"/>
            <w:vAlign w:val="center"/>
          </w:tcPr>
          <w:p w14:paraId="0F49E45B" w14:textId="77777777" w:rsidR="005D1003" w:rsidRPr="000C792B" w:rsidRDefault="005D1003" w:rsidP="005D1003">
            <w:pPr>
              <w:pStyle w:val="TAC"/>
            </w:pPr>
            <w:r w:rsidRPr="000C792B">
              <w:t>-113.5</w:t>
            </w:r>
          </w:p>
        </w:tc>
        <w:tc>
          <w:tcPr>
            <w:tcW w:w="1275" w:type="dxa"/>
          </w:tcPr>
          <w:p w14:paraId="20CA3AB9" w14:textId="77777777" w:rsidR="005D1003" w:rsidRPr="000C792B" w:rsidRDefault="005D1003" w:rsidP="005D1003">
            <w:pPr>
              <w:pStyle w:val="TAC"/>
            </w:pPr>
            <w:r w:rsidRPr="000C792B">
              <w:rPr>
                <w:lang w:eastAsia="zh-CN"/>
              </w:rPr>
              <w:t>-50</w:t>
            </w:r>
          </w:p>
        </w:tc>
      </w:tr>
      <w:tr w:rsidR="005D1003" w:rsidRPr="000C792B" w14:paraId="7CE6318E"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5D1003" w:rsidRPr="000C792B" w:rsidRDefault="005D1003" w:rsidP="005D1003">
            <w:pPr>
              <w:pStyle w:val="TAC"/>
              <w:rPr>
                <w:lang w:eastAsia="zh-CN"/>
              </w:rPr>
            </w:pPr>
          </w:p>
        </w:tc>
        <w:tc>
          <w:tcPr>
            <w:tcW w:w="1163" w:type="dxa"/>
            <w:vMerge/>
            <w:vAlign w:val="center"/>
          </w:tcPr>
          <w:p w14:paraId="2EA9C413" w14:textId="77777777" w:rsidR="005D1003" w:rsidRPr="000C792B" w:rsidRDefault="005D1003" w:rsidP="005D1003">
            <w:pPr>
              <w:pStyle w:val="TAC"/>
              <w:rPr>
                <w:lang w:val="sv-SE"/>
              </w:rPr>
            </w:pPr>
          </w:p>
        </w:tc>
        <w:tc>
          <w:tcPr>
            <w:tcW w:w="992" w:type="dxa"/>
            <w:vMerge/>
            <w:vAlign w:val="center"/>
          </w:tcPr>
          <w:p w14:paraId="41D3DF40" w14:textId="77777777" w:rsidR="005D1003" w:rsidRPr="000C792B" w:rsidRDefault="005D1003" w:rsidP="005D1003">
            <w:pPr>
              <w:pStyle w:val="TAC"/>
              <w:rPr>
                <w:lang w:val="sv-SE" w:eastAsia="zh-CN"/>
              </w:rPr>
            </w:pPr>
          </w:p>
        </w:tc>
        <w:tc>
          <w:tcPr>
            <w:tcW w:w="1134" w:type="dxa"/>
            <w:vMerge/>
            <w:vAlign w:val="center"/>
          </w:tcPr>
          <w:p w14:paraId="782865A0" w14:textId="77777777" w:rsidR="005D1003" w:rsidRPr="000C792B" w:rsidRDefault="005D1003" w:rsidP="005D1003">
            <w:pPr>
              <w:pStyle w:val="TAC"/>
            </w:pPr>
          </w:p>
        </w:tc>
        <w:tc>
          <w:tcPr>
            <w:tcW w:w="1367" w:type="dxa"/>
            <w:vMerge/>
            <w:vAlign w:val="center"/>
          </w:tcPr>
          <w:p w14:paraId="40CFA0FD" w14:textId="77777777" w:rsidR="005D1003" w:rsidRPr="000C792B" w:rsidRDefault="005D1003" w:rsidP="005D1003">
            <w:pPr>
              <w:pStyle w:val="TAC"/>
            </w:pPr>
          </w:p>
        </w:tc>
        <w:tc>
          <w:tcPr>
            <w:tcW w:w="2040" w:type="dxa"/>
            <w:vAlign w:val="center"/>
          </w:tcPr>
          <w:p w14:paraId="785FD91B" w14:textId="77777777" w:rsidR="005D1003" w:rsidRPr="000C792B" w:rsidRDefault="005D1003" w:rsidP="005D1003">
            <w:pPr>
              <w:pStyle w:val="TAC"/>
            </w:pPr>
            <w:r w:rsidRPr="000C792B">
              <w:rPr>
                <w:lang w:eastAsia="zh-CN"/>
              </w:rPr>
              <w:t>NR</w:t>
            </w:r>
            <w:r w:rsidRPr="000C792B">
              <w:t>_</w:t>
            </w:r>
            <w:r w:rsidRPr="000C792B">
              <w:rPr>
                <w:lang w:eastAsia="zh-CN"/>
              </w:rPr>
              <w:t>FDD_FR1_G</w:t>
            </w:r>
          </w:p>
        </w:tc>
        <w:tc>
          <w:tcPr>
            <w:tcW w:w="1134" w:type="dxa"/>
            <w:vAlign w:val="center"/>
          </w:tcPr>
          <w:p w14:paraId="1018E0CA" w14:textId="77777777" w:rsidR="005D1003" w:rsidRPr="000C792B" w:rsidRDefault="005D1003" w:rsidP="005D1003">
            <w:pPr>
              <w:pStyle w:val="TAC"/>
            </w:pPr>
            <w:r w:rsidRPr="000C792B">
              <w:t>-113</w:t>
            </w:r>
          </w:p>
        </w:tc>
        <w:tc>
          <w:tcPr>
            <w:tcW w:w="1275" w:type="dxa"/>
          </w:tcPr>
          <w:p w14:paraId="25746227" w14:textId="77777777" w:rsidR="005D1003" w:rsidRPr="000C792B" w:rsidRDefault="005D1003" w:rsidP="005D1003">
            <w:pPr>
              <w:pStyle w:val="TAC"/>
            </w:pPr>
            <w:r w:rsidRPr="000C792B">
              <w:rPr>
                <w:lang w:eastAsia="zh-CN"/>
              </w:rPr>
              <w:t>-50</w:t>
            </w:r>
          </w:p>
        </w:tc>
      </w:tr>
      <w:tr w:rsidR="005D1003" w:rsidRPr="000C792B" w14:paraId="6689C4A5"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5D1003" w:rsidRPr="000C792B" w:rsidRDefault="005D1003" w:rsidP="005D1003">
            <w:pPr>
              <w:pStyle w:val="TAC"/>
              <w:rPr>
                <w:lang w:eastAsia="zh-CN"/>
              </w:rPr>
            </w:pPr>
          </w:p>
        </w:tc>
        <w:tc>
          <w:tcPr>
            <w:tcW w:w="1163" w:type="dxa"/>
            <w:vMerge/>
            <w:vAlign w:val="center"/>
          </w:tcPr>
          <w:p w14:paraId="1D29B11E" w14:textId="77777777" w:rsidR="005D1003" w:rsidRPr="000C792B" w:rsidRDefault="005D1003" w:rsidP="005D1003">
            <w:pPr>
              <w:pStyle w:val="TAC"/>
              <w:rPr>
                <w:lang w:val="sv-SE"/>
              </w:rPr>
            </w:pPr>
          </w:p>
        </w:tc>
        <w:tc>
          <w:tcPr>
            <w:tcW w:w="992" w:type="dxa"/>
            <w:vMerge/>
            <w:vAlign w:val="center"/>
          </w:tcPr>
          <w:p w14:paraId="637C8FEE" w14:textId="77777777" w:rsidR="005D1003" w:rsidRPr="000C792B" w:rsidRDefault="005D1003" w:rsidP="005D1003">
            <w:pPr>
              <w:pStyle w:val="TAC"/>
              <w:rPr>
                <w:lang w:val="sv-SE" w:eastAsia="zh-CN"/>
              </w:rPr>
            </w:pPr>
          </w:p>
        </w:tc>
        <w:tc>
          <w:tcPr>
            <w:tcW w:w="1134" w:type="dxa"/>
            <w:vMerge/>
            <w:vAlign w:val="center"/>
          </w:tcPr>
          <w:p w14:paraId="3CAA9AF7" w14:textId="77777777" w:rsidR="005D1003" w:rsidRPr="000C792B" w:rsidRDefault="005D1003" w:rsidP="005D1003">
            <w:pPr>
              <w:pStyle w:val="TAC"/>
            </w:pPr>
          </w:p>
        </w:tc>
        <w:tc>
          <w:tcPr>
            <w:tcW w:w="1367" w:type="dxa"/>
            <w:vMerge/>
            <w:vAlign w:val="center"/>
          </w:tcPr>
          <w:p w14:paraId="7807D915" w14:textId="77777777" w:rsidR="005D1003" w:rsidRPr="000C792B" w:rsidRDefault="005D1003" w:rsidP="005D1003">
            <w:pPr>
              <w:pStyle w:val="TAC"/>
            </w:pPr>
          </w:p>
        </w:tc>
        <w:tc>
          <w:tcPr>
            <w:tcW w:w="2040" w:type="dxa"/>
            <w:vAlign w:val="center"/>
          </w:tcPr>
          <w:p w14:paraId="601FF549" w14:textId="77777777" w:rsidR="005D1003" w:rsidRPr="000C792B" w:rsidRDefault="005D1003" w:rsidP="005D1003">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511D8B2" w14:textId="77777777" w:rsidR="005D1003" w:rsidRPr="000C792B" w:rsidRDefault="005D1003" w:rsidP="005D1003">
            <w:pPr>
              <w:pStyle w:val="TAC"/>
            </w:pPr>
            <w:r w:rsidRPr="000C792B">
              <w:t>-111.5</w:t>
            </w:r>
          </w:p>
        </w:tc>
        <w:tc>
          <w:tcPr>
            <w:tcW w:w="1275" w:type="dxa"/>
          </w:tcPr>
          <w:p w14:paraId="58B30313" w14:textId="77777777" w:rsidR="005D1003" w:rsidRPr="000C792B" w:rsidRDefault="005D1003" w:rsidP="005D1003">
            <w:pPr>
              <w:pStyle w:val="TAC"/>
              <w:rPr>
                <w:lang w:eastAsia="zh-CN"/>
              </w:rPr>
            </w:pPr>
            <w:r w:rsidRPr="000C792B">
              <w:rPr>
                <w:lang w:eastAsia="zh-CN"/>
              </w:rPr>
              <w:t>-50</w:t>
            </w:r>
          </w:p>
        </w:tc>
      </w:tr>
      <w:tr w:rsidR="005D100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5D1003" w:rsidRPr="000C792B" w:rsidRDefault="005D1003" w:rsidP="005D1003">
            <w:pPr>
              <w:pStyle w:val="TAC"/>
              <w:rPr>
                <w:lang w:eastAsia="zh-CN"/>
              </w:rPr>
            </w:pPr>
            <w:r w:rsidRPr="000C792B">
              <w:rPr>
                <w:lang w:eastAsia="zh-CN"/>
              </w:rPr>
              <w:t>24</w:t>
            </w:r>
          </w:p>
        </w:tc>
        <w:tc>
          <w:tcPr>
            <w:tcW w:w="1163" w:type="dxa"/>
            <w:vMerge/>
            <w:vAlign w:val="center"/>
          </w:tcPr>
          <w:p w14:paraId="0203187E" w14:textId="77777777" w:rsidR="005D1003" w:rsidRPr="000C792B" w:rsidRDefault="005D1003" w:rsidP="005D1003">
            <w:pPr>
              <w:pStyle w:val="TAC"/>
              <w:rPr>
                <w:lang w:val="sv-SE"/>
              </w:rPr>
            </w:pPr>
          </w:p>
        </w:tc>
        <w:tc>
          <w:tcPr>
            <w:tcW w:w="992" w:type="dxa"/>
            <w:vMerge/>
            <w:vAlign w:val="center"/>
          </w:tcPr>
          <w:p w14:paraId="4BCF4E86" w14:textId="77777777" w:rsidR="005D1003" w:rsidRPr="000C792B" w:rsidRDefault="005D1003" w:rsidP="005D1003">
            <w:pPr>
              <w:pStyle w:val="TAC"/>
              <w:rPr>
                <w:lang w:val="sv-SE" w:eastAsia="zh-CN"/>
              </w:rPr>
            </w:pPr>
          </w:p>
        </w:tc>
        <w:tc>
          <w:tcPr>
            <w:tcW w:w="1134" w:type="dxa"/>
            <w:vAlign w:val="center"/>
          </w:tcPr>
          <w:p w14:paraId="6B043FB9" w14:textId="71D5A320" w:rsidR="005D1003" w:rsidRPr="000C792B" w:rsidRDefault="005D1003" w:rsidP="005D1003">
            <w:pPr>
              <w:pStyle w:val="TAC"/>
            </w:pPr>
            <w:r w:rsidRPr="000C792B">
              <w:t>≥ 64</w:t>
            </w:r>
          </w:p>
        </w:tc>
        <w:tc>
          <w:tcPr>
            <w:tcW w:w="1367" w:type="dxa"/>
            <w:vAlign w:val="center"/>
          </w:tcPr>
          <w:p w14:paraId="1D0D9345" w14:textId="49F6667D" w:rsidR="005D1003" w:rsidRPr="000C792B" w:rsidRDefault="005D1003" w:rsidP="005D1003">
            <w:pPr>
              <w:pStyle w:val="TAC"/>
            </w:pPr>
            <w:r w:rsidRPr="000C792B">
              <w:t>≥ 1</w:t>
            </w:r>
          </w:p>
        </w:tc>
        <w:tc>
          <w:tcPr>
            <w:tcW w:w="2040" w:type="dxa"/>
            <w:vAlign w:val="center"/>
          </w:tcPr>
          <w:p w14:paraId="2CD789AC" w14:textId="77777777" w:rsidR="005D1003" w:rsidRPr="000C792B" w:rsidRDefault="005D1003" w:rsidP="005D1003">
            <w:pPr>
              <w:pStyle w:val="TAC"/>
            </w:pPr>
            <w:r w:rsidRPr="000C792B">
              <w:t>Note 6</w:t>
            </w:r>
          </w:p>
        </w:tc>
        <w:tc>
          <w:tcPr>
            <w:tcW w:w="1134" w:type="dxa"/>
            <w:vAlign w:val="center"/>
          </w:tcPr>
          <w:p w14:paraId="63C94986" w14:textId="77777777" w:rsidR="005D1003" w:rsidRPr="000C792B" w:rsidRDefault="005D1003" w:rsidP="005D1003">
            <w:pPr>
              <w:pStyle w:val="TAC"/>
            </w:pPr>
            <w:r w:rsidRPr="000C792B">
              <w:t>Note 6</w:t>
            </w:r>
          </w:p>
        </w:tc>
        <w:tc>
          <w:tcPr>
            <w:tcW w:w="1275" w:type="dxa"/>
            <w:vAlign w:val="center"/>
          </w:tcPr>
          <w:p w14:paraId="3C1682CE" w14:textId="77777777" w:rsidR="005D1003" w:rsidRPr="000C792B" w:rsidRDefault="005D1003" w:rsidP="005D1003">
            <w:pPr>
              <w:pStyle w:val="TAC"/>
            </w:pPr>
            <w:r w:rsidRPr="000C792B">
              <w:t>Note 6</w:t>
            </w:r>
          </w:p>
        </w:tc>
      </w:tr>
      <w:tr w:rsidR="005D100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5D1003" w:rsidRPr="000C792B" w:rsidRDefault="005D1003" w:rsidP="005D1003">
            <w:pPr>
              <w:pStyle w:val="TAC"/>
              <w:rPr>
                <w:lang w:eastAsia="zh-CN"/>
              </w:rPr>
            </w:pPr>
            <w:r w:rsidRPr="000C792B">
              <w:rPr>
                <w:lang w:eastAsia="zh-CN"/>
              </w:rPr>
              <w:t>10</w:t>
            </w:r>
          </w:p>
        </w:tc>
        <w:tc>
          <w:tcPr>
            <w:tcW w:w="1163" w:type="dxa"/>
            <w:vMerge/>
            <w:vAlign w:val="center"/>
          </w:tcPr>
          <w:p w14:paraId="204C4E90" w14:textId="77777777" w:rsidR="005D1003" w:rsidRPr="000C792B" w:rsidRDefault="005D1003" w:rsidP="005D1003">
            <w:pPr>
              <w:pStyle w:val="TAC"/>
              <w:rPr>
                <w:lang w:val="sv-SE"/>
              </w:rPr>
            </w:pPr>
          </w:p>
        </w:tc>
        <w:tc>
          <w:tcPr>
            <w:tcW w:w="992" w:type="dxa"/>
            <w:vMerge/>
            <w:vAlign w:val="center"/>
          </w:tcPr>
          <w:p w14:paraId="2A6EC08E" w14:textId="77777777" w:rsidR="005D1003" w:rsidRPr="000C792B" w:rsidRDefault="005D1003" w:rsidP="005D1003">
            <w:pPr>
              <w:pStyle w:val="TAC"/>
              <w:rPr>
                <w:lang w:val="sv-SE" w:eastAsia="zh-CN"/>
              </w:rPr>
            </w:pPr>
          </w:p>
        </w:tc>
        <w:tc>
          <w:tcPr>
            <w:tcW w:w="1134" w:type="dxa"/>
            <w:vAlign w:val="center"/>
          </w:tcPr>
          <w:p w14:paraId="75DDE40B" w14:textId="6198E3FC" w:rsidR="005D1003" w:rsidRPr="000C792B" w:rsidRDefault="005D1003" w:rsidP="005D1003">
            <w:pPr>
              <w:pStyle w:val="TAC"/>
            </w:pPr>
            <w:r w:rsidRPr="000C792B">
              <w:t>≥ 132</w:t>
            </w:r>
          </w:p>
        </w:tc>
        <w:tc>
          <w:tcPr>
            <w:tcW w:w="1367" w:type="dxa"/>
            <w:vAlign w:val="center"/>
          </w:tcPr>
          <w:p w14:paraId="5C827FBE" w14:textId="61EBB7E8" w:rsidR="005D1003" w:rsidRPr="000C792B" w:rsidRDefault="005D1003" w:rsidP="005D1003">
            <w:pPr>
              <w:pStyle w:val="TAC"/>
            </w:pPr>
            <w:r w:rsidRPr="000C792B">
              <w:t>≥ 1</w:t>
            </w:r>
          </w:p>
        </w:tc>
        <w:tc>
          <w:tcPr>
            <w:tcW w:w="2040" w:type="dxa"/>
            <w:vAlign w:val="center"/>
          </w:tcPr>
          <w:p w14:paraId="156B7EB5" w14:textId="77777777" w:rsidR="005D1003" w:rsidRPr="000C792B" w:rsidRDefault="005D1003" w:rsidP="005D1003">
            <w:pPr>
              <w:pStyle w:val="TAC"/>
            </w:pPr>
            <w:r w:rsidRPr="000C792B">
              <w:t>Note 6</w:t>
            </w:r>
          </w:p>
        </w:tc>
        <w:tc>
          <w:tcPr>
            <w:tcW w:w="1134" w:type="dxa"/>
            <w:vAlign w:val="center"/>
          </w:tcPr>
          <w:p w14:paraId="57E8A1B2" w14:textId="77777777" w:rsidR="005D1003" w:rsidRPr="000C792B" w:rsidRDefault="005D1003" w:rsidP="005D1003">
            <w:pPr>
              <w:pStyle w:val="TAC"/>
            </w:pPr>
            <w:r w:rsidRPr="000C792B">
              <w:t>Note 6</w:t>
            </w:r>
          </w:p>
        </w:tc>
        <w:tc>
          <w:tcPr>
            <w:tcW w:w="1275" w:type="dxa"/>
            <w:vAlign w:val="center"/>
          </w:tcPr>
          <w:p w14:paraId="12900F7F" w14:textId="77777777" w:rsidR="005D1003" w:rsidRPr="000C792B" w:rsidRDefault="005D1003" w:rsidP="005D100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7"/>
        <w:gridCol w:w="1120"/>
        <w:gridCol w:w="696"/>
        <w:gridCol w:w="1251"/>
        <w:gridCol w:w="1409"/>
        <w:gridCol w:w="2566"/>
        <w:gridCol w:w="1510"/>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5D1003"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5D1003" w:rsidRPr="000C792B" w:rsidRDefault="005D1003" w:rsidP="005D1003">
            <w:pPr>
              <w:pStyle w:val="TAC"/>
              <w:rPr>
                <w:b/>
              </w:rPr>
            </w:pPr>
            <w:r w:rsidRPr="000C792B">
              <w:rPr>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5D1003" w:rsidRPr="000C792B" w:rsidRDefault="005D1003" w:rsidP="005D1003">
            <w:pPr>
              <w:pStyle w:val="TAC"/>
            </w:pPr>
            <w:r w:rsidRPr="000C792B">
              <w:t>(PRS Ês/Iot)</w:t>
            </w:r>
            <w:r w:rsidRPr="000C792B">
              <w:rPr>
                <w:vertAlign w:val="subscript"/>
              </w:rPr>
              <w:t xml:space="preserve">ref </w:t>
            </w:r>
            <w:r w:rsidRPr="000C792B">
              <w:t>≥-6dB</w:t>
            </w:r>
          </w:p>
          <w:p w14:paraId="61CDEF82" w14:textId="77777777" w:rsidR="005D1003" w:rsidRPr="000C792B" w:rsidRDefault="005D1003" w:rsidP="005D1003">
            <w:pPr>
              <w:pStyle w:val="TAC"/>
            </w:pPr>
          </w:p>
          <w:p w14:paraId="346A393A" w14:textId="77777777" w:rsidR="005D1003" w:rsidRPr="000C792B" w:rsidRDefault="005D1003" w:rsidP="005D1003">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5D1003" w:rsidRPr="000C792B" w:rsidRDefault="005D1003" w:rsidP="005D1003">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5D1003" w:rsidRPr="000C792B" w:rsidRDefault="005D1003" w:rsidP="005D1003">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5D1003" w:rsidRPr="000C792B" w:rsidRDefault="005D1003" w:rsidP="005D1003">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77777777" w:rsidR="005D1003" w:rsidRPr="000C792B" w:rsidRDefault="005D1003" w:rsidP="005D1003">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5D1003" w:rsidRPr="000C792B" w:rsidRDefault="005D1003" w:rsidP="005D1003">
            <w:pPr>
              <w:pStyle w:val="TAC"/>
              <w:rPr>
                <w:b/>
                <w:sz w:val="16"/>
                <w:szCs w:val="16"/>
              </w:rPr>
            </w:pPr>
            <w:r w:rsidRPr="000C792B">
              <w:rPr>
                <w:lang w:eastAsia="zh-CN"/>
              </w:rPr>
              <w:t>-50</w:t>
            </w:r>
          </w:p>
        </w:tc>
      </w:tr>
      <w:tr w:rsidR="005D1003"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5D1003" w:rsidRPr="000C792B" w:rsidRDefault="005D1003" w:rsidP="005D1003">
            <w:pPr>
              <w:pStyle w:val="TAC"/>
              <w:rPr>
                <w:b/>
              </w:rPr>
            </w:pPr>
            <w:r w:rsidRPr="000C792B">
              <w:rPr>
                <w:lang w:eastAsia="zh-CN"/>
              </w:rPr>
              <w:t>24</w:t>
            </w:r>
          </w:p>
        </w:tc>
        <w:tc>
          <w:tcPr>
            <w:tcW w:w="0" w:type="auto"/>
            <w:vMerge/>
            <w:tcBorders>
              <w:left w:val="single" w:sz="6" w:space="0" w:color="auto"/>
              <w:right w:val="single" w:sz="4" w:space="0" w:color="auto"/>
            </w:tcBorders>
            <w:vAlign w:val="center"/>
          </w:tcPr>
          <w:p w14:paraId="3E9EDED2" w14:textId="77777777" w:rsidR="005D1003" w:rsidRPr="000C792B" w:rsidRDefault="005D1003" w:rsidP="005D1003">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5D1003" w:rsidRPr="000C792B" w:rsidRDefault="005D1003" w:rsidP="005D1003">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5D1003" w:rsidRPr="000C792B" w:rsidRDefault="005D1003" w:rsidP="005D1003">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5D1003" w:rsidRPr="000C792B" w:rsidRDefault="005D1003" w:rsidP="005D1003">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77777777" w:rsidR="005D1003" w:rsidRPr="000C792B" w:rsidRDefault="005D1003" w:rsidP="005D1003">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5D1003" w:rsidRPr="000C792B" w:rsidRDefault="005D1003" w:rsidP="005D1003">
            <w:pPr>
              <w:pStyle w:val="TAC"/>
              <w:rPr>
                <w:b/>
                <w:sz w:val="16"/>
                <w:szCs w:val="16"/>
              </w:rPr>
            </w:pPr>
            <w:r w:rsidRPr="000C792B">
              <w:t>Note 5</w:t>
            </w:r>
          </w:p>
        </w:tc>
      </w:tr>
      <w:tr w:rsidR="005D1003"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5D1003" w:rsidRPr="000C792B" w:rsidRDefault="005D1003" w:rsidP="005D1003">
            <w:pPr>
              <w:pStyle w:val="TAC"/>
              <w:rPr>
                <w:lang w:eastAsia="zh-CN"/>
              </w:rPr>
            </w:pPr>
            <w:r w:rsidRPr="000C792B">
              <w:rPr>
                <w:lang w:eastAsia="zh-CN"/>
              </w:rPr>
              <w:t>11</w:t>
            </w:r>
          </w:p>
        </w:tc>
        <w:tc>
          <w:tcPr>
            <w:tcW w:w="0" w:type="auto"/>
            <w:vMerge/>
            <w:tcBorders>
              <w:left w:val="single" w:sz="6" w:space="0" w:color="auto"/>
              <w:right w:val="single" w:sz="4" w:space="0" w:color="auto"/>
            </w:tcBorders>
            <w:vAlign w:val="center"/>
          </w:tcPr>
          <w:p w14:paraId="5711226C" w14:textId="77777777" w:rsidR="005D1003" w:rsidRPr="000C792B" w:rsidRDefault="005D1003" w:rsidP="005D1003">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5D1003" w:rsidRPr="000C792B" w:rsidRDefault="005D1003" w:rsidP="005D1003">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5D1003" w:rsidRPr="000C792B" w:rsidRDefault="005D1003" w:rsidP="005D1003">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5D1003" w:rsidRPr="000C792B" w:rsidRDefault="005D1003" w:rsidP="005D1003">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5D1003" w:rsidRPr="000C792B" w:rsidRDefault="005D1003" w:rsidP="005D1003">
            <w:pPr>
              <w:pStyle w:val="TAC"/>
            </w:pPr>
            <w:r w:rsidRPr="000C792B">
              <w:t>Note 5</w:t>
            </w:r>
          </w:p>
        </w:tc>
      </w:tr>
      <w:tr w:rsidR="005D1003"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5D1003" w:rsidRPr="000C792B" w:rsidRDefault="005D1003" w:rsidP="005D1003">
            <w:pPr>
              <w:pStyle w:val="TAC"/>
              <w:rPr>
                <w:lang w:eastAsia="zh-CN"/>
              </w:rPr>
            </w:pPr>
            <w:r w:rsidRPr="000C792B">
              <w:rPr>
                <w:lang w:eastAsia="zh-CN"/>
              </w:rPr>
              <w:t>24</w:t>
            </w:r>
          </w:p>
        </w:tc>
        <w:tc>
          <w:tcPr>
            <w:tcW w:w="0" w:type="auto"/>
            <w:vMerge/>
            <w:tcBorders>
              <w:left w:val="single" w:sz="6" w:space="0" w:color="auto"/>
              <w:right w:val="single" w:sz="4" w:space="0" w:color="auto"/>
            </w:tcBorders>
            <w:vAlign w:val="center"/>
            <w:hideMark/>
          </w:tcPr>
          <w:p w14:paraId="427DCD6E" w14:textId="77777777" w:rsidR="005D1003" w:rsidRPr="000C792B" w:rsidRDefault="005D1003" w:rsidP="005D1003">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5D1003" w:rsidRPr="000C792B" w:rsidRDefault="005D1003" w:rsidP="005D1003">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5D1003" w:rsidRPr="000C792B" w:rsidRDefault="005D1003" w:rsidP="005D1003">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5D1003" w:rsidRPr="000C792B" w:rsidRDefault="005D1003" w:rsidP="005D1003">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77777777" w:rsidR="005D1003" w:rsidRPr="000C792B" w:rsidRDefault="005D1003" w:rsidP="005D1003">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5D1003" w:rsidRPr="000C792B" w:rsidRDefault="005D1003" w:rsidP="005D1003">
            <w:pPr>
              <w:pStyle w:val="TAC"/>
              <w:rPr>
                <w:lang w:eastAsia="zh-CN"/>
              </w:rPr>
            </w:pPr>
            <w:r w:rsidRPr="000C792B">
              <w:rPr>
                <w:lang w:eastAsia="zh-CN"/>
              </w:rPr>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rPr>
                <w:lang w:eastAsia="zh-CN"/>
              </w:rPr>
            </w:pPr>
            <w:r w:rsidRPr="000C792B">
              <w:rPr>
                <w:lang w:eastAsia="zh-CN"/>
              </w:rPr>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rPr>
                <w:lang w:eastAsia="zh-CN"/>
              </w:rPr>
            </w:pPr>
            <w:r w:rsidRPr="000C792B">
              <w:rPr>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5D1003" w:rsidRPr="000C792B" w14:paraId="547F48C5" w14:textId="77777777" w:rsidTr="00224E8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5D1003" w:rsidRPr="000C792B" w:rsidRDefault="005D1003" w:rsidP="005D1003">
            <w:pPr>
              <w:pStyle w:val="TAC"/>
              <w:rPr>
                <w:lang w:eastAsia="zh-CN"/>
              </w:rPr>
            </w:pPr>
            <w:r w:rsidRPr="000C792B">
              <w:rPr>
                <w:lang w:eastAsia="zh-CN"/>
              </w:rPr>
              <w:t>247</w:t>
            </w:r>
          </w:p>
        </w:tc>
        <w:tc>
          <w:tcPr>
            <w:tcW w:w="1163" w:type="dxa"/>
            <w:vMerge w:val="restart"/>
            <w:vAlign w:val="center"/>
          </w:tcPr>
          <w:p w14:paraId="15D06BBF" w14:textId="77777777" w:rsidR="005D1003" w:rsidRPr="000C792B" w:rsidRDefault="005D1003" w:rsidP="005D1003">
            <w:pPr>
              <w:pStyle w:val="TAC"/>
            </w:pPr>
            <w:r w:rsidRPr="000C792B">
              <w:t>(PRS Ês/Iot)</w:t>
            </w:r>
            <w:r w:rsidRPr="000C792B">
              <w:rPr>
                <w:vertAlign w:val="subscript"/>
              </w:rPr>
              <w:t xml:space="preserve">ref </w:t>
            </w:r>
            <w:r w:rsidRPr="000C792B">
              <w:t>≥-6dB</w:t>
            </w:r>
          </w:p>
          <w:p w14:paraId="77C247D0" w14:textId="77777777" w:rsidR="005D1003" w:rsidRPr="000C792B" w:rsidRDefault="005D1003" w:rsidP="005D1003">
            <w:pPr>
              <w:pStyle w:val="TAC"/>
            </w:pPr>
          </w:p>
          <w:p w14:paraId="7349F710" w14:textId="77777777" w:rsidR="005D1003" w:rsidRPr="000C792B" w:rsidRDefault="005D1003" w:rsidP="005D1003">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5D1003" w:rsidRPr="000C792B" w:rsidRDefault="005D1003" w:rsidP="005D1003">
            <w:pPr>
              <w:pStyle w:val="TAC"/>
              <w:rPr>
                <w:lang w:val="sv-SE" w:eastAsia="zh-CN"/>
              </w:rPr>
            </w:pPr>
            <w:r w:rsidRPr="000C792B">
              <w:rPr>
                <w:lang w:val="sv-SE" w:eastAsia="zh-CN"/>
              </w:rPr>
              <w:t>15</w:t>
            </w:r>
          </w:p>
        </w:tc>
        <w:tc>
          <w:tcPr>
            <w:tcW w:w="1134" w:type="dxa"/>
            <w:vMerge w:val="restart"/>
            <w:vAlign w:val="center"/>
            <w:hideMark/>
          </w:tcPr>
          <w:p w14:paraId="1F6E8846" w14:textId="75E424EE" w:rsidR="005D1003" w:rsidRPr="000C792B" w:rsidRDefault="005D1003" w:rsidP="005D1003">
            <w:pPr>
              <w:pStyle w:val="TAC"/>
            </w:pPr>
            <w:r w:rsidRPr="000C792B">
              <w:t>≥ 24</w:t>
            </w:r>
          </w:p>
        </w:tc>
        <w:tc>
          <w:tcPr>
            <w:tcW w:w="1367" w:type="dxa"/>
            <w:vMerge w:val="restart"/>
            <w:vAlign w:val="center"/>
            <w:hideMark/>
          </w:tcPr>
          <w:p w14:paraId="6E6EB813" w14:textId="0C8E367F" w:rsidR="005D1003" w:rsidRPr="000C792B" w:rsidRDefault="005D1003" w:rsidP="005D1003">
            <w:pPr>
              <w:pStyle w:val="TAC"/>
            </w:pPr>
            <w:r w:rsidRPr="000C792B">
              <w:t>≥ 4</w:t>
            </w:r>
          </w:p>
        </w:tc>
        <w:tc>
          <w:tcPr>
            <w:tcW w:w="2040" w:type="dxa"/>
            <w:vAlign w:val="center"/>
            <w:hideMark/>
          </w:tcPr>
          <w:p w14:paraId="28989828" w14:textId="77777777" w:rsidR="005D1003" w:rsidRPr="000C792B" w:rsidRDefault="005D1003" w:rsidP="005D1003">
            <w:pPr>
              <w:pStyle w:val="TAC"/>
              <w:rPr>
                <w:szCs w:val="18"/>
              </w:rPr>
            </w:pPr>
            <w:r w:rsidRPr="000C792B">
              <w:rPr>
                <w:szCs w:val="18"/>
              </w:rPr>
              <w:t>NR_FDD_FR1_A, NR_TDD_FR1_A,</w:t>
            </w:r>
          </w:p>
          <w:p w14:paraId="0111F5B3" w14:textId="77777777" w:rsidR="005D1003" w:rsidRPr="000C792B" w:rsidRDefault="005D1003" w:rsidP="005D1003">
            <w:pPr>
              <w:pStyle w:val="TAC"/>
            </w:pPr>
            <w:r w:rsidRPr="000C792B">
              <w:rPr>
                <w:szCs w:val="18"/>
              </w:rPr>
              <w:t>NR_SDL_FR1_A</w:t>
            </w:r>
          </w:p>
        </w:tc>
        <w:tc>
          <w:tcPr>
            <w:tcW w:w="1134" w:type="dxa"/>
            <w:vAlign w:val="center"/>
            <w:hideMark/>
          </w:tcPr>
          <w:p w14:paraId="290B8C3A" w14:textId="77777777" w:rsidR="005D1003" w:rsidRPr="000C792B" w:rsidRDefault="005D1003" w:rsidP="005D1003">
            <w:pPr>
              <w:pStyle w:val="TAC"/>
            </w:pPr>
            <w:r w:rsidRPr="000C792B">
              <w:t>-121</w:t>
            </w:r>
          </w:p>
        </w:tc>
        <w:tc>
          <w:tcPr>
            <w:tcW w:w="1275" w:type="dxa"/>
            <w:vAlign w:val="center"/>
            <w:hideMark/>
          </w:tcPr>
          <w:p w14:paraId="3B0F4964" w14:textId="77777777" w:rsidR="005D1003" w:rsidRPr="000C792B" w:rsidRDefault="005D1003" w:rsidP="005D1003">
            <w:pPr>
              <w:pStyle w:val="TAC"/>
              <w:rPr>
                <w:lang w:eastAsia="zh-CN"/>
              </w:rPr>
            </w:pPr>
            <w:r w:rsidRPr="000C792B">
              <w:rPr>
                <w:lang w:eastAsia="zh-CN"/>
              </w:rPr>
              <w:t>-50</w:t>
            </w:r>
          </w:p>
        </w:tc>
      </w:tr>
      <w:tr w:rsidR="005D1003" w:rsidRPr="000C792B" w14:paraId="3D11570F"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5D1003" w:rsidRPr="000C792B" w:rsidRDefault="005D1003" w:rsidP="005D1003">
            <w:pPr>
              <w:pStyle w:val="TAC"/>
              <w:rPr>
                <w:lang w:eastAsia="zh-CN"/>
              </w:rPr>
            </w:pPr>
          </w:p>
        </w:tc>
        <w:tc>
          <w:tcPr>
            <w:tcW w:w="1163" w:type="dxa"/>
            <w:vMerge/>
            <w:vAlign w:val="center"/>
            <w:hideMark/>
          </w:tcPr>
          <w:p w14:paraId="4FAEE48B" w14:textId="77777777" w:rsidR="005D1003" w:rsidRPr="000C792B" w:rsidRDefault="005D1003" w:rsidP="005D1003">
            <w:pPr>
              <w:pStyle w:val="TAC"/>
              <w:rPr>
                <w:lang w:val="sv-SE"/>
              </w:rPr>
            </w:pPr>
          </w:p>
        </w:tc>
        <w:tc>
          <w:tcPr>
            <w:tcW w:w="992" w:type="dxa"/>
            <w:vMerge/>
            <w:vAlign w:val="center"/>
            <w:hideMark/>
          </w:tcPr>
          <w:p w14:paraId="03827CB8" w14:textId="77777777" w:rsidR="005D1003" w:rsidRPr="000C792B" w:rsidRDefault="005D1003" w:rsidP="005D1003">
            <w:pPr>
              <w:pStyle w:val="TAC"/>
              <w:rPr>
                <w:lang w:val="sv-SE" w:eastAsia="zh-CN"/>
              </w:rPr>
            </w:pPr>
          </w:p>
        </w:tc>
        <w:tc>
          <w:tcPr>
            <w:tcW w:w="1134" w:type="dxa"/>
            <w:vMerge/>
            <w:vAlign w:val="center"/>
            <w:hideMark/>
          </w:tcPr>
          <w:p w14:paraId="3FF7589D" w14:textId="77777777" w:rsidR="005D1003" w:rsidRPr="000C792B" w:rsidRDefault="005D1003" w:rsidP="005D1003">
            <w:pPr>
              <w:pStyle w:val="TAC"/>
            </w:pPr>
          </w:p>
        </w:tc>
        <w:tc>
          <w:tcPr>
            <w:tcW w:w="1367" w:type="dxa"/>
            <w:vMerge/>
            <w:vAlign w:val="center"/>
            <w:hideMark/>
          </w:tcPr>
          <w:p w14:paraId="0F0F5A9A" w14:textId="77777777" w:rsidR="005D1003" w:rsidRPr="000C792B" w:rsidRDefault="005D1003" w:rsidP="005D1003">
            <w:pPr>
              <w:pStyle w:val="TAC"/>
            </w:pPr>
          </w:p>
        </w:tc>
        <w:tc>
          <w:tcPr>
            <w:tcW w:w="2040" w:type="dxa"/>
            <w:vAlign w:val="center"/>
            <w:hideMark/>
          </w:tcPr>
          <w:p w14:paraId="5B137812" w14:textId="77777777" w:rsidR="005D1003" w:rsidRPr="000C792B" w:rsidRDefault="005D1003" w:rsidP="005D1003">
            <w:pPr>
              <w:pStyle w:val="TAC"/>
            </w:pPr>
            <w:r w:rsidRPr="000C792B">
              <w:t>NR_FDD_FR1_B</w:t>
            </w:r>
          </w:p>
        </w:tc>
        <w:tc>
          <w:tcPr>
            <w:tcW w:w="1134" w:type="dxa"/>
            <w:hideMark/>
          </w:tcPr>
          <w:p w14:paraId="14F2383D" w14:textId="77777777" w:rsidR="005D1003" w:rsidRPr="000C792B" w:rsidRDefault="005D1003" w:rsidP="005D1003">
            <w:pPr>
              <w:pStyle w:val="TAC"/>
            </w:pPr>
            <w:r w:rsidRPr="000C792B">
              <w:t>-120.5</w:t>
            </w:r>
          </w:p>
        </w:tc>
        <w:tc>
          <w:tcPr>
            <w:tcW w:w="1275" w:type="dxa"/>
            <w:hideMark/>
          </w:tcPr>
          <w:p w14:paraId="2B642CA4" w14:textId="77777777" w:rsidR="005D1003" w:rsidRPr="000C792B" w:rsidRDefault="005D1003" w:rsidP="005D1003">
            <w:pPr>
              <w:pStyle w:val="TAC"/>
            </w:pPr>
            <w:r w:rsidRPr="000C792B">
              <w:rPr>
                <w:lang w:eastAsia="zh-CN"/>
              </w:rPr>
              <w:t>-50</w:t>
            </w:r>
          </w:p>
        </w:tc>
      </w:tr>
      <w:tr w:rsidR="005D1003" w:rsidRPr="000C792B" w14:paraId="6FB4A572"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5D1003" w:rsidRPr="000C792B" w:rsidRDefault="005D1003" w:rsidP="005D1003">
            <w:pPr>
              <w:pStyle w:val="TAC"/>
              <w:rPr>
                <w:lang w:eastAsia="zh-CN"/>
              </w:rPr>
            </w:pPr>
          </w:p>
        </w:tc>
        <w:tc>
          <w:tcPr>
            <w:tcW w:w="1163" w:type="dxa"/>
            <w:vMerge/>
            <w:vAlign w:val="center"/>
            <w:hideMark/>
          </w:tcPr>
          <w:p w14:paraId="57C5F9AC" w14:textId="77777777" w:rsidR="005D1003" w:rsidRPr="000C792B" w:rsidRDefault="005D1003" w:rsidP="005D1003">
            <w:pPr>
              <w:pStyle w:val="TAC"/>
              <w:rPr>
                <w:lang w:val="sv-SE"/>
              </w:rPr>
            </w:pPr>
          </w:p>
        </w:tc>
        <w:tc>
          <w:tcPr>
            <w:tcW w:w="992" w:type="dxa"/>
            <w:vMerge/>
            <w:vAlign w:val="center"/>
            <w:hideMark/>
          </w:tcPr>
          <w:p w14:paraId="61082103" w14:textId="77777777" w:rsidR="005D1003" w:rsidRPr="000C792B" w:rsidRDefault="005D1003" w:rsidP="005D1003">
            <w:pPr>
              <w:pStyle w:val="TAC"/>
              <w:rPr>
                <w:lang w:val="sv-SE" w:eastAsia="zh-CN"/>
              </w:rPr>
            </w:pPr>
          </w:p>
        </w:tc>
        <w:tc>
          <w:tcPr>
            <w:tcW w:w="1134" w:type="dxa"/>
            <w:vMerge/>
            <w:vAlign w:val="center"/>
            <w:hideMark/>
          </w:tcPr>
          <w:p w14:paraId="0FE74EA7" w14:textId="77777777" w:rsidR="005D1003" w:rsidRPr="000C792B" w:rsidRDefault="005D1003" w:rsidP="005D1003">
            <w:pPr>
              <w:pStyle w:val="TAC"/>
            </w:pPr>
          </w:p>
        </w:tc>
        <w:tc>
          <w:tcPr>
            <w:tcW w:w="1367" w:type="dxa"/>
            <w:vMerge/>
            <w:vAlign w:val="center"/>
            <w:hideMark/>
          </w:tcPr>
          <w:p w14:paraId="37C118FC" w14:textId="77777777" w:rsidR="005D1003" w:rsidRPr="000C792B" w:rsidRDefault="005D1003" w:rsidP="005D1003">
            <w:pPr>
              <w:pStyle w:val="TAC"/>
            </w:pPr>
          </w:p>
        </w:tc>
        <w:tc>
          <w:tcPr>
            <w:tcW w:w="2040" w:type="dxa"/>
            <w:vAlign w:val="center"/>
            <w:hideMark/>
          </w:tcPr>
          <w:p w14:paraId="05E85DDB" w14:textId="77777777" w:rsidR="005D1003" w:rsidRPr="000C792B" w:rsidRDefault="005D1003" w:rsidP="005D1003">
            <w:pPr>
              <w:pStyle w:val="TAC"/>
            </w:pPr>
            <w:r w:rsidRPr="000C792B">
              <w:t>NR_TDD_FR1_C</w:t>
            </w:r>
          </w:p>
        </w:tc>
        <w:tc>
          <w:tcPr>
            <w:tcW w:w="1134" w:type="dxa"/>
            <w:vAlign w:val="center"/>
            <w:hideMark/>
          </w:tcPr>
          <w:p w14:paraId="3E655A06" w14:textId="77777777" w:rsidR="005D1003" w:rsidRPr="000C792B" w:rsidRDefault="005D1003" w:rsidP="005D1003">
            <w:pPr>
              <w:pStyle w:val="TAC"/>
            </w:pPr>
            <w:r w:rsidRPr="000C792B">
              <w:t>-120</w:t>
            </w:r>
          </w:p>
        </w:tc>
        <w:tc>
          <w:tcPr>
            <w:tcW w:w="1275" w:type="dxa"/>
            <w:hideMark/>
          </w:tcPr>
          <w:p w14:paraId="513B6C40" w14:textId="77777777" w:rsidR="005D1003" w:rsidRPr="000C792B" w:rsidRDefault="005D1003" w:rsidP="005D1003">
            <w:pPr>
              <w:pStyle w:val="TAC"/>
            </w:pPr>
            <w:r w:rsidRPr="000C792B">
              <w:rPr>
                <w:lang w:eastAsia="zh-CN"/>
              </w:rPr>
              <w:t>-50</w:t>
            </w:r>
          </w:p>
        </w:tc>
      </w:tr>
      <w:tr w:rsidR="005D1003" w:rsidRPr="000C792B" w14:paraId="3231B9DA"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5D1003" w:rsidRPr="000C792B" w:rsidRDefault="005D1003" w:rsidP="005D1003">
            <w:pPr>
              <w:pStyle w:val="TAC"/>
              <w:rPr>
                <w:lang w:eastAsia="zh-CN"/>
              </w:rPr>
            </w:pPr>
          </w:p>
        </w:tc>
        <w:tc>
          <w:tcPr>
            <w:tcW w:w="1163" w:type="dxa"/>
            <w:vMerge/>
            <w:vAlign w:val="center"/>
            <w:hideMark/>
          </w:tcPr>
          <w:p w14:paraId="15953E16" w14:textId="77777777" w:rsidR="005D1003" w:rsidRPr="000C792B" w:rsidRDefault="005D1003" w:rsidP="005D1003">
            <w:pPr>
              <w:pStyle w:val="TAC"/>
              <w:rPr>
                <w:lang w:val="sv-SE"/>
              </w:rPr>
            </w:pPr>
          </w:p>
        </w:tc>
        <w:tc>
          <w:tcPr>
            <w:tcW w:w="992" w:type="dxa"/>
            <w:vMerge/>
            <w:vAlign w:val="center"/>
            <w:hideMark/>
          </w:tcPr>
          <w:p w14:paraId="197BA05F" w14:textId="77777777" w:rsidR="005D1003" w:rsidRPr="000C792B" w:rsidRDefault="005D1003" w:rsidP="005D1003">
            <w:pPr>
              <w:pStyle w:val="TAC"/>
              <w:rPr>
                <w:lang w:val="sv-SE" w:eastAsia="zh-CN"/>
              </w:rPr>
            </w:pPr>
          </w:p>
        </w:tc>
        <w:tc>
          <w:tcPr>
            <w:tcW w:w="1134" w:type="dxa"/>
            <w:vMerge/>
            <w:vAlign w:val="center"/>
            <w:hideMark/>
          </w:tcPr>
          <w:p w14:paraId="36C41E35" w14:textId="77777777" w:rsidR="005D1003" w:rsidRPr="000C792B" w:rsidRDefault="005D1003" w:rsidP="005D1003">
            <w:pPr>
              <w:pStyle w:val="TAC"/>
            </w:pPr>
          </w:p>
        </w:tc>
        <w:tc>
          <w:tcPr>
            <w:tcW w:w="1367" w:type="dxa"/>
            <w:vMerge/>
            <w:vAlign w:val="center"/>
            <w:hideMark/>
          </w:tcPr>
          <w:p w14:paraId="1CC79E0B" w14:textId="77777777" w:rsidR="005D1003" w:rsidRPr="000C792B" w:rsidRDefault="005D1003" w:rsidP="005D1003">
            <w:pPr>
              <w:pStyle w:val="TAC"/>
            </w:pPr>
          </w:p>
        </w:tc>
        <w:tc>
          <w:tcPr>
            <w:tcW w:w="2040" w:type="dxa"/>
            <w:vAlign w:val="center"/>
            <w:hideMark/>
          </w:tcPr>
          <w:p w14:paraId="3106E04B" w14:textId="77777777" w:rsidR="005D1003" w:rsidRPr="000C792B" w:rsidRDefault="005D1003" w:rsidP="005D1003">
            <w:pPr>
              <w:pStyle w:val="TAC"/>
              <w:rPr>
                <w:lang w:val="sv-SE"/>
              </w:rPr>
            </w:pPr>
            <w:r w:rsidRPr="000C792B">
              <w:rPr>
                <w:lang w:val="sv-SE"/>
              </w:rPr>
              <w:t>NR_FDD_FR1_D, NR_TDD_FR1_D</w:t>
            </w:r>
          </w:p>
        </w:tc>
        <w:tc>
          <w:tcPr>
            <w:tcW w:w="1134" w:type="dxa"/>
            <w:vAlign w:val="center"/>
            <w:hideMark/>
          </w:tcPr>
          <w:p w14:paraId="6FD75DFB" w14:textId="77777777" w:rsidR="005D1003" w:rsidRPr="000C792B" w:rsidRDefault="005D1003" w:rsidP="005D1003">
            <w:pPr>
              <w:pStyle w:val="TAC"/>
            </w:pPr>
            <w:r w:rsidRPr="000C792B">
              <w:t>-119.5</w:t>
            </w:r>
          </w:p>
        </w:tc>
        <w:tc>
          <w:tcPr>
            <w:tcW w:w="1275" w:type="dxa"/>
            <w:hideMark/>
          </w:tcPr>
          <w:p w14:paraId="343D63FD" w14:textId="77777777" w:rsidR="005D1003" w:rsidRPr="000C792B" w:rsidRDefault="005D1003" w:rsidP="005D1003">
            <w:pPr>
              <w:pStyle w:val="TAC"/>
            </w:pPr>
            <w:r w:rsidRPr="000C792B">
              <w:rPr>
                <w:lang w:eastAsia="zh-CN"/>
              </w:rPr>
              <w:t>-50</w:t>
            </w:r>
          </w:p>
        </w:tc>
      </w:tr>
      <w:tr w:rsidR="005D1003" w:rsidRPr="000C792B" w14:paraId="65DBC617"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5D1003" w:rsidRPr="000C792B" w:rsidRDefault="005D1003" w:rsidP="005D1003">
            <w:pPr>
              <w:pStyle w:val="TAC"/>
              <w:rPr>
                <w:lang w:eastAsia="zh-CN"/>
              </w:rPr>
            </w:pPr>
          </w:p>
        </w:tc>
        <w:tc>
          <w:tcPr>
            <w:tcW w:w="1163" w:type="dxa"/>
            <w:vMerge/>
            <w:vAlign w:val="center"/>
            <w:hideMark/>
          </w:tcPr>
          <w:p w14:paraId="5FB2F6EF" w14:textId="77777777" w:rsidR="005D1003" w:rsidRPr="000C792B" w:rsidRDefault="005D1003" w:rsidP="005D1003">
            <w:pPr>
              <w:pStyle w:val="TAC"/>
              <w:rPr>
                <w:lang w:val="sv-SE"/>
              </w:rPr>
            </w:pPr>
          </w:p>
        </w:tc>
        <w:tc>
          <w:tcPr>
            <w:tcW w:w="992" w:type="dxa"/>
            <w:vMerge/>
            <w:vAlign w:val="center"/>
            <w:hideMark/>
          </w:tcPr>
          <w:p w14:paraId="6FB81EEA" w14:textId="77777777" w:rsidR="005D1003" w:rsidRPr="000C792B" w:rsidRDefault="005D1003" w:rsidP="005D1003">
            <w:pPr>
              <w:pStyle w:val="TAC"/>
              <w:rPr>
                <w:lang w:val="sv-SE" w:eastAsia="zh-CN"/>
              </w:rPr>
            </w:pPr>
          </w:p>
        </w:tc>
        <w:tc>
          <w:tcPr>
            <w:tcW w:w="1134" w:type="dxa"/>
            <w:vMerge/>
            <w:vAlign w:val="center"/>
            <w:hideMark/>
          </w:tcPr>
          <w:p w14:paraId="0586ED06" w14:textId="77777777" w:rsidR="005D1003" w:rsidRPr="000C792B" w:rsidRDefault="005D1003" w:rsidP="005D1003">
            <w:pPr>
              <w:pStyle w:val="TAC"/>
            </w:pPr>
          </w:p>
        </w:tc>
        <w:tc>
          <w:tcPr>
            <w:tcW w:w="1367" w:type="dxa"/>
            <w:vMerge/>
            <w:vAlign w:val="center"/>
            <w:hideMark/>
          </w:tcPr>
          <w:p w14:paraId="243FB5F4" w14:textId="77777777" w:rsidR="005D1003" w:rsidRPr="000C792B" w:rsidRDefault="005D1003" w:rsidP="005D1003">
            <w:pPr>
              <w:pStyle w:val="TAC"/>
            </w:pPr>
          </w:p>
        </w:tc>
        <w:tc>
          <w:tcPr>
            <w:tcW w:w="2040" w:type="dxa"/>
            <w:vAlign w:val="center"/>
            <w:hideMark/>
          </w:tcPr>
          <w:p w14:paraId="3B342303" w14:textId="77777777" w:rsidR="005D1003" w:rsidRPr="000C792B" w:rsidRDefault="005D1003" w:rsidP="005D1003">
            <w:pPr>
              <w:pStyle w:val="TAC"/>
              <w:rPr>
                <w:lang w:val="sv-SE"/>
              </w:rPr>
            </w:pPr>
            <w:r w:rsidRPr="000C792B">
              <w:rPr>
                <w:lang w:val="sv-SE"/>
              </w:rPr>
              <w:t>NR_FDD_FR1_E, NR_TDD_FR1_E</w:t>
            </w:r>
          </w:p>
        </w:tc>
        <w:tc>
          <w:tcPr>
            <w:tcW w:w="1134" w:type="dxa"/>
            <w:vAlign w:val="center"/>
            <w:hideMark/>
          </w:tcPr>
          <w:p w14:paraId="5A300DF8" w14:textId="77777777" w:rsidR="005D1003" w:rsidRPr="000C792B" w:rsidRDefault="005D1003" w:rsidP="005D1003">
            <w:pPr>
              <w:pStyle w:val="TAC"/>
            </w:pPr>
            <w:r w:rsidRPr="000C792B">
              <w:t>-119</w:t>
            </w:r>
          </w:p>
        </w:tc>
        <w:tc>
          <w:tcPr>
            <w:tcW w:w="1275" w:type="dxa"/>
            <w:hideMark/>
          </w:tcPr>
          <w:p w14:paraId="0094C1CF" w14:textId="77777777" w:rsidR="005D1003" w:rsidRPr="000C792B" w:rsidRDefault="005D1003" w:rsidP="005D1003">
            <w:pPr>
              <w:pStyle w:val="TAC"/>
            </w:pPr>
            <w:r w:rsidRPr="000C792B">
              <w:rPr>
                <w:lang w:eastAsia="zh-CN"/>
              </w:rPr>
              <w:t>-50</w:t>
            </w:r>
          </w:p>
        </w:tc>
      </w:tr>
      <w:tr w:rsidR="005D1003" w:rsidRPr="000C792B" w14:paraId="204B988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5D1003" w:rsidRPr="000C792B" w:rsidRDefault="005D1003" w:rsidP="005D1003">
            <w:pPr>
              <w:pStyle w:val="TAC"/>
              <w:rPr>
                <w:lang w:eastAsia="zh-CN"/>
              </w:rPr>
            </w:pPr>
          </w:p>
        </w:tc>
        <w:tc>
          <w:tcPr>
            <w:tcW w:w="1163" w:type="dxa"/>
            <w:vMerge/>
            <w:vAlign w:val="center"/>
            <w:hideMark/>
          </w:tcPr>
          <w:p w14:paraId="500D0CE9" w14:textId="77777777" w:rsidR="005D1003" w:rsidRPr="000C792B" w:rsidRDefault="005D1003" w:rsidP="005D1003">
            <w:pPr>
              <w:pStyle w:val="TAC"/>
              <w:rPr>
                <w:lang w:val="sv-SE"/>
              </w:rPr>
            </w:pPr>
          </w:p>
        </w:tc>
        <w:tc>
          <w:tcPr>
            <w:tcW w:w="992" w:type="dxa"/>
            <w:vMerge/>
            <w:vAlign w:val="center"/>
            <w:hideMark/>
          </w:tcPr>
          <w:p w14:paraId="1FB53205" w14:textId="77777777" w:rsidR="005D1003" w:rsidRPr="000C792B" w:rsidRDefault="005D1003" w:rsidP="005D1003">
            <w:pPr>
              <w:pStyle w:val="TAC"/>
              <w:rPr>
                <w:lang w:val="sv-SE" w:eastAsia="zh-CN"/>
              </w:rPr>
            </w:pPr>
          </w:p>
        </w:tc>
        <w:tc>
          <w:tcPr>
            <w:tcW w:w="1134" w:type="dxa"/>
            <w:vMerge/>
            <w:vAlign w:val="center"/>
            <w:hideMark/>
          </w:tcPr>
          <w:p w14:paraId="054CA876" w14:textId="77777777" w:rsidR="005D1003" w:rsidRPr="000C792B" w:rsidRDefault="005D1003" w:rsidP="005D1003">
            <w:pPr>
              <w:pStyle w:val="TAC"/>
            </w:pPr>
          </w:p>
        </w:tc>
        <w:tc>
          <w:tcPr>
            <w:tcW w:w="1367" w:type="dxa"/>
            <w:vMerge/>
            <w:vAlign w:val="center"/>
            <w:hideMark/>
          </w:tcPr>
          <w:p w14:paraId="68E764A5" w14:textId="77777777" w:rsidR="005D1003" w:rsidRPr="000C792B" w:rsidRDefault="005D1003" w:rsidP="005D1003">
            <w:pPr>
              <w:pStyle w:val="TAC"/>
            </w:pPr>
          </w:p>
        </w:tc>
        <w:tc>
          <w:tcPr>
            <w:tcW w:w="2040" w:type="dxa"/>
            <w:vAlign w:val="center"/>
            <w:hideMark/>
          </w:tcPr>
          <w:p w14:paraId="100D0D79" w14:textId="77777777" w:rsidR="005D1003" w:rsidRPr="000C792B" w:rsidRDefault="005D1003" w:rsidP="005D1003">
            <w:pPr>
              <w:pStyle w:val="TAC"/>
            </w:pPr>
            <w:r w:rsidRPr="000C792B">
              <w:rPr>
                <w:lang w:eastAsia="zh-CN"/>
              </w:rPr>
              <w:t>NR_FDD_FR1_F</w:t>
            </w:r>
          </w:p>
        </w:tc>
        <w:tc>
          <w:tcPr>
            <w:tcW w:w="1134" w:type="dxa"/>
            <w:vAlign w:val="center"/>
            <w:hideMark/>
          </w:tcPr>
          <w:p w14:paraId="5FCA9447" w14:textId="77777777" w:rsidR="005D1003" w:rsidRPr="000C792B" w:rsidRDefault="005D1003" w:rsidP="005D1003">
            <w:pPr>
              <w:pStyle w:val="TAC"/>
            </w:pPr>
            <w:r w:rsidRPr="000C792B">
              <w:t>-118.5</w:t>
            </w:r>
          </w:p>
        </w:tc>
        <w:tc>
          <w:tcPr>
            <w:tcW w:w="1275" w:type="dxa"/>
            <w:hideMark/>
          </w:tcPr>
          <w:p w14:paraId="79A73FE8" w14:textId="77777777" w:rsidR="005D1003" w:rsidRPr="000C792B" w:rsidRDefault="005D1003" w:rsidP="005D1003">
            <w:pPr>
              <w:pStyle w:val="TAC"/>
            </w:pPr>
            <w:r w:rsidRPr="000C792B">
              <w:rPr>
                <w:lang w:eastAsia="zh-CN"/>
              </w:rPr>
              <w:t>-50</w:t>
            </w:r>
          </w:p>
        </w:tc>
      </w:tr>
      <w:tr w:rsidR="005D1003" w:rsidRPr="000C792B" w14:paraId="5E79E2F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5D1003" w:rsidRPr="000C792B" w:rsidRDefault="005D1003" w:rsidP="005D1003">
            <w:pPr>
              <w:pStyle w:val="TAC"/>
              <w:rPr>
                <w:lang w:eastAsia="zh-CN"/>
              </w:rPr>
            </w:pPr>
          </w:p>
        </w:tc>
        <w:tc>
          <w:tcPr>
            <w:tcW w:w="1163" w:type="dxa"/>
            <w:vMerge/>
            <w:vAlign w:val="center"/>
            <w:hideMark/>
          </w:tcPr>
          <w:p w14:paraId="4665BEF9" w14:textId="77777777" w:rsidR="005D1003" w:rsidRPr="000C792B" w:rsidRDefault="005D1003" w:rsidP="005D1003">
            <w:pPr>
              <w:pStyle w:val="TAC"/>
              <w:rPr>
                <w:lang w:val="sv-SE"/>
              </w:rPr>
            </w:pPr>
          </w:p>
        </w:tc>
        <w:tc>
          <w:tcPr>
            <w:tcW w:w="992" w:type="dxa"/>
            <w:vMerge/>
            <w:vAlign w:val="center"/>
            <w:hideMark/>
          </w:tcPr>
          <w:p w14:paraId="485C225C" w14:textId="77777777" w:rsidR="005D1003" w:rsidRPr="000C792B" w:rsidRDefault="005D1003" w:rsidP="005D1003">
            <w:pPr>
              <w:pStyle w:val="TAC"/>
              <w:rPr>
                <w:lang w:val="sv-SE" w:eastAsia="zh-CN"/>
              </w:rPr>
            </w:pPr>
          </w:p>
        </w:tc>
        <w:tc>
          <w:tcPr>
            <w:tcW w:w="1134" w:type="dxa"/>
            <w:vMerge/>
            <w:vAlign w:val="center"/>
            <w:hideMark/>
          </w:tcPr>
          <w:p w14:paraId="119EFD57" w14:textId="77777777" w:rsidR="005D1003" w:rsidRPr="000C792B" w:rsidRDefault="005D1003" w:rsidP="005D1003">
            <w:pPr>
              <w:pStyle w:val="TAC"/>
            </w:pPr>
          </w:p>
        </w:tc>
        <w:tc>
          <w:tcPr>
            <w:tcW w:w="1367" w:type="dxa"/>
            <w:vMerge/>
            <w:vAlign w:val="center"/>
            <w:hideMark/>
          </w:tcPr>
          <w:p w14:paraId="1B69A4E3" w14:textId="77777777" w:rsidR="005D1003" w:rsidRPr="000C792B" w:rsidRDefault="005D1003" w:rsidP="005D1003">
            <w:pPr>
              <w:pStyle w:val="TAC"/>
            </w:pPr>
          </w:p>
        </w:tc>
        <w:tc>
          <w:tcPr>
            <w:tcW w:w="2040" w:type="dxa"/>
            <w:vAlign w:val="center"/>
            <w:hideMark/>
          </w:tcPr>
          <w:p w14:paraId="3EE7475F" w14:textId="77777777" w:rsidR="005D1003" w:rsidRPr="000C792B" w:rsidRDefault="005D1003" w:rsidP="005D1003">
            <w:pPr>
              <w:pStyle w:val="TAC"/>
            </w:pPr>
            <w:r w:rsidRPr="000C792B">
              <w:rPr>
                <w:lang w:eastAsia="zh-CN"/>
              </w:rPr>
              <w:t>NR</w:t>
            </w:r>
            <w:r w:rsidRPr="000C792B">
              <w:t>_</w:t>
            </w:r>
            <w:r w:rsidRPr="000C792B">
              <w:rPr>
                <w:lang w:eastAsia="zh-CN"/>
              </w:rPr>
              <w:t>FDD_FR1_G</w:t>
            </w:r>
          </w:p>
        </w:tc>
        <w:tc>
          <w:tcPr>
            <w:tcW w:w="1134" w:type="dxa"/>
            <w:vAlign w:val="center"/>
            <w:hideMark/>
          </w:tcPr>
          <w:p w14:paraId="49A9D61C" w14:textId="77777777" w:rsidR="005D1003" w:rsidRPr="000C792B" w:rsidRDefault="005D1003" w:rsidP="005D1003">
            <w:pPr>
              <w:pStyle w:val="TAC"/>
            </w:pPr>
            <w:r w:rsidRPr="000C792B">
              <w:t>-118</w:t>
            </w:r>
          </w:p>
        </w:tc>
        <w:tc>
          <w:tcPr>
            <w:tcW w:w="1275" w:type="dxa"/>
            <w:hideMark/>
          </w:tcPr>
          <w:p w14:paraId="1387DEC5" w14:textId="77777777" w:rsidR="005D1003" w:rsidRPr="000C792B" w:rsidRDefault="005D1003" w:rsidP="005D1003">
            <w:pPr>
              <w:pStyle w:val="TAC"/>
            </w:pPr>
            <w:r w:rsidRPr="000C792B">
              <w:rPr>
                <w:lang w:eastAsia="zh-CN"/>
              </w:rPr>
              <w:t>-50</w:t>
            </w:r>
          </w:p>
        </w:tc>
      </w:tr>
      <w:tr w:rsidR="005D1003" w:rsidRPr="000C792B" w14:paraId="33B3B7A9"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5D1003" w:rsidRPr="000C792B" w:rsidRDefault="005D1003" w:rsidP="005D1003">
            <w:pPr>
              <w:pStyle w:val="TAC"/>
              <w:rPr>
                <w:lang w:eastAsia="zh-CN"/>
              </w:rPr>
            </w:pPr>
          </w:p>
        </w:tc>
        <w:tc>
          <w:tcPr>
            <w:tcW w:w="1163" w:type="dxa"/>
            <w:vMerge/>
            <w:vAlign w:val="center"/>
            <w:hideMark/>
          </w:tcPr>
          <w:p w14:paraId="03B24DD4" w14:textId="77777777" w:rsidR="005D1003" w:rsidRPr="000C792B" w:rsidRDefault="005D1003" w:rsidP="005D1003">
            <w:pPr>
              <w:pStyle w:val="TAC"/>
              <w:rPr>
                <w:lang w:val="sv-SE"/>
              </w:rPr>
            </w:pPr>
          </w:p>
        </w:tc>
        <w:tc>
          <w:tcPr>
            <w:tcW w:w="992" w:type="dxa"/>
            <w:vMerge/>
            <w:vAlign w:val="center"/>
            <w:hideMark/>
          </w:tcPr>
          <w:p w14:paraId="6A60795B" w14:textId="77777777" w:rsidR="005D1003" w:rsidRPr="000C792B" w:rsidRDefault="005D1003" w:rsidP="005D1003">
            <w:pPr>
              <w:pStyle w:val="TAC"/>
              <w:rPr>
                <w:lang w:val="sv-SE" w:eastAsia="zh-CN"/>
              </w:rPr>
            </w:pPr>
          </w:p>
        </w:tc>
        <w:tc>
          <w:tcPr>
            <w:tcW w:w="1134" w:type="dxa"/>
            <w:vMerge/>
            <w:vAlign w:val="center"/>
            <w:hideMark/>
          </w:tcPr>
          <w:p w14:paraId="121C92DF" w14:textId="77777777" w:rsidR="005D1003" w:rsidRPr="000C792B" w:rsidRDefault="005D1003" w:rsidP="005D1003">
            <w:pPr>
              <w:pStyle w:val="TAC"/>
            </w:pPr>
          </w:p>
        </w:tc>
        <w:tc>
          <w:tcPr>
            <w:tcW w:w="1367" w:type="dxa"/>
            <w:vMerge/>
            <w:vAlign w:val="center"/>
            <w:hideMark/>
          </w:tcPr>
          <w:p w14:paraId="6D3B1D52" w14:textId="77777777" w:rsidR="005D1003" w:rsidRPr="000C792B" w:rsidRDefault="005D1003" w:rsidP="005D1003">
            <w:pPr>
              <w:pStyle w:val="TAC"/>
            </w:pPr>
          </w:p>
        </w:tc>
        <w:tc>
          <w:tcPr>
            <w:tcW w:w="2040" w:type="dxa"/>
            <w:vAlign w:val="center"/>
            <w:hideMark/>
          </w:tcPr>
          <w:p w14:paraId="0FE0C85B" w14:textId="77777777" w:rsidR="005D1003" w:rsidRPr="000C792B" w:rsidRDefault="005D1003" w:rsidP="005D1003">
            <w:pPr>
              <w:pStyle w:val="TAC"/>
            </w:pPr>
            <w:r w:rsidRPr="000C792B">
              <w:rPr>
                <w:lang w:eastAsia="zh-CN"/>
              </w:rPr>
              <w:t>NR</w:t>
            </w:r>
            <w:r w:rsidRPr="000C792B">
              <w:t>_</w:t>
            </w:r>
            <w:r w:rsidRPr="000C792B">
              <w:rPr>
                <w:lang w:eastAsia="zh-CN"/>
              </w:rPr>
              <w:t>FDD_FR1_H</w:t>
            </w:r>
          </w:p>
        </w:tc>
        <w:tc>
          <w:tcPr>
            <w:tcW w:w="1134" w:type="dxa"/>
            <w:vAlign w:val="center"/>
            <w:hideMark/>
          </w:tcPr>
          <w:p w14:paraId="3D72FE63" w14:textId="77777777" w:rsidR="005D1003" w:rsidRPr="000C792B" w:rsidRDefault="005D1003" w:rsidP="005D1003">
            <w:pPr>
              <w:pStyle w:val="TAC"/>
            </w:pPr>
            <w:r w:rsidRPr="000C792B">
              <w:t>-117.5</w:t>
            </w:r>
          </w:p>
        </w:tc>
        <w:tc>
          <w:tcPr>
            <w:tcW w:w="1275" w:type="dxa"/>
            <w:hideMark/>
          </w:tcPr>
          <w:p w14:paraId="7F95DFB2" w14:textId="77777777" w:rsidR="005D1003" w:rsidRPr="000C792B" w:rsidRDefault="005D1003" w:rsidP="005D1003">
            <w:pPr>
              <w:pStyle w:val="TAC"/>
            </w:pPr>
            <w:r w:rsidRPr="000C792B">
              <w:rPr>
                <w:lang w:eastAsia="zh-CN"/>
              </w:rPr>
              <w:t>-50</w:t>
            </w:r>
          </w:p>
        </w:tc>
      </w:tr>
      <w:tr w:rsidR="005D100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5D1003" w:rsidRPr="000C792B" w:rsidRDefault="005D1003" w:rsidP="005D1003">
            <w:pPr>
              <w:pStyle w:val="TAC"/>
            </w:pPr>
            <w:r w:rsidRPr="000C792B">
              <w:rPr>
                <w:lang w:eastAsia="zh-CN"/>
              </w:rPr>
              <w:t>140</w:t>
            </w:r>
          </w:p>
        </w:tc>
        <w:tc>
          <w:tcPr>
            <w:tcW w:w="1163" w:type="dxa"/>
            <w:vMerge/>
            <w:vAlign w:val="center"/>
            <w:hideMark/>
          </w:tcPr>
          <w:p w14:paraId="70006CAD" w14:textId="77777777" w:rsidR="005D1003" w:rsidRPr="000C792B" w:rsidRDefault="005D1003" w:rsidP="005D1003">
            <w:pPr>
              <w:pStyle w:val="TAC"/>
              <w:rPr>
                <w:lang w:val="sv-SE"/>
              </w:rPr>
            </w:pPr>
          </w:p>
        </w:tc>
        <w:tc>
          <w:tcPr>
            <w:tcW w:w="992" w:type="dxa"/>
            <w:vMerge/>
            <w:vAlign w:val="center"/>
            <w:hideMark/>
          </w:tcPr>
          <w:p w14:paraId="5B5619EA" w14:textId="77777777" w:rsidR="005D1003" w:rsidRPr="000C792B" w:rsidRDefault="005D1003" w:rsidP="005D1003">
            <w:pPr>
              <w:pStyle w:val="TAC"/>
              <w:rPr>
                <w:lang w:val="sv-SE" w:eastAsia="zh-CN"/>
              </w:rPr>
            </w:pPr>
          </w:p>
        </w:tc>
        <w:tc>
          <w:tcPr>
            <w:tcW w:w="1134" w:type="dxa"/>
            <w:vAlign w:val="center"/>
            <w:hideMark/>
          </w:tcPr>
          <w:p w14:paraId="112D0399" w14:textId="5A9A5D94" w:rsidR="005D1003" w:rsidRPr="000C792B" w:rsidRDefault="005D1003" w:rsidP="005D1003">
            <w:pPr>
              <w:pStyle w:val="TAC"/>
            </w:pPr>
            <w:r w:rsidRPr="000C792B">
              <w:t>≥ 52</w:t>
            </w:r>
          </w:p>
        </w:tc>
        <w:tc>
          <w:tcPr>
            <w:tcW w:w="1367" w:type="dxa"/>
            <w:vAlign w:val="center"/>
            <w:hideMark/>
          </w:tcPr>
          <w:p w14:paraId="06EFB30B" w14:textId="27CC1016" w:rsidR="005D1003" w:rsidRPr="000C792B" w:rsidRDefault="005D1003" w:rsidP="005D1003">
            <w:pPr>
              <w:pStyle w:val="TAC"/>
            </w:pPr>
            <w:r w:rsidRPr="000C792B">
              <w:t>≥ 1</w:t>
            </w:r>
          </w:p>
        </w:tc>
        <w:tc>
          <w:tcPr>
            <w:tcW w:w="2040" w:type="dxa"/>
            <w:vAlign w:val="center"/>
            <w:hideMark/>
          </w:tcPr>
          <w:p w14:paraId="34B451C9" w14:textId="77777777" w:rsidR="005D1003" w:rsidRPr="000C792B" w:rsidRDefault="005D1003" w:rsidP="005D1003">
            <w:pPr>
              <w:pStyle w:val="TAC"/>
            </w:pPr>
            <w:r w:rsidRPr="000C792B">
              <w:t>Note 6</w:t>
            </w:r>
          </w:p>
        </w:tc>
        <w:tc>
          <w:tcPr>
            <w:tcW w:w="1134" w:type="dxa"/>
            <w:vAlign w:val="center"/>
            <w:hideMark/>
          </w:tcPr>
          <w:p w14:paraId="04B26CFB" w14:textId="77777777" w:rsidR="005D1003" w:rsidRPr="000C792B" w:rsidRDefault="005D1003" w:rsidP="005D1003">
            <w:pPr>
              <w:pStyle w:val="TAC"/>
            </w:pPr>
            <w:r w:rsidRPr="000C792B">
              <w:t>Note 6</w:t>
            </w:r>
          </w:p>
        </w:tc>
        <w:tc>
          <w:tcPr>
            <w:tcW w:w="1275" w:type="dxa"/>
            <w:vAlign w:val="center"/>
            <w:hideMark/>
          </w:tcPr>
          <w:p w14:paraId="4C0B8E4F" w14:textId="77777777" w:rsidR="005D1003" w:rsidRPr="000C792B" w:rsidRDefault="005D1003" w:rsidP="005D1003">
            <w:pPr>
              <w:pStyle w:val="TAC"/>
            </w:pPr>
            <w:r w:rsidRPr="000C792B">
              <w:t>Note 6</w:t>
            </w:r>
          </w:p>
        </w:tc>
      </w:tr>
      <w:tr w:rsidR="005D100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5D1003" w:rsidRPr="000C792B" w:rsidRDefault="005D1003" w:rsidP="005D1003">
            <w:pPr>
              <w:pStyle w:val="TAC"/>
              <w:rPr>
                <w:lang w:eastAsia="zh-CN"/>
              </w:rPr>
            </w:pPr>
            <w:r w:rsidRPr="000C792B">
              <w:rPr>
                <w:lang w:eastAsia="zh-CN"/>
              </w:rPr>
              <w:t>86</w:t>
            </w:r>
          </w:p>
        </w:tc>
        <w:tc>
          <w:tcPr>
            <w:tcW w:w="1163" w:type="dxa"/>
            <w:vMerge/>
            <w:vAlign w:val="center"/>
            <w:hideMark/>
          </w:tcPr>
          <w:p w14:paraId="7C24E76F" w14:textId="77777777" w:rsidR="005D1003" w:rsidRPr="000C792B" w:rsidRDefault="005D1003" w:rsidP="005D1003">
            <w:pPr>
              <w:pStyle w:val="TAC"/>
              <w:rPr>
                <w:lang w:val="sv-SE"/>
              </w:rPr>
            </w:pPr>
          </w:p>
        </w:tc>
        <w:tc>
          <w:tcPr>
            <w:tcW w:w="992" w:type="dxa"/>
            <w:vMerge/>
            <w:vAlign w:val="center"/>
            <w:hideMark/>
          </w:tcPr>
          <w:p w14:paraId="2ECF85A9" w14:textId="77777777" w:rsidR="005D1003" w:rsidRPr="000C792B" w:rsidRDefault="005D1003" w:rsidP="005D1003">
            <w:pPr>
              <w:pStyle w:val="TAC"/>
              <w:rPr>
                <w:lang w:val="sv-SE" w:eastAsia="zh-CN"/>
              </w:rPr>
            </w:pPr>
          </w:p>
        </w:tc>
        <w:tc>
          <w:tcPr>
            <w:tcW w:w="1134" w:type="dxa"/>
            <w:vAlign w:val="center"/>
            <w:hideMark/>
          </w:tcPr>
          <w:p w14:paraId="6A477371" w14:textId="5A6B33F8" w:rsidR="005D1003" w:rsidRPr="000C792B" w:rsidRDefault="005D1003" w:rsidP="005D1003">
            <w:pPr>
              <w:pStyle w:val="TAC"/>
            </w:pPr>
            <w:r w:rsidRPr="000C792B">
              <w:t>≥ 104</w:t>
            </w:r>
          </w:p>
        </w:tc>
        <w:tc>
          <w:tcPr>
            <w:tcW w:w="1367" w:type="dxa"/>
            <w:vAlign w:val="center"/>
            <w:hideMark/>
          </w:tcPr>
          <w:p w14:paraId="5224A817" w14:textId="1A071455" w:rsidR="005D1003" w:rsidRPr="000C792B" w:rsidRDefault="005D1003" w:rsidP="005D1003">
            <w:pPr>
              <w:pStyle w:val="TAC"/>
            </w:pPr>
            <w:r w:rsidRPr="000C792B">
              <w:t>≥ 1</w:t>
            </w:r>
          </w:p>
        </w:tc>
        <w:tc>
          <w:tcPr>
            <w:tcW w:w="2040" w:type="dxa"/>
            <w:vAlign w:val="center"/>
            <w:hideMark/>
          </w:tcPr>
          <w:p w14:paraId="635165BA" w14:textId="77777777" w:rsidR="005D1003" w:rsidRPr="000C792B" w:rsidRDefault="005D1003" w:rsidP="005D1003">
            <w:pPr>
              <w:pStyle w:val="TAC"/>
            </w:pPr>
            <w:r w:rsidRPr="000C792B">
              <w:t>Note 6</w:t>
            </w:r>
          </w:p>
        </w:tc>
        <w:tc>
          <w:tcPr>
            <w:tcW w:w="1134" w:type="dxa"/>
            <w:vAlign w:val="center"/>
            <w:hideMark/>
          </w:tcPr>
          <w:p w14:paraId="44B87593" w14:textId="77777777" w:rsidR="005D1003" w:rsidRPr="000C792B" w:rsidRDefault="005D1003" w:rsidP="005D1003">
            <w:pPr>
              <w:pStyle w:val="TAC"/>
            </w:pPr>
            <w:r w:rsidRPr="000C792B">
              <w:t>Note 6</w:t>
            </w:r>
          </w:p>
        </w:tc>
        <w:tc>
          <w:tcPr>
            <w:tcW w:w="1275" w:type="dxa"/>
            <w:vAlign w:val="center"/>
            <w:hideMark/>
          </w:tcPr>
          <w:p w14:paraId="73835C8B" w14:textId="77777777" w:rsidR="005D1003" w:rsidRPr="000C792B" w:rsidRDefault="005D1003" w:rsidP="005D1003">
            <w:pPr>
              <w:pStyle w:val="TAC"/>
            </w:pPr>
            <w:r w:rsidRPr="000C792B">
              <w:t>Note 6</w:t>
            </w:r>
          </w:p>
        </w:tc>
      </w:tr>
      <w:tr w:rsidR="005D1003" w:rsidRPr="000C792B" w14:paraId="74AB3526" w14:textId="77777777" w:rsidTr="00224E8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5D1003" w:rsidRPr="000C792B" w:rsidRDefault="005D1003" w:rsidP="005D1003">
            <w:pPr>
              <w:pStyle w:val="TAC"/>
              <w:rPr>
                <w:lang w:eastAsia="zh-CN"/>
              </w:rPr>
            </w:pPr>
            <w:r w:rsidRPr="002B4D79">
              <w:rPr>
                <w:lang w:eastAsia="zh-CN"/>
              </w:rPr>
              <w:t>118</w:t>
            </w:r>
          </w:p>
        </w:tc>
        <w:tc>
          <w:tcPr>
            <w:tcW w:w="1163" w:type="dxa"/>
            <w:vMerge/>
            <w:vAlign w:val="center"/>
            <w:hideMark/>
          </w:tcPr>
          <w:p w14:paraId="22F68725" w14:textId="77777777" w:rsidR="005D1003" w:rsidRPr="000C792B" w:rsidRDefault="005D1003" w:rsidP="005D1003">
            <w:pPr>
              <w:pStyle w:val="TAC"/>
              <w:rPr>
                <w:lang w:val="sv-SE"/>
              </w:rPr>
            </w:pPr>
          </w:p>
        </w:tc>
        <w:tc>
          <w:tcPr>
            <w:tcW w:w="992" w:type="dxa"/>
            <w:vMerge w:val="restart"/>
            <w:vAlign w:val="center"/>
            <w:hideMark/>
          </w:tcPr>
          <w:p w14:paraId="66AB590D" w14:textId="77777777" w:rsidR="005D1003" w:rsidRPr="000C792B" w:rsidRDefault="005D1003" w:rsidP="005D1003">
            <w:pPr>
              <w:pStyle w:val="TAC"/>
              <w:rPr>
                <w:lang w:val="sv-SE" w:eastAsia="zh-CN"/>
              </w:rPr>
            </w:pPr>
            <w:r w:rsidRPr="000C792B">
              <w:rPr>
                <w:lang w:val="sv-SE" w:eastAsia="zh-CN"/>
              </w:rPr>
              <w:t>30</w:t>
            </w:r>
          </w:p>
        </w:tc>
        <w:tc>
          <w:tcPr>
            <w:tcW w:w="1134" w:type="dxa"/>
            <w:vMerge w:val="restart"/>
            <w:vAlign w:val="center"/>
            <w:hideMark/>
          </w:tcPr>
          <w:p w14:paraId="568433EB" w14:textId="0EBC9CE5" w:rsidR="005D1003" w:rsidRPr="000C792B" w:rsidRDefault="005D1003" w:rsidP="005D1003">
            <w:pPr>
              <w:pStyle w:val="TAC"/>
            </w:pPr>
            <w:r w:rsidRPr="000C792B">
              <w:t>≥ 24</w:t>
            </w:r>
          </w:p>
        </w:tc>
        <w:tc>
          <w:tcPr>
            <w:tcW w:w="1367" w:type="dxa"/>
            <w:vMerge w:val="restart"/>
            <w:vAlign w:val="center"/>
            <w:hideMark/>
          </w:tcPr>
          <w:p w14:paraId="28C8A34D" w14:textId="2DE40177" w:rsidR="005D1003" w:rsidRPr="000C792B" w:rsidRDefault="005D1003" w:rsidP="005D1003">
            <w:pPr>
              <w:pStyle w:val="TAC"/>
            </w:pPr>
            <w:r w:rsidRPr="000C792B">
              <w:t>≥ 4</w:t>
            </w:r>
          </w:p>
        </w:tc>
        <w:tc>
          <w:tcPr>
            <w:tcW w:w="2040" w:type="dxa"/>
            <w:vAlign w:val="center"/>
            <w:hideMark/>
          </w:tcPr>
          <w:p w14:paraId="342D8E26" w14:textId="77777777" w:rsidR="005D1003" w:rsidRPr="000C792B" w:rsidRDefault="005D1003" w:rsidP="005D1003">
            <w:pPr>
              <w:pStyle w:val="TAC"/>
              <w:rPr>
                <w:szCs w:val="18"/>
              </w:rPr>
            </w:pPr>
            <w:r w:rsidRPr="000C792B">
              <w:rPr>
                <w:szCs w:val="18"/>
              </w:rPr>
              <w:t>NR_FDD_FR1_A, NR_TDD_FR1_A,</w:t>
            </w:r>
          </w:p>
          <w:p w14:paraId="52B32517" w14:textId="77777777" w:rsidR="005D1003" w:rsidRPr="000C792B" w:rsidRDefault="005D1003" w:rsidP="005D1003">
            <w:pPr>
              <w:pStyle w:val="TAC"/>
            </w:pPr>
            <w:r w:rsidRPr="000C792B">
              <w:rPr>
                <w:szCs w:val="18"/>
              </w:rPr>
              <w:t>NR_SDL_FR1_A</w:t>
            </w:r>
          </w:p>
        </w:tc>
        <w:tc>
          <w:tcPr>
            <w:tcW w:w="1134" w:type="dxa"/>
            <w:vAlign w:val="center"/>
            <w:hideMark/>
          </w:tcPr>
          <w:p w14:paraId="3DA2C2AA" w14:textId="77777777" w:rsidR="005D1003" w:rsidRPr="000C792B" w:rsidRDefault="005D1003" w:rsidP="005D1003">
            <w:pPr>
              <w:pStyle w:val="TAC"/>
            </w:pPr>
            <w:r w:rsidRPr="000C792B">
              <w:t>-118</w:t>
            </w:r>
          </w:p>
        </w:tc>
        <w:tc>
          <w:tcPr>
            <w:tcW w:w="1275" w:type="dxa"/>
            <w:vAlign w:val="center"/>
            <w:hideMark/>
          </w:tcPr>
          <w:p w14:paraId="2812CF66" w14:textId="77777777" w:rsidR="005D1003" w:rsidRPr="000C792B" w:rsidRDefault="005D1003" w:rsidP="005D1003">
            <w:pPr>
              <w:pStyle w:val="TAC"/>
            </w:pPr>
            <w:r w:rsidRPr="000C792B">
              <w:rPr>
                <w:lang w:eastAsia="zh-CN"/>
              </w:rPr>
              <w:t>-50</w:t>
            </w:r>
          </w:p>
        </w:tc>
      </w:tr>
      <w:tr w:rsidR="005D1003" w:rsidRPr="000C792B" w14:paraId="0F39DEAA"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5D1003" w:rsidRPr="000C792B" w:rsidRDefault="005D1003" w:rsidP="005D1003">
            <w:pPr>
              <w:pStyle w:val="TAC"/>
              <w:rPr>
                <w:lang w:eastAsia="zh-CN"/>
              </w:rPr>
            </w:pPr>
          </w:p>
        </w:tc>
        <w:tc>
          <w:tcPr>
            <w:tcW w:w="1163" w:type="dxa"/>
            <w:vMerge/>
            <w:vAlign w:val="center"/>
            <w:hideMark/>
          </w:tcPr>
          <w:p w14:paraId="3F6D4C88" w14:textId="77777777" w:rsidR="005D1003" w:rsidRPr="000C792B" w:rsidRDefault="005D1003" w:rsidP="005D1003">
            <w:pPr>
              <w:pStyle w:val="TAC"/>
              <w:rPr>
                <w:lang w:val="sv-SE"/>
              </w:rPr>
            </w:pPr>
          </w:p>
        </w:tc>
        <w:tc>
          <w:tcPr>
            <w:tcW w:w="992" w:type="dxa"/>
            <w:vMerge/>
            <w:vAlign w:val="center"/>
            <w:hideMark/>
          </w:tcPr>
          <w:p w14:paraId="5F1DC855" w14:textId="77777777" w:rsidR="005D1003" w:rsidRPr="000C792B" w:rsidRDefault="005D1003" w:rsidP="005D1003">
            <w:pPr>
              <w:pStyle w:val="TAC"/>
              <w:rPr>
                <w:lang w:val="sv-SE" w:eastAsia="zh-CN"/>
              </w:rPr>
            </w:pPr>
          </w:p>
        </w:tc>
        <w:tc>
          <w:tcPr>
            <w:tcW w:w="1134" w:type="dxa"/>
            <w:vMerge/>
            <w:vAlign w:val="center"/>
            <w:hideMark/>
          </w:tcPr>
          <w:p w14:paraId="149B574C" w14:textId="77777777" w:rsidR="005D1003" w:rsidRPr="000C792B" w:rsidRDefault="005D1003" w:rsidP="005D1003">
            <w:pPr>
              <w:pStyle w:val="TAC"/>
            </w:pPr>
          </w:p>
        </w:tc>
        <w:tc>
          <w:tcPr>
            <w:tcW w:w="1367" w:type="dxa"/>
            <w:vMerge/>
            <w:vAlign w:val="center"/>
            <w:hideMark/>
          </w:tcPr>
          <w:p w14:paraId="2670C019" w14:textId="77777777" w:rsidR="005D1003" w:rsidRPr="000C792B" w:rsidRDefault="005D1003" w:rsidP="005D1003">
            <w:pPr>
              <w:pStyle w:val="TAC"/>
            </w:pPr>
          </w:p>
        </w:tc>
        <w:tc>
          <w:tcPr>
            <w:tcW w:w="2040" w:type="dxa"/>
            <w:vAlign w:val="center"/>
            <w:hideMark/>
          </w:tcPr>
          <w:p w14:paraId="4E864F7B" w14:textId="77777777" w:rsidR="005D1003" w:rsidRPr="000C792B" w:rsidRDefault="005D1003" w:rsidP="005D1003">
            <w:pPr>
              <w:pStyle w:val="TAC"/>
            </w:pPr>
            <w:r w:rsidRPr="000C792B">
              <w:t>NR_FDD_FR1_B</w:t>
            </w:r>
          </w:p>
        </w:tc>
        <w:tc>
          <w:tcPr>
            <w:tcW w:w="1134" w:type="dxa"/>
            <w:hideMark/>
          </w:tcPr>
          <w:p w14:paraId="11A3F7B4" w14:textId="77777777" w:rsidR="005D1003" w:rsidRPr="000C792B" w:rsidRDefault="005D1003" w:rsidP="005D1003">
            <w:pPr>
              <w:pStyle w:val="TAC"/>
            </w:pPr>
            <w:r w:rsidRPr="000C792B">
              <w:t>-117.5</w:t>
            </w:r>
          </w:p>
        </w:tc>
        <w:tc>
          <w:tcPr>
            <w:tcW w:w="1275" w:type="dxa"/>
            <w:hideMark/>
          </w:tcPr>
          <w:p w14:paraId="5A627BF2" w14:textId="77777777" w:rsidR="005D1003" w:rsidRPr="000C792B" w:rsidRDefault="005D1003" w:rsidP="005D1003">
            <w:pPr>
              <w:pStyle w:val="TAC"/>
            </w:pPr>
            <w:r w:rsidRPr="000C792B">
              <w:rPr>
                <w:lang w:eastAsia="zh-CN"/>
              </w:rPr>
              <w:t>-50</w:t>
            </w:r>
          </w:p>
        </w:tc>
      </w:tr>
      <w:tr w:rsidR="005D1003" w:rsidRPr="000C792B" w14:paraId="078F0F73"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5D1003" w:rsidRPr="000C792B" w:rsidRDefault="005D1003" w:rsidP="005D1003">
            <w:pPr>
              <w:pStyle w:val="TAC"/>
              <w:rPr>
                <w:lang w:eastAsia="zh-CN"/>
              </w:rPr>
            </w:pPr>
          </w:p>
        </w:tc>
        <w:tc>
          <w:tcPr>
            <w:tcW w:w="1163" w:type="dxa"/>
            <w:vMerge/>
            <w:vAlign w:val="center"/>
            <w:hideMark/>
          </w:tcPr>
          <w:p w14:paraId="731CA946" w14:textId="77777777" w:rsidR="005D1003" w:rsidRPr="000C792B" w:rsidRDefault="005D1003" w:rsidP="005D1003">
            <w:pPr>
              <w:pStyle w:val="TAC"/>
              <w:rPr>
                <w:lang w:val="sv-SE"/>
              </w:rPr>
            </w:pPr>
          </w:p>
        </w:tc>
        <w:tc>
          <w:tcPr>
            <w:tcW w:w="992" w:type="dxa"/>
            <w:vMerge/>
            <w:vAlign w:val="center"/>
            <w:hideMark/>
          </w:tcPr>
          <w:p w14:paraId="2D96E3D5" w14:textId="77777777" w:rsidR="005D1003" w:rsidRPr="000C792B" w:rsidRDefault="005D1003" w:rsidP="005D1003">
            <w:pPr>
              <w:pStyle w:val="TAC"/>
              <w:rPr>
                <w:lang w:val="sv-SE" w:eastAsia="zh-CN"/>
              </w:rPr>
            </w:pPr>
          </w:p>
        </w:tc>
        <w:tc>
          <w:tcPr>
            <w:tcW w:w="1134" w:type="dxa"/>
            <w:vMerge/>
            <w:vAlign w:val="center"/>
            <w:hideMark/>
          </w:tcPr>
          <w:p w14:paraId="10AF3088" w14:textId="77777777" w:rsidR="005D1003" w:rsidRPr="000C792B" w:rsidRDefault="005D1003" w:rsidP="005D1003">
            <w:pPr>
              <w:pStyle w:val="TAC"/>
            </w:pPr>
          </w:p>
        </w:tc>
        <w:tc>
          <w:tcPr>
            <w:tcW w:w="1367" w:type="dxa"/>
            <w:vMerge/>
            <w:vAlign w:val="center"/>
            <w:hideMark/>
          </w:tcPr>
          <w:p w14:paraId="2BE59631" w14:textId="77777777" w:rsidR="005D1003" w:rsidRPr="000C792B" w:rsidRDefault="005D1003" w:rsidP="005D1003">
            <w:pPr>
              <w:pStyle w:val="TAC"/>
            </w:pPr>
          </w:p>
        </w:tc>
        <w:tc>
          <w:tcPr>
            <w:tcW w:w="2040" w:type="dxa"/>
            <w:vAlign w:val="center"/>
            <w:hideMark/>
          </w:tcPr>
          <w:p w14:paraId="21BFA5E7" w14:textId="77777777" w:rsidR="005D1003" w:rsidRPr="000C792B" w:rsidRDefault="005D1003" w:rsidP="005D1003">
            <w:pPr>
              <w:pStyle w:val="TAC"/>
            </w:pPr>
            <w:r w:rsidRPr="000C792B">
              <w:t>NR_TDD_FR1_C</w:t>
            </w:r>
          </w:p>
        </w:tc>
        <w:tc>
          <w:tcPr>
            <w:tcW w:w="1134" w:type="dxa"/>
            <w:vAlign w:val="center"/>
            <w:hideMark/>
          </w:tcPr>
          <w:p w14:paraId="504C4910" w14:textId="77777777" w:rsidR="005D1003" w:rsidRPr="000C792B" w:rsidRDefault="005D1003" w:rsidP="005D1003">
            <w:pPr>
              <w:pStyle w:val="TAC"/>
            </w:pPr>
            <w:r w:rsidRPr="000C792B">
              <w:t>-117</w:t>
            </w:r>
          </w:p>
        </w:tc>
        <w:tc>
          <w:tcPr>
            <w:tcW w:w="1275" w:type="dxa"/>
            <w:hideMark/>
          </w:tcPr>
          <w:p w14:paraId="199BC2DB" w14:textId="77777777" w:rsidR="005D1003" w:rsidRPr="000C792B" w:rsidRDefault="005D1003" w:rsidP="005D1003">
            <w:pPr>
              <w:pStyle w:val="TAC"/>
            </w:pPr>
            <w:r w:rsidRPr="000C792B">
              <w:rPr>
                <w:lang w:eastAsia="zh-CN"/>
              </w:rPr>
              <w:t>-50</w:t>
            </w:r>
          </w:p>
        </w:tc>
      </w:tr>
      <w:tr w:rsidR="005D1003" w:rsidRPr="000C792B" w14:paraId="3089203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5D1003" w:rsidRPr="000C792B" w:rsidRDefault="005D1003" w:rsidP="005D1003">
            <w:pPr>
              <w:pStyle w:val="TAC"/>
              <w:rPr>
                <w:lang w:eastAsia="zh-CN"/>
              </w:rPr>
            </w:pPr>
          </w:p>
        </w:tc>
        <w:tc>
          <w:tcPr>
            <w:tcW w:w="1163" w:type="dxa"/>
            <w:vMerge/>
            <w:vAlign w:val="center"/>
            <w:hideMark/>
          </w:tcPr>
          <w:p w14:paraId="225805FF" w14:textId="77777777" w:rsidR="005D1003" w:rsidRPr="000C792B" w:rsidRDefault="005D1003" w:rsidP="005D1003">
            <w:pPr>
              <w:pStyle w:val="TAC"/>
              <w:rPr>
                <w:lang w:val="sv-SE"/>
              </w:rPr>
            </w:pPr>
          </w:p>
        </w:tc>
        <w:tc>
          <w:tcPr>
            <w:tcW w:w="992" w:type="dxa"/>
            <w:vMerge/>
            <w:vAlign w:val="center"/>
            <w:hideMark/>
          </w:tcPr>
          <w:p w14:paraId="25EADB2F" w14:textId="77777777" w:rsidR="005D1003" w:rsidRPr="000C792B" w:rsidRDefault="005D1003" w:rsidP="005D1003">
            <w:pPr>
              <w:pStyle w:val="TAC"/>
              <w:rPr>
                <w:lang w:val="sv-SE" w:eastAsia="zh-CN"/>
              </w:rPr>
            </w:pPr>
          </w:p>
        </w:tc>
        <w:tc>
          <w:tcPr>
            <w:tcW w:w="1134" w:type="dxa"/>
            <w:vMerge/>
            <w:vAlign w:val="center"/>
            <w:hideMark/>
          </w:tcPr>
          <w:p w14:paraId="3DE761DB" w14:textId="77777777" w:rsidR="005D1003" w:rsidRPr="000C792B" w:rsidRDefault="005D1003" w:rsidP="005D1003">
            <w:pPr>
              <w:pStyle w:val="TAC"/>
            </w:pPr>
          </w:p>
        </w:tc>
        <w:tc>
          <w:tcPr>
            <w:tcW w:w="1367" w:type="dxa"/>
            <w:vMerge/>
            <w:vAlign w:val="center"/>
            <w:hideMark/>
          </w:tcPr>
          <w:p w14:paraId="70A1E8D8" w14:textId="77777777" w:rsidR="005D1003" w:rsidRPr="000C792B" w:rsidRDefault="005D1003" w:rsidP="005D1003">
            <w:pPr>
              <w:pStyle w:val="TAC"/>
            </w:pPr>
          </w:p>
        </w:tc>
        <w:tc>
          <w:tcPr>
            <w:tcW w:w="2040" w:type="dxa"/>
            <w:vAlign w:val="center"/>
            <w:hideMark/>
          </w:tcPr>
          <w:p w14:paraId="0E6EA1F4" w14:textId="77777777" w:rsidR="005D1003" w:rsidRPr="000C792B" w:rsidRDefault="005D1003" w:rsidP="005D1003">
            <w:pPr>
              <w:pStyle w:val="TAC"/>
              <w:rPr>
                <w:lang w:val="sv-SE"/>
              </w:rPr>
            </w:pPr>
            <w:r w:rsidRPr="000C792B">
              <w:rPr>
                <w:lang w:val="sv-SE"/>
              </w:rPr>
              <w:t>NR_FDD_FR1_D, NR_TDD_FR1_D</w:t>
            </w:r>
          </w:p>
        </w:tc>
        <w:tc>
          <w:tcPr>
            <w:tcW w:w="1134" w:type="dxa"/>
            <w:vAlign w:val="center"/>
            <w:hideMark/>
          </w:tcPr>
          <w:p w14:paraId="4547CE4E" w14:textId="77777777" w:rsidR="005D1003" w:rsidRPr="000C792B" w:rsidRDefault="005D1003" w:rsidP="005D1003">
            <w:pPr>
              <w:pStyle w:val="TAC"/>
            </w:pPr>
            <w:r w:rsidRPr="000C792B">
              <w:t>-116.5</w:t>
            </w:r>
          </w:p>
        </w:tc>
        <w:tc>
          <w:tcPr>
            <w:tcW w:w="1275" w:type="dxa"/>
            <w:hideMark/>
          </w:tcPr>
          <w:p w14:paraId="6EC256CE" w14:textId="77777777" w:rsidR="005D1003" w:rsidRPr="000C792B" w:rsidRDefault="005D1003" w:rsidP="005D1003">
            <w:pPr>
              <w:pStyle w:val="TAC"/>
            </w:pPr>
            <w:r w:rsidRPr="000C792B">
              <w:rPr>
                <w:lang w:eastAsia="zh-CN"/>
              </w:rPr>
              <w:t>-50</w:t>
            </w:r>
          </w:p>
        </w:tc>
      </w:tr>
      <w:tr w:rsidR="005D1003" w:rsidRPr="000C792B" w14:paraId="05A9E454"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5D1003" w:rsidRPr="000C792B" w:rsidRDefault="005D1003" w:rsidP="005D1003">
            <w:pPr>
              <w:pStyle w:val="TAC"/>
              <w:rPr>
                <w:lang w:eastAsia="zh-CN"/>
              </w:rPr>
            </w:pPr>
          </w:p>
        </w:tc>
        <w:tc>
          <w:tcPr>
            <w:tcW w:w="1163" w:type="dxa"/>
            <w:vMerge/>
            <w:vAlign w:val="center"/>
            <w:hideMark/>
          </w:tcPr>
          <w:p w14:paraId="1FF2FB02" w14:textId="77777777" w:rsidR="005D1003" w:rsidRPr="000C792B" w:rsidRDefault="005D1003" w:rsidP="005D1003">
            <w:pPr>
              <w:pStyle w:val="TAC"/>
              <w:rPr>
                <w:lang w:val="sv-SE"/>
              </w:rPr>
            </w:pPr>
          </w:p>
        </w:tc>
        <w:tc>
          <w:tcPr>
            <w:tcW w:w="992" w:type="dxa"/>
            <w:vMerge/>
            <w:vAlign w:val="center"/>
            <w:hideMark/>
          </w:tcPr>
          <w:p w14:paraId="47942F34" w14:textId="77777777" w:rsidR="005D1003" w:rsidRPr="000C792B" w:rsidRDefault="005D1003" w:rsidP="005D1003">
            <w:pPr>
              <w:pStyle w:val="TAC"/>
              <w:rPr>
                <w:lang w:val="sv-SE" w:eastAsia="zh-CN"/>
              </w:rPr>
            </w:pPr>
          </w:p>
        </w:tc>
        <w:tc>
          <w:tcPr>
            <w:tcW w:w="1134" w:type="dxa"/>
            <w:vMerge/>
            <w:vAlign w:val="center"/>
            <w:hideMark/>
          </w:tcPr>
          <w:p w14:paraId="1AE3AF91" w14:textId="77777777" w:rsidR="005D1003" w:rsidRPr="000C792B" w:rsidRDefault="005D1003" w:rsidP="005D1003">
            <w:pPr>
              <w:pStyle w:val="TAC"/>
            </w:pPr>
          </w:p>
        </w:tc>
        <w:tc>
          <w:tcPr>
            <w:tcW w:w="1367" w:type="dxa"/>
            <w:vMerge/>
            <w:vAlign w:val="center"/>
            <w:hideMark/>
          </w:tcPr>
          <w:p w14:paraId="2BD300B4" w14:textId="77777777" w:rsidR="005D1003" w:rsidRPr="000C792B" w:rsidRDefault="005D1003" w:rsidP="005D1003">
            <w:pPr>
              <w:pStyle w:val="TAC"/>
            </w:pPr>
          </w:p>
        </w:tc>
        <w:tc>
          <w:tcPr>
            <w:tcW w:w="2040" w:type="dxa"/>
            <w:vAlign w:val="center"/>
            <w:hideMark/>
          </w:tcPr>
          <w:p w14:paraId="58CEC79D" w14:textId="77777777" w:rsidR="005D1003" w:rsidRPr="000C792B" w:rsidRDefault="005D1003" w:rsidP="005D1003">
            <w:pPr>
              <w:pStyle w:val="TAC"/>
              <w:rPr>
                <w:lang w:val="sv-SE"/>
              </w:rPr>
            </w:pPr>
            <w:r w:rsidRPr="000C792B">
              <w:rPr>
                <w:lang w:val="sv-SE"/>
              </w:rPr>
              <w:t>NR_FDD_FR1_E, NR_TDD_FR1_E</w:t>
            </w:r>
          </w:p>
        </w:tc>
        <w:tc>
          <w:tcPr>
            <w:tcW w:w="1134" w:type="dxa"/>
            <w:vAlign w:val="center"/>
            <w:hideMark/>
          </w:tcPr>
          <w:p w14:paraId="0FCCC427" w14:textId="77777777" w:rsidR="005D1003" w:rsidRPr="000C792B" w:rsidRDefault="005D1003" w:rsidP="005D1003">
            <w:pPr>
              <w:pStyle w:val="TAC"/>
            </w:pPr>
            <w:r w:rsidRPr="000C792B">
              <w:t>-116</w:t>
            </w:r>
          </w:p>
        </w:tc>
        <w:tc>
          <w:tcPr>
            <w:tcW w:w="1275" w:type="dxa"/>
            <w:hideMark/>
          </w:tcPr>
          <w:p w14:paraId="3D8DD825" w14:textId="77777777" w:rsidR="005D1003" w:rsidRPr="000C792B" w:rsidRDefault="005D1003" w:rsidP="005D1003">
            <w:pPr>
              <w:pStyle w:val="TAC"/>
            </w:pPr>
            <w:r w:rsidRPr="000C792B">
              <w:rPr>
                <w:lang w:eastAsia="zh-CN"/>
              </w:rPr>
              <w:t>-50</w:t>
            </w:r>
          </w:p>
        </w:tc>
      </w:tr>
      <w:tr w:rsidR="005D1003" w:rsidRPr="000C792B" w14:paraId="783F3598"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5D1003" w:rsidRPr="000C792B" w:rsidRDefault="005D1003" w:rsidP="005D1003">
            <w:pPr>
              <w:pStyle w:val="TAC"/>
              <w:rPr>
                <w:lang w:eastAsia="zh-CN"/>
              </w:rPr>
            </w:pPr>
          </w:p>
        </w:tc>
        <w:tc>
          <w:tcPr>
            <w:tcW w:w="1163" w:type="dxa"/>
            <w:vMerge/>
            <w:vAlign w:val="center"/>
            <w:hideMark/>
          </w:tcPr>
          <w:p w14:paraId="2F245421" w14:textId="77777777" w:rsidR="005D1003" w:rsidRPr="000C792B" w:rsidRDefault="005D1003" w:rsidP="005D1003">
            <w:pPr>
              <w:pStyle w:val="TAC"/>
              <w:rPr>
                <w:lang w:val="sv-SE"/>
              </w:rPr>
            </w:pPr>
          </w:p>
        </w:tc>
        <w:tc>
          <w:tcPr>
            <w:tcW w:w="992" w:type="dxa"/>
            <w:vMerge/>
            <w:vAlign w:val="center"/>
            <w:hideMark/>
          </w:tcPr>
          <w:p w14:paraId="1FBC4112" w14:textId="77777777" w:rsidR="005D1003" w:rsidRPr="000C792B" w:rsidRDefault="005D1003" w:rsidP="005D1003">
            <w:pPr>
              <w:pStyle w:val="TAC"/>
              <w:rPr>
                <w:lang w:val="sv-SE" w:eastAsia="zh-CN"/>
              </w:rPr>
            </w:pPr>
          </w:p>
        </w:tc>
        <w:tc>
          <w:tcPr>
            <w:tcW w:w="1134" w:type="dxa"/>
            <w:vMerge/>
            <w:vAlign w:val="center"/>
            <w:hideMark/>
          </w:tcPr>
          <w:p w14:paraId="1419032B" w14:textId="77777777" w:rsidR="005D1003" w:rsidRPr="000C792B" w:rsidRDefault="005D1003" w:rsidP="005D1003">
            <w:pPr>
              <w:pStyle w:val="TAC"/>
            </w:pPr>
          </w:p>
        </w:tc>
        <w:tc>
          <w:tcPr>
            <w:tcW w:w="1367" w:type="dxa"/>
            <w:vMerge/>
            <w:vAlign w:val="center"/>
            <w:hideMark/>
          </w:tcPr>
          <w:p w14:paraId="1E9B41DE" w14:textId="77777777" w:rsidR="005D1003" w:rsidRPr="000C792B" w:rsidRDefault="005D1003" w:rsidP="005D1003">
            <w:pPr>
              <w:pStyle w:val="TAC"/>
            </w:pPr>
          </w:p>
        </w:tc>
        <w:tc>
          <w:tcPr>
            <w:tcW w:w="2040" w:type="dxa"/>
            <w:vAlign w:val="center"/>
            <w:hideMark/>
          </w:tcPr>
          <w:p w14:paraId="453AB2CC" w14:textId="77777777" w:rsidR="005D1003" w:rsidRPr="000C792B" w:rsidRDefault="005D1003" w:rsidP="005D1003">
            <w:pPr>
              <w:pStyle w:val="TAC"/>
            </w:pPr>
            <w:r w:rsidRPr="000C792B">
              <w:rPr>
                <w:lang w:eastAsia="zh-CN"/>
              </w:rPr>
              <w:t>NR_FDD_FR1_F</w:t>
            </w:r>
          </w:p>
        </w:tc>
        <w:tc>
          <w:tcPr>
            <w:tcW w:w="1134" w:type="dxa"/>
            <w:vAlign w:val="center"/>
            <w:hideMark/>
          </w:tcPr>
          <w:p w14:paraId="77EA0B15" w14:textId="77777777" w:rsidR="005D1003" w:rsidRPr="000C792B" w:rsidRDefault="005D1003" w:rsidP="005D1003">
            <w:pPr>
              <w:pStyle w:val="TAC"/>
            </w:pPr>
            <w:r w:rsidRPr="000C792B">
              <w:t>-115.5</w:t>
            </w:r>
          </w:p>
        </w:tc>
        <w:tc>
          <w:tcPr>
            <w:tcW w:w="1275" w:type="dxa"/>
            <w:hideMark/>
          </w:tcPr>
          <w:p w14:paraId="68B80FB3" w14:textId="77777777" w:rsidR="005D1003" w:rsidRPr="000C792B" w:rsidRDefault="005D1003" w:rsidP="005D1003">
            <w:pPr>
              <w:pStyle w:val="TAC"/>
            </w:pPr>
            <w:r w:rsidRPr="000C792B">
              <w:rPr>
                <w:lang w:eastAsia="zh-CN"/>
              </w:rPr>
              <w:t>-50</w:t>
            </w:r>
          </w:p>
        </w:tc>
      </w:tr>
      <w:tr w:rsidR="005D1003" w:rsidRPr="000C792B" w14:paraId="31E455F2"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5D1003" w:rsidRPr="000C792B" w:rsidRDefault="005D1003" w:rsidP="005D1003">
            <w:pPr>
              <w:pStyle w:val="TAC"/>
              <w:rPr>
                <w:lang w:eastAsia="zh-CN"/>
              </w:rPr>
            </w:pPr>
          </w:p>
        </w:tc>
        <w:tc>
          <w:tcPr>
            <w:tcW w:w="1163" w:type="dxa"/>
            <w:vMerge/>
            <w:vAlign w:val="center"/>
            <w:hideMark/>
          </w:tcPr>
          <w:p w14:paraId="62516C78" w14:textId="77777777" w:rsidR="005D1003" w:rsidRPr="000C792B" w:rsidRDefault="005D1003" w:rsidP="005D1003">
            <w:pPr>
              <w:pStyle w:val="TAC"/>
              <w:rPr>
                <w:lang w:val="sv-SE"/>
              </w:rPr>
            </w:pPr>
          </w:p>
        </w:tc>
        <w:tc>
          <w:tcPr>
            <w:tcW w:w="992" w:type="dxa"/>
            <w:vMerge/>
            <w:vAlign w:val="center"/>
            <w:hideMark/>
          </w:tcPr>
          <w:p w14:paraId="68BB25BC" w14:textId="77777777" w:rsidR="005D1003" w:rsidRPr="000C792B" w:rsidRDefault="005D1003" w:rsidP="005D1003">
            <w:pPr>
              <w:pStyle w:val="TAC"/>
              <w:rPr>
                <w:lang w:val="sv-SE" w:eastAsia="zh-CN"/>
              </w:rPr>
            </w:pPr>
          </w:p>
        </w:tc>
        <w:tc>
          <w:tcPr>
            <w:tcW w:w="1134" w:type="dxa"/>
            <w:vMerge/>
            <w:vAlign w:val="center"/>
            <w:hideMark/>
          </w:tcPr>
          <w:p w14:paraId="6EA39DF2" w14:textId="77777777" w:rsidR="005D1003" w:rsidRPr="000C792B" w:rsidRDefault="005D1003" w:rsidP="005D1003">
            <w:pPr>
              <w:pStyle w:val="TAC"/>
            </w:pPr>
          </w:p>
        </w:tc>
        <w:tc>
          <w:tcPr>
            <w:tcW w:w="1367" w:type="dxa"/>
            <w:vMerge/>
            <w:vAlign w:val="center"/>
            <w:hideMark/>
          </w:tcPr>
          <w:p w14:paraId="15EF4866" w14:textId="77777777" w:rsidR="005D1003" w:rsidRPr="000C792B" w:rsidRDefault="005D1003" w:rsidP="005D1003">
            <w:pPr>
              <w:pStyle w:val="TAC"/>
            </w:pPr>
          </w:p>
        </w:tc>
        <w:tc>
          <w:tcPr>
            <w:tcW w:w="2040" w:type="dxa"/>
            <w:vAlign w:val="center"/>
            <w:hideMark/>
          </w:tcPr>
          <w:p w14:paraId="17B931B8" w14:textId="77777777" w:rsidR="005D1003" w:rsidRPr="000C792B" w:rsidRDefault="005D1003" w:rsidP="005D1003">
            <w:pPr>
              <w:pStyle w:val="TAC"/>
            </w:pPr>
            <w:r w:rsidRPr="000C792B">
              <w:rPr>
                <w:lang w:eastAsia="zh-CN"/>
              </w:rPr>
              <w:t>NR</w:t>
            </w:r>
            <w:r w:rsidRPr="000C792B">
              <w:t>_</w:t>
            </w:r>
            <w:r w:rsidRPr="000C792B">
              <w:rPr>
                <w:lang w:eastAsia="zh-CN"/>
              </w:rPr>
              <w:t>FDD_FR1_G</w:t>
            </w:r>
          </w:p>
        </w:tc>
        <w:tc>
          <w:tcPr>
            <w:tcW w:w="1134" w:type="dxa"/>
            <w:vAlign w:val="center"/>
            <w:hideMark/>
          </w:tcPr>
          <w:p w14:paraId="36B53051" w14:textId="77777777" w:rsidR="005D1003" w:rsidRPr="000C792B" w:rsidRDefault="005D1003" w:rsidP="005D1003">
            <w:pPr>
              <w:pStyle w:val="TAC"/>
            </w:pPr>
            <w:r w:rsidRPr="000C792B">
              <w:t>-115</w:t>
            </w:r>
          </w:p>
        </w:tc>
        <w:tc>
          <w:tcPr>
            <w:tcW w:w="1275" w:type="dxa"/>
            <w:hideMark/>
          </w:tcPr>
          <w:p w14:paraId="600B7069" w14:textId="77777777" w:rsidR="005D1003" w:rsidRPr="000C792B" w:rsidRDefault="005D1003" w:rsidP="005D1003">
            <w:pPr>
              <w:pStyle w:val="TAC"/>
            </w:pPr>
            <w:r w:rsidRPr="000C792B">
              <w:rPr>
                <w:lang w:eastAsia="zh-CN"/>
              </w:rPr>
              <w:t>-50</w:t>
            </w:r>
          </w:p>
        </w:tc>
      </w:tr>
      <w:tr w:rsidR="005D1003" w:rsidRPr="000C792B" w14:paraId="3B83EEC8"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5D1003" w:rsidRPr="000C792B" w:rsidRDefault="005D1003" w:rsidP="005D1003">
            <w:pPr>
              <w:pStyle w:val="TAC"/>
              <w:rPr>
                <w:lang w:eastAsia="zh-CN"/>
              </w:rPr>
            </w:pPr>
          </w:p>
        </w:tc>
        <w:tc>
          <w:tcPr>
            <w:tcW w:w="1163" w:type="dxa"/>
            <w:vMerge/>
            <w:vAlign w:val="center"/>
            <w:hideMark/>
          </w:tcPr>
          <w:p w14:paraId="6D54A671" w14:textId="77777777" w:rsidR="005D1003" w:rsidRPr="000C792B" w:rsidRDefault="005D1003" w:rsidP="005D1003">
            <w:pPr>
              <w:pStyle w:val="TAC"/>
              <w:rPr>
                <w:lang w:val="sv-SE"/>
              </w:rPr>
            </w:pPr>
          </w:p>
        </w:tc>
        <w:tc>
          <w:tcPr>
            <w:tcW w:w="992" w:type="dxa"/>
            <w:vMerge/>
            <w:vAlign w:val="center"/>
            <w:hideMark/>
          </w:tcPr>
          <w:p w14:paraId="638234B6" w14:textId="77777777" w:rsidR="005D1003" w:rsidRPr="000C792B" w:rsidRDefault="005D1003" w:rsidP="005D1003">
            <w:pPr>
              <w:pStyle w:val="TAC"/>
              <w:rPr>
                <w:lang w:val="sv-SE" w:eastAsia="zh-CN"/>
              </w:rPr>
            </w:pPr>
          </w:p>
        </w:tc>
        <w:tc>
          <w:tcPr>
            <w:tcW w:w="1134" w:type="dxa"/>
            <w:vMerge/>
            <w:vAlign w:val="center"/>
            <w:hideMark/>
          </w:tcPr>
          <w:p w14:paraId="152D071B" w14:textId="77777777" w:rsidR="005D1003" w:rsidRPr="000C792B" w:rsidRDefault="005D1003" w:rsidP="005D1003">
            <w:pPr>
              <w:pStyle w:val="TAC"/>
            </w:pPr>
          </w:p>
        </w:tc>
        <w:tc>
          <w:tcPr>
            <w:tcW w:w="1367" w:type="dxa"/>
            <w:vMerge/>
            <w:vAlign w:val="center"/>
            <w:hideMark/>
          </w:tcPr>
          <w:p w14:paraId="7B765A3E" w14:textId="77777777" w:rsidR="005D1003" w:rsidRPr="000C792B" w:rsidRDefault="005D1003" w:rsidP="005D1003">
            <w:pPr>
              <w:pStyle w:val="TAC"/>
            </w:pPr>
          </w:p>
        </w:tc>
        <w:tc>
          <w:tcPr>
            <w:tcW w:w="2040" w:type="dxa"/>
            <w:vAlign w:val="center"/>
            <w:hideMark/>
          </w:tcPr>
          <w:p w14:paraId="0670E8A6" w14:textId="77777777" w:rsidR="005D1003" w:rsidRPr="000C792B" w:rsidRDefault="005D1003" w:rsidP="005D1003">
            <w:pPr>
              <w:pStyle w:val="TAC"/>
            </w:pPr>
            <w:r w:rsidRPr="000C792B">
              <w:rPr>
                <w:lang w:eastAsia="zh-CN"/>
              </w:rPr>
              <w:t>NR</w:t>
            </w:r>
            <w:r w:rsidRPr="000C792B">
              <w:t>_</w:t>
            </w:r>
            <w:r w:rsidRPr="000C792B">
              <w:rPr>
                <w:lang w:eastAsia="zh-CN"/>
              </w:rPr>
              <w:t>FDD_FR1_H</w:t>
            </w:r>
          </w:p>
        </w:tc>
        <w:tc>
          <w:tcPr>
            <w:tcW w:w="1134" w:type="dxa"/>
            <w:vAlign w:val="center"/>
            <w:hideMark/>
          </w:tcPr>
          <w:p w14:paraId="3499DFFA" w14:textId="77777777" w:rsidR="005D1003" w:rsidRPr="000C792B" w:rsidRDefault="005D1003" w:rsidP="005D1003">
            <w:pPr>
              <w:pStyle w:val="TAC"/>
            </w:pPr>
            <w:r w:rsidRPr="000C792B">
              <w:t>-114.5</w:t>
            </w:r>
          </w:p>
        </w:tc>
        <w:tc>
          <w:tcPr>
            <w:tcW w:w="1275" w:type="dxa"/>
            <w:hideMark/>
          </w:tcPr>
          <w:p w14:paraId="0E325217" w14:textId="77777777" w:rsidR="005D1003" w:rsidRPr="000C792B" w:rsidRDefault="005D1003" w:rsidP="005D1003">
            <w:pPr>
              <w:pStyle w:val="TAC"/>
            </w:pPr>
            <w:r w:rsidRPr="000C792B">
              <w:rPr>
                <w:lang w:eastAsia="zh-CN"/>
              </w:rPr>
              <w:t>-50</w:t>
            </w:r>
          </w:p>
        </w:tc>
      </w:tr>
      <w:tr w:rsidR="005D100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5D1003" w:rsidRPr="000C792B" w:rsidRDefault="005D1003" w:rsidP="005D1003">
            <w:pPr>
              <w:pStyle w:val="TAC"/>
              <w:rPr>
                <w:lang w:eastAsia="zh-CN"/>
              </w:rPr>
            </w:pPr>
            <w:r w:rsidRPr="000C792B">
              <w:rPr>
                <w:lang w:eastAsia="zh-CN"/>
              </w:rPr>
              <w:t>109</w:t>
            </w:r>
          </w:p>
        </w:tc>
        <w:tc>
          <w:tcPr>
            <w:tcW w:w="1163" w:type="dxa"/>
            <w:vMerge/>
            <w:vAlign w:val="center"/>
          </w:tcPr>
          <w:p w14:paraId="098D51A5" w14:textId="77777777" w:rsidR="005D1003" w:rsidRPr="000C792B" w:rsidRDefault="005D1003" w:rsidP="005D1003">
            <w:pPr>
              <w:pStyle w:val="TAC"/>
              <w:rPr>
                <w:lang w:val="sv-SE"/>
              </w:rPr>
            </w:pPr>
          </w:p>
        </w:tc>
        <w:tc>
          <w:tcPr>
            <w:tcW w:w="992" w:type="dxa"/>
            <w:vMerge/>
            <w:vAlign w:val="center"/>
          </w:tcPr>
          <w:p w14:paraId="0D81EFED" w14:textId="77777777" w:rsidR="005D1003" w:rsidRPr="000C792B" w:rsidRDefault="005D1003" w:rsidP="005D1003">
            <w:pPr>
              <w:pStyle w:val="TAC"/>
              <w:rPr>
                <w:lang w:val="sv-SE" w:eastAsia="zh-CN"/>
              </w:rPr>
            </w:pPr>
          </w:p>
        </w:tc>
        <w:tc>
          <w:tcPr>
            <w:tcW w:w="1134" w:type="dxa"/>
            <w:vAlign w:val="center"/>
          </w:tcPr>
          <w:p w14:paraId="4CDE076D" w14:textId="57B6A98D" w:rsidR="005D1003" w:rsidRPr="000C792B" w:rsidRDefault="005D1003" w:rsidP="005D1003">
            <w:pPr>
              <w:pStyle w:val="TAC"/>
            </w:pPr>
            <w:r w:rsidRPr="000C792B">
              <w:t>≥ 48</w:t>
            </w:r>
          </w:p>
        </w:tc>
        <w:tc>
          <w:tcPr>
            <w:tcW w:w="1367" w:type="dxa"/>
            <w:vAlign w:val="center"/>
          </w:tcPr>
          <w:p w14:paraId="7CCFC081" w14:textId="53ECDF8F" w:rsidR="005D1003" w:rsidRPr="000C792B" w:rsidRDefault="005D1003" w:rsidP="005D1003">
            <w:pPr>
              <w:pStyle w:val="TAC"/>
            </w:pPr>
            <w:r w:rsidRPr="000C792B">
              <w:t>≥ 1</w:t>
            </w:r>
          </w:p>
        </w:tc>
        <w:tc>
          <w:tcPr>
            <w:tcW w:w="2040" w:type="dxa"/>
            <w:vAlign w:val="center"/>
          </w:tcPr>
          <w:p w14:paraId="491901E2" w14:textId="77777777" w:rsidR="005D1003" w:rsidRPr="000C792B" w:rsidRDefault="005D1003" w:rsidP="005D1003">
            <w:pPr>
              <w:pStyle w:val="TAC"/>
              <w:rPr>
                <w:lang w:eastAsia="zh-CN"/>
              </w:rPr>
            </w:pPr>
            <w:r w:rsidRPr="000C792B">
              <w:t>Note 6</w:t>
            </w:r>
          </w:p>
        </w:tc>
        <w:tc>
          <w:tcPr>
            <w:tcW w:w="1134" w:type="dxa"/>
            <w:vAlign w:val="center"/>
          </w:tcPr>
          <w:p w14:paraId="5F6A2007" w14:textId="77777777" w:rsidR="005D1003" w:rsidRPr="000C792B" w:rsidRDefault="005D1003" w:rsidP="005D1003">
            <w:pPr>
              <w:pStyle w:val="TAC"/>
            </w:pPr>
            <w:r w:rsidRPr="000C792B">
              <w:t>Note 6</w:t>
            </w:r>
          </w:p>
        </w:tc>
        <w:tc>
          <w:tcPr>
            <w:tcW w:w="1275" w:type="dxa"/>
            <w:vAlign w:val="center"/>
          </w:tcPr>
          <w:p w14:paraId="055BA016" w14:textId="77777777" w:rsidR="005D1003" w:rsidRPr="000C792B" w:rsidRDefault="005D1003" w:rsidP="005D1003">
            <w:pPr>
              <w:pStyle w:val="TAC"/>
              <w:rPr>
                <w:lang w:eastAsia="zh-CN"/>
              </w:rPr>
            </w:pPr>
            <w:r w:rsidRPr="000C792B">
              <w:t>Note 6</w:t>
            </w:r>
          </w:p>
        </w:tc>
      </w:tr>
      <w:tr w:rsidR="005D100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5D1003" w:rsidRPr="000C792B" w:rsidRDefault="005D1003" w:rsidP="005D1003">
            <w:pPr>
              <w:pStyle w:val="TAC"/>
              <w:rPr>
                <w:lang w:eastAsia="zh-CN"/>
              </w:rPr>
            </w:pPr>
            <w:r w:rsidRPr="000C792B">
              <w:rPr>
                <w:lang w:eastAsia="zh-CN"/>
              </w:rPr>
              <w:t>28</w:t>
            </w:r>
          </w:p>
        </w:tc>
        <w:tc>
          <w:tcPr>
            <w:tcW w:w="1163" w:type="dxa"/>
            <w:vMerge/>
            <w:vAlign w:val="center"/>
          </w:tcPr>
          <w:p w14:paraId="37F8E110" w14:textId="77777777" w:rsidR="005D1003" w:rsidRPr="000C792B" w:rsidRDefault="005D1003" w:rsidP="005D1003">
            <w:pPr>
              <w:pStyle w:val="TAC"/>
              <w:rPr>
                <w:lang w:val="sv-SE"/>
              </w:rPr>
            </w:pPr>
          </w:p>
        </w:tc>
        <w:tc>
          <w:tcPr>
            <w:tcW w:w="992" w:type="dxa"/>
            <w:vMerge/>
            <w:vAlign w:val="center"/>
          </w:tcPr>
          <w:p w14:paraId="61DF0245" w14:textId="77777777" w:rsidR="005D1003" w:rsidRPr="000C792B" w:rsidRDefault="005D1003" w:rsidP="005D1003">
            <w:pPr>
              <w:pStyle w:val="TAC"/>
              <w:rPr>
                <w:lang w:val="sv-SE" w:eastAsia="zh-CN"/>
              </w:rPr>
            </w:pPr>
          </w:p>
        </w:tc>
        <w:tc>
          <w:tcPr>
            <w:tcW w:w="1134" w:type="dxa"/>
            <w:vAlign w:val="center"/>
          </w:tcPr>
          <w:p w14:paraId="4366FAA4" w14:textId="5D87CF06" w:rsidR="005D1003" w:rsidRPr="000C792B" w:rsidRDefault="005D1003" w:rsidP="005D1003">
            <w:pPr>
              <w:pStyle w:val="TAC"/>
            </w:pPr>
            <w:r w:rsidRPr="000C792B">
              <w:t>≥ 132</w:t>
            </w:r>
          </w:p>
        </w:tc>
        <w:tc>
          <w:tcPr>
            <w:tcW w:w="1367" w:type="dxa"/>
            <w:vAlign w:val="center"/>
          </w:tcPr>
          <w:p w14:paraId="60AA3CCB" w14:textId="1F934663" w:rsidR="005D1003" w:rsidRPr="000C792B" w:rsidRDefault="005D1003" w:rsidP="005D1003">
            <w:pPr>
              <w:pStyle w:val="TAC"/>
            </w:pPr>
            <w:r w:rsidRPr="000C792B">
              <w:t>≥ 1</w:t>
            </w:r>
          </w:p>
        </w:tc>
        <w:tc>
          <w:tcPr>
            <w:tcW w:w="2040" w:type="dxa"/>
            <w:vAlign w:val="center"/>
          </w:tcPr>
          <w:p w14:paraId="7DEB2211" w14:textId="77777777" w:rsidR="005D1003" w:rsidRPr="000C792B" w:rsidRDefault="005D1003" w:rsidP="005D1003">
            <w:pPr>
              <w:pStyle w:val="TAC"/>
            </w:pPr>
            <w:r w:rsidRPr="000C792B">
              <w:t>Note 6</w:t>
            </w:r>
          </w:p>
        </w:tc>
        <w:tc>
          <w:tcPr>
            <w:tcW w:w="1134" w:type="dxa"/>
            <w:vAlign w:val="center"/>
          </w:tcPr>
          <w:p w14:paraId="4086DCB6" w14:textId="77777777" w:rsidR="005D1003" w:rsidRPr="000C792B" w:rsidRDefault="005D1003" w:rsidP="005D1003">
            <w:pPr>
              <w:pStyle w:val="TAC"/>
            </w:pPr>
            <w:r w:rsidRPr="000C792B">
              <w:t>Note 6</w:t>
            </w:r>
          </w:p>
        </w:tc>
        <w:tc>
          <w:tcPr>
            <w:tcW w:w="1275" w:type="dxa"/>
            <w:vAlign w:val="center"/>
          </w:tcPr>
          <w:p w14:paraId="10CE19BF" w14:textId="77777777" w:rsidR="005D1003" w:rsidRPr="000C792B" w:rsidRDefault="005D1003" w:rsidP="005D1003">
            <w:pPr>
              <w:pStyle w:val="TAC"/>
            </w:pPr>
            <w:r w:rsidRPr="000C792B">
              <w:t>Note 6</w:t>
            </w:r>
          </w:p>
        </w:tc>
      </w:tr>
      <w:tr w:rsidR="005D1003" w:rsidRPr="000C792B" w14:paraId="0413CED9" w14:textId="77777777" w:rsidTr="00224E82">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5D1003" w:rsidRPr="000C792B" w:rsidRDefault="005D1003" w:rsidP="005D1003">
            <w:pPr>
              <w:pStyle w:val="TAC"/>
              <w:rPr>
                <w:lang w:eastAsia="zh-CN"/>
              </w:rPr>
            </w:pPr>
            <w:r w:rsidRPr="000C792B">
              <w:rPr>
                <w:lang w:eastAsia="zh-CN"/>
              </w:rPr>
              <w:t>147</w:t>
            </w:r>
          </w:p>
        </w:tc>
        <w:tc>
          <w:tcPr>
            <w:tcW w:w="1163" w:type="dxa"/>
            <w:vMerge/>
            <w:vAlign w:val="center"/>
          </w:tcPr>
          <w:p w14:paraId="595384B1" w14:textId="77777777" w:rsidR="005D1003" w:rsidRPr="000C792B" w:rsidRDefault="005D1003" w:rsidP="005D1003">
            <w:pPr>
              <w:pStyle w:val="TAC"/>
              <w:rPr>
                <w:lang w:val="sv-SE"/>
              </w:rPr>
            </w:pPr>
          </w:p>
        </w:tc>
        <w:tc>
          <w:tcPr>
            <w:tcW w:w="992" w:type="dxa"/>
            <w:vMerge w:val="restart"/>
            <w:vAlign w:val="center"/>
          </w:tcPr>
          <w:p w14:paraId="7416709C" w14:textId="77777777" w:rsidR="005D1003" w:rsidRPr="000C792B" w:rsidRDefault="005D1003" w:rsidP="005D1003">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5D1003" w:rsidRPr="000C792B" w:rsidRDefault="005D1003" w:rsidP="005D1003">
            <w:pPr>
              <w:pStyle w:val="TAC"/>
            </w:pPr>
            <w:r w:rsidRPr="000C792B">
              <w:t>≥ 24</w:t>
            </w:r>
          </w:p>
        </w:tc>
        <w:tc>
          <w:tcPr>
            <w:tcW w:w="1367" w:type="dxa"/>
            <w:vMerge w:val="restart"/>
            <w:vAlign w:val="center"/>
          </w:tcPr>
          <w:p w14:paraId="22DC5FBE" w14:textId="1F25E95C" w:rsidR="005D1003" w:rsidRPr="000C792B" w:rsidRDefault="005D1003" w:rsidP="005D1003">
            <w:pPr>
              <w:pStyle w:val="TAC"/>
            </w:pPr>
            <w:r w:rsidRPr="000C792B">
              <w:t>≥ 4</w:t>
            </w:r>
          </w:p>
        </w:tc>
        <w:tc>
          <w:tcPr>
            <w:tcW w:w="2040" w:type="dxa"/>
            <w:vAlign w:val="center"/>
          </w:tcPr>
          <w:p w14:paraId="7B51CD18" w14:textId="77777777" w:rsidR="005D1003" w:rsidRPr="000C792B" w:rsidRDefault="005D1003" w:rsidP="005D1003">
            <w:pPr>
              <w:pStyle w:val="TAC"/>
              <w:rPr>
                <w:szCs w:val="18"/>
              </w:rPr>
            </w:pPr>
            <w:r w:rsidRPr="000C792B">
              <w:rPr>
                <w:szCs w:val="18"/>
              </w:rPr>
              <w:t>NR_FDD_FR1_A, NR_TDD_FR1_A,</w:t>
            </w:r>
          </w:p>
          <w:p w14:paraId="0C360017" w14:textId="77777777" w:rsidR="005D1003" w:rsidRPr="000C792B" w:rsidRDefault="005D1003" w:rsidP="005D1003">
            <w:pPr>
              <w:pStyle w:val="TAC"/>
            </w:pPr>
            <w:r w:rsidRPr="000C792B">
              <w:rPr>
                <w:szCs w:val="18"/>
              </w:rPr>
              <w:t>NR_SDL_FR1_A</w:t>
            </w:r>
          </w:p>
        </w:tc>
        <w:tc>
          <w:tcPr>
            <w:tcW w:w="1134" w:type="dxa"/>
            <w:vAlign w:val="center"/>
          </w:tcPr>
          <w:p w14:paraId="0EAE3B44" w14:textId="77777777" w:rsidR="005D1003" w:rsidRPr="000C792B" w:rsidRDefault="005D1003" w:rsidP="005D1003">
            <w:pPr>
              <w:pStyle w:val="TAC"/>
            </w:pPr>
            <w:r w:rsidRPr="000C792B">
              <w:t>-115</w:t>
            </w:r>
          </w:p>
        </w:tc>
        <w:tc>
          <w:tcPr>
            <w:tcW w:w="1275" w:type="dxa"/>
            <w:vAlign w:val="center"/>
          </w:tcPr>
          <w:p w14:paraId="4D244910" w14:textId="77777777" w:rsidR="005D1003" w:rsidRPr="000C792B" w:rsidRDefault="005D1003" w:rsidP="005D1003">
            <w:pPr>
              <w:pStyle w:val="TAC"/>
            </w:pPr>
            <w:r w:rsidRPr="000C792B">
              <w:rPr>
                <w:lang w:eastAsia="zh-CN"/>
              </w:rPr>
              <w:t>-50</w:t>
            </w:r>
          </w:p>
        </w:tc>
      </w:tr>
      <w:tr w:rsidR="005D1003" w:rsidRPr="000C792B" w14:paraId="1B52C348"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5D1003" w:rsidRPr="000C792B" w:rsidRDefault="005D1003" w:rsidP="005D1003">
            <w:pPr>
              <w:pStyle w:val="TAC"/>
              <w:rPr>
                <w:lang w:eastAsia="zh-CN"/>
              </w:rPr>
            </w:pPr>
          </w:p>
        </w:tc>
        <w:tc>
          <w:tcPr>
            <w:tcW w:w="1163" w:type="dxa"/>
            <w:vMerge/>
            <w:vAlign w:val="center"/>
          </w:tcPr>
          <w:p w14:paraId="328A8020" w14:textId="77777777" w:rsidR="005D1003" w:rsidRPr="000C792B" w:rsidRDefault="005D1003" w:rsidP="005D1003">
            <w:pPr>
              <w:pStyle w:val="TAC"/>
              <w:rPr>
                <w:lang w:val="sv-SE"/>
              </w:rPr>
            </w:pPr>
          </w:p>
        </w:tc>
        <w:tc>
          <w:tcPr>
            <w:tcW w:w="992" w:type="dxa"/>
            <w:vMerge/>
            <w:vAlign w:val="center"/>
          </w:tcPr>
          <w:p w14:paraId="06622671" w14:textId="77777777" w:rsidR="005D1003" w:rsidRPr="000C792B" w:rsidRDefault="005D1003" w:rsidP="005D1003">
            <w:pPr>
              <w:pStyle w:val="TAC"/>
              <w:rPr>
                <w:lang w:val="sv-SE" w:eastAsia="zh-CN"/>
              </w:rPr>
            </w:pPr>
          </w:p>
        </w:tc>
        <w:tc>
          <w:tcPr>
            <w:tcW w:w="1134" w:type="dxa"/>
            <w:vMerge/>
            <w:vAlign w:val="center"/>
          </w:tcPr>
          <w:p w14:paraId="7E697638" w14:textId="77777777" w:rsidR="005D1003" w:rsidRPr="000C792B" w:rsidRDefault="005D1003" w:rsidP="005D1003">
            <w:pPr>
              <w:pStyle w:val="TAC"/>
            </w:pPr>
          </w:p>
        </w:tc>
        <w:tc>
          <w:tcPr>
            <w:tcW w:w="1367" w:type="dxa"/>
            <w:vMerge/>
            <w:vAlign w:val="center"/>
          </w:tcPr>
          <w:p w14:paraId="2EE932E3" w14:textId="77777777" w:rsidR="005D1003" w:rsidRPr="000C792B" w:rsidRDefault="005D1003" w:rsidP="005D1003">
            <w:pPr>
              <w:pStyle w:val="TAC"/>
            </w:pPr>
          </w:p>
        </w:tc>
        <w:tc>
          <w:tcPr>
            <w:tcW w:w="2040" w:type="dxa"/>
            <w:vAlign w:val="center"/>
          </w:tcPr>
          <w:p w14:paraId="435201B6" w14:textId="77777777" w:rsidR="005D1003" w:rsidRPr="000C792B" w:rsidRDefault="005D1003" w:rsidP="005D1003">
            <w:pPr>
              <w:pStyle w:val="TAC"/>
            </w:pPr>
            <w:r w:rsidRPr="000C792B">
              <w:t>NR_FDD_FR1_B</w:t>
            </w:r>
          </w:p>
        </w:tc>
        <w:tc>
          <w:tcPr>
            <w:tcW w:w="1134" w:type="dxa"/>
          </w:tcPr>
          <w:p w14:paraId="3C187564" w14:textId="77777777" w:rsidR="005D1003" w:rsidRPr="000C792B" w:rsidRDefault="005D1003" w:rsidP="005D1003">
            <w:pPr>
              <w:pStyle w:val="TAC"/>
            </w:pPr>
            <w:r w:rsidRPr="000C792B">
              <w:t>-114.5</w:t>
            </w:r>
          </w:p>
        </w:tc>
        <w:tc>
          <w:tcPr>
            <w:tcW w:w="1275" w:type="dxa"/>
          </w:tcPr>
          <w:p w14:paraId="115C41BE" w14:textId="77777777" w:rsidR="005D1003" w:rsidRPr="000C792B" w:rsidRDefault="005D1003" w:rsidP="005D1003">
            <w:pPr>
              <w:pStyle w:val="TAC"/>
            </w:pPr>
            <w:r w:rsidRPr="000C792B">
              <w:rPr>
                <w:lang w:eastAsia="zh-CN"/>
              </w:rPr>
              <w:t>-50</w:t>
            </w:r>
          </w:p>
        </w:tc>
      </w:tr>
      <w:tr w:rsidR="005D1003" w:rsidRPr="000C792B" w14:paraId="0C181984"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5D1003" w:rsidRPr="000C792B" w:rsidRDefault="005D1003" w:rsidP="005D1003">
            <w:pPr>
              <w:pStyle w:val="TAC"/>
              <w:rPr>
                <w:lang w:eastAsia="zh-CN"/>
              </w:rPr>
            </w:pPr>
          </w:p>
        </w:tc>
        <w:tc>
          <w:tcPr>
            <w:tcW w:w="1163" w:type="dxa"/>
            <w:vMerge/>
            <w:vAlign w:val="center"/>
          </w:tcPr>
          <w:p w14:paraId="7E43ED72" w14:textId="77777777" w:rsidR="005D1003" w:rsidRPr="000C792B" w:rsidRDefault="005D1003" w:rsidP="005D1003">
            <w:pPr>
              <w:pStyle w:val="TAC"/>
              <w:rPr>
                <w:lang w:val="sv-SE"/>
              </w:rPr>
            </w:pPr>
          </w:p>
        </w:tc>
        <w:tc>
          <w:tcPr>
            <w:tcW w:w="992" w:type="dxa"/>
            <w:vMerge/>
            <w:vAlign w:val="center"/>
          </w:tcPr>
          <w:p w14:paraId="0EF92A46" w14:textId="77777777" w:rsidR="005D1003" w:rsidRPr="000C792B" w:rsidRDefault="005D1003" w:rsidP="005D1003">
            <w:pPr>
              <w:pStyle w:val="TAC"/>
              <w:rPr>
                <w:lang w:val="sv-SE" w:eastAsia="zh-CN"/>
              </w:rPr>
            </w:pPr>
          </w:p>
        </w:tc>
        <w:tc>
          <w:tcPr>
            <w:tcW w:w="1134" w:type="dxa"/>
            <w:vMerge/>
            <w:vAlign w:val="center"/>
          </w:tcPr>
          <w:p w14:paraId="07D77CA6" w14:textId="77777777" w:rsidR="005D1003" w:rsidRPr="000C792B" w:rsidRDefault="005D1003" w:rsidP="005D1003">
            <w:pPr>
              <w:pStyle w:val="TAC"/>
            </w:pPr>
          </w:p>
        </w:tc>
        <w:tc>
          <w:tcPr>
            <w:tcW w:w="1367" w:type="dxa"/>
            <w:vMerge/>
            <w:vAlign w:val="center"/>
          </w:tcPr>
          <w:p w14:paraId="70D5AF23" w14:textId="77777777" w:rsidR="005D1003" w:rsidRPr="000C792B" w:rsidRDefault="005D1003" w:rsidP="005D1003">
            <w:pPr>
              <w:pStyle w:val="TAC"/>
            </w:pPr>
          </w:p>
        </w:tc>
        <w:tc>
          <w:tcPr>
            <w:tcW w:w="2040" w:type="dxa"/>
            <w:vAlign w:val="center"/>
          </w:tcPr>
          <w:p w14:paraId="50ACD2D1" w14:textId="77777777" w:rsidR="005D1003" w:rsidRPr="000C792B" w:rsidRDefault="005D1003" w:rsidP="005D1003">
            <w:pPr>
              <w:pStyle w:val="TAC"/>
            </w:pPr>
            <w:r w:rsidRPr="000C792B">
              <w:t>NR_TDD_FR1_C</w:t>
            </w:r>
          </w:p>
        </w:tc>
        <w:tc>
          <w:tcPr>
            <w:tcW w:w="1134" w:type="dxa"/>
            <w:vAlign w:val="center"/>
          </w:tcPr>
          <w:p w14:paraId="11207492" w14:textId="77777777" w:rsidR="005D1003" w:rsidRPr="000C792B" w:rsidRDefault="005D1003" w:rsidP="005D1003">
            <w:pPr>
              <w:pStyle w:val="TAC"/>
            </w:pPr>
            <w:r w:rsidRPr="000C792B">
              <w:t>-114</w:t>
            </w:r>
          </w:p>
        </w:tc>
        <w:tc>
          <w:tcPr>
            <w:tcW w:w="1275" w:type="dxa"/>
          </w:tcPr>
          <w:p w14:paraId="2524B3F2" w14:textId="77777777" w:rsidR="005D1003" w:rsidRPr="000C792B" w:rsidRDefault="005D1003" w:rsidP="005D1003">
            <w:pPr>
              <w:pStyle w:val="TAC"/>
            </w:pPr>
            <w:r w:rsidRPr="000C792B">
              <w:rPr>
                <w:lang w:eastAsia="zh-CN"/>
              </w:rPr>
              <w:t>-50</w:t>
            </w:r>
          </w:p>
        </w:tc>
      </w:tr>
      <w:tr w:rsidR="005D1003" w:rsidRPr="000C792B" w14:paraId="06FC0F9B"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5D1003" w:rsidRPr="000C792B" w:rsidRDefault="005D1003" w:rsidP="005D1003">
            <w:pPr>
              <w:pStyle w:val="TAC"/>
              <w:rPr>
                <w:lang w:eastAsia="zh-CN"/>
              </w:rPr>
            </w:pPr>
          </w:p>
        </w:tc>
        <w:tc>
          <w:tcPr>
            <w:tcW w:w="1163" w:type="dxa"/>
            <w:vMerge/>
            <w:vAlign w:val="center"/>
          </w:tcPr>
          <w:p w14:paraId="3BA8D9CF" w14:textId="77777777" w:rsidR="005D1003" w:rsidRPr="000C792B" w:rsidRDefault="005D1003" w:rsidP="005D1003">
            <w:pPr>
              <w:pStyle w:val="TAC"/>
              <w:rPr>
                <w:lang w:val="sv-SE"/>
              </w:rPr>
            </w:pPr>
          </w:p>
        </w:tc>
        <w:tc>
          <w:tcPr>
            <w:tcW w:w="992" w:type="dxa"/>
            <w:vMerge/>
            <w:vAlign w:val="center"/>
          </w:tcPr>
          <w:p w14:paraId="57B8BCF4" w14:textId="77777777" w:rsidR="005D1003" w:rsidRPr="000C792B" w:rsidRDefault="005D1003" w:rsidP="005D1003">
            <w:pPr>
              <w:pStyle w:val="TAC"/>
              <w:rPr>
                <w:lang w:val="sv-SE" w:eastAsia="zh-CN"/>
              </w:rPr>
            </w:pPr>
          </w:p>
        </w:tc>
        <w:tc>
          <w:tcPr>
            <w:tcW w:w="1134" w:type="dxa"/>
            <w:vMerge/>
            <w:vAlign w:val="center"/>
          </w:tcPr>
          <w:p w14:paraId="6535C5EA" w14:textId="77777777" w:rsidR="005D1003" w:rsidRPr="000C792B" w:rsidRDefault="005D1003" w:rsidP="005D1003">
            <w:pPr>
              <w:pStyle w:val="TAC"/>
            </w:pPr>
          </w:p>
        </w:tc>
        <w:tc>
          <w:tcPr>
            <w:tcW w:w="1367" w:type="dxa"/>
            <w:vMerge/>
            <w:vAlign w:val="center"/>
          </w:tcPr>
          <w:p w14:paraId="5AF683B7" w14:textId="77777777" w:rsidR="005D1003" w:rsidRPr="000C792B" w:rsidRDefault="005D1003" w:rsidP="005D1003">
            <w:pPr>
              <w:pStyle w:val="TAC"/>
            </w:pPr>
          </w:p>
        </w:tc>
        <w:tc>
          <w:tcPr>
            <w:tcW w:w="2040" w:type="dxa"/>
            <w:vAlign w:val="center"/>
          </w:tcPr>
          <w:p w14:paraId="3E27D7ED" w14:textId="77777777" w:rsidR="005D1003" w:rsidRPr="000C792B" w:rsidRDefault="005D1003" w:rsidP="005D1003">
            <w:pPr>
              <w:pStyle w:val="TAC"/>
              <w:rPr>
                <w:lang w:val="sv-SE"/>
              </w:rPr>
            </w:pPr>
            <w:r w:rsidRPr="000C792B">
              <w:rPr>
                <w:lang w:val="sv-SE"/>
              </w:rPr>
              <w:t>NR_FDD_FR1_D, NR_TDD_FR1_D</w:t>
            </w:r>
          </w:p>
        </w:tc>
        <w:tc>
          <w:tcPr>
            <w:tcW w:w="1134" w:type="dxa"/>
            <w:vAlign w:val="center"/>
          </w:tcPr>
          <w:p w14:paraId="19936DC6" w14:textId="77777777" w:rsidR="005D1003" w:rsidRPr="000C792B" w:rsidRDefault="005D1003" w:rsidP="005D1003">
            <w:pPr>
              <w:pStyle w:val="TAC"/>
            </w:pPr>
            <w:r w:rsidRPr="000C792B">
              <w:t>-113.5</w:t>
            </w:r>
          </w:p>
        </w:tc>
        <w:tc>
          <w:tcPr>
            <w:tcW w:w="1275" w:type="dxa"/>
          </w:tcPr>
          <w:p w14:paraId="47E71421" w14:textId="77777777" w:rsidR="005D1003" w:rsidRPr="000C792B" w:rsidRDefault="005D1003" w:rsidP="005D1003">
            <w:pPr>
              <w:pStyle w:val="TAC"/>
            </w:pPr>
            <w:r w:rsidRPr="000C792B">
              <w:rPr>
                <w:lang w:eastAsia="zh-CN"/>
              </w:rPr>
              <w:t>-50</w:t>
            </w:r>
          </w:p>
        </w:tc>
      </w:tr>
      <w:tr w:rsidR="005D1003" w:rsidRPr="000C792B" w14:paraId="196CD9F8"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5D1003" w:rsidRPr="000C792B" w:rsidRDefault="005D1003" w:rsidP="005D1003">
            <w:pPr>
              <w:pStyle w:val="TAC"/>
              <w:rPr>
                <w:lang w:eastAsia="zh-CN"/>
              </w:rPr>
            </w:pPr>
          </w:p>
        </w:tc>
        <w:tc>
          <w:tcPr>
            <w:tcW w:w="1163" w:type="dxa"/>
            <w:vMerge/>
            <w:vAlign w:val="center"/>
          </w:tcPr>
          <w:p w14:paraId="11C540A8" w14:textId="77777777" w:rsidR="005D1003" w:rsidRPr="000C792B" w:rsidRDefault="005D1003" w:rsidP="005D1003">
            <w:pPr>
              <w:pStyle w:val="TAC"/>
              <w:rPr>
                <w:lang w:val="sv-SE"/>
              </w:rPr>
            </w:pPr>
          </w:p>
        </w:tc>
        <w:tc>
          <w:tcPr>
            <w:tcW w:w="992" w:type="dxa"/>
            <w:vMerge/>
            <w:vAlign w:val="center"/>
          </w:tcPr>
          <w:p w14:paraId="574E3A22" w14:textId="77777777" w:rsidR="005D1003" w:rsidRPr="000C792B" w:rsidRDefault="005D1003" w:rsidP="005D1003">
            <w:pPr>
              <w:pStyle w:val="TAC"/>
              <w:rPr>
                <w:lang w:val="sv-SE" w:eastAsia="zh-CN"/>
              </w:rPr>
            </w:pPr>
          </w:p>
        </w:tc>
        <w:tc>
          <w:tcPr>
            <w:tcW w:w="1134" w:type="dxa"/>
            <w:vMerge/>
            <w:vAlign w:val="center"/>
          </w:tcPr>
          <w:p w14:paraId="6F1900AB" w14:textId="77777777" w:rsidR="005D1003" w:rsidRPr="000C792B" w:rsidRDefault="005D1003" w:rsidP="005D1003">
            <w:pPr>
              <w:pStyle w:val="TAC"/>
            </w:pPr>
          </w:p>
        </w:tc>
        <w:tc>
          <w:tcPr>
            <w:tcW w:w="1367" w:type="dxa"/>
            <w:vMerge/>
            <w:vAlign w:val="center"/>
          </w:tcPr>
          <w:p w14:paraId="2D3B838D" w14:textId="77777777" w:rsidR="005D1003" w:rsidRPr="000C792B" w:rsidRDefault="005D1003" w:rsidP="005D1003">
            <w:pPr>
              <w:pStyle w:val="TAC"/>
            </w:pPr>
          </w:p>
        </w:tc>
        <w:tc>
          <w:tcPr>
            <w:tcW w:w="2040" w:type="dxa"/>
            <w:vAlign w:val="center"/>
          </w:tcPr>
          <w:p w14:paraId="5F32938F" w14:textId="77777777" w:rsidR="005D1003" w:rsidRPr="000C792B" w:rsidRDefault="005D1003" w:rsidP="005D1003">
            <w:pPr>
              <w:pStyle w:val="TAC"/>
              <w:rPr>
                <w:lang w:val="sv-SE"/>
              </w:rPr>
            </w:pPr>
            <w:r w:rsidRPr="000C792B">
              <w:rPr>
                <w:lang w:val="sv-SE"/>
              </w:rPr>
              <w:t>NR_FDD_FR1_E, NR_TDD_FR1_E</w:t>
            </w:r>
          </w:p>
        </w:tc>
        <w:tc>
          <w:tcPr>
            <w:tcW w:w="1134" w:type="dxa"/>
            <w:vAlign w:val="center"/>
          </w:tcPr>
          <w:p w14:paraId="3253BEE6" w14:textId="77777777" w:rsidR="005D1003" w:rsidRPr="000C792B" w:rsidRDefault="005D1003" w:rsidP="005D1003">
            <w:pPr>
              <w:pStyle w:val="TAC"/>
            </w:pPr>
            <w:r w:rsidRPr="000C792B">
              <w:t>-113</w:t>
            </w:r>
          </w:p>
        </w:tc>
        <w:tc>
          <w:tcPr>
            <w:tcW w:w="1275" w:type="dxa"/>
          </w:tcPr>
          <w:p w14:paraId="51CF5140" w14:textId="77777777" w:rsidR="005D1003" w:rsidRPr="000C792B" w:rsidRDefault="005D1003" w:rsidP="005D1003">
            <w:pPr>
              <w:pStyle w:val="TAC"/>
            </w:pPr>
            <w:r w:rsidRPr="000C792B">
              <w:rPr>
                <w:lang w:eastAsia="zh-CN"/>
              </w:rPr>
              <w:t>-50</w:t>
            </w:r>
          </w:p>
        </w:tc>
      </w:tr>
      <w:tr w:rsidR="005D1003" w:rsidRPr="000C792B" w14:paraId="39520011"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5D1003" w:rsidRPr="000C792B" w:rsidRDefault="005D1003" w:rsidP="005D1003">
            <w:pPr>
              <w:pStyle w:val="TAC"/>
              <w:rPr>
                <w:lang w:eastAsia="zh-CN"/>
              </w:rPr>
            </w:pPr>
          </w:p>
        </w:tc>
        <w:tc>
          <w:tcPr>
            <w:tcW w:w="1163" w:type="dxa"/>
            <w:vMerge/>
            <w:vAlign w:val="center"/>
          </w:tcPr>
          <w:p w14:paraId="214E27F3" w14:textId="77777777" w:rsidR="005D1003" w:rsidRPr="000C792B" w:rsidRDefault="005D1003" w:rsidP="005D1003">
            <w:pPr>
              <w:pStyle w:val="TAC"/>
              <w:rPr>
                <w:lang w:val="sv-SE"/>
              </w:rPr>
            </w:pPr>
          </w:p>
        </w:tc>
        <w:tc>
          <w:tcPr>
            <w:tcW w:w="992" w:type="dxa"/>
            <w:vMerge/>
            <w:vAlign w:val="center"/>
          </w:tcPr>
          <w:p w14:paraId="4E5F4F0C" w14:textId="77777777" w:rsidR="005D1003" w:rsidRPr="000C792B" w:rsidRDefault="005D1003" w:rsidP="005D1003">
            <w:pPr>
              <w:pStyle w:val="TAC"/>
              <w:rPr>
                <w:lang w:val="sv-SE" w:eastAsia="zh-CN"/>
              </w:rPr>
            </w:pPr>
          </w:p>
        </w:tc>
        <w:tc>
          <w:tcPr>
            <w:tcW w:w="1134" w:type="dxa"/>
            <w:vMerge/>
            <w:vAlign w:val="center"/>
          </w:tcPr>
          <w:p w14:paraId="39685AEC" w14:textId="77777777" w:rsidR="005D1003" w:rsidRPr="000C792B" w:rsidRDefault="005D1003" w:rsidP="005D1003">
            <w:pPr>
              <w:pStyle w:val="TAC"/>
            </w:pPr>
          </w:p>
        </w:tc>
        <w:tc>
          <w:tcPr>
            <w:tcW w:w="1367" w:type="dxa"/>
            <w:vMerge/>
            <w:vAlign w:val="center"/>
          </w:tcPr>
          <w:p w14:paraId="7374E839" w14:textId="77777777" w:rsidR="005D1003" w:rsidRPr="000C792B" w:rsidRDefault="005D1003" w:rsidP="005D1003">
            <w:pPr>
              <w:pStyle w:val="TAC"/>
            </w:pPr>
          </w:p>
        </w:tc>
        <w:tc>
          <w:tcPr>
            <w:tcW w:w="2040" w:type="dxa"/>
            <w:vAlign w:val="center"/>
          </w:tcPr>
          <w:p w14:paraId="66FDC066" w14:textId="77777777" w:rsidR="005D1003" w:rsidRPr="000C792B" w:rsidRDefault="005D1003" w:rsidP="005D1003">
            <w:pPr>
              <w:pStyle w:val="TAC"/>
            </w:pPr>
            <w:r w:rsidRPr="000C792B">
              <w:rPr>
                <w:lang w:eastAsia="zh-CN"/>
              </w:rPr>
              <w:t>NR_FDD_FR1_F</w:t>
            </w:r>
          </w:p>
        </w:tc>
        <w:tc>
          <w:tcPr>
            <w:tcW w:w="1134" w:type="dxa"/>
            <w:vAlign w:val="center"/>
          </w:tcPr>
          <w:p w14:paraId="2FCB0643" w14:textId="77777777" w:rsidR="005D1003" w:rsidRPr="000C792B" w:rsidRDefault="005D1003" w:rsidP="005D1003">
            <w:pPr>
              <w:pStyle w:val="TAC"/>
            </w:pPr>
            <w:r w:rsidRPr="000C792B">
              <w:t>-113.5</w:t>
            </w:r>
          </w:p>
        </w:tc>
        <w:tc>
          <w:tcPr>
            <w:tcW w:w="1275" w:type="dxa"/>
          </w:tcPr>
          <w:p w14:paraId="1ABBFFD3" w14:textId="77777777" w:rsidR="005D1003" w:rsidRPr="000C792B" w:rsidRDefault="005D1003" w:rsidP="005D1003">
            <w:pPr>
              <w:pStyle w:val="TAC"/>
            </w:pPr>
            <w:r w:rsidRPr="000C792B">
              <w:rPr>
                <w:lang w:eastAsia="zh-CN"/>
              </w:rPr>
              <w:t>-50</w:t>
            </w:r>
          </w:p>
        </w:tc>
      </w:tr>
      <w:tr w:rsidR="005D1003" w:rsidRPr="000C792B" w14:paraId="0C2162D9"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5D1003" w:rsidRPr="000C792B" w:rsidRDefault="005D1003" w:rsidP="005D1003">
            <w:pPr>
              <w:pStyle w:val="TAC"/>
              <w:rPr>
                <w:lang w:eastAsia="zh-CN"/>
              </w:rPr>
            </w:pPr>
          </w:p>
        </w:tc>
        <w:tc>
          <w:tcPr>
            <w:tcW w:w="1163" w:type="dxa"/>
            <w:vMerge/>
            <w:vAlign w:val="center"/>
          </w:tcPr>
          <w:p w14:paraId="45EEC4D2" w14:textId="77777777" w:rsidR="005D1003" w:rsidRPr="000C792B" w:rsidRDefault="005D1003" w:rsidP="005D1003">
            <w:pPr>
              <w:pStyle w:val="TAC"/>
              <w:rPr>
                <w:lang w:val="sv-SE"/>
              </w:rPr>
            </w:pPr>
          </w:p>
        </w:tc>
        <w:tc>
          <w:tcPr>
            <w:tcW w:w="992" w:type="dxa"/>
            <w:vMerge/>
            <w:vAlign w:val="center"/>
          </w:tcPr>
          <w:p w14:paraId="74018AD9" w14:textId="77777777" w:rsidR="005D1003" w:rsidRPr="000C792B" w:rsidRDefault="005D1003" w:rsidP="005D1003">
            <w:pPr>
              <w:pStyle w:val="TAC"/>
              <w:rPr>
                <w:lang w:val="sv-SE" w:eastAsia="zh-CN"/>
              </w:rPr>
            </w:pPr>
          </w:p>
        </w:tc>
        <w:tc>
          <w:tcPr>
            <w:tcW w:w="1134" w:type="dxa"/>
            <w:vMerge/>
            <w:vAlign w:val="center"/>
          </w:tcPr>
          <w:p w14:paraId="7A388982" w14:textId="77777777" w:rsidR="005D1003" w:rsidRPr="000C792B" w:rsidRDefault="005D1003" w:rsidP="005D1003">
            <w:pPr>
              <w:pStyle w:val="TAC"/>
            </w:pPr>
          </w:p>
        </w:tc>
        <w:tc>
          <w:tcPr>
            <w:tcW w:w="1367" w:type="dxa"/>
            <w:vMerge/>
            <w:vAlign w:val="center"/>
          </w:tcPr>
          <w:p w14:paraId="660048F8" w14:textId="77777777" w:rsidR="005D1003" w:rsidRPr="000C792B" w:rsidRDefault="005D1003" w:rsidP="005D1003">
            <w:pPr>
              <w:pStyle w:val="TAC"/>
            </w:pPr>
          </w:p>
        </w:tc>
        <w:tc>
          <w:tcPr>
            <w:tcW w:w="2040" w:type="dxa"/>
            <w:vAlign w:val="center"/>
          </w:tcPr>
          <w:p w14:paraId="33FC3EF7" w14:textId="77777777" w:rsidR="005D1003" w:rsidRPr="000C792B" w:rsidRDefault="005D1003" w:rsidP="005D1003">
            <w:pPr>
              <w:pStyle w:val="TAC"/>
            </w:pPr>
            <w:r w:rsidRPr="000C792B">
              <w:rPr>
                <w:lang w:eastAsia="zh-CN"/>
              </w:rPr>
              <w:t>NR</w:t>
            </w:r>
            <w:r w:rsidRPr="000C792B">
              <w:t>_</w:t>
            </w:r>
            <w:r w:rsidRPr="000C792B">
              <w:rPr>
                <w:lang w:eastAsia="zh-CN"/>
              </w:rPr>
              <w:t>FDD_FR1_G</w:t>
            </w:r>
          </w:p>
        </w:tc>
        <w:tc>
          <w:tcPr>
            <w:tcW w:w="1134" w:type="dxa"/>
            <w:vAlign w:val="center"/>
          </w:tcPr>
          <w:p w14:paraId="6F0860A5" w14:textId="77777777" w:rsidR="005D1003" w:rsidRPr="000C792B" w:rsidRDefault="005D1003" w:rsidP="005D1003">
            <w:pPr>
              <w:pStyle w:val="TAC"/>
            </w:pPr>
            <w:r w:rsidRPr="000C792B">
              <w:t>-113</w:t>
            </w:r>
          </w:p>
        </w:tc>
        <w:tc>
          <w:tcPr>
            <w:tcW w:w="1275" w:type="dxa"/>
          </w:tcPr>
          <w:p w14:paraId="2F708EC2" w14:textId="77777777" w:rsidR="005D1003" w:rsidRPr="000C792B" w:rsidRDefault="005D1003" w:rsidP="005D1003">
            <w:pPr>
              <w:pStyle w:val="TAC"/>
            </w:pPr>
            <w:r w:rsidRPr="000C792B">
              <w:rPr>
                <w:lang w:eastAsia="zh-CN"/>
              </w:rPr>
              <w:t>-50</w:t>
            </w:r>
          </w:p>
        </w:tc>
      </w:tr>
      <w:tr w:rsidR="005D1003" w:rsidRPr="000C792B" w14:paraId="3C3C0382"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5D1003" w:rsidRPr="000C792B" w:rsidRDefault="005D1003" w:rsidP="005D1003">
            <w:pPr>
              <w:pStyle w:val="TAC"/>
              <w:rPr>
                <w:lang w:eastAsia="zh-CN"/>
              </w:rPr>
            </w:pPr>
          </w:p>
        </w:tc>
        <w:tc>
          <w:tcPr>
            <w:tcW w:w="1163" w:type="dxa"/>
            <w:vMerge/>
            <w:vAlign w:val="center"/>
          </w:tcPr>
          <w:p w14:paraId="7D42F164" w14:textId="77777777" w:rsidR="005D1003" w:rsidRPr="000C792B" w:rsidRDefault="005D1003" w:rsidP="005D1003">
            <w:pPr>
              <w:pStyle w:val="TAC"/>
              <w:rPr>
                <w:lang w:val="sv-SE"/>
              </w:rPr>
            </w:pPr>
          </w:p>
        </w:tc>
        <w:tc>
          <w:tcPr>
            <w:tcW w:w="992" w:type="dxa"/>
            <w:vMerge/>
            <w:vAlign w:val="center"/>
          </w:tcPr>
          <w:p w14:paraId="0C337A19" w14:textId="77777777" w:rsidR="005D1003" w:rsidRPr="000C792B" w:rsidRDefault="005D1003" w:rsidP="005D1003">
            <w:pPr>
              <w:pStyle w:val="TAC"/>
              <w:rPr>
                <w:lang w:val="sv-SE" w:eastAsia="zh-CN"/>
              </w:rPr>
            </w:pPr>
          </w:p>
        </w:tc>
        <w:tc>
          <w:tcPr>
            <w:tcW w:w="1134" w:type="dxa"/>
            <w:vMerge/>
            <w:vAlign w:val="center"/>
          </w:tcPr>
          <w:p w14:paraId="2DDFD2CC" w14:textId="77777777" w:rsidR="005D1003" w:rsidRPr="000C792B" w:rsidRDefault="005D1003" w:rsidP="005D1003">
            <w:pPr>
              <w:pStyle w:val="TAC"/>
            </w:pPr>
          </w:p>
        </w:tc>
        <w:tc>
          <w:tcPr>
            <w:tcW w:w="1367" w:type="dxa"/>
            <w:vMerge/>
            <w:vAlign w:val="center"/>
          </w:tcPr>
          <w:p w14:paraId="7EA69B0C" w14:textId="77777777" w:rsidR="005D1003" w:rsidRPr="000C792B" w:rsidRDefault="005D1003" w:rsidP="005D1003">
            <w:pPr>
              <w:pStyle w:val="TAC"/>
            </w:pPr>
          </w:p>
        </w:tc>
        <w:tc>
          <w:tcPr>
            <w:tcW w:w="2040" w:type="dxa"/>
            <w:vAlign w:val="center"/>
          </w:tcPr>
          <w:p w14:paraId="58970B60" w14:textId="77777777" w:rsidR="005D1003" w:rsidRPr="000C792B" w:rsidRDefault="005D1003" w:rsidP="005D1003">
            <w:pPr>
              <w:pStyle w:val="TAC"/>
            </w:pPr>
            <w:r w:rsidRPr="000C792B">
              <w:rPr>
                <w:lang w:eastAsia="zh-CN"/>
              </w:rPr>
              <w:t>NR</w:t>
            </w:r>
            <w:r w:rsidRPr="000C792B">
              <w:t>_</w:t>
            </w:r>
            <w:r w:rsidRPr="000C792B">
              <w:rPr>
                <w:lang w:eastAsia="zh-CN"/>
              </w:rPr>
              <w:t>FDD_FR1_H</w:t>
            </w:r>
          </w:p>
        </w:tc>
        <w:tc>
          <w:tcPr>
            <w:tcW w:w="1134" w:type="dxa"/>
            <w:vAlign w:val="center"/>
          </w:tcPr>
          <w:p w14:paraId="359C50FF" w14:textId="77777777" w:rsidR="005D1003" w:rsidRPr="000C792B" w:rsidRDefault="005D1003" w:rsidP="005D1003">
            <w:pPr>
              <w:pStyle w:val="TAC"/>
            </w:pPr>
            <w:r w:rsidRPr="000C792B">
              <w:t>-111.5</w:t>
            </w:r>
          </w:p>
        </w:tc>
        <w:tc>
          <w:tcPr>
            <w:tcW w:w="1275" w:type="dxa"/>
          </w:tcPr>
          <w:p w14:paraId="48DC086C" w14:textId="77777777" w:rsidR="005D1003" w:rsidRPr="000C792B" w:rsidRDefault="005D1003" w:rsidP="005D1003">
            <w:pPr>
              <w:pStyle w:val="TAC"/>
            </w:pPr>
            <w:r w:rsidRPr="000C792B">
              <w:rPr>
                <w:lang w:eastAsia="zh-CN"/>
              </w:rPr>
              <w:t>-50</w:t>
            </w:r>
          </w:p>
        </w:tc>
      </w:tr>
      <w:tr w:rsidR="005D100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5D1003" w:rsidRPr="000C792B" w:rsidRDefault="005D1003" w:rsidP="005D1003">
            <w:pPr>
              <w:pStyle w:val="TAC"/>
              <w:rPr>
                <w:lang w:eastAsia="zh-CN"/>
              </w:rPr>
            </w:pPr>
            <w:r w:rsidRPr="000C792B">
              <w:rPr>
                <w:lang w:eastAsia="zh-CN"/>
              </w:rPr>
              <w:t>27</w:t>
            </w:r>
          </w:p>
        </w:tc>
        <w:tc>
          <w:tcPr>
            <w:tcW w:w="1163" w:type="dxa"/>
            <w:vMerge/>
            <w:vAlign w:val="center"/>
          </w:tcPr>
          <w:p w14:paraId="15B69CE6" w14:textId="77777777" w:rsidR="005D1003" w:rsidRPr="000C792B" w:rsidRDefault="005D1003" w:rsidP="005D1003">
            <w:pPr>
              <w:pStyle w:val="TAC"/>
              <w:rPr>
                <w:lang w:val="sv-SE"/>
              </w:rPr>
            </w:pPr>
          </w:p>
        </w:tc>
        <w:tc>
          <w:tcPr>
            <w:tcW w:w="992" w:type="dxa"/>
            <w:vMerge/>
            <w:vAlign w:val="center"/>
          </w:tcPr>
          <w:p w14:paraId="19ADDADB" w14:textId="77777777" w:rsidR="005D1003" w:rsidRPr="000C792B" w:rsidRDefault="005D1003" w:rsidP="005D1003">
            <w:pPr>
              <w:pStyle w:val="TAC"/>
              <w:rPr>
                <w:lang w:val="sv-SE" w:eastAsia="zh-CN"/>
              </w:rPr>
            </w:pPr>
          </w:p>
        </w:tc>
        <w:tc>
          <w:tcPr>
            <w:tcW w:w="1134" w:type="dxa"/>
            <w:vAlign w:val="center"/>
          </w:tcPr>
          <w:p w14:paraId="3DB1B8FC" w14:textId="3933C8AD" w:rsidR="005D1003" w:rsidRPr="000C792B" w:rsidRDefault="005D1003" w:rsidP="005D1003">
            <w:pPr>
              <w:pStyle w:val="TAC"/>
            </w:pPr>
            <w:r w:rsidRPr="000C792B">
              <w:t>≥ 64</w:t>
            </w:r>
          </w:p>
        </w:tc>
        <w:tc>
          <w:tcPr>
            <w:tcW w:w="1367" w:type="dxa"/>
            <w:vAlign w:val="center"/>
          </w:tcPr>
          <w:p w14:paraId="66126294" w14:textId="144D7A7E" w:rsidR="005D1003" w:rsidRPr="000C792B" w:rsidRDefault="005D1003" w:rsidP="005D1003">
            <w:pPr>
              <w:pStyle w:val="TAC"/>
            </w:pPr>
            <w:r w:rsidRPr="000C792B">
              <w:t>≥ 1</w:t>
            </w:r>
          </w:p>
        </w:tc>
        <w:tc>
          <w:tcPr>
            <w:tcW w:w="2040" w:type="dxa"/>
            <w:vAlign w:val="center"/>
          </w:tcPr>
          <w:p w14:paraId="6A5CA918" w14:textId="77777777" w:rsidR="005D1003" w:rsidRPr="000C792B" w:rsidRDefault="005D1003" w:rsidP="005D1003">
            <w:pPr>
              <w:pStyle w:val="TAC"/>
              <w:rPr>
                <w:lang w:eastAsia="zh-CN"/>
              </w:rPr>
            </w:pPr>
            <w:r w:rsidRPr="000C792B">
              <w:t>Note 6</w:t>
            </w:r>
          </w:p>
        </w:tc>
        <w:tc>
          <w:tcPr>
            <w:tcW w:w="1134" w:type="dxa"/>
            <w:vAlign w:val="center"/>
          </w:tcPr>
          <w:p w14:paraId="7FCFFC0B" w14:textId="77777777" w:rsidR="005D1003" w:rsidRPr="000C792B" w:rsidRDefault="005D1003" w:rsidP="005D1003">
            <w:pPr>
              <w:pStyle w:val="TAC"/>
            </w:pPr>
            <w:r w:rsidRPr="000C792B">
              <w:t>Note 6</w:t>
            </w:r>
          </w:p>
        </w:tc>
        <w:tc>
          <w:tcPr>
            <w:tcW w:w="1275" w:type="dxa"/>
            <w:vAlign w:val="center"/>
          </w:tcPr>
          <w:p w14:paraId="69053BA3" w14:textId="77777777" w:rsidR="005D1003" w:rsidRPr="000C792B" w:rsidRDefault="005D1003" w:rsidP="005D1003">
            <w:pPr>
              <w:pStyle w:val="TAC"/>
              <w:rPr>
                <w:lang w:eastAsia="zh-CN"/>
              </w:rPr>
            </w:pPr>
            <w:r w:rsidRPr="000C792B">
              <w:t>Note 6</w:t>
            </w:r>
          </w:p>
        </w:tc>
      </w:tr>
      <w:tr w:rsidR="005D100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5D1003" w:rsidRPr="000C792B" w:rsidRDefault="005D1003" w:rsidP="005D1003">
            <w:pPr>
              <w:pStyle w:val="TAC"/>
              <w:rPr>
                <w:lang w:eastAsia="zh-CN"/>
              </w:rPr>
            </w:pPr>
            <w:r w:rsidRPr="000C792B">
              <w:rPr>
                <w:lang w:eastAsia="zh-CN"/>
              </w:rPr>
              <w:t>21</w:t>
            </w:r>
          </w:p>
        </w:tc>
        <w:tc>
          <w:tcPr>
            <w:tcW w:w="1163" w:type="dxa"/>
            <w:vMerge/>
            <w:vAlign w:val="center"/>
          </w:tcPr>
          <w:p w14:paraId="445DF209" w14:textId="77777777" w:rsidR="005D1003" w:rsidRPr="000C792B" w:rsidRDefault="005D1003" w:rsidP="005D1003">
            <w:pPr>
              <w:pStyle w:val="TAC"/>
              <w:rPr>
                <w:lang w:val="sv-SE"/>
              </w:rPr>
            </w:pPr>
          </w:p>
        </w:tc>
        <w:tc>
          <w:tcPr>
            <w:tcW w:w="992" w:type="dxa"/>
            <w:vMerge/>
            <w:vAlign w:val="center"/>
          </w:tcPr>
          <w:p w14:paraId="631B2007" w14:textId="77777777" w:rsidR="005D1003" w:rsidRPr="000C792B" w:rsidRDefault="005D1003" w:rsidP="005D1003">
            <w:pPr>
              <w:pStyle w:val="TAC"/>
              <w:rPr>
                <w:lang w:val="sv-SE" w:eastAsia="zh-CN"/>
              </w:rPr>
            </w:pPr>
          </w:p>
        </w:tc>
        <w:tc>
          <w:tcPr>
            <w:tcW w:w="1134" w:type="dxa"/>
            <w:vAlign w:val="center"/>
          </w:tcPr>
          <w:p w14:paraId="22A8A7CD" w14:textId="3702A8AA" w:rsidR="005D1003" w:rsidRPr="000C792B" w:rsidRDefault="005D1003" w:rsidP="005D1003">
            <w:pPr>
              <w:pStyle w:val="TAC"/>
            </w:pPr>
            <w:r w:rsidRPr="000C792B">
              <w:t>≥ 132</w:t>
            </w:r>
          </w:p>
        </w:tc>
        <w:tc>
          <w:tcPr>
            <w:tcW w:w="1367" w:type="dxa"/>
            <w:vAlign w:val="center"/>
          </w:tcPr>
          <w:p w14:paraId="3B3A3598" w14:textId="242A14AA" w:rsidR="005D1003" w:rsidRPr="000C792B" w:rsidRDefault="005D1003" w:rsidP="005D1003">
            <w:pPr>
              <w:pStyle w:val="TAC"/>
            </w:pPr>
            <w:r w:rsidRPr="000C792B">
              <w:t>≥ 1</w:t>
            </w:r>
          </w:p>
        </w:tc>
        <w:tc>
          <w:tcPr>
            <w:tcW w:w="2040" w:type="dxa"/>
            <w:vAlign w:val="center"/>
          </w:tcPr>
          <w:p w14:paraId="4326E50E" w14:textId="77777777" w:rsidR="005D1003" w:rsidRPr="000C792B" w:rsidRDefault="005D1003" w:rsidP="005D1003">
            <w:pPr>
              <w:pStyle w:val="TAC"/>
            </w:pPr>
            <w:r w:rsidRPr="000C792B">
              <w:t>Note 6</w:t>
            </w:r>
          </w:p>
        </w:tc>
        <w:tc>
          <w:tcPr>
            <w:tcW w:w="1134" w:type="dxa"/>
            <w:vAlign w:val="center"/>
          </w:tcPr>
          <w:p w14:paraId="462E25F3" w14:textId="77777777" w:rsidR="005D1003" w:rsidRPr="000C792B" w:rsidRDefault="005D1003" w:rsidP="005D1003">
            <w:pPr>
              <w:pStyle w:val="TAC"/>
            </w:pPr>
            <w:r w:rsidRPr="000C792B">
              <w:t>Note 6</w:t>
            </w:r>
          </w:p>
        </w:tc>
        <w:tc>
          <w:tcPr>
            <w:tcW w:w="1275" w:type="dxa"/>
            <w:vAlign w:val="center"/>
          </w:tcPr>
          <w:p w14:paraId="7372A946" w14:textId="77777777" w:rsidR="005D1003" w:rsidRPr="000C792B" w:rsidRDefault="005D1003" w:rsidP="005D100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7"/>
        <w:gridCol w:w="1120"/>
        <w:gridCol w:w="696"/>
        <w:gridCol w:w="1251"/>
        <w:gridCol w:w="1409"/>
        <w:gridCol w:w="2566"/>
        <w:gridCol w:w="1510"/>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5D1003"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5D1003" w:rsidRPr="000C792B" w:rsidRDefault="005D1003" w:rsidP="005D1003">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5D1003" w:rsidRPr="000C792B" w:rsidRDefault="005D1003" w:rsidP="005D1003">
            <w:pPr>
              <w:pStyle w:val="TAC"/>
            </w:pPr>
            <w:r w:rsidRPr="000C792B">
              <w:t>(PRS Ês/Iot)</w:t>
            </w:r>
            <w:r w:rsidRPr="000C792B">
              <w:rPr>
                <w:vertAlign w:val="subscript"/>
              </w:rPr>
              <w:t xml:space="preserve">ref </w:t>
            </w:r>
            <w:r w:rsidRPr="000C792B">
              <w:t>≥-6dB</w:t>
            </w:r>
          </w:p>
          <w:p w14:paraId="39EB0DC1" w14:textId="77777777" w:rsidR="005D1003" w:rsidRPr="000C792B" w:rsidRDefault="005D1003" w:rsidP="005D1003">
            <w:pPr>
              <w:pStyle w:val="TAC"/>
            </w:pPr>
          </w:p>
          <w:p w14:paraId="097B755D" w14:textId="77777777" w:rsidR="005D1003" w:rsidRPr="000C792B" w:rsidRDefault="005D1003" w:rsidP="005D1003">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5D1003" w:rsidRPr="000C792B" w:rsidRDefault="005D1003" w:rsidP="005D1003">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5D1003" w:rsidRPr="000C792B" w:rsidRDefault="005D1003" w:rsidP="005D1003">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5D1003" w:rsidRPr="000C792B" w:rsidRDefault="005D1003" w:rsidP="005D1003">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77777777" w:rsidR="005D1003" w:rsidRPr="000C792B" w:rsidRDefault="005D1003" w:rsidP="005D1003">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5D1003" w:rsidRPr="000C792B" w:rsidRDefault="005D1003" w:rsidP="005D1003">
            <w:pPr>
              <w:pStyle w:val="TAC"/>
              <w:rPr>
                <w:b/>
                <w:sz w:val="16"/>
                <w:szCs w:val="16"/>
              </w:rPr>
            </w:pPr>
            <w:r w:rsidRPr="000C792B">
              <w:rPr>
                <w:lang w:eastAsia="zh-CN"/>
              </w:rPr>
              <w:t>-50</w:t>
            </w:r>
          </w:p>
        </w:tc>
      </w:tr>
      <w:tr w:rsidR="005D1003"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5D1003" w:rsidRPr="000C792B" w:rsidRDefault="005D1003" w:rsidP="005D1003">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5D1003" w:rsidRPr="000C792B" w:rsidRDefault="005D1003" w:rsidP="005D1003">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5D1003" w:rsidRPr="000C792B" w:rsidRDefault="005D1003" w:rsidP="005D1003">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5D1003" w:rsidRPr="000C792B" w:rsidRDefault="005D1003" w:rsidP="005D1003">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5D1003" w:rsidRPr="000C792B" w:rsidRDefault="005D1003" w:rsidP="005D1003">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77777777" w:rsidR="005D1003" w:rsidRPr="000C792B" w:rsidRDefault="005D1003" w:rsidP="005D1003">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5D1003" w:rsidRPr="000C792B" w:rsidRDefault="005D1003" w:rsidP="005D1003">
            <w:pPr>
              <w:pStyle w:val="TAC"/>
              <w:rPr>
                <w:b/>
                <w:sz w:val="16"/>
                <w:szCs w:val="16"/>
              </w:rPr>
            </w:pPr>
            <w:r w:rsidRPr="000C792B">
              <w:t>Note 5</w:t>
            </w:r>
          </w:p>
        </w:tc>
      </w:tr>
      <w:tr w:rsidR="005D1003"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5D1003" w:rsidRPr="000C792B" w:rsidRDefault="005D1003" w:rsidP="005D1003">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5D1003" w:rsidRPr="000C792B" w:rsidRDefault="005D1003" w:rsidP="005D1003">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5D1003" w:rsidRPr="000C792B" w:rsidRDefault="005D1003" w:rsidP="005D1003">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5D1003" w:rsidRPr="000C792B" w:rsidRDefault="005D1003" w:rsidP="005D1003">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5D1003" w:rsidRPr="000C792B" w:rsidRDefault="005D1003" w:rsidP="005D1003">
            <w:pPr>
              <w:pStyle w:val="TAC"/>
            </w:pPr>
            <w:r w:rsidRPr="000C792B">
              <w:t>Note 5</w:t>
            </w:r>
          </w:p>
        </w:tc>
      </w:tr>
      <w:tr w:rsidR="005D1003"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5D1003" w:rsidRPr="000C792B" w:rsidRDefault="005D1003" w:rsidP="005D1003">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5D1003" w:rsidRPr="000C792B" w:rsidRDefault="005D1003" w:rsidP="005D1003">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5D1003" w:rsidRPr="000C792B" w:rsidRDefault="005D1003" w:rsidP="005D1003">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5D1003" w:rsidRPr="000C792B" w:rsidRDefault="005D1003" w:rsidP="005D1003">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5D1003" w:rsidRPr="000C792B" w:rsidRDefault="005D1003" w:rsidP="005D1003">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77777777" w:rsidR="005D1003" w:rsidRPr="000C792B" w:rsidRDefault="005D1003" w:rsidP="005D1003">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5D1003" w:rsidRPr="000C792B" w:rsidRDefault="005D1003" w:rsidP="005D1003">
            <w:pPr>
              <w:pStyle w:val="TAC"/>
              <w:rPr>
                <w:lang w:eastAsia="zh-CN"/>
              </w:rPr>
            </w:pPr>
            <w:r w:rsidRPr="000C792B">
              <w:rPr>
                <w:lang w:eastAsia="zh-CN"/>
              </w:rPr>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lang w:eastAsia="zh-CN"/>
              </w:rPr>
            </w:pPr>
            <w:r>
              <w:rPr>
                <w:rFonts w:hint="eastAsia"/>
                <w:bCs/>
                <w:lang w:eastAsia="zh-CN"/>
              </w:rPr>
              <w:t>1</w:t>
            </w:r>
            <w:r>
              <w:rPr>
                <w:bCs/>
                <w:lang w:eastAsia="zh-CN"/>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lang w:eastAsia="zh-CN"/>
              </w:rPr>
            </w:pPr>
            <w:r>
              <w:rPr>
                <w:rFonts w:hint="eastAsia"/>
                <w:bCs/>
                <w:lang w:eastAsia="zh-CN"/>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58C3A4D6" w14:textId="030A8718" w:rsidR="00BD7D84" w:rsidRPr="007D085D" w:rsidRDefault="0015055C" w:rsidP="00BD7D84">
      <w:pPr>
        <w:pStyle w:val="TH"/>
        <w:rPr>
          <w:rFonts w:eastAsia="SimSun"/>
        </w:rPr>
      </w:pPr>
      <w:r w:rsidRPr="007D085D">
        <w:rPr>
          <w:rFonts w:eastAsia="SimSun"/>
        </w:rPr>
        <w:t>Table 10.1.23.2-</w:t>
      </w:r>
      <w:r>
        <w:rPr>
          <w:rFonts w:eastAsia="SimSun"/>
        </w:rPr>
        <w:t>7</w:t>
      </w:r>
      <w:r w:rsidRPr="007D085D">
        <w:rPr>
          <w:rFonts w:eastAsia="SimSun"/>
        </w:rPr>
        <w:t>: RSTD absolute accuracy in FR1 for AWGN channel</w:t>
      </w:r>
      <w:r>
        <w:rPr>
          <w:rFonts w:eastAsia="SimSun" w:hint="eastAsia"/>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BD7D84" w:rsidRPr="007D085D" w14:paraId="6A64AE35" w14:textId="77777777" w:rsidTr="00F931D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49784D3" w14:textId="77777777" w:rsidR="00BD7D84" w:rsidRPr="007D085D" w:rsidRDefault="00BD7D84" w:rsidP="00BD7D84">
            <w:pPr>
              <w:pStyle w:val="TAH"/>
              <w:rPr>
                <w:rFonts w:eastAsia="SimSun"/>
              </w:rPr>
            </w:pPr>
            <w:r w:rsidRPr="007D085D">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3CF7FC0" w14:textId="77777777" w:rsidR="00BD7D84" w:rsidRPr="007D085D" w:rsidRDefault="00BD7D84" w:rsidP="00BD7D84">
            <w:pPr>
              <w:pStyle w:val="TAH"/>
              <w:rPr>
                <w:rFonts w:eastAsia="SimSun"/>
              </w:rPr>
            </w:pPr>
            <w:r w:rsidRPr="007D085D">
              <w:rPr>
                <w:rFonts w:eastAsia="SimSun"/>
              </w:rPr>
              <w:t>Conditions</w:t>
            </w:r>
          </w:p>
        </w:tc>
      </w:tr>
      <w:tr w:rsidR="00BD7D84" w:rsidRPr="007D085D" w14:paraId="480EBF18" w14:textId="77777777" w:rsidTr="00F931D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7C0FB4" w14:textId="77777777" w:rsidR="00BD7D84" w:rsidRPr="007D085D" w:rsidRDefault="00BD7D84" w:rsidP="00BD7D84">
            <w:pPr>
              <w:pStyle w:val="TAH"/>
              <w:rPr>
                <w:rFonts w:eastAsia="SimSun"/>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9734E2C" w14:textId="77777777" w:rsidR="00BD7D84" w:rsidRPr="007D085D" w:rsidRDefault="00BD7D84" w:rsidP="00BD7D84">
            <w:pPr>
              <w:pStyle w:val="TAH"/>
              <w:rPr>
                <w:rFonts w:eastAsia="SimSun"/>
              </w:rPr>
            </w:pPr>
            <w:r w:rsidRPr="007D085D">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8AC966" w14:textId="77777777" w:rsidR="00BD7D84" w:rsidRPr="007D085D" w:rsidRDefault="00BD7D84" w:rsidP="00BD7D84">
            <w:pPr>
              <w:pStyle w:val="TAH"/>
              <w:rPr>
                <w:rFonts w:eastAsia="SimSun"/>
                <w:lang w:eastAsia="zh-CN"/>
              </w:rPr>
            </w:pPr>
            <w:r w:rsidRPr="007D085D">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5D189C" w14:textId="77777777" w:rsidR="00BD7D84" w:rsidRPr="007D085D" w:rsidRDefault="00BD7D84" w:rsidP="00BD7D84">
            <w:pPr>
              <w:pStyle w:val="TAH"/>
              <w:rPr>
                <w:rFonts w:eastAsia="SimSun"/>
                <w:lang w:eastAsia="zh-CN"/>
              </w:rPr>
            </w:pPr>
            <w:r w:rsidRPr="007D085D">
              <w:rPr>
                <w:rFonts w:eastAsia="SimSun"/>
                <w:lang w:eastAsia="zh-CN"/>
              </w:rPr>
              <w:t>PRS bandwidth</w:t>
            </w:r>
          </w:p>
          <w:p w14:paraId="0885E840" w14:textId="77777777" w:rsidR="00BD7D84" w:rsidRPr="007D085D" w:rsidRDefault="00BD7D84" w:rsidP="00BD7D84">
            <w:pPr>
              <w:pStyle w:val="TAH"/>
              <w:rPr>
                <w:rFonts w:eastAsia="SimSun"/>
              </w:rPr>
            </w:pPr>
            <w:r w:rsidRPr="007D085D">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42B8EFB" w14:textId="77777777" w:rsidR="00BD7D84" w:rsidRPr="007D085D" w:rsidRDefault="00BD7D84" w:rsidP="00BD7D84">
            <w:pPr>
              <w:pStyle w:val="TAH"/>
              <w:rPr>
                <w:rFonts w:eastAsia="SimSun"/>
                <w:lang w:eastAsia="zh-CN"/>
              </w:rPr>
            </w:pPr>
            <w:r w:rsidRPr="007D085D">
              <w:rPr>
                <w:rFonts w:eastAsia="SimSun"/>
                <w:lang w:eastAsia="zh-CN"/>
              </w:rPr>
              <w:t>PRS resource repetition (</w:t>
            </w:r>
            <m:oMath>
              <m:sSubSup>
                <m:sSubSupPr>
                  <m:ctrlPr>
                    <w:rPr>
                      <w:rFonts w:ascii="Cambria Math" w:eastAsia="SimSun" w:hAnsi="Cambria Math"/>
                      <w:bCs/>
                      <w:i/>
                      <w:iCs/>
                      <w:szCs w:val="18"/>
                      <w:lang w:val="en-US" w:eastAsia="zh-CN"/>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eastAsia="SimSun" w:hAnsi="Cambria Math"/>
                      <w:bCs/>
                      <w:i/>
                      <w:iCs/>
                      <w:szCs w:val="18"/>
                      <w:lang w:val="en-US"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eastAsia="SimSun" w:hAnsi="Cambria Math"/>
                      <w:bCs/>
                      <w:i/>
                      <w:iCs/>
                      <w:szCs w:val="18"/>
                      <w:lang w:val="en-US" w:eastAsia="zh-CN"/>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sidRPr="007D085D">
              <w:rPr>
                <w:rFonts w:eastAsia="SimSun"/>
                <w:lang w:eastAsia="zh-CN"/>
              </w:rPr>
              <w:t>)</w:t>
            </w:r>
          </w:p>
          <w:p w14:paraId="661901B5" w14:textId="77777777" w:rsidR="00BD7D84" w:rsidRPr="007D085D" w:rsidRDefault="00BD7D84" w:rsidP="00BD7D84">
            <w:pPr>
              <w:pStyle w:val="TAH"/>
              <w:rPr>
                <w:rFonts w:eastAsia="SimSun"/>
                <w:lang w:eastAsia="zh-CN"/>
              </w:rPr>
            </w:pPr>
            <w:r w:rsidRPr="007D085D">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636461" w14:textId="77777777" w:rsidR="00BD7D84" w:rsidRPr="007D085D" w:rsidRDefault="00BD7D84" w:rsidP="00BD7D84">
            <w:pPr>
              <w:pStyle w:val="TAH"/>
              <w:rPr>
                <w:rFonts w:eastAsia="SimSun"/>
              </w:rPr>
            </w:pPr>
            <w:r w:rsidRPr="007D085D">
              <w:rPr>
                <w:rFonts w:eastAsia="SimSun"/>
              </w:rPr>
              <w:t>Io</w:t>
            </w:r>
            <w:r w:rsidRPr="007D085D">
              <w:rPr>
                <w:rFonts w:eastAsia="SimSun"/>
                <w:vertAlign w:val="superscript"/>
                <w:lang w:eastAsia="zh-CN"/>
              </w:rPr>
              <w:t xml:space="preserve"> Note 3</w:t>
            </w:r>
            <w:r w:rsidRPr="007D085D">
              <w:rPr>
                <w:rFonts w:eastAsia="SimSun"/>
              </w:rPr>
              <w:t xml:space="preserve"> range</w:t>
            </w:r>
          </w:p>
        </w:tc>
      </w:tr>
      <w:tr w:rsidR="00BD7D84" w:rsidRPr="007D085D" w14:paraId="484A0F40" w14:textId="77777777" w:rsidTr="00F931D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8C5DE19" w14:textId="77777777" w:rsidR="00BD7D84" w:rsidRPr="007D085D" w:rsidRDefault="00BD7D84" w:rsidP="00BD7D84">
            <w:pPr>
              <w:pStyle w:val="TAH"/>
              <w:rPr>
                <w:rFonts w:eastAsia="SimSu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E651E0" w14:textId="77777777" w:rsidR="00BD7D84" w:rsidRPr="007D085D" w:rsidRDefault="00BD7D84" w:rsidP="00BD7D84">
            <w:pPr>
              <w:pStyle w:val="TAH"/>
              <w:rPr>
                <w:rFonts w:eastAsia="SimSu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DFF4AF" w14:textId="77777777" w:rsidR="00BD7D84" w:rsidRPr="007D085D" w:rsidRDefault="00BD7D84" w:rsidP="00BD7D84">
            <w:pPr>
              <w:pStyle w:val="TAH"/>
              <w:rPr>
                <w:rFonts w:eastAsia="SimSun"/>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AD681" w14:textId="77777777" w:rsidR="00BD7D84" w:rsidRPr="007D085D" w:rsidRDefault="00BD7D84" w:rsidP="00BD7D84">
            <w:pPr>
              <w:pStyle w:val="TAH"/>
              <w:rPr>
                <w:rFonts w:eastAsia="SimSu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C419A9" w14:textId="77777777" w:rsidR="00BD7D84" w:rsidRPr="007D085D" w:rsidRDefault="00BD7D84" w:rsidP="00BD7D84">
            <w:pPr>
              <w:pStyle w:val="TAH"/>
              <w:rPr>
                <w:rFonts w:eastAsia="SimSun"/>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19398B" w14:textId="77777777" w:rsidR="00BD7D84" w:rsidRPr="007D085D" w:rsidRDefault="00BD7D84" w:rsidP="00BD7D84">
            <w:pPr>
              <w:pStyle w:val="TAH"/>
              <w:rPr>
                <w:rFonts w:eastAsia="SimSun"/>
              </w:rPr>
            </w:pPr>
            <w:r w:rsidRPr="007D085D">
              <w:rPr>
                <w:rFonts w:eastAsia="SimSun"/>
              </w:rPr>
              <w:t>NR operating band groups</w:t>
            </w:r>
            <w:r w:rsidRPr="007D085D">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15878" w14:textId="77777777" w:rsidR="00BD7D84" w:rsidRPr="007D085D" w:rsidRDefault="00BD7D84" w:rsidP="00BD7D84">
            <w:pPr>
              <w:pStyle w:val="TAH"/>
              <w:rPr>
                <w:rFonts w:eastAsia="SimSun"/>
              </w:rPr>
            </w:pPr>
            <w:r w:rsidRPr="007D085D">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6BDEAA" w14:textId="77777777" w:rsidR="00BD7D84" w:rsidRPr="007D085D" w:rsidRDefault="00BD7D84" w:rsidP="00BD7D84">
            <w:pPr>
              <w:pStyle w:val="TAH"/>
              <w:rPr>
                <w:rFonts w:eastAsia="SimSun"/>
              </w:rPr>
            </w:pPr>
            <w:r w:rsidRPr="007D085D">
              <w:rPr>
                <w:rFonts w:eastAsia="SimSun"/>
              </w:rPr>
              <w:t>Maximum Io</w:t>
            </w:r>
          </w:p>
        </w:tc>
      </w:tr>
      <w:tr w:rsidR="00BD7D84" w:rsidRPr="007D085D" w14:paraId="5EE4E1C6" w14:textId="77777777" w:rsidTr="00F931DD">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C37EEE1" w14:textId="77777777" w:rsidR="00BD7D84" w:rsidRPr="007D085D" w:rsidRDefault="00BD7D84" w:rsidP="00BD7D84">
            <w:pPr>
              <w:pStyle w:val="TAH"/>
              <w:rPr>
                <w:rFonts w:eastAsia="SimSun"/>
              </w:rPr>
            </w:pPr>
            <w:r w:rsidRPr="007D085D">
              <w:rPr>
                <w:rFonts w:eastAsia="SimSun"/>
              </w:rPr>
              <w:t>Tc</w:t>
            </w:r>
            <w:r w:rsidRPr="007D085D">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D40567" w14:textId="77777777" w:rsidR="00BD7D84" w:rsidRPr="007D085D" w:rsidRDefault="00BD7D84" w:rsidP="00BD7D84">
            <w:pPr>
              <w:pStyle w:val="TAH"/>
              <w:rPr>
                <w:rFonts w:eastAsia="SimSun"/>
              </w:rPr>
            </w:pPr>
            <w:r w:rsidRPr="007D085D">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02E31" w14:textId="77777777" w:rsidR="00BD7D84" w:rsidRPr="007D085D" w:rsidRDefault="00BD7D84" w:rsidP="00BD7D84">
            <w:pPr>
              <w:pStyle w:val="TAH"/>
              <w:rPr>
                <w:rFonts w:eastAsia="SimSun"/>
                <w:lang w:eastAsia="zh-CN"/>
              </w:rPr>
            </w:pPr>
            <w:r w:rsidRPr="007D085D">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8C540" w14:textId="77777777" w:rsidR="00BD7D84" w:rsidRPr="007D085D" w:rsidRDefault="00BD7D84" w:rsidP="00BD7D84">
            <w:pPr>
              <w:pStyle w:val="TAH"/>
              <w:rPr>
                <w:rFonts w:eastAsia="SimSun"/>
              </w:rPr>
            </w:pPr>
            <w:r w:rsidRPr="007D085D">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793EB9C" w14:textId="77777777" w:rsidR="00BD7D84" w:rsidRPr="007D085D" w:rsidRDefault="00BD7D84" w:rsidP="00BD7D84">
            <w:pPr>
              <w:pStyle w:val="TAH"/>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C2A4D3" w14:textId="77777777" w:rsidR="00BD7D84" w:rsidRPr="007D085D" w:rsidRDefault="00BD7D84" w:rsidP="00BD7D84">
            <w:pPr>
              <w:pStyle w:val="TAH"/>
              <w:rPr>
                <w:rFonts w:eastAsia="SimSu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3A14BC" w14:textId="77777777" w:rsidR="00BD7D84" w:rsidRPr="007D085D" w:rsidRDefault="00BD7D84" w:rsidP="00BD7D84">
            <w:pPr>
              <w:pStyle w:val="TAH"/>
              <w:rPr>
                <w:rFonts w:eastAsia="SimSun"/>
              </w:rPr>
            </w:pPr>
            <w:r w:rsidRPr="007D085D">
              <w:rPr>
                <w:rFonts w:eastAsia="SimSun"/>
              </w:rPr>
              <w:t>dBm/SCS</w:t>
            </w:r>
            <w:r w:rsidRPr="007D085D">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3A4139" w14:textId="77777777" w:rsidR="00BD7D84" w:rsidRPr="007D085D" w:rsidRDefault="00BD7D84" w:rsidP="00BD7D84">
            <w:pPr>
              <w:pStyle w:val="TAH"/>
              <w:rPr>
                <w:rFonts w:eastAsia="SimSun"/>
              </w:rPr>
            </w:pPr>
            <w:r w:rsidRPr="007D085D">
              <w:rPr>
                <w:rFonts w:eastAsia="SimSun"/>
              </w:rPr>
              <w:t>dBm/BW</w:t>
            </w:r>
            <w:r w:rsidRPr="007D085D">
              <w:rPr>
                <w:rFonts w:eastAsia="SimSun"/>
                <w:vertAlign w:val="subscript"/>
              </w:rPr>
              <w:t>Channel</w:t>
            </w:r>
          </w:p>
        </w:tc>
      </w:tr>
      <w:tr w:rsidR="00F931DD" w:rsidRPr="007D085D" w14:paraId="6D0FA216" w14:textId="77777777" w:rsidTr="00F931DD">
        <w:trPr>
          <w:jc w:val="center"/>
        </w:trPr>
        <w:tc>
          <w:tcPr>
            <w:tcW w:w="960" w:type="dxa"/>
            <w:tcBorders>
              <w:top w:val="single" w:sz="4" w:space="0" w:color="auto"/>
              <w:left w:val="single" w:sz="4" w:space="0" w:color="auto"/>
              <w:bottom w:val="single" w:sz="4" w:space="0" w:color="auto"/>
              <w:right w:val="single" w:sz="4" w:space="0" w:color="auto"/>
            </w:tcBorders>
            <w:hideMark/>
          </w:tcPr>
          <w:p w14:paraId="0DB6605E" w14:textId="5A6E47EE" w:rsidR="00F931DD" w:rsidRPr="007D085D" w:rsidRDefault="00F931DD" w:rsidP="00F931DD">
            <w:pPr>
              <w:pStyle w:val="TAL"/>
              <w:rPr>
                <w:rFonts w:eastAsia="SimSun"/>
                <w:vertAlign w:val="superscript"/>
              </w:rPr>
            </w:pPr>
            <w:r>
              <w:rPr>
                <w:rFonts w:eastAsia="SimSun"/>
                <w:lang w:eastAsia="zh-CN"/>
              </w:rPr>
              <w:t>98</w:t>
            </w:r>
            <w:r w:rsidRPr="007D085D">
              <w:rPr>
                <w:rFonts w:eastAsia="SimSun"/>
                <w:lang w:eastAsia="zh-CN"/>
              </w:rPr>
              <w:t xml:space="preserve"> </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9BBE28" w14:textId="77777777" w:rsidR="00F931DD" w:rsidRPr="007D085D" w:rsidRDefault="00F931DD" w:rsidP="00F931DD">
            <w:pPr>
              <w:pStyle w:val="TAC"/>
              <w:rPr>
                <w:rFonts w:eastAsia="SimSun"/>
              </w:rPr>
            </w:pPr>
            <w:r w:rsidRPr="007D085D">
              <w:rPr>
                <w:rFonts w:eastAsia="SimSun"/>
              </w:rPr>
              <w:t>(PRS Ês/Iot)</w:t>
            </w:r>
            <w:r w:rsidRPr="007D085D">
              <w:rPr>
                <w:rFonts w:eastAsia="SimSun"/>
                <w:vertAlign w:val="subscript"/>
              </w:rPr>
              <w:t xml:space="preserve">ref </w:t>
            </w:r>
            <w:r w:rsidRPr="007D085D">
              <w:rPr>
                <w:rFonts w:eastAsia="SimSun"/>
              </w:rPr>
              <w:t>≥-3dB</w:t>
            </w:r>
          </w:p>
          <w:p w14:paraId="79DACD5C" w14:textId="77777777" w:rsidR="00F931DD" w:rsidRPr="007D085D" w:rsidRDefault="00F931DD" w:rsidP="00F931DD">
            <w:pPr>
              <w:pStyle w:val="TAC"/>
              <w:rPr>
                <w:rFonts w:eastAsia="SimSun"/>
              </w:rPr>
            </w:pPr>
          </w:p>
          <w:p w14:paraId="5A05318A" w14:textId="77777777" w:rsidR="00F931DD" w:rsidRPr="007D085D" w:rsidRDefault="00F931DD" w:rsidP="00F931DD">
            <w:pPr>
              <w:pStyle w:val="TAC"/>
              <w:rPr>
                <w:rFonts w:eastAsia="SimSun"/>
              </w:rPr>
            </w:pPr>
            <w:r w:rsidRPr="007D085D">
              <w:rPr>
                <w:rFonts w:eastAsia="SimSun"/>
              </w:rPr>
              <w:t xml:space="preserve"> (PRS Ês/Iot)</w:t>
            </w:r>
            <w:r w:rsidRPr="007D085D">
              <w:rPr>
                <w:rFonts w:eastAsia="SimSun"/>
                <w:i/>
                <w:vertAlign w:val="subscript"/>
              </w:rPr>
              <w:t>i</w:t>
            </w:r>
            <w:r w:rsidRPr="007D085D">
              <w:rPr>
                <w:rFonts w:eastAsia="SimSun"/>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44A635C" w14:textId="77777777" w:rsidR="00F931DD" w:rsidRPr="007D085D" w:rsidRDefault="00F931DD" w:rsidP="00F931DD">
            <w:pPr>
              <w:pStyle w:val="TAC"/>
              <w:rPr>
                <w:rFonts w:eastAsia="SimSun"/>
                <w:lang w:val="sv-SE" w:eastAsia="zh-CN"/>
              </w:rPr>
            </w:pPr>
            <w:r w:rsidRPr="007D085D">
              <w:rPr>
                <w:rFonts w:eastAsia="SimSun"/>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D28D4D" w14:textId="13BB69DD" w:rsidR="00F931DD" w:rsidRPr="007D085D" w:rsidRDefault="00F931DD" w:rsidP="00F931DD">
            <w:pPr>
              <w:pStyle w:val="TAC"/>
              <w:rPr>
                <w:rFonts w:eastAsia="SimSun"/>
              </w:rPr>
            </w:pPr>
            <w:r w:rsidRPr="007D085D">
              <w:rPr>
                <w:rFonts w:eastAsia="SimSun"/>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C838463" w14:textId="7993879A" w:rsidR="00F931DD" w:rsidRPr="007D085D" w:rsidRDefault="00F931DD" w:rsidP="00F931DD">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C7A9364" w14:textId="77777777" w:rsidR="00F931DD" w:rsidRPr="007D085D" w:rsidRDefault="00F931DD" w:rsidP="00F931DD">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563D6" w14:textId="77777777" w:rsidR="00F931DD" w:rsidRPr="007D085D" w:rsidRDefault="00F931DD" w:rsidP="00F931DD">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83A9A4" w14:textId="77777777" w:rsidR="00F931DD" w:rsidRPr="007D085D" w:rsidRDefault="00F931DD" w:rsidP="00F931DD">
            <w:pPr>
              <w:pStyle w:val="TAC"/>
              <w:rPr>
                <w:rFonts w:eastAsia="SimSun"/>
              </w:rPr>
            </w:pPr>
            <w:r w:rsidRPr="007D085D">
              <w:rPr>
                <w:rFonts w:eastAsia="SimSun"/>
              </w:rPr>
              <w:t>Note 6</w:t>
            </w:r>
          </w:p>
        </w:tc>
      </w:tr>
      <w:tr w:rsidR="00F931DD" w:rsidRPr="007D085D" w14:paraId="7A86F092" w14:textId="77777777" w:rsidTr="00F931DD">
        <w:trPr>
          <w:jc w:val="center"/>
        </w:trPr>
        <w:tc>
          <w:tcPr>
            <w:tcW w:w="960" w:type="dxa"/>
            <w:tcBorders>
              <w:top w:val="single" w:sz="4" w:space="0" w:color="auto"/>
              <w:left w:val="single" w:sz="4" w:space="0" w:color="auto"/>
              <w:bottom w:val="single" w:sz="4" w:space="0" w:color="auto"/>
              <w:right w:val="single" w:sz="4" w:space="0" w:color="auto"/>
            </w:tcBorders>
            <w:hideMark/>
          </w:tcPr>
          <w:p w14:paraId="0BCA17F6" w14:textId="7CC57006" w:rsidR="00F931DD" w:rsidRPr="007D085D" w:rsidRDefault="00F931DD" w:rsidP="00F931DD">
            <w:pPr>
              <w:pStyle w:val="TAL"/>
              <w:rPr>
                <w:rFonts w:eastAsia="SimSun"/>
                <w:lang w:eastAsia="zh-CN"/>
              </w:rPr>
            </w:pPr>
            <w:r>
              <w:rPr>
                <w:rFonts w:eastAsia="SimSun"/>
                <w:lang w:eastAsia="zh-CN"/>
              </w:rPr>
              <w:t>42</w:t>
            </w:r>
            <w:r w:rsidRPr="007D085D">
              <w:rPr>
                <w:rFonts w:eastAsia="SimSun"/>
                <w:lang w:eastAsia="zh-CN"/>
              </w:rPr>
              <w:t xml:space="preserve"> </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05F67B" w14:textId="77777777" w:rsidR="00F931DD" w:rsidRPr="007D085D" w:rsidRDefault="00F931DD" w:rsidP="00F931DD">
            <w:pPr>
              <w:pStyle w:val="TAC"/>
              <w:rPr>
                <w:rFonts w:eastAsia="SimSu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CDBCC6" w14:textId="77777777" w:rsidR="00F931DD" w:rsidRPr="007D085D" w:rsidRDefault="00F931DD" w:rsidP="00F931DD">
            <w:pPr>
              <w:pStyle w:val="TAC"/>
              <w:rPr>
                <w:rFonts w:eastAsia="SimSun"/>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CFEDF1" w14:textId="495D26CB" w:rsidR="00F931DD" w:rsidRPr="007D085D" w:rsidRDefault="00F931DD" w:rsidP="00F931DD">
            <w:pPr>
              <w:pStyle w:val="TAC"/>
              <w:rPr>
                <w:rFonts w:eastAsia="SimSun"/>
              </w:rPr>
            </w:pPr>
            <w:r w:rsidRPr="007D085D">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CE813B0" w14:textId="2204B3BD" w:rsidR="00F931DD" w:rsidRPr="007D085D" w:rsidRDefault="00F931DD" w:rsidP="00F931DD">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E481850" w14:textId="77777777" w:rsidR="00F931DD" w:rsidRPr="007D085D" w:rsidRDefault="00F931DD" w:rsidP="00F931DD">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97295" w14:textId="77777777" w:rsidR="00F931DD" w:rsidRPr="007D085D" w:rsidRDefault="00F931DD" w:rsidP="00F931DD">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D767A" w14:textId="77777777" w:rsidR="00F931DD" w:rsidRPr="007D085D" w:rsidRDefault="00F931DD" w:rsidP="00F931DD">
            <w:pPr>
              <w:pStyle w:val="TAC"/>
              <w:rPr>
                <w:rFonts w:eastAsia="SimSun"/>
              </w:rPr>
            </w:pPr>
            <w:r w:rsidRPr="007D085D">
              <w:rPr>
                <w:rFonts w:eastAsia="SimSun"/>
              </w:rPr>
              <w:t>Note 6</w:t>
            </w:r>
          </w:p>
        </w:tc>
      </w:tr>
      <w:tr w:rsidR="00F931DD" w:rsidRPr="007D085D" w14:paraId="5F2DF7A8" w14:textId="77777777" w:rsidTr="00F931DD">
        <w:trPr>
          <w:jc w:val="center"/>
        </w:trPr>
        <w:tc>
          <w:tcPr>
            <w:tcW w:w="960" w:type="dxa"/>
            <w:tcBorders>
              <w:top w:val="single" w:sz="4" w:space="0" w:color="auto"/>
              <w:left w:val="single" w:sz="4" w:space="0" w:color="auto"/>
              <w:bottom w:val="single" w:sz="4" w:space="0" w:color="auto"/>
              <w:right w:val="single" w:sz="4" w:space="0" w:color="auto"/>
            </w:tcBorders>
            <w:hideMark/>
          </w:tcPr>
          <w:p w14:paraId="25C81178" w14:textId="7D83C122" w:rsidR="00F931DD" w:rsidRPr="007D085D" w:rsidRDefault="00F931DD" w:rsidP="00F931DD">
            <w:pPr>
              <w:pStyle w:val="TAL"/>
              <w:rPr>
                <w:rFonts w:eastAsia="SimSun"/>
                <w:lang w:eastAsia="zh-CN"/>
              </w:rPr>
            </w:pPr>
            <w:r>
              <w:rPr>
                <w:rFonts w:eastAsia="SimSun"/>
                <w:lang w:eastAsia="zh-CN"/>
              </w:rPr>
              <w:t>48</w:t>
            </w:r>
            <w:r w:rsidRPr="007D085D">
              <w:rPr>
                <w:rFonts w:eastAsia="SimSun"/>
                <w:lang w:eastAsia="zh-CN"/>
              </w:rPr>
              <w:t xml:space="preserve"> </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52E8F6" w14:textId="77777777" w:rsidR="00F931DD" w:rsidRPr="007D085D" w:rsidRDefault="00F931DD" w:rsidP="00F931DD">
            <w:pPr>
              <w:pStyle w:val="TAC"/>
              <w:rPr>
                <w:rFonts w:eastAsia="SimSu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BFD9F8" w14:textId="77777777" w:rsidR="00F931DD" w:rsidRPr="007D085D" w:rsidRDefault="00F931DD" w:rsidP="00F931DD">
            <w:pPr>
              <w:pStyle w:val="TAC"/>
              <w:rPr>
                <w:rFonts w:eastAsia="SimSun"/>
                <w:lang w:val="sv-SE" w:eastAsia="zh-CN"/>
              </w:rPr>
            </w:pPr>
            <w:r w:rsidRPr="007D085D">
              <w:rPr>
                <w:rFonts w:eastAsia="SimSun"/>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19C633" w14:textId="717C3706" w:rsidR="00F931DD" w:rsidRPr="007D085D" w:rsidRDefault="00F931DD" w:rsidP="00F931DD">
            <w:pPr>
              <w:pStyle w:val="TAC"/>
              <w:rPr>
                <w:rFonts w:eastAsia="SimSun"/>
              </w:rPr>
            </w:pPr>
            <w:r w:rsidRPr="007D085D">
              <w:rPr>
                <w:rFonts w:eastAsia="SimSu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8D57AD4" w14:textId="536C0C97" w:rsidR="00F931DD" w:rsidRPr="007D085D" w:rsidRDefault="00F931DD" w:rsidP="00F931DD">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D5EADD" w14:textId="77777777" w:rsidR="00F931DD" w:rsidRPr="007D085D" w:rsidRDefault="00F931DD" w:rsidP="00F931DD">
            <w:pPr>
              <w:pStyle w:val="TAC"/>
              <w:rPr>
                <w:rFonts w:eastAsia="SimSun"/>
                <w:lang w:eastAsia="zh-C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9FDD94" w14:textId="77777777" w:rsidR="00F931DD" w:rsidRPr="007D085D" w:rsidRDefault="00F931DD" w:rsidP="00F931DD">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044093" w14:textId="77777777" w:rsidR="00F931DD" w:rsidRPr="007D085D" w:rsidRDefault="00F931DD" w:rsidP="00F931DD">
            <w:pPr>
              <w:pStyle w:val="TAC"/>
              <w:rPr>
                <w:rFonts w:eastAsia="SimSun"/>
                <w:lang w:eastAsia="zh-CN"/>
              </w:rPr>
            </w:pPr>
            <w:r w:rsidRPr="007D085D">
              <w:rPr>
                <w:rFonts w:eastAsia="SimSun"/>
              </w:rPr>
              <w:t>Note 6</w:t>
            </w:r>
          </w:p>
        </w:tc>
      </w:tr>
      <w:tr w:rsidR="00F931DD" w:rsidRPr="007D085D" w14:paraId="5E07C68D" w14:textId="77777777" w:rsidTr="00F931DD">
        <w:trPr>
          <w:jc w:val="center"/>
        </w:trPr>
        <w:tc>
          <w:tcPr>
            <w:tcW w:w="960" w:type="dxa"/>
            <w:tcBorders>
              <w:top w:val="single" w:sz="4" w:space="0" w:color="auto"/>
              <w:left w:val="single" w:sz="4" w:space="0" w:color="auto"/>
              <w:bottom w:val="single" w:sz="4" w:space="0" w:color="auto"/>
              <w:right w:val="single" w:sz="4" w:space="0" w:color="auto"/>
            </w:tcBorders>
            <w:hideMark/>
          </w:tcPr>
          <w:p w14:paraId="0182C0FA" w14:textId="4280D5D1" w:rsidR="00F931DD" w:rsidRPr="007D085D" w:rsidRDefault="00F931DD" w:rsidP="00F931DD">
            <w:pPr>
              <w:pStyle w:val="TAL"/>
              <w:rPr>
                <w:rFonts w:eastAsia="SimSun"/>
                <w:lang w:eastAsia="zh-CN"/>
              </w:rPr>
            </w:pPr>
            <w:r>
              <w:rPr>
                <w:rFonts w:eastAsia="SimSun"/>
                <w:lang w:eastAsia="zh-CN"/>
              </w:rPr>
              <w:t>24</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31DB3D" w14:textId="77777777" w:rsidR="00F931DD" w:rsidRPr="007D085D" w:rsidRDefault="00F931DD" w:rsidP="00F931DD">
            <w:pPr>
              <w:pStyle w:val="TAC"/>
              <w:rPr>
                <w:rFonts w:eastAsia="SimSu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B47146" w14:textId="77777777" w:rsidR="00F931DD" w:rsidRPr="007D085D" w:rsidRDefault="00F931DD" w:rsidP="00F931DD">
            <w:pPr>
              <w:pStyle w:val="TAC"/>
              <w:rPr>
                <w:rFonts w:eastAsia="SimSun"/>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6A8607" w14:textId="4695DD2C" w:rsidR="00F931DD" w:rsidRPr="007D085D" w:rsidRDefault="00F931DD" w:rsidP="00F931DD">
            <w:pPr>
              <w:pStyle w:val="TAC"/>
              <w:rPr>
                <w:rFonts w:eastAsia="SimSun"/>
              </w:rPr>
            </w:pPr>
            <w:r w:rsidRPr="007D085D">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DA47271" w14:textId="4418A1E1" w:rsidR="00F931DD" w:rsidRPr="007D085D" w:rsidRDefault="00F931DD" w:rsidP="00F931DD">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8C71FDB" w14:textId="77777777" w:rsidR="00F931DD" w:rsidRPr="007D085D" w:rsidRDefault="00F931DD" w:rsidP="00F931DD">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E0759" w14:textId="77777777" w:rsidR="00F931DD" w:rsidRPr="007D085D" w:rsidRDefault="00F931DD" w:rsidP="00F931DD">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0CC5AA" w14:textId="77777777" w:rsidR="00F931DD" w:rsidRPr="007D085D" w:rsidRDefault="00F931DD" w:rsidP="00F931DD">
            <w:pPr>
              <w:pStyle w:val="TAC"/>
              <w:rPr>
                <w:rFonts w:eastAsia="SimSun"/>
              </w:rPr>
            </w:pPr>
            <w:r w:rsidRPr="007D085D">
              <w:rPr>
                <w:rFonts w:eastAsia="SimSun"/>
              </w:rPr>
              <w:t>Note 6</w:t>
            </w:r>
          </w:p>
        </w:tc>
      </w:tr>
      <w:tr w:rsidR="00F931DD" w:rsidRPr="007D085D" w14:paraId="72BB80BE" w14:textId="77777777" w:rsidTr="00F931DD">
        <w:trPr>
          <w:jc w:val="center"/>
        </w:trPr>
        <w:tc>
          <w:tcPr>
            <w:tcW w:w="960" w:type="dxa"/>
            <w:tcBorders>
              <w:top w:val="single" w:sz="4" w:space="0" w:color="auto"/>
              <w:left w:val="single" w:sz="4" w:space="0" w:color="auto"/>
              <w:bottom w:val="single" w:sz="4" w:space="0" w:color="auto"/>
              <w:right w:val="single" w:sz="4" w:space="0" w:color="auto"/>
            </w:tcBorders>
            <w:hideMark/>
          </w:tcPr>
          <w:p w14:paraId="6B58E71C" w14:textId="24B0C738" w:rsidR="00F931DD" w:rsidRPr="007D085D" w:rsidRDefault="00F931DD" w:rsidP="00F931DD">
            <w:pPr>
              <w:pStyle w:val="TAL"/>
              <w:rPr>
                <w:rFonts w:eastAsia="SimSun"/>
                <w:lang w:eastAsia="zh-CN"/>
              </w:rPr>
            </w:pPr>
            <w:r>
              <w:rPr>
                <w:rFonts w:eastAsia="SimSun"/>
                <w:lang w:eastAsia="zh-CN"/>
              </w:rPr>
              <w:t>24</w:t>
            </w:r>
            <w:r w:rsidRPr="007D085D">
              <w:rPr>
                <w:rFonts w:eastAsia="SimSun"/>
                <w:lang w:eastAsia="zh-CN"/>
              </w:rPr>
              <w:t xml:space="preserve"> </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A71FD9" w14:textId="77777777" w:rsidR="00F931DD" w:rsidRPr="007D085D" w:rsidRDefault="00F931DD" w:rsidP="00F931DD">
            <w:pPr>
              <w:pStyle w:val="TAC"/>
              <w:rPr>
                <w:rFonts w:eastAsia="SimSu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7D9947" w14:textId="77777777" w:rsidR="00F931DD" w:rsidRPr="007D085D" w:rsidRDefault="00F931DD" w:rsidP="00F931DD">
            <w:pPr>
              <w:pStyle w:val="TAC"/>
              <w:rPr>
                <w:rFonts w:eastAsia="SimSun"/>
                <w:lang w:val="sv-SE" w:eastAsia="zh-CN"/>
              </w:rPr>
            </w:pPr>
            <w:r w:rsidRPr="007D085D">
              <w:rPr>
                <w:rFonts w:eastAsia="SimSun"/>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E23A3" w14:textId="5ECB9A64" w:rsidR="00F931DD" w:rsidRPr="007D085D" w:rsidRDefault="00F931DD" w:rsidP="00F931DD">
            <w:pPr>
              <w:pStyle w:val="TAC"/>
              <w:rPr>
                <w:rFonts w:eastAsia="SimSun"/>
              </w:rPr>
            </w:pPr>
            <w:r w:rsidRPr="007D085D">
              <w:rPr>
                <w:rFonts w:eastAsia="SimSun"/>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75A252C" w14:textId="3ABB68B5" w:rsidR="00F931DD" w:rsidRPr="007D085D" w:rsidRDefault="00F931DD" w:rsidP="00F931DD">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50AD40" w14:textId="77777777" w:rsidR="00F931DD" w:rsidRPr="007D085D" w:rsidRDefault="00F931DD" w:rsidP="00F931DD">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346CB" w14:textId="77777777" w:rsidR="00F931DD" w:rsidRPr="007D085D" w:rsidRDefault="00F931DD" w:rsidP="00F931DD">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8FABB9" w14:textId="77777777" w:rsidR="00F931DD" w:rsidRPr="007D085D" w:rsidRDefault="00F931DD" w:rsidP="00F931DD">
            <w:pPr>
              <w:pStyle w:val="TAC"/>
              <w:rPr>
                <w:rFonts w:eastAsia="SimSun"/>
              </w:rPr>
            </w:pPr>
            <w:r w:rsidRPr="007D085D">
              <w:rPr>
                <w:rFonts w:eastAsia="SimSun"/>
              </w:rPr>
              <w:t>Note 6</w:t>
            </w:r>
          </w:p>
        </w:tc>
      </w:tr>
      <w:tr w:rsidR="00F931DD" w:rsidRPr="007D085D" w14:paraId="560BD3B7" w14:textId="77777777" w:rsidTr="00F931DD">
        <w:trPr>
          <w:jc w:val="center"/>
        </w:trPr>
        <w:tc>
          <w:tcPr>
            <w:tcW w:w="960" w:type="dxa"/>
            <w:tcBorders>
              <w:top w:val="single" w:sz="4" w:space="0" w:color="auto"/>
              <w:left w:val="single" w:sz="4" w:space="0" w:color="auto"/>
              <w:bottom w:val="single" w:sz="4" w:space="0" w:color="auto"/>
              <w:right w:val="single" w:sz="4" w:space="0" w:color="auto"/>
            </w:tcBorders>
            <w:hideMark/>
          </w:tcPr>
          <w:p w14:paraId="1E46DD21" w14:textId="3CA21304" w:rsidR="00F931DD" w:rsidRPr="007D085D" w:rsidRDefault="00F931DD" w:rsidP="00F931DD">
            <w:pPr>
              <w:pStyle w:val="TAL"/>
              <w:rPr>
                <w:rFonts w:eastAsia="SimSun"/>
                <w:lang w:eastAsia="zh-CN"/>
              </w:rPr>
            </w:pPr>
            <w:r>
              <w:rPr>
                <w:rFonts w:eastAsia="SimSun"/>
                <w:lang w:eastAsia="zh-CN"/>
              </w:rPr>
              <w:t>10</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F9E083E" w14:textId="77777777" w:rsidR="00F931DD" w:rsidRPr="007D085D" w:rsidRDefault="00F931DD" w:rsidP="00F931DD">
            <w:pPr>
              <w:pStyle w:val="TAC"/>
              <w:rPr>
                <w:rFonts w:eastAsia="SimSu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AEF06B" w14:textId="77777777" w:rsidR="00F931DD" w:rsidRPr="007D085D" w:rsidRDefault="00F931DD" w:rsidP="00F931DD">
            <w:pPr>
              <w:pStyle w:val="TAC"/>
              <w:rPr>
                <w:rFonts w:eastAsia="SimSun"/>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49EDB2" w14:textId="604BCA49" w:rsidR="00F931DD" w:rsidRPr="007D085D" w:rsidRDefault="00F931DD" w:rsidP="00F931DD">
            <w:pPr>
              <w:pStyle w:val="TAC"/>
              <w:rPr>
                <w:rFonts w:eastAsia="SimSun"/>
              </w:rPr>
            </w:pPr>
            <w:r w:rsidRPr="007D085D">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530A1AD" w14:textId="41756A8D" w:rsidR="00F931DD" w:rsidRPr="007D085D" w:rsidRDefault="00F931DD" w:rsidP="00F931DD">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B745CA" w14:textId="77777777" w:rsidR="00F931DD" w:rsidRPr="007D085D" w:rsidRDefault="00F931DD" w:rsidP="00F931DD">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FD04FD" w14:textId="77777777" w:rsidR="00F931DD" w:rsidRPr="007D085D" w:rsidRDefault="00F931DD" w:rsidP="00F931DD">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B53700" w14:textId="77777777" w:rsidR="00F931DD" w:rsidRPr="007D085D" w:rsidRDefault="00F931DD" w:rsidP="00F931DD">
            <w:pPr>
              <w:pStyle w:val="TAC"/>
              <w:rPr>
                <w:rFonts w:eastAsia="SimSun"/>
              </w:rPr>
            </w:pPr>
            <w:r w:rsidRPr="007D085D">
              <w:rPr>
                <w:rFonts w:eastAsia="SimSun"/>
              </w:rPr>
              <w:t>Note 6</w:t>
            </w:r>
          </w:p>
        </w:tc>
      </w:tr>
      <w:tr w:rsidR="00BD7D84" w:rsidRPr="007D085D" w14:paraId="0FA4FA91" w14:textId="77777777" w:rsidTr="00F931DD">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93D8614" w14:textId="77777777" w:rsidR="00B22B9E" w:rsidRPr="007D085D" w:rsidRDefault="00B22B9E" w:rsidP="00B22B9E">
            <w:pPr>
              <w:pStyle w:val="TAN"/>
              <w:rPr>
                <w:rFonts w:eastAsia="SimSun"/>
              </w:rPr>
            </w:pPr>
            <w:r w:rsidRPr="007D085D">
              <w:rPr>
                <w:rFonts w:eastAsia="SimSun"/>
              </w:rPr>
              <w:t>NOTE 1:</w:t>
            </w:r>
            <w:r w:rsidRPr="007D085D">
              <w:rPr>
                <w:rFonts w:eastAsia="SimSun"/>
              </w:rPr>
              <w:tab/>
              <w:t>Minimum PRS bandwidth, which is minimum of the PRS bandwidths of the reference resource and the measured neighbour resource i.</w:t>
            </w:r>
          </w:p>
          <w:p w14:paraId="484DA9DF" w14:textId="77777777" w:rsidR="00B22B9E" w:rsidRPr="007D085D" w:rsidRDefault="00B22B9E" w:rsidP="00B22B9E">
            <w:pPr>
              <w:pStyle w:val="TAN"/>
              <w:rPr>
                <w:rFonts w:eastAsia="SimSun"/>
                <w:iCs/>
                <w:szCs w:val="18"/>
                <w:lang w:val="en-US" w:eastAsia="zh-CN"/>
              </w:rPr>
            </w:pPr>
            <w:r w:rsidRPr="007D085D">
              <w:rPr>
                <w:rFonts w:eastAsia="SimSun"/>
              </w:rPr>
              <w:t xml:space="preserve">NOTE 2: </w:t>
            </w:r>
            <w:r w:rsidRPr="007D085D">
              <w:rPr>
                <w:rFonts w:eastAsia="SimSun"/>
              </w:rPr>
              <w:tab/>
              <w:t xml:space="preserve">Minimum number of PRS resource repetitions among the reference resource and the measured neighbour resource i. </w:t>
            </w:r>
            <m:oMath>
              <m:sSubSup>
                <m:sSubSupPr>
                  <m:ctrlPr>
                    <w:rPr>
                      <w:rFonts w:ascii="Cambria Math" w:eastAsia="SimSun"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eastAsia="SimSun"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eastAsia="SimSun"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7D085D">
              <w:rPr>
                <w:rFonts w:eastAsia="SimSun"/>
                <w:b/>
                <w:bCs/>
                <w:lang w:eastAsia="zh-CN"/>
              </w:rPr>
              <w:t xml:space="preserve"> </w:t>
            </w:r>
            <w:r w:rsidRPr="007D085D">
              <w:rPr>
                <w:rFonts w:eastAsia="SimSun"/>
                <w:szCs w:val="18"/>
              </w:rPr>
              <w:t xml:space="preserve">are configured by higher layer parameter </w:t>
            </w:r>
            <w:r w:rsidRPr="007D085D">
              <w:rPr>
                <w:rFonts w:eastAsia="SimSun"/>
                <w:i/>
                <w:szCs w:val="18"/>
              </w:rPr>
              <w:t>dl-PRS-ResourceRepetitionFactor, dl-PRS-NumSymbols and dl-PRS-CombSizeN</w:t>
            </w:r>
            <w:r w:rsidRPr="007D085D">
              <w:rPr>
                <w:rFonts w:eastAsia="SimSun"/>
                <w:iCs/>
                <w:szCs w:val="18"/>
              </w:rPr>
              <w:t>defined in TS 37.355 [34], respectively</w:t>
            </w:r>
            <w:r w:rsidRPr="007D085D">
              <w:rPr>
                <w:rFonts w:eastAsia="SimSun"/>
                <w:iCs/>
                <w:szCs w:val="18"/>
                <w:lang w:val="en-US" w:eastAsia="zh-CN"/>
              </w:rPr>
              <w:t>.</w:t>
            </w:r>
          </w:p>
          <w:p w14:paraId="667AAC8C"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3:</w:t>
            </w:r>
            <w:r w:rsidRPr="007D085D">
              <w:rPr>
                <w:rFonts w:eastAsia="SimSun"/>
              </w:rPr>
              <w:tab/>
              <w:t>Io is assumed to have constant EPRE across the bandwidth.</w:t>
            </w:r>
          </w:p>
          <w:p w14:paraId="0B3A5D37"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4:</w:t>
            </w:r>
            <w:r w:rsidRPr="007D085D">
              <w:rPr>
                <w:rFonts w:eastAsia="SimSun"/>
              </w:rPr>
              <w:tab/>
              <w:t>NR operating band groups in FR1 are as defined in clause 3.5.2.</w:t>
            </w:r>
          </w:p>
          <w:p w14:paraId="5916BF1A"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5:</w:t>
            </w:r>
            <w:r w:rsidRPr="007D085D">
              <w:rPr>
                <w:rFonts w:eastAsia="SimSun"/>
              </w:rPr>
              <w:tab/>
              <w:t>Tc is the basic timing unit defined in TS 38.211 [6].</w:t>
            </w:r>
          </w:p>
          <w:p w14:paraId="58AE2428" w14:textId="77777777" w:rsidR="00B22B9E" w:rsidRPr="007D085D" w:rsidRDefault="00B22B9E" w:rsidP="00B22B9E">
            <w:pPr>
              <w:pStyle w:val="TAN"/>
              <w:rPr>
                <w:rFonts w:eastAsia="SimSun"/>
              </w:rPr>
            </w:pPr>
            <w:r w:rsidRPr="007D085D">
              <w:rPr>
                <w:rFonts w:eastAsia="SimSun"/>
              </w:rPr>
              <w:t>NOTE 6:</w:t>
            </w:r>
            <w:r w:rsidRPr="007D085D">
              <w:rPr>
                <w:rFonts w:eastAsia="SimSun"/>
              </w:rPr>
              <w:tab/>
              <w:t>The same bands and the same Io conditions for each band apply for this requirement as for the corresponding requirement with the PRS bandwidth of the smallest RB number for the corresponding SCS.</w:t>
            </w:r>
          </w:p>
          <w:p w14:paraId="042EBA12" w14:textId="0A3BEC75" w:rsidR="00BD7D84" w:rsidRPr="007D085D" w:rsidRDefault="00661DB6" w:rsidP="00B22B9E">
            <w:pPr>
              <w:pStyle w:val="TAN"/>
              <w:rPr>
                <w:rFonts w:eastAsia="SimSun"/>
              </w:rPr>
            </w:pPr>
            <w:r>
              <w:rPr>
                <w:rFonts w:eastAsia="SimSun"/>
              </w:rPr>
              <w:t>N</w:t>
            </w:r>
            <w:r w:rsidRPr="007D085D">
              <w:rPr>
                <w:rFonts w:eastAsia="SimSun"/>
              </w:rPr>
              <w:t>OTE 7:</w:t>
            </w:r>
            <w:r w:rsidRPr="007D085D">
              <w:rPr>
                <w:rFonts w:eastAsia="SimSun"/>
              </w:rPr>
              <w:tab/>
            </w:r>
            <w:r>
              <w:rPr>
                <w:rFonts w:hint="eastAsia"/>
                <w:lang w:eastAsia="zh-CN"/>
              </w:rPr>
              <w:t>V</w:t>
            </w:r>
            <w:r>
              <w:rPr>
                <w:lang w:eastAsia="zh-CN"/>
              </w:rPr>
              <w:t>oid</w:t>
            </w:r>
          </w:p>
        </w:tc>
      </w:tr>
    </w:tbl>
    <w:p w14:paraId="472D3EBA" w14:textId="77777777" w:rsidR="00BD7D84" w:rsidRPr="007D085D" w:rsidRDefault="00BD7D84" w:rsidP="00BD7D84">
      <w:pPr>
        <w:rPr>
          <w:rFonts w:eastAsia="SimSun"/>
        </w:rPr>
      </w:pPr>
    </w:p>
    <w:p w14:paraId="2DCC4C4C" w14:textId="052E3FA0" w:rsidR="00BD7D84" w:rsidRPr="007D085D" w:rsidRDefault="0015055C" w:rsidP="00BD7D84">
      <w:pPr>
        <w:pStyle w:val="TH"/>
        <w:rPr>
          <w:rFonts w:eastAsia="SimSun"/>
        </w:rPr>
      </w:pPr>
      <w:r w:rsidRPr="007D085D">
        <w:rPr>
          <w:rFonts w:eastAsia="SimSun"/>
        </w:rPr>
        <w:t>Table 10.1.23.2-</w:t>
      </w:r>
      <w:r>
        <w:rPr>
          <w:rFonts w:eastAsia="SimSun"/>
        </w:rPr>
        <w:t>8</w:t>
      </w:r>
      <w:r w:rsidRPr="007D085D">
        <w:rPr>
          <w:rFonts w:eastAsia="SimSun"/>
        </w:rPr>
        <w:t>: RSTD absolute accuracy in FR2 for AWGN channel</w:t>
      </w:r>
      <w:r>
        <w:rPr>
          <w:rFonts w:eastAsia="SimSun" w:hint="eastAsia"/>
          <w:lang w:eastAsia="zh-CN"/>
        </w:rPr>
        <w:t xml:space="preserve"> with reduced number of samples</w:t>
      </w:r>
    </w:p>
    <w:tbl>
      <w:tblPr>
        <w:tblW w:w="0" w:type="auto"/>
        <w:jc w:val="center"/>
        <w:tblLook w:val="01E0" w:firstRow="1" w:lastRow="1" w:firstColumn="1" w:lastColumn="1" w:noHBand="0" w:noVBand="0"/>
      </w:tblPr>
      <w:tblGrid>
        <w:gridCol w:w="1218"/>
        <w:gridCol w:w="1365"/>
        <w:gridCol w:w="833"/>
        <w:gridCol w:w="1460"/>
        <w:gridCol w:w="1758"/>
        <w:gridCol w:w="1288"/>
        <w:gridCol w:w="1707"/>
      </w:tblGrid>
      <w:tr w:rsidR="00BD7D84" w:rsidRPr="007D085D" w14:paraId="33856387" w14:textId="77777777" w:rsidTr="00ED4E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197DA93" w14:textId="77777777" w:rsidR="00BD7D84" w:rsidRPr="007D085D" w:rsidRDefault="00BD7D84" w:rsidP="00BD7D84">
            <w:pPr>
              <w:pStyle w:val="TAH"/>
              <w:rPr>
                <w:rFonts w:eastAsia="SimSun"/>
              </w:rPr>
            </w:pPr>
            <w:r w:rsidRPr="007D085D">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9A90083" w14:textId="77777777" w:rsidR="00BD7D84" w:rsidRPr="007D085D" w:rsidRDefault="00BD7D84" w:rsidP="00BD7D84">
            <w:pPr>
              <w:pStyle w:val="TAH"/>
              <w:rPr>
                <w:rFonts w:eastAsia="SimSun"/>
              </w:rPr>
            </w:pPr>
            <w:r w:rsidRPr="007D085D">
              <w:rPr>
                <w:rFonts w:eastAsia="SimSun"/>
              </w:rPr>
              <w:t>Conditions</w:t>
            </w:r>
          </w:p>
        </w:tc>
      </w:tr>
      <w:tr w:rsidR="00BD7D84" w:rsidRPr="007D085D" w14:paraId="46EB1DBB" w14:textId="77777777" w:rsidTr="00ED4E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F4805E4" w14:textId="77777777" w:rsidR="00BD7D84" w:rsidRPr="007D085D" w:rsidRDefault="00BD7D84" w:rsidP="00BD7D84">
            <w:pPr>
              <w:pStyle w:val="TAH"/>
              <w:rPr>
                <w:rFonts w:eastAsia="SimSun"/>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916B91F" w14:textId="77777777" w:rsidR="00BD7D84" w:rsidRPr="007D085D" w:rsidRDefault="00BD7D84" w:rsidP="00BD7D84">
            <w:pPr>
              <w:pStyle w:val="TAH"/>
              <w:rPr>
                <w:rFonts w:eastAsia="SimSun"/>
              </w:rPr>
            </w:pPr>
            <w:r w:rsidRPr="007D085D">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C8A410" w14:textId="77777777" w:rsidR="00BD7D84" w:rsidRPr="007D085D" w:rsidRDefault="00BD7D84" w:rsidP="00BD7D84">
            <w:pPr>
              <w:pStyle w:val="TAH"/>
              <w:rPr>
                <w:rFonts w:eastAsia="SimSun"/>
                <w:lang w:eastAsia="zh-CN"/>
              </w:rPr>
            </w:pPr>
            <w:r w:rsidRPr="007D085D">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74AF6CC" w14:textId="77777777" w:rsidR="00BD7D84" w:rsidRPr="007D085D" w:rsidRDefault="00BD7D84" w:rsidP="00BD7D84">
            <w:pPr>
              <w:pStyle w:val="TAH"/>
              <w:rPr>
                <w:rFonts w:eastAsia="SimSun"/>
                <w:lang w:eastAsia="zh-CN"/>
              </w:rPr>
            </w:pPr>
            <w:r w:rsidRPr="007D085D">
              <w:rPr>
                <w:rFonts w:eastAsia="SimSun"/>
                <w:lang w:eastAsia="zh-CN"/>
              </w:rPr>
              <w:t>PRS bandwidth</w:t>
            </w:r>
          </w:p>
          <w:p w14:paraId="31EAA2B0" w14:textId="77777777" w:rsidR="00BD7D84" w:rsidRPr="007D085D" w:rsidRDefault="00BD7D84" w:rsidP="00BD7D84">
            <w:pPr>
              <w:pStyle w:val="TAH"/>
              <w:rPr>
                <w:rFonts w:eastAsia="SimSun"/>
              </w:rPr>
            </w:pPr>
            <w:r w:rsidRPr="007D085D">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17004B8" w14:textId="77777777" w:rsidR="00BD7D84" w:rsidRPr="007D085D" w:rsidRDefault="00BD7D84" w:rsidP="00BD7D84">
            <w:pPr>
              <w:pStyle w:val="TAH"/>
              <w:rPr>
                <w:rFonts w:eastAsia="SimSun"/>
                <w:lang w:eastAsia="zh-CN"/>
              </w:rPr>
            </w:pPr>
            <w:r w:rsidRPr="007D085D">
              <w:rPr>
                <w:rFonts w:eastAsia="SimSun"/>
                <w:lang w:eastAsia="zh-CN"/>
              </w:rPr>
              <w:t xml:space="preserve">PRS resource repetition </w:t>
            </w:r>
          </w:p>
          <w:p w14:paraId="1171C4F6" w14:textId="77777777" w:rsidR="00BD7D84" w:rsidRPr="007D085D" w:rsidRDefault="00BD7D84" w:rsidP="00BD7D84">
            <w:pPr>
              <w:pStyle w:val="TAH"/>
              <w:rPr>
                <w:rFonts w:eastAsia="SimSun"/>
                <w:lang w:eastAsia="zh-CN"/>
              </w:rPr>
            </w:pPr>
            <w:r w:rsidRPr="007D085D">
              <w:rPr>
                <w:rFonts w:eastAsia="SimSun"/>
                <w:lang w:eastAsia="zh-CN"/>
              </w:rPr>
              <w:t>(</w:t>
            </w:r>
            <m:oMath>
              <m:sSubSup>
                <m:sSubSupPr>
                  <m:ctrlPr>
                    <w:rPr>
                      <w:rFonts w:ascii="Cambria Math" w:eastAsia="SimSun" w:hAnsi="Cambria Math"/>
                      <w:bCs/>
                      <w:i/>
                      <w:iCs/>
                      <w:szCs w:val="18"/>
                      <w:lang w:val="en-US" w:eastAsia="zh-CN"/>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eastAsia="SimSun" w:hAnsi="Cambria Math"/>
                      <w:bCs/>
                      <w:i/>
                      <w:iCs/>
                      <w:szCs w:val="18"/>
                      <w:lang w:val="en-US"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eastAsia="SimSun" w:hAnsi="Cambria Math"/>
                      <w:bCs/>
                      <w:i/>
                      <w:iCs/>
                      <w:szCs w:val="18"/>
                      <w:lang w:val="en-US" w:eastAsia="zh-CN"/>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sidRPr="007D085D">
              <w:rPr>
                <w:rFonts w:eastAsia="SimSun"/>
                <w:lang w:eastAsia="zh-CN"/>
              </w:rPr>
              <w:t xml:space="preserve">)          </w:t>
            </w:r>
            <w:r w:rsidRPr="007D085D">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49DDB18" w14:textId="77777777" w:rsidR="00BD7D84" w:rsidRPr="007D085D" w:rsidRDefault="00BD7D84" w:rsidP="00BD7D84">
            <w:pPr>
              <w:pStyle w:val="TAH"/>
              <w:rPr>
                <w:rFonts w:eastAsia="SimSun"/>
              </w:rPr>
            </w:pPr>
            <w:r w:rsidRPr="007D085D">
              <w:rPr>
                <w:rFonts w:eastAsia="SimSun"/>
              </w:rPr>
              <w:t>Io</w:t>
            </w:r>
            <w:r w:rsidRPr="007D085D">
              <w:rPr>
                <w:rFonts w:eastAsia="SimSun"/>
                <w:vertAlign w:val="superscript"/>
                <w:lang w:eastAsia="zh-CN"/>
              </w:rPr>
              <w:t xml:space="preserve"> Note 3</w:t>
            </w:r>
            <w:r w:rsidRPr="007D085D">
              <w:rPr>
                <w:rFonts w:eastAsia="SimSun"/>
              </w:rPr>
              <w:t xml:space="preserve"> range</w:t>
            </w:r>
          </w:p>
        </w:tc>
      </w:tr>
      <w:tr w:rsidR="00BD7D84" w:rsidRPr="007D085D" w14:paraId="754FEB57" w14:textId="77777777" w:rsidTr="00ED4E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4E06BFF" w14:textId="77777777" w:rsidR="00BD7D84" w:rsidRPr="007D085D" w:rsidRDefault="00BD7D84" w:rsidP="00BD7D84">
            <w:pPr>
              <w:pStyle w:val="TAH"/>
              <w:rPr>
                <w:rFonts w:eastAsia="SimSun"/>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09BE00A" w14:textId="77777777" w:rsidR="00BD7D84" w:rsidRPr="007D085D" w:rsidRDefault="00BD7D84" w:rsidP="00BD7D84">
            <w:pPr>
              <w:pStyle w:val="TAH"/>
              <w:rPr>
                <w:rFonts w:eastAsia="SimSun"/>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6EEC7A3" w14:textId="77777777" w:rsidR="00BD7D84" w:rsidRPr="007D085D" w:rsidRDefault="00BD7D84" w:rsidP="00BD7D84">
            <w:pPr>
              <w:pStyle w:val="TAH"/>
              <w:rPr>
                <w:rFonts w:eastAsia="SimSun"/>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6D7030" w14:textId="77777777" w:rsidR="00BD7D84" w:rsidRPr="007D085D" w:rsidRDefault="00BD7D84" w:rsidP="00BD7D84">
            <w:pPr>
              <w:pStyle w:val="TAH"/>
              <w:rPr>
                <w:rFonts w:eastAsia="SimSu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75AF36" w14:textId="77777777" w:rsidR="00BD7D84" w:rsidRPr="007D085D" w:rsidRDefault="00BD7D84" w:rsidP="00BD7D84">
            <w:pPr>
              <w:pStyle w:val="TAH"/>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CF994A" w14:textId="77777777" w:rsidR="00BD7D84" w:rsidRPr="007D085D" w:rsidRDefault="00BD7D84" w:rsidP="00BD7D84">
            <w:pPr>
              <w:pStyle w:val="TAH"/>
              <w:rPr>
                <w:rFonts w:eastAsia="SimSun"/>
              </w:rPr>
            </w:pPr>
            <w:r w:rsidRPr="007D085D">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E386A3A" w14:textId="77777777" w:rsidR="00BD7D84" w:rsidRPr="007D085D" w:rsidRDefault="00BD7D84" w:rsidP="00BD7D84">
            <w:pPr>
              <w:pStyle w:val="TAH"/>
              <w:rPr>
                <w:rFonts w:eastAsia="SimSun"/>
              </w:rPr>
            </w:pPr>
            <w:r w:rsidRPr="007D085D">
              <w:rPr>
                <w:rFonts w:eastAsia="SimSun"/>
              </w:rPr>
              <w:t>Maximum Io</w:t>
            </w:r>
          </w:p>
        </w:tc>
      </w:tr>
      <w:tr w:rsidR="00BD7D84" w:rsidRPr="007D085D" w14:paraId="4B2C260B"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6045242" w14:textId="77777777" w:rsidR="00BD7D84" w:rsidRPr="007D085D" w:rsidRDefault="00BD7D84" w:rsidP="00BD7D84">
            <w:pPr>
              <w:pStyle w:val="TAH"/>
              <w:rPr>
                <w:rFonts w:eastAsia="SimSun"/>
              </w:rPr>
            </w:pPr>
            <w:r w:rsidRPr="007D085D">
              <w:rPr>
                <w:rFonts w:eastAsia="SimSun"/>
              </w:rPr>
              <w:t>Tc</w:t>
            </w:r>
            <w:r w:rsidRPr="007D085D">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ED465F3" w14:textId="77777777" w:rsidR="00BD7D84" w:rsidRPr="007D085D" w:rsidRDefault="00BD7D84" w:rsidP="00BD7D84">
            <w:pPr>
              <w:pStyle w:val="TAH"/>
              <w:rPr>
                <w:rFonts w:eastAsia="SimSun"/>
              </w:rPr>
            </w:pPr>
            <w:r w:rsidRPr="007D085D">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557E90D" w14:textId="77777777" w:rsidR="00BD7D84" w:rsidRPr="007D085D" w:rsidRDefault="00BD7D84" w:rsidP="00BD7D84">
            <w:pPr>
              <w:pStyle w:val="TAH"/>
              <w:rPr>
                <w:rFonts w:eastAsia="SimSun"/>
                <w:lang w:eastAsia="zh-CN"/>
              </w:rPr>
            </w:pPr>
            <w:r w:rsidRPr="007D085D">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8948664" w14:textId="77777777" w:rsidR="00BD7D84" w:rsidRPr="007D085D" w:rsidRDefault="00BD7D84" w:rsidP="00BD7D84">
            <w:pPr>
              <w:pStyle w:val="TAH"/>
              <w:rPr>
                <w:rFonts w:eastAsia="SimSun"/>
              </w:rPr>
            </w:pPr>
            <w:r w:rsidRPr="007D085D">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04F48F1C" w14:textId="77777777" w:rsidR="00BD7D84" w:rsidRPr="007D085D" w:rsidRDefault="00BD7D84" w:rsidP="00BD7D84">
            <w:pPr>
              <w:pStyle w:val="TAH"/>
              <w:rPr>
                <w:rFonts w:eastAsia="SimSu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22E46A" w14:textId="77777777" w:rsidR="00BD7D84" w:rsidRPr="007D085D" w:rsidRDefault="00BD7D84" w:rsidP="00BD7D84">
            <w:pPr>
              <w:pStyle w:val="TAH"/>
              <w:rPr>
                <w:rFonts w:eastAsia="SimSun"/>
              </w:rPr>
            </w:pPr>
            <w:r w:rsidRPr="007D085D">
              <w:rPr>
                <w:rFonts w:eastAsia="SimSun"/>
              </w:rPr>
              <w:t>dBm/SCS</w:t>
            </w:r>
            <w:r w:rsidRPr="007D085D">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6A175AD" w14:textId="77777777" w:rsidR="00BD7D84" w:rsidRPr="007D085D" w:rsidRDefault="00BD7D84" w:rsidP="00BD7D84">
            <w:pPr>
              <w:pStyle w:val="TAH"/>
              <w:rPr>
                <w:rFonts w:eastAsia="SimSun"/>
              </w:rPr>
            </w:pPr>
            <w:r w:rsidRPr="007D085D">
              <w:rPr>
                <w:rFonts w:eastAsia="SimSun"/>
              </w:rPr>
              <w:t>dBm/BW</w:t>
            </w:r>
            <w:r w:rsidRPr="007D085D">
              <w:rPr>
                <w:rFonts w:eastAsia="SimSun"/>
                <w:vertAlign w:val="subscript"/>
              </w:rPr>
              <w:t>Channel</w:t>
            </w:r>
          </w:p>
        </w:tc>
      </w:tr>
      <w:tr w:rsidR="00F931DD" w:rsidRPr="007D085D" w14:paraId="70B9E351"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7BC56AC" w14:textId="07731461" w:rsidR="00F931DD" w:rsidRPr="007D085D" w:rsidRDefault="00F931DD" w:rsidP="00F931DD">
            <w:pPr>
              <w:pStyle w:val="TAL"/>
              <w:rPr>
                <w:rFonts w:eastAsia="SimSun"/>
                <w:b/>
                <w:sz w:val="16"/>
                <w:szCs w:val="16"/>
                <w:vertAlign w:val="superscript"/>
              </w:rPr>
            </w:pPr>
            <w:r>
              <w:rPr>
                <w:rFonts w:eastAsia="SimSun"/>
                <w:lang w:eastAsia="zh-CN"/>
              </w:rPr>
              <w:t>24</w:t>
            </w:r>
            <w:r w:rsidRPr="007D085D">
              <w:rPr>
                <w:rFonts w:eastAsia="SimSun"/>
                <w:lang w:eastAsia="zh-CN"/>
              </w:rPr>
              <w:t xml:space="preserve"> </w:t>
            </w:r>
          </w:p>
        </w:tc>
        <w:tc>
          <w:tcPr>
            <w:tcW w:w="0" w:type="auto"/>
            <w:vMerge w:val="restart"/>
            <w:tcBorders>
              <w:top w:val="nil"/>
              <w:left w:val="single" w:sz="6" w:space="0" w:color="auto"/>
              <w:bottom w:val="nil"/>
              <w:right w:val="single" w:sz="4" w:space="0" w:color="auto"/>
            </w:tcBorders>
            <w:vAlign w:val="center"/>
          </w:tcPr>
          <w:p w14:paraId="0F560D28" w14:textId="77777777" w:rsidR="00F931DD" w:rsidRPr="007D085D" w:rsidRDefault="00F931DD" w:rsidP="00F931DD">
            <w:pPr>
              <w:pStyle w:val="TAC"/>
              <w:rPr>
                <w:rFonts w:eastAsia="SimSun"/>
              </w:rPr>
            </w:pPr>
            <w:r w:rsidRPr="007D085D">
              <w:rPr>
                <w:rFonts w:eastAsia="SimSun"/>
              </w:rPr>
              <w:t>(PRS Ês/Iot)</w:t>
            </w:r>
            <w:r w:rsidRPr="007D085D">
              <w:rPr>
                <w:rFonts w:eastAsia="SimSun"/>
                <w:vertAlign w:val="subscript"/>
              </w:rPr>
              <w:t xml:space="preserve">ref </w:t>
            </w:r>
            <w:r w:rsidRPr="007D085D">
              <w:rPr>
                <w:rFonts w:eastAsia="SimSun"/>
              </w:rPr>
              <w:t>≥-3dB</w:t>
            </w:r>
          </w:p>
          <w:p w14:paraId="734376FE" w14:textId="77777777" w:rsidR="00F931DD" w:rsidRPr="007D085D" w:rsidRDefault="00F931DD" w:rsidP="00F931DD">
            <w:pPr>
              <w:pStyle w:val="TAC"/>
              <w:rPr>
                <w:rFonts w:eastAsia="SimSun"/>
              </w:rPr>
            </w:pPr>
          </w:p>
          <w:p w14:paraId="7E38E8B4" w14:textId="77777777" w:rsidR="00F931DD" w:rsidRPr="007D085D" w:rsidRDefault="00F931DD" w:rsidP="00F931DD">
            <w:pPr>
              <w:pStyle w:val="TAC"/>
              <w:rPr>
                <w:rFonts w:eastAsia="SimSun"/>
                <w:b/>
                <w:sz w:val="16"/>
                <w:szCs w:val="16"/>
              </w:rPr>
            </w:pPr>
            <w:r w:rsidRPr="007D085D">
              <w:rPr>
                <w:rFonts w:eastAsia="SimSun"/>
              </w:rPr>
              <w:t xml:space="preserve"> (PRS Ês/Iot)</w:t>
            </w:r>
            <w:r w:rsidRPr="007D085D">
              <w:rPr>
                <w:rFonts w:eastAsia="SimSun"/>
                <w:i/>
                <w:vertAlign w:val="subscript"/>
              </w:rPr>
              <w:t>i</w:t>
            </w:r>
            <w:r w:rsidRPr="007D085D">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8443A19" w14:textId="77777777" w:rsidR="00F931DD" w:rsidRPr="007D085D" w:rsidRDefault="00F931DD" w:rsidP="00F931DD">
            <w:pPr>
              <w:pStyle w:val="TAC"/>
              <w:rPr>
                <w:rFonts w:eastAsia="SimSun"/>
                <w:bCs/>
                <w:lang w:eastAsia="zh-CN"/>
              </w:rPr>
            </w:pPr>
            <w:r w:rsidRPr="007D085D">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C75C2E7" w14:textId="37BDD90E" w:rsidR="00F931DD" w:rsidRPr="007D085D" w:rsidRDefault="00F931DD" w:rsidP="00F931DD">
            <w:pPr>
              <w:pStyle w:val="TAC"/>
              <w:rPr>
                <w:rFonts w:eastAsia="SimSun"/>
                <w:b/>
                <w:sz w:val="16"/>
                <w:szCs w:val="16"/>
              </w:rPr>
            </w:pPr>
            <w:r w:rsidRPr="007D085D">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CC2C805" w14:textId="77F78CFF" w:rsidR="00F931DD" w:rsidRPr="007D085D" w:rsidRDefault="00F931DD" w:rsidP="00F931DD">
            <w:pPr>
              <w:pStyle w:val="TAC"/>
              <w:rPr>
                <w:rFonts w:eastAsia="SimSun"/>
                <w:b/>
              </w:rPr>
            </w:pPr>
            <w:r w:rsidRPr="007D085D">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805930" w14:textId="77777777" w:rsidR="00F931DD" w:rsidRPr="007D085D" w:rsidRDefault="00F931DD" w:rsidP="00F931DD">
            <w:pPr>
              <w:pStyle w:val="TAC"/>
              <w:rPr>
                <w:rFonts w:eastAsia="SimSun"/>
                <w:b/>
                <w:sz w:val="16"/>
                <w:szCs w:val="16"/>
              </w:rPr>
            </w:pPr>
            <w:r w:rsidRPr="007D085D">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EA332B" w14:textId="77777777" w:rsidR="00F931DD" w:rsidRPr="007D085D" w:rsidRDefault="00F931DD" w:rsidP="00F931DD">
            <w:pPr>
              <w:pStyle w:val="TAC"/>
              <w:rPr>
                <w:rFonts w:eastAsia="SimSun"/>
                <w:b/>
                <w:sz w:val="16"/>
                <w:szCs w:val="16"/>
              </w:rPr>
            </w:pPr>
            <w:r w:rsidRPr="007D085D">
              <w:rPr>
                <w:rFonts w:eastAsia="SimSun"/>
              </w:rPr>
              <w:t>Note 5</w:t>
            </w:r>
          </w:p>
        </w:tc>
      </w:tr>
      <w:tr w:rsidR="00F931DD" w:rsidRPr="007D085D" w14:paraId="763C694C"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6528D71" w14:textId="5334FF3F" w:rsidR="00F931DD" w:rsidRPr="007D085D" w:rsidRDefault="00F931DD" w:rsidP="00F931DD">
            <w:pPr>
              <w:pStyle w:val="TAL"/>
              <w:rPr>
                <w:rFonts w:eastAsia="SimSun"/>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4808FAFF" w14:textId="77777777" w:rsidR="00F931DD" w:rsidRPr="007D085D" w:rsidRDefault="00F931DD" w:rsidP="00F931DD">
            <w:pPr>
              <w:pStyle w:val="TAC"/>
              <w:rPr>
                <w:rFonts w:eastAsia="SimSun"/>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1B91E567" w14:textId="77777777" w:rsidR="00F931DD" w:rsidRPr="007D085D" w:rsidRDefault="00F931DD" w:rsidP="00F931DD">
            <w:pPr>
              <w:pStyle w:val="TAC"/>
              <w:rPr>
                <w:rFonts w:eastAsia="SimSun"/>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1A4EF3" w14:textId="7A64247A" w:rsidR="00F931DD" w:rsidRPr="007D085D" w:rsidRDefault="00F931DD" w:rsidP="00F931DD">
            <w:pPr>
              <w:pStyle w:val="TAC"/>
              <w:rPr>
                <w:rFonts w:eastAsia="SimSun"/>
              </w:rPr>
            </w:pPr>
            <w:r w:rsidRPr="007D085D">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57539266" w14:textId="7B34AB83" w:rsidR="00F931DD" w:rsidRPr="007D085D" w:rsidRDefault="00F931DD" w:rsidP="00F931DD">
            <w:pPr>
              <w:pStyle w:val="TAC"/>
              <w:rPr>
                <w:rFonts w:eastAsia="SimSun"/>
              </w:rPr>
            </w:pPr>
            <w:r w:rsidRPr="007D085D">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242FE4" w14:textId="77777777" w:rsidR="00F931DD" w:rsidRPr="007D085D" w:rsidRDefault="00F931DD" w:rsidP="00F931DD">
            <w:pPr>
              <w:pStyle w:val="TAC"/>
              <w:rPr>
                <w:rFonts w:eastAsia="SimSun"/>
              </w:rPr>
            </w:pPr>
            <w:r w:rsidRPr="007D085D">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34E19B0" w14:textId="77777777" w:rsidR="00F931DD" w:rsidRPr="007D085D" w:rsidRDefault="00F931DD" w:rsidP="00F931DD">
            <w:pPr>
              <w:pStyle w:val="TAC"/>
              <w:rPr>
                <w:rFonts w:eastAsia="SimSun"/>
              </w:rPr>
            </w:pPr>
            <w:r w:rsidRPr="007D085D">
              <w:rPr>
                <w:rFonts w:eastAsia="SimSun"/>
              </w:rPr>
              <w:t>Note 5</w:t>
            </w:r>
          </w:p>
        </w:tc>
      </w:tr>
      <w:tr w:rsidR="00F931DD" w:rsidRPr="007D085D" w14:paraId="5914FC28"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hideMark/>
          </w:tcPr>
          <w:p w14:paraId="06A08C30" w14:textId="6364E2AC" w:rsidR="00F931DD" w:rsidRPr="007D085D" w:rsidRDefault="00F931DD" w:rsidP="00F931DD">
            <w:pPr>
              <w:pStyle w:val="TAL"/>
              <w:rPr>
                <w:rFonts w:eastAsia="SimSun"/>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582EBF6A" w14:textId="77777777" w:rsidR="00F931DD" w:rsidRPr="007D085D" w:rsidRDefault="00F931DD" w:rsidP="00F931DD">
            <w:pPr>
              <w:pStyle w:val="TAC"/>
              <w:rPr>
                <w:rFonts w:eastAsia="SimSun"/>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4722545" w14:textId="77777777" w:rsidR="00F931DD" w:rsidRPr="007D085D" w:rsidRDefault="00F931DD" w:rsidP="00F931DD">
            <w:pPr>
              <w:pStyle w:val="TAC"/>
              <w:rPr>
                <w:rFonts w:eastAsia="SimSun"/>
                <w:lang w:val="sv-SE" w:eastAsia="zh-CN"/>
              </w:rPr>
            </w:pPr>
            <w:r w:rsidRPr="007D085D">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A0C80C9" w14:textId="593579B3" w:rsidR="00F931DD" w:rsidRPr="007D085D" w:rsidRDefault="00F931DD" w:rsidP="00F931DD">
            <w:pPr>
              <w:pStyle w:val="TAC"/>
              <w:rPr>
                <w:rFonts w:eastAsia="SimSun"/>
              </w:rPr>
            </w:pPr>
            <w:r w:rsidRPr="007D085D">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CB58C1D" w14:textId="2A1A002F" w:rsidR="00F931DD" w:rsidRPr="007D085D" w:rsidRDefault="00F931DD" w:rsidP="00F931DD">
            <w:pPr>
              <w:pStyle w:val="TAC"/>
              <w:rPr>
                <w:rFonts w:eastAsia="SimSun"/>
              </w:rPr>
            </w:pPr>
            <w:r w:rsidRPr="007D085D">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CD205B" w14:textId="77777777" w:rsidR="00F931DD" w:rsidRPr="007D085D" w:rsidRDefault="00F931DD" w:rsidP="00F931DD">
            <w:pPr>
              <w:pStyle w:val="TAC"/>
              <w:rPr>
                <w:rFonts w:eastAsia="SimSun"/>
              </w:rPr>
            </w:pPr>
            <w:r w:rsidRPr="007D085D">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5F2B82" w14:textId="77777777" w:rsidR="00F931DD" w:rsidRPr="007D085D" w:rsidRDefault="00F931DD" w:rsidP="00F931DD">
            <w:pPr>
              <w:pStyle w:val="TAC"/>
              <w:rPr>
                <w:rFonts w:eastAsia="SimSun"/>
              </w:rPr>
            </w:pPr>
            <w:r w:rsidRPr="007D085D">
              <w:rPr>
                <w:rFonts w:eastAsia="SimSun"/>
              </w:rPr>
              <w:t>Note 5</w:t>
            </w:r>
          </w:p>
        </w:tc>
      </w:tr>
      <w:tr w:rsidR="00F931DD" w:rsidRPr="007D085D" w14:paraId="52436D27"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hideMark/>
          </w:tcPr>
          <w:p w14:paraId="151A73E2" w14:textId="682E2616" w:rsidR="00F931DD" w:rsidRPr="007D085D" w:rsidRDefault="00F931DD" w:rsidP="00F931DD">
            <w:pPr>
              <w:pStyle w:val="TAL"/>
              <w:rPr>
                <w:rFonts w:eastAsia="SimSun"/>
                <w:lang w:eastAsia="zh-CN"/>
              </w:rPr>
            </w:pPr>
            <w:r>
              <w:rPr>
                <w:rFonts w:eastAsia="SimSun"/>
                <w:lang w:eastAsia="zh-CN"/>
              </w:rPr>
              <w:t>6</w:t>
            </w:r>
            <w:r w:rsidRPr="007D085D">
              <w:rPr>
                <w:rFonts w:eastAsia="SimSun"/>
                <w:lang w:eastAsia="zh-CN"/>
              </w:rPr>
              <w:t xml:space="preserve"> </w:t>
            </w:r>
          </w:p>
        </w:tc>
        <w:tc>
          <w:tcPr>
            <w:tcW w:w="0" w:type="auto"/>
            <w:vMerge/>
            <w:tcBorders>
              <w:top w:val="nil"/>
              <w:left w:val="single" w:sz="6" w:space="0" w:color="auto"/>
              <w:bottom w:val="nil"/>
              <w:right w:val="single" w:sz="4" w:space="0" w:color="auto"/>
            </w:tcBorders>
            <w:vAlign w:val="center"/>
            <w:hideMark/>
          </w:tcPr>
          <w:p w14:paraId="32DC676A" w14:textId="77777777" w:rsidR="00F931DD" w:rsidRPr="007D085D" w:rsidRDefault="00F931DD" w:rsidP="00F931DD">
            <w:pPr>
              <w:pStyle w:val="TAC"/>
              <w:rPr>
                <w:rFonts w:eastAsia="SimSun"/>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C781DD5" w14:textId="77777777" w:rsidR="00F931DD" w:rsidRPr="007D085D" w:rsidRDefault="00F931DD" w:rsidP="00F931DD">
            <w:pPr>
              <w:pStyle w:val="TAC"/>
              <w:rPr>
                <w:rFonts w:eastAsia="SimSun"/>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1D436E" w14:textId="0F1F750D" w:rsidR="00F931DD" w:rsidRPr="007D085D" w:rsidRDefault="00F931DD" w:rsidP="00F931DD">
            <w:pPr>
              <w:pStyle w:val="TAC"/>
              <w:rPr>
                <w:rFonts w:eastAsia="SimSun"/>
              </w:rPr>
            </w:pPr>
            <w:r w:rsidRPr="007D085D">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8B09EA3" w14:textId="0326BE49" w:rsidR="00F931DD" w:rsidRPr="007D085D" w:rsidRDefault="00F931DD" w:rsidP="00F931DD">
            <w:pPr>
              <w:pStyle w:val="TAC"/>
              <w:rPr>
                <w:rFonts w:eastAsia="SimSun"/>
              </w:rPr>
            </w:pPr>
            <w:r w:rsidRPr="007D085D">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AC2BE97" w14:textId="77777777" w:rsidR="00F931DD" w:rsidRPr="007D085D" w:rsidRDefault="00F931DD" w:rsidP="00F931DD">
            <w:pPr>
              <w:pStyle w:val="TAC"/>
              <w:rPr>
                <w:rFonts w:eastAsia="SimSun"/>
              </w:rPr>
            </w:pPr>
            <w:r w:rsidRPr="007D085D">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66593" w14:textId="77777777" w:rsidR="00F931DD" w:rsidRPr="007D085D" w:rsidRDefault="00F931DD" w:rsidP="00F931DD">
            <w:pPr>
              <w:pStyle w:val="TAC"/>
              <w:rPr>
                <w:rFonts w:eastAsia="SimSun"/>
              </w:rPr>
            </w:pPr>
            <w:r w:rsidRPr="007D085D">
              <w:rPr>
                <w:rFonts w:eastAsia="SimSun"/>
              </w:rPr>
              <w:t>Note 5</w:t>
            </w:r>
          </w:p>
        </w:tc>
      </w:tr>
      <w:tr w:rsidR="00BD7D84" w:rsidRPr="007D085D" w14:paraId="6A8EA04B" w14:textId="77777777" w:rsidTr="00ED4E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6A4226D"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1:</w:t>
            </w:r>
            <w:r w:rsidRPr="007D085D">
              <w:rPr>
                <w:rFonts w:eastAsia="SimSun"/>
              </w:rPr>
              <w:tab/>
              <w:t>Minimum PRS bandwidth, which is minimum of the PRS bandwidths of the reference resource and the measured neighbour resource i.</w:t>
            </w:r>
          </w:p>
          <w:p w14:paraId="71C98C3E" w14:textId="77777777" w:rsidR="00B22B9E" w:rsidRPr="007D085D" w:rsidRDefault="00B22B9E" w:rsidP="00B22B9E">
            <w:pPr>
              <w:pStyle w:val="TAN"/>
              <w:rPr>
                <w:rFonts w:eastAsia="SimSun"/>
                <w:lang w:val="en-US" w:eastAsia="zh-CN"/>
              </w:rPr>
            </w:pPr>
            <w:r w:rsidRPr="007D085D">
              <w:rPr>
                <w:rFonts w:eastAsia="SimSun"/>
              </w:rPr>
              <w:t xml:space="preserve">NOTE 2: </w:t>
            </w:r>
            <w:r w:rsidRPr="007D085D">
              <w:rPr>
                <w:rFonts w:eastAsia="SimSun"/>
              </w:rPr>
              <w:tab/>
              <w:t xml:space="preserve">Minimum number of PRS resource repetitions among the reference resource and the measured neighbour resource i. </w:t>
            </w:r>
            <m:oMath>
              <m:sSubSup>
                <m:sSubSupPr>
                  <m:ctrlPr>
                    <w:rPr>
                      <w:rFonts w:ascii="Cambria Math" w:eastAsia="SimSun"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eastAsia="SimSun"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eastAsia="SimSun"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7D085D">
              <w:rPr>
                <w:rFonts w:eastAsia="SimSun"/>
                <w:b/>
                <w:bCs/>
              </w:rPr>
              <w:t xml:space="preserve"> </w:t>
            </w:r>
            <w:r w:rsidRPr="007D085D">
              <w:rPr>
                <w:rFonts w:eastAsia="SimSun"/>
              </w:rPr>
              <w:t xml:space="preserve">are configured by higher layer parameter </w:t>
            </w:r>
            <w:r w:rsidRPr="007D085D">
              <w:rPr>
                <w:rFonts w:eastAsia="SimSun"/>
                <w:i/>
              </w:rPr>
              <w:t>dl-PRS-ResourceRepetitionFactor, dl-PRS-NumSymbols and dl-PRS-CombSizeN</w:t>
            </w:r>
            <w:r w:rsidRPr="007D085D">
              <w:rPr>
                <w:rFonts w:eastAsia="SimSun"/>
                <w:iCs/>
              </w:rPr>
              <w:t>defined in TS 37.355 [34], respectively</w:t>
            </w:r>
            <w:r w:rsidRPr="007D085D">
              <w:rPr>
                <w:rFonts w:eastAsia="SimSun"/>
                <w:lang w:val="en-US" w:eastAsia="zh-CN"/>
              </w:rPr>
              <w:t>.</w:t>
            </w:r>
          </w:p>
          <w:p w14:paraId="5C162A8C"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3:</w:t>
            </w:r>
            <w:r w:rsidRPr="007D085D">
              <w:rPr>
                <w:rFonts w:eastAsia="SimSun"/>
              </w:rPr>
              <w:tab/>
              <w:t>Io is assumed to have constant EPRE across the bandwidth.</w:t>
            </w:r>
          </w:p>
          <w:p w14:paraId="596B18CC" w14:textId="77777777" w:rsidR="00B22B9E" w:rsidRPr="007D085D" w:rsidRDefault="00B22B9E" w:rsidP="00B22B9E">
            <w:pPr>
              <w:pStyle w:val="TAN"/>
              <w:rPr>
                <w:rFonts w:eastAsia="SimSun"/>
              </w:rPr>
            </w:pPr>
            <w:r w:rsidRPr="007D085D">
              <w:rPr>
                <w:rFonts w:eastAsia="SimSun"/>
              </w:rPr>
              <w:t>NOTE 4:</w:t>
            </w:r>
            <w:r w:rsidRPr="007D085D">
              <w:rPr>
                <w:rFonts w:eastAsia="SimSun"/>
              </w:rPr>
              <w:tab/>
              <w:t>Tc is the basic timing unit defined in TS 38.211 [6].</w:t>
            </w:r>
          </w:p>
          <w:p w14:paraId="7CA31F13" w14:textId="77777777" w:rsidR="00B22B9E" w:rsidRPr="007D085D" w:rsidRDefault="00B22B9E" w:rsidP="00B22B9E">
            <w:pPr>
              <w:pStyle w:val="TAN"/>
              <w:rPr>
                <w:rFonts w:eastAsia="SimSun"/>
              </w:rPr>
            </w:pPr>
            <w:r w:rsidRPr="007D085D">
              <w:rPr>
                <w:rFonts w:eastAsia="SimSun"/>
              </w:rPr>
              <w:t>NOTE 5:</w:t>
            </w:r>
            <w:r w:rsidRPr="007D085D">
              <w:rPr>
                <w:rFonts w:eastAsia="SimSun"/>
              </w:rPr>
              <w:tab/>
              <w:t>The same bands and the same Io conditions for each band apply for this requirement as for the corresponding requirement with the PRS bandwidth of the smallest RB number for the corresponding SCS.</w:t>
            </w:r>
          </w:p>
          <w:p w14:paraId="06EDC441" w14:textId="0C52892E" w:rsidR="00BD7D84" w:rsidRPr="007D085D" w:rsidRDefault="00661DB6" w:rsidP="00B22B9E">
            <w:pPr>
              <w:pStyle w:val="TAN"/>
              <w:rPr>
                <w:rFonts w:eastAsia="SimSun"/>
              </w:rPr>
            </w:pPr>
            <w:r w:rsidRPr="007D085D">
              <w:rPr>
                <w:rFonts w:eastAsia="SimSun"/>
              </w:rPr>
              <w:t>NOTE 6:</w:t>
            </w:r>
            <w:r w:rsidRPr="007D085D">
              <w:rPr>
                <w:rFonts w:eastAsia="SimSun"/>
              </w:rPr>
              <w:tab/>
            </w:r>
            <w:r>
              <w:rPr>
                <w:rFonts w:hint="eastAsia"/>
                <w:lang w:eastAsia="zh-CN"/>
              </w:rPr>
              <w:t>V</w:t>
            </w:r>
            <w:r>
              <w:rPr>
                <w:lang w:eastAsia="zh-CN"/>
              </w:rPr>
              <w:t>oid</w:t>
            </w:r>
          </w:p>
        </w:tc>
      </w:tr>
    </w:tbl>
    <w:p w14:paraId="7CA83D4D" w14:textId="77777777" w:rsidR="00BD7D84" w:rsidRDefault="00BD7D84" w:rsidP="00BD7D84">
      <w:pPr>
        <w:rPr>
          <w:rFonts w:eastAsia="SimSun"/>
          <w:sz w:val="22"/>
          <w:szCs w:val="22"/>
          <w:lang w:eastAsia="x-none"/>
        </w:rPr>
      </w:pPr>
    </w:p>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3238BF97"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0469F" w:rsidRPr="000501F5" w14:paraId="676564C0"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61AD4B4" w14:textId="77777777" w:rsidR="00B0469F" w:rsidRPr="000501F5" w:rsidRDefault="00B0469F" w:rsidP="00F37389">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5ED6DC" w14:textId="77777777" w:rsidR="00B0469F" w:rsidRPr="000501F5" w:rsidRDefault="00B0469F" w:rsidP="00F37389">
            <w:pPr>
              <w:pStyle w:val="TAH"/>
            </w:pPr>
            <w:r w:rsidRPr="000501F5">
              <w:t>Conditions</w:t>
            </w:r>
          </w:p>
        </w:tc>
      </w:tr>
      <w:tr w:rsidR="00B0469F" w:rsidRPr="000501F5" w14:paraId="2102C650"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37D707BF" w14:textId="77777777" w:rsidR="00B0469F" w:rsidRPr="000501F5" w:rsidRDefault="00B0469F" w:rsidP="00F37389">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F50F6BD" w14:textId="77777777" w:rsidR="00B0469F" w:rsidRPr="000501F5" w:rsidRDefault="00B0469F" w:rsidP="00F37389">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0168E05" w14:textId="77777777" w:rsidR="00B0469F" w:rsidRPr="000501F5" w:rsidRDefault="00B0469F" w:rsidP="00F37389">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533C18" w14:textId="77777777" w:rsidR="00B0469F" w:rsidRPr="000501F5" w:rsidRDefault="00B0469F" w:rsidP="00F37389">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353C50" w14:textId="77777777" w:rsidR="00B0469F" w:rsidRPr="000501F5" w:rsidRDefault="00B0469F" w:rsidP="00F37389">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5578980" w14:textId="77777777" w:rsidR="00B0469F" w:rsidRPr="000501F5" w:rsidRDefault="00B0469F" w:rsidP="00F37389">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42D56E" w14:textId="77777777" w:rsidR="00B0469F" w:rsidRPr="000501F5" w:rsidRDefault="00B0469F" w:rsidP="00F37389">
            <w:pPr>
              <w:pStyle w:val="TAH"/>
            </w:pPr>
            <w:r w:rsidRPr="000501F5">
              <w:t>Io</w:t>
            </w:r>
            <w:r w:rsidRPr="000501F5">
              <w:rPr>
                <w:vertAlign w:val="superscript"/>
                <w:lang w:eastAsia="zh-CN"/>
              </w:rPr>
              <w:t xml:space="preserve"> Note 7</w:t>
            </w:r>
            <w:r w:rsidRPr="000501F5">
              <w:t xml:space="preserve"> range</w:t>
            </w:r>
          </w:p>
        </w:tc>
      </w:tr>
      <w:tr w:rsidR="00B0469F" w:rsidRPr="000501F5" w14:paraId="5B64439C"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7EAD61" w14:textId="77777777" w:rsidR="00B0469F" w:rsidRPr="000501F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50CE0C33" w14:textId="77777777" w:rsidR="00B0469F" w:rsidRPr="000501F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0BB6CF95" w14:textId="77777777" w:rsidR="00B0469F" w:rsidRPr="000501F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7F464371" w14:textId="77777777" w:rsidR="00B0469F" w:rsidRPr="000501F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45964EB8" w14:textId="77777777" w:rsidR="00B0469F" w:rsidRPr="000501F5" w:rsidRDefault="00B0469F" w:rsidP="00F3738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256CEAC" w14:textId="77777777" w:rsidR="00B0469F" w:rsidRPr="000501F5" w:rsidRDefault="00B0469F" w:rsidP="00F37389">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743708E" w14:textId="77777777" w:rsidR="00B0469F" w:rsidRPr="000501F5" w:rsidRDefault="00B0469F" w:rsidP="00F37389">
            <w:pPr>
              <w:pStyle w:val="TAH"/>
            </w:pPr>
            <w:r w:rsidRPr="000501F5">
              <w:t>Minimum</w:t>
            </w:r>
            <w:r w:rsidRPr="000501F5">
              <w:br/>
              <w:t xml:space="preserve">Io </w:t>
            </w:r>
            <w:r w:rsidRPr="000501F5">
              <w:rPr>
                <w:vertAlign w:val="superscript"/>
              </w:rPr>
              <w:t>Note 1</w:t>
            </w:r>
          </w:p>
          <w:p w14:paraId="0141C9C9" w14:textId="77777777" w:rsidR="00B0469F" w:rsidRPr="000501F5" w:rsidRDefault="00B0469F" w:rsidP="00F37389">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3E6E176" w14:textId="77777777" w:rsidR="00B0469F" w:rsidRPr="000501F5" w:rsidRDefault="00B0469F" w:rsidP="00F37389">
            <w:pPr>
              <w:pStyle w:val="TAH"/>
            </w:pPr>
            <w:r w:rsidRPr="000501F5">
              <w:t>Maximum</w:t>
            </w:r>
            <w:r w:rsidRPr="000501F5">
              <w:br/>
              <w:t>Io</w:t>
            </w:r>
          </w:p>
        </w:tc>
      </w:tr>
      <w:tr w:rsidR="00B0469F" w:rsidRPr="000501F5" w14:paraId="6B06A3BD"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829183" w14:textId="77777777" w:rsidR="00B0469F" w:rsidRPr="000501F5" w:rsidRDefault="00B0469F" w:rsidP="00F37389">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152044" w14:textId="77777777" w:rsidR="00B0469F" w:rsidRPr="000501F5" w:rsidRDefault="00B0469F" w:rsidP="00F37389">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8383BA" w14:textId="77777777" w:rsidR="00B0469F" w:rsidRPr="000501F5" w:rsidRDefault="00B0469F" w:rsidP="00F37389">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616B28" w14:textId="77777777" w:rsidR="00B0469F" w:rsidRPr="000501F5" w:rsidRDefault="00B0469F" w:rsidP="00F37389">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58CFA5" w14:textId="77777777" w:rsidR="00B0469F" w:rsidRPr="000501F5" w:rsidRDefault="00B0469F" w:rsidP="00F37389">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322DF48" w14:textId="77777777" w:rsidR="00B0469F" w:rsidRPr="000501F5" w:rsidRDefault="00B0469F" w:rsidP="00F3738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BDCAE2F" w14:textId="77777777" w:rsidR="00B0469F" w:rsidRPr="000501F5" w:rsidRDefault="00B0469F" w:rsidP="00F37389">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C1349E4" w14:textId="77777777" w:rsidR="00B0469F" w:rsidRPr="000501F5" w:rsidRDefault="00B0469F" w:rsidP="00F37389">
            <w:pPr>
              <w:pStyle w:val="TAH"/>
            </w:pPr>
            <w:r w:rsidRPr="000501F5">
              <w:t>dBm/BW</w:t>
            </w:r>
            <w:r w:rsidRPr="000501F5">
              <w:rPr>
                <w:vertAlign w:val="subscript"/>
              </w:rPr>
              <w:t>Channel</w:t>
            </w:r>
          </w:p>
        </w:tc>
      </w:tr>
      <w:tr w:rsidR="00B0469F" w:rsidRPr="000501F5" w14:paraId="6E401D82"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C489C9" w14:textId="77777777" w:rsidR="00B0469F" w:rsidRPr="000501F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6E6D53D" w14:textId="77777777" w:rsidR="00B0469F" w:rsidRPr="000501F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08F4A53" w14:textId="77777777" w:rsidR="00B0469F" w:rsidRPr="000501F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422F85E" w14:textId="77777777" w:rsidR="00B0469F" w:rsidRPr="000501F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C9EFA0E" w14:textId="77777777" w:rsidR="00B0469F" w:rsidRPr="000501F5" w:rsidRDefault="00B0469F" w:rsidP="00F3738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9EBAA24" w14:textId="77777777" w:rsidR="00B0469F" w:rsidRPr="000501F5" w:rsidRDefault="00B0469F" w:rsidP="00F3738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00EAE802" w14:textId="77777777" w:rsidR="00B0469F" w:rsidRPr="000501F5" w:rsidRDefault="00B0469F" w:rsidP="00F37389">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D3440B" w14:textId="77777777" w:rsidR="00B0469F" w:rsidRPr="000501F5" w:rsidRDefault="00B0469F" w:rsidP="00F37389">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9E63BBE" w14:textId="77777777" w:rsidR="00B0469F" w:rsidRPr="000501F5" w:rsidRDefault="00B0469F" w:rsidP="00F37389">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08EB846" w14:textId="77777777" w:rsidR="00B0469F" w:rsidRPr="000501F5" w:rsidRDefault="00B0469F" w:rsidP="00F37389">
            <w:pPr>
              <w:pStyle w:val="TAH"/>
            </w:pPr>
          </w:p>
        </w:tc>
      </w:tr>
      <w:tr w:rsidR="0072518D" w:rsidRPr="000501F5" w14:paraId="3605BB9B" w14:textId="77777777" w:rsidTr="00C1788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B8FA64" w14:textId="7CB92DAB" w:rsidR="0072518D" w:rsidRPr="000501F5" w:rsidRDefault="0072518D" w:rsidP="0072518D">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6A9309" w14:textId="3077704E" w:rsidR="0072518D" w:rsidRPr="000501F5" w:rsidRDefault="0072518D" w:rsidP="0072518D">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97AFC3" w14:textId="77777777" w:rsidR="0072518D" w:rsidRPr="00387C4B" w:rsidRDefault="0072518D" w:rsidP="0072518D">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3EB078" w14:textId="77777777" w:rsidR="0072518D" w:rsidRPr="000501F5" w:rsidRDefault="0072518D" w:rsidP="0072518D">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4C343" w14:textId="77777777" w:rsidR="0072518D" w:rsidRPr="000501F5" w:rsidRDefault="0072518D" w:rsidP="0072518D">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5C3A8BF" w14:textId="77777777" w:rsidR="0072518D" w:rsidRPr="000501F5" w:rsidRDefault="0072518D" w:rsidP="0072518D">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E2D8533" w14:textId="77777777" w:rsidR="0072518D" w:rsidRPr="000501F5" w:rsidRDefault="0072518D" w:rsidP="0072518D">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5BB8E4" w14:textId="77777777" w:rsidR="0072518D" w:rsidRPr="000501F5" w:rsidRDefault="0072518D" w:rsidP="0072518D">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D0C19F"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3A0AC7B" w14:textId="77777777" w:rsidR="0072518D" w:rsidRPr="000501F5" w:rsidRDefault="0072518D" w:rsidP="0072518D">
            <w:pPr>
              <w:pStyle w:val="TAC"/>
            </w:pPr>
            <w:r w:rsidRPr="000501F5">
              <w:t>-50</w:t>
            </w:r>
          </w:p>
        </w:tc>
      </w:tr>
      <w:tr w:rsidR="0072518D" w:rsidRPr="000501F5" w14:paraId="08DAECE4" w14:textId="77777777" w:rsidTr="00C17887">
        <w:trPr>
          <w:jc w:val="center"/>
        </w:trPr>
        <w:tc>
          <w:tcPr>
            <w:tcW w:w="965" w:type="dxa"/>
            <w:vMerge/>
            <w:tcBorders>
              <w:left w:val="single" w:sz="4" w:space="0" w:color="auto"/>
              <w:right w:val="single" w:sz="6" w:space="0" w:color="auto"/>
            </w:tcBorders>
            <w:shd w:val="clear" w:color="auto" w:fill="auto"/>
            <w:vAlign w:val="center"/>
          </w:tcPr>
          <w:p w14:paraId="14FB09B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DB18F18"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FCB7A17"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5C178D42"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0E931311"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4F30D8" w14:textId="77777777" w:rsidR="0072518D" w:rsidRPr="000501F5" w:rsidRDefault="0072518D" w:rsidP="0072518D">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81194C0" w14:textId="77777777" w:rsidR="0072518D" w:rsidRPr="000501F5" w:rsidRDefault="0072518D" w:rsidP="0072518D">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847221" w14:textId="77777777" w:rsidR="0072518D" w:rsidRPr="000501F5" w:rsidRDefault="0072518D" w:rsidP="0072518D">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B1070" w14:textId="77777777" w:rsidR="0072518D" w:rsidRPr="000501F5" w:rsidRDefault="0072518D" w:rsidP="0072518D">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3A527839" w14:textId="77777777" w:rsidR="0072518D" w:rsidRPr="000501F5" w:rsidRDefault="0072518D" w:rsidP="0072518D">
            <w:pPr>
              <w:pStyle w:val="TAC"/>
            </w:pPr>
            <w:r w:rsidRPr="000501F5">
              <w:rPr>
                <w:lang w:eastAsia="ja-JP"/>
              </w:rPr>
              <w:t>-50</w:t>
            </w:r>
          </w:p>
        </w:tc>
      </w:tr>
      <w:tr w:rsidR="0072518D" w:rsidRPr="000501F5" w14:paraId="688B5446" w14:textId="77777777" w:rsidTr="00C17887">
        <w:trPr>
          <w:jc w:val="center"/>
        </w:trPr>
        <w:tc>
          <w:tcPr>
            <w:tcW w:w="965" w:type="dxa"/>
            <w:vMerge/>
            <w:tcBorders>
              <w:left w:val="single" w:sz="4" w:space="0" w:color="auto"/>
              <w:right w:val="single" w:sz="6" w:space="0" w:color="auto"/>
            </w:tcBorders>
            <w:shd w:val="clear" w:color="auto" w:fill="auto"/>
            <w:vAlign w:val="center"/>
          </w:tcPr>
          <w:p w14:paraId="51BE938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2FBFA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DD80FF5"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4E8FCE1"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7939F32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3291A3" w14:textId="77777777" w:rsidR="0072518D" w:rsidRPr="000501F5" w:rsidRDefault="0072518D" w:rsidP="0072518D">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209EBF7" w14:textId="77777777" w:rsidR="0072518D" w:rsidRPr="000501F5" w:rsidRDefault="0072518D" w:rsidP="0072518D">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AE1CBA" w14:textId="77777777" w:rsidR="0072518D" w:rsidRPr="000501F5" w:rsidRDefault="0072518D" w:rsidP="0072518D">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F90D5AD" w14:textId="77777777" w:rsidR="0072518D" w:rsidRPr="000501F5" w:rsidRDefault="0072518D" w:rsidP="0072518D">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26219F9" w14:textId="77777777" w:rsidR="0072518D" w:rsidRPr="000501F5" w:rsidRDefault="0072518D" w:rsidP="0072518D">
            <w:pPr>
              <w:pStyle w:val="TAC"/>
            </w:pPr>
            <w:r w:rsidRPr="000501F5">
              <w:t>-50</w:t>
            </w:r>
          </w:p>
        </w:tc>
      </w:tr>
      <w:tr w:rsidR="0072518D" w:rsidRPr="000501F5" w14:paraId="280C0DC4" w14:textId="77777777" w:rsidTr="00C17887">
        <w:trPr>
          <w:jc w:val="center"/>
        </w:trPr>
        <w:tc>
          <w:tcPr>
            <w:tcW w:w="965" w:type="dxa"/>
            <w:vMerge/>
            <w:tcBorders>
              <w:left w:val="single" w:sz="4" w:space="0" w:color="auto"/>
              <w:right w:val="single" w:sz="6" w:space="0" w:color="auto"/>
            </w:tcBorders>
            <w:shd w:val="clear" w:color="auto" w:fill="auto"/>
            <w:vAlign w:val="center"/>
          </w:tcPr>
          <w:p w14:paraId="442CF41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9C2C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017490DD"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6FE61F1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A428C2B"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082D75" w14:textId="77777777" w:rsidR="0072518D" w:rsidRPr="000501F5" w:rsidRDefault="0072518D" w:rsidP="0072518D">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2C4A131" w14:textId="77777777" w:rsidR="0072518D" w:rsidRPr="000501F5" w:rsidRDefault="0072518D" w:rsidP="0072518D">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68BDC6" w14:textId="77777777" w:rsidR="0072518D" w:rsidRPr="000501F5" w:rsidRDefault="0072518D" w:rsidP="0072518D">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454120" w14:textId="77777777" w:rsidR="0072518D" w:rsidRPr="000501F5" w:rsidRDefault="0072518D" w:rsidP="0072518D">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0E04D8E" w14:textId="77777777" w:rsidR="0072518D" w:rsidRPr="000501F5" w:rsidRDefault="0072518D" w:rsidP="0072518D">
            <w:pPr>
              <w:pStyle w:val="TAC"/>
            </w:pPr>
            <w:r w:rsidRPr="000501F5">
              <w:t>-50</w:t>
            </w:r>
          </w:p>
        </w:tc>
      </w:tr>
      <w:tr w:rsidR="0072518D" w:rsidRPr="000501F5" w14:paraId="499BD16B" w14:textId="77777777" w:rsidTr="00C17887">
        <w:trPr>
          <w:jc w:val="center"/>
        </w:trPr>
        <w:tc>
          <w:tcPr>
            <w:tcW w:w="965" w:type="dxa"/>
            <w:vMerge/>
            <w:tcBorders>
              <w:left w:val="single" w:sz="4" w:space="0" w:color="auto"/>
              <w:right w:val="single" w:sz="6" w:space="0" w:color="auto"/>
            </w:tcBorders>
            <w:shd w:val="clear" w:color="auto" w:fill="auto"/>
            <w:vAlign w:val="center"/>
          </w:tcPr>
          <w:p w14:paraId="7178CF1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AEDD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4984F57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CC98F54"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2B8C4CB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852CA" w14:textId="77777777" w:rsidR="0072518D" w:rsidRPr="000501F5" w:rsidRDefault="0072518D" w:rsidP="0072518D">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D3CD357" w14:textId="77777777" w:rsidR="0072518D" w:rsidRPr="000501F5" w:rsidRDefault="0072518D" w:rsidP="0072518D">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4A725" w14:textId="77777777" w:rsidR="0072518D" w:rsidRPr="000501F5" w:rsidRDefault="0072518D" w:rsidP="0072518D">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0CF7B3" w14:textId="77777777" w:rsidR="0072518D" w:rsidRPr="000501F5" w:rsidRDefault="0072518D" w:rsidP="0072518D">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879640" w14:textId="77777777" w:rsidR="0072518D" w:rsidRPr="000501F5" w:rsidRDefault="0072518D" w:rsidP="0072518D">
            <w:pPr>
              <w:pStyle w:val="TAC"/>
            </w:pPr>
            <w:r w:rsidRPr="000501F5">
              <w:t>-50</w:t>
            </w:r>
          </w:p>
        </w:tc>
      </w:tr>
      <w:tr w:rsidR="0072518D" w:rsidRPr="000501F5" w14:paraId="20CAA966" w14:textId="77777777" w:rsidTr="00C17887">
        <w:trPr>
          <w:jc w:val="center"/>
        </w:trPr>
        <w:tc>
          <w:tcPr>
            <w:tcW w:w="965" w:type="dxa"/>
            <w:vMerge/>
            <w:tcBorders>
              <w:left w:val="single" w:sz="4" w:space="0" w:color="auto"/>
              <w:right w:val="single" w:sz="6" w:space="0" w:color="auto"/>
            </w:tcBorders>
            <w:shd w:val="clear" w:color="auto" w:fill="auto"/>
            <w:vAlign w:val="center"/>
          </w:tcPr>
          <w:p w14:paraId="79BDCA3D"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047FB3"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4A39B1E"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3382A45E"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35E880A7"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857" w14:textId="77777777" w:rsidR="0072518D" w:rsidRPr="000501F5" w:rsidRDefault="0072518D" w:rsidP="0072518D">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25B8F59" w14:textId="77777777" w:rsidR="0072518D" w:rsidRPr="000501F5" w:rsidRDefault="0072518D" w:rsidP="0072518D">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971695" w14:textId="77777777" w:rsidR="0072518D" w:rsidRPr="000501F5" w:rsidRDefault="0072518D" w:rsidP="0072518D">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4A3663" w14:textId="77777777" w:rsidR="0072518D" w:rsidRPr="000501F5" w:rsidRDefault="0072518D" w:rsidP="0072518D">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221528CB" w14:textId="77777777" w:rsidR="0072518D" w:rsidRPr="000501F5" w:rsidRDefault="0072518D" w:rsidP="0072518D">
            <w:pPr>
              <w:pStyle w:val="TAC"/>
            </w:pPr>
            <w:r w:rsidRPr="000501F5">
              <w:t>-50</w:t>
            </w:r>
          </w:p>
        </w:tc>
      </w:tr>
      <w:tr w:rsidR="0072518D" w:rsidRPr="000501F5" w14:paraId="1D761FCB" w14:textId="77777777" w:rsidTr="00C17887">
        <w:trPr>
          <w:jc w:val="center"/>
        </w:trPr>
        <w:tc>
          <w:tcPr>
            <w:tcW w:w="965" w:type="dxa"/>
            <w:vMerge/>
            <w:tcBorders>
              <w:left w:val="single" w:sz="4" w:space="0" w:color="auto"/>
              <w:right w:val="single" w:sz="6" w:space="0" w:color="auto"/>
            </w:tcBorders>
            <w:shd w:val="clear" w:color="auto" w:fill="auto"/>
            <w:vAlign w:val="center"/>
          </w:tcPr>
          <w:p w14:paraId="19D163A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E7EC7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C671D98"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AE728F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11A350F"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572714B" w14:textId="77777777" w:rsidR="0072518D" w:rsidRPr="000501F5" w:rsidRDefault="0072518D" w:rsidP="0072518D">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527112DA" w14:textId="77777777" w:rsidR="0072518D" w:rsidRPr="000501F5" w:rsidRDefault="0072518D" w:rsidP="0072518D">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ED0F68"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74FD4B" w14:textId="77777777" w:rsidR="0072518D" w:rsidRPr="000501F5" w:rsidRDefault="0072518D" w:rsidP="0072518D">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6261165" w14:textId="77777777" w:rsidR="0072518D" w:rsidRPr="000501F5" w:rsidRDefault="0072518D" w:rsidP="0072518D">
            <w:pPr>
              <w:pStyle w:val="TAC"/>
            </w:pPr>
            <w:r w:rsidRPr="000501F5">
              <w:t>-50</w:t>
            </w:r>
          </w:p>
        </w:tc>
      </w:tr>
      <w:tr w:rsidR="0072518D" w:rsidRPr="000501F5" w14:paraId="2B501F05" w14:textId="77777777" w:rsidTr="00C17887">
        <w:trPr>
          <w:jc w:val="center"/>
        </w:trPr>
        <w:tc>
          <w:tcPr>
            <w:tcW w:w="965" w:type="dxa"/>
            <w:vMerge/>
            <w:tcBorders>
              <w:left w:val="single" w:sz="4" w:space="0" w:color="auto"/>
              <w:right w:val="single" w:sz="6" w:space="0" w:color="auto"/>
            </w:tcBorders>
            <w:shd w:val="clear" w:color="auto" w:fill="auto"/>
            <w:vAlign w:val="center"/>
          </w:tcPr>
          <w:p w14:paraId="57AE68E4"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FACADE"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84590E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FD490C3"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8C24E12"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3A0274" w14:textId="77777777" w:rsidR="0072518D" w:rsidRPr="000501F5" w:rsidRDefault="0072518D" w:rsidP="0072518D">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7CBD8F" w14:textId="77777777" w:rsidR="0072518D" w:rsidRPr="000501F5" w:rsidRDefault="0072518D" w:rsidP="0072518D">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80F13D" w14:textId="77777777" w:rsidR="0072518D" w:rsidRPr="000501F5" w:rsidRDefault="0072518D" w:rsidP="0072518D">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B391C8" w14:textId="77777777" w:rsidR="0072518D" w:rsidRPr="000501F5" w:rsidRDefault="0072518D" w:rsidP="0072518D">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15EC74F9" w14:textId="77777777" w:rsidR="0072518D" w:rsidRPr="000501F5" w:rsidRDefault="0072518D" w:rsidP="0072518D">
            <w:pPr>
              <w:pStyle w:val="TAC"/>
            </w:pPr>
            <w:r w:rsidRPr="000501F5">
              <w:t>-50</w:t>
            </w:r>
          </w:p>
        </w:tc>
      </w:tr>
      <w:tr w:rsidR="0072518D" w:rsidRPr="000501F5" w14:paraId="7E0CD34F" w14:textId="77777777" w:rsidTr="00C17887">
        <w:trPr>
          <w:jc w:val="center"/>
        </w:trPr>
        <w:tc>
          <w:tcPr>
            <w:tcW w:w="965" w:type="dxa"/>
            <w:vMerge/>
            <w:tcBorders>
              <w:left w:val="single" w:sz="4" w:space="0" w:color="auto"/>
              <w:right w:val="single" w:sz="6" w:space="0" w:color="auto"/>
            </w:tcBorders>
            <w:shd w:val="clear" w:color="auto" w:fill="auto"/>
            <w:vAlign w:val="center"/>
          </w:tcPr>
          <w:p w14:paraId="3BC2BCE3"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D5218A" w14:textId="77777777" w:rsidR="0072518D" w:rsidRPr="000501F5" w:rsidRDefault="0072518D" w:rsidP="0072518D">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3747323" w14:textId="77777777" w:rsidR="0072518D" w:rsidRPr="000501F5" w:rsidRDefault="0072518D" w:rsidP="0072518D">
            <w:pPr>
              <w:pStyle w:val="TAC"/>
              <w:rPr>
                <w:lang w:val="sv-SE"/>
              </w:rPr>
            </w:pPr>
          </w:p>
        </w:tc>
        <w:tc>
          <w:tcPr>
            <w:tcW w:w="1140" w:type="dxa"/>
            <w:vMerge/>
            <w:tcBorders>
              <w:left w:val="single" w:sz="6" w:space="0" w:color="auto"/>
              <w:right w:val="single" w:sz="6" w:space="0" w:color="auto"/>
            </w:tcBorders>
            <w:shd w:val="clear" w:color="auto" w:fill="auto"/>
            <w:vAlign w:val="center"/>
          </w:tcPr>
          <w:p w14:paraId="0571F4EA" w14:textId="77777777" w:rsidR="0072518D" w:rsidRPr="000501F5" w:rsidRDefault="0072518D" w:rsidP="0072518D">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FCD5765"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9ECC36" w14:textId="77777777" w:rsidR="0072518D" w:rsidRPr="000501F5" w:rsidRDefault="0072518D" w:rsidP="0072518D">
            <w:pPr>
              <w:pStyle w:val="TAC"/>
              <w:rPr>
                <w:lang w:eastAsia="zh-CN"/>
              </w:rPr>
            </w:pPr>
            <w:r w:rsidRPr="000501F5">
              <w:t>Note 4</w:t>
            </w:r>
          </w:p>
        </w:tc>
      </w:tr>
      <w:tr w:rsidR="0072518D" w:rsidRPr="000501F5" w14:paraId="3F901CA3" w14:textId="77777777" w:rsidTr="00C1788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137788"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DD83BB" w14:textId="77777777" w:rsidR="0072518D" w:rsidRPr="000501F5" w:rsidRDefault="0072518D" w:rsidP="0072518D">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3138948" w14:textId="77777777" w:rsidR="0072518D" w:rsidRPr="000501F5" w:rsidRDefault="0072518D" w:rsidP="0072518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F865BCE" w14:textId="77777777" w:rsidR="0072518D" w:rsidRPr="000501F5" w:rsidRDefault="0072518D" w:rsidP="0072518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107CE713"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9737C" w14:textId="77777777" w:rsidR="0072518D" w:rsidRPr="000501F5" w:rsidRDefault="0072518D" w:rsidP="0072518D">
            <w:pPr>
              <w:pStyle w:val="TAC"/>
              <w:rPr>
                <w:lang w:eastAsia="zh-CN"/>
              </w:rPr>
            </w:pPr>
            <w:r w:rsidRPr="000501F5">
              <w:t>Note 4</w:t>
            </w:r>
          </w:p>
        </w:tc>
      </w:tr>
      <w:tr w:rsidR="0072518D" w:rsidRPr="000501F5" w14:paraId="6ACFD6B8"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A762B9" w14:textId="68D829D5" w:rsidR="0072518D" w:rsidRPr="000501F5" w:rsidRDefault="0072518D" w:rsidP="0072518D">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E830DF4" w14:textId="3F0E013A" w:rsidR="0072518D" w:rsidRPr="000501F5" w:rsidRDefault="0072518D" w:rsidP="0072518D">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4BB0CB3" w14:textId="77777777" w:rsidR="0072518D" w:rsidRPr="000501F5" w:rsidRDefault="0072518D" w:rsidP="0072518D">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E31EAC" w14:textId="77777777" w:rsidR="0072518D" w:rsidRPr="000501F5" w:rsidRDefault="0072518D" w:rsidP="0072518D">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21C78D7"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54871A" w14:textId="77777777" w:rsidR="0072518D" w:rsidRPr="000501F5" w:rsidRDefault="0072518D" w:rsidP="0072518D">
            <w:pPr>
              <w:pStyle w:val="TAC"/>
            </w:pPr>
            <w:r w:rsidRPr="000501F5">
              <w:t>Note 4</w:t>
            </w:r>
          </w:p>
        </w:tc>
      </w:tr>
      <w:tr w:rsidR="0072518D" w:rsidRPr="000501F5" w14:paraId="44AB1C6C"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6D4EB9" w14:textId="230EE46B" w:rsidR="0072518D" w:rsidRPr="000501F5" w:rsidRDefault="0072518D" w:rsidP="0072518D">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671EF0A" w14:textId="0702B467" w:rsidR="0072518D" w:rsidRPr="000501F5" w:rsidRDefault="0072518D" w:rsidP="0072518D">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BEC38B0"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477AB4" w14:textId="77777777" w:rsidR="0072518D" w:rsidRPr="000501F5" w:rsidRDefault="0072518D" w:rsidP="0072518D">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13AF8CC"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6786CC" w14:textId="77777777" w:rsidR="0072518D" w:rsidRPr="000501F5" w:rsidRDefault="0072518D" w:rsidP="0072518D">
            <w:pPr>
              <w:pStyle w:val="TAC"/>
            </w:pPr>
            <w:r w:rsidRPr="000501F5">
              <w:t>Note 4</w:t>
            </w:r>
          </w:p>
        </w:tc>
      </w:tr>
      <w:tr w:rsidR="0072518D" w:rsidRPr="000501F5" w14:paraId="67C2448A"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6E2CAE" w14:textId="5A324F99" w:rsidR="0072518D" w:rsidRPr="000501F5" w:rsidRDefault="0072518D" w:rsidP="0072518D">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4B4FA0F" w14:textId="0DCF75AA" w:rsidR="0072518D" w:rsidRPr="000501F5" w:rsidRDefault="0072518D" w:rsidP="0072518D">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0DE9EC31"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216C600" w14:textId="77777777" w:rsidR="0072518D" w:rsidRPr="000501F5" w:rsidRDefault="0072518D" w:rsidP="0072518D">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B6E2AA"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2667A" w14:textId="77777777" w:rsidR="0072518D" w:rsidRPr="000501F5" w:rsidRDefault="0072518D" w:rsidP="0072518D">
            <w:pPr>
              <w:pStyle w:val="TAC"/>
            </w:pPr>
            <w:r w:rsidRPr="000501F5">
              <w:t>Note 4</w:t>
            </w:r>
          </w:p>
        </w:tc>
      </w:tr>
      <w:tr w:rsidR="00B0469F" w:rsidRPr="000501F5" w14:paraId="162D126A"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2CC4364" w14:textId="77777777" w:rsidR="00B0469F" w:rsidRPr="000501F5" w:rsidRDefault="00B0469F" w:rsidP="00F37389">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11422454" w14:textId="77777777" w:rsidR="00B0469F" w:rsidRPr="000501F5" w:rsidRDefault="00B0469F" w:rsidP="00F37389">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1786B8E" w14:textId="77777777" w:rsidR="00B0469F" w:rsidRPr="000501F5" w:rsidRDefault="00B0469F" w:rsidP="00F37389">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73C2F389" w14:textId="5AB2835E" w:rsidR="00B0469F" w:rsidRPr="000501F5" w:rsidRDefault="00B0469F" w:rsidP="00F37389">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1905BD84" w14:textId="77777777" w:rsidR="00B0469F" w:rsidRPr="000501F5" w:rsidRDefault="00B0469F" w:rsidP="00F37389">
            <w:pPr>
              <w:pStyle w:val="TAN"/>
            </w:pPr>
            <w:r w:rsidRPr="000501F5">
              <w:t>NOTE 5:</w:t>
            </w:r>
            <w:r w:rsidRPr="000501F5">
              <w:tab/>
              <w:t>The serving cell, the reference cell, and the measured neighbour cell i are on the same carrier frequency.</w:t>
            </w:r>
          </w:p>
          <w:p w14:paraId="0C44366A" w14:textId="77777777" w:rsidR="00B0469F" w:rsidRPr="000501F5" w:rsidRDefault="00B0469F" w:rsidP="00F37389">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FE84299" w14:textId="77777777" w:rsidR="00B0469F" w:rsidRPr="000501F5" w:rsidRDefault="00B0469F" w:rsidP="00F37389">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C4FA2FF" w14:textId="77777777" w:rsidR="00B0469F" w:rsidRPr="000501F5" w:rsidRDefault="00B0469F" w:rsidP="00F37389">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A28370F" w14:textId="77777777" w:rsidR="00B0469F" w:rsidRPr="00BA1EC8" w:rsidRDefault="00B0469F" w:rsidP="00B0469F">
      <w:pPr>
        <w:rPr>
          <w:rFonts w:eastAsiaTheme="minorEastAsia"/>
          <w:lang w:eastAsia="zh-CN"/>
        </w:rPr>
      </w:pPr>
    </w:p>
    <w:p w14:paraId="53D53063"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9B1EF9"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9B1EF9" w:rsidRPr="00FA3886" w:rsidRDefault="009B1EF9" w:rsidP="009B1EF9">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9B1EF9" w:rsidRPr="00FA3886" w:rsidRDefault="009B1EF9" w:rsidP="009B1EF9">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9B1EF9" w:rsidRPr="00FA3886" w:rsidRDefault="009B1EF9" w:rsidP="009B1EF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9B1EF9" w:rsidRPr="00FA3886" w:rsidRDefault="009B1EF9" w:rsidP="009B1EF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9B1EF9" w:rsidRPr="00FA3886" w:rsidRDefault="009B1EF9" w:rsidP="009B1EF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9B1EF9" w:rsidRPr="00FA3886" w:rsidRDefault="009B1EF9" w:rsidP="009B1EF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7E5D63" w:rsidRPr="006D0B2F" w14:paraId="7E210E6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CBBBA49"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7B60C4E" w14:textId="77777777" w:rsidR="007E5D63" w:rsidRPr="006D0B2F" w:rsidRDefault="007E5D63" w:rsidP="007E5D63">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0E02D3E5" w14:textId="77777777" w:rsidR="007E5D63" w:rsidRPr="006D0B2F" w:rsidRDefault="007E5D63" w:rsidP="007E5D63">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87BD94"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8091E1" w14:textId="77777777" w:rsidR="007E5D63" w:rsidRPr="006D0B2F" w:rsidRDefault="007E5D63" w:rsidP="007E5D63">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77777777" w:rsidR="007E5D63" w:rsidRPr="006D0B2F" w:rsidRDefault="007E5D63" w:rsidP="007E5D63">
            <w:pPr>
              <w:pStyle w:val="TAC"/>
            </w:pPr>
            <w:r w:rsidRPr="006D0B2F">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15" w:name="OLE_LINK14"/>
            <w:bookmarkStart w:id="16" w:name="OLE_LINK15"/>
            <w:r w:rsidRPr="006D0B2F">
              <w:rPr>
                <w:rFonts w:hint="eastAsia"/>
                <w:lang w:eastAsia="zh-CN"/>
              </w:rPr>
              <w:t>±</w:t>
            </w:r>
            <w:r>
              <w:rPr>
                <w:lang w:eastAsia="zh-CN"/>
              </w:rP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3D5855" w:rsidRPr="006D0B2F" w14:paraId="3413087D" w14:textId="77777777" w:rsidTr="003D5855">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3D5855" w:rsidRPr="006D0B2F" w:rsidRDefault="003D5855" w:rsidP="003D5855">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3D5855" w:rsidRPr="006D0B2F" w:rsidRDefault="003D5855" w:rsidP="003D5855">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3D5855" w:rsidRPr="006D0B2F" w:rsidRDefault="003D5855" w:rsidP="003D5855">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3D5855" w:rsidRPr="006D0B2F" w:rsidRDefault="003D5855" w:rsidP="003D5855">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3D5855" w:rsidRPr="006D0B2F" w:rsidRDefault="003D5855" w:rsidP="003D5855">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128C1015" w14:textId="7B21B88A" w:rsidR="003D5855" w:rsidRPr="006D0B2F" w:rsidRDefault="003D5855" w:rsidP="003D5855">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251B82B" w14:textId="77777777" w:rsidR="003D5855" w:rsidRPr="006D0B2F" w:rsidRDefault="003D5855" w:rsidP="003D5855">
            <w:pPr>
              <w:pStyle w:val="TAC"/>
              <w:rPr>
                <w:lang w:eastAsia="zh-CN"/>
              </w:rPr>
            </w:pPr>
            <w:r w:rsidRPr="006D0B2F">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3E65F71C" w:rsidR="009B1EF9" w:rsidRPr="00FA3886" w:rsidRDefault="009B1EF9" w:rsidP="009B1EF9">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rPr>
                <w:lang w:eastAsia="zh-CN"/>
              </w:rPr>
            </w:pPr>
            <w:r w:rsidRPr="00FA3886">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rPr>
                <w:lang w:eastAsia="zh-CN"/>
              </w:rPr>
            </w:pPr>
            <w:r w:rsidRPr="00FA3886">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rPr>
                <w:lang w:eastAsia="zh-CN"/>
              </w:rPr>
            </w:pPr>
            <w:r w:rsidRPr="00FA3886">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eastAsia="zh-CN"/>
              </w:rPr>
            </w:pPr>
            <w:r w:rsidRPr="00FA3886">
              <w:rPr>
                <w:bCs/>
                <w:lang w:eastAsia="zh-CN"/>
              </w:rPr>
              <w:t xml:space="preserve">Repetition factor </w:t>
            </w:r>
          </w:p>
          <w:p w14:paraId="4473614B" w14:textId="77777777" w:rsidR="0093626E" w:rsidRPr="00FA3886" w:rsidRDefault="0093626E" w:rsidP="009B1EF9">
            <w:pPr>
              <w:pStyle w:val="TAH"/>
              <w:rPr>
                <w:lang w:eastAsia="zh-CN"/>
              </w:rPr>
            </w:pPr>
            <w:r w:rsidRPr="00FA3886">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lang w:eastAsia="zh-CN"/>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rPr>
                <w:lang w:eastAsia="zh-CN"/>
              </w:rPr>
              <w:t>P</w:t>
            </w:r>
            <w:r w:rsidRPr="00FA3886">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rPr>
                <w:lang w:eastAsia="zh-CN"/>
              </w:rPr>
            </w:pPr>
            <w:r w:rsidRPr="00FA3886">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rPr>
                <w:lang w:eastAsia="zh-CN"/>
              </w:rPr>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w:t>
            </w:r>
            <w:r w:rsidRPr="00FA3886">
              <w:rPr>
                <w:lang w:eastAsia="zh-CN"/>
              </w:rPr>
              <w:t>120</w:t>
            </w:r>
            <w:r w:rsidRPr="00FA3886">
              <w:t>kHz</w:t>
            </w:r>
            <w:r w:rsidRPr="00FA3886">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w:t>
            </w:r>
            <w:r w:rsidRPr="00FA3886">
              <w:rPr>
                <w:lang w:eastAsia="zh-CN"/>
              </w:rPr>
              <w:t>60</w:t>
            </w:r>
            <w:r w:rsidRPr="00FA3886">
              <w:t>kHz</w:t>
            </w:r>
            <w:r w:rsidRPr="00FA3886">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6"/>
        <w:gridCol w:w="1363"/>
        <w:gridCol w:w="674"/>
        <w:gridCol w:w="1624"/>
        <w:gridCol w:w="1965"/>
        <w:gridCol w:w="1093"/>
        <w:gridCol w:w="1068"/>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091F85" w:rsidRPr="006A7330" w14:paraId="62CA4B3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091F85" w:rsidRPr="006A7330" w:rsidRDefault="00DF71AA" w:rsidP="00DF71AA">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091F85" w:rsidRPr="006A7330" w:rsidRDefault="00091F85" w:rsidP="00DF71AA">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091F85" w:rsidRPr="006A7330" w:rsidRDefault="00DF71AA" w:rsidP="00174920">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091F85" w:rsidRPr="006A7330" w:rsidRDefault="00091F85" w:rsidP="00174920">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091F85" w:rsidRPr="006A7330" w:rsidRDefault="00DF71AA" w:rsidP="00DF71AA">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5E7407D" w14:textId="77777777" w:rsidR="00091F85" w:rsidRPr="006A7330" w:rsidRDefault="00091F85" w:rsidP="00DF71AA">
            <w:pPr>
              <w:pStyle w:val="TAC"/>
              <w:rPr>
                <w:lang w:eastAsia="ko-KR"/>
              </w:rPr>
            </w:pPr>
            <w:r w:rsidRPr="006A7330">
              <w:rPr>
                <w:lang w:eastAsia="ko-KR"/>
              </w:rPr>
              <w:t>NR_FDD_FR1_A, NR_TDD_FR1_A,</w:t>
            </w:r>
          </w:p>
          <w:p w14:paraId="03A1C571" w14:textId="77777777" w:rsidR="00091F85" w:rsidRPr="006A7330" w:rsidRDefault="00091F85" w:rsidP="00DF71AA">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04535" w14:textId="77777777" w:rsidR="00091F85" w:rsidRPr="006A7330" w:rsidRDefault="00091F85" w:rsidP="00DF71AA">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091F85" w:rsidRPr="006A7330" w:rsidRDefault="00091F85" w:rsidP="00DF71AA">
            <w:pPr>
              <w:pStyle w:val="TAC"/>
              <w:rPr>
                <w:lang w:eastAsia="ko-KR"/>
              </w:rPr>
            </w:pPr>
            <w:r w:rsidRPr="006A7330">
              <w:rPr>
                <w:lang w:eastAsia="ko-KR"/>
              </w:rPr>
              <w:t>-50</w:t>
            </w:r>
          </w:p>
        </w:tc>
      </w:tr>
      <w:tr w:rsidR="00091F85" w:rsidRPr="006A7330" w14:paraId="16946AB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77777777" w:rsidR="00091F85" w:rsidRPr="006A7330" w:rsidRDefault="00091F85" w:rsidP="00DF71AA">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C3C7FA4" w14:textId="77777777" w:rsidR="00091F85" w:rsidRPr="006A7330" w:rsidRDefault="00091F85" w:rsidP="00DF71AA">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091F85" w:rsidRPr="006A7330" w:rsidRDefault="00091F85" w:rsidP="00224E82">
            <w:pPr>
              <w:rPr>
                <w:rFonts w:ascii="Arial" w:hAnsi="Arial" w:cs="Arial"/>
                <w:sz w:val="18"/>
                <w:szCs w:val="18"/>
                <w:lang w:eastAsia="ko-KR"/>
              </w:rPr>
            </w:pPr>
          </w:p>
        </w:tc>
      </w:tr>
      <w:tr w:rsidR="00091F85" w:rsidRPr="006A7330" w14:paraId="1F23848D"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77777777" w:rsidR="00091F85" w:rsidRPr="006A7330" w:rsidRDefault="00091F85" w:rsidP="00DF71AA">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EA3FE" w14:textId="77777777" w:rsidR="00091F85" w:rsidRPr="006A7330" w:rsidRDefault="00091F85" w:rsidP="00DF71AA">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091F85" w:rsidRPr="006A7330" w:rsidRDefault="00091F85" w:rsidP="00224E82">
            <w:pPr>
              <w:rPr>
                <w:rFonts w:ascii="Arial" w:hAnsi="Arial" w:cs="Arial"/>
                <w:sz w:val="18"/>
                <w:szCs w:val="18"/>
                <w:lang w:eastAsia="ko-KR"/>
              </w:rPr>
            </w:pPr>
          </w:p>
        </w:tc>
      </w:tr>
      <w:tr w:rsidR="00091F85" w:rsidRPr="006A7330" w14:paraId="54BE946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77777777" w:rsidR="00091F85" w:rsidRPr="006A7330" w:rsidRDefault="00091F85" w:rsidP="00DF71AA">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A17C" w14:textId="77777777" w:rsidR="00091F85" w:rsidRPr="006A7330" w:rsidRDefault="00091F85" w:rsidP="00DF71AA">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091F85" w:rsidRPr="006A7330" w:rsidRDefault="00091F85" w:rsidP="00224E82">
            <w:pPr>
              <w:rPr>
                <w:rFonts w:ascii="Arial" w:hAnsi="Arial" w:cs="Arial"/>
                <w:sz w:val="18"/>
                <w:szCs w:val="18"/>
                <w:lang w:eastAsia="ko-KR"/>
              </w:rPr>
            </w:pPr>
          </w:p>
        </w:tc>
      </w:tr>
      <w:tr w:rsidR="00091F85" w:rsidRPr="006A7330" w14:paraId="11D723D2"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77777777" w:rsidR="00091F85" w:rsidRPr="006A7330" w:rsidRDefault="00091F85" w:rsidP="00DF71AA">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20257" w14:textId="77777777" w:rsidR="00091F85" w:rsidRPr="006A7330" w:rsidRDefault="00091F85" w:rsidP="00DF71AA">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091F85" w:rsidRPr="006A7330" w:rsidRDefault="00091F85" w:rsidP="00224E82">
            <w:pPr>
              <w:rPr>
                <w:rFonts w:ascii="Arial" w:hAnsi="Arial" w:cs="Arial"/>
                <w:sz w:val="18"/>
                <w:szCs w:val="18"/>
                <w:lang w:eastAsia="ko-KR"/>
              </w:rPr>
            </w:pPr>
          </w:p>
        </w:tc>
      </w:tr>
      <w:tr w:rsidR="00091F85" w:rsidRPr="006A7330" w14:paraId="2122451F"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77777777" w:rsidR="00091F85" w:rsidRPr="006A7330" w:rsidRDefault="00091F85" w:rsidP="00DF71AA">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D3A30" w14:textId="77777777" w:rsidR="00091F85" w:rsidRPr="006A7330" w:rsidRDefault="00091F85" w:rsidP="00DF71AA">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091F85" w:rsidRPr="006A7330" w:rsidRDefault="00091F85" w:rsidP="00224E82">
            <w:pPr>
              <w:rPr>
                <w:rFonts w:ascii="Arial" w:hAnsi="Arial" w:cs="Arial"/>
                <w:sz w:val="18"/>
                <w:szCs w:val="18"/>
                <w:lang w:eastAsia="ko-KR"/>
              </w:rPr>
            </w:pPr>
          </w:p>
        </w:tc>
      </w:tr>
      <w:tr w:rsidR="00091F85" w:rsidRPr="006A7330" w14:paraId="265396B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1118A" w14:textId="77777777" w:rsidR="00091F85" w:rsidRPr="006A7330" w:rsidRDefault="00091F85" w:rsidP="00DF71AA">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091F85" w:rsidRPr="006A7330" w:rsidRDefault="00091F85" w:rsidP="00224E82">
            <w:pPr>
              <w:rPr>
                <w:rFonts w:ascii="Arial" w:hAnsi="Arial" w:cs="Arial"/>
                <w:sz w:val="18"/>
                <w:szCs w:val="18"/>
                <w:lang w:eastAsia="ko-KR"/>
              </w:rPr>
            </w:pPr>
          </w:p>
        </w:tc>
      </w:tr>
      <w:tr w:rsidR="00091F85" w:rsidRPr="006A7330" w14:paraId="7C0AFFD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95655" w14:textId="77777777" w:rsidR="00091F85" w:rsidRPr="006A7330" w:rsidRDefault="00091F85" w:rsidP="00DF71AA">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091F85" w:rsidRPr="006A7330" w:rsidRDefault="00091F85" w:rsidP="00224E82">
            <w:pPr>
              <w:rPr>
                <w:rFonts w:ascii="Arial" w:hAnsi="Arial" w:cs="Arial"/>
                <w:sz w:val="18"/>
                <w:szCs w:val="18"/>
                <w:lang w:eastAsia="ko-KR"/>
              </w:rPr>
            </w:pPr>
          </w:p>
        </w:tc>
      </w:tr>
      <w:tr w:rsidR="00DF71AA" w:rsidRPr="006A7330" w14:paraId="74CB0387"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DF71AA" w:rsidRPr="006A7330" w:rsidRDefault="00DF71AA" w:rsidP="00DF71AA">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F71AA" w:rsidRPr="006A7330" w:rsidRDefault="00DF71AA" w:rsidP="00DF71A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DF71AA" w:rsidRPr="006A7330" w:rsidRDefault="00DF71AA" w:rsidP="00DF71A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F71AA" w:rsidRPr="006A7330" w:rsidRDefault="00DF71AA" w:rsidP="00DF71A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DF71AA" w:rsidRPr="006A7330" w:rsidRDefault="00DF71AA" w:rsidP="00DF71A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77777777" w:rsidR="00DF71AA" w:rsidRPr="006A7330" w:rsidRDefault="00DF71AA" w:rsidP="00DF71AA">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8D9101" w14:textId="77777777" w:rsidR="00DF71AA" w:rsidRPr="006A7330" w:rsidRDefault="00DF71AA" w:rsidP="00DF71AA">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77777777" w:rsidR="00DF71AA" w:rsidRPr="006A7330" w:rsidRDefault="00DF71AA" w:rsidP="00DF71AA">
            <w:pPr>
              <w:pStyle w:val="TAC"/>
              <w:rPr>
                <w:lang w:eastAsia="ko-KR"/>
              </w:rPr>
            </w:pPr>
            <w:r w:rsidRPr="006A7330">
              <w:rPr>
                <w:lang w:eastAsia="ko-KR"/>
              </w:rPr>
              <w:t>Note 6</w:t>
            </w:r>
          </w:p>
        </w:tc>
      </w:tr>
      <w:tr w:rsidR="00DF71A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DF71AA" w:rsidRPr="006A7330" w:rsidRDefault="00DF71AA" w:rsidP="00DF71AA">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F71AA" w:rsidRPr="006A7330" w:rsidRDefault="00DF71AA" w:rsidP="00DF71A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DF71AA" w:rsidRPr="006A7330" w:rsidRDefault="00DF71AA" w:rsidP="00DF71AA">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F71AA" w:rsidRPr="006A7330" w:rsidRDefault="00DF71AA" w:rsidP="00DF71A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DF71AA" w:rsidRPr="006A7330" w:rsidRDefault="00DF71AA" w:rsidP="00DF71A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77777777" w:rsidR="00DF71AA" w:rsidRPr="006A7330" w:rsidRDefault="00DF71AA" w:rsidP="00DF71AA">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7777777" w:rsidR="00DF71AA" w:rsidRPr="006A7330" w:rsidRDefault="00DF71AA" w:rsidP="00DF71AA">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7777777" w:rsidR="00DF71AA" w:rsidRPr="006A7330" w:rsidRDefault="00DF71AA" w:rsidP="00DF71AA">
            <w:pPr>
              <w:pStyle w:val="TAC"/>
              <w:rPr>
                <w:lang w:eastAsia="ko-KR"/>
              </w:rPr>
            </w:pPr>
            <w:r w:rsidRPr="006A7330">
              <w:rPr>
                <w:lang w:eastAsia="ko-KR"/>
              </w:rPr>
              <w:t>Note 6</w:t>
            </w:r>
          </w:p>
        </w:tc>
      </w:tr>
      <w:tr w:rsidR="00091F85"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091F85" w:rsidRPr="006A7330" w:rsidRDefault="00DF71AA" w:rsidP="00DF71AA">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091F85" w:rsidRPr="006A7330" w:rsidRDefault="00091F85" w:rsidP="00DF71AA">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091F85" w:rsidRPr="006A7330" w:rsidRDefault="00DF71AA" w:rsidP="00174920">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091F85" w:rsidRPr="006A7330" w:rsidRDefault="00091F85" w:rsidP="00174920">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091F85" w:rsidRPr="006A7330" w:rsidRDefault="00DF71AA" w:rsidP="00DF71A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5AD8C76E" w14:textId="77777777" w:rsidR="00091F85" w:rsidRPr="006A7330" w:rsidRDefault="00091F85" w:rsidP="00DF71AA">
            <w:pPr>
              <w:pStyle w:val="TAC"/>
              <w:rPr>
                <w:lang w:eastAsia="ko-KR"/>
              </w:rPr>
            </w:pPr>
            <w:r w:rsidRPr="006A7330">
              <w:rPr>
                <w:lang w:eastAsia="ko-KR"/>
              </w:rPr>
              <w:t>NR_FDD_FR1_A, NR_TDD_FR1_A,</w:t>
            </w:r>
          </w:p>
          <w:p w14:paraId="4967B8B4" w14:textId="77777777" w:rsidR="00091F85" w:rsidRPr="006A7330" w:rsidRDefault="00091F85" w:rsidP="00DF71AA">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77777777" w:rsidR="00091F85" w:rsidRPr="006A7330" w:rsidRDefault="00091F85" w:rsidP="00DF71AA">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091F85" w:rsidRPr="006A7330" w:rsidRDefault="00091F85" w:rsidP="00DF71AA">
            <w:pPr>
              <w:pStyle w:val="TAC"/>
              <w:rPr>
                <w:lang w:eastAsia="ko-KR"/>
              </w:rPr>
            </w:pPr>
            <w:r w:rsidRPr="006A7330">
              <w:rPr>
                <w:lang w:eastAsia="ko-KR"/>
              </w:rPr>
              <w:t>-50</w:t>
            </w:r>
          </w:p>
        </w:tc>
      </w:tr>
      <w:tr w:rsidR="00091F85"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77777777" w:rsidR="00091F85" w:rsidRPr="006A7330" w:rsidRDefault="00091F85" w:rsidP="00DF71AA">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77777777" w:rsidR="00091F85" w:rsidRPr="006A7330" w:rsidRDefault="00091F85" w:rsidP="00DF71AA">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091F85" w:rsidRPr="006A7330" w:rsidRDefault="00091F85" w:rsidP="00224E82">
            <w:pPr>
              <w:rPr>
                <w:rFonts w:ascii="Arial" w:hAnsi="Arial" w:cs="Arial"/>
                <w:sz w:val="18"/>
                <w:szCs w:val="18"/>
                <w:lang w:eastAsia="ko-KR"/>
              </w:rPr>
            </w:pPr>
          </w:p>
        </w:tc>
      </w:tr>
      <w:tr w:rsidR="00091F85"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7777777" w:rsidR="00091F85" w:rsidRPr="006A7330" w:rsidRDefault="00091F85" w:rsidP="00DF71AA">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77777777" w:rsidR="00091F85" w:rsidRPr="006A7330" w:rsidRDefault="00091F85" w:rsidP="00DF71AA">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091F85" w:rsidRPr="006A7330" w:rsidRDefault="00091F85" w:rsidP="00224E82">
            <w:pPr>
              <w:rPr>
                <w:rFonts w:ascii="Arial" w:hAnsi="Arial" w:cs="Arial"/>
                <w:sz w:val="18"/>
                <w:szCs w:val="18"/>
                <w:lang w:eastAsia="ko-KR"/>
              </w:rPr>
            </w:pPr>
          </w:p>
        </w:tc>
      </w:tr>
      <w:tr w:rsidR="00091F85"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77777777" w:rsidR="00091F85" w:rsidRPr="006A7330" w:rsidRDefault="00091F85" w:rsidP="00DF71AA">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77777777" w:rsidR="00091F85" w:rsidRPr="006A7330" w:rsidRDefault="00091F85" w:rsidP="00DF71AA">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091F85" w:rsidRPr="006A7330" w:rsidRDefault="00091F85" w:rsidP="00224E82">
            <w:pPr>
              <w:rPr>
                <w:rFonts w:ascii="Arial" w:hAnsi="Arial" w:cs="Arial"/>
                <w:sz w:val="18"/>
                <w:szCs w:val="18"/>
                <w:lang w:eastAsia="ko-KR"/>
              </w:rPr>
            </w:pPr>
          </w:p>
        </w:tc>
      </w:tr>
      <w:tr w:rsidR="00091F85"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7777777" w:rsidR="00091F85" w:rsidRPr="006A7330" w:rsidRDefault="00091F85" w:rsidP="00DF71AA">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7777777" w:rsidR="00091F85" w:rsidRPr="006A7330" w:rsidRDefault="00091F85" w:rsidP="00DF71AA">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091F85" w:rsidRPr="006A7330" w:rsidRDefault="00091F85" w:rsidP="00224E82">
            <w:pPr>
              <w:rPr>
                <w:rFonts w:ascii="Arial" w:hAnsi="Arial" w:cs="Arial"/>
                <w:sz w:val="18"/>
                <w:szCs w:val="18"/>
                <w:lang w:eastAsia="ko-KR"/>
              </w:rPr>
            </w:pPr>
          </w:p>
        </w:tc>
      </w:tr>
      <w:tr w:rsidR="00091F85"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77777777" w:rsidR="00091F85" w:rsidRPr="006A7330" w:rsidRDefault="00091F85" w:rsidP="00DF71AA">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77777777" w:rsidR="00091F85" w:rsidRPr="006A7330" w:rsidRDefault="00091F85" w:rsidP="00DF71AA">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091F85" w:rsidRPr="006A7330" w:rsidRDefault="00091F85" w:rsidP="00224E82">
            <w:pPr>
              <w:rPr>
                <w:rFonts w:ascii="Arial" w:hAnsi="Arial" w:cs="Arial"/>
                <w:sz w:val="18"/>
                <w:szCs w:val="18"/>
                <w:lang w:eastAsia="ko-KR"/>
              </w:rPr>
            </w:pPr>
          </w:p>
        </w:tc>
      </w:tr>
      <w:tr w:rsidR="00091F85"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77777777" w:rsidR="00091F85" w:rsidRPr="006A7330" w:rsidRDefault="00091F85" w:rsidP="00DF71AA">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091F85" w:rsidRPr="006A7330" w:rsidRDefault="00091F85" w:rsidP="00224E82">
            <w:pPr>
              <w:rPr>
                <w:rFonts w:ascii="Arial" w:hAnsi="Arial" w:cs="Arial"/>
                <w:sz w:val="18"/>
                <w:szCs w:val="18"/>
                <w:lang w:eastAsia="ko-KR"/>
              </w:rPr>
            </w:pPr>
          </w:p>
        </w:tc>
      </w:tr>
      <w:tr w:rsidR="00091F85"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091F85" w:rsidRPr="006A7330" w:rsidRDefault="00091F85" w:rsidP="00DF71AA">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77777777" w:rsidR="00091F85" w:rsidRPr="006A7330" w:rsidRDefault="00091F85" w:rsidP="00DF71AA">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091F85" w:rsidRPr="006A7330" w:rsidRDefault="00091F85" w:rsidP="00224E82">
            <w:pPr>
              <w:rPr>
                <w:rFonts w:ascii="Arial" w:hAnsi="Arial" w:cs="Arial"/>
                <w:sz w:val="18"/>
                <w:szCs w:val="18"/>
                <w:lang w:eastAsia="ko-KR"/>
              </w:rPr>
            </w:pPr>
          </w:p>
        </w:tc>
      </w:tr>
      <w:tr w:rsidR="00DF71A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DF71AA" w:rsidRPr="006A7330" w:rsidRDefault="00DF71AA" w:rsidP="00DF71AA">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F71AA" w:rsidRPr="006A7330" w:rsidRDefault="00DF71AA" w:rsidP="00DF71A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DF71AA" w:rsidRPr="006A7330" w:rsidRDefault="00DF71AA" w:rsidP="00DF71AA">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F71AA" w:rsidRPr="006A7330" w:rsidRDefault="00DF71AA" w:rsidP="00DF71A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DF71AA" w:rsidRPr="006A7330" w:rsidRDefault="00DF71AA" w:rsidP="00DF71A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77777777" w:rsidR="00DF71AA" w:rsidRPr="006A7330" w:rsidRDefault="00DF71AA" w:rsidP="00DF71AA">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77777777" w:rsidR="00DF71AA" w:rsidRPr="006A7330" w:rsidRDefault="00DF71AA" w:rsidP="00DF71AA">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F71AA" w:rsidRPr="006A7330" w:rsidRDefault="00DF71AA" w:rsidP="00DF71AA">
            <w:pPr>
              <w:pStyle w:val="TAC"/>
              <w:rPr>
                <w:lang w:eastAsia="ko-KR"/>
              </w:rPr>
            </w:pPr>
            <w:r w:rsidRPr="006A7330">
              <w:rPr>
                <w:lang w:eastAsia="ko-KR"/>
              </w:rPr>
              <w:t>NOTE 6</w:t>
            </w:r>
          </w:p>
        </w:tc>
      </w:tr>
      <w:tr w:rsidR="00DF71A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DF71AA" w:rsidRPr="006A7330" w:rsidRDefault="00DF71AA" w:rsidP="00DF71AA">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F71AA" w:rsidRPr="006A7330" w:rsidRDefault="00DF71AA" w:rsidP="00DF71A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DF71AA" w:rsidRPr="006A7330" w:rsidRDefault="00DF71AA" w:rsidP="00DF71AA">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F71AA" w:rsidRPr="006A7330" w:rsidRDefault="00DF71AA" w:rsidP="00DF71A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DF71AA" w:rsidRPr="006A7330" w:rsidRDefault="00DF71AA" w:rsidP="00DF71A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7777777" w:rsidR="00DF71AA" w:rsidRPr="006A7330" w:rsidRDefault="00DF71AA" w:rsidP="00DF71AA">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77777777" w:rsidR="00DF71AA" w:rsidRPr="006A7330" w:rsidRDefault="00DF71AA" w:rsidP="00DF71AA">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F71AA" w:rsidRPr="006A7330" w:rsidRDefault="00DF71AA" w:rsidP="00DF71AA">
            <w:pPr>
              <w:pStyle w:val="TAC"/>
              <w:rPr>
                <w:lang w:eastAsia="ko-KR"/>
              </w:rPr>
            </w:pPr>
            <w:r w:rsidRPr="006A7330">
              <w:rPr>
                <w:lang w:eastAsia="ko-KR"/>
              </w:rPr>
              <w:t>NOTE 6</w:t>
            </w:r>
          </w:p>
        </w:tc>
      </w:tr>
      <w:tr w:rsidR="00091F85"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091F85" w:rsidRPr="006A7330" w:rsidRDefault="006D1B1B" w:rsidP="00174920">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091F85" w:rsidRPr="006A7330" w:rsidRDefault="00091F85" w:rsidP="00DF71AA">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091F85" w:rsidRPr="006A7330" w:rsidRDefault="006D1B1B" w:rsidP="00174920">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091F85" w:rsidRPr="006A7330" w:rsidRDefault="00091F85" w:rsidP="00174920">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091F85" w:rsidRPr="006A7330" w:rsidRDefault="006D1B1B" w:rsidP="00DF71AA">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80C5793" w14:textId="77777777" w:rsidR="00091F85" w:rsidRPr="006A7330" w:rsidRDefault="00091F85" w:rsidP="00DF71AA">
            <w:pPr>
              <w:pStyle w:val="TAC"/>
              <w:rPr>
                <w:rFonts w:cs="Arial"/>
                <w:szCs w:val="18"/>
                <w:lang w:eastAsia="ko-KR"/>
              </w:rPr>
            </w:pPr>
            <w:r w:rsidRPr="006A7330">
              <w:rPr>
                <w:rFonts w:cs="Arial"/>
                <w:szCs w:val="18"/>
                <w:lang w:eastAsia="ko-KR"/>
              </w:rPr>
              <w:t>NR_FDD_FR1_A, NR_TDD_FR1_A,</w:t>
            </w:r>
          </w:p>
          <w:p w14:paraId="3C888B14" w14:textId="77777777" w:rsidR="00091F85" w:rsidRPr="006A7330" w:rsidRDefault="00091F85" w:rsidP="00DF71AA">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77777777" w:rsidR="00091F85" w:rsidRPr="006A7330" w:rsidRDefault="00091F85" w:rsidP="00DF71AA">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091F85" w:rsidRPr="006A7330" w:rsidRDefault="00091F85" w:rsidP="00DF71AA">
            <w:pPr>
              <w:pStyle w:val="TAC"/>
              <w:rPr>
                <w:lang w:eastAsia="ko-KR"/>
              </w:rPr>
            </w:pPr>
            <w:r w:rsidRPr="006A7330">
              <w:rPr>
                <w:lang w:eastAsia="ko-KR"/>
              </w:rPr>
              <w:t>-50</w:t>
            </w:r>
          </w:p>
        </w:tc>
      </w:tr>
      <w:tr w:rsidR="00091F85"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77777777" w:rsidR="00091F85" w:rsidRPr="006A7330" w:rsidRDefault="00091F85" w:rsidP="00DF71AA">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7777777" w:rsidR="00091F85" w:rsidRPr="006A7330" w:rsidRDefault="00091F85" w:rsidP="00DF71AA">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091F85" w:rsidRPr="006A7330" w:rsidRDefault="00091F85" w:rsidP="00224E82">
            <w:pPr>
              <w:rPr>
                <w:rFonts w:ascii="Arial" w:hAnsi="Arial" w:cs="Arial"/>
                <w:sz w:val="18"/>
                <w:szCs w:val="18"/>
                <w:lang w:eastAsia="ko-KR"/>
              </w:rPr>
            </w:pPr>
          </w:p>
        </w:tc>
      </w:tr>
      <w:tr w:rsidR="00091F85"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77777777" w:rsidR="00091F85" w:rsidRPr="006A7330" w:rsidRDefault="00091F85" w:rsidP="00DF71AA">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77777777" w:rsidR="00091F85" w:rsidRPr="006A7330" w:rsidRDefault="00091F85" w:rsidP="00DF71AA">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091F85" w:rsidRPr="006A7330" w:rsidRDefault="00091F85" w:rsidP="00224E82">
            <w:pPr>
              <w:rPr>
                <w:rFonts w:ascii="Arial" w:hAnsi="Arial" w:cs="Arial"/>
                <w:sz w:val="18"/>
                <w:szCs w:val="18"/>
                <w:lang w:eastAsia="ko-KR"/>
              </w:rPr>
            </w:pPr>
          </w:p>
        </w:tc>
      </w:tr>
      <w:tr w:rsidR="00091F85"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77777777" w:rsidR="00091F85" w:rsidRPr="006A7330" w:rsidRDefault="00091F85" w:rsidP="00DF71AA">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7777777" w:rsidR="00091F85" w:rsidRPr="006A7330" w:rsidRDefault="00091F85" w:rsidP="00DF71AA">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091F85" w:rsidRPr="006A7330" w:rsidRDefault="00091F85" w:rsidP="00224E82">
            <w:pPr>
              <w:rPr>
                <w:rFonts w:ascii="Arial" w:hAnsi="Arial" w:cs="Arial"/>
                <w:sz w:val="18"/>
                <w:szCs w:val="18"/>
                <w:lang w:eastAsia="ko-KR"/>
              </w:rPr>
            </w:pPr>
          </w:p>
        </w:tc>
      </w:tr>
      <w:tr w:rsidR="00091F85"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77777777" w:rsidR="00091F85" w:rsidRPr="006A7330" w:rsidRDefault="00091F85" w:rsidP="00DF71AA">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77777777" w:rsidR="00091F85" w:rsidRPr="006A7330" w:rsidRDefault="00091F85" w:rsidP="00DF71AA">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091F85" w:rsidRPr="006A7330" w:rsidRDefault="00091F85" w:rsidP="00224E82">
            <w:pPr>
              <w:rPr>
                <w:rFonts w:ascii="Arial" w:hAnsi="Arial" w:cs="Arial"/>
                <w:sz w:val="18"/>
                <w:szCs w:val="18"/>
                <w:lang w:eastAsia="ko-KR"/>
              </w:rPr>
            </w:pPr>
          </w:p>
        </w:tc>
      </w:tr>
      <w:tr w:rsidR="00091F85"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77777777" w:rsidR="00091F85" w:rsidRPr="006A7330" w:rsidRDefault="00091F85" w:rsidP="00DF71AA">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77777777" w:rsidR="00091F85" w:rsidRPr="006A7330" w:rsidRDefault="00091F85" w:rsidP="00DF71AA">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091F85" w:rsidRPr="006A7330" w:rsidRDefault="00091F85" w:rsidP="00224E82">
            <w:pPr>
              <w:rPr>
                <w:rFonts w:ascii="Arial" w:hAnsi="Arial" w:cs="Arial"/>
                <w:sz w:val="18"/>
                <w:szCs w:val="18"/>
                <w:lang w:eastAsia="ko-KR"/>
              </w:rPr>
            </w:pPr>
          </w:p>
        </w:tc>
      </w:tr>
      <w:tr w:rsidR="00091F85"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77777777" w:rsidR="00091F85" w:rsidRPr="006A7330" w:rsidRDefault="00091F85" w:rsidP="00DF71AA">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77777777" w:rsidR="00091F85" w:rsidRPr="006A7330" w:rsidRDefault="00091F85" w:rsidP="00DF71AA">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091F85" w:rsidRPr="006A7330" w:rsidRDefault="00091F85" w:rsidP="00224E82">
            <w:pPr>
              <w:rPr>
                <w:rFonts w:ascii="Arial" w:hAnsi="Arial" w:cs="Arial"/>
                <w:sz w:val="18"/>
                <w:szCs w:val="18"/>
                <w:lang w:eastAsia="ko-KR"/>
              </w:rPr>
            </w:pPr>
          </w:p>
        </w:tc>
      </w:tr>
      <w:tr w:rsidR="00091F85"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77777777" w:rsidR="00091F85" w:rsidRPr="006A7330" w:rsidRDefault="00091F85" w:rsidP="00DF71AA">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77777777" w:rsidR="00091F85" w:rsidRPr="006A7330" w:rsidRDefault="00091F85" w:rsidP="00DF71AA">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091F85" w:rsidRPr="006A7330" w:rsidRDefault="00091F85" w:rsidP="00224E82">
            <w:pPr>
              <w:rPr>
                <w:rFonts w:ascii="Arial" w:hAnsi="Arial" w:cs="Arial"/>
                <w:sz w:val="18"/>
                <w:szCs w:val="18"/>
                <w:lang w:eastAsia="ko-KR"/>
              </w:rPr>
            </w:pPr>
          </w:p>
        </w:tc>
      </w:tr>
      <w:tr w:rsidR="006D1B1B"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6D1B1B" w:rsidRPr="006A7330" w:rsidRDefault="006D1B1B" w:rsidP="006D1B1B">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6D1B1B" w:rsidRPr="006A7330" w:rsidRDefault="006D1B1B" w:rsidP="006D1B1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C42204D"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6D1B1B" w:rsidRPr="006A7330" w:rsidRDefault="006D1B1B" w:rsidP="006D1B1B">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6D1B1B" w:rsidRPr="006A7330" w:rsidRDefault="006D1B1B" w:rsidP="006D1B1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2CBF764A"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6D1B1B" w:rsidRPr="006A7330" w:rsidRDefault="006D1B1B" w:rsidP="006D1B1B">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6D1B1B" w:rsidRPr="006A7330" w:rsidRDefault="006D1B1B" w:rsidP="006D1B1B">
            <w:pPr>
              <w:pStyle w:val="TAC"/>
              <w:rPr>
                <w:lang w:val="sv-SE" w:eastAsia="ko-KR"/>
              </w:rPr>
            </w:pPr>
          </w:p>
          <w:p w14:paraId="444BF7D2" w14:textId="77777777" w:rsidR="006D1B1B" w:rsidRPr="006A7330" w:rsidRDefault="006D1B1B" w:rsidP="006D1B1B">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6D1B1B" w:rsidRPr="006A7330" w:rsidRDefault="006D1B1B" w:rsidP="006D1B1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6D1B1B" w:rsidRPr="006A7330" w:rsidRDefault="006D1B1B" w:rsidP="006D1B1B">
            <w:pPr>
              <w:pStyle w:val="TAC"/>
              <w:rPr>
                <w:lang w:eastAsia="ko-KR"/>
              </w:rPr>
            </w:pPr>
          </w:p>
          <w:p w14:paraId="038386BE" w14:textId="77777777" w:rsidR="006D1B1B" w:rsidRPr="006A7330" w:rsidRDefault="006D1B1B" w:rsidP="006D1B1B">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6D1B1B" w:rsidRPr="006A7330" w:rsidRDefault="006D1B1B" w:rsidP="006D1B1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6D1B1B" w:rsidRPr="006A7330" w:rsidRDefault="006D1B1B" w:rsidP="006D1B1B">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6D1B1B" w:rsidRPr="006A7330" w:rsidRDefault="006D1B1B" w:rsidP="006D1B1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6D1B1B" w:rsidRPr="006A7330" w:rsidRDefault="006D1B1B" w:rsidP="006D1B1B">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6D1B1B" w:rsidRPr="006A7330" w:rsidRDefault="006D1B1B" w:rsidP="006D1B1B">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6D1B1B" w:rsidRPr="006A7330" w:rsidRDefault="006D1B1B" w:rsidP="006D1B1B">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6D1B1B" w:rsidRPr="006A7330" w:rsidRDefault="006D1B1B" w:rsidP="006D1B1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6D1B1B" w:rsidRPr="006A7330" w:rsidRDefault="006D1B1B" w:rsidP="006D1B1B">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6D1B1B" w:rsidRPr="006A7330" w:rsidRDefault="006D1B1B" w:rsidP="006D1B1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6D1B1B" w:rsidRPr="006A7330" w:rsidRDefault="006D1B1B" w:rsidP="006D1B1B">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6D1B1B" w:rsidRPr="006A7330" w:rsidRDefault="006D1B1B" w:rsidP="006D1B1B">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6D1B1B" w:rsidRPr="006A7330" w:rsidRDefault="006D1B1B" w:rsidP="006D1B1B">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6D1B1B" w:rsidRPr="006A7330" w:rsidRDefault="006D1B1B" w:rsidP="006D1B1B">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6D1B1B" w:rsidRPr="006A7330" w:rsidRDefault="006D1B1B" w:rsidP="006D1B1B">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6D1B1B" w:rsidRPr="006A7330" w:rsidRDefault="006D1B1B" w:rsidP="006D1B1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6D1B1B" w:rsidRPr="006A7330" w:rsidRDefault="006D1B1B" w:rsidP="006D1B1B">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6D1B1B" w:rsidRPr="006A7330" w:rsidRDefault="006D1B1B" w:rsidP="006D1B1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6D1B1B" w:rsidRPr="006A7330" w:rsidRDefault="006D1B1B" w:rsidP="006D1B1B">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6D1B1B" w:rsidRPr="006A7330" w:rsidRDefault="006D1B1B" w:rsidP="006D1B1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31ECA33A"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6D1B1B" w:rsidRPr="006A7330" w:rsidRDefault="006D1B1B" w:rsidP="006D1B1B">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6D1B1B" w:rsidRPr="006A7330" w:rsidRDefault="006D1B1B" w:rsidP="006D1B1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74F19505"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37E6E2C7" w14:textId="77777777" w:rsidR="007671C1" w:rsidRDefault="007671C1" w:rsidP="007671C1">
      <w:pPr>
        <w:pStyle w:val="TH"/>
      </w:pPr>
      <w: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7671C1" w14:paraId="4D763C33" w14:textId="77777777" w:rsidTr="00ED4E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F96CDED" w14:textId="77777777" w:rsidR="007671C1" w:rsidRDefault="007671C1" w:rsidP="00ED4E9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4766CA93" w14:textId="77777777" w:rsidR="007671C1" w:rsidRDefault="007671C1" w:rsidP="00ED4E9A">
            <w:pPr>
              <w:pStyle w:val="TAH"/>
            </w:pPr>
            <w:r>
              <w:t>Conditions</w:t>
            </w:r>
          </w:p>
        </w:tc>
      </w:tr>
      <w:tr w:rsidR="007671C1" w14:paraId="2E44A501" w14:textId="77777777" w:rsidTr="00ED4E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BF03F5A" w14:textId="77777777" w:rsidR="007671C1" w:rsidRDefault="007671C1" w:rsidP="00ED4E9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ABB3CD4" w14:textId="77777777" w:rsidR="007671C1" w:rsidRDefault="007671C1" w:rsidP="00ED4E9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1988C0" w14:textId="77777777" w:rsidR="007671C1" w:rsidRDefault="007671C1" w:rsidP="00ED4E9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AA011A1" w14:textId="77777777" w:rsidR="007671C1" w:rsidRDefault="007671C1" w:rsidP="00ED4E9A">
            <w:pPr>
              <w:pStyle w:val="TAH"/>
            </w:pPr>
          </w:p>
          <w:p w14:paraId="49D12C33" w14:textId="77777777" w:rsidR="007671C1" w:rsidRDefault="007671C1" w:rsidP="00ED4E9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8996AC7" w14:textId="77777777" w:rsidR="007671C1" w:rsidRDefault="007671C1" w:rsidP="00ED4E9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0A254B9" w14:textId="77777777" w:rsidR="007671C1" w:rsidRDefault="007671C1" w:rsidP="00ED4E9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E98FD92" w14:textId="77777777" w:rsidR="007671C1" w:rsidRDefault="007671C1" w:rsidP="00ED4E9A">
            <w:pPr>
              <w:pStyle w:val="TAH"/>
            </w:pPr>
            <w:r>
              <w:t>Io</w:t>
            </w:r>
            <w:r>
              <w:rPr>
                <w:vertAlign w:val="superscript"/>
                <w:lang w:eastAsia="zh-CN"/>
              </w:rPr>
              <w:t>Note 4</w:t>
            </w:r>
            <w:r>
              <w:t xml:space="preserve"> range</w:t>
            </w:r>
          </w:p>
        </w:tc>
      </w:tr>
      <w:tr w:rsidR="007671C1" w14:paraId="7C3ACFFB" w14:textId="77777777" w:rsidTr="00ED4E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A7ADE79" w14:textId="77777777" w:rsidR="007671C1" w:rsidRDefault="007671C1" w:rsidP="00ED4E9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6B589E4" w14:textId="77777777" w:rsidR="007671C1" w:rsidRDefault="007671C1" w:rsidP="00ED4E9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77EA0A" w14:textId="77777777" w:rsidR="007671C1" w:rsidRDefault="007671C1" w:rsidP="00ED4E9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5A3EFF" w14:textId="77777777" w:rsidR="007671C1" w:rsidRDefault="007671C1" w:rsidP="00ED4E9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2FB3C5" w14:textId="77777777" w:rsidR="007671C1" w:rsidRDefault="007671C1" w:rsidP="00ED4E9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108594" w14:textId="77777777" w:rsidR="007671C1" w:rsidRDefault="007671C1" w:rsidP="00ED4E9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6E13FA8" w14:textId="77777777" w:rsidR="007671C1" w:rsidRDefault="007671C1" w:rsidP="00ED4E9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A53CF0B" w14:textId="77777777" w:rsidR="007671C1" w:rsidRDefault="007671C1" w:rsidP="00ED4E9A">
            <w:pPr>
              <w:pStyle w:val="TAH"/>
            </w:pPr>
            <w:r>
              <w:t>Maximum</w:t>
            </w:r>
            <w:r>
              <w:br/>
              <w:t>Io</w:t>
            </w:r>
          </w:p>
        </w:tc>
      </w:tr>
      <w:tr w:rsidR="007671C1" w14:paraId="204E5409" w14:textId="77777777" w:rsidTr="00ED4E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749BB1A" w14:textId="77777777" w:rsidR="007671C1" w:rsidRDefault="007671C1" w:rsidP="00ED4E9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9BDC70" w14:textId="77777777" w:rsidR="007671C1" w:rsidRDefault="007671C1" w:rsidP="00ED4E9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4A89B" w14:textId="77777777" w:rsidR="007671C1" w:rsidRDefault="007671C1" w:rsidP="00ED4E9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4F5B7" w14:textId="77777777" w:rsidR="007671C1" w:rsidRDefault="007671C1" w:rsidP="00ED4E9A">
            <w:pPr>
              <w:pStyle w:val="TAH"/>
            </w:pPr>
          </w:p>
          <w:p w14:paraId="537311D2" w14:textId="77777777" w:rsidR="007671C1" w:rsidRDefault="007671C1" w:rsidP="00ED4E9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07F82CE" w14:textId="77777777" w:rsidR="007671C1" w:rsidRDefault="007671C1" w:rsidP="00ED4E9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6C9CBCA" w14:textId="77777777" w:rsidR="007671C1" w:rsidRDefault="007671C1" w:rsidP="00ED4E9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69BCBA3" w14:textId="77777777" w:rsidR="007671C1" w:rsidRDefault="007671C1" w:rsidP="00ED4E9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1E02DEA" w14:textId="77777777" w:rsidR="007671C1" w:rsidRDefault="007671C1" w:rsidP="00ED4E9A">
            <w:pPr>
              <w:pStyle w:val="TAH"/>
            </w:pPr>
            <w:r>
              <w:t>dBm/BW</w:t>
            </w:r>
          </w:p>
        </w:tc>
      </w:tr>
      <w:tr w:rsidR="009B1EF9" w14:paraId="23CA4821" w14:textId="77777777" w:rsidTr="00ED4E9A">
        <w:trPr>
          <w:jc w:val="center"/>
        </w:trPr>
        <w:tc>
          <w:tcPr>
            <w:tcW w:w="1132" w:type="dxa"/>
            <w:tcBorders>
              <w:top w:val="single" w:sz="6" w:space="0" w:color="auto"/>
              <w:left w:val="single" w:sz="4" w:space="0" w:color="auto"/>
              <w:bottom w:val="nil"/>
              <w:right w:val="single" w:sz="6" w:space="0" w:color="auto"/>
            </w:tcBorders>
            <w:vAlign w:val="center"/>
            <w:hideMark/>
          </w:tcPr>
          <w:p w14:paraId="77FA9191" w14:textId="6AF78975" w:rsidR="009B1EF9" w:rsidRDefault="009B1EF9" w:rsidP="009B1EF9">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62AF5FA2" w14:textId="08330065" w:rsidR="009B1EF9" w:rsidRDefault="009B1EF9" w:rsidP="009B1EF9">
            <w:pPr>
              <w:pStyle w:val="TAC"/>
              <w:rPr>
                <w:lang w:val="sv-SE"/>
              </w:rPr>
            </w:pPr>
            <w:r>
              <w:rPr>
                <w:lang w:val="sv-SE"/>
              </w:rPr>
              <w:t>0</w:t>
            </w:r>
          </w:p>
        </w:tc>
        <w:tc>
          <w:tcPr>
            <w:tcW w:w="1133" w:type="dxa"/>
            <w:tcBorders>
              <w:top w:val="single" w:sz="4" w:space="0" w:color="auto"/>
              <w:left w:val="single" w:sz="4" w:space="0" w:color="auto"/>
              <w:bottom w:val="single" w:sz="4" w:space="0" w:color="auto"/>
              <w:right w:val="single" w:sz="4" w:space="0" w:color="auto"/>
            </w:tcBorders>
            <w:hideMark/>
          </w:tcPr>
          <w:p w14:paraId="7CF4C2B5" w14:textId="77777777" w:rsidR="009B1EF9" w:rsidRDefault="009B1EF9" w:rsidP="009B1EF9">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54DE996E" w14:textId="77777777" w:rsidR="009B1EF9" w:rsidRDefault="009B1EF9" w:rsidP="009B1EF9">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B0FE94"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236A00"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0A6741E"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CC16EF3" w14:textId="77777777" w:rsidR="009B1EF9" w:rsidRDefault="009B1EF9" w:rsidP="009B1EF9">
            <w:pPr>
              <w:pStyle w:val="TAC"/>
            </w:pPr>
            <w:r>
              <w:t>Note 6</w:t>
            </w:r>
          </w:p>
        </w:tc>
      </w:tr>
      <w:tr w:rsidR="009B1EF9" w14:paraId="6070ADD2" w14:textId="77777777" w:rsidTr="00ED4E9A">
        <w:trPr>
          <w:jc w:val="center"/>
        </w:trPr>
        <w:tc>
          <w:tcPr>
            <w:tcW w:w="1132" w:type="dxa"/>
            <w:tcBorders>
              <w:top w:val="single" w:sz="6" w:space="0" w:color="auto"/>
              <w:left w:val="single" w:sz="4" w:space="0" w:color="auto"/>
              <w:bottom w:val="nil"/>
              <w:right w:val="single" w:sz="6" w:space="0" w:color="auto"/>
            </w:tcBorders>
            <w:vAlign w:val="center"/>
            <w:hideMark/>
          </w:tcPr>
          <w:p w14:paraId="223DEA8A" w14:textId="6D235636" w:rsidR="009B1EF9" w:rsidRDefault="009B1EF9" w:rsidP="009B1EF9">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3C5B6DB9"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A8D37E3" w14:textId="77777777" w:rsidR="009B1EF9" w:rsidRDefault="009B1EF9" w:rsidP="009B1EF9">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6A5C599" w14:textId="77777777" w:rsidR="009B1EF9" w:rsidRDefault="009B1EF9" w:rsidP="009B1EF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09A5906"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C55F7E0"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91304CB"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ABD755" w14:textId="77777777" w:rsidR="009B1EF9" w:rsidRDefault="009B1EF9" w:rsidP="009B1EF9">
            <w:pPr>
              <w:pStyle w:val="TAC"/>
            </w:pPr>
            <w:r>
              <w:t>Note 6</w:t>
            </w:r>
          </w:p>
        </w:tc>
      </w:tr>
      <w:tr w:rsidR="009B1EF9" w14:paraId="4AECD2CC"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5DC9383D" w14:textId="7FAF41CF" w:rsidR="009B1EF9" w:rsidRDefault="009B1EF9" w:rsidP="009B1EF9">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B7F6C08"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26029A7" w14:textId="77777777" w:rsidR="009B1EF9" w:rsidRDefault="009B1EF9" w:rsidP="009B1EF9">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2E2AAEBB" w14:textId="77777777" w:rsidR="009B1EF9" w:rsidRDefault="009B1EF9" w:rsidP="009B1EF9">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367E0537"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B9ADB2F"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ED76980"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F71BA8" w14:textId="77777777" w:rsidR="009B1EF9" w:rsidRDefault="009B1EF9" w:rsidP="009B1EF9">
            <w:pPr>
              <w:pStyle w:val="TAC"/>
            </w:pPr>
            <w:r>
              <w:t>NOTE 6</w:t>
            </w:r>
          </w:p>
        </w:tc>
      </w:tr>
      <w:tr w:rsidR="009B1EF9" w14:paraId="63606B12"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7A5FC2FC" w14:textId="017CAD7F" w:rsidR="009B1EF9" w:rsidRDefault="009B1EF9" w:rsidP="009B1EF9">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6C82672"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77C8A5" w14:textId="77777777" w:rsidR="009B1EF9" w:rsidRDefault="009B1EF9" w:rsidP="009B1EF9">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95924A1" w14:textId="77777777" w:rsidR="009B1EF9" w:rsidRDefault="009B1EF9" w:rsidP="009B1EF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BDF014B"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54154B2"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5AD7DA"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6179FF5" w14:textId="77777777" w:rsidR="009B1EF9" w:rsidRDefault="009B1EF9" w:rsidP="009B1EF9">
            <w:pPr>
              <w:pStyle w:val="TAC"/>
            </w:pPr>
            <w:r>
              <w:t>NOTE 6</w:t>
            </w:r>
          </w:p>
        </w:tc>
      </w:tr>
      <w:tr w:rsidR="009B1EF9" w14:paraId="66612085"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04F86F0E" w14:textId="27188807" w:rsidR="009B1EF9" w:rsidRDefault="009B1EF9" w:rsidP="009B1EF9">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9C91393"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00BDAD" w14:textId="77777777" w:rsidR="009B1EF9" w:rsidRDefault="009B1EF9" w:rsidP="009B1EF9">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3179766E" w14:textId="77777777" w:rsidR="009B1EF9" w:rsidRDefault="009B1EF9" w:rsidP="009B1EF9">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1BC138F9"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EB36838"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3B21C4A"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2F40499" w14:textId="77777777" w:rsidR="009B1EF9" w:rsidRDefault="009B1EF9" w:rsidP="009B1EF9">
            <w:pPr>
              <w:pStyle w:val="TAC"/>
            </w:pPr>
            <w:r>
              <w:t>NOTE 6</w:t>
            </w:r>
          </w:p>
        </w:tc>
      </w:tr>
      <w:tr w:rsidR="009B1EF9" w14:paraId="4C151921"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37297E56" w14:textId="7327326F" w:rsidR="009B1EF9" w:rsidRDefault="009B1EF9" w:rsidP="009B1EF9">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4DE088ED"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F1C437" w14:textId="77777777" w:rsidR="009B1EF9" w:rsidRDefault="009B1EF9" w:rsidP="009B1EF9">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B013CD6" w14:textId="77777777" w:rsidR="009B1EF9" w:rsidRDefault="009B1EF9" w:rsidP="009B1EF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987A2D3"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7E649F"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E71E26"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77C7159" w14:textId="77777777" w:rsidR="009B1EF9" w:rsidRDefault="009B1EF9" w:rsidP="009B1EF9">
            <w:pPr>
              <w:pStyle w:val="TAC"/>
            </w:pPr>
            <w:r>
              <w:t>NOTE 6</w:t>
            </w:r>
          </w:p>
        </w:tc>
      </w:tr>
      <w:tr w:rsidR="009B1EF9" w14:paraId="5EBB025B"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6071F0DC" w14:textId="41C6B303" w:rsidR="009B1EF9" w:rsidRDefault="009B1EF9" w:rsidP="009B1EF9">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0E321B04" w14:textId="3D69E74D" w:rsidR="009B1EF9" w:rsidRDefault="009B1EF9" w:rsidP="009B1EF9">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33431BEE" w14:textId="77777777" w:rsidR="009B1EF9" w:rsidRDefault="009B1EF9" w:rsidP="009B1EF9">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30934B22" w14:textId="77777777" w:rsidR="009B1EF9" w:rsidRDefault="009B1EF9" w:rsidP="009B1EF9">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B630BE"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178B73F"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1ADE01"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4C3986B" w14:textId="77777777" w:rsidR="009B1EF9" w:rsidRDefault="009B1EF9" w:rsidP="009B1EF9">
            <w:pPr>
              <w:pStyle w:val="TAC"/>
            </w:pPr>
            <w:r>
              <w:t>NOTE 6</w:t>
            </w:r>
          </w:p>
        </w:tc>
      </w:tr>
      <w:tr w:rsidR="009B1EF9" w14:paraId="359DD909"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475653D2" w14:textId="7ECE64DC" w:rsidR="009B1EF9" w:rsidRDefault="009B1EF9" w:rsidP="009B1EF9">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55DA754E"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D31F42" w14:textId="77777777" w:rsidR="009B1EF9" w:rsidRDefault="009B1EF9" w:rsidP="009B1EF9">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662EC5D" w14:textId="77777777" w:rsidR="009B1EF9" w:rsidRDefault="009B1EF9" w:rsidP="009B1EF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C1266E7"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90291D3"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A10054"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5966497" w14:textId="77777777" w:rsidR="009B1EF9" w:rsidRDefault="009B1EF9" w:rsidP="009B1EF9">
            <w:pPr>
              <w:pStyle w:val="TAC"/>
            </w:pPr>
            <w:r>
              <w:t>NOTE 6</w:t>
            </w:r>
          </w:p>
        </w:tc>
      </w:tr>
      <w:tr w:rsidR="009B1EF9" w14:paraId="6C882B32"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039C027E" w14:textId="4F0045E8" w:rsidR="009B1EF9" w:rsidRDefault="009B1EF9" w:rsidP="009B1EF9">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1318558C"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796910F" w14:textId="77777777" w:rsidR="009B1EF9" w:rsidRDefault="009B1EF9" w:rsidP="009B1EF9">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5647C4F0" w14:textId="77777777" w:rsidR="009B1EF9" w:rsidRDefault="009B1EF9" w:rsidP="009B1EF9">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5B18E3"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3D66CF2"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41E4765"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8A5D278" w14:textId="77777777" w:rsidR="009B1EF9" w:rsidRDefault="009B1EF9" w:rsidP="009B1EF9">
            <w:pPr>
              <w:pStyle w:val="TAC"/>
            </w:pPr>
            <w:r>
              <w:t>NOTE 6</w:t>
            </w:r>
          </w:p>
        </w:tc>
      </w:tr>
      <w:tr w:rsidR="009B1EF9" w14:paraId="72C180CE"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3EEE02B1" w14:textId="5886A408" w:rsidR="009B1EF9" w:rsidRDefault="009B1EF9" w:rsidP="009B1EF9">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BEA1EEF"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FB1A078" w14:textId="77777777" w:rsidR="009B1EF9" w:rsidRDefault="009B1EF9" w:rsidP="009B1EF9">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0C662025" w14:textId="77777777" w:rsidR="009B1EF9" w:rsidRDefault="009B1EF9" w:rsidP="009B1EF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4EBEB5B"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9B0D994"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97BC3D"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81D2FD9" w14:textId="77777777" w:rsidR="009B1EF9" w:rsidRDefault="009B1EF9" w:rsidP="009B1EF9">
            <w:pPr>
              <w:pStyle w:val="TAC"/>
            </w:pPr>
            <w:r>
              <w:t>NOTE 6</w:t>
            </w:r>
          </w:p>
        </w:tc>
      </w:tr>
      <w:tr w:rsidR="009B1EF9" w14:paraId="31667942"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04775680" w14:textId="404F9D13" w:rsidR="009B1EF9" w:rsidRDefault="009B1EF9" w:rsidP="009B1EF9">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713E231F"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D6460F" w14:textId="77777777" w:rsidR="009B1EF9" w:rsidRDefault="009B1EF9" w:rsidP="009B1EF9">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24A9991" w14:textId="77777777" w:rsidR="009B1EF9" w:rsidRDefault="009B1EF9" w:rsidP="009B1EF9">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32F25413"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90353F"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8576B48"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BB883E" w14:textId="77777777" w:rsidR="009B1EF9" w:rsidRDefault="009B1EF9" w:rsidP="009B1EF9">
            <w:pPr>
              <w:pStyle w:val="TAC"/>
            </w:pPr>
            <w:r>
              <w:t>NOTE 6</w:t>
            </w:r>
          </w:p>
        </w:tc>
      </w:tr>
      <w:tr w:rsidR="009B1EF9" w14:paraId="7B5668DA"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43469E6F" w14:textId="4949B765" w:rsidR="009B1EF9" w:rsidRDefault="009B1EF9" w:rsidP="009B1EF9">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0738F0C7" w14:textId="77777777" w:rsidR="009B1EF9" w:rsidRDefault="009B1EF9" w:rsidP="009B1EF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9BDB6" w14:textId="77777777" w:rsidR="009B1EF9" w:rsidRDefault="009B1EF9" w:rsidP="009B1EF9">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F6FCA88" w14:textId="77777777" w:rsidR="009B1EF9" w:rsidRDefault="009B1EF9" w:rsidP="009B1EF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B98DF6" w14:textId="77777777" w:rsidR="009B1EF9" w:rsidRDefault="009B1EF9" w:rsidP="009B1EF9">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F87E5F1" w14:textId="77777777" w:rsidR="009B1EF9" w:rsidRDefault="009B1EF9" w:rsidP="009B1EF9">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B8D24A4" w14:textId="77777777" w:rsidR="009B1EF9" w:rsidRDefault="009B1EF9" w:rsidP="009B1EF9">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C39C77" w14:textId="77777777" w:rsidR="009B1EF9" w:rsidRDefault="009B1EF9" w:rsidP="009B1EF9">
            <w:pPr>
              <w:pStyle w:val="TAC"/>
            </w:pPr>
            <w:r>
              <w:t>NOTE 6</w:t>
            </w:r>
          </w:p>
        </w:tc>
      </w:tr>
      <w:tr w:rsidR="007671C1" w14:paraId="02100DFF" w14:textId="77777777" w:rsidTr="00ED4E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D017B6A" w14:textId="77777777" w:rsidR="007671C1" w:rsidRDefault="007671C1" w:rsidP="00ED4E9A">
            <w:pPr>
              <w:pStyle w:val="TAN"/>
            </w:pPr>
            <w:r>
              <w:t>N</w:t>
            </w:r>
            <w:r>
              <w:rPr>
                <w:lang w:eastAsia="zh-CN"/>
              </w:rPr>
              <w:t>OTE</w:t>
            </w:r>
            <w:r>
              <w:t xml:space="preserve"> 1:</w:t>
            </w:r>
            <w:r>
              <w:tab/>
              <w:t>This minimum Io condition is expressed as the average Io per RE over all REs in an OFDM symbol.</w:t>
            </w:r>
          </w:p>
          <w:p w14:paraId="7CE87409" w14:textId="77777777" w:rsidR="007671C1" w:rsidRDefault="007671C1" w:rsidP="00ED4E9A">
            <w:pPr>
              <w:pStyle w:val="TAN"/>
            </w:pPr>
            <w:r>
              <w:t>NOTE 2:</w:t>
            </w:r>
            <w:r>
              <w:tab/>
              <w:t>NR operating band groups are as defined in Section 3.5.</w:t>
            </w:r>
          </w:p>
          <w:p w14:paraId="7CB87800" w14:textId="77777777" w:rsidR="007671C1" w:rsidRDefault="007671C1" w:rsidP="00ED4E9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4BE08638" w14:textId="77777777" w:rsidR="007671C1" w:rsidRDefault="007671C1" w:rsidP="00ED4E9A">
            <w:pPr>
              <w:pStyle w:val="TAN"/>
            </w:pPr>
            <w:r>
              <w:t>NOTE 4:</w:t>
            </w:r>
            <w:r>
              <w:tab/>
              <w:t>The Io is defined in PRS slots. The same Io range applies to PRS and non-PRS symbols. Io levels are different in PRS and non-PRS symbols within the same slot.</w:t>
            </w:r>
          </w:p>
          <w:p w14:paraId="7F89F3AC" w14:textId="77777777" w:rsidR="007671C1" w:rsidRDefault="007671C1" w:rsidP="00ED4E9A">
            <w:pPr>
              <w:pStyle w:val="TAN"/>
            </w:pPr>
            <w:r>
              <w:t>N</w:t>
            </w:r>
            <w:r>
              <w:rPr>
                <w:lang w:eastAsia="zh-CN"/>
              </w:rPr>
              <w:t>OTE</w:t>
            </w:r>
            <w:r>
              <w:t xml:space="preserve"> 5:</w:t>
            </w:r>
            <w:r>
              <w:tab/>
              <w:t>Tc is the basic timing unit defined in TS 38.211 [6].</w:t>
            </w:r>
          </w:p>
          <w:p w14:paraId="2511E88F" w14:textId="77777777" w:rsidR="007671C1" w:rsidRDefault="007671C1" w:rsidP="00ED4E9A">
            <w:pPr>
              <w:pStyle w:val="TAN"/>
            </w:pPr>
            <w:r>
              <w:t>NOTE 6:</w:t>
            </w:r>
            <w:r>
              <w:tab/>
              <w:t>The same bands and the same Io conditions for each band apply for this requirement as for the corresponding requirement with the PRS bandwidth of the smallest RB number for the corresponding SCS.</w:t>
            </w:r>
          </w:p>
          <w:p w14:paraId="6A560BD0" w14:textId="659D451F" w:rsidR="00610D6E" w:rsidRDefault="00610D6E" w:rsidP="00ED4E9A">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3CF5A489" w14:textId="77777777" w:rsidR="007671C1" w:rsidRDefault="007671C1" w:rsidP="00174920"/>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34979DE6" w14:textId="77777777" w:rsidR="007671C1" w:rsidRDefault="007671C1" w:rsidP="007671C1">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671C1" w:rsidRPr="000C792B" w14:paraId="7C5E922A" w14:textId="77777777" w:rsidTr="00ED4E9A">
        <w:trPr>
          <w:jc w:val="center"/>
        </w:trPr>
        <w:tc>
          <w:tcPr>
            <w:tcW w:w="959" w:type="dxa"/>
            <w:vMerge w:val="restart"/>
            <w:vAlign w:val="center"/>
            <w:hideMark/>
          </w:tcPr>
          <w:p w14:paraId="37914E2F" w14:textId="77777777" w:rsidR="007671C1" w:rsidRPr="000C792B" w:rsidRDefault="007671C1" w:rsidP="00ED4E9A">
            <w:pPr>
              <w:pStyle w:val="TAH"/>
            </w:pPr>
            <w:r w:rsidRPr="000C792B">
              <w:t>Accuracy</w:t>
            </w:r>
          </w:p>
        </w:tc>
        <w:tc>
          <w:tcPr>
            <w:tcW w:w="9105" w:type="dxa"/>
            <w:gridSpan w:val="7"/>
            <w:vAlign w:val="center"/>
            <w:hideMark/>
          </w:tcPr>
          <w:p w14:paraId="5C7129D4" w14:textId="77777777" w:rsidR="007671C1" w:rsidRPr="000C792B" w:rsidRDefault="007671C1" w:rsidP="00ED4E9A">
            <w:pPr>
              <w:pStyle w:val="TAH"/>
            </w:pPr>
            <w:r w:rsidRPr="000C792B">
              <w:t>Conditions</w:t>
            </w:r>
          </w:p>
        </w:tc>
      </w:tr>
      <w:tr w:rsidR="007671C1" w:rsidRPr="000C792B" w14:paraId="5BEA0F96" w14:textId="77777777" w:rsidTr="00ED4E9A">
        <w:trPr>
          <w:jc w:val="center"/>
        </w:trPr>
        <w:tc>
          <w:tcPr>
            <w:tcW w:w="959" w:type="dxa"/>
            <w:vMerge/>
            <w:vAlign w:val="center"/>
            <w:hideMark/>
          </w:tcPr>
          <w:p w14:paraId="531A4187" w14:textId="77777777" w:rsidR="007671C1" w:rsidRPr="000C792B" w:rsidRDefault="007671C1" w:rsidP="00ED4E9A">
            <w:pPr>
              <w:pStyle w:val="TAH"/>
            </w:pPr>
          </w:p>
        </w:tc>
        <w:tc>
          <w:tcPr>
            <w:tcW w:w="1163" w:type="dxa"/>
            <w:vMerge w:val="restart"/>
            <w:vAlign w:val="center"/>
            <w:hideMark/>
          </w:tcPr>
          <w:p w14:paraId="3150C404" w14:textId="77777777" w:rsidR="007671C1" w:rsidRPr="000C792B" w:rsidRDefault="007671C1" w:rsidP="00ED4E9A">
            <w:pPr>
              <w:pStyle w:val="TAH"/>
            </w:pPr>
            <w:r w:rsidRPr="000C792B">
              <w:t>PRS Ês/Iot</w:t>
            </w:r>
          </w:p>
        </w:tc>
        <w:tc>
          <w:tcPr>
            <w:tcW w:w="992" w:type="dxa"/>
            <w:vMerge w:val="restart"/>
            <w:vAlign w:val="center"/>
            <w:hideMark/>
          </w:tcPr>
          <w:p w14:paraId="027C9D7B" w14:textId="77777777" w:rsidR="007671C1" w:rsidRPr="000C792B" w:rsidRDefault="007671C1" w:rsidP="00ED4E9A">
            <w:pPr>
              <w:pStyle w:val="TAH"/>
              <w:rPr>
                <w:lang w:eastAsia="zh-CN"/>
              </w:rPr>
            </w:pPr>
            <w:r w:rsidRPr="000C792B">
              <w:t>PRS SCS</w:t>
            </w:r>
          </w:p>
        </w:tc>
        <w:tc>
          <w:tcPr>
            <w:tcW w:w="1134" w:type="dxa"/>
            <w:vMerge w:val="restart"/>
            <w:vAlign w:val="center"/>
            <w:hideMark/>
          </w:tcPr>
          <w:p w14:paraId="01B22ADD" w14:textId="77777777" w:rsidR="007671C1" w:rsidRPr="000C792B" w:rsidRDefault="007671C1" w:rsidP="00ED4E9A">
            <w:pPr>
              <w:pStyle w:val="TAH"/>
              <w:rPr>
                <w:lang w:eastAsia="zh-CN"/>
              </w:rPr>
            </w:pPr>
            <w:r w:rsidRPr="000C792B">
              <w:rPr>
                <w:lang w:eastAsia="zh-CN"/>
              </w:rPr>
              <w:t>PRS bandwidth</w:t>
            </w:r>
          </w:p>
          <w:p w14:paraId="2B231616" w14:textId="77777777" w:rsidR="007671C1" w:rsidRPr="000C792B" w:rsidRDefault="007671C1" w:rsidP="00ED4E9A">
            <w:pPr>
              <w:pStyle w:val="TAH"/>
            </w:pPr>
            <w:r w:rsidRPr="000C792B">
              <w:rPr>
                <w:vertAlign w:val="superscript"/>
              </w:rPr>
              <w:t>Note 1</w:t>
            </w:r>
          </w:p>
        </w:tc>
        <w:tc>
          <w:tcPr>
            <w:tcW w:w="1367" w:type="dxa"/>
            <w:vMerge w:val="restart"/>
            <w:vAlign w:val="center"/>
            <w:hideMark/>
          </w:tcPr>
          <w:p w14:paraId="7C13247F" w14:textId="77777777" w:rsidR="007671C1" w:rsidRPr="000C792B" w:rsidRDefault="007671C1" w:rsidP="00ED4E9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56C24E2" w14:textId="77777777" w:rsidR="007671C1" w:rsidRPr="000C792B" w:rsidRDefault="007671C1" w:rsidP="00ED4E9A">
            <w:pPr>
              <w:pStyle w:val="TAH"/>
              <w:rPr>
                <w:lang w:eastAsia="zh-CN"/>
              </w:rPr>
            </w:pPr>
            <w:r w:rsidRPr="000C792B">
              <w:rPr>
                <w:vertAlign w:val="superscript"/>
              </w:rPr>
              <w:t>Note 2</w:t>
            </w:r>
          </w:p>
        </w:tc>
        <w:tc>
          <w:tcPr>
            <w:tcW w:w="4449" w:type="dxa"/>
            <w:gridSpan w:val="3"/>
            <w:vAlign w:val="center"/>
            <w:hideMark/>
          </w:tcPr>
          <w:p w14:paraId="20CFB89C" w14:textId="77777777" w:rsidR="007671C1" w:rsidRPr="000C792B" w:rsidRDefault="007671C1" w:rsidP="00ED4E9A">
            <w:pPr>
              <w:pStyle w:val="TAH"/>
            </w:pPr>
            <w:r w:rsidRPr="000C792B">
              <w:t>Io</w:t>
            </w:r>
            <w:r w:rsidRPr="000C792B">
              <w:rPr>
                <w:vertAlign w:val="superscript"/>
                <w:lang w:eastAsia="zh-CN"/>
              </w:rPr>
              <w:t xml:space="preserve"> Note 3</w:t>
            </w:r>
            <w:r w:rsidRPr="000C792B">
              <w:t xml:space="preserve"> range</w:t>
            </w:r>
          </w:p>
        </w:tc>
      </w:tr>
      <w:tr w:rsidR="007671C1" w:rsidRPr="000C792B" w14:paraId="6CCC0019" w14:textId="77777777" w:rsidTr="00ED4E9A">
        <w:trPr>
          <w:jc w:val="center"/>
        </w:trPr>
        <w:tc>
          <w:tcPr>
            <w:tcW w:w="959" w:type="dxa"/>
            <w:vMerge/>
            <w:vAlign w:val="center"/>
            <w:hideMark/>
          </w:tcPr>
          <w:p w14:paraId="3D64E24E" w14:textId="77777777" w:rsidR="007671C1" w:rsidRPr="000C792B" w:rsidRDefault="007671C1" w:rsidP="00ED4E9A">
            <w:pPr>
              <w:pStyle w:val="TAH"/>
            </w:pPr>
          </w:p>
        </w:tc>
        <w:tc>
          <w:tcPr>
            <w:tcW w:w="1163" w:type="dxa"/>
            <w:vMerge/>
            <w:vAlign w:val="center"/>
            <w:hideMark/>
          </w:tcPr>
          <w:p w14:paraId="624AAAFE" w14:textId="77777777" w:rsidR="007671C1" w:rsidRPr="000C792B" w:rsidRDefault="007671C1" w:rsidP="00ED4E9A">
            <w:pPr>
              <w:pStyle w:val="TAH"/>
            </w:pPr>
          </w:p>
        </w:tc>
        <w:tc>
          <w:tcPr>
            <w:tcW w:w="992" w:type="dxa"/>
            <w:vMerge/>
            <w:vAlign w:val="center"/>
            <w:hideMark/>
          </w:tcPr>
          <w:p w14:paraId="658EB840" w14:textId="77777777" w:rsidR="007671C1" w:rsidRPr="000C792B" w:rsidRDefault="007671C1" w:rsidP="00ED4E9A">
            <w:pPr>
              <w:pStyle w:val="TAH"/>
              <w:rPr>
                <w:lang w:eastAsia="zh-CN"/>
              </w:rPr>
            </w:pPr>
          </w:p>
        </w:tc>
        <w:tc>
          <w:tcPr>
            <w:tcW w:w="1134" w:type="dxa"/>
            <w:vMerge/>
            <w:vAlign w:val="center"/>
            <w:hideMark/>
          </w:tcPr>
          <w:p w14:paraId="2F3F5142" w14:textId="77777777" w:rsidR="007671C1" w:rsidRPr="000C792B" w:rsidRDefault="007671C1" w:rsidP="00ED4E9A">
            <w:pPr>
              <w:pStyle w:val="TAH"/>
            </w:pPr>
          </w:p>
        </w:tc>
        <w:tc>
          <w:tcPr>
            <w:tcW w:w="1367" w:type="dxa"/>
            <w:vMerge/>
            <w:vAlign w:val="center"/>
            <w:hideMark/>
          </w:tcPr>
          <w:p w14:paraId="2B1D1AEF" w14:textId="77777777" w:rsidR="007671C1" w:rsidRPr="000C792B" w:rsidRDefault="007671C1" w:rsidP="00ED4E9A">
            <w:pPr>
              <w:pStyle w:val="TAH"/>
              <w:rPr>
                <w:lang w:eastAsia="zh-CN"/>
              </w:rPr>
            </w:pPr>
          </w:p>
        </w:tc>
        <w:tc>
          <w:tcPr>
            <w:tcW w:w="2040" w:type="dxa"/>
            <w:vAlign w:val="center"/>
            <w:hideMark/>
          </w:tcPr>
          <w:p w14:paraId="169F0104" w14:textId="77777777" w:rsidR="007671C1" w:rsidRPr="000C792B" w:rsidRDefault="007671C1" w:rsidP="00ED4E9A">
            <w:pPr>
              <w:pStyle w:val="TAH"/>
            </w:pPr>
            <w:r w:rsidRPr="000C792B">
              <w:t>NR operating band groups</w:t>
            </w:r>
            <w:r w:rsidRPr="000C792B">
              <w:rPr>
                <w:vertAlign w:val="superscript"/>
              </w:rPr>
              <w:t xml:space="preserve"> Note 4</w:t>
            </w:r>
          </w:p>
        </w:tc>
        <w:tc>
          <w:tcPr>
            <w:tcW w:w="1134" w:type="dxa"/>
            <w:vAlign w:val="center"/>
            <w:hideMark/>
          </w:tcPr>
          <w:p w14:paraId="6CF6C726" w14:textId="77777777" w:rsidR="007671C1" w:rsidRPr="000C792B" w:rsidRDefault="007671C1" w:rsidP="00ED4E9A">
            <w:pPr>
              <w:pStyle w:val="TAH"/>
            </w:pPr>
            <w:r w:rsidRPr="000C792B">
              <w:t xml:space="preserve">Minimum Io </w:t>
            </w:r>
          </w:p>
        </w:tc>
        <w:tc>
          <w:tcPr>
            <w:tcW w:w="1275" w:type="dxa"/>
            <w:vAlign w:val="center"/>
            <w:hideMark/>
          </w:tcPr>
          <w:p w14:paraId="5242EEB2" w14:textId="77777777" w:rsidR="007671C1" w:rsidRPr="000C792B" w:rsidRDefault="007671C1" w:rsidP="00ED4E9A">
            <w:pPr>
              <w:pStyle w:val="TAH"/>
            </w:pPr>
            <w:r w:rsidRPr="000C792B">
              <w:t>Maximum Io</w:t>
            </w:r>
          </w:p>
        </w:tc>
      </w:tr>
      <w:tr w:rsidR="007671C1" w:rsidRPr="000C792B" w14:paraId="3F12799B" w14:textId="77777777" w:rsidTr="00ED4E9A">
        <w:trPr>
          <w:jc w:val="center"/>
        </w:trPr>
        <w:tc>
          <w:tcPr>
            <w:tcW w:w="959" w:type="dxa"/>
            <w:vAlign w:val="center"/>
            <w:hideMark/>
          </w:tcPr>
          <w:p w14:paraId="692CAC53" w14:textId="77777777" w:rsidR="007671C1" w:rsidRPr="000C792B" w:rsidRDefault="007671C1" w:rsidP="00ED4E9A">
            <w:pPr>
              <w:pStyle w:val="TAH"/>
            </w:pPr>
            <w:r w:rsidRPr="000C792B">
              <w:t>Tc</w:t>
            </w:r>
            <w:r w:rsidRPr="000C792B">
              <w:rPr>
                <w:vertAlign w:val="superscript"/>
                <w:lang w:eastAsia="zh-CN"/>
              </w:rPr>
              <w:t xml:space="preserve"> Note 5</w:t>
            </w:r>
          </w:p>
        </w:tc>
        <w:tc>
          <w:tcPr>
            <w:tcW w:w="1163" w:type="dxa"/>
            <w:vAlign w:val="center"/>
            <w:hideMark/>
          </w:tcPr>
          <w:p w14:paraId="71DBE60F" w14:textId="77777777" w:rsidR="007671C1" w:rsidRPr="000C792B" w:rsidRDefault="007671C1" w:rsidP="00ED4E9A">
            <w:pPr>
              <w:pStyle w:val="TAH"/>
            </w:pPr>
            <w:r w:rsidRPr="000C792B">
              <w:t>dB</w:t>
            </w:r>
          </w:p>
        </w:tc>
        <w:tc>
          <w:tcPr>
            <w:tcW w:w="992" w:type="dxa"/>
            <w:vAlign w:val="center"/>
            <w:hideMark/>
          </w:tcPr>
          <w:p w14:paraId="1C15BB99" w14:textId="77777777" w:rsidR="007671C1" w:rsidRPr="000C792B" w:rsidRDefault="007671C1" w:rsidP="00ED4E9A">
            <w:pPr>
              <w:pStyle w:val="TAH"/>
              <w:rPr>
                <w:lang w:eastAsia="zh-CN"/>
              </w:rPr>
            </w:pPr>
            <w:r w:rsidRPr="000C792B">
              <w:rPr>
                <w:lang w:eastAsia="zh-CN"/>
              </w:rPr>
              <w:t>kHz</w:t>
            </w:r>
          </w:p>
        </w:tc>
        <w:tc>
          <w:tcPr>
            <w:tcW w:w="1134" w:type="dxa"/>
            <w:vAlign w:val="center"/>
            <w:hideMark/>
          </w:tcPr>
          <w:p w14:paraId="08CA90A9" w14:textId="77777777" w:rsidR="007671C1" w:rsidRPr="000C792B" w:rsidRDefault="007671C1" w:rsidP="00ED4E9A">
            <w:pPr>
              <w:pStyle w:val="TAH"/>
            </w:pPr>
            <w:r w:rsidRPr="000C792B">
              <w:t>RB</w:t>
            </w:r>
          </w:p>
        </w:tc>
        <w:tc>
          <w:tcPr>
            <w:tcW w:w="1367" w:type="dxa"/>
            <w:vAlign w:val="center"/>
          </w:tcPr>
          <w:p w14:paraId="5E1C6016" w14:textId="77777777" w:rsidR="007671C1" w:rsidRPr="000C792B" w:rsidRDefault="007671C1" w:rsidP="00ED4E9A">
            <w:pPr>
              <w:pStyle w:val="TAH"/>
            </w:pPr>
          </w:p>
        </w:tc>
        <w:tc>
          <w:tcPr>
            <w:tcW w:w="2040" w:type="dxa"/>
            <w:vAlign w:val="center"/>
          </w:tcPr>
          <w:p w14:paraId="019F0AC8" w14:textId="77777777" w:rsidR="007671C1" w:rsidRPr="000C792B" w:rsidRDefault="007671C1" w:rsidP="00ED4E9A">
            <w:pPr>
              <w:pStyle w:val="TAH"/>
            </w:pPr>
          </w:p>
        </w:tc>
        <w:tc>
          <w:tcPr>
            <w:tcW w:w="1134" w:type="dxa"/>
            <w:vAlign w:val="center"/>
            <w:hideMark/>
          </w:tcPr>
          <w:p w14:paraId="4D6D4584" w14:textId="77777777" w:rsidR="007671C1" w:rsidRPr="000C792B" w:rsidRDefault="007671C1" w:rsidP="00ED4E9A">
            <w:pPr>
              <w:pStyle w:val="TAH"/>
            </w:pPr>
            <w:r w:rsidRPr="000C792B">
              <w:t>dBm/SCS</w:t>
            </w:r>
            <w:r w:rsidRPr="000C792B">
              <w:rPr>
                <w:vertAlign w:val="superscript"/>
                <w:lang w:eastAsia="zh-CN"/>
              </w:rPr>
              <w:t xml:space="preserve"> </w:t>
            </w:r>
          </w:p>
        </w:tc>
        <w:tc>
          <w:tcPr>
            <w:tcW w:w="1275" w:type="dxa"/>
            <w:vAlign w:val="center"/>
            <w:hideMark/>
          </w:tcPr>
          <w:p w14:paraId="7410AEE5" w14:textId="77777777" w:rsidR="007671C1" w:rsidRPr="000C792B" w:rsidRDefault="007671C1" w:rsidP="00ED4E9A">
            <w:pPr>
              <w:pStyle w:val="TAH"/>
            </w:pPr>
            <w:r w:rsidRPr="000C792B">
              <w:t>dBm/BW</w:t>
            </w:r>
            <w:r w:rsidRPr="000C792B">
              <w:rPr>
                <w:vertAlign w:val="subscript"/>
              </w:rPr>
              <w:t>Channel</w:t>
            </w:r>
          </w:p>
        </w:tc>
      </w:tr>
      <w:tr w:rsidR="007671C1" w:rsidRPr="000C792B" w14:paraId="4ACA4F7D" w14:textId="77777777" w:rsidTr="00ED4E9A">
        <w:trPr>
          <w:jc w:val="center"/>
        </w:trPr>
        <w:tc>
          <w:tcPr>
            <w:tcW w:w="959" w:type="dxa"/>
            <w:vMerge w:val="restart"/>
            <w:vAlign w:val="center"/>
            <w:hideMark/>
          </w:tcPr>
          <w:p w14:paraId="42D0173C" w14:textId="77777777" w:rsidR="007671C1" w:rsidRPr="000C792B" w:rsidRDefault="007671C1" w:rsidP="00ED4E9A">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SimSun" w:hAnsi="SimSun"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4B7B4802" w14:textId="459A2A8D" w:rsidR="00610D6E" w:rsidRPr="000C792B" w:rsidRDefault="00610D6E" w:rsidP="00610D6E">
            <w:pPr>
              <w:keepNext/>
              <w:keepLines/>
              <w:spacing w:after="0"/>
              <w:jc w:val="center"/>
              <w:rPr>
                <w:rFonts w:ascii="Arial" w:hAnsi="Arial" w:cs="Arial"/>
                <w:sz w:val="18"/>
              </w:rPr>
            </w:pPr>
            <w:r w:rsidRPr="000C792B">
              <w:rPr>
                <w:rFonts w:ascii="Arial" w:hAnsi="Arial" w:cs="Arial"/>
                <w:sz w:val="18"/>
              </w:rPr>
              <w:t>(PRS Ês/Iot)</w:t>
            </w:r>
            <w:r>
              <w:rPr>
                <w:rFonts w:ascii="Arial" w:hAnsi="Arial" w:cs="Arial"/>
                <w:i/>
                <w:sz w:val="18"/>
                <w:vertAlign w:val="subscript"/>
              </w:rPr>
              <w:t>j</w:t>
            </w:r>
            <w:r w:rsidRPr="000C792B">
              <w:rPr>
                <w:rFonts w:ascii="Arial" w:hAnsi="Arial" w:cs="Arial"/>
                <w:sz w:val="18"/>
                <w:vertAlign w:val="subscript"/>
              </w:rPr>
              <w:t xml:space="preserve"> </w:t>
            </w:r>
            <w:r w:rsidRPr="000C792B">
              <w:rPr>
                <w:rFonts w:ascii="Arial" w:hAnsi="Arial" w:cs="Arial"/>
                <w:sz w:val="18"/>
              </w:rPr>
              <w:t>≥-6dB</w:t>
            </w:r>
          </w:p>
          <w:p w14:paraId="53865023" w14:textId="77777777" w:rsidR="00610D6E" w:rsidRPr="000C792B" w:rsidRDefault="00610D6E" w:rsidP="00610D6E">
            <w:pPr>
              <w:keepNext/>
              <w:keepLines/>
              <w:spacing w:after="0"/>
              <w:jc w:val="center"/>
              <w:rPr>
                <w:rFonts w:ascii="Arial" w:hAnsi="Arial" w:cs="Arial"/>
                <w:sz w:val="18"/>
              </w:rPr>
            </w:pPr>
          </w:p>
          <w:p w14:paraId="69BFFF76" w14:textId="62BD3FA1" w:rsidR="007671C1" w:rsidRPr="000C792B" w:rsidRDefault="00610D6E" w:rsidP="00610D6E">
            <w:pPr>
              <w:keepNext/>
              <w:keepLines/>
              <w:spacing w:after="0"/>
              <w:jc w:val="center"/>
              <w:rPr>
                <w:rFonts w:ascii="Arial" w:hAnsi="Arial" w:cs="Arial"/>
                <w:sz w:val="18"/>
              </w:rPr>
            </w:pPr>
            <w:r w:rsidRPr="000C792B">
              <w:rPr>
                <w:rFonts w:ascii="Arial" w:hAnsi="Arial" w:cs="Arial"/>
                <w:sz w:val="18"/>
              </w:rPr>
              <w:t xml:space="preserve"> (PRS Ês/Iot)</w:t>
            </w:r>
            <w:r w:rsidRPr="000C792B">
              <w:rPr>
                <w:rFonts w:ascii="Arial" w:hAnsi="Arial" w:cs="Arial"/>
                <w:i/>
                <w:sz w:val="18"/>
                <w:vertAlign w:val="subscript"/>
              </w:rPr>
              <w:t>i</w:t>
            </w:r>
            <w:r w:rsidRPr="000C792B">
              <w:rPr>
                <w:rFonts w:ascii="Arial" w:hAnsi="Arial" w:cs="Arial"/>
                <w:sz w:val="18"/>
              </w:rPr>
              <w:t xml:space="preserve"> ≥-13dB</w:t>
            </w:r>
          </w:p>
        </w:tc>
        <w:tc>
          <w:tcPr>
            <w:tcW w:w="992" w:type="dxa"/>
            <w:vMerge w:val="restart"/>
            <w:vAlign w:val="center"/>
            <w:hideMark/>
          </w:tcPr>
          <w:p w14:paraId="05B83A19" w14:textId="77777777" w:rsidR="007671C1" w:rsidRPr="000C792B" w:rsidRDefault="007671C1" w:rsidP="00ED4E9A">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0799779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58DE9FF"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5056A511" w14:textId="77777777" w:rsidR="007671C1" w:rsidRPr="000C792B" w:rsidRDefault="007671C1" w:rsidP="00ED4E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7075751"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5FAD859B"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1EEB7A94" w14:textId="77777777" w:rsidR="007671C1" w:rsidRPr="000C792B" w:rsidRDefault="007671C1" w:rsidP="00ED4E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7671C1" w:rsidRPr="000C792B" w14:paraId="0020492F" w14:textId="77777777" w:rsidTr="00ED4E9A">
        <w:trPr>
          <w:jc w:val="center"/>
        </w:trPr>
        <w:tc>
          <w:tcPr>
            <w:tcW w:w="959" w:type="dxa"/>
            <w:vMerge/>
            <w:vAlign w:val="center"/>
            <w:hideMark/>
          </w:tcPr>
          <w:p w14:paraId="4E585270"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2D5F7F56"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43A4C841"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23A3406E" w14:textId="77777777" w:rsidR="007671C1" w:rsidRPr="000C792B" w:rsidRDefault="007671C1" w:rsidP="00ED4E9A">
            <w:pPr>
              <w:spacing w:after="0"/>
              <w:rPr>
                <w:rFonts w:ascii="Arial" w:hAnsi="Arial" w:cs="Arial"/>
                <w:sz w:val="18"/>
              </w:rPr>
            </w:pPr>
          </w:p>
        </w:tc>
        <w:tc>
          <w:tcPr>
            <w:tcW w:w="1367" w:type="dxa"/>
            <w:vMerge/>
            <w:vAlign w:val="center"/>
            <w:hideMark/>
          </w:tcPr>
          <w:p w14:paraId="48EB7522" w14:textId="77777777" w:rsidR="007671C1" w:rsidRPr="000C792B" w:rsidRDefault="007671C1" w:rsidP="00ED4E9A">
            <w:pPr>
              <w:spacing w:after="0"/>
              <w:rPr>
                <w:rFonts w:ascii="Arial" w:hAnsi="Arial" w:cs="Arial"/>
                <w:sz w:val="18"/>
              </w:rPr>
            </w:pPr>
          </w:p>
        </w:tc>
        <w:tc>
          <w:tcPr>
            <w:tcW w:w="2040" w:type="dxa"/>
            <w:vAlign w:val="center"/>
            <w:hideMark/>
          </w:tcPr>
          <w:p w14:paraId="0BF96389"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796C2B80"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-120.5</w:t>
            </w:r>
          </w:p>
        </w:tc>
        <w:tc>
          <w:tcPr>
            <w:tcW w:w="1275" w:type="dxa"/>
            <w:hideMark/>
          </w:tcPr>
          <w:p w14:paraId="45CDB833"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028EEAFE" w14:textId="77777777" w:rsidTr="00ED4E9A">
        <w:trPr>
          <w:jc w:val="center"/>
        </w:trPr>
        <w:tc>
          <w:tcPr>
            <w:tcW w:w="959" w:type="dxa"/>
            <w:vMerge/>
            <w:vAlign w:val="center"/>
            <w:hideMark/>
          </w:tcPr>
          <w:p w14:paraId="71A43C94"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44B4F5EC"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D4B4635"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7BD15989" w14:textId="77777777" w:rsidR="007671C1" w:rsidRPr="000C792B" w:rsidRDefault="007671C1" w:rsidP="00ED4E9A">
            <w:pPr>
              <w:spacing w:after="0"/>
              <w:rPr>
                <w:rFonts w:ascii="Arial" w:hAnsi="Arial" w:cs="Arial"/>
                <w:sz w:val="18"/>
              </w:rPr>
            </w:pPr>
          </w:p>
        </w:tc>
        <w:tc>
          <w:tcPr>
            <w:tcW w:w="1367" w:type="dxa"/>
            <w:vMerge/>
            <w:vAlign w:val="center"/>
            <w:hideMark/>
          </w:tcPr>
          <w:p w14:paraId="2964C765" w14:textId="77777777" w:rsidR="007671C1" w:rsidRPr="000C792B" w:rsidRDefault="007671C1" w:rsidP="00ED4E9A">
            <w:pPr>
              <w:spacing w:after="0"/>
              <w:rPr>
                <w:rFonts w:ascii="Arial" w:hAnsi="Arial" w:cs="Arial"/>
                <w:sz w:val="18"/>
              </w:rPr>
            </w:pPr>
          </w:p>
        </w:tc>
        <w:tc>
          <w:tcPr>
            <w:tcW w:w="2040" w:type="dxa"/>
            <w:vAlign w:val="center"/>
            <w:hideMark/>
          </w:tcPr>
          <w:p w14:paraId="1A423374"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78BCA0BC"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-120</w:t>
            </w:r>
          </w:p>
        </w:tc>
        <w:tc>
          <w:tcPr>
            <w:tcW w:w="1275" w:type="dxa"/>
            <w:hideMark/>
          </w:tcPr>
          <w:p w14:paraId="776F43F4"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4C24AA67" w14:textId="77777777" w:rsidTr="00ED4E9A">
        <w:trPr>
          <w:jc w:val="center"/>
        </w:trPr>
        <w:tc>
          <w:tcPr>
            <w:tcW w:w="959" w:type="dxa"/>
            <w:vMerge/>
            <w:vAlign w:val="center"/>
            <w:hideMark/>
          </w:tcPr>
          <w:p w14:paraId="3FD9D5C9"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22EB4CC0"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37EC2C3B"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7A699C09" w14:textId="77777777" w:rsidR="007671C1" w:rsidRPr="000C792B" w:rsidRDefault="007671C1" w:rsidP="00ED4E9A">
            <w:pPr>
              <w:spacing w:after="0"/>
              <w:rPr>
                <w:rFonts w:ascii="Arial" w:hAnsi="Arial" w:cs="Arial"/>
                <w:sz w:val="18"/>
              </w:rPr>
            </w:pPr>
          </w:p>
        </w:tc>
        <w:tc>
          <w:tcPr>
            <w:tcW w:w="1367" w:type="dxa"/>
            <w:vMerge/>
            <w:vAlign w:val="center"/>
            <w:hideMark/>
          </w:tcPr>
          <w:p w14:paraId="409405D9" w14:textId="77777777" w:rsidR="007671C1" w:rsidRPr="000C792B" w:rsidRDefault="007671C1" w:rsidP="00ED4E9A">
            <w:pPr>
              <w:spacing w:after="0"/>
              <w:rPr>
                <w:rFonts w:ascii="Arial" w:hAnsi="Arial" w:cs="Arial"/>
                <w:sz w:val="18"/>
              </w:rPr>
            </w:pPr>
          </w:p>
        </w:tc>
        <w:tc>
          <w:tcPr>
            <w:tcW w:w="2040" w:type="dxa"/>
            <w:vAlign w:val="center"/>
            <w:hideMark/>
          </w:tcPr>
          <w:p w14:paraId="09B123FC" w14:textId="77777777" w:rsidR="007671C1" w:rsidRPr="000C792B" w:rsidRDefault="007671C1" w:rsidP="00ED4E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BBE3F54"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-119.5</w:t>
            </w:r>
          </w:p>
        </w:tc>
        <w:tc>
          <w:tcPr>
            <w:tcW w:w="1275" w:type="dxa"/>
            <w:hideMark/>
          </w:tcPr>
          <w:p w14:paraId="7C906FF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20E9A80E" w14:textId="77777777" w:rsidTr="00ED4E9A">
        <w:trPr>
          <w:jc w:val="center"/>
        </w:trPr>
        <w:tc>
          <w:tcPr>
            <w:tcW w:w="959" w:type="dxa"/>
            <w:vMerge/>
            <w:vAlign w:val="center"/>
            <w:hideMark/>
          </w:tcPr>
          <w:p w14:paraId="35AA1081"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5847EB98"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5A26120A"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018EF216" w14:textId="77777777" w:rsidR="007671C1" w:rsidRPr="000C792B" w:rsidRDefault="007671C1" w:rsidP="00ED4E9A">
            <w:pPr>
              <w:spacing w:after="0"/>
              <w:rPr>
                <w:rFonts w:ascii="Arial" w:hAnsi="Arial" w:cs="Arial"/>
                <w:sz w:val="18"/>
              </w:rPr>
            </w:pPr>
          </w:p>
        </w:tc>
        <w:tc>
          <w:tcPr>
            <w:tcW w:w="1367" w:type="dxa"/>
            <w:vMerge/>
            <w:vAlign w:val="center"/>
            <w:hideMark/>
          </w:tcPr>
          <w:p w14:paraId="63E9F169" w14:textId="77777777" w:rsidR="007671C1" w:rsidRPr="000C792B" w:rsidRDefault="007671C1" w:rsidP="00ED4E9A">
            <w:pPr>
              <w:spacing w:after="0"/>
              <w:rPr>
                <w:rFonts w:ascii="Arial" w:hAnsi="Arial" w:cs="Arial"/>
                <w:sz w:val="18"/>
              </w:rPr>
            </w:pPr>
          </w:p>
        </w:tc>
        <w:tc>
          <w:tcPr>
            <w:tcW w:w="2040" w:type="dxa"/>
            <w:vAlign w:val="center"/>
            <w:hideMark/>
          </w:tcPr>
          <w:p w14:paraId="20DF248F" w14:textId="77777777" w:rsidR="007671C1" w:rsidRPr="000C792B" w:rsidRDefault="007671C1" w:rsidP="00ED4E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2B8A57F8"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-119</w:t>
            </w:r>
          </w:p>
        </w:tc>
        <w:tc>
          <w:tcPr>
            <w:tcW w:w="1275" w:type="dxa"/>
            <w:hideMark/>
          </w:tcPr>
          <w:p w14:paraId="755D8CA6"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1D66B8F9" w14:textId="77777777" w:rsidTr="00ED4E9A">
        <w:trPr>
          <w:jc w:val="center"/>
        </w:trPr>
        <w:tc>
          <w:tcPr>
            <w:tcW w:w="959" w:type="dxa"/>
            <w:vMerge/>
            <w:vAlign w:val="center"/>
            <w:hideMark/>
          </w:tcPr>
          <w:p w14:paraId="3EE0DC5B"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53725C89"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554C690"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00527781" w14:textId="77777777" w:rsidR="007671C1" w:rsidRPr="000C792B" w:rsidRDefault="007671C1" w:rsidP="00ED4E9A">
            <w:pPr>
              <w:spacing w:after="0"/>
              <w:rPr>
                <w:rFonts w:ascii="Arial" w:hAnsi="Arial" w:cs="Arial"/>
                <w:sz w:val="18"/>
              </w:rPr>
            </w:pPr>
          </w:p>
        </w:tc>
        <w:tc>
          <w:tcPr>
            <w:tcW w:w="1367" w:type="dxa"/>
            <w:vMerge/>
            <w:vAlign w:val="center"/>
            <w:hideMark/>
          </w:tcPr>
          <w:p w14:paraId="76BF46A2" w14:textId="77777777" w:rsidR="007671C1" w:rsidRPr="000C792B" w:rsidRDefault="007671C1" w:rsidP="00ED4E9A">
            <w:pPr>
              <w:spacing w:after="0"/>
              <w:rPr>
                <w:rFonts w:ascii="Arial" w:hAnsi="Arial" w:cs="Arial"/>
                <w:sz w:val="18"/>
              </w:rPr>
            </w:pPr>
          </w:p>
        </w:tc>
        <w:tc>
          <w:tcPr>
            <w:tcW w:w="2040" w:type="dxa"/>
            <w:vAlign w:val="center"/>
            <w:hideMark/>
          </w:tcPr>
          <w:p w14:paraId="2305AC97"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BBAE8C2"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-118.5</w:t>
            </w:r>
          </w:p>
        </w:tc>
        <w:tc>
          <w:tcPr>
            <w:tcW w:w="1275" w:type="dxa"/>
            <w:hideMark/>
          </w:tcPr>
          <w:p w14:paraId="3C803464"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75608D86" w14:textId="77777777" w:rsidTr="00ED4E9A">
        <w:trPr>
          <w:jc w:val="center"/>
        </w:trPr>
        <w:tc>
          <w:tcPr>
            <w:tcW w:w="959" w:type="dxa"/>
            <w:vMerge/>
            <w:vAlign w:val="center"/>
            <w:hideMark/>
          </w:tcPr>
          <w:p w14:paraId="08D2D75E"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1B9CD963"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B4C7332"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6EEC22E6" w14:textId="77777777" w:rsidR="007671C1" w:rsidRPr="000C792B" w:rsidRDefault="007671C1" w:rsidP="00ED4E9A">
            <w:pPr>
              <w:spacing w:after="0"/>
              <w:rPr>
                <w:rFonts w:ascii="Arial" w:hAnsi="Arial" w:cs="Arial"/>
                <w:sz w:val="18"/>
              </w:rPr>
            </w:pPr>
          </w:p>
        </w:tc>
        <w:tc>
          <w:tcPr>
            <w:tcW w:w="1367" w:type="dxa"/>
            <w:vMerge/>
            <w:vAlign w:val="center"/>
            <w:hideMark/>
          </w:tcPr>
          <w:p w14:paraId="7403B462" w14:textId="77777777" w:rsidR="007671C1" w:rsidRPr="000C792B" w:rsidRDefault="007671C1" w:rsidP="00ED4E9A">
            <w:pPr>
              <w:spacing w:after="0"/>
              <w:rPr>
                <w:rFonts w:ascii="Arial" w:hAnsi="Arial" w:cs="Arial"/>
                <w:sz w:val="18"/>
              </w:rPr>
            </w:pPr>
          </w:p>
        </w:tc>
        <w:tc>
          <w:tcPr>
            <w:tcW w:w="2040" w:type="dxa"/>
            <w:vAlign w:val="center"/>
            <w:hideMark/>
          </w:tcPr>
          <w:p w14:paraId="4D2C03EB"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2C9F3300"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-118</w:t>
            </w:r>
          </w:p>
        </w:tc>
        <w:tc>
          <w:tcPr>
            <w:tcW w:w="1275" w:type="dxa"/>
            <w:hideMark/>
          </w:tcPr>
          <w:p w14:paraId="72745EAA"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702735F7" w14:textId="77777777" w:rsidTr="00ED4E9A">
        <w:trPr>
          <w:jc w:val="center"/>
        </w:trPr>
        <w:tc>
          <w:tcPr>
            <w:tcW w:w="959" w:type="dxa"/>
            <w:vMerge/>
            <w:vAlign w:val="center"/>
            <w:hideMark/>
          </w:tcPr>
          <w:p w14:paraId="142251EE"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03ADE1DE"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40BEC349"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7156A5DA" w14:textId="77777777" w:rsidR="007671C1" w:rsidRPr="000C792B" w:rsidRDefault="007671C1" w:rsidP="00ED4E9A">
            <w:pPr>
              <w:spacing w:after="0"/>
              <w:rPr>
                <w:rFonts w:ascii="Arial" w:hAnsi="Arial" w:cs="Arial"/>
                <w:sz w:val="18"/>
              </w:rPr>
            </w:pPr>
          </w:p>
        </w:tc>
        <w:tc>
          <w:tcPr>
            <w:tcW w:w="1367" w:type="dxa"/>
            <w:vMerge/>
            <w:vAlign w:val="center"/>
            <w:hideMark/>
          </w:tcPr>
          <w:p w14:paraId="24259056" w14:textId="77777777" w:rsidR="007671C1" w:rsidRPr="000C792B" w:rsidRDefault="007671C1" w:rsidP="00ED4E9A">
            <w:pPr>
              <w:spacing w:after="0"/>
              <w:rPr>
                <w:rFonts w:ascii="Arial" w:hAnsi="Arial" w:cs="Arial"/>
                <w:sz w:val="18"/>
              </w:rPr>
            </w:pPr>
          </w:p>
        </w:tc>
        <w:tc>
          <w:tcPr>
            <w:tcW w:w="2040" w:type="dxa"/>
            <w:vAlign w:val="center"/>
            <w:hideMark/>
          </w:tcPr>
          <w:p w14:paraId="501EFBB2"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FAACE4E"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-117.5</w:t>
            </w:r>
          </w:p>
        </w:tc>
        <w:tc>
          <w:tcPr>
            <w:tcW w:w="1275" w:type="dxa"/>
            <w:hideMark/>
          </w:tcPr>
          <w:p w14:paraId="66B95CBA"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0B50A8C0" w14:textId="77777777" w:rsidTr="00ED4E9A">
        <w:trPr>
          <w:jc w:val="center"/>
        </w:trPr>
        <w:tc>
          <w:tcPr>
            <w:tcW w:w="959" w:type="dxa"/>
            <w:hideMark/>
          </w:tcPr>
          <w:p w14:paraId="2B4E423D"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[98] +</w:t>
            </w:r>
            <w:r w:rsidRPr="000C792B">
              <w:rPr>
                <w:rFonts w:ascii="SimSun" w:hAnsi="SimSun" w:cs="Arial" w:hint="eastAsia"/>
                <w:sz w:val="18"/>
                <w:lang w:eastAsia="zh-CN"/>
              </w:rPr>
              <w:t>Δ</w:t>
            </w:r>
          </w:p>
        </w:tc>
        <w:tc>
          <w:tcPr>
            <w:tcW w:w="1163" w:type="dxa"/>
            <w:vMerge/>
            <w:vAlign w:val="center"/>
            <w:hideMark/>
          </w:tcPr>
          <w:p w14:paraId="744FDB39"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369A1B55" w14:textId="77777777" w:rsidR="007671C1" w:rsidRPr="000C792B" w:rsidRDefault="007671C1" w:rsidP="00ED4E9A">
            <w:pPr>
              <w:spacing w:after="0"/>
              <w:rPr>
                <w:rFonts w:ascii="Arial" w:hAnsi="Arial" w:cs="Arial"/>
                <w:sz w:val="18"/>
                <w:lang w:val="sv-SE" w:eastAsia="zh-CN"/>
              </w:rPr>
            </w:pPr>
          </w:p>
        </w:tc>
        <w:tc>
          <w:tcPr>
            <w:tcW w:w="1134" w:type="dxa"/>
            <w:vAlign w:val="center"/>
            <w:hideMark/>
          </w:tcPr>
          <w:p w14:paraId="51176F02"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0B0A857C"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2DAF8CC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42B8D156"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4743B3AC"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r>
      <w:tr w:rsidR="007671C1" w:rsidRPr="000C792B" w14:paraId="6AFA943D" w14:textId="77777777" w:rsidTr="00ED4E9A">
        <w:trPr>
          <w:jc w:val="center"/>
        </w:trPr>
        <w:tc>
          <w:tcPr>
            <w:tcW w:w="959" w:type="dxa"/>
            <w:hideMark/>
          </w:tcPr>
          <w:p w14:paraId="30668A5E" w14:textId="77777777" w:rsidR="007671C1" w:rsidRPr="000C792B" w:rsidRDefault="007671C1" w:rsidP="00ED4E9A">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SimSun" w:hAnsi="SimSun" w:cs="Arial" w:hint="eastAsia"/>
                <w:sz w:val="18"/>
                <w:lang w:eastAsia="zh-CN"/>
              </w:rPr>
              <w:t>Δ</w:t>
            </w:r>
          </w:p>
        </w:tc>
        <w:tc>
          <w:tcPr>
            <w:tcW w:w="1163" w:type="dxa"/>
            <w:vMerge/>
            <w:vAlign w:val="center"/>
            <w:hideMark/>
          </w:tcPr>
          <w:p w14:paraId="68D70FF6"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1D8C4C14" w14:textId="77777777" w:rsidR="007671C1" w:rsidRPr="000C792B" w:rsidRDefault="007671C1" w:rsidP="00ED4E9A">
            <w:pPr>
              <w:spacing w:after="0"/>
              <w:rPr>
                <w:rFonts w:ascii="Arial" w:hAnsi="Arial" w:cs="Arial"/>
                <w:sz w:val="18"/>
                <w:lang w:val="sv-SE" w:eastAsia="zh-CN"/>
              </w:rPr>
            </w:pPr>
          </w:p>
        </w:tc>
        <w:tc>
          <w:tcPr>
            <w:tcW w:w="1134" w:type="dxa"/>
            <w:vAlign w:val="center"/>
            <w:hideMark/>
          </w:tcPr>
          <w:p w14:paraId="2A4F4A7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3EE8C811"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0350124A"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31DA59C1"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20B215C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r>
      <w:tr w:rsidR="007671C1" w:rsidRPr="000C792B" w14:paraId="34F9C010" w14:textId="77777777" w:rsidTr="00ED4E9A">
        <w:trPr>
          <w:jc w:val="center"/>
        </w:trPr>
        <w:tc>
          <w:tcPr>
            <w:tcW w:w="959" w:type="dxa"/>
            <w:vMerge w:val="restart"/>
            <w:vAlign w:val="center"/>
            <w:hideMark/>
          </w:tcPr>
          <w:p w14:paraId="2A15C84B" w14:textId="77777777" w:rsidR="007671C1" w:rsidRPr="000C792B" w:rsidRDefault="007671C1" w:rsidP="00ED4E9A">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SimSun" w:hAnsi="SimSun" w:cs="Arial" w:hint="eastAsia"/>
                <w:sz w:val="18"/>
                <w:lang w:eastAsia="zh-CN"/>
              </w:rPr>
              <w:t>Δ</w:t>
            </w:r>
          </w:p>
        </w:tc>
        <w:tc>
          <w:tcPr>
            <w:tcW w:w="1163" w:type="dxa"/>
            <w:vMerge/>
            <w:vAlign w:val="center"/>
            <w:hideMark/>
          </w:tcPr>
          <w:p w14:paraId="20B1C0E3" w14:textId="77777777" w:rsidR="007671C1" w:rsidRPr="000C792B" w:rsidRDefault="007671C1" w:rsidP="00ED4E9A">
            <w:pPr>
              <w:spacing w:after="0"/>
              <w:rPr>
                <w:rFonts w:ascii="Arial" w:hAnsi="Arial" w:cs="Arial"/>
                <w:sz w:val="18"/>
                <w:lang w:val="sv-SE"/>
              </w:rPr>
            </w:pPr>
          </w:p>
        </w:tc>
        <w:tc>
          <w:tcPr>
            <w:tcW w:w="992" w:type="dxa"/>
            <w:vMerge w:val="restart"/>
            <w:vAlign w:val="center"/>
            <w:hideMark/>
          </w:tcPr>
          <w:p w14:paraId="5E417D8F" w14:textId="77777777" w:rsidR="007671C1" w:rsidRPr="000C792B" w:rsidRDefault="007671C1" w:rsidP="00ED4E9A">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117AC087"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D38ABE6"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72275A83" w14:textId="77777777" w:rsidR="007671C1" w:rsidRPr="000C792B" w:rsidRDefault="007671C1" w:rsidP="00ED4E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AC84A20"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20D09541"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7CFA9A2E"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5749E3D6" w14:textId="77777777" w:rsidTr="00ED4E9A">
        <w:trPr>
          <w:jc w:val="center"/>
        </w:trPr>
        <w:tc>
          <w:tcPr>
            <w:tcW w:w="959" w:type="dxa"/>
            <w:vMerge/>
            <w:vAlign w:val="center"/>
            <w:hideMark/>
          </w:tcPr>
          <w:p w14:paraId="6C49E846"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6A60A3B0"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18748443"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4902B257" w14:textId="77777777" w:rsidR="007671C1" w:rsidRPr="000C792B" w:rsidRDefault="007671C1" w:rsidP="00ED4E9A">
            <w:pPr>
              <w:spacing w:after="0"/>
              <w:rPr>
                <w:rFonts w:ascii="Arial" w:hAnsi="Arial" w:cs="Arial"/>
                <w:sz w:val="18"/>
              </w:rPr>
            </w:pPr>
          </w:p>
        </w:tc>
        <w:tc>
          <w:tcPr>
            <w:tcW w:w="1367" w:type="dxa"/>
            <w:vMerge/>
            <w:vAlign w:val="center"/>
            <w:hideMark/>
          </w:tcPr>
          <w:p w14:paraId="07808FB2" w14:textId="77777777" w:rsidR="007671C1" w:rsidRPr="000C792B" w:rsidRDefault="007671C1" w:rsidP="00ED4E9A">
            <w:pPr>
              <w:spacing w:after="0"/>
              <w:rPr>
                <w:rFonts w:ascii="Arial" w:hAnsi="Arial" w:cs="Arial"/>
                <w:sz w:val="18"/>
              </w:rPr>
            </w:pPr>
          </w:p>
        </w:tc>
        <w:tc>
          <w:tcPr>
            <w:tcW w:w="2040" w:type="dxa"/>
            <w:vAlign w:val="center"/>
            <w:hideMark/>
          </w:tcPr>
          <w:p w14:paraId="6A155C34"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507F2E1A"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-117.5</w:t>
            </w:r>
          </w:p>
        </w:tc>
        <w:tc>
          <w:tcPr>
            <w:tcW w:w="1275" w:type="dxa"/>
            <w:hideMark/>
          </w:tcPr>
          <w:p w14:paraId="3A1874E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649D5DA3" w14:textId="77777777" w:rsidTr="00ED4E9A">
        <w:trPr>
          <w:jc w:val="center"/>
        </w:trPr>
        <w:tc>
          <w:tcPr>
            <w:tcW w:w="959" w:type="dxa"/>
            <w:vMerge/>
            <w:vAlign w:val="center"/>
            <w:hideMark/>
          </w:tcPr>
          <w:p w14:paraId="48B676BD"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1AF5FD04"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9F83973"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72C0D70D" w14:textId="77777777" w:rsidR="007671C1" w:rsidRPr="000C792B" w:rsidRDefault="007671C1" w:rsidP="00ED4E9A">
            <w:pPr>
              <w:spacing w:after="0"/>
              <w:rPr>
                <w:rFonts w:ascii="Arial" w:hAnsi="Arial" w:cs="Arial"/>
                <w:sz w:val="18"/>
              </w:rPr>
            </w:pPr>
          </w:p>
        </w:tc>
        <w:tc>
          <w:tcPr>
            <w:tcW w:w="1367" w:type="dxa"/>
            <w:vMerge/>
            <w:vAlign w:val="center"/>
            <w:hideMark/>
          </w:tcPr>
          <w:p w14:paraId="6B070B9A" w14:textId="77777777" w:rsidR="007671C1" w:rsidRPr="000C792B" w:rsidRDefault="007671C1" w:rsidP="00ED4E9A">
            <w:pPr>
              <w:spacing w:after="0"/>
              <w:rPr>
                <w:rFonts w:ascii="Arial" w:hAnsi="Arial" w:cs="Arial"/>
                <w:sz w:val="18"/>
              </w:rPr>
            </w:pPr>
          </w:p>
        </w:tc>
        <w:tc>
          <w:tcPr>
            <w:tcW w:w="2040" w:type="dxa"/>
            <w:vAlign w:val="center"/>
            <w:hideMark/>
          </w:tcPr>
          <w:p w14:paraId="0854F2C8"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3DF2A26C"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-117</w:t>
            </w:r>
          </w:p>
        </w:tc>
        <w:tc>
          <w:tcPr>
            <w:tcW w:w="1275" w:type="dxa"/>
            <w:hideMark/>
          </w:tcPr>
          <w:p w14:paraId="204DD2D1"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3F85BB9D" w14:textId="77777777" w:rsidTr="00ED4E9A">
        <w:trPr>
          <w:jc w:val="center"/>
        </w:trPr>
        <w:tc>
          <w:tcPr>
            <w:tcW w:w="959" w:type="dxa"/>
            <w:vMerge/>
            <w:vAlign w:val="center"/>
            <w:hideMark/>
          </w:tcPr>
          <w:p w14:paraId="041E1B86"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121286F9"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BD0C723"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43746AE6" w14:textId="77777777" w:rsidR="007671C1" w:rsidRPr="000C792B" w:rsidRDefault="007671C1" w:rsidP="00ED4E9A">
            <w:pPr>
              <w:spacing w:after="0"/>
              <w:rPr>
                <w:rFonts w:ascii="Arial" w:hAnsi="Arial" w:cs="Arial"/>
                <w:sz w:val="18"/>
              </w:rPr>
            </w:pPr>
          </w:p>
        </w:tc>
        <w:tc>
          <w:tcPr>
            <w:tcW w:w="1367" w:type="dxa"/>
            <w:vMerge/>
            <w:vAlign w:val="center"/>
            <w:hideMark/>
          </w:tcPr>
          <w:p w14:paraId="6435C3A8" w14:textId="77777777" w:rsidR="007671C1" w:rsidRPr="000C792B" w:rsidRDefault="007671C1" w:rsidP="00ED4E9A">
            <w:pPr>
              <w:spacing w:after="0"/>
              <w:rPr>
                <w:rFonts w:ascii="Arial" w:hAnsi="Arial" w:cs="Arial"/>
                <w:sz w:val="18"/>
              </w:rPr>
            </w:pPr>
          </w:p>
        </w:tc>
        <w:tc>
          <w:tcPr>
            <w:tcW w:w="2040" w:type="dxa"/>
            <w:vAlign w:val="center"/>
            <w:hideMark/>
          </w:tcPr>
          <w:p w14:paraId="7D9FF685" w14:textId="77777777" w:rsidR="007671C1" w:rsidRPr="000C792B" w:rsidRDefault="007671C1" w:rsidP="00ED4E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CC13B22"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-116.5</w:t>
            </w:r>
          </w:p>
        </w:tc>
        <w:tc>
          <w:tcPr>
            <w:tcW w:w="1275" w:type="dxa"/>
            <w:hideMark/>
          </w:tcPr>
          <w:p w14:paraId="1C067A12"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200DE573" w14:textId="77777777" w:rsidTr="00ED4E9A">
        <w:trPr>
          <w:jc w:val="center"/>
        </w:trPr>
        <w:tc>
          <w:tcPr>
            <w:tcW w:w="959" w:type="dxa"/>
            <w:vMerge/>
            <w:vAlign w:val="center"/>
            <w:hideMark/>
          </w:tcPr>
          <w:p w14:paraId="087B3CEC"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7ADCD6C3"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0527FD6A"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6A3187AC" w14:textId="77777777" w:rsidR="007671C1" w:rsidRPr="000C792B" w:rsidRDefault="007671C1" w:rsidP="00ED4E9A">
            <w:pPr>
              <w:spacing w:after="0"/>
              <w:rPr>
                <w:rFonts w:ascii="Arial" w:hAnsi="Arial" w:cs="Arial"/>
                <w:sz w:val="18"/>
              </w:rPr>
            </w:pPr>
          </w:p>
        </w:tc>
        <w:tc>
          <w:tcPr>
            <w:tcW w:w="1367" w:type="dxa"/>
            <w:vMerge/>
            <w:vAlign w:val="center"/>
            <w:hideMark/>
          </w:tcPr>
          <w:p w14:paraId="092ECC38" w14:textId="77777777" w:rsidR="007671C1" w:rsidRPr="000C792B" w:rsidRDefault="007671C1" w:rsidP="00ED4E9A">
            <w:pPr>
              <w:spacing w:after="0"/>
              <w:rPr>
                <w:rFonts w:ascii="Arial" w:hAnsi="Arial" w:cs="Arial"/>
                <w:sz w:val="18"/>
              </w:rPr>
            </w:pPr>
          </w:p>
        </w:tc>
        <w:tc>
          <w:tcPr>
            <w:tcW w:w="2040" w:type="dxa"/>
            <w:vAlign w:val="center"/>
            <w:hideMark/>
          </w:tcPr>
          <w:p w14:paraId="635D480C" w14:textId="77777777" w:rsidR="007671C1" w:rsidRPr="000C792B" w:rsidRDefault="007671C1" w:rsidP="00ED4E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0CA1EE0C"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-116</w:t>
            </w:r>
          </w:p>
        </w:tc>
        <w:tc>
          <w:tcPr>
            <w:tcW w:w="1275" w:type="dxa"/>
            <w:hideMark/>
          </w:tcPr>
          <w:p w14:paraId="3B35F53C"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18E0C9C4" w14:textId="77777777" w:rsidTr="00ED4E9A">
        <w:trPr>
          <w:jc w:val="center"/>
        </w:trPr>
        <w:tc>
          <w:tcPr>
            <w:tcW w:w="959" w:type="dxa"/>
            <w:vMerge/>
            <w:vAlign w:val="center"/>
            <w:hideMark/>
          </w:tcPr>
          <w:p w14:paraId="502840C5"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3349B729"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2E046175"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791B9CDE" w14:textId="77777777" w:rsidR="007671C1" w:rsidRPr="000C792B" w:rsidRDefault="007671C1" w:rsidP="00ED4E9A">
            <w:pPr>
              <w:spacing w:after="0"/>
              <w:rPr>
                <w:rFonts w:ascii="Arial" w:hAnsi="Arial" w:cs="Arial"/>
                <w:sz w:val="18"/>
              </w:rPr>
            </w:pPr>
          </w:p>
        </w:tc>
        <w:tc>
          <w:tcPr>
            <w:tcW w:w="1367" w:type="dxa"/>
            <w:vMerge/>
            <w:vAlign w:val="center"/>
            <w:hideMark/>
          </w:tcPr>
          <w:p w14:paraId="335DE8E9" w14:textId="77777777" w:rsidR="007671C1" w:rsidRPr="000C792B" w:rsidRDefault="007671C1" w:rsidP="00ED4E9A">
            <w:pPr>
              <w:spacing w:after="0"/>
              <w:rPr>
                <w:rFonts w:ascii="Arial" w:hAnsi="Arial" w:cs="Arial"/>
                <w:sz w:val="18"/>
              </w:rPr>
            </w:pPr>
          </w:p>
        </w:tc>
        <w:tc>
          <w:tcPr>
            <w:tcW w:w="2040" w:type="dxa"/>
            <w:vAlign w:val="center"/>
            <w:hideMark/>
          </w:tcPr>
          <w:p w14:paraId="34BCFAA7"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50E8A17F"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-115.5</w:t>
            </w:r>
          </w:p>
        </w:tc>
        <w:tc>
          <w:tcPr>
            <w:tcW w:w="1275" w:type="dxa"/>
            <w:hideMark/>
          </w:tcPr>
          <w:p w14:paraId="07887442"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4FC28766" w14:textId="77777777" w:rsidTr="00ED4E9A">
        <w:trPr>
          <w:jc w:val="center"/>
        </w:trPr>
        <w:tc>
          <w:tcPr>
            <w:tcW w:w="959" w:type="dxa"/>
            <w:vMerge/>
            <w:vAlign w:val="center"/>
            <w:hideMark/>
          </w:tcPr>
          <w:p w14:paraId="02A92A1E"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2EC16012"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4B8F5B99"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55B9CAE2" w14:textId="77777777" w:rsidR="007671C1" w:rsidRPr="000C792B" w:rsidRDefault="007671C1" w:rsidP="00ED4E9A">
            <w:pPr>
              <w:spacing w:after="0"/>
              <w:rPr>
                <w:rFonts w:ascii="Arial" w:hAnsi="Arial" w:cs="Arial"/>
                <w:sz w:val="18"/>
              </w:rPr>
            </w:pPr>
          </w:p>
        </w:tc>
        <w:tc>
          <w:tcPr>
            <w:tcW w:w="1367" w:type="dxa"/>
            <w:vMerge/>
            <w:vAlign w:val="center"/>
            <w:hideMark/>
          </w:tcPr>
          <w:p w14:paraId="53A912D2" w14:textId="77777777" w:rsidR="007671C1" w:rsidRPr="000C792B" w:rsidRDefault="007671C1" w:rsidP="00ED4E9A">
            <w:pPr>
              <w:spacing w:after="0"/>
              <w:rPr>
                <w:rFonts w:ascii="Arial" w:hAnsi="Arial" w:cs="Arial"/>
                <w:sz w:val="18"/>
              </w:rPr>
            </w:pPr>
          </w:p>
        </w:tc>
        <w:tc>
          <w:tcPr>
            <w:tcW w:w="2040" w:type="dxa"/>
            <w:vAlign w:val="center"/>
            <w:hideMark/>
          </w:tcPr>
          <w:p w14:paraId="1843F083"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016E8C7D"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-115</w:t>
            </w:r>
          </w:p>
        </w:tc>
        <w:tc>
          <w:tcPr>
            <w:tcW w:w="1275" w:type="dxa"/>
            <w:hideMark/>
          </w:tcPr>
          <w:p w14:paraId="0910420C"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2CE994F5" w14:textId="77777777" w:rsidTr="00ED4E9A">
        <w:trPr>
          <w:jc w:val="center"/>
        </w:trPr>
        <w:tc>
          <w:tcPr>
            <w:tcW w:w="959" w:type="dxa"/>
            <w:vMerge/>
            <w:vAlign w:val="center"/>
            <w:hideMark/>
          </w:tcPr>
          <w:p w14:paraId="74D12C81"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17A54E4C"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3BB96FC8"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54023202" w14:textId="77777777" w:rsidR="007671C1" w:rsidRPr="000C792B" w:rsidRDefault="007671C1" w:rsidP="00ED4E9A">
            <w:pPr>
              <w:spacing w:after="0"/>
              <w:rPr>
                <w:rFonts w:ascii="Arial" w:hAnsi="Arial" w:cs="Arial"/>
                <w:sz w:val="18"/>
              </w:rPr>
            </w:pPr>
          </w:p>
        </w:tc>
        <w:tc>
          <w:tcPr>
            <w:tcW w:w="1367" w:type="dxa"/>
            <w:vMerge/>
            <w:vAlign w:val="center"/>
            <w:hideMark/>
          </w:tcPr>
          <w:p w14:paraId="73455535" w14:textId="77777777" w:rsidR="007671C1" w:rsidRPr="000C792B" w:rsidRDefault="007671C1" w:rsidP="00ED4E9A">
            <w:pPr>
              <w:spacing w:after="0"/>
              <w:rPr>
                <w:rFonts w:ascii="Arial" w:hAnsi="Arial" w:cs="Arial"/>
                <w:sz w:val="18"/>
              </w:rPr>
            </w:pPr>
          </w:p>
        </w:tc>
        <w:tc>
          <w:tcPr>
            <w:tcW w:w="2040" w:type="dxa"/>
            <w:vAlign w:val="center"/>
            <w:hideMark/>
          </w:tcPr>
          <w:p w14:paraId="45E2D454"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29F880F2"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-114.5</w:t>
            </w:r>
          </w:p>
        </w:tc>
        <w:tc>
          <w:tcPr>
            <w:tcW w:w="1275" w:type="dxa"/>
            <w:hideMark/>
          </w:tcPr>
          <w:p w14:paraId="3D778301"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13810283" w14:textId="77777777" w:rsidTr="00ED4E9A">
        <w:trPr>
          <w:jc w:val="center"/>
        </w:trPr>
        <w:tc>
          <w:tcPr>
            <w:tcW w:w="959" w:type="dxa"/>
          </w:tcPr>
          <w:p w14:paraId="18043B72" w14:textId="77777777" w:rsidR="007671C1" w:rsidRPr="000C792B" w:rsidRDefault="007671C1" w:rsidP="00ED4E9A">
            <w:pPr>
              <w:spacing w:after="0"/>
              <w:rPr>
                <w:rFonts w:ascii="Arial" w:hAnsi="Arial" w:cs="Arial"/>
                <w:sz w:val="18"/>
                <w:lang w:eastAsia="zh-CN"/>
              </w:rPr>
            </w:pPr>
            <w:r w:rsidRPr="000C792B">
              <w:rPr>
                <w:rFonts w:ascii="Arial" w:hAnsi="Arial" w:cs="Arial"/>
                <w:sz w:val="18"/>
                <w:lang w:eastAsia="zh-CN"/>
              </w:rPr>
              <w:t>[48] +</w:t>
            </w:r>
            <w:r w:rsidRPr="000C792B">
              <w:rPr>
                <w:rFonts w:ascii="SimSun" w:hAnsi="SimSun" w:cs="Arial" w:hint="eastAsia"/>
                <w:sz w:val="18"/>
                <w:lang w:eastAsia="zh-CN"/>
              </w:rPr>
              <w:t>Δ</w:t>
            </w:r>
          </w:p>
        </w:tc>
        <w:tc>
          <w:tcPr>
            <w:tcW w:w="1163" w:type="dxa"/>
            <w:vMerge/>
            <w:vAlign w:val="center"/>
          </w:tcPr>
          <w:p w14:paraId="75693FFB" w14:textId="77777777" w:rsidR="007671C1" w:rsidRPr="000C792B" w:rsidRDefault="007671C1" w:rsidP="00ED4E9A">
            <w:pPr>
              <w:spacing w:after="0"/>
              <w:rPr>
                <w:rFonts w:ascii="Arial" w:hAnsi="Arial" w:cs="Arial"/>
                <w:sz w:val="18"/>
                <w:lang w:val="sv-SE"/>
              </w:rPr>
            </w:pPr>
          </w:p>
        </w:tc>
        <w:tc>
          <w:tcPr>
            <w:tcW w:w="992" w:type="dxa"/>
            <w:vMerge/>
            <w:vAlign w:val="center"/>
          </w:tcPr>
          <w:p w14:paraId="61C86988" w14:textId="77777777" w:rsidR="007671C1" w:rsidRPr="000C792B" w:rsidRDefault="007671C1" w:rsidP="00ED4E9A">
            <w:pPr>
              <w:spacing w:after="0"/>
              <w:rPr>
                <w:rFonts w:ascii="Arial" w:hAnsi="Arial" w:cs="Arial"/>
                <w:sz w:val="18"/>
                <w:lang w:val="sv-SE" w:eastAsia="zh-CN"/>
              </w:rPr>
            </w:pPr>
          </w:p>
        </w:tc>
        <w:tc>
          <w:tcPr>
            <w:tcW w:w="1134" w:type="dxa"/>
            <w:vAlign w:val="center"/>
          </w:tcPr>
          <w:p w14:paraId="60856F3B" w14:textId="77777777" w:rsidR="007671C1" w:rsidRPr="000C792B" w:rsidRDefault="007671C1" w:rsidP="00ED4E9A">
            <w:pPr>
              <w:spacing w:after="0"/>
              <w:jc w:val="center"/>
              <w:rPr>
                <w:rFonts w:ascii="Arial" w:hAnsi="Arial" w:cs="Arial"/>
                <w:sz w:val="18"/>
              </w:rPr>
            </w:pPr>
            <w:r w:rsidRPr="000C792B">
              <w:rPr>
                <w:rFonts w:ascii="Arial" w:hAnsi="Arial" w:cs="Arial"/>
                <w:sz w:val="18"/>
              </w:rPr>
              <w:t>≥ [48]</w:t>
            </w:r>
          </w:p>
        </w:tc>
        <w:tc>
          <w:tcPr>
            <w:tcW w:w="1367" w:type="dxa"/>
            <w:vAlign w:val="center"/>
          </w:tcPr>
          <w:p w14:paraId="7A0908B1" w14:textId="77777777" w:rsidR="007671C1" w:rsidRPr="000C792B" w:rsidRDefault="007671C1" w:rsidP="00ED4E9A">
            <w:pPr>
              <w:spacing w:after="0"/>
              <w:jc w:val="center"/>
              <w:rPr>
                <w:rFonts w:ascii="Arial" w:hAnsi="Arial" w:cs="Arial"/>
                <w:sz w:val="18"/>
              </w:rPr>
            </w:pPr>
            <w:r w:rsidRPr="000C792B">
              <w:rPr>
                <w:rFonts w:ascii="Arial" w:hAnsi="Arial" w:cs="Arial"/>
                <w:sz w:val="18"/>
              </w:rPr>
              <w:t>≥ [1]</w:t>
            </w:r>
          </w:p>
        </w:tc>
        <w:tc>
          <w:tcPr>
            <w:tcW w:w="2040" w:type="dxa"/>
            <w:vAlign w:val="center"/>
          </w:tcPr>
          <w:p w14:paraId="479F5B79" w14:textId="77777777" w:rsidR="007671C1" w:rsidRPr="000C792B" w:rsidRDefault="007671C1" w:rsidP="00ED4E9A">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4784FD75" w14:textId="77777777" w:rsidR="007671C1" w:rsidRPr="000C792B" w:rsidRDefault="007671C1" w:rsidP="00ED4E9A">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53FC5CCD" w14:textId="77777777" w:rsidR="007671C1" w:rsidRPr="000C792B" w:rsidRDefault="007671C1" w:rsidP="00ED4E9A">
            <w:pPr>
              <w:keepNext/>
              <w:keepLines/>
              <w:spacing w:after="0"/>
              <w:jc w:val="center"/>
              <w:rPr>
                <w:rFonts w:ascii="Arial" w:hAnsi="Arial" w:cs="Arial"/>
                <w:sz w:val="18"/>
                <w:lang w:eastAsia="zh-CN"/>
              </w:rPr>
            </w:pPr>
            <w:r w:rsidRPr="000C792B">
              <w:rPr>
                <w:rFonts w:ascii="Arial" w:hAnsi="Arial" w:cs="Arial"/>
                <w:sz w:val="18"/>
              </w:rPr>
              <w:t>Note 6</w:t>
            </w:r>
          </w:p>
        </w:tc>
      </w:tr>
      <w:tr w:rsidR="007671C1" w:rsidRPr="000C792B" w14:paraId="1C9EBC5D" w14:textId="77777777" w:rsidTr="00ED4E9A">
        <w:trPr>
          <w:jc w:val="center"/>
        </w:trPr>
        <w:tc>
          <w:tcPr>
            <w:tcW w:w="959" w:type="dxa"/>
          </w:tcPr>
          <w:p w14:paraId="574A0D7E" w14:textId="77777777" w:rsidR="007671C1" w:rsidRPr="000C792B" w:rsidRDefault="007671C1" w:rsidP="00ED4E9A">
            <w:pPr>
              <w:spacing w:after="0"/>
              <w:rPr>
                <w:rFonts w:ascii="Arial" w:hAnsi="Arial" w:cs="Arial"/>
                <w:sz w:val="18"/>
                <w:lang w:eastAsia="zh-CN"/>
              </w:rPr>
            </w:pPr>
            <w:r w:rsidRPr="000C792B">
              <w:rPr>
                <w:rFonts w:ascii="Arial" w:hAnsi="Arial" w:cs="Arial"/>
                <w:sz w:val="18"/>
                <w:lang w:eastAsia="zh-CN"/>
              </w:rPr>
              <w:t>[24] +</w:t>
            </w:r>
            <w:r w:rsidRPr="000C792B">
              <w:rPr>
                <w:rFonts w:ascii="SimSun" w:hAnsi="SimSun" w:cs="Arial" w:hint="eastAsia"/>
                <w:sz w:val="18"/>
                <w:lang w:eastAsia="zh-CN"/>
              </w:rPr>
              <w:t>Δ</w:t>
            </w:r>
          </w:p>
        </w:tc>
        <w:tc>
          <w:tcPr>
            <w:tcW w:w="1163" w:type="dxa"/>
            <w:vMerge/>
            <w:vAlign w:val="center"/>
          </w:tcPr>
          <w:p w14:paraId="4EF47390" w14:textId="77777777" w:rsidR="007671C1" w:rsidRPr="000C792B" w:rsidRDefault="007671C1" w:rsidP="00ED4E9A">
            <w:pPr>
              <w:spacing w:after="0"/>
              <w:rPr>
                <w:rFonts w:ascii="Arial" w:hAnsi="Arial" w:cs="Arial"/>
                <w:sz w:val="18"/>
                <w:lang w:val="sv-SE"/>
              </w:rPr>
            </w:pPr>
          </w:p>
        </w:tc>
        <w:tc>
          <w:tcPr>
            <w:tcW w:w="992" w:type="dxa"/>
            <w:vMerge/>
            <w:vAlign w:val="center"/>
          </w:tcPr>
          <w:p w14:paraId="13023E85" w14:textId="77777777" w:rsidR="007671C1" w:rsidRPr="000C792B" w:rsidRDefault="007671C1" w:rsidP="00ED4E9A">
            <w:pPr>
              <w:spacing w:after="0"/>
              <w:rPr>
                <w:rFonts w:ascii="Arial" w:hAnsi="Arial" w:cs="Arial"/>
                <w:sz w:val="18"/>
                <w:lang w:val="sv-SE" w:eastAsia="zh-CN"/>
              </w:rPr>
            </w:pPr>
          </w:p>
        </w:tc>
        <w:tc>
          <w:tcPr>
            <w:tcW w:w="1134" w:type="dxa"/>
            <w:vAlign w:val="center"/>
          </w:tcPr>
          <w:p w14:paraId="58253AAC" w14:textId="77777777" w:rsidR="007671C1" w:rsidRPr="000C792B" w:rsidRDefault="007671C1" w:rsidP="00ED4E9A">
            <w:pPr>
              <w:spacing w:after="0"/>
              <w:jc w:val="center"/>
              <w:rPr>
                <w:rFonts w:ascii="Arial" w:hAnsi="Arial" w:cs="Arial"/>
                <w:sz w:val="18"/>
              </w:rPr>
            </w:pPr>
            <w:r w:rsidRPr="000C792B">
              <w:rPr>
                <w:rFonts w:ascii="Arial" w:hAnsi="Arial" w:cs="Arial"/>
                <w:sz w:val="18"/>
              </w:rPr>
              <w:t>≥ [132]</w:t>
            </w:r>
          </w:p>
        </w:tc>
        <w:tc>
          <w:tcPr>
            <w:tcW w:w="1367" w:type="dxa"/>
            <w:vAlign w:val="center"/>
          </w:tcPr>
          <w:p w14:paraId="2748C7D4" w14:textId="77777777" w:rsidR="007671C1" w:rsidRPr="000C792B" w:rsidRDefault="007671C1" w:rsidP="00ED4E9A">
            <w:pPr>
              <w:spacing w:after="0"/>
              <w:jc w:val="center"/>
              <w:rPr>
                <w:rFonts w:ascii="Arial" w:hAnsi="Arial" w:cs="Arial"/>
                <w:sz w:val="18"/>
              </w:rPr>
            </w:pPr>
            <w:r w:rsidRPr="000C792B">
              <w:rPr>
                <w:rFonts w:ascii="Arial" w:hAnsi="Arial" w:cs="Arial"/>
                <w:sz w:val="18"/>
              </w:rPr>
              <w:t>≥ [1]</w:t>
            </w:r>
          </w:p>
        </w:tc>
        <w:tc>
          <w:tcPr>
            <w:tcW w:w="2040" w:type="dxa"/>
            <w:vAlign w:val="center"/>
          </w:tcPr>
          <w:p w14:paraId="2E26E6B6"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256D8DAA"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6E0796A"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r>
      <w:tr w:rsidR="007671C1" w:rsidRPr="000C792B" w14:paraId="6601A3DD" w14:textId="77777777" w:rsidTr="00ED4E9A">
        <w:trPr>
          <w:trHeight w:val="27"/>
          <w:jc w:val="center"/>
        </w:trPr>
        <w:tc>
          <w:tcPr>
            <w:tcW w:w="959" w:type="dxa"/>
            <w:vMerge w:val="restart"/>
          </w:tcPr>
          <w:p w14:paraId="10AD0225" w14:textId="77777777" w:rsidR="007671C1" w:rsidRPr="000C792B" w:rsidRDefault="007671C1" w:rsidP="00ED4E9A">
            <w:pPr>
              <w:spacing w:after="0"/>
              <w:rPr>
                <w:rFonts w:ascii="Arial" w:hAnsi="Arial" w:cs="Arial"/>
                <w:sz w:val="18"/>
                <w:lang w:eastAsia="zh-CN"/>
              </w:rPr>
            </w:pPr>
            <w:r w:rsidRPr="000C792B">
              <w:rPr>
                <w:rFonts w:ascii="Arial" w:hAnsi="Arial" w:cs="Arial"/>
                <w:sz w:val="18"/>
                <w:lang w:eastAsia="zh-CN"/>
              </w:rPr>
              <w:t>[50] +</w:t>
            </w:r>
            <w:r w:rsidRPr="000C792B">
              <w:rPr>
                <w:rFonts w:ascii="SimSun" w:hAnsi="SimSun" w:cs="Arial" w:hint="eastAsia"/>
                <w:sz w:val="18"/>
                <w:lang w:eastAsia="zh-CN"/>
              </w:rPr>
              <w:t>Δ</w:t>
            </w:r>
          </w:p>
          <w:p w14:paraId="58380E6C" w14:textId="77777777" w:rsidR="007671C1" w:rsidRPr="000C792B" w:rsidRDefault="007671C1" w:rsidP="00ED4E9A">
            <w:pPr>
              <w:spacing w:after="0"/>
              <w:rPr>
                <w:rFonts w:ascii="Arial" w:hAnsi="Arial" w:cs="Arial"/>
                <w:sz w:val="18"/>
                <w:lang w:eastAsia="zh-CN"/>
              </w:rPr>
            </w:pPr>
          </w:p>
        </w:tc>
        <w:tc>
          <w:tcPr>
            <w:tcW w:w="1163" w:type="dxa"/>
            <w:vMerge/>
            <w:vAlign w:val="center"/>
          </w:tcPr>
          <w:p w14:paraId="798E1BEC" w14:textId="77777777" w:rsidR="007671C1" w:rsidRPr="000C792B" w:rsidRDefault="007671C1" w:rsidP="00ED4E9A">
            <w:pPr>
              <w:spacing w:after="0"/>
              <w:rPr>
                <w:rFonts w:ascii="Arial" w:hAnsi="Arial" w:cs="Arial"/>
                <w:sz w:val="18"/>
                <w:lang w:val="sv-SE"/>
              </w:rPr>
            </w:pPr>
          </w:p>
        </w:tc>
        <w:tc>
          <w:tcPr>
            <w:tcW w:w="992" w:type="dxa"/>
            <w:vMerge w:val="restart"/>
            <w:vAlign w:val="center"/>
          </w:tcPr>
          <w:p w14:paraId="5BD23301" w14:textId="77777777" w:rsidR="007671C1" w:rsidRPr="000C792B" w:rsidRDefault="007671C1" w:rsidP="00ED4E9A">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29FB9A63" w14:textId="77777777" w:rsidR="007671C1" w:rsidRPr="000C792B" w:rsidRDefault="007671C1" w:rsidP="00ED4E9A">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345E8675" w14:textId="77777777" w:rsidR="007671C1" w:rsidRPr="000C792B" w:rsidRDefault="007671C1" w:rsidP="00ED4E9A">
            <w:pPr>
              <w:spacing w:after="0"/>
              <w:jc w:val="center"/>
              <w:rPr>
                <w:rFonts w:ascii="Arial" w:hAnsi="Arial" w:cs="Arial"/>
                <w:sz w:val="18"/>
              </w:rPr>
            </w:pPr>
            <w:r w:rsidRPr="000C792B">
              <w:rPr>
                <w:rFonts w:ascii="Arial" w:hAnsi="Arial" w:cs="Arial"/>
                <w:sz w:val="18"/>
              </w:rPr>
              <w:t>≥ [4]</w:t>
            </w:r>
          </w:p>
        </w:tc>
        <w:tc>
          <w:tcPr>
            <w:tcW w:w="2040" w:type="dxa"/>
            <w:vAlign w:val="center"/>
          </w:tcPr>
          <w:p w14:paraId="2958FCB7" w14:textId="77777777" w:rsidR="007671C1" w:rsidRPr="000C792B" w:rsidRDefault="007671C1" w:rsidP="00ED4E9A">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5E3B386"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1B6AFA9E"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721D3831"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31CEAE26" w14:textId="77777777" w:rsidTr="00ED4E9A">
        <w:trPr>
          <w:trHeight w:val="22"/>
          <w:jc w:val="center"/>
        </w:trPr>
        <w:tc>
          <w:tcPr>
            <w:tcW w:w="959" w:type="dxa"/>
            <w:vMerge/>
          </w:tcPr>
          <w:p w14:paraId="67F83D0F" w14:textId="77777777" w:rsidR="007671C1" w:rsidRPr="000C792B" w:rsidRDefault="007671C1" w:rsidP="00ED4E9A">
            <w:pPr>
              <w:spacing w:after="0"/>
              <w:rPr>
                <w:rFonts w:ascii="Arial" w:hAnsi="Arial" w:cs="Arial"/>
                <w:sz w:val="18"/>
                <w:lang w:eastAsia="zh-CN"/>
              </w:rPr>
            </w:pPr>
          </w:p>
        </w:tc>
        <w:tc>
          <w:tcPr>
            <w:tcW w:w="1163" w:type="dxa"/>
            <w:vMerge/>
            <w:vAlign w:val="center"/>
          </w:tcPr>
          <w:p w14:paraId="394B583E" w14:textId="77777777" w:rsidR="007671C1" w:rsidRPr="000C792B" w:rsidRDefault="007671C1" w:rsidP="00ED4E9A">
            <w:pPr>
              <w:spacing w:after="0"/>
              <w:rPr>
                <w:rFonts w:ascii="Arial" w:hAnsi="Arial" w:cs="Arial"/>
                <w:sz w:val="18"/>
                <w:lang w:val="sv-SE"/>
              </w:rPr>
            </w:pPr>
          </w:p>
        </w:tc>
        <w:tc>
          <w:tcPr>
            <w:tcW w:w="992" w:type="dxa"/>
            <w:vMerge/>
            <w:vAlign w:val="center"/>
          </w:tcPr>
          <w:p w14:paraId="1A851CAA" w14:textId="77777777" w:rsidR="007671C1" w:rsidRPr="000C792B" w:rsidRDefault="007671C1" w:rsidP="00ED4E9A">
            <w:pPr>
              <w:spacing w:after="0"/>
              <w:jc w:val="center"/>
              <w:rPr>
                <w:rFonts w:ascii="Arial" w:hAnsi="Arial" w:cs="Arial"/>
                <w:sz w:val="18"/>
                <w:lang w:val="sv-SE" w:eastAsia="zh-CN"/>
              </w:rPr>
            </w:pPr>
          </w:p>
        </w:tc>
        <w:tc>
          <w:tcPr>
            <w:tcW w:w="1134" w:type="dxa"/>
            <w:vMerge/>
            <w:vAlign w:val="center"/>
          </w:tcPr>
          <w:p w14:paraId="7FA96CF0" w14:textId="77777777" w:rsidR="007671C1" w:rsidRPr="000C792B" w:rsidRDefault="007671C1" w:rsidP="00ED4E9A">
            <w:pPr>
              <w:spacing w:after="0"/>
              <w:jc w:val="center"/>
              <w:rPr>
                <w:rFonts w:ascii="Arial" w:hAnsi="Arial" w:cs="Arial"/>
                <w:sz w:val="18"/>
              </w:rPr>
            </w:pPr>
          </w:p>
        </w:tc>
        <w:tc>
          <w:tcPr>
            <w:tcW w:w="1367" w:type="dxa"/>
            <w:vMerge/>
            <w:vAlign w:val="center"/>
          </w:tcPr>
          <w:p w14:paraId="21C52275" w14:textId="77777777" w:rsidR="007671C1" w:rsidRPr="000C792B" w:rsidRDefault="007671C1" w:rsidP="00ED4E9A">
            <w:pPr>
              <w:spacing w:after="0"/>
              <w:jc w:val="center"/>
              <w:rPr>
                <w:rFonts w:ascii="Arial" w:hAnsi="Arial" w:cs="Arial"/>
                <w:sz w:val="18"/>
              </w:rPr>
            </w:pPr>
          </w:p>
        </w:tc>
        <w:tc>
          <w:tcPr>
            <w:tcW w:w="2040" w:type="dxa"/>
            <w:vAlign w:val="center"/>
          </w:tcPr>
          <w:p w14:paraId="22C7B24E"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NR_FDD_FR1_B</w:t>
            </w:r>
          </w:p>
        </w:tc>
        <w:tc>
          <w:tcPr>
            <w:tcW w:w="1134" w:type="dxa"/>
          </w:tcPr>
          <w:p w14:paraId="62101EF8"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-114.5</w:t>
            </w:r>
          </w:p>
        </w:tc>
        <w:tc>
          <w:tcPr>
            <w:tcW w:w="1275" w:type="dxa"/>
          </w:tcPr>
          <w:p w14:paraId="1F80F89F"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68CC2003" w14:textId="77777777" w:rsidTr="00ED4E9A">
        <w:trPr>
          <w:trHeight w:val="22"/>
          <w:jc w:val="center"/>
        </w:trPr>
        <w:tc>
          <w:tcPr>
            <w:tcW w:w="959" w:type="dxa"/>
            <w:vMerge/>
          </w:tcPr>
          <w:p w14:paraId="60FBBF18" w14:textId="77777777" w:rsidR="007671C1" w:rsidRPr="000C792B" w:rsidRDefault="007671C1" w:rsidP="00ED4E9A">
            <w:pPr>
              <w:spacing w:after="0"/>
              <w:rPr>
                <w:rFonts w:ascii="Arial" w:hAnsi="Arial" w:cs="Arial"/>
                <w:sz w:val="18"/>
                <w:lang w:eastAsia="zh-CN"/>
              </w:rPr>
            </w:pPr>
          </w:p>
        </w:tc>
        <w:tc>
          <w:tcPr>
            <w:tcW w:w="1163" w:type="dxa"/>
            <w:vMerge/>
            <w:vAlign w:val="center"/>
          </w:tcPr>
          <w:p w14:paraId="34DEED03" w14:textId="77777777" w:rsidR="007671C1" w:rsidRPr="000C792B" w:rsidRDefault="007671C1" w:rsidP="00ED4E9A">
            <w:pPr>
              <w:spacing w:after="0"/>
              <w:rPr>
                <w:rFonts w:ascii="Arial" w:hAnsi="Arial" w:cs="Arial"/>
                <w:sz w:val="18"/>
                <w:lang w:val="sv-SE"/>
              </w:rPr>
            </w:pPr>
          </w:p>
        </w:tc>
        <w:tc>
          <w:tcPr>
            <w:tcW w:w="992" w:type="dxa"/>
            <w:vMerge/>
            <w:vAlign w:val="center"/>
          </w:tcPr>
          <w:p w14:paraId="67375824" w14:textId="77777777" w:rsidR="007671C1" w:rsidRPr="000C792B" w:rsidRDefault="007671C1" w:rsidP="00ED4E9A">
            <w:pPr>
              <w:spacing w:after="0"/>
              <w:jc w:val="center"/>
              <w:rPr>
                <w:rFonts w:ascii="Arial" w:hAnsi="Arial" w:cs="Arial"/>
                <w:sz w:val="18"/>
                <w:lang w:val="sv-SE" w:eastAsia="zh-CN"/>
              </w:rPr>
            </w:pPr>
          </w:p>
        </w:tc>
        <w:tc>
          <w:tcPr>
            <w:tcW w:w="1134" w:type="dxa"/>
            <w:vMerge/>
            <w:vAlign w:val="center"/>
          </w:tcPr>
          <w:p w14:paraId="513D44EE" w14:textId="77777777" w:rsidR="007671C1" w:rsidRPr="000C792B" w:rsidRDefault="007671C1" w:rsidP="00ED4E9A">
            <w:pPr>
              <w:spacing w:after="0"/>
              <w:jc w:val="center"/>
              <w:rPr>
                <w:rFonts w:ascii="Arial" w:hAnsi="Arial" w:cs="Arial"/>
                <w:sz w:val="18"/>
              </w:rPr>
            </w:pPr>
          </w:p>
        </w:tc>
        <w:tc>
          <w:tcPr>
            <w:tcW w:w="1367" w:type="dxa"/>
            <w:vMerge/>
            <w:vAlign w:val="center"/>
          </w:tcPr>
          <w:p w14:paraId="368A2EDC" w14:textId="77777777" w:rsidR="007671C1" w:rsidRPr="000C792B" w:rsidRDefault="007671C1" w:rsidP="00ED4E9A">
            <w:pPr>
              <w:spacing w:after="0"/>
              <w:jc w:val="center"/>
              <w:rPr>
                <w:rFonts w:ascii="Arial" w:hAnsi="Arial" w:cs="Arial"/>
                <w:sz w:val="18"/>
              </w:rPr>
            </w:pPr>
          </w:p>
        </w:tc>
        <w:tc>
          <w:tcPr>
            <w:tcW w:w="2040" w:type="dxa"/>
            <w:vAlign w:val="center"/>
          </w:tcPr>
          <w:p w14:paraId="6E3483F0"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6FB67C1B"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-114</w:t>
            </w:r>
          </w:p>
        </w:tc>
        <w:tc>
          <w:tcPr>
            <w:tcW w:w="1275" w:type="dxa"/>
          </w:tcPr>
          <w:p w14:paraId="46C403A1"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6505F806" w14:textId="77777777" w:rsidTr="00ED4E9A">
        <w:trPr>
          <w:trHeight w:val="22"/>
          <w:jc w:val="center"/>
        </w:trPr>
        <w:tc>
          <w:tcPr>
            <w:tcW w:w="959" w:type="dxa"/>
            <w:vMerge/>
          </w:tcPr>
          <w:p w14:paraId="79F4FBD6" w14:textId="77777777" w:rsidR="007671C1" w:rsidRPr="000C792B" w:rsidRDefault="007671C1" w:rsidP="00ED4E9A">
            <w:pPr>
              <w:spacing w:after="0"/>
              <w:rPr>
                <w:rFonts w:ascii="Arial" w:hAnsi="Arial" w:cs="Arial"/>
                <w:sz w:val="18"/>
                <w:lang w:eastAsia="zh-CN"/>
              </w:rPr>
            </w:pPr>
          </w:p>
        </w:tc>
        <w:tc>
          <w:tcPr>
            <w:tcW w:w="1163" w:type="dxa"/>
            <w:vMerge/>
            <w:vAlign w:val="center"/>
          </w:tcPr>
          <w:p w14:paraId="466E3E66" w14:textId="77777777" w:rsidR="007671C1" w:rsidRPr="000C792B" w:rsidRDefault="007671C1" w:rsidP="00ED4E9A">
            <w:pPr>
              <w:spacing w:after="0"/>
              <w:rPr>
                <w:rFonts w:ascii="Arial" w:hAnsi="Arial" w:cs="Arial"/>
                <w:sz w:val="18"/>
                <w:lang w:val="sv-SE"/>
              </w:rPr>
            </w:pPr>
          </w:p>
        </w:tc>
        <w:tc>
          <w:tcPr>
            <w:tcW w:w="992" w:type="dxa"/>
            <w:vMerge/>
            <w:vAlign w:val="center"/>
          </w:tcPr>
          <w:p w14:paraId="0E5C9A10" w14:textId="77777777" w:rsidR="007671C1" w:rsidRPr="000C792B" w:rsidRDefault="007671C1" w:rsidP="00ED4E9A">
            <w:pPr>
              <w:spacing w:after="0"/>
              <w:jc w:val="center"/>
              <w:rPr>
                <w:rFonts w:ascii="Arial" w:hAnsi="Arial" w:cs="Arial"/>
                <w:sz w:val="18"/>
                <w:lang w:val="sv-SE" w:eastAsia="zh-CN"/>
              </w:rPr>
            </w:pPr>
          </w:p>
        </w:tc>
        <w:tc>
          <w:tcPr>
            <w:tcW w:w="1134" w:type="dxa"/>
            <w:vMerge/>
            <w:vAlign w:val="center"/>
          </w:tcPr>
          <w:p w14:paraId="118F0479" w14:textId="77777777" w:rsidR="007671C1" w:rsidRPr="000C792B" w:rsidRDefault="007671C1" w:rsidP="00ED4E9A">
            <w:pPr>
              <w:spacing w:after="0"/>
              <w:jc w:val="center"/>
              <w:rPr>
                <w:rFonts w:ascii="Arial" w:hAnsi="Arial" w:cs="Arial"/>
                <w:sz w:val="18"/>
              </w:rPr>
            </w:pPr>
          </w:p>
        </w:tc>
        <w:tc>
          <w:tcPr>
            <w:tcW w:w="1367" w:type="dxa"/>
            <w:vMerge/>
            <w:vAlign w:val="center"/>
          </w:tcPr>
          <w:p w14:paraId="36AB5353" w14:textId="77777777" w:rsidR="007671C1" w:rsidRPr="000C792B" w:rsidRDefault="007671C1" w:rsidP="00ED4E9A">
            <w:pPr>
              <w:spacing w:after="0"/>
              <w:jc w:val="center"/>
              <w:rPr>
                <w:rFonts w:ascii="Arial" w:hAnsi="Arial" w:cs="Arial"/>
                <w:sz w:val="18"/>
              </w:rPr>
            </w:pPr>
          </w:p>
        </w:tc>
        <w:tc>
          <w:tcPr>
            <w:tcW w:w="2040" w:type="dxa"/>
            <w:vAlign w:val="center"/>
          </w:tcPr>
          <w:p w14:paraId="65A867EC" w14:textId="77777777" w:rsidR="007671C1" w:rsidRPr="000C792B" w:rsidRDefault="007671C1" w:rsidP="00ED4E9A">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08A7C199"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-113.5</w:t>
            </w:r>
          </w:p>
        </w:tc>
        <w:tc>
          <w:tcPr>
            <w:tcW w:w="1275" w:type="dxa"/>
          </w:tcPr>
          <w:p w14:paraId="26BABD8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04962946" w14:textId="77777777" w:rsidTr="00ED4E9A">
        <w:trPr>
          <w:trHeight w:val="22"/>
          <w:jc w:val="center"/>
        </w:trPr>
        <w:tc>
          <w:tcPr>
            <w:tcW w:w="959" w:type="dxa"/>
            <w:vMerge/>
          </w:tcPr>
          <w:p w14:paraId="3108F46B" w14:textId="77777777" w:rsidR="007671C1" w:rsidRPr="000C792B" w:rsidRDefault="007671C1" w:rsidP="00ED4E9A">
            <w:pPr>
              <w:spacing w:after="0"/>
              <w:rPr>
                <w:rFonts w:ascii="Arial" w:hAnsi="Arial" w:cs="Arial"/>
                <w:sz w:val="18"/>
                <w:lang w:eastAsia="zh-CN"/>
              </w:rPr>
            </w:pPr>
          </w:p>
        </w:tc>
        <w:tc>
          <w:tcPr>
            <w:tcW w:w="1163" w:type="dxa"/>
            <w:vMerge/>
            <w:vAlign w:val="center"/>
          </w:tcPr>
          <w:p w14:paraId="3F957879" w14:textId="77777777" w:rsidR="007671C1" w:rsidRPr="000C792B" w:rsidRDefault="007671C1" w:rsidP="00ED4E9A">
            <w:pPr>
              <w:spacing w:after="0"/>
              <w:rPr>
                <w:rFonts w:ascii="Arial" w:hAnsi="Arial" w:cs="Arial"/>
                <w:sz w:val="18"/>
                <w:lang w:val="sv-SE"/>
              </w:rPr>
            </w:pPr>
          </w:p>
        </w:tc>
        <w:tc>
          <w:tcPr>
            <w:tcW w:w="992" w:type="dxa"/>
            <w:vMerge/>
            <w:vAlign w:val="center"/>
          </w:tcPr>
          <w:p w14:paraId="643B9E5C" w14:textId="77777777" w:rsidR="007671C1" w:rsidRPr="000C792B" w:rsidRDefault="007671C1" w:rsidP="00ED4E9A">
            <w:pPr>
              <w:spacing w:after="0"/>
              <w:jc w:val="center"/>
              <w:rPr>
                <w:rFonts w:ascii="Arial" w:hAnsi="Arial" w:cs="Arial"/>
                <w:sz w:val="18"/>
                <w:lang w:val="sv-SE" w:eastAsia="zh-CN"/>
              </w:rPr>
            </w:pPr>
          </w:p>
        </w:tc>
        <w:tc>
          <w:tcPr>
            <w:tcW w:w="1134" w:type="dxa"/>
            <w:vMerge/>
            <w:vAlign w:val="center"/>
          </w:tcPr>
          <w:p w14:paraId="5E37188B" w14:textId="77777777" w:rsidR="007671C1" w:rsidRPr="000C792B" w:rsidRDefault="007671C1" w:rsidP="00ED4E9A">
            <w:pPr>
              <w:spacing w:after="0"/>
              <w:jc w:val="center"/>
              <w:rPr>
                <w:rFonts w:ascii="Arial" w:hAnsi="Arial" w:cs="Arial"/>
                <w:sz w:val="18"/>
              </w:rPr>
            </w:pPr>
          </w:p>
        </w:tc>
        <w:tc>
          <w:tcPr>
            <w:tcW w:w="1367" w:type="dxa"/>
            <w:vMerge/>
            <w:vAlign w:val="center"/>
          </w:tcPr>
          <w:p w14:paraId="02B586A2" w14:textId="77777777" w:rsidR="007671C1" w:rsidRPr="000C792B" w:rsidRDefault="007671C1" w:rsidP="00ED4E9A">
            <w:pPr>
              <w:spacing w:after="0"/>
              <w:jc w:val="center"/>
              <w:rPr>
                <w:rFonts w:ascii="Arial" w:hAnsi="Arial" w:cs="Arial"/>
                <w:sz w:val="18"/>
              </w:rPr>
            </w:pPr>
          </w:p>
        </w:tc>
        <w:tc>
          <w:tcPr>
            <w:tcW w:w="2040" w:type="dxa"/>
            <w:vAlign w:val="center"/>
          </w:tcPr>
          <w:p w14:paraId="08FAAB2E" w14:textId="77777777" w:rsidR="007671C1" w:rsidRPr="000C792B" w:rsidRDefault="007671C1" w:rsidP="00ED4E9A">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1385AB47"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-113</w:t>
            </w:r>
          </w:p>
        </w:tc>
        <w:tc>
          <w:tcPr>
            <w:tcW w:w="1275" w:type="dxa"/>
          </w:tcPr>
          <w:p w14:paraId="0A0889AB"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7378CB85" w14:textId="77777777" w:rsidTr="00ED4E9A">
        <w:trPr>
          <w:trHeight w:val="22"/>
          <w:jc w:val="center"/>
        </w:trPr>
        <w:tc>
          <w:tcPr>
            <w:tcW w:w="959" w:type="dxa"/>
            <w:vMerge/>
          </w:tcPr>
          <w:p w14:paraId="0FBA0A7B" w14:textId="77777777" w:rsidR="007671C1" w:rsidRPr="000C792B" w:rsidRDefault="007671C1" w:rsidP="00ED4E9A">
            <w:pPr>
              <w:spacing w:after="0"/>
              <w:rPr>
                <w:rFonts w:ascii="Arial" w:hAnsi="Arial" w:cs="Arial"/>
                <w:sz w:val="18"/>
                <w:lang w:eastAsia="zh-CN"/>
              </w:rPr>
            </w:pPr>
          </w:p>
        </w:tc>
        <w:tc>
          <w:tcPr>
            <w:tcW w:w="1163" w:type="dxa"/>
            <w:vMerge/>
            <w:vAlign w:val="center"/>
          </w:tcPr>
          <w:p w14:paraId="6F30DAAC" w14:textId="77777777" w:rsidR="007671C1" w:rsidRPr="000C792B" w:rsidRDefault="007671C1" w:rsidP="00ED4E9A">
            <w:pPr>
              <w:spacing w:after="0"/>
              <w:rPr>
                <w:rFonts w:ascii="Arial" w:hAnsi="Arial" w:cs="Arial"/>
                <w:sz w:val="18"/>
                <w:lang w:val="sv-SE"/>
              </w:rPr>
            </w:pPr>
          </w:p>
        </w:tc>
        <w:tc>
          <w:tcPr>
            <w:tcW w:w="992" w:type="dxa"/>
            <w:vMerge/>
            <w:vAlign w:val="center"/>
          </w:tcPr>
          <w:p w14:paraId="4041F3B4" w14:textId="77777777" w:rsidR="007671C1" w:rsidRPr="000C792B" w:rsidRDefault="007671C1" w:rsidP="00ED4E9A">
            <w:pPr>
              <w:spacing w:after="0"/>
              <w:jc w:val="center"/>
              <w:rPr>
                <w:rFonts w:ascii="Arial" w:hAnsi="Arial" w:cs="Arial"/>
                <w:sz w:val="18"/>
                <w:lang w:val="sv-SE" w:eastAsia="zh-CN"/>
              </w:rPr>
            </w:pPr>
          </w:p>
        </w:tc>
        <w:tc>
          <w:tcPr>
            <w:tcW w:w="1134" w:type="dxa"/>
            <w:vMerge/>
            <w:vAlign w:val="center"/>
          </w:tcPr>
          <w:p w14:paraId="3D2F2253" w14:textId="77777777" w:rsidR="007671C1" w:rsidRPr="000C792B" w:rsidRDefault="007671C1" w:rsidP="00ED4E9A">
            <w:pPr>
              <w:spacing w:after="0"/>
              <w:jc w:val="center"/>
              <w:rPr>
                <w:rFonts w:ascii="Arial" w:hAnsi="Arial" w:cs="Arial"/>
                <w:sz w:val="18"/>
              </w:rPr>
            </w:pPr>
          </w:p>
        </w:tc>
        <w:tc>
          <w:tcPr>
            <w:tcW w:w="1367" w:type="dxa"/>
            <w:vMerge/>
            <w:vAlign w:val="center"/>
          </w:tcPr>
          <w:p w14:paraId="54448D23" w14:textId="77777777" w:rsidR="007671C1" w:rsidRPr="000C792B" w:rsidRDefault="007671C1" w:rsidP="00ED4E9A">
            <w:pPr>
              <w:spacing w:after="0"/>
              <w:jc w:val="center"/>
              <w:rPr>
                <w:rFonts w:ascii="Arial" w:hAnsi="Arial" w:cs="Arial"/>
                <w:sz w:val="18"/>
              </w:rPr>
            </w:pPr>
          </w:p>
        </w:tc>
        <w:tc>
          <w:tcPr>
            <w:tcW w:w="2040" w:type="dxa"/>
            <w:vAlign w:val="center"/>
          </w:tcPr>
          <w:p w14:paraId="64E76063"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1B69ACA7"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-113.5</w:t>
            </w:r>
          </w:p>
        </w:tc>
        <w:tc>
          <w:tcPr>
            <w:tcW w:w="1275" w:type="dxa"/>
          </w:tcPr>
          <w:p w14:paraId="401151B8"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3303FE5A" w14:textId="77777777" w:rsidTr="00ED4E9A">
        <w:trPr>
          <w:trHeight w:val="22"/>
          <w:jc w:val="center"/>
        </w:trPr>
        <w:tc>
          <w:tcPr>
            <w:tcW w:w="959" w:type="dxa"/>
            <w:vMerge/>
          </w:tcPr>
          <w:p w14:paraId="7C2498AF" w14:textId="77777777" w:rsidR="007671C1" w:rsidRPr="000C792B" w:rsidRDefault="007671C1" w:rsidP="00ED4E9A">
            <w:pPr>
              <w:spacing w:after="0"/>
              <w:rPr>
                <w:rFonts w:ascii="Arial" w:hAnsi="Arial" w:cs="Arial"/>
                <w:sz w:val="18"/>
                <w:lang w:eastAsia="zh-CN"/>
              </w:rPr>
            </w:pPr>
          </w:p>
        </w:tc>
        <w:tc>
          <w:tcPr>
            <w:tcW w:w="1163" w:type="dxa"/>
            <w:vMerge/>
            <w:vAlign w:val="center"/>
          </w:tcPr>
          <w:p w14:paraId="23027D05" w14:textId="77777777" w:rsidR="007671C1" w:rsidRPr="000C792B" w:rsidRDefault="007671C1" w:rsidP="00ED4E9A">
            <w:pPr>
              <w:spacing w:after="0"/>
              <w:rPr>
                <w:rFonts w:ascii="Arial" w:hAnsi="Arial" w:cs="Arial"/>
                <w:sz w:val="18"/>
                <w:lang w:val="sv-SE"/>
              </w:rPr>
            </w:pPr>
          </w:p>
        </w:tc>
        <w:tc>
          <w:tcPr>
            <w:tcW w:w="992" w:type="dxa"/>
            <w:vMerge/>
            <w:vAlign w:val="center"/>
          </w:tcPr>
          <w:p w14:paraId="3182DDA4" w14:textId="77777777" w:rsidR="007671C1" w:rsidRPr="000C792B" w:rsidRDefault="007671C1" w:rsidP="00ED4E9A">
            <w:pPr>
              <w:spacing w:after="0"/>
              <w:jc w:val="center"/>
              <w:rPr>
                <w:rFonts w:ascii="Arial" w:hAnsi="Arial" w:cs="Arial"/>
                <w:sz w:val="18"/>
                <w:lang w:val="sv-SE" w:eastAsia="zh-CN"/>
              </w:rPr>
            </w:pPr>
          </w:p>
        </w:tc>
        <w:tc>
          <w:tcPr>
            <w:tcW w:w="1134" w:type="dxa"/>
            <w:vMerge/>
            <w:vAlign w:val="center"/>
          </w:tcPr>
          <w:p w14:paraId="047DB898" w14:textId="77777777" w:rsidR="007671C1" w:rsidRPr="000C792B" w:rsidRDefault="007671C1" w:rsidP="00ED4E9A">
            <w:pPr>
              <w:spacing w:after="0"/>
              <w:jc w:val="center"/>
              <w:rPr>
                <w:rFonts w:ascii="Arial" w:hAnsi="Arial" w:cs="Arial"/>
                <w:sz w:val="18"/>
              </w:rPr>
            </w:pPr>
          </w:p>
        </w:tc>
        <w:tc>
          <w:tcPr>
            <w:tcW w:w="1367" w:type="dxa"/>
            <w:vMerge/>
            <w:vAlign w:val="center"/>
          </w:tcPr>
          <w:p w14:paraId="661F54CA" w14:textId="77777777" w:rsidR="007671C1" w:rsidRPr="000C792B" w:rsidRDefault="007671C1" w:rsidP="00ED4E9A">
            <w:pPr>
              <w:spacing w:after="0"/>
              <w:jc w:val="center"/>
              <w:rPr>
                <w:rFonts w:ascii="Arial" w:hAnsi="Arial" w:cs="Arial"/>
                <w:sz w:val="18"/>
              </w:rPr>
            </w:pPr>
          </w:p>
        </w:tc>
        <w:tc>
          <w:tcPr>
            <w:tcW w:w="2040" w:type="dxa"/>
            <w:vAlign w:val="center"/>
          </w:tcPr>
          <w:p w14:paraId="5B04C4B7"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60FB7992" w14:textId="77777777" w:rsidR="007671C1" w:rsidRPr="000C792B" w:rsidRDefault="007671C1" w:rsidP="00ED4E9A">
            <w:pPr>
              <w:keepNext/>
              <w:keepLines/>
              <w:spacing w:after="0"/>
              <w:jc w:val="center"/>
              <w:rPr>
                <w:rFonts w:ascii="Arial" w:hAnsi="Arial" w:cs="Arial"/>
                <w:sz w:val="18"/>
              </w:rPr>
            </w:pPr>
            <w:r w:rsidRPr="000C792B">
              <w:rPr>
                <w:rFonts w:ascii="Arial" w:hAnsi="Arial"/>
                <w:sz w:val="18"/>
              </w:rPr>
              <w:t>-113</w:t>
            </w:r>
          </w:p>
        </w:tc>
        <w:tc>
          <w:tcPr>
            <w:tcW w:w="1275" w:type="dxa"/>
          </w:tcPr>
          <w:p w14:paraId="2A73AEC1"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lang w:eastAsia="zh-CN"/>
              </w:rPr>
              <w:t>-50</w:t>
            </w:r>
          </w:p>
        </w:tc>
      </w:tr>
      <w:tr w:rsidR="007671C1" w:rsidRPr="000C792B" w14:paraId="153FA167" w14:textId="77777777" w:rsidTr="00ED4E9A">
        <w:trPr>
          <w:trHeight w:val="22"/>
          <w:jc w:val="center"/>
        </w:trPr>
        <w:tc>
          <w:tcPr>
            <w:tcW w:w="959" w:type="dxa"/>
            <w:vMerge/>
          </w:tcPr>
          <w:p w14:paraId="3B418D2D" w14:textId="77777777" w:rsidR="007671C1" w:rsidRPr="000C792B" w:rsidRDefault="007671C1" w:rsidP="00ED4E9A">
            <w:pPr>
              <w:spacing w:after="0"/>
              <w:rPr>
                <w:rFonts w:ascii="Arial" w:hAnsi="Arial" w:cs="Arial"/>
                <w:sz w:val="18"/>
                <w:lang w:eastAsia="zh-CN"/>
              </w:rPr>
            </w:pPr>
          </w:p>
        </w:tc>
        <w:tc>
          <w:tcPr>
            <w:tcW w:w="1163" w:type="dxa"/>
            <w:vMerge/>
            <w:vAlign w:val="center"/>
          </w:tcPr>
          <w:p w14:paraId="5CD1BFF4" w14:textId="77777777" w:rsidR="007671C1" w:rsidRPr="000C792B" w:rsidRDefault="007671C1" w:rsidP="00ED4E9A">
            <w:pPr>
              <w:spacing w:after="0"/>
              <w:rPr>
                <w:rFonts w:ascii="Arial" w:hAnsi="Arial" w:cs="Arial"/>
                <w:sz w:val="18"/>
                <w:lang w:val="sv-SE"/>
              </w:rPr>
            </w:pPr>
          </w:p>
        </w:tc>
        <w:tc>
          <w:tcPr>
            <w:tcW w:w="992" w:type="dxa"/>
            <w:vMerge/>
            <w:vAlign w:val="center"/>
          </w:tcPr>
          <w:p w14:paraId="75BDCDDA" w14:textId="77777777" w:rsidR="007671C1" w:rsidRPr="000C792B" w:rsidRDefault="007671C1" w:rsidP="00ED4E9A">
            <w:pPr>
              <w:spacing w:after="0"/>
              <w:jc w:val="center"/>
              <w:rPr>
                <w:rFonts w:ascii="Arial" w:hAnsi="Arial" w:cs="Arial"/>
                <w:sz w:val="18"/>
                <w:lang w:val="sv-SE" w:eastAsia="zh-CN"/>
              </w:rPr>
            </w:pPr>
          </w:p>
        </w:tc>
        <w:tc>
          <w:tcPr>
            <w:tcW w:w="1134" w:type="dxa"/>
            <w:vMerge/>
            <w:vAlign w:val="center"/>
          </w:tcPr>
          <w:p w14:paraId="0D8F18B6" w14:textId="77777777" w:rsidR="007671C1" w:rsidRPr="000C792B" w:rsidRDefault="007671C1" w:rsidP="00ED4E9A">
            <w:pPr>
              <w:spacing w:after="0"/>
              <w:jc w:val="center"/>
              <w:rPr>
                <w:rFonts w:ascii="Arial" w:hAnsi="Arial" w:cs="Arial"/>
                <w:sz w:val="18"/>
              </w:rPr>
            </w:pPr>
          </w:p>
        </w:tc>
        <w:tc>
          <w:tcPr>
            <w:tcW w:w="1367" w:type="dxa"/>
            <w:vMerge/>
            <w:vAlign w:val="center"/>
          </w:tcPr>
          <w:p w14:paraId="45B3C2FA" w14:textId="77777777" w:rsidR="007671C1" w:rsidRPr="000C792B" w:rsidRDefault="007671C1" w:rsidP="00ED4E9A">
            <w:pPr>
              <w:spacing w:after="0"/>
              <w:jc w:val="center"/>
              <w:rPr>
                <w:rFonts w:ascii="Arial" w:hAnsi="Arial" w:cs="Arial"/>
                <w:sz w:val="18"/>
              </w:rPr>
            </w:pPr>
          </w:p>
        </w:tc>
        <w:tc>
          <w:tcPr>
            <w:tcW w:w="2040" w:type="dxa"/>
            <w:vAlign w:val="center"/>
          </w:tcPr>
          <w:p w14:paraId="1C4BC7E4" w14:textId="77777777" w:rsidR="007671C1" w:rsidRPr="000C792B" w:rsidRDefault="007671C1" w:rsidP="00ED4E9A">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22402BDB" w14:textId="77777777" w:rsidR="007671C1" w:rsidRPr="000C792B" w:rsidRDefault="007671C1" w:rsidP="00ED4E9A">
            <w:pPr>
              <w:keepNext/>
              <w:keepLines/>
              <w:spacing w:after="0"/>
              <w:jc w:val="center"/>
              <w:rPr>
                <w:rFonts w:ascii="Arial" w:hAnsi="Arial"/>
                <w:sz w:val="18"/>
              </w:rPr>
            </w:pPr>
            <w:r w:rsidRPr="000C792B">
              <w:rPr>
                <w:rFonts w:ascii="Arial" w:hAnsi="Arial"/>
                <w:sz w:val="18"/>
              </w:rPr>
              <w:t>-111.5</w:t>
            </w:r>
          </w:p>
        </w:tc>
        <w:tc>
          <w:tcPr>
            <w:tcW w:w="1275" w:type="dxa"/>
          </w:tcPr>
          <w:p w14:paraId="12DF229D" w14:textId="77777777" w:rsidR="007671C1" w:rsidRPr="000C792B" w:rsidRDefault="007671C1" w:rsidP="00ED4E9A">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7671C1" w:rsidRPr="000C792B" w14:paraId="54E60269" w14:textId="77777777" w:rsidTr="00ED4E9A">
        <w:trPr>
          <w:jc w:val="center"/>
        </w:trPr>
        <w:tc>
          <w:tcPr>
            <w:tcW w:w="959" w:type="dxa"/>
          </w:tcPr>
          <w:p w14:paraId="451FA105" w14:textId="77777777" w:rsidR="007671C1" w:rsidRPr="000C792B" w:rsidRDefault="007671C1" w:rsidP="00ED4E9A">
            <w:pPr>
              <w:spacing w:after="0"/>
              <w:rPr>
                <w:rFonts w:ascii="Arial" w:hAnsi="Arial" w:cs="Arial"/>
                <w:sz w:val="18"/>
                <w:lang w:eastAsia="zh-CN"/>
              </w:rPr>
            </w:pPr>
            <w:r w:rsidRPr="000C792B">
              <w:rPr>
                <w:rFonts w:ascii="Arial" w:hAnsi="Arial" w:cs="Arial"/>
                <w:sz w:val="18"/>
                <w:lang w:eastAsia="zh-CN"/>
              </w:rPr>
              <w:t>[24] +</w:t>
            </w:r>
            <w:r w:rsidRPr="000C792B">
              <w:rPr>
                <w:rFonts w:ascii="SimSun" w:hAnsi="SimSun" w:cs="Arial" w:hint="eastAsia"/>
                <w:sz w:val="18"/>
                <w:lang w:eastAsia="zh-CN"/>
              </w:rPr>
              <w:t>Δ</w:t>
            </w:r>
          </w:p>
        </w:tc>
        <w:tc>
          <w:tcPr>
            <w:tcW w:w="1163" w:type="dxa"/>
            <w:vMerge/>
            <w:vAlign w:val="center"/>
          </w:tcPr>
          <w:p w14:paraId="697103EC" w14:textId="77777777" w:rsidR="007671C1" w:rsidRPr="000C792B" w:rsidRDefault="007671C1" w:rsidP="00ED4E9A">
            <w:pPr>
              <w:spacing w:after="0"/>
              <w:rPr>
                <w:rFonts w:ascii="Arial" w:hAnsi="Arial" w:cs="Arial"/>
                <w:sz w:val="18"/>
                <w:lang w:val="sv-SE"/>
              </w:rPr>
            </w:pPr>
          </w:p>
        </w:tc>
        <w:tc>
          <w:tcPr>
            <w:tcW w:w="992" w:type="dxa"/>
            <w:vMerge/>
            <w:vAlign w:val="center"/>
          </w:tcPr>
          <w:p w14:paraId="2FB05D09" w14:textId="77777777" w:rsidR="007671C1" w:rsidRPr="000C792B" w:rsidRDefault="007671C1" w:rsidP="00ED4E9A">
            <w:pPr>
              <w:spacing w:after="0"/>
              <w:rPr>
                <w:rFonts w:ascii="Arial" w:hAnsi="Arial" w:cs="Arial"/>
                <w:sz w:val="18"/>
                <w:lang w:val="sv-SE" w:eastAsia="zh-CN"/>
              </w:rPr>
            </w:pPr>
          </w:p>
        </w:tc>
        <w:tc>
          <w:tcPr>
            <w:tcW w:w="1134" w:type="dxa"/>
            <w:vAlign w:val="center"/>
          </w:tcPr>
          <w:p w14:paraId="1BEDF61E" w14:textId="77777777" w:rsidR="007671C1" w:rsidRPr="000C792B" w:rsidRDefault="007671C1" w:rsidP="00ED4E9A">
            <w:pPr>
              <w:spacing w:after="0"/>
              <w:jc w:val="center"/>
              <w:rPr>
                <w:rFonts w:ascii="Arial" w:hAnsi="Arial" w:cs="Arial"/>
                <w:sz w:val="18"/>
              </w:rPr>
            </w:pPr>
            <w:r w:rsidRPr="000C792B">
              <w:rPr>
                <w:rFonts w:ascii="Arial" w:hAnsi="Arial" w:cs="Arial"/>
                <w:sz w:val="18"/>
              </w:rPr>
              <w:t>≥ [64]</w:t>
            </w:r>
          </w:p>
        </w:tc>
        <w:tc>
          <w:tcPr>
            <w:tcW w:w="1367" w:type="dxa"/>
            <w:vAlign w:val="center"/>
          </w:tcPr>
          <w:p w14:paraId="13079A31" w14:textId="77777777" w:rsidR="007671C1" w:rsidRPr="000C792B" w:rsidRDefault="007671C1" w:rsidP="00ED4E9A">
            <w:pPr>
              <w:spacing w:after="0"/>
              <w:jc w:val="center"/>
              <w:rPr>
                <w:rFonts w:ascii="Arial" w:hAnsi="Arial" w:cs="Arial"/>
                <w:sz w:val="18"/>
              </w:rPr>
            </w:pPr>
            <w:r w:rsidRPr="000C792B">
              <w:rPr>
                <w:rFonts w:ascii="Arial" w:hAnsi="Arial" w:cs="Arial"/>
                <w:sz w:val="18"/>
              </w:rPr>
              <w:t>≥ [1]</w:t>
            </w:r>
          </w:p>
        </w:tc>
        <w:tc>
          <w:tcPr>
            <w:tcW w:w="2040" w:type="dxa"/>
            <w:vAlign w:val="center"/>
          </w:tcPr>
          <w:p w14:paraId="25B3139B"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203F7ED"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D4B180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r>
      <w:tr w:rsidR="007671C1" w:rsidRPr="000C792B" w14:paraId="61342959" w14:textId="77777777" w:rsidTr="00ED4E9A">
        <w:trPr>
          <w:jc w:val="center"/>
        </w:trPr>
        <w:tc>
          <w:tcPr>
            <w:tcW w:w="959" w:type="dxa"/>
          </w:tcPr>
          <w:p w14:paraId="16F75AA0" w14:textId="77777777" w:rsidR="007671C1" w:rsidRPr="000C792B" w:rsidRDefault="007671C1" w:rsidP="00ED4E9A">
            <w:pPr>
              <w:spacing w:after="0"/>
              <w:rPr>
                <w:rFonts w:ascii="Arial" w:hAnsi="Arial" w:cs="Arial"/>
                <w:sz w:val="18"/>
                <w:lang w:eastAsia="zh-CN"/>
              </w:rPr>
            </w:pPr>
            <w:r w:rsidRPr="000C792B">
              <w:rPr>
                <w:rFonts w:ascii="Arial" w:hAnsi="Arial" w:cs="Arial"/>
                <w:sz w:val="18"/>
                <w:lang w:eastAsia="zh-CN"/>
              </w:rPr>
              <w:t>[10] +</w:t>
            </w:r>
            <w:r w:rsidRPr="000C792B">
              <w:rPr>
                <w:rFonts w:ascii="SimSun" w:hAnsi="SimSun" w:cs="Arial" w:hint="eastAsia"/>
                <w:sz w:val="18"/>
                <w:lang w:eastAsia="zh-CN"/>
              </w:rPr>
              <w:t>Δ</w:t>
            </w:r>
          </w:p>
        </w:tc>
        <w:tc>
          <w:tcPr>
            <w:tcW w:w="1163" w:type="dxa"/>
            <w:vMerge/>
            <w:vAlign w:val="center"/>
          </w:tcPr>
          <w:p w14:paraId="2A5C75DB" w14:textId="77777777" w:rsidR="007671C1" w:rsidRPr="000C792B" w:rsidRDefault="007671C1" w:rsidP="00ED4E9A">
            <w:pPr>
              <w:spacing w:after="0"/>
              <w:rPr>
                <w:rFonts w:ascii="Arial" w:hAnsi="Arial" w:cs="Arial"/>
                <w:sz w:val="18"/>
                <w:lang w:val="sv-SE"/>
              </w:rPr>
            </w:pPr>
          </w:p>
        </w:tc>
        <w:tc>
          <w:tcPr>
            <w:tcW w:w="992" w:type="dxa"/>
            <w:vMerge/>
            <w:vAlign w:val="center"/>
          </w:tcPr>
          <w:p w14:paraId="38222235" w14:textId="77777777" w:rsidR="007671C1" w:rsidRPr="000C792B" w:rsidRDefault="007671C1" w:rsidP="00ED4E9A">
            <w:pPr>
              <w:spacing w:after="0"/>
              <w:rPr>
                <w:rFonts w:ascii="Arial" w:hAnsi="Arial" w:cs="Arial"/>
                <w:sz w:val="18"/>
                <w:lang w:val="sv-SE" w:eastAsia="zh-CN"/>
              </w:rPr>
            </w:pPr>
          </w:p>
        </w:tc>
        <w:tc>
          <w:tcPr>
            <w:tcW w:w="1134" w:type="dxa"/>
            <w:vAlign w:val="center"/>
          </w:tcPr>
          <w:p w14:paraId="10872851" w14:textId="77777777" w:rsidR="007671C1" w:rsidRPr="000C792B" w:rsidRDefault="007671C1" w:rsidP="00ED4E9A">
            <w:pPr>
              <w:spacing w:after="0"/>
              <w:jc w:val="center"/>
              <w:rPr>
                <w:rFonts w:ascii="Arial" w:hAnsi="Arial" w:cs="Arial"/>
                <w:sz w:val="18"/>
              </w:rPr>
            </w:pPr>
            <w:r w:rsidRPr="000C792B">
              <w:rPr>
                <w:rFonts w:ascii="Arial" w:hAnsi="Arial" w:cs="Arial"/>
                <w:sz w:val="18"/>
              </w:rPr>
              <w:t>≥ [132]</w:t>
            </w:r>
          </w:p>
        </w:tc>
        <w:tc>
          <w:tcPr>
            <w:tcW w:w="1367" w:type="dxa"/>
            <w:vAlign w:val="center"/>
          </w:tcPr>
          <w:p w14:paraId="2C2275D5" w14:textId="77777777" w:rsidR="007671C1" w:rsidRPr="000C792B" w:rsidRDefault="007671C1" w:rsidP="00ED4E9A">
            <w:pPr>
              <w:spacing w:after="0"/>
              <w:jc w:val="center"/>
              <w:rPr>
                <w:rFonts w:ascii="Arial" w:hAnsi="Arial" w:cs="Arial"/>
                <w:sz w:val="18"/>
              </w:rPr>
            </w:pPr>
            <w:r w:rsidRPr="000C792B">
              <w:rPr>
                <w:rFonts w:ascii="Arial" w:hAnsi="Arial" w:cs="Arial"/>
                <w:sz w:val="18"/>
              </w:rPr>
              <w:t>≥ [1]</w:t>
            </w:r>
          </w:p>
        </w:tc>
        <w:tc>
          <w:tcPr>
            <w:tcW w:w="2040" w:type="dxa"/>
            <w:vAlign w:val="center"/>
          </w:tcPr>
          <w:p w14:paraId="410F2E04"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E652DC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0A9A6C29" w14:textId="77777777" w:rsidR="007671C1" w:rsidRPr="000C792B" w:rsidRDefault="007671C1" w:rsidP="00ED4E9A">
            <w:pPr>
              <w:keepNext/>
              <w:keepLines/>
              <w:spacing w:after="0"/>
              <w:jc w:val="center"/>
              <w:rPr>
                <w:rFonts w:ascii="Arial" w:hAnsi="Arial" w:cs="Arial"/>
                <w:sz w:val="18"/>
              </w:rPr>
            </w:pPr>
            <w:r w:rsidRPr="000C792B">
              <w:rPr>
                <w:rFonts w:ascii="Arial" w:hAnsi="Arial" w:cs="Arial"/>
                <w:sz w:val="18"/>
              </w:rPr>
              <w:t>Note 6</w:t>
            </w:r>
          </w:p>
        </w:tc>
      </w:tr>
      <w:tr w:rsidR="007671C1" w:rsidRPr="000C792B" w14:paraId="3C9E1390" w14:textId="77777777" w:rsidTr="00ED4E9A">
        <w:trPr>
          <w:jc w:val="center"/>
        </w:trPr>
        <w:tc>
          <w:tcPr>
            <w:tcW w:w="10064" w:type="dxa"/>
            <w:gridSpan w:val="8"/>
            <w:vAlign w:val="center"/>
            <w:hideMark/>
          </w:tcPr>
          <w:p w14:paraId="0129F719" w14:textId="4E772354" w:rsidR="00610D6E" w:rsidRPr="000C792B" w:rsidRDefault="00610D6E" w:rsidP="00610D6E">
            <w:pPr>
              <w:pStyle w:val="TAN"/>
            </w:pPr>
            <w:r w:rsidRPr="000C792B">
              <w:t>NOTE 1:</w:t>
            </w:r>
            <w:r w:rsidRPr="000C792B">
              <w:tab/>
              <w:t xml:space="preserve">Minimum PRS bandwidth, which is minimum of the PRS bandwidths of resource </w:t>
            </w:r>
            <w:r>
              <w:t xml:space="preserve">j </w:t>
            </w:r>
            <w:r w:rsidRPr="000C792B">
              <w:t>and resource i.</w:t>
            </w:r>
          </w:p>
          <w:p w14:paraId="45A77FD9" w14:textId="695F0873" w:rsidR="007671C1" w:rsidRPr="000C792B" w:rsidRDefault="00610D6E" w:rsidP="00610D6E">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45E0923B" w14:textId="77777777" w:rsidR="007671C1" w:rsidRPr="000C792B" w:rsidRDefault="007671C1" w:rsidP="00ED4E9A">
            <w:pPr>
              <w:pStyle w:val="TAN"/>
            </w:pPr>
            <w:r w:rsidRPr="000C792B">
              <w:t>N</w:t>
            </w:r>
            <w:r w:rsidRPr="000C792B">
              <w:rPr>
                <w:lang w:eastAsia="zh-CN"/>
              </w:rPr>
              <w:t>OTE</w:t>
            </w:r>
            <w:r w:rsidRPr="000C792B">
              <w:t xml:space="preserve"> 3:</w:t>
            </w:r>
            <w:r w:rsidRPr="000C792B">
              <w:tab/>
              <w:t>Io is assumed to have constant EPRE across the bandwidth.</w:t>
            </w:r>
          </w:p>
          <w:p w14:paraId="5356B893" w14:textId="77777777" w:rsidR="007671C1" w:rsidRPr="000C792B" w:rsidRDefault="007671C1" w:rsidP="00ED4E9A">
            <w:pPr>
              <w:pStyle w:val="TAN"/>
            </w:pPr>
            <w:r w:rsidRPr="000C792B">
              <w:t>N</w:t>
            </w:r>
            <w:r w:rsidRPr="000C792B">
              <w:rPr>
                <w:lang w:eastAsia="zh-CN"/>
              </w:rPr>
              <w:t>OTE</w:t>
            </w:r>
            <w:r w:rsidRPr="000C792B">
              <w:t xml:space="preserve"> 4:</w:t>
            </w:r>
            <w:r w:rsidRPr="000C792B">
              <w:tab/>
              <w:t>NR operating band groups in FR1 are as defined in clause 3.5.2.</w:t>
            </w:r>
          </w:p>
          <w:p w14:paraId="40F3C2C2" w14:textId="77777777" w:rsidR="007671C1" w:rsidRPr="000C792B" w:rsidRDefault="007671C1" w:rsidP="00ED4E9A">
            <w:pPr>
              <w:pStyle w:val="TAN"/>
            </w:pPr>
            <w:r w:rsidRPr="000C792B">
              <w:t>N</w:t>
            </w:r>
            <w:r w:rsidRPr="000C792B">
              <w:rPr>
                <w:lang w:eastAsia="zh-CN"/>
              </w:rPr>
              <w:t>OTE</w:t>
            </w:r>
            <w:r w:rsidRPr="000C792B">
              <w:t xml:space="preserve"> 5:</w:t>
            </w:r>
            <w:r w:rsidRPr="000C792B">
              <w:tab/>
              <w:t>Tc is the basic timing unit defined in TS 38.211 [6].</w:t>
            </w:r>
          </w:p>
          <w:p w14:paraId="628360C5" w14:textId="77777777" w:rsidR="007671C1" w:rsidRPr="000C792B" w:rsidRDefault="007671C1" w:rsidP="00ED4E9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5244CAA" w14:textId="7A4541F1" w:rsidR="007671C1" w:rsidRPr="000C792B" w:rsidRDefault="00F931DD" w:rsidP="00ED4E9A">
            <w:pPr>
              <w:pStyle w:val="TAN"/>
            </w:pPr>
            <w:r w:rsidRPr="000C792B">
              <w:t>NOTE 7:</w:t>
            </w:r>
            <w:r w:rsidRPr="000C792B">
              <w:tab/>
            </w:r>
            <w:r w:rsidRPr="00777AB7">
              <w:rPr>
                <w:rFonts w:hint="eastAsia"/>
                <w:lang w:val="en-US"/>
              </w:rPr>
              <w:t>Δ</w:t>
            </w:r>
            <w:r>
              <w:t xml:space="preserve">is </w:t>
            </w:r>
            <w:r>
              <w:rPr>
                <w:rFonts w:hint="eastAsia"/>
                <w:lang w:eastAsia="zh-CN"/>
              </w:rPr>
              <w:t>the</w:t>
            </w:r>
            <w:r>
              <w:rPr>
                <w:lang w:eastAsia="zh-CN"/>
              </w:rPr>
              <w:t xml:space="preserve"> value of the timing error margin for the RxTx TEG,</w:t>
            </w:r>
            <w:r>
              <w:rPr>
                <w:rFonts w:hint="eastAsia"/>
                <w:lang w:eastAsia="zh-CN"/>
              </w:rPr>
              <w:t xml:space="preserve"> reported via</w:t>
            </w:r>
            <w:r w:rsidRPr="00565959">
              <w:t xml:space="preserve"> </w:t>
            </w:r>
            <w:r w:rsidRPr="006F58F0">
              <w:rPr>
                <w:i/>
                <w:lang w:eastAsia="zh-CN"/>
              </w:rPr>
              <w:t>nr-UE-RxTxTEG-TimingErrorMargin</w:t>
            </w:r>
            <w:r>
              <w:t xml:space="preserve">. </w:t>
            </w:r>
            <w:r w:rsidRPr="00777AB7">
              <w:rPr>
                <w:rFonts w:hint="eastAsia"/>
                <w:lang w:val="en-US"/>
              </w:rPr>
              <w:t>Δ</w:t>
            </w:r>
            <w:r>
              <w:rPr>
                <w:rFonts w:hint="eastAsia"/>
                <w:lang w:eastAsia="zh-CN"/>
              </w:rPr>
              <w:t xml:space="preserve"> </w:t>
            </w:r>
            <w:r>
              <w:rPr>
                <w:lang w:eastAsia="zh-CN"/>
              </w:rPr>
              <w:t>can</w:t>
            </w:r>
            <w:r w:rsidRPr="00327474">
              <w:rPr>
                <w:bCs/>
              </w:rPr>
              <w:t xml:space="preserve">not </w:t>
            </w:r>
            <w:r>
              <w:rPr>
                <w:bCs/>
              </w:rPr>
              <w:t xml:space="preserve">be </w:t>
            </w:r>
            <w:r w:rsidRPr="00327474">
              <w:rPr>
                <w:bCs/>
              </w:rPr>
              <w:t xml:space="preserve">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.2-5 </w:t>
            </w:r>
            <w:r w:rsidRPr="00D25830">
              <w:rPr>
                <w:lang w:eastAsia="zh-CN"/>
              </w:rPr>
              <w:t>(dependent on PRS/SRS BW)</w:t>
            </w:r>
            <w:r w:rsidRPr="00D25830">
              <w:rPr>
                <w:rFonts w:hint="eastAsia"/>
                <w:lang w:eastAsia="zh-CN"/>
              </w:rPr>
              <w:t xml:space="preserve"> </w:t>
            </w:r>
            <w:r>
              <w:rPr>
                <w:rFonts w:hint="eastAsia"/>
                <w:lang w:eastAsia="zh-CN"/>
              </w:rPr>
              <w:t xml:space="preserve">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s associated with the RxTx TEG</w:t>
            </w:r>
            <w:r>
              <w:rPr>
                <w:rFonts w:hint="eastAsia"/>
                <w:lang w:eastAsia="zh-CN"/>
              </w:rPr>
              <w:t xml:space="preserve">. </w:t>
            </w:r>
            <w:r w:rsidRPr="00777AB7">
              <w:rPr>
                <w:lang w:eastAsia="zh-CN"/>
              </w:rPr>
              <w:t>.</w:t>
            </w:r>
          </w:p>
        </w:tc>
      </w:tr>
    </w:tbl>
    <w:p w14:paraId="1761542E" w14:textId="77777777" w:rsidR="007671C1" w:rsidRPr="00D37076" w:rsidRDefault="007671C1" w:rsidP="007671C1"/>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482D0A6B" w14:textId="77777777" w:rsidR="00091F85" w:rsidRPr="00633900" w:rsidRDefault="00091F85" w:rsidP="00DF71AA">
      <w:pPr>
        <w:pStyle w:val="TH"/>
      </w:pPr>
      <w:r w:rsidRPr="00633900">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91F85" w:rsidRPr="006A7330" w14:paraId="28AB1477"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2F5859D" w14:textId="77777777" w:rsidR="00091F85" w:rsidRPr="006A7330" w:rsidRDefault="00091F85" w:rsidP="00DF71AA">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20138A3D" w14:textId="77777777" w:rsidR="00091F85" w:rsidRPr="006A7330" w:rsidRDefault="00091F85" w:rsidP="00DF71AA">
            <w:pPr>
              <w:pStyle w:val="TAH"/>
              <w:rPr>
                <w:lang w:eastAsia="ko-KR"/>
              </w:rPr>
            </w:pPr>
            <w:r w:rsidRPr="006A7330">
              <w:rPr>
                <w:lang w:eastAsia="ko-KR"/>
              </w:rPr>
              <w:t>Conditions</w:t>
            </w:r>
          </w:p>
        </w:tc>
      </w:tr>
      <w:tr w:rsidR="00091F85" w:rsidRPr="006A7330" w14:paraId="29DB8766" w14:textId="77777777" w:rsidTr="00DF71A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63CDC97" w14:textId="77777777" w:rsidR="00091F85" w:rsidRPr="006A7330" w:rsidRDefault="00091F85" w:rsidP="00224E82">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7E77203" w14:textId="77777777" w:rsidR="00091F85" w:rsidRPr="006A7330" w:rsidRDefault="00091F85" w:rsidP="00DF71AA">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50D98CE" w14:textId="77777777" w:rsidR="00091F85" w:rsidRPr="006A7330" w:rsidRDefault="00091F85" w:rsidP="00DF71AA">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5AC0E20" w14:textId="77777777" w:rsidR="00091F85" w:rsidRPr="006A7330" w:rsidRDefault="00091F85" w:rsidP="00DF71AA">
            <w:pPr>
              <w:pStyle w:val="TAH"/>
              <w:rPr>
                <w:lang w:eastAsia="ko-KR"/>
              </w:rPr>
            </w:pPr>
          </w:p>
          <w:p w14:paraId="54A69BB2" w14:textId="77777777" w:rsidR="00091F85" w:rsidRPr="006A7330" w:rsidRDefault="00091F85" w:rsidP="00DF71AA">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6AFCCBD"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14E36AA"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09406F3"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5DA7B457" w14:textId="77777777" w:rsidTr="00DF71A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5E615D7" w14:textId="77777777" w:rsidR="00091F85" w:rsidRPr="006A7330" w:rsidRDefault="00091F85" w:rsidP="00224E82">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6E0C560" w14:textId="77777777" w:rsidR="00091F85" w:rsidRPr="006A7330" w:rsidRDefault="00091F85" w:rsidP="00DF71AA">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800DFC6" w14:textId="77777777" w:rsidR="00091F85" w:rsidRPr="006A7330" w:rsidRDefault="00091F85" w:rsidP="00DF71AA">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49577FD" w14:textId="77777777" w:rsidR="00091F85" w:rsidRPr="006A7330" w:rsidRDefault="00091F85" w:rsidP="00DF71AA">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528DC35" w14:textId="77777777" w:rsidR="00091F85" w:rsidRPr="006A7330" w:rsidRDefault="00091F85" w:rsidP="00DF71AA">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4B94B90A" w14:textId="77777777" w:rsidR="00091F85" w:rsidRPr="006A7330" w:rsidRDefault="00091F85" w:rsidP="00DF71AA">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238BA208"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ED3C7E0"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1FF0B43B" w14:textId="77777777" w:rsidTr="00224E82">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05BE50E4"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7131E1CA"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1AFED9B"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753B2A73" w14:textId="77777777" w:rsidR="00091F85" w:rsidRPr="006A7330" w:rsidRDefault="00091F85" w:rsidP="00224E82">
            <w:pPr>
              <w:keepNext/>
              <w:keepLines/>
              <w:jc w:val="center"/>
              <w:rPr>
                <w:rFonts w:ascii="Arial" w:hAnsi="Arial"/>
                <w:b/>
                <w:sz w:val="18"/>
                <w:lang w:eastAsia="ko-KR"/>
              </w:rPr>
            </w:pPr>
          </w:p>
          <w:p w14:paraId="79D86121"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7D1329CB" w14:textId="77777777" w:rsidR="00091F85" w:rsidRPr="006A7330" w:rsidRDefault="00091F85" w:rsidP="00224E82">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633745DB" w14:textId="77777777" w:rsidR="00091F85" w:rsidRPr="006A7330" w:rsidRDefault="00091F85" w:rsidP="00224E82">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A7FDF2A"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6A12AB7"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dBm/BW</w:t>
            </w:r>
          </w:p>
        </w:tc>
      </w:tr>
      <w:tr w:rsidR="00091F85" w:rsidRPr="006A7330" w14:paraId="1E3D7A21" w14:textId="77777777" w:rsidTr="0017492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03EF7C0" w14:textId="4C757CE0" w:rsidR="00091F85" w:rsidRPr="006A7330" w:rsidRDefault="00DF71AA" w:rsidP="00DF71AA">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AB3630E" w14:textId="77777777" w:rsidR="00091F85" w:rsidRPr="006A7330" w:rsidRDefault="00091F85" w:rsidP="00DF71AA">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EBF5EB" w14:textId="283F4369" w:rsidR="00091F85" w:rsidRPr="006A7330" w:rsidRDefault="00DF71AA" w:rsidP="0017492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4D985F76" w14:textId="77777777" w:rsidR="00091F85" w:rsidRPr="006A7330" w:rsidRDefault="00091F85" w:rsidP="00174920">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99315AB" w14:textId="7DAD1307" w:rsidR="00091F85" w:rsidRPr="006A7330" w:rsidRDefault="00DF71AA" w:rsidP="00DF71AA">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B33F3A" w14:textId="77777777" w:rsidR="00091F85" w:rsidRPr="006A7330" w:rsidRDefault="00091F85" w:rsidP="00DF71AA">
            <w:pPr>
              <w:pStyle w:val="TAC"/>
              <w:rPr>
                <w:lang w:eastAsia="ko-KR"/>
              </w:rPr>
            </w:pPr>
            <w:r w:rsidRPr="006A7330">
              <w:rPr>
                <w:lang w:eastAsia="ko-KR"/>
              </w:rPr>
              <w:t>NR_FDD_FR1_A, NR_TDD_FR1_A,</w:t>
            </w:r>
          </w:p>
          <w:p w14:paraId="598D6272" w14:textId="77777777" w:rsidR="00091F85" w:rsidRPr="006A7330" w:rsidRDefault="00091F85" w:rsidP="00DF71AA">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06891B" w14:textId="77777777" w:rsidR="00091F85" w:rsidRPr="006A7330" w:rsidRDefault="00091F85" w:rsidP="00DF71AA">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5C6948B" w14:textId="77777777" w:rsidR="00091F85" w:rsidRPr="006A7330" w:rsidRDefault="00091F85" w:rsidP="00DF71AA">
            <w:pPr>
              <w:pStyle w:val="TAC"/>
              <w:rPr>
                <w:lang w:eastAsia="ko-KR"/>
              </w:rPr>
            </w:pPr>
            <w:r w:rsidRPr="006A7330">
              <w:rPr>
                <w:lang w:eastAsia="ko-KR"/>
              </w:rPr>
              <w:t>-50</w:t>
            </w:r>
          </w:p>
        </w:tc>
      </w:tr>
      <w:tr w:rsidR="00091F85" w:rsidRPr="006A7330" w14:paraId="3DC893DF"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7831177"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A41D507"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A963C5F"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096BF49"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3524E4"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BD522B4" w14:textId="77777777" w:rsidR="00091F85" w:rsidRPr="006A7330" w:rsidRDefault="00091F85" w:rsidP="00DF71AA">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AA1588A" w14:textId="77777777" w:rsidR="00091F85" w:rsidRPr="006A7330" w:rsidRDefault="00091F85" w:rsidP="00DF71AA">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CE776E" w14:textId="77777777" w:rsidR="00091F85" w:rsidRPr="006A7330" w:rsidRDefault="00091F85" w:rsidP="00224E82">
            <w:pPr>
              <w:rPr>
                <w:rFonts w:ascii="Arial" w:hAnsi="Arial" w:cs="Arial"/>
                <w:sz w:val="18"/>
                <w:szCs w:val="18"/>
                <w:lang w:eastAsia="ko-KR"/>
              </w:rPr>
            </w:pPr>
          </w:p>
        </w:tc>
      </w:tr>
      <w:tr w:rsidR="00091F85" w:rsidRPr="006A7330" w14:paraId="015933EC"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DDB4D7"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E6F8C5A"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8680FEB"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B377F32"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B1745F4"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6E38298" w14:textId="77777777" w:rsidR="00091F85" w:rsidRPr="006A7330" w:rsidRDefault="00091F85" w:rsidP="00DF71AA">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160339" w14:textId="77777777" w:rsidR="00091F85" w:rsidRPr="006A7330" w:rsidRDefault="00091F85" w:rsidP="00DF71AA">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865AE1" w14:textId="77777777" w:rsidR="00091F85" w:rsidRPr="006A7330" w:rsidRDefault="00091F85" w:rsidP="00224E82">
            <w:pPr>
              <w:rPr>
                <w:rFonts w:ascii="Arial" w:hAnsi="Arial" w:cs="Arial"/>
                <w:sz w:val="18"/>
                <w:szCs w:val="18"/>
                <w:lang w:eastAsia="ko-KR"/>
              </w:rPr>
            </w:pPr>
          </w:p>
        </w:tc>
      </w:tr>
      <w:tr w:rsidR="00091F85" w:rsidRPr="006A7330" w14:paraId="186B861B"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6299177"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3BE6CEF"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65BE95"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94CFE9E"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D0DED8"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D01F070" w14:textId="77777777" w:rsidR="00091F85" w:rsidRPr="006A7330" w:rsidRDefault="00091F85" w:rsidP="00DF71AA">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71EF27" w14:textId="77777777" w:rsidR="00091F85" w:rsidRPr="006A7330" w:rsidRDefault="00091F85" w:rsidP="00DF71AA">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F0654F" w14:textId="77777777" w:rsidR="00091F85" w:rsidRPr="006A7330" w:rsidRDefault="00091F85" w:rsidP="00224E82">
            <w:pPr>
              <w:rPr>
                <w:rFonts w:ascii="Arial" w:hAnsi="Arial" w:cs="Arial"/>
                <w:sz w:val="18"/>
                <w:szCs w:val="18"/>
                <w:lang w:eastAsia="ko-KR"/>
              </w:rPr>
            </w:pPr>
          </w:p>
        </w:tc>
      </w:tr>
      <w:tr w:rsidR="00091F85" w:rsidRPr="006A7330" w14:paraId="0D5DB033"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047DB1"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756DEDE"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AB0D652"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1AE260"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B6B6DDF"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62B432" w14:textId="77777777" w:rsidR="00091F85" w:rsidRPr="006A7330" w:rsidRDefault="00091F85" w:rsidP="00DF71AA">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A78DC5" w14:textId="77777777" w:rsidR="00091F85" w:rsidRPr="006A7330" w:rsidRDefault="00091F85" w:rsidP="00DF71AA">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F6B3D4" w14:textId="77777777" w:rsidR="00091F85" w:rsidRPr="006A7330" w:rsidRDefault="00091F85" w:rsidP="00224E82">
            <w:pPr>
              <w:rPr>
                <w:rFonts w:ascii="Arial" w:hAnsi="Arial" w:cs="Arial"/>
                <w:sz w:val="18"/>
                <w:szCs w:val="18"/>
                <w:lang w:eastAsia="ko-KR"/>
              </w:rPr>
            </w:pPr>
          </w:p>
        </w:tc>
      </w:tr>
      <w:tr w:rsidR="00091F85" w:rsidRPr="006A7330" w14:paraId="783216FE"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E3D4262"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F2889BB"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38CCDD"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B17EC8F"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FDB2595"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53D9F44" w14:textId="77777777" w:rsidR="00091F85" w:rsidRPr="006A7330" w:rsidRDefault="00091F85" w:rsidP="00DF71AA">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13E13F" w14:textId="77777777" w:rsidR="00091F85" w:rsidRPr="006A7330" w:rsidRDefault="00091F85" w:rsidP="00DF71AA">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51D4F" w14:textId="77777777" w:rsidR="00091F85" w:rsidRPr="006A7330" w:rsidRDefault="00091F85" w:rsidP="00224E82">
            <w:pPr>
              <w:rPr>
                <w:rFonts w:ascii="Arial" w:hAnsi="Arial" w:cs="Arial"/>
                <w:sz w:val="18"/>
                <w:szCs w:val="18"/>
                <w:lang w:eastAsia="ko-KR"/>
              </w:rPr>
            </w:pPr>
          </w:p>
        </w:tc>
      </w:tr>
      <w:tr w:rsidR="00091F85" w:rsidRPr="006A7330" w14:paraId="437CD2D1"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A9106D"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4E7ECB4"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709DB0"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B5E6325"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0E6618"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66F96E2"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FC5915" w14:textId="77777777" w:rsidR="00091F85" w:rsidRPr="006A7330" w:rsidRDefault="00091F85" w:rsidP="00DF71AA">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F25392" w14:textId="77777777" w:rsidR="00091F85" w:rsidRPr="006A7330" w:rsidRDefault="00091F85" w:rsidP="00224E82">
            <w:pPr>
              <w:rPr>
                <w:rFonts w:ascii="Arial" w:hAnsi="Arial" w:cs="Arial"/>
                <w:sz w:val="18"/>
                <w:szCs w:val="18"/>
                <w:lang w:eastAsia="ko-KR"/>
              </w:rPr>
            </w:pPr>
          </w:p>
        </w:tc>
      </w:tr>
      <w:tr w:rsidR="00091F85" w:rsidRPr="006A7330" w14:paraId="570DAC21"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B08068"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C3ADF82"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9D743D"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881253A"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D7DC61C"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D26082C"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145E51" w14:textId="77777777" w:rsidR="00091F85" w:rsidRPr="006A7330" w:rsidRDefault="00091F85" w:rsidP="00DF71AA">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733D90" w14:textId="77777777" w:rsidR="00091F85" w:rsidRPr="006A7330" w:rsidRDefault="00091F85" w:rsidP="00224E82">
            <w:pPr>
              <w:rPr>
                <w:rFonts w:ascii="Arial" w:hAnsi="Arial" w:cs="Arial"/>
                <w:sz w:val="18"/>
                <w:szCs w:val="18"/>
                <w:lang w:eastAsia="ko-KR"/>
              </w:rPr>
            </w:pPr>
          </w:p>
        </w:tc>
      </w:tr>
      <w:tr w:rsidR="00DF71AA" w:rsidRPr="006A7330" w14:paraId="04D4EFD6" w14:textId="77777777" w:rsidTr="00DF71AA">
        <w:trPr>
          <w:jc w:val="center"/>
        </w:trPr>
        <w:tc>
          <w:tcPr>
            <w:tcW w:w="1133" w:type="dxa"/>
            <w:tcBorders>
              <w:top w:val="single" w:sz="6" w:space="0" w:color="auto"/>
              <w:left w:val="single" w:sz="4" w:space="0" w:color="auto"/>
              <w:bottom w:val="nil"/>
              <w:right w:val="single" w:sz="6" w:space="0" w:color="auto"/>
            </w:tcBorders>
            <w:vAlign w:val="center"/>
            <w:hideMark/>
          </w:tcPr>
          <w:p w14:paraId="429160A1" w14:textId="230B59C3" w:rsidR="00DF71AA" w:rsidRPr="006A7330" w:rsidRDefault="00DF71AA" w:rsidP="00DF71AA">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E34D6E1" w14:textId="77777777" w:rsidR="00DF71AA" w:rsidRPr="006A7330" w:rsidRDefault="00DF71AA" w:rsidP="00DF71A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C246023" w14:textId="7E8F0B5F" w:rsidR="00DF71AA" w:rsidRPr="006A7330" w:rsidRDefault="00DF71AA" w:rsidP="00DF71AA">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0A88F5DC" w14:textId="77777777" w:rsidR="00DF71AA" w:rsidRPr="006A7330" w:rsidRDefault="00DF71AA" w:rsidP="00DF71A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34CB5EA" w14:textId="29F414CD" w:rsidR="00DF71AA" w:rsidRPr="006A7330" w:rsidRDefault="00DF71AA" w:rsidP="00DF71AA">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EBA64D" w14:textId="77777777" w:rsidR="00DF71AA" w:rsidRPr="006A7330" w:rsidRDefault="00DF71AA" w:rsidP="00DF71AA">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B57BF14" w14:textId="77777777" w:rsidR="00DF71AA" w:rsidRPr="006A7330" w:rsidRDefault="00DF71AA" w:rsidP="00DF71AA">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04A1359" w14:textId="77777777" w:rsidR="00DF71AA" w:rsidRPr="006A7330" w:rsidRDefault="00DF71AA" w:rsidP="00DF71AA">
            <w:pPr>
              <w:pStyle w:val="TAC"/>
              <w:rPr>
                <w:lang w:eastAsia="ko-KR"/>
              </w:rPr>
            </w:pPr>
            <w:r w:rsidRPr="006A7330">
              <w:rPr>
                <w:lang w:eastAsia="ko-KR"/>
              </w:rPr>
              <w:t>NOTE 6</w:t>
            </w:r>
          </w:p>
        </w:tc>
      </w:tr>
      <w:tr w:rsidR="00DF71AA" w:rsidRPr="006A7330" w14:paraId="7A74B279" w14:textId="77777777" w:rsidTr="00DF71AA">
        <w:trPr>
          <w:jc w:val="center"/>
        </w:trPr>
        <w:tc>
          <w:tcPr>
            <w:tcW w:w="1133" w:type="dxa"/>
            <w:tcBorders>
              <w:top w:val="single" w:sz="6" w:space="0" w:color="auto"/>
              <w:left w:val="single" w:sz="4" w:space="0" w:color="auto"/>
              <w:bottom w:val="nil"/>
              <w:right w:val="single" w:sz="6" w:space="0" w:color="auto"/>
            </w:tcBorders>
            <w:vAlign w:val="center"/>
            <w:hideMark/>
          </w:tcPr>
          <w:p w14:paraId="7801A88D" w14:textId="013CEA06" w:rsidR="00DF71AA" w:rsidRPr="006A7330" w:rsidRDefault="00DF71AA" w:rsidP="00DF71AA">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2AC11D2" w14:textId="77777777" w:rsidR="00DF71AA" w:rsidRPr="006A7330" w:rsidRDefault="00DF71AA" w:rsidP="00DF71A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349502" w14:textId="79D87F6B" w:rsidR="00DF71AA" w:rsidRPr="006A7330" w:rsidRDefault="00DF71AA" w:rsidP="00DF71AA">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24540F9" w14:textId="77777777" w:rsidR="00DF71AA" w:rsidRPr="006A7330" w:rsidRDefault="00DF71AA" w:rsidP="00DF71A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45DA62BA" w14:textId="05B7D64B" w:rsidR="00DF71AA" w:rsidRPr="006A7330" w:rsidRDefault="00DF71AA" w:rsidP="00DF71AA">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0A6457" w14:textId="77777777" w:rsidR="00DF71AA" w:rsidRPr="006A7330" w:rsidRDefault="00DF71AA" w:rsidP="00DF71AA">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B85797" w14:textId="77777777" w:rsidR="00DF71AA" w:rsidRPr="006A7330" w:rsidRDefault="00DF71AA" w:rsidP="00DF71AA">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6050A9B" w14:textId="77777777" w:rsidR="00DF71AA" w:rsidRPr="006A7330" w:rsidRDefault="00DF71AA" w:rsidP="00DF71AA">
            <w:pPr>
              <w:pStyle w:val="TAC"/>
              <w:rPr>
                <w:lang w:eastAsia="ko-KR"/>
              </w:rPr>
            </w:pPr>
            <w:r w:rsidRPr="006A7330">
              <w:rPr>
                <w:lang w:eastAsia="ko-KR"/>
              </w:rPr>
              <w:t>NOTE 6</w:t>
            </w:r>
          </w:p>
        </w:tc>
      </w:tr>
      <w:tr w:rsidR="00091F85" w:rsidRPr="006A7330" w14:paraId="4783CECA" w14:textId="77777777" w:rsidTr="00174920">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9EFC7D0" w14:textId="5FB8F8EB" w:rsidR="00091F85" w:rsidRPr="006A7330" w:rsidRDefault="00DF71AA" w:rsidP="00DF71AA">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ED15A25" w14:textId="77777777" w:rsidR="00091F85" w:rsidRPr="006A7330" w:rsidRDefault="00091F85" w:rsidP="00DF71A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07C0047" w14:textId="60CDA6F9" w:rsidR="00091F85" w:rsidRPr="006A7330" w:rsidRDefault="00DF71AA" w:rsidP="0017492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20237E89" w14:textId="77777777" w:rsidR="00091F85" w:rsidRPr="006A7330" w:rsidRDefault="00091F85" w:rsidP="00174920">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CB9FFFA" w14:textId="1F7B774C" w:rsidR="00091F85" w:rsidRPr="006A7330" w:rsidRDefault="00DF71AA" w:rsidP="00DF71AA">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69DC1C2" w14:textId="77777777" w:rsidR="00091F85" w:rsidRPr="006A7330" w:rsidRDefault="00091F85" w:rsidP="00DF71AA">
            <w:pPr>
              <w:pStyle w:val="TAC"/>
              <w:rPr>
                <w:lang w:eastAsia="ko-KR"/>
              </w:rPr>
            </w:pPr>
            <w:r w:rsidRPr="006A7330">
              <w:rPr>
                <w:lang w:eastAsia="ko-KR"/>
              </w:rPr>
              <w:t>NR_FDD_FR1_A, NR_TDD_FR1_A,</w:t>
            </w:r>
          </w:p>
          <w:p w14:paraId="7D1F0232" w14:textId="77777777" w:rsidR="00091F85" w:rsidRPr="006A7330" w:rsidRDefault="00091F85" w:rsidP="00DF71AA">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A42663" w14:textId="77777777" w:rsidR="00091F85" w:rsidRPr="006A7330" w:rsidRDefault="00091F85" w:rsidP="00DF71AA">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615EF0" w14:textId="77777777" w:rsidR="00091F85" w:rsidRPr="006A7330" w:rsidRDefault="00091F85" w:rsidP="00DF71AA">
            <w:pPr>
              <w:pStyle w:val="TAC"/>
              <w:rPr>
                <w:lang w:eastAsia="ko-KR"/>
              </w:rPr>
            </w:pPr>
            <w:r w:rsidRPr="006A7330">
              <w:rPr>
                <w:lang w:eastAsia="ko-KR"/>
              </w:rPr>
              <w:t>-50</w:t>
            </w:r>
          </w:p>
        </w:tc>
      </w:tr>
      <w:tr w:rsidR="00091F85" w:rsidRPr="006A7330" w14:paraId="2DB72FCD"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A0FEAA"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9568D16"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86F49DA"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0710743"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3071BA"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87C4FD" w14:textId="77777777" w:rsidR="00091F85" w:rsidRPr="006A7330" w:rsidRDefault="00091F85" w:rsidP="00DF71AA">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F9CDE47" w14:textId="77777777" w:rsidR="00091F85" w:rsidRPr="006A7330" w:rsidRDefault="00091F85" w:rsidP="00DF71AA">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07FE64" w14:textId="77777777" w:rsidR="00091F85" w:rsidRPr="006A7330" w:rsidRDefault="00091F85" w:rsidP="00224E82">
            <w:pPr>
              <w:rPr>
                <w:rFonts w:ascii="Arial" w:hAnsi="Arial" w:cs="Arial"/>
                <w:sz w:val="18"/>
                <w:szCs w:val="18"/>
                <w:lang w:eastAsia="ko-KR"/>
              </w:rPr>
            </w:pPr>
          </w:p>
        </w:tc>
      </w:tr>
      <w:tr w:rsidR="00091F85" w:rsidRPr="006A7330" w14:paraId="554CE23A"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B18D68"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18AC8FE"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4D7590"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AA4057C"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173164D"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2B60EA" w14:textId="77777777" w:rsidR="00091F85" w:rsidRPr="006A7330" w:rsidRDefault="00091F85" w:rsidP="00DF71AA">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31BBC9" w14:textId="77777777" w:rsidR="00091F85" w:rsidRPr="006A7330" w:rsidRDefault="00091F85" w:rsidP="00DF71AA">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CFDF280" w14:textId="77777777" w:rsidR="00091F85" w:rsidRPr="006A7330" w:rsidRDefault="00091F85" w:rsidP="00224E82">
            <w:pPr>
              <w:rPr>
                <w:rFonts w:ascii="Arial" w:hAnsi="Arial" w:cs="Arial"/>
                <w:sz w:val="18"/>
                <w:szCs w:val="18"/>
                <w:lang w:eastAsia="ko-KR"/>
              </w:rPr>
            </w:pPr>
          </w:p>
        </w:tc>
      </w:tr>
      <w:tr w:rsidR="00091F85" w:rsidRPr="006A7330" w14:paraId="25C42692"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18FC116"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2EF1FB2"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9F93B5"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F253E4"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8927CF"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DC9076A" w14:textId="77777777" w:rsidR="00091F85" w:rsidRPr="006A7330" w:rsidRDefault="00091F85" w:rsidP="00DF71AA">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2E57D5" w14:textId="77777777" w:rsidR="00091F85" w:rsidRPr="006A7330" w:rsidRDefault="00091F85" w:rsidP="00DF71AA">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EC56A1" w14:textId="77777777" w:rsidR="00091F85" w:rsidRPr="006A7330" w:rsidRDefault="00091F85" w:rsidP="00224E82">
            <w:pPr>
              <w:rPr>
                <w:rFonts w:ascii="Arial" w:hAnsi="Arial" w:cs="Arial"/>
                <w:sz w:val="18"/>
                <w:szCs w:val="18"/>
                <w:lang w:eastAsia="ko-KR"/>
              </w:rPr>
            </w:pPr>
          </w:p>
        </w:tc>
      </w:tr>
      <w:tr w:rsidR="00091F85" w:rsidRPr="006A7330" w14:paraId="14E5ABEE"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087ED6"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DF6C2BD"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E99B530"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9C8B4E6"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D0B9D2"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754DBB" w14:textId="77777777" w:rsidR="00091F85" w:rsidRPr="006A7330" w:rsidRDefault="00091F85" w:rsidP="00DF71AA">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33F1BA" w14:textId="77777777" w:rsidR="00091F85" w:rsidRPr="006A7330" w:rsidRDefault="00091F85" w:rsidP="00DF71AA">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CD2A88" w14:textId="77777777" w:rsidR="00091F85" w:rsidRPr="006A7330" w:rsidRDefault="00091F85" w:rsidP="00224E82">
            <w:pPr>
              <w:rPr>
                <w:rFonts w:ascii="Arial" w:hAnsi="Arial" w:cs="Arial"/>
                <w:sz w:val="18"/>
                <w:szCs w:val="18"/>
                <w:lang w:eastAsia="ko-KR"/>
              </w:rPr>
            </w:pPr>
          </w:p>
        </w:tc>
      </w:tr>
      <w:tr w:rsidR="00091F85" w:rsidRPr="006A7330" w14:paraId="711F4C36"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A017B23"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5DDD7F7"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B2E7F0"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C78A76B"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BBADC8"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069971" w14:textId="77777777" w:rsidR="00091F85" w:rsidRPr="006A7330" w:rsidRDefault="00091F85" w:rsidP="00DF71AA">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3937FA" w14:textId="77777777" w:rsidR="00091F85" w:rsidRPr="006A7330" w:rsidRDefault="00091F85" w:rsidP="00DF71AA">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2546F0" w14:textId="77777777" w:rsidR="00091F85" w:rsidRPr="006A7330" w:rsidRDefault="00091F85" w:rsidP="00224E82">
            <w:pPr>
              <w:rPr>
                <w:rFonts w:ascii="Arial" w:hAnsi="Arial" w:cs="Arial"/>
                <w:sz w:val="18"/>
                <w:szCs w:val="18"/>
                <w:lang w:eastAsia="ko-KR"/>
              </w:rPr>
            </w:pPr>
          </w:p>
        </w:tc>
      </w:tr>
      <w:tr w:rsidR="00091F85" w:rsidRPr="006A7330" w14:paraId="2F71D6D5"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8BBAA74"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2870147"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48D22B"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4B37924"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3B126C"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3EB83A"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2E477D" w14:textId="77777777" w:rsidR="00091F85" w:rsidRPr="006A7330" w:rsidRDefault="00091F85" w:rsidP="00DF71AA">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7945A7" w14:textId="77777777" w:rsidR="00091F85" w:rsidRPr="006A7330" w:rsidRDefault="00091F85" w:rsidP="00224E82">
            <w:pPr>
              <w:rPr>
                <w:rFonts w:ascii="Arial" w:hAnsi="Arial" w:cs="Arial"/>
                <w:sz w:val="18"/>
                <w:szCs w:val="18"/>
                <w:lang w:eastAsia="ko-KR"/>
              </w:rPr>
            </w:pPr>
          </w:p>
        </w:tc>
      </w:tr>
      <w:tr w:rsidR="00091F85" w:rsidRPr="006A7330" w14:paraId="04DA81CD" w14:textId="77777777" w:rsidTr="00DF71AA">
        <w:trPr>
          <w:jc w:val="center"/>
        </w:trPr>
        <w:tc>
          <w:tcPr>
            <w:tcW w:w="1133" w:type="dxa"/>
            <w:vMerge/>
            <w:tcBorders>
              <w:top w:val="single" w:sz="6" w:space="0" w:color="auto"/>
              <w:left w:val="single" w:sz="4" w:space="0" w:color="auto"/>
              <w:bottom w:val="nil"/>
              <w:right w:val="single" w:sz="6" w:space="0" w:color="auto"/>
            </w:tcBorders>
            <w:vAlign w:val="center"/>
            <w:hideMark/>
          </w:tcPr>
          <w:p w14:paraId="3D4B87F0" w14:textId="77777777" w:rsidR="00091F85" w:rsidRPr="006A7330" w:rsidRDefault="00091F85" w:rsidP="00DF71AA">
            <w:pPr>
              <w:pStyle w:val="TAC"/>
              <w:rPr>
                <w:lang w:eastAsia="ko-KR"/>
              </w:rPr>
            </w:pPr>
          </w:p>
        </w:tc>
        <w:tc>
          <w:tcPr>
            <w:tcW w:w="714" w:type="dxa"/>
            <w:tcBorders>
              <w:top w:val="nil"/>
              <w:left w:val="single" w:sz="6" w:space="0" w:color="auto"/>
              <w:bottom w:val="nil"/>
              <w:right w:val="single" w:sz="6" w:space="0" w:color="auto"/>
            </w:tcBorders>
            <w:vAlign w:val="center"/>
          </w:tcPr>
          <w:p w14:paraId="15AAE4DF"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81AFAF4"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1A4878"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5AF7A9"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9DC06F4"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03A286" w14:textId="77777777" w:rsidR="00091F85" w:rsidRPr="006A7330" w:rsidRDefault="00091F85" w:rsidP="00DF71AA">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7EA707" w14:textId="77777777" w:rsidR="00091F85" w:rsidRPr="006A7330" w:rsidRDefault="00091F85" w:rsidP="00224E82">
            <w:pPr>
              <w:rPr>
                <w:rFonts w:ascii="Arial" w:hAnsi="Arial" w:cs="Arial"/>
                <w:sz w:val="18"/>
                <w:szCs w:val="18"/>
                <w:lang w:eastAsia="ko-KR"/>
              </w:rPr>
            </w:pPr>
          </w:p>
        </w:tc>
      </w:tr>
      <w:tr w:rsidR="00DF71AA" w:rsidRPr="006A7330" w14:paraId="51EA360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DB2492C" w14:textId="3233378E" w:rsidR="00DF71AA" w:rsidRPr="006A7330" w:rsidRDefault="00DF71AA" w:rsidP="00DF71AA">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4BAE0390" w14:textId="77777777" w:rsidR="00DF71AA" w:rsidRPr="006A7330" w:rsidRDefault="00DF71AA" w:rsidP="00DF71A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B7856" w14:textId="4A629175" w:rsidR="00DF71AA" w:rsidRPr="006A7330" w:rsidRDefault="00DF71AA" w:rsidP="00DF71AA">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1D470F5" w14:textId="77777777" w:rsidR="00DF71AA" w:rsidRPr="006A7330" w:rsidRDefault="00DF71AA" w:rsidP="00DF71A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DFE2844" w14:textId="55E95491" w:rsidR="00DF71AA" w:rsidRPr="006A7330" w:rsidRDefault="00DF71AA" w:rsidP="00DF71AA">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5B9A8F" w14:textId="77777777" w:rsidR="00DF71AA" w:rsidRPr="006A7330" w:rsidRDefault="00DF71AA" w:rsidP="00DF71AA">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7454255" w14:textId="77777777" w:rsidR="00DF71AA" w:rsidRPr="006A7330" w:rsidRDefault="00DF71AA" w:rsidP="00DF71AA">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70E7D51" w14:textId="77777777" w:rsidR="00DF71AA" w:rsidRPr="006A7330" w:rsidRDefault="00DF71AA" w:rsidP="00DF71AA">
            <w:pPr>
              <w:pStyle w:val="TAC"/>
              <w:rPr>
                <w:lang w:eastAsia="ko-KR"/>
              </w:rPr>
            </w:pPr>
            <w:r w:rsidRPr="006A7330">
              <w:rPr>
                <w:lang w:eastAsia="ko-KR"/>
              </w:rPr>
              <w:t>NOTE 6</w:t>
            </w:r>
          </w:p>
        </w:tc>
      </w:tr>
      <w:tr w:rsidR="00DF71AA" w:rsidRPr="006A7330" w14:paraId="56274C02"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126E3AA" w14:textId="7DDEFA9A" w:rsidR="00DF71AA" w:rsidRPr="006A7330" w:rsidRDefault="00DF71AA" w:rsidP="00DF71AA">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BF8AAAD" w14:textId="77777777" w:rsidR="00DF71AA" w:rsidRPr="006A7330" w:rsidRDefault="00DF71AA" w:rsidP="00DF71A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DB89859" w14:textId="4A069A58" w:rsidR="00DF71AA" w:rsidRPr="006A7330" w:rsidRDefault="00DF71AA" w:rsidP="00DF71AA">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6DB95E94" w14:textId="77777777" w:rsidR="00DF71AA" w:rsidRPr="006A7330" w:rsidRDefault="00DF71AA" w:rsidP="00DF71A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B6E4235" w14:textId="38956651" w:rsidR="00DF71AA" w:rsidRPr="006A7330" w:rsidRDefault="00DF71AA" w:rsidP="00DF71AA">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EEE191" w14:textId="77777777" w:rsidR="00DF71AA" w:rsidRPr="006A7330" w:rsidRDefault="00DF71AA" w:rsidP="00DF71AA">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A504A53" w14:textId="77777777" w:rsidR="00DF71AA" w:rsidRPr="006A7330" w:rsidRDefault="00DF71AA" w:rsidP="00DF71AA">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540130B" w14:textId="77777777" w:rsidR="00DF71AA" w:rsidRPr="006A7330" w:rsidRDefault="00DF71AA" w:rsidP="00DF71AA">
            <w:pPr>
              <w:pStyle w:val="TAC"/>
              <w:rPr>
                <w:lang w:eastAsia="ko-KR"/>
              </w:rPr>
            </w:pPr>
            <w:r w:rsidRPr="006A7330">
              <w:rPr>
                <w:lang w:eastAsia="ko-KR"/>
              </w:rPr>
              <w:t>NOTE 6</w:t>
            </w:r>
          </w:p>
        </w:tc>
      </w:tr>
      <w:tr w:rsidR="00091F85" w:rsidRPr="006A7330" w14:paraId="0757CF5D" w14:textId="77777777" w:rsidTr="0017492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C9BDFB7" w14:textId="7B120FDB" w:rsidR="00091F85" w:rsidRPr="006A7330" w:rsidRDefault="00DF71AA" w:rsidP="00174920">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2E2340A" w14:textId="77777777" w:rsidR="00091F85" w:rsidRPr="006A7330" w:rsidRDefault="00091F85" w:rsidP="00DF71A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7AF34530" w14:textId="6F327D4A" w:rsidR="00091F85" w:rsidRPr="006A7330" w:rsidRDefault="00DF71AA" w:rsidP="0017492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61B22F4E" w14:textId="77777777" w:rsidR="00091F85" w:rsidRPr="006A7330" w:rsidRDefault="00091F85" w:rsidP="00174920">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BCDC0B2" w14:textId="5EB75745" w:rsidR="00091F85" w:rsidRPr="006A7330" w:rsidRDefault="00DF71AA" w:rsidP="00DF71AA">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F661BB7" w14:textId="77777777" w:rsidR="00091F85" w:rsidRPr="006A7330" w:rsidRDefault="00091F85" w:rsidP="00DF71AA">
            <w:pPr>
              <w:pStyle w:val="TAC"/>
              <w:rPr>
                <w:lang w:eastAsia="ko-KR"/>
              </w:rPr>
            </w:pPr>
            <w:r w:rsidRPr="006A7330">
              <w:rPr>
                <w:lang w:eastAsia="ko-KR"/>
              </w:rPr>
              <w:t>NR_FDD_FR1_A, NR_TDD_FR1_A,</w:t>
            </w:r>
          </w:p>
          <w:p w14:paraId="3B423E61" w14:textId="77777777" w:rsidR="00091F85" w:rsidRPr="006A7330" w:rsidRDefault="00091F85" w:rsidP="00DF71AA">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5FF5AA" w14:textId="77777777" w:rsidR="00091F85" w:rsidRPr="006A7330" w:rsidRDefault="00091F85" w:rsidP="00DF71AA">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7606036" w14:textId="77777777" w:rsidR="00091F85" w:rsidRPr="006A7330" w:rsidRDefault="00091F85" w:rsidP="00DF71AA">
            <w:pPr>
              <w:pStyle w:val="TAC"/>
              <w:rPr>
                <w:lang w:eastAsia="ko-KR"/>
              </w:rPr>
            </w:pPr>
            <w:r w:rsidRPr="006A7330">
              <w:rPr>
                <w:lang w:eastAsia="ko-KR"/>
              </w:rPr>
              <w:t>-50</w:t>
            </w:r>
          </w:p>
        </w:tc>
      </w:tr>
      <w:tr w:rsidR="00091F85" w:rsidRPr="006A7330" w14:paraId="2119B57F"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EBACACC"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F02CDCC"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9DF535"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BD4D3E3"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D178F1"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198858" w14:textId="77777777" w:rsidR="00091F85" w:rsidRPr="006A7330" w:rsidRDefault="00091F85" w:rsidP="00DF71AA">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F908D28" w14:textId="77777777" w:rsidR="00091F85" w:rsidRPr="006A7330" w:rsidRDefault="00091F85" w:rsidP="00DF71AA">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8414AA" w14:textId="77777777" w:rsidR="00091F85" w:rsidRPr="006A7330" w:rsidRDefault="00091F85" w:rsidP="00224E82">
            <w:pPr>
              <w:rPr>
                <w:rFonts w:ascii="Arial" w:hAnsi="Arial" w:cs="Arial"/>
                <w:sz w:val="18"/>
                <w:szCs w:val="18"/>
                <w:lang w:eastAsia="ko-KR"/>
              </w:rPr>
            </w:pPr>
          </w:p>
        </w:tc>
      </w:tr>
      <w:tr w:rsidR="00091F85" w:rsidRPr="006A7330" w14:paraId="5B6A2FFA"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25486CD"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FC4531F"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B58E6D"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525ADFB"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9073D6"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DB8CA09" w14:textId="77777777" w:rsidR="00091F85" w:rsidRPr="006A7330" w:rsidRDefault="00091F85" w:rsidP="00DF71AA">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2B8752" w14:textId="77777777" w:rsidR="00091F85" w:rsidRPr="006A7330" w:rsidRDefault="00091F85" w:rsidP="00DF71AA">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F33CA4" w14:textId="77777777" w:rsidR="00091F85" w:rsidRPr="006A7330" w:rsidRDefault="00091F85" w:rsidP="00224E82">
            <w:pPr>
              <w:rPr>
                <w:rFonts w:ascii="Arial" w:hAnsi="Arial" w:cs="Arial"/>
                <w:sz w:val="18"/>
                <w:szCs w:val="18"/>
                <w:lang w:eastAsia="ko-KR"/>
              </w:rPr>
            </w:pPr>
          </w:p>
        </w:tc>
      </w:tr>
      <w:tr w:rsidR="00091F85" w:rsidRPr="006A7330" w14:paraId="17C401C4"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3BF5FD7"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FCC82AA"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3BD7924"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6DD3B90"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42C2DB"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3A003B" w14:textId="77777777" w:rsidR="00091F85" w:rsidRPr="006A7330" w:rsidRDefault="00091F85" w:rsidP="00DF71AA">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27CBE0" w14:textId="77777777" w:rsidR="00091F85" w:rsidRPr="006A7330" w:rsidRDefault="00091F85" w:rsidP="00DF71AA">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C50E56" w14:textId="77777777" w:rsidR="00091F85" w:rsidRPr="006A7330" w:rsidRDefault="00091F85" w:rsidP="00224E82">
            <w:pPr>
              <w:rPr>
                <w:rFonts w:ascii="Arial" w:hAnsi="Arial" w:cs="Arial"/>
                <w:sz w:val="18"/>
                <w:szCs w:val="18"/>
                <w:lang w:eastAsia="ko-KR"/>
              </w:rPr>
            </w:pPr>
          </w:p>
        </w:tc>
      </w:tr>
      <w:tr w:rsidR="00091F85" w:rsidRPr="006A7330" w14:paraId="115845B6"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846DE1"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783AFC"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7BC51E"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E45D521"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0E4CE6"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A8DB57" w14:textId="77777777" w:rsidR="00091F85" w:rsidRPr="006A7330" w:rsidRDefault="00091F85" w:rsidP="00DF71AA">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F34C88" w14:textId="77777777" w:rsidR="00091F85" w:rsidRPr="006A7330" w:rsidRDefault="00091F85" w:rsidP="00DF71AA">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CBD286" w14:textId="77777777" w:rsidR="00091F85" w:rsidRPr="006A7330" w:rsidRDefault="00091F85" w:rsidP="00224E82">
            <w:pPr>
              <w:rPr>
                <w:rFonts w:ascii="Arial" w:hAnsi="Arial" w:cs="Arial"/>
                <w:sz w:val="18"/>
                <w:szCs w:val="18"/>
                <w:lang w:eastAsia="ko-KR"/>
              </w:rPr>
            </w:pPr>
          </w:p>
        </w:tc>
      </w:tr>
      <w:tr w:rsidR="00091F85" w:rsidRPr="006A7330" w14:paraId="6FF6B590"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77013B"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A76EB0F"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2461E3"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CC1E3A"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B06BF7"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2AB4DA" w14:textId="77777777" w:rsidR="00091F85" w:rsidRPr="006A7330" w:rsidRDefault="00091F85" w:rsidP="00DF71AA">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68EC09" w14:textId="77777777" w:rsidR="00091F85" w:rsidRPr="006A7330" w:rsidRDefault="00091F85" w:rsidP="00DF71AA">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33CAC5" w14:textId="77777777" w:rsidR="00091F85" w:rsidRPr="006A7330" w:rsidRDefault="00091F85" w:rsidP="00224E82">
            <w:pPr>
              <w:rPr>
                <w:rFonts w:ascii="Arial" w:hAnsi="Arial" w:cs="Arial"/>
                <w:sz w:val="18"/>
                <w:szCs w:val="18"/>
                <w:lang w:eastAsia="ko-KR"/>
              </w:rPr>
            </w:pPr>
          </w:p>
        </w:tc>
      </w:tr>
      <w:tr w:rsidR="00091F85" w:rsidRPr="006A7330" w14:paraId="40461115"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A058E2"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07ED4CE"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CB6C299"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A54204D"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681711"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49D2FF"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306916" w14:textId="77777777" w:rsidR="00091F85" w:rsidRPr="006A7330" w:rsidRDefault="00091F85" w:rsidP="00DF71AA">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3C52EC" w14:textId="77777777" w:rsidR="00091F85" w:rsidRPr="006A7330" w:rsidRDefault="00091F85" w:rsidP="00224E82">
            <w:pPr>
              <w:rPr>
                <w:rFonts w:ascii="Arial" w:hAnsi="Arial" w:cs="Arial"/>
                <w:sz w:val="18"/>
                <w:szCs w:val="18"/>
                <w:lang w:eastAsia="ko-KR"/>
              </w:rPr>
            </w:pPr>
          </w:p>
        </w:tc>
      </w:tr>
      <w:tr w:rsidR="00091F85" w:rsidRPr="006A7330" w14:paraId="1A87B7DE"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0A3B4D"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291EFA9"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A3F572"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40BE217"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ED77BB"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16FF93"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577E8C" w14:textId="77777777" w:rsidR="00091F85" w:rsidRPr="006A7330" w:rsidRDefault="00091F85" w:rsidP="00DF71AA">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9E9A05" w14:textId="77777777" w:rsidR="00091F85" w:rsidRPr="006A7330" w:rsidRDefault="00091F85" w:rsidP="00224E82">
            <w:pPr>
              <w:rPr>
                <w:rFonts w:ascii="Arial" w:hAnsi="Arial" w:cs="Arial"/>
                <w:sz w:val="18"/>
                <w:szCs w:val="18"/>
                <w:lang w:eastAsia="ko-KR"/>
              </w:rPr>
            </w:pPr>
          </w:p>
        </w:tc>
      </w:tr>
      <w:tr w:rsidR="00B406AC" w:rsidRPr="006A7330" w14:paraId="005F6C0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A57179" w14:textId="0A84DFEF" w:rsidR="00B406AC" w:rsidRPr="006A7330" w:rsidRDefault="00B406AC" w:rsidP="00B406AC">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CFF2724"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8D7768" w14:textId="6AF5EA43" w:rsidR="00B406AC" w:rsidRPr="006A7330" w:rsidRDefault="00B406AC" w:rsidP="00B406AC">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252A96C4"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E6A9B4" w14:textId="7CCD4280"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0949B0"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05CC2FA"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1B0A2B9" w14:textId="77777777" w:rsidR="00B406AC" w:rsidRPr="006A7330" w:rsidRDefault="00B406AC" w:rsidP="00B406AC">
            <w:pPr>
              <w:pStyle w:val="TAC"/>
              <w:rPr>
                <w:lang w:eastAsia="ko-KR"/>
              </w:rPr>
            </w:pPr>
            <w:r w:rsidRPr="006A7330">
              <w:rPr>
                <w:lang w:eastAsia="ko-KR"/>
              </w:rPr>
              <w:t>NOTE 6</w:t>
            </w:r>
          </w:p>
        </w:tc>
      </w:tr>
      <w:tr w:rsidR="00B406AC" w:rsidRPr="006A7330" w14:paraId="0384A28A"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7BEF8D7" w14:textId="7E08BBBE" w:rsidR="00B406AC" w:rsidRPr="006A7330" w:rsidRDefault="00B406AC" w:rsidP="00B406AC">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45D3CD4"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7F36862" w14:textId="0C73B157" w:rsidR="00B406AC" w:rsidRPr="006A7330" w:rsidRDefault="00B406AC" w:rsidP="00B406AC">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3FF84980"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3287B6F" w14:textId="07A99A65"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3141330"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30E551"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DA15D8" w14:textId="77777777" w:rsidR="00B406AC" w:rsidRPr="006A7330" w:rsidRDefault="00B406AC" w:rsidP="00B406AC">
            <w:pPr>
              <w:pStyle w:val="TAC"/>
              <w:rPr>
                <w:lang w:eastAsia="ko-KR"/>
              </w:rPr>
            </w:pPr>
            <w:r w:rsidRPr="006A7330">
              <w:rPr>
                <w:lang w:eastAsia="ko-KR"/>
              </w:rPr>
              <w:t>NOTE 6</w:t>
            </w:r>
          </w:p>
        </w:tc>
      </w:tr>
      <w:tr w:rsidR="00B406AC" w:rsidRPr="006A7330" w14:paraId="554B020D" w14:textId="77777777" w:rsidTr="00174920">
        <w:trPr>
          <w:trHeight w:val="208"/>
          <w:jc w:val="center"/>
        </w:trPr>
        <w:tc>
          <w:tcPr>
            <w:tcW w:w="1133" w:type="dxa"/>
            <w:tcBorders>
              <w:top w:val="single" w:sz="6" w:space="0" w:color="auto"/>
              <w:left w:val="single" w:sz="4" w:space="0" w:color="auto"/>
              <w:bottom w:val="nil"/>
              <w:right w:val="single" w:sz="6" w:space="0" w:color="auto"/>
            </w:tcBorders>
            <w:hideMark/>
          </w:tcPr>
          <w:p w14:paraId="125C3BEA" w14:textId="389EB679" w:rsidR="00B406AC" w:rsidRPr="006A7330" w:rsidRDefault="00B406AC" w:rsidP="00B406AC">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1A314A3F"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6FFA11C0" w14:textId="77E62D15" w:rsidR="00B406AC" w:rsidRPr="006A7330" w:rsidRDefault="00B406AC" w:rsidP="00B406AC">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6208146C" w14:textId="77777777" w:rsidR="00B406AC" w:rsidRPr="006A7330" w:rsidRDefault="00B406AC" w:rsidP="00174920">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B0461FA" w14:textId="7AA2ECBF" w:rsidR="00B406AC" w:rsidRPr="006A7330" w:rsidRDefault="00B406AC" w:rsidP="00B406AC">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22F9F7F"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8067F5D"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50DD6A" w14:textId="77777777" w:rsidR="00B406AC" w:rsidRPr="006A7330" w:rsidRDefault="00B406AC" w:rsidP="00B406AC">
            <w:pPr>
              <w:pStyle w:val="TAC"/>
              <w:rPr>
                <w:lang w:eastAsia="ko-KR"/>
              </w:rPr>
            </w:pPr>
            <w:r w:rsidRPr="006A7330">
              <w:rPr>
                <w:lang w:eastAsia="ko-KR"/>
              </w:rPr>
              <w:t>NOTE 6</w:t>
            </w:r>
          </w:p>
        </w:tc>
      </w:tr>
      <w:tr w:rsidR="00B406AC" w:rsidRPr="006A7330" w14:paraId="4A5152FE" w14:textId="77777777" w:rsidTr="00DF71AA">
        <w:trPr>
          <w:jc w:val="center"/>
        </w:trPr>
        <w:tc>
          <w:tcPr>
            <w:tcW w:w="1133" w:type="dxa"/>
            <w:tcBorders>
              <w:top w:val="single" w:sz="6" w:space="0" w:color="auto"/>
              <w:left w:val="single" w:sz="4" w:space="0" w:color="auto"/>
              <w:bottom w:val="nil"/>
              <w:right w:val="single" w:sz="6" w:space="0" w:color="auto"/>
            </w:tcBorders>
            <w:hideMark/>
          </w:tcPr>
          <w:p w14:paraId="399A7EB2" w14:textId="4D459EB4" w:rsidR="00B406AC" w:rsidRPr="006A7330" w:rsidRDefault="00B406AC" w:rsidP="00B406AC">
            <w:pPr>
              <w:pStyle w:val="TAC"/>
              <w:rPr>
                <w:lang w:eastAsia="ko-KR"/>
              </w:rPr>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6FB418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0F156B" w14:textId="547F05FE" w:rsidR="00B406AC" w:rsidRPr="006A7330" w:rsidRDefault="00B406AC" w:rsidP="00B406AC">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7DB5771E"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5A7C484" w14:textId="67D46C62"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2AD74C"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6921BD6"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E428E14" w14:textId="77777777" w:rsidR="00B406AC" w:rsidRPr="006A7330" w:rsidRDefault="00B406AC" w:rsidP="00B406AC">
            <w:pPr>
              <w:pStyle w:val="TAC"/>
              <w:rPr>
                <w:lang w:eastAsia="ko-KR"/>
              </w:rPr>
            </w:pPr>
            <w:r w:rsidRPr="006A7330">
              <w:rPr>
                <w:lang w:eastAsia="ko-KR"/>
              </w:rPr>
              <w:t>NOTE 6</w:t>
            </w:r>
          </w:p>
        </w:tc>
      </w:tr>
      <w:tr w:rsidR="00B406AC" w:rsidRPr="006A7330" w14:paraId="42833B6B" w14:textId="77777777" w:rsidTr="00DF71AA">
        <w:trPr>
          <w:jc w:val="center"/>
        </w:trPr>
        <w:tc>
          <w:tcPr>
            <w:tcW w:w="1133" w:type="dxa"/>
            <w:tcBorders>
              <w:top w:val="single" w:sz="6" w:space="0" w:color="auto"/>
              <w:left w:val="single" w:sz="4" w:space="0" w:color="auto"/>
              <w:bottom w:val="nil"/>
              <w:right w:val="single" w:sz="6" w:space="0" w:color="auto"/>
            </w:tcBorders>
            <w:hideMark/>
          </w:tcPr>
          <w:p w14:paraId="2CE9B700" w14:textId="7DB34FC3" w:rsidR="00B406AC" w:rsidRPr="006A7330" w:rsidRDefault="00B406AC" w:rsidP="00B406AC">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D1E393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84DD80" w14:textId="4322264B" w:rsidR="00B406AC" w:rsidRPr="006A7330" w:rsidRDefault="00B406AC" w:rsidP="00B406AC">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23324308"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A4240FA" w14:textId="4C156ECB"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AC3A411"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E79F391"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7820840" w14:textId="77777777" w:rsidR="00B406AC" w:rsidRPr="006A7330" w:rsidRDefault="00B406AC" w:rsidP="00B406AC">
            <w:pPr>
              <w:pStyle w:val="TAC"/>
              <w:rPr>
                <w:lang w:eastAsia="ko-KR"/>
              </w:rPr>
            </w:pPr>
            <w:r w:rsidRPr="006A7330">
              <w:rPr>
                <w:lang w:eastAsia="ko-KR"/>
              </w:rPr>
              <w:t>NOTE 6</w:t>
            </w:r>
          </w:p>
        </w:tc>
      </w:tr>
      <w:tr w:rsidR="00B406AC" w:rsidRPr="006A7330" w14:paraId="716330B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F8B4C3E" w14:textId="07AF94D5" w:rsidR="00B406AC" w:rsidRPr="006A7330" w:rsidRDefault="00B406AC" w:rsidP="00B406AC">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DF8AE3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840E0C1" w14:textId="2D63CF56" w:rsidR="00B406AC" w:rsidRPr="006A7330" w:rsidRDefault="00B406AC" w:rsidP="00B406AC">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5BFB255A" w14:textId="77777777" w:rsidR="00B406AC" w:rsidRPr="006A7330" w:rsidRDefault="00B406AC" w:rsidP="00B406AC">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D4D459" w14:textId="09D6253C" w:rsidR="00B406AC" w:rsidRPr="006A7330" w:rsidRDefault="00B406AC" w:rsidP="00B406AC">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BE32E54"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7517BE"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81CBBF3" w14:textId="77777777" w:rsidR="00B406AC" w:rsidRPr="006A7330" w:rsidRDefault="00B406AC" w:rsidP="00B406AC">
            <w:pPr>
              <w:pStyle w:val="TAC"/>
              <w:rPr>
                <w:lang w:eastAsia="ko-KR"/>
              </w:rPr>
            </w:pPr>
            <w:r w:rsidRPr="006A7330">
              <w:rPr>
                <w:lang w:eastAsia="ko-KR"/>
              </w:rPr>
              <w:t>NOTE 6</w:t>
            </w:r>
          </w:p>
        </w:tc>
      </w:tr>
      <w:tr w:rsidR="00B406AC" w:rsidRPr="006A7330" w14:paraId="435DA4B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550DBB6" w14:textId="193F5742" w:rsidR="00B406AC" w:rsidRPr="006A7330" w:rsidRDefault="00B406AC" w:rsidP="00B406AC">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0A099915"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D426471" w14:textId="4CA4D2F3" w:rsidR="00B406AC" w:rsidRPr="006A7330" w:rsidRDefault="00B406AC" w:rsidP="00B406AC">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67140429"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5F0932E" w14:textId="564E28E6"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4B0FF8"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FB08924"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8A0138" w14:textId="77777777" w:rsidR="00B406AC" w:rsidRPr="006A7330" w:rsidRDefault="00B406AC" w:rsidP="00B406AC">
            <w:pPr>
              <w:pStyle w:val="TAC"/>
              <w:rPr>
                <w:lang w:eastAsia="ko-KR"/>
              </w:rPr>
            </w:pPr>
            <w:r w:rsidRPr="006A7330">
              <w:rPr>
                <w:lang w:eastAsia="ko-KR"/>
              </w:rPr>
              <w:t>NOTE 6</w:t>
            </w:r>
          </w:p>
        </w:tc>
      </w:tr>
      <w:tr w:rsidR="00B406AC" w:rsidRPr="006A7330" w14:paraId="7992C3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A843B52" w14:textId="4FC4CE89" w:rsidR="00B406AC" w:rsidRPr="006A7330" w:rsidRDefault="00B406AC" w:rsidP="00B406AC">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DE49FE4"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D6C546" w14:textId="0BE9DA77" w:rsidR="00B406AC" w:rsidRPr="006A7330" w:rsidRDefault="00B406AC" w:rsidP="00B406AC">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785AC0EE"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A854A2" w14:textId="25BDEF41"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C3B386"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ECB125E"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8C6F32" w14:textId="77777777" w:rsidR="00B406AC" w:rsidRPr="006A7330" w:rsidRDefault="00B406AC" w:rsidP="00B406AC">
            <w:pPr>
              <w:pStyle w:val="TAC"/>
              <w:rPr>
                <w:lang w:eastAsia="ko-KR"/>
              </w:rPr>
            </w:pPr>
            <w:r w:rsidRPr="006A7330">
              <w:rPr>
                <w:lang w:eastAsia="ko-KR"/>
              </w:rPr>
              <w:t>NOTE 6</w:t>
            </w:r>
          </w:p>
        </w:tc>
      </w:tr>
      <w:tr w:rsidR="00B406AC" w:rsidRPr="006A7330" w14:paraId="2D2BE23E" w14:textId="77777777" w:rsidTr="00DF71AA">
        <w:trPr>
          <w:jc w:val="center"/>
        </w:trPr>
        <w:tc>
          <w:tcPr>
            <w:tcW w:w="1133" w:type="dxa"/>
            <w:tcBorders>
              <w:top w:val="single" w:sz="6" w:space="0" w:color="auto"/>
              <w:left w:val="single" w:sz="4" w:space="0" w:color="auto"/>
              <w:bottom w:val="nil"/>
              <w:right w:val="single" w:sz="6" w:space="0" w:color="auto"/>
            </w:tcBorders>
            <w:hideMark/>
          </w:tcPr>
          <w:p w14:paraId="0E578D6B" w14:textId="74E428C4" w:rsidR="00B406AC" w:rsidRPr="006A7330" w:rsidRDefault="00B406AC" w:rsidP="00B406AC">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FD8E829"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F4F3FC4" w14:textId="505296FA" w:rsidR="00B406AC" w:rsidRPr="006A7330" w:rsidRDefault="00B406AC" w:rsidP="00B406AC">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2E4E17FF" w14:textId="77777777" w:rsidR="00B406AC" w:rsidRPr="006A7330" w:rsidRDefault="00B406AC" w:rsidP="00B406AC">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FB6AA8" w14:textId="6B24958F" w:rsidR="00B406AC" w:rsidRPr="006A7330" w:rsidRDefault="00B406AC" w:rsidP="00B406AC">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C375A6A"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29474DE"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5432C2" w14:textId="77777777" w:rsidR="00B406AC" w:rsidRPr="006A7330" w:rsidRDefault="00B406AC" w:rsidP="00B406AC">
            <w:pPr>
              <w:pStyle w:val="TAC"/>
              <w:rPr>
                <w:lang w:eastAsia="ko-KR"/>
              </w:rPr>
            </w:pPr>
            <w:r w:rsidRPr="006A7330">
              <w:rPr>
                <w:lang w:eastAsia="ko-KR"/>
              </w:rPr>
              <w:t>NOTE 6</w:t>
            </w:r>
          </w:p>
        </w:tc>
      </w:tr>
      <w:tr w:rsidR="00B406AC" w:rsidRPr="006A7330" w14:paraId="4B6833D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7932CFC" w14:textId="5EB127C7" w:rsidR="00B406AC" w:rsidRPr="006A7330" w:rsidRDefault="00B406AC" w:rsidP="00B406AC">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34316576"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60E3642" w14:textId="0C1C7818" w:rsidR="00B406AC" w:rsidRPr="006A7330" w:rsidRDefault="00B406AC" w:rsidP="00B406AC">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4A446C60"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DFE7604" w14:textId="6BA4538A"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025ACE"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3628B7F"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8E47DF" w14:textId="77777777" w:rsidR="00B406AC" w:rsidRPr="006A7330" w:rsidRDefault="00B406AC" w:rsidP="00B406AC">
            <w:pPr>
              <w:pStyle w:val="TAC"/>
              <w:rPr>
                <w:lang w:eastAsia="ko-KR"/>
              </w:rPr>
            </w:pPr>
            <w:r w:rsidRPr="006A7330">
              <w:rPr>
                <w:lang w:eastAsia="ko-KR"/>
              </w:rPr>
              <w:t>NOTE 6</w:t>
            </w:r>
          </w:p>
        </w:tc>
      </w:tr>
      <w:tr w:rsidR="00B406AC" w:rsidRPr="006A7330" w14:paraId="28773B7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798B1DD" w14:textId="35513A34" w:rsidR="00B406AC" w:rsidRPr="006A7330" w:rsidRDefault="00B406AC" w:rsidP="00B406AC">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37EC5C6D"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1A2A63B" w14:textId="18464766" w:rsidR="00B406AC" w:rsidRPr="006A7330" w:rsidRDefault="00B406AC" w:rsidP="00B406AC">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57CFD6BC"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B6DD811" w14:textId="08494731"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06ED74"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D0367C"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C7077F" w14:textId="77777777" w:rsidR="00B406AC" w:rsidRPr="006A7330" w:rsidRDefault="00B406AC" w:rsidP="00B406AC">
            <w:pPr>
              <w:pStyle w:val="TAC"/>
              <w:rPr>
                <w:lang w:eastAsia="ko-KR"/>
              </w:rPr>
            </w:pPr>
            <w:r w:rsidRPr="006A7330">
              <w:rPr>
                <w:lang w:eastAsia="ko-KR"/>
              </w:rPr>
              <w:t>NOTE 6</w:t>
            </w:r>
          </w:p>
        </w:tc>
      </w:tr>
      <w:tr w:rsidR="00091F85" w:rsidRPr="006A7330" w14:paraId="7CC1AC90" w14:textId="77777777" w:rsidTr="00224E82">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013079FC" w14:textId="77777777" w:rsidR="00091F85" w:rsidRPr="006A7330" w:rsidRDefault="00091F85"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BC45C70" w14:textId="77777777" w:rsidR="00091F85" w:rsidRPr="006A7330" w:rsidRDefault="00091F85" w:rsidP="00B406AC">
            <w:pPr>
              <w:pStyle w:val="TAN"/>
              <w:rPr>
                <w:lang w:eastAsia="ko-KR"/>
              </w:rPr>
            </w:pPr>
            <w:r w:rsidRPr="006A7330">
              <w:rPr>
                <w:lang w:eastAsia="ko-KR"/>
              </w:rPr>
              <w:t>NOTE 2:</w:t>
            </w:r>
            <w:r w:rsidRPr="006A7330">
              <w:rPr>
                <w:lang w:eastAsia="ko-KR"/>
              </w:rPr>
              <w:tab/>
              <w:t>NR operating band groups are as defined in Section 3.5.</w:t>
            </w:r>
          </w:p>
          <w:p w14:paraId="771B0EC0" w14:textId="77777777" w:rsidR="00091F85" w:rsidRPr="006A7330" w:rsidRDefault="00091F85"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411CDCA" w14:textId="77777777" w:rsidR="00091F85" w:rsidRPr="006A7330" w:rsidRDefault="00091F85"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1A10A9E8" w14:textId="77777777" w:rsidR="00091F85" w:rsidRPr="006A7330" w:rsidRDefault="00091F85"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C52F5DD" w14:textId="77777777" w:rsidR="00091F85" w:rsidRDefault="00091F85"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65AEC4D2" w14:textId="77777777" w:rsidR="00091F85" w:rsidRPr="006A7330" w:rsidRDefault="00091F85"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F12013" w14:textId="77777777" w:rsidR="00AD57C0" w:rsidRDefault="00AD57C0" w:rsidP="00AD57C0"/>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58ADCD0B" w:rsidR="00CD3B3E"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0CBE2A4E"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684718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5C72B222" w14:textId="77777777" w:rsidR="00F32113" w:rsidRPr="006B6398" w:rsidRDefault="00F32113" w:rsidP="00B406AC">
      <w:pPr>
        <w:pStyle w:val="TH"/>
      </w:pPr>
      <w:r w:rsidRPr="006B6398">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32113" w:rsidRPr="006B6398" w14:paraId="718EB704" w14:textId="77777777" w:rsidTr="00ED4E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28B884" w14:textId="77777777" w:rsidR="00F32113" w:rsidRPr="006B6398" w:rsidRDefault="00F32113" w:rsidP="00B406AC">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3B6497" w14:textId="77777777" w:rsidR="00F32113" w:rsidRPr="006B6398" w:rsidRDefault="00F32113" w:rsidP="00B406AC">
            <w:pPr>
              <w:pStyle w:val="TAH"/>
            </w:pPr>
            <w:r w:rsidRPr="006B6398">
              <w:t>Conditions</w:t>
            </w:r>
          </w:p>
        </w:tc>
      </w:tr>
      <w:tr w:rsidR="00F32113" w:rsidRPr="006B6398" w14:paraId="31E2794E" w14:textId="77777777" w:rsidTr="00ED4E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B0FFD35" w14:textId="77777777" w:rsidR="00F32113" w:rsidRPr="006B6398" w:rsidRDefault="00F32113" w:rsidP="00B406AC">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F718B54" w14:textId="77777777" w:rsidR="00F32113" w:rsidRPr="006B6398" w:rsidRDefault="00F32113" w:rsidP="00B406AC">
            <w:pPr>
              <w:pStyle w:val="TAH"/>
            </w:pPr>
            <w:r w:rsidRPr="006B6398">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1FB14BE" w14:textId="77777777" w:rsidR="00F32113" w:rsidRPr="006B6398" w:rsidRDefault="00F32113" w:rsidP="00B406AC">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857A758" w14:textId="77777777" w:rsidR="00F32113" w:rsidRPr="006B6398" w:rsidRDefault="00F32113" w:rsidP="00B406AC">
            <w:pPr>
              <w:pStyle w:val="TAH"/>
            </w:pPr>
          </w:p>
          <w:p w14:paraId="35BBD182" w14:textId="77777777" w:rsidR="00F32113" w:rsidRPr="006B6398" w:rsidRDefault="00F32113" w:rsidP="00B406AC">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1612958" w14:textId="77777777" w:rsidR="00F32113" w:rsidRPr="006B6398" w:rsidRDefault="00F32113" w:rsidP="00B406AC">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77BC287" w14:textId="77777777" w:rsidR="00F32113" w:rsidRPr="006B6398" w:rsidRDefault="00F32113" w:rsidP="00B406AC">
            <w:pPr>
              <w:pStyle w:val="TAH"/>
            </w:pPr>
            <w:r w:rsidRPr="006B6398">
              <w:t>Io</w:t>
            </w:r>
            <w:r w:rsidRPr="006B6398">
              <w:rPr>
                <w:vertAlign w:val="superscript"/>
                <w:lang w:eastAsia="zh-CN"/>
              </w:rPr>
              <w:t>Note 4</w:t>
            </w:r>
            <w:r w:rsidRPr="006B6398">
              <w:t xml:space="preserve"> range</w:t>
            </w:r>
          </w:p>
        </w:tc>
      </w:tr>
      <w:tr w:rsidR="00F32113" w:rsidRPr="006B6398" w14:paraId="7E3E1BEE" w14:textId="77777777" w:rsidTr="00ED4E9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8547685" w14:textId="77777777" w:rsidR="00F32113" w:rsidRPr="006B6398" w:rsidRDefault="00F32113" w:rsidP="00B406AC">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B53B1F5" w14:textId="77777777" w:rsidR="00F32113" w:rsidRPr="006B6398" w:rsidRDefault="00F32113" w:rsidP="00B406AC">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4DED9E0" w14:textId="77777777" w:rsidR="00F32113" w:rsidRPr="006B6398" w:rsidRDefault="00F32113" w:rsidP="00B406AC">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4591FFF" w14:textId="77777777" w:rsidR="00F32113" w:rsidRPr="006B6398" w:rsidRDefault="00F32113" w:rsidP="00B406AC">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A2D4744" w14:textId="77777777" w:rsidR="00F32113" w:rsidRPr="006B6398" w:rsidRDefault="00F32113" w:rsidP="00B406AC">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613B613" w14:textId="77777777" w:rsidR="00F32113" w:rsidRPr="006B6398" w:rsidRDefault="00F32113" w:rsidP="00B406AC">
            <w:pPr>
              <w:pStyle w:val="TAH"/>
            </w:pPr>
            <w:r w:rsidRPr="006B6398">
              <w:t>Minimum</w:t>
            </w:r>
            <w:r w:rsidRPr="006B6398">
              <w:br/>
              <w:t>Io</w:t>
            </w:r>
            <w:r w:rsidRPr="006B6398">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D3CBD7C" w14:textId="77777777" w:rsidR="00F32113" w:rsidRPr="006B6398" w:rsidRDefault="00F32113" w:rsidP="00B406AC">
            <w:pPr>
              <w:pStyle w:val="TAH"/>
            </w:pPr>
            <w:r w:rsidRPr="006B6398">
              <w:t>Maximum</w:t>
            </w:r>
            <w:r w:rsidRPr="006B6398">
              <w:br/>
              <w:t>Io</w:t>
            </w:r>
          </w:p>
        </w:tc>
      </w:tr>
      <w:tr w:rsidR="00F32113" w:rsidRPr="006B6398" w14:paraId="25C5AB24" w14:textId="77777777" w:rsidTr="00ED4E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FC26A28"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Tc</w:t>
            </w:r>
            <w:r w:rsidRPr="006B6398">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506F3B33"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63EF5FB"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486F91F3"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B3EE31A" w14:textId="77777777" w:rsidR="00F32113" w:rsidRPr="006B6398" w:rsidRDefault="00F32113" w:rsidP="00ED4E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69B55C1"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035A9F4"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dBm/BW</w:t>
            </w:r>
            <w:r w:rsidRPr="006B6398">
              <w:rPr>
                <w:rFonts w:ascii="Arial" w:hAnsi="Arial"/>
                <w:b/>
                <w:sz w:val="18"/>
                <w:vertAlign w:val="subscript"/>
              </w:rPr>
              <w:t>Channel</w:t>
            </w:r>
          </w:p>
        </w:tc>
      </w:tr>
      <w:tr w:rsidR="009B1EF9" w:rsidRPr="006B6398" w14:paraId="44D5CA7D" w14:textId="77777777" w:rsidTr="00722105">
        <w:trPr>
          <w:jc w:val="center"/>
        </w:trPr>
        <w:tc>
          <w:tcPr>
            <w:tcW w:w="1133" w:type="dxa"/>
            <w:tcBorders>
              <w:top w:val="single" w:sz="6" w:space="0" w:color="auto"/>
              <w:left w:val="single" w:sz="4" w:space="0" w:color="auto"/>
              <w:bottom w:val="nil"/>
              <w:right w:val="single" w:sz="6" w:space="0" w:color="auto"/>
            </w:tcBorders>
            <w:hideMark/>
          </w:tcPr>
          <w:p w14:paraId="2B435215" w14:textId="159D0252" w:rsidR="009B1EF9" w:rsidRPr="006B6398" w:rsidRDefault="009B1EF9" w:rsidP="009B1EF9">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tcPr>
          <w:p w14:paraId="50B0B4DD" w14:textId="60092682" w:rsidR="009B1EF9" w:rsidRPr="006B6398" w:rsidRDefault="009B1EF9" w:rsidP="009B1EF9">
            <w:pPr>
              <w:pStyle w:val="TAC"/>
              <w:rPr>
                <w:lang w:val="sv-SE"/>
              </w:rPr>
            </w:pPr>
            <w:r>
              <w:rPr>
                <w:lang w:val="sv-SE"/>
              </w:rPr>
              <w:t>0</w:t>
            </w:r>
          </w:p>
        </w:tc>
        <w:tc>
          <w:tcPr>
            <w:tcW w:w="1133" w:type="dxa"/>
            <w:tcBorders>
              <w:top w:val="single" w:sz="6" w:space="0" w:color="auto"/>
              <w:left w:val="single" w:sz="6" w:space="0" w:color="auto"/>
              <w:bottom w:val="nil"/>
              <w:right w:val="single" w:sz="6" w:space="0" w:color="auto"/>
            </w:tcBorders>
            <w:hideMark/>
          </w:tcPr>
          <w:p w14:paraId="261755D5" w14:textId="77777777" w:rsidR="009B1EF9" w:rsidRPr="006B6398" w:rsidRDefault="009B1EF9" w:rsidP="009B1EF9">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68449428" w14:textId="77777777" w:rsidR="009B1EF9" w:rsidRPr="006B6398" w:rsidRDefault="009B1EF9" w:rsidP="009B1EF9">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29F4C32F" w14:textId="77777777" w:rsidR="009B1EF9" w:rsidRPr="006B6398" w:rsidRDefault="009B1EF9" w:rsidP="009B1EF9">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2DF0B732" w14:textId="77777777" w:rsidR="009B1EF9" w:rsidRPr="006B6398" w:rsidRDefault="009B1EF9" w:rsidP="009B1EF9">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06B0B9D5" w14:textId="77777777" w:rsidR="009B1EF9" w:rsidRPr="006B6398" w:rsidRDefault="009B1EF9" w:rsidP="009B1EF9">
            <w:pPr>
              <w:pStyle w:val="TAC"/>
            </w:pPr>
            <w:r w:rsidRPr="006B6398">
              <w:t>NOTE 6</w:t>
            </w:r>
          </w:p>
        </w:tc>
      </w:tr>
      <w:tr w:rsidR="009B1EF9" w:rsidRPr="006B6398" w14:paraId="0943A2B6" w14:textId="77777777" w:rsidTr="00722105">
        <w:trPr>
          <w:jc w:val="center"/>
        </w:trPr>
        <w:tc>
          <w:tcPr>
            <w:tcW w:w="1133" w:type="dxa"/>
            <w:tcBorders>
              <w:top w:val="single" w:sz="6" w:space="0" w:color="auto"/>
              <w:left w:val="single" w:sz="4" w:space="0" w:color="auto"/>
              <w:bottom w:val="nil"/>
              <w:right w:val="single" w:sz="6" w:space="0" w:color="auto"/>
            </w:tcBorders>
            <w:hideMark/>
          </w:tcPr>
          <w:p w14:paraId="58C5FA65" w14:textId="0A25F59E" w:rsidR="009B1EF9" w:rsidRPr="006B6398" w:rsidRDefault="009B1EF9" w:rsidP="009B1EF9">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3E23DE7E" w14:textId="77777777" w:rsidR="009B1EF9" w:rsidRPr="006B6398" w:rsidRDefault="009B1EF9" w:rsidP="009B1EF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11B4D89" w14:textId="77777777" w:rsidR="009B1EF9" w:rsidRPr="006B6398" w:rsidRDefault="009B1EF9" w:rsidP="009B1EF9">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0F7A385F" w14:textId="77777777" w:rsidR="009B1EF9" w:rsidRPr="006B6398" w:rsidRDefault="009B1EF9" w:rsidP="009B1EF9">
            <w:pPr>
              <w:pStyle w:val="TAC"/>
            </w:pPr>
          </w:p>
        </w:tc>
        <w:tc>
          <w:tcPr>
            <w:tcW w:w="1422" w:type="dxa"/>
            <w:tcBorders>
              <w:top w:val="single" w:sz="6" w:space="0" w:color="auto"/>
              <w:left w:val="single" w:sz="6" w:space="0" w:color="auto"/>
              <w:bottom w:val="nil"/>
              <w:right w:val="single" w:sz="4" w:space="0" w:color="auto"/>
            </w:tcBorders>
            <w:hideMark/>
          </w:tcPr>
          <w:p w14:paraId="5ED13F72" w14:textId="77777777" w:rsidR="009B1EF9" w:rsidRPr="006B6398" w:rsidRDefault="009B1EF9" w:rsidP="009B1EF9">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C7BE0D4" w14:textId="77777777" w:rsidR="009B1EF9" w:rsidRPr="006B6398" w:rsidRDefault="009B1EF9" w:rsidP="009B1EF9">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576CF018" w14:textId="77777777" w:rsidR="009B1EF9" w:rsidRPr="006B6398" w:rsidRDefault="009B1EF9" w:rsidP="009B1EF9">
            <w:pPr>
              <w:pStyle w:val="TAC"/>
            </w:pPr>
            <w:r w:rsidRPr="006B6398">
              <w:t>NOTE 6</w:t>
            </w:r>
          </w:p>
        </w:tc>
      </w:tr>
      <w:tr w:rsidR="009B1EF9" w:rsidRPr="006B6398" w14:paraId="51B37179" w14:textId="77777777" w:rsidTr="00722105">
        <w:trPr>
          <w:jc w:val="center"/>
        </w:trPr>
        <w:tc>
          <w:tcPr>
            <w:tcW w:w="1133" w:type="dxa"/>
            <w:tcBorders>
              <w:top w:val="single" w:sz="6" w:space="0" w:color="auto"/>
              <w:left w:val="single" w:sz="4" w:space="0" w:color="auto"/>
              <w:bottom w:val="nil"/>
              <w:right w:val="single" w:sz="6" w:space="0" w:color="auto"/>
            </w:tcBorders>
            <w:hideMark/>
          </w:tcPr>
          <w:p w14:paraId="02C5D95E" w14:textId="6D4C76B4" w:rsidR="009B1EF9" w:rsidRPr="006B6398" w:rsidRDefault="009B1EF9" w:rsidP="009B1EF9">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7B3095EE" w14:textId="77777777" w:rsidR="009B1EF9" w:rsidRPr="006B6398" w:rsidRDefault="009B1EF9" w:rsidP="009B1EF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F4C0CE" w14:textId="77777777" w:rsidR="009B1EF9" w:rsidRPr="006B6398" w:rsidRDefault="009B1EF9" w:rsidP="009B1EF9">
            <w:pPr>
              <w:pStyle w:val="TAC"/>
            </w:pPr>
            <w:r w:rsidRPr="006B6398">
              <w:rPr>
                <w:rFonts w:cs="Calibri"/>
              </w:rPr>
              <w:t>≥[</w:t>
            </w:r>
            <w:r w:rsidRPr="006B6398">
              <w:t>64]</w:t>
            </w:r>
          </w:p>
        </w:tc>
        <w:tc>
          <w:tcPr>
            <w:tcW w:w="845" w:type="dxa"/>
            <w:tcBorders>
              <w:top w:val="nil"/>
              <w:left w:val="single" w:sz="6" w:space="0" w:color="auto"/>
              <w:bottom w:val="nil"/>
              <w:right w:val="single" w:sz="6" w:space="0" w:color="auto"/>
            </w:tcBorders>
          </w:tcPr>
          <w:p w14:paraId="75955442" w14:textId="77777777" w:rsidR="009B1EF9" w:rsidRPr="006B6398" w:rsidRDefault="009B1EF9" w:rsidP="009B1EF9">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7CCE555E" w14:textId="77777777" w:rsidR="009B1EF9" w:rsidRPr="006B6398" w:rsidRDefault="009B1EF9" w:rsidP="009B1EF9">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2ADFED9" w14:textId="77777777" w:rsidR="009B1EF9" w:rsidRPr="006B6398" w:rsidRDefault="009B1EF9" w:rsidP="009B1EF9">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8167C83" w14:textId="77777777" w:rsidR="009B1EF9" w:rsidRPr="006B6398" w:rsidRDefault="009B1EF9" w:rsidP="009B1EF9">
            <w:pPr>
              <w:pStyle w:val="TAC"/>
            </w:pPr>
            <w:r w:rsidRPr="006B6398">
              <w:t>NOTE 6</w:t>
            </w:r>
          </w:p>
        </w:tc>
      </w:tr>
      <w:tr w:rsidR="009B1EF9" w:rsidRPr="006B6398" w14:paraId="2ED153AC" w14:textId="77777777" w:rsidTr="00722105">
        <w:trPr>
          <w:jc w:val="center"/>
        </w:trPr>
        <w:tc>
          <w:tcPr>
            <w:tcW w:w="1133" w:type="dxa"/>
            <w:tcBorders>
              <w:top w:val="single" w:sz="6" w:space="0" w:color="auto"/>
              <w:left w:val="single" w:sz="4" w:space="0" w:color="auto"/>
              <w:bottom w:val="nil"/>
              <w:right w:val="single" w:sz="6" w:space="0" w:color="auto"/>
            </w:tcBorders>
            <w:hideMark/>
          </w:tcPr>
          <w:p w14:paraId="6C151E86" w14:textId="2972BC19" w:rsidR="009B1EF9" w:rsidRPr="006B6398" w:rsidRDefault="009B1EF9" w:rsidP="009B1EF9">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tcPr>
          <w:p w14:paraId="0140E648" w14:textId="77777777" w:rsidR="009B1EF9" w:rsidRPr="006B6398" w:rsidRDefault="009B1EF9" w:rsidP="009B1EF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CF0557" w14:textId="77777777" w:rsidR="009B1EF9" w:rsidRPr="006B6398" w:rsidRDefault="009B1EF9" w:rsidP="009B1EF9">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6E0CA263" w14:textId="77777777" w:rsidR="009B1EF9" w:rsidRPr="006B6398" w:rsidRDefault="009B1EF9" w:rsidP="009B1EF9">
            <w:pPr>
              <w:pStyle w:val="TAC"/>
            </w:pPr>
          </w:p>
        </w:tc>
        <w:tc>
          <w:tcPr>
            <w:tcW w:w="1422" w:type="dxa"/>
            <w:tcBorders>
              <w:top w:val="single" w:sz="6" w:space="0" w:color="auto"/>
              <w:left w:val="single" w:sz="6" w:space="0" w:color="auto"/>
              <w:bottom w:val="nil"/>
              <w:right w:val="single" w:sz="4" w:space="0" w:color="auto"/>
            </w:tcBorders>
            <w:hideMark/>
          </w:tcPr>
          <w:p w14:paraId="75BE95C1" w14:textId="77777777" w:rsidR="009B1EF9" w:rsidRPr="006B6398" w:rsidRDefault="009B1EF9" w:rsidP="009B1EF9">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2B83F0FF" w14:textId="77777777" w:rsidR="009B1EF9" w:rsidRPr="006B6398" w:rsidRDefault="009B1EF9" w:rsidP="009B1EF9">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FC11F0E" w14:textId="77777777" w:rsidR="009B1EF9" w:rsidRPr="006B6398" w:rsidRDefault="009B1EF9" w:rsidP="009B1EF9">
            <w:pPr>
              <w:pStyle w:val="TAC"/>
            </w:pPr>
            <w:r w:rsidRPr="006B6398">
              <w:t>NOTE 6</w:t>
            </w:r>
          </w:p>
        </w:tc>
      </w:tr>
      <w:tr w:rsidR="009B1EF9" w:rsidRPr="006B6398" w14:paraId="2636BB74" w14:textId="77777777" w:rsidTr="00722105">
        <w:trPr>
          <w:jc w:val="center"/>
        </w:trPr>
        <w:tc>
          <w:tcPr>
            <w:tcW w:w="1133" w:type="dxa"/>
            <w:tcBorders>
              <w:top w:val="single" w:sz="6" w:space="0" w:color="auto"/>
              <w:left w:val="single" w:sz="4" w:space="0" w:color="auto"/>
              <w:bottom w:val="nil"/>
              <w:right w:val="single" w:sz="6" w:space="0" w:color="auto"/>
            </w:tcBorders>
            <w:hideMark/>
          </w:tcPr>
          <w:p w14:paraId="2F83C36E" w14:textId="31A6C35B" w:rsidR="009B1EF9" w:rsidRPr="006B6398" w:rsidRDefault="009B1EF9" w:rsidP="009B1EF9">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6CED138C" w14:textId="321C7D6A" w:rsidR="009B1EF9" w:rsidRPr="006B6398" w:rsidRDefault="009B1EF9" w:rsidP="009B1EF9">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5E13D1BA" w14:textId="77777777" w:rsidR="009B1EF9" w:rsidRPr="006B6398" w:rsidRDefault="009B1EF9" w:rsidP="009B1EF9">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3961ADC1" w14:textId="77777777" w:rsidR="009B1EF9" w:rsidRPr="006B6398" w:rsidRDefault="009B1EF9" w:rsidP="009B1EF9">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73538F24" w14:textId="77777777" w:rsidR="009B1EF9" w:rsidRPr="006B6398" w:rsidRDefault="009B1EF9" w:rsidP="009B1EF9">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67A74399" w14:textId="77777777" w:rsidR="009B1EF9" w:rsidRPr="006B6398" w:rsidRDefault="009B1EF9" w:rsidP="009B1EF9">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6D9379A" w14:textId="77777777" w:rsidR="009B1EF9" w:rsidRPr="006B6398" w:rsidRDefault="009B1EF9" w:rsidP="009B1EF9">
            <w:pPr>
              <w:pStyle w:val="TAC"/>
            </w:pPr>
            <w:r w:rsidRPr="006B6398">
              <w:t>NOTE 6</w:t>
            </w:r>
          </w:p>
        </w:tc>
      </w:tr>
      <w:tr w:rsidR="009B1EF9" w:rsidRPr="006B6398" w14:paraId="02EB4F8F" w14:textId="77777777" w:rsidTr="00722105">
        <w:trPr>
          <w:jc w:val="center"/>
        </w:trPr>
        <w:tc>
          <w:tcPr>
            <w:tcW w:w="1133" w:type="dxa"/>
            <w:tcBorders>
              <w:top w:val="single" w:sz="6" w:space="0" w:color="auto"/>
              <w:left w:val="single" w:sz="4" w:space="0" w:color="auto"/>
              <w:bottom w:val="nil"/>
              <w:right w:val="single" w:sz="6" w:space="0" w:color="auto"/>
            </w:tcBorders>
            <w:hideMark/>
          </w:tcPr>
          <w:p w14:paraId="1CC226F0" w14:textId="65A13D58" w:rsidR="009B1EF9" w:rsidRPr="006B6398" w:rsidRDefault="009B1EF9" w:rsidP="009B1EF9">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5F5C77D6" w14:textId="77777777" w:rsidR="009B1EF9" w:rsidRPr="006B6398" w:rsidRDefault="009B1EF9" w:rsidP="009B1EF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6E44D9" w14:textId="77777777" w:rsidR="009B1EF9" w:rsidRPr="006B6398" w:rsidRDefault="009B1EF9" w:rsidP="009B1EF9">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16543F8E" w14:textId="77777777" w:rsidR="009B1EF9" w:rsidRPr="006B6398" w:rsidRDefault="009B1EF9" w:rsidP="009B1EF9">
            <w:pPr>
              <w:pStyle w:val="TAC"/>
            </w:pPr>
          </w:p>
        </w:tc>
        <w:tc>
          <w:tcPr>
            <w:tcW w:w="1422" w:type="dxa"/>
            <w:tcBorders>
              <w:top w:val="single" w:sz="6" w:space="0" w:color="auto"/>
              <w:left w:val="single" w:sz="6" w:space="0" w:color="auto"/>
              <w:bottom w:val="nil"/>
              <w:right w:val="single" w:sz="4" w:space="0" w:color="auto"/>
            </w:tcBorders>
            <w:hideMark/>
          </w:tcPr>
          <w:p w14:paraId="3916F4D7" w14:textId="77777777" w:rsidR="009B1EF9" w:rsidRPr="006B6398" w:rsidRDefault="009B1EF9" w:rsidP="009B1EF9">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0BBB62B" w14:textId="77777777" w:rsidR="009B1EF9" w:rsidRPr="006B6398" w:rsidRDefault="009B1EF9" w:rsidP="009B1EF9">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C487632" w14:textId="77777777" w:rsidR="009B1EF9" w:rsidRPr="006B6398" w:rsidRDefault="009B1EF9" w:rsidP="009B1EF9">
            <w:pPr>
              <w:pStyle w:val="TAC"/>
            </w:pPr>
            <w:r w:rsidRPr="006B6398">
              <w:t>NOTE 6</w:t>
            </w:r>
          </w:p>
        </w:tc>
      </w:tr>
      <w:tr w:rsidR="009B1EF9" w:rsidRPr="006B6398" w14:paraId="6544C842" w14:textId="77777777" w:rsidTr="00722105">
        <w:trPr>
          <w:jc w:val="center"/>
        </w:trPr>
        <w:tc>
          <w:tcPr>
            <w:tcW w:w="1133" w:type="dxa"/>
            <w:tcBorders>
              <w:top w:val="single" w:sz="6" w:space="0" w:color="auto"/>
              <w:left w:val="single" w:sz="4" w:space="0" w:color="auto"/>
              <w:bottom w:val="nil"/>
              <w:right w:val="single" w:sz="6" w:space="0" w:color="auto"/>
            </w:tcBorders>
            <w:hideMark/>
          </w:tcPr>
          <w:p w14:paraId="1857C9F0" w14:textId="75BB3727" w:rsidR="009B1EF9" w:rsidRPr="006B6398" w:rsidRDefault="009B1EF9" w:rsidP="009B1EF9">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7AEABD60" w14:textId="77777777" w:rsidR="009B1EF9" w:rsidRPr="006B6398" w:rsidRDefault="009B1EF9" w:rsidP="009B1EF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A6FFDC5" w14:textId="77777777" w:rsidR="009B1EF9" w:rsidRPr="006B6398" w:rsidRDefault="009B1EF9" w:rsidP="009B1EF9">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556725A3" w14:textId="77777777" w:rsidR="009B1EF9" w:rsidRPr="006B6398" w:rsidRDefault="009B1EF9" w:rsidP="009B1EF9">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711BCB75" w14:textId="77777777" w:rsidR="009B1EF9" w:rsidRPr="006B6398" w:rsidRDefault="009B1EF9" w:rsidP="009B1EF9">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2594143" w14:textId="77777777" w:rsidR="009B1EF9" w:rsidRPr="006B6398" w:rsidRDefault="009B1EF9" w:rsidP="009B1EF9">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529879F" w14:textId="77777777" w:rsidR="009B1EF9" w:rsidRPr="006B6398" w:rsidRDefault="009B1EF9" w:rsidP="009B1EF9">
            <w:pPr>
              <w:pStyle w:val="TAC"/>
            </w:pPr>
            <w:r w:rsidRPr="006B6398">
              <w:t>NOTE 6</w:t>
            </w:r>
          </w:p>
        </w:tc>
      </w:tr>
      <w:tr w:rsidR="009B1EF9" w:rsidRPr="006B6398" w14:paraId="51666906" w14:textId="77777777" w:rsidTr="00722105">
        <w:trPr>
          <w:jc w:val="center"/>
        </w:trPr>
        <w:tc>
          <w:tcPr>
            <w:tcW w:w="1133" w:type="dxa"/>
            <w:tcBorders>
              <w:top w:val="single" w:sz="6" w:space="0" w:color="auto"/>
              <w:left w:val="single" w:sz="4" w:space="0" w:color="auto"/>
              <w:bottom w:val="nil"/>
              <w:right w:val="single" w:sz="6" w:space="0" w:color="auto"/>
            </w:tcBorders>
            <w:hideMark/>
          </w:tcPr>
          <w:p w14:paraId="1AC38297" w14:textId="2A3FB95F" w:rsidR="009B1EF9" w:rsidRPr="006B6398" w:rsidRDefault="009B1EF9" w:rsidP="009B1EF9">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5975A2EF" w14:textId="77777777" w:rsidR="009B1EF9" w:rsidRPr="006B6398" w:rsidRDefault="009B1EF9" w:rsidP="009B1EF9">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F8A0FD" w14:textId="77777777" w:rsidR="009B1EF9" w:rsidRPr="006B6398" w:rsidRDefault="009B1EF9" w:rsidP="009B1EF9">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2D44CE8C" w14:textId="77777777" w:rsidR="009B1EF9" w:rsidRPr="006B6398" w:rsidRDefault="009B1EF9" w:rsidP="009B1EF9">
            <w:pPr>
              <w:pStyle w:val="TAC"/>
            </w:pPr>
          </w:p>
        </w:tc>
        <w:tc>
          <w:tcPr>
            <w:tcW w:w="1422" w:type="dxa"/>
            <w:tcBorders>
              <w:top w:val="single" w:sz="6" w:space="0" w:color="auto"/>
              <w:left w:val="single" w:sz="6" w:space="0" w:color="auto"/>
              <w:bottom w:val="nil"/>
              <w:right w:val="single" w:sz="4" w:space="0" w:color="auto"/>
            </w:tcBorders>
            <w:hideMark/>
          </w:tcPr>
          <w:p w14:paraId="43B49305" w14:textId="77777777" w:rsidR="009B1EF9" w:rsidRPr="006B6398" w:rsidRDefault="009B1EF9" w:rsidP="009B1EF9">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1790F92" w14:textId="77777777" w:rsidR="009B1EF9" w:rsidRPr="006B6398" w:rsidRDefault="009B1EF9" w:rsidP="009B1EF9">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C5704F8" w14:textId="77777777" w:rsidR="009B1EF9" w:rsidRPr="006B6398" w:rsidRDefault="009B1EF9" w:rsidP="009B1EF9">
            <w:pPr>
              <w:pStyle w:val="TAC"/>
            </w:pPr>
            <w:r w:rsidRPr="006B6398">
              <w:t>NOTE 6</w:t>
            </w:r>
          </w:p>
        </w:tc>
      </w:tr>
      <w:tr w:rsidR="00F32113" w:rsidRPr="006B6398" w14:paraId="7CD29258" w14:textId="77777777" w:rsidTr="00ED4E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0D7E2BB" w14:textId="77777777" w:rsidR="00F32113" w:rsidRPr="006B6398" w:rsidRDefault="00F32113" w:rsidP="0012580B">
            <w:pPr>
              <w:pStyle w:val="TAN"/>
            </w:pPr>
            <w:r w:rsidRPr="006B6398">
              <w:t>NOTE 1:</w:t>
            </w:r>
            <w:r w:rsidRPr="006B6398">
              <w:tab/>
              <w:t>This minimum Io condition is expressed as the average Io per RE over all REs in an OFDM symbol.</w:t>
            </w:r>
          </w:p>
          <w:p w14:paraId="55221678" w14:textId="77777777" w:rsidR="00F32113" w:rsidRPr="006B6398" w:rsidRDefault="00F32113" w:rsidP="0012580B">
            <w:pPr>
              <w:pStyle w:val="TAN"/>
            </w:pPr>
            <w:r w:rsidRPr="006B6398">
              <w:t>NOTE 2:</w:t>
            </w:r>
            <w:r w:rsidRPr="006B6398">
              <w:tab/>
              <w:t>NR operating band groups are as defined in Section 3.5.</w:t>
            </w:r>
          </w:p>
          <w:p w14:paraId="17C4E113" w14:textId="77777777" w:rsidR="00F32113" w:rsidRPr="006B6398" w:rsidRDefault="00F32113" w:rsidP="0012580B">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and  dl-PRS-CombSizeNdefined in TS 37.355 [34].</w:t>
            </w:r>
          </w:p>
          <w:p w14:paraId="76FB4375" w14:textId="77777777" w:rsidR="00F32113" w:rsidRPr="006B6398" w:rsidRDefault="00F32113" w:rsidP="0012580B">
            <w:pPr>
              <w:pStyle w:val="TAN"/>
            </w:pPr>
            <w:r w:rsidRPr="006B6398">
              <w:t>NOTE 4:</w:t>
            </w:r>
            <w:r w:rsidRPr="006B6398">
              <w:tab/>
              <w:t>The Io is defined in PRS slots. The same Io range applies to PRS and non-PRS symbols. Io levels are different in PRS and non-PRS symbols within the same slot.</w:t>
            </w:r>
          </w:p>
          <w:p w14:paraId="2057CA21" w14:textId="77777777" w:rsidR="00F32113" w:rsidRPr="006B6398" w:rsidRDefault="00F32113" w:rsidP="0012580B">
            <w:pPr>
              <w:pStyle w:val="TAN"/>
            </w:pPr>
            <w:r w:rsidRPr="006B6398">
              <w:t>NOTE 5:</w:t>
            </w:r>
            <w:r w:rsidRPr="006B6398">
              <w:tab/>
              <w:t>Tc is the basic timing unit defined in TS 38.211 [6].</w:t>
            </w:r>
          </w:p>
          <w:p w14:paraId="1EB35B8E" w14:textId="77777777" w:rsidR="00F32113" w:rsidRDefault="00F32113" w:rsidP="0012580B">
            <w:pPr>
              <w:pStyle w:val="TAN"/>
              <w:rPr>
                <w:rFonts w:eastAsia="SimSun"/>
              </w:rPr>
            </w:pPr>
            <w:r w:rsidRPr="006B6398">
              <w:rPr>
                <w:rFonts w:eastAsia="SimSun"/>
              </w:rPr>
              <w:t>NOTE 6:</w:t>
            </w:r>
            <w:r w:rsidRPr="006B6398">
              <w:rPr>
                <w:rFonts w:eastAsia="SimSun"/>
              </w:rPr>
              <w:tab/>
              <w:t>The same bands and the same Io conditions for each band apply for this requirement as for the corresponding requirement with the PRS bandwidth of the smallest RB number for the corresponding SCS.</w:t>
            </w:r>
          </w:p>
          <w:p w14:paraId="62F219BF" w14:textId="61CC07F6" w:rsidR="0012580B" w:rsidRPr="006B6398" w:rsidRDefault="0012580B" w:rsidP="0012580B">
            <w:pPr>
              <w:pStyle w:val="TAN"/>
            </w:pPr>
            <w:r w:rsidRPr="008027FE">
              <w:rPr>
                <w:rFonts w:eastAsia="SimSun"/>
              </w:rPr>
              <w:t xml:space="preserve">NOTE 7: </w:t>
            </w:r>
            <w:r w:rsidRPr="008027FE">
              <w:rPr>
                <w:rFonts w:eastAsia="SimSun"/>
              </w:rPr>
              <w:tab/>
            </w:r>
            <w:r w:rsidRPr="008027FE">
              <w:rPr>
                <w:rFonts w:eastAsia="SimSun"/>
              </w:rPr>
              <w:sym w:font="Symbol" w:char="F064"/>
            </w:r>
            <w:r w:rsidRPr="008027FE">
              <w:rPr>
                <w:rFonts w:eastAsia="SimSun"/>
              </w:rPr>
              <w:t xml:space="preserve"> is the margin determined from Table 10.1.25.2-6.</w:t>
            </w:r>
          </w:p>
        </w:tc>
      </w:tr>
    </w:tbl>
    <w:p w14:paraId="6B94688A" w14:textId="77777777"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42D0BB9" w14:textId="396ADE19" w:rsidR="00F32113" w:rsidRPr="006B6398" w:rsidRDefault="0012580B" w:rsidP="00B406AC">
      <w:pPr>
        <w:pStyle w:val="TH"/>
        <w:rPr>
          <w:lang w:val="en-US" w:eastAsia="zh-CN"/>
        </w:rPr>
      </w:pPr>
      <w:r w:rsidRPr="006B6398">
        <w:t>Table 10.1.25.</w:t>
      </w:r>
      <w:r>
        <w:t>2-3b</w:t>
      </w:r>
      <w:r w:rsidRPr="006B6398">
        <w:t>: UE Rx-Tx time difference relative measurement accuracy in FR2 in AWGN with TEG reporting</w:t>
      </w:r>
    </w:p>
    <w:tbl>
      <w:tblPr>
        <w:tblW w:w="0" w:type="auto"/>
        <w:jc w:val="center"/>
        <w:tblLook w:val="01E0" w:firstRow="1" w:lastRow="1" w:firstColumn="1" w:lastColumn="1" w:noHBand="0" w:noVBand="0"/>
      </w:tblPr>
      <w:tblGrid>
        <w:gridCol w:w="1122"/>
        <w:gridCol w:w="1027"/>
        <w:gridCol w:w="699"/>
        <w:gridCol w:w="1255"/>
        <w:gridCol w:w="1418"/>
        <w:gridCol w:w="2595"/>
        <w:gridCol w:w="1513"/>
      </w:tblGrid>
      <w:tr w:rsidR="00F32113" w:rsidRPr="006B6398" w14:paraId="6093F9A3" w14:textId="77777777" w:rsidTr="00ED4E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7719A" w14:textId="77777777" w:rsidR="00F32113" w:rsidRPr="006B6398" w:rsidRDefault="00F32113" w:rsidP="00B406AC">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73E0008" w14:textId="77777777" w:rsidR="00F32113" w:rsidRPr="006B6398" w:rsidRDefault="00F32113" w:rsidP="00B406AC">
            <w:pPr>
              <w:pStyle w:val="TAH"/>
              <w:rPr>
                <w:lang w:eastAsia="ko-KR"/>
              </w:rPr>
            </w:pPr>
            <w:r w:rsidRPr="006B6398">
              <w:rPr>
                <w:lang w:eastAsia="ko-KR"/>
              </w:rPr>
              <w:t>Conditions</w:t>
            </w:r>
          </w:p>
        </w:tc>
      </w:tr>
      <w:tr w:rsidR="00F32113" w:rsidRPr="006B6398" w14:paraId="287E48B6" w14:textId="77777777" w:rsidTr="00ED4E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7DCCE0A" w14:textId="77777777" w:rsidR="00F32113" w:rsidRPr="006B6398" w:rsidRDefault="00F32113" w:rsidP="00B406AC">
            <w:pPr>
              <w:pStyle w:val="TAH"/>
              <w:rPr>
                <w:rFonts w:eastAsia="DengXian"/>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CD917B8" w14:textId="77777777" w:rsidR="00F32113" w:rsidRPr="006B6398" w:rsidRDefault="00F32113" w:rsidP="00B406AC">
            <w:pPr>
              <w:pStyle w:val="TAH"/>
              <w:rPr>
                <w:lang w:eastAsia="ko-KR"/>
              </w:rPr>
            </w:pPr>
            <w:r w:rsidRPr="006B6398">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6FCFA1" w14:textId="77777777" w:rsidR="00F32113" w:rsidRPr="006B6398" w:rsidRDefault="00F32113" w:rsidP="00B406AC">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7D0889" w14:textId="77777777" w:rsidR="00F32113" w:rsidRPr="006B6398" w:rsidRDefault="00F32113" w:rsidP="00B406AC">
            <w:pPr>
              <w:pStyle w:val="TAH"/>
              <w:rPr>
                <w:lang w:eastAsia="ko-KR"/>
              </w:rPr>
            </w:pPr>
            <w:r w:rsidRPr="006B6398">
              <w:rPr>
                <w:lang w:eastAsia="ko-KR"/>
              </w:rPr>
              <w:t>PRS bandwidth</w:t>
            </w:r>
          </w:p>
          <w:p w14:paraId="0ABD60B1" w14:textId="77777777" w:rsidR="00F32113" w:rsidRPr="006B6398" w:rsidRDefault="00F32113" w:rsidP="00B406AC">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330F84" w14:textId="77777777" w:rsidR="00F32113" w:rsidRPr="006B6398" w:rsidRDefault="00F32113" w:rsidP="00B406AC">
            <w:pPr>
              <w:pStyle w:val="TAH"/>
              <w:rPr>
                <w:lang w:eastAsia="ko-KR"/>
              </w:rPr>
            </w:pPr>
            <w:r w:rsidRPr="006B6398">
              <w:rPr>
                <w:lang w:eastAsia="ko-KR"/>
              </w:rPr>
              <w:t xml:space="preserve">PRS resource repetition </w:t>
            </w:r>
          </w:p>
          <w:p w14:paraId="27E6EAAF" w14:textId="77777777" w:rsidR="00F32113" w:rsidRPr="006B6398" w:rsidRDefault="00F32113" w:rsidP="00B406AC">
            <w:pPr>
              <w:pStyle w:val="TAH"/>
              <w:rPr>
                <w:lang w:eastAsia="ko-KR"/>
              </w:rPr>
            </w:pPr>
            <w:r w:rsidRPr="006B6398">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0C60A19" w14:textId="77777777" w:rsidR="00F32113" w:rsidRPr="006B6398" w:rsidRDefault="00F32113" w:rsidP="00B406AC">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F32113" w:rsidRPr="006B6398" w14:paraId="79F61DA5" w14:textId="77777777" w:rsidTr="00ED4E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FB8299D" w14:textId="77777777" w:rsidR="00F32113" w:rsidRPr="006B6398" w:rsidRDefault="00F32113" w:rsidP="00B406AC">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721280E" w14:textId="77777777" w:rsidR="00F32113" w:rsidRPr="006B6398" w:rsidRDefault="00F32113" w:rsidP="00B406AC">
            <w:pPr>
              <w:pStyle w:val="TAH"/>
              <w:rPr>
                <w:rFonts w:eastAsia="DengXian"/>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0A6785" w14:textId="77777777" w:rsidR="00F32113" w:rsidRPr="006B6398" w:rsidRDefault="00F32113" w:rsidP="00B406AC">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322944" w14:textId="77777777" w:rsidR="00F32113" w:rsidRPr="006B6398" w:rsidRDefault="00F32113" w:rsidP="00B406AC">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65E847" w14:textId="77777777" w:rsidR="00F32113" w:rsidRPr="006B6398" w:rsidRDefault="00F32113" w:rsidP="00B406AC">
            <w:pPr>
              <w:pStyle w:val="TAH"/>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38CA5B6" w14:textId="77777777" w:rsidR="00F32113" w:rsidRPr="006B6398" w:rsidRDefault="00F32113" w:rsidP="00B406AC">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5BE209D" w14:textId="77777777" w:rsidR="00F32113" w:rsidRPr="006B6398" w:rsidRDefault="00F32113" w:rsidP="00B406AC">
            <w:pPr>
              <w:pStyle w:val="TAH"/>
              <w:rPr>
                <w:lang w:eastAsia="ko-KR"/>
              </w:rPr>
            </w:pPr>
            <w:r w:rsidRPr="006B6398">
              <w:rPr>
                <w:lang w:eastAsia="ko-KR"/>
              </w:rPr>
              <w:t>Maximum Io</w:t>
            </w:r>
          </w:p>
        </w:tc>
      </w:tr>
      <w:tr w:rsidR="00F32113" w:rsidRPr="006B6398" w14:paraId="6A46C6E1"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1DC3162" w14:textId="77777777" w:rsidR="00F32113" w:rsidRPr="006B6398" w:rsidRDefault="00F32113" w:rsidP="00B406AC">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75F72EA" w14:textId="77777777" w:rsidR="00F32113" w:rsidRPr="006B6398" w:rsidRDefault="00F32113" w:rsidP="00B406AC">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3C84DA8" w14:textId="77777777" w:rsidR="00F32113" w:rsidRPr="006B6398" w:rsidRDefault="00F32113" w:rsidP="00B406AC">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7E6EC" w14:textId="77777777" w:rsidR="00F32113" w:rsidRPr="006B6398" w:rsidRDefault="00F32113" w:rsidP="00B406AC">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542AABF" w14:textId="77777777" w:rsidR="00F32113" w:rsidRPr="006B6398" w:rsidRDefault="00F32113" w:rsidP="00B406AC">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9D5860" w14:textId="77777777" w:rsidR="00F32113" w:rsidRPr="006B6398" w:rsidRDefault="00F32113" w:rsidP="00B406AC">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4541F6F" w14:textId="77777777" w:rsidR="00F32113" w:rsidRPr="006B6398" w:rsidRDefault="00F32113" w:rsidP="00B406AC">
            <w:pPr>
              <w:pStyle w:val="TAH"/>
              <w:rPr>
                <w:lang w:eastAsia="ko-KR"/>
              </w:rPr>
            </w:pPr>
            <w:r w:rsidRPr="006B6398">
              <w:rPr>
                <w:lang w:eastAsia="ko-KR"/>
              </w:rPr>
              <w:t>dBm/BW</w:t>
            </w:r>
            <w:r w:rsidRPr="006B6398">
              <w:rPr>
                <w:vertAlign w:val="subscript"/>
                <w:lang w:eastAsia="ko-KR"/>
              </w:rPr>
              <w:t>Channel</w:t>
            </w:r>
          </w:p>
        </w:tc>
      </w:tr>
      <w:tr w:rsidR="00F32113" w:rsidRPr="006B6398" w14:paraId="71A28844"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848929C" w14:textId="77777777" w:rsidR="00F32113" w:rsidRPr="006B6398" w:rsidRDefault="00F32113" w:rsidP="00B406AC">
            <w:pPr>
              <w:pStyle w:val="TAC"/>
              <w:rPr>
                <w:b/>
                <w:sz w:val="16"/>
                <w:szCs w:val="16"/>
                <w:lang w:eastAsia="ko-KR"/>
              </w:rPr>
            </w:pPr>
            <w:r w:rsidRPr="006B6398">
              <w:rPr>
                <w:rFonts w:eastAsia="SimSun"/>
                <w:lang w:eastAsia="ko-KR"/>
              </w:rPr>
              <w:t>[107] +</w:t>
            </w:r>
            <w:r w:rsidRPr="006B6398">
              <w:rPr>
                <w:rFonts w:ascii="SimSun" w:eastAsia="SimSun" w:hAnsi="SimSun" w:hint="eastAsia"/>
              </w:rPr>
              <w:t>Δ</w:t>
            </w:r>
            <w:r w:rsidRPr="006B6398">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71FF0839" w14:textId="53D72B37" w:rsidR="0012580B" w:rsidRPr="006B6398" w:rsidRDefault="0012580B" w:rsidP="0012580B">
            <w:pPr>
              <w:keepNext/>
              <w:keepLines/>
              <w:spacing w:after="0"/>
              <w:jc w:val="center"/>
              <w:rPr>
                <w:rFonts w:ascii="Arial" w:hAnsi="Arial"/>
                <w:sz w:val="18"/>
                <w:szCs w:val="22"/>
                <w:lang w:eastAsia="ko-KR"/>
              </w:rPr>
            </w:pPr>
            <w:r w:rsidRPr="006B6398">
              <w:rPr>
                <w:rFonts w:ascii="Arial" w:hAnsi="Arial"/>
                <w:sz w:val="18"/>
                <w:lang w:eastAsia="ko-KR"/>
              </w:rPr>
              <w:t>(PRS Ês/Iot)</w:t>
            </w:r>
            <w:r>
              <w:rPr>
                <w:rFonts w:ascii="Arial" w:hAnsi="Arial"/>
                <w:i/>
                <w:sz w:val="18"/>
                <w:vertAlign w:val="subscript"/>
                <w:lang w:eastAsia="ko-KR"/>
              </w:rPr>
              <w:t>j</w:t>
            </w:r>
            <w:r w:rsidRPr="006B6398">
              <w:rPr>
                <w:rFonts w:ascii="Arial" w:hAnsi="Arial"/>
                <w:sz w:val="18"/>
                <w:vertAlign w:val="subscript"/>
                <w:lang w:eastAsia="ko-KR"/>
              </w:rPr>
              <w:t xml:space="preserve"> </w:t>
            </w:r>
            <w:r w:rsidRPr="006B6398">
              <w:rPr>
                <w:rFonts w:ascii="Arial" w:hAnsi="Arial"/>
                <w:sz w:val="18"/>
                <w:lang w:eastAsia="ko-KR"/>
              </w:rPr>
              <w:t>≥-6dB</w:t>
            </w:r>
          </w:p>
          <w:p w14:paraId="5FEB632C" w14:textId="77777777" w:rsidR="0012580B" w:rsidRPr="006B6398" w:rsidRDefault="0012580B" w:rsidP="0012580B">
            <w:pPr>
              <w:keepNext/>
              <w:keepLines/>
              <w:spacing w:after="0"/>
              <w:jc w:val="center"/>
              <w:rPr>
                <w:rFonts w:ascii="Arial" w:hAnsi="Arial"/>
                <w:sz w:val="18"/>
                <w:lang w:eastAsia="ko-KR"/>
              </w:rPr>
            </w:pPr>
          </w:p>
          <w:p w14:paraId="6FF6ECFE" w14:textId="6448818C" w:rsidR="00F32113" w:rsidRPr="006B6398" w:rsidRDefault="0012580B" w:rsidP="0012580B">
            <w:pPr>
              <w:pStyle w:val="TAC"/>
              <w:rPr>
                <w:b/>
                <w:sz w:val="16"/>
                <w:szCs w:val="16"/>
                <w:lang w:eastAsia="ko-KR"/>
              </w:rPr>
            </w:pPr>
            <w:r w:rsidRPr="006B6398">
              <w:rPr>
                <w:lang w:eastAsia="ko-KR"/>
              </w:rPr>
              <w:t xml:space="preserve"> (PRS Ês/Iot)</w:t>
            </w:r>
            <w:r w:rsidRPr="006B6398">
              <w:rPr>
                <w:i/>
                <w:vertAlign w:val="subscript"/>
                <w:lang w:eastAsia="ko-KR"/>
              </w:rPr>
              <w:t>i</w:t>
            </w:r>
            <w:r w:rsidRPr="006B6398">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EEEB240" w14:textId="77777777" w:rsidR="00F32113" w:rsidRPr="006B6398" w:rsidRDefault="00F32113" w:rsidP="00B406AC">
            <w:pPr>
              <w:pStyle w:val="TAC"/>
              <w:rPr>
                <w:szCs w:val="22"/>
                <w:lang w:eastAsia="ko-KR"/>
              </w:rPr>
            </w:pPr>
            <w:r w:rsidRPr="006B6398">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6392355" w14:textId="77777777" w:rsidR="00F32113" w:rsidRPr="006B6398" w:rsidRDefault="00F32113" w:rsidP="00B406AC">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690D44E0" w14:textId="77777777" w:rsidR="00F32113" w:rsidRPr="006B6398" w:rsidRDefault="00F32113" w:rsidP="00B406AC">
            <w:pPr>
              <w:pStyle w:val="TAC"/>
              <w:rPr>
                <w:b/>
                <w:szCs w:val="22"/>
                <w:lang w:eastAsia="ko-KR"/>
              </w:rPr>
            </w:pPr>
            <w:r w:rsidRPr="006B6398">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3D182CC7" w14:textId="77777777" w:rsidR="00F32113" w:rsidRPr="006B6398" w:rsidRDefault="00F32113" w:rsidP="00B406AC">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A9B3E" w14:textId="77777777" w:rsidR="00F32113" w:rsidRPr="006B6398" w:rsidRDefault="00F32113" w:rsidP="00B406AC">
            <w:pPr>
              <w:pStyle w:val="TAC"/>
              <w:rPr>
                <w:b/>
                <w:sz w:val="16"/>
                <w:szCs w:val="16"/>
                <w:lang w:eastAsia="ko-KR"/>
              </w:rPr>
            </w:pPr>
            <w:r w:rsidRPr="006B6398">
              <w:rPr>
                <w:lang w:eastAsia="ko-KR"/>
              </w:rPr>
              <w:t>-50</w:t>
            </w:r>
          </w:p>
        </w:tc>
      </w:tr>
      <w:tr w:rsidR="00F32113" w:rsidRPr="006B6398" w14:paraId="0E873E61"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3528461" w14:textId="77777777" w:rsidR="00F32113" w:rsidRPr="006B6398" w:rsidRDefault="00F32113" w:rsidP="00B406AC">
            <w:pPr>
              <w:pStyle w:val="TAC"/>
              <w:rPr>
                <w:b/>
                <w:sz w:val="16"/>
                <w:szCs w:val="16"/>
                <w:lang w:eastAsia="ko-KR"/>
              </w:rPr>
            </w:pPr>
            <w:r w:rsidRPr="006B6398">
              <w:rPr>
                <w:lang w:eastAsia="ko-KR"/>
              </w:rPr>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FAD3177" w14:textId="77777777" w:rsidR="00F32113" w:rsidRPr="006B6398" w:rsidRDefault="00F32113" w:rsidP="00B406AC">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24F6CDE" w14:textId="77777777" w:rsidR="00F32113" w:rsidRPr="006B6398" w:rsidRDefault="00F32113" w:rsidP="00B406AC">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102178" w14:textId="77777777" w:rsidR="00F32113" w:rsidRPr="006B6398" w:rsidRDefault="00F32113" w:rsidP="00B406AC">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1E0C180" w14:textId="77777777" w:rsidR="00F32113" w:rsidRPr="006B6398" w:rsidRDefault="00F32113" w:rsidP="00B406AC">
            <w:pPr>
              <w:pStyle w:val="TAC"/>
              <w:rPr>
                <w:b/>
                <w:szCs w:val="22"/>
                <w:lang w:eastAsia="ko-KR"/>
              </w:rPr>
            </w:pPr>
            <w:r w:rsidRPr="006B6398">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66C323A" w14:textId="77777777" w:rsidR="00F32113" w:rsidRPr="006B6398" w:rsidRDefault="00F32113" w:rsidP="00B406AC">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FCFB608" w14:textId="77777777" w:rsidR="00F32113" w:rsidRPr="006B6398" w:rsidRDefault="00F32113" w:rsidP="00B406AC">
            <w:pPr>
              <w:pStyle w:val="TAC"/>
              <w:rPr>
                <w:b/>
                <w:sz w:val="16"/>
                <w:szCs w:val="16"/>
                <w:lang w:eastAsia="ko-KR"/>
              </w:rPr>
            </w:pPr>
            <w:r w:rsidRPr="006B6398">
              <w:rPr>
                <w:lang w:eastAsia="ko-KR"/>
              </w:rPr>
              <w:t>Note 5</w:t>
            </w:r>
          </w:p>
        </w:tc>
      </w:tr>
      <w:tr w:rsidR="00F32113" w:rsidRPr="006B6398" w14:paraId="54A7AA80"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570D13F" w14:textId="77777777" w:rsidR="00F32113" w:rsidRPr="006B6398" w:rsidRDefault="00F32113" w:rsidP="00B406AC">
            <w:pPr>
              <w:pStyle w:val="TAC"/>
              <w:rPr>
                <w:szCs w:val="22"/>
                <w:lang w:eastAsia="ko-KR"/>
              </w:rPr>
            </w:pPr>
            <w:r w:rsidRPr="006B6398">
              <w:rPr>
                <w:lang w:eastAsia="ko-KR"/>
              </w:rPr>
              <w:t>[27]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4185F11" w14:textId="77777777" w:rsidR="00F32113" w:rsidRPr="006B6398" w:rsidRDefault="00F32113" w:rsidP="00B406AC">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603C859" w14:textId="77777777" w:rsidR="00F32113" w:rsidRPr="006B6398" w:rsidRDefault="00F32113" w:rsidP="00B406AC">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29C883" w14:textId="77777777" w:rsidR="00F32113" w:rsidRPr="006B6398" w:rsidRDefault="00F32113" w:rsidP="00B406AC">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FFE1CB0" w14:textId="77777777" w:rsidR="00F32113" w:rsidRPr="006B6398" w:rsidRDefault="00F32113" w:rsidP="00B406AC">
            <w:pPr>
              <w:pStyle w:val="TAC"/>
              <w:rPr>
                <w:lang w:eastAsia="ko-KR"/>
              </w:rPr>
            </w:pPr>
            <w:r w:rsidRPr="006B6398">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29F5046" w14:textId="77777777" w:rsidR="00F32113" w:rsidRPr="006B6398" w:rsidRDefault="00F32113" w:rsidP="00B406AC">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4D75A16" w14:textId="77777777" w:rsidR="00F32113" w:rsidRPr="006B6398" w:rsidRDefault="00F32113" w:rsidP="00B406AC">
            <w:pPr>
              <w:pStyle w:val="TAC"/>
              <w:rPr>
                <w:lang w:eastAsia="ko-KR"/>
              </w:rPr>
            </w:pPr>
            <w:r w:rsidRPr="006B6398">
              <w:rPr>
                <w:lang w:eastAsia="ko-KR"/>
              </w:rPr>
              <w:t>Note 5</w:t>
            </w:r>
          </w:p>
        </w:tc>
      </w:tr>
      <w:tr w:rsidR="00F32113" w:rsidRPr="006B6398" w14:paraId="787D8F95" w14:textId="77777777" w:rsidTr="00ED4E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F44C64B" w14:textId="77777777" w:rsidR="00F32113" w:rsidRPr="006B6398" w:rsidRDefault="00F32113" w:rsidP="00B406AC">
            <w:pPr>
              <w:pStyle w:val="TAC"/>
              <w:rPr>
                <w:lang w:eastAsia="ko-KR"/>
              </w:rPr>
            </w:pPr>
            <w:r w:rsidRPr="006B6398">
              <w:rPr>
                <w:lang w:eastAsia="ko-KR"/>
              </w:rPr>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C780443" w14:textId="77777777" w:rsidR="00F32113" w:rsidRPr="006B6398" w:rsidRDefault="00F32113" w:rsidP="00B406AC">
            <w:pPr>
              <w:pStyle w:val="TAC"/>
              <w:rPr>
                <w:rFonts w:eastAsia="DengXian"/>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3485016" w14:textId="77777777" w:rsidR="00F32113" w:rsidRPr="006B6398" w:rsidRDefault="00F32113" w:rsidP="00B406AC">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8353C59" w14:textId="77777777" w:rsidR="00F32113" w:rsidRPr="006B6398" w:rsidRDefault="00F32113" w:rsidP="00B406AC">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2D5912CD" w14:textId="77777777" w:rsidR="00F32113" w:rsidRPr="006B6398" w:rsidRDefault="00F32113" w:rsidP="00B406AC">
            <w:pPr>
              <w:pStyle w:val="TAC"/>
              <w:rPr>
                <w:lang w:eastAsia="ko-KR"/>
              </w:rPr>
            </w:pPr>
            <w:r w:rsidRPr="006B6398">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4D330EAD" w14:textId="77777777" w:rsidR="00F32113" w:rsidRPr="006B6398" w:rsidRDefault="00F32113" w:rsidP="00B406AC">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AC6D246" w14:textId="77777777" w:rsidR="00F32113" w:rsidRPr="006B6398" w:rsidRDefault="00F32113" w:rsidP="00B406AC">
            <w:pPr>
              <w:pStyle w:val="TAC"/>
              <w:rPr>
                <w:lang w:eastAsia="ko-KR"/>
              </w:rPr>
            </w:pPr>
            <w:r w:rsidRPr="006B6398">
              <w:rPr>
                <w:lang w:eastAsia="ko-KR"/>
              </w:rPr>
              <w:t>-50</w:t>
            </w:r>
          </w:p>
        </w:tc>
      </w:tr>
      <w:tr w:rsidR="00F32113" w:rsidRPr="006B6398" w14:paraId="24EE610C"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hideMark/>
          </w:tcPr>
          <w:p w14:paraId="03FA4443" w14:textId="77777777" w:rsidR="00F32113" w:rsidRPr="006B6398" w:rsidRDefault="00F32113" w:rsidP="00B406AC">
            <w:pPr>
              <w:pStyle w:val="TAC"/>
              <w:rPr>
                <w:lang w:eastAsia="ko-KR"/>
              </w:rPr>
            </w:pPr>
            <w:r w:rsidRPr="006B6398">
              <w:rPr>
                <w:lang w:eastAsia="ko-KR"/>
              </w:rPr>
              <w:t>[29]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3197F01" w14:textId="77777777" w:rsidR="00F32113" w:rsidRPr="006B6398" w:rsidRDefault="00F32113" w:rsidP="00B406AC">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42A19D5" w14:textId="77777777" w:rsidR="00F32113" w:rsidRPr="006B6398" w:rsidRDefault="00F32113" w:rsidP="00B406AC">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2E03BB" w14:textId="77777777" w:rsidR="00F32113" w:rsidRPr="006B6398" w:rsidRDefault="00F32113" w:rsidP="00B406AC">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651E072" w14:textId="77777777" w:rsidR="00F32113" w:rsidRPr="006B6398" w:rsidRDefault="00F32113" w:rsidP="00B406AC">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E1C4224" w14:textId="77777777" w:rsidR="00F32113" w:rsidRPr="006B6398" w:rsidRDefault="00F32113" w:rsidP="00B406AC">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D2238EA" w14:textId="77777777" w:rsidR="00F32113" w:rsidRPr="006B6398" w:rsidRDefault="00F32113" w:rsidP="00B406AC">
            <w:pPr>
              <w:pStyle w:val="TAC"/>
              <w:rPr>
                <w:lang w:eastAsia="ko-KR"/>
              </w:rPr>
            </w:pPr>
            <w:r w:rsidRPr="006B6398">
              <w:rPr>
                <w:lang w:eastAsia="ko-KR"/>
              </w:rPr>
              <w:t>Note 5</w:t>
            </w:r>
          </w:p>
        </w:tc>
      </w:tr>
      <w:tr w:rsidR="00F32113" w:rsidRPr="006B6398" w14:paraId="2BB8D8A3"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hideMark/>
          </w:tcPr>
          <w:p w14:paraId="680DBC89" w14:textId="77777777" w:rsidR="00F32113" w:rsidRPr="006B6398" w:rsidRDefault="00F32113" w:rsidP="00B406AC">
            <w:pPr>
              <w:pStyle w:val="TAC"/>
              <w:rPr>
                <w:lang w:eastAsia="ko-KR"/>
              </w:rPr>
            </w:pPr>
            <w:r w:rsidRPr="006B6398">
              <w:rPr>
                <w:lang w:eastAsia="ko-KR"/>
              </w:rPr>
              <w:t>[18]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06AFEE" w14:textId="77777777" w:rsidR="00F32113" w:rsidRPr="006B6398" w:rsidRDefault="00F32113" w:rsidP="00B406AC">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5982757" w14:textId="77777777" w:rsidR="00F32113" w:rsidRPr="006B6398" w:rsidRDefault="00F32113" w:rsidP="00B406AC">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29DB0B" w14:textId="77777777" w:rsidR="00F32113" w:rsidRPr="006B6398" w:rsidRDefault="00F32113" w:rsidP="00B406AC">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5C515CE" w14:textId="77777777" w:rsidR="00F32113" w:rsidRPr="006B6398" w:rsidRDefault="00F32113" w:rsidP="00B406AC">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4E24D63" w14:textId="77777777" w:rsidR="00F32113" w:rsidRPr="006B6398" w:rsidRDefault="00F32113" w:rsidP="00B406AC">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BFA8BB" w14:textId="77777777" w:rsidR="00F32113" w:rsidRPr="006B6398" w:rsidRDefault="00F32113" w:rsidP="00B406AC">
            <w:pPr>
              <w:pStyle w:val="TAC"/>
              <w:rPr>
                <w:lang w:eastAsia="ko-KR"/>
              </w:rPr>
            </w:pPr>
            <w:r w:rsidRPr="006B6398">
              <w:rPr>
                <w:lang w:eastAsia="ko-KR"/>
              </w:rPr>
              <w:t>Note 5</w:t>
            </w:r>
          </w:p>
        </w:tc>
      </w:tr>
      <w:tr w:rsidR="00F32113" w:rsidRPr="006B6398" w14:paraId="682FFFC0" w14:textId="77777777" w:rsidTr="00ED4E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29AF20D" w14:textId="570666ED" w:rsidR="0012580B" w:rsidRPr="006B6398" w:rsidRDefault="0012580B" w:rsidP="0012580B">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and resource i.</w:t>
            </w:r>
          </w:p>
          <w:p w14:paraId="744A276B" w14:textId="51A26AC9" w:rsidR="00F32113" w:rsidRPr="006B6398" w:rsidRDefault="0012580B" w:rsidP="0012580B">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dl-PRS-ResourceRepetitionFactor, dl-PRS-NumSymbols and dl-PRS-CombSizeN</w:t>
            </w:r>
            <w:r w:rsidRPr="006B6398">
              <w:rPr>
                <w:iCs/>
                <w:lang w:eastAsia="ko-KR"/>
              </w:rPr>
              <w:t>defined in TS 37.355 [34], respectively</w:t>
            </w:r>
            <w:r w:rsidRPr="006B6398">
              <w:rPr>
                <w:lang w:eastAsia="ko-KR"/>
              </w:rPr>
              <w:t>.</w:t>
            </w:r>
          </w:p>
          <w:p w14:paraId="5BD72995" w14:textId="77777777" w:rsidR="00F32113" w:rsidRPr="006B6398" w:rsidRDefault="00F32113" w:rsidP="00B406AC">
            <w:pPr>
              <w:pStyle w:val="TAN"/>
              <w:rPr>
                <w:lang w:eastAsia="ko-KR"/>
              </w:rPr>
            </w:pPr>
            <w:r w:rsidRPr="006B6398">
              <w:rPr>
                <w:lang w:eastAsia="ko-KR"/>
              </w:rPr>
              <w:t>NOTE 3:</w:t>
            </w:r>
            <w:r w:rsidRPr="006B6398">
              <w:rPr>
                <w:lang w:eastAsia="ko-KR"/>
              </w:rPr>
              <w:tab/>
              <w:t>Io is assumed to have constant EPRE across the bandwidth.</w:t>
            </w:r>
          </w:p>
          <w:p w14:paraId="686320C1" w14:textId="77777777" w:rsidR="00F32113" w:rsidRPr="006B6398" w:rsidRDefault="00F32113" w:rsidP="00B406AC">
            <w:pPr>
              <w:pStyle w:val="TAN"/>
              <w:rPr>
                <w:lang w:eastAsia="ko-KR"/>
              </w:rPr>
            </w:pPr>
            <w:r w:rsidRPr="006B6398">
              <w:rPr>
                <w:lang w:eastAsia="ko-KR"/>
              </w:rPr>
              <w:t>NOTE 4:</w:t>
            </w:r>
            <w:r w:rsidRPr="006B6398">
              <w:rPr>
                <w:lang w:eastAsia="ko-KR"/>
              </w:rPr>
              <w:tab/>
              <w:t>Tc is the basic timing unit defined in TS 38.211 [6].</w:t>
            </w:r>
          </w:p>
          <w:p w14:paraId="3DEC6DF8" w14:textId="77777777" w:rsidR="00F32113" w:rsidRPr="006B6398" w:rsidRDefault="00F32113" w:rsidP="00B406AC">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3243A57A" w14:textId="0C357552" w:rsidR="00F32113" w:rsidRPr="006B6398" w:rsidRDefault="00F931DD" w:rsidP="00B406AC">
            <w:pPr>
              <w:pStyle w:val="TAN"/>
              <w:rPr>
                <w:lang w:eastAsia="ko-KR"/>
              </w:rPr>
            </w:pPr>
            <w:r w:rsidRPr="006B6398">
              <w:rPr>
                <w:lang w:eastAsia="ko-KR"/>
              </w:rPr>
              <w:t>NOTE 6:</w:t>
            </w:r>
            <w:r w:rsidRPr="006B6398">
              <w:rPr>
                <w:lang w:eastAsia="ko-KR"/>
              </w:rPr>
              <w:tab/>
            </w:r>
            <w:r w:rsidRPr="00777AB7">
              <w:rPr>
                <w:rFonts w:hint="eastAsia"/>
                <w:lang w:val="en-US"/>
              </w:rPr>
              <w:t>Δ</w:t>
            </w:r>
            <w:r>
              <w:t xml:space="preserve">is </w:t>
            </w:r>
            <w:r>
              <w:rPr>
                <w:rFonts w:hint="eastAsia"/>
                <w:lang w:eastAsia="zh-CN"/>
              </w:rPr>
              <w:t>the</w:t>
            </w:r>
            <w:r>
              <w:rPr>
                <w:lang w:eastAsia="zh-CN"/>
              </w:rPr>
              <w:t xml:space="preserve"> value of the timing error margin for the RxTx TEG,</w:t>
            </w:r>
            <w:r>
              <w:rPr>
                <w:rFonts w:hint="eastAsia"/>
                <w:lang w:eastAsia="zh-CN"/>
              </w:rPr>
              <w:t xml:space="preserve"> reported via</w:t>
            </w:r>
            <w:r w:rsidRPr="00565959">
              <w:t xml:space="preserve"> </w:t>
            </w:r>
            <w:r w:rsidRPr="006F58F0">
              <w:rPr>
                <w:i/>
                <w:lang w:eastAsia="zh-CN"/>
              </w:rPr>
              <w:t>nr-UE-RxTxTEG-TimingErrorMargin</w:t>
            </w:r>
            <w:r>
              <w:t xml:space="preserve">. </w:t>
            </w:r>
            <w:r w:rsidRPr="00777AB7">
              <w:rPr>
                <w:rFonts w:hint="eastAsia"/>
                <w:lang w:val="en-US"/>
              </w:rPr>
              <w:t>Δ</w:t>
            </w:r>
            <w:r>
              <w:rPr>
                <w:rFonts w:hint="eastAsia"/>
                <w:lang w:eastAsia="zh-CN"/>
              </w:rPr>
              <w:t xml:space="preserve"> </w:t>
            </w:r>
            <w:r>
              <w:rPr>
                <w:lang w:eastAsia="zh-CN"/>
              </w:rPr>
              <w:t>can</w:t>
            </w:r>
            <w:r w:rsidRPr="00327474">
              <w:rPr>
                <w:bCs/>
              </w:rPr>
              <w:t xml:space="preserve">not </w:t>
            </w:r>
            <w:r>
              <w:rPr>
                <w:bCs/>
              </w:rPr>
              <w:t xml:space="preserve">be </w:t>
            </w:r>
            <w:r w:rsidRPr="00327474">
              <w:rPr>
                <w:bCs/>
              </w:rPr>
              <w:t xml:space="preserve">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.2-6 </w:t>
            </w:r>
            <w:r w:rsidRPr="00D25830">
              <w:rPr>
                <w:lang w:eastAsia="zh-CN"/>
              </w:rPr>
              <w:t>(dependent on PRS/SRS BW)</w:t>
            </w:r>
            <w:r w:rsidRPr="00D25830">
              <w:rPr>
                <w:rFonts w:hint="eastAsia"/>
                <w:lang w:eastAsia="zh-CN"/>
              </w:rPr>
              <w:t xml:space="preserve"> </w:t>
            </w:r>
            <w:r>
              <w:rPr>
                <w:rFonts w:hint="eastAsia"/>
                <w:lang w:eastAsia="zh-CN"/>
              </w:rPr>
              <w:t xml:space="preserve">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s associated with the RxTx TEG</w:t>
            </w:r>
            <w:r w:rsidRPr="00777AB7">
              <w:rPr>
                <w:lang w:eastAsia="zh-CN"/>
              </w:rPr>
              <w:t>.</w:t>
            </w:r>
            <w:r>
              <w:rPr>
                <w:rFonts w:hint="eastAsia"/>
                <w:lang w:eastAsia="zh-CN"/>
              </w:rPr>
              <w:t xml:space="preserve"> </w:t>
            </w:r>
          </w:p>
        </w:tc>
      </w:tr>
    </w:tbl>
    <w:p w14:paraId="1821BDD1" w14:textId="77777777" w:rsidR="00F32113" w:rsidRDefault="00F32113" w:rsidP="00160B79"/>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21452218" w:rsidR="00CD3B3E"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36365E17"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0"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0"/>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05F43E21" w:rsidR="007D2333" w:rsidRPr="007275DF" w:rsidRDefault="00233327" w:rsidP="007D2333">
      <w:pPr>
        <w:pStyle w:val="B10"/>
        <w:rPr>
          <w:lang w:eastAsia="zh-CN"/>
        </w:rPr>
      </w:pPr>
      <w:r w:rsidRPr="007275DF">
        <w:t>-</w:t>
      </w:r>
      <w:r w:rsidRPr="007275DF">
        <w:tab/>
      </w:r>
      <w:r w:rsidR="007D2333" w:rsidRPr="007275DF">
        <w:t xml:space="preserve">Conditions for intra-frequency measurements are fulfilled according to Annex B.2.8 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06D738B4"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3D633E3D"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2E53FF05" w:rsidR="007D2333" w:rsidRPr="007275DF" w:rsidRDefault="005E4E7D" w:rsidP="004A1BD3">
      <w:pPr>
        <w:pStyle w:val="B10"/>
      </w:pPr>
      <w:r w:rsidRPr="007275DF">
        <w:t>-</w:t>
      </w:r>
      <w:r w:rsidRPr="007275DF">
        <w:tab/>
      </w:r>
      <w:r w:rsidR="007D2333" w:rsidRPr="007275DF">
        <w:t>Conditions for intra-frequency measurements are fulfilled according to Annex B.2.8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1809696" w:rsidR="007D2333" w:rsidRPr="007275DF" w:rsidRDefault="005E4E7D" w:rsidP="007D2333">
      <w:pPr>
        <w:pStyle w:val="B10"/>
      </w:pPr>
      <w:r w:rsidRPr="007275DF">
        <w:t>-</w:t>
      </w:r>
      <w:r w:rsidRPr="007275DF">
        <w:tab/>
      </w:r>
      <w:r w:rsidR="007D2333" w:rsidRPr="007275DF">
        <w:t>Conditions for inter-frequency measurements are fulfilled according to Annex B.2.9 for a corresponding Band.</w:t>
      </w:r>
    </w:p>
    <w:p w14:paraId="6F8527B5" w14:textId="77777777" w:rsidR="007D2333" w:rsidRPr="007275DF" w:rsidRDefault="007D2333" w:rsidP="007D2333">
      <w:pPr>
        <w:pStyle w:val="TH"/>
        <w:rPr>
          <w:lang w:eastAsia="zh-CN"/>
        </w:rPr>
      </w:pPr>
      <w:r w:rsidRPr="007275DF">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20.5pt" o:ole="">
            <v:imagedata r:id="rId8" o:title=""/>
          </v:shape>
          <o:OLEObject Type="Embed" ProgID="Equation.3" ShapeID="_x0000_i1025" DrawAspect="Content" ObjectID="_1742325560"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6pt;height:20.5pt" o:ole="">
            <v:imagedata r:id="rId10" o:title=""/>
          </v:shape>
          <o:OLEObject Type="Embed" ProgID="Equation.3" ShapeID="_x0000_i1026" DrawAspect="Content" ObjectID="_1742325561"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6pt;height:20.5pt" o:ole="">
            <v:imagedata r:id="rId12" o:title=""/>
          </v:shape>
          <o:OLEObject Type="Embed" ProgID="Equation.3" ShapeID="_x0000_i1027" DrawAspect="Content" ObjectID="_1742325562"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6pt;height:20.5pt" o:ole="">
            <v:imagedata r:id="rId8" o:title=""/>
          </v:shape>
          <o:OLEObject Type="Embed" ProgID="Equation.3" ShapeID="_x0000_i1028" DrawAspect="Content" ObjectID="_1742325563"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6pt;height:20.5pt" o:ole="">
            <v:imagedata r:id="rId10" o:title=""/>
          </v:shape>
          <o:OLEObject Type="Embed" ProgID="Equation.3" ShapeID="_x0000_i1029" DrawAspect="Content" ObjectID="_1742325564"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6pt;height:20.5pt" o:ole="">
            <v:imagedata r:id="rId12" o:title=""/>
          </v:shape>
          <o:OLEObject Type="Embed" ProgID="Equation.3" ShapeID="_x0000_i1030" DrawAspect="Content" ObjectID="_1742325565"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0AA31F7" w14:textId="02043D84" w:rsidR="009B1EF9" w:rsidRPr="00956E6E" w:rsidRDefault="009B1EF9" w:rsidP="009B1EF9">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r w:rsidRPr="00956E6E">
        <w:rPr>
          <w:rFonts w:eastAsiaTheme="minorEastAsia" w:hint="eastAsia"/>
          <w:lang w:eastAsia="zh-CN"/>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6D557A"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77777777" w:rsidR="006D557A" w:rsidRPr="00956E6E" w:rsidRDefault="006D557A" w:rsidP="00F1512F">
            <w:pPr>
              <w:pStyle w:val="TAC"/>
              <w:rPr>
                <w:rFonts w:eastAsiaTheme="minorEastAsia"/>
                <w:noProof/>
                <w:lang w:eastAsia="zh-CN"/>
              </w:rPr>
            </w:pPr>
            <w:r w:rsidRPr="00F25D91">
              <w:rPr>
                <w:rFonts w:eastAsiaTheme="minorEastAsia" w:hint="eastAsia"/>
                <w:noProof/>
                <w:lang w:eastAsia="zh-CN"/>
              </w:rPr>
              <w:t>±</w:t>
            </w: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789C96DB" w:rsidR="006D557A" w:rsidRPr="00956E6E" w:rsidRDefault="006D557A" w:rsidP="006D557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08738B9E" w:rsidR="006D557A" w:rsidRPr="00956E6E" w:rsidRDefault="006D557A" w:rsidP="00F1512F">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6D557A" w:rsidRPr="00956E6E" w:rsidRDefault="006D557A" w:rsidP="00F1512F">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6D557A" w:rsidRPr="00956E6E" w:rsidRDefault="006D557A" w:rsidP="00F1512F">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6D557A" w:rsidRPr="00956E6E" w:rsidRDefault="006D557A" w:rsidP="00F1512F">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53BFEC9C" w:rsidR="006D557A" w:rsidRPr="00956E6E" w:rsidRDefault="006D557A" w:rsidP="006D557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4AE9AD55"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522AC7FF"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04E51011"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4C92F4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26C1E7"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279DDC38"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1AB7DB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B033F5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6A175E6"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B34D71D" w14:textId="62A60529"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2D5637"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515E5D"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A22C55C"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77777777" w:rsidR="00BB469D" w:rsidRPr="00956E6E" w:rsidRDefault="00BB469D" w:rsidP="00F1512F">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sidRPr="00F25D91">
              <w:rPr>
                <w:rFonts w:eastAsiaTheme="minorEastAsia"/>
                <w:noProof/>
                <w:lang w:eastAsia="zh-CN"/>
              </w:rPr>
              <w:t>X</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9B1EF9"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5CCC16D1" w:rsidR="009B1EF9" w:rsidRPr="00956E6E" w:rsidRDefault="009B1EF9" w:rsidP="009B1EF9">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7E3AD188" w:rsidR="009B1EF9" w:rsidRPr="00956E6E" w:rsidRDefault="009B1EF9" w:rsidP="009B1EF9">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9B1EF9" w:rsidRPr="00956E6E" w:rsidRDefault="009B1EF9" w:rsidP="009B1EF9">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9B1EF9" w:rsidRPr="00956E6E" w:rsidRDefault="009B1EF9" w:rsidP="009B1EF9">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9B1EF9" w:rsidRPr="00956E6E" w:rsidRDefault="009B1EF9" w:rsidP="009B1EF9">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9B1EF9" w:rsidRPr="00956E6E" w:rsidRDefault="009B1EF9" w:rsidP="009B1EF9">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9B1EF9" w:rsidRPr="00956E6E" w:rsidRDefault="009B1EF9" w:rsidP="009B1EF9">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9B1EF9" w:rsidRPr="00956E6E" w:rsidRDefault="009B1EF9" w:rsidP="009B1EF9">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9B1EF9" w:rsidRPr="00956E6E" w:rsidRDefault="009B1EF9" w:rsidP="009B1EF9">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9B1EF9" w:rsidRPr="00956E6E" w:rsidRDefault="009B1EF9" w:rsidP="009B1EF9">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D557A" w:rsidRPr="00956E6E" w:rsidRDefault="009B1EF9" w:rsidP="006D557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D557A" w:rsidRPr="00956E6E" w:rsidRDefault="006D557A" w:rsidP="006D557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3CAB357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04AB74EA"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212F09CE"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913AAC"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84BF4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2497D7C3"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81C4C46"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241D50" w:rsidRPr="00956E6E" w14:paraId="71D98645"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07906989" w:rsidR="00241D50" w:rsidRPr="00956E6E" w:rsidRDefault="00241D50" w:rsidP="00241D50">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47DDF910" w:rsidR="00241D50" w:rsidRPr="00956E6E" w:rsidRDefault="00241D50" w:rsidP="00241D50">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241D50" w:rsidRPr="00956E6E" w:rsidRDefault="00241D50" w:rsidP="00241D50">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241D50" w:rsidRPr="00956E6E" w:rsidRDefault="00241D50" w:rsidP="00241D50">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241D50" w:rsidRPr="00956E6E" w:rsidRDefault="00241D50" w:rsidP="00241D50">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77777777" w:rsidR="00241D50" w:rsidRPr="00956E6E" w:rsidRDefault="00241D50" w:rsidP="00241D50">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sidRPr="0097752B">
              <w:rPr>
                <w:rFonts w:eastAsiaTheme="minorEastAsia"/>
                <w:noProof/>
                <w:lang w:eastAsia="zh-CN"/>
              </w:rPr>
              <w:t>X</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241D50" w:rsidRPr="00956E6E" w:rsidRDefault="00241D50" w:rsidP="00241D50">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6D557A"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6D557A" w:rsidRPr="00956E6E" w:rsidRDefault="00241D50" w:rsidP="006D557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6D557A" w:rsidRPr="00956E6E" w:rsidRDefault="006D557A" w:rsidP="006D557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7777777" w:rsidR="00BB469D" w:rsidRPr="00956E6E" w:rsidRDefault="00BB469D" w:rsidP="00BB469D">
      <w:pPr>
        <w:rPr>
          <w:rFonts w:eastAsiaTheme="minorEastAsia" w:cs="v4.2.0"/>
          <w:lang w:eastAsia="zh-CN"/>
        </w:rPr>
      </w:pPr>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0 dB to 0 dB with 1 dB resolution</w:t>
      </w:r>
      <w:r w:rsidRPr="00956E6E">
        <w:rPr>
          <w:rFonts w:eastAsiaTheme="minorEastAsia" w:cs="v4.2.0" w:hint="eastAsia"/>
          <w:lang w:eastAsia="zh-CN"/>
        </w:rPr>
        <w:t xml:space="preserve"> </w:t>
      </w:r>
      <w:r w:rsidRPr="00956E6E">
        <w:rPr>
          <w:rFonts w:eastAsiaTheme="minorEastAsia" w:cs="v4.2.0"/>
          <w:lang w:eastAsia="zh-CN"/>
        </w:rPr>
        <w:t xml:space="preserve">when </w:t>
      </w:r>
      <w:r w:rsidRPr="00956E6E">
        <w:rPr>
          <w:rFonts w:eastAsiaTheme="minorEastAsia"/>
          <w:i/>
          <w:iCs/>
          <w:snapToGrid w:val="0"/>
        </w:rPr>
        <w:t>nr-DL-AoD-RequestLocationInformation</w:t>
      </w:r>
      <w:r w:rsidRPr="00956E6E">
        <w:rPr>
          <w:rFonts w:eastAsiaTheme="minorEastAsia"/>
        </w:rPr>
        <w:t xml:space="preserve"> message </w:t>
      </w:r>
      <w:r w:rsidRPr="00956E6E">
        <w:rPr>
          <w:rFonts w:eastAsiaTheme="minorEastAsia" w:hint="eastAsia"/>
          <w:lang w:eastAsia="zh-CN"/>
        </w:rPr>
        <w:t>is received</w:t>
      </w:r>
      <w:r w:rsidRPr="00956E6E">
        <w:rPr>
          <w:rFonts w:eastAsiaTheme="minorEastAsia" w:cs="v4.2.0"/>
        </w:rPr>
        <w:t>.</w:t>
      </w:r>
      <w:r w:rsidRPr="00956E6E">
        <w:rPr>
          <w:rFonts w:eastAsiaTheme="minorEastAsia" w:cs="v4.2.0" w:hint="eastAsia"/>
          <w:lang w:eastAsia="zh-CN"/>
        </w:rPr>
        <w:t xml:space="preserve"> </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204"/>
        <w:gridCol w:w="713"/>
      </w:tblGrid>
      <w:tr w:rsidR="00BB469D" w:rsidRPr="00956E6E" w14:paraId="5F50E4F0" w14:textId="77777777" w:rsidTr="007A5129">
        <w:trPr>
          <w:trHeight w:val="187"/>
          <w:jc w:val="center"/>
        </w:trPr>
        <w:tc>
          <w:tcPr>
            <w:tcW w:w="2068" w:type="dxa"/>
            <w:shd w:val="clear" w:color="auto" w:fill="auto"/>
            <w:noWrap/>
            <w:hideMark/>
          </w:tcPr>
          <w:p w14:paraId="4C4E917D" w14:textId="77777777" w:rsidR="00BB469D" w:rsidRPr="00956E6E" w:rsidRDefault="00BB469D" w:rsidP="00BB469D">
            <w:pPr>
              <w:pStyle w:val="TAH"/>
              <w:rPr>
                <w:rFonts w:eastAsiaTheme="minorEastAsia"/>
                <w:lang w:eastAsia="zh-CN"/>
              </w:rPr>
            </w:pPr>
            <w:r w:rsidRPr="00956E6E">
              <w:rPr>
                <w:rFonts w:eastAsiaTheme="minorEastAsia"/>
                <w:lang w:eastAsia="zh-CN"/>
              </w:rPr>
              <w:t>Reported value</w:t>
            </w:r>
          </w:p>
        </w:tc>
        <w:tc>
          <w:tcPr>
            <w:tcW w:w="3204" w:type="dxa"/>
          </w:tcPr>
          <w:p w14:paraId="7D304EC2" w14:textId="77777777" w:rsidR="00BB469D" w:rsidRPr="00956E6E" w:rsidRDefault="00BB469D" w:rsidP="00BB469D">
            <w:pPr>
              <w:pStyle w:val="TAH"/>
              <w:rPr>
                <w:rFonts w:eastAsiaTheme="minorEastAsia"/>
                <w:lang w:eastAsia="zh-CN"/>
              </w:rPr>
            </w:pPr>
            <w:r w:rsidRPr="00956E6E">
              <w:rPr>
                <w:rFonts w:eastAsiaTheme="minorEastAsia"/>
                <w:lang w:eastAsia="zh-CN"/>
              </w:rPr>
              <w:t>Measured quantity value</w:t>
            </w:r>
          </w:p>
        </w:tc>
        <w:tc>
          <w:tcPr>
            <w:tcW w:w="713" w:type="dxa"/>
            <w:shd w:val="clear" w:color="auto" w:fill="auto"/>
            <w:noWrap/>
            <w:hideMark/>
          </w:tcPr>
          <w:p w14:paraId="414A6D53" w14:textId="77777777" w:rsidR="00BB469D" w:rsidRPr="00956E6E" w:rsidRDefault="00BB469D" w:rsidP="00BB469D">
            <w:pPr>
              <w:pStyle w:val="TAH"/>
              <w:rPr>
                <w:rFonts w:eastAsiaTheme="minorEastAsia"/>
                <w:lang w:eastAsia="zh-CN"/>
              </w:rPr>
            </w:pPr>
            <w:r w:rsidRPr="00956E6E">
              <w:rPr>
                <w:rFonts w:eastAsiaTheme="minorEastAsia"/>
                <w:lang w:eastAsia="zh-CN"/>
              </w:rPr>
              <w:t>Unit</w:t>
            </w:r>
          </w:p>
        </w:tc>
      </w:tr>
      <w:tr w:rsidR="00BB469D" w:rsidRPr="00956E6E" w14:paraId="57C7B1A8" w14:textId="77777777" w:rsidTr="007A5129">
        <w:trPr>
          <w:trHeight w:val="187"/>
          <w:jc w:val="center"/>
        </w:trPr>
        <w:tc>
          <w:tcPr>
            <w:tcW w:w="2068" w:type="dxa"/>
            <w:shd w:val="clear" w:color="auto" w:fill="auto"/>
            <w:noWrap/>
            <w:hideMark/>
          </w:tcPr>
          <w:p w14:paraId="3D6BB895" w14:textId="77777777" w:rsidR="00BB469D" w:rsidRPr="00956E6E" w:rsidRDefault="00BB469D" w:rsidP="00BB469D">
            <w:pPr>
              <w:pStyle w:val="TAL"/>
              <w:rPr>
                <w:rFonts w:eastAsiaTheme="minorEastAsia"/>
                <w:lang w:eastAsia="zh-CN"/>
              </w:rPr>
            </w:pPr>
            <w:r w:rsidRPr="00956E6E">
              <w:rPr>
                <w:rFonts w:eastAsiaTheme="minorEastAsia"/>
                <w:lang w:eastAsia="zh-CN"/>
              </w:rPr>
              <w:t>DIFFRSRPP_0</w:t>
            </w:r>
          </w:p>
        </w:tc>
        <w:tc>
          <w:tcPr>
            <w:tcW w:w="3204" w:type="dxa"/>
          </w:tcPr>
          <w:p w14:paraId="68950D75" w14:textId="77777777" w:rsidR="00BB469D" w:rsidRPr="00956E6E" w:rsidRDefault="00BB469D" w:rsidP="00BB469D">
            <w:pPr>
              <w:pStyle w:val="TAC"/>
              <w:rPr>
                <w:rFonts w:eastAsiaTheme="minorEastAsia"/>
                <w:lang w:eastAsia="zh-CN"/>
              </w:rPr>
            </w:pPr>
            <w:r w:rsidRPr="00956E6E">
              <w:rPr>
                <w:rFonts w:eastAsiaTheme="minorEastAsia" w:hint="eastAsia"/>
                <w:lang w:eastAsia="zh-CN"/>
              </w:rPr>
              <w:t>-</w:t>
            </w:r>
            <w:r w:rsidRPr="00956E6E">
              <w:rPr>
                <w:rFonts w:eastAsiaTheme="minorEastAsia"/>
                <w:lang w:eastAsia="zh-CN"/>
              </w:rPr>
              <w:t>30</w:t>
            </w:r>
            <w:r w:rsidRPr="00956E6E">
              <w:rPr>
                <w:rFonts w:eastAsiaTheme="minorEastAsia" w:hint="eastAsia"/>
                <w:lang w:eastAsia="zh-CN"/>
              </w:rPr>
              <w:t>≥Δ</w:t>
            </w:r>
            <w:r w:rsidRPr="00956E6E">
              <w:rPr>
                <w:rFonts w:eastAsiaTheme="minorEastAsia" w:hint="eastAsia"/>
                <w:lang w:eastAsia="zh-CN"/>
              </w:rPr>
              <w:t>RSRPP</w:t>
            </w:r>
          </w:p>
        </w:tc>
        <w:tc>
          <w:tcPr>
            <w:tcW w:w="713" w:type="dxa"/>
            <w:shd w:val="clear" w:color="auto" w:fill="auto"/>
            <w:noWrap/>
            <w:hideMark/>
          </w:tcPr>
          <w:p w14:paraId="39323FD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52D2CE9" w14:textId="77777777" w:rsidTr="007A5129">
        <w:trPr>
          <w:trHeight w:val="187"/>
          <w:jc w:val="center"/>
        </w:trPr>
        <w:tc>
          <w:tcPr>
            <w:tcW w:w="2068" w:type="dxa"/>
            <w:shd w:val="clear" w:color="auto" w:fill="auto"/>
            <w:noWrap/>
          </w:tcPr>
          <w:p w14:paraId="22F76DB9" w14:textId="77777777" w:rsidR="00BB469D" w:rsidRPr="00956E6E" w:rsidRDefault="00BB469D" w:rsidP="00BB469D">
            <w:pPr>
              <w:pStyle w:val="TAL"/>
              <w:rPr>
                <w:rFonts w:eastAsiaTheme="minorEastAsia"/>
                <w:lang w:eastAsia="zh-CN"/>
              </w:rPr>
            </w:pPr>
            <w:r w:rsidRPr="00956E6E">
              <w:rPr>
                <w:rFonts w:eastAsiaTheme="minorEastAsia"/>
                <w:lang w:eastAsia="zh-CN"/>
              </w:rPr>
              <w:t>DIFFRSRPP_1</w:t>
            </w:r>
          </w:p>
        </w:tc>
        <w:tc>
          <w:tcPr>
            <w:tcW w:w="3204" w:type="dxa"/>
          </w:tcPr>
          <w:p w14:paraId="09391712" w14:textId="77777777" w:rsidR="00BB469D" w:rsidRPr="00956E6E" w:rsidRDefault="00BB469D" w:rsidP="00BB469D">
            <w:pPr>
              <w:pStyle w:val="TAC"/>
              <w:rPr>
                <w:rFonts w:eastAsiaTheme="minorEastAsia"/>
                <w:lang w:eastAsia="zh-CN"/>
              </w:rPr>
            </w:pPr>
            <w:r w:rsidRPr="00956E6E">
              <w:rPr>
                <w:rFonts w:eastAsiaTheme="minorEastAsia"/>
                <w:lang w:eastAsia="zh-CN"/>
              </w:rPr>
              <w:t>-29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&gt;-30</w:t>
            </w:r>
          </w:p>
        </w:tc>
        <w:tc>
          <w:tcPr>
            <w:tcW w:w="713" w:type="dxa"/>
            <w:shd w:val="clear" w:color="auto" w:fill="auto"/>
            <w:noWrap/>
          </w:tcPr>
          <w:p w14:paraId="6E36BE3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083A5F" w14:textId="77777777" w:rsidTr="007A5129">
        <w:trPr>
          <w:trHeight w:val="187"/>
          <w:jc w:val="center"/>
        </w:trPr>
        <w:tc>
          <w:tcPr>
            <w:tcW w:w="2068" w:type="dxa"/>
            <w:shd w:val="clear" w:color="auto" w:fill="auto"/>
            <w:noWrap/>
          </w:tcPr>
          <w:p w14:paraId="7120BF2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w:t>
            </w:r>
          </w:p>
        </w:tc>
        <w:tc>
          <w:tcPr>
            <w:tcW w:w="3204" w:type="dxa"/>
          </w:tcPr>
          <w:p w14:paraId="1051690D" w14:textId="77777777" w:rsidR="00BB469D" w:rsidRPr="00956E6E" w:rsidRDefault="00BB469D" w:rsidP="00BB469D">
            <w:pPr>
              <w:pStyle w:val="TAC"/>
              <w:rPr>
                <w:rFonts w:eastAsiaTheme="minorEastAsia"/>
                <w:lang w:eastAsia="zh-CN"/>
              </w:rPr>
            </w:pPr>
            <w:r w:rsidRPr="00956E6E">
              <w:rPr>
                <w:rFonts w:eastAsiaTheme="minorEastAsia"/>
                <w:lang w:eastAsia="zh-CN"/>
              </w:rPr>
              <w:t>-28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&gt;-29</w:t>
            </w:r>
          </w:p>
        </w:tc>
        <w:tc>
          <w:tcPr>
            <w:tcW w:w="713" w:type="dxa"/>
            <w:shd w:val="clear" w:color="auto" w:fill="auto"/>
            <w:noWrap/>
          </w:tcPr>
          <w:p w14:paraId="1E37C83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FEC12F7" w14:textId="77777777" w:rsidTr="007A5129">
        <w:trPr>
          <w:trHeight w:val="187"/>
          <w:jc w:val="center"/>
        </w:trPr>
        <w:tc>
          <w:tcPr>
            <w:tcW w:w="2068" w:type="dxa"/>
            <w:shd w:val="clear" w:color="auto" w:fill="auto"/>
            <w:noWrap/>
          </w:tcPr>
          <w:p w14:paraId="1FB433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DIFFRSRPP_3</w:t>
            </w:r>
          </w:p>
        </w:tc>
        <w:tc>
          <w:tcPr>
            <w:tcW w:w="3204" w:type="dxa"/>
          </w:tcPr>
          <w:p w14:paraId="5F20837C" w14:textId="77777777" w:rsidR="00BB469D" w:rsidRPr="00956E6E" w:rsidRDefault="00BB469D" w:rsidP="00BB469D">
            <w:pPr>
              <w:pStyle w:val="TAC"/>
              <w:rPr>
                <w:rFonts w:eastAsiaTheme="minorEastAsia"/>
                <w:lang w:eastAsia="zh-CN"/>
              </w:rPr>
            </w:pPr>
            <w:r w:rsidRPr="00956E6E">
              <w:rPr>
                <w:rFonts w:eastAsiaTheme="minorEastAsia"/>
                <w:lang w:eastAsia="zh-CN"/>
              </w:rPr>
              <w:t>-27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&gt;-28</w:t>
            </w:r>
          </w:p>
        </w:tc>
        <w:tc>
          <w:tcPr>
            <w:tcW w:w="713" w:type="dxa"/>
            <w:shd w:val="clear" w:color="auto" w:fill="auto"/>
            <w:noWrap/>
          </w:tcPr>
          <w:p w14:paraId="7D6111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8BA41B5" w14:textId="77777777" w:rsidTr="007A5129">
        <w:trPr>
          <w:trHeight w:val="187"/>
          <w:jc w:val="center"/>
        </w:trPr>
        <w:tc>
          <w:tcPr>
            <w:tcW w:w="2068" w:type="dxa"/>
            <w:shd w:val="clear" w:color="auto" w:fill="auto"/>
            <w:noWrap/>
          </w:tcPr>
          <w:p w14:paraId="6EA04A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DIFFRSRPP_4</w:t>
            </w:r>
          </w:p>
        </w:tc>
        <w:tc>
          <w:tcPr>
            <w:tcW w:w="3204" w:type="dxa"/>
          </w:tcPr>
          <w:p w14:paraId="164B5069" w14:textId="77777777" w:rsidR="00BB469D" w:rsidRPr="00956E6E" w:rsidRDefault="00BB469D" w:rsidP="00BB469D">
            <w:pPr>
              <w:pStyle w:val="TAC"/>
              <w:rPr>
                <w:rFonts w:eastAsiaTheme="minorEastAsia"/>
                <w:lang w:eastAsia="zh-CN"/>
              </w:rPr>
            </w:pPr>
            <w:r w:rsidRPr="00956E6E">
              <w:rPr>
                <w:rFonts w:eastAsiaTheme="minorEastAsia"/>
                <w:lang w:eastAsia="zh-CN"/>
              </w:rPr>
              <w:t>-26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&gt;-27</w:t>
            </w:r>
          </w:p>
        </w:tc>
        <w:tc>
          <w:tcPr>
            <w:tcW w:w="713" w:type="dxa"/>
            <w:shd w:val="clear" w:color="auto" w:fill="auto"/>
            <w:noWrap/>
          </w:tcPr>
          <w:p w14:paraId="6258838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720E03B" w14:textId="77777777" w:rsidTr="007A5129">
        <w:trPr>
          <w:trHeight w:val="187"/>
          <w:jc w:val="center"/>
        </w:trPr>
        <w:tc>
          <w:tcPr>
            <w:tcW w:w="2068" w:type="dxa"/>
            <w:shd w:val="clear" w:color="auto" w:fill="auto"/>
            <w:noWrap/>
          </w:tcPr>
          <w:p w14:paraId="1C77A608" w14:textId="77777777" w:rsidR="00BB469D" w:rsidRPr="00956E6E" w:rsidRDefault="00BB469D" w:rsidP="00BB469D">
            <w:pPr>
              <w:pStyle w:val="TAL"/>
              <w:rPr>
                <w:rFonts w:eastAsiaTheme="minorEastAsia"/>
                <w:lang w:eastAsia="zh-CN"/>
              </w:rPr>
            </w:pPr>
            <w:r w:rsidRPr="00956E6E">
              <w:rPr>
                <w:rFonts w:eastAsiaTheme="minorEastAsia"/>
                <w:lang w:eastAsia="zh-CN"/>
              </w:rPr>
              <w:t>DIFFRSRPP_5</w:t>
            </w:r>
          </w:p>
        </w:tc>
        <w:tc>
          <w:tcPr>
            <w:tcW w:w="3204" w:type="dxa"/>
          </w:tcPr>
          <w:p w14:paraId="35293C53" w14:textId="77777777" w:rsidR="00BB469D" w:rsidRPr="00956E6E" w:rsidRDefault="00BB469D" w:rsidP="00BB469D">
            <w:pPr>
              <w:pStyle w:val="TAC"/>
              <w:rPr>
                <w:rFonts w:eastAsiaTheme="minorEastAsia"/>
                <w:lang w:eastAsia="zh-CN"/>
              </w:rPr>
            </w:pPr>
            <w:r w:rsidRPr="00956E6E">
              <w:rPr>
                <w:rFonts w:eastAsiaTheme="minorEastAsia"/>
                <w:lang w:eastAsia="zh-CN"/>
              </w:rPr>
              <w:t>-25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&gt;-26</w:t>
            </w:r>
          </w:p>
        </w:tc>
        <w:tc>
          <w:tcPr>
            <w:tcW w:w="713" w:type="dxa"/>
            <w:shd w:val="clear" w:color="auto" w:fill="auto"/>
            <w:noWrap/>
          </w:tcPr>
          <w:p w14:paraId="09FC17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CEA5631" w14:textId="77777777" w:rsidTr="007A5129">
        <w:trPr>
          <w:trHeight w:val="187"/>
          <w:jc w:val="center"/>
        </w:trPr>
        <w:tc>
          <w:tcPr>
            <w:tcW w:w="2068" w:type="dxa"/>
            <w:shd w:val="clear" w:color="auto" w:fill="auto"/>
            <w:noWrap/>
          </w:tcPr>
          <w:p w14:paraId="33470702" w14:textId="77777777" w:rsidR="00BB469D" w:rsidRPr="00956E6E" w:rsidRDefault="00BB469D" w:rsidP="00BB469D">
            <w:pPr>
              <w:pStyle w:val="TAL"/>
              <w:rPr>
                <w:rFonts w:eastAsiaTheme="minorEastAsia"/>
                <w:lang w:eastAsia="zh-CN"/>
              </w:rPr>
            </w:pPr>
            <w:r w:rsidRPr="00956E6E">
              <w:rPr>
                <w:rFonts w:eastAsiaTheme="minorEastAsia"/>
                <w:lang w:eastAsia="zh-CN"/>
              </w:rPr>
              <w:t>DIFFRSRPP_6</w:t>
            </w:r>
          </w:p>
        </w:tc>
        <w:tc>
          <w:tcPr>
            <w:tcW w:w="3204" w:type="dxa"/>
          </w:tcPr>
          <w:p w14:paraId="46E4ADD2" w14:textId="77777777" w:rsidR="00BB469D" w:rsidRPr="00956E6E" w:rsidRDefault="00BB469D" w:rsidP="00BB469D">
            <w:pPr>
              <w:pStyle w:val="TAC"/>
              <w:rPr>
                <w:rFonts w:eastAsiaTheme="minorEastAsia"/>
                <w:lang w:eastAsia="zh-CN"/>
              </w:rPr>
            </w:pPr>
            <w:r w:rsidRPr="00956E6E">
              <w:rPr>
                <w:rFonts w:eastAsiaTheme="minorEastAsia"/>
                <w:lang w:eastAsia="zh-CN"/>
              </w:rPr>
              <w:t>-24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&gt;-25</w:t>
            </w:r>
          </w:p>
        </w:tc>
        <w:tc>
          <w:tcPr>
            <w:tcW w:w="713" w:type="dxa"/>
            <w:shd w:val="clear" w:color="auto" w:fill="auto"/>
            <w:noWrap/>
          </w:tcPr>
          <w:p w14:paraId="4DED1FD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AB5A7AF" w14:textId="77777777" w:rsidTr="007A5129">
        <w:trPr>
          <w:trHeight w:val="187"/>
          <w:jc w:val="center"/>
        </w:trPr>
        <w:tc>
          <w:tcPr>
            <w:tcW w:w="2068" w:type="dxa"/>
            <w:shd w:val="clear" w:color="auto" w:fill="auto"/>
            <w:noWrap/>
          </w:tcPr>
          <w:p w14:paraId="64F951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DIFFRSRPP_7</w:t>
            </w:r>
          </w:p>
        </w:tc>
        <w:tc>
          <w:tcPr>
            <w:tcW w:w="3204" w:type="dxa"/>
          </w:tcPr>
          <w:p w14:paraId="4BB08CA0" w14:textId="77777777" w:rsidR="00BB469D" w:rsidRPr="00956E6E" w:rsidRDefault="00BB469D" w:rsidP="00BB469D">
            <w:pPr>
              <w:pStyle w:val="TAC"/>
              <w:rPr>
                <w:rFonts w:eastAsiaTheme="minorEastAsia"/>
                <w:lang w:eastAsia="zh-CN"/>
              </w:rPr>
            </w:pPr>
            <w:r w:rsidRPr="00956E6E">
              <w:rPr>
                <w:rFonts w:eastAsiaTheme="minorEastAsia"/>
                <w:lang w:eastAsia="zh-CN"/>
              </w:rPr>
              <w:t>-23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&gt;-24</w:t>
            </w:r>
          </w:p>
        </w:tc>
        <w:tc>
          <w:tcPr>
            <w:tcW w:w="713" w:type="dxa"/>
            <w:shd w:val="clear" w:color="auto" w:fill="auto"/>
            <w:noWrap/>
          </w:tcPr>
          <w:p w14:paraId="4F0FC2E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20D6000" w14:textId="77777777" w:rsidTr="007A5129">
        <w:trPr>
          <w:trHeight w:val="187"/>
          <w:jc w:val="center"/>
        </w:trPr>
        <w:tc>
          <w:tcPr>
            <w:tcW w:w="2068" w:type="dxa"/>
            <w:shd w:val="clear" w:color="auto" w:fill="auto"/>
            <w:noWrap/>
          </w:tcPr>
          <w:p w14:paraId="15EEB726" w14:textId="77777777" w:rsidR="00BB469D" w:rsidRPr="00956E6E" w:rsidRDefault="00BB469D" w:rsidP="00BB469D">
            <w:pPr>
              <w:pStyle w:val="TAL"/>
              <w:rPr>
                <w:rFonts w:eastAsiaTheme="minorEastAsia"/>
                <w:lang w:eastAsia="zh-CN"/>
              </w:rPr>
            </w:pPr>
            <w:r w:rsidRPr="00956E6E">
              <w:rPr>
                <w:rFonts w:eastAsiaTheme="minorEastAsia"/>
                <w:lang w:eastAsia="zh-CN"/>
              </w:rPr>
              <w:t>DIFFRSRPP_8</w:t>
            </w:r>
          </w:p>
        </w:tc>
        <w:tc>
          <w:tcPr>
            <w:tcW w:w="3204" w:type="dxa"/>
          </w:tcPr>
          <w:p w14:paraId="01F4E6BA" w14:textId="77777777" w:rsidR="00BB469D" w:rsidRPr="00956E6E" w:rsidRDefault="00BB469D" w:rsidP="00BB469D">
            <w:pPr>
              <w:pStyle w:val="TAC"/>
              <w:rPr>
                <w:rFonts w:eastAsiaTheme="minorEastAsia"/>
                <w:lang w:eastAsia="zh-CN"/>
              </w:rPr>
            </w:pPr>
            <w:r w:rsidRPr="00956E6E">
              <w:rPr>
                <w:rFonts w:eastAsiaTheme="minorEastAsia"/>
                <w:lang w:eastAsia="zh-CN"/>
              </w:rPr>
              <w:t>-22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&gt;-23</w:t>
            </w:r>
          </w:p>
        </w:tc>
        <w:tc>
          <w:tcPr>
            <w:tcW w:w="713" w:type="dxa"/>
            <w:shd w:val="clear" w:color="auto" w:fill="auto"/>
            <w:noWrap/>
          </w:tcPr>
          <w:p w14:paraId="2B4430B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42294B2" w14:textId="77777777" w:rsidTr="007A5129">
        <w:trPr>
          <w:trHeight w:val="187"/>
          <w:jc w:val="center"/>
        </w:trPr>
        <w:tc>
          <w:tcPr>
            <w:tcW w:w="2068" w:type="dxa"/>
            <w:shd w:val="clear" w:color="auto" w:fill="auto"/>
            <w:noWrap/>
          </w:tcPr>
          <w:p w14:paraId="0628E573" w14:textId="77777777" w:rsidR="00BB469D" w:rsidRPr="00956E6E" w:rsidRDefault="00BB469D" w:rsidP="00BB469D">
            <w:pPr>
              <w:pStyle w:val="TAL"/>
              <w:rPr>
                <w:rFonts w:eastAsiaTheme="minorEastAsia"/>
                <w:lang w:eastAsia="zh-CN"/>
              </w:rPr>
            </w:pPr>
            <w:r w:rsidRPr="00956E6E">
              <w:rPr>
                <w:rFonts w:eastAsiaTheme="minorEastAsia"/>
                <w:lang w:eastAsia="zh-CN"/>
              </w:rPr>
              <w:t>DIFFRSRPP_9</w:t>
            </w:r>
          </w:p>
        </w:tc>
        <w:tc>
          <w:tcPr>
            <w:tcW w:w="3204" w:type="dxa"/>
          </w:tcPr>
          <w:p w14:paraId="69F73395" w14:textId="77777777" w:rsidR="00BB469D" w:rsidRPr="00956E6E" w:rsidRDefault="00BB469D" w:rsidP="00BB469D">
            <w:pPr>
              <w:pStyle w:val="TAC"/>
              <w:rPr>
                <w:rFonts w:eastAsiaTheme="minorEastAsia"/>
                <w:lang w:eastAsia="zh-CN"/>
              </w:rPr>
            </w:pPr>
            <w:r w:rsidRPr="00956E6E">
              <w:rPr>
                <w:rFonts w:eastAsiaTheme="minorEastAsia"/>
                <w:lang w:eastAsia="zh-CN"/>
              </w:rPr>
              <w:t>-21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&gt;-22</w:t>
            </w:r>
          </w:p>
        </w:tc>
        <w:tc>
          <w:tcPr>
            <w:tcW w:w="713" w:type="dxa"/>
            <w:shd w:val="clear" w:color="auto" w:fill="auto"/>
            <w:noWrap/>
          </w:tcPr>
          <w:p w14:paraId="4B82CDE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4685A2C" w14:textId="77777777" w:rsidTr="007A5129">
        <w:trPr>
          <w:trHeight w:val="187"/>
          <w:jc w:val="center"/>
        </w:trPr>
        <w:tc>
          <w:tcPr>
            <w:tcW w:w="2068" w:type="dxa"/>
            <w:shd w:val="clear" w:color="auto" w:fill="auto"/>
            <w:noWrap/>
          </w:tcPr>
          <w:p w14:paraId="6DAF792E" w14:textId="77777777" w:rsidR="00BB469D" w:rsidRPr="00956E6E" w:rsidRDefault="00BB469D" w:rsidP="00BB469D">
            <w:pPr>
              <w:pStyle w:val="TAL"/>
              <w:rPr>
                <w:rFonts w:eastAsiaTheme="minorEastAsia"/>
                <w:lang w:eastAsia="zh-CN"/>
              </w:rPr>
            </w:pPr>
            <w:r w:rsidRPr="00956E6E">
              <w:rPr>
                <w:rFonts w:eastAsiaTheme="minorEastAsia"/>
                <w:lang w:eastAsia="zh-CN"/>
              </w:rPr>
              <w:t>DIFFRSRPP_10</w:t>
            </w:r>
          </w:p>
        </w:tc>
        <w:tc>
          <w:tcPr>
            <w:tcW w:w="3204" w:type="dxa"/>
          </w:tcPr>
          <w:p w14:paraId="7FC8D81D" w14:textId="77777777" w:rsidR="00BB469D" w:rsidRPr="00956E6E" w:rsidRDefault="00BB469D" w:rsidP="00BB469D">
            <w:pPr>
              <w:pStyle w:val="TAC"/>
              <w:rPr>
                <w:rFonts w:eastAsiaTheme="minorEastAsia"/>
                <w:lang w:eastAsia="zh-CN"/>
              </w:rPr>
            </w:pPr>
            <w:r w:rsidRPr="00956E6E">
              <w:rPr>
                <w:rFonts w:eastAsiaTheme="minorEastAsia"/>
                <w:lang w:eastAsia="zh-CN"/>
              </w:rPr>
              <w:t>-20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&gt;-21</w:t>
            </w:r>
          </w:p>
        </w:tc>
        <w:tc>
          <w:tcPr>
            <w:tcW w:w="713" w:type="dxa"/>
            <w:shd w:val="clear" w:color="auto" w:fill="auto"/>
            <w:noWrap/>
          </w:tcPr>
          <w:p w14:paraId="5717BAD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B286689" w14:textId="77777777" w:rsidTr="007A5129">
        <w:trPr>
          <w:trHeight w:val="187"/>
          <w:jc w:val="center"/>
        </w:trPr>
        <w:tc>
          <w:tcPr>
            <w:tcW w:w="2068" w:type="dxa"/>
            <w:shd w:val="clear" w:color="auto" w:fill="auto"/>
            <w:noWrap/>
          </w:tcPr>
          <w:p w14:paraId="7258121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DIFFRSRPP_11</w:t>
            </w:r>
          </w:p>
        </w:tc>
        <w:tc>
          <w:tcPr>
            <w:tcW w:w="3204" w:type="dxa"/>
          </w:tcPr>
          <w:p w14:paraId="37B9E5FA" w14:textId="77777777" w:rsidR="00BB469D" w:rsidRPr="00956E6E" w:rsidRDefault="00BB469D" w:rsidP="00BB469D">
            <w:pPr>
              <w:pStyle w:val="TAC"/>
              <w:rPr>
                <w:rFonts w:eastAsiaTheme="minorEastAsia"/>
                <w:lang w:eastAsia="zh-CN"/>
              </w:rPr>
            </w:pPr>
            <w:r w:rsidRPr="00956E6E">
              <w:rPr>
                <w:rFonts w:eastAsiaTheme="minorEastAsia"/>
                <w:lang w:eastAsia="zh-CN"/>
              </w:rPr>
              <w:t>-19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&gt;-20</w:t>
            </w:r>
          </w:p>
        </w:tc>
        <w:tc>
          <w:tcPr>
            <w:tcW w:w="713" w:type="dxa"/>
            <w:shd w:val="clear" w:color="auto" w:fill="auto"/>
            <w:noWrap/>
          </w:tcPr>
          <w:p w14:paraId="71B86C8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D9C66D8" w14:textId="77777777" w:rsidTr="007A5129">
        <w:trPr>
          <w:trHeight w:val="187"/>
          <w:jc w:val="center"/>
        </w:trPr>
        <w:tc>
          <w:tcPr>
            <w:tcW w:w="2068" w:type="dxa"/>
            <w:shd w:val="clear" w:color="auto" w:fill="auto"/>
            <w:noWrap/>
          </w:tcPr>
          <w:p w14:paraId="67F27A6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DIFFRSRPP_12</w:t>
            </w:r>
          </w:p>
        </w:tc>
        <w:tc>
          <w:tcPr>
            <w:tcW w:w="3204" w:type="dxa"/>
          </w:tcPr>
          <w:p w14:paraId="5C4E72B8" w14:textId="77777777" w:rsidR="00BB469D" w:rsidRPr="00956E6E" w:rsidRDefault="00BB469D" w:rsidP="00BB469D">
            <w:pPr>
              <w:pStyle w:val="TAC"/>
              <w:rPr>
                <w:rFonts w:eastAsiaTheme="minorEastAsia"/>
                <w:lang w:eastAsia="zh-CN"/>
              </w:rPr>
            </w:pPr>
            <w:r w:rsidRPr="00956E6E">
              <w:rPr>
                <w:rFonts w:eastAsiaTheme="minorEastAsia"/>
                <w:lang w:eastAsia="zh-CN"/>
              </w:rPr>
              <w:t>-18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&gt;-19</w:t>
            </w:r>
          </w:p>
        </w:tc>
        <w:tc>
          <w:tcPr>
            <w:tcW w:w="713" w:type="dxa"/>
            <w:shd w:val="clear" w:color="auto" w:fill="auto"/>
            <w:noWrap/>
          </w:tcPr>
          <w:p w14:paraId="4893EA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25C2806" w14:textId="77777777" w:rsidTr="007A5129">
        <w:trPr>
          <w:trHeight w:val="187"/>
          <w:jc w:val="center"/>
        </w:trPr>
        <w:tc>
          <w:tcPr>
            <w:tcW w:w="2068" w:type="dxa"/>
            <w:shd w:val="clear" w:color="auto" w:fill="auto"/>
            <w:noWrap/>
          </w:tcPr>
          <w:p w14:paraId="242256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DIFFRSRPP_13</w:t>
            </w:r>
          </w:p>
        </w:tc>
        <w:tc>
          <w:tcPr>
            <w:tcW w:w="3204" w:type="dxa"/>
          </w:tcPr>
          <w:p w14:paraId="54517B07" w14:textId="77777777" w:rsidR="00BB469D" w:rsidRPr="00956E6E" w:rsidRDefault="00BB469D" w:rsidP="00BB469D">
            <w:pPr>
              <w:pStyle w:val="TAC"/>
              <w:rPr>
                <w:rFonts w:eastAsiaTheme="minorEastAsia"/>
                <w:lang w:eastAsia="zh-CN"/>
              </w:rPr>
            </w:pPr>
            <w:r w:rsidRPr="00956E6E">
              <w:rPr>
                <w:rFonts w:eastAsiaTheme="minorEastAsia"/>
                <w:lang w:eastAsia="zh-CN"/>
              </w:rPr>
              <w:t>-17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&gt;-18</w:t>
            </w:r>
          </w:p>
        </w:tc>
        <w:tc>
          <w:tcPr>
            <w:tcW w:w="713" w:type="dxa"/>
            <w:shd w:val="clear" w:color="auto" w:fill="auto"/>
            <w:noWrap/>
          </w:tcPr>
          <w:p w14:paraId="54E9A49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70246BD" w14:textId="77777777" w:rsidTr="007A5129">
        <w:trPr>
          <w:trHeight w:val="187"/>
          <w:jc w:val="center"/>
        </w:trPr>
        <w:tc>
          <w:tcPr>
            <w:tcW w:w="2068" w:type="dxa"/>
            <w:shd w:val="clear" w:color="auto" w:fill="auto"/>
            <w:noWrap/>
          </w:tcPr>
          <w:p w14:paraId="447828A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DIFFRSRPP_14</w:t>
            </w:r>
          </w:p>
        </w:tc>
        <w:tc>
          <w:tcPr>
            <w:tcW w:w="3204" w:type="dxa"/>
          </w:tcPr>
          <w:p w14:paraId="50BB4FAD" w14:textId="77777777" w:rsidR="00BB469D" w:rsidRPr="00956E6E" w:rsidRDefault="00BB469D" w:rsidP="00BB469D">
            <w:pPr>
              <w:pStyle w:val="TAC"/>
              <w:rPr>
                <w:rFonts w:eastAsiaTheme="minorEastAsia"/>
                <w:lang w:eastAsia="zh-CN"/>
              </w:rPr>
            </w:pPr>
            <w:r w:rsidRPr="00956E6E">
              <w:rPr>
                <w:rFonts w:eastAsiaTheme="minorEastAsia"/>
                <w:lang w:eastAsia="zh-CN"/>
              </w:rPr>
              <w:t>-16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&gt;-17</w:t>
            </w:r>
          </w:p>
        </w:tc>
        <w:tc>
          <w:tcPr>
            <w:tcW w:w="713" w:type="dxa"/>
            <w:shd w:val="clear" w:color="auto" w:fill="auto"/>
            <w:noWrap/>
          </w:tcPr>
          <w:p w14:paraId="3CEC79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ADF9A0A" w14:textId="77777777" w:rsidTr="007A5129">
        <w:trPr>
          <w:trHeight w:val="187"/>
          <w:jc w:val="center"/>
        </w:trPr>
        <w:tc>
          <w:tcPr>
            <w:tcW w:w="2068" w:type="dxa"/>
            <w:shd w:val="clear" w:color="auto" w:fill="auto"/>
            <w:noWrap/>
          </w:tcPr>
          <w:p w14:paraId="0D609E2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DIFFRSRPP_15</w:t>
            </w:r>
          </w:p>
        </w:tc>
        <w:tc>
          <w:tcPr>
            <w:tcW w:w="3204" w:type="dxa"/>
          </w:tcPr>
          <w:p w14:paraId="4EA0CBD6" w14:textId="77777777" w:rsidR="00BB469D" w:rsidRPr="00956E6E" w:rsidRDefault="00BB469D" w:rsidP="00BB469D">
            <w:pPr>
              <w:pStyle w:val="TAC"/>
              <w:rPr>
                <w:rFonts w:eastAsiaTheme="minorEastAsia"/>
                <w:lang w:eastAsia="zh-CN"/>
              </w:rPr>
            </w:pPr>
            <w:r w:rsidRPr="00956E6E">
              <w:rPr>
                <w:rFonts w:eastAsiaTheme="minorEastAsia"/>
                <w:lang w:eastAsia="zh-CN"/>
              </w:rPr>
              <w:t>-15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&gt;-16</w:t>
            </w:r>
          </w:p>
        </w:tc>
        <w:tc>
          <w:tcPr>
            <w:tcW w:w="713" w:type="dxa"/>
            <w:shd w:val="clear" w:color="auto" w:fill="auto"/>
            <w:noWrap/>
          </w:tcPr>
          <w:p w14:paraId="09B8A00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08A7323" w14:textId="77777777" w:rsidTr="007A5129">
        <w:trPr>
          <w:trHeight w:val="187"/>
          <w:jc w:val="center"/>
        </w:trPr>
        <w:tc>
          <w:tcPr>
            <w:tcW w:w="2068" w:type="dxa"/>
            <w:shd w:val="clear" w:color="auto" w:fill="auto"/>
            <w:noWrap/>
          </w:tcPr>
          <w:p w14:paraId="3F252A47" w14:textId="77777777" w:rsidR="00BB469D" w:rsidRPr="00956E6E" w:rsidRDefault="00BB469D" w:rsidP="00BB469D">
            <w:pPr>
              <w:pStyle w:val="TAL"/>
              <w:rPr>
                <w:rFonts w:eastAsiaTheme="minorEastAsia"/>
                <w:lang w:eastAsia="zh-CN"/>
              </w:rPr>
            </w:pPr>
            <w:r w:rsidRPr="00956E6E">
              <w:rPr>
                <w:rFonts w:eastAsiaTheme="minorEastAsia"/>
                <w:lang w:eastAsia="zh-CN"/>
              </w:rPr>
              <w:t>DIFFRSRPP_16</w:t>
            </w:r>
          </w:p>
        </w:tc>
        <w:tc>
          <w:tcPr>
            <w:tcW w:w="3204" w:type="dxa"/>
          </w:tcPr>
          <w:p w14:paraId="0FD3CBEC" w14:textId="77777777" w:rsidR="00BB469D" w:rsidRPr="00956E6E" w:rsidRDefault="00BB469D" w:rsidP="00BB469D">
            <w:pPr>
              <w:pStyle w:val="TAC"/>
              <w:rPr>
                <w:rFonts w:eastAsiaTheme="minorEastAsia"/>
                <w:lang w:eastAsia="zh-CN"/>
              </w:rPr>
            </w:pPr>
            <w:r w:rsidRPr="00956E6E">
              <w:rPr>
                <w:rFonts w:eastAsiaTheme="minorEastAsia"/>
                <w:lang w:eastAsia="zh-CN"/>
              </w:rPr>
              <w:t>-14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&gt;-15</w:t>
            </w:r>
          </w:p>
        </w:tc>
        <w:tc>
          <w:tcPr>
            <w:tcW w:w="713" w:type="dxa"/>
            <w:shd w:val="clear" w:color="auto" w:fill="auto"/>
            <w:noWrap/>
          </w:tcPr>
          <w:p w14:paraId="4B42E65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3A9788C" w14:textId="77777777" w:rsidTr="007A5129">
        <w:trPr>
          <w:trHeight w:val="187"/>
          <w:jc w:val="center"/>
        </w:trPr>
        <w:tc>
          <w:tcPr>
            <w:tcW w:w="2068" w:type="dxa"/>
            <w:shd w:val="clear" w:color="auto" w:fill="auto"/>
            <w:noWrap/>
          </w:tcPr>
          <w:p w14:paraId="3A6FEB0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DIFFRSRPP_17</w:t>
            </w:r>
          </w:p>
        </w:tc>
        <w:tc>
          <w:tcPr>
            <w:tcW w:w="3204" w:type="dxa"/>
          </w:tcPr>
          <w:p w14:paraId="7297E878" w14:textId="77777777" w:rsidR="00BB469D" w:rsidRPr="00956E6E" w:rsidRDefault="00BB469D" w:rsidP="00BB469D">
            <w:pPr>
              <w:pStyle w:val="TAC"/>
              <w:rPr>
                <w:rFonts w:eastAsiaTheme="minorEastAsia"/>
                <w:lang w:eastAsia="zh-CN"/>
              </w:rPr>
            </w:pPr>
            <w:r w:rsidRPr="00956E6E">
              <w:rPr>
                <w:rFonts w:eastAsiaTheme="minorEastAsia"/>
                <w:lang w:eastAsia="zh-CN"/>
              </w:rPr>
              <w:t>-13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&gt;-14</w:t>
            </w:r>
          </w:p>
        </w:tc>
        <w:tc>
          <w:tcPr>
            <w:tcW w:w="713" w:type="dxa"/>
            <w:shd w:val="clear" w:color="auto" w:fill="auto"/>
            <w:noWrap/>
          </w:tcPr>
          <w:p w14:paraId="48BE32A3"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9BA5E08" w14:textId="77777777" w:rsidTr="007A5129">
        <w:trPr>
          <w:trHeight w:val="187"/>
          <w:jc w:val="center"/>
        </w:trPr>
        <w:tc>
          <w:tcPr>
            <w:tcW w:w="2068" w:type="dxa"/>
            <w:shd w:val="clear" w:color="auto" w:fill="auto"/>
            <w:noWrap/>
          </w:tcPr>
          <w:p w14:paraId="57826AD3" w14:textId="77777777" w:rsidR="00BB469D" w:rsidRPr="00956E6E" w:rsidRDefault="00BB469D" w:rsidP="00BB469D">
            <w:pPr>
              <w:pStyle w:val="TAL"/>
              <w:rPr>
                <w:rFonts w:eastAsiaTheme="minorEastAsia"/>
                <w:lang w:eastAsia="zh-CN"/>
              </w:rPr>
            </w:pPr>
            <w:r w:rsidRPr="00956E6E">
              <w:rPr>
                <w:rFonts w:eastAsiaTheme="minorEastAsia"/>
                <w:lang w:eastAsia="zh-CN"/>
              </w:rPr>
              <w:t>DIFFRSRPP_18</w:t>
            </w:r>
          </w:p>
        </w:tc>
        <w:tc>
          <w:tcPr>
            <w:tcW w:w="3204" w:type="dxa"/>
          </w:tcPr>
          <w:p w14:paraId="414903EF" w14:textId="77777777" w:rsidR="00BB469D" w:rsidRPr="00956E6E" w:rsidRDefault="00BB469D" w:rsidP="00BB469D">
            <w:pPr>
              <w:pStyle w:val="TAC"/>
              <w:rPr>
                <w:rFonts w:eastAsiaTheme="minorEastAsia"/>
                <w:lang w:eastAsia="zh-CN"/>
              </w:rPr>
            </w:pPr>
            <w:r w:rsidRPr="00956E6E">
              <w:rPr>
                <w:rFonts w:eastAsiaTheme="minorEastAsia"/>
                <w:lang w:eastAsia="zh-CN"/>
              </w:rPr>
              <w:t>-12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&gt;-13</w:t>
            </w:r>
          </w:p>
        </w:tc>
        <w:tc>
          <w:tcPr>
            <w:tcW w:w="713" w:type="dxa"/>
            <w:shd w:val="clear" w:color="auto" w:fill="auto"/>
            <w:noWrap/>
          </w:tcPr>
          <w:p w14:paraId="2928B52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7267202" w14:textId="77777777" w:rsidTr="007A5129">
        <w:trPr>
          <w:trHeight w:val="187"/>
          <w:jc w:val="center"/>
        </w:trPr>
        <w:tc>
          <w:tcPr>
            <w:tcW w:w="2068" w:type="dxa"/>
            <w:shd w:val="clear" w:color="auto" w:fill="auto"/>
            <w:noWrap/>
          </w:tcPr>
          <w:p w14:paraId="1DB6099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DIFFRSRPP_19</w:t>
            </w:r>
          </w:p>
        </w:tc>
        <w:tc>
          <w:tcPr>
            <w:tcW w:w="3204" w:type="dxa"/>
          </w:tcPr>
          <w:p w14:paraId="6B9B820E" w14:textId="77777777" w:rsidR="00BB469D" w:rsidRPr="00956E6E" w:rsidRDefault="00BB469D" w:rsidP="00BB469D">
            <w:pPr>
              <w:pStyle w:val="TAC"/>
              <w:rPr>
                <w:rFonts w:eastAsiaTheme="minorEastAsia"/>
                <w:lang w:eastAsia="zh-CN"/>
              </w:rPr>
            </w:pPr>
            <w:r w:rsidRPr="00956E6E">
              <w:rPr>
                <w:rFonts w:eastAsiaTheme="minorEastAsia"/>
                <w:lang w:eastAsia="zh-CN"/>
              </w:rPr>
              <w:t>-11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&gt;-12</w:t>
            </w:r>
          </w:p>
        </w:tc>
        <w:tc>
          <w:tcPr>
            <w:tcW w:w="713" w:type="dxa"/>
            <w:shd w:val="clear" w:color="auto" w:fill="auto"/>
            <w:noWrap/>
          </w:tcPr>
          <w:p w14:paraId="47D951D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FA4512" w14:textId="77777777" w:rsidTr="007A5129">
        <w:trPr>
          <w:trHeight w:val="187"/>
          <w:jc w:val="center"/>
        </w:trPr>
        <w:tc>
          <w:tcPr>
            <w:tcW w:w="2068" w:type="dxa"/>
            <w:shd w:val="clear" w:color="auto" w:fill="auto"/>
            <w:noWrap/>
          </w:tcPr>
          <w:p w14:paraId="18F0B80E" w14:textId="77777777" w:rsidR="00BB469D" w:rsidRPr="00956E6E" w:rsidRDefault="00BB469D" w:rsidP="00BB469D">
            <w:pPr>
              <w:pStyle w:val="TAL"/>
              <w:rPr>
                <w:rFonts w:eastAsiaTheme="minorEastAsia"/>
                <w:lang w:eastAsia="zh-CN"/>
              </w:rPr>
            </w:pPr>
            <w:r w:rsidRPr="00956E6E">
              <w:rPr>
                <w:rFonts w:eastAsiaTheme="minorEastAsia"/>
                <w:lang w:eastAsia="zh-CN"/>
              </w:rPr>
              <w:t>DIFFRSRPP_20</w:t>
            </w:r>
          </w:p>
        </w:tc>
        <w:tc>
          <w:tcPr>
            <w:tcW w:w="3204" w:type="dxa"/>
          </w:tcPr>
          <w:p w14:paraId="65D1B857" w14:textId="77777777" w:rsidR="00BB469D" w:rsidRPr="00956E6E" w:rsidRDefault="00BB469D" w:rsidP="00BB469D">
            <w:pPr>
              <w:pStyle w:val="TAC"/>
              <w:rPr>
                <w:rFonts w:eastAsiaTheme="minorEastAsia"/>
                <w:lang w:eastAsia="zh-CN"/>
              </w:rPr>
            </w:pPr>
            <w:r w:rsidRPr="00956E6E">
              <w:rPr>
                <w:rFonts w:eastAsiaTheme="minorEastAsia"/>
                <w:lang w:eastAsia="zh-CN"/>
              </w:rPr>
              <w:t>-10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&gt;-11</w:t>
            </w:r>
          </w:p>
        </w:tc>
        <w:tc>
          <w:tcPr>
            <w:tcW w:w="713" w:type="dxa"/>
            <w:shd w:val="clear" w:color="auto" w:fill="auto"/>
            <w:noWrap/>
          </w:tcPr>
          <w:p w14:paraId="3999D7D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F374316" w14:textId="77777777" w:rsidTr="007A5129">
        <w:trPr>
          <w:trHeight w:val="187"/>
          <w:jc w:val="center"/>
        </w:trPr>
        <w:tc>
          <w:tcPr>
            <w:tcW w:w="2068" w:type="dxa"/>
            <w:shd w:val="clear" w:color="auto" w:fill="auto"/>
            <w:noWrap/>
          </w:tcPr>
          <w:p w14:paraId="6538A7F1" w14:textId="77777777" w:rsidR="00BB469D" w:rsidRPr="00956E6E" w:rsidRDefault="00BB469D" w:rsidP="00BB469D">
            <w:pPr>
              <w:pStyle w:val="TAL"/>
              <w:rPr>
                <w:rFonts w:eastAsiaTheme="minorEastAsia"/>
                <w:lang w:eastAsia="zh-CN"/>
              </w:rPr>
            </w:pPr>
            <w:r w:rsidRPr="00956E6E">
              <w:rPr>
                <w:rFonts w:eastAsiaTheme="minorEastAsia"/>
                <w:lang w:eastAsia="zh-CN"/>
              </w:rPr>
              <w:t>DIFFRSRPP_21</w:t>
            </w:r>
          </w:p>
        </w:tc>
        <w:tc>
          <w:tcPr>
            <w:tcW w:w="3204" w:type="dxa"/>
          </w:tcPr>
          <w:p w14:paraId="498FB1AD" w14:textId="77777777" w:rsidR="00BB469D" w:rsidRPr="00956E6E" w:rsidRDefault="00BB469D" w:rsidP="00BB469D">
            <w:pPr>
              <w:pStyle w:val="TAC"/>
              <w:rPr>
                <w:rFonts w:eastAsiaTheme="minorEastAsia"/>
                <w:lang w:eastAsia="zh-CN"/>
              </w:rPr>
            </w:pPr>
            <w:r w:rsidRPr="00956E6E">
              <w:rPr>
                <w:rFonts w:eastAsiaTheme="minorEastAsia"/>
                <w:lang w:eastAsia="zh-CN"/>
              </w:rPr>
              <w:t>-9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&gt;-10</w:t>
            </w:r>
          </w:p>
        </w:tc>
        <w:tc>
          <w:tcPr>
            <w:tcW w:w="713" w:type="dxa"/>
            <w:shd w:val="clear" w:color="auto" w:fill="auto"/>
            <w:noWrap/>
          </w:tcPr>
          <w:p w14:paraId="28A00D9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484386" w14:textId="77777777" w:rsidTr="007A5129">
        <w:trPr>
          <w:trHeight w:val="187"/>
          <w:jc w:val="center"/>
        </w:trPr>
        <w:tc>
          <w:tcPr>
            <w:tcW w:w="2068" w:type="dxa"/>
            <w:shd w:val="clear" w:color="auto" w:fill="auto"/>
            <w:noWrap/>
          </w:tcPr>
          <w:p w14:paraId="261570E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DIFFRSRPP_22</w:t>
            </w:r>
          </w:p>
        </w:tc>
        <w:tc>
          <w:tcPr>
            <w:tcW w:w="3204" w:type="dxa"/>
          </w:tcPr>
          <w:p w14:paraId="1F99BD9E" w14:textId="77777777" w:rsidR="00BB469D" w:rsidRPr="00956E6E" w:rsidRDefault="00BB469D" w:rsidP="00BB469D">
            <w:pPr>
              <w:pStyle w:val="TAC"/>
              <w:rPr>
                <w:rFonts w:eastAsiaTheme="minorEastAsia"/>
                <w:lang w:eastAsia="zh-CN"/>
              </w:rPr>
            </w:pPr>
            <w:r w:rsidRPr="00956E6E">
              <w:rPr>
                <w:rFonts w:eastAsiaTheme="minorEastAsia"/>
                <w:lang w:eastAsia="zh-CN"/>
              </w:rPr>
              <w:t>-8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&gt;-9</w:t>
            </w:r>
          </w:p>
        </w:tc>
        <w:tc>
          <w:tcPr>
            <w:tcW w:w="713" w:type="dxa"/>
            <w:shd w:val="clear" w:color="auto" w:fill="auto"/>
            <w:noWrap/>
          </w:tcPr>
          <w:p w14:paraId="680C0C7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3FCBF1C" w14:textId="77777777" w:rsidTr="007A5129">
        <w:trPr>
          <w:trHeight w:val="187"/>
          <w:jc w:val="center"/>
        </w:trPr>
        <w:tc>
          <w:tcPr>
            <w:tcW w:w="2068" w:type="dxa"/>
            <w:shd w:val="clear" w:color="auto" w:fill="auto"/>
            <w:noWrap/>
          </w:tcPr>
          <w:p w14:paraId="3C5327EC" w14:textId="77777777" w:rsidR="00BB469D" w:rsidRPr="00956E6E" w:rsidRDefault="00BB469D" w:rsidP="00BB469D">
            <w:pPr>
              <w:pStyle w:val="TAL"/>
              <w:rPr>
                <w:rFonts w:eastAsiaTheme="minorEastAsia"/>
                <w:lang w:eastAsia="zh-CN"/>
              </w:rPr>
            </w:pPr>
            <w:r w:rsidRPr="00956E6E">
              <w:rPr>
                <w:rFonts w:eastAsiaTheme="minorEastAsia"/>
                <w:lang w:eastAsia="zh-CN"/>
              </w:rPr>
              <w:t>DIFFRSRPP_23</w:t>
            </w:r>
          </w:p>
        </w:tc>
        <w:tc>
          <w:tcPr>
            <w:tcW w:w="3204" w:type="dxa"/>
          </w:tcPr>
          <w:p w14:paraId="5D2F6412" w14:textId="77777777" w:rsidR="00BB469D" w:rsidRPr="00956E6E" w:rsidRDefault="00BB469D" w:rsidP="00BB469D">
            <w:pPr>
              <w:pStyle w:val="TAC"/>
              <w:rPr>
                <w:rFonts w:eastAsiaTheme="minorEastAsia"/>
                <w:lang w:eastAsia="zh-CN"/>
              </w:rPr>
            </w:pPr>
            <w:r w:rsidRPr="00956E6E">
              <w:rPr>
                <w:rFonts w:eastAsiaTheme="minorEastAsia"/>
                <w:lang w:eastAsia="zh-CN"/>
              </w:rPr>
              <w:t>-7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&gt;-8</w:t>
            </w:r>
          </w:p>
        </w:tc>
        <w:tc>
          <w:tcPr>
            <w:tcW w:w="713" w:type="dxa"/>
            <w:shd w:val="clear" w:color="auto" w:fill="auto"/>
            <w:noWrap/>
          </w:tcPr>
          <w:p w14:paraId="7E1EF07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0D56BE5" w14:textId="77777777" w:rsidTr="007A5129">
        <w:trPr>
          <w:trHeight w:val="187"/>
          <w:jc w:val="center"/>
        </w:trPr>
        <w:tc>
          <w:tcPr>
            <w:tcW w:w="2068" w:type="dxa"/>
            <w:shd w:val="clear" w:color="auto" w:fill="auto"/>
            <w:noWrap/>
          </w:tcPr>
          <w:p w14:paraId="123C449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DIFFRSRPP_24</w:t>
            </w:r>
          </w:p>
        </w:tc>
        <w:tc>
          <w:tcPr>
            <w:tcW w:w="3204" w:type="dxa"/>
          </w:tcPr>
          <w:p w14:paraId="2D20A0F6" w14:textId="77777777" w:rsidR="00BB469D" w:rsidRPr="00956E6E" w:rsidRDefault="00BB469D" w:rsidP="00BB469D">
            <w:pPr>
              <w:pStyle w:val="TAC"/>
              <w:rPr>
                <w:rFonts w:eastAsiaTheme="minorEastAsia"/>
                <w:lang w:eastAsia="zh-CN"/>
              </w:rPr>
            </w:pPr>
            <w:r w:rsidRPr="00956E6E">
              <w:rPr>
                <w:rFonts w:eastAsiaTheme="minorEastAsia"/>
                <w:lang w:eastAsia="zh-CN"/>
              </w:rPr>
              <w:t>-6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&gt;-7</w:t>
            </w:r>
          </w:p>
        </w:tc>
        <w:tc>
          <w:tcPr>
            <w:tcW w:w="713" w:type="dxa"/>
            <w:shd w:val="clear" w:color="auto" w:fill="auto"/>
            <w:noWrap/>
          </w:tcPr>
          <w:p w14:paraId="57CBCF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6FEE32E" w14:textId="77777777" w:rsidTr="007A5129">
        <w:trPr>
          <w:trHeight w:val="187"/>
          <w:jc w:val="center"/>
        </w:trPr>
        <w:tc>
          <w:tcPr>
            <w:tcW w:w="2068" w:type="dxa"/>
            <w:shd w:val="clear" w:color="auto" w:fill="auto"/>
            <w:noWrap/>
          </w:tcPr>
          <w:p w14:paraId="5698FA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DIFFRSRPP_25</w:t>
            </w:r>
          </w:p>
        </w:tc>
        <w:tc>
          <w:tcPr>
            <w:tcW w:w="3204" w:type="dxa"/>
          </w:tcPr>
          <w:p w14:paraId="45C701BD" w14:textId="77777777" w:rsidR="00BB469D" w:rsidRPr="00956E6E" w:rsidRDefault="00BB469D" w:rsidP="00BB469D">
            <w:pPr>
              <w:pStyle w:val="TAC"/>
              <w:rPr>
                <w:rFonts w:eastAsiaTheme="minorEastAsia"/>
                <w:lang w:eastAsia="zh-CN"/>
              </w:rPr>
            </w:pPr>
            <w:r w:rsidRPr="00956E6E">
              <w:rPr>
                <w:rFonts w:eastAsiaTheme="minorEastAsia"/>
                <w:lang w:eastAsia="zh-CN"/>
              </w:rPr>
              <w:t>-5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&gt;-6</w:t>
            </w:r>
          </w:p>
        </w:tc>
        <w:tc>
          <w:tcPr>
            <w:tcW w:w="713" w:type="dxa"/>
            <w:shd w:val="clear" w:color="auto" w:fill="auto"/>
            <w:noWrap/>
          </w:tcPr>
          <w:p w14:paraId="7E9A78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E58FE5B" w14:textId="77777777" w:rsidTr="007A5129">
        <w:trPr>
          <w:trHeight w:val="187"/>
          <w:jc w:val="center"/>
        </w:trPr>
        <w:tc>
          <w:tcPr>
            <w:tcW w:w="2068" w:type="dxa"/>
            <w:shd w:val="clear" w:color="auto" w:fill="auto"/>
            <w:noWrap/>
          </w:tcPr>
          <w:p w14:paraId="7B5E0BE3" w14:textId="77777777" w:rsidR="00BB469D" w:rsidRPr="00956E6E" w:rsidRDefault="00BB469D" w:rsidP="00BB469D">
            <w:pPr>
              <w:pStyle w:val="TAL"/>
              <w:rPr>
                <w:rFonts w:eastAsiaTheme="minorEastAsia"/>
                <w:lang w:eastAsia="zh-CN"/>
              </w:rPr>
            </w:pPr>
            <w:r w:rsidRPr="00956E6E">
              <w:rPr>
                <w:rFonts w:eastAsiaTheme="minorEastAsia"/>
                <w:lang w:eastAsia="zh-CN"/>
              </w:rPr>
              <w:t>DIFFRSRPP_26</w:t>
            </w:r>
          </w:p>
        </w:tc>
        <w:tc>
          <w:tcPr>
            <w:tcW w:w="3204" w:type="dxa"/>
          </w:tcPr>
          <w:p w14:paraId="61FAFBCC" w14:textId="77777777" w:rsidR="00BB469D" w:rsidRPr="00956E6E" w:rsidRDefault="00BB469D" w:rsidP="00BB469D">
            <w:pPr>
              <w:pStyle w:val="TAC"/>
              <w:rPr>
                <w:rFonts w:eastAsiaTheme="minorEastAsia"/>
                <w:lang w:eastAsia="zh-CN"/>
              </w:rPr>
            </w:pPr>
            <w:r w:rsidRPr="00956E6E">
              <w:rPr>
                <w:rFonts w:eastAsiaTheme="minorEastAsia"/>
                <w:lang w:eastAsia="zh-CN"/>
              </w:rPr>
              <w:t>-4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&gt;-5</w:t>
            </w:r>
          </w:p>
        </w:tc>
        <w:tc>
          <w:tcPr>
            <w:tcW w:w="713" w:type="dxa"/>
            <w:shd w:val="clear" w:color="auto" w:fill="auto"/>
            <w:noWrap/>
          </w:tcPr>
          <w:p w14:paraId="749AB68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65113D5" w14:textId="77777777" w:rsidTr="007A5129">
        <w:trPr>
          <w:trHeight w:val="187"/>
          <w:jc w:val="center"/>
        </w:trPr>
        <w:tc>
          <w:tcPr>
            <w:tcW w:w="2068" w:type="dxa"/>
            <w:shd w:val="clear" w:color="auto" w:fill="auto"/>
            <w:noWrap/>
          </w:tcPr>
          <w:p w14:paraId="6722D494" w14:textId="77777777" w:rsidR="00BB469D" w:rsidRPr="00956E6E" w:rsidRDefault="00BB469D" w:rsidP="00BB469D">
            <w:pPr>
              <w:pStyle w:val="TAL"/>
              <w:rPr>
                <w:rFonts w:eastAsiaTheme="minorEastAsia"/>
                <w:lang w:eastAsia="zh-CN"/>
              </w:rPr>
            </w:pPr>
            <w:r w:rsidRPr="00956E6E">
              <w:rPr>
                <w:rFonts w:eastAsiaTheme="minorEastAsia"/>
                <w:lang w:eastAsia="zh-CN"/>
              </w:rPr>
              <w:t>DIFFRSRPP_27</w:t>
            </w:r>
          </w:p>
        </w:tc>
        <w:tc>
          <w:tcPr>
            <w:tcW w:w="3204" w:type="dxa"/>
          </w:tcPr>
          <w:p w14:paraId="3E4224C8" w14:textId="77777777" w:rsidR="00BB469D" w:rsidRPr="00956E6E" w:rsidRDefault="00BB469D" w:rsidP="00BB469D">
            <w:pPr>
              <w:pStyle w:val="TAC"/>
              <w:rPr>
                <w:rFonts w:eastAsiaTheme="minorEastAsia"/>
                <w:lang w:eastAsia="zh-CN"/>
              </w:rPr>
            </w:pPr>
            <w:r w:rsidRPr="00956E6E">
              <w:rPr>
                <w:rFonts w:eastAsiaTheme="minorEastAsia"/>
                <w:lang w:eastAsia="zh-CN"/>
              </w:rPr>
              <w:t>-3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&gt;-4</w:t>
            </w:r>
          </w:p>
        </w:tc>
        <w:tc>
          <w:tcPr>
            <w:tcW w:w="713" w:type="dxa"/>
            <w:shd w:val="clear" w:color="auto" w:fill="auto"/>
            <w:noWrap/>
          </w:tcPr>
          <w:p w14:paraId="0A89DF8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0774E49" w14:textId="77777777" w:rsidTr="007A5129">
        <w:trPr>
          <w:trHeight w:val="187"/>
          <w:jc w:val="center"/>
        </w:trPr>
        <w:tc>
          <w:tcPr>
            <w:tcW w:w="2068" w:type="dxa"/>
            <w:shd w:val="clear" w:color="auto" w:fill="auto"/>
            <w:noWrap/>
          </w:tcPr>
          <w:p w14:paraId="4F72D1C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DIFFRSRPP_28</w:t>
            </w:r>
          </w:p>
        </w:tc>
        <w:tc>
          <w:tcPr>
            <w:tcW w:w="3204" w:type="dxa"/>
          </w:tcPr>
          <w:p w14:paraId="02E5D13A" w14:textId="77777777" w:rsidR="00BB469D" w:rsidRPr="00956E6E" w:rsidRDefault="00BB469D" w:rsidP="00BB469D">
            <w:pPr>
              <w:pStyle w:val="TAC"/>
              <w:rPr>
                <w:rFonts w:eastAsiaTheme="minorEastAsia"/>
                <w:lang w:eastAsia="zh-CN"/>
              </w:rPr>
            </w:pPr>
            <w:r w:rsidRPr="00956E6E">
              <w:rPr>
                <w:rFonts w:eastAsiaTheme="minorEastAsia"/>
                <w:lang w:eastAsia="zh-CN"/>
              </w:rPr>
              <w:t>-2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w:t>
            </w:r>
          </w:p>
        </w:tc>
        <w:tc>
          <w:tcPr>
            <w:tcW w:w="713" w:type="dxa"/>
            <w:shd w:val="clear" w:color="auto" w:fill="auto"/>
            <w:noWrap/>
          </w:tcPr>
          <w:p w14:paraId="45985811"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69DACF" w14:textId="77777777" w:rsidTr="007A5129">
        <w:trPr>
          <w:trHeight w:val="187"/>
          <w:jc w:val="center"/>
        </w:trPr>
        <w:tc>
          <w:tcPr>
            <w:tcW w:w="2068" w:type="dxa"/>
            <w:shd w:val="clear" w:color="auto" w:fill="auto"/>
            <w:noWrap/>
          </w:tcPr>
          <w:p w14:paraId="7C030348" w14:textId="77777777" w:rsidR="00BB469D" w:rsidRPr="00956E6E" w:rsidRDefault="00BB469D" w:rsidP="00BB469D">
            <w:pPr>
              <w:pStyle w:val="TAL"/>
              <w:rPr>
                <w:rFonts w:eastAsiaTheme="minorEastAsia"/>
                <w:lang w:eastAsia="zh-CN"/>
              </w:rPr>
            </w:pPr>
            <w:r w:rsidRPr="00956E6E">
              <w:rPr>
                <w:rFonts w:eastAsiaTheme="minorEastAsia"/>
                <w:lang w:eastAsia="zh-CN"/>
              </w:rPr>
              <w:t>DIFFRSRPP_29</w:t>
            </w:r>
          </w:p>
        </w:tc>
        <w:tc>
          <w:tcPr>
            <w:tcW w:w="3204" w:type="dxa"/>
          </w:tcPr>
          <w:p w14:paraId="1AA1ED47" w14:textId="77777777" w:rsidR="00BB469D" w:rsidRPr="00956E6E" w:rsidRDefault="00BB469D" w:rsidP="00BB469D">
            <w:pPr>
              <w:pStyle w:val="TAC"/>
              <w:rPr>
                <w:rFonts w:eastAsiaTheme="minorEastAsia"/>
                <w:lang w:eastAsia="zh-CN"/>
              </w:rPr>
            </w:pPr>
            <w:r w:rsidRPr="00956E6E">
              <w:rPr>
                <w:rFonts w:eastAsiaTheme="minorEastAsia"/>
                <w:lang w:eastAsia="zh-CN"/>
              </w:rPr>
              <w:t>-1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w:t>
            </w:r>
          </w:p>
        </w:tc>
        <w:tc>
          <w:tcPr>
            <w:tcW w:w="713" w:type="dxa"/>
            <w:shd w:val="clear" w:color="auto" w:fill="auto"/>
            <w:noWrap/>
          </w:tcPr>
          <w:p w14:paraId="51186F1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0F06262" w14:textId="77777777" w:rsidTr="007A5129">
        <w:trPr>
          <w:trHeight w:val="187"/>
          <w:jc w:val="center"/>
        </w:trPr>
        <w:tc>
          <w:tcPr>
            <w:tcW w:w="2068" w:type="dxa"/>
            <w:shd w:val="clear" w:color="auto" w:fill="auto"/>
            <w:noWrap/>
          </w:tcPr>
          <w:p w14:paraId="44FC05CD" w14:textId="77777777" w:rsidR="00BB469D" w:rsidRPr="00956E6E" w:rsidRDefault="00BB469D" w:rsidP="00BB469D">
            <w:pPr>
              <w:pStyle w:val="TAL"/>
              <w:rPr>
                <w:rFonts w:eastAsiaTheme="minorEastAsia"/>
                <w:lang w:eastAsia="zh-CN"/>
              </w:rPr>
            </w:pPr>
            <w:r w:rsidRPr="00956E6E">
              <w:rPr>
                <w:rFonts w:eastAsiaTheme="minorEastAsia"/>
                <w:lang w:eastAsia="zh-CN"/>
              </w:rPr>
              <w:t>DIFFRSRPP_30</w:t>
            </w:r>
          </w:p>
        </w:tc>
        <w:tc>
          <w:tcPr>
            <w:tcW w:w="3204" w:type="dxa"/>
          </w:tcPr>
          <w:p w14:paraId="137751B5" w14:textId="77777777" w:rsidR="00BB469D" w:rsidRPr="00956E6E" w:rsidRDefault="00BB469D" w:rsidP="00BB469D">
            <w:pPr>
              <w:pStyle w:val="TAC"/>
              <w:rPr>
                <w:rFonts w:eastAsiaTheme="minorEastAsia"/>
                <w:lang w:eastAsia="zh-CN"/>
              </w:rPr>
            </w:pPr>
            <w:r w:rsidRPr="00956E6E">
              <w:rPr>
                <w:rFonts w:eastAsiaTheme="minorEastAsia"/>
                <w:lang w:eastAsia="zh-CN"/>
              </w:rPr>
              <w:t>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w:t>
            </w:r>
          </w:p>
        </w:tc>
        <w:tc>
          <w:tcPr>
            <w:tcW w:w="713" w:type="dxa"/>
            <w:shd w:val="clear" w:color="auto" w:fill="auto"/>
            <w:noWrap/>
          </w:tcPr>
          <w:p w14:paraId="6386442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bl>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Pr>
          <w:rStyle w:val="Heading4Char1"/>
          <w:rFonts w:ascii="Arial" w:eastAsiaTheme="minorEastAsia" w:hAnsi="Arial"/>
          <w:color w:val="auto"/>
        </w:rPr>
        <w:t>Introduction</w:t>
      </w:r>
    </w:p>
    <w:p w14:paraId="1845052C" w14:textId="77777777" w:rsidR="00D03161" w:rsidRPr="007F5AC2" w:rsidRDefault="00D03161" w:rsidP="002B716D">
      <w:pPr>
        <w:pStyle w:val="NO"/>
      </w:pPr>
      <w:r w:rsidRPr="007F5AC2">
        <w:t>Editors note: This is to capture the applicability of the requirements in this section</w:t>
      </w: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B0167A">
        <w:rPr>
          <w:rStyle w:val="Heading4Char1"/>
          <w:rFonts w:ascii="Arial" w:eastAsiaTheme="minorEastAsia" w:hAnsi="Arial"/>
          <w:color w:val="auto"/>
        </w:rPr>
        <w:t>Measurement Accuracy Requirements</w:t>
      </w:r>
      <w:r>
        <w:rPr>
          <w:rStyle w:val="Heading4Char1"/>
          <w:rFonts w:ascii="Arial" w:eastAsiaTheme="minorEastAsia" w:hAnsi="Arial"/>
          <w:color w:val="auto"/>
        </w:rPr>
        <w:t xml:space="preserve"> for PRS</w:t>
      </w:r>
    </w:p>
    <w:p w14:paraId="0BD9EFE8" w14:textId="77777777" w:rsidR="00D03161" w:rsidRPr="00237EDC" w:rsidRDefault="00D03161" w:rsidP="002B716D">
      <w:r w:rsidRPr="00237EDC">
        <w:t>The error in the reported value of UE Rx-Tx time difference measurement, including both the measurement error and the reporting quantization error, should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77777777" w:rsidR="00D03161" w:rsidRDefault="00D03161" w:rsidP="002B716D">
      <w:pPr>
        <w:pStyle w:val="B10"/>
      </w:pPr>
      <w:r>
        <w:t>PRP|</w:t>
      </w:r>
      <w:r>
        <w:rPr>
          <w:vertAlign w:val="subscript"/>
        </w:rPr>
        <w:t>dBm</w:t>
      </w:r>
      <w:r>
        <w:t xml:space="preserve"> according to Annex [TBD]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77777777" w:rsidR="00D03161" w:rsidRDefault="00D03161" w:rsidP="002B716D">
      <w:pPr>
        <w:pStyle w:val="B10"/>
      </w:pPr>
      <w:r>
        <w:t>PRP|</w:t>
      </w:r>
      <w:r>
        <w:rPr>
          <w:vertAlign w:val="subscript"/>
        </w:rPr>
        <w:t>dBm</w:t>
      </w:r>
      <w:r>
        <w:t xml:space="preserve"> according to Annex [TBD]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D03161"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D03161" w:rsidRDefault="00D03161" w:rsidP="002B716D">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77777777" w:rsidR="00D03161" w:rsidRDefault="00D03161" w:rsidP="002B716D">
            <w:pPr>
              <w:pStyle w:val="TAC"/>
              <w:rPr>
                <w:rFonts w:eastAsia="Yu Mincho"/>
                <w:b/>
                <w:bCs/>
              </w:rPr>
            </w:pPr>
            <w:r>
              <w:rPr>
                <w:rFonts w:eastAsia="Yu Mincho"/>
              </w:rPr>
              <w:t>[160]</w:t>
            </w:r>
          </w:p>
        </w:tc>
      </w:tr>
      <w:tr w:rsidR="00D03161"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D03161" w:rsidRDefault="00D03161" w:rsidP="002B716D">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77777777" w:rsidR="00D03161" w:rsidRDefault="00D03161" w:rsidP="002B716D">
            <w:pPr>
              <w:pStyle w:val="TAC"/>
              <w:rPr>
                <w:rFonts w:eastAsia="Yu Mincho"/>
                <w:b/>
                <w:bCs/>
              </w:rPr>
            </w:pPr>
            <w:r>
              <w:rPr>
                <w:rFonts w:eastAsia="Yu Mincho"/>
              </w:rPr>
              <w:t>[80]</w:t>
            </w:r>
          </w:p>
        </w:tc>
      </w:tr>
      <w:tr w:rsidR="00D03161"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D03161" w:rsidRDefault="00D03161" w:rsidP="002B716D">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D03161" w:rsidRDefault="00D03161" w:rsidP="002B716D">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D03161" w:rsidRDefault="00D03161" w:rsidP="002B716D">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77777777" w:rsidR="00D03161" w:rsidRDefault="00D03161" w:rsidP="002B716D">
            <w:pPr>
              <w:pStyle w:val="TAC"/>
              <w:rPr>
                <w:rFonts w:eastAsia="Yu Mincho"/>
                <w:b/>
                <w:bCs/>
              </w:rPr>
            </w:pPr>
            <w:r>
              <w:rPr>
                <w:rFonts w:eastAsia="Yu Mincho"/>
              </w:rPr>
              <w:t>[56]</w:t>
            </w:r>
          </w:p>
        </w:tc>
      </w:tr>
      <w:tr w:rsidR="00D03161"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D03161" w:rsidRDefault="00D03161" w:rsidP="002B716D">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D03161" w:rsidRDefault="00D03161" w:rsidP="002B716D">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77777777" w:rsidR="00D03161" w:rsidRDefault="00D03161" w:rsidP="002B716D">
            <w:pPr>
              <w:pStyle w:val="TAC"/>
              <w:rPr>
                <w:rFonts w:eastAsia="Yu Mincho"/>
                <w:b/>
                <w:bCs/>
              </w:rPr>
            </w:pPr>
            <w:r>
              <w:rPr>
                <w:rFonts w:eastAsia="Yu Mincho"/>
              </w:rPr>
              <w:t>[24]</w:t>
            </w:r>
          </w:p>
        </w:tc>
      </w:tr>
      <w:tr w:rsidR="00D03161"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D03161" w:rsidRDefault="00D03161" w:rsidP="002B716D">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77777777" w:rsidR="00D03161" w:rsidRDefault="00D03161" w:rsidP="002B716D">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D03161"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D03161" w:rsidRDefault="00D03161" w:rsidP="002B716D">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D03161" w:rsidRDefault="00D03161" w:rsidP="002B716D">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77777777" w:rsidR="00D03161" w:rsidRDefault="00D03161" w:rsidP="002B716D">
            <w:pPr>
              <w:pStyle w:val="TAC"/>
              <w:rPr>
                <w:rFonts w:eastAsia="Yu Mincho"/>
                <w:b/>
                <w:bCs/>
              </w:rPr>
            </w:pPr>
            <w:r>
              <w:rPr>
                <w:rFonts w:eastAsia="Yu Mincho"/>
              </w:rPr>
              <w:t>[76]</w:t>
            </w:r>
          </w:p>
        </w:tc>
      </w:tr>
      <w:tr w:rsidR="00D03161"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D03161" w:rsidRDefault="00D03161" w:rsidP="002B716D">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D03161" w:rsidRDefault="00D03161" w:rsidP="002B716D">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7777777" w:rsidR="00D03161" w:rsidRDefault="00D03161" w:rsidP="002B716D">
            <w:pPr>
              <w:pStyle w:val="TAC"/>
              <w:rPr>
                <w:rFonts w:eastAsia="Yu Mincho"/>
                <w:b/>
                <w:bCs/>
              </w:rPr>
            </w:pPr>
            <w:r>
              <w:rPr>
                <w:rFonts w:eastAsia="Yu Mincho"/>
              </w:rPr>
              <w:t>[32]</w:t>
            </w:r>
          </w:p>
        </w:tc>
      </w:tr>
      <w:tr w:rsidR="00D03161"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D03161" w:rsidRDefault="00D03161" w:rsidP="002B716D">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77777777" w:rsidR="00D03161" w:rsidRDefault="00D03161" w:rsidP="002B716D">
            <w:pPr>
              <w:pStyle w:val="TAC"/>
              <w:rPr>
                <w:rFonts w:eastAsia="Yu Mincho"/>
                <w:b/>
                <w:bCs/>
              </w:rPr>
            </w:pPr>
            <w:r>
              <w:rPr>
                <w:rFonts w:eastAsia="Yu Mincho"/>
              </w:rPr>
              <w:t>[24]</w:t>
            </w:r>
          </w:p>
        </w:tc>
      </w:tr>
      <w:tr w:rsidR="00D03161"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D03161" w:rsidRDefault="00D03161" w:rsidP="002B716D">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D03161" w:rsidRDefault="00D03161" w:rsidP="002B716D">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77777777" w:rsidR="00D03161" w:rsidRDefault="00D03161" w:rsidP="002B716D">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77777777" w:rsidR="00D03161" w:rsidRDefault="00D03161" w:rsidP="00D03161">
      <w:r w:rsidRPr="00E7602D">
        <w:t>The error in the reported value of UE Rx-Tx time difference measurement, including both the measurement error and the reporting quantization error, should 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D03161"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D03161" w:rsidRPr="00237EDC" w:rsidRDefault="00D03161" w:rsidP="00D03161">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77777777" w:rsidR="00D03161" w:rsidRPr="00237EDC" w:rsidRDefault="00D03161" w:rsidP="00D03161">
            <w:pPr>
              <w:pStyle w:val="TAC"/>
              <w:rPr>
                <w:rFonts w:eastAsia="Yu Mincho"/>
                <w:b/>
                <w:bCs/>
              </w:rPr>
            </w:pPr>
            <w:r w:rsidRPr="00237EDC">
              <w:rPr>
                <w:rFonts w:eastAsia="Yu Mincho"/>
              </w:rPr>
              <w:t>[160]</w:t>
            </w:r>
          </w:p>
        </w:tc>
      </w:tr>
      <w:tr w:rsidR="00D03161"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77777777" w:rsidR="00D03161" w:rsidRPr="00237EDC" w:rsidRDefault="00D03161" w:rsidP="00D03161">
            <w:pPr>
              <w:pStyle w:val="TAC"/>
              <w:rPr>
                <w:rFonts w:eastAsia="Yu Mincho"/>
                <w:b/>
                <w:bCs/>
              </w:rPr>
            </w:pPr>
            <w:r w:rsidRPr="00237EDC">
              <w:rPr>
                <w:rFonts w:eastAsia="Yu Mincho"/>
              </w:rPr>
              <w:t>[80]</w:t>
            </w:r>
          </w:p>
        </w:tc>
      </w:tr>
      <w:tr w:rsidR="00D03161"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D03161" w:rsidRPr="00237EDC" w:rsidRDefault="00D03161" w:rsidP="00D03161">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77777777" w:rsidR="00D03161" w:rsidRPr="00237EDC" w:rsidRDefault="00D03161" w:rsidP="00D03161">
            <w:pPr>
              <w:pStyle w:val="TAC"/>
              <w:rPr>
                <w:rFonts w:eastAsia="Yu Mincho"/>
                <w:b/>
                <w:bCs/>
              </w:rPr>
            </w:pPr>
            <w:r w:rsidRPr="00237EDC">
              <w:rPr>
                <w:rFonts w:eastAsia="Yu Mincho"/>
              </w:rPr>
              <w:t>[56]</w:t>
            </w:r>
          </w:p>
        </w:tc>
      </w:tr>
      <w:tr w:rsidR="00D03161"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D03161" w:rsidRPr="00237EDC" w:rsidRDefault="00D03161" w:rsidP="00D03161">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77777777" w:rsidR="00D03161" w:rsidRPr="00237EDC" w:rsidRDefault="00D03161" w:rsidP="00D03161">
            <w:pPr>
              <w:pStyle w:val="TAC"/>
              <w:rPr>
                <w:rFonts w:eastAsia="Yu Mincho"/>
              </w:rPr>
            </w:pPr>
            <w:r w:rsidRPr="00237EDC">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D03161"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D03161" w:rsidRPr="00237EDC" w:rsidRDefault="00D03161" w:rsidP="00D03161">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D03161" w:rsidRPr="00237EDC" w:rsidRDefault="00D03161" w:rsidP="00D03161">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77777777" w:rsidR="00D03161" w:rsidRPr="00237EDC" w:rsidRDefault="00D03161" w:rsidP="00D03161">
            <w:pPr>
              <w:pStyle w:val="TAC"/>
              <w:rPr>
                <w:rFonts w:eastAsia="Yu Mincho"/>
                <w:b/>
                <w:bCs/>
              </w:rPr>
            </w:pPr>
            <w:r w:rsidRPr="00237EDC">
              <w:rPr>
                <w:rFonts w:eastAsia="Yu Mincho"/>
              </w:rPr>
              <w:t>[76]</w:t>
            </w:r>
          </w:p>
        </w:tc>
      </w:tr>
      <w:tr w:rsidR="00D03161"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D03161" w:rsidRPr="00237EDC" w:rsidRDefault="00D03161" w:rsidP="00D03161">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7777777" w:rsidR="00D03161" w:rsidRPr="00237EDC" w:rsidRDefault="00D03161" w:rsidP="00D03161">
            <w:pPr>
              <w:pStyle w:val="TAC"/>
              <w:rPr>
                <w:rFonts w:eastAsia="Yu Mincho"/>
                <w:b/>
                <w:bCs/>
              </w:rPr>
            </w:pPr>
            <w:r w:rsidRPr="00237EDC">
              <w:rPr>
                <w:rFonts w:eastAsia="Yu Mincho"/>
              </w:rPr>
              <w:t>[32]</w:t>
            </w:r>
          </w:p>
        </w:tc>
      </w:tr>
      <w:tr w:rsidR="00D03161"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D03161" w:rsidRPr="00237EDC" w:rsidRDefault="00D03161" w:rsidP="00D03161">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77777777" w:rsidR="00D03161" w:rsidRPr="00237EDC" w:rsidRDefault="00D03161" w:rsidP="00D03161">
            <w:pPr>
              <w:pStyle w:val="TAC"/>
              <w:rPr>
                <w:rFonts w:eastAsia="Yu Mincho"/>
              </w:rPr>
            </w:pPr>
            <w:r w:rsidRPr="00237EDC">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77777777"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t>Measurement Accuracy Requirements for Propagation Delay Compensation</w:t>
      </w:r>
    </w:p>
    <w:p w14:paraId="55870D42" w14:textId="7E0045C8" w:rsidR="00CC5419" w:rsidRPr="00CC5419" w:rsidRDefault="00CC5419" w:rsidP="00CC5419">
      <w:pPr>
        <w:pStyle w:val="Heading4"/>
        <w:rPr>
          <w:rStyle w:val="Heading4Char1"/>
          <w:rFonts w:ascii="Arial" w:eastAsiaTheme="minorEastAsia" w:hAnsi="Arial"/>
          <w:i w:val="0"/>
          <w:iCs w:val="0"/>
          <w:color w:val="auto"/>
        </w:rPr>
      </w:pPr>
      <w:r w:rsidRPr="00CC5419">
        <w:rPr>
          <w:i/>
          <w:iCs/>
        </w:rPr>
        <w:t>10.1.40.1</w:t>
      </w:r>
      <w:r w:rsidRPr="00CC5419">
        <w:rPr>
          <w:i/>
          <w:iCs/>
        </w:rPr>
        <w:tab/>
      </w:r>
      <w:r w:rsidRPr="00CC5419">
        <w:rPr>
          <w:rStyle w:val="Heading4Char1"/>
          <w:rFonts w:ascii="Arial" w:eastAsiaTheme="minorEastAsia" w:hAnsi="Arial"/>
          <w:i w:val="0"/>
          <w:iCs w:val="0"/>
          <w:color w:val="auto"/>
        </w:rPr>
        <w:t>Measurement Accuracy Requirements for PRS</w:t>
      </w:r>
    </w:p>
    <w:p w14:paraId="614A1FA8"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73AD5854" w14:textId="77777777" w:rsidR="00CC5419" w:rsidRDefault="00CC5419" w:rsidP="00CC5419">
      <w:r>
        <w:t>The accuracy requirements in Table 10.1.40.1-1 for FR1 are valid under the following conditions:</w:t>
      </w:r>
    </w:p>
    <w:p w14:paraId="5C2288B9" w14:textId="77777777" w:rsidR="00CC5419" w:rsidRDefault="00CC5419" w:rsidP="00865553">
      <w:pPr>
        <w:pStyle w:val="B10"/>
      </w:pPr>
      <w:r>
        <w:t>Conditions defined in clause 7.3 of TS 38.101-1 [18] for reference sensitivity are fulfilled.</w:t>
      </w:r>
    </w:p>
    <w:p w14:paraId="33E404F0" w14:textId="77777777" w:rsidR="00CC5419" w:rsidRDefault="00CC5419" w:rsidP="00CC5419">
      <w:pPr>
        <w:pStyle w:val="B10"/>
      </w:pPr>
      <w:r>
        <w:t>PRP|</w:t>
      </w:r>
      <w:r>
        <w:rPr>
          <w:vertAlign w:val="subscript"/>
        </w:rPr>
        <w:t>dBm</w:t>
      </w:r>
      <w:r>
        <w:t xml:space="preserve"> according to Annex [TBD] for a corresponding Band.</w:t>
      </w:r>
    </w:p>
    <w:p w14:paraId="4D9E3BF6" w14:textId="77777777" w:rsidR="00CC5419" w:rsidRDefault="00CC5419" w:rsidP="00865553">
      <w:pPr>
        <w:pStyle w:val="B10"/>
      </w:pPr>
      <w:r>
        <w:t>AWGN propagation condition.</w:t>
      </w:r>
    </w:p>
    <w:p w14:paraId="4A6F1EDD" w14:textId="77777777" w:rsidR="00CC5419" w:rsidRDefault="00CC5419" w:rsidP="00CC5419">
      <w:pPr>
        <w:pStyle w:val="TH"/>
      </w:pPr>
      <w:r>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C5419" w14:paraId="56AAAEC3"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FFDD9A" w14:textId="77777777" w:rsidR="00CC5419" w:rsidRDefault="00CC5419" w:rsidP="005F054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9E52434" w14:textId="77777777" w:rsidR="00CC5419" w:rsidRDefault="00CC5419" w:rsidP="005F054A">
            <w:pPr>
              <w:pStyle w:val="TAH"/>
            </w:pPr>
            <w:r>
              <w:t>Conditions</w:t>
            </w:r>
          </w:p>
        </w:tc>
      </w:tr>
      <w:tr w:rsidR="00CC5419" w14:paraId="5B4154E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F60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C31A33E" w14:textId="77777777" w:rsidR="00CC5419" w:rsidRDefault="00CC5419" w:rsidP="005F054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504449" w14:textId="77777777" w:rsidR="00CC5419" w:rsidRDefault="00CC5419" w:rsidP="005F054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D58784B" w14:textId="77777777" w:rsidR="00CC5419" w:rsidRDefault="00CC5419" w:rsidP="005F054A">
            <w:pPr>
              <w:pStyle w:val="TAH"/>
            </w:pPr>
          </w:p>
          <w:p w14:paraId="660B8B91" w14:textId="77777777" w:rsidR="00CC5419" w:rsidRDefault="00CC5419" w:rsidP="005F054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F62DF6" w14:textId="77777777" w:rsidR="00CC5419" w:rsidRDefault="00CC5419" w:rsidP="005F054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64E32F8" w14:textId="77777777" w:rsidR="00CC5419" w:rsidRDefault="00CC5419" w:rsidP="005F054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0656EB" w14:textId="77777777" w:rsidR="00CC5419" w:rsidRDefault="00CC5419" w:rsidP="005F054A">
            <w:pPr>
              <w:pStyle w:val="TAH"/>
            </w:pPr>
            <w:r>
              <w:t>Io</w:t>
            </w:r>
            <w:r>
              <w:rPr>
                <w:vertAlign w:val="superscript"/>
                <w:lang w:eastAsia="zh-CN"/>
              </w:rPr>
              <w:t>Note 4</w:t>
            </w:r>
            <w:r>
              <w:t xml:space="preserve"> range</w:t>
            </w:r>
          </w:p>
        </w:tc>
      </w:tr>
      <w:tr w:rsidR="00CC5419" w14:paraId="7D7DD68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4631275"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C80BF7"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7FC723"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783B2" w14:textId="77777777" w:rsidR="00CC5419" w:rsidRDefault="00CC5419" w:rsidP="005F054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5438C7" w14:textId="77777777" w:rsidR="00CC5419" w:rsidRDefault="00CC5419" w:rsidP="005F054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130089"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08643C" w14:textId="77777777" w:rsidR="00CC5419" w:rsidRDefault="00CC5419" w:rsidP="005F054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FA0AD1" w14:textId="77777777" w:rsidR="00CC5419" w:rsidRDefault="00CC5419" w:rsidP="005F054A">
            <w:pPr>
              <w:pStyle w:val="TAH"/>
            </w:pPr>
            <w:r>
              <w:t>Maximum</w:t>
            </w:r>
            <w:r>
              <w:br/>
              <w:t>Io</w:t>
            </w:r>
          </w:p>
        </w:tc>
      </w:tr>
      <w:tr w:rsidR="00CC5419" w14:paraId="00EBD035"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9BFABE" w14:textId="77777777" w:rsidR="00CC5419" w:rsidRDefault="00CC5419" w:rsidP="005F054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DEF350B"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2E805"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21BFFEE" w14:textId="77777777" w:rsidR="00CC5419" w:rsidRDefault="00CC5419" w:rsidP="005F054A">
            <w:pPr>
              <w:pStyle w:val="TAH"/>
            </w:pPr>
          </w:p>
          <w:p w14:paraId="27360775" w14:textId="77777777" w:rsidR="00CC5419" w:rsidRDefault="00CC5419" w:rsidP="005F054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EC8DD9B" w14:textId="77777777" w:rsidR="00CC5419" w:rsidRDefault="00CC5419" w:rsidP="005F054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AEA75CC"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FB601ED" w14:textId="77777777" w:rsidR="00CC5419" w:rsidRDefault="00CC5419" w:rsidP="005F054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74D3BD" w14:textId="77777777" w:rsidR="00CC5419" w:rsidRDefault="00CC5419" w:rsidP="005F054A">
            <w:pPr>
              <w:pStyle w:val="TAH"/>
            </w:pPr>
            <w:r>
              <w:t>dBm/BW</w:t>
            </w:r>
          </w:p>
        </w:tc>
      </w:tr>
      <w:tr w:rsidR="00CC5419" w14:paraId="36B87DA1"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719F2CDC" w14:textId="77777777" w:rsidR="00CC5419" w:rsidRDefault="00CC5419" w:rsidP="005F054A">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0288E931"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9669FC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510D01EB" w14:textId="77777777" w:rsidR="00CC5419" w:rsidRDefault="00CC5419" w:rsidP="005F054A">
            <w:pPr>
              <w:pStyle w:val="TAC"/>
            </w:pPr>
            <w:r>
              <w:t>15</w:t>
            </w:r>
          </w:p>
        </w:tc>
        <w:tc>
          <w:tcPr>
            <w:tcW w:w="1832" w:type="dxa"/>
            <w:tcBorders>
              <w:top w:val="single" w:sz="4" w:space="0" w:color="auto"/>
              <w:left w:val="single" w:sz="4" w:space="0" w:color="auto"/>
              <w:bottom w:val="nil"/>
              <w:right w:val="single" w:sz="4" w:space="0" w:color="auto"/>
            </w:tcBorders>
            <w:hideMark/>
          </w:tcPr>
          <w:p w14:paraId="7B0F76AC"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48B0AE" w14:textId="77777777" w:rsidR="00CC5419" w:rsidRDefault="00CC5419" w:rsidP="005F054A">
            <w:pPr>
              <w:pStyle w:val="TAC"/>
            </w:pPr>
            <w:r>
              <w:t>NR_FDD_FR1_A, NR_TDD_FR1_A,</w:t>
            </w:r>
          </w:p>
          <w:p w14:paraId="4EAEB0FE"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EC8D971" w14:textId="77777777" w:rsidR="00CC5419" w:rsidRDefault="00CC5419" w:rsidP="005F054A">
            <w:pPr>
              <w:pStyle w:val="TAC"/>
            </w:pPr>
            <w:r>
              <w:t>-121</w:t>
            </w:r>
          </w:p>
        </w:tc>
        <w:tc>
          <w:tcPr>
            <w:tcW w:w="1123" w:type="dxa"/>
            <w:tcBorders>
              <w:top w:val="single" w:sz="4" w:space="0" w:color="auto"/>
              <w:left w:val="single" w:sz="4" w:space="0" w:color="auto"/>
              <w:bottom w:val="nil"/>
              <w:right w:val="single" w:sz="4" w:space="0" w:color="auto"/>
            </w:tcBorders>
            <w:hideMark/>
          </w:tcPr>
          <w:p w14:paraId="1A4A7D60" w14:textId="77777777" w:rsidR="00CC5419" w:rsidRDefault="00CC5419" w:rsidP="005F054A">
            <w:pPr>
              <w:pStyle w:val="TAC"/>
            </w:pPr>
            <w:r>
              <w:t>-50</w:t>
            </w:r>
          </w:p>
        </w:tc>
      </w:tr>
      <w:tr w:rsidR="00CC5419" w14:paraId="31034EC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EB854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088790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E98D3B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FE23AF"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BABF079"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35548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EF9BC81" w14:textId="77777777" w:rsidR="00CC5419" w:rsidRDefault="00CC5419" w:rsidP="005F054A">
            <w:pPr>
              <w:pStyle w:val="TAC"/>
            </w:pPr>
            <w:r>
              <w:t>-120.5</w:t>
            </w:r>
          </w:p>
        </w:tc>
        <w:tc>
          <w:tcPr>
            <w:tcW w:w="1123" w:type="dxa"/>
            <w:tcBorders>
              <w:top w:val="nil"/>
              <w:left w:val="single" w:sz="4" w:space="0" w:color="auto"/>
              <w:bottom w:val="nil"/>
              <w:right w:val="single" w:sz="4" w:space="0" w:color="auto"/>
            </w:tcBorders>
            <w:vAlign w:val="center"/>
            <w:hideMark/>
          </w:tcPr>
          <w:p w14:paraId="6DC1706F" w14:textId="77777777" w:rsidR="00CC5419" w:rsidRDefault="00CC5419" w:rsidP="005F054A">
            <w:pPr>
              <w:pStyle w:val="TAC"/>
            </w:pPr>
          </w:p>
        </w:tc>
      </w:tr>
      <w:tr w:rsidR="00CC5419" w14:paraId="6A7F0BD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6F21D4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59353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65B0FF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E813FB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F7725E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5ECA7"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84A580" w14:textId="77777777" w:rsidR="00CC5419" w:rsidRDefault="00CC5419" w:rsidP="005F054A">
            <w:pPr>
              <w:pStyle w:val="TAC"/>
            </w:pPr>
            <w:r>
              <w:t>-120</w:t>
            </w:r>
          </w:p>
        </w:tc>
        <w:tc>
          <w:tcPr>
            <w:tcW w:w="1123" w:type="dxa"/>
            <w:tcBorders>
              <w:top w:val="nil"/>
              <w:left w:val="single" w:sz="4" w:space="0" w:color="auto"/>
              <w:bottom w:val="nil"/>
              <w:right w:val="single" w:sz="4" w:space="0" w:color="auto"/>
            </w:tcBorders>
            <w:vAlign w:val="center"/>
            <w:hideMark/>
          </w:tcPr>
          <w:p w14:paraId="04CDE962" w14:textId="77777777" w:rsidR="00CC5419" w:rsidRDefault="00CC5419" w:rsidP="005F054A">
            <w:pPr>
              <w:pStyle w:val="TAC"/>
            </w:pPr>
          </w:p>
        </w:tc>
      </w:tr>
      <w:tr w:rsidR="00CC5419" w14:paraId="66045F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6F5727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135571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65BAE2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63403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7630D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3C99EB"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9C947" w14:textId="77777777" w:rsidR="00CC5419" w:rsidRDefault="00CC5419" w:rsidP="005F054A">
            <w:pPr>
              <w:pStyle w:val="TAC"/>
            </w:pPr>
            <w:r>
              <w:t>-119.5</w:t>
            </w:r>
          </w:p>
        </w:tc>
        <w:tc>
          <w:tcPr>
            <w:tcW w:w="1123" w:type="dxa"/>
            <w:tcBorders>
              <w:top w:val="nil"/>
              <w:left w:val="single" w:sz="4" w:space="0" w:color="auto"/>
              <w:bottom w:val="nil"/>
              <w:right w:val="single" w:sz="4" w:space="0" w:color="auto"/>
            </w:tcBorders>
            <w:vAlign w:val="center"/>
            <w:hideMark/>
          </w:tcPr>
          <w:p w14:paraId="13DB7AD8" w14:textId="77777777" w:rsidR="00CC5419" w:rsidRDefault="00CC5419" w:rsidP="005F054A">
            <w:pPr>
              <w:pStyle w:val="TAC"/>
            </w:pPr>
          </w:p>
        </w:tc>
      </w:tr>
      <w:tr w:rsidR="00CC5419" w14:paraId="419516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E2B37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0AC3AE"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01A49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613AEB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225A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E3A2C4"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E82147" w14:textId="77777777" w:rsidR="00CC5419" w:rsidRDefault="00CC5419" w:rsidP="005F054A">
            <w:pPr>
              <w:pStyle w:val="TAC"/>
            </w:pPr>
            <w:r>
              <w:t>-119</w:t>
            </w:r>
          </w:p>
        </w:tc>
        <w:tc>
          <w:tcPr>
            <w:tcW w:w="1123" w:type="dxa"/>
            <w:tcBorders>
              <w:top w:val="nil"/>
              <w:left w:val="single" w:sz="4" w:space="0" w:color="auto"/>
              <w:bottom w:val="nil"/>
              <w:right w:val="single" w:sz="4" w:space="0" w:color="auto"/>
            </w:tcBorders>
            <w:vAlign w:val="center"/>
            <w:hideMark/>
          </w:tcPr>
          <w:p w14:paraId="3B51862C" w14:textId="77777777" w:rsidR="00CC5419" w:rsidRDefault="00CC5419" w:rsidP="005F054A">
            <w:pPr>
              <w:pStyle w:val="TAC"/>
            </w:pPr>
          </w:p>
        </w:tc>
      </w:tr>
      <w:tr w:rsidR="00CC5419" w14:paraId="3EFC6086"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F91233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E016FF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3229C8"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779B493"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31139D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540DA"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F5D12C" w14:textId="77777777" w:rsidR="00CC5419" w:rsidRDefault="00CC5419" w:rsidP="005F054A">
            <w:pPr>
              <w:pStyle w:val="TAC"/>
            </w:pPr>
            <w:r>
              <w:t>-118.5</w:t>
            </w:r>
          </w:p>
        </w:tc>
        <w:tc>
          <w:tcPr>
            <w:tcW w:w="1123" w:type="dxa"/>
            <w:tcBorders>
              <w:top w:val="nil"/>
              <w:left w:val="single" w:sz="4" w:space="0" w:color="auto"/>
              <w:bottom w:val="nil"/>
              <w:right w:val="single" w:sz="4" w:space="0" w:color="auto"/>
            </w:tcBorders>
            <w:vAlign w:val="center"/>
            <w:hideMark/>
          </w:tcPr>
          <w:p w14:paraId="68667DFE" w14:textId="77777777" w:rsidR="00CC5419" w:rsidRDefault="00CC5419" w:rsidP="005F054A">
            <w:pPr>
              <w:pStyle w:val="TAC"/>
            </w:pPr>
          </w:p>
        </w:tc>
      </w:tr>
      <w:tr w:rsidR="00CC5419" w14:paraId="305B1AF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0FDA0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22D421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D4C977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E5B6B6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34FB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9211BA"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EDB06" w14:textId="77777777" w:rsidR="00CC5419" w:rsidRDefault="00CC5419" w:rsidP="005F054A">
            <w:pPr>
              <w:pStyle w:val="TAC"/>
            </w:pPr>
            <w:r>
              <w:t>-118</w:t>
            </w:r>
          </w:p>
        </w:tc>
        <w:tc>
          <w:tcPr>
            <w:tcW w:w="1123" w:type="dxa"/>
            <w:tcBorders>
              <w:top w:val="nil"/>
              <w:left w:val="single" w:sz="4" w:space="0" w:color="auto"/>
              <w:bottom w:val="nil"/>
              <w:right w:val="single" w:sz="4" w:space="0" w:color="auto"/>
            </w:tcBorders>
            <w:vAlign w:val="center"/>
            <w:hideMark/>
          </w:tcPr>
          <w:p w14:paraId="61E52F79" w14:textId="77777777" w:rsidR="00CC5419" w:rsidRDefault="00CC5419" w:rsidP="005F054A">
            <w:pPr>
              <w:pStyle w:val="TAC"/>
            </w:pPr>
          </w:p>
        </w:tc>
      </w:tr>
      <w:tr w:rsidR="00CC5419" w14:paraId="3439136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2524D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602C955"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3F2A66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EE7C105"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2BE4CEB5"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AD332"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E4C5AE" w14:textId="77777777" w:rsidR="00CC5419" w:rsidRDefault="00CC5419" w:rsidP="005F054A">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6F809DF8" w14:textId="77777777" w:rsidR="00CC5419" w:rsidRDefault="00CC5419" w:rsidP="005F054A">
            <w:pPr>
              <w:pStyle w:val="TAC"/>
            </w:pPr>
          </w:p>
        </w:tc>
      </w:tr>
      <w:tr w:rsidR="00CC5419" w14:paraId="1BF5BE06"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0CA93374" w14:textId="77777777" w:rsidR="00CC5419" w:rsidRDefault="00CC5419" w:rsidP="005F054A">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22799FE"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4B8F99"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D0B0C1"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19C396"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714B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E77B580"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7AB81B" w14:textId="77777777" w:rsidR="00CC5419" w:rsidRDefault="00CC5419" w:rsidP="005F054A">
            <w:pPr>
              <w:pStyle w:val="TAC"/>
            </w:pPr>
            <w:r>
              <w:t>NOTE 6</w:t>
            </w:r>
          </w:p>
        </w:tc>
      </w:tr>
      <w:tr w:rsidR="00CC5419" w14:paraId="49A37D1B"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D87BA55"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1B0413AA"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330DC"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C262212"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F5BE38"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78F2E3B"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ED56A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2196CF" w14:textId="77777777" w:rsidR="00CC5419" w:rsidRDefault="00CC5419" w:rsidP="005F054A">
            <w:pPr>
              <w:pStyle w:val="TAC"/>
            </w:pPr>
            <w:r>
              <w:t>NOTE 6</w:t>
            </w:r>
          </w:p>
        </w:tc>
      </w:tr>
      <w:tr w:rsidR="00CC5419" w14:paraId="0FC0A071"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0362F5" w14:textId="77777777" w:rsidR="00CC5419" w:rsidRDefault="00CC5419" w:rsidP="005F054A">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3CF804EE"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E1F395"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44A5BCB" w14:textId="77777777" w:rsidR="00CC5419" w:rsidRDefault="00CC5419" w:rsidP="005F054A">
            <w:pPr>
              <w:pStyle w:val="TAC"/>
            </w:pPr>
            <w:r>
              <w:t>30</w:t>
            </w:r>
          </w:p>
        </w:tc>
        <w:tc>
          <w:tcPr>
            <w:tcW w:w="1832" w:type="dxa"/>
            <w:tcBorders>
              <w:top w:val="single" w:sz="4" w:space="0" w:color="auto"/>
              <w:left w:val="single" w:sz="4" w:space="0" w:color="auto"/>
              <w:bottom w:val="nil"/>
              <w:right w:val="single" w:sz="4" w:space="0" w:color="auto"/>
            </w:tcBorders>
            <w:hideMark/>
          </w:tcPr>
          <w:p w14:paraId="53B04B38"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D428055" w14:textId="77777777" w:rsidR="00CC5419" w:rsidRDefault="00CC5419" w:rsidP="005F054A">
            <w:pPr>
              <w:pStyle w:val="TAC"/>
            </w:pPr>
            <w:r>
              <w:t>NR_FDD_FR1_A, NR_TDD_FR1_A,</w:t>
            </w:r>
          </w:p>
          <w:p w14:paraId="6B420050"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E12E92F" w14:textId="77777777" w:rsidR="00CC5419" w:rsidRDefault="00CC5419" w:rsidP="005F054A">
            <w:pPr>
              <w:pStyle w:val="TAC"/>
            </w:pPr>
            <w:r>
              <w:t>-118</w:t>
            </w:r>
          </w:p>
        </w:tc>
        <w:tc>
          <w:tcPr>
            <w:tcW w:w="1123" w:type="dxa"/>
            <w:tcBorders>
              <w:top w:val="single" w:sz="4" w:space="0" w:color="auto"/>
              <w:left w:val="single" w:sz="4" w:space="0" w:color="auto"/>
              <w:bottom w:val="nil"/>
              <w:right w:val="single" w:sz="4" w:space="0" w:color="auto"/>
            </w:tcBorders>
            <w:hideMark/>
          </w:tcPr>
          <w:p w14:paraId="16888E1D" w14:textId="77777777" w:rsidR="00CC5419" w:rsidRDefault="00CC5419" w:rsidP="005F054A">
            <w:pPr>
              <w:pStyle w:val="TAC"/>
            </w:pPr>
            <w:r>
              <w:t>-50</w:t>
            </w:r>
          </w:p>
        </w:tc>
      </w:tr>
      <w:tr w:rsidR="00CC5419" w14:paraId="7504C26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BD7C17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F26488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AB92967"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761D6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A52A8B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20875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AF61523" w14:textId="77777777" w:rsidR="00CC5419" w:rsidRDefault="00CC5419" w:rsidP="005F054A">
            <w:pPr>
              <w:pStyle w:val="TAC"/>
            </w:pPr>
            <w:r>
              <w:t>-117.5</w:t>
            </w:r>
          </w:p>
        </w:tc>
        <w:tc>
          <w:tcPr>
            <w:tcW w:w="1123" w:type="dxa"/>
            <w:tcBorders>
              <w:top w:val="nil"/>
              <w:left w:val="single" w:sz="4" w:space="0" w:color="auto"/>
              <w:bottom w:val="nil"/>
              <w:right w:val="single" w:sz="4" w:space="0" w:color="auto"/>
            </w:tcBorders>
            <w:vAlign w:val="center"/>
            <w:hideMark/>
          </w:tcPr>
          <w:p w14:paraId="7D95C072" w14:textId="77777777" w:rsidR="00CC5419" w:rsidRDefault="00CC5419" w:rsidP="005F054A">
            <w:pPr>
              <w:pStyle w:val="TAC"/>
            </w:pPr>
          </w:p>
        </w:tc>
      </w:tr>
      <w:tr w:rsidR="00CC5419" w14:paraId="53A30C2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2A401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8D0E7DC"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15BED8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B4A2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2C9BF8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C616A9"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A5FF8BB" w14:textId="77777777" w:rsidR="00CC5419" w:rsidRDefault="00CC5419" w:rsidP="005F054A">
            <w:pPr>
              <w:pStyle w:val="TAC"/>
            </w:pPr>
            <w:r>
              <w:t>-117</w:t>
            </w:r>
          </w:p>
        </w:tc>
        <w:tc>
          <w:tcPr>
            <w:tcW w:w="1123" w:type="dxa"/>
            <w:tcBorders>
              <w:top w:val="nil"/>
              <w:left w:val="single" w:sz="4" w:space="0" w:color="auto"/>
              <w:bottom w:val="nil"/>
              <w:right w:val="single" w:sz="4" w:space="0" w:color="auto"/>
            </w:tcBorders>
            <w:vAlign w:val="center"/>
            <w:hideMark/>
          </w:tcPr>
          <w:p w14:paraId="5ED605A2" w14:textId="77777777" w:rsidR="00CC5419" w:rsidRDefault="00CC5419" w:rsidP="005F054A">
            <w:pPr>
              <w:pStyle w:val="TAC"/>
            </w:pPr>
          </w:p>
        </w:tc>
      </w:tr>
      <w:tr w:rsidR="00CC5419" w14:paraId="4858A01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15975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5B01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24BD3A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202D07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103F3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AE690F"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10111C9" w14:textId="77777777" w:rsidR="00CC5419" w:rsidRDefault="00CC5419" w:rsidP="005F054A">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11406E1" w14:textId="77777777" w:rsidR="00CC5419" w:rsidRDefault="00CC5419" w:rsidP="005F054A">
            <w:pPr>
              <w:pStyle w:val="TAC"/>
            </w:pPr>
          </w:p>
        </w:tc>
      </w:tr>
      <w:tr w:rsidR="00CC5419" w14:paraId="057E8BB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B01A8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9B64D0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B56C4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8084AEA"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12EF2C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3F111"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AE3E4ED" w14:textId="77777777" w:rsidR="00CC5419" w:rsidRDefault="00CC5419" w:rsidP="005F054A">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13D24A71" w14:textId="77777777" w:rsidR="00CC5419" w:rsidRDefault="00CC5419" w:rsidP="005F054A">
            <w:pPr>
              <w:pStyle w:val="TAC"/>
            </w:pPr>
          </w:p>
        </w:tc>
      </w:tr>
      <w:tr w:rsidR="00CC5419" w14:paraId="1AA780A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2C2F44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22FB5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5125DB5"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A1955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DEAE1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6B869"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9D4DD6" w14:textId="77777777" w:rsidR="00CC5419" w:rsidRDefault="00CC5419" w:rsidP="005F054A">
            <w:pPr>
              <w:pStyle w:val="TAC"/>
            </w:pPr>
            <w:r>
              <w:t>-115.5</w:t>
            </w:r>
          </w:p>
        </w:tc>
        <w:tc>
          <w:tcPr>
            <w:tcW w:w="1123" w:type="dxa"/>
            <w:tcBorders>
              <w:top w:val="nil"/>
              <w:left w:val="single" w:sz="4" w:space="0" w:color="auto"/>
              <w:bottom w:val="nil"/>
              <w:right w:val="single" w:sz="4" w:space="0" w:color="auto"/>
            </w:tcBorders>
            <w:vAlign w:val="center"/>
            <w:hideMark/>
          </w:tcPr>
          <w:p w14:paraId="0DC005B4" w14:textId="77777777" w:rsidR="00CC5419" w:rsidRDefault="00CC5419" w:rsidP="005F054A">
            <w:pPr>
              <w:pStyle w:val="TAC"/>
            </w:pPr>
          </w:p>
        </w:tc>
      </w:tr>
      <w:tr w:rsidR="00CC5419" w14:paraId="6D00DB5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6FEDA8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A12942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5C9B87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6B58398"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862F1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C878A3"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FC900ED" w14:textId="77777777" w:rsidR="00CC5419" w:rsidRDefault="00CC5419" w:rsidP="005F054A">
            <w:pPr>
              <w:pStyle w:val="TAC"/>
            </w:pPr>
            <w:r>
              <w:t>-115</w:t>
            </w:r>
          </w:p>
        </w:tc>
        <w:tc>
          <w:tcPr>
            <w:tcW w:w="1123" w:type="dxa"/>
            <w:tcBorders>
              <w:top w:val="nil"/>
              <w:left w:val="single" w:sz="4" w:space="0" w:color="auto"/>
              <w:bottom w:val="nil"/>
              <w:right w:val="single" w:sz="4" w:space="0" w:color="auto"/>
            </w:tcBorders>
            <w:vAlign w:val="center"/>
            <w:hideMark/>
          </w:tcPr>
          <w:p w14:paraId="2D353361" w14:textId="77777777" w:rsidR="00CC5419" w:rsidRDefault="00CC5419" w:rsidP="005F054A">
            <w:pPr>
              <w:pStyle w:val="TAC"/>
            </w:pPr>
          </w:p>
        </w:tc>
      </w:tr>
      <w:tr w:rsidR="00CC5419" w14:paraId="1D6D9BED"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54EA8C6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45199E3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D695E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D422339"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D4E2D2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273437"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A0B1658" w14:textId="77777777" w:rsidR="00CC5419" w:rsidRDefault="00CC5419" w:rsidP="005F054A">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6650B40" w14:textId="77777777" w:rsidR="00CC5419" w:rsidRDefault="00CC5419" w:rsidP="005F054A">
            <w:pPr>
              <w:pStyle w:val="TAC"/>
            </w:pPr>
          </w:p>
        </w:tc>
      </w:tr>
      <w:tr w:rsidR="00CC5419" w14:paraId="562BCDC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1038860"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F9383F8"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3AAAAA"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AB2395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4E8290"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F3C4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D3A075"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BF8A5D" w14:textId="77777777" w:rsidR="00CC5419" w:rsidRDefault="00CC5419" w:rsidP="005F054A">
            <w:pPr>
              <w:pStyle w:val="TAC"/>
            </w:pPr>
            <w:r>
              <w:t>NOTE 6</w:t>
            </w:r>
          </w:p>
        </w:tc>
      </w:tr>
      <w:tr w:rsidR="00CC5419" w14:paraId="0D9F7C97"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9831E44"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62D0D03"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92506"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BEE377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CD2935E"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6C4D65"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E20A2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ABB084" w14:textId="77777777" w:rsidR="00CC5419" w:rsidRDefault="00CC5419" w:rsidP="005F054A">
            <w:pPr>
              <w:pStyle w:val="TAC"/>
            </w:pPr>
            <w:r>
              <w:t>NOTE 6</w:t>
            </w:r>
          </w:p>
        </w:tc>
      </w:tr>
      <w:tr w:rsidR="00CC5419" w14:paraId="423E636F"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A7B6F05" w14:textId="77777777" w:rsidR="00CC5419" w:rsidRDefault="00CC5419" w:rsidP="005F054A">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2C5ED534"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D26032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654ED01" w14:textId="77777777" w:rsidR="00CC5419" w:rsidRDefault="00CC5419" w:rsidP="005F054A">
            <w:pPr>
              <w:pStyle w:val="TAC"/>
            </w:pPr>
            <w:r>
              <w:t>60</w:t>
            </w:r>
          </w:p>
        </w:tc>
        <w:tc>
          <w:tcPr>
            <w:tcW w:w="1832" w:type="dxa"/>
            <w:tcBorders>
              <w:top w:val="single" w:sz="4" w:space="0" w:color="auto"/>
              <w:left w:val="single" w:sz="4" w:space="0" w:color="auto"/>
              <w:bottom w:val="nil"/>
              <w:right w:val="single" w:sz="4" w:space="0" w:color="auto"/>
            </w:tcBorders>
            <w:hideMark/>
          </w:tcPr>
          <w:p w14:paraId="43150B6A"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963C95C" w14:textId="77777777" w:rsidR="00CC5419" w:rsidRDefault="00CC5419" w:rsidP="005F054A">
            <w:pPr>
              <w:pStyle w:val="TAC"/>
            </w:pPr>
            <w:r>
              <w:t>NR_FDD_FR1_A, NR_TDD_FR1_A,</w:t>
            </w:r>
          </w:p>
          <w:p w14:paraId="24309ED2"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849B44E" w14:textId="77777777" w:rsidR="00CC5419" w:rsidRDefault="00CC5419" w:rsidP="005F054A">
            <w:pPr>
              <w:pStyle w:val="TAC"/>
            </w:pPr>
            <w:r>
              <w:t>-115</w:t>
            </w:r>
          </w:p>
        </w:tc>
        <w:tc>
          <w:tcPr>
            <w:tcW w:w="1123" w:type="dxa"/>
            <w:tcBorders>
              <w:top w:val="single" w:sz="4" w:space="0" w:color="auto"/>
              <w:left w:val="single" w:sz="4" w:space="0" w:color="auto"/>
              <w:bottom w:val="nil"/>
              <w:right w:val="single" w:sz="4" w:space="0" w:color="auto"/>
            </w:tcBorders>
            <w:hideMark/>
          </w:tcPr>
          <w:p w14:paraId="3E970242" w14:textId="77777777" w:rsidR="00CC5419" w:rsidRDefault="00CC5419" w:rsidP="005F054A">
            <w:pPr>
              <w:pStyle w:val="TAC"/>
            </w:pPr>
            <w:r>
              <w:t>-50</w:t>
            </w:r>
          </w:p>
        </w:tc>
      </w:tr>
      <w:tr w:rsidR="00CC5419" w14:paraId="0B0C4C7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7981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6746AB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B2EA39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74742D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13DBB0D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BB1D8"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7829CD6" w14:textId="77777777" w:rsidR="00CC5419" w:rsidRDefault="00CC5419" w:rsidP="005F054A">
            <w:pPr>
              <w:pStyle w:val="TAC"/>
            </w:pPr>
            <w:r>
              <w:t>-114.5</w:t>
            </w:r>
          </w:p>
        </w:tc>
        <w:tc>
          <w:tcPr>
            <w:tcW w:w="1123" w:type="dxa"/>
            <w:tcBorders>
              <w:top w:val="nil"/>
              <w:left w:val="single" w:sz="4" w:space="0" w:color="auto"/>
              <w:bottom w:val="nil"/>
              <w:right w:val="single" w:sz="4" w:space="0" w:color="auto"/>
            </w:tcBorders>
            <w:hideMark/>
          </w:tcPr>
          <w:p w14:paraId="28C790D7" w14:textId="77777777" w:rsidR="00CC5419" w:rsidRDefault="00CC5419" w:rsidP="005F054A">
            <w:pPr>
              <w:pStyle w:val="TAC"/>
            </w:pPr>
          </w:p>
        </w:tc>
      </w:tr>
      <w:tr w:rsidR="00CC5419" w14:paraId="3CF71BB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1DD57B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37A674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9D84B4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9CCF01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6242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C6CF5"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5DCB611" w14:textId="77777777" w:rsidR="00CC5419" w:rsidRDefault="00CC5419" w:rsidP="005F054A">
            <w:pPr>
              <w:pStyle w:val="TAC"/>
            </w:pPr>
            <w:r>
              <w:t>-114</w:t>
            </w:r>
          </w:p>
        </w:tc>
        <w:tc>
          <w:tcPr>
            <w:tcW w:w="1123" w:type="dxa"/>
            <w:tcBorders>
              <w:top w:val="nil"/>
              <w:left w:val="single" w:sz="4" w:space="0" w:color="auto"/>
              <w:bottom w:val="nil"/>
              <w:right w:val="single" w:sz="4" w:space="0" w:color="auto"/>
            </w:tcBorders>
            <w:hideMark/>
          </w:tcPr>
          <w:p w14:paraId="6F417374" w14:textId="77777777" w:rsidR="00CC5419" w:rsidRDefault="00CC5419" w:rsidP="005F054A">
            <w:pPr>
              <w:pStyle w:val="TAC"/>
            </w:pPr>
          </w:p>
        </w:tc>
      </w:tr>
      <w:tr w:rsidR="00CC5419" w14:paraId="2E3B4BE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EEBE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80592B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8DB2F4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BB2AA96"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04721D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EB38A2"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E889C7" w14:textId="77777777" w:rsidR="00CC5419" w:rsidRDefault="00CC5419" w:rsidP="005F054A">
            <w:pPr>
              <w:pStyle w:val="TAC"/>
              <w:rPr>
                <w:lang w:val="sv-SE"/>
              </w:rPr>
            </w:pPr>
            <w:r>
              <w:t>-113.5</w:t>
            </w:r>
          </w:p>
        </w:tc>
        <w:tc>
          <w:tcPr>
            <w:tcW w:w="1123" w:type="dxa"/>
            <w:tcBorders>
              <w:top w:val="nil"/>
              <w:left w:val="single" w:sz="4" w:space="0" w:color="auto"/>
              <w:bottom w:val="nil"/>
              <w:right w:val="single" w:sz="4" w:space="0" w:color="auto"/>
            </w:tcBorders>
            <w:hideMark/>
          </w:tcPr>
          <w:p w14:paraId="50FA527C" w14:textId="77777777" w:rsidR="00CC5419" w:rsidRDefault="00CC5419" w:rsidP="005F054A">
            <w:pPr>
              <w:pStyle w:val="TAC"/>
            </w:pPr>
          </w:p>
        </w:tc>
      </w:tr>
      <w:tr w:rsidR="00CC5419" w14:paraId="5D4D583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3DC644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90056A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83FF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08AF30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D98F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FBE9E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B49E6EA" w14:textId="77777777" w:rsidR="00CC5419" w:rsidRDefault="00CC5419" w:rsidP="005F054A">
            <w:pPr>
              <w:pStyle w:val="TAC"/>
              <w:rPr>
                <w:lang w:val="sv-SE"/>
              </w:rPr>
            </w:pPr>
            <w:r>
              <w:t>-113</w:t>
            </w:r>
          </w:p>
        </w:tc>
        <w:tc>
          <w:tcPr>
            <w:tcW w:w="1123" w:type="dxa"/>
            <w:tcBorders>
              <w:top w:val="nil"/>
              <w:left w:val="single" w:sz="4" w:space="0" w:color="auto"/>
              <w:bottom w:val="nil"/>
              <w:right w:val="single" w:sz="4" w:space="0" w:color="auto"/>
            </w:tcBorders>
            <w:hideMark/>
          </w:tcPr>
          <w:p w14:paraId="6D2C733A" w14:textId="77777777" w:rsidR="00CC5419" w:rsidRDefault="00CC5419" w:rsidP="005F054A">
            <w:pPr>
              <w:pStyle w:val="TAC"/>
            </w:pPr>
          </w:p>
        </w:tc>
      </w:tr>
      <w:tr w:rsidR="00CC5419" w14:paraId="4395E2E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B3D9E8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5F780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309983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221A7D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031850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85F4B"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FFC7140" w14:textId="77777777" w:rsidR="00CC5419" w:rsidRDefault="00CC5419" w:rsidP="005F054A">
            <w:pPr>
              <w:pStyle w:val="TAC"/>
            </w:pPr>
            <w:r>
              <w:t>-113.5</w:t>
            </w:r>
          </w:p>
        </w:tc>
        <w:tc>
          <w:tcPr>
            <w:tcW w:w="1123" w:type="dxa"/>
            <w:tcBorders>
              <w:top w:val="nil"/>
              <w:left w:val="single" w:sz="4" w:space="0" w:color="auto"/>
              <w:bottom w:val="nil"/>
              <w:right w:val="single" w:sz="4" w:space="0" w:color="auto"/>
            </w:tcBorders>
            <w:hideMark/>
          </w:tcPr>
          <w:p w14:paraId="22918487" w14:textId="77777777" w:rsidR="00CC5419" w:rsidRDefault="00CC5419" w:rsidP="005F054A">
            <w:pPr>
              <w:pStyle w:val="TAC"/>
            </w:pPr>
          </w:p>
        </w:tc>
      </w:tr>
      <w:tr w:rsidR="00CC5419" w14:paraId="1C8EE5F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2E39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5AA9C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2F213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819F52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6DDA4A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02F802"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CF12DEF" w14:textId="77777777" w:rsidR="00CC5419" w:rsidRDefault="00CC5419" w:rsidP="005F054A">
            <w:pPr>
              <w:pStyle w:val="TAC"/>
            </w:pPr>
            <w:r>
              <w:t>-113</w:t>
            </w:r>
          </w:p>
        </w:tc>
        <w:tc>
          <w:tcPr>
            <w:tcW w:w="1123" w:type="dxa"/>
            <w:tcBorders>
              <w:top w:val="nil"/>
              <w:left w:val="single" w:sz="4" w:space="0" w:color="auto"/>
              <w:bottom w:val="nil"/>
              <w:right w:val="single" w:sz="4" w:space="0" w:color="auto"/>
            </w:tcBorders>
            <w:hideMark/>
          </w:tcPr>
          <w:p w14:paraId="3B7BEF0F" w14:textId="77777777" w:rsidR="00CC5419" w:rsidRDefault="00CC5419" w:rsidP="005F054A">
            <w:pPr>
              <w:pStyle w:val="TAC"/>
            </w:pPr>
          </w:p>
        </w:tc>
      </w:tr>
      <w:tr w:rsidR="00CC5419" w14:paraId="10C28CE1"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11A2F6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499F629"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185580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38E521D"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5F1195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672E7F"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6FA7F0" w14:textId="77777777" w:rsidR="00CC5419" w:rsidRDefault="00CC5419" w:rsidP="005F054A">
            <w:pPr>
              <w:pStyle w:val="TAC"/>
            </w:pPr>
            <w:r>
              <w:t>-111.5</w:t>
            </w:r>
          </w:p>
        </w:tc>
        <w:tc>
          <w:tcPr>
            <w:tcW w:w="1123" w:type="dxa"/>
            <w:tcBorders>
              <w:top w:val="nil"/>
              <w:left w:val="single" w:sz="4" w:space="0" w:color="auto"/>
              <w:bottom w:val="single" w:sz="4" w:space="0" w:color="auto"/>
              <w:right w:val="single" w:sz="4" w:space="0" w:color="auto"/>
            </w:tcBorders>
            <w:hideMark/>
          </w:tcPr>
          <w:p w14:paraId="188A67F3" w14:textId="77777777" w:rsidR="00CC5419" w:rsidRDefault="00CC5419" w:rsidP="005F054A">
            <w:pPr>
              <w:pStyle w:val="TAC"/>
            </w:pPr>
          </w:p>
        </w:tc>
      </w:tr>
      <w:tr w:rsidR="00CC5419" w14:paraId="7C91A10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A33EAD"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A82966"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48EA86"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159E090"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08AB8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7A97B97"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F71B0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D3FCAF" w14:textId="77777777" w:rsidR="00CC5419" w:rsidRDefault="00CC5419" w:rsidP="005F054A">
            <w:pPr>
              <w:pStyle w:val="TAC"/>
            </w:pPr>
            <w:r>
              <w:t>NOTE 6</w:t>
            </w:r>
          </w:p>
        </w:tc>
      </w:tr>
      <w:tr w:rsidR="00CC5419" w14:paraId="0AE66E0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9DCB455" w14:textId="77777777" w:rsidR="00CC5419" w:rsidRDefault="00CC5419" w:rsidP="005F054A">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22FF12B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D0D3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E707C3B"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C5A8BF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B88D34"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0DAAC8"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5D788C" w14:textId="77777777" w:rsidR="00CC5419" w:rsidRDefault="00CC5419" w:rsidP="005F054A">
            <w:pPr>
              <w:pStyle w:val="TAC"/>
            </w:pPr>
            <w:r>
              <w:t>NOTE 6</w:t>
            </w:r>
          </w:p>
        </w:tc>
      </w:tr>
      <w:tr w:rsidR="00CC5419" w14:paraId="639110A2"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5189E5F"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5C807E73" w14:textId="77777777" w:rsidR="00CC5419" w:rsidRDefault="00CC5419" w:rsidP="005F054A">
            <w:pPr>
              <w:pStyle w:val="TAN"/>
            </w:pPr>
            <w:r>
              <w:t>NOTE 2:</w:t>
            </w:r>
            <w:r>
              <w:tab/>
              <w:t>NR operating band groups are as defined in Section 3.5.</w:t>
            </w:r>
          </w:p>
          <w:p w14:paraId="487FD6BF" w14:textId="77777777" w:rsidR="00CC5419" w:rsidRDefault="00CC5419" w:rsidP="005F054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B5E3679"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85CBF0A" w14:textId="77777777" w:rsidR="00CC5419" w:rsidRDefault="00CC5419" w:rsidP="005F054A">
            <w:pPr>
              <w:pStyle w:val="TAN"/>
            </w:pPr>
            <w:r>
              <w:t>N</w:t>
            </w:r>
            <w:r>
              <w:rPr>
                <w:lang w:eastAsia="zh-CN"/>
              </w:rPr>
              <w:t>OTE</w:t>
            </w:r>
            <w:r>
              <w:t xml:space="preserve"> 5:</w:t>
            </w:r>
            <w:r>
              <w:tab/>
              <w:t>Tc is the basic timing unit defined in TS 38.211 [6].</w:t>
            </w:r>
          </w:p>
          <w:p w14:paraId="39199882" w14:textId="77777777" w:rsidR="00CC5419" w:rsidRDefault="00CC5419" w:rsidP="005F054A">
            <w:pPr>
              <w:pStyle w:val="TAN"/>
            </w:pPr>
            <w:r>
              <w:t>NOTE 6:</w:t>
            </w:r>
            <w:r>
              <w:tab/>
              <w:t>The same bands and the same Io conditions for each band apply for this requirement as for the corresponding requirement with the PRS bandwidth of the smallest RB number for the corresponding SCS.</w:t>
            </w:r>
          </w:p>
          <w:p w14:paraId="25FC7DB5" w14:textId="0DF21C8D" w:rsidR="00CC5419" w:rsidRDefault="00CC5419" w:rsidP="005F054A">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10.1.40.1-3.</w:t>
            </w:r>
          </w:p>
          <w:p w14:paraId="626F515C" w14:textId="3EDB847B" w:rsidR="00CC5419" w:rsidRPr="00E7602D" w:rsidRDefault="00CC5419" w:rsidP="005F054A">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4F380B5D" w14:textId="77777777" w:rsidR="00CC5419" w:rsidRDefault="00CC5419" w:rsidP="00CC5419"/>
    <w:p w14:paraId="3418D9EF" w14:textId="77777777" w:rsidR="00CC5419" w:rsidRDefault="00CC5419" w:rsidP="00CC5419">
      <w:r>
        <w:t>The accuracy requirements in Table 10.1.40.1-2 for FR2 are valid under the following conditions:</w:t>
      </w:r>
    </w:p>
    <w:p w14:paraId="386D75EC" w14:textId="77777777" w:rsidR="00CC5419" w:rsidRDefault="00CC5419" w:rsidP="00865553">
      <w:pPr>
        <w:pStyle w:val="B10"/>
      </w:pPr>
      <w:r>
        <w:t>Conditions defined in clause 7.3 of TS 38.101-2 [19] for reference sensitivity are fulfilled.</w:t>
      </w:r>
    </w:p>
    <w:p w14:paraId="5A51BF3E" w14:textId="77777777" w:rsidR="00CC5419" w:rsidRDefault="00CC5419" w:rsidP="00CC5419">
      <w:pPr>
        <w:pStyle w:val="B10"/>
      </w:pPr>
      <w:r>
        <w:t>PRP|</w:t>
      </w:r>
      <w:r>
        <w:rPr>
          <w:vertAlign w:val="subscript"/>
        </w:rPr>
        <w:t>dBm</w:t>
      </w:r>
      <w:r>
        <w:t xml:space="preserve"> according to Annex [TBD] for a corresponding Band.</w:t>
      </w:r>
    </w:p>
    <w:p w14:paraId="0D228591" w14:textId="77777777" w:rsidR="00CC5419" w:rsidRDefault="00CC5419" w:rsidP="00865553">
      <w:pPr>
        <w:pStyle w:val="B10"/>
      </w:pPr>
      <w:r>
        <w:t>AWGN propagation condition.</w:t>
      </w:r>
    </w:p>
    <w:p w14:paraId="006ACF91" w14:textId="77777777" w:rsidR="00CC5419" w:rsidRDefault="00CC5419" w:rsidP="00CC5419">
      <w:pPr>
        <w:pStyle w:val="TH"/>
      </w:pPr>
      <w: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C5419" w14:paraId="71071744"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A99085" w14:textId="77777777" w:rsidR="00CC5419" w:rsidRDefault="00CC5419" w:rsidP="005F054A">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1A038D" w14:textId="77777777" w:rsidR="00CC5419" w:rsidRDefault="00CC5419" w:rsidP="005F054A">
            <w:pPr>
              <w:pStyle w:val="TAH"/>
            </w:pPr>
            <w:r>
              <w:t>Conditions</w:t>
            </w:r>
          </w:p>
        </w:tc>
      </w:tr>
      <w:tr w:rsidR="00CC5419" w14:paraId="0D104363"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14887F"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6C54AE1" w14:textId="77777777" w:rsidR="00CC5419" w:rsidRDefault="00CC5419" w:rsidP="005F054A">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D64BF0" w14:textId="77777777" w:rsidR="00CC5419" w:rsidRDefault="00CC5419" w:rsidP="005F054A">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D2C2ADB" w14:textId="77777777" w:rsidR="00CC5419" w:rsidRDefault="00CC5419" w:rsidP="005F054A">
            <w:pPr>
              <w:pStyle w:val="TAH"/>
            </w:pPr>
          </w:p>
          <w:p w14:paraId="7274BFEA" w14:textId="77777777" w:rsidR="00CC5419" w:rsidRDefault="00CC5419" w:rsidP="005F054A">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3F3623B" w14:textId="77777777" w:rsidR="00CC5419" w:rsidRDefault="00CC5419" w:rsidP="005F054A">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0C2C67" w14:textId="77777777" w:rsidR="00CC5419" w:rsidRDefault="00CC5419" w:rsidP="005F054A">
            <w:pPr>
              <w:pStyle w:val="TAH"/>
            </w:pPr>
            <w:r>
              <w:t>Io</w:t>
            </w:r>
            <w:r>
              <w:rPr>
                <w:vertAlign w:val="superscript"/>
                <w:lang w:eastAsia="zh-CN"/>
              </w:rPr>
              <w:t>Note 4</w:t>
            </w:r>
            <w:r>
              <w:t xml:space="preserve"> range</w:t>
            </w:r>
          </w:p>
        </w:tc>
      </w:tr>
      <w:tr w:rsidR="00CC5419" w14:paraId="109591F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F5E9E2"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1A506D"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88C50D2"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A055F5B" w14:textId="77777777" w:rsidR="00CC5419" w:rsidRDefault="00CC5419" w:rsidP="005F054A">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B280272" w14:textId="77777777" w:rsidR="00CC5419" w:rsidRDefault="00CC5419" w:rsidP="005F054A">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8F2A7D5" w14:textId="77777777" w:rsidR="00CC5419" w:rsidRDefault="00CC5419" w:rsidP="005F054A">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01D56BE" w14:textId="77777777" w:rsidR="00CC5419" w:rsidRDefault="00CC5419" w:rsidP="005F054A">
            <w:pPr>
              <w:pStyle w:val="TAH"/>
            </w:pPr>
            <w:r>
              <w:t>Maximum</w:t>
            </w:r>
            <w:r>
              <w:br/>
              <w:t>Io</w:t>
            </w:r>
          </w:p>
        </w:tc>
      </w:tr>
      <w:tr w:rsidR="00CC5419" w14:paraId="107AD8AE"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50E5E04" w14:textId="77777777" w:rsidR="00CC5419" w:rsidRDefault="00CC5419" w:rsidP="005F054A">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339A7C1"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5E56AF4"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7D451CA8" w14:textId="77777777" w:rsidR="00CC5419" w:rsidRDefault="00CC5419" w:rsidP="005F054A">
            <w:pPr>
              <w:pStyle w:val="TAH"/>
            </w:pPr>
            <w:r>
              <w:t>kHz</w:t>
            </w:r>
          </w:p>
        </w:tc>
        <w:tc>
          <w:tcPr>
            <w:tcW w:w="1422" w:type="dxa"/>
            <w:tcBorders>
              <w:top w:val="single" w:sz="6" w:space="0" w:color="auto"/>
              <w:left w:val="single" w:sz="6" w:space="0" w:color="auto"/>
              <w:bottom w:val="nil"/>
              <w:right w:val="single" w:sz="6" w:space="0" w:color="auto"/>
            </w:tcBorders>
            <w:vAlign w:val="center"/>
          </w:tcPr>
          <w:p w14:paraId="5F694959" w14:textId="77777777" w:rsidR="00CC5419" w:rsidRDefault="00CC5419" w:rsidP="005F054A">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2FBFF5" w14:textId="77777777" w:rsidR="00CC5419" w:rsidRDefault="00CC5419" w:rsidP="005F054A">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E41808" w14:textId="77777777" w:rsidR="00CC5419" w:rsidRDefault="00CC5419" w:rsidP="005F054A">
            <w:pPr>
              <w:pStyle w:val="TAH"/>
            </w:pPr>
            <w:r>
              <w:t>dBm/BW</w:t>
            </w:r>
            <w:r>
              <w:rPr>
                <w:vertAlign w:val="subscript"/>
              </w:rPr>
              <w:t>Channel</w:t>
            </w:r>
          </w:p>
        </w:tc>
      </w:tr>
      <w:tr w:rsidR="00CC5419" w14:paraId="043F1BB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3D742BB" w14:textId="77777777" w:rsidR="00CC5419" w:rsidRDefault="00CC5419" w:rsidP="005F054A">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427F0A1"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0B470B29"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F83DFFD" w14:textId="77777777" w:rsidR="00CC5419" w:rsidRDefault="00CC5419" w:rsidP="005F054A">
            <w:pPr>
              <w:pStyle w:val="TAC"/>
            </w:pPr>
            <w:r>
              <w:t>60</w:t>
            </w:r>
          </w:p>
        </w:tc>
        <w:tc>
          <w:tcPr>
            <w:tcW w:w="1422" w:type="dxa"/>
            <w:tcBorders>
              <w:top w:val="single" w:sz="6" w:space="0" w:color="auto"/>
              <w:left w:val="single" w:sz="6" w:space="0" w:color="auto"/>
              <w:bottom w:val="nil"/>
              <w:right w:val="single" w:sz="4" w:space="0" w:color="auto"/>
            </w:tcBorders>
            <w:hideMark/>
          </w:tcPr>
          <w:p w14:paraId="4134BA50"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EDC5AE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697AFC7" w14:textId="77777777" w:rsidR="00CC5419" w:rsidRDefault="00CC5419" w:rsidP="005F054A">
            <w:pPr>
              <w:pStyle w:val="TAC"/>
            </w:pPr>
            <w:r>
              <w:t>-50</w:t>
            </w:r>
          </w:p>
        </w:tc>
      </w:tr>
      <w:tr w:rsidR="00CC5419" w14:paraId="7289FC5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4162A33" w14:textId="77777777" w:rsidR="00CC5419" w:rsidRDefault="00CC5419" w:rsidP="005F054A">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15D9249"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C1D75B"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06F99EB"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0470C0B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49EC994"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AA83871" w14:textId="77777777" w:rsidR="00CC5419" w:rsidRDefault="00CC5419" w:rsidP="005F054A">
            <w:pPr>
              <w:pStyle w:val="TAC"/>
            </w:pPr>
            <w:r>
              <w:t>NOTE 6</w:t>
            </w:r>
          </w:p>
        </w:tc>
      </w:tr>
      <w:tr w:rsidR="00CC5419" w14:paraId="164D96FD"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2A1DB9D"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672D966"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0ADCD7"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5EC72C8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1A04EE3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33C1B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9C8957" w14:textId="77777777" w:rsidR="00CC5419" w:rsidRDefault="00CC5419" w:rsidP="005F054A">
            <w:pPr>
              <w:pStyle w:val="TAC"/>
            </w:pPr>
            <w:r>
              <w:t>NOTE 6</w:t>
            </w:r>
          </w:p>
        </w:tc>
      </w:tr>
      <w:tr w:rsidR="00CC5419" w14:paraId="2C16BD3A"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9A62D38" w14:textId="77777777" w:rsidR="00CC5419" w:rsidRDefault="00CC5419" w:rsidP="005F054A">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72197D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ECB9696"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35CACCC" w14:textId="77777777" w:rsidR="00CC5419" w:rsidRDefault="00CC5419" w:rsidP="005F054A">
            <w:pPr>
              <w:pStyle w:val="TAC"/>
            </w:pPr>
            <w:r>
              <w:t>120</w:t>
            </w:r>
          </w:p>
        </w:tc>
        <w:tc>
          <w:tcPr>
            <w:tcW w:w="1422" w:type="dxa"/>
            <w:tcBorders>
              <w:top w:val="single" w:sz="6" w:space="0" w:color="auto"/>
              <w:left w:val="single" w:sz="6" w:space="0" w:color="auto"/>
              <w:bottom w:val="nil"/>
              <w:right w:val="single" w:sz="4" w:space="0" w:color="auto"/>
            </w:tcBorders>
            <w:hideMark/>
          </w:tcPr>
          <w:p w14:paraId="155DB95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79C376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05C9AC" w14:textId="77777777" w:rsidR="00CC5419" w:rsidRDefault="00CC5419" w:rsidP="005F054A">
            <w:pPr>
              <w:pStyle w:val="TAC"/>
            </w:pPr>
            <w:r>
              <w:t>-50</w:t>
            </w:r>
          </w:p>
        </w:tc>
      </w:tr>
      <w:tr w:rsidR="00CC5419" w14:paraId="26641F2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F662991"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D55952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483EE8"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19A20B2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789355FF"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7570E9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D8D4AF" w14:textId="77777777" w:rsidR="00CC5419" w:rsidRDefault="00CC5419" w:rsidP="005F054A">
            <w:pPr>
              <w:pStyle w:val="TAC"/>
            </w:pPr>
            <w:r>
              <w:t>NOTE 6</w:t>
            </w:r>
          </w:p>
        </w:tc>
      </w:tr>
      <w:tr w:rsidR="00CC5419" w14:paraId="65D369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0B2202" w14:textId="77777777" w:rsidR="00CC5419" w:rsidRDefault="00CC5419" w:rsidP="005F054A">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8248B9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0B9956"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010659A7"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6BAA143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6D74751"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BD7EE07" w14:textId="77777777" w:rsidR="00CC5419" w:rsidRDefault="00CC5419" w:rsidP="005F054A">
            <w:pPr>
              <w:pStyle w:val="TAC"/>
            </w:pPr>
            <w:r>
              <w:t>NOTE 6</w:t>
            </w:r>
          </w:p>
        </w:tc>
      </w:tr>
      <w:tr w:rsidR="00CC5419" w14:paraId="0BA4C275"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A7A5707" w14:textId="77777777" w:rsidR="00CC5419" w:rsidRDefault="00CC5419" w:rsidP="005F054A">
            <w:pPr>
              <w:pStyle w:val="TAN"/>
            </w:pPr>
            <w:r>
              <w:t>NOTE 1:</w:t>
            </w:r>
            <w:r>
              <w:tab/>
              <w:t>This minimum Io condition is expressed as the average Io per RE over all REs in an OFDM symbol.</w:t>
            </w:r>
          </w:p>
          <w:p w14:paraId="42699503" w14:textId="77777777" w:rsidR="00CC5419" w:rsidRDefault="00CC5419" w:rsidP="005F054A">
            <w:pPr>
              <w:pStyle w:val="TAN"/>
            </w:pPr>
            <w:r>
              <w:t>NOTE 2:</w:t>
            </w:r>
            <w:r>
              <w:tab/>
              <w:t>NR operating band groups are as defined in Section 3.5.</w:t>
            </w:r>
          </w:p>
          <w:p w14:paraId="67867C76" w14:textId="77777777" w:rsidR="00CC5419" w:rsidRDefault="00CC5419" w:rsidP="005F054A">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D61BC0C"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977D188" w14:textId="77777777" w:rsidR="00CC5419" w:rsidRDefault="00CC5419" w:rsidP="005F054A">
            <w:pPr>
              <w:pStyle w:val="TAN"/>
            </w:pPr>
            <w:r>
              <w:t>NOTE 5:</w:t>
            </w:r>
            <w:r>
              <w:tab/>
              <w:t>Tc is the basic timing unit defined in TS 38.211 [6].</w:t>
            </w:r>
          </w:p>
          <w:p w14:paraId="24AE1896" w14:textId="77777777" w:rsidR="00CC5419" w:rsidRDefault="00CC5419" w:rsidP="005F054A">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45F20596" w14:textId="08428D0D" w:rsidR="00CC5419" w:rsidRDefault="00CC5419" w:rsidP="005F054A">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40</w:t>
            </w:r>
            <w:r w:rsidRPr="00171240">
              <w:rPr>
                <w:rFonts w:eastAsia="SimSun"/>
              </w:rPr>
              <w:t>.1-</w:t>
            </w:r>
            <w:r>
              <w:rPr>
                <w:rFonts w:eastAsia="SimSun"/>
              </w:rPr>
              <w:t>4</w:t>
            </w:r>
            <w:r w:rsidRPr="00171240">
              <w:rPr>
                <w:rFonts w:eastAsia="SimSun"/>
              </w:rPr>
              <w:t>.</w:t>
            </w:r>
          </w:p>
          <w:p w14:paraId="70CD3630" w14:textId="68816AE7" w:rsidR="00CC5419" w:rsidRPr="00301B77" w:rsidRDefault="00CC5419" w:rsidP="005F054A">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4AC4AF16" w14:textId="77777777" w:rsidR="00CC5419" w:rsidRDefault="00CC5419" w:rsidP="00CC5419"/>
    <w:p w14:paraId="767DBBC0" w14:textId="77777777" w:rsidR="00CC5419" w:rsidRDefault="00CC5419" w:rsidP="00CC5419">
      <w:pPr>
        <w:pStyle w:val="TH"/>
        <w:rPr>
          <w:rFonts w:eastAsia="SimSun"/>
          <w:lang w:eastAsia="sv-SE"/>
        </w:rPr>
      </w:pPr>
      <w:r>
        <w:rPr>
          <w:lang w:val="en-US"/>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333A578A"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098B002"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50EED" w14:textId="77777777" w:rsidR="00CC5419" w:rsidRDefault="00CC5419" w:rsidP="005F054A">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CC5419" w14:paraId="45587CA7"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3D20DF"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22FFC1"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DBA4270"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ACCA" w14:textId="77777777" w:rsidR="00CC5419" w:rsidRDefault="00CC5419" w:rsidP="005F054A">
            <w:pPr>
              <w:spacing w:after="0"/>
              <w:rPr>
                <w:rFonts w:eastAsia="Yu Mincho"/>
                <w:b/>
                <w:bCs/>
              </w:rPr>
            </w:pPr>
          </w:p>
        </w:tc>
      </w:tr>
      <w:tr w:rsidR="00CC5419" w14:paraId="276B4CD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B2E02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4DBE3C"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87F90F"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6A988E" w14:textId="77777777" w:rsidR="00CC5419" w:rsidRDefault="00CC5419" w:rsidP="005F054A">
            <w:pPr>
              <w:pStyle w:val="TAC"/>
              <w:rPr>
                <w:rFonts w:eastAsia="Yu Mincho"/>
                <w:b/>
                <w:bCs/>
              </w:rPr>
            </w:pPr>
            <w:r>
              <w:rPr>
                <w:rFonts w:eastAsia="Yu Mincho"/>
              </w:rPr>
              <w:t>[160]</w:t>
            </w:r>
          </w:p>
        </w:tc>
      </w:tr>
      <w:tr w:rsidR="00CC5419" w14:paraId="2363E2A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A6F91FF"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40BED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E580AB"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85D5B2" w14:textId="77777777" w:rsidR="00CC5419" w:rsidRDefault="00CC5419" w:rsidP="005F054A">
            <w:pPr>
              <w:pStyle w:val="TAC"/>
              <w:rPr>
                <w:rFonts w:eastAsia="Yu Mincho"/>
                <w:b/>
                <w:bCs/>
              </w:rPr>
            </w:pPr>
            <w:r>
              <w:rPr>
                <w:rFonts w:eastAsia="Yu Mincho"/>
              </w:rPr>
              <w:t>[80]</w:t>
            </w:r>
          </w:p>
        </w:tc>
      </w:tr>
      <w:tr w:rsidR="00CC5419" w14:paraId="3793068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FA39F1"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8DAB45"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F02BF1"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D28707" w14:textId="77777777" w:rsidR="00CC5419" w:rsidRDefault="00CC5419" w:rsidP="005F054A">
            <w:pPr>
              <w:pStyle w:val="TAC"/>
              <w:rPr>
                <w:rFonts w:eastAsia="Yu Mincho"/>
                <w:b/>
                <w:bCs/>
              </w:rPr>
            </w:pPr>
            <w:r>
              <w:rPr>
                <w:rFonts w:eastAsia="Yu Mincho"/>
              </w:rPr>
              <w:t>[56]</w:t>
            </w:r>
          </w:p>
        </w:tc>
      </w:tr>
      <w:tr w:rsidR="00CC5419" w14:paraId="6CF0D816"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6DA9CE"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1811FC"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76DBB1"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D70BE9" w14:textId="77777777" w:rsidR="00CC5419" w:rsidRDefault="00CC5419" w:rsidP="005F054A">
            <w:pPr>
              <w:pStyle w:val="TAC"/>
              <w:rPr>
                <w:rFonts w:eastAsia="Yu Mincho"/>
                <w:b/>
                <w:bCs/>
              </w:rPr>
            </w:pPr>
            <w:r>
              <w:rPr>
                <w:rFonts w:eastAsia="Yu Mincho"/>
              </w:rPr>
              <w:t>[24]</w:t>
            </w:r>
          </w:p>
        </w:tc>
      </w:tr>
      <w:tr w:rsidR="00CC5419" w14:paraId="26C646E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9EBA4D"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5E14FB"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57C882"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B40F92" w14:textId="77777777" w:rsidR="00CC5419" w:rsidRDefault="00CC5419" w:rsidP="005F054A">
            <w:pPr>
              <w:pStyle w:val="TAC"/>
              <w:rPr>
                <w:rFonts w:eastAsia="Yu Mincho"/>
              </w:rPr>
            </w:pPr>
            <w:r>
              <w:rPr>
                <w:rFonts w:eastAsia="Yu Mincho"/>
              </w:rPr>
              <w:t>[24]</w:t>
            </w:r>
          </w:p>
        </w:tc>
      </w:tr>
      <w:tr w:rsidR="00CC5419" w14:paraId="15E78CB9"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1F9AF738"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170AD705"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6F0E47A2" w14:textId="77777777" w:rsidR="00CC5419" w:rsidRDefault="00CC5419" w:rsidP="00CC5419">
      <w:pPr>
        <w:rPr>
          <w:rFonts w:eastAsia="MS Mincho"/>
          <w:lang w:val="en-US"/>
        </w:rPr>
      </w:pPr>
    </w:p>
    <w:p w14:paraId="11DEF50F" w14:textId="77777777" w:rsidR="00CC5419" w:rsidRDefault="00CC5419" w:rsidP="00CC5419">
      <w:pPr>
        <w:pStyle w:val="TH"/>
        <w:rPr>
          <w:rFonts w:eastAsia="SimSun"/>
          <w:lang w:eastAsia="sv-SE"/>
        </w:rPr>
      </w:pPr>
      <w:r>
        <w:rPr>
          <w:lang w:val="en-US"/>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02D04768"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16C06CF"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84DFC2F"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78EADA2"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B501A54"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0ECF2E"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C6D5" w14:textId="77777777" w:rsidR="00CC5419" w:rsidRDefault="00CC5419" w:rsidP="005F054A">
            <w:pPr>
              <w:pStyle w:val="TAH"/>
              <w:rPr>
                <w:rFonts w:eastAsia="Yu Mincho"/>
              </w:rPr>
            </w:pPr>
          </w:p>
        </w:tc>
      </w:tr>
      <w:tr w:rsidR="00CC5419" w14:paraId="3244AF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A816A7"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679CB07"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96E9486" w14:textId="77777777" w:rsidR="00CC5419" w:rsidRDefault="00CC5419" w:rsidP="005F054A">
            <w:pPr>
              <w:pStyle w:val="TAC"/>
              <w:rPr>
                <w:rFonts w:eastAsia="Yu Mincho"/>
                <w:b/>
                <w:bCs/>
              </w:rPr>
            </w:pPr>
            <w:r>
              <w:rPr>
                <w:rFonts w:eastAsia="Yu Mincho"/>
              </w:rPr>
              <w:t>[76]</w:t>
            </w:r>
          </w:p>
        </w:tc>
      </w:tr>
      <w:tr w:rsidR="00CC5419" w14:paraId="42FA3AC8"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08AF6C"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83E88E4"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21677AE" w14:textId="77777777" w:rsidR="00CC5419" w:rsidRDefault="00CC5419" w:rsidP="005F054A">
            <w:pPr>
              <w:pStyle w:val="TAC"/>
              <w:rPr>
                <w:rFonts w:eastAsia="Yu Mincho"/>
                <w:b/>
                <w:bCs/>
              </w:rPr>
            </w:pPr>
            <w:r>
              <w:rPr>
                <w:rFonts w:eastAsia="Yu Mincho"/>
              </w:rPr>
              <w:t>[32]</w:t>
            </w:r>
          </w:p>
        </w:tc>
      </w:tr>
      <w:tr w:rsidR="00CC5419" w14:paraId="2DDE8EB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4ADEC11"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F4600BE"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977E8B" w14:textId="77777777" w:rsidR="00CC5419" w:rsidRDefault="00CC5419" w:rsidP="005F054A">
            <w:pPr>
              <w:pStyle w:val="TAC"/>
              <w:rPr>
                <w:rFonts w:eastAsia="Yu Mincho"/>
                <w:b/>
                <w:bCs/>
              </w:rPr>
            </w:pPr>
            <w:r>
              <w:rPr>
                <w:rFonts w:eastAsia="Yu Mincho"/>
              </w:rPr>
              <w:t>[24]</w:t>
            </w:r>
          </w:p>
        </w:tc>
      </w:tr>
      <w:tr w:rsidR="00CC5419" w14:paraId="79F454F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15AB77"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5FDBC8"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7F628B" w14:textId="77777777" w:rsidR="00CC5419" w:rsidRDefault="00CC5419" w:rsidP="005F054A">
            <w:pPr>
              <w:pStyle w:val="TAC"/>
              <w:rPr>
                <w:rFonts w:eastAsia="Yu Mincho"/>
              </w:rPr>
            </w:pPr>
            <w:r>
              <w:rPr>
                <w:rFonts w:eastAsia="Yu Mincho"/>
              </w:rPr>
              <w:t>[20]</w:t>
            </w:r>
          </w:p>
        </w:tc>
      </w:tr>
      <w:tr w:rsidR="00CC5419" w14:paraId="64BBA76B"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D6DA70F"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62AEBDFE" w14:textId="77777777" w:rsidR="00CC5419" w:rsidRDefault="00CC5419" w:rsidP="005F054A">
            <w:pPr>
              <w:pStyle w:val="TAN"/>
              <w:rPr>
                <w:rFonts w:eastAsia="Yu Mincho"/>
              </w:rPr>
            </w:pPr>
            <w:r>
              <w:t>NOTE 2:</w:t>
            </w:r>
            <w:r>
              <w:rPr>
                <w:lang w:eastAsia="ko-KR"/>
              </w:rPr>
              <w:tab/>
            </w:r>
            <w:r>
              <w:t>If SRS and PRS have different SCS, the margin corresponding to the smallest RS BW in MHz applies.</w:t>
            </w:r>
          </w:p>
        </w:tc>
      </w:tr>
    </w:tbl>
    <w:p w14:paraId="0E128E2A" w14:textId="77777777" w:rsidR="00CC5419" w:rsidRDefault="00CC5419" w:rsidP="00CC5419">
      <w:pPr>
        <w:rPr>
          <w:lang w:eastAsia="zh-CN"/>
        </w:rPr>
      </w:pPr>
    </w:p>
    <w:p w14:paraId="78E49003" w14:textId="4B2A96CD" w:rsidR="00CC5419" w:rsidRDefault="00CC5419" w:rsidP="00CC5419">
      <w:pPr>
        <w:rPr>
          <w:i/>
          <w:sz w:val="21"/>
          <w:szCs w:val="21"/>
        </w:rPr>
      </w:pPr>
      <w:r w:rsidRPr="00CC5419">
        <w:rPr>
          <w:rFonts w:hint="eastAsia"/>
        </w:rPr>
        <w:t>E</w:t>
      </w:r>
      <w:r w:rsidRPr="00CC5419">
        <w:t>ditor’s Note:</w:t>
      </w:r>
      <w:r w:rsidRPr="00CC5419">
        <w:rPr>
          <w:sz w:val="21"/>
          <w:szCs w:val="21"/>
        </w:rPr>
        <w:t xml:space="preserve"> FFS whether and which applicability conditions from clause 10.1.25.2 should be ad</w:t>
      </w:r>
      <w:r w:rsidRPr="003D2609">
        <w:rPr>
          <w:i/>
          <w:sz w:val="21"/>
          <w:szCs w:val="21"/>
        </w:rPr>
        <w:t>ded</w:t>
      </w:r>
      <w:r>
        <w:rPr>
          <w:i/>
          <w:sz w:val="21"/>
          <w:szCs w:val="21"/>
        </w:rPr>
        <w:t>.</w:t>
      </w:r>
    </w:p>
    <w:p w14:paraId="3BE8067F" w14:textId="77777777" w:rsidR="00CC5419" w:rsidRPr="003D2609" w:rsidRDefault="00CC5419" w:rsidP="00CC5419">
      <w:pPr>
        <w:rPr>
          <w:lang w:eastAsia="zh-CN"/>
        </w:rPr>
      </w:pPr>
    </w:p>
    <w:p w14:paraId="7375AA1D" w14:textId="4D38701A" w:rsidR="00CC5419" w:rsidRPr="00865553" w:rsidRDefault="00CC5419" w:rsidP="00CC5419">
      <w:pPr>
        <w:pStyle w:val="Heading4"/>
        <w:rPr>
          <w:lang w:eastAsia="en-US"/>
        </w:rPr>
      </w:pPr>
      <w:r w:rsidRPr="00865553">
        <w:rPr>
          <w:lang w:eastAsia="en-US"/>
        </w:rPr>
        <w:t>10.1.</w:t>
      </w:r>
      <w:r>
        <w:t>40</w:t>
      </w:r>
      <w:r w:rsidRPr="00865553">
        <w:rPr>
          <w:lang w:eastAsia="en-US"/>
        </w:rPr>
        <w:t>.2</w:t>
      </w:r>
      <w:r w:rsidRPr="00865553">
        <w:rPr>
          <w:lang w:eastAsia="en-US"/>
        </w:rPr>
        <w:tab/>
        <w:t>Measurement Accuracy Requirements for TRS</w:t>
      </w:r>
    </w:p>
    <w:p w14:paraId="040C1173"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5E062671" w14:textId="77777777" w:rsidR="00CC5419" w:rsidRDefault="00CC5419" w:rsidP="00CC5419">
      <w:r>
        <w:t>The accuracy requirements in Table 10.1.40.2-1 for FR1 are valid under the following conditions:</w:t>
      </w:r>
    </w:p>
    <w:p w14:paraId="2CFDA9B3" w14:textId="77777777" w:rsidR="00CC5419" w:rsidRDefault="00CC5419" w:rsidP="00865553">
      <w:pPr>
        <w:pStyle w:val="B10"/>
      </w:pPr>
      <w:r>
        <w:t>Conditions defined in clause 7.3 of TS 38.101-1 [18] for reference sensitivity are fulfilled.</w:t>
      </w:r>
    </w:p>
    <w:p w14:paraId="1A63FA0B" w14:textId="77777777" w:rsidR="00CC5419" w:rsidRDefault="00CC5419" w:rsidP="00CC5419">
      <w:pPr>
        <w:pStyle w:val="B10"/>
      </w:pPr>
      <w:r>
        <w:t>PRP|</w:t>
      </w:r>
      <w:r>
        <w:rPr>
          <w:vertAlign w:val="subscript"/>
        </w:rPr>
        <w:t>dBm</w:t>
      </w:r>
      <w:r>
        <w:t xml:space="preserve"> according to Annex [TBD] for a corresponding Band.</w:t>
      </w:r>
    </w:p>
    <w:p w14:paraId="087C2C73" w14:textId="77777777" w:rsidR="00CC5419" w:rsidRDefault="00CC5419" w:rsidP="00865553">
      <w:pPr>
        <w:pStyle w:val="B10"/>
      </w:pPr>
      <w:r>
        <w:t>AWGN propagation condition.</w:t>
      </w:r>
    </w:p>
    <w:p w14:paraId="1EC1F0F3" w14:textId="77777777" w:rsidR="00CC5419" w:rsidRDefault="00CC5419" w:rsidP="00CC5419">
      <w:pPr>
        <w:pStyle w:val="TH"/>
      </w:pPr>
      <w:r>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CC5419" w14:paraId="5CFC6B47"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1456476" w14:textId="77777777" w:rsidR="00CC5419" w:rsidRDefault="00CC5419" w:rsidP="005F054A">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E2BAF9A" w14:textId="77777777" w:rsidR="00CC5419" w:rsidRDefault="00CC5419" w:rsidP="005F054A">
            <w:pPr>
              <w:pStyle w:val="TAH"/>
            </w:pPr>
            <w:r>
              <w:t>Conditions</w:t>
            </w:r>
          </w:p>
        </w:tc>
      </w:tr>
      <w:tr w:rsidR="00CC5419" w14:paraId="423CBAD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AAC75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5305912" w14:textId="77777777" w:rsidR="00CC5419" w:rsidRDefault="00CC5419" w:rsidP="005F054A">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AD5DD55" w14:textId="77777777" w:rsidR="00CC5419" w:rsidRDefault="00CC5419" w:rsidP="005F054A">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998DEE6" w14:textId="77777777" w:rsidR="00CC5419" w:rsidRDefault="00CC5419" w:rsidP="005F054A">
            <w:pPr>
              <w:pStyle w:val="TAH"/>
            </w:pPr>
          </w:p>
          <w:p w14:paraId="48ABC8F0" w14:textId="77777777" w:rsidR="00CC5419" w:rsidRDefault="00CC5419" w:rsidP="005F054A">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1487F8D" w14:textId="77777777" w:rsidR="00CC5419" w:rsidRDefault="00CC5419" w:rsidP="005F054A">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51E7F6" w14:textId="77777777" w:rsidR="00CC5419" w:rsidRDefault="00CC5419" w:rsidP="005F054A">
            <w:pPr>
              <w:pStyle w:val="TAH"/>
            </w:pPr>
            <w:r>
              <w:t>Io</w:t>
            </w:r>
            <w:r>
              <w:rPr>
                <w:vertAlign w:val="superscript"/>
                <w:lang w:eastAsia="zh-CN"/>
              </w:rPr>
              <w:t>Note 3</w:t>
            </w:r>
            <w:r>
              <w:t xml:space="preserve"> range</w:t>
            </w:r>
          </w:p>
        </w:tc>
      </w:tr>
      <w:tr w:rsidR="00CC5419" w14:paraId="3A3B0C59"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D95DD8"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F1EBBA"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ED2A9E"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8C663" w14:textId="77777777" w:rsidR="00CC5419" w:rsidRDefault="00CC5419" w:rsidP="005F054A">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D2FBFBE"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DBDEEC" w14:textId="77777777" w:rsidR="00CC5419" w:rsidRDefault="00CC5419" w:rsidP="005F054A">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03EA2A" w14:textId="77777777" w:rsidR="00CC5419" w:rsidRDefault="00CC5419" w:rsidP="005F054A">
            <w:pPr>
              <w:pStyle w:val="TAH"/>
            </w:pPr>
            <w:r>
              <w:t>Maximum</w:t>
            </w:r>
            <w:r>
              <w:br/>
              <w:t>Io</w:t>
            </w:r>
          </w:p>
        </w:tc>
      </w:tr>
      <w:tr w:rsidR="00CC5419" w14:paraId="79004B1D"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5589ED" w14:textId="77777777" w:rsidR="00CC5419" w:rsidRDefault="00CC5419" w:rsidP="005F054A">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A99098A"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AEB3"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DF261" w14:textId="77777777" w:rsidR="00CC5419" w:rsidRDefault="00CC5419" w:rsidP="005F054A">
            <w:pPr>
              <w:pStyle w:val="TAH"/>
            </w:pPr>
          </w:p>
          <w:p w14:paraId="2C3835B4" w14:textId="77777777" w:rsidR="00CC5419" w:rsidRDefault="00CC5419" w:rsidP="005F054A">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0370F24B"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F0BD332" w14:textId="77777777" w:rsidR="00CC5419" w:rsidRDefault="00CC5419" w:rsidP="005F054A">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3B1D9E1" w14:textId="77777777" w:rsidR="00CC5419" w:rsidRDefault="00CC5419" w:rsidP="005F054A">
            <w:pPr>
              <w:pStyle w:val="TAH"/>
            </w:pPr>
            <w:r>
              <w:t>dBm/BW</w:t>
            </w:r>
          </w:p>
        </w:tc>
      </w:tr>
      <w:tr w:rsidR="00CC5419" w14:paraId="1AEFE52B"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B4E8C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2F7DC230"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068F7A1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94C79BC" w14:textId="77777777" w:rsidR="00CC5419" w:rsidRDefault="00CC5419" w:rsidP="005F054A">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E6FAEA" w14:textId="77777777" w:rsidR="00CC5419" w:rsidRDefault="00CC5419" w:rsidP="005F054A">
            <w:pPr>
              <w:pStyle w:val="TAC"/>
            </w:pPr>
            <w:r>
              <w:t>NR_FDD_FR1_A, NR_TDD_FR1_A,</w:t>
            </w:r>
          </w:p>
          <w:p w14:paraId="59349FC6"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2E254AE" w14:textId="77777777" w:rsidR="00CC5419" w:rsidRDefault="00CC5419" w:rsidP="005F054A">
            <w:pPr>
              <w:pStyle w:val="TAC"/>
            </w:pPr>
            <w:r>
              <w:t>-121</w:t>
            </w:r>
          </w:p>
        </w:tc>
        <w:tc>
          <w:tcPr>
            <w:tcW w:w="1120" w:type="dxa"/>
            <w:tcBorders>
              <w:top w:val="single" w:sz="4" w:space="0" w:color="auto"/>
              <w:left w:val="single" w:sz="4" w:space="0" w:color="auto"/>
              <w:bottom w:val="nil"/>
              <w:right w:val="single" w:sz="4" w:space="0" w:color="auto"/>
            </w:tcBorders>
            <w:hideMark/>
          </w:tcPr>
          <w:p w14:paraId="4FD78AAD" w14:textId="77777777" w:rsidR="00CC5419" w:rsidRDefault="00CC5419" w:rsidP="005F054A">
            <w:pPr>
              <w:pStyle w:val="TAC"/>
            </w:pPr>
            <w:r>
              <w:t>-50</w:t>
            </w:r>
          </w:p>
        </w:tc>
      </w:tr>
      <w:tr w:rsidR="00CC5419" w14:paraId="0003F18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0375FB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75EBE3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8B38D8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B489A6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593E83"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BFE52D" w14:textId="77777777" w:rsidR="00CC5419" w:rsidRDefault="00CC5419" w:rsidP="005F054A">
            <w:pPr>
              <w:pStyle w:val="TAC"/>
            </w:pPr>
            <w:r>
              <w:t>-120.5</w:t>
            </w:r>
          </w:p>
        </w:tc>
        <w:tc>
          <w:tcPr>
            <w:tcW w:w="1120" w:type="dxa"/>
            <w:tcBorders>
              <w:top w:val="nil"/>
              <w:left w:val="single" w:sz="4" w:space="0" w:color="auto"/>
              <w:bottom w:val="nil"/>
              <w:right w:val="single" w:sz="4" w:space="0" w:color="auto"/>
            </w:tcBorders>
            <w:vAlign w:val="center"/>
            <w:hideMark/>
          </w:tcPr>
          <w:p w14:paraId="51C7FB63" w14:textId="77777777" w:rsidR="00CC5419" w:rsidRDefault="00CC5419" w:rsidP="005F054A">
            <w:pPr>
              <w:pStyle w:val="TAC"/>
            </w:pPr>
          </w:p>
        </w:tc>
      </w:tr>
      <w:tr w:rsidR="00CC5419" w14:paraId="52DB2D9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55F62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6D1FB4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0A1E62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06C144"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31291E"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032E75" w14:textId="77777777" w:rsidR="00CC5419" w:rsidRDefault="00CC5419" w:rsidP="005F054A">
            <w:pPr>
              <w:pStyle w:val="TAC"/>
            </w:pPr>
            <w:r>
              <w:t>-120</w:t>
            </w:r>
          </w:p>
        </w:tc>
        <w:tc>
          <w:tcPr>
            <w:tcW w:w="1120" w:type="dxa"/>
            <w:tcBorders>
              <w:top w:val="nil"/>
              <w:left w:val="single" w:sz="4" w:space="0" w:color="auto"/>
              <w:bottom w:val="nil"/>
              <w:right w:val="single" w:sz="4" w:space="0" w:color="auto"/>
            </w:tcBorders>
            <w:vAlign w:val="center"/>
            <w:hideMark/>
          </w:tcPr>
          <w:p w14:paraId="4E19E7B7" w14:textId="77777777" w:rsidR="00CC5419" w:rsidRDefault="00CC5419" w:rsidP="005F054A">
            <w:pPr>
              <w:pStyle w:val="TAC"/>
            </w:pPr>
          </w:p>
        </w:tc>
      </w:tr>
      <w:tr w:rsidR="00CC5419" w14:paraId="4CDF171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702EE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3C521BA"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CAB981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DF5803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C499"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D9F188" w14:textId="77777777" w:rsidR="00CC5419" w:rsidRDefault="00CC5419" w:rsidP="005F054A">
            <w:pPr>
              <w:pStyle w:val="TAC"/>
            </w:pPr>
            <w:r>
              <w:t>-119.5</w:t>
            </w:r>
          </w:p>
        </w:tc>
        <w:tc>
          <w:tcPr>
            <w:tcW w:w="1120" w:type="dxa"/>
            <w:tcBorders>
              <w:top w:val="nil"/>
              <w:left w:val="single" w:sz="4" w:space="0" w:color="auto"/>
              <w:bottom w:val="nil"/>
              <w:right w:val="single" w:sz="4" w:space="0" w:color="auto"/>
            </w:tcBorders>
            <w:vAlign w:val="center"/>
            <w:hideMark/>
          </w:tcPr>
          <w:p w14:paraId="6C13C0FA" w14:textId="77777777" w:rsidR="00CC5419" w:rsidRDefault="00CC5419" w:rsidP="005F054A">
            <w:pPr>
              <w:pStyle w:val="TAC"/>
            </w:pPr>
          </w:p>
        </w:tc>
      </w:tr>
      <w:tr w:rsidR="00CC5419" w14:paraId="3868B63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5862A0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706D90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C0F23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119919C"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F3CEC8"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50C8F0" w14:textId="77777777" w:rsidR="00CC5419" w:rsidRDefault="00CC5419" w:rsidP="005F054A">
            <w:pPr>
              <w:pStyle w:val="TAC"/>
            </w:pPr>
            <w:r>
              <w:t>-119</w:t>
            </w:r>
          </w:p>
        </w:tc>
        <w:tc>
          <w:tcPr>
            <w:tcW w:w="1120" w:type="dxa"/>
            <w:tcBorders>
              <w:top w:val="nil"/>
              <w:left w:val="single" w:sz="4" w:space="0" w:color="auto"/>
              <w:bottom w:val="nil"/>
              <w:right w:val="single" w:sz="4" w:space="0" w:color="auto"/>
            </w:tcBorders>
            <w:vAlign w:val="center"/>
            <w:hideMark/>
          </w:tcPr>
          <w:p w14:paraId="163989D0" w14:textId="77777777" w:rsidR="00CC5419" w:rsidRDefault="00CC5419" w:rsidP="005F054A">
            <w:pPr>
              <w:pStyle w:val="TAC"/>
            </w:pPr>
          </w:p>
        </w:tc>
      </w:tr>
      <w:tr w:rsidR="00CC5419" w14:paraId="16831FFE"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42465E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3653E2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E0E611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8AEAF8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0ACAE"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3D527F" w14:textId="77777777" w:rsidR="00CC5419" w:rsidRDefault="00CC5419" w:rsidP="005F054A">
            <w:pPr>
              <w:pStyle w:val="TAC"/>
            </w:pPr>
            <w:r>
              <w:t>-118.5</w:t>
            </w:r>
          </w:p>
        </w:tc>
        <w:tc>
          <w:tcPr>
            <w:tcW w:w="1120" w:type="dxa"/>
            <w:tcBorders>
              <w:top w:val="nil"/>
              <w:left w:val="single" w:sz="4" w:space="0" w:color="auto"/>
              <w:bottom w:val="nil"/>
              <w:right w:val="single" w:sz="4" w:space="0" w:color="auto"/>
            </w:tcBorders>
            <w:vAlign w:val="center"/>
            <w:hideMark/>
          </w:tcPr>
          <w:p w14:paraId="0092B053" w14:textId="77777777" w:rsidR="00CC5419" w:rsidRDefault="00CC5419" w:rsidP="005F054A">
            <w:pPr>
              <w:pStyle w:val="TAC"/>
            </w:pPr>
          </w:p>
        </w:tc>
      </w:tr>
      <w:tr w:rsidR="00CC5419" w14:paraId="3A2DFB5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6F23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5BE1EB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9AE535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FBEFA4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955ECC"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297A4" w14:textId="77777777" w:rsidR="00CC5419" w:rsidRDefault="00CC5419" w:rsidP="005F054A">
            <w:pPr>
              <w:pStyle w:val="TAC"/>
            </w:pPr>
            <w:r>
              <w:t>-118</w:t>
            </w:r>
          </w:p>
        </w:tc>
        <w:tc>
          <w:tcPr>
            <w:tcW w:w="1120" w:type="dxa"/>
            <w:tcBorders>
              <w:top w:val="nil"/>
              <w:left w:val="single" w:sz="4" w:space="0" w:color="auto"/>
              <w:bottom w:val="nil"/>
              <w:right w:val="single" w:sz="4" w:space="0" w:color="auto"/>
            </w:tcBorders>
            <w:vAlign w:val="center"/>
            <w:hideMark/>
          </w:tcPr>
          <w:p w14:paraId="06605F20" w14:textId="77777777" w:rsidR="00CC5419" w:rsidRDefault="00CC5419" w:rsidP="005F054A">
            <w:pPr>
              <w:pStyle w:val="TAC"/>
            </w:pPr>
          </w:p>
        </w:tc>
      </w:tr>
      <w:tr w:rsidR="00CC5419" w14:paraId="27213C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110BCC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A262B2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55163D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E70C4B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377980"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3CCEE2" w14:textId="77777777" w:rsidR="00CC5419" w:rsidRDefault="00CC5419" w:rsidP="005F054A">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25D99476" w14:textId="77777777" w:rsidR="00CC5419" w:rsidRDefault="00CC5419" w:rsidP="005F054A">
            <w:pPr>
              <w:pStyle w:val="TAC"/>
            </w:pPr>
          </w:p>
        </w:tc>
      </w:tr>
      <w:tr w:rsidR="00CC5419" w14:paraId="263BBB3C"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412CE896"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2E38AF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56588F"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9016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FADC1F6"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7F6C96C"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199D98D" w14:textId="77777777" w:rsidR="00CC5419" w:rsidRDefault="00CC5419" w:rsidP="005F054A">
            <w:pPr>
              <w:pStyle w:val="TAC"/>
            </w:pPr>
            <w:r>
              <w:t>NOTE 5</w:t>
            </w:r>
          </w:p>
        </w:tc>
      </w:tr>
      <w:tr w:rsidR="00CC5419" w14:paraId="4530E2E5"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C8AAB6F"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EDFBBD5"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5B38A"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F35BB2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B5AABE8"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0818EBE"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754DCFFC" w14:textId="77777777" w:rsidR="00CC5419" w:rsidRDefault="00CC5419" w:rsidP="005F054A">
            <w:pPr>
              <w:pStyle w:val="TAC"/>
            </w:pPr>
            <w:r>
              <w:t>NOTE 5</w:t>
            </w:r>
          </w:p>
        </w:tc>
      </w:tr>
      <w:tr w:rsidR="00CC5419" w14:paraId="6F07B8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F7D37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1D42C5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3B5DB8C"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2B470D0" w14:textId="77777777" w:rsidR="00CC5419" w:rsidRDefault="00CC5419" w:rsidP="005F054A">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58BC12" w14:textId="77777777" w:rsidR="00CC5419" w:rsidRDefault="00CC5419" w:rsidP="005F054A">
            <w:pPr>
              <w:pStyle w:val="TAC"/>
            </w:pPr>
            <w:r>
              <w:t>NR_FDD_FR1_A, NR_TDD_FR1_A,</w:t>
            </w:r>
          </w:p>
          <w:p w14:paraId="1A33D695"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1BBD603" w14:textId="77777777" w:rsidR="00CC5419" w:rsidRDefault="00CC5419" w:rsidP="005F054A">
            <w:pPr>
              <w:pStyle w:val="TAC"/>
            </w:pPr>
            <w:r>
              <w:t>-118</w:t>
            </w:r>
          </w:p>
        </w:tc>
        <w:tc>
          <w:tcPr>
            <w:tcW w:w="1120" w:type="dxa"/>
            <w:tcBorders>
              <w:top w:val="single" w:sz="4" w:space="0" w:color="auto"/>
              <w:left w:val="single" w:sz="4" w:space="0" w:color="auto"/>
              <w:bottom w:val="nil"/>
              <w:right w:val="single" w:sz="4" w:space="0" w:color="auto"/>
            </w:tcBorders>
            <w:hideMark/>
          </w:tcPr>
          <w:p w14:paraId="2E0E20A9" w14:textId="77777777" w:rsidR="00CC5419" w:rsidRDefault="00CC5419" w:rsidP="005F054A">
            <w:pPr>
              <w:pStyle w:val="TAC"/>
            </w:pPr>
            <w:r>
              <w:t>-50</w:t>
            </w:r>
          </w:p>
        </w:tc>
      </w:tr>
      <w:tr w:rsidR="00CC5419" w14:paraId="44435CE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642CC0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B9A3D2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27D5E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E4510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7767B"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9D94000" w14:textId="77777777" w:rsidR="00CC5419" w:rsidRDefault="00CC5419" w:rsidP="005F054A">
            <w:pPr>
              <w:pStyle w:val="TAC"/>
            </w:pPr>
            <w:r>
              <w:t>-117.5</w:t>
            </w:r>
          </w:p>
        </w:tc>
        <w:tc>
          <w:tcPr>
            <w:tcW w:w="1120" w:type="dxa"/>
            <w:tcBorders>
              <w:top w:val="nil"/>
              <w:left w:val="single" w:sz="4" w:space="0" w:color="auto"/>
              <w:bottom w:val="nil"/>
              <w:right w:val="single" w:sz="4" w:space="0" w:color="auto"/>
            </w:tcBorders>
            <w:vAlign w:val="center"/>
            <w:hideMark/>
          </w:tcPr>
          <w:p w14:paraId="3E790862" w14:textId="77777777" w:rsidR="00CC5419" w:rsidRDefault="00CC5419" w:rsidP="005F054A">
            <w:pPr>
              <w:pStyle w:val="TAC"/>
            </w:pPr>
          </w:p>
        </w:tc>
      </w:tr>
      <w:tr w:rsidR="00CC5419" w14:paraId="50077FE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750312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A7AB58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093E34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481DF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755A4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1441F5" w14:textId="77777777" w:rsidR="00CC5419" w:rsidRDefault="00CC5419" w:rsidP="005F054A">
            <w:pPr>
              <w:pStyle w:val="TAC"/>
            </w:pPr>
            <w:r>
              <w:t>-117</w:t>
            </w:r>
          </w:p>
        </w:tc>
        <w:tc>
          <w:tcPr>
            <w:tcW w:w="1120" w:type="dxa"/>
            <w:tcBorders>
              <w:top w:val="nil"/>
              <w:left w:val="single" w:sz="4" w:space="0" w:color="auto"/>
              <w:bottom w:val="nil"/>
              <w:right w:val="single" w:sz="4" w:space="0" w:color="auto"/>
            </w:tcBorders>
            <w:vAlign w:val="center"/>
            <w:hideMark/>
          </w:tcPr>
          <w:p w14:paraId="3E3345BF" w14:textId="77777777" w:rsidR="00CC5419" w:rsidRDefault="00CC5419" w:rsidP="005F054A">
            <w:pPr>
              <w:pStyle w:val="TAC"/>
            </w:pPr>
          </w:p>
        </w:tc>
      </w:tr>
      <w:tr w:rsidR="00CC5419" w14:paraId="117FC2C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C1F69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E1DD1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FB02C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0A5652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5739D"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BD11298" w14:textId="77777777" w:rsidR="00CC5419" w:rsidRDefault="00CC5419" w:rsidP="005F054A">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2EC332C7" w14:textId="77777777" w:rsidR="00CC5419" w:rsidRDefault="00CC5419" w:rsidP="005F054A">
            <w:pPr>
              <w:pStyle w:val="TAC"/>
            </w:pPr>
          </w:p>
        </w:tc>
      </w:tr>
      <w:tr w:rsidR="00CC5419" w14:paraId="16B5CAE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D61096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EB20FC7"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014260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003A1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492683"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5739EC" w14:textId="77777777" w:rsidR="00CC5419" w:rsidRDefault="00CC5419" w:rsidP="005F054A">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2055CD68" w14:textId="77777777" w:rsidR="00CC5419" w:rsidRDefault="00CC5419" w:rsidP="005F054A">
            <w:pPr>
              <w:pStyle w:val="TAC"/>
            </w:pPr>
          </w:p>
        </w:tc>
      </w:tr>
      <w:tr w:rsidR="00CC5419" w14:paraId="11877B17"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734C0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DD45E1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72B9E3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F6134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155280"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0AB231" w14:textId="77777777" w:rsidR="00CC5419" w:rsidRDefault="00CC5419" w:rsidP="005F054A">
            <w:pPr>
              <w:pStyle w:val="TAC"/>
            </w:pPr>
            <w:r>
              <w:t>-115.5</w:t>
            </w:r>
          </w:p>
        </w:tc>
        <w:tc>
          <w:tcPr>
            <w:tcW w:w="1120" w:type="dxa"/>
            <w:tcBorders>
              <w:top w:val="nil"/>
              <w:left w:val="single" w:sz="4" w:space="0" w:color="auto"/>
              <w:bottom w:val="nil"/>
              <w:right w:val="single" w:sz="4" w:space="0" w:color="auto"/>
            </w:tcBorders>
            <w:vAlign w:val="center"/>
            <w:hideMark/>
          </w:tcPr>
          <w:p w14:paraId="1562FCC3" w14:textId="77777777" w:rsidR="00CC5419" w:rsidRDefault="00CC5419" w:rsidP="005F054A">
            <w:pPr>
              <w:pStyle w:val="TAC"/>
            </w:pPr>
          </w:p>
        </w:tc>
      </w:tr>
      <w:tr w:rsidR="00CC5419" w14:paraId="6A57FDE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589E85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6A21F6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49C74A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135407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77F8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BE45DDF" w14:textId="77777777" w:rsidR="00CC5419" w:rsidRDefault="00CC5419" w:rsidP="005F054A">
            <w:pPr>
              <w:pStyle w:val="TAC"/>
            </w:pPr>
            <w:r>
              <w:t>-115</w:t>
            </w:r>
          </w:p>
        </w:tc>
        <w:tc>
          <w:tcPr>
            <w:tcW w:w="1120" w:type="dxa"/>
            <w:tcBorders>
              <w:top w:val="nil"/>
              <w:left w:val="single" w:sz="4" w:space="0" w:color="auto"/>
              <w:bottom w:val="nil"/>
              <w:right w:val="single" w:sz="4" w:space="0" w:color="auto"/>
            </w:tcBorders>
            <w:vAlign w:val="center"/>
            <w:hideMark/>
          </w:tcPr>
          <w:p w14:paraId="12F20935" w14:textId="77777777" w:rsidR="00CC5419" w:rsidRDefault="00CC5419" w:rsidP="005F054A">
            <w:pPr>
              <w:pStyle w:val="TAC"/>
            </w:pPr>
          </w:p>
        </w:tc>
      </w:tr>
      <w:tr w:rsidR="00CC5419" w14:paraId="7D2B02A4"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4CB3B9D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25EC644A"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8D02AC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506ABA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F2F8F5"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345B50E" w14:textId="77777777" w:rsidR="00CC5419" w:rsidRDefault="00CC5419" w:rsidP="005F054A">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643FC30F" w14:textId="77777777" w:rsidR="00CC5419" w:rsidRDefault="00CC5419" w:rsidP="005F054A">
            <w:pPr>
              <w:pStyle w:val="TAC"/>
            </w:pPr>
          </w:p>
        </w:tc>
      </w:tr>
      <w:tr w:rsidR="00CC5419" w14:paraId="39895FB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61158DE"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28B304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C75EAC"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7B87A84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E4F83B0"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6B7BB87F"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0461DDDF" w14:textId="77777777" w:rsidR="00CC5419" w:rsidRDefault="00CC5419" w:rsidP="005F054A">
            <w:pPr>
              <w:pStyle w:val="TAC"/>
            </w:pPr>
            <w:r>
              <w:t>NOTE 5</w:t>
            </w:r>
          </w:p>
        </w:tc>
      </w:tr>
      <w:tr w:rsidR="00CC5419" w14:paraId="447DF710"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6290588"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EC6126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BC53F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6ED986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3FB6175"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4DD6A36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E46FDA8" w14:textId="77777777" w:rsidR="00CC5419" w:rsidRDefault="00CC5419" w:rsidP="005F054A">
            <w:pPr>
              <w:pStyle w:val="TAC"/>
            </w:pPr>
            <w:r>
              <w:t>NOTE 5</w:t>
            </w:r>
          </w:p>
        </w:tc>
      </w:tr>
      <w:tr w:rsidR="00CC5419" w14:paraId="3BEB6192"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2F7C0345"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43963B7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574366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658A02F" w14:textId="77777777" w:rsidR="00CC5419" w:rsidRDefault="00CC5419" w:rsidP="005F054A">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05E18D" w14:textId="77777777" w:rsidR="00CC5419" w:rsidRDefault="00CC5419" w:rsidP="005F054A">
            <w:pPr>
              <w:pStyle w:val="TAC"/>
            </w:pPr>
            <w:r>
              <w:t>NR_FDD_FR1_A, NR_TDD_FR1_A,</w:t>
            </w:r>
          </w:p>
          <w:p w14:paraId="29AA93B9"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F1EE36" w14:textId="77777777" w:rsidR="00CC5419" w:rsidRDefault="00CC5419" w:rsidP="005F054A">
            <w:pPr>
              <w:pStyle w:val="TAC"/>
            </w:pPr>
            <w:r>
              <w:t>-115</w:t>
            </w:r>
          </w:p>
        </w:tc>
        <w:tc>
          <w:tcPr>
            <w:tcW w:w="1120" w:type="dxa"/>
            <w:tcBorders>
              <w:top w:val="single" w:sz="4" w:space="0" w:color="auto"/>
              <w:left w:val="single" w:sz="4" w:space="0" w:color="auto"/>
              <w:bottom w:val="nil"/>
              <w:right w:val="single" w:sz="4" w:space="0" w:color="auto"/>
            </w:tcBorders>
            <w:hideMark/>
          </w:tcPr>
          <w:p w14:paraId="4F4C4477" w14:textId="77777777" w:rsidR="00CC5419" w:rsidRDefault="00CC5419" w:rsidP="005F054A">
            <w:pPr>
              <w:pStyle w:val="TAC"/>
            </w:pPr>
            <w:r>
              <w:t>-50</w:t>
            </w:r>
          </w:p>
        </w:tc>
      </w:tr>
      <w:tr w:rsidR="00CC5419" w14:paraId="70AE2EB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0AFDC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B75A3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50BF6E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70B9B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A89"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0951E9" w14:textId="77777777" w:rsidR="00CC5419" w:rsidRDefault="00CC5419" w:rsidP="005F054A">
            <w:pPr>
              <w:pStyle w:val="TAC"/>
            </w:pPr>
            <w:r>
              <w:t>-114.5</w:t>
            </w:r>
          </w:p>
        </w:tc>
        <w:tc>
          <w:tcPr>
            <w:tcW w:w="1120" w:type="dxa"/>
            <w:tcBorders>
              <w:top w:val="nil"/>
              <w:left w:val="single" w:sz="4" w:space="0" w:color="auto"/>
              <w:bottom w:val="nil"/>
              <w:right w:val="single" w:sz="4" w:space="0" w:color="auto"/>
            </w:tcBorders>
            <w:hideMark/>
          </w:tcPr>
          <w:p w14:paraId="7598597E" w14:textId="77777777" w:rsidR="00CC5419" w:rsidRDefault="00CC5419" w:rsidP="005F054A">
            <w:pPr>
              <w:pStyle w:val="TAC"/>
            </w:pPr>
          </w:p>
        </w:tc>
      </w:tr>
      <w:tr w:rsidR="00CC5419" w14:paraId="7B21F6F7"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543B4C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7BA92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01471F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B63F64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CDA5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D800FF1" w14:textId="77777777" w:rsidR="00CC5419" w:rsidRDefault="00CC5419" w:rsidP="005F054A">
            <w:pPr>
              <w:pStyle w:val="TAC"/>
            </w:pPr>
            <w:r>
              <w:t>-114</w:t>
            </w:r>
          </w:p>
        </w:tc>
        <w:tc>
          <w:tcPr>
            <w:tcW w:w="1120" w:type="dxa"/>
            <w:tcBorders>
              <w:top w:val="nil"/>
              <w:left w:val="single" w:sz="4" w:space="0" w:color="auto"/>
              <w:bottom w:val="nil"/>
              <w:right w:val="single" w:sz="4" w:space="0" w:color="auto"/>
            </w:tcBorders>
            <w:hideMark/>
          </w:tcPr>
          <w:p w14:paraId="64F08B6E" w14:textId="77777777" w:rsidR="00CC5419" w:rsidRDefault="00CC5419" w:rsidP="005F054A">
            <w:pPr>
              <w:pStyle w:val="TAC"/>
            </w:pPr>
          </w:p>
        </w:tc>
      </w:tr>
      <w:tr w:rsidR="00CC5419" w14:paraId="13C6657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10C532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0DF992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227C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6BDF91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A5088"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3C0556F" w14:textId="77777777" w:rsidR="00CC5419" w:rsidRDefault="00CC5419" w:rsidP="005F054A">
            <w:pPr>
              <w:pStyle w:val="TAC"/>
              <w:rPr>
                <w:lang w:val="sv-SE"/>
              </w:rPr>
            </w:pPr>
            <w:r>
              <w:t>-113.5</w:t>
            </w:r>
          </w:p>
        </w:tc>
        <w:tc>
          <w:tcPr>
            <w:tcW w:w="1120" w:type="dxa"/>
            <w:tcBorders>
              <w:top w:val="nil"/>
              <w:left w:val="single" w:sz="4" w:space="0" w:color="auto"/>
              <w:bottom w:val="nil"/>
              <w:right w:val="single" w:sz="4" w:space="0" w:color="auto"/>
            </w:tcBorders>
            <w:hideMark/>
          </w:tcPr>
          <w:p w14:paraId="649A6FF8" w14:textId="77777777" w:rsidR="00CC5419" w:rsidRDefault="00CC5419" w:rsidP="005F054A">
            <w:pPr>
              <w:pStyle w:val="TAC"/>
            </w:pPr>
          </w:p>
        </w:tc>
      </w:tr>
      <w:tr w:rsidR="00CC5419" w14:paraId="57A11D6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2F876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36A805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C96D9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57EA66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2A81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4B8538D" w14:textId="77777777" w:rsidR="00CC5419" w:rsidRDefault="00CC5419" w:rsidP="005F054A">
            <w:pPr>
              <w:pStyle w:val="TAC"/>
              <w:rPr>
                <w:lang w:val="sv-SE"/>
              </w:rPr>
            </w:pPr>
            <w:r>
              <w:t>-113</w:t>
            </w:r>
          </w:p>
        </w:tc>
        <w:tc>
          <w:tcPr>
            <w:tcW w:w="1120" w:type="dxa"/>
            <w:tcBorders>
              <w:top w:val="nil"/>
              <w:left w:val="single" w:sz="4" w:space="0" w:color="auto"/>
              <w:bottom w:val="nil"/>
              <w:right w:val="single" w:sz="4" w:space="0" w:color="auto"/>
            </w:tcBorders>
            <w:hideMark/>
          </w:tcPr>
          <w:p w14:paraId="4E6A1B2B" w14:textId="77777777" w:rsidR="00CC5419" w:rsidRDefault="00CC5419" w:rsidP="005F054A">
            <w:pPr>
              <w:pStyle w:val="TAC"/>
            </w:pPr>
          </w:p>
        </w:tc>
      </w:tr>
      <w:tr w:rsidR="00CC5419" w14:paraId="327DD21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F10D7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9F93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0E127D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8C1328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BB2D78"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5CC2DB0" w14:textId="77777777" w:rsidR="00CC5419" w:rsidRDefault="00CC5419" w:rsidP="005F054A">
            <w:pPr>
              <w:pStyle w:val="TAC"/>
            </w:pPr>
            <w:r>
              <w:t>-113.5</w:t>
            </w:r>
          </w:p>
        </w:tc>
        <w:tc>
          <w:tcPr>
            <w:tcW w:w="1120" w:type="dxa"/>
            <w:tcBorders>
              <w:top w:val="nil"/>
              <w:left w:val="single" w:sz="4" w:space="0" w:color="auto"/>
              <w:bottom w:val="nil"/>
              <w:right w:val="single" w:sz="4" w:space="0" w:color="auto"/>
            </w:tcBorders>
            <w:hideMark/>
          </w:tcPr>
          <w:p w14:paraId="55016B4A" w14:textId="77777777" w:rsidR="00CC5419" w:rsidRDefault="00CC5419" w:rsidP="005F054A">
            <w:pPr>
              <w:pStyle w:val="TAC"/>
            </w:pPr>
          </w:p>
        </w:tc>
      </w:tr>
      <w:tr w:rsidR="00CC5419" w14:paraId="5CE90D1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FF2B9B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DCC76A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7EFD8B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593F8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E77C4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97A668" w14:textId="77777777" w:rsidR="00CC5419" w:rsidRDefault="00CC5419" w:rsidP="005F054A">
            <w:pPr>
              <w:pStyle w:val="TAC"/>
            </w:pPr>
            <w:r>
              <w:t>-113</w:t>
            </w:r>
          </w:p>
        </w:tc>
        <w:tc>
          <w:tcPr>
            <w:tcW w:w="1120" w:type="dxa"/>
            <w:tcBorders>
              <w:top w:val="nil"/>
              <w:left w:val="single" w:sz="4" w:space="0" w:color="auto"/>
              <w:bottom w:val="nil"/>
              <w:right w:val="single" w:sz="4" w:space="0" w:color="auto"/>
            </w:tcBorders>
            <w:hideMark/>
          </w:tcPr>
          <w:p w14:paraId="30D7ABDD" w14:textId="77777777" w:rsidR="00CC5419" w:rsidRDefault="00CC5419" w:rsidP="005F054A">
            <w:pPr>
              <w:pStyle w:val="TAC"/>
            </w:pPr>
          </w:p>
        </w:tc>
      </w:tr>
      <w:tr w:rsidR="00CC5419" w14:paraId="7A0B498B"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3A7C9A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6EEE7A7"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639B42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C0344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A1420E"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7005E0" w14:textId="77777777" w:rsidR="00CC5419" w:rsidRDefault="00CC5419" w:rsidP="005F054A">
            <w:pPr>
              <w:pStyle w:val="TAC"/>
            </w:pPr>
            <w:r>
              <w:t>-111.5</w:t>
            </w:r>
          </w:p>
        </w:tc>
        <w:tc>
          <w:tcPr>
            <w:tcW w:w="1120" w:type="dxa"/>
            <w:tcBorders>
              <w:top w:val="nil"/>
              <w:left w:val="single" w:sz="4" w:space="0" w:color="auto"/>
              <w:bottom w:val="single" w:sz="4" w:space="0" w:color="auto"/>
              <w:right w:val="single" w:sz="4" w:space="0" w:color="auto"/>
            </w:tcBorders>
            <w:hideMark/>
          </w:tcPr>
          <w:p w14:paraId="539E46B4" w14:textId="77777777" w:rsidR="00CC5419" w:rsidRDefault="00CC5419" w:rsidP="005F054A">
            <w:pPr>
              <w:pStyle w:val="TAC"/>
            </w:pPr>
          </w:p>
        </w:tc>
      </w:tr>
      <w:tr w:rsidR="00CC5419" w14:paraId="0F544673"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E1157C1"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A603D2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164021"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5A718B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6BFF84"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8365F65"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8F66382" w14:textId="77777777" w:rsidR="00CC5419" w:rsidRDefault="00CC5419" w:rsidP="005F054A">
            <w:pPr>
              <w:pStyle w:val="TAC"/>
            </w:pPr>
            <w:r>
              <w:t>NOTE 5</w:t>
            </w:r>
          </w:p>
        </w:tc>
      </w:tr>
      <w:tr w:rsidR="00CC5419" w14:paraId="0FEEA04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2F1F638C"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3ACD6C"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E780BB"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404226E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DB42C3"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A9CFA5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633C0091" w14:textId="77777777" w:rsidR="00CC5419" w:rsidRDefault="00CC5419" w:rsidP="005F054A">
            <w:pPr>
              <w:pStyle w:val="TAC"/>
            </w:pPr>
            <w:r>
              <w:t>NOTE 5</w:t>
            </w:r>
          </w:p>
        </w:tc>
      </w:tr>
      <w:tr w:rsidR="00CC5419" w14:paraId="55E35111"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087A952"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7F778D58" w14:textId="77777777" w:rsidR="00CC5419" w:rsidRDefault="00CC5419" w:rsidP="005F054A">
            <w:pPr>
              <w:pStyle w:val="TAN"/>
            </w:pPr>
            <w:r>
              <w:t>NOTE 2:</w:t>
            </w:r>
            <w:r>
              <w:tab/>
              <w:t>NR operating band groups are as defined in Section 3.5.</w:t>
            </w:r>
          </w:p>
          <w:p w14:paraId="28767204"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6300BF78" w14:textId="77777777" w:rsidR="00CC5419" w:rsidRDefault="00CC5419" w:rsidP="005F054A">
            <w:pPr>
              <w:pStyle w:val="TAN"/>
            </w:pPr>
            <w:r>
              <w:t>N</w:t>
            </w:r>
            <w:r>
              <w:rPr>
                <w:lang w:eastAsia="zh-CN"/>
              </w:rPr>
              <w:t>OTE</w:t>
            </w:r>
            <w:r>
              <w:t xml:space="preserve"> 4:</w:t>
            </w:r>
            <w:r>
              <w:tab/>
              <w:t>Tc is the basic timing unit defined in TS 38.211 [6].</w:t>
            </w:r>
          </w:p>
          <w:p w14:paraId="2EBE4B64" w14:textId="77777777" w:rsidR="00CC5419" w:rsidRDefault="00CC5419" w:rsidP="005F054A">
            <w:pPr>
              <w:pStyle w:val="TAN"/>
            </w:pPr>
            <w:r>
              <w:t>NOTE 5:</w:t>
            </w:r>
            <w:r>
              <w:tab/>
              <w:t>The same bands and the same Io conditions for each band apply for this requirement as for the corresponding requirement with the TRS bandwidth of the smallest RB number for the corresponding SCS.</w:t>
            </w:r>
          </w:p>
          <w:p w14:paraId="555F0B47" w14:textId="553D608A" w:rsidR="00CC5419" w:rsidRDefault="00CC5419" w:rsidP="005F054A">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10.1.40.2-3.</w:t>
            </w:r>
          </w:p>
          <w:p w14:paraId="3A40755D" w14:textId="2EAD6640" w:rsidR="00CC5419" w:rsidRDefault="00CC5419" w:rsidP="005F054A">
            <w:pPr>
              <w:pStyle w:val="TAN"/>
            </w:pPr>
            <w:r>
              <w:rPr>
                <w:rFonts w:eastAsia="SimSun"/>
                <w:lang w:eastAsia="ko-KR"/>
              </w:rPr>
              <w:t xml:space="preserve">NOTE 7: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0CA9E2AE" w14:textId="77777777" w:rsidR="00CC5419" w:rsidRDefault="00CC5419" w:rsidP="00CC5419"/>
    <w:p w14:paraId="6C69D718" w14:textId="77777777" w:rsidR="00CC5419" w:rsidRDefault="00CC5419" w:rsidP="00CC5419">
      <w:r>
        <w:t>The accuracy requirements in Table 10.1.40.2-2 for FR2 are valid under the following conditions:</w:t>
      </w:r>
    </w:p>
    <w:p w14:paraId="336DA22A" w14:textId="77777777" w:rsidR="00CC5419" w:rsidRDefault="00CC5419" w:rsidP="00865553">
      <w:pPr>
        <w:pStyle w:val="B10"/>
      </w:pPr>
      <w:r>
        <w:t>Conditions defined in clause 7.3 of TS 38.101-2 [19] for reference sensitivity are fulfilled.</w:t>
      </w:r>
    </w:p>
    <w:p w14:paraId="0FF2F536" w14:textId="77777777" w:rsidR="00CC5419" w:rsidRDefault="00CC5419" w:rsidP="00CC5419">
      <w:pPr>
        <w:pStyle w:val="B10"/>
      </w:pPr>
      <w:r>
        <w:t>PRP|</w:t>
      </w:r>
      <w:r>
        <w:rPr>
          <w:vertAlign w:val="subscript"/>
        </w:rPr>
        <w:t>dBm</w:t>
      </w:r>
      <w:r>
        <w:t xml:space="preserve"> according to Annex [TBD] for a corresponding Band.</w:t>
      </w:r>
    </w:p>
    <w:p w14:paraId="76B5C4D2" w14:textId="77777777" w:rsidR="00CC5419" w:rsidRDefault="00CC5419" w:rsidP="00865553">
      <w:pPr>
        <w:pStyle w:val="B10"/>
      </w:pPr>
      <w:r>
        <w:t>AWGN propagation condition.</w:t>
      </w:r>
    </w:p>
    <w:p w14:paraId="364CB2F0" w14:textId="77777777" w:rsidR="00CC5419" w:rsidRDefault="00CC5419" w:rsidP="00CC5419">
      <w:pPr>
        <w:pStyle w:val="TH"/>
      </w:pPr>
      <w: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CC5419" w14:paraId="6A326563"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796466" w14:textId="77777777" w:rsidR="00CC5419" w:rsidRDefault="00CC5419" w:rsidP="005F054A">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470D7445" w14:textId="77777777" w:rsidR="00CC5419" w:rsidRDefault="00CC5419" w:rsidP="005F054A">
            <w:pPr>
              <w:pStyle w:val="TAH"/>
            </w:pPr>
            <w:r>
              <w:t>Conditions</w:t>
            </w:r>
          </w:p>
        </w:tc>
      </w:tr>
      <w:tr w:rsidR="00CC5419" w14:paraId="2403C190"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687D81"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A37EFB" w14:textId="77777777" w:rsidR="00CC5419" w:rsidRDefault="00CC5419" w:rsidP="005F054A">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4B10BD" w14:textId="77777777" w:rsidR="00CC5419" w:rsidRDefault="00CC5419" w:rsidP="005F054A">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CE0D49" w14:textId="77777777" w:rsidR="00CC5419" w:rsidRDefault="00CC5419" w:rsidP="005F054A">
            <w:pPr>
              <w:pStyle w:val="TAH"/>
            </w:pPr>
          </w:p>
          <w:p w14:paraId="79E06F46" w14:textId="77777777" w:rsidR="00CC5419" w:rsidRDefault="00CC5419" w:rsidP="005F054A">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219D4C1" w14:textId="77777777" w:rsidR="00CC5419" w:rsidRDefault="00CC5419" w:rsidP="005F054A">
            <w:pPr>
              <w:pStyle w:val="TAH"/>
            </w:pPr>
            <w:r>
              <w:t>Io</w:t>
            </w:r>
            <w:r>
              <w:rPr>
                <w:vertAlign w:val="superscript"/>
                <w:lang w:eastAsia="zh-CN"/>
              </w:rPr>
              <w:t>Note 3</w:t>
            </w:r>
            <w:r>
              <w:t xml:space="preserve"> range</w:t>
            </w:r>
          </w:p>
        </w:tc>
      </w:tr>
      <w:tr w:rsidR="00CC5419" w14:paraId="1EFCCCE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2575CC"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B24EDB3"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2BFB6A7"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FCF2193" w14:textId="77777777" w:rsidR="00CC5419" w:rsidRDefault="00CC5419" w:rsidP="005F054A">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847D674" w14:textId="77777777" w:rsidR="00CC5419" w:rsidRDefault="00CC5419" w:rsidP="005F054A">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46FACFA5" w14:textId="77777777" w:rsidR="00CC5419" w:rsidRDefault="00CC5419" w:rsidP="005F054A">
            <w:pPr>
              <w:pStyle w:val="TAH"/>
            </w:pPr>
            <w:r>
              <w:t>Maximum</w:t>
            </w:r>
            <w:r>
              <w:br/>
              <w:t>Io</w:t>
            </w:r>
          </w:p>
        </w:tc>
      </w:tr>
      <w:tr w:rsidR="00CC5419" w14:paraId="5D099781"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4E6DB9" w14:textId="77777777" w:rsidR="00CC5419" w:rsidRDefault="00CC5419" w:rsidP="005F054A">
            <w:pPr>
              <w:pStyle w:val="TAH"/>
            </w:pPr>
            <w:r>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52D432F0"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1B30E22"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3D320C3D" w14:textId="77777777" w:rsidR="00CC5419" w:rsidRDefault="00CC5419" w:rsidP="005F054A">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40C4A7D" w14:textId="77777777" w:rsidR="00CC5419" w:rsidRDefault="00CC5419" w:rsidP="005F054A">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26927E72" w14:textId="77777777" w:rsidR="00CC5419" w:rsidRDefault="00CC5419" w:rsidP="005F054A">
            <w:pPr>
              <w:pStyle w:val="TAH"/>
            </w:pPr>
            <w:r>
              <w:t>dBm/BW</w:t>
            </w:r>
            <w:r>
              <w:rPr>
                <w:vertAlign w:val="subscript"/>
              </w:rPr>
              <w:t>Channel</w:t>
            </w:r>
          </w:p>
        </w:tc>
      </w:tr>
      <w:tr w:rsidR="00CC5419" w14:paraId="1CDBF0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0623A0"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A91A352"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0332D60"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6607247" w14:textId="77777777" w:rsidR="00CC5419" w:rsidRDefault="00CC5419" w:rsidP="005F054A">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D0CBC54"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A18E46" w14:textId="77777777" w:rsidR="00CC5419" w:rsidRDefault="00CC5419" w:rsidP="005F054A">
            <w:pPr>
              <w:pStyle w:val="TAC"/>
            </w:pPr>
            <w:r>
              <w:t>-50</w:t>
            </w:r>
          </w:p>
        </w:tc>
      </w:tr>
      <w:tr w:rsidR="00CC5419" w14:paraId="002BB3BC"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C9D3C91"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72954A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A24E10"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8996DC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3115BE24"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2A2C4A50" w14:textId="77777777" w:rsidR="00CC5419" w:rsidRDefault="00CC5419" w:rsidP="005F054A">
            <w:pPr>
              <w:pStyle w:val="TAC"/>
            </w:pPr>
            <w:r>
              <w:t>NOTE 5</w:t>
            </w:r>
          </w:p>
        </w:tc>
      </w:tr>
      <w:tr w:rsidR="00CC5419" w14:paraId="0EC9DC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279AF084"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E09BACA"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FC082"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4C990F12"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6E40932"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15418CF9" w14:textId="77777777" w:rsidR="00CC5419" w:rsidRDefault="00CC5419" w:rsidP="005F054A">
            <w:pPr>
              <w:pStyle w:val="TAC"/>
            </w:pPr>
            <w:r>
              <w:t>NOTE 5</w:t>
            </w:r>
          </w:p>
        </w:tc>
      </w:tr>
      <w:tr w:rsidR="00CC5419" w14:paraId="0CB9F00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1250B0E"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526093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3CDAB4"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C9EDCB2" w14:textId="77777777" w:rsidR="00CC5419" w:rsidRDefault="00CC5419" w:rsidP="005F054A">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856012"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8C37059" w14:textId="77777777" w:rsidR="00CC5419" w:rsidRDefault="00CC5419" w:rsidP="005F054A">
            <w:pPr>
              <w:pStyle w:val="TAC"/>
            </w:pPr>
            <w:r>
              <w:t>-50</w:t>
            </w:r>
          </w:p>
        </w:tc>
      </w:tr>
      <w:tr w:rsidR="00CC5419" w14:paraId="0C5858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3B2E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D69BC3D"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C676772"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05F860DA"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4A835E8"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428CD49" w14:textId="77777777" w:rsidR="00CC5419" w:rsidRDefault="00CC5419" w:rsidP="005F054A">
            <w:pPr>
              <w:pStyle w:val="TAC"/>
            </w:pPr>
            <w:r>
              <w:t>NOTE 5</w:t>
            </w:r>
          </w:p>
        </w:tc>
      </w:tr>
      <w:tr w:rsidR="00CC5419" w14:paraId="4511B648"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502D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2E43EF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4FB630"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520D14F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AEA7481"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F846488" w14:textId="77777777" w:rsidR="00CC5419" w:rsidRDefault="00CC5419" w:rsidP="005F054A">
            <w:pPr>
              <w:pStyle w:val="TAC"/>
            </w:pPr>
            <w:r>
              <w:t>NOTE 5</w:t>
            </w:r>
          </w:p>
        </w:tc>
      </w:tr>
      <w:tr w:rsidR="00CC5419" w14:paraId="33A17BEE"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38AD22E" w14:textId="77777777" w:rsidR="00CC5419" w:rsidRDefault="00CC5419" w:rsidP="005F054A">
            <w:pPr>
              <w:pStyle w:val="TAN"/>
            </w:pPr>
            <w:r>
              <w:t>NOTE 1:</w:t>
            </w:r>
            <w:r>
              <w:tab/>
              <w:t>This minimum Io condition is expressed as the average Io per RE over all REs in an OFDM symbol.</w:t>
            </w:r>
          </w:p>
          <w:p w14:paraId="0FAE0961" w14:textId="77777777" w:rsidR="00CC5419" w:rsidRDefault="00CC5419" w:rsidP="005F054A">
            <w:pPr>
              <w:pStyle w:val="TAN"/>
            </w:pPr>
            <w:r>
              <w:t>NOTE 2:</w:t>
            </w:r>
            <w:r>
              <w:tab/>
              <w:t>NR operating band groups are as defined in Section 3.5.</w:t>
            </w:r>
          </w:p>
          <w:p w14:paraId="22AA7979"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0102E962" w14:textId="77777777" w:rsidR="00CC5419" w:rsidRDefault="00CC5419" w:rsidP="005F054A">
            <w:pPr>
              <w:pStyle w:val="TAN"/>
            </w:pPr>
            <w:r>
              <w:t>NOTE 4:</w:t>
            </w:r>
            <w:r>
              <w:tab/>
              <w:t>Tc is the basic timing unit defined in TS 38.211 [6].</w:t>
            </w:r>
          </w:p>
          <w:p w14:paraId="67C00095" w14:textId="77777777" w:rsidR="00CC5419" w:rsidRDefault="00CC5419" w:rsidP="005F054A">
            <w:pPr>
              <w:pStyle w:val="TAN"/>
              <w:rPr>
                <w:rFonts w:eastAsia="SimSun"/>
              </w:rPr>
            </w:pPr>
            <w:r>
              <w:rPr>
                <w:rFonts w:eastAsia="SimSun"/>
              </w:rPr>
              <w:t>NOTE 5</w:t>
            </w:r>
            <w:r w:rsidRPr="00160B79">
              <w:rPr>
                <w:rFonts w:eastAsia="SimSun"/>
              </w:rPr>
              <w:t>:</w:t>
            </w:r>
            <w:r w:rsidRPr="00160B79">
              <w:rPr>
                <w:rFonts w:eastAsia="SimSun"/>
              </w:rPr>
              <w:tab/>
              <w:t xml:space="preserve">The same bands and the same Io conditions for each band apply for this requirement as for the corresponding requirement with the </w:t>
            </w:r>
            <w:r>
              <w:rPr>
                <w:rFonts w:eastAsia="SimSun"/>
              </w:rPr>
              <w:t>TRS</w:t>
            </w:r>
            <w:r w:rsidRPr="00160B79">
              <w:rPr>
                <w:rFonts w:eastAsia="SimSun"/>
              </w:rPr>
              <w:t xml:space="preserve"> bandwidth of the smallest RB number for the corresponding SCS.</w:t>
            </w:r>
          </w:p>
          <w:p w14:paraId="4BE345DF" w14:textId="4D1261C3" w:rsidR="00CC5419" w:rsidRDefault="00CC5419" w:rsidP="005F054A">
            <w:pPr>
              <w:pStyle w:val="TAN"/>
              <w:rPr>
                <w:rFonts w:eastAsia="SimSun" w:cs="Arial"/>
                <w:szCs w:val="18"/>
                <w:lang w:eastAsia="ko-KR"/>
              </w:rPr>
            </w:pPr>
            <w:r>
              <w:rPr>
                <w:rFonts w:eastAsia="SimSun"/>
                <w:lang w:eastAsia="ko-KR"/>
              </w:rPr>
              <w:t>NOTE 6:</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10.1.40.2-4.</w:t>
            </w:r>
          </w:p>
          <w:p w14:paraId="68FC56F9" w14:textId="00C628A8" w:rsidR="00CC5419" w:rsidRPr="00301B77" w:rsidRDefault="00CC5419" w:rsidP="005F054A">
            <w:pPr>
              <w:pStyle w:val="TAN"/>
            </w:pPr>
            <w:r>
              <w:rPr>
                <w:rFonts w:eastAsia="SimSun" w:cs="Arial"/>
                <w:szCs w:val="18"/>
                <w:lang w:eastAsia="ko-KR"/>
              </w:rPr>
              <w:t>NOTE 7</w:t>
            </w:r>
            <w:r w:rsidRPr="00E7602D">
              <w:rPr>
                <w:rFonts w:eastAsia="SimSun" w:cs="Arial"/>
                <w:szCs w:val="18"/>
                <w:lang w:eastAsia="ko-KR"/>
              </w:rPr>
              <w:t>:</w:t>
            </w:r>
            <w:r w:rsidRPr="00E7602D">
              <w:rPr>
                <w:rFonts w:eastAsia="SimSun" w:cs="Arial"/>
                <w:szCs w:val="18"/>
                <w:lang w:eastAsia="ko-KR"/>
              </w:rPr>
              <w:tab/>
            </w:r>
            <w:r w:rsidRPr="00E7602D">
              <w:rPr>
                <w:rFonts w:ascii="Cambria Math" w:eastAsia="SimSun" w:hAnsi="Cambria Math" w:cs="Cambria Math"/>
                <w:szCs w:val="18"/>
                <w:lang w:eastAsia="ko-KR"/>
              </w:rPr>
              <w:t>ℇ</w:t>
            </w:r>
            <w:r w:rsidRPr="00E7602D">
              <w:rPr>
                <w:rFonts w:eastAsia="SimSun" w:cs="Arial"/>
                <w:szCs w:val="18"/>
                <w:lang w:eastAsia="ko-KR"/>
              </w:rPr>
              <w:t xml:space="preserve"> is the margin for reporting quantitization error and </w:t>
            </w:r>
            <w:r w:rsidRPr="00E7602D">
              <w:rPr>
                <w:rFonts w:ascii="Cambria Math" w:eastAsia="SimSun" w:hAnsi="Cambria Math" w:cs="Cambria Math"/>
                <w:szCs w:val="18"/>
                <w:lang w:eastAsia="ko-KR"/>
              </w:rPr>
              <w:t>ℇ</w:t>
            </w:r>
            <w:r w:rsidRPr="00E7602D">
              <w:rPr>
                <w:rFonts w:eastAsia="SimSun" w:cs="Arial"/>
                <w:szCs w:val="18"/>
                <w:lang w:eastAsia="ko-KR"/>
              </w:rPr>
              <w:t>=16 Tc.</w:t>
            </w:r>
          </w:p>
        </w:tc>
      </w:tr>
    </w:tbl>
    <w:p w14:paraId="551C1B66" w14:textId="77777777" w:rsidR="00CC5419" w:rsidRPr="007B605E" w:rsidRDefault="00CC5419" w:rsidP="00CC5419"/>
    <w:p w14:paraId="3253EBE7" w14:textId="77777777" w:rsidR="00CC5419" w:rsidRDefault="00CC5419" w:rsidP="00CC5419">
      <w:pPr>
        <w:spacing w:after="120"/>
        <w:jc w:val="center"/>
        <w:rPr>
          <w:rFonts w:eastAsia="SimSun"/>
          <w:lang w:eastAsia="sv-SE"/>
        </w:rPr>
      </w:pPr>
      <w:r>
        <w:rPr>
          <w:rFonts w:ascii="Arial" w:hAnsi="Arial" w:cs="Arial"/>
          <w:b/>
          <w:lang w:val="en-US"/>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7AB1CCD9"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88DBA35"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02D736C"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22D09DE6"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20CA023"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682992"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0F8B1F"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103B" w14:textId="77777777" w:rsidR="00CC5419" w:rsidRDefault="00CC5419" w:rsidP="005F054A">
            <w:pPr>
              <w:spacing w:after="0"/>
              <w:rPr>
                <w:rFonts w:eastAsia="Yu Mincho"/>
                <w:b/>
                <w:bCs/>
              </w:rPr>
            </w:pPr>
          </w:p>
        </w:tc>
      </w:tr>
      <w:tr w:rsidR="00CC5419" w14:paraId="6A22984F"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8463AC6"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499CF0"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168951"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EB215" w14:textId="77777777" w:rsidR="00CC5419" w:rsidRDefault="00CC5419" w:rsidP="005F054A">
            <w:pPr>
              <w:pStyle w:val="TAC"/>
              <w:rPr>
                <w:rFonts w:eastAsia="Yu Mincho"/>
                <w:b/>
                <w:bCs/>
              </w:rPr>
            </w:pPr>
            <w:r>
              <w:rPr>
                <w:rFonts w:eastAsia="Yu Mincho"/>
              </w:rPr>
              <w:t>[160]</w:t>
            </w:r>
          </w:p>
        </w:tc>
      </w:tr>
      <w:tr w:rsidR="00CC5419" w14:paraId="77FD1F8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C39EFE1"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B47B21"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48C82"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EF4A2A" w14:textId="77777777" w:rsidR="00CC5419" w:rsidRDefault="00CC5419" w:rsidP="005F054A">
            <w:pPr>
              <w:pStyle w:val="TAC"/>
              <w:rPr>
                <w:rFonts w:eastAsia="Yu Mincho"/>
                <w:b/>
                <w:bCs/>
              </w:rPr>
            </w:pPr>
            <w:r>
              <w:rPr>
                <w:rFonts w:eastAsia="Yu Mincho"/>
              </w:rPr>
              <w:t>[80]</w:t>
            </w:r>
          </w:p>
        </w:tc>
      </w:tr>
      <w:tr w:rsidR="00CC5419" w14:paraId="2BF63E3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4AF31AB"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114CCF"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BC52F5"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C7257F" w14:textId="77777777" w:rsidR="00CC5419" w:rsidRDefault="00CC5419" w:rsidP="005F054A">
            <w:pPr>
              <w:pStyle w:val="TAC"/>
              <w:rPr>
                <w:rFonts w:eastAsia="Yu Mincho"/>
                <w:b/>
                <w:bCs/>
              </w:rPr>
            </w:pPr>
            <w:r>
              <w:rPr>
                <w:rFonts w:eastAsia="Yu Mincho"/>
              </w:rPr>
              <w:t>[56]</w:t>
            </w:r>
          </w:p>
        </w:tc>
      </w:tr>
      <w:tr w:rsidR="00CC5419" w14:paraId="717E3FB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BDED52"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4629BF"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BC5EBF"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8BC7D7" w14:textId="77777777" w:rsidR="00CC5419" w:rsidRDefault="00CC5419" w:rsidP="005F054A">
            <w:pPr>
              <w:pStyle w:val="TAC"/>
              <w:rPr>
                <w:rFonts w:eastAsia="Yu Mincho"/>
                <w:b/>
                <w:bCs/>
              </w:rPr>
            </w:pPr>
            <w:r>
              <w:rPr>
                <w:rFonts w:eastAsia="Yu Mincho"/>
              </w:rPr>
              <w:t>[24]</w:t>
            </w:r>
          </w:p>
        </w:tc>
      </w:tr>
      <w:tr w:rsidR="00CC5419" w14:paraId="0E4BCB8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5F7407"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F2DF86"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75ED40"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1B745C" w14:textId="77777777" w:rsidR="00CC5419" w:rsidRDefault="00CC5419" w:rsidP="005F054A">
            <w:pPr>
              <w:pStyle w:val="TAC"/>
              <w:rPr>
                <w:rFonts w:eastAsia="Yu Mincho"/>
              </w:rPr>
            </w:pPr>
            <w:r>
              <w:rPr>
                <w:rFonts w:eastAsia="Yu Mincho"/>
              </w:rPr>
              <w:t>[24]</w:t>
            </w:r>
          </w:p>
        </w:tc>
      </w:tr>
      <w:tr w:rsidR="00CC5419" w14:paraId="6D8B53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CCBFFA5"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091B0B40"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150DE56F" w14:textId="77777777" w:rsidR="00CC5419" w:rsidRDefault="00CC5419" w:rsidP="00CC5419">
      <w:pPr>
        <w:rPr>
          <w:rFonts w:eastAsia="MS Mincho"/>
          <w:lang w:val="en-US"/>
        </w:rPr>
      </w:pPr>
    </w:p>
    <w:p w14:paraId="512787B3" w14:textId="77777777" w:rsidR="00CC5419" w:rsidRDefault="00CC5419" w:rsidP="00CC5419">
      <w:pPr>
        <w:pStyle w:val="TH"/>
        <w:rPr>
          <w:rFonts w:eastAsia="SimSun"/>
          <w:lang w:eastAsia="sv-SE"/>
        </w:rPr>
      </w:pPr>
      <w:r>
        <w:rPr>
          <w:lang w:val="en-US"/>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2BCDC81D"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8DB697"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BA2B384"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EF0C1DE"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82CF70"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5CB96F"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7E36" w14:textId="77777777" w:rsidR="00CC5419" w:rsidRDefault="00CC5419" w:rsidP="005F054A">
            <w:pPr>
              <w:pStyle w:val="TAH"/>
              <w:rPr>
                <w:rFonts w:eastAsia="Yu Mincho"/>
              </w:rPr>
            </w:pPr>
          </w:p>
        </w:tc>
      </w:tr>
      <w:tr w:rsidR="00CC5419" w14:paraId="4568624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4A6332"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1CC779D"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15A504" w14:textId="77777777" w:rsidR="00CC5419" w:rsidRDefault="00CC5419" w:rsidP="005F054A">
            <w:pPr>
              <w:pStyle w:val="TAC"/>
              <w:rPr>
                <w:rFonts w:eastAsia="Yu Mincho"/>
                <w:b/>
                <w:bCs/>
              </w:rPr>
            </w:pPr>
            <w:r>
              <w:rPr>
                <w:rFonts w:eastAsia="Yu Mincho"/>
              </w:rPr>
              <w:t>[76]</w:t>
            </w:r>
          </w:p>
        </w:tc>
      </w:tr>
      <w:tr w:rsidR="00CC5419" w14:paraId="4ED1A5F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8EC669"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05E7FB7"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65398" w14:textId="77777777" w:rsidR="00CC5419" w:rsidRDefault="00CC5419" w:rsidP="005F054A">
            <w:pPr>
              <w:pStyle w:val="TAC"/>
              <w:rPr>
                <w:rFonts w:eastAsia="Yu Mincho"/>
                <w:b/>
                <w:bCs/>
              </w:rPr>
            </w:pPr>
            <w:r>
              <w:rPr>
                <w:rFonts w:eastAsia="Yu Mincho"/>
              </w:rPr>
              <w:t>[32]</w:t>
            </w:r>
          </w:p>
        </w:tc>
      </w:tr>
      <w:tr w:rsidR="00CC5419" w14:paraId="0A97E30E"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D8D3F7"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CC5419" w:rsidRDefault="00CC5419" w:rsidP="005F054A">
            <w:pPr>
              <w:pStyle w:val="TAC"/>
              <w:rPr>
                <w:rFonts w:eastAsia="Yu Mincho"/>
                <w:b/>
                <w:bCs/>
              </w:rPr>
            </w:pPr>
            <w:r>
              <w:rPr>
                <w:rFonts w:eastAsia="Yu Mincho"/>
              </w:rPr>
              <w:t>[24]</w:t>
            </w:r>
          </w:p>
        </w:tc>
      </w:tr>
      <w:tr w:rsidR="00CC5419" w14:paraId="38EC197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AD6AEF" w14:textId="77777777" w:rsidR="00CC5419" w:rsidRDefault="00CC5419" w:rsidP="005F054A">
            <w:pPr>
              <w:pStyle w:val="TAC"/>
              <w:rPr>
                <w:rFonts w:eastAsia="Yu Mincho"/>
              </w:rPr>
            </w:pPr>
            <w:r>
              <w:rPr>
                <w:rFonts w:eastAsia="Yu Mincho"/>
              </w:rPr>
              <w:t>[20]</w:t>
            </w:r>
          </w:p>
        </w:tc>
      </w:tr>
      <w:tr w:rsidR="00CC5419" w14:paraId="717CB702"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49A6889"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42A93C57"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5885CD06" w14:textId="77777777" w:rsidR="00CC5419" w:rsidRDefault="00CC5419" w:rsidP="00CC5419">
      <w:pPr>
        <w:rPr>
          <w:rFonts w:eastAsia="SimSun"/>
          <w:noProof/>
          <w:highlight w:val="yellow"/>
          <w:lang w:val="en-US" w:eastAsia="zh-CN"/>
        </w:rPr>
      </w:pPr>
    </w:p>
    <w:p w14:paraId="20173E6A" w14:textId="77777777" w:rsidR="00CC5419" w:rsidRPr="003D2609" w:rsidRDefault="00CC5419" w:rsidP="00CC5419">
      <w:pPr>
        <w:pStyle w:val="NO"/>
        <w:rPr>
          <w:lang w:eastAsia="zh-CN"/>
        </w:rPr>
      </w:pPr>
      <w:r w:rsidRPr="003D2609">
        <w:rPr>
          <w:rFonts w:hint="eastAsia"/>
          <w:lang w:eastAsia="zh-CN"/>
        </w:rPr>
        <w:t>E</w:t>
      </w:r>
      <w:r w:rsidRPr="003D2609">
        <w:rPr>
          <w:lang w:eastAsia="zh-CN"/>
        </w:rPr>
        <w:t>ditor’s Note:</w:t>
      </w:r>
      <w:r w:rsidRPr="003D2609">
        <w:t xml:space="preserve"> FFS whether and which applicability conditions from clause 10.1.25.2 should be added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rPr>
          <w:lang w:eastAsia="zh-CN"/>
        </w:rPr>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252CCABD"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0F40FBB5"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rPr>
          <w:lang w:eastAsia="zh-CN"/>
        </w:rPr>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6C2678E0"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7045600"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rPr>
          <w:lang w:eastAsia="zh-CN"/>
        </w:rPr>
      </w:pPr>
      <w:r w:rsidRPr="00DB707E">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rPr>
          <w:lang w:eastAsia="zh-CN"/>
        </w:rPr>
      </w:pPr>
      <w:r w:rsidRPr="00DB707E">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Pr="009C5807" w:rsidRDefault="00C87F52" w:rsidP="00C87F52">
      <w:r w:rsidRPr="009C5807">
        <w:t>The reporting range and mapping specified for RSRQ measurements in clause 9.1.7 of TS 36.133 [15] shall apply.</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lang w:eastAsia="zh-CN"/>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bookmarkEnd w:id="1"/>
      <w:bookmarkEnd w:id="29"/>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9A27C1">
      <w:headerReference w:type="default" r:id="rId17"/>
      <w:footerReference w:type="default" r:id="rId18"/>
      <w:footnotePr>
        <w:numRestart w:val="eachSect"/>
      </w:footnotePr>
      <w:pgSz w:w="11907" w:h="16840" w:code="9"/>
      <w:pgMar w:top="1418" w:right="1134" w:bottom="1134" w:left="1134" w:header="851" w:footer="340" w:gutter="0"/>
      <w:pgNumType w:start="78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C7F5F" w14:textId="77777777" w:rsidR="00A33705" w:rsidRDefault="00A33705">
      <w:r>
        <w:separator/>
      </w:r>
    </w:p>
  </w:endnote>
  <w:endnote w:type="continuationSeparator" w:id="0">
    <w:p w14:paraId="1ECE9682" w14:textId="77777777" w:rsidR="00A33705" w:rsidRDefault="00A33705">
      <w:r>
        <w:continuationSeparator/>
      </w:r>
    </w:p>
  </w:endnote>
  <w:endnote w:type="continuationNotice" w:id="1">
    <w:p w14:paraId="60B74C59" w14:textId="77777777" w:rsidR="00A33705" w:rsidRDefault="00A33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751D6" w14:textId="77777777" w:rsidR="00A33705" w:rsidRDefault="00A33705">
      <w:r>
        <w:separator/>
      </w:r>
    </w:p>
  </w:footnote>
  <w:footnote w:type="continuationSeparator" w:id="0">
    <w:p w14:paraId="67EDF8A1" w14:textId="77777777" w:rsidR="00A33705" w:rsidRDefault="00A33705">
      <w:r>
        <w:continuationSeparator/>
      </w:r>
    </w:p>
  </w:footnote>
  <w:footnote w:type="continuationNotice" w:id="1">
    <w:p w14:paraId="47EA02CC" w14:textId="77777777" w:rsidR="00A33705" w:rsidRDefault="00A337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226DFF00"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A57DC">
      <w:rPr>
        <w:rFonts w:ascii="Arial" w:hAnsi="Arial" w:cs="Arial"/>
        <w:b/>
        <w:sz w:val="18"/>
        <w:szCs w:val="18"/>
        <w:lang w:val="sv-FI"/>
      </w:rPr>
      <w:t>9</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27C1"/>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D6C"/>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913"/>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26A"/>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62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626A"/>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626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626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626A"/>
    <w:pPr>
      <w:ind w:left="1701" w:hanging="1701"/>
      <w:outlineLvl w:val="4"/>
    </w:pPr>
    <w:rPr>
      <w:sz w:val="22"/>
    </w:rPr>
  </w:style>
  <w:style w:type="paragraph" w:styleId="Heading6">
    <w:name w:val="heading 6"/>
    <w:aliases w:val="T1,Header 6"/>
    <w:basedOn w:val="H6"/>
    <w:next w:val="Normal"/>
    <w:link w:val="Heading6Char"/>
    <w:qFormat/>
    <w:rsid w:val="000B626A"/>
    <w:pPr>
      <w:outlineLvl w:val="5"/>
    </w:pPr>
  </w:style>
  <w:style w:type="paragraph" w:styleId="Heading7">
    <w:name w:val="heading 7"/>
    <w:aliases w:val="L7,Header 7"/>
    <w:basedOn w:val="H6"/>
    <w:next w:val="Normal"/>
    <w:link w:val="Heading7Char"/>
    <w:qFormat/>
    <w:rsid w:val="000B626A"/>
    <w:pPr>
      <w:outlineLvl w:val="6"/>
    </w:pPr>
  </w:style>
  <w:style w:type="paragraph" w:styleId="Heading8">
    <w:name w:val="heading 8"/>
    <w:basedOn w:val="Heading1"/>
    <w:next w:val="Normal"/>
    <w:link w:val="Heading8Char"/>
    <w:qFormat/>
    <w:rsid w:val="000B626A"/>
    <w:pPr>
      <w:ind w:left="0" w:firstLine="0"/>
      <w:outlineLvl w:val="7"/>
    </w:pPr>
  </w:style>
  <w:style w:type="paragraph" w:styleId="Heading9">
    <w:name w:val="heading 9"/>
    <w:aliases w:val="Figure Heading,FH"/>
    <w:basedOn w:val="Heading8"/>
    <w:next w:val="Normal"/>
    <w:link w:val="Heading9Char"/>
    <w:qFormat/>
    <w:rsid w:val="000B626A"/>
    <w:pPr>
      <w:outlineLvl w:val="8"/>
    </w:pPr>
  </w:style>
  <w:style w:type="character" w:default="1" w:styleId="DefaultParagraphFont">
    <w:name w:val="Default Paragraph Font"/>
    <w:semiHidden/>
    <w:rsid w:val="000B62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626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B626A"/>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B626A"/>
    <w:pPr>
      <w:ind w:left="1418" w:hanging="1418"/>
    </w:pPr>
  </w:style>
  <w:style w:type="paragraph" w:styleId="TOC8">
    <w:name w:val="toc 8"/>
    <w:basedOn w:val="TOC1"/>
    <w:rsid w:val="000B626A"/>
    <w:pPr>
      <w:spacing w:before="180"/>
      <w:ind w:left="2693" w:hanging="2693"/>
    </w:pPr>
    <w:rPr>
      <w:b/>
    </w:rPr>
  </w:style>
  <w:style w:type="paragraph" w:styleId="TOC1">
    <w:name w:val="toc 1"/>
    <w:rsid w:val="000B62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B626A"/>
    <w:pPr>
      <w:keepLines/>
      <w:tabs>
        <w:tab w:val="center" w:pos="4536"/>
        <w:tab w:val="right" w:pos="9072"/>
      </w:tabs>
    </w:pPr>
    <w:rPr>
      <w:noProof/>
    </w:rPr>
  </w:style>
  <w:style w:type="character" w:customStyle="1" w:styleId="ZGSM">
    <w:name w:val="ZGSM"/>
    <w:rsid w:val="000B626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626A"/>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B62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B626A"/>
    <w:pPr>
      <w:ind w:left="1701" w:hanging="1701"/>
    </w:pPr>
  </w:style>
  <w:style w:type="paragraph" w:styleId="TOC4">
    <w:name w:val="toc 4"/>
    <w:basedOn w:val="TOC3"/>
    <w:rsid w:val="000B626A"/>
    <w:pPr>
      <w:ind w:left="1418" w:hanging="1418"/>
    </w:pPr>
  </w:style>
  <w:style w:type="paragraph" w:styleId="TOC3">
    <w:name w:val="toc 3"/>
    <w:basedOn w:val="TOC2"/>
    <w:rsid w:val="000B626A"/>
    <w:pPr>
      <w:ind w:left="1134" w:hanging="1134"/>
    </w:pPr>
  </w:style>
  <w:style w:type="paragraph" w:styleId="TOC2">
    <w:name w:val="toc 2"/>
    <w:basedOn w:val="TOC1"/>
    <w:rsid w:val="000B626A"/>
    <w:pPr>
      <w:keepNext w:val="0"/>
      <w:spacing w:before="0"/>
      <w:ind w:left="851" w:hanging="851"/>
    </w:pPr>
    <w:rPr>
      <w:sz w:val="20"/>
    </w:rPr>
  </w:style>
  <w:style w:type="paragraph" w:styleId="Footer">
    <w:name w:val="footer"/>
    <w:aliases w:val="footer odd,footer,fo,pie de página"/>
    <w:basedOn w:val="Header"/>
    <w:link w:val="FooterChar"/>
    <w:rsid w:val="000B626A"/>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0B626A"/>
    <w:pPr>
      <w:outlineLvl w:val="9"/>
    </w:pPr>
  </w:style>
  <w:style w:type="paragraph" w:customStyle="1" w:styleId="NF">
    <w:name w:val="NF"/>
    <w:basedOn w:val="NO"/>
    <w:rsid w:val="000B626A"/>
    <w:pPr>
      <w:keepNext/>
      <w:spacing w:after="0"/>
    </w:pPr>
    <w:rPr>
      <w:rFonts w:ascii="Arial" w:hAnsi="Arial"/>
      <w:sz w:val="18"/>
    </w:rPr>
  </w:style>
  <w:style w:type="paragraph" w:customStyle="1" w:styleId="NO">
    <w:name w:val="NO"/>
    <w:basedOn w:val="Normal"/>
    <w:link w:val="NOChar"/>
    <w:rsid w:val="000B626A"/>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B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B626A"/>
    <w:pPr>
      <w:jc w:val="right"/>
    </w:pPr>
  </w:style>
  <w:style w:type="paragraph" w:customStyle="1" w:styleId="TAL">
    <w:name w:val="TAL"/>
    <w:basedOn w:val="Normal"/>
    <w:link w:val="TALCar"/>
    <w:rsid w:val="000B626A"/>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B626A"/>
    <w:rPr>
      <w:b/>
    </w:rPr>
  </w:style>
  <w:style w:type="paragraph" w:customStyle="1" w:styleId="TAC">
    <w:name w:val="TAC"/>
    <w:basedOn w:val="TAL"/>
    <w:link w:val="TACChar"/>
    <w:rsid w:val="000B626A"/>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B626A"/>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B626A"/>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B626A"/>
    <w:pPr>
      <w:spacing w:after="0"/>
    </w:pPr>
  </w:style>
  <w:style w:type="paragraph" w:customStyle="1" w:styleId="NW">
    <w:name w:val="NW"/>
    <w:basedOn w:val="NO"/>
    <w:rsid w:val="000B626A"/>
    <w:pPr>
      <w:spacing w:after="0"/>
    </w:pPr>
  </w:style>
  <w:style w:type="paragraph" w:customStyle="1" w:styleId="EW">
    <w:name w:val="EW"/>
    <w:basedOn w:val="EX"/>
    <w:rsid w:val="000B626A"/>
    <w:pPr>
      <w:spacing w:after="0"/>
    </w:pPr>
  </w:style>
  <w:style w:type="paragraph" w:customStyle="1" w:styleId="B10">
    <w:name w:val="B1"/>
    <w:basedOn w:val="List"/>
    <w:link w:val="B1Char"/>
    <w:rsid w:val="000B626A"/>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B626A"/>
    <w:pPr>
      <w:ind w:left="1985" w:hanging="1985"/>
    </w:pPr>
  </w:style>
  <w:style w:type="paragraph" w:styleId="TOC7">
    <w:name w:val="toc 7"/>
    <w:basedOn w:val="TOC6"/>
    <w:next w:val="Normal"/>
    <w:rsid w:val="000B626A"/>
    <w:pPr>
      <w:ind w:left="2268" w:hanging="2268"/>
    </w:pPr>
  </w:style>
  <w:style w:type="paragraph" w:customStyle="1" w:styleId="EditorsNote">
    <w:name w:val="Editor's Note"/>
    <w:aliases w:val="EN,Editor's Noteormal"/>
    <w:basedOn w:val="NO"/>
    <w:link w:val="EditorsNoteChar"/>
    <w:rsid w:val="000B626A"/>
    <w:rPr>
      <w:color w:val="FF0000"/>
    </w:rPr>
  </w:style>
  <w:style w:type="paragraph" w:customStyle="1" w:styleId="TH">
    <w:name w:val="TH"/>
    <w:basedOn w:val="Normal"/>
    <w:link w:val="THChar"/>
    <w:rsid w:val="000B626A"/>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B62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B62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B62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B62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B626A"/>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B62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B626A"/>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B62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B626A"/>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B626A"/>
  </w:style>
  <w:style w:type="paragraph" w:customStyle="1" w:styleId="B4">
    <w:name w:val="B4"/>
    <w:basedOn w:val="List4"/>
    <w:link w:val="B4Char"/>
    <w:rsid w:val="000B626A"/>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B626A"/>
  </w:style>
  <w:style w:type="paragraph" w:customStyle="1" w:styleId="ZTD">
    <w:name w:val="ZTD"/>
    <w:basedOn w:val="ZB"/>
    <w:rsid w:val="000B626A"/>
    <w:pPr>
      <w:framePr w:hRule="auto" w:wrap="notBeside" w:y="852"/>
    </w:pPr>
    <w:rPr>
      <w:i w:val="0"/>
      <w:sz w:val="40"/>
    </w:rPr>
  </w:style>
  <w:style w:type="paragraph" w:customStyle="1" w:styleId="ZV">
    <w:name w:val="ZV"/>
    <w:basedOn w:val="ZU"/>
    <w:rsid w:val="000B626A"/>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0B626A"/>
    <w:pPr>
      <w:keepLines/>
      <w:spacing w:after="0"/>
    </w:pPr>
  </w:style>
  <w:style w:type="paragraph" w:styleId="Index2">
    <w:name w:val="index 2"/>
    <w:basedOn w:val="Index1"/>
    <w:rsid w:val="000B626A"/>
    <w:pPr>
      <w:ind w:left="284"/>
    </w:pPr>
  </w:style>
  <w:style w:type="character" w:styleId="FootnoteReference">
    <w:name w:val="footnote reference"/>
    <w:aliases w:val="Appel note de bas de p,Nota,Footnote symbol,Footnote"/>
    <w:basedOn w:val="DefaultParagraphFont"/>
    <w:rsid w:val="000B62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626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B626A"/>
    <w:pPr>
      <w:ind w:left="851"/>
    </w:pPr>
  </w:style>
  <w:style w:type="paragraph" w:styleId="ListNumber">
    <w:name w:val="List Number"/>
    <w:basedOn w:val="List"/>
    <w:rsid w:val="000B626A"/>
  </w:style>
  <w:style w:type="paragraph" w:styleId="List">
    <w:name w:val="List"/>
    <w:basedOn w:val="Normal"/>
    <w:link w:val="ListChar"/>
    <w:rsid w:val="000B626A"/>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B626A"/>
    <w:pPr>
      <w:ind w:left="851"/>
    </w:pPr>
  </w:style>
  <w:style w:type="paragraph" w:styleId="ListBullet">
    <w:name w:val="List Bullet"/>
    <w:aliases w:val="UL"/>
    <w:basedOn w:val="List"/>
    <w:link w:val="ListBulletChar"/>
    <w:rsid w:val="000B626A"/>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B626A"/>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B626A"/>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B626A"/>
    <w:pPr>
      <w:ind w:left="1135"/>
    </w:pPr>
  </w:style>
  <w:style w:type="paragraph" w:styleId="List4">
    <w:name w:val="List 4"/>
    <w:basedOn w:val="List3"/>
    <w:rsid w:val="000B626A"/>
    <w:pPr>
      <w:ind w:left="1418"/>
    </w:pPr>
  </w:style>
  <w:style w:type="paragraph" w:styleId="List5">
    <w:name w:val="List 5"/>
    <w:basedOn w:val="List4"/>
    <w:rsid w:val="000B626A"/>
    <w:pPr>
      <w:ind w:left="1702"/>
    </w:pPr>
  </w:style>
  <w:style w:type="paragraph" w:styleId="ListBullet4">
    <w:name w:val="List Bullet 4"/>
    <w:basedOn w:val="ListBullet3"/>
    <w:rsid w:val="000B626A"/>
    <w:pPr>
      <w:ind w:left="1418"/>
    </w:pPr>
  </w:style>
  <w:style w:type="paragraph" w:styleId="ListBullet5">
    <w:name w:val="List Bullet 5"/>
    <w:basedOn w:val="ListBullet4"/>
    <w:rsid w:val="000B626A"/>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1</Pages>
  <Words>54947</Words>
  <Characters>313200</Characters>
  <Application>Microsoft Office Word</Application>
  <DocSecurity>0</DocSecurity>
  <Lines>2610</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367413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424</cp:revision>
  <dcterms:created xsi:type="dcterms:W3CDTF">2022-06-29T14:17:00Z</dcterms:created>
  <dcterms:modified xsi:type="dcterms:W3CDTF">2023-04-06T20:33:00Z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