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20D0A387"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r w:rsidR="00B47DB5">
              <w:rPr>
                <w:lang w:eastAsia="zh-CN"/>
              </w:rPr>
              <w:t>0</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6E166A" w:rsidRPr="007530C6">
              <w:rPr>
                <w:rFonts w:hint="eastAsia"/>
                <w:sz w:val="32"/>
                <w:lang w:eastAsia="zh-CN"/>
              </w:rPr>
              <w:t>202</w:t>
            </w:r>
            <w:r w:rsidR="006E166A">
              <w:rPr>
                <w:sz w:val="32"/>
                <w:lang w:eastAsia="zh-CN"/>
              </w:rPr>
              <w:t>5</w:t>
            </w:r>
            <w:r w:rsidRPr="007530C6">
              <w:rPr>
                <w:sz w:val="32"/>
              </w:rPr>
              <w:t>-</w:t>
            </w:r>
            <w:bookmarkEnd w:id="4"/>
            <w:r w:rsidR="006E166A">
              <w:rPr>
                <w:sz w:val="32"/>
                <w:lang w:eastAsia="zh-CN"/>
              </w:rPr>
              <w:t>03</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75pt" o:ole="">
                  <v:imagedata r:id="rId9" o:title=""/>
                </v:shape>
                <o:OLEObject Type="Embed" ProgID="Word.Picture.8" ShapeID="_x0000_i1025" DrawAspect="Content" ObjectID="_1804707953"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7FD7F25C"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192494513"/>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192494514"/>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192494515"/>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192494516"/>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192494517"/>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192494518"/>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192494519"/>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192494521"/>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192494522"/>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192494523"/>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192494524"/>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192494525"/>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192494526"/>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192494527"/>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192494528"/>
      <w:r w:rsidRPr="00835B8D">
        <w:rPr>
          <w:rFonts w:eastAsia="SimSun"/>
          <w:lang w:eastAsia="zh-CN"/>
        </w:rPr>
        <w:t>4.2.1</w:t>
      </w:r>
      <w:r w:rsidRPr="00835B8D">
        <w:rPr>
          <w:rFonts w:eastAsia="SimSun"/>
          <w:lang w:eastAsia="zh-CN"/>
        </w:rPr>
        <w:tab/>
        <w:t>RF Repeater</w:t>
      </w:r>
      <w:bookmarkEnd w:id="289"/>
      <w:bookmarkEnd w:id="290"/>
      <w:bookmarkEnd w:id="291"/>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192494529"/>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192494530"/>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192494531"/>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192494532"/>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192494533"/>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192494537"/>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192494538"/>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192494539"/>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192494540"/>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192494541"/>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192494542"/>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192494543"/>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192494544"/>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192494545"/>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192494546"/>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192494547"/>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39.85pt;height:163.25pt" o:ole="" fillcolor="window">
            <v:imagedata r:id="rId17" o:title=""/>
          </v:shape>
          <o:OLEObject Type="Embed" ProgID="MSDraw.Drawing.8.1" ShapeID="_x0000_i1026" DrawAspect="Content" ObjectID="_1804707954"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192494548"/>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192494549"/>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192494550"/>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192494551"/>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192494552"/>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192494553"/>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192494554"/>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192494555"/>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192494556"/>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192494557"/>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192494558"/>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192494559"/>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192494560"/>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192494561"/>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192494562"/>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192494563"/>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192494565"/>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192494566"/>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192494568"/>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192494571"/>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192494572"/>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192494574"/>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192494575"/>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192494576"/>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192494577"/>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192494578"/>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192494579"/>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192494580"/>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192494581"/>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192494582"/>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192494583"/>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192494584"/>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192494585"/>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192494586"/>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192494587"/>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192494588"/>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192494589"/>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192494590"/>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192494591"/>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192494592"/>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192494593"/>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25pt;height:14.95pt" o:ole="">
            <v:imagedata r:id="rId26" o:title=""/>
          </v:shape>
          <o:OLEObject Type="Embed" ProgID="Equation.3" ShapeID="_x0000_i1027" DrawAspect="Content" ObjectID="_1804707955"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192494594"/>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85269F">
              <w:rPr>
                <w:rFonts w:eastAsia="DengXian"/>
                <w:position w:val="-5"/>
                <w:lang w:eastAsia="en-US"/>
              </w:rPr>
              <w:pict w14:anchorId="6115978A">
                <v:shape id="_x0000_i1028" type="#_x0000_t75" style="width:37.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85269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1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85269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4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85269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4.8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85269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85269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4.8pt;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85269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6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85269F">
        <w:rPr>
          <w:rFonts w:eastAsia="DengXian"/>
          <w:position w:val="-6"/>
          <w:lang w:eastAsia="en-US"/>
        </w:rPr>
        <w:pict w14:anchorId="328D4307">
          <v:shape id="_x0000_i1035" type="#_x0000_t75" style="width:44.2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85269F">
        <w:rPr>
          <w:rFonts w:eastAsia="DengXian"/>
          <w:position w:val="-7"/>
          <w:lang w:eastAsia="en-US"/>
        </w:rPr>
        <w:pict w14:anchorId="70512999">
          <v:shape id="_x0000_i1036" type="#_x0000_t75" style="width:57.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85269F">
        <w:rPr>
          <w:rFonts w:eastAsia="DengXian"/>
          <w:position w:val="-5"/>
          <w:lang w:eastAsia="en-US"/>
        </w:rPr>
        <w:pict w14:anchorId="74B5CC6A">
          <v:shape id="_x0000_i1037"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192494610"/>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192494612"/>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29" w:name="_Toc120613132"/>
      <w:bookmarkStart w:id="1630" w:name="_Toc121756672"/>
      <w:bookmarkStart w:id="1631" w:name="_Toc121820242"/>
      <w:bookmarkStart w:id="1632" w:name="_Toc124157992"/>
      <w:bookmarkStart w:id="1633" w:name="_Toc130560569"/>
      <w:bookmarkStart w:id="1634" w:name="_Toc137470212"/>
      <w:bookmarkStart w:id="1635" w:name="_Toc138884605"/>
      <w:bookmarkStart w:id="1636" w:name="_Toc145511013"/>
      <w:bookmarkStart w:id="1637" w:name="_Toc155479250"/>
      <w:bookmarkStart w:id="1638" w:name="_Toc176464244"/>
      <w:bookmarkStart w:id="1639" w:name="_Toc187247091"/>
      <w:bookmarkStart w:id="1640"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29"/>
      <w:bookmarkEnd w:id="1630"/>
      <w:bookmarkEnd w:id="1631"/>
      <w:bookmarkEnd w:id="1632"/>
      <w:bookmarkEnd w:id="1633"/>
      <w:bookmarkEnd w:id="1634"/>
      <w:bookmarkEnd w:id="1635"/>
      <w:bookmarkEnd w:id="1636"/>
      <w:bookmarkEnd w:id="1637"/>
      <w:bookmarkEnd w:id="1638"/>
      <w:bookmarkEnd w:id="1639"/>
      <w:bookmarkEnd w:id="1640"/>
    </w:p>
    <w:p w14:paraId="43AFB69D" w14:textId="2D6476A5" w:rsidR="00B252C1" w:rsidRPr="007530C6" w:rsidRDefault="00966683" w:rsidP="00B263E8">
      <w:pPr>
        <w:pStyle w:val="Heading2"/>
        <w:rPr>
          <w:lang w:eastAsia="zh-CN"/>
        </w:rPr>
      </w:pPr>
      <w:bookmarkStart w:id="1641" w:name="_Toc97737193"/>
      <w:bookmarkStart w:id="1642" w:name="_Toc120613133"/>
      <w:bookmarkStart w:id="1643" w:name="_Toc121756673"/>
      <w:bookmarkStart w:id="1644" w:name="_Toc121820243"/>
      <w:bookmarkStart w:id="1645" w:name="_Toc124157993"/>
      <w:bookmarkStart w:id="1646" w:name="_Toc130560570"/>
      <w:bookmarkStart w:id="1647" w:name="_Toc137470213"/>
      <w:bookmarkStart w:id="1648" w:name="_Toc138884606"/>
      <w:bookmarkStart w:id="1649" w:name="_Toc145511014"/>
      <w:bookmarkStart w:id="1650" w:name="_Toc155479251"/>
      <w:bookmarkStart w:id="1651" w:name="_Toc176464245"/>
      <w:bookmarkStart w:id="1652" w:name="_Toc187247092"/>
      <w:bookmarkStart w:id="1653" w:name="_Toc192494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4" w:name="_Toc97737194"/>
      <w:bookmarkStart w:id="1655" w:name="_Toc120613134"/>
      <w:bookmarkStart w:id="1656" w:name="_Toc121756674"/>
      <w:bookmarkStart w:id="1657" w:name="_Toc121820244"/>
      <w:bookmarkStart w:id="1658" w:name="_Toc124157994"/>
      <w:bookmarkStart w:id="1659" w:name="_Toc130560571"/>
      <w:bookmarkStart w:id="1660" w:name="_Toc137470214"/>
      <w:bookmarkStart w:id="1661" w:name="_Toc138884607"/>
      <w:bookmarkStart w:id="1662" w:name="_Toc145511015"/>
      <w:bookmarkStart w:id="1663" w:name="_Toc155479252"/>
      <w:bookmarkStart w:id="1664" w:name="_Toc176464246"/>
      <w:bookmarkStart w:id="1665" w:name="_Toc187247093"/>
      <w:bookmarkStart w:id="1666" w:name="_Toc192494616"/>
      <w:r w:rsidRPr="007530C6">
        <w:rPr>
          <w:lang w:eastAsia="zh-CN"/>
        </w:rPr>
        <w:t>6.2</w:t>
      </w:r>
      <w:r w:rsidRPr="007530C6">
        <w:tab/>
      </w:r>
      <w:r w:rsidRPr="007530C6">
        <w:rPr>
          <w:lang w:eastAsia="zh-CN"/>
        </w:rPr>
        <w:t>Repeater 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486F112" w14:textId="77777777" w:rsidR="00B252C1" w:rsidRPr="007530C6" w:rsidRDefault="00B252C1" w:rsidP="00B252C1">
      <w:pPr>
        <w:pStyle w:val="Heading3"/>
      </w:pPr>
      <w:bookmarkStart w:id="1667" w:name="_Toc115191162"/>
      <w:bookmarkStart w:id="1668" w:name="_Toc106201309"/>
      <w:bookmarkStart w:id="1669" w:name="_Toc98773550"/>
      <w:bookmarkStart w:id="1670" w:name="_Toc89955125"/>
      <w:bookmarkStart w:id="1671" w:name="_Toc82595094"/>
      <w:bookmarkStart w:id="1672" w:name="_Toc76544991"/>
      <w:bookmarkStart w:id="1673" w:name="_Toc75242645"/>
      <w:bookmarkStart w:id="1674" w:name="_Toc74961734"/>
      <w:bookmarkStart w:id="1675" w:name="_Toc66727931"/>
      <w:bookmarkStart w:id="1676" w:name="_Toc61182618"/>
      <w:bookmarkStart w:id="1677" w:name="_Toc58862625"/>
      <w:bookmarkStart w:id="1678" w:name="_Toc58860121"/>
      <w:bookmarkStart w:id="1679" w:name="_Toc53182380"/>
      <w:bookmarkStart w:id="1680" w:name="_Toc45884357"/>
      <w:bookmarkStart w:id="1681" w:name="_Toc37272111"/>
      <w:bookmarkStart w:id="1682" w:name="_Toc36645057"/>
      <w:bookmarkStart w:id="1683" w:name="_Toc29809679"/>
      <w:bookmarkStart w:id="1684" w:name="_Toc21099881"/>
      <w:bookmarkStart w:id="1685" w:name="_Toc120613135"/>
      <w:bookmarkStart w:id="1686" w:name="_Toc121756675"/>
      <w:bookmarkStart w:id="1687" w:name="_Toc121820245"/>
      <w:bookmarkStart w:id="1688" w:name="_Toc124157995"/>
      <w:bookmarkStart w:id="1689" w:name="_Toc130560572"/>
      <w:bookmarkStart w:id="1690" w:name="_Toc137470215"/>
      <w:bookmarkStart w:id="1691" w:name="_Toc138884608"/>
      <w:bookmarkStart w:id="1692" w:name="_Toc145511016"/>
      <w:bookmarkStart w:id="1693" w:name="_Toc155479253"/>
      <w:bookmarkStart w:id="1694" w:name="_Toc176464247"/>
      <w:bookmarkStart w:id="1695" w:name="_Toc187247094"/>
      <w:bookmarkStart w:id="1696" w:name="_Toc192494617"/>
      <w:r w:rsidRPr="007530C6">
        <w:t>6.2.1</w:t>
      </w:r>
      <w:r w:rsidRPr="007530C6">
        <w:tab/>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7" w:name="_Toc89955126"/>
      <w:bookmarkStart w:id="1698" w:name="_Toc82595095"/>
      <w:bookmarkStart w:id="1699" w:name="_Toc76544992"/>
      <w:bookmarkStart w:id="1700" w:name="_Toc75242646"/>
      <w:bookmarkStart w:id="1701" w:name="_Toc74961735"/>
      <w:bookmarkStart w:id="1702" w:name="_Toc66727932"/>
      <w:bookmarkStart w:id="1703" w:name="_Toc61182619"/>
      <w:bookmarkStart w:id="1704" w:name="_Toc58862626"/>
      <w:bookmarkStart w:id="1705" w:name="_Toc58860122"/>
      <w:bookmarkStart w:id="1706" w:name="_Toc53182381"/>
      <w:bookmarkStart w:id="1707" w:name="_Toc45884358"/>
      <w:bookmarkStart w:id="1708" w:name="_Toc37272112"/>
      <w:bookmarkStart w:id="1709" w:name="_Toc36645058"/>
      <w:bookmarkStart w:id="1710" w:name="_Toc29809680"/>
      <w:bookmarkStart w:id="171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2" w:name="_Toc115191163"/>
      <w:bookmarkStart w:id="1713" w:name="_Toc106201310"/>
      <w:bookmarkStart w:id="1714" w:name="_Toc98773551"/>
      <w:bookmarkStart w:id="1715" w:name="_Toc120613136"/>
      <w:bookmarkStart w:id="1716" w:name="_Toc121756676"/>
      <w:bookmarkStart w:id="1717" w:name="_Toc121820246"/>
      <w:bookmarkStart w:id="1718" w:name="_Toc124157996"/>
      <w:bookmarkStart w:id="1719" w:name="_Toc130560573"/>
      <w:bookmarkStart w:id="1720" w:name="_Toc137470216"/>
      <w:bookmarkStart w:id="1721" w:name="_Toc138884609"/>
      <w:bookmarkStart w:id="1722" w:name="_Toc145511017"/>
      <w:bookmarkStart w:id="1723" w:name="_Toc155479254"/>
      <w:bookmarkStart w:id="1724" w:name="_Toc176464248"/>
      <w:bookmarkStart w:id="1725" w:name="_Toc187247095"/>
      <w:bookmarkStart w:id="1726" w:name="_Toc192494618"/>
      <w:r w:rsidRPr="007530C6">
        <w:t>6.2.2</w:t>
      </w:r>
      <w:r w:rsidRPr="007530C6">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7" w:name="_Toc115191164"/>
      <w:bookmarkStart w:id="1728" w:name="_Toc106201311"/>
      <w:bookmarkStart w:id="1729" w:name="_Toc98773552"/>
      <w:bookmarkStart w:id="1730" w:name="_Toc89955127"/>
      <w:bookmarkStart w:id="1731" w:name="_Toc82595096"/>
      <w:bookmarkStart w:id="1732" w:name="_Toc76544993"/>
      <w:bookmarkStart w:id="1733" w:name="_Toc75242647"/>
      <w:bookmarkStart w:id="1734" w:name="_Toc74961736"/>
      <w:bookmarkStart w:id="1735" w:name="_Toc66727933"/>
      <w:bookmarkStart w:id="1736" w:name="_Toc61182620"/>
      <w:bookmarkStart w:id="1737" w:name="_Toc58862627"/>
      <w:bookmarkStart w:id="1738" w:name="_Toc58860123"/>
      <w:bookmarkStart w:id="1739" w:name="_Toc53182382"/>
      <w:bookmarkStart w:id="1740" w:name="_Toc45884359"/>
      <w:bookmarkStart w:id="1741" w:name="_Toc37272113"/>
      <w:bookmarkStart w:id="1742" w:name="_Toc36645059"/>
      <w:bookmarkStart w:id="1743" w:name="_Toc29809681"/>
      <w:bookmarkStart w:id="1744" w:name="_Toc21099883"/>
      <w:bookmarkStart w:id="1745" w:name="_Toc120613137"/>
      <w:bookmarkStart w:id="1746" w:name="_Toc121756677"/>
      <w:bookmarkStart w:id="1747" w:name="_Toc121820247"/>
      <w:bookmarkStart w:id="1748" w:name="_Toc124157997"/>
      <w:bookmarkStart w:id="1749" w:name="_Toc130560574"/>
      <w:bookmarkStart w:id="1750" w:name="_Toc137470217"/>
      <w:bookmarkStart w:id="1751" w:name="_Toc138884610"/>
      <w:bookmarkStart w:id="1752" w:name="_Toc145511018"/>
      <w:bookmarkStart w:id="1753" w:name="_Toc155479255"/>
      <w:bookmarkStart w:id="1754" w:name="_Toc176464249"/>
      <w:bookmarkStart w:id="1755" w:name="_Toc187247096"/>
      <w:bookmarkStart w:id="1756" w:name="_Toc192494619"/>
      <w:r w:rsidRPr="007530C6">
        <w:t>6.2.3</w:t>
      </w:r>
      <w:r w:rsidRPr="007530C6">
        <w:tab/>
        <w:t>Test purpose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7" w:name="_Toc115191165"/>
      <w:bookmarkStart w:id="1758" w:name="_Toc106201312"/>
      <w:bookmarkStart w:id="1759" w:name="_Toc98773553"/>
      <w:bookmarkStart w:id="1760" w:name="_Toc89955128"/>
      <w:bookmarkStart w:id="1761" w:name="_Toc82595097"/>
      <w:bookmarkStart w:id="1762" w:name="_Toc76544994"/>
      <w:bookmarkStart w:id="1763" w:name="_Toc75242648"/>
      <w:bookmarkStart w:id="1764" w:name="_Toc74961737"/>
      <w:bookmarkStart w:id="1765" w:name="_Toc66727934"/>
      <w:bookmarkStart w:id="1766" w:name="_Toc61182621"/>
      <w:bookmarkStart w:id="1767" w:name="_Toc58862628"/>
      <w:bookmarkStart w:id="1768" w:name="_Toc58860124"/>
      <w:bookmarkStart w:id="1769" w:name="_Toc53182383"/>
      <w:bookmarkStart w:id="1770" w:name="_Toc45884360"/>
      <w:bookmarkStart w:id="1771" w:name="_Toc37272114"/>
      <w:bookmarkStart w:id="1772" w:name="_Toc36645060"/>
      <w:bookmarkStart w:id="1773" w:name="_Toc29809682"/>
      <w:bookmarkStart w:id="1774" w:name="_Toc21099884"/>
      <w:bookmarkStart w:id="1775" w:name="_Toc120613138"/>
      <w:bookmarkStart w:id="1776" w:name="_Toc121756678"/>
      <w:bookmarkStart w:id="1777" w:name="_Toc121820248"/>
      <w:bookmarkStart w:id="1778" w:name="_Toc124157998"/>
      <w:bookmarkStart w:id="1779" w:name="_Toc130560575"/>
      <w:bookmarkStart w:id="1780" w:name="_Toc137470218"/>
      <w:bookmarkStart w:id="1781" w:name="_Toc138884611"/>
      <w:bookmarkStart w:id="1782" w:name="_Toc145511019"/>
      <w:bookmarkStart w:id="1783" w:name="_Toc155479256"/>
      <w:bookmarkStart w:id="1784" w:name="_Toc176464250"/>
      <w:bookmarkStart w:id="1785" w:name="_Toc187247097"/>
      <w:bookmarkStart w:id="1786" w:name="_Toc192494620"/>
      <w:r w:rsidRPr="007530C6">
        <w:t>6.2.4</w:t>
      </w:r>
      <w:r w:rsidRPr="007530C6">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79CAE4" w14:textId="77777777" w:rsidR="00B252C1" w:rsidRPr="007530C6" w:rsidRDefault="00B252C1" w:rsidP="00B252C1">
      <w:pPr>
        <w:pStyle w:val="Heading4"/>
        <w:rPr>
          <w:rFonts w:cs="Arial"/>
        </w:rPr>
      </w:pPr>
      <w:bookmarkStart w:id="1787" w:name="_Toc115191166"/>
      <w:bookmarkStart w:id="1788" w:name="_Toc106201313"/>
      <w:bookmarkStart w:id="1789" w:name="_Toc98773554"/>
      <w:bookmarkStart w:id="1790" w:name="_Toc89955129"/>
      <w:bookmarkStart w:id="1791" w:name="_Toc120613139"/>
      <w:bookmarkStart w:id="1792" w:name="_Toc121756679"/>
      <w:bookmarkStart w:id="1793" w:name="_Toc121820249"/>
      <w:bookmarkStart w:id="1794" w:name="_Toc124157999"/>
      <w:bookmarkStart w:id="1795" w:name="_Toc130560576"/>
      <w:bookmarkStart w:id="1796" w:name="_Toc137470219"/>
      <w:bookmarkStart w:id="1797" w:name="_Toc138884612"/>
      <w:bookmarkStart w:id="1798" w:name="_Toc145511020"/>
      <w:bookmarkStart w:id="1799" w:name="_Toc155479257"/>
      <w:bookmarkStart w:id="1800" w:name="_Toc176464251"/>
      <w:bookmarkStart w:id="1801" w:name="_Toc187247098"/>
      <w:bookmarkStart w:id="1802" w:name="_Toc192494621"/>
      <w:r w:rsidRPr="007530C6">
        <w:rPr>
          <w:rFonts w:cs="Arial"/>
          <w:i/>
        </w:rPr>
        <w:t>6.2.4.1</w:t>
      </w:r>
      <w:r w:rsidRPr="007530C6">
        <w:rPr>
          <w:rFonts w:cs="Arial"/>
          <w:i/>
        </w:rPr>
        <w:tab/>
        <w:t>Initial conditions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3" w:name="_Toc115191167"/>
      <w:bookmarkStart w:id="1804" w:name="_Toc106201314"/>
      <w:bookmarkStart w:id="1805" w:name="_Toc98773555"/>
      <w:bookmarkStart w:id="1806" w:name="_Toc89955130"/>
      <w:bookmarkStart w:id="1807" w:name="_Toc120613140"/>
      <w:bookmarkStart w:id="1808" w:name="_Toc121756680"/>
      <w:bookmarkStart w:id="1809" w:name="_Toc121820250"/>
      <w:bookmarkStart w:id="1810" w:name="_Toc124158000"/>
      <w:bookmarkStart w:id="1811" w:name="_Toc130560577"/>
      <w:bookmarkStart w:id="1812" w:name="_Toc137470220"/>
      <w:bookmarkStart w:id="1813" w:name="_Toc138884613"/>
      <w:bookmarkStart w:id="1814" w:name="_Toc145511021"/>
      <w:bookmarkStart w:id="1815" w:name="_Toc155479258"/>
      <w:bookmarkStart w:id="1816" w:name="_Toc176464252"/>
      <w:bookmarkStart w:id="1817" w:name="_Toc187247099"/>
      <w:bookmarkStart w:id="1818" w:name="_Toc192494622"/>
      <w:r w:rsidRPr="007530C6">
        <w:rPr>
          <w:rFonts w:cs="Arial"/>
          <w:i/>
        </w:rPr>
        <w:t>6.2.4.2</w:t>
      </w:r>
      <w:r w:rsidRPr="007530C6">
        <w:rPr>
          <w:rFonts w:cs="Arial"/>
          <w:i/>
        </w:rP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19" w:name="_Toc115191168"/>
      <w:bookmarkStart w:id="1820" w:name="_Toc106201315"/>
      <w:bookmarkStart w:id="1821" w:name="_Toc98773556"/>
      <w:bookmarkStart w:id="1822" w:name="_Toc89955131"/>
      <w:bookmarkStart w:id="1823" w:name="_Toc82595100"/>
      <w:bookmarkStart w:id="1824" w:name="_Toc76544997"/>
      <w:bookmarkStart w:id="1825" w:name="_Toc75242651"/>
      <w:bookmarkStart w:id="1826" w:name="_Toc74961740"/>
      <w:bookmarkStart w:id="1827" w:name="_Toc66727937"/>
      <w:bookmarkStart w:id="1828" w:name="_Toc61182624"/>
      <w:bookmarkStart w:id="1829" w:name="_Toc58862631"/>
      <w:bookmarkStart w:id="1830" w:name="_Toc58860127"/>
      <w:bookmarkStart w:id="1831" w:name="_Toc53182386"/>
      <w:bookmarkStart w:id="1832" w:name="_Toc45884363"/>
      <w:bookmarkStart w:id="1833" w:name="_Toc37272117"/>
      <w:bookmarkStart w:id="1834" w:name="_Toc36645063"/>
      <w:bookmarkStart w:id="1835" w:name="_Toc29809685"/>
      <w:bookmarkStart w:id="1836" w:name="_Toc21099887"/>
      <w:bookmarkStart w:id="1837" w:name="_Toc120613141"/>
      <w:bookmarkStart w:id="1838" w:name="_Toc121756681"/>
      <w:bookmarkStart w:id="1839" w:name="_Toc121820251"/>
      <w:bookmarkStart w:id="1840" w:name="_Toc124158001"/>
      <w:bookmarkStart w:id="1841" w:name="_Toc130560578"/>
      <w:bookmarkStart w:id="1842" w:name="_Toc137470221"/>
      <w:bookmarkStart w:id="1843" w:name="_Toc138884614"/>
      <w:bookmarkStart w:id="1844" w:name="_Toc145511022"/>
      <w:bookmarkStart w:id="1845" w:name="_Toc155479259"/>
      <w:bookmarkStart w:id="1846" w:name="_Toc176464253"/>
      <w:bookmarkStart w:id="1847" w:name="_Toc187247100"/>
      <w:bookmarkStart w:id="1848" w:name="_Toc192494623"/>
      <w:r w:rsidRPr="007530C6">
        <w:t>6.2.5</w:t>
      </w:r>
      <w:r w:rsidRPr="007530C6">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49" w:name="_Toc97737197"/>
      <w:bookmarkStart w:id="1850" w:name="_Toc120613142"/>
      <w:bookmarkStart w:id="1851" w:name="_Toc121756682"/>
      <w:bookmarkStart w:id="1852" w:name="_Toc121820252"/>
      <w:bookmarkStart w:id="1853" w:name="_Toc124158002"/>
      <w:bookmarkStart w:id="1854" w:name="_Toc130560579"/>
      <w:bookmarkStart w:id="1855" w:name="_Toc137470222"/>
      <w:bookmarkStart w:id="1856" w:name="_Toc138884615"/>
      <w:bookmarkStart w:id="1857" w:name="_Toc145511023"/>
      <w:bookmarkStart w:id="1858" w:name="_Toc155479260"/>
      <w:bookmarkStart w:id="1859" w:name="_Toc176464254"/>
      <w:bookmarkStart w:id="1860" w:name="_Toc187247101"/>
      <w:bookmarkStart w:id="1861" w:name="_Toc192494624"/>
      <w:r w:rsidRPr="007530C6">
        <w:rPr>
          <w:lang w:eastAsia="zh-CN"/>
        </w:rPr>
        <w:t>6.3</w:t>
      </w:r>
      <w:r w:rsidRPr="007530C6">
        <w:tab/>
      </w:r>
      <w:r w:rsidRPr="007530C6">
        <w:rPr>
          <w:lang w:eastAsia="zh-CN"/>
        </w:rPr>
        <w:t>Frequency stability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57B592" w14:textId="77777777" w:rsidR="00B13304" w:rsidRPr="007530C6" w:rsidRDefault="00B13304" w:rsidP="00B13304">
      <w:pPr>
        <w:pStyle w:val="Heading3"/>
      </w:pPr>
      <w:bookmarkStart w:id="1862" w:name="_Toc82595139"/>
      <w:bookmarkStart w:id="1863" w:name="_Toc76545036"/>
      <w:bookmarkStart w:id="1864" w:name="_Toc75242690"/>
      <w:bookmarkStart w:id="1865" w:name="_Toc74961779"/>
      <w:bookmarkStart w:id="1866" w:name="_Toc66727976"/>
      <w:bookmarkStart w:id="1867" w:name="_Toc61182663"/>
      <w:bookmarkStart w:id="1868" w:name="_Toc58862670"/>
      <w:bookmarkStart w:id="1869" w:name="_Toc58860166"/>
      <w:bookmarkStart w:id="1870" w:name="_Toc53182425"/>
      <w:bookmarkStart w:id="1871" w:name="_Toc45884402"/>
      <w:bookmarkStart w:id="1872" w:name="_Toc37272156"/>
      <w:bookmarkStart w:id="1873" w:name="_Toc36645102"/>
      <w:bookmarkStart w:id="1874" w:name="_Toc29809718"/>
      <w:bookmarkStart w:id="1875" w:name="_Toc21099920"/>
      <w:bookmarkStart w:id="1876" w:name="_Toc120613143"/>
      <w:bookmarkStart w:id="1877" w:name="_Toc121756683"/>
      <w:bookmarkStart w:id="1878" w:name="_Toc121820253"/>
      <w:bookmarkStart w:id="1879" w:name="_Toc124158003"/>
      <w:bookmarkStart w:id="1880" w:name="_Toc130560580"/>
      <w:bookmarkStart w:id="1881" w:name="_Toc137470223"/>
      <w:bookmarkStart w:id="1882" w:name="_Toc138884616"/>
      <w:bookmarkStart w:id="1883" w:name="_Toc145511024"/>
      <w:bookmarkStart w:id="1884" w:name="_Toc155479261"/>
      <w:bookmarkStart w:id="1885" w:name="_Toc176464255"/>
      <w:bookmarkStart w:id="1886" w:name="_Toc187247102"/>
      <w:bookmarkStart w:id="1887" w:name="_Toc192494625"/>
      <w:r w:rsidRPr="007530C6">
        <w:t>6.3.1</w:t>
      </w:r>
      <w:r w:rsidRPr="007530C6">
        <w:tab/>
        <w:t>Definition and applicability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DDD5717" w14:textId="77777777" w:rsidR="00B13304" w:rsidRPr="007530C6" w:rsidRDefault="00B13304" w:rsidP="00B13304">
      <w:bookmarkStart w:id="1888" w:name="_Toc82595140"/>
      <w:bookmarkStart w:id="1889" w:name="_Toc76545037"/>
      <w:bookmarkStart w:id="1890" w:name="_Toc75242691"/>
      <w:bookmarkStart w:id="1891" w:name="_Toc74961780"/>
      <w:bookmarkStart w:id="1892" w:name="_Toc66727977"/>
      <w:bookmarkStart w:id="1893" w:name="_Toc61182664"/>
      <w:bookmarkStart w:id="1894" w:name="_Toc58862671"/>
      <w:bookmarkStart w:id="1895" w:name="_Toc58860167"/>
      <w:bookmarkStart w:id="1896" w:name="_Toc53182426"/>
      <w:bookmarkStart w:id="1897" w:name="_Toc45884403"/>
      <w:bookmarkStart w:id="1898" w:name="_Toc37272157"/>
      <w:bookmarkStart w:id="1899" w:name="_Toc36645103"/>
      <w:bookmarkStart w:id="1900" w:name="_Toc29809719"/>
      <w:bookmarkStart w:id="190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2" w:name="_Toc120613144"/>
      <w:bookmarkStart w:id="1903" w:name="_Toc121756684"/>
      <w:bookmarkStart w:id="1904" w:name="_Toc121820254"/>
      <w:bookmarkStart w:id="1905" w:name="_Toc124158004"/>
      <w:bookmarkStart w:id="1906" w:name="_Toc130560581"/>
      <w:bookmarkStart w:id="1907" w:name="_Toc137470224"/>
      <w:bookmarkStart w:id="1908" w:name="_Toc138884617"/>
      <w:bookmarkStart w:id="1909" w:name="_Toc145511025"/>
      <w:bookmarkStart w:id="1910" w:name="_Toc155479262"/>
      <w:bookmarkStart w:id="1911" w:name="_Toc176464256"/>
      <w:bookmarkStart w:id="1912" w:name="_Toc187247103"/>
      <w:bookmarkStart w:id="1913" w:name="_Toc192494626"/>
      <w:r w:rsidRPr="007530C6">
        <w:t>6.3.2</w:t>
      </w:r>
      <w:r w:rsidRPr="007530C6">
        <w:tab/>
        <w:t>Minimum Requirement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4" w:name="_Toc82595141"/>
      <w:bookmarkStart w:id="1915" w:name="_Toc76545038"/>
      <w:bookmarkStart w:id="1916" w:name="_Toc75242692"/>
      <w:bookmarkStart w:id="1917" w:name="_Toc74961781"/>
      <w:bookmarkStart w:id="1918" w:name="_Toc66727978"/>
      <w:bookmarkStart w:id="1919" w:name="_Toc58862672"/>
      <w:bookmarkStart w:id="1920" w:name="_Toc58860168"/>
      <w:bookmarkStart w:id="1921" w:name="_Toc53182427"/>
      <w:bookmarkStart w:id="1922" w:name="_Toc45884404"/>
      <w:bookmarkStart w:id="1923" w:name="_Toc37272158"/>
      <w:bookmarkStart w:id="1924" w:name="_Toc36645104"/>
      <w:bookmarkStart w:id="1925" w:name="_Toc29809720"/>
      <w:bookmarkStart w:id="1926" w:name="_Toc21099922"/>
      <w:bookmarkStart w:id="1927" w:name="_Toc120613145"/>
      <w:bookmarkStart w:id="1928" w:name="_Toc121756685"/>
      <w:bookmarkStart w:id="1929" w:name="_Toc121820255"/>
      <w:bookmarkStart w:id="1930" w:name="_Toc124158005"/>
      <w:bookmarkStart w:id="1931" w:name="_Toc130560582"/>
      <w:bookmarkStart w:id="1932" w:name="_Toc137470225"/>
      <w:bookmarkStart w:id="1933" w:name="_Toc138884618"/>
      <w:bookmarkStart w:id="1934" w:name="_Toc145511026"/>
      <w:bookmarkStart w:id="1935" w:name="_Toc155479263"/>
      <w:bookmarkStart w:id="1936" w:name="_Toc176464257"/>
      <w:bookmarkStart w:id="1937" w:name="_Toc187247104"/>
      <w:bookmarkStart w:id="1938" w:name="_Toc192494627"/>
      <w:r w:rsidRPr="007530C6">
        <w:t>6.3.3</w:t>
      </w:r>
      <w:r w:rsidRPr="007530C6">
        <w:tab/>
        <w:t>Test purpose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39" w:name="_Toc82595142"/>
      <w:bookmarkStart w:id="1940" w:name="_Toc76545039"/>
      <w:bookmarkStart w:id="1941" w:name="_Toc75242693"/>
      <w:bookmarkStart w:id="1942" w:name="_Toc74961782"/>
      <w:bookmarkStart w:id="1943" w:name="_Toc66727979"/>
      <w:bookmarkStart w:id="1944" w:name="_Toc61182666"/>
      <w:bookmarkStart w:id="1945" w:name="_Toc58862673"/>
      <w:bookmarkStart w:id="1946" w:name="_Toc58860169"/>
      <w:bookmarkStart w:id="1947" w:name="_Toc53182428"/>
      <w:bookmarkStart w:id="1948" w:name="_Toc45884405"/>
      <w:bookmarkStart w:id="1949" w:name="_Toc37272159"/>
      <w:bookmarkStart w:id="1950" w:name="_Toc36645105"/>
      <w:bookmarkStart w:id="1951" w:name="_Toc29809721"/>
      <w:bookmarkStart w:id="1952" w:name="_Toc21099923"/>
      <w:bookmarkStart w:id="1953" w:name="_Toc120613146"/>
      <w:bookmarkStart w:id="1954" w:name="_Toc121756686"/>
      <w:bookmarkStart w:id="1955" w:name="_Toc121820256"/>
      <w:bookmarkStart w:id="1956" w:name="_Toc124158006"/>
      <w:bookmarkStart w:id="1957" w:name="_Toc130560583"/>
      <w:bookmarkStart w:id="1958" w:name="_Toc137470226"/>
      <w:bookmarkStart w:id="1959" w:name="_Toc138884619"/>
      <w:bookmarkStart w:id="1960" w:name="_Toc145511027"/>
      <w:bookmarkStart w:id="1961" w:name="_Toc155479264"/>
      <w:bookmarkStart w:id="1962" w:name="_Toc176464258"/>
      <w:bookmarkStart w:id="1963" w:name="_Toc187247105"/>
      <w:bookmarkStart w:id="1964" w:name="_Toc192494628"/>
      <w:r w:rsidRPr="007530C6">
        <w:t>6.3.4</w:t>
      </w:r>
      <w:r w:rsidRPr="007530C6">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5" w:name="_Toc82595143"/>
      <w:bookmarkStart w:id="1966" w:name="_Toc76545040"/>
      <w:bookmarkStart w:id="1967" w:name="_Toc75242694"/>
      <w:bookmarkStart w:id="1968" w:name="_Toc74961783"/>
      <w:bookmarkStart w:id="1969" w:name="_Toc66727980"/>
      <w:bookmarkStart w:id="1970" w:name="_Toc61182667"/>
      <w:bookmarkStart w:id="1971" w:name="_Toc58862674"/>
      <w:bookmarkStart w:id="1972" w:name="_Toc58860170"/>
      <w:bookmarkStart w:id="1973" w:name="_Toc53182429"/>
      <w:bookmarkStart w:id="1974" w:name="_Toc45884406"/>
      <w:bookmarkStart w:id="1975" w:name="_Toc37272160"/>
      <w:bookmarkStart w:id="1976" w:name="_Toc36645106"/>
      <w:bookmarkStart w:id="1977" w:name="_Toc29809722"/>
      <w:bookmarkStart w:id="1978" w:name="_Toc21099924"/>
      <w:bookmarkStart w:id="1979" w:name="_Toc120613147"/>
      <w:bookmarkStart w:id="1980" w:name="_Toc121756687"/>
      <w:bookmarkStart w:id="1981" w:name="_Toc121820257"/>
      <w:bookmarkStart w:id="1982" w:name="_Toc124158007"/>
      <w:bookmarkStart w:id="1983" w:name="_Toc130560584"/>
      <w:bookmarkStart w:id="1984" w:name="_Toc137470227"/>
      <w:bookmarkStart w:id="1985" w:name="_Toc138884620"/>
      <w:bookmarkStart w:id="1986" w:name="_Toc145511028"/>
      <w:bookmarkStart w:id="1987" w:name="_Toc155479265"/>
      <w:bookmarkStart w:id="1988" w:name="_Toc176464259"/>
      <w:bookmarkStart w:id="1989" w:name="_Toc187247106"/>
      <w:bookmarkStart w:id="1990" w:name="_Toc192494629"/>
      <w:r w:rsidRPr="007530C6">
        <w:t>6.3.5</w:t>
      </w:r>
      <w:r w:rsidRPr="007530C6">
        <w:tab/>
        <w:t>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1" w:name="_Toc97737200"/>
      <w:bookmarkStart w:id="1992" w:name="_Toc120613148"/>
      <w:bookmarkStart w:id="1993" w:name="_Toc121756688"/>
      <w:bookmarkStart w:id="1994" w:name="_Toc121820258"/>
      <w:bookmarkStart w:id="1995" w:name="_Toc124158008"/>
      <w:bookmarkStart w:id="1996" w:name="_Toc130560585"/>
      <w:bookmarkStart w:id="1997" w:name="_Toc137470228"/>
      <w:bookmarkStart w:id="1998" w:name="_Toc138884621"/>
      <w:bookmarkStart w:id="1999" w:name="_Toc145511029"/>
      <w:bookmarkStart w:id="2000" w:name="_Toc155479266"/>
      <w:bookmarkStart w:id="2001" w:name="_Toc176464260"/>
      <w:bookmarkStart w:id="2002" w:name="_Toc187247107"/>
      <w:bookmarkStart w:id="2003" w:name="_Toc192494630"/>
      <w:r w:rsidRPr="007530C6">
        <w:rPr>
          <w:lang w:eastAsia="zh-CN"/>
        </w:rPr>
        <w:t>6.4</w:t>
      </w:r>
      <w:r w:rsidRPr="007530C6">
        <w:tab/>
      </w:r>
      <w:r w:rsidRPr="007530C6">
        <w:rPr>
          <w:lang w:eastAsia="zh-CN"/>
        </w:rPr>
        <w:t>Out of band gain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A99F26C" w14:textId="77777777" w:rsidR="00B13304" w:rsidRPr="007530C6" w:rsidRDefault="00B13304" w:rsidP="00B13304">
      <w:pPr>
        <w:pStyle w:val="Heading3"/>
      </w:pPr>
      <w:bookmarkStart w:id="2004" w:name="_Toc120613149"/>
      <w:bookmarkStart w:id="2005" w:name="_Toc121756689"/>
      <w:bookmarkStart w:id="2006" w:name="_Toc121820259"/>
      <w:bookmarkStart w:id="2007" w:name="_Toc124158009"/>
      <w:bookmarkStart w:id="2008" w:name="_Toc130560586"/>
      <w:bookmarkStart w:id="2009" w:name="_Toc137470229"/>
      <w:bookmarkStart w:id="2010" w:name="_Toc138884622"/>
      <w:bookmarkStart w:id="2011" w:name="_Toc145511030"/>
      <w:bookmarkStart w:id="2012" w:name="_Toc155479267"/>
      <w:bookmarkStart w:id="2013" w:name="_Toc176464261"/>
      <w:bookmarkStart w:id="2014" w:name="_Toc187247108"/>
      <w:bookmarkStart w:id="2015" w:name="_Toc192494631"/>
      <w:r w:rsidRPr="007530C6">
        <w:t>6.4.1</w:t>
      </w:r>
      <w:r w:rsidRPr="007530C6">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6" w:name="_Toc120613150"/>
      <w:bookmarkStart w:id="2017" w:name="_Toc121756690"/>
      <w:bookmarkStart w:id="2018" w:name="_Toc121820260"/>
      <w:bookmarkStart w:id="2019" w:name="_Toc124158010"/>
      <w:bookmarkStart w:id="2020" w:name="_Toc130560587"/>
      <w:bookmarkStart w:id="2021" w:name="_Toc137470230"/>
      <w:bookmarkStart w:id="2022" w:name="_Toc138884623"/>
      <w:bookmarkStart w:id="2023" w:name="_Toc145511031"/>
      <w:bookmarkStart w:id="2024" w:name="_Toc155479268"/>
      <w:bookmarkStart w:id="2025" w:name="_Toc176464262"/>
      <w:bookmarkStart w:id="2026" w:name="_Toc187247109"/>
      <w:bookmarkStart w:id="2027" w:name="_Toc192494632"/>
      <w:r w:rsidRPr="007530C6">
        <w:t>6.4.2</w:t>
      </w:r>
      <w:r w:rsidRPr="007530C6">
        <w:tab/>
        <w:t>Minimum Requirement</w:t>
      </w:r>
      <w:bookmarkEnd w:id="2016"/>
      <w:bookmarkEnd w:id="2017"/>
      <w:bookmarkEnd w:id="2018"/>
      <w:bookmarkEnd w:id="2019"/>
      <w:bookmarkEnd w:id="2020"/>
      <w:bookmarkEnd w:id="2021"/>
      <w:bookmarkEnd w:id="2022"/>
      <w:bookmarkEnd w:id="2023"/>
      <w:bookmarkEnd w:id="2024"/>
      <w:bookmarkEnd w:id="2025"/>
      <w:bookmarkEnd w:id="2026"/>
      <w:bookmarkEnd w:id="202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8" w:name="_Toc120613151"/>
      <w:bookmarkStart w:id="2029" w:name="_Toc121756691"/>
      <w:bookmarkStart w:id="2030" w:name="_Toc121820261"/>
      <w:bookmarkStart w:id="2031" w:name="_Toc124158011"/>
      <w:bookmarkStart w:id="2032" w:name="_Toc130560588"/>
      <w:bookmarkStart w:id="2033" w:name="_Toc137470231"/>
      <w:bookmarkStart w:id="2034" w:name="_Toc138884624"/>
      <w:bookmarkStart w:id="2035" w:name="_Toc145511032"/>
      <w:bookmarkStart w:id="2036" w:name="_Toc155479269"/>
      <w:bookmarkStart w:id="2037" w:name="_Toc176464263"/>
      <w:bookmarkStart w:id="2038" w:name="_Toc187247110"/>
      <w:bookmarkStart w:id="2039" w:name="_Toc192494633"/>
      <w:r w:rsidRPr="007530C6">
        <w:t>6.4.3</w:t>
      </w:r>
      <w:r w:rsidRPr="007530C6">
        <w:tab/>
        <w:t>Test purpose</w:t>
      </w:r>
      <w:bookmarkEnd w:id="2028"/>
      <w:bookmarkEnd w:id="2029"/>
      <w:bookmarkEnd w:id="2030"/>
      <w:bookmarkEnd w:id="2031"/>
      <w:bookmarkEnd w:id="2032"/>
      <w:bookmarkEnd w:id="2033"/>
      <w:bookmarkEnd w:id="2034"/>
      <w:bookmarkEnd w:id="2035"/>
      <w:bookmarkEnd w:id="2036"/>
      <w:bookmarkEnd w:id="2037"/>
      <w:bookmarkEnd w:id="2038"/>
      <w:bookmarkEnd w:id="203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0" w:name="_Toc120613152"/>
      <w:bookmarkStart w:id="2041" w:name="_Toc121756692"/>
      <w:bookmarkStart w:id="2042" w:name="_Toc121820262"/>
      <w:bookmarkStart w:id="2043" w:name="_Toc124158012"/>
      <w:bookmarkStart w:id="2044" w:name="_Toc130560589"/>
      <w:bookmarkStart w:id="2045" w:name="_Toc137470232"/>
      <w:bookmarkStart w:id="2046" w:name="_Toc138884625"/>
      <w:bookmarkStart w:id="2047" w:name="_Toc145511033"/>
      <w:bookmarkStart w:id="2048" w:name="_Toc155479270"/>
      <w:bookmarkStart w:id="2049" w:name="_Toc176464264"/>
      <w:bookmarkStart w:id="2050" w:name="_Toc187247111"/>
      <w:bookmarkStart w:id="2051" w:name="_Toc192494634"/>
      <w:r w:rsidRPr="007530C6">
        <w:t>6.4.4</w:t>
      </w:r>
      <w:r w:rsidRPr="007530C6">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p>
    <w:p w14:paraId="1523BBE0" w14:textId="77777777" w:rsidR="00B13304" w:rsidRPr="007530C6" w:rsidRDefault="00B13304" w:rsidP="00B13304">
      <w:pPr>
        <w:pStyle w:val="Heading4"/>
      </w:pPr>
      <w:bookmarkStart w:id="2052" w:name="_Toc82595098"/>
      <w:bookmarkStart w:id="2053" w:name="_Toc76544995"/>
      <w:bookmarkStart w:id="2054" w:name="_Toc75242649"/>
      <w:bookmarkStart w:id="2055" w:name="_Toc74961738"/>
      <w:bookmarkStart w:id="2056" w:name="_Toc66727935"/>
      <w:bookmarkStart w:id="2057" w:name="_Toc61182622"/>
      <w:bookmarkStart w:id="2058" w:name="_Toc58862629"/>
      <w:bookmarkStart w:id="2059" w:name="_Toc58860125"/>
      <w:bookmarkStart w:id="2060" w:name="_Toc53182384"/>
      <w:bookmarkStart w:id="2061" w:name="_Toc45884361"/>
      <w:bookmarkStart w:id="2062" w:name="_Toc37272115"/>
      <w:bookmarkStart w:id="2063" w:name="_Toc36645061"/>
      <w:bookmarkStart w:id="2064" w:name="_Toc29809683"/>
      <w:bookmarkStart w:id="2065" w:name="_Toc21099885"/>
      <w:bookmarkStart w:id="2066" w:name="_Toc120613153"/>
      <w:bookmarkStart w:id="2067" w:name="_Toc121756693"/>
      <w:bookmarkStart w:id="2068" w:name="_Toc121820263"/>
      <w:bookmarkStart w:id="2069" w:name="_Toc124158013"/>
      <w:bookmarkStart w:id="2070" w:name="_Toc130560590"/>
      <w:bookmarkStart w:id="2071" w:name="_Toc137470233"/>
      <w:bookmarkStart w:id="2072" w:name="_Toc138884626"/>
      <w:bookmarkStart w:id="2073" w:name="_Toc145511034"/>
      <w:bookmarkStart w:id="2074" w:name="_Toc155479271"/>
      <w:bookmarkStart w:id="2075" w:name="_Toc176464265"/>
      <w:bookmarkStart w:id="2076" w:name="_Toc187247112"/>
      <w:bookmarkStart w:id="2077" w:name="_Toc192494635"/>
      <w:r w:rsidRPr="007530C6">
        <w:t>6.4.4.1</w:t>
      </w:r>
      <w:r w:rsidRPr="007530C6">
        <w:tab/>
        <w:t>Initial conditions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8" w:name="_Toc82595099"/>
      <w:bookmarkStart w:id="2079" w:name="_Toc76544996"/>
      <w:bookmarkStart w:id="2080" w:name="_Toc75242650"/>
      <w:bookmarkStart w:id="2081" w:name="_Toc74961739"/>
      <w:bookmarkStart w:id="2082" w:name="_Toc66727936"/>
      <w:bookmarkStart w:id="2083" w:name="_Toc61182623"/>
      <w:bookmarkStart w:id="2084" w:name="_Toc58862630"/>
      <w:bookmarkStart w:id="2085" w:name="_Toc58860126"/>
      <w:bookmarkStart w:id="2086" w:name="_Toc53182385"/>
      <w:bookmarkStart w:id="2087" w:name="_Toc45884362"/>
      <w:bookmarkStart w:id="2088" w:name="_Toc37272116"/>
      <w:bookmarkStart w:id="2089" w:name="_Toc36645062"/>
      <w:bookmarkStart w:id="2090" w:name="_Toc29809684"/>
      <w:bookmarkStart w:id="2091" w:name="_Toc21099886"/>
      <w:bookmarkStart w:id="2092" w:name="_Toc120613154"/>
      <w:bookmarkStart w:id="2093" w:name="_Toc121756694"/>
      <w:bookmarkStart w:id="2094" w:name="_Toc121820264"/>
      <w:bookmarkStart w:id="2095" w:name="_Toc124158014"/>
      <w:bookmarkStart w:id="2096" w:name="_Toc130560591"/>
      <w:bookmarkStart w:id="2097" w:name="_Toc137470234"/>
      <w:bookmarkStart w:id="2098" w:name="_Toc138884627"/>
      <w:bookmarkStart w:id="2099" w:name="_Toc145511035"/>
      <w:bookmarkStart w:id="2100" w:name="_Toc155479272"/>
      <w:bookmarkStart w:id="2101" w:name="_Toc176464266"/>
      <w:bookmarkStart w:id="2102" w:name="_Toc187247113"/>
      <w:bookmarkStart w:id="2103" w:name="_Toc192494636"/>
      <w:r w:rsidRPr="007530C6">
        <w:t>6.4.4.2</w:t>
      </w:r>
      <w:r w:rsidRPr="007530C6">
        <w:tab/>
        <w:t>Procedure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4" w:name="_Toc120613155"/>
      <w:bookmarkStart w:id="2105" w:name="_Toc121756695"/>
      <w:bookmarkStart w:id="2106" w:name="_Toc121820265"/>
      <w:bookmarkStart w:id="2107" w:name="_Toc124158015"/>
      <w:bookmarkStart w:id="2108" w:name="_Toc130560592"/>
      <w:bookmarkStart w:id="2109" w:name="_Toc137470235"/>
      <w:bookmarkStart w:id="2110" w:name="_Toc138884628"/>
      <w:bookmarkStart w:id="2111" w:name="_Toc145511036"/>
      <w:bookmarkStart w:id="2112" w:name="_Toc155479273"/>
      <w:bookmarkStart w:id="2113" w:name="_Toc176464267"/>
      <w:bookmarkStart w:id="2114" w:name="_Toc187247114"/>
      <w:bookmarkStart w:id="2115" w:name="_Toc192494637"/>
      <w:r w:rsidRPr="007530C6">
        <w:t>6.4.5</w:t>
      </w:r>
      <w:r w:rsidRPr="007530C6">
        <w:tab/>
        <w:t>Test Requirements</w:t>
      </w:r>
      <w:bookmarkEnd w:id="2104"/>
      <w:bookmarkEnd w:id="2105"/>
      <w:bookmarkEnd w:id="2106"/>
      <w:bookmarkEnd w:id="2107"/>
      <w:bookmarkEnd w:id="2108"/>
      <w:bookmarkEnd w:id="2109"/>
      <w:bookmarkEnd w:id="2110"/>
      <w:bookmarkEnd w:id="2111"/>
      <w:bookmarkEnd w:id="2112"/>
      <w:bookmarkEnd w:id="2113"/>
      <w:bookmarkEnd w:id="2114"/>
      <w:bookmarkEnd w:id="211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6" w:name="_Toc97737203"/>
      <w:bookmarkStart w:id="2117" w:name="_Toc120613156"/>
      <w:bookmarkStart w:id="2118" w:name="_Toc121756696"/>
      <w:bookmarkStart w:id="2119" w:name="_Toc121820266"/>
      <w:bookmarkStart w:id="2120" w:name="_Toc124158016"/>
      <w:bookmarkStart w:id="2121" w:name="_Toc130560593"/>
      <w:bookmarkStart w:id="2122" w:name="_Toc137470236"/>
      <w:bookmarkStart w:id="2123" w:name="_Toc138884629"/>
      <w:bookmarkStart w:id="2124" w:name="_Toc145511037"/>
      <w:bookmarkStart w:id="2125" w:name="_Toc155479274"/>
      <w:bookmarkStart w:id="2126" w:name="_Toc176464268"/>
      <w:bookmarkStart w:id="2127" w:name="_Toc187247115"/>
      <w:bookmarkStart w:id="2128" w:name="_Toc192494638"/>
      <w:r w:rsidRPr="007530C6">
        <w:t>6.</w:t>
      </w:r>
      <w:r w:rsidRPr="007530C6">
        <w:rPr>
          <w:lang w:eastAsia="zh-CN"/>
        </w:rPr>
        <w:t>5</w:t>
      </w:r>
      <w:r w:rsidRPr="007530C6">
        <w:tab/>
      </w:r>
      <w:r w:rsidRPr="007530C6">
        <w:rPr>
          <w:lang w:eastAsia="zh-CN"/>
        </w:rPr>
        <w:t>Unwanted emissions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3159418" w14:textId="77777777" w:rsidR="00B13304" w:rsidRPr="007530C6" w:rsidRDefault="00B13304" w:rsidP="00B13304">
      <w:pPr>
        <w:pStyle w:val="Heading3"/>
      </w:pPr>
      <w:bookmarkStart w:id="2129" w:name="_Toc82595161"/>
      <w:bookmarkStart w:id="2130" w:name="_Toc76545058"/>
      <w:bookmarkStart w:id="2131" w:name="_Toc75242712"/>
      <w:bookmarkStart w:id="2132" w:name="_Toc74961801"/>
      <w:bookmarkStart w:id="2133" w:name="_Toc66727998"/>
      <w:bookmarkStart w:id="2134" w:name="_Toc61182685"/>
      <w:bookmarkStart w:id="2135" w:name="_Toc58862692"/>
      <w:bookmarkStart w:id="2136" w:name="_Toc58860188"/>
      <w:bookmarkStart w:id="2137" w:name="_Toc53182447"/>
      <w:bookmarkStart w:id="2138" w:name="_Toc45884424"/>
      <w:bookmarkStart w:id="2139" w:name="_Toc37272178"/>
      <w:bookmarkStart w:id="2140" w:name="_Toc36645124"/>
      <w:bookmarkStart w:id="2141" w:name="_Toc29809740"/>
      <w:bookmarkStart w:id="2142" w:name="_Toc21099942"/>
      <w:bookmarkStart w:id="2143" w:name="_Toc120613157"/>
      <w:bookmarkStart w:id="2144" w:name="_Toc121756697"/>
      <w:bookmarkStart w:id="2145" w:name="_Toc121820267"/>
      <w:bookmarkStart w:id="2146" w:name="_Toc124158017"/>
      <w:bookmarkStart w:id="2147" w:name="_Toc130560594"/>
      <w:bookmarkStart w:id="2148" w:name="_Toc137470237"/>
      <w:bookmarkStart w:id="2149" w:name="_Toc138884630"/>
      <w:bookmarkStart w:id="2150" w:name="_Toc145511038"/>
      <w:bookmarkStart w:id="2151" w:name="_Toc155479275"/>
      <w:bookmarkStart w:id="2152" w:name="_Toc176464269"/>
      <w:bookmarkStart w:id="2153" w:name="_Toc187247116"/>
      <w:bookmarkStart w:id="2154" w:name="_Toc192494639"/>
      <w:r w:rsidRPr="007530C6">
        <w:t>6.5.1</w:t>
      </w:r>
      <w:r w:rsidRPr="007530C6">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DDF4432" w14:textId="18B83925" w:rsidR="00B13304" w:rsidRPr="007530C6" w:rsidRDefault="00B13304" w:rsidP="00B13304">
      <w:pPr>
        <w:rPr>
          <w:rFonts w:cs="v5.0.0"/>
        </w:rPr>
      </w:pPr>
      <w:bookmarkStart w:id="2155" w:name="_Toc82595170"/>
      <w:bookmarkStart w:id="2156" w:name="_Toc76545067"/>
      <w:bookmarkStart w:id="2157" w:name="_Toc75242721"/>
      <w:bookmarkStart w:id="2158" w:name="_Toc74961810"/>
      <w:bookmarkStart w:id="2159" w:name="_Toc66728007"/>
      <w:bookmarkStart w:id="2160" w:name="_Toc61182694"/>
      <w:bookmarkStart w:id="2161" w:name="_Toc58862701"/>
      <w:bookmarkStart w:id="2162" w:name="_Toc58860197"/>
      <w:bookmarkStart w:id="2163" w:name="_Toc53182456"/>
      <w:bookmarkStart w:id="2164" w:name="_Toc45884433"/>
      <w:bookmarkStart w:id="2165" w:name="_Toc37272187"/>
      <w:bookmarkStart w:id="2166" w:name="_Toc36645133"/>
      <w:bookmarkStart w:id="2167" w:name="_Toc29809749"/>
      <w:bookmarkStart w:id="216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69" w:name="_Hlk497217795"/>
      <w:r w:rsidRPr="007530C6">
        <w:rPr>
          <w:rFonts w:cs="v5.0.0"/>
        </w:rPr>
        <w:t xml:space="preserve">Adjacent Channel Leakage power Ratio </w:t>
      </w:r>
      <w:bookmarkEnd w:id="216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1" w:name="_Toc121756698"/>
      <w:bookmarkStart w:id="2172" w:name="_Toc121820268"/>
      <w:bookmarkStart w:id="2173" w:name="_Toc124158018"/>
      <w:bookmarkStart w:id="2174" w:name="_Toc130560595"/>
      <w:bookmarkStart w:id="2175" w:name="_Toc137470238"/>
      <w:bookmarkStart w:id="2176" w:name="_Toc138884631"/>
      <w:bookmarkStart w:id="2177" w:name="_Toc145511039"/>
      <w:bookmarkStart w:id="2178" w:name="_Toc155479276"/>
      <w:bookmarkStart w:id="2179" w:name="_Toc176464270"/>
      <w:bookmarkStart w:id="2180" w:name="_Toc187247117"/>
      <w:bookmarkStart w:id="2181" w:name="_Toc192494640"/>
      <w:r w:rsidRPr="007530C6">
        <w:t>6.5.2</w:t>
      </w:r>
      <w:r w:rsidRPr="007530C6">
        <w:tab/>
        <w:t>Adjacent Channel Leakage Power Ratio (ACLR)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70"/>
      <w:bookmarkEnd w:id="2171"/>
      <w:bookmarkEnd w:id="2172"/>
      <w:bookmarkEnd w:id="2173"/>
      <w:bookmarkEnd w:id="2174"/>
      <w:bookmarkEnd w:id="2175"/>
      <w:bookmarkEnd w:id="2176"/>
      <w:bookmarkEnd w:id="2177"/>
      <w:bookmarkEnd w:id="2178"/>
      <w:bookmarkEnd w:id="2179"/>
      <w:bookmarkEnd w:id="2180"/>
      <w:bookmarkEnd w:id="2181"/>
    </w:p>
    <w:p w14:paraId="2E5963E6" w14:textId="77777777" w:rsidR="00B13304" w:rsidRPr="007530C6" w:rsidRDefault="00B13304" w:rsidP="00B13304">
      <w:pPr>
        <w:pStyle w:val="Heading4"/>
      </w:pPr>
      <w:bookmarkStart w:id="2182" w:name="_Toc82595171"/>
      <w:bookmarkStart w:id="2183" w:name="_Toc76545068"/>
      <w:bookmarkStart w:id="2184" w:name="_Toc75242722"/>
      <w:bookmarkStart w:id="2185" w:name="_Toc74961811"/>
      <w:bookmarkStart w:id="2186" w:name="_Toc66728008"/>
      <w:bookmarkStart w:id="2187" w:name="_Toc61182695"/>
      <w:bookmarkStart w:id="2188" w:name="_Toc58862702"/>
      <w:bookmarkStart w:id="2189" w:name="_Toc58860198"/>
      <w:bookmarkStart w:id="2190" w:name="_Toc53182457"/>
      <w:bookmarkStart w:id="2191" w:name="_Toc45884434"/>
      <w:bookmarkStart w:id="2192" w:name="_Toc37272188"/>
      <w:bookmarkStart w:id="2193" w:name="_Toc36645134"/>
      <w:bookmarkStart w:id="2194" w:name="_Toc29809750"/>
      <w:bookmarkStart w:id="2195" w:name="_Toc21099952"/>
      <w:bookmarkStart w:id="2196" w:name="_Toc120613159"/>
      <w:bookmarkStart w:id="2197" w:name="_Toc121756699"/>
      <w:bookmarkStart w:id="2198" w:name="_Toc121820269"/>
      <w:bookmarkStart w:id="2199" w:name="_Toc124158019"/>
      <w:bookmarkStart w:id="2200" w:name="_Toc130560596"/>
      <w:bookmarkStart w:id="2201" w:name="_Toc137470239"/>
      <w:bookmarkStart w:id="2202" w:name="_Toc138884632"/>
      <w:bookmarkStart w:id="2203" w:name="_Toc145511040"/>
      <w:bookmarkStart w:id="2204" w:name="_Toc155479277"/>
      <w:bookmarkStart w:id="2205" w:name="_Toc176464271"/>
      <w:bookmarkStart w:id="2206" w:name="_Toc187247118"/>
      <w:bookmarkStart w:id="2207" w:name="_Toc192494641"/>
      <w:r w:rsidRPr="007530C6">
        <w:t>6.5.2.1</w:t>
      </w:r>
      <w:r w:rsidRPr="007530C6">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A3EA7" w14:textId="77777777" w:rsidR="00B13304" w:rsidRPr="007530C6" w:rsidRDefault="00B13304" w:rsidP="00B13304">
      <w:pPr>
        <w:rPr>
          <w:rFonts w:eastAsia="SimSun"/>
        </w:rPr>
      </w:pPr>
      <w:bookmarkStart w:id="2208" w:name="_Toc82595172"/>
      <w:bookmarkStart w:id="2209" w:name="_Toc76545069"/>
      <w:bookmarkStart w:id="2210" w:name="_Toc75242723"/>
      <w:bookmarkStart w:id="2211" w:name="_Toc74961812"/>
      <w:bookmarkStart w:id="2212" w:name="_Toc66728009"/>
      <w:bookmarkStart w:id="2213" w:name="_Toc61182696"/>
      <w:bookmarkStart w:id="2214" w:name="_Toc58862703"/>
      <w:bookmarkStart w:id="2215" w:name="_Toc58860199"/>
      <w:bookmarkStart w:id="2216" w:name="_Toc53182458"/>
      <w:bookmarkStart w:id="2217" w:name="_Toc45884435"/>
      <w:bookmarkStart w:id="2218" w:name="_Toc37272189"/>
      <w:bookmarkStart w:id="2219" w:name="_Toc36645135"/>
      <w:bookmarkStart w:id="2220" w:name="_Toc29809751"/>
      <w:bookmarkStart w:id="2221"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3"/>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4" w:name="_Toc120613160"/>
      <w:bookmarkStart w:id="2225" w:name="_Toc121756700"/>
      <w:bookmarkStart w:id="2226" w:name="_Toc121820270"/>
      <w:bookmarkStart w:id="2227" w:name="_Toc124158020"/>
      <w:bookmarkStart w:id="2228" w:name="_Toc130560597"/>
      <w:bookmarkStart w:id="2229" w:name="_Toc137470240"/>
      <w:bookmarkStart w:id="2230" w:name="_Toc138884633"/>
      <w:bookmarkStart w:id="2231" w:name="_Toc145511041"/>
      <w:bookmarkStart w:id="2232" w:name="_Toc155479278"/>
      <w:bookmarkStart w:id="2233" w:name="_Toc176464272"/>
      <w:bookmarkStart w:id="2234" w:name="_Toc187247119"/>
      <w:bookmarkStart w:id="2235" w:name="_Toc192494642"/>
      <w:r w:rsidRPr="007530C6">
        <w:t>6.5.2.2</w:t>
      </w:r>
      <w:r w:rsidRPr="007530C6">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4"/>
      <w:bookmarkEnd w:id="2225"/>
      <w:bookmarkEnd w:id="2226"/>
      <w:bookmarkEnd w:id="2227"/>
      <w:bookmarkEnd w:id="2228"/>
      <w:bookmarkEnd w:id="2229"/>
      <w:bookmarkEnd w:id="2230"/>
      <w:bookmarkEnd w:id="2231"/>
      <w:bookmarkEnd w:id="2232"/>
      <w:bookmarkEnd w:id="2233"/>
      <w:bookmarkEnd w:id="2234"/>
      <w:bookmarkEnd w:id="223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6" w:name="_Toc82595173"/>
      <w:bookmarkStart w:id="2237" w:name="_Toc76545070"/>
      <w:bookmarkStart w:id="2238" w:name="_Toc75242724"/>
      <w:bookmarkStart w:id="2239" w:name="_Toc74961813"/>
      <w:bookmarkStart w:id="2240" w:name="_Toc66728010"/>
      <w:bookmarkStart w:id="2241" w:name="_Toc61182697"/>
      <w:bookmarkStart w:id="2242" w:name="_Toc58862704"/>
      <w:bookmarkStart w:id="2243" w:name="_Toc58860200"/>
      <w:bookmarkStart w:id="2244" w:name="_Toc53182459"/>
      <w:bookmarkStart w:id="2245" w:name="_Toc45884436"/>
      <w:bookmarkStart w:id="2246" w:name="_Toc37272190"/>
      <w:bookmarkStart w:id="2247" w:name="_Toc36645136"/>
      <w:bookmarkStart w:id="2248" w:name="_Toc29809752"/>
      <w:bookmarkStart w:id="2249" w:name="_Toc21099954"/>
      <w:bookmarkStart w:id="2250" w:name="_Toc120613161"/>
      <w:bookmarkStart w:id="2251" w:name="_Toc121756701"/>
      <w:bookmarkStart w:id="2252" w:name="_Toc121820271"/>
      <w:bookmarkStart w:id="2253" w:name="_Toc124158021"/>
      <w:bookmarkStart w:id="2254" w:name="_Toc130560598"/>
      <w:bookmarkStart w:id="2255" w:name="_Toc137470241"/>
      <w:bookmarkStart w:id="2256" w:name="_Toc138884634"/>
      <w:bookmarkStart w:id="2257" w:name="_Toc145511042"/>
      <w:bookmarkStart w:id="2258" w:name="_Toc155479279"/>
      <w:bookmarkStart w:id="2259" w:name="_Toc176464273"/>
      <w:bookmarkStart w:id="2260" w:name="_Toc187247120"/>
      <w:bookmarkStart w:id="2261" w:name="_Toc192494643"/>
      <w:r w:rsidRPr="007530C6">
        <w:t>6.5.2.3</w:t>
      </w:r>
      <w:r w:rsidRPr="007530C6">
        <w:tab/>
        <w:t>Test purpose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2" w:name="_Toc82595174"/>
      <w:bookmarkStart w:id="2263" w:name="_Toc76545071"/>
      <w:bookmarkStart w:id="2264" w:name="_Toc75242725"/>
      <w:bookmarkStart w:id="2265" w:name="_Toc74961814"/>
      <w:bookmarkStart w:id="2266" w:name="_Toc66728011"/>
      <w:bookmarkStart w:id="2267" w:name="_Toc61182698"/>
      <w:bookmarkStart w:id="2268" w:name="_Toc58862705"/>
      <w:bookmarkStart w:id="2269" w:name="_Toc58860201"/>
      <w:bookmarkStart w:id="2270" w:name="_Toc53182460"/>
      <w:bookmarkStart w:id="2271" w:name="_Toc45884437"/>
      <w:bookmarkStart w:id="2272" w:name="_Toc37272191"/>
      <w:bookmarkStart w:id="2273" w:name="_Toc36645137"/>
      <w:bookmarkStart w:id="2274" w:name="_Toc29809753"/>
      <w:bookmarkStart w:id="2275" w:name="_Toc21099955"/>
      <w:bookmarkStart w:id="2276" w:name="_Toc120613162"/>
      <w:bookmarkStart w:id="2277" w:name="_Toc121756702"/>
      <w:bookmarkStart w:id="2278" w:name="_Toc121820272"/>
      <w:bookmarkStart w:id="2279" w:name="_Toc124158022"/>
      <w:bookmarkStart w:id="2280" w:name="_Toc130560599"/>
      <w:bookmarkStart w:id="2281" w:name="_Toc137470242"/>
      <w:bookmarkStart w:id="2282" w:name="_Toc138884635"/>
      <w:bookmarkStart w:id="2283" w:name="_Toc145511043"/>
      <w:bookmarkStart w:id="2284" w:name="_Toc155479280"/>
      <w:bookmarkStart w:id="2285" w:name="_Toc176464274"/>
      <w:bookmarkStart w:id="2286" w:name="_Toc187247121"/>
      <w:bookmarkStart w:id="2287" w:name="_Toc192494644"/>
      <w:r w:rsidRPr="007530C6">
        <w:t>6.5.2.4</w:t>
      </w:r>
      <w:r w:rsidRPr="007530C6">
        <w:tab/>
        <w:t>Method of test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5D1799" w14:textId="77777777" w:rsidR="00B13304" w:rsidRPr="007530C6" w:rsidRDefault="00B13304" w:rsidP="00B13304">
      <w:pPr>
        <w:pStyle w:val="Heading5"/>
      </w:pPr>
      <w:bookmarkStart w:id="2288" w:name="_Toc82595175"/>
      <w:bookmarkStart w:id="2289" w:name="_Toc76545072"/>
      <w:bookmarkStart w:id="2290" w:name="_Toc75242726"/>
      <w:bookmarkStart w:id="2291" w:name="_Toc74961815"/>
      <w:bookmarkStart w:id="2292" w:name="_Toc66728012"/>
      <w:bookmarkStart w:id="2293" w:name="_Toc61182699"/>
      <w:bookmarkStart w:id="2294" w:name="_Toc58862706"/>
      <w:bookmarkStart w:id="2295" w:name="_Toc58860202"/>
      <w:bookmarkStart w:id="2296" w:name="_Toc53182461"/>
      <w:bookmarkStart w:id="2297" w:name="_Toc45884438"/>
      <w:bookmarkStart w:id="2298" w:name="_Toc37272192"/>
      <w:bookmarkStart w:id="2299" w:name="_Toc36645138"/>
      <w:bookmarkStart w:id="2300" w:name="_Toc29809754"/>
      <w:bookmarkStart w:id="2301" w:name="_Toc21099956"/>
      <w:bookmarkStart w:id="2302" w:name="_Toc120613163"/>
      <w:bookmarkStart w:id="2303" w:name="_Toc121756703"/>
      <w:bookmarkStart w:id="2304" w:name="_Toc121820273"/>
      <w:bookmarkStart w:id="2305" w:name="_Toc124158023"/>
      <w:bookmarkStart w:id="2306" w:name="_Toc130560600"/>
      <w:bookmarkStart w:id="2307" w:name="_Toc137470243"/>
      <w:bookmarkStart w:id="2308" w:name="_Toc138884636"/>
      <w:bookmarkStart w:id="2309" w:name="_Toc145511044"/>
      <w:bookmarkStart w:id="2310" w:name="_Toc155479281"/>
      <w:bookmarkStart w:id="2311" w:name="_Toc176464275"/>
      <w:bookmarkStart w:id="2312" w:name="_Toc187247122"/>
      <w:bookmarkStart w:id="2313" w:name="_Toc192494645"/>
      <w:r w:rsidRPr="007530C6">
        <w:t>6.5.2.4.1</w:t>
      </w:r>
      <w:r w:rsidRPr="007530C6">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4" w:name="_Toc82595176"/>
      <w:bookmarkStart w:id="2315" w:name="_Toc76545073"/>
      <w:bookmarkStart w:id="2316" w:name="_Toc75242727"/>
      <w:bookmarkStart w:id="2317" w:name="_Toc74961816"/>
      <w:bookmarkStart w:id="2318" w:name="_Toc66728013"/>
      <w:bookmarkStart w:id="2319" w:name="_Toc61182700"/>
      <w:bookmarkStart w:id="2320" w:name="_Toc58862707"/>
      <w:bookmarkStart w:id="2321" w:name="_Toc58860203"/>
      <w:bookmarkStart w:id="2322" w:name="_Toc53182462"/>
      <w:bookmarkStart w:id="2323" w:name="_Toc45884439"/>
      <w:bookmarkStart w:id="2324" w:name="_Toc37272193"/>
      <w:bookmarkStart w:id="2325" w:name="_Toc36645139"/>
      <w:bookmarkStart w:id="2326" w:name="_Toc29809755"/>
      <w:bookmarkStart w:id="2327" w:name="_Toc21099957"/>
      <w:bookmarkStart w:id="2328" w:name="_Toc120613164"/>
      <w:bookmarkStart w:id="2329" w:name="_Toc121756704"/>
      <w:bookmarkStart w:id="2330" w:name="_Toc121820274"/>
      <w:bookmarkStart w:id="2331" w:name="_Toc124158024"/>
      <w:bookmarkStart w:id="2332" w:name="_Toc130560601"/>
      <w:bookmarkStart w:id="2333" w:name="_Toc137470244"/>
      <w:bookmarkStart w:id="2334" w:name="_Toc138884637"/>
      <w:bookmarkStart w:id="2335" w:name="_Toc145511045"/>
      <w:bookmarkStart w:id="2336" w:name="_Toc155479282"/>
      <w:bookmarkStart w:id="2337" w:name="_Toc176464276"/>
      <w:bookmarkStart w:id="2338" w:name="_Toc187247123"/>
      <w:bookmarkStart w:id="2339" w:name="_Toc192494646"/>
      <w:r w:rsidRPr="007530C6">
        <w:t>6.5.2.4.2</w:t>
      </w:r>
      <w:r w:rsidRPr="007530C6">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0" w:name="_Hlk127318020"/>
      <w:r w:rsidRPr="00736A15">
        <w:rPr>
          <w:rFonts w:cs="v4.2.0"/>
          <w:i/>
          <w:iCs/>
        </w:rPr>
        <w:t>gap between passbands</w:t>
      </w:r>
      <w:bookmarkEnd w:id="234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1" w:name="_Toc82595177"/>
      <w:bookmarkStart w:id="2342" w:name="_Toc76545074"/>
      <w:bookmarkStart w:id="2343" w:name="_Toc75242728"/>
      <w:bookmarkStart w:id="2344" w:name="_Toc74961817"/>
      <w:bookmarkStart w:id="2345" w:name="_Toc66728014"/>
      <w:bookmarkStart w:id="2346" w:name="_Toc61182701"/>
      <w:bookmarkStart w:id="2347" w:name="_Toc58862708"/>
      <w:bookmarkStart w:id="2348" w:name="_Toc58860204"/>
      <w:bookmarkStart w:id="2349" w:name="_Toc53182463"/>
      <w:bookmarkStart w:id="2350" w:name="_Toc45884440"/>
      <w:bookmarkStart w:id="2351" w:name="_Toc37272194"/>
      <w:bookmarkStart w:id="2352" w:name="_Toc36645140"/>
      <w:bookmarkStart w:id="2353" w:name="_Toc29809756"/>
      <w:bookmarkStart w:id="2354" w:name="_Toc21099958"/>
      <w:bookmarkStart w:id="2355" w:name="_Toc120613165"/>
      <w:bookmarkStart w:id="2356" w:name="_Toc121756705"/>
      <w:bookmarkStart w:id="2357" w:name="_Toc121820275"/>
      <w:bookmarkStart w:id="2358" w:name="_Toc124158025"/>
      <w:bookmarkStart w:id="2359" w:name="_Toc130560602"/>
      <w:bookmarkStart w:id="2360" w:name="_Toc137470245"/>
      <w:bookmarkStart w:id="2361" w:name="_Toc138884638"/>
      <w:bookmarkStart w:id="2362" w:name="_Toc145511046"/>
      <w:bookmarkStart w:id="2363" w:name="_Toc155479283"/>
      <w:bookmarkStart w:id="2364" w:name="_Toc176464277"/>
      <w:bookmarkStart w:id="2365" w:name="_Toc187247124"/>
      <w:bookmarkStart w:id="2366" w:name="_Toc192494647"/>
      <w:r w:rsidRPr="007530C6">
        <w:t>6.5.2.5</w:t>
      </w:r>
      <w:r w:rsidRPr="007530C6">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00BA3666" w:rsidRPr="00BA3666">
        <w:rPr>
          <w:rFonts w:eastAsia="SimSun" w:hint="eastAsia"/>
          <w:lang w:val="en-US" w:eastAsia="zh-CN"/>
        </w:rPr>
        <w:t xml:space="preserve"> for RF repeater</w:t>
      </w:r>
      <w:bookmarkEnd w:id="2364"/>
      <w:bookmarkEnd w:id="2365"/>
      <w:bookmarkEnd w:id="2366"/>
    </w:p>
    <w:p w14:paraId="461BA8F7" w14:textId="77777777" w:rsidR="00B13304" w:rsidRPr="007530C6" w:rsidRDefault="00B13304" w:rsidP="00B13304">
      <w:pPr>
        <w:rPr>
          <w:rFonts w:eastAsia="MS Mincho" w:cs="v5.0.0"/>
        </w:rPr>
      </w:pPr>
      <w:bookmarkStart w:id="2367" w:name="_Toc82595178"/>
      <w:bookmarkStart w:id="2368" w:name="_Toc76545075"/>
      <w:bookmarkStart w:id="2369" w:name="_Toc75242729"/>
      <w:bookmarkStart w:id="2370" w:name="_Toc74961818"/>
      <w:bookmarkStart w:id="2371" w:name="_Toc66728015"/>
      <w:bookmarkStart w:id="2372" w:name="_Toc61182702"/>
      <w:bookmarkStart w:id="2373" w:name="_Toc58862709"/>
      <w:bookmarkStart w:id="2374" w:name="_Toc58860205"/>
      <w:bookmarkStart w:id="2375" w:name="_Toc53182464"/>
      <w:bookmarkStart w:id="2376" w:name="_Toc45884441"/>
      <w:bookmarkStart w:id="2377" w:name="_Toc37272195"/>
      <w:bookmarkStart w:id="2378" w:name="_Toc36645141"/>
      <w:bookmarkStart w:id="2379" w:name="_Toc29809757"/>
      <w:bookmarkStart w:id="238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1" w:name="_Hlk508123340"/>
      <w:r w:rsidRPr="007530C6">
        <w:rPr>
          <w:rFonts w:eastAsia="MS Mincho" w:cs="v5.0.0"/>
        </w:rPr>
        <w:t xml:space="preserve"> is</w:t>
      </w:r>
      <w:bookmarkEnd w:id="238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2" w:name="_Toc82595181"/>
      <w:bookmarkStart w:id="2383" w:name="_Toc76545078"/>
      <w:bookmarkStart w:id="2384" w:name="_Toc75242732"/>
      <w:bookmarkStart w:id="2385" w:name="_Toc74961822"/>
      <w:bookmarkStart w:id="2386" w:name="_Toc66728019"/>
      <w:bookmarkStart w:id="2387" w:name="_Toc61182706"/>
      <w:bookmarkStart w:id="2388" w:name="_Toc58862713"/>
      <w:bookmarkStart w:id="2389" w:name="_Toc58860209"/>
      <w:bookmarkStart w:id="2390" w:name="_Toc53182468"/>
      <w:bookmarkStart w:id="2391" w:name="_Toc45884445"/>
      <w:bookmarkStart w:id="2392" w:name="_Toc37272199"/>
      <w:bookmarkStart w:id="2393" w:name="_Toc36645145"/>
      <w:bookmarkStart w:id="2394" w:name="_Toc29809761"/>
      <w:bookmarkStart w:id="2395" w:name="_Toc21099963"/>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777BE1D" w14:textId="77777777" w:rsidR="00585464" w:rsidRPr="00585464" w:rsidRDefault="00585464" w:rsidP="00585464">
      <w:pPr>
        <w:pStyle w:val="Heading4"/>
        <w:rPr>
          <w:rFonts w:eastAsia="SimSun"/>
          <w:i/>
          <w:iCs/>
          <w:lang w:eastAsia="en-US"/>
        </w:rPr>
      </w:pPr>
      <w:bookmarkStart w:id="2396" w:name="_Toc155428052"/>
      <w:bookmarkStart w:id="2397" w:name="_Toc155781070"/>
      <w:bookmarkStart w:id="2398" w:name="_Toc176464278"/>
      <w:bookmarkStart w:id="2399" w:name="_Toc187247125"/>
      <w:bookmarkStart w:id="2400"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6"/>
      <w:bookmarkEnd w:id="2397"/>
      <w:bookmarkEnd w:id="2398"/>
      <w:bookmarkEnd w:id="2399"/>
      <w:bookmarkEnd w:id="2400"/>
    </w:p>
    <w:p w14:paraId="67C50AD1" w14:textId="77777777" w:rsidR="00585464" w:rsidRPr="00585464" w:rsidRDefault="00585464" w:rsidP="00585464">
      <w:pPr>
        <w:pStyle w:val="Heading5"/>
        <w:rPr>
          <w:rFonts w:eastAsia="SimSun"/>
          <w:lang w:eastAsia="en-US"/>
        </w:rPr>
      </w:pPr>
      <w:bookmarkStart w:id="2401" w:name="_Toc155428053"/>
      <w:bookmarkStart w:id="2402" w:name="_Toc155781071"/>
      <w:bookmarkStart w:id="2403" w:name="_Toc176464279"/>
      <w:bookmarkStart w:id="2404" w:name="_Toc187247126"/>
      <w:bookmarkStart w:id="2405"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1"/>
      <w:bookmarkEnd w:id="2402"/>
      <w:bookmarkEnd w:id="2403"/>
      <w:bookmarkEnd w:id="2404"/>
      <w:bookmarkEnd w:id="240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7" w:name="_Toc155781072"/>
      <w:bookmarkStart w:id="2408" w:name="_Toc155428054"/>
      <w:bookmarkStart w:id="2409" w:name="_Toc176464280"/>
      <w:bookmarkStart w:id="2410" w:name="_Toc187247127"/>
      <w:bookmarkStart w:id="2411"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7"/>
      <w:bookmarkEnd w:id="2408"/>
      <w:bookmarkEnd w:id="2409"/>
      <w:bookmarkEnd w:id="2410"/>
      <w:bookmarkEnd w:id="241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3" w:name="_Toc120613166"/>
      <w:bookmarkStart w:id="2414" w:name="_Toc121756706"/>
      <w:bookmarkStart w:id="2415" w:name="_Toc121820276"/>
      <w:bookmarkStart w:id="2416" w:name="_Toc124158026"/>
      <w:bookmarkStart w:id="2417" w:name="_Toc130560603"/>
      <w:bookmarkStart w:id="2418" w:name="_Toc137470246"/>
      <w:bookmarkStart w:id="2419" w:name="_Toc138884639"/>
      <w:bookmarkStart w:id="2420" w:name="_Toc145511047"/>
      <w:bookmarkStart w:id="2421" w:name="_Toc155479284"/>
      <w:bookmarkStart w:id="2422" w:name="_Toc176464281"/>
      <w:bookmarkStart w:id="2423" w:name="_Toc187247128"/>
      <w:bookmarkStart w:id="2424" w:name="_Toc192494651"/>
      <w:r w:rsidRPr="007530C6">
        <w:t>6.5.3</w:t>
      </w:r>
      <w:r w:rsidRPr="007530C6">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413"/>
      <w:bookmarkEnd w:id="2414"/>
      <w:bookmarkEnd w:id="2415"/>
      <w:bookmarkEnd w:id="2416"/>
      <w:bookmarkEnd w:id="2417"/>
      <w:bookmarkEnd w:id="2418"/>
      <w:bookmarkEnd w:id="2419"/>
      <w:bookmarkEnd w:id="2420"/>
      <w:bookmarkEnd w:id="2421"/>
      <w:bookmarkEnd w:id="2422"/>
      <w:bookmarkEnd w:id="2423"/>
      <w:bookmarkEnd w:id="2424"/>
    </w:p>
    <w:p w14:paraId="60367D73" w14:textId="77777777" w:rsidR="00B13304" w:rsidRPr="007530C6" w:rsidRDefault="00B13304" w:rsidP="00B13304">
      <w:pPr>
        <w:pStyle w:val="Heading4"/>
      </w:pPr>
      <w:bookmarkStart w:id="2425" w:name="_Toc82595182"/>
      <w:bookmarkStart w:id="2426" w:name="_Toc76545079"/>
      <w:bookmarkStart w:id="2427" w:name="_Toc75242733"/>
      <w:bookmarkStart w:id="2428" w:name="_Toc74961823"/>
      <w:bookmarkStart w:id="2429" w:name="_Toc66728020"/>
      <w:bookmarkStart w:id="2430" w:name="_Toc61182707"/>
      <w:bookmarkStart w:id="2431" w:name="_Toc58862714"/>
      <w:bookmarkStart w:id="2432" w:name="_Toc58860210"/>
      <w:bookmarkStart w:id="2433" w:name="_Toc53182469"/>
      <w:bookmarkStart w:id="2434" w:name="_Toc45884446"/>
      <w:bookmarkStart w:id="2435" w:name="_Toc37272200"/>
      <w:bookmarkStart w:id="2436" w:name="_Toc36645146"/>
      <w:bookmarkStart w:id="2437" w:name="_Toc29809762"/>
      <w:bookmarkStart w:id="2438" w:name="_Toc21099964"/>
      <w:bookmarkStart w:id="2439" w:name="_Toc120613167"/>
      <w:bookmarkStart w:id="2440" w:name="_Toc121756707"/>
      <w:bookmarkStart w:id="2441" w:name="_Toc121820277"/>
      <w:bookmarkStart w:id="2442" w:name="_Toc124158027"/>
      <w:bookmarkStart w:id="2443" w:name="_Toc130560604"/>
      <w:bookmarkStart w:id="2444" w:name="_Toc137470247"/>
      <w:bookmarkStart w:id="2445" w:name="_Toc138884640"/>
      <w:bookmarkStart w:id="2446" w:name="_Toc145511048"/>
      <w:bookmarkStart w:id="2447" w:name="_Toc155479285"/>
      <w:bookmarkStart w:id="2448" w:name="_Toc176464282"/>
      <w:bookmarkStart w:id="2449" w:name="_Toc187247129"/>
      <w:bookmarkStart w:id="2450" w:name="_Toc192494652"/>
      <w:r w:rsidRPr="007530C6">
        <w:t>6.5.3.1</w:t>
      </w:r>
      <w:r w:rsidRPr="007530C6">
        <w:tab/>
        <w:t>Definition and applicability</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57791E0" w14:textId="77777777" w:rsidR="00B13304" w:rsidRPr="007530C6" w:rsidRDefault="00B13304" w:rsidP="00B13304">
      <w:pPr>
        <w:rPr>
          <w:rFonts w:cs="v5.0.0"/>
        </w:rPr>
      </w:pPr>
      <w:bookmarkStart w:id="2451" w:name="_Toc82595183"/>
      <w:bookmarkStart w:id="2452" w:name="_Toc76545080"/>
      <w:bookmarkStart w:id="2453" w:name="_Toc75242734"/>
      <w:bookmarkStart w:id="2454" w:name="_Toc74961824"/>
      <w:bookmarkStart w:id="2455" w:name="_Toc66728021"/>
      <w:bookmarkStart w:id="2456" w:name="_Toc61182708"/>
      <w:bookmarkStart w:id="2457" w:name="_Toc58862715"/>
      <w:bookmarkStart w:id="2458" w:name="_Toc58860211"/>
      <w:bookmarkStart w:id="2459" w:name="_Toc53182470"/>
      <w:bookmarkStart w:id="2460" w:name="_Toc45884447"/>
      <w:bookmarkStart w:id="2461" w:name="_Toc37272201"/>
      <w:bookmarkStart w:id="2462" w:name="_Toc36645147"/>
      <w:bookmarkStart w:id="2463" w:name="_Toc29809763"/>
      <w:bookmarkStart w:id="246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5" w:name="_Hlk497218315"/>
      <w:r w:rsidRPr="007530C6">
        <w:sym w:font="Symbol" w:char="F044"/>
      </w:r>
      <w:r w:rsidRPr="007530C6">
        <w:t>f</w:t>
      </w:r>
      <w:bookmarkEnd w:id="2465"/>
      <w:r w:rsidRPr="007530C6">
        <w:t xml:space="preserve"> is the </w:t>
      </w:r>
      <w:bookmarkStart w:id="246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6"/>
      <w:r w:rsidRPr="007530C6">
        <w:t>.</w:t>
      </w:r>
    </w:p>
    <w:p w14:paraId="2A05603D" w14:textId="77777777" w:rsidR="00B13304" w:rsidRPr="007530C6" w:rsidRDefault="00B13304" w:rsidP="00E84E30">
      <w:pPr>
        <w:pStyle w:val="B1"/>
      </w:pPr>
      <w:r w:rsidRPr="007530C6">
        <w:t>-</w:t>
      </w:r>
      <w:r w:rsidRPr="007530C6">
        <w:tab/>
      </w:r>
      <w:bookmarkStart w:id="2467" w:name="_Hlk497218343"/>
      <w:r w:rsidRPr="007530C6">
        <w:t xml:space="preserve">f_offset </w:t>
      </w:r>
      <w:bookmarkEnd w:id="2467"/>
      <w:r w:rsidRPr="007530C6">
        <w:t xml:space="preserve">is the </w:t>
      </w:r>
      <w:bookmarkStart w:id="2468" w:name="_Hlk497218356"/>
      <w:r w:rsidRPr="007530C6">
        <w:t xml:space="preserve">separation between the </w:t>
      </w:r>
      <w:r w:rsidRPr="007530C6">
        <w:rPr>
          <w:i/>
        </w:rPr>
        <w:t>passband edge</w:t>
      </w:r>
      <w:r w:rsidRPr="007530C6">
        <w:t xml:space="preserve"> frequency and the centre of the measuring filter</w:t>
      </w:r>
      <w:bookmarkEnd w:id="2468"/>
      <w:r w:rsidRPr="007530C6">
        <w:t>.</w:t>
      </w:r>
    </w:p>
    <w:p w14:paraId="2B49BBC2" w14:textId="77777777" w:rsidR="00B13304" w:rsidRPr="007530C6" w:rsidRDefault="00B13304" w:rsidP="00E84E30">
      <w:pPr>
        <w:pStyle w:val="B1"/>
      </w:pPr>
      <w:r w:rsidRPr="007530C6">
        <w:t>-</w:t>
      </w:r>
      <w:r w:rsidRPr="007530C6">
        <w:tab/>
      </w:r>
      <w:bookmarkStart w:id="2469" w:name="_Hlk497218367"/>
      <w:r w:rsidRPr="007530C6">
        <w:t>f_offset</w:t>
      </w:r>
      <w:r w:rsidRPr="007530C6">
        <w:rPr>
          <w:vertAlign w:val="subscript"/>
        </w:rPr>
        <w:t>max</w:t>
      </w:r>
      <w:bookmarkEnd w:id="2469"/>
      <w:r w:rsidRPr="007530C6">
        <w:t xml:space="preserve"> is </w:t>
      </w:r>
      <w:bookmarkStart w:id="2470" w:name="_Hlk497218384"/>
      <w:r w:rsidRPr="007530C6">
        <w:t>the offset to the frequency Δf</w:t>
      </w:r>
      <w:r w:rsidRPr="007530C6">
        <w:rPr>
          <w:vertAlign w:val="subscript"/>
        </w:rPr>
        <w:t>OBUE</w:t>
      </w:r>
      <w:r w:rsidRPr="007530C6">
        <w:t xml:space="preserve"> outside the downlink </w:t>
      </w:r>
      <w:bookmarkEnd w:id="247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2" w:name="_Toc120613168"/>
      <w:bookmarkStart w:id="2473" w:name="_Toc121756708"/>
      <w:bookmarkStart w:id="2474" w:name="_Toc121820278"/>
      <w:bookmarkStart w:id="2475" w:name="_Toc124158028"/>
      <w:bookmarkStart w:id="2476" w:name="_Toc130560605"/>
      <w:bookmarkStart w:id="2477" w:name="_Toc137470248"/>
      <w:bookmarkStart w:id="2478" w:name="_Toc138884641"/>
      <w:bookmarkStart w:id="2479" w:name="_Toc145511049"/>
      <w:bookmarkStart w:id="2480" w:name="_Toc155479286"/>
      <w:bookmarkStart w:id="2481" w:name="_Toc176464283"/>
      <w:bookmarkStart w:id="2482" w:name="_Toc187247130"/>
      <w:bookmarkStart w:id="2483" w:name="_Toc192494653"/>
      <w:r w:rsidRPr="007530C6">
        <w:t>6.5.3.2</w:t>
      </w:r>
      <w:r w:rsidRPr="007530C6">
        <w:tab/>
        <w:t>Minimum requirement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2"/>
      <w:bookmarkEnd w:id="2473"/>
      <w:bookmarkEnd w:id="2474"/>
      <w:bookmarkEnd w:id="2475"/>
      <w:bookmarkEnd w:id="2476"/>
      <w:bookmarkEnd w:id="2477"/>
      <w:bookmarkEnd w:id="2478"/>
      <w:bookmarkEnd w:id="2479"/>
      <w:bookmarkEnd w:id="2480"/>
      <w:bookmarkEnd w:id="2481"/>
      <w:bookmarkEnd w:id="2482"/>
      <w:bookmarkEnd w:id="248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4" w:name="_Toc82595184"/>
      <w:bookmarkStart w:id="2485" w:name="_Toc76545081"/>
      <w:bookmarkStart w:id="2486" w:name="_Toc75242735"/>
      <w:bookmarkStart w:id="2487" w:name="_Toc74961825"/>
      <w:bookmarkStart w:id="2488" w:name="_Toc66728022"/>
      <w:bookmarkStart w:id="2489" w:name="_Toc61182709"/>
      <w:bookmarkStart w:id="2490" w:name="_Toc58862716"/>
      <w:bookmarkStart w:id="2491" w:name="_Toc58860212"/>
      <w:bookmarkStart w:id="2492" w:name="_Toc53182471"/>
      <w:bookmarkStart w:id="2493" w:name="_Toc45884448"/>
      <w:bookmarkStart w:id="2494" w:name="_Toc37272202"/>
      <w:bookmarkStart w:id="2495" w:name="_Toc36645148"/>
      <w:bookmarkStart w:id="2496" w:name="_Toc29809764"/>
      <w:bookmarkStart w:id="2497" w:name="_Toc21099966"/>
      <w:bookmarkStart w:id="2498" w:name="_Toc120613169"/>
      <w:bookmarkStart w:id="2499" w:name="_Toc121756709"/>
      <w:bookmarkStart w:id="2500" w:name="_Toc121820279"/>
      <w:bookmarkStart w:id="2501" w:name="_Toc124158029"/>
      <w:bookmarkStart w:id="2502" w:name="_Toc130560606"/>
      <w:bookmarkStart w:id="2503" w:name="_Toc137470249"/>
      <w:bookmarkStart w:id="2504" w:name="_Toc138884642"/>
      <w:bookmarkStart w:id="2505" w:name="_Toc145511050"/>
      <w:bookmarkStart w:id="2506" w:name="_Toc155479287"/>
      <w:bookmarkStart w:id="2507" w:name="_Toc176464284"/>
      <w:bookmarkStart w:id="2508" w:name="_Toc187247131"/>
      <w:bookmarkStart w:id="2509" w:name="_Toc192494654"/>
      <w:r w:rsidRPr="007530C6">
        <w:t>6.5.3.3</w:t>
      </w:r>
      <w:r w:rsidRPr="007530C6">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0" w:name="_Toc82595185"/>
      <w:bookmarkStart w:id="2511" w:name="_Toc76545082"/>
      <w:bookmarkStart w:id="2512" w:name="_Toc75242736"/>
      <w:bookmarkStart w:id="2513" w:name="_Toc74961826"/>
      <w:bookmarkStart w:id="2514" w:name="_Toc66728023"/>
      <w:bookmarkStart w:id="2515" w:name="_Toc61182710"/>
      <w:bookmarkStart w:id="2516" w:name="_Toc58862717"/>
      <w:bookmarkStart w:id="2517" w:name="_Toc58860213"/>
      <w:bookmarkStart w:id="2518" w:name="_Toc53182472"/>
      <w:bookmarkStart w:id="2519" w:name="_Toc45884449"/>
      <w:bookmarkStart w:id="2520" w:name="_Toc37272203"/>
      <w:bookmarkStart w:id="2521" w:name="_Toc36645149"/>
      <w:bookmarkStart w:id="2522" w:name="_Toc29809765"/>
      <w:bookmarkStart w:id="2523" w:name="_Toc21099967"/>
      <w:bookmarkStart w:id="2524" w:name="_Toc120613170"/>
      <w:bookmarkStart w:id="2525" w:name="_Toc121756710"/>
      <w:bookmarkStart w:id="2526" w:name="_Toc121820280"/>
      <w:bookmarkStart w:id="2527" w:name="_Toc124158030"/>
      <w:bookmarkStart w:id="2528" w:name="_Toc130560607"/>
      <w:bookmarkStart w:id="2529" w:name="_Toc137470250"/>
      <w:bookmarkStart w:id="2530" w:name="_Toc138884643"/>
      <w:bookmarkStart w:id="2531" w:name="_Toc145511051"/>
      <w:bookmarkStart w:id="2532" w:name="_Toc155479288"/>
      <w:bookmarkStart w:id="2533" w:name="_Toc176464285"/>
      <w:bookmarkStart w:id="2534" w:name="_Toc187247132"/>
      <w:bookmarkStart w:id="2535" w:name="_Toc192494655"/>
      <w:r w:rsidRPr="007530C6">
        <w:t>6.5.3.4</w:t>
      </w:r>
      <w:r w:rsidRPr="007530C6">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1E1968E" w14:textId="77777777" w:rsidR="00B13304" w:rsidRPr="007530C6" w:rsidRDefault="00B13304" w:rsidP="00B13304">
      <w:pPr>
        <w:pStyle w:val="Heading5"/>
      </w:pPr>
      <w:bookmarkStart w:id="2536" w:name="_Toc82595186"/>
      <w:bookmarkStart w:id="2537" w:name="_Toc76545083"/>
      <w:bookmarkStart w:id="2538" w:name="_Toc75242737"/>
      <w:bookmarkStart w:id="2539" w:name="_Toc74961827"/>
      <w:bookmarkStart w:id="2540" w:name="_Toc66728024"/>
      <w:bookmarkStart w:id="2541" w:name="_Toc61182711"/>
      <w:bookmarkStart w:id="2542" w:name="_Toc58862718"/>
      <w:bookmarkStart w:id="2543" w:name="_Toc58860214"/>
      <w:bookmarkStart w:id="2544" w:name="_Toc53182473"/>
      <w:bookmarkStart w:id="2545" w:name="_Toc45884450"/>
      <w:bookmarkStart w:id="2546" w:name="_Toc37272204"/>
      <w:bookmarkStart w:id="2547" w:name="_Toc36645150"/>
      <w:bookmarkStart w:id="2548" w:name="_Toc29809766"/>
      <w:bookmarkStart w:id="2549" w:name="_Toc21099968"/>
      <w:bookmarkStart w:id="2550" w:name="_Toc120613171"/>
      <w:bookmarkStart w:id="2551" w:name="_Toc121756711"/>
      <w:bookmarkStart w:id="2552" w:name="_Toc121820281"/>
      <w:bookmarkStart w:id="2553" w:name="_Toc124158031"/>
      <w:bookmarkStart w:id="2554" w:name="_Toc130560608"/>
      <w:bookmarkStart w:id="2555" w:name="_Toc137470251"/>
      <w:bookmarkStart w:id="2556" w:name="_Toc138884644"/>
      <w:bookmarkStart w:id="2557" w:name="_Toc145511052"/>
      <w:bookmarkStart w:id="2558" w:name="_Toc155479289"/>
      <w:bookmarkStart w:id="2559" w:name="_Toc176464286"/>
      <w:bookmarkStart w:id="2560" w:name="_Toc187247133"/>
      <w:bookmarkStart w:id="2561" w:name="_Toc192494656"/>
      <w:r w:rsidRPr="007530C6">
        <w:t>6.5.3.4.1</w:t>
      </w:r>
      <w:r w:rsidRPr="007530C6">
        <w:tab/>
        <w:t>Initial conditions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2" w:name="_Toc82595187"/>
      <w:bookmarkStart w:id="2563" w:name="_Toc76545084"/>
      <w:bookmarkStart w:id="2564" w:name="_Toc75242738"/>
      <w:bookmarkStart w:id="2565" w:name="_Toc74961828"/>
      <w:bookmarkStart w:id="2566" w:name="_Toc66728025"/>
      <w:bookmarkStart w:id="2567" w:name="_Toc61182712"/>
      <w:bookmarkStart w:id="2568" w:name="_Toc58862719"/>
      <w:bookmarkStart w:id="2569" w:name="_Toc58860215"/>
      <w:bookmarkStart w:id="2570" w:name="_Toc53182474"/>
      <w:bookmarkStart w:id="2571" w:name="_Toc45884451"/>
      <w:bookmarkStart w:id="2572" w:name="_Toc37272205"/>
      <w:bookmarkStart w:id="2573" w:name="_Toc36645151"/>
      <w:bookmarkStart w:id="2574" w:name="_Toc29809767"/>
      <w:bookmarkStart w:id="2575" w:name="_Toc21099969"/>
      <w:bookmarkStart w:id="2576" w:name="_Toc120613172"/>
      <w:bookmarkStart w:id="2577" w:name="_Toc121756712"/>
      <w:bookmarkStart w:id="2578" w:name="_Toc121820282"/>
      <w:bookmarkStart w:id="2579" w:name="_Toc124158032"/>
      <w:bookmarkStart w:id="2580" w:name="_Toc130560609"/>
      <w:bookmarkStart w:id="2581" w:name="_Toc137470252"/>
      <w:bookmarkStart w:id="2582" w:name="_Toc138884645"/>
      <w:bookmarkStart w:id="2583" w:name="_Toc145511053"/>
      <w:bookmarkStart w:id="2584" w:name="_Toc155479290"/>
      <w:bookmarkStart w:id="2585" w:name="_Toc176464287"/>
      <w:bookmarkStart w:id="2586" w:name="_Toc187247134"/>
      <w:bookmarkStart w:id="2587" w:name="_Toc192494657"/>
      <w:r w:rsidRPr="007530C6">
        <w:t>6.5.3.4.2</w:t>
      </w:r>
      <w:r w:rsidRPr="007530C6">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00A87ABF">
        <w:t xml:space="preserve"> </w:t>
      </w:r>
      <w:r w:rsidR="00A87ABF">
        <w:rPr>
          <w:rFonts w:hint="eastAsia"/>
          <w:lang w:val="en-US" w:eastAsia="zh-CN"/>
        </w:rPr>
        <w:t>for RF repeater</w:t>
      </w:r>
      <w:bookmarkEnd w:id="2585"/>
      <w:bookmarkEnd w:id="2586"/>
      <w:bookmarkEnd w:id="258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8" w:name="_Toc82595188"/>
      <w:bookmarkStart w:id="2589" w:name="_Toc76545085"/>
      <w:bookmarkStart w:id="2590" w:name="_Toc75242739"/>
      <w:bookmarkStart w:id="2591" w:name="_Toc74961829"/>
      <w:bookmarkStart w:id="2592" w:name="_Toc66728026"/>
      <w:bookmarkStart w:id="2593" w:name="_Toc61182713"/>
      <w:bookmarkStart w:id="2594" w:name="_Toc58862720"/>
      <w:bookmarkStart w:id="2595" w:name="_Toc58860216"/>
      <w:bookmarkStart w:id="2596" w:name="_Toc53182475"/>
      <w:bookmarkStart w:id="2597" w:name="_Toc45884452"/>
      <w:bookmarkStart w:id="2598" w:name="_Toc37272206"/>
      <w:bookmarkStart w:id="2599" w:name="_Toc36645152"/>
      <w:bookmarkStart w:id="2600" w:name="_Toc29809768"/>
      <w:bookmarkStart w:id="2601" w:name="_Toc21099970"/>
      <w:bookmarkStart w:id="2602" w:name="_Toc120613173"/>
      <w:bookmarkStart w:id="2603" w:name="_Toc121756713"/>
      <w:bookmarkStart w:id="2604" w:name="_Toc121820283"/>
      <w:bookmarkStart w:id="2605" w:name="_Toc124158033"/>
      <w:bookmarkStart w:id="2606" w:name="_Toc130560610"/>
      <w:bookmarkStart w:id="2607" w:name="_Toc137470253"/>
      <w:bookmarkStart w:id="2608" w:name="_Toc138884646"/>
      <w:bookmarkStart w:id="2609" w:name="_Toc145511054"/>
      <w:bookmarkStart w:id="2610" w:name="_Toc155479291"/>
      <w:bookmarkStart w:id="2611" w:name="_Toc176464288"/>
      <w:bookmarkStart w:id="2612" w:name="_Toc187247135"/>
      <w:bookmarkStart w:id="2613" w:name="_Toc192494658"/>
      <w:r w:rsidRPr="007530C6">
        <w:t>6.5.3.4</w:t>
      </w:r>
      <w:r w:rsidR="009E4C01">
        <w:t>a</w:t>
      </w:r>
      <w:r w:rsidRPr="007530C6">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r w:rsidR="00A87ABF">
        <w:t xml:space="preserve"> </w:t>
      </w:r>
      <w:r w:rsidR="00A87ABF">
        <w:rPr>
          <w:rFonts w:hint="eastAsia"/>
          <w:lang w:val="en-US" w:eastAsia="zh-CN"/>
        </w:rPr>
        <w:t>for RF repeater</w:t>
      </w:r>
      <w:bookmarkEnd w:id="2611"/>
      <w:bookmarkEnd w:id="2612"/>
      <w:bookmarkEnd w:id="2613"/>
    </w:p>
    <w:p w14:paraId="20BA80D9" w14:textId="70E4D418" w:rsidR="00B13304" w:rsidRPr="007530C6" w:rsidRDefault="00B13304" w:rsidP="005D71CD">
      <w:pPr>
        <w:pStyle w:val="Heading5"/>
        <w:rPr>
          <w:rFonts w:eastAsia="SimSun"/>
        </w:rPr>
      </w:pPr>
      <w:bookmarkStart w:id="2614" w:name="_Toc82450616"/>
      <w:bookmarkStart w:id="2615" w:name="_Toc82449968"/>
      <w:bookmarkStart w:id="2616" w:name="_Toc76541986"/>
      <w:bookmarkStart w:id="2617" w:name="_Toc74583173"/>
      <w:bookmarkStart w:id="2618" w:name="_Toc66386332"/>
      <w:bookmarkStart w:id="2619" w:name="_Toc61184989"/>
      <w:bookmarkStart w:id="2620" w:name="_Toc61184599"/>
      <w:bookmarkStart w:id="2621" w:name="_Toc61184207"/>
      <w:bookmarkStart w:id="2622" w:name="_Toc61183815"/>
      <w:bookmarkStart w:id="2623" w:name="_Toc61183421"/>
      <w:bookmarkStart w:id="2624" w:name="_Toc57821145"/>
      <w:bookmarkStart w:id="2625" w:name="_Toc57820218"/>
      <w:bookmarkStart w:id="2626" w:name="_Toc53185742"/>
      <w:bookmarkStart w:id="2627" w:name="_Toc53185366"/>
      <w:bookmarkStart w:id="2628" w:name="_Toc13080205"/>
      <w:bookmarkStart w:id="2629" w:name="_Toc29811704"/>
      <w:bookmarkStart w:id="2630" w:name="_Toc36817256"/>
      <w:bookmarkStart w:id="2631" w:name="_Toc37260172"/>
      <w:bookmarkStart w:id="2632" w:name="_Toc37267560"/>
      <w:bookmarkStart w:id="2633" w:name="_Toc44712162"/>
      <w:bookmarkStart w:id="2634" w:name="_Toc45893475"/>
      <w:bookmarkStart w:id="2635" w:name="_Toc121756714"/>
      <w:bookmarkStart w:id="2636" w:name="_Toc121820284"/>
      <w:bookmarkStart w:id="2637" w:name="_Toc124158034"/>
      <w:bookmarkStart w:id="2638" w:name="_Toc130560611"/>
      <w:bookmarkStart w:id="2639" w:name="_Toc137470254"/>
      <w:bookmarkStart w:id="2640" w:name="_Toc138884647"/>
      <w:bookmarkStart w:id="2641" w:name="_Toc145511055"/>
      <w:bookmarkStart w:id="2642" w:name="_Toc155479292"/>
      <w:bookmarkStart w:id="2643" w:name="_Toc176464289"/>
      <w:bookmarkStart w:id="2644" w:name="_Toc187247136"/>
      <w:bookmarkStart w:id="2645" w:name="_Toc192494659"/>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4"/>
      <w:bookmarkEnd w:id="2645"/>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05pt;height:29.95pt" o:ole="" fillcolor="window">
                  <v:imagedata r:id="rId42" o:title=""/>
                </v:shape>
                <o:OLEObject Type="Embed" ProgID="Equation.3" ShapeID="_x0000_i1038" DrawAspect="Content" ObjectID="_1804707956"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0" w:name="_Hlk130566721"/>
      <w:r w:rsidRPr="007530C6">
        <w:rPr>
          <w:rFonts w:cs="v5.0.0"/>
        </w:rPr>
        <w:t>,</w:t>
      </w:r>
      <w:r>
        <w:rPr>
          <w:rFonts w:cs="v5.0.0"/>
        </w:rPr>
        <w:t xml:space="preserve"> n54,</w:t>
      </w:r>
      <w:bookmarkEnd w:id="2660"/>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05pt;height:29.95pt" o:ole="" fillcolor="window">
                  <v:imagedata r:id="rId42" o:title=""/>
                </v:shape>
                <o:OLEObject Type="Embed" ProgID="Equation.3" ShapeID="_x0000_i1039" DrawAspect="Content" ObjectID="_1804707957"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3pt;height:29.95pt" o:ole="" fillcolor="window">
                  <v:imagedata r:id="rId45" o:title=""/>
                </v:shape>
                <o:OLEObject Type="Embed" ProgID="Equation.3" ShapeID="_x0000_i1040" DrawAspect="Content" ObjectID="_1804707958"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1" w:name="_Toc82450617"/>
      <w:bookmarkStart w:id="2662" w:name="_Toc82449969"/>
      <w:bookmarkStart w:id="2663" w:name="_Toc76541987"/>
      <w:bookmarkStart w:id="2664" w:name="_Toc74583174"/>
      <w:bookmarkStart w:id="2665" w:name="_Toc66386333"/>
      <w:bookmarkStart w:id="2666" w:name="_Toc61184990"/>
      <w:bookmarkStart w:id="2667" w:name="_Toc61184600"/>
      <w:bookmarkStart w:id="2668" w:name="_Toc61184208"/>
      <w:bookmarkStart w:id="2669" w:name="_Toc61183816"/>
      <w:bookmarkStart w:id="2670" w:name="_Toc61183422"/>
      <w:bookmarkStart w:id="2671" w:name="_Toc57821146"/>
      <w:bookmarkStart w:id="2672" w:name="_Toc57820219"/>
      <w:bookmarkStart w:id="2673" w:name="_Toc53185743"/>
      <w:bookmarkStart w:id="2674" w:name="_Toc53185367"/>
      <w:bookmarkStart w:id="2675" w:name="_Toc21127496"/>
      <w:bookmarkStart w:id="2676" w:name="_Toc29811705"/>
      <w:bookmarkStart w:id="2677" w:name="_Toc36817257"/>
      <w:bookmarkStart w:id="2678" w:name="_Toc37260173"/>
      <w:bookmarkStart w:id="2679" w:name="_Toc37267561"/>
      <w:bookmarkStart w:id="2680" w:name="_Toc44712163"/>
      <w:bookmarkStart w:id="2681" w:name="_Toc45893476"/>
      <w:bookmarkStart w:id="2682" w:name="_Toc121756715"/>
      <w:bookmarkStart w:id="2683" w:name="_Toc121820285"/>
      <w:bookmarkStart w:id="2684" w:name="_Toc124158035"/>
      <w:bookmarkStart w:id="2685" w:name="_Toc130560612"/>
      <w:bookmarkStart w:id="2686" w:name="_Toc137470255"/>
      <w:bookmarkStart w:id="2687" w:name="_Toc138884648"/>
      <w:bookmarkStart w:id="2688" w:name="_Toc145511056"/>
      <w:bookmarkStart w:id="2689" w:name="_Toc155479293"/>
      <w:bookmarkStart w:id="2690" w:name="_Toc176464290"/>
      <w:bookmarkStart w:id="2691" w:name="_Toc187247137"/>
      <w:bookmarkStart w:id="2692"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1"/>
      <w:bookmarkEnd w:id="269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3" w:name="_Toc82450618"/>
      <w:bookmarkStart w:id="2694" w:name="_Toc82449970"/>
      <w:bookmarkStart w:id="2695" w:name="_Toc76541988"/>
      <w:bookmarkStart w:id="2696" w:name="_Toc74583175"/>
      <w:bookmarkStart w:id="2697" w:name="_Toc66386334"/>
      <w:bookmarkStart w:id="2698" w:name="_Toc61184991"/>
      <w:bookmarkStart w:id="2699" w:name="_Toc61184601"/>
      <w:bookmarkStart w:id="2700" w:name="_Toc61184209"/>
      <w:bookmarkStart w:id="2701" w:name="_Toc61183817"/>
      <w:bookmarkStart w:id="2702" w:name="_Toc61183423"/>
      <w:bookmarkStart w:id="2703" w:name="_Toc57821147"/>
      <w:bookmarkStart w:id="2704" w:name="_Toc57820220"/>
      <w:bookmarkStart w:id="2705" w:name="_Toc53185744"/>
      <w:bookmarkStart w:id="2706" w:name="_Toc53185368"/>
      <w:bookmarkStart w:id="2707" w:name="_Toc21127497"/>
      <w:bookmarkStart w:id="2708" w:name="_Toc29811706"/>
      <w:bookmarkStart w:id="2709" w:name="_Toc36817258"/>
      <w:bookmarkStart w:id="2710" w:name="_Toc37260174"/>
      <w:bookmarkStart w:id="2711" w:name="_Toc37267562"/>
      <w:bookmarkStart w:id="2712" w:name="_Toc44712164"/>
      <w:bookmarkStart w:id="2713" w:name="_Toc45893477"/>
      <w:bookmarkStart w:id="2714" w:name="_Toc121756716"/>
      <w:bookmarkStart w:id="2715" w:name="_Toc121820286"/>
      <w:bookmarkStart w:id="2716" w:name="_Toc124158036"/>
      <w:bookmarkStart w:id="2717" w:name="_Toc130560613"/>
      <w:bookmarkStart w:id="2718" w:name="_Toc137470256"/>
      <w:bookmarkStart w:id="2719" w:name="_Toc138884649"/>
      <w:bookmarkStart w:id="2720" w:name="_Toc145511057"/>
      <w:bookmarkStart w:id="2721" w:name="_Toc155479294"/>
      <w:bookmarkStart w:id="2722" w:name="_Toc176464291"/>
      <w:bookmarkStart w:id="2723" w:name="_Toc187247138"/>
      <w:bookmarkStart w:id="2724" w:name="_Toc192494661"/>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7530C6">
        <w:rPr>
          <w:rFonts w:eastAsia="SimSun"/>
        </w:rPr>
        <w:t xml:space="preserve"> (Option 1)</w:t>
      </w:r>
      <w:bookmarkEnd w:id="2714"/>
      <w:bookmarkEnd w:id="2715"/>
      <w:bookmarkEnd w:id="2716"/>
      <w:bookmarkEnd w:id="2717"/>
      <w:bookmarkEnd w:id="2718"/>
      <w:bookmarkEnd w:id="2719"/>
      <w:bookmarkEnd w:id="2720"/>
      <w:bookmarkEnd w:id="2721"/>
      <w:bookmarkEnd w:id="2722"/>
      <w:bookmarkEnd w:id="2723"/>
      <w:bookmarkEnd w:id="2724"/>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05pt;height:29.95pt" o:ole="" fillcolor="window">
                  <v:imagedata r:id="rId42" o:title=""/>
                </v:shape>
                <o:OLEObject Type="Embed" ProgID="Equation.3" ShapeID="_x0000_i1041" DrawAspect="Content" ObjectID="_1804707959"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05pt;height:29.95pt" o:ole="" fillcolor="window">
                  <v:imagedata r:id="rId42" o:title=""/>
                </v:shape>
                <o:OLEObject Type="Embed" ProgID="Equation.3" ShapeID="_x0000_i1042" DrawAspect="Content" ObjectID="_1804707960"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3pt;height:29.95pt" o:ole="" fillcolor="window">
                  <v:imagedata r:id="rId45" o:title=""/>
                </v:shape>
                <o:OLEObject Type="Embed" ProgID="Equation.3" ShapeID="_x0000_i1043" DrawAspect="Content" ObjectID="_1804707961"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5" w:name="_Toc121756717"/>
      <w:bookmarkStart w:id="2726" w:name="_Toc121820287"/>
      <w:bookmarkStart w:id="2727" w:name="_Toc124158037"/>
      <w:bookmarkStart w:id="2728" w:name="_Toc130560614"/>
      <w:bookmarkStart w:id="2729" w:name="_Toc137470257"/>
      <w:bookmarkStart w:id="2730" w:name="_Toc138884650"/>
      <w:bookmarkStart w:id="2731" w:name="_Toc145511058"/>
      <w:bookmarkStart w:id="2732" w:name="_Toc155479295"/>
      <w:bookmarkStart w:id="2733" w:name="_Toc176464292"/>
      <w:bookmarkStart w:id="2734" w:name="_Toc187247139"/>
      <w:bookmarkStart w:id="2735"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5"/>
      <w:bookmarkEnd w:id="2726"/>
      <w:bookmarkEnd w:id="2727"/>
      <w:bookmarkEnd w:id="2728"/>
      <w:bookmarkEnd w:id="2729"/>
      <w:bookmarkEnd w:id="2730"/>
      <w:bookmarkEnd w:id="2731"/>
      <w:bookmarkEnd w:id="2732"/>
      <w:bookmarkEnd w:id="2733"/>
      <w:bookmarkEnd w:id="2734"/>
      <w:bookmarkEnd w:id="27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8.95pt;height:29.95pt" o:ole="" fillcolor="window">
                  <v:imagedata r:id="rId50" o:title=""/>
                </v:shape>
                <o:OLEObject Type="Embed" ProgID="Equation.3" ShapeID="_x0000_i1044" DrawAspect="Content" ObjectID="_1804707962"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6" w:name="_Toc121820288"/>
      <w:bookmarkStart w:id="2737" w:name="_Toc124158038"/>
      <w:bookmarkStart w:id="2738" w:name="_Toc130560615"/>
      <w:bookmarkStart w:id="2739" w:name="_Toc137470258"/>
      <w:bookmarkStart w:id="2740" w:name="_Toc138884651"/>
      <w:bookmarkStart w:id="2741" w:name="_Toc145511059"/>
      <w:bookmarkStart w:id="2742" w:name="_Toc155479296"/>
      <w:bookmarkStart w:id="2743" w:name="_Toc176464293"/>
      <w:bookmarkStart w:id="2744" w:name="_Toc187247140"/>
      <w:bookmarkStart w:id="2745"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36"/>
      <w:bookmarkEnd w:id="2737"/>
      <w:bookmarkEnd w:id="2738"/>
      <w:bookmarkEnd w:id="2739"/>
      <w:bookmarkEnd w:id="2740"/>
      <w:bookmarkEnd w:id="2741"/>
      <w:bookmarkEnd w:id="2742"/>
      <w:bookmarkEnd w:id="274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4"/>
      <w:bookmarkEnd w:id="274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85269F">
              <w:pict w14:anchorId="1FCA4104">
                <v:shape id="_x0000_i1045" type="#_x0000_t75" style="width:163.95pt;height:19.2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95pt" o:ole="">
                  <v:imagedata r:id="rId53" o:title=""/>
                </v:shape>
                <o:OLEObject Type="Embed" ProgID="Equation.DSMT4" ShapeID="_x0000_i1046" DrawAspect="Content" ObjectID="_1804707963"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85269F">
              <w:pict w14:anchorId="2F5C1E08">
                <v:shape id="_x0000_i1047" type="#_x0000_t75" style="width:163.95pt;height:19.2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95pt" o:ole="">
                  <v:imagedata r:id="rId56" o:title=""/>
                </v:shape>
                <o:OLEObject Type="Embed" ProgID="Equation.DSMT4" ShapeID="_x0000_i1048" DrawAspect="Content" ObjectID="_1804707964"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6" w:name="_Toc82450620"/>
      <w:bookmarkStart w:id="2747" w:name="_Toc82449972"/>
      <w:bookmarkStart w:id="2748" w:name="_Toc76541990"/>
      <w:bookmarkStart w:id="2749" w:name="_Toc74583177"/>
      <w:bookmarkStart w:id="2750" w:name="_Toc66386336"/>
      <w:bookmarkStart w:id="2751" w:name="_Toc61184993"/>
      <w:bookmarkStart w:id="2752" w:name="_Toc61184603"/>
      <w:bookmarkStart w:id="2753" w:name="_Toc61184211"/>
      <w:bookmarkStart w:id="2754" w:name="_Toc61183819"/>
      <w:bookmarkStart w:id="2755" w:name="_Toc61183425"/>
      <w:bookmarkStart w:id="2756" w:name="_Toc57821149"/>
      <w:bookmarkStart w:id="2757" w:name="_Toc57820222"/>
      <w:bookmarkStart w:id="2758" w:name="_Toc53185746"/>
      <w:bookmarkStart w:id="2759" w:name="_Toc53185370"/>
      <w:bookmarkStart w:id="2760" w:name="_Toc13080210"/>
      <w:bookmarkStart w:id="2761" w:name="_Toc29811709"/>
      <w:bookmarkStart w:id="2762" w:name="_Toc36817261"/>
      <w:bookmarkStart w:id="2763" w:name="_Toc37260177"/>
      <w:bookmarkStart w:id="2764" w:name="_Toc37267565"/>
      <w:bookmarkStart w:id="2765" w:name="_Toc44712167"/>
      <w:bookmarkStart w:id="2766" w:name="_Toc45893480"/>
      <w:bookmarkStart w:id="2767" w:name="_Toc121820289"/>
      <w:bookmarkStart w:id="2768" w:name="_Toc124158039"/>
      <w:bookmarkStart w:id="2769" w:name="_Toc130560616"/>
      <w:bookmarkStart w:id="2770" w:name="_Toc137470259"/>
      <w:bookmarkStart w:id="2771" w:name="_Toc138884652"/>
      <w:bookmarkStart w:id="2772" w:name="_Toc145511060"/>
      <w:bookmarkStart w:id="2773" w:name="_Toc155479297"/>
      <w:bookmarkStart w:id="2774" w:name="_Toc176464294"/>
      <w:bookmarkStart w:id="2775" w:name="_Toc187247141"/>
      <w:bookmarkStart w:id="2776"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5"/>
      <w:bookmarkEnd w:id="277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4pt;height:29.95pt" o:ole="">
                  <v:imagedata r:id="rId58" o:title=""/>
                </v:shape>
                <o:OLEObject Type="Embed" ProgID="Equation.DSMT4" ShapeID="_x0000_i1049" DrawAspect="Content" ObjectID="_1804707965"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7pt;height:29.95pt" o:ole="" fillcolor="window">
                  <v:imagedata r:id="rId60" o:title=""/>
                </v:shape>
                <o:OLEObject Type="Embed" ProgID="Equation.3" ShapeID="_x0000_i1050" DrawAspect="Content" ObjectID="_1804707966"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7" w:name="_Toc82450621"/>
      <w:bookmarkStart w:id="2778" w:name="_Toc82449973"/>
      <w:bookmarkStart w:id="2779" w:name="_Toc76541991"/>
      <w:bookmarkStart w:id="2780" w:name="_Toc74583178"/>
      <w:bookmarkStart w:id="2781" w:name="_Toc66386337"/>
      <w:bookmarkStart w:id="2782" w:name="_Toc61184994"/>
      <w:bookmarkStart w:id="2783" w:name="_Toc61184604"/>
      <w:bookmarkStart w:id="2784" w:name="_Toc61184212"/>
      <w:bookmarkStart w:id="2785" w:name="_Toc61183820"/>
      <w:bookmarkStart w:id="2786" w:name="_Toc61183426"/>
      <w:bookmarkStart w:id="2787" w:name="_Toc57821150"/>
      <w:bookmarkStart w:id="2788" w:name="_Toc57820223"/>
      <w:bookmarkStart w:id="2789" w:name="_Toc53185747"/>
      <w:bookmarkStart w:id="2790" w:name="_Toc53185371"/>
      <w:bookmarkStart w:id="2791" w:name="_Toc13080211"/>
      <w:bookmarkStart w:id="2792" w:name="_Toc29811710"/>
      <w:bookmarkStart w:id="2793" w:name="_Toc36817262"/>
      <w:bookmarkStart w:id="2794" w:name="_Toc37260178"/>
      <w:bookmarkStart w:id="2795" w:name="_Toc37267566"/>
      <w:bookmarkStart w:id="2796" w:name="_Toc44712168"/>
      <w:bookmarkStart w:id="2797" w:name="_Toc45893481"/>
      <w:bookmarkStart w:id="2798" w:name="_Toc121820290"/>
      <w:bookmarkStart w:id="2799" w:name="_Toc124158040"/>
      <w:bookmarkStart w:id="2800" w:name="_Toc130560617"/>
      <w:bookmarkStart w:id="2801" w:name="_Toc137470260"/>
      <w:bookmarkStart w:id="2802" w:name="_Toc138884653"/>
      <w:bookmarkStart w:id="2803" w:name="_Toc145511061"/>
      <w:bookmarkStart w:id="2804" w:name="_Toc155479298"/>
      <w:bookmarkStart w:id="2805" w:name="_Toc176464295"/>
      <w:bookmarkStart w:id="2806" w:name="_Toc187247142"/>
      <w:bookmarkStart w:id="2807" w:name="_Toc192494665"/>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r w:rsidRPr="007530C6">
        <w:t>6.5.3.4</w:t>
      </w:r>
      <w:r w:rsidR="009E4C01">
        <w:t>a</w:t>
      </w:r>
      <w:r w:rsidRPr="007530C6">
        <w:t>.5</w:t>
      </w:r>
      <w:r w:rsidRPr="007530C6">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E86BDA" w:rsidRPr="00F27191">
        <w:t>Additional operating band unwanted emission requirements</w:t>
      </w:r>
      <w:bookmarkEnd w:id="2806"/>
      <w:bookmarkEnd w:id="2807"/>
    </w:p>
    <w:p w14:paraId="5A7D95F0" w14:textId="7FFDFE27" w:rsidR="00B13304" w:rsidRPr="007530C6" w:rsidRDefault="00B13304" w:rsidP="008E6CD3">
      <w:pPr>
        <w:pStyle w:val="H6"/>
      </w:pPr>
      <w:bookmarkStart w:id="2823" w:name="_Toc82450622"/>
      <w:bookmarkStart w:id="2824" w:name="_Toc82449974"/>
      <w:bookmarkStart w:id="2825" w:name="_Toc76541992"/>
      <w:bookmarkStart w:id="2826" w:name="_Toc74583179"/>
      <w:bookmarkStart w:id="2827" w:name="_Toc66386338"/>
      <w:bookmarkStart w:id="2828" w:name="_Toc61184995"/>
      <w:bookmarkStart w:id="2829" w:name="_Toc61184605"/>
      <w:bookmarkStart w:id="2830" w:name="_Toc61184213"/>
      <w:bookmarkStart w:id="2831" w:name="_Toc61183821"/>
      <w:bookmarkStart w:id="2832" w:name="_Toc61183427"/>
      <w:bookmarkStart w:id="2833" w:name="_Toc57821151"/>
      <w:bookmarkStart w:id="2834" w:name="_Toc57820224"/>
      <w:bookmarkStart w:id="2835" w:name="_Toc53185748"/>
      <w:bookmarkStart w:id="2836" w:name="_Toc53185372"/>
      <w:bookmarkStart w:id="2837" w:name="_Toc29811711"/>
      <w:bookmarkStart w:id="2838" w:name="_Toc36817263"/>
      <w:bookmarkStart w:id="2839" w:name="_Toc37260179"/>
      <w:bookmarkStart w:id="2840" w:name="_Toc37267567"/>
      <w:bookmarkStart w:id="2841" w:name="_Toc44712169"/>
      <w:bookmarkStart w:id="2842" w:name="_Toc45893482"/>
      <w:r w:rsidRPr="007530C6">
        <w:t>6.5.3.4</w:t>
      </w:r>
      <w:r w:rsidR="009E4C01">
        <w:t>a</w:t>
      </w:r>
      <w:r w:rsidRPr="007530C6">
        <w:t>.5.1</w:t>
      </w:r>
      <w:r w:rsidRPr="007530C6">
        <w:tab/>
        <w:t>Limits in FCC Title 47</w:t>
      </w:r>
      <w:bookmarkEnd w:id="2808"/>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3" w:name="_Toc45893483"/>
      <w:bookmarkStart w:id="2844" w:name="_Toc44712170"/>
      <w:bookmarkStart w:id="2845" w:name="_Toc37267568"/>
      <w:bookmarkStart w:id="2846" w:name="_Toc37260180"/>
      <w:bookmarkStart w:id="2847" w:name="_Toc36817264"/>
      <w:bookmarkStart w:id="2848" w:name="_Toc29811712"/>
      <w:bookmarkStart w:id="2849" w:name="_Toc21127503"/>
      <w:r w:rsidRPr="007530C6">
        <w:t>6.5.3.4</w:t>
      </w:r>
      <w:r w:rsidR="009E4C01">
        <w:t>a</w:t>
      </w:r>
      <w:r w:rsidRPr="007530C6">
        <w:t>.5.2</w:t>
      </w:r>
      <w:r w:rsidRPr="007530C6">
        <w:tab/>
        <w:t>Protection of DTT</w:t>
      </w:r>
      <w:bookmarkEnd w:id="2843"/>
      <w:bookmarkEnd w:id="2844"/>
      <w:bookmarkEnd w:id="2845"/>
      <w:bookmarkEnd w:id="2846"/>
      <w:bookmarkEnd w:id="2847"/>
      <w:bookmarkEnd w:id="2848"/>
      <w:bookmarkEnd w:id="284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0" w:name="_Toc176464296"/>
      <w:bookmarkStart w:id="2851" w:name="_Toc187247143"/>
      <w:bookmarkStart w:id="2852" w:name="_Toc192494666"/>
      <w:bookmarkStart w:id="2853" w:name="_Toc10886"/>
      <w:bookmarkStart w:id="2854" w:name="_Toc10324"/>
      <w:bookmarkStart w:id="2855" w:name="_Toc155781082"/>
      <w:bookmarkStart w:id="2856"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0"/>
      <w:bookmarkEnd w:id="2851"/>
      <w:bookmarkEnd w:id="2852"/>
    </w:p>
    <w:p w14:paraId="03379B51" w14:textId="45EF2EDE" w:rsidR="00E86BDA" w:rsidRPr="00A87ABF" w:rsidRDefault="00E86BDA" w:rsidP="00E86BDA">
      <w:pPr>
        <w:pStyle w:val="Heading4"/>
        <w:rPr>
          <w:rFonts w:eastAsia="SimSun"/>
          <w:lang w:val="en-US" w:eastAsia="zh-CN"/>
        </w:rPr>
      </w:pPr>
      <w:bookmarkStart w:id="2857" w:name="_Toc176464297"/>
      <w:bookmarkStart w:id="2858" w:name="_Toc187247144"/>
      <w:bookmarkStart w:id="2859" w:name="_Toc192494667"/>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7"/>
      <w:bookmarkEnd w:id="2858"/>
      <w:bookmarkEnd w:id="2859"/>
    </w:p>
    <w:p w14:paraId="074E3245" w14:textId="25547738" w:rsidR="00E86BDA" w:rsidRPr="00A87ABF" w:rsidRDefault="00E86BDA" w:rsidP="00E86BDA">
      <w:pPr>
        <w:pStyle w:val="Heading5"/>
        <w:rPr>
          <w:rFonts w:eastAsia="SimSun"/>
          <w:lang w:val="en-US" w:eastAsia="zh-CN"/>
        </w:rPr>
      </w:pPr>
      <w:bookmarkStart w:id="2860" w:name="_Toc155781083"/>
      <w:bookmarkStart w:id="2861" w:name="_Toc155428065"/>
      <w:bookmarkStart w:id="2862" w:name="_Toc176464298"/>
      <w:bookmarkStart w:id="2863" w:name="_Toc187247145"/>
      <w:bookmarkStart w:id="2864"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0"/>
      <w:bookmarkEnd w:id="2861"/>
      <w:bookmarkEnd w:id="2862"/>
      <w:bookmarkEnd w:id="2863"/>
      <w:bookmarkEnd w:id="286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5" w:name="_Toc155781084"/>
      <w:bookmarkStart w:id="2866" w:name="_Toc155428066"/>
      <w:bookmarkStart w:id="2867" w:name="_Toc176464299"/>
      <w:bookmarkStart w:id="2868" w:name="_Toc187247146"/>
      <w:bookmarkStart w:id="2869"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5"/>
      <w:bookmarkEnd w:id="2866"/>
      <w:bookmarkEnd w:id="2867"/>
      <w:bookmarkEnd w:id="2868"/>
      <w:bookmarkEnd w:id="286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0" w:name="_Toc82595205"/>
      <w:bookmarkStart w:id="2871" w:name="_Toc76545102"/>
      <w:bookmarkStart w:id="2872" w:name="_Toc75242756"/>
      <w:bookmarkStart w:id="2873" w:name="_Toc74961846"/>
      <w:bookmarkStart w:id="2874" w:name="_Toc66728042"/>
      <w:bookmarkStart w:id="2875" w:name="_Toc61182728"/>
      <w:bookmarkStart w:id="2876" w:name="_Toc58862735"/>
      <w:bookmarkStart w:id="2877" w:name="_Toc58860231"/>
      <w:bookmarkStart w:id="2878" w:name="_Toc53182490"/>
      <w:bookmarkStart w:id="2879" w:name="_Toc45884467"/>
      <w:bookmarkStart w:id="2880" w:name="_Toc37272221"/>
      <w:bookmarkStart w:id="2881" w:name="_Toc36645167"/>
      <w:bookmarkStart w:id="2882" w:name="_Toc29809782"/>
      <w:bookmarkStart w:id="2883" w:name="_Toc21099984"/>
      <w:bookmarkStart w:id="2884" w:name="_Toc120613174"/>
      <w:bookmarkStart w:id="2885" w:name="_Toc121756718"/>
      <w:bookmarkStart w:id="2886" w:name="_Toc121820291"/>
      <w:bookmarkStart w:id="2887" w:name="_Toc124158041"/>
      <w:bookmarkStart w:id="2888" w:name="_Toc130560618"/>
      <w:bookmarkStart w:id="2889" w:name="_Toc137470261"/>
      <w:bookmarkStart w:id="2890" w:name="_Toc138884654"/>
      <w:bookmarkStart w:id="2891" w:name="_Toc145511062"/>
      <w:bookmarkStart w:id="2892" w:name="_Toc155479299"/>
      <w:bookmarkStart w:id="2893" w:name="_Toc176464300"/>
      <w:bookmarkStart w:id="2894" w:name="_Toc187247147"/>
      <w:bookmarkStart w:id="2895" w:name="_Toc192494670"/>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1765C4E" w14:textId="77777777" w:rsidR="00B13304" w:rsidRPr="007530C6" w:rsidRDefault="00B13304" w:rsidP="00B13304">
      <w:pPr>
        <w:pStyle w:val="Heading4"/>
      </w:pPr>
      <w:bookmarkStart w:id="2896" w:name="_Toc82595206"/>
      <w:bookmarkStart w:id="2897" w:name="_Toc76545103"/>
      <w:bookmarkStart w:id="2898" w:name="_Toc75242757"/>
      <w:bookmarkStart w:id="2899" w:name="_Toc74961847"/>
      <w:bookmarkStart w:id="2900" w:name="_Toc66728043"/>
      <w:bookmarkStart w:id="2901" w:name="_Toc61182729"/>
      <w:bookmarkStart w:id="2902" w:name="_Toc58862736"/>
      <w:bookmarkStart w:id="2903" w:name="_Toc58860232"/>
      <w:bookmarkStart w:id="2904" w:name="_Toc53182491"/>
      <w:bookmarkStart w:id="2905" w:name="_Toc45884468"/>
      <w:bookmarkStart w:id="2906" w:name="_Toc37272222"/>
      <w:bookmarkStart w:id="2907" w:name="_Toc36645168"/>
      <w:bookmarkStart w:id="2908" w:name="_Toc29809783"/>
      <w:bookmarkStart w:id="2909" w:name="_Toc21099985"/>
      <w:bookmarkStart w:id="2910" w:name="_Toc120613175"/>
      <w:bookmarkStart w:id="2911" w:name="_Toc121756719"/>
      <w:bookmarkStart w:id="2912" w:name="_Toc121820292"/>
      <w:bookmarkStart w:id="2913" w:name="_Toc124158042"/>
      <w:bookmarkStart w:id="2914" w:name="_Toc130560619"/>
      <w:bookmarkStart w:id="2915" w:name="_Toc137470262"/>
      <w:bookmarkStart w:id="2916" w:name="_Toc138884655"/>
      <w:bookmarkStart w:id="2917" w:name="_Toc145511063"/>
      <w:bookmarkStart w:id="2918" w:name="_Toc155479300"/>
      <w:bookmarkStart w:id="2919" w:name="_Toc176464301"/>
      <w:bookmarkStart w:id="2920" w:name="_Toc187247148"/>
      <w:bookmarkStart w:id="2921" w:name="_Toc192494671"/>
      <w:r w:rsidRPr="007530C6">
        <w:t>6.5.4.1</w:t>
      </w:r>
      <w:r w:rsidRPr="007530C6">
        <w:tab/>
        <w:t>Definition and applicability</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F6AF9A" w14:textId="7B252949" w:rsidR="00E21FBE" w:rsidRDefault="001417EA" w:rsidP="00E21FBE">
      <w:bookmarkStart w:id="2922" w:name="_Toc82595207"/>
      <w:bookmarkStart w:id="2923" w:name="_Toc76545104"/>
      <w:bookmarkStart w:id="2924" w:name="_Toc75242758"/>
      <w:bookmarkStart w:id="2925" w:name="_Toc74961848"/>
      <w:bookmarkStart w:id="2926" w:name="_Toc66728044"/>
      <w:bookmarkStart w:id="2927" w:name="_Toc61182730"/>
      <w:bookmarkStart w:id="2928" w:name="_Toc58862737"/>
      <w:bookmarkStart w:id="2929" w:name="_Toc58860233"/>
      <w:bookmarkStart w:id="2930" w:name="_Toc53182492"/>
      <w:bookmarkStart w:id="2931" w:name="_Toc45884469"/>
      <w:bookmarkStart w:id="2932" w:name="_Toc37272223"/>
      <w:bookmarkStart w:id="2933" w:name="_Toc36645169"/>
      <w:bookmarkStart w:id="2934" w:name="_Toc29809784"/>
      <w:bookmarkStart w:id="293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6" w:name="_Toc120613176"/>
      <w:bookmarkStart w:id="2937" w:name="_Toc121756720"/>
      <w:bookmarkStart w:id="2938" w:name="_Toc121820293"/>
      <w:bookmarkStart w:id="2939" w:name="_Toc124158043"/>
      <w:bookmarkStart w:id="2940" w:name="_Toc130560620"/>
      <w:bookmarkStart w:id="2941" w:name="_Toc137470263"/>
      <w:bookmarkStart w:id="2942" w:name="_Toc138884656"/>
      <w:bookmarkStart w:id="2943" w:name="_Toc145511064"/>
      <w:bookmarkStart w:id="2944" w:name="_Toc155479301"/>
      <w:bookmarkStart w:id="2945" w:name="_Toc176464302"/>
      <w:bookmarkStart w:id="2946" w:name="_Toc187247149"/>
      <w:bookmarkStart w:id="2947" w:name="_Toc192494672"/>
      <w:r w:rsidRPr="007530C6">
        <w:t>6.5.4.2</w:t>
      </w:r>
      <w:r w:rsidRPr="007530C6">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8" w:name="_Toc82595208"/>
      <w:bookmarkStart w:id="2949" w:name="_Toc76545105"/>
      <w:bookmarkStart w:id="2950" w:name="_Toc75242759"/>
      <w:bookmarkStart w:id="2951" w:name="_Toc74961849"/>
      <w:bookmarkStart w:id="2952" w:name="_Toc66728045"/>
      <w:bookmarkStart w:id="2953" w:name="_Toc61182731"/>
      <w:bookmarkStart w:id="2954" w:name="_Toc58862738"/>
      <w:bookmarkStart w:id="2955" w:name="_Toc58860234"/>
      <w:bookmarkStart w:id="2956" w:name="_Toc53182493"/>
      <w:bookmarkStart w:id="2957" w:name="_Toc45884470"/>
      <w:bookmarkStart w:id="2958" w:name="_Toc37272224"/>
      <w:bookmarkStart w:id="2959" w:name="_Toc36645170"/>
      <w:bookmarkStart w:id="2960" w:name="_Toc29809785"/>
      <w:bookmarkStart w:id="2961" w:name="_Toc21099987"/>
      <w:bookmarkStart w:id="2962" w:name="_Toc120613177"/>
      <w:bookmarkStart w:id="2963" w:name="_Toc121756721"/>
      <w:bookmarkStart w:id="2964" w:name="_Toc121820294"/>
      <w:bookmarkStart w:id="2965" w:name="_Toc124158044"/>
      <w:bookmarkStart w:id="2966" w:name="_Toc130560621"/>
      <w:bookmarkStart w:id="2967" w:name="_Toc137470264"/>
      <w:bookmarkStart w:id="2968" w:name="_Toc138884657"/>
      <w:bookmarkStart w:id="2969" w:name="_Toc145511065"/>
      <w:bookmarkStart w:id="2970" w:name="_Toc155479302"/>
      <w:bookmarkStart w:id="2971" w:name="_Toc176464303"/>
      <w:bookmarkStart w:id="2972" w:name="_Toc187247150"/>
      <w:bookmarkStart w:id="2973" w:name="_Toc192494673"/>
      <w:r w:rsidRPr="007530C6">
        <w:t>6.5.4.3</w:t>
      </w:r>
      <w:r w:rsidRPr="007530C6">
        <w:tab/>
        <w:t>Test purpose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4" w:name="_Toc82595209"/>
      <w:bookmarkStart w:id="2975" w:name="_Toc76545106"/>
      <w:bookmarkStart w:id="2976" w:name="_Toc75242760"/>
      <w:bookmarkStart w:id="2977" w:name="_Toc74961850"/>
      <w:bookmarkStart w:id="2978" w:name="_Toc66728046"/>
      <w:bookmarkStart w:id="2979" w:name="_Toc61182732"/>
      <w:bookmarkStart w:id="2980" w:name="_Toc58862739"/>
      <w:bookmarkStart w:id="2981" w:name="_Toc58860235"/>
      <w:bookmarkStart w:id="2982" w:name="_Toc53182494"/>
      <w:bookmarkStart w:id="2983" w:name="_Toc45884471"/>
      <w:bookmarkStart w:id="2984" w:name="_Toc37272225"/>
      <w:bookmarkStart w:id="2985" w:name="_Toc36645171"/>
      <w:bookmarkStart w:id="2986" w:name="_Toc29809786"/>
      <w:bookmarkStart w:id="2987" w:name="_Toc21099988"/>
      <w:bookmarkStart w:id="2988" w:name="_Toc120613178"/>
      <w:bookmarkStart w:id="2989" w:name="_Toc121756722"/>
      <w:bookmarkStart w:id="2990" w:name="_Toc121820295"/>
      <w:bookmarkStart w:id="2991" w:name="_Toc124158045"/>
      <w:bookmarkStart w:id="2992" w:name="_Toc130560622"/>
      <w:bookmarkStart w:id="2993" w:name="_Toc137470265"/>
      <w:bookmarkStart w:id="2994" w:name="_Toc138884658"/>
      <w:bookmarkStart w:id="2995" w:name="_Toc145511066"/>
      <w:bookmarkStart w:id="2996" w:name="_Toc155479303"/>
      <w:bookmarkStart w:id="2997" w:name="_Toc176464304"/>
      <w:bookmarkStart w:id="2998" w:name="_Toc187247151"/>
      <w:bookmarkStart w:id="2999" w:name="_Toc192494674"/>
      <w:r w:rsidRPr="007530C6">
        <w:t>6.5.4.4</w:t>
      </w:r>
      <w:r w:rsidRPr="007530C6">
        <w:tab/>
        <w:t>Method of test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9C37CF7" w14:textId="77777777" w:rsidR="00B13304" w:rsidRPr="007530C6" w:rsidRDefault="00B13304" w:rsidP="00B13304">
      <w:pPr>
        <w:pStyle w:val="Heading5"/>
      </w:pPr>
      <w:bookmarkStart w:id="3000" w:name="_Toc82595210"/>
      <w:bookmarkStart w:id="3001" w:name="_Toc76545107"/>
      <w:bookmarkStart w:id="3002" w:name="_Toc75242761"/>
      <w:bookmarkStart w:id="3003" w:name="_Toc74961851"/>
      <w:bookmarkStart w:id="3004" w:name="_Toc66728047"/>
      <w:bookmarkStart w:id="3005" w:name="_Toc61182733"/>
      <w:bookmarkStart w:id="3006" w:name="_Toc58862740"/>
      <w:bookmarkStart w:id="3007" w:name="_Toc58860236"/>
      <w:bookmarkStart w:id="3008" w:name="_Toc53182495"/>
      <w:bookmarkStart w:id="3009" w:name="_Toc45884472"/>
      <w:bookmarkStart w:id="3010" w:name="_Toc37272226"/>
      <w:bookmarkStart w:id="3011" w:name="_Toc36645172"/>
      <w:bookmarkStart w:id="3012" w:name="_Toc29809787"/>
      <w:bookmarkStart w:id="3013" w:name="_Toc21099989"/>
      <w:bookmarkStart w:id="3014" w:name="_Toc120613179"/>
      <w:bookmarkStart w:id="3015" w:name="_Toc121756723"/>
      <w:bookmarkStart w:id="3016" w:name="_Toc121820296"/>
      <w:bookmarkStart w:id="3017" w:name="_Toc124158046"/>
      <w:bookmarkStart w:id="3018" w:name="_Toc130560623"/>
      <w:bookmarkStart w:id="3019" w:name="_Toc137470266"/>
      <w:bookmarkStart w:id="3020" w:name="_Toc138884659"/>
      <w:bookmarkStart w:id="3021" w:name="_Toc145511067"/>
      <w:bookmarkStart w:id="3022" w:name="_Toc155479304"/>
      <w:bookmarkStart w:id="3023" w:name="_Toc176464305"/>
      <w:bookmarkStart w:id="3024" w:name="_Toc187247152"/>
      <w:bookmarkStart w:id="3025" w:name="_Toc192494675"/>
      <w:r w:rsidRPr="007530C6">
        <w:t>6.5.4.4.1</w:t>
      </w:r>
      <w:r w:rsidRPr="007530C6">
        <w:tab/>
        <w:t>Initial conditions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6" w:name="_Toc82595211"/>
      <w:bookmarkStart w:id="3027" w:name="_Toc76545108"/>
      <w:bookmarkStart w:id="3028" w:name="_Toc75242762"/>
      <w:bookmarkStart w:id="3029" w:name="_Toc74961852"/>
      <w:bookmarkStart w:id="3030" w:name="_Toc66728048"/>
      <w:bookmarkStart w:id="3031" w:name="_Toc61182734"/>
      <w:bookmarkStart w:id="3032" w:name="_Toc58862741"/>
      <w:bookmarkStart w:id="3033" w:name="_Toc58860237"/>
      <w:bookmarkStart w:id="3034" w:name="_Toc53182496"/>
      <w:bookmarkStart w:id="3035" w:name="_Toc45884473"/>
      <w:bookmarkStart w:id="3036" w:name="_Toc37272227"/>
      <w:bookmarkStart w:id="3037" w:name="_Toc36645173"/>
      <w:bookmarkStart w:id="3038" w:name="_Toc29809788"/>
      <w:bookmarkStart w:id="3039" w:name="_Toc21099990"/>
      <w:bookmarkStart w:id="3040" w:name="_Toc120613180"/>
      <w:bookmarkStart w:id="3041" w:name="_Toc121756724"/>
      <w:bookmarkStart w:id="3042" w:name="_Toc121820297"/>
      <w:bookmarkStart w:id="3043" w:name="_Toc124158047"/>
      <w:bookmarkStart w:id="3044" w:name="_Toc130560624"/>
      <w:bookmarkStart w:id="3045" w:name="_Toc137470267"/>
      <w:bookmarkStart w:id="3046" w:name="_Toc138884660"/>
      <w:bookmarkStart w:id="3047" w:name="_Toc145511068"/>
      <w:bookmarkStart w:id="3048" w:name="_Toc155479305"/>
      <w:bookmarkStart w:id="3049" w:name="_Toc176464306"/>
      <w:bookmarkStart w:id="3050" w:name="_Toc187247153"/>
      <w:bookmarkStart w:id="3051" w:name="_Toc192494676"/>
      <w:r w:rsidRPr="007530C6">
        <w:t>6.5.4.4.2</w:t>
      </w:r>
      <w:r w:rsidRPr="007530C6">
        <w:tab/>
        <w:t>Procedure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004267C1">
        <w:t xml:space="preserve"> </w:t>
      </w:r>
      <w:r w:rsidR="004267C1">
        <w:rPr>
          <w:rFonts w:hint="eastAsia"/>
          <w:lang w:val="en-US" w:eastAsia="zh-CN"/>
        </w:rPr>
        <w:t>for RF repeater</w:t>
      </w:r>
      <w:bookmarkEnd w:id="3049"/>
      <w:bookmarkEnd w:id="3050"/>
      <w:bookmarkEnd w:id="305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2" w:name="_Toc82595212"/>
      <w:bookmarkStart w:id="3053" w:name="_Toc76545109"/>
      <w:bookmarkStart w:id="3054" w:name="_Toc75242763"/>
      <w:bookmarkStart w:id="3055" w:name="_Toc74961853"/>
      <w:bookmarkStart w:id="3056" w:name="_Toc66728049"/>
      <w:bookmarkStart w:id="3057" w:name="_Toc61182735"/>
      <w:bookmarkStart w:id="3058" w:name="_Toc58862742"/>
      <w:bookmarkStart w:id="3059" w:name="_Toc58860238"/>
      <w:bookmarkStart w:id="3060" w:name="_Toc53182497"/>
      <w:bookmarkStart w:id="3061" w:name="_Toc45884474"/>
      <w:bookmarkStart w:id="3062" w:name="_Toc37272228"/>
      <w:bookmarkStart w:id="3063" w:name="_Toc36645174"/>
      <w:bookmarkStart w:id="3064" w:name="_Toc29809789"/>
      <w:bookmarkStart w:id="3065" w:name="_Toc21099991"/>
      <w:bookmarkStart w:id="3066" w:name="_Toc120613181"/>
      <w:bookmarkStart w:id="3067" w:name="_Toc121756725"/>
      <w:bookmarkStart w:id="3068" w:name="_Toc121820298"/>
      <w:bookmarkStart w:id="3069" w:name="_Toc124158048"/>
      <w:bookmarkStart w:id="3070" w:name="_Toc130560625"/>
      <w:bookmarkStart w:id="3071" w:name="_Toc137470268"/>
      <w:bookmarkStart w:id="3072" w:name="_Toc138884661"/>
      <w:bookmarkStart w:id="3073" w:name="_Toc145511069"/>
      <w:bookmarkStart w:id="3074" w:name="_Toc155479306"/>
      <w:bookmarkStart w:id="3075" w:name="_Toc176464307"/>
      <w:bookmarkStart w:id="3076" w:name="_Toc187247154"/>
      <w:bookmarkStart w:id="3077" w:name="_Toc192494677"/>
      <w:r w:rsidRPr="007530C6">
        <w:t>6.5.4.5</w:t>
      </w:r>
      <w:r w:rsidRPr="007530C6">
        <w:tab/>
        <w:t>Test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004267C1">
        <w:rPr>
          <w:rFonts w:hint="eastAsia"/>
          <w:lang w:val="en-US" w:eastAsia="zh-CN"/>
        </w:rPr>
        <w:t xml:space="preserve"> for RF repeater</w:t>
      </w:r>
      <w:bookmarkEnd w:id="3075"/>
      <w:bookmarkEnd w:id="3076"/>
      <w:bookmarkEnd w:id="3077"/>
    </w:p>
    <w:p w14:paraId="3AF15DC8" w14:textId="77777777" w:rsidR="00B13304" w:rsidRPr="007530C6" w:rsidRDefault="00B13304" w:rsidP="00C961F1">
      <w:pPr>
        <w:pStyle w:val="Heading5"/>
      </w:pPr>
      <w:bookmarkStart w:id="3078" w:name="_Toc82450627"/>
      <w:bookmarkStart w:id="3079" w:name="_Toc82449979"/>
      <w:bookmarkStart w:id="3080" w:name="_Toc76541997"/>
      <w:bookmarkStart w:id="3081" w:name="_Toc74583184"/>
      <w:bookmarkStart w:id="3082" w:name="_Toc66386343"/>
      <w:bookmarkStart w:id="3083" w:name="_Toc61185000"/>
      <w:bookmarkStart w:id="3084" w:name="_Toc61184610"/>
      <w:bookmarkStart w:id="3085" w:name="_Toc61184218"/>
      <w:bookmarkStart w:id="3086" w:name="_Toc61183826"/>
      <w:bookmarkStart w:id="3087" w:name="_Toc61183432"/>
      <w:bookmarkStart w:id="3088" w:name="_Toc57821156"/>
      <w:bookmarkStart w:id="3089" w:name="_Toc57820229"/>
      <w:bookmarkStart w:id="3090" w:name="_Toc53185753"/>
      <w:bookmarkStart w:id="3091" w:name="_Toc53185377"/>
      <w:bookmarkStart w:id="3092" w:name="_Toc29811719"/>
      <w:bookmarkStart w:id="3093" w:name="_Toc36817271"/>
      <w:bookmarkStart w:id="3094" w:name="_Toc37260188"/>
      <w:bookmarkStart w:id="3095" w:name="_Toc37267576"/>
      <w:bookmarkStart w:id="3096" w:name="_Toc44712178"/>
      <w:bookmarkStart w:id="3097" w:name="_Toc45893491"/>
      <w:bookmarkStart w:id="3098" w:name="_Toc121820299"/>
      <w:bookmarkStart w:id="3099" w:name="_Toc124158049"/>
      <w:bookmarkStart w:id="3100" w:name="_Toc130560626"/>
      <w:bookmarkStart w:id="3101" w:name="_Toc137470269"/>
      <w:bookmarkStart w:id="3102" w:name="_Toc138884662"/>
      <w:bookmarkStart w:id="3103" w:name="_Toc145511070"/>
      <w:bookmarkStart w:id="3104" w:name="_Toc155479307"/>
      <w:bookmarkStart w:id="3105" w:name="_Toc176464308"/>
      <w:bookmarkStart w:id="3106" w:name="_Toc187247155"/>
      <w:bookmarkStart w:id="3107" w:name="_Toc192494678"/>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r w:rsidRPr="007530C6">
        <w:t>6.5.4.5.1</w:t>
      </w:r>
      <w:r w:rsidRPr="007530C6">
        <w:tab/>
        <w:t>General transmitter spurious emissions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2" w:name="_Toc45893493"/>
      <w:bookmarkStart w:id="3123" w:name="_Toc44712180"/>
      <w:bookmarkStart w:id="3124" w:name="_Toc37267578"/>
      <w:bookmarkStart w:id="3125" w:name="_Toc37260190"/>
      <w:bookmarkStart w:id="3126" w:name="_Toc36817273"/>
      <w:bookmarkStart w:id="3127" w:name="_Toc29811721"/>
      <w:bookmarkStart w:id="3128" w:name="_Toc21127512"/>
      <w:bookmarkStart w:id="3129" w:name="_Toc53185378"/>
      <w:bookmarkStart w:id="3130" w:name="_Toc53185754"/>
      <w:bookmarkStart w:id="3131" w:name="_Toc57820230"/>
      <w:bookmarkStart w:id="3132" w:name="_Toc57821157"/>
      <w:bookmarkStart w:id="3133" w:name="_Toc61183433"/>
      <w:bookmarkStart w:id="3134" w:name="_Toc61183827"/>
      <w:bookmarkStart w:id="3135" w:name="_Toc61184219"/>
      <w:bookmarkStart w:id="3136" w:name="_Toc61184611"/>
      <w:bookmarkStart w:id="3137" w:name="_Toc61185001"/>
      <w:bookmarkStart w:id="3138" w:name="_Toc66386344"/>
      <w:bookmarkStart w:id="3139" w:name="_Toc74583185"/>
      <w:bookmarkStart w:id="3140" w:name="_Toc76541998"/>
      <w:bookmarkStart w:id="3141" w:name="_Toc82449980"/>
      <w:bookmarkStart w:id="3142" w:name="_Toc82450628"/>
      <w:bookmarkStart w:id="3143" w:name="_Toc121820300"/>
      <w:bookmarkStart w:id="3144" w:name="_Toc124158050"/>
      <w:bookmarkStart w:id="3145" w:name="_Toc130560627"/>
      <w:bookmarkStart w:id="3146" w:name="_Toc137470270"/>
      <w:bookmarkStart w:id="3147" w:name="_Toc138884663"/>
      <w:bookmarkStart w:id="3148" w:name="_Toc145511071"/>
      <w:bookmarkStart w:id="3149" w:name="_Toc155479308"/>
      <w:bookmarkStart w:id="3150" w:name="_Toc176464309"/>
      <w:bookmarkStart w:id="3151" w:name="_Toc187247156"/>
      <w:bookmarkStart w:id="3152" w:name="_Toc192494679"/>
      <w:r w:rsidRPr="007530C6">
        <w:rPr>
          <w:rFonts w:eastAsia="SimSun"/>
        </w:rPr>
        <w:t>6.5.4.5.2</w:t>
      </w:r>
      <w:r w:rsidRPr="007530C6">
        <w:rPr>
          <w:rFonts w:eastAsia="SimSun"/>
        </w:rPr>
        <w:tab/>
        <w:t>Additional spurious emissions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bookmarkStart w:id="3153" w:name="_Hlk192591467"/>
      <w:r w:rsidRPr="007530C6">
        <w:rPr>
          <w:rFonts w:eastAsia="SimSun"/>
        </w:rPr>
        <w:t>Table 6.5.4.5.2-1</w:t>
      </w:r>
      <w:bookmarkEnd w:id="3153"/>
      <w:r w:rsidRPr="007530C6">
        <w:rPr>
          <w:rFonts w:eastAsia="SimSun"/>
        </w:rPr>
        <w:t xml:space="preserve">: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0A664B33"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53FEB1CA"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w:t>
            </w:r>
            <w:r w:rsidR="00A14AC3">
              <w:rPr>
                <w:rFonts w:eastAsia="SimSun" w:cs="Arial"/>
                <w:lang w:eastAsia="ko-KR"/>
              </w:rPr>
              <w:t>,</w:t>
            </w:r>
            <w:r w:rsidRPr="007530C6">
              <w:rPr>
                <w:rFonts w:eastAsia="SimSun" w:cs="Arial"/>
                <w:lang w:eastAsia="ko-KR"/>
              </w:rPr>
              <w:t xml:space="preserve"> </w:t>
            </w:r>
            <w:r w:rsidR="00A14AC3">
              <w:rPr>
                <w:rFonts w:eastAsia="SimSun" w:cs="Arial"/>
                <w:lang w:eastAsia="ko-KR"/>
              </w:rPr>
              <w:t xml:space="preserve">n68 </w:t>
            </w:r>
            <w:r w:rsidRPr="007530C6">
              <w:rPr>
                <w:rFonts w:eastAsia="SimSun" w:cs="Arial"/>
                <w:lang w:eastAsia="ko-KR"/>
              </w:rPr>
              <w:t>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5FA3F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12178DC1" w14:textId="77777777" w:rsidR="00074B2C" w:rsidRDefault="00074B2C" w:rsidP="00074B2C">
            <w:pPr>
              <w:pStyle w:val="TAL"/>
              <w:rPr>
                <w:rFonts w:eastAsia="SimSun" w:cs="Arial"/>
                <w:lang w:eastAsia="ko-KR"/>
              </w:rPr>
            </w:pPr>
            <w:r w:rsidRPr="00D7500E">
              <w:rPr>
                <w:rFonts w:eastAsia="SimSun" w:cs="Arial"/>
                <w:lang w:eastAsia="ko-KR"/>
              </w:rPr>
              <w:t>For repeater operating in band n67, it applies for 703 MHz to 736 MHz.</w:t>
            </w:r>
          </w:p>
          <w:p w14:paraId="20D7C918" w14:textId="4E42A8A5" w:rsidR="00A14AC3" w:rsidRPr="007530C6" w:rsidRDefault="00A14AC3" w:rsidP="00074B2C">
            <w:pPr>
              <w:pStyle w:val="TAL"/>
              <w:rPr>
                <w:rFonts w:eastAsia="SimSun" w:cs="Arial"/>
                <w:kern w:val="2"/>
                <w:szCs w:val="22"/>
                <w:lang w:eastAsia="ko-KR"/>
              </w:rPr>
            </w:pPr>
            <w:r>
              <w:rPr>
                <w:rFonts w:eastAsia="SimSun" w:cs="Arial"/>
                <w:lang w:eastAsia="ko-KR"/>
              </w:rPr>
              <w:t>For repeater operating in Band n68, it applies for 728 MHz to 733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7F5B03"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7F5B03" w:rsidRPr="007530C6" w:rsidRDefault="007F5B03" w:rsidP="007F5B03">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7F5B03" w:rsidRPr="007530C6" w:rsidRDefault="007F5B03" w:rsidP="007F5B03">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1D221CA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7F5B03" w:rsidRPr="007530C6" w:rsidRDefault="007F5B03" w:rsidP="007F5B03">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7F5B03" w:rsidRPr="007530C6" w:rsidRDefault="007F5B03" w:rsidP="007F5B03">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7F5B03" w:rsidRPr="007530C6" w:rsidRDefault="007F5B03" w:rsidP="007F5B03">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7F5B03" w:rsidRPr="007530C6" w:rsidRDefault="007F5B03" w:rsidP="007F5B03">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40B268BE"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A14AC3"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5CFE6024" w:rsidR="00A14AC3" w:rsidRPr="007530C6" w:rsidRDefault="00A14AC3" w:rsidP="00A14AC3">
            <w:pPr>
              <w:pStyle w:val="TAL"/>
              <w:rPr>
                <w:rFonts w:eastAsia="SimSun" w:cs="Arial"/>
                <w:kern w:val="2"/>
                <w:szCs w:val="22"/>
              </w:rPr>
            </w:pPr>
            <w:r>
              <w:rPr>
                <w:rFonts w:eastAsia="SimSun" w:cs="Arial"/>
              </w:rPr>
              <w:t>E-UTRA Band 68</w:t>
            </w:r>
            <w:r>
              <w:rPr>
                <w:rFonts w:eastAsia="SimSun" w:cs="Arial" w:hint="eastAsia"/>
                <w:lang w:val="en-US" w:eastAsia="zh-CN"/>
              </w:rPr>
              <w:t xml:space="preserve"> or NR Band n68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A14AC3" w:rsidRPr="007530C6" w:rsidRDefault="00A14AC3" w:rsidP="00A14AC3">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A14AC3" w:rsidRPr="007530C6" w:rsidRDefault="00A14AC3" w:rsidP="00A14AC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5A05566B" w:rsidR="00A14AC3" w:rsidRPr="007530C6"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r>
              <w:rPr>
                <w:rFonts w:eastAsia="SimSun" w:cs="Arial" w:hint="eastAsia"/>
                <w:lang w:val="en-US" w:eastAsia="zh-CN"/>
              </w:rPr>
              <w:t xml:space="preserve"> or n68</w:t>
            </w:r>
            <w:r>
              <w:rPr>
                <w:rFonts w:eastAsia="SimSun" w:cs="Arial"/>
                <w:lang w:eastAsia="ko-KR"/>
              </w:rPr>
              <w:t>.</w:t>
            </w:r>
          </w:p>
        </w:tc>
      </w:tr>
      <w:tr w:rsidR="00A14AC3"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A14AC3" w:rsidRPr="007530C6" w:rsidRDefault="00A14AC3" w:rsidP="00A14AC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A14AC3" w:rsidRPr="007530C6" w:rsidRDefault="00A14AC3" w:rsidP="00A14AC3">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A14AC3" w:rsidRPr="007530C6" w:rsidRDefault="00A14AC3" w:rsidP="00A14AC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A14AC3" w:rsidRPr="007530C6" w:rsidRDefault="00A14AC3" w:rsidP="00A14AC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9C3768E" w14:textId="77777777" w:rsidR="00A14AC3" w:rsidRDefault="00A14AC3" w:rsidP="00A14AC3">
            <w:pPr>
              <w:pStyle w:val="TAL"/>
              <w:rPr>
                <w:rFonts w:eastAsia="SimSun" w:cs="Arial"/>
                <w:lang w:eastAsia="ko-KR"/>
              </w:rPr>
            </w:pPr>
            <w:r>
              <w:rPr>
                <w:rFonts w:cs="Arial"/>
                <w:lang w:eastAsia="ko-KR"/>
              </w:rPr>
              <w:t>This requirement does not apply to repeater operating in band n</w:t>
            </w:r>
            <w:r>
              <w:rPr>
                <w:rFonts w:cs="Arial" w:hint="eastAsia"/>
                <w:lang w:val="en-US" w:eastAsia="zh-CN"/>
              </w:rPr>
              <w:t>68</w:t>
            </w:r>
            <w:r>
              <w:rPr>
                <w:rFonts w:cs="Arial"/>
                <w:lang w:eastAsia="ko-KR"/>
              </w:rPr>
              <w:t>, since it is already covered by the requirement in clause</w:t>
            </w:r>
            <w:r>
              <w:rPr>
                <w:rFonts w:eastAsia="SimSun" w:cs="Arial"/>
                <w:lang w:eastAsia="ko-KR"/>
              </w:rPr>
              <w:t xml:space="preserve"> 6.5.4.5.2.</w:t>
            </w:r>
          </w:p>
          <w:p w14:paraId="4C256C61" w14:textId="2AA7E7AD" w:rsidR="00A14AC3" w:rsidRPr="007530C6" w:rsidRDefault="00A14AC3" w:rsidP="00A14AC3">
            <w:pPr>
              <w:pStyle w:val="TAL"/>
              <w:rPr>
                <w:rFonts w:eastAsia="SimSun" w:cs="Arial"/>
                <w:kern w:val="2"/>
                <w:szCs w:val="22"/>
                <w:lang w:eastAsia="ko-KR"/>
              </w:rPr>
            </w:pPr>
            <w:r>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7F5B03"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7F5B03" w:rsidRPr="007530C6" w:rsidRDefault="007F5B03" w:rsidP="007F5B03">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176929B3"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7F5B03" w:rsidRPr="007530C6" w:rsidRDefault="007F5B03" w:rsidP="007F5B03">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3871885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 n91, n92, n93, n94</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EA914E8" w14:textId="77777777" w:rsidR="00A14AC3" w:rsidRDefault="00A14AC3" w:rsidP="00A14AC3">
            <w:pPr>
              <w:pStyle w:val="TAL"/>
              <w:rPr>
                <w:rFonts w:eastAsia="SimSun" w:cs="Arial"/>
                <w:kern w:val="2"/>
                <w:szCs w:val="22"/>
                <w:lang w:eastAsia="ko-KR"/>
              </w:rPr>
            </w:pPr>
            <w:r>
              <w:rPr>
                <w:rFonts w:eastAsia="SimSun" w:cs="Arial"/>
                <w:lang w:eastAsia="ko-KR"/>
              </w:rPr>
              <w:t>This requirement does not apply to repeater operating in band n28.</w:t>
            </w:r>
          </w:p>
          <w:p w14:paraId="5793CB44" w14:textId="77777777" w:rsidR="00A14AC3" w:rsidRDefault="00A14AC3" w:rsidP="00A14AC3">
            <w:pPr>
              <w:pStyle w:val="TAL"/>
              <w:rPr>
                <w:rFonts w:eastAsia="SimSun" w:cs="Arial"/>
                <w:lang w:eastAsia="ko-KR"/>
              </w:rPr>
            </w:pPr>
            <w:r>
              <w:rPr>
                <w:rFonts w:eastAsia="SimSun" w:cs="Arial"/>
                <w:lang w:eastAsia="ko-KR"/>
              </w:rPr>
              <w:t>For repeater operating in Band n67, it applies for 703 MHz to 736 MHz.</w:t>
            </w:r>
          </w:p>
          <w:p w14:paraId="3EEEBEC8" w14:textId="5BE9D860" w:rsidR="00074B2C" w:rsidRPr="007530C6" w:rsidRDefault="00A14AC3" w:rsidP="00A14AC3">
            <w:pPr>
              <w:pStyle w:val="TAL"/>
              <w:rPr>
                <w:rFonts w:eastAsia="SimSun" w:cs="Arial"/>
                <w:kern w:val="2"/>
                <w:szCs w:val="22"/>
                <w:lang w:eastAsia="ko-KR"/>
              </w:rPr>
            </w:pPr>
            <w:r>
              <w:rPr>
                <w:rFonts w:eastAsia="SimSun" w:cs="Arial" w:hint="eastAsia"/>
                <w:lang w:val="en-US" w:eastAsia="zh-CN"/>
              </w:rPr>
              <w:t>For repeater operating in Band n68, it applies for 728 MHz to 733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A594663" w14:textId="77777777"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p w14:paraId="69F452D4" w14:textId="7688B3BE" w:rsidR="00074B2C" w:rsidRPr="007530C6" w:rsidRDefault="00074B2C" w:rsidP="00074B2C">
            <w:pPr>
              <w:pStyle w:val="TAL"/>
              <w:rPr>
                <w:rFonts w:eastAsia="SimSun" w:cs="Arial"/>
                <w:kern w:val="2"/>
                <w:szCs w:val="22"/>
                <w:lang w:eastAsia="ko-KR"/>
              </w:rPr>
            </w:pP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890314"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5BD8B128"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7 or NR Band n87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890314" w:rsidRPr="007530C6" w:rsidRDefault="00890314" w:rsidP="00890314">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433A9012"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890314" w:rsidRPr="007530C6" w:rsidRDefault="00890314" w:rsidP="00890314">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38B5DA35"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w:t>
            </w:r>
            <w:r>
              <w:rPr>
                <w:rFonts w:eastAsia="SimSun" w:cs="Arial"/>
                <w:lang w:eastAsia="ko-KR"/>
              </w:rPr>
              <w:t>, since it is already covered by the requirement in clause 6.5.4.5.2.</w:t>
            </w:r>
          </w:p>
        </w:tc>
      </w:tr>
      <w:tr w:rsidR="00890314"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3905491D" w:rsidR="00890314" w:rsidRPr="007530C6" w:rsidRDefault="00890314" w:rsidP="00890314">
            <w:pPr>
              <w:pStyle w:val="TAL"/>
              <w:rPr>
                <w:rFonts w:eastAsia="SimSun" w:cs="Arial"/>
              </w:rPr>
            </w:pPr>
            <w:r>
              <w:rPr>
                <w:rFonts w:eastAsia="SimSun" w:cs="Arial"/>
              </w:rPr>
              <w:t>E-UTRA Band 8</w:t>
            </w:r>
            <w:r>
              <w:rPr>
                <w:rFonts w:eastAsia="SimSun" w:cs="Arial" w:hint="eastAsia"/>
                <w:lang w:val="en-US" w:eastAsia="zh-CN"/>
              </w:rPr>
              <w:t>8 or NR Band n88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890314" w:rsidRPr="007530C6" w:rsidRDefault="00890314" w:rsidP="00890314">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890314" w:rsidRPr="007530C6" w:rsidRDefault="00890314" w:rsidP="00890314">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3C97D343"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87 or n88</w:t>
            </w:r>
            <w:r>
              <w:rPr>
                <w:rFonts w:eastAsia="SimSun" w:cs="Arial"/>
                <w:lang w:eastAsia="ko-KR"/>
              </w:rPr>
              <w:t>.</w:t>
            </w:r>
          </w:p>
        </w:tc>
      </w:tr>
      <w:tr w:rsidR="00890314"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890314" w:rsidRPr="007530C6" w:rsidRDefault="00890314" w:rsidP="00890314">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890314" w:rsidRPr="007530C6" w:rsidRDefault="00890314" w:rsidP="00890314">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890314" w:rsidRPr="007530C6" w:rsidRDefault="00890314" w:rsidP="00890314">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890314" w:rsidRPr="007530C6" w:rsidRDefault="00890314" w:rsidP="00890314">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27908F7D" w:rsidR="00890314" w:rsidRPr="007530C6" w:rsidRDefault="00890314" w:rsidP="00890314">
            <w:pPr>
              <w:pStyle w:val="TAL"/>
              <w:rPr>
                <w:rFonts w:eastAsia="SimSun" w:cs="Arial"/>
                <w:lang w:eastAsia="ko-KR"/>
              </w:rPr>
            </w:pPr>
            <w:r>
              <w:rPr>
                <w:rFonts w:eastAsia="SimSun" w:cs="Arial"/>
                <w:lang w:eastAsia="ko-KR"/>
              </w:rPr>
              <w:t>This requirement does not apply to repeater operating in band n</w:t>
            </w:r>
            <w:r>
              <w:rPr>
                <w:rFonts w:eastAsia="SimSun" w:cs="Arial" w:hint="eastAsia"/>
                <w:lang w:val="en-US" w:eastAsia="zh-CN"/>
              </w:rPr>
              <w:t>88</w:t>
            </w:r>
            <w:r>
              <w:rPr>
                <w:rFonts w:eastAsia="SimSun" w:cs="Arial"/>
                <w:lang w:eastAsia="ko-KR"/>
              </w:rPr>
              <w:t>, since it is already covered by the requirement in clause 6.5.4.5.2.</w:t>
            </w:r>
            <w:r>
              <w:rPr>
                <w:rFonts w:eastAsia="SimSun" w:cs="Arial" w:hint="eastAsia"/>
                <w:lang w:val="en-US" w:eastAsia="zh-CN"/>
              </w:rPr>
              <w:t xml:space="preserve"> </w:t>
            </w:r>
            <w:r>
              <w:rPr>
                <w:rFonts w:eastAsia="SimSun" w:cs="Arial"/>
                <w:lang w:eastAsia="ko-KR"/>
              </w:rPr>
              <w:t>This requirement does not apply to repeater operating in band n</w:t>
            </w:r>
            <w:r>
              <w:rPr>
                <w:rFonts w:eastAsia="SimSun" w:cs="Arial" w:hint="eastAsia"/>
                <w:lang w:val="en-US" w:eastAsia="zh-CN"/>
              </w:rPr>
              <w:t>87.</w:t>
            </w: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7F5B03"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7F5B03" w:rsidRPr="007530C6" w:rsidRDefault="007F5B03" w:rsidP="007F5B03">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75647210"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3311EC25"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7F5B03" w:rsidRPr="007530C6" w:rsidRDefault="007F5B03" w:rsidP="007F5B03">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2978BB5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7F5B03" w:rsidRPr="007530C6" w:rsidRDefault="007F5B03" w:rsidP="007F5B03">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7263B7B4"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n20, since it is already covered by the requirement in clause 6.5.4.5.2.</w:t>
            </w:r>
          </w:p>
        </w:tc>
      </w:tr>
      <w:tr w:rsidR="007F5B03"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7F5B03" w:rsidRPr="007530C6" w:rsidRDefault="007F5B03" w:rsidP="007F5B03">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17B79EE6"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6B23B5EA"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7F5B03"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7F5B03" w:rsidRPr="007530C6" w:rsidRDefault="007F5B03" w:rsidP="007F5B03">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7F5B03" w:rsidRPr="007530C6" w:rsidRDefault="007F5B03" w:rsidP="007F5B03">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7A578A0F"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n50, n51, n74, n75, n76</w:t>
            </w:r>
            <w:r>
              <w:rPr>
                <w:rFonts w:eastAsia="SimSun" w:cs="Arial"/>
                <w:lang w:eastAsia="ko-KR"/>
              </w:rPr>
              <w:t>,</w:t>
            </w:r>
            <w:r w:rsidRPr="00857E69">
              <w:rPr>
                <w:rFonts w:cs="Arial"/>
                <w:lang w:eastAsia="ko-KR"/>
              </w:rPr>
              <w:t xml:space="preserve"> n109</w:t>
            </w:r>
            <w:r>
              <w:rPr>
                <w:rFonts w:cs="Arial"/>
                <w:lang w:eastAsia="ko-KR"/>
              </w:rPr>
              <w:t xml:space="preserve"> or n110</w:t>
            </w:r>
            <w:r w:rsidRPr="00857E69">
              <w:rPr>
                <w:rFonts w:eastAsia="SimSun" w:cs="Arial"/>
                <w:lang w:eastAsia="ko-KR"/>
              </w:rPr>
              <w:t>.</w:t>
            </w:r>
          </w:p>
        </w:tc>
      </w:tr>
      <w:tr w:rsidR="007F5B03"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7F5B03" w:rsidRPr="007530C6" w:rsidRDefault="007F5B03" w:rsidP="007F5B03">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7F5B03" w:rsidRPr="007530C6" w:rsidRDefault="007F5B03" w:rsidP="007F5B03">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7F5B03" w:rsidRPr="007530C6" w:rsidRDefault="007F5B03" w:rsidP="007F5B03">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7F5B03" w:rsidRPr="007530C6" w:rsidRDefault="007F5B03" w:rsidP="007F5B03">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4AE22F99" w:rsidR="007F5B03" w:rsidRPr="007530C6" w:rsidRDefault="007F5B03" w:rsidP="007F5B03">
            <w:pPr>
              <w:pStyle w:val="TAL"/>
              <w:rPr>
                <w:rFonts w:eastAsia="SimSun" w:cs="Arial"/>
                <w:kern w:val="2"/>
                <w:szCs w:val="22"/>
                <w:lang w:eastAsia="ko-KR"/>
              </w:rPr>
            </w:pPr>
            <w:r w:rsidRPr="00857E69">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0B585D9C"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w:t>
            </w:r>
            <w:r w:rsidR="00A14AC3">
              <w:rPr>
                <w:rFonts w:cs="Arial"/>
                <w:szCs w:val="18"/>
              </w:rPr>
              <w:t>,</w:t>
            </w:r>
            <w:r w:rsidR="00A14AC3" w:rsidRPr="00857E69">
              <w:rPr>
                <w:rFonts w:cs="Arial"/>
                <w:szCs w:val="18"/>
              </w:rPr>
              <w:t xml:space="preserve"> n109</w:t>
            </w:r>
            <w:r w:rsidR="00A14AC3">
              <w:rPr>
                <w:rFonts w:cs="Arial"/>
                <w:szCs w:val="18"/>
              </w:rPr>
              <w:t xml:space="preserve"> or n110.</w:t>
            </w:r>
          </w:p>
        </w:tc>
      </w:tr>
      <w:tr w:rsidR="00074B2C" w:rsidRPr="007530C6" w14:paraId="4763C1B7" w14:textId="77777777" w:rsidTr="005E00D7">
        <w:trPr>
          <w:cantSplit/>
          <w:trHeight w:val="113"/>
          <w:jc w:val="center"/>
        </w:trPr>
        <w:tc>
          <w:tcPr>
            <w:tcW w:w="1301" w:type="dxa"/>
            <w:tcBorders>
              <w:top w:val="nil"/>
              <w:left w:val="single" w:sz="2" w:space="0" w:color="auto"/>
              <w:bottom w:val="nil"/>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7913E61" w14:textId="77777777" w:rsidR="00074B2C" w:rsidRDefault="00A14AC3"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p w14:paraId="375EB573" w14:textId="772AECFD" w:rsidR="00A14AC3" w:rsidRDefault="00A14AC3" w:rsidP="00074B2C">
            <w:pPr>
              <w:pStyle w:val="TAL"/>
              <w:rPr>
                <w:rFonts w:eastAsia="SimSun"/>
                <w:lang w:eastAsia="ko-KR"/>
              </w:rPr>
            </w:pPr>
            <w:r>
              <w:rPr>
                <w:rFonts w:hint="eastAsia"/>
                <w:lang w:val="en-US" w:eastAsia="zh-CN"/>
              </w:rPr>
              <w:t>For repeater operating in Band n68, it applies for 728 MHz to 733 MHz.</w:t>
            </w:r>
          </w:p>
        </w:tc>
      </w:tr>
      <w:tr w:rsidR="007F5B03" w:rsidRPr="007530C6" w14:paraId="240DFFCC" w14:textId="77777777" w:rsidTr="007972F4">
        <w:trPr>
          <w:cantSplit/>
          <w:trHeight w:val="113"/>
          <w:jc w:val="center"/>
        </w:trPr>
        <w:tc>
          <w:tcPr>
            <w:tcW w:w="1301" w:type="dxa"/>
            <w:tcBorders>
              <w:top w:val="single" w:sz="4" w:space="0" w:color="auto"/>
              <w:left w:val="single" w:sz="2" w:space="0" w:color="auto"/>
              <w:bottom w:val="nil"/>
              <w:right w:val="single" w:sz="2" w:space="0" w:color="auto"/>
            </w:tcBorders>
          </w:tcPr>
          <w:p w14:paraId="0DAEBE0D" w14:textId="5B19321B" w:rsidR="007F5B03" w:rsidRDefault="007F5B03" w:rsidP="007F5B03">
            <w:pPr>
              <w:pStyle w:val="TAL"/>
              <w:rPr>
                <w:rFonts w:eastAsia="SimSun"/>
                <w:lang w:eastAsia="ko-KR"/>
              </w:rPr>
            </w:pPr>
            <w:r w:rsidRPr="00713E6D">
              <w:rPr>
                <w:rFonts w:cs="Arial"/>
                <w:szCs w:val="18"/>
                <w:lang w:eastAsia="ko-KR"/>
              </w:rPr>
              <w:t>NR Band n110</w:t>
            </w:r>
          </w:p>
        </w:tc>
        <w:tc>
          <w:tcPr>
            <w:tcW w:w="1701" w:type="dxa"/>
            <w:tcBorders>
              <w:top w:val="single" w:sz="2" w:space="0" w:color="auto"/>
              <w:left w:val="single" w:sz="2" w:space="0" w:color="auto"/>
              <w:bottom w:val="single" w:sz="2" w:space="0" w:color="auto"/>
              <w:right w:val="single" w:sz="2" w:space="0" w:color="auto"/>
            </w:tcBorders>
          </w:tcPr>
          <w:p w14:paraId="03BDAB74" w14:textId="70A42A52" w:rsidR="007F5B03" w:rsidRPr="008C22CE" w:rsidRDefault="007F5B03" w:rsidP="007F5B03">
            <w:pPr>
              <w:pStyle w:val="TAC"/>
            </w:pPr>
            <w:r w:rsidRPr="00713E6D">
              <w:rPr>
                <w:rFonts w:cs="Arial"/>
                <w:szCs w:val="18"/>
              </w:rPr>
              <w:t>1432 – 1435 MHz</w:t>
            </w:r>
          </w:p>
        </w:tc>
        <w:tc>
          <w:tcPr>
            <w:tcW w:w="852" w:type="dxa"/>
            <w:tcBorders>
              <w:top w:val="single" w:sz="2" w:space="0" w:color="auto"/>
              <w:left w:val="single" w:sz="2" w:space="0" w:color="auto"/>
              <w:bottom w:val="single" w:sz="2" w:space="0" w:color="auto"/>
              <w:right w:val="single" w:sz="2" w:space="0" w:color="auto"/>
            </w:tcBorders>
          </w:tcPr>
          <w:p w14:paraId="1E67337F" w14:textId="64F876EF" w:rsidR="007F5B03" w:rsidRDefault="007F5B03" w:rsidP="007F5B03">
            <w:pPr>
              <w:pStyle w:val="TAC"/>
              <w:rPr>
                <w:rFonts w:cs="Arial"/>
                <w:lang w:eastAsia="ko-KR"/>
              </w:rPr>
            </w:pPr>
            <w:r w:rsidRPr="00713E6D">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782F4502" w14:textId="2AF7A570"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48774E92" w14:textId="580BDC66"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n50, n51, n75, n76, n91, n92, n93, n94, n109 or n110.</w:t>
            </w:r>
          </w:p>
        </w:tc>
      </w:tr>
      <w:tr w:rsidR="007F5B03" w:rsidRPr="007530C6" w14:paraId="3834D5E2" w14:textId="77777777" w:rsidTr="007972F4">
        <w:trPr>
          <w:cantSplit/>
          <w:trHeight w:val="113"/>
          <w:jc w:val="center"/>
        </w:trPr>
        <w:tc>
          <w:tcPr>
            <w:tcW w:w="1301" w:type="dxa"/>
            <w:tcBorders>
              <w:top w:val="nil"/>
              <w:left w:val="single" w:sz="2" w:space="0" w:color="auto"/>
              <w:bottom w:val="single" w:sz="2" w:space="0" w:color="auto"/>
              <w:right w:val="single" w:sz="2" w:space="0" w:color="auto"/>
            </w:tcBorders>
          </w:tcPr>
          <w:p w14:paraId="77FC1CEE" w14:textId="77777777" w:rsidR="007F5B03" w:rsidRDefault="007F5B03" w:rsidP="007F5B03">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DEED970" w14:textId="0489325E" w:rsidR="007F5B03" w:rsidRPr="008C22CE" w:rsidRDefault="007F5B03" w:rsidP="007F5B03">
            <w:pPr>
              <w:pStyle w:val="TAC"/>
            </w:pPr>
            <w:r w:rsidRPr="00713E6D">
              <w:rPr>
                <w:rFonts w:cs="Arial"/>
                <w:szCs w:val="18"/>
              </w:rPr>
              <w:t>1390 – 1395 MHz</w:t>
            </w:r>
          </w:p>
        </w:tc>
        <w:tc>
          <w:tcPr>
            <w:tcW w:w="852" w:type="dxa"/>
            <w:tcBorders>
              <w:top w:val="single" w:sz="2" w:space="0" w:color="auto"/>
              <w:left w:val="single" w:sz="2" w:space="0" w:color="auto"/>
              <w:bottom w:val="single" w:sz="2" w:space="0" w:color="auto"/>
              <w:right w:val="single" w:sz="2" w:space="0" w:color="auto"/>
            </w:tcBorders>
          </w:tcPr>
          <w:p w14:paraId="6F1864A4" w14:textId="1E5E04DC" w:rsidR="007F5B03" w:rsidRDefault="007F5B03" w:rsidP="007F5B03">
            <w:pPr>
              <w:pStyle w:val="TAC"/>
              <w:rPr>
                <w:rFonts w:cs="Arial"/>
                <w:lang w:eastAsia="ko-KR"/>
              </w:rPr>
            </w:pPr>
            <w:r w:rsidRPr="00713E6D">
              <w:rPr>
                <w:rFonts w:cs="Arial"/>
                <w:szCs w:val="18"/>
              </w:rPr>
              <w:t>-49 dBm</w:t>
            </w:r>
          </w:p>
        </w:tc>
        <w:tc>
          <w:tcPr>
            <w:tcW w:w="1418" w:type="dxa"/>
            <w:tcBorders>
              <w:top w:val="single" w:sz="2" w:space="0" w:color="auto"/>
              <w:left w:val="single" w:sz="2" w:space="0" w:color="auto"/>
              <w:bottom w:val="single" w:sz="2" w:space="0" w:color="auto"/>
              <w:right w:val="single" w:sz="2" w:space="0" w:color="auto"/>
            </w:tcBorders>
          </w:tcPr>
          <w:p w14:paraId="15D9E84F" w14:textId="17ED350E" w:rsidR="007F5B03" w:rsidRDefault="007F5B03" w:rsidP="007F5B03">
            <w:pPr>
              <w:pStyle w:val="TAC"/>
              <w:rPr>
                <w:rFonts w:cs="Arial"/>
              </w:rPr>
            </w:pPr>
            <w:r w:rsidRPr="00713E6D">
              <w:rPr>
                <w:rFonts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63B1D492" w14:textId="5A130DC5" w:rsidR="007F5B03" w:rsidRPr="00857E69" w:rsidRDefault="007F5B03" w:rsidP="007F5B03">
            <w:pPr>
              <w:pStyle w:val="TAL"/>
              <w:rPr>
                <w:rFonts w:cs="Arial"/>
                <w:szCs w:val="18"/>
              </w:rPr>
            </w:pPr>
            <w:r w:rsidRPr="00713E6D">
              <w:rPr>
                <w:rFonts w:cs="Arial"/>
                <w:szCs w:val="18"/>
              </w:rPr>
              <w:t xml:space="preserve">This requirement does not apply to </w:t>
            </w:r>
            <w:r w:rsidR="00E82B83">
              <w:rPr>
                <w:rFonts w:cs="Arial" w:hint="eastAsia"/>
                <w:lang w:val="en-US" w:eastAsia="zh-CN"/>
              </w:rPr>
              <w:t>repeater</w:t>
            </w:r>
            <w:r w:rsidRPr="00713E6D">
              <w:rPr>
                <w:rFonts w:cs="Arial"/>
                <w:szCs w:val="18"/>
              </w:rPr>
              <w:t xml:space="preserve"> operating in band n110, since it is already covered by the requirement in clause 6.6.</w:t>
            </w:r>
            <w:r>
              <w:rPr>
                <w:rFonts w:cs="Arial"/>
                <w:szCs w:val="18"/>
              </w:rPr>
              <w:t>6</w:t>
            </w:r>
            <w:r w:rsidRPr="00713E6D">
              <w:rPr>
                <w:rFonts w:cs="Arial"/>
                <w:szCs w:val="18"/>
              </w:rPr>
              <w:t>.</w:t>
            </w:r>
            <w:r>
              <w:rPr>
                <w:rFonts w:cs="Arial"/>
                <w:szCs w:val="18"/>
              </w:rPr>
              <w:t>5.2.4.</w:t>
            </w:r>
          </w:p>
        </w:tc>
      </w:tr>
      <w:tr w:rsidR="005E00D7" w:rsidRPr="007530C6" w14:paraId="152521BE" w14:textId="77777777" w:rsidTr="00375077">
        <w:trPr>
          <w:cantSplit/>
          <w:trHeight w:val="113"/>
          <w:jc w:val="center"/>
        </w:trPr>
        <w:tc>
          <w:tcPr>
            <w:tcW w:w="1301" w:type="dxa"/>
            <w:tcBorders>
              <w:top w:val="single" w:sz="2" w:space="0" w:color="auto"/>
              <w:left w:val="single" w:sz="2" w:space="0" w:color="auto"/>
              <w:bottom w:val="nil"/>
              <w:right w:val="single" w:sz="2" w:space="0" w:color="auto"/>
            </w:tcBorders>
          </w:tcPr>
          <w:p w14:paraId="4D78967A" w14:textId="19FF8CB1" w:rsidR="005E00D7" w:rsidRDefault="005E00D7" w:rsidP="005E00D7">
            <w:pPr>
              <w:pStyle w:val="TAL"/>
              <w:rPr>
                <w:rFonts w:eastAsia="SimSun"/>
                <w:lang w:eastAsia="ko-KR"/>
              </w:rPr>
            </w:pPr>
            <w:r w:rsidRPr="00CB0D06">
              <w:rPr>
                <w:rFonts w:eastAsia="SimSun"/>
                <w:lang w:eastAsia="ko-KR"/>
              </w:rPr>
              <w:t>E-UTRA Band 111</w:t>
            </w:r>
          </w:p>
        </w:tc>
        <w:tc>
          <w:tcPr>
            <w:tcW w:w="1701" w:type="dxa"/>
            <w:tcBorders>
              <w:top w:val="single" w:sz="2" w:space="0" w:color="auto"/>
              <w:left w:val="single" w:sz="2" w:space="0" w:color="auto"/>
              <w:bottom w:val="single" w:sz="2" w:space="0" w:color="auto"/>
              <w:right w:val="single" w:sz="2" w:space="0" w:color="auto"/>
            </w:tcBorders>
          </w:tcPr>
          <w:p w14:paraId="2631A58E" w14:textId="7BC50FEE" w:rsidR="005E00D7" w:rsidRPr="008C22CE" w:rsidRDefault="005E00D7" w:rsidP="005E00D7">
            <w:pPr>
              <w:pStyle w:val="TAC"/>
            </w:pPr>
            <w:r>
              <w:t>1820 – 1830 MHz</w:t>
            </w:r>
          </w:p>
        </w:tc>
        <w:tc>
          <w:tcPr>
            <w:tcW w:w="852" w:type="dxa"/>
            <w:tcBorders>
              <w:top w:val="single" w:sz="2" w:space="0" w:color="auto"/>
              <w:left w:val="single" w:sz="2" w:space="0" w:color="auto"/>
              <w:bottom w:val="single" w:sz="2" w:space="0" w:color="auto"/>
              <w:right w:val="single" w:sz="2" w:space="0" w:color="auto"/>
            </w:tcBorders>
          </w:tcPr>
          <w:p w14:paraId="59A90D41" w14:textId="52010F0D" w:rsidR="005E00D7" w:rsidRDefault="005E00D7" w:rsidP="005E00D7">
            <w:pPr>
              <w:pStyle w:val="TAC"/>
              <w:rPr>
                <w:rFonts w:cs="Arial"/>
                <w:lang w:eastAsia="ko-KR"/>
              </w:rPr>
            </w:pPr>
            <w:r w:rsidRPr="00CB0D06">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456E5A31" w14:textId="0DAB4DA7"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586F300" w14:textId="7FCEB0AB" w:rsidR="005E00D7" w:rsidRDefault="005E00D7" w:rsidP="005E00D7">
            <w:pPr>
              <w:pStyle w:val="TAL"/>
            </w:pPr>
            <w:r w:rsidRPr="00F95B02">
              <w:rPr>
                <w:rFonts w:cs="Arial"/>
              </w:rPr>
              <w:t xml:space="preserve">This requirement does not apply to </w:t>
            </w:r>
            <w:r>
              <w:rPr>
                <w:rFonts w:cs="Arial"/>
              </w:rPr>
              <w:t>repeater</w:t>
            </w:r>
            <w:r w:rsidRPr="00F95B02">
              <w:rPr>
                <w:rFonts w:cs="Arial"/>
              </w:rPr>
              <w:t xml:space="preserve"> operating in band n3.</w:t>
            </w:r>
          </w:p>
        </w:tc>
      </w:tr>
      <w:tr w:rsidR="005E00D7" w:rsidRPr="007530C6" w14:paraId="4BA0157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0FCDEF19" w14:textId="77777777" w:rsidR="005E00D7" w:rsidRDefault="005E00D7" w:rsidP="005E00D7">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6A5A531F" w14:textId="375C8862" w:rsidR="005E00D7" w:rsidRPr="008C22CE" w:rsidRDefault="005E00D7" w:rsidP="005E00D7">
            <w:pPr>
              <w:pStyle w:val="TAC"/>
            </w:pPr>
            <w:r>
              <w:t>1800 – 1810 MHz</w:t>
            </w:r>
          </w:p>
        </w:tc>
        <w:tc>
          <w:tcPr>
            <w:tcW w:w="852" w:type="dxa"/>
            <w:tcBorders>
              <w:top w:val="single" w:sz="2" w:space="0" w:color="auto"/>
              <w:left w:val="single" w:sz="2" w:space="0" w:color="auto"/>
              <w:bottom w:val="single" w:sz="2" w:space="0" w:color="auto"/>
              <w:right w:val="single" w:sz="2" w:space="0" w:color="auto"/>
            </w:tcBorders>
          </w:tcPr>
          <w:p w14:paraId="2633B038" w14:textId="73E8DF9B" w:rsidR="005E00D7" w:rsidRDefault="005E00D7" w:rsidP="005E00D7">
            <w:pPr>
              <w:pStyle w:val="TAC"/>
              <w:rPr>
                <w:rFonts w:cs="Arial"/>
                <w:lang w:eastAsia="ko-KR"/>
              </w:rPr>
            </w:pPr>
            <w:r w:rsidRPr="00CB0D06">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7FC13A9" w14:textId="47D72C81" w:rsidR="005E00D7" w:rsidRDefault="005E00D7" w:rsidP="005E00D7">
            <w:pPr>
              <w:pStyle w:val="TAC"/>
              <w:rPr>
                <w:rFonts w:cs="Arial"/>
              </w:rPr>
            </w:pPr>
            <w:r w:rsidRPr="00CB0D06">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0C8B0088" w14:textId="77777777" w:rsidR="005E00D7" w:rsidRDefault="005E00D7" w:rsidP="005E00D7">
            <w:pPr>
              <w:pStyle w:val="TAL"/>
            </w:pP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4"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4"/>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5" w:name="_Toc21093201"/>
      <w:bookmarkStart w:id="3156" w:name="_Toc29762730"/>
      <w:bookmarkStart w:id="3157" w:name="_Toc36025905"/>
      <w:bookmarkStart w:id="3158" w:name="_Toc44584775"/>
      <w:bookmarkStart w:id="3159" w:name="_Toc45869068"/>
      <w:bookmarkStart w:id="3160" w:name="_Toc52553627"/>
      <w:bookmarkStart w:id="3161" w:name="_Toc61111874"/>
      <w:bookmarkStart w:id="3162" w:name="_Toc61125956"/>
      <w:bookmarkStart w:id="3163"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5"/>
      <w:bookmarkEnd w:id="3156"/>
      <w:bookmarkEnd w:id="3157"/>
      <w:bookmarkEnd w:id="3158"/>
      <w:bookmarkEnd w:id="3159"/>
      <w:bookmarkEnd w:id="3160"/>
      <w:bookmarkEnd w:id="3161"/>
      <w:bookmarkEnd w:id="3162"/>
      <w:bookmarkEnd w:id="3163"/>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4" w:name="_Toc121820301"/>
      <w:bookmarkStart w:id="3165" w:name="_Toc124158051"/>
      <w:bookmarkStart w:id="3166" w:name="_Toc130560628"/>
      <w:bookmarkStart w:id="3167" w:name="_Toc137470271"/>
      <w:bookmarkStart w:id="3168" w:name="_Toc138884664"/>
      <w:bookmarkStart w:id="3169" w:name="_Toc145511072"/>
      <w:bookmarkStart w:id="3170" w:name="_Toc155479309"/>
      <w:bookmarkStart w:id="3171" w:name="_Toc176464310"/>
      <w:bookmarkStart w:id="3172" w:name="_Toc187247157"/>
      <w:bookmarkStart w:id="3173" w:name="_Toc192494680"/>
      <w:r w:rsidRPr="007530C6">
        <w:rPr>
          <w:rFonts w:eastAsia="SimSun"/>
        </w:rPr>
        <w:t>6.5.4.5.3</w:t>
      </w:r>
      <w:r w:rsidRPr="007530C6">
        <w:rPr>
          <w:rFonts w:eastAsia="SimSun"/>
        </w:rPr>
        <w:tab/>
      </w:r>
      <w:bookmarkEnd w:id="3164"/>
      <w:bookmarkEnd w:id="3165"/>
      <w:bookmarkEnd w:id="3166"/>
      <w:bookmarkEnd w:id="3167"/>
      <w:bookmarkEnd w:id="3168"/>
      <w:bookmarkEnd w:id="3169"/>
      <w:bookmarkEnd w:id="3170"/>
      <w:bookmarkEnd w:id="3171"/>
      <w:r w:rsidR="009C36E3" w:rsidRPr="00410A53">
        <w:rPr>
          <w:rFonts w:eastAsia="SimSun"/>
        </w:rPr>
        <w:t xml:space="preserve">Co-location with base stations and </w:t>
      </w:r>
      <w:r w:rsidR="009C36E3" w:rsidRPr="00410A53">
        <w:rPr>
          <w:rFonts w:eastAsia="SimSun"/>
          <w:i/>
          <w:iCs/>
        </w:rPr>
        <w:t>repeater</w:t>
      </w:r>
      <w:bookmarkEnd w:id="3172"/>
      <w:bookmarkEnd w:id="3173"/>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7F5B03"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7F5B03" w:rsidRPr="007530C6" w:rsidRDefault="007F5B03" w:rsidP="007F5B03">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7F5B03" w:rsidRPr="007530C6" w:rsidRDefault="007F5B03" w:rsidP="007F5B03">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7F5B03" w:rsidRPr="007530C6" w:rsidRDefault="007F5B03" w:rsidP="007F5B03">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7F5B03" w:rsidRPr="007530C6" w:rsidRDefault="007F5B03" w:rsidP="007F5B03">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28041ACE" w:rsidR="007F5B03" w:rsidRPr="007530C6" w:rsidRDefault="007F5B03" w:rsidP="007F5B03">
            <w:pPr>
              <w:pStyle w:val="TAC"/>
              <w:rPr>
                <w:rFonts w:eastAsia="SimSun" w:cs="Arial"/>
                <w:kern w:val="2"/>
                <w:szCs w:val="22"/>
              </w:rPr>
            </w:pPr>
            <w:r w:rsidRPr="00857E69">
              <w:rPr>
                <w:rFonts w:eastAsia="SimSun"/>
              </w:rPr>
              <w:t>This is not applicable to repeater operating in Band n51, n74, n75, n91, n92, n93</w:t>
            </w:r>
            <w:r>
              <w:rPr>
                <w:rFonts w:eastAsia="SimSun"/>
              </w:rPr>
              <w:t>,</w:t>
            </w:r>
            <w:r w:rsidRPr="00857E69">
              <w:rPr>
                <w:rFonts w:eastAsia="SimSun"/>
              </w:rPr>
              <w:t xml:space="preserve"> n94</w:t>
            </w:r>
            <w:r>
              <w:rPr>
                <w:rFonts w:eastAsia="SimSun"/>
              </w:rPr>
              <w:t xml:space="preserve"> or n110</w:t>
            </w:r>
          </w:p>
        </w:tc>
      </w:tr>
      <w:tr w:rsidR="007F5B03"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7F5B03" w:rsidRPr="007530C6" w:rsidRDefault="007F5B03" w:rsidP="007F5B03">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7F5B03" w:rsidRPr="007530C6" w:rsidRDefault="007F5B03" w:rsidP="007F5B03">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7F5B03" w:rsidRPr="007530C6" w:rsidRDefault="007F5B03" w:rsidP="007F5B03">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7F5B03" w:rsidRPr="007530C6" w:rsidRDefault="007F5B03" w:rsidP="007F5B03">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7F5B03" w:rsidRPr="007530C6" w:rsidRDefault="007F5B03" w:rsidP="007F5B03">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7F5B03" w:rsidRPr="007530C6" w:rsidRDefault="007F5B03" w:rsidP="007F5B03">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40851B51" w:rsidR="007F5B03" w:rsidRPr="007530C6" w:rsidRDefault="007F5B03" w:rsidP="007F5B03">
            <w:pPr>
              <w:pStyle w:val="TAC"/>
              <w:rPr>
                <w:rFonts w:eastAsia="SimSun"/>
                <w:kern w:val="2"/>
                <w:szCs w:val="22"/>
              </w:rPr>
            </w:pPr>
            <w:r w:rsidRPr="00857E69">
              <w:rPr>
                <w:rFonts w:eastAsia="SimSun"/>
              </w:rPr>
              <w:t>This is not applicable to repeater operating in Band n50, n74, n75, n76, n91, n92, n93</w:t>
            </w:r>
            <w:r>
              <w:rPr>
                <w:rFonts w:eastAsia="SimSun"/>
              </w:rPr>
              <w:t>,</w:t>
            </w:r>
            <w:r w:rsidRPr="00857E69">
              <w:rPr>
                <w:rFonts w:eastAsia="SimSun"/>
              </w:rPr>
              <w:t xml:space="preserve"> n94</w:t>
            </w:r>
            <w:r>
              <w:rPr>
                <w:rFonts w:eastAsia="SimSun"/>
              </w:rPr>
              <w:t xml:space="preserve"> or n110</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405EE396" w:rsidR="00B13304" w:rsidRPr="007530C6" w:rsidRDefault="00A14AC3" w:rsidP="00170348">
            <w:pPr>
              <w:pStyle w:val="TAC"/>
              <w:rPr>
                <w:rFonts w:eastAsia="SimSun" w:cs="Arial"/>
                <w:kern w:val="2"/>
                <w:szCs w:val="22"/>
              </w:rPr>
            </w:pPr>
            <w:r>
              <w:rPr>
                <w:rFonts w:eastAsia="SimSun"/>
              </w:rPr>
              <w:t>E-UTRA Band 68</w:t>
            </w:r>
            <w:r>
              <w:rPr>
                <w:rFonts w:eastAsia="SimSun" w:hint="eastAsia"/>
                <w:lang w:val="en-US" w:eastAsia="zh-CN"/>
              </w:rPr>
              <w:t xml:space="preserve"> or NR Band n68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4D75BB08" w:rsidR="00B13304" w:rsidRPr="007530C6" w:rsidRDefault="007F5B03" w:rsidP="00170348">
            <w:pPr>
              <w:pStyle w:val="TAC"/>
              <w:rPr>
                <w:rFonts w:eastAsia="SimSun" w:cs="Arial"/>
                <w:kern w:val="2"/>
                <w:szCs w:val="22"/>
              </w:rPr>
            </w:pPr>
            <w:r w:rsidRPr="00857E69">
              <w:rPr>
                <w:rFonts w:eastAsia="SimSun" w:cs="Arial"/>
              </w:rPr>
              <w:t xml:space="preserve">This is not applicable to </w:t>
            </w:r>
            <w:r w:rsidRPr="00857E69">
              <w:rPr>
                <w:rFonts w:eastAsia="SimSun"/>
              </w:rPr>
              <w:t>repeater</w:t>
            </w:r>
            <w:r w:rsidRPr="00857E69">
              <w:rPr>
                <w:rFonts w:eastAsia="SimSun" w:cs="Arial"/>
              </w:rPr>
              <w:t xml:space="preserve"> operating in Band n50, n51, n91, n92, n93</w:t>
            </w:r>
            <w:r>
              <w:rPr>
                <w:rFonts w:eastAsia="SimSun" w:cs="Arial"/>
              </w:rPr>
              <w:t>,</w:t>
            </w:r>
            <w:r w:rsidRPr="00857E69">
              <w:rPr>
                <w:rFonts w:eastAsia="SimSun" w:cs="Arial"/>
              </w:rPr>
              <w:t xml:space="preserve"> n94</w:t>
            </w:r>
            <w:r>
              <w:rPr>
                <w:rFonts w:eastAsia="SimSun" w:cs="Arial"/>
              </w:rPr>
              <w:t xml:space="preserve"> or n110</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186787"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405D5761"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7 or NR Band n87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186787" w:rsidRPr="007530C6" w:rsidRDefault="00186787" w:rsidP="00186787">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186787" w:rsidRPr="007530C6" w:rsidRDefault="00186787" w:rsidP="00186787">
            <w:pPr>
              <w:pStyle w:val="TAC"/>
              <w:rPr>
                <w:rFonts w:eastAsia="SimSun" w:cs="Arial"/>
                <w:kern w:val="2"/>
                <w:szCs w:val="22"/>
              </w:rPr>
            </w:pPr>
          </w:p>
        </w:tc>
      </w:tr>
      <w:tr w:rsidR="00186787"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6058B583" w:rsidR="00186787" w:rsidRPr="007530C6" w:rsidRDefault="00186787" w:rsidP="00186787">
            <w:pPr>
              <w:pStyle w:val="TAC"/>
              <w:rPr>
                <w:rFonts w:eastAsia="SimSun"/>
              </w:rPr>
            </w:pPr>
            <w:r>
              <w:rPr>
                <w:rFonts w:eastAsia="SimSun" w:cs="Arial"/>
              </w:rPr>
              <w:t>E-UTRA Band 8</w:t>
            </w:r>
            <w:r>
              <w:rPr>
                <w:rFonts w:eastAsia="SimSun" w:cs="Arial" w:hint="eastAsia"/>
                <w:lang w:val="en-US" w:eastAsia="zh-CN"/>
              </w:rPr>
              <w:t>8 or NR Band n88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186787" w:rsidRPr="007530C6" w:rsidRDefault="00186787" w:rsidP="00186787">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186787" w:rsidRPr="007530C6" w:rsidRDefault="00186787" w:rsidP="00186787">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186787" w:rsidRPr="007530C6" w:rsidRDefault="00186787" w:rsidP="00186787">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186787" w:rsidRPr="007530C6" w:rsidRDefault="00186787" w:rsidP="00186787">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186787" w:rsidRPr="007530C6" w:rsidRDefault="00186787" w:rsidP="00186787">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186787" w:rsidRPr="007530C6" w:rsidRDefault="00186787" w:rsidP="00186787">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r w:rsidR="007F5B03" w:rsidRPr="007530C6" w14:paraId="013897A0"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D23425" w14:textId="7832CA06" w:rsidR="007F5B03" w:rsidRDefault="007F5B03" w:rsidP="007F5B03">
            <w:pPr>
              <w:pStyle w:val="TAC"/>
            </w:pPr>
            <w:r w:rsidRPr="00713E6D">
              <w:rPr>
                <w:rFonts w:cs="Arial"/>
                <w:szCs w:val="18"/>
              </w:rPr>
              <w:t>NR Band n110</w:t>
            </w:r>
          </w:p>
        </w:tc>
        <w:tc>
          <w:tcPr>
            <w:tcW w:w="1997" w:type="dxa"/>
            <w:tcBorders>
              <w:top w:val="single" w:sz="4" w:space="0" w:color="auto"/>
              <w:left w:val="single" w:sz="4" w:space="0" w:color="auto"/>
              <w:bottom w:val="single" w:sz="4" w:space="0" w:color="auto"/>
              <w:right w:val="single" w:sz="4" w:space="0" w:color="auto"/>
            </w:tcBorders>
          </w:tcPr>
          <w:p w14:paraId="7B276C0C" w14:textId="4F7D4EAD" w:rsidR="007F5B03" w:rsidRDefault="007F5B03" w:rsidP="007F5B03">
            <w:pPr>
              <w:pStyle w:val="TAC"/>
              <w:rPr>
                <w:rFonts w:cs="Arial"/>
                <w:szCs w:val="18"/>
              </w:rPr>
            </w:pPr>
            <w:r w:rsidRPr="00713E6D">
              <w:rPr>
                <w:rFonts w:cs="Arial"/>
                <w:szCs w:val="18"/>
              </w:rPr>
              <w:t>1390 – 1395 MHz</w:t>
            </w:r>
          </w:p>
        </w:tc>
        <w:tc>
          <w:tcPr>
            <w:tcW w:w="879" w:type="dxa"/>
            <w:tcBorders>
              <w:top w:val="single" w:sz="4" w:space="0" w:color="auto"/>
              <w:left w:val="single" w:sz="4" w:space="0" w:color="auto"/>
              <w:bottom w:val="single" w:sz="4" w:space="0" w:color="auto"/>
              <w:right w:val="single" w:sz="4" w:space="0" w:color="auto"/>
            </w:tcBorders>
          </w:tcPr>
          <w:p w14:paraId="3268FBD3" w14:textId="15401E7D" w:rsidR="007F5B03" w:rsidRDefault="007F5B03" w:rsidP="007F5B03">
            <w:pPr>
              <w:pStyle w:val="TAC"/>
              <w:rPr>
                <w:rFonts w:cs="Arial"/>
                <w:szCs w:val="18"/>
              </w:rPr>
            </w:pPr>
            <w:r w:rsidRPr="00713E6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0091A40D" w14:textId="57DE5A81" w:rsidR="007F5B03" w:rsidRDefault="007F5B03" w:rsidP="007F5B03">
            <w:pPr>
              <w:pStyle w:val="TAC"/>
              <w:rPr>
                <w:rFonts w:cs="Arial"/>
                <w:szCs w:val="18"/>
              </w:rPr>
            </w:pPr>
            <w:r w:rsidRPr="00713E6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E4F2464" w14:textId="0842F071" w:rsidR="007F5B03" w:rsidRDefault="007F5B03" w:rsidP="007F5B03">
            <w:pPr>
              <w:pStyle w:val="TAC"/>
              <w:rPr>
                <w:rFonts w:cs="Arial"/>
                <w:szCs w:val="18"/>
              </w:rPr>
            </w:pPr>
            <w:r w:rsidRPr="00713E6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6D340DD5" w14:textId="0B0ECFE8" w:rsidR="007F5B03" w:rsidRDefault="007F5B03" w:rsidP="007F5B03">
            <w:pPr>
              <w:pStyle w:val="TAC"/>
              <w:rPr>
                <w:rFonts w:cs="Arial"/>
                <w:szCs w:val="18"/>
              </w:rPr>
            </w:pPr>
            <w:r w:rsidRPr="00713E6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0103935A" w14:textId="77777777" w:rsidR="007F5B03" w:rsidRDefault="007F5B03" w:rsidP="007F5B03">
            <w:pPr>
              <w:pStyle w:val="TAC"/>
              <w:rPr>
                <w:lang w:eastAsia="ko-KR"/>
              </w:rPr>
            </w:pPr>
          </w:p>
        </w:tc>
      </w:tr>
      <w:tr w:rsidR="00890314" w:rsidRPr="007530C6" w14:paraId="24E3B7AA"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F6BDEEB" w14:textId="5808B9B5" w:rsidR="00890314" w:rsidRDefault="00890314" w:rsidP="00890314">
            <w:pPr>
              <w:pStyle w:val="TAC"/>
            </w:pPr>
            <w:r w:rsidRPr="004D411D">
              <w:t>E-UTRA Band 111</w:t>
            </w:r>
          </w:p>
        </w:tc>
        <w:tc>
          <w:tcPr>
            <w:tcW w:w="1997" w:type="dxa"/>
            <w:tcBorders>
              <w:top w:val="single" w:sz="4" w:space="0" w:color="auto"/>
              <w:left w:val="single" w:sz="4" w:space="0" w:color="auto"/>
              <w:bottom w:val="single" w:sz="4" w:space="0" w:color="auto"/>
              <w:right w:val="single" w:sz="4" w:space="0" w:color="auto"/>
            </w:tcBorders>
          </w:tcPr>
          <w:p w14:paraId="5853AD05" w14:textId="61C92E4B" w:rsidR="00890314" w:rsidRDefault="00890314" w:rsidP="00890314">
            <w:pPr>
              <w:pStyle w:val="TAC"/>
              <w:rPr>
                <w:rFonts w:cs="Arial"/>
                <w:szCs w:val="18"/>
              </w:rPr>
            </w:pPr>
            <w:r w:rsidRPr="004D411D">
              <w:rPr>
                <w:rFonts w:cs="Arial"/>
                <w:szCs w:val="18"/>
              </w:rPr>
              <w:t>1800 -1810 MHz</w:t>
            </w:r>
          </w:p>
        </w:tc>
        <w:tc>
          <w:tcPr>
            <w:tcW w:w="879" w:type="dxa"/>
            <w:tcBorders>
              <w:top w:val="single" w:sz="4" w:space="0" w:color="auto"/>
              <w:left w:val="single" w:sz="4" w:space="0" w:color="auto"/>
              <w:bottom w:val="single" w:sz="4" w:space="0" w:color="auto"/>
              <w:right w:val="single" w:sz="4" w:space="0" w:color="auto"/>
            </w:tcBorders>
          </w:tcPr>
          <w:p w14:paraId="1D2175E1" w14:textId="7E01CF68" w:rsidR="00890314" w:rsidRDefault="00890314" w:rsidP="00890314">
            <w:pPr>
              <w:pStyle w:val="TAC"/>
              <w:rPr>
                <w:rFonts w:cs="Arial"/>
                <w:szCs w:val="18"/>
              </w:rPr>
            </w:pPr>
            <w:r w:rsidRPr="004D411D">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27B40325" w14:textId="267EB2A8" w:rsidR="00890314" w:rsidRDefault="00890314" w:rsidP="00890314">
            <w:pPr>
              <w:pStyle w:val="TAC"/>
              <w:rPr>
                <w:rFonts w:cs="Arial"/>
                <w:szCs w:val="18"/>
              </w:rPr>
            </w:pPr>
            <w:r w:rsidRPr="004D411D">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FE96414" w14:textId="6598A3D5" w:rsidR="00890314" w:rsidRDefault="00890314" w:rsidP="00890314">
            <w:pPr>
              <w:pStyle w:val="TAC"/>
              <w:rPr>
                <w:rFonts w:cs="Arial"/>
                <w:szCs w:val="18"/>
              </w:rPr>
            </w:pPr>
            <w:r w:rsidRPr="004D411D">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77B13199" w14:textId="2BD20330" w:rsidR="00890314" w:rsidRDefault="00890314" w:rsidP="00890314">
            <w:pPr>
              <w:pStyle w:val="TAC"/>
              <w:rPr>
                <w:rFonts w:cs="Arial"/>
                <w:szCs w:val="18"/>
              </w:rPr>
            </w:pPr>
            <w:r w:rsidRPr="004D411D">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63C8AEB8" w14:textId="77777777" w:rsidR="00890314" w:rsidRDefault="00890314" w:rsidP="00890314">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4" w:name="_Toc155428074"/>
      <w:bookmarkStart w:id="3175" w:name="_Toc155781092"/>
      <w:bookmarkStart w:id="3176" w:name="_Toc176464311"/>
      <w:bookmarkStart w:id="3177" w:name="_Toc187247158"/>
      <w:bookmarkStart w:id="3178" w:name="_Toc192494681"/>
      <w:bookmarkStart w:id="3179" w:name="_Toc82595282"/>
      <w:bookmarkStart w:id="3180" w:name="_Toc76545179"/>
      <w:bookmarkStart w:id="3181" w:name="_Toc75242833"/>
      <w:bookmarkStart w:id="3182" w:name="_Toc74961923"/>
      <w:bookmarkStart w:id="3183" w:name="_Toc66728119"/>
      <w:bookmarkStart w:id="3184" w:name="_Toc61182805"/>
      <w:bookmarkStart w:id="3185" w:name="_Toc58862812"/>
      <w:bookmarkStart w:id="3186" w:name="_Toc58860308"/>
      <w:bookmarkStart w:id="3187" w:name="_Toc53182567"/>
      <w:bookmarkStart w:id="3188" w:name="_Toc45884544"/>
      <w:bookmarkStart w:id="3189" w:name="_Toc37272298"/>
      <w:bookmarkStart w:id="3190" w:name="_Toc36645244"/>
      <w:bookmarkStart w:id="3191" w:name="_Toc29809859"/>
      <w:bookmarkStart w:id="3192" w:name="_Toc21100061"/>
      <w:bookmarkStart w:id="3193" w:name="_Toc120613182"/>
      <w:bookmarkStart w:id="3194" w:name="_Toc121756726"/>
      <w:bookmarkStart w:id="3195" w:name="_Toc121820302"/>
      <w:bookmarkStart w:id="3196" w:name="_Toc124158052"/>
      <w:bookmarkStart w:id="3197" w:name="_Toc130560629"/>
      <w:bookmarkStart w:id="3198" w:name="_Toc137470272"/>
      <w:bookmarkStart w:id="3199" w:name="_Toc138884665"/>
      <w:bookmarkStart w:id="3200" w:name="_Toc145511073"/>
      <w:bookmarkStart w:id="3201"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4"/>
      <w:bookmarkEnd w:id="3175"/>
      <w:bookmarkEnd w:id="3176"/>
      <w:bookmarkEnd w:id="3177"/>
      <w:bookmarkEnd w:id="3178"/>
    </w:p>
    <w:p w14:paraId="62C06541" w14:textId="77777777" w:rsidR="004267C1" w:rsidRPr="004267C1" w:rsidRDefault="004267C1" w:rsidP="004267C1">
      <w:pPr>
        <w:pStyle w:val="Heading5"/>
        <w:rPr>
          <w:rFonts w:eastAsia="SimSun"/>
          <w:lang w:eastAsia="en-US"/>
        </w:rPr>
      </w:pPr>
      <w:bookmarkStart w:id="3202" w:name="_Toc155781093"/>
      <w:bookmarkStart w:id="3203" w:name="_Toc155428075"/>
      <w:bookmarkStart w:id="3204" w:name="_Toc176464312"/>
      <w:bookmarkStart w:id="3205" w:name="_Toc187247159"/>
      <w:bookmarkStart w:id="3206"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2"/>
      <w:bookmarkEnd w:id="3203"/>
      <w:bookmarkEnd w:id="3204"/>
      <w:bookmarkEnd w:id="3205"/>
      <w:bookmarkEnd w:id="3206"/>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7" w:name="_Toc155781094"/>
      <w:bookmarkStart w:id="3208" w:name="_Toc155428076"/>
      <w:bookmarkStart w:id="3209" w:name="_Toc176464313"/>
      <w:bookmarkStart w:id="3210" w:name="_Toc187247160"/>
      <w:bookmarkStart w:id="3211" w:name="_Toc192494683"/>
      <w:bookmarkStart w:id="3212" w:name="_Toc30067"/>
      <w:bookmarkStart w:id="3213" w:name="_Toc16201"/>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7"/>
      <w:bookmarkEnd w:id="3208"/>
      <w:bookmarkEnd w:id="3209"/>
      <w:bookmarkEnd w:id="3210"/>
      <w:bookmarkEnd w:id="3211"/>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2"/>
    <w:bookmarkEnd w:id="3213"/>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4" w:name="_Toc176464314"/>
      <w:bookmarkStart w:id="3215" w:name="_Toc187247161"/>
      <w:bookmarkStart w:id="3216" w:name="_Toc192494684"/>
      <w:r w:rsidRPr="007530C6">
        <w:t>6.5.5</w:t>
      </w:r>
      <w:r w:rsidRPr="007530C6">
        <w:tab/>
        <w:t>Receiver spurious emissions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14"/>
      <w:bookmarkEnd w:id="3215"/>
      <w:bookmarkEnd w:id="3216"/>
    </w:p>
    <w:p w14:paraId="588973DC" w14:textId="77777777" w:rsidR="00B13304" w:rsidRPr="007530C6" w:rsidRDefault="00B13304" w:rsidP="00B13304">
      <w:pPr>
        <w:pStyle w:val="Heading4"/>
      </w:pPr>
      <w:bookmarkStart w:id="3217" w:name="_Toc82595283"/>
      <w:bookmarkStart w:id="3218" w:name="_Toc76545180"/>
      <w:bookmarkStart w:id="3219" w:name="_Toc75242834"/>
      <w:bookmarkStart w:id="3220" w:name="_Toc74961924"/>
      <w:bookmarkStart w:id="3221" w:name="_Toc66728120"/>
      <w:bookmarkStart w:id="3222" w:name="_Toc61182806"/>
      <w:bookmarkStart w:id="3223" w:name="_Toc58862813"/>
      <w:bookmarkStart w:id="3224" w:name="_Toc58860309"/>
      <w:bookmarkStart w:id="3225" w:name="_Toc53182568"/>
      <w:bookmarkStart w:id="3226" w:name="_Toc45884545"/>
      <w:bookmarkStart w:id="3227" w:name="_Toc37272299"/>
      <w:bookmarkStart w:id="3228" w:name="_Toc36645245"/>
      <w:bookmarkStart w:id="3229" w:name="_Toc29809860"/>
      <w:bookmarkStart w:id="3230" w:name="_Toc21100062"/>
      <w:bookmarkStart w:id="3231" w:name="_Toc120613183"/>
      <w:bookmarkStart w:id="3232" w:name="_Toc121756727"/>
      <w:bookmarkStart w:id="3233" w:name="_Toc121820303"/>
      <w:bookmarkStart w:id="3234" w:name="_Toc124158053"/>
      <w:bookmarkStart w:id="3235" w:name="_Toc130560630"/>
      <w:bookmarkStart w:id="3236" w:name="_Toc137470273"/>
      <w:bookmarkStart w:id="3237" w:name="_Toc138884666"/>
      <w:bookmarkStart w:id="3238" w:name="_Toc145511074"/>
      <w:bookmarkStart w:id="3239" w:name="_Toc155479311"/>
      <w:bookmarkStart w:id="3240" w:name="_Toc176464315"/>
      <w:bookmarkStart w:id="3241" w:name="_Toc187247162"/>
      <w:bookmarkStart w:id="3242" w:name="_Toc192494685"/>
      <w:r w:rsidRPr="007530C6">
        <w:t>6.5.5.1</w:t>
      </w:r>
      <w:r w:rsidRPr="007530C6">
        <w:tab/>
        <w:t>Definition and applicability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2C2E9398" w14:textId="27B8A368" w:rsidR="00B13304" w:rsidRPr="007530C6" w:rsidRDefault="00B13304" w:rsidP="00B13304">
      <w:pPr>
        <w:rPr>
          <w:rFonts w:eastAsia="MS Mincho"/>
        </w:rPr>
      </w:pPr>
      <w:bookmarkStart w:id="3243" w:name="_Toc82595284"/>
      <w:bookmarkStart w:id="3244" w:name="_Toc76545181"/>
      <w:bookmarkStart w:id="3245" w:name="_Toc75242835"/>
      <w:bookmarkStart w:id="3246" w:name="_Toc74961925"/>
      <w:bookmarkStart w:id="3247" w:name="_Toc66728121"/>
      <w:bookmarkStart w:id="3248" w:name="_Toc61182807"/>
      <w:bookmarkStart w:id="3249" w:name="_Toc58862814"/>
      <w:bookmarkStart w:id="3250" w:name="_Toc58860310"/>
      <w:bookmarkStart w:id="3251" w:name="_Toc53182569"/>
      <w:bookmarkStart w:id="3252" w:name="_Toc45884546"/>
      <w:bookmarkStart w:id="3253" w:name="_Toc37272300"/>
      <w:bookmarkStart w:id="3254" w:name="_Toc36645246"/>
      <w:bookmarkStart w:id="3255" w:name="_Toc29809861"/>
      <w:bookmarkStart w:id="3256"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7" w:name="_Toc120613184"/>
      <w:bookmarkStart w:id="3258" w:name="_Toc121756728"/>
      <w:bookmarkStart w:id="3259" w:name="_Toc121820304"/>
      <w:bookmarkStart w:id="3260" w:name="_Toc124158054"/>
      <w:bookmarkStart w:id="3261" w:name="_Toc130560631"/>
      <w:bookmarkStart w:id="3262" w:name="_Toc137470274"/>
      <w:bookmarkStart w:id="3263" w:name="_Toc138884667"/>
      <w:bookmarkStart w:id="3264" w:name="_Toc145511075"/>
      <w:bookmarkStart w:id="3265" w:name="_Toc155479312"/>
      <w:bookmarkStart w:id="3266" w:name="_Toc176464316"/>
      <w:bookmarkStart w:id="3267" w:name="_Toc187247163"/>
      <w:bookmarkStart w:id="3268" w:name="_Toc192494686"/>
      <w:r w:rsidRPr="007530C6">
        <w:t>6.5.5.2</w:t>
      </w:r>
      <w:r w:rsidRPr="007530C6">
        <w:tab/>
        <w:t>Minimum requirement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69" w:name="_Toc82595285"/>
      <w:bookmarkStart w:id="3270" w:name="_Toc76545182"/>
      <w:bookmarkStart w:id="3271" w:name="_Toc75242836"/>
      <w:bookmarkStart w:id="3272" w:name="_Toc74961926"/>
      <w:bookmarkStart w:id="3273" w:name="_Toc66728122"/>
      <w:bookmarkStart w:id="3274" w:name="_Toc61182808"/>
      <w:bookmarkStart w:id="3275" w:name="_Toc58862815"/>
      <w:bookmarkStart w:id="3276" w:name="_Toc58860311"/>
      <w:bookmarkStart w:id="3277" w:name="_Toc53182570"/>
      <w:bookmarkStart w:id="3278" w:name="_Toc45884547"/>
      <w:bookmarkStart w:id="3279" w:name="_Toc37272301"/>
      <w:bookmarkStart w:id="3280" w:name="_Toc36645247"/>
      <w:bookmarkStart w:id="3281" w:name="_Toc29809862"/>
      <w:bookmarkStart w:id="3282" w:name="_Toc21100064"/>
      <w:bookmarkStart w:id="3283" w:name="_Toc120613185"/>
      <w:bookmarkStart w:id="3284" w:name="_Toc121756729"/>
      <w:bookmarkStart w:id="3285" w:name="_Toc121820305"/>
      <w:bookmarkStart w:id="3286" w:name="_Toc124158055"/>
      <w:bookmarkStart w:id="3287" w:name="_Toc130560632"/>
      <w:bookmarkStart w:id="3288" w:name="_Toc137470275"/>
      <w:bookmarkStart w:id="3289" w:name="_Toc138884668"/>
      <w:bookmarkStart w:id="3290" w:name="_Toc145511076"/>
      <w:bookmarkStart w:id="3291" w:name="_Toc155479313"/>
      <w:bookmarkStart w:id="3292" w:name="_Toc176464317"/>
      <w:bookmarkStart w:id="3293" w:name="_Toc187247164"/>
      <w:bookmarkStart w:id="3294" w:name="_Toc192494687"/>
      <w:r w:rsidRPr="007530C6">
        <w:t>6.5.5.3</w:t>
      </w:r>
      <w:r w:rsidRPr="007530C6">
        <w:tab/>
        <w:t>Test purpose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5" w:name="_Toc82595286"/>
      <w:bookmarkStart w:id="3296" w:name="_Toc76545183"/>
      <w:bookmarkStart w:id="3297" w:name="_Toc75242837"/>
      <w:bookmarkStart w:id="3298" w:name="_Toc74961927"/>
      <w:bookmarkStart w:id="3299" w:name="_Toc66728123"/>
      <w:bookmarkStart w:id="3300" w:name="_Toc61182809"/>
      <w:bookmarkStart w:id="3301" w:name="_Toc58862816"/>
      <w:bookmarkStart w:id="3302" w:name="_Toc58860312"/>
      <w:bookmarkStart w:id="3303" w:name="_Toc53182571"/>
      <w:bookmarkStart w:id="3304" w:name="_Toc45884548"/>
      <w:bookmarkStart w:id="3305" w:name="_Toc37272302"/>
      <w:bookmarkStart w:id="3306" w:name="_Toc36645248"/>
      <w:bookmarkStart w:id="3307" w:name="_Toc29809863"/>
      <w:bookmarkStart w:id="3308" w:name="_Toc21100065"/>
      <w:bookmarkStart w:id="3309" w:name="_Toc120613186"/>
      <w:bookmarkStart w:id="3310" w:name="_Toc121756730"/>
      <w:bookmarkStart w:id="3311" w:name="_Toc121820306"/>
      <w:bookmarkStart w:id="3312" w:name="_Toc124158056"/>
      <w:bookmarkStart w:id="3313" w:name="_Toc130560633"/>
      <w:bookmarkStart w:id="3314" w:name="_Toc137470276"/>
      <w:bookmarkStart w:id="3315" w:name="_Toc138884669"/>
      <w:bookmarkStart w:id="3316" w:name="_Toc145511077"/>
      <w:bookmarkStart w:id="3317" w:name="_Toc155479314"/>
      <w:bookmarkStart w:id="3318" w:name="_Toc176464318"/>
      <w:bookmarkStart w:id="3319" w:name="_Toc187247165"/>
      <w:bookmarkStart w:id="3320" w:name="_Toc192494688"/>
      <w:r w:rsidRPr="007530C6">
        <w:t>6.5.5.4</w:t>
      </w:r>
      <w:r w:rsidRPr="007530C6">
        <w:tab/>
        <w:t>Method of test</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75BD9FF" w14:textId="77777777" w:rsidR="00B13304" w:rsidRPr="007530C6" w:rsidRDefault="00B13304" w:rsidP="00B13304">
      <w:pPr>
        <w:pStyle w:val="Heading5"/>
      </w:pPr>
      <w:bookmarkStart w:id="3321" w:name="_Toc82595287"/>
      <w:bookmarkStart w:id="3322" w:name="_Toc76545184"/>
      <w:bookmarkStart w:id="3323" w:name="_Toc75242838"/>
      <w:bookmarkStart w:id="3324" w:name="_Toc74961928"/>
      <w:bookmarkStart w:id="3325" w:name="_Toc66728124"/>
      <w:bookmarkStart w:id="3326" w:name="_Toc61182810"/>
      <w:bookmarkStart w:id="3327" w:name="_Toc58862817"/>
      <w:bookmarkStart w:id="3328" w:name="_Toc58860313"/>
      <w:bookmarkStart w:id="3329" w:name="_Toc53182572"/>
      <w:bookmarkStart w:id="3330" w:name="_Toc45884549"/>
      <w:bookmarkStart w:id="3331" w:name="_Toc37272303"/>
      <w:bookmarkStart w:id="3332" w:name="_Toc36645249"/>
      <w:bookmarkStart w:id="3333" w:name="_Toc29809864"/>
      <w:bookmarkStart w:id="3334" w:name="_Toc21100066"/>
      <w:bookmarkStart w:id="3335" w:name="_Toc120613187"/>
      <w:bookmarkStart w:id="3336" w:name="_Toc121756731"/>
      <w:bookmarkStart w:id="3337" w:name="_Toc121820307"/>
      <w:bookmarkStart w:id="3338" w:name="_Toc124158057"/>
      <w:bookmarkStart w:id="3339" w:name="_Toc130560634"/>
      <w:bookmarkStart w:id="3340" w:name="_Toc137470277"/>
      <w:bookmarkStart w:id="3341" w:name="_Toc138884670"/>
      <w:bookmarkStart w:id="3342" w:name="_Toc145511078"/>
      <w:bookmarkStart w:id="3343" w:name="_Toc155479315"/>
      <w:bookmarkStart w:id="3344" w:name="_Toc176464319"/>
      <w:bookmarkStart w:id="3345" w:name="_Toc187247166"/>
      <w:bookmarkStart w:id="3346" w:name="_Toc192494689"/>
      <w:r w:rsidRPr="007530C6">
        <w:t>6.5.5.4.1</w:t>
      </w:r>
      <w:r w:rsidRPr="007530C6">
        <w:tab/>
        <w:t>Initial conditions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7" w:name="_Toc82595288"/>
      <w:bookmarkStart w:id="3348" w:name="_Toc76545185"/>
      <w:bookmarkStart w:id="3349" w:name="_Toc75242839"/>
      <w:bookmarkStart w:id="3350" w:name="_Toc74961929"/>
      <w:bookmarkStart w:id="3351" w:name="_Toc66728125"/>
      <w:bookmarkStart w:id="3352" w:name="_Toc61182811"/>
      <w:bookmarkStart w:id="3353" w:name="_Toc58862818"/>
      <w:bookmarkStart w:id="3354" w:name="_Toc58860314"/>
      <w:bookmarkStart w:id="3355" w:name="_Toc53182573"/>
      <w:bookmarkStart w:id="3356" w:name="_Toc45884550"/>
      <w:bookmarkStart w:id="3357" w:name="_Toc37272304"/>
      <w:bookmarkStart w:id="3358" w:name="_Toc36645250"/>
      <w:bookmarkStart w:id="3359" w:name="_Toc29809865"/>
      <w:bookmarkStart w:id="3360" w:name="_Toc21100067"/>
      <w:bookmarkStart w:id="3361" w:name="_Toc120613188"/>
      <w:bookmarkStart w:id="3362" w:name="_Toc121756732"/>
      <w:bookmarkStart w:id="3363" w:name="_Toc121820308"/>
      <w:bookmarkStart w:id="3364" w:name="_Toc124158058"/>
      <w:bookmarkStart w:id="3365" w:name="_Toc130560635"/>
      <w:bookmarkStart w:id="3366" w:name="_Toc137470278"/>
      <w:bookmarkStart w:id="3367" w:name="_Toc138884671"/>
      <w:bookmarkStart w:id="3368" w:name="_Toc145511079"/>
      <w:bookmarkStart w:id="3369" w:name="_Toc155479316"/>
      <w:bookmarkStart w:id="3370" w:name="_Toc176464320"/>
      <w:bookmarkStart w:id="3371" w:name="_Toc187247167"/>
      <w:bookmarkStart w:id="3372" w:name="_Toc192494690"/>
      <w:r w:rsidRPr="007530C6">
        <w:t>6.5.5.4.2</w:t>
      </w:r>
      <w:r w:rsidRPr="007530C6">
        <w:tab/>
        <w:t>Procedure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3" w:name="_Toc82595289"/>
      <w:bookmarkStart w:id="3374" w:name="_Toc76545186"/>
      <w:bookmarkStart w:id="3375" w:name="_Toc75242840"/>
      <w:bookmarkStart w:id="3376" w:name="_Toc74961930"/>
      <w:bookmarkStart w:id="3377" w:name="_Toc66728126"/>
      <w:bookmarkStart w:id="3378" w:name="_Toc61182812"/>
      <w:bookmarkStart w:id="3379" w:name="_Toc58862819"/>
      <w:bookmarkStart w:id="3380" w:name="_Toc58860315"/>
      <w:bookmarkStart w:id="3381" w:name="_Toc53182574"/>
      <w:bookmarkStart w:id="3382" w:name="_Toc45884551"/>
      <w:bookmarkStart w:id="3383" w:name="_Toc37272305"/>
      <w:bookmarkStart w:id="3384" w:name="_Toc36645251"/>
      <w:bookmarkStart w:id="3385" w:name="_Toc29809866"/>
      <w:bookmarkStart w:id="3386" w:name="_Toc21100068"/>
      <w:bookmarkStart w:id="3387" w:name="_Toc120613189"/>
      <w:bookmarkStart w:id="3388" w:name="_Toc121756733"/>
      <w:bookmarkStart w:id="3389" w:name="_Toc121820309"/>
      <w:bookmarkStart w:id="3390" w:name="_Toc124158059"/>
      <w:bookmarkStart w:id="3391" w:name="_Toc130560636"/>
      <w:bookmarkStart w:id="3392" w:name="_Toc137470279"/>
      <w:bookmarkStart w:id="3393" w:name="_Toc138884672"/>
      <w:bookmarkStart w:id="3394" w:name="_Toc145511080"/>
      <w:bookmarkStart w:id="3395" w:name="_Toc155479317"/>
      <w:bookmarkStart w:id="3396" w:name="_Toc176464321"/>
      <w:bookmarkStart w:id="3397" w:name="_Toc187247168"/>
      <w:bookmarkStart w:id="3398" w:name="_Toc192494691"/>
      <w:r w:rsidRPr="007530C6">
        <w:t>6.5.5.5</w:t>
      </w:r>
      <w:r w:rsidRPr="007530C6">
        <w:tab/>
        <w:t>Test requirements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399" w:name="_Toc155428081"/>
      <w:bookmarkStart w:id="3400" w:name="_Toc155781099"/>
      <w:bookmarkStart w:id="3401" w:name="_Toc176464322"/>
      <w:bookmarkStart w:id="3402" w:name="_Toc187247169"/>
      <w:bookmarkStart w:id="3403"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399"/>
      <w:bookmarkEnd w:id="3400"/>
      <w:bookmarkEnd w:id="3401"/>
      <w:bookmarkEnd w:id="3402"/>
      <w:bookmarkEnd w:id="3403"/>
    </w:p>
    <w:p w14:paraId="7C60B94A" w14:textId="77777777" w:rsidR="009A6844" w:rsidRPr="009A6844" w:rsidRDefault="009A6844" w:rsidP="009A6844">
      <w:pPr>
        <w:pStyle w:val="Heading5"/>
        <w:rPr>
          <w:rFonts w:eastAsia="SimSun"/>
          <w:lang w:eastAsia="zh-CN"/>
        </w:rPr>
      </w:pPr>
      <w:bookmarkStart w:id="3404" w:name="_Toc155781100"/>
      <w:bookmarkStart w:id="3405" w:name="_Toc155428082"/>
      <w:bookmarkStart w:id="3406" w:name="_Toc176464323"/>
      <w:bookmarkStart w:id="3407" w:name="_Toc187247170"/>
      <w:bookmarkStart w:id="3408"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4"/>
      <w:bookmarkEnd w:id="3405"/>
      <w:bookmarkEnd w:id="3406"/>
      <w:bookmarkEnd w:id="3407"/>
      <w:bookmarkEnd w:id="3408"/>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09" w:name="_Toc97737208"/>
      <w:bookmarkStart w:id="3410" w:name="_Toc120613190"/>
      <w:bookmarkStart w:id="3411" w:name="_Toc121756734"/>
      <w:bookmarkStart w:id="3412" w:name="_Toc121820310"/>
      <w:bookmarkStart w:id="3413" w:name="_Toc124158060"/>
      <w:bookmarkStart w:id="3414" w:name="_Toc130560637"/>
      <w:bookmarkStart w:id="3415" w:name="_Toc137470280"/>
      <w:bookmarkStart w:id="3416" w:name="_Toc138884673"/>
      <w:bookmarkStart w:id="3417" w:name="_Toc145511081"/>
      <w:bookmarkStart w:id="3418" w:name="_Toc155479318"/>
      <w:bookmarkStart w:id="3419" w:name="_Toc176464324"/>
      <w:bookmarkStart w:id="3420" w:name="_Toc187247171"/>
      <w:bookmarkStart w:id="3421"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64ADCE3" w14:textId="24957DAF" w:rsidR="00431900" w:rsidRPr="007530C6" w:rsidRDefault="00431900" w:rsidP="00431900">
      <w:pPr>
        <w:pStyle w:val="Heading3"/>
      </w:pPr>
      <w:bookmarkStart w:id="3422" w:name="_Toc120613191"/>
      <w:bookmarkStart w:id="3423" w:name="_Toc121756735"/>
      <w:bookmarkStart w:id="3424" w:name="_Toc121820311"/>
      <w:bookmarkStart w:id="3425" w:name="_Toc124158061"/>
      <w:bookmarkStart w:id="3426" w:name="_Toc130560638"/>
      <w:bookmarkStart w:id="3427" w:name="_Toc137470281"/>
      <w:bookmarkStart w:id="3428" w:name="_Toc138884674"/>
      <w:bookmarkStart w:id="3429" w:name="_Toc145511082"/>
      <w:bookmarkStart w:id="3430" w:name="_Toc155479319"/>
      <w:bookmarkStart w:id="3431" w:name="_Toc176464325"/>
      <w:bookmarkStart w:id="3432" w:name="_Toc187247172"/>
      <w:bookmarkStart w:id="3433"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2"/>
      <w:bookmarkEnd w:id="3423"/>
      <w:bookmarkEnd w:id="3424"/>
      <w:bookmarkEnd w:id="3425"/>
      <w:bookmarkEnd w:id="3426"/>
      <w:bookmarkEnd w:id="3427"/>
      <w:bookmarkEnd w:id="3428"/>
      <w:bookmarkEnd w:id="3429"/>
      <w:bookmarkEnd w:id="3430"/>
      <w:bookmarkEnd w:id="3431"/>
      <w:bookmarkEnd w:id="3432"/>
      <w:bookmarkEnd w:id="3433"/>
    </w:p>
    <w:p w14:paraId="1108CC68" w14:textId="77777777" w:rsidR="00431900" w:rsidRPr="007530C6" w:rsidRDefault="00431900" w:rsidP="00431900">
      <w:pPr>
        <w:pStyle w:val="Heading4"/>
      </w:pPr>
      <w:bookmarkStart w:id="3434" w:name="_Toc120613192"/>
      <w:bookmarkStart w:id="3435" w:name="_Toc121756736"/>
      <w:bookmarkStart w:id="3436" w:name="_Toc121820312"/>
      <w:bookmarkStart w:id="3437" w:name="_Toc124158062"/>
      <w:bookmarkStart w:id="3438" w:name="_Toc130560639"/>
      <w:bookmarkStart w:id="3439" w:name="_Toc137470282"/>
      <w:bookmarkStart w:id="3440" w:name="_Toc138884675"/>
      <w:bookmarkStart w:id="3441" w:name="_Toc145511083"/>
      <w:bookmarkStart w:id="3442" w:name="_Toc155479320"/>
      <w:bookmarkStart w:id="3443" w:name="_Toc176464326"/>
      <w:bookmarkStart w:id="3444" w:name="_Toc187247173"/>
      <w:bookmarkStart w:id="3445" w:name="_Toc192494696"/>
      <w:r w:rsidRPr="007530C6">
        <w:t>6.6.1.1</w:t>
      </w:r>
      <w:r w:rsidRPr="007530C6">
        <w:tab/>
        <w:t>General</w:t>
      </w:r>
      <w:bookmarkEnd w:id="3434"/>
      <w:bookmarkEnd w:id="3435"/>
      <w:bookmarkEnd w:id="3436"/>
      <w:bookmarkEnd w:id="3437"/>
      <w:bookmarkEnd w:id="3438"/>
      <w:bookmarkEnd w:id="3439"/>
      <w:bookmarkEnd w:id="3440"/>
      <w:bookmarkEnd w:id="3441"/>
      <w:bookmarkEnd w:id="3442"/>
      <w:bookmarkEnd w:id="3443"/>
      <w:bookmarkEnd w:id="3444"/>
      <w:bookmarkEnd w:id="3445"/>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6" w:name="_Hlk95332295"/>
      <w:r>
        <w:t xml:space="preserve">This difference is called the error vector. </w:t>
      </w:r>
      <w:bookmarkEnd w:id="3446"/>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7" w:name="_Toc120613193"/>
      <w:bookmarkStart w:id="3448" w:name="_Toc121756737"/>
      <w:bookmarkStart w:id="3449" w:name="_Toc121820313"/>
      <w:bookmarkStart w:id="3450" w:name="_Toc124158063"/>
      <w:bookmarkStart w:id="3451" w:name="_Toc130560640"/>
      <w:bookmarkStart w:id="3452" w:name="_Toc137470283"/>
      <w:bookmarkStart w:id="3453" w:name="_Toc138884676"/>
      <w:bookmarkStart w:id="3454" w:name="_Toc145511084"/>
      <w:bookmarkStart w:id="3455" w:name="_Toc155479321"/>
      <w:bookmarkStart w:id="3456" w:name="_Toc176464327"/>
      <w:bookmarkStart w:id="3457" w:name="_Toc187247174"/>
      <w:bookmarkStart w:id="3458" w:name="_Toc192494697"/>
      <w:r w:rsidRPr="007530C6">
        <w:t>6.6.1.2</w:t>
      </w:r>
      <w:r w:rsidRPr="007530C6">
        <w:tab/>
        <w:t>Minimum requirements</w:t>
      </w:r>
      <w:bookmarkEnd w:id="3447"/>
      <w:bookmarkEnd w:id="3448"/>
      <w:bookmarkEnd w:id="3449"/>
      <w:bookmarkEnd w:id="3450"/>
      <w:bookmarkEnd w:id="3451"/>
      <w:bookmarkEnd w:id="3452"/>
      <w:bookmarkEnd w:id="3453"/>
      <w:bookmarkEnd w:id="3454"/>
      <w:bookmarkEnd w:id="3455"/>
      <w:bookmarkEnd w:id="3456"/>
      <w:bookmarkEnd w:id="3457"/>
      <w:bookmarkEnd w:id="3458"/>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59" w:name="_Toc120613194"/>
      <w:bookmarkStart w:id="3460" w:name="_Toc121756738"/>
      <w:bookmarkStart w:id="3461" w:name="_Toc121820314"/>
      <w:bookmarkStart w:id="3462" w:name="_Toc124158064"/>
      <w:bookmarkStart w:id="3463" w:name="_Toc130560641"/>
      <w:bookmarkStart w:id="3464" w:name="_Toc137470284"/>
      <w:bookmarkStart w:id="3465" w:name="_Toc138884677"/>
      <w:bookmarkStart w:id="3466" w:name="_Toc145511085"/>
      <w:bookmarkStart w:id="3467" w:name="_Toc155479322"/>
      <w:bookmarkStart w:id="3468" w:name="_Toc176464328"/>
      <w:bookmarkStart w:id="3469" w:name="_Toc187247175"/>
      <w:bookmarkStart w:id="3470" w:name="_Toc192494698"/>
      <w:r w:rsidRPr="007530C6">
        <w:t>6.6.1.3</w:t>
      </w:r>
      <w:r w:rsidRPr="007530C6">
        <w:tab/>
        <w:t>Test purpose</w:t>
      </w:r>
      <w:bookmarkEnd w:id="3459"/>
      <w:bookmarkEnd w:id="3460"/>
      <w:bookmarkEnd w:id="3461"/>
      <w:bookmarkEnd w:id="3462"/>
      <w:bookmarkEnd w:id="3463"/>
      <w:bookmarkEnd w:id="3464"/>
      <w:bookmarkEnd w:id="3465"/>
      <w:bookmarkEnd w:id="3466"/>
      <w:bookmarkEnd w:id="3467"/>
      <w:bookmarkEnd w:id="3468"/>
      <w:bookmarkEnd w:id="3469"/>
      <w:bookmarkEnd w:id="3470"/>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1" w:name="_Toc120613195"/>
      <w:bookmarkStart w:id="3472" w:name="_Toc121756739"/>
      <w:bookmarkStart w:id="3473" w:name="_Toc121820315"/>
      <w:bookmarkStart w:id="3474" w:name="_Toc124158065"/>
      <w:bookmarkStart w:id="3475" w:name="_Toc130560642"/>
      <w:bookmarkStart w:id="3476" w:name="_Toc137470285"/>
      <w:bookmarkStart w:id="3477" w:name="_Toc138884678"/>
      <w:bookmarkStart w:id="3478" w:name="_Toc145511086"/>
      <w:bookmarkStart w:id="3479" w:name="_Toc155479323"/>
      <w:bookmarkStart w:id="3480" w:name="_Toc176464329"/>
      <w:bookmarkStart w:id="3481" w:name="_Toc187247176"/>
      <w:bookmarkStart w:id="3482" w:name="_Toc192494699"/>
      <w:r w:rsidRPr="007530C6">
        <w:t>6.6.1.4</w:t>
      </w:r>
      <w:r w:rsidRPr="007530C6">
        <w:tab/>
        <w:t>Method of test</w:t>
      </w:r>
      <w:bookmarkEnd w:id="3471"/>
      <w:bookmarkEnd w:id="3472"/>
      <w:bookmarkEnd w:id="3473"/>
      <w:bookmarkEnd w:id="3474"/>
      <w:bookmarkEnd w:id="3475"/>
      <w:bookmarkEnd w:id="3476"/>
      <w:bookmarkEnd w:id="3477"/>
      <w:bookmarkEnd w:id="3478"/>
      <w:bookmarkEnd w:id="3479"/>
      <w:bookmarkEnd w:id="3480"/>
      <w:bookmarkEnd w:id="3481"/>
      <w:bookmarkEnd w:id="3482"/>
    </w:p>
    <w:p w14:paraId="07737FD6" w14:textId="77777777" w:rsidR="00431900" w:rsidRPr="007530C6" w:rsidRDefault="00431900" w:rsidP="00431900">
      <w:pPr>
        <w:pStyle w:val="Heading5"/>
      </w:pPr>
      <w:bookmarkStart w:id="3483" w:name="_Toc120613196"/>
      <w:bookmarkStart w:id="3484" w:name="_Toc121756740"/>
      <w:bookmarkStart w:id="3485" w:name="_Toc121820316"/>
      <w:bookmarkStart w:id="3486" w:name="_Toc124158066"/>
      <w:bookmarkStart w:id="3487" w:name="_Toc130560643"/>
      <w:bookmarkStart w:id="3488" w:name="_Toc137470286"/>
      <w:bookmarkStart w:id="3489" w:name="_Toc138884679"/>
      <w:bookmarkStart w:id="3490" w:name="_Toc145511087"/>
      <w:bookmarkStart w:id="3491" w:name="_Toc155479324"/>
      <w:bookmarkStart w:id="3492" w:name="_Toc176464330"/>
      <w:bookmarkStart w:id="3493" w:name="_Toc187247177"/>
      <w:bookmarkStart w:id="3494" w:name="_Toc192494700"/>
      <w:r w:rsidRPr="007530C6">
        <w:t>6.6.1.4.1</w:t>
      </w:r>
      <w:r w:rsidRPr="007530C6">
        <w:tab/>
        <w:t>Initial conditions</w:t>
      </w:r>
      <w:bookmarkEnd w:id="3483"/>
      <w:bookmarkEnd w:id="3484"/>
      <w:bookmarkEnd w:id="3485"/>
      <w:bookmarkEnd w:id="3486"/>
      <w:bookmarkEnd w:id="3487"/>
      <w:bookmarkEnd w:id="3488"/>
      <w:bookmarkEnd w:id="3489"/>
      <w:bookmarkEnd w:id="3490"/>
      <w:bookmarkEnd w:id="3491"/>
      <w:bookmarkEnd w:id="3492"/>
      <w:bookmarkEnd w:id="3493"/>
      <w:bookmarkEnd w:id="3494"/>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5" w:name="_Toc120613197"/>
      <w:bookmarkStart w:id="3496" w:name="_Toc121756741"/>
      <w:bookmarkStart w:id="3497" w:name="_Toc121820317"/>
      <w:bookmarkStart w:id="3498" w:name="_Toc124158067"/>
      <w:bookmarkStart w:id="3499" w:name="_Toc130560644"/>
      <w:bookmarkStart w:id="3500" w:name="_Toc137470287"/>
      <w:bookmarkStart w:id="3501" w:name="_Toc138884680"/>
      <w:bookmarkStart w:id="3502" w:name="_Toc145511088"/>
      <w:bookmarkStart w:id="3503" w:name="_Toc155479325"/>
      <w:bookmarkStart w:id="3504" w:name="_Toc176464331"/>
      <w:bookmarkStart w:id="3505" w:name="_Toc187247178"/>
      <w:bookmarkStart w:id="3506" w:name="_Toc192494701"/>
      <w:r w:rsidRPr="007530C6">
        <w:t>6.6.1.4.2</w:t>
      </w:r>
      <w:r w:rsidRPr="007530C6">
        <w:tab/>
        <w:t>Procedure</w:t>
      </w:r>
      <w:bookmarkEnd w:id="3495"/>
      <w:bookmarkEnd w:id="3496"/>
      <w:bookmarkEnd w:id="3497"/>
      <w:bookmarkEnd w:id="3498"/>
      <w:bookmarkEnd w:id="3499"/>
      <w:bookmarkEnd w:id="3500"/>
      <w:bookmarkEnd w:id="3501"/>
      <w:bookmarkEnd w:id="3502"/>
      <w:bookmarkEnd w:id="3503"/>
      <w:bookmarkEnd w:id="3504"/>
      <w:bookmarkEnd w:id="3505"/>
      <w:bookmarkEnd w:id="3506"/>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7"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7"/>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8" w:name="_Toc120613198"/>
      <w:bookmarkStart w:id="3509" w:name="_Toc121756742"/>
      <w:bookmarkStart w:id="3510" w:name="_Toc121820318"/>
      <w:bookmarkStart w:id="3511" w:name="_Toc124158068"/>
      <w:bookmarkStart w:id="3512" w:name="_Toc130560645"/>
      <w:bookmarkStart w:id="3513" w:name="_Toc137470288"/>
      <w:bookmarkStart w:id="3514" w:name="_Toc138884681"/>
      <w:bookmarkStart w:id="3515" w:name="_Toc145511089"/>
      <w:bookmarkStart w:id="3516" w:name="_Toc155479326"/>
      <w:bookmarkStart w:id="3517" w:name="_Toc176464332"/>
      <w:bookmarkStart w:id="3518" w:name="_Toc187247179"/>
      <w:bookmarkStart w:id="3519" w:name="_Toc192494702"/>
      <w:r w:rsidRPr="007530C6">
        <w:t>6.6.1.5</w:t>
      </w:r>
      <w:r w:rsidRPr="007530C6">
        <w:tab/>
        <w:t>Test requirement</w:t>
      </w:r>
      <w:bookmarkEnd w:id="3508"/>
      <w:bookmarkEnd w:id="3509"/>
      <w:bookmarkEnd w:id="3510"/>
      <w:bookmarkEnd w:id="3511"/>
      <w:bookmarkEnd w:id="3512"/>
      <w:bookmarkEnd w:id="3513"/>
      <w:bookmarkEnd w:id="3514"/>
      <w:bookmarkEnd w:id="3515"/>
      <w:bookmarkEnd w:id="3516"/>
      <w:bookmarkEnd w:id="3517"/>
      <w:bookmarkEnd w:id="3518"/>
      <w:bookmarkEnd w:id="3519"/>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0" w:name="_Toc106094129"/>
      <w:bookmarkStart w:id="3521" w:name="_Toc97737213"/>
      <w:bookmarkStart w:id="3522" w:name="_Toc120613199"/>
      <w:bookmarkStart w:id="3523" w:name="_Toc121756743"/>
      <w:bookmarkStart w:id="3524" w:name="_Toc121820319"/>
      <w:bookmarkStart w:id="3525" w:name="_Toc124158069"/>
      <w:bookmarkStart w:id="3526" w:name="_Toc130560646"/>
      <w:bookmarkStart w:id="3527" w:name="_Toc137470289"/>
      <w:bookmarkStart w:id="3528" w:name="_Toc138884682"/>
      <w:bookmarkStart w:id="3529" w:name="_Toc145511090"/>
      <w:bookmarkStart w:id="3530" w:name="_Toc155479327"/>
      <w:bookmarkStart w:id="3531" w:name="_Toc176464333"/>
      <w:bookmarkStart w:id="3532" w:name="_Toc187247180"/>
      <w:bookmarkStart w:id="3533"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4CCD0101" w14:textId="77777777" w:rsidR="00431900" w:rsidRPr="007530C6" w:rsidRDefault="00431900" w:rsidP="00431900">
      <w:pPr>
        <w:pStyle w:val="Heading4"/>
      </w:pPr>
      <w:bookmarkStart w:id="3534" w:name="_Toc106094130"/>
      <w:bookmarkStart w:id="3535" w:name="_Toc97737214"/>
      <w:bookmarkStart w:id="3536" w:name="_Toc120613200"/>
      <w:bookmarkStart w:id="3537" w:name="_Toc121756744"/>
      <w:bookmarkStart w:id="3538" w:name="_Toc121820320"/>
      <w:bookmarkStart w:id="3539" w:name="_Toc124158070"/>
      <w:bookmarkStart w:id="3540" w:name="_Toc130560647"/>
      <w:bookmarkStart w:id="3541" w:name="_Toc137470290"/>
      <w:bookmarkStart w:id="3542" w:name="_Toc138884683"/>
      <w:bookmarkStart w:id="3543" w:name="_Toc145511091"/>
      <w:bookmarkStart w:id="3544" w:name="_Toc155479328"/>
      <w:bookmarkStart w:id="3545" w:name="_Toc176464334"/>
      <w:bookmarkStart w:id="3546" w:name="_Toc187247181"/>
      <w:bookmarkStart w:id="3547" w:name="_Toc192494704"/>
      <w:r w:rsidRPr="007530C6">
        <w:t>6.6.2.1</w:t>
      </w:r>
      <w:r w:rsidRPr="007530C6">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8" w:name="_Toc106094131"/>
      <w:bookmarkStart w:id="3549" w:name="_Toc97737215"/>
      <w:bookmarkStart w:id="3550" w:name="_Toc120613201"/>
      <w:bookmarkStart w:id="3551" w:name="_Toc121756745"/>
      <w:bookmarkStart w:id="3552" w:name="_Toc121820321"/>
      <w:bookmarkStart w:id="3553" w:name="_Toc124158071"/>
      <w:bookmarkStart w:id="3554" w:name="_Toc130560648"/>
      <w:bookmarkStart w:id="3555" w:name="_Toc137470291"/>
      <w:bookmarkStart w:id="3556" w:name="_Toc138884684"/>
      <w:bookmarkStart w:id="3557" w:name="_Toc145511092"/>
      <w:bookmarkStart w:id="3558" w:name="_Toc155479329"/>
      <w:bookmarkStart w:id="3559" w:name="_Toc176464335"/>
      <w:bookmarkStart w:id="3560" w:name="_Toc187247182"/>
      <w:bookmarkStart w:id="3561" w:name="_Toc192494705"/>
      <w:r w:rsidRPr="007530C6">
        <w:t>6.6.2.2</w:t>
      </w:r>
      <w:r w:rsidRPr="007530C6">
        <w:tab/>
        <w:t>Minimum requirement</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2" w:name="_Toc503965094"/>
      <w:bookmarkStart w:id="3563" w:name="_Toc120613202"/>
      <w:bookmarkStart w:id="3564" w:name="_Toc121756746"/>
      <w:bookmarkStart w:id="3565" w:name="_Toc121820322"/>
      <w:bookmarkStart w:id="3566" w:name="_Toc124158072"/>
      <w:bookmarkStart w:id="3567" w:name="_Toc130560649"/>
      <w:bookmarkStart w:id="3568" w:name="_Toc137470292"/>
      <w:bookmarkStart w:id="3569" w:name="_Toc138884685"/>
      <w:bookmarkStart w:id="3570" w:name="_Toc145511093"/>
      <w:bookmarkStart w:id="3571" w:name="_Toc155479330"/>
      <w:bookmarkStart w:id="3572" w:name="_Toc176464336"/>
      <w:bookmarkStart w:id="3573" w:name="_Toc187247183"/>
      <w:bookmarkStart w:id="3574" w:name="_Toc192494706"/>
      <w:r w:rsidRPr="007530C6">
        <w:t>6.6.2.3</w:t>
      </w:r>
      <w:r w:rsidRPr="007530C6">
        <w:tab/>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5" w:name="_Toc503965095"/>
      <w:bookmarkStart w:id="3576" w:name="_Toc120613203"/>
      <w:bookmarkStart w:id="3577" w:name="_Toc121756747"/>
      <w:bookmarkStart w:id="3578" w:name="_Toc121820323"/>
      <w:bookmarkStart w:id="3579" w:name="_Toc124158073"/>
      <w:bookmarkStart w:id="3580" w:name="_Toc130560650"/>
      <w:bookmarkStart w:id="3581" w:name="_Toc137470293"/>
      <w:bookmarkStart w:id="3582" w:name="_Toc138884686"/>
      <w:bookmarkStart w:id="3583" w:name="_Toc145511094"/>
      <w:bookmarkStart w:id="3584" w:name="_Toc155479331"/>
      <w:bookmarkStart w:id="3585" w:name="_Toc176464337"/>
      <w:bookmarkStart w:id="3586" w:name="_Toc187247184"/>
      <w:bookmarkStart w:id="3587" w:name="_Toc192494707"/>
      <w:r w:rsidRPr="007530C6">
        <w:t>6.6.2.3</w:t>
      </w:r>
      <w:r w:rsidRPr="007530C6">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EE9BE59" w14:textId="3D8B0D27" w:rsidR="00431900" w:rsidRPr="007530C6" w:rsidRDefault="00431900" w:rsidP="00431900">
      <w:pPr>
        <w:pStyle w:val="Heading5"/>
        <w:rPr>
          <w:rFonts w:cs="v4.2.0"/>
        </w:rPr>
      </w:pPr>
      <w:bookmarkStart w:id="3588" w:name="_Toc503965096"/>
      <w:bookmarkStart w:id="3589" w:name="_Toc120613204"/>
      <w:bookmarkStart w:id="3590" w:name="_Toc121756748"/>
      <w:bookmarkStart w:id="3591" w:name="_Toc121820324"/>
      <w:bookmarkStart w:id="3592" w:name="_Toc124158074"/>
      <w:bookmarkStart w:id="3593" w:name="_Toc130560651"/>
      <w:bookmarkStart w:id="3594" w:name="_Toc137470294"/>
      <w:bookmarkStart w:id="3595" w:name="_Toc138884687"/>
      <w:bookmarkStart w:id="3596" w:name="_Toc145511095"/>
      <w:bookmarkStart w:id="3597" w:name="_Toc155479332"/>
      <w:bookmarkStart w:id="3598" w:name="_Toc176464338"/>
      <w:bookmarkStart w:id="3599" w:name="_Toc187247185"/>
      <w:bookmarkStart w:id="3600" w:name="_Toc192494708"/>
      <w:r w:rsidRPr="007530C6">
        <w:t>6.6.2.3.1</w:t>
      </w:r>
      <w:r w:rsidRPr="007530C6">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1" w:name="_Toc503965097"/>
      <w:bookmarkStart w:id="3602" w:name="_Toc120613205"/>
      <w:bookmarkStart w:id="3603" w:name="_Toc121756749"/>
      <w:bookmarkStart w:id="3604" w:name="_Toc121820325"/>
      <w:bookmarkStart w:id="3605" w:name="_Toc124158075"/>
      <w:bookmarkStart w:id="3606" w:name="_Toc130560652"/>
      <w:bookmarkStart w:id="3607" w:name="_Toc137470295"/>
      <w:bookmarkStart w:id="3608" w:name="_Toc138884688"/>
      <w:bookmarkStart w:id="3609" w:name="_Toc145511096"/>
      <w:bookmarkStart w:id="3610" w:name="_Toc155479333"/>
      <w:bookmarkStart w:id="3611" w:name="_Toc176464339"/>
      <w:bookmarkStart w:id="3612" w:name="_Toc187247186"/>
      <w:bookmarkStart w:id="3613" w:name="_Toc192494709"/>
      <w:r w:rsidRPr="007530C6">
        <w:t>6.6.2.3.2</w:t>
      </w:r>
      <w:r w:rsidRPr="007530C6">
        <w:tab/>
        <w:t>Procedure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4" w:name="_Toc503965098"/>
      <w:bookmarkStart w:id="3615" w:name="_Toc120613206"/>
      <w:bookmarkStart w:id="3616" w:name="_Toc121756750"/>
      <w:bookmarkStart w:id="3617" w:name="_Toc121820326"/>
      <w:bookmarkStart w:id="3618" w:name="_Toc124158076"/>
      <w:bookmarkStart w:id="3619" w:name="_Toc130560653"/>
      <w:bookmarkStart w:id="3620" w:name="_Toc137470296"/>
      <w:bookmarkStart w:id="3621" w:name="_Toc138884689"/>
      <w:bookmarkStart w:id="3622" w:name="_Toc145511097"/>
      <w:bookmarkStart w:id="3623" w:name="_Toc155479334"/>
      <w:bookmarkStart w:id="3624" w:name="_Toc176464340"/>
      <w:bookmarkStart w:id="3625" w:name="_Toc187247187"/>
      <w:bookmarkStart w:id="3626" w:name="_Toc192494710"/>
      <w:r w:rsidRPr="007530C6">
        <w:t>6.6.2.4</w:t>
      </w:r>
      <w:r w:rsidRPr="007530C6">
        <w:tab/>
        <w:t>Test requirement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7" w:name="_Toc97737216"/>
      <w:bookmarkStart w:id="3628" w:name="_Toc120613207"/>
      <w:bookmarkStart w:id="3629" w:name="_Toc121756751"/>
      <w:bookmarkStart w:id="3630" w:name="_Toc121820327"/>
      <w:bookmarkStart w:id="3631" w:name="_Toc124158077"/>
      <w:bookmarkStart w:id="3632" w:name="_Toc130560654"/>
      <w:bookmarkStart w:id="3633" w:name="_Toc137470297"/>
      <w:bookmarkStart w:id="3634" w:name="_Toc138884690"/>
      <w:bookmarkStart w:id="3635" w:name="_Toc145511098"/>
      <w:bookmarkStart w:id="3636" w:name="_Toc155479335"/>
      <w:bookmarkStart w:id="3637" w:name="_Toc176464341"/>
      <w:bookmarkStart w:id="3638" w:name="_Toc187247188"/>
      <w:bookmarkStart w:id="3639" w:name="_Toc192494711"/>
      <w:r w:rsidRPr="007530C6">
        <w:t>6.</w:t>
      </w:r>
      <w:r w:rsidRPr="007530C6">
        <w:rPr>
          <w:lang w:eastAsia="zh-CN"/>
        </w:rPr>
        <w:t>7</w:t>
      </w:r>
      <w:r w:rsidRPr="007530C6">
        <w:tab/>
      </w:r>
      <w:r w:rsidRPr="007530C6">
        <w:rPr>
          <w:lang w:eastAsia="zh-CN"/>
        </w:rPr>
        <w:t>Input intermodulation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9281202" w14:textId="77777777" w:rsidR="00866237" w:rsidRPr="007530C6" w:rsidRDefault="00866237" w:rsidP="00866237">
      <w:pPr>
        <w:pStyle w:val="Heading3"/>
      </w:pPr>
      <w:bookmarkStart w:id="3640" w:name="_Toc120613208"/>
      <w:bookmarkStart w:id="3641" w:name="_Toc121756752"/>
      <w:bookmarkStart w:id="3642" w:name="_Toc121820328"/>
      <w:bookmarkStart w:id="3643" w:name="_Toc124158078"/>
      <w:bookmarkStart w:id="3644" w:name="_Toc130560655"/>
      <w:bookmarkStart w:id="3645" w:name="_Toc137470298"/>
      <w:bookmarkStart w:id="3646" w:name="_Toc138884691"/>
      <w:bookmarkStart w:id="3647" w:name="_Toc145511099"/>
      <w:bookmarkStart w:id="3648" w:name="_Toc155479336"/>
      <w:bookmarkStart w:id="3649" w:name="_Toc176464342"/>
      <w:bookmarkStart w:id="3650" w:name="_Toc187247189"/>
      <w:bookmarkStart w:id="3651" w:name="_Toc192494712"/>
      <w:r w:rsidRPr="007530C6">
        <w:t>6.7.1</w:t>
      </w:r>
      <w:r w:rsidRPr="007530C6">
        <w:tab/>
        <w:t>Definition and applicability</w:t>
      </w:r>
      <w:bookmarkEnd w:id="3640"/>
      <w:bookmarkEnd w:id="3641"/>
      <w:bookmarkEnd w:id="3642"/>
      <w:bookmarkEnd w:id="3643"/>
      <w:bookmarkEnd w:id="3644"/>
      <w:bookmarkEnd w:id="3645"/>
      <w:bookmarkEnd w:id="3646"/>
      <w:bookmarkEnd w:id="3647"/>
      <w:bookmarkEnd w:id="3648"/>
      <w:bookmarkEnd w:id="3649"/>
      <w:bookmarkEnd w:id="3650"/>
      <w:bookmarkEnd w:id="3651"/>
    </w:p>
    <w:p w14:paraId="2147BB95" w14:textId="77777777" w:rsidR="00866237" w:rsidRPr="007530C6" w:rsidRDefault="00866237" w:rsidP="00866237">
      <w:pPr>
        <w:pStyle w:val="Heading4"/>
      </w:pPr>
      <w:bookmarkStart w:id="3652" w:name="_Toc120613209"/>
      <w:bookmarkStart w:id="3653" w:name="_Toc121756753"/>
      <w:bookmarkStart w:id="3654" w:name="_Toc121820329"/>
      <w:bookmarkStart w:id="3655" w:name="_Toc124158079"/>
      <w:bookmarkStart w:id="3656" w:name="_Toc130560656"/>
      <w:bookmarkStart w:id="3657" w:name="_Toc137470299"/>
      <w:bookmarkStart w:id="3658" w:name="_Toc138884692"/>
      <w:bookmarkStart w:id="3659" w:name="_Toc145511100"/>
      <w:bookmarkStart w:id="3660" w:name="_Toc155479337"/>
      <w:bookmarkStart w:id="3661" w:name="_Toc176464343"/>
      <w:bookmarkStart w:id="3662" w:name="_Toc187247190"/>
      <w:bookmarkStart w:id="3663" w:name="_Toc192494713"/>
      <w:r w:rsidRPr="007530C6">
        <w:t>6.7.1.1</w:t>
      </w:r>
      <w:r w:rsidRPr="007530C6">
        <w:tab/>
        <w:t>General</w:t>
      </w:r>
      <w:bookmarkEnd w:id="3652"/>
      <w:bookmarkEnd w:id="3653"/>
      <w:bookmarkEnd w:id="3654"/>
      <w:bookmarkEnd w:id="3655"/>
      <w:bookmarkEnd w:id="3656"/>
      <w:bookmarkEnd w:id="3657"/>
      <w:bookmarkEnd w:id="3658"/>
      <w:bookmarkEnd w:id="3659"/>
      <w:bookmarkEnd w:id="3660"/>
      <w:bookmarkEnd w:id="3661"/>
      <w:bookmarkEnd w:id="3662"/>
      <w:bookmarkEnd w:id="3663"/>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4" w:name="_Toc120613210"/>
      <w:bookmarkStart w:id="3665" w:name="_Toc121756754"/>
      <w:bookmarkStart w:id="3666" w:name="_Toc121820330"/>
      <w:bookmarkStart w:id="3667" w:name="_Toc124158080"/>
      <w:bookmarkStart w:id="3668" w:name="_Toc130560657"/>
      <w:bookmarkStart w:id="3669" w:name="_Toc137470300"/>
      <w:bookmarkStart w:id="3670" w:name="_Toc138884693"/>
      <w:bookmarkStart w:id="3671" w:name="_Toc145511101"/>
      <w:bookmarkStart w:id="3672" w:name="_Toc155479338"/>
      <w:bookmarkStart w:id="3673" w:name="_Toc176464344"/>
      <w:bookmarkStart w:id="3674" w:name="_Toc187247191"/>
      <w:bookmarkStart w:id="3675" w:name="_Toc192494714"/>
      <w:r w:rsidRPr="007530C6">
        <w:t>6.7.1.2</w:t>
      </w:r>
      <w:r w:rsidRPr="007530C6">
        <w:tab/>
        <w:t>Minimum requirements</w:t>
      </w:r>
      <w:bookmarkEnd w:id="3664"/>
      <w:bookmarkEnd w:id="3665"/>
      <w:bookmarkEnd w:id="3666"/>
      <w:bookmarkEnd w:id="3667"/>
      <w:bookmarkEnd w:id="3668"/>
      <w:bookmarkEnd w:id="3669"/>
      <w:bookmarkEnd w:id="3670"/>
      <w:bookmarkEnd w:id="3671"/>
      <w:bookmarkEnd w:id="3672"/>
      <w:bookmarkEnd w:id="3673"/>
      <w:bookmarkEnd w:id="3674"/>
      <w:bookmarkEnd w:id="3675"/>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6" w:name="_Toc120613211"/>
      <w:bookmarkStart w:id="3677" w:name="_Toc121756755"/>
      <w:bookmarkStart w:id="3678" w:name="_Toc121820331"/>
      <w:bookmarkStart w:id="3679" w:name="_Toc124158081"/>
      <w:bookmarkStart w:id="3680" w:name="_Toc130560658"/>
      <w:bookmarkStart w:id="3681" w:name="_Toc137470301"/>
      <w:bookmarkStart w:id="3682" w:name="_Toc138884694"/>
      <w:bookmarkStart w:id="3683" w:name="_Toc145511102"/>
      <w:bookmarkStart w:id="3684" w:name="_Toc155479339"/>
      <w:bookmarkStart w:id="3685" w:name="_Toc176464345"/>
      <w:bookmarkStart w:id="3686" w:name="_Toc187247192"/>
      <w:bookmarkStart w:id="3687" w:name="_Toc192494715"/>
      <w:r w:rsidRPr="007530C6">
        <w:t>6.7.1.3</w:t>
      </w:r>
      <w:r w:rsidRPr="007530C6">
        <w:tab/>
        <w:t>Test purpose</w:t>
      </w:r>
      <w:bookmarkEnd w:id="3676"/>
      <w:bookmarkEnd w:id="3677"/>
      <w:bookmarkEnd w:id="3678"/>
      <w:bookmarkEnd w:id="3679"/>
      <w:bookmarkEnd w:id="3680"/>
      <w:bookmarkEnd w:id="3681"/>
      <w:bookmarkEnd w:id="3682"/>
      <w:bookmarkEnd w:id="3683"/>
      <w:bookmarkEnd w:id="3684"/>
      <w:bookmarkEnd w:id="3685"/>
      <w:bookmarkEnd w:id="3686"/>
      <w:bookmarkEnd w:id="3687"/>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8" w:name="_Toc120613212"/>
      <w:bookmarkStart w:id="3689" w:name="_Toc121756756"/>
      <w:bookmarkStart w:id="3690" w:name="_Toc121820332"/>
      <w:bookmarkStart w:id="3691" w:name="_Toc124158082"/>
      <w:bookmarkStart w:id="3692" w:name="_Toc130560659"/>
      <w:bookmarkStart w:id="3693" w:name="_Toc137470302"/>
      <w:bookmarkStart w:id="3694" w:name="_Toc138884695"/>
      <w:bookmarkStart w:id="3695" w:name="_Toc145511103"/>
      <w:bookmarkStart w:id="3696" w:name="_Toc155479340"/>
      <w:bookmarkStart w:id="3697" w:name="_Toc176464346"/>
      <w:bookmarkStart w:id="3698" w:name="_Toc187247193"/>
      <w:bookmarkStart w:id="3699" w:name="_Toc192494716"/>
      <w:r w:rsidRPr="007530C6">
        <w:t>6.7.1.4</w:t>
      </w:r>
      <w:r w:rsidRPr="007530C6">
        <w:tab/>
        <w:t>Method of test</w:t>
      </w:r>
      <w:bookmarkEnd w:id="3688"/>
      <w:bookmarkEnd w:id="3689"/>
      <w:bookmarkEnd w:id="3690"/>
      <w:bookmarkEnd w:id="3691"/>
      <w:bookmarkEnd w:id="3692"/>
      <w:bookmarkEnd w:id="3693"/>
      <w:bookmarkEnd w:id="3694"/>
      <w:bookmarkEnd w:id="3695"/>
      <w:bookmarkEnd w:id="3696"/>
      <w:bookmarkEnd w:id="3697"/>
      <w:bookmarkEnd w:id="3698"/>
      <w:bookmarkEnd w:id="3699"/>
    </w:p>
    <w:p w14:paraId="62270D5C" w14:textId="77777777" w:rsidR="00866237" w:rsidRPr="007530C6" w:rsidRDefault="00866237" w:rsidP="00866237">
      <w:pPr>
        <w:pStyle w:val="Heading5"/>
      </w:pPr>
      <w:bookmarkStart w:id="3700" w:name="_Toc120613213"/>
      <w:bookmarkStart w:id="3701" w:name="_Toc121756757"/>
      <w:bookmarkStart w:id="3702" w:name="_Toc121820333"/>
      <w:bookmarkStart w:id="3703" w:name="_Toc124158083"/>
      <w:bookmarkStart w:id="3704" w:name="_Toc130560660"/>
      <w:bookmarkStart w:id="3705" w:name="_Toc137470303"/>
      <w:bookmarkStart w:id="3706" w:name="_Toc138884696"/>
      <w:bookmarkStart w:id="3707" w:name="_Toc145511104"/>
      <w:bookmarkStart w:id="3708" w:name="_Toc155479341"/>
      <w:bookmarkStart w:id="3709" w:name="_Toc176464347"/>
      <w:bookmarkStart w:id="3710" w:name="_Toc187247194"/>
      <w:bookmarkStart w:id="3711" w:name="_Toc192494717"/>
      <w:r w:rsidRPr="007530C6">
        <w:t>6.7.1.4.1</w:t>
      </w:r>
      <w:r w:rsidRPr="007530C6">
        <w:tab/>
        <w:t>Initial conditions</w:t>
      </w:r>
      <w:bookmarkEnd w:id="3700"/>
      <w:bookmarkEnd w:id="3701"/>
      <w:bookmarkEnd w:id="3702"/>
      <w:bookmarkEnd w:id="3703"/>
      <w:bookmarkEnd w:id="3704"/>
      <w:bookmarkEnd w:id="3705"/>
      <w:bookmarkEnd w:id="3706"/>
      <w:bookmarkEnd w:id="3707"/>
      <w:bookmarkEnd w:id="3708"/>
      <w:bookmarkEnd w:id="3709"/>
      <w:bookmarkEnd w:id="3710"/>
      <w:bookmarkEnd w:id="3711"/>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2" w:name="_Toc120613214"/>
      <w:bookmarkStart w:id="3713" w:name="_Toc121756758"/>
      <w:bookmarkStart w:id="3714" w:name="_Toc121820334"/>
      <w:bookmarkStart w:id="3715" w:name="_Toc124158084"/>
      <w:bookmarkStart w:id="3716" w:name="_Toc130560661"/>
      <w:bookmarkStart w:id="3717" w:name="_Toc137470304"/>
      <w:bookmarkStart w:id="3718" w:name="_Toc138884697"/>
      <w:bookmarkStart w:id="3719" w:name="_Toc145511105"/>
      <w:bookmarkStart w:id="3720" w:name="_Toc155479342"/>
      <w:bookmarkStart w:id="3721" w:name="_Toc176464348"/>
      <w:bookmarkStart w:id="3722" w:name="_Toc187247195"/>
      <w:bookmarkStart w:id="3723" w:name="_Toc192494718"/>
      <w:r w:rsidRPr="007530C6">
        <w:t>6.7.1.4.2</w:t>
      </w:r>
      <w:r w:rsidRPr="007530C6">
        <w:tab/>
        <w:t>Procedure</w:t>
      </w:r>
      <w:bookmarkEnd w:id="3712"/>
      <w:bookmarkEnd w:id="3713"/>
      <w:bookmarkEnd w:id="3714"/>
      <w:bookmarkEnd w:id="3715"/>
      <w:bookmarkEnd w:id="3716"/>
      <w:bookmarkEnd w:id="3717"/>
      <w:bookmarkEnd w:id="3718"/>
      <w:bookmarkEnd w:id="3719"/>
      <w:bookmarkEnd w:id="3720"/>
      <w:bookmarkEnd w:id="3721"/>
      <w:bookmarkEnd w:id="3722"/>
      <w:bookmarkEnd w:id="3723"/>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4" w:name="_Toc120613215"/>
      <w:bookmarkStart w:id="3725" w:name="_Toc121756759"/>
      <w:bookmarkStart w:id="3726" w:name="_Toc121820335"/>
      <w:bookmarkStart w:id="3727" w:name="_Toc124158085"/>
      <w:bookmarkStart w:id="3728" w:name="_Toc130560662"/>
      <w:bookmarkStart w:id="3729" w:name="_Toc137470305"/>
      <w:bookmarkStart w:id="3730" w:name="_Toc138884698"/>
      <w:bookmarkStart w:id="3731" w:name="_Toc145511106"/>
      <w:bookmarkStart w:id="3732" w:name="_Toc155479343"/>
      <w:bookmarkStart w:id="3733" w:name="_Toc176464349"/>
      <w:bookmarkStart w:id="3734" w:name="_Toc187247196"/>
      <w:bookmarkStart w:id="3735" w:name="_Toc192494719"/>
      <w:r w:rsidRPr="007530C6">
        <w:t>6.7.1.5</w:t>
      </w:r>
      <w:r w:rsidRPr="007530C6">
        <w:tab/>
        <w:t>Test requirements</w:t>
      </w:r>
      <w:bookmarkEnd w:id="3724"/>
      <w:bookmarkEnd w:id="3725"/>
      <w:bookmarkEnd w:id="3726"/>
      <w:bookmarkEnd w:id="3727"/>
      <w:bookmarkEnd w:id="3728"/>
      <w:bookmarkEnd w:id="3729"/>
      <w:bookmarkEnd w:id="3730"/>
      <w:bookmarkEnd w:id="3731"/>
      <w:bookmarkEnd w:id="3732"/>
      <w:bookmarkEnd w:id="3733"/>
      <w:bookmarkEnd w:id="3734"/>
      <w:bookmarkEnd w:id="3735"/>
    </w:p>
    <w:p w14:paraId="3FFC4E0E" w14:textId="77777777" w:rsidR="00866237" w:rsidRPr="007530C6" w:rsidRDefault="00866237" w:rsidP="00866237">
      <w:pPr>
        <w:pStyle w:val="Heading5"/>
      </w:pPr>
      <w:bookmarkStart w:id="3736" w:name="_Toc503965107"/>
      <w:bookmarkStart w:id="3737" w:name="_Toc120613216"/>
      <w:bookmarkStart w:id="3738" w:name="_Toc121756760"/>
      <w:bookmarkStart w:id="3739" w:name="_Toc121820336"/>
      <w:bookmarkStart w:id="3740" w:name="_Toc124158086"/>
      <w:bookmarkStart w:id="3741" w:name="_Toc130560663"/>
      <w:bookmarkStart w:id="3742" w:name="_Toc137470306"/>
      <w:bookmarkStart w:id="3743" w:name="_Toc138884699"/>
      <w:bookmarkStart w:id="3744" w:name="_Toc145511107"/>
      <w:bookmarkStart w:id="3745" w:name="_Toc155479344"/>
      <w:bookmarkStart w:id="3746" w:name="_Toc176464350"/>
      <w:bookmarkStart w:id="3747" w:name="_Toc187247197"/>
      <w:bookmarkStart w:id="3748" w:name="_Toc192494720"/>
      <w:r w:rsidRPr="007530C6">
        <w:t>6.7.1.5.1</w:t>
      </w:r>
      <w:r w:rsidRPr="007530C6">
        <w:tab/>
        <w:t>General requirement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49" w:name="_Toc503965108"/>
      <w:bookmarkStart w:id="3750" w:name="_Toc120613217"/>
      <w:bookmarkStart w:id="3751" w:name="_Toc121756761"/>
      <w:bookmarkStart w:id="3752" w:name="_Toc121820337"/>
      <w:bookmarkStart w:id="3753" w:name="_Toc124158087"/>
      <w:bookmarkStart w:id="3754" w:name="_Toc130560664"/>
      <w:bookmarkStart w:id="3755" w:name="_Toc137470307"/>
      <w:bookmarkStart w:id="3756" w:name="_Toc138884700"/>
      <w:bookmarkStart w:id="3757" w:name="_Toc145511108"/>
      <w:bookmarkStart w:id="3758" w:name="_Toc155479345"/>
      <w:bookmarkStart w:id="3759" w:name="_Toc176464351"/>
      <w:bookmarkStart w:id="3760" w:name="_Toc187247198"/>
      <w:bookmarkStart w:id="3761" w:name="_Toc192494721"/>
      <w:r w:rsidRPr="007530C6">
        <w:t>6.7.1.5.2</w:t>
      </w:r>
      <w:r w:rsidRPr="007530C6">
        <w:tab/>
        <w:t>Co-location with BS/Repeater in other systems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2" w:name="_Toc503965109"/>
      <w:bookmarkStart w:id="3763" w:name="_Toc120613218"/>
      <w:bookmarkStart w:id="3764" w:name="_Toc121756762"/>
      <w:bookmarkStart w:id="3765" w:name="_Toc121820338"/>
      <w:bookmarkStart w:id="3766" w:name="_Toc124158088"/>
      <w:bookmarkStart w:id="3767" w:name="_Toc130560665"/>
      <w:bookmarkStart w:id="3768" w:name="_Toc137470308"/>
      <w:bookmarkStart w:id="3769" w:name="_Toc138884701"/>
      <w:bookmarkStart w:id="3770" w:name="_Toc145511109"/>
      <w:bookmarkStart w:id="3771" w:name="_Toc155479346"/>
      <w:bookmarkStart w:id="3772" w:name="_Toc176464352"/>
      <w:bookmarkStart w:id="3773" w:name="_Toc187247199"/>
      <w:bookmarkStart w:id="3774" w:name="_Toc192494722"/>
      <w:r w:rsidRPr="007530C6">
        <w:t>6.7.1.5.3</w:t>
      </w:r>
      <w:r w:rsidRPr="007530C6">
        <w:tab/>
        <w:t>Co-existence with other systems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5"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5"/>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6" w:name="_Toc97737223"/>
      <w:bookmarkStart w:id="3777" w:name="_Toc120613219"/>
      <w:bookmarkStart w:id="3778" w:name="_Toc121756763"/>
      <w:bookmarkStart w:id="3779" w:name="_Toc121820339"/>
      <w:bookmarkStart w:id="3780" w:name="_Toc124158089"/>
      <w:bookmarkStart w:id="3781" w:name="_Toc130560666"/>
      <w:bookmarkStart w:id="3782" w:name="_Toc137470309"/>
      <w:bookmarkStart w:id="3783" w:name="_Toc138884702"/>
      <w:bookmarkStart w:id="3784" w:name="_Toc145511110"/>
      <w:bookmarkStart w:id="3785" w:name="_Toc155479347"/>
      <w:bookmarkStart w:id="3786" w:name="_Toc176464353"/>
      <w:bookmarkStart w:id="3787" w:name="_Toc187247200"/>
      <w:bookmarkStart w:id="3788" w:name="_Toc192494723"/>
      <w:r w:rsidRPr="007530C6">
        <w:t>6.</w:t>
      </w:r>
      <w:r w:rsidRPr="007530C6">
        <w:rPr>
          <w:lang w:eastAsia="zh-CN"/>
        </w:rPr>
        <w:t>8</w:t>
      </w:r>
      <w:r w:rsidRPr="007530C6">
        <w:tab/>
      </w:r>
      <w:r w:rsidRPr="007530C6">
        <w:rPr>
          <w:lang w:eastAsia="zh-CN"/>
        </w:rPr>
        <w:t>Output intermodulation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61D2207" w14:textId="77777777" w:rsidR="002A5B33" w:rsidRPr="007530C6" w:rsidRDefault="002A5B33" w:rsidP="002A5B33">
      <w:pPr>
        <w:pStyle w:val="Heading3"/>
      </w:pPr>
      <w:bookmarkStart w:id="3789" w:name="_Toc106094125"/>
      <w:bookmarkStart w:id="3790" w:name="_Toc97737209"/>
      <w:bookmarkStart w:id="3791" w:name="_Toc503964276"/>
      <w:bookmarkStart w:id="3792" w:name="_Toc120613220"/>
      <w:bookmarkStart w:id="3793" w:name="_Toc121756764"/>
      <w:bookmarkStart w:id="3794" w:name="_Toc121820340"/>
      <w:bookmarkStart w:id="3795" w:name="_Toc124158090"/>
      <w:bookmarkStart w:id="3796" w:name="_Toc130560667"/>
      <w:bookmarkStart w:id="3797" w:name="_Toc137470310"/>
      <w:bookmarkStart w:id="3798" w:name="_Toc138884703"/>
      <w:bookmarkStart w:id="3799" w:name="_Toc145511111"/>
      <w:bookmarkStart w:id="3800" w:name="_Toc155479348"/>
      <w:bookmarkStart w:id="3801" w:name="_Toc176464354"/>
      <w:bookmarkStart w:id="3802" w:name="_Toc187247201"/>
      <w:bookmarkStart w:id="3803" w:name="_Toc192494724"/>
      <w:r w:rsidRPr="007530C6">
        <w:t>6.8.1</w:t>
      </w:r>
      <w:r w:rsidRPr="007530C6">
        <w:tab/>
      </w:r>
      <w:bookmarkEnd w:id="3789"/>
      <w:bookmarkEnd w:id="3790"/>
      <w:bookmarkEnd w:id="3791"/>
      <w:r w:rsidRPr="007530C6">
        <w:t>Definition and applicability</w:t>
      </w:r>
      <w:bookmarkEnd w:id="3792"/>
      <w:bookmarkEnd w:id="3793"/>
      <w:bookmarkEnd w:id="3794"/>
      <w:bookmarkEnd w:id="3795"/>
      <w:bookmarkEnd w:id="3796"/>
      <w:bookmarkEnd w:id="3797"/>
      <w:bookmarkEnd w:id="3798"/>
      <w:bookmarkEnd w:id="3799"/>
      <w:bookmarkEnd w:id="3800"/>
      <w:bookmarkEnd w:id="3801"/>
      <w:bookmarkEnd w:id="3802"/>
      <w:bookmarkEnd w:id="3803"/>
    </w:p>
    <w:p w14:paraId="06AF50DF" w14:textId="77777777" w:rsidR="002A5B33" w:rsidRPr="007530C6" w:rsidRDefault="002A5B33" w:rsidP="002A5B33">
      <w:pPr>
        <w:pStyle w:val="Heading4"/>
      </w:pPr>
      <w:bookmarkStart w:id="3804" w:name="_Toc106094126"/>
      <w:bookmarkStart w:id="3805" w:name="_Toc97737210"/>
      <w:bookmarkStart w:id="3806" w:name="_Toc120613221"/>
      <w:bookmarkStart w:id="3807" w:name="_Toc121756765"/>
      <w:bookmarkStart w:id="3808" w:name="_Toc121820341"/>
      <w:bookmarkStart w:id="3809" w:name="_Toc124158091"/>
      <w:bookmarkStart w:id="3810" w:name="_Toc130560668"/>
      <w:bookmarkStart w:id="3811" w:name="_Toc137470311"/>
      <w:bookmarkStart w:id="3812" w:name="_Toc138884704"/>
      <w:bookmarkStart w:id="3813" w:name="_Toc145511112"/>
      <w:bookmarkStart w:id="3814" w:name="_Toc155479349"/>
      <w:bookmarkStart w:id="3815" w:name="_Toc176464355"/>
      <w:bookmarkStart w:id="3816" w:name="_Toc187247202"/>
      <w:bookmarkStart w:id="3817" w:name="_Toc192494725"/>
      <w:r w:rsidRPr="007530C6">
        <w:t>6.8.1.1</w:t>
      </w:r>
      <w:r w:rsidRPr="007530C6">
        <w:tab/>
        <w:t>General</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0EBE24D3" w14:textId="548BF759" w:rsidR="002A5B33" w:rsidRPr="007530C6" w:rsidRDefault="00C06380" w:rsidP="002A5B33">
      <w:pPr>
        <w:rPr>
          <w:lang w:val="en-US" w:eastAsia="zh-CN"/>
        </w:rPr>
      </w:pPr>
      <w:bookmarkStart w:id="3818"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19" w:name="_Toc120613222"/>
      <w:bookmarkStart w:id="3820" w:name="_Toc121756766"/>
      <w:bookmarkStart w:id="3821" w:name="_Toc121820342"/>
      <w:bookmarkStart w:id="3822" w:name="_Toc124158092"/>
      <w:bookmarkStart w:id="3823" w:name="_Toc130560669"/>
      <w:bookmarkStart w:id="3824" w:name="_Toc137470312"/>
      <w:bookmarkStart w:id="3825" w:name="_Toc138884705"/>
      <w:bookmarkStart w:id="3826" w:name="_Toc145511113"/>
      <w:bookmarkStart w:id="3827" w:name="_Toc155479350"/>
      <w:bookmarkStart w:id="3828" w:name="_Toc176464356"/>
      <w:bookmarkStart w:id="3829" w:name="_Toc187247203"/>
      <w:bookmarkStart w:id="3830" w:name="_Toc192494726"/>
      <w:r w:rsidRPr="007530C6">
        <w:t>6.8.1.2</w:t>
      </w:r>
      <w:r w:rsidRPr="007530C6">
        <w:tab/>
        <w:t>Minimum requirements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1" w:name="_Toc503965086"/>
      <w:bookmarkStart w:id="3832" w:name="_Toc120613223"/>
      <w:bookmarkStart w:id="3833" w:name="_Toc121756767"/>
      <w:bookmarkStart w:id="3834" w:name="_Toc121820343"/>
      <w:bookmarkStart w:id="3835" w:name="_Toc124158093"/>
      <w:bookmarkStart w:id="3836" w:name="_Toc130560670"/>
      <w:bookmarkStart w:id="3837" w:name="_Toc137470313"/>
      <w:bookmarkStart w:id="3838" w:name="_Toc138884706"/>
      <w:bookmarkStart w:id="3839" w:name="_Toc145511114"/>
      <w:bookmarkStart w:id="3840" w:name="_Toc155479351"/>
      <w:bookmarkStart w:id="3841" w:name="_Toc176464357"/>
      <w:bookmarkStart w:id="3842" w:name="_Toc187247204"/>
      <w:bookmarkStart w:id="3843" w:name="_Toc192494727"/>
      <w:r w:rsidRPr="007530C6">
        <w:t>6.8.1.3</w:t>
      </w:r>
      <w:r w:rsidRPr="007530C6">
        <w:tab/>
        <w:t>Test purpose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5FA74E87" w14:textId="77777777" w:rsidR="002A5B33" w:rsidRPr="007530C6" w:rsidRDefault="002A5B33" w:rsidP="002A5B33">
      <w:pPr>
        <w:rPr>
          <w:lang w:val="en-US"/>
        </w:rPr>
      </w:pPr>
      <w:bookmarkStart w:id="3844"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5" w:name="_Toc120613224"/>
      <w:bookmarkStart w:id="3846" w:name="_Toc121756768"/>
      <w:bookmarkStart w:id="3847" w:name="_Toc121820344"/>
      <w:bookmarkStart w:id="3848" w:name="_Toc124158094"/>
      <w:bookmarkStart w:id="3849" w:name="_Toc130560671"/>
      <w:bookmarkStart w:id="3850" w:name="_Toc137470314"/>
      <w:bookmarkStart w:id="3851" w:name="_Toc138884707"/>
      <w:bookmarkStart w:id="3852" w:name="_Toc145511115"/>
      <w:bookmarkStart w:id="3853" w:name="_Toc155479352"/>
      <w:bookmarkStart w:id="3854" w:name="_Toc176464358"/>
      <w:bookmarkStart w:id="3855" w:name="_Toc187247205"/>
      <w:bookmarkStart w:id="3856" w:name="_Toc192494728"/>
      <w:r w:rsidRPr="007530C6">
        <w:t>6.8.1.4</w:t>
      </w:r>
      <w:r w:rsidRPr="007530C6">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3084AD1E" w14:textId="77777777" w:rsidR="002A5B33" w:rsidRPr="007530C6" w:rsidRDefault="002A5B33" w:rsidP="002A5B33">
      <w:pPr>
        <w:pStyle w:val="Heading5"/>
      </w:pPr>
      <w:bookmarkStart w:id="3857" w:name="_Toc503965088"/>
      <w:bookmarkStart w:id="3858" w:name="_Toc120613225"/>
      <w:bookmarkStart w:id="3859" w:name="_Toc121756769"/>
      <w:bookmarkStart w:id="3860" w:name="_Toc121820345"/>
      <w:bookmarkStart w:id="3861" w:name="_Toc124158095"/>
      <w:bookmarkStart w:id="3862" w:name="_Toc130560672"/>
      <w:bookmarkStart w:id="3863" w:name="_Toc137470315"/>
      <w:bookmarkStart w:id="3864" w:name="_Toc138884708"/>
      <w:bookmarkStart w:id="3865" w:name="_Toc145511116"/>
      <w:bookmarkStart w:id="3866" w:name="_Toc155479353"/>
      <w:bookmarkStart w:id="3867" w:name="_Toc176464359"/>
      <w:bookmarkStart w:id="3868" w:name="_Toc187247206"/>
      <w:bookmarkStart w:id="3869" w:name="_Toc192494729"/>
      <w:r w:rsidRPr="007530C6">
        <w:t>6.8.1.4.1</w:t>
      </w:r>
      <w:r w:rsidRPr="007530C6">
        <w:tab/>
        <w:t>Initial conditions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0"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1" w:name="_Toc120613226"/>
      <w:bookmarkStart w:id="3872" w:name="_Toc121756770"/>
      <w:bookmarkStart w:id="3873" w:name="_Toc121820346"/>
      <w:bookmarkStart w:id="3874" w:name="_Toc124158096"/>
      <w:bookmarkStart w:id="3875" w:name="_Toc130560673"/>
      <w:bookmarkStart w:id="3876" w:name="_Toc137470316"/>
      <w:bookmarkStart w:id="3877" w:name="_Toc138884709"/>
      <w:bookmarkStart w:id="3878" w:name="_Toc145511117"/>
      <w:bookmarkStart w:id="3879" w:name="_Toc155479354"/>
      <w:bookmarkStart w:id="3880" w:name="_Toc176464360"/>
      <w:bookmarkStart w:id="3881" w:name="_Toc187247207"/>
      <w:bookmarkStart w:id="3882" w:name="_Toc192494730"/>
      <w:r w:rsidRPr="007530C6">
        <w:t>6.8.1.4.2</w:t>
      </w:r>
      <w:r w:rsidRPr="007530C6">
        <w:tab/>
        <w:t>Procedure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6A55012D" w14:textId="1AB53C66" w:rsidR="002A5B33" w:rsidRPr="007530C6" w:rsidRDefault="002A5B33" w:rsidP="002A5B33">
      <w:pPr>
        <w:pStyle w:val="B1"/>
        <w:rPr>
          <w:snapToGrid w:val="0"/>
          <w:lang w:val="en-US"/>
        </w:rPr>
      </w:pPr>
      <w:bookmarkStart w:id="3883"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4" w:name="_Toc120613227"/>
      <w:bookmarkStart w:id="3885" w:name="_Toc121756771"/>
      <w:bookmarkStart w:id="3886" w:name="_Toc121820347"/>
      <w:bookmarkStart w:id="3887" w:name="_Toc124158097"/>
      <w:bookmarkStart w:id="3888" w:name="_Toc130560674"/>
      <w:bookmarkStart w:id="3889" w:name="_Toc137470317"/>
      <w:bookmarkStart w:id="3890" w:name="_Toc138884710"/>
      <w:bookmarkStart w:id="3891" w:name="_Toc145511118"/>
      <w:bookmarkStart w:id="3892" w:name="_Toc155479355"/>
      <w:bookmarkStart w:id="3893" w:name="_Toc176464361"/>
      <w:bookmarkStart w:id="3894" w:name="_Toc187247208"/>
      <w:bookmarkStart w:id="3895" w:name="_Toc192494731"/>
      <w:r w:rsidRPr="007530C6">
        <w:t>6.8.1.5</w:t>
      </w:r>
      <w:r w:rsidRPr="007530C6">
        <w:tab/>
        <w:t>Test requirement</w:t>
      </w:r>
      <w:bookmarkEnd w:id="3883"/>
      <w:r w:rsidRPr="007530C6">
        <w:t>s</w:t>
      </w:r>
      <w:bookmarkEnd w:id="3884"/>
      <w:bookmarkEnd w:id="3885"/>
      <w:bookmarkEnd w:id="3886"/>
      <w:bookmarkEnd w:id="3887"/>
      <w:bookmarkEnd w:id="3888"/>
      <w:bookmarkEnd w:id="3889"/>
      <w:bookmarkEnd w:id="3890"/>
      <w:bookmarkEnd w:id="3891"/>
      <w:bookmarkEnd w:id="3892"/>
      <w:bookmarkEnd w:id="3893"/>
      <w:bookmarkEnd w:id="3894"/>
      <w:bookmarkEnd w:id="3895"/>
    </w:p>
    <w:p w14:paraId="026D0E1E" w14:textId="77777777" w:rsidR="002A5B33" w:rsidRPr="007530C6" w:rsidRDefault="002A5B33" w:rsidP="002A5B33">
      <w:pPr>
        <w:pStyle w:val="Heading5"/>
      </w:pPr>
      <w:bookmarkStart w:id="3896" w:name="_Toc120613228"/>
      <w:bookmarkStart w:id="3897" w:name="_Toc121756772"/>
      <w:bookmarkStart w:id="3898" w:name="_Toc121820348"/>
      <w:bookmarkStart w:id="3899" w:name="_Toc124158098"/>
      <w:bookmarkStart w:id="3900" w:name="_Toc130560675"/>
      <w:bookmarkStart w:id="3901" w:name="_Toc137470318"/>
      <w:bookmarkStart w:id="3902" w:name="_Toc138884711"/>
      <w:bookmarkStart w:id="3903" w:name="_Toc145511119"/>
      <w:bookmarkStart w:id="3904" w:name="_Toc155479356"/>
      <w:bookmarkStart w:id="3905" w:name="_Toc176464362"/>
      <w:bookmarkStart w:id="3906" w:name="_Toc187247209"/>
      <w:bookmarkStart w:id="3907" w:name="_Toc192494732"/>
      <w:r w:rsidRPr="007530C6">
        <w:t>6.8.1.5.1</w:t>
      </w:r>
      <w:r w:rsidRPr="007530C6">
        <w:tab/>
        <w:t>General requirements</w:t>
      </w:r>
      <w:bookmarkEnd w:id="3896"/>
      <w:bookmarkEnd w:id="3897"/>
      <w:bookmarkEnd w:id="3898"/>
      <w:bookmarkEnd w:id="3899"/>
      <w:bookmarkEnd w:id="3900"/>
      <w:bookmarkEnd w:id="3901"/>
      <w:bookmarkEnd w:id="3902"/>
      <w:bookmarkEnd w:id="3903"/>
      <w:bookmarkEnd w:id="3904"/>
      <w:bookmarkEnd w:id="3905"/>
      <w:bookmarkEnd w:id="3906"/>
      <w:bookmarkEnd w:id="3907"/>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8pt;height:37.05pt;mso-wrap-style:square;mso-position-horizontal-relative:page;mso-position-vertical-relative:page" o:ole="">
                  <v:fill o:detectmouseclick="t"/>
                  <v:imagedata r:id="rId62" o:title=""/>
                </v:shape>
                <o:OLEObject Type="Embed" ProgID="Equation.3" ShapeID="Object 3" DrawAspect="Content" ObjectID="_1804707967"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8" w:name="_Toc120613229"/>
      <w:bookmarkStart w:id="3909" w:name="_Toc121756773"/>
      <w:bookmarkStart w:id="3910" w:name="_Toc121820349"/>
      <w:bookmarkStart w:id="3911" w:name="_Toc124158099"/>
      <w:bookmarkStart w:id="3912" w:name="_Toc130560676"/>
      <w:bookmarkStart w:id="3913" w:name="_Toc137470319"/>
      <w:bookmarkStart w:id="3914" w:name="_Toc138884712"/>
      <w:bookmarkStart w:id="3915" w:name="_Toc145511120"/>
      <w:bookmarkStart w:id="3916" w:name="_Toc155479357"/>
      <w:bookmarkStart w:id="3917" w:name="_Toc176464363"/>
      <w:bookmarkStart w:id="3918" w:name="_Toc187247210"/>
      <w:bookmarkStart w:id="3919" w:name="_Toc192494733"/>
      <w:r w:rsidRPr="007530C6">
        <w:t>6.8.1.5.2</w:t>
      </w:r>
      <w:r w:rsidRPr="007530C6">
        <w:tab/>
        <w:t>Additional requirements</w:t>
      </w:r>
      <w:bookmarkEnd w:id="3908"/>
      <w:bookmarkEnd w:id="3909"/>
      <w:bookmarkEnd w:id="3910"/>
      <w:bookmarkEnd w:id="3911"/>
      <w:bookmarkEnd w:id="3912"/>
      <w:bookmarkEnd w:id="3913"/>
      <w:bookmarkEnd w:id="3914"/>
      <w:bookmarkEnd w:id="3915"/>
      <w:bookmarkEnd w:id="3916"/>
      <w:bookmarkEnd w:id="3917"/>
      <w:bookmarkEnd w:id="3918"/>
      <w:bookmarkEnd w:id="3919"/>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0" w:name="_Toc97737224"/>
      <w:bookmarkStart w:id="3921" w:name="_Toc120613230"/>
      <w:bookmarkStart w:id="3922" w:name="_Toc121756774"/>
      <w:bookmarkStart w:id="3923" w:name="_Toc121820350"/>
      <w:bookmarkStart w:id="3924" w:name="_Toc124158100"/>
      <w:bookmarkStart w:id="3925" w:name="_Toc130560677"/>
      <w:bookmarkStart w:id="3926" w:name="_Toc137470320"/>
      <w:bookmarkStart w:id="3927" w:name="_Toc138884713"/>
      <w:bookmarkStart w:id="3928" w:name="_Toc145511121"/>
      <w:bookmarkStart w:id="3929" w:name="_Toc155479358"/>
      <w:bookmarkStart w:id="3930" w:name="_Toc176464364"/>
      <w:bookmarkStart w:id="3931" w:name="_Toc187247211"/>
      <w:bookmarkStart w:id="3932" w:name="_Toc192494734"/>
      <w:r w:rsidRPr="007530C6">
        <w:rPr>
          <w:lang w:eastAsia="zh-CN"/>
        </w:rPr>
        <w:t>6.9</w:t>
      </w:r>
      <w:r w:rsidRPr="007530C6">
        <w:rPr>
          <w:lang w:eastAsia="zh-CN"/>
        </w:rPr>
        <w:tab/>
      </w:r>
      <w:r w:rsidRPr="007530C6">
        <w:t>Adjacent Channel Rejection Ratio (ACRR)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CD8D632" w14:textId="77777777" w:rsidR="00623198" w:rsidRPr="007530C6" w:rsidRDefault="00623198" w:rsidP="00623198">
      <w:pPr>
        <w:pStyle w:val="Heading3"/>
      </w:pPr>
      <w:bookmarkStart w:id="3933" w:name="_Toc503965119"/>
      <w:bookmarkStart w:id="3934" w:name="_Toc120613231"/>
      <w:bookmarkStart w:id="3935" w:name="_Toc121756775"/>
      <w:bookmarkStart w:id="3936" w:name="_Toc121820351"/>
      <w:bookmarkStart w:id="3937" w:name="_Toc124158101"/>
      <w:bookmarkStart w:id="3938" w:name="_Toc130560678"/>
      <w:bookmarkStart w:id="3939" w:name="_Toc137470321"/>
      <w:bookmarkStart w:id="3940" w:name="_Toc138884714"/>
      <w:bookmarkStart w:id="3941" w:name="_Toc145511122"/>
      <w:bookmarkStart w:id="3942" w:name="_Toc155479359"/>
      <w:bookmarkStart w:id="3943" w:name="_Toc176464365"/>
      <w:bookmarkStart w:id="3944" w:name="_Toc187247212"/>
      <w:bookmarkStart w:id="3945" w:name="_Toc192494735"/>
      <w:r w:rsidRPr="007530C6">
        <w:rPr>
          <w:lang w:val="en-US" w:eastAsia="zh-CN"/>
        </w:rPr>
        <w:t>6</w:t>
      </w:r>
      <w:r w:rsidRPr="007530C6">
        <w:t>.</w:t>
      </w:r>
      <w:r w:rsidRPr="007530C6">
        <w:rPr>
          <w:lang w:val="en-US" w:eastAsia="zh-CN"/>
        </w:rPr>
        <w:t>9.1</w:t>
      </w:r>
      <w:r w:rsidRPr="007530C6">
        <w:tab/>
        <w:t>Definitions and applicability</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6" w:name="_Toc503965121"/>
      <w:bookmarkStart w:id="3947" w:name="_Toc120613232"/>
      <w:bookmarkStart w:id="3948" w:name="_Toc121756776"/>
      <w:bookmarkStart w:id="3949" w:name="_Toc121820352"/>
      <w:bookmarkStart w:id="3950" w:name="_Toc124158102"/>
      <w:bookmarkStart w:id="3951" w:name="_Toc130560679"/>
      <w:bookmarkStart w:id="3952" w:name="_Toc137470322"/>
      <w:bookmarkStart w:id="3953" w:name="_Toc138884715"/>
      <w:bookmarkStart w:id="3954" w:name="_Toc145511123"/>
      <w:bookmarkStart w:id="3955" w:name="_Toc155479360"/>
      <w:bookmarkStart w:id="3956" w:name="_Toc176464366"/>
      <w:bookmarkStart w:id="3957" w:name="_Toc187247213"/>
      <w:bookmarkStart w:id="3958" w:name="_Toc192494736"/>
      <w:r w:rsidRPr="007530C6">
        <w:rPr>
          <w:lang w:val="en-US" w:eastAsia="zh-CN"/>
        </w:rPr>
        <w:t>6.9.2</w:t>
      </w:r>
      <w:r w:rsidRPr="007530C6">
        <w:rPr>
          <w:lang w:val="en-US" w:eastAsia="zh-CN"/>
        </w:rPr>
        <w:tab/>
        <w:t>Co-existence with UTRA</w:t>
      </w:r>
      <w:bookmarkEnd w:id="3946"/>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7"/>
      <w:bookmarkEnd w:id="3948"/>
      <w:bookmarkEnd w:id="3949"/>
      <w:bookmarkEnd w:id="3950"/>
      <w:bookmarkEnd w:id="3951"/>
      <w:bookmarkEnd w:id="3952"/>
      <w:bookmarkEnd w:id="3953"/>
      <w:bookmarkEnd w:id="3954"/>
      <w:bookmarkEnd w:id="3955"/>
      <w:bookmarkEnd w:id="3956"/>
      <w:bookmarkEnd w:id="3957"/>
      <w:bookmarkEnd w:id="3958"/>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59" w:name="_Toc503965122"/>
      <w:bookmarkStart w:id="3960" w:name="_Toc120613233"/>
      <w:bookmarkStart w:id="3961" w:name="_Toc121756777"/>
      <w:bookmarkStart w:id="3962" w:name="_Toc121820353"/>
      <w:bookmarkStart w:id="3963" w:name="_Toc124158103"/>
      <w:bookmarkStart w:id="3964" w:name="_Toc130560680"/>
      <w:bookmarkStart w:id="3965" w:name="_Toc137470323"/>
      <w:bookmarkStart w:id="3966" w:name="_Toc138884716"/>
      <w:bookmarkStart w:id="3967" w:name="_Toc145511124"/>
      <w:bookmarkStart w:id="3968" w:name="_Toc155479361"/>
      <w:bookmarkStart w:id="3969" w:name="_Toc176464367"/>
      <w:bookmarkStart w:id="3970" w:name="_Toc187247214"/>
      <w:bookmarkStart w:id="3971" w:name="_Toc192494737"/>
      <w:r w:rsidRPr="007530C6">
        <w:rPr>
          <w:lang w:val="en-US" w:eastAsia="zh-CN"/>
        </w:rPr>
        <w:t>6.9.2.1</w:t>
      </w:r>
      <w:r w:rsidRPr="007530C6">
        <w:rPr>
          <w:lang w:val="en-US" w:eastAsia="zh-CN"/>
        </w:rPr>
        <w:tab/>
        <w:t>Minimum requirements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2" w:name="_Toc503965123"/>
      <w:bookmarkStart w:id="3973" w:name="_Toc120613234"/>
      <w:bookmarkStart w:id="3974" w:name="_Toc121756778"/>
      <w:bookmarkStart w:id="3975" w:name="_Toc121820354"/>
      <w:bookmarkStart w:id="3976" w:name="_Toc124158104"/>
      <w:bookmarkStart w:id="3977" w:name="_Toc130560681"/>
      <w:bookmarkStart w:id="3978" w:name="_Toc137470324"/>
      <w:bookmarkStart w:id="3979" w:name="_Toc138884717"/>
      <w:bookmarkStart w:id="3980" w:name="_Toc145511125"/>
      <w:bookmarkStart w:id="3981" w:name="_Toc155479362"/>
      <w:bookmarkStart w:id="3982" w:name="_Toc176464368"/>
      <w:bookmarkStart w:id="3983" w:name="_Toc187247215"/>
      <w:bookmarkStart w:id="3984" w:name="_Toc192494738"/>
      <w:r w:rsidRPr="007530C6">
        <w:rPr>
          <w:lang w:val="en-US" w:eastAsia="zh-CN"/>
        </w:rPr>
        <w:t>6.9.2.2</w:t>
      </w:r>
      <w:r w:rsidRPr="007530C6">
        <w:rPr>
          <w:lang w:val="en-US" w:eastAsia="zh-CN"/>
        </w:rPr>
        <w:tab/>
        <w:t>Test purpose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5" w:name="_Toc503965124"/>
      <w:bookmarkStart w:id="3986" w:name="_Toc120613235"/>
      <w:bookmarkStart w:id="3987" w:name="_Toc121756779"/>
      <w:bookmarkStart w:id="3988" w:name="_Toc121820355"/>
      <w:bookmarkStart w:id="3989" w:name="_Toc124158105"/>
      <w:bookmarkStart w:id="3990" w:name="_Toc130560682"/>
      <w:bookmarkStart w:id="3991" w:name="_Toc137470325"/>
      <w:bookmarkStart w:id="3992" w:name="_Toc138884718"/>
      <w:bookmarkStart w:id="3993" w:name="_Toc145511126"/>
      <w:bookmarkStart w:id="3994" w:name="_Toc155479363"/>
      <w:bookmarkStart w:id="3995" w:name="_Toc176464369"/>
      <w:bookmarkStart w:id="3996" w:name="_Toc187247216"/>
      <w:bookmarkStart w:id="3997" w:name="_Toc192494739"/>
      <w:r w:rsidRPr="007530C6">
        <w:rPr>
          <w:lang w:val="en-US" w:eastAsia="zh-CN"/>
        </w:rPr>
        <w:t>6.9.2.3</w:t>
      </w:r>
      <w:r w:rsidRPr="007530C6">
        <w:rPr>
          <w:lang w:val="en-US" w:eastAsia="zh-CN"/>
        </w:rPr>
        <w:tab/>
        <w:t>Method of test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41F85F3" w14:textId="77777777" w:rsidR="00623198" w:rsidRPr="007530C6" w:rsidRDefault="00623198" w:rsidP="00623198">
      <w:pPr>
        <w:pStyle w:val="Heading5"/>
        <w:ind w:left="1417" w:hanging="1417"/>
      </w:pPr>
      <w:bookmarkStart w:id="3998" w:name="_Toc503965125"/>
      <w:bookmarkStart w:id="3999" w:name="_Toc120613236"/>
      <w:bookmarkStart w:id="4000" w:name="_Toc121756780"/>
      <w:bookmarkStart w:id="4001" w:name="_Toc121820356"/>
      <w:bookmarkStart w:id="4002" w:name="_Toc124158106"/>
      <w:bookmarkStart w:id="4003" w:name="_Toc130560683"/>
      <w:bookmarkStart w:id="4004" w:name="_Toc137470326"/>
      <w:bookmarkStart w:id="4005" w:name="_Toc138884719"/>
      <w:bookmarkStart w:id="4006" w:name="_Toc145511127"/>
      <w:bookmarkStart w:id="4007" w:name="_Toc155479364"/>
      <w:bookmarkStart w:id="4008" w:name="_Toc176464370"/>
      <w:bookmarkStart w:id="4009" w:name="_Toc187247217"/>
      <w:bookmarkStart w:id="4010" w:name="_Toc192494740"/>
      <w:r w:rsidRPr="007530C6">
        <w:rPr>
          <w:lang w:val="en-US" w:eastAsia="zh-CN"/>
        </w:rPr>
        <w:t>6.9.2.3.1</w:t>
      </w:r>
      <w:r w:rsidRPr="007530C6">
        <w:tab/>
        <w:t>Initial conditions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1" w:name="_Toc503965126"/>
      <w:bookmarkStart w:id="4012" w:name="_Toc120613237"/>
      <w:bookmarkStart w:id="4013" w:name="_Toc121756781"/>
      <w:bookmarkStart w:id="4014" w:name="_Toc121820357"/>
      <w:bookmarkStart w:id="4015" w:name="_Toc124158107"/>
      <w:bookmarkStart w:id="4016" w:name="_Toc130560684"/>
      <w:bookmarkStart w:id="4017" w:name="_Toc137470327"/>
      <w:bookmarkStart w:id="4018" w:name="_Toc138884720"/>
      <w:bookmarkStart w:id="4019" w:name="_Toc145511128"/>
      <w:bookmarkStart w:id="4020" w:name="_Toc155479365"/>
      <w:bookmarkStart w:id="4021" w:name="_Toc176464371"/>
      <w:bookmarkStart w:id="4022" w:name="_Toc187247218"/>
      <w:bookmarkStart w:id="4023" w:name="_Toc192494741"/>
      <w:r w:rsidRPr="007530C6">
        <w:rPr>
          <w:lang w:val="en-US" w:eastAsia="zh-CN"/>
        </w:rPr>
        <w:t>6.9.2.3.2</w:t>
      </w:r>
      <w:r w:rsidRPr="007530C6">
        <w:rPr>
          <w:lang w:val="en-US" w:eastAsia="zh-CN"/>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4" w:name="_Toc503965127"/>
      <w:bookmarkStart w:id="4025" w:name="_Toc120613238"/>
      <w:bookmarkStart w:id="4026" w:name="_Toc121756782"/>
      <w:bookmarkStart w:id="4027" w:name="_Toc121820358"/>
      <w:bookmarkStart w:id="4028" w:name="_Toc124158108"/>
      <w:bookmarkStart w:id="4029" w:name="_Toc130560685"/>
      <w:bookmarkStart w:id="4030" w:name="_Toc137470328"/>
      <w:bookmarkStart w:id="4031" w:name="_Toc138884721"/>
      <w:bookmarkStart w:id="4032" w:name="_Toc145511129"/>
      <w:bookmarkStart w:id="4033" w:name="_Toc155479366"/>
      <w:bookmarkStart w:id="4034" w:name="_Toc176464372"/>
      <w:bookmarkStart w:id="4035" w:name="_Toc187247219"/>
      <w:bookmarkStart w:id="4036" w:name="_Toc192494742"/>
      <w:r w:rsidRPr="007530C6">
        <w:rPr>
          <w:lang w:val="en-US" w:eastAsia="zh-CN"/>
        </w:rPr>
        <w:t>6.9.2.3.3</w:t>
      </w:r>
      <w:r w:rsidRPr="007530C6">
        <w:rPr>
          <w:lang w:val="en-US" w:eastAsia="zh-CN"/>
        </w:rPr>
        <w:tab/>
        <w:t>Test Requirements</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7" w:name="_Toc97737225"/>
      <w:bookmarkStart w:id="4038" w:name="_Toc120613239"/>
      <w:bookmarkStart w:id="4039" w:name="_Toc121756783"/>
      <w:bookmarkStart w:id="4040" w:name="_Toc121820359"/>
      <w:bookmarkStart w:id="4041" w:name="_Toc124158109"/>
      <w:bookmarkStart w:id="4042" w:name="_Toc130560686"/>
      <w:bookmarkStart w:id="4043" w:name="_Toc137470329"/>
      <w:bookmarkStart w:id="4044" w:name="_Toc138884722"/>
      <w:bookmarkStart w:id="4045" w:name="_Toc145511130"/>
      <w:bookmarkStart w:id="4046" w:name="_Toc155479367"/>
      <w:bookmarkStart w:id="4047" w:name="_Toc176464373"/>
      <w:bookmarkStart w:id="4048" w:name="_Toc187247220"/>
      <w:bookmarkStart w:id="4049" w:name="_Toc192494743"/>
      <w:r w:rsidRPr="007530C6">
        <w:rPr>
          <w:lang w:eastAsia="zh-CN"/>
        </w:rPr>
        <w:t>6.10</w:t>
      </w:r>
      <w:r w:rsidRPr="007530C6">
        <w:rPr>
          <w:rFonts w:hint="eastAsia"/>
          <w:lang w:eastAsia="zh-CN"/>
        </w:rPr>
        <w:tab/>
      </w:r>
      <w:r w:rsidRPr="007530C6">
        <w:rPr>
          <w:lang w:eastAsia="zh-CN"/>
        </w:rPr>
        <w:t>Transmit ON/OFF power</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27EC416" w14:textId="77777777" w:rsidR="00A865A9" w:rsidRPr="007530C6" w:rsidRDefault="00A865A9" w:rsidP="00AD289C">
      <w:pPr>
        <w:pStyle w:val="Heading3"/>
      </w:pPr>
      <w:bookmarkStart w:id="4050" w:name="_Toc82595122"/>
      <w:bookmarkStart w:id="4051" w:name="_Toc76545019"/>
      <w:bookmarkStart w:id="4052" w:name="_Toc75242673"/>
      <w:bookmarkStart w:id="4053" w:name="_Toc74961762"/>
      <w:bookmarkStart w:id="4054" w:name="_Toc66727959"/>
      <w:bookmarkStart w:id="4055" w:name="_Toc61182646"/>
      <w:bookmarkStart w:id="4056" w:name="_Toc58862653"/>
      <w:bookmarkStart w:id="4057" w:name="_Toc58860149"/>
      <w:bookmarkStart w:id="4058" w:name="_Toc53182408"/>
      <w:bookmarkStart w:id="4059" w:name="_Toc45884385"/>
      <w:bookmarkStart w:id="4060" w:name="_Toc37272139"/>
      <w:bookmarkStart w:id="4061" w:name="_Toc36645085"/>
      <w:bookmarkStart w:id="4062" w:name="_Toc29809701"/>
      <w:bookmarkStart w:id="4063" w:name="_Toc21099903"/>
      <w:bookmarkStart w:id="4064" w:name="_Toc121820360"/>
      <w:bookmarkStart w:id="4065" w:name="_Toc124158110"/>
      <w:bookmarkStart w:id="4066" w:name="_Toc130560687"/>
      <w:bookmarkStart w:id="4067" w:name="_Toc137470330"/>
      <w:bookmarkStart w:id="4068" w:name="_Toc138884723"/>
      <w:bookmarkStart w:id="4069" w:name="_Toc145511131"/>
      <w:bookmarkStart w:id="4070" w:name="_Toc155479368"/>
      <w:bookmarkStart w:id="4071" w:name="_Toc176464374"/>
      <w:bookmarkStart w:id="4072" w:name="_Toc187247221"/>
      <w:bookmarkStart w:id="4073" w:name="_Toc192494744"/>
      <w:r w:rsidRPr="007530C6">
        <w:t>6.10.1</w:t>
      </w:r>
      <w:r w:rsidRPr="007530C6">
        <w:tab/>
        <w:t>Transmitter OFF power</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43572C9" w14:textId="77777777" w:rsidR="00A865A9" w:rsidRPr="007530C6" w:rsidRDefault="00A865A9" w:rsidP="00AD289C">
      <w:pPr>
        <w:pStyle w:val="Heading4"/>
      </w:pPr>
      <w:bookmarkStart w:id="4074" w:name="_Toc82595123"/>
      <w:bookmarkStart w:id="4075" w:name="_Toc76545020"/>
      <w:bookmarkStart w:id="4076" w:name="_Toc75242674"/>
      <w:bookmarkStart w:id="4077" w:name="_Toc74961763"/>
      <w:bookmarkStart w:id="4078" w:name="_Toc66727960"/>
      <w:bookmarkStart w:id="4079" w:name="_Toc61182647"/>
      <w:bookmarkStart w:id="4080" w:name="_Toc58862654"/>
      <w:bookmarkStart w:id="4081" w:name="_Toc58860150"/>
      <w:bookmarkStart w:id="4082" w:name="_Toc53182409"/>
      <w:bookmarkStart w:id="4083" w:name="_Toc45884386"/>
      <w:bookmarkStart w:id="4084" w:name="_Toc37272140"/>
      <w:bookmarkStart w:id="4085" w:name="_Toc36645086"/>
      <w:bookmarkStart w:id="4086" w:name="_Toc29809702"/>
      <w:bookmarkStart w:id="4087" w:name="_Toc21099904"/>
      <w:bookmarkStart w:id="4088" w:name="_Toc121820361"/>
      <w:bookmarkStart w:id="4089" w:name="_Toc124158111"/>
      <w:bookmarkStart w:id="4090" w:name="_Toc130560688"/>
      <w:bookmarkStart w:id="4091" w:name="_Toc137470331"/>
      <w:bookmarkStart w:id="4092" w:name="_Toc138884724"/>
      <w:bookmarkStart w:id="4093" w:name="_Toc145511132"/>
      <w:bookmarkStart w:id="4094" w:name="_Toc155479369"/>
      <w:bookmarkStart w:id="4095" w:name="_Toc176464375"/>
      <w:bookmarkStart w:id="4096" w:name="_Toc187247222"/>
      <w:bookmarkStart w:id="4097" w:name="_Toc192494745"/>
      <w:r w:rsidRPr="007530C6">
        <w:t>6.10.1.1</w:t>
      </w:r>
      <w:r w:rsidRPr="007530C6">
        <w:tab/>
        <w:t>Definition and applicability</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018146FD" w14:textId="77777777" w:rsidR="00A865A9" w:rsidRPr="007530C6" w:rsidRDefault="00A865A9" w:rsidP="00A865A9">
      <w:pPr>
        <w:rPr>
          <w:rFonts w:ascii="Calibri" w:hAnsi="Calibri"/>
          <w:sz w:val="21"/>
        </w:rPr>
      </w:pPr>
      <w:bookmarkStart w:id="4098" w:name="_Toc82595124"/>
      <w:bookmarkStart w:id="4099" w:name="_Toc76545021"/>
      <w:bookmarkStart w:id="4100" w:name="_Toc75242675"/>
      <w:bookmarkStart w:id="4101" w:name="_Toc74961764"/>
      <w:bookmarkStart w:id="4102" w:name="_Toc66727961"/>
      <w:bookmarkStart w:id="4103" w:name="_Toc61182648"/>
      <w:bookmarkStart w:id="4104" w:name="_Toc58862655"/>
      <w:bookmarkStart w:id="4105" w:name="_Toc58860151"/>
      <w:bookmarkStart w:id="4106" w:name="_Toc53182410"/>
      <w:bookmarkStart w:id="4107" w:name="_Toc45884387"/>
      <w:bookmarkStart w:id="4108" w:name="_Toc37272141"/>
      <w:bookmarkStart w:id="4109" w:name="_Toc36645087"/>
      <w:bookmarkStart w:id="4110" w:name="_Toc29809703"/>
      <w:bookmarkStart w:id="4111"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2" w:name="_Toc121820362"/>
      <w:bookmarkStart w:id="4113" w:name="_Toc124158112"/>
      <w:bookmarkStart w:id="4114" w:name="_Toc130560689"/>
      <w:bookmarkStart w:id="4115" w:name="_Toc137470332"/>
      <w:bookmarkStart w:id="4116" w:name="_Toc138884725"/>
      <w:bookmarkStart w:id="4117" w:name="_Toc145511133"/>
      <w:bookmarkStart w:id="4118" w:name="_Toc155479370"/>
      <w:bookmarkStart w:id="4119" w:name="_Toc176464376"/>
      <w:bookmarkStart w:id="4120" w:name="_Toc187247223"/>
      <w:bookmarkStart w:id="4121" w:name="_Toc192494746"/>
      <w:r w:rsidRPr="007530C6">
        <w:t>6.10.1.2</w:t>
      </w:r>
      <w:r w:rsidRPr="007530C6">
        <w:tab/>
        <w:t>Minimum requirement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2" w:name="_Toc82595125"/>
      <w:bookmarkStart w:id="4123" w:name="_Toc76545022"/>
      <w:bookmarkStart w:id="4124" w:name="_Toc75242676"/>
      <w:bookmarkStart w:id="4125" w:name="_Toc74961765"/>
      <w:bookmarkStart w:id="4126" w:name="_Toc66727962"/>
      <w:bookmarkStart w:id="4127" w:name="_Toc61182649"/>
      <w:bookmarkStart w:id="4128" w:name="_Toc58862656"/>
      <w:bookmarkStart w:id="4129" w:name="_Toc58860152"/>
      <w:bookmarkStart w:id="4130" w:name="_Toc53182411"/>
      <w:bookmarkStart w:id="4131" w:name="_Toc45884388"/>
      <w:bookmarkStart w:id="4132" w:name="_Toc37272142"/>
      <w:bookmarkStart w:id="4133" w:name="_Toc36645088"/>
      <w:bookmarkStart w:id="4134" w:name="_Toc29809704"/>
      <w:bookmarkStart w:id="4135" w:name="_Toc21099906"/>
      <w:bookmarkStart w:id="4136" w:name="_Toc121820363"/>
      <w:bookmarkStart w:id="4137" w:name="_Toc124158113"/>
      <w:bookmarkStart w:id="4138" w:name="_Toc130560690"/>
      <w:bookmarkStart w:id="4139" w:name="_Toc137470333"/>
      <w:bookmarkStart w:id="4140" w:name="_Toc138884726"/>
      <w:bookmarkStart w:id="4141" w:name="_Toc145511134"/>
      <w:bookmarkStart w:id="4142" w:name="_Toc155479371"/>
      <w:bookmarkStart w:id="4143" w:name="_Toc176464377"/>
      <w:bookmarkStart w:id="4144" w:name="_Toc187247224"/>
      <w:bookmarkStart w:id="4145" w:name="_Toc192494747"/>
      <w:r w:rsidRPr="007530C6">
        <w:t>6.10.1.3</w:t>
      </w:r>
      <w:r w:rsidRPr="007530C6">
        <w:tab/>
        <w:t>Test purpose</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6" w:name="_Toc82595126"/>
      <w:bookmarkStart w:id="4147" w:name="_Toc76545023"/>
      <w:bookmarkStart w:id="4148" w:name="_Toc75242677"/>
      <w:bookmarkStart w:id="4149" w:name="_Toc74961766"/>
      <w:bookmarkStart w:id="4150" w:name="_Toc66727963"/>
      <w:bookmarkStart w:id="4151" w:name="_Toc61182650"/>
      <w:bookmarkStart w:id="4152" w:name="_Toc58862657"/>
      <w:bookmarkStart w:id="4153" w:name="_Toc58860153"/>
      <w:bookmarkStart w:id="4154" w:name="_Toc53182412"/>
      <w:bookmarkStart w:id="4155" w:name="_Toc45884389"/>
      <w:bookmarkStart w:id="4156" w:name="_Toc37272143"/>
      <w:bookmarkStart w:id="4157" w:name="_Toc36645089"/>
      <w:bookmarkStart w:id="4158" w:name="_Toc29809705"/>
      <w:bookmarkStart w:id="4159" w:name="_Toc21099907"/>
      <w:bookmarkStart w:id="4160" w:name="_Toc121820364"/>
      <w:bookmarkStart w:id="4161" w:name="_Toc124158114"/>
      <w:bookmarkStart w:id="4162" w:name="_Toc130560691"/>
      <w:bookmarkStart w:id="4163" w:name="_Toc137470334"/>
      <w:bookmarkStart w:id="4164" w:name="_Toc138884727"/>
      <w:bookmarkStart w:id="4165" w:name="_Toc145511135"/>
      <w:bookmarkStart w:id="4166" w:name="_Toc155479372"/>
      <w:bookmarkStart w:id="4167" w:name="_Toc176464378"/>
      <w:bookmarkStart w:id="4168" w:name="_Toc187247225"/>
      <w:bookmarkStart w:id="4169" w:name="_Toc192494748"/>
      <w:r w:rsidRPr="007530C6">
        <w:t>6.10.1.4</w:t>
      </w:r>
      <w:r w:rsidRPr="007530C6">
        <w:tab/>
        <w:t>Method of test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0" w:name="_Toc82595127"/>
      <w:bookmarkStart w:id="4171" w:name="_Toc76545024"/>
      <w:bookmarkStart w:id="4172" w:name="_Toc75242678"/>
      <w:bookmarkStart w:id="4173" w:name="_Toc74961767"/>
      <w:bookmarkStart w:id="4174" w:name="_Toc66727964"/>
      <w:bookmarkStart w:id="4175" w:name="_Toc61182651"/>
      <w:bookmarkStart w:id="4176" w:name="_Toc58862658"/>
      <w:bookmarkStart w:id="4177" w:name="_Toc58860154"/>
      <w:bookmarkStart w:id="4178" w:name="_Toc53182413"/>
      <w:bookmarkStart w:id="4179" w:name="_Toc45884390"/>
      <w:bookmarkStart w:id="4180" w:name="_Toc37272144"/>
      <w:bookmarkStart w:id="4181" w:name="_Toc36645090"/>
      <w:bookmarkStart w:id="4182" w:name="_Toc29809706"/>
      <w:bookmarkStart w:id="4183" w:name="_Toc21099908"/>
      <w:bookmarkStart w:id="4184" w:name="_Toc121820365"/>
      <w:bookmarkStart w:id="4185" w:name="_Toc124158115"/>
      <w:bookmarkStart w:id="4186" w:name="_Toc130560692"/>
      <w:bookmarkStart w:id="4187" w:name="_Toc137470335"/>
      <w:bookmarkStart w:id="4188" w:name="_Toc138884728"/>
      <w:bookmarkStart w:id="4189" w:name="_Toc145511136"/>
      <w:bookmarkStart w:id="4190" w:name="_Toc155479373"/>
      <w:bookmarkStart w:id="4191" w:name="_Toc176464379"/>
      <w:bookmarkStart w:id="4192" w:name="_Toc187247226"/>
      <w:bookmarkStart w:id="4193" w:name="_Toc192494749"/>
      <w:r w:rsidRPr="007530C6">
        <w:t>6.10.1.5</w:t>
      </w:r>
      <w:r w:rsidRPr="007530C6">
        <w:tab/>
        <w:t>Test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4" w:name="_Toc82595128"/>
      <w:bookmarkStart w:id="4195" w:name="_Toc76545025"/>
      <w:bookmarkStart w:id="4196" w:name="_Toc75242679"/>
      <w:bookmarkStart w:id="4197" w:name="_Toc74961768"/>
      <w:bookmarkStart w:id="4198" w:name="_Toc66727965"/>
      <w:bookmarkStart w:id="4199" w:name="_Toc61182652"/>
      <w:bookmarkStart w:id="4200" w:name="_Toc58862659"/>
      <w:bookmarkStart w:id="4201" w:name="_Toc58860155"/>
      <w:bookmarkStart w:id="4202" w:name="_Toc53182414"/>
      <w:bookmarkStart w:id="4203" w:name="_Toc45884391"/>
      <w:bookmarkStart w:id="4204" w:name="_Toc37272145"/>
      <w:bookmarkStart w:id="4205" w:name="_Toc36645091"/>
      <w:bookmarkStart w:id="4206" w:name="_Toc29809707"/>
      <w:bookmarkStart w:id="4207" w:name="_Toc21099909"/>
      <w:bookmarkStart w:id="4208" w:name="_Toc121820366"/>
      <w:bookmarkStart w:id="4209" w:name="_Toc124158116"/>
      <w:bookmarkStart w:id="4210" w:name="_Toc130560693"/>
      <w:bookmarkStart w:id="4211" w:name="_Toc137470336"/>
      <w:bookmarkStart w:id="4212" w:name="_Toc138884729"/>
      <w:bookmarkStart w:id="4213" w:name="_Toc145511137"/>
      <w:bookmarkStart w:id="4214" w:name="_Toc155479374"/>
      <w:bookmarkStart w:id="4215" w:name="_Toc176464380"/>
      <w:bookmarkStart w:id="4216" w:name="_Toc187247227"/>
      <w:bookmarkStart w:id="4217" w:name="_Toc192494750"/>
      <w:r w:rsidRPr="007530C6">
        <w:t>6.10.2</w:t>
      </w:r>
      <w:r w:rsidRPr="007530C6">
        <w:tab/>
        <w:t>Transmitter transient period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4B8B4281" w14:textId="77777777" w:rsidR="00A865A9" w:rsidRPr="007530C6" w:rsidRDefault="00A865A9" w:rsidP="00AD289C">
      <w:pPr>
        <w:pStyle w:val="Heading4"/>
      </w:pPr>
      <w:bookmarkStart w:id="4218" w:name="_Toc82595129"/>
      <w:bookmarkStart w:id="4219" w:name="_Toc76545026"/>
      <w:bookmarkStart w:id="4220" w:name="_Toc75242680"/>
      <w:bookmarkStart w:id="4221" w:name="_Toc74961769"/>
      <w:bookmarkStart w:id="4222" w:name="_Toc66727966"/>
      <w:bookmarkStart w:id="4223" w:name="_Toc61182653"/>
      <w:bookmarkStart w:id="4224" w:name="_Toc58862660"/>
      <w:bookmarkStart w:id="4225" w:name="_Toc58860156"/>
      <w:bookmarkStart w:id="4226" w:name="_Toc53182415"/>
      <w:bookmarkStart w:id="4227" w:name="_Toc45884392"/>
      <w:bookmarkStart w:id="4228" w:name="_Toc37272146"/>
      <w:bookmarkStart w:id="4229" w:name="_Toc36645092"/>
      <w:bookmarkStart w:id="4230" w:name="_Toc29809708"/>
      <w:bookmarkStart w:id="4231" w:name="_Toc21099910"/>
      <w:bookmarkStart w:id="4232" w:name="_Toc121820367"/>
      <w:bookmarkStart w:id="4233" w:name="_Toc124158117"/>
      <w:bookmarkStart w:id="4234" w:name="_Toc130560694"/>
      <w:bookmarkStart w:id="4235" w:name="_Toc137470337"/>
      <w:bookmarkStart w:id="4236" w:name="_Toc138884730"/>
      <w:bookmarkStart w:id="4237" w:name="_Toc145511138"/>
      <w:bookmarkStart w:id="4238" w:name="_Toc155479375"/>
      <w:bookmarkStart w:id="4239" w:name="_Toc176464381"/>
      <w:bookmarkStart w:id="4240" w:name="_Toc187247228"/>
      <w:bookmarkStart w:id="4241" w:name="_Toc192494751"/>
      <w:r w:rsidRPr="007530C6">
        <w:t>6.10.2.1</w:t>
      </w:r>
      <w:r w:rsidRPr="007530C6">
        <w:tab/>
        <w:t>Definition and applicability</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8832EC6" w14:textId="77777777" w:rsidR="00A865A9" w:rsidRPr="007530C6" w:rsidRDefault="00A865A9" w:rsidP="00A865A9">
      <w:pPr>
        <w:rPr>
          <w:rFonts w:ascii="Calibri" w:hAnsi="Calibri"/>
          <w:sz w:val="21"/>
        </w:rPr>
      </w:pPr>
      <w:bookmarkStart w:id="4242" w:name="_Toc82595130"/>
      <w:bookmarkStart w:id="4243" w:name="_Toc76545027"/>
      <w:bookmarkStart w:id="4244" w:name="_Toc75242681"/>
      <w:bookmarkStart w:id="4245" w:name="_Toc74961770"/>
      <w:bookmarkStart w:id="4246" w:name="_Toc66727967"/>
      <w:bookmarkStart w:id="4247" w:name="_Toc61182654"/>
      <w:bookmarkStart w:id="4248" w:name="_Toc58862661"/>
      <w:bookmarkStart w:id="4249" w:name="_Toc58860157"/>
      <w:bookmarkStart w:id="4250" w:name="_Toc53182416"/>
      <w:bookmarkStart w:id="4251" w:name="_Toc45884393"/>
      <w:bookmarkStart w:id="4252" w:name="_Toc37272147"/>
      <w:bookmarkStart w:id="4253" w:name="_Toc36645093"/>
      <w:bookmarkStart w:id="4254" w:name="_Toc29809709"/>
      <w:bookmarkStart w:id="4255"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5pt;height:196.05pt" o:ole="">
            <v:imagedata r:id="rId64" o:title=""/>
          </v:shape>
          <o:OLEObject Type="Embed" ProgID="Visio.Drawing.15" ShapeID="_x0000_i1052" DrawAspect="Content" ObjectID="_1804707968"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6" w:name="_Toc121820368"/>
      <w:bookmarkStart w:id="4257" w:name="_Toc124158118"/>
      <w:bookmarkStart w:id="4258" w:name="_Toc130560695"/>
      <w:bookmarkStart w:id="4259" w:name="_Toc137470338"/>
      <w:bookmarkStart w:id="4260" w:name="_Toc138884731"/>
      <w:bookmarkStart w:id="4261" w:name="_Toc145511139"/>
      <w:bookmarkStart w:id="4262" w:name="_Toc155479376"/>
      <w:bookmarkStart w:id="4263" w:name="_Toc176464382"/>
      <w:bookmarkStart w:id="4264" w:name="_Toc187247229"/>
      <w:bookmarkStart w:id="4265" w:name="_Toc192494752"/>
      <w:r w:rsidRPr="007530C6">
        <w:t>6.10.2.2</w:t>
      </w:r>
      <w:r w:rsidRPr="007530C6">
        <w:tab/>
        <w:t>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6" w:name="_Toc82595131"/>
      <w:bookmarkStart w:id="4267" w:name="_Toc76545028"/>
      <w:bookmarkStart w:id="4268" w:name="_Toc75242682"/>
      <w:bookmarkStart w:id="4269" w:name="_Toc74961771"/>
      <w:bookmarkStart w:id="4270" w:name="_Toc66727968"/>
      <w:bookmarkStart w:id="4271" w:name="_Toc61182655"/>
      <w:bookmarkStart w:id="4272" w:name="_Toc58862662"/>
      <w:bookmarkStart w:id="4273" w:name="_Toc58860158"/>
      <w:bookmarkStart w:id="4274" w:name="_Toc53182417"/>
      <w:bookmarkStart w:id="4275" w:name="_Toc45884394"/>
      <w:bookmarkStart w:id="4276" w:name="_Toc37272148"/>
      <w:bookmarkStart w:id="4277" w:name="_Toc36645094"/>
      <w:bookmarkStart w:id="4278" w:name="_Toc29809710"/>
      <w:bookmarkStart w:id="4279" w:name="_Toc21099912"/>
      <w:bookmarkStart w:id="4280" w:name="_Toc121820369"/>
      <w:bookmarkStart w:id="4281" w:name="_Toc124158119"/>
      <w:bookmarkStart w:id="4282" w:name="_Toc130560696"/>
      <w:bookmarkStart w:id="4283" w:name="_Toc137470339"/>
      <w:bookmarkStart w:id="4284" w:name="_Toc138884732"/>
      <w:bookmarkStart w:id="4285" w:name="_Toc145511140"/>
      <w:bookmarkStart w:id="4286" w:name="_Toc155479377"/>
      <w:bookmarkStart w:id="4287" w:name="_Toc176464383"/>
      <w:bookmarkStart w:id="4288" w:name="_Toc187247230"/>
      <w:bookmarkStart w:id="4289" w:name="_Toc192494753"/>
      <w:r w:rsidRPr="007530C6">
        <w:t>6.10.2.3</w:t>
      </w:r>
      <w:r w:rsidRPr="007530C6">
        <w:tab/>
        <w:t>Test purpose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0" w:name="_Toc82595132"/>
      <w:bookmarkStart w:id="4291" w:name="_Toc76545029"/>
      <w:bookmarkStart w:id="4292" w:name="_Toc75242683"/>
      <w:bookmarkStart w:id="4293" w:name="_Toc74961772"/>
      <w:bookmarkStart w:id="4294" w:name="_Toc66727969"/>
      <w:bookmarkStart w:id="4295" w:name="_Toc61182656"/>
      <w:bookmarkStart w:id="4296" w:name="_Toc58862663"/>
      <w:bookmarkStart w:id="4297" w:name="_Toc58860159"/>
      <w:bookmarkStart w:id="4298" w:name="_Toc53182418"/>
      <w:bookmarkStart w:id="4299" w:name="_Toc45884395"/>
      <w:bookmarkStart w:id="4300" w:name="_Toc37272149"/>
      <w:bookmarkStart w:id="4301" w:name="_Toc36645095"/>
      <w:bookmarkStart w:id="4302" w:name="_Toc29809711"/>
      <w:bookmarkStart w:id="4303" w:name="_Toc21099913"/>
      <w:bookmarkStart w:id="4304" w:name="_Toc121820370"/>
      <w:bookmarkStart w:id="4305" w:name="_Toc124158120"/>
      <w:bookmarkStart w:id="4306" w:name="_Toc130560697"/>
      <w:bookmarkStart w:id="4307" w:name="_Toc137470340"/>
      <w:bookmarkStart w:id="4308" w:name="_Toc138884733"/>
      <w:bookmarkStart w:id="4309" w:name="_Toc145511141"/>
      <w:bookmarkStart w:id="4310" w:name="_Toc155479378"/>
      <w:bookmarkStart w:id="4311" w:name="_Toc176464384"/>
      <w:bookmarkStart w:id="4312" w:name="_Toc187247231"/>
      <w:bookmarkStart w:id="4313" w:name="_Toc192494754"/>
      <w:r w:rsidRPr="007530C6">
        <w:t>6.10.2.4</w:t>
      </w:r>
      <w:r w:rsidRPr="007530C6">
        <w:tab/>
        <w:t>Method of test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4C997162" w14:textId="77777777" w:rsidR="00A865A9" w:rsidRPr="007530C6" w:rsidRDefault="00A865A9" w:rsidP="00AD289C">
      <w:pPr>
        <w:pStyle w:val="Heading5"/>
        <w:rPr>
          <w:sz w:val="21"/>
        </w:rPr>
      </w:pPr>
      <w:bookmarkStart w:id="4314" w:name="_Toc82595133"/>
      <w:bookmarkStart w:id="4315" w:name="_Toc76545030"/>
      <w:bookmarkStart w:id="4316" w:name="_Toc75242684"/>
      <w:bookmarkStart w:id="4317" w:name="_Toc74961773"/>
      <w:bookmarkStart w:id="4318" w:name="_Toc66727970"/>
      <w:bookmarkStart w:id="4319" w:name="_Toc61182657"/>
      <w:bookmarkStart w:id="4320" w:name="_Toc58862664"/>
      <w:bookmarkStart w:id="4321" w:name="_Toc58860160"/>
      <w:bookmarkStart w:id="4322" w:name="_Toc53182419"/>
      <w:bookmarkStart w:id="4323" w:name="_Toc45884396"/>
      <w:bookmarkStart w:id="4324" w:name="_Toc37272150"/>
      <w:bookmarkStart w:id="4325" w:name="_Toc36645096"/>
      <w:bookmarkStart w:id="4326" w:name="_Toc29809712"/>
      <w:bookmarkStart w:id="4327" w:name="_Toc21099914"/>
      <w:bookmarkStart w:id="4328" w:name="_Toc121820371"/>
      <w:bookmarkStart w:id="4329" w:name="_Toc124158121"/>
      <w:bookmarkStart w:id="4330" w:name="_Toc130560698"/>
      <w:bookmarkStart w:id="4331" w:name="_Toc137470341"/>
      <w:bookmarkStart w:id="4332" w:name="_Toc138884734"/>
      <w:bookmarkStart w:id="4333" w:name="_Toc145511142"/>
      <w:bookmarkStart w:id="4334" w:name="_Toc155479379"/>
      <w:bookmarkStart w:id="4335" w:name="_Toc176464385"/>
      <w:bookmarkStart w:id="4336" w:name="_Toc187247232"/>
      <w:bookmarkStart w:id="4337" w:name="_Toc192494755"/>
      <w:r w:rsidRPr="007530C6">
        <w:t>6.10.2.4.1</w:t>
      </w:r>
      <w:r w:rsidRPr="007530C6">
        <w:tab/>
        <w:t>Initial conditions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8" w:name="_Toc82595134"/>
      <w:bookmarkStart w:id="4339" w:name="_Toc76545031"/>
      <w:bookmarkStart w:id="4340" w:name="_Toc75242685"/>
      <w:bookmarkStart w:id="4341" w:name="_Toc74961774"/>
      <w:bookmarkStart w:id="4342" w:name="_Toc66727971"/>
      <w:bookmarkStart w:id="4343" w:name="_Toc61182658"/>
      <w:bookmarkStart w:id="4344" w:name="_Toc58862665"/>
      <w:bookmarkStart w:id="4345" w:name="_Toc58860161"/>
      <w:bookmarkStart w:id="4346" w:name="_Toc53182420"/>
      <w:bookmarkStart w:id="4347" w:name="_Toc45884397"/>
      <w:bookmarkStart w:id="4348" w:name="_Toc37272151"/>
      <w:bookmarkStart w:id="4349" w:name="_Toc36645097"/>
      <w:bookmarkStart w:id="4350" w:name="_Toc29809713"/>
      <w:bookmarkStart w:id="4351" w:name="_Toc21099915"/>
      <w:bookmarkStart w:id="4352" w:name="_Toc121820372"/>
      <w:bookmarkStart w:id="4353" w:name="_Toc124158122"/>
      <w:bookmarkStart w:id="4354" w:name="_Toc130560699"/>
      <w:bookmarkStart w:id="4355" w:name="_Toc137470342"/>
      <w:bookmarkStart w:id="4356" w:name="_Toc138884735"/>
      <w:bookmarkStart w:id="4357" w:name="_Toc145511143"/>
      <w:bookmarkStart w:id="4358" w:name="_Toc155479380"/>
      <w:bookmarkStart w:id="4359" w:name="_Toc176464386"/>
      <w:bookmarkStart w:id="4360" w:name="_Toc187247233"/>
      <w:bookmarkStart w:id="4361" w:name="_Toc192494756"/>
      <w:r w:rsidRPr="007530C6">
        <w:t>6.10.2.4.2</w:t>
      </w:r>
      <w:r w:rsidRPr="007530C6">
        <w:tab/>
        <w:t>Procedure</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2" w:name="_Toc82595135"/>
      <w:bookmarkStart w:id="4363" w:name="_Toc76545032"/>
      <w:bookmarkStart w:id="4364" w:name="_Toc75242686"/>
      <w:bookmarkStart w:id="4365" w:name="_Toc74961775"/>
      <w:bookmarkStart w:id="4366" w:name="_Toc66727972"/>
      <w:bookmarkStart w:id="4367" w:name="_Toc61182659"/>
      <w:bookmarkStart w:id="4368" w:name="_Toc58862666"/>
      <w:bookmarkStart w:id="4369" w:name="_Toc58860162"/>
      <w:bookmarkStart w:id="4370" w:name="_Toc53182421"/>
      <w:bookmarkStart w:id="4371" w:name="_Toc45884398"/>
      <w:bookmarkStart w:id="4372" w:name="_Toc37272152"/>
      <w:bookmarkStart w:id="4373" w:name="_Toc36645098"/>
      <w:bookmarkStart w:id="4374" w:name="_Toc29809714"/>
      <w:bookmarkStart w:id="4375" w:name="_Toc21099916"/>
      <w:r w:rsidRPr="007530C6">
        <w:rPr>
          <w:rFonts w:ascii="Arial" w:hAnsi="Arial"/>
          <w:sz w:val="24"/>
        </w:rPr>
        <w:t>6.10.2.5</w:t>
      </w:r>
      <w:r w:rsidRPr="007530C6">
        <w:rPr>
          <w:rFonts w:ascii="Arial" w:hAnsi="Arial"/>
          <w:sz w:val="24"/>
        </w:rPr>
        <w:tab/>
        <w:t>Test requirements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6" w:name="_Toc155428136"/>
      <w:bookmarkStart w:id="4377" w:name="_Toc155781154"/>
      <w:bookmarkStart w:id="4378" w:name="_Toc176464387"/>
      <w:bookmarkStart w:id="4379" w:name="_Toc187247234"/>
      <w:bookmarkStart w:id="4380" w:name="_Toc192494757"/>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1" w:name="_Toc155781159"/>
      <w:bookmarkStart w:id="4382" w:name="_Toc155428141"/>
      <w:bookmarkEnd w:id="4376"/>
      <w:bookmarkEnd w:id="4377"/>
      <w:r w:rsidR="00EF14F9">
        <w:rPr>
          <w:rFonts w:hint="eastAsia"/>
          <w:lang w:val="en-US" w:eastAsia="zh-CN"/>
        </w:rPr>
        <w:t>O</w:t>
      </w:r>
      <w:r w:rsidR="00EF14F9">
        <w:t>utput power dynamics</w:t>
      </w:r>
      <w:r w:rsidR="00EF14F9">
        <w:rPr>
          <w:rFonts w:hint="eastAsia"/>
          <w:lang w:eastAsia="zh-CN"/>
        </w:rPr>
        <w:t xml:space="preserve"> for NCR-MT</w:t>
      </w:r>
      <w:bookmarkEnd w:id="4378"/>
      <w:bookmarkEnd w:id="4379"/>
      <w:bookmarkEnd w:id="4380"/>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3" w:name="_Toc176464388"/>
      <w:bookmarkStart w:id="4384" w:name="_Toc187247235"/>
      <w:bookmarkStart w:id="4385"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3"/>
      <w:bookmarkEnd w:id="4384"/>
      <w:bookmarkEnd w:id="4385"/>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6" w:name="_Toc176464389"/>
      <w:bookmarkStart w:id="4387" w:name="_Toc187247236"/>
      <w:bookmarkStart w:id="4388"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6"/>
      <w:bookmarkEnd w:id="4387"/>
      <w:bookmarkEnd w:id="4388"/>
    </w:p>
    <w:p w14:paraId="0F8D94CB" w14:textId="77777777" w:rsidR="00542A43" w:rsidRPr="00542A43" w:rsidRDefault="00542A43" w:rsidP="00BC1027">
      <w:pPr>
        <w:pStyle w:val="Heading4"/>
        <w:rPr>
          <w:rFonts w:eastAsia="SimSun"/>
        </w:rPr>
      </w:pPr>
      <w:bookmarkStart w:id="4389" w:name="_Toc176464390"/>
      <w:bookmarkStart w:id="4390" w:name="_Toc187247237"/>
      <w:bookmarkStart w:id="4391" w:name="_Toc192494760"/>
      <w:r w:rsidRPr="00542A43">
        <w:rPr>
          <w:rFonts w:eastAsia="SimSun"/>
        </w:rPr>
        <w:t>6.11.2.1</w:t>
      </w:r>
      <w:r w:rsidRPr="00542A43">
        <w:rPr>
          <w:rFonts w:eastAsia="SimSun"/>
        </w:rPr>
        <w:tab/>
        <w:t>Minimum requirement for transmit OFF power for NCR-MT</w:t>
      </w:r>
      <w:bookmarkEnd w:id="4389"/>
      <w:bookmarkEnd w:id="4390"/>
      <w:bookmarkEnd w:id="4391"/>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2" w:name="_Toc176464391"/>
      <w:bookmarkStart w:id="4393" w:name="_Toc187247238"/>
      <w:bookmarkStart w:id="4394" w:name="_Toc192494761"/>
      <w:r w:rsidRPr="00542A43">
        <w:rPr>
          <w:rFonts w:eastAsia="SimSun"/>
          <w:lang w:val="en-US"/>
        </w:rPr>
        <w:t>6.11.2.2</w:t>
      </w:r>
      <w:r w:rsidRPr="00542A43">
        <w:rPr>
          <w:rFonts w:eastAsia="SimSun"/>
          <w:lang w:val="en-US"/>
        </w:rPr>
        <w:tab/>
        <w:t>Minimum requirement for transmit ON/OFF time mask for NCR-MT</w:t>
      </w:r>
      <w:bookmarkEnd w:id="4392"/>
      <w:bookmarkEnd w:id="4393"/>
      <w:bookmarkEnd w:id="4394"/>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5" w:name="_Toc176464392"/>
      <w:bookmarkStart w:id="4396" w:name="_Toc187247239"/>
      <w:bookmarkStart w:id="4397" w:name="_Toc192494762"/>
      <w:r w:rsidRPr="00542A43">
        <w:rPr>
          <w:rFonts w:eastAsia="SimSun"/>
          <w:lang w:val="en-US"/>
        </w:rPr>
        <w:t>6.11.2.3</w:t>
      </w:r>
      <w:r w:rsidRPr="00542A43">
        <w:rPr>
          <w:rFonts w:eastAsia="SimSun"/>
          <w:lang w:val="en-US"/>
        </w:rPr>
        <w:tab/>
        <w:t>Minimum requirement for power control for NCR-MT</w:t>
      </w:r>
      <w:bookmarkEnd w:id="4395"/>
      <w:bookmarkEnd w:id="4396"/>
      <w:bookmarkEnd w:id="4397"/>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8" w:name="_Toc176464393"/>
      <w:bookmarkStart w:id="4399" w:name="_Toc187247240"/>
      <w:bookmarkStart w:id="4400"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8"/>
      <w:bookmarkEnd w:id="4399"/>
      <w:bookmarkEnd w:id="4400"/>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1" w:name="_Toc176464394"/>
      <w:bookmarkStart w:id="4402" w:name="_Toc187247241"/>
      <w:bookmarkStart w:id="4403"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1"/>
      <w:bookmarkEnd w:id="4382"/>
      <w:r w:rsidR="00EF14F9">
        <w:rPr>
          <w:rFonts w:hint="eastAsia"/>
          <w:lang w:val="en-US" w:eastAsia="zh-CN"/>
        </w:rPr>
        <w:t>T</w:t>
      </w:r>
      <w:r w:rsidR="00EF14F9">
        <w:t>ransmit signal quality</w:t>
      </w:r>
      <w:r w:rsidR="00EF14F9">
        <w:rPr>
          <w:rFonts w:hint="eastAsia"/>
          <w:lang w:eastAsia="zh-CN"/>
        </w:rPr>
        <w:t xml:space="preserve"> for NCR-MT</w:t>
      </w:r>
      <w:bookmarkEnd w:id="4401"/>
      <w:bookmarkEnd w:id="4402"/>
      <w:bookmarkEnd w:id="4403"/>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4" w:name="_Toc176464395"/>
      <w:bookmarkStart w:id="4405" w:name="_Toc187247242"/>
      <w:bookmarkStart w:id="4406"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4"/>
      <w:bookmarkEnd w:id="4405"/>
      <w:bookmarkEnd w:id="4406"/>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7" w:name="_Toc176464396"/>
      <w:bookmarkStart w:id="4408" w:name="_Toc187247243"/>
      <w:bookmarkStart w:id="4409"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7"/>
      <w:bookmarkEnd w:id="4408"/>
      <w:bookmarkEnd w:id="4409"/>
    </w:p>
    <w:p w14:paraId="3AE57AE4" w14:textId="77777777" w:rsidR="00542A43" w:rsidRPr="00542A43" w:rsidRDefault="00542A43" w:rsidP="00BC1027">
      <w:pPr>
        <w:pStyle w:val="Heading4"/>
        <w:rPr>
          <w:rFonts w:eastAsia="SimSun"/>
        </w:rPr>
      </w:pPr>
      <w:bookmarkStart w:id="4410" w:name="_Toc176464397"/>
      <w:bookmarkStart w:id="4411" w:name="_Toc187247244"/>
      <w:bookmarkStart w:id="4412" w:name="_Toc192494767"/>
      <w:r w:rsidRPr="00542A43">
        <w:rPr>
          <w:rFonts w:eastAsia="SimSun"/>
        </w:rPr>
        <w:t>6.12.2.1</w:t>
      </w:r>
      <w:r w:rsidRPr="00542A43">
        <w:rPr>
          <w:rFonts w:eastAsia="SimSun"/>
        </w:rPr>
        <w:tab/>
        <w:t>Minimum requirement for frequency error requirements for NCR-MT</w:t>
      </w:r>
      <w:bookmarkEnd w:id="4410"/>
      <w:bookmarkEnd w:id="4411"/>
      <w:bookmarkEnd w:id="4412"/>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3" w:name="_Toc176464398"/>
      <w:bookmarkStart w:id="4414" w:name="_Toc187247245"/>
      <w:bookmarkStart w:id="4415" w:name="_Toc192494768"/>
      <w:r w:rsidRPr="00542A43">
        <w:rPr>
          <w:rFonts w:eastAsia="SimSun"/>
        </w:rPr>
        <w:t>6.12.2.2</w:t>
      </w:r>
      <w:r w:rsidRPr="00542A43">
        <w:rPr>
          <w:rFonts w:eastAsia="SimSun"/>
        </w:rPr>
        <w:tab/>
        <w:t>Minimum requirement for transmit modulation quality</w:t>
      </w:r>
      <w:bookmarkEnd w:id="4413"/>
      <w:bookmarkEnd w:id="4414"/>
      <w:bookmarkEnd w:id="4415"/>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6" w:name="_Toc176464399"/>
      <w:bookmarkStart w:id="4417" w:name="_Toc187247246"/>
      <w:bookmarkStart w:id="4418"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6"/>
      <w:bookmarkEnd w:id="4417"/>
      <w:bookmarkEnd w:id="4418"/>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19" w:name="_Toc176464400"/>
      <w:bookmarkStart w:id="4420" w:name="_Toc187247247"/>
      <w:bookmarkStart w:id="4421" w:name="_Toc192494770"/>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19"/>
      <w:bookmarkEnd w:id="4420"/>
      <w:bookmarkEnd w:id="4421"/>
    </w:p>
    <w:p w14:paraId="6142029D" w14:textId="77777777" w:rsidR="00542A43" w:rsidRPr="00542A43" w:rsidRDefault="00542A43" w:rsidP="00BC1027">
      <w:pPr>
        <w:pStyle w:val="Heading4"/>
        <w:rPr>
          <w:rFonts w:eastAsia="DengXian"/>
          <w:lang w:eastAsia="en-US"/>
        </w:rPr>
      </w:pPr>
      <w:bookmarkStart w:id="4422" w:name="_Toc75276100"/>
      <w:bookmarkStart w:id="4423" w:name="_Toc106180738"/>
      <w:bookmarkStart w:id="4424" w:name="_Toc73962871"/>
      <w:bookmarkStart w:id="4425" w:name="_Toc130396750"/>
      <w:bookmarkStart w:id="4426" w:name="_Toc82437368"/>
      <w:bookmarkStart w:id="4427" w:name="_Toc124151178"/>
      <w:bookmarkStart w:id="4428" w:name="_Toc98753752"/>
      <w:bookmarkStart w:id="4429" w:name="_Toc114150775"/>
      <w:bookmarkStart w:id="4430" w:name="_Toc137558374"/>
      <w:bookmarkStart w:id="4431" w:name="_Toc75260048"/>
      <w:bookmarkStart w:id="4432" w:name="_Toc89944734"/>
      <w:bookmarkStart w:id="4433" w:name="_Toc138862199"/>
      <w:bookmarkStart w:id="4434" w:name="_Toc155318535"/>
      <w:bookmarkStart w:id="4435" w:name="_Toc145532256"/>
      <w:bookmarkStart w:id="4436" w:name="_Toc75275589"/>
      <w:bookmarkStart w:id="4437" w:name="_Toc76541599"/>
      <w:bookmarkStart w:id="4438" w:name="_Toc124152218"/>
      <w:bookmarkStart w:id="4439" w:name="_Toc130397270"/>
      <w:bookmarkStart w:id="4440" w:name="_Toc124151698"/>
      <w:bookmarkStart w:id="4441" w:name="_Toc176464401"/>
      <w:bookmarkStart w:id="4442" w:name="_Toc187247248"/>
      <w:bookmarkStart w:id="4443" w:name="_Toc192494771"/>
      <w:r w:rsidRPr="00542A43">
        <w:rPr>
          <w:rFonts w:eastAsia="DengXian"/>
          <w:lang w:eastAsia="en-US"/>
        </w:rPr>
        <w:t>6.12.4.1</w:t>
      </w:r>
      <w:r w:rsidRPr="00542A43">
        <w:rPr>
          <w:rFonts w:eastAsia="DengXian"/>
          <w:lang w:eastAsia="en-US"/>
        </w:rPr>
        <w:tab/>
        <w:t>Initial conditions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4" w:name="_Toc176464402"/>
      <w:bookmarkStart w:id="4445" w:name="_Toc187247249"/>
      <w:bookmarkStart w:id="4446" w:name="_Toc192494772"/>
      <w:r w:rsidRPr="00542A43">
        <w:rPr>
          <w:rFonts w:eastAsia="DengXian"/>
          <w:lang w:eastAsia="en-US"/>
        </w:rPr>
        <w:t>6.12.4.2</w:t>
      </w:r>
      <w:r w:rsidRPr="00542A43">
        <w:rPr>
          <w:rFonts w:eastAsia="DengXian"/>
          <w:lang w:eastAsia="en-US"/>
        </w:rPr>
        <w:tab/>
        <w:t>Procedure</w:t>
      </w:r>
      <w:bookmarkEnd w:id="4444"/>
      <w:bookmarkEnd w:id="4445"/>
      <w:bookmarkEnd w:id="4446"/>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7" w:name="_Toc176464403"/>
      <w:bookmarkStart w:id="4448" w:name="_Toc187247250"/>
      <w:bookmarkStart w:id="4449"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7"/>
      <w:bookmarkEnd w:id="4448"/>
      <w:bookmarkEnd w:id="4449"/>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0" w:name="_Toc75467366"/>
      <w:bookmarkStart w:id="4451" w:name="_Toc83580717"/>
      <w:bookmarkStart w:id="4452" w:name="_Toc84413835"/>
      <w:bookmarkStart w:id="4453" w:name="_Toc45888316"/>
      <w:bookmarkStart w:id="4454" w:name="_Toc21344384"/>
      <w:bookmarkStart w:id="4455" w:name="_Toc45888915"/>
      <w:bookmarkStart w:id="4456" w:name="_Toc29802920"/>
      <w:bookmarkStart w:id="4457" w:name="_Toc61372994"/>
      <w:bookmarkStart w:id="4458" w:name="_Toc76509388"/>
      <w:bookmarkStart w:id="4459" w:name="_Toc68230943"/>
      <w:bookmarkStart w:id="4460" w:name="_Toc76718378"/>
      <w:bookmarkStart w:id="4461" w:name="_Toc61367611"/>
      <w:bookmarkStart w:id="4462" w:name="_Toc69084356"/>
      <w:bookmarkStart w:id="4463" w:name="_Toc155428145"/>
      <w:bookmarkStart w:id="4464" w:name="_Toc37251436"/>
      <w:bookmarkStart w:id="4465" w:name="_Toc36107662"/>
      <w:bookmarkStart w:id="4466" w:name="_Toc84405226"/>
      <w:bookmarkStart w:id="4467" w:name="_Toc29801871"/>
      <w:bookmarkStart w:id="4468" w:name="_Toc29802295"/>
      <w:bookmarkStart w:id="4469" w:name="_Toc155781163"/>
      <w:bookmarkStart w:id="4470" w:name="_Toc176464404"/>
      <w:bookmarkStart w:id="4471" w:name="_Toc187247251"/>
      <w:bookmarkStart w:id="4472" w:name="_Toc192494774"/>
      <w:r w:rsidRPr="00542A43">
        <w:rPr>
          <w:rFonts w:eastAsia="SimSun" w:hint="eastAsia"/>
          <w:lang w:val="en-US" w:eastAsia="zh-CN"/>
        </w:rPr>
        <w:t>6.13</w:t>
      </w:r>
      <w:r w:rsidRPr="00542A43">
        <w:rPr>
          <w:rFonts w:eastAsia="SimSun"/>
        </w:rPr>
        <w:tab/>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r w:rsidR="00B85522">
        <w:t>Transmit intermodulation</w:t>
      </w:r>
      <w:r w:rsidR="00B85522">
        <w:rPr>
          <w:rFonts w:hint="eastAsia"/>
          <w:lang w:eastAsia="zh-CN"/>
        </w:rPr>
        <w:t xml:space="preserve"> for NCR-MT</w:t>
      </w:r>
      <w:bookmarkEnd w:id="4470"/>
      <w:bookmarkEnd w:id="4471"/>
      <w:bookmarkEnd w:id="4472"/>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3" w:name="_Toc176464405"/>
      <w:bookmarkStart w:id="4474" w:name="_Toc187247252"/>
      <w:bookmarkStart w:id="4475"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3"/>
      <w:bookmarkEnd w:id="4474"/>
      <w:bookmarkEnd w:id="4475"/>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6" w:name="_Toc176464406"/>
      <w:bookmarkStart w:id="4477" w:name="_Toc187247253"/>
      <w:bookmarkStart w:id="4478"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6"/>
      <w:bookmarkEnd w:id="4477"/>
      <w:bookmarkEnd w:id="4478"/>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79" w:name="_Toc176464407"/>
      <w:bookmarkStart w:id="4480" w:name="_Toc187247254"/>
      <w:bookmarkStart w:id="4481"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79"/>
      <w:bookmarkEnd w:id="4480"/>
      <w:bookmarkEnd w:id="4481"/>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2" w:name="_Toc176464408"/>
      <w:bookmarkStart w:id="4483" w:name="_Toc187247255"/>
      <w:bookmarkStart w:id="4484"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2"/>
      <w:bookmarkEnd w:id="4483"/>
      <w:bookmarkEnd w:id="4484"/>
    </w:p>
    <w:p w14:paraId="0E4F8418" w14:textId="77777777" w:rsidR="00542A43" w:rsidRPr="00542A43" w:rsidRDefault="00542A43" w:rsidP="00160F5F">
      <w:pPr>
        <w:pStyle w:val="Heading4"/>
        <w:rPr>
          <w:rFonts w:eastAsia="DengXian"/>
          <w:lang w:eastAsia="en-US"/>
        </w:rPr>
      </w:pPr>
      <w:bookmarkStart w:id="4485" w:name="_Toc145532333"/>
      <w:bookmarkStart w:id="4486" w:name="_Toc76541668"/>
      <w:bookmarkStart w:id="4487" w:name="_Toc138862276"/>
      <w:bookmarkStart w:id="4488" w:name="_Toc75276169"/>
      <w:bookmarkStart w:id="4489" w:name="_Toc155318612"/>
      <w:bookmarkStart w:id="4490" w:name="_Toc124152295"/>
      <w:bookmarkStart w:id="4491" w:name="_Toc98753821"/>
      <w:bookmarkStart w:id="4492" w:name="_Toc130397347"/>
      <w:bookmarkStart w:id="4493" w:name="_Toc124151255"/>
      <w:bookmarkStart w:id="4494" w:name="_Toc130396827"/>
      <w:bookmarkStart w:id="4495" w:name="_Toc137558451"/>
      <w:bookmarkStart w:id="4496" w:name="_Toc114150852"/>
      <w:bookmarkStart w:id="4497" w:name="_Toc75275658"/>
      <w:bookmarkStart w:id="4498" w:name="_Toc106180807"/>
      <w:bookmarkStart w:id="4499" w:name="_Toc89944803"/>
      <w:bookmarkStart w:id="4500" w:name="_Toc82437437"/>
      <w:bookmarkStart w:id="4501" w:name="_Toc75260116"/>
      <w:bookmarkStart w:id="4502" w:name="_Toc73962939"/>
      <w:bookmarkStart w:id="4503" w:name="_Toc124151775"/>
      <w:bookmarkStart w:id="4504" w:name="_Toc176464409"/>
      <w:bookmarkStart w:id="4505" w:name="_Toc187247256"/>
      <w:bookmarkStart w:id="4506" w:name="_Toc192494779"/>
      <w:r w:rsidRPr="00542A43">
        <w:rPr>
          <w:rFonts w:eastAsia="DengXian"/>
          <w:lang w:eastAsia="en-US"/>
        </w:rPr>
        <w:t>6.13.4.1</w:t>
      </w:r>
      <w:r w:rsidRPr="00542A43">
        <w:rPr>
          <w:rFonts w:eastAsia="DengXian"/>
          <w:lang w:eastAsia="en-US"/>
        </w:rPr>
        <w:tab/>
        <w:t>Initial conditions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7" w:name="_Toc76541669"/>
      <w:bookmarkStart w:id="4508" w:name="_Toc89944804"/>
      <w:bookmarkStart w:id="4509" w:name="_Toc98753822"/>
      <w:bookmarkStart w:id="4510" w:name="_Toc75276170"/>
      <w:bookmarkStart w:id="4511" w:name="_Toc82437438"/>
      <w:bookmarkStart w:id="4512" w:name="_Toc155318613"/>
      <w:bookmarkStart w:id="4513" w:name="_Toc75260117"/>
      <w:bookmarkStart w:id="4514" w:name="_Toc106180808"/>
      <w:bookmarkStart w:id="4515" w:name="_Toc130397348"/>
      <w:bookmarkStart w:id="4516" w:name="_Toc124151256"/>
      <w:bookmarkStart w:id="4517" w:name="_Toc124151776"/>
      <w:bookmarkStart w:id="4518" w:name="_Toc73962940"/>
      <w:bookmarkStart w:id="4519" w:name="_Toc130396828"/>
      <w:bookmarkStart w:id="4520" w:name="_Toc145532334"/>
      <w:bookmarkStart w:id="4521" w:name="_Toc124152296"/>
      <w:bookmarkStart w:id="4522" w:name="_Toc137558452"/>
      <w:bookmarkStart w:id="4523" w:name="_Toc114150853"/>
      <w:bookmarkStart w:id="4524" w:name="_Toc75275659"/>
      <w:bookmarkStart w:id="4525" w:name="_Toc138862277"/>
      <w:bookmarkStart w:id="4526" w:name="_Toc176464410"/>
      <w:bookmarkStart w:id="4527" w:name="_Toc187247257"/>
      <w:bookmarkStart w:id="4528" w:name="_Toc192494780"/>
      <w:r w:rsidRPr="00542A43">
        <w:rPr>
          <w:rFonts w:eastAsia="DengXian"/>
          <w:lang w:eastAsia="en-US"/>
        </w:rPr>
        <w:t>6.13.4.2</w:t>
      </w:r>
      <w:r w:rsidRPr="00542A43">
        <w:rPr>
          <w:rFonts w:eastAsia="DengXian"/>
          <w:lang w:eastAsia="en-US"/>
        </w:rPr>
        <w:tab/>
        <w:t>Procedure</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29" w:name="_Toc176464411"/>
      <w:bookmarkStart w:id="4530" w:name="_Toc187247258"/>
      <w:bookmarkStart w:id="4531"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29"/>
      <w:bookmarkEnd w:id="4530"/>
      <w:bookmarkEnd w:id="4531"/>
    </w:p>
    <w:p w14:paraId="059218FD" w14:textId="77777777" w:rsidR="00542A43" w:rsidRPr="00542A43" w:rsidRDefault="00542A43" w:rsidP="00160F5F">
      <w:pPr>
        <w:pStyle w:val="Heading4"/>
        <w:rPr>
          <w:rFonts w:eastAsia="DengXian"/>
          <w:lang w:eastAsia="en-US"/>
        </w:rPr>
      </w:pPr>
      <w:bookmarkStart w:id="4532" w:name="_Toc130397351"/>
      <w:bookmarkStart w:id="4533" w:name="_Toc130396831"/>
      <w:bookmarkStart w:id="4534" w:name="_Toc124152299"/>
      <w:bookmarkStart w:id="4535" w:name="_Toc76541672"/>
      <w:bookmarkStart w:id="4536" w:name="_Toc106180811"/>
      <w:bookmarkStart w:id="4537" w:name="_Toc75275662"/>
      <w:bookmarkStart w:id="4538" w:name="_Toc82437441"/>
      <w:bookmarkStart w:id="4539" w:name="_Toc114150856"/>
      <w:bookmarkStart w:id="4540" w:name="_Toc89944807"/>
      <w:bookmarkStart w:id="4541" w:name="_Toc75260120"/>
      <w:bookmarkStart w:id="4542" w:name="_Toc155318616"/>
      <w:bookmarkStart w:id="4543" w:name="_Toc137558455"/>
      <w:bookmarkStart w:id="4544" w:name="_Toc73962943"/>
      <w:bookmarkStart w:id="4545" w:name="_Toc124151259"/>
      <w:bookmarkStart w:id="4546" w:name="_Toc138862280"/>
      <w:bookmarkStart w:id="4547" w:name="_Toc124151779"/>
      <w:bookmarkStart w:id="4548" w:name="_Toc98753825"/>
      <w:bookmarkStart w:id="4549" w:name="_Toc145532337"/>
      <w:bookmarkStart w:id="4550" w:name="_Toc75276173"/>
      <w:bookmarkStart w:id="4551" w:name="_Toc176464412"/>
      <w:bookmarkStart w:id="4552" w:name="_Toc187247259"/>
      <w:bookmarkStart w:id="4553" w:name="_Toc192494782"/>
      <w:r w:rsidRPr="00542A43">
        <w:rPr>
          <w:rFonts w:eastAsia="DengXian"/>
          <w:lang w:eastAsia="en-US"/>
        </w:rPr>
        <w:t>6.13.5.1</w:t>
      </w:r>
      <w:r w:rsidRPr="00542A43">
        <w:rPr>
          <w:rFonts w:eastAsia="DengXian"/>
          <w:lang w:eastAsia="en-US"/>
        </w:rPr>
        <w:tab/>
        <w:t>Co-location minimum requirements</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4" w:name="_Toc145532338"/>
      <w:bookmarkStart w:id="4555" w:name="_Toc75275663"/>
      <w:bookmarkStart w:id="4556" w:name="_Toc82437442"/>
      <w:bookmarkStart w:id="4557" w:name="_Toc75276174"/>
      <w:bookmarkStart w:id="4558" w:name="_Toc98753826"/>
      <w:bookmarkStart w:id="4559" w:name="_Toc124151780"/>
      <w:bookmarkStart w:id="4560" w:name="_Toc130397352"/>
      <w:bookmarkStart w:id="4561" w:name="_Toc76541673"/>
      <w:bookmarkStart w:id="4562" w:name="_Toc124152300"/>
      <w:bookmarkStart w:id="4563" w:name="_Toc106180812"/>
      <w:bookmarkStart w:id="4564" w:name="_Toc75260121"/>
      <w:bookmarkStart w:id="4565" w:name="_Toc114150857"/>
      <w:bookmarkStart w:id="4566" w:name="_Toc138862281"/>
      <w:bookmarkStart w:id="4567" w:name="_Toc73962944"/>
      <w:bookmarkStart w:id="4568" w:name="_Toc137558456"/>
      <w:bookmarkStart w:id="4569" w:name="_Toc89944808"/>
      <w:bookmarkStart w:id="4570" w:name="_Toc155318617"/>
      <w:bookmarkStart w:id="4571" w:name="_Toc130396832"/>
      <w:bookmarkStart w:id="4572" w:name="_Toc124151260"/>
      <w:bookmarkStart w:id="4573" w:name="_Toc176464413"/>
      <w:bookmarkStart w:id="4574" w:name="_Toc187247260"/>
      <w:bookmarkStart w:id="4575" w:name="_Toc192494783"/>
      <w:r w:rsidRPr="00542A43">
        <w:rPr>
          <w:rFonts w:eastAsia="DengXian"/>
          <w:lang w:eastAsia="en-US"/>
        </w:rPr>
        <w:t>6.13.5.2</w:t>
      </w:r>
      <w:r w:rsidRPr="00542A43">
        <w:rPr>
          <w:rFonts w:eastAsia="DengXian"/>
          <w:lang w:eastAsia="en-US"/>
        </w:rPr>
        <w:tab/>
        <w:t>Intra-system minimum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6" w:name="_Toc98753827"/>
      <w:bookmarkStart w:id="4577" w:name="_Toc130396833"/>
      <w:bookmarkStart w:id="4578" w:name="_Toc106180813"/>
      <w:bookmarkStart w:id="4579" w:name="_Toc124152301"/>
      <w:bookmarkStart w:id="4580" w:name="_Toc75276175"/>
      <w:bookmarkStart w:id="4581" w:name="_Toc76541674"/>
      <w:bookmarkStart w:id="4582" w:name="_Toc124151781"/>
      <w:bookmarkStart w:id="4583" w:name="_Toc75260122"/>
      <w:bookmarkStart w:id="4584" w:name="_Toc130397353"/>
      <w:bookmarkStart w:id="4585" w:name="_Toc82437443"/>
      <w:bookmarkStart w:id="4586" w:name="_Toc155318618"/>
      <w:bookmarkStart w:id="4587" w:name="_Toc73962945"/>
      <w:bookmarkStart w:id="4588" w:name="_Toc114150858"/>
      <w:bookmarkStart w:id="4589" w:name="_Toc138862282"/>
      <w:bookmarkStart w:id="4590" w:name="_Toc137558457"/>
      <w:bookmarkStart w:id="4591" w:name="_Toc124151261"/>
      <w:bookmarkStart w:id="4592" w:name="_Toc145532339"/>
      <w:bookmarkStart w:id="4593" w:name="_Toc89944809"/>
      <w:bookmarkStart w:id="4594" w:name="_Toc75275664"/>
      <w:bookmarkStart w:id="4595" w:name="_Toc176464414"/>
      <w:bookmarkStart w:id="4596" w:name="_Toc187247261"/>
      <w:bookmarkStart w:id="4597" w:name="_Toc192494784"/>
      <w:r w:rsidRPr="00542A43">
        <w:rPr>
          <w:rFonts w:eastAsia="DengXian"/>
          <w:lang w:eastAsia="en-US"/>
        </w:rPr>
        <w:t>6.13.5.3</w:t>
      </w:r>
      <w:r w:rsidRPr="00542A43">
        <w:rPr>
          <w:rFonts w:eastAsia="DengXian"/>
          <w:lang w:eastAsia="en-US"/>
        </w:rPr>
        <w:tab/>
        <w:t>Additional requirements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8" w:name="_Toc37254769"/>
      <w:bookmarkStart w:id="4599" w:name="_Toc29799545"/>
      <w:bookmarkStart w:id="4600" w:name="_Toc37255412"/>
      <w:bookmarkStart w:id="4601" w:name="_Toc155428150"/>
      <w:bookmarkStart w:id="4602" w:name="_Toc19739"/>
      <w:bookmarkStart w:id="4603" w:name="_Toc155781168"/>
      <w:bookmarkStart w:id="4604" w:name="_Toc21343080"/>
      <w:bookmarkStart w:id="4605" w:name="_Toc29770046"/>
      <w:bookmarkStart w:id="4606" w:name="_Toc176464415"/>
      <w:bookmarkStart w:id="4607" w:name="_Toc187247262"/>
      <w:bookmarkStart w:id="4608"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8"/>
      <w:bookmarkEnd w:id="4599"/>
      <w:bookmarkEnd w:id="4600"/>
      <w:bookmarkEnd w:id="4601"/>
      <w:bookmarkEnd w:id="4602"/>
      <w:bookmarkEnd w:id="4603"/>
      <w:bookmarkEnd w:id="4604"/>
      <w:bookmarkEnd w:id="4605"/>
      <w:r w:rsidR="00E044BF">
        <w:rPr>
          <w:rFonts w:hint="eastAsia"/>
          <w:lang w:val="en-US" w:eastAsia="zh-CN"/>
        </w:rPr>
        <w:t>R</w:t>
      </w:r>
      <w:r w:rsidR="00E044BF">
        <w:t>eference sensitivity for NCR-MT</w:t>
      </w:r>
      <w:bookmarkEnd w:id="4606"/>
      <w:bookmarkEnd w:id="4607"/>
      <w:bookmarkEnd w:id="4608"/>
    </w:p>
    <w:p w14:paraId="157AF11F" w14:textId="77777777" w:rsidR="00542A43" w:rsidRPr="00542A43" w:rsidRDefault="00542A43" w:rsidP="0076358C">
      <w:pPr>
        <w:pStyle w:val="Heading3"/>
        <w:rPr>
          <w:rFonts w:eastAsia="SimSun"/>
        </w:rPr>
      </w:pPr>
      <w:bookmarkStart w:id="4609" w:name="_Toc176464416"/>
      <w:bookmarkStart w:id="4610" w:name="_Toc187247263"/>
      <w:bookmarkStart w:id="4611"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09"/>
      <w:bookmarkEnd w:id="4610"/>
      <w:bookmarkEnd w:id="4611"/>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2"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2"/>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3" w:name="_Toc176464417"/>
      <w:bookmarkStart w:id="4614" w:name="_Toc187247264"/>
      <w:bookmarkStart w:id="4615"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3"/>
      <w:bookmarkEnd w:id="4614"/>
      <w:bookmarkEnd w:id="4615"/>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6" w:name="_Toc176464418"/>
      <w:bookmarkStart w:id="4617" w:name="_Toc187247265"/>
      <w:bookmarkStart w:id="4618"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6"/>
      <w:bookmarkEnd w:id="4617"/>
      <w:bookmarkEnd w:id="4618"/>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19" w:name="_Toc176464419"/>
      <w:bookmarkStart w:id="4620" w:name="_Toc187247266"/>
      <w:bookmarkStart w:id="4621"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19"/>
      <w:bookmarkEnd w:id="4620"/>
      <w:bookmarkEnd w:id="4621"/>
    </w:p>
    <w:p w14:paraId="1DB8D54B" w14:textId="77777777" w:rsidR="00542A43" w:rsidRPr="00542A43" w:rsidRDefault="00542A43" w:rsidP="0076358C">
      <w:pPr>
        <w:pStyle w:val="Heading4"/>
        <w:rPr>
          <w:rFonts w:eastAsia="DengXian"/>
          <w:lang w:eastAsia="en-US"/>
        </w:rPr>
      </w:pPr>
      <w:bookmarkStart w:id="4622" w:name="_Toc73962953"/>
      <w:bookmarkStart w:id="4623" w:name="_Toc130396841"/>
      <w:bookmarkStart w:id="4624" w:name="_Toc130397361"/>
      <w:bookmarkStart w:id="4625" w:name="_Toc124152309"/>
      <w:bookmarkStart w:id="4626" w:name="_Toc89944817"/>
      <w:bookmarkStart w:id="4627" w:name="_Toc76541682"/>
      <w:bookmarkStart w:id="4628" w:name="_Toc138862290"/>
      <w:bookmarkStart w:id="4629" w:name="_Toc98753835"/>
      <w:bookmarkStart w:id="4630" w:name="_Toc137558465"/>
      <w:bookmarkStart w:id="4631" w:name="_Toc75260130"/>
      <w:bookmarkStart w:id="4632" w:name="_Toc145532347"/>
      <w:bookmarkStart w:id="4633" w:name="_Toc155318626"/>
      <w:bookmarkStart w:id="4634" w:name="_Toc75276183"/>
      <w:bookmarkStart w:id="4635" w:name="_Toc106180821"/>
      <w:bookmarkStart w:id="4636" w:name="_Toc82437451"/>
      <w:bookmarkStart w:id="4637" w:name="_Toc75275672"/>
      <w:bookmarkStart w:id="4638" w:name="_Toc124151269"/>
      <w:bookmarkStart w:id="4639" w:name="_Toc124151789"/>
      <w:bookmarkStart w:id="4640" w:name="_Toc114150866"/>
      <w:bookmarkStart w:id="4641" w:name="_Toc176464420"/>
      <w:bookmarkStart w:id="4642" w:name="_Toc187247267"/>
      <w:bookmarkStart w:id="4643" w:name="_Toc192494790"/>
      <w:r w:rsidRPr="00542A43">
        <w:rPr>
          <w:rFonts w:eastAsia="DengXian"/>
          <w:lang w:eastAsia="en-US"/>
        </w:rPr>
        <w:t>6.14.4.1</w:t>
      </w:r>
      <w:r w:rsidRPr="00542A43">
        <w:rPr>
          <w:rFonts w:eastAsia="DengXian"/>
          <w:lang w:eastAsia="en-US"/>
        </w:rPr>
        <w:tab/>
        <w:t>Initial conditions</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4" w:name="_Toc124151270"/>
      <w:bookmarkStart w:id="4645" w:name="_Toc73962954"/>
      <w:bookmarkStart w:id="4646" w:name="_Toc98753836"/>
      <w:bookmarkStart w:id="4647" w:name="_Toc75276184"/>
      <w:bookmarkStart w:id="4648" w:name="_Toc124151790"/>
      <w:bookmarkStart w:id="4649" w:name="_Toc114150867"/>
      <w:bookmarkStart w:id="4650" w:name="_Toc106180822"/>
      <w:bookmarkStart w:id="4651" w:name="_Toc75275673"/>
      <w:bookmarkStart w:id="4652" w:name="_Toc130397362"/>
      <w:bookmarkStart w:id="4653" w:name="_Toc155318627"/>
      <w:bookmarkStart w:id="4654" w:name="_Toc130396842"/>
      <w:bookmarkStart w:id="4655" w:name="_Toc124152310"/>
      <w:bookmarkStart w:id="4656" w:name="_Toc137558466"/>
      <w:bookmarkStart w:id="4657" w:name="_Toc89944818"/>
      <w:bookmarkStart w:id="4658" w:name="_Toc76541683"/>
      <w:bookmarkStart w:id="4659" w:name="_Toc82437452"/>
      <w:bookmarkStart w:id="4660" w:name="_Toc138862291"/>
      <w:bookmarkStart w:id="4661" w:name="_Toc145532348"/>
      <w:bookmarkStart w:id="4662" w:name="_Toc75260131"/>
      <w:bookmarkStart w:id="4663" w:name="_Toc176464421"/>
      <w:bookmarkStart w:id="4664" w:name="_Toc187247268"/>
      <w:bookmarkStart w:id="4665" w:name="_Toc192494791"/>
      <w:r w:rsidRPr="00542A43">
        <w:rPr>
          <w:rFonts w:eastAsia="DengXian"/>
          <w:lang w:eastAsia="en-US"/>
        </w:rPr>
        <w:t>6.14.4.2</w:t>
      </w:r>
      <w:r w:rsidRPr="00542A43">
        <w:rPr>
          <w:rFonts w:eastAsia="DengXian"/>
          <w:lang w:eastAsia="en-US"/>
        </w:rPr>
        <w:tab/>
        <w:t>Procedure</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6" w:name="_Toc176464422"/>
      <w:bookmarkStart w:id="4667" w:name="_Toc187247269"/>
      <w:bookmarkStart w:id="4668"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6"/>
      <w:bookmarkEnd w:id="4667"/>
      <w:bookmarkEnd w:id="4668"/>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69" w:name="_Toc37254797"/>
      <w:bookmarkStart w:id="4670" w:name="_Toc37255440"/>
      <w:bookmarkStart w:id="4671" w:name="_Toc155781172"/>
      <w:bookmarkStart w:id="4672" w:name="_Toc155428154"/>
      <w:bookmarkStart w:id="4673" w:name="_Toc21343108"/>
      <w:bookmarkStart w:id="4674" w:name="_Toc8296"/>
      <w:bookmarkStart w:id="4675" w:name="_Toc29770074"/>
      <w:bookmarkStart w:id="4676" w:name="_Toc29799573"/>
      <w:bookmarkStart w:id="4677" w:name="_Toc176464423"/>
      <w:bookmarkStart w:id="4678" w:name="_Toc187247270"/>
      <w:bookmarkStart w:id="4679"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69"/>
      <w:bookmarkEnd w:id="4670"/>
      <w:bookmarkEnd w:id="4671"/>
      <w:bookmarkEnd w:id="4672"/>
      <w:bookmarkEnd w:id="4673"/>
      <w:bookmarkEnd w:id="4674"/>
      <w:bookmarkEnd w:id="4675"/>
      <w:bookmarkEnd w:id="4676"/>
      <w:r w:rsidR="00E044BF">
        <w:rPr>
          <w:rFonts w:hint="eastAsia"/>
          <w:lang w:val="en-US" w:eastAsia="zh-CN"/>
        </w:rPr>
        <w:t>M</w:t>
      </w:r>
      <w:r w:rsidR="00E044BF">
        <w:t>aximum input level</w:t>
      </w:r>
      <w:r w:rsidR="00E044BF">
        <w:rPr>
          <w:rFonts w:hint="eastAsia"/>
          <w:lang w:eastAsia="zh-CN"/>
        </w:rPr>
        <w:t xml:space="preserve"> for NCR-MT</w:t>
      </w:r>
      <w:bookmarkEnd w:id="4677"/>
      <w:bookmarkEnd w:id="4678"/>
      <w:bookmarkEnd w:id="4679"/>
    </w:p>
    <w:p w14:paraId="343D75F0" w14:textId="77777777" w:rsidR="00542A43" w:rsidRPr="00542A43" w:rsidRDefault="00542A43" w:rsidP="00D74899">
      <w:pPr>
        <w:pStyle w:val="Heading3"/>
        <w:rPr>
          <w:rFonts w:eastAsia="SimSun"/>
        </w:rPr>
      </w:pPr>
      <w:bookmarkStart w:id="4680" w:name="_Toc176464424"/>
      <w:bookmarkStart w:id="4681" w:name="_Toc187247271"/>
      <w:bookmarkStart w:id="4682"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0"/>
      <w:bookmarkEnd w:id="4681"/>
      <w:bookmarkEnd w:id="4682"/>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3" w:name="_Toc176464425"/>
      <w:bookmarkStart w:id="4684" w:name="_Toc187247272"/>
      <w:bookmarkStart w:id="4685" w:name="_Toc192494795"/>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3"/>
      <w:bookmarkEnd w:id="4684"/>
      <w:bookmarkEnd w:id="4685"/>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6" w:name="_Toc176464426"/>
      <w:bookmarkStart w:id="4687" w:name="_Toc187247273"/>
      <w:bookmarkStart w:id="4688"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6"/>
      <w:bookmarkEnd w:id="4687"/>
      <w:bookmarkEnd w:id="4688"/>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89" w:name="_Toc176464427"/>
      <w:bookmarkStart w:id="4690" w:name="_Toc187247274"/>
      <w:bookmarkStart w:id="4691"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89"/>
      <w:bookmarkEnd w:id="4690"/>
      <w:bookmarkEnd w:id="4691"/>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2" w:name="_Toc58862781"/>
      <w:bookmarkStart w:id="4693" w:name="_Toc45884513"/>
      <w:bookmarkStart w:id="4694" w:name="_Toc89955282"/>
      <w:bookmarkStart w:id="4695" w:name="_Toc115191320"/>
      <w:bookmarkStart w:id="4696" w:name="_Toc37272267"/>
      <w:bookmarkStart w:id="4697" w:name="_Toc131537729"/>
      <w:bookmarkStart w:id="4698" w:name="_Toc36645213"/>
      <w:bookmarkStart w:id="4699" w:name="_Toc29809828"/>
      <w:bookmarkStart w:id="4700" w:name="_Toc53182536"/>
      <w:bookmarkStart w:id="4701" w:name="_Toc137397936"/>
      <w:bookmarkStart w:id="4702" w:name="_Toc75242802"/>
      <w:bookmarkStart w:id="4703" w:name="_Toc21100030"/>
      <w:bookmarkStart w:id="4704" w:name="_Toc66728088"/>
      <w:bookmarkStart w:id="4705" w:name="_Toc61182774"/>
      <w:bookmarkStart w:id="4706" w:name="_Toc124155969"/>
      <w:bookmarkStart w:id="4707" w:name="_Toc106201466"/>
      <w:bookmarkStart w:id="4708" w:name="_Toc76545148"/>
      <w:bookmarkStart w:id="4709" w:name="_Toc98773707"/>
      <w:bookmarkStart w:id="4710" w:name="_Toc122013150"/>
      <w:bookmarkStart w:id="4711" w:name="_Toc156576152"/>
      <w:bookmarkStart w:id="4712" w:name="_Toc82595251"/>
      <w:bookmarkStart w:id="4713" w:name="_Toc74961892"/>
      <w:bookmarkStart w:id="4714" w:name="_Toc58860277"/>
      <w:bookmarkStart w:id="4715" w:name="_Toc176464428"/>
      <w:bookmarkStart w:id="4716" w:name="_Toc187247275"/>
      <w:bookmarkStart w:id="4717"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8" w:name="_Toc45884514"/>
      <w:bookmarkStart w:id="4719" w:name="_Toc66728089"/>
      <w:bookmarkStart w:id="4720" w:name="_Toc58860278"/>
      <w:bookmarkStart w:id="4721" w:name="_Toc36645214"/>
      <w:bookmarkStart w:id="4722" w:name="_Toc82595252"/>
      <w:bookmarkStart w:id="4723" w:name="_Toc124155970"/>
      <w:bookmarkStart w:id="4724" w:name="_Toc122013151"/>
      <w:bookmarkStart w:id="4725" w:name="_Toc106201467"/>
      <w:bookmarkStart w:id="4726" w:name="_Toc75242803"/>
      <w:bookmarkStart w:id="4727" w:name="_Toc21100031"/>
      <w:bookmarkStart w:id="4728" w:name="_Toc29809829"/>
      <w:bookmarkStart w:id="4729" w:name="_Toc53182537"/>
      <w:bookmarkStart w:id="4730" w:name="_Toc98773708"/>
      <w:bookmarkStart w:id="4731" w:name="_Toc156576153"/>
      <w:bookmarkStart w:id="4732" w:name="_Toc74961893"/>
      <w:bookmarkStart w:id="4733" w:name="_Toc115191321"/>
      <w:bookmarkStart w:id="4734" w:name="_Toc37272268"/>
      <w:bookmarkStart w:id="4735" w:name="_Toc137397937"/>
      <w:bookmarkStart w:id="4736" w:name="_Toc131537730"/>
      <w:bookmarkStart w:id="4737" w:name="_Toc61182775"/>
      <w:bookmarkStart w:id="4738" w:name="_Toc89955283"/>
      <w:bookmarkStart w:id="4739" w:name="_Toc58862782"/>
      <w:bookmarkStart w:id="4740" w:name="_Toc76545149"/>
      <w:bookmarkStart w:id="4741" w:name="_Toc176464429"/>
      <w:bookmarkStart w:id="4742" w:name="_Toc187247276"/>
      <w:bookmarkStart w:id="4743"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4" w:name="_Toc176464430"/>
      <w:bookmarkStart w:id="4745" w:name="_Toc187247277"/>
      <w:bookmarkStart w:id="4746"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4"/>
      <w:bookmarkEnd w:id="4745"/>
      <w:bookmarkEnd w:id="4746"/>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7" w:name="_Toc176464431"/>
      <w:bookmarkStart w:id="4748" w:name="_Toc187247278"/>
      <w:bookmarkStart w:id="4749" w:name="_Toc192494801"/>
      <w:bookmarkStart w:id="4750" w:name="_Hlk166489850"/>
      <w:bookmarkStart w:id="4751" w:name="_Toc155781173"/>
      <w:bookmarkStart w:id="4752" w:name="_Toc155428155"/>
      <w:bookmarkStart w:id="4753" w:name="_Toc236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7"/>
      <w:bookmarkEnd w:id="4748"/>
      <w:bookmarkEnd w:id="4749"/>
    </w:p>
    <w:p w14:paraId="2B0009B0" w14:textId="77777777" w:rsidR="00542A43" w:rsidRPr="00542A43" w:rsidRDefault="00542A43" w:rsidP="00273C23">
      <w:pPr>
        <w:pStyle w:val="Heading3"/>
        <w:rPr>
          <w:rFonts w:eastAsia="SimSun"/>
          <w:lang w:eastAsia="en-US"/>
        </w:rPr>
      </w:pPr>
      <w:bookmarkStart w:id="4754" w:name="_Toc176464432"/>
      <w:bookmarkStart w:id="4755" w:name="_Toc187247279"/>
      <w:bookmarkStart w:id="4756"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4"/>
      <w:bookmarkEnd w:id="4755"/>
      <w:bookmarkEnd w:id="4756"/>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7" w:name="_Toc176464433"/>
      <w:bookmarkStart w:id="4758" w:name="_Toc187247280"/>
      <w:bookmarkStart w:id="4759"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7"/>
      <w:bookmarkEnd w:id="4758"/>
      <w:bookmarkEnd w:id="4759"/>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0" w:name="_Toc176464434"/>
      <w:bookmarkStart w:id="4761" w:name="_Toc187247281"/>
      <w:bookmarkStart w:id="4762"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0"/>
      <w:bookmarkEnd w:id="4761"/>
      <w:bookmarkEnd w:id="4762"/>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3" w:name="_Toc176464435"/>
      <w:bookmarkStart w:id="4764" w:name="_Toc187247282"/>
      <w:bookmarkStart w:id="4765"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3"/>
      <w:bookmarkEnd w:id="4764"/>
      <w:bookmarkEnd w:id="4765"/>
    </w:p>
    <w:p w14:paraId="53DC78AB" w14:textId="77777777" w:rsidR="00542A43" w:rsidRPr="00542A43" w:rsidRDefault="00542A43" w:rsidP="00273C23">
      <w:pPr>
        <w:pStyle w:val="Heading4"/>
        <w:rPr>
          <w:rFonts w:eastAsia="SimSun"/>
          <w:lang w:eastAsia="en-US"/>
        </w:rPr>
      </w:pPr>
      <w:bookmarkStart w:id="4766" w:name="_Toc176464436"/>
      <w:bookmarkStart w:id="4767" w:name="_Toc187247283"/>
      <w:bookmarkStart w:id="4768" w:name="_Toc192494806"/>
      <w:r w:rsidRPr="00542A43">
        <w:rPr>
          <w:rFonts w:eastAsia="SimSun"/>
          <w:lang w:eastAsia="en-US"/>
        </w:rPr>
        <w:t>6.16.4.1</w:t>
      </w:r>
      <w:r w:rsidRPr="00542A43">
        <w:rPr>
          <w:rFonts w:eastAsia="SimSun"/>
          <w:lang w:eastAsia="en-US"/>
        </w:rPr>
        <w:tab/>
        <w:t>Initial conditions</w:t>
      </w:r>
      <w:bookmarkEnd w:id="4766"/>
      <w:bookmarkEnd w:id="4767"/>
      <w:bookmarkEnd w:id="4768"/>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69" w:name="_Toc176464437"/>
      <w:bookmarkStart w:id="4770" w:name="_Toc187247284"/>
      <w:bookmarkStart w:id="4771"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69"/>
      <w:bookmarkEnd w:id="4770"/>
      <w:bookmarkEnd w:id="4771"/>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2" w:name="_Toc176464438"/>
      <w:bookmarkStart w:id="4773" w:name="_Toc187247285"/>
      <w:bookmarkStart w:id="4774"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2"/>
      <w:bookmarkEnd w:id="4773"/>
      <w:bookmarkEnd w:id="4774"/>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5" w:name="_Toc176464439"/>
      <w:bookmarkStart w:id="4776" w:name="_Toc187247286"/>
      <w:bookmarkStart w:id="4777"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5"/>
      <w:bookmarkEnd w:id="4776"/>
      <w:bookmarkEnd w:id="4777"/>
    </w:p>
    <w:p w14:paraId="67CC1E17" w14:textId="1901EDB0" w:rsidR="00542A43" w:rsidRPr="00542A43" w:rsidRDefault="00542A43" w:rsidP="00273C23">
      <w:pPr>
        <w:pStyle w:val="Heading2"/>
        <w:rPr>
          <w:rFonts w:eastAsia="SimSun"/>
          <w:lang w:eastAsia="en-US"/>
        </w:rPr>
      </w:pPr>
      <w:bookmarkStart w:id="4778" w:name="_Toc176464440"/>
      <w:bookmarkStart w:id="4779" w:name="_Toc187247287"/>
      <w:bookmarkStart w:id="4780"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8"/>
      <w:bookmarkEnd w:id="4779"/>
      <w:bookmarkEnd w:id="4780"/>
    </w:p>
    <w:p w14:paraId="1CAB3A4A" w14:textId="77777777" w:rsidR="00542A43" w:rsidRPr="00542A43" w:rsidRDefault="00542A43" w:rsidP="00273C23">
      <w:pPr>
        <w:pStyle w:val="Heading3"/>
        <w:rPr>
          <w:rFonts w:eastAsia="SimSun"/>
          <w:lang w:eastAsia="en-US"/>
        </w:rPr>
      </w:pPr>
      <w:bookmarkStart w:id="4781" w:name="_Toc176464441"/>
      <w:bookmarkStart w:id="4782" w:name="_Toc187247288"/>
      <w:bookmarkStart w:id="4783"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1"/>
      <w:bookmarkEnd w:id="4782"/>
      <w:bookmarkEnd w:id="4783"/>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4" w:name="_Toc176464442"/>
      <w:bookmarkStart w:id="4785" w:name="_Toc187247289"/>
      <w:bookmarkStart w:id="4786"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4"/>
      <w:bookmarkEnd w:id="4785"/>
      <w:bookmarkEnd w:id="4786"/>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7" w:name="_Toc176464443"/>
      <w:bookmarkStart w:id="4788" w:name="_Toc187247290"/>
      <w:bookmarkStart w:id="4789"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7"/>
      <w:bookmarkEnd w:id="4788"/>
      <w:bookmarkEnd w:id="4789"/>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0" w:name="_Toc176464444"/>
      <w:bookmarkStart w:id="4791" w:name="_Toc187247291"/>
      <w:bookmarkStart w:id="4792"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0"/>
      <w:bookmarkEnd w:id="4791"/>
      <w:bookmarkEnd w:id="4792"/>
    </w:p>
    <w:p w14:paraId="5EFB6A75" w14:textId="77777777" w:rsidR="00542A43" w:rsidRPr="00542A43" w:rsidRDefault="00542A43" w:rsidP="00273C23">
      <w:pPr>
        <w:pStyle w:val="Heading4"/>
        <w:rPr>
          <w:rFonts w:eastAsia="SimSun"/>
          <w:lang w:eastAsia="en-US"/>
        </w:rPr>
      </w:pPr>
      <w:bookmarkStart w:id="4793" w:name="_Toc106201483"/>
      <w:bookmarkStart w:id="4794" w:name="_Toc76545165"/>
      <w:bookmarkStart w:id="4795" w:name="_Toc122013167"/>
      <w:bookmarkStart w:id="4796" w:name="_Toc66728105"/>
      <w:bookmarkStart w:id="4797" w:name="_Toc61182791"/>
      <w:bookmarkStart w:id="4798" w:name="_Toc115191337"/>
      <w:bookmarkStart w:id="4799" w:name="_Toc124155986"/>
      <w:bookmarkStart w:id="4800" w:name="_Toc36645230"/>
      <w:bookmarkStart w:id="4801" w:name="_Toc131537746"/>
      <w:bookmarkStart w:id="4802" w:name="_Toc29809845"/>
      <w:bookmarkStart w:id="4803" w:name="_Toc45884530"/>
      <w:bookmarkStart w:id="4804" w:name="_Toc75242819"/>
      <w:bookmarkStart w:id="4805" w:name="_Toc89955299"/>
      <w:bookmarkStart w:id="4806" w:name="_Toc37272284"/>
      <w:bookmarkStart w:id="4807" w:name="_Toc98773724"/>
      <w:bookmarkStart w:id="4808" w:name="_Toc58862798"/>
      <w:bookmarkStart w:id="4809" w:name="_Toc82595268"/>
      <w:bookmarkStart w:id="4810" w:name="_Toc156576169"/>
      <w:bookmarkStart w:id="4811" w:name="_Toc137397953"/>
      <w:bookmarkStart w:id="4812" w:name="_Toc74961909"/>
      <w:bookmarkStart w:id="4813" w:name="_Toc21100047"/>
      <w:bookmarkStart w:id="4814" w:name="_Toc53182553"/>
      <w:bookmarkStart w:id="4815" w:name="_Toc58860294"/>
      <w:bookmarkStart w:id="4816" w:name="_Toc176464445"/>
      <w:bookmarkStart w:id="4817" w:name="_Toc187247292"/>
      <w:bookmarkStart w:id="4818" w:name="_Toc192494815"/>
      <w:r w:rsidRPr="00542A43">
        <w:rPr>
          <w:rFonts w:eastAsia="SimSun"/>
          <w:lang w:eastAsia="en-US"/>
        </w:rPr>
        <w:t>6.17.4.1</w:t>
      </w:r>
      <w:r w:rsidRPr="00542A43">
        <w:rPr>
          <w:rFonts w:eastAsia="SimSun"/>
          <w:lang w:eastAsia="en-US"/>
        </w:rPr>
        <w:tab/>
        <w:t>Initial conditions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19" w:name="_Toc29809846"/>
      <w:bookmarkStart w:id="4820" w:name="_Toc61182792"/>
      <w:bookmarkStart w:id="4821" w:name="_Toc82595269"/>
      <w:bookmarkStart w:id="4822" w:name="_Toc21100048"/>
      <w:bookmarkStart w:id="4823" w:name="_Toc45884531"/>
      <w:bookmarkStart w:id="4824" w:name="_Toc53182554"/>
      <w:bookmarkStart w:id="4825" w:name="_Toc37272285"/>
      <w:bookmarkStart w:id="4826" w:name="_Toc66728106"/>
      <w:bookmarkStart w:id="4827" w:name="_Toc76545166"/>
      <w:bookmarkStart w:id="4828" w:name="_Toc58862799"/>
      <w:bookmarkStart w:id="4829" w:name="_Toc106201484"/>
      <w:bookmarkStart w:id="4830" w:name="_Toc137397954"/>
      <w:bookmarkStart w:id="4831" w:name="_Toc122013168"/>
      <w:bookmarkStart w:id="4832" w:name="_Toc131537747"/>
      <w:bookmarkStart w:id="4833" w:name="_Toc98773725"/>
      <w:bookmarkStart w:id="4834" w:name="_Toc89955300"/>
      <w:bookmarkStart w:id="4835" w:name="_Toc115191338"/>
      <w:bookmarkStart w:id="4836" w:name="_Toc58860295"/>
      <w:bookmarkStart w:id="4837" w:name="_Toc124155987"/>
      <w:bookmarkStart w:id="4838" w:name="_Toc156576170"/>
      <w:bookmarkStart w:id="4839" w:name="_Toc74961910"/>
      <w:bookmarkStart w:id="4840" w:name="_Toc36645231"/>
      <w:bookmarkStart w:id="4841" w:name="_Toc75242820"/>
      <w:bookmarkStart w:id="4842" w:name="_Toc176464446"/>
      <w:bookmarkStart w:id="4843" w:name="_Toc187247293"/>
      <w:bookmarkStart w:id="4844" w:name="_Toc192494816"/>
      <w:r w:rsidRPr="00542A43">
        <w:rPr>
          <w:rFonts w:eastAsia="SimSun"/>
          <w:lang w:eastAsia="en-US"/>
        </w:rPr>
        <w:t>6.17.4.2</w:t>
      </w:r>
      <w:r w:rsidRPr="00542A43">
        <w:rPr>
          <w:rFonts w:eastAsia="SimSun"/>
          <w:lang w:eastAsia="en-US"/>
        </w:rPr>
        <w:tab/>
        <w:t>Procedure for general blocking</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5" w:name="_Toc37272286"/>
      <w:bookmarkStart w:id="4846" w:name="_Toc45884532"/>
      <w:bookmarkStart w:id="4847" w:name="_Toc36645232"/>
      <w:bookmarkStart w:id="4848" w:name="_Toc66728107"/>
      <w:bookmarkStart w:id="4849" w:name="_Toc58860296"/>
      <w:bookmarkStart w:id="4850" w:name="_Toc58862800"/>
      <w:bookmarkStart w:id="4851" w:name="_Toc29809847"/>
      <w:bookmarkStart w:id="4852" w:name="_Toc89955301"/>
      <w:bookmarkStart w:id="4853" w:name="_Toc53182555"/>
      <w:bookmarkStart w:id="4854" w:name="_Toc61182793"/>
      <w:bookmarkStart w:id="4855" w:name="_Toc75242821"/>
      <w:bookmarkStart w:id="4856" w:name="_Toc74961911"/>
      <w:bookmarkStart w:id="4857" w:name="_Toc76545167"/>
      <w:bookmarkStart w:id="4858" w:name="_Toc98773726"/>
      <w:bookmarkStart w:id="4859" w:name="_Toc21100049"/>
      <w:bookmarkStart w:id="4860" w:name="_Toc82595270"/>
      <w:bookmarkStart w:id="4861" w:name="_Toc131537748"/>
      <w:bookmarkStart w:id="4862" w:name="_Toc122013169"/>
      <w:bookmarkStart w:id="4863" w:name="_Toc106201485"/>
      <w:bookmarkStart w:id="4864" w:name="_Toc137397955"/>
      <w:bookmarkStart w:id="4865" w:name="_Toc124155988"/>
      <w:bookmarkStart w:id="4866" w:name="_Toc115191339"/>
      <w:bookmarkStart w:id="4867" w:name="_Toc156576171"/>
      <w:bookmarkStart w:id="4868" w:name="_Toc176464447"/>
      <w:bookmarkStart w:id="4869" w:name="_Toc187247294"/>
      <w:bookmarkStart w:id="4870" w:name="_Toc192494817"/>
      <w:r w:rsidRPr="00542A43">
        <w:rPr>
          <w:rFonts w:eastAsia="SimSun"/>
          <w:lang w:eastAsia="en-US"/>
        </w:rPr>
        <w:t>6.17.4.3</w:t>
      </w:r>
      <w:r w:rsidRPr="00542A43">
        <w:rPr>
          <w:rFonts w:eastAsia="SimSun"/>
          <w:lang w:eastAsia="en-US"/>
        </w:rPr>
        <w:tab/>
        <w:t>Procedure for narrowband blocking</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1" w:name="_Toc176464448"/>
      <w:bookmarkStart w:id="4872" w:name="_Toc187247295"/>
      <w:bookmarkStart w:id="4873"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1"/>
      <w:bookmarkEnd w:id="4872"/>
      <w:bookmarkEnd w:id="4873"/>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4" w:name="_Toc176464449"/>
      <w:bookmarkStart w:id="4875" w:name="_Toc187247296"/>
      <w:bookmarkStart w:id="4876"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4"/>
      <w:bookmarkEnd w:id="4875"/>
      <w:bookmarkEnd w:id="4876"/>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7" w:name="_Toc176464450"/>
      <w:bookmarkStart w:id="4878" w:name="_Toc187247297"/>
      <w:bookmarkStart w:id="4879"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7"/>
      <w:bookmarkEnd w:id="4878"/>
      <w:bookmarkEnd w:id="4879"/>
    </w:p>
    <w:p w14:paraId="425D6A98" w14:textId="77777777" w:rsidR="00542A43" w:rsidRPr="00542A43" w:rsidRDefault="00542A43" w:rsidP="00273C23">
      <w:pPr>
        <w:pStyle w:val="Heading3"/>
        <w:rPr>
          <w:rFonts w:eastAsia="SimSun"/>
          <w:lang w:eastAsia="en-US"/>
        </w:rPr>
      </w:pPr>
      <w:bookmarkStart w:id="4880" w:name="_Toc176464451"/>
      <w:bookmarkStart w:id="4881" w:name="_Toc187247298"/>
      <w:bookmarkStart w:id="4882"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0"/>
      <w:bookmarkEnd w:id="4881"/>
      <w:bookmarkEnd w:id="4882"/>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3" w:name="_Toc176464452"/>
      <w:bookmarkStart w:id="4884" w:name="_Toc187247299"/>
      <w:bookmarkStart w:id="4885"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3"/>
      <w:bookmarkEnd w:id="4884"/>
      <w:bookmarkEnd w:id="4885"/>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6" w:name="_Toc176464453"/>
      <w:bookmarkStart w:id="4887" w:name="_Toc187247300"/>
      <w:bookmarkStart w:id="4888"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6"/>
      <w:bookmarkEnd w:id="4887"/>
      <w:bookmarkEnd w:id="4888"/>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89" w:name="_Toc176464454"/>
      <w:bookmarkStart w:id="4890" w:name="_Toc187247301"/>
      <w:bookmarkStart w:id="4891"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89"/>
      <w:bookmarkEnd w:id="4890"/>
      <w:bookmarkEnd w:id="4891"/>
    </w:p>
    <w:p w14:paraId="61483778" w14:textId="77777777" w:rsidR="00542A43" w:rsidRPr="00542A43" w:rsidRDefault="00542A43" w:rsidP="00273C23">
      <w:pPr>
        <w:pStyle w:val="Heading4"/>
        <w:rPr>
          <w:rFonts w:eastAsia="Malgun Gothic"/>
          <w:lang w:eastAsia="en-US"/>
        </w:rPr>
      </w:pPr>
      <w:bookmarkStart w:id="4892" w:name="_Toc176464455"/>
      <w:bookmarkStart w:id="4893" w:name="_Toc187247302"/>
      <w:bookmarkStart w:id="4894" w:name="_Toc192494825"/>
      <w:bookmarkStart w:id="4895" w:name="_Toc27478574"/>
      <w:bookmarkStart w:id="4896"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2"/>
      <w:bookmarkEnd w:id="4893"/>
      <w:bookmarkEnd w:id="4894"/>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7" w:name="_Toc176464456"/>
      <w:bookmarkStart w:id="4898" w:name="_Toc187247303"/>
      <w:bookmarkStart w:id="4899" w:name="_Toc192494826"/>
      <w:bookmarkEnd w:id="4895"/>
      <w:bookmarkEnd w:id="489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7"/>
      <w:bookmarkEnd w:id="4898"/>
      <w:bookmarkEnd w:id="4899"/>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0" w:name="_Toc176464457"/>
      <w:bookmarkStart w:id="4901" w:name="_Toc187247304"/>
      <w:bookmarkStart w:id="4902"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0"/>
      <w:bookmarkEnd w:id="4901"/>
      <w:bookmarkEnd w:id="4902"/>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3" w:name="_Toc176464458"/>
      <w:bookmarkStart w:id="4904" w:name="_Toc187247305"/>
      <w:bookmarkStart w:id="4905"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3"/>
      <w:bookmarkEnd w:id="4904"/>
      <w:bookmarkEnd w:id="4905"/>
    </w:p>
    <w:p w14:paraId="7746A7AB" w14:textId="77777777" w:rsidR="00542A43" w:rsidRPr="00542A43" w:rsidRDefault="00542A43" w:rsidP="00273C23">
      <w:pPr>
        <w:pStyle w:val="Heading3"/>
        <w:rPr>
          <w:rFonts w:eastAsia="SimSun"/>
          <w:lang w:eastAsia="en-US"/>
        </w:rPr>
      </w:pPr>
      <w:bookmarkStart w:id="4906" w:name="_Toc176464459"/>
      <w:bookmarkStart w:id="4907" w:name="_Toc187247306"/>
      <w:bookmarkStart w:id="4908"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6"/>
      <w:bookmarkEnd w:id="4907"/>
      <w:bookmarkEnd w:id="4908"/>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09" w:name="_Toc176464460"/>
      <w:bookmarkStart w:id="4910" w:name="_Toc187247307"/>
      <w:bookmarkStart w:id="4911"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9"/>
      <w:bookmarkEnd w:id="4910"/>
      <w:bookmarkEnd w:id="4911"/>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2" w:name="_Toc176464461"/>
      <w:bookmarkStart w:id="4913" w:name="_Toc187247308"/>
      <w:bookmarkStart w:id="4914"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2"/>
      <w:bookmarkEnd w:id="4913"/>
      <w:bookmarkEnd w:id="4914"/>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5" w:name="_Toc176464462"/>
      <w:bookmarkStart w:id="4916" w:name="_Toc187247309"/>
      <w:bookmarkStart w:id="4917"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5"/>
      <w:bookmarkEnd w:id="4916"/>
      <w:bookmarkEnd w:id="4917"/>
    </w:p>
    <w:p w14:paraId="272E8D73" w14:textId="77777777" w:rsidR="00542A43" w:rsidRPr="00542A43" w:rsidRDefault="00542A43" w:rsidP="00273C23">
      <w:pPr>
        <w:pStyle w:val="Heading4"/>
        <w:rPr>
          <w:rFonts w:eastAsia="Malgun Gothic"/>
          <w:lang w:eastAsia="en-US"/>
        </w:rPr>
      </w:pPr>
      <w:bookmarkStart w:id="4918" w:name="_Toc75260194"/>
      <w:bookmarkStart w:id="4919" w:name="_Toc73963017"/>
      <w:bookmarkStart w:id="4920" w:name="_Toc75275736"/>
      <w:bookmarkStart w:id="4921" w:name="_Toc98753899"/>
      <w:bookmarkStart w:id="4922" w:name="_Toc76541746"/>
      <w:bookmarkStart w:id="4923" w:name="_Toc89944881"/>
      <w:bookmarkStart w:id="4924" w:name="_Toc75276247"/>
      <w:bookmarkStart w:id="4925" w:name="_Toc82437515"/>
      <w:bookmarkStart w:id="4926" w:name="_Toc114150930"/>
      <w:bookmarkStart w:id="4927" w:name="_Toc106180885"/>
      <w:bookmarkStart w:id="4928" w:name="_Toc176464463"/>
      <w:bookmarkStart w:id="4929" w:name="_Toc187247310"/>
      <w:bookmarkStart w:id="4930"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1" w:name="_Toc98753900"/>
      <w:bookmarkStart w:id="4932" w:name="_Toc89944882"/>
      <w:bookmarkStart w:id="4933" w:name="_Toc75260195"/>
      <w:bookmarkStart w:id="4934" w:name="_Toc82437516"/>
      <w:bookmarkStart w:id="4935" w:name="_Toc73963018"/>
      <w:bookmarkStart w:id="4936" w:name="_Toc75275737"/>
      <w:bookmarkStart w:id="4937" w:name="_Toc106180886"/>
      <w:bookmarkStart w:id="4938" w:name="_Toc114150931"/>
      <w:bookmarkStart w:id="4939" w:name="_Toc76541747"/>
      <w:bookmarkStart w:id="4940" w:name="_Toc75276248"/>
      <w:bookmarkStart w:id="4941" w:name="_Toc176464464"/>
      <w:bookmarkStart w:id="4942" w:name="_Toc187247311"/>
      <w:bookmarkStart w:id="4943"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4" w:name="_Toc176464465"/>
      <w:bookmarkStart w:id="4945" w:name="_Toc187247312"/>
      <w:bookmarkStart w:id="4946"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4"/>
      <w:bookmarkEnd w:id="4945"/>
      <w:bookmarkEnd w:id="4946"/>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7" w:name="_Toc176464466"/>
      <w:bookmarkStart w:id="4948" w:name="_Toc187247313"/>
      <w:bookmarkStart w:id="4949"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7"/>
      <w:bookmarkEnd w:id="4948"/>
      <w:bookmarkEnd w:id="4949"/>
    </w:p>
    <w:p w14:paraId="1843C797" w14:textId="77777777" w:rsidR="00542A43" w:rsidRPr="00542A43" w:rsidRDefault="00542A43" w:rsidP="00273C23">
      <w:pPr>
        <w:pStyle w:val="Heading3"/>
        <w:rPr>
          <w:rFonts w:eastAsia="SimSun"/>
          <w:lang w:eastAsia="en-US"/>
        </w:rPr>
      </w:pPr>
      <w:bookmarkStart w:id="4950" w:name="_Toc176464467"/>
      <w:bookmarkStart w:id="4951" w:name="_Toc187247314"/>
      <w:bookmarkStart w:id="4952"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0"/>
      <w:bookmarkEnd w:id="4951"/>
      <w:bookmarkEnd w:id="4952"/>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3" w:name="_Toc176464468"/>
      <w:bookmarkStart w:id="4954" w:name="_Toc187247315"/>
      <w:bookmarkStart w:id="4955"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3"/>
      <w:bookmarkEnd w:id="4954"/>
      <w:bookmarkEnd w:id="4955"/>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6" w:name="_Toc176464469"/>
      <w:bookmarkStart w:id="4957" w:name="_Toc187247316"/>
      <w:bookmarkStart w:id="4958"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6"/>
      <w:bookmarkEnd w:id="4957"/>
      <w:bookmarkEnd w:id="4958"/>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59" w:name="_Toc176464470"/>
      <w:bookmarkStart w:id="4960" w:name="_Toc187247317"/>
      <w:bookmarkStart w:id="4961"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59"/>
      <w:bookmarkEnd w:id="4960"/>
      <w:bookmarkEnd w:id="4961"/>
    </w:p>
    <w:p w14:paraId="5C45F5A7" w14:textId="77777777" w:rsidR="00542A43" w:rsidRPr="00542A43" w:rsidRDefault="00542A43" w:rsidP="00273C23">
      <w:pPr>
        <w:pStyle w:val="Heading4"/>
        <w:rPr>
          <w:rFonts w:eastAsia="Malgun Gothic"/>
          <w:lang w:eastAsia="en-US"/>
        </w:rPr>
      </w:pPr>
      <w:bookmarkStart w:id="4962" w:name="_Toc73963005"/>
      <w:bookmarkStart w:id="4963" w:name="_Toc98753887"/>
      <w:bookmarkStart w:id="4964" w:name="_Toc75275724"/>
      <w:bookmarkStart w:id="4965" w:name="_Toc82437503"/>
      <w:bookmarkStart w:id="4966" w:name="_Toc76541734"/>
      <w:bookmarkStart w:id="4967" w:name="_Toc75276235"/>
      <w:bookmarkStart w:id="4968" w:name="_Toc75260182"/>
      <w:bookmarkStart w:id="4969" w:name="_Toc89944869"/>
      <w:bookmarkStart w:id="4970" w:name="_Toc106180873"/>
      <w:bookmarkStart w:id="4971" w:name="_Toc114150918"/>
      <w:bookmarkStart w:id="4972" w:name="_Toc176464471"/>
      <w:bookmarkStart w:id="4973" w:name="_Toc187247318"/>
      <w:bookmarkStart w:id="4974"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5" w:name="_Toc73963006"/>
      <w:bookmarkStart w:id="4976" w:name="_Toc75276236"/>
      <w:bookmarkStart w:id="4977" w:name="_Toc82437504"/>
      <w:bookmarkStart w:id="4978" w:name="_Toc89944870"/>
      <w:bookmarkStart w:id="4979" w:name="_Toc76541735"/>
      <w:bookmarkStart w:id="4980" w:name="_Toc98753888"/>
      <w:bookmarkStart w:id="4981" w:name="_Toc114150919"/>
      <w:bookmarkStart w:id="4982" w:name="_Toc75260183"/>
      <w:bookmarkStart w:id="4983" w:name="_Toc106180874"/>
      <w:bookmarkStart w:id="4984" w:name="_Toc75275725"/>
      <w:bookmarkStart w:id="4985" w:name="_Toc176464472"/>
      <w:bookmarkStart w:id="4986" w:name="_Toc187247319"/>
      <w:bookmarkStart w:id="4987"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8" w:name="_Toc176464473"/>
      <w:bookmarkStart w:id="4989" w:name="_Toc187247320"/>
      <w:bookmarkStart w:id="4990"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0"/>
      <w:bookmarkEnd w:id="4988"/>
      <w:bookmarkEnd w:id="4989"/>
      <w:bookmarkEnd w:id="4990"/>
    </w:p>
    <w:p w14:paraId="04DD2A16" w14:textId="77777777" w:rsidR="00542A43" w:rsidRPr="00542A43" w:rsidRDefault="00542A43" w:rsidP="00273C23">
      <w:pPr>
        <w:pStyle w:val="Heading4"/>
        <w:rPr>
          <w:rFonts w:eastAsia="Malgun Gothic"/>
          <w:lang w:eastAsia="en-US"/>
        </w:rPr>
      </w:pPr>
      <w:bookmarkStart w:id="4991" w:name="_Toc89944874"/>
      <w:bookmarkStart w:id="4992" w:name="_Toc98753892"/>
      <w:bookmarkStart w:id="4993" w:name="_Toc106180878"/>
      <w:bookmarkStart w:id="4994" w:name="_Toc75275729"/>
      <w:bookmarkStart w:id="4995" w:name="_Toc114150923"/>
      <w:bookmarkStart w:id="4996" w:name="_Toc75260187"/>
      <w:bookmarkStart w:id="4997" w:name="_Toc73963010"/>
      <w:bookmarkStart w:id="4998" w:name="_Toc75276240"/>
      <w:bookmarkStart w:id="4999" w:name="_Toc76541739"/>
      <w:bookmarkStart w:id="5000" w:name="_Toc82437508"/>
      <w:bookmarkStart w:id="5001" w:name="_Toc176464474"/>
      <w:bookmarkStart w:id="5002" w:name="_Toc187247321"/>
      <w:bookmarkStart w:id="5003"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4" w:name="_Toc89944875"/>
      <w:bookmarkStart w:id="5005" w:name="_Toc75260188"/>
      <w:bookmarkStart w:id="5006" w:name="_Toc98753893"/>
      <w:bookmarkStart w:id="5007" w:name="_Toc82437509"/>
      <w:bookmarkStart w:id="5008" w:name="_Toc76541740"/>
      <w:bookmarkStart w:id="5009" w:name="_Toc75276241"/>
      <w:bookmarkStart w:id="5010" w:name="_Toc106180879"/>
      <w:bookmarkStart w:id="5011" w:name="_Toc73963011"/>
      <w:bookmarkStart w:id="5012" w:name="_Toc75275730"/>
      <w:bookmarkStart w:id="5013" w:name="_Toc114150924"/>
      <w:bookmarkStart w:id="5014" w:name="_Toc176464475"/>
      <w:bookmarkStart w:id="5015" w:name="_Toc187247322"/>
      <w:bookmarkStart w:id="5016"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1"/>
      <w:bookmarkEnd w:id="4752"/>
      <w:bookmarkEnd w:id="4753"/>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7" w:name="_Toc73963093"/>
      <w:bookmarkStart w:id="5018" w:name="_Toc75260270"/>
      <w:bookmarkStart w:id="5019" w:name="_Toc75275812"/>
      <w:bookmarkStart w:id="5020" w:name="_Toc75276323"/>
      <w:bookmarkStart w:id="5021" w:name="_Toc76541822"/>
      <w:bookmarkStart w:id="5022" w:name="_Toc82437591"/>
      <w:bookmarkStart w:id="5023" w:name="_Toc89944957"/>
      <w:bookmarkStart w:id="5024" w:name="_Toc98753975"/>
      <w:bookmarkStart w:id="5025" w:name="_Toc106180961"/>
      <w:bookmarkStart w:id="5026" w:name="_Toc114151006"/>
      <w:bookmarkStart w:id="5027" w:name="_Toc124151409"/>
      <w:bookmarkStart w:id="5028" w:name="_Toc124151929"/>
      <w:bookmarkStart w:id="5029" w:name="_Toc124152449"/>
      <w:bookmarkStart w:id="5030" w:name="_Toc130396981"/>
      <w:bookmarkStart w:id="5031" w:name="_Toc130397501"/>
      <w:bookmarkStart w:id="5032" w:name="_Toc137558605"/>
      <w:bookmarkStart w:id="5033" w:name="_Toc138862430"/>
      <w:bookmarkStart w:id="5034"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5" w:name="_Toc73963094"/>
      <w:bookmarkStart w:id="5036" w:name="_Toc75260271"/>
      <w:bookmarkStart w:id="5037" w:name="_Toc75275813"/>
      <w:bookmarkStart w:id="5038" w:name="_Toc75276324"/>
      <w:bookmarkStart w:id="5039" w:name="_Toc76541823"/>
      <w:bookmarkStart w:id="5040" w:name="_Toc82437592"/>
      <w:bookmarkStart w:id="5041" w:name="_Toc89944958"/>
      <w:bookmarkStart w:id="5042" w:name="_Toc98753976"/>
      <w:bookmarkStart w:id="5043" w:name="_Toc106180962"/>
      <w:bookmarkStart w:id="5044" w:name="_Toc114151007"/>
      <w:bookmarkStart w:id="5045" w:name="_Toc124151410"/>
      <w:bookmarkStart w:id="5046" w:name="_Toc124151930"/>
      <w:bookmarkStart w:id="5047" w:name="_Toc124152450"/>
      <w:bookmarkStart w:id="5048" w:name="_Toc130396982"/>
      <w:bookmarkStart w:id="5049" w:name="_Toc130397502"/>
      <w:bookmarkStart w:id="5050" w:name="_Toc137558606"/>
      <w:bookmarkStart w:id="5051" w:name="_Toc138862431"/>
      <w:bookmarkStart w:id="5052" w:name="_Toc145532488"/>
      <w:r w:rsidRPr="009C0461">
        <w:rPr>
          <w:rFonts w:ascii="Arial" w:eastAsia="DengXian" w:hAnsi="Arial"/>
          <w:sz w:val="28"/>
        </w:rPr>
        <w:t>7.1.1</w:t>
      </w:r>
      <w:r w:rsidRPr="009C0461">
        <w:rPr>
          <w:rFonts w:ascii="Arial" w:eastAsia="DengXian" w:hAnsi="Arial"/>
          <w:sz w:val="28"/>
        </w:rPr>
        <w:tab/>
        <w:t>General</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3" w:name="_Toc73963095"/>
      <w:bookmarkStart w:id="5054" w:name="_Toc75260272"/>
      <w:bookmarkStart w:id="5055" w:name="_Toc75275814"/>
      <w:bookmarkStart w:id="5056" w:name="_Toc75276325"/>
      <w:bookmarkStart w:id="5057" w:name="_Toc76541824"/>
      <w:bookmarkStart w:id="5058" w:name="_Toc82437593"/>
      <w:bookmarkStart w:id="5059" w:name="_Toc89944959"/>
      <w:bookmarkStart w:id="5060" w:name="_Toc98753977"/>
      <w:bookmarkStart w:id="5061" w:name="_Toc106180963"/>
      <w:bookmarkStart w:id="5062" w:name="_Toc114151008"/>
      <w:bookmarkStart w:id="5063" w:name="_Toc124151411"/>
      <w:bookmarkStart w:id="5064" w:name="_Toc124151931"/>
      <w:bookmarkStart w:id="5065" w:name="_Toc124152451"/>
      <w:bookmarkStart w:id="5066" w:name="_Toc130396983"/>
      <w:bookmarkStart w:id="5067" w:name="_Toc130397503"/>
      <w:bookmarkStart w:id="5068" w:name="_Toc137558607"/>
      <w:bookmarkStart w:id="5069" w:name="_Toc138862432"/>
      <w:bookmarkStart w:id="5070" w:name="_Toc145532489"/>
      <w:r w:rsidRPr="009C0461">
        <w:rPr>
          <w:rFonts w:ascii="Arial" w:eastAsia="Malgun Gothic" w:hAnsi="Arial"/>
          <w:sz w:val="24"/>
        </w:rPr>
        <w:t>7.1.1.1</w:t>
      </w:r>
      <w:r w:rsidRPr="009C0461">
        <w:rPr>
          <w:rFonts w:ascii="Arial" w:eastAsia="Malgun Gothic" w:hAnsi="Arial"/>
          <w:sz w:val="24"/>
        </w:rPr>
        <w:tab/>
        <w:t>Scope and definitions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1" w:name="_Toc73963096"/>
      <w:bookmarkStart w:id="5072" w:name="_Toc75260273"/>
      <w:bookmarkStart w:id="5073" w:name="_Toc75275815"/>
      <w:bookmarkStart w:id="5074" w:name="_Toc75276326"/>
      <w:bookmarkStart w:id="5075" w:name="_Toc76541825"/>
      <w:bookmarkStart w:id="5076" w:name="_Toc82437594"/>
      <w:bookmarkStart w:id="5077" w:name="_Toc89944960"/>
      <w:bookmarkStart w:id="5078" w:name="_Toc98753978"/>
      <w:bookmarkStart w:id="5079" w:name="_Toc106180964"/>
      <w:bookmarkStart w:id="5080" w:name="_Toc114151009"/>
      <w:bookmarkStart w:id="5081" w:name="_Toc124151412"/>
      <w:bookmarkStart w:id="5082" w:name="_Toc124151932"/>
      <w:bookmarkStart w:id="5083" w:name="_Toc124152452"/>
      <w:bookmarkStart w:id="5084" w:name="_Toc130396984"/>
      <w:bookmarkStart w:id="5085" w:name="_Toc130397504"/>
      <w:bookmarkStart w:id="5086" w:name="_Toc137558608"/>
      <w:bookmarkStart w:id="5087" w:name="_Toc138862433"/>
      <w:bookmarkStart w:id="5088"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89" w:name="_Toc73963097"/>
      <w:bookmarkStart w:id="5090" w:name="_Toc75260274"/>
      <w:bookmarkStart w:id="5091" w:name="_Toc75275816"/>
      <w:bookmarkStart w:id="5092" w:name="_Toc75276327"/>
      <w:bookmarkStart w:id="5093" w:name="_Toc76541826"/>
      <w:bookmarkStart w:id="5094" w:name="_Toc82437595"/>
      <w:bookmarkStart w:id="5095" w:name="_Toc89944961"/>
      <w:bookmarkStart w:id="5096" w:name="_Toc98753979"/>
      <w:bookmarkStart w:id="5097" w:name="_Toc106180965"/>
      <w:bookmarkStart w:id="5098" w:name="_Toc114151010"/>
      <w:bookmarkStart w:id="5099" w:name="_Toc124151413"/>
      <w:bookmarkStart w:id="5100" w:name="_Toc124151933"/>
      <w:bookmarkStart w:id="5101" w:name="_Toc124152453"/>
      <w:bookmarkStart w:id="5102" w:name="_Toc130396985"/>
      <w:bookmarkStart w:id="5103" w:name="_Toc130397505"/>
      <w:bookmarkStart w:id="5104" w:name="_Toc137558609"/>
      <w:bookmarkStart w:id="5105" w:name="_Toc138862434"/>
      <w:bookmarkStart w:id="5106" w:name="_Toc145532491"/>
      <w:r w:rsidRPr="009C0461">
        <w:rPr>
          <w:rFonts w:ascii="Arial" w:eastAsia="DengXian" w:hAnsi="Arial"/>
          <w:sz w:val="24"/>
        </w:rPr>
        <w:t>7.1.2.1</w:t>
      </w:r>
      <w:r w:rsidRPr="009C0461">
        <w:rPr>
          <w:rFonts w:ascii="Arial" w:eastAsia="DengXian" w:hAnsi="Arial"/>
          <w:sz w:val="24"/>
        </w:rPr>
        <w:tab/>
        <w:t>General</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7" w:name="_Toc73963098"/>
      <w:bookmarkStart w:id="5108" w:name="_Toc75260275"/>
      <w:bookmarkStart w:id="5109" w:name="_Toc75275817"/>
      <w:bookmarkStart w:id="5110" w:name="_Toc75276328"/>
      <w:bookmarkStart w:id="5111" w:name="_Toc76541827"/>
      <w:bookmarkStart w:id="5112" w:name="_Toc82437597"/>
      <w:bookmarkStart w:id="5113" w:name="_Toc89944963"/>
      <w:bookmarkStart w:id="5114" w:name="_Toc98753981"/>
      <w:bookmarkStart w:id="5115" w:name="_Toc106180967"/>
      <w:bookmarkStart w:id="5116" w:name="_Toc114151012"/>
      <w:bookmarkStart w:id="5117" w:name="_Toc124151415"/>
      <w:bookmarkStart w:id="5118" w:name="_Toc124151935"/>
      <w:bookmarkStart w:id="5119" w:name="_Toc124152455"/>
      <w:bookmarkStart w:id="5120" w:name="_Toc130396987"/>
      <w:bookmarkStart w:id="5121" w:name="_Toc130397507"/>
      <w:bookmarkStart w:id="5122" w:name="_Toc137558611"/>
      <w:bookmarkStart w:id="5123" w:name="_Toc138862436"/>
      <w:bookmarkStart w:id="5124"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5" w:name="_Toc73963099"/>
      <w:bookmarkStart w:id="5126" w:name="_Toc75260276"/>
      <w:bookmarkStart w:id="5127" w:name="_Toc75275818"/>
      <w:bookmarkStart w:id="5128" w:name="_Toc75276329"/>
      <w:bookmarkStart w:id="5129" w:name="_Toc76541828"/>
      <w:bookmarkStart w:id="5130" w:name="_Toc82437598"/>
      <w:bookmarkStart w:id="5131" w:name="_Toc89944964"/>
      <w:bookmarkStart w:id="5132" w:name="_Toc98753982"/>
      <w:bookmarkStart w:id="5133" w:name="_Toc106180968"/>
      <w:bookmarkStart w:id="5134" w:name="_Toc114151013"/>
      <w:bookmarkStart w:id="5135" w:name="_Toc124151416"/>
      <w:bookmarkStart w:id="5136" w:name="_Toc124151936"/>
      <w:bookmarkStart w:id="5137" w:name="_Toc124152456"/>
      <w:bookmarkStart w:id="5138" w:name="_Toc130396988"/>
      <w:bookmarkStart w:id="5139" w:name="_Toc130397508"/>
      <w:bookmarkStart w:id="5140" w:name="_Toc137558612"/>
      <w:bookmarkStart w:id="5141" w:name="_Toc138862437"/>
      <w:bookmarkStart w:id="5142" w:name="_Toc145532494"/>
      <w:r w:rsidRPr="009C0461">
        <w:rPr>
          <w:rFonts w:ascii="Arial" w:eastAsia="DengXian" w:hAnsi="Arial"/>
          <w:sz w:val="22"/>
        </w:rPr>
        <w:t>7.1.2.2.1</w:t>
      </w:r>
      <w:r w:rsidRPr="009C0461">
        <w:rPr>
          <w:rFonts w:ascii="Arial" w:eastAsia="DengXian" w:hAnsi="Arial"/>
          <w:sz w:val="22"/>
        </w:rPr>
        <w:tab/>
        <w:t>Definition and applicability</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3" w:name="_Toc73963100"/>
      <w:bookmarkStart w:id="5144" w:name="_Toc75260277"/>
      <w:bookmarkStart w:id="5145" w:name="_Toc75275819"/>
      <w:bookmarkStart w:id="5146" w:name="_Toc75276330"/>
      <w:bookmarkStart w:id="5147" w:name="_Toc76541829"/>
      <w:bookmarkStart w:id="5148" w:name="_Toc82437599"/>
      <w:bookmarkStart w:id="5149" w:name="_Toc89944965"/>
      <w:bookmarkStart w:id="5150" w:name="_Toc98753983"/>
      <w:bookmarkStart w:id="5151" w:name="_Toc106180969"/>
      <w:bookmarkStart w:id="5152" w:name="_Toc114151014"/>
      <w:bookmarkStart w:id="5153" w:name="_Toc124151417"/>
      <w:bookmarkStart w:id="5154" w:name="_Toc124151937"/>
      <w:bookmarkStart w:id="5155" w:name="_Toc124152457"/>
      <w:bookmarkStart w:id="5156" w:name="_Toc130396989"/>
      <w:bookmarkStart w:id="5157" w:name="_Toc130397509"/>
      <w:bookmarkStart w:id="5158" w:name="_Toc137558613"/>
      <w:bookmarkStart w:id="5159" w:name="_Toc138862438"/>
      <w:bookmarkStart w:id="5160" w:name="_Toc145532495"/>
      <w:r w:rsidRPr="009C0461">
        <w:rPr>
          <w:rFonts w:ascii="Arial" w:eastAsia="DengXian" w:hAnsi="Arial"/>
          <w:sz w:val="22"/>
        </w:rPr>
        <w:t>7.1.2.2.2</w:t>
      </w:r>
      <w:r w:rsidRPr="009C0461">
        <w:rPr>
          <w:rFonts w:ascii="Arial" w:eastAsia="DengXian" w:hAnsi="Arial"/>
          <w:sz w:val="22"/>
        </w:rPr>
        <w:tab/>
        <w:t>Minimum requirement</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1" w:name="_Toc73963101"/>
      <w:bookmarkStart w:id="5162" w:name="_Toc75260278"/>
      <w:bookmarkStart w:id="5163" w:name="_Toc75275820"/>
      <w:bookmarkStart w:id="5164" w:name="_Toc75276331"/>
      <w:bookmarkStart w:id="5165" w:name="_Toc76541830"/>
      <w:bookmarkStart w:id="5166" w:name="_Toc82437600"/>
      <w:bookmarkStart w:id="5167" w:name="_Toc89944966"/>
      <w:bookmarkStart w:id="5168" w:name="_Toc98753984"/>
      <w:bookmarkStart w:id="5169" w:name="_Toc106180970"/>
      <w:bookmarkStart w:id="5170" w:name="_Toc114151015"/>
      <w:bookmarkStart w:id="5171" w:name="_Toc124151418"/>
      <w:bookmarkStart w:id="5172" w:name="_Toc124151938"/>
      <w:bookmarkStart w:id="5173" w:name="_Toc124152458"/>
      <w:bookmarkStart w:id="5174" w:name="_Toc130396990"/>
      <w:bookmarkStart w:id="5175" w:name="_Toc130397510"/>
      <w:bookmarkStart w:id="5176" w:name="_Toc137558614"/>
      <w:bookmarkStart w:id="5177" w:name="_Toc138862439"/>
      <w:bookmarkStart w:id="5178" w:name="_Toc145532496"/>
      <w:r w:rsidRPr="009C0461">
        <w:rPr>
          <w:rFonts w:ascii="Arial" w:eastAsia="DengXian" w:hAnsi="Arial"/>
          <w:sz w:val="22"/>
        </w:rPr>
        <w:t>7.1.2.2.3</w:t>
      </w:r>
      <w:r w:rsidRPr="009C0461">
        <w:rPr>
          <w:rFonts w:ascii="Arial" w:eastAsia="DengXian" w:hAnsi="Arial"/>
          <w:sz w:val="22"/>
        </w:rPr>
        <w:tab/>
        <w:t>Test purpose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79" w:name="_Toc73963102"/>
      <w:bookmarkStart w:id="5180" w:name="_Toc75260279"/>
      <w:bookmarkStart w:id="5181" w:name="_Toc75275821"/>
      <w:bookmarkStart w:id="5182" w:name="_Toc75276332"/>
      <w:bookmarkStart w:id="5183" w:name="_Toc76541831"/>
      <w:bookmarkStart w:id="5184" w:name="_Toc82437601"/>
      <w:bookmarkStart w:id="5185" w:name="_Toc89944967"/>
      <w:bookmarkStart w:id="5186" w:name="_Toc98753985"/>
      <w:bookmarkStart w:id="5187" w:name="_Toc106180971"/>
      <w:bookmarkStart w:id="5188" w:name="_Toc114151016"/>
      <w:bookmarkStart w:id="5189" w:name="_Toc124151419"/>
      <w:bookmarkStart w:id="5190" w:name="_Toc124151939"/>
      <w:bookmarkStart w:id="5191" w:name="_Toc124152459"/>
      <w:bookmarkStart w:id="5192" w:name="_Toc130396991"/>
      <w:bookmarkStart w:id="5193" w:name="_Toc130397511"/>
      <w:bookmarkStart w:id="5194" w:name="_Toc137558615"/>
      <w:bookmarkStart w:id="5195" w:name="_Toc138862440"/>
      <w:bookmarkStart w:id="5196" w:name="_Toc145532497"/>
      <w:r w:rsidRPr="009C0461">
        <w:rPr>
          <w:rFonts w:ascii="Arial" w:eastAsia="DengXian" w:hAnsi="Arial"/>
          <w:sz w:val="22"/>
        </w:rPr>
        <w:t>7.1.2.2.4</w:t>
      </w:r>
      <w:r w:rsidRPr="009C0461">
        <w:rPr>
          <w:rFonts w:ascii="Arial" w:eastAsia="DengXian" w:hAnsi="Arial"/>
          <w:sz w:val="22"/>
        </w:rPr>
        <w:tab/>
        <w:t>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7" w:name="_Toc73963103"/>
      <w:bookmarkStart w:id="5198" w:name="_Toc75260280"/>
      <w:bookmarkStart w:id="5199" w:name="_Toc75275822"/>
      <w:bookmarkStart w:id="5200" w:name="_Toc75276333"/>
      <w:bookmarkStart w:id="5201" w:name="_Toc76541832"/>
      <w:bookmarkStart w:id="5202" w:name="_Toc82437602"/>
      <w:bookmarkStart w:id="5203" w:name="_Toc89944968"/>
      <w:bookmarkStart w:id="5204" w:name="_Toc98753986"/>
      <w:bookmarkStart w:id="5205" w:name="_Toc106180972"/>
      <w:bookmarkStart w:id="5206" w:name="_Toc114151017"/>
      <w:bookmarkStart w:id="5207" w:name="_Toc124151420"/>
      <w:bookmarkStart w:id="5208" w:name="_Toc124151940"/>
      <w:bookmarkStart w:id="5209" w:name="_Toc124152460"/>
      <w:bookmarkStart w:id="5210" w:name="_Toc130396992"/>
      <w:bookmarkStart w:id="5211" w:name="_Toc130397512"/>
      <w:bookmarkStart w:id="5212" w:name="_Toc137558616"/>
      <w:bookmarkStart w:id="5213" w:name="_Toc138862441"/>
      <w:bookmarkStart w:id="5214" w:name="_Toc145532498"/>
      <w:r w:rsidRPr="009C0461">
        <w:rPr>
          <w:rFonts w:ascii="Arial" w:eastAsia="DengXian" w:hAnsi="Arial"/>
          <w:sz w:val="22"/>
        </w:rPr>
        <w:t>7.1.2.2.5</w:t>
      </w:r>
      <w:r w:rsidRPr="009C0461">
        <w:rPr>
          <w:rFonts w:ascii="Arial" w:eastAsia="DengXian" w:hAnsi="Arial"/>
          <w:sz w:val="22"/>
        </w:rPr>
        <w:tab/>
        <w:t>Test requirement</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5" w:name="_Toc73963104"/>
      <w:bookmarkStart w:id="5216" w:name="_Toc75260281"/>
      <w:bookmarkStart w:id="5217" w:name="_Toc75275823"/>
      <w:bookmarkStart w:id="5218" w:name="_Toc75276334"/>
      <w:bookmarkStart w:id="5219" w:name="_Toc76541833"/>
      <w:bookmarkStart w:id="5220" w:name="_Toc82437603"/>
      <w:bookmarkStart w:id="5221" w:name="_Toc89944969"/>
      <w:bookmarkStart w:id="5222" w:name="_Toc98753987"/>
      <w:bookmarkStart w:id="5223" w:name="_Toc106180973"/>
      <w:bookmarkStart w:id="5224" w:name="_Toc114151018"/>
      <w:bookmarkStart w:id="5225" w:name="_Toc124151421"/>
      <w:bookmarkStart w:id="5226" w:name="_Toc124151941"/>
      <w:bookmarkStart w:id="5227" w:name="_Toc124152461"/>
      <w:bookmarkStart w:id="5228" w:name="_Toc130396993"/>
      <w:bookmarkStart w:id="5229" w:name="_Toc130397513"/>
      <w:bookmarkStart w:id="5230" w:name="_Toc137558617"/>
      <w:bookmarkStart w:id="5231" w:name="_Toc138862442"/>
      <w:bookmarkStart w:id="5232"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3" w:name="_Toc73963105"/>
      <w:bookmarkStart w:id="5234" w:name="_Toc75260282"/>
      <w:bookmarkStart w:id="5235" w:name="_Toc75275824"/>
      <w:bookmarkStart w:id="5236" w:name="_Toc75276335"/>
      <w:bookmarkStart w:id="5237" w:name="_Toc76541834"/>
      <w:bookmarkStart w:id="5238" w:name="_Toc82437604"/>
      <w:bookmarkStart w:id="5239" w:name="_Toc89944970"/>
      <w:bookmarkStart w:id="5240" w:name="_Toc98753988"/>
      <w:bookmarkStart w:id="5241" w:name="_Toc106180974"/>
      <w:bookmarkStart w:id="5242" w:name="_Toc114151019"/>
      <w:bookmarkStart w:id="5243" w:name="_Toc124151422"/>
      <w:bookmarkStart w:id="5244" w:name="_Toc124151942"/>
      <w:bookmarkStart w:id="5245" w:name="_Toc124152462"/>
      <w:bookmarkStart w:id="5246" w:name="_Toc130396994"/>
      <w:bookmarkStart w:id="5247" w:name="_Toc130397514"/>
      <w:bookmarkStart w:id="5248" w:name="_Toc137558618"/>
      <w:bookmarkStart w:id="5249" w:name="_Toc138862443"/>
      <w:bookmarkStart w:id="5250" w:name="_Toc145532500"/>
      <w:r w:rsidRPr="009C0461">
        <w:rPr>
          <w:rFonts w:ascii="Arial" w:eastAsia="DengXian" w:hAnsi="Arial"/>
          <w:sz w:val="22"/>
        </w:rPr>
        <w:t>7.1.2.3.1</w:t>
      </w:r>
      <w:r w:rsidRPr="009C0461">
        <w:rPr>
          <w:rFonts w:ascii="Arial" w:eastAsia="DengXian" w:hAnsi="Arial"/>
          <w:sz w:val="22"/>
        </w:rPr>
        <w:tab/>
        <w:t>Definition and applicability</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1" w:name="_Toc73963106"/>
      <w:bookmarkStart w:id="5252" w:name="_Toc75260283"/>
      <w:bookmarkStart w:id="5253" w:name="_Toc75275825"/>
      <w:bookmarkStart w:id="5254" w:name="_Toc75276336"/>
      <w:bookmarkStart w:id="5255" w:name="_Toc76541835"/>
      <w:bookmarkStart w:id="5256" w:name="_Toc82437605"/>
      <w:bookmarkStart w:id="5257" w:name="_Toc89944971"/>
      <w:bookmarkStart w:id="5258" w:name="_Toc98753989"/>
      <w:bookmarkStart w:id="5259" w:name="_Toc106180975"/>
      <w:bookmarkStart w:id="5260" w:name="_Toc114151020"/>
      <w:bookmarkStart w:id="5261" w:name="_Toc124151423"/>
      <w:bookmarkStart w:id="5262" w:name="_Toc124151943"/>
      <w:bookmarkStart w:id="5263" w:name="_Toc124152463"/>
      <w:bookmarkStart w:id="5264" w:name="_Toc130396995"/>
      <w:bookmarkStart w:id="5265" w:name="_Toc130397515"/>
      <w:bookmarkStart w:id="5266" w:name="_Toc137558619"/>
      <w:bookmarkStart w:id="5267" w:name="_Toc138862444"/>
      <w:bookmarkStart w:id="5268" w:name="_Toc145532501"/>
      <w:r w:rsidRPr="009C0461">
        <w:rPr>
          <w:rFonts w:ascii="Arial" w:eastAsia="DengXian" w:hAnsi="Arial"/>
          <w:sz w:val="22"/>
        </w:rPr>
        <w:t>7.1.2.3.2</w:t>
      </w:r>
      <w:r w:rsidRPr="009C0461">
        <w:rPr>
          <w:rFonts w:ascii="Arial" w:eastAsia="DengXian" w:hAnsi="Arial"/>
          <w:sz w:val="22"/>
        </w:rPr>
        <w:tab/>
        <w:t>Minimum requirement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69" w:name="_Toc73963107"/>
      <w:bookmarkStart w:id="5270" w:name="_Toc75260284"/>
      <w:bookmarkStart w:id="5271" w:name="_Toc75275826"/>
      <w:bookmarkStart w:id="5272" w:name="_Toc75276337"/>
      <w:bookmarkStart w:id="5273" w:name="_Toc76541836"/>
      <w:bookmarkStart w:id="5274" w:name="_Toc82437606"/>
      <w:bookmarkStart w:id="5275" w:name="_Toc89944972"/>
      <w:bookmarkStart w:id="5276" w:name="_Toc98753990"/>
      <w:bookmarkStart w:id="5277" w:name="_Toc106180976"/>
      <w:bookmarkStart w:id="5278" w:name="_Toc114151021"/>
      <w:bookmarkStart w:id="5279" w:name="_Toc124151424"/>
      <w:bookmarkStart w:id="5280" w:name="_Toc124151944"/>
      <w:bookmarkStart w:id="5281" w:name="_Toc124152464"/>
      <w:bookmarkStart w:id="5282" w:name="_Toc130396996"/>
      <w:bookmarkStart w:id="5283" w:name="_Toc130397516"/>
      <w:bookmarkStart w:id="5284" w:name="_Toc137558620"/>
      <w:bookmarkStart w:id="5285" w:name="_Toc138862445"/>
      <w:bookmarkStart w:id="5286" w:name="_Toc145532502"/>
      <w:r w:rsidRPr="009C0461">
        <w:rPr>
          <w:rFonts w:ascii="Arial" w:eastAsia="DengXian" w:hAnsi="Arial"/>
          <w:sz w:val="22"/>
        </w:rPr>
        <w:t>7.1.2.3.3</w:t>
      </w:r>
      <w:r w:rsidRPr="009C0461">
        <w:rPr>
          <w:rFonts w:ascii="Arial" w:eastAsia="DengXian" w:hAnsi="Arial"/>
          <w:sz w:val="22"/>
        </w:rPr>
        <w:tab/>
        <w:t>Test purpose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7" w:name="_Toc73963108"/>
      <w:bookmarkStart w:id="5288" w:name="_Toc75260285"/>
      <w:bookmarkStart w:id="5289" w:name="_Toc75275827"/>
      <w:bookmarkStart w:id="5290" w:name="_Toc75276338"/>
      <w:bookmarkStart w:id="5291" w:name="_Toc76541837"/>
      <w:bookmarkStart w:id="5292" w:name="_Toc82437607"/>
      <w:bookmarkStart w:id="5293" w:name="_Toc89944973"/>
      <w:bookmarkStart w:id="5294" w:name="_Toc98753991"/>
      <w:bookmarkStart w:id="5295" w:name="_Toc106180977"/>
      <w:bookmarkStart w:id="5296" w:name="_Toc114151022"/>
      <w:bookmarkStart w:id="5297" w:name="_Toc124151425"/>
      <w:bookmarkStart w:id="5298" w:name="_Toc124151945"/>
      <w:bookmarkStart w:id="5299" w:name="_Toc124152465"/>
      <w:bookmarkStart w:id="5300" w:name="_Toc130396997"/>
      <w:bookmarkStart w:id="5301" w:name="_Toc130397517"/>
      <w:bookmarkStart w:id="5302" w:name="_Toc137558621"/>
      <w:bookmarkStart w:id="5303" w:name="_Toc138862446"/>
      <w:bookmarkStart w:id="5304" w:name="_Toc145532503"/>
      <w:r w:rsidRPr="009C0461">
        <w:rPr>
          <w:rFonts w:ascii="Arial" w:eastAsia="DengXian" w:hAnsi="Arial"/>
          <w:sz w:val="22"/>
        </w:rPr>
        <w:t>7.1.2.3.4</w:t>
      </w:r>
      <w:r w:rsidRPr="009C0461">
        <w:rPr>
          <w:rFonts w:ascii="Arial" w:eastAsia="DengXian" w:hAnsi="Arial"/>
          <w:sz w:val="22"/>
        </w:rPr>
        <w:tab/>
        <w:t>Method of test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5" w:name="_Toc73963109"/>
      <w:bookmarkStart w:id="5306" w:name="_Toc75260286"/>
      <w:bookmarkStart w:id="5307" w:name="_Toc75275828"/>
      <w:bookmarkStart w:id="5308" w:name="_Toc75276339"/>
      <w:bookmarkStart w:id="5309" w:name="_Toc76541838"/>
      <w:bookmarkStart w:id="5310" w:name="_Toc82437608"/>
      <w:bookmarkStart w:id="5311" w:name="_Toc89944974"/>
      <w:bookmarkStart w:id="5312" w:name="_Toc98753992"/>
      <w:bookmarkStart w:id="5313" w:name="_Toc106180978"/>
      <w:bookmarkStart w:id="5314" w:name="_Toc114151023"/>
      <w:bookmarkStart w:id="5315" w:name="_Toc124151426"/>
      <w:bookmarkStart w:id="5316" w:name="_Toc124151946"/>
      <w:bookmarkStart w:id="5317" w:name="_Toc124152466"/>
      <w:bookmarkStart w:id="5318" w:name="_Toc130396998"/>
      <w:bookmarkStart w:id="5319" w:name="_Toc130397518"/>
      <w:bookmarkStart w:id="5320" w:name="_Toc137558622"/>
      <w:bookmarkStart w:id="5321" w:name="_Toc138862447"/>
      <w:bookmarkStart w:id="5322" w:name="_Toc145532504"/>
      <w:r w:rsidRPr="009C0461">
        <w:rPr>
          <w:rFonts w:ascii="Arial" w:eastAsia="DengXian" w:hAnsi="Arial"/>
          <w:sz w:val="22"/>
        </w:rPr>
        <w:t>7.1.2.3.5</w:t>
      </w:r>
      <w:r w:rsidRPr="009C0461">
        <w:rPr>
          <w:rFonts w:ascii="Arial" w:eastAsia="DengXian" w:hAnsi="Arial"/>
          <w:sz w:val="22"/>
        </w:rPr>
        <w:tab/>
        <w:t>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3" w:name="_Toc176464476"/>
      <w:bookmarkStart w:id="5324" w:name="_Toc187247323"/>
      <w:bookmarkStart w:id="5325" w:name="_Toc192494846"/>
      <w:r>
        <w:t>7.1.3</w:t>
      </w:r>
      <w:r w:rsidRPr="001227BD">
        <w:tab/>
        <w:t>CSI reporting requirements</w:t>
      </w:r>
      <w:bookmarkEnd w:id="5323"/>
      <w:bookmarkEnd w:id="5324"/>
      <w:bookmarkEnd w:id="5325"/>
    </w:p>
    <w:p w14:paraId="77A16B1E" w14:textId="77777777" w:rsidR="008E2082" w:rsidRPr="001227BD" w:rsidRDefault="008E2082" w:rsidP="008E2082">
      <w:pPr>
        <w:pStyle w:val="Heading4"/>
      </w:pPr>
      <w:bookmarkStart w:id="5326" w:name="_Toc73963111"/>
      <w:bookmarkStart w:id="5327" w:name="_Toc75260288"/>
      <w:bookmarkStart w:id="5328" w:name="_Toc75275830"/>
      <w:bookmarkStart w:id="5329" w:name="_Toc75276341"/>
      <w:bookmarkStart w:id="5330" w:name="_Toc76541840"/>
      <w:bookmarkStart w:id="5331" w:name="_Toc82437610"/>
      <w:bookmarkStart w:id="5332" w:name="_Toc89944976"/>
      <w:bookmarkStart w:id="5333" w:name="_Toc98753994"/>
      <w:bookmarkStart w:id="5334" w:name="_Toc106180980"/>
      <w:bookmarkStart w:id="5335" w:name="_Toc114151025"/>
      <w:bookmarkStart w:id="5336" w:name="_Toc124151428"/>
      <w:bookmarkStart w:id="5337" w:name="_Toc124151948"/>
      <w:bookmarkStart w:id="5338" w:name="_Toc124152468"/>
      <w:bookmarkStart w:id="5339" w:name="_Toc130397000"/>
      <w:bookmarkStart w:id="5340" w:name="_Toc130397520"/>
      <w:bookmarkStart w:id="5341" w:name="_Toc137558624"/>
      <w:bookmarkStart w:id="5342" w:name="_Toc138862449"/>
      <w:bookmarkStart w:id="5343" w:name="_Toc145532506"/>
      <w:bookmarkStart w:id="5344" w:name="_Toc155318785"/>
      <w:bookmarkStart w:id="5345" w:name="_Toc176464477"/>
      <w:bookmarkStart w:id="5346" w:name="_Toc187247324"/>
      <w:bookmarkStart w:id="5347" w:name="_Toc192494847"/>
      <w:r>
        <w:t>7.1.3</w:t>
      </w:r>
      <w:r w:rsidRPr="001227BD">
        <w:t>.1</w:t>
      </w:r>
      <w:r w:rsidRPr="001227BD">
        <w:tab/>
        <w:t>General</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0697673F" w14:textId="77777777" w:rsidR="008E2082" w:rsidRPr="001227BD" w:rsidRDefault="008E2082" w:rsidP="008E2082">
      <w:pPr>
        <w:pStyle w:val="Heading5"/>
      </w:pPr>
      <w:bookmarkStart w:id="5348" w:name="_Toc73963112"/>
      <w:bookmarkStart w:id="5349" w:name="_Toc75260289"/>
      <w:bookmarkStart w:id="5350" w:name="_Toc75275831"/>
      <w:bookmarkStart w:id="5351" w:name="_Toc75276342"/>
      <w:bookmarkStart w:id="5352" w:name="_Toc76541841"/>
      <w:bookmarkStart w:id="5353" w:name="_Toc82437611"/>
      <w:bookmarkStart w:id="5354" w:name="_Toc89944977"/>
      <w:bookmarkStart w:id="5355" w:name="_Toc98753995"/>
      <w:bookmarkStart w:id="5356" w:name="_Toc106180981"/>
      <w:bookmarkStart w:id="5357" w:name="_Toc114151026"/>
      <w:bookmarkStart w:id="5358" w:name="_Toc124151429"/>
      <w:bookmarkStart w:id="5359" w:name="_Toc124151949"/>
      <w:bookmarkStart w:id="5360" w:name="_Toc124152469"/>
      <w:bookmarkStart w:id="5361" w:name="_Toc130397001"/>
      <w:bookmarkStart w:id="5362" w:name="_Toc130397521"/>
      <w:bookmarkStart w:id="5363" w:name="_Toc137558625"/>
      <w:bookmarkStart w:id="5364" w:name="_Toc138862450"/>
      <w:bookmarkStart w:id="5365" w:name="_Toc145532507"/>
      <w:bookmarkStart w:id="5366" w:name="_Toc155318786"/>
      <w:bookmarkStart w:id="5367" w:name="_Toc176464478"/>
      <w:bookmarkStart w:id="5368" w:name="_Toc187247325"/>
      <w:bookmarkStart w:id="5369" w:name="_Toc192494848"/>
      <w:r>
        <w:t>7.1.3</w:t>
      </w:r>
      <w:r w:rsidRPr="001227BD">
        <w:t>.1.1</w:t>
      </w:r>
      <w:r w:rsidRPr="001227BD">
        <w:tab/>
        <w:t xml:space="preserve">Applicability rule for </w:t>
      </w:r>
      <w:r>
        <w:t>NCR</w:t>
      </w:r>
      <w:r w:rsidRPr="001227BD">
        <w:t>-MT</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9608D69" w14:textId="77777777" w:rsidR="008E2082" w:rsidRPr="001227BD" w:rsidRDefault="008E2082" w:rsidP="008E2082">
      <w:pPr>
        <w:pStyle w:val="H6"/>
      </w:pPr>
      <w:bookmarkStart w:id="5370" w:name="_Toc73963113"/>
      <w:bookmarkStart w:id="5371" w:name="_Toc75260290"/>
      <w:bookmarkStart w:id="5372" w:name="_Toc75275832"/>
      <w:bookmarkStart w:id="5373" w:name="_Toc75276343"/>
      <w:bookmarkStart w:id="5374" w:name="_Toc76541842"/>
      <w:bookmarkStart w:id="5375" w:name="_Toc82437612"/>
      <w:bookmarkStart w:id="5376" w:name="_Toc89944978"/>
      <w:bookmarkStart w:id="5377" w:name="_Toc98753996"/>
      <w:bookmarkStart w:id="5378" w:name="_Toc106180982"/>
      <w:bookmarkStart w:id="5379" w:name="_Toc114151027"/>
      <w:bookmarkStart w:id="5380" w:name="_Toc124151430"/>
      <w:bookmarkStart w:id="5381" w:name="_Toc124151950"/>
      <w:bookmarkStart w:id="5382" w:name="_Toc124152470"/>
      <w:bookmarkStart w:id="5383" w:name="_Toc130397002"/>
      <w:bookmarkStart w:id="5384" w:name="_Toc130397522"/>
      <w:bookmarkStart w:id="5385" w:name="_Toc137558626"/>
      <w:bookmarkStart w:id="5386" w:name="_Toc138862451"/>
      <w:bookmarkStart w:id="5387" w:name="_Toc145532508"/>
      <w:bookmarkStart w:id="5388" w:name="_Toc155318787"/>
      <w:r>
        <w:t>7.1.3</w:t>
      </w:r>
      <w:r w:rsidRPr="001227BD">
        <w:t>.1.1.1</w:t>
      </w:r>
      <w:r w:rsidRPr="001227BD">
        <w:tab/>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081DF7D3" w14:textId="77777777" w:rsidR="008E2082" w:rsidRPr="001227BD" w:rsidRDefault="008E2082" w:rsidP="008E2082">
      <w:pPr>
        <w:rPr>
          <w:lang w:eastAsia="zh-CN"/>
        </w:rPr>
      </w:pPr>
      <w:bookmarkStart w:id="5389" w:name="_Toc73963114"/>
      <w:bookmarkStart w:id="5390" w:name="_Toc75260291"/>
      <w:bookmarkStart w:id="5391" w:name="_Toc75275833"/>
      <w:bookmarkStart w:id="5392" w:name="_Toc75276344"/>
      <w:bookmarkStart w:id="5393"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4" w:name="_Toc82437613"/>
      <w:bookmarkStart w:id="5395" w:name="_Toc89944979"/>
      <w:bookmarkStart w:id="5396" w:name="_Toc98753997"/>
      <w:bookmarkStart w:id="5397" w:name="_Toc106180983"/>
      <w:bookmarkStart w:id="5398" w:name="_Toc114151028"/>
      <w:bookmarkStart w:id="5399" w:name="_Toc124151431"/>
      <w:bookmarkStart w:id="5400" w:name="_Toc124151951"/>
      <w:bookmarkStart w:id="5401" w:name="_Toc124152471"/>
      <w:bookmarkStart w:id="5402" w:name="_Toc130397003"/>
      <w:bookmarkStart w:id="5403" w:name="_Toc130397523"/>
      <w:bookmarkStart w:id="5404" w:name="_Toc137558627"/>
      <w:bookmarkStart w:id="5405" w:name="_Toc138862452"/>
      <w:bookmarkStart w:id="5406" w:name="_Toc145532509"/>
      <w:bookmarkStart w:id="5407"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8" w:name="_Toc73963115"/>
      <w:bookmarkStart w:id="5409" w:name="_Toc75260292"/>
      <w:bookmarkStart w:id="5410" w:name="_Toc75275834"/>
      <w:bookmarkStart w:id="5411" w:name="_Toc75276345"/>
      <w:bookmarkStart w:id="5412" w:name="_Toc76541844"/>
      <w:bookmarkStart w:id="5413" w:name="_Toc82437614"/>
      <w:bookmarkStart w:id="5414" w:name="_Toc89944980"/>
      <w:bookmarkStart w:id="5415" w:name="_Toc98753998"/>
      <w:bookmarkStart w:id="5416" w:name="_Toc106180984"/>
      <w:bookmarkStart w:id="5417" w:name="_Toc114151029"/>
      <w:bookmarkStart w:id="5418" w:name="_Toc124151432"/>
      <w:bookmarkStart w:id="5419" w:name="_Toc124151952"/>
      <w:bookmarkStart w:id="5420" w:name="_Toc124152472"/>
      <w:bookmarkStart w:id="5421" w:name="_Toc130397004"/>
      <w:bookmarkStart w:id="5422" w:name="_Toc130397524"/>
      <w:bookmarkStart w:id="5423" w:name="_Toc137558628"/>
      <w:bookmarkStart w:id="5424" w:name="_Toc138862453"/>
      <w:bookmarkStart w:id="5425" w:name="_Toc145532510"/>
      <w:bookmarkStart w:id="5426" w:name="_Toc155318789"/>
      <w:r>
        <w:t>7.1.3</w:t>
      </w:r>
      <w:r w:rsidRPr="001227BD">
        <w:t>.1.1.3</w:t>
      </w:r>
      <w:r w:rsidRPr="001227BD">
        <w:tab/>
        <w:t>Applicability of requirements for TDD with different UL-DL patterns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8DC39FF" w14:textId="77777777" w:rsidR="008E2082" w:rsidRPr="001227BD" w:rsidRDefault="008E2082" w:rsidP="008E2082">
      <w:bookmarkStart w:id="5427" w:name="_Toc73963116"/>
      <w:bookmarkStart w:id="5428" w:name="_Toc75260293"/>
      <w:bookmarkStart w:id="5429" w:name="_Toc75275835"/>
      <w:bookmarkStart w:id="5430" w:name="_Toc75276346"/>
      <w:bookmarkStart w:id="5431"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2" w:name="_Toc82437615"/>
      <w:bookmarkStart w:id="5433" w:name="_Toc89944981"/>
      <w:bookmarkStart w:id="5434" w:name="_Toc98753999"/>
      <w:bookmarkStart w:id="5435" w:name="_Toc106180985"/>
      <w:bookmarkStart w:id="5436" w:name="_Toc114151030"/>
      <w:bookmarkStart w:id="5437" w:name="_Toc124151433"/>
      <w:bookmarkStart w:id="5438" w:name="_Toc124151953"/>
      <w:bookmarkStart w:id="5439" w:name="_Toc124152473"/>
      <w:bookmarkStart w:id="5440" w:name="_Toc130397005"/>
      <w:bookmarkStart w:id="5441" w:name="_Toc130397525"/>
      <w:bookmarkStart w:id="5442" w:name="_Toc137558629"/>
      <w:bookmarkStart w:id="5443" w:name="_Toc138862454"/>
      <w:bookmarkStart w:id="5444" w:name="_Toc145532511"/>
      <w:bookmarkStart w:id="5445" w:name="_Toc155318790"/>
      <w:r>
        <w:t>7.1.3</w:t>
      </w:r>
      <w:r w:rsidRPr="001227BD">
        <w:t>.1.1.4</w:t>
      </w:r>
      <w:r w:rsidRPr="001227BD">
        <w:tab/>
        <w:t xml:space="preserve">Applicability of requirements for </w:t>
      </w:r>
      <w:r>
        <w:t>NCR</w:t>
      </w:r>
      <w:r w:rsidRPr="001227BD">
        <w:t>-MT features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6" w:name="_Toc75165403"/>
      <w:bookmarkStart w:id="5447" w:name="_Toc75334327"/>
      <w:bookmarkStart w:id="5448" w:name="_Toc75508519"/>
      <w:bookmarkStart w:id="5449" w:name="_Toc75816258"/>
      <w:bookmarkStart w:id="5450" w:name="_Toc76541416"/>
      <w:bookmarkStart w:id="5451" w:name="_Toc76541983"/>
      <w:bookmarkStart w:id="5452" w:name="_Toc82429873"/>
      <w:bookmarkStart w:id="5453" w:name="_Toc89940124"/>
      <w:bookmarkStart w:id="5454" w:name="_Toc98754450"/>
      <w:bookmarkStart w:id="5455" w:name="_Toc106178264"/>
      <w:bookmarkStart w:id="5456" w:name="_Toc114148982"/>
      <w:bookmarkStart w:id="5457" w:name="_Toc130393767"/>
      <w:bookmarkStart w:id="5458" w:name="_Toc137558630"/>
      <w:bookmarkStart w:id="5459" w:name="_Toc138862455"/>
      <w:bookmarkStart w:id="5460" w:name="_Toc145532512"/>
      <w:bookmarkStart w:id="5461" w:name="_Toc155318791"/>
      <w:bookmarkStart w:id="5462" w:name="_Toc176464479"/>
      <w:bookmarkStart w:id="5463" w:name="_Toc187247326"/>
      <w:bookmarkStart w:id="5464" w:name="_Toc192494849"/>
      <w:r>
        <w:t>7.1.3</w:t>
      </w:r>
      <w:r w:rsidRPr="001227BD">
        <w:t>.1.2</w:t>
      </w:r>
      <w:r w:rsidRPr="001227BD">
        <w:tab/>
        <w:t>Common test parameters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5" w:name="_Toc82437616"/>
      <w:bookmarkStart w:id="5466" w:name="_Toc89944982"/>
      <w:bookmarkStart w:id="5467" w:name="_Toc98754000"/>
      <w:bookmarkStart w:id="5468" w:name="_Toc106180986"/>
      <w:bookmarkStart w:id="5469" w:name="_Toc114151031"/>
      <w:bookmarkStart w:id="5470" w:name="_Toc124151434"/>
      <w:bookmarkStart w:id="5471" w:name="_Toc124151954"/>
      <w:bookmarkStart w:id="5472" w:name="_Toc124152474"/>
      <w:bookmarkStart w:id="5473" w:name="_Toc130397006"/>
      <w:bookmarkStart w:id="5474" w:name="_Toc130397526"/>
      <w:bookmarkStart w:id="5475" w:name="_Toc137558631"/>
      <w:bookmarkStart w:id="5476" w:name="_Toc138862456"/>
      <w:bookmarkStart w:id="5477" w:name="_Toc145532513"/>
      <w:bookmarkStart w:id="5478" w:name="_Toc155318792"/>
      <w:bookmarkStart w:id="5479" w:name="_Toc176464480"/>
      <w:bookmarkStart w:id="5480" w:name="_Toc187247327"/>
      <w:bookmarkStart w:id="5481" w:name="_Toc192494850"/>
      <w:r>
        <w:t>7.1.3</w:t>
      </w:r>
      <w:r w:rsidRPr="001227BD">
        <w:t>.2</w:t>
      </w:r>
      <w:r w:rsidRPr="001227BD">
        <w:tab/>
        <w:t>Reporting Channel Quality Indicator (CQI)</w:t>
      </w:r>
      <w:bookmarkEnd w:id="5427"/>
      <w:bookmarkEnd w:id="5428"/>
      <w:bookmarkEnd w:id="5429"/>
      <w:bookmarkEnd w:id="5430"/>
      <w:bookmarkEnd w:id="5431"/>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8715174" w14:textId="77777777" w:rsidR="008E2082" w:rsidRPr="001227BD" w:rsidRDefault="008E2082" w:rsidP="008E2082">
      <w:pPr>
        <w:pStyle w:val="Heading5"/>
      </w:pPr>
      <w:bookmarkStart w:id="5482" w:name="_Toc73963117"/>
      <w:bookmarkStart w:id="5483" w:name="_Toc75260294"/>
      <w:bookmarkStart w:id="5484" w:name="_Toc75275836"/>
      <w:bookmarkStart w:id="5485" w:name="_Toc75276347"/>
      <w:bookmarkStart w:id="5486" w:name="_Toc76541846"/>
      <w:bookmarkStart w:id="5487" w:name="_Toc82437617"/>
      <w:bookmarkStart w:id="5488" w:name="_Toc89944983"/>
      <w:bookmarkStart w:id="5489" w:name="_Toc98754001"/>
      <w:bookmarkStart w:id="5490" w:name="_Toc106180987"/>
      <w:bookmarkStart w:id="5491" w:name="_Toc114151032"/>
      <w:bookmarkStart w:id="5492" w:name="_Toc124151435"/>
      <w:bookmarkStart w:id="5493" w:name="_Toc124151955"/>
      <w:bookmarkStart w:id="5494" w:name="_Toc124152475"/>
      <w:bookmarkStart w:id="5495" w:name="_Toc130397007"/>
      <w:bookmarkStart w:id="5496" w:name="_Toc130397527"/>
      <w:bookmarkStart w:id="5497" w:name="_Toc137558632"/>
      <w:bookmarkStart w:id="5498" w:name="_Toc138862457"/>
      <w:bookmarkStart w:id="5499" w:name="_Toc145532514"/>
      <w:bookmarkStart w:id="5500" w:name="_Toc155318793"/>
      <w:bookmarkStart w:id="5501" w:name="_Toc176464481"/>
      <w:bookmarkStart w:id="5502" w:name="_Toc187247328"/>
      <w:bookmarkStart w:id="5503" w:name="_Toc192494851"/>
      <w:r>
        <w:t>7.1.3</w:t>
      </w:r>
      <w:r w:rsidRPr="001227BD">
        <w:t>.2.1</w:t>
      </w:r>
      <w:r w:rsidRPr="001227BD">
        <w:tab/>
        <w:t>Definition and applicability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4" w:name="_Toc73963118"/>
      <w:bookmarkStart w:id="5505" w:name="_Toc75260295"/>
      <w:bookmarkStart w:id="5506" w:name="_Toc75275837"/>
      <w:bookmarkStart w:id="5507" w:name="_Toc75276348"/>
      <w:bookmarkStart w:id="5508" w:name="_Toc76541847"/>
      <w:bookmarkStart w:id="5509" w:name="_Toc82437618"/>
      <w:bookmarkStart w:id="5510" w:name="_Toc89944984"/>
      <w:bookmarkStart w:id="5511" w:name="_Toc98754002"/>
      <w:bookmarkStart w:id="5512" w:name="_Toc106180988"/>
      <w:bookmarkStart w:id="5513" w:name="_Toc114151033"/>
      <w:bookmarkStart w:id="5514" w:name="_Toc124151436"/>
      <w:bookmarkStart w:id="5515" w:name="_Toc124151956"/>
      <w:bookmarkStart w:id="5516" w:name="_Toc124152476"/>
      <w:bookmarkStart w:id="5517" w:name="_Toc130397008"/>
      <w:bookmarkStart w:id="5518" w:name="_Toc130397528"/>
      <w:bookmarkStart w:id="5519" w:name="_Toc137558633"/>
      <w:bookmarkStart w:id="5520" w:name="_Toc138862458"/>
      <w:bookmarkStart w:id="5521" w:name="_Toc145532515"/>
      <w:bookmarkStart w:id="5522" w:name="_Toc155318794"/>
      <w:bookmarkStart w:id="5523" w:name="_Toc176464482"/>
      <w:bookmarkStart w:id="5524" w:name="_Toc187247329"/>
      <w:bookmarkStart w:id="5525" w:name="_Toc192494852"/>
      <w:r>
        <w:t>7.1.3</w:t>
      </w:r>
      <w:r w:rsidRPr="001227BD">
        <w:t>.2.2</w:t>
      </w:r>
      <w:r w:rsidRPr="001227BD">
        <w:tab/>
        <w:t>Minimum requirement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6" w:name="_Toc73963119"/>
      <w:bookmarkStart w:id="5527" w:name="_Toc75260296"/>
      <w:bookmarkStart w:id="5528" w:name="_Toc75275838"/>
      <w:bookmarkStart w:id="5529" w:name="_Toc75276349"/>
      <w:bookmarkStart w:id="5530" w:name="_Toc76541848"/>
      <w:bookmarkStart w:id="5531" w:name="_Toc82437619"/>
      <w:bookmarkStart w:id="5532" w:name="_Toc89944985"/>
      <w:bookmarkStart w:id="5533" w:name="_Toc98754003"/>
      <w:bookmarkStart w:id="5534" w:name="_Toc106180989"/>
      <w:bookmarkStart w:id="5535" w:name="_Toc114151034"/>
      <w:bookmarkStart w:id="5536" w:name="_Toc124151437"/>
      <w:bookmarkStart w:id="5537" w:name="_Toc124151957"/>
      <w:bookmarkStart w:id="5538" w:name="_Toc124152477"/>
      <w:bookmarkStart w:id="5539" w:name="_Toc130397009"/>
      <w:bookmarkStart w:id="5540" w:name="_Toc130397529"/>
      <w:bookmarkStart w:id="5541" w:name="_Toc137558634"/>
      <w:bookmarkStart w:id="5542" w:name="_Toc138862459"/>
      <w:bookmarkStart w:id="5543" w:name="_Toc145532516"/>
      <w:bookmarkStart w:id="5544" w:name="_Toc155318795"/>
      <w:bookmarkStart w:id="5545" w:name="_Toc176464483"/>
      <w:bookmarkStart w:id="5546" w:name="_Toc187247330"/>
      <w:bookmarkStart w:id="5547" w:name="_Toc192494853"/>
      <w:r>
        <w:t>7.1.3</w:t>
      </w:r>
      <w:r w:rsidRPr="001227BD">
        <w:t>.2.3</w:t>
      </w:r>
      <w:r w:rsidRPr="001227BD">
        <w:tab/>
        <w:t>Test purpose</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8" w:name="_Toc73963120"/>
      <w:bookmarkStart w:id="5549" w:name="_Toc75260297"/>
      <w:bookmarkStart w:id="5550" w:name="_Toc75275839"/>
      <w:bookmarkStart w:id="5551" w:name="_Toc75276350"/>
      <w:bookmarkStart w:id="5552" w:name="_Toc76541849"/>
      <w:bookmarkStart w:id="5553" w:name="_Toc82437620"/>
      <w:bookmarkStart w:id="5554" w:name="_Toc89944986"/>
      <w:bookmarkStart w:id="5555" w:name="_Toc98754004"/>
      <w:bookmarkStart w:id="5556" w:name="_Toc106180990"/>
      <w:bookmarkStart w:id="5557" w:name="_Toc114151035"/>
      <w:bookmarkStart w:id="5558" w:name="_Toc124151438"/>
      <w:bookmarkStart w:id="5559" w:name="_Toc124151958"/>
      <w:bookmarkStart w:id="5560" w:name="_Toc124152478"/>
      <w:bookmarkStart w:id="5561" w:name="_Toc130397010"/>
      <w:bookmarkStart w:id="5562" w:name="_Toc130397530"/>
      <w:bookmarkStart w:id="5563" w:name="_Toc137558635"/>
      <w:bookmarkStart w:id="5564" w:name="_Toc138862460"/>
      <w:bookmarkStart w:id="5565" w:name="_Toc145532517"/>
      <w:bookmarkStart w:id="5566" w:name="_Toc155318796"/>
      <w:bookmarkStart w:id="5567" w:name="_Toc176464484"/>
      <w:bookmarkStart w:id="5568" w:name="_Toc187247331"/>
      <w:bookmarkStart w:id="5569" w:name="_Toc192494854"/>
      <w:r>
        <w:t>7.1.3</w:t>
      </w:r>
      <w:r w:rsidRPr="001227BD">
        <w:t>.2.4</w:t>
      </w:r>
      <w:r w:rsidRPr="001227BD">
        <w:tab/>
        <w:t>Method of test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0" w:name="_Toc73963121"/>
      <w:bookmarkStart w:id="5571" w:name="_Toc75260298"/>
      <w:bookmarkStart w:id="5572" w:name="_Toc75275840"/>
      <w:bookmarkStart w:id="5573" w:name="_Toc75276351"/>
      <w:bookmarkStart w:id="5574" w:name="_Toc76541850"/>
      <w:bookmarkStart w:id="5575" w:name="_Toc82437621"/>
      <w:bookmarkStart w:id="5576" w:name="_Toc89944987"/>
      <w:bookmarkStart w:id="5577" w:name="_Toc98754005"/>
      <w:bookmarkStart w:id="5578" w:name="_Toc106180991"/>
      <w:bookmarkStart w:id="5579" w:name="_Toc114151036"/>
      <w:bookmarkStart w:id="5580" w:name="_Toc124151439"/>
      <w:bookmarkStart w:id="5581" w:name="_Toc124151959"/>
      <w:bookmarkStart w:id="5582" w:name="_Toc124152479"/>
      <w:bookmarkStart w:id="5583" w:name="_Toc130397011"/>
      <w:bookmarkStart w:id="5584" w:name="_Toc130397531"/>
      <w:bookmarkStart w:id="5585" w:name="_Toc137558636"/>
      <w:bookmarkStart w:id="5586" w:name="_Toc138862461"/>
      <w:bookmarkStart w:id="5587" w:name="_Toc145532518"/>
      <w:bookmarkStart w:id="5588" w:name="_Toc155318797"/>
      <w:bookmarkStart w:id="5589" w:name="_Toc176464485"/>
      <w:bookmarkStart w:id="5590" w:name="_Toc187247332"/>
      <w:bookmarkStart w:id="5591" w:name="_Toc192494855"/>
      <w:r>
        <w:t>7.1.3</w:t>
      </w:r>
      <w:r w:rsidRPr="001227BD">
        <w:t>.2.5</w:t>
      </w:r>
      <w:r w:rsidRPr="001227BD">
        <w:tab/>
        <w:t>Test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2" w:name="_Toc120613240"/>
      <w:bookmarkStart w:id="5593" w:name="_Toc121756784"/>
      <w:bookmarkStart w:id="5594" w:name="_Toc121820373"/>
      <w:bookmarkStart w:id="5595" w:name="_Toc124158123"/>
      <w:bookmarkStart w:id="5596" w:name="_Toc130560700"/>
      <w:bookmarkStart w:id="5597" w:name="_Toc137470343"/>
      <w:bookmarkStart w:id="5598" w:name="_Toc138884736"/>
      <w:bookmarkStart w:id="5599" w:name="_Toc145511144"/>
      <w:bookmarkStart w:id="5600" w:name="_Toc155479381"/>
      <w:bookmarkStart w:id="5601" w:name="_Toc176464486"/>
      <w:bookmarkStart w:id="5602" w:name="_Toc187247333"/>
      <w:bookmarkStart w:id="5603"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2"/>
      <w:bookmarkEnd w:id="5593"/>
      <w:bookmarkEnd w:id="5594"/>
      <w:bookmarkEnd w:id="5595"/>
      <w:bookmarkEnd w:id="5596"/>
      <w:bookmarkEnd w:id="5597"/>
      <w:bookmarkEnd w:id="5598"/>
      <w:bookmarkEnd w:id="5599"/>
      <w:bookmarkEnd w:id="5600"/>
      <w:bookmarkEnd w:id="5601"/>
      <w:bookmarkEnd w:id="5602"/>
      <w:bookmarkEnd w:id="5603"/>
    </w:p>
    <w:p w14:paraId="021D1DE0" w14:textId="77777777" w:rsidR="004F535E" w:rsidRPr="004F535E" w:rsidRDefault="004F535E" w:rsidP="004F535E"/>
    <w:p w14:paraId="0A24AA6B" w14:textId="77777777" w:rsidR="00BB5D14" w:rsidRPr="007530C6" w:rsidRDefault="00BB5D14" w:rsidP="00BB5D14">
      <w:pPr>
        <w:pStyle w:val="Heading1"/>
      </w:pPr>
      <w:bookmarkStart w:id="5604" w:name="_Toc503965148"/>
      <w:bookmarkStart w:id="5605" w:name="_Toc120613241"/>
      <w:bookmarkStart w:id="5606" w:name="_Toc121756785"/>
      <w:bookmarkStart w:id="5607" w:name="_Toc121820374"/>
      <w:bookmarkStart w:id="5608" w:name="_Toc124158124"/>
      <w:bookmarkStart w:id="5609" w:name="_Toc130560701"/>
      <w:bookmarkStart w:id="5610" w:name="_Toc137470344"/>
      <w:bookmarkStart w:id="5611" w:name="_Toc138884737"/>
      <w:bookmarkStart w:id="5612" w:name="_Toc145511145"/>
      <w:bookmarkStart w:id="5613" w:name="_Toc155479382"/>
      <w:bookmarkStart w:id="5614" w:name="_Toc176464487"/>
      <w:bookmarkStart w:id="5615" w:name="_Toc187247334"/>
      <w:bookmarkStart w:id="5616" w:name="_Toc192494857"/>
      <w:r w:rsidRPr="007530C6">
        <w:t>A.1</w:t>
      </w:r>
      <w:r w:rsidRPr="007530C6">
        <w:tab/>
        <w:t>Repeater stimulus signal 1</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7" w:name="_Toc503965149"/>
      <w:bookmarkStart w:id="5618" w:name="_Toc120613242"/>
      <w:bookmarkStart w:id="5619" w:name="_Toc121756786"/>
      <w:bookmarkStart w:id="5620" w:name="_Toc121820375"/>
      <w:bookmarkStart w:id="5621" w:name="_Toc124158125"/>
      <w:bookmarkStart w:id="5622" w:name="_Toc130560702"/>
      <w:bookmarkStart w:id="5623" w:name="_Toc137470345"/>
      <w:bookmarkStart w:id="5624" w:name="_Toc138884738"/>
      <w:bookmarkStart w:id="5625" w:name="_Toc145511146"/>
      <w:bookmarkStart w:id="5626" w:name="_Toc155479383"/>
      <w:bookmarkStart w:id="5627" w:name="_Toc176464488"/>
      <w:bookmarkStart w:id="5628" w:name="_Toc187247335"/>
      <w:bookmarkStart w:id="5629" w:name="_Toc192494858"/>
      <w:r w:rsidRPr="007530C6">
        <w:t>A.2</w:t>
      </w:r>
      <w:r w:rsidRPr="007530C6">
        <w:tab/>
        <w:t>Repeater stimulus signal 2</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0" w:name="_Toc503965152"/>
      <w:bookmarkStart w:id="5631" w:name="_Toc120613243"/>
      <w:bookmarkStart w:id="5632" w:name="_Toc121756787"/>
      <w:bookmarkStart w:id="5633" w:name="_Toc121820376"/>
      <w:bookmarkStart w:id="5634" w:name="_Toc124158126"/>
      <w:bookmarkStart w:id="5635" w:name="_Toc130560703"/>
      <w:bookmarkStart w:id="5636" w:name="_Toc137470346"/>
      <w:bookmarkStart w:id="5637" w:name="_Toc138884739"/>
      <w:bookmarkStart w:id="5638" w:name="_Toc145511147"/>
      <w:bookmarkStart w:id="5639" w:name="_Toc155479384"/>
      <w:bookmarkStart w:id="5640" w:name="_Toc176464489"/>
      <w:bookmarkStart w:id="5641" w:name="_Toc187247336"/>
      <w:bookmarkStart w:id="5642" w:name="_Toc192494859"/>
      <w:r w:rsidRPr="007530C6">
        <w:t>A.3</w:t>
      </w:r>
      <w:r w:rsidRPr="007530C6">
        <w:tab/>
        <w:t>Repeater stimulus signal spectral purity requirements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3"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3"/>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4" w:name="_Toc120613244"/>
      <w:bookmarkStart w:id="5645" w:name="_Toc121756788"/>
      <w:bookmarkStart w:id="5646" w:name="_Toc121820377"/>
      <w:bookmarkStart w:id="5647" w:name="_Toc124158127"/>
      <w:bookmarkStart w:id="5648" w:name="_Toc130560704"/>
      <w:bookmarkStart w:id="5649" w:name="_Toc137470347"/>
      <w:bookmarkStart w:id="5650" w:name="_Toc138884740"/>
      <w:bookmarkStart w:id="5651" w:name="_Toc145511148"/>
      <w:bookmarkStart w:id="5652" w:name="_Toc155479385"/>
      <w:bookmarkStart w:id="5653" w:name="_Toc176464490"/>
      <w:bookmarkStart w:id="5654" w:name="_Toc187247337"/>
      <w:bookmarkStart w:id="5655" w:name="_Toc192494860"/>
      <w:r w:rsidRPr="007530C6">
        <w:t>Annex B (normative):</w:t>
      </w:r>
      <w:r w:rsidRPr="007530C6">
        <w:br/>
        <w:t xml:space="preserve">Environmental requirements for the </w:t>
      </w:r>
      <w:r w:rsidR="009E50FE" w:rsidRPr="007530C6">
        <w:rPr>
          <w:rFonts w:hint="eastAsia"/>
          <w:lang w:eastAsia="zh-CN"/>
        </w:rPr>
        <w:t>repeater</w:t>
      </w:r>
      <w:bookmarkEnd w:id="5644"/>
      <w:bookmarkEnd w:id="5645"/>
      <w:bookmarkEnd w:id="5646"/>
      <w:bookmarkEnd w:id="5647"/>
      <w:bookmarkEnd w:id="5648"/>
      <w:bookmarkEnd w:id="5649"/>
      <w:bookmarkEnd w:id="5650"/>
      <w:bookmarkEnd w:id="5651"/>
      <w:bookmarkEnd w:id="5652"/>
      <w:bookmarkEnd w:id="5653"/>
      <w:bookmarkEnd w:id="5654"/>
      <w:bookmarkEnd w:id="5655"/>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6" w:name="_Toc115191651"/>
      <w:bookmarkStart w:id="5657" w:name="_Toc106201797"/>
      <w:bookmarkStart w:id="5658" w:name="_Toc98774036"/>
      <w:bookmarkStart w:id="5659" w:name="_Toc89955608"/>
      <w:bookmarkStart w:id="5660" w:name="_Toc82595577"/>
      <w:bookmarkStart w:id="5661" w:name="_Toc76545474"/>
      <w:bookmarkStart w:id="5662" w:name="_Toc75243128"/>
      <w:bookmarkStart w:id="5663" w:name="_Toc74962218"/>
      <w:bookmarkStart w:id="5664" w:name="_Toc66728341"/>
      <w:bookmarkStart w:id="5665" w:name="_Toc61183026"/>
      <w:bookmarkStart w:id="5666" w:name="_Toc58863041"/>
      <w:bookmarkStart w:id="5667" w:name="_Toc58860537"/>
      <w:bookmarkStart w:id="5668" w:name="_Toc53182750"/>
      <w:bookmarkStart w:id="5669" w:name="_Toc45884718"/>
      <w:bookmarkStart w:id="5670" w:name="_Toc37272471"/>
      <w:bookmarkStart w:id="5671" w:name="_Toc36645417"/>
      <w:bookmarkStart w:id="5672" w:name="_Toc29810024"/>
      <w:bookmarkStart w:id="5673" w:name="_Toc21100226"/>
      <w:bookmarkStart w:id="5674" w:name="_Toc120613245"/>
      <w:bookmarkStart w:id="5675" w:name="_Toc121756789"/>
      <w:bookmarkStart w:id="5676" w:name="_Toc121820378"/>
      <w:bookmarkStart w:id="5677" w:name="_Toc124158128"/>
      <w:bookmarkStart w:id="5678" w:name="_Toc130560705"/>
      <w:bookmarkStart w:id="5679" w:name="_Toc137470348"/>
      <w:bookmarkStart w:id="5680" w:name="_Toc138884741"/>
      <w:bookmarkStart w:id="5681" w:name="_Toc145511149"/>
      <w:bookmarkStart w:id="5682" w:name="_Toc155479386"/>
      <w:bookmarkStart w:id="5683" w:name="_Toc176464491"/>
      <w:bookmarkStart w:id="5684" w:name="_Toc187247338"/>
      <w:bookmarkStart w:id="5685" w:name="_Toc192494861"/>
      <w:r w:rsidRPr="007530C6">
        <w:t>B.1</w:t>
      </w:r>
      <w:r w:rsidRPr="007530C6">
        <w:tab/>
        <w:t>General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6" w:name="_Toc115191652"/>
      <w:bookmarkStart w:id="5687" w:name="_Toc106201798"/>
      <w:bookmarkStart w:id="5688" w:name="_Toc98774037"/>
      <w:bookmarkStart w:id="5689" w:name="_Toc89955609"/>
      <w:bookmarkStart w:id="5690" w:name="_Toc82595578"/>
      <w:bookmarkStart w:id="5691" w:name="_Toc76545475"/>
      <w:bookmarkStart w:id="5692" w:name="_Toc75243129"/>
      <w:bookmarkStart w:id="5693" w:name="_Toc74962219"/>
      <w:bookmarkStart w:id="5694" w:name="_Toc66728342"/>
      <w:bookmarkStart w:id="5695" w:name="_Toc61183027"/>
      <w:bookmarkStart w:id="5696" w:name="_Toc58863042"/>
      <w:bookmarkStart w:id="5697" w:name="_Toc58860538"/>
      <w:bookmarkStart w:id="5698" w:name="_Toc53182751"/>
      <w:bookmarkStart w:id="5699" w:name="_Toc45884719"/>
      <w:bookmarkStart w:id="5700" w:name="_Toc37272472"/>
      <w:bookmarkStart w:id="5701" w:name="_Toc36645418"/>
      <w:bookmarkStart w:id="5702" w:name="_Toc29810025"/>
      <w:bookmarkStart w:id="5703" w:name="_Toc21100227"/>
      <w:bookmarkStart w:id="5704" w:name="_Toc120613246"/>
      <w:bookmarkStart w:id="5705" w:name="_Toc121756790"/>
      <w:bookmarkStart w:id="5706" w:name="_Toc121820379"/>
      <w:bookmarkStart w:id="5707" w:name="_Toc124158129"/>
      <w:bookmarkStart w:id="5708" w:name="_Toc130560706"/>
      <w:bookmarkStart w:id="5709" w:name="_Toc137470349"/>
      <w:bookmarkStart w:id="5710" w:name="_Toc138884742"/>
      <w:bookmarkStart w:id="5711" w:name="_Toc145511150"/>
      <w:bookmarkStart w:id="5712" w:name="_Toc155479387"/>
      <w:bookmarkStart w:id="5713" w:name="_Toc176464492"/>
      <w:bookmarkStart w:id="5714" w:name="_Toc187247339"/>
      <w:bookmarkStart w:id="5715" w:name="_Toc192494862"/>
      <w:r w:rsidRPr="007530C6">
        <w:t>B.2</w:t>
      </w:r>
      <w:r w:rsidRPr="007530C6">
        <w:tab/>
        <w:t>Normal test environment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6" w:name="_Toc115191653"/>
      <w:bookmarkStart w:id="5717" w:name="_Toc106201799"/>
      <w:bookmarkStart w:id="5718" w:name="_Toc98774038"/>
      <w:bookmarkStart w:id="5719" w:name="_Toc89955610"/>
      <w:bookmarkStart w:id="5720" w:name="_Toc82595579"/>
      <w:bookmarkStart w:id="5721" w:name="_Toc76545476"/>
      <w:bookmarkStart w:id="5722" w:name="_Toc75243130"/>
      <w:bookmarkStart w:id="5723" w:name="_Toc74962220"/>
      <w:bookmarkStart w:id="5724" w:name="_Toc66728343"/>
      <w:bookmarkStart w:id="5725" w:name="_Toc61183028"/>
      <w:bookmarkStart w:id="5726" w:name="_Toc58863043"/>
      <w:bookmarkStart w:id="5727" w:name="_Toc58860539"/>
      <w:bookmarkStart w:id="5728" w:name="_Toc53182752"/>
      <w:bookmarkStart w:id="5729" w:name="_Toc45884720"/>
      <w:bookmarkStart w:id="5730" w:name="_Toc37272473"/>
      <w:bookmarkStart w:id="5731" w:name="_Toc36645419"/>
      <w:bookmarkStart w:id="5732" w:name="_Toc29810026"/>
      <w:bookmarkStart w:id="5733" w:name="_Toc21100228"/>
      <w:bookmarkStart w:id="5734" w:name="_Toc120613247"/>
      <w:bookmarkStart w:id="5735" w:name="_Toc121756791"/>
      <w:bookmarkStart w:id="5736" w:name="_Toc121820380"/>
      <w:bookmarkStart w:id="5737" w:name="_Toc124158130"/>
      <w:bookmarkStart w:id="5738" w:name="_Toc130560707"/>
      <w:bookmarkStart w:id="5739" w:name="_Toc137470350"/>
      <w:bookmarkStart w:id="5740" w:name="_Toc138884743"/>
      <w:bookmarkStart w:id="5741" w:name="_Toc145511151"/>
      <w:bookmarkStart w:id="5742" w:name="_Toc155479388"/>
      <w:bookmarkStart w:id="5743" w:name="_Toc176464493"/>
      <w:bookmarkStart w:id="5744" w:name="_Toc187247340"/>
      <w:bookmarkStart w:id="5745" w:name="_Toc192494863"/>
      <w:r w:rsidRPr="007530C6">
        <w:t>B.3</w:t>
      </w:r>
      <w:r w:rsidRPr="007530C6">
        <w:tab/>
        <w:t>Extreme test environment</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6" w:name="_Toc115191654"/>
      <w:bookmarkStart w:id="5747" w:name="_Toc106201800"/>
      <w:bookmarkStart w:id="5748" w:name="_Toc98774039"/>
      <w:bookmarkStart w:id="5749" w:name="_Toc89955611"/>
      <w:bookmarkStart w:id="5750" w:name="_Toc82595580"/>
      <w:bookmarkStart w:id="5751" w:name="_Toc76545477"/>
      <w:bookmarkStart w:id="5752" w:name="_Toc75243131"/>
      <w:bookmarkStart w:id="5753" w:name="_Toc74962221"/>
      <w:bookmarkStart w:id="5754" w:name="_Toc66728344"/>
      <w:bookmarkStart w:id="5755" w:name="_Toc61183029"/>
      <w:bookmarkStart w:id="5756" w:name="_Toc58863044"/>
      <w:bookmarkStart w:id="5757" w:name="_Toc58860540"/>
      <w:bookmarkStart w:id="5758" w:name="_Toc53182753"/>
      <w:bookmarkStart w:id="5759" w:name="_Toc45884721"/>
      <w:bookmarkStart w:id="5760" w:name="_Toc37272474"/>
      <w:bookmarkStart w:id="5761" w:name="_Toc36645420"/>
      <w:bookmarkStart w:id="5762" w:name="_Toc29810027"/>
      <w:bookmarkStart w:id="5763" w:name="_Toc21100229"/>
      <w:bookmarkStart w:id="5764" w:name="_Toc120613248"/>
      <w:bookmarkStart w:id="5765" w:name="_Toc121756792"/>
      <w:bookmarkStart w:id="5766" w:name="_Toc121820381"/>
      <w:bookmarkStart w:id="5767" w:name="_Toc124158131"/>
      <w:bookmarkStart w:id="5768" w:name="_Toc130560708"/>
      <w:bookmarkStart w:id="5769" w:name="_Toc137470351"/>
      <w:bookmarkStart w:id="5770" w:name="_Toc138884744"/>
      <w:bookmarkStart w:id="5771" w:name="_Toc145511152"/>
      <w:bookmarkStart w:id="5772" w:name="_Toc155479389"/>
      <w:bookmarkStart w:id="5773" w:name="_Toc176464494"/>
      <w:bookmarkStart w:id="5774" w:name="_Toc187247341"/>
      <w:bookmarkStart w:id="5775" w:name="_Toc192494864"/>
      <w:r w:rsidRPr="007530C6">
        <w:t>B.3.1</w:t>
      </w:r>
      <w:r w:rsidRPr="007530C6">
        <w:tab/>
        <w:t>Extreme temperature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6" w:name="_Toc115191655"/>
      <w:bookmarkStart w:id="5777" w:name="_Toc106201801"/>
      <w:bookmarkStart w:id="5778" w:name="_Toc98774040"/>
      <w:bookmarkStart w:id="5779" w:name="_Toc89955612"/>
      <w:bookmarkStart w:id="5780" w:name="_Toc82595581"/>
      <w:bookmarkStart w:id="5781" w:name="_Toc76545478"/>
      <w:bookmarkStart w:id="5782" w:name="_Toc75243132"/>
      <w:bookmarkStart w:id="5783" w:name="_Toc74962222"/>
      <w:bookmarkStart w:id="5784" w:name="_Toc66728345"/>
      <w:bookmarkStart w:id="5785" w:name="_Toc61183030"/>
      <w:bookmarkStart w:id="5786" w:name="_Toc58863045"/>
      <w:bookmarkStart w:id="5787" w:name="_Toc58860541"/>
      <w:bookmarkStart w:id="5788" w:name="_Toc53182754"/>
      <w:bookmarkStart w:id="5789" w:name="_Toc45884722"/>
      <w:bookmarkStart w:id="5790" w:name="_Toc37272475"/>
      <w:bookmarkStart w:id="5791" w:name="_Toc36645421"/>
      <w:bookmarkStart w:id="5792" w:name="_Toc29810028"/>
      <w:bookmarkStart w:id="5793" w:name="_Toc21100230"/>
      <w:bookmarkStart w:id="5794" w:name="_Toc120613249"/>
      <w:bookmarkStart w:id="5795" w:name="_Toc121756793"/>
      <w:bookmarkStart w:id="5796" w:name="_Toc121820382"/>
      <w:bookmarkStart w:id="5797" w:name="_Toc124158132"/>
      <w:bookmarkStart w:id="5798" w:name="_Toc130560709"/>
      <w:bookmarkStart w:id="5799" w:name="_Toc137470352"/>
      <w:bookmarkStart w:id="5800" w:name="_Toc138884745"/>
      <w:bookmarkStart w:id="5801" w:name="_Toc145511153"/>
      <w:bookmarkStart w:id="5802" w:name="_Toc155479390"/>
      <w:bookmarkStart w:id="5803" w:name="_Toc176464495"/>
      <w:bookmarkStart w:id="5804" w:name="_Toc187247342"/>
      <w:bookmarkStart w:id="5805" w:name="_Toc192494865"/>
      <w:r w:rsidRPr="007530C6">
        <w:t>B.4</w:t>
      </w:r>
      <w:r w:rsidRPr="007530C6">
        <w:tab/>
        <w:t>Vibration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6" w:name="_Toc115191656"/>
      <w:bookmarkStart w:id="5807" w:name="_Toc106201802"/>
      <w:bookmarkStart w:id="5808" w:name="_Toc98774041"/>
      <w:bookmarkStart w:id="5809" w:name="_Toc89955613"/>
      <w:bookmarkStart w:id="5810" w:name="_Toc82595582"/>
      <w:bookmarkStart w:id="5811" w:name="_Toc76545479"/>
      <w:bookmarkStart w:id="5812" w:name="_Toc75243133"/>
      <w:bookmarkStart w:id="5813" w:name="_Toc74962223"/>
      <w:bookmarkStart w:id="5814" w:name="_Toc66728346"/>
      <w:bookmarkStart w:id="5815" w:name="_Toc61183031"/>
      <w:bookmarkStart w:id="5816" w:name="_Toc58863046"/>
      <w:bookmarkStart w:id="5817" w:name="_Toc58860542"/>
      <w:bookmarkStart w:id="5818" w:name="_Toc53182755"/>
      <w:bookmarkStart w:id="5819" w:name="_Toc45884723"/>
      <w:bookmarkStart w:id="5820" w:name="_Toc37272476"/>
      <w:bookmarkStart w:id="5821" w:name="_Toc36645422"/>
      <w:bookmarkStart w:id="5822" w:name="_Toc29810029"/>
      <w:bookmarkStart w:id="5823" w:name="_Toc21100231"/>
      <w:bookmarkStart w:id="5824" w:name="_Toc120613250"/>
      <w:bookmarkStart w:id="5825" w:name="_Toc121756794"/>
      <w:bookmarkStart w:id="5826" w:name="_Toc121820383"/>
      <w:bookmarkStart w:id="5827" w:name="_Toc124158133"/>
      <w:bookmarkStart w:id="5828" w:name="_Toc130560710"/>
      <w:bookmarkStart w:id="5829" w:name="_Toc137470353"/>
      <w:bookmarkStart w:id="5830" w:name="_Toc138884746"/>
      <w:bookmarkStart w:id="5831" w:name="_Toc145511154"/>
      <w:bookmarkStart w:id="5832" w:name="_Toc155479391"/>
      <w:bookmarkStart w:id="5833" w:name="_Toc176464496"/>
      <w:bookmarkStart w:id="5834" w:name="_Toc187247343"/>
      <w:bookmarkStart w:id="5835" w:name="_Toc192494866"/>
      <w:r w:rsidRPr="007530C6">
        <w:t>B.5</w:t>
      </w:r>
      <w:r w:rsidRPr="007530C6">
        <w:tab/>
        <w:t>Power supply</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6" w:name="_Toc115191657"/>
      <w:bookmarkStart w:id="5837" w:name="_Toc106201803"/>
      <w:bookmarkStart w:id="5838" w:name="_Toc98774042"/>
      <w:bookmarkStart w:id="5839" w:name="_Toc89955614"/>
      <w:bookmarkStart w:id="5840" w:name="_Toc82595583"/>
      <w:bookmarkStart w:id="5841" w:name="_Toc76545480"/>
      <w:bookmarkStart w:id="5842" w:name="_Toc75243134"/>
      <w:bookmarkStart w:id="5843" w:name="_Toc74962224"/>
      <w:bookmarkStart w:id="5844" w:name="_Toc66728347"/>
      <w:bookmarkStart w:id="5845" w:name="_Toc61183032"/>
      <w:bookmarkStart w:id="5846" w:name="_Toc58863047"/>
      <w:bookmarkStart w:id="5847" w:name="_Toc58860543"/>
      <w:bookmarkStart w:id="5848" w:name="_Toc53182756"/>
      <w:bookmarkStart w:id="5849" w:name="_Toc45884724"/>
      <w:bookmarkStart w:id="5850" w:name="_Toc37272477"/>
      <w:bookmarkStart w:id="5851" w:name="_Toc36645423"/>
      <w:bookmarkStart w:id="5852" w:name="_Toc29810030"/>
      <w:bookmarkStart w:id="5853" w:name="_Toc21100232"/>
      <w:bookmarkStart w:id="5854" w:name="_Toc120613251"/>
      <w:bookmarkStart w:id="5855" w:name="_Toc121756795"/>
      <w:bookmarkStart w:id="5856" w:name="_Toc121820384"/>
      <w:bookmarkStart w:id="5857" w:name="_Toc124158134"/>
      <w:bookmarkStart w:id="5858" w:name="_Toc130560711"/>
      <w:bookmarkStart w:id="5859" w:name="_Toc137470354"/>
      <w:bookmarkStart w:id="5860" w:name="_Toc138884747"/>
      <w:bookmarkStart w:id="5861" w:name="_Toc145511155"/>
      <w:bookmarkStart w:id="5862" w:name="_Toc155479392"/>
      <w:bookmarkStart w:id="5863" w:name="_Toc176464497"/>
      <w:bookmarkStart w:id="5864" w:name="_Toc187247344"/>
      <w:bookmarkStart w:id="5865" w:name="_Toc192494867"/>
      <w:r w:rsidRPr="007530C6">
        <w:rPr>
          <w:lang w:eastAsia="sv-SE"/>
        </w:rPr>
        <w:t>B.6</w:t>
      </w:r>
      <w:r w:rsidRPr="007530C6">
        <w:rPr>
          <w:lang w:eastAsia="sv-SE"/>
        </w:rPr>
        <w:tab/>
        <w:t>Measurement of test environments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6" w:name="_Toc89954371"/>
      <w:bookmarkStart w:id="5867" w:name="_Toc82598723"/>
      <w:bookmarkStart w:id="5868" w:name="_Toc76545339"/>
      <w:bookmarkStart w:id="5869" w:name="_Toc74967888"/>
      <w:bookmarkStart w:id="5870" w:name="_Toc66782654"/>
      <w:bookmarkStart w:id="5871" w:name="_Toc61182661"/>
      <w:bookmarkStart w:id="5872" w:name="_Toc58860544"/>
      <w:bookmarkStart w:id="5873" w:name="_Toc53182757"/>
      <w:bookmarkStart w:id="5874" w:name="_Toc45884725"/>
      <w:bookmarkStart w:id="5875" w:name="_Toc37272478"/>
      <w:bookmarkStart w:id="5876" w:name="_Toc36645424"/>
      <w:bookmarkStart w:id="5877" w:name="_Toc29810031"/>
      <w:bookmarkStart w:id="5878" w:name="_Toc21100233"/>
      <w:bookmarkStart w:id="5879" w:name="_Toc120613252"/>
      <w:bookmarkStart w:id="5880" w:name="_Toc121756796"/>
      <w:bookmarkStart w:id="5881" w:name="_Toc121820385"/>
      <w:bookmarkStart w:id="5882" w:name="_Toc124158135"/>
      <w:bookmarkStart w:id="5883" w:name="_Toc130560712"/>
      <w:bookmarkStart w:id="5884" w:name="_Toc137470355"/>
      <w:bookmarkStart w:id="5885" w:name="_Toc138884748"/>
      <w:bookmarkStart w:id="5886" w:name="_Toc145511156"/>
      <w:bookmarkStart w:id="5887" w:name="_Toc155479393"/>
      <w:bookmarkStart w:id="5888" w:name="_Toc176464498"/>
      <w:bookmarkStart w:id="5889" w:name="_Toc187247345"/>
      <w:bookmarkStart w:id="5890" w:name="_Toc192494868"/>
      <w:r w:rsidRPr="007530C6">
        <w:t>Annex C (informative):</w:t>
      </w:r>
      <w:r w:rsidRPr="007530C6">
        <w:br/>
        <w:t>Test tolerances and derivation of test requirements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1" w:name="_Toc115191659"/>
      <w:bookmarkStart w:id="5892" w:name="_Toc106201805"/>
      <w:bookmarkStart w:id="5893" w:name="_Toc98774044"/>
      <w:bookmarkStart w:id="5894" w:name="_Toc89955616"/>
      <w:bookmarkStart w:id="5895" w:name="_Toc82595585"/>
      <w:bookmarkStart w:id="5896" w:name="_Toc76545482"/>
      <w:bookmarkStart w:id="5897" w:name="_Toc75243136"/>
      <w:bookmarkStart w:id="5898" w:name="_Toc74962226"/>
      <w:bookmarkStart w:id="5899" w:name="_Toc66728349"/>
      <w:bookmarkStart w:id="5900" w:name="_Toc61183034"/>
      <w:bookmarkStart w:id="5901" w:name="_Toc58863049"/>
      <w:bookmarkStart w:id="5902" w:name="_Toc58860545"/>
      <w:bookmarkStart w:id="5903" w:name="_Toc53182758"/>
      <w:bookmarkStart w:id="5904" w:name="_Toc45884726"/>
      <w:bookmarkStart w:id="5905" w:name="_Toc37272479"/>
      <w:bookmarkStart w:id="5906" w:name="_Toc36645425"/>
      <w:bookmarkStart w:id="5907" w:name="_Toc29810032"/>
      <w:bookmarkStart w:id="5908" w:name="_Toc21100234"/>
      <w:bookmarkStart w:id="5909" w:name="_Toc120613253"/>
      <w:bookmarkStart w:id="5910" w:name="_Toc121756797"/>
      <w:bookmarkStart w:id="5911" w:name="_Toc121820386"/>
      <w:bookmarkStart w:id="5912" w:name="_Toc124158136"/>
      <w:bookmarkStart w:id="5913" w:name="_Toc130560713"/>
      <w:bookmarkStart w:id="5914" w:name="_Toc137470356"/>
      <w:bookmarkStart w:id="5915" w:name="_Toc138884749"/>
      <w:bookmarkStart w:id="5916" w:name="_Toc145511157"/>
      <w:bookmarkStart w:id="5917" w:name="_Toc155479394"/>
      <w:bookmarkStart w:id="5918" w:name="_Toc176464499"/>
      <w:bookmarkStart w:id="5919" w:name="_Toc187247346"/>
      <w:bookmarkStart w:id="5920" w:name="_Toc192494869"/>
      <w:r w:rsidRPr="007530C6">
        <w:t>C.1</w:t>
      </w:r>
      <w:r w:rsidRPr="007530C6">
        <w:tab/>
      </w:r>
      <w:r w:rsidRPr="007530C6">
        <w:rPr>
          <w:lang w:eastAsia="sv-SE"/>
        </w:rPr>
        <w:t xml:space="preserve">Measurement of </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r w:rsidRPr="007530C6">
        <w:rPr>
          <w:lang w:eastAsia="sv-SE"/>
        </w:rPr>
        <w:t>conducted characteristics</w:t>
      </w:r>
      <w:bookmarkEnd w:id="5909"/>
      <w:bookmarkEnd w:id="5910"/>
      <w:bookmarkEnd w:id="5911"/>
      <w:bookmarkEnd w:id="5912"/>
      <w:bookmarkEnd w:id="5913"/>
      <w:bookmarkEnd w:id="5914"/>
      <w:bookmarkEnd w:id="5915"/>
      <w:bookmarkEnd w:id="5916"/>
      <w:bookmarkEnd w:id="5917"/>
      <w:bookmarkEnd w:id="5918"/>
      <w:bookmarkEnd w:id="5919"/>
      <w:bookmarkEnd w:id="5920"/>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1" w:name="_Toc89954375"/>
      <w:bookmarkStart w:id="5922" w:name="_Toc82598727"/>
      <w:bookmarkStart w:id="5923" w:name="_Toc76545343"/>
      <w:bookmarkStart w:id="5924" w:name="_Toc74967892"/>
      <w:bookmarkStart w:id="5925" w:name="_Toc66782658"/>
      <w:bookmarkStart w:id="5926" w:name="_Toc61182665"/>
      <w:bookmarkStart w:id="5927" w:name="_Toc58860548"/>
      <w:bookmarkStart w:id="5928" w:name="_Toc53182761"/>
      <w:bookmarkStart w:id="5929" w:name="_Toc120613254"/>
      <w:bookmarkStart w:id="5930" w:name="_Toc121756798"/>
      <w:bookmarkStart w:id="5931" w:name="_Toc121820387"/>
      <w:bookmarkStart w:id="5932" w:name="_Toc124158137"/>
      <w:bookmarkStart w:id="5933" w:name="_Toc130560714"/>
      <w:bookmarkStart w:id="5934" w:name="_Toc137470357"/>
      <w:bookmarkStart w:id="5935" w:name="_Toc138884750"/>
      <w:bookmarkStart w:id="5936" w:name="_Toc145511158"/>
      <w:bookmarkStart w:id="5937" w:name="_Toc155479395"/>
      <w:bookmarkStart w:id="5938" w:name="_Toc176464500"/>
      <w:bookmarkStart w:id="5939" w:name="_Toc187247347"/>
      <w:bookmarkStart w:id="5940" w:name="_Toc192494870"/>
      <w:r w:rsidRPr="007530C6">
        <w:t>Annex D (informative):</w:t>
      </w:r>
      <w:r w:rsidRPr="007530C6">
        <w:br/>
        <w:t>Measurement system set-up</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1" w:name="_Toc503965138"/>
      <w:bookmarkStart w:id="5942" w:name="_Toc120613255"/>
      <w:bookmarkStart w:id="5943" w:name="_Toc121756799"/>
      <w:bookmarkStart w:id="5944" w:name="_Toc121820388"/>
      <w:bookmarkStart w:id="5945" w:name="_Toc124158138"/>
      <w:bookmarkStart w:id="5946" w:name="_Toc130560715"/>
      <w:bookmarkStart w:id="5947" w:name="_Toc137470358"/>
      <w:bookmarkStart w:id="5948" w:name="_Toc138884751"/>
      <w:bookmarkStart w:id="5949" w:name="_Toc145511159"/>
      <w:bookmarkStart w:id="5950" w:name="_Toc155479396"/>
      <w:bookmarkStart w:id="5951" w:name="_Toc176464501"/>
      <w:bookmarkStart w:id="5952" w:name="_Toc187247348"/>
      <w:bookmarkStart w:id="5953" w:name="_Toc192494871"/>
      <w:r w:rsidRPr="007530C6">
        <w:rPr>
          <w:lang w:val="en-US" w:eastAsia="zh-CN"/>
        </w:rPr>
        <w:t>D</w:t>
      </w:r>
      <w:r w:rsidRPr="007530C6">
        <w:t>.1</w:t>
      </w:r>
      <w:r w:rsidRPr="007530C6">
        <w:tab/>
      </w:r>
      <w:bookmarkEnd w:id="5941"/>
      <w:bookmarkEnd w:id="5942"/>
      <w:bookmarkEnd w:id="5943"/>
      <w:bookmarkEnd w:id="5944"/>
      <w:bookmarkEnd w:id="5945"/>
      <w:r w:rsidR="00667796">
        <w:t>Repeater output power and transmit ON/OFF power</w:t>
      </w:r>
      <w:bookmarkEnd w:id="5946"/>
      <w:bookmarkEnd w:id="5947"/>
      <w:bookmarkEnd w:id="5948"/>
      <w:bookmarkEnd w:id="5949"/>
      <w:bookmarkEnd w:id="5950"/>
      <w:bookmarkEnd w:id="5951"/>
      <w:bookmarkEnd w:id="5952"/>
      <w:bookmarkEnd w:id="5953"/>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6.95pt;height:122.6pt" o:ole="">
            <v:imagedata r:id="rId68" o:title=""/>
          </v:shape>
          <o:OLEObject Type="Embed" ProgID="Word.Document.12" ShapeID="_x0000_i1053" DrawAspect="Content" ObjectID="_1804707969"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4" w:name="_MON_1721642623"/>
      <w:bookmarkStart w:id="5955" w:name="_Toc503965140"/>
      <w:bookmarkStart w:id="5956" w:name="_Toc120613256"/>
      <w:bookmarkStart w:id="5957" w:name="_Toc121756800"/>
      <w:bookmarkStart w:id="5958" w:name="_Toc121820389"/>
      <w:bookmarkStart w:id="5959" w:name="_Toc124158139"/>
      <w:bookmarkStart w:id="5960" w:name="_Toc130560716"/>
      <w:bookmarkStart w:id="5961" w:name="_Toc137470359"/>
      <w:bookmarkStart w:id="5962" w:name="_Toc138884752"/>
      <w:bookmarkStart w:id="5963" w:name="_Toc145511160"/>
      <w:bookmarkStart w:id="5964" w:name="_Toc155479397"/>
      <w:bookmarkStart w:id="5965" w:name="_Toc176464502"/>
      <w:bookmarkStart w:id="5966" w:name="_Toc187247349"/>
      <w:bookmarkStart w:id="5967" w:name="_Toc192494872"/>
      <w:bookmarkEnd w:id="5954"/>
      <w:r w:rsidRPr="007530C6">
        <w:rPr>
          <w:lang w:val="en-US" w:eastAsia="zh-CN"/>
        </w:rPr>
        <w:t>D</w:t>
      </w:r>
      <w:r w:rsidRPr="007530C6">
        <w:t>.</w:t>
      </w:r>
      <w:r w:rsidRPr="007530C6">
        <w:rPr>
          <w:lang w:val="en-US" w:eastAsia="zh-CN"/>
        </w:rPr>
        <w:t>2</w:t>
      </w:r>
      <w:r w:rsidRPr="007530C6">
        <w:tab/>
        <w:t>Out of band gain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05pt;height:122.6pt" o:ole="">
            <v:imagedata r:id="rId70" o:title=""/>
          </v:shape>
          <o:OLEObject Type="Embed" ProgID="Word.Document.12" ShapeID="_x0000_i1054" DrawAspect="Content" ObjectID="_1804707970"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8" w:name="_Toc503965141"/>
      <w:bookmarkStart w:id="5969" w:name="_Toc120613257"/>
      <w:bookmarkStart w:id="5970" w:name="_Toc121756801"/>
      <w:bookmarkStart w:id="5971" w:name="_Toc121820390"/>
      <w:bookmarkStart w:id="5972" w:name="_Toc124158140"/>
      <w:bookmarkStart w:id="5973" w:name="_Toc130560717"/>
      <w:bookmarkStart w:id="5974" w:name="_Toc137470360"/>
      <w:bookmarkStart w:id="5975" w:name="_Toc138884753"/>
      <w:bookmarkStart w:id="5976" w:name="_Toc145511161"/>
      <w:bookmarkStart w:id="5977" w:name="_Toc155479398"/>
      <w:bookmarkStart w:id="5978" w:name="_Toc176464503"/>
      <w:bookmarkStart w:id="5979" w:name="_Toc187247350"/>
      <w:bookmarkStart w:id="5980" w:name="_Toc192494873"/>
      <w:r w:rsidRPr="007530C6">
        <w:rPr>
          <w:lang w:val="en-US" w:eastAsia="zh-CN"/>
        </w:rPr>
        <w:t>D</w:t>
      </w:r>
      <w:r w:rsidRPr="007530C6">
        <w:t>.</w:t>
      </w:r>
      <w:r w:rsidRPr="007530C6">
        <w:rPr>
          <w:lang w:val="en-US" w:eastAsia="zh-CN"/>
        </w:rPr>
        <w:t>3</w:t>
      </w:r>
      <w:r w:rsidRPr="007530C6">
        <w:tab/>
      </w:r>
      <w:bookmarkEnd w:id="5968"/>
      <w:bookmarkEnd w:id="5969"/>
      <w:bookmarkEnd w:id="5970"/>
      <w:bookmarkEnd w:id="5971"/>
      <w:bookmarkEnd w:id="5972"/>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3"/>
      <w:bookmarkEnd w:id="5974"/>
      <w:bookmarkEnd w:id="5975"/>
      <w:bookmarkEnd w:id="5976"/>
      <w:bookmarkEnd w:id="5977"/>
      <w:bookmarkEnd w:id="5978"/>
      <w:bookmarkEnd w:id="5979"/>
      <w:bookmarkEnd w:id="5980"/>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05pt;height:129.75pt" o:ole="">
            <v:imagedata r:id="rId72" o:title=""/>
          </v:shape>
          <o:OLEObject Type="Embed" ProgID="Word.Document.12" ShapeID="_x0000_i1055" DrawAspect="Content" ObjectID="_1804707971"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1" w:name="_MON_1721642421"/>
      <w:bookmarkStart w:id="5982" w:name="_Toc503965143"/>
      <w:bookmarkStart w:id="5983" w:name="_Toc120613258"/>
      <w:bookmarkStart w:id="5984" w:name="_Toc121756802"/>
      <w:bookmarkStart w:id="5985" w:name="_Toc121820391"/>
      <w:bookmarkStart w:id="5986" w:name="_Toc124158141"/>
      <w:bookmarkStart w:id="5987" w:name="_Toc130560718"/>
      <w:bookmarkStart w:id="5988" w:name="_Toc137470361"/>
      <w:bookmarkStart w:id="5989" w:name="_Toc138884754"/>
      <w:bookmarkStart w:id="5990" w:name="_Toc145511162"/>
      <w:bookmarkStart w:id="5991" w:name="_Toc155479399"/>
      <w:bookmarkStart w:id="5992" w:name="_Toc176464504"/>
      <w:bookmarkStart w:id="5993" w:name="_Toc187247351"/>
      <w:bookmarkStart w:id="5994" w:name="_Toc192494874"/>
      <w:bookmarkEnd w:id="5981"/>
      <w:r w:rsidRPr="007530C6">
        <w:rPr>
          <w:lang w:val="en-US" w:eastAsia="zh-CN"/>
        </w:rPr>
        <w:t>D</w:t>
      </w:r>
      <w:r w:rsidRPr="007530C6">
        <w:t>.</w:t>
      </w:r>
      <w:r w:rsidRPr="007530C6">
        <w:rPr>
          <w:lang w:val="en-US" w:eastAsia="zh-CN"/>
        </w:rPr>
        <w:t>4</w:t>
      </w:r>
      <w:r w:rsidRPr="007530C6">
        <w:tab/>
      </w:r>
      <w:bookmarkEnd w:id="5982"/>
      <w:bookmarkEnd w:id="5983"/>
      <w:bookmarkEnd w:id="5984"/>
      <w:bookmarkEnd w:id="5985"/>
      <w:bookmarkEnd w:id="5986"/>
      <w:r w:rsidR="00667796" w:rsidRPr="007530C6">
        <w:t xml:space="preserve">Modulation Accuracy: </w:t>
      </w:r>
      <w:r w:rsidR="00667796">
        <w:t xml:space="preserve">Repeater </w:t>
      </w:r>
      <w:r w:rsidR="00667796" w:rsidRPr="007530C6">
        <w:t>Error Vector Magnitude and Frequency Stability</w:t>
      </w:r>
      <w:bookmarkEnd w:id="5987"/>
      <w:bookmarkEnd w:id="5988"/>
      <w:bookmarkEnd w:id="5989"/>
      <w:bookmarkEnd w:id="5990"/>
      <w:bookmarkEnd w:id="5991"/>
      <w:bookmarkEnd w:id="5992"/>
      <w:bookmarkEnd w:id="5993"/>
      <w:bookmarkEnd w:id="5994"/>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05pt;height:122.6pt" o:ole="">
            <v:imagedata r:id="rId74" o:title=""/>
          </v:shape>
          <o:OLEObject Type="Embed" ProgID="Word.Document.12" ShapeID="_x0000_i1056" DrawAspect="Content" ObjectID="_1804707972"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5" w:name="_Toc503965144"/>
      <w:bookmarkStart w:id="5996" w:name="_Toc120613259"/>
      <w:bookmarkStart w:id="5997" w:name="_Toc121756803"/>
      <w:bookmarkStart w:id="5998" w:name="_Toc121820392"/>
      <w:bookmarkStart w:id="5999" w:name="_Toc124158142"/>
      <w:bookmarkStart w:id="6000" w:name="_Toc130560719"/>
      <w:bookmarkStart w:id="6001" w:name="_Toc137470362"/>
      <w:bookmarkStart w:id="6002" w:name="_Toc138884755"/>
      <w:bookmarkStart w:id="6003" w:name="_Toc145511163"/>
      <w:bookmarkStart w:id="6004" w:name="_Toc155479400"/>
      <w:bookmarkStart w:id="6005" w:name="_Toc176464505"/>
      <w:bookmarkStart w:id="6006" w:name="_Toc187247352"/>
      <w:bookmarkStart w:id="6007" w:name="_Toc192494875"/>
      <w:r w:rsidRPr="007530C6">
        <w:rPr>
          <w:lang w:val="en-US" w:eastAsia="zh-CN"/>
        </w:rPr>
        <w:t>D</w:t>
      </w:r>
      <w:r w:rsidRPr="007530C6">
        <w:t>.</w:t>
      </w:r>
      <w:r w:rsidRPr="007530C6">
        <w:rPr>
          <w:lang w:val="en-US" w:eastAsia="zh-CN"/>
        </w:rPr>
        <w:t>5</w:t>
      </w:r>
      <w:r w:rsidRPr="007530C6">
        <w:tab/>
        <w:t>Input intermodulation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05pt;height:137.6pt" o:ole="">
            <v:imagedata r:id="rId76" o:title=""/>
          </v:shape>
          <o:OLEObject Type="Embed" ProgID="Word.Document.12" ShapeID="_x0000_i1057" DrawAspect="Content" ObjectID="_1804707973"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8" w:name="_Toc503965145"/>
      <w:bookmarkStart w:id="6009" w:name="_Toc120613260"/>
      <w:bookmarkStart w:id="6010" w:name="_Toc121756804"/>
      <w:bookmarkStart w:id="6011" w:name="_Toc121820393"/>
      <w:bookmarkStart w:id="6012" w:name="_Toc124158143"/>
      <w:bookmarkStart w:id="6013" w:name="_Toc130560720"/>
      <w:bookmarkStart w:id="6014" w:name="_Toc137470363"/>
      <w:bookmarkStart w:id="6015" w:name="_Toc138884756"/>
      <w:bookmarkStart w:id="6016" w:name="_Toc145511164"/>
      <w:bookmarkStart w:id="6017" w:name="_Toc155479401"/>
      <w:bookmarkStart w:id="6018" w:name="_Toc176464506"/>
      <w:bookmarkStart w:id="6019" w:name="_Toc187247353"/>
      <w:bookmarkStart w:id="6020" w:name="_Toc192494876"/>
      <w:r w:rsidRPr="007530C6">
        <w:rPr>
          <w:lang w:val="en-US" w:eastAsia="zh-CN"/>
        </w:rPr>
        <w:t>D</w:t>
      </w:r>
      <w:r w:rsidRPr="007530C6">
        <w:t>.</w:t>
      </w:r>
      <w:r w:rsidRPr="007530C6">
        <w:rPr>
          <w:lang w:val="en-US" w:eastAsia="zh-CN"/>
        </w:rPr>
        <w:t>6</w:t>
      </w:r>
      <w:r w:rsidRPr="007530C6">
        <w:tab/>
        <w:t>Output Intermodulation</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05pt;height:217.45pt" o:ole="">
            <v:imagedata r:id="rId78" o:title=""/>
          </v:shape>
          <o:OLEObject Type="Embed" ProgID="Word.Document.12" ShapeID="_x0000_i1058" DrawAspect="Content" ObjectID="_1804707974"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1" w:name="_Toc503965146"/>
      <w:bookmarkStart w:id="6022" w:name="_Toc120613261"/>
      <w:bookmarkStart w:id="6023" w:name="_Toc121756805"/>
      <w:bookmarkStart w:id="6024" w:name="_Toc121820394"/>
      <w:bookmarkStart w:id="6025" w:name="_Toc124158144"/>
      <w:bookmarkStart w:id="6026" w:name="_Toc130560721"/>
      <w:bookmarkStart w:id="6027" w:name="_Toc137470364"/>
      <w:bookmarkStart w:id="6028" w:name="_Toc138884757"/>
      <w:bookmarkStart w:id="6029" w:name="_Toc145511165"/>
      <w:bookmarkStart w:id="6030" w:name="_Toc155479402"/>
      <w:bookmarkStart w:id="6031" w:name="_Toc176464507"/>
      <w:bookmarkStart w:id="6032" w:name="_Toc187247354"/>
      <w:bookmarkStart w:id="6033" w:name="_Toc192494877"/>
      <w:r w:rsidRPr="007530C6">
        <w:rPr>
          <w:lang w:val="en-US" w:eastAsia="zh-CN"/>
        </w:rPr>
        <w:t>D</w:t>
      </w:r>
      <w:r w:rsidRPr="007530C6">
        <w:t>.</w:t>
      </w:r>
      <w:r w:rsidRPr="007530C6">
        <w:rPr>
          <w:lang w:val="en-US" w:eastAsia="zh-CN"/>
        </w:rPr>
        <w:t>7</w:t>
      </w:r>
      <w:r w:rsidRPr="007530C6">
        <w:tab/>
        <w:t>Adjacent Channel Rejection Ratio</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05pt;height:122.6pt" o:ole="">
            <v:imagedata r:id="rId80" o:title=""/>
          </v:shape>
          <o:OLEObject Type="Embed" ProgID="Word.Document.12" ShapeID="_x0000_i1059" DrawAspect="Content" ObjectID="_1804707975"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4" w:name="_Toc120613262"/>
      <w:bookmarkStart w:id="6035" w:name="_Toc121756806"/>
      <w:bookmarkStart w:id="6036" w:name="_Toc121820395"/>
      <w:bookmarkStart w:id="6037" w:name="_Toc124158145"/>
      <w:bookmarkStart w:id="6038" w:name="_Toc130560722"/>
      <w:bookmarkStart w:id="6039" w:name="_Toc137470365"/>
      <w:bookmarkStart w:id="6040" w:name="_Toc138884758"/>
      <w:bookmarkStart w:id="6041" w:name="_Toc145511166"/>
      <w:bookmarkStart w:id="6042" w:name="_Toc155479403"/>
      <w:bookmarkStart w:id="6043" w:name="_Toc176464508"/>
      <w:bookmarkStart w:id="6044" w:name="_Toc187247355"/>
      <w:bookmarkStart w:id="6045"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4"/>
      <w:bookmarkEnd w:id="6035"/>
      <w:bookmarkEnd w:id="6036"/>
      <w:bookmarkEnd w:id="6037"/>
      <w:bookmarkEnd w:id="6038"/>
      <w:bookmarkEnd w:id="6039"/>
      <w:bookmarkEnd w:id="6040"/>
      <w:bookmarkEnd w:id="6041"/>
      <w:bookmarkEnd w:id="6042"/>
      <w:bookmarkEnd w:id="6043"/>
      <w:bookmarkEnd w:id="6044"/>
      <w:bookmarkEnd w:id="6045"/>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05pt;height:122.6pt" o:ole="">
            <v:imagedata r:id="rId82" o:title=""/>
          </v:shape>
          <o:OLEObject Type="Embed" ProgID="Word.Document.12" ShapeID="_x0000_i1060" DrawAspect="Content" ObjectID="_1804707976"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6" w:name="_Toc176464509"/>
      <w:bookmarkStart w:id="6047" w:name="_Toc187247356"/>
      <w:bookmarkStart w:id="6048" w:name="_Toc192494879"/>
      <w:r w:rsidRPr="002A1363">
        <w:rPr>
          <w:lang w:val="en-US" w:eastAsia="zh-CN"/>
        </w:rPr>
        <w:t>D.9</w:t>
      </w:r>
      <w:r w:rsidRPr="002A1363">
        <w:rPr>
          <w:lang w:val="en-US" w:eastAsia="zh-CN"/>
        </w:rPr>
        <w:tab/>
        <w:t>NCR-MT type 1-C PDCCH and PDSCH demodulation testing</w:t>
      </w:r>
      <w:bookmarkEnd w:id="6046"/>
      <w:bookmarkEnd w:id="6047"/>
      <w:bookmarkEnd w:id="6048"/>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49" w:name="_Hlk82436567"/>
      <w:r w:rsidRPr="009C0461">
        <w:rPr>
          <w:rFonts w:eastAsia="DengXian"/>
        </w:rPr>
        <w:tab/>
      </w:r>
      <w:bookmarkEnd w:id="6049"/>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0" w:name="_Toc176464510"/>
      <w:bookmarkStart w:id="6051" w:name="_Toc187247357"/>
      <w:bookmarkStart w:id="6052" w:name="_Toc192494880"/>
      <w:r w:rsidRPr="002A1363">
        <w:rPr>
          <w:lang w:val="en-US" w:eastAsia="zh-CN"/>
        </w:rPr>
        <w:t xml:space="preserve">D.10 </w:t>
      </w:r>
      <w:r w:rsidRPr="002A1363">
        <w:rPr>
          <w:lang w:val="en-US" w:eastAsia="zh-CN"/>
        </w:rPr>
        <w:tab/>
        <w:t>NCR-MT type 1-C CQI testing</w:t>
      </w:r>
      <w:bookmarkEnd w:id="6050"/>
      <w:bookmarkEnd w:id="6051"/>
      <w:bookmarkEnd w:id="6052"/>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3" w:name="_Toc176464511"/>
      <w:bookmarkStart w:id="6054" w:name="_Toc187247358"/>
      <w:bookmarkStart w:id="6055" w:name="_Toc192494881"/>
      <w:r w:rsidRPr="002A1363">
        <w:rPr>
          <w:lang w:val="en-US" w:eastAsia="zh-CN"/>
        </w:rPr>
        <w:t>D.11</w:t>
      </w:r>
      <w:r w:rsidRPr="002A1363">
        <w:rPr>
          <w:lang w:val="en-US" w:eastAsia="zh-CN"/>
        </w:rPr>
        <w:tab/>
        <w:t>NCR-MT type 1-H PDCCH and PDSCH demodulation testing</w:t>
      </w:r>
      <w:bookmarkEnd w:id="6053"/>
      <w:bookmarkEnd w:id="6054"/>
      <w:bookmarkEnd w:id="6055"/>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6" w:name="_Toc176464512"/>
      <w:bookmarkStart w:id="6057" w:name="_Toc187247359"/>
      <w:bookmarkStart w:id="6058" w:name="_Toc192494882"/>
      <w:r w:rsidRPr="002A1363">
        <w:rPr>
          <w:lang w:val="en-US" w:eastAsia="zh-CN"/>
        </w:rPr>
        <w:t xml:space="preserve">D.12 </w:t>
      </w:r>
      <w:r w:rsidRPr="002A1363">
        <w:rPr>
          <w:lang w:val="en-US" w:eastAsia="zh-CN"/>
        </w:rPr>
        <w:tab/>
        <w:t>NCR-MT type 1-H CQI testing</w:t>
      </w:r>
      <w:bookmarkEnd w:id="6056"/>
      <w:bookmarkEnd w:id="6057"/>
      <w:bookmarkEnd w:id="6058"/>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59"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59"/>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0" w:name="_Toc120613263"/>
      <w:bookmarkStart w:id="6061" w:name="_Toc121756807"/>
      <w:bookmarkStart w:id="6062" w:name="_Toc121820396"/>
      <w:bookmarkStart w:id="6063" w:name="_Toc124158146"/>
      <w:bookmarkStart w:id="6064" w:name="_Toc130560723"/>
      <w:bookmarkStart w:id="6065" w:name="_Toc137470366"/>
      <w:bookmarkStart w:id="6066" w:name="_Toc138884759"/>
      <w:bookmarkStart w:id="6067" w:name="_Toc145511167"/>
      <w:bookmarkStart w:id="6068" w:name="_Toc155479404"/>
      <w:bookmarkStart w:id="6069" w:name="_Toc176464513"/>
      <w:bookmarkStart w:id="6070" w:name="_Toc187247360"/>
      <w:bookmarkStart w:id="6071"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0"/>
      <w:bookmarkEnd w:id="6061"/>
      <w:bookmarkEnd w:id="6062"/>
      <w:bookmarkEnd w:id="6063"/>
      <w:bookmarkEnd w:id="6064"/>
      <w:bookmarkEnd w:id="6065"/>
      <w:bookmarkEnd w:id="6066"/>
      <w:bookmarkEnd w:id="6067"/>
      <w:bookmarkEnd w:id="6068"/>
      <w:bookmarkEnd w:id="6069"/>
      <w:bookmarkEnd w:id="6070"/>
      <w:bookmarkEnd w:id="6071"/>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2" w:name="_Toc121756808"/>
      <w:bookmarkStart w:id="6073" w:name="_Toc121820397"/>
      <w:bookmarkStart w:id="6074" w:name="_Toc124158147"/>
      <w:bookmarkStart w:id="6075" w:name="_Toc130560724"/>
      <w:bookmarkStart w:id="6076" w:name="_Toc137470367"/>
      <w:bookmarkStart w:id="6077" w:name="_Toc138884760"/>
      <w:bookmarkStart w:id="6078" w:name="_Toc145511168"/>
      <w:bookmarkStart w:id="6079" w:name="_Toc155479405"/>
      <w:bookmarkStart w:id="6080" w:name="_Toc176464514"/>
      <w:bookmarkStart w:id="6081" w:name="_Toc187247361"/>
      <w:bookmarkStart w:id="6082" w:name="_Toc192494884"/>
      <w:r w:rsidRPr="007530C6">
        <w:rPr>
          <w:rFonts w:hint="eastAsia"/>
          <w:lang w:eastAsia="zh-CN"/>
        </w:rPr>
        <w:t>E</w:t>
      </w:r>
      <w:r w:rsidR="003C2C41" w:rsidRPr="007530C6">
        <w:t>.1</w:t>
      </w:r>
      <w:r w:rsidR="003C2C41" w:rsidRPr="007530C6">
        <w:tab/>
        <w:t>General</w:t>
      </w:r>
      <w:bookmarkEnd w:id="6072"/>
      <w:bookmarkEnd w:id="6073"/>
      <w:bookmarkEnd w:id="6074"/>
      <w:bookmarkEnd w:id="6075"/>
      <w:bookmarkEnd w:id="6076"/>
      <w:bookmarkEnd w:id="6077"/>
      <w:bookmarkEnd w:id="6078"/>
      <w:bookmarkEnd w:id="6079"/>
      <w:bookmarkEnd w:id="6080"/>
      <w:bookmarkEnd w:id="6081"/>
      <w:bookmarkEnd w:id="6082"/>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3" w:name="_Toc82595645"/>
      <w:bookmarkStart w:id="6084" w:name="_Toc76545542"/>
      <w:bookmarkStart w:id="6085" w:name="_Toc75243196"/>
      <w:bookmarkStart w:id="6086" w:name="_Toc74962286"/>
      <w:bookmarkStart w:id="6087" w:name="_Toc66728409"/>
      <w:bookmarkStart w:id="6088" w:name="_Toc61183094"/>
      <w:bookmarkStart w:id="6089" w:name="_Toc58863109"/>
      <w:bookmarkStart w:id="6090" w:name="_Toc58860605"/>
      <w:bookmarkStart w:id="6091" w:name="_Toc53182818"/>
      <w:bookmarkStart w:id="6092" w:name="_Toc45884783"/>
      <w:bookmarkStart w:id="6093" w:name="_Toc37272536"/>
      <w:bookmarkStart w:id="6094" w:name="_Toc36645482"/>
      <w:bookmarkStart w:id="6095" w:name="_Toc29810088"/>
      <w:bookmarkStart w:id="6096" w:name="_Toc21100290"/>
      <w:bookmarkStart w:id="6097" w:name="_Toc121756809"/>
      <w:bookmarkStart w:id="6098" w:name="_Toc121820398"/>
      <w:bookmarkStart w:id="6099" w:name="_Toc124158148"/>
      <w:bookmarkStart w:id="6100" w:name="_Toc130560725"/>
      <w:bookmarkStart w:id="6101" w:name="_Toc137470368"/>
      <w:bookmarkStart w:id="6102" w:name="_Toc138884761"/>
      <w:bookmarkStart w:id="6103" w:name="_Toc145511169"/>
      <w:bookmarkStart w:id="6104" w:name="_Toc155479406"/>
      <w:bookmarkStart w:id="6105" w:name="_Toc176464515"/>
      <w:bookmarkStart w:id="6106" w:name="_Toc187247362"/>
      <w:bookmarkStart w:id="6107" w:name="_Toc192494885"/>
      <w:r w:rsidRPr="007530C6">
        <w:rPr>
          <w:rFonts w:hint="eastAsia"/>
          <w:lang w:eastAsia="zh-CN"/>
        </w:rPr>
        <w:t>E</w:t>
      </w:r>
      <w:r w:rsidR="003C2C41" w:rsidRPr="007530C6">
        <w:t>.2</w:t>
      </w:r>
      <w:r w:rsidR="003C2C41" w:rsidRPr="007530C6">
        <w:tab/>
        <w:t>Basic principles</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8" w:name="_Toc82595646"/>
      <w:bookmarkStart w:id="6109" w:name="_Toc76545543"/>
      <w:bookmarkStart w:id="6110" w:name="_Toc75243197"/>
      <w:bookmarkStart w:id="6111" w:name="_Toc74962287"/>
      <w:bookmarkStart w:id="6112" w:name="_Toc66728410"/>
      <w:bookmarkStart w:id="6113" w:name="_Toc61183095"/>
      <w:bookmarkStart w:id="6114" w:name="_Toc58863110"/>
      <w:bookmarkStart w:id="6115" w:name="_Toc58860606"/>
      <w:bookmarkStart w:id="6116" w:name="_Toc53182819"/>
      <w:bookmarkStart w:id="6117" w:name="_Toc45884784"/>
      <w:bookmarkStart w:id="6118" w:name="_Toc37272537"/>
      <w:bookmarkStart w:id="6119" w:name="_Toc36645483"/>
      <w:bookmarkStart w:id="6120" w:name="_Toc29810089"/>
      <w:bookmarkStart w:id="6121" w:name="_Toc21100291"/>
      <w:bookmarkStart w:id="6122" w:name="_Toc121756810"/>
      <w:bookmarkStart w:id="6123" w:name="_Toc121820399"/>
      <w:bookmarkStart w:id="6124" w:name="_Toc124158149"/>
      <w:bookmarkStart w:id="6125" w:name="_Toc130560726"/>
      <w:bookmarkStart w:id="6126" w:name="_Toc137470369"/>
      <w:bookmarkStart w:id="6127" w:name="_Toc138884762"/>
      <w:bookmarkStart w:id="6128" w:name="_Toc145511170"/>
      <w:bookmarkStart w:id="6129" w:name="_Toc155479407"/>
      <w:bookmarkStart w:id="6130" w:name="_Toc176464516"/>
      <w:bookmarkStart w:id="6131" w:name="_Toc187247363"/>
      <w:bookmarkStart w:id="6132" w:name="_Toc192494886"/>
      <w:r w:rsidRPr="007530C6">
        <w:rPr>
          <w:rFonts w:hint="eastAsia"/>
          <w:lang w:eastAsia="zh-CN"/>
        </w:rPr>
        <w:t>E</w:t>
      </w:r>
      <w:r w:rsidR="003C2C41" w:rsidRPr="007530C6">
        <w:t>.2.1</w:t>
      </w:r>
      <w:r w:rsidR="003C2C41" w:rsidRPr="007530C6">
        <w:tab/>
        <w:t>Output signal of the repeater under test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85269F">
        <w:rPr>
          <w:position w:val="-5"/>
        </w:rPr>
        <w:pict w14:anchorId="5779AEB6">
          <v:shape id="_x0000_i1061" type="#_x0000_t75" style="width:19.25pt;height:13.55pt" equationxml="&lt;">
            <v:imagedata r:id="rId84" o:title="" chromakey="white"/>
          </v:shape>
        </w:pict>
      </w:r>
      <w:r w:rsidRPr="007530C6">
        <w:rPr>
          <w:noProof/>
        </w:rPr>
        <w:instrText xml:space="preserve"> </w:instrText>
      </w:r>
      <w:r w:rsidRPr="007530C6">
        <w:rPr>
          <w:noProof/>
        </w:rPr>
        <w:fldChar w:fldCharType="separate"/>
      </w:r>
      <w:r w:rsidR="0085269F">
        <w:rPr>
          <w:position w:val="-5"/>
        </w:rPr>
        <w:pict w14:anchorId="72305308">
          <v:shape id="_x0000_i1062" type="#_x0000_t75" style="width:19.25pt;height:13.5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3" w:name="_Toc82595647"/>
      <w:bookmarkStart w:id="6134" w:name="_Toc76545544"/>
      <w:bookmarkStart w:id="6135" w:name="_Toc75243198"/>
      <w:bookmarkStart w:id="6136" w:name="_Toc74962288"/>
      <w:bookmarkStart w:id="6137" w:name="_Toc66728411"/>
      <w:bookmarkStart w:id="6138" w:name="_Toc61183096"/>
      <w:bookmarkStart w:id="6139" w:name="_Toc58863111"/>
      <w:bookmarkStart w:id="6140" w:name="_Toc58860607"/>
      <w:bookmarkStart w:id="6141" w:name="_Toc53182820"/>
      <w:bookmarkStart w:id="6142" w:name="_Toc45884785"/>
      <w:bookmarkStart w:id="6143" w:name="_Toc37272538"/>
      <w:bookmarkStart w:id="6144" w:name="_Toc36645484"/>
      <w:bookmarkStart w:id="6145" w:name="_Toc29810090"/>
      <w:bookmarkStart w:id="6146" w:name="_Toc21100292"/>
      <w:bookmarkStart w:id="6147" w:name="_Toc121756811"/>
      <w:bookmarkStart w:id="6148" w:name="_Toc121820400"/>
      <w:bookmarkStart w:id="6149" w:name="_Toc124158150"/>
      <w:bookmarkStart w:id="6150" w:name="_Toc130560727"/>
      <w:bookmarkStart w:id="6151" w:name="_Toc137470370"/>
      <w:bookmarkStart w:id="6152" w:name="_Toc138884763"/>
      <w:bookmarkStart w:id="6153" w:name="_Toc145511171"/>
      <w:bookmarkStart w:id="6154" w:name="_Toc155479408"/>
      <w:bookmarkStart w:id="6155" w:name="_Toc176464517"/>
      <w:bookmarkStart w:id="6156" w:name="_Toc187247364"/>
      <w:bookmarkStart w:id="6157" w:name="_Toc192494887"/>
      <w:r w:rsidRPr="007530C6">
        <w:rPr>
          <w:rFonts w:hint="eastAsia"/>
          <w:lang w:eastAsia="zh-CN"/>
        </w:rPr>
        <w:t>E</w:t>
      </w:r>
      <w:r w:rsidR="003C2C41" w:rsidRPr="007530C6">
        <w:t>.2.2</w:t>
      </w:r>
      <w:r w:rsidR="003C2C41" w:rsidRPr="007530C6">
        <w:tab/>
        <w:t>Ideal signal</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85269F">
        <w:rPr>
          <w:position w:val="-5"/>
        </w:rPr>
        <w:pict w14:anchorId="42EE4EB8">
          <v:shape id="_x0000_i1063" type="#_x0000_t75" style="width:19.25pt;height:13.55pt" equationxml="&lt;">
            <v:imagedata r:id="rId85" o:title="" chromakey="white"/>
          </v:shape>
        </w:pict>
      </w:r>
      <w:r w:rsidRPr="007530C6">
        <w:rPr>
          <w:noProof/>
        </w:rPr>
        <w:instrText xml:space="preserve"> </w:instrText>
      </w:r>
      <w:r w:rsidRPr="007530C6">
        <w:rPr>
          <w:noProof/>
        </w:rPr>
        <w:fldChar w:fldCharType="separate"/>
      </w:r>
      <w:r w:rsidR="0085269F">
        <w:rPr>
          <w:position w:val="-5"/>
        </w:rPr>
        <w:pict w14:anchorId="4B4EC993">
          <v:shape id="_x0000_i1064" type="#_x0000_t75" style="width:19.25pt;height:13.5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85269F">
        <w:rPr>
          <w:position w:val="-5"/>
        </w:rPr>
        <w:pict w14:anchorId="2897F95A">
          <v:shape id="_x0000_i1065" type="#_x0000_t75" style="width:19.25pt;height:13.55pt" equationxml="&lt;">
            <v:imagedata r:id="rId86" o:title="" chromakey="white"/>
          </v:shape>
        </w:pict>
      </w:r>
      <w:r w:rsidRPr="007530C6">
        <w:rPr>
          <w:noProof/>
        </w:rPr>
        <w:instrText xml:space="preserve"> </w:instrText>
      </w:r>
      <w:r w:rsidRPr="007530C6">
        <w:rPr>
          <w:noProof/>
        </w:rPr>
        <w:fldChar w:fldCharType="separate"/>
      </w:r>
      <w:r w:rsidR="0085269F">
        <w:rPr>
          <w:position w:val="-5"/>
        </w:rPr>
        <w:pict w14:anchorId="6945A937">
          <v:shape id="_x0000_i1066" type="#_x0000_t75" style="width:19.25pt;height:13.5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8" w:name="_Toc82595648"/>
      <w:bookmarkStart w:id="6159" w:name="_Toc76545545"/>
      <w:bookmarkStart w:id="6160" w:name="_Toc75243199"/>
      <w:bookmarkStart w:id="6161" w:name="_Toc74962289"/>
      <w:bookmarkStart w:id="6162" w:name="_Toc66728412"/>
      <w:bookmarkStart w:id="6163" w:name="_Toc61183097"/>
      <w:bookmarkStart w:id="6164" w:name="_Toc58863112"/>
      <w:bookmarkStart w:id="6165" w:name="_Toc58860608"/>
      <w:bookmarkStart w:id="6166" w:name="_Toc53182821"/>
      <w:bookmarkStart w:id="6167" w:name="_Toc45884786"/>
      <w:bookmarkStart w:id="6168" w:name="_Toc37272539"/>
      <w:bookmarkStart w:id="6169" w:name="_Toc36645485"/>
      <w:bookmarkStart w:id="6170" w:name="_Toc29810091"/>
      <w:bookmarkStart w:id="6171" w:name="_Toc21100293"/>
      <w:bookmarkStart w:id="6172" w:name="_Toc121756812"/>
      <w:bookmarkStart w:id="6173" w:name="_Toc121820401"/>
      <w:bookmarkStart w:id="6174" w:name="_Toc124158151"/>
      <w:bookmarkStart w:id="6175" w:name="_Toc130560728"/>
      <w:bookmarkStart w:id="6176" w:name="_Toc137470371"/>
      <w:bookmarkStart w:id="6177" w:name="_Toc138884764"/>
      <w:bookmarkStart w:id="6178" w:name="_Toc145511172"/>
      <w:bookmarkStart w:id="6179" w:name="_Toc155479409"/>
      <w:bookmarkStart w:id="6180" w:name="_Toc176464518"/>
      <w:bookmarkStart w:id="6181" w:name="_Toc187247365"/>
      <w:bookmarkStart w:id="6182" w:name="_Toc192494888"/>
      <w:r w:rsidRPr="007530C6">
        <w:rPr>
          <w:rFonts w:hint="eastAsia"/>
          <w:lang w:eastAsia="zh-CN"/>
        </w:rPr>
        <w:t>E</w:t>
      </w:r>
      <w:r w:rsidR="003C2C41" w:rsidRPr="007530C6">
        <w:t>.2.3</w:t>
      </w:r>
      <w:r w:rsidR="003C2C41" w:rsidRPr="007530C6">
        <w:tab/>
        <w:t>Measurement results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3" w:name="_Toc82595649"/>
      <w:bookmarkStart w:id="6184" w:name="_Toc76545546"/>
      <w:bookmarkStart w:id="6185" w:name="_Toc75243200"/>
      <w:bookmarkStart w:id="6186" w:name="_Toc74962290"/>
      <w:bookmarkStart w:id="6187" w:name="_Toc66728413"/>
      <w:bookmarkStart w:id="6188" w:name="_Toc61183098"/>
      <w:bookmarkStart w:id="6189" w:name="_Toc58863113"/>
      <w:bookmarkStart w:id="6190" w:name="_Toc58860609"/>
      <w:bookmarkStart w:id="6191" w:name="_Toc53182822"/>
      <w:bookmarkStart w:id="6192" w:name="_Toc45884787"/>
      <w:bookmarkStart w:id="6193" w:name="_Toc37272540"/>
      <w:bookmarkStart w:id="6194" w:name="_Toc36645486"/>
      <w:bookmarkStart w:id="6195" w:name="_Toc29810092"/>
      <w:bookmarkStart w:id="6196" w:name="_Toc21100294"/>
      <w:bookmarkStart w:id="6197" w:name="_Toc121756813"/>
      <w:bookmarkStart w:id="6198" w:name="_Toc121820402"/>
      <w:bookmarkStart w:id="6199" w:name="_Toc124158152"/>
      <w:bookmarkStart w:id="6200" w:name="_Toc130560729"/>
      <w:bookmarkStart w:id="6201" w:name="_Toc137470372"/>
      <w:bookmarkStart w:id="6202" w:name="_Toc138884765"/>
      <w:bookmarkStart w:id="6203" w:name="_Toc145511173"/>
      <w:bookmarkStart w:id="6204" w:name="_Toc155479410"/>
      <w:bookmarkStart w:id="6205" w:name="_Toc176464519"/>
      <w:bookmarkStart w:id="6206" w:name="_Toc187247366"/>
      <w:bookmarkStart w:id="6207" w:name="_Toc192494889"/>
      <w:r w:rsidRPr="007530C6">
        <w:rPr>
          <w:rFonts w:hint="eastAsia"/>
          <w:lang w:eastAsia="zh-CN"/>
        </w:rPr>
        <w:t>E</w:t>
      </w:r>
      <w:r w:rsidR="003C2C41" w:rsidRPr="007530C6">
        <w:t>.2.4</w:t>
      </w:r>
      <w:r w:rsidR="003C2C41" w:rsidRPr="007530C6">
        <w:tab/>
        <w:t>Measurement points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pt" o:ole="">
            <v:imagedata r:id="rId87" o:title=""/>
          </v:shape>
          <o:OLEObject Type="Embed" ProgID="Word.Picture.8" ShapeID="_x0000_i1067" DrawAspect="Content" ObjectID="_1804707977"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8" w:name="_Toc82595650"/>
      <w:bookmarkStart w:id="6209" w:name="_Toc76545547"/>
      <w:bookmarkStart w:id="6210" w:name="_Toc75243201"/>
      <w:bookmarkStart w:id="6211" w:name="_Toc74962291"/>
      <w:bookmarkStart w:id="6212" w:name="_Toc66728414"/>
      <w:bookmarkStart w:id="6213" w:name="_Toc61183099"/>
      <w:bookmarkStart w:id="6214" w:name="_Toc58863114"/>
      <w:bookmarkStart w:id="6215" w:name="_Toc58860610"/>
      <w:bookmarkStart w:id="6216" w:name="_Toc53182823"/>
      <w:bookmarkStart w:id="6217" w:name="_Toc45884788"/>
      <w:bookmarkStart w:id="6218" w:name="_Toc37272541"/>
      <w:bookmarkStart w:id="6219" w:name="_Toc36645487"/>
      <w:bookmarkStart w:id="6220" w:name="_Toc29810093"/>
      <w:bookmarkStart w:id="6221" w:name="_Toc21100295"/>
      <w:bookmarkStart w:id="6222" w:name="_Toc121756814"/>
      <w:bookmarkStart w:id="6223" w:name="_Toc121820403"/>
      <w:bookmarkStart w:id="6224" w:name="_Toc124158153"/>
      <w:bookmarkStart w:id="6225" w:name="_Toc130560730"/>
      <w:bookmarkStart w:id="6226" w:name="_Toc137470373"/>
      <w:bookmarkStart w:id="6227" w:name="_Toc138884766"/>
      <w:bookmarkStart w:id="6228" w:name="_Toc145511174"/>
      <w:bookmarkStart w:id="6229" w:name="_Toc155479411"/>
      <w:bookmarkStart w:id="6230" w:name="_Toc176464520"/>
      <w:bookmarkStart w:id="6231" w:name="_Toc187247367"/>
      <w:bookmarkStart w:id="6232" w:name="_Toc192494890"/>
      <w:r w:rsidRPr="007530C6">
        <w:rPr>
          <w:rFonts w:hint="eastAsia"/>
          <w:lang w:eastAsia="zh-CN"/>
        </w:rPr>
        <w:t>E</w:t>
      </w:r>
      <w:r w:rsidR="003C2C41" w:rsidRPr="007530C6">
        <w:t>.3</w:t>
      </w:r>
      <w:r w:rsidR="003C2C41" w:rsidRPr="007530C6">
        <w:tab/>
        <w:t>Pre-FFT minimization process</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85269F">
        <w:rPr>
          <w:position w:val="-5"/>
        </w:rPr>
        <w:pict w14:anchorId="2D8444E4">
          <v:shape id="_x0000_i1068" type="#_x0000_t75" style="width:20.65pt;height:11.4pt" equationxml="&lt;">
            <v:imagedata r:id="rId84" o:title="" chromakey="white"/>
          </v:shape>
        </w:pict>
      </w:r>
      <w:r w:rsidRPr="007530C6">
        <w:rPr>
          <w:noProof/>
        </w:rPr>
        <w:instrText xml:space="preserve"> </w:instrText>
      </w:r>
      <w:r w:rsidRPr="007530C6">
        <w:rPr>
          <w:noProof/>
        </w:rPr>
        <w:fldChar w:fldCharType="separate"/>
      </w:r>
      <w:r w:rsidR="0085269F">
        <w:rPr>
          <w:position w:val="-5"/>
        </w:rPr>
        <w:pict w14:anchorId="4653A928">
          <v:shape id="_x0000_i1069" type="#_x0000_t75" style="width:20.65pt;height:11.4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85269F">
        <w:rPr>
          <w:position w:val="-5"/>
        </w:rPr>
        <w:pict w14:anchorId="128D4491">
          <v:shape id="_x0000_i1070" type="#_x0000_t75" style="width:20.65pt;height:11.4pt" equationxml="&lt;">
            <v:imagedata r:id="rId84" o:title="" chromakey="white"/>
          </v:shape>
        </w:pict>
      </w:r>
      <w:r w:rsidRPr="007530C6">
        <w:rPr>
          <w:noProof/>
        </w:rPr>
        <w:instrText xml:space="preserve"> </w:instrText>
      </w:r>
      <w:r w:rsidRPr="007530C6">
        <w:rPr>
          <w:noProof/>
        </w:rPr>
        <w:fldChar w:fldCharType="separate"/>
      </w:r>
      <w:r w:rsidR="0085269F">
        <w:rPr>
          <w:position w:val="-5"/>
        </w:rPr>
        <w:pict w14:anchorId="508C2AC5">
          <v:shape id="_x0000_i1071" type="#_x0000_t75" style="width:20.6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5269F">
        <w:rPr>
          <w:position w:val="-5"/>
        </w:rPr>
        <w:pict w14:anchorId="2C5194F8">
          <v:shape id="_x0000_i1072" type="#_x0000_t75" style="width:19.25pt;height:11.4pt" equationxml="&lt;">
            <v:imagedata r:id="rId85" o:title="" chromakey="white"/>
          </v:shape>
        </w:pict>
      </w:r>
      <w:r w:rsidRPr="007530C6">
        <w:rPr>
          <w:noProof/>
        </w:rPr>
        <w:instrText xml:space="preserve"> </w:instrText>
      </w:r>
      <w:r w:rsidRPr="007530C6">
        <w:rPr>
          <w:noProof/>
        </w:rPr>
        <w:fldChar w:fldCharType="separate"/>
      </w:r>
      <w:r w:rsidR="0085269F">
        <w:rPr>
          <w:position w:val="-5"/>
        </w:rPr>
        <w:pict w14:anchorId="50CCB9EC">
          <v:shape id="_x0000_i1073" type="#_x0000_t75" style="width:19.25pt;height:11.4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85269F">
        <w:rPr>
          <w:position w:val="-5"/>
        </w:rPr>
        <w:pict w14:anchorId="590565AE">
          <v:shape id="_x0000_i1074" type="#_x0000_t75" style="width:20.65pt;height:11.4pt" equationxml="&lt;">
            <v:imagedata r:id="rId84" o:title="" chromakey="white"/>
          </v:shape>
        </w:pict>
      </w:r>
      <w:r w:rsidRPr="007530C6">
        <w:rPr>
          <w:noProof/>
        </w:rPr>
        <w:instrText xml:space="preserve"> </w:instrText>
      </w:r>
      <w:r w:rsidRPr="007530C6">
        <w:rPr>
          <w:noProof/>
        </w:rPr>
        <w:fldChar w:fldCharType="separate"/>
      </w:r>
      <w:r w:rsidR="0085269F">
        <w:rPr>
          <w:position w:val="-5"/>
        </w:rPr>
        <w:pict w14:anchorId="3F1AA0F9">
          <v:shape id="_x0000_i1075" type="#_x0000_t75" style="width:20.6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5269F">
        <w:rPr>
          <w:position w:val="-5"/>
        </w:rPr>
        <w:pict w14:anchorId="7B9E4559">
          <v:shape id="_x0000_i1076" type="#_x0000_t75" style="width:19.25pt;height:11.4pt" equationxml="&lt;">
            <v:imagedata r:id="rId85" o:title="" chromakey="white"/>
          </v:shape>
        </w:pict>
      </w:r>
      <w:r w:rsidRPr="007530C6">
        <w:rPr>
          <w:noProof/>
        </w:rPr>
        <w:instrText xml:space="preserve"> </w:instrText>
      </w:r>
      <w:r w:rsidRPr="007530C6">
        <w:rPr>
          <w:noProof/>
        </w:rPr>
        <w:fldChar w:fldCharType="separate"/>
      </w:r>
      <w:r w:rsidR="0085269F">
        <w:rPr>
          <w:position w:val="-5"/>
        </w:rPr>
        <w:pict w14:anchorId="01D75FD2">
          <v:shape id="_x0000_i1077" type="#_x0000_t75" style="width:19.25pt;height:11.4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85269F">
        <w:rPr>
          <w:position w:val="-5"/>
        </w:rPr>
        <w:pict w14:anchorId="3E83B1C3">
          <v:shape id="_x0000_i1078" type="#_x0000_t75" style="width:20.65pt;height:11.4pt" equationxml="&lt;">
            <v:imagedata r:id="rId84" o:title="" chromakey="white"/>
          </v:shape>
        </w:pict>
      </w:r>
      <w:r w:rsidRPr="007530C6">
        <w:rPr>
          <w:noProof/>
        </w:rPr>
        <w:instrText xml:space="preserve"> </w:instrText>
      </w:r>
      <w:r w:rsidRPr="007530C6">
        <w:rPr>
          <w:noProof/>
        </w:rPr>
        <w:fldChar w:fldCharType="separate"/>
      </w:r>
      <w:r w:rsidR="0085269F">
        <w:rPr>
          <w:position w:val="-5"/>
        </w:rPr>
        <w:pict w14:anchorId="5D4761B4">
          <v:shape id="_x0000_i1079" type="#_x0000_t75" style="width:20.65pt;height:11.4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5269F">
        <w:rPr>
          <w:position w:val="-5"/>
        </w:rPr>
        <w:pict w14:anchorId="167C1B66">
          <v:shape id="_x0000_i1080" type="#_x0000_t75" style="width:19.25pt;height:11.4pt" equationxml="&lt;">
            <v:imagedata r:id="rId85" o:title="" chromakey="white"/>
          </v:shape>
        </w:pict>
      </w:r>
      <w:r w:rsidRPr="007530C6">
        <w:rPr>
          <w:noProof/>
        </w:rPr>
        <w:instrText xml:space="preserve"> </w:instrText>
      </w:r>
      <w:r w:rsidRPr="007530C6">
        <w:rPr>
          <w:noProof/>
        </w:rPr>
        <w:fldChar w:fldCharType="separate"/>
      </w:r>
      <w:r w:rsidR="0085269F">
        <w:rPr>
          <w:position w:val="-5"/>
        </w:rPr>
        <w:pict w14:anchorId="3233C5D6">
          <v:shape id="_x0000_i1081" type="#_x0000_t75" style="width:19.25pt;height:11.4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85269F">
        <w:rPr>
          <w:position w:val="-5"/>
        </w:rPr>
        <w:pict w14:anchorId="07397BE9">
          <v:shape id="_x0000_i1082" type="#_x0000_t75" style="width:20.65pt;height:11.4pt" equationxml="&lt;">
            <v:imagedata r:id="rId84" o:title="" chromakey="white"/>
          </v:shape>
        </w:pict>
      </w:r>
      <w:r w:rsidRPr="007530C6">
        <w:instrText xml:space="preserve"> </w:instrText>
      </w:r>
      <w:r w:rsidRPr="007530C6">
        <w:fldChar w:fldCharType="separate"/>
      </w:r>
      <w:r w:rsidR="0085269F">
        <w:rPr>
          <w:position w:val="-5"/>
        </w:rPr>
        <w:pict w14:anchorId="435352F7">
          <v:shape id="_x0000_i1083" type="#_x0000_t75" style="width:20.65pt;height:11.4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85269F">
        <w:rPr>
          <w:position w:val="-5"/>
        </w:rPr>
        <w:pict w14:anchorId="6EA2A5D8">
          <v:shape id="_x0000_i1084" type="#_x0000_t75" style="width:26.4pt;height:11.4pt" equationxml="&lt;">
            <v:imagedata r:id="rId89" o:title="" chromakey="white"/>
          </v:shape>
        </w:pict>
      </w:r>
      <w:r w:rsidRPr="007530C6">
        <w:instrText xml:space="preserve"> </w:instrText>
      </w:r>
      <w:r w:rsidRPr="007530C6">
        <w:fldChar w:fldCharType="separate"/>
      </w:r>
      <w:r w:rsidR="0085269F">
        <w:rPr>
          <w:position w:val="-5"/>
        </w:rPr>
        <w:pict w14:anchorId="70C140AF">
          <v:shape id="_x0000_i1085" type="#_x0000_t75" style="width:26.4pt;height:11.4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3" w:name="_Toc82595651"/>
      <w:bookmarkStart w:id="6234" w:name="_Toc76545548"/>
      <w:bookmarkStart w:id="6235" w:name="_Toc75243202"/>
      <w:bookmarkStart w:id="6236" w:name="_Toc74962292"/>
      <w:bookmarkStart w:id="6237" w:name="_Toc66728415"/>
      <w:bookmarkStart w:id="6238" w:name="_Toc61183100"/>
      <w:bookmarkStart w:id="6239" w:name="_Toc58863115"/>
      <w:bookmarkStart w:id="6240" w:name="_Toc58860611"/>
      <w:bookmarkStart w:id="6241" w:name="_Toc53182824"/>
      <w:bookmarkStart w:id="6242" w:name="_Toc45884789"/>
      <w:bookmarkStart w:id="6243" w:name="_Toc37272542"/>
      <w:bookmarkStart w:id="6244" w:name="_Toc36645488"/>
      <w:bookmarkStart w:id="6245" w:name="_Toc29810094"/>
      <w:bookmarkStart w:id="6246" w:name="_Toc21100296"/>
      <w:bookmarkStart w:id="6247" w:name="_Toc121756815"/>
      <w:bookmarkStart w:id="6248" w:name="_Toc121820404"/>
      <w:bookmarkStart w:id="6249" w:name="_Toc124158154"/>
      <w:bookmarkStart w:id="6250" w:name="_Toc130560731"/>
      <w:bookmarkStart w:id="6251" w:name="_Toc137470374"/>
      <w:bookmarkStart w:id="6252" w:name="_Toc138884767"/>
      <w:bookmarkStart w:id="6253" w:name="_Toc145511175"/>
      <w:bookmarkStart w:id="6254" w:name="_Toc155479412"/>
      <w:bookmarkStart w:id="6255" w:name="_Toc176464521"/>
      <w:bookmarkStart w:id="6256" w:name="_Toc187247368"/>
      <w:bookmarkStart w:id="6257" w:name="_Toc192494891"/>
      <w:r w:rsidRPr="007530C6">
        <w:rPr>
          <w:rFonts w:hint="eastAsia"/>
          <w:lang w:eastAsia="zh-CN"/>
        </w:rPr>
        <w:t>E</w:t>
      </w:r>
      <w:r w:rsidR="003C2C41" w:rsidRPr="007530C6">
        <w:t>.4</w:t>
      </w:r>
      <w:r w:rsidR="003C2C41" w:rsidRPr="007530C6">
        <w:tab/>
        <w:t>Timing of the FFT window</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85269F">
        <w:rPr>
          <w:rFonts w:eastAsia="Osaka"/>
          <w:position w:val="-5"/>
        </w:rPr>
        <w:pict w14:anchorId="40DB6519">
          <v:shape id="_x0000_i1086" type="#_x0000_t75" style="width:26.4pt;height:11.4pt" equationxml="&lt;">
            <v:imagedata r:id="rId90"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3BC23CBC">
          <v:shape id="_x0000_i1087" type="#_x0000_t75" style="width:26.4pt;height:11.4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85269F">
        <w:rPr>
          <w:rFonts w:eastAsia="Osaka"/>
          <w:position w:val="-5"/>
        </w:rPr>
        <w:pict w14:anchorId="25A0CB2B">
          <v:shape id="_x0000_i1088" type="#_x0000_t75" style="width:14.95pt;height:11.4pt" equationxml="&lt;">
            <v:imagedata r:id="rId91"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249F066A">
          <v:shape id="_x0000_i1089" type="#_x0000_t75" style="width:14.9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85269F">
        <w:rPr>
          <w:position w:val="-5"/>
        </w:rPr>
        <w:pict w14:anchorId="03C5E987">
          <v:shape id="_x0000_i1090"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5A9C8B6D">
          <v:shape id="_x0000_i1091" type="#_x0000_t75" style="width:11.4pt;height:11.4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85269F">
        <w:rPr>
          <w:position w:val="-5"/>
        </w:rPr>
        <w:pict w14:anchorId="429DB4F5">
          <v:shape id="_x0000_i1092" type="#_x0000_t75" style="width:40.65pt;height:11.4pt" equationxml="&lt;">
            <v:imagedata r:id="rId93" o:title="" chromakey="white"/>
          </v:shape>
        </w:pict>
      </w:r>
      <w:r w:rsidRPr="007530C6">
        <w:rPr>
          <w:snapToGrid w:val="0"/>
        </w:rPr>
        <w:instrText xml:space="preserve"> </w:instrText>
      </w:r>
      <w:r w:rsidRPr="007530C6">
        <w:rPr>
          <w:snapToGrid w:val="0"/>
        </w:rPr>
        <w:fldChar w:fldCharType="separate"/>
      </w:r>
      <w:r w:rsidR="0085269F">
        <w:rPr>
          <w:position w:val="-5"/>
        </w:rPr>
        <w:pict w14:anchorId="3733E51C">
          <v:shape id="_x0000_i1093" type="#_x0000_t75" style="width:40.65pt;height:11.4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85269F">
        <w:rPr>
          <w:position w:val="-5"/>
        </w:rPr>
        <w:pict w14:anchorId="5CE92F4C">
          <v:shape id="_x0000_i1094" type="#_x0000_t75" style="width:40.65pt;height:11.4pt" equationxml="&lt;">
            <v:imagedata r:id="rId94" o:title="" chromakey="white"/>
          </v:shape>
        </w:pict>
      </w:r>
      <w:r w:rsidRPr="007530C6">
        <w:rPr>
          <w:snapToGrid w:val="0"/>
        </w:rPr>
        <w:instrText xml:space="preserve"> </w:instrText>
      </w:r>
      <w:r w:rsidRPr="007530C6">
        <w:rPr>
          <w:snapToGrid w:val="0"/>
        </w:rPr>
        <w:fldChar w:fldCharType="separate"/>
      </w:r>
      <w:r w:rsidR="0085269F">
        <w:rPr>
          <w:position w:val="-5"/>
        </w:rPr>
        <w:pict w14:anchorId="78C8656D">
          <v:shape id="_x0000_i1095" type="#_x0000_t75" style="width:40.65pt;height:11.4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85269F">
        <w:rPr>
          <w:position w:val="-5"/>
        </w:rPr>
        <w:pict w14:anchorId="3AE7F93D">
          <v:shape id="_x0000_i1096" type="#_x0000_t75" style="width:26.4pt;height:11.4pt" equationxml="&lt;">
            <v:imagedata r:id="rId89" o:title="" chromakey="white"/>
          </v:shape>
        </w:pict>
      </w:r>
      <w:r w:rsidRPr="007530C6">
        <w:rPr>
          <w:noProof/>
        </w:rPr>
        <w:instrText xml:space="preserve"> </w:instrText>
      </w:r>
      <w:r w:rsidRPr="007530C6">
        <w:rPr>
          <w:noProof/>
        </w:rPr>
        <w:fldChar w:fldCharType="separate"/>
      </w:r>
      <w:r w:rsidR="0085269F">
        <w:rPr>
          <w:position w:val="-5"/>
        </w:rPr>
        <w:pict w14:anchorId="70516F8D">
          <v:shape id="_x0000_i1097" type="#_x0000_t75" style="width:26.4pt;height:11.4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85269F">
        <w:rPr>
          <w:position w:val="-5"/>
        </w:rPr>
        <w:pict w14:anchorId="7F315E9E">
          <v:shape id="_x0000_i1098" type="#_x0000_t75" style="width:19.25pt;height:11.4pt" equationxml="&lt;">
            <v:imagedata r:id="rId86" o:title="" chromakey="white"/>
          </v:shape>
        </w:pict>
      </w:r>
      <w:r w:rsidRPr="007530C6">
        <w:instrText xml:space="preserve"> </w:instrText>
      </w:r>
      <w:r w:rsidRPr="007530C6">
        <w:fldChar w:fldCharType="separate"/>
      </w:r>
      <w:r w:rsidR="0085269F">
        <w:rPr>
          <w:position w:val="-5"/>
        </w:rPr>
        <w:pict w14:anchorId="2407D0E8">
          <v:shape id="_x0000_i1099" type="#_x0000_t75" style="width:19.25pt;height:11.4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85269F">
        <w:rPr>
          <w:position w:val="-5"/>
        </w:rPr>
        <w:pict w14:anchorId="5AE61159">
          <v:shape id="_x0000_i1100" type="#_x0000_t75" style="width:19.25pt;height:11.4pt" equationxml="&lt;">
            <v:imagedata r:id="rId86" o:title="" chromakey="white"/>
          </v:shape>
        </w:pict>
      </w:r>
      <w:r w:rsidRPr="007530C6">
        <w:rPr>
          <w:noProof/>
        </w:rPr>
        <w:instrText xml:space="preserve"> </w:instrText>
      </w:r>
      <w:r w:rsidRPr="007530C6">
        <w:rPr>
          <w:noProof/>
        </w:rPr>
        <w:fldChar w:fldCharType="separate"/>
      </w:r>
      <w:r w:rsidR="0085269F">
        <w:rPr>
          <w:position w:val="-5"/>
        </w:rPr>
        <w:pict w14:anchorId="47345E98">
          <v:shape id="_x0000_i1101" type="#_x0000_t75" style="width:19.25pt;height:11.4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85269F">
        <w:rPr>
          <w:position w:val="-5"/>
        </w:rPr>
        <w:pict w14:anchorId="3F1DD033">
          <v:shape id="_x0000_i1102" type="#_x0000_t75" style="width:19.25pt;height:11.4pt" equationxml="&lt;">
            <v:imagedata r:id="rId86" o:title="" chromakey="white"/>
          </v:shape>
        </w:pict>
      </w:r>
      <w:r w:rsidRPr="007530C6">
        <w:instrText xml:space="preserve"> </w:instrText>
      </w:r>
      <w:r w:rsidRPr="007530C6">
        <w:fldChar w:fldCharType="separate"/>
      </w:r>
      <w:r w:rsidR="0085269F">
        <w:rPr>
          <w:position w:val="-5"/>
        </w:rPr>
        <w:pict w14:anchorId="75C90C57">
          <v:shape id="_x0000_i1103" type="#_x0000_t75" style="width:19.25pt;height:11.4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85269F">
        <w:rPr>
          <w:position w:val="-5"/>
        </w:rPr>
        <w:pict w14:anchorId="3CEB6150">
          <v:shape id="_x0000_i1104" type="#_x0000_t75" style="width:19.25pt;height:11.4pt" equationxml="&lt;">
            <v:imagedata r:id="rId86" o:title="" chromakey="white"/>
          </v:shape>
        </w:pict>
      </w:r>
      <w:r w:rsidRPr="007530C6">
        <w:rPr>
          <w:noProof/>
        </w:rPr>
        <w:instrText xml:space="preserve"> </w:instrText>
      </w:r>
      <w:r w:rsidRPr="007530C6">
        <w:rPr>
          <w:noProof/>
        </w:rPr>
        <w:fldChar w:fldCharType="separate"/>
      </w:r>
      <w:r w:rsidR="0085269F">
        <w:rPr>
          <w:position w:val="-5"/>
        </w:rPr>
        <w:pict w14:anchorId="2D010FB5">
          <v:shape id="_x0000_i1105" type="#_x0000_t75" style="width:19.25pt;height:11.4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85269F">
        <w:rPr>
          <w:position w:val="-5"/>
        </w:rPr>
        <w:pict w14:anchorId="1CC45DD6">
          <v:shape id="_x0000_i1106" type="#_x0000_t75" style="width:26.4pt;height:11.4pt" equationxml="&lt;">
            <v:imagedata r:id="rId89" o:title="" chromakey="white"/>
          </v:shape>
        </w:pict>
      </w:r>
      <w:r w:rsidRPr="007530C6">
        <w:rPr>
          <w:noProof/>
        </w:rPr>
        <w:instrText xml:space="preserve"> </w:instrText>
      </w:r>
      <w:r w:rsidRPr="007530C6">
        <w:rPr>
          <w:noProof/>
        </w:rPr>
        <w:fldChar w:fldCharType="separate"/>
      </w:r>
      <w:r w:rsidR="0085269F">
        <w:rPr>
          <w:position w:val="-5"/>
        </w:rPr>
        <w:pict w14:anchorId="34508E5E">
          <v:shape id="_x0000_i1107" type="#_x0000_t75" style="width:26.4pt;height:11.4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85269F">
        <w:rPr>
          <w:position w:val="-5"/>
        </w:rPr>
        <w:pict w14:anchorId="11728BC3">
          <v:shape id="_x0000_i1108" type="#_x0000_t75" style="width:19.25pt;height:11.4pt" equationxml="&lt;">
            <v:imagedata r:id="rId95" o:title="" chromakey="white"/>
          </v:shape>
        </w:pict>
      </w:r>
      <w:r w:rsidRPr="007530C6">
        <w:rPr>
          <w:noProof/>
        </w:rPr>
        <w:instrText xml:space="preserve"> </w:instrText>
      </w:r>
      <w:r w:rsidRPr="007530C6">
        <w:rPr>
          <w:noProof/>
        </w:rPr>
        <w:fldChar w:fldCharType="separate"/>
      </w:r>
      <w:r w:rsidR="0085269F">
        <w:rPr>
          <w:position w:val="-5"/>
        </w:rPr>
        <w:pict w14:anchorId="7268629F">
          <v:shape id="_x0000_i1109" type="#_x0000_t75" style="width:19.25pt;height:11.4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85269F">
        <w:rPr>
          <w:position w:val="-5"/>
        </w:rPr>
        <w:pict w14:anchorId="299C631A">
          <v:shape id="_x0000_i1110"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6F92A127">
          <v:shape id="_x0000_i1111" type="#_x0000_t75" style="width:11.4pt;height:11.4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85269F">
        <w:rPr>
          <w:position w:val="-5"/>
        </w:rPr>
        <w:pict w14:anchorId="673D44A9">
          <v:shape id="_x0000_i1112"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347FEC06">
          <v:shape id="_x0000_i1113" type="#_x0000_t75" style="width:11.4pt;height:11.4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85269F">
        <w:rPr>
          <w:position w:val="-5"/>
        </w:rPr>
        <w:pict w14:anchorId="2A8E79D9">
          <v:shape id="_x0000_i1114"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36E5413D">
          <v:shape id="_x0000_i1115" type="#_x0000_t75" style="width:11.4pt;height:11.4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85269F">
        <w:rPr>
          <w:position w:val="-5"/>
        </w:rPr>
        <w:pict w14:anchorId="14049EF9">
          <v:shape id="_x0000_i1116"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105379D2">
          <v:shape id="_x0000_i1117" type="#_x0000_t75" style="width:11.4pt;height:11.4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85269F">
        <w:rPr>
          <w:position w:val="-5"/>
        </w:rPr>
        <w:pict w14:anchorId="6D752C14">
          <v:shape id="_x0000_i1118"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4328DD59">
          <v:shape id="_x0000_i1119" type="#_x0000_t75" style="width:11.4pt;height:11.4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85269F">
        <w:rPr>
          <w:position w:val="-5"/>
        </w:rPr>
        <w:pict w14:anchorId="11C07055">
          <v:shape id="_x0000_i1120"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1EA22DEB">
          <v:shape id="_x0000_i1121" type="#_x0000_t75" style="width:11.4pt;height:11.4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8" w:name="_Toc82595652"/>
      <w:bookmarkStart w:id="6259" w:name="_Toc76545549"/>
      <w:bookmarkStart w:id="6260" w:name="_Toc75243203"/>
      <w:bookmarkStart w:id="6261" w:name="_Toc74962293"/>
      <w:bookmarkStart w:id="6262" w:name="_Toc66728416"/>
      <w:bookmarkStart w:id="6263" w:name="_Toc61183101"/>
      <w:bookmarkStart w:id="6264" w:name="_Toc58863116"/>
      <w:bookmarkStart w:id="6265" w:name="_Toc58860612"/>
      <w:bookmarkStart w:id="6266" w:name="_Toc53182825"/>
      <w:bookmarkStart w:id="6267" w:name="_Toc45884790"/>
      <w:bookmarkStart w:id="6268" w:name="_Toc37272543"/>
      <w:bookmarkStart w:id="6269" w:name="_Toc36645489"/>
      <w:bookmarkStart w:id="6270" w:name="_Toc29810095"/>
      <w:bookmarkStart w:id="6271" w:name="_Toc21100297"/>
      <w:bookmarkStart w:id="6272" w:name="_Toc121756816"/>
      <w:bookmarkStart w:id="6273" w:name="_Toc121820405"/>
      <w:bookmarkStart w:id="6274" w:name="_Toc124158155"/>
      <w:bookmarkStart w:id="6275" w:name="_Toc130560732"/>
      <w:bookmarkStart w:id="6276" w:name="_Toc137470375"/>
      <w:bookmarkStart w:id="6277" w:name="_Toc138884768"/>
      <w:bookmarkStart w:id="6278" w:name="_Toc145511176"/>
      <w:bookmarkStart w:id="6279" w:name="_Toc155479413"/>
      <w:bookmarkStart w:id="6280" w:name="_Toc176464522"/>
      <w:bookmarkStart w:id="6281" w:name="_Toc187247369"/>
      <w:bookmarkStart w:id="6282" w:name="_Toc192494892"/>
      <w:r w:rsidRPr="007530C6">
        <w:rPr>
          <w:rFonts w:hint="eastAsia"/>
          <w:lang w:eastAsia="zh-CN"/>
        </w:rPr>
        <w:t>E</w:t>
      </w:r>
      <w:r w:rsidR="00DF79D4" w:rsidRPr="007530C6">
        <w:t>.5</w:t>
      </w:r>
      <w:r w:rsidR="00DF79D4" w:rsidRPr="007530C6">
        <w:tab/>
        <w:t>Resource element TX power</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85269F">
        <w:rPr>
          <w:rFonts w:eastAsia="Osaka"/>
          <w:position w:val="-5"/>
        </w:rPr>
        <w:pict w14:anchorId="655EB7B9">
          <v:shape id="_x0000_i1122" type="#_x0000_t75" style="width:31.35pt;height:11.4pt" equationxml="&lt;">
            <v:imagedata r:id="rId96" o:title="" chromakey="white"/>
          </v:shape>
        </w:pict>
      </w:r>
      <w:r w:rsidRPr="007530C6">
        <w:rPr>
          <w:noProof/>
        </w:rPr>
        <w:instrText xml:space="preserve"> </w:instrText>
      </w:r>
      <w:r w:rsidRPr="007530C6">
        <w:rPr>
          <w:noProof/>
        </w:rPr>
        <w:fldChar w:fldCharType="separate"/>
      </w:r>
      <w:r w:rsidR="0085269F">
        <w:rPr>
          <w:rFonts w:eastAsia="Osaka"/>
          <w:position w:val="-5"/>
        </w:rPr>
        <w:pict w14:anchorId="7DBB2652">
          <v:shape id="_x0000_i1123" type="#_x0000_t75" style="width:31.35pt;height:11.4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85269F">
        <w:rPr>
          <w:position w:val="-5"/>
        </w:rPr>
        <w:pict w14:anchorId="0FBA0A22">
          <v:shape id="_x0000_i1124" type="#_x0000_t75" style="width:11.4pt;height:11.4pt" equationxml="&lt;">
            <v:imagedata r:id="rId92" o:title="" chromakey="white"/>
          </v:shape>
        </w:pict>
      </w:r>
      <w:r w:rsidRPr="007530C6">
        <w:instrText xml:space="preserve"> </w:instrText>
      </w:r>
      <w:r w:rsidRPr="007530C6">
        <w:fldChar w:fldCharType="separate"/>
      </w:r>
      <w:r w:rsidR="0085269F">
        <w:rPr>
          <w:position w:val="-5"/>
        </w:rPr>
        <w:pict w14:anchorId="6F2374DE">
          <v:shape id="_x0000_i1125" type="#_x0000_t75" style="width:11.4pt;height:11.4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85269F">
        <w:rPr>
          <w:position w:val="-5"/>
        </w:rPr>
        <w:pict w14:anchorId="3E476388">
          <v:shape id="_x0000_i1126" type="#_x0000_t75" style="width:34.95pt;height:11.4pt" equationxml="&lt;">
            <v:imagedata r:id="rId97" o:title="" chromakey="white"/>
          </v:shape>
        </w:pict>
      </w:r>
      <w:r w:rsidRPr="007530C6">
        <w:instrText xml:space="preserve"> </w:instrText>
      </w:r>
      <w:r w:rsidRPr="007530C6">
        <w:fldChar w:fldCharType="separate"/>
      </w:r>
      <w:r w:rsidR="0085269F">
        <w:rPr>
          <w:position w:val="-5"/>
        </w:rPr>
        <w:pict w14:anchorId="53C22E0C">
          <v:shape id="_x0000_i1127" type="#_x0000_t75" style="width:34.95pt;height:11.4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85269F">
        <w:pict w14:anchorId="5B6D73CD">
          <v:shape id="_x0000_i1128" type="#_x0000_t75" style="width:103.35pt;height:11.4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85269F">
        <w:rPr>
          <w:rFonts w:eastAsia="Osaka"/>
        </w:rPr>
        <w:pict w14:anchorId="11005977">
          <v:shape id="_x0000_i1129" type="#_x0000_t75" style="width:103.35pt;height:26.4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85269F">
        <w:rPr>
          <w:rFonts w:eastAsia="Osaka"/>
          <w:position w:val="-5"/>
        </w:rPr>
        <w:pict w14:anchorId="5574E37A">
          <v:shape id="_x0000_i1130" type="#_x0000_t75" style="width:34.95pt;height:11.4pt" equationxml="&lt;">
            <v:imagedata r:id="rId100"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00479079">
          <v:shape id="_x0000_i1131" type="#_x0000_t75" style="width:34.95pt;height:11.4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85269F">
        <w:rPr>
          <w:rFonts w:eastAsia="Osaka"/>
          <w:position w:val="-5"/>
        </w:rPr>
        <w:pict w14:anchorId="547E1A91">
          <v:shape id="_x0000_i1132" type="#_x0000_t75" style="width:14.95pt;height:11.4pt" equationxml="&lt;">
            <v:imagedata r:id="rId91"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04CE17C1">
          <v:shape id="_x0000_i1133" type="#_x0000_t75" style="width:14.95pt;height:11.4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85269F">
        <w:rPr>
          <w:rFonts w:eastAsia="Osaka"/>
          <w:position w:val="-5"/>
        </w:rPr>
        <w:pict w14:anchorId="7171F843">
          <v:shape id="_x0000_i1134" type="#_x0000_t75" style="width:14.95pt;height:11.4pt" equationxml="&lt;">
            <v:imagedata r:id="rId91"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3C4E2889">
          <v:shape id="_x0000_i1135" type="#_x0000_t75" style="width:14.95pt;height:11.4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85269F">
        <w:rPr>
          <w:rFonts w:eastAsia="Osaka"/>
          <w:position w:val="-5"/>
        </w:rPr>
        <w:pict w14:anchorId="1D75F5E6">
          <v:shape id="_x0000_i1136" type="#_x0000_t75" style="width:14.95pt;height:11.4pt" equationxml="&lt;">
            <v:imagedata r:id="rId91"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51674222">
          <v:shape id="_x0000_i1137" type="#_x0000_t75" style="width:14.95pt;height:11.4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85269F">
        <w:rPr>
          <w:rFonts w:eastAsia="Osaka"/>
          <w:position w:val="-5"/>
        </w:rPr>
        <w:pict w14:anchorId="0160FA6E">
          <v:shape id="_x0000_i1138" type="#_x0000_t75" style="width:34.95pt;height:11.4pt" equationxml="&lt;">
            <v:imagedata r:id="rId101"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00740CE8">
          <v:shape id="_x0000_i1139" type="#_x0000_t75" style="width:34.95pt;height:11.4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85269F">
        <w:rPr>
          <w:rFonts w:eastAsia="Osaka"/>
          <w:position w:val="-5"/>
        </w:rPr>
        <w:pict w14:anchorId="7F1FC392">
          <v:shape id="_x0000_i1140" type="#_x0000_t75" style="width:47.75pt;height:11.4pt" equationxml="&lt;">
            <v:imagedata r:id="rId102"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009EB296">
          <v:shape id="_x0000_i1141" type="#_x0000_t75" style="width:47.75pt;height:11.4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3" w:name="_Toc82595653"/>
      <w:bookmarkStart w:id="6284" w:name="_Toc76545550"/>
      <w:bookmarkStart w:id="6285" w:name="_Toc75243204"/>
      <w:bookmarkStart w:id="6286" w:name="_Toc74962294"/>
      <w:bookmarkStart w:id="6287" w:name="_Toc66728417"/>
      <w:bookmarkStart w:id="6288" w:name="_Toc61183102"/>
      <w:bookmarkStart w:id="6289" w:name="_Toc58863117"/>
      <w:bookmarkStart w:id="6290" w:name="_Toc58860613"/>
      <w:bookmarkStart w:id="6291" w:name="_Toc53182826"/>
      <w:bookmarkStart w:id="6292" w:name="_Toc45884791"/>
      <w:bookmarkStart w:id="6293" w:name="_Toc37272544"/>
      <w:bookmarkStart w:id="6294" w:name="_Toc36645490"/>
      <w:bookmarkStart w:id="6295" w:name="_Toc29810096"/>
      <w:bookmarkStart w:id="6296" w:name="_Toc21100298"/>
      <w:bookmarkStart w:id="6297" w:name="_Toc121756817"/>
      <w:bookmarkStart w:id="6298" w:name="_Toc121820406"/>
      <w:bookmarkStart w:id="6299" w:name="_Toc124158156"/>
      <w:bookmarkStart w:id="6300" w:name="_Toc130560733"/>
      <w:bookmarkStart w:id="6301" w:name="_Toc137470376"/>
      <w:bookmarkStart w:id="6302" w:name="_Toc138884769"/>
      <w:bookmarkStart w:id="6303" w:name="_Toc145511177"/>
      <w:bookmarkStart w:id="6304" w:name="_Toc155479414"/>
      <w:bookmarkStart w:id="6305" w:name="_Toc176464523"/>
      <w:bookmarkStart w:id="6306" w:name="_Toc187247370"/>
      <w:bookmarkStart w:id="6307" w:name="_Toc192494893"/>
      <w:r w:rsidRPr="007530C6">
        <w:rPr>
          <w:rFonts w:hint="eastAsia"/>
          <w:lang w:eastAsia="zh-CN"/>
        </w:rPr>
        <w:t>E</w:t>
      </w:r>
      <w:r w:rsidR="00DF79D4" w:rsidRPr="007530C6">
        <w:t>.6</w:t>
      </w:r>
      <w:r w:rsidR="00DF79D4" w:rsidRPr="007530C6">
        <w:tab/>
        <w:t>Post-FFT equalisation</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85269F">
        <w:rPr>
          <w:position w:val="-5"/>
        </w:rPr>
        <w:pict w14:anchorId="6335D6EB">
          <v:shape id="_x0000_i1142" type="#_x0000_t75" style="width:26.4pt;height:11.4pt" equationxml="&lt;">
            <v:imagedata r:id="rId90" o:title="" chromakey="white"/>
          </v:shape>
        </w:pict>
      </w:r>
      <w:r w:rsidRPr="007530C6">
        <w:rPr>
          <w:lang w:eastAsia="ko-KR"/>
        </w:rPr>
        <w:instrText xml:space="preserve"> </w:instrText>
      </w:r>
      <w:r w:rsidRPr="007530C6">
        <w:rPr>
          <w:lang w:eastAsia="ko-KR"/>
        </w:rPr>
        <w:fldChar w:fldCharType="separate"/>
      </w:r>
      <w:r w:rsidR="0085269F">
        <w:rPr>
          <w:position w:val="-5"/>
        </w:rPr>
        <w:pict w14:anchorId="2382D894">
          <v:shape id="_x0000_i1143" type="#_x0000_t75" style="width:26.4pt;height:11.4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85269F">
        <w:rPr>
          <w:rFonts w:eastAsia="Osaka"/>
          <w:position w:val="-5"/>
        </w:rPr>
        <w:pict w14:anchorId="6DBB7796">
          <v:shape id="_x0000_i1144" type="#_x0000_t75" style="width:31.35pt;height:11.4pt" equationxml="&lt;">
            <v:imagedata r:id="rId96"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4BE79CD1">
          <v:shape id="_x0000_i1145" type="#_x0000_t75" style="width:31.35pt;height:11.4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85269F">
        <w:rPr>
          <w:position w:val="-5"/>
        </w:rPr>
        <w:pict w14:anchorId="0F77EA5A">
          <v:shape id="_x0000_i1146" type="#_x0000_t75" style="width:26.4pt;height:11.4pt" equationxml="&lt;">
            <v:imagedata r:id="rId90" o:title="" chromakey="white"/>
          </v:shape>
        </w:pict>
      </w:r>
      <w:r w:rsidRPr="007530C6">
        <w:rPr>
          <w:lang w:eastAsia="ko-KR"/>
        </w:rPr>
        <w:instrText xml:space="preserve"> </w:instrText>
      </w:r>
      <w:r w:rsidRPr="007530C6">
        <w:rPr>
          <w:lang w:eastAsia="ko-KR"/>
        </w:rPr>
        <w:fldChar w:fldCharType="separate"/>
      </w:r>
      <w:r w:rsidR="0085269F">
        <w:rPr>
          <w:position w:val="-5"/>
        </w:rPr>
        <w:pict w14:anchorId="06662BCE">
          <v:shape id="_x0000_i1147" type="#_x0000_t75" style="width:26.4pt;height:11.4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85269F">
        <w:rPr>
          <w:position w:val="-5"/>
        </w:rPr>
        <w:pict w14:anchorId="18AB3EA7">
          <v:shape id="_x0000_i1148" type="#_x0000_t75" style="width:31.35pt;height:11.4pt" equationxml="&lt;">
            <v:imagedata r:id="rId96" o:title="" chromakey="white"/>
          </v:shape>
        </w:pict>
      </w:r>
      <w:r w:rsidRPr="007530C6">
        <w:rPr>
          <w:lang w:eastAsia="ko-KR"/>
        </w:rPr>
        <w:instrText xml:space="preserve"> </w:instrText>
      </w:r>
      <w:r w:rsidRPr="007530C6">
        <w:rPr>
          <w:lang w:eastAsia="ko-KR"/>
        </w:rPr>
        <w:fldChar w:fldCharType="separate"/>
      </w:r>
      <w:r w:rsidR="0085269F">
        <w:rPr>
          <w:position w:val="-5"/>
        </w:rPr>
        <w:pict w14:anchorId="7C8F44B6">
          <v:shape id="_x0000_i1149" type="#_x0000_t75" style="width:31.35pt;height:11.4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85269F">
        <w:rPr>
          <w:position w:val="-5"/>
        </w:rPr>
        <w:pict w14:anchorId="1F4BF53A">
          <v:shape id="_x0000_i1150" type="#_x0000_t75" style="width:20.65pt;height:11.4pt" equationxml="&lt;">
            <v:imagedata r:id="rId103" o:title="" chromakey="white"/>
          </v:shape>
        </w:pict>
      </w:r>
      <w:r w:rsidRPr="007530C6">
        <w:rPr>
          <w:lang w:eastAsia="ko-KR"/>
        </w:rPr>
        <w:instrText xml:space="preserve"> </w:instrText>
      </w:r>
      <w:r w:rsidRPr="007530C6">
        <w:rPr>
          <w:lang w:eastAsia="ko-KR"/>
        </w:rPr>
        <w:fldChar w:fldCharType="separate"/>
      </w:r>
      <w:r w:rsidR="0085269F">
        <w:rPr>
          <w:position w:val="-5"/>
        </w:rPr>
        <w:pict w14:anchorId="400B7655">
          <v:shape id="_x0000_i1151" type="#_x0000_t75" style="width:20.65pt;height:11.4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85269F">
        <w:rPr>
          <w:position w:val="-5"/>
        </w:rPr>
        <w:pict w14:anchorId="12C76091">
          <v:shape id="_x0000_i1152" type="#_x0000_t75" style="width:26.4pt;height:11.4pt" equationxml="&lt;">
            <v:imagedata r:id="rId104" o:title="" chromakey="white"/>
          </v:shape>
        </w:pict>
      </w:r>
      <w:r w:rsidRPr="007530C6">
        <w:rPr>
          <w:lang w:eastAsia="ko-KR"/>
        </w:rPr>
        <w:instrText xml:space="preserve"> </w:instrText>
      </w:r>
      <w:r w:rsidRPr="007530C6">
        <w:rPr>
          <w:lang w:eastAsia="ko-KR"/>
        </w:rPr>
        <w:fldChar w:fldCharType="separate"/>
      </w:r>
      <w:r w:rsidR="0085269F">
        <w:rPr>
          <w:position w:val="-5"/>
        </w:rPr>
        <w:pict w14:anchorId="05D04B4F">
          <v:shape id="_x0000_i1153" type="#_x0000_t75" style="width:26.4pt;height:11.4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85269F">
        <w:rPr>
          <w:position w:val="-5"/>
        </w:rPr>
        <w:pict w14:anchorId="22E5C4C2">
          <v:shape id="_x0000_i1154" type="#_x0000_t75" style="width:40.65pt;height:11.4pt" equationxml="&lt;">
            <v:imagedata r:id="rId105" o:title="" chromakey="white"/>
          </v:shape>
        </w:pict>
      </w:r>
      <w:r w:rsidRPr="007530C6">
        <w:instrText xml:space="preserve"> </w:instrText>
      </w:r>
      <w:r w:rsidRPr="007530C6">
        <w:fldChar w:fldCharType="separate"/>
      </w:r>
      <w:r w:rsidR="0085269F">
        <w:rPr>
          <w:position w:val="-5"/>
        </w:rPr>
        <w:pict w14:anchorId="63B9FCA6">
          <v:shape id="_x0000_i1155" type="#_x0000_t75" style="width:40.65pt;height:11.4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85269F">
        <w:rPr>
          <w:position w:val="-5"/>
        </w:rPr>
        <w:pict w14:anchorId="711E52A7">
          <v:shape id="_x0000_i1156" type="#_x0000_t75" style="width:29.95pt;height:14.95pt" equationxml="&lt;">
            <v:imagedata r:id="rId106" o:title="" chromakey="white"/>
          </v:shape>
        </w:pict>
      </w:r>
      <w:r w:rsidRPr="007530C6">
        <w:instrText xml:space="preserve"> </w:instrText>
      </w:r>
      <w:r w:rsidRPr="007530C6">
        <w:fldChar w:fldCharType="separate"/>
      </w:r>
      <w:r w:rsidR="0085269F">
        <w:rPr>
          <w:position w:val="-5"/>
        </w:rPr>
        <w:pict w14:anchorId="3355D584">
          <v:shape id="_x0000_i1157" type="#_x0000_t75" style="width:29.95pt;height:14.9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85269F">
        <w:pict w14:anchorId="7EED04BD">
          <v:shape id="_x0000_i1158" type="#_x0000_t75" style="width:109.05pt;height:26.4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85269F">
        <w:rPr>
          <w:position w:val="-5"/>
        </w:rPr>
        <w:pict w14:anchorId="65DBB40E">
          <v:shape id="_x0000_i1159" type="#_x0000_t75" style="width:37.05pt;height:14.95pt" equationxml="&lt;">
            <v:imagedata r:id="rId108" o:title="" chromakey="white"/>
          </v:shape>
        </w:pict>
      </w:r>
      <w:r w:rsidRPr="007530C6">
        <w:instrText xml:space="preserve"> </w:instrText>
      </w:r>
      <w:r w:rsidRPr="007530C6">
        <w:fldChar w:fldCharType="separate"/>
      </w:r>
      <w:r w:rsidR="0085269F">
        <w:rPr>
          <w:position w:val="-5"/>
        </w:rPr>
        <w:pict w14:anchorId="38975E6B">
          <v:shape id="_x0000_i1160" type="#_x0000_t75" style="width:37.05pt;height:14.9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85269F">
        <w:rPr>
          <w:position w:val="-5"/>
        </w:rPr>
        <w:pict w14:anchorId="220E06D7">
          <v:shape id="_x0000_i1161" type="#_x0000_t75" style="width:37.05pt;height:14.95pt" equationxml="&lt;">
            <v:imagedata r:id="rId108" o:title="" chromakey="white"/>
          </v:shape>
        </w:pict>
      </w:r>
      <w:r w:rsidRPr="007530C6">
        <w:instrText xml:space="preserve"> </w:instrText>
      </w:r>
      <w:r w:rsidRPr="007530C6">
        <w:fldChar w:fldCharType="separate"/>
      </w:r>
      <w:r w:rsidR="0085269F">
        <w:rPr>
          <w:position w:val="-5"/>
        </w:rPr>
        <w:pict w14:anchorId="0F292307">
          <v:shape id="_x0000_i1162" type="#_x0000_t75" style="width:37.05pt;height:14.9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85269F">
        <w:rPr>
          <w:position w:val="-5"/>
        </w:rPr>
        <w:pict w14:anchorId="38316A82">
          <v:shape id="_x0000_i1163" type="#_x0000_t75" style="width:5.7pt;height:14.95pt" equationxml="&lt;">
            <v:imagedata r:id="rId109" o:title="" chromakey="white"/>
          </v:shape>
        </w:pict>
      </w:r>
      <w:r w:rsidRPr="007530C6">
        <w:instrText xml:space="preserve"> </w:instrText>
      </w:r>
      <w:r w:rsidRPr="007530C6">
        <w:fldChar w:fldCharType="separate"/>
      </w:r>
      <w:r w:rsidR="0085269F">
        <w:rPr>
          <w:position w:val="-5"/>
        </w:rPr>
        <w:pict w14:anchorId="5ACFC216">
          <v:shape id="_x0000_i1164" type="#_x0000_t75" style="width:5.7pt;height:14.9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85269F">
        <w:pict w14:anchorId="6F559D0E">
          <v:shape id="_x0000_i1165" type="#_x0000_t75" style="width:87.7pt;height:26.4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85269F">
        <w:pict w14:anchorId="427724D6">
          <v:shape id="_x0000_i1166" type="#_x0000_t75" style="width:86.95pt;height:26.4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85269F">
        <w:rPr>
          <w:position w:val="-5"/>
        </w:rPr>
        <w:pict w14:anchorId="6FCCFE3B">
          <v:shape id="_x0000_i1167" type="#_x0000_t75" style="width:5.7pt;height:14.95pt" equationxml="&lt;">
            <v:imagedata r:id="rId109" o:title="" chromakey="white"/>
          </v:shape>
        </w:pict>
      </w:r>
      <w:r w:rsidRPr="007530C6">
        <w:rPr>
          <w:lang w:eastAsia="ko-KR"/>
        </w:rPr>
        <w:instrText xml:space="preserve"> </w:instrText>
      </w:r>
      <w:r w:rsidRPr="007530C6">
        <w:rPr>
          <w:lang w:eastAsia="ko-KR"/>
        </w:rPr>
        <w:fldChar w:fldCharType="separate"/>
      </w:r>
      <w:r w:rsidR="0085269F">
        <w:rPr>
          <w:position w:val="-5"/>
        </w:rPr>
        <w:pict w14:anchorId="26420B21">
          <v:shape id="_x0000_i1168" type="#_x0000_t75" style="width:5.7pt;height:14.9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85269F">
        <w:rPr>
          <w:position w:val="-5"/>
        </w:rPr>
        <w:pict w14:anchorId="4EB1C7D4">
          <v:shape id="_x0000_i1169" type="#_x0000_t75" style="width:34.95pt;height:14.95pt" equationxml="&lt;">
            <v:imagedata r:id="rId97" o:title="" chromakey="white"/>
          </v:shape>
        </w:pict>
      </w:r>
      <w:r w:rsidRPr="007530C6">
        <w:instrText xml:space="preserve"> </w:instrText>
      </w:r>
      <w:r w:rsidRPr="007530C6">
        <w:fldChar w:fldCharType="separate"/>
      </w:r>
      <w:r w:rsidR="0085269F">
        <w:rPr>
          <w:position w:val="-5"/>
        </w:rPr>
        <w:pict w14:anchorId="154BFDDD">
          <v:shape id="_x0000_i1170" type="#_x0000_t75" style="width:34.95pt;height:14.9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85269F">
        <w:rPr>
          <w:rFonts w:eastAsia="SimSun"/>
          <w:position w:val="-5"/>
        </w:rPr>
        <w:pict w14:anchorId="1F56C5B4">
          <v:shape id="_x0000_i1171" type="#_x0000_t75" style="width:20.65pt;height:14.95pt" equationxml="&lt;">
            <v:imagedata r:id="rId112" o:title="" chromakey="white"/>
          </v:shape>
        </w:pict>
      </w:r>
      <w:r w:rsidRPr="007530C6">
        <w:instrText xml:space="preserve"> </w:instrText>
      </w:r>
      <w:r w:rsidRPr="007530C6">
        <w:fldChar w:fldCharType="separate"/>
      </w:r>
      <w:r w:rsidR="0085269F">
        <w:rPr>
          <w:rFonts w:eastAsia="SimSun"/>
          <w:position w:val="-5"/>
        </w:rPr>
        <w:pict w14:anchorId="5EEB49A1">
          <v:shape id="_x0000_i1172" type="#_x0000_t75" style="width:20.65pt;height:14.9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85269F">
        <w:rPr>
          <w:position w:val="-5"/>
        </w:rPr>
        <w:pict w14:anchorId="03748B05">
          <v:shape id="_x0000_i1173" type="#_x0000_t75" style="width:19.25pt;height:14.95pt" equationxml="&lt;">
            <v:imagedata r:id="rId113" o:title="" chromakey="white"/>
          </v:shape>
        </w:pict>
      </w:r>
      <w:r w:rsidRPr="007530C6">
        <w:rPr>
          <w:lang w:eastAsia="ko-KR"/>
        </w:rPr>
        <w:instrText xml:space="preserve"> </w:instrText>
      </w:r>
      <w:r w:rsidRPr="007530C6">
        <w:rPr>
          <w:lang w:eastAsia="ko-KR"/>
        </w:rPr>
        <w:fldChar w:fldCharType="separate"/>
      </w:r>
      <w:r w:rsidR="0085269F">
        <w:rPr>
          <w:position w:val="-5"/>
        </w:rPr>
        <w:pict w14:anchorId="2905F704">
          <v:shape id="_x0000_i1174" type="#_x0000_t75" style="width:19.25pt;height:14.9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85269F">
        <w:rPr>
          <w:position w:val="-5"/>
        </w:rPr>
        <w:pict w14:anchorId="64E210C5">
          <v:shape id="_x0000_i1175" type="#_x0000_t75" style="width:20.65pt;height:14.95pt" equationxml="&lt;">
            <v:imagedata r:id="rId112" o:title="" chromakey="white"/>
          </v:shape>
        </w:pict>
      </w:r>
      <w:r w:rsidRPr="007530C6">
        <w:instrText xml:space="preserve"> </w:instrText>
      </w:r>
      <w:r w:rsidRPr="007530C6">
        <w:fldChar w:fldCharType="separate"/>
      </w:r>
      <w:r w:rsidR="0085269F">
        <w:rPr>
          <w:position w:val="-5"/>
        </w:rPr>
        <w:pict w14:anchorId="4FAA37DF">
          <v:shape id="_x0000_i1176" type="#_x0000_t75" style="width:20.65pt;height:14.9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85269F">
        <w:rPr>
          <w:position w:val="-5"/>
        </w:rPr>
        <w:pict w14:anchorId="502E4BD7">
          <v:shape id="_x0000_i1177" type="#_x0000_t75" style="width:19.25pt;height:14.95pt" equationxml="&lt;">
            <v:imagedata r:id="rId113" o:title="" chromakey="white"/>
          </v:shape>
        </w:pict>
      </w:r>
      <w:r w:rsidRPr="007530C6">
        <w:instrText xml:space="preserve"> </w:instrText>
      </w:r>
      <w:r w:rsidRPr="007530C6">
        <w:fldChar w:fldCharType="separate"/>
      </w:r>
      <w:r w:rsidR="0085269F">
        <w:rPr>
          <w:position w:val="-5"/>
        </w:rPr>
        <w:pict w14:anchorId="1B204B2D">
          <v:shape id="_x0000_i1178" type="#_x0000_t75" style="width:19.25pt;height:14.9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85269F">
        <w:rPr>
          <w:position w:val="-5"/>
        </w:rPr>
        <w:pict w14:anchorId="40F0CF8B">
          <v:shape id="_x0000_i1179" type="#_x0000_t75" style="width:19.95pt;height:14.95pt" equationxml="&lt;">
            <v:imagedata r:id="rId114" o:title="" chromakey="white"/>
          </v:shape>
        </w:pict>
      </w:r>
      <w:r w:rsidRPr="007530C6">
        <w:instrText xml:space="preserve"> </w:instrText>
      </w:r>
      <w:r w:rsidRPr="007530C6">
        <w:fldChar w:fldCharType="separate"/>
      </w:r>
      <w:r w:rsidR="0085269F">
        <w:rPr>
          <w:position w:val="-5"/>
        </w:rPr>
        <w:pict w14:anchorId="7156EB4C">
          <v:shape id="_x0000_i1180" type="#_x0000_t75" style="width:19.95pt;height:14.9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85269F">
        <w:rPr>
          <w:position w:val="-5"/>
        </w:rPr>
        <w:pict w14:anchorId="2E8DC0B7">
          <v:shape id="_x0000_i1181" type="#_x0000_t75" style="width:19.25pt;height:14.95pt" equationxml="&lt;">
            <v:imagedata r:id="rId115" o:title="" chromakey="white"/>
          </v:shape>
        </w:pict>
      </w:r>
      <w:r w:rsidRPr="007530C6">
        <w:rPr>
          <w:lang w:eastAsia="ko-KR"/>
        </w:rPr>
        <w:instrText xml:space="preserve"> </w:instrText>
      </w:r>
      <w:r w:rsidRPr="007530C6">
        <w:rPr>
          <w:lang w:eastAsia="ko-KR"/>
        </w:rPr>
        <w:fldChar w:fldCharType="separate"/>
      </w:r>
      <w:r w:rsidR="0085269F">
        <w:rPr>
          <w:position w:val="-5"/>
        </w:rPr>
        <w:pict w14:anchorId="0F26FAEF">
          <v:shape id="_x0000_i1182" type="#_x0000_t75" style="width:19.25pt;height:14.9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35pt;height:365.7pt" o:ole="">
            <v:imagedata r:id="rId116" o:title=""/>
          </v:shape>
          <o:OLEObject Type="Embed" ProgID="Word.Picture.8" ShapeID="_x0000_i1183" DrawAspect="Content" ObjectID="_1804707978"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8" w:name="_Toc82595654"/>
      <w:bookmarkStart w:id="6309" w:name="_Toc76545551"/>
      <w:bookmarkStart w:id="6310" w:name="_Toc75243205"/>
      <w:bookmarkStart w:id="6311" w:name="_Toc74962295"/>
      <w:bookmarkStart w:id="6312" w:name="_Toc66728418"/>
      <w:bookmarkStart w:id="6313" w:name="_Toc61183103"/>
      <w:bookmarkStart w:id="6314" w:name="_Toc58863118"/>
      <w:bookmarkStart w:id="6315" w:name="_Toc58860614"/>
      <w:bookmarkStart w:id="6316" w:name="_Toc53182827"/>
      <w:bookmarkStart w:id="6317" w:name="_Toc45884792"/>
      <w:bookmarkStart w:id="6318" w:name="_Toc37272545"/>
      <w:bookmarkStart w:id="6319" w:name="_Toc36645491"/>
      <w:bookmarkStart w:id="6320" w:name="_Toc29810097"/>
      <w:bookmarkStart w:id="6321" w:name="_Toc21100299"/>
      <w:bookmarkStart w:id="6322" w:name="_Toc121756818"/>
      <w:bookmarkStart w:id="6323" w:name="_Toc121820407"/>
      <w:bookmarkStart w:id="6324" w:name="_Toc124158157"/>
      <w:bookmarkStart w:id="6325" w:name="_Toc130560734"/>
      <w:bookmarkStart w:id="6326" w:name="_Toc137470377"/>
      <w:bookmarkStart w:id="6327" w:name="_Toc138884770"/>
      <w:bookmarkStart w:id="6328" w:name="_Toc145511178"/>
      <w:bookmarkStart w:id="6329" w:name="_Toc155479415"/>
      <w:bookmarkStart w:id="6330" w:name="_Toc176464524"/>
      <w:bookmarkStart w:id="6331" w:name="_Toc187247371"/>
      <w:bookmarkStart w:id="6332" w:name="_Toc192494894"/>
      <w:r w:rsidRPr="007530C6">
        <w:rPr>
          <w:rFonts w:hint="eastAsia"/>
          <w:lang w:eastAsia="zh-CN"/>
        </w:rPr>
        <w:t>E</w:t>
      </w:r>
      <w:r w:rsidR="0004166F" w:rsidRPr="007530C6">
        <w:t>.7</w:t>
      </w:r>
      <w:r w:rsidR="0004166F" w:rsidRPr="007530C6">
        <w:tab/>
        <w:t>EVM</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89F454F" w14:textId="1498FAFF" w:rsidR="0004166F" w:rsidRPr="007530C6" w:rsidRDefault="00A644E3" w:rsidP="001050F3">
      <w:pPr>
        <w:pStyle w:val="Heading2"/>
        <w:rPr>
          <w:rFonts w:eastAsia="Osaka"/>
        </w:rPr>
      </w:pPr>
      <w:bookmarkStart w:id="6333" w:name="_Toc82595655"/>
      <w:bookmarkStart w:id="6334" w:name="_Toc76545552"/>
      <w:bookmarkStart w:id="6335" w:name="_Toc75243206"/>
      <w:bookmarkStart w:id="6336" w:name="_Toc74962296"/>
      <w:bookmarkStart w:id="6337" w:name="_Toc66728419"/>
      <w:bookmarkStart w:id="6338" w:name="_Toc61183104"/>
      <w:bookmarkStart w:id="6339" w:name="_Toc58863119"/>
      <w:bookmarkStart w:id="6340" w:name="_Toc58860615"/>
      <w:bookmarkStart w:id="6341" w:name="_Toc53182828"/>
      <w:bookmarkStart w:id="6342" w:name="_Toc45884793"/>
      <w:bookmarkStart w:id="6343" w:name="_Toc37272546"/>
      <w:bookmarkStart w:id="6344" w:name="_Toc36645492"/>
      <w:bookmarkStart w:id="6345" w:name="_Toc29810098"/>
      <w:bookmarkStart w:id="6346" w:name="_Toc121756819"/>
      <w:bookmarkStart w:id="6347" w:name="_Toc121820408"/>
      <w:bookmarkStart w:id="6348" w:name="_Toc124158158"/>
      <w:bookmarkStart w:id="6349" w:name="_Toc130560735"/>
      <w:bookmarkStart w:id="6350" w:name="_Toc137470378"/>
      <w:bookmarkStart w:id="6351" w:name="_Toc138884771"/>
      <w:bookmarkStart w:id="6352" w:name="_Toc145511179"/>
      <w:bookmarkStart w:id="6353" w:name="_Toc155479416"/>
      <w:bookmarkStart w:id="6354" w:name="_Toc176464525"/>
      <w:bookmarkStart w:id="6355" w:name="_Toc187247372"/>
      <w:bookmarkStart w:id="6356"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85269F">
        <w:rPr>
          <w:rFonts w:eastAsia="Osaka"/>
          <w:position w:val="-6"/>
        </w:rPr>
        <w:pict w14:anchorId="67A27B2A">
          <v:shape id="_x0000_i1184" type="#_x0000_t75" style="width:41.35pt;height:14.95pt" equationxml="&lt;">
            <v:imagedata r:id="rId118"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6"/>
        </w:rPr>
        <w:pict w14:anchorId="5F5BE16F">
          <v:shape id="_x0000_i1185" type="#_x0000_t75" style="width:41.35pt;height:14.9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85269F">
        <w:rPr>
          <w:rFonts w:eastAsia="Osaka"/>
          <w:position w:val="-5"/>
        </w:rPr>
        <w:pict w14:anchorId="62E43DBB">
          <v:shape id="_x0000_i1186" type="#_x0000_t75" style="width:52.75pt;height:14.95pt" equationxml="&lt;">
            <v:imagedata r:id="rId119" o:title="" chromakey="white"/>
          </v:shape>
        </w:pict>
      </w:r>
      <w:r w:rsidRPr="007530C6">
        <w:rPr>
          <w:noProof/>
        </w:rPr>
        <w:instrText xml:space="preserve"> </w:instrText>
      </w:r>
      <w:r w:rsidRPr="007530C6">
        <w:rPr>
          <w:noProof/>
        </w:rPr>
        <w:fldChar w:fldCharType="separate"/>
      </w:r>
      <w:r w:rsidR="0085269F">
        <w:rPr>
          <w:rFonts w:eastAsia="Osaka"/>
          <w:position w:val="-5"/>
        </w:rPr>
        <w:pict w14:anchorId="69212A0A">
          <v:shape id="_x0000_i1187" type="#_x0000_t75" style="width:52.75pt;height:14.9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85269F">
        <w:rPr>
          <w:position w:val="-5"/>
        </w:rPr>
        <w:pict w14:anchorId="3856AC2E">
          <v:shape id="_x0000_i1188" type="#_x0000_t75" style="width:52.75pt;height:14.95pt" equationxml="&lt;">
            <v:imagedata r:id="rId120" o:title="" chromakey="white"/>
          </v:shape>
        </w:pict>
      </w:r>
      <w:r w:rsidRPr="007530C6">
        <w:rPr>
          <w:noProof/>
        </w:rPr>
        <w:instrText xml:space="preserve"> </w:instrText>
      </w:r>
      <w:r w:rsidRPr="007530C6">
        <w:rPr>
          <w:noProof/>
        </w:rPr>
        <w:fldChar w:fldCharType="separate"/>
      </w:r>
      <w:r w:rsidR="0085269F">
        <w:rPr>
          <w:position w:val="-5"/>
        </w:rPr>
        <w:pict w14:anchorId="701845C9">
          <v:shape id="_x0000_i1189" type="#_x0000_t75" style="width:52.75pt;height:14.9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85269F">
        <w:rPr>
          <w:position w:val="-5"/>
        </w:rPr>
        <w:pict w14:anchorId="6E3A317E">
          <v:shape id="_x0000_i1190" type="#_x0000_t75" style="width:19.25pt;height:14.95pt" equationxml="&lt;">
            <v:imagedata r:id="rId85" o:title="" chromakey="white"/>
          </v:shape>
        </w:pict>
      </w:r>
      <w:r w:rsidRPr="007530C6">
        <w:rPr>
          <w:noProof/>
        </w:rPr>
        <w:instrText xml:space="preserve"> </w:instrText>
      </w:r>
      <w:r w:rsidRPr="007530C6">
        <w:rPr>
          <w:noProof/>
        </w:rPr>
        <w:fldChar w:fldCharType="separate"/>
      </w:r>
      <w:r w:rsidR="0085269F">
        <w:rPr>
          <w:position w:val="-5"/>
        </w:rPr>
        <w:pict w14:anchorId="4989AA2E">
          <v:shape id="_x0000_i1191" type="#_x0000_t75" style="width:19.25pt;height:14.9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85269F">
        <w:rPr>
          <w:position w:val="-5"/>
        </w:rPr>
        <w:pict w14:anchorId="415286D8">
          <v:shape id="_x0000_i1192" type="#_x0000_t75" style="width:26.4pt;height:14.95pt" equationxml="&lt;">
            <v:imagedata r:id="rId121" o:title="" chromakey="white"/>
          </v:shape>
        </w:pict>
      </w:r>
      <w:r w:rsidRPr="007530C6">
        <w:rPr>
          <w:noProof/>
        </w:rPr>
        <w:instrText xml:space="preserve"> </w:instrText>
      </w:r>
      <w:r w:rsidRPr="007530C6">
        <w:rPr>
          <w:noProof/>
        </w:rPr>
        <w:fldChar w:fldCharType="separate"/>
      </w:r>
      <w:r w:rsidR="0085269F">
        <w:rPr>
          <w:position w:val="-5"/>
        </w:rPr>
        <w:pict w14:anchorId="160BE809">
          <v:shape id="_x0000_i1193" type="#_x0000_t75" style="width:26.4pt;height:14.9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85269F">
        <w:pict w14:anchorId="61D15365">
          <v:shape id="_x0000_i1194" type="#_x0000_t75" style="width:180.35pt;height:34.9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85269F">
        <w:rPr>
          <w:position w:val="-5"/>
        </w:rPr>
        <w:pict w14:anchorId="36793763">
          <v:shape id="_x0000_i1195" type="#_x0000_t75" style="width:20.65pt;height:14.95pt" equationxml="&lt;">
            <v:imagedata r:id="rId123" o:title="" chromakey="white"/>
          </v:shape>
        </w:pict>
      </w:r>
      <w:r w:rsidRPr="007530C6">
        <w:instrText xml:space="preserve"> </w:instrText>
      </w:r>
      <w:r w:rsidRPr="007530C6">
        <w:fldChar w:fldCharType="separate"/>
      </w:r>
      <w:r w:rsidR="0085269F">
        <w:rPr>
          <w:position w:val="-5"/>
        </w:rPr>
        <w:pict w14:anchorId="634EA7CE">
          <v:shape id="_x0000_i1196" type="#_x0000_t75" style="width:20.65pt;height:14.9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85269F">
        <w:rPr>
          <w:position w:val="-5"/>
        </w:rPr>
        <w:pict w14:anchorId="5B8877AE">
          <v:shape id="_x0000_i1197" type="#_x0000_t75" style="width:26.4pt;height:14.95pt" equationxml="&lt;">
            <v:imagedata r:id="rId121" o:title="" chromakey="white"/>
          </v:shape>
        </w:pict>
      </w:r>
      <w:r w:rsidRPr="007530C6">
        <w:rPr>
          <w:iCs/>
        </w:rPr>
        <w:instrText xml:space="preserve"> </w:instrText>
      </w:r>
      <w:r w:rsidRPr="007530C6">
        <w:rPr>
          <w:iCs/>
        </w:rPr>
        <w:fldChar w:fldCharType="separate"/>
      </w:r>
      <w:r w:rsidR="0085269F">
        <w:rPr>
          <w:position w:val="-5"/>
        </w:rPr>
        <w:pict w14:anchorId="1D6432FE">
          <v:shape id="_x0000_i1198" type="#_x0000_t75" style="width:26.4pt;height:14.9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85269F">
        <w:rPr>
          <w:position w:val="-6"/>
        </w:rPr>
        <w:pict w14:anchorId="2804F984">
          <v:shape id="_x0000_i1199" type="#_x0000_t75" style="width:41.35pt;height:14.95pt" equationxml="&lt;">
            <v:imagedata r:id="rId118" o:title="" chromakey="white"/>
          </v:shape>
        </w:pict>
      </w:r>
      <w:r w:rsidRPr="007530C6">
        <w:rPr>
          <w:lang w:eastAsia="ko-KR"/>
        </w:rPr>
        <w:instrText xml:space="preserve"> </w:instrText>
      </w:r>
      <w:r w:rsidRPr="007530C6">
        <w:rPr>
          <w:lang w:eastAsia="ko-KR"/>
        </w:rPr>
        <w:fldChar w:fldCharType="separate"/>
      </w:r>
      <w:r w:rsidR="0085269F">
        <w:rPr>
          <w:position w:val="-6"/>
        </w:rPr>
        <w:pict w14:anchorId="61E4FC1E">
          <v:shape id="_x0000_i1200" type="#_x0000_t75" style="width:41.35pt;height:14.9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7" w:name="_Toc82595656"/>
      <w:bookmarkStart w:id="6358" w:name="_Toc76545553"/>
      <w:bookmarkStart w:id="6359" w:name="_Toc75243207"/>
      <w:bookmarkStart w:id="6360" w:name="_Toc74962297"/>
      <w:bookmarkStart w:id="6361" w:name="_Toc66728420"/>
      <w:bookmarkStart w:id="6362" w:name="_Toc61183105"/>
      <w:bookmarkStart w:id="6363" w:name="_Toc58863120"/>
      <w:bookmarkStart w:id="6364" w:name="_Toc58860616"/>
      <w:bookmarkStart w:id="6365" w:name="_Toc53182829"/>
      <w:bookmarkStart w:id="6366" w:name="_Toc45884794"/>
      <w:bookmarkStart w:id="6367" w:name="_Toc37272547"/>
      <w:bookmarkStart w:id="6368" w:name="_Toc36645493"/>
      <w:bookmarkStart w:id="6369" w:name="_Toc29810099"/>
      <w:bookmarkStart w:id="6370" w:name="_Toc21100300"/>
      <w:bookmarkStart w:id="6371" w:name="_Toc121756820"/>
      <w:bookmarkStart w:id="6372" w:name="_Toc121820409"/>
      <w:bookmarkStart w:id="6373" w:name="_Toc124158159"/>
      <w:bookmarkStart w:id="6374" w:name="_Toc130560736"/>
      <w:bookmarkStart w:id="6375" w:name="_Toc137470379"/>
      <w:bookmarkStart w:id="6376" w:name="_Toc138884772"/>
      <w:bookmarkStart w:id="6377" w:name="_Toc145511180"/>
      <w:bookmarkStart w:id="6378" w:name="_Toc155479417"/>
      <w:bookmarkStart w:id="6379" w:name="_Toc176464526"/>
      <w:bookmarkStart w:id="6380" w:name="_Toc187247373"/>
      <w:bookmarkStart w:id="6381" w:name="_Toc192494896"/>
      <w:r w:rsidRPr="007530C6">
        <w:rPr>
          <w:rFonts w:hint="eastAsia"/>
          <w:lang w:eastAsia="zh-CN"/>
        </w:rPr>
        <w:t>E</w:t>
      </w:r>
      <w:r w:rsidR="0004166F" w:rsidRPr="007530C6">
        <w:t>.7.1</w:t>
      </w:r>
      <w:r w:rsidR="0004166F" w:rsidRPr="007530C6">
        <w:tab/>
        <w:t>Averaged EVM (FDD)</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85269F">
        <w:rPr>
          <w:position w:val="-5"/>
        </w:rPr>
        <w:pict w14:anchorId="28A8E976">
          <v:shape id="_x0000_i1201" type="#_x0000_t75" style="width:14.95pt;height:14.95pt" equationxml="&lt;">
            <v:imagedata r:id="rId91" o:title="" chromakey="white"/>
          </v:shape>
        </w:pict>
      </w:r>
      <w:r w:rsidRPr="007530C6">
        <w:rPr>
          <w:lang w:eastAsia="ko-KR"/>
        </w:rPr>
        <w:instrText xml:space="preserve"> </w:instrText>
      </w:r>
      <w:r w:rsidRPr="007530C6">
        <w:rPr>
          <w:lang w:eastAsia="ko-KR"/>
        </w:rPr>
        <w:fldChar w:fldCharType="separate"/>
      </w:r>
      <w:r w:rsidR="0085269F">
        <w:rPr>
          <w:position w:val="-5"/>
        </w:rPr>
        <w:pict w14:anchorId="7311102F">
          <v:shape id="_x0000_i1202" type="#_x0000_t75" style="width:14.95pt;height:14.9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85269F">
        <w:rPr>
          <w:rFonts w:eastAsia="Osaka"/>
          <w:position w:val="-5"/>
        </w:rPr>
        <w:pict w14:anchorId="70A6BD61">
          <v:shape id="_x0000_i1203" type="#_x0000_t75" style="width:14.95pt;height:14.95pt" equationxml="&lt;">
            <v:imagedata r:id="rId91"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47BC1811">
          <v:shape id="_x0000_i1204" type="#_x0000_t75" style="width:14.95pt;height:14.9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85269F">
        <w:rPr>
          <w:position w:val="-5"/>
        </w:rPr>
        <w:pict w14:anchorId="15F41853">
          <v:shape id="_x0000_i1205" type="#_x0000_t75" style="width:14.95pt;height:14.95pt" equationxml="&lt;">
            <v:imagedata r:id="rId91" o:title="" chromakey="white"/>
          </v:shape>
        </w:pict>
      </w:r>
      <w:r w:rsidRPr="007530C6">
        <w:instrText xml:space="preserve"> </w:instrText>
      </w:r>
      <w:r w:rsidRPr="007530C6">
        <w:fldChar w:fldCharType="separate"/>
      </w:r>
      <w:r w:rsidR="0085269F">
        <w:rPr>
          <w:position w:val="-5"/>
        </w:rPr>
        <w:pict w14:anchorId="5055DAF4">
          <v:shape id="_x0000_i1206" type="#_x0000_t75" style="width:14.95pt;height:14.9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85269F">
        <w:rPr>
          <w:rFonts w:eastAsia="SimSun"/>
          <w:position w:val="-21"/>
        </w:rPr>
        <w:pict w14:anchorId="08BDA254">
          <v:shape id="_x0000_i1207" type="#_x0000_t75" style="width:153.25pt;height:26.4pt" equationxml="&lt;">
            <v:imagedata r:id="rId124" o:title="" chromakey="white"/>
          </v:shape>
        </w:pict>
      </w:r>
      <w:r w:rsidRPr="007530C6">
        <w:rPr>
          <w:lang w:val="sv-FI"/>
        </w:rPr>
        <w:instrText xml:space="preserve"> </w:instrText>
      </w:r>
      <w:r w:rsidRPr="007530C6">
        <w:rPr>
          <w:lang w:val="sv-FI"/>
        </w:rPr>
        <w:fldChar w:fldCharType="separate"/>
      </w:r>
      <w:r w:rsidR="0085269F">
        <w:rPr>
          <w:rFonts w:eastAsia="SimSun"/>
          <w:position w:val="-21"/>
        </w:rPr>
        <w:pict w14:anchorId="6E092244">
          <v:shape id="_x0000_i1208" type="#_x0000_t75" style="width:153.25pt;height:26.4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85269F">
        <w:rPr>
          <w:position w:val="-5"/>
        </w:rPr>
        <w:pict w14:anchorId="6F747BEB">
          <v:shape id="_x0000_i1209" type="#_x0000_t75" style="width:9.25pt;height:14.95pt" equationxml="&lt;">
            <v:imagedata r:id="rId125" o:title="" chromakey="white"/>
          </v:shape>
        </w:pict>
      </w:r>
      <w:r w:rsidRPr="007530C6">
        <w:rPr>
          <w:lang w:eastAsia="ko-KR"/>
        </w:rPr>
        <w:instrText xml:space="preserve"> </w:instrText>
      </w:r>
      <w:r w:rsidRPr="007530C6">
        <w:rPr>
          <w:lang w:eastAsia="ko-KR"/>
        </w:rPr>
        <w:fldChar w:fldCharType="separate"/>
      </w:r>
      <w:r w:rsidR="0085269F">
        <w:rPr>
          <w:position w:val="-5"/>
        </w:rPr>
        <w:pict w14:anchorId="62C2D1E4">
          <v:shape id="_x0000_i1210" type="#_x0000_t75" style="width:9.25pt;height:14.9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85269F">
        <w:rPr>
          <w:position w:val="-6"/>
        </w:rPr>
        <w:pict w14:anchorId="66FB0AD7">
          <v:shape id="_x0000_i1211" type="#_x0000_t75" style="width:41.35pt;height:14.9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85269F">
        <w:rPr>
          <w:position w:val="-6"/>
        </w:rPr>
        <w:pict w14:anchorId="47DBD357">
          <v:shape id="_x0000_i1212" type="#_x0000_t75" style="width:41.35pt;height:14.9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85269F">
        <w:rPr>
          <w:position w:val="-5"/>
        </w:rPr>
        <w:pict w14:anchorId="57478666">
          <v:shape id="_x0000_i1213" type="#_x0000_t75" style="width:29.95pt;height:14.95pt" equationxml="&lt;">
            <v:imagedata r:id="rId127" o:title="" chromakey="white"/>
          </v:shape>
        </w:pict>
      </w:r>
      <w:r w:rsidRPr="007530C6">
        <w:instrText xml:space="preserve"> </w:instrText>
      </w:r>
      <w:r w:rsidRPr="007530C6">
        <w:fldChar w:fldCharType="separate"/>
      </w:r>
      <w:r w:rsidR="0085269F">
        <w:rPr>
          <w:position w:val="-5"/>
        </w:rPr>
        <w:pict w14:anchorId="6DFBD011">
          <v:shape id="_x0000_i1214" type="#_x0000_t75" style="width:29.95pt;height:14.9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85269F">
        <w:rPr>
          <w:position w:val="-6"/>
        </w:rPr>
        <w:pict w14:anchorId="706A1449">
          <v:shape id="_x0000_i1215" type="#_x0000_t75" style="width:45.6pt;height:14.9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85269F">
        <w:rPr>
          <w:position w:val="-6"/>
        </w:rPr>
        <w:pict w14:anchorId="309914F4">
          <v:shape id="_x0000_i1216" type="#_x0000_t75" style="width:45.6pt;height:14.9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85269F">
        <w:rPr>
          <w:position w:val="-5"/>
        </w:rPr>
        <w:pict w14:anchorId="7BC5A5C9">
          <v:shape id="_x0000_i1217" type="#_x0000_t75" style="width:34.95pt;height:14.95pt" equationxml="&lt;">
            <v:imagedata r:id="rId129" o:title="" chromakey="white"/>
          </v:shape>
        </w:pict>
      </w:r>
      <w:r w:rsidRPr="007530C6">
        <w:rPr>
          <w:lang w:eastAsia="ko-KR"/>
        </w:rPr>
        <w:instrText xml:space="preserve"> </w:instrText>
      </w:r>
      <w:r w:rsidRPr="007530C6">
        <w:rPr>
          <w:lang w:eastAsia="ko-KR"/>
        </w:rPr>
        <w:fldChar w:fldCharType="separate"/>
      </w:r>
      <w:r w:rsidR="0085269F">
        <w:rPr>
          <w:position w:val="-5"/>
        </w:rPr>
        <w:pict w14:anchorId="6876055B">
          <v:shape id="_x0000_i1218" type="#_x0000_t75" style="width:34.95pt;height:14.9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85269F">
        <w:rPr>
          <w:position w:val="-5"/>
        </w:rPr>
        <w:pict w14:anchorId="12B85F22">
          <v:shape id="_x0000_i1219" type="#_x0000_t75" style="width:34.95pt;height:14.95pt" equationxml="&lt;">
            <v:imagedata r:id="rId130" o:title="" chromakey="white"/>
          </v:shape>
        </w:pict>
      </w:r>
      <w:r w:rsidRPr="007530C6">
        <w:rPr>
          <w:lang w:eastAsia="ko-KR"/>
        </w:rPr>
        <w:instrText xml:space="preserve"> </w:instrText>
      </w:r>
      <w:r w:rsidRPr="007530C6">
        <w:rPr>
          <w:lang w:eastAsia="ko-KR"/>
        </w:rPr>
        <w:fldChar w:fldCharType="separate"/>
      </w:r>
      <w:r w:rsidR="0085269F">
        <w:rPr>
          <w:position w:val="-5"/>
        </w:rPr>
        <w:pict w14:anchorId="4626647B">
          <v:shape id="_x0000_i1220" type="#_x0000_t75" style="width:34.95pt;height:14.9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85269F">
        <w:rPr>
          <w:position w:val="-5"/>
        </w:rPr>
        <w:pict w14:anchorId="49E9A750">
          <v:shape id="_x0000_i1221" type="#_x0000_t75" style="width:52.75pt;height:14.95pt" equationxml="&lt;">
            <v:imagedata r:id="rId119" o:title="" chromakey="white"/>
          </v:shape>
        </w:pict>
      </w:r>
      <w:r w:rsidRPr="007530C6">
        <w:rPr>
          <w:noProof/>
        </w:rPr>
        <w:instrText xml:space="preserve"> </w:instrText>
      </w:r>
      <w:r w:rsidRPr="007530C6">
        <w:rPr>
          <w:noProof/>
        </w:rPr>
        <w:fldChar w:fldCharType="separate"/>
      </w:r>
      <w:r w:rsidR="0085269F">
        <w:rPr>
          <w:position w:val="-5"/>
        </w:rPr>
        <w:pict w14:anchorId="23C47FBB">
          <v:shape id="_x0000_i1222" type="#_x0000_t75" style="width:52.75pt;height:14.9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85269F">
        <w:rPr>
          <w:position w:val="-5"/>
        </w:rPr>
        <w:pict w14:anchorId="4464F057">
          <v:shape id="_x0000_i1223" type="#_x0000_t75" style="width:52.75pt;height:14.95pt" equationxml="&lt;">
            <v:imagedata r:id="rId120" o:title="" chromakey="white"/>
          </v:shape>
        </w:pict>
      </w:r>
      <w:r w:rsidRPr="007530C6">
        <w:rPr>
          <w:noProof/>
        </w:rPr>
        <w:instrText xml:space="preserve"> </w:instrText>
      </w:r>
      <w:r w:rsidRPr="007530C6">
        <w:rPr>
          <w:noProof/>
        </w:rPr>
        <w:fldChar w:fldCharType="separate"/>
      </w:r>
      <w:r w:rsidR="0085269F">
        <w:rPr>
          <w:position w:val="-5"/>
        </w:rPr>
        <w:pict w14:anchorId="6F65176A">
          <v:shape id="_x0000_i1224" type="#_x0000_t75" style="width:52.75pt;height:14.9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85269F">
        <w:rPr>
          <w:position w:val="-12"/>
        </w:rPr>
        <w:pict w14:anchorId="1440273C">
          <v:shape id="_x0000_i1225" type="#_x0000_t75" style="width:149.7pt;height:14.95pt" equationxml="&lt;">
            <v:imagedata r:id="rId131" o:title="" chromakey="white"/>
          </v:shape>
        </w:pict>
      </w:r>
      <w:r w:rsidRPr="007530C6">
        <w:instrText xml:space="preserve"> </w:instrText>
      </w:r>
      <w:r w:rsidRPr="007530C6">
        <w:fldChar w:fldCharType="separate"/>
      </w:r>
      <w:r w:rsidR="0085269F">
        <w:rPr>
          <w:position w:val="-12"/>
        </w:rPr>
        <w:pict w14:anchorId="7C2DE7A9">
          <v:shape id="_x0000_i1226" type="#_x0000_t75" style="width:149.7pt;height:14.9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85269F">
        <w:rPr>
          <w:position w:val="-5"/>
        </w:rPr>
        <w:pict w14:anchorId="081D2773">
          <v:shape id="_x0000_i1227" type="#_x0000_t75" style="width:19.25pt;height:14.95pt" equationxml="&lt;">
            <v:imagedata r:id="rId132" o:title="" chromakey="white"/>
          </v:shape>
        </w:pict>
      </w:r>
      <w:r w:rsidRPr="007530C6">
        <w:rPr>
          <w:rFonts w:eastAsia="×–¾’©‘Ì"/>
        </w:rPr>
        <w:instrText xml:space="preserve"> </w:instrText>
      </w:r>
      <w:r w:rsidRPr="007530C6">
        <w:rPr>
          <w:rFonts w:eastAsia="×–¾’©‘Ì"/>
        </w:rPr>
        <w:fldChar w:fldCharType="separate"/>
      </w:r>
      <w:r w:rsidR="0085269F">
        <w:rPr>
          <w:position w:val="-5"/>
        </w:rPr>
        <w:pict w14:anchorId="617F0D37">
          <v:shape id="_x0000_i1228" type="#_x0000_t75" style="width:19.25pt;height:14.9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2" w:name="_Toc82595657"/>
      <w:bookmarkStart w:id="6383" w:name="_Toc76545554"/>
      <w:bookmarkStart w:id="6384" w:name="_Toc75243208"/>
      <w:bookmarkStart w:id="6385" w:name="_Toc74962298"/>
      <w:bookmarkStart w:id="6386" w:name="_Toc66728421"/>
      <w:bookmarkStart w:id="6387" w:name="_Toc61183106"/>
      <w:bookmarkStart w:id="6388" w:name="_Toc58863121"/>
      <w:bookmarkStart w:id="6389" w:name="_Toc58860617"/>
      <w:bookmarkStart w:id="6390" w:name="_Toc53182830"/>
      <w:bookmarkStart w:id="6391" w:name="_Toc45884795"/>
      <w:bookmarkStart w:id="6392" w:name="_Toc37272548"/>
      <w:bookmarkStart w:id="6393" w:name="_Toc36645494"/>
      <w:bookmarkStart w:id="6394" w:name="_Toc29810100"/>
      <w:bookmarkStart w:id="6395" w:name="_Toc21100301"/>
      <w:bookmarkStart w:id="6396" w:name="_Toc121756821"/>
      <w:bookmarkStart w:id="6397" w:name="_Toc121820410"/>
      <w:bookmarkStart w:id="6398" w:name="_Toc124158160"/>
      <w:bookmarkStart w:id="6399" w:name="_Toc130560737"/>
      <w:bookmarkStart w:id="6400" w:name="_Toc137470380"/>
      <w:bookmarkStart w:id="6401" w:name="_Toc138884773"/>
      <w:bookmarkStart w:id="6402" w:name="_Toc145511181"/>
      <w:bookmarkStart w:id="6403" w:name="_Toc155479418"/>
      <w:bookmarkStart w:id="6404" w:name="_Toc176464527"/>
      <w:bookmarkStart w:id="6405" w:name="_Toc187247374"/>
      <w:bookmarkStart w:id="6406" w:name="_Toc192494897"/>
      <w:r w:rsidRPr="007530C6">
        <w:rPr>
          <w:rFonts w:hint="eastAsia"/>
          <w:lang w:eastAsia="zh-CN"/>
        </w:rPr>
        <w:t>E</w:t>
      </w:r>
      <w:r w:rsidR="0004166F" w:rsidRPr="007530C6">
        <w:t>.7.2</w:t>
      </w:r>
      <w:r w:rsidR="0004166F" w:rsidRPr="007530C6">
        <w:tab/>
        <w:t>Averaged EVM (TDD)</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85269F">
        <w:rPr>
          <w:rFonts w:eastAsia="SimSun"/>
          <w:position w:val="-5"/>
        </w:rPr>
        <w:pict w14:anchorId="622AD7C9">
          <v:shape id="_x0000_i1229" type="#_x0000_t75" style="width:20.65pt;height:14.9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85269F">
        <w:rPr>
          <w:rFonts w:eastAsia="SimSun"/>
          <w:position w:val="-5"/>
        </w:rPr>
        <w:pict w14:anchorId="20A52DF0">
          <v:shape id="_x0000_i1230" type="#_x0000_t75" style="width:20.65pt;height:14.9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85269F">
        <w:rPr>
          <w:rFonts w:eastAsia="SimSun"/>
          <w:position w:val="-5"/>
        </w:rPr>
        <w:pict w14:anchorId="7BE00396">
          <v:shape id="_x0000_i1231" type="#_x0000_t75" style="width:20.65pt;height:14.95pt" equationxml="&lt;">
            <v:imagedata r:id="rId133" o:title="" chromakey="white"/>
          </v:shape>
        </w:pict>
      </w:r>
      <w:r w:rsidRPr="007530C6">
        <w:rPr>
          <w:rFonts w:eastAsia="SimSun"/>
        </w:rPr>
        <w:instrText xml:space="preserve"> </w:instrText>
      </w:r>
      <w:r w:rsidRPr="007530C6">
        <w:rPr>
          <w:rFonts w:eastAsia="SimSun"/>
        </w:rPr>
        <w:fldChar w:fldCharType="separate"/>
      </w:r>
      <w:r w:rsidR="0085269F">
        <w:rPr>
          <w:rFonts w:eastAsia="SimSun"/>
          <w:position w:val="-5"/>
        </w:rPr>
        <w:pict w14:anchorId="5BF6828F">
          <v:shape id="_x0000_i1232" type="#_x0000_t75" style="width:20.65pt;height:14.9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85269F">
        <w:rPr>
          <w:rFonts w:eastAsia="SimSun"/>
          <w:position w:val="-5"/>
        </w:rPr>
        <w:pict w14:anchorId="1AFB858A">
          <v:shape id="_x0000_i1233" type="#_x0000_t75" style="width:14.95pt;height:14.95pt" equationxml="&lt;">
            <v:imagedata r:id="rId91" o:title="" chromakey="white"/>
          </v:shape>
        </w:pict>
      </w:r>
      <w:r w:rsidRPr="007530C6">
        <w:rPr>
          <w:rFonts w:eastAsia="Osaka"/>
        </w:rPr>
        <w:instrText xml:space="preserve"> </w:instrText>
      </w:r>
      <w:r w:rsidRPr="007530C6">
        <w:rPr>
          <w:rFonts w:eastAsia="Osaka"/>
        </w:rPr>
        <w:fldChar w:fldCharType="separate"/>
      </w:r>
      <w:r w:rsidR="0085269F">
        <w:rPr>
          <w:rFonts w:eastAsia="SimSun"/>
          <w:position w:val="-5"/>
        </w:rPr>
        <w:pict w14:anchorId="3E3EAD97">
          <v:shape id="_x0000_i1234" type="#_x0000_t75" style="width:14.95pt;height:14.9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85269F">
        <w:rPr>
          <w:rFonts w:eastAsia="Osaka"/>
          <w:position w:val="-5"/>
        </w:rPr>
        <w:pict w14:anchorId="05964503">
          <v:shape id="_x0000_i1235" type="#_x0000_t75" style="width:14.95pt;height:14.95pt" equationxml="&lt;">
            <v:imagedata r:id="rId91" o:title="" chromakey="white"/>
          </v:shape>
        </w:pict>
      </w:r>
      <w:r w:rsidRPr="007530C6">
        <w:rPr>
          <w:rFonts w:eastAsia="Osaka"/>
        </w:rPr>
        <w:instrText xml:space="preserve"> </w:instrText>
      </w:r>
      <w:r w:rsidRPr="007530C6">
        <w:rPr>
          <w:rFonts w:eastAsia="Osaka"/>
        </w:rPr>
        <w:fldChar w:fldCharType="separate"/>
      </w:r>
      <w:r w:rsidR="0085269F">
        <w:rPr>
          <w:rFonts w:eastAsia="Osaka"/>
          <w:position w:val="-5"/>
        </w:rPr>
        <w:pict w14:anchorId="70E23EAE">
          <v:shape id="_x0000_i1236" type="#_x0000_t75" style="width:14.95pt;height:14.9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85269F">
        <w:rPr>
          <w:position w:val="-5"/>
        </w:rPr>
        <w:pict w14:anchorId="328B9B10">
          <v:shape id="_x0000_i1237" type="#_x0000_t75" style="width:34.95pt;height:14.95pt" equationxml="&lt;">
            <v:imagedata r:id="rId130" o:title="" chromakey="white"/>
          </v:shape>
        </w:pict>
      </w:r>
      <w:r w:rsidRPr="007530C6">
        <w:instrText xml:space="preserve"> </w:instrText>
      </w:r>
      <w:r w:rsidRPr="007530C6">
        <w:fldChar w:fldCharType="separate"/>
      </w:r>
      <w:r w:rsidR="0085269F">
        <w:rPr>
          <w:position w:val="-5"/>
        </w:rPr>
        <w:pict w14:anchorId="30C88669">
          <v:shape id="_x0000_i1238" type="#_x0000_t75" style="width:34.95pt;height:14.9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85269F">
        <w:rPr>
          <w:position w:val="-32"/>
        </w:rPr>
        <w:pict w14:anchorId="17D93C92">
          <v:shape id="_x0000_i1239" type="#_x0000_t75" style="width:174.65pt;height:34.9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85269F">
        <w:rPr>
          <w:position w:val="-32"/>
        </w:rPr>
        <w:pict w14:anchorId="03F55907">
          <v:shape id="_x0000_i1240" type="#_x0000_t75" style="width:170.4pt;height:34.9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85269F">
        <w:rPr>
          <w:position w:val="-5"/>
        </w:rPr>
        <w:pict w14:anchorId="7665068E">
          <v:shape id="_x0000_i1241" type="#_x0000_t75" style="width:9.25pt;height:14.95pt" equationxml="&lt;">
            <v:imagedata r:id="rId125" o:title="" chromakey="white"/>
          </v:shape>
        </w:pict>
      </w:r>
      <w:r w:rsidRPr="007530C6">
        <w:rPr>
          <w:lang w:eastAsia="ko-KR"/>
        </w:rPr>
        <w:instrText xml:space="preserve"> </w:instrText>
      </w:r>
      <w:r w:rsidRPr="007530C6">
        <w:rPr>
          <w:lang w:eastAsia="ko-KR"/>
        </w:rPr>
        <w:fldChar w:fldCharType="separate"/>
      </w:r>
      <w:r w:rsidR="0085269F">
        <w:rPr>
          <w:position w:val="-5"/>
        </w:rPr>
        <w:pict w14:anchorId="1CB96B73">
          <v:shape id="_x0000_i1242" type="#_x0000_t75" style="width:9.25pt;height:14.9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85269F">
        <w:rPr>
          <w:position w:val="-5"/>
        </w:rPr>
        <w:pict w14:anchorId="105BE9FB">
          <v:shape id="_x0000_i1243" type="#_x0000_t75" style="width:34.95pt;height:14.95pt" equationxml="&lt;">
            <v:imagedata r:id="rId135" o:title="" chromakey="white"/>
          </v:shape>
        </w:pict>
      </w:r>
      <w:r w:rsidRPr="007530C6">
        <w:instrText xml:space="preserve"> </w:instrText>
      </w:r>
      <w:r w:rsidRPr="007530C6">
        <w:fldChar w:fldCharType="separate"/>
      </w:r>
      <w:r w:rsidR="0085269F">
        <w:rPr>
          <w:position w:val="-5"/>
        </w:rPr>
        <w:pict w14:anchorId="312BF570">
          <v:shape id="_x0000_i1244" type="#_x0000_t75" style="width:34.95pt;height:14.9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85269F">
        <w:rPr>
          <w:position w:val="-5"/>
        </w:rPr>
        <w:pict w14:anchorId="7E738673">
          <v:shape id="_x0000_i1245" type="#_x0000_t75" style="width:34.95pt;height:14.95pt" equationxml="&lt;">
            <v:imagedata r:id="rId130" o:title="" chromakey="white"/>
          </v:shape>
        </w:pict>
      </w:r>
      <w:r w:rsidRPr="007530C6">
        <w:instrText xml:space="preserve"> </w:instrText>
      </w:r>
      <w:r w:rsidRPr="007530C6">
        <w:fldChar w:fldCharType="separate"/>
      </w:r>
      <w:r w:rsidR="0085269F">
        <w:rPr>
          <w:position w:val="-5"/>
        </w:rPr>
        <w:pict w14:anchorId="30F9F5E5">
          <v:shape id="_x0000_i1246" type="#_x0000_t75" style="width:34.95pt;height:14.9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85269F">
        <w:rPr>
          <w:position w:val="-6"/>
        </w:rPr>
        <w:pict w14:anchorId="005B1F4C">
          <v:shape id="_x0000_i1247" type="#_x0000_t75" style="width:41.35pt;height:14.95pt" equationxml="&lt;">
            <v:imagedata r:id="rId126" o:title="" chromakey="white"/>
          </v:shape>
        </w:pict>
      </w:r>
      <w:r w:rsidRPr="007530C6">
        <w:instrText xml:space="preserve"> </w:instrText>
      </w:r>
      <w:r w:rsidRPr="007530C6">
        <w:fldChar w:fldCharType="separate"/>
      </w:r>
      <w:r w:rsidR="0085269F">
        <w:rPr>
          <w:position w:val="-6"/>
        </w:rPr>
        <w:pict w14:anchorId="42CC5690">
          <v:shape id="_x0000_i1248" type="#_x0000_t75" style="width:41.35pt;height:14.9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85269F">
        <w:rPr>
          <w:position w:val="-5"/>
        </w:rPr>
        <w:pict w14:anchorId="3421B5BF">
          <v:shape id="_x0000_i1249" type="#_x0000_t75" style="width:29.95pt;height:14.95pt" equationxml="&lt;">
            <v:imagedata r:id="rId127" o:title="" chromakey="white"/>
          </v:shape>
        </w:pict>
      </w:r>
      <w:r w:rsidRPr="007530C6">
        <w:instrText xml:space="preserve"> </w:instrText>
      </w:r>
      <w:r w:rsidRPr="007530C6">
        <w:fldChar w:fldCharType="separate"/>
      </w:r>
      <w:r w:rsidR="0085269F">
        <w:rPr>
          <w:position w:val="-5"/>
        </w:rPr>
        <w:pict w14:anchorId="0C4623AD">
          <v:shape id="_x0000_i1250" type="#_x0000_t75" style="width:29.95pt;height:14.9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85269F">
        <w:rPr>
          <w:position w:val="-6"/>
        </w:rPr>
        <w:pict w14:anchorId="79D35BAB">
          <v:shape id="_x0000_i1251" type="#_x0000_t75" style="width:45.6pt;height:14.95pt" equationxml="&lt;">
            <v:imagedata r:id="rId128" o:title="" chromakey="white"/>
          </v:shape>
        </w:pict>
      </w:r>
      <w:r w:rsidRPr="007530C6">
        <w:rPr>
          <w:rFonts w:eastAsia="×–¾’©‘Ì"/>
        </w:rPr>
        <w:instrText xml:space="preserve"> </w:instrText>
      </w:r>
      <w:r w:rsidRPr="007530C6">
        <w:rPr>
          <w:rFonts w:eastAsia="×–¾’©‘Ì"/>
        </w:rPr>
        <w:fldChar w:fldCharType="separate"/>
      </w:r>
      <w:r w:rsidR="0085269F">
        <w:rPr>
          <w:position w:val="-6"/>
        </w:rPr>
        <w:pict w14:anchorId="3C709553">
          <v:shape id="_x0000_i1252" type="#_x0000_t75" style="width:45.6pt;height:14.9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85269F">
        <w:rPr>
          <w:position w:val="-5"/>
        </w:rPr>
        <w:pict w14:anchorId="461D61B3">
          <v:shape id="_x0000_i1253" type="#_x0000_t75" style="width:34.95pt;height:14.95pt" equationxml="&lt;">
            <v:imagedata r:id="rId129" o:title="" chromakey="white"/>
          </v:shape>
        </w:pict>
      </w:r>
      <w:r w:rsidRPr="007530C6">
        <w:instrText xml:space="preserve"> </w:instrText>
      </w:r>
      <w:r w:rsidRPr="007530C6">
        <w:fldChar w:fldCharType="separate"/>
      </w:r>
      <w:r w:rsidR="0085269F">
        <w:rPr>
          <w:position w:val="-5"/>
        </w:rPr>
        <w:pict w14:anchorId="7039F3FB">
          <v:shape id="_x0000_i1254" type="#_x0000_t75" style="width:34.95pt;height:14.9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85269F">
        <w:rPr>
          <w:position w:val="-5"/>
        </w:rPr>
        <w:pict w14:anchorId="7A51C9DC">
          <v:shape id="_x0000_i1255" type="#_x0000_t75" style="width:52.75pt;height:14.95pt" equationxml="&lt;">
            <v:imagedata r:id="rId119" o:title="" chromakey="white"/>
          </v:shape>
        </w:pict>
      </w:r>
      <w:r w:rsidRPr="007530C6">
        <w:rPr>
          <w:noProof/>
        </w:rPr>
        <w:instrText xml:space="preserve"> </w:instrText>
      </w:r>
      <w:r w:rsidRPr="007530C6">
        <w:rPr>
          <w:noProof/>
        </w:rPr>
        <w:fldChar w:fldCharType="separate"/>
      </w:r>
      <w:r w:rsidR="0085269F">
        <w:rPr>
          <w:position w:val="-5"/>
        </w:rPr>
        <w:pict w14:anchorId="2EB9E97F">
          <v:shape id="_x0000_i1256" type="#_x0000_t75" style="width:52.75pt;height:14.9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85269F">
        <w:rPr>
          <w:position w:val="-5"/>
        </w:rPr>
        <w:pict w14:anchorId="2D3F6842">
          <v:shape id="_x0000_i1257" type="#_x0000_t75" style="width:52.75pt;height:14.95pt" equationxml="&lt;">
            <v:imagedata r:id="rId120" o:title="" chromakey="white"/>
          </v:shape>
        </w:pict>
      </w:r>
      <w:r w:rsidRPr="007530C6">
        <w:rPr>
          <w:noProof/>
        </w:rPr>
        <w:instrText xml:space="preserve"> </w:instrText>
      </w:r>
      <w:r w:rsidRPr="007530C6">
        <w:rPr>
          <w:noProof/>
        </w:rPr>
        <w:fldChar w:fldCharType="separate"/>
      </w:r>
      <w:r w:rsidR="0085269F">
        <w:rPr>
          <w:position w:val="-5"/>
        </w:rPr>
        <w:pict w14:anchorId="748F6B83">
          <v:shape id="_x0000_i1258" type="#_x0000_t75" style="width:52.75pt;height:14.9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85269F">
        <w:rPr>
          <w:position w:val="-12"/>
        </w:rPr>
        <w:pict w14:anchorId="3D1C81FE">
          <v:shape id="_x0000_i1259" type="#_x0000_t75" style="width:169.65pt;height:14.95pt" equationxml="&lt;">
            <v:imagedata r:id="rId136" o:title="" chromakey="white"/>
          </v:shape>
        </w:pict>
      </w:r>
      <w:r w:rsidRPr="007530C6">
        <w:instrText xml:space="preserve"> </w:instrText>
      </w:r>
      <w:r w:rsidRPr="007530C6">
        <w:fldChar w:fldCharType="separate"/>
      </w:r>
      <w:r w:rsidR="0085269F">
        <w:rPr>
          <w:position w:val="-12"/>
        </w:rPr>
        <w:pict w14:anchorId="09B3BB6D">
          <v:shape id="_x0000_i1260" type="#_x0000_t75" style="width:169.65pt;height:14.9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85269F">
        <w:rPr>
          <w:position w:val="-5"/>
        </w:rPr>
        <w:pict w14:anchorId="4F2A0962">
          <v:shape id="_x0000_i1261" type="#_x0000_t75" style="width:14.95pt;height:14.95pt" equationxml="&lt;">
            <v:imagedata r:id="rId91" o:title="" chromakey="white"/>
          </v:shape>
        </w:pict>
      </w:r>
      <w:r w:rsidRPr="007530C6">
        <w:rPr>
          <w:lang w:eastAsia="ko-KR"/>
        </w:rPr>
        <w:instrText xml:space="preserve"> </w:instrText>
      </w:r>
      <w:r w:rsidRPr="007530C6">
        <w:rPr>
          <w:lang w:eastAsia="ko-KR"/>
        </w:rPr>
        <w:fldChar w:fldCharType="separate"/>
      </w:r>
      <w:r w:rsidR="0085269F">
        <w:rPr>
          <w:position w:val="-5"/>
        </w:rPr>
        <w:pict w14:anchorId="1AB6C4B4">
          <v:shape id="_x0000_i1262" type="#_x0000_t75" style="width:14.95pt;height:14.9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85269F">
        <w:rPr>
          <w:position w:val="-6"/>
        </w:rPr>
        <w:pict w14:anchorId="70A4E788">
          <v:shape id="_x0000_i1263" type="#_x0000_t75" style="width:30.65pt;height:14.95pt" equationxml="&lt;">
            <v:imagedata r:id="rId137" o:title="" chromakey="white"/>
          </v:shape>
        </w:pict>
      </w:r>
      <w:r w:rsidRPr="007530C6">
        <w:rPr>
          <w:lang w:eastAsia="ko-KR"/>
        </w:rPr>
        <w:instrText xml:space="preserve"> </w:instrText>
      </w:r>
      <w:r w:rsidRPr="007530C6">
        <w:rPr>
          <w:lang w:eastAsia="ko-KR"/>
        </w:rPr>
        <w:fldChar w:fldCharType="separate"/>
      </w:r>
      <w:r w:rsidR="0085269F">
        <w:rPr>
          <w:position w:val="-6"/>
        </w:rPr>
        <w:pict w14:anchorId="01534AD0">
          <v:shape id="_x0000_i1264" type="#_x0000_t75" style="width:30.65pt;height:14.9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85269F">
        <w:rPr>
          <w:position w:val="-15"/>
        </w:rPr>
        <w:pict w14:anchorId="7369D185">
          <v:shape id="_x0000_i1265" type="#_x0000_t75" style="width:81.25pt;height:19.95pt" equationxml="&lt;">
            <v:imagedata r:id="rId138" o:title="" chromakey="white"/>
          </v:shape>
        </w:pict>
      </w:r>
      <w:r w:rsidRPr="007530C6">
        <w:rPr>
          <w:lang w:eastAsia="ko-KR"/>
        </w:rPr>
        <w:instrText xml:space="preserve"> </w:instrText>
      </w:r>
      <w:r w:rsidRPr="007530C6">
        <w:rPr>
          <w:lang w:eastAsia="ko-KR"/>
        </w:rPr>
        <w:fldChar w:fldCharType="separate"/>
      </w:r>
      <w:r w:rsidR="0085269F">
        <w:rPr>
          <w:position w:val="-15"/>
        </w:rPr>
        <w:pict w14:anchorId="3D97D1DB">
          <v:shape id="_x0000_i1266" type="#_x0000_t75" style="width:81.25pt;height:19.9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85269F">
        <w:rPr>
          <w:position w:val="-5"/>
        </w:rPr>
        <w:pict w14:anchorId="045A8B37">
          <v:shape id="_x0000_i1267" type="#_x0000_t75" style="width:41.35pt;height:14.95pt" equationxml="&lt;">
            <v:imagedata r:id="rId139" o:title="" chromakey="white"/>
          </v:shape>
        </w:pict>
      </w:r>
      <w:r w:rsidRPr="007530C6">
        <w:instrText xml:space="preserve"> </w:instrText>
      </w:r>
      <w:r w:rsidRPr="007530C6">
        <w:fldChar w:fldCharType="separate"/>
      </w:r>
      <w:r w:rsidR="0085269F">
        <w:rPr>
          <w:position w:val="-5"/>
        </w:rPr>
        <w:pict w14:anchorId="209B697D">
          <v:shape id="_x0000_i1268" type="#_x0000_t75" style="width:41.35pt;height:14.9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85269F">
        <w:rPr>
          <w:position w:val="-5"/>
        </w:rPr>
        <w:pict w14:anchorId="052AB635">
          <v:shape id="_x0000_i1269" type="#_x0000_t75" style="width:41.35pt;height:14.95pt" equationxml="&lt;">
            <v:imagedata r:id="rId140" o:title="" chromakey="white"/>
          </v:shape>
        </w:pict>
      </w:r>
      <w:r w:rsidRPr="007530C6">
        <w:instrText xml:space="preserve"> </w:instrText>
      </w:r>
      <w:r w:rsidRPr="007530C6">
        <w:fldChar w:fldCharType="separate"/>
      </w:r>
      <w:r w:rsidR="0085269F">
        <w:rPr>
          <w:position w:val="-5"/>
        </w:rPr>
        <w:pict w14:anchorId="529CC1E8">
          <v:shape id="_x0000_i1270" type="#_x0000_t75" style="width:41.35pt;height:14.9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85269F">
        <w:rPr>
          <w:position w:val="-5"/>
        </w:rPr>
        <w:pict w14:anchorId="62C7B307">
          <v:shape id="_x0000_i1271" type="#_x0000_t75" style="width:41.35pt;height:14.95pt" equationxml="&lt;">
            <v:imagedata r:id="rId141" o:title="" chromakey="white"/>
          </v:shape>
        </w:pict>
      </w:r>
      <w:r w:rsidRPr="007530C6">
        <w:instrText xml:space="preserve"> </w:instrText>
      </w:r>
      <w:r w:rsidRPr="007530C6">
        <w:fldChar w:fldCharType="separate"/>
      </w:r>
      <w:r w:rsidR="0085269F">
        <w:rPr>
          <w:position w:val="-5"/>
        </w:rPr>
        <w:pict w14:anchorId="222BF3E7">
          <v:shape id="_x0000_i1272" type="#_x0000_t75" style="width:41.35pt;height:14.9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85269F">
        <w:pict w14:anchorId="19C414B4">
          <v:shape id="_x0000_i1273" type="#_x0000_t75" style="width:153.25pt;height:26.4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85269F">
        <w:rPr>
          <w:position w:val="-5"/>
        </w:rPr>
        <w:pict w14:anchorId="41891FF4">
          <v:shape id="_x0000_i1274" type="#_x0000_t75" style="width:19.25pt;height:14.95pt" equationxml="&lt;">
            <v:imagedata r:id="rId132" o:title="" chromakey="white"/>
          </v:shape>
        </w:pict>
      </w:r>
      <w:r w:rsidRPr="007530C6">
        <w:rPr>
          <w:rFonts w:eastAsia="×–¾’©‘Ì"/>
        </w:rPr>
        <w:instrText xml:space="preserve"> </w:instrText>
      </w:r>
      <w:r w:rsidRPr="007530C6">
        <w:rPr>
          <w:rFonts w:eastAsia="×–¾’©‘Ì"/>
        </w:rPr>
        <w:fldChar w:fldCharType="separate"/>
      </w:r>
      <w:r w:rsidR="0085269F">
        <w:rPr>
          <w:position w:val="-5"/>
        </w:rPr>
        <w:pict w14:anchorId="449BAEFA">
          <v:shape id="_x0000_i1275" type="#_x0000_t75" style="width:19.25pt;height:9.2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7" w:name="_Toc74583571"/>
      <w:bookmarkStart w:id="6408" w:name="_Toc29812013"/>
      <w:bookmarkStart w:id="6409" w:name="_Toc36817565"/>
      <w:bookmarkStart w:id="6410" w:name="_Toc98755792"/>
      <w:bookmarkStart w:id="6411" w:name="_Toc155358973"/>
      <w:bookmarkStart w:id="6412" w:name="_Toc66386613"/>
      <w:bookmarkStart w:id="6413" w:name="_Toc61184094"/>
      <w:bookmarkStart w:id="6414" w:name="_Toc53185635"/>
      <w:bookmarkStart w:id="6415" w:name="_Toc21127804"/>
      <w:bookmarkStart w:id="6416" w:name="_Toc37267876"/>
      <w:bookmarkStart w:id="6417" w:name="_Toc61184878"/>
      <w:bookmarkStart w:id="6418" w:name="_Toc82450366"/>
      <w:bookmarkStart w:id="6419" w:name="_Toc137554886"/>
      <w:bookmarkStart w:id="6420" w:name="_Toc76542384"/>
      <w:bookmarkStart w:id="6421" w:name="_Toc130402335"/>
      <w:bookmarkStart w:id="6422" w:name="_Toc89949403"/>
      <w:bookmarkStart w:id="6423" w:name="_Toc145531358"/>
      <w:bookmarkStart w:id="6424" w:name="_Toc82451014"/>
      <w:bookmarkStart w:id="6425" w:name="_Toc57820497"/>
      <w:bookmarkStart w:id="6426" w:name="_Toc53186011"/>
      <w:bookmarkStart w:id="6427" w:name="_Toc138946629"/>
      <w:bookmarkStart w:id="6428" w:name="_Toc138853948"/>
      <w:bookmarkStart w:id="6429" w:name="_Toc106184313"/>
      <w:bookmarkStart w:id="6430" w:name="_Toc61183700"/>
      <w:bookmarkStart w:id="6431" w:name="_Toc57821424"/>
      <w:bookmarkStart w:id="6432" w:name="_Toc98763384"/>
      <w:bookmarkStart w:id="6433" w:name="_Toc37260488"/>
      <w:bookmarkStart w:id="6434" w:name="_Toc61185268"/>
      <w:bookmarkStart w:id="6435" w:name="_Toc61184486"/>
      <w:bookmarkStart w:id="6436" w:name="_Toc176464528"/>
      <w:bookmarkStart w:id="6437" w:name="_Toc187247375"/>
      <w:bookmarkStart w:id="6438"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0A390BF9" w14:textId="58F186FE" w:rsidR="006D5539" w:rsidRPr="009C0461" w:rsidRDefault="006D5539" w:rsidP="00941FCA">
      <w:pPr>
        <w:pStyle w:val="Heading1"/>
        <w:rPr>
          <w:lang w:val="en-US"/>
        </w:rPr>
      </w:pPr>
      <w:bookmarkStart w:id="6439" w:name="_Toc137554894"/>
      <w:bookmarkStart w:id="6440" w:name="_Toc89949411"/>
      <w:bookmarkStart w:id="6441" w:name="_Toc145531366"/>
      <w:bookmarkStart w:id="6442" w:name="_Toc106184321"/>
      <w:bookmarkStart w:id="6443" w:name="_Toc76542392"/>
      <w:bookmarkStart w:id="6444" w:name="_Toc155358981"/>
      <w:bookmarkStart w:id="6445" w:name="_Toc130402343"/>
      <w:bookmarkStart w:id="6446" w:name="_Toc98755800"/>
      <w:bookmarkStart w:id="6447" w:name="_Toc82451022"/>
      <w:bookmarkStart w:id="6448" w:name="_Toc138946637"/>
      <w:bookmarkStart w:id="6449" w:name="_Toc138853956"/>
      <w:bookmarkStart w:id="6450" w:name="_Toc74583579"/>
      <w:bookmarkStart w:id="6451" w:name="_Toc98763392"/>
      <w:bookmarkStart w:id="6452" w:name="_Toc82450374"/>
      <w:bookmarkStart w:id="6453" w:name="_Toc176464529"/>
      <w:bookmarkStart w:id="6454" w:name="_Toc187247376"/>
      <w:bookmarkStart w:id="6455"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98D0268" w14:textId="308DC925" w:rsidR="006D5539" w:rsidRPr="009C0461" w:rsidRDefault="006D5539" w:rsidP="00941FCA">
      <w:pPr>
        <w:pStyle w:val="Heading2"/>
      </w:pPr>
      <w:bookmarkStart w:id="6456" w:name="_Toc176464530"/>
      <w:bookmarkStart w:id="6457" w:name="_Toc187247377"/>
      <w:bookmarkStart w:id="6458" w:name="_Toc192494900"/>
      <w:bookmarkStart w:id="6459" w:name="_Toc138946638"/>
      <w:bookmarkStart w:id="6460" w:name="_Toc98763393"/>
      <w:bookmarkStart w:id="6461" w:name="_Toc130402344"/>
      <w:bookmarkStart w:id="6462" w:name="_Toc82450375"/>
      <w:bookmarkStart w:id="6463" w:name="_Toc98755801"/>
      <w:bookmarkStart w:id="6464" w:name="_Toc138853957"/>
      <w:bookmarkStart w:id="6465" w:name="_Toc76542393"/>
      <w:bookmarkStart w:id="6466" w:name="_Toc82451023"/>
      <w:bookmarkStart w:id="6467" w:name="_Toc145531367"/>
      <w:bookmarkStart w:id="6468" w:name="_Toc137554895"/>
      <w:bookmarkStart w:id="6469" w:name="_Toc89949412"/>
      <w:bookmarkStart w:id="6470" w:name="_Toc106184322"/>
      <w:bookmarkStart w:id="6471" w:name="_Toc74583580"/>
      <w:bookmarkStart w:id="6472"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6"/>
      <w:bookmarkEnd w:id="6457"/>
      <w:bookmarkEnd w:id="6458"/>
      <w:r w:rsidRPr="009C0461">
        <w:t xml:space="preserve"> </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3" w:name="_Toc130402347"/>
      <w:bookmarkStart w:id="6474" w:name="_Toc138853960"/>
      <w:bookmarkStart w:id="6475" w:name="_Toc145531370"/>
      <w:bookmarkStart w:id="6476" w:name="_Toc74583583"/>
      <w:bookmarkStart w:id="6477" w:name="_Toc76542396"/>
      <w:bookmarkStart w:id="6478" w:name="_Toc82451026"/>
      <w:bookmarkStart w:id="6479" w:name="_Toc137554898"/>
      <w:bookmarkStart w:id="6480" w:name="_Toc98755804"/>
      <w:bookmarkStart w:id="6481" w:name="_Toc89949415"/>
      <w:bookmarkStart w:id="6482" w:name="_Toc155358985"/>
      <w:bookmarkStart w:id="6483" w:name="_Toc106184325"/>
      <w:bookmarkStart w:id="6484" w:name="_Toc138946641"/>
      <w:bookmarkStart w:id="6485" w:name="_Toc82450378"/>
      <w:bookmarkStart w:id="6486" w:name="_Toc98763396"/>
      <w:bookmarkStart w:id="6487" w:name="_Toc176464531"/>
      <w:bookmarkStart w:id="6488" w:name="_Toc187247378"/>
      <w:bookmarkStart w:id="6489"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0" w:name="_Toc130402348"/>
      <w:bookmarkStart w:id="6491" w:name="_Toc155358986"/>
      <w:bookmarkStart w:id="6492" w:name="_Toc138946642"/>
      <w:bookmarkStart w:id="6493" w:name="_Toc82450379"/>
      <w:bookmarkStart w:id="6494" w:name="_Toc98763397"/>
      <w:bookmarkStart w:id="6495" w:name="_Toc82451027"/>
      <w:bookmarkStart w:id="6496" w:name="_Toc106184326"/>
      <w:bookmarkStart w:id="6497" w:name="_Toc145531371"/>
      <w:bookmarkStart w:id="6498" w:name="_Toc137554899"/>
      <w:bookmarkStart w:id="6499" w:name="_Toc89949416"/>
      <w:bookmarkStart w:id="6500" w:name="_Toc98755805"/>
      <w:bookmarkStart w:id="6501" w:name="_Toc74583584"/>
      <w:bookmarkStart w:id="6502" w:name="_Toc76542397"/>
      <w:bookmarkStart w:id="6503" w:name="_Toc138853961"/>
      <w:bookmarkStart w:id="6504" w:name="_Toc176464532"/>
      <w:bookmarkStart w:id="6505" w:name="_Toc187247379"/>
      <w:bookmarkStart w:id="6506"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7" w:name="_Toc161665748"/>
      <w:bookmarkStart w:id="6508" w:name="_Toc169718898"/>
      <w:bookmarkStart w:id="6509" w:name="_Toc176464533"/>
      <w:bookmarkStart w:id="6510" w:name="_Toc187247380"/>
      <w:bookmarkStart w:id="6511"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7"/>
      <w:bookmarkEnd w:id="6508"/>
      <w:bookmarkEnd w:id="6509"/>
      <w:bookmarkEnd w:id="6510"/>
      <w:bookmarkEnd w:id="6511"/>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2" w:name="_Ref43894658"/>
      <w:r>
        <w:t xml:space="preserve">Table </w:t>
      </w:r>
      <w:bookmarkEnd w:id="6512"/>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3" w:name="OLE_LINK13"/>
            <w:bookmarkStart w:id="6514" w:name="OLE_LINK11"/>
            <w:bookmarkStart w:id="6515"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3"/>
      <w:bookmarkEnd w:id="6514"/>
      <w:bookmarkEnd w:id="6515"/>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6" w:name="_Toc75260363"/>
      <w:bookmarkStart w:id="6517" w:name="_Toc75275906"/>
      <w:bookmarkStart w:id="6518" w:name="_Toc75276416"/>
      <w:bookmarkStart w:id="6519" w:name="_Toc76541915"/>
      <w:bookmarkStart w:id="6520" w:name="_Toc82437686"/>
      <w:bookmarkStart w:id="6521" w:name="_Toc89945052"/>
      <w:bookmarkStart w:id="6522" w:name="_Toc98754070"/>
      <w:bookmarkStart w:id="6523" w:name="_Toc106181056"/>
      <w:bookmarkStart w:id="6524" w:name="_Toc114151101"/>
      <w:bookmarkStart w:id="6525" w:name="_Toc124151504"/>
      <w:bookmarkStart w:id="6526" w:name="_Toc124152024"/>
      <w:bookmarkStart w:id="6527" w:name="_Toc124152544"/>
      <w:bookmarkStart w:id="6528" w:name="_Toc130397076"/>
      <w:bookmarkStart w:id="6529" w:name="_Toc130397596"/>
      <w:bookmarkStart w:id="6530" w:name="_Toc137558701"/>
      <w:bookmarkStart w:id="6531" w:name="_Toc138862526"/>
      <w:bookmarkStart w:id="6532" w:name="_Toc145532583"/>
      <w:bookmarkStart w:id="6533" w:name="_Toc176464534"/>
      <w:bookmarkStart w:id="6534" w:name="_Toc187247381"/>
      <w:bookmarkStart w:id="6535" w:name="_Toc192494904"/>
      <w:bookmarkStart w:id="6536" w:name="_Hlk160544599"/>
      <w:r w:rsidRPr="002A1363">
        <w:rPr>
          <w:lang w:val="fr-FR"/>
        </w:rPr>
        <w:t>Annex G (normative):</w:t>
      </w:r>
      <w:r w:rsidRPr="002A1363">
        <w:rPr>
          <w:lang w:val="fr-FR"/>
        </w:rPr>
        <w:br/>
        <w:t>Propagation conditions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30E1E6D" w14:textId="77777777" w:rsidR="00E50AB1" w:rsidRPr="002A1363" w:rsidRDefault="00E50AB1" w:rsidP="00EF18D9">
      <w:pPr>
        <w:pStyle w:val="Heading1"/>
        <w:rPr>
          <w:lang w:val="fr-FR"/>
        </w:rPr>
      </w:pPr>
      <w:bookmarkStart w:id="6537" w:name="_Toc73963186"/>
      <w:bookmarkStart w:id="6538" w:name="_Toc75260364"/>
      <w:bookmarkStart w:id="6539" w:name="_Toc75275907"/>
      <w:bookmarkStart w:id="6540" w:name="_Toc75276417"/>
      <w:bookmarkStart w:id="6541" w:name="_Toc76541916"/>
      <w:bookmarkStart w:id="6542" w:name="_Toc82437687"/>
      <w:bookmarkStart w:id="6543" w:name="_Toc89945053"/>
      <w:bookmarkStart w:id="6544" w:name="_Toc98754071"/>
      <w:bookmarkStart w:id="6545" w:name="_Toc106181057"/>
      <w:bookmarkStart w:id="6546" w:name="_Toc114151102"/>
      <w:bookmarkStart w:id="6547" w:name="_Toc124151505"/>
      <w:bookmarkStart w:id="6548" w:name="_Toc124152025"/>
      <w:bookmarkStart w:id="6549" w:name="_Toc124152545"/>
      <w:bookmarkStart w:id="6550" w:name="_Toc130397077"/>
      <w:bookmarkStart w:id="6551" w:name="_Toc130397597"/>
      <w:bookmarkStart w:id="6552" w:name="_Toc137558702"/>
      <w:bookmarkStart w:id="6553" w:name="_Toc138862527"/>
      <w:bookmarkStart w:id="6554" w:name="_Toc145532584"/>
      <w:bookmarkStart w:id="6555" w:name="_Toc176464535"/>
      <w:bookmarkStart w:id="6556" w:name="_Toc187247382"/>
      <w:bookmarkStart w:id="6557" w:name="_Toc192494905"/>
      <w:bookmarkEnd w:id="6536"/>
      <w:r w:rsidRPr="002A1363">
        <w:rPr>
          <w:lang w:val="fr-FR"/>
        </w:rPr>
        <w:t>G.1</w:t>
      </w:r>
      <w:r w:rsidRPr="002A1363">
        <w:rPr>
          <w:lang w:val="fr-FR"/>
        </w:rPr>
        <w:tab/>
        <w:t>Static propagation condition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8" w:name="_Toc73963187"/>
      <w:bookmarkStart w:id="6559" w:name="_Toc75260365"/>
      <w:bookmarkStart w:id="6560" w:name="_Toc75275908"/>
      <w:bookmarkStart w:id="6561" w:name="_Toc75276418"/>
      <w:bookmarkStart w:id="6562" w:name="_Toc76541917"/>
      <w:bookmarkStart w:id="6563" w:name="_Toc82437688"/>
      <w:bookmarkStart w:id="6564" w:name="_Toc89945054"/>
      <w:bookmarkStart w:id="6565" w:name="_Toc98754072"/>
      <w:bookmarkStart w:id="6566" w:name="_Toc106181058"/>
      <w:bookmarkStart w:id="6567" w:name="_Toc114151103"/>
      <w:bookmarkStart w:id="6568" w:name="_Toc124151506"/>
      <w:bookmarkStart w:id="6569" w:name="_Toc124152026"/>
      <w:bookmarkStart w:id="6570" w:name="_Toc124152546"/>
      <w:bookmarkStart w:id="6571" w:name="_Toc130397078"/>
      <w:bookmarkStart w:id="6572" w:name="_Toc130397598"/>
      <w:bookmarkStart w:id="6573" w:name="_Toc137558703"/>
      <w:bookmarkStart w:id="6574" w:name="_Toc138862528"/>
      <w:bookmarkStart w:id="6575" w:name="_Toc145532585"/>
      <w:bookmarkStart w:id="6576" w:name="_Toc176464536"/>
      <w:bookmarkStart w:id="6577" w:name="_Toc187247383"/>
      <w:bookmarkStart w:id="6578" w:name="_Toc192494906"/>
      <w:r w:rsidRPr="009C0461">
        <w:t>G1.1</w:t>
      </w:r>
      <w:r w:rsidRPr="009C0461">
        <w:tab/>
        <w:t>NCR-MT receiver with 2RX</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79" w:name="_Toc21338430"/>
      <w:bookmarkStart w:id="6580" w:name="_Toc29808538"/>
      <w:bookmarkStart w:id="6581" w:name="_Toc37068457"/>
      <w:bookmarkStart w:id="6582" w:name="_Toc37084002"/>
      <w:bookmarkStart w:id="6583" w:name="_Toc37084344"/>
      <w:bookmarkStart w:id="6584" w:name="_Toc40209706"/>
      <w:bookmarkStart w:id="6585" w:name="_Toc40210048"/>
      <w:bookmarkStart w:id="6586" w:name="_Toc45893007"/>
      <w:bookmarkStart w:id="6587" w:name="_Toc53176872"/>
      <w:bookmarkStart w:id="6588" w:name="_Toc61121200"/>
      <w:bookmarkStart w:id="6589" w:name="_Toc67918396"/>
      <w:bookmarkStart w:id="6590" w:name="_Toc76298471"/>
      <w:bookmarkStart w:id="6591" w:name="_Toc76572483"/>
      <w:bookmarkStart w:id="6592" w:name="_Toc76652350"/>
      <w:bookmarkStart w:id="6593" w:name="_Toc76653194"/>
      <w:bookmarkStart w:id="6594" w:name="_Toc83742467"/>
      <w:bookmarkStart w:id="6595" w:name="_Toc91440957"/>
      <w:bookmarkStart w:id="6596" w:name="_Toc98849747"/>
      <w:bookmarkStart w:id="6597" w:name="_Toc106543601"/>
      <w:bookmarkStart w:id="6598" w:name="_Toc106737699"/>
      <w:bookmarkStart w:id="6599" w:name="_Toc107233466"/>
      <w:bookmarkStart w:id="6600" w:name="_Toc107235084"/>
      <w:bookmarkStart w:id="6601" w:name="_Toc107420054"/>
      <w:bookmarkStart w:id="6602" w:name="_Toc107477352"/>
      <w:bookmarkStart w:id="6603" w:name="_Toc114566213"/>
      <w:bookmarkStart w:id="6604" w:name="_Toc123936525"/>
      <w:bookmarkStart w:id="6605" w:name="_Toc124377542"/>
      <w:bookmarkStart w:id="6606" w:name="_Toc176464537"/>
      <w:bookmarkStart w:id="6607" w:name="_Toc187247384"/>
      <w:bookmarkStart w:id="6608"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5pt;height:63.45pt" o:ole="">
            <v:imagedata r:id="rId145" o:title=""/>
          </v:shape>
          <o:OLEObject Type="Embed" ProgID="Equation.3" ShapeID="_x0000_i1276" DrawAspect="Content" ObjectID="_1804707979"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75pt;height:65.6pt" o:ole="">
            <v:imagedata r:id="rId147" o:title=""/>
          </v:shape>
          <o:OLEObject Type="Embed" ProgID="Equation.3" ShapeID="_x0000_i1277" DrawAspect="Content" ObjectID="_1804707980"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09" w:name="_Toc73963188"/>
      <w:bookmarkStart w:id="6610" w:name="_Toc75260366"/>
      <w:bookmarkStart w:id="6611" w:name="_Toc75275909"/>
      <w:bookmarkStart w:id="6612" w:name="_Toc75276419"/>
      <w:bookmarkStart w:id="6613" w:name="_Toc76541918"/>
      <w:bookmarkStart w:id="6614" w:name="_Toc82437689"/>
      <w:bookmarkStart w:id="6615" w:name="_Toc89945055"/>
      <w:bookmarkStart w:id="6616" w:name="_Toc98754073"/>
      <w:bookmarkStart w:id="6617" w:name="_Toc106181059"/>
      <w:bookmarkStart w:id="6618" w:name="_Toc114151104"/>
      <w:bookmarkStart w:id="6619" w:name="_Toc124151507"/>
      <w:bookmarkStart w:id="6620" w:name="_Toc124152027"/>
      <w:bookmarkStart w:id="6621" w:name="_Toc124152547"/>
      <w:bookmarkStart w:id="6622" w:name="_Toc130397079"/>
      <w:bookmarkStart w:id="6623" w:name="_Toc130397599"/>
      <w:bookmarkStart w:id="6624" w:name="_Toc137558704"/>
      <w:bookmarkStart w:id="6625" w:name="_Toc138862529"/>
      <w:bookmarkStart w:id="6626" w:name="_Toc145532586"/>
      <w:bookmarkStart w:id="6627" w:name="_Toc176464538"/>
      <w:bookmarkStart w:id="6628" w:name="_Toc187247385"/>
      <w:bookmarkStart w:id="6629" w:name="_Toc192494908"/>
      <w:r w:rsidRPr="009C0461">
        <w:t>G.2</w:t>
      </w:r>
      <w:r w:rsidRPr="009C0461">
        <w:tab/>
        <w:t>Multi-path fading propagation conditions</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0D95EB6" w14:textId="77777777" w:rsidR="00E50AB1" w:rsidRPr="009C0461" w:rsidRDefault="00E50AB1" w:rsidP="00EF18D9">
      <w:pPr>
        <w:pStyle w:val="Heading2"/>
      </w:pPr>
      <w:bookmarkStart w:id="6630" w:name="_Toc75275910"/>
      <w:bookmarkStart w:id="6631" w:name="_Toc75276420"/>
      <w:bookmarkStart w:id="6632" w:name="_Toc76541919"/>
      <w:bookmarkStart w:id="6633" w:name="_Toc82437690"/>
      <w:bookmarkStart w:id="6634" w:name="_Toc89945056"/>
      <w:bookmarkStart w:id="6635" w:name="_Toc98754074"/>
      <w:bookmarkStart w:id="6636" w:name="_Toc106181060"/>
      <w:bookmarkStart w:id="6637" w:name="_Toc114151105"/>
      <w:bookmarkStart w:id="6638" w:name="_Toc124151508"/>
      <w:bookmarkStart w:id="6639" w:name="_Toc124152028"/>
      <w:bookmarkStart w:id="6640" w:name="_Toc124152548"/>
      <w:bookmarkStart w:id="6641" w:name="_Toc130397080"/>
      <w:bookmarkStart w:id="6642" w:name="_Toc130397600"/>
      <w:bookmarkStart w:id="6643" w:name="_Toc137558705"/>
      <w:bookmarkStart w:id="6644" w:name="_Toc138862530"/>
      <w:bookmarkStart w:id="6645" w:name="_Toc145532587"/>
      <w:bookmarkStart w:id="6646" w:name="_Toc176464539"/>
      <w:bookmarkStart w:id="6647" w:name="_Toc187247386"/>
      <w:bookmarkStart w:id="6648" w:name="_Toc192494909"/>
      <w:r w:rsidRPr="009C0461">
        <w:t>G.2.1</w:t>
      </w:r>
      <w:r w:rsidRPr="009C0461">
        <w:tab/>
        <w:t>General</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49" w:name="_Toc73963189"/>
      <w:bookmarkStart w:id="6650" w:name="_Toc75260367"/>
      <w:bookmarkStart w:id="6651" w:name="_Toc75275911"/>
      <w:bookmarkStart w:id="6652" w:name="_Toc75276421"/>
      <w:bookmarkStart w:id="6653" w:name="_Toc76541920"/>
      <w:bookmarkStart w:id="6654" w:name="_Toc82437691"/>
      <w:bookmarkStart w:id="6655" w:name="_Toc89945057"/>
      <w:bookmarkStart w:id="6656" w:name="_Toc98754075"/>
      <w:bookmarkStart w:id="6657" w:name="_Toc106181061"/>
      <w:bookmarkStart w:id="6658" w:name="_Toc114151106"/>
      <w:bookmarkStart w:id="6659" w:name="_Toc124151509"/>
      <w:bookmarkStart w:id="6660" w:name="_Toc124152029"/>
      <w:bookmarkStart w:id="6661" w:name="_Toc124152549"/>
      <w:bookmarkStart w:id="6662" w:name="_Toc130397081"/>
      <w:bookmarkStart w:id="6663" w:name="_Toc130397601"/>
      <w:bookmarkStart w:id="6664" w:name="_Toc137558706"/>
      <w:bookmarkStart w:id="6665" w:name="_Toc138862531"/>
      <w:bookmarkStart w:id="6666" w:name="_Toc145532588"/>
      <w:bookmarkStart w:id="6667" w:name="_Toc176464540"/>
      <w:bookmarkStart w:id="6668" w:name="_Toc187247387"/>
      <w:bookmarkStart w:id="6669" w:name="_Toc192494910"/>
      <w:r w:rsidRPr="009C0461">
        <w:t>G.2.2</w:t>
      </w:r>
      <w:r w:rsidRPr="009C0461">
        <w:tab/>
        <w:t>Delay profiles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CCA8756" w14:textId="77777777" w:rsidR="00E50AB1" w:rsidRPr="009C0461" w:rsidRDefault="00E50AB1" w:rsidP="00EF18D9">
      <w:pPr>
        <w:pStyle w:val="Heading3"/>
      </w:pPr>
      <w:bookmarkStart w:id="6670" w:name="_Toc75275912"/>
      <w:bookmarkStart w:id="6671" w:name="_Toc75276422"/>
      <w:bookmarkStart w:id="6672" w:name="_Toc76541921"/>
      <w:bookmarkStart w:id="6673" w:name="_Toc82437692"/>
      <w:bookmarkStart w:id="6674" w:name="_Toc89945058"/>
      <w:bookmarkStart w:id="6675" w:name="_Toc98754076"/>
      <w:bookmarkStart w:id="6676" w:name="_Toc106181062"/>
      <w:bookmarkStart w:id="6677" w:name="_Toc114151107"/>
      <w:bookmarkStart w:id="6678" w:name="_Toc124151510"/>
      <w:bookmarkStart w:id="6679" w:name="_Toc124152030"/>
      <w:bookmarkStart w:id="6680" w:name="_Toc124152550"/>
      <w:bookmarkStart w:id="6681" w:name="_Toc130397082"/>
      <w:bookmarkStart w:id="6682" w:name="_Toc130397602"/>
      <w:bookmarkStart w:id="6683" w:name="_Toc137558707"/>
      <w:bookmarkStart w:id="6684" w:name="_Toc138862532"/>
      <w:bookmarkStart w:id="6685" w:name="_Toc145532589"/>
      <w:bookmarkStart w:id="6686" w:name="_Toc176464541"/>
      <w:bookmarkStart w:id="6687" w:name="_Toc187247388"/>
      <w:bookmarkStart w:id="6688" w:name="_Toc192494911"/>
      <w:r w:rsidRPr="009C0461">
        <w:t>G.2.2.1</w:t>
      </w:r>
      <w:r w:rsidRPr="009C0461">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89" w:name="_Toc73963190"/>
      <w:bookmarkStart w:id="6690" w:name="_Toc75260368"/>
      <w:bookmarkStart w:id="6691" w:name="_Toc75275913"/>
      <w:bookmarkStart w:id="6692" w:name="_Toc75276423"/>
      <w:bookmarkStart w:id="6693" w:name="_Toc76541922"/>
      <w:bookmarkStart w:id="6694" w:name="_Toc82437693"/>
      <w:bookmarkStart w:id="6695" w:name="_Toc89945059"/>
      <w:bookmarkStart w:id="6696" w:name="_Toc98754077"/>
      <w:bookmarkStart w:id="6697" w:name="_Toc106181063"/>
      <w:bookmarkStart w:id="6698" w:name="_Toc114151108"/>
      <w:bookmarkStart w:id="6699" w:name="_Toc124151511"/>
      <w:bookmarkStart w:id="6700" w:name="_Toc124152031"/>
      <w:bookmarkStart w:id="6701" w:name="_Toc124152551"/>
      <w:bookmarkStart w:id="6702" w:name="_Toc130397083"/>
      <w:bookmarkStart w:id="6703" w:name="_Toc130397603"/>
      <w:bookmarkStart w:id="6704" w:name="_Toc137558708"/>
      <w:bookmarkStart w:id="6705" w:name="_Toc138862533"/>
      <w:bookmarkStart w:id="6706" w:name="_Toc145532590"/>
      <w:bookmarkStart w:id="6707" w:name="_Toc176464542"/>
      <w:bookmarkStart w:id="6708" w:name="_Toc187247389"/>
      <w:bookmarkStart w:id="6709" w:name="_Toc192494912"/>
      <w:r w:rsidRPr="009C0461">
        <w:t>G.2.2.2</w:t>
      </w:r>
      <w:r w:rsidRPr="009C0461">
        <w:tab/>
        <w:t>Delay profiles for FR1</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0" w:name="_Toc73963191"/>
      <w:bookmarkStart w:id="6711" w:name="_Toc75260369"/>
      <w:bookmarkStart w:id="6712" w:name="_Toc75275914"/>
      <w:bookmarkStart w:id="6713" w:name="_Toc75276424"/>
      <w:bookmarkStart w:id="6714" w:name="_Toc76541923"/>
      <w:bookmarkStart w:id="6715" w:name="_Toc82437694"/>
      <w:bookmarkStart w:id="6716" w:name="_Toc89945060"/>
      <w:bookmarkStart w:id="6717" w:name="_Toc98754078"/>
      <w:bookmarkStart w:id="6718" w:name="_Toc106181064"/>
      <w:bookmarkStart w:id="6719" w:name="_Toc114151109"/>
      <w:bookmarkStart w:id="6720" w:name="_Toc124151512"/>
      <w:bookmarkStart w:id="6721" w:name="_Toc124152032"/>
      <w:bookmarkStart w:id="6722" w:name="_Toc124152552"/>
      <w:bookmarkStart w:id="6723" w:name="_Toc130397084"/>
      <w:bookmarkStart w:id="6724" w:name="_Toc130397604"/>
      <w:bookmarkStart w:id="6725" w:name="_Toc137558709"/>
      <w:bookmarkStart w:id="6726" w:name="_Toc138862534"/>
      <w:bookmarkStart w:id="6727" w:name="_Toc145532591"/>
      <w:bookmarkStart w:id="6728" w:name="_Toc176464543"/>
      <w:bookmarkStart w:id="6729" w:name="_Toc187247390"/>
      <w:bookmarkStart w:id="6730" w:name="_Toc192494913"/>
      <w:r w:rsidRPr="009C0461">
        <w:t>G.2.3</w:t>
      </w:r>
      <w:r w:rsidRPr="009C0461">
        <w:tab/>
        <w:t>Combinations of channel model parameters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1" w:name="_Toc73963192"/>
      <w:bookmarkStart w:id="6732" w:name="_Toc75260370"/>
      <w:bookmarkStart w:id="6733" w:name="_Toc75275915"/>
      <w:bookmarkStart w:id="6734" w:name="_Toc75276425"/>
      <w:bookmarkStart w:id="6735" w:name="_Toc76541924"/>
      <w:bookmarkStart w:id="6736" w:name="_Toc82437695"/>
      <w:bookmarkStart w:id="6737" w:name="_Toc89945061"/>
      <w:bookmarkStart w:id="6738" w:name="_Toc98754079"/>
      <w:bookmarkStart w:id="6739" w:name="_Toc106181065"/>
      <w:bookmarkStart w:id="6740" w:name="_Toc114151110"/>
      <w:bookmarkStart w:id="6741" w:name="_Toc124151513"/>
      <w:bookmarkStart w:id="6742" w:name="_Toc124152033"/>
      <w:bookmarkStart w:id="6743" w:name="_Toc124152553"/>
      <w:bookmarkStart w:id="6744" w:name="_Toc130397085"/>
      <w:bookmarkStart w:id="6745" w:name="_Toc130397605"/>
      <w:bookmarkStart w:id="6746" w:name="_Toc137558710"/>
      <w:bookmarkStart w:id="6747" w:name="_Toc138862535"/>
      <w:bookmarkStart w:id="6748" w:name="_Toc145532592"/>
      <w:bookmarkStart w:id="6749" w:name="_Toc176464544"/>
      <w:bookmarkStart w:id="6750" w:name="_Toc187247391"/>
      <w:bookmarkStart w:id="6751" w:name="_Toc192494914"/>
      <w:r w:rsidRPr="009C0461">
        <w:t>G.2.4</w:t>
      </w:r>
      <w:r w:rsidRPr="009C0461">
        <w:tab/>
        <w:t>MIMO channel correlation matrices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5DC20CD9" w14:textId="77777777" w:rsidR="00E50AB1" w:rsidRPr="009C0461" w:rsidRDefault="00E50AB1" w:rsidP="009C61F9">
      <w:pPr>
        <w:pStyle w:val="Heading3"/>
      </w:pPr>
      <w:bookmarkStart w:id="6752" w:name="_Toc75275916"/>
      <w:bookmarkStart w:id="6753" w:name="_Toc75276426"/>
      <w:bookmarkStart w:id="6754" w:name="_Toc76541925"/>
      <w:bookmarkStart w:id="6755" w:name="_Toc82437696"/>
      <w:bookmarkStart w:id="6756" w:name="_Toc89945062"/>
      <w:bookmarkStart w:id="6757" w:name="_Toc98754080"/>
      <w:bookmarkStart w:id="6758" w:name="_Toc106181066"/>
      <w:bookmarkStart w:id="6759" w:name="_Toc114151111"/>
      <w:bookmarkStart w:id="6760" w:name="_Toc124151514"/>
      <w:bookmarkStart w:id="6761" w:name="_Toc124152034"/>
      <w:bookmarkStart w:id="6762" w:name="_Toc124152554"/>
      <w:bookmarkStart w:id="6763" w:name="_Toc130397086"/>
      <w:bookmarkStart w:id="6764" w:name="_Toc130397606"/>
      <w:bookmarkStart w:id="6765" w:name="_Toc137558711"/>
      <w:bookmarkStart w:id="6766" w:name="_Toc138862536"/>
      <w:bookmarkStart w:id="6767" w:name="_Toc145532593"/>
      <w:bookmarkStart w:id="6768" w:name="_Toc176464545"/>
      <w:bookmarkStart w:id="6769" w:name="_Toc187247392"/>
      <w:bookmarkStart w:id="6770" w:name="_Toc192494915"/>
      <w:r w:rsidRPr="009C0461">
        <w:t>G.2.4.1</w:t>
      </w:r>
      <w:r w:rsidRPr="009C0461">
        <w:tab/>
        <w:t>General</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1" w:name="_Toc73963193"/>
      <w:bookmarkStart w:id="6772" w:name="_Toc75260371"/>
      <w:bookmarkStart w:id="6773" w:name="_Toc75275917"/>
      <w:bookmarkStart w:id="6774" w:name="_Toc75276427"/>
      <w:bookmarkStart w:id="6775" w:name="_Toc76541926"/>
      <w:bookmarkStart w:id="6776" w:name="_Toc82437697"/>
      <w:bookmarkStart w:id="6777" w:name="_Toc89945063"/>
      <w:bookmarkStart w:id="6778" w:name="_Toc98754081"/>
      <w:bookmarkStart w:id="6779" w:name="_Toc106181067"/>
      <w:bookmarkStart w:id="6780" w:name="_Toc114151112"/>
      <w:bookmarkStart w:id="6781" w:name="_Toc124151515"/>
      <w:bookmarkStart w:id="6782" w:name="_Toc124152035"/>
      <w:bookmarkStart w:id="6783" w:name="_Toc124152555"/>
      <w:bookmarkStart w:id="6784" w:name="_Toc130397087"/>
      <w:bookmarkStart w:id="6785" w:name="_Toc130397607"/>
      <w:bookmarkStart w:id="6786" w:name="_Toc137558712"/>
      <w:bookmarkStart w:id="6787" w:name="_Toc138862537"/>
      <w:bookmarkStart w:id="6788" w:name="_Toc145532594"/>
      <w:bookmarkStart w:id="6789" w:name="_Toc176464546"/>
      <w:bookmarkStart w:id="6790" w:name="_Toc187247393"/>
      <w:bookmarkStart w:id="6791" w:name="_Toc192494916"/>
      <w:r w:rsidRPr="009C0461">
        <w:t>G.2.4.2</w:t>
      </w:r>
      <w:r w:rsidRPr="009C0461">
        <w:tab/>
        <w:t>MIMO correlation matrices using Uniform Linear Array</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79166A2E" w14:textId="77777777" w:rsidR="00E50AB1" w:rsidRPr="00E50AB1" w:rsidRDefault="00E50AB1" w:rsidP="009C61F9">
      <w:pPr>
        <w:pStyle w:val="Heading4"/>
        <w:rPr>
          <w:rFonts w:eastAsia="Calibri"/>
        </w:rPr>
      </w:pPr>
      <w:bookmarkStart w:id="6792" w:name="_Toc75275918"/>
      <w:bookmarkStart w:id="6793" w:name="_Toc75276428"/>
      <w:bookmarkStart w:id="6794" w:name="_Toc76541927"/>
      <w:bookmarkStart w:id="6795" w:name="_Toc82437698"/>
      <w:bookmarkStart w:id="6796" w:name="_Toc89945064"/>
      <w:bookmarkStart w:id="6797" w:name="_Toc98754082"/>
      <w:bookmarkStart w:id="6798" w:name="_Toc106181068"/>
      <w:bookmarkStart w:id="6799" w:name="_Toc114151113"/>
      <w:bookmarkStart w:id="6800" w:name="_Toc124151516"/>
      <w:bookmarkStart w:id="6801" w:name="_Toc124152036"/>
      <w:bookmarkStart w:id="6802" w:name="_Toc124152556"/>
      <w:bookmarkStart w:id="6803" w:name="_Toc130397088"/>
      <w:bookmarkStart w:id="6804" w:name="_Toc130397608"/>
      <w:bookmarkStart w:id="6805" w:name="_Toc137558713"/>
      <w:bookmarkStart w:id="6806" w:name="_Toc138862538"/>
      <w:bookmarkStart w:id="6807" w:name="_Toc145532595"/>
      <w:bookmarkStart w:id="6808" w:name="_Toc176464547"/>
      <w:bookmarkStart w:id="6809" w:name="_Toc187247394"/>
      <w:bookmarkStart w:id="6810" w:name="_Toc192494917"/>
      <w:r w:rsidRPr="009C0461">
        <w:rPr>
          <w:lang w:eastAsia="ko-KR"/>
        </w:rPr>
        <w:t>G.2.4.2.1</w:t>
      </w:r>
      <w:r w:rsidRPr="009C0461">
        <w:rPr>
          <w:lang w:eastAsia="ko-KR"/>
        </w:rPr>
        <w:tab/>
        <w:t>General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1" w:name="_Toc73963194"/>
      <w:bookmarkStart w:id="6812" w:name="_Toc75260372"/>
      <w:bookmarkStart w:id="6813" w:name="_Toc75275919"/>
      <w:bookmarkStart w:id="6814" w:name="_Toc75276429"/>
      <w:bookmarkStart w:id="6815" w:name="_Toc76541928"/>
      <w:bookmarkStart w:id="6816" w:name="_Toc82437699"/>
      <w:bookmarkStart w:id="6817" w:name="_Toc89945065"/>
      <w:bookmarkStart w:id="6818" w:name="_Toc98754083"/>
      <w:bookmarkStart w:id="6819" w:name="_Toc106181069"/>
      <w:bookmarkStart w:id="6820" w:name="_Toc114151114"/>
      <w:bookmarkStart w:id="6821" w:name="_Toc124151517"/>
      <w:bookmarkStart w:id="6822" w:name="_Toc124152037"/>
      <w:bookmarkStart w:id="6823" w:name="_Toc124152557"/>
      <w:bookmarkStart w:id="6824" w:name="_Toc130397089"/>
      <w:bookmarkStart w:id="6825" w:name="_Toc130397609"/>
      <w:bookmarkStart w:id="6826" w:name="_Toc137558714"/>
      <w:bookmarkStart w:id="6827" w:name="_Toc138862539"/>
      <w:bookmarkStart w:id="6828" w:name="_Toc145532596"/>
      <w:bookmarkStart w:id="6829" w:name="_Toc176464548"/>
      <w:bookmarkStart w:id="6830" w:name="_Toc187247395"/>
      <w:bookmarkStart w:id="6831" w:name="_Toc192494918"/>
      <w:r w:rsidRPr="009C0461">
        <w:rPr>
          <w:lang w:eastAsia="ko-KR"/>
        </w:rPr>
        <w:t>G.2.4.2.2</w:t>
      </w:r>
      <w:r w:rsidRPr="009C0461">
        <w:rPr>
          <w:lang w:eastAsia="ko-KR"/>
        </w:rPr>
        <w:tab/>
        <w:t>Definition of MIMO correlation matrices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75pt;height:79.85pt" o:ole="">
                  <v:imagedata r:id="rId152" o:title=""/>
                </v:shape>
                <o:OLEObject Type="Embed" ProgID="Equation.3" ShapeID="_x0000_i1278" DrawAspect="Content" ObjectID="_1804707981"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4pt;height:27.8pt" o:ole="">
                  <v:imagedata r:id="rId156" o:title=""/>
                </v:shape>
                <o:OLEObject Type="Embed" ProgID="Equation.3" ShapeID="_x0000_i1279" DrawAspect="Content" ObjectID="_1804707982"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5pt;height:1in" o:ole="">
                  <v:imagedata r:id="rId158" o:title=""/>
                </v:shape>
                <o:OLEObject Type="Embed" ProgID="Equation.3" ShapeID="_x0000_i1280" DrawAspect="Content" ObjectID="_1804707983"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4.15pt" o:ole="">
                  <v:imagedata r:id="rId160" o:title=""/>
                </v:shape>
                <o:OLEObject Type="Embed" ProgID="Equation.DSMT4" ShapeID="_x0000_i1281" DrawAspect="Content" ObjectID="_1804707984"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35pt;height:79.85pt" o:ole="">
                  <v:imagedata r:id="rId162" o:title=""/>
                </v:shape>
                <o:OLEObject Type="Embed" ProgID="Equation.DSMT4" ShapeID="_x0000_i1282" DrawAspect="Content" ObjectID="_1804707985"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2" w:name="_Toc73963195"/>
      <w:bookmarkStart w:id="6833" w:name="_Toc75260373"/>
      <w:bookmarkStart w:id="6834" w:name="_Toc75275920"/>
      <w:bookmarkStart w:id="6835" w:name="_Toc75276430"/>
      <w:bookmarkStart w:id="6836" w:name="_Toc76541929"/>
      <w:bookmarkStart w:id="6837" w:name="_Toc82437700"/>
      <w:bookmarkStart w:id="6838" w:name="_Toc89945066"/>
      <w:bookmarkStart w:id="6839" w:name="_Toc98754084"/>
      <w:bookmarkStart w:id="6840" w:name="_Toc106181070"/>
      <w:bookmarkStart w:id="6841" w:name="_Toc114151115"/>
      <w:bookmarkStart w:id="6842" w:name="_Toc124151518"/>
      <w:bookmarkStart w:id="6843" w:name="_Toc124152038"/>
      <w:bookmarkStart w:id="6844" w:name="_Toc124152558"/>
      <w:bookmarkStart w:id="6845" w:name="_Toc130397090"/>
      <w:bookmarkStart w:id="6846" w:name="_Toc130397610"/>
      <w:bookmarkStart w:id="6847" w:name="_Toc137558715"/>
      <w:bookmarkStart w:id="6848" w:name="_Toc138862540"/>
      <w:bookmarkStart w:id="6849" w:name="_Toc145532597"/>
      <w:bookmarkStart w:id="6850" w:name="_Toc176464549"/>
      <w:bookmarkStart w:id="6851" w:name="_Toc187247396"/>
      <w:bookmarkStart w:id="6852" w:name="_Toc192494919"/>
      <w:r w:rsidRPr="009C0461">
        <w:rPr>
          <w:lang w:eastAsia="ko-KR"/>
        </w:rPr>
        <w:t>G.2.4.2.3</w:t>
      </w:r>
      <w:r w:rsidRPr="009C0461">
        <w:rPr>
          <w:lang w:eastAsia="ko-KR"/>
        </w:rPr>
        <w:tab/>
        <w:t>MIMO correlation matrices at high, medium and low level</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E50AB1"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35pt;height:14.95pt" o:ole="">
                  <v:imagedata r:id="rId170" o:title=""/>
                </v:shape>
                <o:OLEObject Type="Embed" ProgID="Equation.3" ShapeID="_x0000_i1283" DrawAspect="Content" ObjectID="_1804707986"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35pt;height:14.95pt" o:ole="">
                  <v:imagedata r:id="rId172" o:title=""/>
                </v:shape>
                <o:OLEObject Type="Embed" ProgID="Equation.3" ShapeID="_x0000_i1284" DrawAspect="Content" ObjectID="_1804707987"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35pt;height:14.95pt" o:ole="">
                  <v:imagedata r:id="rId172" o:title=""/>
                </v:shape>
                <o:OLEObject Type="Embed" ProgID="Equation.3" ShapeID="_x0000_i1285" DrawAspect="Content" ObjectID="_1804707988"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35pt;height:14.95pt" o:ole="">
                  <v:imagedata r:id="rId175" o:title=""/>
                </v:shape>
                <o:OLEObject Type="Embed" ProgID="Equation.3" ShapeID="_x0000_i1286" DrawAspect="Content" ObjectID="_1804707989"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3" w:name="_Toc73963196"/>
      <w:bookmarkStart w:id="6854" w:name="_Toc75260374"/>
      <w:bookmarkStart w:id="6855" w:name="_Toc75275921"/>
      <w:bookmarkStart w:id="6856" w:name="_Toc75276431"/>
      <w:bookmarkStart w:id="6857" w:name="_Toc76541930"/>
      <w:bookmarkStart w:id="6858" w:name="_Toc82437701"/>
      <w:bookmarkStart w:id="6859" w:name="_Toc89945067"/>
      <w:bookmarkStart w:id="6860" w:name="_Toc98754085"/>
      <w:bookmarkStart w:id="6861" w:name="_Toc106181071"/>
      <w:bookmarkStart w:id="6862" w:name="_Toc114151116"/>
      <w:bookmarkStart w:id="6863" w:name="_Toc124151519"/>
      <w:bookmarkStart w:id="6864" w:name="_Toc124152039"/>
      <w:bookmarkStart w:id="6865" w:name="_Toc124152559"/>
      <w:bookmarkStart w:id="6866" w:name="_Toc130397091"/>
      <w:bookmarkStart w:id="6867" w:name="_Toc130397611"/>
      <w:bookmarkStart w:id="6868" w:name="_Toc137558716"/>
      <w:bookmarkStart w:id="6869" w:name="_Toc138862541"/>
      <w:bookmarkStart w:id="6870" w:name="_Toc145532598"/>
      <w:bookmarkStart w:id="6871" w:name="_Toc176464550"/>
      <w:bookmarkStart w:id="6872" w:name="_Toc187247397"/>
      <w:bookmarkStart w:id="6873" w:name="_Toc192494920"/>
      <w:r w:rsidRPr="009C0461">
        <w:t>G.2.4.3</w:t>
      </w:r>
      <w:r w:rsidRPr="009C0461">
        <w:tab/>
        <w:t>Multi-antenna channel models using cross polarized antennas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10B2C541" w14:textId="77777777" w:rsidR="00E50AB1" w:rsidRPr="009C0461" w:rsidRDefault="00E50AB1" w:rsidP="009C61F9">
      <w:pPr>
        <w:pStyle w:val="Heading4"/>
      </w:pPr>
      <w:bookmarkStart w:id="6874" w:name="_Toc75275922"/>
      <w:bookmarkStart w:id="6875" w:name="_Toc75276432"/>
      <w:bookmarkStart w:id="6876" w:name="_Toc76541931"/>
      <w:bookmarkStart w:id="6877" w:name="_Toc82437702"/>
      <w:bookmarkStart w:id="6878" w:name="_Toc89945068"/>
      <w:bookmarkStart w:id="6879" w:name="_Toc98754086"/>
      <w:bookmarkStart w:id="6880" w:name="_Toc106181072"/>
      <w:bookmarkStart w:id="6881" w:name="_Toc114151117"/>
      <w:bookmarkStart w:id="6882" w:name="_Toc124151520"/>
      <w:bookmarkStart w:id="6883" w:name="_Toc124152040"/>
      <w:bookmarkStart w:id="6884" w:name="_Toc124152560"/>
      <w:bookmarkStart w:id="6885" w:name="_Toc130397092"/>
      <w:bookmarkStart w:id="6886" w:name="_Toc130397612"/>
      <w:bookmarkStart w:id="6887" w:name="_Toc137558717"/>
      <w:bookmarkStart w:id="6888" w:name="_Toc138862542"/>
      <w:bookmarkStart w:id="6889" w:name="_Toc145532599"/>
      <w:bookmarkStart w:id="6890" w:name="_Toc176464551"/>
      <w:bookmarkStart w:id="6891" w:name="_Toc187247398"/>
      <w:bookmarkStart w:id="6892" w:name="_Toc192494921"/>
      <w:r w:rsidRPr="009C0461">
        <w:t>G.2.4.3.1</w:t>
      </w:r>
      <w:r w:rsidRPr="009C0461">
        <w:tab/>
        <w:t>General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3" w:name="_Hlk160030720"/>
      <w:r w:rsidRPr="009C0461">
        <w:t>both NCR-MT and gNB</w:t>
      </w:r>
      <w:bookmarkEnd w:id="6893"/>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4" w:name="_Toc73963197"/>
      <w:bookmarkStart w:id="6895" w:name="_Toc75260375"/>
      <w:bookmarkStart w:id="6896" w:name="_Toc75275923"/>
      <w:bookmarkStart w:id="6897" w:name="_Toc75276433"/>
      <w:bookmarkStart w:id="6898" w:name="_Toc76541932"/>
      <w:bookmarkStart w:id="6899" w:name="_Toc82437703"/>
      <w:bookmarkStart w:id="6900" w:name="_Toc89945069"/>
      <w:bookmarkStart w:id="6901" w:name="_Toc98754087"/>
      <w:bookmarkStart w:id="6902" w:name="_Toc106181073"/>
      <w:bookmarkStart w:id="6903" w:name="_Toc114151118"/>
      <w:bookmarkStart w:id="6904" w:name="_Toc124151521"/>
      <w:bookmarkStart w:id="6905" w:name="_Toc124152041"/>
      <w:bookmarkStart w:id="6906" w:name="_Toc124152561"/>
      <w:bookmarkStart w:id="6907" w:name="_Toc130397093"/>
      <w:bookmarkStart w:id="6908" w:name="_Toc130397613"/>
      <w:bookmarkStart w:id="6909" w:name="_Toc137558718"/>
      <w:bookmarkStart w:id="6910" w:name="_Toc138862543"/>
      <w:bookmarkStart w:id="6911" w:name="_Toc145532600"/>
      <w:bookmarkStart w:id="6912" w:name="_Toc176464552"/>
      <w:bookmarkStart w:id="6913" w:name="_Toc187247399"/>
      <w:bookmarkStart w:id="6914" w:name="_Toc192494922"/>
      <w:r w:rsidRPr="009C0461">
        <w:t>G.2.4.3.2</w:t>
      </w:r>
      <w:r w:rsidRPr="009C0461">
        <w:tab/>
        <w:t>Definition of MIMO correlation matrices using cross polarized antennas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5" w:name="_Toc73963198"/>
      <w:bookmarkStart w:id="6916" w:name="_Toc75260376"/>
      <w:bookmarkStart w:id="6917" w:name="_Toc75275924"/>
      <w:bookmarkStart w:id="6918" w:name="_Toc75276434"/>
      <w:bookmarkStart w:id="6919" w:name="_Toc76541933"/>
      <w:bookmarkStart w:id="6920" w:name="_Toc82437704"/>
      <w:bookmarkStart w:id="6921" w:name="_Toc89945070"/>
      <w:bookmarkStart w:id="6922" w:name="_Toc98754088"/>
      <w:bookmarkStart w:id="6923" w:name="_Toc106181074"/>
      <w:bookmarkStart w:id="6924" w:name="_Toc114151119"/>
      <w:bookmarkStart w:id="6925" w:name="_Toc124151522"/>
      <w:bookmarkStart w:id="6926" w:name="_Toc124152042"/>
      <w:bookmarkStart w:id="6927" w:name="_Toc124152562"/>
      <w:bookmarkStart w:id="6928" w:name="_Toc130397094"/>
      <w:bookmarkStart w:id="6929" w:name="_Toc130397614"/>
      <w:bookmarkStart w:id="6930" w:name="_Toc137558719"/>
      <w:bookmarkStart w:id="6931" w:name="_Toc138862544"/>
      <w:bookmarkStart w:id="6932" w:name="_Toc145532601"/>
      <w:bookmarkStart w:id="6933" w:name="_Toc176464553"/>
      <w:bookmarkStart w:id="6934" w:name="_Toc187247400"/>
      <w:bookmarkStart w:id="6935" w:name="_Toc192494923"/>
      <w:r w:rsidRPr="009C0461">
        <w:rPr>
          <w:lang w:eastAsia="ko-KR"/>
        </w:rPr>
        <w:t>G.2.4.3.3</w:t>
      </w:r>
      <w:r w:rsidRPr="009C0461">
        <w:rPr>
          <w:lang w:eastAsia="ko-KR"/>
        </w:rPr>
        <w:tab/>
        <w:t>Spatial correlation matrices at NCR-MT and gNB sides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421EC04" w14:textId="77777777" w:rsidR="00E50AB1" w:rsidRPr="009C0461" w:rsidRDefault="00E50AB1" w:rsidP="009C61F9">
      <w:pPr>
        <w:pStyle w:val="Heading5"/>
      </w:pPr>
      <w:bookmarkStart w:id="6936" w:name="_Toc73963199"/>
      <w:bookmarkStart w:id="6937" w:name="_Toc75260377"/>
      <w:bookmarkStart w:id="6938" w:name="_Toc75275925"/>
      <w:bookmarkStart w:id="6939" w:name="_Toc75276435"/>
      <w:bookmarkStart w:id="6940" w:name="_Toc76541934"/>
      <w:bookmarkStart w:id="6941" w:name="_Toc82437705"/>
      <w:bookmarkStart w:id="6942" w:name="_Toc89945071"/>
      <w:bookmarkStart w:id="6943" w:name="_Toc98754089"/>
      <w:bookmarkStart w:id="6944" w:name="_Toc106181075"/>
      <w:bookmarkStart w:id="6945" w:name="_Toc114151120"/>
      <w:bookmarkStart w:id="6946" w:name="_Toc124151523"/>
      <w:bookmarkStart w:id="6947" w:name="_Toc124152043"/>
      <w:bookmarkStart w:id="6948" w:name="_Toc124152563"/>
      <w:bookmarkStart w:id="6949" w:name="_Toc130397095"/>
      <w:bookmarkStart w:id="6950" w:name="_Toc130397615"/>
      <w:bookmarkStart w:id="6951" w:name="_Toc137558720"/>
      <w:bookmarkStart w:id="6952" w:name="_Toc138862545"/>
      <w:bookmarkStart w:id="6953" w:name="_Toc145532602"/>
      <w:bookmarkStart w:id="6954" w:name="_Toc176464554"/>
      <w:bookmarkStart w:id="6955" w:name="_Toc187247401"/>
      <w:bookmarkStart w:id="6956" w:name="_Toc192494924"/>
      <w:r w:rsidRPr="009C0461">
        <w:t>G.2.4.3.3.1</w:t>
      </w:r>
      <w:r w:rsidRPr="009C0461">
        <w:tab/>
        <w:t>Spatial correlation matrices at NCR-MT side</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7" w:name="_Toc73963200"/>
      <w:bookmarkStart w:id="6958" w:name="_Toc75260378"/>
      <w:bookmarkStart w:id="6959" w:name="_Toc75275926"/>
      <w:bookmarkStart w:id="6960" w:name="_Toc75276436"/>
      <w:bookmarkStart w:id="6961" w:name="_Toc76541935"/>
      <w:bookmarkStart w:id="6962" w:name="_Toc82437706"/>
      <w:bookmarkStart w:id="6963" w:name="_Toc89945072"/>
      <w:bookmarkStart w:id="6964" w:name="_Toc98754090"/>
      <w:bookmarkStart w:id="6965" w:name="_Toc106181076"/>
      <w:bookmarkStart w:id="6966" w:name="_Toc114151121"/>
      <w:bookmarkStart w:id="6967" w:name="_Toc124151524"/>
      <w:bookmarkStart w:id="6968" w:name="_Toc124152044"/>
      <w:bookmarkStart w:id="6969" w:name="_Toc124152564"/>
      <w:bookmarkStart w:id="6970" w:name="_Toc130397096"/>
      <w:bookmarkStart w:id="6971" w:name="_Toc130397616"/>
      <w:bookmarkStart w:id="6972" w:name="_Toc137558721"/>
      <w:bookmarkStart w:id="6973" w:name="_Toc138862546"/>
      <w:bookmarkStart w:id="6974" w:name="_Toc145532603"/>
      <w:bookmarkStart w:id="6975" w:name="_Toc176464555"/>
      <w:bookmarkStart w:id="6976" w:name="_Toc187247402"/>
      <w:bookmarkStart w:id="6977" w:name="_Toc192494925"/>
      <w:r w:rsidRPr="009C0461">
        <w:t>G.2.4.3.3.2</w:t>
      </w:r>
      <w:r w:rsidRPr="009C0461">
        <w:tab/>
        <w:t>Spatial correlation matrices at gNB side</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8" w:name="_Toc73963201"/>
      <w:bookmarkStart w:id="6979" w:name="_Toc75260379"/>
      <w:bookmarkStart w:id="6980" w:name="_Toc75275927"/>
      <w:bookmarkStart w:id="6981" w:name="_Toc75276437"/>
      <w:bookmarkStart w:id="6982" w:name="_Toc76541936"/>
      <w:bookmarkStart w:id="6983" w:name="_Toc82437707"/>
      <w:bookmarkStart w:id="6984" w:name="_Toc89945073"/>
      <w:bookmarkStart w:id="6985" w:name="_Toc98754091"/>
      <w:bookmarkStart w:id="6986" w:name="_Toc106181077"/>
      <w:bookmarkStart w:id="6987" w:name="_Toc114151122"/>
      <w:bookmarkStart w:id="6988" w:name="_Toc124151525"/>
      <w:bookmarkStart w:id="6989" w:name="_Toc124152045"/>
      <w:bookmarkStart w:id="6990" w:name="_Toc124152565"/>
      <w:bookmarkStart w:id="6991" w:name="_Toc130397097"/>
      <w:bookmarkStart w:id="6992" w:name="_Toc130397617"/>
      <w:bookmarkStart w:id="6993" w:name="_Toc137558722"/>
      <w:bookmarkStart w:id="6994" w:name="_Toc138862547"/>
      <w:bookmarkStart w:id="6995" w:name="_Toc145532604"/>
      <w:bookmarkStart w:id="6996" w:name="_Toc176464556"/>
      <w:bookmarkStart w:id="6997" w:name="_Toc187247403"/>
      <w:bookmarkStart w:id="6998" w:name="_Toc192494926"/>
      <w:r w:rsidRPr="009C0461">
        <w:rPr>
          <w:lang w:eastAsia="ko-KR"/>
        </w:rPr>
        <w:t>G.2.4.3.4</w:t>
      </w:r>
      <w:r w:rsidRPr="009C0461">
        <w:rPr>
          <w:lang w:eastAsia="ko-KR"/>
        </w:rPr>
        <w:tab/>
        <w:t>MIMO correlation matrices using cross polarized antennas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999" w:name="_Toc124377555"/>
      <w:bookmarkStart w:id="7000" w:name="_Toc123936538"/>
      <w:bookmarkStart w:id="7001" w:name="_Toc114566226"/>
      <w:bookmarkStart w:id="7002" w:name="_Toc107477365"/>
      <w:bookmarkStart w:id="7003" w:name="_Toc107420067"/>
      <w:bookmarkStart w:id="7004" w:name="_Toc107235097"/>
      <w:bookmarkStart w:id="7005" w:name="_Toc107233479"/>
      <w:bookmarkStart w:id="7006" w:name="_Toc106737712"/>
      <w:bookmarkStart w:id="7007" w:name="_Toc106543614"/>
      <w:bookmarkStart w:id="7008" w:name="_Toc98849760"/>
      <w:bookmarkStart w:id="7009" w:name="_Toc91440970"/>
      <w:bookmarkStart w:id="7010" w:name="_Toc83742480"/>
      <w:bookmarkStart w:id="7011" w:name="_Toc76653207"/>
      <w:bookmarkStart w:id="7012" w:name="_Toc76652363"/>
      <w:bookmarkStart w:id="7013" w:name="_Toc76572496"/>
      <w:bookmarkStart w:id="7014" w:name="_Toc76298484"/>
      <w:bookmarkStart w:id="7015" w:name="_Toc67918409"/>
      <w:bookmarkStart w:id="7016" w:name="_Toc61121213"/>
      <w:bookmarkStart w:id="7017" w:name="_Toc53176885"/>
      <w:bookmarkStart w:id="7018" w:name="_Toc137558723"/>
      <w:bookmarkStart w:id="7019" w:name="_Toc138862548"/>
      <w:bookmarkStart w:id="7020" w:name="_Toc145532605"/>
      <w:bookmarkStart w:id="7021" w:name="_Toc176464557"/>
      <w:bookmarkStart w:id="7022" w:name="_Toc187247404"/>
      <w:bookmarkStart w:id="7023" w:name="_Toc192494927"/>
      <w:r w:rsidRPr="009C0461">
        <w:t>G.2.4.3.5</w:t>
      </w:r>
      <w:r w:rsidRPr="009C0461">
        <w:rPr>
          <w:lang w:eastAsia="zh-CN"/>
        </w:rPr>
        <w:tab/>
      </w:r>
      <w:r w:rsidRPr="009C0461">
        <w:t>Beam steering approach</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25pt;height:21.4pt" o:ole="">
            <v:imagedata r:id="rId193" o:title=""/>
          </v:shape>
          <o:OLEObject Type="Embed" ProgID="Equation.3" ShapeID="_x0000_i1287" DrawAspect="Content" ObjectID="_1804707990"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1pt;height:34.95pt" o:ole="">
            <v:imagedata r:id="rId195" o:title=""/>
          </v:shape>
          <o:OLEObject Type="Embed" ProgID="Equation.3" ShapeID="_x0000_i1288" DrawAspect="Content" ObjectID="_1804707991"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2pt;height:21.4pt" o:ole="">
            <v:imagedata r:id="rId197" o:title=""/>
          </v:shape>
          <o:OLEObject Type="Embed" ProgID="Equation.3" ShapeID="_x0000_i1289" DrawAspect="Content" ObjectID="_1804707992"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65pt;height:21.4pt" o:ole="">
            <v:imagedata r:id="rId199" o:title=""/>
          </v:shape>
          <o:OLEObject Type="Embed" ProgID="Equation.3" ShapeID="_x0000_i1290" DrawAspect="Content" ObjectID="_1804707993"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05pt;height:21.4pt" o:ole="">
            <v:imagedata r:id="rId201" o:title=""/>
          </v:shape>
          <o:OLEObject Type="Embed" ProgID="Equation.3" ShapeID="_x0000_i1291" DrawAspect="Content" ObjectID="_1804707994"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25pt;height:19.95pt" o:ole="">
            <v:imagedata r:id="rId203" o:title=""/>
          </v:shape>
          <o:OLEObject Type="Embed" ProgID="Equation.3" ShapeID="_x0000_i1292" DrawAspect="Content" ObjectID="_1804707995"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7pt;height:19.95pt" o:ole="">
            <v:imagedata r:id="rId205" o:title=""/>
          </v:shape>
          <o:OLEObject Type="Embed" ProgID="Equation.3" ShapeID="_x0000_i1293" DrawAspect="Content" ObjectID="_1804707996"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7pt;height:19.95pt" o:ole="">
            <v:imagedata r:id="rId207" o:title=""/>
          </v:shape>
          <o:OLEObject Type="Embed" ProgID="Equation.3" ShapeID="_x0000_i1294" DrawAspect="Content" ObjectID="_1804707997"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9pt;height:21.4pt" o:ole="">
            <v:imagedata r:id="rId209" o:title=""/>
          </v:shape>
          <o:OLEObject Type="Embed" ProgID="Equation.3" ShapeID="_x0000_i1295" DrawAspect="Content" ObjectID="_1804707998"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1.95pt;height:34.95pt" o:ole="">
            <v:imagedata r:id="rId211" o:title=""/>
          </v:shape>
          <o:OLEObject Type="Embed" ProgID="Equation.3" ShapeID="_x0000_i1296" DrawAspect="Content" ObjectID="_1804707999"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1pt;height:21.4pt" o:ole="">
            <v:imagedata r:id="rId213" o:title=""/>
          </v:shape>
          <o:OLEObject Type="Embed" ProgID="Equation.3" ShapeID="_x0000_i1297" DrawAspect="Content" ObjectID="_1804708000"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19.95pt;height:21.4pt" o:ole="">
            <v:imagedata r:id="rId215" o:title=""/>
          </v:shape>
          <o:OLEObject Type="Embed" ProgID="Equation.3" ShapeID="_x0000_i1298" DrawAspect="Content" ObjectID="_1804708001"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6pt;height:21.4pt" o:ole="">
            <v:imagedata r:id="rId217" o:title=""/>
          </v:shape>
          <o:OLEObject Type="Embed" ProgID="Equation.3" ShapeID="_x0000_i1299" DrawAspect="Content" ObjectID="_1804708002" r:id="rId218"/>
        </w:object>
      </w:r>
      <w:r w:rsidRPr="009C0461">
        <w:rPr>
          <w:rFonts w:eastAsia="SimSun"/>
        </w:rPr>
        <w:t xml:space="preserve">, where </w:t>
      </w:r>
      <w:r w:rsidRPr="009C0461">
        <w:rPr>
          <w:rFonts w:eastAsia="SimSun"/>
          <w:position w:val="-14"/>
        </w:rPr>
        <w:object w:dxaOrig="390" w:dyaOrig="450" w14:anchorId="4C0B6B0A">
          <v:shape id="_x0000_i1300" type="#_x0000_t75" style="width:19.95pt;height:21.4pt" o:ole="">
            <v:imagedata r:id="rId219" o:title=""/>
          </v:shape>
          <o:OLEObject Type="Embed" ProgID="Equation.3" ShapeID="_x0000_i1300" DrawAspect="Content" ObjectID="_1804708003"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05pt;height:21.4pt" o:ole="">
            <v:imagedata r:id="rId221" o:title=""/>
          </v:shape>
          <o:OLEObject Type="Embed" ProgID="Equation.3" ShapeID="_x0000_i1301" DrawAspect="Content" ObjectID="_1804708004" r:id="rId222"/>
        </w:object>
      </w:r>
      <w:r w:rsidRPr="009C0461">
        <w:rPr>
          <w:rFonts w:eastAsia="SimSun"/>
        </w:rPr>
        <w:t xml:space="preserve">, </w:t>
      </w:r>
      <w:r w:rsidRPr="009C0461">
        <w:rPr>
          <w:rFonts w:eastAsia="SimSun"/>
          <w:position w:val="-6"/>
        </w:rPr>
        <w:object w:dxaOrig="260" w:dyaOrig="210" w14:anchorId="08C088CA">
          <v:shape id="_x0000_i1302" type="#_x0000_t75" style="width:14.25pt;height:11.4pt" o:ole="">
            <v:imagedata r:id="rId223" o:title=""/>
          </v:shape>
          <o:OLEObject Type="Embed" ProgID="Equation.3" ShapeID="_x0000_i1302" DrawAspect="Content" ObjectID="_1804708005"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1pt;height:21.4pt" o:ole="">
            <v:imagedata r:id="rId225" o:title=""/>
          </v:shape>
          <o:OLEObject Type="Embed" ProgID="Equation.3" ShapeID="_x0000_i1303" DrawAspect="Content" ObjectID="_1804708006"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4pt;height:11.4pt" o:ole="">
            <v:imagedata r:id="rId227" o:title=""/>
          </v:shape>
          <o:OLEObject Type="Embed" ProgID="Equation.3" ShapeID="_x0000_i1304" DrawAspect="Content" ObjectID="_1804708007"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55pt;height:11.4pt" o:ole="">
            <v:imagedata r:id="rId229" o:title=""/>
          </v:shape>
          <o:OLEObject Type="Embed" ProgID="Equation.3" ShapeID="_x0000_i1305" DrawAspect="Content" ObjectID="_1804708008"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3pt;height:19.95pt" o:ole="">
            <v:imagedata r:id="rId231" o:title=""/>
          </v:shape>
          <o:OLEObject Type="Embed" ProgID="Equation.3" ShapeID="_x0000_i1306" DrawAspect="Content" ObjectID="_1804708009"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9.05pt;height:34.95pt" o:ole="">
            <v:imagedata r:id="rId233" o:title=""/>
          </v:shape>
          <o:OLEObject Type="Embed" ProgID="Equation.3" ShapeID="_x0000_i1307" DrawAspect="Content" ObjectID="_1804708010"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25pt;height:11.4pt" o:ole="">
                  <v:imagedata r:id="rId235" o:title=""/>
                </v:shape>
                <o:OLEObject Type="Embed" ProgID="Equation.3" ShapeID="_x0000_i1308" DrawAspect="Content" ObjectID="_1804708011"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4" w:name="_Toc120613264"/>
      <w:bookmarkStart w:id="7025" w:name="_Toc121756822"/>
      <w:bookmarkStart w:id="7026" w:name="_Toc121820411"/>
      <w:bookmarkStart w:id="7027" w:name="_Toc124158161"/>
      <w:bookmarkStart w:id="7028" w:name="_Toc130560738"/>
      <w:bookmarkStart w:id="7029" w:name="_Toc137470381"/>
      <w:bookmarkStart w:id="7030" w:name="_Toc138884774"/>
      <w:bookmarkStart w:id="7031" w:name="_Toc145511182"/>
      <w:bookmarkStart w:id="7032" w:name="_Toc155479419"/>
      <w:bookmarkStart w:id="7033" w:name="_Toc176464558"/>
      <w:bookmarkStart w:id="7034" w:name="_Toc187247405"/>
      <w:bookmarkStart w:id="7035"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36" w:name="historyclause"/>
      <w:bookmarkEnd w:id="7024"/>
      <w:bookmarkEnd w:id="7025"/>
      <w:bookmarkEnd w:id="7026"/>
      <w:bookmarkEnd w:id="7027"/>
      <w:bookmarkEnd w:id="7028"/>
      <w:bookmarkEnd w:id="7029"/>
      <w:bookmarkEnd w:id="7030"/>
      <w:bookmarkEnd w:id="7031"/>
      <w:bookmarkEnd w:id="7032"/>
      <w:bookmarkEnd w:id="7033"/>
      <w:bookmarkEnd w:id="7034"/>
      <w:bookmarkEnd w:id="7035"/>
      <w:bookmarkEnd w:id="70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4A17A" w14:textId="77777777" w:rsidR="00326E89" w:rsidRDefault="00326E89">
      <w:r>
        <w:separator/>
      </w:r>
    </w:p>
  </w:endnote>
  <w:endnote w:type="continuationSeparator" w:id="0">
    <w:p w14:paraId="2CF789C1" w14:textId="77777777" w:rsidR="00326E89" w:rsidRDefault="00326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97D9B" w14:textId="77777777" w:rsidR="00326E89" w:rsidRDefault="00326E89">
      <w:r>
        <w:separator/>
      </w:r>
    </w:p>
  </w:footnote>
  <w:footnote w:type="continuationSeparator" w:id="0">
    <w:p w14:paraId="3687C106" w14:textId="77777777" w:rsidR="00326E89" w:rsidRDefault="00326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3DB0378A"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269F">
      <w:rPr>
        <w:rFonts w:ascii="Arial" w:hAnsi="Arial" w:cs="Arial"/>
        <w:b/>
        <w:noProof/>
        <w:sz w:val="18"/>
        <w:szCs w:val="18"/>
      </w:rPr>
      <w:t>Release 19</w:t>
    </w:r>
    <w:r>
      <w:rPr>
        <w:rFonts w:ascii="Arial" w:hAnsi="Arial" w:cs="Arial"/>
        <w:b/>
        <w:sz w:val="18"/>
        <w:szCs w:val="18"/>
      </w:rPr>
      <w:fldChar w:fldCharType="end"/>
    </w:r>
  </w:p>
  <w:p w14:paraId="3534E205" w14:textId="7F2CF579"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269F">
      <w:rPr>
        <w:rFonts w:ascii="Arial" w:hAnsi="Arial" w:cs="Arial"/>
        <w:b/>
        <w:noProof/>
        <w:sz w:val="18"/>
        <w:szCs w:val="18"/>
      </w:rPr>
      <w:t>3GPP TS 38.115-1 V19.0.0 (2025-03)</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7D9E"/>
    <w:rsid w:val="00182E6D"/>
    <w:rsid w:val="00186787"/>
    <w:rsid w:val="001947E4"/>
    <w:rsid w:val="001A0672"/>
    <w:rsid w:val="001A1145"/>
    <w:rsid w:val="001A2F6F"/>
    <w:rsid w:val="001A4C42"/>
    <w:rsid w:val="001A6C1A"/>
    <w:rsid w:val="001A72A4"/>
    <w:rsid w:val="001A7420"/>
    <w:rsid w:val="001B6637"/>
    <w:rsid w:val="001C21C3"/>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E00D7"/>
    <w:rsid w:val="005E1842"/>
    <w:rsid w:val="005E1B5C"/>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39E9"/>
    <w:rsid w:val="00894F82"/>
    <w:rsid w:val="008A47F4"/>
    <w:rsid w:val="008B5CFA"/>
    <w:rsid w:val="008C1362"/>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4AC3"/>
    <w:rsid w:val="00A164B4"/>
    <w:rsid w:val="00A244E1"/>
    <w:rsid w:val="00A26956"/>
    <w:rsid w:val="00A27486"/>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47DB5"/>
    <w:rsid w:val="00B61424"/>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EA7"/>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3</Pages>
  <Words>64234</Words>
  <Characters>366135</Characters>
  <Application>Microsoft Office Word</Application>
  <DocSecurity>0</DocSecurity>
  <Lines>3051</Lines>
  <Paragraphs>859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cp:revision>
  <cp:lastPrinted>2019-02-25T14:05:00Z</cp:lastPrinted>
  <dcterms:created xsi:type="dcterms:W3CDTF">2024-09-10T05:42:00Z</dcterms:created>
  <dcterms:modified xsi:type="dcterms:W3CDTF">2025-03-28T21:58:00Z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