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Version x.y.z</w:t>
      </w:r>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77777777"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EN-DC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6BB30088" w:rsidR="00797816" w:rsidRPr="00DF6DD6" w:rsidRDefault="00797816" w:rsidP="00797816">
      <w:pPr>
        <w:pStyle w:val="TH"/>
      </w:pPr>
      <w:r w:rsidRPr="00DF6DD6">
        <w:t>Table 5.</w:t>
      </w:r>
      <w:r w:rsidR="00DB645D" w:rsidRPr="00DB645D">
        <w:t xml:space="preserve"> </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lastRenderedPageBreak/>
        <w:t>5.5B.3</w:t>
      </w:r>
      <w:r w:rsidRPr="00B94CFE">
        <w:rPr>
          <w:lang w:val="fr-FR"/>
        </w:rPr>
        <w:tab/>
        <w:t>Intra-band non-contiguous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lastRenderedPageBreak/>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CD3D" w14:textId="77777777" w:rsidR="001B516E" w:rsidRDefault="001B516E">
      <w:r>
        <w:separator/>
      </w:r>
    </w:p>
    <w:p w14:paraId="1715488C" w14:textId="77777777" w:rsidR="001B516E" w:rsidRDefault="001B516E"/>
  </w:endnote>
  <w:endnote w:type="continuationSeparator" w:id="0">
    <w:p w14:paraId="050187AB" w14:textId="77777777" w:rsidR="001B516E" w:rsidRDefault="001B516E">
      <w:r>
        <w:continuationSeparator/>
      </w:r>
    </w:p>
    <w:p w14:paraId="26BE50E3" w14:textId="77777777" w:rsidR="001B516E" w:rsidRDefault="001B5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B513C" w14:textId="77777777" w:rsidR="001B516E" w:rsidRDefault="001B516E">
      <w:r>
        <w:separator/>
      </w:r>
    </w:p>
    <w:p w14:paraId="1B782B76" w14:textId="77777777" w:rsidR="001B516E" w:rsidRDefault="001B516E"/>
  </w:footnote>
  <w:footnote w:type="continuationSeparator" w:id="0">
    <w:p w14:paraId="5A20CC97" w14:textId="77777777" w:rsidR="001B516E" w:rsidRDefault="001B516E">
      <w:r>
        <w:continuationSeparator/>
      </w:r>
    </w:p>
    <w:p w14:paraId="3755A6BB" w14:textId="77777777" w:rsidR="001B516E" w:rsidRDefault="001B51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745949F7"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92764">
      <w:rPr>
        <w:rFonts w:ascii="Arial" w:eastAsia="Times New Roman" w:hAnsi="Arial"/>
        <w:b/>
        <w:noProof/>
        <w:sz w:val="18"/>
        <w:lang w:eastAsia="en-GB"/>
      </w:rPr>
      <w:t>2</w:t>
    </w:r>
    <w:r w:rsidR="00925FBD">
      <w:rPr>
        <w:rFonts w:ascii="Arial" w:eastAsia="Times New Roman" w:hAnsi="Arial"/>
        <w:b/>
        <w:noProof/>
        <w:sz w:val="18"/>
        <w:lang w:eastAsia="en-GB"/>
      </w:rPr>
      <w:t>1</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(202</w:t>
    </w:r>
    <w:r w:rsidR="00925FBD">
      <w:rPr>
        <w:rFonts w:ascii="Arial" w:eastAsia="Times New Roman" w:hAnsi="Arial"/>
        <w:b/>
        <w:noProof/>
        <w:sz w:val="18"/>
        <w:lang w:eastAsia="en-GB"/>
      </w:rPr>
      <w:t>3</w:t>
    </w:r>
    <w:r>
      <w:rPr>
        <w:rFonts w:ascii="Arial" w:eastAsia="Times New Roman" w:hAnsi="Arial"/>
        <w:b/>
        <w:noProof/>
        <w:sz w:val="18"/>
        <w:lang w:eastAsia="en-GB"/>
      </w:rPr>
      <w:t>-</w:t>
    </w:r>
    <w:r w:rsidR="00925FBD">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38</Pages>
  <Words>10775</Words>
  <Characters>61418</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72049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38</cp:revision>
  <cp:lastPrinted>2019-01-18T19:05:00Z</cp:lastPrinted>
  <dcterms:created xsi:type="dcterms:W3CDTF">2022-01-08T16:47:00Z</dcterms:created>
  <dcterms:modified xsi:type="dcterms:W3CDTF">2023-04-06T14:28:00Z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