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4ABF8CAE" w:rsidR="00180345" w:rsidRPr="00DF6DD6" w:rsidRDefault="00180345" w:rsidP="00180345">
      <w:pPr>
        <w:pStyle w:val="ZA"/>
        <w:framePr w:wrap="notBeside"/>
      </w:pPr>
      <w:bookmarkStart w:id="0" w:name="page1"/>
      <w:r w:rsidRPr="00DF6DD6">
        <w:rPr>
          <w:sz w:val="64"/>
        </w:rPr>
        <w:t xml:space="preserve">3GPP TS 38.101-3 </w:t>
      </w:r>
      <w:r w:rsidRPr="00DF6DD6">
        <w:t>V15.</w:t>
      </w:r>
      <w:r w:rsidR="000623E6">
        <w:t>13</w:t>
      </w:r>
      <w:r w:rsidRPr="00DF6DD6">
        <w:t xml:space="preserve">.0 </w:t>
      </w:r>
      <w:r w:rsidRPr="00DF6DD6">
        <w:rPr>
          <w:sz w:val="32"/>
        </w:rPr>
        <w:t>(</w:t>
      </w:r>
      <w:r w:rsidR="000623E6" w:rsidRPr="00DF6DD6">
        <w:rPr>
          <w:sz w:val="32"/>
        </w:rPr>
        <w:t>20</w:t>
      </w:r>
      <w:r w:rsidR="000623E6">
        <w:rPr>
          <w:sz w:val="32"/>
        </w:rPr>
        <w:t>21</w:t>
      </w:r>
      <w:r w:rsidRPr="00DF6DD6">
        <w:rPr>
          <w:sz w:val="32"/>
        </w:rPr>
        <w:t>-</w:t>
      </w:r>
      <w:r w:rsidR="000623E6">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7BD3F561" w14:textId="198B5F0B" w:rsidR="000623E6" w:rsidRDefault="000623E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_Toc67937077 \h </w:instrText>
      </w:r>
      <w:r>
        <w:fldChar w:fldCharType="separate"/>
      </w:r>
      <w:r>
        <w:t>10</w:t>
      </w:r>
      <w:r>
        <w:fldChar w:fldCharType="end"/>
      </w:r>
    </w:p>
    <w:p w14:paraId="0D79959C" w14:textId="220A60DD" w:rsidR="000623E6" w:rsidRDefault="000623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_Toc67937078 \h </w:instrText>
      </w:r>
      <w:r>
        <w:fldChar w:fldCharType="separate"/>
      </w:r>
      <w:r>
        <w:t>11</w:t>
      </w:r>
      <w:r>
        <w:fldChar w:fldCharType="end"/>
      </w:r>
    </w:p>
    <w:p w14:paraId="0C6D2F75" w14:textId="159794C9" w:rsidR="000623E6" w:rsidRDefault="000623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_Toc67937079 \h </w:instrText>
      </w:r>
      <w:r>
        <w:fldChar w:fldCharType="separate"/>
      </w:r>
      <w:r>
        <w:t>11</w:t>
      </w:r>
      <w:r>
        <w:fldChar w:fldCharType="end"/>
      </w:r>
    </w:p>
    <w:p w14:paraId="53C24E4E" w14:textId="71570B08" w:rsidR="000623E6" w:rsidRDefault="000623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_Toc67937080 \h </w:instrText>
      </w:r>
      <w:r>
        <w:fldChar w:fldCharType="separate"/>
      </w:r>
      <w:r>
        <w:t>12</w:t>
      </w:r>
      <w:r>
        <w:fldChar w:fldCharType="end"/>
      </w:r>
    </w:p>
    <w:p w14:paraId="6042E605" w14:textId="31136A71" w:rsidR="000623E6" w:rsidRDefault="000623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_Toc67937081 \h </w:instrText>
      </w:r>
      <w:r>
        <w:fldChar w:fldCharType="separate"/>
      </w:r>
      <w:r>
        <w:t>12</w:t>
      </w:r>
      <w:r>
        <w:fldChar w:fldCharType="end"/>
      </w:r>
    </w:p>
    <w:p w14:paraId="017F25F0" w14:textId="79FD44D5" w:rsidR="000623E6" w:rsidRDefault="000623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_Toc67937082 \h </w:instrText>
      </w:r>
      <w:r>
        <w:fldChar w:fldCharType="separate"/>
      </w:r>
      <w:r>
        <w:t>12</w:t>
      </w:r>
      <w:r>
        <w:fldChar w:fldCharType="end"/>
      </w:r>
    </w:p>
    <w:p w14:paraId="05DF0CAE" w14:textId="609BE160" w:rsidR="000623E6" w:rsidRDefault="000623E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_Toc67937083 \h </w:instrText>
      </w:r>
      <w:r>
        <w:fldChar w:fldCharType="separate"/>
      </w:r>
      <w:r>
        <w:t>12</w:t>
      </w:r>
      <w:r>
        <w:fldChar w:fldCharType="end"/>
      </w:r>
    </w:p>
    <w:p w14:paraId="58F6344B" w14:textId="509CC1D1" w:rsidR="000623E6" w:rsidRDefault="000623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_Toc67937084 \h </w:instrText>
      </w:r>
      <w:r>
        <w:fldChar w:fldCharType="separate"/>
      </w:r>
      <w:r>
        <w:t>13</w:t>
      </w:r>
      <w:r>
        <w:fldChar w:fldCharType="end"/>
      </w:r>
    </w:p>
    <w:p w14:paraId="784118B6" w14:textId="7FAAE3F5" w:rsidR="000623E6" w:rsidRDefault="000623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_Toc67937085 \h </w:instrText>
      </w:r>
      <w:r>
        <w:fldChar w:fldCharType="separate"/>
      </w:r>
      <w:r>
        <w:t>13</w:t>
      </w:r>
      <w:r>
        <w:fldChar w:fldCharType="end"/>
      </w:r>
    </w:p>
    <w:p w14:paraId="745DFB8B" w14:textId="2A37CE56" w:rsidR="000623E6" w:rsidRDefault="000623E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_Toc67937086 \h </w:instrText>
      </w:r>
      <w:r>
        <w:fldChar w:fldCharType="separate"/>
      </w:r>
      <w:r>
        <w:t>13</w:t>
      </w:r>
      <w:r>
        <w:fldChar w:fldCharType="end"/>
      </w:r>
    </w:p>
    <w:p w14:paraId="54880665" w14:textId="0335F92A" w:rsidR="000623E6" w:rsidRDefault="000623E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_Toc67937087 \h </w:instrText>
      </w:r>
      <w:r>
        <w:fldChar w:fldCharType="separate"/>
      </w:r>
      <w:r>
        <w:t>14</w:t>
      </w:r>
      <w:r>
        <w:fldChar w:fldCharType="end"/>
      </w:r>
    </w:p>
    <w:p w14:paraId="016A371F" w14:textId="3FBD8081" w:rsidR="000623E6" w:rsidRDefault="000623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_Toc67937088 \h </w:instrText>
      </w:r>
      <w:r>
        <w:fldChar w:fldCharType="separate"/>
      </w:r>
      <w:r>
        <w:t>15</w:t>
      </w:r>
      <w:r>
        <w:fldChar w:fldCharType="end"/>
      </w:r>
    </w:p>
    <w:p w14:paraId="62D15F59" w14:textId="620E6C78" w:rsidR="000623E6" w:rsidRDefault="000623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_Toc67937089 \h </w:instrText>
      </w:r>
      <w:r>
        <w:fldChar w:fldCharType="separate"/>
      </w:r>
      <w:r>
        <w:t>15</w:t>
      </w:r>
      <w:r>
        <w:fldChar w:fldCharType="end"/>
      </w:r>
    </w:p>
    <w:p w14:paraId="1543D74A" w14:textId="6BDA2451" w:rsidR="000623E6" w:rsidRDefault="000623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_Toc67937090 \h </w:instrText>
      </w:r>
      <w:r>
        <w:fldChar w:fldCharType="separate"/>
      </w:r>
      <w:r>
        <w:t>15</w:t>
      </w:r>
      <w:r>
        <w:fldChar w:fldCharType="end"/>
      </w:r>
    </w:p>
    <w:p w14:paraId="66A6FDC8" w14:textId="491D2760" w:rsidR="000623E6" w:rsidRDefault="000623E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_Toc67937091 \h </w:instrText>
      </w:r>
      <w:r>
        <w:fldChar w:fldCharType="separate"/>
      </w:r>
      <w:r>
        <w:t>15</w:t>
      </w:r>
      <w:r>
        <w:fldChar w:fldCharType="end"/>
      </w:r>
    </w:p>
    <w:p w14:paraId="2F62E1EF" w14:textId="60C46357" w:rsidR="000623E6" w:rsidRDefault="000623E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_Toc67937092 \h </w:instrText>
      </w:r>
      <w:r>
        <w:fldChar w:fldCharType="separate"/>
      </w:r>
      <w:r>
        <w:t>15</w:t>
      </w:r>
      <w:r>
        <w:fldChar w:fldCharType="end"/>
      </w:r>
    </w:p>
    <w:p w14:paraId="7F826676" w14:textId="72719D3F" w:rsidR="000623E6" w:rsidRDefault="000623E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_Toc67937093 \h </w:instrText>
      </w:r>
      <w:r>
        <w:fldChar w:fldCharType="separate"/>
      </w:r>
      <w:r>
        <w:t>16</w:t>
      </w:r>
      <w:r>
        <w:fldChar w:fldCharType="end"/>
      </w:r>
    </w:p>
    <w:p w14:paraId="48A1B880" w14:textId="715F850A" w:rsidR="000623E6" w:rsidRDefault="000623E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_Toc67937094 \h </w:instrText>
      </w:r>
      <w:r>
        <w:fldChar w:fldCharType="separate"/>
      </w:r>
      <w:r>
        <w:t>16</w:t>
      </w:r>
      <w:r>
        <w:fldChar w:fldCharType="end"/>
      </w:r>
    </w:p>
    <w:p w14:paraId="7F2FD53F" w14:textId="3BAE240E" w:rsidR="000623E6" w:rsidRDefault="000623E6">
      <w:pPr>
        <w:pStyle w:val="TOC3"/>
        <w:rPr>
          <w:rFonts w:asciiTheme="minorHAnsi" w:eastAsiaTheme="minorEastAsia" w:hAnsiTheme="minorHAnsi" w:cstheme="minorBidi"/>
          <w:sz w:val="22"/>
          <w:szCs w:val="22"/>
          <w:lang w:eastAsia="en-GB"/>
        </w:rPr>
      </w:pPr>
      <w:r w:rsidRPr="00C70217">
        <w:rPr>
          <w:lang w:val="fi-FI"/>
        </w:rPr>
        <w:t>5.2B.2</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_Toc67937095 \h </w:instrText>
      </w:r>
      <w:r>
        <w:fldChar w:fldCharType="separate"/>
      </w:r>
      <w:r>
        <w:t>16</w:t>
      </w:r>
      <w:r>
        <w:fldChar w:fldCharType="end"/>
      </w:r>
    </w:p>
    <w:p w14:paraId="6914CE6A" w14:textId="3CEFE6D8" w:rsidR="000623E6" w:rsidRDefault="000623E6">
      <w:pPr>
        <w:pStyle w:val="TOC3"/>
        <w:rPr>
          <w:rFonts w:asciiTheme="minorHAnsi" w:eastAsiaTheme="minorEastAsia" w:hAnsiTheme="minorHAnsi" w:cstheme="minorBidi"/>
          <w:sz w:val="22"/>
          <w:szCs w:val="22"/>
          <w:lang w:eastAsia="en-GB"/>
        </w:rPr>
      </w:pPr>
      <w:r w:rsidRPr="00C70217">
        <w:rPr>
          <w:lang w:val="fi-FI"/>
        </w:rPr>
        <w:t>5.2B.3</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_Toc67937096 \h </w:instrText>
      </w:r>
      <w:r>
        <w:fldChar w:fldCharType="separate"/>
      </w:r>
      <w:r>
        <w:t>16</w:t>
      </w:r>
      <w:r>
        <w:fldChar w:fldCharType="end"/>
      </w:r>
    </w:p>
    <w:p w14:paraId="5E3FB483" w14:textId="3F52C717" w:rsidR="000623E6" w:rsidRDefault="000623E6">
      <w:pPr>
        <w:pStyle w:val="TOC3"/>
        <w:rPr>
          <w:rFonts w:asciiTheme="minorHAnsi" w:eastAsiaTheme="minorEastAsia" w:hAnsiTheme="minorHAnsi" w:cstheme="minorBidi"/>
          <w:sz w:val="22"/>
          <w:szCs w:val="22"/>
          <w:lang w:eastAsia="en-GB"/>
        </w:rPr>
      </w:pPr>
      <w:r w:rsidRPr="00C70217">
        <w:rPr>
          <w:lang w:val="fi-FI"/>
        </w:rPr>
        <w:t>5.2B.4</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_Toc67937097 \h </w:instrText>
      </w:r>
      <w:r>
        <w:fldChar w:fldCharType="separate"/>
      </w:r>
      <w:r>
        <w:t>16</w:t>
      </w:r>
      <w:r>
        <w:fldChar w:fldCharType="end"/>
      </w:r>
    </w:p>
    <w:p w14:paraId="4CFCF708" w14:textId="5E261006" w:rsidR="000623E6" w:rsidRDefault="000623E6">
      <w:pPr>
        <w:pStyle w:val="TOC3"/>
        <w:rPr>
          <w:rFonts w:asciiTheme="minorHAnsi" w:eastAsiaTheme="minorEastAsia" w:hAnsiTheme="minorHAnsi" w:cstheme="minorBidi"/>
          <w:sz w:val="22"/>
          <w:szCs w:val="22"/>
          <w:lang w:eastAsia="en-GB"/>
        </w:rPr>
      </w:pPr>
      <w:r w:rsidRPr="00C70217">
        <w:rPr>
          <w:lang w:val="fi-FI"/>
        </w:rPr>
        <w:t>5.2B.5</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_Toc67937098 \h </w:instrText>
      </w:r>
      <w:r>
        <w:fldChar w:fldCharType="separate"/>
      </w:r>
      <w:r>
        <w:t>16</w:t>
      </w:r>
      <w:r>
        <w:fldChar w:fldCharType="end"/>
      </w:r>
    </w:p>
    <w:p w14:paraId="1F9DC7E6" w14:textId="151FA337" w:rsidR="000623E6" w:rsidRDefault="000623E6">
      <w:pPr>
        <w:pStyle w:val="TOC3"/>
        <w:rPr>
          <w:rFonts w:asciiTheme="minorHAnsi" w:eastAsiaTheme="minorEastAsia" w:hAnsiTheme="minorHAnsi" w:cstheme="minorBidi"/>
          <w:sz w:val="22"/>
          <w:szCs w:val="22"/>
          <w:lang w:eastAsia="en-GB"/>
        </w:rPr>
      </w:pPr>
      <w:r w:rsidRPr="00C70217">
        <w:rPr>
          <w:lang w:val="fi-FI"/>
        </w:rPr>
        <w:t>5.2B.6</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_Toc67937099 \h </w:instrText>
      </w:r>
      <w:r>
        <w:fldChar w:fldCharType="separate"/>
      </w:r>
      <w:r>
        <w:t>16</w:t>
      </w:r>
      <w:r>
        <w:fldChar w:fldCharType="end"/>
      </w:r>
    </w:p>
    <w:p w14:paraId="030A7BCE" w14:textId="3B66CDC5" w:rsidR="000623E6" w:rsidRDefault="000623E6">
      <w:pPr>
        <w:pStyle w:val="TOC3"/>
        <w:rPr>
          <w:rFonts w:asciiTheme="minorHAnsi" w:eastAsiaTheme="minorEastAsia" w:hAnsiTheme="minorHAnsi" w:cstheme="minorBidi"/>
          <w:sz w:val="22"/>
          <w:szCs w:val="22"/>
          <w:lang w:eastAsia="en-GB"/>
        </w:rPr>
      </w:pPr>
      <w:r w:rsidRPr="00C70217">
        <w:rPr>
          <w:lang w:val="fi-FI"/>
        </w:rPr>
        <w:t>5.2B.</w:t>
      </w:r>
      <w:r w:rsidRPr="00C70217">
        <w:rPr>
          <w:lang w:val="fi-FI" w:eastAsia="zh-CN"/>
        </w:rPr>
        <w:t>7</w:t>
      </w:r>
      <w:r>
        <w:rPr>
          <w:rFonts w:asciiTheme="minorHAnsi" w:eastAsiaTheme="minorEastAsia" w:hAnsiTheme="minorHAnsi" w:cstheme="minorBidi"/>
          <w:sz w:val="22"/>
          <w:szCs w:val="22"/>
          <w:lang w:eastAsia="en-GB"/>
        </w:rPr>
        <w:tab/>
      </w:r>
      <w:r w:rsidRPr="00C70217">
        <w:rPr>
          <w:lang w:val="fi-FI"/>
        </w:rPr>
        <w:t>Void</w:t>
      </w:r>
      <w:r>
        <w:tab/>
      </w:r>
      <w:r>
        <w:fldChar w:fldCharType="begin"/>
      </w:r>
      <w:r>
        <w:instrText xml:space="preserve"> PAGEREF _Toc67937100 \h </w:instrText>
      </w:r>
      <w:r>
        <w:fldChar w:fldCharType="separate"/>
      </w:r>
      <w:r>
        <w:t>16</w:t>
      </w:r>
      <w:r>
        <w:fldChar w:fldCharType="end"/>
      </w:r>
    </w:p>
    <w:p w14:paraId="443C389F" w14:textId="27370C97" w:rsidR="000623E6" w:rsidRDefault="000623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_Toc67937101 \h </w:instrText>
      </w:r>
      <w:r>
        <w:fldChar w:fldCharType="separate"/>
      </w:r>
      <w:r>
        <w:t>16</w:t>
      </w:r>
      <w:r>
        <w:fldChar w:fldCharType="end"/>
      </w:r>
    </w:p>
    <w:p w14:paraId="5554FABD" w14:textId="1513E952" w:rsidR="000623E6" w:rsidRDefault="000623E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_Toc67937102 \h </w:instrText>
      </w:r>
      <w:r>
        <w:fldChar w:fldCharType="separate"/>
      </w:r>
      <w:r>
        <w:t>16</w:t>
      </w:r>
      <w:r>
        <w:fldChar w:fldCharType="end"/>
      </w:r>
    </w:p>
    <w:p w14:paraId="38240060" w14:textId="29D9D6BF" w:rsidR="000623E6" w:rsidRDefault="000623E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_Toc67937103 \h </w:instrText>
      </w:r>
      <w:r>
        <w:fldChar w:fldCharType="separate"/>
      </w:r>
      <w:r>
        <w:t>16</w:t>
      </w:r>
      <w:r>
        <w:fldChar w:fldCharType="end"/>
      </w:r>
    </w:p>
    <w:p w14:paraId="582F22F0" w14:textId="5AD0AEB2" w:rsidR="000623E6" w:rsidRDefault="000623E6">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_Toc67937104 \h </w:instrText>
      </w:r>
      <w:r>
        <w:fldChar w:fldCharType="separate"/>
      </w:r>
      <w:r>
        <w:t>16</w:t>
      </w:r>
      <w:r>
        <w:fldChar w:fldCharType="end"/>
      </w:r>
    </w:p>
    <w:p w14:paraId="235C36A4" w14:textId="69228E9A" w:rsidR="000623E6" w:rsidRDefault="000623E6">
      <w:pPr>
        <w:pStyle w:val="TOC3"/>
        <w:rPr>
          <w:rFonts w:asciiTheme="minorHAnsi" w:eastAsiaTheme="minorEastAsia" w:hAnsiTheme="minorHAnsi" w:cstheme="minorBidi"/>
          <w:sz w:val="22"/>
          <w:szCs w:val="22"/>
          <w:lang w:eastAsia="en-GB"/>
        </w:rPr>
      </w:pPr>
      <w:r w:rsidRPr="00C70217">
        <w:rPr>
          <w:lang w:val="sv-FI"/>
        </w:rPr>
        <w:t>5.3B.1</w:t>
      </w:r>
      <w:r>
        <w:rPr>
          <w:rFonts w:asciiTheme="minorHAnsi" w:eastAsiaTheme="minorEastAsia" w:hAnsiTheme="minorHAnsi" w:cstheme="minorBidi"/>
          <w:sz w:val="22"/>
          <w:szCs w:val="22"/>
          <w:lang w:eastAsia="en-GB"/>
        </w:rPr>
        <w:tab/>
      </w:r>
      <w:r w:rsidRPr="00C70217">
        <w:rPr>
          <w:lang w:val="sv-FI"/>
        </w:rPr>
        <w:t>Intra-band EN-DC in FR1</w:t>
      </w:r>
      <w:r>
        <w:tab/>
      </w:r>
      <w:r>
        <w:fldChar w:fldCharType="begin"/>
      </w:r>
      <w:r>
        <w:instrText xml:space="preserve"> PAGEREF _Toc67937105 \h </w:instrText>
      </w:r>
      <w:r>
        <w:fldChar w:fldCharType="separate"/>
      </w:r>
      <w:r>
        <w:t>17</w:t>
      </w:r>
      <w:r>
        <w:fldChar w:fldCharType="end"/>
      </w:r>
    </w:p>
    <w:p w14:paraId="23A9092C" w14:textId="314256EB" w:rsidR="000623E6" w:rsidRDefault="000623E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_Toc67937106 \h </w:instrText>
      </w:r>
      <w:r>
        <w:fldChar w:fldCharType="separate"/>
      </w:r>
      <w:r>
        <w:t>17</w:t>
      </w:r>
      <w:r>
        <w:fldChar w:fldCharType="end"/>
      </w:r>
    </w:p>
    <w:p w14:paraId="26D19D6D" w14:textId="5DF63BBF" w:rsidR="000623E6" w:rsidRDefault="000623E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_Toc67937107 \h </w:instrText>
      </w:r>
      <w:r>
        <w:fldChar w:fldCharType="separate"/>
      </w:r>
      <w:r>
        <w:t>17</w:t>
      </w:r>
      <w:r>
        <w:fldChar w:fldCharType="end"/>
      </w:r>
    </w:p>
    <w:p w14:paraId="52911A2A" w14:textId="3C7B0CCC" w:rsidR="000623E6" w:rsidRDefault="000623E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_Toc67937108 \h </w:instrText>
      </w:r>
      <w:r>
        <w:fldChar w:fldCharType="separate"/>
      </w:r>
      <w:r>
        <w:t>18</w:t>
      </w:r>
      <w:r>
        <w:fldChar w:fldCharType="end"/>
      </w:r>
    </w:p>
    <w:p w14:paraId="23A5A69C" w14:textId="1177FE7F" w:rsidR="000623E6" w:rsidRDefault="000623E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r>
      <w:r>
        <w:instrText xml:space="preserve"> PAGEREF _Toc67937109 \h </w:instrText>
      </w:r>
      <w:r>
        <w:fldChar w:fldCharType="separate"/>
      </w:r>
      <w:r>
        <w:t>19</w:t>
      </w:r>
      <w:r>
        <w:fldChar w:fldCharType="end"/>
      </w:r>
    </w:p>
    <w:p w14:paraId="24F570FC" w14:textId="1837A53C" w:rsidR="000623E6" w:rsidRDefault="000623E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_Toc67937110 \h </w:instrText>
      </w:r>
      <w:r>
        <w:fldChar w:fldCharType="separate"/>
      </w:r>
      <w:r>
        <w:t>19</w:t>
      </w:r>
      <w:r>
        <w:fldChar w:fldCharType="end"/>
      </w:r>
    </w:p>
    <w:p w14:paraId="76FC43DE" w14:textId="39781828" w:rsidR="000623E6" w:rsidRDefault="000623E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_Toc67937111 \h </w:instrText>
      </w:r>
      <w:r>
        <w:fldChar w:fldCharType="separate"/>
      </w:r>
      <w:r>
        <w:t>19</w:t>
      </w:r>
      <w:r>
        <w:fldChar w:fldCharType="end"/>
      </w:r>
    </w:p>
    <w:p w14:paraId="46C49110" w14:textId="569AA2F8" w:rsidR="000623E6" w:rsidRDefault="000623E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_Toc67937112 \h </w:instrText>
      </w:r>
      <w:r>
        <w:fldChar w:fldCharType="separate"/>
      </w:r>
      <w:r>
        <w:t>19</w:t>
      </w:r>
      <w:r>
        <w:fldChar w:fldCharType="end"/>
      </w:r>
    </w:p>
    <w:p w14:paraId="7DFDDE90" w14:textId="119A49D7" w:rsidR="000623E6" w:rsidRDefault="000623E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_Toc67937113 \h </w:instrText>
      </w:r>
      <w:r>
        <w:fldChar w:fldCharType="separate"/>
      </w:r>
      <w:r>
        <w:t>20</w:t>
      </w:r>
      <w:r>
        <w:fldChar w:fldCharType="end"/>
      </w:r>
    </w:p>
    <w:p w14:paraId="0F502CA8" w14:textId="6D343647" w:rsidR="000623E6" w:rsidRDefault="000623E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_Toc67937114 \h </w:instrText>
      </w:r>
      <w:r>
        <w:fldChar w:fldCharType="separate"/>
      </w:r>
      <w:r>
        <w:t>20</w:t>
      </w:r>
      <w:r>
        <w:fldChar w:fldCharType="end"/>
      </w:r>
    </w:p>
    <w:p w14:paraId="11CDE3B4" w14:textId="3EAA3CCF" w:rsidR="000623E6" w:rsidRDefault="000623E6">
      <w:pPr>
        <w:pStyle w:val="TOC4"/>
        <w:rPr>
          <w:rFonts w:asciiTheme="minorHAnsi" w:eastAsiaTheme="minorEastAsia" w:hAnsiTheme="minorHAnsi" w:cstheme="minorBidi"/>
          <w:sz w:val="22"/>
          <w:szCs w:val="22"/>
          <w:lang w:eastAsia="en-GB"/>
        </w:rPr>
      </w:pPr>
      <w:r>
        <w:t>5.5</w:t>
      </w:r>
      <w:r w:rsidRPr="00C70217">
        <w:rPr>
          <w:lang w:val="en-US" w:eastAsia="zh-CN"/>
        </w:rPr>
        <w:t>A</w:t>
      </w:r>
      <w:r>
        <w:t>.1</w:t>
      </w:r>
      <w:r>
        <w:rPr>
          <w:rFonts w:asciiTheme="minorHAnsi" w:eastAsiaTheme="minorEastAsia" w:hAnsiTheme="minorHAnsi" w:cstheme="minorBidi"/>
          <w:sz w:val="22"/>
          <w:szCs w:val="22"/>
          <w:lang w:eastAsia="en-GB"/>
        </w:rPr>
        <w:tab/>
      </w:r>
      <w:r>
        <w:t xml:space="preserve">Inter-band </w:t>
      </w:r>
      <w:r w:rsidRPr="00C70217">
        <w:rPr>
          <w:lang w:val="en-US" w:eastAsia="zh-CN"/>
        </w:rPr>
        <w:t>CA</w:t>
      </w:r>
      <w:r>
        <w:t xml:space="preserve"> configurations </w:t>
      </w:r>
      <w:r w:rsidRPr="00C70217">
        <w:rPr>
          <w:lang w:val="en-US" w:eastAsia="zh-CN"/>
        </w:rPr>
        <w:t>between FR1 and FR2</w:t>
      </w:r>
      <w:r>
        <w:tab/>
      </w:r>
      <w:r>
        <w:fldChar w:fldCharType="begin"/>
      </w:r>
      <w:r>
        <w:instrText xml:space="preserve"> PAGEREF _Toc67937115 \h </w:instrText>
      </w:r>
      <w:r>
        <w:fldChar w:fldCharType="separate"/>
      </w:r>
      <w:r>
        <w:t>20</w:t>
      </w:r>
      <w:r>
        <w:fldChar w:fldCharType="end"/>
      </w:r>
    </w:p>
    <w:p w14:paraId="22A52C7C" w14:textId="5DF0789F" w:rsidR="000623E6" w:rsidRDefault="000623E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_Toc67937116 \h </w:instrText>
      </w:r>
      <w:r>
        <w:fldChar w:fldCharType="separate"/>
      </w:r>
      <w:r>
        <w:t>23</w:t>
      </w:r>
      <w:r>
        <w:fldChar w:fldCharType="end"/>
      </w:r>
    </w:p>
    <w:p w14:paraId="35A85E73" w14:textId="68AC5A5A" w:rsidR="000623E6" w:rsidRDefault="000623E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_Toc67937117 \h </w:instrText>
      </w:r>
      <w:r>
        <w:fldChar w:fldCharType="separate"/>
      </w:r>
      <w:r>
        <w:t>23</w:t>
      </w:r>
      <w:r>
        <w:fldChar w:fldCharType="end"/>
      </w:r>
    </w:p>
    <w:p w14:paraId="173C2D9C" w14:textId="241343A7" w:rsidR="000623E6" w:rsidRDefault="000623E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_Toc67937118 \h </w:instrText>
      </w:r>
      <w:r>
        <w:fldChar w:fldCharType="separate"/>
      </w:r>
      <w:r>
        <w:t>23</w:t>
      </w:r>
      <w:r>
        <w:fldChar w:fldCharType="end"/>
      </w:r>
    </w:p>
    <w:p w14:paraId="7AAE6640" w14:textId="773799AE" w:rsidR="000623E6" w:rsidRDefault="000623E6">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_Toc67937119 \h </w:instrText>
      </w:r>
      <w:r>
        <w:fldChar w:fldCharType="separate"/>
      </w:r>
      <w:r>
        <w:t>24</w:t>
      </w:r>
      <w:r>
        <w:fldChar w:fldCharType="end"/>
      </w:r>
    </w:p>
    <w:p w14:paraId="0F95A861" w14:textId="7952B9CD" w:rsidR="000623E6" w:rsidRDefault="000623E6">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_Toc67937120 \h </w:instrText>
      </w:r>
      <w:r>
        <w:fldChar w:fldCharType="separate"/>
      </w:r>
      <w:r>
        <w:t>24</w:t>
      </w:r>
      <w:r>
        <w:fldChar w:fldCharType="end"/>
      </w:r>
    </w:p>
    <w:p w14:paraId="7B693FEA" w14:textId="0CFB141F" w:rsidR="000623E6" w:rsidRDefault="000623E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_Toc67937121 \h </w:instrText>
      </w:r>
      <w:r>
        <w:fldChar w:fldCharType="separate"/>
      </w:r>
      <w:r>
        <w:t>24</w:t>
      </w:r>
      <w:r>
        <w:fldChar w:fldCharType="end"/>
      </w:r>
    </w:p>
    <w:p w14:paraId="0FC5FA6F" w14:textId="2563206B" w:rsidR="000623E6" w:rsidRDefault="000623E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_Toc67937122 \h </w:instrText>
      </w:r>
      <w:r>
        <w:fldChar w:fldCharType="separate"/>
      </w:r>
      <w:r>
        <w:t>27</w:t>
      </w:r>
      <w:r>
        <w:fldChar w:fldCharType="end"/>
      </w:r>
    </w:p>
    <w:p w14:paraId="392522B5" w14:textId="23C7E9E0" w:rsidR="000623E6" w:rsidRDefault="000623E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_Toc67937123 \h </w:instrText>
      </w:r>
      <w:r>
        <w:fldChar w:fldCharType="separate"/>
      </w:r>
      <w:r>
        <w:t>32</w:t>
      </w:r>
      <w:r>
        <w:fldChar w:fldCharType="end"/>
      </w:r>
    </w:p>
    <w:p w14:paraId="60B13DF0" w14:textId="1CF81522" w:rsidR="000623E6" w:rsidRDefault="000623E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_Toc67937124 \h </w:instrText>
      </w:r>
      <w:r>
        <w:fldChar w:fldCharType="separate"/>
      </w:r>
      <w:r>
        <w:t>36</w:t>
      </w:r>
      <w:r>
        <w:fldChar w:fldCharType="end"/>
      </w:r>
    </w:p>
    <w:p w14:paraId="0AA20545" w14:textId="5A90F0AD" w:rsidR="000623E6" w:rsidRDefault="000623E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_Toc67937125 \h </w:instrText>
      </w:r>
      <w:r>
        <w:fldChar w:fldCharType="separate"/>
      </w:r>
      <w:r>
        <w:t>38</w:t>
      </w:r>
      <w:r>
        <w:fldChar w:fldCharType="end"/>
      </w:r>
    </w:p>
    <w:p w14:paraId="04B0DCD2" w14:textId="106E6ABD" w:rsidR="000623E6" w:rsidRDefault="000623E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_Toc67937126 \h </w:instrText>
      </w:r>
      <w:r>
        <w:fldChar w:fldCharType="separate"/>
      </w:r>
      <w:r>
        <w:t>38</w:t>
      </w:r>
      <w:r>
        <w:fldChar w:fldCharType="end"/>
      </w:r>
    </w:p>
    <w:p w14:paraId="101412F9" w14:textId="5A255ECF" w:rsidR="000623E6" w:rsidRDefault="000623E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_Toc67937127 \h </w:instrText>
      </w:r>
      <w:r>
        <w:fldChar w:fldCharType="separate"/>
      </w:r>
      <w:r>
        <w:t>38</w:t>
      </w:r>
      <w:r>
        <w:fldChar w:fldCharType="end"/>
      </w:r>
    </w:p>
    <w:p w14:paraId="6D289426" w14:textId="0336BAEA" w:rsidR="000623E6" w:rsidRDefault="000623E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_Toc67937128 \h </w:instrText>
      </w:r>
      <w:r>
        <w:fldChar w:fldCharType="separate"/>
      </w:r>
      <w:r>
        <w:t>38</w:t>
      </w:r>
      <w:r>
        <w:fldChar w:fldCharType="end"/>
      </w:r>
    </w:p>
    <w:p w14:paraId="48C870C3" w14:textId="471EE43B" w:rsidR="000623E6" w:rsidRDefault="000623E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_Toc67937129 \h </w:instrText>
      </w:r>
      <w:r>
        <w:fldChar w:fldCharType="separate"/>
      </w:r>
      <w:r>
        <w:t>38</w:t>
      </w:r>
      <w:r>
        <w:fldChar w:fldCharType="end"/>
      </w:r>
    </w:p>
    <w:p w14:paraId="4C9AC587" w14:textId="16C126F0" w:rsidR="000623E6" w:rsidRDefault="000623E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_Toc67937130 \h </w:instrText>
      </w:r>
      <w:r>
        <w:fldChar w:fldCharType="separate"/>
      </w:r>
      <w:r>
        <w:t>42</w:t>
      </w:r>
      <w:r>
        <w:fldChar w:fldCharType="end"/>
      </w:r>
    </w:p>
    <w:p w14:paraId="689899F7" w14:textId="0872B9AD" w:rsidR="000623E6" w:rsidRDefault="000623E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_Toc67937131 \h </w:instrText>
      </w:r>
      <w:r>
        <w:fldChar w:fldCharType="separate"/>
      </w:r>
      <w:r>
        <w:t>45</w:t>
      </w:r>
      <w:r>
        <w:fldChar w:fldCharType="end"/>
      </w:r>
    </w:p>
    <w:p w14:paraId="41579556" w14:textId="577F478F" w:rsidR="000623E6" w:rsidRDefault="000623E6">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_Toc67937132 \h </w:instrText>
      </w:r>
      <w:r>
        <w:fldChar w:fldCharType="separate"/>
      </w:r>
      <w:r>
        <w:t>47</w:t>
      </w:r>
      <w:r>
        <w:fldChar w:fldCharType="end"/>
      </w:r>
    </w:p>
    <w:p w14:paraId="5808E0B4" w14:textId="282A1E03" w:rsidR="000623E6" w:rsidRDefault="000623E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_Toc67937133 \h </w:instrText>
      </w:r>
      <w:r>
        <w:fldChar w:fldCharType="separate"/>
      </w:r>
      <w:r>
        <w:t>48</w:t>
      </w:r>
      <w:r>
        <w:fldChar w:fldCharType="end"/>
      </w:r>
    </w:p>
    <w:p w14:paraId="67A138C6" w14:textId="3A33C369" w:rsidR="000623E6" w:rsidRDefault="000623E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_Toc67937134 \h </w:instrText>
      </w:r>
      <w:r>
        <w:fldChar w:fldCharType="separate"/>
      </w:r>
      <w:r>
        <w:t>48</w:t>
      </w:r>
      <w:r>
        <w:fldChar w:fldCharType="end"/>
      </w:r>
    </w:p>
    <w:p w14:paraId="2F0BE689" w14:textId="342537A2" w:rsidR="000623E6" w:rsidRDefault="000623E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_Toc67937135 \h </w:instrText>
      </w:r>
      <w:r>
        <w:fldChar w:fldCharType="separate"/>
      </w:r>
      <w:r>
        <w:t>48</w:t>
      </w:r>
      <w:r>
        <w:fldChar w:fldCharType="end"/>
      </w:r>
    </w:p>
    <w:p w14:paraId="7697F11B" w14:textId="727E5AC4" w:rsidR="000623E6" w:rsidRDefault="000623E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_Toc67937136 \h </w:instrText>
      </w:r>
      <w:r>
        <w:fldChar w:fldCharType="separate"/>
      </w:r>
      <w:r>
        <w:t>48</w:t>
      </w:r>
      <w:r>
        <w:fldChar w:fldCharType="end"/>
      </w:r>
    </w:p>
    <w:p w14:paraId="3E0982C2" w14:textId="1966B107" w:rsidR="000623E6" w:rsidRDefault="000623E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_Toc67937137 \h </w:instrText>
      </w:r>
      <w:r>
        <w:fldChar w:fldCharType="separate"/>
      </w:r>
      <w:r>
        <w:t>51</w:t>
      </w:r>
      <w:r>
        <w:fldChar w:fldCharType="end"/>
      </w:r>
    </w:p>
    <w:p w14:paraId="0DEA2053" w14:textId="0DEF496A" w:rsidR="000623E6" w:rsidRDefault="000623E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_Toc67937138 \h </w:instrText>
      </w:r>
      <w:r>
        <w:fldChar w:fldCharType="separate"/>
      </w:r>
      <w:r>
        <w:t>52</w:t>
      </w:r>
      <w:r>
        <w:fldChar w:fldCharType="end"/>
      </w:r>
    </w:p>
    <w:p w14:paraId="69E6CD71" w14:textId="6EB9C8BB" w:rsidR="000623E6" w:rsidRDefault="000623E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_Toc67937139 \h </w:instrText>
      </w:r>
      <w:r>
        <w:fldChar w:fldCharType="separate"/>
      </w:r>
      <w:r>
        <w:t>53</w:t>
      </w:r>
      <w:r>
        <w:fldChar w:fldCharType="end"/>
      </w:r>
    </w:p>
    <w:p w14:paraId="56645838" w14:textId="16EE004E" w:rsidR="000623E6" w:rsidRDefault="000623E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_Toc67937140 \h </w:instrText>
      </w:r>
      <w:r>
        <w:fldChar w:fldCharType="separate"/>
      </w:r>
      <w:r>
        <w:t>53</w:t>
      </w:r>
      <w:r>
        <w:fldChar w:fldCharType="end"/>
      </w:r>
    </w:p>
    <w:p w14:paraId="629932F6" w14:textId="065C5CEA" w:rsidR="000623E6" w:rsidRDefault="000623E6">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_Toc67937141 \h </w:instrText>
      </w:r>
      <w:r>
        <w:fldChar w:fldCharType="separate"/>
      </w:r>
      <w:r>
        <w:t>53</w:t>
      </w:r>
      <w:r>
        <w:fldChar w:fldCharType="end"/>
      </w:r>
    </w:p>
    <w:p w14:paraId="2A44E04F" w14:textId="3667ADC6" w:rsidR="000623E6" w:rsidRDefault="000623E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_Toc67937142 \h </w:instrText>
      </w:r>
      <w:r>
        <w:fldChar w:fldCharType="separate"/>
      </w:r>
      <w:r>
        <w:t>53</w:t>
      </w:r>
      <w:r>
        <w:fldChar w:fldCharType="end"/>
      </w:r>
    </w:p>
    <w:p w14:paraId="2F5E017B" w14:textId="643B6B3B" w:rsidR="000623E6" w:rsidRDefault="000623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_Toc67937143 \h </w:instrText>
      </w:r>
      <w:r>
        <w:fldChar w:fldCharType="separate"/>
      </w:r>
      <w:r>
        <w:t>54</w:t>
      </w:r>
      <w:r>
        <w:fldChar w:fldCharType="end"/>
      </w:r>
    </w:p>
    <w:p w14:paraId="446B89CD" w14:textId="4E360C3C" w:rsidR="000623E6" w:rsidRDefault="000623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_Toc67937144 \h </w:instrText>
      </w:r>
      <w:r>
        <w:fldChar w:fldCharType="separate"/>
      </w:r>
      <w:r>
        <w:t>54</w:t>
      </w:r>
      <w:r>
        <w:fldChar w:fldCharType="end"/>
      </w:r>
    </w:p>
    <w:p w14:paraId="6C924733" w14:textId="056375C6" w:rsidR="000623E6" w:rsidRDefault="000623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r>
      <w:r>
        <w:instrText xml:space="preserve"> PAGEREF _Toc67937145 \h </w:instrText>
      </w:r>
      <w:r>
        <w:fldChar w:fldCharType="separate"/>
      </w:r>
      <w:r>
        <w:t>54</w:t>
      </w:r>
      <w:r>
        <w:fldChar w:fldCharType="end"/>
      </w:r>
    </w:p>
    <w:p w14:paraId="42C2658A" w14:textId="604965E9" w:rsidR="000623E6" w:rsidRDefault="000623E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_Toc67937146 \h </w:instrText>
      </w:r>
      <w:r>
        <w:fldChar w:fldCharType="separate"/>
      </w:r>
      <w:r>
        <w:t>54</w:t>
      </w:r>
      <w:r>
        <w:fldChar w:fldCharType="end"/>
      </w:r>
    </w:p>
    <w:p w14:paraId="36BE3C45" w14:textId="7DD4CF23" w:rsidR="000623E6" w:rsidRDefault="000623E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_Toc67937147 \h </w:instrText>
      </w:r>
      <w:r>
        <w:fldChar w:fldCharType="separate"/>
      </w:r>
      <w:r>
        <w:t>54</w:t>
      </w:r>
      <w:r>
        <w:fldChar w:fldCharType="end"/>
      </w:r>
    </w:p>
    <w:p w14:paraId="3B1AF470" w14:textId="77DB270B" w:rsidR="000623E6" w:rsidRDefault="000623E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_Toc67937148 \h </w:instrText>
      </w:r>
      <w:r>
        <w:fldChar w:fldCharType="separate"/>
      </w:r>
      <w:r>
        <w:t>54</w:t>
      </w:r>
      <w:r>
        <w:fldChar w:fldCharType="end"/>
      </w:r>
    </w:p>
    <w:p w14:paraId="14205092" w14:textId="156DE527" w:rsidR="000623E6" w:rsidRDefault="000623E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_Toc67937149 \h </w:instrText>
      </w:r>
      <w:r>
        <w:fldChar w:fldCharType="separate"/>
      </w:r>
      <w:r>
        <w:t>54</w:t>
      </w:r>
      <w:r>
        <w:fldChar w:fldCharType="end"/>
      </w:r>
    </w:p>
    <w:p w14:paraId="36BFA963" w14:textId="6D1D9048" w:rsidR="000623E6" w:rsidRDefault="000623E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_Toc67937150 \h </w:instrText>
      </w:r>
      <w:r>
        <w:fldChar w:fldCharType="separate"/>
      </w:r>
      <w:r>
        <w:t>54</w:t>
      </w:r>
      <w:r>
        <w:fldChar w:fldCharType="end"/>
      </w:r>
    </w:p>
    <w:p w14:paraId="71D20537" w14:textId="750D1601" w:rsidR="000623E6" w:rsidRDefault="000623E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_Toc67937151 \h </w:instrText>
      </w:r>
      <w:r>
        <w:fldChar w:fldCharType="separate"/>
      </w:r>
      <w:r>
        <w:t>55</w:t>
      </w:r>
      <w:r>
        <w:fldChar w:fldCharType="end"/>
      </w:r>
    </w:p>
    <w:p w14:paraId="211F0F69" w14:textId="0EB38A6E" w:rsidR="000623E6" w:rsidRDefault="000623E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_Toc67937152 \h </w:instrText>
      </w:r>
      <w:r>
        <w:fldChar w:fldCharType="separate"/>
      </w:r>
      <w:r>
        <w:t>55</w:t>
      </w:r>
      <w:r>
        <w:fldChar w:fldCharType="end"/>
      </w:r>
    </w:p>
    <w:p w14:paraId="3F9EEF82" w14:textId="5C8B6EFF" w:rsidR="000623E6" w:rsidRDefault="000623E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_Toc67937153 \h </w:instrText>
      </w:r>
      <w:r>
        <w:fldChar w:fldCharType="separate"/>
      </w:r>
      <w:r>
        <w:t>55</w:t>
      </w:r>
      <w:r>
        <w:fldChar w:fldCharType="end"/>
      </w:r>
    </w:p>
    <w:p w14:paraId="4F572930" w14:textId="5471A5A0" w:rsidR="000623E6" w:rsidRDefault="000623E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70217">
        <w:rPr>
          <w:vertAlign w:val="subscript"/>
        </w:rPr>
        <w:t>IB,c</w:t>
      </w:r>
      <w:r>
        <w:t xml:space="preserve"> for CA</w:t>
      </w:r>
      <w:r>
        <w:tab/>
      </w:r>
      <w:r>
        <w:fldChar w:fldCharType="begin"/>
      </w:r>
      <w:r>
        <w:instrText xml:space="preserve"> PAGEREF _Toc67937154 \h </w:instrText>
      </w:r>
      <w:r>
        <w:fldChar w:fldCharType="separate"/>
      </w:r>
      <w:r>
        <w:t>55</w:t>
      </w:r>
      <w:r>
        <w:fldChar w:fldCharType="end"/>
      </w:r>
    </w:p>
    <w:p w14:paraId="5DD403E8" w14:textId="63C7650C" w:rsidR="000623E6" w:rsidRDefault="000623E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70217">
        <w:rPr>
          <w:vertAlign w:val="subscript"/>
        </w:rPr>
        <w:t>IB,c</w:t>
      </w:r>
      <w:r>
        <w:t xml:space="preserve"> for Inter-band CA between FR1 and FR2</w:t>
      </w:r>
      <w:r>
        <w:tab/>
      </w:r>
      <w:r>
        <w:fldChar w:fldCharType="begin"/>
      </w:r>
      <w:r>
        <w:instrText xml:space="preserve"> PAGEREF _Toc67937155 \h </w:instrText>
      </w:r>
      <w:r>
        <w:fldChar w:fldCharType="separate"/>
      </w:r>
      <w:r>
        <w:t>55</w:t>
      </w:r>
      <w:r>
        <w:fldChar w:fldCharType="end"/>
      </w:r>
    </w:p>
    <w:p w14:paraId="29A6C395" w14:textId="4F15FA31" w:rsidR="000623E6" w:rsidRDefault="000623E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_Toc67937156 \h </w:instrText>
      </w:r>
      <w:r>
        <w:fldChar w:fldCharType="separate"/>
      </w:r>
      <w:r>
        <w:t>55</w:t>
      </w:r>
      <w:r>
        <w:fldChar w:fldCharType="end"/>
      </w:r>
    </w:p>
    <w:p w14:paraId="7DA9FEF8" w14:textId="18F6DAE1" w:rsidR="000623E6" w:rsidRDefault="000623E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_Toc67937157 \h </w:instrText>
      </w:r>
      <w:r>
        <w:fldChar w:fldCharType="separate"/>
      </w:r>
      <w:r>
        <w:t>55</w:t>
      </w:r>
      <w:r>
        <w:fldChar w:fldCharType="end"/>
      </w:r>
    </w:p>
    <w:p w14:paraId="7DA77A1C" w14:textId="2F9C5231" w:rsidR="000623E6" w:rsidRDefault="000623E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_Toc67937158 \h </w:instrText>
      </w:r>
      <w:r>
        <w:fldChar w:fldCharType="separate"/>
      </w:r>
      <w:r>
        <w:t>55</w:t>
      </w:r>
      <w:r>
        <w:fldChar w:fldCharType="end"/>
      </w:r>
    </w:p>
    <w:p w14:paraId="1D04747E" w14:textId="47932A36" w:rsidR="000623E6" w:rsidRDefault="000623E6">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_Toc67937159 \h </w:instrText>
      </w:r>
      <w:r>
        <w:fldChar w:fldCharType="separate"/>
      </w:r>
      <w:r>
        <w:t>56</w:t>
      </w:r>
      <w:r>
        <w:fldChar w:fldCharType="end"/>
      </w:r>
    </w:p>
    <w:p w14:paraId="4EF5C40A" w14:textId="485D9394" w:rsidR="000623E6" w:rsidRDefault="000623E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_Toc67937160 \h </w:instrText>
      </w:r>
      <w:r>
        <w:fldChar w:fldCharType="separate"/>
      </w:r>
      <w:r>
        <w:t>56</w:t>
      </w:r>
      <w:r>
        <w:fldChar w:fldCharType="end"/>
      </w:r>
    </w:p>
    <w:p w14:paraId="456E8B4D" w14:textId="2AB3B8C1" w:rsidR="000623E6" w:rsidRDefault="000623E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_Toc67937161 \h </w:instrText>
      </w:r>
      <w:r>
        <w:fldChar w:fldCharType="separate"/>
      </w:r>
      <w:r>
        <w:t>58</w:t>
      </w:r>
      <w:r>
        <w:fldChar w:fldCharType="end"/>
      </w:r>
    </w:p>
    <w:p w14:paraId="3CE2D061" w14:textId="66FA8243" w:rsidR="000623E6" w:rsidRDefault="000623E6">
      <w:pPr>
        <w:pStyle w:val="TOC4"/>
        <w:rPr>
          <w:rFonts w:asciiTheme="minorHAnsi" w:eastAsiaTheme="minorEastAsia" w:hAnsiTheme="minorHAnsi" w:cstheme="minorBidi"/>
          <w:sz w:val="22"/>
          <w:szCs w:val="22"/>
          <w:lang w:eastAsia="en-GB"/>
        </w:rPr>
      </w:pPr>
      <w:r w:rsidRPr="00C70217">
        <w:rPr>
          <w:lang w:val="en-US"/>
        </w:rPr>
        <w:t>6.2B.1.4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_Toc67937162 \h </w:instrText>
      </w:r>
      <w:r>
        <w:fldChar w:fldCharType="separate"/>
      </w:r>
      <w:r>
        <w:t>59</w:t>
      </w:r>
      <w:r>
        <w:fldChar w:fldCharType="end"/>
      </w:r>
    </w:p>
    <w:p w14:paraId="6460F70C" w14:textId="07B8E004" w:rsidR="000623E6" w:rsidRDefault="000623E6">
      <w:pPr>
        <w:pStyle w:val="TOC4"/>
        <w:rPr>
          <w:rFonts w:asciiTheme="minorHAnsi" w:eastAsiaTheme="minorEastAsia" w:hAnsiTheme="minorHAnsi" w:cstheme="minorBidi"/>
          <w:sz w:val="22"/>
          <w:szCs w:val="22"/>
          <w:lang w:eastAsia="en-GB"/>
        </w:rPr>
      </w:pPr>
      <w:r w:rsidRPr="00C70217">
        <w:rPr>
          <w:lang w:val="en-US"/>
        </w:rPr>
        <w:t>6.2B.1.5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_Toc67937163 \h </w:instrText>
      </w:r>
      <w:r>
        <w:fldChar w:fldCharType="separate"/>
      </w:r>
      <w:r>
        <w:t>59</w:t>
      </w:r>
      <w:r>
        <w:fldChar w:fldCharType="end"/>
      </w:r>
    </w:p>
    <w:p w14:paraId="76F27115" w14:textId="67337BC5" w:rsidR="000623E6" w:rsidRDefault="000623E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_Toc67937164 \h </w:instrText>
      </w:r>
      <w:r>
        <w:fldChar w:fldCharType="separate"/>
      </w:r>
      <w:r>
        <w:t>59</w:t>
      </w:r>
      <w:r>
        <w:fldChar w:fldCharType="end"/>
      </w:r>
    </w:p>
    <w:p w14:paraId="4DE917C8" w14:textId="532D89A8" w:rsidR="000623E6" w:rsidRDefault="000623E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_Toc67937165 \h </w:instrText>
      </w:r>
      <w:r>
        <w:fldChar w:fldCharType="separate"/>
      </w:r>
      <w:r>
        <w:t>59</w:t>
      </w:r>
      <w:r>
        <w:fldChar w:fldCharType="end"/>
      </w:r>
    </w:p>
    <w:p w14:paraId="024235E4" w14:textId="1BDC7E78" w:rsidR="000623E6" w:rsidRDefault="000623E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_Toc67937166 \h </w:instrText>
      </w:r>
      <w:r>
        <w:fldChar w:fldCharType="separate"/>
      </w:r>
      <w:r>
        <w:t>59</w:t>
      </w:r>
      <w:r>
        <w:fldChar w:fldCharType="end"/>
      </w:r>
    </w:p>
    <w:p w14:paraId="411A2453" w14:textId="0FB8D38A" w:rsidR="000623E6" w:rsidRDefault="000623E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_Toc67937167 \h </w:instrText>
      </w:r>
      <w:r>
        <w:fldChar w:fldCharType="separate"/>
      </w:r>
      <w:r>
        <w:t>59</w:t>
      </w:r>
      <w:r>
        <w:fldChar w:fldCharType="end"/>
      </w:r>
    </w:p>
    <w:p w14:paraId="22F05C59" w14:textId="53C52D67" w:rsidR="000623E6" w:rsidRDefault="000623E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_Toc67937168 \h </w:instrText>
      </w:r>
      <w:r>
        <w:fldChar w:fldCharType="separate"/>
      </w:r>
      <w:r>
        <w:t>60</w:t>
      </w:r>
      <w:r>
        <w:fldChar w:fldCharType="end"/>
      </w:r>
    </w:p>
    <w:p w14:paraId="7A1384CA" w14:textId="4FAED1E3" w:rsidR="000623E6" w:rsidRDefault="000623E6">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_Toc67937169 \h </w:instrText>
      </w:r>
      <w:r>
        <w:fldChar w:fldCharType="separate"/>
      </w:r>
      <w:r>
        <w:t>60</w:t>
      </w:r>
      <w:r>
        <w:fldChar w:fldCharType="end"/>
      </w:r>
    </w:p>
    <w:p w14:paraId="59DA3E01" w14:textId="31BA9804" w:rsidR="000623E6" w:rsidRDefault="000623E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_Toc67937170 \h </w:instrText>
      </w:r>
      <w:r>
        <w:fldChar w:fldCharType="separate"/>
      </w:r>
      <w:r>
        <w:t>60</w:t>
      </w:r>
      <w:r>
        <w:fldChar w:fldCharType="end"/>
      </w:r>
    </w:p>
    <w:p w14:paraId="248999B0" w14:textId="71C5EB1D" w:rsidR="000623E6" w:rsidRDefault="000623E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_Toc67937171 \h </w:instrText>
      </w:r>
      <w:r>
        <w:fldChar w:fldCharType="separate"/>
      </w:r>
      <w:r>
        <w:t>61</w:t>
      </w:r>
      <w:r>
        <w:fldChar w:fldCharType="end"/>
      </w:r>
    </w:p>
    <w:p w14:paraId="4DD9A8F0" w14:textId="52C98F4A" w:rsidR="000623E6" w:rsidRDefault="000623E6">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_Toc67937172 \h </w:instrText>
      </w:r>
      <w:r>
        <w:fldChar w:fldCharType="separate"/>
      </w:r>
      <w:r>
        <w:t>62</w:t>
      </w:r>
      <w:r>
        <w:fldChar w:fldCharType="end"/>
      </w:r>
    </w:p>
    <w:p w14:paraId="3232DB47" w14:textId="0DA14FE1" w:rsidR="000623E6" w:rsidRDefault="000623E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_Toc67937173 \h </w:instrText>
      </w:r>
      <w:r>
        <w:fldChar w:fldCharType="separate"/>
      </w:r>
      <w:r>
        <w:t>62</w:t>
      </w:r>
      <w:r>
        <w:fldChar w:fldCharType="end"/>
      </w:r>
    </w:p>
    <w:p w14:paraId="6412EF55" w14:textId="3EADA3F9" w:rsidR="000623E6" w:rsidRDefault="000623E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_Toc67937174 \h </w:instrText>
      </w:r>
      <w:r>
        <w:fldChar w:fldCharType="separate"/>
      </w:r>
      <w:r>
        <w:t>62</w:t>
      </w:r>
      <w:r>
        <w:fldChar w:fldCharType="end"/>
      </w:r>
    </w:p>
    <w:p w14:paraId="45748717" w14:textId="75AAEBC1" w:rsidR="000623E6" w:rsidRDefault="000623E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_Toc67937175 \h </w:instrText>
      </w:r>
      <w:r>
        <w:fldChar w:fldCharType="separate"/>
      </w:r>
      <w:r>
        <w:t>62</w:t>
      </w:r>
      <w:r>
        <w:fldChar w:fldCharType="end"/>
      </w:r>
    </w:p>
    <w:p w14:paraId="226F56D2" w14:textId="5CC6DA15" w:rsidR="000623E6" w:rsidRDefault="000623E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_Toc67937176 \h </w:instrText>
      </w:r>
      <w:r>
        <w:fldChar w:fldCharType="separate"/>
      </w:r>
      <w:r>
        <w:t>62</w:t>
      </w:r>
      <w:r>
        <w:fldChar w:fldCharType="end"/>
      </w:r>
    </w:p>
    <w:p w14:paraId="24628B7C" w14:textId="0A5FEBD0" w:rsidR="000623E6" w:rsidRDefault="000623E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_Toc67937177 \h </w:instrText>
      </w:r>
      <w:r>
        <w:fldChar w:fldCharType="separate"/>
      </w:r>
      <w:r>
        <w:t>62</w:t>
      </w:r>
      <w:r>
        <w:fldChar w:fldCharType="end"/>
      </w:r>
    </w:p>
    <w:p w14:paraId="738DDBAD" w14:textId="0B4DFE48" w:rsidR="000623E6" w:rsidRDefault="000623E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_Toc67937178 \h </w:instrText>
      </w:r>
      <w:r>
        <w:fldChar w:fldCharType="separate"/>
      </w:r>
      <w:r>
        <w:t>62</w:t>
      </w:r>
      <w:r>
        <w:fldChar w:fldCharType="end"/>
      </w:r>
    </w:p>
    <w:p w14:paraId="24316E91" w14:textId="4B919BC4" w:rsidR="000623E6" w:rsidRDefault="000623E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70217">
        <w:rPr>
          <w:rFonts w:eastAsia="MS Mincho"/>
        </w:rPr>
        <w:t>DC_(n)71AA</w:t>
      </w:r>
      <w:r>
        <w:tab/>
      </w:r>
      <w:r>
        <w:fldChar w:fldCharType="begin"/>
      </w:r>
      <w:r>
        <w:instrText xml:space="preserve"> PAGEREF _Toc67937179 \h </w:instrText>
      </w:r>
      <w:r>
        <w:fldChar w:fldCharType="separate"/>
      </w:r>
      <w:r>
        <w:t>62</w:t>
      </w:r>
      <w:r>
        <w:fldChar w:fldCharType="end"/>
      </w:r>
    </w:p>
    <w:p w14:paraId="176B67C0" w14:textId="728614E8" w:rsidR="000623E6" w:rsidRDefault="000623E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_Toc67937180 \h </w:instrText>
      </w:r>
      <w:r>
        <w:fldChar w:fldCharType="separate"/>
      </w:r>
      <w:r>
        <w:t>64</w:t>
      </w:r>
      <w:r>
        <w:fldChar w:fldCharType="end"/>
      </w:r>
    </w:p>
    <w:p w14:paraId="0E77F7A3" w14:textId="544BEEFF" w:rsidR="000623E6" w:rsidRDefault="000623E6">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_Toc67937181 \h </w:instrText>
      </w:r>
      <w:r>
        <w:fldChar w:fldCharType="separate"/>
      </w:r>
      <w:r>
        <w:t>66</w:t>
      </w:r>
      <w:r>
        <w:fldChar w:fldCharType="end"/>
      </w:r>
    </w:p>
    <w:p w14:paraId="2B63D540" w14:textId="69BAF829" w:rsidR="000623E6" w:rsidRDefault="000623E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_Toc67937182 \h </w:instrText>
      </w:r>
      <w:r>
        <w:fldChar w:fldCharType="separate"/>
      </w:r>
      <w:r>
        <w:t>66</w:t>
      </w:r>
      <w:r>
        <w:fldChar w:fldCharType="end"/>
      </w:r>
    </w:p>
    <w:p w14:paraId="2FF8B219" w14:textId="737919F3" w:rsidR="000623E6" w:rsidRDefault="000623E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_Toc67937183 \h </w:instrText>
      </w:r>
      <w:r>
        <w:fldChar w:fldCharType="separate"/>
      </w:r>
      <w:r>
        <w:t>66</w:t>
      </w:r>
      <w:r>
        <w:fldChar w:fldCharType="end"/>
      </w:r>
    </w:p>
    <w:p w14:paraId="72D5253F" w14:textId="58F49B87" w:rsidR="000623E6" w:rsidRDefault="000623E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_Toc67937184 \h </w:instrText>
      </w:r>
      <w:r>
        <w:fldChar w:fldCharType="separate"/>
      </w:r>
      <w:r>
        <w:t>68</w:t>
      </w:r>
      <w:r>
        <w:fldChar w:fldCharType="end"/>
      </w:r>
    </w:p>
    <w:p w14:paraId="7602DC9E" w14:textId="269CB763" w:rsidR="000623E6" w:rsidRDefault="000623E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_Toc67937185 \h </w:instrText>
      </w:r>
      <w:r>
        <w:fldChar w:fldCharType="separate"/>
      </w:r>
      <w:r>
        <w:t>68</w:t>
      </w:r>
      <w:r>
        <w:fldChar w:fldCharType="end"/>
      </w:r>
    </w:p>
    <w:p w14:paraId="66D6879E" w14:textId="6B6937C0" w:rsidR="000623E6" w:rsidRDefault="000623E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_Toc67937186 \h </w:instrText>
      </w:r>
      <w:r>
        <w:fldChar w:fldCharType="separate"/>
      </w:r>
      <w:r>
        <w:t>68</w:t>
      </w:r>
      <w:r>
        <w:fldChar w:fldCharType="end"/>
      </w:r>
    </w:p>
    <w:p w14:paraId="4F1D99BB" w14:textId="51FD98ED" w:rsidR="000623E6" w:rsidRDefault="000623E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_Toc67937187 \h </w:instrText>
      </w:r>
      <w:r>
        <w:fldChar w:fldCharType="separate"/>
      </w:r>
      <w:r>
        <w:t>68</w:t>
      </w:r>
      <w:r>
        <w:fldChar w:fldCharType="end"/>
      </w:r>
    </w:p>
    <w:p w14:paraId="3D9F72E6" w14:textId="387AECF9" w:rsidR="000623E6" w:rsidRDefault="000623E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_Toc67937188 \h </w:instrText>
      </w:r>
      <w:r>
        <w:fldChar w:fldCharType="separate"/>
      </w:r>
      <w:r>
        <w:t>68</w:t>
      </w:r>
      <w:r>
        <w:fldChar w:fldCharType="end"/>
      </w:r>
    </w:p>
    <w:p w14:paraId="2907C4D6" w14:textId="5D3EE6C7" w:rsidR="000623E6" w:rsidRDefault="000623E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_Toc67937189 \h </w:instrText>
      </w:r>
      <w:r>
        <w:fldChar w:fldCharType="separate"/>
      </w:r>
      <w:r>
        <w:t>68</w:t>
      </w:r>
      <w:r>
        <w:fldChar w:fldCharType="end"/>
      </w:r>
    </w:p>
    <w:p w14:paraId="2A171312" w14:textId="4E8113B2" w:rsidR="000623E6" w:rsidRDefault="000623E6">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_Toc67937190 \h </w:instrText>
      </w:r>
      <w:r>
        <w:fldChar w:fldCharType="separate"/>
      </w:r>
      <w:r>
        <w:t>72</w:t>
      </w:r>
      <w:r>
        <w:fldChar w:fldCharType="end"/>
      </w:r>
    </w:p>
    <w:p w14:paraId="52435E66" w14:textId="0C298FC0" w:rsidR="000623E6" w:rsidRDefault="000623E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_Toc67937191 \h </w:instrText>
      </w:r>
      <w:r>
        <w:fldChar w:fldCharType="separate"/>
      </w:r>
      <w:r>
        <w:t>76</w:t>
      </w:r>
      <w:r>
        <w:fldChar w:fldCharType="end"/>
      </w:r>
    </w:p>
    <w:p w14:paraId="7D89461E" w14:textId="73E37907" w:rsidR="000623E6" w:rsidRDefault="000623E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_Toc67937192 \h </w:instrText>
      </w:r>
      <w:r>
        <w:fldChar w:fldCharType="separate"/>
      </w:r>
      <w:r>
        <w:t>79</w:t>
      </w:r>
      <w:r>
        <w:fldChar w:fldCharType="end"/>
      </w:r>
    </w:p>
    <w:p w14:paraId="1653EFA7" w14:textId="59BB04FF" w:rsidR="000623E6" w:rsidRDefault="000623E6">
      <w:pPr>
        <w:pStyle w:val="TOC5"/>
        <w:rPr>
          <w:rFonts w:asciiTheme="minorHAnsi" w:eastAsiaTheme="minorEastAsia" w:hAnsiTheme="minorHAnsi" w:cstheme="minorBidi"/>
          <w:sz w:val="22"/>
          <w:szCs w:val="22"/>
          <w:lang w:eastAsia="en-GB"/>
        </w:rPr>
      </w:pPr>
      <w:r>
        <w:lastRenderedPageBreak/>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_Toc67937193 \h </w:instrText>
      </w:r>
      <w:r>
        <w:fldChar w:fldCharType="separate"/>
      </w:r>
      <w:r>
        <w:t>80</w:t>
      </w:r>
      <w:r>
        <w:fldChar w:fldCharType="end"/>
      </w:r>
    </w:p>
    <w:p w14:paraId="2D1D8BCC" w14:textId="3AE9A3E9" w:rsidR="000623E6" w:rsidRDefault="000623E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70217">
        <w:rPr>
          <w:vertAlign w:val="subscript"/>
        </w:rPr>
        <w:t>IB,c</w:t>
      </w:r>
      <w:r>
        <w:t xml:space="preserve"> for DC</w:t>
      </w:r>
      <w:r>
        <w:tab/>
      </w:r>
      <w:r>
        <w:fldChar w:fldCharType="begin"/>
      </w:r>
      <w:r>
        <w:instrText xml:space="preserve"> PAGEREF _Toc67937194 \h </w:instrText>
      </w:r>
      <w:r>
        <w:fldChar w:fldCharType="separate"/>
      </w:r>
      <w:r>
        <w:t>80</w:t>
      </w:r>
      <w:r>
        <w:fldChar w:fldCharType="end"/>
      </w:r>
    </w:p>
    <w:p w14:paraId="6188D870" w14:textId="52E1EDDD" w:rsidR="000623E6" w:rsidRDefault="000623E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_Toc67937195 \h </w:instrText>
      </w:r>
      <w:r>
        <w:fldChar w:fldCharType="separate"/>
      </w:r>
      <w:r>
        <w:t>80</w:t>
      </w:r>
      <w:r>
        <w:fldChar w:fldCharType="end"/>
      </w:r>
    </w:p>
    <w:p w14:paraId="59E43DE4" w14:textId="3B4590F3" w:rsidR="000623E6" w:rsidRDefault="000623E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_Toc67937196 \h </w:instrText>
      </w:r>
      <w:r>
        <w:fldChar w:fldCharType="separate"/>
      </w:r>
      <w:r>
        <w:t>80</w:t>
      </w:r>
      <w:r>
        <w:fldChar w:fldCharType="end"/>
      </w:r>
    </w:p>
    <w:p w14:paraId="242741AD" w14:textId="43854325" w:rsidR="000623E6" w:rsidRDefault="000623E6">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_Toc67937197 \h </w:instrText>
      </w:r>
      <w:r>
        <w:fldChar w:fldCharType="separate"/>
      </w:r>
      <w:r>
        <w:t>80</w:t>
      </w:r>
      <w:r>
        <w:fldChar w:fldCharType="end"/>
      </w:r>
    </w:p>
    <w:p w14:paraId="110F4844" w14:textId="200C3B66" w:rsidR="000623E6" w:rsidRDefault="000623E6">
      <w:pPr>
        <w:pStyle w:val="TOC5"/>
        <w:rPr>
          <w:rFonts w:asciiTheme="minorHAnsi" w:eastAsiaTheme="minorEastAsia" w:hAnsiTheme="minorHAnsi" w:cstheme="minorBidi"/>
          <w:sz w:val="22"/>
          <w:szCs w:val="22"/>
          <w:lang w:eastAsia="en-GB"/>
        </w:rPr>
      </w:pPr>
      <w:r w:rsidRPr="00C70217">
        <w:rPr>
          <w:lang w:val="en-US"/>
        </w:rPr>
        <w:t>6.2B.4.2.3</w:t>
      </w:r>
      <w:r>
        <w:rPr>
          <w:rFonts w:asciiTheme="minorHAnsi" w:eastAsiaTheme="minorEastAsia" w:hAnsiTheme="minorHAnsi" w:cstheme="minorBidi"/>
          <w:sz w:val="22"/>
          <w:szCs w:val="22"/>
          <w:lang w:eastAsia="en-GB"/>
        </w:rPr>
        <w:tab/>
      </w:r>
      <w:r w:rsidRPr="00C70217">
        <w:rPr>
          <w:lang w:val="en-US"/>
        </w:rPr>
        <w:t>Inter-band EN-DC within FR1</w:t>
      </w:r>
      <w:r>
        <w:tab/>
      </w:r>
      <w:r>
        <w:fldChar w:fldCharType="begin"/>
      </w:r>
      <w:r>
        <w:instrText xml:space="preserve"> PAGEREF _Toc67937198 \h </w:instrText>
      </w:r>
      <w:r>
        <w:fldChar w:fldCharType="separate"/>
      </w:r>
      <w:r>
        <w:t>80</w:t>
      </w:r>
      <w:r>
        <w:fldChar w:fldCharType="end"/>
      </w:r>
    </w:p>
    <w:p w14:paraId="125417F2" w14:textId="7D41F789" w:rsidR="000623E6" w:rsidRDefault="000623E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two bands</w:t>
      </w:r>
      <w:r>
        <w:tab/>
      </w:r>
      <w:r>
        <w:fldChar w:fldCharType="begin"/>
      </w:r>
      <w:r>
        <w:instrText xml:space="preserve"> PAGEREF _Toc67937199 \h </w:instrText>
      </w:r>
      <w:r>
        <w:fldChar w:fldCharType="separate"/>
      </w:r>
      <w:r>
        <w:t>80</w:t>
      </w:r>
      <w:r>
        <w:fldChar w:fldCharType="end"/>
      </w:r>
    </w:p>
    <w:p w14:paraId="3F275E14" w14:textId="0B5B32B6" w:rsidR="000623E6" w:rsidRDefault="000623E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six bands</w:t>
      </w:r>
      <w:r>
        <w:tab/>
      </w:r>
      <w:r>
        <w:fldChar w:fldCharType="begin"/>
      </w:r>
      <w:r>
        <w:instrText xml:space="preserve"> PAGEREF _Toc67937200 \h </w:instrText>
      </w:r>
      <w:r>
        <w:fldChar w:fldCharType="separate"/>
      </w:r>
      <w:r>
        <w:t>93</w:t>
      </w:r>
      <w:r>
        <w:fldChar w:fldCharType="end"/>
      </w:r>
    </w:p>
    <w:p w14:paraId="645103D3" w14:textId="26FEC2D2" w:rsidR="000623E6" w:rsidRDefault="000623E6">
      <w:pPr>
        <w:pStyle w:val="TOC5"/>
        <w:rPr>
          <w:rFonts w:asciiTheme="minorHAnsi" w:eastAsiaTheme="minorEastAsia" w:hAnsiTheme="minorHAnsi" w:cstheme="minorBidi"/>
          <w:sz w:val="22"/>
          <w:szCs w:val="22"/>
          <w:lang w:eastAsia="en-GB"/>
        </w:rPr>
      </w:pPr>
      <w:r w:rsidRPr="00C70217">
        <w:rPr>
          <w:lang w:val="en-US"/>
        </w:rPr>
        <w:t>6.2B.4.2.3a</w:t>
      </w:r>
      <w:r>
        <w:rPr>
          <w:rFonts w:asciiTheme="minorHAnsi" w:eastAsiaTheme="minorEastAsia" w:hAnsiTheme="minorHAnsi" w:cstheme="minorBidi"/>
          <w:sz w:val="22"/>
          <w:szCs w:val="22"/>
          <w:lang w:eastAsia="en-GB"/>
        </w:rPr>
        <w:tab/>
      </w:r>
      <w:r w:rsidRPr="00C70217">
        <w:rPr>
          <w:lang w:val="en-US"/>
        </w:rPr>
        <w:t>Inter-band NE-DC within FR1</w:t>
      </w:r>
      <w:r>
        <w:tab/>
      </w:r>
      <w:r>
        <w:fldChar w:fldCharType="begin"/>
      </w:r>
      <w:r>
        <w:instrText xml:space="preserve"> PAGEREF _Toc67937201 \h </w:instrText>
      </w:r>
      <w:r>
        <w:fldChar w:fldCharType="separate"/>
      </w:r>
      <w:r>
        <w:t>93</w:t>
      </w:r>
      <w:r>
        <w:fldChar w:fldCharType="end"/>
      </w:r>
    </w:p>
    <w:p w14:paraId="130C9856" w14:textId="22B32695" w:rsidR="000623E6" w:rsidRDefault="000623E6">
      <w:pPr>
        <w:pStyle w:val="TOC5"/>
        <w:rPr>
          <w:rFonts w:asciiTheme="minorHAnsi" w:eastAsiaTheme="minorEastAsia" w:hAnsiTheme="minorHAnsi" w:cstheme="minorBidi"/>
          <w:sz w:val="22"/>
          <w:szCs w:val="22"/>
          <w:lang w:eastAsia="en-GB"/>
        </w:rPr>
      </w:pPr>
      <w:r w:rsidRPr="00C70217">
        <w:rPr>
          <w:lang w:val="en-US"/>
        </w:rPr>
        <w:t>6.2B.4.2.4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_Toc67937202 \h </w:instrText>
      </w:r>
      <w:r>
        <w:fldChar w:fldCharType="separate"/>
      </w:r>
      <w:r>
        <w:t>93</w:t>
      </w:r>
      <w:r>
        <w:fldChar w:fldCharType="end"/>
      </w:r>
    </w:p>
    <w:p w14:paraId="653CD72F" w14:textId="3EF1B97D" w:rsidR="000623E6" w:rsidRDefault="000623E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two bands</w:t>
      </w:r>
      <w:r>
        <w:tab/>
      </w:r>
      <w:r>
        <w:fldChar w:fldCharType="begin"/>
      </w:r>
      <w:r>
        <w:instrText xml:space="preserve"> PAGEREF _Toc67937203 \h </w:instrText>
      </w:r>
      <w:r>
        <w:fldChar w:fldCharType="separate"/>
      </w:r>
      <w:r>
        <w:t>93</w:t>
      </w:r>
      <w:r>
        <w:fldChar w:fldCharType="end"/>
      </w:r>
    </w:p>
    <w:p w14:paraId="6A180BE6" w14:textId="275A0E9E" w:rsidR="000623E6" w:rsidRDefault="000623E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three bands</w:t>
      </w:r>
      <w:r>
        <w:tab/>
      </w:r>
      <w:r>
        <w:fldChar w:fldCharType="begin"/>
      </w:r>
      <w:r>
        <w:instrText xml:space="preserve"> PAGEREF _Toc67937204 \h </w:instrText>
      </w:r>
      <w:r>
        <w:fldChar w:fldCharType="separate"/>
      </w:r>
      <w:r>
        <w:t>93</w:t>
      </w:r>
      <w:r>
        <w:fldChar w:fldCharType="end"/>
      </w:r>
    </w:p>
    <w:p w14:paraId="378D70FD" w14:textId="39F0A921" w:rsidR="000623E6" w:rsidRDefault="000623E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four bands</w:t>
      </w:r>
      <w:r>
        <w:tab/>
      </w:r>
      <w:r>
        <w:fldChar w:fldCharType="begin"/>
      </w:r>
      <w:r>
        <w:instrText xml:space="preserve"> PAGEREF _Toc67937205 \h </w:instrText>
      </w:r>
      <w:r>
        <w:fldChar w:fldCharType="separate"/>
      </w:r>
      <w:r>
        <w:t>94</w:t>
      </w:r>
      <w:r>
        <w:fldChar w:fldCharType="end"/>
      </w:r>
    </w:p>
    <w:p w14:paraId="48346C1B" w14:textId="19C08226" w:rsidR="000623E6" w:rsidRDefault="000623E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five bands</w:t>
      </w:r>
      <w:r>
        <w:tab/>
      </w:r>
      <w:r>
        <w:fldChar w:fldCharType="begin"/>
      </w:r>
      <w:r>
        <w:instrText xml:space="preserve"> PAGEREF _Toc67937206 \h </w:instrText>
      </w:r>
      <w:r>
        <w:fldChar w:fldCharType="separate"/>
      </w:r>
      <w:r>
        <w:t>94</w:t>
      </w:r>
      <w:r>
        <w:fldChar w:fldCharType="end"/>
      </w:r>
    </w:p>
    <w:p w14:paraId="1E242B9E" w14:textId="28C08583" w:rsidR="000623E6" w:rsidRDefault="000623E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_Toc67937207 \h </w:instrText>
      </w:r>
      <w:r>
        <w:fldChar w:fldCharType="separate"/>
      </w:r>
      <w:r>
        <w:t>94</w:t>
      </w:r>
      <w:r>
        <w:fldChar w:fldCharType="end"/>
      </w:r>
    </w:p>
    <w:p w14:paraId="6CA9FDC6" w14:textId="186595B9" w:rsidR="000623E6" w:rsidRDefault="000623E6">
      <w:pPr>
        <w:pStyle w:val="TOC5"/>
        <w:rPr>
          <w:rFonts w:asciiTheme="minorHAnsi" w:eastAsiaTheme="minorEastAsia" w:hAnsiTheme="minorHAnsi" w:cstheme="minorBidi"/>
          <w:sz w:val="22"/>
          <w:szCs w:val="22"/>
          <w:lang w:eastAsia="en-GB"/>
        </w:rPr>
      </w:pPr>
      <w:r w:rsidRPr="00C70217">
        <w:rPr>
          <w:lang w:val="en-US"/>
        </w:rPr>
        <w:t>6.2B.4.2.5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_Toc67937208 \h </w:instrText>
      </w:r>
      <w:r>
        <w:fldChar w:fldCharType="separate"/>
      </w:r>
      <w:r>
        <w:t>94</w:t>
      </w:r>
      <w:r>
        <w:fldChar w:fldCharType="end"/>
      </w:r>
    </w:p>
    <w:p w14:paraId="507989AB" w14:textId="4AD9D32C" w:rsidR="000623E6" w:rsidRDefault="000623E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three bands</w:t>
      </w:r>
      <w:r>
        <w:tab/>
      </w:r>
      <w:r>
        <w:fldChar w:fldCharType="begin"/>
      </w:r>
      <w:r>
        <w:instrText xml:space="preserve"> PAGEREF _Toc67937209 \h </w:instrText>
      </w:r>
      <w:r>
        <w:fldChar w:fldCharType="separate"/>
      </w:r>
      <w:r>
        <w:t>94</w:t>
      </w:r>
      <w:r>
        <w:fldChar w:fldCharType="end"/>
      </w:r>
    </w:p>
    <w:p w14:paraId="61A33EF5" w14:textId="689F14F5" w:rsidR="000623E6" w:rsidRDefault="000623E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four</w:t>
      </w:r>
      <w:r>
        <w:t xml:space="preserve"> bands</w:t>
      </w:r>
      <w:r>
        <w:tab/>
      </w:r>
      <w:r>
        <w:fldChar w:fldCharType="begin"/>
      </w:r>
      <w:r>
        <w:instrText xml:space="preserve"> PAGEREF _Toc67937210 \h </w:instrText>
      </w:r>
      <w:r>
        <w:fldChar w:fldCharType="separate"/>
      </w:r>
      <w:r>
        <w:t>94</w:t>
      </w:r>
      <w:r>
        <w:fldChar w:fldCharType="end"/>
      </w:r>
    </w:p>
    <w:p w14:paraId="4EB3350A" w14:textId="571CC676" w:rsidR="000623E6" w:rsidRDefault="000623E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five</w:t>
      </w:r>
      <w:r>
        <w:t xml:space="preserve"> bands</w:t>
      </w:r>
      <w:r>
        <w:tab/>
      </w:r>
      <w:r>
        <w:fldChar w:fldCharType="begin"/>
      </w:r>
      <w:r>
        <w:instrText xml:space="preserve"> PAGEREF _Toc67937211 \h </w:instrText>
      </w:r>
      <w:r>
        <w:fldChar w:fldCharType="separate"/>
      </w:r>
      <w:r>
        <w:t>94</w:t>
      </w:r>
      <w:r>
        <w:fldChar w:fldCharType="end"/>
      </w:r>
    </w:p>
    <w:p w14:paraId="4C069A06" w14:textId="0B71E8E1" w:rsidR="000623E6" w:rsidRDefault="000623E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C70217">
        <w:rPr>
          <w:vertAlign w:val="subscript"/>
        </w:rPr>
        <w:t>IB,c</w:t>
      </w:r>
      <w:r>
        <w:t xml:space="preserve"> for EN-DC </w:t>
      </w:r>
      <w:r>
        <w:rPr>
          <w:lang w:eastAsia="zh-CN"/>
        </w:rPr>
        <w:t>six</w:t>
      </w:r>
      <w:r>
        <w:t xml:space="preserve"> bands</w:t>
      </w:r>
      <w:r>
        <w:tab/>
      </w:r>
      <w:r>
        <w:fldChar w:fldCharType="begin"/>
      </w:r>
      <w:r>
        <w:instrText xml:space="preserve"> PAGEREF _Toc67937212 \h </w:instrText>
      </w:r>
      <w:r>
        <w:fldChar w:fldCharType="separate"/>
      </w:r>
      <w:r>
        <w:t>94</w:t>
      </w:r>
      <w:r>
        <w:fldChar w:fldCharType="end"/>
      </w:r>
    </w:p>
    <w:p w14:paraId="344FA668" w14:textId="5BED0B64" w:rsidR="000623E6" w:rsidRDefault="000623E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_Toc67937213 \h </w:instrText>
      </w:r>
      <w:r>
        <w:fldChar w:fldCharType="separate"/>
      </w:r>
      <w:r>
        <w:t>94</w:t>
      </w:r>
      <w:r>
        <w:fldChar w:fldCharType="end"/>
      </w:r>
    </w:p>
    <w:p w14:paraId="6EAFAF88" w14:textId="1A92A83E" w:rsidR="000623E6" w:rsidRDefault="000623E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_Toc67937214 \h </w:instrText>
      </w:r>
      <w:r>
        <w:fldChar w:fldCharType="separate"/>
      </w:r>
      <w:r>
        <w:t>94</w:t>
      </w:r>
      <w:r>
        <w:fldChar w:fldCharType="end"/>
      </w:r>
    </w:p>
    <w:p w14:paraId="64EDE6BF" w14:textId="3B0BF3B2" w:rsidR="000623E6" w:rsidRDefault="000623E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_Toc67937215 \h </w:instrText>
      </w:r>
      <w:r>
        <w:fldChar w:fldCharType="separate"/>
      </w:r>
      <w:r>
        <w:t>94</w:t>
      </w:r>
      <w:r>
        <w:fldChar w:fldCharType="end"/>
      </w:r>
    </w:p>
    <w:p w14:paraId="15BA0E6C" w14:textId="38C1EB2C" w:rsidR="000623E6" w:rsidRDefault="000623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_Toc67937216 \h </w:instrText>
      </w:r>
      <w:r>
        <w:fldChar w:fldCharType="separate"/>
      </w:r>
      <w:r>
        <w:t>95</w:t>
      </w:r>
      <w:r>
        <w:fldChar w:fldCharType="end"/>
      </w:r>
    </w:p>
    <w:p w14:paraId="1DC80154" w14:textId="4579D791" w:rsidR="000623E6" w:rsidRDefault="000623E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_Toc67937217 \h </w:instrText>
      </w:r>
      <w:r>
        <w:fldChar w:fldCharType="separate"/>
      </w:r>
      <w:r>
        <w:t>95</w:t>
      </w:r>
      <w:r>
        <w:fldChar w:fldCharType="end"/>
      </w:r>
    </w:p>
    <w:p w14:paraId="1CE7C0EB" w14:textId="469C050C" w:rsidR="000623E6" w:rsidRDefault="000623E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_Toc67937218 \h </w:instrText>
      </w:r>
      <w:r>
        <w:fldChar w:fldCharType="separate"/>
      </w:r>
      <w:r>
        <w:t>95</w:t>
      </w:r>
      <w:r>
        <w:fldChar w:fldCharType="end"/>
      </w:r>
    </w:p>
    <w:p w14:paraId="01E0C334" w14:textId="5F9931D0" w:rsidR="000623E6" w:rsidRDefault="000623E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_Toc67937219 \h </w:instrText>
      </w:r>
      <w:r>
        <w:fldChar w:fldCharType="separate"/>
      </w:r>
      <w:r>
        <w:t>95</w:t>
      </w:r>
      <w:r>
        <w:fldChar w:fldCharType="end"/>
      </w:r>
    </w:p>
    <w:p w14:paraId="26AD4E7A" w14:textId="1737A572" w:rsidR="000623E6" w:rsidRDefault="000623E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_Toc67937220 \h </w:instrText>
      </w:r>
      <w:r>
        <w:fldChar w:fldCharType="separate"/>
      </w:r>
      <w:r>
        <w:t>95</w:t>
      </w:r>
      <w:r>
        <w:fldChar w:fldCharType="end"/>
      </w:r>
    </w:p>
    <w:p w14:paraId="61A854B8" w14:textId="39EA6D49" w:rsidR="000623E6" w:rsidRDefault="000623E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_Toc67937221 \h </w:instrText>
      </w:r>
      <w:r>
        <w:fldChar w:fldCharType="separate"/>
      </w:r>
      <w:r>
        <w:t>95</w:t>
      </w:r>
      <w:r>
        <w:fldChar w:fldCharType="end"/>
      </w:r>
    </w:p>
    <w:p w14:paraId="11C702BE" w14:textId="023D9106" w:rsidR="000623E6" w:rsidRDefault="000623E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_Toc67937222 \h </w:instrText>
      </w:r>
      <w:r>
        <w:fldChar w:fldCharType="separate"/>
      </w:r>
      <w:r>
        <w:t>97</w:t>
      </w:r>
      <w:r>
        <w:fldChar w:fldCharType="end"/>
      </w:r>
    </w:p>
    <w:p w14:paraId="1AC0FC15" w14:textId="1A1AA945" w:rsidR="000623E6" w:rsidRDefault="000623E6">
      <w:pPr>
        <w:pStyle w:val="TOC3"/>
        <w:rPr>
          <w:rFonts w:asciiTheme="minorHAnsi" w:eastAsiaTheme="minorEastAsia" w:hAnsiTheme="minorHAnsi" w:cstheme="minorBidi"/>
          <w:sz w:val="22"/>
          <w:szCs w:val="22"/>
          <w:lang w:eastAsia="en-GB"/>
        </w:rPr>
      </w:pPr>
      <w:r>
        <w:t>6.3B</w:t>
      </w:r>
      <w:r w:rsidRPr="00C70217">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70217">
        <w:rPr>
          <w:rFonts w:eastAsia="PMingLiU"/>
          <w:lang w:eastAsia="zh-TW"/>
        </w:rPr>
        <w:t>intra-band EN-DC without dual PA capability</w:t>
      </w:r>
      <w:r>
        <w:tab/>
      </w:r>
      <w:r>
        <w:fldChar w:fldCharType="begin"/>
      </w:r>
      <w:r>
        <w:instrText xml:space="preserve"> PAGEREF _Toc67937223 \h </w:instrText>
      </w:r>
      <w:r>
        <w:fldChar w:fldCharType="separate"/>
      </w:r>
      <w:r>
        <w:t>97</w:t>
      </w:r>
      <w:r>
        <w:fldChar w:fldCharType="end"/>
      </w:r>
    </w:p>
    <w:p w14:paraId="789368EC" w14:textId="0681EFA3" w:rsidR="000623E6" w:rsidRDefault="000623E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_Toc67937224 \h </w:instrText>
      </w:r>
      <w:r>
        <w:fldChar w:fldCharType="separate"/>
      </w:r>
      <w:r>
        <w:t>97</w:t>
      </w:r>
      <w:r>
        <w:fldChar w:fldCharType="end"/>
      </w:r>
    </w:p>
    <w:p w14:paraId="4A2D27E2" w14:textId="1A0908DA" w:rsidR="000623E6" w:rsidRDefault="000623E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r>
      <w:r>
        <w:instrText xml:space="preserve"> PAGEREF _Toc67937225 \h </w:instrText>
      </w:r>
      <w:r>
        <w:fldChar w:fldCharType="separate"/>
      </w:r>
      <w:r>
        <w:t>98</w:t>
      </w:r>
      <w:r>
        <w:fldChar w:fldCharType="end"/>
      </w:r>
    </w:p>
    <w:p w14:paraId="415FF692" w14:textId="657C45E1" w:rsidR="000623E6" w:rsidRDefault="000623E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_Toc67937226 \h </w:instrText>
      </w:r>
      <w:r>
        <w:fldChar w:fldCharType="separate"/>
      </w:r>
      <w:r>
        <w:t>98</w:t>
      </w:r>
      <w:r>
        <w:fldChar w:fldCharType="end"/>
      </w:r>
    </w:p>
    <w:p w14:paraId="19832758" w14:textId="1015D1CE" w:rsidR="000623E6" w:rsidRDefault="000623E6">
      <w:pPr>
        <w:pStyle w:val="TOC3"/>
        <w:rPr>
          <w:rFonts w:asciiTheme="minorHAnsi" w:eastAsiaTheme="minorEastAsia" w:hAnsiTheme="minorHAnsi" w:cstheme="minorBidi"/>
          <w:sz w:val="22"/>
          <w:szCs w:val="22"/>
          <w:lang w:eastAsia="en-GB"/>
        </w:rPr>
      </w:pPr>
      <w:r>
        <w:t>6.4</w:t>
      </w:r>
      <w:r w:rsidRPr="00C70217">
        <w:rPr>
          <w:lang w:val="en-US" w:eastAsia="zh-CN"/>
        </w:rPr>
        <w:t>A</w:t>
      </w:r>
      <w:r>
        <w:t>.1</w:t>
      </w:r>
      <w:r>
        <w:rPr>
          <w:rFonts w:asciiTheme="minorHAnsi" w:eastAsiaTheme="minorEastAsia" w:hAnsiTheme="minorHAnsi" w:cstheme="minorBidi"/>
          <w:sz w:val="22"/>
          <w:szCs w:val="22"/>
          <w:lang w:eastAsia="en-GB"/>
        </w:rPr>
        <w:tab/>
      </w:r>
      <w:r>
        <w:t>Frequency error for</w:t>
      </w:r>
      <w:r w:rsidRPr="00C70217">
        <w:rPr>
          <w:lang w:val="en-US" w:eastAsia="zh-CN"/>
        </w:rPr>
        <w:t xml:space="preserve"> CA</w:t>
      </w:r>
      <w:r>
        <w:tab/>
      </w:r>
      <w:r>
        <w:fldChar w:fldCharType="begin"/>
      </w:r>
      <w:r>
        <w:instrText xml:space="preserve"> PAGEREF _Toc67937227 \h </w:instrText>
      </w:r>
      <w:r>
        <w:fldChar w:fldCharType="separate"/>
      </w:r>
      <w:r>
        <w:t>98</w:t>
      </w:r>
      <w:r>
        <w:fldChar w:fldCharType="end"/>
      </w:r>
    </w:p>
    <w:p w14:paraId="57890873" w14:textId="2A49733D" w:rsidR="000623E6" w:rsidRDefault="000623E6">
      <w:pPr>
        <w:pStyle w:val="TOC3"/>
        <w:rPr>
          <w:rFonts w:asciiTheme="minorHAnsi" w:eastAsiaTheme="minorEastAsia" w:hAnsiTheme="minorHAnsi" w:cstheme="minorBidi"/>
          <w:sz w:val="22"/>
          <w:szCs w:val="22"/>
          <w:lang w:eastAsia="en-GB"/>
        </w:rPr>
      </w:pPr>
      <w:r w:rsidRPr="00C70217">
        <w:rPr>
          <w:rFonts w:eastAsia="MS Mincho"/>
        </w:rPr>
        <w:t>6.4</w:t>
      </w:r>
      <w:r w:rsidRPr="00C70217">
        <w:rPr>
          <w:rFonts w:eastAsia="MS Mincho"/>
          <w:lang w:val="en-US" w:eastAsia="zh-CN"/>
        </w:rPr>
        <w:t>A</w:t>
      </w:r>
      <w:r w:rsidRPr="00C70217">
        <w:rPr>
          <w:rFonts w:eastAsia="MS Mincho"/>
        </w:rPr>
        <w:t>.2</w:t>
      </w:r>
      <w:r>
        <w:rPr>
          <w:rFonts w:asciiTheme="minorHAnsi" w:eastAsiaTheme="minorEastAsia" w:hAnsiTheme="minorHAnsi" w:cstheme="minorBidi"/>
          <w:sz w:val="22"/>
          <w:szCs w:val="22"/>
          <w:lang w:eastAsia="en-GB"/>
        </w:rPr>
        <w:tab/>
      </w:r>
      <w:r w:rsidRPr="00C70217">
        <w:rPr>
          <w:rFonts w:eastAsia="MS Mincho"/>
        </w:rPr>
        <w:t xml:space="preserve">Transmit modulation quality for </w:t>
      </w:r>
      <w:r w:rsidRPr="00C70217">
        <w:rPr>
          <w:rFonts w:eastAsia="MS Mincho"/>
          <w:lang w:val="en-US" w:eastAsia="zh-CN"/>
        </w:rPr>
        <w:t>CA</w:t>
      </w:r>
      <w:r>
        <w:tab/>
      </w:r>
      <w:r>
        <w:fldChar w:fldCharType="begin"/>
      </w:r>
      <w:r>
        <w:instrText xml:space="preserve"> PAGEREF _Toc67937228 \h </w:instrText>
      </w:r>
      <w:r>
        <w:fldChar w:fldCharType="separate"/>
      </w:r>
      <w:r>
        <w:t>98</w:t>
      </w:r>
      <w:r>
        <w:fldChar w:fldCharType="end"/>
      </w:r>
    </w:p>
    <w:p w14:paraId="3F16076F" w14:textId="7098B78F" w:rsidR="000623E6" w:rsidRDefault="000623E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_Toc67937229 \h </w:instrText>
      </w:r>
      <w:r>
        <w:fldChar w:fldCharType="separate"/>
      </w:r>
      <w:r>
        <w:t>98</w:t>
      </w:r>
      <w:r>
        <w:fldChar w:fldCharType="end"/>
      </w:r>
    </w:p>
    <w:p w14:paraId="4B27F721" w14:textId="026008A3" w:rsidR="000623E6" w:rsidRDefault="000623E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_Toc67937230 \h </w:instrText>
      </w:r>
      <w:r>
        <w:fldChar w:fldCharType="separate"/>
      </w:r>
      <w:r>
        <w:t>99</w:t>
      </w:r>
      <w:r>
        <w:fldChar w:fldCharType="end"/>
      </w:r>
    </w:p>
    <w:p w14:paraId="5740839B" w14:textId="227D2D38" w:rsidR="000623E6" w:rsidRDefault="000623E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_Toc67937231 \h </w:instrText>
      </w:r>
      <w:r>
        <w:fldChar w:fldCharType="separate"/>
      </w:r>
      <w:r>
        <w:t>99</w:t>
      </w:r>
      <w:r>
        <w:fldChar w:fldCharType="end"/>
      </w:r>
    </w:p>
    <w:p w14:paraId="6105AA3F" w14:textId="2DC388D3" w:rsidR="000623E6" w:rsidRDefault="000623E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_Toc67937232 \h </w:instrText>
      </w:r>
      <w:r>
        <w:fldChar w:fldCharType="separate"/>
      </w:r>
      <w:r>
        <w:t>99</w:t>
      </w:r>
      <w:r>
        <w:fldChar w:fldCharType="end"/>
      </w:r>
    </w:p>
    <w:p w14:paraId="31612408" w14:textId="2BD8C210" w:rsidR="000623E6" w:rsidRDefault="000623E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_Toc67937233 \h </w:instrText>
      </w:r>
      <w:r>
        <w:fldChar w:fldCharType="separate"/>
      </w:r>
      <w:r>
        <w:t>99</w:t>
      </w:r>
      <w:r>
        <w:fldChar w:fldCharType="end"/>
      </w:r>
    </w:p>
    <w:p w14:paraId="76B00505" w14:textId="558AAC47" w:rsidR="000623E6" w:rsidRDefault="000623E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_Toc67937234 \h </w:instrText>
      </w:r>
      <w:r>
        <w:fldChar w:fldCharType="separate"/>
      </w:r>
      <w:r>
        <w:t>99</w:t>
      </w:r>
      <w:r>
        <w:fldChar w:fldCharType="end"/>
      </w:r>
    </w:p>
    <w:p w14:paraId="59BD80E8" w14:textId="151A5B6F" w:rsidR="000623E6" w:rsidRDefault="000623E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_Toc67937235 \h </w:instrText>
      </w:r>
      <w:r>
        <w:fldChar w:fldCharType="separate"/>
      </w:r>
      <w:r>
        <w:t>100</w:t>
      </w:r>
      <w:r>
        <w:fldChar w:fldCharType="end"/>
      </w:r>
    </w:p>
    <w:p w14:paraId="56073A4B" w14:textId="58C2F394" w:rsidR="000623E6" w:rsidRDefault="000623E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_Toc67937236 \h </w:instrText>
      </w:r>
      <w:r>
        <w:fldChar w:fldCharType="separate"/>
      </w:r>
      <w:r>
        <w:t>100</w:t>
      </w:r>
      <w:r>
        <w:fldChar w:fldCharType="end"/>
      </w:r>
    </w:p>
    <w:p w14:paraId="6E542C4E" w14:textId="016AEA47" w:rsidR="000623E6" w:rsidRDefault="000623E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_Toc67937237 \h </w:instrText>
      </w:r>
      <w:r>
        <w:fldChar w:fldCharType="separate"/>
      </w:r>
      <w:r>
        <w:t>100</w:t>
      </w:r>
      <w:r>
        <w:fldChar w:fldCharType="end"/>
      </w:r>
    </w:p>
    <w:p w14:paraId="2E349D1B" w14:textId="63065D10" w:rsidR="000623E6" w:rsidRDefault="000623E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_Toc67937238 \h </w:instrText>
      </w:r>
      <w:r>
        <w:fldChar w:fldCharType="separate"/>
      </w:r>
      <w:r>
        <w:t>100</w:t>
      </w:r>
      <w:r>
        <w:fldChar w:fldCharType="end"/>
      </w:r>
    </w:p>
    <w:p w14:paraId="337BD686" w14:textId="2426A1D4" w:rsidR="000623E6" w:rsidRDefault="000623E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_Toc67937239 \h </w:instrText>
      </w:r>
      <w:r>
        <w:fldChar w:fldCharType="separate"/>
      </w:r>
      <w:r>
        <w:t>100</w:t>
      </w:r>
      <w:r>
        <w:fldChar w:fldCharType="end"/>
      </w:r>
    </w:p>
    <w:p w14:paraId="30E1919F" w14:textId="237F2FE6" w:rsidR="000623E6" w:rsidRDefault="000623E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_Toc67937240 \h </w:instrText>
      </w:r>
      <w:r>
        <w:fldChar w:fldCharType="separate"/>
      </w:r>
      <w:r>
        <w:t>100</w:t>
      </w:r>
      <w:r>
        <w:fldChar w:fldCharType="end"/>
      </w:r>
    </w:p>
    <w:p w14:paraId="589C4A6A" w14:textId="4D3F2597" w:rsidR="000623E6" w:rsidRDefault="000623E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_Toc67937241 \h </w:instrText>
      </w:r>
      <w:r>
        <w:fldChar w:fldCharType="separate"/>
      </w:r>
      <w:r>
        <w:t>100</w:t>
      </w:r>
      <w:r>
        <w:fldChar w:fldCharType="end"/>
      </w:r>
    </w:p>
    <w:p w14:paraId="7EDFB38C" w14:textId="7E4E7EAF" w:rsidR="000623E6" w:rsidRDefault="000623E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r>
      <w:r>
        <w:instrText xml:space="preserve"> PAGEREF _Toc67937242 \h </w:instrText>
      </w:r>
      <w:r>
        <w:fldChar w:fldCharType="separate"/>
      </w:r>
      <w:r>
        <w:t>101</w:t>
      </w:r>
      <w:r>
        <w:fldChar w:fldCharType="end"/>
      </w:r>
    </w:p>
    <w:p w14:paraId="66F80967" w14:textId="16351B64" w:rsidR="000623E6" w:rsidRDefault="000623E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_Toc67937243 \h </w:instrText>
      </w:r>
      <w:r>
        <w:fldChar w:fldCharType="separate"/>
      </w:r>
      <w:r>
        <w:t>101</w:t>
      </w:r>
      <w:r>
        <w:fldChar w:fldCharType="end"/>
      </w:r>
    </w:p>
    <w:p w14:paraId="548DA4E2" w14:textId="3580FAB1" w:rsidR="000623E6" w:rsidRDefault="000623E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_Toc67937244 \h </w:instrText>
      </w:r>
      <w:r>
        <w:fldChar w:fldCharType="separate"/>
      </w:r>
      <w:r>
        <w:t>101</w:t>
      </w:r>
      <w:r>
        <w:fldChar w:fldCharType="end"/>
      </w:r>
    </w:p>
    <w:p w14:paraId="58FB6497" w14:textId="03E0F266" w:rsidR="000623E6" w:rsidRDefault="000623E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_Toc67937245 \h </w:instrText>
      </w:r>
      <w:r>
        <w:fldChar w:fldCharType="separate"/>
      </w:r>
      <w:r>
        <w:t>101</w:t>
      </w:r>
      <w:r>
        <w:fldChar w:fldCharType="end"/>
      </w:r>
    </w:p>
    <w:p w14:paraId="3F4EE3AD" w14:textId="7A5470F1" w:rsidR="000623E6" w:rsidRDefault="000623E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_Toc67937246 \h </w:instrText>
      </w:r>
      <w:r>
        <w:fldChar w:fldCharType="separate"/>
      </w:r>
      <w:r>
        <w:t>101</w:t>
      </w:r>
      <w:r>
        <w:fldChar w:fldCharType="end"/>
      </w:r>
    </w:p>
    <w:p w14:paraId="50813020" w14:textId="7A0D1181" w:rsidR="000623E6" w:rsidRDefault="000623E6">
      <w:pPr>
        <w:pStyle w:val="TOC4"/>
        <w:rPr>
          <w:rFonts w:asciiTheme="minorHAnsi" w:eastAsiaTheme="minorEastAsia" w:hAnsiTheme="minorHAnsi" w:cstheme="minorBidi"/>
          <w:sz w:val="22"/>
          <w:szCs w:val="22"/>
          <w:lang w:eastAsia="en-GB"/>
        </w:rPr>
      </w:pPr>
      <w:r>
        <w:t>6.5</w:t>
      </w:r>
      <w:r w:rsidRPr="00C70217">
        <w:rPr>
          <w:lang w:val="en-US" w:eastAsia="zh-CN"/>
        </w:rPr>
        <w:t>A</w:t>
      </w:r>
      <w:r>
        <w:t>.3.1</w:t>
      </w:r>
      <w:r>
        <w:rPr>
          <w:rFonts w:asciiTheme="minorHAnsi" w:eastAsiaTheme="minorEastAsia" w:hAnsiTheme="minorHAnsi" w:cstheme="minorBidi"/>
          <w:sz w:val="22"/>
          <w:szCs w:val="22"/>
          <w:lang w:eastAsia="en-GB"/>
        </w:rPr>
        <w:tab/>
      </w:r>
      <w:r>
        <w:t>In</w:t>
      </w:r>
      <w:r w:rsidRPr="00C70217">
        <w:rPr>
          <w:lang w:val="en-US" w:eastAsia="zh-CN"/>
        </w:rPr>
        <w:t>ter-band CA between FR1 and FR2</w:t>
      </w:r>
      <w:r>
        <w:tab/>
      </w:r>
      <w:r>
        <w:fldChar w:fldCharType="begin"/>
      </w:r>
      <w:r>
        <w:instrText xml:space="preserve"> PAGEREF _Toc67937247 \h </w:instrText>
      </w:r>
      <w:r>
        <w:fldChar w:fldCharType="separate"/>
      </w:r>
      <w:r>
        <w:t>101</w:t>
      </w:r>
      <w:r>
        <w:fldChar w:fldCharType="end"/>
      </w:r>
    </w:p>
    <w:p w14:paraId="07201205" w14:textId="44CCECE0" w:rsidR="000623E6" w:rsidRDefault="000623E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_Toc67937248 \h </w:instrText>
      </w:r>
      <w:r>
        <w:fldChar w:fldCharType="separate"/>
      </w:r>
      <w:r>
        <w:t>101</w:t>
      </w:r>
      <w:r>
        <w:fldChar w:fldCharType="end"/>
      </w:r>
    </w:p>
    <w:p w14:paraId="74600DD9" w14:textId="50D537ED" w:rsidR="000623E6" w:rsidRDefault="000623E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_Toc67937249 \h </w:instrText>
      </w:r>
      <w:r>
        <w:fldChar w:fldCharType="separate"/>
      </w:r>
      <w:r>
        <w:t>101</w:t>
      </w:r>
      <w:r>
        <w:fldChar w:fldCharType="end"/>
      </w:r>
    </w:p>
    <w:p w14:paraId="24003B57" w14:textId="385261A3" w:rsidR="000623E6" w:rsidRDefault="000623E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_Toc67937250 \h </w:instrText>
      </w:r>
      <w:r>
        <w:fldChar w:fldCharType="separate"/>
      </w:r>
      <w:r>
        <w:t>101</w:t>
      </w:r>
      <w:r>
        <w:fldChar w:fldCharType="end"/>
      </w:r>
    </w:p>
    <w:p w14:paraId="37F135AC" w14:textId="7F6D4E72" w:rsidR="000623E6" w:rsidRDefault="000623E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_Toc67937251 \h </w:instrText>
      </w:r>
      <w:r>
        <w:fldChar w:fldCharType="separate"/>
      </w:r>
      <w:r>
        <w:t>101</w:t>
      </w:r>
      <w:r>
        <w:fldChar w:fldCharType="end"/>
      </w:r>
    </w:p>
    <w:p w14:paraId="3BA4E2BF" w14:textId="45685B96" w:rsidR="000623E6" w:rsidRDefault="000623E6">
      <w:pPr>
        <w:pStyle w:val="TOC4"/>
        <w:rPr>
          <w:rFonts w:asciiTheme="minorHAnsi" w:eastAsiaTheme="minorEastAsia" w:hAnsiTheme="minorHAnsi" w:cstheme="minorBidi"/>
          <w:sz w:val="22"/>
          <w:szCs w:val="22"/>
          <w:lang w:eastAsia="en-GB"/>
        </w:rPr>
      </w:pPr>
      <w:r w:rsidRPr="00C70217">
        <w:rPr>
          <w:lang w:val="en-US"/>
        </w:rPr>
        <w:t>6.5B.1.5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_Toc67937252 \h </w:instrText>
      </w:r>
      <w:r>
        <w:fldChar w:fldCharType="separate"/>
      </w:r>
      <w:r>
        <w:t>102</w:t>
      </w:r>
      <w:r>
        <w:fldChar w:fldCharType="end"/>
      </w:r>
    </w:p>
    <w:p w14:paraId="3F9B9C5E" w14:textId="603DD036" w:rsidR="000623E6" w:rsidRDefault="000623E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_Toc67937253 \h </w:instrText>
      </w:r>
      <w:r>
        <w:fldChar w:fldCharType="separate"/>
      </w:r>
      <w:r>
        <w:t>102</w:t>
      </w:r>
      <w:r>
        <w:fldChar w:fldCharType="end"/>
      </w:r>
    </w:p>
    <w:p w14:paraId="4FCA99F7" w14:textId="336244AD" w:rsidR="000623E6" w:rsidRDefault="000623E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_Toc67937254 \h </w:instrText>
      </w:r>
      <w:r>
        <w:fldChar w:fldCharType="separate"/>
      </w:r>
      <w:r>
        <w:t>102</w:t>
      </w:r>
      <w:r>
        <w:fldChar w:fldCharType="end"/>
      </w:r>
    </w:p>
    <w:p w14:paraId="2A816E13" w14:textId="4B9C0D9E" w:rsidR="000623E6" w:rsidRDefault="000623E6">
      <w:pPr>
        <w:pStyle w:val="TOC5"/>
        <w:rPr>
          <w:rFonts w:asciiTheme="minorHAnsi" w:eastAsiaTheme="minorEastAsia" w:hAnsiTheme="minorHAnsi" w:cstheme="minorBidi"/>
          <w:sz w:val="22"/>
          <w:szCs w:val="22"/>
          <w:lang w:eastAsia="en-GB"/>
        </w:rPr>
      </w:pPr>
      <w:r>
        <w:lastRenderedPageBreak/>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_Toc67937255 \h </w:instrText>
      </w:r>
      <w:r>
        <w:fldChar w:fldCharType="separate"/>
      </w:r>
      <w:r>
        <w:t>102</w:t>
      </w:r>
      <w:r>
        <w:fldChar w:fldCharType="end"/>
      </w:r>
    </w:p>
    <w:p w14:paraId="4268A478" w14:textId="3A8AA788" w:rsidR="000623E6" w:rsidRDefault="000623E6">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_Toc67937256 \h </w:instrText>
      </w:r>
      <w:r>
        <w:fldChar w:fldCharType="separate"/>
      </w:r>
      <w:r>
        <w:t>102</w:t>
      </w:r>
      <w:r>
        <w:fldChar w:fldCharType="end"/>
      </w:r>
    </w:p>
    <w:p w14:paraId="437A7A11" w14:textId="1364AB1F" w:rsidR="000623E6" w:rsidRDefault="000623E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70217">
        <w:rPr>
          <w:rFonts w:eastAsia="MS Mincho"/>
        </w:rPr>
        <w:t>Requirements for network signalled value "NS_35"</w:t>
      </w:r>
      <w:r>
        <w:tab/>
      </w:r>
      <w:r>
        <w:fldChar w:fldCharType="begin"/>
      </w:r>
      <w:r>
        <w:instrText xml:space="preserve"> PAGEREF _Toc67937257 \h </w:instrText>
      </w:r>
      <w:r>
        <w:fldChar w:fldCharType="separate"/>
      </w:r>
      <w:r>
        <w:t>102</w:t>
      </w:r>
      <w:r>
        <w:fldChar w:fldCharType="end"/>
      </w:r>
    </w:p>
    <w:p w14:paraId="4CA9BC49" w14:textId="597AE724" w:rsidR="000623E6" w:rsidRDefault="000623E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70217">
        <w:rPr>
          <w:rFonts w:eastAsia="MS Mincho"/>
        </w:rPr>
        <w:t>Requirements for network signalled value "NS_04"</w:t>
      </w:r>
      <w:r>
        <w:tab/>
      </w:r>
      <w:r>
        <w:fldChar w:fldCharType="begin"/>
      </w:r>
      <w:r>
        <w:instrText xml:space="preserve"> PAGEREF _Toc67937258 \h </w:instrText>
      </w:r>
      <w:r>
        <w:fldChar w:fldCharType="separate"/>
      </w:r>
      <w:r>
        <w:t>103</w:t>
      </w:r>
      <w:r>
        <w:fldChar w:fldCharType="end"/>
      </w:r>
    </w:p>
    <w:p w14:paraId="26A91BC1" w14:textId="486A85A4" w:rsidR="000623E6" w:rsidRDefault="000623E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_Toc67937259 \h </w:instrText>
      </w:r>
      <w:r>
        <w:fldChar w:fldCharType="separate"/>
      </w:r>
      <w:r>
        <w:t>103</w:t>
      </w:r>
      <w:r>
        <w:fldChar w:fldCharType="end"/>
      </w:r>
    </w:p>
    <w:p w14:paraId="409A8FC8" w14:textId="05AB63FC" w:rsidR="000623E6" w:rsidRDefault="000623E6">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_Toc67937260 \h </w:instrText>
      </w:r>
      <w:r>
        <w:fldChar w:fldCharType="separate"/>
      </w:r>
      <w:r>
        <w:t>104</w:t>
      </w:r>
      <w:r>
        <w:fldChar w:fldCharType="end"/>
      </w:r>
    </w:p>
    <w:p w14:paraId="048ACF3D" w14:textId="021FEF04" w:rsidR="000623E6" w:rsidRDefault="000623E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_Toc67937261 \h </w:instrText>
      </w:r>
      <w:r>
        <w:fldChar w:fldCharType="separate"/>
      </w:r>
      <w:r>
        <w:t>104</w:t>
      </w:r>
      <w:r>
        <w:fldChar w:fldCharType="end"/>
      </w:r>
    </w:p>
    <w:p w14:paraId="5C3D19FF" w14:textId="49AD5DCD" w:rsidR="000623E6" w:rsidRDefault="000623E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_Toc67937262 \h </w:instrText>
      </w:r>
      <w:r>
        <w:fldChar w:fldCharType="separate"/>
      </w:r>
      <w:r>
        <w:t>104</w:t>
      </w:r>
      <w:r>
        <w:fldChar w:fldCharType="end"/>
      </w:r>
    </w:p>
    <w:p w14:paraId="2F1B2660" w14:textId="27016F33" w:rsidR="000623E6" w:rsidRDefault="000623E6">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_Toc67937263 \h </w:instrText>
      </w:r>
      <w:r>
        <w:fldChar w:fldCharType="separate"/>
      </w:r>
      <w:r>
        <w:t>104</w:t>
      </w:r>
      <w:r>
        <w:fldChar w:fldCharType="end"/>
      </w:r>
    </w:p>
    <w:p w14:paraId="3F9C0971" w14:textId="180E8333" w:rsidR="000623E6" w:rsidRDefault="000623E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_Toc67937264 \h </w:instrText>
      </w:r>
      <w:r>
        <w:fldChar w:fldCharType="separate"/>
      </w:r>
      <w:r>
        <w:t>104</w:t>
      </w:r>
      <w:r>
        <w:fldChar w:fldCharType="end"/>
      </w:r>
    </w:p>
    <w:p w14:paraId="60230259" w14:textId="57A8F1C1" w:rsidR="000623E6" w:rsidRDefault="000623E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_Toc67937265 \h </w:instrText>
      </w:r>
      <w:r>
        <w:fldChar w:fldCharType="separate"/>
      </w:r>
      <w:r>
        <w:t>104</w:t>
      </w:r>
      <w:r>
        <w:fldChar w:fldCharType="end"/>
      </w:r>
    </w:p>
    <w:p w14:paraId="3A1E096B" w14:textId="62D514C0" w:rsidR="000623E6" w:rsidRDefault="000623E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_Toc67937266 \h </w:instrText>
      </w:r>
      <w:r>
        <w:fldChar w:fldCharType="separate"/>
      </w:r>
      <w:r>
        <w:t>104</w:t>
      </w:r>
      <w:r>
        <w:fldChar w:fldCharType="end"/>
      </w:r>
    </w:p>
    <w:p w14:paraId="2D5C15BB" w14:textId="7B4CE7E2" w:rsidR="000623E6" w:rsidRDefault="000623E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_Toc67937267 \h </w:instrText>
      </w:r>
      <w:r>
        <w:fldChar w:fldCharType="separate"/>
      </w:r>
      <w:r>
        <w:t>105</w:t>
      </w:r>
      <w:r>
        <w:fldChar w:fldCharType="end"/>
      </w:r>
    </w:p>
    <w:p w14:paraId="40BA61D4" w14:textId="08BBC36B" w:rsidR="000623E6" w:rsidRDefault="000623E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_Toc67937268 \h </w:instrText>
      </w:r>
      <w:r>
        <w:fldChar w:fldCharType="separate"/>
      </w:r>
      <w:r>
        <w:t>105</w:t>
      </w:r>
      <w:r>
        <w:fldChar w:fldCharType="end"/>
      </w:r>
    </w:p>
    <w:p w14:paraId="4947D303" w14:textId="2ACFF06A" w:rsidR="000623E6" w:rsidRDefault="000623E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_Toc67937269 \h </w:instrText>
      </w:r>
      <w:r>
        <w:fldChar w:fldCharType="separate"/>
      </w:r>
      <w:r>
        <w:t>105</w:t>
      </w:r>
      <w:r>
        <w:fldChar w:fldCharType="end"/>
      </w:r>
    </w:p>
    <w:p w14:paraId="6377017D" w14:textId="4DB6E2F9" w:rsidR="000623E6" w:rsidRDefault="000623E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_Toc67937270 \h </w:instrText>
      </w:r>
      <w:r>
        <w:fldChar w:fldCharType="separate"/>
      </w:r>
      <w:r>
        <w:t>105</w:t>
      </w:r>
      <w:r>
        <w:fldChar w:fldCharType="end"/>
      </w:r>
    </w:p>
    <w:p w14:paraId="67810BB9" w14:textId="617B97D2" w:rsidR="000623E6" w:rsidRDefault="000623E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_Toc67937271 \h </w:instrText>
      </w:r>
      <w:r>
        <w:fldChar w:fldCharType="separate"/>
      </w:r>
      <w:r>
        <w:t>105</w:t>
      </w:r>
      <w:r>
        <w:fldChar w:fldCharType="end"/>
      </w:r>
    </w:p>
    <w:p w14:paraId="5CABA6F3" w14:textId="4FCBB705" w:rsidR="000623E6" w:rsidRDefault="000623E6">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_Toc67937272 \h </w:instrText>
      </w:r>
      <w:r>
        <w:fldChar w:fldCharType="separate"/>
      </w:r>
      <w:r>
        <w:t>105</w:t>
      </w:r>
      <w:r>
        <w:fldChar w:fldCharType="end"/>
      </w:r>
    </w:p>
    <w:p w14:paraId="4030A3F3" w14:textId="3DF85320" w:rsidR="000623E6" w:rsidRDefault="000623E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_Toc67937273 \h </w:instrText>
      </w:r>
      <w:r>
        <w:fldChar w:fldCharType="separate"/>
      </w:r>
      <w:r>
        <w:t>105</w:t>
      </w:r>
      <w:r>
        <w:fldChar w:fldCharType="end"/>
      </w:r>
    </w:p>
    <w:p w14:paraId="250E7BCB" w14:textId="66947147" w:rsidR="000623E6" w:rsidRDefault="000623E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_Toc67937274 \h </w:instrText>
      </w:r>
      <w:r>
        <w:fldChar w:fldCharType="separate"/>
      </w:r>
      <w:r>
        <w:t>106</w:t>
      </w:r>
      <w:r>
        <w:fldChar w:fldCharType="end"/>
      </w:r>
    </w:p>
    <w:p w14:paraId="37AFDE68" w14:textId="09FECCC6" w:rsidR="000623E6" w:rsidRDefault="000623E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_Toc67937275 \h </w:instrText>
      </w:r>
      <w:r>
        <w:fldChar w:fldCharType="separate"/>
      </w:r>
      <w:r>
        <w:t>106</w:t>
      </w:r>
      <w:r>
        <w:fldChar w:fldCharType="end"/>
      </w:r>
    </w:p>
    <w:p w14:paraId="70F41671" w14:textId="0BF8C3EF" w:rsidR="000623E6" w:rsidRDefault="000623E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_Toc67937276 \h </w:instrText>
      </w:r>
      <w:r>
        <w:fldChar w:fldCharType="separate"/>
      </w:r>
      <w:r>
        <w:t>106</w:t>
      </w:r>
      <w:r>
        <w:fldChar w:fldCharType="end"/>
      </w:r>
    </w:p>
    <w:p w14:paraId="5F0DE502" w14:textId="75F6F007" w:rsidR="000623E6" w:rsidRDefault="000623E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_Toc67937277 \h </w:instrText>
      </w:r>
      <w:r>
        <w:fldChar w:fldCharType="separate"/>
      </w:r>
      <w:r>
        <w:t>114</w:t>
      </w:r>
      <w:r>
        <w:fldChar w:fldCharType="end"/>
      </w:r>
    </w:p>
    <w:p w14:paraId="33177696" w14:textId="078E1238" w:rsidR="000623E6" w:rsidRDefault="000623E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_Toc67937278 \h </w:instrText>
      </w:r>
      <w:r>
        <w:fldChar w:fldCharType="separate"/>
      </w:r>
      <w:r>
        <w:t>114</w:t>
      </w:r>
      <w:r>
        <w:fldChar w:fldCharType="end"/>
      </w:r>
    </w:p>
    <w:p w14:paraId="262D31CF" w14:textId="54008D99" w:rsidR="000623E6" w:rsidRDefault="000623E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_Toc67937279 \h </w:instrText>
      </w:r>
      <w:r>
        <w:fldChar w:fldCharType="separate"/>
      </w:r>
      <w:r>
        <w:t>114</w:t>
      </w:r>
      <w:r>
        <w:fldChar w:fldCharType="end"/>
      </w:r>
    </w:p>
    <w:p w14:paraId="2EDC9975" w14:textId="142233BB" w:rsidR="000623E6" w:rsidRDefault="000623E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_Toc67937280 \h </w:instrText>
      </w:r>
      <w:r>
        <w:fldChar w:fldCharType="separate"/>
      </w:r>
      <w:r>
        <w:t>114</w:t>
      </w:r>
      <w:r>
        <w:fldChar w:fldCharType="end"/>
      </w:r>
    </w:p>
    <w:p w14:paraId="5FF7ED60" w14:textId="126FE5A7" w:rsidR="000623E6" w:rsidRDefault="000623E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_Toc67937281 \h </w:instrText>
      </w:r>
      <w:r>
        <w:fldChar w:fldCharType="separate"/>
      </w:r>
      <w:r>
        <w:t>114</w:t>
      </w:r>
      <w:r>
        <w:fldChar w:fldCharType="end"/>
      </w:r>
    </w:p>
    <w:p w14:paraId="455A6DD7" w14:textId="1D685E7B" w:rsidR="000623E6" w:rsidRDefault="000623E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_Toc67937282 \h </w:instrText>
      </w:r>
      <w:r>
        <w:fldChar w:fldCharType="separate"/>
      </w:r>
      <w:r>
        <w:t>114</w:t>
      </w:r>
      <w:r>
        <w:fldChar w:fldCharType="end"/>
      </w:r>
    </w:p>
    <w:p w14:paraId="3934B583" w14:textId="1741F7C1" w:rsidR="000623E6" w:rsidRDefault="000623E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_Toc67937283 \h </w:instrText>
      </w:r>
      <w:r>
        <w:fldChar w:fldCharType="separate"/>
      </w:r>
      <w:r>
        <w:t>114</w:t>
      </w:r>
      <w:r>
        <w:fldChar w:fldCharType="end"/>
      </w:r>
    </w:p>
    <w:p w14:paraId="3624255A" w14:textId="43EE47D4" w:rsidR="000623E6" w:rsidRDefault="000623E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_Toc67937284 \h </w:instrText>
      </w:r>
      <w:r>
        <w:fldChar w:fldCharType="separate"/>
      </w:r>
      <w:r>
        <w:t>115</w:t>
      </w:r>
      <w:r>
        <w:fldChar w:fldCharType="end"/>
      </w:r>
    </w:p>
    <w:p w14:paraId="23B9C178" w14:textId="039A10BA" w:rsidR="000623E6" w:rsidRDefault="000623E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_Toc67937285 \h </w:instrText>
      </w:r>
      <w:r>
        <w:fldChar w:fldCharType="separate"/>
      </w:r>
      <w:r>
        <w:t>115</w:t>
      </w:r>
      <w:r>
        <w:fldChar w:fldCharType="end"/>
      </w:r>
    </w:p>
    <w:p w14:paraId="283FCEEB" w14:textId="046F37C8" w:rsidR="000623E6" w:rsidRDefault="000623E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_Toc67937286 \h </w:instrText>
      </w:r>
      <w:r>
        <w:fldChar w:fldCharType="separate"/>
      </w:r>
      <w:r>
        <w:t>115</w:t>
      </w:r>
      <w:r>
        <w:fldChar w:fldCharType="end"/>
      </w:r>
    </w:p>
    <w:p w14:paraId="32F1DB4C" w14:textId="0ABBBFF4" w:rsidR="000623E6" w:rsidRDefault="000623E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_Toc67937287 \h </w:instrText>
      </w:r>
      <w:r>
        <w:fldChar w:fldCharType="separate"/>
      </w:r>
      <w:r>
        <w:t>115</w:t>
      </w:r>
      <w:r>
        <w:fldChar w:fldCharType="end"/>
      </w:r>
    </w:p>
    <w:p w14:paraId="0376C8DB" w14:textId="44ECCB27" w:rsidR="000623E6" w:rsidRDefault="000623E6">
      <w:pPr>
        <w:pStyle w:val="TOC4"/>
        <w:rPr>
          <w:rFonts w:asciiTheme="minorHAnsi" w:eastAsiaTheme="minorEastAsia" w:hAnsiTheme="minorHAnsi" w:cstheme="minorBidi"/>
          <w:sz w:val="22"/>
          <w:szCs w:val="22"/>
          <w:lang w:eastAsia="en-GB"/>
        </w:rPr>
      </w:pPr>
      <w:r w:rsidRPr="00C70217">
        <w:rPr>
          <w:lang w:val="en-US"/>
        </w:rPr>
        <w:t>6.5B.5.1</w:t>
      </w:r>
      <w:r>
        <w:rPr>
          <w:rFonts w:asciiTheme="minorHAnsi" w:eastAsiaTheme="minorEastAsia" w:hAnsiTheme="minorHAnsi" w:cstheme="minorBidi"/>
          <w:sz w:val="22"/>
          <w:szCs w:val="22"/>
          <w:lang w:eastAsia="en-GB"/>
        </w:rPr>
        <w:tab/>
      </w:r>
      <w:r w:rsidRPr="00C70217">
        <w:rPr>
          <w:lang w:val="en-US"/>
        </w:rPr>
        <w:t>Intra-band contiguous EN-DC</w:t>
      </w:r>
      <w:r>
        <w:tab/>
      </w:r>
      <w:r>
        <w:fldChar w:fldCharType="begin"/>
      </w:r>
      <w:r>
        <w:instrText xml:space="preserve"> PAGEREF _Toc67937288 \h </w:instrText>
      </w:r>
      <w:r>
        <w:fldChar w:fldCharType="separate"/>
      </w:r>
      <w:r>
        <w:t>115</w:t>
      </w:r>
      <w:r>
        <w:fldChar w:fldCharType="end"/>
      </w:r>
    </w:p>
    <w:p w14:paraId="7F042FA7" w14:textId="0A7444FD" w:rsidR="000623E6" w:rsidRDefault="000623E6">
      <w:pPr>
        <w:pStyle w:val="TOC4"/>
        <w:rPr>
          <w:rFonts w:asciiTheme="minorHAnsi" w:eastAsiaTheme="minorEastAsia" w:hAnsiTheme="minorHAnsi" w:cstheme="minorBidi"/>
          <w:sz w:val="22"/>
          <w:szCs w:val="22"/>
          <w:lang w:eastAsia="en-GB"/>
        </w:rPr>
      </w:pPr>
      <w:r w:rsidRPr="00C70217">
        <w:rPr>
          <w:lang w:val="en-US"/>
        </w:rPr>
        <w:t>6.5B.5.2</w:t>
      </w:r>
      <w:r>
        <w:rPr>
          <w:rFonts w:asciiTheme="minorHAnsi" w:eastAsiaTheme="minorEastAsia" w:hAnsiTheme="minorHAnsi" w:cstheme="minorBidi"/>
          <w:sz w:val="22"/>
          <w:szCs w:val="22"/>
          <w:lang w:eastAsia="en-GB"/>
        </w:rPr>
        <w:tab/>
      </w:r>
      <w:r w:rsidRPr="00C70217">
        <w:rPr>
          <w:lang w:val="en-US"/>
        </w:rPr>
        <w:t>Intra-band non-contiguous EN-DC</w:t>
      </w:r>
      <w:r>
        <w:tab/>
      </w:r>
      <w:r>
        <w:fldChar w:fldCharType="begin"/>
      </w:r>
      <w:r>
        <w:instrText xml:space="preserve"> PAGEREF _Toc67937289 \h </w:instrText>
      </w:r>
      <w:r>
        <w:fldChar w:fldCharType="separate"/>
      </w:r>
      <w:r>
        <w:t>115</w:t>
      </w:r>
      <w:r>
        <w:fldChar w:fldCharType="end"/>
      </w:r>
    </w:p>
    <w:p w14:paraId="5EA51F6A" w14:textId="081E8F4B" w:rsidR="000623E6" w:rsidRDefault="000623E6">
      <w:pPr>
        <w:pStyle w:val="TOC4"/>
        <w:rPr>
          <w:rFonts w:asciiTheme="minorHAnsi" w:eastAsiaTheme="minorEastAsia" w:hAnsiTheme="minorHAnsi" w:cstheme="minorBidi"/>
          <w:sz w:val="22"/>
          <w:szCs w:val="22"/>
          <w:lang w:eastAsia="en-GB"/>
        </w:rPr>
      </w:pPr>
      <w:r w:rsidRPr="00C70217">
        <w:rPr>
          <w:lang w:val="en-US"/>
        </w:rPr>
        <w:t>6.5B.5.3</w:t>
      </w:r>
      <w:r>
        <w:rPr>
          <w:rFonts w:asciiTheme="minorHAnsi" w:eastAsiaTheme="minorEastAsia" w:hAnsiTheme="minorHAnsi" w:cstheme="minorBidi"/>
          <w:sz w:val="22"/>
          <w:szCs w:val="22"/>
          <w:lang w:eastAsia="en-GB"/>
        </w:rPr>
        <w:tab/>
      </w:r>
      <w:r w:rsidRPr="00C70217">
        <w:rPr>
          <w:lang w:val="en-US"/>
        </w:rPr>
        <w:t>Inter-band EN-DC within FR1</w:t>
      </w:r>
      <w:r>
        <w:tab/>
      </w:r>
      <w:r>
        <w:fldChar w:fldCharType="begin"/>
      </w:r>
      <w:r>
        <w:instrText xml:space="preserve"> PAGEREF _Toc67937290 \h </w:instrText>
      </w:r>
      <w:r>
        <w:fldChar w:fldCharType="separate"/>
      </w:r>
      <w:r>
        <w:t>115</w:t>
      </w:r>
      <w:r>
        <w:fldChar w:fldCharType="end"/>
      </w:r>
    </w:p>
    <w:p w14:paraId="7FB3082F" w14:textId="555AB082" w:rsidR="000623E6" w:rsidRDefault="000623E6">
      <w:pPr>
        <w:pStyle w:val="TOC4"/>
        <w:rPr>
          <w:rFonts w:asciiTheme="minorHAnsi" w:eastAsiaTheme="minorEastAsia" w:hAnsiTheme="minorHAnsi" w:cstheme="minorBidi"/>
          <w:sz w:val="22"/>
          <w:szCs w:val="22"/>
          <w:lang w:eastAsia="en-GB"/>
        </w:rPr>
      </w:pPr>
      <w:r w:rsidRPr="00C70217">
        <w:rPr>
          <w:lang w:val="en-US"/>
        </w:rPr>
        <w:t>6.5B.5.3a</w:t>
      </w:r>
      <w:r>
        <w:rPr>
          <w:rFonts w:asciiTheme="minorHAnsi" w:eastAsiaTheme="minorEastAsia" w:hAnsiTheme="minorHAnsi" w:cstheme="minorBidi"/>
          <w:sz w:val="22"/>
          <w:szCs w:val="22"/>
          <w:lang w:eastAsia="en-GB"/>
        </w:rPr>
        <w:tab/>
      </w:r>
      <w:r w:rsidRPr="00C70217">
        <w:rPr>
          <w:lang w:val="en-US"/>
        </w:rPr>
        <w:t>Inter-band NE-DC within FR1</w:t>
      </w:r>
      <w:r>
        <w:tab/>
      </w:r>
      <w:r>
        <w:fldChar w:fldCharType="begin"/>
      </w:r>
      <w:r>
        <w:instrText xml:space="preserve"> PAGEREF _Toc67937291 \h </w:instrText>
      </w:r>
      <w:r>
        <w:fldChar w:fldCharType="separate"/>
      </w:r>
      <w:r>
        <w:t>115</w:t>
      </w:r>
      <w:r>
        <w:fldChar w:fldCharType="end"/>
      </w:r>
    </w:p>
    <w:p w14:paraId="124DFBBF" w14:textId="77235B23" w:rsidR="000623E6" w:rsidRDefault="000623E6">
      <w:pPr>
        <w:pStyle w:val="TOC4"/>
        <w:rPr>
          <w:rFonts w:asciiTheme="minorHAnsi" w:eastAsiaTheme="minorEastAsia" w:hAnsiTheme="minorHAnsi" w:cstheme="minorBidi"/>
          <w:sz w:val="22"/>
          <w:szCs w:val="22"/>
          <w:lang w:eastAsia="en-GB"/>
        </w:rPr>
      </w:pPr>
      <w:r w:rsidRPr="00C70217">
        <w:rPr>
          <w:lang w:val="en-US"/>
        </w:rPr>
        <w:t>6.5B.5.4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_Toc67937292 \h </w:instrText>
      </w:r>
      <w:r>
        <w:fldChar w:fldCharType="separate"/>
      </w:r>
      <w:r>
        <w:t>115</w:t>
      </w:r>
      <w:r>
        <w:fldChar w:fldCharType="end"/>
      </w:r>
    </w:p>
    <w:p w14:paraId="54BF8DDA" w14:textId="0A73A69A" w:rsidR="000623E6" w:rsidRDefault="000623E6">
      <w:pPr>
        <w:pStyle w:val="TOC4"/>
        <w:rPr>
          <w:rFonts w:asciiTheme="minorHAnsi" w:eastAsiaTheme="minorEastAsia" w:hAnsiTheme="minorHAnsi" w:cstheme="minorBidi"/>
          <w:sz w:val="22"/>
          <w:szCs w:val="22"/>
          <w:lang w:eastAsia="en-GB"/>
        </w:rPr>
      </w:pPr>
      <w:r w:rsidRPr="00C70217">
        <w:rPr>
          <w:lang w:val="en-US"/>
        </w:rPr>
        <w:t>6.5B.5.5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_Toc67937293 \h </w:instrText>
      </w:r>
      <w:r>
        <w:fldChar w:fldCharType="separate"/>
      </w:r>
      <w:r>
        <w:t>116</w:t>
      </w:r>
      <w:r>
        <w:fldChar w:fldCharType="end"/>
      </w:r>
    </w:p>
    <w:p w14:paraId="53B1B844" w14:textId="5AA00113" w:rsidR="000623E6" w:rsidRDefault="000623E6">
      <w:pPr>
        <w:pStyle w:val="TOC2"/>
        <w:rPr>
          <w:rFonts w:asciiTheme="minorHAnsi" w:eastAsiaTheme="minorEastAsia" w:hAnsiTheme="minorHAnsi" w:cstheme="minorBidi"/>
          <w:sz w:val="22"/>
          <w:szCs w:val="22"/>
          <w:lang w:eastAsia="en-GB"/>
        </w:rPr>
      </w:pPr>
      <w:r w:rsidRPr="00C70217">
        <w:rPr>
          <w:lang w:val="en-US"/>
        </w:rPr>
        <w:t>6.6B</w:t>
      </w:r>
      <w:r>
        <w:rPr>
          <w:rFonts w:asciiTheme="minorHAnsi" w:eastAsiaTheme="minorEastAsia" w:hAnsiTheme="minorHAnsi" w:cstheme="minorBidi"/>
          <w:sz w:val="22"/>
          <w:szCs w:val="22"/>
          <w:lang w:eastAsia="en-GB"/>
        </w:rPr>
        <w:tab/>
      </w:r>
      <w:r w:rsidRPr="00C70217">
        <w:rPr>
          <w:lang w:val="en-US"/>
        </w:rPr>
        <w:t>Beam correspondence for DC</w:t>
      </w:r>
      <w:r>
        <w:tab/>
      </w:r>
      <w:r>
        <w:fldChar w:fldCharType="begin"/>
      </w:r>
      <w:r>
        <w:instrText xml:space="preserve"> PAGEREF _Toc67937294 \h </w:instrText>
      </w:r>
      <w:r>
        <w:fldChar w:fldCharType="separate"/>
      </w:r>
      <w:r>
        <w:t>116</w:t>
      </w:r>
      <w:r>
        <w:fldChar w:fldCharType="end"/>
      </w:r>
    </w:p>
    <w:p w14:paraId="63F6DAE6" w14:textId="3CB85A0C" w:rsidR="000623E6" w:rsidRDefault="000623E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_Toc67937295 \h </w:instrText>
      </w:r>
      <w:r>
        <w:fldChar w:fldCharType="separate"/>
      </w:r>
      <w:r>
        <w:t>116</w:t>
      </w:r>
      <w:r>
        <w:fldChar w:fldCharType="end"/>
      </w:r>
    </w:p>
    <w:p w14:paraId="10388D5D" w14:textId="67669DCB" w:rsidR="000623E6" w:rsidRDefault="000623E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_Toc67937296 \h </w:instrText>
      </w:r>
      <w:r>
        <w:fldChar w:fldCharType="separate"/>
      </w:r>
      <w:r>
        <w:t>116</w:t>
      </w:r>
      <w:r>
        <w:fldChar w:fldCharType="end"/>
      </w:r>
    </w:p>
    <w:p w14:paraId="6493DA29" w14:textId="6522B2FA" w:rsidR="000623E6" w:rsidRDefault="000623E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_Toc67937297 \h </w:instrText>
      </w:r>
      <w:r>
        <w:fldChar w:fldCharType="separate"/>
      </w:r>
      <w:r>
        <w:t>116</w:t>
      </w:r>
      <w:r>
        <w:fldChar w:fldCharType="end"/>
      </w:r>
    </w:p>
    <w:p w14:paraId="17254BA3" w14:textId="6D8A5D1B" w:rsidR="000623E6" w:rsidRDefault="000623E6">
      <w:pPr>
        <w:pStyle w:val="TOC3"/>
        <w:rPr>
          <w:rFonts w:asciiTheme="minorHAnsi" w:eastAsiaTheme="minorEastAsia" w:hAnsiTheme="minorHAnsi" w:cstheme="minorBidi"/>
          <w:sz w:val="22"/>
          <w:szCs w:val="22"/>
          <w:lang w:eastAsia="en-GB"/>
        </w:rPr>
      </w:pPr>
      <w:r w:rsidRPr="00C70217">
        <w:rPr>
          <w:lang w:val="en-US"/>
        </w:rPr>
        <w:t>6.6B.4</w:t>
      </w:r>
      <w:r>
        <w:rPr>
          <w:rFonts w:asciiTheme="minorHAnsi" w:eastAsiaTheme="minorEastAsia" w:hAnsiTheme="minorHAnsi" w:cstheme="minorBidi"/>
          <w:sz w:val="22"/>
          <w:szCs w:val="22"/>
          <w:lang w:eastAsia="en-GB"/>
        </w:rPr>
        <w:tab/>
      </w:r>
      <w:r w:rsidRPr="00C70217">
        <w:rPr>
          <w:lang w:val="en-US"/>
        </w:rPr>
        <w:t>Inter-band EN-DC including FR2</w:t>
      </w:r>
      <w:r>
        <w:tab/>
      </w:r>
      <w:r>
        <w:fldChar w:fldCharType="begin"/>
      </w:r>
      <w:r>
        <w:instrText xml:space="preserve"> PAGEREF _Toc67937298 \h </w:instrText>
      </w:r>
      <w:r>
        <w:fldChar w:fldCharType="separate"/>
      </w:r>
      <w:r>
        <w:t>116</w:t>
      </w:r>
      <w:r>
        <w:fldChar w:fldCharType="end"/>
      </w:r>
    </w:p>
    <w:p w14:paraId="0CD35F8B" w14:textId="4837DB86" w:rsidR="000623E6" w:rsidRDefault="000623E6">
      <w:pPr>
        <w:pStyle w:val="TOC3"/>
        <w:rPr>
          <w:rFonts w:asciiTheme="minorHAnsi" w:eastAsiaTheme="minorEastAsia" w:hAnsiTheme="minorHAnsi" w:cstheme="minorBidi"/>
          <w:sz w:val="22"/>
          <w:szCs w:val="22"/>
          <w:lang w:eastAsia="en-GB"/>
        </w:rPr>
      </w:pPr>
      <w:r w:rsidRPr="00C70217">
        <w:rPr>
          <w:lang w:val="en-US"/>
        </w:rPr>
        <w:t>6.6B.5</w:t>
      </w:r>
      <w:r>
        <w:rPr>
          <w:rFonts w:asciiTheme="minorHAnsi" w:eastAsiaTheme="minorEastAsia" w:hAnsiTheme="minorHAnsi" w:cstheme="minorBidi"/>
          <w:sz w:val="22"/>
          <w:szCs w:val="22"/>
          <w:lang w:eastAsia="en-GB"/>
        </w:rPr>
        <w:tab/>
      </w:r>
      <w:r w:rsidRPr="00C70217">
        <w:rPr>
          <w:lang w:val="en-US"/>
        </w:rPr>
        <w:t>Inter-band EN-DC including both FR1 and FR2</w:t>
      </w:r>
      <w:r>
        <w:tab/>
      </w:r>
      <w:r>
        <w:fldChar w:fldCharType="begin"/>
      </w:r>
      <w:r>
        <w:instrText xml:space="preserve"> PAGEREF _Toc67937299 \h </w:instrText>
      </w:r>
      <w:r>
        <w:fldChar w:fldCharType="separate"/>
      </w:r>
      <w:r>
        <w:t>116</w:t>
      </w:r>
      <w:r>
        <w:fldChar w:fldCharType="end"/>
      </w:r>
    </w:p>
    <w:p w14:paraId="24051B3C" w14:textId="13D6FCC0" w:rsidR="000623E6" w:rsidRDefault="000623E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_Toc67937300 \h </w:instrText>
      </w:r>
      <w:r>
        <w:fldChar w:fldCharType="separate"/>
      </w:r>
      <w:r>
        <w:t>116</w:t>
      </w:r>
      <w:r>
        <w:fldChar w:fldCharType="end"/>
      </w:r>
    </w:p>
    <w:p w14:paraId="72F28810" w14:textId="34B960F0" w:rsidR="000623E6" w:rsidRDefault="000623E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_Toc67937301 \h </w:instrText>
      </w:r>
      <w:r>
        <w:fldChar w:fldCharType="separate"/>
      </w:r>
      <w:r>
        <w:t>116</w:t>
      </w:r>
      <w:r>
        <w:fldChar w:fldCharType="end"/>
      </w:r>
    </w:p>
    <w:p w14:paraId="5D5AC1A6" w14:textId="480162AB" w:rsidR="000623E6" w:rsidRDefault="000623E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r>
      <w:r>
        <w:instrText xml:space="preserve"> PAGEREF _Toc67937302 \h </w:instrText>
      </w:r>
      <w:r>
        <w:fldChar w:fldCharType="separate"/>
      </w:r>
      <w:r>
        <w:t>117</w:t>
      </w:r>
      <w:r>
        <w:fldChar w:fldCharType="end"/>
      </w:r>
    </w:p>
    <w:p w14:paraId="7DC3F69C" w14:textId="7C4C379E" w:rsidR="000623E6" w:rsidRDefault="000623E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r>
      <w:r>
        <w:instrText xml:space="preserve"> PAGEREF _Toc67937303 \h </w:instrText>
      </w:r>
      <w:r>
        <w:fldChar w:fldCharType="separate"/>
      </w:r>
      <w:r>
        <w:t>117</w:t>
      </w:r>
      <w:r>
        <w:fldChar w:fldCharType="end"/>
      </w:r>
    </w:p>
    <w:p w14:paraId="61D8C1CB" w14:textId="16E70CE5" w:rsidR="000623E6" w:rsidRDefault="000623E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_Toc67937304 \h </w:instrText>
      </w:r>
      <w:r>
        <w:fldChar w:fldCharType="separate"/>
      </w:r>
      <w:r>
        <w:t>117</w:t>
      </w:r>
      <w:r>
        <w:fldChar w:fldCharType="end"/>
      </w:r>
    </w:p>
    <w:p w14:paraId="538F8427" w14:textId="0E6B77ED" w:rsidR="000623E6" w:rsidRDefault="000623E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_Toc67937305 \h </w:instrText>
      </w:r>
      <w:r>
        <w:fldChar w:fldCharType="separate"/>
      </w:r>
      <w:r>
        <w:t>117</w:t>
      </w:r>
      <w:r>
        <w:fldChar w:fldCharType="end"/>
      </w:r>
    </w:p>
    <w:p w14:paraId="43CDAC3A" w14:textId="0B0F6B0B" w:rsidR="000623E6" w:rsidRDefault="000623E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_Toc67937306 \h </w:instrText>
      </w:r>
      <w:r>
        <w:fldChar w:fldCharType="separate"/>
      </w:r>
      <w:r>
        <w:t>117</w:t>
      </w:r>
      <w:r>
        <w:fldChar w:fldCharType="end"/>
      </w:r>
    </w:p>
    <w:p w14:paraId="445501AA" w14:textId="1083CC98" w:rsidR="000623E6" w:rsidRDefault="000623E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70217">
        <w:rPr>
          <w:vertAlign w:val="subscript"/>
        </w:rPr>
        <w:t>IB,c</w:t>
      </w:r>
      <w:r>
        <w:t xml:space="preserve"> for CA</w:t>
      </w:r>
      <w:r>
        <w:tab/>
      </w:r>
      <w:r>
        <w:fldChar w:fldCharType="begin"/>
      </w:r>
      <w:r>
        <w:instrText xml:space="preserve"> PAGEREF _Toc67937307 \h </w:instrText>
      </w:r>
      <w:r>
        <w:fldChar w:fldCharType="separate"/>
      </w:r>
      <w:r>
        <w:t>117</w:t>
      </w:r>
      <w:r>
        <w:fldChar w:fldCharType="end"/>
      </w:r>
    </w:p>
    <w:p w14:paraId="0C2DB35F" w14:textId="623C51E3" w:rsidR="000623E6" w:rsidRDefault="000623E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70217">
        <w:rPr>
          <w:vertAlign w:val="subscript"/>
        </w:rPr>
        <w:t xml:space="preserve">IB,c </w:t>
      </w:r>
      <w:r>
        <w:t>for Inter-band CA between FR1 and FR2</w:t>
      </w:r>
      <w:r>
        <w:tab/>
      </w:r>
      <w:r>
        <w:fldChar w:fldCharType="begin"/>
      </w:r>
      <w:r>
        <w:instrText xml:space="preserve"> PAGEREF _Toc67937308 \h </w:instrText>
      </w:r>
      <w:r>
        <w:fldChar w:fldCharType="separate"/>
      </w:r>
      <w:r>
        <w:t>118</w:t>
      </w:r>
      <w:r>
        <w:fldChar w:fldCharType="end"/>
      </w:r>
    </w:p>
    <w:p w14:paraId="50470A78" w14:textId="24008C56" w:rsidR="000623E6" w:rsidRDefault="000623E6">
      <w:pPr>
        <w:pStyle w:val="TOC3"/>
        <w:rPr>
          <w:rFonts w:asciiTheme="minorHAnsi" w:eastAsiaTheme="minorEastAsia" w:hAnsiTheme="minorHAnsi" w:cstheme="minorBidi"/>
          <w:sz w:val="22"/>
          <w:szCs w:val="22"/>
          <w:lang w:eastAsia="en-GB"/>
        </w:rPr>
      </w:pPr>
      <w:r w:rsidRPr="00C70217">
        <w:rPr>
          <w:rFonts w:eastAsia="MS Mincho"/>
        </w:rPr>
        <w:t>7.3A.4</w:t>
      </w:r>
      <w:r>
        <w:rPr>
          <w:rFonts w:asciiTheme="minorHAnsi" w:eastAsiaTheme="minorEastAsia" w:hAnsiTheme="minorHAnsi" w:cstheme="minorBidi"/>
          <w:sz w:val="22"/>
          <w:szCs w:val="22"/>
          <w:lang w:eastAsia="en-GB"/>
        </w:rPr>
        <w:tab/>
      </w:r>
      <w:r w:rsidRPr="00C70217">
        <w:rPr>
          <w:rFonts w:eastAsia="MS Mincho"/>
        </w:rPr>
        <w:t>Void</w:t>
      </w:r>
      <w:r>
        <w:tab/>
      </w:r>
      <w:r>
        <w:fldChar w:fldCharType="begin"/>
      </w:r>
      <w:r>
        <w:instrText xml:space="preserve"> PAGEREF _Toc67937309 \h </w:instrText>
      </w:r>
      <w:r>
        <w:fldChar w:fldCharType="separate"/>
      </w:r>
      <w:r>
        <w:t>118</w:t>
      </w:r>
      <w:r>
        <w:fldChar w:fldCharType="end"/>
      </w:r>
    </w:p>
    <w:p w14:paraId="506977F5" w14:textId="05B87052" w:rsidR="000623E6" w:rsidRDefault="000623E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_Toc67937310 \h </w:instrText>
      </w:r>
      <w:r>
        <w:fldChar w:fldCharType="separate"/>
      </w:r>
      <w:r>
        <w:t>118</w:t>
      </w:r>
      <w:r>
        <w:fldChar w:fldCharType="end"/>
      </w:r>
    </w:p>
    <w:p w14:paraId="792BCE16" w14:textId="4F1AC312" w:rsidR="000623E6" w:rsidRDefault="000623E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_Toc67937311 \h </w:instrText>
      </w:r>
      <w:r>
        <w:fldChar w:fldCharType="separate"/>
      </w:r>
      <w:r>
        <w:t>118</w:t>
      </w:r>
      <w:r>
        <w:fldChar w:fldCharType="end"/>
      </w:r>
    </w:p>
    <w:p w14:paraId="208E2B43" w14:textId="38CE5AF7" w:rsidR="000623E6" w:rsidRDefault="000623E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_Toc67937312 \h </w:instrText>
      </w:r>
      <w:r>
        <w:fldChar w:fldCharType="separate"/>
      </w:r>
      <w:r>
        <w:t>118</w:t>
      </w:r>
      <w:r>
        <w:fldChar w:fldCharType="end"/>
      </w:r>
    </w:p>
    <w:p w14:paraId="091E7A31" w14:textId="46505526"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7.3B.2.1</w:t>
      </w:r>
      <w:r>
        <w:rPr>
          <w:rFonts w:asciiTheme="minorHAnsi" w:eastAsiaTheme="minorEastAsia" w:hAnsiTheme="minorHAnsi" w:cstheme="minorBidi"/>
          <w:sz w:val="22"/>
          <w:szCs w:val="22"/>
          <w:lang w:eastAsia="en-GB"/>
        </w:rPr>
        <w:tab/>
      </w:r>
      <w:r w:rsidRPr="00C70217">
        <w:rPr>
          <w:rFonts w:eastAsia="MS Mincho"/>
        </w:rPr>
        <w:t>Intra-band contiguous EN-DC</w:t>
      </w:r>
      <w:r>
        <w:tab/>
      </w:r>
      <w:r>
        <w:fldChar w:fldCharType="begin"/>
      </w:r>
      <w:r>
        <w:instrText xml:space="preserve"> PAGEREF _Toc67937313 \h </w:instrText>
      </w:r>
      <w:r>
        <w:fldChar w:fldCharType="separate"/>
      </w:r>
      <w:r>
        <w:t>118</w:t>
      </w:r>
      <w:r>
        <w:fldChar w:fldCharType="end"/>
      </w:r>
    </w:p>
    <w:p w14:paraId="71425CE6" w14:textId="03DFB95F"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7.3B.2.2</w:t>
      </w:r>
      <w:r>
        <w:rPr>
          <w:rFonts w:asciiTheme="minorHAnsi" w:eastAsiaTheme="minorEastAsia" w:hAnsiTheme="minorHAnsi" w:cstheme="minorBidi"/>
          <w:sz w:val="22"/>
          <w:szCs w:val="22"/>
          <w:lang w:eastAsia="en-GB"/>
        </w:rPr>
        <w:tab/>
      </w:r>
      <w:r w:rsidRPr="00C70217">
        <w:rPr>
          <w:rFonts w:eastAsia="MS Mincho"/>
        </w:rPr>
        <w:t>Intra-band non-contiguous EN-DC</w:t>
      </w:r>
      <w:r>
        <w:tab/>
      </w:r>
      <w:r>
        <w:fldChar w:fldCharType="begin"/>
      </w:r>
      <w:r>
        <w:instrText xml:space="preserve"> PAGEREF _Toc67937314 \h </w:instrText>
      </w:r>
      <w:r>
        <w:fldChar w:fldCharType="separate"/>
      </w:r>
      <w:r>
        <w:t>119</w:t>
      </w:r>
      <w:r>
        <w:fldChar w:fldCharType="end"/>
      </w:r>
    </w:p>
    <w:p w14:paraId="19F2DF1D" w14:textId="2BE2C127"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7.3B.2.3</w:t>
      </w:r>
      <w:r>
        <w:rPr>
          <w:rFonts w:asciiTheme="minorHAnsi" w:eastAsiaTheme="minorEastAsia" w:hAnsiTheme="minorHAnsi" w:cstheme="minorBidi"/>
          <w:sz w:val="22"/>
          <w:szCs w:val="22"/>
          <w:lang w:eastAsia="en-GB"/>
        </w:rPr>
        <w:tab/>
      </w:r>
      <w:r w:rsidRPr="00C70217">
        <w:rPr>
          <w:rFonts w:eastAsia="MS Mincho"/>
        </w:rPr>
        <w:t>Inter-band EN-DC within FR1</w:t>
      </w:r>
      <w:r>
        <w:tab/>
      </w:r>
      <w:r>
        <w:fldChar w:fldCharType="begin"/>
      </w:r>
      <w:r>
        <w:instrText xml:space="preserve"> PAGEREF _Toc67937315 \h </w:instrText>
      </w:r>
      <w:r>
        <w:fldChar w:fldCharType="separate"/>
      </w:r>
      <w:r>
        <w:t>119</w:t>
      </w:r>
      <w:r>
        <w:fldChar w:fldCharType="end"/>
      </w:r>
    </w:p>
    <w:p w14:paraId="1566233F" w14:textId="51F8E598" w:rsidR="000623E6" w:rsidRDefault="000623E6">
      <w:pPr>
        <w:pStyle w:val="TOC5"/>
        <w:rPr>
          <w:rFonts w:asciiTheme="minorHAnsi" w:eastAsiaTheme="minorEastAsia" w:hAnsiTheme="minorHAnsi" w:cstheme="minorBidi"/>
          <w:sz w:val="22"/>
          <w:szCs w:val="22"/>
          <w:lang w:eastAsia="en-GB"/>
        </w:rPr>
      </w:pPr>
      <w:r>
        <w:lastRenderedPageBreak/>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_Toc67937316 \h </w:instrText>
      </w:r>
      <w:r>
        <w:fldChar w:fldCharType="separate"/>
      </w:r>
      <w:r>
        <w:t>119</w:t>
      </w:r>
      <w:r>
        <w:fldChar w:fldCharType="end"/>
      </w:r>
    </w:p>
    <w:p w14:paraId="0A62D4D9" w14:textId="0065AF64" w:rsidR="000623E6" w:rsidRDefault="000623E6">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_Toc67937317 \h </w:instrText>
      </w:r>
      <w:r>
        <w:fldChar w:fldCharType="separate"/>
      </w:r>
      <w:r>
        <w:t>123</w:t>
      </w:r>
      <w:r>
        <w:fldChar w:fldCharType="end"/>
      </w:r>
    </w:p>
    <w:p w14:paraId="0C8C3BB6" w14:textId="2AC3B0A1" w:rsidR="000623E6" w:rsidRDefault="000623E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_Toc67937318 \h </w:instrText>
      </w:r>
      <w:r>
        <w:fldChar w:fldCharType="separate"/>
      </w:r>
      <w:r>
        <w:t>125</w:t>
      </w:r>
      <w:r>
        <w:fldChar w:fldCharType="end"/>
      </w:r>
    </w:p>
    <w:p w14:paraId="7ADB7567" w14:textId="7371B0E7" w:rsidR="000623E6" w:rsidRDefault="000623E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_Toc67937319 \h </w:instrText>
      </w:r>
      <w:r>
        <w:fldChar w:fldCharType="separate"/>
      </w:r>
      <w:r>
        <w:t>125</w:t>
      </w:r>
      <w:r>
        <w:fldChar w:fldCharType="end"/>
      </w:r>
    </w:p>
    <w:p w14:paraId="5033EAC6" w14:textId="5C0D7D7E" w:rsidR="000623E6" w:rsidRDefault="000623E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_Toc67937320 \h </w:instrText>
      </w:r>
      <w:r>
        <w:fldChar w:fldCharType="separate"/>
      </w:r>
      <w:r>
        <w:t>127</w:t>
      </w:r>
      <w:r>
        <w:fldChar w:fldCharType="end"/>
      </w:r>
    </w:p>
    <w:p w14:paraId="72C29F98" w14:textId="3212868F" w:rsidR="000623E6" w:rsidRDefault="000623E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_Toc67937321 \h </w:instrText>
      </w:r>
      <w:r>
        <w:fldChar w:fldCharType="separate"/>
      </w:r>
      <w:r>
        <w:t>128</w:t>
      </w:r>
      <w:r>
        <w:fldChar w:fldCharType="end"/>
      </w:r>
    </w:p>
    <w:p w14:paraId="2F71791D" w14:textId="21039473" w:rsidR="000623E6" w:rsidRDefault="000623E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_Toc67937322 \h </w:instrText>
      </w:r>
      <w:r>
        <w:fldChar w:fldCharType="separate"/>
      </w:r>
      <w:r>
        <w:t>130</w:t>
      </w:r>
      <w:r>
        <w:fldChar w:fldCharType="end"/>
      </w:r>
    </w:p>
    <w:p w14:paraId="2F4020C8" w14:textId="431918F1" w:rsidR="000623E6" w:rsidRDefault="000623E6">
      <w:pPr>
        <w:pStyle w:val="TOC6"/>
        <w:rPr>
          <w:rFonts w:asciiTheme="minorHAnsi" w:eastAsiaTheme="minorEastAsia" w:hAnsiTheme="minorHAnsi" w:cstheme="minorBidi"/>
          <w:sz w:val="22"/>
          <w:szCs w:val="22"/>
          <w:lang w:eastAsia="en-GB"/>
        </w:rPr>
      </w:pPr>
      <w:r w:rsidRPr="00C70217">
        <w:rPr>
          <w:rFonts w:eastAsia="Times New Roman"/>
        </w:rPr>
        <w:t>7.3B.</w:t>
      </w:r>
      <w:r>
        <w:t>2.</w:t>
      </w:r>
      <w:r w:rsidRPr="00C70217">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_Toc67937323 \h </w:instrText>
      </w:r>
      <w:r>
        <w:fldChar w:fldCharType="separate"/>
      </w:r>
      <w:r>
        <w:t>136</w:t>
      </w:r>
      <w:r>
        <w:fldChar w:fldCharType="end"/>
      </w:r>
    </w:p>
    <w:p w14:paraId="4A366AED" w14:textId="6C32CD10" w:rsidR="000623E6" w:rsidRDefault="000623E6">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_Toc67937324 \h </w:instrText>
      </w:r>
      <w:r>
        <w:fldChar w:fldCharType="separate"/>
      </w:r>
      <w:r>
        <w:t>136</w:t>
      </w:r>
      <w:r>
        <w:fldChar w:fldCharType="end"/>
      </w:r>
    </w:p>
    <w:p w14:paraId="24B0F0DF" w14:textId="65102742"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7.3B.2.3a</w:t>
      </w:r>
      <w:r>
        <w:rPr>
          <w:rFonts w:asciiTheme="minorHAnsi" w:eastAsiaTheme="minorEastAsia" w:hAnsiTheme="minorHAnsi" w:cstheme="minorBidi"/>
          <w:sz w:val="22"/>
          <w:szCs w:val="22"/>
          <w:lang w:eastAsia="en-GB"/>
        </w:rPr>
        <w:tab/>
      </w:r>
      <w:r w:rsidRPr="00C70217">
        <w:rPr>
          <w:rFonts w:eastAsia="MS Mincho"/>
        </w:rPr>
        <w:t>Inter-band NE-DC within FR1</w:t>
      </w:r>
      <w:r>
        <w:tab/>
      </w:r>
      <w:r>
        <w:fldChar w:fldCharType="begin"/>
      </w:r>
      <w:r>
        <w:instrText xml:space="preserve"> PAGEREF _Toc67937325 \h </w:instrText>
      </w:r>
      <w:r>
        <w:fldChar w:fldCharType="separate"/>
      </w:r>
      <w:r>
        <w:t>137</w:t>
      </w:r>
      <w:r>
        <w:fldChar w:fldCharType="end"/>
      </w:r>
    </w:p>
    <w:p w14:paraId="33156EA2" w14:textId="1214BE58" w:rsidR="000623E6" w:rsidRDefault="000623E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_Toc67937326 \h </w:instrText>
      </w:r>
      <w:r>
        <w:fldChar w:fldCharType="separate"/>
      </w:r>
      <w:r>
        <w:t>137</w:t>
      </w:r>
      <w:r>
        <w:fldChar w:fldCharType="end"/>
      </w:r>
    </w:p>
    <w:p w14:paraId="58420B9A" w14:textId="1F61CE24"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7.3B.2.4</w:t>
      </w:r>
      <w:r>
        <w:rPr>
          <w:rFonts w:asciiTheme="minorHAnsi" w:eastAsiaTheme="minorEastAsia" w:hAnsiTheme="minorHAnsi" w:cstheme="minorBidi"/>
          <w:sz w:val="22"/>
          <w:szCs w:val="22"/>
          <w:lang w:eastAsia="en-GB"/>
        </w:rPr>
        <w:tab/>
      </w:r>
      <w:r w:rsidRPr="00C70217">
        <w:rPr>
          <w:rFonts w:eastAsia="MS Mincho"/>
        </w:rPr>
        <w:t>Inter-band EN-DC including FR2</w:t>
      </w:r>
      <w:r>
        <w:tab/>
      </w:r>
      <w:r>
        <w:fldChar w:fldCharType="begin"/>
      </w:r>
      <w:r>
        <w:instrText xml:space="preserve"> PAGEREF _Toc67937327 \h </w:instrText>
      </w:r>
      <w:r>
        <w:fldChar w:fldCharType="separate"/>
      </w:r>
      <w:r>
        <w:t>137</w:t>
      </w:r>
      <w:r>
        <w:fldChar w:fldCharType="end"/>
      </w:r>
    </w:p>
    <w:p w14:paraId="78C3E91C" w14:textId="1B8BCB14" w:rsidR="000623E6" w:rsidRDefault="000623E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_Toc67937328 \h </w:instrText>
      </w:r>
      <w:r>
        <w:fldChar w:fldCharType="separate"/>
      </w:r>
      <w:r>
        <w:t>137</w:t>
      </w:r>
      <w:r>
        <w:fldChar w:fldCharType="end"/>
      </w:r>
    </w:p>
    <w:p w14:paraId="0ED2D308" w14:textId="40ABC18A" w:rsidR="000623E6" w:rsidRDefault="000623E6">
      <w:pPr>
        <w:pStyle w:val="TOC4"/>
        <w:rPr>
          <w:rFonts w:asciiTheme="minorHAnsi" w:eastAsiaTheme="minorEastAsia" w:hAnsiTheme="minorHAnsi" w:cstheme="minorBidi"/>
          <w:sz w:val="22"/>
          <w:szCs w:val="22"/>
          <w:lang w:eastAsia="en-GB"/>
        </w:rPr>
      </w:pPr>
      <w:r w:rsidRPr="00C70217">
        <w:rPr>
          <w:rFonts w:eastAsia="MS Mincho"/>
        </w:rPr>
        <w:t>7.3B.2.5</w:t>
      </w:r>
      <w:r>
        <w:rPr>
          <w:rFonts w:asciiTheme="minorHAnsi" w:eastAsiaTheme="minorEastAsia" w:hAnsiTheme="minorHAnsi" w:cstheme="minorBidi"/>
          <w:sz w:val="22"/>
          <w:szCs w:val="22"/>
          <w:lang w:eastAsia="en-GB"/>
        </w:rPr>
        <w:tab/>
      </w:r>
      <w:r w:rsidRPr="00C70217">
        <w:rPr>
          <w:rFonts w:eastAsia="MS Mincho"/>
        </w:rPr>
        <w:t>Inter-band EN-DC including both FR1 and FR2</w:t>
      </w:r>
      <w:r>
        <w:tab/>
      </w:r>
      <w:r>
        <w:fldChar w:fldCharType="begin"/>
      </w:r>
      <w:r>
        <w:instrText xml:space="preserve"> PAGEREF _Toc67937329 \h </w:instrText>
      </w:r>
      <w:r>
        <w:fldChar w:fldCharType="separate"/>
      </w:r>
      <w:r>
        <w:t>137</w:t>
      </w:r>
      <w:r>
        <w:fldChar w:fldCharType="end"/>
      </w:r>
    </w:p>
    <w:p w14:paraId="48F6971F" w14:textId="78DECEAA" w:rsidR="000623E6" w:rsidRDefault="000623E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_Toc67937330 \h </w:instrText>
      </w:r>
      <w:r>
        <w:fldChar w:fldCharType="separate"/>
      </w:r>
      <w:r>
        <w:t>137</w:t>
      </w:r>
      <w:r>
        <w:fldChar w:fldCharType="end"/>
      </w:r>
    </w:p>
    <w:p w14:paraId="37106976" w14:textId="26BD6C69" w:rsidR="000623E6" w:rsidRDefault="000623E6">
      <w:pPr>
        <w:pStyle w:val="TOC3"/>
        <w:rPr>
          <w:rFonts w:asciiTheme="minorHAnsi" w:eastAsiaTheme="minorEastAsia" w:hAnsiTheme="minorHAnsi" w:cstheme="minorBidi"/>
          <w:sz w:val="22"/>
          <w:szCs w:val="22"/>
          <w:lang w:eastAsia="en-GB"/>
        </w:rPr>
      </w:pPr>
      <w:r w:rsidRPr="00C70217">
        <w:rPr>
          <w:rFonts w:eastAsia="MS Mincho"/>
        </w:rPr>
        <w:t>7.3B.3</w:t>
      </w:r>
      <w:r>
        <w:rPr>
          <w:rFonts w:asciiTheme="minorHAnsi" w:eastAsiaTheme="minorEastAsia" w:hAnsiTheme="minorHAnsi" w:cstheme="minorBidi"/>
          <w:sz w:val="22"/>
          <w:szCs w:val="22"/>
          <w:lang w:eastAsia="en-GB"/>
        </w:rPr>
        <w:tab/>
      </w:r>
      <w:r>
        <w:t>ΔR</w:t>
      </w:r>
      <w:r w:rsidRPr="00C70217">
        <w:rPr>
          <w:vertAlign w:val="subscript"/>
        </w:rPr>
        <w:t>IB,c</w:t>
      </w:r>
      <w:r>
        <w:t>, ΔR</w:t>
      </w:r>
      <w:r w:rsidRPr="00C70217">
        <w:rPr>
          <w:vertAlign w:val="subscript"/>
        </w:rPr>
        <w:t>IBNC</w:t>
      </w:r>
      <w:r>
        <w:t xml:space="preserve"> for DC</w:t>
      </w:r>
      <w:r>
        <w:tab/>
      </w:r>
      <w:r>
        <w:fldChar w:fldCharType="begin"/>
      </w:r>
      <w:r>
        <w:instrText xml:space="preserve"> PAGEREF _Toc67937331 \h </w:instrText>
      </w:r>
      <w:r>
        <w:fldChar w:fldCharType="separate"/>
      </w:r>
      <w:r>
        <w:t>137</w:t>
      </w:r>
      <w:r>
        <w:fldChar w:fldCharType="end"/>
      </w:r>
    </w:p>
    <w:p w14:paraId="0BAAAE9C" w14:textId="0CF8D04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7.3B.3.0</w:t>
      </w:r>
      <w:r>
        <w:rPr>
          <w:rFonts w:asciiTheme="minorHAnsi" w:eastAsiaTheme="minorEastAsia" w:hAnsiTheme="minorHAnsi" w:cstheme="minorBidi"/>
          <w:sz w:val="22"/>
          <w:szCs w:val="22"/>
          <w:lang w:eastAsia="en-GB"/>
        </w:rPr>
        <w:tab/>
      </w:r>
      <w:r w:rsidRPr="00C70217">
        <w:rPr>
          <w:rFonts w:eastAsia="MS Mincho"/>
        </w:rPr>
        <w:t>General</w:t>
      </w:r>
      <w:r>
        <w:tab/>
      </w:r>
      <w:r>
        <w:fldChar w:fldCharType="begin"/>
      </w:r>
      <w:r>
        <w:instrText xml:space="preserve"> PAGEREF _Toc67937332 \h </w:instrText>
      </w:r>
      <w:r>
        <w:fldChar w:fldCharType="separate"/>
      </w:r>
      <w:r>
        <w:t>137</w:t>
      </w:r>
      <w:r>
        <w:fldChar w:fldCharType="end"/>
      </w:r>
    </w:p>
    <w:p w14:paraId="2DF948E0" w14:textId="1D2360D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7.3B.3.1</w:t>
      </w:r>
      <w:r>
        <w:rPr>
          <w:rFonts w:asciiTheme="minorHAnsi" w:eastAsiaTheme="minorEastAsia" w:hAnsiTheme="minorHAnsi" w:cstheme="minorBidi"/>
          <w:sz w:val="22"/>
          <w:szCs w:val="22"/>
          <w:lang w:eastAsia="en-GB"/>
        </w:rPr>
        <w:tab/>
      </w:r>
      <w:r w:rsidRPr="00C70217">
        <w:rPr>
          <w:rFonts w:eastAsia="MS Mincho"/>
        </w:rPr>
        <w:t>Intra-band contiguous EN-DC</w:t>
      </w:r>
      <w:r>
        <w:tab/>
      </w:r>
      <w:r>
        <w:fldChar w:fldCharType="begin"/>
      </w:r>
      <w:r>
        <w:instrText xml:space="preserve"> PAGEREF _Toc67937333 \h </w:instrText>
      </w:r>
      <w:r>
        <w:fldChar w:fldCharType="separate"/>
      </w:r>
      <w:r>
        <w:t>139</w:t>
      </w:r>
      <w:r>
        <w:fldChar w:fldCharType="end"/>
      </w:r>
    </w:p>
    <w:p w14:paraId="4F6D87AD" w14:textId="0B1F5E0C"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7.3B.3.2</w:t>
      </w:r>
      <w:r>
        <w:rPr>
          <w:rFonts w:asciiTheme="minorHAnsi" w:eastAsiaTheme="minorEastAsia" w:hAnsiTheme="minorHAnsi" w:cstheme="minorBidi"/>
          <w:sz w:val="22"/>
          <w:szCs w:val="22"/>
          <w:lang w:eastAsia="en-GB"/>
        </w:rPr>
        <w:tab/>
      </w:r>
      <w:r w:rsidRPr="00C70217">
        <w:rPr>
          <w:rFonts w:eastAsia="MS Mincho"/>
        </w:rPr>
        <w:t>Intra-band non-contiguous EN-DC</w:t>
      </w:r>
      <w:r>
        <w:tab/>
      </w:r>
      <w:r>
        <w:fldChar w:fldCharType="begin"/>
      </w:r>
      <w:r>
        <w:instrText xml:space="preserve"> PAGEREF _Toc67937334 \h </w:instrText>
      </w:r>
      <w:r>
        <w:fldChar w:fldCharType="separate"/>
      </w:r>
      <w:r>
        <w:t>139</w:t>
      </w:r>
      <w:r>
        <w:fldChar w:fldCharType="end"/>
      </w:r>
    </w:p>
    <w:p w14:paraId="37FACA92" w14:textId="2771AE64"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7.3B.3.3</w:t>
      </w:r>
      <w:r>
        <w:rPr>
          <w:rFonts w:asciiTheme="minorHAnsi" w:eastAsiaTheme="minorEastAsia" w:hAnsiTheme="minorHAnsi" w:cstheme="minorBidi"/>
          <w:sz w:val="22"/>
          <w:szCs w:val="22"/>
          <w:lang w:eastAsia="en-GB"/>
        </w:rPr>
        <w:tab/>
      </w:r>
      <w:r w:rsidRPr="00C70217">
        <w:rPr>
          <w:rFonts w:eastAsia="MS Mincho"/>
        </w:rPr>
        <w:t>Inter-band EN-DC within FR1</w:t>
      </w:r>
      <w:r>
        <w:tab/>
      </w:r>
      <w:r>
        <w:fldChar w:fldCharType="begin"/>
      </w:r>
      <w:r>
        <w:instrText xml:space="preserve"> PAGEREF _Toc67937335 \h </w:instrText>
      </w:r>
      <w:r>
        <w:fldChar w:fldCharType="separate"/>
      </w:r>
      <w:r>
        <w:t>140</w:t>
      </w:r>
      <w:r>
        <w:fldChar w:fldCharType="end"/>
      </w:r>
    </w:p>
    <w:p w14:paraId="2B3A0AE6" w14:textId="7F6FD501" w:rsidR="000623E6" w:rsidRDefault="000623E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in two bands</w:t>
      </w:r>
      <w:r>
        <w:tab/>
      </w:r>
      <w:r>
        <w:fldChar w:fldCharType="begin"/>
      </w:r>
      <w:r>
        <w:instrText xml:space="preserve"> PAGEREF _Toc67937336 \h </w:instrText>
      </w:r>
      <w:r>
        <w:fldChar w:fldCharType="separate"/>
      </w:r>
      <w:r>
        <w:t>140</w:t>
      </w:r>
      <w:r>
        <w:fldChar w:fldCharType="end"/>
      </w:r>
    </w:p>
    <w:p w14:paraId="6CC0D472" w14:textId="17919E8C" w:rsidR="000623E6" w:rsidRDefault="000623E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_Toc67937337 \h </w:instrText>
      </w:r>
      <w:r>
        <w:fldChar w:fldCharType="separate"/>
      </w:r>
      <w:r>
        <w:t>142</w:t>
      </w:r>
      <w:r>
        <w:fldChar w:fldCharType="end"/>
      </w:r>
    </w:p>
    <w:p w14:paraId="3CA310C6" w14:textId="2C17C380" w:rsidR="000623E6" w:rsidRDefault="000623E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five bands</w:t>
      </w:r>
      <w:r>
        <w:tab/>
      </w:r>
      <w:r>
        <w:fldChar w:fldCharType="begin"/>
      </w:r>
      <w:r>
        <w:instrText xml:space="preserve"> PAGEREF _Toc67937338 \h </w:instrText>
      </w:r>
      <w:r>
        <w:fldChar w:fldCharType="separate"/>
      </w:r>
      <w:r>
        <w:t>149</w:t>
      </w:r>
      <w:r>
        <w:fldChar w:fldCharType="end"/>
      </w:r>
    </w:p>
    <w:p w14:paraId="56C76368" w14:textId="51E23B9B" w:rsidR="000623E6" w:rsidRDefault="000623E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six bands</w:t>
      </w:r>
      <w:r>
        <w:tab/>
      </w:r>
      <w:r>
        <w:fldChar w:fldCharType="begin"/>
      </w:r>
      <w:r>
        <w:instrText xml:space="preserve"> PAGEREF _Toc67937339 \h </w:instrText>
      </w:r>
      <w:r>
        <w:fldChar w:fldCharType="separate"/>
      </w:r>
      <w:r>
        <w:t>151</w:t>
      </w:r>
      <w:r>
        <w:fldChar w:fldCharType="end"/>
      </w:r>
    </w:p>
    <w:p w14:paraId="3A3D60B4" w14:textId="1A66F0EE"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7.3B.3.3a</w:t>
      </w:r>
      <w:r>
        <w:rPr>
          <w:rFonts w:asciiTheme="minorHAnsi" w:eastAsiaTheme="minorEastAsia" w:hAnsiTheme="minorHAnsi" w:cstheme="minorBidi"/>
          <w:sz w:val="22"/>
          <w:szCs w:val="22"/>
          <w:lang w:eastAsia="en-GB"/>
        </w:rPr>
        <w:tab/>
      </w:r>
      <w:r w:rsidRPr="00C70217">
        <w:rPr>
          <w:rFonts w:eastAsia="MS Mincho"/>
        </w:rPr>
        <w:t>Inter-band NE-DC within FR1</w:t>
      </w:r>
      <w:r>
        <w:tab/>
      </w:r>
      <w:r>
        <w:fldChar w:fldCharType="begin"/>
      </w:r>
      <w:r>
        <w:instrText xml:space="preserve"> PAGEREF _Toc67937340 \h </w:instrText>
      </w:r>
      <w:r>
        <w:fldChar w:fldCharType="separate"/>
      </w:r>
      <w:r>
        <w:t>151</w:t>
      </w:r>
      <w:r>
        <w:fldChar w:fldCharType="end"/>
      </w:r>
    </w:p>
    <w:p w14:paraId="5FB39DA6" w14:textId="18F50A50"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7.3B.3.4</w:t>
      </w:r>
      <w:r>
        <w:rPr>
          <w:rFonts w:asciiTheme="minorHAnsi" w:eastAsiaTheme="minorEastAsia" w:hAnsiTheme="minorHAnsi" w:cstheme="minorBidi"/>
          <w:sz w:val="22"/>
          <w:szCs w:val="22"/>
          <w:lang w:eastAsia="en-GB"/>
        </w:rPr>
        <w:tab/>
      </w:r>
      <w:r w:rsidRPr="00C70217">
        <w:rPr>
          <w:rFonts w:eastAsia="MS Mincho"/>
        </w:rPr>
        <w:t>Inter-band EN-DC including FR2</w:t>
      </w:r>
      <w:r>
        <w:tab/>
      </w:r>
      <w:r>
        <w:fldChar w:fldCharType="begin"/>
      </w:r>
      <w:r>
        <w:instrText xml:space="preserve"> PAGEREF _Toc67937341 \h </w:instrText>
      </w:r>
      <w:r>
        <w:fldChar w:fldCharType="separate"/>
      </w:r>
      <w:r>
        <w:t>151</w:t>
      </w:r>
      <w:r>
        <w:fldChar w:fldCharType="end"/>
      </w:r>
    </w:p>
    <w:p w14:paraId="08B3D55B" w14:textId="0F764D83" w:rsidR="000623E6" w:rsidRDefault="000623E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in two bands</w:t>
      </w:r>
      <w:r>
        <w:tab/>
      </w:r>
      <w:r>
        <w:fldChar w:fldCharType="begin"/>
      </w:r>
      <w:r>
        <w:instrText xml:space="preserve"> PAGEREF _Toc67937342 \h </w:instrText>
      </w:r>
      <w:r>
        <w:fldChar w:fldCharType="separate"/>
      </w:r>
      <w:r>
        <w:t>151</w:t>
      </w:r>
      <w:r>
        <w:fldChar w:fldCharType="end"/>
      </w:r>
    </w:p>
    <w:p w14:paraId="760CB4AF" w14:textId="744B9994" w:rsidR="000623E6" w:rsidRDefault="000623E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_Toc67937343 \h </w:instrText>
      </w:r>
      <w:r>
        <w:fldChar w:fldCharType="separate"/>
      </w:r>
      <w:r>
        <w:t>151</w:t>
      </w:r>
      <w:r>
        <w:fldChar w:fldCharType="end"/>
      </w:r>
    </w:p>
    <w:p w14:paraId="607C995B" w14:textId="3B6F8236" w:rsidR="000623E6" w:rsidRDefault="000623E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70217">
        <w:rPr>
          <w:vertAlign w:val="subscript"/>
        </w:rPr>
        <w:t xml:space="preserve">IB,c </w:t>
      </w:r>
      <w:r>
        <w:t>for EN-DC four bands</w:t>
      </w:r>
      <w:r>
        <w:tab/>
      </w:r>
      <w:r>
        <w:fldChar w:fldCharType="begin"/>
      </w:r>
      <w:r>
        <w:instrText xml:space="preserve"> PAGEREF _Toc67937344 \h </w:instrText>
      </w:r>
      <w:r>
        <w:fldChar w:fldCharType="separate"/>
      </w:r>
      <w:r>
        <w:t>152</w:t>
      </w:r>
      <w:r>
        <w:fldChar w:fldCharType="end"/>
      </w:r>
    </w:p>
    <w:p w14:paraId="27141499" w14:textId="112A573D" w:rsidR="000623E6" w:rsidRDefault="000623E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70217">
        <w:rPr>
          <w:vertAlign w:val="subscript"/>
        </w:rPr>
        <w:t xml:space="preserve">IB,c </w:t>
      </w:r>
      <w:r>
        <w:t>for EN-DC five bands</w:t>
      </w:r>
      <w:r>
        <w:tab/>
      </w:r>
      <w:r>
        <w:fldChar w:fldCharType="begin"/>
      </w:r>
      <w:r>
        <w:instrText xml:space="preserve"> PAGEREF _Toc67937345 \h </w:instrText>
      </w:r>
      <w:r>
        <w:fldChar w:fldCharType="separate"/>
      </w:r>
      <w:r>
        <w:t>152</w:t>
      </w:r>
      <w:r>
        <w:fldChar w:fldCharType="end"/>
      </w:r>
    </w:p>
    <w:p w14:paraId="4866F192" w14:textId="6EC2054D" w:rsidR="000623E6" w:rsidRDefault="000623E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_Toc67937346 \h </w:instrText>
      </w:r>
      <w:r>
        <w:fldChar w:fldCharType="separate"/>
      </w:r>
      <w:r>
        <w:t>152</w:t>
      </w:r>
      <w:r>
        <w:fldChar w:fldCharType="end"/>
      </w:r>
    </w:p>
    <w:p w14:paraId="304E4C86" w14:textId="6C6D8448" w:rsidR="000623E6" w:rsidRDefault="000623E6">
      <w:pPr>
        <w:pStyle w:val="TOC4"/>
        <w:rPr>
          <w:rFonts w:asciiTheme="minorHAnsi" w:eastAsiaTheme="minorEastAsia" w:hAnsiTheme="minorHAnsi" w:cstheme="minorBidi"/>
          <w:sz w:val="22"/>
          <w:szCs w:val="22"/>
          <w:lang w:eastAsia="en-GB"/>
        </w:rPr>
      </w:pPr>
      <w:r w:rsidRPr="00C70217">
        <w:rPr>
          <w:rFonts w:eastAsia="MS Mincho"/>
        </w:rPr>
        <w:t>7.3B.3.5</w:t>
      </w:r>
      <w:r>
        <w:rPr>
          <w:rFonts w:asciiTheme="minorHAnsi" w:eastAsiaTheme="minorEastAsia" w:hAnsiTheme="minorHAnsi" w:cstheme="minorBidi"/>
          <w:sz w:val="22"/>
          <w:szCs w:val="22"/>
          <w:lang w:eastAsia="en-GB"/>
        </w:rPr>
        <w:tab/>
      </w:r>
      <w:r w:rsidRPr="00C70217">
        <w:rPr>
          <w:rFonts w:eastAsia="MS Mincho"/>
        </w:rPr>
        <w:t>Inter-band EN-DC including both FR1 and FR2</w:t>
      </w:r>
      <w:r>
        <w:tab/>
      </w:r>
      <w:r>
        <w:fldChar w:fldCharType="begin"/>
      </w:r>
      <w:r>
        <w:instrText xml:space="preserve"> PAGEREF _Toc67937347 \h </w:instrText>
      </w:r>
      <w:r>
        <w:fldChar w:fldCharType="separate"/>
      </w:r>
      <w:r>
        <w:t>152</w:t>
      </w:r>
      <w:r>
        <w:fldChar w:fldCharType="end"/>
      </w:r>
    </w:p>
    <w:p w14:paraId="46DA8C64" w14:textId="6DB9B30A" w:rsidR="000623E6" w:rsidRDefault="000623E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three bands</w:t>
      </w:r>
      <w:r>
        <w:tab/>
      </w:r>
      <w:r>
        <w:fldChar w:fldCharType="begin"/>
      </w:r>
      <w:r>
        <w:instrText xml:space="preserve"> PAGEREF _Toc67937348 \h </w:instrText>
      </w:r>
      <w:r>
        <w:fldChar w:fldCharType="separate"/>
      </w:r>
      <w:r>
        <w:t>152</w:t>
      </w:r>
      <w:r>
        <w:fldChar w:fldCharType="end"/>
      </w:r>
    </w:p>
    <w:p w14:paraId="4948BEC1" w14:textId="0909B3D5" w:rsidR="000623E6" w:rsidRDefault="000623E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four bands</w:t>
      </w:r>
      <w:r>
        <w:tab/>
      </w:r>
      <w:r>
        <w:fldChar w:fldCharType="begin"/>
      </w:r>
      <w:r>
        <w:instrText xml:space="preserve"> PAGEREF _Toc67937349 \h </w:instrText>
      </w:r>
      <w:r>
        <w:fldChar w:fldCharType="separate"/>
      </w:r>
      <w:r>
        <w:t>152</w:t>
      </w:r>
      <w:r>
        <w:fldChar w:fldCharType="end"/>
      </w:r>
    </w:p>
    <w:p w14:paraId="06CAD792" w14:textId="7C21771B" w:rsidR="000623E6" w:rsidRDefault="000623E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five bands</w:t>
      </w:r>
      <w:r>
        <w:tab/>
      </w:r>
      <w:r>
        <w:fldChar w:fldCharType="begin"/>
      </w:r>
      <w:r>
        <w:instrText xml:space="preserve"> PAGEREF _Toc67937350 \h </w:instrText>
      </w:r>
      <w:r>
        <w:fldChar w:fldCharType="separate"/>
      </w:r>
      <w:r>
        <w:t>152</w:t>
      </w:r>
      <w:r>
        <w:fldChar w:fldCharType="end"/>
      </w:r>
    </w:p>
    <w:p w14:paraId="2EBCAD45" w14:textId="714C6B55" w:rsidR="000623E6" w:rsidRDefault="000623E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70217">
        <w:rPr>
          <w:vertAlign w:val="subscript"/>
        </w:rPr>
        <w:t>IB,c</w:t>
      </w:r>
      <w:r>
        <w:t xml:space="preserve"> for EN-DC six bands</w:t>
      </w:r>
      <w:r>
        <w:tab/>
      </w:r>
      <w:r>
        <w:fldChar w:fldCharType="begin"/>
      </w:r>
      <w:r>
        <w:instrText xml:space="preserve"> PAGEREF _Toc67937351 \h </w:instrText>
      </w:r>
      <w:r>
        <w:fldChar w:fldCharType="separate"/>
      </w:r>
      <w:r>
        <w:t>152</w:t>
      </w:r>
      <w:r>
        <w:fldChar w:fldCharType="end"/>
      </w:r>
    </w:p>
    <w:p w14:paraId="174FF082" w14:textId="5BE5A8CB" w:rsidR="000623E6" w:rsidRDefault="000623E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r>
      <w:r>
        <w:instrText xml:space="preserve"> PAGEREF _Toc67937352 \h </w:instrText>
      </w:r>
      <w:r>
        <w:fldChar w:fldCharType="separate"/>
      </w:r>
      <w:r>
        <w:t>152</w:t>
      </w:r>
      <w:r>
        <w:fldChar w:fldCharType="end"/>
      </w:r>
    </w:p>
    <w:p w14:paraId="70CA66CB" w14:textId="5DEDDD35" w:rsidR="000623E6" w:rsidRDefault="000623E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_Toc67937353 \h </w:instrText>
      </w:r>
      <w:r>
        <w:fldChar w:fldCharType="separate"/>
      </w:r>
      <w:r>
        <w:t>152</w:t>
      </w:r>
      <w:r>
        <w:fldChar w:fldCharType="end"/>
      </w:r>
    </w:p>
    <w:p w14:paraId="1FD66319" w14:textId="17466664" w:rsidR="000623E6" w:rsidRDefault="000623E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_Toc67937354 \h </w:instrText>
      </w:r>
      <w:r>
        <w:fldChar w:fldCharType="separate"/>
      </w:r>
      <w:r>
        <w:t>153</w:t>
      </w:r>
      <w:r>
        <w:fldChar w:fldCharType="end"/>
      </w:r>
    </w:p>
    <w:p w14:paraId="7EA4788A" w14:textId="7EDAF9DB" w:rsidR="000623E6" w:rsidRDefault="000623E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_Toc67937355 \h </w:instrText>
      </w:r>
      <w:r>
        <w:fldChar w:fldCharType="separate"/>
      </w:r>
      <w:r>
        <w:t>153</w:t>
      </w:r>
      <w:r>
        <w:fldChar w:fldCharType="end"/>
      </w:r>
    </w:p>
    <w:p w14:paraId="06B14AC2" w14:textId="02153D4C" w:rsidR="000623E6" w:rsidRDefault="000623E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_Toc67937356 \h </w:instrText>
      </w:r>
      <w:r>
        <w:fldChar w:fldCharType="separate"/>
      </w:r>
      <w:r>
        <w:t>153</w:t>
      </w:r>
      <w:r>
        <w:fldChar w:fldCharType="end"/>
      </w:r>
    </w:p>
    <w:p w14:paraId="5A8DBB6F" w14:textId="0538024C" w:rsidR="000623E6" w:rsidRDefault="000623E6">
      <w:pPr>
        <w:pStyle w:val="TOC3"/>
        <w:rPr>
          <w:rFonts w:asciiTheme="minorHAnsi" w:eastAsiaTheme="minorEastAsia" w:hAnsiTheme="minorHAnsi" w:cstheme="minorBidi"/>
          <w:sz w:val="22"/>
          <w:szCs w:val="22"/>
          <w:lang w:eastAsia="en-GB"/>
        </w:rPr>
      </w:pPr>
      <w:r w:rsidRPr="00C70217">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_Toc67937357 \h </w:instrText>
      </w:r>
      <w:r>
        <w:fldChar w:fldCharType="separate"/>
      </w:r>
      <w:r>
        <w:t>153</w:t>
      </w:r>
      <w:r>
        <w:fldChar w:fldCharType="end"/>
      </w:r>
    </w:p>
    <w:p w14:paraId="0A5C6BB1" w14:textId="3336056E" w:rsidR="000623E6" w:rsidRDefault="000623E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r>
      <w:r>
        <w:instrText xml:space="preserve"> PAGEREF _Toc67937358 \h </w:instrText>
      </w:r>
      <w:r>
        <w:fldChar w:fldCharType="separate"/>
      </w:r>
      <w:r>
        <w:t>153</w:t>
      </w:r>
      <w:r>
        <w:fldChar w:fldCharType="end"/>
      </w:r>
    </w:p>
    <w:p w14:paraId="169C1B07" w14:textId="0484FB16" w:rsidR="000623E6" w:rsidRDefault="000623E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_Toc67937359 \h </w:instrText>
      </w:r>
      <w:r>
        <w:fldChar w:fldCharType="separate"/>
      </w:r>
      <w:r>
        <w:t>153</w:t>
      </w:r>
      <w:r>
        <w:fldChar w:fldCharType="end"/>
      </w:r>
    </w:p>
    <w:p w14:paraId="7DC59815" w14:textId="64979B5E" w:rsidR="000623E6" w:rsidRDefault="000623E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_Toc67937360 \h </w:instrText>
      </w:r>
      <w:r>
        <w:fldChar w:fldCharType="separate"/>
      </w:r>
      <w:r>
        <w:t>154</w:t>
      </w:r>
      <w:r>
        <w:fldChar w:fldCharType="end"/>
      </w:r>
    </w:p>
    <w:p w14:paraId="206854D8" w14:textId="779AD051" w:rsidR="000623E6" w:rsidRDefault="000623E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_Toc67937361 \h </w:instrText>
      </w:r>
      <w:r>
        <w:fldChar w:fldCharType="separate"/>
      </w:r>
      <w:r>
        <w:t>154</w:t>
      </w:r>
      <w:r>
        <w:fldChar w:fldCharType="end"/>
      </w:r>
    </w:p>
    <w:p w14:paraId="5D8B95A5" w14:textId="59A62382" w:rsidR="000623E6" w:rsidRDefault="000623E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_Toc67937362 \h </w:instrText>
      </w:r>
      <w:r>
        <w:fldChar w:fldCharType="separate"/>
      </w:r>
      <w:r>
        <w:t>154</w:t>
      </w:r>
      <w:r>
        <w:fldChar w:fldCharType="end"/>
      </w:r>
    </w:p>
    <w:p w14:paraId="4EF8B71A" w14:textId="679672A8" w:rsidR="000623E6" w:rsidRDefault="000623E6">
      <w:pPr>
        <w:pStyle w:val="TOC3"/>
        <w:rPr>
          <w:rFonts w:asciiTheme="minorHAnsi" w:eastAsiaTheme="minorEastAsia" w:hAnsiTheme="minorHAnsi" w:cstheme="minorBidi"/>
          <w:sz w:val="22"/>
          <w:szCs w:val="22"/>
          <w:lang w:eastAsia="en-GB"/>
        </w:rPr>
      </w:pPr>
      <w:r w:rsidRPr="00C70217">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_Toc67937363 \h </w:instrText>
      </w:r>
      <w:r>
        <w:fldChar w:fldCharType="separate"/>
      </w:r>
      <w:r>
        <w:t>154</w:t>
      </w:r>
      <w:r>
        <w:fldChar w:fldCharType="end"/>
      </w:r>
    </w:p>
    <w:p w14:paraId="36954A52" w14:textId="0CD0D71C" w:rsidR="000623E6" w:rsidRDefault="000623E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r>
      <w:r>
        <w:instrText xml:space="preserve"> PAGEREF _Toc67937364 \h </w:instrText>
      </w:r>
      <w:r>
        <w:fldChar w:fldCharType="separate"/>
      </w:r>
      <w:r>
        <w:t>156</w:t>
      </w:r>
      <w:r>
        <w:fldChar w:fldCharType="end"/>
      </w:r>
    </w:p>
    <w:p w14:paraId="1850F885" w14:textId="1A49A8DE" w:rsidR="000623E6" w:rsidRDefault="000623E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_Toc67937365 \h </w:instrText>
      </w:r>
      <w:r>
        <w:fldChar w:fldCharType="separate"/>
      </w:r>
      <w:r>
        <w:t>156</w:t>
      </w:r>
      <w:r>
        <w:fldChar w:fldCharType="end"/>
      </w:r>
    </w:p>
    <w:p w14:paraId="755AB9CA" w14:textId="67992B3B" w:rsidR="000623E6" w:rsidRDefault="000623E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_Toc67937366 \h </w:instrText>
      </w:r>
      <w:r>
        <w:fldChar w:fldCharType="separate"/>
      </w:r>
      <w:r>
        <w:t>156</w:t>
      </w:r>
      <w:r>
        <w:fldChar w:fldCharType="end"/>
      </w:r>
    </w:p>
    <w:p w14:paraId="3496726B" w14:textId="3B5F6720" w:rsidR="000623E6" w:rsidRDefault="000623E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_Toc67937367 \h </w:instrText>
      </w:r>
      <w:r>
        <w:fldChar w:fldCharType="separate"/>
      </w:r>
      <w:r>
        <w:t>156</w:t>
      </w:r>
      <w:r>
        <w:fldChar w:fldCharType="end"/>
      </w:r>
    </w:p>
    <w:p w14:paraId="0AB04C6A" w14:textId="6D48C18A" w:rsidR="000623E6" w:rsidRDefault="000623E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_Toc67937368 \h </w:instrText>
      </w:r>
      <w:r>
        <w:fldChar w:fldCharType="separate"/>
      </w:r>
      <w:r>
        <w:t>156</w:t>
      </w:r>
      <w:r>
        <w:fldChar w:fldCharType="end"/>
      </w:r>
    </w:p>
    <w:p w14:paraId="2870344F" w14:textId="44569160" w:rsidR="000623E6" w:rsidRDefault="000623E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_Toc67937369 \h </w:instrText>
      </w:r>
      <w:r>
        <w:fldChar w:fldCharType="separate"/>
      </w:r>
      <w:r>
        <w:t>156</w:t>
      </w:r>
      <w:r>
        <w:fldChar w:fldCharType="end"/>
      </w:r>
    </w:p>
    <w:p w14:paraId="73937E35" w14:textId="0D5B07F1" w:rsidR="000623E6" w:rsidRDefault="000623E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_Toc67937370 \h </w:instrText>
      </w:r>
      <w:r>
        <w:fldChar w:fldCharType="separate"/>
      </w:r>
      <w:r>
        <w:t>156</w:t>
      </w:r>
      <w:r>
        <w:fldChar w:fldCharType="end"/>
      </w:r>
    </w:p>
    <w:p w14:paraId="7C5DAA57" w14:textId="05877148" w:rsidR="000623E6" w:rsidRDefault="000623E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_Toc67937371 \h </w:instrText>
      </w:r>
      <w:r>
        <w:fldChar w:fldCharType="separate"/>
      </w:r>
      <w:r>
        <w:t>156</w:t>
      </w:r>
      <w:r>
        <w:fldChar w:fldCharType="end"/>
      </w:r>
    </w:p>
    <w:p w14:paraId="305CCBCF" w14:textId="73D6E9FC" w:rsidR="000623E6" w:rsidRDefault="000623E6">
      <w:pPr>
        <w:pStyle w:val="TOC3"/>
        <w:rPr>
          <w:rFonts w:asciiTheme="minorHAnsi" w:eastAsiaTheme="minorEastAsia" w:hAnsiTheme="minorHAnsi" w:cstheme="minorBidi"/>
          <w:sz w:val="22"/>
          <w:szCs w:val="22"/>
          <w:lang w:eastAsia="en-GB"/>
        </w:rPr>
      </w:pPr>
      <w:r w:rsidRPr="00C70217">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_Toc67937372 \h </w:instrText>
      </w:r>
      <w:r>
        <w:fldChar w:fldCharType="separate"/>
      </w:r>
      <w:r>
        <w:t>157</w:t>
      </w:r>
      <w:r>
        <w:fldChar w:fldCharType="end"/>
      </w:r>
    </w:p>
    <w:p w14:paraId="730395F1" w14:textId="2FFCA80D" w:rsidR="000623E6" w:rsidRDefault="000623E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_Toc67937373 \h </w:instrText>
      </w:r>
      <w:r>
        <w:fldChar w:fldCharType="separate"/>
      </w:r>
      <w:r>
        <w:t>157</w:t>
      </w:r>
      <w:r>
        <w:fldChar w:fldCharType="end"/>
      </w:r>
    </w:p>
    <w:p w14:paraId="6B9C4545" w14:textId="51FD777E" w:rsidR="000623E6" w:rsidRDefault="000623E6">
      <w:pPr>
        <w:pStyle w:val="TOC4"/>
        <w:rPr>
          <w:rFonts w:asciiTheme="minorHAnsi" w:eastAsiaTheme="minorEastAsia" w:hAnsiTheme="minorHAnsi" w:cstheme="minorBidi"/>
          <w:sz w:val="22"/>
          <w:szCs w:val="22"/>
          <w:lang w:eastAsia="en-GB"/>
        </w:rPr>
      </w:pPr>
      <w:r>
        <w:lastRenderedPageBreak/>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_Toc67937374 \h </w:instrText>
      </w:r>
      <w:r>
        <w:fldChar w:fldCharType="separate"/>
      </w:r>
      <w:r>
        <w:t>157</w:t>
      </w:r>
      <w:r>
        <w:fldChar w:fldCharType="end"/>
      </w:r>
    </w:p>
    <w:p w14:paraId="651A58AF" w14:textId="10CD15EC" w:rsidR="000623E6" w:rsidRDefault="000623E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_Toc67937375 \h </w:instrText>
      </w:r>
      <w:r>
        <w:fldChar w:fldCharType="separate"/>
      </w:r>
      <w:r>
        <w:t>157</w:t>
      </w:r>
      <w:r>
        <w:fldChar w:fldCharType="end"/>
      </w:r>
    </w:p>
    <w:p w14:paraId="3EC90BB7" w14:textId="36AE77D7" w:rsidR="000623E6" w:rsidRDefault="000623E6">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_Toc67937376 \h </w:instrText>
      </w:r>
      <w:r>
        <w:fldChar w:fldCharType="separate"/>
      </w:r>
      <w:r>
        <w:t>158</w:t>
      </w:r>
      <w:r>
        <w:fldChar w:fldCharType="end"/>
      </w:r>
    </w:p>
    <w:p w14:paraId="41D332AA" w14:textId="27745EA3" w:rsidR="000623E6" w:rsidRDefault="000623E6">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_Toc67937377 \h </w:instrText>
      </w:r>
      <w:r>
        <w:fldChar w:fldCharType="separate"/>
      </w:r>
      <w:r>
        <w:t>159</w:t>
      </w:r>
      <w:r>
        <w:fldChar w:fldCharType="end"/>
      </w:r>
    </w:p>
    <w:p w14:paraId="5E4B6CA9" w14:textId="33D972A3" w:rsidR="000623E6" w:rsidRDefault="000623E6">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_Toc67937378 \h </w:instrText>
      </w:r>
      <w:r>
        <w:fldChar w:fldCharType="separate"/>
      </w:r>
      <w:r>
        <w:t>159</w:t>
      </w:r>
      <w:r>
        <w:fldChar w:fldCharType="end"/>
      </w:r>
    </w:p>
    <w:p w14:paraId="0E94857C" w14:textId="234A4907" w:rsidR="000623E6" w:rsidRDefault="000623E6">
      <w:pPr>
        <w:pStyle w:val="TOC3"/>
        <w:rPr>
          <w:rFonts w:asciiTheme="minorHAnsi" w:eastAsiaTheme="minorEastAsia" w:hAnsiTheme="minorHAnsi" w:cstheme="minorBidi"/>
          <w:sz w:val="22"/>
          <w:szCs w:val="22"/>
          <w:lang w:eastAsia="en-GB"/>
        </w:rPr>
      </w:pPr>
      <w:r w:rsidRPr="00C70217">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_Toc67937379 \h </w:instrText>
      </w:r>
      <w:r>
        <w:fldChar w:fldCharType="separate"/>
      </w:r>
      <w:r>
        <w:t>159</w:t>
      </w:r>
      <w:r>
        <w:fldChar w:fldCharType="end"/>
      </w:r>
    </w:p>
    <w:p w14:paraId="72D1A3B6" w14:textId="06A66FF1" w:rsidR="000623E6" w:rsidRDefault="000623E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_Toc67937380 \h </w:instrText>
      </w:r>
      <w:r>
        <w:fldChar w:fldCharType="separate"/>
      </w:r>
      <w:r>
        <w:t>159</w:t>
      </w:r>
      <w:r>
        <w:fldChar w:fldCharType="end"/>
      </w:r>
    </w:p>
    <w:p w14:paraId="6F8269C3" w14:textId="47FD5DAB" w:rsidR="000623E6" w:rsidRDefault="000623E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_Toc67937381 \h </w:instrText>
      </w:r>
      <w:r>
        <w:fldChar w:fldCharType="separate"/>
      </w:r>
      <w:r>
        <w:t>159</w:t>
      </w:r>
      <w:r>
        <w:fldChar w:fldCharType="end"/>
      </w:r>
    </w:p>
    <w:p w14:paraId="7920465D" w14:textId="5B1AA0EA" w:rsidR="000623E6" w:rsidRDefault="000623E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_Toc67937382 \h </w:instrText>
      </w:r>
      <w:r>
        <w:fldChar w:fldCharType="separate"/>
      </w:r>
      <w:r>
        <w:t>159</w:t>
      </w:r>
      <w:r>
        <w:fldChar w:fldCharType="end"/>
      </w:r>
    </w:p>
    <w:p w14:paraId="6638469C" w14:textId="330497AB" w:rsidR="000623E6" w:rsidRDefault="000623E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r>
      <w:r>
        <w:instrText xml:space="preserve"> PAGEREF _Toc67937383 \h </w:instrText>
      </w:r>
      <w:r>
        <w:fldChar w:fldCharType="separate"/>
      </w:r>
      <w:r>
        <w:t>160</w:t>
      </w:r>
      <w:r>
        <w:fldChar w:fldCharType="end"/>
      </w:r>
    </w:p>
    <w:p w14:paraId="17F9AD02" w14:textId="2D2FC9FF" w:rsidR="000623E6" w:rsidRDefault="000623E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_Toc67937384 \h </w:instrText>
      </w:r>
      <w:r>
        <w:fldChar w:fldCharType="separate"/>
      </w:r>
      <w:r>
        <w:t>160</w:t>
      </w:r>
      <w:r>
        <w:fldChar w:fldCharType="end"/>
      </w:r>
    </w:p>
    <w:p w14:paraId="606EF380" w14:textId="3A764887" w:rsidR="000623E6" w:rsidRDefault="000623E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_Toc67937385 \h </w:instrText>
      </w:r>
      <w:r>
        <w:fldChar w:fldCharType="separate"/>
      </w:r>
      <w:r>
        <w:t>160</w:t>
      </w:r>
      <w:r>
        <w:fldChar w:fldCharType="end"/>
      </w:r>
    </w:p>
    <w:p w14:paraId="1B80642C" w14:textId="392D6FA6" w:rsidR="000623E6" w:rsidRDefault="000623E6">
      <w:pPr>
        <w:pStyle w:val="TOC3"/>
        <w:rPr>
          <w:rFonts w:asciiTheme="minorHAnsi" w:eastAsiaTheme="minorEastAsia" w:hAnsiTheme="minorHAnsi" w:cstheme="minorBidi"/>
          <w:sz w:val="22"/>
          <w:szCs w:val="22"/>
          <w:lang w:eastAsia="en-GB"/>
        </w:rPr>
      </w:pPr>
      <w:r w:rsidRPr="00C70217">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_Toc67937386 \h </w:instrText>
      </w:r>
      <w:r>
        <w:fldChar w:fldCharType="separate"/>
      </w:r>
      <w:r>
        <w:t>160</w:t>
      </w:r>
      <w:r>
        <w:fldChar w:fldCharType="end"/>
      </w:r>
    </w:p>
    <w:p w14:paraId="278FAA54" w14:textId="52593B86" w:rsidR="000623E6" w:rsidRDefault="000623E6">
      <w:pPr>
        <w:pStyle w:val="TOC3"/>
        <w:rPr>
          <w:rFonts w:asciiTheme="minorHAnsi" w:eastAsiaTheme="minorEastAsia" w:hAnsiTheme="minorHAnsi" w:cstheme="minorBidi"/>
          <w:sz w:val="22"/>
          <w:szCs w:val="22"/>
          <w:lang w:eastAsia="en-GB"/>
        </w:rPr>
      </w:pPr>
      <w:r w:rsidRPr="00C70217">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_Toc67937387 \h </w:instrText>
      </w:r>
      <w:r>
        <w:fldChar w:fldCharType="separate"/>
      </w:r>
      <w:r>
        <w:t>160</w:t>
      </w:r>
      <w:r>
        <w:fldChar w:fldCharType="end"/>
      </w:r>
    </w:p>
    <w:p w14:paraId="4D8610C9" w14:textId="34AD803A" w:rsidR="000623E6" w:rsidRDefault="000623E6">
      <w:pPr>
        <w:pStyle w:val="TOC3"/>
        <w:rPr>
          <w:rFonts w:asciiTheme="minorHAnsi" w:eastAsiaTheme="minorEastAsia" w:hAnsiTheme="minorHAnsi" w:cstheme="minorBidi"/>
          <w:sz w:val="22"/>
          <w:szCs w:val="22"/>
          <w:lang w:eastAsia="en-GB"/>
        </w:rPr>
      </w:pPr>
      <w:r w:rsidRPr="00C70217">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_Toc67937388 \h </w:instrText>
      </w:r>
      <w:r>
        <w:fldChar w:fldCharType="separate"/>
      </w:r>
      <w:r>
        <w:t>160</w:t>
      </w:r>
      <w:r>
        <w:fldChar w:fldCharType="end"/>
      </w:r>
    </w:p>
    <w:p w14:paraId="2B3ED8AC" w14:textId="3836E685" w:rsidR="000623E6" w:rsidRDefault="000623E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r>
      <w:r>
        <w:instrText xml:space="preserve"> PAGEREF _Toc67937389 \h </w:instrText>
      </w:r>
      <w:r>
        <w:fldChar w:fldCharType="separate"/>
      </w:r>
      <w:r>
        <w:t>161</w:t>
      </w:r>
      <w:r>
        <w:fldChar w:fldCharType="end"/>
      </w:r>
    </w:p>
    <w:p w14:paraId="250AF64F" w14:textId="348EEEB2" w:rsidR="000623E6" w:rsidRDefault="000623E6">
      <w:pPr>
        <w:pStyle w:val="TOC2"/>
        <w:rPr>
          <w:rFonts w:asciiTheme="minorHAnsi" w:eastAsiaTheme="minorEastAsia" w:hAnsiTheme="minorHAnsi" w:cstheme="minorBidi"/>
          <w:sz w:val="22"/>
          <w:szCs w:val="22"/>
          <w:lang w:eastAsia="en-GB"/>
        </w:rPr>
      </w:pPr>
      <w:r>
        <w:t>7.8</w:t>
      </w:r>
      <w:r w:rsidRPr="00C70217">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C70217">
        <w:rPr>
          <w:lang w:val="en-US" w:eastAsia="zh-CN"/>
        </w:rPr>
        <w:t>CA</w:t>
      </w:r>
      <w:r>
        <w:tab/>
      </w:r>
      <w:r>
        <w:fldChar w:fldCharType="begin"/>
      </w:r>
      <w:r>
        <w:instrText xml:space="preserve"> PAGEREF _Toc67937390 \h </w:instrText>
      </w:r>
      <w:r>
        <w:fldChar w:fldCharType="separate"/>
      </w:r>
      <w:r>
        <w:t>161</w:t>
      </w:r>
      <w:r>
        <w:fldChar w:fldCharType="end"/>
      </w:r>
    </w:p>
    <w:p w14:paraId="3097F48A" w14:textId="5D3B8437" w:rsidR="000623E6" w:rsidRDefault="000623E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_Toc67937391 \h </w:instrText>
      </w:r>
      <w:r>
        <w:fldChar w:fldCharType="separate"/>
      </w:r>
      <w:r>
        <w:t>161</w:t>
      </w:r>
      <w:r>
        <w:fldChar w:fldCharType="end"/>
      </w:r>
    </w:p>
    <w:p w14:paraId="508D22AE" w14:textId="7F6CAF06" w:rsidR="000623E6" w:rsidRDefault="000623E6">
      <w:pPr>
        <w:pStyle w:val="TOC3"/>
        <w:rPr>
          <w:rFonts w:asciiTheme="minorHAnsi" w:eastAsiaTheme="minorEastAsia" w:hAnsiTheme="minorHAnsi" w:cstheme="minorBidi"/>
          <w:sz w:val="22"/>
          <w:szCs w:val="22"/>
          <w:lang w:eastAsia="en-GB"/>
        </w:rPr>
      </w:pPr>
      <w:r w:rsidRPr="00C70217">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_Toc67937392 \h </w:instrText>
      </w:r>
      <w:r>
        <w:fldChar w:fldCharType="separate"/>
      </w:r>
      <w:r>
        <w:t>161</w:t>
      </w:r>
      <w:r>
        <w:fldChar w:fldCharType="end"/>
      </w:r>
    </w:p>
    <w:p w14:paraId="5178512A" w14:textId="25BD40F7" w:rsidR="000623E6" w:rsidRDefault="000623E6">
      <w:pPr>
        <w:pStyle w:val="TOC3"/>
        <w:rPr>
          <w:rFonts w:asciiTheme="minorHAnsi" w:eastAsiaTheme="minorEastAsia" w:hAnsiTheme="minorHAnsi" w:cstheme="minorBidi"/>
          <w:sz w:val="22"/>
          <w:szCs w:val="22"/>
          <w:lang w:eastAsia="en-GB"/>
        </w:rPr>
      </w:pPr>
      <w:r w:rsidRPr="00C70217">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_Toc67937393 \h </w:instrText>
      </w:r>
      <w:r>
        <w:fldChar w:fldCharType="separate"/>
      </w:r>
      <w:r>
        <w:t>161</w:t>
      </w:r>
      <w:r>
        <w:fldChar w:fldCharType="end"/>
      </w:r>
    </w:p>
    <w:p w14:paraId="0FCE9DF0" w14:textId="7FC61EDE" w:rsidR="000623E6" w:rsidRDefault="000623E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_Toc67937394 \h </w:instrText>
      </w:r>
      <w:r>
        <w:fldChar w:fldCharType="separate"/>
      </w:r>
      <w:r>
        <w:t>161</w:t>
      </w:r>
      <w:r>
        <w:fldChar w:fldCharType="end"/>
      </w:r>
    </w:p>
    <w:p w14:paraId="048DC653" w14:textId="40007AB3" w:rsidR="000623E6" w:rsidRDefault="000623E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_Toc67937395 \h </w:instrText>
      </w:r>
      <w:r>
        <w:fldChar w:fldCharType="separate"/>
      </w:r>
      <w:r>
        <w:t>162</w:t>
      </w:r>
      <w:r>
        <w:fldChar w:fldCharType="end"/>
      </w:r>
    </w:p>
    <w:p w14:paraId="4DFE123A" w14:textId="036E43A5" w:rsidR="000623E6" w:rsidRDefault="000623E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_Toc67937396 \h </w:instrText>
      </w:r>
      <w:r>
        <w:fldChar w:fldCharType="separate"/>
      </w:r>
      <w:r>
        <w:t>162</w:t>
      </w:r>
      <w:r>
        <w:fldChar w:fldCharType="end"/>
      </w:r>
    </w:p>
    <w:p w14:paraId="270E1E21" w14:textId="19B9D683" w:rsidR="000623E6" w:rsidRDefault="000623E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r>
      <w:r>
        <w:instrText xml:space="preserve"> PAGEREF _Toc67937397 \h </w:instrText>
      </w:r>
      <w:r>
        <w:fldChar w:fldCharType="separate"/>
      </w:r>
      <w:r>
        <w:t>162</w:t>
      </w:r>
      <w:r>
        <w:fldChar w:fldCharType="end"/>
      </w:r>
    </w:p>
    <w:p w14:paraId="63A69068" w14:textId="76B51A4E" w:rsidR="000623E6" w:rsidRDefault="000623E6">
      <w:pPr>
        <w:pStyle w:val="TOC2"/>
        <w:rPr>
          <w:rFonts w:asciiTheme="minorHAnsi" w:eastAsiaTheme="minorEastAsia" w:hAnsiTheme="minorHAnsi" w:cstheme="minorBidi"/>
          <w:sz w:val="22"/>
          <w:szCs w:val="22"/>
          <w:lang w:eastAsia="en-GB"/>
        </w:rPr>
      </w:pPr>
      <w:r>
        <w:t>7.9</w:t>
      </w:r>
      <w:r w:rsidRPr="00C70217">
        <w:rPr>
          <w:lang w:val="en-US" w:eastAsia="zh-CN"/>
        </w:rPr>
        <w:t>A</w:t>
      </w:r>
      <w:r>
        <w:rPr>
          <w:rFonts w:asciiTheme="minorHAnsi" w:eastAsiaTheme="minorEastAsia" w:hAnsiTheme="minorHAnsi" w:cstheme="minorBidi"/>
          <w:sz w:val="22"/>
          <w:szCs w:val="22"/>
          <w:lang w:eastAsia="en-GB"/>
        </w:rPr>
        <w:tab/>
      </w:r>
      <w:r>
        <w:t xml:space="preserve">Spurious emissions for </w:t>
      </w:r>
      <w:r w:rsidRPr="00C70217">
        <w:rPr>
          <w:lang w:val="en-US" w:eastAsia="zh-CN"/>
        </w:rPr>
        <w:t>CA</w:t>
      </w:r>
      <w:r>
        <w:tab/>
      </w:r>
      <w:r>
        <w:fldChar w:fldCharType="begin"/>
      </w:r>
      <w:r>
        <w:instrText xml:space="preserve"> PAGEREF _Toc67937398 \h </w:instrText>
      </w:r>
      <w:r>
        <w:fldChar w:fldCharType="separate"/>
      </w:r>
      <w:r>
        <w:t>162</w:t>
      </w:r>
      <w:r>
        <w:fldChar w:fldCharType="end"/>
      </w:r>
    </w:p>
    <w:p w14:paraId="07FEDD5F" w14:textId="1105E871" w:rsidR="000623E6" w:rsidRDefault="000623E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_Toc67937399 \h </w:instrText>
      </w:r>
      <w:r>
        <w:fldChar w:fldCharType="separate"/>
      </w:r>
      <w:r>
        <w:t>163</w:t>
      </w:r>
      <w:r>
        <w:fldChar w:fldCharType="end"/>
      </w:r>
    </w:p>
    <w:p w14:paraId="577F3517" w14:textId="147EAF93" w:rsidR="000623E6" w:rsidRDefault="000623E6">
      <w:pPr>
        <w:pStyle w:val="TOC3"/>
        <w:rPr>
          <w:rFonts w:asciiTheme="minorHAnsi" w:eastAsiaTheme="minorEastAsia" w:hAnsiTheme="minorHAnsi" w:cstheme="minorBidi"/>
          <w:sz w:val="22"/>
          <w:szCs w:val="22"/>
          <w:lang w:eastAsia="en-GB"/>
        </w:rPr>
      </w:pPr>
      <w:r w:rsidRPr="00C70217">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_Toc67937400 \h </w:instrText>
      </w:r>
      <w:r>
        <w:fldChar w:fldCharType="separate"/>
      </w:r>
      <w:r>
        <w:t>163</w:t>
      </w:r>
      <w:r>
        <w:fldChar w:fldCharType="end"/>
      </w:r>
    </w:p>
    <w:p w14:paraId="46249A4F" w14:textId="5C9AFCEC" w:rsidR="000623E6" w:rsidRDefault="000623E6">
      <w:pPr>
        <w:pStyle w:val="TOC3"/>
        <w:rPr>
          <w:rFonts w:asciiTheme="minorHAnsi" w:eastAsiaTheme="minorEastAsia" w:hAnsiTheme="minorHAnsi" w:cstheme="minorBidi"/>
          <w:sz w:val="22"/>
          <w:szCs w:val="22"/>
          <w:lang w:eastAsia="en-GB"/>
        </w:rPr>
      </w:pPr>
      <w:r w:rsidRPr="00C70217">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_Toc67937401 \h </w:instrText>
      </w:r>
      <w:r>
        <w:fldChar w:fldCharType="separate"/>
      </w:r>
      <w:r>
        <w:t>163</w:t>
      </w:r>
      <w:r>
        <w:fldChar w:fldCharType="end"/>
      </w:r>
    </w:p>
    <w:p w14:paraId="05409235" w14:textId="38DB3035" w:rsidR="000623E6" w:rsidRDefault="000623E6">
      <w:pPr>
        <w:pStyle w:val="TOC3"/>
        <w:rPr>
          <w:rFonts w:asciiTheme="minorHAnsi" w:eastAsiaTheme="minorEastAsia" w:hAnsiTheme="minorHAnsi" w:cstheme="minorBidi"/>
          <w:sz w:val="22"/>
          <w:szCs w:val="22"/>
          <w:lang w:eastAsia="en-GB"/>
        </w:rPr>
      </w:pPr>
      <w:r w:rsidRPr="00C70217">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_Toc67937402 \h </w:instrText>
      </w:r>
      <w:r>
        <w:fldChar w:fldCharType="separate"/>
      </w:r>
      <w:r>
        <w:t>163</w:t>
      </w:r>
      <w:r>
        <w:fldChar w:fldCharType="end"/>
      </w:r>
    </w:p>
    <w:p w14:paraId="1935B600" w14:textId="0F4CC333" w:rsidR="000623E6" w:rsidRDefault="000623E6">
      <w:pPr>
        <w:pStyle w:val="TOC8"/>
        <w:rPr>
          <w:rFonts w:asciiTheme="minorHAnsi" w:eastAsiaTheme="minorEastAsia" w:hAnsiTheme="minorHAnsi" w:cstheme="minorBidi"/>
          <w:b w:val="0"/>
          <w:szCs w:val="22"/>
          <w:lang w:eastAsia="en-GB"/>
        </w:rPr>
      </w:pPr>
      <w:r>
        <w:t xml:space="preserve">Annex A (normative): </w:t>
      </w:r>
      <w:r w:rsidRPr="00C70217">
        <w:rPr>
          <w:rFonts w:eastAsia="Times New Roman"/>
          <w:lang w:eastAsia="x-none"/>
        </w:rPr>
        <w:t>Measurement channels</w:t>
      </w:r>
      <w:r>
        <w:tab/>
      </w:r>
      <w:r>
        <w:fldChar w:fldCharType="begin"/>
      </w:r>
      <w:r>
        <w:instrText xml:space="preserve"> PAGEREF _Toc67937403 \h </w:instrText>
      </w:r>
      <w:r>
        <w:fldChar w:fldCharType="separate"/>
      </w:r>
      <w:r>
        <w:t>164</w:t>
      </w:r>
      <w:r>
        <w:fldChar w:fldCharType="end"/>
      </w:r>
    </w:p>
    <w:p w14:paraId="3C93E110" w14:textId="1FF71F0A" w:rsidR="000623E6" w:rsidRDefault="000623E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_Toc67937404 \h </w:instrText>
      </w:r>
      <w:r>
        <w:fldChar w:fldCharType="separate"/>
      </w:r>
      <w:r>
        <w:t>164</w:t>
      </w:r>
      <w:r>
        <w:fldChar w:fldCharType="end"/>
      </w:r>
    </w:p>
    <w:p w14:paraId="102DEC18" w14:textId="67057AAF" w:rsidR="000623E6" w:rsidRDefault="000623E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_Toc67937405 \h </w:instrText>
      </w:r>
      <w:r>
        <w:fldChar w:fldCharType="separate"/>
      </w:r>
      <w:r>
        <w:t>164</w:t>
      </w:r>
      <w:r>
        <w:fldChar w:fldCharType="end"/>
      </w:r>
    </w:p>
    <w:p w14:paraId="4CC720EC" w14:textId="4D68B733" w:rsidR="000623E6" w:rsidRDefault="000623E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_Toc67937406 \h </w:instrText>
      </w:r>
      <w:r>
        <w:fldChar w:fldCharType="separate"/>
      </w:r>
      <w:r>
        <w:t>164</w:t>
      </w:r>
      <w:r>
        <w:fldChar w:fldCharType="end"/>
      </w:r>
    </w:p>
    <w:p w14:paraId="0E46CD29" w14:textId="2C33411C" w:rsidR="000623E6" w:rsidRDefault="000623E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_Toc67937407 \h </w:instrText>
      </w:r>
      <w:r>
        <w:fldChar w:fldCharType="separate"/>
      </w:r>
      <w:r>
        <w:t>165</w:t>
      </w:r>
      <w:r>
        <w:fldChar w:fldCharType="end"/>
      </w:r>
    </w:p>
    <w:p w14:paraId="4D39660D" w14:textId="2E015B4B" w:rsidR="000623E6" w:rsidRDefault="000623E6">
      <w:pPr>
        <w:pStyle w:val="TOC3"/>
        <w:rPr>
          <w:rFonts w:asciiTheme="minorHAnsi" w:eastAsiaTheme="minorEastAsia" w:hAnsiTheme="minorHAnsi" w:cstheme="minorBidi"/>
          <w:sz w:val="22"/>
          <w:szCs w:val="22"/>
          <w:lang w:eastAsia="en-GB"/>
        </w:rPr>
      </w:pPr>
      <w:r w:rsidRPr="00C70217">
        <w:rPr>
          <w:snapToGrid w:val="0"/>
        </w:rPr>
        <w:t>A.2.2.1</w:t>
      </w:r>
      <w:r>
        <w:rPr>
          <w:rFonts w:asciiTheme="minorHAnsi" w:eastAsiaTheme="minorEastAsia" w:hAnsiTheme="minorHAnsi" w:cstheme="minorBidi"/>
          <w:sz w:val="22"/>
          <w:szCs w:val="22"/>
          <w:lang w:eastAsia="en-GB"/>
        </w:rPr>
        <w:tab/>
      </w:r>
      <w:r w:rsidRPr="00C70217">
        <w:rPr>
          <w:snapToGrid w:val="0"/>
        </w:rPr>
        <w:t>Full RB allocation</w:t>
      </w:r>
      <w:r>
        <w:tab/>
      </w:r>
      <w:r>
        <w:fldChar w:fldCharType="begin"/>
      </w:r>
      <w:r>
        <w:instrText xml:space="preserve"> PAGEREF _Toc67937408 \h </w:instrText>
      </w:r>
      <w:r>
        <w:fldChar w:fldCharType="separate"/>
      </w:r>
      <w:r>
        <w:t>165</w:t>
      </w:r>
      <w:r>
        <w:fldChar w:fldCharType="end"/>
      </w:r>
    </w:p>
    <w:p w14:paraId="2E0CD77E" w14:textId="4AA581B6" w:rsidR="000623E6" w:rsidRDefault="000623E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_Toc67937409 \h </w:instrText>
      </w:r>
      <w:r>
        <w:fldChar w:fldCharType="separate"/>
      </w:r>
      <w:r>
        <w:t>165</w:t>
      </w:r>
      <w:r>
        <w:fldChar w:fldCharType="end"/>
      </w:r>
    </w:p>
    <w:p w14:paraId="3DB3BD4A" w14:textId="4E822E50" w:rsidR="000623E6" w:rsidRDefault="000623E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_Toc67937410 \h </w:instrText>
      </w:r>
      <w:r>
        <w:fldChar w:fldCharType="separate"/>
      </w:r>
      <w:r>
        <w:t>166</w:t>
      </w:r>
      <w:r>
        <w:fldChar w:fldCharType="end"/>
      </w:r>
    </w:p>
    <w:p w14:paraId="3371826C" w14:textId="2B6EEC88" w:rsidR="000623E6" w:rsidRDefault="000623E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_Toc67937411 \h </w:instrText>
      </w:r>
      <w:r>
        <w:fldChar w:fldCharType="separate"/>
      </w:r>
      <w:r>
        <w:t>167</w:t>
      </w:r>
      <w:r>
        <w:fldChar w:fldCharType="end"/>
      </w:r>
    </w:p>
    <w:p w14:paraId="24A5281A" w14:textId="6F52AA90" w:rsidR="000623E6" w:rsidRDefault="000623E6">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_Toc67937412 \h </w:instrText>
      </w:r>
      <w:r>
        <w:fldChar w:fldCharType="separate"/>
      </w:r>
      <w:r>
        <w:t>168</w:t>
      </w:r>
      <w:r>
        <w:fldChar w:fldCharType="end"/>
      </w:r>
    </w:p>
    <w:p w14:paraId="6F003021" w14:textId="4E25A482" w:rsidR="000623E6" w:rsidRDefault="000623E6">
      <w:pPr>
        <w:pStyle w:val="TOC3"/>
        <w:rPr>
          <w:rFonts w:asciiTheme="minorHAnsi" w:eastAsiaTheme="minorEastAsia" w:hAnsiTheme="minorHAnsi" w:cstheme="minorBidi"/>
          <w:sz w:val="22"/>
          <w:szCs w:val="22"/>
          <w:lang w:eastAsia="en-GB"/>
        </w:rPr>
      </w:pPr>
      <w:r w:rsidRPr="00C70217">
        <w:rPr>
          <w:snapToGrid w:val="0"/>
        </w:rPr>
        <w:t>A.2.2.2</w:t>
      </w:r>
      <w:r>
        <w:rPr>
          <w:rFonts w:asciiTheme="minorHAnsi" w:eastAsiaTheme="minorEastAsia" w:hAnsiTheme="minorHAnsi" w:cstheme="minorBidi"/>
          <w:sz w:val="22"/>
          <w:szCs w:val="22"/>
          <w:lang w:eastAsia="en-GB"/>
        </w:rPr>
        <w:tab/>
      </w:r>
      <w:r w:rsidRPr="00C70217">
        <w:rPr>
          <w:snapToGrid w:val="0"/>
        </w:rPr>
        <w:t>Partial RB allocation</w:t>
      </w:r>
      <w:r>
        <w:tab/>
      </w:r>
      <w:r>
        <w:fldChar w:fldCharType="begin"/>
      </w:r>
      <w:r>
        <w:instrText xml:space="preserve"> PAGEREF _Toc67937413 \h </w:instrText>
      </w:r>
      <w:r>
        <w:fldChar w:fldCharType="separate"/>
      </w:r>
      <w:r>
        <w:t>169</w:t>
      </w:r>
      <w:r>
        <w:fldChar w:fldCharType="end"/>
      </w:r>
    </w:p>
    <w:p w14:paraId="75435526" w14:textId="629D31D0" w:rsidR="000623E6" w:rsidRDefault="000623E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_Toc67937414 \h </w:instrText>
      </w:r>
      <w:r>
        <w:fldChar w:fldCharType="separate"/>
      </w:r>
      <w:r>
        <w:t>169</w:t>
      </w:r>
      <w:r>
        <w:fldChar w:fldCharType="end"/>
      </w:r>
    </w:p>
    <w:p w14:paraId="33269A0D" w14:textId="7F07F5AE" w:rsidR="000623E6" w:rsidRDefault="000623E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_Toc67937415 \h </w:instrText>
      </w:r>
      <w:r>
        <w:fldChar w:fldCharType="separate"/>
      </w:r>
      <w:r>
        <w:t>170</w:t>
      </w:r>
      <w:r>
        <w:fldChar w:fldCharType="end"/>
      </w:r>
    </w:p>
    <w:p w14:paraId="6AF0B950" w14:textId="0CCF4F9E" w:rsidR="000623E6" w:rsidRDefault="000623E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_Toc67937416 \h </w:instrText>
      </w:r>
      <w:r>
        <w:fldChar w:fldCharType="separate"/>
      </w:r>
      <w:r>
        <w:t>171</w:t>
      </w:r>
      <w:r>
        <w:fldChar w:fldCharType="end"/>
      </w:r>
    </w:p>
    <w:p w14:paraId="3002350A" w14:textId="55555A5C" w:rsidR="000623E6" w:rsidRDefault="000623E6">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_Toc67937417 \h </w:instrText>
      </w:r>
      <w:r>
        <w:fldChar w:fldCharType="separate"/>
      </w:r>
      <w:r>
        <w:t>172</w:t>
      </w:r>
      <w:r>
        <w:fldChar w:fldCharType="end"/>
      </w:r>
    </w:p>
    <w:p w14:paraId="5FB98797" w14:textId="6D3EF57A" w:rsidR="000623E6" w:rsidRDefault="000623E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_Toc67937418 \h </w:instrText>
      </w:r>
      <w:r>
        <w:fldChar w:fldCharType="separate"/>
      </w:r>
      <w:r>
        <w:t>172</w:t>
      </w:r>
      <w:r>
        <w:fldChar w:fldCharType="end"/>
      </w:r>
    </w:p>
    <w:p w14:paraId="6B938637" w14:textId="6FEA1808" w:rsidR="000623E6" w:rsidRDefault="000623E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_Toc67937419 \h </w:instrText>
      </w:r>
      <w:r>
        <w:fldChar w:fldCharType="separate"/>
      </w:r>
      <w:r>
        <w:t>172</w:t>
      </w:r>
      <w:r>
        <w:fldChar w:fldCharType="end"/>
      </w:r>
    </w:p>
    <w:p w14:paraId="1590EE6F" w14:textId="08F6CB70" w:rsidR="000623E6" w:rsidRDefault="000623E6">
      <w:pPr>
        <w:pStyle w:val="TOC3"/>
        <w:rPr>
          <w:rFonts w:asciiTheme="minorHAnsi" w:eastAsiaTheme="minorEastAsia" w:hAnsiTheme="minorHAnsi" w:cstheme="minorBidi"/>
          <w:sz w:val="22"/>
          <w:szCs w:val="22"/>
          <w:lang w:eastAsia="en-GB"/>
        </w:rPr>
      </w:pPr>
      <w:r w:rsidRPr="00C70217">
        <w:rPr>
          <w:snapToGrid w:val="0"/>
        </w:rPr>
        <w:t>A.3.1.1</w:t>
      </w:r>
      <w:r>
        <w:rPr>
          <w:rFonts w:asciiTheme="minorHAnsi" w:eastAsiaTheme="minorEastAsia" w:hAnsiTheme="minorHAnsi" w:cstheme="minorBidi"/>
          <w:sz w:val="22"/>
          <w:szCs w:val="22"/>
          <w:lang w:eastAsia="en-GB"/>
        </w:rPr>
        <w:tab/>
      </w:r>
      <w:r w:rsidRPr="00C70217">
        <w:rPr>
          <w:snapToGrid w:val="0"/>
        </w:rPr>
        <w:t>QPSK</w:t>
      </w:r>
      <w:r>
        <w:tab/>
      </w:r>
      <w:r>
        <w:fldChar w:fldCharType="begin"/>
      </w:r>
      <w:r>
        <w:instrText xml:space="preserve"> PAGEREF _Toc67937420 \h </w:instrText>
      </w:r>
      <w:r>
        <w:fldChar w:fldCharType="separate"/>
      </w:r>
      <w:r>
        <w:t>173</w:t>
      </w:r>
      <w:r>
        <w:fldChar w:fldCharType="end"/>
      </w:r>
    </w:p>
    <w:p w14:paraId="7417D4F0" w14:textId="5786C2E9" w:rsidR="000623E6" w:rsidRDefault="000623E6">
      <w:pPr>
        <w:pStyle w:val="TOC3"/>
        <w:rPr>
          <w:rFonts w:asciiTheme="minorHAnsi" w:eastAsiaTheme="minorEastAsia" w:hAnsiTheme="minorHAnsi" w:cstheme="minorBidi"/>
          <w:sz w:val="22"/>
          <w:szCs w:val="22"/>
          <w:lang w:eastAsia="en-GB"/>
        </w:rPr>
      </w:pPr>
      <w:r w:rsidRPr="00C70217">
        <w:rPr>
          <w:snapToGrid w:val="0"/>
        </w:rPr>
        <w:t>A.3.1.2</w:t>
      </w:r>
      <w:r>
        <w:rPr>
          <w:rFonts w:asciiTheme="minorHAnsi" w:eastAsiaTheme="minorEastAsia" w:hAnsiTheme="minorHAnsi" w:cstheme="minorBidi"/>
          <w:sz w:val="22"/>
          <w:szCs w:val="22"/>
          <w:lang w:eastAsia="en-GB"/>
        </w:rPr>
        <w:tab/>
      </w:r>
      <w:r w:rsidRPr="00C70217">
        <w:rPr>
          <w:snapToGrid w:val="0"/>
        </w:rPr>
        <w:t>64-QAM</w:t>
      </w:r>
      <w:r>
        <w:tab/>
      </w:r>
      <w:r>
        <w:fldChar w:fldCharType="begin"/>
      </w:r>
      <w:r>
        <w:instrText xml:space="preserve"> PAGEREF _Toc67937421 \h </w:instrText>
      </w:r>
      <w:r>
        <w:fldChar w:fldCharType="separate"/>
      </w:r>
      <w:r>
        <w:t>174</w:t>
      </w:r>
      <w:r>
        <w:fldChar w:fldCharType="end"/>
      </w:r>
    </w:p>
    <w:p w14:paraId="5150F95E" w14:textId="1AB142F2" w:rsidR="000623E6" w:rsidRDefault="000623E6">
      <w:pPr>
        <w:pStyle w:val="TOC3"/>
        <w:rPr>
          <w:rFonts w:asciiTheme="minorHAnsi" w:eastAsiaTheme="minorEastAsia" w:hAnsiTheme="minorHAnsi" w:cstheme="minorBidi"/>
          <w:sz w:val="22"/>
          <w:szCs w:val="22"/>
          <w:lang w:eastAsia="en-GB"/>
        </w:rPr>
      </w:pPr>
      <w:r w:rsidRPr="00C70217">
        <w:rPr>
          <w:snapToGrid w:val="0"/>
        </w:rPr>
        <w:t>A.3.1.3</w:t>
      </w:r>
      <w:r>
        <w:rPr>
          <w:rFonts w:asciiTheme="minorHAnsi" w:eastAsiaTheme="minorEastAsia" w:hAnsiTheme="minorHAnsi" w:cstheme="minorBidi"/>
          <w:sz w:val="22"/>
          <w:szCs w:val="22"/>
          <w:lang w:eastAsia="en-GB"/>
        </w:rPr>
        <w:tab/>
      </w:r>
      <w:r w:rsidRPr="00C70217">
        <w:rPr>
          <w:snapToGrid w:val="0"/>
        </w:rPr>
        <w:t>256-QAM</w:t>
      </w:r>
      <w:r>
        <w:tab/>
      </w:r>
      <w:r>
        <w:fldChar w:fldCharType="begin"/>
      </w:r>
      <w:r>
        <w:instrText xml:space="preserve"> PAGEREF _Toc67937422 \h </w:instrText>
      </w:r>
      <w:r>
        <w:fldChar w:fldCharType="separate"/>
      </w:r>
      <w:r>
        <w:t>175</w:t>
      </w:r>
      <w:r>
        <w:fldChar w:fldCharType="end"/>
      </w:r>
    </w:p>
    <w:p w14:paraId="2A7B607E" w14:textId="360688E0" w:rsidR="000623E6" w:rsidRDefault="000623E6">
      <w:pPr>
        <w:pStyle w:val="TOC8"/>
        <w:rPr>
          <w:rFonts w:asciiTheme="minorHAnsi" w:eastAsiaTheme="minorEastAsia" w:hAnsiTheme="minorHAnsi" w:cstheme="minorBidi"/>
          <w:b w:val="0"/>
          <w:szCs w:val="22"/>
          <w:lang w:eastAsia="en-GB"/>
        </w:rPr>
      </w:pPr>
      <w:r>
        <w:lastRenderedPageBreak/>
        <w:t>Annex</w:t>
      </w:r>
      <w:r w:rsidRPr="00C70217">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_Toc67937423 \h </w:instrText>
      </w:r>
      <w:r>
        <w:fldChar w:fldCharType="separate"/>
      </w:r>
      <w:r>
        <w:t>175</w:t>
      </w:r>
      <w:r>
        <w:fldChar w:fldCharType="end"/>
      </w:r>
    </w:p>
    <w:p w14:paraId="5A319757" w14:textId="0341E35A" w:rsidR="000623E6" w:rsidRDefault="000623E6">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_Toc67937424 \h </w:instrText>
      </w:r>
      <w:r>
        <w:fldChar w:fldCharType="separate"/>
      </w:r>
      <w:r>
        <w:t>175</w:t>
      </w:r>
      <w:r>
        <w:fldChar w:fldCharType="end"/>
      </w:r>
    </w:p>
    <w:p w14:paraId="3B87CF14" w14:textId="74814EDA" w:rsidR="000623E6" w:rsidRDefault="000623E6">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_Toc67937425 \h </w:instrText>
      </w:r>
      <w:r>
        <w:fldChar w:fldCharType="separate"/>
      </w:r>
      <w:r>
        <w:t>175</w:t>
      </w:r>
      <w:r>
        <w:fldChar w:fldCharType="end"/>
      </w:r>
    </w:p>
    <w:p w14:paraId="64201060" w14:textId="68FDDD32" w:rsidR="000623E6" w:rsidRDefault="000623E6">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_Toc67937426 \h </w:instrText>
      </w:r>
      <w:r>
        <w:fldChar w:fldCharType="separate"/>
      </w:r>
      <w:r>
        <w:t>176</w:t>
      </w:r>
      <w:r>
        <w:fldChar w:fldCharType="end"/>
      </w:r>
    </w:p>
    <w:p w14:paraId="3D21121C" w14:textId="55CB5D82" w:rsidR="000623E6" w:rsidRDefault="000623E6">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_Toc67937427 \h </w:instrText>
      </w:r>
      <w:r>
        <w:fldChar w:fldCharType="separate"/>
      </w:r>
      <w:r>
        <w:t>176</w:t>
      </w:r>
      <w:r>
        <w:fldChar w:fldCharType="end"/>
      </w:r>
    </w:p>
    <w:p w14:paraId="38C090D7" w14:textId="392A217A" w:rsidR="000623E6" w:rsidRDefault="000623E6">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_Toc67937428 \h </w:instrText>
      </w:r>
      <w:r>
        <w:fldChar w:fldCharType="separate"/>
      </w:r>
      <w:r>
        <w:t>176</w:t>
      </w:r>
      <w:r>
        <w:fldChar w:fldCharType="end"/>
      </w:r>
    </w:p>
    <w:p w14:paraId="4E816BAF" w14:textId="652630B2" w:rsidR="000623E6" w:rsidRDefault="000623E6">
      <w:pPr>
        <w:pStyle w:val="TOC8"/>
        <w:rPr>
          <w:rFonts w:asciiTheme="minorHAnsi" w:eastAsiaTheme="minorEastAsia" w:hAnsiTheme="minorHAnsi" w:cstheme="minorBidi"/>
          <w:b w:val="0"/>
          <w:szCs w:val="22"/>
          <w:lang w:eastAsia="en-GB"/>
        </w:rPr>
      </w:pPr>
      <w:r>
        <w:t>Annex H (normative): Modified MPR behavior</w:t>
      </w:r>
      <w:r>
        <w:tab/>
      </w:r>
      <w:r>
        <w:fldChar w:fldCharType="begin"/>
      </w:r>
      <w:r>
        <w:instrText xml:space="preserve"> PAGEREF _Toc67937429 \h </w:instrText>
      </w:r>
      <w:r>
        <w:fldChar w:fldCharType="separate"/>
      </w:r>
      <w:r>
        <w:t>176</w:t>
      </w:r>
      <w:r>
        <w:fldChar w:fldCharType="end"/>
      </w:r>
    </w:p>
    <w:p w14:paraId="560D01C6" w14:textId="47CF1651" w:rsidR="000623E6" w:rsidRDefault="000623E6">
      <w:pPr>
        <w:pStyle w:val="TOC8"/>
        <w:rPr>
          <w:rFonts w:asciiTheme="minorHAnsi" w:eastAsiaTheme="minorEastAsia" w:hAnsiTheme="minorHAnsi" w:cstheme="minorBidi"/>
          <w:b w:val="0"/>
          <w:szCs w:val="22"/>
          <w:lang w:eastAsia="en-GB"/>
        </w:rPr>
      </w:pPr>
      <w:r>
        <w:t>Annex I (normative): Dual uplink interferer</w:t>
      </w:r>
      <w:r>
        <w:tab/>
      </w:r>
      <w:r>
        <w:fldChar w:fldCharType="begin"/>
      </w:r>
      <w:r>
        <w:instrText xml:space="preserve"> PAGEREF _Toc67937430 \h </w:instrText>
      </w:r>
      <w:r>
        <w:fldChar w:fldCharType="separate"/>
      </w:r>
      <w:r>
        <w:t>176</w:t>
      </w:r>
      <w:r>
        <w:fldChar w:fldCharType="end"/>
      </w:r>
    </w:p>
    <w:p w14:paraId="4C09E3AB" w14:textId="6685B212" w:rsidR="000623E6" w:rsidRDefault="000623E6">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_Toc67937431 \h </w:instrText>
      </w:r>
      <w:r>
        <w:fldChar w:fldCharType="separate"/>
      </w:r>
      <w:r>
        <w:t>177</w:t>
      </w:r>
      <w:r>
        <w:fldChar w:fldCharType="end"/>
      </w:r>
    </w:p>
    <w:p w14:paraId="326FEFB0" w14:textId="5A1D4A80" w:rsidR="000623E6" w:rsidRDefault="000623E6">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_Toc67937432 \h </w:instrText>
      </w:r>
      <w:r>
        <w:fldChar w:fldCharType="separate"/>
      </w:r>
      <w:r>
        <w:t>177</w:t>
      </w:r>
      <w:r>
        <w:fldChar w:fldCharType="end"/>
      </w:r>
    </w:p>
    <w:p w14:paraId="0B4B013E" w14:textId="68477966" w:rsidR="000623E6" w:rsidRDefault="000623E6">
      <w:pPr>
        <w:pStyle w:val="TOC8"/>
        <w:rPr>
          <w:rFonts w:asciiTheme="minorHAnsi" w:eastAsiaTheme="minorEastAsia" w:hAnsiTheme="minorHAnsi" w:cstheme="minorBidi"/>
          <w:b w:val="0"/>
          <w:szCs w:val="22"/>
          <w:lang w:eastAsia="en-GB"/>
        </w:rPr>
      </w:pPr>
      <w:r>
        <w:t>Annex L (informative): Change history</w:t>
      </w:r>
      <w:r>
        <w:tab/>
      </w:r>
      <w:r>
        <w:fldChar w:fldCharType="begin"/>
      </w:r>
      <w:r>
        <w:instrText xml:space="preserve"> PAGEREF _Toc67937433 \h </w:instrText>
      </w:r>
      <w:r>
        <w:fldChar w:fldCharType="separate"/>
      </w:r>
      <w:r>
        <w:t>178</w:t>
      </w:r>
      <w:r>
        <w:fldChar w:fldCharType="end"/>
      </w:r>
    </w:p>
    <w:p w14:paraId="29F7AA01" w14:textId="577B53E1" w:rsidR="00180345" w:rsidRPr="00DF6DD6" w:rsidRDefault="000623E6"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bookmarkStart w:id="9" w:name="_Toc61374853"/>
      <w:bookmarkStart w:id="10" w:name="_Toc67936204"/>
      <w:bookmarkStart w:id="11" w:name="_Toc67937077"/>
      <w:r w:rsidRPr="00DF6DD6">
        <w:lastRenderedPageBreak/>
        <w:t>Foreword</w:t>
      </w:r>
      <w:bookmarkEnd w:id="3"/>
      <w:bookmarkEnd w:id="4"/>
      <w:bookmarkEnd w:id="5"/>
      <w:bookmarkEnd w:id="6"/>
      <w:bookmarkEnd w:id="7"/>
      <w:bookmarkEnd w:id="8"/>
      <w:bookmarkEnd w:id="9"/>
      <w:bookmarkEnd w:id="10"/>
      <w:bookmarkEnd w:id="11"/>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2" w:name="_Toc21345370"/>
      <w:bookmarkStart w:id="13" w:name="_Toc29806219"/>
      <w:bookmarkStart w:id="14" w:name="_Toc37255752"/>
      <w:bookmarkStart w:id="15" w:name="_Toc37256093"/>
      <w:bookmarkStart w:id="16" w:name="_Toc45889930"/>
      <w:bookmarkStart w:id="17" w:name="_Toc52381755"/>
      <w:bookmarkStart w:id="18" w:name="_Toc61374854"/>
      <w:bookmarkStart w:id="19" w:name="_Toc67936205"/>
      <w:bookmarkStart w:id="20" w:name="_Toc67937078"/>
      <w:r w:rsidRPr="00DF6DD6">
        <w:lastRenderedPageBreak/>
        <w:t>1</w:t>
      </w:r>
      <w:r w:rsidRPr="00DF6DD6">
        <w:tab/>
        <w:t>Scope</w:t>
      </w:r>
      <w:bookmarkEnd w:id="12"/>
      <w:bookmarkEnd w:id="13"/>
      <w:bookmarkEnd w:id="14"/>
      <w:bookmarkEnd w:id="15"/>
      <w:bookmarkEnd w:id="16"/>
      <w:bookmarkEnd w:id="17"/>
      <w:bookmarkEnd w:id="18"/>
      <w:bookmarkEnd w:id="19"/>
      <w:bookmarkEnd w:id="20"/>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21" w:name="_Toc21345371"/>
      <w:bookmarkStart w:id="22" w:name="_Toc29806220"/>
      <w:bookmarkStart w:id="23" w:name="_Toc37255753"/>
      <w:bookmarkStart w:id="24" w:name="_Toc37256094"/>
      <w:bookmarkStart w:id="25" w:name="_Toc45889931"/>
      <w:bookmarkStart w:id="26" w:name="_Toc52381756"/>
      <w:bookmarkStart w:id="27" w:name="_Toc61374855"/>
      <w:bookmarkStart w:id="28" w:name="_Toc67936206"/>
      <w:bookmarkStart w:id="29" w:name="_Toc67937079"/>
      <w:r w:rsidRPr="00DF6DD6">
        <w:t>2</w:t>
      </w:r>
      <w:r w:rsidRPr="00DF6DD6">
        <w:tab/>
        <w:t>References</w:t>
      </w:r>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p>
    <w:p w14:paraId="6E53D11D" w14:textId="77777777" w:rsidR="001310A1" w:rsidRPr="00DF6DD6" w:rsidRDefault="001310A1">
      <w:pPr>
        <w:pStyle w:val="Heading2"/>
      </w:pPr>
      <w:bookmarkStart w:id="42" w:name="_Toc21345373"/>
      <w:bookmarkStart w:id="43" w:name="_Toc29806222"/>
      <w:bookmarkStart w:id="44" w:name="_Toc37255755"/>
      <w:bookmarkStart w:id="45" w:name="_Toc37256096"/>
      <w:bookmarkStart w:id="46" w:name="_Toc45889933"/>
      <w:bookmarkStart w:id="47" w:name="_Toc52381758"/>
      <w:bookmarkStart w:id="48" w:name="_Toc61374857"/>
      <w:bookmarkStart w:id="49" w:name="_Toc67936208"/>
      <w:bookmarkStart w:id="50" w:name="_Toc67937081"/>
      <w:r w:rsidRPr="00DF6DD6">
        <w:t>3.1</w:t>
      </w:r>
      <w:r w:rsidRPr="00DF6DD6">
        <w:tab/>
        <w:t>Definitions</w:t>
      </w:r>
      <w:bookmarkEnd w:id="42"/>
      <w:bookmarkEnd w:id="43"/>
      <w:bookmarkEnd w:id="44"/>
      <w:bookmarkEnd w:id="45"/>
      <w:bookmarkEnd w:id="46"/>
      <w:bookmarkEnd w:id="47"/>
      <w:bookmarkEnd w:id="48"/>
      <w:bookmarkEnd w:id="49"/>
      <w:bookmarkEnd w:id="50"/>
    </w:p>
    <w:p w14:paraId="208A26A5" w14:textId="77777777" w:rsidR="001310A1" w:rsidRPr="00DF6DD6" w:rsidRDefault="001310A1">
      <w:r w:rsidRPr="00DF6DD6">
        <w:t xml:space="preserve">For the purposes of the present document, the terms and definitions given in </w:t>
      </w:r>
      <w:bookmarkStart w:id="51" w:name="OLE_LINK6"/>
      <w:bookmarkStart w:id="52" w:name="OLE_LINK7"/>
      <w:bookmarkStart w:id="53" w:name="OLE_LINK8"/>
      <w:r w:rsidRPr="00DF6DD6">
        <w:t xml:space="preserve">3GPP </w:t>
      </w:r>
      <w:bookmarkEnd w:id="51"/>
      <w:bookmarkEnd w:id="52"/>
      <w:bookmarkEnd w:id="5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54" w:name="_Toc21345374"/>
      <w:bookmarkStart w:id="55" w:name="_Toc29806223"/>
      <w:bookmarkStart w:id="56" w:name="_Toc37255756"/>
      <w:bookmarkStart w:id="57" w:name="_Toc37256097"/>
      <w:bookmarkStart w:id="58" w:name="_Toc45889934"/>
      <w:bookmarkStart w:id="59" w:name="_Toc52381759"/>
      <w:bookmarkStart w:id="60" w:name="_Toc61374858"/>
      <w:bookmarkStart w:id="61" w:name="_Toc67936209"/>
      <w:bookmarkStart w:id="62" w:name="_Toc67937082"/>
      <w:r w:rsidRPr="00DF6DD6">
        <w:t>3.2</w:t>
      </w:r>
      <w:r w:rsidRPr="00DF6DD6">
        <w:tab/>
        <w:t>Symbols</w:t>
      </w:r>
      <w:bookmarkEnd w:id="54"/>
      <w:bookmarkEnd w:id="55"/>
      <w:bookmarkEnd w:id="56"/>
      <w:bookmarkEnd w:id="57"/>
      <w:bookmarkEnd w:id="58"/>
      <w:bookmarkEnd w:id="59"/>
      <w:bookmarkEnd w:id="60"/>
      <w:bookmarkEnd w:id="61"/>
      <w:bookmarkEnd w:id="62"/>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181D3A"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181D3A"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63" w:name="_Toc21345375"/>
      <w:bookmarkStart w:id="64" w:name="_Toc29806224"/>
      <w:bookmarkStart w:id="65" w:name="_Toc37255757"/>
      <w:bookmarkStart w:id="66" w:name="_Toc37256098"/>
      <w:bookmarkStart w:id="67" w:name="_Toc45889935"/>
      <w:bookmarkStart w:id="68" w:name="_Toc52381760"/>
      <w:bookmarkStart w:id="69" w:name="_Toc61374859"/>
      <w:bookmarkStart w:id="70" w:name="_Toc67936210"/>
      <w:bookmarkStart w:id="71" w:name="_Toc67937083"/>
      <w:r w:rsidRPr="00DF6DD6">
        <w:t>3.3</w:t>
      </w:r>
      <w:r w:rsidRPr="00DF6DD6">
        <w:tab/>
        <w:t>Abbreviations</w:t>
      </w:r>
      <w:bookmarkEnd w:id="63"/>
      <w:bookmarkEnd w:id="64"/>
      <w:bookmarkEnd w:id="65"/>
      <w:bookmarkEnd w:id="66"/>
      <w:bookmarkEnd w:id="67"/>
      <w:bookmarkEnd w:id="68"/>
      <w:bookmarkEnd w:id="69"/>
      <w:bookmarkEnd w:id="70"/>
      <w:bookmarkEnd w:id="71"/>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72" w:name="_Toc21345376"/>
      <w:bookmarkStart w:id="73" w:name="_Toc29806225"/>
      <w:bookmarkStart w:id="74" w:name="_Toc37255758"/>
      <w:bookmarkStart w:id="75" w:name="_Toc37256099"/>
      <w:bookmarkStart w:id="76" w:name="_Toc45889936"/>
      <w:bookmarkStart w:id="77" w:name="_Toc52381761"/>
      <w:bookmarkStart w:id="78" w:name="_Toc61374860"/>
      <w:bookmarkStart w:id="79" w:name="_Toc67936211"/>
      <w:bookmarkStart w:id="80" w:name="_Toc67937084"/>
      <w:r w:rsidRPr="00DF6DD6">
        <w:t>4</w:t>
      </w:r>
      <w:r w:rsidRPr="00DF6DD6">
        <w:tab/>
        <w:t>General</w:t>
      </w:r>
      <w:bookmarkEnd w:id="72"/>
      <w:bookmarkEnd w:id="73"/>
      <w:bookmarkEnd w:id="74"/>
      <w:bookmarkEnd w:id="75"/>
      <w:bookmarkEnd w:id="76"/>
      <w:bookmarkEnd w:id="77"/>
      <w:bookmarkEnd w:id="78"/>
      <w:bookmarkEnd w:id="79"/>
      <w:bookmarkEnd w:id="80"/>
    </w:p>
    <w:p w14:paraId="5DF4DEF2" w14:textId="77777777" w:rsidR="001310A1" w:rsidRPr="00DF6DD6" w:rsidRDefault="001310A1">
      <w:pPr>
        <w:pStyle w:val="Heading2"/>
      </w:pPr>
      <w:bookmarkStart w:id="81" w:name="_Toc21345377"/>
      <w:bookmarkStart w:id="82" w:name="_Toc29806226"/>
      <w:bookmarkStart w:id="83" w:name="_Toc37255759"/>
      <w:bookmarkStart w:id="84" w:name="_Toc37256100"/>
      <w:bookmarkStart w:id="85" w:name="_Toc45889937"/>
      <w:bookmarkStart w:id="86" w:name="_Toc52381762"/>
      <w:bookmarkStart w:id="87" w:name="_Toc61374861"/>
      <w:bookmarkStart w:id="88" w:name="_Toc67936212"/>
      <w:bookmarkStart w:id="89" w:name="_Toc67937085"/>
      <w:r w:rsidRPr="00DF6DD6">
        <w:t>4.1</w:t>
      </w:r>
      <w:r w:rsidRPr="00DF6DD6">
        <w:tab/>
        <w:t>Relationship between minimum requirements and test requirements</w:t>
      </w:r>
      <w:bookmarkEnd w:id="81"/>
      <w:bookmarkEnd w:id="82"/>
      <w:bookmarkEnd w:id="83"/>
      <w:bookmarkEnd w:id="84"/>
      <w:bookmarkEnd w:id="85"/>
      <w:bookmarkEnd w:id="86"/>
      <w:bookmarkEnd w:id="87"/>
      <w:bookmarkEnd w:id="88"/>
      <w:bookmarkEnd w:id="89"/>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90" w:name="_Toc21345378"/>
      <w:bookmarkStart w:id="91" w:name="_Toc29806227"/>
      <w:bookmarkStart w:id="92" w:name="_Toc37255760"/>
      <w:bookmarkStart w:id="93" w:name="_Toc37256101"/>
      <w:bookmarkStart w:id="94" w:name="_Toc45889938"/>
      <w:bookmarkStart w:id="95" w:name="_Toc52381763"/>
      <w:bookmarkStart w:id="96" w:name="_Toc61374862"/>
      <w:bookmarkStart w:id="97" w:name="_Toc67936213"/>
      <w:bookmarkStart w:id="98" w:name="_Toc67937086"/>
      <w:r w:rsidRPr="00DF6DD6">
        <w:t>4.2</w:t>
      </w:r>
      <w:r w:rsidRPr="00DF6DD6">
        <w:tab/>
        <w:t>Applicability of minimum requirements</w:t>
      </w:r>
      <w:bookmarkEnd w:id="90"/>
      <w:bookmarkEnd w:id="91"/>
      <w:bookmarkEnd w:id="92"/>
      <w:bookmarkEnd w:id="93"/>
      <w:bookmarkEnd w:id="94"/>
      <w:bookmarkEnd w:id="95"/>
      <w:bookmarkEnd w:id="96"/>
      <w:bookmarkEnd w:id="97"/>
      <w:bookmarkEnd w:id="9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99" w:name="_Toc21345379"/>
      <w:bookmarkStart w:id="100" w:name="_Toc29806228"/>
      <w:bookmarkStart w:id="101" w:name="_Toc37255761"/>
      <w:bookmarkStart w:id="102" w:name="_Toc37256102"/>
      <w:bookmarkStart w:id="103" w:name="_Toc45889939"/>
      <w:bookmarkStart w:id="104" w:name="_Toc52381764"/>
      <w:bookmarkStart w:id="105" w:name="_Toc61374863"/>
      <w:bookmarkStart w:id="106" w:name="_Toc67936214"/>
      <w:bookmarkStart w:id="107" w:name="_Toc67937087"/>
      <w:bookmarkStart w:id="108" w:name="_Hlk507568886"/>
      <w:r w:rsidRPr="00DF6DD6">
        <w:t>4.3</w:t>
      </w:r>
      <w:r w:rsidRPr="00DF6DD6">
        <w:tab/>
        <w:t>Specification suffix information</w:t>
      </w:r>
      <w:bookmarkEnd w:id="99"/>
      <w:bookmarkEnd w:id="100"/>
      <w:bookmarkEnd w:id="101"/>
      <w:bookmarkEnd w:id="102"/>
      <w:bookmarkEnd w:id="103"/>
      <w:bookmarkEnd w:id="104"/>
      <w:bookmarkEnd w:id="105"/>
      <w:bookmarkEnd w:id="106"/>
      <w:bookmarkEnd w:id="107"/>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08"/>
    </w:tbl>
    <w:p w14:paraId="487ECF65" w14:textId="77777777" w:rsidR="0056051B" w:rsidRPr="00DF6DD6" w:rsidRDefault="0056051B"/>
    <w:p w14:paraId="39026B6D" w14:textId="77777777" w:rsidR="001310A1" w:rsidRPr="00DF6DD6" w:rsidRDefault="001310A1" w:rsidP="001310A1">
      <w:pPr>
        <w:pStyle w:val="Heading1"/>
      </w:pPr>
      <w:bookmarkStart w:id="109" w:name="_Toc21345380"/>
      <w:bookmarkStart w:id="110" w:name="_Toc29806229"/>
      <w:bookmarkStart w:id="111" w:name="_Toc37255762"/>
      <w:bookmarkStart w:id="112" w:name="_Toc37256103"/>
      <w:bookmarkStart w:id="113" w:name="_Toc45889940"/>
      <w:bookmarkStart w:id="114" w:name="_Toc52381765"/>
      <w:bookmarkStart w:id="115" w:name="_Toc61374864"/>
      <w:bookmarkStart w:id="116" w:name="_Toc67936215"/>
      <w:bookmarkStart w:id="117" w:name="_Toc67937088"/>
      <w:r w:rsidRPr="00DF6DD6">
        <w:lastRenderedPageBreak/>
        <w:t>5</w:t>
      </w:r>
      <w:r w:rsidRPr="00DF6DD6">
        <w:tab/>
        <w:t>Operating bands and channel arrangement</w:t>
      </w:r>
      <w:bookmarkEnd w:id="109"/>
      <w:bookmarkEnd w:id="110"/>
      <w:bookmarkEnd w:id="111"/>
      <w:bookmarkEnd w:id="112"/>
      <w:bookmarkEnd w:id="113"/>
      <w:bookmarkEnd w:id="114"/>
      <w:bookmarkEnd w:id="115"/>
      <w:bookmarkEnd w:id="116"/>
      <w:bookmarkEnd w:id="117"/>
    </w:p>
    <w:p w14:paraId="2CE00A04" w14:textId="77777777" w:rsidR="001310A1" w:rsidRPr="00DF6DD6" w:rsidRDefault="001310A1" w:rsidP="001310A1">
      <w:pPr>
        <w:pStyle w:val="Heading2"/>
      </w:pPr>
      <w:bookmarkStart w:id="118" w:name="_Toc21345381"/>
      <w:bookmarkStart w:id="119" w:name="_Toc29806230"/>
      <w:bookmarkStart w:id="120" w:name="_Toc37255763"/>
      <w:bookmarkStart w:id="121" w:name="_Toc37256104"/>
      <w:bookmarkStart w:id="122" w:name="_Toc45889941"/>
      <w:bookmarkStart w:id="123" w:name="_Toc52381766"/>
      <w:bookmarkStart w:id="124" w:name="_Toc61374865"/>
      <w:bookmarkStart w:id="125" w:name="_Toc67936216"/>
      <w:bookmarkStart w:id="126" w:name="_Toc67937089"/>
      <w:r w:rsidRPr="00DF6DD6">
        <w:t>5.1</w:t>
      </w:r>
      <w:r w:rsidRPr="00DF6DD6">
        <w:tab/>
        <w:t>General</w:t>
      </w:r>
      <w:bookmarkEnd w:id="118"/>
      <w:bookmarkEnd w:id="119"/>
      <w:bookmarkEnd w:id="120"/>
      <w:bookmarkEnd w:id="121"/>
      <w:bookmarkEnd w:id="122"/>
      <w:bookmarkEnd w:id="123"/>
      <w:bookmarkEnd w:id="124"/>
      <w:bookmarkEnd w:id="125"/>
      <w:bookmarkEnd w:id="12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27" w:name="_Toc21345382"/>
      <w:bookmarkStart w:id="128" w:name="_Toc29806231"/>
      <w:bookmarkStart w:id="129" w:name="_Toc37255764"/>
      <w:bookmarkStart w:id="130" w:name="_Toc37256105"/>
      <w:bookmarkStart w:id="131" w:name="_Toc45889942"/>
      <w:bookmarkStart w:id="132" w:name="_Toc52381767"/>
      <w:bookmarkStart w:id="133" w:name="_Toc61374866"/>
      <w:bookmarkStart w:id="134" w:name="_Toc67936217"/>
      <w:bookmarkStart w:id="135" w:name="_Toc67937090"/>
      <w:r w:rsidRPr="00DF6DD6">
        <w:t>5.2</w:t>
      </w:r>
      <w:r w:rsidRPr="00DF6DD6">
        <w:tab/>
        <w:t>Operating bands</w:t>
      </w:r>
      <w:bookmarkEnd w:id="127"/>
      <w:bookmarkEnd w:id="128"/>
      <w:bookmarkEnd w:id="129"/>
      <w:bookmarkEnd w:id="130"/>
      <w:bookmarkEnd w:id="131"/>
      <w:bookmarkEnd w:id="132"/>
      <w:bookmarkEnd w:id="133"/>
      <w:bookmarkEnd w:id="134"/>
      <w:bookmarkEnd w:id="135"/>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36" w:name="_Toc21345383"/>
      <w:bookmarkStart w:id="137" w:name="_Toc29806232"/>
      <w:bookmarkStart w:id="138" w:name="_Toc37255765"/>
      <w:bookmarkStart w:id="139" w:name="_Toc37256106"/>
      <w:bookmarkStart w:id="140" w:name="_Toc45889943"/>
      <w:bookmarkStart w:id="141" w:name="_Toc52381768"/>
      <w:bookmarkStart w:id="142" w:name="_Toc61374867"/>
      <w:bookmarkStart w:id="143" w:name="_Toc67936218"/>
      <w:bookmarkStart w:id="144" w:name="_Toc67937091"/>
      <w:r w:rsidRPr="00DF6DD6">
        <w:t>5.2A</w:t>
      </w:r>
      <w:r w:rsidRPr="00DF6DD6">
        <w:tab/>
        <w:t>Operating bands for CA</w:t>
      </w:r>
      <w:bookmarkEnd w:id="136"/>
      <w:bookmarkEnd w:id="137"/>
      <w:bookmarkEnd w:id="138"/>
      <w:bookmarkEnd w:id="139"/>
      <w:bookmarkEnd w:id="140"/>
      <w:bookmarkEnd w:id="141"/>
      <w:bookmarkEnd w:id="142"/>
      <w:bookmarkEnd w:id="143"/>
      <w:bookmarkEnd w:id="144"/>
    </w:p>
    <w:p w14:paraId="355DC878" w14:textId="77777777" w:rsidR="001310A1" w:rsidRPr="00DF6DD6" w:rsidRDefault="001310A1" w:rsidP="001310A1">
      <w:pPr>
        <w:pStyle w:val="Heading3"/>
      </w:pPr>
      <w:bookmarkStart w:id="145" w:name="_Toc21345384"/>
      <w:bookmarkStart w:id="146" w:name="_Toc29806233"/>
      <w:bookmarkStart w:id="147" w:name="_Toc37255766"/>
      <w:bookmarkStart w:id="148" w:name="_Toc37256107"/>
      <w:bookmarkStart w:id="149" w:name="_Toc45889944"/>
      <w:bookmarkStart w:id="150" w:name="_Toc52381769"/>
      <w:bookmarkStart w:id="151" w:name="_Toc61374868"/>
      <w:bookmarkStart w:id="152" w:name="_Toc67936219"/>
      <w:bookmarkStart w:id="153" w:name="_Toc67937092"/>
      <w:r w:rsidRPr="00DF6DD6">
        <w:t>5.2A.1</w:t>
      </w:r>
      <w:r w:rsidRPr="00DF6DD6">
        <w:tab/>
        <w:t>Inter-band CA between FR1 and FR2</w:t>
      </w:r>
      <w:bookmarkEnd w:id="145"/>
      <w:bookmarkEnd w:id="146"/>
      <w:bookmarkEnd w:id="147"/>
      <w:bookmarkEnd w:id="148"/>
      <w:bookmarkEnd w:id="149"/>
      <w:bookmarkEnd w:id="150"/>
      <w:bookmarkEnd w:id="151"/>
      <w:bookmarkEnd w:id="152"/>
      <w:bookmarkEnd w:id="153"/>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54" w:name="_Toc21345385"/>
      <w:bookmarkStart w:id="155" w:name="_Toc29806234"/>
      <w:bookmarkStart w:id="156" w:name="_Toc37255767"/>
      <w:bookmarkStart w:id="157" w:name="_Toc37256108"/>
      <w:bookmarkStart w:id="158" w:name="_Toc45889945"/>
      <w:bookmarkStart w:id="159" w:name="_Toc52381770"/>
      <w:bookmarkStart w:id="160" w:name="_Toc61374869"/>
      <w:bookmarkStart w:id="161" w:name="_Toc67936220"/>
      <w:bookmarkStart w:id="162" w:name="_Toc67937093"/>
      <w:r w:rsidRPr="00DF6DD6">
        <w:lastRenderedPageBreak/>
        <w:t>5.2B</w:t>
      </w:r>
      <w:r w:rsidRPr="00DF6DD6">
        <w:tab/>
        <w:t>Operating bands for DC</w:t>
      </w:r>
      <w:bookmarkEnd w:id="154"/>
      <w:bookmarkEnd w:id="155"/>
      <w:bookmarkEnd w:id="156"/>
      <w:bookmarkEnd w:id="157"/>
      <w:bookmarkEnd w:id="158"/>
      <w:bookmarkEnd w:id="159"/>
      <w:bookmarkEnd w:id="160"/>
      <w:bookmarkEnd w:id="161"/>
      <w:bookmarkEnd w:id="162"/>
    </w:p>
    <w:p w14:paraId="58593244" w14:textId="77777777" w:rsidR="001310A1" w:rsidRPr="00DF6DD6" w:rsidRDefault="001310A1" w:rsidP="001310A1">
      <w:pPr>
        <w:pStyle w:val="Heading3"/>
      </w:pPr>
      <w:bookmarkStart w:id="163" w:name="_Toc21345386"/>
      <w:bookmarkStart w:id="164" w:name="_Toc29806235"/>
      <w:bookmarkStart w:id="165" w:name="_Toc37255768"/>
      <w:bookmarkStart w:id="166" w:name="_Toc37256109"/>
      <w:bookmarkStart w:id="167" w:name="_Toc45889946"/>
      <w:bookmarkStart w:id="168" w:name="_Toc52381771"/>
      <w:bookmarkStart w:id="169" w:name="_Toc61374870"/>
      <w:bookmarkStart w:id="170" w:name="_Toc67936221"/>
      <w:bookmarkStart w:id="171" w:name="_Toc67937094"/>
      <w:r w:rsidRPr="00DF6DD6">
        <w:t>5.2B.1</w:t>
      </w:r>
      <w:r w:rsidRPr="00DF6DD6">
        <w:tab/>
        <w:t>General</w:t>
      </w:r>
      <w:bookmarkEnd w:id="163"/>
      <w:bookmarkEnd w:id="164"/>
      <w:bookmarkEnd w:id="165"/>
      <w:bookmarkEnd w:id="166"/>
      <w:bookmarkEnd w:id="167"/>
      <w:bookmarkEnd w:id="168"/>
      <w:bookmarkEnd w:id="169"/>
      <w:bookmarkEnd w:id="170"/>
      <w:bookmarkEnd w:id="17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72" w:name="_Toc21345387"/>
      <w:bookmarkStart w:id="173" w:name="_Toc29806236"/>
      <w:bookmarkStart w:id="174" w:name="_Toc37255769"/>
      <w:bookmarkStart w:id="175" w:name="_Toc37256110"/>
      <w:bookmarkStart w:id="176" w:name="_Toc45889947"/>
      <w:bookmarkStart w:id="177" w:name="_Toc52381772"/>
      <w:bookmarkStart w:id="178" w:name="_Toc61374871"/>
      <w:bookmarkStart w:id="179" w:name="_Toc67936222"/>
      <w:bookmarkStart w:id="180" w:name="_Toc67937095"/>
      <w:r w:rsidRPr="00DF6DD6">
        <w:rPr>
          <w:lang w:val="fi-FI"/>
        </w:rPr>
        <w:t>5.2B.2</w:t>
      </w:r>
      <w:r w:rsidRPr="00DF6DD6">
        <w:rPr>
          <w:lang w:val="fi-FI"/>
        </w:rPr>
        <w:tab/>
      </w:r>
      <w:r w:rsidR="003C16FF" w:rsidRPr="00DF6DD6">
        <w:rPr>
          <w:lang w:val="fi-FI"/>
        </w:rPr>
        <w:t>Void</w:t>
      </w:r>
      <w:bookmarkEnd w:id="172"/>
      <w:bookmarkEnd w:id="173"/>
      <w:bookmarkEnd w:id="174"/>
      <w:bookmarkEnd w:id="175"/>
      <w:bookmarkEnd w:id="176"/>
      <w:bookmarkEnd w:id="177"/>
      <w:bookmarkEnd w:id="178"/>
      <w:bookmarkEnd w:id="179"/>
      <w:bookmarkEnd w:id="180"/>
    </w:p>
    <w:p w14:paraId="536C926C" w14:textId="7A22323C" w:rsidR="001310A1" w:rsidRPr="00DF6DD6" w:rsidRDefault="001310A1" w:rsidP="001310A1">
      <w:pPr>
        <w:pStyle w:val="Heading3"/>
        <w:rPr>
          <w:lang w:val="fi-FI"/>
        </w:rPr>
      </w:pPr>
      <w:bookmarkStart w:id="181" w:name="_Toc21345388"/>
      <w:bookmarkStart w:id="182" w:name="_Toc29806237"/>
      <w:bookmarkStart w:id="183" w:name="_Toc37255770"/>
      <w:bookmarkStart w:id="184" w:name="_Toc37256111"/>
      <w:bookmarkStart w:id="185" w:name="_Toc45889948"/>
      <w:bookmarkStart w:id="186" w:name="_Toc52381773"/>
      <w:bookmarkStart w:id="187" w:name="_Toc61374872"/>
      <w:bookmarkStart w:id="188" w:name="_Toc67936223"/>
      <w:bookmarkStart w:id="189" w:name="_Toc67937096"/>
      <w:r w:rsidRPr="00DF6DD6">
        <w:rPr>
          <w:lang w:val="fi-FI"/>
        </w:rPr>
        <w:t>5.2B.3</w:t>
      </w:r>
      <w:r w:rsidRPr="00DF6DD6">
        <w:rPr>
          <w:lang w:val="fi-FI"/>
        </w:rPr>
        <w:tab/>
      </w:r>
      <w:r w:rsidR="00907D75" w:rsidRPr="00DF6DD6">
        <w:rPr>
          <w:lang w:val="fi-FI"/>
        </w:rPr>
        <w:t>Void</w:t>
      </w:r>
      <w:bookmarkEnd w:id="181"/>
      <w:bookmarkEnd w:id="182"/>
      <w:bookmarkEnd w:id="183"/>
      <w:bookmarkEnd w:id="184"/>
      <w:bookmarkEnd w:id="185"/>
      <w:bookmarkEnd w:id="186"/>
      <w:bookmarkEnd w:id="187"/>
      <w:bookmarkEnd w:id="188"/>
      <w:bookmarkEnd w:id="189"/>
    </w:p>
    <w:p w14:paraId="6BC4B469" w14:textId="21DFDE85" w:rsidR="001310A1" w:rsidRPr="00DF6DD6" w:rsidRDefault="001310A1" w:rsidP="001310A1">
      <w:pPr>
        <w:pStyle w:val="Heading3"/>
        <w:rPr>
          <w:lang w:val="fi-FI"/>
        </w:rPr>
      </w:pPr>
      <w:bookmarkStart w:id="190" w:name="_Toc21345389"/>
      <w:bookmarkStart w:id="191" w:name="_Toc29806238"/>
      <w:bookmarkStart w:id="192" w:name="_Toc37255771"/>
      <w:bookmarkStart w:id="193" w:name="_Toc37256112"/>
      <w:bookmarkStart w:id="194" w:name="_Toc45889949"/>
      <w:bookmarkStart w:id="195" w:name="_Toc52381774"/>
      <w:bookmarkStart w:id="196" w:name="_Toc61374873"/>
      <w:bookmarkStart w:id="197" w:name="_Toc67936224"/>
      <w:bookmarkStart w:id="198" w:name="_Toc67937097"/>
      <w:r w:rsidRPr="00DF6DD6">
        <w:rPr>
          <w:lang w:val="fi-FI"/>
        </w:rPr>
        <w:t>5.2B.4</w:t>
      </w:r>
      <w:r w:rsidRPr="00DF6DD6">
        <w:rPr>
          <w:lang w:val="fi-FI"/>
        </w:rPr>
        <w:tab/>
      </w:r>
      <w:r w:rsidR="00970F6F" w:rsidRPr="00DF6DD6">
        <w:rPr>
          <w:lang w:val="fi-FI"/>
        </w:rPr>
        <w:t>Void</w:t>
      </w:r>
      <w:bookmarkEnd w:id="190"/>
      <w:bookmarkEnd w:id="191"/>
      <w:bookmarkEnd w:id="192"/>
      <w:bookmarkEnd w:id="193"/>
      <w:bookmarkEnd w:id="194"/>
      <w:bookmarkEnd w:id="195"/>
      <w:bookmarkEnd w:id="196"/>
      <w:bookmarkEnd w:id="197"/>
      <w:bookmarkEnd w:id="198"/>
    </w:p>
    <w:p w14:paraId="68BF49ED" w14:textId="3FB18271" w:rsidR="001310A1" w:rsidRPr="00DF6DD6" w:rsidRDefault="001310A1" w:rsidP="001310A1">
      <w:pPr>
        <w:pStyle w:val="Heading3"/>
        <w:rPr>
          <w:lang w:val="fi-FI"/>
        </w:rPr>
      </w:pPr>
      <w:bookmarkStart w:id="199" w:name="_Toc21345390"/>
      <w:bookmarkStart w:id="200" w:name="_Toc29806239"/>
      <w:bookmarkStart w:id="201" w:name="_Toc37255772"/>
      <w:bookmarkStart w:id="202" w:name="_Toc37256113"/>
      <w:bookmarkStart w:id="203" w:name="_Toc45889950"/>
      <w:bookmarkStart w:id="204" w:name="_Toc52381775"/>
      <w:bookmarkStart w:id="205" w:name="_Toc61374874"/>
      <w:bookmarkStart w:id="206" w:name="_Toc67936225"/>
      <w:bookmarkStart w:id="207" w:name="_Toc67937098"/>
      <w:r w:rsidRPr="00DF6DD6">
        <w:rPr>
          <w:lang w:val="fi-FI"/>
        </w:rPr>
        <w:t>5.2B.5</w:t>
      </w:r>
      <w:r w:rsidRPr="00DF6DD6">
        <w:rPr>
          <w:lang w:val="fi-FI"/>
        </w:rPr>
        <w:tab/>
      </w:r>
      <w:r w:rsidR="00076DE6" w:rsidRPr="00DF6DD6">
        <w:rPr>
          <w:lang w:val="fi-FI"/>
        </w:rPr>
        <w:t>Void</w:t>
      </w:r>
      <w:bookmarkEnd w:id="199"/>
      <w:bookmarkEnd w:id="200"/>
      <w:bookmarkEnd w:id="201"/>
      <w:bookmarkEnd w:id="202"/>
      <w:bookmarkEnd w:id="203"/>
      <w:bookmarkEnd w:id="204"/>
      <w:bookmarkEnd w:id="205"/>
      <w:bookmarkEnd w:id="206"/>
      <w:bookmarkEnd w:id="207"/>
    </w:p>
    <w:p w14:paraId="2138BAA1" w14:textId="0AA42815" w:rsidR="00FB41B6" w:rsidRPr="00DF6DD6" w:rsidRDefault="00FB41B6" w:rsidP="00FB41B6">
      <w:pPr>
        <w:pStyle w:val="Heading3"/>
        <w:rPr>
          <w:lang w:val="fi-FI"/>
        </w:rPr>
      </w:pPr>
      <w:bookmarkStart w:id="208" w:name="_Toc21345391"/>
      <w:bookmarkStart w:id="209" w:name="_Toc29806240"/>
      <w:bookmarkStart w:id="210" w:name="_Toc37255773"/>
      <w:bookmarkStart w:id="211" w:name="_Toc37256114"/>
      <w:bookmarkStart w:id="212" w:name="_Toc45889951"/>
      <w:bookmarkStart w:id="213" w:name="_Toc52381776"/>
      <w:bookmarkStart w:id="214" w:name="_Toc61374875"/>
      <w:bookmarkStart w:id="215" w:name="_Toc67936226"/>
      <w:bookmarkStart w:id="216" w:name="_Toc67937099"/>
      <w:r w:rsidRPr="00DF6DD6">
        <w:rPr>
          <w:lang w:val="fi-FI"/>
        </w:rPr>
        <w:t>5.2B.6</w:t>
      </w:r>
      <w:r w:rsidR="00283A2D" w:rsidRPr="00DF6DD6">
        <w:rPr>
          <w:lang w:val="fi-FI"/>
        </w:rPr>
        <w:tab/>
      </w:r>
      <w:r w:rsidR="00076DE6" w:rsidRPr="00DF6DD6">
        <w:rPr>
          <w:lang w:val="fi-FI"/>
        </w:rPr>
        <w:t>Void</w:t>
      </w:r>
      <w:bookmarkEnd w:id="208"/>
      <w:bookmarkEnd w:id="209"/>
      <w:bookmarkEnd w:id="210"/>
      <w:bookmarkEnd w:id="211"/>
      <w:bookmarkEnd w:id="212"/>
      <w:bookmarkEnd w:id="213"/>
      <w:bookmarkEnd w:id="214"/>
      <w:bookmarkEnd w:id="215"/>
      <w:bookmarkEnd w:id="216"/>
    </w:p>
    <w:p w14:paraId="4D5CD677" w14:textId="56A258DD" w:rsidR="004A294A" w:rsidRPr="00DF6DD6" w:rsidRDefault="004A294A" w:rsidP="00F27CE0">
      <w:pPr>
        <w:pStyle w:val="Heading3"/>
        <w:rPr>
          <w:lang w:val="fi-FI" w:eastAsia="zh-CN"/>
        </w:rPr>
      </w:pPr>
      <w:bookmarkStart w:id="217" w:name="_Toc21345392"/>
      <w:bookmarkStart w:id="218" w:name="_Toc29806241"/>
      <w:bookmarkStart w:id="219" w:name="_Toc37255774"/>
      <w:bookmarkStart w:id="220" w:name="_Toc37256115"/>
      <w:bookmarkStart w:id="221" w:name="_Toc45889952"/>
      <w:bookmarkStart w:id="222" w:name="_Toc52381777"/>
      <w:bookmarkStart w:id="223" w:name="_Toc61374876"/>
      <w:bookmarkStart w:id="224" w:name="_Toc67936227"/>
      <w:bookmarkStart w:id="225" w:name="_Toc67937100"/>
      <w:r w:rsidRPr="00DF6DD6">
        <w:rPr>
          <w:lang w:val="fi-FI"/>
        </w:rPr>
        <w:t>5.2B.</w:t>
      </w:r>
      <w:r w:rsidRPr="00DF6DD6">
        <w:rPr>
          <w:lang w:val="fi-FI" w:eastAsia="zh-CN"/>
        </w:rPr>
        <w:t>7</w:t>
      </w:r>
      <w:r w:rsidRPr="00DF6DD6">
        <w:rPr>
          <w:lang w:val="fi-FI"/>
        </w:rPr>
        <w:tab/>
      </w:r>
      <w:r w:rsidR="00076DE6" w:rsidRPr="00DF6DD6">
        <w:rPr>
          <w:lang w:val="fi-FI"/>
        </w:rPr>
        <w:t>Void</w:t>
      </w:r>
      <w:bookmarkEnd w:id="217"/>
      <w:bookmarkEnd w:id="218"/>
      <w:bookmarkEnd w:id="219"/>
      <w:bookmarkEnd w:id="220"/>
      <w:bookmarkEnd w:id="221"/>
      <w:bookmarkEnd w:id="222"/>
      <w:bookmarkEnd w:id="223"/>
      <w:bookmarkEnd w:id="224"/>
      <w:bookmarkEnd w:id="225"/>
    </w:p>
    <w:p w14:paraId="5E509956" w14:textId="77777777" w:rsidR="001310A1" w:rsidRPr="00DF6DD6" w:rsidRDefault="001310A1" w:rsidP="001310A1">
      <w:pPr>
        <w:pStyle w:val="Heading2"/>
      </w:pPr>
      <w:bookmarkStart w:id="226" w:name="_Toc21345393"/>
      <w:bookmarkStart w:id="227" w:name="_Toc29806242"/>
      <w:bookmarkStart w:id="228" w:name="_Toc37255775"/>
      <w:bookmarkStart w:id="229" w:name="_Toc37256116"/>
      <w:bookmarkStart w:id="230" w:name="_Toc45889953"/>
      <w:bookmarkStart w:id="231" w:name="_Toc52381778"/>
      <w:bookmarkStart w:id="232" w:name="_Toc61374877"/>
      <w:bookmarkStart w:id="233" w:name="_Toc67936228"/>
      <w:bookmarkStart w:id="234" w:name="_Toc67937101"/>
      <w:r w:rsidRPr="00DF6DD6">
        <w:t>5.3</w:t>
      </w:r>
      <w:r w:rsidRPr="00DF6DD6">
        <w:tab/>
        <w:t>UE Channel bandwidth</w:t>
      </w:r>
      <w:bookmarkEnd w:id="226"/>
      <w:bookmarkEnd w:id="227"/>
      <w:bookmarkEnd w:id="228"/>
      <w:bookmarkEnd w:id="229"/>
      <w:bookmarkEnd w:id="230"/>
      <w:bookmarkEnd w:id="231"/>
      <w:bookmarkEnd w:id="232"/>
      <w:bookmarkEnd w:id="233"/>
      <w:bookmarkEnd w:id="234"/>
    </w:p>
    <w:p w14:paraId="551766FC" w14:textId="77777777" w:rsidR="001310A1" w:rsidRPr="00DF6DD6" w:rsidRDefault="001310A1" w:rsidP="001310A1">
      <w:pPr>
        <w:pStyle w:val="Heading2"/>
      </w:pPr>
      <w:bookmarkStart w:id="235" w:name="_Toc21345394"/>
      <w:bookmarkStart w:id="236" w:name="_Toc29806243"/>
      <w:bookmarkStart w:id="237" w:name="_Toc37255776"/>
      <w:bookmarkStart w:id="238" w:name="_Toc37256117"/>
      <w:bookmarkStart w:id="239" w:name="_Toc45889954"/>
      <w:bookmarkStart w:id="240" w:name="_Toc52381779"/>
      <w:bookmarkStart w:id="241" w:name="_Toc61374878"/>
      <w:bookmarkStart w:id="242" w:name="_Toc67936229"/>
      <w:bookmarkStart w:id="243" w:name="_Toc67937102"/>
      <w:r w:rsidRPr="00DF6DD6">
        <w:t>5.3A</w:t>
      </w:r>
      <w:r w:rsidRPr="00DF6DD6">
        <w:tab/>
        <w:t>UE Channel bandwidth for CA</w:t>
      </w:r>
      <w:bookmarkEnd w:id="235"/>
      <w:bookmarkEnd w:id="236"/>
      <w:bookmarkEnd w:id="237"/>
      <w:bookmarkEnd w:id="238"/>
      <w:bookmarkEnd w:id="239"/>
      <w:bookmarkEnd w:id="240"/>
      <w:bookmarkEnd w:id="241"/>
      <w:bookmarkEnd w:id="242"/>
      <w:bookmarkEnd w:id="243"/>
    </w:p>
    <w:p w14:paraId="7DD6BD37" w14:textId="77777777" w:rsidR="001310A1" w:rsidRPr="00DF6DD6" w:rsidRDefault="001310A1" w:rsidP="001310A1">
      <w:pPr>
        <w:pStyle w:val="Heading3"/>
      </w:pPr>
      <w:bookmarkStart w:id="244" w:name="_Toc21345395"/>
      <w:bookmarkStart w:id="245" w:name="_Toc29806244"/>
      <w:bookmarkStart w:id="246" w:name="_Toc37255777"/>
      <w:bookmarkStart w:id="247" w:name="_Toc37256118"/>
      <w:bookmarkStart w:id="248" w:name="_Toc45889955"/>
      <w:bookmarkStart w:id="249" w:name="_Toc52381780"/>
      <w:bookmarkStart w:id="250" w:name="_Toc61374879"/>
      <w:bookmarkStart w:id="251" w:name="_Toc67936230"/>
      <w:bookmarkStart w:id="252" w:name="_Toc67937103"/>
      <w:r w:rsidRPr="00DF6DD6">
        <w:t>5.3A.1</w:t>
      </w:r>
      <w:r w:rsidRPr="00DF6DD6">
        <w:tab/>
        <w:t>Inter-band CA between FR1 and FR2</w:t>
      </w:r>
      <w:bookmarkEnd w:id="244"/>
      <w:bookmarkEnd w:id="245"/>
      <w:bookmarkEnd w:id="246"/>
      <w:bookmarkEnd w:id="247"/>
      <w:bookmarkEnd w:id="248"/>
      <w:bookmarkEnd w:id="249"/>
      <w:bookmarkEnd w:id="250"/>
      <w:bookmarkEnd w:id="251"/>
      <w:bookmarkEnd w:id="252"/>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253" w:name="_Toc21345396"/>
      <w:bookmarkStart w:id="254" w:name="_Toc29806245"/>
      <w:bookmarkStart w:id="255" w:name="_Toc37255778"/>
      <w:bookmarkStart w:id="256" w:name="_Toc37256119"/>
      <w:bookmarkStart w:id="257" w:name="_Toc45889956"/>
      <w:bookmarkStart w:id="258" w:name="_Toc52381781"/>
      <w:bookmarkStart w:id="259" w:name="_Toc61374880"/>
      <w:bookmarkStart w:id="260" w:name="_Toc67936231"/>
      <w:bookmarkStart w:id="261" w:name="_Toc67937104"/>
      <w:r w:rsidRPr="00DF6DD6">
        <w:t>5.3B</w:t>
      </w:r>
      <w:r w:rsidRPr="00DF6DD6">
        <w:tab/>
        <w:t>UE Channel bandwidth for EN-DC</w:t>
      </w:r>
      <w:bookmarkEnd w:id="253"/>
      <w:bookmarkEnd w:id="254"/>
      <w:bookmarkEnd w:id="255"/>
      <w:bookmarkEnd w:id="256"/>
      <w:bookmarkEnd w:id="257"/>
      <w:bookmarkEnd w:id="258"/>
      <w:bookmarkEnd w:id="259"/>
      <w:bookmarkEnd w:id="260"/>
      <w:bookmarkEnd w:id="26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62" w:name="_Toc21345397"/>
      <w:bookmarkStart w:id="263" w:name="_Toc29806246"/>
      <w:bookmarkStart w:id="264" w:name="_Toc37255779"/>
      <w:bookmarkStart w:id="265" w:name="_Toc37256120"/>
      <w:bookmarkStart w:id="266" w:name="_Toc45889957"/>
      <w:bookmarkStart w:id="267" w:name="_Toc52381782"/>
      <w:bookmarkStart w:id="268" w:name="_Toc61374881"/>
      <w:bookmarkStart w:id="269" w:name="_Toc67936232"/>
      <w:bookmarkStart w:id="270" w:name="_Toc67937105"/>
      <w:r w:rsidRPr="00F27018">
        <w:rPr>
          <w:lang w:val="sv-FI"/>
        </w:rPr>
        <w:t>5.3B.1</w:t>
      </w:r>
      <w:r w:rsidRPr="00F27018">
        <w:rPr>
          <w:lang w:val="sv-FI"/>
        </w:rPr>
        <w:tab/>
        <w:t>Intra-band EN-DC in FR1</w:t>
      </w:r>
      <w:bookmarkEnd w:id="262"/>
      <w:bookmarkEnd w:id="263"/>
      <w:bookmarkEnd w:id="264"/>
      <w:bookmarkEnd w:id="265"/>
      <w:bookmarkEnd w:id="266"/>
      <w:bookmarkEnd w:id="267"/>
      <w:bookmarkEnd w:id="268"/>
      <w:bookmarkEnd w:id="269"/>
      <w:bookmarkEnd w:id="270"/>
    </w:p>
    <w:p w14:paraId="5780DC90" w14:textId="77777777" w:rsidR="00906172" w:rsidRPr="00DF6DD6" w:rsidRDefault="00906172" w:rsidP="00BE6F23">
      <w:pPr>
        <w:pStyle w:val="Heading4"/>
        <w:rPr>
          <w:rFonts w:eastAsia="Times New Roman"/>
          <w:lang w:eastAsia="ko-KR"/>
        </w:rPr>
      </w:pPr>
      <w:bookmarkStart w:id="271" w:name="_Toc21345398"/>
      <w:bookmarkStart w:id="272" w:name="_Toc29806247"/>
      <w:bookmarkStart w:id="273" w:name="_Toc37255780"/>
      <w:bookmarkStart w:id="274" w:name="_Toc37256121"/>
      <w:bookmarkStart w:id="275" w:name="_Toc45889958"/>
      <w:bookmarkStart w:id="276" w:name="_Toc52381783"/>
      <w:bookmarkStart w:id="277" w:name="_Toc61374882"/>
      <w:bookmarkStart w:id="278" w:name="_Toc67936233"/>
      <w:bookmarkStart w:id="279" w:name="_Toc67937106"/>
      <w:r w:rsidRPr="00DF6DD6">
        <w:t>5.3B.1.1</w:t>
      </w:r>
      <w:r w:rsidRPr="00DF6DD6">
        <w:tab/>
        <w:t>General</w:t>
      </w:r>
      <w:bookmarkEnd w:id="271"/>
      <w:bookmarkEnd w:id="272"/>
      <w:bookmarkEnd w:id="273"/>
      <w:bookmarkEnd w:id="274"/>
      <w:bookmarkEnd w:id="275"/>
      <w:bookmarkEnd w:id="276"/>
      <w:bookmarkEnd w:id="277"/>
      <w:bookmarkEnd w:id="278"/>
      <w:bookmarkEnd w:id="27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80" w:name="_Toc21345399"/>
      <w:bookmarkStart w:id="281" w:name="_Toc29806248"/>
      <w:bookmarkStart w:id="282" w:name="_Toc37255781"/>
      <w:bookmarkStart w:id="283" w:name="_Toc37256122"/>
      <w:bookmarkStart w:id="284" w:name="_Toc45889959"/>
      <w:bookmarkStart w:id="285" w:name="_Toc52381784"/>
      <w:bookmarkStart w:id="286" w:name="_Toc61374883"/>
      <w:bookmarkStart w:id="287" w:name="_Toc67936234"/>
      <w:bookmarkStart w:id="288" w:name="_Toc67937107"/>
      <w:r w:rsidRPr="00DF6DD6">
        <w:t>5.3B.1.2</w:t>
      </w:r>
      <w:r w:rsidRPr="00DF6DD6">
        <w:tab/>
        <w:t>BCS for Intra-band contiguous EN-DC</w:t>
      </w:r>
      <w:bookmarkEnd w:id="280"/>
      <w:bookmarkEnd w:id="281"/>
      <w:bookmarkEnd w:id="282"/>
      <w:bookmarkEnd w:id="283"/>
      <w:bookmarkEnd w:id="284"/>
      <w:bookmarkEnd w:id="285"/>
      <w:bookmarkEnd w:id="286"/>
      <w:bookmarkEnd w:id="287"/>
      <w:bookmarkEnd w:id="288"/>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89" w:name="_Toc21345400"/>
      <w:bookmarkStart w:id="290" w:name="_Toc29806249"/>
      <w:bookmarkStart w:id="291" w:name="_Toc37255782"/>
      <w:bookmarkStart w:id="292" w:name="_Toc37256123"/>
      <w:bookmarkStart w:id="293" w:name="_Toc45889960"/>
      <w:bookmarkStart w:id="294" w:name="_Toc52381785"/>
      <w:bookmarkStart w:id="295" w:name="_Toc61374884"/>
      <w:bookmarkStart w:id="296" w:name="_Toc67936235"/>
      <w:bookmarkStart w:id="297" w:name="_Toc67937108"/>
      <w:r w:rsidRPr="00DF6DD6">
        <w:t>5.3B.1.3</w:t>
      </w:r>
      <w:r w:rsidRPr="00DF6DD6">
        <w:tab/>
        <w:t>BCS for Intra-band non-contiguous EN-DC</w:t>
      </w:r>
      <w:bookmarkEnd w:id="289"/>
      <w:bookmarkEnd w:id="290"/>
      <w:bookmarkEnd w:id="291"/>
      <w:bookmarkEnd w:id="292"/>
      <w:bookmarkEnd w:id="293"/>
      <w:bookmarkEnd w:id="294"/>
      <w:bookmarkEnd w:id="295"/>
      <w:bookmarkEnd w:id="296"/>
      <w:bookmarkEnd w:id="297"/>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98" w:name="_Toc21345401"/>
      <w:bookmarkStart w:id="299" w:name="_Toc29806250"/>
      <w:bookmarkStart w:id="300" w:name="_Toc37255783"/>
      <w:bookmarkStart w:id="301" w:name="_Toc37256124"/>
      <w:bookmarkStart w:id="302" w:name="_Toc45889961"/>
      <w:bookmarkStart w:id="303" w:name="_Toc52381786"/>
      <w:bookmarkStart w:id="304" w:name="_Toc61374885"/>
      <w:bookmarkStart w:id="305" w:name="_Toc67936236"/>
      <w:bookmarkStart w:id="306" w:name="_Toc67937109"/>
      <w:r w:rsidRPr="00DF6DD6">
        <w:t>5.4</w:t>
      </w:r>
      <w:r w:rsidRPr="00DF6DD6">
        <w:tab/>
      </w:r>
      <w:r w:rsidR="004A2C3C" w:rsidRPr="00DF6DD6">
        <w:t>Void</w:t>
      </w:r>
      <w:bookmarkEnd w:id="298"/>
      <w:bookmarkEnd w:id="299"/>
      <w:bookmarkEnd w:id="300"/>
      <w:bookmarkEnd w:id="301"/>
      <w:bookmarkEnd w:id="302"/>
      <w:bookmarkEnd w:id="303"/>
      <w:bookmarkEnd w:id="304"/>
      <w:bookmarkEnd w:id="305"/>
      <w:bookmarkEnd w:id="306"/>
    </w:p>
    <w:p w14:paraId="0CB33E97" w14:textId="77777777" w:rsidR="009C7FAA" w:rsidRPr="00DF6DD6" w:rsidRDefault="009C7FAA" w:rsidP="00C42558">
      <w:pPr>
        <w:pStyle w:val="Heading2"/>
      </w:pPr>
      <w:bookmarkStart w:id="307" w:name="_Toc21345402"/>
      <w:bookmarkStart w:id="308" w:name="_Toc29806251"/>
      <w:bookmarkStart w:id="309" w:name="_Toc37255784"/>
      <w:bookmarkStart w:id="310" w:name="_Toc37256125"/>
      <w:bookmarkStart w:id="311" w:name="_Toc45889962"/>
      <w:bookmarkStart w:id="312" w:name="_Toc52381787"/>
      <w:bookmarkStart w:id="313" w:name="_Toc61374886"/>
      <w:bookmarkStart w:id="314" w:name="_Toc67936237"/>
      <w:bookmarkStart w:id="315" w:name="_Toc67937110"/>
      <w:r w:rsidRPr="00DF6DD6">
        <w:t>5.4A</w:t>
      </w:r>
      <w:r w:rsidRPr="00DF6DD6">
        <w:tab/>
        <w:t>Channel arrangement for CA</w:t>
      </w:r>
      <w:bookmarkEnd w:id="307"/>
      <w:bookmarkEnd w:id="308"/>
      <w:bookmarkEnd w:id="309"/>
      <w:bookmarkEnd w:id="310"/>
      <w:bookmarkEnd w:id="311"/>
      <w:bookmarkEnd w:id="312"/>
      <w:bookmarkEnd w:id="313"/>
      <w:bookmarkEnd w:id="314"/>
      <w:bookmarkEnd w:id="315"/>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316" w:name="_Toc21345403"/>
      <w:bookmarkStart w:id="317" w:name="_Toc29806252"/>
      <w:bookmarkStart w:id="318" w:name="_Toc37255785"/>
      <w:bookmarkStart w:id="319" w:name="_Toc37256126"/>
      <w:bookmarkStart w:id="320" w:name="_Toc45889963"/>
      <w:bookmarkStart w:id="321" w:name="_Toc52381788"/>
      <w:bookmarkStart w:id="322" w:name="_Toc61374887"/>
      <w:bookmarkStart w:id="323" w:name="_Toc67936238"/>
      <w:bookmarkStart w:id="324" w:name="_Toc67937111"/>
      <w:r w:rsidRPr="00DF6DD6">
        <w:t>5.4B</w:t>
      </w:r>
      <w:r w:rsidRPr="00DF6DD6">
        <w:tab/>
        <w:t>Channel arrangement for DC</w:t>
      </w:r>
      <w:bookmarkEnd w:id="316"/>
      <w:bookmarkEnd w:id="317"/>
      <w:bookmarkEnd w:id="318"/>
      <w:bookmarkEnd w:id="319"/>
      <w:bookmarkEnd w:id="320"/>
      <w:bookmarkEnd w:id="321"/>
      <w:bookmarkEnd w:id="322"/>
      <w:bookmarkEnd w:id="323"/>
      <w:bookmarkEnd w:id="32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325" w:name="_Toc21345404"/>
      <w:bookmarkStart w:id="326" w:name="_Toc29806253"/>
      <w:bookmarkStart w:id="327" w:name="_Toc37255786"/>
      <w:bookmarkStart w:id="328" w:name="_Toc37256127"/>
      <w:bookmarkStart w:id="329" w:name="_Toc45889964"/>
      <w:bookmarkStart w:id="330" w:name="_Toc52381789"/>
      <w:bookmarkStart w:id="331" w:name="_Toc61374888"/>
      <w:bookmarkStart w:id="332" w:name="_Toc67936239"/>
      <w:bookmarkStart w:id="333" w:name="_Toc67937112"/>
      <w:r w:rsidRPr="00DF6DD6">
        <w:t>5.4B.1</w:t>
      </w:r>
      <w:r w:rsidRPr="00DF6DD6">
        <w:tab/>
        <w:t>Channel spacing for intra-band EN-DC carriers</w:t>
      </w:r>
      <w:bookmarkEnd w:id="325"/>
      <w:bookmarkEnd w:id="326"/>
      <w:bookmarkEnd w:id="327"/>
      <w:bookmarkEnd w:id="328"/>
      <w:bookmarkEnd w:id="329"/>
      <w:bookmarkEnd w:id="330"/>
      <w:bookmarkEnd w:id="331"/>
      <w:bookmarkEnd w:id="332"/>
      <w:bookmarkEnd w:id="333"/>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334" w:name="_Toc21345405"/>
      <w:bookmarkStart w:id="335"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336" w:name="_Toc37255787"/>
      <w:bookmarkStart w:id="337" w:name="_Toc37256128"/>
      <w:bookmarkStart w:id="338" w:name="_Toc45889965"/>
      <w:bookmarkStart w:id="339" w:name="_Toc52381790"/>
      <w:bookmarkStart w:id="340" w:name="_Toc61374889"/>
      <w:bookmarkStart w:id="341" w:name="_Toc67936240"/>
      <w:bookmarkStart w:id="342" w:name="_Toc67937113"/>
      <w:r w:rsidRPr="00DF6DD6">
        <w:t>5.5</w:t>
      </w:r>
      <w:r w:rsidRPr="00DF6DD6">
        <w:tab/>
        <w:t>Configuration</w:t>
      </w:r>
      <w:bookmarkEnd w:id="334"/>
      <w:bookmarkEnd w:id="335"/>
      <w:bookmarkEnd w:id="336"/>
      <w:bookmarkEnd w:id="337"/>
      <w:bookmarkEnd w:id="338"/>
      <w:bookmarkEnd w:id="339"/>
      <w:bookmarkEnd w:id="340"/>
      <w:bookmarkEnd w:id="341"/>
      <w:bookmarkEnd w:id="342"/>
    </w:p>
    <w:p w14:paraId="01C03A95" w14:textId="77777777" w:rsidR="001310A1" w:rsidRPr="00DF6DD6" w:rsidRDefault="001310A1" w:rsidP="001310A1">
      <w:pPr>
        <w:pStyle w:val="Heading2"/>
      </w:pPr>
      <w:bookmarkStart w:id="343" w:name="_Toc21345406"/>
      <w:bookmarkStart w:id="344" w:name="_Toc29806255"/>
      <w:bookmarkStart w:id="345" w:name="_Toc37255788"/>
      <w:bookmarkStart w:id="346" w:name="_Toc37256129"/>
      <w:bookmarkStart w:id="347" w:name="_Toc45889966"/>
      <w:bookmarkStart w:id="348" w:name="_Toc52381791"/>
      <w:bookmarkStart w:id="349" w:name="_Toc61374890"/>
      <w:bookmarkStart w:id="350" w:name="_Toc67936241"/>
      <w:bookmarkStart w:id="351" w:name="_Toc67937114"/>
      <w:r w:rsidRPr="00DF6DD6">
        <w:t>5.5A</w:t>
      </w:r>
      <w:r w:rsidRPr="00DF6DD6">
        <w:tab/>
        <w:t>Configuration for CA</w:t>
      </w:r>
      <w:bookmarkEnd w:id="343"/>
      <w:bookmarkEnd w:id="344"/>
      <w:bookmarkEnd w:id="345"/>
      <w:bookmarkEnd w:id="346"/>
      <w:bookmarkEnd w:id="347"/>
      <w:bookmarkEnd w:id="348"/>
      <w:bookmarkEnd w:id="349"/>
      <w:bookmarkEnd w:id="350"/>
      <w:bookmarkEnd w:id="351"/>
    </w:p>
    <w:p w14:paraId="46940E11" w14:textId="0ED520C7" w:rsidR="001A118F" w:rsidRDefault="001A118F" w:rsidP="001A118F">
      <w:pPr>
        <w:pStyle w:val="Heading4"/>
        <w:rPr>
          <w:lang w:val="en-US" w:eastAsia="zh-CN"/>
        </w:rPr>
      </w:pPr>
      <w:bookmarkStart w:id="352" w:name="_Toc21345407"/>
      <w:bookmarkStart w:id="353" w:name="_Toc29806256"/>
      <w:bookmarkStart w:id="354" w:name="_Toc37255789"/>
      <w:bookmarkStart w:id="355" w:name="_Toc37256130"/>
      <w:bookmarkStart w:id="356" w:name="_Toc45889967"/>
      <w:bookmarkStart w:id="357" w:name="_Toc52381792"/>
      <w:bookmarkStart w:id="358" w:name="_Toc61374891"/>
      <w:bookmarkStart w:id="359" w:name="_Toc67936242"/>
      <w:bookmarkStart w:id="360" w:name="_Toc67937115"/>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352"/>
      <w:bookmarkEnd w:id="353"/>
      <w:bookmarkEnd w:id="354"/>
      <w:bookmarkEnd w:id="355"/>
      <w:bookmarkEnd w:id="356"/>
      <w:bookmarkEnd w:id="357"/>
      <w:bookmarkEnd w:id="358"/>
      <w:bookmarkEnd w:id="359"/>
      <w:bookmarkEnd w:id="360"/>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361" w:name="_Toc21345408"/>
      <w:bookmarkStart w:id="362" w:name="_Toc29806257"/>
      <w:bookmarkStart w:id="363" w:name="_Toc37255790"/>
      <w:bookmarkStart w:id="364" w:name="_Toc37256131"/>
      <w:bookmarkStart w:id="365" w:name="_Toc45889968"/>
      <w:bookmarkStart w:id="366" w:name="_Toc52381793"/>
      <w:bookmarkStart w:id="367" w:name="_Toc61374892"/>
      <w:bookmarkStart w:id="368" w:name="_Toc67936243"/>
      <w:bookmarkStart w:id="369" w:name="_Toc67937116"/>
      <w:r w:rsidRPr="00DF6DD6">
        <w:t>5.5B</w:t>
      </w:r>
      <w:r w:rsidRPr="00DF6DD6">
        <w:tab/>
        <w:t>Configuration for DC</w:t>
      </w:r>
      <w:bookmarkEnd w:id="361"/>
      <w:bookmarkEnd w:id="362"/>
      <w:bookmarkEnd w:id="363"/>
      <w:bookmarkEnd w:id="364"/>
      <w:bookmarkEnd w:id="365"/>
      <w:bookmarkEnd w:id="366"/>
      <w:bookmarkEnd w:id="367"/>
      <w:bookmarkEnd w:id="368"/>
      <w:bookmarkEnd w:id="369"/>
    </w:p>
    <w:p w14:paraId="3543B853" w14:textId="77777777" w:rsidR="001310A1" w:rsidRPr="00DF6DD6" w:rsidRDefault="001310A1" w:rsidP="001310A1">
      <w:pPr>
        <w:pStyle w:val="Heading3"/>
      </w:pPr>
      <w:bookmarkStart w:id="370" w:name="_Toc21345409"/>
      <w:bookmarkStart w:id="371" w:name="_Toc29806258"/>
      <w:bookmarkStart w:id="372" w:name="_Toc37255791"/>
      <w:bookmarkStart w:id="373" w:name="_Toc37256132"/>
      <w:bookmarkStart w:id="374" w:name="_Toc45889969"/>
      <w:bookmarkStart w:id="375" w:name="_Toc52381794"/>
      <w:bookmarkStart w:id="376" w:name="_Toc61374893"/>
      <w:bookmarkStart w:id="377" w:name="_Toc67936244"/>
      <w:bookmarkStart w:id="378" w:name="_Toc67937117"/>
      <w:r w:rsidRPr="00DF6DD6">
        <w:t>5.5B.1</w:t>
      </w:r>
      <w:r w:rsidRPr="00DF6DD6">
        <w:tab/>
        <w:t>General</w:t>
      </w:r>
      <w:bookmarkEnd w:id="370"/>
      <w:bookmarkEnd w:id="371"/>
      <w:bookmarkEnd w:id="372"/>
      <w:bookmarkEnd w:id="373"/>
      <w:bookmarkEnd w:id="374"/>
      <w:bookmarkEnd w:id="375"/>
      <w:bookmarkEnd w:id="376"/>
      <w:bookmarkEnd w:id="377"/>
      <w:bookmarkEnd w:id="378"/>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379" w:name="_Toc21345410"/>
      <w:bookmarkStart w:id="380" w:name="_Toc29806259"/>
      <w:bookmarkStart w:id="381" w:name="_Toc37255792"/>
      <w:bookmarkStart w:id="382" w:name="_Toc37256133"/>
      <w:bookmarkStart w:id="383" w:name="_Toc45889970"/>
      <w:bookmarkStart w:id="384" w:name="_Toc52381795"/>
      <w:bookmarkStart w:id="385" w:name="_Toc61374894"/>
      <w:bookmarkStart w:id="386" w:name="_Toc67936245"/>
      <w:bookmarkStart w:id="387" w:name="_Toc67937118"/>
      <w:r w:rsidRPr="00DF6DD6">
        <w:t>5.5B.2</w:t>
      </w:r>
      <w:r w:rsidRPr="00DF6DD6">
        <w:tab/>
        <w:t>Intra-band contiguous EN-DC</w:t>
      </w:r>
      <w:bookmarkEnd w:id="379"/>
      <w:bookmarkEnd w:id="380"/>
      <w:bookmarkEnd w:id="381"/>
      <w:bookmarkEnd w:id="382"/>
      <w:bookmarkEnd w:id="383"/>
      <w:bookmarkEnd w:id="384"/>
      <w:bookmarkEnd w:id="385"/>
      <w:bookmarkEnd w:id="386"/>
      <w:bookmarkEnd w:id="387"/>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388"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388"/>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389" w:name="_Toc21345411"/>
      <w:bookmarkStart w:id="390" w:name="_Toc29806260"/>
      <w:bookmarkStart w:id="391" w:name="_Toc37255793"/>
      <w:bookmarkStart w:id="392" w:name="_Toc37256134"/>
      <w:bookmarkStart w:id="393" w:name="_Toc45889971"/>
      <w:bookmarkStart w:id="394" w:name="_Toc52381796"/>
      <w:bookmarkStart w:id="395" w:name="_Toc61374895"/>
      <w:bookmarkStart w:id="396" w:name="_Toc67936246"/>
      <w:bookmarkStart w:id="397" w:name="_Toc67937119"/>
      <w:r w:rsidRPr="00DF6DD6">
        <w:lastRenderedPageBreak/>
        <w:t>5.5B.3</w:t>
      </w:r>
      <w:r w:rsidRPr="00DF6DD6">
        <w:tab/>
        <w:t>Intra-band non-contiguous EN-DC</w:t>
      </w:r>
      <w:bookmarkEnd w:id="389"/>
      <w:bookmarkEnd w:id="390"/>
      <w:bookmarkEnd w:id="391"/>
      <w:bookmarkEnd w:id="392"/>
      <w:bookmarkEnd w:id="393"/>
      <w:bookmarkEnd w:id="394"/>
      <w:bookmarkEnd w:id="395"/>
      <w:bookmarkEnd w:id="396"/>
      <w:bookmarkEnd w:id="397"/>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398" w:name="_Toc21345412"/>
      <w:bookmarkStart w:id="399" w:name="_Toc29806261"/>
      <w:bookmarkStart w:id="400" w:name="_Toc37255794"/>
      <w:bookmarkStart w:id="401" w:name="_Toc37256135"/>
      <w:bookmarkStart w:id="402" w:name="_Toc45889972"/>
      <w:bookmarkStart w:id="403" w:name="_Toc52381797"/>
      <w:bookmarkStart w:id="404" w:name="_Toc61374896"/>
      <w:bookmarkStart w:id="405" w:name="_Toc67936247"/>
      <w:bookmarkStart w:id="406" w:name="_Toc67937120"/>
      <w:r w:rsidRPr="00DF6DD6">
        <w:t>5.5B.4</w:t>
      </w:r>
      <w:r w:rsidRPr="00DF6DD6">
        <w:tab/>
        <w:t>Inter-band EN-DC within FR1</w:t>
      </w:r>
      <w:bookmarkEnd w:id="398"/>
      <w:bookmarkEnd w:id="399"/>
      <w:bookmarkEnd w:id="400"/>
      <w:bookmarkEnd w:id="401"/>
      <w:bookmarkEnd w:id="402"/>
      <w:bookmarkEnd w:id="403"/>
      <w:bookmarkEnd w:id="404"/>
      <w:bookmarkEnd w:id="405"/>
      <w:bookmarkEnd w:id="406"/>
    </w:p>
    <w:p w14:paraId="2084B25F" w14:textId="4005F817" w:rsidR="001310A1" w:rsidRDefault="001310A1" w:rsidP="001310A1">
      <w:pPr>
        <w:pStyle w:val="Heading4"/>
      </w:pPr>
      <w:bookmarkStart w:id="407" w:name="_Toc21345413"/>
      <w:bookmarkStart w:id="408" w:name="_Toc29806262"/>
      <w:bookmarkStart w:id="409" w:name="_Toc37255795"/>
      <w:bookmarkStart w:id="410" w:name="_Toc37256136"/>
      <w:bookmarkStart w:id="411" w:name="_Toc45889973"/>
      <w:bookmarkStart w:id="412" w:name="_Toc52381798"/>
      <w:bookmarkStart w:id="413" w:name="_Toc61374897"/>
      <w:bookmarkStart w:id="414" w:name="_Toc67936248"/>
      <w:bookmarkStart w:id="415" w:name="_Toc67937121"/>
      <w:r w:rsidRPr="00DF6DD6">
        <w:t>5.5B.4.1</w:t>
      </w:r>
      <w:r w:rsidRPr="00DF6DD6">
        <w:tab/>
        <w:t xml:space="preserve">Inter-band EN-DC configurations </w:t>
      </w:r>
      <w:r w:rsidR="00B92927" w:rsidRPr="00DF6DD6">
        <w:t xml:space="preserve">within FR1 </w:t>
      </w:r>
      <w:r w:rsidRPr="00DF6DD6">
        <w:t>(two bands)</w:t>
      </w:r>
      <w:bookmarkEnd w:id="407"/>
      <w:bookmarkEnd w:id="408"/>
      <w:bookmarkEnd w:id="409"/>
      <w:bookmarkEnd w:id="410"/>
      <w:bookmarkEnd w:id="411"/>
      <w:bookmarkEnd w:id="412"/>
      <w:bookmarkEnd w:id="413"/>
      <w:bookmarkEnd w:id="414"/>
      <w:bookmarkEnd w:id="41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41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41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pPr>
            <w:r>
              <w:t>NOTE 12:</w:t>
            </w:r>
            <w:r w:rsidRPr="001D60C5">
              <w:t xml:space="preserve"> </w:t>
            </w:r>
            <w:r w:rsidRPr="001D60C5">
              <w:tab/>
            </w:r>
            <w:r>
              <w:t>Void.</w:t>
            </w:r>
          </w:p>
          <w:p w14:paraId="6E3E7D11" w14:textId="2EC92B44" w:rsidR="001135A5" w:rsidRDefault="001135A5" w:rsidP="001135A5">
            <w:pPr>
              <w:pStyle w:val="TAN"/>
            </w:pPr>
            <w:r>
              <w:t>NOTE 13:</w:t>
            </w:r>
            <w:r w:rsidRPr="001D60C5">
              <w:t xml:space="preserve"> </w:t>
            </w:r>
            <w:r w:rsidRPr="001D60C5">
              <w:tab/>
            </w:r>
            <w:r>
              <w:t>Void.</w:t>
            </w:r>
          </w:p>
          <w:p w14:paraId="312A2823" w14:textId="3236B5A3" w:rsidR="001135A5" w:rsidRDefault="001135A5" w:rsidP="001135A5">
            <w:pPr>
              <w:pStyle w:val="TAN"/>
            </w:pPr>
            <w:r>
              <w:t>NOTE 14:</w:t>
            </w:r>
            <w:r w:rsidRPr="001D60C5">
              <w:t xml:space="preserve"> </w:t>
            </w:r>
            <w:r w:rsidRPr="001D60C5">
              <w:tab/>
            </w:r>
            <w:r>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417" w:name="_Toc21345414"/>
      <w:bookmarkStart w:id="418" w:name="_Toc29806263"/>
      <w:bookmarkStart w:id="419" w:name="_Toc37255796"/>
      <w:bookmarkStart w:id="420" w:name="_Toc37256137"/>
      <w:bookmarkStart w:id="421" w:name="_Toc45889974"/>
      <w:bookmarkStart w:id="422" w:name="_Toc52381799"/>
      <w:bookmarkStart w:id="423" w:name="_Toc61374898"/>
      <w:bookmarkStart w:id="424" w:name="_Toc67936249"/>
      <w:bookmarkStart w:id="425" w:name="_Toc67937122"/>
      <w:r w:rsidRPr="00DF6DD6">
        <w:t>5.5B.4.2</w:t>
      </w:r>
      <w:r w:rsidRPr="00DF6DD6">
        <w:tab/>
        <w:t xml:space="preserve">Inter-band EN-DC configurations </w:t>
      </w:r>
      <w:r w:rsidR="000349A6" w:rsidRPr="00DF6DD6">
        <w:t xml:space="preserve">within FR1 </w:t>
      </w:r>
      <w:r w:rsidRPr="00DF6DD6">
        <w:t>(three bands)</w:t>
      </w:r>
      <w:bookmarkEnd w:id="417"/>
      <w:bookmarkEnd w:id="418"/>
      <w:bookmarkEnd w:id="419"/>
      <w:bookmarkEnd w:id="420"/>
      <w:bookmarkEnd w:id="421"/>
      <w:bookmarkEnd w:id="422"/>
      <w:bookmarkEnd w:id="423"/>
      <w:bookmarkEnd w:id="424"/>
      <w:bookmarkEnd w:id="425"/>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lastRenderedPageBreak/>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426" w:name="_Toc21345415"/>
      <w:bookmarkStart w:id="427" w:name="_Toc29806264"/>
      <w:bookmarkStart w:id="428" w:name="_Toc37255797"/>
      <w:bookmarkStart w:id="429" w:name="_Toc37256138"/>
      <w:bookmarkStart w:id="430" w:name="_Toc45889975"/>
      <w:bookmarkStart w:id="431" w:name="_Toc52381800"/>
      <w:bookmarkStart w:id="432" w:name="_Toc61374899"/>
      <w:bookmarkStart w:id="433" w:name="_Toc67936250"/>
      <w:bookmarkStart w:id="434" w:name="_Toc67937123"/>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426"/>
      <w:bookmarkEnd w:id="427"/>
      <w:bookmarkEnd w:id="428"/>
      <w:bookmarkEnd w:id="429"/>
      <w:bookmarkEnd w:id="430"/>
      <w:bookmarkEnd w:id="431"/>
      <w:bookmarkEnd w:id="432"/>
      <w:bookmarkEnd w:id="433"/>
      <w:bookmarkEnd w:id="43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lastRenderedPageBreak/>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lastRenderedPageBreak/>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lastRenderedPageBreak/>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lastRenderedPageBreak/>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lastRenderedPageBreak/>
              <w:t>DC_21A_n79A</w:t>
            </w:r>
          </w:p>
          <w:p w14:paraId="350EDF42"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lastRenderedPageBreak/>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435" w:name="_Toc21345416"/>
      <w:bookmarkStart w:id="436" w:name="_Toc29806265"/>
      <w:bookmarkStart w:id="437" w:name="_Toc37255798"/>
      <w:bookmarkStart w:id="438" w:name="_Toc37256139"/>
      <w:bookmarkStart w:id="439" w:name="_Toc45889976"/>
      <w:bookmarkStart w:id="440" w:name="_Toc52381801"/>
      <w:bookmarkStart w:id="441" w:name="_Toc61374900"/>
      <w:bookmarkStart w:id="442" w:name="_Toc67936251"/>
      <w:bookmarkStart w:id="443" w:name="_Toc67937124"/>
      <w:r w:rsidRPr="00DF6DD6">
        <w:t>5.5B.4.4</w:t>
      </w:r>
      <w:r w:rsidRPr="00DF6DD6">
        <w:tab/>
        <w:t xml:space="preserve">Inter-band EN-DC configurations </w:t>
      </w:r>
      <w:r w:rsidR="00C1633F" w:rsidRPr="00DF6DD6">
        <w:t xml:space="preserve">within FR1 </w:t>
      </w:r>
      <w:r w:rsidRPr="00DF6DD6">
        <w:t>(five bands)</w:t>
      </w:r>
      <w:bookmarkEnd w:id="435"/>
      <w:bookmarkEnd w:id="436"/>
      <w:bookmarkEnd w:id="437"/>
      <w:bookmarkEnd w:id="438"/>
      <w:bookmarkEnd w:id="439"/>
      <w:bookmarkEnd w:id="440"/>
      <w:bookmarkEnd w:id="441"/>
      <w:bookmarkEnd w:id="442"/>
      <w:bookmarkEnd w:id="44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lastRenderedPageBreak/>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lastRenderedPageBreak/>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444" w:name="_Toc21345417"/>
      <w:bookmarkStart w:id="445" w:name="_Toc29806266"/>
      <w:bookmarkStart w:id="446" w:name="_Toc37255799"/>
      <w:bookmarkStart w:id="447" w:name="_Toc37256140"/>
      <w:bookmarkStart w:id="448" w:name="_Toc45889977"/>
      <w:bookmarkStart w:id="449" w:name="_Toc52381802"/>
      <w:bookmarkStart w:id="450" w:name="_Toc61374901"/>
      <w:bookmarkStart w:id="451" w:name="_Toc67936252"/>
      <w:bookmarkStart w:id="452" w:name="_Toc67937125"/>
      <w:r w:rsidRPr="00DF6DD6">
        <w:t>5.5B.4.5</w:t>
      </w:r>
      <w:r w:rsidRPr="00DF6DD6">
        <w:tab/>
        <w:t xml:space="preserve">Inter-band EN-DC configurations </w:t>
      </w:r>
      <w:r w:rsidR="004E43EE" w:rsidRPr="00DF6DD6">
        <w:t xml:space="preserve">within FR1 </w:t>
      </w:r>
      <w:r w:rsidRPr="00DF6DD6">
        <w:t>(six bands)</w:t>
      </w:r>
      <w:bookmarkEnd w:id="444"/>
      <w:bookmarkEnd w:id="445"/>
      <w:bookmarkEnd w:id="446"/>
      <w:bookmarkEnd w:id="447"/>
      <w:bookmarkEnd w:id="448"/>
      <w:bookmarkEnd w:id="449"/>
      <w:bookmarkEnd w:id="450"/>
      <w:bookmarkEnd w:id="451"/>
      <w:bookmarkEnd w:id="452"/>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453" w:name="_Toc21345418"/>
      <w:bookmarkStart w:id="454" w:name="_Toc29806267"/>
      <w:bookmarkStart w:id="455" w:name="_Toc37255800"/>
      <w:bookmarkStart w:id="456" w:name="_Toc37256141"/>
      <w:bookmarkStart w:id="457" w:name="_Toc45889978"/>
      <w:bookmarkStart w:id="458" w:name="_Toc52381803"/>
      <w:bookmarkStart w:id="459" w:name="_Toc61374902"/>
      <w:bookmarkStart w:id="460" w:name="_Toc67936253"/>
      <w:bookmarkStart w:id="461" w:name="_Toc67937126"/>
      <w:r w:rsidRPr="00DF6DD6">
        <w:t>5.5B.4a</w:t>
      </w:r>
      <w:r w:rsidRPr="00DF6DD6">
        <w:tab/>
        <w:t>Inter-band NE-DC within FR1</w:t>
      </w:r>
      <w:bookmarkEnd w:id="453"/>
      <w:bookmarkEnd w:id="454"/>
      <w:bookmarkEnd w:id="455"/>
      <w:bookmarkEnd w:id="456"/>
      <w:bookmarkEnd w:id="457"/>
      <w:bookmarkEnd w:id="458"/>
      <w:bookmarkEnd w:id="459"/>
      <w:bookmarkEnd w:id="460"/>
      <w:bookmarkEnd w:id="461"/>
    </w:p>
    <w:p w14:paraId="0AE65E16" w14:textId="0F62383E" w:rsidR="004D4582" w:rsidRPr="00DF6DD6" w:rsidRDefault="004D4582" w:rsidP="00A6034C">
      <w:pPr>
        <w:pStyle w:val="Heading4"/>
      </w:pPr>
      <w:bookmarkStart w:id="462" w:name="_Toc21345419"/>
      <w:bookmarkStart w:id="463" w:name="_Toc29806268"/>
      <w:bookmarkStart w:id="464" w:name="_Toc37255801"/>
      <w:bookmarkStart w:id="465" w:name="_Toc37256142"/>
      <w:bookmarkStart w:id="466" w:name="_Toc45889979"/>
      <w:bookmarkStart w:id="467" w:name="_Toc52381804"/>
      <w:bookmarkStart w:id="468" w:name="_Toc61374903"/>
      <w:bookmarkStart w:id="469" w:name="_Toc67936254"/>
      <w:bookmarkStart w:id="470" w:name="_Toc67937127"/>
      <w:r w:rsidRPr="00DF6DD6">
        <w:t>5.5B.4a.1</w:t>
      </w:r>
      <w:r w:rsidRPr="00DF6DD6">
        <w:tab/>
        <w:t xml:space="preserve">Inter-band </w:t>
      </w:r>
      <w:r w:rsidR="00C25AB2" w:rsidRPr="00DF6DD6">
        <w:t>NE</w:t>
      </w:r>
      <w:r w:rsidRPr="00DF6DD6">
        <w:t>-DC configurations within FR1 (two bands)</w:t>
      </w:r>
      <w:bookmarkEnd w:id="462"/>
      <w:bookmarkEnd w:id="463"/>
      <w:bookmarkEnd w:id="464"/>
      <w:bookmarkEnd w:id="465"/>
      <w:bookmarkEnd w:id="466"/>
      <w:bookmarkEnd w:id="467"/>
      <w:bookmarkEnd w:id="468"/>
      <w:bookmarkEnd w:id="469"/>
      <w:bookmarkEnd w:id="470"/>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471" w:name="_Toc21345420"/>
      <w:bookmarkStart w:id="472" w:name="_Toc29806269"/>
      <w:bookmarkStart w:id="473" w:name="_Toc37255802"/>
      <w:bookmarkStart w:id="474" w:name="_Toc37256143"/>
      <w:bookmarkStart w:id="475" w:name="_Toc45889980"/>
      <w:bookmarkStart w:id="476" w:name="_Toc52381805"/>
      <w:bookmarkStart w:id="477" w:name="_Toc61374904"/>
      <w:bookmarkStart w:id="478" w:name="_Toc67936255"/>
      <w:bookmarkStart w:id="479" w:name="_Toc67937128"/>
      <w:r w:rsidRPr="00DF6DD6">
        <w:t>5.5B.5</w:t>
      </w:r>
      <w:r w:rsidRPr="00DF6DD6">
        <w:tab/>
        <w:t>Inter-band EN-DC including FR2</w:t>
      </w:r>
      <w:bookmarkEnd w:id="471"/>
      <w:bookmarkEnd w:id="472"/>
      <w:bookmarkEnd w:id="473"/>
      <w:bookmarkEnd w:id="474"/>
      <w:bookmarkEnd w:id="475"/>
      <w:bookmarkEnd w:id="476"/>
      <w:bookmarkEnd w:id="477"/>
      <w:bookmarkEnd w:id="478"/>
      <w:bookmarkEnd w:id="479"/>
    </w:p>
    <w:p w14:paraId="76C71411" w14:textId="4FB36A14" w:rsidR="001310A1" w:rsidRPr="00DF6DD6" w:rsidRDefault="001310A1" w:rsidP="001310A1">
      <w:pPr>
        <w:pStyle w:val="Heading4"/>
      </w:pPr>
      <w:bookmarkStart w:id="480" w:name="_Toc21345421"/>
      <w:bookmarkStart w:id="481" w:name="_Toc29806270"/>
      <w:bookmarkStart w:id="482" w:name="_Toc37255803"/>
      <w:bookmarkStart w:id="483" w:name="_Toc37256144"/>
      <w:bookmarkStart w:id="484" w:name="_Toc45889981"/>
      <w:bookmarkStart w:id="485" w:name="_Toc52381806"/>
      <w:bookmarkStart w:id="486" w:name="_Toc61374905"/>
      <w:bookmarkStart w:id="487" w:name="_Toc67936256"/>
      <w:bookmarkStart w:id="488" w:name="_Toc67937129"/>
      <w:r w:rsidRPr="00DF6DD6">
        <w:t>5.5B.5.1</w:t>
      </w:r>
      <w:r w:rsidRPr="00DF6DD6">
        <w:tab/>
        <w:t xml:space="preserve">Inter-band EN-DC configurations </w:t>
      </w:r>
      <w:r w:rsidR="00E7556C" w:rsidRPr="00DF6DD6">
        <w:t xml:space="preserve">including FR2 </w:t>
      </w:r>
      <w:r w:rsidRPr="00DF6DD6">
        <w:t>(two bands)</w:t>
      </w:r>
      <w:bookmarkEnd w:id="480"/>
      <w:bookmarkEnd w:id="481"/>
      <w:bookmarkEnd w:id="482"/>
      <w:bookmarkEnd w:id="483"/>
      <w:bookmarkEnd w:id="484"/>
      <w:bookmarkEnd w:id="485"/>
      <w:bookmarkEnd w:id="486"/>
      <w:bookmarkEnd w:id="487"/>
      <w:bookmarkEnd w:id="48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lastRenderedPageBreak/>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lastRenderedPageBreak/>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lastRenderedPageBreak/>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489" w:name="_Toc21345422"/>
      <w:bookmarkStart w:id="490" w:name="_Toc29806271"/>
      <w:bookmarkStart w:id="491" w:name="_Toc37255804"/>
      <w:bookmarkStart w:id="492" w:name="_Toc37256145"/>
      <w:bookmarkStart w:id="493" w:name="_Toc45889982"/>
      <w:bookmarkStart w:id="494" w:name="_Toc52381807"/>
      <w:bookmarkStart w:id="495" w:name="_Toc61374906"/>
      <w:bookmarkStart w:id="496" w:name="_Toc67936257"/>
      <w:bookmarkStart w:id="497" w:name="_Toc67937130"/>
      <w:r w:rsidRPr="00DF6DD6">
        <w:t>5.5B.5.2</w:t>
      </w:r>
      <w:r w:rsidRPr="00DF6DD6">
        <w:tab/>
        <w:t xml:space="preserve">Inter-band EN-DC configurations </w:t>
      </w:r>
      <w:r w:rsidR="00B12C86" w:rsidRPr="00DF6DD6">
        <w:t xml:space="preserve">including FR2 </w:t>
      </w:r>
      <w:r w:rsidRPr="00DF6DD6">
        <w:t>(three bands)</w:t>
      </w:r>
      <w:bookmarkEnd w:id="489"/>
      <w:bookmarkEnd w:id="490"/>
      <w:bookmarkEnd w:id="491"/>
      <w:bookmarkEnd w:id="492"/>
      <w:bookmarkEnd w:id="493"/>
      <w:bookmarkEnd w:id="494"/>
      <w:bookmarkEnd w:id="495"/>
      <w:bookmarkEnd w:id="496"/>
      <w:bookmarkEnd w:id="497"/>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lastRenderedPageBreak/>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lastRenderedPageBreak/>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498" w:name="_Toc21345423"/>
      <w:bookmarkStart w:id="499" w:name="_Toc29806272"/>
      <w:bookmarkStart w:id="500" w:name="_Toc37255805"/>
      <w:bookmarkStart w:id="501" w:name="_Toc37256146"/>
      <w:bookmarkStart w:id="502" w:name="_Toc45889983"/>
      <w:bookmarkStart w:id="503" w:name="_Toc52381808"/>
      <w:bookmarkStart w:id="504" w:name="_Toc61374907"/>
      <w:bookmarkStart w:id="505" w:name="_Toc67936258"/>
      <w:bookmarkStart w:id="506" w:name="_Toc67937131"/>
      <w:r w:rsidRPr="00DF6DD6">
        <w:t>5.5B.5.3</w:t>
      </w:r>
      <w:r w:rsidRPr="00DF6DD6">
        <w:tab/>
        <w:t xml:space="preserve">Inter-band EN-DC configurations </w:t>
      </w:r>
      <w:r w:rsidR="00782B81" w:rsidRPr="00DF6DD6">
        <w:t xml:space="preserve">including FR2 </w:t>
      </w:r>
      <w:r w:rsidRPr="00DF6DD6">
        <w:t>(four bands)</w:t>
      </w:r>
      <w:bookmarkEnd w:id="498"/>
      <w:bookmarkEnd w:id="499"/>
      <w:bookmarkEnd w:id="500"/>
      <w:bookmarkEnd w:id="501"/>
      <w:bookmarkEnd w:id="502"/>
      <w:bookmarkEnd w:id="503"/>
      <w:bookmarkEnd w:id="504"/>
      <w:bookmarkEnd w:id="505"/>
      <w:bookmarkEnd w:id="50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507" w:name="_Toc21345424"/>
      <w:bookmarkStart w:id="508" w:name="_Toc29806273"/>
      <w:bookmarkStart w:id="509" w:name="_Toc37255806"/>
      <w:bookmarkStart w:id="510" w:name="_Toc37256147"/>
      <w:bookmarkStart w:id="511" w:name="_Toc45889984"/>
      <w:bookmarkStart w:id="512" w:name="_Toc52381809"/>
      <w:bookmarkStart w:id="513" w:name="_Toc61374908"/>
      <w:bookmarkStart w:id="514" w:name="_Toc67936259"/>
      <w:bookmarkStart w:id="515" w:name="_Toc67937132"/>
      <w:r w:rsidRPr="00DF6DD6">
        <w:t>5.5B.5.4</w:t>
      </w:r>
      <w:r w:rsidRPr="00DF6DD6">
        <w:tab/>
        <w:t xml:space="preserve">Inter-band EN-DC configurations </w:t>
      </w:r>
      <w:r w:rsidR="0042691E" w:rsidRPr="00DF6DD6">
        <w:t xml:space="preserve">including FR2 </w:t>
      </w:r>
      <w:r w:rsidRPr="00DF6DD6">
        <w:t>(five bands)</w:t>
      </w:r>
      <w:bookmarkEnd w:id="507"/>
      <w:bookmarkEnd w:id="508"/>
      <w:bookmarkEnd w:id="509"/>
      <w:bookmarkEnd w:id="510"/>
      <w:bookmarkEnd w:id="511"/>
      <w:bookmarkEnd w:id="512"/>
      <w:bookmarkEnd w:id="513"/>
      <w:bookmarkEnd w:id="514"/>
      <w:bookmarkEnd w:id="515"/>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516" w:name="_Toc21345425"/>
      <w:bookmarkStart w:id="517" w:name="_Toc29806274"/>
      <w:bookmarkStart w:id="518" w:name="_Toc37255807"/>
      <w:bookmarkStart w:id="519" w:name="_Toc37256148"/>
      <w:bookmarkStart w:id="520" w:name="_Toc45889985"/>
      <w:bookmarkStart w:id="521" w:name="_Toc52381810"/>
      <w:bookmarkStart w:id="522" w:name="_Toc61374909"/>
      <w:bookmarkStart w:id="523" w:name="_Toc67936260"/>
      <w:bookmarkStart w:id="524" w:name="_Toc67937133"/>
      <w:bookmarkStart w:id="525" w:name="_Hlk9522711"/>
      <w:r w:rsidRPr="00DF6DD6">
        <w:t>5.5B.5.5</w:t>
      </w:r>
      <w:r w:rsidRPr="00DF6DD6">
        <w:tab/>
      </w:r>
      <w:r w:rsidR="00C25AB2" w:rsidRPr="00DF6DD6">
        <w:t>Void</w:t>
      </w:r>
      <w:bookmarkEnd w:id="516"/>
      <w:bookmarkEnd w:id="517"/>
      <w:bookmarkEnd w:id="518"/>
      <w:bookmarkEnd w:id="519"/>
      <w:bookmarkEnd w:id="520"/>
      <w:bookmarkEnd w:id="521"/>
      <w:bookmarkEnd w:id="522"/>
      <w:bookmarkEnd w:id="523"/>
      <w:bookmarkEnd w:id="524"/>
    </w:p>
    <w:p w14:paraId="35DD2E06" w14:textId="77777777" w:rsidR="003C504E" w:rsidRPr="00DF6DD6" w:rsidRDefault="003C504E" w:rsidP="003C504E">
      <w:pPr>
        <w:pStyle w:val="Heading3"/>
      </w:pPr>
      <w:bookmarkStart w:id="526" w:name="_Toc21345426"/>
      <w:bookmarkStart w:id="527" w:name="_Toc29806275"/>
      <w:bookmarkStart w:id="528" w:name="_Toc37255808"/>
      <w:bookmarkStart w:id="529" w:name="_Toc37256149"/>
      <w:bookmarkStart w:id="530" w:name="_Toc45889986"/>
      <w:bookmarkStart w:id="531" w:name="_Toc52381811"/>
      <w:bookmarkStart w:id="532" w:name="_Toc61374910"/>
      <w:bookmarkStart w:id="533" w:name="_Toc67936261"/>
      <w:bookmarkStart w:id="534" w:name="_Toc67937134"/>
      <w:bookmarkEnd w:id="525"/>
      <w:r w:rsidRPr="00DF6DD6">
        <w:t>5.5B.6</w:t>
      </w:r>
      <w:r w:rsidRPr="00DF6DD6">
        <w:tab/>
        <w:t>Inter-band EN-DC including FR1 and FR2</w:t>
      </w:r>
      <w:bookmarkEnd w:id="526"/>
      <w:bookmarkEnd w:id="527"/>
      <w:bookmarkEnd w:id="528"/>
      <w:bookmarkEnd w:id="529"/>
      <w:bookmarkEnd w:id="530"/>
      <w:bookmarkEnd w:id="531"/>
      <w:bookmarkEnd w:id="532"/>
      <w:bookmarkEnd w:id="533"/>
      <w:bookmarkEnd w:id="534"/>
    </w:p>
    <w:p w14:paraId="61900AF6" w14:textId="4554B4D1" w:rsidR="003C504E" w:rsidRPr="00DF6DD6" w:rsidRDefault="003C504E" w:rsidP="003C504E">
      <w:pPr>
        <w:pStyle w:val="Heading4"/>
      </w:pPr>
      <w:bookmarkStart w:id="535" w:name="_Toc21345427"/>
      <w:bookmarkStart w:id="536" w:name="_Toc29806276"/>
      <w:bookmarkStart w:id="537" w:name="_Toc37255809"/>
      <w:bookmarkStart w:id="538" w:name="_Toc37256150"/>
      <w:bookmarkStart w:id="539" w:name="_Toc45889987"/>
      <w:bookmarkStart w:id="540" w:name="_Toc52381812"/>
      <w:bookmarkStart w:id="541" w:name="_Toc61374911"/>
      <w:bookmarkStart w:id="542" w:name="_Toc67936262"/>
      <w:bookmarkStart w:id="543" w:name="_Toc67937135"/>
      <w:r w:rsidRPr="00DF6DD6">
        <w:t>5.5B.6.1</w:t>
      </w:r>
      <w:r w:rsidRPr="00DF6DD6">
        <w:tab/>
      </w:r>
      <w:r w:rsidR="00E55544" w:rsidRPr="00DF6DD6">
        <w:t>Void</w:t>
      </w:r>
      <w:bookmarkEnd w:id="535"/>
      <w:bookmarkEnd w:id="536"/>
      <w:bookmarkEnd w:id="537"/>
      <w:bookmarkEnd w:id="538"/>
      <w:bookmarkEnd w:id="539"/>
      <w:bookmarkEnd w:id="540"/>
      <w:bookmarkEnd w:id="541"/>
      <w:bookmarkEnd w:id="542"/>
      <w:bookmarkEnd w:id="543"/>
    </w:p>
    <w:p w14:paraId="46187442" w14:textId="7D91231B" w:rsidR="00FB41B6" w:rsidRPr="00DF6DD6" w:rsidRDefault="00FB41B6" w:rsidP="00FB41B6">
      <w:pPr>
        <w:pStyle w:val="Heading4"/>
      </w:pPr>
      <w:bookmarkStart w:id="544" w:name="_Toc21345428"/>
      <w:bookmarkStart w:id="545" w:name="_Toc29806277"/>
      <w:bookmarkStart w:id="546" w:name="_Toc37255810"/>
      <w:bookmarkStart w:id="547" w:name="_Toc37256151"/>
      <w:bookmarkStart w:id="548" w:name="_Toc45889988"/>
      <w:bookmarkStart w:id="549" w:name="_Toc52381813"/>
      <w:bookmarkStart w:id="550" w:name="_Toc61374912"/>
      <w:bookmarkStart w:id="551" w:name="_Toc67936263"/>
      <w:bookmarkStart w:id="552" w:name="_Toc67937136"/>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544"/>
      <w:bookmarkEnd w:id="545"/>
      <w:bookmarkEnd w:id="546"/>
      <w:bookmarkEnd w:id="547"/>
      <w:bookmarkEnd w:id="548"/>
      <w:bookmarkEnd w:id="549"/>
      <w:bookmarkEnd w:id="550"/>
      <w:bookmarkEnd w:id="551"/>
      <w:bookmarkEnd w:id="55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553" w:name="_Toc21345429"/>
      <w:bookmarkStart w:id="554" w:name="_Toc29806278"/>
      <w:bookmarkStart w:id="555" w:name="_Toc37255811"/>
      <w:bookmarkStart w:id="556" w:name="_Toc37256152"/>
      <w:bookmarkStart w:id="557" w:name="_Toc45889989"/>
      <w:bookmarkStart w:id="558" w:name="_Toc52381814"/>
      <w:bookmarkStart w:id="559" w:name="_Toc61374913"/>
      <w:bookmarkStart w:id="560" w:name="_Toc67936264"/>
      <w:bookmarkStart w:id="561" w:name="_Toc67937137"/>
      <w:r w:rsidRPr="00DF6DD6">
        <w:t>5.5B.6.3</w:t>
      </w:r>
      <w:r w:rsidRPr="00DF6DD6">
        <w:tab/>
        <w:t xml:space="preserve">Inter-band EN-DC configurations </w:t>
      </w:r>
      <w:r w:rsidR="00C313E7" w:rsidRPr="00DF6DD6">
        <w:t xml:space="preserve">including FR1 and FR2 </w:t>
      </w:r>
      <w:r w:rsidRPr="00DF6DD6">
        <w:t>(four bands)</w:t>
      </w:r>
      <w:bookmarkEnd w:id="553"/>
      <w:bookmarkEnd w:id="554"/>
      <w:bookmarkEnd w:id="555"/>
      <w:bookmarkEnd w:id="556"/>
      <w:bookmarkEnd w:id="557"/>
      <w:bookmarkEnd w:id="558"/>
      <w:bookmarkEnd w:id="559"/>
      <w:bookmarkEnd w:id="560"/>
      <w:bookmarkEnd w:id="561"/>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562" w:name="_Toc21345430"/>
      <w:bookmarkStart w:id="563" w:name="_Toc29806279"/>
      <w:bookmarkStart w:id="564" w:name="_Toc37255812"/>
      <w:bookmarkStart w:id="565" w:name="_Toc37256153"/>
      <w:bookmarkStart w:id="566" w:name="_Toc45889990"/>
      <w:bookmarkStart w:id="567" w:name="_Toc52381815"/>
      <w:bookmarkStart w:id="568" w:name="_Toc61374914"/>
      <w:bookmarkStart w:id="569" w:name="_Toc67936265"/>
      <w:bookmarkStart w:id="570" w:name="_Toc67937138"/>
      <w:r w:rsidRPr="00DF6DD6">
        <w:t>5.5B.6.4</w:t>
      </w:r>
      <w:r w:rsidRPr="00DF6DD6">
        <w:tab/>
        <w:t xml:space="preserve">Inter-band EN-DC configurations </w:t>
      </w:r>
      <w:r w:rsidR="00C313E7" w:rsidRPr="00DF6DD6">
        <w:t xml:space="preserve">including FR1 and FR2 </w:t>
      </w:r>
      <w:r w:rsidRPr="00DF6DD6">
        <w:t>(five bands)</w:t>
      </w:r>
      <w:bookmarkEnd w:id="562"/>
      <w:bookmarkEnd w:id="563"/>
      <w:bookmarkEnd w:id="564"/>
      <w:bookmarkEnd w:id="565"/>
      <w:bookmarkEnd w:id="566"/>
      <w:bookmarkEnd w:id="567"/>
      <w:bookmarkEnd w:id="568"/>
      <w:bookmarkEnd w:id="569"/>
      <w:bookmarkEnd w:id="570"/>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571" w:name="_Toc21345431"/>
      <w:bookmarkStart w:id="572" w:name="_Toc29806280"/>
      <w:bookmarkStart w:id="573" w:name="_Toc37255813"/>
      <w:bookmarkStart w:id="574" w:name="_Toc37256154"/>
      <w:bookmarkStart w:id="575" w:name="_Toc45889991"/>
      <w:bookmarkStart w:id="576" w:name="_Toc52381816"/>
      <w:bookmarkStart w:id="577" w:name="_Toc61374915"/>
      <w:bookmarkStart w:id="578" w:name="_Toc67936266"/>
      <w:bookmarkStart w:id="579" w:name="_Toc67937139"/>
      <w:r w:rsidRPr="00DF6DD6">
        <w:t>5.5B.6.5</w:t>
      </w:r>
      <w:r w:rsidRPr="00DF6DD6">
        <w:tab/>
        <w:t xml:space="preserve">Inter-band EN-DC configurations </w:t>
      </w:r>
      <w:r w:rsidR="00C313E7" w:rsidRPr="00DF6DD6">
        <w:t xml:space="preserve">including FR1 and FR2 </w:t>
      </w:r>
      <w:r w:rsidRPr="00DF6DD6">
        <w:t>(six bands)</w:t>
      </w:r>
      <w:bookmarkEnd w:id="571"/>
      <w:bookmarkEnd w:id="572"/>
      <w:bookmarkEnd w:id="573"/>
      <w:bookmarkEnd w:id="574"/>
      <w:bookmarkEnd w:id="575"/>
      <w:bookmarkEnd w:id="576"/>
      <w:bookmarkEnd w:id="577"/>
      <w:bookmarkEnd w:id="578"/>
      <w:bookmarkEnd w:id="57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580" w:name="_Toc21345432"/>
      <w:bookmarkStart w:id="581" w:name="_Toc29806281"/>
      <w:bookmarkStart w:id="582" w:name="_Toc37255814"/>
      <w:bookmarkStart w:id="583" w:name="_Toc37256155"/>
      <w:bookmarkStart w:id="584" w:name="_Toc45889992"/>
      <w:bookmarkStart w:id="585" w:name="_Toc52381817"/>
      <w:bookmarkStart w:id="586" w:name="_Toc61374916"/>
      <w:bookmarkStart w:id="587" w:name="_Toc67936267"/>
      <w:bookmarkStart w:id="588" w:name="_Toc67937140"/>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580"/>
      <w:bookmarkEnd w:id="581"/>
      <w:bookmarkEnd w:id="582"/>
      <w:bookmarkEnd w:id="583"/>
      <w:bookmarkEnd w:id="584"/>
      <w:bookmarkEnd w:id="585"/>
      <w:bookmarkEnd w:id="586"/>
      <w:bookmarkEnd w:id="587"/>
      <w:bookmarkEnd w:id="588"/>
    </w:p>
    <w:p w14:paraId="56579B4C" w14:textId="1ED7BF09" w:rsidR="003C77C1" w:rsidRDefault="003C77C1" w:rsidP="003C77C1">
      <w:pPr>
        <w:pStyle w:val="Heading4"/>
      </w:pPr>
      <w:bookmarkStart w:id="589" w:name="_Toc67936268"/>
      <w:bookmarkStart w:id="590" w:name="_Toc67937141"/>
      <w:r>
        <w:t>5.5B.7.0</w:t>
      </w:r>
      <w:r>
        <w:tab/>
        <w:t>General</w:t>
      </w:r>
      <w:bookmarkEnd w:id="589"/>
      <w:bookmarkEnd w:id="590"/>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591" w:name="_Toc21345433"/>
      <w:bookmarkStart w:id="592" w:name="_Toc29806282"/>
      <w:bookmarkStart w:id="593" w:name="_Toc37255815"/>
      <w:bookmarkStart w:id="594" w:name="_Toc37256156"/>
      <w:bookmarkStart w:id="595" w:name="_Toc45889993"/>
      <w:bookmarkStart w:id="596" w:name="_Toc52381818"/>
      <w:bookmarkStart w:id="597" w:name="_Toc61374917"/>
      <w:bookmarkStart w:id="598" w:name="_Toc67936269"/>
      <w:bookmarkStart w:id="599" w:name="_Toc67937142"/>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591"/>
      <w:bookmarkEnd w:id="592"/>
      <w:bookmarkEnd w:id="593"/>
      <w:bookmarkEnd w:id="594"/>
      <w:bookmarkEnd w:id="595"/>
      <w:bookmarkEnd w:id="596"/>
      <w:bookmarkEnd w:id="597"/>
      <w:bookmarkEnd w:id="598"/>
      <w:bookmarkEnd w:id="599"/>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600" w:name="_Toc21345434"/>
      <w:bookmarkStart w:id="601" w:name="_Toc29806283"/>
      <w:bookmarkStart w:id="602" w:name="_Toc37255816"/>
      <w:bookmarkStart w:id="603" w:name="_Toc37256157"/>
      <w:bookmarkStart w:id="604" w:name="_Toc45889994"/>
      <w:bookmarkStart w:id="605" w:name="_Toc52381819"/>
      <w:bookmarkStart w:id="606" w:name="_Toc61374918"/>
      <w:bookmarkStart w:id="607" w:name="_Toc67936270"/>
      <w:bookmarkStart w:id="608" w:name="_Toc67937143"/>
      <w:r w:rsidRPr="00DF6DD6">
        <w:t>6</w:t>
      </w:r>
      <w:r w:rsidRPr="00DF6DD6">
        <w:tab/>
        <w:t>Transmitter characteristics</w:t>
      </w:r>
      <w:bookmarkEnd w:id="600"/>
      <w:bookmarkEnd w:id="601"/>
      <w:bookmarkEnd w:id="602"/>
      <w:bookmarkEnd w:id="603"/>
      <w:bookmarkEnd w:id="604"/>
      <w:bookmarkEnd w:id="605"/>
      <w:bookmarkEnd w:id="606"/>
      <w:bookmarkEnd w:id="607"/>
      <w:bookmarkEnd w:id="608"/>
    </w:p>
    <w:p w14:paraId="60C319F5" w14:textId="77777777" w:rsidR="001310A1" w:rsidRPr="00DF6DD6" w:rsidRDefault="001310A1" w:rsidP="001310A1">
      <w:pPr>
        <w:pStyle w:val="Heading2"/>
      </w:pPr>
      <w:bookmarkStart w:id="609" w:name="_Toc21345435"/>
      <w:bookmarkStart w:id="610" w:name="_Toc29806284"/>
      <w:bookmarkStart w:id="611" w:name="_Toc37255817"/>
      <w:bookmarkStart w:id="612" w:name="_Toc37256158"/>
      <w:bookmarkStart w:id="613" w:name="_Toc45889995"/>
      <w:bookmarkStart w:id="614" w:name="_Toc52381820"/>
      <w:bookmarkStart w:id="615" w:name="_Toc61374919"/>
      <w:bookmarkStart w:id="616" w:name="_Toc67936271"/>
      <w:bookmarkStart w:id="617" w:name="_Toc67937144"/>
      <w:r w:rsidRPr="00DF6DD6">
        <w:t>6.1</w:t>
      </w:r>
      <w:r w:rsidRPr="00DF6DD6">
        <w:tab/>
        <w:t>General</w:t>
      </w:r>
      <w:bookmarkEnd w:id="609"/>
      <w:bookmarkEnd w:id="610"/>
      <w:bookmarkEnd w:id="611"/>
      <w:bookmarkEnd w:id="612"/>
      <w:bookmarkEnd w:id="613"/>
      <w:bookmarkEnd w:id="614"/>
      <w:bookmarkEnd w:id="615"/>
      <w:bookmarkEnd w:id="616"/>
      <w:bookmarkEnd w:id="617"/>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618" w:name="_Toc21345436"/>
      <w:bookmarkStart w:id="619" w:name="_Toc29806285"/>
      <w:bookmarkStart w:id="620" w:name="_Toc37255818"/>
      <w:bookmarkStart w:id="621" w:name="_Toc37256159"/>
      <w:bookmarkStart w:id="622" w:name="_Toc45889996"/>
      <w:bookmarkStart w:id="623" w:name="_Toc52381821"/>
      <w:bookmarkStart w:id="624" w:name="_Toc61374920"/>
      <w:bookmarkStart w:id="625" w:name="_Toc67936272"/>
      <w:bookmarkStart w:id="626" w:name="_Toc67937145"/>
      <w:r w:rsidRPr="00DF6DD6">
        <w:t>6.2</w:t>
      </w:r>
      <w:r w:rsidRPr="00DF6DD6">
        <w:tab/>
      </w:r>
      <w:r w:rsidR="00F7252C" w:rsidRPr="00DF6DD6">
        <w:t>Void</w:t>
      </w:r>
      <w:bookmarkEnd w:id="618"/>
      <w:bookmarkEnd w:id="619"/>
      <w:bookmarkEnd w:id="620"/>
      <w:bookmarkEnd w:id="621"/>
      <w:bookmarkEnd w:id="622"/>
      <w:bookmarkEnd w:id="623"/>
      <w:bookmarkEnd w:id="624"/>
      <w:bookmarkEnd w:id="625"/>
      <w:bookmarkEnd w:id="626"/>
    </w:p>
    <w:p w14:paraId="03CE75B3" w14:textId="77777777" w:rsidR="001310A1" w:rsidRPr="00DF6DD6" w:rsidRDefault="001310A1" w:rsidP="001310A1">
      <w:pPr>
        <w:pStyle w:val="Heading2"/>
      </w:pPr>
      <w:bookmarkStart w:id="627" w:name="_Toc21345437"/>
      <w:bookmarkStart w:id="628" w:name="_Toc29806286"/>
      <w:bookmarkStart w:id="629" w:name="_Toc37255819"/>
      <w:bookmarkStart w:id="630" w:name="_Toc37256160"/>
      <w:bookmarkStart w:id="631" w:name="_Toc45889997"/>
      <w:bookmarkStart w:id="632" w:name="_Toc52381822"/>
      <w:bookmarkStart w:id="633" w:name="_Toc61374921"/>
      <w:bookmarkStart w:id="634" w:name="_Toc67936273"/>
      <w:bookmarkStart w:id="635" w:name="_Toc67937146"/>
      <w:r w:rsidRPr="00DF6DD6">
        <w:t>6.2A</w:t>
      </w:r>
      <w:r w:rsidRPr="00DF6DD6">
        <w:tab/>
        <w:t>Transmitter power for CA</w:t>
      </w:r>
      <w:bookmarkEnd w:id="627"/>
      <w:bookmarkEnd w:id="628"/>
      <w:bookmarkEnd w:id="629"/>
      <w:bookmarkEnd w:id="630"/>
      <w:bookmarkEnd w:id="631"/>
      <w:bookmarkEnd w:id="632"/>
      <w:bookmarkEnd w:id="633"/>
      <w:bookmarkEnd w:id="634"/>
      <w:bookmarkEnd w:id="635"/>
    </w:p>
    <w:p w14:paraId="2285FEF7" w14:textId="77777777" w:rsidR="001310A1" w:rsidRPr="00DF6DD6" w:rsidRDefault="001310A1" w:rsidP="001310A1">
      <w:pPr>
        <w:pStyle w:val="Heading3"/>
      </w:pPr>
      <w:bookmarkStart w:id="636" w:name="_Toc21345438"/>
      <w:bookmarkStart w:id="637" w:name="_Toc29806287"/>
      <w:bookmarkStart w:id="638" w:name="_Toc37255820"/>
      <w:bookmarkStart w:id="639" w:name="_Toc37256161"/>
      <w:bookmarkStart w:id="640" w:name="_Toc45889998"/>
      <w:bookmarkStart w:id="641" w:name="_Toc52381823"/>
      <w:bookmarkStart w:id="642" w:name="_Toc61374922"/>
      <w:bookmarkStart w:id="643" w:name="_Toc67936274"/>
      <w:bookmarkStart w:id="644" w:name="_Toc67937147"/>
      <w:r w:rsidRPr="00DF6DD6">
        <w:t>6.2A.1</w:t>
      </w:r>
      <w:r w:rsidRPr="00DF6DD6">
        <w:tab/>
        <w:t>UE maximum output power for CA</w:t>
      </w:r>
      <w:bookmarkEnd w:id="636"/>
      <w:bookmarkEnd w:id="637"/>
      <w:bookmarkEnd w:id="638"/>
      <w:bookmarkEnd w:id="639"/>
      <w:bookmarkEnd w:id="640"/>
      <w:bookmarkEnd w:id="641"/>
      <w:bookmarkEnd w:id="642"/>
      <w:bookmarkEnd w:id="643"/>
      <w:bookmarkEnd w:id="644"/>
    </w:p>
    <w:p w14:paraId="09930048" w14:textId="77777777" w:rsidR="001310A1" w:rsidRPr="00DF6DD6" w:rsidRDefault="001310A1" w:rsidP="001310A1">
      <w:pPr>
        <w:pStyle w:val="Heading4"/>
      </w:pPr>
      <w:bookmarkStart w:id="645" w:name="_Toc21345439"/>
      <w:bookmarkStart w:id="646" w:name="_Toc29806288"/>
      <w:bookmarkStart w:id="647" w:name="_Toc37255821"/>
      <w:bookmarkStart w:id="648" w:name="_Toc37256162"/>
      <w:bookmarkStart w:id="649" w:name="_Toc45889999"/>
      <w:bookmarkStart w:id="650" w:name="_Toc52381824"/>
      <w:bookmarkStart w:id="651" w:name="_Toc61374923"/>
      <w:bookmarkStart w:id="652" w:name="_Toc67936275"/>
      <w:bookmarkStart w:id="653" w:name="_Toc67937148"/>
      <w:r w:rsidRPr="00DF6DD6">
        <w:t>6.2A.1.</w:t>
      </w:r>
      <w:r w:rsidRPr="00DF6DD6">
        <w:rPr>
          <w:rFonts w:hint="eastAsia"/>
        </w:rPr>
        <w:t>1</w:t>
      </w:r>
      <w:r w:rsidRPr="00DF6DD6">
        <w:tab/>
        <w:t>Inter-band CA between FR1 and FR2</w:t>
      </w:r>
      <w:bookmarkEnd w:id="645"/>
      <w:bookmarkEnd w:id="646"/>
      <w:bookmarkEnd w:id="647"/>
      <w:bookmarkEnd w:id="648"/>
      <w:bookmarkEnd w:id="649"/>
      <w:bookmarkEnd w:id="650"/>
      <w:bookmarkEnd w:id="651"/>
      <w:bookmarkEnd w:id="652"/>
      <w:bookmarkEnd w:id="653"/>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654" w:name="_Toc21345440"/>
      <w:bookmarkStart w:id="655" w:name="_Toc29806289"/>
      <w:bookmarkStart w:id="656" w:name="_Toc37255822"/>
      <w:bookmarkStart w:id="657" w:name="_Toc37256163"/>
      <w:bookmarkStart w:id="658" w:name="_Toc45890000"/>
      <w:bookmarkStart w:id="659" w:name="_Toc52381825"/>
      <w:bookmarkStart w:id="660" w:name="_Toc61374924"/>
      <w:bookmarkStart w:id="661" w:name="_Toc67936276"/>
      <w:bookmarkStart w:id="662" w:name="_Toc67937149"/>
      <w:r w:rsidRPr="00DF6DD6">
        <w:t>6.2A.2</w:t>
      </w:r>
      <w:r w:rsidRPr="00DF6DD6">
        <w:tab/>
        <w:t>UE maximum output power reduction for CA</w:t>
      </w:r>
      <w:bookmarkEnd w:id="654"/>
      <w:bookmarkEnd w:id="655"/>
      <w:bookmarkEnd w:id="656"/>
      <w:bookmarkEnd w:id="657"/>
      <w:bookmarkEnd w:id="658"/>
      <w:bookmarkEnd w:id="659"/>
      <w:bookmarkEnd w:id="660"/>
      <w:bookmarkEnd w:id="661"/>
      <w:bookmarkEnd w:id="662"/>
    </w:p>
    <w:p w14:paraId="1E0D806F" w14:textId="77777777" w:rsidR="001310A1" w:rsidRPr="00DF6DD6" w:rsidRDefault="001310A1" w:rsidP="001310A1">
      <w:pPr>
        <w:pStyle w:val="Heading4"/>
      </w:pPr>
      <w:bookmarkStart w:id="663" w:name="_Toc21345441"/>
      <w:bookmarkStart w:id="664" w:name="_Toc29806290"/>
      <w:bookmarkStart w:id="665" w:name="_Toc37255823"/>
      <w:bookmarkStart w:id="666" w:name="_Toc37256164"/>
      <w:bookmarkStart w:id="667" w:name="_Toc45890001"/>
      <w:bookmarkStart w:id="668" w:name="_Toc52381826"/>
      <w:bookmarkStart w:id="669" w:name="_Toc61374925"/>
      <w:bookmarkStart w:id="670" w:name="_Toc67936277"/>
      <w:bookmarkStart w:id="671" w:name="_Toc67937150"/>
      <w:r w:rsidRPr="00DF6DD6">
        <w:t>6.2A.2.1</w:t>
      </w:r>
      <w:r w:rsidRPr="00DF6DD6">
        <w:tab/>
        <w:t>Inter-band CA between FR1 and FR2</w:t>
      </w:r>
      <w:bookmarkEnd w:id="663"/>
      <w:bookmarkEnd w:id="664"/>
      <w:bookmarkEnd w:id="665"/>
      <w:bookmarkEnd w:id="666"/>
      <w:bookmarkEnd w:id="667"/>
      <w:bookmarkEnd w:id="668"/>
      <w:bookmarkEnd w:id="669"/>
      <w:bookmarkEnd w:id="670"/>
      <w:bookmarkEnd w:id="671"/>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672" w:name="_Toc21345442"/>
      <w:bookmarkStart w:id="673" w:name="_Toc29806291"/>
      <w:bookmarkStart w:id="674" w:name="_Toc37255824"/>
      <w:bookmarkStart w:id="675" w:name="_Toc37256165"/>
      <w:bookmarkStart w:id="676" w:name="_Toc45890002"/>
      <w:bookmarkStart w:id="677" w:name="_Toc52381827"/>
      <w:bookmarkStart w:id="678" w:name="_Toc61374926"/>
      <w:bookmarkStart w:id="679" w:name="_Toc67936278"/>
      <w:bookmarkStart w:id="680" w:name="_Toc67937151"/>
      <w:r w:rsidRPr="00DF6DD6">
        <w:t>6.2A.3</w:t>
      </w:r>
      <w:r w:rsidRPr="00DF6DD6">
        <w:tab/>
        <w:t>UE additional maximum output power reduction for CA</w:t>
      </w:r>
      <w:bookmarkEnd w:id="672"/>
      <w:bookmarkEnd w:id="673"/>
      <w:bookmarkEnd w:id="674"/>
      <w:bookmarkEnd w:id="675"/>
      <w:bookmarkEnd w:id="676"/>
      <w:bookmarkEnd w:id="677"/>
      <w:bookmarkEnd w:id="678"/>
      <w:bookmarkEnd w:id="679"/>
      <w:bookmarkEnd w:id="680"/>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681" w:name="_Toc21345443"/>
      <w:bookmarkStart w:id="682" w:name="_Toc29806292"/>
      <w:bookmarkStart w:id="683" w:name="_Toc37255825"/>
      <w:bookmarkStart w:id="684" w:name="_Toc37256166"/>
      <w:bookmarkStart w:id="685" w:name="_Toc45890003"/>
      <w:bookmarkStart w:id="686" w:name="_Toc52381828"/>
      <w:bookmarkStart w:id="687" w:name="_Toc61374927"/>
      <w:bookmarkStart w:id="688" w:name="_Toc67936279"/>
      <w:bookmarkStart w:id="689" w:name="_Toc67937152"/>
      <w:r w:rsidRPr="00DF6DD6">
        <w:t>6.2A.4</w:t>
      </w:r>
      <w:r w:rsidRPr="00DF6DD6">
        <w:tab/>
        <w:t>Configured output power for CA</w:t>
      </w:r>
      <w:bookmarkEnd w:id="681"/>
      <w:bookmarkEnd w:id="682"/>
      <w:bookmarkEnd w:id="683"/>
      <w:bookmarkEnd w:id="684"/>
      <w:bookmarkEnd w:id="685"/>
      <w:bookmarkEnd w:id="686"/>
      <w:bookmarkEnd w:id="687"/>
      <w:bookmarkEnd w:id="688"/>
      <w:bookmarkEnd w:id="689"/>
    </w:p>
    <w:p w14:paraId="140A9F59" w14:textId="77777777" w:rsidR="001310A1" w:rsidRPr="00DF6DD6" w:rsidRDefault="001310A1" w:rsidP="001310A1">
      <w:pPr>
        <w:pStyle w:val="Heading4"/>
      </w:pPr>
      <w:bookmarkStart w:id="690" w:name="_Toc21345444"/>
      <w:bookmarkStart w:id="691" w:name="_Toc29806293"/>
      <w:bookmarkStart w:id="692" w:name="_Toc37255826"/>
      <w:bookmarkStart w:id="693" w:name="_Toc37256167"/>
      <w:bookmarkStart w:id="694" w:name="_Toc45890004"/>
      <w:bookmarkStart w:id="695" w:name="_Toc52381829"/>
      <w:bookmarkStart w:id="696" w:name="_Toc61374928"/>
      <w:bookmarkStart w:id="697" w:name="_Toc67936280"/>
      <w:bookmarkStart w:id="698" w:name="_Toc67937153"/>
      <w:r w:rsidRPr="00DF6DD6">
        <w:t>6.2A.4.1</w:t>
      </w:r>
      <w:r w:rsidRPr="00DF6DD6">
        <w:tab/>
        <w:t>Configured output power level</w:t>
      </w:r>
      <w:bookmarkEnd w:id="690"/>
      <w:bookmarkEnd w:id="691"/>
      <w:bookmarkEnd w:id="692"/>
      <w:bookmarkEnd w:id="693"/>
      <w:bookmarkEnd w:id="694"/>
      <w:bookmarkEnd w:id="695"/>
      <w:bookmarkEnd w:id="696"/>
      <w:bookmarkEnd w:id="697"/>
      <w:bookmarkEnd w:id="698"/>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699" w:name="_Toc21345445"/>
      <w:bookmarkStart w:id="700" w:name="_Toc29806294"/>
      <w:bookmarkStart w:id="701" w:name="_Toc37255827"/>
      <w:bookmarkStart w:id="702" w:name="_Toc37256168"/>
      <w:bookmarkStart w:id="703" w:name="_Toc45890005"/>
      <w:bookmarkStart w:id="704" w:name="_Toc52381830"/>
      <w:bookmarkStart w:id="705" w:name="_Toc61374929"/>
      <w:bookmarkStart w:id="706" w:name="_Toc67936281"/>
      <w:bookmarkStart w:id="707" w:name="_Toc67937154"/>
      <w:r w:rsidRPr="00DF6DD6">
        <w:t>6.2A.4.2</w:t>
      </w:r>
      <w:r w:rsidRPr="00DF6DD6">
        <w:tab/>
        <w:t>ΔT</w:t>
      </w:r>
      <w:r w:rsidRPr="00DF6DD6">
        <w:rPr>
          <w:vertAlign w:val="subscript"/>
        </w:rPr>
        <w:t>IB,c</w:t>
      </w:r>
      <w:r w:rsidRPr="00DF6DD6">
        <w:t xml:space="preserve"> for CA</w:t>
      </w:r>
      <w:bookmarkEnd w:id="699"/>
      <w:bookmarkEnd w:id="700"/>
      <w:bookmarkEnd w:id="701"/>
      <w:bookmarkEnd w:id="702"/>
      <w:bookmarkEnd w:id="703"/>
      <w:bookmarkEnd w:id="704"/>
      <w:bookmarkEnd w:id="705"/>
      <w:bookmarkEnd w:id="706"/>
      <w:bookmarkEnd w:id="707"/>
    </w:p>
    <w:p w14:paraId="00D262F2" w14:textId="77777777" w:rsidR="001310A1" w:rsidRPr="00DF6DD6" w:rsidRDefault="001310A1" w:rsidP="001310A1">
      <w:pPr>
        <w:pStyle w:val="Heading5"/>
      </w:pPr>
      <w:bookmarkStart w:id="708" w:name="_Toc21345446"/>
      <w:bookmarkStart w:id="709" w:name="_Toc29806295"/>
      <w:bookmarkStart w:id="710" w:name="_Toc37255828"/>
      <w:bookmarkStart w:id="711" w:name="_Toc37256169"/>
      <w:bookmarkStart w:id="712" w:name="_Toc45890006"/>
      <w:bookmarkStart w:id="713" w:name="_Toc52381831"/>
      <w:bookmarkStart w:id="714" w:name="_Toc61374930"/>
      <w:bookmarkStart w:id="715" w:name="_Toc67936282"/>
      <w:bookmarkStart w:id="716" w:name="_Toc67937155"/>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708"/>
      <w:bookmarkEnd w:id="709"/>
      <w:bookmarkEnd w:id="710"/>
      <w:bookmarkEnd w:id="711"/>
      <w:bookmarkEnd w:id="712"/>
      <w:bookmarkEnd w:id="713"/>
      <w:bookmarkEnd w:id="714"/>
      <w:bookmarkEnd w:id="715"/>
      <w:bookmarkEnd w:id="716"/>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717" w:name="_Toc21345447"/>
      <w:bookmarkStart w:id="718" w:name="_Toc29806296"/>
      <w:bookmarkStart w:id="719" w:name="_Toc37255829"/>
      <w:bookmarkStart w:id="720" w:name="_Toc37256170"/>
      <w:bookmarkStart w:id="721" w:name="_Toc45890007"/>
      <w:bookmarkStart w:id="722" w:name="_Toc52381832"/>
      <w:bookmarkStart w:id="723" w:name="_Toc61374931"/>
      <w:bookmarkStart w:id="724" w:name="_Toc67936283"/>
      <w:bookmarkStart w:id="725" w:name="_Toc67937156"/>
      <w:r w:rsidRPr="00DF6DD6">
        <w:t>6.2B</w:t>
      </w:r>
      <w:r w:rsidRPr="00DF6DD6">
        <w:tab/>
        <w:t>Transmitter power for DC</w:t>
      </w:r>
      <w:bookmarkEnd w:id="717"/>
      <w:bookmarkEnd w:id="718"/>
      <w:bookmarkEnd w:id="719"/>
      <w:bookmarkEnd w:id="720"/>
      <w:bookmarkEnd w:id="721"/>
      <w:bookmarkEnd w:id="722"/>
      <w:bookmarkEnd w:id="723"/>
      <w:bookmarkEnd w:id="724"/>
      <w:bookmarkEnd w:id="725"/>
    </w:p>
    <w:p w14:paraId="6D92A7A3" w14:textId="06094F47" w:rsidR="001310A1" w:rsidRPr="00DF6DD6" w:rsidRDefault="001310A1" w:rsidP="001310A1">
      <w:pPr>
        <w:pStyle w:val="Heading3"/>
      </w:pPr>
      <w:bookmarkStart w:id="726" w:name="_Toc21345448"/>
      <w:bookmarkStart w:id="727" w:name="_Toc29806297"/>
      <w:bookmarkStart w:id="728" w:name="_Toc37255830"/>
      <w:bookmarkStart w:id="729" w:name="_Toc37256171"/>
      <w:bookmarkStart w:id="730" w:name="_Toc45890008"/>
      <w:bookmarkStart w:id="731" w:name="_Toc52381833"/>
      <w:bookmarkStart w:id="732" w:name="_Toc61374932"/>
      <w:bookmarkStart w:id="733" w:name="_Toc67936284"/>
      <w:bookmarkStart w:id="734" w:name="_Toc67937157"/>
      <w:r w:rsidRPr="00DF6DD6">
        <w:t>6.2B.1</w:t>
      </w:r>
      <w:r w:rsidRPr="00DF6DD6">
        <w:tab/>
        <w:t>UE maximum output power for DC</w:t>
      </w:r>
      <w:bookmarkEnd w:id="726"/>
      <w:bookmarkEnd w:id="727"/>
      <w:bookmarkEnd w:id="728"/>
      <w:bookmarkEnd w:id="729"/>
      <w:bookmarkEnd w:id="730"/>
      <w:bookmarkEnd w:id="731"/>
      <w:bookmarkEnd w:id="732"/>
      <w:bookmarkEnd w:id="733"/>
      <w:bookmarkEnd w:id="734"/>
    </w:p>
    <w:p w14:paraId="2E361220" w14:textId="77777777" w:rsidR="001310A1" w:rsidRPr="00DF6DD6" w:rsidRDefault="001310A1" w:rsidP="001310A1">
      <w:pPr>
        <w:pStyle w:val="Heading4"/>
      </w:pPr>
      <w:bookmarkStart w:id="735" w:name="_Toc21345449"/>
      <w:bookmarkStart w:id="736" w:name="_Toc29806298"/>
      <w:bookmarkStart w:id="737" w:name="_Toc37255831"/>
      <w:bookmarkStart w:id="738" w:name="_Toc37256172"/>
      <w:bookmarkStart w:id="739" w:name="_Toc45890009"/>
      <w:bookmarkStart w:id="740" w:name="_Toc52381834"/>
      <w:bookmarkStart w:id="741" w:name="_Toc61374933"/>
      <w:bookmarkStart w:id="742" w:name="_Toc67936285"/>
      <w:bookmarkStart w:id="743" w:name="_Toc67937158"/>
      <w:r w:rsidRPr="00DF6DD6">
        <w:t>6.2B.1.1</w:t>
      </w:r>
      <w:r w:rsidRPr="00DF6DD6">
        <w:tab/>
        <w:t>Intra-band contiguous EN-DC</w:t>
      </w:r>
      <w:bookmarkEnd w:id="735"/>
      <w:bookmarkEnd w:id="736"/>
      <w:bookmarkEnd w:id="737"/>
      <w:bookmarkEnd w:id="738"/>
      <w:bookmarkEnd w:id="739"/>
      <w:bookmarkEnd w:id="740"/>
      <w:bookmarkEnd w:id="741"/>
      <w:bookmarkEnd w:id="742"/>
      <w:bookmarkEnd w:id="743"/>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744" w:name="_Toc21345450"/>
      <w:bookmarkStart w:id="745" w:name="_Toc29806299"/>
      <w:bookmarkStart w:id="746" w:name="_Toc37255832"/>
      <w:bookmarkStart w:id="747" w:name="_Toc37256173"/>
      <w:bookmarkStart w:id="748" w:name="_Toc45890010"/>
      <w:bookmarkStart w:id="749" w:name="_Toc52381835"/>
      <w:bookmarkStart w:id="750" w:name="_Toc61374934"/>
      <w:bookmarkStart w:id="751" w:name="_Toc67936286"/>
      <w:bookmarkStart w:id="752" w:name="_Toc67937159"/>
      <w:r w:rsidRPr="00DF6DD6">
        <w:t>6.2B.1.2</w:t>
      </w:r>
      <w:r w:rsidRPr="00DF6DD6">
        <w:tab/>
        <w:t>Intra-band non-contiguous EN-DC</w:t>
      </w:r>
      <w:bookmarkEnd w:id="744"/>
      <w:bookmarkEnd w:id="745"/>
      <w:bookmarkEnd w:id="746"/>
      <w:bookmarkEnd w:id="747"/>
      <w:bookmarkEnd w:id="748"/>
      <w:bookmarkEnd w:id="749"/>
      <w:bookmarkEnd w:id="750"/>
      <w:bookmarkEnd w:id="751"/>
      <w:bookmarkEnd w:id="752"/>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753" w:name="_Toc21345451"/>
      <w:bookmarkStart w:id="754" w:name="_Toc29806300"/>
      <w:bookmarkStart w:id="755" w:name="_Toc37255833"/>
      <w:bookmarkStart w:id="756" w:name="_Toc37256174"/>
      <w:bookmarkStart w:id="757" w:name="_Toc45890011"/>
      <w:bookmarkStart w:id="758" w:name="_Toc52381836"/>
      <w:bookmarkStart w:id="759" w:name="_Toc61374935"/>
      <w:bookmarkStart w:id="760" w:name="_Toc67936287"/>
      <w:bookmarkStart w:id="761" w:name="_Toc67937160"/>
      <w:r w:rsidRPr="00DF6DD6">
        <w:t>6.2B.1.3</w:t>
      </w:r>
      <w:r w:rsidRPr="00DF6DD6">
        <w:tab/>
        <w:t>Inter-band EN-DC within FR1</w:t>
      </w:r>
      <w:bookmarkEnd w:id="753"/>
      <w:bookmarkEnd w:id="754"/>
      <w:bookmarkEnd w:id="755"/>
      <w:bookmarkEnd w:id="756"/>
      <w:bookmarkEnd w:id="757"/>
      <w:bookmarkEnd w:id="758"/>
      <w:bookmarkEnd w:id="759"/>
      <w:bookmarkEnd w:id="760"/>
      <w:bookmarkEnd w:id="761"/>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762" w:name="_Toc21345452"/>
      <w:bookmarkStart w:id="763" w:name="_Toc29806301"/>
      <w:bookmarkStart w:id="764" w:name="_Toc37255834"/>
      <w:bookmarkStart w:id="765" w:name="_Toc37256175"/>
      <w:bookmarkStart w:id="766" w:name="_Toc45890012"/>
      <w:bookmarkStart w:id="767" w:name="_Toc52381837"/>
      <w:bookmarkStart w:id="768" w:name="_Toc61374936"/>
      <w:bookmarkStart w:id="769" w:name="_Toc67936288"/>
      <w:bookmarkStart w:id="770" w:name="_Toc67937161"/>
      <w:r w:rsidRPr="00DF6DD6">
        <w:t>6.2B.1.3a</w:t>
      </w:r>
      <w:r w:rsidRPr="00DF6DD6">
        <w:tab/>
        <w:t>Inter-band NE-DC within FR1</w:t>
      </w:r>
      <w:bookmarkEnd w:id="762"/>
      <w:bookmarkEnd w:id="763"/>
      <w:bookmarkEnd w:id="764"/>
      <w:bookmarkEnd w:id="765"/>
      <w:bookmarkEnd w:id="766"/>
      <w:bookmarkEnd w:id="767"/>
      <w:bookmarkEnd w:id="768"/>
      <w:bookmarkEnd w:id="769"/>
      <w:bookmarkEnd w:id="770"/>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771" w:name="_Toc21345453"/>
      <w:bookmarkStart w:id="772" w:name="_Toc29806302"/>
      <w:bookmarkStart w:id="773" w:name="_Toc37255835"/>
      <w:bookmarkStart w:id="774" w:name="_Toc37256176"/>
      <w:bookmarkStart w:id="775" w:name="_Toc45890013"/>
      <w:bookmarkStart w:id="776" w:name="_Toc52381838"/>
      <w:bookmarkStart w:id="777" w:name="_Toc61374937"/>
      <w:bookmarkStart w:id="778" w:name="_Toc67936289"/>
      <w:bookmarkStart w:id="779" w:name="_Toc67937162"/>
      <w:r w:rsidRPr="00DF6DD6">
        <w:rPr>
          <w:lang w:val="en-US"/>
        </w:rPr>
        <w:t>6.2B.1.4</w:t>
      </w:r>
      <w:r w:rsidRPr="00DF6DD6">
        <w:rPr>
          <w:lang w:val="en-US"/>
        </w:rPr>
        <w:tab/>
        <w:t>Inter-band EN-DC including FR2</w:t>
      </w:r>
      <w:bookmarkEnd w:id="771"/>
      <w:bookmarkEnd w:id="772"/>
      <w:bookmarkEnd w:id="773"/>
      <w:bookmarkEnd w:id="774"/>
      <w:bookmarkEnd w:id="775"/>
      <w:bookmarkEnd w:id="776"/>
      <w:bookmarkEnd w:id="777"/>
      <w:bookmarkEnd w:id="778"/>
      <w:bookmarkEnd w:id="77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780" w:name="_Toc21345454"/>
      <w:bookmarkStart w:id="781" w:name="_Toc29806303"/>
      <w:bookmarkStart w:id="782" w:name="_Toc37255836"/>
      <w:bookmarkStart w:id="783" w:name="_Toc37256177"/>
      <w:bookmarkStart w:id="784" w:name="_Toc45890014"/>
      <w:bookmarkStart w:id="785" w:name="_Toc52381839"/>
      <w:bookmarkStart w:id="786" w:name="_Toc61374938"/>
      <w:bookmarkStart w:id="787" w:name="_Toc67936290"/>
      <w:bookmarkStart w:id="788" w:name="_Toc67937163"/>
      <w:r w:rsidRPr="00DF6DD6">
        <w:rPr>
          <w:lang w:val="en-US"/>
        </w:rPr>
        <w:t>6.2B.1.5</w:t>
      </w:r>
      <w:r w:rsidRPr="00DF6DD6">
        <w:rPr>
          <w:lang w:val="en-US"/>
        </w:rPr>
        <w:tab/>
        <w:t>Inter-band EN-DC including both FR1 and FR2</w:t>
      </w:r>
      <w:bookmarkEnd w:id="780"/>
      <w:bookmarkEnd w:id="781"/>
      <w:bookmarkEnd w:id="782"/>
      <w:bookmarkEnd w:id="783"/>
      <w:bookmarkEnd w:id="784"/>
      <w:bookmarkEnd w:id="785"/>
      <w:bookmarkEnd w:id="786"/>
      <w:bookmarkEnd w:id="787"/>
      <w:bookmarkEnd w:id="788"/>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789" w:name="_Toc21345455"/>
      <w:bookmarkStart w:id="790" w:name="_Toc29806304"/>
      <w:bookmarkStart w:id="791" w:name="_Toc37255837"/>
      <w:bookmarkStart w:id="792" w:name="_Toc37256178"/>
      <w:bookmarkStart w:id="793" w:name="_Toc45890015"/>
      <w:bookmarkStart w:id="794" w:name="_Toc52381840"/>
      <w:bookmarkStart w:id="795" w:name="_Toc61374939"/>
      <w:bookmarkStart w:id="796" w:name="_Toc67936291"/>
      <w:bookmarkStart w:id="797" w:name="_Toc67937164"/>
      <w:r w:rsidRPr="00DF6DD6">
        <w:t>6.2B.2</w:t>
      </w:r>
      <w:r w:rsidRPr="00DF6DD6">
        <w:tab/>
        <w:t xml:space="preserve">UE maximum output power reduction </w:t>
      </w:r>
      <w:r w:rsidR="00422BAC" w:rsidRPr="00DF6DD6">
        <w:t xml:space="preserve">for </w:t>
      </w:r>
      <w:r w:rsidRPr="00DF6DD6">
        <w:t>DC</w:t>
      </w:r>
      <w:bookmarkEnd w:id="789"/>
      <w:bookmarkEnd w:id="790"/>
      <w:bookmarkEnd w:id="791"/>
      <w:bookmarkEnd w:id="792"/>
      <w:bookmarkEnd w:id="793"/>
      <w:bookmarkEnd w:id="794"/>
      <w:bookmarkEnd w:id="795"/>
      <w:bookmarkEnd w:id="796"/>
      <w:bookmarkEnd w:id="797"/>
    </w:p>
    <w:p w14:paraId="53E161EC" w14:textId="77777777" w:rsidR="00867B93" w:rsidRPr="00DF6DD6" w:rsidRDefault="00867B93" w:rsidP="00EA1C6C">
      <w:pPr>
        <w:pStyle w:val="Heading4"/>
      </w:pPr>
      <w:bookmarkStart w:id="798" w:name="_Toc21345456"/>
      <w:bookmarkStart w:id="799" w:name="_Toc29806305"/>
      <w:bookmarkStart w:id="800" w:name="_Toc37255838"/>
      <w:bookmarkStart w:id="801" w:name="_Toc37256179"/>
      <w:bookmarkStart w:id="802" w:name="_Toc45890016"/>
      <w:bookmarkStart w:id="803" w:name="_Toc52381841"/>
      <w:bookmarkStart w:id="804" w:name="_Toc61374940"/>
      <w:bookmarkStart w:id="805" w:name="_Toc67936292"/>
      <w:bookmarkStart w:id="806" w:name="_Toc67937165"/>
      <w:r w:rsidRPr="00DF6DD6">
        <w:t>6.2B.2.0</w:t>
      </w:r>
      <w:r w:rsidRPr="00DF6DD6">
        <w:tab/>
        <w:t>General</w:t>
      </w:r>
      <w:bookmarkEnd w:id="798"/>
      <w:bookmarkEnd w:id="799"/>
      <w:bookmarkEnd w:id="800"/>
      <w:bookmarkEnd w:id="801"/>
      <w:bookmarkEnd w:id="802"/>
      <w:bookmarkEnd w:id="803"/>
      <w:bookmarkEnd w:id="804"/>
      <w:bookmarkEnd w:id="805"/>
      <w:bookmarkEnd w:id="806"/>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807" w:name="_Toc21345457"/>
      <w:bookmarkStart w:id="808" w:name="_Toc29806306"/>
      <w:bookmarkStart w:id="809" w:name="_Toc37255839"/>
      <w:bookmarkStart w:id="810" w:name="_Toc37256180"/>
      <w:bookmarkStart w:id="811" w:name="_Toc45890017"/>
      <w:bookmarkStart w:id="812" w:name="_Toc52381842"/>
      <w:bookmarkStart w:id="813" w:name="_Toc61374941"/>
      <w:bookmarkStart w:id="814" w:name="_Toc67936293"/>
      <w:bookmarkStart w:id="815" w:name="_Toc67937166"/>
      <w:r w:rsidRPr="00DF6DD6">
        <w:t>6.2B.2.1</w:t>
      </w:r>
      <w:r w:rsidRPr="00DF6DD6">
        <w:tab/>
        <w:t>Intra-band contiguous EN-DC</w:t>
      </w:r>
      <w:bookmarkEnd w:id="807"/>
      <w:bookmarkEnd w:id="808"/>
      <w:bookmarkEnd w:id="809"/>
      <w:bookmarkEnd w:id="810"/>
      <w:bookmarkEnd w:id="811"/>
      <w:bookmarkEnd w:id="812"/>
      <w:bookmarkEnd w:id="813"/>
      <w:bookmarkEnd w:id="814"/>
      <w:bookmarkEnd w:id="815"/>
    </w:p>
    <w:p w14:paraId="382CBCC4" w14:textId="77777777" w:rsidR="00867B93" w:rsidRPr="00DF6DD6" w:rsidRDefault="00867B93" w:rsidP="00867B93">
      <w:pPr>
        <w:pStyle w:val="Heading5"/>
      </w:pPr>
      <w:bookmarkStart w:id="816" w:name="_Toc21345458"/>
      <w:bookmarkStart w:id="817" w:name="_Toc29806307"/>
      <w:bookmarkStart w:id="818" w:name="_Toc37255840"/>
      <w:bookmarkStart w:id="819" w:name="_Toc37256181"/>
      <w:bookmarkStart w:id="820" w:name="_Toc45890018"/>
      <w:bookmarkStart w:id="821" w:name="_Toc52381843"/>
      <w:bookmarkStart w:id="822" w:name="_Toc61374942"/>
      <w:bookmarkStart w:id="823" w:name="_Toc67936294"/>
      <w:bookmarkStart w:id="824" w:name="_Toc67937167"/>
      <w:r w:rsidRPr="00DF6DD6">
        <w:t>6.2B.2.1.1</w:t>
      </w:r>
      <w:r w:rsidRPr="00DF6DD6">
        <w:tab/>
        <w:t>General</w:t>
      </w:r>
      <w:bookmarkEnd w:id="816"/>
      <w:bookmarkEnd w:id="817"/>
      <w:bookmarkEnd w:id="818"/>
      <w:bookmarkEnd w:id="819"/>
      <w:bookmarkEnd w:id="820"/>
      <w:bookmarkEnd w:id="821"/>
      <w:bookmarkEnd w:id="822"/>
      <w:bookmarkEnd w:id="823"/>
      <w:bookmarkEnd w:id="82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825" w:name="_Toc21345459"/>
      <w:bookmarkStart w:id="826" w:name="_Toc29806308"/>
      <w:bookmarkStart w:id="827" w:name="_Toc37255841"/>
      <w:bookmarkStart w:id="828" w:name="_Toc37256182"/>
      <w:bookmarkStart w:id="829" w:name="_Toc45890019"/>
      <w:bookmarkStart w:id="830" w:name="_Toc52381844"/>
      <w:bookmarkStart w:id="831" w:name="_Toc61374943"/>
      <w:bookmarkStart w:id="832" w:name="_Toc67936295"/>
      <w:bookmarkStart w:id="833" w:name="_Toc67937168"/>
      <w:r w:rsidRPr="00DF6DD6">
        <w:t>6.2B.2.1.2</w:t>
      </w:r>
      <w:r w:rsidRPr="00DF6DD6">
        <w:tab/>
        <w:t>MPR for power class 3 and power class 2</w:t>
      </w:r>
      <w:bookmarkEnd w:id="825"/>
      <w:bookmarkEnd w:id="826"/>
      <w:bookmarkEnd w:id="827"/>
      <w:bookmarkEnd w:id="828"/>
      <w:bookmarkEnd w:id="829"/>
      <w:bookmarkEnd w:id="830"/>
      <w:bookmarkEnd w:id="831"/>
      <w:bookmarkEnd w:id="832"/>
      <w:bookmarkEnd w:id="833"/>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834" w:name="_Toc21345460"/>
      <w:bookmarkStart w:id="835" w:name="_Toc29806309"/>
      <w:bookmarkStart w:id="836" w:name="_Toc37255842"/>
      <w:bookmarkStart w:id="837" w:name="_Toc37256183"/>
      <w:bookmarkStart w:id="838" w:name="_Toc45890020"/>
      <w:bookmarkStart w:id="839" w:name="_Toc52381845"/>
      <w:bookmarkStart w:id="840" w:name="_Toc61374944"/>
      <w:bookmarkStart w:id="841" w:name="_Toc67936296"/>
      <w:bookmarkStart w:id="842" w:name="_Toc67937169"/>
      <w:r w:rsidRPr="00DF6DD6">
        <w:t>6.2B.2.2</w:t>
      </w:r>
      <w:r w:rsidRPr="00DF6DD6">
        <w:tab/>
        <w:t>Intra-band non-contiguous EN-DC</w:t>
      </w:r>
      <w:bookmarkEnd w:id="834"/>
      <w:bookmarkEnd w:id="835"/>
      <w:bookmarkEnd w:id="836"/>
      <w:bookmarkEnd w:id="837"/>
      <w:bookmarkEnd w:id="838"/>
      <w:bookmarkEnd w:id="839"/>
      <w:bookmarkEnd w:id="840"/>
      <w:bookmarkEnd w:id="841"/>
      <w:bookmarkEnd w:id="842"/>
    </w:p>
    <w:p w14:paraId="399BA332" w14:textId="77777777" w:rsidR="00867B93" w:rsidRPr="00DF6DD6" w:rsidRDefault="00867B93" w:rsidP="00867B93">
      <w:pPr>
        <w:pStyle w:val="Heading5"/>
      </w:pPr>
      <w:bookmarkStart w:id="843" w:name="_Toc21345461"/>
      <w:bookmarkStart w:id="844" w:name="_Toc29806310"/>
      <w:bookmarkStart w:id="845" w:name="_Toc37255843"/>
      <w:bookmarkStart w:id="846" w:name="_Toc37256184"/>
      <w:bookmarkStart w:id="847" w:name="_Toc45890021"/>
      <w:bookmarkStart w:id="848" w:name="_Toc52381846"/>
      <w:bookmarkStart w:id="849" w:name="_Toc61374945"/>
      <w:bookmarkStart w:id="850" w:name="_Toc67936297"/>
      <w:bookmarkStart w:id="851" w:name="_Toc67937170"/>
      <w:r w:rsidRPr="00DF6DD6">
        <w:t>6.2B.2.2.1</w:t>
      </w:r>
      <w:r w:rsidRPr="00DF6DD6">
        <w:tab/>
        <w:t>General</w:t>
      </w:r>
      <w:bookmarkEnd w:id="843"/>
      <w:bookmarkEnd w:id="844"/>
      <w:bookmarkEnd w:id="845"/>
      <w:bookmarkEnd w:id="846"/>
      <w:bookmarkEnd w:id="847"/>
      <w:bookmarkEnd w:id="848"/>
      <w:bookmarkEnd w:id="849"/>
      <w:bookmarkEnd w:id="850"/>
      <w:bookmarkEnd w:id="851"/>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852" w:name="_Toc21345462"/>
      <w:bookmarkStart w:id="853" w:name="_Toc29806311"/>
      <w:bookmarkStart w:id="854" w:name="_Toc37255844"/>
      <w:bookmarkStart w:id="855" w:name="_Toc37256185"/>
      <w:bookmarkStart w:id="856" w:name="_Toc45890022"/>
      <w:bookmarkStart w:id="857" w:name="_Toc52381847"/>
      <w:bookmarkStart w:id="858" w:name="_Toc61374946"/>
      <w:bookmarkStart w:id="859" w:name="_Toc67936298"/>
      <w:bookmarkStart w:id="860" w:name="_Toc67937171"/>
      <w:r w:rsidRPr="00DF6DD6">
        <w:t>6.2B.2.2.2</w:t>
      </w:r>
      <w:r w:rsidRPr="00DF6DD6">
        <w:tab/>
        <w:t>MPR for power class 3 and power class 2</w:t>
      </w:r>
      <w:bookmarkEnd w:id="852"/>
      <w:bookmarkEnd w:id="853"/>
      <w:bookmarkEnd w:id="854"/>
      <w:bookmarkEnd w:id="855"/>
      <w:bookmarkEnd w:id="856"/>
      <w:bookmarkEnd w:id="857"/>
      <w:bookmarkEnd w:id="858"/>
      <w:bookmarkEnd w:id="859"/>
      <w:bookmarkEnd w:id="860"/>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861" w:name="_Toc21345463"/>
      <w:bookmarkStart w:id="862" w:name="_Toc29806312"/>
      <w:bookmarkStart w:id="863" w:name="_Toc37255845"/>
      <w:bookmarkStart w:id="864" w:name="_Toc37256186"/>
      <w:bookmarkStart w:id="865" w:name="_Toc45890023"/>
      <w:bookmarkStart w:id="866" w:name="_Toc52381848"/>
      <w:bookmarkStart w:id="867" w:name="_Toc61374947"/>
      <w:bookmarkStart w:id="868" w:name="_Toc67936299"/>
      <w:bookmarkStart w:id="869" w:name="_Toc67937172"/>
      <w:r w:rsidRPr="00DF6DD6">
        <w:t>6.2B.2.3</w:t>
      </w:r>
      <w:r w:rsidRPr="00DF6DD6">
        <w:tab/>
        <w:t>Inter-band EN-DC within FR1</w:t>
      </w:r>
      <w:bookmarkEnd w:id="861"/>
      <w:bookmarkEnd w:id="862"/>
      <w:bookmarkEnd w:id="863"/>
      <w:bookmarkEnd w:id="864"/>
      <w:bookmarkEnd w:id="865"/>
      <w:bookmarkEnd w:id="866"/>
      <w:bookmarkEnd w:id="867"/>
      <w:bookmarkEnd w:id="868"/>
      <w:bookmarkEnd w:id="86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870" w:name="_Toc21345464"/>
      <w:bookmarkStart w:id="871" w:name="_Toc29806313"/>
      <w:bookmarkStart w:id="872" w:name="_Toc37255846"/>
      <w:bookmarkStart w:id="873" w:name="_Toc37256187"/>
      <w:bookmarkStart w:id="874" w:name="_Toc45890024"/>
      <w:bookmarkStart w:id="875" w:name="_Toc52381849"/>
      <w:bookmarkStart w:id="876" w:name="_Toc61374948"/>
      <w:bookmarkStart w:id="877" w:name="_Toc67936300"/>
      <w:bookmarkStart w:id="878" w:name="_Toc67937173"/>
      <w:r w:rsidRPr="00DF6DD6">
        <w:t>6.2B.2.3a</w:t>
      </w:r>
      <w:r w:rsidRPr="00DF6DD6">
        <w:tab/>
        <w:t xml:space="preserve">Inter-band </w:t>
      </w:r>
      <w:r w:rsidR="00F56FBA" w:rsidRPr="00DF6DD6">
        <w:t>NE</w:t>
      </w:r>
      <w:r w:rsidRPr="00DF6DD6">
        <w:t>-DC within FR1</w:t>
      </w:r>
      <w:bookmarkEnd w:id="870"/>
      <w:bookmarkEnd w:id="871"/>
      <w:bookmarkEnd w:id="872"/>
      <w:bookmarkEnd w:id="873"/>
      <w:bookmarkEnd w:id="874"/>
      <w:bookmarkEnd w:id="875"/>
      <w:bookmarkEnd w:id="876"/>
      <w:bookmarkEnd w:id="877"/>
      <w:bookmarkEnd w:id="878"/>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879" w:name="_Toc21345465"/>
      <w:bookmarkStart w:id="880" w:name="_Toc29806314"/>
      <w:bookmarkStart w:id="881" w:name="_Toc37255847"/>
      <w:bookmarkStart w:id="882" w:name="_Toc37256188"/>
      <w:bookmarkStart w:id="883" w:name="_Toc45890025"/>
      <w:bookmarkStart w:id="884" w:name="_Toc52381850"/>
      <w:bookmarkStart w:id="885" w:name="_Toc61374949"/>
      <w:bookmarkStart w:id="886" w:name="_Toc67936301"/>
      <w:bookmarkStart w:id="887" w:name="_Toc67937174"/>
      <w:r w:rsidRPr="00DF6DD6">
        <w:t>6.2B.2.4</w:t>
      </w:r>
      <w:r w:rsidRPr="00DF6DD6">
        <w:tab/>
        <w:t>Inter-band EN-DC including FR2</w:t>
      </w:r>
      <w:bookmarkEnd w:id="879"/>
      <w:bookmarkEnd w:id="880"/>
      <w:bookmarkEnd w:id="881"/>
      <w:bookmarkEnd w:id="882"/>
      <w:bookmarkEnd w:id="883"/>
      <w:bookmarkEnd w:id="884"/>
      <w:bookmarkEnd w:id="885"/>
      <w:bookmarkEnd w:id="886"/>
      <w:bookmarkEnd w:id="887"/>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888" w:name="_Toc21345466"/>
      <w:bookmarkStart w:id="889" w:name="_Toc29806315"/>
      <w:bookmarkStart w:id="890" w:name="_Toc37255848"/>
      <w:bookmarkStart w:id="891" w:name="_Toc37256189"/>
      <w:bookmarkStart w:id="892" w:name="_Toc45890026"/>
      <w:bookmarkStart w:id="893" w:name="_Toc52381851"/>
      <w:bookmarkStart w:id="894" w:name="_Toc61374950"/>
      <w:bookmarkStart w:id="895" w:name="_Toc67936302"/>
      <w:bookmarkStart w:id="896" w:name="_Toc67937175"/>
      <w:r w:rsidRPr="00DF6DD6">
        <w:t>6.2B.2.5</w:t>
      </w:r>
      <w:r w:rsidRPr="00DF6DD6">
        <w:tab/>
        <w:t>Inter-band EN-DC including both FR1 and FR2</w:t>
      </w:r>
      <w:bookmarkEnd w:id="888"/>
      <w:bookmarkEnd w:id="889"/>
      <w:bookmarkEnd w:id="890"/>
      <w:bookmarkEnd w:id="891"/>
      <w:bookmarkEnd w:id="892"/>
      <w:bookmarkEnd w:id="893"/>
      <w:bookmarkEnd w:id="894"/>
      <w:bookmarkEnd w:id="895"/>
      <w:bookmarkEnd w:id="896"/>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897" w:name="_Toc21345467"/>
      <w:bookmarkStart w:id="898" w:name="_Toc29806316"/>
      <w:bookmarkStart w:id="899" w:name="_Toc37255849"/>
      <w:bookmarkStart w:id="900" w:name="_Toc37256190"/>
      <w:bookmarkStart w:id="901" w:name="_Toc45890027"/>
      <w:bookmarkStart w:id="902" w:name="_Toc52381852"/>
      <w:bookmarkStart w:id="903" w:name="_Toc61374951"/>
      <w:bookmarkStart w:id="904" w:name="_Toc67936303"/>
      <w:bookmarkStart w:id="905" w:name="_Toc67937176"/>
      <w:r w:rsidRPr="00DF6DD6">
        <w:t>6.2B.3</w:t>
      </w:r>
      <w:r w:rsidRPr="00DF6DD6">
        <w:tab/>
        <w:t>UE additional maximum output power reduction for EN-DC</w:t>
      </w:r>
      <w:bookmarkEnd w:id="897"/>
      <w:bookmarkEnd w:id="898"/>
      <w:bookmarkEnd w:id="899"/>
      <w:bookmarkEnd w:id="900"/>
      <w:bookmarkEnd w:id="901"/>
      <w:bookmarkEnd w:id="902"/>
      <w:bookmarkEnd w:id="903"/>
      <w:bookmarkEnd w:id="904"/>
      <w:bookmarkEnd w:id="905"/>
    </w:p>
    <w:p w14:paraId="32643451" w14:textId="77777777" w:rsidR="001310A1" w:rsidRPr="00DF6DD6" w:rsidRDefault="001310A1" w:rsidP="001310A1">
      <w:pPr>
        <w:pStyle w:val="Heading4"/>
      </w:pPr>
      <w:bookmarkStart w:id="906" w:name="_Toc21345468"/>
      <w:bookmarkStart w:id="907" w:name="_Toc29806317"/>
      <w:bookmarkStart w:id="908" w:name="_Toc37255850"/>
      <w:bookmarkStart w:id="909" w:name="_Toc37256191"/>
      <w:bookmarkStart w:id="910" w:name="_Toc45890028"/>
      <w:bookmarkStart w:id="911" w:name="_Toc52381853"/>
      <w:bookmarkStart w:id="912" w:name="_Toc61374952"/>
      <w:bookmarkStart w:id="913" w:name="_Toc67936304"/>
      <w:bookmarkStart w:id="914" w:name="_Toc67937177"/>
      <w:r w:rsidRPr="00DF6DD6">
        <w:t>6.2B.3.1</w:t>
      </w:r>
      <w:r w:rsidRPr="00DF6DD6">
        <w:tab/>
        <w:t>Intra-band contiguous EN-DC</w:t>
      </w:r>
      <w:bookmarkEnd w:id="906"/>
      <w:bookmarkEnd w:id="907"/>
      <w:bookmarkEnd w:id="908"/>
      <w:bookmarkEnd w:id="909"/>
      <w:bookmarkEnd w:id="910"/>
      <w:bookmarkEnd w:id="911"/>
      <w:bookmarkEnd w:id="912"/>
      <w:bookmarkEnd w:id="913"/>
      <w:bookmarkEnd w:id="914"/>
    </w:p>
    <w:p w14:paraId="4937E65C" w14:textId="77777777" w:rsidR="0007562D" w:rsidRPr="00DF6DD6" w:rsidRDefault="0007562D" w:rsidP="0007562D">
      <w:pPr>
        <w:pStyle w:val="Heading5"/>
      </w:pPr>
      <w:bookmarkStart w:id="915" w:name="_Toc21345469"/>
      <w:bookmarkStart w:id="916" w:name="_Toc29806318"/>
      <w:bookmarkStart w:id="917" w:name="_Toc37255851"/>
      <w:bookmarkStart w:id="918" w:name="_Toc37256192"/>
      <w:bookmarkStart w:id="919" w:name="_Toc45890029"/>
      <w:bookmarkStart w:id="920" w:name="_Toc52381854"/>
      <w:bookmarkStart w:id="921" w:name="_Toc61374953"/>
      <w:bookmarkStart w:id="922" w:name="_Toc67936305"/>
      <w:bookmarkStart w:id="923" w:name="_Toc67937178"/>
      <w:r w:rsidRPr="00DF6DD6">
        <w:t>6.2B.3.1.0</w:t>
      </w:r>
      <w:r w:rsidRPr="00DF6DD6">
        <w:tab/>
        <w:t>General</w:t>
      </w:r>
      <w:bookmarkEnd w:id="915"/>
      <w:bookmarkEnd w:id="916"/>
      <w:bookmarkEnd w:id="917"/>
      <w:bookmarkEnd w:id="918"/>
      <w:bookmarkEnd w:id="919"/>
      <w:bookmarkEnd w:id="920"/>
      <w:bookmarkEnd w:id="921"/>
      <w:bookmarkEnd w:id="922"/>
      <w:bookmarkEnd w:id="923"/>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924" w:name="_Toc21345470"/>
      <w:bookmarkStart w:id="925" w:name="_Toc29806319"/>
      <w:bookmarkStart w:id="926" w:name="_Toc37255852"/>
      <w:bookmarkStart w:id="927" w:name="_Toc37256193"/>
      <w:bookmarkStart w:id="928" w:name="_Toc45890030"/>
      <w:bookmarkStart w:id="929" w:name="_Toc52381855"/>
      <w:bookmarkStart w:id="930" w:name="_Toc61374954"/>
      <w:bookmarkStart w:id="931" w:name="_Toc67936306"/>
      <w:bookmarkStart w:id="932" w:name="_Toc67937179"/>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924"/>
      <w:bookmarkEnd w:id="925"/>
      <w:bookmarkEnd w:id="926"/>
      <w:bookmarkEnd w:id="927"/>
      <w:bookmarkEnd w:id="928"/>
      <w:bookmarkEnd w:id="929"/>
      <w:bookmarkEnd w:id="930"/>
      <w:bookmarkEnd w:id="931"/>
      <w:bookmarkEnd w:id="932"/>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181D3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181D3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181D3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181D3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181D3A"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181D3A"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933" w:name="_Toc21345471"/>
      <w:bookmarkStart w:id="934" w:name="_Toc29806320"/>
      <w:bookmarkStart w:id="935" w:name="_Toc37255853"/>
      <w:bookmarkStart w:id="936" w:name="_Toc37256194"/>
      <w:bookmarkStart w:id="937" w:name="_Toc45890031"/>
      <w:bookmarkStart w:id="938" w:name="_Toc52381856"/>
      <w:bookmarkStart w:id="939" w:name="_Toc61374955"/>
      <w:bookmarkStart w:id="940" w:name="_Toc67936307"/>
      <w:bookmarkStart w:id="941" w:name="_Toc67937180"/>
      <w:r w:rsidRPr="00DF6DD6">
        <w:t>6.2B.3.1.2</w:t>
      </w:r>
      <w:r w:rsidRPr="00DF6DD6">
        <w:tab/>
        <w:t>A-MPR for NS_04</w:t>
      </w:r>
      <w:bookmarkEnd w:id="933"/>
      <w:bookmarkEnd w:id="934"/>
      <w:bookmarkEnd w:id="935"/>
      <w:bookmarkEnd w:id="936"/>
      <w:bookmarkEnd w:id="937"/>
      <w:bookmarkEnd w:id="938"/>
      <w:bookmarkEnd w:id="939"/>
      <w:bookmarkEnd w:id="940"/>
      <w:bookmarkEnd w:id="94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942" w:name="_Toc21345472"/>
      <w:bookmarkStart w:id="943" w:name="_Toc29806321"/>
      <w:bookmarkStart w:id="944" w:name="_Toc37255854"/>
      <w:bookmarkStart w:id="945" w:name="_Toc37256195"/>
      <w:bookmarkStart w:id="946" w:name="_Toc45890032"/>
      <w:bookmarkStart w:id="947" w:name="_Toc52381857"/>
      <w:bookmarkStart w:id="948" w:name="_Toc61374956"/>
      <w:bookmarkStart w:id="949" w:name="_Toc67936308"/>
      <w:bookmarkStart w:id="950" w:name="_Toc67937181"/>
      <w:r w:rsidRPr="00DF6DD6">
        <w:t>6.2B.3.2</w:t>
      </w:r>
      <w:r w:rsidRPr="00DF6DD6">
        <w:tab/>
        <w:t>Intra-band non-contiguous EN-DC</w:t>
      </w:r>
      <w:bookmarkEnd w:id="942"/>
      <w:bookmarkEnd w:id="943"/>
      <w:bookmarkEnd w:id="944"/>
      <w:bookmarkEnd w:id="945"/>
      <w:bookmarkEnd w:id="946"/>
      <w:bookmarkEnd w:id="947"/>
      <w:bookmarkEnd w:id="948"/>
      <w:bookmarkEnd w:id="949"/>
      <w:bookmarkEnd w:id="950"/>
    </w:p>
    <w:p w14:paraId="605BEA02" w14:textId="77777777" w:rsidR="00284128" w:rsidRPr="00DF6DD6" w:rsidRDefault="00284128" w:rsidP="00284128">
      <w:pPr>
        <w:pStyle w:val="Heading5"/>
      </w:pPr>
      <w:bookmarkStart w:id="951" w:name="_Toc21345473"/>
      <w:bookmarkStart w:id="952" w:name="_Toc29806322"/>
      <w:bookmarkStart w:id="953" w:name="_Toc37255855"/>
      <w:bookmarkStart w:id="954" w:name="_Toc37256196"/>
      <w:bookmarkStart w:id="955" w:name="_Toc45890033"/>
      <w:bookmarkStart w:id="956" w:name="_Toc52381858"/>
      <w:bookmarkStart w:id="957" w:name="_Toc61374957"/>
      <w:bookmarkStart w:id="958" w:name="_Toc67936309"/>
      <w:bookmarkStart w:id="959" w:name="_Toc67937182"/>
      <w:r w:rsidRPr="00DF6DD6">
        <w:t>6.2B.3.2.0</w:t>
      </w:r>
      <w:r w:rsidRPr="00DF6DD6">
        <w:tab/>
        <w:t>General</w:t>
      </w:r>
      <w:bookmarkEnd w:id="951"/>
      <w:bookmarkEnd w:id="952"/>
      <w:bookmarkEnd w:id="953"/>
      <w:bookmarkEnd w:id="954"/>
      <w:bookmarkEnd w:id="955"/>
      <w:bookmarkEnd w:id="956"/>
      <w:bookmarkEnd w:id="957"/>
      <w:bookmarkEnd w:id="958"/>
      <w:bookmarkEnd w:id="95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960" w:name="_Toc21345474"/>
      <w:bookmarkStart w:id="961" w:name="_Toc29806323"/>
      <w:bookmarkStart w:id="962" w:name="_Toc37255856"/>
      <w:bookmarkStart w:id="963" w:name="_Toc37256197"/>
      <w:bookmarkStart w:id="964" w:name="_Toc45890034"/>
      <w:bookmarkStart w:id="965" w:name="_Toc52381859"/>
      <w:bookmarkStart w:id="966" w:name="_Toc61374958"/>
      <w:bookmarkStart w:id="967" w:name="_Toc67936310"/>
      <w:bookmarkStart w:id="968" w:name="_Toc67937183"/>
      <w:r w:rsidRPr="00DF6DD6">
        <w:t>6.2B.3.2.1</w:t>
      </w:r>
      <w:r w:rsidRPr="00DF6DD6">
        <w:tab/>
        <w:t>A-MPR for NS_04</w:t>
      </w:r>
      <w:bookmarkEnd w:id="960"/>
      <w:bookmarkEnd w:id="961"/>
      <w:bookmarkEnd w:id="962"/>
      <w:bookmarkEnd w:id="963"/>
      <w:bookmarkEnd w:id="964"/>
      <w:bookmarkEnd w:id="965"/>
      <w:bookmarkEnd w:id="966"/>
      <w:bookmarkEnd w:id="967"/>
      <w:bookmarkEnd w:id="968"/>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969" w:name="_Toc21345475"/>
      <w:bookmarkStart w:id="970" w:name="_Toc29806324"/>
      <w:bookmarkStart w:id="971" w:name="_Toc37255857"/>
      <w:bookmarkStart w:id="972" w:name="_Toc37256198"/>
      <w:bookmarkStart w:id="973" w:name="_Toc45890035"/>
      <w:bookmarkStart w:id="974" w:name="_Toc52381860"/>
      <w:bookmarkStart w:id="975" w:name="_Toc61374959"/>
      <w:bookmarkStart w:id="976" w:name="_Toc67936311"/>
      <w:bookmarkStart w:id="977" w:name="_Toc67937184"/>
      <w:r w:rsidRPr="00DF6DD6">
        <w:t>6.2B.3.3</w:t>
      </w:r>
      <w:r w:rsidRPr="00DF6DD6">
        <w:tab/>
        <w:t>Inter-band EN-DC within FR1</w:t>
      </w:r>
      <w:bookmarkEnd w:id="969"/>
      <w:bookmarkEnd w:id="970"/>
      <w:bookmarkEnd w:id="971"/>
      <w:bookmarkEnd w:id="972"/>
      <w:bookmarkEnd w:id="973"/>
      <w:bookmarkEnd w:id="974"/>
      <w:bookmarkEnd w:id="975"/>
      <w:bookmarkEnd w:id="976"/>
      <w:bookmarkEnd w:id="977"/>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978" w:name="_Toc21345476"/>
      <w:bookmarkStart w:id="979" w:name="_Toc29806325"/>
      <w:bookmarkStart w:id="980" w:name="_Toc37255858"/>
      <w:bookmarkStart w:id="981" w:name="_Toc37256199"/>
      <w:bookmarkStart w:id="982" w:name="_Toc45890036"/>
      <w:bookmarkStart w:id="983" w:name="_Toc52381861"/>
      <w:bookmarkStart w:id="984" w:name="_Toc61374960"/>
      <w:bookmarkStart w:id="985" w:name="_Toc67936312"/>
      <w:bookmarkStart w:id="986" w:name="_Toc67937185"/>
      <w:r w:rsidRPr="00DF6DD6">
        <w:t>6.2B.3.4</w:t>
      </w:r>
      <w:r w:rsidRPr="00DF6DD6">
        <w:tab/>
        <w:t>Inter-band EN-DC including FR2</w:t>
      </w:r>
      <w:bookmarkEnd w:id="978"/>
      <w:bookmarkEnd w:id="979"/>
      <w:bookmarkEnd w:id="980"/>
      <w:bookmarkEnd w:id="981"/>
      <w:bookmarkEnd w:id="982"/>
      <w:bookmarkEnd w:id="983"/>
      <w:bookmarkEnd w:id="984"/>
      <w:bookmarkEnd w:id="985"/>
      <w:bookmarkEnd w:id="986"/>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987" w:name="_Toc21345477"/>
      <w:bookmarkStart w:id="988" w:name="_Toc29806326"/>
      <w:bookmarkStart w:id="989" w:name="_Toc37255859"/>
      <w:bookmarkStart w:id="990" w:name="_Toc37256200"/>
      <w:bookmarkStart w:id="991" w:name="_Toc45890037"/>
      <w:bookmarkStart w:id="992" w:name="_Toc52381862"/>
      <w:bookmarkStart w:id="993" w:name="_Toc61374961"/>
      <w:bookmarkStart w:id="994" w:name="_Toc67936313"/>
      <w:bookmarkStart w:id="995" w:name="_Toc67937186"/>
      <w:r w:rsidRPr="00DF6DD6">
        <w:t>6.2B.3.5</w:t>
      </w:r>
      <w:r w:rsidRPr="00DF6DD6">
        <w:tab/>
        <w:t>Inter-band EN-DC including both FR1 and FR2</w:t>
      </w:r>
      <w:bookmarkEnd w:id="987"/>
      <w:bookmarkEnd w:id="988"/>
      <w:bookmarkEnd w:id="989"/>
      <w:bookmarkEnd w:id="990"/>
      <w:bookmarkEnd w:id="991"/>
      <w:bookmarkEnd w:id="992"/>
      <w:bookmarkEnd w:id="993"/>
      <w:bookmarkEnd w:id="994"/>
      <w:bookmarkEnd w:id="995"/>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996" w:name="_Toc21345478"/>
      <w:bookmarkStart w:id="997" w:name="_Toc29806327"/>
      <w:bookmarkStart w:id="998" w:name="_Toc37255860"/>
      <w:bookmarkStart w:id="999" w:name="_Toc37256201"/>
      <w:bookmarkStart w:id="1000" w:name="_Toc45890038"/>
      <w:bookmarkStart w:id="1001" w:name="_Toc52381863"/>
      <w:bookmarkStart w:id="1002" w:name="_Toc61374962"/>
      <w:bookmarkStart w:id="1003" w:name="_Toc67936314"/>
      <w:bookmarkStart w:id="1004" w:name="_Toc67937187"/>
      <w:r w:rsidRPr="00DF6DD6">
        <w:t>6.2B.4</w:t>
      </w:r>
      <w:r w:rsidRPr="00DF6DD6">
        <w:tab/>
        <w:t>Configured output power for DC</w:t>
      </w:r>
      <w:bookmarkEnd w:id="996"/>
      <w:bookmarkEnd w:id="997"/>
      <w:bookmarkEnd w:id="998"/>
      <w:bookmarkEnd w:id="999"/>
      <w:bookmarkEnd w:id="1000"/>
      <w:bookmarkEnd w:id="1001"/>
      <w:bookmarkEnd w:id="1002"/>
      <w:bookmarkEnd w:id="1003"/>
      <w:bookmarkEnd w:id="1004"/>
    </w:p>
    <w:p w14:paraId="12C8B764" w14:textId="77777777" w:rsidR="001310A1" w:rsidRPr="00DF6DD6" w:rsidRDefault="001310A1" w:rsidP="001310A1">
      <w:pPr>
        <w:pStyle w:val="Heading4"/>
      </w:pPr>
      <w:bookmarkStart w:id="1005" w:name="_Toc21345479"/>
      <w:bookmarkStart w:id="1006" w:name="_Toc29806328"/>
      <w:bookmarkStart w:id="1007" w:name="_Toc37255861"/>
      <w:bookmarkStart w:id="1008" w:name="_Toc37256202"/>
      <w:bookmarkStart w:id="1009" w:name="_Toc45890039"/>
      <w:bookmarkStart w:id="1010" w:name="_Toc52381864"/>
      <w:bookmarkStart w:id="1011" w:name="_Toc61374963"/>
      <w:bookmarkStart w:id="1012" w:name="_Toc67936315"/>
      <w:bookmarkStart w:id="1013" w:name="_Toc67937188"/>
      <w:r w:rsidRPr="00DF6DD6">
        <w:t>6.2B.4.1</w:t>
      </w:r>
      <w:r w:rsidRPr="00DF6DD6">
        <w:tab/>
        <w:t>Configured output power level</w:t>
      </w:r>
      <w:bookmarkEnd w:id="1005"/>
      <w:bookmarkEnd w:id="1006"/>
      <w:bookmarkEnd w:id="1007"/>
      <w:bookmarkEnd w:id="1008"/>
      <w:bookmarkEnd w:id="1009"/>
      <w:bookmarkEnd w:id="1010"/>
      <w:bookmarkEnd w:id="1011"/>
      <w:bookmarkEnd w:id="1012"/>
      <w:bookmarkEnd w:id="1013"/>
    </w:p>
    <w:p w14:paraId="0A007A54" w14:textId="77777777" w:rsidR="001310A1" w:rsidRPr="00DF6DD6" w:rsidRDefault="001310A1" w:rsidP="001310A1">
      <w:pPr>
        <w:pStyle w:val="Heading5"/>
      </w:pPr>
      <w:bookmarkStart w:id="1014" w:name="_Toc21345480"/>
      <w:bookmarkStart w:id="1015" w:name="_Toc29806329"/>
      <w:bookmarkStart w:id="1016" w:name="_Toc37255862"/>
      <w:bookmarkStart w:id="1017" w:name="_Toc37256203"/>
      <w:bookmarkStart w:id="1018" w:name="_Toc45890040"/>
      <w:bookmarkStart w:id="1019" w:name="_Toc52381865"/>
      <w:bookmarkStart w:id="1020" w:name="_Toc61374964"/>
      <w:bookmarkStart w:id="1021" w:name="_Toc67936316"/>
      <w:bookmarkStart w:id="1022" w:name="_Toc67937189"/>
      <w:r w:rsidRPr="00DF6DD6">
        <w:t>6.2B.4.1.1</w:t>
      </w:r>
      <w:r w:rsidRPr="00DF6DD6">
        <w:tab/>
        <w:t>Intra-band contiguous EN-DC</w:t>
      </w:r>
      <w:bookmarkEnd w:id="1014"/>
      <w:bookmarkEnd w:id="1015"/>
      <w:bookmarkEnd w:id="1016"/>
      <w:bookmarkEnd w:id="1017"/>
      <w:bookmarkEnd w:id="1018"/>
      <w:bookmarkEnd w:id="1019"/>
      <w:bookmarkEnd w:id="1020"/>
      <w:bookmarkEnd w:id="1021"/>
      <w:bookmarkEnd w:id="1022"/>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1023"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024" w:name="_Hlk531561928"/>
      <w:bookmarkEnd w:id="1023"/>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024"/>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025" w:name="_Hlk2779173"/>
    <w:p w14:paraId="16C682B9" w14:textId="18ECA017" w:rsidR="00FA23B8" w:rsidRPr="001B147D" w:rsidRDefault="00181D3A"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1025"/>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1026"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1026"/>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1027"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027"/>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1028"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028"/>
    </w:p>
    <w:p w14:paraId="0B0952E0" w14:textId="77777777" w:rsidR="001310A1" w:rsidRPr="00DF6DD6" w:rsidRDefault="001310A1" w:rsidP="001310A1">
      <w:pPr>
        <w:pStyle w:val="Heading5"/>
      </w:pPr>
      <w:bookmarkStart w:id="1029" w:name="_Toc21345481"/>
      <w:bookmarkStart w:id="1030" w:name="_Toc29806330"/>
      <w:bookmarkStart w:id="1031" w:name="_Toc37255863"/>
      <w:bookmarkStart w:id="1032" w:name="_Toc37256204"/>
      <w:bookmarkStart w:id="1033" w:name="_Toc45890041"/>
      <w:bookmarkStart w:id="1034" w:name="_Toc52381866"/>
      <w:bookmarkStart w:id="1035" w:name="_Toc61374965"/>
      <w:bookmarkStart w:id="1036" w:name="_Toc67936317"/>
      <w:bookmarkStart w:id="1037" w:name="_Toc67937190"/>
      <w:r w:rsidRPr="00DF6DD6">
        <w:t>6.2B.4.1.2</w:t>
      </w:r>
      <w:r w:rsidRPr="00DF6DD6">
        <w:tab/>
        <w:t>Intra-band non-contiguous EN-DC</w:t>
      </w:r>
      <w:bookmarkEnd w:id="1029"/>
      <w:bookmarkEnd w:id="1030"/>
      <w:bookmarkEnd w:id="1031"/>
      <w:bookmarkEnd w:id="1032"/>
      <w:bookmarkEnd w:id="1033"/>
      <w:bookmarkEnd w:id="1034"/>
      <w:bookmarkEnd w:id="1035"/>
      <w:bookmarkEnd w:id="1036"/>
      <w:bookmarkEnd w:id="1037"/>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103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103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103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039"/>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181D3A"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040" w:name="_Toc21345482"/>
      <w:bookmarkStart w:id="1041" w:name="_Toc29806331"/>
      <w:bookmarkStart w:id="1042" w:name="_Toc37255864"/>
      <w:bookmarkStart w:id="1043" w:name="_Toc37256205"/>
      <w:bookmarkStart w:id="1044" w:name="_Toc45890042"/>
      <w:bookmarkStart w:id="1045" w:name="_Toc52381867"/>
      <w:bookmarkStart w:id="1046" w:name="_Toc61374966"/>
      <w:bookmarkStart w:id="1047" w:name="_Toc67936318"/>
      <w:bookmarkStart w:id="1048" w:name="_Toc67937191"/>
      <w:r w:rsidRPr="00DF6DD6">
        <w:t>6.2B.4.1.3a</w:t>
      </w:r>
      <w:r w:rsidRPr="00DF6DD6">
        <w:tab/>
        <w:t>Inter-band NE-DC within FR1</w:t>
      </w:r>
      <w:bookmarkEnd w:id="1040"/>
      <w:bookmarkEnd w:id="1041"/>
      <w:bookmarkEnd w:id="1042"/>
      <w:bookmarkEnd w:id="1043"/>
      <w:bookmarkEnd w:id="1044"/>
      <w:bookmarkEnd w:id="1045"/>
      <w:bookmarkEnd w:id="1046"/>
      <w:bookmarkEnd w:id="1047"/>
      <w:bookmarkEnd w:id="1048"/>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181D3A">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0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181D3A">
        <w:rPr>
          <w:rFonts w:eastAsia="Times New Roman"/>
          <w:position w:val="-10"/>
        </w:rPr>
        <w:pict w14:anchorId="3CA162D9">
          <v:shape id="_x0000_i1026" type="#_x0000_t75" style="width:6.9pt;height:15.0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181D3A">
        <w:rPr>
          <w:rFonts w:eastAsia="Times New Roman"/>
          <w:position w:val="-10"/>
        </w:rPr>
        <w:pict w14:anchorId="1659E0FF">
          <v:shape id="_x0000_i1027" type="#_x0000_t75" style="width:6.9pt;height:15.0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181D3A"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049" w:name="_Toc21345483"/>
      <w:bookmarkStart w:id="1050" w:name="_Toc29806332"/>
      <w:bookmarkStart w:id="1051" w:name="_Toc37255865"/>
      <w:bookmarkStart w:id="1052" w:name="_Toc37256206"/>
      <w:bookmarkStart w:id="1053" w:name="_Toc45890043"/>
      <w:bookmarkStart w:id="1054" w:name="_Toc52381868"/>
      <w:bookmarkStart w:id="1055" w:name="_Toc61374967"/>
      <w:bookmarkStart w:id="1056" w:name="_Toc67936319"/>
      <w:bookmarkStart w:id="1057" w:name="_Toc67937192"/>
      <w:r w:rsidRPr="00DF6DD6">
        <w:t>6.2B.4.1.4</w:t>
      </w:r>
      <w:r w:rsidRPr="00DF6DD6">
        <w:tab/>
        <w:t>Inter-band EN-DC including FR2</w:t>
      </w:r>
      <w:bookmarkEnd w:id="1049"/>
      <w:bookmarkEnd w:id="1050"/>
      <w:bookmarkEnd w:id="1051"/>
      <w:bookmarkEnd w:id="1052"/>
      <w:bookmarkEnd w:id="1053"/>
      <w:bookmarkEnd w:id="1054"/>
      <w:bookmarkEnd w:id="1055"/>
      <w:bookmarkEnd w:id="1056"/>
      <w:bookmarkEnd w:id="1057"/>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1058" w:name="_Toc21345484"/>
      <w:bookmarkStart w:id="1059" w:name="_Toc29806333"/>
      <w:bookmarkStart w:id="1060" w:name="_Toc37255866"/>
      <w:bookmarkStart w:id="1061" w:name="_Toc37256207"/>
      <w:bookmarkStart w:id="1062" w:name="_Toc45890044"/>
      <w:bookmarkStart w:id="1063" w:name="_Toc52381869"/>
      <w:bookmarkStart w:id="1064" w:name="_Toc61374968"/>
      <w:bookmarkStart w:id="1065" w:name="_Toc67936320"/>
      <w:bookmarkStart w:id="1066" w:name="_Toc67937193"/>
      <w:r w:rsidRPr="00DF6DD6">
        <w:t>6.2B.4.1.5</w:t>
      </w:r>
      <w:r w:rsidRPr="00DF6DD6">
        <w:tab/>
        <w:t>Inter-band EN-DC including both FR1 and FR2</w:t>
      </w:r>
      <w:bookmarkEnd w:id="1058"/>
      <w:bookmarkEnd w:id="1059"/>
      <w:bookmarkEnd w:id="1060"/>
      <w:bookmarkEnd w:id="1061"/>
      <w:bookmarkEnd w:id="1062"/>
      <w:bookmarkEnd w:id="1063"/>
      <w:bookmarkEnd w:id="1064"/>
      <w:bookmarkEnd w:id="1065"/>
      <w:bookmarkEnd w:id="1066"/>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1067" w:name="_Toc21345485"/>
      <w:bookmarkStart w:id="1068" w:name="_Toc29806334"/>
      <w:bookmarkStart w:id="1069" w:name="_Toc37255867"/>
      <w:bookmarkStart w:id="1070" w:name="_Toc37256208"/>
      <w:bookmarkStart w:id="1071" w:name="_Toc45890045"/>
      <w:bookmarkStart w:id="1072" w:name="_Toc52381870"/>
      <w:bookmarkStart w:id="1073" w:name="_Toc61374969"/>
      <w:bookmarkStart w:id="1074" w:name="_Toc67936321"/>
      <w:bookmarkStart w:id="1075" w:name="_Toc67937194"/>
      <w:r w:rsidRPr="00DF6DD6">
        <w:t>6.2B.4.2</w:t>
      </w:r>
      <w:r w:rsidRPr="00DF6DD6">
        <w:tab/>
        <w:t>ΔT</w:t>
      </w:r>
      <w:r w:rsidRPr="00DF6DD6">
        <w:rPr>
          <w:vertAlign w:val="subscript"/>
        </w:rPr>
        <w:t>IB,c</w:t>
      </w:r>
      <w:r w:rsidRPr="00DF6DD6">
        <w:t xml:space="preserve"> for DC</w:t>
      </w:r>
      <w:bookmarkEnd w:id="1067"/>
      <w:bookmarkEnd w:id="1068"/>
      <w:bookmarkEnd w:id="1069"/>
      <w:bookmarkEnd w:id="1070"/>
      <w:bookmarkEnd w:id="1071"/>
      <w:bookmarkEnd w:id="1072"/>
      <w:bookmarkEnd w:id="1073"/>
      <w:bookmarkEnd w:id="1074"/>
      <w:bookmarkEnd w:id="1075"/>
    </w:p>
    <w:p w14:paraId="4A0730B1" w14:textId="7E75396C" w:rsidR="00C0106E" w:rsidRPr="00DF6DD6" w:rsidRDefault="00C0106E" w:rsidP="00A6034C">
      <w:pPr>
        <w:pStyle w:val="Heading5"/>
      </w:pPr>
      <w:bookmarkStart w:id="1076" w:name="_Toc21345486"/>
      <w:bookmarkStart w:id="1077" w:name="_Toc29806335"/>
      <w:bookmarkStart w:id="1078" w:name="_Toc37255868"/>
      <w:bookmarkStart w:id="1079" w:name="_Toc37256209"/>
      <w:bookmarkStart w:id="1080" w:name="_Toc45890046"/>
      <w:bookmarkStart w:id="1081" w:name="_Toc52381871"/>
      <w:bookmarkStart w:id="1082" w:name="_Toc61374970"/>
      <w:bookmarkStart w:id="1083" w:name="_Toc67936322"/>
      <w:bookmarkStart w:id="1084" w:name="_Toc67937195"/>
      <w:r w:rsidRPr="00DF6DD6">
        <w:t>6.2B.4.2.0</w:t>
      </w:r>
      <w:r w:rsidRPr="00DF6DD6">
        <w:tab/>
        <w:t>General</w:t>
      </w:r>
      <w:bookmarkEnd w:id="1076"/>
      <w:bookmarkEnd w:id="1077"/>
      <w:bookmarkEnd w:id="1078"/>
      <w:bookmarkEnd w:id="1079"/>
      <w:bookmarkEnd w:id="1080"/>
      <w:bookmarkEnd w:id="1081"/>
      <w:bookmarkEnd w:id="1082"/>
      <w:bookmarkEnd w:id="1083"/>
      <w:bookmarkEnd w:id="1084"/>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085" w:name="_Toc21345487"/>
      <w:bookmarkStart w:id="1086" w:name="_Toc29806336"/>
      <w:bookmarkStart w:id="1087" w:name="_Toc37255869"/>
      <w:bookmarkStart w:id="1088" w:name="_Toc37256210"/>
      <w:bookmarkStart w:id="1089" w:name="_Toc45890047"/>
      <w:bookmarkStart w:id="1090" w:name="_Toc52381872"/>
      <w:bookmarkStart w:id="1091" w:name="_Toc61374971"/>
      <w:bookmarkStart w:id="1092" w:name="_Toc67936323"/>
      <w:bookmarkStart w:id="1093" w:name="_Toc67937196"/>
      <w:r w:rsidRPr="00DF6DD6">
        <w:t>6.2B.4.2.1</w:t>
      </w:r>
      <w:r w:rsidRPr="00DF6DD6">
        <w:tab/>
        <w:t>Intra-band contiguous EN-DC</w:t>
      </w:r>
      <w:bookmarkEnd w:id="1085"/>
      <w:bookmarkEnd w:id="1086"/>
      <w:bookmarkEnd w:id="1087"/>
      <w:bookmarkEnd w:id="1088"/>
      <w:bookmarkEnd w:id="1089"/>
      <w:bookmarkEnd w:id="1090"/>
      <w:bookmarkEnd w:id="1091"/>
      <w:bookmarkEnd w:id="1092"/>
      <w:bookmarkEnd w:id="109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1094" w:name="_Toc21345488"/>
      <w:bookmarkStart w:id="1095" w:name="_Toc29806337"/>
      <w:bookmarkStart w:id="1096" w:name="_Toc37255870"/>
      <w:bookmarkStart w:id="1097" w:name="_Toc37256211"/>
      <w:bookmarkStart w:id="1098" w:name="_Toc45890048"/>
      <w:bookmarkStart w:id="1099" w:name="_Toc52381873"/>
      <w:bookmarkStart w:id="1100" w:name="_Toc61374972"/>
      <w:bookmarkStart w:id="1101" w:name="_Toc67936324"/>
      <w:bookmarkStart w:id="1102" w:name="_Toc67937197"/>
      <w:r w:rsidRPr="00DF6DD6">
        <w:t>6.2B.4.2.2</w:t>
      </w:r>
      <w:r w:rsidRPr="00DF6DD6">
        <w:tab/>
        <w:t>Intra-band non-contiguous EN-DC</w:t>
      </w:r>
      <w:bookmarkEnd w:id="1094"/>
      <w:bookmarkEnd w:id="1095"/>
      <w:bookmarkEnd w:id="1096"/>
      <w:bookmarkEnd w:id="1097"/>
      <w:bookmarkEnd w:id="1098"/>
      <w:bookmarkEnd w:id="1099"/>
      <w:bookmarkEnd w:id="1100"/>
      <w:bookmarkEnd w:id="1101"/>
      <w:bookmarkEnd w:id="1102"/>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103" w:name="_Toc21345489"/>
      <w:bookmarkStart w:id="1104" w:name="_Toc29806338"/>
      <w:bookmarkStart w:id="1105" w:name="_Toc37255871"/>
      <w:bookmarkStart w:id="1106" w:name="_Toc37256212"/>
      <w:bookmarkStart w:id="1107" w:name="_Toc45890049"/>
      <w:bookmarkStart w:id="1108" w:name="_Toc52381874"/>
      <w:bookmarkStart w:id="1109" w:name="_Toc61374973"/>
      <w:bookmarkStart w:id="1110" w:name="_Toc67936325"/>
      <w:bookmarkStart w:id="1111" w:name="_Toc67937198"/>
      <w:r w:rsidRPr="00DF6DD6">
        <w:rPr>
          <w:lang w:val="en-US"/>
        </w:rPr>
        <w:t>6.2B.4.2.3</w:t>
      </w:r>
      <w:r w:rsidRPr="00DF6DD6">
        <w:rPr>
          <w:lang w:val="en-US"/>
        </w:rPr>
        <w:tab/>
        <w:t>Inter-band EN-DC within FR1</w:t>
      </w:r>
      <w:bookmarkEnd w:id="1103"/>
      <w:bookmarkEnd w:id="1104"/>
      <w:bookmarkEnd w:id="1105"/>
      <w:bookmarkEnd w:id="1106"/>
      <w:bookmarkEnd w:id="1107"/>
      <w:bookmarkEnd w:id="1108"/>
      <w:bookmarkEnd w:id="1109"/>
      <w:bookmarkEnd w:id="1110"/>
      <w:bookmarkEnd w:id="1111"/>
    </w:p>
    <w:p w14:paraId="3C4B40C5" w14:textId="77777777" w:rsidR="001310A1" w:rsidRPr="00DF6DD6" w:rsidRDefault="001310A1" w:rsidP="001310A1">
      <w:pPr>
        <w:pStyle w:val="Heading6"/>
      </w:pPr>
      <w:bookmarkStart w:id="1112" w:name="_Toc21345490"/>
      <w:bookmarkStart w:id="1113" w:name="_Toc29806339"/>
      <w:bookmarkStart w:id="1114" w:name="_Toc37255872"/>
      <w:bookmarkStart w:id="1115" w:name="_Toc37256213"/>
      <w:bookmarkStart w:id="1116" w:name="_Toc45890050"/>
      <w:bookmarkStart w:id="1117" w:name="_Toc52381875"/>
      <w:bookmarkStart w:id="1118" w:name="_Toc61374974"/>
      <w:bookmarkStart w:id="1119" w:name="_Toc67936326"/>
      <w:bookmarkStart w:id="1120" w:name="_Toc67937199"/>
      <w:r w:rsidRPr="00DF6DD6">
        <w:t>6.2B.4.2.3.1</w:t>
      </w:r>
      <w:r w:rsidRPr="00DF6DD6">
        <w:tab/>
        <w:t>ΔT</w:t>
      </w:r>
      <w:r w:rsidRPr="00DF6DD6">
        <w:rPr>
          <w:vertAlign w:val="subscript"/>
        </w:rPr>
        <w:t>IB,c</w:t>
      </w:r>
      <w:r w:rsidRPr="00DF6DD6">
        <w:t xml:space="preserve"> for EN-DC two bands</w:t>
      </w:r>
      <w:bookmarkEnd w:id="1112"/>
      <w:bookmarkEnd w:id="1113"/>
      <w:bookmarkEnd w:id="1114"/>
      <w:bookmarkEnd w:id="1115"/>
      <w:bookmarkEnd w:id="1116"/>
      <w:bookmarkEnd w:id="1117"/>
      <w:bookmarkEnd w:id="1118"/>
      <w:bookmarkEnd w:id="1119"/>
      <w:bookmarkEnd w:id="112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12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12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1122" w:name="_Toc21345491"/>
      <w:bookmarkStart w:id="1123" w:name="_Toc29806340"/>
      <w:bookmarkStart w:id="1124" w:name="_Toc37255873"/>
      <w:bookmarkStart w:id="1125" w:name="_Toc37256214"/>
      <w:r w:rsidRPr="00DF6DD6">
        <w:t>6.2B.4.2.3.2</w:t>
      </w:r>
      <w:r w:rsidRPr="00DF6DD6">
        <w:tab/>
        <w:t>ΔT</w:t>
      </w:r>
      <w:r w:rsidRPr="00DF6DD6">
        <w:rPr>
          <w:vertAlign w:val="subscript"/>
        </w:rPr>
        <w:t>IB,c</w:t>
      </w:r>
      <w:r w:rsidRPr="00DF6DD6">
        <w:t xml:space="preserve"> for EN-DC three bands</w:t>
      </w:r>
      <w:bookmarkEnd w:id="1122"/>
      <w:bookmarkEnd w:id="1123"/>
      <w:bookmarkEnd w:id="1124"/>
      <w:bookmarkEnd w:id="112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1126" w:name="_Toc21345492"/>
      <w:bookmarkStart w:id="1127" w:name="_Toc29806341"/>
      <w:bookmarkStart w:id="1128" w:name="_Toc37255874"/>
      <w:bookmarkStart w:id="1129" w:name="_Toc37256215"/>
      <w:r w:rsidRPr="00DF6DD6">
        <w:t>6.2B.4.2.3.3</w:t>
      </w:r>
      <w:r w:rsidRPr="00DF6DD6">
        <w:tab/>
        <w:t>ΔT</w:t>
      </w:r>
      <w:r w:rsidRPr="00DF6DD6">
        <w:rPr>
          <w:vertAlign w:val="subscript"/>
        </w:rPr>
        <w:t>IB,c</w:t>
      </w:r>
      <w:r w:rsidRPr="00DF6DD6">
        <w:t xml:space="preserve"> for EN-DC four bands</w:t>
      </w:r>
      <w:bookmarkEnd w:id="1126"/>
      <w:bookmarkEnd w:id="1127"/>
      <w:bookmarkEnd w:id="1128"/>
      <w:bookmarkEnd w:id="112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1130" w:name="_Toc21345493"/>
      <w:bookmarkStart w:id="1131" w:name="_Toc29806342"/>
      <w:bookmarkStart w:id="1132" w:name="_Toc37255875"/>
      <w:bookmarkStart w:id="1133" w:name="_Toc37256216"/>
      <w:r w:rsidRPr="00DF6DD6">
        <w:t>6.2B.4.2.3.4</w:t>
      </w:r>
      <w:r w:rsidRPr="00DF6DD6">
        <w:tab/>
        <w:t>ΔT</w:t>
      </w:r>
      <w:r w:rsidRPr="00DF6DD6">
        <w:rPr>
          <w:vertAlign w:val="subscript"/>
        </w:rPr>
        <w:t>IB,c</w:t>
      </w:r>
      <w:r w:rsidRPr="00DF6DD6">
        <w:t xml:space="preserve"> for EN-DC five bands</w:t>
      </w:r>
      <w:bookmarkEnd w:id="1130"/>
      <w:bookmarkEnd w:id="1131"/>
      <w:bookmarkEnd w:id="1132"/>
      <w:bookmarkEnd w:id="113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134" w:name="_Toc21345494"/>
      <w:bookmarkStart w:id="1135" w:name="_Toc29806343"/>
      <w:bookmarkStart w:id="1136" w:name="_Toc37255876"/>
      <w:bookmarkStart w:id="1137" w:name="_Toc37256217"/>
      <w:bookmarkStart w:id="1138" w:name="_Toc45890051"/>
      <w:bookmarkStart w:id="1139" w:name="_Toc52381876"/>
      <w:bookmarkStart w:id="1140" w:name="_Toc61374975"/>
      <w:bookmarkStart w:id="1141" w:name="_Toc67936327"/>
      <w:bookmarkStart w:id="1142" w:name="_Toc67937200"/>
      <w:r w:rsidRPr="00DF6DD6">
        <w:t>6.2B.4.2.3.5</w:t>
      </w:r>
      <w:r w:rsidRPr="00DF6DD6">
        <w:tab/>
        <w:t>ΔT</w:t>
      </w:r>
      <w:r w:rsidRPr="00DF6DD6">
        <w:rPr>
          <w:vertAlign w:val="subscript"/>
        </w:rPr>
        <w:t>IB,c</w:t>
      </w:r>
      <w:r w:rsidRPr="00DF6DD6">
        <w:t xml:space="preserve"> for EN-DC six bands</w:t>
      </w:r>
      <w:bookmarkEnd w:id="1134"/>
      <w:bookmarkEnd w:id="1135"/>
      <w:bookmarkEnd w:id="1136"/>
      <w:bookmarkEnd w:id="1137"/>
      <w:bookmarkEnd w:id="1138"/>
      <w:bookmarkEnd w:id="1139"/>
      <w:bookmarkEnd w:id="1140"/>
      <w:bookmarkEnd w:id="1141"/>
      <w:bookmarkEnd w:id="1142"/>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143" w:name="_Toc21345495"/>
      <w:bookmarkStart w:id="1144" w:name="_Toc29806344"/>
      <w:bookmarkStart w:id="1145" w:name="_Toc37255877"/>
      <w:bookmarkStart w:id="1146" w:name="_Toc37256218"/>
      <w:bookmarkStart w:id="1147" w:name="_Toc45890052"/>
      <w:bookmarkStart w:id="1148" w:name="_Toc52381877"/>
      <w:bookmarkStart w:id="1149" w:name="_Toc61374976"/>
      <w:bookmarkStart w:id="1150" w:name="_Toc67936328"/>
      <w:bookmarkStart w:id="1151" w:name="_Toc67937201"/>
      <w:r w:rsidRPr="00DF6DD6">
        <w:rPr>
          <w:lang w:val="en-US"/>
        </w:rPr>
        <w:t>6.2B.4.2.3a</w:t>
      </w:r>
      <w:r w:rsidRPr="00DF6DD6">
        <w:rPr>
          <w:lang w:val="en-US"/>
        </w:rPr>
        <w:tab/>
        <w:t>Inter-band NE-DC within FR1</w:t>
      </w:r>
      <w:bookmarkEnd w:id="1143"/>
      <w:bookmarkEnd w:id="1144"/>
      <w:bookmarkEnd w:id="1145"/>
      <w:bookmarkEnd w:id="1146"/>
      <w:bookmarkEnd w:id="1147"/>
      <w:bookmarkEnd w:id="1148"/>
      <w:bookmarkEnd w:id="1149"/>
      <w:bookmarkEnd w:id="1150"/>
      <w:bookmarkEnd w:id="115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152" w:name="_Toc21345496"/>
      <w:bookmarkStart w:id="1153" w:name="_Toc29806345"/>
      <w:bookmarkStart w:id="1154" w:name="_Toc37255878"/>
      <w:bookmarkStart w:id="1155" w:name="_Toc37256219"/>
      <w:bookmarkStart w:id="1156" w:name="_Toc45890053"/>
      <w:bookmarkStart w:id="1157" w:name="_Toc52381878"/>
      <w:bookmarkStart w:id="1158" w:name="_Toc61374977"/>
      <w:bookmarkStart w:id="1159" w:name="_Toc67936329"/>
      <w:bookmarkStart w:id="1160" w:name="_Toc67937202"/>
      <w:r w:rsidRPr="00DF6DD6">
        <w:rPr>
          <w:lang w:val="en-US"/>
        </w:rPr>
        <w:t>6.2B.4.2.4</w:t>
      </w:r>
      <w:r w:rsidRPr="00DF6DD6">
        <w:rPr>
          <w:lang w:val="en-US"/>
        </w:rPr>
        <w:tab/>
        <w:t>Inter-band EN-DC including FR2</w:t>
      </w:r>
      <w:bookmarkEnd w:id="1152"/>
      <w:bookmarkEnd w:id="1153"/>
      <w:bookmarkEnd w:id="1154"/>
      <w:bookmarkEnd w:id="1155"/>
      <w:bookmarkEnd w:id="1156"/>
      <w:bookmarkEnd w:id="1157"/>
      <w:bookmarkEnd w:id="1158"/>
      <w:bookmarkEnd w:id="1159"/>
      <w:bookmarkEnd w:id="1160"/>
    </w:p>
    <w:p w14:paraId="5B9D5BC7" w14:textId="0E2AB5BE" w:rsidR="001310A1" w:rsidRPr="00DF6DD6" w:rsidRDefault="001310A1" w:rsidP="001310A1">
      <w:pPr>
        <w:pStyle w:val="Heading6"/>
      </w:pPr>
      <w:bookmarkStart w:id="1161" w:name="_Toc21345497"/>
      <w:bookmarkStart w:id="1162" w:name="_Toc29806346"/>
      <w:bookmarkStart w:id="1163" w:name="_Toc37255879"/>
      <w:bookmarkStart w:id="1164" w:name="_Toc37256220"/>
      <w:bookmarkStart w:id="1165" w:name="_Toc45890054"/>
      <w:bookmarkStart w:id="1166" w:name="_Toc52381879"/>
      <w:bookmarkStart w:id="1167" w:name="_Toc61374978"/>
      <w:bookmarkStart w:id="1168" w:name="_Toc67936330"/>
      <w:bookmarkStart w:id="1169" w:name="_Toc67937203"/>
      <w:r w:rsidRPr="00DF6DD6">
        <w:t>6.2B.4.2.4.1</w:t>
      </w:r>
      <w:r w:rsidRPr="00DF6DD6">
        <w:tab/>
        <w:t>ΔT</w:t>
      </w:r>
      <w:r w:rsidRPr="00DF6DD6">
        <w:rPr>
          <w:vertAlign w:val="subscript"/>
        </w:rPr>
        <w:t>IB,c</w:t>
      </w:r>
      <w:r w:rsidRPr="00DF6DD6">
        <w:t xml:space="preserve"> for EN-DC two bands</w:t>
      </w:r>
      <w:bookmarkEnd w:id="1161"/>
      <w:bookmarkEnd w:id="1162"/>
      <w:bookmarkEnd w:id="1163"/>
      <w:bookmarkEnd w:id="1164"/>
      <w:bookmarkEnd w:id="1165"/>
      <w:bookmarkEnd w:id="1166"/>
      <w:bookmarkEnd w:id="1167"/>
      <w:bookmarkEnd w:id="1168"/>
      <w:bookmarkEnd w:id="1169"/>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1170" w:name="_Toc21345498"/>
      <w:bookmarkStart w:id="1171" w:name="_Toc29806347"/>
      <w:bookmarkStart w:id="1172" w:name="_Toc37255880"/>
      <w:bookmarkStart w:id="1173" w:name="_Toc37256221"/>
      <w:bookmarkStart w:id="1174" w:name="_Toc45890055"/>
      <w:bookmarkStart w:id="1175" w:name="_Toc52381880"/>
      <w:bookmarkStart w:id="1176" w:name="_Toc61374979"/>
      <w:bookmarkStart w:id="1177" w:name="_Toc67936331"/>
      <w:bookmarkStart w:id="1178" w:name="_Toc67937204"/>
      <w:r w:rsidRPr="00DF6DD6">
        <w:t>6.2B.4.2.4.2</w:t>
      </w:r>
      <w:r w:rsidRPr="00DF6DD6">
        <w:tab/>
        <w:t>ΔT</w:t>
      </w:r>
      <w:r w:rsidRPr="00DF6DD6">
        <w:rPr>
          <w:vertAlign w:val="subscript"/>
        </w:rPr>
        <w:t>IB,c</w:t>
      </w:r>
      <w:r w:rsidRPr="00DF6DD6">
        <w:t xml:space="preserve"> for EN-DC three bands</w:t>
      </w:r>
      <w:bookmarkEnd w:id="1170"/>
      <w:bookmarkEnd w:id="1171"/>
      <w:bookmarkEnd w:id="1172"/>
      <w:bookmarkEnd w:id="1173"/>
      <w:bookmarkEnd w:id="1174"/>
      <w:bookmarkEnd w:id="1175"/>
      <w:bookmarkEnd w:id="1176"/>
      <w:bookmarkEnd w:id="1177"/>
      <w:bookmarkEnd w:id="117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1179" w:name="_Toc21345499"/>
      <w:bookmarkStart w:id="1180" w:name="_Toc29806348"/>
      <w:bookmarkStart w:id="1181" w:name="_Toc37255881"/>
      <w:bookmarkStart w:id="1182" w:name="_Toc37256222"/>
      <w:bookmarkStart w:id="1183" w:name="_Toc45890056"/>
      <w:bookmarkStart w:id="1184" w:name="_Toc52381881"/>
      <w:bookmarkStart w:id="1185" w:name="_Toc61374980"/>
      <w:bookmarkStart w:id="1186" w:name="_Toc67936332"/>
      <w:bookmarkStart w:id="1187" w:name="_Toc67937205"/>
      <w:r w:rsidRPr="00DF6DD6">
        <w:t>6.2B.4.2.4.3</w:t>
      </w:r>
      <w:r w:rsidRPr="00DF6DD6">
        <w:tab/>
        <w:t>ΔT</w:t>
      </w:r>
      <w:r w:rsidRPr="00DF6DD6">
        <w:rPr>
          <w:vertAlign w:val="subscript"/>
        </w:rPr>
        <w:t>IB,c</w:t>
      </w:r>
      <w:r w:rsidRPr="00DF6DD6">
        <w:t xml:space="preserve"> for EN-DC four bands</w:t>
      </w:r>
      <w:bookmarkEnd w:id="1179"/>
      <w:bookmarkEnd w:id="1180"/>
      <w:bookmarkEnd w:id="1181"/>
      <w:bookmarkEnd w:id="1182"/>
      <w:bookmarkEnd w:id="1183"/>
      <w:bookmarkEnd w:id="1184"/>
      <w:bookmarkEnd w:id="1185"/>
      <w:bookmarkEnd w:id="1186"/>
      <w:bookmarkEnd w:id="1187"/>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188" w:name="_Toc21345500"/>
      <w:bookmarkStart w:id="1189" w:name="_Toc29806349"/>
      <w:bookmarkStart w:id="1190" w:name="_Toc37255882"/>
      <w:bookmarkStart w:id="1191" w:name="_Toc37256223"/>
      <w:bookmarkStart w:id="1192" w:name="_Toc45890057"/>
      <w:bookmarkStart w:id="1193" w:name="_Toc52381882"/>
      <w:bookmarkStart w:id="1194" w:name="_Toc61374981"/>
      <w:bookmarkStart w:id="1195" w:name="_Toc67936333"/>
      <w:bookmarkStart w:id="1196" w:name="_Toc67937206"/>
      <w:r w:rsidRPr="00DF6DD6">
        <w:t>6.2B.4.2.4.4</w:t>
      </w:r>
      <w:r w:rsidRPr="00DF6DD6">
        <w:tab/>
        <w:t>ΔT</w:t>
      </w:r>
      <w:r w:rsidRPr="00DF6DD6">
        <w:rPr>
          <w:vertAlign w:val="subscript"/>
        </w:rPr>
        <w:t>IB,c</w:t>
      </w:r>
      <w:r w:rsidRPr="00DF6DD6">
        <w:t xml:space="preserve"> for EN-DC five bands</w:t>
      </w:r>
      <w:bookmarkEnd w:id="1188"/>
      <w:bookmarkEnd w:id="1189"/>
      <w:bookmarkEnd w:id="1190"/>
      <w:bookmarkEnd w:id="1191"/>
      <w:bookmarkEnd w:id="1192"/>
      <w:bookmarkEnd w:id="1193"/>
      <w:bookmarkEnd w:id="1194"/>
      <w:bookmarkEnd w:id="1195"/>
      <w:bookmarkEnd w:id="119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197" w:name="_Toc21345501"/>
      <w:bookmarkStart w:id="1198" w:name="_Toc29806350"/>
      <w:bookmarkStart w:id="1199" w:name="_Toc37255883"/>
      <w:bookmarkStart w:id="1200" w:name="_Toc37256224"/>
      <w:bookmarkStart w:id="1201" w:name="_Toc45890058"/>
      <w:bookmarkStart w:id="1202" w:name="_Toc52381883"/>
      <w:bookmarkStart w:id="1203" w:name="_Toc61374982"/>
      <w:bookmarkStart w:id="1204" w:name="_Toc67936334"/>
      <w:bookmarkStart w:id="1205" w:name="_Toc67937207"/>
      <w:r w:rsidRPr="00DF6DD6">
        <w:t>6.2B.4.2.4.5</w:t>
      </w:r>
      <w:r w:rsidRPr="00DF6DD6">
        <w:tab/>
      </w:r>
      <w:r w:rsidR="00474D80" w:rsidRPr="00DF6DD6">
        <w:t>Void</w:t>
      </w:r>
      <w:bookmarkEnd w:id="1197"/>
      <w:bookmarkEnd w:id="1198"/>
      <w:bookmarkEnd w:id="1199"/>
      <w:bookmarkEnd w:id="1200"/>
      <w:bookmarkEnd w:id="1201"/>
      <w:bookmarkEnd w:id="1202"/>
      <w:bookmarkEnd w:id="1203"/>
      <w:bookmarkEnd w:id="1204"/>
      <w:bookmarkEnd w:id="1205"/>
    </w:p>
    <w:p w14:paraId="1F5DA58A" w14:textId="0120AD47" w:rsidR="004A27B2" w:rsidRPr="00DF6DD6" w:rsidRDefault="004A27B2" w:rsidP="004A27B2">
      <w:pPr>
        <w:pStyle w:val="Heading5"/>
        <w:rPr>
          <w:lang w:val="en-US"/>
        </w:rPr>
      </w:pPr>
      <w:bookmarkStart w:id="1206" w:name="_Toc21345502"/>
      <w:bookmarkStart w:id="1207" w:name="_Toc29806351"/>
      <w:bookmarkStart w:id="1208" w:name="_Toc37255884"/>
      <w:bookmarkStart w:id="1209" w:name="_Toc37256225"/>
      <w:bookmarkStart w:id="1210" w:name="_Toc45890059"/>
      <w:bookmarkStart w:id="1211" w:name="_Toc52381884"/>
      <w:bookmarkStart w:id="1212" w:name="_Toc61374983"/>
      <w:bookmarkStart w:id="1213" w:name="_Toc67936335"/>
      <w:bookmarkStart w:id="1214" w:name="_Toc67937208"/>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206"/>
      <w:bookmarkEnd w:id="1207"/>
      <w:bookmarkEnd w:id="1208"/>
      <w:bookmarkEnd w:id="1209"/>
      <w:bookmarkEnd w:id="1210"/>
      <w:bookmarkEnd w:id="1211"/>
      <w:bookmarkEnd w:id="1212"/>
      <w:bookmarkEnd w:id="1213"/>
      <w:bookmarkEnd w:id="1214"/>
    </w:p>
    <w:p w14:paraId="66A455C1" w14:textId="01AF55DC" w:rsidR="004A27B2" w:rsidRPr="00DF6DD6" w:rsidRDefault="004A27B2" w:rsidP="004A27B2">
      <w:pPr>
        <w:pStyle w:val="Heading6"/>
      </w:pPr>
      <w:bookmarkStart w:id="1215" w:name="_Toc21345503"/>
      <w:bookmarkStart w:id="1216" w:name="_Toc29806352"/>
      <w:bookmarkStart w:id="1217" w:name="_Toc37255885"/>
      <w:bookmarkStart w:id="1218" w:name="_Toc37256226"/>
      <w:bookmarkStart w:id="1219" w:name="_Toc45890060"/>
      <w:bookmarkStart w:id="1220" w:name="_Toc52381885"/>
      <w:bookmarkStart w:id="1221" w:name="_Toc61374984"/>
      <w:bookmarkStart w:id="1222" w:name="_Toc67936336"/>
      <w:bookmarkStart w:id="1223" w:name="_Toc67937209"/>
      <w:r w:rsidRPr="00DF6DD6">
        <w:t>6.2B.4.2.5.1</w:t>
      </w:r>
      <w:r w:rsidRPr="00DF6DD6">
        <w:tab/>
        <w:t>ΔT</w:t>
      </w:r>
      <w:r w:rsidRPr="00DF6DD6">
        <w:rPr>
          <w:vertAlign w:val="subscript"/>
        </w:rPr>
        <w:t>IB,c</w:t>
      </w:r>
      <w:r w:rsidRPr="00DF6DD6">
        <w:t xml:space="preserve"> for EN-DC three bands</w:t>
      </w:r>
      <w:bookmarkEnd w:id="1215"/>
      <w:bookmarkEnd w:id="1216"/>
      <w:bookmarkEnd w:id="1217"/>
      <w:bookmarkEnd w:id="1218"/>
      <w:bookmarkEnd w:id="1219"/>
      <w:bookmarkEnd w:id="1220"/>
      <w:bookmarkEnd w:id="1221"/>
      <w:bookmarkEnd w:id="1222"/>
      <w:bookmarkEnd w:id="122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224" w:name="_Toc21345504"/>
      <w:bookmarkStart w:id="1225" w:name="_Toc29806353"/>
      <w:bookmarkStart w:id="1226" w:name="_Toc37255886"/>
      <w:bookmarkStart w:id="1227" w:name="_Toc37256227"/>
      <w:bookmarkStart w:id="1228" w:name="_Toc45890061"/>
      <w:bookmarkStart w:id="1229" w:name="_Toc52381886"/>
      <w:bookmarkStart w:id="1230" w:name="_Toc61374985"/>
      <w:bookmarkStart w:id="1231" w:name="_Toc67936337"/>
      <w:bookmarkStart w:id="1232" w:name="_Toc67937210"/>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224"/>
      <w:bookmarkEnd w:id="1225"/>
      <w:bookmarkEnd w:id="1226"/>
      <w:bookmarkEnd w:id="1227"/>
      <w:bookmarkEnd w:id="1228"/>
      <w:bookmarkEnd w:id="1229"/>
      <w:bookmarkEnd w:id="1230"/>
      <w:bookmarkEnd w:id="1231"/>
      <w:bookmarkEnd w:id="1232"/>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233" w:name="_Toc21345505"/>
      <w:bookmarkStart w:id="1234" w:name="_Toc29806354"/>
      <w:bookmarkStart w:id="1235" w:name="_Toc37255887"/>
      <w:bookmarkStart w:id="1236" w:name="_Toc37256228"/>
      <w:bookmarkStart w:id="1237" w:name="_Toc45890062"/>
      <w:bookmarkStart w:id="1238" w:name="_Toc52381887"/>
      <w:bookmarkStart w:id="1239" w:name="_Toc61374986"/>
      <w:bookmarkStart w:id="1240" w:name="_Toc67936338"/>
      <w:bookmarkStart w:id="1241" w:name="_Toc67937211"/>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233"/>
      <w:bookmarkEnd w:id="1234"/>
      <w:bookmarkEnd w:id="1235"/>
      <w:bookmarkEnd w:id="1236"/>
      <w:bookmarkEnd w:id="1237"/>
      <w:bookmarkEnd w:id="1238"/>
      <w:bookmarkEnd w:id="1239"/>
      <w:bookmarkEnd w:id="1240"/>
      <w:bookmarkEnd w:id="124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242" w:name="_Toc21345506"/>
      <w:bookmarkStart w:id="1243" w:name="_Toc29806355"/>
      <w:bookmarkStart w:id="1244" w:name="_Toc37255888"/>
      <w:bookmarkStart w:id="1245" w:name="_Toc37256229"/>
      <w:bookmarkStart w:id="1246" w:name="_Toc45890063"/>
      <w:bookmarkStart w:id="1247" w:name="_Toc52381888"/>
      <w:bookmarkStart w:id="1248" w:name="_Toc61374987"/>
      <w:bookmarkStart w:id="1249" w:name="_Toc67936339"/>
      <w:bookmarkStart w:id="1250" w:name="_Toc67937212"/>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242"/>
      <w:bookmarkEnd w:id="1243"/>
      <w:bookmarkEnd w:id="1244"/>
      <w:bookmarkEnd w:id="1245"/>
      <w:bookmarkEnd w:id="1246"/>
      <w:bookmarkEnd w:id="1247"/>
      <w:bookmarkEnd w:id="1248"/>
      <w:bookmarkEnd w:id="1249"/>
      <w:bookmarkEnd w:id="1250"/>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251" w:name="_Toc21345507"/>
      <w:bookmarkStart w:id="1252" w:name="_Toc29806356"/>
      <w:bookmarkStart w:id="1253" w:name="_Toc37255889"/>
      <w:bookmarkStart w:id="1254" w:name="_Toc37256230"/>
      <w:bookmarkStart w:id="1255" w:name="_Toc45890064"/>
      <w:bookmarkStart w:id="1256" w:name="_Toc52381889"/>
      <w:bookmarkStart w:id="1257" w:name="_Toc61374988"/>
      <w:bookmarkStart w:id="1258" w:name="_Toc67936340"/>
      <w:bookmarkStart w:id="1259" w:name="_Toc67937213"/>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251"/>
      <w:bookmarkEnd w:id="1252"/>
      <w:bookmarkEnd w:id="1253"/>
      <w:bookmarkEnd w:id="1254"/>
      <w:bookmarkEnd w:id="1255"/>
      <w:bookmarkEnd w:id="1256"/>
      <w:bookmarkEnd w:id="1257"/>
      <w:bookmarkEnd w:id="1258"/>
      <w:bookmarkEnd w:id="1259"/>
    </w:p>
    <w:p w14:paraId="75EC7722" w14:textId="77777777" w:rsidR="00B478E0" w:rsidRPr="00DF6DD6" w:rsidRDefault="00B478E0" w:rsidP="00F27CE0">
      <w:pPr>
        <w:pStyle w:val="Heading4"/>
        <w:rPr>
          <w:lang w:eastAsia="zh-CN"/>
        </w:rPr>
      </w:pPr>
      <w:bookmarkStart w:id="1260" w:name="_Toc21345508"/>
      <w:bookmarkStart w:id="1261" w:name="_Toc29806357"/>
      <w:bookmarkStart w:id="1262" w:name="_Toc37255890"/>
      <w:bookmarkStart w:id="1263" w:name="_Toc37256231"/>
      <w:bookmarkStart w:id="1264" w:name="_Toc45890065"/>
      <w:bookmarkStart w:id="1265" w:name="_Toc52381890"/>
      <w:bookmarkStart w:id="1266" w:name="_Toc61374989"/>
      <w:bookmarkStart w:id="1267" w:name="_Toc67936341"/>
      <w:bookmarkStart w:id="1268" w:name="_Toc67937214"/>
      <w:r w:rsidRPr="00DF6DD6">
        <w:t>6.2B.</w:t>
      </w:r>
      <w:r w:rsidRPr="00DF6DD6">
        <w:rPr>
          <w:rFonts w:hint="eastAsia"/>
          <w:lang w:eastAsia="zh-CN"/>
        </w:rPr>
        <w:t>5</w:t>
      </w:r>
      <w:r w:rsidRPr="00DF6DD6">
        <w:t>.1</w:t>
      </w:r>
      <w:r w:rsidRPr="00DF6DD6">
        <w:tab/>
        <w:t>Configured output power level</w:t>
      </w:r>
      <w:bookmarkEnd w:id="1260"/>
      <w:bookmarkEnd w:id="1261"/>
      <w:bookmarkEnd w:id="1262"/>
      <w:bookmarkEnd w:id="1263"/>
      <w:bookmarkEnd w:id="1264"/>
      <w:bookmarkEnd w:id="1265"/>
      <w:bookmarkEnd w:id="1266"/>
      <w:bookmarkEnd w:id="1267"/>
      <w:bookmarkEnd w:id="1268"/>
    </w:p>
    <w:p w14:paraId="0BA34C4A" w14:textId="77777777" w:rsidR="00B478E0" w:rsidRPr="00DF6DD6" w:rsidRDefault="00B478E0" w:rsidP="00F27CE0">
      <w:pPr>
        <w:pStyle w:val="Heading5"/>
      </w:pPr>
      <w:bookmarkStart w:id="1269" w:name="_Toc21345509"/>
      <w:bookmarkStart w:id="1270" w:name="_Toc29806358"/>
      <w:bookmarkStart w:id="1271" w:name="_Toc37255891"/>
      <w:bookmarkStart w:id="1272" w:name="_Toc37256232"/>
      <w:bookmarkStart w:id="1273" w:name="_Toc45890066"/>
      <w:bookmarkStart w:id="1274" w:name="_Toc52381891"/>
      <w:bookmarkStart w:id="1275" w:name="_Toc61374990"/>
      <w:bookmarkStart w:id="1276" w:name="_Toc67936342"/>
      <w:bookmarkStart w:id="1277" w:name="_Toc67937215"/>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269"/>
      <w:bookmarkEnd w:id="1270"/>
      <w:bookmarkEnd w:id="1271"/>
      <w:bookmarkEnd w:id="1272"/>
      <w:bookmarkEnd w:id="1273"/>
      <w:bookmarkEnd w:id="1274"/>
      <w:bookmarkEnd w:id="1275"/>
      <w:bookmarkEnd w:id="1276"/>
      <w:bookmarkEnd w:id="1277"/>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278" w:name="_Toc21345510"/>
      <w:bookmarkStart w:id="1279" w:name="_Toc29806359"/>
      <w:bookmarkStart w:id="1280" w:name="_Toc37255892"/>
      <w:bookmarkStart w:id="1281" w:name="_Toc37256233"/>
      <w:bookmarkStart w:id="1282" w:name="_Toc45890067"/>
      <w:bookmarkStart w:id="1283" w:name="_Toc52381892"/>
      <w:bookmarkStart w:id="1284" w:name="_Toc61374991"/>
      <w:bookmarkStart w:id="1285" w:name="_Toc67936343"/>
      <w:bookmarkStart w:id="1286" w:name="_Toc67937216"/>
      <w:r w:rsidRPr="00DF6DD6">
        <w:t>6.3</w:t>
      </w:r>
      <w:r w:rsidRPr="00DF6DD6">
        <w:tab/>
        <w:t>Output power dynamics</w:t>
      </w:r>
      <w:bookmarkEnd w:id="1278"/>
      <w:bookmarkEnd w:id="1279"/>
      <w:bookmarkEnd w:id="1280"/>
      <w:bookmarkEnd w:id="1281"/>
      <w:bookmarkEnd w:id="1282"/>
      <w:bookmarkEnd w:id="1283"/>
      <w:bookmarkEnd w:id="1284"/>
      <w:bookmarkEnd w:id="1285"/>
      <w:bookmarkEnd w:id="128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287" w:name="_Toc21345511"/>
      <w:bookmarkStart w:id="1288" w:name="_Toc29806360"/>
      <w:bookmarkStart w:id="1289" w:name="_Toc37255893"/>
      <w:bookmarkStart w:id="1290" w:name="_Toc37256234"/>
      <w:bookmarkStart w:id="1291" w:name="_Toc45890068"/>
      <w:bookmarkStart w:id="1292" w:name="_Toc52381893"/>
      <w:bookmarkStart w:id="1293" w:name="_Toc61374992"/>
      <w:bookmarkStart w:id="1294" w:name="_Toc67936344"/>
      <w:bookmarkStart w:id="1295" w:name="_Toc67937217"/>
      <w:r w:rsidRPr="00DF6DD6">
        <w:t>6.3A</w:t>
      </w:r>
      <w:r w:rsidRPr="00DF6DD6">
        <w:tab/>
        <w:t>Output power dynamics for CA</w:t>
      </w:r>
      <w:bookmarkEnd w:id="1287"/>
      <w:bookmarkEnd w:id="1288"/>
      <w:bookmarkEnd w:id="1289"/>
      <w:bookmarkEnd w:id="1290"/>
      <w:bookmarkEnd w:id="1291"/>
      <w:bookmarkEnd w:id="1292"/>
      <w:bookmarkEnd w:id="1293"/>
      <w:bookmarkEnd w:id="1294"/>
      <w:bookmarkEnd w:id="1295"/>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296" w:name="_Toc21345512"/>
      <w:bookmarkStart w:id="1297" w:name="_Toc29806361"/>
      <w:bookmarkStart w:id="1298" w:name="_Toc37255894"/>
      <w:bookmarkStart w:id="1299" w:name="_Toc37256235"/>
      <w:bookmarkStart w:id="1300" w:name="_Toc45890069"/>
      <w:bookmarkStart w:id="1301" w:name="_Toc52381894"/>
      <w:bookmarkStart w:id="1302" w:name="_Toc61374993"/>
      <w:bookmarkStart w:id="1303" w:name="_Toc67936345"/>
      <w:bookmarkStart w:id="1304" w:name="_Toc67937218"/>
      <w:r w:rsidRPr="00DF6DD6">
        <w:t>6.3B</w:t>
      </w:r>
      <w:r w:rsidRPr="00DF6DD6">
        <w:tab/>
        <w:t>Output power dynamics for DC</w:t>
      </w:r>
      <w:bookmarkEnd w:id="1296"/>
      <w:bookmarkEnd w:id="1297"/>
      <w:bookmarkEnd w:id="1298"/>
      <w:bookmarkEnd w:id="1299"/>
      <w:bookmarkEnd w:id="1300"/>
      <w:bookmarkEnd w:id="1301"/>
      <w:bookmarkEnd w:id="1302"/>
      <w:bookmarkEnd w:id="1303"/>
      <w:bookmarkEnd w:id="1304"/>
    </w:p>
    <w:p w14:paraId="398EC94D" w14:textId="1BF6BFC9" w:rsidR="0054374C" w:rsidRPr="00DF6DD6" w:rsidRDefault="0054374C" w:rsidP="00EA1C6C">
      <w:pPr>
        <w:pStyle w:val="Heading3"/>
      </w:pPr>
      <w:bookmarkStart w:id="1305" w:name="_Toc21345513"/>
      <w:bookmarkStart w:id="1306" w:name="_Toc29806362"/>
      <w:bookmarkStart w:id="1307" w:name="_Toc37255895"/>
      <w:bookmarkStart w:id="1308" w:name="_Toc37256236"/>
      <w:bookmarkStart w:id="1309" w:name="_Toc45890070"/>
      <w:bookmarkStart w:id="1310" w:name="_Toc52381895"/>
      <w:bookmarkStart w:id="1311" w:name="_Toc61374994"/>
      <w:bookmarkStart w:id="1312" w:name="_Toc67936346"/>
      <w:bookmarkStart w:id="1313" w:name="_Toc67937219"/>
      <w:r w:rsidRPr="00DF6DD6">
        <w:rPr>
          <w:lang w:eastAsia="es-ES"/>
        </w:rPr>
        <w:t>6.3B.0</w:t>
      </w:r>
      <w:r w:rsidRPr="00DF6DD6">
        <w:rPr>
          <w:lang w:eastAsia="es-ES"/>
        </w:rPr>
        <w:tab/>
        <w:t>General</w:t>
      </w:r>
      <w:bookmarkEnd w:id="1305"/>
      <w:bookmarkEnd w:id="1306"/>
      <w:bookmarkEnd w:id="1307"/>
      <w:bookmarkEnd w:id="1308"/>
      <w:bookmarkEnd w:id="1309"/>
      <w:bookmarkEnd w:id="1310"/>
      <w:bookmarkEnd w:id="1311"/>
      <w:bookmarkEnd w:id="1312"/>
      <w:bookmarkEnd w:id="131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314" w:name="_Toc21345514"/>
      <w:bookmarkStart w:id="1315" w:name="_Toc29806363"/>
      <w:bookmarkStart w:id="1316" w:name="_Toc37255896"/>
      <w:bookmarkStart w:id="1317" w:name="_Toc37256237"/>
      <w:bookmarkStart w:id="1318" w:name="_Toc45890071"/>
      <w:bookmarkStart w:id="131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320" w:name="_Toc61374995"/>
      <w:bookmarkStart w:id="1321" w:name="_Toc67936347"/>
      <w:bookmarkStart w:id="1322" w:name="_Toc67937220"/>
      <w:r w:rsidRPr="00DF6DD6">
        <w:t>6.3B.1</w:t>
      </w:r>
      <w:r w:rsidRPr="00DF6DD6">
        <w:tab/>
        <w:t>Output power dynamics for EN-DC with UL sharing from UE perspective</w:t>
      </w:r>
      <w:bookmarkEnd w:id="1314"/>
      <w:bookmarkEnd w:id="1315"/>
      <w:bookmarkEnd w:id="1316"/>
      <w:bookmarkEnd w:id="1317"/>
      <w:bookmarkEnd w:id="1318"/>
      <w:bookmarkEnd w:id="1319"/>
      <w:bookmarkEnd w:id="1320"/>
      <w:bookmarkEnd w:id="1321"/>
      <w:bookmarkEnd w:id="1322"/>
    </w:p>
    <w:p w14:paraId="3F57D4D3" w14:textId="305A908E" w:rsidR="00896ED1" w:rsidRPr="00DF6DD6" w:rsidRDefault="00896ED1" w:rsidP="00DA1808">
      <w:pPr>
        <w:pStyle w:val="Heading4"/>
      </w:pPr>
      <w:bookmarkStart w:id="1323" w:name="_Toc21345515"/>
      <w:bookmarkStart w:id="1324" w:name="_Toc29806364"/>
      <w:bookmarkStart w:id="1325" w:name="_Toc37255897"/>
      <w:bookmarkStart w:id="1326" w:name="_Toc37256238"/>
      <w:bookmarkStart w:id="1327" w:name="_Toc45890072"/>
      <w:bookmarkStart w:id="1328" w:name="_Toc52381897"/>
      <w:bookmarkStart w:id="1329" w:name="_Toc61374996"/>
      <w:bookmarkStart w:id="1330" w:name="_Toc67936348"/>
      <w:bookmarkStart w:id="1331" w:name="_Toc67937221"/>
      <w:r w:rsidRPr="00DF6DD6">
        <w:t>6.3B.1.1</w:t>
      </w:r>
      <w:r w:rsidRPr="00DF6DD6">
        <w:tab/>
        <w:t>E-UTRA and NR switching time mask for TDM based UL sharing from UE perspective</w:t>
      </w:r>
      <w:bookmarkEnd w:id="1323"/>
      <w:bookmarkEnd w:id="1324"/>
      <w:bookmarkEnd w:id="1325"/>
      <w:bookmarkEnd w:id="1326"/>
      <w:bookmarkEnd w:id="1327"/>
      <w:bookmarkEnd w:id="1328"/>
      <w:bookmarkEnd w:id="1329"/>
      <w:bookmarkEnd w:id="1330"/>
      <w:bookmarkEnd w:id="133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332" w:name="_Toc21345516"/>
      <w:bookmarkStart w:id="1333" w:name="_Toc29806365"/>
      <w:bookmarkStart w:id="1334" w:name="_Toc37255898"/>
      <w:bookmarkStart w:id="1335" w:name="_Toc37256239"/>
      <w:bookmarkStart w:id="1336" w:name="_Toc45890073"/>
      <w:bookmarkStart w:id="1337" w:name="_Toc52381898"/>
      <w:bookmarkStart w:id="1338" w:name="_Toc61374997"/>
      <w:bookmarkStart w:id="1339" w:name="_Toc67936349"/>
      <w:bookmarkStart w:id="1340" w:name="_Toc67937222"/>
      <w:r w:rsidRPr="00DF6DD6">
        <w:t>6.3B.1a</w:t>
      </w:r>
      <w:r w:rsidRPr="00DF6DD6">
        <w:tab/>
        <w:t>Output power dynamics for NE-DC with UL sharing from UE perspective</w:t>
      </w:r>
      <w:bookmarkEnd w:id="1332"/>
      <w:bookmarkEnd w:id="1333"/>
      <w:bookmarkEnd w:id="1334"/>
      <w:bookmarkEnd w:id="1335"/>
      <w:bookmarkEnd w:id="1336"/>
      <w:bookmarkEnd w:id="1337"/>
      <w:bookmarkEnd w:id="1338"/>
      <w:bookmarkEnd w:id="1339"/>
      <w:bookmarkEnd w:id="1340"/>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341" w:name="_Toc21345517"/>
      <w:bookmarkStart w:id="1342" w:name="_Toc29806366"/>
      <w:bookmarkStart w:id="1343" w:name="_Toc37255899"/>
      <w:bookmarkStart w:id="1344" w:name="_Toc37256240"/>
      <w:bookmarkStart w:id="1345" w:name="_Toc45890074"/>
      <w:bookmarkStart w:id="1346" w:name="_Toc52381899"/>
      <w:bookmarkStart w:id="1347" w:name="_Toc61374998"/>
      <w:bookmarkStart w:id="1348" w:name="_Toc67936350"/>
      <w:bookmarkStart w:id="1349" w:name="_Toc67937223"/>
      <w:bookmarkStart w:id="1350" w:name="_Toc21345518"/>
      <w:bookmarkStart w:id="1351" w:name="_Toc29806367"/>
      <w:bookmarkStart w:id="1352" w:name="_Toc21345519"/>
      <w:bookmarkStart w:id="1353"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341"/>
      <w:bookmarkEnd w:id="1342"/>
      <w:bookmarkEnd w:id="1343"/>
      <w:bookmarkEnd w:id="1344"/>
      <w:bookmarkEnd w:id="1345"/>
      <w:bookmarkEnd w:id="1346"/>
      <w:bookmarkEnd w:id="1347"/>
      <w:bookmarkEnd w:id="1348"/>
      <w:bookmarkEnd w:id="1349"/>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354" w:name="_Toc37255900"/>
      <w:bookmarkStart w:id="1355" w:name="_Toc37256241"/>
      <w:bookmarkStart w:id="1356" w:name="_Toc45890075"/>
      <w:bookmarkStart w:id="1357" w:name="_Toc52381900"/>
      <w:bookmarkStart w:id="1358" w:name="_Toc61374999"/>
      <w:bookmarkStart w:id="1359" w:name="_Toc67936351"/>
      <w:bookmarkStart w:id="1360" w:name="_Toc67937224"/>
      <w:r w:rsidRPr="00DF6DD6">
        <w:t>6.3B.3</w:t>
      </w:r>
      <w:r w:rsidRPr="00DF6DD6">
        <w:tab/>
        <w:t xml:space="preserve">Output power dynamics for </w:t>
      </w:r>
      <w:r w:rsidRPr="00DF6DD6">
        <w:rPr>
          <w:rFonts w:hint="eastAsia"/>
        </w:rPr>
        <w:t xml:space="preserve">intra-band </w:t>
      </w:r>
      <w:r w:rsidRPr="00DF6DD6">
        <w:t>EN-DC with dual PA capability</w:t>
      </w:r>
      <w:bookmarkEnd w:id="1350"/>
      <w:bookmarkEnd w:id="1351"/>
      <w:bookmarkEnd w:id="1354"/>
      <w:bookmarkEnd w:id="1355"/>
      <w:bookmarkEnd w:id="1356"/>
      <w:bookmarkEnd w:id="1357"/>
      <w:bookmarkEnd w:id="1358"/>
      <w:bookmarkEnd w:id="1359"/>
      <w:bookmarkEnd w:id="13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361" w:name="_Toc37255901"/>
      <w:bookmarkStart w:id="1362" w:name="_Toc37256242"/>
      <w:bookmarkStart w:id="1363" w:name="_Toc45890076"/>
      <w:bookmarkStart w:id="1364" w:name="_Toc52381901"/>
      <w:bookmarkStart w:id="1365" w:name="_Toc61375000"/>
      <w:bookmarkStart w:id="1366" w:name="_Toc67936352"/>
      <w:bookmarkStart w:id="1367" w:name="_Toc67937225"/>
      <w:r w:rsidRPr="00DF6DD6">
        <w:t>6.4</w:t>
      </w:r>
      <w:r w:rsidRPr="00DF6DD6">
        <w:tab/>
      </w:r>
      <w:r w:rsidR="0093614D" w:rsidRPr="00DF6DD6">
        <w:t>Void</w:t>
      </w:r>
      <w:bookmarkEnd w:id="1352"/>
      <w:bookmarkEnd w:id="1353"/>
      <w:bookmarkEnd w:id="1361"/>
      <w:bookmarkEnd w:id="1362"/>
      <w:bookmarkEnd w:id="1363"/>
      <w:bookmarkEnd w:id="1364"/>
      <w:bookmarkEnd w:id="1365"/>
      <w:bookmarkEnd w:id="1366"/>
      <w:bookmarkEnd w:id="1367"/>
    </w:p>
    <w:p w14:paraId="6144A8C8" w14:textId="77777777" w:rsidR="00676E33" w:rsidRPr="00DF6DD6" w:rsidRDefault="00676E33" w:rsidP="00676E33">
      <w:pPr>
        <w:pStyle w:val="Heading2"/>
        <w:rPr>
          <w:lang w:val="en-US" w:eastAsia="zh-CN"/>
        </w:rPr>
      </w:pPr>
      <w:bookmarkStart w:id="1368" w:name="_Toc21345520"/>
      <w:bookmarkStart w:id="1369" w:name="_Toc29806369"/>
      <w:bookmarkStart w:id="1370" w:name="_Toc37255902"/>
      <w:bookmarkStart w:id="1371" w:name="_Toc37256243"/>
      <w:bookmarkStart w:id="1372" w:name="_Toc45890077"/>
      <w:bookmarkStart w:id="1373" w:name="_Toc52381902"/>
      <w:bookmarkStart w:id="1374" w:name="_Toc61375001"/>
      <w:bookmarkStart w:id="1375" w:name="_Toc67936353"/>
      <w:bookmarkStart w:id="1376" w:name="_Toc67937226"/>
      <w:r w:rsidRPr="00DF6DD6">
        <w:rPr>
          <w:szCs w:val="36"/>
        </w:rPr>
        <w:t>6.4A</w:t>
      </w:r>
      <w:r w:rsidRPr="00DF6DD6">
        <w:rPr>
          <w:rFonts w:hint="eastAsia"/>
          <w:lang w:val="en-US" w:eastAsia="zh-CN"/>
        </w:rPr>
        <w:tab/>
      </w:r>
      <w:r w:rsidRPr="00DF6DD6">
        <w:rPr>
          <w:szCs w:val="36"/>
        </w:rPr>
        <w:t>Transmit signal quality for CA</w:t>
      </w:r>
      <w:bookmarkEnd w:id="1368"/>
      <w:bookmarkEnd w:id="1369"/>
      <w:bookmarkEnd w:id="1370"/>
      <w:bookmarkEnd w:id="1371"/>
      <w:bookmarkEnd w:id="1372"/>
      <w:bookmarkEnd w:id="1373"/>
      <w:bookmarkEnd w:id="1374"/>
      <w:bookmarkEnd w:id="1375"/>
      <w:bookmarkEnd w:id="1376"/>
    </w:p>
    <w:p w14:paraId="220BE6EF" w14:textId="77777777" w:rsidR="00676E33" w:rsidRPr="00DF6DD6" w:rsidRDefault="00676E33" w:rsidP="00676E33">
      <w:pPr>
        <w:pStyle w:val="Heading3"/>
        <w:rPr>
          <w:lang w:val="en-US" w:eastAsia="zh-CN"/>
        </w:rPr>
      </w:pPr>
      <w:bookmarkStart w:id="1377" w:name="_Toc21345521"/>
      <w:bookmarkStart w:id="1378" w:name="_Toc29806370"/>
      <w:bookmarkStart w:id="1379" w:name="_Toc37255903"/>
      <w:bookmarkStart w:id="1380" w:name="_Toc37256244"/>
      <w:bookmarkStart w:id="1381" w:name="_Toc45890078"/>
      <w:bookmarkStart w:id="1382" w:name="_Toc52381903"/>
      <w:bookmarkStart w:id="1383" w:name="_Toc61375002"/>
      <w:bookmarkStart w:id="1384" w:name="_Toc67936354"/>
      <w:bookmarkStart w:id="1385" w:name="_Toc67937227"/>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377"/>
      <w:bookmarkEnd w:id="1378"/>
      <w:bookmarkEnd w:id="1379"/>
      <w:bookmarkEnd w:id="1380"/>
      <w:bookmarkEnd w:id="1381"/>
      <w:bookmarkEnd w:id="1382"/>
      <w:bookmarkEnd w:id="1383"/>
      <w:bookmarkEnd w:id="1384"/>
      <w:bookmarkEnd w:id="1385"/>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86" w:name="_Toc21345522"/>
      <w:bookmarkStart w:id="1387" w:name="_Toc29806371"/>
      <w:bookmarkStart w:id="1388" w:name="_Toc37255904"/>
      <w:bookmarkStart w:id="1389" w:name="_Toc37256245"/>
      <w:bookmarkStart w:id="1390" w:name="_Toc45890079"/>
      <w:bookmarkStart w:id="1391" w:name="_Toc52381904"/>
      <w:bookmarkStart w:id="1392" w:name="_Toc61375003"/>
      <w:bookmarkStart w:id="1393" w:name="_Toc67936355"/>
      <w:bookmarkStart w:id="1394" w:name="_Toc67937228"/>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86"/>
      <w:bookmarkEnd w:id="1387"/>
      <w:bookmarkEnd w:id="1388"/>
      <w:bookmarkEnd w:id="1389"/>
      <w:bookmarkEnd w:id="1390"/>
      <w:bookmarkEnd w:id="1391"/>
      <w:bookmarkEnd w:id="1392"/>
      <w:bookmarkEnd w:id="1393"/>
      <w:bookmarkEnd w:id="1394"/>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95" w:name="_Toc21345523"/>
      <w:bookmarkStart w:id="1396" w:name="_Toc29806372"/>
      <w:bookmarkStart w:id="1397" w:name="_Toc37255905"/>
      <w:bookmarkStart w:id="1398" w:name="_Toc37256246"/>
      <w:bookmarkStart w:id="1399" w:name="_Toc45890080"/>
      <w:bookmarkStart w:id="1400" w:name="_Toc52381905"/>
      <w:bookmarkStart w:id="1401" w:name="_Toc61375004"/>
      <w:bookmarkStart w:id="1402" w:name="_Toc67936356"/>
      <w:bookmarkStart w:id="1403" w:name="_Toc67937229"/>
      <w:r w:rsidRPr="00DF6DD6">
        <w:t>6.4B</w:t>
      </w:r>
      <w:r w:rsidRPr="00DF6DD6">
        <w:tab/>
        <w:t>Transmit signal quality for DC</w:t>
      </w:r>
      <w:bookmarkEnd w:id="1395"/>
      <w:bookmarkEnd w:id="1396"/>
      <w:bookmarkEnd w:id="1397"/>
      <w:bookmarkEnd w:id="1398"/>
      <w:bookmarkEnd w:id="1399"/>
      <w:bookmarkEnd w:id="1400"/>
      <w:bookmarkEnd w:id="1401"/>
      <w:bookmarkEnd w:id="1402"/>
      <w:bookmarkEnd w:id="140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404" w:name="_Toc21345524"/>
      <w:bookmarkStart w:id="1405" w:name="_Toc29806373"/>
      <w:bookmarkStart w:id="1406" w:name="_Toc37255906"/>
      <w:bookmarkStart w:id="1407" w:name="_Toc37256247"/>
      <w:bookmarkStart w:id="1408" w:name="_Toc45890081"/>
      <w:bookmarkStart w:id="140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410" w:name="_Toc61375005"/>
      <w:bookmarkStart w:id="1411" w:name="_Toc67936357"/>
      <w:bookmarkStart w:id="1412" w:name="_Toc67937230"/>
      <w:r w:rsidRPr="00DF6DD6">
        <w:t>6.4B.2</w:t>
      </w:r>
      <w:r w:rsidRPr="00DF6DD6">
        <w:tab/>
      </w:r>
      <w:bookmarkStart w:id="1413" w:name="_Hlk2795160"/>
      <w:r w:rsidRPr="00DF6DD6">
        <w:t xml:space="preserve">Transmit modulation quality for </w:t>
      </w:r>
      <w:bookmarkEnd w:id="1413"/>
      <w:r w:rsidRPr="00DF6DD6">
        <w:t>DC</w:t>
      </w:r>
      <w:bookmarkEnd w:id="1404"/>
      <w:bookmarkEnd w:id="1405"/>
      <w:bookmarkEnd w:id="1406"/>
      <w:bookmarkEnd w:id="1407"/>
      <w:bookmarkEnd w:id="1408"/>
      <w:bookmarkEnd w:id="1409"/>
      <w:bookmarkEnd w:id="1410"/>
      <w:bookmarkEnd w:id="1411"/>
      <w:bookmarkEnd w:id="1412"/>
    </w:p>
    <w:p w14:paraId="050FD2FB" w14:textId="1A3D9390" w:rsidR="002567EC" w:rsidRPr="00DF6DD6" w:rsidRDefault="002567EC" w:rsidP="002567EC">
      <w:pPr>
        <w:pStyle w:val="Heading4"/>
      </w:pPr>
      <w:bookmarkStart w:id="1414" w:name="_Toc21345525"/>
      <w:bookmarkStart w:id="1415" w:name="_Toc29806374"/>
      <w:bookmarkStart w:id="1416" w:name="_Toc37255907"/>
      <w:bookmarkStart w:id="1417" w:name="_Toc37256248"/>
      <w:bookmarkStart w:id="1418" w:name="_Toc45890082"/>
      <w:bookmarkStart w:id="1419" w:name="_Toc52381907"/>
      <w:bookmarkStart w:id="1420" w:name="_Toc61375006"/>
      <w:bookmarkStart w:id="1421" w:name="_Toc67936358"/>
      <w:bookmarkStart w:id="1422" w:name="_Toc67937231"/>
      <w:r w:rsidRPr="00DF6DD6">
        <w:t>6.4B.2.1</w:t>
      </w:r>
      <w:r w:rsidRPr="00DF6DD6">
        <w:tab/>
      </w:r>
      <w:r w:rsidR="00141A76" w:rsidRPr="00DF6DD6">
        <w:t xml:space="preserve">Transmit modulation quality for </w:t>
      </w:r>
      <w:r w:rsidRPr="00DF6DD6">
        <w:t>Intra-band contiguous EN-DC</w:t>
      </w:r>
      <w:bookmarkEnd w:id="1414"/>
      <w:bookmarkEnd w:id="1415"/>
      <w:bookmarkEnd w:id="1416"/>
      <w:bookmarkEnd w:id="1417"/>
      <w:bookmarkEnd w:id="1418"/>
      <w:bookmarkEnd w:id="1419"/>
      <w:bookmarkEnd w:id="1420"/>
      <w:bookmarkEnd w:id="1421"/>
      <w:bookmarkEnd w:id="1422"/>
    </w:p>
    <w:p w14:paraId="4B1D9B2F" w14:textId="77777777" w:rsidR="002567EC" w:rsidRPr="00DF6DD6" w:rsidRDefault="002567EC" w:rsidP="00C42558">
      <w:pPr>
        <w:pStyle w:val="Heading5"/>
      </w:pPr>
      <w:bookmarkStart w:id="1423" w:name="_Toc21345526"/>
      <w:bookmarkStart w:id="1424" w:name="_Toc29806375"/>
      <w:bookmarkStart w:id="1425" w:name="_Toc37255908"/>
      <w:bookmarkStart w:id="1426" w:name="_Toc37256249"/>
      <w:bookmarkStart w:id="1427" w:name="_Toc45890083"/>
      <w:bookmarkStart w:id="1428" w:name="_Toc52381908"/>
      <w:bookmarkStart w:id="1429" w:name="_Toc61375007"/>
      <w:bookmarkStart w:id="1430" w:name="_Toc67936359"/>
      <w:bookmarkStart w:id="1431" w:name="_Toc67937232"/>
      <w:r w:rsidRPr="00DF6DD6">
        <w:t>6.4B.2.1.1</w:t>
      </w:r>
      <w:r w:rsidRPr="00DF6DD6">
        <w:tab/>
        <w:t>Error Vector Magnitude</w:t>
      </w:r>
      <w:bookmarkEnd w:id="1423"/>
      <w:bookmarkEnd w:id="1424"/>
      <w:bookmarkEnd w:id="1425"/>
      <w:bookmarkEnd w:id="1426"/>
      <w:bookmarkEnd w:id="1427"/>
      <w:bookmarkEnd w:id="1428"/>
      <w:bookmarkEnd w:id="1429"/>
      <w:bookmarkEnd w:id="1430"/>
      <w:bookmarkEnd w:id="1431"/>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432" w:name="_Toc21345527"/>
      <w:bookmarkStart w:id="1433" w:name="_Toc29806376"/>
      <w:bookmarkStart w:id="1434" w:name="_Toc37255909"/>
      <w:bookmarkStart w:id="1435" w:name="_Toc37256250"/>
      <w:bookmarkStart w:id="1436" w:name="_Toc45890084"/>
      <w:bookmarkStart w:id="1437" w:name="_Toc52381909"/>
      <w:bookmarkStart w:id="1438" w:name="_Toc61375008"/>
      <w:bookmarkStart w:id="1439" w:name="_Toc67936360"/>
      <w:bookmarkStart w:id="1440" w:name="_Toc67937233"/>
      <w:r w:rsidRPr="00DF6DD6">
        <w:t>6.4B.2.1.2</w:t>
      </w:r>
      <w:r w:rsidRPr="00DF6DD6">
        <w:tab/>
        <w:t>Carrier leakage</w:t>
      </w:r>
      <w:bookmarkEnd w:id="1432"/>
      <w:bookmarkEnd w:id="1433"/>
      <w:bookmarkEnd w:id="1434"/>
      <w:bookmarkEnd w:id="1435"/>
      <w:bookmarkEnd w:id="1436"/>
      <w:bookmarkEnd w:id="1437"/>
      <w:bookmarkEnd w:id="1438"/>
      <w:bookmarkEnd w:id="1439"/>
      <w:bookmarkEnd w:id="1440"/>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441" w:name="_Toc21345528"/>
      <w:bookmarkStart w:id="1442" w:name="_Toc29806377"/>
      <w:bookmarkStart w:id="1443" w:name="_Toc37255910"/>
      <w:bookmarkStart w:id="1444" w:name="_Toc37256251"/>
      <w:bookmarkStart w:id="1445" w:name="_Toc45890085"/>
      <w:bookmarkStart w:id="1446" w:name="_Toc52381910"/>
      <w:bookmarkStart w:id="1447" w:name="_Toc61375009"/>
      <w:bookmarkStart w:id="1448" w:name="_Toc67936361"/>
      <w:bookmarkStart w:id="1449" w:name="_Toc67937234"/>
      <w:r w:rsidRPr="00DF6DD6">
        <w:t>6.4B.2.1.3</w:t>
      </w:r>
      <w:r w:rsidRPr="00DF6DD6">
        <w:tab/>
        <w:t>In-band emissions</w:t>
      </w:r>
      <w:bookmarkEnd w:id="1441"/>
      <w:bookmarkEnd w:id="1442"/>
      <w:bookmarkEnd w:id="1443"/>
      <w:bookmarkEnd w:id="1444"/>
      <w:bookmarkEnd w:id="1445"/>
      <w:bookmarkEnd w:id="1446"/>
      <w:bookmarkEnd w:id="1447"/>
      <w:bookmarkEnd w:id="1448"/>
      <w:bookmarkEnd w:id="144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50" w:name="_Toc21345529"/>
      <w:bookmarkStart w:id="1451" w:name="_Toc29806378"/>
      <w:bookmarkStart w:id="1452" w:name="_Toc37255911"/>
      <w:bookmarkStart w:id="1453" w:name="_Toc37256252"/>
      <w:bookmarkStart w:id="1454" w:name="_Toc45890086"/>
      <w:bookmarkStart w:id="1455" w:name="_Toc52381911"/>
      <w:bookmarkStart w:id="1456" w:name="_Toc61375010"/>
      <w:bookmarkStart w:id="1457" w:name="_Toc67936362"/>
      <w:bookmarkStart w:id="1458" w:name="_Toc67937235"/>
      <w:r w:rsidRPr="00DF6DD6">
        <w:t>6.4B.2.2</w:t>
      </w:r>
      <w:r w:rsidRPr="00DF6DD6">
        <w:tab/>
      </w:r>
      <w:r w:rsidR="00141A76" w:rsidRPr="00DF6DD6">
        <w:t xml:space="preserve">Transmit modulation quality for </w:t>
      </w:r>
      <w:r w:rsidRPr="00DF6DD6">
        <w:t>Intra-band non-contiguous EN-DC</w:t>
      </w:r>
      <w:bookmarkEnd w:id="1450"/>
      <w:bookmarkEnd w:id="1451"/>
      <w:bookmarkEnd w:id="1452"/>
      <w:bookmarkEnd w:id="1453"/>
      <w:bookmarkEnd w:id="1454"/>
      <w:bookmarkEnd w:id="1455"/>
      <w:bookmarkEnd w:id="1456"/>
      <w:bookmarkEnd w:id="1457"/>
      <w:bookmarkEnd w:id="1458"/>
    </w:p>
    <w:p w14:paraId="726E5020" w14:textId="77777777" w:rsidR="00A5668D" w:rsidRPr="00DF6DD6" w:rsidRDefault="00A5668D" w:rsidP="00A5668D">
      <w:pPr>
        <w:pStyle w:val="Heading5"/>
      </w:pPr>
      <w:bookmarkStart w:id="1459" w:name="_Toc21345530"/>
      <w:bookmarkStart w:id="1460" w:name="_Toc29806379"/>
      <w:bookmarkStart w:id="1461" w:name="_Toc37255912"/>
      <w:bookmarkStart w:id="1462" w:name="_Toc37256253"/>
      <w:bookmarkStart w:id="1463" w:name="_Toc45890087"/>
      <w:bookmarkStart w:id="1464" w:name="_Toc52381912"/>
      <w:bookmarkStart w:id="1465" w:name="_Toc61375011"/>
      <w:bookmarkStart w:id="1466" w:name="_Toc67936363"/>
      <w:bookmarkStart w:id="1467" w:name="_Toc67937236"/>
      <w:r w:rsidRPr="00DF6DD6">
        <w:t>6.4B.2.2.1</w:t>
      </w:r>
      <w:r w:rsidRPr="00DF6DD6">
        <w:tab/>
        <w:t>Error Vector Magnitude</w:t>
      </w:r>
      <w:bookmarkEnd w:id="1459"/>
      <w:bookmarkEnd w:id="1460"/>
      <w:bookmarkEnd w:id="1461"/>
      <w:bookmarkEnd w:id="1462"/>
      <w:bookmarkEnd w:id="1463"/>
      <w:bookmarkEnd w:id="1464"/>
      <w:bookmarkEnd w:id="1465"/>
      <w:bookmarkEnd w:id="1466"/>
      <w:bookmarkEnd w:id="146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68" w:name="_Toc21345531"/>
      <w:bookmarkStart w:id="1469" w:name="_Toc29806380"/>
      <w:bookmarkStart w:id="1470" w:name="_Toc37255913"/>
      <w:bookmarkStart w:id="1471" w:name="_Toc37256254"/>
      <w:bookmarkStart w:id="1472" w:name="_Toc45890088"/>
      <w:bookmarkStart w:id="1473" w:name="_Toc52381913"/>
      <w:bookmarkStart w:id="1474" w:name="_Toc61375012"/>
      <w:bookmarkStart w:id="1475" w:name="_Toc67936364"/>
      <w:bookmarkStart w:id="1476" w:name="_Toc67937237"/>
      <w:r w:rsidRPr="00DF6DD6">
        <w:t>6.4B.2.2.2</w:t>
      </w:r>
      <w:r w:rsidRPr="00DF6DD6">
        <w:tab/>
        <w:t>Carrier leakage</w:t>
      </w:r>
      <w:bookmarkEnd w:id="1468"/>
      <w:bookmarkEnd w:id="1469"/>
      <w:bookmarkEnd w:id="1470"/>
      <w:bookmarkEnd w:id="1471"/>
      <w:bookmarkEnd w:id="1472"/>
      <w:bookmarkEnd w:id="1473"/>
      <w:bookmarkEnd w:id="1474"/>
      <w:bookmarkEnd w:id="1475"/>
      <w:bookmarkEnd w:id="1476"/>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77" w:name="_Toc21345532"/>
      <w:bookmarkStart w:id="1478" w:name="_Toc29806381"/>
      <w:bookmarkStart w:id="1479" w:name="_Toc37255914"/>
      <w:bookmarkStart w:id="1480" w:name="_Toc37256255"/>
      <w:bookmarkStart w:id="1481" w:name="_Toc45890089"/>
      <w:bookmarkStart w:id="1482" w:name="_Toc52381914"/>
      <w:bookmarkStart w:id="1483" w:name="_Toc61375013"/>
      <w:bookmarkStart w:id="1484" w:name="_Toc67936365"/>
      <w:bookmarkStart w:id="1485" w:name="_Toc67937238"/>
      <w:r w:rsidRPr="00DF6DD6">
        <w:t>6.4B.2.2.3</w:t>
      </w:r>
      <w:r w:rsidRPr="00DF6DD6">
        <w:tab/>
        <w:t>In-band emissions</w:t>
      </w:r>
      <w:bookmarkEnd w:id="1477"/>
      <w:bookmarkEnd w:id="1478"/>
      <w:bookmarkEnd w:id="1479"/>
      <w:bookmarkEnd w:id="1480"/>
      <w:bookmarkEnd w:id="1481"/>
      <w:bookmarkEnd w:id="1482"/>
      <w:bookmarkEnd w:id="1483"/>
      <w:bookmarkEnd w:id="1484"/>
      <w:bookmarkEnd w:id="1485"/>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86" w:name="_Toc21345533"/>
      <w:bookmarkStart w:id="1487"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88" w:name="_Toc37255915"/>
      <w:bookmarkStart w:id="1489" w:name="_Toc37256256"/>
      <w:bookmarkStart w:id="1490" w:name="_Toc45890090"/>
      <w:bookmarkStart w:id="1491" w:name="_Toc52381915"/>
      <w:bookmarkStart w:id="1492" w:name="_Toc61375014"/>
      <w:bookmarkStart w:id="1493" w:name="_Toc67936366"/>
      <w:bookmarkStart w:id="1494" w:name="_Toc67937239"/>
      <w:r w:rsidRPr="00DF6DD6">
        <w:t>6.4B.2.3a</w:t>
      </w:r>
      <w:r w:rsidRPr="00DF6DD6">
        <w:tab/>
        <w:t>Transmit modulation quality for Inter-band NE-DC within FR1</w:t>
      </w:r>
      <w:bookmarkEnd w:id="1486"/>
      <w:bookmarkEnd w:id="1487"/>
      <w:bookmarkEnd w:id="1488"/>
      <w:bookmarkEnd w:id="1489"/>
      <w:bookmarkEnd w:id="1490"/>
      <w:bookmarkEnd w:id="1491"/>
      <w:bookmarkEnd w:id="1492"/>
      <w:bookmarkEnd w:id="1493"/>
      <w:bookmarkEnd w:id="1494"/>
    </w:p>
    <w:p w14:paraId="36235DBD" w14:textId="77777777" w:rsidR="00CE04D0" w:rsidRPr="00B878DE" w:rsidRDefault="00CE04D0" w:rsidP="00CE04D0">
      <w:bookmarkStart w:id="1495" w:name="_Toc21345534"/>
      <w:bookmarkStart w:id="149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97" w:name="_Toc37255916"/>
      <w:bookmarkStart w:id="1498" w:name="_Toc37256257"/>
      <w:bookmarkStart w:id="1499" w:name="_Toc45890091"/>
      <w:bookmarkStart w:id="1500" w:name="_Toc52381916"/>
      <w:bookmarkStart w:id="1501" w:name="_Toc61375015"/>
      <w:bookmarkStart w:id="1502" w:name="_Toc67936367"/>
      <w:bookmarkStart w:id="1503" w:name="_Toc67937240"/>
      <w:r w:rsidRPr="00DF6DD6">
        <w:t>6.4B.2.4</w:t>
      </w:r>
      <w:r w:rsidRPr="00DF6DD6">
        <w:tab/>
        <w:t>Transmit modulation quality for Inter-band EN-DC in</w:t>
      </w:r>
      <w:r w:rsidR="00C97A99" w:rsidRPr="00DF6DD6">
        <w:t>cluding</w:t>
      </w:r>
      <w:r w:rsidRPr="00DF6DD6">
        <w:t xml:space="preserve"> FR2</w:t>
      </w:r>
      <w:bookmarkEnd w:id="1495"/>
      <w:bookmarkEnd w:id="1496"/>
      <w:bookmarkEnd w:id="1497"/>
      <w:bookmarkEnd w:id="1498"/>
      <w:bookmarkEnd w:id="1499"/>
      <w:bookmarkEnd w:id="1500"/>
      <w:bookmarkEnd w:id="1501"/>
      <w:bookmarkEnd w:id="1502"/>
      <w:bookmarkEnd w:id="1503"/>
    </w:p>
    <w:p w14:paraId="0B683085" w14:textId="25B8AF51" w:rsidR="001135A5" w:rsidRDefault="001135A5" w:rsidP="001135A5">
      <w:pPr>
        <w:rPr>
          <w:lang w:eastAsia="zh-CN"/>
        </w:rPr>
      </w:pPr>
      <w:bookmarkStart w:id="1504" w:name="_Toc21345535"/>
      <w:bookmarkStart w:id="1505" w:name="_Toc29806384"/>
      <w:bookmarkStart w:id="1506" w:name="_Toc37255917"/>
      <w:bookmarkStart w:id="1507" w:name="_Toc37256258"/>
      <w:bookmarkStart w:id="1508" w:name="_Toc45890092"/>
      <w:bookmarkStart w:id="1509"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10" w:name="_Toc61375016"/>
      <w:bookmarkStart w:id="1511" w:name="_Toc67936368"/>
      <w:bookmarkStart w:id="1512" w:name="_Toc67937241"/>
      <w:r w:rsidRPr="00DF6DD6">
        <w:t>6.4B.2.5</w:t>
      </w:r>
      <w:r w:rsidRPr="00DF6DD6">
        <w:tab/>
        <w:t>Transmit modulation quality for inter-band EN-DC including both FR1 and FR2</w:t>
      </w:r>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p>
    <w:p w14:paraId="700F0E38" w14:textId="77777777" w:rsidR="001310A1" w:rsidRPr="00DF6DD6" w:rsidRDefault="001310A1" w:rsidP="001310A1">
      <w:pPr>
        <w:pStyle w:val="Heading2"/>
      </w:pPr>
      <w:bookmarkStart w:id="1522" w:name="_Toc21345537"/>
      <w:bookmarkStart w:id="1523" w:name="_Toc29806386"/>
      <w:bookmarkStart w:id="1524" w:name="_Toc37255919"/>
      <w:bookmarkStart w:id="1525" w:name="_Toc37256260"/>
      <w:bookmarkStart w:id="1526" w:name="_Toc45890094"/>
      <w:bookmarkStart w:id="1527" w:name="_Toc52381919"/>
      <w:bookmarkStart w:id="1528" w:name="_Toc61375018"/>
      <w:bookmarkStart w:id="1529" w:name="_Toc67936370"/>
      <w:bookmarkStart w:id="1530" w:name="_Toc67937243"/>
      <w:r w:rsidRPr="00DF6DD6">
        <w:t>6.5A</w:t>
      </w:r>
      <w:r w:rsidRPr="00DF6DD6">
        <w:tab/>
        <w:t>Output RF spectrum emissions for CA</w:t>
      </w:r>
      <w:bookmarkEnd w:id="1522"/>
      <w:bookmarkEnd w:id="1523"/>
      <w:bookmarkEnd w:id="1524"/>
      <w:bookmarkEnd w:id="1525"/>
      <w:bookmarkEnd w:id="1526"/>
      <w:bookmarkEnd w:id="1527"/>
      <w:bookmarkEnd w:id="1528"/>
      <w:bookmarkEnd w:id="1529"/>
      <w:bookmarkEnd w:id="1530"/>
    </w:p>
    <w:p w14:paraId="28DBCAB6" w14:textId="77777777" w:rsidR="001310A1" w:rsidRPr="00DF6DD6" w:rsidRDefault="001310A1" w:rsidP="001310A1">
      <w:pPr>
        <w:pStyle w:val="Heading3"/>
      </w:pPr>
      <w:bookmarkStart w:id="1531" w:name="_Toc21345538"/>
      <w:bookmarkStart w:id="1532" w:name="_Toc29806387"/>
      <w:bookmarkStart w:id="1533" w:name="_Toc37255920"/>
      <w:bookmarkStart w:id="1534" w:name="_Toc37256261"/>
      <w:bookmarkStart w:id="1535" w:name="_Toc45890095"/>
      <w:bookmarkStart w:id="1536" w:name="_Toc52381920"/>
      <w:bookmarkStart w:id="1537" w:name="_Toc61375019"/>
      <w:bookmarkStart w:id="1538" w:name="_Toc67936371"/>
      <w:bookmarkStart w:id="1539" w:name="_Toc67937244"/>
      <w:r w:rsidRPr="00DF6DD6">
        <w:t>6.5A.1</w:t>
      </w:r>
      <w:r w:rsidRPr="00DF6DD6">
        <w:tab/>
        <w:t>Occupied bandwidth for CA</w:t>
      </w:r>
      <w:bookmarkEnd w:id="1531"/>
      <w:bookmarkEnd w:id="1532"/>
      <w:bookmarkEnd w:id="1533"/>
      <w:bookmarkEnd w:id="1534"/>
      <w:bookmarkEnd w:id="1535"/>
      <w:bookmarkEnd w:id="1536"/>
      <w:bookmarkEnd w:id="1537"/>
      <w:bookmarkEnd w:id="1538"/>
      <w:bookmarkEnd w:id="153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40" w:name="_Toc21345539"/>
      <w:bookmarkStart w:id="1541" w:name="_Toc29806388"/>
      <w:bookmarkStart w:id="1542" w:name="_Toc37255921"/>
      <w:bookmarkStart w:id="1543" w:name="_Toc37256262"/>
      <w:bookmarkStart w:id="1544" w:name="_Toc45890096"/>
      <w:bookmarkStart w:id="1545" w:name="_Toc52381921"/>
      <w:bookmarkStart w:id="1546" w:name="_Toc61375020"/>
      <w:bookmarkStart w:id="1547" w:name="_Toc67936372"/>
      <w:bookmarkStart w:id="1548" w:name="_Toc67937245"/>
      <w:r w:rsidRPr="00DF6DD6">
        <w:t>6.5A.2</w:t>
      </w:r>
      <w:r w:rsidRPr="00DF6DD6">
        <w:tab/>
        <w:t>Out-of-band emissions for CA</w:t>
      </w:r>
      <w:bookmarkEnd w:id="1540"/>
      <w:bookmarkEnd w:id="1541"/>
      <w:bookmarkEnd w:id="1542"/>
      <w:bookmarkEnd w:id="1543"/>
      <w:bookmarkEnd w:id="1544"/>
      <w:bookmarkEnd w:id="1545"/>
      <w:bookmarkEnd w:id="1546"/>
      <w:bookmarkEnd w:id="1547"/>
      <w:bookmarkEnd w:id="1548"/>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49" w:name="_Toc21345540"/>
      <w:bookmarkStart w:id="1550" w:name="_Toc29806389"/>
      <w:bookmarkStart w:id="1551" w:name="_Toc37255922"/>
      <w:bookmarkStart w:id="1552" w:name="_Toc37256263"/>
      <w:bookmarkStart w:id="1553" w:name="_Toc45890097"/>
      <w:bookmarkStart w:id="1554" w:name="_Toc52381922"/>
      <w:bookmarkStart w:id="1555" w:name="_Toc61375021"/>
      <w:bookmarkStart w:id="1556" w:name="_Toc67936373"/>
      <w:bookmarkStart w:id="1557" w:name="_Toc67937246"/>
      <w:r w:rsidRPr="00DF6DD6">
        <w:t>6.5A.3</w:t>
      </w:r>
      <w:r w:rsidRPr="00DF6DD6">
        <w:tab/>
        <w:t>Spurious emissions for CA</w:t>
      </w:r>
      <w:bookmarkEnd w:id="1549"/>
      <w:bookmarkEnd w:id="1550"/>
      <w:bookmarkEnd w:id="1551"/>
      <w:bookmarkEnd w:id="1552"/>
      <w:bookmarkEnd w:id="1553"/>
      <w:bookmarkEnd w:id="1554"/>
      <w:bookmarkEnd w:id="1555"/>
      <w:bookmarkEnd w:id="1556"/>
      <w:bookmarkEnd w:id="1557"/>
    </w:p>
    <w:p w14:paraId="3028775E" w14:textId="3DDF0965" w:rsidR="001A118F" w:rsidRPr="00DF6DD6" w:rsidRDefault="001A118F" w:rsidP="001A118F">
      <w:pPr>
        <w:pStyle w:val="Heading4"/>
        <w:rPr>
          <w:lang w:val="en-US" w:eastAsia="zh-CN"/>
        </w:rPr>
      </w:pPr>
      <w:bookmarkStart w:id="1558" w:name="_Toc21345541"/>
      <w:bookmarkStart w:id="1559" w:name="_Toc29806390"/>
      <w:bookmarkStart w:id="1560" w:name="_Toc37255923"/>
      <w:bookmarkStart w:id="1561" w:name="_Toc37256264"/>
      <w:bookmarkStart w:id="1562" w:name="_Toc45890098"/>
      <w:bookmarkStart w:id="1563" w:name="_Toc52381923"/>
      <w:bookmarkStart w:id="1564" w:name="_Toc61375022"/>
      <w:bookmarkStart w:id="1565" w:name="_Toc67936374"/>
      <w:bookmarkStart w:id="1566" w:name="_Toc67937247"/>
      <w:r w:rsidRPr="00DF6DD6">
        <w:t>6.5</w:t>
      </w:r>
      <w:r w:rsidRPr="00DF6DD6">
        <w:rPr>
          <w:lang w:val="en-US" w:eastAsia="zh-CN"/>
        </w:rPr>
        <w:t>A</w:t>
      </w:r>
      <w:r w:rsidRPr="00DF6DD6">
        <w:t>.3.1</w:t>
      </w:r>
      <w:r w:rsidRPr="00DF6DD6">
        <w:tab/>
        <w:t>In</w:t>
      </w:r>
      <w:r w:rsidRPr="00DF6DD6">
        <w:rPr>
          <w:lang w:val="en-US" w:eastAsia="zh-CN"/>
        </w:rPr>
        <w:t>ter-band CA between FR1 and FR2</w:t>
      </w:r>
      <w:bookmarkEnd w:id="1558"/>
      <w:bookmarkEnd w:id="1559"/>
      <w:bookmarkEnd w:id="1560"/>
      <w:bookmarkEnd w:id="1561"/>
      <w:bookmarkEnd w:id="1562"/>
      <w:bookmarkEnd w:id="1563"/>
      <w:bookmarkEnd w:id="1564"/>
      <w:bookmarkEnd w:id="1565"/>
      <w:bookmarkEnd w:id="1566"/>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567" w:name="_Toc21345542"/>
      <w:bookmarkStart w:id="1568" w:name="_Toc29806391"/>
      <w:bookmarkStart w:id="1569" w:name="_Toc37255924"/>
      <w:bookmarkStart w:id="1570" w:name="_Toc37256265"/>
      <w:bookmarkStart w:id="1571" w:name="_Toc45890099"/>
      <w:bookmarkStart w:id="1572" w:name="_Toc52381924"/>
      <w:bookmarkStart w:id="1573" w:name="_Toc61375023"/>
      <w:bookmarkStart w:id="1574" w:name="_Toc67936375"/>
      <w:bookmarkStart w:id="1575" w:name="_Toc67937248"/>
      <w:r w:rsidRPr="00DF6DD6">
        <w:t>6.5A.4</w:t>
      </w:r>
      <w:r w:rsidRPr="00DF6DD6">
        <w:tab/>
        <w:t>Transmit intermodulation for CA</w:t>
      </w:r>
      <w:bookmarkEnd w:id="1567"/>
      <w:bookmarkEnd w:id="1568"/>
      <w:bookmarkEnd w:id="1569"/>
      <w:bookmarkEnd w:id="1570"/>
      <w:bookmarkEnd w:id="1571"/>
      <w:bookmarkEnd w:id="1572"/>
      <w:bookmarkEnd w:id="1573"/>
      <w:bookmarkEnd w:id="1574"/>
      <w:bookmarkEnd w:id="1575"/>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576" w:name="_Toc21345543"/>
      <w:bookmarkStart w:id="1577" w:name="_Toc29806392"/>
      <w:bookmarkStart w:id="1578" w:name="_Toc37255925"/>
      <w:bookmarkStart w:id="1579" w:name="_Toc37256266"/>
      <w:bookmarkStart w:id="1580" w:name="_Toc45890100"/>
      <w:bookmarkStart w:id="1581" w:name="_Toc52381925"/>
      <w:bookmarkStart w:id="1582" w:name="_Toc61375024"/>
      <w:bookmarkStart w:id="1583" w:name="_Toc67936376"/>
      <w:bookmarkStart w:id="1584" w:name="_Toc67937249"/>
      <w:r w:rsidRPr="00DF6DD6">
        <w:t>6.5B</w:t>
      </w:r>
      <w:r w:rsidRPr="00DF6DD6">
        <w:tab/>
        <w:t>Output RF spectrum emissions for DC</w:t>
      </w:r>
      <w:bookmarkEnd w:id="1576"/>
      <w:bookmarkEnd w:id="1577"/>
      <w:bookmarkEnd w:id="1578"/>
      <w:bookmarkEnd w:id="1579"/>
      <w:bookmarkEnd w:id="1580"/>
      <w:bookmarkEnd w:id="1581"/>
      <w:bookmarkEnd w:id="1582"/>
      <w:bookmarkEnd w:id="1583"/>
      <w:bookmarkEnd w:id="1584"/>
    </w:p>
    <w:p w14:paraId="49AE91CF" w14:textId="444B4CD0" w:rsidR="001310A1" w:rsidRPr="00DF6DD6" w:rsidRDefault="001310A1" w:rsidP="001310A1">
      <w:pPr>
        <w:pStyle w:val="Heading3"/>
      </w:pPr>
      <w:bookmarkStart w:id="1585" w:name="_Toc21345544"/>
      <w:bookmarkStart w:id="1586" w:name="_Toc29806393"/>
      <w:bookmarkStart w:id="1587" w:name="_Toc37255926"/>
      <w:bookmarkStart w:id="1588" w:name="_Toc37256267"/>
      <w:bookmarkStart w:id="1589" w:name="_Toc45890101"/>
      <w:bookmarkStart w:id="1590" w:name="_Toc52381926"/>
      <w:bookmarkStart w:id="1591" w:name="_Toc61375025"/>
      <w:bookmarkStart w:id="1592" w:name="_Toc67936377"/>
      <w:bookmarkStart w:id="1593" w:name="_Toc67937250"/>
      <w:r w:rsidRPr="00DF6DD6">
        <w:t>6.5B.1</w:t>
      </w:r>
      <w:r w:rsidRPr="00DF6DD6">
        <w:tab/>
        <w:t>Occupied bandwidth for EN-DC</w:t>
      </w:r>
      <w:bookmarkEnd w:id="1585"/>
      <w:bookmarkEnd w:id="1586"/>
      <w:bookmarkEnd w:id="1587"/>
      <w:bookmarkEnd w:id="1588"/>
      <w:bookmarkEnd w:id="1589"/>
      <w:bookmarkEnd w:id="1590"/>
      <w:bookmarkEnd w:id="1591"/>
      <w:bookmarkEnd w:id="1592"/>
      <w:bookmarkEnd w:id="1593"/>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594" w:name="_Toc21345545"/>
      <w:bookmarkStart w:id="1595" w:name="_Toc29806394"/>
      <w:bookmarkStart w:id="1596" w:name="_Toc37255927"/>
      <w:bookmarkStart w:id="1597" w:name="_Toc37256268"/>
      <w:bookmarkStart w:id="1598" w:name="_Toc45890102"/>
      <w:bookmarkStart w:id="1599" w:name="_Toc52381927"/>
      <w:bookmarkStart w:id="1600" w:name="_Toc61375026"/>
      <w:bookmarkStart w:id="1601" w:name="_Toc67936378"/>
      <w:bookmarkStart w:id="1602" w:name="_Toc67937251"/>
      <w:r w:rsidRPr="00DF6DD6">
        <w:t>6.5B.1.4</w:t>
      </w:r>
      <w:r w:rsidRPr="00DF6DD6">
        <w:tab/>
        <w:t>Inter-band EN-DC including FR2</w:t>
      </w:r>
      <w:bookmarkEnd w:id="1594"/>
      <w:bookmarkEnd w:id="1595"/>
      <w:bookmarkEnd w:id="1596"/>
      <w:bookmarkEnd w:id="1597"/>
      <w:bookmarkEnd w:id="1598"/>
      <w:bookmarkEnd w:id="1599"/>
      <w:bookmarkEnd w:id="1600"/>
      <w:bookmarkEnd w:id="1601"/>
      <w:bookmarkEnd w:id="1602"/>
    </w:p>
    <w:p w14:paraId="2387BAEE" w14:textId="2C068E25" w:rsidR="001135A5" w:rsidRDefault="001135A5" w:rsidP="001135A5">
      <w:pPr>
        <w:rPr>
          <w:lang w:val="en-US"/>
        </w:rPr>
      </w:pPr>
      <w:bookmarkStart w:id="1603" w:name="_Toc21345546"/>
      <w:bookmarkStart w:id="1604" w:name="_Toc29806395"/>
      <w:bookmarkStart w:id="1605" w:name="_Toc37255928"/>
      <w:bookmarkStart w:id="1606" w:name="_Toc37256269"/>
      <w:bookmarkStart w:id="1607" w:name="_Toc45890103"/>
      <w:bookmarkStart w:id="160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09" w:name="_Toc61375027"/>
      <w:bookmarkStart w:id="1610" w:name="_Toc67936379"/>
      <w:bookmarkStart w:id="1611" w:name="_Toc67937252"/>
      <w:r w:rsidRPr="00DF6DD6">
        <w:rPr>
          <w:lang w:val="en-US"/>
        </w:rPr>
        <w:t>6.5B.1.5</w:t>
      </w:r>
      <w:r w:rsidRPr="00DF6DD6">
        <w:rPr>
          <w:lang w:val="en-US"/>
        </w:rPr>
        <w:tab/>
        <w:t>Inter-band EN-DC including both FR1 and FR2</w:t>
      </w:r>
      <w:bookmarkEnd w:id="1603"/>
      <w:bookmarkEnd w:id="1604"/>
      <w:bookmarkEnd w:id="1605"/>
      <w:bookmarkEnd w:id="1606"/>
      <w:bookmarkEnd w:id="1607"/>
      <w:bookmarkEnd w:id="1608"/>
      <w:bookmarkEnd w:id="1609"/>
      <w:bookmarkEnd w:id="1610"/>
      <w:bookmarkEnd w:id="1611"/>
    </w:p>
    <w:p w14:paraId="6871DD97" w14:textId="77777777" w:rsidR="001135A5" w:rsidRDefault="001135A5" w:rsidP="001135A5">
      <w:pPr>
        <w:rPr>
          <w:lang w:val="en-US"/>
        </w:rPr>
      </w:pPr>
      <w:bookmarkStart w:id="1612" w:name="_Toc21345547"/>
      <w:bookmarkStart w:id="1613" w:name="_Toc29806396"/>
      <w:bookmarkStart w:id="1614" w:name="_Toc37255929"/>
      <w:bookmarkStart w:id="1615" w:name="_Toc37256270"/>
      <w:bookmarkStart w:id="1616" w:name="_Toc45890104"/>
      <w:bookmarkStart w:id="1617"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18" w:name="_Toc61375028"/>
      <w:bookmarkStart w:id="1619" w:name="_Toc67936380"/>
      <w:bookmarkStart w:id="1620" w:name="_Toc67937253"/>
      <w:r w:rsidRPr="00DF6DD6">
        <w:t>6.5B.2</w:t>
      </w:r>
      <w:r w:rsidRPr="00DF6DD6">
        <w:tab/>
        <w:t>Out-of-band emissions for DC</w:t>
      </w:r>
      <w:bookmarkEnd w:id="1612"/>
      <w:bookmarkEnd w:id="1613"/>
      <w:bookmarkEnd w:id="1614"/>
      <w:bookmarkEnd w:id="1615"/>
      <w:bookmarkEnd w:id="1616"/>
      <w:bookmarkEnd w:id="1617"/>
      <w:bookmarkEnd w:id="1618"/>
      <w:bookmarkEnd w:id="1619"/>
      <w:bookmarkEnd w:id="1620"/>
    </w:p>
    <w:p w14:paraId="58FC0CA8" w14:textId="77777777" w:rsidR="001310A1" w:rsidRPr="00DF6DD6" w:rsidRDefault="001310A1" w:rsidP="001310A1">
      <w:pPr>
        <w:pStyle w:val="Heading4"/>
      </w:pPr>
      <w:bookmarkStart w:id="1621" w:name="_Toc21345548"/>
      <w:bookmarkStart w:id="1622" w:name="_Toc29806397"/>
      <w:bookmarkStart w:id="1623" w:name="_Toc37255930"/>
      <w:bookmarkStart w:id="1624" w:name="_Toc37256271"/>
      <w:bookmarkStart w:id="1625" w:name="_Toc45890105"/>
      <w:bookmarkStart w:id="1626" w:name="_Toc52381930"/>
      <w:bookmarkStart w:id="1627" w:name="_Toc61375029"/>
      <w:bookmarkStart w:id="1628" w:name="_Toc67936381"/>
      <w:bookmarkStart w:id="1629" w:name="_Toc67937254"/>
      <w:r w:rsidRPr="00DF6DD6">
        <w:t>6.5B.2.1</w:t>
      </w:r>
      <w:r w:rsidRPr="00DF6DD6">
        <w:tab/>
        <w:t>Intra-band contiguous EN-DC</w:t>
      </w:r>
      <w:bookmarkEnd w:id="1621"/>
      <w:bookmarkEnd w:id="1622"/>
      <w:bookmarkEnd w:id="1623"/>
      <w:bookmarkEnd w:id="1624"/>
      <w:bookmarkEnd w:id="1625"/>
      <w:bookmarkEnd w:id="1626"/>
      <w:bookmarkEnd w:id="1627"/>
      <w:bookmarkEnd w:id="1628"/>
      <w:bookmarkEnd w:id="162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630" w:name="_Toc21345549"/>
      <w:bookmarkStart w:id="1631" w:name="_Toc29806398"/>
      <w:bookmarkStart w:id="1632" w:name="_Toc37255931"/>
      <w:bookmarkStart w:id="1633" w:name="_Toc37256272"/>
      <w:bookmarkStart w:id="1634" w:name="_Toc45890106"/>
      <w:bookmarkStart w:id="1635" w:name="_Toc52381931"/>
      <w:bookmarkStart w:id="1636" w:name="_Toc61375030"/>
      <w:bookmarkStart w:id="1637" w:name="_Toc67936382"/>
      <w:bookmarkStart w:id="1638" w:name="_Toc67937255"/>
      <w:r w:rsidRPr="00DF6DD6">
        <w:t>6.5B.2.1.1</w:t>
      </w:r>
      <w:r w:rsidRPr="00DF6DD6">
        <w:tab/>
        <w:t>Spectrum emissions mask</w:t>
      </w:r>
      <w:bookmarkEnd w:id="1630"/>
      <w:bookmarkEnd w:id="1631"/>
      <w:bookmarkEnd w:id="1632"/>
      <w:bookmarkEnd w:id="1633"/>
      <w:bookmarkEnd w:id="1634"/>
      <w:bookmarkEnd w:id="1635"/>
      <w:bookmarkEnd w:id="1636"/>
      <w:bookmarkEnd w:id="1637"/>
      <w:bookmarkEnd w:id="1638"/>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639" w:name="_Toc21345550"/>
      <w:bookmarkStart w:id="1640" w:name="_Toc29806399"/>
      <w:bookmarkStart w:id="1641" w:name="_Toc37255932"/>
      <w:bookmarkStart w:id="1642" w:name="_Toc37256273"/>
      <w:bookmarkStart w:id="1643" w:name="_Toc45890107"/>
      <w:bookmarkStart w:id="1644" w:name="_Toc52381932"/>
      <w:bookmarkStart w:id="1645" w:name="_Toc61375031"/>
      <w:bookmarkStart w:id="1646" w:name="_Toc67936383"/>
      <w:bookmarkStart w:id="1647" w:name="_Toc67937256"/>
      <w:r w:rsidRPr="00DF6DD6">
        <w:t>6.5B.2.1.2</w:t>
      </w:r>
      <w:r w:rsidRPr="00DF6DD6">
        <w:tab/>
        <w:t>Additional spectrum emissions mask</w:t>
      </w:r>
      <w:bookmarkEnd w:id="1639"/>
      <w:bookmarkEnd w:id="1640"/>
      <w:bookmarkEnd w:id="1641"/>
      <w:bookmarkEnd w:id="1642"/>
      <w:bookmarkEnd w:id="1643"/>
      <w:bookmarkEnd w:id="1644"/>
      <w:bookmarkEnd w:id="1645"/>
      <w:bookmarkEnd w:id="1646"/>
      <w:bookmarkEnd w:id="1647"/>
    </w:p>
    <w:p w14:paraId="45803F4A" w14:textId="77777777" w:rsidR="001310A1" w:rsidRPr="00DF6DD6" w:rsidRDefault="001310A1" w:rsidP="001310A1">
      <w:pPr>
        <w:pStyle w:val="Heading6"/>
      </w:pPr>
      <w:bookmarkStart w:id="1648" w:name="_Toc21345551"/>
      <w:bookmarkStart w:id="1649" w:name="_Toc29806400"/>
      <w:bookmarkStart w:id="1650" w:name="_Toc37255933"/>
      <w:bookmarkStart w:id="1651" w:name="_Toc37256274"/>
      <w:bookmarkStart w:id="1652" w:name="_Toc45890108"/>
      <w:bookmarkStart w:id="1653" w:name="_Toc52381933"/>
      <w:bookmarkStart w:id="1654" w:name="_Toc61375032"/>
      <w:bookmarkStart w:id="1655" w:name="_Toc67936384"/>
      <w:bookmarkStart w:id="1656" w:name="_Toc67937257"/>
      <w:r w:rsidRPr="00DF6DD6">
        <w:t>6.5B.2.1.2.1</w:t>
      </w:r>
      <w:r w:rsidRPr="00DF6DD6">
        <w:tab/>
      </w:r>
      <w:r w:rsidR="00795AA3" w:rsidRPr="00DF6DD6">
        <w:rPr>
          <w:rFonts w:eastAsia="MS Mincho"/>
        </w:rPr>
        <w:t>Requirements for network signalled value "NS_35"</w:t>
      </w:r>
      <w:bookmarkEnd w:id="1648"/>
      <w:bookmarkEnd w:id="1649"/>
      <w:bookmarkEnd w:id="1650"/>
      <w:bookmarkEnd w:id="1651"/>
      <w:bookmarkEnd w:id="1652"/>
      <w:bookmarkEnd w:id="1653"/>
      <w:bookmarkEnd w:id="1654"/>
      <w:bookmarkEnd w:id="1655"/>
      <w:bookmarkEnd w:id="1656"/>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657" w:name="_Toc21345552"/>
      <w:bookmarkStart w:id="1658" w:name="_Toc29806401"/>
      <w:bookmarkStart w:id="1659" w:name="_Toc37255934"/>
      <w:bookmarkStart w:id="1660" w:name="_Toc37256275"/>
      <w:bookmarkStart w:id="1661" w:name="_Toc45890109"/>
      <w:bookmarkStart w:id="1662" w:name="_Toc52381934"/>
      <w:bookmarkStart w:id="1663" w:name="_Toc61375033"/>
      <w:bookmarkStart w:id="1664" w:name="_Toc67936385"/>
      <w:bookmarkStart w:id="1665" w:name="_Toc67937258"/>
      <w:r w:rsidRPr="00DF6DD6">
        <w:t>6.5B.2.1.2.2</w:t>
      </w:r>
      <w:r w:rsidRPr="00DF6DD6">
        <w:tab/>
      </w:r>
      <w:r w:rsidRPr="00DF6DD6">
        <w:rPr>
          <w:rFonts w:eastAsia="MS Mincho"/>
        </w:rPr>
        <w:t>Requirements for network signalled value "NS_04"</w:t>
      </w:r>
      <w:bookmarkEnd w:id="1657"/>
      <w:bookmarkEnd w:id="1658"/>
      <w:bookmarkEnd w:id="1659"/>
      <w:bookmarkEnd w:id="1660"/>
      <w:bookmarkEnd w:id="1661"/>
      <w:bookmarkEnd w:id="1662"/>
      <w:bookmarkEnd w:id="1663"/>
      <w:bookmarkEnd w:id="1664"/>
      <w:bookmarkEnd w:id="1665"/>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666" w:name="_Toc21345553"/>
      <w:bookmarkStart w:id="1667" w:name="_Toc29806402"/>
      <w:bookmarkStart w:id="1668" w:name="_Toc37255935"/>
      <w:bookmarkStart w:id="1669" w:name="_Toc37256276"/>
      <w:bookmarkStart w:id="1670" w:name="_Toc45890110"/>
      <w:bookmarkStart w:id="1671" w:name="_Toc52381935"/>
      <w:bookmarkStart w:id="1672" w:name="_Toc61375034"/>
      <w:bookmarkStart w:id="1673" w:name="_Toc67936386"/>
      <w:bookmarkStart w:id="1674" w:name="_Toc67937259"/>
      <w:r w:rsidRPr="00DF6DD6">
        <w:t>6</w:t>
      </w:r>
      <w:r w:rsidR="001310A1" w:rsidRPr="00DF6DD6">
        <w:t>.5B.2.1.3</w:t>
      </w:r>
      <w:r w:rsidR="001310A1" w:rsidRPr="00DF6DD6">
        <w:tab/>
        <w:t>Adjacent channel leakage ratio</w:t>
      </w:r>
      <w:bookmarkEnd w:id="1666"/>
      <w:bookmarkEnd w:id="1667"/>
      <w:bookmarkEnd w:id="1668"/>
      <w:bookmarkEnd w:id="1669"/>
      <w:bookmarkEnd w:id="1670"/>
      <w:bookmarkEnd w:id="1671"/>
      <w:bookmarkEnd w:id="1672"/>
      <w:bookmarkEnd w:id="1673"/>
      <w:bookmarkEnd w:id="167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675" w:name="_Toc21345554"/>
      <w:bookmarkStart w:id="1676" w:name="_Toc29806403"/>
      <w:bookmarkStart w:id="1677" w:name="_Toc37255936"/>
      <w:bookmarkStart w:id="1678" w:name="_Toc37256277"/>
      <w:bookmarkStart w:id="1679" w:name="_Toc45890111"/>
      <w:bookmarkStart w:id="1680" w:name="_Toc52381936"/>
      <w:bookmarkStart w:id="1681" w:name="_Toc61375035"/>
      <w:bookmarkStart w:id="1682" w:name="_Toc67936387"/>
      <w:bookmarkStart w:id="1683" w:name="_Toc67937260"/>
      <w:r w:rsidRPr="00DF6DD6">
        <w:t>6.5B.2.2</w:t>
      </w:r>
      <w:r w:rsidRPr="00DF6DD6">
        <w:tab/>
        <w:t>Intra-band non-contiguous EN-DC</w:t>
      </w:r>
      <w:bookmarkEnd w:id="1675"/>
      <w:bookmarkEnd w:id="1676"/>
      <w:bookmarkEnd w:id="1677"/>
      <w:bookmarkEnd w:id="1678"/>
      <w:bookmarkEnd w:id="1679"/>
      <w:bookmarkEnd w:id="1680"/>
      <w:bookmarkEnd w:id="1681"/>
      <w:bookmarkEnd w:id="1682"/>
      <w:bookmarkEnd w:id="1683"/>
    </w:p>
    <w:p w14:paraId="72A76F45" w14:textId="77777777" w:rsidR="00821B6B" w:rsidRPr="00DF6DD6" w:rsidRDefault="00821B6B" w:rsidP="00821B6B">
      <w:pPr>
        <w:pStyle w:val="Heading5"/>
      </w:pPr>
      <w:bookmarkStart w:id="1684" w:name="_Toc21345555"/>
      <w:bookmarkStart w:id="1685" w:name="_Toc29806404"/>
      <w:bookmarkStart w:id="1686" w:name="_Toc37255937"/>
      <w:bookmarkStart w:id="1687" w:name="_Toc37256278"/>
      <w:bookmarkStart w:id="1688" w:name="_Toc45890112"/>
      <w:bookmarkStart w:id="1689" w:name="_Toc52381937"/>
      <w:bookmarkStart w:id="1690" w:name="_Toc61375036"/>
      <w:bookmarkStart w:id="1691" w:name="_Toc67936388"/>
      <w:bookmarkStart w:id="1692" w:name="_Toc67937261"/>
      <w:r w:rsidRPr="00DF6DD6">
        <w:t>6.5B.2.2.1</w:t>
      </w:r>
      <w:r w:rsidRPr="00DF6DD6">
        <w:tab/>
        <w:t>Spectrum emissions mask</w:t>
      </w:r>
      <w:bookmarkEnd w:id="1684"/>
      <w:bookmarkEnd w:id="1685"/>
      <w:bookmarkEnd w:id="1686"/>
      <w:bookmarkEnd w:id="1687"/>
      <w:bookmarkEnd w:id="1688"/>
      <w:bookmarkEnd w:id="1689"/>
      <w:bookmarkEnd w:id="1690"/>
      <w:bookmarkEnd w:id="1691"/>
      <w:bookmarkEnd w:id="169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693" w:name="_Toc21345556"/>
      <w:bookmarkStart w:id="1694" w:name="_Toc29806405"/>
      <w:bookmarkStart w:id="1695" w:name="_Toc37255938"/>
      <w:bookmarkStart w:id="1696" w:name="_Toc37256279"/>
      <w:bookmarkStart w:id="1697" w:name="_Toc45890113"/>
      <w:bookmarkStart w:id="1698" w:name="_Toc52381938"/>
      <w:bookmarkStart w:id="1699" w:name="_Toc61375037"/>
      <w:bookmarkStart w:id="1700" w:name="_Toc67936389"/>
      <w:bookmarkStart w:id="1701" w:name="_Toc67937262"/>
      <w:r w:rsidRPr="00DF6DD6">
        <w:t>6.5B.2.2.2</w:t>
      </w:r>
      <w:r w:rsidRPr="00DF6DD6">
        <w:tab/>
        <w:t>Additional spectrum emissions mask</w:t>
      </w:r>
      <w:bookmarkEnd w:id="1693"/>
      <w:bookmarkEnd w:id="1694"/>
      <w:bookmarkEnd w:id="1695"/>
      <w:bookmarkEnd w:id="1696"/>
      <w:bookmarkEnd w:id="1697"/>
      <w:bookmarkEnd w:id="1698"/>
      <w:bookmarkEnd w:id="1699"/>
      <w:bookmarkEnd w:id="1700"/>
      <w:bookmarkEnd w:id="1701"/>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702" w:name="_Toc21345557"/>
      <w:bookmarkStart w:id="1703" w:name="_Toc29806406"/>
      <w:bookmarkStart w:id="1704" w:name="_Toc37255939"/>
      <w:bookmarkStart w:id="1705" w:name="_Toc37256280"/>
      <w:bookmarkStart w:id="1706" w:name="_Toc45890114"/>
      <w:bookmarkStart w:id="1707" w:name="_Toc52381939"/>
      <w:bookmarkStart w:id="1708" w:name="_Toc61375038"/>
      <w:bookmarkStart w:id="1709" w:name="_Toc67936390"/>
      <w:bookmarkStart w:id="1710" w:name="_Toc67937263"/>
      <w:r w:rsidRPr="00DF6DD6">
        <w:t>6.5B.2.2.3</w:t>
      </w:r>
      <w:r w:rsidRPr="00DF6DD6">
        <w:tab/>
        <w:t>Adjacent channel leakage ratio</w:t>
      </w:r>
      <w:bookmarkEnd w:id="1702"/>
      <w:bookmarkEnd w:id="1703"/>
      <w:bookmarkEnd w:id="1704"/>
      <w:bookmarkEnd w:id="1705"/>
      <w:bookmarkEnd w:id="1706"/>
      <w:bookmarkEnd w:id="1707"/>
      <w:bookmarkEnd w:id="1708"/>
      <w:bookmarkEnd w:id="1709"/>
      <w:bookmarkEnd w:id="1710"/>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711" w:name="_Toc21345558"/>
      <w:bookmarkStart w:id="1712" w:name="_Toc29806407"/>
      <w:bookmarkStart w:id="1713" w:name="_Toc37255940"/>
      <w:bookmarkStart w:id="1714" w:name="_Toc37256281"/>
      <w:bookmarkStart w:id="1715" w:name="_Toc45890115"/>
      <w:bookmarkStart w:id="1716" w:name="_Toc52381940"/>
      <w:bookmarkStart w:id="1717" w:name="_Toc61375039"/>
      <w:bookmarkStart w:id="1718" w:name="_Toc67936391"/>
      <w:bookmarkStart w:id="1719" w:name="_Toc67937264"/>
      <w:r w:rsidRPr="00DF6DD6">
        <w:t>6.5B.2.3</w:t>
      </w:r>
      <w:r w:rsidRPr="00DF6DD6">
        <w:tab/>
        <w:t>Inter-band EN-DC within FR1</w:t>
      </w:r>
      <w:bookmarkEnd w:id="1711"/>
      <w:bookmarkEnd w:id="1712"/>
      <w:bookmarkEnd w:id="1713"/>
      <w:bookmarkEnd w:id="1714"/>
      <w:bookmarkEnd w:id="1715"/>
      <w:bookmarkEnd w:id="1716"/>
      <w:bookmarkEnd w:id="1717"/>
      <w:bookmarkEnd w:id="1718"/>
      <w:bookmarkEnd w:id="171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720" w:name="_Toc21345559"/>
      <w:bookmarkStart w:id="1721" w:name="_Toc29806408"/>
      <w:bookmarkStart w:id="1722" w:name="_Toc37255941"/>
      <w:bookmarkStart w:id="1723" w:name="_Toc37256282"/>
      <w:bookmarkStart w:id="1724" w:name="_Toc45890116"/>
      <w:bookmarkStart w:id="1725" w:name="_Toc52381941"/>
      <w:bookmarkStart w:id="1726" w:name="_Toc61375040"/>
      <w:bookmarkStart w:id="1727" w:name="_Toc67936392"/>
      <w:bookmarkStart w:id="1728" w:name="_Toc67937265"/>
      <w:r w:rsidRPr="00DF6DD6">
        <w:t>6.5B.2.3a</w:t>
      </w:r>
      <w:r w:rsidRPr="00DF6DD6">
        <w:tab/>
        <w:t>Inter-band NE-DC within FR1</w:t>
      </w:r>
      <w:bookmarkEnd w:id="1720"/>
      <w:bookmarkEnd w:id="1721"/>
      <w:bookmarkEnd w:id="1722"/>
      <w:bookmarkEnd w:id="1723"/>
      <w:bookmarkEnd w:id="1724"/>
      <w:bookmarkEnd w:id="1725"/>
      <w:bookmarkEnd w:id="1726"/>
      <w:bookmarkEnd w:id="1727"/>
      <w:bookmarkEnd w:id="1728"/>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729" w:name="_Toc21345560"/>
      <w:bookmarkStart w:id="1730" w:name="_Toc29806409"/>
      <w:bookmarkStart w:id="1731" w:name="_Toc37255942"/>
      <w:bookmarkStart w:id="1732" w:name="_Toc37256283"/>
      <w:bookmarkStart w:id="1733" w:name="_Toc45890117"/>
      <w:bookmarkStart w:id="1734" w:name="_Toc52381942"/>
      <w:bookmarkStart w:id="1735" w:name="_Toc61375041"/>
      <w:bookmarkStart w:id="1736" w:name="_Toc67936393"/>
      <w:bookmarkStart w:id="1737" w:name="_Toc67937266"/>
      <w:r w:rsidRPr="00DF6DD6">
        <w:t>6.5B.2.4</w:t>
      </w:r>
      <w:r w:rsidRPr="00DF6DD6">
        <w:tab/>
        <w:t>Inter-band EN-DC including FR2</w:t>
      </w:r>
      <w:bookmarkEnd w:id="1729"/>
      <w:bookmarkEnd w:id="1730"/>
      <w:bookmarkEnd w:id="1731"/>
      <w:bookmarkEnd w:id="1732"/>
      <w:bookmarkEnd w:id="1733"/>
      <w:bookmarkEnd w:id="1734"/>
      <w:bookmarkEnd w:id="1735"/>
      <w:bookmarkEnd w:id="1736"/>
      <w:bookmarkEnd w:id="1737"/>
    </w:p>
    <w:p w14:paraId="054A0631" w14:textId="54249AF0" w:rsidR="001135A5" w:rsidRDefault="001135A5" w:rsidP="001135A5">
      <w:pPr>
        <w:rPr>
          <w:rFonts w:eastAsia="Times New Roman"/>
        </w:rPr>
      </w:pPr>
      <w:bookmarkStart w:id="1738" w:name="_Toc21345561"/>
      <w:bookmarkStart w:id="1739" w:name="_Toc29806410"/>
      <w:bookmarkStart w:id="1740" w:name="_Toc37255943"/>
      <w:bookmarkStart w:id="1741" w:name="_Toc37256284"/>
      <w:bookmarkStart w:id="1742" w:name="_Toc45890118"/>
      <w:bookmarkStart w:id="174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744" w:name="_Toc61375042"/>
      <w:bookmarkStart w:id="1745" w:name="_Toc67936394"/>
      <w:bookmarkStart w:id="1746" w:name="_Toc67937267"/>
      <w:r w:rsidRPr="00DF6DD6">
        <w:t>6.5B.2.5</w:t>
      </w:r>
      <w:r w:rsidRPr="00DF6DD6">
        <w:tab/>
        <w:t>Inter-band EN-DC including both FR1 and FR2</w:t>
      </w:r>
      <w:bookmarkEnd w:id="1738"/>
      <w:bookmarkEnd w:id="1739"/>
      <w:bookmarkEnd w:id="1740"/>
      <w:bookmarkEnd w:id="1741"/>
      <w:bookmarkEnd w:id="1742"/>
      <w:bookmarkEnd w:id="1743"/>
      <w:bookmarkEnd w:id="1744"/>
      <w:bookmarkEnd w:id="1745"/>
      <w:bookmarkEnd w:id="1746"/>
    </w:p>
    <w:p w14:paraId="5167367C" w14:textId="77777777" w:rsidR="001135A5" w:rsidRDefault="001135A5" w:rsidP="001135A5">
      <w:pPr>
        <w:rPr>
          <w:rFonts w:eastAsia="Times New Roman"/>
        </w:rPr>
      </w:pPr>
      <w:bookmarkStart w:id="1747" w:name="_Toc21345562"/>
      <w:bookmarkStart w:id="1748" w:name="_Toc29806411"/>
      <w:bookmarkStart w:id="1749" w:name="_Toc37255944"/>
      <w:bookmarkStart w:id="1750" w:name="_Toc37256285"/>
      <w:bookmarkStart w:id="1751" w:name="_Toc45890119"/>
      <w:bookmarkStart w:id="1752"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753" w:name="_Toc61375043"/>
      <w:bookmarkStart w:id="1754" w:name="_Toc67936395"/>
      <w:bookmarkStart w:id="1755" w:name="_Toc67937268"/>
      <w:r w:rsidRPr="00DF6DD6">
        <w:t>6.5B.3</w:t>
      </w:r>
      <w:r w:rsidRPr="00DF6DD6">
        <w:tab/>
        <w:t>Spurious emissions for DC</w:t>
      </w:r>
      <w:bookmarkEnd w:id="1747"/>
      <w:bookmarkEnd w:id="1748"/>
      <w:bookmarkEnd w:id="1749"/>
      <w:bookmarkEnd w:id="1750"/>
      <w:bookmarkEnd w:id="1751"/>
      <w:bookmarkEnd w:id="1752"/>
      <w:bookmarkEnd w:id="1753"/>
      <w:bookmarkEnd w:id="1754"/>
      <w:bookmarkEnd w:id="1755"/>
    </w:p>
    <w:p w14:paraId="7FAC8166" w14:textId="77777777" w:rsidR="001310A1" w:rsidRPr="00DF6DD6" w:rsidRDefault="001310A1" w:rsidP="001310A1">
      <w:pPr>
        <w:pStyle w:val="Heading4"/>
      </w:pPr>
      <w:bookmarkStart w:id="1756" w:name="_Toc21345563"/>
      <w:bookmarkStart w:id="1757" w:name="_Toc29806412"/>
      <w:bookmarkStart w:id="1758" w:name="_Toc37255945"/>
      <w:bookmarkStart w:id="1759" w:name="_Toc37256286"/>
      <w:bookmarkStart w:id="1760" w:name="_Toc45890120"/>
      <w:bookmarkStart w:id="1761" w:name="_Toc52381945"/>
      <w:bookmarkStart w:id="1762" w:name="_Toc61375044"/>
      <w:bookmarkStart w:id="1763" w:name="_Toc67936396"/>
      <w:bookmarkStart w:id="1764" w:name="_Toc67937269"/>
      <w:r w:rsidRPr="00DF6DD6">
        <w:t>6.5B.3.1</w:t>
      </w:r>
      <w:r w:rsidRPr="00DF6DD6">
        <w:tab/>
        <w:t>Intra-band contiguous EN-DC</w:t>
      </w:r>
      <w:bookmarkEnd w:id="1756"/>
      <w:bookmarkEnd w:id="1757"/>
      <w:bookmarkEnd w:id="1758"/>
      <w:bookmarkEnd w:id="1759"/>
      <w:bookmarkEnd w:id="1760"/>
      <w:bookmarkEnd w:id="1761"/>
      <w:bookmarkEnd w:id="1762"/>
      <w:bookmarkEnd w:id="1763"/>
      <w:bookmarkEnd w:id="1764"/>
    </w:p>
    <w:p w14:paraId="014BB36F" w14:textId="77777777" w:rsidR="00096493" w:rsidRPr="00DF6DD6" w:rsidRDefault="00096493" w:rsidP="00C42558">
      <w:pPr>
        <w:pStyle w:val="Heading5"/>
      </w:pPr>
      <w:bookmarkStart w:id="1765" w:name="_Toc21345564"/>
      <w:bookmarkStart w:id="1766" w:name="_Toc29806413"/>
      <w:bookmarkStart w:id="1767" w:name="_Toc37255946"/>
      <w:bookmarkStart w:id="1768" w:name="_Toc37256287"/>
      <w:bookmarkStart w:id="1769" w:name="_Toc45890121"/>
      <w:bookmarkStart w:id="1770" w:name="_Toc52381946"/>
      <w:bookmarkStart w:id="1771" w:name="_Toc61375045"/>
      <w:bookmarkStart w:id="1772" w:name="_Toc67936397"/>
      <w:bookmarkStart w:id="1773" w:name="_Toc67937270"/>
      <w:r w:rsidRPr="00DF6DD6">
        <w:t>6.5B.3.1.1</w:t>
      </w:r>
      <w:r w:rsidRPr="00DF6DD6">
        <w:tab/>
        <w:t>General spurious emissions</w:t>
      </w:r>
      <w:bookmarkEnd w:id="1765"/>
      <w:bookmarkEnd w:id="1766"/>
      <w:bookmarkEnd w:id="1767"/>
      <w:bookmarkEnd w:id="1768"/>
      <w:bookmarkEnd w:id="1769"/>
      <w:bookmarkEnd w:id="1770"/>
      <w:bookmarkEnd w:id="1771"/>
      <w:bookmarkEnd w:id="1772"/>
      <w:bookmarkEnd w:id="1773"/>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774" w:name="_Toc21345565"/>
      <w:bookmarkStart w:id="1775" w:name="_Toc29806414"/>
      <w:bookmarkStart w:id="1776" w:name="_Toc37255947"/>
      <w:bookmarkStart w:id="1777" w:name="_Toc37256288"/>
      <w:bookmarkStart w:id="1778" w:name="_Toc45890122"/>
      <w:bookmarkStart w:id="1779" w:name="_Toc52381947"/>
      <w:bookmarkStart w:id="1780" w:name="_Toc61375046"/>
      <w:bookmarkStart w:id="1781" w:name="_Toc67936398"/>
      <w:bookmarkStart w:id="1782" w:name="_Toc67937271"/>
      <w:r w:rsidRPr="00DF6DD6">
        <w:t>6.5B.3.1.2</w:t>
      </w:r>
      <w:r w:rsidRPr="00DF6DD6">
        <w:tab/>
        <w:t>Spurious emission band UE co-existence</w:t>
      </w:r>
      <w:bookmarkEnd w:id="1774"/>
      <w:bookmarkEnd w:id="1775"/>
      <w:bookmarkEnd w:id="1776"/>
      <w:bookmarkEnd w:id="1777"/>
      <w:bookmarkEnd w:id="1778"/>
      <w:bookmarkEnd w:id="1779"/>
      <w:bookmarkEnd w:id="1780"/>
      <w:bookmarkEnd w:id="1781"/>
      <w:bookmarkEnd w:id="178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783" w:name="_Toc21345566"/>
      <w:bookmarkStart w:id="1784" w:name="_Toc29806415"/>
      <w:bookmarkStart w:id="1785" w:name="_Toc37255948"/>
      <w:bookmarkStart w:id="1786" w:name="_Toc37256289"/>
      <w:bookmarkStart w:id="1787" w:name="_Toc45890123"/>
      <w:bookmarkStart w:id="1788" w:name="_Toc52381948"/>
      <w:bookmarkStart w:id="1789" w:name="_Toc61375047"/>
      <w:bookmarkStart w:id="1790" w:name="_Toc67936399"/>
      <w:bookmarkStart w:id="1791" w:name="_Toc67937272"/>
      <w:r w:rsidRPr="00DF6DD6">
        <w:t>6.5B.3.2</w:t>
      </w:r>
      <w:r w:rsidRPr="00DF6DD6">
        <w:tab/>
        <w:t>Intra-band non-contiguous EN-DC</w:t>
      </w:r>
      <w:bookmarkEnd w:id="1783"/>
      <w:bookmarkEnd w:id="1784"/>
      <w:bookmarkEnd w:id="1785"/>
      <w:bookmarkEnd w:id="1786"/>
      <w:bookmarkEnd w:id="1787"/>
      <w:bookmarkEnd w:id="1788"/>
      <w:bookmarkEnd w:id="1789"/>
      <w:bookmarkEnd w:id="1790"/>
      <w:bookmarkEnd w:id="1791"/>
    </w:p>
    <w:p w14:paraId="5DF2D3F7" w14:textId="77777777" w:rsidR="00844FEF" w:rsidRPr="00DF6DD6" w:rsidRDefault="00844FEF" w:rsidP="00844FEF">
      <w:pPr>
        <w:pStyle w:val="Heading5"/>
      </w:pPr>
      <w:bookmarkStart w:id="1792" w:name="_Toc21345567"/>
      <w:bookmarkStart w:id="1793" w:name="_Toc29806416"/>
      <w:bookmarkStart w:id="1794" w:name="_Toc37255949"/>
      <w:bookmarkStart w:id="1795" w:name="_Toc37256290"/>
      <w:bookmarkStart w:id="1796" w:name="_Toc45890124"/>
      <w:bookmarkStart w:id="1797" w:name="_Toc52381949"/>
      <w:bookmarkStart w:id="1798" w:name="_Toc61375048"/>
      <w:bookmarkStart w:id="1799" w:name="_Toc67936400"/>
      <w:bookmarkStart w:id="1800" w:name="_Toc67937273"/>
      <w:r w:rsidRPr="00DF6DD6">
        <w:t>6.5B.3.2.1</w:t>
      </w:r>
      <w:r w:rsidRPr="00DF6DD6">
        <w:tab/>
        <w:t>General spurious emissions</w:t>
      </w:r>
      <w:bookmarkEnd w:id="1792"/>
      <w:bookmarkEnd w:id="1793"/>
      <w:bookmarkEnd w:id="1794"/>
      <w:bookmarkEnd w:id="1795"/>
      <w:bookmarkEnd w:id="1796"/>
      <w:bookmarkEnd w:id="1797"/>
      <w:bookmarkEnd w:id="1798"/>
      <w:bookmarkEnd w:id="1799"/>
      <w:bookmarkEnd w:id="1800"/>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801" w:name="_Toc21345568"/>
      <w:bookmarkStart w:id="1802" w:name="_Toc29806417"/>
      <w:bookmarkStart w:id="1803" w:name="_Toc37255950"/>
      <w:bookmarkStart w:id="1804" w:name="_Toc37256291"/>
      <w:bookmarkStart w:id="1805" w:name="_Toc45890125"/>
      <w:bookmarkStart w:id="1806" w:name="_Toc52381950"/>
      <w:bookmarkStart w:id="1807" w:name="_Toc61375049"/>
      <w:bookmarkStart w:id="1808" w:name="_Toc67936401"/>
      <w:bookmarkStart w:id="1809" w:name="_Toc67937274"/>
      <w:r w:rsidRPr="00DF6DD6">
        <w:t>6.5B.3.2.2</w:t>
      </w:r>
      <w:r w:rsidRPr="00DF6DD6">
        <w:tab/>
        <w:t>Spurious emission band UE co-existence</w:t>
      </w:r>
      <w:bookmarkEnd w:id="1801"/>
      <w:bookmarkEnd w:id="1802"/>
      <w:bookmarkEnd w:id="1803"/>
      <w:bookmarkEnd w:id="1804"/>
      <w:bookmarkEnd w:id="1805"/>
      <w:bookmarkEnd w:id="1806"/>
      <w:bookmarkEnd w:id="1807"/>
      <w:bookmarkEnd w:id="1808"/>
      <w:bookmarkEnd w:id="18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810" w:name="_Toc21345569"/>
      <w:bookmarkStart w:id="1811" w:name="_Toc29806418"/>
      <w:bookmarkStart w:id="1812" w:name="_Toc37255951"/>
      <w:bookmarkStart w:id="1813" w:name="_Toc37256292"/>
      <w:bookmarkStart w:id="1814" w:name="_Toc45890126"/>
      <w:bookmarkStart w:id="1815" w:name="_Toc52381951"/>
      <w:bookmarkStart w:id="1816" w:name="_Toc61375050"/>
      <w:bookmarkStart w:id="1817" w:name="_Toc67936402"/>
      <w:bookmarkStart w:id="1818" w:name="_Toc67937275"/>
      <w:r w:rsidRPr="00DF6DD6">
        <w:t>6.5B.3.3</w:t>
      </w:r>
      <w:r w:rsidRPr="00DF6DD6">
        <w:tab/>
        <w:t>Inter-band EN-DC within FR1</w:t>
      </w:r>
      <w:bookmarkEnd w:id="1810"/>
      <w:bookmarkEnd w:id="1811"/>
      <w:bookmarkEnd w:id="1812"/>
      <w:bookmarkEnd w:id="1813"/>
      <w:bookmarkEnd w:id="1814"/>
      <w:bookmarkEnd w:id="1815"/>
      <w:bookmarkEnd w:id="1816"/>
      <w:bookmarkEnd w:id="1817"/>
      <w:bookmarkEnd w:id="1818"/>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819" w:name="_Toc21345570"/>
      <w:bookmarkStart w:id="1820" w:name="_Toc29806419"/>
      <w:bookmarkStart w:id="1821" w:name="_Toc37255952"/>
      <w:bookmarkStart w:id="1822" w:name="_Toc37256293"/>
      <w:bookmarkStart w:id="1823" w:name="_Toc45890127"/>
      <w:bookmarkStart w:id="1824" w:name="_Toc52381952"/>
      <w:bookmarkStart w:id="1825" w:name="_Toc61375051"/>
      <w:bookmarkStart w:id="1826" w:name="_Toc67936403"/>
      <w:bookmarkStart w:id="1827" w:name="_Toc67937276"/>
      <w:r w:rsidRPr="00DF6DD6">
        <w:t>6.5B.3.3.</w:t>
      </w:r>
      <w:r w:rsidR="003068D8" w:rsidRPr="00DF6DD6">
        <w:t>2</w:t>
      </w:r>
      <w:r w:rsidRPr="00DF6DD6">
        <w:tab/>
        <w:t>Spurious emission band UE co-existence</w:t>
      </w:r>
      <w:bookmarkEnd w:id="1819"/>
      <w:bookmarkEnd w:id="1820"/>
      <w:bookmarkEnd w:id="1821"/>
      <w:bookmarkEnd w:id="1822"/>
      <w:bookmarkEnd w:id="1823"/>
      <w:bookmarkEnd w:id="1824"/>
      <w:bookmarkEnd w:id="1825"/>
      <w:bookmarkEnd w:id="1826"/>
      <w:bookmarkEnd w:id="182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26E8E7"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r>
              <w:rPr>
                <w:sz w:val="16"/>
                <w:szCs w:val="16"/>
                <w:lang w:val="sv-SE" w:eastAsia="ja-JP"/>
              </w:rPr>
              <w:t xml:space="preserve">53, </w:t>
            </w:r>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3B889BA1"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02C73FD1" w:rsidR="001135A5" w:rsidRPr="00DF6DD6" w:rsidRDefault="001135A5" w:rsidP="001135A5">
            <w:pPr>
              <w:pStyle w:val="TAL"/>
              <w:keepNext w:val="0"/>
              <w:rPr>
                <w:sz w:val="16"/>
                <w:lang w:eastAsia="ja-JP"/>
              </w:rPr>
            </w:pPr>
            <w:r w:rsidRPr="00DF6DD6">
              <w:rPr>
                <w:sz w:val="16"/>
                <w:szCs w:val="16"/>
                <w:lang w:val="sv-SE" w:eastAsia="ja-JP"/>
              </w:rPr>
              <w:t>E-UTRA Bands 4,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828"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828"/>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6708B825" w:rsidR="001135A5" w:rsidRPr="00DF6DD6" w:rsidRDefault="001135A5" w:rsidP="001135A5">
            <w:pPr>
              <w:pStyle w:val="TAL"/>
              <w:rPr>
                <w:sz w:val="16"/>
                <w:szCs w:val="16"/>
                <w:lang w:eastAsia="ja-JP"/>
              </w:rPr>
            </w:pPr>
            <w:r w:rsidRPr="00DF6DD6">
              <w:rPr>
                <w:sz w:val="16"/>
                <w:szCs w:val="16"/>
                <w:lang w:eastAsia="ko-KR"/>
              </w:rPr>
              <w:t>E-UTRA Band 4, 5, 7,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135A5" w:rsidRPr="00DF6DD6" w:rsidRDefault="001135A5" w:rsidP="001135A5">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21587C42"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3E5DF321"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829" w:name="_Toc21345571"/>
      <w:bookmarkStart w:id="1830" w:name="_Toc29806420"/>
      <w:bookmarkStart w:id="1831" w:name="_Toc37255953"/>
      <w:bookmarkStart w:id="1832" w:name="_Toc37256294"/>
      <w:bookmarkStart w:id="1833" w:name="_Toc45890128"/>
      <w:bookmarkStart w:id="1834" w:name="_Toc52381953"/>
      <w:bookmarkStart w:id="1835" w:name="_Toc61375052"/>
      <w:bookmarkStart w:id="1836" w:name="_Toc67936404"/>
      <w:bookmarkStart w:id="1837" w:name="_Toc67937277"/>
      <w:r w:rsidRPr="00DF6DD6">
        <w:t>6.5B.3.3a</w:t>
      </w:r>
      <w:r w:rsidRPr="00DF6DD6">
        <w:tab/>
        <w:t>Inter-band NE-DC within FR1</w:t>
      </w:r>
      <w:bookmarkEnd w:id="1829"/>
      <w:bookmarkEnd w:id="1830"/>
      <w:bookmarkEnd w:id="1831"/>
      <w:bookmarkEnd w:id="1832"/>
      <w:bookmarkEnd w:id="1833"/>
      <w:bookmarkEnd w:id="1834"/>
      <w:bookmarkEnd w:id="1835"/>
      <w:bookmarkEnd w:id="1836"/>
      <w:bookmarkEnd w:id="1837"/>
    </w:p>
    <w:p w14:paraId="5B23E8E7" w14:textId="77777777" w:rsidR="00003F42" w:rsidRPr="00DF6DD6" w:rsidRDefault="00003F42" w:rsidP="00A6034C">
      <w:pPr>
        <w:pStyle w:val="Heading5"/>
      </w:pPr>
      <w:bookmarkStart w:id="1838" w:name="_Toc21345572"/>
      <w:bookmarkStart w:id="1839" w:name="_Toc29806421"/>
      <w:bookmarkStart w:id="1840" w:name="_Toc37255954"/>
      <w:bookmarkStart w:id="1841" w:name="_Toc37256295"/>
      <w:bookmarkStart w:id="1842" w:name="_Toc45890129"/>
      <w:bookmarkStart w:id="1843" w:name="_Toc52381954"/>
      <w:bookmarkStart w:id="1844" w:name="_Toc61375053"/>
      <w:bookmarkStart w:id="1845" w:name="_Toc67936405"/>
      <w:bookmarkStart w:id="1846" w:name="_Toc67937278"/>
      <w:r w:rsidRPr="00DF6DD6">
        <w:t>6.5B.3.3a.1</w:t>
      </w:r>
      <w:r w:rsidRPr="00DF6DD6">
        <w:tab/>
        <w:t>General spurious emissions</w:t>
      </w:r>
      <w:bookmarkEnd w:id="1838"/>
      <w:bookmarkEnd w:id="1839"/>
      <w:bookmarkEnd w:id="1840"/>
      <w:bookmarkEnd w:id="1841"/>
      <w:bookmarkEnd w:id="1842"/>
      <w:bookmarkEnd w:id="1843"/>
      <w:bookmarkEnd w:id="1844"/>
      <w:bookmarkEnd w:id="1845"/>
      <w:bookmarkEnd w:id="1846"/>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847" w:name="_Toc21345573"/>
      <w:bookmarkStart w:id="1848" w:name="_Toc29806422"/>
      <w:bookmarkStart w:id="1849" w:name="_Toc37255955"/>
      <w:bookmarkStart w:id="1850" w:name="_Toc37256296"/>
      <w:bookmarkStart w:id="1851" w:name="_Toc45890130"/>
      <w:bookmarkStart w:id="1852" w:name="_Toc52381955"/>
      <w:bookmarkStart w:id="1853" w:name="_Toc61375054"/>
      <w:bookmarkStart w:id="1854" w:name="_Toc67936406"/>
      <w:bookmarkStart w:id="1855" w:name="_Toc67937279"/>
      <w:r w:rsidRPr="00DF6DD6">
        <w:t>6.5B.3.3a.2</w:t>
      </w:r>
      <w:r w:rsidRPr="00DF6DD6">
        <w:tab/>
        <w:t>Spurious emission band UE co-existence</w:t>
      </w:r>
      <w:bookmarkEnd w:id="1847"/>
      <w:bookmarkEnd w:id="1848"/>
      <w:bookmarkEnd w:id="1849"/>
      <w:bookmarkEnd w:id="1850"/>
      <w:bookmarkEnd w:id="1851"/>
      <w:bookmarkEnd w:id="1852"/>
      <w:bookmarkEnd w:id="1853"/>
      <w:bookmarkEnd w:id="1854"/>
      <w:bookmarkEnd w:id="185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856" w:name="_Toc21345574"/>
      <w:bookmarkStart w:id="1857" w:name="_Toc29806423"/>
      <w:bookmarkStart w:id="1858" w:name="_Toc37255956"/>
      <w:bookmarkStart w:id="1859" w:name="_Toc37256297"/>
      <w:bookmarkStart w:id="1860" w:name="_Toc45890131"/>
      <w:bookmarkStart w:id="1861" w:name="_Toc52381956"/>
      <w:bookmarkStart w:id="1862" w:name="_Toc61375055"/>
      <w:bookmarkStart w:id="1863" w:name="_Toc67936407"/>
      <w:bookmarkStart w:id="1864" w:name="_Toc67937280"/>
      <w:r w:rsidRPr="00DF6DD6">
        <w:t>6.5B.3.4</w:t>
      </w:r>
      <w:r w:rsidRPr="00DF6DD6">
        <w:tab/>
        <w:t>Inter-band EN-DC including FR2</w:t>
      </w:r>
      <w:bookmarkEnd w:id="1856"/>
      <w:bookmarkEnd w:id="1857"/>
      <w:bookmarkEnd w:id="1858"/>
      <w:bookmarkEnd w:id="1859"/>
      <w:bookmarkEnd w:id="1860"/>
      <w:bookmarkEnd w:id="1861"/>
      <w:bookmarkEnd w:id="1862"/>
      <w:bookmarkEnd w:id="1863"/>
      <w:bookmarkEnd w:id="1864"/>
    </w:p>
    <w:p w14:paraId="4A19DA53" w14:textId="35451DEB" w:rsidR="001135A5" w:rsidRDefault="001135A5" w:rsidP="001135A5">
      <w:bookmarkStart w:id="1865" w:name="_Toc21345575"/>
      <w:bookmarkStart w:id="1866" w:name="_Toc29806424"/>
      <w:bookmarkStart w:id="1867" w:name="_Toc37255957"/>
      <w:bookmarkStart w:id="1868" w:name="_Toc37256298"/>
      <w:bookmarkStart w:id="1869" w:name="_Toc45890132"/>
      <w:bookmarkStart w:id="1870"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1871" w:name="_Toc61375056"/>
      <w:bookmarkStart w:id="1872" w:name="_Toc67936408"/>
      <w:bookmarkStart w:id="1873" w:name="_Toc67937281"/>
      <w:r w:rsidRPr="00DF6DD6">
        <w:t>6.5B.3.4.1</w:t>
      </w:r>
      <w:r w:rsidRPr="00DF6DD6">
        <w:tab/>
        <w:t>Spurious emission band UE co-existence</w:t>
      </w:r>
      <w:bookmarkEnd w:id="1865"/>
      <w:bookmarkEnd w:id="1866"/>
      <w:bookmarkEnd w:id="1867"/>
      <w:bookmarkEnd w:id="1868"/>
      <w:bookmarkEnd w:id="1869"/>
      <w:bookmarkEnd w:id="1870"/>
      <w:bookmarkEnd w:id="1871"/>
      <w:bookmarkEnd w:id="1872"/>
      <w:bookmarkEnd w:id="187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874" w:name="_Toc21345576"/>
      <w:bookmarkStart w:id="1875" w:name="_Toc29806425"/>
      <w:bookmarkStart w:id="1876" w:name="_Toc37255958"/>
      <w:bookmarkStart w:id="1877" w:name="_Toc37256299"/>
      <w:bookmarkStart w:id="1878" w:name="_Toc45890133"/>
      <w:bookmarkStart w:id="1879" w:name="_Toc52381958"/>
      <w:bookmarkStart w:id="1880" w:name="_Toc61375057"/>
      <w:bookmarkStart w:id="1881" w:name="_Toc67936409"/>
      <w:bookmarkStart w:id="1882" w:name="_Toc67937282"/>
      <w:r w:rsidRPr="00DF6DD6">
        <w:t>6.5B.3.5</w:t>
      </w:r>
      <w:r w:rsidRPr="00DF6DD6">
        <w:tab/>
        <w:t>Inter-band EN-DC including both FR1 and FR2</w:t>
      </w:r>
      <w:bookmarkEnd w:id="1874"/>
      <w:bookmarkEnd w:id="1875"/>
      <w:bookmarkEnd w:id="1876"/>
      <w:bookmarkEnd w:id="1877"/>
      <w:bookmarkEnd w:id="1878"/>
      <w:bookmarkEnd w:id="1879"/>
      <w:bookmarkEnd w:id="1880"/>
      <w:bookmarkEnd w:id="1881"/>
      <w:bookmarkEnd w:id="1882"/>
    </w:p>
    <w:p w14:paraId="61B6DDB3" w14:textId="77777777" w:rsidR="001135A5" w:rsidRDefault="001135A5" w:rsidP="001135A5">
      <w:bookmarkStart w:id="1883" w:name="_Toc21345577"/>
      <w:bookmarkStart w:id="1884" w:name="_Toc29806426"/>
      <w:bookmarkStart w:id="1885" w:name="_Toc37255959"/>
      <w:bookmarkStart w:id="1886" w:name="_Toc37256300"/>
      <w:bookmarkStart w:id="1887" w:name="_Toc45890134"/>
      <w:bookmarkStart w:id="1888"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1889" w:name="_Toc61375058"/>
      <w:bookmarkStart w:id="1890" w:name="_Toc67936410"/>
      <w:bookmarkStart w:id="1891" w:name="_Toc67937283"/>
      <w:r w:rsidRPr="00DF6DD6">
        <w:t>6.5B.3.5.1</w:t>
      </w:r>
      <w:r w:rsidRPr="00DF6DD6">
        <w:tab/>
        <w:t>Spurious emission band UE co-existence</w:t>
      </w:r>
      <w:bookmarkEnd w:id="1883"/>
      <w:bookmarkEnd w:id="1884"/>
      <w:bookmarkEnd w:id="1885"/>
      <w:bookmarkEnd w:id="1886"/>
      <w:bookmarkEnd w:id="1887"/>
      <w:bookmarkEnd w:id="1888"/>
      <w:bookmarkEnd w:id="1889"/>
      <w:bookmarkEnd w:id="1890"/>
      <w:bookmarkEnd w:id="1891"/>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1892" w:name="_Toc21345578"/>
      <w:bookmarkStart w:id="1893" w:name="_Toc29806427"/>
      <w:bookmarkStart w:id="1894" w:name="_Toc37255960"/>
      <w:bookmarkStart w:id="1895" w:name="_Toc37256301"/>
      <w:bookmarkStart w:id="1896" w:name="_Toc45890135"/>
      <w:bookmarkStart w:id="1897" w:name="_Toc52381960"/>
      <w:bookmarkStart w:id="1898" w:name="_Toc61375059"/>
      <w:bookmarkStart w:id="1899" w:name="_Toc67936411"/>
      <w:bookmarkStart w:id="1900" w:name="_Toc67937284"/>
      <w:r w:rsidRPr="00DF6DD6">
        <w:t>6.5B.</w:t>
      </w:r>
      <w:r w:rsidR="004967EE" w:rsidRPr="00DF6DD6">
        <w:t>4</w:t>
      </w:r>
      <w:r w:rsidRPr="00DF6DD6">
        <w:tab/>
        <w:t>Additional spurious emissions</w:t>
      </w:r>
      <w:bookmarkEnd w:id="1892"/>
      <w:bookmarkEnd w:id="1893"/>
      <w:bookmarkEnd w:id="1894"/>
      <w:bookmarkEnd w:id="1895"/>
      <w:bookmarkEnd w:id="1896"/>
      <w:bookmarkEnd w:id="1897"/>
      <w:bookmarkEnd w:id="1898"/>
      <w:bookmarkEnd w:id="1899"/>
      <w:bookmarkEnd w:id="1900"/>
    </w:p>
    <w:p w14:paraId="3AECCD37" w14:textId="77777777" w:rsidR="001C39C1" w:rsidRPr="00DF6DD6" w:rsidRDefault="001C39C1" w:rsidP="00C42558">
      <w:pPr>
        <w:pStyle w:val="Heading4"/>
      </w:pPr>
      <w:bookmarkStart w:id="1901" w:name="_Toc21345579"/>
      <w:bookmarkStart w:id="1902" w:name="_Toc29806428"/>
      <w:bookmarkStart w:id="1903" w:name="_Toc37255961"/>
      <w:bookmarkStart w:id="1904" w:name="_Toc37256302"/>
      <w:bookmarkStart w:id="1905" w:name="_Toc45890136"/>
      <w:bookmarkStart w:id="1906" w:name="_Toc52381961"/>
      <w:bookmarkStart w:id="1907" w:name="_Toc61375060"/>
      <w:bookmarkStart w:id="1908" w:name="_Toc67936412"/>
      <w:bookmarkStart w:id="1909" w:name="_Toc67937285"/>
      <w:r w:rsidRPr="00DF6DD6">
        <w:t>6.5B.</w:t>
      </w:r>
      <w:r w:rsidR="004967EE" w:rsidRPr="00DF6DD6">
        <w:t>4</w:t>
      </w:r>
      <w:r w:rsidRPr="00DF6DD6">
        <w:t>.1</w:t>
      </w:r>
      <w:r w:rsidRPr="00DF6DD6">
        <w:tab/>
        <w:t>General</w:t>
      </w:r>
      <w:bookmarkEnd w:id="1901"/>
      <w:bookmarkEnd w:id="1902"/>
      <w:bookmarkEnd w:id="1903"/>
      <w:bookmarkEnd w:id="1904"/>
      <w:bookmarkEnd w:id="1905"/>
      <w:bookmarkEnd w:id="1906"/>
      <w:bookmarkEnd w:id="1907"/>
      <w:bookmarkEnd w:id="1908"/>
      <w:bookmarkEnd w:id="1909"/>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910" w:name="_Toc21345580"/>
      <w:bookmarkStart w:id="1911" w:name="_Toc29806429"/>
      <w:bookmarkStart w:id="1912" w:name="_Toc37255962"/>
      <w:bookmarkStart w:id="1913" w:name="_Toc37256303"/>
      <w:bookmarkStart w:id="1914" w:name="_Toc45890137"/>
      <w:bookmarkStart w:id="1915" w:name="_Toc52381962"/>
      <w:bookmarkStart w:id="1916" w:name="_Toc61375061"/>
      <w:bookmarkStart w:id="1917" w:name="_Toc67936413"/>
      <w:bookmarkStart w:id="1918" w:name="_Toc67937286"/>
      <w:r w:rsidRPr="00DF6DD6">
        <w:t>6.5B.</w:t>
      </w:r>
      <w:r w:rsidR="004967EE" w:rsidRPr="00DF6DD6">
        <w:rPr>
          <w:rStyle w:val="Heading5Char"/>
        </w:rPr>
        <w:t>4.1.1</w:t>
      </w:r>
      <w:r w:rsidRPr="00DF6DD6">
        <w:tab/>
        <w:t>Minimum requirement (network signalled value "NS_04")</w:t>
      </w:r>
      <w:bookmarkEnd w:id="1910"/>
      <w:bookmarkEnd w:id="1911"/>
      <w:bookmarkEnd w:id="1912"/>
      <w:bookmarkEnd w:id="1913"/>
      <w:bookmarkEnd w:id="1914"/>
      <w:bookmarkEnd w:id="1915"/>
      <w:bookmarkEnd w:id="1916"/>
      <w:bookmarkEnd w:id="1917"/>
      <w:bookmarkEnd w:id="191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919" w:name="_Toc21345581"/>
      <w:bookmarkStart w:id="1920" w:name="_Toc29806430"/>
      <w:bookmarkStart w:id="1921" w:name="_Toc37255963"/>
      <w:bookmarkStart w:id="1922" w:name="_Toc37256304"/>
      <w:bookmarkStart w:id="1923" w:name="_Toc45890138"/>
      <w:bookmarkStart w:id="1924" w:name="_Toc52381963"/>
      <w:bookmarkStart w:id="1925" w:name="_Toc61375062"/>
      <w:bookmarkStart w:id="1926" w:name="_Toc67936414"/>
      <w:bookmarkStart w:id="1927" w:name="_Toc67937287"/>
      <w:r w:rsidRPr="00DF6DD6">
        <w:t>6.5B.5</w:t>
      </w:r>
      <w:r w:rsidRPr="00DF6DD6">
        <w:tab/>
        <w:t>Transmit intermodulation</w:t>
      </w:r>
      <w:r w:rsidR="00003F42" w:rsidRPr="00DF6DD6">
        <w:t xml:space="preserve"> for DC</w:t>
      </w:r>
      <w:bookmarkEnd w:id="1919"/>
      <w:bookmarkEnd w:id="1920"/>
      <w:bookmarkEnd w:id="1921"/>
      <w:bookmarkEnd w:id="1922"/>
      <w:bookmarkEnd w:id="1923"/>
      <w:bookmarkEnd w:id="1924"/>
      <w:bookmarkEnd w:id="1925"/>
      <w:bookmarkEnd w:id="1926"/>
      <w:bookmarkEnd w:id="1927"/>
    </w:p>
    <w:p w14:paraId="6CF0281A" w14:textId="7B4ABC27" w:rsidR="00FC1200" w:rsidRPr="00DF6DD6" w:rsidRDefault="00FC1200" w:rsidP="00EA1C6C">
      <w:pPr>
        <w:pStyle w:val="Heading4"/>
        <w:rPr>
          <w:lang w:val="en-US"/>
        </w:rPr>
      </w:pPr>
      <w:bookmarkStart w:id="1928" w:name="_Toc21345582"/>
      <w:bookmarkStart w:id="1929" w:name="_Toc29806431"/>
      <w:bookmarkStart w:id="1930" w:name="_Toc37255964"/>
      <w:bookmarkStart w:id="1931" w:name="_Toc37256305"/>
      <w:bookmarkStart w:id="1932" w:name="_Toc45890139"/>
      <w:bookmarkStart w:id="1933" w:name="_Toc52381964"/>
      <w:bookmarkStart w:id="1934" w:name="_Toc61375063"/>
      <w:bookmarkStart w:id="1935" w:name="_Toc67936415"/>
      <w:bookmarkStart w:id="1936" w:name="_Toc67937288"/>
      <w:r w:rsidRPr="00DF6DD6">
        <w:rPr>
          <w:lang w:val="en-US"/>
        </w:rPr>
        <w:t>6.5B.5.1</w:t>
      </w:r>
      <w:r w:rsidRPr="00DF6DD6">
        <w:rPr>
          <w:lang w:val="en-US"/>
        </w:rPr>
        <w:tab/>
        <w:t>Intra-band contiguous EN-DC</w:t>
      </w:r>
      <w:bookmarkEnd w:id="1928"/>
      <w:bookmarkEnd w:id="1929"/>
      <w:bookmarkEnd w:id="1930"/>
      <w:bookmarkEnd w:id="1931"/>
      <w:bookmarkEnd w:id="1932"/>
      <w:bookmarkEnd w:id="1933"/>
      <w:bookmarkEnd w:id="1934"/>
      <w:bookmarkEnd w:id="1935"/>
      <w:bookmarkEnd w:id="1936"/>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937" w:name="_Toc21345583"/>
      <w:bookmarkStart w:id="1938" w:name="_Toc29806432"/>
      <w:bookmarkStart w:id="1939" w:name="_Toc37255965"/>
      <w:bookmarkStart w:id="1940" w:name="_Toc37256306"/>
      <w:bookmarkStart w:id="1941" w:name="_Toc45890140"/>
      <w:bookmarkStart w:id="1942" w:name="_Toc52381965"/>
      <w:bookmarkStart w:id="1943" w:name="_Toc61375064"/>
      <w:bookmarkStart w:id="1944" w:name="_Toc67936416"/>
      <w:bookmarkStart w:id="1945" w:name="_Toc67937289"/>
      <w:r w:rsidRPr="00DF6DD6">
        <w:rPr>
          <w:lang w:val="en-US"/>
        </w:rPr>
        <w:t>6.5B.5.2</w:t>
      </w:r>
      <w:r w:rsidRPr="00DF6DD6">
        <w:rPr>
          <w:lang w:val="en-US"/>
        </w:rPr>
        <w:tab/>
        <w:t>Intra-band non-contiguous EN-DC</w:t>
      </w:r>
      <w:bookmarkEnd w:id="1937"/>
      <w:bookmarkEnd w:id="1938"/>
      <w:bookmarkEnd w:id="1939"/>
      <w:bookmarkEnd w:id="1940"/>
      <w:bookmarkEnd w:id="1941"/>
      <w:bookmarkEnd w:id="1942"/>
      <w:bookmarkEnd w:id="1943"/>
      <w:bookmarkEnd w:id="1944"/>
      <w:bookmarkEnd w:id="194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946" w:name="_Toc21345584"/>
      <w:bookmarkStart w:id="1947" w:name="_Toc29806433"/>
      <w:bookmarkStart w:id="1948" w:name="_Toc37255966"/>
      <w:bookmarkStart w:id="1949" w:name="_Toc37256307"/>
      <w:bookmarkStart w:id="1950" w:name="_Toc45890141"/>
      <w:bookmarkStart w:id="1951" w:name="_Toc52381966"/>
      <w:bookmarkStart w:id="1952" w:name="_Toc61375065"/>
      <w:bookmarkStart w:id="1953" w:name="_Toc67936417"/>
      <w:bookmarkStart w:id="1954" w:name="_Toc67937290"/>
      <w:r w:rsidRPr="00DF6DD6">
        <w:rPr>
          <w:lang w:val="en-US"/>
        </w:rPr>
        <w:t>6.5B.5.3</w:t>
      </w:r>
      <w:r w:rsidRPr="00DF6DD6">
        <w:rPr>
          <w:lang w:val="en-US"/>
        </w:rPr>
        <w:tab/>
        <w:t>Inter-band EN-DC within FR1</w:t>
      </w:r>
      <w:bookmarkEnd w:id="1946"/>
      <w:bookmarkEnd w:id="1947"/>
      <w:bookmarkEnd w:id="1948"/>
      <w:bookmarkEnd w:id="1949"/>
      <w:bookmarkEnd w:id="1950"/>
      <w:bookmarkEnd w:id="1951"/>
      <w:bookmarkEnd w:id="1952"/>
      <w:bookmarkEnd w:id="1953"/>
      <w:bookmarkEnd w:id="1954"/>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955" w:name="_Toc21345585"/>
      <w:bookmarkStart w:id="1956" w:name="_Toc29806434"/>
      <w:bookmarkStart w:id="1957" w:name="_Toc37255967"/>
      <w:bookmarkStart w:id="1958" w:name="_Toc37256308"/>
      <w:bookmarkStart w:id="1959" w:name="_Toc45890142"/>
      <w:bookmarkStart w:id="1960" w:name="_Toc52381967"/>
      <w:bookmarkStart w:id="1961" w:name="_Toc61375066"/>
      <w:bookmarkStart w:id="1962" w:name="_Toc67936418"/>
      <w:bookmarkStart w:id="1963" w:name="_Toc67937291"/>
      <w:r w:rsidRPr="00DF6DD6">
        <w:rPr>
          <w:lang w:val="en-US"/>
        </w:rPr>
        <w:t>6.5B.5.3a</w:t>
      </w:r>
      <w:r w:rsidRPr="00DF6DD6">
        <w:rPr>
          <w:lang w:val="en-US"/>
        </w:rPr>
        <w:tab/>
        <w:t>Inter-band NE-DC within FR1</w:t>
      </w:r>
      <w:bookmarkEnd w:id="1955"/>
      <w:bookmarkEnd w:id="1956"/>
      <w:bookmarkEnd w:id="1957"/>
      <w:bookmarkEnd w:id="1958"/>
      <w:bookmarkEnd w:id="1959"/>
      <w:bookmarkEnd w:id="1960"/>
      <w:bookmarkEnd w:id="1961"/>
      <w:bookmarkEnd w:id="1962"/>
      <w:bookmarkEnd w:id="196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964" w:name="_Toc21345586"/>
      <w:bookmarkStart w:id="1965" w:name="_Toc29806435"/>
      <w:bookmarkStart w:id="1966" w:name="_Toc37255968"/>
      <w:bookmarkStart w:id="1967" w:name="_Toc37256309"/>
      <w:bookmarkStart w:id="1968" w:name="_Toc45890143"/>
      <w:bookmarkStart w:id="1969" w:name="_Toc52381968"/>
      <w:bookmarkStart w:id="1970" w:name="_Toc61375067"/>
      <w:bookmarkStart w:id="1971" w:name="_Toc67936419"/>
      <w:bookmarkStart w:id="1972" w:name="_Toc67937292"/>
      <w:r w:rsidRPr="00DF6DD6">
        <w:rPr>
          <w:lang w:val="en-US"/>
        </w:rPr>
        <w:t>6.5B.5.4</w:t>
      </w:r>
      <w:r w:rsidRPr="00DF6DD6">
        <w:rPr>
          <w:lang w:val="en-US"/>
        </w:rPr>
        <w:tab/>
        <w:t>Inter-band EN-DC including FR2</w:t>
      </w:r>
      <w:bookmarkEnd w:id="1964"/>
      <w:bookmarkEnd w:id="1965"/>
      <w:bookmarkEnd w:id="1966"/>
      <w:bookmarkEnd w:id="1967"/>
      <w:bookmarkEnd w:id="1968"/>
      <w:bookmarkEnd w:id="1969"/>
      <w:bookmarkEnd w:id="1970"/>
      <w:bookmarkEnd w:id="1971"/>
      <w:bookmarkEnd w:id="1972"/>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973" w:name="_Toc21345587"/>
      <w:bookmarkStart w:id="1974" w:name="_Toc29806436"/>
      <w:bookmarkStart w:id="1975" w:name="_Toc37255969"/>
      <w:bookmarkStart w:id="1976" w:name="_Toc37256310"/>
      <w:bookmarkStart w:id="1977" w:name="_Toc45890144"/>
      <w:bookmarkStart w:id="1978" w:name="_Toc52381969"/>
      <w:bookmarkStart w:id="1979" w:name="_Toc61375068"/>
      <w:bookmarkStart w:id="1980" w:name="_Toc67936420"/>
      <w:bookmarkStart w:id="1981" w:name="_Toc67937293"/>
      <w:r w:rsidRPr="00DF6DD6">
        <w:rPr>
          <w:lang w:val="en-US"/>
        </w:rPr>
        <w:t>6.5B.5.5</w:t>
      </w:r>
      <w:r w:rsidRPr="00DF6DD6">
        <w:rPr>
          <w:lang w:val="en-US"/>
        </w:rPr>
        <w:tab/>
        <w:t>Inter-band EN-DC including both FR1 and FR2</w:t>
      </w:r>
      <w:bookmarkEnd w:id="1973"/>
      <w:bookmarkEnd w:id="1974"/>
      <w:bookmarkEnd w:id="1975"/>
      <w:bookmarkEnd w:id="1976"/>
      <w:bookmarkEnd w:id="1977"/>
      <w:bookmarkEnd w:id="1978"/>
      <w:bookmarkEnd w:id="1979"/>
      <w:bookmarkEnd w:id="1980"/>
      <w:bookmarkEnd w:id="1981"/>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982" w:name="_Toc21345588"/>
      <w:bookmarkStart w:id="1983" w:name="_Toc29806437"/>
      <w:bookmarkStart w:id="1984" w:name="_Toc37255970"/>
      <w:bookmarkStart w:id="1985" w:name="_Toc37256311"/>
      <w:bookmarkStart w:id="1986" w:name="_Toc45890145"/>
      <w:bookmarkStart w:id="1987" w:name="_Toc52381970"/>
      <w:bookmarkStart w:id="1988" w:name="_Toc61375069"/>
      <w:bookmarkStart w:id="1989" w:name="_Toc67936421"/>
      <w:bookmarkStart w:id="1990" w:name="_Toc67937294"/>
      <w:r w:rsidRPr="00DF6DD6">
        <w:rPr>
          <w:lang w:val="en-US"/>
        </w:rPr>
        <w:t>6.6B</w:t>
      </w:r>
      <w:r w:rsidRPr="00DF6DD6">
        <w:rPr>
          <w:lang w:val="en-US"/>
        </w:rPr>
        <w:tab/>
        <w:t>Beam correspondence for DC</w:t>
      </w:r>
      <w:bookmarkEnd w:id="1982"/>
      <w:bookmarkEnd w:id="1983"/>
      <w:bookmarkEnd w:id="1984"/>
      <w:bookmarkEnd w:id="1985"/>
      <w:bookmarkEnd w:id="1986"/>
      <w:bookmarkEnd w:id="1987"/>
      <w:bookmarkEnd w:id="1988"/>
      <w:bookmarkEnd w:id="1989"/>
      <w:bookmarkEnd w:id="1990"/>
    </w:p>
    <w:p w14:paraId="0D23A353" w14:textId="18178F3E" w:rsidR="00574994" w:rsidRPr="0093068C" w:rsidRDefault="00574994" w:rsidP="00F55B07">
      <w:pPr>
        <w:pStyle w:val="Heading3"/>
      </w:pPr>
      <w:bookmarkStart w:id="1991" w:name="_Toc21345589"/>
      <w:bookmarkStart w:id="1992" w:name="_Toc29806438"/>
      <w:bookmarkStart w:id="1993" w:name="_Toc37255971"/>
      <w:bookmarkStart w:id="1994" w:name="_Toc37256312"/>
      <w:bookmarkStart w:id="1995" w:name="_Toc45890146"/>
      <w:bookmarkStart w:id="1996" w:name="_Toc52381971"/>
      <w:bookmarkStart w:id="1997" w:name="_Toc61375070"/>
      <w:bookmarkStart w:id="1998" w:name="_Toc67936422"/>
      <w:bookmarkStart w:id="1999" w:name="_Toc67937295"/>
      <w:r w:rsidRPr="0093068C">
        <w:t>6.</w:t>
      </w:r>
      <w:r w:rsidR="003D0B7A" w:rsidRPr="0093068C">
        <w:t>6</w:t>
      </w:r>
      <w:r w:rsidRPr="0093068C">
        <w:t>B.1</w:t>
      </w:r>
      <w:r w:rsidRPr="0093068C">
        <w:tab/>
        <w:t>Void</w:t>
      </w:r>
      <w:bookmarkEnd w:id="1991"/>
      <w:bookmarkEnd w:id="1992"/>
      <w:bookmarkEnd w:id="1993"/>
      <w:bookmarkEnd w:id="1994"/>
      <w:bookmarkEnd w:id="1995"/>
      <w:bookmarkEnd w:id="1996"/>
      <w:bookmarkEnd w:id="1997"/>
      <w:bookmarkEnd w:id="1998"/>
      <w:bookmarkEnd w:id="1999"/>
    </w:p>
    <w:p w14:paraId="2B3D5B14" w14:textId="379F355A" w:rsidR="00574994" w:rsidRPr="0093068C" w:rsidRDefault="00574994" w:rsidP="00F55B07">
      <w:pPr>
        <w:pStyle w:val="Heading3"/>
      </w:pPr>
      <w:bookmarkStart w:id="2000" w:name="_Toc21345590"/>
      <w:bookmarkStart w:id="2001" w:name="_Toc29806439"/>
      <w:bookmarkStart w:id="2002" w:name="_Toc37255972"/>
      <w:bookmarkStart w:id="2003" w:name="_Toc37256313"/>
      <w:bookmarkStart w:id="2004" w:name="_Toc45890147"/>
      <w:bookmarkStart w:id="2005" w:name="_Toc52381972"/>
      <w:bookmarkStart w:id="2006" w:name="_Toc61375071"/>
      <w:bookmarkStart w:id="2007" w:name="_Toc67936423"/>
      <w:bookmarkStart w:id="2008" w:name="_Toc67937296"/>
      <w:r w:rsidRPr="0093068C">
        <w:t>6.</w:t>
      </w:r>
      <w:r w:rsidR="003D0B7A" w:rsidRPr="0093068C">
        <w:t>6</w:t>
      </w:r>
      <w:r w:rsidRPr="0093068C">
        <w:t>B.2</w:t>
      </w:r>
      <w:r w:rsidRPr="0093068C">
        <w:tab/>
        <w:t>Void</w:t>
      </w:r>
      <w:bookmarkEnd w:id="2000"/>
      <w:bookmarkEnd w:id="2001"/>
      <w:bookmarkEnd w:id="2002"/>
      <w:bookmarkEnd w:id="2003"/>
      <w:bookmarkEnd w:id="2004"/>
      <w:bookmarkEnd w:id="2005"/>
      <w:bookmarkEnd w:id="2006"/>
      <w:bookmarkEnd w:id="2007"/>
      <w:bookmarkEnd w:id="2008"/>
    </w:p>
    <w:p w14:paraId="6DAF0DA0" w14:textId="4827510E" w:rsidR="00574994" w:rsidRPr="0093068C" w:rsidRDefault="00574994" w:rsidP="00F55B07">
      <w:pPr>
        <w:pStyle w:val="Heading3"/>
      </w:pPr>
      <w:bookmarkStart w:id="2009" w:name="_Toc21345591"/>
      <w:bookmarkStart w:id="2010" w:name="_Toc29806440"/>
      <w:bookmarkStart w:id="2011" w:name="_Toc37255973"/>
      <w:bookmarkStart w:id="2012" w:name="_Toc37256314"/>
      <w:bookmarkStart w:id="2013" w:name="_Toc45890148"/>
      <w:bookmarkStart w:id="2014" w:name="_Toc52381973"/>
      <w:bookmarkStart w:id="2015" w:name="_Toc61375072"/>
      <w:bookmarkStart w:id="2016" w:name="_Toc67936424"/>
      <w:bookmarkStart w:id="2017" w:name="_Toc67937297"/>
      <w:r w:rsidRPr="0093068C">
        <w:t>6.</w:t>
      </w:r>
      <w:r w:rsidR="003D0B7A" w:rsidRPr="0093068C">
        <w:t>6</w:t>
      </w:r>
      <w:r w:rsidRPr="0093068C">
        <w:t>B.3</w:t>
      </w:r>
      <w:r w:rsidRPr="0093068C">
        <w:tab/>
        <w:t>Void</w:t>
      </w:r>
      <w:bookmarkEnd w:id="2009"/>
      <w:bookmarkEnd w:id="2010"/>
      <w:bookmarkEnd w:id="2011"/>
      <w:bookmarkEnd w:id="2012"/>
      <w:bookmarkEnd w:id="2013"/>
      <w:bookmarkEnd w:id="2014"/>
      <w:bookmarkEnd w:id="2015"/>
      <w:bookmarkEnd w:id="2016"/>
      <w:bookmarkEnd w:id="2017"/>
    </w:p>
    <w:p w14:paraId="1BFE135B" w14:textId="43E55C64" w:rsidR="00574994" w:rsidRPr="00DF6DD6" w:rsidRDefault="00574994" w:rsidP="00F55B07">
      <w:pPr>
        <w:pStyle w:val="Heading3"/>
        <w:rPr>
          <w:lang w:val="en-US"/>
        </w:rPr>
      </w:pPr>
      <w:bookmarkStart w:id="2018" w:name="_Toc21345592"/>
      <w:bookmarkStart w:id="2019" w:name="_Toc29806441"/>
      <w:bookmarkStart w:id="2020" w:name="_Toc37255974"/>
      <w:bookmarkStart w:id="2021" w:name="_Toc37256315"/>
      <w:bookmarkStart w:id="2022" w:name="_Toc45890149"/>
      <w:bookmarkStart w:id="2023" w:name="_Toc52381974"/>
      <w:bookmarkStart w:id="2024" w:name="_Toc61375073"/>
      <w:bookmarkStart w:id="2025" w:name="_Toc67936425"/>
      <w:bookmarkStart w:id="2026" w:name="_Toc67937298"/>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018"/>
      <w:bookmarkEnd w:id="2019"/>
      <w:bookmarkEnd w:id="2020"/>
      <w:bookmarkEnd w:id="2021"/>
      <w:bookmarkEnd w:id="2022"/>
      <w:bookmarkEnd w:id="2023"/>
      <w:bookmarkEnd w:id="2024"/>
      <w:bookmarkEnd w:id="2025"/>
      <w:bookmarkEnd w:id="2026"/>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027" w:name="_Toc21345593"/>
      <w:bookmarkStart w:id="2028" w:name="_Toc29806442"/>
      <w:bookmarkStart w:id="2029" w:name="_Toc37255975"/>
      <w:bookmarkStart w:id="2030" w:name="_Toc37256316"/>
      <w:bookmarkStart w:id="2031" w:name="_Toc45890150"/>
      <w:bookmarkStart w:id="2032" w:name="_Toc52381975"/>
      <w:bookmarkStart w:id="2033" w:name="_Toc61375074"/>
      <w:bookmarkStart w:id="2034" w:name="_Toc67936426"/>
      <w:bookmarkStart w:id="2035" w:name="_Toc67937299"/>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027"/>
      <w:bookmarkEnd w:id="2028"/>
      <w:bookmarkEnd w:id="2029"/>
      <w:bookmarkEnd w:id="2030"/>
      <w:bookmarkEnd w:id="2031"/>
      <w:bookmarkEnd w:id="2032"/>
      <w:bookmarkEnd w:id="2033"/>
      <w:bookmarkEnd w:id="2034"/>
      <w:bookmarkEnd w:id="203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036" w:name="_Toc21345594"/>
      <w:bookmarkStart w:id="2037" w:name="_Toc29806443"/>
      <w:bookmarkStart w:id="2038" w:name="_Toc37255976"/>
      <w:bookmarkStart w:id="2039" w:name="_Toc37256317"/>
      <w:bookmarkStart w:id="2040" w:name="_Toc45890151"/>
      <w:bookmarkStart w:id="2041" w:name="_Toc52381976"/>
      <w:bookmarkStart w:id="2042" w:name="_Toc61375075"/>
      <w:bookmarkStart w:id="2043" w:name="_Toc67936427"/>
      <w:bookmarkStart w:id="2044" w:name="_Toc67937300"/>
      <w:r w:rsidRPr="00DF6DD6">
        <w:rPr>
          <w:rStyle w:val="Heading1Char"/>
        </w:rPr>
        <w:t>7</w:t>
      </w:r>
      <w:r w:rsidRPr="00DF6DD6">
        <w:rPr>
          <w:rStyle w:val="Heading1Char"/>
        </w:rPr>
        <w:tab/>
        <w:t>Receiver characteristics</w:t>
      </w:r>
      <w:bookmarkEnd w:id="2036"/>
      <w:bookmarkEnd w:id="2037"/>
      <w:bookmarkEnd w:id="2038"/>
      <w:bookmarkEnd w:id="2039"/>
      <w:bookmarkEnd w:id="2040"/>
      <w:bookmarkEnd w:id="2041"/>
      <w:bookmarkEnd w:id="2042"/>
      <w:bookmarkEnd w:id="2043"/>
      <w:bookmarkEnd w:id="2044"/>
    </w:p>
    <w:p w14:paraId="115159F1" w14:textId="77777777" w:rsidR="001310A1" w:rsidRPr="00DF6DD6" w:rsidRDefault="001310A1" w:rsidP="001310A1">
      <w:pPr>
        <w:pStyle w:val="Heading2"/>
      </w:pPr>
      <w:bookmarkStart w:id="2045" w:name="_Toc21345595"/>
      <w:bookmarkStart w:id="2046" w:name="_Toc29806444"/>
      <w:bookmarkStart w:id="2047" w:name="_Toc37255977"/>
      <w:bookmarkStart w:id="2048" w:name="_Toc37256318"/>
      <w:bookmarkStart w:id="2049" w:name="_Toc45890152"/>
      <w:bookmarkStart w:id="2050" w:name="_Toc52381977"/>
      <w:bookmarkStart w:id="2051" w:name="_Toc61375076"/>
      <w:bookmarkStart w:id="2052" w:name="_Toc67936428"/>
      <w:bookmarkStart w:id="2053" w:name="_Toc67937301"/>
      <w:r w:rsidRPr="00DF6DD6">
        <w:t>7.1</w:t>
      </w:r>
      <w:r w:rsidRPr="00DF6DD6">
        <w:tab/>
        <w:t>General</w:t>
      </w:r>
      <w:bookmarkEnd w:id="2045"/>
      <w:bookmarkEnd w:id="2046"/>
      <w:bookmarkEnd w:id="2047"/>
      <w:bookmarkEnd w:id="2048"/>
      <w:bookmarkEnd w:id="2049"/>
      <w:bookmarkEnd w:id="2050"/>
      <w:bookmarkEnd w:id="2051"/>
      <w:bookmarkEnd w:id="2052"/>
      <w:bookmarkEnd w:id="205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054" w:name="_Toc21345596"/>
      <w:bookmarkStart w:id="2055" w:name="_Toc29806445"/>
      <w:bookmarkStart w:id="2056" w:name="_Toc37255978"/>
      <w:bookmarkStart w:id="2057" w:name="_Toc37256319"/>
      <w:bookmarkStart w:id="2058" w:name="_Toc45890153"/>
      <w:bookmarkStart w:id="2059" w:name="_Toc52381978"/>
      <w:bookmarkStart w:id="2060" w:name="_Toc61375077"/>
      <w:bookmarkStart w:id="2061" w:name="_Toc67936429"/>
      <w:bookmarkStart w:id="2062" w:name="_Toc67937302"/>
      <w:r w:rsidRPr="00DF6DD6">
        <w:t>7.2</w:t>
      </w:r>
      <w:r w:rsidRPr="00DF6DD6">
        <w:tab/>
      </w:r>
      <w:r w:rsidR="0093614D" w:rsidRPr="00DF6DD6">
        <w:t>Void</w:t>
      </w:r>
      <w:bookmarkEnd w:id="2054"/>
      <w:bookmarkEnd w:id="2055"/>
      <w:bookmarkEnd w:id="2056"/>
      <w:bookmarkEnd w:id="2057"/>
      <w:bookmarkEnd w:id="2058"/>
      <w:bookmarkEnd w:id="2059"/>
      <w:bookmarkEnd w:id="2060"/>
      <w:bookmarkEnd w:id="2061"/>
      <w:bookmarkEnd w:id="2062"/>
    </w:p>
    <w:p w14:paraId="1D3160B7" w14:textId="45FA84C7" w:rsidR="001310A1" w:rsidRPr="00DF6DD6" w:rsidRDefault="001310A1" w:rsidP="001310A1">
      <w:pPr>
        <w:pStyle w:val="Heading2"/>
      </w:pPr>
      <w:bookmarkStart w:id="2063" w:name="_Toc21345597"/>
      <w:bookmarkStart w:id="2064" w:name="_Toc29806446"/>
      <w:bookmarkStart w:id="2065" w:name="_Toc37255979"/>
      <w:bookmarkStart w:id="2066" w:name="_Toc37256320"/>
      <w:bookmarkStart w:id="2067" w:name="_Toc45890154"/>
      <w:bookmarkStart w:id="2068" w:name="_Toc52381979"/>
      <w:bookmarkStart w:id="2069" w:name="_Toc61375078"/>
      <w:bookmarkStart w:id="2070" w:name="_Toc67936430"/>
      <w:bookmarkStart w:id="2071" w:name="_Toc67937303"/>
      <w:r w:rsidRPr="00DF6DD6">
        <w:t>7.3</w:t>
      </w:r>
      <w:r w:rsidRPr="00DF6DD6">
        <w:tab/>
      </w:r>
      <w:r w:rsidR="0093614D" w:rsidRPr="00DF6DD6">
        <w:t>Void</w:t>
      </w:r>
      <w:bookmarkEnd w:id="2063"/>
      <w:bookmarkEnd w:id="2064"/>
      <w:bookmarkEnd w:id="2065"/>
      <w:bookmarkEnd w:id="2066"/>
      <w:bookmarkEnd w:id="2067"/>
      <w:bookmarkEnd w:id="2068"/>
      <w:bookmarkEnd w:id="2069"/>
      <w:bookmarkEnd w:id="2070"/>
      <w:bookmarkEnd w:id="2071"/>
    </w:p>
    <w:p w14:paraId="0A57FFA9" w14:textId="77777777" w:rsidR="001310A1" w:rsidRPr="00DF6DD6" w:rsidRDefault="001310A1" w:rsidP="001310A1">
      <w:pPr>
        <w:pStyle w:val="Heading2"/>
      </w:pPr>
      <w:bookmarkStart w:id="2072" w:name="_Toc21345598"/>
      <w:bookmarkStart w:id="2073" w:name="_Toc29806447"/>
      <w:bookmarkStart w:id="2074" w:name="_Toc37255980"/>
      <w:bookmarkStart w:id="2075" w:name="_Toc37256321"/>
      <w:bookmarkStart w:id="2076" w:name="_Toc45890155"/>
      <w:bookmarkStart w:id="2077" w:name="_Toc52381980"/>
      <w:bookmarkStart w:id="2078" w:name="_Toc61375079"/>
      <w:bookmarkStart w:id="2079" w:name="_Toc67936431"/>
      <w:bookmarkStart w:id="2080" w:name="_Toc67937304"/>
      <w:r w:rsidRPr="00DF6DD6">
        <w:t>7.3A</w:t>
      </w:r>
      <w:r w:rsidRPr="00DF6DD6">
        <w:tab/>
        <w:t>Reference sensitivity for CA</w:t>
      </w:r>
      <w:bookmarkEnd w:id="2072"/>
      <w:bookmarkEnd w:id="2073"/>
      <w:bookmarkEnd w:id="2074"/>
      <w:bookmarkEnd w:id="2075"/>
      <w:bookmarkEnd w:id="2076"/>
      <w:bookmarkEnd w:id="2077"/>
      <w:bookmarkEnd w:id="2078"/>
      <w:bookmarkEnd w:id="2079"/>
      <w:bookmarkEnd w:id="2080"/>
    </w:p>
    <w:p w14:paraId="6CF7AC31" w14:textId="77777777" w:rsidR="001310A1" w:rsidRPr="00DF6DD6" w:rsidRDefault="001310A1" w:rsidP="001310A1">
      <w:pPr>
        <w:pStyle w:val="Heading3"/>
      </w:pPr>
      <w:bookmarkStart w:id="2081" w:name="_Toc21345599"/>
      <w:bookmarkStart w:id="2082" w:name="_Toc29806448"/>
      <w:bookmarkStart w:id="2083" w:name="_Toc37255981"/>
      <w:bookmarkStart w:id="2084" w:name="_Toc37256322"/>
      <w:bookmarkStart w:id="2085" w:name="_Toc45890156"/>
      <w:bookmarkStart w:id="2086" w:name="_Toc52381981"/>
      <w:bookmarkStart w:id="2087" w:name="_Toc61375080"/>
      <w:bookmarkStart w:id="2088" w:name="_Toc67936432"/>
      <w:bookmarkStart w:id="2089" w:name="_Toc67937305"/>
      <w:r w:rsidRPr="00DF6DD6">
        <w:t>7.3A.1</w:t>
      </w:r>
      <w:r w:rsidRPr="00DF6DD6">
        <w:tab/>
        <w:t>General</w:t>
      </w:r>
      <w:bookmarkEnd w:id="2081"/>
      <w:bookmarkEnd w:id="2082"/>
      <w:bookmarkEnd w:id="2083"/>
      <w:bookmarkEnd w:id="2084"/>
      <w:bookmarkEnd w:id="2085"/>
      <w:bookmarkEnd w:id="2086"/>
      <w:bookmarkEnd w:id="2087"/>
      <w:bookmarkEnd w:id="2088"/>
      <w:bookmarkEnd w:id="2089"/>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090" w:name="_Toc21345600"/>
      <w:bookmarkStart w:id="2091" w:name="_Toc29806449"/>
      <w:bookmarkStart w:id="2092" w:name="_Toc37255982"/>
      <w:bookmarkStart w:id="2093" w:name="_Toc37256323"/>
      <w:bookmarkStart w:id="2094" w:name="_Toc45890157"/>
      <w:bookmarkStart w:id="2095" w:name="_Toc52381982"/>
      <w:bookmarkStart w:id="2096" w:name="_Toc61375081"/>
      <w:bookmarkStart w:id="2097" w:name="_Toc67936433"/>
      <w:bookmarkStart w:id="2098" w:name="_Toc67937306"/>
      <w:r w:rsidRPr="00DF6DD6">
        <w:t>7.3A.2</w:t>
      </w:r>
      <w:r w:rsidRPr="00DF6DD6">
        <w:tab/>
        <w:t>Reference sensitivity power level for CA</w:t>
      </w:r>
      <w:bookmarkEnd w:id="2090"/>
      <w:bookmarkEnd w:id="2091"/>
      <w:bookmarkEnd w:id="2092"/>
      <w:bookmarkEnd w:id="2093"/>
      <w:bookmarkEnd w:id="2094"/>
      <w:bookmarkEnd w:id="2095"/>
      <w:bookmarkEnd w:id="2096"/>
      <w:bookmarkEnd w:id="2097"/>
      <w:bookmarkEnd w:id="2098"/>
    </w:p>
    <w:p w14:paraId="0B0214F6" w14:textId="77777777" w:rsidR="001310A1" w:rsidRPr="00DF6DD6" w:rsidRDefault="001310A1" w:rsidP="001310A1">
      <w:pPr>
        <w:pStyle w:val="Heading3"/>
      </w:pPr>
      <w:bookmarkStart w:id="2099" w:name="_Toc21345601"/>
      <w:bookmarkStart w:id="2100" w:name="_Toc29806450"/>
      <w:bookmarkStart w:id="2101" w:name="_Toc37255983"/>
      <w:bookmarkStart w:id="2102" w:name="_Toc37256324"/>
      <w:bookmarkStart w:id="2103" w:name="_Toc45890158"/>
      <w:bookmarkStart w:id="2104" w:name="_Toc52381983"/>
      <w:bookmarkStart w:id="2105" w:name="_Toc61375082"/>
      <w:bookmarkStart w:id="2106" w:name="_Toc67936434"/>
      <w:bookmarkStart w:id="2107" w:name="_Toc67937307"/>
      <w:r w:rsidRPr="00DF6DD6">
        <w:t>7.3A.3</w:t>
      </w:r>
      <w:r w:rsidRPr="00DF6DD6">
        <w:tab/>
        <w:t>ΔR</w:t>
      </w:r>
      <w:r w:rsidRPr="00DF6DD6">
        <w:rPr>
          <w:vertAlign w:val="subscript"/>
        </w:rPr>
        <w:t>IB,c</w:t>
      </w:r>
      <w:r w:rsidRPr="00DF6DD6">
        <w:t xml:space="preserve"> for CA</w:t>
      </w:r>
      <w:bookmarkEnd w:id="2099"/>
      <w:bookmarkEnd w:id="2100"/>
      <w:bookmarkEnd w:id="2101"/>
      <w:bookmarkEnd w:id="2102"/>
      <w:bookmarkEnd w:id="2103"/>
      <w:bookmarkEnd w:id="2104"/>
      <w:bookmarkEnd w:id="2105"/>
      <w:bookmarkEnd w:id="2106"/>
      <w:bookmarkEnd w:id="2107"/>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108" w:name="_Toc21345602"/>
      <w:bookmarkStart w:id="2109" w:name="_Toc29806451"/>
      <w:bookmarkStart w:id="2110" w:name="_Toc37255984"/>
      <w:bookmarkStart w:id="2111" w:name="_Toc37256325"/>
      <w:bookmarkStart w:id="2112" w:name="_Toc45890159"/>
      <w:bookmarkStart w:id="2113" w:name="_Toc52381984"/>
      <w:bookmarkStart w:id="2114" w:name="_Toc61375083"/>
      <w:bookmarkStart w:id="2115" w:name="_Toc67936435"/>
      <w:bookmarkStart w:id="2116" w:name="_Toc67937308"/>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108"/>
      <w:bookmarkEnd w:id="2109"/>
      <w:bookmarkEnd w:id="2110"/>
      <w:bookmarkEnd w:id="2111"/>
      <w:bookmarkEnd w:id="2112"/>
      <w:bookmarkEnd w:id="2113"/>
      <w:bookmarkEnd w:id="2114"/>
      <w:bookmarkEnd w:id="2115"/>
      <w:bookmarkEnd w:id="2116"/>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117" w:name="_Toc21345603"/>
      <w:bookmarkStart w:id="2118" w:name="_Toc29806452"/>
      <w:bookmarkStart w:id="2119" w:name="_Toc37255985"/>
      <w:bookmarkStart w:id="2120" w:name="_Toc37256326"/>
      <w:bookmarkStart w:id="2121" w:name="_Toc45890160"/>
      <w:bookmarkStart w:id="2122" w:name="_Toc52381985"/>
      <w:bookmarkStart w:id="2123" w:name="_Toc61375084"/>
      <w:bookmarkStart w:id="2124" w:name="_Toc67936436"/>
      <w:bookmarkStart w:id="2125" w:name="_Toc67937309"/>
      <w:r w:rsidRPr="00DF6DD6">
        <w:rPr>
          <w:rFonts w:eastAsia="MS Mincho"/>
        </w:rPr>
        <w:t>7.3A.4</w:t>
      </w:r>
      <w:r w:rsidRPr="00DF6DD6">
        <w:rPr>
          <w:rFonts w:eastAsia="MS Mincho"/>
        </w:rPr>
        <w:tab/>
      </w:r>
      <w:r w:rsidR="009A48C6" w:rsidRPr="00DF6DD6">
        <w:rPr>
          <w:rFonts w:eastAsia="MS Mincho"/>
        </w:rPr>
        <w:t>Void</w:t>
      </w:r>
      <w:bookmarkEnd w:id="2117"/>
      <w:bookmarkEnd w:id="2118"/>
      <w:bookmarkEnd w:id="2119"/>
      <w:bookmarkEnd w:id="2120"/>
      <w:bookmarkEnd w:id="2121"/>
      <w:bookmarkEnd w:id="2122"/>
      <w:bookmarkEnd w:id="2123"/>
      <w:bookmarkEnd w:id="2124"/>
      <w:bookmarkEnd w:id="2125"/>
    </w:p>
    <w:p w14:paraId="6BDD4BB7" w14:textId="77777777" w:rsidR="001310A1" w:rsidRPr="00DF6DD6" w:rsidRDefault="001310A1" w:rsidP="001310A1">
      <w:pPr>
        <w:pStyle w:val="Heading2"/>
      </w:pPr>
      <w:bookmarkStart w:id="2126" w:name="_Toc21345604"/>
      <w:bookmarkStart w:id="2127" w:name="_Toc29806453"/>
      <w:bookmarkStart w:id="2128" w:name="_Toc37255986"/>
      <w:bookmarkStart w:id="2129" w:name="_Toc37256327"/>
      <w:bookmarkStart w:id="2130" w:name="_Toc45890161"/>
      <w:bookmarkStart w:id="2131" w:name="_Toc52381986"/>
      <w:bookmarkStart w:id="2132" w:name="_Toc61375085"/>
      <w:bookmarkStart w:id="2133" w:name="_Toc67936437"/>
      <w:bookmarkStart w:id="2134" w:name="_Toc67937310"/>
      <w:r w:rsidRPr="00DF6DD6">
        <w:t>7.3B</w:t>
      </w:r>
      <w:r w:rsidRPr="00DF6DD6">
        <w:tab/>
        <w:t>Reference sensitivity level for DC</w:t>
      </w:r>
      <w:bookmarkEnd w:id="2126"/>
      <w:bookmarkEnd w:id="2127"/>
      <w:bookmarkEnd w:id="2128"/>
      <w:bookmarkEnd w:id="2129"/>
      <w:bookmarkEnd w:id="2130"/>
      <w:bookmarkEnd w:id="2131"/>
      <w:bookmarkEnd w:id="2132"/>
      <w:bookmarkEnd w:id="2133"/>
      <w:bookmarkEnd w:id="2134"/>
    </w:p>
    <w:p w14:paraId="23AEA82A" w14:textId="77777777" w:rsidR="001310A1" w:rsidRPr="00DF6DD6" w:rsidRDefault="001310A1" w:rsidP="001310A1">
      <w:pPr>
        <w:pStyle w:val="Heading3"/>
      </w:pPr>
      <w:bookmarkStart w:id="2135" w:name="_Toc21345605"/>
      <w:bookmarkStart w:id="2136" w:name="_Toc29806454"/>
      <w:bookmarkStart w:id="2137" w:name="_Toc37255987"/>
      <w:bookmarkStart w:id="2138" w:name="_Toc37256328"/>
      <w:bookmarkStart w:id="2139" w:name="_Toc45890162"/>
      <w:bookmarkStart w:id="2140" w:name="_Toc52381987"/>
      <w:bookmarkStart w:id="2141" w:name="_Toc61375086"/>
      <w:bookmarkStart w:id="2142" w:name="_Toc67936438"/>
      <w:bookmarkStart w:id="2143" w:name="_Toc67937311"/>
      <w:r w:rsidRPr="00DF6DD6">
        <w:t>7.3B.1</w:t>
      </w:r>
      <w:r w:rsidRPr="00DF6DD6">
        <w:tab/>
        <w:t>General</w:t>
      </w:r>
      <w:bookmarkEnd w:id="2135"/>
      <w:bookmarkEnd w:id="2136"/>
      <w:bookmarkEnd w:id="2137"/>
      <w:bookmarkEnd w:id="2138"/>
      <w:bookmarkEnd w:id="2139"/>
      <w:bookmarkEnd w:id="2140"/>
      <w:bookmarkEnd w:id="2141"/>
      <w:bookmarkEnd w:id="2142"/>
      <w:bookmarkEnd w:id="214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144" w:name="_Toc21345606"/>
      <w:bookmarkStart w:id="2145" w:name="_Toc29806455"/>
      <w:bookmarkStart w:id="2146" w:name="_Toc37255988"/>
      <w:bookmarkStart w:id="2147" w:name="_Toc37256329"/>
      <w:bookmarkStart w:id="2148" w:name="_Toc45890163"/>
      <w:bookmarkStart w:id="2149" w:name="_Toc52381988"/>
      <w:bookmarkStart w:id="2150" w:name="_Toc61375087"/>
      <w:bookmarkStart w:id="2151" w:name="_Toc67936439"/>
      <w:bookmarkStart w:id="2152" w:name="_Toc67937312"/>
      <w:r w:rsidRPr="00DF6DD6">
        <w:t>7.3B.2</w:t>
      </w:r>
      <w:r w:rsidRPr="00DF6DD6">
        <w:tab/>
        <w:t>Reference sensitivity for DC</w:t>
      </w:r>
      <w:bookmarkEnd w:id="2144"/>
      <w:bookmarkEnd w:id="2145"/>
      <w:bookmarkEnd w:id="2146"/>
      <w:bookmarkEnd w:id="2147"/>
      <w:bookmarkEnd w:id="2148"/>
      <w:bookmarkEnd w:id="2149"/>
      <w:bookmarkEnd w:id="2150"/>
      <w:bookmarkEnd w:id="2151"/>
      <w:bookmarkEnd w:id="2152"/>
    </w:p>
    <w:p w14:paraId="06E016F9" w14:textId="77777777" w:rsidR="001310A1" w:rsidRPr="00DF6DD6" w:rsidRDefault="001310A1" w:rsidP="001310A1">
      <w:pPr>
        <w:pStyle w:val="Heading4"/>
        <w:rPr>
          <w:rFonts w:eastAsia="MS Mincho"/>
        </w:rPr>
      </w:pPr>
      <w:bookmarkStart w:id="2153" w:name="_Toc21345607"/>
      <w:bookmarkStart w:id="2154" w:name="_Toc29806456"/>
      <w:bookmarkStart w:id="2155" w:name="_Toc37255989"/>
      <w:bookmarkStart w:id="2156" w:name="_Toc37256330"/>
      <w:bookmarkStart w:id="2157" w:name="_Toc45890164"/>
      <w:bookmarkStart w:id="2158" w:name="_Toc52381989"/>
      <w:bookmarkStart w:id="2159" w:name="_Toc61375088"/>
      <w:bookmarkStart w:id="2160" w:name="_Toc67936440"/>
      <w:bookmarkStart w:id="2161" w:name="_Toc67937313"/>
      <w:r w:rsidRPr="00DF6DD6">
        <w:rPr>
          <w:rFonts w:eastAsia="MS Mincho"/>
        </w:rPr>
        <w:t>7.3B.2.1</w:t>
      </w:r>
      <w:r w:rsidRPr="00DF6DD6">
        <w:rPr>
          <w:rFonts w:eastAsia="MS Mincho"/>
        </w:rPr>
        <w:tab/>
        <w:t>Intra-band contiguous EN-DC</w:t>
      </w:r>
      <w:bookmarkEnd w:id="2153"/>
      <w:bookmarkEnd w:id="2154"/>
      <w:bookmarkEnd w:id="2155"/>
      <w:bookmarkEnd w:id="2156"/>
      <w:bookmarkEnd w:id="2157"/>
      <w:bookmarkEnd w:id="2158"/>
      <w:bookmarkEnd w:id="2159"/>
      <w:bookmarkEnd w:id="2160"/>
      <w:bookmarkEnd w:id="2161"/>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2162" w:name="_Toc21345608"/>
      <w:bookmarkStart w:id="2163" w:name="_Toc29806457"/>
      <w:bookmarkStart w:id="2164" w:name="_Toc37255990"/>
      <w:bookmarkStart w:id="2165" w:name="_Toc37256331"/>
      <w:bookmarkStart w:id="2166" w:name="_Toc45890165"/>
      <w:bookmarkStart w:id="2167" w:name="_Toc52381990"/>
      <w:bookmarkStart w:id="2168" w:name="_Toc61375089"/>
      <w:bookmarkStart w:id="2169" w:name="_Toc67936441"/>
      <w:bookmarkStart w:id="2170" w:name="_Toc67937314"/>
      <w:r w:rsidRPr="00DF6DD6">
        <w:rPr>
          <w:rFonts w:eastAsia="MS Mincho"/>
        </w:rPr>
        <w:t>7.3B.2.2</w:t>
      </w:r>
      <w:r w:rsidRPr="00DF6DD6">
        <w:rPr>
          <w:rFonts w:eastAsia="MS Mincho"/>
        </w:rPr>
        <w:tab/>
        <w:t>Intra-band non-contiguous EN-DC</w:t>
      </w:r>
      <w:bookmarkEnd w:id="2162"/>
      <w:bookmarkEnd w:id="2163"/>
      <w:bookmarkEnd w:id="2164"/>
      <w:bookmarkEnd w:id="2165"/>
      <w:bookmarkEnd w:id="2166"/>
      <w:bookmarkEnd w:id="2167"/>
      <w:bookmarkEnd w:id="2168"/>
      <w:bookmarkEnd w:id="2169"/>
      <w:bookmarkEnd w:id="2170"/>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171" w:name="_Toc21345609"/>
      <w:bookmarkStart w:id="2172" w:name="_Toc29806458"/>
      <w:bookmarkStart w:id="2173" w:name="_Toc37255991"/>
      <w:bookmarkStart w:id="2174" w:name="_Toc37256332"/>
      <w:bookmarkStart w:id="2175" w:name="_Toc45890166"/>
      <w:bookmarkStart w:id="2176" w:name="_Toc52381991"/>
      <w:bookmarkStart w:id="2177" w:name="_Toc61375090"/>
      <w:bookmarkStart w:id="2178" w:name="_Toc67936442"/>
      <w:bookmarkStart w:id="2179" w:name="_Toc67937315"/>
      <w:r w:rsidRPr="00DF6DD6">
        <w:rPr>
          <w:rFonts w:eastAsia="MS Mincho"/>
        </w:rPr>
        <w:t>7.3B.2.3</w:t>
      </w:r>
      <w:r w:rsidRPr="00DF6DD6">
        <w:rPr>
          <w:rFonts w:eastAsia="MS Mincho"/>
        </w:rPr>
        <w:tab/>
        <w:t>Inter-band EN-DC within FR1</w:t>
      </w:r>
      <w:bookmarkEnd w:id="2171"/>
      <w:bookmarkEnd w:id="2172"/>
      <w:bookmarkEnd w:id="2173"/>
      <w:bookmarkEnd w:id="2174"/>
      <w:bookmarkEnd w:id="2175"/>
      <w:bookmarkEnd w:id="2176"/>
      <w:bookmarkEnd w:id="2177"/>
      <w:bookmarkEnd w:id="2178"/>
      <w:bookmarkEnd w:id="2179"/>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180" w:name="_Toc21345610"/>
      <w:bookmarkStart w:id="2181" w:name="_Toc29806459"/>
      <w:bookmarkStart w:id="2182" w:name="_Toc37255992"/>
      <w:bookmarkStart w:id="2183" w:name="_Toc37256333"/>
      <w:bookmarkStart w:id="2184" w:name="_Toc45890167"/>
      <w:bookmarkStart w:id="2185" w:name="_Toc52381992"/>
      <w:bookmarkStart w:id="2186" w:name="_Toc61375091"/>
      <w:bookmarkStart w:id="2187" w:name="_Toc67936443"/>
      <w:bookmarkStart w:id="2188" w:name="_Toc67937316"/>
      <w:r w:rsidRPr="00DF6DD6">
        <w:t>7.3B.2.3.1</w:t>
      </w:r>
      <w:r w:rsidRPr="00DF6DD6">
        <w:tab/>
        <w:t>Reference sensitivity exceptions due to UL harmonic interference for EN-DC in NR FR1</w:t>
      </w:r>
      <w:bookmarkEnd w:id="2180"/>
      <w:bookmarkEnd w:id="2181"/>
      <w:bookmarkEnd w:id="2182"/>
      <w:bookmarkEnd w:id="2183"/>
      <w:bookmarkEnd w:id="2184"/>
      <w:bookmarkEnd w:id="2185"/>
      <w:bookmarkEnd w:id="2186"/>
      <w:bookmarkEnd w:id="2187"/>
      <w:bookmarkEnd w:id="218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9pt;height:15.05pt" o:ole="">
                  <v:imagedata r:id="rId22" o:title=""/>
                </v:shape>
                <o:OLEObject Type="Embed" ProgID="Equation.3" ShapeID="_x0000_i1028" DrawAspect="Content" ObjectID="_1679396085" r:id="rId23"/>
              </w:object>
            </w:r>
            <w:r w:rsidRPr="00DF6DD6">
              <w:rPr>
                <w:snapToGrid w:val="0"/>
                <w:lang w:eastAsia="ja-JP"/>
              </w:rPr>
              <w:t xml:space="preserve">in MHz and </w:t>
            </w:r>
            <w:r w:rsidRPr="00DF6DD6">
              <w:rPr>
                <w:position w:val="-14"/>
              </w:rPr>
              <w:object w:dxaOrig="4900" w:dyaOrig="400" w14:anchorId="4C670F74">
                <v:shape id="_x0000_i1029" type="#_x0000_t75" style="width:201.6pt;height:15.05pt" o:ole="">
                  <v:imagedata r:id="rId24" o:title=""/>
                </v:shape>
                <o:OLEObject Type="Embed" ProgID="Equation.DSMT4" ShapeID="_x0000_i1029" DrawAspect="Content" ObjectID="_1679396086"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25pt;height:15.05pt" o:ole="">
                  <v:imagedata r:id="rId26" o:title=""/>
                </v:shape>
                <o:OLEObject Type="Embed" ProgID="Equation.3" ShapeID="_x0000_i1030" DrawAspect="Content" ObjectID="_1679396087"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5pt;height:15.05pt" o:ole="">
                  <v:imagedata r:id="rId28" o:title=""/>
                </v:shape>
                <o:OLEObject Type="Embed" ProgID="Equation.3" ShapeID="_x0000_i1031" DrawAspect="Content" ObjectID="_1679396088" r:id="rId29"/>
              </w:object>
            </w:r>
            <w:r w:rsidRPr="00DF6DD6">
              <w:t xml:space="preserve"> in the victim (higher band) with </w:t>
            </w:r>
            <w:r w:rsidRPr="00DF6DD6">
              <w:object w:dxaOrig="4900" w:dyaOrig="400" w14:anchorId="10AC9D13">
                <v:shape id="_x0000_i1032" type="#_x0000_t75" style="width:201.6pt;height:15.05pt" o:ole="">
                  <v:imagedata r:id="rId24" o:title=""/>
                </v:shape>
                <o:OLEObject Type="Embed" ProgID="Equation.DSMT4" ShapeID="_x0000_i1032" DrawAspect="Content" ObjectID="_1679396089" r:id="rId30"/>
              </w:object>
            </w:r>
            <w:r w:rsidRPr="00DF6DD6">
              <w:t>, whereand</w:t>
            </w:r>
            <w:r w:rsidRPr="00DF6DD6">
              <w:object w:dxaOrig="900" w:dyaOrig="380" w14:anchorId="0E4381F9">
                <v:shape id="_x0000_i1033" type="#_x0000_t75" style="width:37.55pt;height:15.05pt" o:ole="">
                  <v:imagedata r:id="rId31" o:title=""/>
                </v:shape>
                <o:OLEObject Type="Embed" ProgID="Equation.3" ShapeID="_x0000_i1033" DrawAspect="Content" ObjectID="_1679396090"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25pt;height:15.05pt" o:ole="">
                  <v:imagedata r:id="rId33" o:title=""/>
                </v:shape>
                <o:OLEObject Type="Embed" ProgID="Equation.3" ShapeID="_x0000_i1034" DrawAspect="Content" ObjectID="_1679396091" r:id="rId34"/>
              </w:object>
            </w:r>
            <w:r w:rsidRPr="00DF6DD6">
              <w:rPr>
                <w:snapToGrid w:val="0"/>
                <w:lang w:eastAsia="ja-JP"/>
              </w:rPr>
              <w:t xml:space="preserve">in MHz and </w:t>
            </w:r>
            <w:r w:rsidRPr="00DF6DD6">
              <w:rPr>
                <w:position w:val="-14"/>
              </w:rPr>
              <w:object w:dxaOrig="4900" w:dyaOrig="400" w14:anchorId="3E86D9F0">
                <v:shape id="_x0000_i1035" type="#_x0000_t75" style="width:201.6pt;height:15.05pt" o:ole="">
                  <v:imagedata r:id="rId24" o:title=""/>
                </v:shape>
                <o:OLEObject Type="Embed" ProgID="Equation.DSMT4" ShapeID="_x0000_i1035" DrawAspect="Content" ObjectID="_1679396092"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25pt;height:15.05pt" o:ole="">
                  <v:imagedata r:id="rId36" o:title=""/>
                </v:shape>
                <o:OLEObject Type="Embed" ProgID="Equation.3" ShapeID="_x0000_i1036" DrawAspect="Content" ObjectID="_1679396093" r:id="rId37"/>
              </w:object>
            </w:r>
            <w:r w:rsidRPr="00DF6DD6">
              <w:rPr>
                <w:snapToGrid w:val="0"/>
                <w:lang w:eastAsia="ja-JP"/>
              </w:rPr>
              <w:t xml:space="preserve">in MHz and </w:t>
            </w:r>
            <w:r w:rsidRPr="00DF6DD6">
              <w:rPr>
                <w:position w:val="-14"/>
              </w:rPr>
              <w:object w:dxaOrig="4900" w:dyaOrig="400" w14:anchorId="66ABB91E">
                <v:shape id="_x0000_i1037" type="#_x0000_t75" style="width:201.6pt;height:15.05pt" o:ole="">
                  <v:imagedata r:id="rId24" o:title=""/>
                </v:shape>
                <o:OLEObject Type="Embed" ProgID="Equation.DSMT4" ShapeID="_x0000_i1037" DrawAspect="Content" ObjectID="_1679396094"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25pt;height:15.05pt" o:ole="">
                  <v:imagedata r:id="rId39" o:title=""/>
                </v:shape>
                <o:OLEObject Type="Embed" ProgID="Equation.DSMT4" ShapeID="_x0000_i1038" DrawAspect="Content" ObjectID="_1679396095"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25pt;height:15.05pt" o:ole="">
                  <v:imagedata r:id="rId24" o:title=""/>
                </v:shape>
                <o:OLEObject Type="Embed" ProgID="Equation.DSMT4" ShapeID="_x0000_i1039" DrawAspect="Content" ObjectID="_1679396096"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189" w:name="_Toc21345611"/>
      <w:bookmarkStart w:id="2190" w:name="_Toc29806460"/>
      <w:bookmarkStart w:id="2191" w:name="_Toc37255993"/>
      <w:bookmarkStart w:id="2192" w:name="_Toc37256334"/>
      <w:bookmarkStart w:id="2193" w:name="_Toc45890168"/>
      <w:bookmarkStart w:id="2194" w:name="_Toc52381993"/>
      <w:bookmarkStart w:id="2195" w:name="_Toc61375092"/>
      <w:bookmarkStart w:id="2196" w:name="_Toc67936444"/>
      <w:bookmarkStart w:id="2197" w:name="_Toc67937317"/>
      <w:r w:rsidRPr="00DF6DD6">
        <w:t>7.3B.2.3.2</w:t>
      </w:r>
      <w:r w:rsidRPr="00DF6DD6">
        <w:tab/>
      </w:r>
      <w:r w:rsidR="003618C8" w:rsidRPr="00DF6DD6">
        <w:t>Reference sensitivity exceptions</w:t>
      </w:r>
      <w:r w:rsidRPr="00DF6DD6">
        <w:t xml:space="preserve"> due to receiver harmonic mixing for EN-DC in NR FR1</w:t>
      </w:r>
      <w:bookmarkEnd w:id="2189"/>
      <w:bookmarkEnd w:id="2190"/>
      <w:bookmarkEnd w:id="2191"/>
      <w:bookmarkEnd w:id="2192"/>
      <w:bookmarkEnd w:id="2193"/>
      <w:bookmarkEnd w:id="2194"/>
      <w:bookmarkEnd w:id="2195"/>
      <w:bookmarkEnd w:id="2196"/>
      <w:bookmarkEnd w:id="219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9pt;height:15.05pt" o:ole="">
                  <v:imagedata r:id="rId42" o:title=""/>
                </v:shape>
                <o:OLEObject Type="Embed" ProgID="Equation.3" ShapeID="_x0000_i1040" DrawAspect="Content" ObjectID="_1679396097"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05pt;height:15.05pt" o:ole="">
                  <v:imagedata r:id="rId44" o:title=""/>
                </v:shape>
                <o:OLEObject Type="Embed" ProgID="Equation.3" ShapeID="_x0000_i1041" DrawAspect="Content" ObjectID="_1679396098"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05pt;height:22.55pt" o:ole="">
                  <v:imagedata r:id="rId46" o:title=""/>
                </v:shape>
                <o:OLEObject Type="Embed" ProgID="Equation.DSMT4" ShapeID="_x0000_i1042" DrawAspect="Content" ObjectID="_1679396099"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05pt;height:15.05pt" o:ole="">
                  <v:imagedata r:id="rId44" o:title=""/>
                </v:shape>
                <o:OLEObject Type="Embed" ProgID="Equation.3" ShapeID="_x0000_i1043" DrawAspect="Content" ObjectID="_1679396100"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5pt;height:15.05pt" o:ole="">
                  <v:imagedata r:id="rId49" o:title=""/>
                </v:shape>
                <o:OLEObject Type="Embed" ProgID="Equation.3" ShapeID="_x0000_i1044" DrawAspect="Content" ObjectID="_1679396101"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198" w:name="_Toc21345612"/>
      <w:bookmarkStart w:id="2199" w:name="_Toc29806461"/>
      <w:bookmarkStart w:id="2200" w:name="_Toc37255994"/>
      <w:bookmarkStart w:id="2201" w:name="_Toc37256335"/>
      <w:bookmarkStart w:id="2202" w:name="_Toc45890169"/>
      <w:bookmarkStart w:id="2203" w:name="_Toc52381994"/>
      <w:bookmarkStart w:id="2204" w:name="_Toc61375093"/>
      <w:bookmarkStart w:id="2205" w:name="_Toc67936445"/>
      <w:bookmarkStart w:id="2206" w:name="_Toc67937318"/>
      <w:r w:rsidRPr="00DF6DD6">
        <w:t>7.3B.2.3.3</w:t>
      </w:r>
      <w:r w:rsidRPr="00DF6DD6">
        <w:tab/>
      </w:r>
      <w:r w:rsidR="003B0E38" w:rsidRPr="00DF6DD6">
        <w:t>Void</w:t>
      </w:r>
      <w:bookmarkEnd w:id="2198"/>
      <w:bookmarkEnd w:id="2199"/>
      <w:bookmarkEnd w:id="2200"/>
      <w:bookmarkEnd w:id="2201"/>
      <w:bookmarkEnd w:id="2202"/>
      <w:bookmarkEnd w:id="2203"/>
      <w:bookmarkEnd w:id="2204"/>
      <w:bookmarkEnd w:id="2205"/>
      <w:bookmarkEnd w:id="2206"/>
    </w:p>
    <w:p w14:paraId="75098ECE" w14:textId="77777777" w:rsidR="001310A1" w:rsidRPr="00DF6DD6" w:rsidRDefault="001310A1" w:rsidP="001310A1">
      <w:pPr>
        <w:pStyle w:val="Heading5"/>
      </w:pPr>
      <w:bookmarkStart w:id="2207" w:name="_Toc21345613"/>
      <w:bookmarkStart w:id="2208" w:name="_Toc29806462"/>
      <w:bookmarkStart w:id="2209" w:name="_Toc37255995"/>
      <w:bookmarkStart w:id="2210" w:name="_Toc37256336"/>
      <w:bookmarkStart w:id="2211" w:name="_Toc45890170"/>
      <w:bookmarkStart w:id="2212" w:name="_Toc52381995"/>
      <w:bookmarkStart w:id="2213" w:name="_Toc61375094"/>
      <w:bookmarkStart w:id="2214" w:name="_Toc67936446"/>
      <w:bookmarkStart w:id="2215" w:name="_Toc67937319"/>
      <w:r w:rsidRPr="00DF6DD6">
        <w:t>7.3B.2.3.4</w:t>
      </w:r>
      <w:r w:rsidRPr="00DF6DD6">
        <w:tab/>
        <w:t>Reference sensitivity exceptions due to cross band isolation for EN-DC in NR FR1</w:t>
      </w:r>
      <w:bookmarkEnd w:id="2207"/>
      <w:bookmarkEnd w:id="2208"/>
      <w:bookmarkEnd w:id="2209"/>
      <w:bookmarkEnd w:id="2210"/>
      <w:bookmarkEnd w:id="2211"/>
      <w:bookmarkEnd w:id="2212"/>
      <w:bookmarkEnd w:id="2213"/>
      <w:bookmarkEnd w:id="2214"/>
      <w:bookmarkEnd w:id="2215"/>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216" w:name="_Toc21345614"/>
      <w:bookmarkStart w:id="2217" w:name="_Toc29806463"/>
      <w:bookmarkStart w:id="2218" w:name="_Toc37255996"/>
      <w:bookmarkStart w:id="2219" w:name="_Toc37256337"/>
      <w:bookmarkStart w:id="2220" w:name="_Toc45890171"/>
      <w:bookmarkStart w:id="2221" w:name="_Toc52381996"/>
      <w:bookmarkStart w:id="2222" w:name="_Toc61375095"/>
      <w:bookmarkStart w:id="2223" w:name="_Toc67936447"/>
      <w:bookmarkStart w:id="2224" w:name="_Toc67937320"/>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216"/>
      <w:bookmarkEnd w:id="2217"/>
      <w:bookmarkEnd w:id="2218"/>
      <w:bookmarkEnd w:id="2219"/>
      <w:bookmarkEnd w:id="2220"/>
      <w:bookmarkEnd w:id="2221"/>
      <w:bookmarkEnd w:id="2222"/>
      <w:bookmarkEnd w:id="2223"/>
      <w:bookmarkEnd w:id="2224"/>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225"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226" w:name="_Toc29806464"/>
      <w:bookmarkStart w:id="2227" w:name="_Toc37255997"/>
      <w:bookmarkStart w:id="2228" w:name="_Toc37256338"/>
      <w:bookmarkStart w:id="2229" w:name="_Toc45890172"/>
      <w:bookmarkStart w:id="2230" w:name="_Toc52381997"/>
      <w:bookmarkStart w:id="2231" w:name="_Toc61375096"/>
      <w:bookmarkStart w:id="2232" w:name="_Toc67936448"/>
      <w:bookmarkStart w:id="2233" w:name="_Toc67937321"/>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225"/>
      <w:bookmarkEnd w:id="2226"/>
      <w:bookmarkEnd w:id="2227"/>
      <w:bookmarkEnd w:id="2228"/>
      <w:bookmarkEnd w:id="2229"/>
      <w:bookmarkEnd w:id="2230"/>
      <w:bookmarkEnd w:id="2231"/>
      <w:bookmarkEnd w:id="2232"/>
      <w:bookmarkEnd w:id="2233"/>
    </w:p>
    <w:p w14:paraId="6755946D" w14:textId="5EAA7887" w:rsidR="001310A1" w:rsidRPr="00DF6DD6" w:rsidRDefault="001310A1" w:rsidP="001310A1">
      <w:pPr>
        <w:pStyle w:val="TH"/>
      </w:pPr>
      <w:bookmarkStart w:id="2234" w:name="_Hlk4056379"/>
      <w:r w:rsidRPr="00DF6DD6">
        <w:t>Table 7.3B.2.3.5.1-1:</w:t>
      </w:r>
      <w:bookmarkEnd w:id="223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235" w:name="_Toc21345616"/>
      <w:bookmarkStart w:id="2236" w:name="_Toc29806465"/>
      <w:bookmarkStart w:id="2237" w:name="_Toc37255998"/>
      <w:bookmarkStart w:id="2238" w:name="_Toc37256339"/>
      <w:bookmarkStart w:id="2239" w:name="_Toc45890173"/>
      <w:bookmarkStart w:id="2240" w:name="_Toc52381998"/>
      <w:bookmarkStart w:id="2241" w:name="_Toc61375097"/>
      <w:bookmarkStart w:id="2242" w:name="_Toc67936449"/>
      <w:bookmarkStart w:id="2243" w:name="_Toc67937322"/>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235"/>
      <w:bookmarkEnd w:id="2236"/>
      <w:bookmarkEnd w:id="2237"/>
      <w:bookmarkEnd w:id="2238"/>
      <w:bookmarkEnd w:id="2239"/>
      <w:bookmarkEnd w:id="2240"/>
      <w:bookmarkEnd w:id="2241"/>
      <w:bookmarkEnd w:id="2242"/>
      <w:bookmarkEnd w:id="2243"/>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244" w:name="_Toc21345617"/>
      <w:bookmarkStart w:id="2245" w:name="_Toc29806466"/>
      <w:bookmarkStart w:id="2246" w:name="_Toc37255999"/>
      <w:bookmarkStart w:id="2247" w:name="_Toc37256340"/>
      <w:bookmarkStart w:id="2248" w:name="_Toc45890174"/>
      <w:bookmarkStart w:id="2249" w:name="_Toc52381999"/>
      <w:bookmarkStart w:id="2250" w:name="_Toc61375098"/>
      <w:bookmarkStart w:id="2251" w:name="_Toc67936450"/>
      <w:bookmarkStart w:id="2252" w:name="_Toc67937323"/>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244"/>
      <w:bookmarkEnd w:id="2245"/>
      <w:bookmarkEnd w:id="2246"/>
      <w:bookmarkEnd w:id="2247"/>
      <w:bookmarkEnd w:id="2248"/>
      <w:bookmarkEnd w:id="2249"/>
      <w:bookmarkEnd w:id="2250"/>
      <w:bookmarkEnd w:id="2251"/>
      <w:bookmarkEnd w:id="2252"/>
    </w:p>
    <w:p w14:paraId="19033AC9" w14:textId="77777777" w:rsidR="00F5726B" w:rsidRPr="00DF6DD6" w:rsidRDefault="00F5726B" w:rsidP="00F5726B">
      <w:pPr>
        <w:pStyle w:val="Heading5"/>
      </w:pPr>
      <w:bookmarkStart w:id="2253" w:name="_Toc67936451"/>
      <w:bookmarkStart w:id="2254" w:name="_Toc67937324"/>
      <w:bookmarkStart w:id="2255" w:name="_Toc21345618"/>
      <w:bookmarkStart w:id="2256" w:name="_Toc29806467"/>
      <w:bookmarkStart w:id="2257" w:name="_Toc37256000"/>
      <w:bookmarkStart w:id="2258" w:name="_Toc37256341"/>
      <w:bookmarkStart w:id="2259" w:name="_Toc45890175"/>
      <w:bookmarkStart w:id="2260" w:name="_Toc52382000"/>
      <w:bookmarkStart w:id="2261" w:name="_Toc61375099"/>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2253"/>
      <w:bookmarkEnd w:id="2254"/>
    </w:p>
    <w:p w14:paraId="2BF2E924" w14:textId="77777777" w:rsidR="00F5726B" w:rsidRPr="00DF6DD6" w:rsidRDefault="00F5726B" w:rsidP="00F5726B">
      <w:r w:rsidRPr="00DF6DD6">
        <w:rPr>
          <w:lang w:val="en-US"/>
        </w:rPr>
        <w:t xml:space="preserve">Sensitivity degradation is allowed for a band if it is impacted by UL </w:t>
      </w:r>
      <w:bookmarkStart w:id="2262" w:name="OLE_LINK51"/>
      <w:bookmarkStart w:id="2263" w:name="OLE_LINK52"/>
      <w:r w:rsidRPr="0080631A">
        <w:rPr>
          <w:lang w:val="en-US"/>
        </w:rPr>
        <w:t>counter intermodulation interference</w:t>
      </w:r>
      <w:bookmarkEnd w:id="2262"/>
      <w:bookmarkEnd w:id="2263"/>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rsidP="00181D3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264" w:name="_Toc67936452"/>
      <w:bookmarkStart w:id="2265" w:name="_Toc67937325"/>
      <w:r w:rsidRPr="00DF6DD6">
        <w:rPr>
          <w:rFonts w:eastAsia="MS Mincho"/>
        </w:rPr>
        <w:t>7.3B.2.3a</w:t>
      </w:r>
      <w:r w:rsidRPr="00DF6DD6">
        <w:rPr>
          <w:rFonts w:eastAsia="MS Mincho"/>
        </w:rPr>
        <w:tab/>
        <w:t>Inter-band NE-DC within FR1</w:t>
      </w:r>
      <w:bookmarkEnd w:id="2255"/>
      <w:bookmarkEnd w:id="2256"/>
      <w:bookmarkEnd w:id="2257"/>
      <w:bookmarkEnd w:id="2258"/>
      <w:bookmarkEnd w:id="2259"/>
      <w:bookmarkEnd w:id="2260"/>
      <w:bookmarkEnd w:id="2261"/>
      <w:bookmarkEnd w:id="2264"/>
      <w:bookmarkEnd w:id="226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266" w:name="_Toc21345619"/>
      <w:bookmarkStart w:id="2267" w:name="_Toc29806468"/>
      <w:bookmarkStart w:id="2268" w:name="_Toc37256001"/>
      <w:bookmarkStart w:id="2269" w:name="_Toc37256342"/>
      <w:bookmarkStart w:id="2270" w:name="_Toc45890176"/>
      <w:bookmarkStart w:id="2271" w:name="_Toc52382001"/>
      <w:bookmarkStart w:id="2272" w:name="_Toc61375100"/>
      <w:bookmarkStart w:id="2273" w:name="_Toc67936453"/>
      <w:bookmarkStart w:id="2274" w:name="_Toc67937326"/>
      <w:r w:rsidRPr="00DF6DD6">
        <w:t>7.3B.2.3a.1</w:t>
      </w:r>
      <w:r w:rsidRPr="00DF6DD6">
        <w:tab/>
        <w:t>Reference sensitivity exceptions due to UL harmonic interference for NE-DC in NR FR1</w:t>
      </w:r>
      <w:bookmarkEnd w:id="2266"/>
      <w:bookmarkEnd w:id="2267"/>
      <w:bookmarkEnd w:id="2268"/>
      <w:bookmarkEnd w:id="2269"/>
      <w:bookmarkEnd w:id="2270"/>
      <w:bookmarkEnd w:id="2271"/>
      <w:bookmarkEnd w:id="2272"/>
      <w:bookmarkEnd w:id="2273"/>
      <w:bookmarkEnd w:id="227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275" w:name="_Toc21345620"/>
      <w:bookmarkStart w:id="2276" w:name="_Toc29806469"/>
      <w:bookmarkStart w:id="2277" w:name="_Toc37256002"/>
      <w:bookmarkStart w:id="2278" w:name="_Toc37256343"/>
      <w:bookmarkStart w:id="2279" w:name="_Toc45890177"/>
      <w:bookmarkStart w:id="2280" w:name="_Toc52382002"/>
      <w:bookmarkStart w:id="2281" w:name="_Toc61375101"/>
      <w:bookmarkStart w:id="2282" w:name="_Toc67936454"/>
      <w:bookmarkStart w:id="2283" w:name="_Toc67937327"/>
      <w:r w:rsidRPr="00DF6DD6">
        <w:rPr>
          <w:rFonts w:eastAsia="MS Mincho"/>
        </w:rPr>
        <w:t>7.3B.2.4</w:t>
      </w:r>
      <w:r w:rsidRPr="00DF6DD6">
        <w:rPr>
          <w:rFonts w:eastAsia="MS Mincho"/>
        </w:rPr>
        <w:tab/>
        <w:t>Inter-band EN-DC including FR2</w:t>
      </w:r>
      <w:bookmarkEnd w:id="2275"/>
      <w:bookmarkEnd w:id="2276"/>
      <w:bookmarkEnd w:id="2277"/>
      <w:bookmarkEnd w:id="2278"/>
      <w:bookmarkEnd w:id="2279"/>
      <w:bookmarkEnd w:id="2280"/>
      <w:bookmarkEnd w:id="2281"/>
      <w:bookmarkEnd w:id="2282"/>
      <w:bookmarkEnd w:id="2283"/>
    </w:p>
    <w:p w14:paraId="3072E9B7" w14:textId="12C1737E" w:rsidR="001310A1" w:rsidRPr="00DF6DD6" w:rsidRDefault="001310A1" w:rsidP="001310A1">
      <w:pPr>
        <w:pStyle w:val="Heading5"/>
      </w:pPr>
      <w:bookmarkStart w:id="2284" w:name="_Toc21345621"/>
      <w:bookmarkStart w:id="2285" w:name="_Toc29806470"/>
      <w:bookmarkStart w:id="2286" w:name="_Toc37256003"/>
      <w:bookmarkStart w:id="2287" w:name="_Toc37256344"/>
      <w:bookmarkStart w:id="2288" w:name="_Toc45890178"/>
      <w:bookmarkStart w:id="2289" w:name="_Toc52382003"/>
      <w:bookmarkStart w:id="2290" w:name="_Toc61375102"/>
      <w:bookmarkStart w:id="2291" w:name="_Toc67936455"/>
      <w:bookmarkStart w:id="2292" w:name="_Toc67937328"/>
      <w:r w:rsidRPr="00DF6DD6">
        <w:t>7.3B.2.4.1</w:t>
      </w:r>
      <w:r w:rsidRPr="00DF6DD6">
        <w:tab/>
      </w:r>
      <w:r w:rsidR="00E30C58" w:rsidRPr="00DF6DD6">
        <w:t>Void</w:t>
      </w:r>
      <w:bookmarkEnd w:id="2284"/>
      <w:bookmarkEnd w:id="2285"/>
      <w:bookmarkEnd w:id="2286"/>
      <w:bookmarkEnd w:id="2287"/>
      <w:bookmarkEnd w:id="2288"/>
      <w:bookmarkEnd w:id="2289"/>
      <w:bookmarkEnd w:id="2290"/>
      <w:bookmarkEnd w:id="2291"/>
      <w:bookmarkEnd w:id="2292"/>
    </w:p>
    <w:p w14:paraId="2A68CDF4" w14:textId="77777777" w:rsidR="00AD4876" w:rsidRPr="00DF6DD6" w:rsidRDefault="00AD4876" w:rsidP="00AD4876">
      <w:pPr>
        <w:pStyle w:val="Heading4"/>
        <w:rPr>
          <w:rFonts w:eastAsia="MS Mincho"/>
        </w:rPr>
      </w:pPr>
      <w:bookmarkStart w:id="2293" w:name="_Toc21345622"/>
      <w:bookmarkStart w:id="2294" w:name="_Toc29806471"/>
      <w:bookmarkStart w:id="2295" w:name="_Toc37256004"/>
      <w:bookmarkStart w:id="2296" w:name="_Toc37256345"/>
      <w:bookmarkStart w:id="2297" w:name="_Toc45890179"/>
      <w:bookmarkStart w:id="2298" w:name="_Toc52382004"/>
      <w:bookmarkStart w:id="2299" w:name="_Toc61375103"/>
      <w:bookmarkStart w:id="2300" w:name="_Toc67936456"/>
      <w:bookmarkStart w:id="2301" w:name="_Toc67937329"/>
      <w:r w:rsidRPr="00DF6DD6">
        <w:rPr>
          <w:rFonts w:eastAsia="MS Mincho"/>
        </w:rPr>
        <w:t>7.3B.2.5</w:t>
      </w:r>
      <w:r w:rsidRPr="00DF6DD6">
        <w:rPr>
          <w:rFonts w:eastAsia="MS Mincho"/>
        </w:rPr>
        <w:tab/>
        <w:t>Inter-band EN-DC including both FR1 and FR2</w:t>
      </w:r>
      <w:bookmarkEnd w:id="2293"/>
      <w:bookmarkEnd w:id="2294"/>
      <w:bookmarkEnd w:id="2295"/>
      <w:bookmarkEnd w:id="2296"/>
      <w:bookmarkEnd w:id="2297"/>
      <w:bookmarkEnd w:id="2298"/>
      <w:bookmarkEnd w:id="2299"/>
      <w:bookmarkEnd w:id="2300"/>
      <w:bookmarkEnd w:id="2301"/>
    </w:p>
    <w:p w14:paraId="11B1CA4F" w14:textId="77777777" w:rsidR="00AD4876" w:rsidRPr="00DF6DD6" w:rsidRDefault="00AD4876" w:rsidP="00AD4876">
      <w:pPr>
        <w:pStyle w:val="Heading5"/>
      </w:pPr>
      <w:bookmarkStart w:id="2302" w:name="_Toc21345623"/>
      <w:bookmarkStart w:id="2303" w:name="_Toc29806472"/>
      <w:bookmarkStart w:id="2304" w:name="_Toc37256005"/>
      <w:bookmarkStart w:id="2305" w:name="_Toc37256346"/>
      <w:bookmarkStart w:id="2306" w:name="_Toc45890180"/>
      <w:bookmarkStart w:id="2307" w:name="_Toc52382005"/>
      <w:bookmarkStart w:id="2308" w:name="_Toc61375104"/>
      <w:bookmarkStart w:id="2309" w:name="_Toc67936457"/>
      <w:bookmarkStart w:id="2310" w:name="_Toc67937330"/>
      <w:r w:rsidRPr="00DF6DD6">
        <w:t>7.3B.2.5.1</w:t>
      </w:r>
      <w:r w:rsidRPr="00DF6DD6">
        <w:tab/>
        <w:t>Reference sensitivity exceptions due to UL harmonic interference for EN-DC including both FR1 and FR2</w:t>
      </w:r>
      <w:bookmarkEnd w:id="2302"/>
      <w:bookmarkEnd w:id="2303"/>
      <w:bookmarkEnd w:id="2304"/>
      <w:bookmarkEnd w:id="2305"/>
      <w:bookmarkEnd w:id="2306"/>
      <w:bookmarkEnd w:id="2307"/>
      <w:bookmarkEnd w:id="2308"/>
      <w:bookmarkEnd w:id="2309"/>
      <w:bookmarkEnd w:id="231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311" w:name="_Toc21345624"/>
      <w:bookmarkStart w:id="2312" w:name="_Toc29806473"/>
      <w:bookmarkStart w:id="2313" w:name="_Toc37256006"/>
      <w:bookmarkStart w:id="2314" w:name="_Toc37256347"/>
      <w:bookmarkStart w:id="2315" w:name="_Toc45890181"/>
      <w:bookmarkStart w:id="2316" w:name="_Toc52382006"/>
      <w:bookmarkStart w:id="2317" w:name="_Toc61375105"/>
      <w:bookmarkStart w:id="2318" w:name="_Toc67936458"/>
      <w:bookmarkStart w:id="2319" w:name="_Toc67937331"/>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311"/>
      <w:bookmarkEnd w:id="2312"/>
      <w:bookmarkEnd w:id="2313"/>
      <w:bookmarkEnd w:id="2314"/>
      <w:bookmarkEnd w:id="2315"/>
      <w:bookmarkEnd w:id="2316"/>
      <w:bookmarkEnd w:id="2317"/>
      <w:bookmarkEnd w:id="2318"/>
      <w:bookmarkEnd w:id="2319"/>
    </w:p>
    <w:p w14:paraId="5C752B08" w14:textId="319EF436" w:rsidR="00AF5C93" w:rsidRPr="00DF6DD6" w:rsidRDefault="00AF5C93" w:rsidP="00AF5C93">
      <w:pPr>
        <w:pStyle w:val="Heading4"/>
        <w:rPr>
          <w:rFonts w:eastAsia="MS Mincho"/>
        </w:rPr>
      </w:pPr>
      <w:bookmarkStart w:id="2320" w:name="_Toc21345625"/>
      <w:bookmarkStart w:id="2321" w:name="_Toc29806474"/>
      <w:bookmarkStart w:id="2322" w:name="_Toc37256007"/>
      <w:bookmarkStart w:id="2323" w:name="_Toc37256348"/>
      <w:bookmarkStart w:id="2324" w:name="_Toc45890182"/>
      <w:bookmarkStart w:id="2325" w:name="_Toc52382007"/>
      <w:bookmarkStart w:id="2326" w:name="_Toc61375106"/>
      <w:bookmarkStart w:id="2327" w:name="_Toc67936459"/>
      <w:bookmarkStart w:id="2328" w:name="_Toc67937332"/>
      <w:r w:rsidRPr="00DF6DD6">
        <w:rPr>
          <w:rFonts w:eastAsia="MS Mincho"/>
        </w:rPr>
        <w:t>7.3B.3.0</w:t>
      </w:r>
      <w:r w:rsidRPr="00DF6DD6">
        <w:rPr>
          <w:rFonts w:eastAsia="MS Mincho"/>
        </w:rPr>
        <w:tab/>
        <w:t>General</w:t>
      </w:r>
      <w:bookmarkEnd w:id="2320"/>
      <w:bookmarkEnd w:id="2321"/>
      <w:bookmarkEnd w:id="2322"/>
      <w:bookmarkEnd w:id="2323"/>
      <w:bookmarkEnd w:id="2324"/>
      <w:bookmarkEnd w:id="2325"/>
      <w:bookmarkEnd w:id="2326"/>
      <w:bookmarkEnd w:id="2327"/>
      <w:bookmarkEnd w:id="2328"/>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329"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330" w:name="_Hlk506624606"/>
      <w:r w:rsidRPr="00DF6DD6">
        <w:t>NR operating band combination</w:t>
      </w:r>
      <w:bookmarkEnd w:id="2329"/>
      <w:bookmarkEnd w:id="2330"/>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2331" w:name="_Toc21345626"/>
      <w:bookmarkStart w:id="2332" w:name="_Toc29806475"/>
      <w:bookmarkStart w:id="2333" w:name="_Toc37256008"/>
      <w:bookmarkStart w:id="2334" w:name="_Toc37256349"/>
      <w:bookmarkStart w:id="2335" w:name="_Toc45890183"/>
      <w:bookmarkStart w:id="2336" w:name="_Toc52382008"/>
      <w:bookmarkStart w:id="2337" w:name="_Toc61375107"/>
      <w:bookmarkStart w:id="2338" w:name="_Toc67936460"/>
      <w:bookmarkStart w:id="2339" w:name="_Toc67937333"/>
      <w:r w:rsidRPr="00DF6DD6">
        <w:rPr>
          <w:rFonts w:eastAsia="MS Mincho"/>
        </w:rPr>
        <w:t>7.3B.3.1</w:t>
      </w:r>
      <w:r w:rsidRPr="00DF6DD6">
        <w:rPr>
          <w:rFonts w:eastAsia="MS Mincho"/>
        </w:rPr>
        <w:tab/>
        <w:t>Intra-band contiguous EN-DC</w:t>
      </w:r>
      <w:bookmarkEnd w:id="2331"/>
      <w:bookmarkEnd w:id="2332"/>
      <w:bookmarkEnd w:id="2333"/>
      <w:bookmarkEnd w:id="2334"/>
      <w:bookmarkEnd w:id="2335"/>
      <w:bookmarkEnd w:id="2336"/>
      <w:bookmarkEnd w:id="2337"/>
      <w:bookmarkEnd w:id="2338"/>
      <w:bookmarkEnd w:id="2339"/>
    </w:p>
    <w:p w14:paraId="0843B575" w14:textId="77777777" w:rsidR="001310A1" w:rsidRPr="00DF6DD6" w:rsidRDefault="001310A1" w:rsidP="001310A1">
      <w:pPr>
        <w:pStyle w:val="Heading4"/>
        <w:rPr>
          <w:rFonts w:eastAsia="MS Mincho"/>
        </w:rPr>
      </w:pPr>
      <w:bookmarkStart w:id="2340" w:name="_Toc21345627"/>
      <w:bookmarkStart w:id="2341" w:name="_Toc29806476"/>
      <w:bookmarkStart w:id="2342" w:name="_Toc37256009"/>
      <w:bookmarkStart w:id="2343" w:name="_Toc37256350"/>
      <w:bookmarkStart w:id="2344" w:name="_Toc45890184"/>
      <w:bookmarkStart w:id="2345" w:name="_Toc52382009"/>
      <w:bookmarkStart w:id="2346" w:name="_Toc61375108"/>
      <w:bookmarkStart w:id="2347" w:name="_Toc67936461"/>
      <w:bookmarkStart w:id="2348" w:name="_Toc67937334"/>
      <w:r w:rsidRPr="00DF6DD6">
        <w:rPr>
          <w:rFonts w:eastAsia="MS Mincho"/>
        </w:rPr>
        <w:t>7.3B.3.2</w:t>
      </w:r>
      <w:r w:rsidRPr="00DF6DD6">
        <w:rPr>
          <w:rFonts w:eastAsia="MS Mincho"/>
        </w:rPr>
        <w:tab/>
        <w:t>Intra-band non-contiguous EN-DC</w:t>
      </w:r>
      <w:bookmarkEnd w:id="2340"/>
      <w:bookmarkEnd w:id="2341"/>
      <w:bookmarkEnd w:id="2342"/>
      <w:bookmarkEnd w:id="2343"/>
      <w:bookmarkEnd w:id="2344"/>
      <w:bookmarkEnd w:id="2345"/>
      <w:bookmarkEnd w:id="2346"/>
      <w:bookmarkEnd w:id="2347"/>
      <w:bookmarkEnd w:id="234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349" w:name="_Toc21345628"/>
      <w:bookmarkStart w:id="2350" w:name="_Toc29806477"/>
      <w:bookmarkStart w:id="2351" w:name="_Toc37256010"/>
      <w:bookmarkStart w:id="2352" w:name="_Toc37256351"/>
      <w:bookmarkStart w:id="2353" w:name="_Toc45890185"/>
      <w:bookmarkStart w:id="2354" w:name="_Toc52382010"/>
      <w:bookmarkStart w:id="2355" w:name="_Toc61375109"/>
      <w:bookmarkStart w:id="2356" w:name="_Toc67936462"/>
      <w:bookmarkStart w:id="2357" w:name="_Toc67937335"/>
      <w:r w:rsidRPr="00DF6DD6">
        <w:rPr>
          <w:rFonts w:eastAsia="MS Mincho"/>
        </w:rPr>
        <w:t>7.3B.3.3</w:t>
      </w:r>
      <w:r w:rsidRPr="00DF6DD6">
        <w:rPr>
          <w:rFonts w:eastAsia="MS Mincho"/>
        </w:rPr>
        <w:tab/>
        <w:t>Inter-band EN-DC within FR1</w:t>
      </w:r>
      <w:bookmarkEnd w:id="2349"/>
      <w:bookmarkEnd w:id="2350"/>
      <w:bookmarkEnd w:id="2351"/>
      <w:bookmarkEnd w:id="2352"/>
      <w:bookmarkEnd w:id="2353"/>
      <w:bookmarkEnd w:id="2354"/>
      <w:bookmarkEnd w:id="2355"/>
      <w:bookmarkEnd w:id="2356"/>
      <w:bookmarkEnd w:id="2357"/>
    </w:p>
    <w:p w14:paraId="7CB94731" w14:textId="77777777" w:rsidR="001310A1" w:rsidRPr="00DF6DD6" w:rsidRDefault="001310A1" w:rsidP="001310A1">
      <w:pPr>
        <w:pStyle w:val="Heading5"/>
      </w:pPr>
      <w:bookmarkStart w:id="2358" w:name="_Toc21345629"/>
      <w:bookmarkStart w:id="2359" w:name="_Toc29806478"/>
      <w:bookmarkStart w:id="2360" w:name="_Toc37256011"/>
      <w:bookmarkStart w:id="2361" w:name="_Toc37256352"/>
      <w:bookmarkStart w:id="2362" w:name="_Toc45890186"/>
      <w:bookmarkStart w:id="2363" w:name="_Toc52382011"/>
      <w:bookmarkStart w:id="2364" w:name="_Toc61375110"/>
      <w:bookmarkStart w:id="2365" w:name="_Toc67936463"/>
      <w:bookmarkStart w:id="2366" w:name="_Toc67937336"/>
      <w:r w:rsidRPr="00DF6DD6">
        <w:t>7.3B.3.3.1</w:t>
      </w:r>
      <w:r w:rsidRPr="00DF6DD6">
        <w:tab/>
        <w:t>ΔR</w:t>
      </w:r>
      <w:r w:rsidRPr="00DF6DD6">
        <w:rPr>
          <w:vertAlign w:val="subscript"/>
        </w:rPr>
        <w:t>IB,c</w:t>
      </w:r>
      <w:r w:rsidRPr="00DF6DD6">
        <w:t xml:space="preserve"> for EN-DC in two bands</w:t>
      </w:r>
      <w:bookmarkEnd w:id="2358"/>
      <w:bookmarkEnd w:id="2359"/>
      <w:bookmarkEnd w:id="2360"/>
      <w:bookmarkEnd w:id="2361"/>
      <w:bookmarkEnd w:id="2362"/>
      <w:bookmarkEnd w:id="2363"/>
      <w:bookmarkEnd w:id="2364"/>
      <w:bookmarkEnd w:id="2365"/>
      <w:bookmarkEnd w:id="236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367" w:name="_Toc21345630"/>
      <w:bookmarkStart w:id="2368" w:name="_Toc29806479"/>
      <w:bookmarkStart w:id="2369" w:name="_Toc37256012"/>
      <w:bookmarkStart w:id="2370" w:name="_Toc37256353"/>
      <w:bookmarkStart w:id="2371" w:name="_Toc45890187"/>
      <w:bookmarkStart w:id="2372" w:name="_Toc52382012"/>
      <w:bookmarkStart w:id="2373" w:name="_Toc61375111"/>
      <w:bookmarkStart w:id="2374" w:name="_Toc67936464"/>
      <w:bookmarkStart w:id="2375" w:name="_Toc67937337"/>
      <w:r w:rsidRPr="00DF6DD6">
        <w:t>7.3B.3.3.2</w:t>
      </w:r>
      <w:r w:rsidRPr="00DF6DD6">
        <w:tab/>
        <w:t>ΔR</w:t>
      </w:r>
      <w:r w:rsidRPr="00DF6DD6">
        <w:rPr>
          <w:vertAlign w:val="subscript"/>
        </w:rPr>
        <w:t>IB,c</w:t>
      </w:r>
      <w:r w:rsidRPr="00DF6DD6">
        <w:t xml:space="preserve"> for EN-DC three bands</w:t>
      </w:r>
      <w:bookmarkEnd w:id="2367"/>
      <w:bookmarkEnd w:id="2368"/>
      <w:bookmarkEnd w:id="2369"/>
      <w:bookmarkEnd w:id="2370"/>
      <w:bookmarkEnd w:id="2371"/>
      <w:bookmarkEnd w:id="2372"/>
      <w:bookmarkEnd w:id="2373"/>
      <w:bookmarkEnd w:id="2374"/>
      <w:bookmarkEnd w:id="2375"/>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376" w:name="_Toc21345631"/>
      <w:bookmarkStart w:id="2377" w:name="_Toc29806480"/>
      <w:bookmarkStart w:id="2378" w:name="_Toc37256013"/>
      <w:bookmarkStart w:id="2379" w:name="_Toc37256354"/>
      <w:r w:rsidRPr="00DF6DD6">
        <w:t>7.3B.3.3.3</w:t>
      </w:r>
      <w:r w:rsidRPr="00DF6DD6">
        <w:tab/>
        <w:t>ΔR</w:t>
      </w:r>
      <w:r w:rsidRPr="00DF6DD6">
        <w:rPr>
          <w:vertAlign w:val="subscript"/>
        </w:rPr>
        <w:t>IB,c</w:t>
      </w:r>
      <w:r w:rsidRPr="00DF6DD6">
        <w:t xml:space="preserve"> for EN-DC four bands</w:t>
      </w:r>
      <w:bookmarkEnd w:id="2376"/>
      <w:bookmarkEnd w:id="2377"/>
      <w:bookmarkEnd w:id="2378"/>
      <w:bookmarkEnd w:id="2379"/>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380" w:name="_Toc21345632"/>
      <w:bookmarkStart w:id="2381" w:name="_Toc29806481"/>
      <w:bookmarkStart w:id="2382" w:name="_Toc37256014"/>
      <w:bookmarkStart w:id="2383" w:name="_Toc37256355"/>
      <w:bookmarkStart w:id="2384" w:name="_Toc45890188"/>
      <w:bookmarkStart w:id="2385" w:name="_Toc52382013"/>
      <w:bookmarkStart w:id="2386" w:name="_Toc61375112"/>
      <w:bookmarkStart w:id="2387" w:name="_Toc67936465"/>
      <w:bookmarkStart w:id="2388" w:name="_Toc67937338"/>
      <w:r w:rsidRPr="00DF6DD6">
        <w:t>7.3B.3.3.4</w:t>
      </w:r>
      <w:r w:rsidRPr="00DF6DD6">
        <w:tab/>
        <w:t>ΔR</w:t>
      </w:r>
      <w:r w:rsidRPr="00DF6DD6">
        <w:rPr>
          <w:vertAlign w:val="subscript"/>
        </w:rPr>
        <w:t>IB,c</w:t>
      </w:r>
      <w:r w:rsidRPr="00DF6DD6">
        <w:t xml:space="preserve"> for EN-DC five bands</w:t>
      </w:r>
      <w:bookmarkEnd w:id="2380"/>
      <w:bookmarkEnd w:id="2381"/>
      <w:bookmarkEnd w:id="2382"/>
      <w:bookmarkEnd w:id="2383"/>
      <w:bookmarkEnd w:id="2384"/>
      <w:bookmarkEnd w:id="2385"/>
      <w:bookmarkEnd w:id="2386"/>
      <w:bookmarkEnd w:id="2387"/>
      <w:bookmarkEnd w:id="238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389" w:name="_Toc21345633"/>
      <w:bookmarkStart w:id="2390" w:name="_Toc29806482"/>
      <w:bookmarkStart w:id="2391" w:name="_Toc37256015"/>
      <w:bookmarkStart w:id="2392" w:name="_Toc37256356"/>
      <w:bookmarkStart w:id="2393" w:name="_Toc45890189"/>
      <w:bookmarkStart w:id="2394" w:name="_Toc52382014"/>
      <w:bookmarkStart w:id="2395" w:name="_Toc61375113"/>
      <w:bookmarkStart w:id="2396" w:name="_Toc67936466"/>
      <w:bookmarkStart w:id="2397" w:name="_Toc67937339"/>
      <w:r w:rsidRPr="00DF6DD6">
        <w:t>7.3B.3.3.5</w:t>
      </w:r>
      <w:r w:rsidRPr="00DF6DD6">
        <w:tab/>
        <w:t>ΔR</w:t>
      </w:r>
      <w:r w:rsidRPr="00DF6DD6">
        <w:rPr>
          <w:vertAlign w:val="subscript"/>
        </w:rPr>
        <w:t>IB,c</w:t>
      </w:r>
      <w:r w:rsidRPr="00DF6DD6">
        <w:t xml:space="preserve"> for EN-DC six bands</w:t>
      </w:r>
      <w:bookmarkEnd w:id="2389"/>
      <w:bookmarkEnd w:id="2390"/>
      <w:bookmarkEnd w:id="2391"/>
      <w:bookmarkEnd w:id="2392"/>
      <w:bookmarkEnd w:id="2393"/>
      <w:bookmarkEnd w:id="2394"/>
      <w:bookmarkEnd w:id="2395"/>
      <w:bookmarkEnd w:id="2396"/>
      <w:bookmarkEnd w:id="239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398" w:name="_Toc21345634"/>
      <w:bookmarkStart w:id="2399" w:name="_Toc29806483"/>
      <w:bookmarkStart w:id="2400" w:name="_Toc37256016"/>
      <w:bookmarkStart w:id="2401" w:name="_Toc37256357"/>
      <w:bookmarkStart w:id="2402" w:name="_Toc45890190"/>
      <w:bookmarkStart w:id="2403" w:name="_Toc52382015"/>
      <w:bookmarkStart w:id="2404" w:name="_Toc61375114"/>
      <w:bookmarkStart w:id="2405" w:name="_Toc67936467"/>
      <w:bookmarkStart w:id="2406" w:name="_Toc67937340"/>
      <w:r w:rsidRPr="00DF6DD6">
        <w:rPr>
          <w:rFonts w:eastAsia="MS Mincho"/>
        </w:rPr>
        <w:t>7.3B.3.3a</w:t>
      </w:r>
      <w:r w:rsidRPr="00DF6DD6">
        <w:rPr>
          <w:rFonts w:eastAsia="MS Mincho"/>
        </w:rPr>
        <w:tab/>
        <w:t>Inter-band NE-DC within FR1</w:t>
      </w:r>
      <w:bookmarkEnd w:id="2398"/>
      <w:bookmarkEnd w:id="2399"/>
      <w:bookmarkEnd w:id="2400"/>
      <w:bookmarkEnd w:id="2401"/>
      <w:bookmarkEnd w:id="2402"/>
      <w:bookmarkEnd w:id="2403"/>
      <w:bookmarkEnd w:id="2404"/>
      <w:bookmarkEnd w:id="2405"/>
      <w:bookmarkEnd w:id="2406"/>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2407" w:name="_Toc21345635"/>
      <w:bookmarkStart w:id="2408" w:name="_Toc29806484"/>
      <w:bookmarkStart w:id="2409" w:name="_Toc37256017"/>
      <w:bookmarkStart w:id="2410" w:name="_Toc37256358"/>
      <w:bookmarkStart w:id="2411" w:name="_Toc45890191"/>
      <w:bookmarkStart w:id="2412" w:name="_Toc52382016"/>
      <w:bookmarkStart w:id="2413" w:name="_Toc61375115"/>
      <w:bookmarkStart w:id="2414" w:name="_Toc67936468"/>
      <w:bookmarkStart w:id="2415" w:name="_Toc67937341"/>
      <w:r w:rsidRPr="00DF6DD6">
        <w:rPr>
          <w:rFonts w:eastAsia="MS Mincho"/>
        </w:rPr>
        <w:t>7.3B.3.4</w:t>
      </w:r>
      <w:r w:rsidRPr="00DF6DD6">
        <w:rPr>
          <w:rFonts w:eastAsia="MS Mincho"/>
        </w:rPr>
        <w:tab/>
        <w:t>Inter-band EN-DC including FR2</w:t>
      </w:r>
      <w:bookmarkEnd w:id="2407"/>
      <w:bookmarkEnd w:id="2408"/>
      <w:bookmarkEnd w:id="2409"/>
      <w:bookmarkEnd w:id="2410"/>
      <w:bookmarkEnd w:id="2411"/>
      <w:bookmarkEnd w:id="2412"/>
      <w:bookmarkEnd w:id="2413"/>
      <w:bookmarkEnd w:id="2414"/>
      <w:bookmarkEnd w:id="2415"/>
    </w:p>
    <w:p w14:paraId="101EEE2B" w14:textId="5F1F2B06" w:rsidR="001310A1" w:rsidRPr="00DF6DD6" w:rsidRDefault="001310A1" w:rsidP="001310A1">
      <w:pPr>
        <w:pStyle w:val="Heading5"/>
      </w:pPr>
      <w:bookmarkStart w:id="2416" w:name="_Toc21345636"/>
      <w:bookmarkStart w:id="2417" w:name="_Toc29806485"/>
      <w:bookmarkStart w:id="2418" w:name="_Toc37256018"/>
      <w:bookmarkStart w:id="2419" w:name="_Toc37256359"/>
      <w:bookmarkStart w:id="2420" w:name="_Toc45890192"/>
      <w:bookmarkStart w:id="2421" w:name="_Toc52382017"/>
      <w:bookmarkStart w:id="2422" w:name="_Toc61375116"/>
      <w:bookmarkStart w:id="2423" w:name="_Toc67936469"/>
      <w:bookmarkStart w:id="2424" w:name="_Toc67937342"/>
      <w:r w:rsidRPr="00DF6DD6">
        <w:t>7.3B.3.4.1</w:t>
      </w:r>
      <w:r w:rsidRPr="00DF6DD6">
        <w:tab/>
        <w:t>ΔR</w:t>
      </w:r>
      <w:r w:rsidRPr="00DF6DD6">
        <w:rPr>
          <w:vertAlign w:val="subscript"/>
        </w:rPr>
        <w:t>IB,c</w:t>
      </w:r>
      <w:r w:rsidRPr="00DF6DD6">
        <w:t xml:space="preserve"> for EN-DC in two bands</w:t>
      </w:r>
      <w:bookmarkEnd w:id="2416"/>
      <w:bookmarkEnd w:id="2417"/>
      <w:bookmarkEnd w:id="2418"/>
      <w:bookmarkEnd w:id="2419"/>
      <w:bookmarkEnd w:id="2420"/>
      <w:bookmarkEnd w:id="2421"/>
      <w:bookmarkEnd w:id="2422"/>
      <w:bookmarkEnd w:id="2423"/>
      <w:bookmarkEnd w:id="2424"/>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2425" w:name="_Toc21345637"/>
      <w:bookmarkStart w:id="2426" w:name="_Toc29806486"/>
      <w:bookmarkStart w:id="2427" w:name="_Toc37256019"/>
      <w:bookmarkStart w:id="2428" w:name="_Toc37256360"/>
      <w:bookmarkStart w:id="2429" w:name="_Toc45890193"/>
      <w:bookmarkStart w:id="2430" w:name="_Toc52382018"/>
      <w:bookmarkStart w:id="2431" w:name="_Toc61375117"/>
      <w:bookmarkStart w:id="2432" w:name="_Toc67936470"/>
      <w:bookmarkStart w:id="2433" w:name="_Toc67937343"/>
      <w:bookmarkStart w:id="2434" w:name="_Hlk530405040"/>
      <w:r w:rsidRPr="00DF6DD6">
        <w:t>7.3B.3.4.2</w:t>
      </w:r>
      <w:r w:rsidRPr="00DF6DD6">
        <w:tab/>
        <w:t>ΔR</w:t>
      </w:r>
      <w:r w:rsidRPr="00DF6DD6">
        <w:rPr>
          <w:vertAlign w:val="subscript"/>
        </w:rPr>
        <w:t>IB,c</w:t>
      </w:r>
      <w:r w:rsidRPr="00DF6DD6">
        <w:t xml:space="preserve"> for EN-DC three bands</w:t>
      </w:r>
      <w:bookmarkEnd w:id="2425"/>
      <w:bookmarkEnd w:id="2426"/>
      <w:bookmarkEnd w:id="2427"/>
      <w:bookmarkEnd w:id="2428"/>
      <w:bookmarkEnd w:id="2429"/>
      <w:bookmarkEnd w:id="2430"/>
      <w:bookmarkEnd w:id="2431"/>
      <w:bookmarkEnd w:id="2432"/>
      <w:bookmarkEnd w:id="2433"/>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2434"/>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2435" w:name="_Toc21345638"/>
      <w:bookmarkStart w:id="2436" w:name="_Toc29806487"/>
      <w:bookmarkStart w:id="2437" w:name="_Toc37256020"/>
      <w:bookmarkStart w:id="2438" w:name="_Toc37256361"/>
      <w:bookmarkStart w:id="2439" w:name="_Toc45890194"/>
      <w:bookmarkStart w:id="2440" w:name="_Toc52382019"/>
      <w:bookmarkStart w:id="2441" w:name="_Toc61375118"/>
      <w:bookmarkStart w:id="2442" w:name="_Toc67936471"/>
      <w:bookmarkStart w:id="2443" w:name="_Toc67937344"/>
      <w:bookmarkStart w:id="2444" w:name="_Hlk507657791"/>
      <w:r w:rsidRPr="00DF6DD6">
        <w:t>7.3B.3.4.3</w:t>
      </w:r>
      <w:r w:rsidRPr="00DF6DD6">
        <w:tab/>
        <w:t>ΔR</w:t>
      </w:r>
      <w:r w:rsidRPr="00DF6DD6">
        <w:rPr>
          <w:vertAlign w:val="subscript"/>
        </w:rPr>
        <w:t xml:space="preserve">IB,c </w:t>
      </w:r>
      <w:r w:rsidRPr="00DF6DD6">
        <w:t>for EN-DC four bands</w:t>
      </w:r>
      <w:bookmarkEnd w:id="2435"/>
      <w:bookmarkEnd w:id="2436"/>
      <w:bookmarkEnd w:id="2437"/>
      <w:bookmarkEnd w:id="2438"/>
      <w:bookmarkEnd w:id="2439"/>
      <w:bookmarkEnd w:id="2440"/>
      <w:bookmarkEnd w:id="2441"/>
      <w:bookmarkEnd w:id="2442"/>
      <w:bookmarkEnd w:id="2443"/>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2445" w:name="_Toc21345639"/>
      <w:bookmarkStart w:id="2446" w:name="_Toc29806488"/>
      <w:bookmarkStart w:id="2447" w:name="_Toc37256021"/>
      <w:bookmarkStart w:id="2448" w:name="_Toc37256362"/>
      <w:bookmarkStart w:id="2449" w:name="_Toc45890195"/>
      <w:bookmarkStart w:id="2450" w:name="_Toc52382020"/>
      <w:bookmarkStart w:id="2451" w:name="_Toc61375119"/>
      <w:bookmarkStart w:id="2452" w:name="_Toc67936472"/>
      <w:bookmarkStart w:id="2453" w:name="_Toc67937345"/>
      <w:bookmarkEnd w:id="2444"/>
      <w:r w:rsidRPr="00DF6DD6">
        <w:t>7.3B.3.4.4</w:t>
      </w:r>
      <w:r w:rsidRPr="00DF6DD6">
        <w:tab/>
        <w:t>ΔR</w:t>
      </w:r>
      <w:r w:rsidRPr="00DF6DD6">
        <w:rPr>
          <w:vertAlign w:val="subscript"/>
        </w:rPr>
        <w:t xml:space="preserve">IB,c </w:t>
      </w:r>
      <w:r w:rsidRPr="00DF6DD6">
        <w:t>for EN-DC five bands</w:t>
      </w:r>
      <w:bookmarkEnd w:id="2445"/>
      <w:bookmarkEnd w:id="2446"/>
      <w:bookmarkEnd w:id="2447"/>
      <w:bookmarkEnd w:id="2448"/>
      <w:bookmarkEnd w:id="2449"/>
      <w:bookmarkEnd w:id="2450"/>
      <w:bookmarkEnd w:id="2451"/>
      <w:bookmarkEnd w:id="2452"/>
      <w:bookmarkEnd w:id="2453"/>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2454" w:name="_Toc21345640"/>
      <w:bookmarkStart w:id="2455" w:name="_Toc29806489"/>
      <w:bookmarkStart w:id="2456" w:name="_Toc37256022"/>
      <w:bookmarkStart w:id="2457" w:name="_Toc37256363"/>
      <w:bookmarkStart w:id="2458" w:name="_Toc45890196"/>
      <w:bookmarkStart w:id="2459" w:name="_Toc52382021"/>
      <w:bookmarkStart w:id="2460" w:name="_Toc61375120"/>
      <w:bookmarkStart w:id="2461" w:name="_Toc67936473"/>
      <w:bookmarkStart w:id="2462" w:name="_Toc67937346"/>
      <w:r w:rsidRPr="00DF6DD6">
        <w:t>7.3B.3.4.5</w:t>
      </w:r>
      <w:r w:rsidRPr="00DF6DD6">
        <w:tab/>
      </w:r>
      <w:r w:rsidR="00BE0E92" w:rsidRPr="00DF6DD6">
        <w:t>Void</w:t>
      </w:r>
      <w:bookmarkEnd w:id="2454"/>
      <w:bookmarkEnd w:id="2455"/>
      <w:bookmarkEnd w:id="2456"/>
      <w:bookmarkEnd w:id="2457"/>
      <w:bookmarkEnd w:id="2458"/>
      <w:bookmarkEnd w:id="2459"/>
      <w:bookmarkEnd w:id="2460"/>
      <w:bookmarkEnd w:id="2461"/>
      <w:bookmarkEnd w:id="2462"/>
    </w:p>
    <w:p w14:paraId="6D36CCE3" w14:textId="77777777" w:rsidR="00AD4876" w:rsidRPr="00DF6DD6" w:rsidRDefault="00AD4876" w:rsidP="00AD4876">
      <w:pPr>
        <w:pStyle w:val="Heading4"/>
        <w:rPr>
          <w:rFonts w:eastAsia="MS Mincho"/>
        </w:rPr>
      </w:pPr>
      <w:bookmarkStart w:id="2463" w:name="_Toc21345641"/>
      <w:bookmarkStart w:id="2464" w:name="_Toc29806490"/>
      <w:bookmarkStart w:id="2465" w:name="_Toc37256023"/>
      <w:bookmarkStart w:id="2466" w:name="_Toc37256364"/>
      <w:bookmarkStart w:id="2467" w:name="_Toc45890197"/>
      <w:bookmarkStart w:id="2468" w:name="_Toc52382022"/>
      <w:bookmarkStart w:id="2469" w:name="_Toc61375121"/>
      <w:bookmarkStart w:id="2470" w:name="_Toc67936474"/>
      <w:bookmarkStart w:id="2471" w:name="_Toc67937347"/>
      <w:r w:rsidRPr="00DF6DD6">
        <w:rPr>
          <w:rFonts w:eastAsia="MS Mincho"/>
        </w:rPr>
        <w:t>7.3B.3.5</w:t>
      </w:r>
      <w:r w:rsidRPr="00DF6DD6">
        <w:rPr>
          <w:rFonts w:eastAsia="MS Mincho"/>
        </w:rPr>
        <w:tab/>
        <w:t>Inter-band EN-DC including both FR1 and FR2</w:t>
      </w:r>
      <w:bookmarkEnd w:id="2463"/>
      <w:bookmarkEnd w:id="2464"/>
      <w:bookmarkEnd w:id="2465"/>
      <w:bookmarkEnd w:id="2466"/>
      <w:bookmarkEnd w:id="2467"/>
      <w:bookmarkEnd w:id="2468"/>
      <w:bookmarkEnd w:id="2469"/>
      <w:bookmarkEnd w:id="2470"/>
      <w:bookmarkEnd w:id="2471"/>
    </w:p>
    <w:p w14:paraId="6A5F1188" w14:textId="09BD2208" w:rsidR="00AD4876" w:rsidRPr="00DF6DD6" w:rsidRDefault="00AD4876" w:rsidP="00AD4876">
      <w:pPr>
        <w:pStyle w:val="Heading5"/>
      </w:pPr>
      <w:bookmarkStart w:id="2472" w:name="_Toc21345642"/>
      <w:bookmarkStart w:id="2473" w:name="_Toc29806491"/>
      <w:bookmarkStart w:id="2474" w:name="_Toc37256024"/>
      <w:bookmarkStart w:id="2475" w:name="_Toc37256365"/>
      <w:bookmarkStart w:id="2476" w:name="_Toc45890198"/>
      <w:bookmarkStart w:id="2477" w:name="_Toc52382023"/>
      <w:bookmarkStart w:id="2478" w:name="_Toc61375122"/>
      <w:bookmarkStart w:id="2479" w:name="_Toc67936475"/>
      <w:bookmarkStart w:id="2480" w:name="_Toc67937348"/>
      <w:r w:rsidRPr="00DF6DD6">
        <w:t>7.3B.3.5.2</w:t>
      </w:r>
      <w:r w:rsidRPr="00DF6DD6">
        <w:tab/>
        <w:t>ΔR</w:t>
      </w:r>
      <w:r w:rsidRPr="00DF6DD6">
        <w:rPr>
          <w:vertAlign w:val="subscript"/>
        </w:rPr>
        <w:t>IB,c</w:t>
      </w:r>
      <w:r w:rsidRPr="00DF6DD6">
        <w:t xml:space="preserve"> for EN-DC three bands</w:t>
      </w:r>
      <w:bookmarkEnd w:id="2472"/>
      <w:bookmarkEnd w:id="2473"/>
      <w:bookmarkEnd w:id="2474"/>
      <w:bookmarkEnd w:id="2475"/>
      <w:bookmarkEnd w:id="2476"/>
      <w:bookmarkEnd w:id="2477"/>
      <w:bookmarkEnd w:id="2478"/>
      <w:bookmarkEnd w:id="2479"/>
      <w:bookmarkEnd w:id="248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2481" w:name="_Toc21345643"/>
      <w:bookmarkStart w:id="2482" w:name="_Toc29806492"/>
      <w:bookmarkStart w:id="2483" w:name="_Toc37256025"/>
      <w:bookmarkStart w:id="2484" w:name="_Toc37256366"/>
      <w:bookmarkStart w:id="2485" w:name="_Toc45890199"/>
      <w:bookmarkStart w:id="2486" w:name="_Toc52382024"/>
      <w:bookmarkStart w:id="2487" w:name="_Toc61375123"/>
      <w:bookmarkStart w:id="2488" w:name="_Toc67936476"/>
      <w:bookmarkStart w:id="2489" w:name="_Toc67937349"/>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2481"/>
      <w:bookmarkEnd w:id="2482"/>
      <w:bookmarkEnd w:id="2483"/>
      <w:bookmarkEnd w:id="2484"/>
      <w:bookmarkEnd w:id="2485"/>
      <w:bookmarkEnd w:id="2486"/>
      <w:bookmarkEnd w:id="2487"/>
      <w:bookmarkEnd w:id="2488"/>
      <w:bookmarkEnd w:id="248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2490" w:name="_Toc21345644"/>
      <w:bookmarkStart w:id="2491" w:name="_Toc29806493"/>
      <w:bookmarkStart w:id="2492" w:name="_Toc37256026"/>
      <w:bookmarkStart w:id="2493" w:name="_Toc37256367"/>
      <w:bookmarkStart w:id="2494" w:name="_Toc45890200"/>
      <w:bookmarkStart w:id="2495" w:name="_Toc52382025"/>
      <w:bookmarkStart w:id="2496" w:name="_Toc61375124"/>
      <w:bookmarkStart w:id="2497" w:name="_Toc67936477"/>
      <w:bookmarkStart w:id="2498" w:name="_Toc67937350"/>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2490"/>
      <w:bookmarkEnd w:id="2491"/>
      <w:bookmarkEnd w:id="2492"/>
      <w:bookmarkEnd w:id="2493"/>
      <w:bookmarkEnd w:id="2494"/>
      <w:bookmarkEnd w:id="2495"/>
      <w:bookmarkEnd w:id="2496"/>
      <w:bookmarkEnd w:id="2497"/>
      <w:bookmarkEnd w:id="2498"/>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2499" w:name="_Toc21345645"/>
      <w:bookmarkStart w:id="2500" w:name="_Toc29806494"/>
      <w:bookmarkStart w:id="2501" w:name="_Toc37256027"/>
      <w:bookmarkStart w:id="2502" w:name="_Toc37256368"/>
      <w:bookmarkStart w:id="2503" w:name="_Toc45890201"/>
      <w:bookmarkStart w:id="2504" w:name="_Toc52382026"/>
      <w:bookmarkStart w:id="2505" w:name="_Toc61375125"/>
      <w:bookmarkStart w:id="2506" w:name="_Toc67936478"/>
      <w:bookmarkStart w:id="2507" w:name="_Toc67937351"/>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2499"/>
      <w:bookmarkEnd w:id="2500"/>
      <w:bookmarkEnd w:id="2501"/>
      <w:bookmarkEnd w:id="2502"/>
      <w:bookmarkEnd w:id="2503"/>
      <w:bookmarkEnd w:id="2504"/>
      <w:bookmarkEnd w:id="2505"/>
      <w:bookmarkEnd w:id="2506"/>
      <w:bookmarkEnd w:id="250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2508" w:name="_Toc21345646"/>
      <w:bookmarkStart w:id="2509" w:name="_Toc29806495"/>
      <w:bookmarkStart w:id="2510" w:name="_Toc37256028"/>
      <w:bookmarkStart w:id="2511" w:name="_Toc37256369"/>
      <w:bookmarkStart w:id="2512" w:name="_Toc45890202"/>
      <w:bookmarkStart w:id="2513" w:name="_Toc52382027"/>
      <w:bookmarkStart w:id="2514" w:name="_Toc61375126"/>
      <w:bookmarkStart w:id="2515" w:name="_Toc67936479"/>
      <w:bookmarkStart w:id="2516" w:name="_Toc67937352"/>
      <w:r w:rsidRPr="00DF6DD6">
        <w:t>7.4</w:t>
      </w:r>
      <w:r w:rsidRPr="00DF6DD6">
        <w:tab/>
      </w:r>
      <w:r w:rsidR="0093614D" w:rsidRPr="00DF6DD6">
        <w:t>Void</w:t>
      </w:r>
      <w:bookmarkEnd w:id="2508"/>
      <w:bookmarkEnd w:id="2509"/>
      <w:bookmarkEnd w:id="2510"/>
      <w:bookmarkEnd w:id="2511"/>
      <w:bookmarkEnd w:id="2512"/>
      <w:bookmarkEnd w:id="2513"/>
      <w:bookmarkEnd w:id="2514"/>
      <w:bookmarkEnd w:id="2515"/>
      <w:bookmarkEnd w:id="2516"/>
    </w:p>
    <w:p w14:paraId="46EAE452" w14:textId="77777777" w:rsidR="002E27E9" w:rsidRPr="00DF6DD6" w:rsidRDefault="002E27E9" w:rsidP="00EA1C6C">
      <w:pPr>
        <w:pStyle w:val="Heading2"/>
      </w:pPr>
      <w:bookmarkStart w:id="2517" w:name="_Toc21345647"/>
      <w:bookmarkStart w:id="2518" w:name="_Toc29806496"/>
      <w:bookmarkStart w:id="2519" w:name="_Toc37256029"/>
      <w:bookmarkStart w:id="2520" w:name="_Toc37256370"/>
      <w:bookmarkStart w:id="2521" w:name="_Toc45890203"/>
      <w:bookmarkStart w:id="2522" w:name="_Toc52382028"/>
      <w:bookmarkStart w:id="2523" w:name="_Toc61375127"/>
      <w:bookmarkStart w:id="2524" w:name="_Toc67936480"/>
      <w:bookmarkStart w:id="2525" w:name="_Toc67937353"/>
      <w:r w:rsidRPr="00DF6DD6">
        <w:t>7.4A</w:t>
      </w:r>
      <w:r w:rsidRPr="00DF6DD6">
        <w:tab/>
        <w:t>Maximum input level for CA</w:t>
      </w:r>
      <w:bookmarkEnd w:id="2517"/>
      <w:bookmarkEnd w:id="2518"/>
      <w:bookmarkEnd w:id="2519"/>
      <w:bookmarkEnd w:id="2520"/>
      <w:bookmarkEnd w:id="2521"/>
      <w:bookmarkEnd w:id="2522"/>
      <w:bookmarkEnd w:id="2523"/>
      <w:bookmarkEnd w:id="2524"/>
      <w:bookmarkEnd w:id="252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2526" w:name="_Toc21345648"/>
      <w:bookmarkStart w:id="2527" w:name="_Toc29806497"/>
      <w:bookmarkStart w:id="2528" w:name="_Toc37256030"/>
      <w:bookmarkStart w:id="2529" w:name="_Toc37256371"/>
      <w:bookmarkStart w:id="2530" w:name="_Toc45890204"/>
      <w:bookmarkStart w:id="2531" w:name="_Toc52382029"/>
      <w:bookmarkStart w:id="2532" w:name="_Toc61375128"/>
      <w:bookmarkStart w:id="2533" w:name="_Toc67936481"/>
      <w:bookmarkStart w:id="2534" w:name="_Toc67937354"/>
      <w:r w:rsidRPr="00DF6DD6">
        <w:t>7.4B</w:t>
      </w:r>
      <w:r w:rsidRPr="00DF6DD6">
        <w:tab/>
        <w:t>Maximum input level for DC in FR1</w:t>
      </w:r>
      <w:bookmarkEnd w:id="2526"/>
      <w:bookmarkEnd w:id="2527"/>
      <w:bookmarkEnd w:id="2528"/>
      <w:bookmarkEnd w:id="2529"/>
      <w:bookmarkEnd w:id="2530"/>
      <w:bookmarkEnd w:id="2531"/>
      <w:bookmarkEnd w:id="2532"/>
      <w:bookmarkEnd w:id="2533"/>
      <w:bookmarkEnd w:id="2534"/>
    </w:p>
    <w:p w14:paraId="22581E91" w14:textId="77777777" w:rsidR="008E4276" w:rsidRPr="00DF6DD6" w:rsidRDefault="008E4276" w:rsidP="00F27CE0">
      <w:pPr>
        <w:pStyle w:val="Heading3"/>
      </w:pPr>
      <w:bookmarkStart w:id="2535" w:name="_Toc21345649"/>
      <w:bookmarkStart w:id="2536" w:name="_Toc29806498"/>
      <w:bookmarkStart w:id="2537" w:name="_Toc37256031"/>
      <w:bookmarkStart w:id="2538" w:name="_Toc37256372"/>
      <w:bookmarkStart w:id="2539" w:name="_Toc45890205"/>
      <w:bookmarkStart w:id="2540" w:name="_Toc52382030"/>
      <w:bookmarkStart w:id="2541" w:name="_Toc61375129"/>
      <w:bookmarkStart w:id="2542" w:name="_Toc67936482"/>
      <w:bookmarkStart w:id="2543" w:name="_Toc67937355"/>
      <w:r w:rsidRPr="00DF6DD6">
        <w:t>7.4B.1</w:t>
      </w:r>
      <w:r w:rsidRPr="00DF6DD6">
        <w:tab/>
        <w:t>Intra-band contiguous EN-DC in FR1</w:t>
      </w:r>
      <w:bookmarkEnd w:id="2535"/>
      <w:bookmarkEnd w:id="2536"/>
      <w:bookmarkEnd w:id="2537"/>
      <w:bookmarkEnd w:id="2538"/>
      <w:bookmarkEnd w:id="2539"/>
      <w:bookmarkEnd w:id="2540"/>
      <w:bookmarkEnd w:id="2541"/>
      <w:bookmarkEnd w:id="2542"/>
      <w:bookmarkEnd w:id="2543"/>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2544" w:name="_Toc21345650"/>
      <w:bookmarkStart w:id="2545" w:name="_Toc29806499"/>
      <w:bookmarkStart w:id="2546" w:name="_Toc37256032"/>
      <w:bookmarkStart w:id="2547" w:name="_Toc37256373"/>
      <w:bookmarkStart w:id="2548" w:name="_Toc45890206"/>
      <w:bookmarkStart w:id="2549" w:name="_Toc52382031"/>
      <w:bookmarkStart w:id="2550" w:name="_Toc61375130"/>
      <w:bookmarkStart w:id="2551" w:name="_Toc67936483"/>
      <w:bookmarkStart w:id="2552" w:name="_Toc67937356"/>
      <w:r w:rsidRPr="00DF6DD6">
        <w:t>7.4B.2</w:t>
      </w:r>
      <w:r w:rsidRPr="00DF6DD6">
        <w:tab/>
        <w:t>Intra-band non-contiguous EN-DC in FR1</w:t>
      </w:r>
      <w:bookmarkEnd w:id="2544"/>
      <w:bookmarkEnd w:id="2545"/>
      <w:bookmarkEnd w:id="2546"/>
      <w:bookmarkEnd w:id="2547"/>
      <w:bookmarkEnd w:id="2548"/>
      <w:bookmarkEnd w:id="2549"/>
      <w:bookmarkEnd w:id="2550"/>
      <w:bookmarkEnd w:id="2551"/>
      <w:bookmarkEnd w:id="255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2553" w:name="_Toc21345651"/>
      <w:bookmarkStart w:id="2554" w:name="_Toc29806500"/>
      <w:bookmarkStart w:id="2555" w:name="_Toc37256033"/>
      <w:bookmarkStart w:id="2556" w:name="_Toc37256374"/>
      <w:bookmarkStart w:id="2557" w:name="_Toc45890207"/>
      <w:bookmarkStart w:id="2558" w:name="_Toc52382032"/>
      <w:bookmarkStart w:id="2559" w:name="_Toc61375131"/>
      <w:bookmarkStart w:id="2560" w:name="_Toc67936484"/>
      <w:bookmarkStart w:id="2561" w:name="_Toc67937357"/>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2553"/>
      <w:bookmarkEnd w:id="2554"/>
      <w:bookmarkEnd w:id="2555"/>
      <w:bookmarkEnd w:id="2556"/>
      <w:bookmarkEnd w:id="2557"/>
      <w:bookmarkEnd w:id="2558"/>
      <w:bookmarkEnd w:id="2559"/>
      <w:bookmarkEnd w:id="2560"/>
      <w:bookmarkEnd w:id="2561"/>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2562" w:name="_Toc21345652"/>
      <w:bookmarkStart w:id="2563" w:name="_Toc29806501"/>
      <w:bookmarkStart w:id="2564" w:name="_Toc37256034"/>
      <w:bookmarkStart w:id="2565" w:name="_Toc37256375"/>
      <w:bookmarkStart w:id="2566" w:name="_Toc45890208"/>
      <w:bookmarkStart w:id="2567" w:name="_Toc52382033"/>
      <w:bookmarkStart w:id="2568" w:name="_Toc61375132"/>
      <w:bookmarkStart w:id="2569" w:name="_Toc67936485"/>
      <w:bookmarkStart w:id="2570" w:name="_Toc67937358"/>
      <w:r w:rsidRPr="00DF6DD6">
        <w:t>7.5</w:t>
      </w:r>
      <w:r w:rsidRPr="00DF6DD6">
        <w:tab/>
      </w:r>
      <w:r w:rsidR="0093614D" w:rsidRPr="00DF6DD6">
        <w:t>Void</w:t>
      </w:r>
      <w:bookmarkEnd w:id="2562"/>
      <w:bookmarkEnd w:id="2563"/>
      <w:bookmarkEnd w:id="2564"/>
      <w:bookmarkEnd w:id="2565"/>
      <w:bookmarkEnd w:id="2566"/>
      <w:bookmarkEnd w:id="2567"/>
      <w:bookmarkEnd w:id="2568"/>
      <w:bookmarkEnd w:id="2569"/>
      <w:bookmarkEnd w:id="2570"/>
    </w:p>
    <w:p w14:paraId="541D9212" w14:textId="77777777" w:rsidR="00997109" w:rsidRPr="00DF6DD6" w:rsidRDefault="00997109" w:rsidP="00EA1C6C">
      <w:pPr>
        <w:pStyle w:val="Heading2"/>
      </w:pPr>
      <w:bookmarkStart w:id="2571" w:name="_Toc21345653"/>
      <w:bookmarkStart w:id="2572" w:name="_Toc29806502"/>
      <w:bookmarkStart w:id="2573" w:name="_Toc37256035"/>
      <w:bookmarkStart w:id="2574" w:name="_Toc37256376"/>
      <w:bookmarkStart w:id="2575" w:name="_Toc45890209"/>
      <w:bookmarkStart w:id="2576" w:name="_Toc52382034"/>
      <w:bookmarkStart w:id="2577" w:name="_Toc61375133"/>
      <w:bookmarkStart w:id="2578" w:name="_Toc67936486"/>
      <w:bookmarkStart w:id="2579" w:name="_Toc67937359"/>
      <w:r w:rsidRPr="00DF6DD6">
        <w:t>7.5A</w:t>
      </w:r>
      <w:r w:rsidRPr="00DF6DD6">
        <w:tab/>
        <w:t>Adjacent channel selectivity for CA</w:t>
      </w:r>
      <w:bookmarkEnd w:id="2571"/>
      <w:bookmarkEnd w:id="2572"/>
      <w:bookmarkEnd w:id="2573"/>
      <w:bookmarkEnd w:id="2574"/>
      <w:bookmarkEnd w:id="2575"/>
      <w:bookmarkEnd w:id="2576"/>
      <w:bookmarkEnd w:id="2577"/>
      <w:bookmarkEnd w:id="2578"/>
      <w:bookmarkEnd w:id="257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2580" w:name="_Toc21345654"/>
      <w:bookmarkStart w:id="2581" w:name="_Toc29806503"/>
      <w:bookmarkStart w:id="2582" w:name="_Toc37256036"/>
      <w:bookmarkStart w:id="2583" w:name="_Toc37256377"/>
      <w:bookmarkStart w:id="2584" w:name="_Toc45890210"/>
      <w:bookmarkStart w:id="2585" w:name="_Toc52382035"/>
      <w:bookmarkStart w:id="2586" w:name="_Toc61375134"/>
      <w:bookmarkStart w:id="2587" w:name="_Toc67936487"/>
      <w:bookmarkStart w:id="2588" w:name="_Toc67937360"/>
      <w:r w:rsidRPr="00DF6DD6">
        <w:t>7.5B</w:t>
      </w:r>
      <w:r w:rsidRPr="00DF6DD6">
        <w:tab/>
        <w:t>Adjacent channel selectivity for DC in FR1</w:t>
      </w:r>
      <w:bookmarkEnd w:id="2580"/>
      <w:bookmarkEnd w:id="2581"/>
      <w:bookmarkEnd w:id="2582"/>
      <w:bookmarkEnd w:id="2583"/>
      <w:bookmarkEnd w:id="2584"/>
      <w:bookmarkEnd w:id="2585"/>
      <w:bookmarkEnd w:id="2586"/>
      <w:bookmarkEnd w:id="2587"/>
      <w:bookmarkEnd w:id="2588"/>
    </w:p>
    <w:p w14:paraId="61EDB1C2" w14:textId="77777777" w:rsidR="008E4276" w:rsidRPr="00DF6DD6" w:rsidRDefault="008E4276" w:rsidP="00F27CE0">
      <w:pPr>
        <w:pStyle w:val="Heading3"/>
      </w:pPr>
      <w:bookmarkStart w:id="2589" w:name="_Toc21345655"/>
      <w:bookmarkStart w:id="2590" w:name="_Toc29806504"/>
      <w:bookmarkStart w:id="2591" w:name="_Toc37256037"/>
      <w:bookmarkStart w:id="2592" w:name="_Toc37256378"/>
      <w:bookmarkStart w:id="2593" w:name="_Toc45890211"/>
      <w:bookmarkStart w:id="2594" w:name="_Toc52382036"/>
      <w:bookmarkStart w:id="2595" w:name="_Toc61375135"/>
      <w:bookmarkStart w:id="2596" w:name="_Toc67936488"/>
      <w:bookmarkStart w:id="2597" w:name="_Toc67937361"/>
      <w:r w:rsidRPr="00DF6DD6">
        <w:t>7.5B.1</w:t>
      </w:r>
      <w:r w:rsidRPr="00DF6DD6">
        <w:tab/>
        <w:t>Intra-band contiguous EN-DC in FR1</w:t>
      </w:r>
      <w:bookmarkEnd w:id="2589"/>
      <w:bookmarkEnd w:id="2590"/>
      <w:bookmarkEnd w:id="2591"/>
      <w:bookmarkEnd w:id="2592"/>
      <w:bookmarkEnd w:id="2593"/>
      <w:bookmarkEnd w:id="2594"/>
      <w:bookmarkEnd w:id="2595"/>
      <w:bookmarkEnd w:id="2596"/>
      <w:bookmarkEnd w:id="259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2598" w:name="_Toc21345656"/>
      <w:bookmarkStart w:id="2599" w:name="_Toc29806505"/>
      <w:bookmarkStart w:id="2600" w:name="_Toc37256038"/>
      <w:bookmarkStart w:id="2601" w:name="_Toc37256379"/>
      <w:bookmarkStart w:id="2602" w:name="_Toc45890212"/>
      <w:bookmarkStart w:id="2603" w:name="_Toc52382037"/>
      <w:bookmarkStart w:id="2604" w:name="_Toc61375136"/>
      <w:bookmarkStart w:id="2605" w:name="_Toc67936489"/>
      <w:bookmarkStart w:id="2606" w:name="_Toc67937362"/>
      <w:r w:rsidRPr="00DF6DD6">
        <w:t>7.5B.2</w:t>
      </w:r>
      <w:r w:rsidRPr="00DF6DD6">
        <w:tab/>
        <w:t>Intra-band non-contiguous EN-DC in FR1</w:t>
      </w:r>
      <w:bookmarkEnd w:id="2598"/>
      <w:bookmarkEnd w:id="2599"/>
      <w:bookmarkEnd w:id="2600"/>
      <w:bookmarkEnd w:id="2601"/>
      <w:bookmarkEnd w:id="2602"/>
      <w:bookmarkEnd w:id="2603"/>
      <w:bookmarkEnd w:id="2604"/>
      <w:bookmarkEnd w:id="2605"/>
      <w:bookmarkEnd w:id="2606"/>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2607" w:name="_Toc21345657"/>
      <w:bookmarkStart w:id="2608" w:name="_Toc29806506"/>
      <w:bookmarkStart w:id="2609" w:name="_Toc37256039"/>
      <w:bookmarkStart w:id="2610" w:name="_Toc37256380"/>
      <w:bookmarkStart w:id="2611" w:name="_Toc45890213"/>
      <w:bookmarkStart w:id="2612" w:name="_Toc52382038"/>
      <w:bookmarkStart w:id="2613" w:name="_Toc61375137"/>
      <w:bookmarkStart w:id="2614" w:name="_Toc67936490"/>
      <w:bookmarkStart w:id="2615" w:name="_Toc67937363"/>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2607"/>
      <w:bookmarkEnd w:id="2608"/>
      <w:bookmarkEnd w:id="2609"/>
      <w:bookmarkEnd w:id="2610"/>
      <w:bookmarkEnd w:id="2611"/>
      <w:bookmarkEnd w:id="2612"/>
      <w:bookmarkEnd w:id="2613"/>
      <w:bookmarkEnd w:id="2614"/>
      <w:bookmarkEnd w:id="261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2616" w:name="_Toc21345658"/>
      <w:bookmarkStart w:id="2617" w:name="_Toc29806507"/>
      <w:bookmarkStart w:id="2618" w:name="_Toc37256040"/>
      <w:bookmarkStart w:id="2619" w:name="_Toc37256381"/>
      <w:bookmarkStart w:id="2620" w:name="_Toc45890214"/>
      <w:bookmarkStart w:id="2621" w:name="_Toc52382039"/>
      <w:bookmarkStart w:id="2622" w:name="_Toc61375138"/>
      <w:bookmarkStart w:id="2623" w:name="_Toc67936491"/>
      <w:bookmarkStart w:id="2624" w:name="_Toc67937364"/>
      <w:r w:rsidR="004F1646" w:rsidRPr="00DF6DD6">
        <w:t>7.6</w:t>
      </w:r>
      <w:r w:rsidR="004F1646" w:rsidRPr="00DF6DD6">
        <w:tab/>
      </w:r>
      <w:r w:rsidR="0093614D" w:rsidRPr="00DF6DD6">
        <w:t>Void</w:t>
      </w:r>
      <w:bookmarkEnd w:id="2616"/>
      <w:bookmarkEnd w:id="2617"/>
      <w:bookmarkEnd w:id="2618"/>
      <w:bookmarkEnd w:id="2619"/>
      <w:bookmarkEnd w:id="2620"/>
      <w:bookmarkEnd w:id="2621"/>
      <w:bookmarkEnd w:id="2622"/>
      <w:bookmarkEnd w:id="2623"/>
      <w:bookmarkEnd w:id="2624"/>
    </w:p>
    <w:p w14:paraId="4C50E3AA" w14:textId="77777777" w:rsidR="00997109" w:rsidRPr="00DF6DD6" w:rsidRDefault="00997109" w:rsidP="00997109">
      <w:pPr>
        <w:pStyle w:val="Heading2"/>
      </w:pPr>
      <w:bookmarkStart w:id="2625" w:name="_Toc21345659"/>
      <w:bookmarkStart w:id="2626" w:name="_Toc29806508"/>
      <w:bookmarkStart w:id="2627" w:name="_Toc37256041"/>
      <w:bookmarkStart w:id="2628" w:name="_Toc37256382"/>
      <w:bookmarkStart w:id="2629" w:name="_Toc45890215"/>
      <w:bookmarkStart w:id="2630" w:name="_Toc52382040"/>
      <w:bookmarkStart w:id="2631" w:name="_Toc61375139"/>
      <w:bookmarkStart w:id="2632" w:name="_Toc67936492"/>
      <w:bookmarkStart w:id="2633" w:name="_Toc67937365"/>
      <w:r w:rsidRPr="00DF6DD6">
        <w:t>7.6A</w:t>
      </w:r>
      <w:r w:rsidRPr="00DF6DD6">
        <w:tab/>
        <w:t>Blocking characteristics for CA</w:t>
      </w:r>
      <w:bookmarkEnd w:id="2625"/>
      <w:bookmarkEnd w:id="2626"/>
      <w:bookmarkEnd w:id="2627"/>
      <w:bookmarkEnd w:id="2628"/>
      <w:bookmarkEnd w:id="2629"/>
      <w:bookmarkEnd w:id="2630"/>
      <w:bookmarkEnd w:id="2631"/>
      <w:bookmarkEnd w:id="2632"/>
      <w:bookmarkEnd w:id="2633"/>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2634" w:name="_Toc21345660"/>
      <w:bookmarkStart w:id="2635" w:name="_Toc29806509"/>
      <w:bookmarkStart w:id="2636" w:name="_Toc37256042"/>
      <w:bookmarkStart w:id="2637" w:name="_Toc37256383"/>
      <w:bookmarkStart w:id="2638" w:name="_Toc45890216"/>
      <w:bookmarkStart w:id="2639" w:name="_Toc52382041"/>
      <w:bookmarkStart w:id="2640" w:name="_Toc61375140"/>
      <w:bookmarkStart w:id="2641" w:name="_Toc67936493"/>
      <w:bookmarkStart w:id="2642" w:name="_Toc67937366"/>
      <w:r w:rsidRPr="00DF6DD6">
        <w:t>7.6B</w:t>
      </w:r>
      <w:r w:rsidRPr="00DF6DD6">
        <w:tab/>
        <w:t>Blocking characteristics for DC in FR1</w:t>
      </w:r>
      <w:bookmarkEnd w:id="2634"/>
      <w:bookmarkEnd w:id="2635"/>
      <w:bookmarkEnd w:id="2636"/>
      <w:bookmarkEnd w:id="2637"/>
      <w:bookmarkEnd w:id="2638"/>
      <w:bookmarkEnd w:id="2639"/>
      <w:bookmarkEnd w:id="2640"/>
      <w:bookmarkEnd w:id="2641"/>
      <w:bookmarkEnd w:id="2642"/>
    </w:p>
    <w:p w14:paraId="790E4374" w14:textId="77777777" w:rsidR="004F1646" w:rsidRPr="00DF6DD6" w:rsidRDefault="004F1646" w:rsidP="00F27CE0">
      <w:pPr>
        <w:pStyle w:val="Heading3"/>
      </w:pPr>
      <w:bookmarkStart w:id="2643" w:name="_Toc21345661"/>
      <w:bookmarkStart w:id="2644" w:name="_Toc29806510"/>
      <w:bookmarkStart w:id="2645" w:name="_Toc37256043"/>
      <w:bookmarkStart w:id="2646" w:name="_Toc37256384"/>
      <w:bookmarkStart w:id="2647" w:name="_Toc45890217"/>
      <w:bookmarkStart w:id="2648" w:name="_Toc52382042"/>
      <w:bookmarkStart w:id="2649" w:name="_Toc61375141"/>
      <w:bookmarkStart w:id="2650" w:name="_Toc67936494"/>
      <w:bookmarkStart w:id="2651" w:name="_Toc67937367"/>
      <w:r w:rsidRPr="00DF6DD6">
        <w:t>7.6B.1</w:t>
      </w:r>
      <w:r w:rsidRPr="00DF6DD6">
        <w:tab/>
        <w:t>General</w:t>
      </w:r>
      <w:bookmarkEnd w:id="2643"/>
      <w:bookmarkEnd w:id="2644"/>
      <w:bookmarkEnd w:id="2645"/>
      <w:bookmarkEnd w:id="2646"/>
      <w:bookmarkEnd w:id="2647"/>
      <w:bookmarkEnd w:id="2648"/>
      <w:bookmarkEnd w:id="2649"/>
      <w:bookmarkEnd w:id="2650"/>
      <w:bookmarkEnd w:id="2651"/>
    </w:p>
    <w:p w14:paraId="333EA0FE" w14:textId="04138FCC" w:rsidR="004F1646" w:rsidRPr="00DF6DD6" w:rsidRDefault="004F1646" w:rsidP="00F27CE0">
      <w:pPr>
        <w:pStyle w:val="Heading3"/>
      </w:pPr>
      <w:bookmarkStart w:id="2652" w:name="_Toc21345662"/>
      <w:bookmarkStart w:id="2653" w:name="_Toc29806511"/>
      <w:bookmarkStart w:id="2654" w:name="_Toc37256044"/>
      <w:bookmarkStart w:id="2655" w:name="_Toc37256385"/>
      <w:bookmarkStart w:id="2656" w:name="_Toc45890218"/>
      <w:bookmarkStart w:id="2657" w:name="_Toc52382043"/>
      <w:bookmarkStart w:id="2658" w:name="_Toc61375142"/>
      <w:bookmarkStart w:id="2659" w:name="_Toc67936495"/>
      <w:bookmarkStart w:id="2660" w:name="_Toc67937368"/>
      <w:r w:rsidRPr="00DF6DD6">
        <w:t>7.6B.2</w:t>
      </w:r>
      <w:r w:rsidRPr="00DF6DD6">
        <w:tab/>
        <w:t>In</w:t>
      </w:r>
      <w:r w:rsidR="001D5A14" w:rsidRPr="00DF6DD6">
        <w:noBreakHyphen/>
      </w:r>
      <w:r w:rsidRPr="00DF6DD6">
        <w:t>band blocking for DC in FR1</w:t>
      </w:r>
      <w:bookmarkEnd w:id="2652"/>
      <w:bookmarkEnd w:id="2653"/>
      <w:bookmarkEnd w:id="2654"/>
      <w:bookmarkEnd w:id="2655"/>
      <w:bookmarkEnd w:id="2656"/>
      <w:bookmarkEnd w:id="2657"/>
      <w:bookmarkEnd w:id="2658"/>
      <w:bookmarkEnd w:id="2659"/>
      <w:bookmarkEnd w:id="2660"/>
    </w:p>
    <w:p w14:paraId="04B300D3" w14:textId="77777777" w:rsidR="004F1646" w:rsidRPr="00DF6DD6" w:rsidRDefault="004F1646" w:rsidP="00F27CE0">
      <w:pPr>
        <w:pStyle w:val="Heading4"/>
      </w:pPr>
      <w:bookmarkStart w:id="2661" w:name="_Toc21345663"/>
      <w:bookmarkStart w:id="2662" w:name="_Toc29806512"/>
      <w:bookmarkStart w:id="2663" w:name="_Toc37256045"/>
      <w:bookmarkStart w:id="2664" w:name="_Toc37256386"/>
      <w:bookmarkStart w:id="2665" w:name="_Toc45890219"/>
      <w:bookmarkStart w:id="2666" w:name="_Toc52382044"/>
      <w:bookmarkStart w:id="2667" w:name="_Toc61375143"/>
      <w:bookmarkStart w:id="2668" w:name="_Toc67936496"/>
      <w:bookmarkStart w:id="2669" w:name="_Toc67937369"/>
      <w:r w:rsidRPr="00DF6DD6">
        <w:t>7.6B.2.1</w:t>
      </w:r>
      <w:r w:rsidRPr="00DF6DD6">
        <w:tab/>
        <w:t>Intra-band contiguous EN-DC in FR1</w:t>
      </w:r>
      <w:bookmarkEnd w:id="2661"/>
      <w:bookmarkEnd w:id="2662"/>
      <w:bookmarkEnd w:id="2663"/>
      <w:bookmarkEnd w:id="2664"/>
      <w:bookmarkEnd w:id="2665"/>
      <w:bookmarkEnd w:id="2666"/>
      <w:bookmarkEnd w:id="2667"/>
      <w:bookmarkEnd w:id="2668"/>
      <w:bookmarkEnd w:id="266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2670" w:name="_Toc21345664"/>
      <w:bookmarkStart w:id="2671" w:name="_Toc29806513"/>
      <w:bookmarkStart w:id="2672" w:name="_Toc37256046"/>
      <w:bookmarkStart w:id="2673" w:name="_Toc37256387"/>
      <w:bookmarkStart w:id="2674" w:name="_Toc45890220"/>
      <w:bookmarkStart w:id="2675" w:name="_Toc52382045"/>
      <w:bookmarkStart w:id="2676" w:name="_Toc61375144"/>
      <w:bookmarkStart w:id="2677" w:name="_Toc67936497"/>
      <w:bookmarkStart w:id="2678" w:name="_Toc67937370"/>
      <w:r w:rsidRPr="00DF6DD6">
        <w:t>7.6B.2.2</w:t>
      </w:r>
      <w:r w:rsidRPr="00DF6DD6">
        <w:tab/>
        <w:t>Intra-band non-contiguous EN-DC in FR1</w:t>
      </w:r>
      <w:bookmarkEnd w:id="2670"/>
      <w:bookmarkEnd w:id="2671"/>
      <w:bookmarkEnd w:id="2672"/>
      <w:bookmarkEnd w:id="2673"/>
      <w:bookmarkEnd w:id="2674"/>
      <w:bookmarkEnd w:id="2675"/>
      <w:bookmarkEnd w:id="2676"/>
      <w:bookmarkEnd w:id="2677"/>
      <w:bookmarkEnd w:id="2678"/>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2679" w:name="_Toc21345665"/>
      <w:bookmarkStart w:id="2680" w:name="_Toc29806514"/>
      <w:bookmarkStart w:id="2681" w:name="_Toc37256047"/>
      <w:bookmarkStart w:id="2682" w:name="_Toc37256388"/>
      <w:bookmarkStart w:id="2683" w:name="_Toc45890221"/>
      <w:bookmarkStart w:id="2684" w:name="_Toc52382046"/>
      <w:bookmarkStart w:id="2685" w:name="_Toc61375145"/>
      <w:bookmarkStart w:id="2686" w:name="_Toc67936498"/>
      <w:bookmarkStart w:id="2687" w:name="_Toc67937371"/>
      <w:r w:rsidRPr="00DF6DD6">
        <w:t>7.6B.2.3</w:t>
      </w:r>
      <w:r w:rsidRPr="00DF6DD6">
        <w:tab/>
        <w:t xml:space="preserve">Inter-band EN-DC </w:t>
      </w:r>
      <w:r w:rsidR="00702A5E" w:rsidRPr="00DF6DD6">
        <w:t>with</w:t>
      </w:r>
      <w:r w:rsidRPr="00DF6DD6">
        <w:t>in FR1</w:t>
      </w:r>
      <w:bookmarkEnd w:id="2679"/>
      <w:bookmarkEnd w:id="2680"/>
      <w:bookmarkEnd w:id="2681"/>
      <w:bookmarkEnd w:id="2682"/>
      <w:bookmarkEnd w:id="2683"/>
      <w:bookmarkEnd w:id="2684"/>
      <w:bookmarkEnd w:id="2685"/>
      <w:bookmarkEnd w:id="2686"/>
      <w:bookmarkEnd w:id="268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2688" w:name="_Toc21345666"/>
      <w:bookmarkStart w:id="2689" w:name="_Toc29806515"/>
      <w:bookmarkStart w:id="2690" w:name="_Toc37256048"/>
      <w:bookmarkStart w:id="2691" w:name="_Toc37256389"/>
      <w:bookmarkStart w:id="2692" w:name="_Toc45890222"/>
      <w:bookmarkStart w:id="2693" w:name="_Toc52382047"/>
      <w:bookmarkStart w:id="2694" w:name="_Toc61375146"/>
      <w:bookmarkStart w:id="2695" w:name="_Toc67936499"/>
      <w:bookmarkStart w:id="2696" w:name="_Toc67937372"/>
      <w:r w:rsidRPr="00DF6DD6">
        <w:rPr>
          <w:rFonts w:eastAsia="MS Mincho"/>
        </w:rPr>
        <w:t>7.6B.3</w:t>
      </w:r>
      <w:r w:rsidRPr="00DF6DD6">
        <w:rPr>
          <w:rFonts w:eastAsia="MS Mincho"/>
        </w:rPr>
        <w:tab/>
      </w:r>
      <w:r w:rsidRPr="00DF6DD6">
        <w:t>Out-of-band blocking for DC in FR1</w:t>
      </w:r>
      <w:bookmarkEnd w:id="2688"/>
      <w:bookmarkEnd w:id="2689"/>
      <w:bookmarkEnd w:id="2690"/>
      <w:bookmarkEnd w:id="2691"/>
      <w:bookmarkEnd w:id="2692"/>
      <w:bookmarkEnd w:id="2693"/>
      <w:bookmarkEnd w:id="2694"/>
      <w:bookmarkEnd w:id="2695"/>
      <w:bookmarkEnd w:id="2696"/>
    </w:p>
    <w:p w14:paraId="1779D400" w14:textId="77777777" w:rsidR="009D7801" w:rsidRPr="00DF6DD6" w:rsidRDefault="009D7801" w:rsidP="009D7801">
      <w:pPr>
        <w:pStyle w:val="Heading4"/>
      </w:pPr>
      <w:bookmarkStart w:id="2697" w:name="_Toc21345667"/>
      <w:bookmarkStart w:id="2698" w:name="_Toc29806516"/>
      <w:bookmarkStart w:id="2699" w:name="_Toc37256049"/>
      <w:bookmarkStart w:id="2700" w:name="_Toc37256390"/>
      <w:bookmarkStart w:id="2701" w:name="_Toc45890223"/>
      <w:bookmarkStart w:id="2702" w:name="_Toc52382048"/>
      <w:bookmarkStart w:id="2703" w:name="_Toc61375147"/>
      <w:bookmarkStart w:id="2704" w:name="_Toc67936500"/>
      <w:bookmarkStart w:id="2705" w:name="_Toc67937373"/>
      <w:r w:rsidRPr="00DF6DD6">
        <w:t>7.6B.3.1</w:t>
      </w:r>
      <w:r w:rsidRPr="00DF6DD6">
        <w:tab/>
        <w:t>Intra-band contiguous EN-DC in FR1</w:t>
      </w:r>
      <w:bookmarkEnd w:id="2697"/>
      <w:bookmarkEnd w:id="2698"/>
      <w:bookmarkEnd w:id="2699"/>
      <w:bookmarkEnd w:id="2700"/>
      <w:bookmarkEnd w:id="2701"/>
      <w:bookmarkEnd w:id="2702"/>
      <w:bookmarkEnd w:id="2703"/>
      <w:bookmarkEnd w:id="2704"/>
      <w:bookmarkEnd w:id="270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2706" w:name="_Toc21345668"/>
      <w:bookmarkStart w:id="2707" w:name="_Toc29806517"/>
      <w:bookmarkStart w:id="2708" w:name="_Toc37256050"/>
      <w:bookmarkStart w:id="2709" w:name="_Toc37256391"/>
      <w:bookmarkStart w:id="2710" w:name="_Toc45890224"/>
      <w:bookmarkStart w:id="2711" w:name="_Toc52382049"/>
      <w:bookmarkStart w:id="2712" w:name="_Toc61375148"/>
      <w:bookmarkStart w:id="2713" w:name="_Toc67936501"/>
      <w:bookmarkStart w:id="2714" w:name="_Toc67937374"/>
      <w:r w:rsidRPr="00DF6DD6">
        <w:t>7.6B.3.2</w:t>
      </w:r>
      <w:r w:rsidRPr="00DF6DD6">
        <w:tab/>
        <w:t>Intra-band non-contiguous EN-DC in FR1</w:t>
      </w:r>
      <w:bookmarkEnd w:id="2706"/>
      <w:bookmarkEnd w:id="2707"/>
      <w:bookmarkEnd w:id="2708"/>
      <w:bookmarkEnd w:id="2709"/>
      <w:bookmarkEnd w:id="2710"/>
      <w:bookmarkEnd w:id="2711"/>
      <w:bookmarkEnd w:id="2712"/>
      <w:bookmarkEnd w:id="2713"/>
      <w:bookmarkEnd w:id="2714"/>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2715" w:name="_Toc21345669"/>
      <w:bookmarkStart w:id="2716" w:name="_Toc29806518"/>
      <w:bookmarkStart w:id="2717" w:name="_Toc37256051"/>
      <w:bookmarkStart w:id="2718" w:name="_Toc37256392"/>
      <w:bookmarkStart w:id="2719" w:name="_Toc45890225"/>
      <w:bookmarkStart w:id="2720" w:name="_Toc52382050"/>
      <w:bookmarkStart w:id="2721" w:name="_Toc61375149"/>
      <w:bookmarkStart w:id="2722" w:name="_Toc67936502"/>
      <w:bookmarkStart w:id="2723" w:name="_Toc67937375"/>
      <w:r w:rsidRPr="00DF6DD6">
        <w:t>7.6B.3.3</w:t>
      </w:r>
      <w:r w:rsidRPr="00DF6DD6">
        <w:tab/>
        <w:t>Inter-band EN-DC within FR1</w:t>
      </w:r>
      <w:bookmarkEnd w:id="2715"/>
      <w:bookmarkEnd w:id="2716"/>
      <w:bookmarkEnd w:id="2717"/>
      <w:bookmarkEnd w:id="2718"/>
      <w:bookmarkEnd w:id="2719"/>
      <w:bookmarkEnd w:id="2720"/>
      <w:bookmarkEnd w:id="2721"/>
      <w:bookmarkEnd w:id="2722"/>
      <w:bookmarkEnd w:id="2723"/>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85pt;height:14.4pt;mso-width-percent:0;mso-height-percent:0;mso-width-percent:0;mso-height-percent:0" o:ole="">
            <v:imagedata r:id="rId51" o:title=""/>
          </v:shape>
          <o:OLEObject Type="Embed" ProgID="Equation.3" ShapeID="_x0000_i1045" DrawAspect="Content" ObjectID="_1679396102"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4pt;mso-width-percent:0;mso-height-percent:0;mso-width-percent:0;mso-height-percent:0" o:ole="">
            <v:imagedata r:id="rId53" o:title=""/>
          </v:shape>
          <o:OLEObject Type="Embed" ProgID="Equation.3" ShapeID="_x0000_i1046" DrawAspect="Content" ObjectID="_1679396103"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2724" w:name="_Toc21345670"/>
      <w:bookmarkStart w:id="2725" w:name="_Toc29806519"/>
      <w:bookmarkStart w:id="2726" w:name="_Toc37256052"/>
      <w:bookmarkStart w:id="2727" w:name="_Toc37256393"/>
      <w:bookmarkStart w:id="2728" w:name="_Toc45890226"/>
      <w:bookmarkStart w:id="2729" w:name="_Toc52382051"/>
      <w:bookmarkStart w:id="2730" w:name="_Toc61375150"/>
      <w:bookmarkStart w:id="2731" w:name="_Toc67936503"/>
      <w:bookmarkStart w:id="2732" w:name="_Toc67937376"/>
      <w:r w:rsidRPr="00DF6DD6">
        <w:t>7.6B.3.3a</w:t>
      </w:r>
      <w:r w:rsidRPr="00DF6DD6">
        <w:tab/>
        <w:t>Inter-band NE-DC within FR1</w:t>
      </w:r>
      <w:bookmarkEnd w:id="2724"/>
      <w:bookmarkEnd w:id="2725"/>
      <w:bookmarkEnd w:id="2726"/>
      <w:bookmarkEnd w:id="2727"/>
      <w:bookmarkEnd w:id="2728"/>
      <w:bookmarkEnd w:id="2729"/>
      <w:bookmarkEnd w:id="2730"/>
      <w:bookmarkEnd w:id="2731"/>
      <w:bookmarkEnd w:id="273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2733" w:name="_Toc21345671"/>
      <w:bookmarkStart w:id="2734" w:name="_Toc29806520"/>
      <w:bookmarkStart w:id="2735" w:name="_Toc37256053"/>
      <w:bookmarkStart w:id="2736" w:name="_Toc37256394"/>
      <w:bookmarkStart w:id="2737" w:name="_Toc45890227"/>
      <w:bookmarkStart w:id="2738" w:name="_Toc52382052"/>
      <w:bookmarkStart w:id="2739" w:name="_Toc61375151"/>
      <w:bookmarkStart w:id="2740" w:name="_Toc67936504"/>
      <w:bookmarkStart w:id="2741" w:name="_Toc67937377"/>
      <w:r w:rsidRPr="00DF6DD6">
        <w:t>7.6B.3.4</w:t>
      </w:r>
      <w:r w:rsidRPr="00DF6DD6">
        <w:tab/>
        <w:t>Inter-band EN-DC including FR2</w:t>
      </w:r>
      <w:bookmarkEnd w:id="2733"/>
      <w:bookmarkEnd w:id="2734"/>
      <w:bookmarkEnd w:id="2735"/>
      <w:bookmarkEnd w:id="2736"/>
      <w:bookmarkEnd w:id="2737"/>
      <w:bookmarkEnd w:id="2738"/>
      <w:bookmarkEnd w:id="2739"/>
      <w:bookmarkEnd w:id="2740"/>
      <w:bookmarkEnd w:id="2741"/>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2742" w:name="_Toc21345672"/>
      <w:bookmarkStart w:id="2743" w:name="_Toc29806521"/>
      <w:bookmarkStart w:id="2744" w:name="_Toc37256054"/>
      <w:bookmarkStart w:id="2745" w:name="_Toc37256395"/>
      <w:bookmarkStart w:id="2746" w:name="_Toc45890228"/>
      <w:bookmarkStart w:id="2747" w:name="_Toc52382053"/>
      <w:bookmarkStart w:id="2748" w:name="_Toc61375152"/>
      <w:bookmarkStart w:id="2749" w:name="_Toc67936505"/>
      <w:bookmarkStart w:id="2750" w:name="_Toc67937378"/>
      <w:r w:rsidRPr="00DF6DD6">
        <w:t>7.6B.3.5</w:t>
      </w:r>
      <w:r w:rsidRPr="00DF6DD6">
        <w:tab/>
        <w:t>Inter-band EN-DC including both FR1 and FR2</w:t>
      </w:r>
      <w:bookmarkEnd w:id="2742"/>
      <w:bookmarkEnd w:id="2743"/>
      <w:bookmarkEnd w:id="2744"/>
      <w:bookmarkEnd w:id="2745"/>
      <w:bookmarkEnd w:id="2746"/>
      <w:bookmarkEnd w:id="2747"/>
      <w:bookmarkEnd w:id="2748"/>
      <w:bookmarkEnd w:id="2749"/>
      <w:bookmarkEnd w:id="2750"/>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2751" w:name="_Toc21345673"/>
      <w:bookmarkStart w:id="2752" w:name="_Toc29806522"/>
      <w:bookmarkStart w:id="2753" w:name="_Toc37256055"/>
      <w:bookmarkStart w:id="2754" w:name="_Toc37256396"/>
      <w:bookmarkStart w:id="2755" w:name="_Toc45890229"/>
      <w:bookmarkStart w:id="2756" w:name="_Toc52382054"/>
      <w:bookmarkStart w:id="2757" w:name="_Toc61375153"/>
      <w:bookmarkStart w:id="2758" w:name="_Toc67936506"/>
      <w:bookmarkStart w:id="2759" w:name="_Toc67937379"/>
      <w:r w:rsidRPr="00DF6DD6">
        <w:rPr>
          <w:rFonts w:eastAsia="MS Mincho"/>
        </w:rPr>
        <w:t>7.6B.4</w:t>
      </w:r>
      <w:r w:rsidRPr="00DF6DD6">
        <w:rPr>
          <w:rFonts w:eastAsia="MS Mincho"/>
        </w:rPr>
        <w:tab/>
      </w:r>
      <w:r w:rsidRPr="00DF6DD6">
        <w:t>Narrow band blocking for DC in FR1</w:t>
      </w:r>
      <w:bookmarkEnd w:id="2751"/>
      <w:bookmarkEnd w:id="2752"/>
      <w:bookmarkEnd w:id="2753"/>
      <w:bookmarkEnd w:id="2754"/>
      <w:bookmarkEnd w:id="2755"/>
      <w:bookmarkEnd w:id="2756"/>
      <w:bookmarkEnd w:id="2757"/>
      <w:bookmarkEnd w:id="2758"/>
      <w:bookmarkEnd w:id="2759"/>
    </w:p>
    <w:p w14:paraId="16CD64F0" w14:textId="77777777" w:rsidR="004F1646" w:rsidRPr="00DF6DD6" w:rsidRDefault="004F1646" w:rsidP="00F27CE0">
      <w:pPr>
        <w:pStyle w:val="Heading4"/>
      </w:pPr>
      <w:bookmarkStart w:id="2760" w:name="_Toc21345674"/>
      <w:bookmarkStart w:id="2761" w:name="_Toc29806523"/>
      <w:bookmarkStart w:id="2762" w:name="_Toc37256056"/>
      <w:bookmarkStart w:id="2763" w:name="_Toc37256397"/>
      <w:bookmarkStart w:id="2764" w:name="_Toc45890230"/>
      <w:bookmarkStart w:id="2765" w:name="_Toc52382055"/>
      <w:bookmarkStart w:id="2766" w:name="_Toc61375154"/>
      <w:bookmarkStart w:id="2767" w:name="_Toc67936507"/>
      <w:bookmarkStart w:id="2768" w:name="_Toc67937380"/>
      <w:r w:rsidRPr="00DF6DD6">
        <w:t>7.6B.4.1</w:t>
      </w:r>
      <w:r w:rsidRPr="00DF6DD6">
        <w:tab/>
        <w:t>Intra-band contiguous EN-DC in FR1</w:t>
      </w:r>
      <w:bookmarkEnd w:id="2760"/>
      <w:bookmarkEnd w:id="2761"/>
      <w:bookmarkEnd w:id="2762"/>
      <w:bookmarkEnd w:id="2763"/>
      <w:bookmarkEnd w:id="2764"/>
      <w:bookmarkEnd w:id="2765"/>
      <w:bookmarkEnd w:id="2766"/>
      <w:bookmarkEnd w:id="2767"/>
      <w:bookmarkEnd w:id="2768"/>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2769" w:name="_Toc21345675"/>
      <w:bookmarkStart w:id="2770" w:name="_Toc29806524"/>
      <w:bookmarkStart w:id="2771" w:name="_Toc37256057"/>
      <w:bookmarkStart w:id="2772" w:name="_Toc37256398"/>
      <w:bookmarkStart w:id="2773" w:name="_Toc45890231"/>
      <w:bookmarkStart w:id="2774" w:name="_Toc52382056"/>
      <w:bookmarkStart w:id="2775" w:name="_Toc61375155"/>
      <w:bookmarkStart w:id="2776" w:name="_Toc67936508"/>
      <w:bookmarkStart w:id="2777" w:name="_Toc67937381"/>
      <w:r w:rsidRPr="00DF6DD6">
        <w:t>7.6B.4.2</w:t>
      </w:r>
      <w:r w:rsidRPr="00DF6DD6">
        <w:tab/>
        <w:t>Intra-band non-contiguous EN-DC in FR1</w:t>
      </w:r>
      <w:bookmarkEnd w:id="2769"/>
      <w:bookmarkEnd w:id="2770"/>
      <w:bookmarkEnd w:id="2771"/>
      <w:bookmarkEnd w:id="2772"/>
      <w:bookmarkEnd w:id="2773"/>
      <w:bookmarkEnd w:id="2774"/>
      <w:bookmarkEnd w:id="2775"/>
      <w:bookmarkEnd w:id="2776"/>
      <w:bookmarkEnd w:id="277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2778" w:name="_Toc21345676"/>
      <w:bookmarkStart w:id="2779" w:name="_Toc29806525"/>
      <w:bookmarkStart w:id="2780" w:name="_Toc37256058"/>
      <w:bookmarkStart w:id="2781" w:name="_Toc37256399"/>
      <w:bookmarkStart w:id="2782" w:name="_Toc45890232"/>
      <w:bookmarkStart w:id="2783" w:name="_Toc52382057"/>
      <w:bookmarkStart w:id="2784" w:name="_Toc61375156"/>
      <w:bookmarkStart w:id="2785" w:name="_Toc67936509"/>
      <w:bookmarkStart w:id="2786" w:name="_Toc67937382"/>
      <w:r w:rsidRPr="00DF6DD6">
        <w:t>7.6B.4.3</w:t>
      </w:r>
      <w:r w:rsidRPr="00DF6DD6">
        <w:tab/>
        <w:t xml:space="preserve">Inter-band EN-DC </w:t>
      </w:r>
      <w:r w:rsidR="007B2C62" w:rsidRPr="00DF6DD6">
        <w:t>with</w:t>
      </w:r>
      <w:r w:rsidRPr="00DF6DD6">
        <w:t>in FR1</w:t>
      </w:r>
      <w:bookmarkEnd w:id="2778"/>
      <w:bookmarkEnd w:id="2779"/>
      <w:bookmarkEnd w:id="2780"/>
      <w:bookmarkEnd w:id="2781"/>
      <w:bookmarkEnd w:id="2782"/>
      <w:bookmarkEnd w:id="2783"/>
      <w:bookmarkEnd w:id="2784"/>
      <w:bookmarkEnd w:id="2785"/>
      <w:bookmarkEnd w:id="2786"/>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2787" w:name="_Toc21345677"/>
      <w:bookmarkStart w:id="2788" w:name="_Toc29806526"/>
      <w:bookmarkStart w:id="2789" w:name="_Toc37256059"/>
      <w:bookmarkStart w:id="2790" w:name="_Toc37256400"/>
      <w:bookmarkStart w:id="2791" w:name="_Toc45890233"/>
      <w:bookmarkStart w:id="2792" w:name="_Toc52382058"/>
      <w:bookmarkStart w:id="2793" w:name="_Toc61375157"/>
      <w:bookmarkStart w:id="2794" w:name="_Toc67936510"/>
      <w:bookmarkStart w:id="2795" w:name="_Toc67937383"/>
      <w:r w:rsidRPr="00DF6DD6">
        <w:t>7.7</w:t>
      </w:r>
      <w:r w:rsidRPr="00DF6DD6">
        <w:tab/>
      </w:r>
      <w:r w:rsidR="0093614D" w:rsidRPr="00DF6DD6">
        <w:t>Void</w:t>
      </w:r>
      <w:bookmarkEnd w:id="2787"/>
      <w:bookmarkEnd w:id="2788"/>
      <w:bookmarkEnd w:id="2789"/>
      <w:bookmarkEnd w:id="2790"/>
      <w:bookmarkEnd w:id="2791"/>
      <w:bookmarkEnd w:id="2792"/>
      <w:bookmarkEnd w:id="2793"/>
      <w:bookmarkEnd w:id="2794"/>
      <w:bookmarkEnd w:id="2795"/>
    </w:p>
    <w:p w14:paraId="2499888F" w14:textId="77777777" w:rsidR="00D320F6" w:rsidRPr="00DF6DD6" w:rsidRDefault="00D320F6" w:rsidP="00EA1C6C">
      <w:pPr>
        <w:pStyle w:val="Heading2"/>
      </w:pPr>
      <w:bookmarkStart w:id="2796" w:name="_Toc21345678"/>
      <w:bookmarkStart w:id="2797" w:name="_Toc29806527"/>
      <w:bookmarkStart w:id="2798" w:name="_Toc37256060"/>
      <w:bookmarkStart w:id="2799" w:name="_Toc37256401"/>
      <w:bookmarkStart w:id="2800" w:name="_Toc45890234"/>
      <w:bookmarkStart w:id="2801" w:name="_Toc52382059"/>
      <w:bookmarkStart w:id="2802" w:name="_Toc61375158"/>
      <w:bookmarkStart w:id="2803" w:name="_Toc67936511"/>
      <w:bookmarkStart w:id="2804" w:name="_Toc67937384"/>
      <w:r w:rsidRPr="00DF6DD6">
        <w:t>7.7A</w:t>
      </w:r>
      <w:r w:rsidRPr="00DF6DD6">
        <w:tab/>
        <w:t>Spurious response for CA</w:t>
      </w:r>
      <w:bookmarkEnd w:id="2796"/>
      <w:bookmarkEnd w:id="2797"/>
      <w:bookmarkEnd w:id="2798"/>
      <w:bookmarkEnd w:id="2799"/>
      <w:bookmarkEnd w:id="2800"/>
      <w:bookmarkEnd w:id="2801"/>
      <w:bookmarkEnd w:id="2802"/>
      <w:bookmarkEnd w:id="2803"/>
      <w:bookmarkEnd w:id="280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2805" w:name="_Toc21345679"/>
      <w:bookmarkStart w:id="2806" w:name="_Toc29806528"/>
      <w:bookmarkStart w:id="2807" w:name="_Toc37256061"/>
      <w:bookmarkStart w:id="2808" w:name="_Toc37256402"/>
      <w:bookmarkStart w:id="2809" w:name="_Toc45890235"/>
      <w:bookmarkStart w:id="2810" w:name="_Toc52382060"/>
      <w:bookmarkStart w:id="2811" w:name="_Toc61375159"/>
      <w:bookmarkStart w:id="2812" w:name="_Toc67936512"/>
      <w:bookmarkStart w:id="2813" w:name="_Toc67937385"/>
      <w:r w:rsidRPr="00DF6DD6">
        <w:t>7.7B</w:t>
      </w:r>
      <w:r w:rsidRPr="00DF6DD6">
        <w:tab/>
        <w:t>Spurious response for DC in FR1</w:t>
      </w:r>
      <w:bookmarkEnd w:id="2805"/>
      <w:bookmarkEnd w:id="2806"/>
      <w:bookmarkEnd w:id="2807"/>
      <w:bookmarkEnd w:id="2808"/>
      <w:bookmarkEnd w:id="2809"/>
      <w:bookmarkEnd w:id="2810"/>
      <w:bookmarkEnd w:id="2811"/>
      <w:bookmarkEnd w:id="2812"/>
      <w:bookmarkEnd w:id="2813"/>
    </w:p>
    <w:p w14:paraId="6DFB7BD1" w14:textId="24E38EEB" w:rsidR="004F1646" w:rsidRPr="00DF6DD6" w:rsidRDefault="004F1646" w:rsidP="00F27CE0">
      <w:pPr>
        <w:pStyle w:val="Heading3"/>
      </w:pPr>
      <w:bookmarkStart w:id="2814" w:name="_Toc21345680"/>
      <w:bookmarkStart w:id="2815" w:name="_Toc29806529"/>
      <w:bookmarkStart w:id="2816" w:name="_Toc37256062"/>
      <w:bookmarkStart w:id="2817" w:name="_Toc37256403"/>
      <w:bookmarkStart w:id="2818" w:name="_Toc45890236"/>
      <w:bookmarkStart w:id="2819" w:name="_Toc52382061"/>
      <w:bookmarkStart w:id="2820" w:name="_Toc61375160"/>
      <w:bookmarkStart w:id="2821" w:name="_Toc67936513"/>
      <w:bookmarkStart w:id="2822" w:name="_Toc67937386"/>
      <w:r w:rsidRPr="00DF6DD6">
        <w:rPr>
          <w:rFonts w:eastAsia="MS Mincho"/>
        </w:rPr>
        <w:t>7.7B.1</w:t>
      </w:r>
      <w:r w:rsidRPr="00DF6DD6">
        <w:rPr>
          <w:rFonts w:eastAsia="MS Mincho"/>
        </w:rPr>
        <w:tab/>
      </w:r>
      <w:r w:rsidRPr="00DF6DD6">
        <w:t>Intra-band contiguous EN-DC in FR1</w:t>
      </w:r>
      <w:bookmarkEnd w:id="2814"/>
      <w:bookmarkEnd w:id="2815"/>
      <w:bookmarkEnd w:id="2816"/>
      <w:bookmarkEnd w:id="2817"/>
      <w:bookmarkEnd w:id="2818"/>
      <w:bookmarkEnd w:id="2819"/>
      <w:bookmarkEnd w:id="2820"/>
      <w:bookmarkEnd w:id="2821"/>
      <w:bookmarkEnd w:id="282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2823" w:name="_Toc21345681"/>
      <w:bookmarkStart w:id="2824" w:name="_Toc29806530"/>
      <w:bookmarkStart w:id="2825" w:name="_Toc37256063"/>
      <w:bookmarkStart w:id="2826" w:name="_Toc37256404"/>
      <w:bookmarkStart w:id="2827" w:name="_Toc45890237"/>
      <w:bookmarkStart w:id="2828" w:name="_Toc52382062"/>
      <w:bookmarkStart w:id="2829" w:name="_Toc61375161"/>
      <w:bookmarkStart w:id="2830" w:name="_Toc67936514"/>
      <w:bookmarkStart w:id="2831" w:name="_Toc67937387"/>
      <w:r w:rsidRPr="00DF6DD6">
        <w:rPr>
          <w:rFonts w:eastAsia="MS Mincho"/>
        </w:rPr>
        <w:t>7.7B.2</w:t>
      </w:r>
      <w:r w:rsidRPr="00DF6DD6">
        <w:rPr>
          <w:rFonts w:eastAsia="MS Mincho"/>
        </w:rPr>
        <w:tab/>
      </w:r>
      <w:r w:rsidRPr="00DF6DD6">
        <w:t>Intra-band non-contiguous EN-DC in FR1</w:t>
      </w:r>
      <w:bookmarkEnd w:id="2823"/>
      <w:bookmarkEnd w:id="2824"/>
      <w:bookmarkEnd w:id="2825"/>
      <w:bookmarkEnd w:id="2826"/>
      <w:bookmarkEnd w:id="2827"/>
      <w:bookmarkEnd w:id="2828"/>
      <w:bookmarkEnd w:id="2829"/>
      <w:bookmarkEnd w:id="2830"/>
      <w:bookmarkEnd w:id="2831"/>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2832" w:name="_Toc21345682"/>
      <w:bookmarkStart w:id="2833" w:name="_Toc29806531"/>
      <w:bookmarkStart w:id="2834" w:name="_Toc37256064"/>
      <w:bookmarkStart w:id="2835" w:name="_Toc37256405"/>
      <w:bookmarkStart w:id="2836" w:name="_Toc45890238"/>
      <w:bookmarkStart w:id="2837" w:name="_Toc52382063"/>
      <w:bookmarkStart w:id="2838" w:name="_Toc61375162"/>
      <w:bookmarkStart w:id="2839" w:name="_Toc67936515"/>
      <w:bookmarkStart w:id="2840" w:name="_Toc67937388"/>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2832"/>
      <w:bookmarkEnd w:id="2833"/>
      <w:bookmarkEnd w:id="2834"/>
      <w:bookmarkEnd w:id="2835"/>
      <w:bookmarkEnd w:id="2836"/>
      <w:bookmarkEnd w:id="2837"/>
      <w:bookmarkEnd w:id="2838"/>
      <w:bookmarkEnd w:id="2839"/>
      <w:bookmarkEnd w:id="2840"/>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2841" w:name="_Toc21345683"/>
      <w:bookmarkStart w:id="2842" w:name="_Toc29806532"/>
      <w:bookmarkStart w:id="2843" w:name="_Toc37256065"/>
      <w:bookmarkStart w:id="2844" w:name="_Toc37256406"/>
      <w:bookmarkStart w:id="2845" w:name="_Toc45890239"/>
      <w:bookmarkStart w:id="2846" w:name="_Toc52382064"/>
      <w:bookmarkStart w:id="2847" w:name="_Toc61375163"/>
      <w:bookmarkStart w:id="2848" w:name="_Toc67936516"/>
      <w:bookmarkStart w:id="2849" w:name="_Toc67937389"/>
      <w:r w:rsidRPr="00DF6DD6">
        <w:t>7.8</w:t>
      </w:r>
      <w:r w:rsidRPr="00DF6DD6">
        <w:tab/>
      </w:r>
      <w:r w:rsidR="0093614D" w:rsidRPr="00DF6DD6">
        <w:t>Void</w:t>
      </w:r>
      <w:bookmarkEnd w:id="2841"/>
      <w:bookmarkEnd w:id="2842"/>
      <w:bookmarkEnd w:id="2843"/>
      <w:bookmarkEnd w:id="2844"/>
      <w:bookmarkEnd w:id="2845"/>
      <w:bookmarkEnd w:id="2846"/>
      <w:bookmarkEnd w:id="2847"/>
      <w:bookmarkEnd w:id="2848"/>
      <w:bookmarkEnd w:id="2849"/>
    </w:p>
    <w:p w14:paraId="3FF30A6C" w14:textId="77777777" w:rsidR="00D320F6" w:rsidRPr="00DF6DD6" w:rsidRDefault="00D320F6" w:rsidP="00D320F6">
      <w:pPr>
        <w:pStyle w:val="Heading2"/>
        <w:rPr>
          <w:lang w:val="en-US" w:eastAsia="zh-CN"/>
        </w:rPr>
      </w:pPr>
      <w:bookmarkStart w:id="2850" w:name="_Toc21345684"/>
      <w:bookmarkStart w:id="2851" w:name="_Toc29806533"/>
      <w:bookmarkStart w:id="2852" w:name="_Toc37256066"/>
      <w:bookmarkStart w:id="2853" w:name="_Toc37256407"/>
      <w:bookmarkStart w:id="2854" w:name="_Toc45890240"/>
      <w:bookmarkStart w:id="2855" w:name="_Toc52382065"/>
      <w:bookmarkStart w:id="2856" w:name="_Toc61375164"/>
      <w:bookmarkStart w:id="2857" w:name="_Toc67936517"/>
      <w:bookmarkStart w:id="2858" w:name="_Toc67937390"/>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2850"/>
      <w:bookmarkEnd w:id="2851"/>
      <w:bookmarkEnd w:id="2852"/>
      <w:bookmarkEnd w:id="2853"/>
      <w:bookmarkEnd w:id="2854"/>
      <w:bookmarkEnd w:id="2855"/>
      <w:bookmarkEnd w:id="2856"/>
      <w:bookmarkEnd w:id="2857"/>
      <w:bookmarkEnd w:id="2858"/>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2859" w:name="_Toc21345685"/>
      <w:bookmarkStart w:id="2860" w:name="_Toc29806534"/>
      <w:bookmarkStart w:id="2861" w:name="_Toc37256067"/>
      <w:bookmarkStart w:id="2862" w:name="_Toc37256408"/>
      <w:bookmarkStart w:id="2863" w:name="_Toc45890241"/>
      <w:bookmarkStart w:id="2864" w:name="_Toc52382066"/>
      <w:bookmarkStart w:id="2865" w:name="_Toc61375165"/>
      <w:bookmarkStart w:id="2866" w:name="_Toc67936518"/>
      <w:bookmarkStart w:id="2867" w:name="_Toc67937391"/>
      <w:r w:rsidRPr="00DF6DD6">
        <w:t>7.8B</w:t>
      </w:r>
      <w:r w:rsidRPr="00DF6DD6">
        <w:tab/>
        <w:t>Intermodulation characteristics for DC in FR1</w:t>
      </w:r>
      <w:bookmarkEnd w:id="2859"/>
      <w:bookmarkEnd w:id="2860"/>
      <w:bookmarkEnd w:id="2861"/>
      <w:bookmarkEnd w:id="2862"/>
      <w:bookmarkEnd w:id="2863"/>
      <w:bookmarkEnd w:id="2864"/>
      <w:bookmarkEnd w:id="2865"/>
      <w:bookmarkEnd w:id="2866"/>
      <w:bookmarkEnd w:id="2867"/>
    </w:p>
    <w:p w14:paraId="66CFE00D" w14:textId="77777777" w:rsidR="004F1646" w:rsidRPr="00DF6DD6" w:rsidRDefault="004F1646" w:rsidP="00F27CE0">
      <w:pPr>
        <w:pStyle w:val="Heading3"/>
      </w:pPr>
      <w:bookmarkStart w:id="2868" w:name="_Toc21345686"/>
      <w:bookmarkStart w:id="2869" w:name="_Toc29806535"/>
      <w:bookmarkStart w:id="2870" w:name="_Toc37256068"/>
      <w:bookmarkStart w:id="2871" w:name="_Toc37256409"/>
      <w:bookmarkStart w:id="2872" w:name="_Toc45890242"/>
      <w:bookmarkStart w:id="2873" w:name="_Toc52382067"/>
      <w:bookmarkStart w:id="2874" w:name="_Toc61375166"/>
      <w:bookmarkStart w:id="2875" w:name="_Toc67936519"/>
      <w:bookmarkStart w:id="2876" w:name="_Toc67937392"/>
      <w:r w:rsidRPr="00DF6DD6">
        <w:rPr>
          <w:rFonts w:eastAsia="MS Mincho"/>
        </w:rPr>
        <w:t>7.8B.1</w:t>
      </w:r>
      <w:r w:rsidRPr="00DF6DD6">
        <w:rPr>
          <w:rFonts w:eastAsia="MS Mincho"/>
        </w:rPr>
        <w:tab/>
      </w:r>
      <w:r w:rsidRPr="00DF6DD6">
        <w:t>General</w:t>
      </w:r>
      <w:bookmarkEnd w:id="2868"/>
      <w:bookmarkEnd w:id="2869"/>
      <w:bookmarkEnd w:id="2870"/>
      <w:bookmarkEnd w:id="2871"/>
      <w:bookmarkEnd w:id="2872"/>
      <w:bookmarkEnd w:id="2873"/>
      <w:bookmarkEnd w:id="2874"/>
      <w:bookmarkEnd w:id="2875"/>
      <w:bookmarkEnd w:id="2876"/>
    </w:p>
    <w:p w14:paraId="4FD34B6E" w14:textId="77777777" w:rsidR="004F1646" w:rsidRPr="00DF6DD6" w:rsidRDefault="004F1646" w:rsidP="00F27CE0">
      <w:pPr>
        <w:pStyle w:val="Heading3"/>
        <w:rPr>
          <w:lang w:val="en-US"/>
        </w:rPr>
      </w:pPr>
      <w:bookmarkStart w:id="2877" w:name="_Toc21345687"/>
      <w:bookmarkStart w:id="2878" w:name="_Toc29806536"/>
      <w:bookmarkStart w:id="2879" w:name="_Toc37256069"/>
      <w:bookmarkStart w:id="2880" w:name="_Toc37256410"/>
      <w:bookmarkStart w:id="2881" w:name="_Toc45890243"/>
      <w:bookmarkStart w:id="2882" w:name="_Toc52382068"/>
      <w:bookmarkStart w:id="2883" w:name="_Toc61375167"/>
      <w:bookmarkStart w:id="2884" w:name="_Toc67936520"/>
      <w:bookmarkStart w:id="2885" w:name="_Toc67937393"/>
      <w:r w:rsidRPr="00DF6DD6">
        <w:rPr>
          <w:rFonts w:eastAsia="MS Mincho"/>
        </w:rPr>
        <w:t>7.8B.2</w:t>
      </w:r>
      <w:r w:rsidRPr="00DF6DD6">
        <w:rPr>
          <w:rFonts w:eastAsia="MS Mincho"/>
        </w:rPr>
        <w:tab/>
      </w:r>
      <w:r w:rsidRPr="00DF6DD6">
        <w:t>Wide band Intermodulation</w:t>
      </w:r>
      <w:bookmarkEnd w:id="2877"/>
      <w:bookmarkEnd w:id="2878"/>
      <w:bookmarkEnd w:id="2879"/>
      <w:bookmarkEnd w:id="2880"/>
      <w:bookmarkEnd w:id="2881"/>
      <w:bookmarkEnd w:id="2882"/>
      <w:bookmarkEnd w:id="2883"/>
      <w:bookmarkEnd w:id="2884"/>
      <w:bookmarkEnd w:id="2885"/>
    </w:p>
    <w:p w14:paraId="7801ACB3" w14:textId="77777777" w:rsidR="004F1646" w:rsidRPr="00DF6DD6" w:rsidRDefault="004F1646" w:rsidP="00F27CE0">
      <w:pPr>
        <w:pStyle w:val="Heading4"/>
      </w:pPr>
      <w:bookmarkStart w:id="2886" w:name="_Toc21345688"/>
      <w:bookmarkStart w:id="2887" w:name="_Toc29806537"/>
      <w:bookmarkStart w:id="2888" w:name="_Toc37256070"/>
      <w:bookmarkStart w:id="2889" w:name="_Toc37256411"/>
      <w:bookmarkStart w:id="2890" w:name="_Toc45890244"/>
      <w:bookmarkStart w:id="2891" w:name="_Toc52382069"/>
      <w:bookmarkStart w:id="2892" w:name="_Toc61375168"/>
      <w:bookmarkStart w:id="2893" w:name="_Toc67936521"/>
      <w:bookmarkStart w:id="2894" w:name="_Toc67937394"/>
      <w:r w:rsidRPr="00DF6DD6">
        <w:t>7.8B.2.1</w:t>
      </w:r>
      <w:r w:rsidRPr="00DF6DD6">
        <w:tab/>
        <w:t>Intra-band contiguous EN-DC in FR1</w:t>
      </w:r>
      <w:bookmarkEnd w:id="2886"/>
      <w:bookmarkEnd w:id="2887"/>
      <w:bookmarkEnd w:id="2888"/>
      <w:bookmarkEnd w:id="2889"/>
      <w:bookmarkEnd w:id="2890"/>
      <w:bookmarkEnd w:id="2891"/>
      <w:bookmarkEnd w:id="2892"/>
      <w:bookmarkEnd w:id="2893"/>
      <w:bookmarkEnd w:id="289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2895" w:name="_Toc21345689"/>
      <w:bookmarkStart w:id="2896" w:name="_Toc29806538"/>
      <w:bookmarkStart w:id="2897" w:name="_Toc37256071"/>
      <w:bookmarkStart w:id="2898" w:name="_Toc37256412"/>
      <w:bookmarkStart w:id="2899" w:name="_Toc45890245"/>
      <w:bookmarkStart w:id="2900" w:name="_Toc52382070"/>
      <w:bookmarkStart w:id="2901" w:name="_Toc61375169"/>
      <w:bookmarkStart w:id="2902" w:name="_Toc67936522"/>
      <w:bookmarkStart w:id="2903" w:name="_Toc67937395"/>
      <w:r w:rsidRPr="00DF6DD6">
        <w:t>7.8B.2.2</w:t>
      </w:r>
      <w:r w:rsidRPr="00DF6DD6">
        <w:tab/>
        <w:t>Intra-band non-contiguous EN-DC in FR1</w:t>
      </w:r>
      <w:bookmarkEnd w:id="2895"/>
      <w:bookmarkEnd w:id="2896"/>
      <w:bookmarkEnd w:id="2897"/>
      <w:bookmarkEnd w:id="2898"/>
      <w:bookmarkEnd w:id="2899"/>
      <w:bookmarkEnd w:id="2900"/>
      <w:bookmarkEnd w:id="2901"/>
      <w:bookmarkEnd w:id="2902"/>
      <w:bookmarkEnd w:id="290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2904" w:name="_Toc21345690"/>
      <w:bookmarkStart w:id="2905" w:name="_Toc29806539"/>
      <w:bookmarkStart w:id="2906" w:name="_Toc37256072"/>
      <w:bookmarkStart w:id="2907" w:name="_Toc37256413"/>
      <w:bookmarkStart w:id="2908" w:name="_Toc45890246"/>
      <w:bookmarkStart w:id="2909" w:name="_Toc52382071"/>
      <w:bookmarkStart w:id="2910" w:name="_Toc61375170"/>
      <w:bookmarkStart w:id="2911" w:name="_Toc67936523"/>
      <w:bookmarkStart w:id="2912" w:name="_Toc67937396"/>
      <w:r w:rsidRPr="00DF6DD6">
        <w:t>7.8B.2.3</w:t>
      </w:r>
      <w:r w:rsidRPr="00DF6DD6">
        <w:tab/>
        <w:t xml:space="preserve">Inter-band EN-DC </w:t>
      </w:r>
      <w:r w:rsidR="005845ED" w:rsidRPr="00DF6DD6">
        <w:t>with</w:t>
      </w:r>
      <w:r w:rsidRPr="00DF6DD6">
        <w:t>in FR1</w:t>
      </w:r>
      <w:bookmarkEnd w:id="2904"/>
      <w:bookmarkEnd w:id="2905"/>
      <w:bookmarkEnd w:id="2906"/>
      <w:bookmarkEnd w:id="2907"/>
      <w:bookmarkEnd w:id="2908"/>
      <w:bookmarkEnd w:id="2909"/>
      <w:bookmarkEnd w:id="2910"/>
      <w:bookmarkEnd w:id="2911"/>
      <w:bookmarkEnd w:id="291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2913" w:name="_Toc21345691"/>
      <w:bookmarkStart w:id="2914" w:name="_Toc29806540"/>
      <w:bookmarkStart w:id="2915" w:name="_Toc37256073"/>
      <w:bookmarkStart w:id="2916" w:name="_Toc37256414"/>
      <w:bookmarkStart w:id="2917" w:name="_Toc45890247"/>
      <w:bookmarkStart w:id="2918" w:name="_Toc52382072"/>
      <w:bookmarkStart w:id="2919" w:name="_Toc61375171"/>
      <w:bookmarkStart w:id="2920" w:name="_Toc67936524"/>
      <w:bookmarkStart w:id="2921" w:name="_Toc67937397"/>
      <w:r w:rsidRPr="00DF6DD6">
        <w:t>7.9</w:t>
      </w:r>
      <w:r w:rsidRPr="00DF6DD6">
        <w:tab/>
      </w:r>
      <w:r w:rsidR="00F7252C" w:rsidRPr="00DF6DD6">
        <w:t>Void</w:t>
      </w:r>
      <w:bookmarkEnd w:id="2913"/>
      <w:bookmarkEnd w:id="2914"/>
      <w:bookmarkEnd w:id="2915"/>
      <w:bookmarkEnd w:id="2916"/>
      <w:bookmarkEnd w:id="2917"/>
      <w:bookmarkEnd w:id="2918"/>
      <w:bookmarkEnd w:id="2919"/>
      <w:bookmarkEnd w:id="2920"/>
      <w:bookmarkEnd w:id="2921"/>
    </w:p>
    <w:p w14:paraId="3611B60A" w14:textId="77777777" w:rsidR="00D320F6" w:rsidRPr="00DF6DD6" w:rsidRDefault="00D320F6" w:rsidP="00D320F6">
      <w:pPr>
        <w:pStyle w:val="Heading2"/>
        <w:rPr>
          <w:lang w:val="en-US" w:eastAsia="zh-CN"/>
        </w:rPr>
      </w:pPr>
      <w:bookmarkStart w:id="2922" w:name="_Toc21345692"/>
      <w:bookmarkStart w:id="2923" w:name="_Toc29806541"/>
      <w:bookmarkStart w:id="2924" w:name="_Toc37256074"/>
      <w:bookmarkStart w:id="2925" w:name="_Toc37256415"/>
      <w:bookmarkStart w:id="2926" w:name="_Toc45890248"/>
      <w:bookmarkStart w:id="2927" w:name="_Toc52382073"/>
      <w:bookmarkStart w:id="2928" w:name="_Toc61375172"/>
      <w:bookmarkStart w:id="2929" w:name="_Toc67936525"/>
      <w:bookmarkStart w:id="2930" w:name="_Toc67937398"/>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2922"/>
      <w:bookmarkEnd w:id="2923"/>
      <w:bookmarkEnd w:id="2924"/>
      <w:bookmarkEnd w:id="2925"/>
      <w:bookmarkEnd w:id="2926"/>
      <w:bookmarkEnd w:id="2927"/>
      <w:bookmarkEnd w:id="2928"/>
      <w:bookmarkEnd w:id="2929"/>
      <w:bookmarkEnd w:id="2930"/>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2931" w:name="_Toc21345693"/>
      <w:bookmarkStart w:id="2932" w:name="_Toc29806542"/>
      <w:bookmarkStart w:id="2933" w:name="_Toc37256075"/>
      <w:bookmarkStart w:id="2934" w:name="_Toc37256416"/>
      <w:bookmarkStart w:id="2935" w:name="_Toc45890249"/>
      <w:bookmarkStart w:id="2936" w:name="_Toc52382074"/>
      <w:bookmarkStart w:id="2937" w:name="_Toc61375173"/>
      <w:bookmarkStart w:id="2938" w:name="_Toc67936526"/>
      <w:bookmarkStart w:id="2939" w:name="_Toc67937399"/>
      <w:r w:rsidRPr="00DF6DD6">
        <w:t>7.9B</w:t>
      </w:r>
      <w:r w:rsidRPr="00DF6DD6">
        <w:tab/>
        <w:t>Spurious emissions for DC in FR1</w:t>
      </w:r>
      <w:bookmarkEnd w:id="2931"/>
      <w:bookmarkEnd w:id="2932"/>
      <w:bookmarkEnd w:id="2933"/>
      <w:bookmarkEnd w:id="2934"/>
      <w:bookmarkEnd w:id="2935"/>
      <w:bookmarkEnd w:id="2936"/>
      <w:bookmarkEnd w:id="2937"/>
      <w:bookmarkEnd w:id="2938"/>
      <w:bookmarkEnd w:id="2939"/>
    </w:p>
    <w:p w14:paraId="6A1E6DA8" w14:textId="77777777" w:rsidR="004F1646" w:rsidRPr="00DF6DD6" w:rsidRDefault="004F1646" w:rsidP="00F27CE0">
      <w:pPr>
        <w:pStyle w:val="Heading3"/>
      </w:pPr>
      <w:bookmarkStart w:id="2940" w:name="_Toc21345694"/>
      <w:bookmarkStart w:id="2941" w:name="_Toc29806543"/>
      <w:bookmarkStart w:id="2942" w:name="_Toc37256076"/>
      <w:bookmarkStart w:id="2943" w:name="_Toc37256417"/>
      <w:bookmarkStart w:id="2944" w:name="_Toc45890250"/>
      <w:bookmarkStart w:id="2945" w:name="_Toc52382075"/>
      <w:bookmarkStart w:id="2946" w:name="_Toc61375174"/>
      <w:bookmarkStart w:id="2947" w:name="_Toc67936527"/>
      <w:bookmarkStart w:id="2948" w:name="_Toc67937400"/>
      <w:r w:rsidRPr="00DF6DD6">
        <w:rPr>
          <w:rFonts w:eastAsia="MS Mincho"/>
        </w:rPr>
        <w:t>7.9B.1</w:t>
      </w:r>
      <w:r w:rsidRPr="00DF6DD6">
        <w:rPr>
          <w:rFonts w:eastAsia="MS Mincho"/>
        </w:rPr>
        <w:tab/>
      </w:r>
      <w:r w:rsidRPr="00DF6DD6">
        <w:t>Intra-band contiguous EN-DC in FR1</w:t>
      </w:r>
      <w:bookmarkEnd w:id="2940"/>
      <w:bookmarkEnd w:id="2941"/>
      <w:bookmarkEnd w:id="2942"/>
      <w:bookmarkEnd w:id="2943"/>
      <w:bookmarkEnd w:id="2944"/>
      <w:bookmarkEnd w:id="2945"/>
      <w:bookmarkEnd w:id="2946"/>
      <w:bookmarkEnd w:id="2947"/>
      <w:bookmarkEnd w:id="2948"/>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2949" w:name="_Toc21345695"/>
      <w:bookmarkStart w:id="2950" w:name="_Toc29806544"/>
      <w:bookmarkStart w:id="2951" w:name="_Toc37256077"/>
      <w:bookmarkStart w:id="2952" w:name="_Toc37256418"/>
      <w:bookmarkStart w:id="2953" w:name="_Toc45890251"/>
      <w:bookmarkStart w:id="2954" w:name="_Toc52382076"/>
      <w:bookmarkStart w:id="2955" w:name="_Toc61375175"/>
      <w:bookmarkStart w:id="2956" w:name="_Toc67936528"/>
      <w:bookmarkStart w:id="2957" w:name="_Toc67937401"/>
      <w:r w:rsidRPr="00DF6DD6">
        <w:rPr>
          <w:rFonts w:eastAsia="MS Mincho"/>
        </w:rPr>
        <w:t>7.9B.2</w:t>
      </w:r>
      <w:r w:rsidRPr="00DF6DD6">
        <w:rPr>
          <w:rFonts w:eastAsia="MS Mincho"/>
        </w:rPr>
        <w:tab/>
      </w:r>
      <w:r w:rsidRPr="00DF6DD6">
        <w:t>Intra-band non-contiguous EN-DC in FR1</w:t>
      </w:r>
      <w:bookmarkEnd w:id="2949"/>
      <w:bookmarkEnd w:id="2950"/>
      <w:bookmarkEnd w:id="2951"/>
      <w:bookmarkEnd w:id="2952"/>
      <w:bookmarkEnd w:id="2953"/>
      <w:bookmarkEnd w:id="2954"/>
      <w:bookmarkEnd w:id="2955"/>
      <w:bookmarkEnd w:id="2956"/>
      <w:bookmarkEnd w:id="295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2958" w:name="_Toc21345696"/>
      <w:bookmarkStart w:id="2959" w:name="_Toc29806545"/>
      <w:bookmarkStart w:id="2960" w:name="_Toc37256078"/>
      <w:bookmarkStart w:id="2961" w:name="_Toc37256419"/>
      <w:bookmarkStart w:id="2962" w:name="_Toc45890252"/>
      <w:bookmarkStart w:id="2963" w:name="_Toc52382077"/>
      <w:bookmarkStart w:id="2964" w:name="_Toc61375176"/>
      <w:bookmarkStart w:id="2965" w:name="_Toc67936529"/>
      <w:bookmarkStart w:id="2966" w:name="_Toc67937402"/>
      <w:r w:rsidRPr="00DF6DD6">
        <w:rPr>
          <w:rFonts w:eastAsia="MS Mincho"/>
        </w:rPr>
        <w:t>7.9B.3</w:t>
      </w:r>
      <w:r w:rsidRPr="00DF6DD6">
        <w:rPr>
          <w:rFonts w:eastAsia="MS Mincho"/>
        </w:rPr>
        <w:tab/>
      </w:r>
      <w:r w:rsidRPr="00DF6DD6">
        <w:t>Inter-band EN-DC within FR1</w:t>
      </w:r>
      <w:bookmarkEnd w:id="2958"/>
      <w:bookmarkEnd w:id="2959"/>
      <w:bookmarkEnd w:id="2960"/>
      <w:bookmarkEnd w:id="2961"/>
      <w:bookmarkEnd w:id="2962"/>
      <w:bookmarkEnd w:id="2963"/>
      <w:bookmarkEnd w:id="2964"/>
      <w:bookmarkEnd w:id="2965"/>
      <w:bookmarkEnd w:id="2966"/>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2967" w:name="_Toc21345697"/>
      <w:bookmarkStart w:id="2968" w:name="_Toc29806546"/>
      <w:bookmarkStart w:id="2969" w:name="_Toc37256079"/>
      <w:bookmarkStart w:id="2970" w:name="_Toc37256420"/>
      <w:bookmarkStart w:id="2971" w:name="_Toc45890253"/>
      <w:bookmarkStart w:id="2972" w:name="_Toc52382078"/>
      <w:bookmarkStart w:id="2973" w:name="_Toc61375177"/>
      <w:bookmarkStart w:id="2974" w:name="_Toc67936530"/>
      <w:bookmarkStart w:id="2975" w:name="_Toc67937403"/>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2967"/>
      <w:bookmarkEnd w:id="2968"/>
      <w:bookmarkEnd w:id="2969"/>
      <w:bookmarkEnd w:id="2970"/>
      <w:bookmarkEnd w:id="2971"/>
      <w:bookmarkEnd w:id="2972"/>
      <w:bookmarkEnd w:id="2973"/>
      <w:bookmarkEnd w:id="2974"/>
      <w:bookmarkEnd w:id="297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2976" w:name="_Toc67937404"/>
      <w:r w:rsidRPr="00DF6DD6">
        <w:t>A.1</w:t>
      </w:r>
      <w:r w:rsidRPr="00DF6DD6">
        <w:tab/>
        <w:t>General</w:t>
      </w:r>
      <w:bookmarkEnd w:id="2976"/>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977" w:name="_Toc67937405"/>
      <w:r w:rsidRPr="00DF6DD6">
        <w:t>A.2</w:t>
      </w:r>
      <w:r w:rsidRPr="00DF6DD6">
        <w:tab/>
        <w:t>UL reference measurement channels for E-UTRA TDD Config 2</w:t>
      </w:r>
      <w:bookmarkEnd w:id="2977"/>
    </w:p>
    <w:p w14:paraId="32CD1650" w14:textId="553F6F40" w:rsidR="005972C6" w:rsidRPr="00DF6DD6" w:rsidRDefault="005972C6" w:rsidP="000623E6">
      <w:pPr>
        <w:pStyle w:val="Heading2"/>
      </w:pPr>
      <w:bookmarkStart w:id="2978" w:name="_Toc67937406"/>
      <w:r w:rsidRPr="00DF6DD6">
        <w:t>A.2.1</w:t>
      </w:r>
      <w:r w:rsidRPr="00DF6DD6">
        <w:tab/>
        <w:t>General</w:t>
      </w:r>
      <w:bookmarkEnd w:id="2978"/>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2979" w:name="_Toc67937407"/>
      <w:r w:rsidRPr="00DF6DD6">
        <w:t>A.2.2</w:t>
      </w:r>
      <w:r w:rsidRPr="00DF6DD6">
        <w:tab/>
        <w:t>Reference measurement channels for E-UTRA</w:t>
      </w:r>
      <w:bookmarkEnd w:id="2979"/>
    </w:p>
    <w:p w14:paraId="002E30F8" w14:textId="77777777" w:rsidR="005972C6" w:rsidRPr="00DF6DD6" w:rsidRDefault="005972C6" w:rsidP="000623E6">
      <w:pPr>
        <w:pStyle w:val="Heading3"/>
        <w:rPr>
          <w:snapToGrid w:val="0"/>
        </w:rPr>
      </w:pPr>
      <w:bookmarkStart w:id="2980" w:name="_Toc67937408"/>
      <w:r w:rsidRPr="00DF6DD6">
        <w:rPr>
          <w:snapToGrid w:val="0"/>
        </w:rPr>
        <w:t>A.2.2.1</w:t>
      </w:r>
      <w:r w:rsidRPr="00DF6DD6">
        <w:rPr>
          <w:snapToGrid w:val="0"/>
        </w:rPr>
        <w:tab/>
        <w:t>Full RB allocation</w:t>
      </w:r>
      <w:bookmarkEnd w:id="2980"/>
    </w:p>
    <w:p w14:paraId="071940B0" w14:textId="77777777" w:rsidR="005972C6" w:rsidRPr="00DF6DD6" w:rsidRDefault="005972C6" w:rsidP="000623E6">
      <w:pPr>
        <w:pStyle w:val="Heading4"/>
      </w:pPr>
      <w:bookmarkStart w:id="2981" w:name="_Toc67937409"/>
      <w:r w:rsidRPr="00DF6DD6">
        <w:t>A.2.2.1.1</w:t>
      </w:r>
      <w:r w:rsidRPr="00DF6DD6">
        <w:tab/>
        <w:t>QPSK</w:t>
      </w:r>
      <w:bookmarkEnd w:id="2981"/>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2982" w:name="_Toc67937410"/>
      <w:r w:rsidRPr="00DF6DD6">
        <w:t>A.2.2.1.2</w:t>
      </w:r>
      <w:r w:rsidRPr="00DF6DD6">
        <w:tab/>
        <w:t>16-QAM</w:t>
      </w:r>
      <w:bookmarkEnd w:id="2982"/>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2983" w:name="_Toc67937411"/>
      <w:r w:rsidRPr="00DF6DD6">
        <w:t>A.2.2.1.3</w:t>
      </w:r>
      <w:r w:rsidRPr="00DF6DD6">
        <w:tab/>
        <w:t>64-QAM</w:t>
      </w:r>
      <w:bookmarkEnd w:id="2983"/>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2984" w:name="_Toc67937412"/>
      <w:r w:rsidRPr="00DF6DD6">
        <w:t>A.2.2.1.4</w:t>
      </w:r>
      <w:r w:rsidRPr="00DF6DD6">
        <w:tab/>
        <w:t>256 QAM</w:t>
      </w:r>
      <w:bookmarkEnd w:id="2984"/>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2985" w:name="_Toc67937413"/>
      <w:r w:rsidRPr="00DF6DD6">
        <w:rPr>
          <w:snapToGrid w:val="0"/>
        </w:rPr>
        <w:t>A.2.2.2</w:t>
      </w:r>
      <w:r w:rsidRPr="00DF6DD6">
        <w:rPr>
          <w:snapToGrid w:val="0"/>
        </w:rPr>
        <w:tab/>
        <w:t>Partial RB allocation</w:t>
      </w:r>
      <w:bookmarkEnd w:id="2985"/>
    </w:p>
    <w:p w14:paraId="7E32598B" w14:textId="77777777" w:rsidR="005972C6" w:rsidRPr="00DF6DD6" w:rsidRDefault="005972C6" w:rsidP="000623E6">
      <w:pPr>
        <w:pStyle w:val="Heading4"/>
        <w:rPr>
          <w:rFonts w:ascii="Calibri Light" w:hAnsi="Calibri Light"/>
          <w:i/>
          <w:iCs/>
          <w:lang w:eastAsia="de-DE"/>
        </w:rPr>
      </w:pPr>
      <w:bookmarkStart w:id="2986" w:name="_Toc67937414"/>
      <w:r w:rsidRPr="00DF6DD6">
        <w:t>A.2.2.2.1</w:t>
      </w:r>
      <w:r w:rsidRPr="00DF6DD6">
        <w:tab/>
        <w:t>QPSK</w:t>
      </w:r>
      <w:bookmarkEnd w:id="2986"/>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2987" w:name="_Toc67937415"/>
      <w:r w:rsidRPr="00DF6DD6">
        <w:t>A.2.2.2.2</w:t>
      </w:r>
      <w:r w:rsidRPr="00DF6DD6">
        <w:tab/>
        <w:t>16-QAM</w:t>
      </w:r>
      <w:bookmarkEnd w:id="2987"/>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2988" w:name="_Toc67937416"/>
      <w:r w:rsidRPr="00DF6DD6">
        <w:t>A.2.2.2.3</w:t>
      </w:r>
      <w:r w:rsidRPr="00DF6DD6">
        <w:tab/>
        <w:t>64-QAM</w:t>
      </w:r>
      <w:bookmarkEnd w:id="2988"/>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2989" w:name="_Toc67937417"/>
      <w:r w:rsidRPr="00DF6DD6">
        <w:t>A.2.2.2.4</w:t>
      </w:r>
      <w:r w:rsidRPr="00DF6DD6">
        <w:tab/>
        <w:t>256 QAM</w:t>
      </w:r>
      <w:bookmarkEnd w:id="2989"/>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2990" w:name="_Toc67937418"/>
      <w:r w:rsidRPr="00DF6DD6">
        <w:t>A.3</w:t>
      </w:r>
      <w:r w:rsidRPr="00DF6DD6">
        <w:tab/>
      </w:r>
      <w:r w:rsidR="000623E6">
        <w:tab/>
      </w:r>
      <w:r w:rsidRPr="00DF6DD6">
        <w:t>DL reference measurement channels for E-UTRA</w:t>
      </w:r>
      <w:bookmarkEnd w:id="2990"/>
    </w:p>
    <w:p w14:paraId="776C762A" w14:textId="77777777" w:rsidR="005972C6" w:rsidRPr="00DF6DD6" w:rsidRDefault="005972C6" w:rsidP="000623E6">
      <w:pPr>
        <w:pStyle w:val="Heading2"/>
      </w:pPr>
      <w:bookmarkStart w:id="2991" w:name="_Toc67937419"/>
      <w:r w:rsidRPr="00DF6DD6">
        <w:t>A.3.1</w:t>
      </w:r>
      <w:r w:rsidRPr="00DF6DD6">
        <w:tab/>
        <w:t>General</w:t>
      </w:r>
      <w:bookmarkEnd w:id="2991"/>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6.7pt;height:36.95pt" o:ole="">
            <v:imagedata r:id="rId55" o:title=""/>
          </v:shape>
          <o:OLEObject Type="Embed" ProgID="Equation.3" ShapeID="_x0000_i1047" DrawAspect="Content" ObjectID="_1679396104"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2992" w:name="_Toc67937420"/>
      <w:r w:rsidRPr="00DF6DD6">
        <w:rPr>
          <w:snapToGrid w:val="0"/>
        </w:rPr>
        <w:t>A.3.1.1</w:t>
      </w:r>
      <w:r w:rsidRPr="00DF6DD6">
        <w:rPr>
          <w:snapToGrid w:val="0"/>
        </w:rPr>
        <w:tab/>
        <w:t>QPSK</w:t>
      </w:r>
      <w:bookmarkEnd w:id="2992"/>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2993" w:name="_Toc67937421"/>
      <w:r w:rsidRPr="00DF6DD6">
        <w:rPr>
          <w:snapToGrid w:val="0"/>
        </w:rPr>
        <w:t>A.3.1.2</w:t>
      </w:r>
      <w:r w:rsidRPr="00DF6DD6">
        <w:rPr>
          <w:snapToGrid w:val="0"/>
        </w:rPr>
        <w:tab/>
        <w:t>64-QAM</w:t>
      </w:r>
      <w:bookmarkEnd w:id="2993"/>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2994" w:name="_Toc67937422"/>
      <w:r w:rsidRPr="00DF6DD6">
        <w:rPr>
          <w:snapToGrid w:val="0"/>
        </w:rPr>
        <w:t>A.3.1.3</w:t>
      </w:r>
      <w:r w:rsidRPr="00DF6DD6">
        <w:rPr>
          <w:snapToGrid w:val="0"/>
        </w:rPr>
        <w:tab/>
        <w:t>256-QAM</w:t>
      </w:r>
      <w:bookmarkEnd w:id="2994"/>
    </w:p>
    <w:p w14:paraId="334FC60C" w14:textId="43318037" w:rsidR="005972C6" w:rsidRPr="00DF6DD6" w:rsidRDefault="005972C6" w:rsidP="00471067">
      <w:pPr>
        <w:pStyle w:val="TH"/>
        <w:rPr>
          <w:lang w:eastAsia="zh-CN"/>
        </w:rPr>
      </w:pPr>
      <w:bookmarkStart w:id="2995"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2995"/>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2996" w:name="_Toc21345698"/>
      <w:bookmarkStart w:id="2997" w:name="_Toc29806547"/>
      <w:bookmarkStart w:id="2998" w:name="_Toc37256080"/>
      <w:bookmarkStart w:id="2999" w:name="_Toc37256421"/>
      <w:bookmarkStart w:id="3000" w:name="_Toc45890254"/>
      <w:bookmarkStart w:id="3001" w:name="_Toc52382079"/>
      <w:bookmarkStart w:id="3002" w:name="_Toc61375178"/>
      <w:bookmarkStart w:id="3003" w:name="_Toc67936531"/>
      <w:bookmarkStart w:id="3004" w:name="_Toc67937423"/>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2996"/>
      <w:bookmarkEnd w:id="2997"/>
      <w:bookmarkEnd w:id="2998"/>
      <w:bookmarkEnd w:id="2999"/>
      <w:bookmarkEnd w:id="3000"/>
      <w:bookmarkEnd w:id="3001"/>
      <w:bookmarkEnd w:id="3002"/>
      <w:bookmarkEnd w:id="3003"/>
      <w:bookmarkEnd w:id="3004"/>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3005" w:name="_Toc21345699"/>
      <w:bookmarkStart w:id="3006" w:name="_Toc29806548"/>
      <w:bookmarkStart w:id="3007" w:name="_Toc37256081"/>
      <w:bookmarkStart w:id="3008" w:name="_Toc37256422"/>
      <w:bookmarkStart w:id="3009" w:name="_Toc45890255"/>
      <w:bookmarkStart w:id="3010" w:name="_Toc52382080"/>
      <w:bookmarkStart w:id="3011" w:name="_Toc61375179"/>
      <w:bookmarkStart w:id="3012" w:name="_Toc67936532"/>
      <w:bookmarkStart w:id="3013" w:name="_Toc67937424"/>
      <w:r w:rsidRPr="00DF6DD6">
        <w:rPr>
          <w:rStyle w:val="Heading1Char"/>
        </w:rPr>
        <w:t>Annex C:</w:t>
      </w:r>
      <w:r w:rsidR="000623E6">
        <w:rPr>
          <w:rStyle w:val="Heading1Char"/>
        </w:rPr>
        <w:tab/>
      </w:r>
      <w:r w:rsidRPr="00DF6DD6">
        <w:rPr>
          <w:rStyle w:val="Heading1Char"/>
        </w:rPr>
        <w:t>Void</w:t>
      </w:r>
      <w:bookmarkEnd w:id="3005"/>
      <w:bookmarkEnd w:id="3006"/>
      <w:bookmarkEnd w:id="3007"/>
      <w:bookmarkEnd w:id="3008"/>
      <w:bookmarkEnd w:id="3009"/>
      <w:bookmarkEnd w:id="3010"/>
      <w:bookmarkEnd w:id="3011"/>
      <w:bookmarkEnd w:id="3012"/>
      <w:bookmarkEnd w:id="3013"/>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3014" w:name="_Toc21345700"/>
      <w:bookmarkStart w:id="3015" w:name="_Toc29806549"/>
      <w:bookmarkStart w:id="3016" w:name="_Toc37256082"/>
      <w:bookmarkStart w:id="3017" w:name="_Toc37256423"/>
      <w:bookmarkStart w:id="3018" w:name="_Toc45890256"/>
      <w:bookmarkStart w:id="3019" w:name="_Toc52382081"/>
      <w:bookmarkStart w:id="3020" w:name="_Toc61375180"/>
      <w:bookmarkStart w:id="3021" w:name="_Toc67936533"/>
      <w:bookmarkStart w:id="3022" w:name="_Toc67937425"/>
      <w:r w:rsidRPr="00DF6DD6">
        <w:rPr>
          <w:rStyle w:val="Heading1Char"/>
        </w:rPr>
        <w:t>Annex D:</w:t>
      </w:r>
      <w:r w:rsidR="000623E6">
        <w:rPr>
          <w:rStyle w:val="Heading1Char"/>
        </w:rPr>
        <w:tab/>
      </w:r>
      <w:r w:rsidRPr="00DF6DD6">
        <w:rPr>
          <w:rStyle w:val="Heading1Char"/>
        </w:rPr>
        <w:t>Void</w:t>
      </w:r>
      <w:bookmarkEnd w:id="3014"/>
      <w:bookmarkEnd w:id="3015"/>
      <w:bookmarkEnd w:id="3016"/>
      <w:bookmarkEnd w:id="3017"/>
      <w:bookmarkEnd w:id="3018"/>
      <w:bookmarkEnd w:id="3019"/>
      <w:bookmarkEnd w:id="3020"/>
      <w:bookmarkEnd w:id="3021"/>
      <w:bookmarkEnd w:id="3022"/>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3023" w:name="_Toc21345701"/>
      <w:bookmarkStart w:id="3024" w:name="_Toc29806550"/>
      <w:bookmarkStart w:id="3025" w:name="_Toc37256083"/>
      <w:bookmarkStart w:id="3026" w:name="_Toc37256424"/>
      <w:bookmarkStart w:id="3027" w:name="_Toc45890257"/>
      <w:bookmarkStart w:id="3028" w:name="_Toc52382082"/>
      <w:bookmarkStart w:id="3029" w:name="_Toc61375181"/>
      <w:bookmarkStart w:id="3030" w:name="_Toc67936534"/>
      <w:bookmarkStart w:id="3031" w:name="_Toc67937426"/>
      <w:r w:rsidRPr="00DF6DD6">
        <w:rPr>
          <w:rStyle w:val="Heading1Char"/>
        </w:rPr>
        <w:t>Annex E:</w:t>
      </w:r>
      <w:r w:rsidR="000623E6">
        <w:rPr>
          <w:rStyle w:val="Heading1Char"/>
        </w:rPr>
        <w:tab/>
      </w:r>
      <w:r w:rsidRPr="00DF6DD6">
        <w:rPr>
          <w:rStyle w:val="Heading1Char"/>
        </w:rPr>
        <w:t>Void</w:t>
      </w:r>
      <w:bookmarkEnd w:id="3023"/>
      <w:bookmarkEnd w:id="3024"/>
      <w:bookmarkEnd w:id="3025"/>
      <w:bookmarkEnd w:id="3026"/>
      <w:bookmarkEnd w:id="3027"/>
      <w:bookmarkEnd w:id="3028"/>
      <w:bookmarkEnd w:id="3029"/>
      <w:bookmarkEnd w:id="3030"/>
      <w:bookmarkEnd w:id="3031"/>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3032" w:name="_Toc21345702"/>
      <w:bookmarkStart w:id="3033" w:name="_Toc29806551"/>
      <w:bookmarkStart w:id="3034" w:name="_Toc37256084"/>
      <w:bookmarkStart w:id="3035" w:name="_Toc37256425"/>
      <w:bookmarkStart w:id="3036" w:name="_Toc45890258"/>
      <w:bookmarkStart w:id="3037" w:name="_Toc52382083"/>
      <w:bookmarkStart w:id="3038" w:name="_Toc61375182"/>
      <w:bookmarkStart w:id="3039" w:name="_Toc67936535"/>
      <w:bookmarkStart w:id="3040" w:name="_Toc67937427"/>
      <w:r w:rsidRPr="00DF6DD6">
        <w:rPr>
          <w:rStyle w:val="Heading1Char"/>
        </w:rPr>
        <w:t>Annex F:</w:t>
      </w:r>
      <w:r w:rsidR="000623E6">
        <w:rPr>
          <w:rStyle w:val="Heading1Char"/>
        </w:rPr>
        <w:tab/>
      </w:r>
      <w:r w:rsidRPr="00DF6DD6">
        <w:rPr>
          <w:rStyle w:val="Heading1Char"/>
        </w:rPr>
        <w:t>Void</w:t>
      </w:r>
      <w:bookmarkEnd w:id="3032"/>
      <w:bookmarkEnd w:id="3033"/>
      <w:bookmarkEnd w:id="3034"/>
      <w:bookmarkEnd w:id="3035"/>
      <w:bookmarkEnd w:id="3036"/>
      <w:bookmarkEnd w:id="3037"/>
      <w:bookmarkEnd w:id="3038"/>
      <w:bookmarkEnd w:id="3039"/>
      <w:bookmarkEnd w:id="3040"/>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3041" w:name="_Toc21345703"/>
      <w:bookmarkStart w:id="3042" w:name="_Toc29806552"/>
      <w:bookmarkStart w:id="3043" w:name="_Toc37256085"/>
      <w:bookmarkStart w:id="3044" w:name="_Toc37256426"/>
      <w:bookmarkStart w:id="3045" w:name="_Toc45890259"/>
      <w:bookmarkStart w:id="3046" w:name="_Toc52382084"/>
      <w:bookmarkStart w:id="3047" w:name="_Toc61375183"/>
      <w:bookmarkStart w:id="3048" w:name="_Toc67936536"/>
      <w:bookmarkStart w:id="3049" w:name="_Toc67937428"/>
      <w:r w:rsidRPr="00DF6DD6">
        <w:rPr>
          <w:rStyle w:val="Heading1Char"/>
        </w:rPr>
        <w:t>Annex G:</w:t>
      </w:r>
      <w:r w:rsidR="000623E6">
        <w:rPr>
          <w:rStyle w:val="Heading1Char"/>
        </w:rPr>
        <w:tab/>
      </w:r>
      <w:r w:rsidRPr="00DF6DD6">
        <w:rPr>
          <w:rStyle w:val="Heading1Char"/>
        </w:rPr>
        <w:t>Void</w:t>
      </w:r>
      <w:bookmarkEnd w:id="3041"/>
      <w:bookmarkEnd w:id="3042"/>
      <w:bookmarkEnd w:id="3043"/>
      <w:bookmarkEnd w:id="3044"/>
      <w:bookmarkEnd w:id="3045"/>
      <w:bookmarkEnd w:id="3046"/>
      <w:bookmarkEnd w:id="3047"/>
      <w:bookmarkEnd w:id="3048"/>
      <w:bookmarkEnd w:id="3049"/>
    </w:p>
    <w:p w14:paraId="7DDACEA4" w14:textId="77777777" w:rsidR="00D779DF" w:rsidRPr="00DF6DD6" w:rsidRDefault="00D779DF" w:rsidP="00D779DF"/>
    <w:p w14:paraId="1A08FE06" w14:textId="726A2104" w:rsidR="00D779DF" w:rsidRDefault="00D779DF" w:rsidP="000623E6">
      <w:pPr>
        <w:pStyle w:val="Heading8"/>
      </w:pPr>
      <w:bookmarkStart w:id="3050" w:name="_Toc21345704"/>
      <w:bookmarkStart w:id="3051" w:name="_Toc29806553"/>
      <w:bookmarkStart w:id="3052" w:name="_Toc37256086"/>
      <w:bookmarkStart w:id="3053" w:name="_Toc37256427"/>
      <w:bookmarkStart w:id="3054" w:name="_Toc45890260"/>
      <w:bookmarkStart w:id="3055" w:name="_Toc52382085"/>
      <w:bookmarkStart w:id="3056" w:name="_Toc61375184"/>
      <w:bookmarkStart w:id="3057" w:name="_Toc67936537"/>
      <w:bookmarkStart w:id="3058" w:name="_Toc67937429"/>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3050"/>
      <w:bookmarkEnd w:id="3051"/>
      <w:bookmarkEnd w:id="3052"/>
      <w:bookmarkEnd w:id="3053"/>
      <w:bookmarkEnd w:id="3054"/>
      <w:bookmarkEnd w:id="3055"/>
      <w:bookmarkEnd w:id="3056"/>
      <w:bookmarkEnd w:id="3057"/>
      <w:bookmarkEnd w:id="3058"/>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3059" w:name="_Toc21345706"/>
      <w:bookmarkStart w:id="3060" w:name="_Toc29806555"/>
      <w:bookmarkStart w:id="3061" w:name="_Toc37256088"/>
      <w:bookmarkStart w:id="3062" w:name="_Toc37256429"/>
      <w:bookmarkStart w:id="3063" w:name="_Toc45890261"/>
      <w:bookmarkStart w:id="3064" w:name="_Toc52382086"/>
      <w:bookmarkStart w:id="3065" w:name="_Toc61375185"/>
      <w:bookmarkStart w:id="3066" w:name="_Toc67936538"/>
      <w:bookmarkStart w:id="3067" w:name="_Toc67937430"/>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3059"/>
      <w:bookmarkEnd w:id="3060"/>
      <w:bookmarkEnd w:id="3061"/>
      <w:bookmarkEnd w:id="3062"/>
      <w:bookmarkEnd w:id="3063"/>
      <w:bookmarkEnd w:id="3064"/>
      <w:bookmarkEnd w:id="3065"/>
      <w:bookmarkEnd w:id="3066"/>
      <w:bookmarkEnd w:id="3067"/>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3068" w:name="_Toc21345707"/>
      <w:bookmarkStart w:id="3069" w:name="_Toc29806556"/>
      <w:bookmarkStart w:id="3070" w:name="_Toc37256089"/>
      <w:bookmarkStart w:id="3071" w:name="_Toc37256430"/>
      <w:bookmarkStart w:id="3072" w:name="_Toc45890262"/>
      <w:bookmarkStart w:id="3073" w:name="_Toc52382087"/>
      <w:bookmarkStart w:id="3074" w:name="_Toc61375186"/>
      <w:bookmarkStart w:id="3075" w:name="_Toc67936539"/>
      <w:bookmarkStart w:id="3076" w:name="_Toc67937431"/>
      <w:r w:rsidRPr="00DF6DD6">
        <w:t>Annex J:</w:t>
      </w:r>
      <w:r w:rsidR="000623E6">
        <w:tab/>
      </w:r>
      <w:r w:rsidR="000623E6">
        <w:tab/>
      </w:r>
      <w:r w:rsidRPr="00DF6DD6">
        <w:t>Void</w:t>
      </w:r>
      <w:bookmarkEnd w:id="3068"/>
      <w:bookmarkEnd w:id="3069"/>
      <w:bookmarkEnd w:id="3070"/>
      <w:bookmarkEnd w:id="3071"/>
      <w:bookmarkEnd w:id="3072"/>
      <w:bookmarkEnd w:id="3073"/>
      <w:bookmarkEnd w:id="3074"/>
      <w:bookmarkEnd w:id="3075"/>
      <w:bookmarkEnd w:id="3076"/>
    </w:p>
    <w:p w14:paraId="1AF8392A" w14:textId="77777777" w:rsidR="0036005C" w:rsidRPr="00DF6DD6" w:rsidRDefault="0036005C" w:rsidP="00EA1C6C"/>
    <w:p w14:paraId="5FEB12C5" w14:textId="1606320E" w:rsidR="0036005C" w:rsidRPr="00DF6DD6" w:rsidRDefault="0036005C" w:rsidP="000623E6">
      <w:pPr>
        <w:pStyle w:val="Heading8"/>
      </w:pPr>
      <w:bookmarkStart w:id="3077" w:name="_Toc21345708"/>
      <w:bookmarkStart w:id="3078" w:name="_Toc29806557"/>
      <w:bookmarkStart w:id="3079" w:name="_Toc37256090"/>
      <w:bookmarkStart w:id="3080" w:name="_Toc37256431"/>
      <w:bookmarkStart w:id="3081" w:name="_Toc45890263"/>
      <w:bookmarkStart w:id="3082" w:name="_Toc52382088"/>
      <w:bookmarkStart w:id="3083" w:name="_Toc61375187"/>
      <w:bookmarkStart w:id="3084" w:name="_Toc67936540"/>
      <w:bookmarkStart w:id="3085" w:name="_Toc67937432"/>
      <w:bookmarkStart w:id="3086" w:name="historyclause"/>
      <w:r w:rsidRPr="00DF6DD6">
        <w:t>Annex K:</w:t>
      </w:r>
      <w:r w:rsidR="000623E6">
        <w:tab/>
      </w:r>
      <w:r w:rsidR="00FE55F8" w:rsidRPr="00DF6DD6">
        <w:t>Void</w:t>
      </w:r>
      <w:bookmarkEnd w:id="3077"/>
      <w:bookmarkEnd w:id="3078"/>
      <w:bookmarkEnd w:id="3079"/>
      <w:bookmarkEnd w:id="3080"/>
      <w:bookmarkEnd w:id="3081"/>
      <w:bookmarkEnd w:id="3082"/>
      <w:bookmarkEnd w:id="3083"/>
      <w:bookmarkEnd w:id="3084"/>
      <w:bookmarkEnd w:id="3085"/>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87" w:name="_Toc21345709"/>
      <w:bookmarkStart w:id="3088" w:name="_Toc29806558"/>
      <w:bookmarkStart w:id="3089" w:name="_Toc37256091"/>
      <w:bookmarkStart w:id="3090" w:name="_Toc37256432"/>
      <w:bookmarkStart w:id="3091" w:name="_Toc45890264"/>
      <w:bookmarkStart w:id="3092" w:name="_Toc52382089"/>
      <w:bookmarkStart w:id="3093" w:name="_Toc61375188"/>
      <w:bookmarkStart w:id="3094" w:name="_Toc67936541"/>
      <w:bookmarkStart w:id="3095" w:name="_Toc67937433"/>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87"/>
      <w:bookmarkEnd w:id="3088"/>
      <w:bookmarkEnd w:id="3089"/>
      <w:bookmarkEnd w:id="3090"/>
      <w:bookmarkEnd w:id="3091"/>
      <w:bookmarkEnd w:id="3092"/>
      <w:bookmarkEnd w:id="3093"/>
      <w:bookmarkEnd w:id="3094"/>
      <w:bookmarkEnd w:id="3095"/>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096"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096"/>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4D526A">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4D526A">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4D526A">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4D526A">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4D526A">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4D526A">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4D526A">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4D526A">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4D526A">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4D526A">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4D526A">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4D526A">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4D526A">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4D526A">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00"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4D526A">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00"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4D526A">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00"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bookmarkEnd w:id="3086"/>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3047F" w14:textId="77777777" w:rsidR="003C77C1" w:rsidRDefault="003C77C1">
      <w:r>
        <w:separator/>
      </w:r>
    </w:p>
    <w:p w14:paraId="55D0748C" w14:textId="77777777" w:rsidR="003C77C1" w:rsidRDefault="003C77C1"/>
  </w:endnote>
  <w:endnote w:type="continuationSeparator" w:id="0">
    <w:p w14:paraId="4DA3436C" w14:textId="77777777" w:rsidR="003C77C1" w:rsidRDefault="003C77C1">
      <w:r>
        <w:continuationSeparator/>
      </w:r>
    </w:p>
    <w:p w14:paraId="0B5E761B" w14:textId="77777777" w:rsidR="003C77C1" w:rsidRDefault="003C7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3C77C1" w:rsidRDefault="003C77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0E67" w14:textId="77777777" w:rsidR="003C77C1" w:rsidRDefault="003C77C1">
      <w:r>
        <w:separator/>
      </w:r>
    </w:p>
    <w:p w14:paraId="56A38013" w14:textId="77777777" w:rsidR="003C77C1" w:rsidRDefault="003C77C1"/>
  </w:footnote>
  <w:footnote w:type="continuationSeparator" w:id="0">
    <w:p w14:paraId="02281DAE" w14:textId="77777777" w:rsidR="003C77C1" w:rsidRDefault="003C77C1">
      <w:r>
        <w:continuationSeparator/>
      </w:r>
    </w:p>
    <w:p w14:paraId="58074A97" w14:textId="77777777" w:rsidR="003C77C1" w:rsidRDefault="003C7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3C77C1" w:rsidRDefault="003C77C1"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4ED45367" w:rsidR="003C77C1" w:rsidRDefault="003C77C1"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D3A">
      <w:rPr>
        <w:rFonts w:ascii="Arial" w:hAnsi="Arial" w:cs="Arial"/>
        <w:b/>
        <w:noProof/>
        <w:sz w:val="18"/>
        <w:szCs w:val="18"/>
      </w:rPr>
      <w:t>Release 15</w:t>
    </w:r>
    <w:r>
      <w:rPr>
        <w:rFonts w:ascii="Arial" w:hAnsi="Arial" w:cs="Arial"/>
        <w:b/>
        <w:sz w:val="18"/>
        <w:szCs w:val="18"/>
      </w:rPr>
      <w:fldChar w:fldCharType="end"/>
    </w:r>
  </w:p>
  <w:p w14:paraId="403969E5" w14:textId="38C25613" w:rsidR="003C77C1" w:rsidRDefault="003C77C1"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D3A">
      <w:rPr>
        <w:rFonts w:ascii="Arial" w:hAnsi="Arial" w:cs="Arial"/>
        <w:b/>
        <w:noProof/>
        <w:sz w:val="18"/>
        <w:szCs w:val="18"/>
      </w:rPr>
      <w:t>3GPP TS 38.101-3 V15.13.0 (2021-03)</w:t>
    </w:r>
    <w:r>
      <w:rPr>
        <w:rFonts w:ascii="Arial" w:hAnsi="Arial" w:cs="Arial"/>
        <w:b/>
        <w:sz w:val="18"/>
        <w:szCs w:val="18"/>
      </w:rPr>
      <w:fldChar w:fldCharType="end"/>
    </w:r>
  </w:p>
  <w:p w14:paraId="380FA2EB" w14:textId="77777777" w:rsidR="003C77C1" w:rsidRDefault="003C7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57110</Words>
  <Characters>325531</Characters>
  <Application>Microsoft Office Word</Application>
  <DocSecurity>0</DocSecurity>
  <Lines>2712</Lines>
  <Paragraphs>763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381878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cp:revision>
  <cp:lastPrinted>2019-01-18T19:05:00Z</cp:lastPrinted>
  <dcterms:created xsi:type="dcterms:W3CDTF">2021-04-08T12:07:00Z</dcterms:created>
  <dcterms:modified xsi:type="dcterms:W3CDTF">2021-04-08T12:08:00Z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