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554B681F"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D679DC">
              <w:t>11</w:t>
            </w:r>
            <w:r w:rsidRPr="00C04A08">
              <w:t>.</w:t>
            </w:r>
            <w:bookmarkEnd w:id="3"/>
            <w:r w:rsidR="008C73A0" w:rsidRPr="00C04A08">
              <w:t>0</w:t>
            </w:r>
            <w:r w:rsidRPr="00C04A08">
              <w:t xml:space="preserve"> </w:t>
            </w:r>
            <w:r w:rsidRPr="00C04A08">
              <w:rPr>
                <w:sz w:val="32"/>
              </w:rPr>
              <w:t>(</w:t>
            </w:r>
            <w:bookmarkStart w:id="4" w:name="issueDate"/>
            <w:r w:rsidR="00BA40C2" w:rsidRPr="00C04A08">
              <w:rPr>
                <w:sz w:val="32"/>
              </w:rPr>
              <w:t>202</w:t>
            </w:r>
            <w:r w:rsidR="00BA40C2">
              <w:rPr>
                <w:sz w:val="32"/>
              </w:rPr>
              <w:t>3</w:t>
            </w:r>
            <w:r w:rsidRPr="00C04A08">
              <w:rPr>
                <w:sz w:val="32"/>
              </w:rPr>
              <w:t>-</w:t>
            </w:r>
            <w:bookmarkEnd w:id="4"/>
            <w:r w:rsidR="00D679DC">
              <w:rPr>
                <w:sz w:val="32"/>
              </w:rPr>
              <w:t>09</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33EFDF6C" w:rsidR="00E16509" w:rsidRPr="00C04A08" w:rsidRDefault="00E16509" w:rsidP="00133525">
            <w:pPr>
              <w:pStyle w:val="FP"/>
              <w:jc w:val="center"/>
              <w:rPr>
                <w:noProof/>
                <w:sz w:val="18"/>
              </w:rPr>
            </w:pPr>
            <w:r w:rsidRPr="00C04A08">
              <w:rPr>
                <w:noProof/>
                <w:sz w:val="18"/>
              </w:rPr>
              <w:t xml:space="preserve">© </w:t>
            </w:r>
            <w:r w:rsidR="00BA40C2" w:rsidRPr="00C04A08">
              <w:rPr>
                <w:noProof/>
                <w:sz w:val="18"/>
              </w:rPr>
              <w:t>202</w:t>
            </w:r>
            <w:r w:rsidR="00BA40C2">
              <w:rPr>
                <w:noProof/>
                <w:sz w:val="18"/>
              </w:rPr>
              <w:t>3</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722D528B" w14:textId="6BF79976" w:rsidR="00B42773" w:rsidRDefault="00B42773">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_Toc145916572 \h </w:instrText>
      </w:r>
      <w:r>
        <w:fldChar w:fldCharType="separate"/>
      </w:r>
      <w:r>
        <w:t>21</w:t>
      </w:r>
      <w:r>
        <w:fldChar w:fldCharType="end"/>
      </w:r>
    </w:p>
    <w:p w14:paraId="4FC49F5F" w14:textId="12C493FF" w:rsidR="00B42773" w:rsidRDefault="00B42773">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_Toc145916573 \h </w:instrText>
      </w:r>
      <w:r>
        <w:fldChar w:fldCharType="separate"/>
      </w:r>
      <w:r>
        <w:t>23</w:t>
      </w:r>
      <w:r>
        <w:fldChar w:fldCharType="end"/>
      </w:r>
    </w:p>
    <w:p w14:paraId="4522E989" w14:textId="299F383E" w:rsidR="00B42773" w:rsidRDefault="00B42773">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_Toc145916574 \h </w:instrText>
      </w:r>
      <w:r>
        <w:fldChar w:fldCharType="separate"/>
      </w:r>
      <w:r>
        <w:t>23</w:t>
      </w:r>
      <w:r>
        <w:fldChar w:fldCharType="end"/>
      </w:r>
    </w:p>
    <w:p w14:paraId="6766076E" w14:textId="2A1ED2CF" w:rsidR="00B42773" w:rsidRDefault="00B42773">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_Toc145916575 \h </w:instrText>
      </w:r>
      <w:r>
        <w:fldChar w:fldCharType="separate"/>
      </w:r>
      <w:r>
        <w:t>24</w:t>
      </w:r>
      <w:r>
        <w:fldChar w:fldCharType="end"/>
      </w:r>
    </w:p>
    <w:p w14:paraId="5037FEEC" w14:textId="0726726E" w:rsidR="00B42773" w:rsidRDefault="00B42773">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_Toc145916576 \h </w:instrText>
      </w:r>
      <w:r>
        <w:fldChar w:fldCharType="separate"/>
      </w:r>
      <w:r>
        <w:t>24</w:t>
      </w:r>
      <w:r>
        <w:fldChar w:fldCharType="end"/>
      </w:r>
    </w:p>
    <w:p w14:paraId="0F3B7629" w14:textId="37D7BF20" w:rsidR="00B42773" w:rsidRDefault="00B42773">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_Toc145916577 \h </w:instrText>
      </w:r>
      <w:r>
        <w:fldChar w:fldCharType="separate"/>
      </w:r>
      <w:r>
        <w:t>25</w:t>
      </w:r>
      <w:r>
        <w:fldChar w:fldCharType="end"/>
      </w:r>
    </w:p>
    <w:p w14:paraId="7730AEE0" w14:textId="58ED1EE3" w:rsidR="00B42773" w:rsidRDefault="00B42773">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_Toc145916578 \h </w:instrText>
      </w:r>
      <w:r>
        <w:fldChar w:fldCharType="separate"/>
      </w:r>
      <w:r>
        <w:t>27</w:t>
      </w:r>
      <w:r>
        <w:fldChar w:fldCharType="end"/>
      </w:r>
    </w:p>
    <w:p w14:paraId="21B1B91E" w14:textId="3FC34E7E" w:rsidR="00B42773" w:rsidRDefault="00B42773">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_Toc145916579 \h </w:instrText>
      </w:r>
      <w:r>
        <w:fldChar w:fldCharType="separate"/>
      </w:r>
      <w:r>
        <w:t>29</w:t>
      </w:r>
      <w:r>
        <w:fldChar w:fldCharType="end"/>
      </w:r>
    </w:p>
    <w:p w14:paraId="3A17838C" w14:textId="1EEF40E3" w:rsidR="00B42773" w:rsidRDefault="00B42773">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_Toc145916580 \h </w:instrText>
      </w:r>
      <w:r>
        <w:fldChar w:fldCharType="separate"/>
      </w:r>
      <w:r>
        <w:t>29</w:t>
      </w:r>
      <w:r>
        <w:fldChar w:fldCharType="end"/>
      </w:r>
    </w:p>
    <w:p w14:paraId="331E6EEC" w14:textId="459632D0" w:rsidR="00B42773" w:rsidRDefault="00B42773">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_Toc145916581 \h </w:instrText>
      </w:r>
      <w:r>
        <w:fldChar w:fldCharType="separate"/>
      </w:r>
      <w:r>
        <w:t>29</w:t>
      </w:r>
      <w:r>
        <w:fldChar w:fldCharType="end"/>
      </w:r>
    </w:p>
    <w:p w14:paraId="31921E24" w14:textId="27139A37" w:rsidR="00B42773" w:rsidRDefault="00B42773">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Specification suffix information</w:t>
      </w:r>
      <w:r>
        <w:tab/>
      </w:r>
      <w:r>
        <w:fldChar w:fldCharType="begin"/>
      </w:r>
      <w:r>
        <w:instrText xml:space="preserve"> PAGEREF _Toc145916582 \h </w:instrText>
      </w:r>
      <w:r>
        <w:fldChar w:fldCharType="separate"/>
      </w:r>
      <w:r>
        <w:t>29</w:t>
      </w:r>
      <w:r>
        <w:fldChar w:fldCharType="end"/>
      </w:r>
    </w:p>
    <w:p w14:paraId="4D9B0CB7" w14:textId="6FF9240C" w:rsidR="00B42773" w:rsidRDefault="00B42773">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Operating bands and channel arrangement</w:t>
      </w:r>
      <w:r>
        <w:tab/>
      </w:r>
      <w:r>
        <w:fldChar w:fldCharType="begin"/>
      </w:r>
      <w:r>
        <w:instrText xml:space="preserve"> PAGEREF _Toc145916583 \h </w:instrText>
      </w:r>
      <w:r>
        <w:fldChar w:fldCharType="separate"/>
      </w:r>
      <w:r>
        <w:t>31</w:t>
      </w:r>
      <w:r>
        <w:fldChar w:fldCharType="end"/>
      </w:r>
    </w:p>
    <w:p w14:paraId="5043A6D1" w14:textId="2635ED3E" w:rsidR="00B42773" w:rsidRDefault="00B42773">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_Toc145916584 \h </w:instrText>
      </w:r>
      <w:r>
        <w:fldChar w:fldCharType="separate"/>
      </w:r>
      <w:r>
        <w:t>31</w:t>
      </w:r>
      <w:r>
        <w:fldChar w:fldCharType="end"/>
      </w:r>
    </w:p>
    <w:p w14:paraId="4E636DB3" w14:textId="3E34AC0C" w:rsidR="00B42773" w:rsidRDefault="00B42773">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Operating bands</w:t>
      </w:r>
      <w:r>
        <w:tab/>
      </w:r>
      <w:r>
        <w:fldChar w:fldCharType="begin"/>
      </w:r>
      <w:r>
        <w:instrText xml:space="preserve"> PAGEREF _Toc145916585 \h </w:instrText>
      </w:r>
      <w:r>
        <w:fldChar w:fldCharType="separate"/>
      </w:r>
      <w:r>
        <w:t>31</w:t>
      </w:r>
      <w:r>
        <w:fldChar w:fldCharType="end"/>
      </w:r>
    </w:p>
    <w:p w14:paraId="57745AB2" w14:textId="756C21A8" w:rsidR="00B42773" w:rsidRDefault="00B42773">
      <w:pPr>
        <w:pStyle w:val="TOC2"/>
        <w:rPr>
          <w:rFonts w:asciiTheme="minorHAnsi" w:eastAsiaTheme="minorEastAsia" w:hAnsiTheme="minorHAnsi" w:cstheme="minorBidi"/>
          <w:kern w:val="2"/>
          <w:sz w:val="22"/>
          <w:szCs w:val="22"/>
          <w:lang w:eastAsia="en-GB"/>
          <w14:ligatures w14:val="standardContextual"/>
        </w:rPr>
      </w:pPr>
      <w:r>
        <w:t>5.2A</w:t>
      </w:r>
      <w:r>
        <w:rPr>
          <w:rFonts w:asciiTheme="minorHAnsi" w:eastAsiaTheme="minorEastAsia" w:hAnsiTheme="minorHAnsi" w:cstheme="minorBidi"/>
          <w:kern w:val="2"/>
          <w:sz w:val="22"/>
          <w:szCs w:val="22"/>
          <w:lang w:eastAsia="en-GB"/>
          <w14:ligatures w14:val="standardContextual"/>
        </w:rPr>
        <w:tab/>
      </w:r>
      <w:r>
        <w:t>Operating bands for CA</w:t>
      </w:r>
      <w:r>
        <w:tab/>
      </w:r>
      <w:r>
        <w:fldChar w:fldCharType="begin"/>
      </w:r>
      <w:r>
        <w:instrText xml:space="preserve"> PAGEREF _Toc145916586 \h </w:instrText>
      </w:r>
      <w:r>
        <w:fldChar w:fldCharType="separate"/>
      </w:r>
      <w:r>
        <w:t>31</w:t>
      </w:r>
      <w:r>
        <w:fldChar w:fldCharType="end"/>
      </w:r>
    </w:p>
    <w:p w14:paraId="25C8435F" w14:textId="0B409778" w:rsidR="00B42773" w:rsidRDefault="00B42773">
      <w:pPr>
        <w:pStyle w:val="TOC3"/>
        <w:rPr>
          <w:rFonts w:asciiTheme="minorHAnsi" w:eastAsiaTheme="minorEastAsia" w:hAnsiTheme="minorHAnsi" w:cstheme="minorBidi"/>
          <w:kern w:val="2"/>
          <w:sz w:val="22"/>
          <w:szCs w:val="22"/>
          <w:lang w:eastAsia="en-GB"/>
          <w14:ligatures w14:val="standardContextual"/>
        </w:rPr>
      </w:pPr>
      <w:r>
        <w:t>5.2A.1</w:t>
      </w:r>
      <w:r>
        <w:rPr>
          <w:rFonts w:asciiTheme="minorHAnsi" w:eastAsiaTheme="minorEastAsia" w:hAnsiTheme="minorHAnsi" w:cstheme="minorBidi"/>
          <w:kern w:val="2"/>
          <w:sz w:val="22"/>
          <w:szCs w:val="22"/>
          <w:lang w:eastAsia="en-GB"/>
          <w14:ligatures w14:val="standardContextual"/>
        </w:rPr>
        <w:tab/>
      </w:r>
      <w:r>
        <w:t>Intra-band CA</w:t>
      </w:r>
      <w:r>
        <w:tab/>
      </w:r>
      <w:r>
        <w:fldChar w:fldCharType="begin"/>
      </w:r>
      <w:r>
        <w:instrText xml:space="preserve"> PAGEREF _Toc145916587 \h </w:instrText>
      </w:r>
      <w:r>
        <w:fldChar w:fldCharType="separate"/>
      </w:r>
      <w:r>
        <w:t>31</w:t>
      </w:r>
      <w:r>
        <w:fldChar w:fldCharType="end"/>
      </w:r>
    </w:p>
    <w:p w14:paraId="0ECD4BC9" w14:textId="384A0E1B" w:rsidR="00B42773" w:rsidRDefault="00B42773">
      <w:pPr>
        <w:pStyle w:val="TOC3"/>
        <w:rPr>
          <w:rFonts w:asciiTheme="minorHAnsi" w:eastAsiaTheme="minorEastAsia" w:hAnsiTheme="minorHAnsi" w:cstheme="minorBidi"/>
          <w:kern w:val="2"/>
          <w:sz w:val="22"/>
          <w:szCs w:val="22"/>
          <w:lang w:eastAsia="en-GB"/>
          <w14:ligatures w14:val="standardContextual"/>
        </w:rPr>
      </w:pPr>
      <w:r>
        <w:t>5.2A.2</w:t>
      </w:r>
      <w:r>
        <w:rPr>
          <w:rFonts w:asciiTheme="minorHAnsi" w:eastAsiaTheme="minorEastAsia" w:hAnsiTheme="minorHAnsi" w:cstheme="minorBidi"/>
          <w:kern w:val="2"/>
          <w:sz w:val="22"/>
          <w:szCs w:val="22"/>
          <w:lang w:eastAsia="en-GB"/>
          <w14:ligatures w14:val="standardContextual"/>
        </w:rPr>
        <w:tab/>
      </w:r>
      <w:r>
        <w:t>Inter-band CA</w:t>
      </w:r>
      <w:r>
        <w:tab/>
      </w:r>
      <w:r>
        <w:fldChar w:fldCharType="begin"/>
      </w:r>
      <w:r>
        <w:instrText xml:space="preserve"> PAGEREF _Toc145916588 \h </w:instrText>
      </w:r>
      <w:r>
        <w:fldChar w:fldCharType="separate"/>
      </w:r>
      <w:r>
        <w:t>32</w:t>
      </w:r>
      <w:r>
        <w:fldChar w:fldCharType="end"/>
      </w:r>
    </w:p>
    <w:p w14:paraId="74E1214D" w14:textId="77B2D6A0" w:rsidR="00B42773" w:rsidRDefault="00B42773">
      <w:pPr>
        <w:pStyle w:val="TOC2"/>
        <w:rPr>
          <w:rFonts w:asciiTheme="minorHAnsi" w:eastAsiaTheme="minorEastAsia" w:hAnsiTheme="minorHAnsi" w:cstheme="minorBidi"/>
          <w:kern w:val="2"/>
          <w:sz w:val="22"/>
          <w:szCs w:val="22"/>
          <w:lang w:eastAsia="en-GB"/>
          <w14:ligatures w14:val="standardContextual"/>
        </w:rPr>
      </w:pPr>
      <w:r>
        <w:t>5.2D</w:t>
      </w:r>
      <w:r>
        <w:rPr>
          <w:rFonts w:asciiTheme="minorHAnsi" w:eastAsiaTheme="minorEastAsia" w:hAnsiTheme="minorHAnsi" w:cstheme="minorBidi"/>
          <w:kern w:val="2"/>
          <w:sz w:val="22"/>
          <w:szCs w:val="22"/>
          <w:lang w:eastAsia="en-GB"/>
          <w14:ligatures w14:val="standardContextual"/>
        </w:rPr>
        <w:tab/>
      </w:r>
      <w:r>
        <w:t>Operating bands for UL MIMO</w:t>
      </w:r>
      <w:r>
        <w:tab/>
      </w:r>
      <w:r>
        <w:fldChar w:fldCharType="begin"/>
      </w:r>
      <w:r>
        <w:instrText xml:space="preserve"> PAGEREF _Toc145916589 \h </w:instrText>
      </w:r>
      <w:r>
        <w:fldChar w:fldCharType="separate"/>
      </w:r>
      <w:r>
        <w:t>32</w:t>
      </w:r>
      <w:r>
        <w:fldChar w:fldCharType="end"/>
      </w:r>
    </w:p>
    <w:p w14:paraId="7BC78B84" w14:textId="3B5695C2" w:rsidR="00B42773" w:rsidRDefault="00B42773">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UE Channel bandwidth</w:t>
      </w:r>
      <w:r>
        <w:tab/>
      </w:r>
      <w:r>
        <w:fldChar w:fldCharType="begin"/>
      </w:r>
      <w:r>
        <w:instrText xml:space="preserve"> PAGEREF _Toc145916590 \h </w:instrText>
      </w:r>
      <w:r>
        <w:fldChar w:fldCharType="separate"/>
      </w:r>
      <w:r>
        <w:t>32</w:t>
      </w:r>
      <w:r>
        <w:fldChar w:fldCharType="end"/>
      </w:r>
    </w:p>
    <w:p w14:paraId="31405398" w14:textId="674DD0C2" w:rsidR="00B42773" w:rsidRDefault="00B42773">
      <w:pPr>
        <w:pStyle w:val="TOC3"/>
        <w:rPr>
          <w:rFonts w:asciiTheme="minorHAnsi" w:eastAsiaTheme="minorEastAsia" w:hAnsiTheme="minorHAnsi" w:cstheme="minorBidi"/>
          <w:kern w:val="2"/>
          <w:sz w:val="22"/>
          <w:szCs w:val="22"/>
          <w:lang w:eastAsia="en-GB"/>
          <w14:ligatures w14:val="standardContextual"/>
        </w:rPr>
      </w:pPr>
      <w:r w:rsidRPr="00C532E2">
        <w:rPr>
          <w:rFonts w:eastAsia="Yu Mincho"/>
        </w:rPr>
        <w:t>5.3.1</w:t>
      </w:r>
      <w:r>
        <w:rPr>
          <w:rFonts w:asciiTheme="minorHAnsi" w:eastAsiaTheme="minorEastAsia" w:hAnsiTheme="minorHAnsi" w:cstheme="minorBidi"/>
          <w:kern w:val="2"/>
          <w:sz w:val="22"/>
          <w:szCs w:val="22"/>
          <w:lang w:eastAsia="en-GB"/>
          <w14:ligatures w14:val="standardContextual"/>
        </w:rPr>
        <w:tab/>
      </w:r>
      <w:r w:rsidRPr="00C532E2">
        <w:rPr>
          <w:rFonts w:eastAsia="Yu Mincho"/>
        </w:rPr>
        <w:t>General</w:t>
      </w:r>
      <w:r>
        <w:tab/>
      </w:r>
      <w:r>
        <w:fldChar w:fldCharType="begin"/>
      </w:r>
      <w:r>
        <w:instrText xml:space="preserve"> PAGEREF _Toc145916591 \h </w:instrText>
      </w:r>
      <w:r>
        <w:fldChar w:fldCharType="separate"/>
      </w:r>
      <w:r>
        <w:t>32</w:t>
      </w:r>
      <w:r>
        <w:fldChar w:fldCharType="end"/>
      </w:r>
    </w:p>
    <w:p w14:paraId="0BD3C5D0" w14:textId="5B001BD6" w:rsidR="00B42773" w:rsidRDefault="00B42773">
      <w:pPr>
        <w:pStyle w:val="TOC3"/>
        <w:rPr>
          <w:rFonts w:asciiTheme="minorHAnsi" w:eastAsiaTheme="minorEastAsia" w:hAnsiTheme="minorHAnsi" w:cstheme="minorBidi"/>
          <w:kern w:val="2"/>
          <w:sz w:val="22"/>
          <w:szCs w:val="22"/>
          <w:lang w:eastAsia="en-GB"/>
          <w14:ligatures w14:val="standardContextual"/>
        </w:rPr>
      </w:pPr>
      <w:r w:rsidRPr="00C532E2">
        <w:rPr>
          <w:rFonts w:eastAsia="Yu Mincho"/>
        </w:rPr>
        <w:t>5.3.2</w:t>
      </w:r>
      <w:r>
        <w:rPr>
          <w:rFonts w:asciiTheme="minorHAnsi" w:eastAsiaTheme="minorEastAsia" w:hAnsiTheme="minorHAnsi" w:cstheme="minorBidi"/>
          <w:kern w:val="2"/>
          <w:sz w:val="22"/>
          <w:szCs w:val="22"/>
          <w:lang w:eastAsia="en-GB"/>
          <w14:ligatures w14:val="standardContextual"/>
        </w:rPr>
        <w:tab/>
      </w:r>
      <w:r w:rsidRPr="00C532E2">
        <w:rPr>
          <w:rFonts w:eastAsia="Yu Mincho"/>
        </w:rPr>
        <w:t>Maximum transmission bandwidth configuration</w:t>
      </w:r>
      <w:r>
        <w:tab/>
      </w:r>
      <w:r>
        <w:fldChar w:fldCharType="begin"/>
      </w:r>
      <w:r>
        <w:instrText xml:space="preserve"> PAGEREF _Toc145916592 \h </w:instrText>
      </w:r>
      <w:r>
        <w:fldChar w:fldCharType="separate"/>
      </w:r>
      <w:r>
        <w:t>33</w:t>
      </w:r>
      <w:r>
        <w:fldChar w:fldCharType="end"/>
      </w:r>
    </w:p>
    <w:p w14:paraId="56587D00" w14:textId="4D7DE79D" w:rsidR="00B42773" w:rsidRDefault="00B42773">
      <w:pPr>
        <w:pStyle w:val="TOC3"/>
        <w:rPr>
          <w:rFonts w:asciiTheme="minorHAnsi" w:eastAsiaTheme="minorEastAsia" w:hAnsiTheme="minorHAnsi" w:cstheme="minorBidi"/>
          <w:kern w:val="2"/>
          <w:sz w:val="22"/>
          <w:szCs w:val="22"/>
          <w:lang w:eastAsia="en-GB"/>
          <w14:ligatures w14:val="standardContextual"/>
        </w:rPr>
      </w:pPr>
      <w:r w:rsidRPr="00C532E2">
        <w:rPr>
          <w:rFonts w:eastAsia="Yu Mincho"/>
        </w:rPr>
        <w:t>5.3.3</w:t>
      </w:r>
      <w:r>
        <w:rPr>
          <w:rFonts w:asciiTheme="minorHAnsi" w:eastAsiaTheme="minorEastAsia" w:hAnsiTheme="minorHAnsi" w:cstheme="minorBidi"/>
          <w:kern w:val="2"/>
          <w:sz w:val="22"/>
          <w:szCs w:val="22"/>
          <w:lang w:eastAsia="en-GB"/>
          <w14:ligatures w14:val="standardContextual"/>
        </w:rPr>
        <w:tab/>
      </w:r>
      <w:r w:rsidRPr="00C532E2">
        <w:rPr>
          <w:rFonts w:eastAsia="Yu Mincho"/>
        </w:rPr>
        <w:t>Minimum guardband and transmission bandwidth configuration</w:t>
      </w:r>
      <w:r>
        <w:tab/>
      </w:r>
      <w:r>
        <w:fldChar w:fldCharType="begin"/>
      </w:r>
      <w:r>
        <w:instrText xml:space="preserve"> PAGEREF _Toc145916593 \h </w:instrText>
      </w:r>
      <w:r>
        <w:fldChar w:fldCharType="separate"/>
      </w:r>
      <w:r>
        <w:t>33</w:t>
      </w:r>
      <w:r>
        <w:fldChar w:fldCharType="end"/>
      </w:r>
    </w:p>
    <w:p w14:paraId="1BC04AEF" w14:textId="0A58A889" w:rsidR="00B42773" w:rsidRDefault="00B42773">
      <w:pPr>
        <w:pStyle w:val="TOC3"/>
        <w:rPr>
          <w:rFonts w:asciiTheme="minorHAnsi" w:eastAsiaTheme="minorEastAsia" w:hAnsiTheme="minorHAnsi" w:cstheme="minorBidi"/>
          <w:kern w:val="2"/>
          <w:sz w:val="22"/>
          <w:szCs w:val="22"/>
          <w:lang w:eastAsia="en-GB"/>
          <w14:ligatures w14:val="standardContextual"/>
        </w:rPr>
      </w:pPr>
      <w:r w:rsidRPr="00C532E2">
        <w:rPr>
          <w:rFonts w:eastAsia="Yu Mincho"/>
        </w:rPr>
        <w:t>5.3.4</w:t>
      </w:r>
      <w:r>
        <w:rPr>
          <w:rFonts w:asciiTheme="minorHAnsi" w:eastAsiaTheme="minorEastAsia" w:hAnsiTheme="minorHAnsi" w:cstheme="minorBidi"/>
          <w:kern w:val="2"/>
          <w:sz w:val="22"/>
          <w:szCs w:val="22"/>
          <w:lang w:eastAsia="en-GB"/>
          <w14:ligatures w14:val="standardContextual"/>
        </w:rPr>
        <w:tab/>
      </w:r>
      <w:r w:rsidRPr="00C532E2">
        <w:rPr>
          <w:rFonts w:eastAsia="Yu Mincho"/>
        </w:rPr>
        <w:t>RB alignment</w:t>
      </w:r>
      <w:r>
        <w:tab/>
      </w:r>
      <w:r>
        <w:fldChar w:fldCharType="begin"/>
      </w:r>
      <w:r>
        <w:instrText xml:space="preserve"> PAGEREF _Toc145916594 \h </w:instrText>
      </w:r>
      <w:r>
        <w:fldChar w:fldCharType="separate"/>
      </w:r>
      <w:r>
        <w:t>35</w:t>
      </w:r>
      <w:r>
        <w:fldChar w:fldCharType="end"/>
      </w:r>
    </w:p>
    <w:p w14:paraId="3B0775D0" w14:textId="5E1C56F1" w:rsidR="00B42773" w:rsidRDefault="00B42773">
      <w:pPr>
        <w:pStyle w:val="TOC2"/>
        <w:rPr>
          <w:rFonts w:asciiTheme="minorHAnsi" w:eastAsiaTheme="minorEastAsia" w:hAnsiTheme="minorHAnsi" w:cstheme="minorBidi"/>
          <w:kern w:val="2"/>
          <w:sz w:val="22"/>
          <w:szCs w:val="22"/>
          <w:lang w:eastAsia="en-GB"/>
          <w14:ligatures w14:val="standardContextual"/>
        </w:rPr>
      </w:pPr>
      <w:r>
        <w:t>5.3A</w:t>
      </w:r>
      <w:r>
        <w:rPr>
          <w:rFonts w:asciiTheme="minorHAnsi" w:eastAsiaTheme="minorEastAsia" w:hAnsiTheme="minorHAnsi" w:cstheme="minorBidi"/>
          <w:kern w:val="2"/>
          <w:sz w:val="22"/>
          <w:szCs w:val="22"/>
          <w:lang w:eastAsia="en-GB"/>
          <w14:ligatures w14:val="standardContextual"/>
        </w:rPr>
        <w:tab/>
      </w:r>
      <w:r>
        <w:t>UE channel bandwidth for CA</w:t>
      </w:r>
      <w:r>
        <w:tab/>
      </w:r>
      <w:r>
        <w:fldChar w:fldCharType="begin"/>
      </w:r>
      <w:r>
        <w:instrText xml:space="preserve"> PAGEREF _Toc145916595 \h </w:instrText>
      </w:r>
      <w:r>
        <w:fldChar w:fldCharType="separate"/>
      </w:r>
      <w:r>
        <w:t>36</w:t>
      </w:r>
      <w:r>
        <w:fldChar w:fldCharType="end"/>
      </w:r>
    </w:p>
    <w:p w14:paraId="283F6EE0" w14:textId="75EE81DD" w:rsidR="00B42773" w:rsidRDefault="00B42773">
      <w:pPr>
        <w:pStyle w:val="TOC3"/>
        <w:rPr>
          <w:rFonts w:asciiTheme="minorHAnsi" w:eastAsiaTheme="minorEastAsia" w:hAnsiTheme="minorHAnsi" w:cstheme="minorBidi"/>
          <w:kern w:val="2"/>
          <w:sz w:val="22"/>
          <w:szCs w:val="22"/>
          <w:lang w:eastAsia="en-GB"/>
          <w14:ligatures w14:val="standardContextual"/>
        </w:rPr>
      </w:pPr>
      <w:r>
        <w:t>5.3A.1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_Toc145916596 \h </w:instrText>
      </w:r>
      <w:r>
        <w:fldChar w:fldCharType="separate"/>
      </w:r>
      <w:r>
        <w:t>36</w:t>
      </w:r>
      <w:r>
        <w:fldChar w:fldCharType="end"/>
      </w:r>
    </w:p>
    <w:p w14:paraId="248D57B3" w14:textId="6519D40E" w:rsidR="00B42773" w:rsidRDefault="00B42773">
      <w:pPr>
        <w:pStyle w:val="TOC3"/>
        <w:rPr>
          <w:rFonts w:asciiTheme="minorHAnsi" w:eastAsiaTheme="minorEastAsia" w:hAnsiTheme="minorHAnsi" w:cstheme="minorBidi"/>
          <w:kern w:val="2"/>
          <w:sz w:val="22"/>
          <w:szCs w:val="22"/>
          <w:lang w:eastAsia="en-GB"/>
          <w14:ligatures w14:val="standardContextual"/>
        </w:rPr>
      </w:pPr>
      <w:r>
        <w:t>5.3A.2</w:t>
      </w:r>
      <w:r>
        <w:rPr>
          <w:rFonts w:asciiTheme="minorHAnsi" w:eastAsiaTheme="minorEastAsia" w:hAnsiTheme="minorHAnsi" w:cstheme="minorBidi"/>
          <w:kern w:val="2"/>
          <w:sz w:val="22"/>
          <w:szCs w:val="22"/>
          <w:lang w:eastAsia="en-GB"/>
          <w14:ligatures w14:val="standardContextual"/>
        </w:rPr>
        <w:tab/>
      </w:r>
      <w:r>
        <w:t>Minimum guardband and transmission bandwidth configuration for CA</w:t>
      </w:r>
      <w:r>
        <w:tab/>
      </w:r>
      <w:r>
        <w:fldChar w:fldCharType="begin"/>
      </w:r>
      <w:r>
        <w:instrText xml:space="preserve"> PAGEREF _Toc145916597 \h </w:instrText>
      </w:r>
      <w:r>
        <w:fldChar w:fldCharType="separate"/>
      </w:r>
      <w:r>
        <w:t>36</w:t>
      </w:r>
      <w:r>
        <w:fldChar w:fldCharType="end"/>
      </w:r>
    </w:p>
    <w:p w14:paraId="5D6A3D13" w14:textId="63F17F71" w:rsidR="00B42773" w:rsidRDefault="00B42773">
      <w:pPr>
        <w:pStyle w:val="TOC3"/>
        <w:rPr>
          <w:rFonts w:asciiTheme="minorHAnsi" w:eastAsiaTheme="minorEastAsia" w:hAnsiTheme="minorHAnsi" w:cstheme="minorBidi"/>
          <w:kern w:val="2"/>
          <w:sz w:val="22"/>
          <w:szCs w:val="22"/>
          <w:lang w:eastAsia="en-GB"/>
          <w14:ligatures w14:val="standardContextual"/>
        </w:rPr>
      </w:pPr>
      <w:r>
        <w:t>5.3A.3</w:t>
      </w:r>
      <w:r>
        <w:rPr>
          <w:rFonts w:asciiTheme="minorHAnsi" w:eastAsiaTheme="minorEastAsia" w:hAnsiTheme="minorHAnsi" w:cstheme="minorBidi"/>
          <w:kern w:val="2"/>
          <w:sz w:val="22"/>
          <w:szCs w:val="22"/>
          <w:lang w:eastAsia="en-GB"/>
          <w14:ligatures w14:val="standardContextual"/>
        </w:rPr>
        <w:tab/>
      </w:r>
      <w:r>
        <w:t>RB alignment with different numerologies for CA</w:t>
      </w:r>
      <w:r>
        <w:tab/>
      </w:r>
      <w:r>
        <w:fldChar w:fldCharType="begin"/>
      </w:r>
      <w:r>
        <w:instrText xml:space="preserve"> PAGEREF _Toc145916598 \h </w:instrText>
      </w:r>
      <w:r>
        <w:fldChar w:fldCharType="separate"/>
      </w:r>
      <w:r>
        <w:t>37</w:t>
      </w:r>
      <w:r>
        <w:fldChar w:fldCharType="end"/>
      </w:r>
    </w:p>
    <w:p w14:paraId="4FB5F3F1" w14:textId="57015930" w:rsidR="00B42773" w:rsidRDefault="00B42773">
      <w:pPr>
        <w:pStyle w:val="TOC3"/>
        <w:rPr>
          <w:rFonts w:asciiTheme="minorHAnsi" w:eastAsiaTheme="minorEastAsia" w:hAnsiTheme="minorHAnsi" w:cstheme="minorBidi"/>
          <w:kern w:val="2"/>
          <w:sz w:val="22"/>
          <w:szCs w:val="22"/>
          <w:lang w:eastAsia="en-GB"/>
          <w14:ligatures w14:val="standardContextual"/>
        </w:rPr>
      </w:pPr>
      <w:r>
        <w:t>5.3A.4</w:t>
      </w:r>
      <w:r>
        <w:rPr>
          <w:rFonts w:asciiTheme="minorHAnsi" w:eastAsiaTheme="minorEastAsia" w:hAnsiTheme="minorHAnsi" w:cstheme="minorBidi"/>
          <w:kern w:val="2"/>
          <w:sz w:val="22"/>
          <w:szCs w:val="22"/>
          <w:lang w:eastAsia="en-GB"/>
          <w14:ligatures w14:val="standardContextual"/>
        </w:rPr>
        <w:tab/>
      </w:r>
      <w:r>
        <w:t>UE channel bandwidth per operating band for CA</w:t>
      </w:r>
      <w:r>
        <w:tab/>
      </w:r>
      <w:r>
        <w:fldChar w:fldCharType="begin"/>
      </w:r>
      <w:r>
        <w:instrText xml:space="preserve"> PAGEREF _Toc145916599 \h </w:instrText>
      </w:r>
      <w:r>
        <w:fldChar w:fldCharType="separate"/>
      </w:r>
      <w:r>
        <w:t>37</w:t>
      </w:r>
      <w:r>
        <w:fldChar w:fldCharType="end"/>
      </w:r>
    </w:p>
    <w:p w14:paraId="125C4FED" w14:textId="7DF1BE12" w:rsidR="00B42773" w:rsidRDefault="00B42773">
      <w:pPr>
        <w:pStyle w:val="TOC2"/>
        <w:rPr>
          <w:rFonts w:asciiTheme="minorHAnsi" w:eastAsiaTheme="minorEastAsia" w:hAnsiTheme="minorHAnsi" w:cstheme="minorBidi"/>
          <w:kern w:val="2"/>
          <w:sz w:val="22"/>
          <w:szCs w:val="22"/>
          <w:lang w:eastAsia="en-GB"/>
          <w14:ligatures w14:val="standardContextual"/>
        </w:rPr>
      </w:pPr>
      <w:r>
        <w:t>5.3D</w:t>
      </w:r>
      <w:r>
        <w:rPr>
          <w:rFonts w:asciiTheme="minorHAnsi" w:eastAsiaTheme="minorEastAsia" w:hAnsiTheme="minorHAnsi" w:cstheme="minorBidi"/>
          <w:kern w:val="2"/>
          <w:sz w:val="22"/>
          <w:szCs w:val="22"/>
          <w:lang w:eastAsia="en-GB"/>
          <w14:ligatures w14:val="standardContextual"/>
        </w:rPr>
        <w:tab/>
      </w:r>
      <w:r>
        <w:t>Channel bandwidth for UL MIMO</w:t>
      </w:r>
      <w:r>
        <w:tab/>
      </w:r>
      <w:r>
        <w:fldChar w:fldCharType="begin"/>
      </w:r>
      <w:r>
        <w:instrText xml:space="preserve"> PAGEREF _Toc145916600 \h </w:instrText>
      </w:r>
      <w:r>
        <w:fldChar w:fldCharType="separate"/>
      </w:r>
      <w:r>
        <w:t>40</w:t>
      </w:r>
      <w:r>
        <w:fldChar w:fldCharType="end"/>
      </w:r>
    </w:p>
    <w:p w14:paraId="7A72F5BC" w14:textId="24B18B2F" w:rsidR="00B42773" w:rsidRDefault="00B42773">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Channel arrangement</w:t>
      </w:r>
      <w:r>
        <w:tab/>
      </w:r>
      <w:r>
        <w:fldChar w:fldCharType="begin"/>
      </w:r>
      <w:r>
        <w:instrText xml:space="preserve"> PAGEREF _Toc145916601 \h </w:instrText>
      </w:r>
      <w:r>
        <w:fldChar w:fldCharType="separate"/>
      </w:r>
      <w:r>
        <w:t>40</w:t>
      </w:r>
      <w:r>
        <w:fldChar w:fldCharType="end"/>
      </w:r>
    </w:p>
    <w:p w14:paraId="274A27CE" w14:textId="693E5440" w:rsidR="00B42773" w:rsidRDefault="00B42773">
      <w:pPr>
        <w:pStyle w:val="TOC3"/>
        <w:rPr>
          <w:rFonts w:asciiTheme="minorHAnsi" w:eastAsiaTheme="minorEastAsia" w:hAnsiTheme="minorHAnsi" w:cstheme="minorBidi"/>
          <w:kern w:val="2"/>
          <w:sz w:val="22"/>
          <w:szCs w:val="22"/>
          <w:lang w:eastAsia="en-GB"/>
          <w14:ligatures w14:val="standardContextual"/>
        </w:rPr>
      </w:pPr>
      <w:r w:rsidRPr="00C532E2">
        <w:rPr>
          <w:rFonts w:eastAsia="Yu Mincho"/>
        </w:rPr>
        <w:t>5.4.1</w:t>
      </w:r>
      <w:r>
        <w:rPr>
          <w:rFonts w:asciiTheme="minorHAnsi" w:eastAsiaTheme="minorEastAsia" w:hAnsiTheme="minorHAnsi" w:cstheme="minorBidi"/>
          <w:kern w:val="2"/>
          <w:sz w:val="22"/>
          <w:szCs w:val="22"/>
          <w:lang w:eastAsia="en-GB"/>
          <w14:ligatures w14:val="standardContextual"/>
        </w:rPr>
        <w:tab/>
      </w:r>
      <w:r w:rsidRPr="00C532E2">
        <w:rPr>
          <w:rFonts w:eastAsia="Yu Mincho"/>
        </w:rPr>
        <w:t>Channel spacing</w:t>
      </w:r>
      <w:r>
        <w:tab/>
      </w:r>
      <w:r>
        <w:fldChar w:fldCharType="begin"/>
      </w:r>
      <w:r>
        <w:instrText xml:space="preserve"> PAGEREF _Toc145916602 \h </w:instrText>
      </w:r>
      <w:r>
        <w:fldChar w:fldCharType="separate"/>
      </w:r>
      <w:r>
        <w:t>40</w:t>
      </w:r>
      <w:r>
        <w:fldChar w:fldCharType="end"/>
      </w:r>
    </w:p>
    <w:p w14:paraId="62E5E313" w14:textId="21F4B111"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Yu Mincho"/>
        </w:rPr>
        <w:t>5.4.1.1</w:t>
      </w:r>
      <w:r>
        <w:rPr>
          <w:rFonts w:asciiTheme="minorHAnsi" w:eastAsiaTheme="minorEastAsia" w:hAnsiTheme="minorHAnsi" w:cstheme="minorBidi"/>
          <w:kern w:val="2"/>
          <w:sz w:val="22"/>
          <w:szCs w:val="22"/>
          <w:lang w:eastAsia="en-GB"/>
          <w14:ligatures w14:val="standardContextual"/>
        </w:rPr>
        <w:tab/>
      </w:r>
      <w:r w:rsidRPr="00C532E2">
        <w:rPr>
          <w:rFonts w:eastAsia="Yu Mincho"/>
        </w:rPr>
        <w:t>Channel spacing for adjacent NR carriers</w:t>
      </w:r>
      <w:r>
        <w:tab/>
      </w:r>
      <w:r>
        <w:fldChar w:fldCharType="begin"/>
      </w:r>
      <w:r>
        <w:instrText xml:space="preserve"> PAGEREF _Toc145916603 \h </w:instrText>
      </w:r>
      <w:r>
        <w:fldChar w:fldCharType="separate"/>
      </w:r>
      <w:r>
        <w:t>40</w:t>
      </w:r>
      <w:r>
        <w:fldChar w:fldCharType="end"/>
      </w:r>
    </w:p>
    <w:p w14:paraId="2845368E" w14:textId="400C0496" w:rsidR="00B42773" w:rsidRDefault="00B42773">
      <w:pPr>
        <w:pStyle w:val="TOC3"/>
        <w:rPr>
          <w:rFonts w:asciiTheme="minorHAnsi" w:eastAsiaTheme="minorEastAsia" w:hAnsiTheme="minorHAnsi" w:cstheme="minorBidi"/>
          <w:kern w:val="2"/>
          <w:sz w:val="22"/>
          <w:szCs w:val="22"/>
          <w:lang w:eastAsia="en-GB"/>
          <w14:ligatures w14:val="standardContextual"/>
        </w:rPr>
      </w:pPr>
      <w:r w:rsidRPr="00C532E2">
        <w:rPr>
          <w:rFonts w:eastAsia="Yu Mincho"/>
        </w:rPr>
        <w:t>5.4.2</w:t>
      </w:r>
      <w:r>
        <w:rPr>
          <w:rFonts w:asciiTheme="minorHAnsi" w:eastAsiaTheme="minorEastAsia" w:hAnsiTheme="minorHAnsi" w:cstheme="minorBidi"/>
          <w:kern w:val="2"/>
          <w:sz w:val="22"/>
          <w:szCs w:val="22"/>
          <w:lang w:eastAsia="en-GB"/>
          <w14:ligatures w14:val="standardContextual"/>
        </w:rPr>
        <w:tab/>
      </w:r>
      <w:r w:rsidRPr="00C532E2">
        <w:rPr>
          <w:rFonts w:eastAsia="Yu Mincho"/>
        </w:rPr>
        <w:t>Channel raster</w:t>
      </w:r>
      <w:r>
        <w:tab/>
      </w:r>
      <w:r>
        <w:fldChar w:fldCharType="begin"/>
      </w:r>
      <w:r>
        <w:instrText xml:space="preserve"> PAGEREF _Toc145916604 \h </w:instrText>
      </w:r>
      <w:r>
        <w:fldChar w:fldCharType="separate"/>
      </w:r>
      <w:r>
        <w:t>41</w:t>
      </w:r>
      <w:r>
        <w:fldChar w:fldCharType="end"/>
      </w:r>
    </w:p>
    <w:p w14:paraId="024AB996" w14:textId="0A74D775"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Yu Mincho"/>
        </w:rPr>
        <w:t>5.4.2.1</w:t>
      </w:r>
      <w:r>
        <w:rPr>
          <w:rFonts w:asciiTheme="minorHAnsi" w:eastAsiaTheme="minorEastAsia" w:hAnsiTheme="minorHAnsi" w:cstheme="minorBidi"/>
          <w:kern w:val="2"/>
          <w:sz w:val="22"/>
          <w:szCs w:val="22"/>
          <w:lang w:eastAsia="en-GB"/>
          <w14:ligatures w14:val="standardContextual"/>
        </w:rPr>
        <w:tab/>
      </w:r>
      <w:r w:rsidRPr="00C532E2">
        <w:rPr>
          <w:rFonts w:eastAsia="Yu Mincho"/>
        </w:rPr>
        <w:t>NR-ARFCN and channel raster</w:t>
      </w:r>
      <w:r>
        <w:tab/>
      </w:r>
      <w:r>
        <w:fldChar w:fldCharType="begin"/>
      </w:r>
      <w:r>
        <w:instrText xml:space="preserve"> PAGEREF _Toc145916605 \h </w:instrText>
      </w:r>
      <w:r>
        <w:fldChar w:fldCharType="separate"/>
      </w:r>
      <w:r>
        <w:t>41</w:t>
      </w:r>
      <w:r>
        <w:fldChar w:fldCharType="end"/>
      </w:r>
    </w:p>
    <w:p w14:paraId="07BE545C" w14:textId="13CF0C22"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Yu Mincho"/>
        </w:rPr>
        <w:t>5.4.2.2</w:t>
      </w:r>
      <w:r>
        <w:rPr>
          <w:rFonts w:asciiTheme="minorHAnsi" w:eastAsiaTheme="minorEastAsia" w:hAnsiTheme="minorHAnsi" w:cstheme="minorBidi"/>
          <w:kern w:val="2"/>
          <w:sz w:val="22"/>
          <w:szCs w:val="22"/>
          <w:lang w:eastAsia="en-GB"/>
          <w14:ligatures w14:val="standardContextual"/>
        </w:rPr>
        <w:tab/>
      </w:r>
      <w:r w:rsidRPr="00C532E2">
        <w:rPr>
          <w:rFonts w:eastAsia="Yu Mincho"/>
        </w:rPr>
        <w:t>Channel raster to resource element mapping</w:t>
      </w:r>
      <w:r>
        <w:tab/>
      </w:r>
      <w:r>
        <w:fldChar w:fldCharType="begin"/>
      </w:r>
      <w:r>
        <w:instrText xml:space="preserve"> PAGEREF _Toc145916606 \h </w:instrText>
      </w:r>
      <w:r>
        <w:fldChar w:fldCharType="separate"/>
      </w:r>
      <w:r>
        <w:t>41</w:t>
      </w:r>
      <w:r>
        <w:fldChar w:fldCharType="end"/>
      </w:r>
    </w:p>
    <w:p w14:paraId="2BB70EFD" w14:textId="05C62324"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Yu Mincho"/>
        </w:rPr>
        <w:t>5.4.2.3</w:t>
      </w:r>
      <w:r>
        <w:rPr>
          <w:rFonts w:asciiTheme="minorHAnsi" w:eastAsiaTheme="minorEastAsia" w:hAnsiTheme="minorHAnsi" w:cstheme="minorBidi"/>
          <w:kern w:val="2"/>
          <w:sz w:val="22"/>
          <w:szCs w:val="22"/>
          <w:lang w:eastAsia="en-GB"/>
          <w14:ligatures w14:val="standardContextual"/>
        </w:rPr>
        <w:tab/>
      </w:r>
      <w:r w:rsidRPr="00C532E2">
        <w:rPr>
          <w:rFonts w:eastAsia="Yu Mincho"/>
        </w:rPr>
        <w:t>Channel raster entries for each operating band</w:t>
      </w:r>
      <w:r>
        <w:tab/>
      </w:r>
      <w:r>
        <w:fldChar w:fldCharType="begin"/>
      </w:r>
      <w:r>
        <w:instrText xml:space="preserve"> PAGEREF _Toc145916607 \h </w:instrText>
      </w:r>
      <w:r>
        <w:fldChar w:fldCharType="separate"/>
      </w:r>
      <w:r>
        <w:t>41</w:t>
      </w:r>
      <w:r>
        <w:fldChar w:fldCharType="end"/>
      </w:r>
    </w:p>
    <w:p w14:paraId="28C6C7E9" w14:textId="3E486E47" w:rsidR="00B42773" w:rsidRDefault="00B42773">
      <w:pPr>
        <w:pStyle w:val="TOC3"/>
        <w:rPr>
          <w:rFonts w:asciiTheme="minorHAnsi" w:eastAsiaTheme="minorEastAsia" w:hAnsiTheme="minorHAnsi" w:cstheme="minorBidi"/>
          <w:kern w:val="2"/>
          <w:sz w:val="22"/>
          <w:szCs w:val="22"/>
          <w:lang w:eastAsia="en-GB"/>
          <w14:ligatures w14:val="standardContextual"/>
        </w:rPr>
      </w:pPr>
      <w:r w:rsidRPr="00C532E2">
        <w:rPr>
          <w:rFonts w:eastAsia="Yu Mincho"/>
        </w:rPr>
        <w:t>5.4.3</w:t>
      </w:r>
      <w:r>
        <w:rPr>
          <w:rFonts w:asciiTheme="minorHAnsi" w:eastAsiaTheme="minorEastAsia" w:hAnsiTheme="minorHAnsi" w:cstheme="minorBidi"/>
          <w:kern w:val="2"/>
          <w:sz w:val="22"/>
          <w:szCs w:val="22"/>
          <w:lang w:eastAsia="en-GB"/>
          <w14:ligatures w14:val="standardContextual"/>
        </w:rPr>
        <w:tab/>
      </w:r>
      <w:r w:rsidRPr="00C532E2">
        <w:rPr>
          <w:rFonts w:eastAsia="Yu Mincho"/>
        </w:rPr>
        <w:t>Synchronization raster</w:t>
      </w:r>
      <w:r>
        <w:tab/>
      </w:r>
      <w:r>
        <w:fldChar w:fldCharType="begin"/>
      </w:r>
      <w:r>
        <w:instrText xml:space="preserve"> PAGEREF _Toc145916608 \h </w:instrText>
      </w:r>
      <w:r>
        <w:fldChar w:fldCharType="separate"/>
      </w:r>
      <w:r>
        <w:t>42</w:t>
      </w:r>
      <w:r>
        <w:fldChar w:fldCharType="end"/>
      </w:r>
    </w:p>
    <w:p w14:paraId="6CEFEF39" w14:textId="389274A1"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Yu Mincho"/>
        </w:rPr>
        <w:t>5.4.3.1</w:t>
      </w:r>
      <w:r>
        <w:rPr>
          <w:rFonts w:asciiTheme="minorHAnsi" w:eastAsiaTheme="minorEastAsia" w:hAnsiTheme="minorHAnsi" w:cstheme="minorBidi"/>
          <w:kern w:val="2"/>
          <w:sz w:val="22"/>
          <w:szCs w:val="22"/>
          <w:lang w:eastAsia="en-GB"/>
          <w14:ligatures w14:val="standardContextual"/>
        </w:rPr>
        <w:tab/>
      </w:r>
      <w:r w:rsidRPr="00C532E2">
        <w:rPr>
          <w:rFonts w:eastAsia="Yu Mincho"/>
        </w:rPr>
        <w:t>Synchronization raster and numbering</w:t>
      </w:r>
      <w:r>
        <w:tab/>
      </w:r>
      <w:r>
        <w:fldChar w:fldCharType="begin"/>
      </w:r>
      <w:r>
        <w:instrText xml:space="preserve"> PAGEREF _Toc145916609 \h </w:instrText>
      </w:r>
      <w:r>
        <w:fldChar w:fldCharType="separate"/>
      </w:r>
      <w:r>
        <w:t>42</w:t>
      </w:r>
      <w:r>
        <w:fldChar w:fldCharType="end"/>
      </w:r>
    </w:p>
    <w:p w14:paraId="4BB96165" w14:textId="51694D08"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Yu Mincho"/>
        </w:rPr>
        <w:t>5.4.3.2</w:t>
      </w:r>
      <w:r>
        <w:rPr>
          <w:rFonts w:asciiTheme="minorHAnsi" w:eastAsiaTheme="minorEastAsia" w:hAnsiTheme="minorHAnsi" w:cstheme="minorBidi"/>
          <w:kern w:val="2"/>
          <w:sz w:val="22"/>
          <w:szCs w:val="22"/>
          <w:lang w:eastAsia="en-GB"/>
          <w14:ligatures w14:val="standardContextual"/>
        </w:rPr>
        <w:tab/>
      </w:r>
      <w:r w:rsidRPr="00C532E2">
        <w:rPr>
          <w:rFonts w:eastAsia="Yu Mincho"/>
        </w:rPr>
        <w:t>Synchronization raster to synchronization block resource element mapping</w:t>
      </w:r>
      <w:r>
        <w:tab/>
      </w:r>
      <w:r>
        <w:fldChar w:fldCharType="begin"/>
      </w:r>
      <w:r>
        <w:instrText xml:space="preserve"> PAGEREF _Toc145916610 \h </w:instrText>
      </w:r>
      <w:r>
        <w:fldChar w:fldCharType="separate"/>
      </w:r>
      <w:r>
        <w:t>42</w:t>
      </w:r>
      <w:r>
        <w:fldChar w:fldCharType="end"/>
      </w:r>
    </w:p>
    <w:p w14:paraId="21DA2F58" w14:textId="653E92CF"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Yu Mincho"/>
        </w:rPr>
        <w:t>5.4.3.3</w:t>
      </w:r>
      <w:r>
        <w:rPr>
          <w:rFonts w:asciiTheme="minorHAnsi" w:eastAsiaTheme="minorEastAsia" w:hAnsiTheme="minorHAnsi" w:cstheme="minorBidi"/>
          <w:kern w:val="2"/>
          <w:sz w:val="22"/>
          <w:szCs w:val="22"/>
          <w:lang w:eastAsia="en-GB"/>
          <w14:ligatures w14:val="standardContextual"/>
        </w:rPr>
        <w:tab/>
      </w:r>
      <w:r w:rsidRPr="00C532E2">
        <w:rPr>
          <w:rFonts w:eastAsia="Yu Mincho"/>
        </w:rPr>
        <w:t>Synchronization raster entries for each operating band</w:t>
      </w:r>
      <w:r>
        <w:tab/>
      </w:r>
      <w:r>
        <w:fldChar w:fldCharType="begin"/>
      </w:r>
      <w:r>
        <w:instrText xml:space="preserve"> PAGEREF _Toc145916611 \h </w:instrText>
      </w:r>
      <w:r>
        <w:fldChar w:fldCharType="separate"/>
      </w:r>
      <w:r>
        <w:t>43</w:t>
      </w:r>
      <w:r>
        <w:fldChar w:fldCharType="end"/>
      </w:r>
    </w:p>
    <w:p w14:paraId="4A56F9AB" w14:textId="02554A8B" w:rsidR="00B42773" w:rsidRDefault="00B42773">
      <w:pPr>
        <w:pStyle w:val="TOC2"/>
        <w:rPr>
          <w:rFonts w:asciiTheme="minorHAnsi" w:eastAsiaTheme="minorEastAsia" w:hAnsiTheme="minorHAnsi" w:cstheme="minorBidi"/>
          <w:kern w:val="2"/>
          <w:sz w:val="22"/>
          <w:szCs w:val="22"/>
          <w:lang w:eastAsia="en-GB"/>
          <w14:ligatures w14:val="standardContextual"/>
        </w:rPr>
      </w:pPr>
      <w:r>
        <w:t>5.4A</w:t>
      </w:r>
      <w:r>
        <w:rPr>
          <w:rFonts w:asciiTheme="minorHAnsi" w:eastAsiaTheme="minorEastAsia" w:hAnsiTheme="minorHAnsi" w:cstheme="minorBidi"/>
          <w:kern w:val="2"/>
          <w:sz w:val="22"/>
          <w:szCs w:val="22"/>
          <w:lang w:eastAsia="en-GB"/>
          <w14:ligatures w14:val="standardContextual"/>
        </w:rPr>
        <w:tab/>
      </w:r>
      <w:r>
        <w:t>Channel arrangement for CA</w:t>
      </w:r>
      <w:r>
        <w:tab/>
      </w:r>
      <w:r>
        <w:fldChar w:fldCharType="begin"/>
      </w:r>
      <w:r>
        <w:instrText xml:space="preserve"> PAGEREF _Toc145916612 \h </w:instrText>
      </w:r>
      <w:r>
        <w:fldChar w:fldCharType="separate"/>
      </w:r>
      <w:r>
        <w:t>43</w:t>
      </w:r>
      <w:r>
        <w:fldChar w:fldCharType="end"/>
      </w:r>
    </w:p>
    <w:p w14:paraId="05B4DF87" w14:textId="29165E50" w:rsidR="00B42773" w:rsidRDefault="00B42773">
      <w:pPr>
        <w:pStyle w:val="TOC3"/>
        <w:rPr>
          <w:rFonts w:asciiTheme="minorHAnsi" w:eastAsiaTheme="minorEastAsia" w:hAnsiTheme="minorHAnsi" w:cstheme="minorBidi"/>
          <w:kern w:val="2"/>
          <w:sz w:val="22"/>
          <w:szCs w:val="22"/>
          <w:lang w:eastAsia="en-GB"/>
          <w14:ligatures w14:val="standardContextual"/>
        </w:rPr>
      </w:pPr>
      <w:r w:rsidRPr="00C532E2">
        <w:rPr>
          <w:rFonts w:eastAsia="Yu Mincho"/>
        </w:rPr>
        <w:t>5.4A.1</w:t>
      </w:r>
      <w:r>
        <w:rPr>
          <w:rFonts w:asciiTheme="minorHAnsi" w:eastAsiaTheme="minorEastAsia" w:hAnsiTheme="minorHAnsi" w:cstheme="minorBidi"/>
          <w:kern w:val="2"/>
          <w:sz w:val="22"/>
          <w:szCs w:val="22"/>
          <w:lang w:eastAsia="en-GB"/>
          <w14:ligatures w14:val="standardContextual"/>
        </w:rPr>
        <w:tab/>
      </w:r>
      <w:r w:rsidRPr="00C532E2">
        <w:rPr>
          <w:rFonts w:eastAsia="Yu Mincho"/>
        </w:rPr>
        <w:t>Channel spacing for CA</w:t>
      </w:r>
      <w:r>
        <w:tab/>
      </w:r>
      <w:r>
        <w:fldChar w:fldCharType="begin"/>
      </w:r>
      <w:r>
        <w:instrText xml:space="preserve"> PAGEREF _Toc145916613 \h </w:instrText>
      </w:r>
      <w:r>
        <w:fldChar w:fldCharType="separate"/>
      </w:r>
      <w:r>
        <w:t>43</w:t>
      </w:r>
      <w:r>
        <w:fldChar w:fldCharType="end"/>
      </w:r>
    </w:p>
    <w:p w14:paraId="06EFFFAF" w14:textId="3164841B" w:rsidR="00B42773" w:rsidRDefault="00B42773">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Configurations</w:t>
      </w:r>
      <w:r>
        <w:tab/>
      </w:r>
      <w:r>
        <w:fldChar w:fldCharType="begin"/>
      </w:r>
      <w:r>
        <w:instrText xml:space="preserve"> PAGEREF _Toc145916614 \h </w:instrText>
      </w:r>
      <w:r>
        <w:fldChar w:fldCharType="separate"/>
      </w:r>
      <w:r>
        <w:t>45</w:t>
      </w:r>
      <w:r>
        <w:fldChar w:fldCharType="end"/>
      </w:r>
    </w:p>
    <w:p w14:paraId="4030948C" w14:textId="1227479D" w:rsidR="00B42773" w:rsidRDefault="00B42773">
      <w:pPr>
        <w:pStyle w:val="TOC2"/>
        <w:rPr>
          <w:rFonts w:asciiTheme="minorHAnsi" w:eastAsiaTheme="minorEastAsia" w:hAnsiTheme="minorHAnsi" w:cstheme="minorBidi"/>
          <w:kern w:val="2"/>
          <w:sz w:val="22"/>
          <w:szCs w:val="22"/>
          <w:lang w:eastAsia="en-GB"/>
          <w14:ligatures w14:val="standardContextual"/>
        </w:rPr>
      </w:pPr>
      <w:r>
        <w:t>5.5A</w:t>
      </w:r>
      <w:r>
        <w:rPr>
          <w:rFonts w:asciiTheme="minorHAnsi" w:eastAsiaTheme="minorEastAsia" w:hAnsiTheme="minorHAnsi" w:cstheme="minorBidi"/>
          <w:kern w:val="2"/>
          <w:sz w:val="22"/>
          <w:szCs w:val="22"/>
          <w:lang w:eastAsia="en-GB"/>
          <w14:ligatures w14:val="standardContextual"/>
        </w:rPr>
        <w:tab/>
      </w:r>
      <w:r>
        <w:t>Configurations for CA</w:t>
      </w:r>
      <w:r>
        <w:tab/>
      </w:r>
      <w:r>
        <w:fldChar w:fldCharType="begin"/>
      </w:r>
      <w:r>
        <w:instrText xml:space="preserve"> PAGEREF _Toc145916615 \h </w:instrText>
      </w:r>
      <w:r>
        <w:fldChar w:fldCharType="separate"/>
      </w:r>
      <w:r>
        <w:t>45</w:t>
      </w:r>
      <w:r>
        <w:fldChar w:fldCharType="end"/>
      </w:r>
    </w:p>
    <w:p w14:paraId="22BF8CA3" w14:textId="225A930C" w:rsidR="00B42773" w:rsidRDefault="00B42773">
      <w:pPr>
        <w:pStyle w:val="TOC3"/>
        <w:rPr>
          <w:rFonts w:asciiTheme="minorHAnsi" w:eastAsiaTheme="minorEastAsia" w:hAnsiTheme="minorHAnsi" w:cstheme="minorBidi"/>
          <w:kern w:val="2"/>
          <w:sz w:val="22"/>
          <w:szCs w:val="22"/>
          <w:lang w:eastAsia="en-GB"/>
          <w14:ligatures w14:val="standardContextual"/>
        </w:rPr>
      </w:pPr>
      <w:r>
        <w:t>5.5A.1</w:t>
      </w:r>
      <w:r>
        <w:rPr>
          <w:rFonts w:asciiTheme="minorHAnsi" w:eastAsiaTheme="minorEastAsia" w:hAnsiTheme="minorHAnsi" w:cstheme="minorBidi"/>
          <w:kern w:val="2"/>
          <w:sz w:val="22"/>
          <w:szCs w:val="22"/>
          <w:lang w:eastAsia="en-GB"/>
          <w14:ligatures w14:val="standardContextual"/>
        </w:rPr>
        <w:tab/>
      </w:r>
      <w:r>
        <w:t>Configurations for intra-band contiguous CA</w:t>
      </w:r>
      <w:r>
        <w:tab/>
      </w:r>
      <w:r>
        <w:fldChar w:fldCharType="begin"/>
      </w:r>
      <w:r>
        <w:instrText xml:space="preserve"> PAGEREF _Toc145916616 \h </w:instrText>
      </w:r>
      <w:r>
        <w:fldChar w:fldCharType="separate"/>
      </w:r>
      <w:r>
        <w:t>45</w:t>
      </w:r>
      <w:r>
        <w:fldChar w:fldCharType="end"/>
      </w:r>
    </w:p>
    <w:p w14:paraId="29831186" w14:textId="01C4946F" w:rsidR="00B42773" w:rsidRDefault="00B42773">
      <w:pPr>
        <w:pStyle w:val="TOC3"/>
        <w:rPr>
          <w:rFonts w:asciiTheme="minorHAnsi" w:eastAsiaTheme="minorEastAsia" w:hAnsiTheme="minorHAnsi" w:cstheme="minorBidi"/>
          <w:kern w:val="2"/>
          <w:sz w:val="22"/>
          <w:szCs w:val="22"/>
          <w:lang w:eastAsia="en-GB"/>
          <w14:ligatures w14:val="standardContextual"/>
        </w:rPr>
      </w:pPr>
      <w:r>
        <w:t>5.5A.2</w:t>
      </w:r>
      <w:r>
        <w:rPr>
          <w:rFonts w:asciiTheme="minorHAnsi" w:eastAsiaTheme="minorEastAsia" w:hAnsiTheme="minorHAnsi" w:cstheme="minorBidi"/>
          <w:kern w:val="2"/>
          <w:sz w:val="22"/>
          <w:szCs w:val="22"/>
          <w:lang w:eastAsia="en-GB"/>
          <w14:ligatures w14:val="standardContextual"/>
        </w:rPr>
        <w:tab/>
      </w:r>
      <w:r>
        <w:t>Configurations for intra-band non-contiguous CA</w:t>
      </w:r>
      <w:r>
        <w:tab/>
      </w:r>
      <w:r>
        <w:fldChar w:fldCharType="begin"/>
      </w:r>
      <w:r>
        <w:instrText xml:space="preserve"> PAGEREF _Toc145916617 \h </w:instrText>
      </w:r>
      <w:r>
        <w:fldChar w:fldCharType="separate"/>
      </w:r>
      <w:r>
        <w:t>53</w:t>
      </w:r>
      <w:r>
        <w:fldChar w:fldCharType="end"/>
      </w:r>
    </w:p>
    <w:p w14:paraId="24440006" w14:textId="4C2AFB70" w:rsidR="00B42773" w:rsidRDefault="00B42773">
      <w:pPr>
        <w:pStyle w:val="TOC3"/>
        <w:rPr>
          <w:rFonts w:asciiTheme="minorHAnsi" w:eastAsiaTheme="minorEastAsia" w:hAnsiTheme="minorHAnsi" w:cstheme="minorBidi"/>
          <w:kern w:val="2"/>
          <w:sz w:val="22"/>
          <w:szCs w:val="22"/>
          <w:lang w:eastAsia="en-GB"/>
          <w14:ligatures w14:val="standardContextual"/>
        </w:rPr>
      </w:pPr>
      <w:r>
        <w:t>5.5A.3</w:t>
      </w:r>
      <w:r>
        <w:rPr>
          <w:rFonts w:asciiTheme="minorHAnsi" w:eastAsiaTheme="minorEastAsia" w:hAnsiTheme="minorHAnsi" w:cstheme="minorBidi"/>
          <w:kern w:val="2"/>
          <w:sz w:val="22"/>
          <w:szCs w:val="22"/>
          <w:lang w:eastAsia="en-GB"/>
          <w14:ligatures w14:val="standardContextual"/>
        </w:rPr>
        <w:tab/>
      </w:r>
      <w:r>
        <w:t>Configurations for inter-band CA</w:t>
      </w:r>
      <w:r>
        <w:tab/>
      </w:r>
      <w:r>
        <w:fldChar w:fldCharType="begin"/>
      </w:r>
      <w:r>
        <w:instrText xml:space="preserve"> PAGEREF _Toc145916618 \h </w:instrText>
      </w:r>
      <w:r>
        <w:fldChar w:fldCharType="separate"/>
      </w:r>
      <w:r>
        <w:t>62</w:t>
      </w:r>
      <w:r>
        <w:fldChar w:fldCharType="end"/>
      </w:r>
    </w:p>
    <w:p w14:paraId="5FC19E73" w14:textId="11F77F8B" w:rsidR="00B42773" w:rsidRDefault="00B42773">
      <w:pPr>
        <w:pStyle w:val="TOC2"/>
        <w:rPr>
          <w:rFonts w:asciiTheme="minorHAnsi" w:eastAsiaTheme="minorEastAsia" w:hAnsiTheme="minorHAnsi" w:cstheme="minorBidi"/>
          <w:kern w:val="2"/>
          <w:sz w:val="22"/>
          <w:szCs w:val="22"/>
          <w:lang w:eastAsia="en-GB"/>
          <w14:ligatures w14:val="standardContextual"/>
        </w:rPr>
      </w:pPr>
      <w:r>
        <w:t>5.5D</w:t>
      </w:r>
      <w:r>
        <w:rPr>
          <w:rFonts w:asciiTheme="minorHAnsi" w:eastAsiaTheme="minorEastAsia" w:hAnsiTheme="minorHAnsi" w:cstheme="minorBidi"/>
          <w:kern w:val="2"/>
          <w:sz w:val="22"/>
          <w:szCs w:val="22"/>
          <w:lang w:eastAsia="en-GB"/>
          <w14:ligatures w14:val="standardContextual"/>
        </w:rPr>
        <w:tab/>
      </w:r>
      <w:r>
        <w:t>Configurations for UL MIMO</w:t>
      </w:r>
      <w:r>
        <w:tab/>
      </w:r>
      <w:r>
        <w:fldChar w:fldCharType="begin"/>
      </w:r>
      <w:r>
        <w:instrText xml:space="preserve"> PAGEREF _Toc145916619 \h </w:instrText>
      </w:r>
      <w:r>
        <w:fldChar w:fldCharType="separate"/>
      </w:r>
      <w:r>
        <w:t>66</w:t>
      </w:r>
      <w:r>
        <w:fldChar w:fldCharType="end"/>
      </w:r>
    </w:p>
    <w:p w14:paraId="21E88B6E" w14:textId="7CAD21B0" w:rsidR="00B42773" w:rsidRDefault="00B42773">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Transmitter characteristics</w:t>
      </w:r>
      <w:r>
        <w:tab/>
      </w:r>
      <w:r>
        <w:fldChar w:fldCharType="begin"/>
      </w:r>
      <w:r>
        <w:instrText xml:space="preserve"> PAGEREF _Toc145916620 \h </w:instrText>
      </w:r>
      <w:r>
        <w:fldChar w:fldCharType="separate"/>
      </w:r>
      <w:r>
        <w:t>67</w:t>
      </w:r>
      <w:r>
        <w:fldChar w:fldCharType="end"/>
      </w:r>
    </w:p>
    <w:p w14:paraId="7139B2C8" w14:textId="47A0B0A9" w:rsidR="00B42773" w:rsidRDefault="00B42773">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_Toc145916621 \h </w:instrText>
      </w:r>
      <w:r>
        <w:fldChar w:fldCharType="separate"/>
      </w:r>
      <w:r>
        <w:t>67</w:t>
      </w:r>
      <w:r>
        <w:fldChar w:fldCharType="end"/>
      </w:r>
    </w:p>
    <w:p w14:paraId="4D8C88DC" w14:textId="168C1083" w:rsidR="00B42773" w:rsidRDefault="00B42773">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Transmitter power</w:t>
      </w:r>
      <w:r>
        <w:tab/>
      </w:r>
      <w:r>
        <w:fldChar w:fldCharType="begin"/>
      </w:r>
      <w:r>
        <w:instrText xml:space="preserve"> PAGEREF _Toc145916622 \h </w:instrText>
      </w:r>
      <w:r>
        <w:fldChar w:fldCharType="separate"/>
      </w:r>
      <w:r>
        <w:t>67</w:t>
      </w:r>
      <w:r>
        <w:fldChar w:fldCharType="end"/>
      </w:r>
    </w:p>
    <w:p w14:paraId="236B3079" w14:textId="58ABF8D6" w:rsidR="00B42773" w:rsidRDefault="00B42773">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UE maximum output power</w:t>
      </w:r>
      <w:r>
        <w:tab/>
      </w:r>
      <w:r>
        <w:fldChar w:fldCharType="begin"/>
      </w:r>
      <w:r>
        <w:instrText xml:space="preserve"> PAGEREF _Toc145916623 \h </w:instrText>
      </w:r>
      <w:r>
        <w:fldChar w:fldCharType="separate"/>
      </w:r>
      <w:r>
        <w:t>67</w:t>
      </w:r>
      <w:r>
        <w:fldChar w:fldCharType="end"/>
      </w:r>
    </w:p>
    <w:p w14:paraId="622F4F8C" w14:textId="23824FDE" w:rsidR="00B42773" w:rsidRDefault="00B42773">
      <w:pPr>
        <w:pStyle w:val="TOC4"/>
        <w:rPr>
          <w:rFonts w:asciiTheme="minorHAnsi" w:eastAsiaTheme="minorEastAsia" w:hAnsiTheme="minorHAnsi" w:cstheme="minorBidi"/>
          <w:kern w:val="2"/>
          <w:sz w:val="22"/>
          <w:szCs w:val="22"/>
          <w:lang w:eastAsia="en-GB"/>
          <w14:ligatures w14:val="standardContextual"/>
        </w:rPr>
      </w:pPr>
      <w:r>
        <w:t>6.2.1.0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_Toc145916624 \h </w:instrText>
      </w:r>
      <w:r>
        <w:fldChar w:fldCharType="separate"/>
      </w:r>
      <w:r>
        <w:t>67</w:t>
      </w:r>
      <w:r>
        <w:fldChar w:fldCharType="end"/>
      </w:r>
    </w:p>
    <w:p w14:paraId="4C0B9389" w14:textId="64A625F8" w:rsidR="00B42773" w:rsidRDefault="00B42773">
      <w:pPr>
        <w:pStyle w:val="TOC4"/>
        <w:rPr>
          <w:rFonts w:asciiTheme="minorHAnsi" w:eastAsiaTheme="minorEastAsia" w:hAnsiTheme="minorHAnsi" w:cstheme="minorBidi"/>
          <w:kern w:val="2"/>
          <w:sz w:val="22"/>
          <w:szCs w:val="22"/>
          <w:lang w:eastAsia="en-GB"/>
          <w14:ligatures w14:val="standardContextual"/>
        </w:rPr>
      </w:pPr>
      <w:r>
        <w:t>6.2.1.1</w:t>
      </w:r>
      <w:r>
        <w:rPr>
          <w:rFonts w:asciiTheme="minorHAnsi" w:eastAsiaTheme="minorEastAsia" w:hAnsiTheme="minorHAnsi" w:cstheme="minorBidi"/>
          <w:kern w:val="2"/>
          <w:sz w:val="22"/>
          <w:szCs w:val="22"/>
          <w:lang w:eastAsia="en-GB"/>
          <w14:ligatures w14:val="standardContextual"/>
        </w:rPr>
        <w:tab/>
      </w:r>
      <w:r>
        <w:t>UE maximum output power for power class 1</w:t>
      </w:r>
      <w:r>
        <w:tab/>
      </w:r>
      <w:r>
        <w:fldChar w:fldCharType="begin"/>
      </w:r>
      <w:r>
        <w:instrText xml:space="preserve"> PAGEREF _Toc145916625 \h </w:instrText>
      </w:r>
      <w:r>
        <w:fldChar w:fldCharType="separate"/>
      </w:r>
      <w:r>
        <w:t>67</w:t>
      </w:r>
      <w:r>
        <w:fldChar w:fldCharType="end"/>
      </w:r>
    </w:p>
    <w:p w14:paraId="7327DB43" w14:textId="1B88A342" w:rsidR="00B42773" w:rsidRDefault="00B42773">
      <w:pPr>
        <w:pStyle w:val="TOC4"/>
        <w:rPr>
          <w:rFonts w:asciiTheme="minorHAnsi" w:eastAsiaTheme="minorEastAsia" w:hAnsiTheme="minorHAnsi" w:cstheme="minorBidi"/>
          <w:kern w:val="2"/>
          <w:sz w:val="22"/>
          <w:szCs w:val="22"/>
          <w:lang w:eastAsia="en-GB"/>
          <w14:ligatures w14:val="standardContextual"/>
        </w:rPr>
      </w:pPr>
      <w:r>
        <w:lastRenderedPageBreak/>
        <w:t>6.2.1.2</w:t>
      </w:r>
      <w:r>
        <w:rPr>
          <w:rFonts w:asciiTheme="minorHAnsi" w:eastAsiaTheme="minorEastAsia" w:hAnsiTheme="minorHAnsi" w:cstheme="minorBidi"/>
          <w:kern w:val="2"/>
          <w:sz w:val="22"/>
          <w:szCs w:val="22"/>
          <w:lang w:eastAsia="en-GB"/>
          <w14:ligatures w14:val="standardContextual"/>
        </w:rPr>
        <w:tab/>
      </w:r>
      <w:r>
        <w:t>UE maximum output power for power class 2</w:t>
      </w:r>
      <w:r>
        <w:tab/>
      </w:r>
      <w:r>
        <w:fldChar w:fldCharType="begin"/>
      </w:r>
      <w:r>
        <w:instrText xml:space="preserve"> PAGEREF _Toc145916626 \h </w:instrText>
      </w:r>
      <w:r>
        <w:fldChar w:fldCharType="separate"/>
      </w:r>
      <w:r>
        <w:t>68</w:t>
      </w:r>
      <w:r>
        <w:fldChar w:fldCharType="end"/>
      </w:r>
    </w:p>
    <w:p w14:paraId="5B139A24" w14:textId="74F6BF7E" w:rsidR="00B42773" w:rsidRDefault="00B42773">
      <w:pPr>
        <w:pStyle w:val="TOC4"/>
        <w:rPr>
          <w:rFonts w:asciiTheme="minorHAnsi" w:eastAsiaTheme="minorEastAsia" w:hAnsiTheme="minorHAnsi" w:cstheme="minorBidi"/>
          <w:kern w:val="2"/>
          <w:sz w:val="22"/>
          <w:szCs w:val="22"/>
          <w:lang w:eastAsia="en-GB"/>
          <w14:ligatures w14:val="standardContextual"/>
        </w:rPr>
      </w:pPr>
      <w:r>
        <w:t>6.2.1.3</w:t>
      </w:r>
      <w:r>
        <w:rPr>
          <w:rFonts w:asciiTheme="minorHAnsi" w:eastAsiaTheme="minorEastAsia" w:hAnsiTheme="minorHAnsi" w:cstheme="minorBidi"/>
          <w:kern w:val="2"/>
          <w:sz w:val="22"/>
          <w:szCs w:val="22"/>
          <w:lang w:eastAsia="en-GB"/>
          <w14:ligatures w14:val="standardContextual"/>
        </w:rPr>
        <w:tab/>
      </w:r>
      <w:r>
        <w:t>UE maximum output power for power class 3</w:t>
      </w:r>
      <w:r>
        <w:tab/>
      </w:r>
      <w:r>
        <w:fldChar w:fldCharType="begin"/>
      </w:r>
      <w:r>
        <w:instrText xml:space="preserve"> PAGEREF _Toc145916627 \h </w:instrText>
      </w:r>
      <w:r>
        <w:fldChar w:fldCharType="separate"/>
      </w:r>
      <w:r>
        <w:t>69</w:t>
      </w:r>
      <w:r>
        <w:fldChar w:fldCharType="end"/>
      </w:r>
    </w:p>
    <w:p w14:paraId="1A0D3A36" w14:textId="4D921DB9" w:rsidR="00B42773" w:rsidRDefault="00B42773">
      <w:pPr>
        <w:pStyle w:val="TOC4"/>
        <w:rPr>
          <w:rFonts w:asciiTheme="minorHAnsi" w:eastAsiaTheme="minorEastAsia" w:hAnsiTheme="minorHAnsi" w:cstheme="minorBidi"/>
          <w:kern w:val="2"/>
          <w:sz w:val="22"/>
          <w:szCs w:val="22"/>
          <w:lang w:eastAsia="en-GB"/>
          <w14:ligatures w14:val="standardContextual"/>
        </w:rPr>
      </w:pPr>
      <w:r>
        <w:t>6.2.1.4</w:t>
      </w:r>
      <w:r>
        <w:rPr>
          <w:rFonts w:asciiTheme="minorHAnsi" w:eastAsiaTheme="minorEastAsia" w:hAnsiTheme="minorHAnsi" w:cstheme="minorBidi"/>
          <w:kern w:val="2"/>
          <w:sz w:val="22"/>
          <w:szCs w:val="22"/>
          <w:lang w:eastAsia="en-GB"/>
          <w14:ligatures w14:val="standardContextual"/>
        </w:rPr>
        <w:tab/>
      </w:r>
      <w:r>
        <w:t>UE maximum output power for power class 4</w:t>
      </w:r>
      <w:r>
        <w:tab/>
      </w:r>
      <w:r>
        <w:fldChar w:fldCharType="begin"/>
      </w:r>
      <w:r>
        <w:instrText xml:space="preserve"> PAGEREF _Toc145916628 \h </w:instrText>
      </w:r>
      <w:r>
        <w:fldChar w:fldCharType="separate"/>
      </w:r>
      <w:r>
        <w:t>71</w:t>
      </w:r>
      <w:r>
        <w:fldChar w:fldCharType="end"/>
      </w:r>
    </w:p>
    <w:p w14:paraId="087EE903" w14:textId="037462B3" w:rsidR="00B42773" w:rsidRDefault="00B42773">
      <w:pPr>
        <w:pStyle w:val="TOC4"/>
        <w:rPr>
          <w:rFonts w:asciiTheme="minorHAnsi" w:eastAsiaTheme="minorEastAsia" w:hAnsiTheme="minorHAnsi" w:cstheme="minorBidi"/>
          <w:kern w:val="2"/>
          <w:sz w:val="22"/>
          <w:szCs w:val="22"/>
          <w:lang w:eastAsia="en-GB"/>
          <w14:ligatures w14:val="standardContextual"/>
        </w:rPr>
      </w:pPr>
      <w:r>
        <w:t>6.2.1.5</w:t>
      </w:r>
      <w:r>
        <w:rPr>
          <w:rFonts w:asciiTheme="minorHAnsi" w:eastAsiaTheme="minorEastAsia" w:hAnsiTheme="minorHAnsi" w:cstheme="minorBidi"/>
          <w:kern w:val="2"/>
          <w:sz w:val="22"/>
          <w:szCs w:val="22"/>
          <w:lang w:eastAsia="en-GB"/>
          <w14:ligatures w14:val="standardContextual"/>
        </w:rPr>
        <w:tab/>
      </w:r>
      <w:r>
        <w:t>UE maximum output power for power class 5</w:t>
      </w:r>
      <w:r>
        <w:tab/>
      </w:r>
      <w:r>
        <w:fldChar w:fldCharType="begin"/>
      </w:r>
      <w:r>
        <w:instrText xml:space="preserve"> PAGEREF _Toc145916629 \h </w:instrText>
      </w:r>
      <w:r>
        <w:fldChar w:fldCharType="separate"/>
      </w:r>
      <w:r>
        <w:t>72</w:t>
      </w:r>
      <w:r>
        <w:fldChar w:fldCharType="end"/>
      </w:r>
    </w:p>
    <w:p w14:paraId="07BDBED5" w14:textId="3BFA8826" w:rsidR="00B42773" w:rsidRDefault="00B42773">
      <w:pPr>
        <w:pStyle w:val="TOC4"/>
        <w:rPr>
          <w:rFonts w:asciiTheme="minorHAnsi" w:eastAsiaTheme="minorEastAsia" w:hAnsiTheme="minorHAnsi" w:cstheme="minorBidi"/>
          <w:kern w:val="2"/>
          <w:sz w:val="22"/>
          <w:szCs w:val="22"/>
          <w:lang w:eastAsia="en-GB"/>
          <w14:ligatures w14:val="standardContextual"/>
        </w:rPr>
      </w:pPr>
      <w:r>
        <w:t>6.2.1.6</w:t>
      </w:r>
      <w:r>
        <w:rPr>
          <w:rFonts w:asciiTheme="minorHAnsi" w:eastAsiaTheme="minorEastAsia" w:hAnsiTheme="minorHAnsi" w:cstheme="minorBidi"/>
          <w:kern w:val="2"/>
          <w:sz w:val="22"/>
          <w:szCs w:val="22"/>
          <w:lang w:eastAsia="en-GB"/>
          <w14:ligatures w14:val="standardContextual"/>
        </w:rPr>
        <w:tab/>
      </w:r>
      <w:r>
        <w:t>UE maximum output power for power class 6</w:t>
      </w:r>
      <w:r>
        <w:tab/>
      </w:r>
      <w:r>
        <w:fldChar w:fldCharType="begin"/>
      </w:r>
      <w:r>
        <w:instrText xml:space="preserve"> PAGEREF _Toc145916630 \h </w:instrText>
      </w:r>
      <w:r>
        <w:fldChar w:fldCharType="separate"/>
      </w:r>
      <w:r>
        <w:t>73</w:t>
      </w:r>
      <w:r>
        <w:fldChar w:fldCharType="end"/>
      </w:r>
    </w:p>
    <w:p w14:paraId="154EA156" w14:textId="2BEEE24C" w:rsidR="00B42773" w:rsidRDefault="00B42773">
      <w:pPr>
        <w:pStyle w:val="TOC4"/>
        <w:rPr>
          <w:rFonts w:asciiTheme="minorHAnsi" w:eastAsiaTheme="minorEastAsia" w:hAnsiTheme="minorHAnsi" w:cstheme="minorBidi"/>
          <w:kern w:val="2"/>
          <w:sz w:val="22"/>
          <w:szCs w:val="22"/>
          <w:lang w:eastAsia="en-GB"/>
          <w14:ligatures w14:val="standardContextual"/>
        </w:rPr>
      </w:pPr>
      <w:r>
        <w:t>6.2.1.7</w:t>
      </w:r>
      <w:r>
        <w:rPr>
          <w:rFonts w:asciiTheme="minorHAnsi" w:eastAsiaTheme="minorEastAsia" w:hAnsiTheme="minorHAnsi" w:cstheme="minorBidi"/>
          <w:kern w:val="2"/>
          <w:sz w:val="22"/>
          <w:szCs w:val="22"/>
          <w:lang w:eastAsia="en-GB"/>
          <w14:ligatures w14:val="standardContextual"/>
        </w:rPr>
        <w:tab/>
      </w:r>
      <w:r>
        <w:t>UE maximum output power for power class 7</w:t>
      </w:r>
      <w:r>
        <w:tab/>
      </w:r>
      <w:r>
        <w:fldChar w:fldCharType="begin"/>
      </w:r>
      <w:r>
        <w:instrText xml:space="preserve"> PAGEREF _Toc145916631 \h </w:instrText>
      </w:r>
      <w:r>
        <w:fldChar w:fldCharType="separate"/>
      </w:r>
      <w:r>
        <w:t>74</w:t>
      </w:r>
      <w:r>
        <w:fldChar w:fldCharType="end"/>
      </w:r>
    </w:p>
    <w:p w14:paraId="04901D50" w14:textId="106EDF7F" w:rsidR="00B42773" w:rsidRDefault="00B42773">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UE maximum output power reduction</w:t>
      </w:r>
      <w:r>
        <w:tab/>
      </w:r>
      <w:r>
        <w:fldChar w:fldCharType="begin"/>
      </w:r>
      <w:r>
        <w:instrText xml:space="preserve"> PAGEREF _Toc145916632 \h </w:instrText>
      </w:r>
      <w:r>
        <w:fldChar w:fldCharType="separate"/>
      </w:r>
      <w:r>
        <w:t>75</w:t>
      </w:r>
      <w:r>
        <w:fldChar w:fldCharType="end"/>
      </w:r>
    </w:p>
    <w:p w14:paraId="27C13AF7" w14:textId="29D895C0"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6.2.2.0</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General</w:t>
      </w:r>
      <w:r>
        <w:tab/>
      </w:r>
      <w:r>
        <w:fldChar w:fldCharType="begin"/>
      </w:r>
      <w:r>
        <w:instrText xml:space="preserve"> PAGEREF _Toc145916633 \h </w:instrText>
      </w:r>
      <w:r>
        <w:fldChar w:fldCharType="separate"/>
      </w:r>
      <w:r>
        <w:t>75</w:t>
      </w:r>
      <w:r>
        <w:fldChar w:fldCharType="end"/>
      </w:r>
    </w:p>
    <w:p w14:paraId="3AFFD259" w14:textId="6CDB1A6D" w:rsidR="00B42773" w:rsidRDefault="00B42773">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UE maximum output power reduction for power class 1</w:t>
      </w:r>
      <w:r>
        <w:tab/>
      </w:r>
      <w:r>
        <w:fldChar w:fldCharType="begin"/>
      </w:r>
      <w:r>
        <w:instrText xml:space="preserve"> PAGEREF _Toc145916634 \h </w:instrText>
      </w:r>
      <w:r>
        <w:fldChar w:fldCharType="separate"/>
      </w:r>
      <w:r>
        <w:t>75</w:t>
      </w:r>
      <w:r>
        <w:fldChar w:fldCharType="end"/>
      </w:r>
    </w:p>
    <w:p w14:paraId="03357827" w14:textId="3ED36C39" w:rsidR="00B42773" w:rsidRDefault="00B42773">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UE maximum output power reduction for power class 2</w:t>
      </w:r>
      <w:r>
        <w:tab/>
      </w:r>
      <w:r>
        <w:fldChar w:fldCharType="begin"/>
      </w:r>
      <w:r>
        <w:instrText xml:space="preserve"> PAGEREF _Toc145916635 \h </w:instrText>
      </w:r>
      <w:r>
        <w:fldChar w:fldCharType="separate"/>
      </w:r>
      <w:r>
        <w:t>77</w:t>
      </w:r>
      <w:r>
        <w:fldChar w:fldCharType="end"/>
      </w:r>
    </w:p>
    <w:p w14:paraId="354F1F26" w14:textId="3B1DED7C" w:rsidR="00B42773" w:rsidRDefault="00B42773">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UE maximum output power reduction for power class 3</w:t>
      </w:r>
      <w:r>
        <w:tab/>
      </w:r>
      <w:r>
        <w:fldChar w:fldCharType="begin"/>
      </w:r>
      <w:r>
        <w:instrText xml:space="preserve"> PAGEREF _Toc145916636 \h </w:instrText>
      </w:r>
      <w:r>
        <w:fldChar w:fldCharType="separate"/>
      </w:r>
      <w:r>
        <w:t>77</w:t>
      </w:r>
      <w:r>
        <w:fldChar w:fldCharType="end"/>
      </w:r>
    </w:p>
    <w:p w14:paraId="376ACA60" w14:textId="7459897D" w:rsidR="00B42773" w:rsidRDefault="00B42773">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UE maximum output power reduction for power class 4</w:t>
      </w:r>
      <w:r>
        <w:tab/>
      </w:r>
      <w:r>
        <w:fldChar w:fldCharType="begin"/>
      </w:r>
      <w:r>
        <w:instrText xml:space="preserve"> PAGEREF _Toc145916637 \h </w:instrText>
      </w:r>
      <w:r>
        <w:fldChar w:fldCharType="separate"/>
      </w:r>
      <w:r>
        <w:t>79</w:t>
      </w:r>
      <w:r>
        <w:fldChar w:fldCharType="end"/>
      </w:r>
    </w:p>
    <w:p w14:paraId="16E29FFE" w14:textId="464755B2" w:rsidR="00B42773" w:rsidRDefault="00B42773">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UE maximum output power reduction for power class 5</w:t>
      </w:r>
      <w:r>
        <w:tab/>
      </w:r>
      <w:r>
        <w:fldChar w:fldCharType="begin"/>
      </w:r>
      <w:r>
        <w:instrText xml:space="preserve"> PAGEREF _Toc145916638 \h </w:instrText>
      </w:r>
      <w:r>
        <w:fldChar w:fldCharType="separate"/>
      </w:r>
      <w:r>
        <w:t>79</w:t>
      </w:r>
      <w:r>
        <w:fldChar w:fldCharType="end"/>
      </w:r>
    </w:p>
    <w:p w14:paraId="0F2081F5" w14:textId="2A92D893" w:rsidR="00B42773" w:rsidRDefault="00B42773">
      <w:pPr>
        <w:pStyle w:val="TOC4"/>
        <w:rPr>
          <w:rFonts w:asciiTheme="minorHAnsi" w:eastAsiaTheme="minorEastAsia" w:hAnsiTheme="minorHAnsi" w:cstheme="minorBidi"/>
          <w:kern w:val="2"/>
          <w:sz w:val="22"/>
          <w:szCs w:val="22"/>
          <w:lang w:eastAsia="en-GB"/>
          <w14:ligatures w14:val="standardContextual"/>
        </w:rPr>
      </w:pPr>
      <w:r>
        <w:t>6.2.2.6</w:t>
      </w:r>
      <w:r>
        <w:rPr>
          <w:rFonts w:asciiTheme="minorHAnsi" w:eastAsiaTheme="minorEastAsia" w:hAnsiTheme="minorHAnsi" w:cstheme="minorBidi"/>
          <w:kern w:val="2"/>
          <w:sz w:val="22"/>
          <w:szCs w:val="22"/>
          <w:lang w:eastAsia="en-GB"/>
          <w14:ligatures w14:val="standardContextual"/>
        </w:rPr>
        <w:tab/>
      </w:r>
      <w:r>
        <w:t>UE maximum output power reduction for power class 6</w:t>
      </w:r>
      <w:r>
        <w:tab/>
      </w:r>
      <w:r>
        <w:fldChar w:fldCharType="begin"/>
      </w:r>
      <w:r>
        <w:instrText xml:space="preserve"> PAGEREF _Toc145916639 \h </w:instrText>
      </w:r>
      <w:r>
        <w:fldChar w:fldCharType="separate"/>
      </w:r>
      <w:r>
        <w:t>79</w:t>
      </w:r>
      <w:r>
        <w:fldChar w:fldCharType="end"/>
      </w:r>
    </w:p>
    <w:p w14:paraId="6D264DB2" w14:textId="5CE8AB89" w:rsidR="00B42773" w:rsidRDefault="00B42773">
      <w:pPr>
        <w:pStyle w:val="TOC4"/>
        <w:rPr>
          <w:rFonts w:asciiTheme="minorHAnsi" w:eastAsiaTheme="minorEastAsia" w:hAnsiTheme="minorHAnsi" w:cstheme="minorBidi"/>
          <w:kern w:val="2"/>
          <w:sz w:val="22"/>
          <w:szCs w:val="22"/>
          <w:lang w:eastAsia="en-GB"/>
          <w14:ligatures w14:val="standardContextual"/>
        </w:rPr>
      </w:pPr>
      <w:r>
        <w:t>6.2.2.7</w:t>
      </w:r>
      <w:r>
        <w:rPr>
          <w:rFonts w:asciiTheme="minorHAnsi" w:eastAsiaTheme="minorEastAsia" w:hAnsiTheme="minorHAnsi" w:cstheme="minorBidi"/>
          <w:kern w:val="2"/>
          <w:sz w:val="22"/>
          <w:szCs w:val="22"/>
          <w:lang w:eastAsia="en-GB"/>
          <w14:ligatures w14:val="standardContextual"/>
        </w:rPr>
        <w:tab/>
      </w:r>
      <w:r>
        <w:t>UE maximum output power reduction for power class 7</w:t>
      </w:r>
      <w:r>
        <w:tab/>
      </w:r>
      <w:r>
        <w:fldChar w:fldCharType="begin"/>
      </w:r>
      <w:r>
        <w:instrText xml:space="preserve"> PAGEREF _Toc145916640 \h </w:instrText>
      </w:r>
      <w:r>
        <w:fldChar w:fldCharType="separate"/>
      </w:r>
      <w:r>
        <w:t>79</w:t>
      </w:r>
      <w:r>
        <w:fldChar w:fldCharType="end"/>
      </w:r>
    </w:p>
    <w:p w14:paraId="717FA09E" w14:textId="1472C140" w:rsidR="00B42773" w:rsidRDefault="00B42773">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UE maximum output power with additional requirements</w:t>
      </w:r>
      <w:r>
        <w:tab/>
      </w:r>
      <w:r>
        <w:fldChar w:fldCharType="begin"/>
      </w:r>
      <w:r>
        <w:instrText xml:space="preserve"> PAGEREF _Toc145916641 \h </w:instrText>
      </w:r>
      <w:r>
        <w:fldChar w:fldCharType="separate"/>
      </w:r>
      <w:r>
        <w:t>79</w:t>
      </w:r>
      <w:r>
        <w:fldChar w:fldCharType="end"/>
      </w:r>
    </w:p>
    <w:p w14:paraId="4841D073" w14:textId="2444203D" w:rsidR="00B42773" w:rsidRDefault="00B42773">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_Toc145916642 \h </w:instrText>
      </w:r>
      <w:r>
        <w:fldChar w:fldCharType="separate"/>
      </w:r>
      <w:r>
        <w:t>79</w:t>
      </w:r>
      <w:r>
        <w:fldChar w:fldCharType="end"/>
      </w:r>
    </w:p>
    <w:p w14:paraId="1FE699C8" w14:textId="48FC5775" w:rsidR="00B42773" w:rsidRDefault="00B42773">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_Toc145916643 \h </w:instrText>
      </w:r>
      <w:r>
        <w:fldChar w:fldCharType="separate"/>
      </w:r>
      <w:r>
        <w:t>81</w:t>
      </w:r>
      <w:r>
        <w:fldChar w:fldCharType="end"/>
      </w:r>
    </w:p>
    <w:p w14:paraId="6CA64480" w14:textId="78DD58E2"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snapToGrid w:val="0"/>
          <w:lang w:eastAsia="zh-CN"/>
        </w:rPr>
        <w:t>6.2.3.2.1</w:t>
      </w:r>
      <w:r>
        <w:rPr>
          <w:rFonts w:asciiTheme="minorHAnsi" w:eastAsiaTheme="minorEastAsia" w:hAnsiTheme="minorHAnsi" w:cstheme="minorBidi"/>
          <w:kern w:val="2"/>
          <w:sz w:val="22"/>
          <w:szCs w:val="22"/>
          <w:lang w:eastAsia="en-GB"/>
          <w14:ligatures w14:val="standardContextual"/>
        </w:rPr>
        <w:tab/>
      </w:r>
      <w:r w:rsidRPr="00C532E2">
        <w:rPr>
          <w:snapToGrid w:val="0"/>
          <w:lang w:eastAsia="zh-CN"/>
        </w:rPr>
        <w:t>Void</w:t>
      </w:r>
      <w:r>
        <w:tab/>
      </w:r>
      <w:r>
        <w:fldChar w:fldCharType="begin"/>
      </w:r>
      <w:r>
        <w:instrText xml:space="preserve"> PAGEREF _Toc145916644 \h </w:instrText>
      </w:r>
      <w:r>
        <w:fldChar w:fldCharType="separate"/>
      </w:r>
      <w:r>
        <w:t>81</w:t>
      </w:r>
      <w:r>
        <w:fldChar w:fldCharType="end"/>
      </w:r>
    </w:p>
    <w:p w14:paraId="419EE134" w14:textId="7F52828A"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snapToGrid w:val="0"/>
          <w:lang w:eastAsia="zh-CN"/>
        </w:rPr>
        <w:t>6.2.3.2.2</w:t>
      </w:r>
      <w:r>
        <w:rPr>
          <w:rFonts w:asciiTheme="minorHAnsi" w:eastAsiaTheme="minorEastAsia" w:hAnsiTheme="minorHAnsi" w:cstheme="minorBidi"/>
          <w:kern w:val="2"/>
          <w:sz w:val="22"/>
          <w:szCs w:val="22"/>
          <w:lang w:eastAsia="en-GB"/>
          <w14:ligatures w14:val="standardContextual"/>
        </w:rPr>
        <w:tab/>
      </w:r>
      <w:r w:rsidRPr="00C532E2">
        <w:rPr>
          <w:snapToGrid w:val="0"/>
          <w:lang w:eastAsia="zh-CN"/>
        </w:rPr>
        <w:t>Void</w:t>
      </w:r>
      <w:r>
        <w:tab/>
      </w:r>
      <w:r>
        <w:fldChar w:fldCharType="begin"/>
      </w:r>
      <w:r>
        <w:instrText xml:space="preserve"> PAGEREF _Toc145916645 \h </w:instrText>
      </w:r>
      <w:r>
        <w:fldChar w:fldCharType="separate"/>
      </w:r>
      <w:r>
        <w:t>81</w:t>
      </w:r>
      <w:r>
        <w:fldChar w:fldCharType="end"/>
      </w:r>
    </w:p>
    <w:p w14:paraId="073267BA" w14:textId="12AD380C"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snapToGrid w:val="0"/>
          <w:lang w:eastAsia="zh-CN"/>
        </w:rPr>
        <w:t>6.2.3.2.3</w:t>
      </w:r>
      <w:r>
        <w:rPr>
          <w:rFonts w:asciiTheme="minorHAnsi" w:eastAsiaTheme="minorEastAsia" w:hAnsiTheme="minorHAnsi" w:cstheme="minorBidi"/>
          <w:kern w:val="2"/>
          <w:sz w:val="22"/>
          <w:szCs w:val="22"/>
          <w:lang w:eastAsia="en-GB"/>
          <w14:ligatures w14:val="standardContextual"/>
        </w:rPr>
        <w:tab/>
      </w:r>
      <w:r w:rsidRPr="00C532E2">
        <w:rPr>
          <w:snapToGrid w:val="0"/>
          <w:lang w:eastAsia="zh-CN"/>
        </w:rPr>
        <w:t>Void</w:t>
      </w:r>
      <w:r>
        <w:tab/>
      </w:r>
      <w:r>
        <w:fldChar w:fldCharType="begin"/>
      </w:r>
      <w:r>
        <w:instrText xml:space="preserve"> PAGEREF _Toc145916646 \h </w:instrText>
      </w:r>
      <w:r>
        <w:fldChar w:fldCharType="separate"/>
      </w:r>
      <w:r>
        <w:t>81</w:t>
      </w:r>
      <w:r>
        <w:fldChar w:fldCharType="end"/>
      </w:r>
    </w:p>
    <w:p w14:paraId="33C20A43" w14:textId="73001DC7" w:rsidR="00B42773" w:rsidRDefault="00B42773">
      <w:pPr>
        <w:pStyle w:val="TOC5"/>
        <w:rPr>
          <w:rFonts w:asciiTheme="minorHAnsi" w:eastAsiaTheme="minorEastAsia" w:hAnsiTheme="minorHAnsi" w:cstheme="minorBidi"/>
          <w:kern w:val="2"/>
          <w:sz w:val="22"/>
          <w:szCs w:val="22"/>
          <w:lang w:eastAsia="en-GB"/>
          <w14:ligatures w14:val="standardContextual"/>
        </w:rPr>
      </w:pPr>
      <w:r>
        <w:t>6.2.3.2.4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_Toc145916647 \h </w:instrText>
      </w:r>
      <w:r>
        <w:fldChar w:fldCharType="separate"/>
      </w:r>
      <w:r>
        <w:t>81</w:t>
      </w:r>
      <w:r>
        <w:fldChar w:fldCharType="end"/>
      </w:r>
    </w:p>
    <w:p w14:paraId="36106EF4" w14:textId="69514EAB" w:rsidR="00B42773" w:rsidRDefault="00B42773">
      <w:pPr>
        <w:pStyle w:val="TOC5"/>
        <w:rPr>
          <w:rFonts w:asciiTheme="minorHAnsi" w:eastAsiaTheme="minorEastAsia" w:hAnsiTheme="minorHAnsi" w:cstheme="minorBidi"/>
          <w:kern w:val="2"/>
          <w:sz w:val="22"/>
          <w:szCs w:val="22"/>
          <w:lang w:eastAsia="en-GB"/>
          <w14:ligatures w14:val="standardContextual"/>
        </w:rPr>
      </w:pPr>
      <w:r>
        <w:t>6.2.3.2.5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_Toc145916648 \h </w:instrText>
      </w:r>
      <w:r>
        <w:fldChar w:fldCharType="separate"/>
      </w:r>
      <w:r>
        <w:t>81</w:t>
      </w:r>
      <w:r>
        <w:fldChar w:fldCharType="end"/>
      </w:r>
    </w:p>
    <w:p w14:paraId="2F7D4C7A" w14:textId="3B0C573D" w:rsidR="00B42773" w:rsidRDefault="00B42773">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A-MPR for NS_202</w:t>
      </w:r>
      <w:r>
        <w:tab/>
      </w:r>
      <w:r>
        <w:fldChar w:fldCharType="begin"/>
      </w:r>
      <w:r>
        <w:instrText xml:space="preserve"> PAGEREF _Toc145916649 \h </w:instrText>
      </w:r>
      <w:r>
        <w:fldChar w:fldCharType="separate"/>
      </w:r>
      <w:r>
        <w:t>81</w:t>
      </w:r>
      <w:r>
        <w:fldChar w:fldCharType="end"/>
      </w:r>
    </w:p>
    <w:p w14:paraId="74EBA2E2" w14:textId="300A2CC9" w:rsidR="00B42773" w:rsidRDefault="00B42773">
      <w:pPr>
        <w:pStyle w:val="TOC5"/>
        <w:rPr>
          <w:rFonts w:asciiTheme="minorHAnsi" w:eastAsiaTheme="minorEastAsia" w:hAnsiTheme="minorHAnsi" w:cstheme="minorBidi"/>
          <w:kern w:val="2"/>
          <w:sz w:val="22"/>
          <w:szCs w:val="22"/>
          <w:lang w:eastAsia="en-GB"/>
          <w14:ligatures w14:val="standardContextual"/>
        </w:rPr>
      </w:pPr>
      <w:r>
        <w:t>6.2.3.3.1</w:t>
      </w:r>
      <w:r>
        <w:rPr>
          <w:rFonts w:asciiTheme="minorHAnsi" w:eastAsiaTheme="minorEastAsia" w:hAnsiTheme="minorHAnsi" w:cstheme="minorBidi"/>
          <w:kern w:val="2"/>
          <w:sz w:val="22"/>
          <w:szCs w:val="22"/>
          <w:lang w:eastAsia="en-GB"/>
          <w14:ligatures w14:val="standardContextual"/>
        </w:rPr>
        <w:tab/>
      </w:r>
      <w:r>
        <w:t>A-MPR for NS_202 for power class 1</w:t>
      </w:r>
      <w:r>
        <w:tab/>
      </w:r>
      <w:r>
        <w:fldChar w:fldCharType="begin"/>
      </w:r>
      <w:r>
        <w:instrText xml:space="preserve"> PAGEREF _Toc145916650 \h </w:instrText>
      </w:r>
      <w:r>
        <w:fldChar w:fldCharType="separate"/>
      </w:r>
      <w:r>
        <w:t>81</w:t>
      </w:r>
      <w:r>
        <w:fldChar w:fldCharType="end"/>
      </w:r>
    </w:p>
    <w:p w14:paraId="0ED4ABA5" w14:textId="18E7EF2B" w:rsidR="00B42773" w:rsidRDefault="00B42773">
      <w:pPr>
        <w:pStyle w:val="TOC5"/>
        <w:rPr>
          <w:rFonts w:asciiTheme="minorHAnsi" w:eastAsiaTheme="minorEastAsia" w:hAnsiTheme="minorHAnsi" w:cstheme="minorBidi"/>
          <w:kern w:val="2"/>
          <w:sz w:val="22"/>
          <w:szCs w:val="22"/>
          <w:lang w:eastAsia="en-GB"/>
          <w14:ligatures w14:val="standardContextual"/>
        </w:rPr>
      </w:pPr>
      <w:r>
        <w:t>6.2.3.3.2</w:t>
      </w:r>
      <w:r>
        <w:rPr>
          <w:rFonts w:asciiTheme="minorHAnsi" w:eastAsiaTheme="minorEastAsia" w:hAnsiTheme="minorHAnsi" w:cstheme="minorBidi"/>
          <w:kern w:val="2"/>
          <w:sz w:val="22"/>
          <w:szCs w:val="22"/>
          <w:lang w:eastAsia="en-GB"/>
          <w14:ligatures w14:val="standardContextual"/>
        </w:rPr>
        <w:tab/>
      </w:r>
      <w:r>
        <w:t>A-MPR for NS_202 for power class 2</w:t>
      </w:r>
      <w:r>
        <w:tab/>
      </w:r>
      <w:r>
        <w:fldChar w:fldCharType="begin"/>
      </w:r>
      <w:r>
        <w:instrText xml:space="preserve"> PAGEREF _Toc145916651 \h </w:instrText>
      </w:r>
      <w:r>
        <w:fldChar w:fldCharType="separate"/>
      </w:r>
      <w:r>
        <w:t>81</w:t>
      </w:r>
      <w:r>
        <w:fldChar w:fldCharType="end"/>
      </w:r>
    </w:p>
    <w:p w14:paraId="0FC99004" w14:textId="53A3CC47" w:rsidR="00B42773" w:rsidRDefault="00B42773">
      <w:pPr>
        <w:pStyle w:val="TOC5"/>
        <w:rPr>
          <w:rFonts w:asciiTheme="minorHAnsi" w:eastAsiaTheme="minorEastAsia" w:hAnsiTheme="minorHAnsi" w:cstheme="minorBidi"/>
          <w:kern w:val="2"/>
          <w:sz w:val="22"/>
          <w:szCs w:val="22"/>
          <w:lang w:eastAsia="en-GB"/>
          <w14:ligatures w14:val="standardContextual"/>
        </w:rPr>
      </w:pPr>
      <w:r>
        <w:t>6.2.3.3.3</w:t>
      </w:r>
      <w:r>
        <w:rPr>
          <w:rFonts w:asciiTheme="minorHAnsi" w:eastAsiaTheme="minorEastAsia" w:hAnsiTheme="minorHAnsi" w:cstheme="minorBidi"/>
          <w:kern w:val="2"/>
          <w:sz w:val="22"/>
          <w:szCs w:val="22"/>
          <w:lang w:eastAsia="en-GB"/>
          <w14:ligatures w14:val="standardContextual"/>
        </w:rPr>
        <w:tab/>
      </w:r>
      <w:r>
        <w:t>A-MPR for NS_202 for power class 3</w:t>
      </w:r>
      <w:r>
        <w:tab/>
      </w:r>
      <w:r>
        <w:fldChar w:fldCharType="begin"/>
      </w:r>
      <w:r>
        <w:instrText xml:space="preserve"> PAGEREF _Toc145916652 \h </w:instrText>
      </w:r>
      <w:r>
        <w:fldChar w:fldCharType="separate"/>
      </w:r>
      <w:r>
        <w:t>81</w:t>
      </w:r>
      <w:r>
        <w:fldChar w:fldCharType="end"/>
      </w:r>
    </w:p>
    <w:p w14:paraId="42A6B056" w14:textId="049F13DB" w:rsidR="00B42773" w:rsidRDefault="00B42773">
      <w:pPr>
        <w:pStyle w:val="TOC5"/>
        <w:rPr>
          <w:rFonts w:asciiTheme="minorHAnsi" w:eastAsiaTheme="minorEastAsia" w:hAnsiTheme="minorHAnsi" w:cstheme="minorBidi"/>
          <w:kern w:val="2"/>
          <w:sz w:val="22"/>
          <w:szCs w:val="22"/>
          <w:lang w:eastAsia="en-GB"/>
          <w14:ligatures w14:val="standardContextual"/>
        </w:rPr>
      </w:pPr>
      <w:r>
        <w:t>6.2.3.3.4</w:t>
      </w:r>
      <w:r>
        <w:rPr>
          <w:rFonts w:asciiTheme="minorHAnsi" w:eastAsiaTheme="minorEastAsia" w:hAnsiTheme="minorHAnsi" w:cstheme="minorBidi"/>
          <w:kern w:val="2"/>
          <w:sz w:val="22"/>
          <w:szCs w:val="22"/>
          <w:lang w:eastAsia="en-GB"/>
          <w14:ligatures w14:val="standardContextual"/>
        </w:rPr>
        <w:tab/>
      </w:r>
      <w:r>
        <w:t>A-MPR for NS_202 for power class 4</w:t>
      </w:r>
      <w:r>
        <w:tab/>
      </w:r>
      <w:r>
        <w:fldChar w:fldCharType="begin"/>
      </w:r>
      <w:r>
        <w:instrText xml:space="preserve"> PAGEREF _Toc145916653 \h </w:instrText>
      </w:r>
      <w:r>
        <w:fldChar w:fldCharType="separate"/>
      </w:r>
      <w:r>
        <w:t>81</w:t>
      </w:r>
      <w:r>
        <w:fldChar w:fldCharType="end"/>
      </w:r>
    </w:p>
    <w:p w14:paraId="0FC7A6A4" w14:textId="1F9667CF" w:rsidR="00B42773" w:rsidRDefault="00B42773">
      <w:pPr>
        <w:pStyle w:val="TOC5"/>
        <w:rPr>
          <w:rFonts w:asciiTheme="minorHAnsi" w:eastAsiaTheme="minorEastAsia" w:hAnsiTheme="minorHAnsi" w:cstheme="minorBidi"/>
          <w:kern w:val="2"/>
          <w:sz w:val="22"/>
          <w:szCs w:val="22"/>
          <w:lang w:eastAsia="en-GB"/>
          <w14:ligatures w14:val="standardContextual"/>
        </w:rPr>
      </w:pPr>
      <w:r>
        <w:t>6.2.3.3.5</w:t>
      </w:r>
      <w:r>
        <w:rPr>
          <w:rFonts w:asciiTheme="minorHAnsi" w:eastAsiaTheme="minorEastAsia" w:hAnsiTheme="minorHAnsi" w:cstheme="minorBidi"/>
          <w:kern w:val="2"/>
          <w:sz w:val="22"/>
          <w:szCs w:val="22"/>
          <w:lang w:eastAsia="en-GB"/>
          <w14:ligatures w14:val="standardContextual"/>
        </w:rPr>
        <w:tab/>
      </w:r>
      <w:r>
        <w:t>A-MPR for NS_202 for power class 5</w:t>
      </w:r>
      <w:r>
        <w:tab/>
      </w:r>
      <w:r>
        <w:fldChar w:fldCharType="begin"/>
      </w:r>
      <w:r>
        <w:instrText xml:space="preserve"> PAGEREF _Toc145916654 \h </w:instrText>
      </w:r>
      <w:r>
        <w:fldChar w:fldCharType="separate"/>
      </w:r>
      <w:r>
        <w:t>81</w:t>
      </w:r>
      <w:r>
        <w:fldChar w:fldCharType="end"/>
      </w:r>
    </w:p>
    <w:p w14:paraId="79509B6B" w14:textId="393151F7" w:rsidR="00B42773" w:rsidRDefault="00B42773">
      <w:pPr>
        <w:pStyle w:val="TOC5"/>
        <w:rPr>
          <w:rFonts w:asciiTheme="minorHAnsi" w:eastAsiaTheme="minorEastAsia" w:hAnsiTheme="minorHAnsi" w:cstheme="minorBidi"/>
          <w:kern w:val="2"/>
          <w:sz w:val="22"/>
          <w:szCs w:val="22"/>
          <w:lang w:eastAsia="en-GB"/>
          <w14:ligatures w14:val="standardContextual"/>
        </w:rPr>
      </w:pPr>
      <w:r>
        <w:t>6.2.3.3.6</w:t>
      </w:r>
      <w:r>
        <w:rPr>
          <w:rFonts w:asciiTheme="minorHAnsi" w:eastAsiaTheme="minorEastAsia" w:hAnsiTheme="minorHAnsi" w:cstheme="minorBidi"/>
          <w:kern w:val="2"/>
          <w:sz w:val="22"/>
          <w:szCs w:val="22"/>
          <w:lang w:eastAsia="en-GB"/>
          <w14:ligatures w14:val="standardContextual"/>
        </w:rPr>
        <w:tab/>
      </w:r>
      <w:r>
        <w:t>A-MPR for NS_202 for power class 6</w:t>
      </w:r>
      <w:r>
        <w:tab/>
      </w:r>
      <w:r>
        <w:fldChar w:fldCharType="begin"/>
      </w:r>
      <w:r>
        <w:instrText xml:space="preserve"> PAGEREF _Toc145916655 \h </w:instrText>
      </w:r>
      <w:r>
        <w:fldChar w:fldCharType="separate"/>
      </w:r>
      <w:r>
        <w:t>81</w:t>
      </w:r>
      <w:r>
        <w:fldChar w:fldCharType="end"/>
      </w:r>
    </w:p>
    <w:p w14:paraId="246760C4" w14:textId="328164B5" w:rsidR="00B42773" w:rsidRDefault="00B42773">
      <w:pPr>
        <w:pStyle w:val="TOC5"/>
        <w:rPr>
          <w:rFonts w:asciiTheme="minorHAnsi" w:eastAsiaTheme="minorEastAsia" w:hAnsiTheme="minorHAnsi" w:cstheme="minorBidi"/>
          <w:kern w:val="2"/>
          <w:sz w:val="22"/>
          <w:szCs w:val="22"/>
          <w:lang w:eastAsia="en-GB"/>
          <w14:ligatures w14:val="standardContextual"/>
        </w:rPr>
      </w:pPr>
      <w:r>
        <w:t>6.2.3.3.7</w:t>
      </w:r>
      <w:r>
        <w:rPr>
          <w:rFonts w:asciiTheme="minorHAnsi" w:eastAsiaTheme="minorEastAsia" w:hAnsiTheme="minorHAnsi" w:cstheme="minorBidi"/>
          <w:kern w:val="2"/>
          <w:sz w:val="22"/>
          <w:szCs w:val="22"/>
          <w:lang w:eastAsia="en-GB"/>
          <w14:ligatures w14:val="standardContextual"/>
        </w:rPr>
        <w:tab/>
      </w:r>
      <w:r>
        <w:t>A-MPR for NS_202 for power class 7</w:t>
      </w:r>
      <w:r>
        <w:tab/>
      </w:r>
      <w:r>
        <w:fldChar w:fldCharType="begin"/>
      </w:r>
      <w:r>
        <w:instrText xml:space="preserve"> PAGEREF _Toc145916656 \h </w:instrText>
      </w:r>
      <w:r>
        <w:fldChar w:fldCharType="separate"/>
      </w:r>
      <w:r>
        <w:t>81</w:t>
      </w:r>
      <w:r>
        <w:fldChar w:fldCharType="end"/>
      </w:r>
    </w:p>
    <w:p w14:paraId="2CF813A6" w14:textId="4193E22C"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6.2.3.4</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A-MPR for NS_203</w:t>
      </w:r>
      <w:r>
        <w:tab/>
      </w:r>
      <w:r>
        <w:fldChar w:fldCharType="begin"/>
      </w:r>
      <w:r>
        <w:instrText xml:space="preserve"> PAGEREF _Toc145916657 \h </w:instrText>
      </w:r>
      <w:r>
        <w:fldChar w:fldCharType="separate"/>
      </w:r>
      <w:r>
        <w:t>81</w:t>
      </w:r>
      <w:r>
        <w:fldChar w:fldCharType="end"/>
      </w:r>
    </w:p>
    <w:p w14:paraId="441695FB" w14:textId="06D8145A"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snapToGrid w:val="0"/>
          <w:lang w:eastAsia="zh-CN"/>
        </w:rPr>
        <w:t>6.2.3.4.1</w:t>
      </w:r>
      <w:r>
        <w:rPr>
          <w:rFonts w:asciiTheme="minorHAnsi" w:eastAsiaTheme="minorEastAsia" w:hAnsiTheme="minorHAnsi" w:cstheme="minorBidi"/>
          <w:kern w:val="2"/>
          <w:sz w:val="22"/>
          <w:szCs w:val="22"/>
          <w:lang w:eastAsia="en-GB"/>
          <w14:ligatures w14:val="standardContextual"/>
        </w:rPr>
        <w:tab/>
      </w:r>
      <w:r w:rsidRPr="00C532E2">
        <w:rPr>
          <w:rFonts w:eastAsia="Malgun Gothic"/>
          <w:snapToGrid w:val="0"/>
          <w:lang w:eastAsia="zh-CN"/>
        </w:rPr>
        <w:t>A-MPR for NS_203 for power class 1</w:t>
      </w:r>
      <w:r>
        <w:tab/>
      </w:r>
      <w:r>
        <w:fldChar w:fldCharType="begin"/>
      </w:r>
      <w:r>
        <w:instrText xml:space="preserve"> PAGEREF _Toc145916658 \h </w:instrText>
      </w:r>
      <w:r>
        <w:fldChar w:fldCharType="separate"/>
      </w:r>
      <w:r>
        <w:t>81</w:t>
      </w:r>
      <w:r>
        <w:fldChar w:fldCharType="end"/>
      </w:r>
    </w:p>
    <w:p w14:paraId="31848D62" w14:textId="0885695B"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snapToGrid w:val="0"/>
          <w:lang w:eastAsia="zh-CN"/>
        </w:rPr>
        <w:t>6.2.3.4.2</w:t>
      </w:r>
      <w:r>
        <w:rPr>
          <w:rFonts w:asciiTheme="minorHAnsi" w:eastAsiaTheme="minorEastAsia" w:hAnsiTheme="minorHAnsi" w:cstheme="minorBidi"/>
          <w:kern w:val="2"/>
          <w:sz w:val="22"/>
          <w:szCs w:val="22"/>
          <w:lang w:eastAsia="en-GB"/>
          <w14:ligatures w14:val="standardContextual"/>
        </w:rPr>
        <w:tab/>
      </w:r>
      <w:r w:rsidRPr="00C532E2">
        <w:rPr>
          <w:rFonts w:eastAsia="Malgun Gothic"/>
          <w:snapToGrid w:val="0"/>
          <w:lang w:eastAsia="zh-CN"/>
        </w:rPr>
        <w:t>A-MPR for NS_203 for power class 2</w:t>
      </w:r>
      <w:r>
        <w:tab/>
      </w:r>
      <w:r>
        <w:fldChar w:fldCharType="begin"/>
      </w:r>
      <w:r>
        <w:instrText xml:space="preserve"> PAGEREF _Toc145916659 \h </w:instrText>
      </w:r>
      <w:r>
        <w:fldChar w:fldCharType="separate"/>
      </w:r>
      <w:r>
        <w:t>82</w:t>
      </w:r>
      <w:r>
        <w:fldChar w:fldCharType="end"/>
      </w:r>
    </w:p>
    <w:p w14:paraId="4530C237" w14:textId="57B9F515"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snapToGrid w:val="0"/>
          <w:lang w:eastAsia="zh-CN"/>
        </w:rPr>
        <w:t>6.2.3.4.3</w:t>
      </w:r>
      <w:r>
        <w:rPr>
          <w:rFonts w:asciiTheme="minorHAnsi" w:eastAsiaTheme="minorEastAsia" w:hAnsiTheme="minorHAnsi" w:cstheme="minorBidi"/>
          <w:kern w:val="2"/>
          <w:sz w:val="22"/>
          <w:szCs w:val="22"/>
          <w:lang w:eastAsia="en-GB"/>
          <w14:ligatures w14:val="standardContextual"/>
        </w:rPr>
        <w:tab/>
      </w:r>
      <w:r w:rsidRPr="00C532E2">
        <w:rPr>
          <w:rFonts w:eastAsia="Malgun Gothic"/>
          <w:snapToGrid w:val="0"/>
          <w:lang w:eastAsia="zh-CN"/>
        </w:rPr>
        <w:t>A-MPR for NS_203 for power class 3</w:t>
      </w:r>
      <w:r>
        <w:tab/>
      </w:r>
      <w:r>
        <w:fldChar w:fldCharType="begin"/>
      </w:r>
      <w:r>
        <w:instrText xml:space="preserve"> PAGEREF _Toc145916660 \h </w:instrText>
      </w:r>
      <w:r>
        <w:fldChar w:fldCharType="separate"/>
      </w:r>
      <w:r>
        <w:t>82</w:t>
      </w:r>
      <w:r>
        <w:fldChar w:fldCharType="end"/>
      </w:r>
    </w:p>
    <w:p w14:paraId="7A979B1B" w14:textId="71680685"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rPr>
        <w:t>6.2.3.4.4</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A-MPR for NS_203 for power class 4</w:t>
      </w:r>
      <w:r>
        <w:tab/>
      </w:r>
      <w:r>
        <w:fldChar w:fldCharType="begin"/>
      </w:r>
      <w:r>
        <w:instrText xml:space="preserve"> PAGEREF _Toc145916661 \h </w:instrText>
      </w:r>
      <w:r>
        <w:fldChar w:fldCharType="separate"/>
      </w:r>
      <w:r>
        <w:t>82</w:t>
      </w:r>
      <w:r>
        <w:fldChar w:fldCharType="end"/>
      </w:r>
    </w:p>
    <w:p w14:paraId="252666ED" w14:textId="70A4E63B"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rPr>
        <w:t>6.2.3.4.5</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A-MPR for NS_203 for power class 5</w:t>
      </w:r>
      <w:r>
        <w:tab/>
      </w:r>
      <w:r>
        <w:fldChar w:fldCharType="begin"/>
      </w:r>
      <w:r>
        <w:instrText xml:space="preserve"> PAGEREF _Toc145916662 \h </w:instrText>
      </w:r>
      <w:r>
        <w:fldChar w:fldCharType="separate"/>
      </w:r>
      <w:r>
        <w:t>82</w:t>
      </w:r>
      <w:r>
        <w:fldChar w:fldCharType="end"/>
      </w:r>
    </w:p>
    <w:p w14:paraId="4D475F59" w14:textId="78762801"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rPr>
        <w:t>6.2.3.4.6</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A-MPR for NS_203 for power class 6</w:t>
      </w:r>
      <w:r>
        <w:tab/>
      </w:r>
      <w:r>
        <w:fldChar w:fldCharType="begin"/>
      </w:r>
      <w:r>
        <w:instrText xml:space="preserve"> PAGEREF _Toc145916663 \h </w:instrText>
      </w:r>
      <w:r>
        <w:fldChar w:fldCharType="separate"/>
      </w:r>
      <w:r>
        <w:t>82</w:t>
      </w:r>
      <w:r>
        <w:fldChar w:fldCharType="end"/>
      </w:r>
    </w:p>
    <w:p w14:paraId="4621BD96" w14:textId="48B8541E"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rPr>
        <w:t>6.2.3.4.7</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A-MPR for NS_203 for power class 7</w:t>
      </w:r>
      <w:r>
        <w:tab/>
      </w:r>
      <w:r>
        <w:fldChar w:fldCharType="begin"/>
      </w:r>
      <w:r>
        <w:instrText xml:space="preserve"> PAGEREF _Toc145916664 \h </w:instrText>
      </w:r>
      <w:r>
        <w:fldChar w:fldCharType="separate"/>
      </w:r>
      <w:r>
        <w:t>82</w:t>
      </w:r>
      <w:r>
        <w:fldChar w:fldCharType="end"/>
      </w:r>
    </w:p>
    <w:p w14:paraId="1772FEAF" w14:textId="68CA0DE2" w:rsidR="00B42773" w:rsidRDefault="00B42773">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Configured transmitted power</w:t>
      </w:r>
      <w:r>
        <w:tab/>
      </w:r>
      <w:r>
        <w:fldChar w:fldCharType="begin"/>
      </w:r>
      <w:r>
        <w:instrText xml:space="preserve"> PAGEREF _Toc145916665 \h </w:instrText>
      </w:r>
      <w:r>
        <w:fldChar w:fldCharType="separate"/>
      </w:r>
      <w:r>
        <w:t>82</w:t>
      </w:r>
      <w:r>
        <w:fldChar w:fldCharType="end"/>
      </w:r>
    </w:p>
    <w:p w14:paraId="31A13539" w14:textId="6303A82F" w:rsidR="00B42773" w:rsidRDefault="00B42773">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Requirements for UL gap (</w:t>
      </w:r>
      <w:r w:rsidRPr="00C532E2">
        <w:rPr>
          <w:i/>
          <w:iCs/>
        </w:rPr>
        <w:t>ul-GapFR2-r17</w:t>
      </w:r>
      <w:r>
        <w:t>) for TX power management</w:t>
      </w:r>
      <w:r>
        <w:tab/>
      </w:r>
      <w:r>
        <w:fldChar w:fldCharType="begin"/>
      </w:r>
      <w:r>
        <w:instrText xml:space="preserve"> PAGEREF _Toc145916666 \h </w:instrText>
      </w:r>
      <w:r>
        <w:fldChar w:fldCharType="separate"/>
      </w:r>
      <w:r>
        <w:t>83</w:t>
      </w:r>
      <w:r>
        <w:fldChar w:fldCharType="end"/>
      </w:r>
    </w:p>
    <w:p w14:paraId="1083A7A6" w14:textId="55072AF5" w:rsidR="00B42773" w:rsidRDefault="00B42773">
      <w:pPr>
        <w:pStyle w:val="TOC2"/>
        <w:rPr>
          <w:rFonts w:asciiTheme="minorHAnsi" w:eastAsiaTheme="minorEastAsia" w:hAnsiTheme="minorHAnsi" w:cstheme="minorBidi"/>
          <w:kern w:val="2"/>
          <w:sz w:val="22"/>
          <w:szCs w:val="22"/>
          <w:lang w:eastAsia="en-GB"/>
          <w14:ligatures w14:val="standardContextual"/>
        </w:rPr>
      </w:pPr>
      <w:r>
        <w:t>6.2A</w:t>
      </w:r>
      <w:r>
        <w:rPr>
          <w:rFonts w:asciiTheme="minorHAnsi" w:eastAsiaTheme="minorEastAsia" w:hAnsiTheme="minorHAnsi" w:cstheme="minorBidi"/>
          <w:kern w:val="2"/>
          <w:sz w:val="22"/>
          <w:szCs w:val="22"/>
          <w:lang w:eastAsia="en-GB"/>
          <w14:ligatures w14:val="standardContextual"/>
        </w:rPr>
        <w:tab/>
      </w:r>
      <w:r>
        <w:t>Transmitter power for CA</w:t>
      </w:r>
      <w:r>
        <w:tab/>
      </w:r>
      <w:r>
        <w:fldChar w:fldCharType="begin"/>
      </w:r>
      <w:r>
        <w:instrText xml:space="preserve"> PAGEREF _Toc145916667 \h </w:instrText>
      </w:r>
      <w:r>
        <w:fldChar w:fldCharType="separate"/>
      </w:r>
      <w:r>
        <w:t>84</w:t>
      </w:r>
      <w:r>
        <w:fldChar w:fldCharType="end"/>
      </w:r>
    </w:p>
    <w:p w14:paraId="25C339E9" w14:textId="2A035524" w:rsidR="00B42773" w:rsidRDefault="00B42773">
      <w:pPr>
        <w:pStyle w:val="TOC3"/>
        <w:rPr>
          <w:rFonts w:asciiTheme="minorHAnsi" w:eastAsiaTheme="minorEastAsia" w:hAnsiTheme="minorHAnsi" w:cstheme="minorBidi"/>
          <w:kern w:val="2"/>
          <w:sz w:val="22"/>
          <w:szCs w:val="22"/>
          <w:lang w:eastAsia="en-GB"/>
          <w14:ligatures w14:val="standardContextual"/>
        </w:rPr>
      </w:pPr>
      <w:r>
        <w:t>6.2A.1</w:t>
      </w:r>
      <w:r>
        <w:rPr>
          <w:rFonts w:asciiTheme="minorHAnsi" w:eastAsiaTheme="minorEastAsia" w:hAnsiTheme="minorHAnsi" w:cstheme="minorBidi"/>
          <w:kern w:val="2"/>
          <w:sz w:val="22"/>
          <w:szCs w:val="22"/>
          <w:lang w:eastAsia="en-GB"/>
          <w14:ligatures w14:val="standardContextual"/>
        </w:rPr>
        <w:tab/>
      </w:r>
      <w:r>
        <w:t>UE maximum output power for CA</w:t>
      </w:r>
      <w:r>
        <w:tab/>
      </w:r>
      <w:r>
        <w:fldChar w:fldCharType="begin"/>
      </w:r>
      <w:r>
        <w:instrText xml:space="preserve"> PAGEREF _Toc145916668 \h </w:instrText>
      </w:r>
      <w:r>
        <w:fldChar w:fldCharType="separate"/>
      </w:r>
      <w:r>
        <w:t>84</w:t>
      </w:r>
      <w:r>
        <w:fldChar w:fldCharType="end"/>
      </w:r>
    </w:p>
    <w:p w14:paraId="4D9178BC" w14:textId="6CE2D5AE" w:rsidR="00B42773" w:rsidRDefault="00B42773">
      <w:pPr>
        <w:pStyle w:val="TOC3"/>
        <w:rPr>
          <w:rFonts w:asciiTheme="minorHAnsi" w:eastAsiaTheme="minorEastAsia" w:hAnsiTheme="minorHAnsi" w:cstheme="minorBidi"/>
          <w:kern w:val="2"/>
          <w:sz w:val="22"/>
          <w:szCs w:val="22"/>
          <w:lang w:eastAsia="en-GB"/>
          <w14:ligatures w14:val="standardContextual"/>
        </w:rPr>
      </w:pPr>
      <w:r>
        <w:t>6.2A.2</w:t>
      </w:r>
      <w:r>
        <w:rPr>
          <w:rFonts w:asciiTheme="minorHAnsi" w:eastAsiaTheme="minorEastAsia" w:hAnsiTheme="minorHAnsi" w:cstheme="minorBidi"/>
          <w:kern w:val="2"/>
          <w:sz w:val="22"/>
          <w:szCs w:val="22"/>
          <w:lang w:eastAsia="en-GB"/>
          <w14:ligatures w14:val="standardContextual"/>
        </w:rPr>
        <w:tab/>
      </w:r>
      <w:r>
        <w:t>UE maximum output power reduction for CA</w:t>
      </w:r>
      <w:r>
        <w:tab/>
      </w:r>
      <w:r>
        <w:fldChar w:fldCharType="begin"/>
      </w:r>
      <w:r>
        <w:instrText xml:space="preserve"> PAGEREF _Toc145916669 \h </w:instrText>
      </w:r>
      <w:r>
        <w:fldChar w:fldCharType="separate"/>
      </w:r>
      <w:r>
        <w:t>85</w:t>
      </w:r>
      <w:r>
        <w:fldChar w:fldCharType="end"/>
      </w:r>
    </w:p>
    <w:p w14:paraId="60D19D03" w14:textId="111B265D" w:rsidR="00B42773" w:rsidRDefault="00B42773">
      <w:pPr>
        <w:pStyle w:val="TOC4"/>
        <w:rPr>
          <w:rFonts w:asciiTheme="minorHAnsi" w:eastAsiaTheme="minorEastAsia" w:hAnsiTheme="minorHAnsi" w:cstheme="minorBidi"/>
          <w:kern w:val="2"/>
          <w:sz w:val="22"/>
          <w:szCs w:val="22"/>
          <w:lang w:eastAsia="en-GB"/>
          <w14:ligatures w14:val="standardContextual"/>
        </w:rPr>
      </w:pPr>
      <w:r>
        <w:t>6.2A.2.1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_Toc145916670 \h </w:instrText>
      </w:r>
      <w:r>
        <w:fldChar w:fldCharType="separate"/>
      </w:r>
      <w:r>
        <w:t>85</w:t>
      </w:r>
      <w:r>
        <w:fldChar w:fldCharType="end"/>
      </w:r>
    </w:p>
    <w:p w14:paraId="64815853" w14:textId="1B804E7E" w:rsidR="00B42773" w:rsidRDefault="00B42773">
      <w:pPr>
        <w:pStyle w:val="TOC4"/>
        <w:rPr>
          <w:rFonts w:asciiTheme="minorHAnsi" w:eastAsiaTheme="minorEastAsia" w:hAnsiTheme="minorHAnsi" w:cstheme="minorBidi"/>
          <w:kern w:val="2"/>
          <w:sz w:val="22"/>
          <w:szCs w:val="22"/>
          <w:lang w:eastAsia="en-GB"/>
          <w14:ligatures w14:val="standardContextual"/>
        </w:rPr>
      </w:pPr>
      <w:r>
        <w:t>6.2A.2.2</w:t>
      </w:r>
      <w:r>
        <w:rPr>
          <w:rFonts w:asciiTheme="minorHAnsi" w:eastAsiaTheme="minorEastAsia" w:hAnsiTheme="minorHAnsi" w:cstheme="minorBidi"/>
          <w:kern w:val="2"/>
          <w:sz w:val="22"/>
          <w:szCs w:val="22"/>
          <w:lang w:eastAsia="en-GB"/>
          <w14:ligatures w14:val="standardContextual"/>
        </w:rPr>
        <w:tab/>
      </w:r>
      <w:r>
        <w:t>Maximum output power reduction for power class 1</w:t>
      </w:r>
      <w:r>
        <w:tab/>
      </w:r>
      <w:r>
        <w:fldChar w:fldCharType="begin"/>
      </w:r>
      <w:r>
        <w:instrText xml:space="preserve"> PAGEREF _Toc145916671 \h </w:instrText>
      </w:r>
      <w:r>
        <w:fldChar w:fldCharType="separate"/>
      </w:r>
      <w:r>
        <w:t>85</w:t>
      </w:r>
      <w:r>
        <w:fldChar w:fldCharType="end"/>
      </w:r>
    </w:p>
    <w:p w14:paraId="512658FE" w14:textId="77CEA617" w:rsidR="00B42773" w:rsidRDefault="00B42773">
      <w:pPr>
        <w:pStyle w:val="TOC5"/>
        <w:rPr>
          <w:rFonts w:asciiTheme="minorHAnsi" w:eastAsiaTheme="minorEastAsia" w:hAnsiTheme="minorHAnsi" w:cstheme="minorBidi"/>
          <w:kern w:val="2"/>
          <w:sz w:val="22"/>
          <w:szCs w:val="22"/>
          <w:lang w:eastAsia="en-GB"/>
          <w14:ligatures w14:val="standardContextual"/>
        </w:rPr>
      </w:pPr>
      <w:r>
        <w:t>6.2A.2.2.1</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contiguous UL CA</w:t>
      </w:r>
      <w:r>
        <w:tab/>
      </w:r>
      <w:r>
        <w:fldChar w:fldCharType="begin"/>
      </w:r>
      <w:r>
        <w:instrText xml:space="preserve"> PAGEREF _Toc145916672 \h </w:instrText>
      </w:r>
      <w:r>
        <w:fldChar w:fldCharType="separate"/>
      </w:r>
      <w:r>
        <w:t>85</w:t>
      </w:r>
      <w:r>
        <w:fldChar w:fldCharType="end"/>
      </w:r>
    </w:p>
    <w:p w14:paraId="4730F73E" w14:textId="61CAA6BC" w:rsidR="00B42773" w:rsidRDefault="00B42773">
      <w:pPr>
        <w:pStyle w:val="TOC5"/>
        <w:rPr>
          <w:rFonts w:asciiTheme="minorHAnsi" w:eastAsiaTheme="minorEastAsia" w:hAnsiTheme="minorHAnsi" w:cstheme="minorBidi"/>
          <w:kern w:val="2"/>
          <w:sz w:val="22"/>
          <w:szCs w:val="22"/>
          <w:lang w:eastAsia="en-GB"/>
          <w14:ligatures w14:val="standardContextual"/>
        </w:rPr>
      </w:pPr>
      <w:r>
        <w:t>6.2A.2.2.2</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non-contiguous UL CA</w:t>
      </w:r>
      <w:r>
        <w:tab/>
      </w:r>
      <w:r>
        <w:fldChar w:fldCharType="begin"/>
      </w:r>
      <w:r>
        <w:instrText xml:space="preserve"> PAGEREF _Toc145916673 \h </w:instrText>
      </w:r>
      <w:r>
        <w:fldChar w:fldCharType="separate"/>
      </w:r>
      <w:r>
        <w:t>87</w:t>
      </w:r>
      <w:r>
        <w:fldChar w:fldCharType="end"/>
      </w:r>
    </w:p>
    <w:p w14:paraId="3C89DFBD" w14:textId="537277EE" w:rsidR="00B42773" w:rsidRDefault="00B42773">
      <w:pPr>
        <w:pStyle w:val="TOC5"/>
        <w:rPr>
          <w:rFonts w:asciiTheme="minorHAnsi" w:eastAsiaTheme="minorEastAsia" w:hAnsiTheme="minorHAnsi" w:cstheme="minorBidi"/>
          <w:kern w:val="2"/>
          <w:sz w:val="22"/>
          <w:szCs w:val="22"/>
          <w:lang w:eastAsia="en-GB"/>
          <w14:ligatures w14:val="standardContextual"/>
        </w:rPr>
      </w:pPr>
      <w:r>
        <w:t>6.2A.2.2.3</w:t>
      </w:r>
      <w:r>
        <w:rPr>
          <w:rFonts w:asciiTheme="minorHAnsi" w:eastAsiaTheme="minorEastAsia" w:hAnsiTheme="minorHAnsi" w:cstheme="minorBidi"/>
          <w:kern w:val="2"/>
          <w:sz w:val="22"/>
          <w:szCs w:val="22"/>
          <w:lang w:eastAsia="en-GB"/>
          <w14:ligatures w14:val="standardContextual"/>
        </w:rPr>
        <w:tab/>
      </w:r>
      <w:r>
        <w:t>Maximum output power reduction for power class 1 inter-band CA</w:t>
      </w:r>
      <w:r>
        <w:tab/>
      </w:r>
      <w:r>
        <w:fldChar w:fldCharType="begin"/>
      </w:r>
      <w:r>
        <w:instrText xml:space="preserve"> PAGEREF _Toc145916674 \h </w:instrText>
      </w:r>
      <w:r>
        <w:fldChar w:fldCharType="separate"/>
      </w:r>
      <w:r>
        <w:t>87</w:t>
      </w:r>
      <w:r>
        <w:fldChar w:fldCharType="end"/>
      </w:r>
    </w:p>
    <w:p w14:paraId="105923D0" w14:textId="44B93B18" w:rsidR="00B42773" w:rsidRDefault="00B42773">
      <w:pPr>
        <w:pStyle w:val="TOC4"/>
        <w:rPr>
          <w:rFonts w:asciiTheme="minorHAnsi" w:eastAsiaTheme="minorEastAsia" w:hAnsiTheme="minorHAnsi" w:cstheme="minorBidi"/>
          <w:kern w:val="2"/>
          <w:sz w:val="22"/>
          <w:szCs w:val="22"/>
          <w:lang w:eastAsia="en-GB"/>
          <w14:ligatures w14:val="standardContextual"/>
        </w:rPr>
      </w:pPr>
      <w:r>
        <w:t>6.2A.2.3</w:t>
      </w:r>
      <w:r>
        <w:rPr>
          <w:rFonts w:asciiTheme="minorHAnsi" w:eastAsiaTheme="minorEastAsia" w:hAnsiTheme="minorHAnsi" w:cstheme="minorBidi"/>
          <w:kern w:val="2"/>
          <w:sz w:val="22"/>
          <w:szCs w:val="22"/>
          <w:lang w:eastAsia="en-GB"/>
          <w14:ligatures w14:val="standardContextual"/>
        </w:rPr>
        <w:tab/>
      </w:r>
      <w:r>
        <w:t>Maximum output power reduction for power class 2</w:t>
      </w:r>
      <w:r>
        <w:tab/>
      </w:r>
      <w:r>
        <w:fldChar w:fldCharType="begin"/>
      </w:r>
      <w:r>
        <w:instrText xml:space="preserve"> PAGEREF _Toc145916675 \h </w:instrText>
      </w:r>
      <w:r>
        <w:fldChar w:fldCharType="separate"/>
      </w:r>
      <w:r>
        <w:t>88</w:t>
      </w:r>
      <w:r>
        <w:fldChar w:fldCharType="end"/>
      </w:r>
    </w:p>
    <w:p w14:paraId="46BFA759" w14:textId="65D2E0B6" w:rsidR="00B42773" w:rsidRDefault="00B42773">
      <w:pPr>
        <w:pStyle w:val="TOC4"/>
        <w:rPr>
          <w:rFonts w:asciiTheme="minorHAnsi" w:eastAsiaTheme="minorEastAsia" w:hAnsiTheme="minorHAnsi" w:cstheme="minorBidi"/>
          <w:kern w:val="2"/>
          <w:sz w:val="22"/>
          <w:szCs w:val="22"/>
          <w:lang w:eastAsia="en-GB"/>
          <w14:ligatures w14:val="standardContextual"/>
        </w:rPr>
      </w:pPr>
      <w:r>
        <w:t>6.2A.2.4</w:t>
      </w:r>
      <w:r>
        <w:rPr>
          <w:rFonts w:asciiTheme="minorHAnsi" w:eastAsiaTheme="minorEastAsia" w:hAnsiTheme="minorHAnsi" w:cstheme="minorBidi"/>
          <w:kern w:val="2"/>
          <w:sz w:val="22"/>
          <w:szCs w:val="22"/>
          <w:lang w:eastAsia="en-GB"/>
          <w14:ligatures w14:val="standardContextual"/>
        </w:rPr>
        <w:tab/>
      </w:r>
      <w:r>
        <w:t>Maximum output power reduction for power class 3</w:t>
      </w:r>
      <w:r>
        <w:tab/>
      </w:r>
      <w:r>
        <w:fldChar w:fldCharType="begin"/>
      </w:r>
      <w:r>
        <w:instrText xml:space="preserve"> PAGEREF _Toc145916676 \h </w:instrText>
      </w:r>
      <w:r>
        <w:fldChar w:fldCharType="separate"/>
      </w:r>
      <w:r>
        <w:t>88</w:t>
      </w:r>
      <w:r>
        <w:fldChar w:fldCharType="end"/>
      </w:r>
    </w:p>
    <w:p w14:paraId="4183D16E" w14:textId="2A88D605" w:rsidR="00B42773" w:rsidRDefault="00B42773">
      <w:pPr>
        <w:pStyle w:val="TOC5"/>
        <w:rPr>
          <w:rFonts w:asciiTheme="minorHAnsi" w:eastAsiaTheme="minorEastAsia" w:hAnsiTheme="minorHAnsi" w:cstheme="minorBidi"/>
          <w:kern w:val="2"/>
          <w:sz w:val="22"/>
          <w:szCs w:val="22"/>
          <w:lang w:eastAsia="en-GB"/>
          <w14:ligatures w14:val="standardContextual"/>
        </w:rPr>
      </w:pPr>
      <w:r>
        <w:t>6.2A.2.4.1</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contiguous CA</w:t>
      </w:r>
      <w:r>
        <w:tab/>
      </w:r>
      <w:r>
        <w:fldChar w:fldCharType="begin"/>
      </w:r>
      <w:r>
        <w:instrText xml:space="preserve"> PAGEREF _Toc145916677 \h </w:instrText>
      </w:r>
      <w:r>
        <w:fldChar w:fldCharType="separate"/>
      </w:r>
      <w:r>
        <w:t>88</w:t>
      </w:r>
      <w:r>
        <w:fldChar w:fldCharType="end"/>
      </w:r>
    </w:p>
    <w:p w14:paraId="79064977" w14:textId="2CAFDE8D" w:rsidR="00B42773" w:rsidRDefault="00B42773">
      <w:pPr>
        <w:pStyle w:val="TOC5"/>
        <w:rPr>
          <w:rFonts w:asciiTheme="minorHAnsi" w:eastAsiaTheme="minorEastAsia" w:hAnsiTheme="minorHAnsi" w:cstheme="minorBidi"/>
          <w:kern w:val="2"/>
          <w:sz w:val="22"/>
          <w:szCs w:val="22"/>
          <w:lang w:eastAsia="en-GB"/>
          <w14:ligatures w14:val="standardContextual"/>
        </w:rPr>
      </w:pPr>
      <w:r>
        <w:t>6.2A.2.4.2</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non-contiguous CA</w:t>
      </w:r>
      <w:r>
        <w:tab/>
      </w:r>
      <w:r>
        <w:fldChar w:fldCharType="begin"/>
      </w:r>
      <w:r>
        <w:instrText xml:space="preserve"> PAGEREF _Toc145916678 \h </w:instrText>
      </w:r>
      <w:r>
        <w:fldChar w:fldCharType="separate"/>
      </w:r>
      <w:r>
        <w:t>89</w:t>
      </w:r>
      <w:r>
        <w:fldChar w:fldCharType="end"/>
      </w:r>
    </w:p>
    <w:p w14:paraId="013D58A3" w14:textId="12305F5E" w:rsidR="00B42773" w:rsidRDefault="00B42773">
      <w:pPr>
        <w:pStyle w:val="TOC5"/>
        <w:rPr>
          <w:rFonts w:asciiTheme="minorHAnsi" w:eastAsiaTheme="minorEastAsia" w:hAnsiTheme="minorHAnsi" w:cstheme="minorBidi"/>
          <w:kern w:val="2"/>
          <w:sz w:val="22"/>
          <w:szCs w:val="22"/>
          <w:lang w:eastAsia="en-GB"/>
          <w14:ligatures w14:val="standardContextual"/>
        </w:rPr>
      </w:pPr>
      <w:r>
        <w:t>6.2A.2.4.3</w:t>
      </w:r>
      <w:r>
        <w:rPr>
          <w:rFonts w:asciiTheme="minorHAnsi" w:eastAsiaTheme="minorEastAsia" w:hAnsiTheme="minorHAnsi" w:cstheme="minorBidi"/>
          <w:kern w:val="2"/>
          <w:sz w:val="22"/>
          <w:szCs w:val="22"/>
          <w:lang w:eastAsia="en-GB"/>
          <w14:ligatures w14:val="standardContextual"/>
        </w:rPr>
        <w:tab/>
      </w:r>
      <w:r>
        <w:t>Maximum output power reduction for power class 3 inter-band CA</w:t>
      </w:r>
      <w:r>
        <w:tab/>
      </w:r>
      <w:r>
        <w:fldChar w:fldCharType="begin"/>
      </w:r>
      <w:r>
        <w:instrText xml:space="preserve"> PAGEREF _Toc145916679 \h </w:instrText>
      </w:r>
      <w:r>
        <w:fldChar w:fldCharType="separate"/>
      </w:r>
      <w:r>
        <w:t>90</w:t>
      </w:r>
      <w:r>
        <w:fldChar w:fldCharType="end"/>
      </w:r>
    </w:p>
    <w:p w14:paraId="297E292D" w14:textId="246D8193" w:rsidR="00B42773" w:rsidRDefault="00B42773">
      <w:pPr>
        <w:pStyle w:val="TOC4"/>
        <w:rPr>
          <w:rFonts w:asciiTheme="minorHAnsi" w:eastAsiaTheme="minorEastAsia" w:hAnsiTheme="minorHAnsi" w:cstheme="minorBidi"/>
          <w:kern w:val="2"/>
          <w:sz w:val="22"/>
          <w:szCs w:val="22"/>
          <w:lang w:eastAsia="en-GB"/>
          <w14:ligatures w14:val="standardContextual"/>
        </w:rPr>
      </w:pPr>
      <w:r>
        <w:t>6.2A.2.5</w:t>
      </w:r>
      <w:r>
        <w:rPr>
          <w:rFonts w:asciiTheme="minorHAnsi" w:eastAsiaTheme="minorEastAsia" w:hAnsiTheme="minorHAnsi" w:cstheme="minorBidi"/>
          <w:kern w:val="2"/>
          <w:sz w:val="22"/>
          <w:szCs w:val="22"/>
          <w:lang w:eastAsia="en-GB"/>
          <w14:ligatures w14:val="standardContextual"/>
        </w:rPr>
        <w:tab/>
      </w:r>
      <w:r>
        <w:t>Maximum output power reduction for power class 4</w:t>
      </w:r>
      <w:r>
        <w:tab/>
      </w:r>
      <w:r>
        <w:fldChar w:fldCharType="begin"/>
      </w:r>
      <w:r>
        <w:instrText xml:space="preserve"> PAGEREF _Toc145916680 \h </w:instrText>
      </w:r>
      <w:r>
        <w:fldChar w:fldCharType="separate"/>
      </w:r>
      <w:r>
        <w:t>90</w:t>
      </w:r>
      <w:r>
        <w:fldChar w:fldCharType="end"/>
      </w:r>
    </w:p>
    <w:p w14:paraId="67FE7385" w14:textId="41BBB3E5" w:rsidR="00B42773" w:rsidRDefault="00B42773">
      <w:pPr>
        <w:pStyle w:val="TOC4"/>
        <w:rPr>
          <w:rFonts w:asciiTheme="minorHAnsi" w:eastAsiaTheme="minorEastAsia" w:hAnsiTheme="minorHAnsi" w:cstheme="minorBidi"/>
          <w:kern w:val="2"/>
          <w:sz w:val="22"/>
          <w:szCs w:val="22"/>
          <w:lang w:eastAsia="en-GB"/>
          <w14:ligatures w14:val="standardContextual"/>
        </w:rPr>
      </w:pPr>
      <w:r>
        <w:t>6.2A.2.6</w:t>
      </w:r>
      <w:r>
        <w:rPr>
          <w:rFonts w:asciiTheme="minorHAnsi" w:eastAsiaTheme="minorEastAsia" w:hAnsiTheme="minorHAnsi" w:cstheme="minorBidi"/>
          <w:kern w:val="2"/>
          <w:sz w:val="22"/>
          <w:szCs w:val="22"/>
          <w:lang w:eastAsia="en-GB"/>
          <w14:ligatures w14:val="standardContextual"/>
        </w:rPr>
        <w:tab/>
      </w:r>
      <w:r>
        <w:t>Maximum output power reduction for power class 5</w:t>
      </w:r>
      <w:r>
        <w:tab/>
      </w:r>
      <w:r>
        <w:fldChar w:fldCharType="begin"/>
      </w:r>
      <w:r>
        <w:instrText xml:space="preserve"> PAGEREF _Toc145916681 \h </w:instrText>
      </w:r>
      <w:r>
        <w:fldChar w:fldCharType="separate"/>
      </w:r>
      <w:r>
        <w:t>90</w:t>
      </w:r>
      <w:r>
        <w:fldChar w:fldCharType="end"/>
      </w:r>
    </w:p>
    <w:p w14:paraId="27A2A84C" w14:textId="158A73D5" w:rsidR="00B42773" w:rsidRDefault="00B42773">
      <w:pPr>
        <w:pStyle w:val="TOC3"/>
        <w:rPr>
          <w:rFonts w:asciiTheme="minorHAnsi" w:eastAsiaTheme="minorEastAsia" w:hAnsiTheme="minorHAnsi" w:cstheme="minorBidi"/>
          <w:kern w:val="2"/>
          <w:sz w:val="22"/>
          <w:szCs w:val="22"/>
          <w:lang w:eastAsia="en-GB"/>
          <w14:ligatures w14:val="standardContextual"/>
        </w:rPr>
      </w:pPr>
      <w:r>
        <w:t>6.2A.3</w:t>
      </w:r>
      <w:r>
        <w:rPr>
          <w:rFonts w:asciiTheme="minorHAnsi" w:eastAsiaTheme="minorEastAsia" w:hAnsiTheme="minorHAnsi" w:cstheme="minorBidi"/>
          <w:kern w:val="2"/>
          <w:sz w:val="22"/>
          <w:szCs w:val="22"/>
          <w:lang w:eastAsia="en-GB"/>
          <w14:ligatures w14:val="standardContextual"/>
        </w:rPr>
        <w:tab/>
      </w:r>
      <w:r>
        <w:t>UE maximum output power with additional requirements for CA</w:t>
      </w:r>
      <w:r>
        <w:tab/>
      </w:r>
      <w:r>
        <w:fldChar w:fldCharType="begin"/>
      </w:r>
      <w:r>
        <w:instrText xml:space="preserve"> PAGEREF _Toc145916682 \h </w:instrText>
      </w:r>
      <w:r>
        <w:fldChar w:fldCharType="separate"/>
      </w:r>
      <w:r>
        <w:t>91</w:t>
      </w:r>
      <w:r>
        <w:fldChar w:fldCharType="end"/>
      </w:r>
    </w:p>
    <w:p w14:paraId="261F27DB" w14:textId="5198A94B" w:rsidR="00B42773" w:rsidRDefault="00B42773">
      <w:pPr>
        <w:pStyle w:val="TOC4"/>
        <w:rPr>
          <w:rFonts w:asciiTheme="minorHAnsi" w:eastAsiaTheme="minorEastAsia" w:hAnsiTheme="minorHAnsi" w:cstheme="minorBidi"/>
          <w:kern w:val="2"/>
          <w:sz w:val="22"/>
          <w:szCs w:val="22"/>
          <w:lang w:eastAsia="en-GB"/>
          <w14:ligatures w14:val="standardContextual"/>
        </w:rPr>
      </w:pPr>
      <w:r>
        <w:t>6.2A.3.1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_Toc145916683 \h </w:instrText>
      </w:r>
      <w:r>
        <w:fldChar w:fldCharType="separate"/>
      </w:r>
      <w:r>
        <w:t>91</w:t>
      </w:r>
      <w:r>
        <w:fldChar w:fldCharType="end"/>
      </w:r>
    </w:p>
    <w:p w14:paraId="1448B189" w14:textId="23A2C051" w:rsidR="00B42773" w:rsidRDefault="00B42773">
      <w:pPr>
        <w:pStyle w:val="TOC4"/>
        <w:rPr>
          <w:rFonts w:asciiTheme="minorHAnsi" w:eastAsiaTheme="minorEastAsia" w:hAnsiTheme="minorHAnsi" w:cstheme="minorBidi"/>
          <w:kern w:val="2"/>
          <w:sz w:val="22"/>
          <w:szCs w:val="22"/>
          <w:lang w:eastAsia="en-GB"/>
          <w14:ligatures w14:val="standardContextual"/>
        </w:rPr>
      </w:pPr>
      <w:r>
        <w:t>6.2A.3.2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_Toc145916684 \h </w:instrText>
      </w:r>
      <w:r>
        <w:fldChar w:fldCharType="separate"/>
      </w:r>
      <w:r>
        <w:t>92</w:t>
      </w:r>
      <w:r>
        <w:fldChar w:fldCharType="end"/>
      </w:r>
    </w:p>
    <w:p w14:paraId="43CF985B" w14:textId="6BA3AF12" w:rsidR="00B42773" w:rsidRDefault="00B42773">
      <w:pPr>
        <w:pStyle w:val="TOC5"/>
        <w:rPr>
          <w:rFonts w:asciiTheme="minorHAnsi" w:eastAsiaTheme="minorEastAsia" w:hAnsiTheme="minorHAnsi" w:cstheme="minorBidi"/>
          <w:kern w:val="2"/>
          <w:sz w:val="22"/>
          <w:szCs w:val="22"/>
          <w:lang w:eastAsia="en-GB"/>
          <w14:ligatures w14:val="standardContextual"/>
        </w:rPr>
      </w:pPr>
      <w:r>
        <w:t>6.2A.3.2.1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_Toc145916685 \h </w:instrText>
      </w:r>
      <w:r>
        <w:fldChar w:fldCharType="separate"/>
      </w:r>
      <w:r>
        <w:t>92</w:t>
      </w:r>
      <w:r>
        <w:fldChar w:fldCharType="end"/>
      </w:r>
    </w:p>
    <w:p w14:paraId="0E14AEC2" w14:textId="2174E311" w:rsidR="00B42773" w:rsidRDefault="00B42773">
      <w:pPr>
        <w:pStyle w:val="TOC5"/>
        <w:rPr>
          <w:rFonts w:asciiTheme="minorHAnsi" w:eastAsiaTheme="minorEastAsia" w:hAnsiTheme="minorHAnsi" w:cstheme="minorBidi"/>
          <w:kern w:val="2"/>
          <w:sz w:val="22"/>
          <w:szCs w:val="22"/>
          <w:lang w:eastAsia="en-GB"/>
          <w14:ligatures w14:val="standardContextual"/>
        </w:rPr>
      </w:pPr>
      <w:r>
        <w:t>6.2A.3.2.2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_Toc145916686 \h </w:instrText>
      </w:r>
      <w:r>
        <w:fldChar w:fldCharType="separate"/>
      </w:r>
      <w:r>
        <w:t>92</w:t>
      </w:r>
      <w:r>
        <w:fldChar w:fldCharType="end"/>
      </w:r>
    </w:p>
    <w:p w14:paraId="4A80F7D5" w14:textId="7796B83D" w:rsidR="00B42773" w:rsidRDefault="00B42773">
      <w:pPr>
        <w:pStyle w:val="TOC5"/>
        <w:rPr>
          <w:rFonts w:asciiTheme="minorHAnsi" w:eastAsiaTheme="minorEastAsia" w:hAnsiTheme="minorHAnsi" w:cstheme="minorBidi"/>
          <w:kern w:val="2"/>
          <w:sz w:val="22"/>
          <w:szCs w:val="22"/>
          <w:lang w:eastAsia="en-GB"/>
          <w14:ligatures w14:val="standardContextual"/>
        </w:rPr>
      </w:pPr>
      <w:r>
        <w:t>6.2A.3.2.3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_Toc145916687 \h </w:instrText>
      </w:r>
      <w:r>
        <w:fldChar w:fldCharType="separate"/>
      </w:r>
      <w:r>
        <w:t>92</w:t>
      </w:r>
      <w:r>
        <w:fldChar w:fldCharType="end"/>
      </w:r>
    </w:p>
    <w:p w14:paraId="50B0786D" w14:textId="5A873A10" w:rsidR="00B42773" w:rsidRDefault="00B42773">
      <w:pPr>
        <w:pStyle w:val="TOC5"/>
        <w:rPr>
          <w:rFonts w:asciiTheme="minorHAnsi" w:eastAsiaTheme="minorEastAsia" w:hAnsiTheme="minorHAnsi" w:cstheme="minorBidi"/>
          <w:kern w:val="2"/>
          <w:sz w:val="22"/>
          <w:szCs w:val="22"/>
          <w:lang w:eastAsia="en-GB"/>
          <w14:ligatures w14:val="standardContextual"/>
        </w:rPr>
      </w:pPr>
      <w:r>
        <w:lastRenderedPageBreak/>
        <w:t>6.2A.3.2.4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_Toc145916688 \h </w:instrText>
      </w:r>
      <w:r>
        <w:fldChar w:fldCharType="separate"/>
      </w:r>
      <w:r>
        <w:t>92</w:t>
      </w:r>
      <w:r>
        <w:fldChar w:fldCharType="end"/>
      </w:r>
    </w:p>
    <w:p w14:paraId="1D08C378" w14:textId="29DFC69B" w:rsidR="00B42773" w:rsidRDefault="00B42773">
      <w:pPr>
        <w:pStyle w:val="TOC5"/>
        <w:rPr>
          <w:rFonts w:asciiTheme="minorHAnsi" w:eastAsiaTheme="minorEastAsia" w:hAnsiTheme="minorHAnsi" w:cstheme="minorBidi"/>
          <w:kern w:val="2"/>
          <w:sz w:val="22"/>
          <w:szCs w:val="22"/>
          <w:lang w:eastAsia="en-GB"/>
          <w14:ligatures w14:val="standardContextual"/>
        </w:rPr>
      </w:pPr>
      <w:r>
        <w:t>6.2A.3.2.5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_Toc145916689 \h </w:instrText>
      </w:r>
      <w:r>
        <w:fldChar w:fldCharType="separate"/>
      </w:r>
      <w:r>
        <w:t>92</w:t>
      </w:r>
      <w:r>
        <w:fldChar w:fldCharType="end"/>
      </w:r>
    </w:p>
    <w:p w14:paraId="743F8C36" w14:textId="64714AB5" w:rsidR="00B42773" w:rsidRDefault="00B42773">
      <w:pPr>
        <w:pStyle w:val="TOC4"/>
        <w:rPr>
          <w:rFonts w:asciiTheme="minorHAnsi" w:eastAsiaTheme="minorEastAsia" w:hAnsiTheme="minorHAnsi" w:cstheme="minorBidi"/>
          <w:kern w:val="2"/>
          <w:sz w:val="22"/>
          <w:szCs w:val="22"/>
          <w:lang w:eastAsia="en-GB"/>
          <w14:ligatures w14:val="standardContextual"/>
        </w:rPr>
      </w:pPr>
      <w:r>
        <w:t>6.2A.3.3</w:t>
      </w:r>
      <w:r>
        <w:rPr>
          <w:rFonts w:asciiTheme="minorHAnsi" w:eastAsiaTheme="minorEastAsia" w:hAnsiTheme="minorHAnsi" w:cstheme="minorBidi"/>
          <w:kern w:val="2"/>
          <w:sz w:val="22"/>
          <w:szCs w:val="22"/>
          <w:lang w:eastAsia="en-GB"/>
          <w14:ligatures w14:val="standardContextual"/>
        </w:rPr>
        <w:tab/>
      </w:r>
      <w:r>
        <w:t>A-MPR for CA_NS_202</w:t>
      </w:r>
      <w:r>
        <w:tab/>
      </w:r>
      <w:r>
        <w:fldChar w:fldCharType="begin"/>
      </w:r>
      <w:r>
        <w:instrText xml:space="preserve"> PAGEREF _Toc145916690 \h </w:instrText>
      </w:r>
      <w:r>
        <w:fldChar w:fldCharType="separate"/>
      </w:r>
      <w:r>
        <w:t>92</w:t>
      </w:r>
      <w:r>
        <w:fldChar w:fldCharType="end"/>
      </w:r>
    </w:p>
    <w:p w14:paraId="44F2E79B" w14:textId="1A1CDA30" w:rsidR="00B42773" w:rsidRDefault="00B42773">
      <w:pPr>
        <w:pStyle w:val="TOC5"/>
        <w:rPr>
          <w:rFonts w:asciiTheme="minorHAnsi" w:eastAsiaTheme="minorEastAsia" w:hAnsiTheme="minorHAnsi" w:cstheme="minorBidi"/>
          <w:kern w:val="2"/>
          <w:sz w:val="22"/>
          <w:szCs w:val="22"/>
          <w:lang w:eastAsia="en-GB"/>
          <w14:ligatures w14:val="standardContextual"/>
        </w:rPr>
      </w:pPr>
      <w:r>
        <w:t>6.2A.3.3.1</w:t>
      </w:r>
      <w:r>
        <w:rPr>
          <w:rFonts w:asciiTheme="minorHAnsi" w:eastAsiaTheme="minorEastAsia" w:hAnsiTheme="minorHAnsi" w:cstheme="minorBidi"/>
          <w:kern w:val="2"/>
          <w:sz w:val="22"/>
          <w:szCs w:val="22"/>
          <w:lang w:eastAsia="en-GB"/>
          <w14:ligatures w14:val="standardContextual"/>
        </w:rPr>
        <w:tab/>
      </w:r>
      <w:r>
        <w:t>A-MPR for CA_NS_202 for power class 1</w:t>
      </w:r>
      <w:r>
        <w:tab/>
      </w:r>
      <w:r>
        <w:fldChar w:fldCharType="begin"/>
      </w:r>
      <w:r>
        <w:instrText xml:space="preserve"> PAGEREF _Toc145916691 \h </w:instrText>
      </w:r>
      <w:r>
        <w:fldChar w:fldCharType="separate"/>
      </w:r>
      <w:r>
        <w:t>92</w:t>
      </w:r>
      <w:r>
        <w:fldChar w:fldCharType="end"/>
      </w:r>
    </w:p>
    <w:p w14:paraId="35AC060B" w14:textId="5DC52E52" w:rsidR="00B42773" w:rsidRDefault="00B42773">
      <w:pPr>
        <w:pStyle w:val="TOC5"/>
        <w:rPr>
          <w:rFonts w:asciiTheme="minorHAnsi" w:eastAsiaTheme="minorEastAsia" w:hAnsiTheme="minorHAnsi" w:cstheme="minorBidi"/>
          <w:kern w:val="2"/>
          <w:sz w:val="22"/>
          <w:szCs w:val="22"/>
          <w:lang w:eastAsia="en-GB"/>
          <w14:ligatures w14:val="standardContextual"/>
        </w:rPr>
      </w:pPr>
      <w:r>
        <w:t>6.2A.3.3.2</w:t>
      </w:r>
      <w:r>
        <w:rPr>
          <w:rFonts w:asciiTheme="minorHAnsi" w:eastAsiaTheme="minorEastAsia" w:hAnsiTheme="minorHAnsi" w:cstheme="minorBidi"/>
          <w:kern w:val="2"/>
          <w:sz w:val="22"/>
          <w:szCs w:val="22"/>
          <w:lang w:eastAsia="en-GB"/>
          <w14:ligatures w14:val="standardContextual"/>
        </w:rPr>
        <w:tab/>
      </w:r>
      <w:r>
        <w:t>A-MPR for CA_NS_202 for power class 2</w:t>
      </w:r>
      <w:r>
        <w:tab/>
      </w:r>
      <w:r>
        <w:fldChar w:fldCharType="begin"/>
      </w:r>
      <w:r>
        <w:instrText xml:space="preserve"> PAGEREF _Toc145916692 \h </w:instrText>
      </w:r>
      <w:r>
        <w:fldChar w:fldCharType="separate"/>
      </w:r>
      <w:r>
        <w:t>92</w:t>
      </w:r>
      <w:r>
        <w:fldChar w:fldCharType="end"/>
      </w:r>
    </w:p>
    <w:p w14:paraId="23709A95" w14:textId="616C94EB" w:rsidR="00B42773" w:rsidRDefault="00B42773">
      <w:pPr>
        <w:pStyle w:val="TOC5"/>
        <w:rPr>
          <w:rFonts w:asciiTheme="minorHAnsi" w:eastAsiaTheme="minorEastAsia" w:hAnsiTheme="minorHAnsi" w:cstheme="minorBidi"/>
          <w:kern w:val="2"/>
          <w:sz w:val="22"/>
          <w:szCs w:val="22"/>
          <w:lang w:eastAsia="en-GB"/>
          <w14:ligatures w14:val="standardContextual"/>
        </w:rPr>
      </w:pPr>
      <w:r>
        <w:t>6.2A.3.3.3</w:t>
      </w:r>
      <w:r>
        <w:rPr>
          <w:rFonts w:asciiTheme="minorHAnsi" w:eastAsiaTheme="minorEastAsia" w:hAnsiTheme="minorHAnsi" w:cstheme="minorBidi"/>
          <w:kern w:val="2"/>
          <w:sz w:val="22"/>
          <w:szCs w:val="22"/>
          <w:lang w:eastAsia="en-GB"/>
          <w14:ligatures w14:val="standardContextual"/>
        </w:rPr>
        <w:tab/>
      </w:r>
      <w:r>
        <w:t>A-MPR for CA_NS_202 for power class 3</w:t>
      </w:r>
      <w:r>
        <w:tab/>
      </w:r>
      <w:r>
        <w:fldChar w:fldCharType="begin"/>
      </w:r>
      <w:r>
        <w:instrText xml:space="preserve"> PAGEREF _Toc145916693 \h </w:instrText>
      </w:r>
      <w:r>
        <w:fldChar w:fldCharType="separate"/>
      </w:r>
      <w:r>
        <w:t>92</w:t>
      </w:r>
      <w:r>
        <w:fldChar w:fldCharType="end"/>
      </w:r>
    </w:p>
    <w:p w14:paraId="31E6FDA7" w14:textId="5EFC4EC9" w:rsidR="00B42773" w:rsidRDefault="00B42773">
      <w:pPr>
        <w:pStyle w:val="TOC5"/>
        <w:rPr>
          <w:rFonts w:asciiTheme="minorHAnsi" w:eastAsiaTheme="minorEastAsia" w:hAnsiTheme="minorHAnsi" w:cstheme="minorBidi"/>
          <w:kern w:val="2"/>
          <w:sz w:val="22"/>
          <w:szCs w:val="22"/>
          <w:lang w:eastAsia="en-GB"/>
          <w14:ligatures w14:val="standardContextual"/>
        </w:rPr>
      </w:pPr>
      <w:r>
        <w:t>6.2A.3.3.4</w:t>
      </w:r>
      <w:r>
        <w:rPr>
          <w:rFonts w:asciiTheme="minorHAnsi" w:eastAsiaTheme="minorEastAsia" w:hAnsiTheme="minorHAnsi" w:cstheme="minorBidi"/>
          <w:kern w:val="2"/>
          <w:sz w:val="22"/>
          <w:szCs w:val="22"/>
          <w:lang w:eastAsia="en-GB"/>
          <w14:ligatures w14:val="standardContextual"/>
        </w:rPr>
        <w:tab/>
      </w:r>
      <w:r>
        <w:t>A-MPR for CA_NS_202 for power class 4</w:t>
      </w:r>
      <w:r>
        <w:tab/>
      </w:r>
      <w:r>
        <w:fldChar w:fldCharType="begin"/>
      </w:r>
      <w:r>
        <w:instrText xml:space="preserve"> PAGEREF _Toc145916694 \h </w:instrText>
      </w:r>
      <w:r>
        <w:fldChar w:fldCharType="separate"/>
      </w:r>
      <w:r>
        <w:t>92</w:t>
      </w:r>
      <w:r>
        <w:fldChar w:fldCharType="end"/>
      </w:r>
    </w:p>
    <w:p w14:paraId="059DBA00" w14:textId="5CDDFD26" w:rsidR="00B42773" w:rsidRDefault="00B42773">
      <w:pPr>
        <w:pStyle w:val="TOC5"/>
        <w:rPr>
          <w:rFonts w:asciiTheme="minorHAnsi" w:eastAsiaTheme="minorEastAsia" w:hAnsiTheme="minorHAnsi" w:cstheme="minorBidi"/>
          <w:kern w:val="2"/>
          <w:sz w:val="22"/>
          <w:szCs w:val="22"/>
          <w:lang w:eastAsia="en-GB"/>
          <w14:ligatures w14:val="standardContextual"/>
        </w:rPr>
      </w:pPr>
      <w:r>
        <w:t>6.2A.3.3.5</w:t>
      </w:r>
      <w:r>
        <w:rPr>
          <w:rFonts w:asciiTheme="minorHAnsi" w:eastAsiaTheme="minorEastAsia" w:hAnsiTheme="minorHAnsi" w:cstheme="minorBidi"/>
          <w:kern w:val="2"/>
          <w:sz w:val="22"/>
          <w:szCs w:val="22"/>
          <w:lang w:eastAsia="en-GB"/>
          <w14:ligatures w14:val="standardContextual"/>
        </w:rPr>
        <w:tab/>
      </w:r>
      <w:r>
        <w:t>A-MPR for CA_NS_202 for power class 5</w:t>
      </w:r>
      <w:r>
        <w:tab/>
      </w:r>
      <w:r>
        <w:fldChar w:fldCharType="begin"/>
      </w:r>
      <w:r>
        <w:instrText xml:space="preserve"> PAGEREF _Toc145916695 \h </w:instrText>
      </w:r>
      <w:r>
        <w:fldChar w:fldCharType="separate"/>
      </w:r>
      <w:r>
        <w:t>92</w:t>
      </w:r>
      <w:r>
        <w:fldChar w:fldCharType="end"/>
      </w:r>
    </w:p>
    <w:p w14:paraId="0EF54CAC" w14:textId="511CC609"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6.2A.3.4</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A-MPR for CA_NS_203</w:t>
      </w:r>
      <w:r>
        <w:tab/>
      </w:r>
      <w:r>
        <w:fldChar w:fldCharType="begin"/>
      </w:r>
      <w:r>
        <w:instrText xml:space="preserve"> PAGEREF _Toc145916696 \h </w:instrText>
      </w:r>
      <w:r>
        <w:fldChar w:fldCharType="separate"/>
      </w:r>
      <w:r>
        <w:t>92</w:t>
      </w:r>
      <w:r>
        <w:fldChar w:fldCharType="end"/>
      </w:r>
    </w:p>
    <w:p w14:paraId="738B1E93" w14:textId="7FDA37DB"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rPr>
        <w:t>6.2A.3.4.1</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A-MPR for CA_NS_203 for power class 1</w:t>
      </w:r>
      <w:r>
        <w:tab/>
      </w:r>
      <w:r>
        <w:fldChar w:fldCharType="begin"/>
      </w:r>
      <w:r>
        <w:instrText xml:space="preserve"> PAGEREF _Toc145916697 \h </w:instrText>
      </w:r>
      <w:r>
        <w:fldChar w:fldCharType="separate"/>
      </w:r>
      <w:r>
        <w:t>92</w:t>
      </w:r>
      <w:r>
        <w:fldChar w:fldCharType="end"/>
      </w:r>
    </w:p>
    <w:p w14:paraId="3B20E12B" w14:textId="5AC12C00"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rPr>
        <w:t>6.2A.3.4.2</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A-MPR for CA_NS_203 for power class 2</w:t>
      </w:r>
      <w:r>
        <w:tab/>
      </w:r>
      <w:r>
        <w:fldChar w:fldCharType="begin"/>
      </w:r>
      <w:r>
        <w:instrText xml:space="preserve"> PAGEREF _Toc145916698 \h </w:instrText>
      </w:r>
      <w:r>
        <w:fldChar w:fldCharType="separate"/>
      </w:r>
      <w:r>
        <w:t>92</w:t>
      </w:r>
      <w:r>
        <w:fldChar w:fldCharType="end"/>
      </w:r>
    </w:p>
    <w:p w14:paraId="776AFA85" w14:textId="4BBD873C"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rPr>
        <w:t>6.2A.3.4.3</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A-MPR for CA_NS_203 for power class 3</w:t>
      </w:r>
      <w:r>
        <w:tab/>
      </w:r>
      <w:r>
        <w:fldChar w:fldCharType="begin"/>
      </w:r>
      <w:r>
        <w:instrText xml:space="preserve"> PAGEREF _Toc145916699 \h </w:instrText>
      </w:r>
      <w:r>
        <w:fldChar w:fldCharType="separate"/>
      </w:r>
      <w:r>
        <w:t>92</w:t>
      </w:r>
      <w:r>
        <w:fldChar w:fldCharType="end"/>
      </w:r>
    </w:p>
    <w:p w14:paraId="5E19C098" w14:textId="0EADB08E"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rPr>
        <w:t>6.2A.3.4.4</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A-MPR for CA_NS_203 for power class 4</w:t>
      </w:r>
      <w:r>
        <w:tab/>
      </w:r>
      <w:r>
        <w:fldChar w:fldCharType="begin"/>
      </w:r>
      <w:r>
        <w:instrText xml:space="preserve"> PAGEREF _Toc145916700 \h </w:instrText>
      </w:r>
      <w:r>
        <w:fldChar w:fldCharType="separate"/>
      </w:r>
      <w:r>
        <w:t>93</w:t>
      </w:r>
      <w:r>
        <w:fldChar w:fldCharType="end"/>
      </w:r>
    </w:p>
    <w:p w14:paraId="1CFE5FDD" w14:textId="3FFA84D5"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rPr>
        <w:t>6.2A.3.4.5</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A-MPR for CA_NS_203 for power class 5</w:t>
      </w:r>
      <w:r>
        <w:tab/>
      </w:r>
      <w:r>
        <w:fldChar w:fldCharType="begin"/>
      </w:r>
      <w:r>
        <w:instrText xml:space="preserve"> PAGEREF _Toc145916701 \h </w:instrText>
      </w:r>
      <w:r>
        <w:fldChar w:fldCharType="separate"/>
      </w:r>
      <w:r>
        <w:t>93</w:t>
      </w:r>
      <w:r>
        <w:fldChar w:fldCharType="end"/>
      </w:r>
    </w:p>
    <w:p w14:paraId="65B05030" w14:textId="2B5766C1" w:rsidR="00B42773" w:rsidRDefault="00B42773">
      <w:pPr>
        <w:pStyle w:val="TOC3"/>
        <w:rPr>
          <w:rFonts w:asciiTheme="minorHAnsi" w:eastAsiaTheme="minorEastAsia" w:hAnsiTheme="minorHAnsi" w:cstheme="minorBidi"/>
          <w:kern w:val="2"/>
          <w:sz w:val="22"/>
          <w:szCs w:val="22"/>
          <w:lang w:eastAsia="en-GB"/>
          <w14:ligatures w14:val="standardContextual"/>
        </w:rPr>
      </w:pPr>
      <w:r>
        <w:t>6.2A.4</w:t>
      </w:r>
      <w:r>
        <w:rPr>
          <w:rFonts w:asciiTheme="minorHAnsi" w:eastAsiaTheme="minorEastAsia" w:hAnsiTheme="minorHAnsi" w:cstheme="minorBidi"/>
          <w:kern w:val="2"/>
          <w:sz w:val="22"/>
          <w:szCs w:val="22"/>
          <w:lang w:eastAsia="en-GB"/>
          <w14:ligatures w14:val="standardContextual"/>
        </w:rPr>
        <w:tab/>
      </w:r>
      <w:r>
        <w:t>Configured transmitted power for CA</w:t>
      </w:r>
      <w:r>
        <w:tab/>
      </w:r>
      <w:r>
        <w:fldChar w:fldCharType="begin"/>
      </w:r>
      <w:r>
        <w:instrText xml:space="preserve"> PAGEREF _Toc145916702 \h </w:instrText>
      </w:r>
      <w:r>
        <w:fldChar w:fldCharType="separate"/>
      </w:r>
      <w:r>
        <w:t>93</w:t>
      </w:r>
      <w:r>
        <w:fldChar w:fldCharType="end"/>
      </w:r>
    </w:p>
    <w:p w14:paraId="38013667" w14:textId="108A9EF1" w:rsidR="00B42773" w:rsidRDefault="00B42773">
      <w:pPr>
        <w:pStyle w:val="TOC4"/>
        <w:rPr>
          <w:rFonts w:asciiTheme="minorHAnsi" w:eastAsiaTheme="minorEastAsia" w:hAnsiTheme="minorHAnsi" w:cstheme="minorBidi"/>
          <w:kern w:val="2"/>
          <w:sz w:val="22"/>
          <w:szCs w:val="22"/>
          <w:lang w:eastAsia="en-GB"/>
          <w14:ligatures w14:val="standardContextual"/>
        </w:rPr>
      </w:pPr>
      <w:r>
        <w:t>6.2A.4.1</w:t>
      </w:r>
      <w:r>
        <w:rPr>
          <w:rFonts w:asciiTheme="minorHAnsi" w:eastAsiaTheme="minorEastAsia" w:hAnsiTheme="minorHAnsi" w:cstheme="minorBidi"/>
          <w:kern w:val="2"/>
          <w:sz w:val="22"/>
          <w:szCs w:val="22"/>
          <w:lang w:eastAsia="en-GB"/>
          <w14:ligatures w14:val="standardContextual"/>
        </w:rPr>
        <w:tab/>
      </w:r>
      <w:r>
        <w:t>Configured transmitted power for intra-band UL CA</w:t>
      </w:r>
      <w:r>
        <w:tab/>
      </w:r>
      <w:r>
        <w:fldChar w:fldCharType="begin"/>
      </w:r>
      <w:r>
        <w:instrText xml:space="preserve"> PAGEREF _Toc145916703 \h </w:instrText>
      </w:r>
      <w:r>
        <w:fldChar w:fldCharType="separate"/>
      </w:r>
      <w:r>
        <w:t>93</w:t>
      </w:r>
      <w:r>
        <w:fldChar w:fldCharType="end"/>
      </w:r>
    </w:p>
    <w:p w14:paraId="2190D5A7" w14:textId="6DD860BE" w:rsidR="00B42773" w:rsidRDefault="00B42773">
      <w:pPr>
        <w:pStyle w:val="TOC4"/>
        <w:rPr>
          <w:rFonts w:asciiTheme="minorHAnsi" w:eastAsiaTheme="minorEastAsia" w:hAnsiTheme="minorHAnsi" w:cstheme="minorBidi"/>
          <w:kern w:val="2"/>
          <w:sz w:val="22"/>
          <w:szCs w:val="22"/>
          <w:lang w:eastAsia="en-GB"/>
          <w14:ligatures w14:val="standardContextual"/>
        </w:rPr>
      </w:pPr>
      <w:r>
        <w:t>6.2A.4.2</w:t>
      </w:r>
      <w:r>
        <w:rPr>
          <w:rFonts w:asciiTheme="minorHAnsi" w:eastAsiaTheme="minorEastAsia" w:hAnsiTheme="minorHAnsi" w:cstheme="minorBidi"/>
          <w:kern w:val="2"/>
          <w:sz w:val="22"/>
          <w:szCs w:val="22"/>
          <w:lang w:eastAsia="en-GB"/>
          <w14:ligatures w14:val="standardContextual"/>
        </w:rPr>
        <w:tab/>
      </w:r>
      <w:r>
        <w:t>Configured transmitted power for inter-band UL CA</w:t>
      </w:r>
      <w:r>
        <w:tab/>
      </w:r>
      <w:r>
        <w:fldChar w:fldCharType="begin"/>
      </w:r>
      <w:r>
        <w:instrText xml:space="preserve"> PAGEREF _Toc145916704 \h </w:instrText>
      </w:r>
      <w:r>
        <w:fldChar w:fldCharType="separate"/>
      </w:r>
      <w:r>
        <w:t>94</w:t>
      </w:r>
      <w:r>
        <w:fldChar w:fldCharType="end"/>
      </w:r>
    </w:p>
    <w:p w14:paraId="4C611F0A" w14:textId="2F08DFFD" w:rsidR="00B42773" w:rsidRDefault="00B42773">
      <w:pPr>
        <w:pStyle w:val="TOC3"/>
        <w:rPr>
          <w:rFonts w:asciiTheme="minorHAnsi" w:eastAsiaTheme="minorEastAsia" w:hAnsiTheme="minorHAnsi" w:cstheme="minorBidi"/>
          <w:kern w:val="2"/>
          <w:sz w:val="22"/>
          <w:szCs w:val="22"/>
          <w:lang w:eastAsia="en-GB"/>
          <w14:ligatures w14:val="standardContextual"/>
        </w:rPr>
      </w:pPr>
      <w:r>
        <w:t>6.2A.5</w:t>
      </w:r>
      <w:r>
        <w:rPr>
          <w:rFonts w:asciiTheme="minorHAnsi" w:eastAsiaTheme="minorEastAsia" w:hAnsiTheme="minorHAnsi" w:cstheme="minorBidi"/>
          <w:kern w:val="2"/>
          <w:sz w:val="22"/>
          <w:szCs w:val="22"/>
          <w:lang w:eastAsia="en-GB"/>
          <w14:ligatures w14:val="standardContextual"/>
        </w:rPr>
        <w:tab/>
      </w:r>
      <w:r>
        <w:t>Requirements for UL gap (</w:t>
      </w:r>
      <w:r w:rsidRPr="00C532E2">
        <w:rPr>
          <w:i/>
          <w:iCs/>
        </w:rPr>
        <w:t>ul-GapFR2-r17</w:t>
      </w:r>
      <w:r>
        <w:t>) for TX power management in CA</w:t>
      </w:r>
      <w:r>
        <w:tab/>
      </w:r>
      <w:r>
        <w:fldChar w:fldCharType="begin"/>
      </w:r>
      <w:r>
        <w:instrText xml:space="preserve"> PAGEREF _Toc145916705 \h </w:instrText>
      </w:r>
      <w:r>
        <w:fldChar w:fldCharType="separate"/>
      </w:r>
      <w:r>
        <w:t>95</w:t>
      </w:r>
      <w:r>
        <w:fldChar w:fldCharType="end"/>
      </w:r>
    </w:p>
    <w:p w14:paraId="44F0A563" w14:textId="688D7A30" w:rsidR="00B42773" w:rsidRDefault="00B42773">
      <w:pPr>
        <w:pStyle w:val="TOC2"/>
        <w:rPr>
          <w:rFonts w:asciiTheme="minorHAnsi" w:eastAsiaTheme="minorEastAsia" w:hAnsiTheme="minorHAnsi" w:cstheme="minorBidi"/>
          <w:kern w:val="2"/>
          <w:sz w:val="22"/>
          <w:szCs w:val="22"/>
          <w:lang w:eastAsia="en-GB"/>
          <w14:ligatures w14:val="standardContextual"/>
        </w:rPr>
      </w:pPr>
      <w:r>
        <w:t>6.2D</w:t>
      </w:r>
      <w:r>
        <w:rPr>
          <w:rFonts w:asciiTheme="minorHAnsi" w:eastAsiaTheme="minorEastAsia" w:hAnsiTheme="minorHAnsi" w:cstheme="minorBidi"/>
          <w:kern w:val="2"/>
          <w:sz w:val="22"/>
          <w:szCs w:val="22"/>
          <w:lang w:eastAsia="en-GB"/>
          <w14:ligatures w14:val="standardContextual"/>
        </w:rPr>
        <w:tab/>
      </w:r>
      <w:r>
        <w:t>Transmitter power for UL MIMO</w:t>
      </w:r>
      <w:r>
        <w:tab/>
      </w:r>
      <w:r>
        <w:fldChar w:fldCharType="begin"/>
      </w:r>
      <w:r>
        <w:instrText xml:space="preserve"> PAGEREF _Toc145916706 \h </w:instrText>
      </w:r>
      <w:r>
        <w:fldChar w:fldCharType="separate"/>
      </w:r>
      <w:r>
        <w:t>95</w:t>
      </w:r>
      <w:r>
        <w:fldChar w:fldCharType="end"/>
      </w:r>
    </w:p>
    <w:p w14:paraId="5F05B03D" w14:textId="4144B6D4" w:rsidR="00B42773" w:rsidRDefault="00B42773">
      <w:pPr>
        <w:pStyle w:val="TOC3"/>
        <w:rPr>
          <w:rFonts w:asciiTheme="minorHAnsi" w:eastAsiaTheme="minorEastAsia" w:hAnsiTheme="minorHAnsi" w:cstheme="minorBidi"/>
          <w:kern w:val="2"/>
          <w:sz w:val="22"/>
          <w:szCs w:val="22"/>
          <w:lang w:eastAsia="en-GB"/>
          <w14:ligatures w14:val="standardContextual"/>
        </w:rPr>
      </w:pPr>
      <w:r>
        <w:t>6.2D.1</w:t>
      </w:r>
      <w:r>
        <w:rPr>
          <w:rFonts w:asciiTheme="minorHAnsi" w:eastAsiaTheme="minorEastAsia" w:hAnsiTheme="minorHAnsi" w:cstheme="minorBidi"/>
          <w:kern w:val="2"/>
          <w:sz w:val="22"/>
          <w:szCs w:val="22"/>
          <w:lang w:eastAsia="en-GB"/>
          <w14:ligatures w14:val="standardContextual"/>
        </w:rPr>
        <w:tab/>
      </w:r>
      <w:r>
        <w:t>UE maximum output power for UL MIMO</w:t>
      </w:r>
      <w:r>
        <w:tab/>
      </w:r>
      <w:r>
        <w:fldChar w:fldCharType="begin"/>
      </w:r>
      <w:r>
        <w:instrText xml:space="preserve"> PAGEREF _Toc145916707 \h </w:instrText>
      </w:r>
      <w:r>
        <w:fldChar w:fldCharType="separate"/>
      </w:r>
      <w:r>
        <w:t>95</w:t>
      </w:r>
      <w:r>
        <w:fldChar w:fldCharType="end"/>
      </w:r>
    </w:p>
    <w:p w14:paraId="7846F5DD" w14:textId="09A5D5EC" w:rsidR="00B42773" w:rsidRDefault="00B42773">
      <w:pPr>
        <w:pStyle w:val="TOC4"/>
        <w:rPr>
          <w:rFonts w:asciiTheme="minorHAnsi" w:eastAsiaTheme="minorEastAsia" w:hAnsiTheme="minorHAnsi" w:cstheme="minorBidi"/>
          <w:kern w:val="2"/>
          <w:sz w:val="22"/>
          <w:szCs w:val="22"/>
          <w:lang w:eastAsia="en-GB"/>
          <w14:ligatures w14:val="standardContextual"/>
        </w:rPr>
      </w:pPr>
      <w:r>
        <w:t>6.2D.1.0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_Toc145916708 \h </w:instrText>
      </w:r>
      <w:r>
        <w:fldChar w:fldCharType="separate"/>
      </w:r>
      <w:r>
        <w:t>95</w:t>
      </w:r>
      <w:r>
        <w:fldChar w:fldCharType="end"/>
      </w:r>
    </w:p>
    <w:p w14:paraId="55531A17" w14:textId="7807B210" w:rsidR="00B42773" w:rsidRDefault="00B42773">
      <w:pPr>
        <w:pStyle w:val="TOC4"/>
        <w:rPr>
          <w:rFonts w:asciiTheme="minorHAnsi" w:eastAsiaTheme="minorEastAsia" w:hAnsiTheme="minorHAnsi" w:cstheme="minorBidi"/>
          <w:kern w:val="2"/>
          <w:sz w:val="22"/>
          <w:szCs w:val="22"/>
          <w:lang w:eastAsia="en-GB"/>
          <w14:ligatures w14:val="standardContextual"/>
        </w:rPr>
      </w:pPr>
      <w:r>
        <w:t>6.2D.1.1</w:t>
      </w:r>
      <w:r>
        <w:rPr>
          <w:rFonts w:asciiTheme="minorHAnsi" w:eastAsiaTheme="minorEastAsia" w:hAnsiTheme="minorHAnsi" w:cstheme="minorBidi"/>
          <w:kern w:val="2"/>
          <w:sz w:val="22"/>
          <w:szCs w:val="22"/>
          <w:lang w:eastAsia="en-GB"/>
          <w14:ligatures w14:val="standardContextual"/>
        </w:rPr>
        <w:tab/>
      </w:r>
      <w:r>
        <w:t>UE maximum output power for UL MIMO for power class 1</w:t>
      </w:r>
      <w:r>
        <w:tab/>
      </w:r>
      <w:r>
        <w:fldChar w:fldCharType="begin"/>
      </w:r>
      <w:r>
        <w:instrText xml:space="preserve"> PAGEREF _Toc145916709 \h </w:instrText>
      </w:r>
      <w:r>
        <w:fldChar w:fldCharType="separate"/>
      </w:r>
      <w:r>
        <w:t>96</w:t>
      </w:r>
      <w:r>
        <w:fldChar w:fldCharType="end"/>
      </w:r>
    </w:p>
    <w:p w14:paraId="701CD977" w14:textId="7EBBA4CF" w:rsidR="00B42773" w:rsidRDefault="00B42773">
      <w:pPr>
        <w:pStyle w:val="TOC4"/>
        <w:rPr>
          <w:rFonts w:asciiTheme="minorHAnsi" w:eastAsiaTheme="minorEastAsia" w:hAnsiTheme="minorHAnsi" w:cstheme="minorBidi"/>
          <w:kern w:val="2"/>
          <w:sz w:val="22"/>
          <w:szCs w:val="22"/>
          <w:lang w:eastAsia="en-GB"/>
          <w14:ligatures w14:val="standardContextual"/>
        </w:rPr>
      </w:pPr>
      <w:r>
        <w:t>6.2D.1.</w:t>
      </w:r>
      <w:r>
        <w:rPr>
          <w:lang w:eastAsia="ko-KR"/>
        </w:rPr>
        <w:t>2</w:t>
      </w:r>
      <w:r>
        <w:rPr>
          <w:rFonts w:asciiTheme="minorHAnsi" w:eastAsiaTheme="minorEastAsia" w:hAnsiTheme="minorHAnsi" w:cstheme="minorBidi"/>
          <w:kern w:val="2"/>
          <w:sz w:val="22"/>
          <w:szCs w:val="22"/>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_Toc145916710 \h </w:instrText>
      </w:r>
      <w:r>
        <w:fldChar w:fldCharType="separate"/>
      </w:r>
      <w:r>
        <w:t>97</w:t>
      </w:r>
      <w:r>
        <w:fldChar w:fldCharType="end"/>
      </w:r>
    </w:p>
    <w:p w14:paraId="1DCFA6C4" w14:textId="6FBDAD22" w:rsidR="00B42773" w:rsidRDefault="00B42773">
      <w:pPr>
        <w:pStyle w:val="TOC4"/>
        <w:rPr>
          <w:rFonts w:asciiTheme="minorHAnsi" w:eastAsiaTheme="minorEastAsia" w:hAnsiTheme="minorHAnsi" w:cstheme="minorBidi"/>
          <w:kern w:val="2"/>
          <w:sz w:val="22"/>
          <w:szCs w:val="22"/>
          <w:lang w:eastAsia="en-GB"/>
          <w14:ligatures w14:val="standardContextual"/>
        </w:rPr>
      </w:pPr>
      <w:r>
        <w:t>6.2D.1.3</w:t>
      </w:r>
      <w:r>
        <w:rPr>
          <w:rFonts w:asciiTheme="minorHAnsi" w:eastAsiaTheme="minorEastAsia" w:hAnsiTheme="minorHAnsi" w:cstheme="minorBidi"/>
          <w:kern w:val="2"/>
          <w:sz w:val="22"/>
          <w:szCs w:val="22"/>
          <w:lang w:eastAsia="en-GB"/>
          <w14:ligatures w14:val="standardContextual"/>
        </w:rPr>
        <w:tab/>
      </w:r>
      <w:r>
        <w:t>UE maximum output power for UL MIMO for power class 3</w:t>
      </w:r>
      <w:r>
        <w:tab/>
      </w:r>
      <w:r>
        <w:fldChar w:fldCharType="begin"/>
      </w:r>
      <w:r>
        <w:instrText xml:space="preserve"> PAGEREF _Toc145916711 \h </w:instrText>
      </w:r>
      <w:r>
        <w:fldChar w:fldCharType="separate"/>
      </w:r>
      <w:r>
        <w:t>98</w:t>
      </w:r>
      <w:r>
        <w:fldChar w:fldCharType="end"/>
      </w:r>
    </w:p>
    <w:p w14:paraId="423D5C7C" w14:textId="6AB5A715" w:rsidR="00B42773" w:rsidRDefault="00B42773">
      <w:pPr>
        <w:pStyle w:val="TOC4"/>
        <w:rPr>
          <w:rFonts w:asciiTheme="minorHAnsi" w:eastAsiaTheme="minorEastAsia" w:hAnsiTheme="minorHAnsi" w:cstheme="minorBidi"/>
          <w:kern w:val="2"/>
          <w:sz w:val="22"/>
          <w:szCs w:val="22"/>
          <w:lang w:eastAsia="en-GB"/>
          <w14:ligatures w14:val="standardContextual"/>
        </w:rPr>
      </w:pPr>
      <w:r>
        <w:t>6.2D.1.4</w:t>
      </w:r>
      <w:r>
        <w:rPr>
          <w:rFonts w:asciiTheme="minorHAnsi" w:eastAsiaTheme="minorEastAsia" w:hAnsiTheme="minorHAnsi" w:cstheme="minorBidi"/>
          <w:kern w:val="2"/>
          <w:sz w:val="22"/>
          <w:szCs w:val="22"/>
          <w:lang w:eastAsia="en-GB"/>
          <w14:ligatures w14:val="standardContextual"/>
        </w:rPr>
        <w:tab/>
      </w:r>
      <w:r>
        <w:t>UE maximum output power for UL MIMO for power class 4</w:t>
      </w:r>
      <w:r>
        <w:tab/>
      </w:r>
      <w:r>
        <w:fldChar w:fldCharType="begin"/>
      </w:r>
      <w:r>
        <w:instrText xml:space="preserve"> PAGEREF _Toc145916712 \h </w:instrText>
      </w:r>
      <w:r>
        <w:fldChar w:fldCharType="separate"/>
      </w:r>
      <w:r>
        <w:t>99</w:t>
      </w:r>
      <w:r>
        <w:fldChar w:fldCharType="end"/>
      </w:r>
    </w:p>
    <w:p w14:paraId="4711CC20" w14:textId="6E42D7CA" w:rsidR="00B42773" w:rsidRDefault="00B42773">
      <w:pPr>
        <w:pStyle w:val="TOC4"/>
        <w:rPr>
          <w:rFonts w:asciiTheme="minorHAnsi" w:eastAsiaTheme="minorEastAsia" w:hAnsiTheme="minorHAnsi" w:cstheme="minorBidi"/>
          <w:kern w:val="2"/>
          <w:sz w:val="22"/>
          <w:szCs w:val="22"/>
          <w:lang w:eastAsia="en-GB"/>
          <w14:ligatures w14:val="standardContextual"/>
        </w:rPr>
      </w:pPr>
      <w:r>
        <w:t>6.2D.1.5</w:t>
      </w:r>
      <w:r>
        <w:rPr>
          <w:rFonts w:asciiTheme="minorHAnsi" w:eastAsiaTheme="minorEastAsia" w:hAnsiTheme="minorHAnsi" w:cstheme="minorBidi"/>
          <w:kern w:val="2"/>
          <w:sz w:val="22"/>
          <w:szCs w:val="22"/>
          <w:lang w:eastAsia="en-GB"/>
          <w14:ligatures w14:val="standardContextual"/>
        </w:rPr>
        <w:tab/>
      </w:r>
      <w:r>
        <w:t>UE maximum output power for UL MIMO for power class 5</w:t>
      </w:r>
      <w:r>
        <w:tab/>
      </w:r>
      <w:r>
        <w:fldChar w:fldCharType="begin"/>
      </w:r>
      <w:r>
        <w:instrText xml:space="preserve"> PAGEREF _Toc145916713 \h </w:instrText>
      </w:r>
      <w:r>
        <w:fldChar w:fldCharType="separate"/>
      </w:r>
      <w:r>
        <w:t>100</w:t>
      </w:r>
      <w:r>
        <w:fldChar w:fldCharType="end"/>
      </w:r>
    </w:p>
    <w:p w14:paraId="10D0C19E" w14:textId="57D2F106" w:rsidR="00B42773" w:rsidRDefault="00B42773">
      <w:pPr>
        <w:pStyle w:val="TOC4"/>
        <w:rPr>
          <w:rFonts w:asciiTheme="minorHAnsi" w:eastAsiaTheme="minorEastAsia" w:hAnsiTheme="minorHAnsi" w:cstheme="minorBidi"/>
          <w:kern w:val="2"/>
          <w:sz w:val="22"/>
          <w:szCs w:val="22"/>
          <w:lang w:eastAsia="en-GB"/>
          <w14:ligatures w14:val="standardContextual"/>
        </w:rPr>
      </w:pPr>
      <w:r>
        <w:t>6.2D.1.6</w:t>
      </w:r>
      <w:r>
        <w:rPr>
          <w:rFonts w:asciiTheme="minorHAnsi" w:eastAsiaTheme="minorEastAsia" w:hAnsiTheme="minorHAnsi" w:cstheme="minorBidi"/>
          <w:kern w:val="2"/>
          <w:sz w:val="22"/>
          <w:szCs w:val="22"/>
          <w:lang w:eastAsia="en-GB"/>
          <w14:ligatures w14:val="standardContextual"/>
        </w:rPr>
        <w:tab/>
      </w:r>
      <w:r>
        <w:t>UE maximum output power for UL MIMO for power class 6</w:t>
      </w:r>
      <w:r>
        <w:tab/>
      </w:r>
      <w:r>
        <w:fldChar w:fldCharType="begin"/>
      </w:r>
      <w:r>
        <w:instrText xml:space="preserve"> PAGEREF _Toc145916714 \h </w:instrText>
      </w:r>
      <w:r>
        <w:fldChar w:fldCharType="separate"/>
      </w:r>
      <w:r>
        <w:t>100</w:t>
      </w:r>
      <w:r>
        <w:fldChar w:fldCharType="end"/>
      </w:r>
    </w:p>
    <w:p w14:paraId="33A083A5" w14:textId="2F7ACBB6" w:rsidR="00B42773" w:rsidRDefault="00B42773">
      <w:pPr>
        <w:pStyle w:val="TOC3"/>
        <w:rPr>
          <w:rFonts w:asciiTheme="minorHAnsi" w:eastAsiaTheme="minorEastAsia" w:hAnsiTheme="minorHAnsi" w:cstheme="minorBidi"/>
          <w:kern w:val="2"/>
          <w:sz w:val="22"/>
          <w:szCs w:val="22"/>
          <w:lang w:eastAsia="en-GB"/>
          <w14:ligatures w14:val="standardContextual"/>
        </w:rPr>
      </w:pPr>
      <w:r>
        <w:t>6.2D.2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tab/>
      </w:r>
      <w:r>
        <w:fldChar w:fldCharType="begin"/>
      </w:r>
      <w:r>
        <w:instrText xml:space="preserve"> PAGEREF _Toc145916715 \h </w:instrText>
      </w:r>
      <w:r>
        <w:fldChar w:fldCharType="separate"/>
      </w:r>
      <w:r>
        <w:t>101</w:t>
      </w:r>
      <w:r>
        <w:fldChar w:fldCharType="end"/>
      </w:r>
    </w:p>
    <w:p w14:paraId="2FE72217" w14:textId="6C50699C" w:rsidR="00B42773" w:rsidRDefault="00B42773">
      <w:pPr>
        <w:pStyle w:val="TOC4"/>
        <w:rPr>
          <w:rFonts w:asciiTheme="minorHAnsi" w:eastAsiaTheme="minorEastAsia" w:hAnsiTheme="minorHAnsi" w:cstheme="minorBidi"/>
          <w:kern w:val="2"/>
          <w:sz w:val="22"/>
          <w:szCs w:val="22"/>
          <w:lang w:eastAsia="en-GB"/>
          <w14:ligatures w14:val="standardContextual"/>
        </w:rPr>
      </w:pPr>
      <w:r>
        <w:t>6.2D.2.1</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_Toc145916716 \h </w:instrText>
      </w:r>
      <w:r>
        <w:fldChar w:fldCharType="separate"/>
      </w:r>
      <w:r>
        <w:t>101</w:t>
      </w:r>
      <w:r>
        <w:fldChar w:fldCharType="end"/>
      </w:r>
    </w:p>
    <w:p w14:paraId="51139B54" w14:textId="0F038F94" w:rsidR="00B42773" w:rsidRDefault="00B42773">
      <w:pPr>
        <w:pStyle w:val="TOC4"/>
        <w:rPr>
          <w:rFonts w:asciiTheme="minorHAnsi" w:eastAsiaTheme="minorEastAsia" w:hAnsiTheme="minorHAnsi" w:cstheme="minorBidi"/>
          <w:kern w:val="2"/>
          <w:sz w:val="22"/>
          <w:szCs w:val="22"/>
          <w:lang w:eastAsia="en-GB"/>
          <w14:ligatures w14:val="standardContextual"/>
        </w:rPr>
      </w:pPr>
      <w:r>
        <w:t>6.2D.2.2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_Toc145916717 \h </w:instrText>
      </w:r>
      <w:r>
        <w:fldChar w:fldCharType="separate"/>
      </w:r>
      <w:r>
        <w:t>102</w:t>
      </w:r>
      <w:r>
        <w:fldChar w:fldCharType="end"/>
      </w:r>
    </w:p>
    <w:p w14:paraId="783AD096" w14:textId="7D9D3FA7" w:rsidR="00B42773" w:rsidRDefault="00B42773">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_Toc145916718 \h </w:instrText>
      </w:r>
      <w:r>
        <w:fldChar w:fldCharType="separate"/>
      </w:r>
      <w:r>
        <w:t>102</w:t>
      </w:r>
      <w:r>
        <w:fldChar w:fldCharType="end"/>
      </w:r>
    </w:p>
    <w:p w14:paraId="0360F9FD" w14:textId="0F764B1F" w:rsidR="00B42773" w:rsidRDefault="00B42773">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_Toc145916719 \h </w:instrText>
      </w:r>
      <w:r>
        <w:fldChar w:fldCharType="separate"/>
      </w:r>
      <w:r>
        <w:t>102</w:t>
      </w:r>
      <w:r>
        <w:fldChar w:fldCharType="end"/>
      </w:r>
    </w:p>
    <w:p w14:paraId="3A631D2D" w14:textId="73869D5B" w:rsidR="00B42773" w:rsidRDefault="00B42773">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5</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5</w:t>
      </w:r>
      <w:r>
        <w:tab/>
      </w:r>
      <w:r>
        <w:fldChar w:fldCharType="begin"/>
      </w:r>
      <w:r>
        <w:instrText xml:space="preserve"> PAGEREF _Toc145916720 \h </w:instrText>
      </w:r>
      <w:r>
        <w:fldChar w:fldCharType="separate"/>
      </w:r>
      <w:r>
        <w:t>102</w:t>
      </w:r>
      <w:r>
        <w:fldChar w:fldCharType="end"/>
      </w:r>
    </w:p>
    <w:p w14:paraId="07631F04" w14:textId="0E432DAA" w:rsidR="00B42773" w:rsidRDefault="00B42773">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6</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6</w:t>
      </w:r>
      <w:r>
        <w:tab/>
      </w:r>
      <w:r>
        <w:fldChar w:fldCharType="begin"/>
      </w:r>
      <w:r>
        <w:instrText xml:space="preserve"> PAGEREF _Toc145916721 \h </w:instrText>
      </w:r>
      <w:r>
        <w:fldChar w:fldCharType="separate"/>
      </w:r>
      <w:r>
        <w:t>102</w:t>
      </w:r>
      <w:r>
        <w:fldChar w:fldCharType="end"/>
      </w:r>
    </w:p>
    <w:p w14:paraId="00A9A3DD" w14:textId="59FF5786" w:rsidR="00B42773" w:rsidRDefault="00B42773">
      <w:pPr>
        <w:pStyle w:val="TOC3"/>
        <w:rPr>
          <w:rFonts w:asciiTheme="minorHAnsi" w:eastAsiaTheme="minorEastAsia" w:hAnsiTheme="minorHAnsi" w:cstheme="minorBidi"/>
          <w:kern w:val="2"/>
          <w:sz w:val="22"/>
          <w:szCs w:val="22"/>
          <w:lang w:eastAsia="en-GB"/>
          <w14:ligatures w14:val="standardContextual"/>
        </w:rPr>
      </w:pPr>
      <w:r>
        <w:t>6.2D.3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tab/>
      </w:r>
      <w:r>
        <w:fldChar w:fldCharType="begin"/>
      </w:r>
      <w:r>
        <w:instrText xml:space="preserve"> PAGEREF _Toc145916722 \h </w:instrText>
      </w:r>
      <w:r>
        <w:fldChar w:fldCharType="separate"/>
      </w:r>
      <w:r>
        <w:t>102</w:t>
      </w:r>
      <w:r>
        <w:fldChar w:fldCharType="end"/>
      </w:r>
    </w:p>
    <w:p w14:paraId="07000CBC" w14:textId="51F10235" w:rsidR="00B42773" w:rsidRDefault="00B42773">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.1</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_Toc145916723 \h </w:instrText>
      </w:r>
      <w:r>
        <w:fldChar w:fldCharType="separate"/>
      </w:r>
      <w:r>
        <w:t>102</w:t>
      </w:r>
      <w:r>
        <w:fldChar w:fldCharType="end"/>
      </w:r>
    </w:p>
    <w:p w14:paraId="27F54BA9" w14:textId="2692BB68" w:rsidR="00B42773" w:rsidRDefault="00B42773">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.2</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_Toc145916724 \h </w:instrText>
      </w:r>
      <w:r>
        <w:fldChar w:fldCharType="separate"/>
      </w:r>
      <w:r>
        <w:t>103</w:t>
      </w:r>
      <w:r>
        <w:fldChar w:fldCharType="end"/>
      </w:r>
    </w:p>
    <w:p w14:paraId="08645CB1" w14:textId="1805EF1A" w:rsidR="00B42773" w:rsidRDefault="00B42773">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_Toc145916725 \h </w:instrText>
      </w:r>
      <w:r>
        <w:fldChar w:fldCharType="separate"/>
      </w:r>
      <w:r>
        <w:t>103</w:t>
      </w:r>
      <w:r>
        <w:fldChar w:fldCharType="end"/>
      </w:r>
    </w:p>
    <w:p w14:paraId="0D44964F" w14:textId="5B0B7E17" w:rsidR="00B42773" w:rsidRDefault="00B42773">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_Toc145916726 \h </w:instrText>
      </w:r>
      <w:r>
        <w:fldChar w:fldCharType="separate"/>
      </w:r>
      <w:r>
        <w:t>103</w:t>
      </w:r>
      <w:r>
        <w:fldChar w:fldCharType="end"/>
      </w:r>
    </w:p>
    <w:p w14:paraId="1B46FFAC" w14:textId="29DC9185" w:rsidR="00B42773" w:rsidRDefault="00B42773">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.5</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5</w:t>
      </w:r>
      <w:r>
        <w:tab/>
      </w:r>
      <w:r>
        <w:fldChar w:fldCharType="begin"/>
      </w:r>
      <w:r>
        <w:instrText xml:space="preserve"> PAGEREF _Toc145916727 \h </w:instrText>
      </w:r>
      <w:r>
        <w:fldChar w:fldCharType="separate"/>
      </w:r>
      <w:r>
        <w:t>103</w:t>
      </w:r>
      <w:r>
        <w:fldChar w:fldCharType="end"/>
      </w:r>
    </w:p>
    <w:p w14:paraId="0DCB36B4" w14:textId="3FBBB319" w:rsidR="00B42773" w:rsidRDefault="00B42773">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.6</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6</w:t>
      </w:r>
      <w:r>
        <w:tab/>
      </w:r>
      <w:r>
        <w:fldChar w:fldCharType="begin"/>
      </w:r>
      <w:r>
        <w:instrText xml:space="preserve"> PAGEREF _Toc145916728 \h </w:instrText>
      </w:r>
      <w:r>
        <w:fldChar w:fldCharType="separate"/>
      </w:r>
      <w:r>
        <w:t>103</w:t>
      </w:r>
      <w:r>
        <w:fldChar w:fldCharType="end"/>
      </w:r>
    </w:p>
    <w:p w14:paraId="47FE3E9E" w14:textId="15FEBD44" w:rsidR="00B42773" w:rsidRDefault="00B42773">
      <w:pPr>
        <w:pStyle w:val="TOC3"/>
        <w:rPr>
          <w:rFonts w:asciiTheme="minorHAnsi" w:eastAsiaTheme="minorEastAsia" w:hAnsiTheme="minorHAnsi" w:cstheme="minorBidi"/>
          <w:kern w:val="2"/>
          <w:sz w:val="22"/>
          <w:szCs w:val="22"/>
          <w:lang w:eastAsia="en-GB"/>
          <w14:ligatures w14:val="standardContextual"/>
        </w:rPr>
      </w:pPr>
      <w:r>
        <w:t>6.2D.4</w:t>
      </w:r>
      <w:r>
        <w:rPr>
          <w:rFonts w:asciiTheme="minorHAnsi" w:eastAsiaTheme="minorEastAsia" w:hAnsiTheme="minorHAnsi" w:cstheme="minorBidi"/>
          <w:kern w:val="2"/>
          <w:sz w:val="22"/>
          <w:szCs w:val="22"/>
          <w:lang w:eastAsia="en-GB"/>
          <w14:ligatures w14:val="standardContextual"/>
        </w:rPr>
        <w:tab/>
      </w:r>
      <w:r>
        <w:t>Configured transmitted power for UL MIMO</w:t>
      </w:r>
      <w:r>
        <w:tab/>
      </w:r>
      <w:r>
        <w:fldChar w:fldCharType="begin"/>
      </w:r>
      <w:r>
        <w:instrText xml:space="preserve"> PAGEREF _Toc145916729 \h </w:instrText>
      </w:r>
      <w:r>
        <w:fldChar w:fldCharType="separate"/>
      </w:r>
      <w:r>
        <w:t>103</w:t>
      </w:r>
      <w:r>
        <w:fldChar w:fldCharType="end"/>
      </w:r>
    </w:p>
    <w:p w14:paraId="7FB4FD76" w14:textId="44A3FB6A" w:rsidR="00B42773" w:rsidRDefault="00B42773">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Output power dynamics</w:t>
      </w:r>
      <w:r>
        <w:tab/>
      </w:r>
      <w:r>
        <w:fldChar w:fldCharType="begin"/>
      </w:r>
      <w:r>
        <w:instrText xml:space="preserve"> PAGEREF _Toc145916730 \h </w:instrText>
      </w:r>
      <w:r>
        <w:fldChar w:fldCharType="separate"/>
      </w:r>
      <w:r>
        <w:t>103</w:t>
      </w:r>
      <w:r>
        <w:fldChar w:fldCharType="end"/>
      </w:r>
    </w:p>
    <w:p w14:paraId="5D6C9A17" w14:textId="29A20ACF" w:rsidR="00B42773" w:rsidRDefault="00B42773">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Minimum output power</w:t>
      </w:r>
      <w:r>
        <w:tab/>
      </w:r>
      <w:r>
        <w:fldChar w:fldCharType="begin"/>
      </w:r>
      <w:r>
        <w:instrText xml:space="preserve"> PAGEREF _Toc145916731 \h </w:instrText>
      </w:r>
      <w:r>
        <w:fldChar w:fldCharType="separate"/>
      </w:r>
      <w:r>
        <w:t>103</w:t>
      </w:r>
      <w:r>
        <w:fldChar w:fldCharType="end"/>
      </w:r>
    </w:p>
    <w:p w14:paraId="2A6058DF" w14:textId="3C1E1CE0" w:rsidR="00B42773" w:rsidRDefault="00B42773">
      <w:pPr>
        <w:pStyle w:val="TOC4"/>
        <w:rPr>
          <w:rFonts w:asciiTheme="minorHAnsi" w:eastAsiaTheme="minorEastAsia" w:hAnsiTheme="minorHAnsi" w:cstheme="minorBidi"/>
          <w:kern w:val="2"/>
          <w:sz w:val="22"/>
          <w:szCs w:val="22"/>
          <w:lang w:eastAsia="en-GB"/>
          <w14:ligatures w14:val="standardContextual"/>
        </w:rPr>
      </w:pPr>
      <w:r>
        <w:t>6.3.1.0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_Toc145916732 \h </w:instrText>
      </w:r>
      <w:r>
        <w:fldChar w:fldCharType="separate"/>
      </w:r>
      <w:r>
        <w:t>103</w:t>
      </w:r>
      <w:r>
        <w:fldChar w:fldCharType="end"/>
      </w:r>
    </w:p>
    <w:p w14:paraId="4D3E27CC" w14:textId="3EA3A6C8" w:rsidR="00B42773" w:rsidRDefault="00B42773">
      <w:pPr>
        <w:pStyle w:val="TOC4"/>
        <w:rPr>
          <w:rFonts w:asciiTheme="minorHAnsi" w:eastAsiaTheme="minorEastAsia" w:hAnsiTheme="minorHAnsi" w:cstheme="minorBidi"/>
          <w:kern w:val="2"/>
          <w:sz w:val="22"/>
          <w:szCs w:val="22"/>
          <w:lang w:eastAsia="en-GB"/>
          <w14:ligatures w14:val="standardContextual"/>
        </w:rPr>
      </w:pPr>
      <w:r>
        <w:t>6.3.1.1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_Toc145916733 \h </w:instrText>
      </w:r>
      <w:r>
        <w:fldChar w:fldCharType="separate"/>
      </w:r>
      <w:r>
        <w:t>104</w:t>
      </w:r>
      <w:r>
        <w:fldChar w:fldCharType="end"/>
      </w:r>
    </w:p>
    <w:p w14:paraId="64898D35" w14:textId="5DE4E636" w:rsidR="00B42773" w:rsidRDefault="00B42773">
      <w:pPr>
        <w:pStyle w:val="TOC4"/>
        <w:rPr>
          <w:rFonts w:asciiTheme="minorHAnsi" w:eastAsiaTheme="minorEastAsia" w:hAnsiTheme="minorHAnsi" w:cstheme="minorBidi"/>
          <w:kern w:val="2"/>
          <w:sz w:val="22"/>
          <w:szCs w:val="22"/>
          <w:lang w:eastAsia="en-GB"/>
          <w14:ligatures w14:val="standardContextual"/>
        </w:rPr>
      </w:pPr>
      <w:r>
        <w:t>6.3.1.2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_Toc145916734 \h </w:instrText>
      </w:r>
      <w:r>
        <w:fldChar w:fldCharType="separate"/>
      </w:r>
      <w:r>
        <w:t>104</w:t>
      </w:r>
      <w:r>
        <w:fldChar w:fldCharType="end"/>
      </w:r>
    </w:p>
    <w:p w14:paraId="0BFB0AC4" w14:textId="512D08D3" w:rsidR="00B42773" w:rsidRDefault="00B42773">
      <w:pPr>
        <w:pStyle w:val="TOC4"/>
        <w:rPr>
          <w:rFonts w:asciiTheme="minorHAnsi" w:eastAsiaTheme="minorEastAsia" w:hAnsiTheme="minorHAnsi" w:cstheme="minorBidi"/>
          <w:kern w:val="2"/>
          <w:sz w:val="22"/>
          <w:szCs w:val="22"/>
          <w:lang w:eastAsia="en-GB"/>
          <w14:ligatures w14:val="standardContextual"/>
        </w:rPr>
      </w:pPr>
      <w:r>
        <w:t>6.3.1.3</w:t>
      </w:r>
      <w:r>
        <w:rPr>
          <w:rFonts w:asciiTheme="minorHAnsi" w:eastAsiaTheme="minorEastAsia" w:hAnsiTheme="minorHAnsi" w:cstheme="minorBidi"/>
          <w:kern w:val="2"/>
          <w:sz w:val="22"/>
          <w:szCs w:val="22"/>
          <w:lang w:eastAsia="en-GB"/>
          <w14:ligatures w14:val="standardContextual"/>
        </w:rPr>
        <w:tab/>
      </w:r>
      <w:r>
        <w:t>Minimum output power for power class 5 and 6</w:t>
      </w:r>
      <w:r>
        <w:tab/>
      </w:r>
      <w:r>
        <w:fldChar w:fldCharType="begin"/>
      </w:r>
      <w:r>
        <w:instrText xml:space="preserve"> PAGEREF _Toc145916735 \h </w:instrText>
      </w:r>
      <w:r>
        <w:fldChar w:fldCharType="separate"/>
      </w:r>
      <w:r>
        <w:t>104</w:t>
      </w:r>
      <w:r>
        <w:fldChar w:fldCharType="end"/>
      </w:r>
    </w:p>
    <w:p w14:paraId="38D8B2E2" w14:textId="4E7DD126" w:rsidR="00B42773" w:rsidRDefault="00B42773">
      <w:pPr>
        <w:pStyle w:val="TOC4"/>
        <w:rPr>
          <w:rFonts w:asciiTheme="minorHAnsi" w:eastAsiaTheme="minorEastAsia" w:hAnsiTheme="minorHAnsi" w:cstheme="minorBidi"/>
          <w:kern w:val="2"/>
          <w:sz w:val="22"/>
          <w:szCs w:val="22"/>
          <w:lang w:eastAsia="en-GB"/>
          <w14:ligatures w14:val="standardContextual"/>
        </w:rPr>
      </w:pPr>
      <w:r>
        <w:t>6.3.1.4</w:t>
      </w:r>
      <w:r>
        <w:rPr>
          <w:rFonts w:asciiTheme="minorHAnsi" w:eastAsiaTheme="minorEastAsia" w:hAnsiTheme="minorHAnsi" w:cstheme="minorBidi"/>
          <w:kern w:val="2"/>
          <w:sz w:val="22"/>
          <w:szCs w:val="22"/>
          <w:lang w:eastAsia="en-GB"/>
          <w14:ligatures w14:val="standardContextual"/>
        </w:rPr>
        <w:tab/>
      </w:r>
      <w:r>
        <w:t>Minimum output power for power class 7</w:t>
      </w:r>
      <w:r>
        <w:tab/>
      </w:r>
      <w:r>
        <w:fldChar w:fldCharType="begin"/>
      </w:r>
      <w:r>
        <w:instrText xml:space="preserve"> PAGEREF _Toc145916736 \h </w:instrText>
      </w:r>
      <w:r>
        <w:fldChar w:fldCharType="separate"/>
      </w:r>
      <w:r>
        <w:t>105</w:t>
      </w:r>
      <w:r>
        <w:fldChar w:fldCharType="end"/>
      </w:r>
    </w:p>
    <w:p w14:paraId="6C534BFC" w14:textId="6FF36317" w:rsidR="00B42773" w:rsidRDefault="00B42773">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Transmit OFF power</w:t>
      </w:r>
      <w:r>
        <w:tab/>
      </w:r>
      <w:r>
        <w:fldChar w:fldCharType="begin"/>
      </w:r>
      <w:r>
        <w:instrText xml:space="preserve"> PAGEREF _Toc145916737 \h </w:instrText>
      </w:r>
      <w:r>
        <w:fldChar w:fldCharType="separate"/>
      </w:r>
      <w:r>
        <w:t>105</w:t>
      </w:r>
      <w:r>
        <w:fldChar w:fldCharType="end"/>
      </w:r>
    </w:p>
    <w:p w14:paraId="5296F21D" w14:textId="7A680652" w:rsidR="00B42773" w:rsidRDefault="00B42773">
      <w:pPr>
        <w:pStyle w:val="TOC3"/>
        <w:rPr>
          <w:rFonts w:asciiTheme="minorHAnsi" w:eastAsiaTheme="minorEastAsia" w:hAnsiTheme="minorHAnsi" w:cstheme="minorBidi"/>
          <w:kern w:val="2"/>
          <w:sz w:val="22"/>
          <w:szCs w:val="22"/>
          <w:lang w:eastAsia="en-GB"/>
          <w14:ligatures w14:val="standardContextual"/>
        </w:rPr>
      </w:pPr>
      <w:r>
        <w:lastRenderedPageBreak/>
        <w:t>6.3.3</w:t>
      </w:r>
      <w:r>
        <w:rPr>
          <w:rFonts w:asciiTheme="minorHAnsi" w:eastAsiaTheme="minorEastAsia" w:hAnsiTheme="minorHAnsi" w:cstheme="minorBidi"/>
          <w:kern w:val="2"/>
          <w:sz w:val="22"/>
          <w:szCs w:val="22"/>
          <w:lang w:eastAsia="en-GB"/>
          <w14:ligatures w14:val="standardContextual"/>
        </w:rPr>
        <w:tab/>
      </w:r>
      <w:r>
        <w:t>Transmit ON/OFF time mask</w:t>
      </w:r>
      <w:r>
        <w:tab/>
      </w:r>
      <w:r>
        <w:fldChar w:fldCharType="begin"/>
      </w:r>
      <w:r>
        <w:instrText xml:space="preserve"> PAGEREF _Toc145916738 \h </w:instrText>
      </w:r>
      <w:r>
        <w:fldChar w:fldCharType="separate"/>
      </w:r>
      <w:r>
        <w:t>105</w:t>
      </w:r>
      <w:r>
        <w:fldChar w:fldCharType="end"/>
      </w:r>
    </w:p>
    <w:p w14:paraId="03D32E36" w14:textId="05B35EB5" w:rsidR="00B42773" w:rsidRDefault="00B42773">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_Toc145916739 \h </w:instrText>
      </w:r>
      <w:r>
        <w:fldChar w:fldCharType="separate"/>
      </w:r>
      <w:r>
        <w:t>105</w:t>
      </w:r>
      <w:r>
        <w:fldChar w:fldCharType="end"/>
      </w:r>
    </w:p>
    <w:p w14:paraId="57A081C4" w14:textId="76D1C1D4" w:rsidR="00B42773" w:rsidRDefault="00B42773">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General ON/OFF time mask</w:t>
      </w:r>
      <w:r>
        <w:tab/>
      </w:r>
      <w:r>
        <w:fldChar w:fldCharType="begin"/>
      </w:r>
      <w:r>
        <w:instrText xml:space="preserve"> PAGEREF _Toc145916740 \h </w:instrText>
      </w:r>
      <w:r>
        <w:fldChar w:fldCharType="separate"/>
      </w:r>
      <w:r>
        <w:t>106</w:t>
      </w:r>
      <w:r>
        <w:fldChar w:fldCharType="end"/>
      </w:r>
    </w:p>
    <w:p w14:paraId="439F263A" w14:textId="794DF0AE" w:rsidR="00B42773" w:rsidRDefault="00B42773">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Transmit power time mask for slot and short or long subslot boundaries</w:t>
      </w:r>
      <w:r>
        <w:tab/>
      </w:r>
      <w:r>
        <w:fldChar w:fldCharType="begin"/>
      </w:r>
      <w:r>
        <w:instrText xml:space="preserve"> PAGEREF _Toc145916741 \h </w:instrText>
      </w:r>
      <w:r>
        <w:fldChar w:fldCharType="separate"/>
      </w:r>
      <w:r>
        <w:t>106</w:t>
      </w:r>
      <w:r>
        <w:fldChar w:fldCharType="end"/>
      </w:r>
    </w:p>
    <w:p w14:paraId="4B8A59BC" w14:textId="667285C5" w:rsidR="00B42773" w:rsidRDefault="00B42773">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PRACH time mask</w:t>
      </w:r>
      <w:r>
        <w:tab/>
      </w:r>
      <w:r>
        <w:fldChar w:fldCharType="begin"/>
      </w:r>
      <w:r>
        <w:instrText xml:space="preserve"> PAGEREF _Toc145916742 \h </w:instrText>
      </w:r>
      <w:r>
        <w:fldChar w:fldCharType="separate"/>
      </w:r>
      <w:r>
        <w:t>106</w:t>
      </w:r>
      <w:r>
        <w:fldChar w:fldCharType="end"/>
      </w:r>
    </w:p>
    <w:p w14:paraId="15A152E6" w14:textId="593DA593" w:rsidR="00B42773" w:rsidRDefault="00B42773">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_Toc145916743 \h </w:instrText>
      </w:r>
      <w:r>
        <w:fldChar w:fldCharType="separate"/>
      </w:r>
      <w:r>
        <w:t>108</w:t>
      </w:r>
      <w:r>
        <w:fldChar w:fldCharType="end"/>
      </w:r>
    </w:p>
    <w:p w14:paraId="68F5ED9C" w14:textId="0DE0658F" w:rsidR="00B42773" w:rsidRDefault="00B42773">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SRS time mask</w:t>
      </w:r>
      <w:r>
        <w:tab/>
      </w:r>
      <w:r>
        <w:fldChar w:fldCharType="begin"/>
      </w:r>
      <w:r>
        <w:instrText xml:space="preserve"> PAGEREF _Toc145916744 \h </w:instrText>
      </w:r>
      <w:r>
        <w:fldChar w:fldCharType="separate"/>
      </w:r>
      <w:r>
        <w:t>108</w:t>
      </w:r>
      <w:r>
        <w:fldChar w:fldCharType="end"/>
      </w:r>
    </w:p>
    <w:p w14:paraId="3DA97262" w14:textId="7649207A" w:rsidR="00B42773" w:rsidRDefault="00B42773">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PUSCH-PUCCH and PUSCH-SRS time masks</w:t>
      </w:r>
      <w:r>
        <w:tab/>
      </w:r>
      <w:r>
        <w:fldChar w:fldCharType="begin"/>
      </w:r>
      <w:r>
        <w:instrText xml:space="preserve"> PAGEREF _Toc145916745 \h </w:instrText>
      </w:r>
      <w:r>
        <w:fldChar w:fldCharType="separate"/>
      </w:r>
      <w:r>
        <w:t>109</w:t>
      </w:r>
      <w:r>
        <w:fldChar w:fldCharType="end"/>
      </w:r>
    </w:p>
    <w:p w14:paraId="2895E4FB" w14:textId="333BE775" w:rsidR="00B42773" w:rsidRDefault="00B42773">
      <w:pPr>
        <w:pStyle w:val="TOC4"/>
        <w:rPr>
          <w:rFonts w:asciiTheme="minorHAnsi" w:eastAsiaTheme="minorEastAsia" w:hAnsiTheme="minorHAnsi" w:cstheme="minorBidi"/>
          <w:kern w:val="2"/>
          <w:sz w:val="22"/>
          <w:szCs w:val="22"/>
          <w:lang w:eastAsia="en-GB"/>
          <w14:ligatures w14:val="standardContextual"/>
        </w:rPr>
      </w:pPr>
      <w:r>
        <w:t>6.3.3.8</w:t>
      </w:r>
      <w:r>
        <w:rPr>
          <w:rFonts w:asciiTheme="minorHAnsi" w:eastAsiaTheme="minorEastAsia" w:hAnsiTheme="minorHAnsi" w:cstheme="minorBidi"/>
          <w:kern w:val="2"/>
          <w:sz w:val="22"/>
          <w:szCs w:val="22"/>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_Toc145916746 \h </w:instrText>
      </w:r>
      <w:r>
        <w:fldChar w:fldCharType="separate"/>
      </w:r>
      <w:r>
        <w:t>109</w:t>
      </w:r>
      <w:r>
        <w:fldChar w:fldCharType="end"/>
      </w:r>
    </w:p>
    <w:p w14:paraId="197E40AF" w14:textId="434D1AF2" w:rsidR="00B42773" w:rsidRDefault="00B42773">
      <w:pPr>
        <w:pStyle w:val="TOC4"/>
        <w:rPr>
          <w:rFonts w:asciiTheme="minorHAnsi" w:eastAsiaTheme="minorEastAsia" w:hAnsiTheme="minorHAnsi" w:cstheme="minorBidi"/>
          <w:kern w:val="2"/>
          <w:sz w:val="22"/>
          <w:szCs w:val="22"/>
          <w:lang w:eastAsia="en-GB"/>
          <w14:ligatures w14:val="standardContextual"/>
        </w:rPr>
      </w:pPr>
      <w:r>
        <w:t>6.3.3.9</w:t>
      </w:r>
      <w:r>
        <w:rPr>
          <w:rFonts w:asciiTheme="minorHAnsi" w:eastAsiaTheme="minorEastAsia" w:hAnsiTheme="minorHAnsi" w:cstheme="minorBidi"/>
          <w:kern w:val="2"/>
          <w:sz w:val="22"/>
          <w:szCs w:val="22"/>
          <w:lang w:eastAsia="en-GB"/>
          <w14:ligatures w14:val="standardContextual"/>
        </w:rPr>
        <w:tab/>
      </w:r>
      <w:r>
        <w:t>Transmit power time mask for consecutive short subslot transmissions boundaries</w:t>
      </w:r>
      <w:r>
        <w:tab/>
      </w:r>
      <w:r>
        <w:fldChar w:fldCharType="begin"/>
      </w:r>
      <w:r>
        <w:instrText xml:space="preserve"> PAGEREF _Toc145916747 \h </w:instrText>
      </w:r>
      <w:r>
        <w:fldChar w:fldCharType="separate"/>
      </w:r>
      <w:r>
        <w:t>110</w:t>
      </w:r>
      <w:r>
        <w:fldChar w:fldCharType="end"/>
      </w:r>
    </w:p>
    <w:p w14:paraId="1B8448B3" w14:textId="4FC4A748" w:rsidR="00B42773" w:rsidRDefault="00B42773">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Power control</w:t>
      </w:r>
      <w:r>
        <w:tab/>
      </w:r>
      <w:r>
        <w:fldChar w:fldCharType="begin"/>
      </w:r>
      <w:r>
        <w:instrText xml:space="preserve"> PAGEREF _Toc145916748 \h </w:instrText>
      </w:r>
      <w:r>
        <w:fldChar w:fldCharType="separate"/>
      </w:r>
      <w:r>
        <w:t>111</w:t>
      </w:r>
      <w:r>
        <w:fldChar w:fldCharType="end"/>
      </w:r>
    </w:p>
    <w:p w14:paraId="3CE5CDAC" w14:textId="6D85ED65" w:rsidR="00B42773" w:rsidRDefault="00B42773">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_Toc145916749 \h </w:instrText>
      </w:r>
      <w:r>
        <w:fldChar w:fldCharType="separate"/>
      </w:r>
      <w:r>
        <w:t>111</w:t>
      </w:r>
      <w:r>
        <w:fldChar w:fldCharType="end"/>
      </w:r>
    </w:p>
    <w:p w14:paraId="571026BC" w14:textId="41F7C42D" w:rsidR="00B42773" w:rsidRDefault="00B42773">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Absolute power tolerance</w:t>
      </w:r>
      <w:r>
        <w:tab/>
      </w:r>
      <w:r>
        <w:fldChar w:fldCharType="begin"/>
      </w:r>
      <w:r>
        <w:instrText xml:space="preserve"> PAGEREF _Toc145916750 \h </w:instrText>
      </w:r>
      <w:r>
        <w:fldChar w:fldCharType="separate"/>
      </w:r>
      <w:r>
        <w:t>111</w:t>
      </w:r>
      <w:r>
        <w:fldChar w:fldCharType="end"/>
      </w:r>
    </w:p>
    <w:p w14:paraId="21AADFAD" w14:textId="1F4EEF1A" w:rsidR="00B42773" w:rsidRDefault="00B42773">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Relative power tolerance</w:t>
      </w:r>
      <w:r>
        <w:tab/>
      </w:r>
      <w:r>
        <w:fldChar w:fldCharType="begin"/>
      </w:r>
      <w:r>
        <w:instrText xml:space="preserve"> PAGEREF _Toc145916751 \h </w:instrText>
      </w:r>
      <w:r>
        <w:fldChar w:fldCharType="separate"/>
      </w:r>
      <w:r>
        <w:t>111</w:t>
      </w:r>
      <w:r>
        <w:fldChar w:fldCharType="end"/>
      </w:r>
    </w:p>
    <w:p w14:paraId="3353C079" w14:textId="5E6FC2C9" w:rsidR="00B42773" w:rsidRDefault="00B42773">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Aggregate power tolerance</w:t>
      </w:r>
      <w:r>
        <w:tab/>
      </w:r>
      <w:r>
        <w:fldChar w:fldCharType="begin"/>
      </w:r>
      <w:r>
        <w:instrText xml:space="preserve"> PAGEREF _Toc145916752 \h </w:instrText>
      </w:r>
      <w:r>
        <w:fldChar w:fldCharType="separate"/>
      </w:r>
      <w:r>
        <w:t>112</w:t>
      </w:r>
      <w:r>
        <w:fldChar w:fldCharType="end"/>
      </w:r>
    </w:p>
    <w:p w14:paraId="2F0BA685" w14:textId="656876A0" w:rsidR="00B42773" w:rsidRDefault="00B42773">
      <w:pPr>
        <w:pStyle w:val="TOC2"/>
        <w:rPr>
          <w:rFonts w:asciiTheme="minorHAnsi" w:eastAsiaTheme="minorEastAsia" w:hAnsiTheme="minorHAnsi" w:cstheme="minorBidi"/>
          <w:kern w:val="2"/>
          <w:sz w:val="22"/>
          <w:szCs w:val="22"/>
          <w:lang w:eastAsia="en-GB"/>
          <w14:ligatures w14:val="standardContextual"/>
        </w:rPr>
      </w:pPr>
      <w:r>
        <w:t>6.3A</w:t>
      </w:r>
      <w:r>
        <w:rPr>
          <w:rFonts w:asciiTheme="minorHAnsi" w:eastAsiaTheme="minorEastAsia" w:hAnsiTheme="minorHAnsi" w:cstheme="minorBidi"/>
          <w:kern w:val="2"/>
          <w:sz w:val="22"/>
          <w:szCs w:val="22"/>
          <w:lang w:eastAsia="en-GB"/>
          <w14:ligatures w14:val="standardContextual"/>
        </w:rPr>
        <w:tab/>
      </w:r>
      <w:r>
        <w:t>Output power dynamics for CA</w:t>
      </w:r>
      <w:r>
        <w:tab/>
      </w:r>
      <w:r>
        <w:fldChar w:fldCharType="begin"/>
      </w:r>
      <w:r>
        <w:instrText xml:space="preserve"> PAGEREF _Toc145916753 \h </w:instrText>
      </w:r>
      <w:r>
        <w:fldChar w:fldCharType="separate"/>
      </w:r>
      <w:r>
        <w:t>112</w:t>
      </w:r>
      <w:r>
        <w:fldChar w:fldCharType="end"/>
      </w:r>
    </w:p>
    <w:p w14:paraId="6CFFF782" w14:textId="00023A0A" w:rsidR="00B42773" w:rsidRDefault="00B42773">
      <w:pPr>
        <w:pStyle w:val="TOC3"/>
        <w:rPr>
          <w:rFonts w:asciiTheme="minorHAnsi" w:eastAsiaTheme="minorEastAsia" w:hAnsiTheme="minorHAnsi" w:cstheme="minorBidi"/>
          <w:kern w:val="2"/>
          <w:sz w:val="22"/>
          <w:szCs w:val="22"/>
          <w:lang w:eastAsia="en-GB"/>
          <w14:ligatures w14:val="standardContextual"/>
        </w:rPr>
      </w:pPr>
      <w:r>
        <w:t>6.3A.1</w:t>
      </w:r>
      <w:r>
        <w:rPr>
          <w:rFonts w:asciiTheme="minorHAnsi" w:eastAsiaTheme="minorEastAsia" w:hAnsiTheme="minorHAnsi" w:cstheme="minorBidi"/>
          <w:kern w:val="2"/>
          <w:sz w:val="22"/>
          <w:szCs w:val="22"/>
          <w:lang w:eastAsia="en-GB"/>
          <w14:ligatures w14:val="standardContextual"/>
        </w:rPr>
        <w:tab/>
      </w:r>
      <w:r>
        <w:t>Minimum output power for CA</w:t>
      </w:r>
      <w:r>
        <w:tab/>
      </w:r>
      <w:r>
        <w:fldChar w:fldCharType="begin"/>
      </w:r>
      <w:r>
        <w:instrText xml:space="preserve"> PAGEREF _Toc145916754 \h </w:instrText>
      </w:r>
      <w:r>
        <w:fldChar w:fldCharType="separate"/>
      </w:r>
      <w:r>
        <w:t>112</w:t>
      </w:r>
      <w:r>
        <w:fldChar w:fldCharType="end"/>
      </w:r>
    </w:p>
    <w:p w14:paraId="32C72319" w14:textId="23F8D0C3" w:rsidR="00B42773" w:rsidRDefault="00B42773">
      <w:pPr>
        <w:pStyle w:val="TOC4"/>
        <w:rPr>
          <w:rFonts w:asciiTheme="minorHAnsi" w:eastAsiaTheme="minorEastAsia" w:hAnsiTheme="minorHAnsi" w:cstheme="minorBidi"/>
          <w:kern w:val="2"/>
          <w:sz w:val="22"/>
          <w:szCs w:val="22"/>
          <w:lang w:eastAsia="en-GB"/>
          <w14:ligatures w14:val="standardContextual"/>
        </w:rPr>
      </w:pPr>
      <w:r>
        <w:t>6.3A.1.0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_Toc145916755 \h </w:instrText>
      </w:r>
      <w:r>
        <w:fldChar w:fldCharType="separate"/>
      </w:r>
      <w:r>
        <w:t>112</w:t>
      </w:r>
      <w:r>
        <w:fldChar w:fldCharType="end"/>
      </w:r>
    </w:p>
    <w:p w14:paraId="1C9A4D14" w14:textId="2E5C05C1" w:rsidR="00B42773" w:rsidRDefault="00B42773">
      <w:pPr>
        <w:pStyle w:val="TOC4"/>
        <w:rPr>
          <w:rFonts w:asciiTheme="minorHAnsi" w:eastAsiaTheme="minorEastAsia" w:hAnsiTheme="minorHAnsi" w:cstheme="minorBidi"/>
          <w:kern w:val="2"/>
          <w:sz w:val="22"/>
          <w:szCs w:val="22"/>
          <w:lang w:eastAsia="en-GB"/>
          <w14:ligatures w14:val="standardContextual"/>
        </w:rPr>
      </w:pPr>
      <w:r>
        <w:t>6.3A.1.1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_Toc145916756 \h </w:instrText>
      </w:r>
      <w:r>
        <w:fldChar w:fldCharType="separate"/>
      </w:r>
      <w:r>
        <w:t>113</w:t>
      </w:r>
      <w:r>
        <w:fldChar w:fldCharType="end"/>
      </w:r>
    </w:p>
    <w:p w14:paraId="668BA752" w14:textId="56A66AD0" w:rsidR="00B42773" w:rsidRDefault="00B42773">
      <w:pPr>
        <w:pStyle w:val="TOC4"/>
        <w:rPr>
          <w:rFonts w:asciiTheme="minorHAnsi" w:eastAsiaTheme="minorEastAsia" w:hAnsiTheme="minorHAnsi" w:cstheme="minorBidi"/>
          <w:kern w:val="2"/>
          <w:sz w:val="22"/>
          <w:szCs w:val="22"/>
          <w:lang w:eastAsia="en-GB"/>
          <w14:ligatures w14:val="standardContextual"/>
        </w:rPr>
      </w:pPr>
      <w:r>
        <w:t>6.3A.1.2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_Toc145916757 \h </w:instrText>
      </w:r>
      <w:r>
        <w:fldChar w:fldCharType="separate"/>
      </w:r>
      <w:r>
        <w:t>113</w:t>
      </w:r>
      <w:r>
        <w:fldChar w:fldCharType="end"/>
      </w:r>
    </w:p>
    <w:p w14:paraId="169ED154" w14:textId="5249D07E" w:rsidR="00B42773" w:rsidRDefault="00B42773">
      <w:pPr>
        <w:pStyle w:val="TOC4"/>
        <w:rPr>
          <w:rFonts w:asciiTheme="minorHAnsi" w:eastAsiaTheme="minorEastAsia" w:hAnsiTheme="minorHAnsi" w:cstheme="minorBidi"/>
          <w:kern w:val="2"/>
          <w:sz w:val="22"/>
          <w:szCs w:val="22"/>
          <w:lang w:eastAsia="en-GB"/>
          <w14:ligatures w14:val="standardContextual"/>
        </w:rPr>
      </w:pPr>
      <w:r>
        <w:t>6.3A.1.3</w:t>
      </w:r>
      <w:r>
        <w:rPr>
          <w:rFonts w:asciiTheme="minorHAnsi" w:eastAsiaTheme="minorEastAsia" w:hAnsiTheme="minorHAnsi" w:cstheme="minorBidi"/>
          <w:kern w:val="2"/>
          <w:sz w:val="22"/>
          <w:szCs w:val="22"/>
          <w:lang w:eastAsia="en-GB"/>
          <w14:ligatures w14:val="standardContextual"/>
        </w:rPr>
        <w:tab/>
      </w:r>
      <w:r>
        <w:t>Minimum output power for power class 5</w:t>
      </w:r>
      <w:r>
        <w:tab/>
      </w:r>
      <w:r>
        <w:fldChar w:fldCharType="begin"/>
      </w:r>
      <w:r>
        <w:instrText xml:space="preserve"> PAGEREF _Toc145916758 \h </w:instrText>
      </w:r>
      <w:r>
        <w:fldChar w:fldCharType="separate"/>
      </w:r>
      <w:r>
        <w:t>114</w:t>
      </w:r>
      <w:r>
        <w:fldChar w:fldCharType="end"/>
      </w:r>
    </w:p>
    <w:p w14:paraId="65D14381" w14:textId="38C874BC" w:rsidR="00B42773" w:rsidRDefault="00B42773">
      <w:pPr>
        <w:pStyle w:val="TOC3"/>
        <w:rPr>
          <w:rFonts w:asciiTheme="minorHAnsi" w:eastAsiaTheme="minorEastAsia" w:hAnsiTheme="minorHAnsi" w:cstheme="minorBidi"/>
          <w:kern w:val="2"/>
          <w:sz w:val="22"/>
          <w:szCs w:val="22"/>
          <w:lang w:eastAsia="en-GB"/>
          <w14:ligatures w14:val="standardContextual"/>
        </w:rPr>
      </w:pPr>
      <w:r>
        <w:t>6.3A.2</w:t>
      </w:r>
      <w:r>
        <w:rPr>
          <w:rFonts w:asciiTheme="minorHAnsi" w:eastAsiaTheme="minorEastAsia" w:hAnsiTheme="minorHAnsi" w:cstheme="minorBidi"/>
          <w:kern w:val="2"/>
          <w:sz w:val="22"/>
          <w:szCs w:val="22"/>
          <w:lang w:eastAsia="en-GB"/>
          <w14:ligatures w14:val="standardContextual"/>
        </w:rPr>
        <w:tab/>
      </w:r>
      <w:r>
        <w:t>Transmit OFF power for CA</w:t>
      </w:r>
      <w:r>
        <w:tab/>
      </w:r>
      <w:r>
        <w:fldChar w:fldCharType="begin"/>
      </w:r>
      <w:r>
        <w:instrText xml:space="preserve"> PAGEREF _Toc145916759 \h </w:instrText>
      </w:r>
      <w:r>
        <w:fldChar w:fldCharType="separate"/>
      </w:r>
      <w:r>
        <w:t>114</w:t>
      </w:r>
      <w:r>
        <w:fldChar w:fldCharType="end"/>
      </w:r>
    </w:p>
    <w:p w14:paraId="28178A5A" w14:textId="48EEB152" w:rsidR="00B42773" w:rsidRDefault="00B42773">
      <w:pPr>
        <w:pStyle w:val="TOC3"/>
        <w:rPr>
          <w:rFonts w:asciiTheme="minorHAnsi" w:eastAsiaTheme="minorEastAsia" w:hAnsiTheme="minorHAnsi" w:cstheme="minorBidi"/>
          <w:kern w:val="2"/>
          <w:sz w:val="22"/>
          <w:szCs w:val="22"/>
          <w:lang w:eastAsia="en-GB"/>
          <w14:ligatures w14:val="standardContextual"/>
        </w:rPr>
      </w:pPr>
      <w:r>
        <w:t>6.3A.3</w:t>
      </w:r>
      <w:r>
        <w:rPr>
          <w:rFonts w:asciiTheme="minorHAnsi" w:eastAsiaTheme="minorEastAsia" w:hAnsiTheme="minorHAnsi" w:cstheme="minorBidi"/>
          <w:kern w:val="2"/>
          <w:sz w:val="22"/>
          <w:szCs w:val="22"/>
          <w:lang w:eastAsia="en-GB"/>
          <w14:ligatures w14:val="standardContextual"/>
        </w:rPr>
        <w:tab/>
      </w:r>
      <w:r>
        <w:t>Transmit ON/OFF time mask for CA</w:t>
      </w:r>
      <w:r>
        <w:tab/>
      </w:r>
      <w:r>
        <w:fldChar w:fldCharType="begin"/>
      </w:r>
      <w:r>
        <w:instrText xml:space="preserve"> PAGEREF _Toc145916760 \h </w:instrText>
      </w:r>
      <w:r>
        <w:fldChar w:fldCharType="separate"/>
      </w:r>
      <w:r>
        <w:t>114</w:t>
      </w:r>
      <w:r>
        <w:fldChar w:fldCharType="end"/>
      </w:r>
    </w:p>
    <w:p w14:paraId="2A23540C" w14:textId="412CF9F7" w:rsidR="00B42773" w:rsidRDefault="00B42773">
      <w:pPr>
        <w:pStyle w:val="TOC3"/>
        <w:rPr>
          <w:rFonts w:asciiTheme="minorHAnsi" w:eastAsiaTheme="minorEastAsia" w:hAnsiTheme="minorHAnsi" w:cstheme="minorBidi"/>
          <w:kern w:val="2"/>
          <w:sz w:val="22"/>
          <w:szCs w:val="22"/>
          <w:lang w:eastAsia="en-GB"/>
          <w14:ligatures w14:val="standardContextual"/>
        </w:rPr>
      </w:pPr>
      <w:r>
        <w:t>6.3A.4</w:t>
      </w:r>
      <w:r>
        <w:rPr>
          <w:rFonts w:asciiTheme="minorHAnsi" w:eastAsiaTheme="minorEastAsia" w:hAnsiTheme="minorHAnsi" w:cstheme="minorBidi"/>
          <w:kern w:val="2"/>
          <w:sz w:val="22"/>
          <w:szCs w:val="22"/>
          <w:lang w:eastAsia="en-GB"/>
          <w14:ligatures w14:val="standardContextual"/>
        </w:rPr>
        <w:tab/>
      </w:r>
      <w:r>
        <w:t>Power control for CA</w:t>
      </w:r>
      <w:r>
        <w:tab/>
      </w:r>
      <w:r>
        <w:fldChar w:fldCharType="begin"/>
      </w:r>
      <w:r>
        <w:instrText xml:space="preserve"> PAGEREF _Toc145916761 \h </w:instrText>
      </w:r>
      <w:r>
        <w:fldChar w:fldCharType="separate"/>
      </w:r>
      <w:r>
        <w:t>115</w:t>
      </w:r>
      <w:r>
        <w:fldChar w:fldCharType="end"/>
      </w:r>
    </w:p>
    <w:p w14:paraId="285C106D" w14:textId="45CF26F9"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6.3A.4.1</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General</w:t>
      </w:r>
      <w:r>
        <w:tab/>
      </w:r>
      <w:r>
        <w:fldChar w:fldCharType="begin"/>
      </w:r>
      <w:r>
        <w:instrText xml:space="preserve"> PAGEREF _Toc145916762 \h </w:instrText>
      </w:r>
      <w:r>
        <w:fldChar w:fldCharType="separate"/>
      </w:r>
      <w:r>
        <w:t>115</w:t>
      </w:r>
      <w:r>
        <w:fldChar w:fldCharType="end"/>
      </w:r>
    </w:p>
    <w:p w14:paraId="6EEEE4AF" w14:textId="6E1C8FB8"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6.3A.4.2</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Absolute power tolerance</w:t>
      </w:r>
      <w:r>
        <w:tab/>
      </w:r>
      <w:r>
        <w:fldChar w:fldCharType="begin"/>
      </w:r>
      <w:r>
        <w:instrText xml:space="preserve"> PAGEREF _Toc145916763 \h </w:instrText>
      </w:r>
      <w:r>
        <w:fldChar w:fldCharType="separate"/>
      </w:r>
      <w:r>
        <w:t>115</w:t>
      </w:r>
      <w:r>
        <w:fldChar w:fldCharType="end"/>
      </w:r>
    </w:p>
    <w:p w14:paraId="5DC80B87" w14:textId="4B2E62F9"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6.3A.4.3</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Relative power tolerance</w:t>
      </w:r>
      <w:r>
        <w:tab/>
      </w:r>
      <w:r>
        <w:fldChar w:fldCharType="begin"/>
      </w:r>
      <w:r>
        <w:instrText xml:space="preserve"> PAGEREF _Toc145916764 \h </w:instrText>
      </w:r>
      <w:r>
        <w:fldChar w:fldCharType="separate"/>
      </w:r>
      <w:r>
        <w:t>115</w:t>
      </w:r>
      <w:r>
        <w:fldChar w:fldCharType="end"/>
      </w:r>
    </w:p>
    <w:p w14:paraId="5E6F20EB" w14:textId="6DF6C193"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6.3A.4.4</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Aggregate power tolerance</w:t>
      </w:r>
      <w:r>
        <w:tab/>
      </w:r>
      <w:r>
        <w:fldChar w:fldCharType="begin"/>
      </w:r>
      <w:r>
        <w:instrText xml:space="preserve"> PAGEREF _Toc145916765 \h </w:instrText>
      </w:r>
      <w:r>
        <w:fldChar w:fldCharType="separate"/>
      </w:r>
      <w:r>
        <w:t>115</w:t>
      </w:r>
      <w:r>
        <w:fldChar w:fldCharType="end"/>
      </w:r>
    </w:p>
    <w:p w14:paraId="684EC045" w14:textId="5C523968" w:rsidR="00B42773" w:rsidRDefault="00B42773">
      <w:pPr>
        <w:pStyle w:val="TOC2"/>
        <w:rPr>
          <w:rFonts w:asciiTheme="minorHAnsi" w:eastAsiaTheme="minorEastAsia" w:hAnsiTheme="minorHAnsi" w:cstheme="minorBidi"/>
          <w:kern w:val="2"/>
          <w:sz w:val="22"/>
          <w:szCs w:val="22"/>
          <w:lang w:eastAsia="en-GB"/>
          <w14:ligatures w14:val="standardContextual"/>
        </w:rPr>
      </w:pPr>
      <w:r>
        <w:t>6.3D</w:t>
      </w:r>
      <w:r>
        <w:rPr>
          <w:rFonts w:asciiTheme="minorHAnsi" w:eastAsiaTheme="minorEastAsia" w:hAnsiTheme="minorHAnsi" w:cstheme="minorBidi"/>
          <w:kern w:val="2"/>
          <w:sz w:val="22"/>
          <w:szCs w:val="22"/>
          <w:lang w:eastAsia="en-GB"/>
          <w14:ligatures w14:val="standardContextual"/>
        </w:rPr>
        <w:tab/>
      </w:r>
      <w:r>
        <w:t>Output power dynamics for UL MIMO</w:t>
      </w:r>
      <w:r>
        <w:tab/>
      </w:r>
      <w:r>
        <w:fldChar w:fldCharType="begin"/>
      </w:r>
      <w:r>
        <w:instrText xml:space="preserve"> PAGEREF _Toc145916766 \h </w:instrText>
      </w:r>
      <w:r>
        <w:fldChar w:fldCharType="separate"/>
      </w:r>
      <w:r>
        <w:t>116</w:t>
      </w:r>
      <w:r>
        <w:fldChar w:fldCharType="end"/>
      </w:r>
    </w:p>
    <w:p w14:paraId="3032FC4C" w14:textId="6719BC42" w:rsidR="00B42773" w:rsidRDefault="00B42773">
      <w:pPr>
        <w:pStyle w:val="TOC3"/>
        <w:rPr>
          <w:rFonts w:asciiTheme="minorHAnsi" w:eastAsiaTheme="minorEastAsia" w:hAnsiTheme="minorHAnsi" w:cstheme="minorBidi"/>
          <w:kern w:val="2"/>
          <w:sz w:val="22"/>
          <w:szCs w:val="22"/>
          <w:lang w:eastAsia="en-GB"/>
          <w14:ligatures w14:val="standardContextual"/>
        </w:rPr>
      </w:pPr>
      <w:r>
        <w:t>6.3D.0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_Toc145916767 \h </w:instrText>
      </w:r>
      <w:r>
        <w:fldChar w:fldCharType="separate"/>
      </w:r>
      <w:r>
        <w:t>116</w:t>
      </w:r>
      <w:r>
        <w:fldChar w:fldCharType="end"/>
      </w:r>
    </w:p>
    <w:p w14:paraId="2F05B24C" w14:textId="28DE5397" w:rsidR="00B42773" w:rsidRDefault="00B42773">
      <w:pPr>
        <w:pStyle w:val="TOC3"/>
        <w:rPr>
          <w:rFonts w:asciiTheme="minorHAnsi" w:eastAsiaTheme="minorEastAsia" w:hAnsiTheme="minorHAnsi" w:cstheme="minorBidi"/>
          <w:kern w:val="2"/>
          <w:sz w:val="22"/>
          <w:szCs w:val="22"/>
          <w:lang w:eastAsia="en-GB"/>
          <w14:ligatures w14:val="standardContextual"/>
        </w:rPr>
      </w:pPr>
      <w:r>
        <w:t>6.3D.1</w:t>
      </w:r>
      <w:r>
        <w:rPr>
          <w:rFonts w:asciiTheme="minorHAnsi" w:eastAsiaTheme="minorEastAsia" w:hAnsiTheme="minorHAnsi" w:cstheme="minorBidi"/>
          <w:kern w:val="2"/>
          <w:sz w:val="22"/>
          <w:szCs w:val="22"/>
          <w:lang w:eastAsia="en-GB"/>
          <w14:ligatures w14:val="standardContextual"/>
        </w:rPr>
        <w:tab/>
      </w:r>
      <w:r>
        <w:t>Minimum output power for UL MIMO</w:t>
      </w:r>
      <w:r>
        <w:tab/>
      </w:r>
      <w:r>
        <w:fldChar w:fldCharType="begin"/>
      </w:r>
      <w:r>
        <w:instrText xml:space="preserve"> PAGEREF _Toc145916768 \h </w:instrText>
      </w:r>
      <w:r>
        <w:fldChar w:fldCharType="separate"/>
      </w:r>
      <w:r>
        <w:t>116</w:t>
      </w:r>
      <w:r>
        <w:fldChar w:fldCharType="end"/>
      </w:r>
    </w:p>
    <w:p w14:paraId="0895DA6A" w14:textId="57A415C4" w:rsidR="00B42773" w:rsidRDefault="00B42773">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.1</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1</w:t>
      </w:r>
      <w:r>
        <w:tab/>
      </w:r>
      <w:r>
        <w:fldChar w:fldCharType="begin"/>
      </w:r>
      <w:r>
        <w:instrText xml:space="preserve"> PAGEREF _Toc145916769 \h </w:instrText>
      </w:r>
      <w:r>
        <w:fldChar w:fldCharType="separate"/>
      </w:r>
      <w:r>
        <w:t>116</w:t>
      </w:r>
      <w:r>
        <w:fldChar w:fldCharType="end"/>
      </w:r>
    </w:p>
    <w:p w14:paraId="77E8CEF3" w14:textId="4FA5A320" w:rsidR="00B42773" w:rsidRDefault="00B42773">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.2</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_Toc145916770 \h </w:instrText>
      </w:r>
      <w:r>
        <w:fldChar w:fldCharType="separate"/>
      </w:r>
      <w:r>
        <w:t>116</w:t>
      </w:r>
      <w:r>
        <w:fldChar w:fldCharType="end"/>
      </w:r>
    </w:p>
    <w:p w14:paraId="39583431" w14:textId="566A7350" w:rsidR="00B42773" w:rsidRDefault="00B42773">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.3</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5 and 6</w:t>
      </w:r>
      <w:r>
        <w:tab/>
      </w:r>
      <w:r>
        <w:fldChar w:fldCharType="begin"/>
      </w:r>
      <w:r>
        <w:instrText xml:space="preserve"> PAGEREF _Toc145916771 \h </w:instrText>
      </w:r>
      <w:r>
        <w:fldChar w:fldCharType="separate"/>
      </w:r>
      <w:r>
        <w:t>116</w:t>
      </w:r>
      <w:r>
        <w:fldChar w:fldCharType="end"/>
      </w:r>
    </w:p>
    <w:p w14:paraId="07D715A5" w14:textId="3C1C5117" w:rsidR="00B42773" w:rsidRDefault="00B42773">
      <w:pPr>
        <w:pStyle w:val="TOC3"/>
        <w:rPr>
          <w:rFonts w:asciiTheme="minorHAnsi" w:eastAsiaTheme="minorEastAsia" w:hAnsiTheme="minorHAnsi" w:cstheme="minorBidi"/>
          <w:kern w:val="2"/>
          <w:sz w:val="22"/>
          <w:szCs w:val="22"/>
          <w:lang w:eastAsia="en-GB"/>
          <w14:ligatures w14:val="standardContextual"/>
        </w:rPr>
      </w:pPr>
      <w:r>
        <w:t>6.3D.2</w:t>
      </w:r>
      <w:r>
        <w:rPr>
          <w:rFonts w:asciiTheme="minorHAnsi" w:eastAsiaTheme="minorEastAsia" w:hAnsiTheme="minorHAnsi" w:cstheme="minorBidi"/>
          <w:kern w:val="2"/>
          <w:sz w:val="22"/>
          <w:szCs w:val="22"/>
          <w:lang w:eastAsia="en-GB"/>
          <w14:ligatures w14:val="standardContextual"/>
        </w:rPr>
        <w:tab/>
      </w:r>
      <w:r>
        <w:t>Transmit OFF power for UL MIMO</w:t>
      </w:r>
      <w:r>
        <w:tab/>
      </w:r>
      <w:r>
        <w:fldChar w:fldCharType="begin"/>
      </w:r>
      <w:r>
        <w:instrText xml:space="preserve"> PAGEREF _Toc145916772 \h </w:instrText>
      </w:r>
      <w:r>
        <w:fldChar w:fldCharType="separate"/>
      </w:r>
      <w:r>
        <w:t>116</w:t>
      </w:r>
      <w:r>
        <w:fldChar w:fldCharType="end"/>
      </w:r>
    </w:p>
    <w:p w14:paraId="61660640" w14:textId="3BA0FC4B" w:rsidR="00B42773" w:rsidRDefault="00B42773">
      <w:pPr>
        <w:pStyle w:val="TOC3"/>
        <w:rPr>
          <w:rFonts w:asciiTheme="minorHAnsi" w:eastAsiaTheme="minorEastAsia" w:hAnsiTheme="minorHAnsi" w:cstheme="minorBidi"/>
          <w:kern w:val="2"/>
          <w:sz w:val="22"/>
          <w:szCs w:val="22"/>
          <w:lang w:eastAsia="en-GB"/>
          <w14:ligatures w14:val="standardContextual"/>
        </w:rPr>
      </w:pPr>
      <w:r>
        <w:t>6.3D.3</w:t>
      </w:r>
      <w:r>
        <w:rPr>
          <w:rFonts w:asciiTheme="minorHAnsi" w:eastAsiaTheme="minorEastAsia" w:hAnsiTheme="minorHAnsi" w:cstheme="minorBidi"/>
          <w:kern w:val="2"/>
          <w:sz w:val="22"/>
          <w:szCs w:val="22"/>
          <w:lang w:eastAsia="en-GB"/>
          <w14:ligatures w14:val="standardContextual"/>
        </w:rPr>
        <w:tab/>
      </w:r>
      <w:r>
        <w:t>Transmit ON/OFF time mask for UL MIMO</w:t>
      </w:r>
      <w:r>
        <w:tab/>
      </w:r>
      <w:r>
        <w:fldChar w:fldCharType="begin"/>
      </w:r>
      <w:r>
        <w:instrText xml:space="preserve"> PAGEREF _Toc145916773 \h </w:instrText>
      </w:r>
      <w:r>
        <w:fldChar w:fldCharType="separate"/>
      </w:r>
      <w:r>
        <w:t>116</w:t>
      </w:r>
      <w:r>
        <w:fldChar w:fldCharType="end"/>
      </w:r>
    </w:p>
    <w:p w14:paraId="220A9EA4" w14:textId="3B1EA3F5" w:rsidR="00B42773" w:rsidRDefault="00B42773">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Transmit signal quality</w:t>
      </w:r>
      <w:r>
        <w:tab/>
      </w:r>
      <w:r>
        <w:fldChar w:fldCharType="begin"/>
      </w:r>
      <w:r>
        <w:instrText xml:space="preserve"> PAGEREF _Toc145916774 \h </w:instrText>
      </w:r>
      <w:r>
        <w:fldChar w:fldCharType="separate"/>
      </w:r>
      <w:r>
        <w:t>116</w:t>
      </w:r>
      <w:r>
        <w:fldChar w:fldCharType="end"/>
      </w:r>
    </w:p>
    <w:p w14:paraId="0C74C7CF" w14:textId="0476987E" w:rsidR="00B42773" w:rsidRDefault="00B42773">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_Toc145916775 \h </w:instrText>
      </w:r>
      <w:r>
        <w:fldChar w:fldCharType="separate"/>
      </w:r>
      <w:r>
        <w:t>116</w:t>
      </w:r>
      <w:r>
        <w:fldChar w:fldCharType="end"/>
      </w:r>
    </w:p>
    <w:p w14:paraId="7721F596" w14:textId="302239F0" w:rsidR="00B42773" w:rsidRDefault="00B42773">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_Toc145916776 \h </w:instrText>
      </w:r>
      <w:r>
        <w:fldChar w:fldCharType="separate"/>
      </w:r>
      <w:r>
        <w:t>117</w:t>
      </w:r>
      <w:r>
        <w:fldChar w:fldCharType="end"/>
      </w:r>
    </w:p>
    <w:p w14:paraId="6CD76DD5" w14:textId="47C63362" w:rsidR="00B42773" w:rsidRDefault="00B42773">
      <w:pPr>
        <w:pStyle w:val="TOC4"/>
        <w:rPr>
          <w:rFonts w:asciiTheme="minorHAnsi" w:eastAsiaTheme="minorEastAsia" w:hAnsiTheme="minorHAnsi" w:cstheme="minorBidi"/>
          <w:kern w:val="2"/>
          <w:sz w:val="22"/>
          <w:szCs w:val="22"/>
          <w:lang w:eastAsia="en-GB"/>
          <w14:ligatures w14:val="standardContextual"/>
        </w:rPr>
      </w:pPr>
      <w:r>
        <w:t>6.4.2.0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_Toc145916777 \h </w:instrText>
      </w:r>
      <w:r>
        <w:fldChar w:fldCharType="separate"/>
      </w:r>
      <w:r>
        <w:t>117</w:t>
      </w:r>
      <w:r>
        <w:fldChar w:fldCharType="end"/>
      </w:r>
    </w:p>
    <w:p w14:paraId="1F9D656A" w14:textId="4D7FCDA1" w:rsidR="00B42773" w:rsidRDefault="00B42773">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_Toc145916778 \h </w:instrText>
      </w:r>
      <w:r>
        <w:fldChar w:fldCharType="separate"/>
      </w:r>
      <w:r>
        <w:t>117</w:t>
      </w:r>
      <w:r>
        <w:fldChar w:fldCharType="end"/>
      </w:r>
    </w:p>
    <w:p w14:paraId="74484FAC" w14:textId="062397F3" w:rsidR="00B42773" w:rsidRDefault="00B42773">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_Toc145916779 \h </w:instrText>
      </w:r>
      <w:r>
        <w:fldChar w:fldCharType="separate"/>
      </w:r>
      <w:r>
        <w:t>119</w:t>
      </w:r>
      <w:r>
        <w:fldChar w:fldCharType="end"/>
      </w:r>
    </w:p>
    <w:p w14:paraId="15257438" w14:textId="266D0EEA" w:rsidR="00B42773" w:rsidRDefault="00B42773">
      <w:pPr>
        <w:pStyle w:val="TOC5"/>
        <w:rPr>
          <w:rFonts w:asciiTheme="minorHAnsi" w:eastAsiaTheme="minorEastAsia" w:hAnsiTheme="minorHAnsi" w:cstheme="minorBidi"/>
          <w:kern w:val="2"/>
          <w:sz w:val="22"/>
          <w:szCs w:val="22"/>
          <w:lang w:eastAsia="en-GB"/>
          <w14:ligatures w14:val="standardContextual"/>
        </w:rPr>
      </w:pPr>
      <w:r>
        <w:t>6.4.2.2.1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_Toc145916780 \h </w:instrText>
      </w:r>
      <w:r>
        <w:fldChar w:fldCharType="separate"/>
      </w:r>
      <w:r>
        <w:t>119</w:t>
      </w:r>
      <w:r>
        <w:fldChar w:fldCharType="end"/>
      </w:r>
    </w:p>
    <w:p w14:paraId="58E85033" w14:textId="735F12B2" w:rsidR="00B42773" w:rsidRDefault="00B42773">
      <w:pPr>
        <w:pStyle w:val="TOC5"/>
        <w:rPr>
          <w:rFonts w:asciiTheme="minorHAnsi" w:eastAsiaTheme="minorEastAsia" w:hAnsiTheme="minorHAnsi" w:cstheme="minorBidi"/>
          <w:kern w:val="2"/>
          <w:sz w:val="22"/>
          <w:szCs w:val="22"/>
          <w:lang w:eastAsia="en-GB"/>
          <w14:ligatures w14:val="standardContextual"/>
        </w:rPr>
      </w:pPr>
      <w:r>
        <w:t>6.4.2.2.2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_Toc145916781 \h </w:instrText>
      </w:r>
      <w:r>
        <w:fldChar w:fldCharType="separate"/>
      </w:r>
      <w:r>
        <w:t>119</w:t>
      </w:r>
      <w:r>
        <w:fldChar w:fldCharType="end"/>
      </w:r>
    </w:p>
    <w:p w14:paraId="635995C8" w14:textId="31041A44" w:rsidR="00B42773" w:rsidRDefault="00B42773">
      <w:pPr>
        <w:pStyle w:val="TOC5"/>
        <w:rPr>
          <w:rFonts w:asciiTheme="minorHAnsi" w:eastAsiaTheme="minorEastAsia" w:hAnsiTheme="minorHAnsi" w:cstheme="minorBidi"/>
          <w:kern w:val="2"/>
          <w:sz w:val="22"/>
          <w:szCs w:val="22"/>
          <w:lang w:eastAsia="en-GB"/>
          <w14:ligatures w14:val="standardContextual"/>
        </w:rPr>
      </w:pPr>
      <w:r>
        <w:t>6.4.2.2.3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_Toc145916782 \h </w:instrText>
      </w:r>
      <w:r>
        <w:fldChar w:fldCharType="separate"/>
      </w:r>
      <w:r>
        <w:t>119</w:t>
      </w:r>
      <w:r>
        <w:fldChar w:fldCharType="end"/>
      </w:r>
    </w:p>
    <w:p w14:paraId="7ED41103" w14:textId="3A1A6013" w:rsidR="00B42773" w:rsidRDefault="00B42773">
      <w:pPr>
        <w:pStyle w:val="TOC5"/>
        <w:rPr>
          <w:rFonts w:asciiTheme="minorHAnsi" w:eastAsiaTheme="minorEastAsia" w:hAnsiTheme="minorHAnsi" w:cstheme="minorBidi"/>
          <w:kern w:val="2"/>
          <w:sz w:val="22"/>
          <w:szCs w:val="22"/>
          <w:lang w:eastAsia="en-GB"/>
          <w14:ligatures w14:val="standardContextual"/>
        </w:rPr>
      </w:pPr>
      <w:r>
        <w:t>6.4.2.2.4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_Toc145916783 \h </w:instrText>
      </w:r>
      <w:r>
        <w:fldChar w:fldCharType="separate"/>
      </w:r>
      <w:r>
        <w:t>119</w:t>
      </w:r>
      <w:r>
        <w:fldChar w:fldCharType="end"/>
      </w:r>
    </w:p>
    <w:p w14:paraId="289DADDB" w14:textId="08400450" w:rsidR="00B42773" w:rsidRDefault="00B42773">
      <w:pPr>
        <w:pStyle w:val="TOC5"/>
        <w:rPr>
          <w:rFonts w:asciiTheme="minorHAnsi" w:eastAsiaTheme="minorEastAsia" w:hAnsiTheme="minorHAnsi" w:cstheme="minorBidi"/>
          <w:kern w:val="2"/>
          <w:sz w:val="22"/>
          <w:szCs w:val="22"/>
          <w:lang w:eastAsia="en-GB"/>
          <w14:ligatures w14:val="standardContextual"/>
        </w:rPr>
      </w:pPr>
      <w:r>
        <w:t>6.4.2.2.5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_Toc145916784 \h </w:instrText>
      </w:r>
      <w:r>
        <w:fldChar w:fldCharType="separate"/>
      </w:r>
      <w:r>
        <w:t>120</w:t>
      </w:r>
      <w:r>
        <w:fldChar w:fldCharType="end"/>
      </w:r>
    </w:p>
    <w:p w14:paraId="44237783" w14:textId="1695114A" w:rsidR="00B42773" w:rsidRDefault="00B42773">
      <w:pPr>
        <w:pStyle w:val="TOC5"/>
        <w:rPr>
          <w:rFonts w:asciiTheme="minorHAnsi" w:eastAsiaTheme="minorEastAsia" w:hAnsiTheme="minorHAnsi" w:cstheme="minorBidi"/>
          <w:kern w:val="2"/>
          <w:sz w:val="22"/>
          <w:szCs w:val="22"/>
          <w:lang w:eastAsia="en-GB"/>
          <w14:ligatures w14:val="standardContextual"/>
        </w:rPr>
      </w:pPr>
      <w:r>
        <w:t>6.4.2.2.6</w:t>
      </w:r>
      <w:r>
        <w:rPr>
          <w:rFonts w:asciiTheme="minorHAnsi" w:eastAsiaTheme="minorEastAsia" w:hAnsiTheme="minorHAnsi" w:cstheme="minorBidi"/>
          <w:kern w:val="2"/>
          <w:sz w:val="22"/>
          <w:szCs w:val="22"/>
          <w:lang w:eastAsia="en-GB"/>
          <w14:ligatures w14:val="standardContextual"/>
        </w:rPr>
        <w:tab/>
      </w:r>
      <w:r>
        <w:t>Carrier leakage for power class 5</w:t>
      </w:r>
      <w:r>
        <w:tab/>
      </w:r>
      <w:r>
        <w:fldChar w:fldCharType="begin"/>
      </w:r>
      <w:r>
        <w:instrText xml:space="preserve"> PAGEREF _Toc145916785 \h </w:instrText>
      </w:r>
      <w:r>
        <w:fldChar w:fldCharType="separate"/>
      </w:r>
      <w:r>
        <w:t>120</w:t>
      </w:r>
      <w:r>
        <w:fldChar w:fldCharType="end"/>
      </w:r>
    </w:p>
    <w:p w14:paraId="1FACA4F9" w14:textId="7D691571" w:rsidR="00B42773" w:rsidRDefault="00B42773">
      <w:pPr>
        <w:pStyle w:val="TOC5"/>
        <w:rPr>
          <w:rFonts w:asciiTheme="minorHAnsi" w:eastAsiaTheme="minorEastAsia" w:hAnsiTheme="minorHAnsi" w:cstheme="minorBidi"/>
          <w:kern w:val="2"/>
          <w:sz w:val="22"/>
          <w:szCs w:val="22"/>
          <w:lang w:eastAsia="en-GB"/>
          <w14:ligatures w14:val="standardContextual"/>
        </w:rPr>
      </w:pPr>
      <w:r>
        <w:t>6.4.2.2.7</w:t>
      </w:r>
      <w:r>
        <w:rPr>
          <w:rFonts w:asciiTheme="minorHAnsi" w:eastAsiaTheme="minorEastAsia" w:hAnsiTheme="minorHAnsi" w:cstheme="minorBidi"/>
          <w:kern w:val="2"/>
          <w:sz w:val="22"/>
          <w:szCs w:val="22"/>
          <w:lang w:eastAsia="en-GB"/>
          <w14:ligatures w14:val="standardContextual"/>
        </w:rPr>
        <w:tab/>
      </w:r>
      <w:r>
        <w:t>Carrier leakage for power class 6</w:t>
      </w:r>
      <w:r>
        <w:tab/>
      </w:r>
      <w:r>
        <w:fldChar w:fldCharType="begin"/>
      </w:r>
      <w:r>
        <w:instrText xml:space="preserve"> PAGEREF _Toc145916786 \h </w:instrText>
      </w:r>
      <w:r>
        <w:fldChar w:fldCharType="separate"/>
      </w:r>
      <w:r>
        <w:t>120</w:t>
      </w:r>
      <w:r>
        <w:fldChar w:fldCharType="end"/>
      </w:r>
    </w:p>
    <w:p w14:paraId="3D41A9C4" w14:textId="495533C7" w:rsidR="00B42773" w:rsidRDefault="00B42773">
      <w:pPr>
        <w:pStyle w:val="TOC5"/>
        <w:rPr>
          <w:rFonts w:asciiTheme="minorHAnsi" w:eastAsiaTheme="minorEastAsia" w:hAnsiTheme="minorHAnsi" w:cstheme="minorBidi"/>
          <w:kern w:val="2"/>
          <w:sz w:val="22"/>
          <w:szCs w:val="22"/>
          <w:lang w:eastAsia="en-GB"/>
          <w14:ligatures w14:val="standardContextual"/>
        </w:rPr>
      </w:pPr>
      <w:r>
        <w:t>6.4.2.2.8</w:t>
      </w:r>
      <w:r>
        <w:rPr>
          <w:rFonts w:asciiTheme="minorHAnsi" w:eastAsiaTheme="minorEastAsia" w:hAnsiTheme="minorHAnsi" w:cstheme="minorBidi"/>
          <w:kern w:val="2"/>
          <w:sz w:val="22"/>
          <w:szCs w:val="22"/>
          <w:lang w:eastAsia="en-GB"/>
          <w14:ligatures w14:val="standardContextual"/>
        </w:rPr>
        <w:tab/>
      </w:r>
      <w:r>
        <w:t>Carrier leakage for power class 7</w:t>
      </w:r>
      <w:r>
        <w:tab/>
      </w:r>
      <w:r>
        <w:fldChar w:fldCharType="begin"/>
      </w:r>
      <w:r>
        <w:instrText xml:space="preserve"> PAGEREF _Toc145916787 \h </w:instrText>
      </w:r>
      <w:r>
        <w:fldChar w:fldCharType="separate"/>
      </w:r>
      <w:r>
        <w:t>120</w:t>
      </w:r>
      <w:r>
        <w:fldChar w:fldCharType="end"/>
      </w:r>
    </w:p>
    <w:p w14:paraId="1B1A9EB8" w14:textId="09575A8A" w:rsidR="00B42773" w:rsidRDefault="00B42773">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_Toc145916788 \h </w:instrText>
      </w:r>
      <w:r>
        <w:fldChar w:fldCharType="separate"/>
      </w:r>
      <w:r>
        <w:t>120</w:t>
      </w:r>
      <w:r>
        <w:fldChar w:fldCharType="end"/>
      </w:r>
    </w:p>
    <w:p w14:paraId="6747BC80" w14:textId="45F38F3D" w:rsidR="00B42773" w:rsidRDefault="00B42773">
      <w:pPr>
        <w:pStyle w:val="TOC5"/>
        <w:rPr>
          <w:rFonts w:asciiTheme="minorHAnsi" w:eastAsiaTheme="minorEastAsia" w:hAnsiTheme="minorHAnsi" w:cstheme="minorBidi"/>
          <w:kern w:val="2"/>
          <w:sz w:val="22"/>
          <w:szCs w:val="22"/>
          <w:lang w:eastAsia="en-GB"/>
          <w14:ligatures w14:val="standardContextual"/>
        </w:rPr>
      </w:pPr>
      <w:r>
        <w:t>6.4.2.3.1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_Toc145916789 \h </w:instrText>
      </w:r>
      <w:r>
        <w:fldChar w:fldCharType="separate"/>
      </w:r>
      <w:r>
        <w:t>120</w:t>
      </w:r>
      <w:r>
        <w:fldChar w:fldCharType="end"/>
      </w:r>
    </w:p>
    <w:p w14:paraId="46177B87" w14:textId="1D95C4A7" w:rsidR="00B42773" w:rsidRDefault="00B42773">
      <w:pPr>
        <w:pStyle w:val="TOC5"/>
        <w:rPr>
          <w:rFonts w:asciiTheme="minorHAnsi" w:eastAsiaTheme="minorEastAsia" w:hAnsiTheme="minorHAnsi" w:cstheme="minorBidi"/>
          <w:kern w:val="2"/>
          <w:sz w:val="22"/>
          <w:szCs w:val="22"/>
          <w:lang w:eastAsia="en-GB"/>
          <w14:ligatures w14:val="standardContextual"/>
        </w:rPr>
      </w:pPr>
      <w:r>
        <w:t>6.4.2.3.2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_Toc145916790 \h </w:instrText>
      </w:r>
      <w:r>
        <w:fldChar w:fldCharType="separate"/>
      </w:r>
      <w:r>
        <w:t>121</w:t>
      </w:r>
      <w:r>
        <w:fldChar w:fldCharType="end"/>
      </w:r>
    </w:p>
    <w:p w14:paraId="0DEABBA5" w14:textId="2AB025B6" w:rsidR="00B42773" w:rsidRDefault="00B42773">
      <w:pPr>
        <w:pStyle w:val="TOC5"/>
        <w:rPr>
          <w:rFonts w:asciiTheme="minorHAnsi" w:eastAsiaTheme="minorEastAsia" w:hAnsiTheme="minorHAnsi" w:cstheme="minorBidi"/>
          <w:kern w:val="2"/>
          <w:sz w:val="22"/>
          <w:szCs w:val="22"/>
          <w:lang w:eastAsia="en-GB"/>
          <w14:ligatures w14:val="standardContextual"/>
        </w:rPr>
      </w:pPr>
      <w:r>
        <w:t>6.4.2.3.3</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In-band emissions for power class 2</w:t>
      </w:r>
      <w:r>
        <w:tab/>
      </w:r>
      <w:r>
        <w:fldChar w:fldCharType="begin"/>
      </w:r>
      <w:r>
        <w:instrText xml:space="preserve"> PAGEREF _Toc145916791 \h </w:instrText>
      </w:r>
      <w:r>
        <w:fldChar w:fldCharType="separate"/>
      </w:r>
      <w:r>
        <w:t>121</w:t>
      </w:r>
      <w:r>
        <w:fldChar w:fldCharType="end"/>
      </w:r>
    </w:p>
    <w:p w14:paraId="012D5501" w14:textId="2F5FD916" w:rsidR="00B42773" w:rsidRDefault="00B42773">
      <w:pPr>
        <w:pStyle w:val="TOC5"/>
        <w:rPr>
          <w:rFonts w:asciiTheme="minorHAnsi" w:eastAsiaTheme="minorEastAsia" w:hAnsiTheme="minorHAnsi" w:cstheme="minorBidi"/>
          <w:kern w:val="2"/>
          <w:sz w:val="22"/>
          <w:szCs w:val="22"/>
          <w:lang w:eastAsia="en-GB"/>
          <w14:ligatures w14:val="standardContextual"/>
        </w:rPr>
      </w:pPr>
      <w:r>
        <w:t>6.4.2.3.4</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In-band emissions for power class 3</w:t>
      </w:r>
      <w:r>
        <w:tab/>
      </w:r>
      <w:r>
        <w:fldChar w:fldCharType="begin"/>
      </w:r>
      <w:r>
        <w:instrText xml:space="preserve"> PAGEREF _Toc145916792 \h </w:instrText>
      </w:r>
      <w:r>
        <w:fldChar w:fldCharType="separate"/>
      </w:r>
      <w:r>
        <w:t>122</w:t>
      </w:r>
      <w:r>
        <w:fldChar w:fldCharType="end"/>
      </w:r>
    </w:p>
    <w:p w14:paraId="4322B359" w14:textId="1A25005A" w:rsidR="00B42773" w:rsidRDefault="00B42773">
      <w:pPr>
        <w:pStyle w:val="TOC5"/>
        <w:rPr>
          <w:rFonts w:asciiTheme="minorHAnsi" w:eastAsiaTheme="minorEastAsia" w:hAnsiTheme="minorHAnsi" w:cstheme="minorBidi"/>
          <w:kern w:val="2"/>
          <w:sz w:val="22"/>
          <w:szCs w:val="22"/>
          <w:lang w:eastAsia="en-GB"/>
          <w14:ligatures w14:val="standardContextual"/>
        </w:rPr>
      </w:pPr>
      <w:r>
        <w:t>6.4.2.3.5</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In-band emissions for power class 4</w:t>
      </w:r>
      <w:r>
        <w:tab/>
      </w:r>
      <w:r>
        <w:fldChar w:fldCharType="begin"/>
      </w:r>
      <w:r>
        <w:instrText xml:space="preserve"> PAGEREF _Toc145916793 \h </w:instrText>
      </w:r>
      <w:r>
        <w:fldChar w:fldCharType="separate"/>
      </w:r>
      <w:r>
        <w:t>123</w:t>
      </w:r>
      <w:r>
        <w:fldChar w:fldCharType="end"/>
      </w:r>
    </w:p>
    <w:p w14:paraId="254728B7" w14:textId="571A24A3" w:rsidR="00B42773" w:rsidRDefault="00B42773">
      <w:pPr>
        <w:pStyle w:val="TOC5"/>
        <w:rPr>
          <w:rFonts w:asciiTheme="minorHAnsi" w:eastAsiaTheme="minorEastAsia" w:hAnsiTheme="minorHAnsi" w:cstheme="minorBidi"/>
          <w:kern w:val="2"/>
          <w:sz w:val="22"/>
          <w:szCs w:val="22"/>
          <w:lang w:eastAsia="en-GB"/>
          <w14:ligatures w14:val="standardContextual"/>
        </w:rPr>
      </w:pPr>
      <w:r>
        <w:t>6.4.2.3.6</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In-band emissions for power class 5</w:t>
      </w:r>
      <w:r>
        <w:tab/>
      </w:r>
      <w:r>
        <w:fldChar w:fldCharType="begin"/>
      </w:r>
      <w:r>
        <w:instrText xml:space="preserve"> PAGEREF _Toc145916794 \h </w:instrText>
      </w:r>
      <w:r>
        <w:fldChar w:fldCharType="separate"/>
      </w:r>
      <w:r>
        <w:t>124</w:t>
      </w:r>
      <w:r>
        <w:fldChar w:fldCharType="end"/>
      </w:r>
    </w:p>
    <w:p w14:paraId="35F1A915" w14:textId="347F59D8" w:rsidR="00B42773" w:rsidRDefault="00B42773">
      <w:pPr>
        <w:pStyle w:val="TOC5"/>
        <w:rPr>
          <w:rFonts w:asciiTheme="minorHAnsi" w:eastAsiaTheme="minorEastAsia" w:hAnsiTheme="minorHAnsi" w:cstheme="minorBidi"/>
          <w:kern w:val="2"/>
          <w:sz w:val="22"/>
          <w:szCs w:val="22"/>
          <w:lang w:eastAsia="en-GB"/>
          <w14:ligatures w14:val="standardContextual"/>
        </w:rPr>
      </w:pPr>
      <w:r>
        <w:t>6.4.2.3.7</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In-band emissions for power class 6</w:t>
      </w:r>
      <w:r>
        <w:tab/>
      </w:r>
      <w:r>
        <w:fldChar w:fldCharType="begin"/>
      </w:r>
      <w:r>
        <w:instrText xml:space="preserve"> PAGEREF _Toc145916795 \h </w:instrText>
      </w:r>
      <w:r>
        <w:fldChar w:fldCharType="separate"/>
      </w:r>
      <w:r>
        <w:t>125</w:t>
      </w:r>
      <w:r>
        <w:fldChar w:fldCharType="end"/>
      </w:r>
    </w:p>
    <w:p w14:paraId="12F051BD" w14:textId="60E002AF" w:rsidR="00B42773" w:rsidRDefault="00B42773">
      <w:pPr>
        <w:pStyle w:val="TOC5"/>
        <w:rPr>
          <w:rFonts w:asciiTheme="minorHAnsi" w:eastAsiaTheme="minorEastAsia" w:hAnsiTheme="minorHAnsi" w:cstheme="minorBidi"/>
          <w:kern w:val="2"/>
          <w:sz w:val="22"/>
          <w:szCs w:val="22"/>
          <w:lang w:eastAsia="en-GB"/>
          <w14:ligatures w14:val="standardContextual"/>
        </w:rPr>
      </w:pPr>
      <w:r>
        <w:t>6.4.2.3.8</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In-band emissions for power class 7</w:t>
      </w:r>
      <w:r>
        <w:tab/>
      </w:r>
      <w:r>
        <w:fldChar w:fldCharType="begin"/>
      </w:r>
      <w:r>
        <w:instrText xml:space="preserve"> PAGEREF _Toc145916796 \h </w:instrText>
      </w:r>
      <w:r>
        <w:fldChar w:fldCharType="separate"/>
      </w:r>
      <w:r>
        <w:t>125</w:t>
      </w:r>
      <w:r>
        <w:fldChar w:fldCharType="end"/>
      </w:r>
    </w:p>
    <w:p w14:paraId="287C8199" w14:textId="0296090E" w:rsidR="00B42773" w:rsidRDefault="00B42773">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_Toc145916797 \h </w:instrText>
      </w:r>
      <w:r>
        <w:fldChar w:fldCharType="separate"/>
      </w:r>
      <w:r>
        <w:t>125</w:t>
      </w:r>
      <w:r>
        <w:fldChar w:fldCharType="end"/>
      </w:r>
    </w:p>
    <w:p w14:paraId="4B849E6D" w14:textId="3B5A0295" w:rsidR="00B42773" w:rsidRDefault="00B42773">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EVM spectral flatness for Pi/2 BPSK modulation</w:t>
      </w:r>
      <w:r>
        <w:tab/>
      </w:r>
      <w:r>
        <w:fldChar w:fldCharType="begin"/>
      </w:r>
      <w:r>
        <w:instrText xml:space="preserve"> PAGEREF _Toc145916798 \h </w:instrText>
      </w:r>
      <w:r>
        <w:fldChar w:fldCharType="separate"/>
      </w:r>
      <w:r>
        <w:t>126</w:t>
      </w:r>
      <w:r>
        <w:fldChar w:fldCharType="end"/>
      </w:r>
    </w:p>
    <w:p w14:paraId="39BE9F41" w14:textId="0736F3FC" w:rsidR="00B42773" w:rsidRDefault="00B42773">
      <w:pPr>
        <w:pStyle w:val="TOC4"/>
        <w:rPr>
          <w:rFonts w:asciiTheme="minorHAnsi" w:eastAsiaTheme="minorEastAsia" w:hAnsiTheme="minorHAnsi" w:cstheme="minorBidi"/>
          <w:kern w:val="2"/>
          <w:sz w:val="22"/>
          <w:szCs w:val="22"/>
          <w:lang w:eastAsia="en-GB"/>
          <w14:ligatures w14:val="standardContextual"/>
        </w:rPr>
      </w:pPr>
      <w:r>
        <w:lastRenderedPageBreak/>
        <w:t>6.4.2.6</w:t>
      </w:r>
      <w:r>
        <w:rPr>
          <w:rFonts w:asciiTheme="minorHAnsi" w:eastAsiaTheme="minorEastAsia" w:hAnsiTheme="minorHAnsi" w:cstheme="minorBidi"/>
          <w:kern w:val="2"/>
          <w:sz w:val="22"/>
          <w:szCs w:val="22"/>
          <w:lang w:eastAsia="en-GB"/>
          <w14:ligatures w14:val="standardContextual"/>
        </w:rPr>
        <w:tab/>
      </w:r>
      <w:r>
        <w:t>Phase continuity requirements for DMRS bundling</w:t>
      </w:r>
      <w:r>
        <w:tab/>
      </w:r>
      <w:r>
        <w:fldChar w:fldCharType="begin"/>
      </w:r>
      <w:r>
        <w:instrText xml:space="preserve"> PAGEREF _Toc145916799 \h </w:instrText>
      </w:r>
      <w:r>
        <w:fldChar w:fldCharType="separate"/>
      </w:r>
      <w:r>
        <w:t>127</w:t>
      </w:r>
      <w:r>
        <w:fldChar w:fldCharType="end"/>
      </w:r>
    </w:p>
    <w:p w14:paraId="60F04A6A" w14:textId="3C47BB80" w:rsidR="00B42773" w:rsidRDefault="00B42773">
      <w:pPr>
        <w:pStyle w:val="TOC2"/>
        <w:rPr>
          <w:rFonts w:asciiTheme="minorHAnsi" w:eastAsiaTheme="minorEastAsia" w:hAnsiTheme="minorHAnsi" w:cstheme="minorBidi"/>
          <w:kern w:val="2"/>
          <w:sz w:val="22"/>
          <w:szCs w:val="22"/>
          <w:lang w:eastAsia="en-GB"/>
          <w14:ligatures w14:val="standardContextual"/>
        </w:rPr>
      </w:pPr>
      <w:r>
        <w:t>6.4A</w:t>
      </w:r>
      <w:r>
        <w:rPr>
          <w:rFonts w:asciiTheme="minorHAnsi" w:eastAsiaTheme="minorEastAsia" w:hAnsiTheme="minorHAnsi" w:cstheme="minorBidi"/>
          <w:kern w:val="2"/>
          <w:sz w:val="22"/>
          <w:szCs w:val="22"/>
          <w:lang w:eastAsia="en-GB"/>
          <w14:ligatures w14:val="standardContextual"/>
        </w:rPr>
        <w:tab/>
      </w:r>
      <w:r>
        <w:t>Transmit signal quality for CA</w:t>
      </w:r>
      <w:r>
        <w:tab/>
      </w:r>
      <w:r>
        <w:fldChar w:fldCharType="begin"/>
      </w:r>
      <w:r>
        <w:instrText xml:space="preserve"> PAGEREF _Toc145916800 \h </w:instrText>
      </w:r>
      <w:r>
        <w:fldChar w:fldCharType="separate"/>
      </w:r>
      <w:r>
        <w:t>128</w:t>
      </w:r>
      <w:r>
        <w:fldChar w:fldCharType="end"/>
      </w:r>
    </w:p>
    <w:p w14:paraId="7D63C17C" w14:textId="400F13A9" w:rsidR="00B42773" w:rsidRDefault="00B42773">
      <w:pPr>
        <w:pStyle w:val="TOC3"/>
        <w:rPr>
          <w:rFonts w:asciiTheme="minorHAnsi" w:eastAsiaTheme="minorEastAsia" w:hAnsiTheme="minorHAnsi" w:cstheme="minorBidi"/>
          <w:kern w:val="2"/>
          <w:sz w:val="22"/>
          <w:szCs w:val="22"/>
          <w:lang w:eastAsia="en-GB"/>
          <w14:ligatures w14:val="standardContextual"/>
        </w:rPr>
      </w:pPr>
      <w:r>
        <w:t>6.4A.0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_Toc145916801 \h </w:instrText>
      </w:r>
      <w:r>
        <w:fldChar w:fldCharType="separate"/>
      </w:r>
      <w:r>
        <w:t>128</w:t>
      </w:r>
      <w:r>
        <w:fldChar w:fldCharType="end"/>
      </w:r>
    </w:p>
    <w:p w14:paraId="7702B159" w14:textId="48B4A95C" w:rsidR="00B42773" w:rsidRDefault="00B42773">
      <w:pPr>
        <w:pStyle w:val="TOC3"/>
        <w:rPr>
          <w:rFonts w:asciiTheme="minorHAnsi" w:eastAsiaTheme="minorEastAsia" w:hAnsiTheme="minorHAnsi" w:cstheme="minorBidi"/>
          <w:kern w:val="2"/>
          <w:sz w:val="22"/>
          <w:szCs w:val="22"/>
          <w:lang w:eastAsia="en-GB"/>
          <w14:ligatures w14:val="standardContextual"/>
        </w:rPr>
      </w:pPr>
      <w:r>
        <w:t>6.4A.1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_Toc145916802 \h </w:instrText>
      </w:r>
      <w:r>
        <w:fldChar w:fldCharType="separate"/>
      </w:r>
      <w:r>
        <w:t>129</w:t>
      </w:r>
      <w:r>
        <w:fldChar w:fldCharType="end"/>
      </w:r>
    </w:p>
    <w:p w14:paraId="3D5A948D" w14:textId="2D33064F" w:rsidR="00B42773" w:rsidRDefault="00B42773">
      <w:pPr>
        <w:pStyle w:val="TOC3"/>
        <w:rPr>
          <w:rFonts w:asciiTheme="minorHAnsi" w:eastAsiaTheme="minorEastAsia" w:hAnsiTheme="minorHAnsi" w:cstheme="minorBidi"/>
          <w:kern w:val="2"/>
          <w:sz w:val="22"/>
          <w:szCs w:val="22"/>
          <w:lang w:eastAsia="en-GB"/>
          <w14:ligatures w14:val="standardContextual"/>
        </w:rPr>
      </w:pPr>
      <w:r>
        <w:t>6.4A.2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_Toc145916803 \h </w:instrText>
      </w:r>
      <w:r>
        <w:fldChar w:fldCharType="separate"/>
      </w:r>
      <w:r>
        <w:t>129</w:t>
      </w:r>
      <w:r>
        <w:fldChar w:fldCharType="end"/>
      </w:r>
    </w:p>
    <w:p w14:paraId="5701AA61" w14:textId="25FA7D17" w:rsidR="00B42773" w:rsidRDefault="00B42773">
      <w:pPr>
        <w:pStyle w:val="TOC4"/>
        <w:rPr>
          <w:rFonts w:asciiTheme="minorHAnsi" w:eastAsiaTheme="minorEastAsia" w:hAnsiTheme="minorHAnsi" w:cstheme="minorBidi"/>
          <w:kern w:val="2"/>
          <w:sz w:val="22"/>
          <w:szCs w:val="22"/>
          <w:lang w:eastAsia="en-GB"/>
          <w14:ligatures w14:val="standardContextual"/>
        </w:rPr>
      </w:pPr>
      <w:r>
        <w:t>6.4A.2.0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_Toc145916804 \h </w:instrText>
      </w:r>
      <w:r>
        <w:fldChar w:fldCharType="separate"/>
      </w:r>
      <w:r>
        <w:t>129</w:t>
      </w:r>
      <w:r>
        <w:fldChar w:fldCharType="end"/>
      </w:r>
    </w:p>
    <w:p w14:paraId="75F23E2D" w14:textId="567E9973" w:rsidR="00B42773" w:rsidRDefault="00B42773">
      <w:pPr>
        <w:pStyle w:val="TOC4"/>
        <w:rPr>
          <w:rFonts w:asciiTheme="minorHAnsi" w:eastAsiaTheme="minorEastAsia" w:hAnsiTheme="minorHAnsi" w:cstheme="minorBidi"/>
          <w:kern w:val="2"/>
          <w:sz w:val="22"/>
          <w:szCs w:val="22"/>
          <w:lang w:eastAsia="en-GB"/>
          <w14:ligatures w14:val="standardContextual"/>
        </w:rPr>
      </w:pPr>
      <w:r>
        <w:t>6.4A.2.1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_Toc145916805 \h </w:instrText>
      </w:r>
      <w:r>
        <w:fldChar w:fldCharType="separate"/>
      </w:r>
      <w:r>
        <w:t>129</w:t>
      </w:r>
      <w:r>
        <w:fldChar w:fldCharType="end"/>
      </w:r>
    </w:p>
    <w:p w14:paraId="6948369C" w14:textId="4BF3BB86" w:rsidR="00B42773" w:rsidRDefault="00B42773">
      <w:pPr>
        <w:pStyle w:val="TOC4"/>
        <w:rPr>
          <w:rFonts w:asciiTheme="minorHAnsi" w:eastAsiaTheme="minorEastAsia" w:hAnsiTheme="minorHAnsi" w:cstheme="minorBidi"/>
          <w:kern w:val="2"/>
          <w:sz w:val="22"/>
          <w:szCs w:val="22"/>
          <w:lang w:eastAsia="en-GB"/>
          <w14:ligatures w14:val="standardContextual"/>
        </w:rPr>
      </w:pPr>
      <w:r>
        <w:t>6.4A.2.2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_Toc145916806 \h </w:instrText>
      </w:r>
      <w:r>
        <w:fldChar w:fldCharType="separate"/>
      </w:r>
      <w:r>
        <w:t>129</w:t>
      </w:r>
      <w:r>
        <w:fldChar w:fldCharType="end"/>
      </w:r>
    </w:p>
    <w:p w14:paraId="1263FF07" w14:textId="6BC7D51F" w:rsidR="00B42773" w:rsidRDefault="00B42773">
      <w:pPr>
        <w:pStyle w:val="TOC5"/>
        <w:rPr>
          <w:rFonts w:asciiTheme="minorHAnsi" w:eastAsiaTheme="minorEastAsia" w:hAnsiTheme="minorHAnsi" w:cstheme="minorBidi"/>
          <w:kern w:val="2"/>
          <w:sz w:val="22"/>
          <w:szCs w:val="22"/>
          <w:lang w:eastAsia="en-GB"/>
          <w14:ligatures w14:val="standardContextual"/>
        </w:rPr>
      </w:pPr>
      <w:r>
        <w:t>6.4A.2.2.1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_Toc145916807 \h </w:instrText>
      </w:r>
      <w:r>
        <w:fldChar w:fldCharType="separate"/>
      </w:r>
      <w:r>
        <w:t>129</w:t>
      </w:r>
      <w:r>
        <w:fldChar w:fldCharType="end"/>
      </w:r>
    </w:p>
    <w:p w14:paraId="213B68CA" w14:textId="23AF2126" w:rsidR="00B42773" w:rsidRDefault="00B42773">
      <w:pPr>
        <w:pStyle w:val="TOC5"/>
        <w:rPr>
          <w:rFonts w:asciiTheme="minorHAnsi" w:eastAsiaTheme="minorEastAsia" w:hAnsiTheme="minorHAnsi" w:cstheme="minorBidi"/>
          <w:kern w:val="2"/>
          <w:sz w:val="22"/>
          <w:szCs w:val="22"/>
          <w:lang w:eastAsia="en-GB"/>
          <w14:ligatures w14:val="standardContextual"/>
        </w:rPr>
      </w:pPr>
      <w:r>
        <w:t>6.4A.2.2.2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_Toc145916808 \h </w:instrText>
      </w:r>
      <w:r>
        <w:fldChar w:fldCharType="separate"/>
      </w:r>
      <w:r>
        <w:t>130</w:t>
      </w:r>
      <w:r>
        <w:fldChar w:fldCharType="end"/>
      </w:r>
    </w:p>
    <w:p w14:paraId="7F2FDE87" w14:textId="7AC377BF" w:rsidR="00B42773" w:rsidRDefault="00B42773">
      <w:pPr>
        <w:pStyle w:val="TOC5"/>
        <w:rPr>
          <w:rFonts w:asciiTheme="minorHAnsi" w:eastAsiaTheme="minorEastAsia" w:hAnsiTheme="minorHAnsi" w:cstheme="minorBidi"/>
          <w:kern w:val="2"/>
          <w:sz w:val="22"/>
          <w:szCs w:val="22"/>
          <w:lang w:eastAsia="en-GB"/>
          <w14:ligatures w14:val="standardContextual"/>
        </w:rPr>
      </w:pPr>
      <w:r>
        <w:t>6.4A.2.2.3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_Toc145916809 \h </w:instrText>
      </w:r>
      <w:r>
        <w:fldChar w:fldCharType="separate"/>
      </w:r>
      <w:r>
        <w:t>130</w:t>
      </w:r>
      <w:r>
        <w:fldChar w:fldCharType="end"/>
      </w:r>
    </w:p>
    <w:p w14:paraId="6A78D661" w14:textId="3AD344E3" w:rsidR="00B42773" w:rsidRDefault="00B42773">
      <w:pPr>
        <w:pStyle w:val="TOC5"/>
        <w:rPr>
          <w:rFonts w:asciiTheme="minorHAnsi" w:eastAsiaTheme="minorEastAsia" w:hAnsiTheme="minorHAnsi" w:cstheme="minorBidi"/>
          <w:kern w:val="2"/>
          <w:sz w:val="22"/>
          <w:szCs w:val="22"/>
          <w:lang w:eastAsia="en-GB"/>
          <w14:ligatures w14:val="standardContextual"/>
        </w:rPr>
      </w:pPr>
      <w:r>
        <w:t>6.4A.2.2.4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_Toc145916810 \h </w:instrText>
      </w:r>
      <w:r>
        <w:fldChar w:fldCharType="separate"/>
      </w:r>
      <w:r>
        <w:t>130</w:t>
      </w:r>
      <w:r>
        <w:fldChar w:fldCharType="end"/>
      </w:r>
    </w:p>
    <w:p w14:paraId="38C53276" w14:textId="44172C0C" w:rsidR="00B42773" w:rsidRDefault="00B42773">
      <w:pPr>
        <w:pStyle w:val="TOC5"/>
        <w:rPr>
          <w:rFonts w:asciiTheme="minorHAnsi" w:eastAsiaTheme="minorEastAsia" w:hAnsiTheme="minorHAnsi" w:cstheme="minorBidi"/>
          <w:kern w:val="2"/>
          <w:sz w:val="22"/>
          <w:szCs w:val="22"/>
          <w:lang w:eastAsia="en-GB"/>
          <w14:ligatures w14:val="standardContextual"/>
        </w:rPr>
      </w:pPr>
      <w:r>
        <w:t>6.4A.2.2.5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_Toc145916811 \h </w:instrText>
      </w:r>
      <w:r>
        <w:fldChar w:fldCharType="separate"/>
      </w:r>
      <w:r>
        <w:t>131</w:t>
      </w:r>
      <w:r>
        <w:fldChar w:fldCharType="end"/>
      </w:r>
    </w:p>
    <w:p w14:paraId="002DAFF0" w14:textId="3263D28F" w:rsidR="00B42773" w:rsidRDefault="00B42773">
      <w:pPr>
        <w:pStyle w:val="TOC5"/>
        <w:rPr>
          <w:rFonts w:asciiTheme="minorHAnsi" w:eastAsiaTheme="minorEastAsia" w:hAnsiTheme="minorHAnsi" w:cstheme="minorBidi"/>
          <w:kern w:val="2"/>
          <w:sz w:val="22"/>
          <w:szCs w:val="22"/>
          <w:lang w:eastAsia="en-GB"/>
          <w14:ligatures w14:val="standardContextual"/>
        </w:rPr>
      </w:pPr>
      <w:r>
        <w:t>6.4A.2.2.6</w:t>
      </w:r>
      <w:r>
        <w:rPr>
          <w:rFonts w:asciiTheme="minorHAnsi" w:eastAsiaTheme="minorEastAsia" w:hAnsiTheme="minorHAnsi" w:cstheme="minorBidi"/>
          <w:kern w:val="2"/>
          <w:sz w:val="22"/>
          <w:szCs w:val="22"/>
          <w:lang w:eastAsia="en-GB"/>
          <w14:ligatures w14:val="standardContextual"/>
        </w:rPr>
        <w:tab/>
      </w:r>
      <w:r>
        <w:t>Carrier leakage for power class 5</w:t>
      </w:r>
      <w:r>
        <w:tab/>
      </w:r>
      <w:r>
        <w:fldChar w:fldCharType="begin"/>
      </w:r>
      <w:r>
        <w:instrText xml:space="preserve"> PAGEREF _Toc145916812 \h </w:instrText>
      </w:r>
      <w:r>
        <w:fldChar w:fldCharType="separate"/>
      </w:r>
      <w:r>
        <w:t>131</w:t>
      </w:r>
      <w:r>
        <w:fldChar w:fldCharType="end"/>
      </w:r>
    </w:p>
    <w:p w14:paraId="73C34035" w14:textId="4AABD8EF" w:rsidR="00B42773" w:rsidRDefault="00B42773">
      <w:pPr>
        <w:pStyle w:val="TOC4"/>
        <w:rPr>
          <w:rFonts w:asciiTheme="minorHAnsi" w:eastAsiaTheme="minorEastAsia" w:hAnsiTheme="minorHAnsi" w:cstheme="minorBidi"/>
          <w:kern w:val="2"/>
          <w:sz w:val="22"/>
          <w:szCs w:val="22"/>
          <w:lang w:eastAsia="en-GB"/>
          <w14:ligatures w14:val="standardContextual"/>
        </w:rPr>
      </w:pPr>
      <w:r>
        <w:t>6.4A.2.3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_Toc145916813 \h </w:instrText>
      </w:r>
      <w:r>
        <w:fldChar w:fldCharType="separate"/>
      </w:r>
      <w:r>
        <w:t>131</w:t>
      </w:r>
      <w:r>
        <w:fldChar w:fldCharType="end"/>
      </w:r>
    </w:p>
    <w:p w14:paraId="24833009" w14:textId="21DEE4A8" w:rsidR="00B42773" w:rsidRDefault="00B42773">
      <w:pPr>
        <w:pStyle w:val="TOC5"/>
        <w:rPr>
          <w:rFonts w:asciiTheme="minorHAnsi" w:eastAsiaTheme="minorEastAsia" w:hAnsiTheme="minorHAnsi" w:cstheme="minorBidi"/>
          <w:kern w:val="2"/>
          <w:sz w:val="22"/>
          <w:szCs w:val="22"/>
          <w:lang w:eastAsia="en-GB"/>
          <w14:ligatures w14:val="standardContextual"/>
        </w:rPr>
      </w:pPr>
      <w:r>
        <w:t>6.4A.2.3.1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_Toc145916814 \h </w:instrText>
      </w:r>
      <w:r>
        <w:fldChar w:fldCharType="separate"/>
      </w:r>
      <w:r>
        <w:t>131</w:t>
      </w:r>
      <w:r>
        <w:fldChar w:fldCharType="end"/>
      </w:r>
    </w:p>
    <w:p w14:paraId="57D69805" w14:textId="6115938C" w:rsidR="00B42773" w:rsidRDefault="00B42773">
      <w:pPr>
        <w:pStyle w:val="TOC5"/>
        <w:rPr>
          <w:rFonts w:asciiTheme="minorHAnsi" w:eastAsiaTheme="minorEastAsia" w:hAnsiTheme="minorHAnsi" w:cstheme="minorBidi"/>
          <w:kern w:val="2"/>
          <w:sz w:val="22"/>
          <w:szCs w:val="22"/>
          <w:lang w:eastAsia="en-GB"/>
          <w14:ligatures w14:val="standardContextual"/>
        </w:rPr>
      </w:pPr>
      <w:r>
        <w:t>6.4A.2.3.2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_Toc145916815 \h </w:instrText>
      </w:r>
      <w:r>
        <w:fldChar w:fldCharType="separate"/>
      </w:r>
      <w:r>
        <w:t>132</w:t>
      </w:r>
      <w:r>
        <w:fldChar w:fldCharType="end"/>
      </w:r>
    </w:p>
    <w:p w14:paraId="5E92CDFB" w14:textId="622D32C8" w:rsidR="00B42773" w:rsidRDefault="00B42773">
      <w:pPr>
        <w:pStyle w:val="TOC5"/>
        <w:rPr>
          <w:rFonts w:asciiTheme="minorHAnsi" w:eastAsiaTheme="minorEastAsia" w:hAnsiTheme="minorHAnsi" w:cstheme="minorBidi"/>
          <w:kern w:val="2"/>
          <w:sz w:val="22"/>
          <w:szCs w:val="22"/>
          <w:lang w:eastAsia="en-GB"/>
          <w14:ligatures w14:val="standardContextual"/>
        </w:rPr>
      </w:pPr>
      <w:r>
        <w:t>6.4A.2.3.3</w:t>
      </w:r>
      <w:r>
        <w:rPr>
          <w:rFonts w:asciiTheme="minorHAnsi" w:eastAsiaTheme="minorEastAsia" w:hAnsiTheme="minorHAnsi" w:cstheme="minorBidi"/>
          <w:kern w:val="2"/>
          <w:sz w:val="22"/>
          <w:szCs w:val="22"/>
          <w:lang w:eastAsia="en-GB"/>
          <w14:ligatures w14:val="standardContextual"/>
        </w:rPr>
        <w:tab/>
      </w:r>
      <w:r>
        <w:t>Inband emissions for power class 2</w:t>
      </w:r>
      <w:r>
        <w:tab/>
      </w:r>
      <w:r>
        <w:fldChar w:fldCharType="begin"/>
      </w:r>
      <w:r>
        <w:instrText xml:space="preserve"> PAGEREF _Toc145916816 \h </w:instrText>
      </w:r>
      <w:r>
        <w:fldChar w:fldCharType="separate"/>
      </w:r>
      <w:r>
        <w:t>132</w:t>
      </w:r>
      <w:r>
        <w:fldChar w:fldCharType="end"/>
      </w:r>
    </w:p>
    <w:p w14:paraId="40F5120A" w14:textId="44C6C781" w:rsidR="00B42773" w:rsidRDefault="00B42773">
      <w:pPr>
        <w:pStyle w:val="TOC5"/>
        <w:rPr>
          <w:rFonts w:asciiTheme="minorHAnsi" w:eastAsiaTheme="minorEastAsia" w:hAnsiTheme="minorHAnsi" w:cstheme="minorBidi"/>
          <w:kern w:val="2"/>
          <w:sz w:val="22"/>
          <w:szCs w:val="22"/>
          <w:lang w:eastAsia="en-GB"/>
          <w14:ligatures w14:val="standardContextual"/>
        </w:rPr>
      </w:pPr>
      <w:r>
        <w:t>6.4A.2.3.4</w:t>
      </w:r>
      <w:r>
        <w:rPr>
          <w:rFonts w:asciiTheme="minorHAnsi" w:eastAsiaTheme="minorEastAsia" w:hAnsiTheme="minorHAnsi" w:cstheme="minorBidi"/>
          <w:kern w:val="2"/>
          <w:sz w:val="22"/>
          <w:szCs w:val="22"/>
          <w:lang w:eastAsia="en-GB"/>
          <w14:ligatures w14:val="standardContextual"/>
        </w:rPr>
        <w:tab/>
      </w:r>
      <w:r>
        <w:t>Inband emissions for power class 3</w:t>
      </w:r>
      <w:r>
        <w:tab/>
      </w:r>
      <w:r>
        <w:fldChar w:fldCharType="begin"/>
      </w:r>
      <w:r>
        <w:instrText xml:space="preserve"> PAGEREF _Toc145916817 \h </w:instrText>
      </w:r>
      <w:r>
        <w:fldChar w:fldCharType="separate"/>
      </w:r>
      <w:r>
        <w:t>133</w:t>
      </w:r>
      <w:r>
        <w:fldChar w:fldCharType="end"/>
      </w:r>
    </w:p>
    <w:p w14:paraId="14C1ED24" w14:textId="2A8AC88E" w:rsidR="00B42773" w:rsidRDefault="00B42773">
      <w:pPr>
        <w:pStyle w:val="TOC5"/>
        <w:rPr>
          <w:rFonts w:asciiTheme="minorHAnsi" w:eastAsiaTheme="minorEastAsia" w:hAnsiTheme="minorHAnsi" w:cstheme="minorBidi"/>
          <w:kern w:val="2"/>
          <w:sz w:val="22"/>
          <w:szCs w:val="22"/>
          <w:lang w:eastAsia="en-GB"/>
          <w14:ligatures w14:val="standardContextual"/>
        </w:rPr>
      </w:pPr>
      <w:r>
        <w:t>6.4A.2.3.5</w:t>
      </w:r>
      <w:r>
        <w:rPr>
          <w:rFonts w:asciiTheme="minorHAnsi" w:eastAsiaTheme="minorEastAsia" w:hAnsiTheme="minorHAnsi" w:cstheme="minorBidi"/>
          <w:kern w:val="2"/>
          <w:sz w:val="22"/>
          <w:szCs w:val="22"/>
          <w:lang w:eastAsia="en-GB"/>
          <w14:ligatures w14:val="standardContextual"/>
        </w:rPr>
        <w:tab/>
      </w:r>
      <w:r>
        <w:t>Inband emissions for power class 4</w:t>
      </w:r>
      <w:r>
        <w:tab/>
      </w:r>
      <w:r>
        <w:fldChar w:fldCharType="begin"/>
      </w:r>
      <w:r>
        <w:instrText xml:space="preserve"> PAGEREF _Toc145916818 \h </w:instrText>
      </w:r>
      <w:r>
        <w:fldChar w:fldCharType="separate"/>
      </w:r>
      <w:r>
        <w:t>134</w:t>
      </w:r>
      <w:r>
        <w:fldChar w:fldCharType="end"/>
      </w:r>
    </w:p>
    <w:p w14:paraId="6EB339F1" w14:textId="1C308E35" w:rsidR="00B42773" w:rsidRDefault="00B42773">
      <w:pPr>
        <w:pStyle w:val="TOC5"/>
        <w:rPr>
          <w:rFonts w:asciiTheme="minorHAnsi" w:eastAsiaTheme="minorEastAsia" w:hAnsiTheme="minorHAnsi" w:cstheme="minorBidi"/>
          <w:kern w:val="2"/>
          <w:sz w:val="22"/>
          <w:szCs w:val="22"/>
          <w:lang w:eastAsia="en-GB"/>
          <w14:ligatures w14:val="standardContextual"/>
        </w:rPr>
      </w:pPr>
      <w:r>
        <w:t>6.4A.2.3.6</w:t>
      </w:r>
      <w:r>
        <w:rPr>
          <w:rFonts w:asciiTheme="minorHAnsi" w:eastAsiaTheme="minorEastAsia" w:hAnsiTheme="minorHAnsi" w:cstheme="minorBidi"/>
          <w:kern w:val="2"/>
          <w:sz w:val="22"/>
          <w:szCs w:val="22"/>
          <w:lang w:eastAsia="en-GB"/>
          <w14:ligatures w14:val="standardContextual"/>
        </w:rPr>
        <w:tab/>
      </w:r>
      <w:r>
        <w:t>Inband emissions for power class 5</w:t>
      </w:r>
      <w:r>
        <w:tab/>
      </w:r>
      <w:r>
        <w:fldChar w:fldCharType="begin"/>
      </w:r>
      <w:r>
        <w:instrText xml:space="preserve"> PAGEREF _Toc145916819 \h </w:instrText>
      </w:r>
      <w:r>
        <w:fldChar w:fldCharType="separate"/>
      </w:r>
      <w:r>
        <w:t>135</w:t>
      </w:r>
      <w:r>
        <w:fldChar w:fldCharType="end"/>
      </w:r>
    </w:p>
    <w:p w14:paraId="6CC2D7C5" w14:textId="3D404C6A" w:rsidR="00B42773" w:rsidRDefault="00B42773">
      <w:pPr>
        <w:pStyle w:val="TOC4"/>
        <w:rPr>
          <w:rFonts w:asciiTheme="minorHAnsi" w:eastAsiaTheme="minorEastAsia" w:hAnsiTheme="minorHAnsi" w:cstheme="minorBidi"/>
          <w:kern w:val="2"/>
          <w:sz w:val="22"/>
          <w:szCs w:val="22"/>
          <w:lang w:eastAsia="en-GB"/>
          <w14:ligatures w14:val="standardContextual"/>
        </w:rPr>
      </w:pPr>
      <w:r>
        <w:t>6.4A.2.4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_Toc145916820 \h </w:instrText>
      </w:r>
      <w:r>
        <w:fldChar w:fldCharType="separate"/>
      </w:r>
      <w:r>
        <w:t>136</w:t>
      </w:r>
      <w:r>
        <w:fldChar w:fldCharType="end"/>
      </w:r>
    </w:p>
    <w:p w14:paraId="09DC9F46" w14:textId="37DCE0FE" w:rsidR="00B42773" w:rsidRDefault="00B42773">
      <w:pPr>
        <w:pStyle w:val="TOC2"/>
        <w:rPr>
          <w:rFonts w:asciiTheme="minorHAnsi" w:eastAsiaTheme="minorEastAsia" w:hAnsiTheme="minorHAnsi" w:cstheme="minorBidi"/>
          <w:kern w:val="2"/>
          <w:sz w:val="22"/>
          <w:szCs w:val="22"/>
          <w:lang w:eastAsia="en-GB"/>
          <w14:ligatures w14:val="standardContextual"/>
        </w:rPr>
      </w:pPr>
      <w:r>
        <w:t>6.4D</w:t>
      </w:r>
      <w:r>
        <w:rPr>
          <w:rFonts w:asciiTheme="minorHAnsi" w:eastAsiaTheme="minorEastAsia" w:hAnsiTheme="minorHAnsi" w:cstheme="minorBidi"/>
          <w:kern w:val="2"/>
          <w:sz w:val="22"/>
          <w:szCs w:val="22"/>
          <w:lang w:eastAsia="en-GB"/>
          <w14:ligatures w14:val="standardContextual"/>
        </w:rPr>
        <w:tab/>
      </w:r>
      <w:r>
        <w:t>Transmit signal quality for UL MIMO</w:t>
      </w:r>
      <w:r>
        <w:tab/>
      </w:r>
      <w:r>
        <w:fldChar w:fldCharType="begin"/>
      </w:r>
      <w:r>
        <w:instrText xml:space="preserve"> PAGEREF _Toc145916821 \h </w:instrText>
      </w:r>
      <w:r>
        <w:fldChar w:fldCharType="separate"/>
      </w:r>
      <w:r>
        <w:t>136</w:t>
      </w:r>
      <w:r>
        <w:fldChar w:fldCharType="end"/>
      </w:r>
    </w:p>
    <w:p w14:paraId="6FD6F9E6" w14:textId="58A411BB" w:rsidR="00B42773" w:rsidRDefault="00B42773">
      <w:pPr>
        <w:pStyle w:val="TOC3"/>
        <w:rPr>
          <w:rFonts w:asciiTheme="minorHAnsi" w:eastAsiaTheme="minorEastAsia" w:hAnsiTheme="minorHAnsi" w:cstheme="minorBidi"/>
          <w:kern w:val="2"/>
          <w:sz w:val="22"/>
          <w:szCs w:val="22"/>
          <w:lang w:eastAsia="en-GB"/>
          <w14:ligatures w14:val="standardContextual"/>
        </w:rPr>
      </w:pPr>
      <w:r>
        <w:t>6.4D.0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_Toc145916822 \h </w:instrText>
      </w:r>
      <w:r>
        <w:fldChar w:fldCharType="separate"/>
      </w:r>
      <w:r>
        <w:t>136</w:t>
      </w:r>
      <w:r>
        <w:fldChar w:fldCharType="end"/>
      </w:r>
    </w:p>
    <w:p w14:paraId="253DD29C" w14:textId="2F93CCC4" w:rsidR="00B42773" w:rsidRDefault="00B42773">
      <w:pPr>
        <w:pStyle w:val="TOC3"/>
        <w:rPr>
          <w:rFonts w:asciiTheme="minorHAnsi" w:eastAsiaTheme="minorEastAsia" w:hAnsiTheme="minorHAnsi" w:cstheme="minorBidi"/>
          <w:kern w:val="2"/>
          <w:sz w:val="22"/>
          <w:szCs w:val="22"/>
          <w:lang w:eastAsia="en-GB"/>
          <w14:ligatures w14:val="standardContextual"/>
        </w:rPr>
      </w:pPr>
      <w:r>
        <w:t>6.4D.1</w:t>
      </w:r>
      <w:r>
        <w:rPr>
          <w:rFonts w:asciiTheme="minorHAnsi" w:eastAsiaTheme="minorEastAsia" w:hAnsiTheme="minorHAnsi" w:cstheme="minorBidi"/>
          <w:kern w:val="2"/>
          <w:sz w:val="22"/>
          <w:szCs w:val="22"/>
          <w:lang w:eastAsia="en-GB"/>
          <w14:ligatures w14:val="standardContextual"/>
        </w:rPr>
        <w:tab/>
      </w:r>
      <w:r>
        <w:t>Frequency error for UL MIMO</w:t>
      </w:r>
      <w:r>
        <w:tab/>
      </w:r>
      <w:r>
        <w:fldChar w:fldCharType="begin"/>
      </w:r>
      <w:r>
        <w:instrText xml:space="preserve"> PAGEREF _Toc145916823 \h </w:instrText>
      </w:r>
      <w:r>
        <w:fldChar w:fldCharType="separate"/>
      </w:r>
      <w:r>
        <w:t>136</w:t>
      </w:r>
      <w:r>
        <w:fldChar w:fldCharType="end"/>
      </w:r>
    </w:p>
    <w:p w14:paraId="4FC56D6F" w14:textId="4F72F890" w:rsidR="00B42773" w:rsidRDefault="00B42773">
      <w:pPr>
        <w:pStyle w:val="TOC3"/>
        <w:rPr>
          <w:rFonts w:asciiTheme="minorHAnsi" w:eastAsiaTheme="minorEastAsia" w:hAnsiTheme="minorHAnsi" w:cstheme="minorBidi"/>
          <w:kern w:val="2"/>
          <w:sz w:val="22"/>
          <w:szCs w:val="22"/>
          <w:lang w:eastAsia="en-GB"/>
          <w14:ligatures w14:val="standardContextual"/>
        </w:rPr>
      </w:pPr>
      <w:r>
        <w:t>6.4D.2</w:t>
      </w:r>
      <w:r>
        <w:rPr>
          <w:rFonts w:asciiTheme="minorHAnsi" w:eastAsiaTheme="minorEastAsia" w:hAnsiTheme="minorHAnsi" w:cstheme="minorBidi"/>
          <w:kern w:val="2"/>
          <w:sz w:val="22"/>
          <w:szCs w:val="22"/>
          <w:lang w:eastAsia="en-GB"/>
          <w14:ligatures w14:val="standardContextual"/>
        </w:rPr>
        <w:tab/>
      </w:r>
      <w:r>
        <w:t>Transmit modulation quality for UL MIMO</w:t>
      </w:r>
      <w:r>
        <w:tab/>
      </w:r>
      <w:r>
        <w:fldChar w:fldCharType="begin"/>
      </w:r>
      <w:r>
        <w:instrText xml:space="preserve"> PAGEREF _Toc145916824 \h </w:instrText>
      </w:r>
      <w:r>
        <w:fldChar w:fldCharType="separate"/>
      </w:r>
      <w:r>
        <w:t>136</w:t>
      </w:r>
      <w:r>
        <w:fldChar w:fldCharType="end"/>
      </w:r>
    </w:p>
    <w:p w14:paraId="64040F18" w14:textId="7B8D8AC1" w:rsidR="00B42773" w:rsidRDefault="00B42773">
      <w:pPr>
        <w:pStyle w:val="TOC3"/>
        <w:rPr>
          <w:rFonts w:asciiTheme="minorHAnsi" w:eastAsiaTheme="minorEastAsia" w:hAnsiTheme="minorHAnsi" w:cstheme="minorBidi"/>
          <w:kern w:val="2"/>
          <w:sz w:val="22"/>
          <w:szCs w:val="22"/>
          <w:lang w:eastAsia="en-GB"/>
          <w14:ligatures w14:val="standardContextual"/>
        </w:rPr>
      </w:pPr>
      <w:r>
        <w:t>6.4D.3</w:t>
      </w:r>
      <w:r>
        <w:rPr>
          <w:rFonts w:asciiTheme="minorHAnsi" w:eastAsiaTheme="minorEastAsia" w:hAnsiTheme="minorHAnsi" w:cstheme="minorBidi"/>
          <w:kern w:val="2"/>
          <w:sz w:val="22"/>
          <w:szCs w:val="22"/>
          <w:lang w:eastAsia="en-GB"/>
          <w14:ligatures w14:val="standardContextual"/>
        </w:rPr>
        <w:tab/>
      </w:r>
      <w:r>
        <w:t>Time alignment error for UL MIMO</w:t>
      </w:r>
      <w:r>
        <w:tab/>
      </w:r>
      <w:r>
        <w:fldChar w:fldCharType="begin"/>
      </w:r>
      <w:r>
        <w:instrText xml:space="preserve"> PAGEREF _Toc145916825 \h </w:instrText>
      </w:r>
      <w:r>
        <w:fldChar w:fldCharType="separate"/>
      </w:r>
      <w:r>
        <w:t>137</w:t>
      </w:r>
      <w:r>
        <w:fldChar w:fldCharType="end"/>
      </w:r>
    </w:p>
    <w:p w14:paraId="0AC3E869" w14:textId="06CB79A3" w:rsidR="00B42773" w:rsidRDefault="00B42773">
      <w:pPr>
        <w:pStyle w:val="TOC3"/>
        <w:rPr>
          <w:rFonts w:asciiTheme="minorHAnsi" w:eastAsiaTheme="minorEastAsia" w:hAnsiTheme="minorHAnsi" w:cstheme="minorBidi"/>
          <w:kern w:val="2"/>
          <w:sz w:val="22"/>
          <w:szCs w:val="22"/>
          <w:lang w:eastAsia="en-GB"/>
          <w14:ligatures w14:val="standardContextual"/>
        </w:rPr>
      </w:pPr>
      <w:r>
        <w:t>6.4D.4</w:t>
      </w:r>
      <w:r>
        <w:rPr>
          <w:rFonts w:asciiTheme="minorHAnsi" w:eastAsiaTheme="minorEastAsia" w:hAnsiTheme="minorHAnsi" w:cstheme="minorBidi"/>
          <w:kern w:val="2"/>
          <w:sz w:val="22"/>
          <w:szCs w:val="22"/>
          <w:lang w:eastAsia="en-GB"/>
          <w14:ligatures w14:val="standardContextual"/>
        </w:rPr>
        <w:tab/>
      </w:r>
      <w:r>
        <w:t>Requirements for coherent UL MIMO</w:t>
      </w:r>
      <w:r>
        <w:tab/>
      </w:r>
      <w:r>
        <w:fldChar w:fldCharType="begin"/>
      </w:r>
      <w:r>
        <w:instrText xml:space="preserve"> PAGEREF _Toc145916826 \h </w:instrText>
      </w:r>
      <w:r>
        <w:fldChar w:fldCharType="separate"/>
      </w:r>
      <w:r>
        <w:t>137</w:t>
      </w:r>
      <w:r>
        <w:fldChar w:fldCharType="end"/>
      </w:r>
    </w:p>
    <w:p w14:paraId="18B7ABB6" w14:textId="7D1E284D" w:rsidR="00B42773" w:rsidRDefault="00B42773">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Output RF spectrum emissions</w:t>
      </w:r>
      <w:r>
        <w:tab/>
      </w:r>
      <w:r>
        <w:fldChar w:fldCharType="begin"/>
      </w:r>
      <w:r>
        <w:instrText xml:space="preserve"> PAGEREF _Toc145916827 \h </w:instrText>
      </w:r>
      <w:r>
        <w:fldChar w:fldCharType="separate"/>
      </w:r>
      <w:r>
        <w:t>138</w:t>
      </w:r>
      <w:r>
        <w:fldChar w:fldCharType="end"/>
      </w:r>
    </w:p>
    <w:p w14:paraId="594314FF" w14:textId="54948640" w:rsidR="00B42773" w:rsidRDefault="00B42773">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_Toc145916828 \h </w:instrText>
      </w:r>
      <w:r>
        <w:fldChar w:fldCharType="separate"/>
      </w:r>
      <w:r>
        <w:t>138</w:t>
      </w:r>
      <w:r>
        <w:fldChar w:fldCharType="end"/>
      </w:r>
    </w:p>
    <w:p w14:paraId="7D895718" w14:textId="16B20830" w:rsidR="00B42773" w:rsidRDefault="00B42773">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_Toc145916829 \h </w:instrText>
      </w:r>
      <w:r>
        <w:fldChar w:fldCharType="separate"/>
      </w:r>
      <w:r>
        <w:t>138</w:t>
      </w:r>
      <w:r>
        <w:fldChar w:fldCharType="end"/>
      </w:r>
    </w:p>
    <w:p w14:paraId="18DF3978" w14:textId="4E2789D0" w:rsidR="00B42773" w:rsidRDefault="00B42773">
      <w:pPr>
        <w:pStyle w:val="TOC4"/>
        <w:rPr>
          <w:rFonts w:asciiTheme="minorHAnsi" w:eastAsiaTheme="minorEastAsia" w:hAnsiTheme="minorHAnsi" w:cstheme="minorBidi"/>
          <w:kern w:val="2"/>
          <w:sz w:val="22"/>
          <w:szCs w:val="22"/>
          <w:lang w:eastAsia="en-GB"/>
          <w14:ligatures w14:val="standardContextual"/>
        </w:rPr>
      </w:pPr>
      <w:r>
        <w:t>6.5.2.0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_Toc145916830 \h </w:instrText>
      </w:r>
      <w:r>
        <w:fldChar w:fldCharType="separate"/>
      </w:r>
      <w:r>
        <w:t>138</w:t>
      </w:r>
      <w:r>
        <w:fldChar w:fldCharType="end"/>
      </w:r>
    </w:p>
    <w:p w14:paraId="46AC6CE9" w14:textId="5BAF89B7" w:rsidR="00B42773" w:rsidRDefault="00B42773">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_Toc145916831 \h </w:instrText>
      </w:r>
      <w:r>
        <w:fldChar w:fldCharType="separate"/>
      </w:r>
      <w:r>
        <w:t>138</w:t>
      </w:r>
      <w:r>
        <w:fldChar w:fldCharType="end"/>
      </w:r>
    </w:p>
    <w:p w14:paraId="5FDB08F3" w14:textId="1CA30022" w:rsidR="00B42773" w:rsidRDefault="00B42773">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_Toc145916832 \h </w:instrText>
      </w:r>
      <w:r>
        <w:fldChar w:fldCharType="separate"/>
      </w:r>
      <w:r>
        <w:t>139</w:t>
      </w:r>
      <w:r>
        <w:fldChar w:fldCharType="end"/>
      </w:r>
    </w:p>
    <w:p w14:paraId="70F3381A" w14:textId="2CBB921B" w:rsidR="00B42773" w:rsidRDefault="00B42773">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Adjacent channel leakage ratio</w:t>
      </w:r>
      <w:r>
        <w:tab/>
      </w:r>
      <w:r>
        <w:fldChar w:fldCharType="begin"/>
      </w:r>
      <w:r>
        <w:instrText xml:space="preserve"> PAGEREF _Toc145916833 \h </w:instrText>
      </w:r>
      <w:r>
        <w:fldChar w:fldCharType="separate"/>
      </w:r>
      <w:r>
        <w:t>139</w:t>
      </w:r>
      <w:r>
        <w:fldChar w:fldCharType="end"/>
      </w:r>
    </w:p>
    <w:p w14:paraId="3DBC37E1" w14:textId="7A1CF9C4" w:rsidR="00B42773" w:rsidRDefault="00B42773">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_Toc145916834 \h </w:instrText>
      </w:r>
      <w:r>
        <w:fldChar w:fldCharType="separate"/>
      </w:r>
      <w:r>
        <w:t>140</w:t>
      </w:r>
      <w:r>
        <w:fldChar w:fldCharType="end"/>
      </w:r>
    </w:p>
    <w:p w14:paraId="78B88515" w14:textId="0D2C9B0D" w:rsidR="00B42773" w:rsidRDefault="00B42773">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Spurious emission band UE co-existence</w:t>
      </w:r>
      <w:r>
        <w:tab/>
      </w:r>
      <w:r>
        <w:fldChar w:fldCharType="begin"/>
      </w:r>
      <w:r>
        <w:instrText xml:space="preserve"> PAGEREF _Toc145916835 \h </w:instrText>
      </w:r>
      <w:r>
        <w:fldChar w:fldCharType="separate"/>
      </w:r>
      <w:r>
        <w:t>140</w:t>
      </w:r>
      <w:r>
        <w:fldChar w:fldCharType="end"/>
      </w:r>
    </w:p>
    <w:p w14:paraId="59D6685E" w14:textId="2473572C" w:rsidR="00B42773" w:rsidRDefault="00B42773">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rsidRPr="00C532E2">
        <w:rPr>
          <w:rFonts w:cs="Arial"/>
          <w:lang w:val="en-US" w:eastAsia="it-IT"/>
        </w:rPr>
        <w:t>Additional spurious emissions</w:t>
      </w:r>
      <w:r>
        <w:tab/>
      </w:r>
      <w:r>
        <w:fldChar w:fldCharType="begin"/>
      </w:r>
      <w:r>
        <w:instrText xml:space="preserve"> PAGEREF _Toc145916836 \h </w:instrText>
      </w:r>
      <w:r>
        <w:fldChar w:fldCharType="separate"/>
      </w:r>
      <w:r>
        <w:t>141</w:t>
      </w:r>
      <w:r>
        <w:fldChar w:fldCharType="end"/>
      </w:r>
    </w:p>
    <w:p w14:paraId="116ED42A" w14:textId="5AFB2304" w:rsidR="00B42773" w:rsidRDefault="00B42773">
      <w:pPr>
        <w:pStyle w:val="TOC5"/>
        <w:rPr>
          <w:rFonts w:asciiTheme="minorHAnsi" w:eastAsiaTheme="minorEastAsia" w:hAnsiTheme="minorHAnsi" w:cstheme="minorBidi"/>
          <w:kern w:val="2"/>
          <w:sz w:val="22"/>
          <w:szCs w:val="22"/>
          <w:lang w:eastAsia="en-GB"/>
          <w14:ligatures w14:val="standardContextual"/>
        </w:rPr>
      </w:pPr>
      <w:r>
        <w:t>6.5.3.2.1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_Toc145916837 \h </w:instrText>
      </w:r>
      <w:r>
        <w:fldChar w:fldCharType="separate"/>
      </w:r>
      <w:r>
        <w:t>141</w:t>
      </w:r>
      <w:r>
        <w:fldChar w:fldCharType="end"/>
      </w:r>
    </w:p>
    <w:p w14:paraId="63CE05F4" w14:textId="5A77CF4B"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lang w:val="en-US" w:eastAsia="it-IT"/>
        </w:rPr>
        <w:t>6.5.3.2.2</w:t>
      </w:r>
      <w:r>
        <w:rPr>
          <w:rFonts w:asciiTheme="minorHAnsi" w:eastAsiaTheme="minorEastAsia" w:hAnsiTheme="minorHAnsi" w:cstheme="minorBidi"/>
          <w:kern w:val="2"/>
          <w:sz w:val="22"/>
          <w:szCs w:val="22"/>
          <w:lang w:eastAsia="en-GB"/>
          <w14:ligatures w14:val="standardContextual"/>
        </w:rPr>
        <w:tab/>
      </w:r>
      <w:r w:rsidRPr="00C532E2">
        <w:rPr>
          <w:lang w:val="en-US" w:eastAsia="it-IT"/>
        </w:rPr>
        <w:t>Void</w:t>
      </w:r>
      <w:r>
        <w:tab/>
      </w:r>
      <w:r>
        <w:fldChar w:fldCharType="begin"/>
      </w:r>
      <w:r>
        <w:instrText xml:space="preserve"> PAGEREF _Toc145916838 \h </w:instrText>
      </w:r>
      <w:r>
        <w:fldChar w:fldCharType="separate"/>
      </w:r>
      <w:r>
        <w:t>142</w:t>
      </w:r>
      <w:r>
        <w:fldChar w:fldCharType="end"/>
      </w:r>
    </w:p>
    <w:p w14:paraId="71C75268" w14:textId="736441C2"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lang w:val="en-US" w:eastAsia="it-IT"/>
        </w:rPr>
        <w:t>6.5.3.2.3</w:t>
      </w:r>
      <w:r>
        <w:rPr>
          <w:rFonts w:asciiTheme="minorHAnsi" w:eastAsiaTheme="minorEastAsia" w:hAnsiTheme="minorHAnsi" w:cstheme="minorBidi"/>
          <w:kern w:val="2"/>
          <w:sz w:val="22"/>
          <w:szCs w:val="22"/>
          <w:lang w:eastAsia="en-GB"/>
          <w14:ligatures w14:val="standardContextual"/>
        </w:rPr>
        <w:tab/>
      </w:r>
      <w:r w:rsidRPr="00C532E2">
        <w:rPr>
          <w:lang w:val="en-US" w:eastAsia="it-IT"/>
        </w:rPr>
        <w:t>Additional spurious emission requirements for NS_202</w:t>
      </w:r>
      <w:r>
        <w:tab/>
      </w:r>
      <w:r>
        <w:fldChar w:fldCharType="begin"/>
      </w:r>
      <w:r>
        <w:instrText xml:space="preserve"> PAGEREF _Toc145916839 \h </w:instrText>
      </w:r>
      <w:r>
        <w:fldChar w:fldCharType="separate"/>
      </w:r>
      <w:r>
        <w:t>142</w:t>
      </w:r>
      <w:r>
        <w:fldChar w:fldCharType="end"/>
      </w:r>
    </w:p>
    <w:p w14:paraId="06B147C9" w14:textId="016A675C"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lang w:val="en-US" w:eastAsia="it-IT"/>
        </w:rPr>
        <w:t>6.5.3.2.4</w:t>
      </w:r>
      <w:r>
        <w:rPr>
          <w:rFonts w:asciiTheme="minorHAnsi" w:eastAsiaTheme="minorEastAsia" w:hAnsiTheme="minorHAnsi" w:cstheme="minorBidi"/>
          <w:kern w:val="2"/>
          <w:sz w:val="22"/>
          <w:szCs w:val="22"/>
          <w:lang w:eastAsia="en-GB"/>
          <w14:ligatures w14:val="standardContextual"/>
        </w:rPr>
        <w:tab/>
      </w:r>
      <w:r w:rsidRPr="00C532E2">
        <w:rPr>
          <w:rFonts w:eastAsia="Malgun Gothic"/>
          <w:lang w:val="en-US" w:eastAsia="it-IT"/>
        </w:rPr>
        <w:t>Additional spurious emission requirements for NS_203</w:t>
      </w:r>
      <w:r>
        <w:tab/>
      </w:r>
      <w:r>
        <w:fldChar w:fldCharType="begin"/>
      </w:r>
      <w:r>
        <w:instrText xml:space="preserve"> PAGEREF _Toc145916840 \h </w:instrText>
      </w:r>
      <w:r>
        <w:fldChar w:fldCharType="separate"/>
      </w:r>
      <w:r>
        <w:t>142</w:t>
      </w:r>
      <w:r>
        <w:fldChar w:fldCharType="end"/>
      </w:r>
    </w:p>
    <w:p w14:paraId="5A1BA1FD" w14:textId="01D415E4"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lang w:val="en-US" w:eastAsia="it-IT"/>
        </w:rPr>
        <w:t>6.5.3.2.5</w:t>
      </w:r>
      <w:r>
        <w:rPr>
          <w:rFonts w:asciiTheme="minorHAnsi" w:eastAsiaTheme="minorEastAsia" w:hAnsiTheme="minorHAnsi" w:cstheme="minorBidi"/>
          <w:kern w:val="2"/>
          <w:sz w:val="22"/>
          <w:szCs w:val="22"/>
          <w:lang w:eastAsia="en-GB"/>
          <w14:ligatures w14:val="standardContextual"/>
        </w:rPr>
        <w:tab/>
      </w:r>
      <w:r w:rsidRPr="00C532E2">
        <w:rPr>
          <w:rFonts w:eastAsia="Malgun Gothic"/>
          <w:lang w:val="en-US" w:eastAsia="it-IT"/>
        </w:rPr>
        <w:t>Additional spurious emission requirements for NS_204</w:t>
      </w:r>
      <w:r>
        <w:tab/>
      </w:r>
      <w:r>
        <w:fldChar w:fldCharType="begin"/>
      </w:r>
      <w:r>
        <w:instrText xml:space="preserve"> PAGEREF _Toc145916841 \h </w:instrText>
      </w:r>
      <w:r>
        <w:fldChar w:fldCharType="separate"/>
      </w:r>
      <w:r>
        <w:t>142</w:t>
      </w:r>
      <w:r>
        <w:fldChar w:fldCharType="end"/>
      </w:r>
    </w:p>
    <w:p w14:paraId="71225B0C" w14:textId="7B4C6A9E" w:rsidR="00B42773" w:rsidRDefault="00B42773">
      <w:pPr>
        <w:pStyle w:val="TOC2"/>
        <w:rPr>
          <w:rFonts w:asciiTheme="minorHAnsi" w:eastAsiaTheme="minorEastAsia" w:hAnsiTheme="minorHAnsi" w:cstheme="minorBidi"/>
          <w:kern w:val="2"/>
          <w:sz w:val="22"/>
          <w:szCs w:val="22"/>
          <w:lang w:eastAsia="en-GB"/>
          <w14:ligatures w14:val="standardContextual"/>
        </w:rPr>
      </w:pPr>
      <w:r>
        <w:t>6.5A</w:t>
      </w:r>
      <w:r>
        <w:rPr>
          <w:rFonts w:asciiTheme="minorHAnsi" w:eastAsiaTheme="minorEastAsia" w:hAnsiTheme="minorHAnsi" w:cstheme="minorBidi"/>
          <w:kern w:val="2"/>
          <w:sz w:val="22"/>
          <w:szCs w:val="22"/>
          <w:lang w:eastAsia="en-GB"/>
          <w14:ligatures w14:val="standardContextual"/>
        </w:rPr>
        <w:tab/>
      </w:r>
      <w:r>
        <w:t>Output RF spectrum emissions for CA</w:t>
      </w:r>
      <w:r>
        <w:tab/>
      </w:r>
      <w:r>
        <w:fldChar w:fldCharType="begin"/>
      </w:r>
      <w:r>
        <w:instrText xml:space="preserve"> PAGEREF _Toc145916842 \h </w:instrText>
      </w:r>
      <w:r>
        <w:fldChar w:fldCharType="separate"/>
      </w:r>
      <w:r>
        <w:t>143</w:t>
      </w:r>
      <w:r>
        <w:fldChar w:fldCharType="end"/>
      </w:r>
    </w:p>
    <w:p w14:paraId="4E0BCA07" w14:textId="431A8357" w:rsidR="00B42773" w:rsidRDefault="00B42773">
      <w:pPr>
        <w:pStyle w:val="TOC3"/>
        <w:rPr>
          <w:rFonts w:asciiTheme="minorHAnsi" w:eastAsiaTheme="minorEastAsia" w:hAnsiTheme="minorHAnsi" w:cstheme="minorBidi"/>
          <w:kern w:val="2"/>
          <w:sz w:val="22"/>
          <w:szCs w:val="22"/>
          <w:lang w:eastAsia="en-GB"/>
          <w14:ligatures w14:val="standardContextual"/>
        </w:rPr>
      </w:pPr>
      <w:r>
        <w:t>6.5A.1</w:t>
      </w:r>
      <w:r>
        <w:rPr>
          <w:rFonts w:asciiTheme="minorHAnsi" w:eastAsiaTheme="minorEastAsia" w:hAnsiTheme="minorHAnsi" w:cstheme="minorBidi"/>
          <w:kern w:val="2"/>
          <w:sz w:val="22"/>
          <w:szCs w:val="22"/>
          <w:lang w:eastAsia="en-GB"/>
          <w14:ligatures w14:val="standardContextual"/>
        </w:rPr>
        <w:tab/>
      </w:r>
      <w:r>
        <w:t>Occupied bandwidth for CA</w:t>
      </w:r>
      <w:r>
        <w:tab/>
      </w:r>
      <w:r>
        <w:fldChar w:fldCharType="begin"/>
      </w:r>
      <w:r>
        <w:instrText xml:space="preserve"> PAGEREF _Toc145916843 \h </w:instrText>
      </w:r>
      <w:r>
        <w:fldChar w:fldCharType="separate"/>
      </w:r>
      <w:r>
        <w:t>143</w:t>
      </w:r>
      <w:r>
        <w:fldChar w:fldCharType="end"/>
      </w:r>
    </w:p>
    <w:p w14:paraId="35525353" w14:textId="715AA4CB" w:rsidR="00B42773" w:rsidRDefault="00B42773">
      <w:pPr>
        <w:pStyle w:val="TOC4"/>
        <w:rPr>
          <w:rFonts w:asciiTheme="minorHAnsi" w:eastAsiaTheme="minorEastAsia" w:hAnsiTheme="minorHAnsi" w:cstheme="minorBidi"/>
          <w:kern w:val="2"/>
          <w:sz w:val="22"/>
          <w:szCs w:val="22"/>
          <w:lang w:eastAsia="en-GB"/>
          <w14:ligatures w14:val="standardContextual"/>
        </w:rPr>
      </w:pPr>
      <w:r>
        <w:t>6.5A.1.0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_Toc145916844 \h </w:instrText>
      </w:r>
      <w:r>
        <w:fldChar w:fldCharType="separate"/>
      </w:r>
      <w:r>
        <w:t>143</w:t>
      </w:r>
      <w:r>
        <w:fldChar w:fldCharType="end"/>
      </w:r>
    </w:p>
    <w:p w14:paraId="32535665" w14:textId="555CF064" w:rsidR="00B42773" w:rsidRDefault="00B42773">
      <w:pPr>
        <w:pStyle w:val="TOC4"/>
        <w:rPr>
          <w:rFonts w:asciiTheme="minorHAnsi" w:eastAsiaTheme="minorEastAsia" w:hAnsiTheme="minorHAnsi" w:cstheme="minorBidi"/>
          <w:kern w:val="2"/>
          <w:sz w:val="22"/>
          <w:szCs w:val="22"/>
          <w:lang w:eastAsia="en-GB"/>
          <w14:ligatures w14:val="standardContextual"/>
        </w:rPr>
      </w:pPr>
      <w:r>
        <w:t>6.5A.1.1</w:t>
      </w:r>
      <w:r>
        <w:rPr>
          <w:rFonts w:asciiTheme="minorHAnsi" w:eastAsiaTheme="minorEastAsia" w:hAnsiTheme="minorHAnsi" w:cstheme="minorBidi"/>
          <w:kern w:val="2"/>
          <w:sz w:val="22"/>
          <w:szCs w:val="22"/>
          <w:lang w:eastAsia="en-GB"/>
          <w14:ligatures w14:val="standardContextual"/>
        </w:rPr>
        <w:tab/>
      </w:r>
      <w:r>
        <w:t>Occupied bandwidth for intra-band contiguous UL CA</w:t>
      </w:r>
      <w:r>
        <w:tab/>
      </w:r>
      <w:r>
        <w:fldChar w:fldCharType="begin"/>
      </w:r>
      <w:r>
        <w:instrText xml:space="preserve"> PAGEREF _Toc145916845 \h </w:instrText>
      </w:r>
      <w:r>
        <w:fldChar w:fldCharType="separate"/>
      </w:r>
      <w:r>
        <w:t>143</w:t>
      </w:r>
      <w:r>
        <w:fldChar w:fldCharType="end"/>
      </w:r>
    </w:p>
    <w:p w14:paraId="42261FDB" w14:textId="66C2B18C" w:rsidR="00B42773" w:rsidRDefault="00B42773">
      <w:pPr>
        <w:pStyle w:val="TOC4"/>
        <w:rPr>
          <w:rFonts w:asciiTheme="minorHAnsi" w:eastAsiaTheme="minorEastAsia" w:hAnsiTheme="minorHAnsi" w:cstheme="minorBidi"/>
          <w:kern w:val="2"/>
          <w:sz w:val="22"/>
          <w:szCs w:val="22"/>
          <w:lang w:eastAsia="en-GB"/>
          <w14:ligatures w14:val="standardContextual"/>
        </w:rPr>
      </w:pPr>
      <w:r>
        <w:t>6.5A.1.2</w:t>
      </w:r>
      <w:r>
        <w:rPr>
          <w:rFonts w:asciiTheme="minorHAnsi" w:eastAsiaTheme="minorEastAsia" w:hAnsiTheme="minorHAnsi" w:cstheme="minorBidi"/>
          <w:kern w:val="2"/>
          <w:sz w:val="22"/>
          <w:szCs w:val="22"/>
          <w:lang w:eastAsia="en-GB"/>
          <w14:ligatures w14:val="standardContextual"/>
        </w:rPr>
        <w:tab/>
      </w:r>
      <w:r>
        <w:t>Occupied bandwidth for intra-band non-contiguous UL CA</w:t>
      </w:r>
      <w:r>
        <w:tab/>
      </w:r>
      <w:r>
        <w:fldChar w:fldCharType="begin"/>
      </w:r>
      <w:r>
        <w:instrText xml:space="preserve"> PAGEREF _Toc145916846 \h </w:instrText>
      </w:r>
      <w:r>
        <w:fldChar w:fldCharType="separate"/>
      </w:r>
      <w:r>
        <w:t>143</w:t>
      </w:r>
      <w:r>
        <w:fldChar w:fldCharType="end"/>
      </w:r>
    </w:p>
    <w:p w14:paraId="4BA0F31E" w14:textId="0D6709EB" w:rsidR="00B42773" w:rsidRDefault="00B42773">
      <w:pPr>
        <w:pStyle w:val="TOC4"/>
        <w:rPr>
          <w:rFonts w:asciiTheme="minorHAnsi" w:eastAsiaTheme="minorEastAsia" w:hAnsiTheme="minorHAnsi" w:cstheme="minorBidi"/>
          <w:kern w:val="2"/>
          <w:sz w:val="22"/>
          <w:szCs w:val="22"/>
          <w:lang w:eastAsia="en-GB"/>
          <w14:ligatures w14:val="standardContextual"/>
        </w:rPr>
      </w:pPr>
      <w:r>
        <w:t>6.5A.1.3</w:t>
      </w:r>
      <w:r>
        <w:rPr>
          <w:rFonts w:asciiTheme="minorHAnsi" w:eastAsiaTheme="minorEastAsia" w:hAnsiTheme="minorHAnsi" w:cstheme="minorBidi"/>
          <w:kern w:val="2"/>
          <w:sz w:val="22"/>
          <w:szCs w:val="22"/>
          <w:lang w:eastAsia="en-GB"/>
          <w14:ligatures w14:val="standardContextual"/>
        </w:rPr>
        <w:tab/>
      </w:r>
      <w:r>
        <w:t>Occupied bandwidth for inter-band UL CA</w:t>
      </w:r>
      <w:r>
        <w:tab/>
      </w:r>
      <w:r>
        <w:fldChar w:fldCharType="begin"/>
      </w:r>
      <w:r>
        <w:instrText xml:space="preserve"> PAGEREF _Toc145916847 \h </w:instrText>
      </w:r>
      <w:r>
        <w:fldChar w:fldCharType="separate"/>
      </w:r>
      <w:r>
        <w:t>143</w:t>
      </w:r>
      <w:r>
        <w:fldChar w:fldCharType="end"/>
      </w:r>
    </w:p>
    <w:p w14:paraId="789BA893" w14:textId="076240A2" w:rsidR="00B42773" w:rsidRDefault="00B42773">
      <w:pPr>
        <w:pStyle w:val="TOC3"/>
        <w:rPr>
          <w:rFonts w:asciiTheme="minorHAnsi" w:eastAsiaTheme="minorEastAsia" w:hAnsiTheme="minorHAnsi" w:cstheme="minorBidi"/>
          <w:kern w:val="2"/>
          <w:sz w:val="22"/>
          <w:szCs w:val="22"/>
          <w:lang w:eastAsia="en-GB"/>
          <w14:ligatures w14:val="standardContextual"/>
        </w:rPr>
      </w:pPr>
      <w:r>
        <w:t>6.5A.2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_Toc145916848 \h </w:instrText>
      </w:r>
      <w:r>
        <w:fldChar w:fldCharType="separate"/>
      </w:r>
      <w:r>
        <w:t>143</w:t>
      </w:r>
      <w:r>
        <w:fldChar w:fldCharType="end"/>
      </w:r>
    </w:p>
    <w:p w14:paraId="069F1813" w14:textId="6EA3E2A7" w:rsidR="00B42773" w:rsidRDefault="00B42773">
      <w:pPr>
        <w:pStyle w:val="TOC4"/>
        <w:rPr>
          <w:rFonts w:asciiTheme="minorHAnsi" w:eastAsiaTheme="minorEastAsia" w:hAnsiTheme="minorHAnsi" w:cstheme="minorBidi"/>
          <w:kern w:val="2"/>
          <w:sz w:val="22"/>
          <w:szCs w:val="22"/>
          <w:lang w:eastAsia="en-GB"/>
          <w14:ligatures w14:val="standardContextual"/>
        </w:rPr>
      </w:pPr>
      <w:r>
        <w:t>6.5A.2.1</w:t>
      </w:r>
      <w:r>
        <w:rPr>
          <w:rFonts w:asciiTheme="minorHAnsi" w:eastAsiaTheme="minorEastAsia" w:hAnsiTheme="minorHAnsi" w:cstheme="minorBidi"/>
          <w:kern w:val="2"/>
          <w:sz w:val="22"/>
          <w:szCs w:val="22"/>
          <w:lang w:eastAsia="en-GB"/>
          <w14:ligatures w14:val="standardContextual"/>
        </w:rPr>
        <w:tab/>
      </w:r>
      <w:r>
        <w:t>Spectrum emission mask for CA</w:t>
      </w:r>
      <w:r>
        <w:tab/>
      </w:r>
      <w:r>
        <w:fldChar w:fldCharType="begin"/>
      </w:r>
      <w:r>
        <w:instrText xml:space="preserve"> PAGEREF _Toc145916849 \h </w:instrText>
      </w:r>
      <w:r>
        <w:fldChar w:fldCharType="separate"/>
      </w:r>
      <w:r>
        <w:t>143</w:t>
      </w:r>
      <w:r>
        <w:fldChar w:fldCharType="end"/>
      </w:r>
    </w:p>
    <w:p w14:paraId="206B505E" w14:textId="06255EEB" w:rsidR="00B42773" w:rsidRDefault="00B42773">
      <w:pPr>
        <w:pStyle w:val="TOC5"/>
        <w:rPr>
          <w:rFonts w:asciiTheme="minorHAnsi" w:eastAsiaTheme="minorEastAsia" w:hAnsiTheme="minorHAnsi" w:cstheme="minorBidi"/>
          <w:kern w:val="2"/>
          <w:sz w:val="22"/>
          <w:szCs w:val="22"/>
          <w:lang w:eastAsia="en-GB"/>
          <w14:ligatures w14:val="standardContextual"/>
        </w:rPr>
      </w:pPr>
      <w:r>
        <w:t>6.5A.2.1.0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_Toc145916850 \h </w:instrText>
      </w:r>
      <w:r>
        <w:fldChar w:fldCharType="separate"/>
      </w:r>
      <w:r>
        <w:t>143</w:t>
      </w:r>
      <w:r>
        <w:fldChar w:fldCharType="end"/>
      </w:r>
    </w:p>
    <w:p w14:paraId="4FF6FA38" w14:textId="499DBFB2" w:rsidR="00B42773" w:rsidRDefault="00B42773">
      <w:pPr>
        <w:pStyle w:val="TOC5"/>
        <w:rPr>
          <w:rFonts w:asciiTheme="minorHAnsi" w:eastAsiaTheme="minorEastAsia" w:hAnsiTheme="minorHAnsi" w:cstheme="minorBidi"/>
          <w:kern w:val="2"/>
          <w:sz w:val="22"/>
          <w:szCs w:val="22"/>
          <w:lang w:eastAsia="en-GB"/>
          <w14:ligatures w14:val="standardContextual"/>
        </w:rPr>
      </w:pPr>
      <w:r>
        <w:t>6.5A.2.1.1</w:t>
      </w:r>
      <w:r>
        <w:rPr>
          <w:rFonts w:asciiTheme="minorHAnsi" w:eastAsiaTheme="minorEastAsia" w:hAnsiTheme="minorHAnsi" w:cstheme="minorBidi"/>
          <w:kern w:val="2"/>
          <w:sz w:val="22"/>
          <w:szCs w:val="22"/>
          <w:lang w:eastAsia="en-GB"/>
          <w14:ligatures w14:val="standardContextual"/>
        </w:rPr>
        <w:tab/>
      </w:r>
      <w:r>
        <w:t>Spectrum emission mask for intra-band contiguous UL CA</w:t>
      </w:r>
      <w:r>
        <w:tab/>
      </w:r>
      <w:r>
        <w:fldChar w:fldCharType="begin"/>
      </w:r>
      <w:r>
        <w:instrText xml:space="preserve"> PAGEREF _Toc145916851 \h </w:instrText>
      </w:r>
      <w:r>
        <w:fldChar w:fldCharType="separate"/>
      </w:r>
      <w:r>
        <w:t>143</w:t>
      </w:r>
      <w:r>
        <w:fldChar w:fldCharType="end"/>
      </w:r>
    </w:p>
    <w:p w14:paraId="50EA088A" w14:textId="68CD0C4F" w:rsidR="00B42773" w:rsidRDefault="00B42773">
      <w:pPr>
        <w:pStyle w:val="TOC5"/>
        <w:rPr>
          <w:rFonts w:asciiTheme="minorHAnsi" w:eastAsiaTheme="minorEastAsia" w:hAnsiTheme="minorHAnsi" w:cstheme="minorBidi"/>
          <w:kern w:val="2"/>
          <w:sz w:val="22"/>
          <w:szCs w:val="22"/>
          <w:lang w:eastAsia="en-GB"/>
          <w14:ligatures w14:val="standardContextual"/>
        </w:rPr>
      </w:pPr>
      <w:r>
        <w:t>6.5A.2.1.2</w:t>
      </w:r>
      <w:r>
        <w:rPr>
          <w:rFonts w:asciiTheme="minorHAnsi" w:eastAsiaTheme="minorEastAsia" w:hAnsiTheme="minorHAnsi" w:cstheme="minorBidi"/>
          <w:kern w:val="2"/>
          <w:sz w:val="22"/>
          <w:szCs w:val="22"/>
          <w:lang w:eastAsia="en-GB"/>
          <w14:ligatures w14:val="standardContextual"/>
        </w:rPr>
        <w:tab/>
      </w:r>
      <w:r>
        <w:t>Spectrum emission mask for intra-band non-contiguous UL CA</w:t>
      </w:r>
      <w:r>
        <w:tab/>
      </w:r>
      <w:r>
        <w:fldChar w:fldCharType="begin"/>
      </w:r>
      <w:r>
        <w:instrText xml:space="preserve"> PAGEREF _Toc145916852 \h </w:instrText>
      </w:r>
      <w:r>
        <w:fldChar w:fldCharType="separate"/>
      </w:r>
      <w:r>
        <w:t>144</w:t>
      </w:r>
      <w:r>
        <w:fldChar w:fldCharType="end"/>
      </w:r>
    </w:p>
    <w:p w14:paraId="3D5679F0" w14:textId="000D36E5" w:rsidR="00B42773" w:rsidRDefault="00B42773">
      <w:pPr>
        <w:pStyle w:val="TOC5"/>
        <w:rPr>
          <w:rFonts w:asciiTheme="minorHAnsi" w:eastAsiaTheme="minorEastAsia" w:hAnsiTheme="minorHAnsi" w:cstheme="minorBidi"/>
          <w:kern w:val="2"/>
          <w:sz w:val="22"/>
          <w:szCs w:val="22"/>
          <w:lang w:eastAsia="en-GB"/>
          <w14:ligatures w14:val="standardContextual"/>
        </w:rPr>
      </w:pPr>
      <w:r>
        <w:t>6.5A.2.1.3</w:t>
      </w:r>
      <w:r>
        <w:rPr>
          <w:rFonts w:asciiTheme="minorHAnsi" w:eastAsiaTheme="minorEastAsia" w:hAnsiTheme="minorHAnsi" w:cstheme="minorBidi"/>
          <w:kern w:val="2"/>
          <w:sz w:val="22"/>
          <w:szCs w:val="22"/>
          <w:lang w:eastAsia="en-GB"/>
          <w14:ligatures w14:val="standardContextual"/>
        </w:rPr>
        <w:tab/>
      </w:r>
      <w:r>
        <w:t>Spectrum emission mask for inter-band UL CA</w:t>
      </w:r>
      <w:r>
        <w:tab/>
      </w:r>
      <w:r>
        <w:fldChar w:fldCharType="begin"/>
      </w:r>
      <w:r>
        <w:instrText xml:space="preserve"> PAGEREF _Toc145916853 \h </w:instrText>
      </w:r>
      <w:r>
        <w:fldChar w:fldCharType="separate"/>
      </w:r>
      <w:r>
        <w:t>144</w:t>
      </w:r>
      <w:r>
        <w:fldChar w:fldCharType="end"/>
      </w:r>
    </w:p>
    <w:p w14:paraId="3990C3EE" w14:textId="48BB9304" w:rsidR="00B42773" w:rsidRDefault="00B42773">
      <w:pPr>
        <w:pStyle w:val="TOC4"/>
        <w:rPr>
          <w:rFonts w:asciiTheme="minorHAnsi" w:eastAsiaTheme="minorEastAsia" w:hAnsiTheme="minorHAnsi" w:cstheme="minorBidi"/>
          <w:kern w:val="2"/>
          <w:sz w:val="22"/>
          <w:szCs w:val="22"/>
          <w:lang w:eastAsia="en-GB"/>
          <w14:ligatures w14:val="standardContextual"/>
        </w:rPr>
      </w:pPr>
      <w:r>
        <w:t>6.5A.2.3</w:t>
      </w:r>
      <w:r>
        <w:rPr>
          <w:rFonts w:asciiTheme="minorHAnsi" w:eastAsiaTheme="minorEastAsia" w:hAnsiTheme="minorHAnsi" w:cstheme="minorBidi"/>
          <w:kern w:val="2"/>
          <w:sz w:val="22"/>
          <w:szCs w:val="22"/>
          <w:lang w:eastAsia="en-GB"/>
          <w14:ligatures w14:val="standardContextual"/>
        </w:rPr>
        <w:tab/>
      </w:r>
      <w:r>
        <w:t>Adjacent channel leakage ratio for CA</w:t>
      </w:r>
      <w:r>
        <w:tab/>
      </w:r>
      <w:r>
        <w:fldChar w:fldCharType="begin"/>
      </w:r>
      <w:r>
        <w:instrText xml:space="preserve"> PAGEREF _Toc145916854 \h </w:instrText>
      </w:r>
      <w:r>
        <w:fldChar w:fldCharType="separate"/>
      </w:r>
      <w:r>
        <w:t>144</w:t>
      </w:r>
      <w:r>
        <w:fldChar w:fldCharType="end"/>
      </w:r>
    </w:p>
    <w:p w14:paraId="01B94FD7" w14:textId="7F516E98" w:rsidR="00B42773" w:rsidRDefault="00B42773">
      <w:pPr>
        <w:pStyle w:val="TOC5"/>
        <w:rPr>
          <w:rFonts w:asciiTheme="minorHAnsi" w:eastAsiaTheme="minorEastAsia" w:hAnsiTheme="minorHAnsi" w:cstheme="minorBidi"/>
          <w:kern w:val="2"/>
          <w:sz w:val="22"/>
          <w:szCs w:val="22"/>
          <w:lang w:eastAsia="en-GB"/>
          <w14:ligatures w14:val="standardContextual"/>
        </w:rPr>
      </w:pPr>
      <w:r>
        <w:t>6.5A.2.3.1</w:t>
      </w:r>
      <w:r>
        <w:rPr>
          <w:rFonts w:asciiTheme="minorHAnsi" w:eastAsiaTheme="minorEastAsia" w:hAnsiTheme="minorHAnsi" w:cstheme="minorBidi"/>
          <w:kern w:val="2"/>
          <w:sz w:val="22"/>
          <w:szCs w:val="22"/>
          <w:lang w:eastAsia="en-GB"/>
          <w14:ligatures w14:val="standardContextual"/>
        </w:rPr>
        <w:tab/>
      </w:r>
      <w:r>
        <w:t>Adjacent channel leakage ratio for CA intra-band contiguous UL CA</w:t>
      </w:r>
      <w:r>
        <w:tab/>
      </w:r>
      <w:r>
        <w:fldChar w:fldCharType="begin"/>
      </w:r>
      <w:r>
        <w:instrText xml:space="preserve"> PAGEREF _Toc145916855 \h </w:instrText>
      </w:r>
      <w:r>
        <w:fldChar w:fldCharType="separate"/>
      </w:r>
      <w:r>
        <w:t>144</w:t>
      </w:r>
      <w:r>
        <w:fldChar w:fldCharType="end"/>
      </w:r>
    </w:p>
    <w:p w14:paraId="3D389E6F" w14:textId="63056CB0" w:rsidR="00B42773" w:rsidRDefault="00B42773">
      <w:pPr>
        <w:pStyle w:val="TOC5"/>
        <w:rPr>
          <w:rFonts w:asciiTheme="minorHAnsi" w:eastAsiaTheme="minorEastAsia" w:hAnsiTheme="minorHAnsi" w:cstheme="minorBidi"/>
          <w:kern w:val="2"/>
          <w:sz w:val="22"/>
          <w:szCs w:val="22"/>
          <w:lang w:eastAsia="en-GB"/>
          <w14:ligatures w14:val="standardContextual"/>
        </w:rPr>
      </w:pPr>
      <w:r>
        <w:t>6.5A.2.3.2</w:t>
      </w:r>
      <w:r>
        <w:rPr>
          <w:rFonts w:asciiTheme="minorHAnsi" w:eastAsiaTheme="minorEastAsia" w:hAnsiTheme="minorHAnsi" w:cstheme="minorBidi"/>
          <w:kern w:val="2"/>
          <w:sz w:val="22"/>
          <w:szCs w:val="22"/>
          <w:lang w:eastAsia="en-GB"/>
          <w14:ligatures w14:val="standardContextual"/>
        </w:rPr>
        <w:tab/>
      </w:r>
      <w:r>
        <w:t>Adjacent channel leakage ratio for CA intra-band non-contiguous UL CA</w:t>
      </w:r>
      <w:r>
        <w:tab/>
      </w:r>
      <w:r>
        <w:fldChar w:fldCharType="begin"/>
      </w:r>
      <w:r>
        <w:instrText xml:space="preserve"> PAGEREF _Toc145916856 \h </w:instrText>
      </w:r>
      <w:r>
        <w:fldChar w:fldCharType="separate"/>
      </w:r>
      <w:r>
        <w:t>145</w:t>
      </w:r>
      <w:r>
        <w:fldChar w:fldCharType="end"/>
      </w:r>
    </w:p>
    <w:p w14:paraId="4022CC10" w14:textId="7BC21F92" w:rsidR="00B42773" w:rsidRDefault="00B42773">
      <w:pPr>
        <w:pStyle w:val="TOC5"/>
        <w:rPr>
          <w:rFonts w:asciiTheme="minorHAnsi" w:eastAsiaTheme="minorEastAsia" w:hAnsiTheme="minorHAnsi" w:cstheme="minorBidi"/>
          <w:kern w:val="2"/>
          <w:sz w:val="22"/>
          <w:szCs w:val="22"/>
          <w:lang w:eastAsia="en-GB"/>
          <w14:ligatures w14:val="standardContextual"/>
        </w:rPr>
      </w:pPr>
      <w:r>
        <w:t>6.5A.2.3.3</w:t>
      </w:r>
      <w:r>
        <w:rPr>
          <w:rFonts w:asciiTheme="minorHAnsi" w:eastAsiaTheme="minorEastAsia" w:hAnsiTheme="minorHAnsi" w:cstheme="minorBidi"/>
          <w:kern w:val="2"/>
          <w:sz w:val="22"/>
          <w:szCs w:val="22"/>
          <w:lang w:eastAsia="en-GB"/>
          <w14:ligatures w14:val="standardContextual"/>
        </w:rPr>
        <w:tab/>
      </w:r>
      <w:r>
        <w:t>Adjacent channel leakage ratio for CA inter-band UL CA</w:t>
      </w:r>
      <w:r>
        <w:tab/>
      </w:r>
      <w:r>
        <w:fldChar w:fldCharType="begin"/>
      </w:r>
      <w:r>
        <w:instrText xml:space="preserve"> PAGEREF _Toc145916857 \h </w:instrText>
      </w:r>
      <w:r>
        <w:fldChar w:fldCharType="separate"/>
      </w:r>
      <w:r>
        <w:t>145</w:t>
      </w:r>
      <w:r>
        <w:fldChar w:fldCharType="end"/>
      </w:r>
    </w:p>
    <w:p w14:paraId="11FB5416" w14:textId="426F72AF" w:rsidR="00B42773" w:rsidRDefault="00B42773">
      <w:pPr>
        <w:pStyle w:val="TOC3"/>
        <w:rPr>
          <w:rFonts w:asciiTheme="minorHAnsi" w:eastAsiaTheme="minorEastAsia" w:hAnsiTheme="minorHAnsi" w:cstheme="minorBidi"/>
          <w:kern w:val="2"/>
          <w:sz w:val="22"/>
          <w:szCs w:val="22"/>
          <w:lang w:eastAsia="en-GB"/>
          <w14:ligatures w14:val="standardContextual"/>
        </w:rPr>
      </w:pPr>
      <w:r>
        <w:t>6.5A.3</w:t>
      </w:r>
      <w:r>
        <w:rPr>
          <w:rFonts w:asciiTheme="minorHAnsi" w:eastAsiaTheme="minorEastAsia" w:hAnsiTheme="minorHAnsi" w:cstheme="minorBidi"/>
          <w:kern w:val="2"/>
          <w:sz w:val="22"/>
          <w:szCs w:val="22"/>
          <w:lang w:eastAsia="en-GB"/>
          <w14:ligatures w14:val="standardContextual"/>
        </w:rPr>
        <w:tab/>
      </w:r>
      <w:r>
        <w:t>Spurious emissions for CA</w:t>
      </w:r>
      <w:r>
        <w:tab/>
      </w:r>
      <w:r>
        <w:fldChar w:fldCharType="begin"/>
      </w:r>
      <w:r>
        <w:instrText xml:space="preserve"> PAGEREF _Toc145916858 \h </w:instrText>
      </w:r>
      <w:r>
        <w:fldChar w:fldCharType="separate"/>
      </w:r>
      <w:r>
        <w:t>145</w:t>
      </w:r>
      <w:r>
        <w:fldChar w:fldCharType="end"/>
      </w:r>
    </w:p>
    <w:p w14:paraId="71D59466" w14:textId="294FD9C1" w:rsidR="00B42773" w:rsidRDefault="00B42773">
      <w:pPr>
        <w:pStyle w:val="TOC4"/>
        <w:rPr>
          <w:rFonts w:asciiTheme="minorHAnsi" w:eastAsiaTheme="minorEastAsia" w:hAnsiTheme="minorHAnsi" w:cstheme="minorBidi"/>
          <w:kern w:val="2"/>
          <w:sz w:val="22"/>
          <w:szCs w:val="22"/>
          <w:lang w:eastAsia="en-GB"/>
          <w14:ligatures w14:val="standardContextual"/>
        </w:rPr>
      </w:pPr>
      <w:r>
        <w:t>6.5A.3.0</w:t>
      </w:r>
      <w:r>
        <w:rPr>
          <w:rFonts w:asciiTheme="minorHAnsi" w:eastAsiaTheme="minorEastAsia" w:hAnsiTheme="minorHAnsi" w:cstheme="minorBidi"/>
          <w:kern w:val="2"/>
          <w:sz w:val="22"/>
          <w:szCs w:val="22"/>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_Toc145916859 \h </w:instrText>
      </w:r>
      <w:r>
        <w:fldChar w:fldCharType="separate"/>
      </w:r>
      <w:r>
        <w:t>145</w:t>
      </w:r>
      <w:r>
        <w:fldChar w:fldCharType="end"/>
      </w:r>
    </w:p>
    <w:p w14:paraId="29AB070A" w14:textId="2CD1E2C0" w:rsidR="00B42773" w:rsidRDefault="00B42773">
      <w:pPr>
        <w:pStyle w:val="TOC5"/>
        <w:rPr>
          <w:rFonts w:asciiTheme="minorHAnsi" w:eastAsiaTheme="minorEastAsia" w:hAnsiTheme="minorHAnsi" w:cstheme="minorBidi"/>
          <w:kern w:val="2"/>
          <w:sz w:val="22"/>
          <w:szCs w:val="22"/>
          <w:lang w:eastAsia="en-GB"/>
          <w14:ligatures w14:val="standardContextual"/>
        </w:rPr>
      </w:pPr>
      <w:r>
        <w:t>6.5A.3.0.0</w:t>
      </w:r>
      <w:r>
        <w:rPr>
          <w:rFonts w:asciiTheme="minorHAnsi" w:eastAsiaTheme="minorEastAsia" w:hAnsiTheme="minorHAnsi" w:cstheme="minorBidi"/>
          <w:kern w:val="2"/>
          <w:sz w:val="22"/>
          <w:szCs w:val="22"/>
          <w:lang w:eastAsia="en-GB"/>
          <w14:ligatures w14:val="standardContextual"/>
        </w:rPr>
        <w:tab/>
      </w:r>
      <w:r>
        <w:rPr>
          <w:lang w:eastAsia="ko-KR"/>
        </w:rPr>
        <w:t>General</w:t>
      </w:r>
      <w:r>
        <w:tab/>
      </w:r>
      <w:r>
        <w:fldChar w:fldCharType="begin"/>
      </w:r>
      <w:r>
        <w:instrText xml:space="preserve"> PAGEREF _Toc145916860 \h </w:instrText>
      </w:r>
      <w:r>
        <w:fldChar w:fldCharType="separate"/>
      </w:r>
      <w:r>
        <w:t>145</w:t>
      </w:r>
      <w:r>
        <w:fldChar w:fldCharType="end"/>
      </w:r>
    </w:p>
    <w:p w14:paraId="2139D962" w14:textId="42E68546" w:rsidR="00B42773" w:rsidRDefault="00B42773">
      <w:pPr>
        <w:pStyle w:val="TOC5"/>
        <w:rPr>
          <w:rFonts w:asciiTheme="minorHAnsi" w:eastAsiaTheme="minorEastAsia" w:hAnsiTheme="minorHAnsi" w:cstheme="minorBidi"/>
          <w:kern w:val="2"/>
          <w:sz w:val="22"/>
          <w:szCs w:val="22"/>
          <w:lang w:eastAsia="en-GB"/>
          <w14:ligatures w14:val="standardContextual"/>
        </w:rPr>
      </w:pPr>
      <w:r>
        <w:lastRenderedPageBreak/>
        <w:t>6.5A.3.0.1</w:t>
      </w:r>
      <w:r>
        <w:rPr>
          <w:rFonts w:asciiTheme="minorHAnsi" w:eastAsiaTheme="minorEastAsia" w:hAnsiTheme="minorHAnsi" w:cstheme="minorBidi"/>
          <w:kern w:val="2"/>
          <w:sz w:val="22"/>
          <w:szCs w:val="22"/>
          <w:lang w:eastAsia="en-GB"/>
          <w14:ligatures w14:val="standardContextual"/>
        </w:rPr>
        <w:tab/>
      </w:r>
      <w:r>
        <w:t>Spurious emissions for intra-band contiguous UL CA</w:t>
      </w:r>
      <w:r>
        <w:tab/>
      </w:r>
      <w:r>
        <w:fldChar w:fldCharType="begin"/>
      </w:r>
      <w:r>
        <w:instrText xml:space="preserve"> PAGEREF _Toc145916861 \h </w:instrText>
      </w:r>
      <w:r>
        <w:fldChar w:fldCharType="separate"/>
      </w:r>
      <w:r>
        <w:t>146</w:t>
      </w:r>
      <w:r>
        <w:fldChar w:fldCharType="end"/>
      </w:r>
    </w:p>
    <w:p w14:paraId="43555AC5" w14:textId="41E52438" w:rsidR="00B42773" w:rsidRDefault="00B42773">
      <w:pPr>
        <w:pStyle w:val="TOC5"/>
        <w:rPr>
          <w:rFonts w:asciiTheme="minorHAnsi" w:eastAsiaTheme="minorEastAsia" w:hAnsiTheme="minorHAnsi" w:cstheme="minorBidi"/>
          <w:kern w:val="2"/>
          <w:sz w:val="22"/>
          <w:szCs w:val="22"/>
          <w:lang w:eastAsia="en-GB"/>
          <w14:ligatures w14:val="standardContextual"/>
        </w:rPr>
      </w:pPr>
      <w:r>
        <w:t>6.5A.3.0.2</w:t>
      </w:r>
      <w:r>
        <w:rPr>
          <w:rFonts w:asciiTheme="minorHAnsi" w:eastAsiaTheme="minorEastAsia" w:hAnsiTheme="minorHAnsi" w:cstheme="minorBidi"/>
          <w:kern w:val="2"/>
          <w:sz w:val="22"/>
          <w:szCs w:val="22"/>
          <w:lang w:eastAsia="en-GB"/>
          <w14:ligatures w14:val="standardContextual"/>
        </w:rPr>
        <w:tab/>
      </w:r>
      <w:r>
        <w:t>Spurious emissions for intra-band non-contiguous UL CA</w:t>
      </w:r>
      <w:r>
        <w:tab/>
      </w:r>
      <w:r>
        <w:fldChar w:fldCharType="begin"/>
      </w:r>
      <w:r>
        <w:instrText xml:space="preserve"> PAGEREF _Toc145916862 \h </w:instrText>
      </w:r>
      <w:r>
        <w:fldChar w:fldCharType="separate"/>
      </w:r>
      <w:r>
        <w:t>146</w:t>
      </w:r>
      <w:r>
        <w:fldChar w:fldCharType="end"/>
      </w:r>
    </w:p>
    <w:p w14:paraId="3C880D0F" w14:textId="0C611A97" w:rsidR="00B42773" w:rsidRDefault="00B42773">
      <w:pPr>
        <w:pStyle w:val="TOC5"/>
        <w:rPr>
          <w:rFonts w:asciiTheme="minorHAnsi" w:eastAsiaTheme="minorEastAsia" w:hAnsiTheme="minorHAnsi" w:cstheme="minorBidi"/>
          <w:kern w:val="2"/>
          <w:sz w:val="22"/>
          <w:szCs w:val="22"/>
          <w:lang w:eastAsia="en-GB"/>
          <w14:ligatures w14:val="standardContextual"/>
        </w:rPr>
      </w:pPr>
      <w:r>
        <w:t>6.5A.3.0.3</w:t>
      </w:r>
      <w:r>
        <w:rPr>
          <w:rFonts w:asciiTheme="minorHAnsi" w:eastAsiaTheme="minorEastAsia" w:hAnsiTheme="minorHAnsi" w:cstheme="minorBidi"/>
          <w:kern w:val="2"/>
          <w:sz w:val="22"/>
          <w:szCs w:val="22"/>
          <w:lang w:eastAsia="en-GB"/>
          <w14:ligatures w14:val="standardContextual"/>
        </w:rPr>
        <w:tab/>
      </w:r>
      <w:r>
        <w:t>Spurious emissions for inter-band UL CA</w:t>
      </w:r>
      <w:r>
        <w:tab/>
      </w:r>
      <w:r>
        <w:fldChar w:fldCharType="begin"/>
      </w:r>
      <w:r>
        <w:instrText xml:space="preserve"> PAGEREF _Toc145916863 \h </w:instrText>
      </w:r>
      <w:r>
        <w:fldChar w:fldCharType="separate"/>
      </w:r>
      <w:r>
        <w:t>146</w:t>
      </w:r>
      <w:r>
        <w:fldChar w:fldCharType="end"/>
      </w:r>
    </w:p>
    <w:p w14:paraId="4A69DBF4" w14:textId="021F54A0" w:rsidR="00B42773" w:rsidRDefault="00B42773">
      <w:pPr>
        <w:pStyle w:val="TOC4"/>
        <w:rPr>
          <w:rFonts w:asciiTheme="minorHAnsi" w:eastAsiaTheme="minorEastAsia" w:hAnsiTheme="minorHAnsi" w:cstheme="minorBidi"/>
          <w:kern w:val="2"/>
          <w:sz w:val="22"/>
          <w:szCs w:val="22"/>
          <w:lang w:eastAsia="en-GB"/>
          <w14:ligatures w14:val="standardContextual"/>
        </w:rPr>
      </w:pPr>
      <w:r>
        <w:t>6.5A.3.1</w:t>
      </w:r>
      <w:r>
        <w:rPr>
          <w:rFonts w:asciiTheme="minorHAnsi" w:eastAsiaTheme="minorEastAsia" w:hAnsiTheme="minorHAnsi" w:cstheme="minorBidi"/>
          <w:kern w:val="2"/>
          <w:sz w:val="22"/>
          <w:szCs w:val="22"/>
          <w:lang w:eastAsia="en-GB"/>
          <w14:ligatures w14:val="standardContextual"/>
        </w:rPr>
        <w:tab/>
      </w:r>
      <w:r>
        <w:t>Spurious emission band UE co-existence for UL CA</w:t>
      </w:r>
      <w:r>
        <w:tab/>
      </w:r>
      <w:r>
        <w:fldChar w:fldCharType="begin"/>
      </w:r>
      <w:r>
        <w:instrText xml:space="preserve"> PAGEREF _Toc145916864 \h </w:instrText>
      </w:r>
      <w:r>
        <w:fldChar w:fldCharType="separate"/>
      </w:r>
      <w:r>
        <w:t>146</w:t>
      </w:r>
      <w:r>
        <w:fldChar w:fldCharType="end"/>
      </w:r>
    </w:p>
    <w:p w14:paraId="5A2801DF" w14:textId="34B97421" w:rsidR="00B42773" w:rsidRDefault="00B42773">
      <w:pPr>
        <w:pStyle w:val="TOC4"/>
        <w:rPr>
          <w:rFonts w:asciiTheme="minorHAnsi" w:eastAsiaTheme="minorEastAsia" w:hAnsiTheme="minorHAnsi" w:cstheme="minorBidi"/>
          <w:kern w:val="2"/>
          <w:sz w:val="22"/>
          <w:szCs w:val="22"/>
          <w:lang w:eastAsia="en-GB"/>
          <w14:ligatures w14:val="standardContextual"/>
        </w:rPr>
      </w:pPr>
      <w:r>
        <w:t>6.5A.3.2</w:t>
      </w:r>
      <w:r>
        <w:rPr>
          <w:rFonts w:asciiTheme="minorHAnsi" w:eastAsiaTheme="minorEastAsia" w:hAnsiTheme="minorHAnsi" w:cstheme="minorBidi"/>
          <w:kern w:val="2"/>
          <w:sz w:val="22"/>
          <w:szCs w:val="22"/>
          <w:lang w:eastAsia="en-GB"/>
          <w14:ligatures w14:val="standardContextual"/>
        </w:rPr>
        <w:tab/>
      </w:r>
      <w:r>
        <w:t>Additional spurious emissions</w:t>
      </w:r>
      <w:r>
        <w:tab/>
      </w:r>
      <w:r>
        <w:fldChar w:fldCharType="begin"/>
      </w:r>
      <w:r>
        <w:instrText xml:space="preserve"> PAGEREF _Toc145916865 \h </w:instrText>
      </w:r>
      <w:r>
        <w:fldChar w:fldCharType="separate"/>
      </w:r>
      <w:r>
        <w:t>147</w:t>
      </w:r>
      <w:r>
        <w:fldChar w:fldCharType="end"/>
      </w:r>
    </w:p>
    <w:p w14:paraId="4BDCA6DF" w14:textId="6084563D" w:rsidR="00B42773" w:rsidRDefault="00B42773">
      <w:pPr>
        <w:pStyle w:val="TOC5"/>
        <w:rPr>
          <w:rFonts w:asciiTheme="minorHAnsi" w:eastAsiaTheme="minorEastAsia" w:hAnsiTheme="minorHAnsi" w:cstheme="minorBidi"/>
          <w:kern w:val="2"/>
          <w:sz w:val="22"/>
          <w:szCs w:val="22"/>
          <w:lang w:eastAsia="en-GB"/>
          <w14:ligatures w14:val="standardContextual"/>
        </w:rPr>
      </w:pPr>
      <w:r>
        <w:t>6.5A.3.2.1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_Toc145916866 \h </w:instrText>
      </w:r>
      <w:r>
        <w:fldChar w:fldCharType="separate"/>
      </w:r>
      <w:r>
        <w:t>147</w:t>
      </w:r>
      <w:r>
        <w:fldChar w:fldCharType="end"/>
      </w:r>
    </w:p>
    <w:p w14:paraId="6AFA9133" w14:textId="6E4DBB71" w:rsidR="00B42773" w:rsidRDefault="00B42773">
      <w:pPr>
        <w:pStyle w:val="TOC5"/>
        <w:rPr>
          <w:rFonts w:asciiTheme="minorHAnsi" w:eastAsiaTheme="minorEastAsia" w:hAnsiTheme="minorHAnsi" w:cstheme="minorBidi"/>
          <w:kern w:val="2"/>
          <w:sz w:val="22"/>
          <w:szCs w:val="22"/>
          <w:lang w:eastAsia="en-GB"/>
          <w14:ligatures w14:val="standardContextual"/>
        </w:rPr>
      </w:pPr>
      <w:r>
        <w:t>6.5A.3.2.2</w:t>
      </w:r>
      <w:r>
        <w:rPr>
          <w:rFonts w:asciiTheme="minorHAnsi" w:eastAsiaTheme="minorEastAsia" w:hAnsiTheme="minorHAnsi" w:cstheme="minorBidi"/>
          <w:kern w:val="2"/>
          <w:sz w:val="22"/>
          <w:szCs w:val="22"/>
          <w:lang w:eastAsia="en-GB"/>
          <w14:ligatures w14:val="standardContextual"/>
        </w:rPr>
        <w:tab/>
      </w:r>
      <w:r w:rsidRPr="00C532E2">
        <w:rPr>
          <w:lang w:val="en-US"/>
        </w:rPr>
        <w:t>Void</w:t>
      </w:r>
      <w:r>
        <w:tab/>
      </w:r>
      <w:r>
        <w:fldChar w:fldCharType="begin"/>
      </w:r>
      <w:r>
        <w:instrText xml:space="preserve"> PAGEREF _Toc145916867 \h </w:instrText>
      </w:r>
      <w:r>
        <w:fldChar w:fldCharType="separate"/>
      </w:r>
      <w:r>
        <w:t>147</w:t>
      </w:r>
      <w:r>
        <w:fldChar w:fldCharType="end"/>
      </w:r>
    </w:p>
    <w:p w14:paraId="29A149B7" w14:textId="4A57BAAB" w:rsidR="00B42773" w:rsidRDefault="00B42773">
      <w:pPr>
        <w:pStyle w:val="TOC5"/>
        <w:rPr>
          <w:rFonts w:asciiTheme="minorHAnsi" w:eastAsiaTheme="minorEastAsia" w:hAnsiTheme="minorHAnsi" w:cstheme="minorBidi"/>
          <w:kern w:val="2"/>
          <w:sz w:val="22"/>
          <w:szCs w:val="22"/>
          <w:lang w:eastAsia="en-GB"/>
          <w14:ligatures w14:val="standardContextual"/>
        </w:rPr>
      </w:pPr>
      <w:r>
        <w:t>6.5A.3.2.3</w:t>
      </w:r>
      <w:r>
        <w:rPr>
          <w:rFonts w:asciiTheme="minorHAnsi" w:eastAsiaTheme="minorEastAsia" w:hAnsiTheme="minorHAnsi" w:cstheme="minorBidi"/>
          <w:kern w:val="2"/>
          <w:sz w:val="22"/>
          <w:szCs w:val="22"/>
          <w:lang w:eastAsia="en-GB"/>
          <w14:ligatures w14:val="standardContextual"/>
        </w:rPr>
        <w:tab/>
      </w:r>
      <w:r w:rsidRPr="00C532E2">
        <w:rPr>
          <w:lang w:val="en-US"/>
        </w:rPr>
        <w:t>Additional spurious emission requirements for CA_NS_202</w:t>
      </w:r>
      <w:r>
        <w:tab/>
      </w:r>
      <w:r>
        <w:fldChar w:fldCharType="begin"/>
      </w:r>
      <w:r>
        <w:instrText xml:space="preserve"> PAGEREF _Toc145916868 \h </w:instrText>
      </w:r>
      <w:r>
        <w:fldChar w:fldCharType="separate"/>
      </w:r>
      <w:r>
        <w:t>147</w:t>
      </w:r>
      <w:r>
        <w:fldChar w:fldCharType="end"/>
      </w:r>
    </w:p>
    <w:p w14:paraId="2B95B272" w14:textId="5FFD70CC" w:rsidR="00B42773" w:rsidRDefault="00B42773">
      <w:pPr>
        <w:pStyle w:val="TOC5"/>
        <w:rPr>
          <w:rFonts w:asciiTheme="minorHAnsi" w:eastAsiaTheme="minorEastAsia" w:hAnsiTheme="minorHAnsi" w:cstheme="minorBidi"/>
          <w:kern w:val="2"/>
          <w:sz w:val="22"/>
          <w:szCs w:val="22"/>
          <w:lang w:eastAsia="en-GB"/>
          <w14:ligatures w14:val="standardContextual"/>
        </w:rPr>
      </w:pPr>
      <w:r w:rsidRPr="00C532E2">
        <w:rPr>
          <w:rFonts w:eastAsia="Malgun Gothic"/>
        </w:rPr>
        <w:t>6.5A.3.2.4</w:t>
      </w:r>
      <w:r>
        <w:rPr>
          <w:rFonts w:asciiTheme="minorHAnsi" w:eastAsiaTheme="minorEastAsia" w:hAnsiTheme="minorHAnsi" w:cstheme="minorBidi"/>
          <w:kern w:val="2"/>
          <w:sz w:val="22"/>
          <w:szCs w:val="22"/>
          <w:lang w:eastAsia="en-GB"/>
          <w14:ligatures w14:val="standardContextual"/>
        </w:rPr>
        <w:tab/>
      </w:r>
      <w:r w:rsidRPr="00C532E2">
        <w:rPr>
          <w:rFonts w:eastAsia="Malgun Gothic"/>
          <w:lang w:val="en-US"/>
        </w:rPr>
        <w:t>Additional spurious emission requirements for CA_NS_203</w:t>
      </w:r>
      <w:r>
        <w:tab/>
      </w:r>
      <w:r>
        <w:fldChar w:fldCharType="begin"/>
      </w:r>
      <w:r>
        <w:instrText xml:space="preserve"> PAGEREF _Toc145916869 \h </w:instrText>
      </w:r>
      <w:r>
        <w:fldChar w:fldCharType="separate"/>
      </w:r>
      <w:r>
        <w:t>147</w:t>
      </w:r>
      <w:r>
        <w:fldChar w:fldCharType="end"/>
      </w:r>
    </w:p>
    <w:p w14:paraId="28EB8566" w14:textId="261BC18A" w:rsidR="00B42773" w:rsidRDefault="00B42773">
      <w:pPr>
        <w:pStyle w:val="TOC2"/>
        <w:rPr>
          <w:rFonts w:asciiTheme="minorHAnsi" w:eastAsiaTheme="minorEastAsia" w:hAnsiTheme="minorHAnsi" w:cstheme="minorBidi"/>
          <w:kern w:val="2"/>
          <w:sz w:val="22"/>
          <w:szCs w:val="22"/>
          <w:lang w:eastAsia="en-GB"/>
          <w14:ligatures w14:val="standardContextual"/>
        </w:rPr>
      </w:pPr>
      <w:r>
        <w:t>6.5D</w:t>
      </w:r>
      <w:r>
        <w:rPr>
          <w:rFonts w:asciiTheme="minorHAnsi" w:eastAsiaTheme="minorEastAsia" w:hAnsiTheme="minorHAnsi" w:cstheme="minorBidi"/>
          <w:kern w:val="2"/>
          <w:sz w:val="22"/>
          <w:szCs w:val="22"/>
          <w:lang w:eastAsia="en-GB"/>
          <w14:ligatures w14:val="standardContextual"/>
        </w:rPr>
        <w:tab/>
      </w:r>
      <w:r>
        <w:t>Output RF spectrum emissions for UL MIMO</w:t>
      </w:r>
      <w:r>
        <w:tab/>
      </w:r>
      <w:r>
        <w:fldChar w:fldCharType="begin"/>
      </w:r>
      <w:r>
        <w:instrText xml:space="preserve"> PAGEREF _Toc145916870 \h </w:instrText>
      </w:r>
      <w:r>
        <w:fldChar w:fldCharType="separate"/>
      </w:r>
      <w:r>
        <w:t>148</w:t>
      </w:r>
      <w:r>
        <w:fldChar w:fldCharType="end"/>
      </w:r>
    </w:p>
    <w:p w14:paraId="6E69668E" w14:textId="0C37BF9D" w:rsidR="00B42773" w:rsidRDefault="00B42773">
      <w:pPr>
        <w:pStyle w:val="TOC3"/>
        <w:rPr>
          <w:rFonts w:asciiTheme="minorHAnsi" w:eastAsiaTheme="minorEastAsia" w:hAnsiTheme="minorHAnsi" w:cstheme="minorBidi"/>
          <w:kern w:val="2"/>
          <w:sz w:val="22"/>
          <w:szCs w:val="22"/>
          <w:lang w:eastAsia="en-GB"/>
          <w14:ligatures w14:val="standardContextual"/>
        </w:rPr>
      </w:pPr>
      <w:r>
        <w:t>6.5D.1</w:t>
      </w:r>
      <w:r>
        <w:rPr>
          <w:rFonts w:asciiTheme="minorHAnsi" w:eastAsiaTheme="minorEastAsia" w:hAnsiTheme="minorHAnsi" w:cstheme="minorBidi"/>
          <w:kern w:val="2"/>
          <w:sz w:val="22"/>
          <w:szCs w:val="22"/>
          <w:lang w:eastAsia="en-GB"/>
          <w14:ligatures w14:val="standardContextual"/>
        </w:rPr>
        <w:tab/>
      </w:r>
      <w:r>
        <w:t>Occupied bandwidth for UL MIMO</w:t>
      </w:r>
      <w:r>
        <w:tab/>
      </w:r>
      <w:r>
        <w:fldChar w:fldCharType="begin"/>
      </w:r>
      <w:r>
        <w:instrText xml:space="preserve"> PAGEREF _Toc145916871 \h </w:instrText>
      </w:r>
      <w:r>
        <w:fldChar w:fldCharType="separate"/>
      </w:r>
      <w:r>
        <w:t>148</w:t>
      </w:r>
      <w:r>
        <w:fldChar w:fldCharType="end"/>
      </w:r>
    </w:p>
    <w:p w14:paraId="5C9040E2" w14:textId="03E3E9EF" w:rsidR="00B42773" w:rsidRDefault="00B42773">
      <w:pPr>
        <w:pStyle w:val="TOC3"/>
        <w:rPr>
          <w:rFonts w:asciiTheme="minorHAnsi" w:eastAsiaTheme="minorEastAsia" w:hAnsiTheme="minorHAnsi" w:cstheme="minorBidi"/>
          <w:kern w:val="2"/>
          <w:sz w:val="22"/>
          <w:szCs w:val="22"/>
          <w:lang w:eastAsia="en-GB"/>
          <w14:ligatures w14:val="standardContextual"/>
        </w:rPr>
      </w:pPr>
      <w:r>
        <w:t>6.5D.2</w:t>
      </w:r>
      <w:r>
        <w:rPr>
          <w:rFonts w:asciiTheme="minorHAnsi" w:eastAsiaTheme="minorEastAsia" w:hAnsiTheme="minorHAnsi" w:cstheme="minorBidi"/>
          <w:kern w:val="2"/>
          <w:sz w:val="22"/>
          <w:szCs w:val="22"/>
          <w:lang w:eastAsia="en-GB"/>
          <w14:ligatures w14:val="standardContextual"/>
        </w:rPr>
        <w:tab/>
      </w:r>
      <w:r>
        <w:t>Out of band emissions for UL MIMO</w:t>
      </w:r>
      <w:r>
        <w:tab/>
      </w:r>
      <w:r>
        <w:fldChar w:fldCharType="begin"/>
      </w:r>
      <w:r>
        <w:instrText xml:space="preserve"> PAGEREF _Toc145916872 \h </w:instrText>
      </w:r>
      <w:r>
        <w:fldChar w:fldCharType="separate"/>
      </w:r>
      <w:r>
        <w:t>148</w:t>
      </w:r>
      <w:r>
        <w:fldChar w:fldCharType="end"/>
      </w:r>
    </w:p>
    <w:p w14:paraId="2515FC23" w14:textId="2294614D" w:rsidR="00B42773" w:rsidRDefault="00B42773">
      <w:pPr>
        <w:pStyle w:val="TOC3"/>
        <w:rPr>
          <w:rFonts w:asciiTheme="minorHAnsi" w:eastAsiaTheme="minorEastAsia" w:hAnsiTheme="minorHAnsi" w:cstheme="minorBidi"/>
          <w:kern w:val="2"/>
          <w:sz w:val="22"/>
          <w:szCs w:val="22"/>
          <w:lang w:eastAsia="en-GB"/>
          <w14:ligatures w14:val="standardContextual"/>
        </w:rPr>
      </w:pPr>
      <w:r>
        <w:t>6.5D.3</w:t>
      </w:r>
      <w:r>
        <w:rPr>
          <w:rFonts w:asciiTheme="minorHAnsi" w:eastAsiaTheme="minorEastAsia" w:hAnsiTheme="minorHAnsi" w:cstheme="minorBidi"/>
          <w:kern w:val="2"/>
          <w:sz w:val="22"/>
          <w:szCs w:val="22"/>
          <w:lang w:eastAsia="en-GB"/>
          <w14:ligatures w14:val="standardContextual"/>
        </w:rPr>
        <w:tab/>
      </w:r>
      <w:r>
        <w:t>Spurious emissions for UL MIMO</w:t>
      </w:r>
      <w:r>
        <w:tab/>
      </w:r>
      <w:r>
        <w:fldChar w:fldCharType="begin"/>
      </w:r>
      <w:r>
        <w:instrText xml:space="preserve"> PAGEREF _Toc145916873 \h </w:instrText>
      </w:r>
      <w:r>
        <w:fldChar w:fldCharType="separate"/>
      </w:r>
      <w:r>
        <w:t>148</w:t>
      </w:r>
      <w:r>
        <w:fldChar w:fldCharType="end"/>
      </w:r>
    </w:p>
    <w:p w14:paraId="5776A2FB" w14:textId="282608FA" w:rsidR="00B42773" w:rsidRDefault="00B42773">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Beam correspondence</w:t>
      </w:r>
      <w:r>
        <w:tab/>
      </w:r>
      <w:r>
        <w:fldChar w:fldCharType="begin"/>
      </w:r>
      <w:r>
        <w:instrText xml:space="preserve"> PAGEREF _Toc145916874 \h </w:instrText>
      </w:r>
      <w:r>
        <w:fldChar w:fldCharType="separate"/>
      </w:r>
      <w:r>
        <w:t>148</w:t>
      </w:r>
      <w:r>
        <w:fldChar w:fldCharType="end"/>
      </w:r>
    </w:p>
    <w:p w14:paraId="7D574FF8" w14:textId="0E0C8D7E" w:rsidR="00B42773" w:rsidRDefault="00B42773">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_Toc145916875 \h </w:instrText>
      </w:r>
      <w:r>
        <w:fldChar w:fldCharType="separate"/>
      </w:r>
      <w:r>
        <w:t>148</w:t>
      </w:r>
      <w:r>
        <w:fldChar w:fldCharType="end"/>
      </w:r>
    </w:p>
    <w:p w14:paraId="19A3E6AA" w14:textId="097EF312" w:rsidR="00B42773" w:rsidRDefault="00B42773">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_Toc145916876 \h </w:instrText>
      </w:r>
      <w:r>
        <w:fldChar w:fldCharType="separate"/>
      </w:r>
      <w:r>
        <w:t>148</w:t>
      </w:r>
      <w:r>
        <w:fldChar w:fldCharType="end"/>
      </w:r>
    </w:p>
    <w:p w14:paraId="3FD4CE1E" w14:textId="1783B4F8" w:rsidR="00B42773" w:rsidRDefault="00B42773">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_Toc145916877 \h </w:instrText>
      </w:r>
      <w:r>
        <w:fldChar w:fldCharType="separate"/>
      </w:r>
      <w:r>
        <w:t>148</w:t>
      </w:r>
      <w:r>
        <w:fldChar w:fldCharType="end"/>
      </w:r>
    </w:p>
    <w:p w14:paraId="61F41DE0" w14:textId="29BC4939" w:rsidR="00B42773" w:rsidRDefault="00B42773">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Beam correspondence for power class 3</w:t>
      </w:r>
      <w:r>
        <w:tab/>
      </w:r>
      <w:r>
        <w:fldChar w:fldCharType="begin"/>
      </w:r>
      <w:r>
        <w:instrText xml:space="preserve"> PAGEREF _Toc145916878 \h </w:instrText>
      </w:r>
      <w:r>
        <w:fldChar w:fldCharType="separate"/>
      </w:r>
      <w:r>
        <w:t>148</w:t>
      </w:r>
      <w:r>
        <w:fldChar w:fldCharType="end"/>
      </w:r>
    </w:p>
    <w:p w14:paraId="6D2B176E" w14:textId="6F704456" w:rsidR="00B42773" w:rsidRDefault="00B42773">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_Toc145916879 \h </w:instrText>
      </w:r>
      <w:r>
        <w:fldChar w:fldCharType="separate"/>
      </w:r>
      <w:r>
        <w:t>148</w:t>
      </w:r>
      <w:r>
        <w:fldChar w:fldCharType="end"/>
      </w:r>
    </w:p>
    <w:p w14:paraId="292EB6DF" w14:textId="67BE18ED" w:rsidR="00B42773" w:rsidRDefault="00B42773">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Beam correspondence tolerance for power class 3</w:t>
      </w:r>
      <w:r>
        <w:tab/>
      </w:r>
      <w:r>
        <w:fldChar w:fldCharType="begin"/>
      </w:r>
      <w:r>
        <w:instrText xml:space="preserve"> PAGEREF _Toc145916880 \h </w:instrText>
      </w:r>
      <w:r>
        <w:fldChar w:fldCharType="separate"/>
      </w:r>
      <w:r>
        <w:t>149</w:t>
      </w:r>
      <w:r>
        <w:fldChar w:fldCharType="end"/>
      </w:r>
    </w:p>
    <w:p w14:paraId="002A4FAC" w14:textId="59A639BB" w:rsidR="00B42773" w:rsidRDefault="00B42773">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_Toc145916881 \h </w:instrText>
      </w:r>
      <w:r>
        <w:fldChar w:fldCharType="separate"/>
      </w:r>
      <w:r>
        <w:t>149</w:t>
      </w:r>
      <w:r>
        <w:fldChar w:fldCharType="end"/>
      </w:r>
    </w:p>
    <w:p w14:paraId="723F37F9" w14:textId="69CA62BE" w:rsidR="00B42773" w:rsidRDefault="00B42773">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_Toc145916882 \h </w:instrText>
      </w:r>
      <w:r>
        <w:fldChar w:fldCharType="separate"/>
      </w:r>
      <w:r>
        <w:t>149</w:t>
      </w:r>
      <w:r>
        <w:fldChar w:fldCharType="end"/>
      </w:r>
    </w:p>
    <w:p w14:paraId="7E533807" w14:textId="4BFFCC64" w:rsidR="00B42773" w:rsidRDefault="00B42773">
      <w:pPr>
        <w:pStyle w:val="TOC5"/>
        <w:rPr>
          <w:rFonts w:asciiTheme="minorHAnsi" w:eastAsiaTheme="minorEastAsia" w:hAnsiTheme="minorHAnsi" w:cstheme="minorBidi"/>
          <w:kern w:val="2"/>
          <w:sz w:val="22"/>
          <w:szCs w:val="22"/>
          <w:lang w:eastAsia="en-GB"/>
          <w14:ligatures w14:val="standardContextual"/>
        </w:rPr>
      </w:pPr>
      <w:r>
        <w:t>6.6.4.3.2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_Toc145916883 \h </w:instrText>
      </w:r>
      <w:r>
        <w:fldChar w:fldCharType="separate"/>
      </w:r>
      <w:r>
        <w:t>150</w:t>
      </w:r>
      <w:r>
        <w:fldChar w:fldCharType="end"/>
      </w:r>
    </w:p>
    <w:p w14:paraId="59995469" w14:textId="06DD8B85" w:rsidR="00B42773" w:rsidRDefault="00B42773">
      <w:pPr>
        <w:pStyle w:val="TOC5"/>
        <w:rPr>
          <w:rFonts w:asciiTheme="minorHAnsi" w:eastAsiaTheme="minorEastAsia" w:hAnsiTheme="minorHAnsi" w:cstheme="minorBidi"/>
          <w:kern w:val="2"/>
          <w:sz w:val="22"/>
          <w:szCs w:val="22"/>
          <w:lang w:eastAsia="en-GB"/>
          <w14:ligatures w14:val="standardContextual"/>
        </w:rPr>
      </w:pPr>
      <w:r>
        <w:t>6.6.4.3.3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_Toc145916884 \h </w:instrText>
      </w:r>
      <w:r>
        <w:fldChar w:fldCharType="separate"/>
      </w:r>
      <w:r>
        <w:t>150</w:t>
      </w:r>
      <w:r>
        <w:fldChar w:fldCharType="end"/>
      </w:r>
    </w:p>
    <w:p w14:paraId="6A482153" w14:textId="2ADDD1AD" w:rsidR="00B42773" w:rsidRDefault="00B42773">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_Toc145916885 \h </w:instrText>
      </w:r>
      <w:r>
        <w:fldChar w:fldCharType="separate"/>
      </w:r>
      <w:r>
        <w:t>151</w:t>
      </w:r>
      <w:r>
        <w:fldChar w:fldCharType="end"/>
      </w:r>
    </w:p>
    <w:p w14:paraId="6C335D8B" w14:textId="56923E5C" w:rsidR="00B42773" w:rsidRDefault="00B42773">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_Toc145916886 \h </w:instrText>
      </w:r>
      <w:r>
        <w:fldChar w:fldCharType="separate"/>
      </w:r>
      <w:r>
        <w:t>151</w:t>
      </w:r>
      <w:r>
        <w:fldChar w:fldCharType="end"/>
      </w:r>
    </w:p>
    <w:p w14:paraId="09988906" w14:textId="4FA5CA01" w:rsidR="00B42773" w:rsidRDefault="00B42773">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Beam correspondence for power class 5</w:t>
      </w:r>
      <w:r>
        <w:tab/>
      </w:r>
      <w:r>
        <w:fldChar w:fldCharType="begin"/>
      </w:r>
      <w:r>
        <w:instrText xml:space="preserve"> PAGEREF _Toc145916887 \h </w:instrText>
      </w:r>
      <w:r>
        <w:fldChar w:fldCharType="separate"/>
      </w:r>
      <w:r>
        <w:t>151</w:t>
      </w:r>
      <w:r>
        <w:fldChar w:fldCharType="end"/>
      </w:r>
    </w:p>
    <w:p w14:paraId="3BCD5178" w14:textId="612F413B" w:rsidR="00B42773" w:rsidRDefault="00B42773">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_Toc145916888 \h </w:instrText>
      </w:r>
      <w:r>
        <w:fldChar w:fldCharType="separate"/>
      </w:r>
      <w:r>
        <w:t>151</w:t>
      </w:r>
      <w:r>
        <w:fldChar w:fldCharType="end"/>
      </w:r>
    </w:p>
    <w:p w14:paraId="4EBB3B77" w14:textId="470EDEC0" w:rsidR="00B42773" w:rsidRDefault="00B42773">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(Reserved)</w:t>
      </w:r>
      <w:r>
        <w:tab/>
      </w:r>
      <w:r>
        <w:fldChar w:fldCharType="begin"/>
      </w:r>
      <w:r>
        <w:instrText xml:space="preserve"> PAGEREF _Toc145916889 \h </w:instrText>
      </w:r>
      <w:r>
        <w:fldChar w:fldCharType="separate"/>
      </w:r>
      <w:r>
        <w:t>152</w:t>
      </w:r>
      <w:r>
        <w:fldChar w:fldCharType="end"/>
      </w:r>
    </w:p>
    <w:p w14:paraId="7FE51A05" w14:textId="67291C3D" w:rsidR="00B42773" w:rsidRDefault="00B42773">
      <w:pPr>
        <w:pStyle w:val="TOC4"/>
        <w:rPr>
          <w:rFonts w:asciiTheme="minorHAnsi" w:eastAsiaTheme="minorEastAsia" w:hAnsiTheme="minorHAnsi" w:cstheme="minorBidi"/>
          <w:kern w:val="2"/>
          <w:sz w:val="22"/>
          <w:szCs w:val="22"/>
          <w:lang w:eastAsia="en-GB"/>
          <w14:ligatures w14:val="standardContextual"/>
        </w:rPr>
      </w:pPr>
      <w:r>
        <w:t>6.6.6.3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_Toc145916890 \h </w:instrText>
      </w:r>
      <w:r>
        <w:fldChar w:fldCharType="separate"/>
      </w:r>
      <w:r>
        <w:t>152</w:t>
      </w:r>
      <w:r>
        <w:fldChar w:fldCharType="end"/>
      </w:r>
    </w:p>
    <w:p w14:paraId="13243133" w14:textId="41350DD1" w:rsidR="00B42773" w:rsidRDefault="00B42773">
      <w:pPr>
        <w:pStyle w:val="TOC5"/>
        <w:rPr>
          <w:rFonts w:asciiTheme="minorHAnsi" w:eastAsiaTheme="minorEastAsia" w:hAnsiTheme="minorHAnsi" w:cstheme="minorBidi"/>
          <w:kern w:val="2"/>
          <w:sz w:val="22"/>
          <w:szCs w:val="22"/>
          <w:lang w:eastAsia="en-GB"/>
          <w14:ligatures w14:val="standardContextual"/>
        </w:rPr>
      </w:pPr>
      <w:r>
        <w:t>6.6.6.3.1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_Toc145916891 \h </w:instrText>
      </w:r>
      <w:r>
        <w:fldChar w:fldCharType="separate"/>
      </w:r>
      <w:r>
        <w:t>152</w:t>
      </w:r>
      <w:r>
        <w:fldChar w:fldCharType="end"/>
      </w:r>
    </w:p>
    <w:p w14:paraId="6E801CE9" w14:textId="4D9B064D" w:rsidR="00B42773" w:rsidRDefault="00B42773">
      <w:pPr>
        <w:pStyle w:val="TOC5"/>
        <w:rPr>
          <w:rFonts w:asciiTheme="minorHAnsi" w:eastAsiaTheme="minorEastAsia" w:hAnsiTheme="minorHAnsi" w:cstheme="minorBidi"/>
          <w:kern w:val="2"/>
          <w:sz w:val="22"/>
          <w:szCs w:val="22"/>
          <w:lang w:eastAsia="en-GB"/>
          <w14:ligatures w14:val="standardContextual"/>
        </w:rPr>
      </w:pPr>
      <w:r>
        <w:t>6.6.6.3.2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_Toc145916892 \h </w:instrText>
      </w:r>
      <w:r>
        <w:fldChar w:fldCharType="separate"/>
      </w:r>
      <w:r>
        <w:t>153</w:t>
      </w:r>
      <w:r>
        <w:fldChar w:fldCharType="end"/>
      </w:r>
    </w:p>
    <w:p w14:paraId="43E1F701" w14:textId="6FE479CA" w:rsidR="00B42773" w:rsidRDefault="00B42773">
      <w:pPr>
        <w:pStyle w:val="TOC5"/>
        <w:rPr>
          <w:rFonts w:asciiTheme="minorHAnsi" w:eastAsiaTheme="minorEastAsia" w:hAnsiTheme="minorHAnsi" w:cstheme="minorBidi"/>
          <w:kern w:val="2"/>
          <w:sz w:val="22"/>
          <w:szCs w:val="22"/>
          <w:lang w:eastAsia="en-GB"/>
          <w14:ligatures w14:val="standardContextual"/>
        </w:rPr>
      </w:pPr>
      <w:r>
        <w:t>6.6.6.3.3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_Toc145916893 \h </w:instrText>
      </w:r>
      <w:r>
        <w:fldChar w:fldCharType="separate"/>
      </w:r>
      <w:r>
        <w:t>153</w:t>
      </w:r>
      <w:r>
        <w:fldChar w:fldCharType="end"/>
      </w:r>
    </w:p>
    <w:p w14:paraId="4ECDAB9E" w14:textId="3BE43883" w:rsidR="00B42773" w:rsidRDefault="00B42773">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_Toc145916894 \h </w:instrText>
      </w:r>
      <w:r>
        <w:fldChar w:fldCharType="separate"/>
      </w:r>
      <w:r>
        <w:t>153</w:t>
      </w:r>
      <w:r>
        <w:fldChar w:fldCharType="end"/>
      </w:r>
    </w:p>
    <w:p w14:paraId="433DA676" w14:textId="6D98BD37" w:rsidR="00B42773" w:rsidRDefault="00B42773">
      <w:pPr>
        <w:pStyle w:val="TOC3"/>
        <w:rPr>
          <w:rFonts w:asciiTheme="minorHAnsi" w:eastAsiaTheme="minorEastAsia" w:hAnsiTheme="minorHAnsi" w:cstheme="minorBidi"/>
          <w:kern w:val="2"/>
          <w:sz w:val="22"/>
          <w:szCs w:val="22"/>
          <w:lang w:eastAsia="en-GB"/>
          <w14:ligatures w14:val="standardContextual"/>
        </w:rPr>
      </w:pPr>
      <w:r>
        <w:t>6.6.7</w:t>
      </w:r>
      <w:r>
        <w:rPr>
          <w:rFonts w:asciiTheme="minorHAnsi" w:eastAsiaTheme="minorEastAsia" w:hAnsiTheme="minorHAnsi" w:cstheme="minorBidi"/>
          <w:kern w:val="2"/>
          <w:sz w:val="22"/>
          <w:szCs w:val="22"/>
          <w:lang w:eastAsia="en-GB"/>
          <w14:ligatures w14:val="standardContextual"/>
        </w:rPr>
        <w:tab/>
      </w:r>
      <w:r>
        <w:t>Beam correspondence for power class 6</w:t>
      </w:r>
      <w:r>
        <w:tab/>
      </w:r>
      <w:r>
        <w:fldChar w:fldCharType="begin"/>
      </w:r>
      <w:r>
        <w:instrText xml:space="preserve"> PAGEREF _Toc145916895 \h </w:instrText>
      </w:r>
      <w:r>
        <w:fldChar w:fldCharType="separate"/>
      </w:r>
      <w:r>
        <w:t>154</w:t>
      </w:r>
      <w:r>
        <w:fldChar w:fldCharType="end"/>
      </w:r>
    </w:p>
    <w:p w14:paraId="2F27E372" w14:textId="3C27B34E" w:rsidR="00B42773" w:rsidRDefault="00B42773">
      <w:pPr>
        <w:pStyle w:val="TOC4"/>
        <w:rPr>
          <w:rFonts w:asciiTheme="minorHAnsi" w:eastAsiaTheme="minorEastAsia" w:hAnsiTheme="minorHAnsi" w:cstheme="minorBidi"/>
          <w:kern w:val="2"/>
          <w:sz w:val="22"/>
          <w:szCs w:val="22"/>
          <w:lang w:eastAsia="en-GB"/>
          <w14:ligatures w14:val="standardContextual"/>
        </w:rPr>
      </w:pPr>
      <w:r>
        <w:t>6.6.7.1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_Toc145916896 \h </w:instrText>
      </w:r>
      <w:r>
        <w:fldChar w:fldCharType="separate"/>
      </w:r>
      <w:r>
        <w:t>154</w:t>
      </w:r>
      <w:r>
        <w:fldChar w:fldCharType="end"/>
      </w:r>
    </w:p>
    <w:p w14:paraId="284D5971" w14:textId="64F06C2A" w:rsidR="00B42773" w:rsidRDefault="00B42773">
      <w:pPr>
        <w:pStyle w:val="TOC4"/>
        <w:rPr>
          <w:rFonts w:asciiTheme="minorHAnsi" w:eastAsiaTheme="minorEastAsia" w:hAnsiTheme="minorHAnsi" w:cstheme="minorBidi"/>
          <w:kern w:val="2"/>
          <w:sz w:val="22"/>
          <w:szCs w:val="22"/>
          <w:lang w:eastAsia="en-GB"/>
          <w14:ligatures w14:val="standardContextual"/>
        </w:rPr>
      </w:pPr>
      <w:r>
        <w:t>6.6.7.2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_Toc145916897 \h </w:instrText>
      </w:r>
      <w:r>
        <w:fldChar w:fldCharType="separate"/>
      </w:r>
      <w:r>
        <w:t>154</w:t>
      </w:r>
      <w:r>
        <w:fldChar w:fldCharType="end"/>
      </w:r>
    </w:p>
    <w:p w14:paraId="3A6D1367" w14:textId="72FFCB5F" w:rsidR="00B42773" w:rsidRDefault="00B42773">
      <w:pPr>
        <w:pStyle w:val="TOC4"/>
        <w:rPr>
          <w:rFonts w:asciiTheme="minorHAnsi" w:eastAsiaTheme="minorEastAsia" w:hAnsiTheme="minorHAnsi" w:cstheme="minorBidi"/>
          <w:kern w:val="2"/>
          <w:sz w:val="22"/>
          <w:szCs w:val="22"/>
          <w:lang w:eastAsia="en-GB"/>
          <w14:ligatures w14:val="standardContextual"/>
        </w:rPr>
      </w:pPr>
      <w:r>
        <w:t>6.6.7.3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_Toc145916898 \h </w:instrText>
      </w:r>
      <w:r>
        <w:fldChar w:fldCharType="separate"/>
      </w:r>
      <w:r>
        <w:t>154</w:t>
      </w:r>
      <w:r>
        <w:fldChar w:fldCharType="end"/>
      </w:r>
    </w:p>
    <w:p w14:paraId="058E179C" w14:textId="7C3D6552" w:rsidR="00B42773" w:rsidRDefault="00B42773">
      <w:pPr>
        <w:pStyle w:val="TOC5"/>
        <w:rPr>
          <w:rFonts w:asciiTheme="minorHAnsi" w:eastAsiaTheme="minorEastAsia" w:hAnsiTheme="minorHAnsi" w:cstheme="minorBidi"/>
          <w:kern w:val="2"/>
          <w:sz w:val="22"/>
          <w:szCs w:val="22"/>
          <w:lang w:eastAsia="en-GB"/>
          <w14:ligatures w14:val="standardContextual"/>
        </w:rPr>
      </w:pPr>
      <w:r>
        <w:t>6.6.7.3.1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_Toc145916899 \h </w:instrText>
      </w:r>
      <w:r>
        <w:fldChar w:fldCharType="separate"/>
      </w:r>
      <w:r>
        <w:t>154</w:t>
      </w:r>
      <w:r>
        <w:fldChar w:fldCharType="end"/>
      </w:r>
    </w:p>
    <w:p w14:paraId="372C7033" w14:textId="3DAD6CF3" w:rsidR="00B42773" w:rsidRDefault="00B42773">
      <w:pPr>
        <w:pStyle w:val="TOC5"/>
        <w:rPr>
          <w:rFonts w:asciiTheme="minorHAnsi" w:eastAsiaTheme="minorEastAsia" w:hAnsiTheme="minorHAnsi" w:cstheme="minorBidi"/>
          <w:kern w:val="2"/>
          <w:sz w:val="22"/>
          <w:szCs w:val="22"/>
          <w:lang w:eastAsia="en-GB"/>
          <w14:ligatures w14:val="standardContextual"/>
        </w:rPr>
      </w:pPr>
      <w:r>
        <w:t>6.6.7.3.2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_Toc145916900 \h </w:instrText>
      </w:r>
      <w:r>
        <w:fldChar w:fldCharType="separate"/>
      </w:r>
      <w:r>
        <w:t>154</w:t>
      </w:r>
      <w:r>
        <w:fldChar w:fldCharType="end"/>
      </w:r>
    </w:p>
    <w:p w14:paraId="3ED914AB" w14:textId="168A094D" w:rsidR="00B42773" w:rsidRDefault="00B42773">
      <w:pPr>
        <w:pStyle w:val="TOC5"/>
        <w:rPr>
          <w:rFonts w:asciiTheme="minorHAnsi" w:eastAsiaTheme="minorEastAsia" w:hAnsiTheme="minorHAnsi" w:cstheme="minorBidi"/>
          <w:kern w:val="2"/>
          <w:sz w:val="22"/>
          <w:szCs w:val="22"/>
          <w:lang w:eastAsia="en-GB"/>
          <w14:ligatures w14:val="standardContextual"/>
        </w:rPr>
      </w:pPr>
      <w:r>
        <w:t>6.6.7.3.3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_Toc145916901 \h </w:instrText>
      </w:r>
      <w:r>
        <w:fldChar w:fldCharType="separate"/>
      </w:r>
      <w:r>
        <w:t>154</w:t>
      </w:r>
      <w:r>
        <w:fldChar w:fldCharType="end"/>
      </w:r>
    </w:p>
    <w:p w14:paraId="28FAAA2E" w14:textId="35BE0D81" w:rsidR="00B42773" w:rsidRDefault="00B42773">
      <w:pPr>
        <w:pStyle w:val="TOC4"/>
        <w:rPr>
          <w:rFonts w:asciiTheme="minorHAnsi" w:eastAsiaTheme="minorEastAsia" w:hAnsiTheme="minorHAnsi" w:cstheme="minorBidi"/>
          <w:kern w:val="2"/>
          <w:sz w:val="22"/>
          <w:szCs w:val="22"/>
          <w:lang w:eastAsia="en-GB"/>
          <w14:ligatures w14:val="standardContextual"/>
        </w:rPr>
      </w:pPr>
      <w:r>
        <w:t>6.6.7.4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_Toc145916902 \h </w:instrText>
      </w:r>
      <w:r>
        <w:fldChar w:fldCharType="separate"/>
      </w:r>
      <w:r>
        <w:t>155</w:t>
      </w:r>
      <w:r>
        <w:fldChar w:fldCharType="end"/>
      </w:r>
    </w:p>
    <w:p w14:paraId="335F7A2F" w14:textId="326192CA" w:rsidR="00B42773" w:rsidRDefault="00B42773">
      <w:pPr>
        <w:pStyle w:val="TOC3"/>
        <w:rPr>
          <w:rFonts w:asciiTheme="minorHAnsi" w:eastAsiaTheme="minorEastAsia" w:hAnsiTheme="minorHAnsi" w:cstheme="minorBidi"/>
          <w:kern w:val="2"/>
          <w:sz w:val="22"/>
          <w:szCs w:val="22"/>
          <w:lang w:eastAsia="en-GB"/>
          <w14:ligatures w14:val="standardContextual"/>
        </w:rPr>
      </w:pPr>
      <w:r>
        <w:t>6.6.8</w:t>
      </w:r>
      <w:r>
        <w:rPr>
          <w:rFonts w:asciiTheme="minorHAnsi" w:eastAsiaTheme="minorEastAsia" w:hAnsiTheme="minorHAnsi" w:cstheme="minorBidi"/>
          <w:kern w:val="2"/>
          <w:sz w:val="22"/>
          <w:szCs w:val="22"/>
          <w:lang w:eastAsia="en-GB"/>
          <w14:ligatures w14:val="standardContextual"/>
        </w:rPr>
        <w:tab/>
      </w:r>
      <w:r>
        <w:t>Beam correspondence for power class 7</w:t>
      </w:r>
      <w:r>
        <w:tab/>
      </w:r>
      <w:r>
        <w:fldChar w:fldCharType="begin"/>
      </w:r>
      <w:r>
        <w:instrText xml:space="preserve"> PAGEREF _Toc145916903 \h </w:instrText>
      </w:r>
      <w:r>
        <w:fldChar w:fldCharType="separate"/>
      </w:r>
      <w:r>
        <w:t>156</w:t>
      </w:r>
      <w:r>
        <w:fldChar w:fldCharType="end"/>
      </w:r>
    </w:p>
    <w:p w14:paraId="70DF1DE2" w14:textId="3AB7E86E" w:rsidR="00B42773" w:rsidRDefault="00B42773">
      <w:pPr>
        <w:pStyle w:val="TOC4"/>
        <w:rPr>
          <w:rFonts w:asciiTheme="minorHAnsi" w:eastAsiaTheme="minorEastAsia" w:hAnsiTheme="minorHAnsi" w:cstheme="minorBidi"/>
          <w:kern w:val="2"/>
          <w:sz w:val="22"/>
          <w:szCs w:val="22"/>
          <w:lang w:eastAsia="en-GB"/>
          <w14:ligatures w14:val="standardContextual"/>
        </w:rPr>
      </w:pPr>
      <w:r>
        <w:t>6.6.8.1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_Toc145916904 \h </w:instrText>
      </w:r>
      <w:r>
        <w:fldChar w:fldCharType="separate"/>
      </w:r>
      <w:r>
        <w:t>156</w:t>
      </w:r>
      <w:r>
        <w:fldChar w:fldCharType="end"/>
      </w:r>
    </w:p>
    <w:p w14:paraId="3A8A6BE0" w14:textId="154492D8" w:rsidR="00B42773" w:rsidRDefault="00B42773">
      <w:pPr>
        <w:pStyle w:val="TOC4"/>
        <w:rPr>
          <w:rFonts w:asciiTheme="minorHAnsi" w:eastAsiaTheme="minorEastAsia" w:hAnsiTheme="minorHAnsi" w:cstheme="minorBidi"/>
          <w:kern w:val="2"/>
          <w:sz w:val="22"/>
          <w:szCs w:val="22"/>
          <w:lang w:eastAsia="en-GB"/>
          <w14:ligatures w14:val="standardContextual"/>
        </w:rPr>
      </w:pPr>
      <w:r>
        <w:t>6.6.8.2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_Toc145916905 \h </w:instrText>
      </w:r>
      <w:r>
        <w:fldChar w:fldCharType="separate"/>
      </w:r>
      <w:r>
        <w:t>156</w:t>
      </w:r>
      <w:r>
        <w:fldChar w:fldCharType="end"/>
      </w:r>
    </w:p>
    <w:p w14:paraId="6B59451E" w14:textId="69C97DEC" w:rsidR="00B42773" w:rsidRDefault="00B42773">
      <w:pPr>
        <w:pStyle w:val="TOC4"/>
        <w:rPr>
          <w:rFonts w:asciiTheme="minorHAnsi" w:eastAsiaTheme="minorEastAsia" w:hAnsiTheme="minorHAnsi" w:cstheme="minorBidi"/>
          <w:kern w:val="2"/>
          <w:sz w:val="22"/>
          <w:szCs w:val="22"/>
          <w:lang w:eastAsia="en-GB"/>
          <w14:ligatures w14:val="standardContextual"/>
        </w:rPr>
      </w:pPr>
      <w:r>
        <w:t>6.6.8.3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_Toc145916906 \h </w:instrText>
      </w:r>
      <w:r>
        <w:fldChar w:fldCharType="separate"/>
      </w:r>
      <w:r>
        <w:t>156</w:t>
      </w:r>
      <w:r>
        <w:fldChar w:fldCharType="end"/>
      </w:r>
    </w:p>
    <w:p w14:paraId="5ABD7A72" w14:textId="23F624D8" w:rsidR="00B42773" w:rsidRDefault="00B42773">
      <w:pPr>
        <w:pStyle w:val="TOC5"/>
        <w:rPr>
          <w:rFonts w:asciiTheme="minorHAnsi" w:eastAsiaTheme="minorEastAsia" w:hAnsiTheme="minorHAnsi" w:cstheme="minorBidi"/>
          <w:kern w:val="2"/>
          <w:sz w:val="22"/>
          <w:szCs w:val="22"/>
          <w:lang w:eastAsia="en-GB"/>
          <w14:ligatures w14:val="standardContextual"/>
        </w:rPr>
      </w:pPr>
      <w:r>
        <w:t>6.6.8.3.1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_Toc145916907 \h </w:instrText>
      </w:r>
      <w:r>
        <w:fldChar w:fldCharType="separate"/>
      </w:r>
      <w:r>
        <w:t>156</w:t>
      </w:r>
      <w:r>
        <w:fldChar w:fldCharType="end"/>
      </w:r>
    </w:p>
    <w:p w14:paraId="320F4CA5" w14:textId="5CE4B880" w:rsidR="00B42773" w:rsidRDefault="00B42773">
      <w:pPr>
        <w:pStyle w:val="TOC5"/>
        <w:rPr>
          <w:rFonts w:asciiTheme="minorHAnsi" w:eastAsiaTheme="minorEastAsia" w:hAnsiTheme="minorHAnsi" w:cstheme="minorBidi"/>
          <w:kern w:val="2"/>
          <w:sz w:val="22"/>
          <w:szCs w:val="22"/>
          <w:lang w:eastAsia="en-GB"/>
          <w14:ligatures w14:val="standardContextual"/>
        </w:rPr>
      </w:pPr>
      <w:r>
        <w:t>6.6.8.3.2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_Toc145916908 \h </w:instrText>
      </w:r>
      <w:r>
        <w:fldChar w:fldCharType="separate"/>
      </w:r>
      <w:r>
        <w:t>157</w:t>
      </w:r>
      <w:r>
        <w:fldChar w:fldCharType="end"/>
      </w:r>
    </w:p>
    <w:p w14:paraId="0FFC18A1" w14:textId="22ADD032" w:rsidR="00B42773" w:rsidRDefault="00B42773">
      <w:pPr>
        <w:pStyle w:val="TOC5"/>
        <w:rPr>
          <w:rFonts w:asciiTheme="minorHAnsi" w:eastAsiaTheme="minorEastAsia" w:hAnsiTheme="minorHAnsi" w:cstheme="minorBidi"/>
          <w:kern w:val="2"/>
          <w:sz w:val="22"/>
          <w:szCs w:val="22"/>
          <w:lang w:eastAsia="en-GB"/>
          <w14:ligatures w14:val="standardContextual"/>
        </w:rPr>
      </w:pPr>
      <w:r>
        <w:t>6.6.8.3.3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_Toc145916909 \h </w:instrText>
      </w:r>
      <w:r>
        <w:fldChar w:fldCharType="separate"/>
      </w:r>
      <w:r>
        <w:t>157</w:t>
      </w:r>
      <w:r>
        <w:fldChar w:fldCharType="end"/>
      </w:r>
    </w:p>
    <w:p w14:paraId="5549A54A" w14:textId="285E7199" w:rsidR="00B42773" w:rsidRDefault="00B42773">
      <w:pPr>
        <w:pStyle w:val="TOC4"/>
        <w:rPr>
          <w:rFonts w:asciiTheme="minorHAnsi" w:eastAsiaTheme="minorEastAsia" w:hAnsiTheme="minorHAnsi" w:cstheme="minorBidi"/>
          <w:kern w:val="2"/>
          <w:sz w:val="22"/>
          <w:szCs w:val="22"/>
          <w:lang w:eastAsia="en-GB"/>
          <w14:ligatures w14:val="standardContextual"/>
        </w:rPr>
      </w:pPr>
      <w:r>
        <w:t>6.6.8.4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_Toc145916910 \h </w:instrText>
      </w:r>
      <w:r>
        <w:fldChar w:fldCharType="separate"/>
      </w:r>
      <w:r>
        <w:t>157</w:t>
      </w:r>
      <w:r>
        <w:fldChar w:fldCharType="end"/>
      </w:r>
    </w:p>
    <w:p w14:paraId="0556E8B2" w14:textId="00848D91" w:rsidR="00B42773" w:rsidRDefault="00B42773">
      <w:pPr>
        <w:pStyle w:val="TOC2"/>
        <w:rPr>
          <w:rFonts w:asciiTheme="minorHAnsi" w:eastAsiaTheme="minorEastAsia" w:hAnsiTheme="minorHAnsi" w:cstheme="minorBidi"/>
          <w:kern w:val="2"/>
          <w:sz w:val="22"/>
          <w:szCs w:val="22"/>
          <w:lang w:eastAsia="en-GB"/>
          <w14:ligatures w14:val="standardContextual"/>
        </w:rPr>
      </w:pPr>
      <w:r>
        <w:t>6.6A</w:t>
      </w:r>
      <w:r>
        <w:rPr>
          <w:rFonts w:asciiTheme="minorHAnsi" w:eastAsiaTheme="minorEastAsia" w:hAnsiTheme="minorHAnsi" w:cstheme="minorBidi"/>
          <w:kern w:val="2"/>
          <w:sz w:val="22"/>
          <w:szCs w:val="22"/>
          <w:lang w:eastAsia="en-GB"/>
          <w14:ligatures w14:val="standardContextual"/>
        </w:rPr>
        <w:tab/>
      </w:r>
      <w:r>
        <w:t>Beam correspondence for CA</w:t>
      </w:r>
      <w:r>
        <w:tab/>
      </w:r>
      <w:r>
        <w:fldChar w:fldCharType="begin"/>
      </w:r>
      <w:r>
        <w:instrText xml:space="preserve"> PAGEREF _Toc145916911 \h </w:instrText>
      </w:r>
      <w:r>
        <w:fldChar w:fldCharType="separate"/>
      </w:r>
      <w:r>
        <w:t>158</w:t>
      </w:r>
      <w:r>
        <w:fldChar w:fldCharType="end"/>
      </w:r>
    </w:p>
    <w:p w14:paraId="72299BD9" w14:textId="760DB170" w:rsidR="00B42773" w:rsidRDefault="00B42773">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Receiver characteristics</w:t>
      </w:r>
      <w:r>
        <w:tab/>
      </w:r>
      <w:r>
        <w:fldChar w:fldCharType="begin"/>
      </w:r>
      <w:r>
        <w:instrText xml:space="preserve"> PAGEREF _Toc145916912 \h </w:instrText>
      </w:r>
      <w:r>
        <w:fldChar w:fldCharType="separate"/>
      </w:r>
      <w:r>
        <w:t>159</w:t>
      </w:r>
      <w:r>
        <w:fldChar w:fldCharType="end"/>
      </w:r>
    </w:p>
    <w:p w14:paraId="414CD3F6" w14:textId="39D4A7ED" w:rsidR="00B42773" w:rsidRDefault="00B42773">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_Toc145916913 \h </w:instrText>
      </w:r>
      <w:r>
        <w:fldChar w:fldCharType="separate"/>
      </w:r>
      <w:r>
        <w:t>159</w:t>
      </w:r>
      <w:r>
        <w:fldChar w:fldCharType="end"/>
      </w:r>
    </w:p>
    <w:p w14:paraId="3B6C4F39" w14:textId="65E220C5" w:rsidR="00B42773" w:rsidRDefault="00B42773">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Diversity characteristics</w:t>
      </w:r>
      <w:r>
        <w:tab/>
      </w:r>
      <w:r>
        <w:fldChar w:fldCharType="begin"/>
      </w:r>
      <w:r>
        <w:instrText xml:space="preserve"> PAGEREF _Toc145916914 \h </w:instrText>
      </w:r>
      <w:r>
        <w:fldChar w:fldCharType="separate"/>
      </w:r>
      <w:r>
        <w:t>159</w:t>
      </w:r>
      <w:r>
        <w:fldChar w:fldCharType="end"/>
      </w:r>
    </w:p>
    <w:p w14:paraId="452802CA" w14:textId="3098F5D9" w:rsidR="00B42773" w:rsidRDefault="00B42773">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Reference sensitivity</w:t>
      </w:r>
      <w:r>
        <w:tab/>
      </w:r>
      <w:r>
        <w:fldChar w:fldCharType="begin"/>
      </w:r>
      <w:r>
        <w:instrText xml:space="preserve"> PAGEREF _Toc145916915 \h </w:instrText>
      </w:r>
      <w:r>
        <w:fldChar w:fldCharType="separate"/>
      </w:r>
      <w:r>
        <w:t>159</w:t>
      </w:r>
      <w:r>
        <w:fldChar w:fldCharType="end"/>
      </w:r>
    </w:p>
    <w:p w14:paraId="2AFFEB5B" w14:textId="0B8E1B80" w:rsidR="00B42773" w:rsidRDefault="00B42773">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_Toc145916916 \h </w:instrText>
      </w:r>
      <w:r>
        <w:fldChar w:fldCharType="separate"/>
      </w:r>
      <w:r>
        <w:t>159</w:t>
      </w:r>
      <w:r>
        <w:fldChar w:fldCharType="end"/>
      </w:r>
    </w:p>
    <w:p w14:paraId="36F4D215" w14:textId="2A8783F9" w:rsidR="00B42773" w:rsidRDefault="00B42773">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Reference sensitivity power level</w:t>
      </w:r>
      <w:r>
        <w:tab/>
      </w:r>
      <w:r>
        <w:fldChar w:fldCharType="begin"/>
      </w:r>
      <w:r>
        <w:instrText xml:space="preserve"> PAGEREF _Toc145916917 \h </w:instrText>
      </w:r>
      <w:r>
        <w:fldChar w:fldCharType="separate"/>
      </w:r>
      <w:r>
        <w:t>159</w:t>
      </w:r>
      <w:r>
        <w:fldChar w:fldCharType="end"/>
      </w:r>
    </w:p>
    <w:p w14:paraId="692C492B" w14:textId="16382C79" w:rsidR="00B42773" w:rsidRDefault="00B42773">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Reference sensitivity power level for power class 1</w:t>
      </w:r>
      <w:r>
        <w:tab/>
      </w:r>
      <w:r>
        <w:fldChar w:fldCharType="begin"/>
      </w:r>
      <w:r>
        <w:instrText xml:space="preserve"> PAGEREF _Toc145916918 \h </w:instrText>
      </w:r>
      <w:r>
        <w:fldChar w:fldCharType="separate"/>
      </w:r>
      <w:r>
        <w:t>159</w:t>
      </w:r>
      <w:r>
        <w:fldChar w:fldCharType="end"/>
      </w:r>
    </w:p>
    <w:p w14:paraId="62FFD2C8" w14:textId="0FFBADAD" w:rsidR="00B42773" w:rsidRDefault="00B42773">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Reference sensitivity power level for power class 2</w:t>
      </w:r>
      <w:r>
        <w:tab/>
      </w:r>
      <w:r>
        <w:fldChar w:fldCharType="begin"/>
      </w:r>
      <w:r>
        <w:instrText xml:space="preserve"> PAGEREF _Toc145916919 \h </w:instrText>
      </w:r>
      <w:r>
        <w:fldChar w:fldCharType="separate"/>
      </w:r>
      <w:r>
        <w:t>160</w:t>
      </w:r>
      <w:r>
        <w:fldChar w:fldCharType="end"/>
      </w:r>
    </w:p>
    <w:p w14:paraId="0B462C89" w14:textId="7E76E531" w:rsidR="00B42773" w:rsidRDefault="00B42773">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Reference sensitivity power level for power class 3</w:t>
      </w:r>
      <w:r>
        <w:tab/>
      </w:r>
      <w:r>
        <w:fldChar w:fldCharType="begin"/>
      </w:r>
      <w:r>
        <w:instrText xml:space="preserve"> PAGEREF _Toc145916920 \h </w:instrText>
      </w:r>
      <w:r>
        <w:fldChar w:fldCharType="separate"/>
      </w:r>
      <w:r>
        <w:t>160</w:t>
      </w:r>
      <w:r>
        <w:fldChar w:fldCharType="end"/>
      </w:r>
    </w:p>
    <w:p w14:paraId="1E272A23" w14:textId="7DB05220" w:rsidR="00B42773" w:rsidRDefault="00B42773">
      <w:pPr>
        <w:pStyle w:val="TOC4"/>
        <w:rPr>
          <w:rFonts w:asciiTheme="minorHAnsi" w:eastAsiaTheme="minorEastAsia" w:hAnsiTheme="minorHAnsi" w:cstheme="minorBidi"/>
          <w:kern w:val="2"/>
          <w:sz w:val="22"/>
          <w:szCs w:val="22"/>
          <w:lang w:eastAsia="en-GB"/>
          <w14:ligatures w14:val="standardContextual"/>
        </w:rPr>
      </w:pPr>
      <w:r>
        <w:t>7.3.2.4</w:t>
      </w:r>
      <w:r>
        <w:rPr>
          <w:rFonts w:asciiTheme="minorHAnsi" w:eastAsiaTheme="minorEastAsia" w:hAnsiTheme="minorHAnsi" w:cstheme="minorBidi"/>
          <w:kern w:val="2"/>
          <w:sz w:val="22"/>
          <w:szCs w:val="22"/>
          <w:lang w:eastAsia="en-GB"/>
          <w14:ligatures w14:val="standardContextual"/>
        </w:rPr>
        <w:tab/>
      </w:r>
      <w:r>
        <w:t>Reference sensitivity power level for power class 4</w:t>
      </w:r>
      <w:r>
        <w:tab/>
      </w:r>
      <w:r>
        <w:fldChar w:fldCharType="begin"/>
      </w:r>
      <w:r>
        <w:instrText xml:space="preserve"> PAGEREF _Toc145916921 \h </w:instrText>
      </w:r>
      <w:r>
        <w:fldChar w:fldCharType="separate"/>
      </w:r>
      <w:r>
        <w:t>161</w:t>
      </w:r>
      <w:r>
        <w:fldChar w:fldCharType="end"/>
      </w:r>
    </w:p>
    <w:p w14:paraId="5F883430" w14:textId="265318EE" w:rsidR="00B42773" w:rsidRDefault="00B42773">
      <w:pPr>
        <w:pStyle w:val="TOC4"/>
        <w:rPr>
          <w:rFonts w:asciiTheme="minorHAnsi" w:eastAsiaTheme="minorEastAsia" w:hAnsiTheme="minorHAnsi" w:cstheme="minorBidi"/>
          <w:kern w:val="2"/>
          <w:sz w:val="22"/>
          <w:szCs w:val="22"/>
          <w:lang w:eastAsia="en-GB"/>
          <w14:ligatures w14:val="standardContextual"/>
        </w:rPr>
      </w:pPr>
      <w:r>
        <w:lastRenderedPageBreak/>
        <w:t>7.3.2.5</w:t>
      </w:r>
      <w:r>
        <w:rPr>
          <w:rFonts w:asciiTheme="minorHAnsi" w:eastAsiaTheme="minorEastAsia" w:hAnsiTheme="minorHAnsi" w:cstheme="minorBidi"/>
          <w:kern w:val="2"/>
          <w:sz w:val="22"/>
          <w:szCs w:val="22"/>
          <w:lang w:eastAsia="en-GB"/>
          <w14:ligatures w14:val="standardContextual"/>
        </w:rPr>
        <w:tab/>
      </w:r>
      <w:r>
        <w:t>Reference sensitivity power level for power class 5</w:t>
      </w:r>
      <w:r>
        <w:tab/>
      </w:r>
      <w:r>
        <w:fldChar w:fldCharType="begin"/>
      </w:r>
      <w:r>
        <w:instrText xml:space="preserve"> PAGEREF _Toc145916922 \h </w:instrText>
      </w:r>
      <w:r>
        <w:fldChar w:fldCharType="separate"/>
      </w:r>
      <w:r>
        <w:t>161</w:t>
      </w:r>
      <w:r>
        <w:fldChar w:fldCharType="end"/>
      </w:r>
    </w:p>
    <w:p w14:paraId="07470D7A" w14:textId="56FCF067" w:rsidR="00B42773" w:rsidRDefault="00B42773">
      <w:pPr>
        <w:pStyle w:val="TOC4"/>
        <w:rPr>
          <w:rFonts w:asciiTheme="minorHAnsi" w:eastAsiaTheme="minorEastAsia" w:hAnsiTheme="minorHAnsi" w:cstheme="minorBidi"/>
          <w:kern w:val="2"/>
          <w:sz w:val="22"/>
          <w:szCs w:val="22"/>
          <w:lang w:eastAsia="en-GB"/>
          <w14:ligatures w14:val="standardContextual"/>
        </w:rPr>
      </w:pPr>
      <w:r>
        <w:t>7.3.2.6</w:t>
      </w:r>
      <w:r>
        <w:rPr>
          <w:rFonts w:asciiTheme="minorHAnsi" w:eastAsiaTheme="minorEastAsia" w:hAnsiTheme="minorHAnsi" w:cstheme="minorBidi"/>
          <w:kern w:val="2"/>
          <w:sz w:val="22"/>
          <w:szCs w:val="22"/>
          <w:lang w:eastAsia="en-GB"/>
          <w14:ligatures w14:val="standardContextual"/>
        </w:rPr>
        <w:tab/>
      </w:r>
      <w:r>
        <w:t>Reference sensitivity power level for power class 6</w:t>
      </w:r>
      <w:r>
        <w:tab/>
      </w:r>
      <w:r>
        <w:fldChar w:fldCharType="begin"/>
      </w:r>
      <w:r>
        <w:instrText xml:space="preserve"> PAGEREF _Toc145916923 \h </w:instrText>
      </w:r>
      <w:r>
        <w:fldChar w:fldCharType="separate"/>
      </w:r>
      <w:r>
        <w:t>162</w:t>
      </w:r>
      <w:r>
        <w:fldChar w:fldCharType="end"/>
      </w:r>
    </w:p>
    <w:p w14:paraId="4BDCB459" w14:textId="4AA9E90B" w:rsidR="00B42773" w:rsidRDefault="00B42773">
      <w:pPr>
        <w:pStyle w:val="TOC4"/>
        <w:rPr>
          <w:rFonts w:asciiTheme="minorHAnsi" w:eastAsiaTheme="minorEastAsia" w:hAnsiTheme="minorHAnsi" w:cstheme="minorBidi"/>
          <w:kern w:val="2"/>
          <w:sz w:val="22"/>
          <w:szCs w:val="22"/>
          <w:lang w:eastAsia="en-GB"/>
          <w14:ligatures w14:val="standardContextual"/>
        </w:rPr>
      </w:pPr>
      <w:r>
        <w:t>7.3.2.7</w:t>
      </w:r>
      <w:r>
        <w:rPr>
          <w:rFonts w:asciiTheme="minorHAnsi" w:eastAsiaTheme="minorEastAsia" w:hAnsiTheme="minorHAnsi" w:cstheme="minorBidi"/>
          <w:kern w:val="2"/>
          <w:sz w:val="22"/>
          <w:szCs w:val="22"/>
          <w:lang w:eastAsia="en-GB"/>
          <w14:ligatures w14:val="standardContextual"/>
        </w:rPr>
        <w:tab/>
      </w:r>
      <w:r>
        <w:t>Reference sensitivity power level for power class 7</w:t>
      </w:r>
      <w:r>
        <w:tab/>
      </w:r>
      <w:r>
        <w:fldChar w:fldCharType="begin"/>
      </w:r>
      <w:r>
        <w:instrText xml:space="preserve"> PAGEREF _Toc145916924 \h </w:instrText>
      </w:r>
      <w:r>
        <w:fldChar w:fldCharType="separate"/>
      </w:r>
      <w:r>
        <w:t>162</w:t>
      </w:r>
      <w:r>
        <w:fldChar w:fldCharType="end"/>
      </w:r>
    </w:p>
    <w:p w14:paraId="6CFF888E" w14:textId="606EB4A4" w:rsidR="00B42773" w:rsidRDefault="00B42773">
      <w:pPr>
        <w:pStyle w:val="TOC3"/>
        <w:rPr>
          <w:rFonts w:asciiTheme="minorHAnsi" w:eastAsiaTheme="minorEastAsia" w:hAnsiTheme="minorHAnsi" w:cstheme="minorBidi"/>
          <w:kern w:val="2"/>
          <w:sz w:val="22"/>
          <w:szCs w:val="22"/>
          <w:lang w:eastAsia="en-GB"/>
          <w14:ligatures w14:val="standardContextual"/>
        </w:rPr>
      </w:pPr>
      <w:r w:rsidRPr="00C532E2">
        <w:rPr>
          <w:snapToGrid w:val="0"/>
        </w:rPr>
        <w:t>7.3.3</w:t>
      </w:r>
      <w:r>
        <w:rPr>
          <w:rFonts w:asciiTheme="minorHAnsi" w:eastAsiaTheme="minorEastAsia" w:hAnsiTheme="minorHAnsi" w:cstheme="minorBidi"/>
          <w:kern w:val="2"/>
          <w:sz w:val="22"/>
          <w:szCs w:val="22"/>
          <w:lang w:eastAsia="en-GB"/>
          <w14:ligatures w14:val="standardContextual"/>
        </w:rPr>
        <w:tab/>
      </w:r>
      <w:r w:rsidRPr="00C532E2">
        <w:rPr>
          <w:snapToGrid w:val="0"/>
        </w:rPr>
        <w:t>Void</w:t>
      </w:r>
      <w:r>
        <w:tab/>
      </w:r>
      <w:r>
        <w:fldChar w:fldCharType="begin"/>
      </w:r>
      <w:r>
        <w:instrText xml:space="preserve"> PAGEREF _Toc145916925 \h </w:instrText>
      </w:r>
      <w:r>
        <w:fldChar w:fldCharType="separate"/>
      </w:r>
      <w:r>
        <w:t>163</w:t>
      </w:r>
      <w:r>
        <w:fldChar w:fldCharType="end"/>
      </w:r>
    </w:p>
    <w:p w14:paraId="2226A1B4" w14:textId="78CAB9EE" w:rsidR="00B42773" w:rsidRDefault="00B42773">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EIS spherical coverage</w:t>
      </w:r>
      <w:r>
        <w:tab/>
      </w:r>
      <w:r>
        <w:fldChar w:fldCharType="begin"/>
      </w:r>
      <w:r>
        <w:instrText xml:space="preserve"> PAGEREF _Toc145916926 \h </w:instrText>
      </w:r>
      <w:r>
        <w:fldChar w:fldCharType="separate"/>
      </w:r>
      <w:r>
        <w:t>163</w:t>
      </w:r>
      <w:r>
        <w:fldChar w:fldCharType="end"/>
      </w:r>
    </w:p>
    <w:p w14:paraId="3F164271" w14:textId="3051F335"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7.3.4.1</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EIS spherical coverage for power class 1</w:t>
      </w:r>
      <w:r>
        <w:tab/>
      </w:r>
      <w:r>
        <w:fldChar w:fldCharType="begin"/>
      </w:r>
      <w:r>
        <w:instrText xml:space="preserve"> PAGEREF _Toc145916927 \h </w:instrText>
      </w:r>
      <w:r>
        <w:fldChar w:fldCharType="separate"/>
      </w:r>
      <w:r>
        <w:t>163</w:t>
      </w:r>
      <w:r>
        <w:fldChar w:fldCharType="end"/>
      </w:r>
    </w:p>
    <w:p w14:paraId="53FFD0E7" w14:textId="0763BD3F"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7.3.4.2</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EIS spherical coverage for power class 2</w:t>
      </w:r>
      <w:r>
        <w:tab/>
      </w:r>
      <w:r>
        <w:fldChar w:fldCharType="begin"/>
      </w:r>
      <w:r>
        <w:instrText xml:space="preserve"> PAGEREF _Toc145916928 \h </w:instrText>
      </w:r>
      <w:r>
        <w:fldChar w:fldCharType="separate"/>
      </w:r>
      <w:r>
        <w:t>163</w:t>
      </w:r>
      <w:r>
        <w:fldChar w:fldCharType="end"/>
      </w:r>
    </w:p>
    <w:p w14:paraId="17FDFE52" w14:textId="3AC93882" w:rsidR="00B42773" w:rsidRDefault="00B42773">
      <w:pPr>
        <w:pStyle w:val="TOC4"/>
        <w:rPr>
          <w:rFonts w:asciiTheme="minorHAnsi" w:eastAsiaTheme="minorEastAsia" w:hAnsiTheme="minorHAnsi" w:cstheme="minorBidi"/>
          <w:kern w:val="2"/>
          <w:sz w:val="22"/>
          <w:szCs w:val="22"/>
          <w:lang w:eastAsia="en-GB"/>
          <w14:ligatures w14:val="standardContextual"/>
        </w:rPr>
      </w:pPr>
      <w:r>
        <w:t>7.3.4.3</w:t>
      </w:r>
      <w:r>
        <w:rPr>
          <w:rFonts w:asciiTheme="minorHAnsi" w:eastAsiaTheme="minorEastAsia" w:hAnsiTheme="minorHAnsi" w:cstheme="minorBidi"/>
          <w:kern w:val="2"/>
          <w:sz w:val="22"/>
          <w:szCs w:val="22"/>
          <w:lang w:eastAsia="en-GB"/>
          <w14:ligatures w14:val="standardContextual"/>
        </w:rPr>
        <w:tab/>
      </w:r>
      <w:r>
        <w:t>EIS spherical coverage for power class 3</w:t>
      </w:r>
      <w:r>
        <w:tab/>
      </w:r>
      <w:r>
        <w:fldChar w:fldCharType="begin"/>
      </w:r>
      <w:r>
        <w:instrText xml:space="preserve"> PAGEREF _Toc145916929 \h </w:instrText>
      </w:r>
      <w:r>
        <w:fldChar w:fldCharType="separate"/>
      </w:r>
      <w:r>
        <w:t>164</w:t>
      </w:r>
      <w:r>
        <w:fldChar w:fldCharType="end"/>
      </w:r>
    </w:p>
    <w:p w14:paraId="06123F73" w14:textId="7296EE39"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7.3.4.4</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EIS spherical coverage for power class 4</w:t>
      </w:r>
      <w:r>
        <w:tab/>
      </w:r>
      <w:r>
        <w:fldChar w:fldCharType="begin"/>
      </w:r>
      <w:r>
        <w:instrText xml:space="preserve"> PAGEREF _Toc145916930 \h </w:instrText>
      </w:r>
      <w:r>
        <w:fldChar w:fldCharType="separate"/>
      </w:r>
      <w:r>
        <w:t>164</w:t>
      </w:r>
      <w:r>
        <w:fldChar w:fldCharType="end"/>
      </w:r>
    </w:p>
    <w:p w14:paraId="0518BFF9" w14:textId="61991DC4"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7.3.4.5</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EIS spherical coverage for power class 5</w:t>
      </w:r>
      <w:r>
        <w:tab/>
      </w:r>
      <w:r>
        <w:fldChar w:fldCharType="begin"/>
      </w:r>
      <w:r>
        <w:instrText xml:space="preserve"> PAGEREF _Toc145916931 \h </w:instrText>
      </w:r>
      <w:r>
        <w:fldChar w:fldCharType="separate"/>
      </w:r>
      <w:r>
        <w:t>165</w:t>
      </w:r>
      <w:r>
        <w:fldChar w:fldCharType="end"/>
      </w:r>
    </w:p>
    <w:p w14:paraId="218978D8" w14:textId="2B02DA3D"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7.3.4.6</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EIS spherical coverage for power class 6</w:t>
      </w:r>
      <w:r>
        <w:tab/>
      </w:r>
      <w:r>
        <w:fldChar w:fldCharType="begin"/>
      </w:r>
      <w:r>
        <w:instrText xml:space="preserve"> PAGEREF _Toc145916932 \h </w:instrText>
      </w:r>
      <w:r>
        <w:fldChar w:fldCharType="separate"/>
      </w:r>
      <w:r>
        <w:t>165</w:t>
      </w:r>
      <w:r>
        <w:fldChar w:fldCharType="end"/>
      </w:r>
    </w:p>
    <w:p w14:paraId="31EDB197" w14:textId="5F02B26B" w:rsidR="00B42773" w:rsidRDefault="00B42773">
      <w:pPr>
        <w:pStyle w:val="TOC4"/>
        <w:rPr>
          <w:rFonts w:asciiTheme="minorHAnsi" w:eastAsiaTheme="minorEastAsia" w:hAnsiTheme="minorHAnsi" w:cstheme="minorBidi"/>
          <w:kern w:val="2"/>
          <w:sz w:val="22"/>
          <w:szCs w:val="22"/>
          <w:lang w:eastAsia="en-GB"/>
          <w14:ligatures w14:val="standardContextual"/>
        </w:rPr>
      </w:pPr>
      <w:r>
        <w:t>7.3.4.7</w:t>
      </w:r>
      <w:r>
        <w:rPr>
          <w:rFonts w:asciiTheme="minorHAnsi" w:eastAsiaTheme="minorEastAsia" w:hAnsiTheme="minorHAnsi" w:cstheme="minorBidi"/>
          <w:kern w:val="2"/>
          <w:sz w:val="22"/>
          <w:szCs w:val="22"/>
          <w:lang w:eastAsia="en-GB"/>
          <w14:ligatures w14:val="standardContextual"/>
        </w:rPr>
        <w:tab/>
      </w:r>
      <w:r>
        <w:t>EIS spherical coverage for power class 7</w:t>
      </w:r>
      <w:r>
        <w:tab/>
      </w:r>
      <w:r>
        <w:fldChar w:fldCharType="begin"/>
      </w:r>
      <w:r>
        <w:instrText xml:space="preserve"> PAGEREF _Toc145916933 \h </w:instrText>
      </w:r>
      <w:r>
        <w:fldChar w:fldCharType="separate"/>
      </w:r>
      <w:r>
        <w:t>165</w:t>
      </w:r>
      <w:r>
        <w:fldChar w:fldCharType="end"/>
      </w:r>
    </w:p>
    <w:p w14:paraId="06C2AD66" w14:textId="7E175C75" w:rsidR="00B42773" w:rsidRDefault="00B42773">
      <w:pPr>
        <w:pStyle w:val="TOC2"/>
        <w:rPr>
          <w:rFonts w:asciiTheme="minorHAnsi" w:eastAsiaTheme="minorEastAsia" w:hAnsiTheme="minorHAnsi" w:cstheme="minorBidi"/>
          <w:kern w:val="2"/>
          <w:sz w:val="22"/>
          <w:szCs w:val="22"/>
          <w:lang w:eastAsia="en-GB"/>
          <w14:ligatures w14:val="standardContextual"/>
        </w:rPr>
      </w:pPr>
      <w:r>
        <w:t>7.3A</w:t>
      </w:r>
      <w:r>
        <w:rPr>
          <w:rFonts w:asciiTheme="minorHAnsi" w:eastAsiaTheme="minorEastAsia" w:hAnsiTheme="minorHAnsi" w:cstheme="minorBidi"/>
          <w:kern w:val="2"/>
          <w:sz w:val="22"/>
          <w:szCs w:val="22"/>
          <w:lang w:eastAsia="en-GB"/>
          <w14:ligatures w14:val="standardContextual"/>
        </w:rPr>
        <w:tab/>
      </w:r>
      <w:r>
        <w:t>Reference sensitivity for DL CA</w:t>
      </w:r>
      <w:r>
        <w:tab/>
      </w:r>
      <w:r>
        <w:fldChar w:fldCharType="begin"/>
      </w:r>
      <w:r>
        <w:instrText xml:space="preserve"> PAGEREF _Toc145916934 \h </w:instrText>
      </w:r>
      <w:r>
        <w:fldChar w:fldCharType="separate"/>
      </w:r>
      <w:r>
        <w:t>166</w:t>
      </w:r>
      <w:r>
        <w:fldChar w:fldCharType="end"/>
      </w:r>
    </w:p>
    <w:p w14:paraId="7582D6BA" w14:textId="51FA0460" w:rsidR="00B42773" w:rsidRDefault="00B42773">
      <w:pPr>
        <w:pStyle w:val="TOC3"/>
        <w:rPr>
          <w:rFonts w:asciiTheme="minorHAnsi" w:eastAsiaTheme="minorEastAsia" w:hAnsiTheme="minorHAnsi" w:cstheme="minorBidi"/>
          <w:kern w:val="2"/>
          <w:sz w:val="22"/>
          <w:szCs w:val="22"/>
          <w:lang w:eastAsia="en-GB"/>
          <w14:ligatures w14:val="standardContextual"/>
        </w:rPr>
      </w:pPr>
      <w:r>
        <w:t>7.3A.1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_Toc145916935 \h </w:instrText>
      </w:r>
      <w:r>
        <w:fldChar w:fldCharType="separate"/>
      </w:r>
      <w:r>
        <w:t>166</w:t>
      </w:r>
      <w:r>
        <w:fldChar w:fldCharType="end"/>
      </w:r>
    </w:p>
    <w:p w14:paraId="37749202" w14:textId="7E209875" w:rsidR="00B42773" w:rsidRDefault="00B42773">
      <w:pPr>
        <w:pStyle w:val="TOC3"/>
        <w:rPr>
          <w:rFonts w:asciiTheme="minorHAnsi" w:eastAsiaTheme="minorEastAsia" w:hAnsiTheme="minorHAnsi" w:cstheme="minorBidi"/>
          <w:kern w:val="2"/>
          <w:sz w:val="22"/>
          <w:szCs w:val="22"/>
          <w:lang w:eastAsia="en-GB"/>
          <w14:ligatures w14:val="standardContextual"/>
        </w:rPr>
      </w:pPr>
      <w:r>
        <w:t>7.3A.2</w:t>
      </w:r>
      <w:r>
        <w:rPr>
          <w:rFonts w:asciiTheme="minorHAnsi" w:eastAsiaTheme="minorEastAsia" w:hAnsiTheme="minorHAnsi" w:cstheme="minorBidi"/>
          <w:kern w:val="2"/>
          <w:sz w:val="22"/>
          <w:szCs w:val="22"/>
          <w:lang w:eastAsia="en-GB"/>
          <w14:ligatures w14:val="standardContextual"/>
        </w:rPr>
        <w:tab/>
      </w:r>
      <w:r>
        <w:t>Reference sensitivity power level for CA</w:t>
      </w:r>
      <w:r>
        <w:tab/>
      </w:r>
      <w:r>
        <w:fldChar w:fldCharType="begin"/>
      </w:r>
      <w:r>
        <w:instrText xml:space="preserve"> PAGEREF _Toc145916936 \h </w:instrText>
      </w:r>
      <w:r>
        <w:fldChar w:fldCharType="separate"/>
      </w:r>
      <w:r>
        <w:t>166</w:t>
      </w:r>
      <w:r>
        <w:fldChar w:fldCharType="end"/>
      </w:r>
    </w:p>
    <w:p w14:paraId="0E123B0F" w14:textId="795C6539" w:rsidR="00B42773" w:rsidRDefault="00B42773">
      <w:pPr>
        <w:pStyle w:val="TOC4"/>
        <w:rPr>
          <w:rFonts w:asciiTheme="minorHAnsi" w:eastAsiaTheme="minorEastAsia" w:hAnsiTheme="minorHAnsi" w:cstheme="minorBidi"/>
          <w:kern w:val="2"/>
          <w:sz w:val="22"/>
          <w:szCs w:val="22"/>
          <w:lang w:eastAsia="en-GB"/>
          <w14:ligatures w14:val="standardContextual"/>
        </w:rPr>
      </w:pPr>
      <w:r>
        <w:t>7.3A.2.1</w:t>
      </w:r>
      <w:r>
        <w:rPr>
          <w:rFonts w:asciiTheme="minorHAnsi" w:eastAsiaTheme="minorEastAsia" w:hAnsiTheme="minorHAnsi" w:cstheme="minorBidi"/>
          <w:kern w:val="2"/>
          <w:sz w:val="22"/>
          <w:szCs w:val="22"/>
          <w:lang w:eastAsia="en-GB"/>
          <w14:ligatures w14:val="standardContextual"/>
        </w:rPr>
        <w:tab/>
      </w:r>
      <w:r>
        <w:t>Intra-band contiguous CA</w:t>
      </w:r>
      <w:r>
        <w:tab/>
      </w:r>
      <w:r>
        <w:fldChar w:fldCharType="begin"/>
      </w:r>
      <w:r>
        <w:instrText xml:space="preserve"> PAGEREF _Toc145916937 \h </w:instrText>
      </w:r>
      <w:r>
        <w:fldChar w:fldCharType="separate"/>
      </w:r>
      <w:r>
        <w:t>166</w:t>
      </w:r>
      <w:r>
        <w:fldChar w:fldCharType="end"/>
      </w:r>
    </w:p>
    <w:p w14:paraId="6C706A3D" w14:textId="503E314C"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7.3A.2.3</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Inter-band CA</w:t>
      </w:r>
      <w:r>
        <w:tab/>
      </w:r>
      <w:r>
        <w:fldChar w:fldCharType="begin"/>
      </w:r>
      <w:r>
        <w:instrText xml:space="preserve"> PAGEREF _Toc145916938 \h </w:instrText>
      </w:r>
      <w:r>
        <w:fldChar w:fldCharType="separate"/>
      </w:r>
      <w:r>
        <w:t>167</w:t>
      </w:r>
      <w:r>
        <w:fldChar w:fldCharType="end"/>
      </w:r>
    </w:p>
    <w:p w14:paraId="2FA8A46A" w14:textId="54884B32" w:rsidR="00B42773" w:rsidRDefault="00B42773">
      <w:pPr>
        <w:pStyle w:val="TOC3"/>
        <w:rPr>
          <w:rFonts w:asciiTheme="minorHAnsi" w:eastAsiaTheme="minorEastAsia" w:hAnsiTheme="minorHAnsi" w:cstheme="minorBidi"/>
          <w:kern w:val="2"/>
          <w:sz w:val="22"/>
          <w:szCs w:val="22"/>
          <w:lang w:eastAsia="en-GB"/>
          <w14:ligatures w14:val="standardContextual"/>
        </w:rPr>
      </w:pPr>
      <w:r>
        <w:t>7.3A.3</w:t>
      </w:r>
      <w:r>
        <w:rPr>
          <w:rFonts w:asciiTheme="minorHAnsi" w:eastAsiaTheme="minorEastAsia" w:hAnsiTheme="minorHAnsi" w:cstheme="minorBidi"/>
          <w:kern w:val="2"/>
          <w:sz w:val="22"/>
          <w:szCs w:val="22"/>
          <w:lang w:eastAsia="en-GB"/>
          <w14:ligatures w14:val="standardContextual"/>
        </w:rPr>
        <w:tab/>
      </w:r>
      <w:r>
        <w:t>EIS spherical coverage for DL CA</w:t>
      </w:r>
      <w:r>
        <w:tab/>
      </w:r>
      <w:r>
        <w:fldChar w:fldCharType="begin"/>
      </w:r>
      <w:r>
        <w:instrText xml:space="preserve"> PAGEREF _Toc145916939 \h </w:instrText>
      </w:r>
      <w:r>
        <w:fldChar w:fldCharType="separate"/>
      </w:r>
      <w:r>
        <w:t>167</w:t>
      </w:r>
      <w:r>
        <w:fldChar w:fldCharType="end"/>
      </w:r>
    </w:p>
    <w:p w14:paraId="73B852E4" w14:textId="008212A7"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lang w:val="en-US"/>
        </w:rPr>
        <w:t>7.3A.3.1</w:t>
      </w:r>
      <w:r>
        <w:rPr>
          <w:rFonts w:asciiTheme="minorHAnsi" w:eastAsiaTheme="minorEastAsia" w:hAnsiTheme="minorHAnsi" w:cstheme="minorBidi"/>
          <w:kern w:val="2"/>
          <w:sz w:val="22"/>
          <w:szCs w:val="22"/>
          <w:lang w:eastAsia="en-GB"/>
          <w14:ligatures w14:val="standardContextual"/>
        </w:rPr>
        <w:tab/>
      </w:r>
      <w:r w:rsidRPr="00C532E2">
        <w:rPr>
          <w:lang w:val="en-US"/>
        </w:rPr>
        <w:t>Void</w:t>
      </w:r>
      <w:r>
        <w:tab/>
      </w:r>
      <w:r>
        <w:fldChar w:fldCharType="begin"/>
      </w:r>
      <w:r>
        <w:instrText xml:space="preserve"> PAGEREF _Toc145916940 \h </w:instrText>
      </w:r>
      <w:r>
        <w:fldChar w:fldCharType="separate"/>
      </w:r>
      <w:r>
        <w:t>167</w:t>
      </w:r>
      <w:r>
        <w:fldChar w:fldCharType="end"/>
      </w:r>
    </w:p>
    <w:p w14:paraId="0150F39C" w14:textId="0E48A24D"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lang w:val="en-US"/>
        </w:rPr>
        <w:t>7.3A.3.2</w:t>
      </w:r>
      <w:r>
        <w:rPr>
          <w:rFonts w:asciiTheme="minorHAnsi" w:eastAsiaTheme="minorEastAsia" w:hAnsiTheme="minorHAnsi" w:cstheme="minorBidi"/>
          <w:kern w:val="2"/>
          <w:sz w:val="22"/>
          <w:szCs w:val="22"/>
          <w:lang w:eastAsia="en-GB"/>
          <w14:ligatures w14:val="standardContextual"/>
        </w:rPr>
        <w:tab/>
      </w:r>
      <w:r w:rsidRPr="00C532E2">
        <w:rPr>
          <w:lang w:val="en-US"/>
        </w:rPr>
        <w:t>Void</w:t>
      </w:r>
      <w:r>
        <w:tab/>
      </w:r>
      <w:r>
        <w:fldChar w:fldCharType="begin"/>
      </w:r>
      <w:r>
        <w:instrText xml:space="preserve"> PAGEREF _Toc145916941 \h </w:instrText>
      </w:r>
      <w:r>
        <w:fldChar w:fldCharType="separate"/>
      </w:r>
      <w:r>
        <w:t>167</w:t>
      </w:r>
      <w:r>
        <w:fldChar w:fldCharType="end"/>
      </w:r>
    </w:p>
    <w:p w14:paraId="199E680A" w14:textId="365F1BF5"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lang w:val="en-US"/>
        </w:rPr>
        <w:t>7.3A.3.3</w:t>
      </w:r>
      <w:r>
        <w:rPr>
          <w:rFonts w:asciiTheme="minorHAnsi" w:eastAsiaTheme="minorEastAsia" w:hAnsiTheme="minorHAnsi" w:cstheme="minorBidi"/>
          <w:kern w:val="2"/>
          <w:sz w:val="22"/>
          <w:szCs w:val="22"/>
          <w:lang w:eastAsia="en-GB"/>
          <w14:ligatures w14:val="standardContextual"/>
        </w:rPr>
        <w:tab/>
      </w:r>
      <w:r>
        <w:t>EIS spherical coverage for inter-band CA</w:t>
      </w:r>
      <w:r>
        <w:tab/>
      </w:r>
      <w:r>
        <w:fldChar w:fldCharType="begin"/>
      </w:r>
      <w:r>
        <w:instrText xml:space="preserve"> PAGEREF _Toc145916942 \h </w:instrText>
      </w:r>
      <w:r>
        <w:fldChar w:fldCharType="separate"/>
      </w:r>
      <w:r>
        <w:t>167</w:t>
      </w:r>
      <w:r>
        <w:fldChar w:fldCharType="end"/>
      </w:r>
    </w:p>
    <w:p w14:paraId="6D09FC3B" w14:textId="274DD265" w:rsidR="00B42773" w:rsidRDefault="00B42773">
      <w:pPr>
        <w:pStyle w:val="TOC2"/>
        <w:rPr>
          <w:rFonts w:asciiTheme="minorHAnsi" w:eastAsiaTheme="minorEastAsia" w:hAnsiTheme="minorHAnsi" w:cstheme="minorBidi"/>
          <w:kern w:val="2"/>
          <w:sz w:val="22"/>
          <w:szCs w:val="22"/>
          <w:lang w:eastAsia="en-GB"/>
          <w14:ligatures w14:val="standardContextual"/>
        </w:rPr>
      </w:pPr>
      <w:r>
        <w:t>7.3D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_Toc145916943 \h </w:instrText>
      </w:r>
      <w:r>
        <w:fldChar w:fldCharType="separate"/>
      </w:r>
      <w:r>
        <w:t>168</w:t>
      </w:r>
      <w:r>
        <w:fldChar w:fldCharType="end"/>
      </w:r>
    </w:p>
    <w:p w14:paraId="331E5C68" w14:textId="3F7700CE" w:rsidR="00B42773" w:rsidRDefault="00B42773">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Maximum input level</w:t>
      </w:r>
      <w:r>
        <w:tab/>
      </w:r>
      <w:r>
        <w:fldChar w:fldCharType="begin"/>
      </w:r>
      <w:r>
        <w:instrText xml:space="preserve"> PAGEREF _Toc145916944 \h </w:instrText>
      </w:r>
      <w:r>
        <w:fldChar w:fldCharType="separate"/>
      </w:r>
      <w:r>
        <w:t>168</w:t>
      </w:r>
      <w:r>
        <w:fldChar w:fldCharType="end"/>
      </w:r>
    </w:p>
    <w:p w14:paraId="2ECBD27B" w14:textId="6586BFE1" w:rsidR="00B42773" w:rsidRDefault="00B42773">
      <w:pPr>
        <w:pStyle w:val="TOC2"/>
        <w:rPr>
          <w:rFonts w:asciiTheme="minorHAnsi" w:eastAsiaTheme="minorEastAsia" w:hAnsiTheme="minorHAnsi" w:cstheme="minorBidi"/>
          <w:kern w:val="2"/>
          <w:sz w:val="22"/>
          <w:szCs w:val="22"/>
          <w:lang w:eastAsia="en-GB"/>
          <w14:ligatures w14:val="standardContextual"/>
        </w:rPr>
      </w:pPr>
      <w:r>
        <w:t>7.4A</w:t>
      </w:r>
      <w:r>
        <w:rPr>
          <w:rFonts w:asciiTheme="minorHAnsi" w:eastAsiaTheme="minorEastAsia" w:hAnsiTheme="minorHAnsi" w:cstheme="minorBidi"/>
          <w:kern w:val="2"/>
          <w:sz w:val="22"/>
          <w:szCs w:val="22"/>
          <w:lang w:eastAsia="en-GB"/>
          <w14:ligatures w14:val="standardContextual"/>
        </w:rPr>
        <w:tab/>
      </w:r>
      <w:r>
        <w:t>Maximum input level for DL CA</w:t>
      </w:r>
      <w:r>
        <w:tab/>
      </w:r>
      <w:r>
        <w:fldChar w:fldCharType="begin"/>
      </w:r>
      <w:r>
        <w:instrText xml:space="preserve"> PAGEREF _Toc145916945 \h </w:instrText>
      </w:r>
      <w:r>
        <w:fldChar w:fldCharType="separate"/>
      </w:r>
      <w:r>
        <w:t>169</w:t>
      </w:r>
      <w:r>
        <w:fldChar w:fldCharType="end"/>
      </w:r>
    </w:p>
    <w:p w14:paraId="5C568436" w14:textId="5BA51F0A" w:rsidR="00B42773" w:rsidRDefault="00B42773">
      <w:pPr>
        <w:pStyle w:val="TOC3"/>
        <w:rPr>
          <w:rFonts w:asciiTheme="minorHAnsi" w:eastAsiaTheme="minorEastAsia" w:hAnsiTheme="minorHAnsi" w:cstheme="minorBidi"/>
          <w:kern w:val="2"/>
          <w:sz w:val="22"/>
          <w:szCs w:val="22"/>
          <w:lang w:eastAsia="en-GB"/>
          <w14:ligatures w14:val="standardContextual"/>
        </w:rPr>
      </w:pPr>
      <w:r>
        <w:rPr>
          <w:lang w:eastAsia="en-GB"/>
        </w:rPr>
        <w:t>7.4A.1</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contiguous CA</w:t>
      </w:r>
      <w:r>
        <w:tab/>
      </w:r>
      <w:r>
        <w:fldChar w:fldCharType="begin"/>
      </w:r>
      <w:r>
        <w:instrText xml:space="preserve"> PAGEREF _Toc145916946 \h </w:instrText>
      </w:r>
      <w:r>
        <w:fldChar w:fldCharType="separate"/>
      </w:r>
      <w:r>
        <w:t>169</w:t>
      </w:r>
      <w:r>
        <w:fldChar w:fldCharType="end"/>
      </w:r>
    </w:p>
    <w:p w14:paraId="7E1AE90D" w14:textId="0FE7EC8F" w:rsidR="00B42773" w:rsidRDefault="00B42773">
      <w:pPr>
        <w:pStyle w:val="TOC3"/>
        <w:rPr>
          <w:rFonts w:asciiTheme="minorHAnsi" w:eastAsiaTheme="minorEastAsia" w:hAnsiTheme="minorHAnsi" w:cstheme="minorBidi"/>
          <w:kern w:val="2"/>
          <w:sz w:val="22"/>
          <w:szCs w:val="22"/>
          <w:lang w:eastAsia="en-GB"/>
          <w14:ligatures w14:val="standardContextual"/>
        </w:rPr>
      </w:pPr>
      <w:r>
        <w:rPr>
          <w:lang w:eastAsia="en-GB"/>
        </w:rPr>
        <w:t>7.4A.2</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non-contiguous CA</w:t>
      </w:r>
      <w:r>
        <w:tab/>
      </w:r>
      <w:r>
        <w:fldChar w:fldCharType="begin"/>
      </w:r>
      <w:r>
        <w:instrText xml:space="preserve"> PAGEREF _Toc145916947 \h </w:instrText>
      </w:r>
      <w:r>
        <w:fldChar w:fldCharType="separate"/>
      </w:r>
      <w:r>
        <w:t>169</w:t>
      </w:r>
      <w:r>
        <w:fldChar w:fldCharType="end"/>
      </w:r>
    </w:p>
    <w:p w14:paraId="696B84F7" w14:textId="403BE9C5" w:rsidR="00B42773" w:rsidRDefault="00B42773">
      <w:pPr>
        <w:pStyle w:val="TOC3"/>
        <w:rPr>
          <w:rFonts w:asciiTheme="minorHAnsi" w:eastAsiaTheme="minorEastAsia" w:hAnsiTheme="minorHAnsi" w:cstheme="minorBidi"/>
          <w:kern w:val="2"/>
          <w:sz w:val="22"/>
          <w:szCs w:val="22"/>
          <w:lang w:eastAsia="en-GB"/>
          <w14:ligatures w14:val="standardContextual"/>
        </w:rPr>
      </w:pPr>
      <w:r>
        <w:rPr>
          <w:lang w:eastAsia="en-GB"/>
        </w:rPr>
        <w:t>7.4A.3</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Inter-band CA</w:t>
      </w:r>
      <w:r>
        <w:tab/>
      </w:r>
      <w:r>
        <w:fldChar w:fldCharType="begin"/>
      </w:r>
      <w:r>
        <w:instrText xml:space="preserve"> PAGEREF _Toc145916948 \h </w:instrText>
      </w:r>
      <w:r>
        <w:fldChar w:fldCharType="separate"/>
      </w:r>
      <w:r>
        <w:t>169</w:t>
      </w:r>
      <w:r>
        <w:fldChar w:fldCharType="end"/>
      </w:r>
    </w:p>
    <w:p w14:paraId="5CD8F1A3" w14:textId="2631DC0A" w:rsidR="00B42773" w:rsidRDefault="00B42773">
      <w:pPr>
        <w:pStyle w:val="TOC2"/>
        <w:rPr>
          <w:rFonts w:asciiTheme="minorHAnsi" w:eastAsiaTheme="minorEastAsia" w:hAnsiTheme="minorHAnsi" w:cstheme="minorBidi"/>
          <w:kern w:val="2"/>
          <w:sz w:val="22"/>
          <w:szCs w:val="22"/>
          <w:lang w:eastAsia="en-GB"/>
          <w14:ligatures w14:val="standardContextual"/>
        </w:rPr>
      </w:pPr>
      <w:r>
        <w:t>7.4D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_Toc145916949 \h </w:instrText>
      </w:r>
      <w:r>
        <w:fldChar w:fldCharType="separate"/>
      </w:r>
      <w:r>
        <w:t>169</w:t>
      </w:r>
      <w:r>
        <w:fldChar w:fldCharType="end"/>
      </w:r>
    </w:p>
    <w:p w14:paraId="09BAE85D" w14:textId="149E3867" w:rsidR="00B42773" w:rsidRDefault="00B42773">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Adjacent channel selectivity</w:t>
      </w:r>
      <w:r>
        <w:tab/>
      </w:r>
      <w:r>
        <w:fldChar w:fldCharType="begin"/>
      </w:r>
      <w:r>
        <w:instrText xml:space="preserve"> PAGEREF _Toc145916950 \h </w:instrText>
      </w:r>
      <w:r>
        <w:fldChar w:fldCharType="separate"/>
      </w:r>
      <w:r>
        <w:t>169</w:t>
      </w:r>
      <w:r>
        <w:fldChar w:fldCharType="end"/>
      </w:r>
    </w:p>
    <w:p w14:paraId="6270EBB5" w14:textId="3232B530" w:rsidR="00B42773" w:rsidRDefault="00B42773">
      <w:pPr>
        <w:pStyle w:val="TOC2"/>
        <w:rPr>
          <w:rFonts w:asciiTheme="minorHAnsi" w:eastAsiaTheme="minorEastAsia" w:hAnsiTheme="minorHAnsi" w:cstheme="minorBidi"/>
          <w:kern w:val="2"/>
          <w:sz w:val="22"/>
          <w:szCs w:val="22"/>
          <w:lang w:eastAsia="en-GB"/>
          <w14:ligatures w14:val="standardContextual"/>
        </w:rPr>
      </w:pPr>
      <w:r>
        <w:t>7.5A</w:t>
      </w:r>
      <w:r>
        <w:rPr>
          <w:rFonts w:asciiTheme="minorHAnsi" w:eastAsiaTheme="minorEastAsia" w:hAnsiTheme="minorHAnsi" w:cstheme="minorBidi"/>
          <w:kern w:val="2"/>
          <w:sz w:val="22"/>
          <w:szCs w:val="22"/>
          <w:lang w:eastAsia="en-GB"/>
          <w14:ligatures w14:val="standardContextual"/>
        </w:rPr>
        <w:tab/>
      </w:r>
      <w:r>
        <w:t>Adjacent channel selectivity for DL CA</w:t>
      </w:r>
      <w:r>
        <w:tab/>
      </w:r>
      <w:r>
        <w:fldChar w:fldCharType="begin"/>
      </w:r>
      <w:r>
        <w:instrText xml:space="preserve"> PAGEREF _Toc145916951 \h </w:instrText>
      </w:r>
      <w:r>
        <w:fldChar w:fldCharType="separate"/>
      </w:r>
      <w:r>
        <w:t>171</w:t>
      </w:r>
      <w:r>
        <w:fldChar w:fldCharType="end"/>
      </w:r>
    </w:p>
    <w:p w14:paraId="210F7A3D" w14:textId="20844FF8" w:rsidR="00B42773" w:rsidRDefault="00B42773">
      <w:pPr>
        <w:pStyle w:val="TOC3"/>
        <w:rPr>
          <w:rFonts w:asciiTheme="minorHAnsi" w:eastAsiaTheme="minorEastAsia" w:hAnsiTheme="minorHAnsi" w:cstheme="minorBidi"/>
          <w:kern w:val="2"/>
          <w:sz w:val="22"/>
          <w:szCs w:val="22"/>
          <w:lang w:eastAsia="en-GB"/>
          <w14:ligatures w14:val="standardContextual"/>
        </w:rPr>
      </w:pPr>
      <w:r>
        <w:rPr>
          <w:lang w:eastAsia="en-GB"/>
        </w:rPr>
        <w:t>7.5A.1</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contiguous CA</w:t>
      </w:r>
      <w:r>
        <w:tab/>
      </w:r>
      <w:r>
        <w:fldChar w:fldCharType="begin"/>
      </w:r>
      <w:r>
        <w:instrText xml:space="preserve"> PAGEREF _Toc145916952 \h </w:instrText>
      </w:r>
      <w:r>
        <w:fldChar w:fldCharType="separate"/>
      </w:r>
      <w:r>
        <w:t>171</w:t>
      </w:r>
      <w:r>
        <w:fldChar w:fldCharType="end"/>
      </w:r>
    </w:p>
    <w:p w14:paraId="69D136D2" w14:textId="476E8230" w:rsidR="00B42773" w:rsidRDefault="00B42773">
      <w:pPr>
        <w:pStyle w:val="TOC3"/>
        <w:rPr>
          <w:rFonts w:asciiTheme="minorHAnsi" w:eastAsiaTheme="minorEastAsia" w:hAnsiTheme="minorHAnsi" w:cstheme="minorBidi"/>
          <w:kern w:val="2"/>
          <w:sz w:val="22"/>
          <w:szCs w:val="22"/>
          <w:lang w:eastAsia="en-GB"/>
          <w14:ligatures w14:val="standardContextual"/>
        </w:rPr>
      </w:pPr>
      <w:r>
        <w:rPr>
          <w:lang w:eastAsia="en-GB"/>
        </w:rPr>
        <w:t>7.5A.2</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non-contiguous CA</w:t>
      </w:r>
      <w:r>
        <w:tab/>
      </w:r>
      <w:r>
        <w:fldChar w:fldCharType="begin"/>
      </w:r>
      <w:r>
        <w:instrText xml:space="preserve"> PAGEREF _Toc145916953 \h </w:instrText>
      </w:r>
      <w:r>
        <w:fldChar w:fldCharType="separate"/>
      </w:r>
      <w:r>
        <w:t>173</w:t>
      </w:r>
      <w:r>
        <w:fldChar w:fldCharType="end"/>
      </w:r>
    </w:p>
    <w:p w14:paraId="1A310D21" w14:textId="3279FB13" w:rsidR="00B42773" w:rsidRDefault="00B42773">
      <w:pPr>
        <w:pStyle w:val="TOC3"/>
        <w:rPr>
          <w:rFonts w:asciiTheme="minorHAnsi" w:eastAsiaTheme="minorEastAsia" w:hAnsiTheme="minorHAnsi" w:cstheme="minorBidi"/>
          <w:kern w:val="2"/>
          <w:sz w:val="22"/>
          <w:szCs w:val="22"/>
          <w:lang w:eastAsia="en-GB"/>
          <w14:ligatures w14:val="standardContextual"/>
        </w:rPr>
      </w:pPr>
      <w:r>
        <w:rPr>
          <w:lang w:eastAsia="en-GB"/>
        </w:rPr>
        <w:t>7.5A.3</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Inter-band CA</w:t>
      </w:r>
      <w:r>
        <w:tab/>
      </w:r>
      <w:r>
        <w:fldChar w:fldCharType="begin"/>
      </w:r>
      <w:r>
        <w:instrText xml:space="preserve"> PAGEREF _Toc145916954 \h </w:instrText>
      </w:r>
      <w:r>
        <w:fldChar w:fldCharType="separate"/>
      </w:r>
      <w:r>
        <w:t>173</w:t>
      </w:r>
      <w:r>
        <w:fldChar w:fldCharType="end"/>
      </w:r>
    </w:p>
    <w:p w14:paraId="66D1619C" w14:textId="7AFA8B39" w:rsidR="00B42773" w:rsidRDefault="00B42773">
      <w:pPr>
        <w:pStyle w:val="TOC2"/>
        <w:rPr>
          <w:rFonts w:asciiTheme="minorHAnsi" w:eastAsiaTheme="minorEastAsia" w:hAnsiTheme="minorHAnsi" w:cstheme="minorBidi"/>
          <w:kern w:val="2"/>
          <w:sz w:val="22"/>
          <w:szCs w:val="22"/>
          <w:lang w:eastAsia="en-GB"/>
          <w14:ligatures w14:val="standardContextual"/>
        </w:rPr>
      </w:pPr>
      <w:r>
        <w:t>7.5D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_Toc145916955 \h </w:instrText>
      </w:r>
      <w:r>
        <w:fldChar w:fldCharType="separate"/>
      </w:r>
      <w:r>
        <w:t>173</w:t>
      </w:r>
      <w:r>
        <w:fldChar w:fldCharType="end"/>
      </w:r>
    </w:p>
    <w:p w14:paraId="099A8779" w14:textId="04237F94" w:rsidR="00B42773" w:rsidRDefault="00B42773">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Blocking characteristics</w:t>
      </w:r>
      <w:r>
        <w:tab/>
      </w:r>
      <w:r>
        <w:fldChar w:fldCharType="begin"/>
      </w:r>
      <w:r>
        <w:instrText xml:space="preserve"> PAGEREF _Toc145916956 \h </w:instrText>
      </w:r>
      <w:r>
        <w:fldChar w:fldCharType="separate"/>
      </w:r>
      <w:r>
        <w:t>173</w:t>
      </w:r>
      <w:r>
        <w:fldChar w:fldCharType="end"/>
      </w:r>
    </w:p>
    <w:p w14:paraId="084BF2B8" w14:textId="52009F69" w:rsidR="00B42773" w:rsidRDefault="00B42773">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_Toc145916957 \h </w:instrText>
      </w:r>
      <w:r>
        <w:fldChar w:fldCharType="separate"/>
      </w:r>
      <w:r>
        <w:t>173</w:t>
      </w:r>
      <w:r>
        <w:fldChar w:fldCharType="end"/>
      </w:r>
    </w:p>
    <w:p w14:paraId="64AB3470" w14:textId="5B10F924" w:rsidR="00B42773" w:rsidRDefault="00B42773">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_Toc145916958 \h </w:instrText>
      </w:r>
      <w:r>
        <w:fldChar w:fldCharType="separate"/>
      </w:r>
      <w:r>
        <w:t>174</w:t>
      </w:r>
      <w:r>
        <w:fldChar w:fldCharType="end"/>
      </w:r>
    </w:p>
    <w:p w14:paraId="1707A45A" w14:textId="73BF1D42" w:rsidR="00B42773" w:rsidRDefault="00B42773">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_Toc145916959 \h </w:instrText>
      </w:r>
      <w:r>
        <w:fldChar w:fldCharType="separate"/>
      </w:r>
      <w:r>
        <w:t>175</w:t>
      </w:r>
      <w:r>
        <w:fldChar w:fldCharType="end"/>
      </w:r>
    </w:p>
    <w:p w14:paraId="1B38C73F" w14:textId="18C3E41A" w:rsidR="00B42773" w:rsidRDefault="00B42773">
      <w:pPr>
        <w:pStyle w:val="TOC2"/>
        <w:rPr>
          <w:rFonts w:asciiTheme="minorHAnsi" w:eastAsiaTheme="minorEastAsia" w:hAnsiTheme="minorHAnsi" w:cstheme="minorBidi"/>
          <w:kern w:val="2"/>
          <w:sz w:val="22"/>
          <w:szCs w:val="22"/>
          <w:lang w:eastAsia="en-GB"/>
          <w14:ligatures w14:val="standardContextual"/>
        </w:rPr>
      </w:pPr>
      <w:r>
        <w:t>7.6A</w:t>
      </w:r>
      <w:r>
        <w:rPr>
          <w:rFonts w:asciiTheme="minorHAnsi" w:eastAsiaTheme="minorEastAsia" w:hAnsiTheme="minorHAnsi" w:cstheme="minorBidi"/>
          <w:kern w:val="2"/>
          <w:sz w:val="22"/>
          <w:szCs w:val="22"/>
          <w:lang w:eastAsia="en-GB"/>
          <w14:ligatures w14:val="standardContextual"/>
        </w:rPr>
        <w:tab/>
      </w:r>
      <w:r>
        <w:t>Blocking characteristics for DL CA</w:t>
      </w:r>
      <w:r>
        <w:tab/>
      </w:r>
      <w:r>
        <w:fldChar w:fldCharType="begin"/>
      </w:r>
      <w:r>
        <w:instrText xml:space="preserve"> PAGEREF _Toc145916960 \h </w:instrText>
      </w:r>
      <w:r>
        <w:fldChar w:fldCharType="separate"/>
      </w:r>
      <w:r>
        <w:t>175</w:t>
      </w:r>
      <w:r>
        <w:fldChar w:fldCharType="end"/>
      </w:r>
    </w:p>
    <w:p w14:paraId="6C40785A" w14:textId="7CCA4E2B" w:rsidR="00B42773" w:rsidRDefault="00B42773">
      <w:pPr>
        <w:pStyle w:val="TOC3"/>
        <w:rPr>
          <w:rFonts w:asciiTheme="minorHAnsi" w:eastAsiaTheme="minorEastAsia" w:hAnsiTheme="minorHAnsi" w:cstheme="minorBidi"/>
          <w:kern w:val="2"/>
          <w:sz w:val="22"/>
          <w:szCs w:val="22"/>
          <w:lang w:eastAsia="en-GB"/>
          <w14:ligatures w14:val="standardContextual"/>
        </w:rPr>
      </w:pPr>
      <w:r>
        <w:t>7.6A.1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_Toc145916961 \h </w:instrText>
      </w:r>
      <w:r>
        <w:fldChar w:fldCharType="separate"/>
      </w:r>
      <w:r>
        <w:t>175</w:t>
      </w:r>
      <w:r>
        <w:fldChar w:fldCharType="end"/>
      </w:r>
    </w:p>
    <w:p w14:paraId="005604F1" w14:textId="00D01B91" w:rsidR="00B42773" w:rsidRDefault="00B42773">
      <w:pPr>
        <w:pStyle w:val="TOC3"/>
        <w:rPr>
          <w:rFonts w:asciiTheme="minorHAnsi" w:eastAsiaTheme="minorEastAsia" w:hAnsiTheme="minorHAnsi" w:cstheme="minorBidi"/>
          <w:kern w:val="2"/>
          <w:sz w:val="22"/>
          <w:szCs w:val="22"/>
          <w:lang w:eastAsia="en-GB"/>
          <w14:ligatures w14:val="standardContextual"/>
        </w:rPr>
      </w:pPr>
      <w:r>
        <w:t>7.6A.2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_Toc145916962 \h </w:instrText>
      </w:r>
      <w:r>
        <w:fldChar w:fldCharType="separate"/>
      </w:r>
      <w:r>
        <w:t>175</w:t>
      </w:r>
      <w:r>
        <w:fldChar w:fldCharType="end"/>
      </w:r>
    </w:p>
    <w:p w14:paraId="7F0848EB" w14:textId="68E0C083" w:rsidR="00B42773" w:rsidRDefault="00B42773">
      <w:pPr>
        <w:pStyle w:val="TOC4"/>
        <w:rPr>
          <w:rFonts w:asciiTheme="minorHAnsi" w:eastAsiaTheme="minorEastAsia" w:hAnsiTheme="minorHAnsi" w:cstheme="minorBidi"/>
          <w:kern w:val="2"/>
          <w:sz w:val="22"/>
          <w:szCs w:val="22"/>
          <w:lang w:eastAsia="en-GB"/>
          <w14:ligatures w14:val="standardContextual"/>
        </w:rPr>
      </w:pPr>
      <w:r>
        <w:t>7.6A.2.2</w:t>
      </w:r>
      <w:r>
        <w:rPr>
          <w:rFonts w:asciiTheme="minorHAnsi" w:eastAsiaTheme="minorEastAsia" w:hAnsiTheme="minorHAnsi" w:cstheme="minorBidi"/>
          <w:kern w:val="2"/>
          <w:sz w:val="22"/>
          <w:szCs w:val="22"/>
          <w:lang w:eastAsia="en-GB"/>
          <w14:ligatures w14:val="standardContextual"/>
        </w:rPr>
        <w:tab/>
      </w:r>
      <w:r>
        <w:t>In-band blocking for Intra-band non-contiguous CA</w:t>
      </w:r>
      <w:r>
        <w:tab/>
      </w:r>
      <w:r>
        <w:fldChar w:fldCharType="begin"/>
      </w:r>
      <w:r>
        <w:instrText xml:space="preserve"> PAGEREF _Toc145916963 \h </w:instrText>
      </w:r>
      <w:r>
        <w:fldChar w:fldCharType="separate"/>
      </w:r>
      <w:r>
        <w:t>175</w:t>
      </w:r>
      <w:r>
        <w:fldChar w:fldCharType="end"/>
      </w:r>
    </w:p>
    <w:p w14:paraId="7BE2687D" w14:textId="18EBD0DB" w:rsidR="00B42773" w:rsidRDefault="00B42773">
      <w:pPr>
        <w:pStyle w:val="TOC4"/>
        <w:rPr>
          <w:rFonts w:asciiTheme="minorHAnsi" w:eastAsiaTheme="minorEastAsia" w:hAnsiTheme="minorHAnsi" w:cstheme="minorBidi"/>
          <w:kern w:val="2"/>
          <w:sz w:val="22"/>
          <w:szCs w:val="22"/>
          <w:lang w:eastAsia="en-GB"/>
          <w14:ligatures w14:val="standardContextual"/>
        </w:rPr>
      </w:pPr>
      <w:r>
        <w:t>7.6A.2.3</w:t>
      </w:r>
      <w:r>
        <w:rPr>
          <w:rFonts w:asciiTheme="minorHAnsi" w:eastAsiaTheme="minorEastAsia" w:hAnsiTheme="minorHAnsi" w:cstheme="minorBidi"/>
          <w:kern w:val="2"/>
          <w:sz w:val="22"/>
          <w:szCs w:val="22"/>
          <w:lang w:eastAsia="en-GB"/>
          <w14:ligatures w14:val="standardContextual"/>
        </w:rPr>
        <w:tab/>
      </w:r>
      <w:r>
        <w:t>In-band blocking for Inter-band CA</w:t>
      </w:r>
      <w:r>
        <w:tab/>
      </w:r>
      <w:r>
        <w:fldChar w:fldCharType="begin"/>
      </w:r>
      <w:r>
        <w:instrText xml:space="preserve"> PAGEREF _Toc145916964 \h </w:instrText>
      </w:r>
      <w:r>
        <w:fldChar w:fldCharType="separate"/>
      </w:r>
      <w:r>
        <w:t>176</w:t>
      </w:r>
      <w:r>
        <w:fldChar w:fldCharType="end"/>
      </w:r>
    </w:p>
    <w:p w14:paraId="37CF7B12" w14:textId="403A8D3C" w:rsidR="00B42773" w:rsidRDefault="00B42773">
      <w:pPr>
        <w:pStyle w:val="TOC2"/>
        <w:rPr>
          <w:rFonts w:asciiTheme="minorHAnsi" w:eastAsiaTheme="minorEastAsia" w:hAnsiTheme="minorHAnsi" w:cstheme="minorBidi"/>
          <w:kern w:val="2"/>
          <w:sz w:val="22"/>
          <w:szCs w:val="22"/>
          <w:lang w:eastAsia="en-GB"/>
          <w14:ligatures w14:val="standardContextual"/>
        </w:rPr>
      </w:pPr>
      <w:r>
        <w:t>7.6D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_Toc145916965 \h </w:instrText>
      </w:r>
      <w:r>
        <w:fldChar w:fldCharType="separate"/>
      </w:r>
      <w:r>
        <w:t>176</w:t>
      </w:r>
      <w:r>
        <w:fldChar w:fldCharType="end"/>
      </w:r>
    </w:p>
    <w:p w14:paraId="2DB13E87" w14:textId="3763D34A" w:rsidR="00B42773" w:rsidRDefault="00B42773">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_Toc145916966 \h </w:instrText>
      </w:r>
      <w:r>
        <w:fldChar w:fldCharType="separate"/>
      </w:r>
      <w:r>
        <w:t>176</w:t>
      </w:r>
      <w:r>
        <w:fldChar w:fldCharType="end"/>
      </w:r>
    </w:p>
    <w:p w14:paraId="03B8847C" w14:textId="4CD84A45" w:rsidR="00B42773" w:rsidRDefault="00B42773">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_Toc145916967 \h </w:instrText>
      </w:r>
      <w:r>
        <w:fldChar w:fldCharType="separate"/>
      </w:r>
      <w:r>
        <w:t>176</w:t>
      </w:r>
      <w:r>
        <w:fldChar w:fldCharType="end"/>
      </w:r>
    </w:p>
    <w:p w14:paraId="58BF2871" w14:textId="1005B8B0" w:rsidR="00B42773" w:rsidRDefault="00B42773">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_Toc145916968 \h </w:instrText>
      </w:r>
      <w:r>
        <w:fldChar w:fldCharType="separate"/>
      </w:r>
      <w:r>
        <w:t>176</w:t>
      </w:r>
      <w:r>
        <w:fldChar w:fldCharType="end"/>
      </w:r>
    </w:p>
    <w:p w14:paraId="387F5503" w14:textId="02B78A57" w:rsidR="00B42773" w:rsidRDefault="00B42773">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_Toc145916969 \h </w:instrText>
      </w:r>
      <w:r>
        <w:fldChar w:fldCharType="separate"/>
      </w:r>
      <w:r>
        <w:t>177</w:t>
      </w:r>
      <w:r>
        <w:fldChar w:fldCharType="end"/>
      </w:r>
    </w:p>
    <w:p w14:paraId="07ED2564" w14:textId="17B1A97D" w:rsidR="00B42773" w:rsidRDefault="00B42773">
      <w:pPr>
        <w:pStyle w:val="TOC8"/>
        <w:rPr>
          <w:rFonts w:asciiTheme="minorHAnsi" w:eastAsiaTheme="minorEastAsia" w:hAnsiTheme="minorHAnsi" w:cstheme="minorBidi"/>
          <w:b w:val="0"/>
          <w:kern w:val="2"/>
          <w:szCs w:val="22"/>
          <w:lang w:eastAsia="en-GB"/>
          <w14:ligatures w14:val="standardContextual"/>
        </w:rPr>
      </w:pPr>
      <w:r>
        <w:t>Annex A (normative): Measurement channels</w:t>
      </w:r>
      <w:r>
        <w:tab/>
      </w:r>
      <w:r>
        <w:fldChar w:fldCharType="begin"/>
      </w:r>
      <w:r>
        <w:instrText xml:space="preserve"> PAGEREF _Toc145916970 \h </w:instrText>
      </w:r>
      <w:r>
        <w:fldChar w:fldCharType="separate"/>
      </w:r>
      <w:r>
        <w:t>178</w:t>
      </w:r>
      <w:r>
        <w:fldChar w:fldCharType="end"/>
      </w:r>
    </w:p>
    <w:p w14:paraId="2FC023E1" w14:textId="4EF2B8EC" w:rsidR="00B42773" w:rsidRDefault="00B42773">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_Toc145916971 \h </w:instrText>
      </w:r>
      <w:r>
        <w:fldChar w:fldCharType="separate"/>
      </w:r>
      <w:r>
        <w:t>178</w:t>
      </w:r>
      <w:r>
        <w:fldChar w:fldCharType="end"/>
      </w:r>
    </w:p>
    <w:p w14:paraId="792D2B34" w14:textId="503CEA33" w:rsidR="00B42773" w:rsidRDefault="00B42773">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UL reference measurement channels</w:t>
      </w:r>
      <w:r>
        <w:tab/>
      </w:r>
      <w:r>
        <w:fldChar w:fldCharType="begin"/>
      </w:r>
      <w:r>
        <w:instrText xml:space="preserve"> PAGEREF _Toc145916972 \h </w:instrText>
      </w:r>
      <w:r>
        <w:fldChar w:fldCharType="separate"/>
      </w:r>
      <w:r>
        <w:t>178</w:t>
      </w:r>
      <w:r>
        <w:fldChar w:fldCharType="end"/>
      </w:r>
    </w:p>
    <w:p w14:paraId="54DF5A22" w14:textId="7B7CAB2B" w:rsidR="00B42773" w:rsidRDefault="00B42773">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_Toc145916973 \h </w:instrText>
      </w:r>
      <w:r>
        <w:fldChar w:fldCharType="separate"/>
      </w:r>
      <w:r>
        <w:t>178</w:t>
      </w:r>
      <w:r>
        <w:fldChar w:fldCharType="end"/>
      </w:r>
    </w:p>
    <w:p w14:paraId="1791A817" w14:textId="71FDE4DB" w:rsidR="00B42773" w:rsidRDefault="00B42773">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_Toc145916974 \h </w:instrText>
      </w:r>
      <w:r>
        <w:fldChar w:fldCharType="separate"/>
      </w:r>
      <w:r>
        <w:t>178</w:t>
      </w:r>
      <w:r>
        <w:fldChar w:fldCharType="end"/>
      </w:r>
    </w:p>
    <w:p w14:paraId="49EA36BF" w14:textId="77E1B562" w:rsidR="00B42773" w:rsidRDefault="00B42773">
      <w:pPr>
        <w:pStyle w:val="TOC2"/>
        <w:rPr>
          <w:rFonts w:asciiTheme="minorHAnsi" w:eastAsiaTheme="minorEastAsia" w:hAnsiTheme="minorHAnsi" w:cstheme="minorBidi"/>
          <w:kern w:val="2"/>
          <w:sz w:val="22"/>
          <w:szCs w:val="22"/>
          <w:lang w:eastAsia="en-GB"/>
          <w14:ligatures w14:val="standardContextual"/>
        </w:rPr>
      </w:pPr>
      <w:r>
        <w:t>A.2.3</w:t>
      </w:r>
      <w:r>
        <w:rPr>
          <w:rFonts w:asciiTheme="minorHAnsi" w:eastAsiaTheme="minorEastAsia" w:hAnsiTheme="minorHAnsi" w:cstheme="minorBidi"/>
          <w:kern w:val="2"/>
          <w:sz w:val="22"/>
          <w:szCs w:val="22"/>
          <w:lang w:eastAsia="en-GB"/>
          <w14:ligatures w14:val="standardContextual"/>
        </w:rPr>
        <w:tab/>
      </w:r>
      <w:r>
        <w:t>Reference measurement channels for TDD</w:t>
      </w:r>
      <w:r>
        <w:tab/>
      </w:r>
      <w:r>
        <w:fldChar w:fldCharType="begin"/>
      </w:r>
      <w:r>
        <w:instrText xml:space="preserve"> PAGEREF _Toc145916975 \h </w:instrText>
      </w:r>
      <w:r>
        <w:fldChar w:fldCharType="separate"/>
      </w:r>
      <w:r>
        <w:t>179</w:t>
      </w:r>
      <w:r>
        <w:fldChar w:fldCharType="end"/>
      </w:r>
    </w:p>
    <w:p w14:paraId="394326A9" w14:textId="54BD81D6" w:rsidR="00B42773" w:rsidRDefault="00B42773">
      <w:pPr>
        <w:pStyle w:val="TOC3"/>
        <w:rPr>
          <w:rFonts w:asciiTheme="minorHAnsi" w:eastAsiaTheme="minorEastAsia" w:hAnsiTheme="minorHAnsi" w:cstheme="minorBidi"/>
          <w:kern w:val="2"/>
          <w:sz w:val="22"/>
          <w:szCs w:val="22"/>
          <w:lang w:eastAsia="en-GB"/>
          <w14:ligatures w14:val="standardContextual"/>
        </w:rPr>
      </w:pPr>
      <w:r>
        <w:t>A.2.3.1</w:t>
      </w:r>
      <w:r>
        <w:rPr>
          <w:rFonts w:asciiTheme="minorHAnsi" w:eastAsiaTheme="minorEastAsia" w:hAnsiTheme="minorHAnsi" w:cstheme="minorBidi"/>
          <w:kern w:val="2"/>
          <w:sz w:val="22"/>
          <w:szCs w:val="22"/>
          <w:lang w:eastAsia="en-GB"/>
          <w14:ligatures w14:val="standardContextual"/>
        </w:rPr>
        <w:tab/>
      </w:r>
      <w:r>
        <w:t>DFT-s-OFDM Pi/2-BPSK</w:t>
      </w:r>
      <w:r>
        <w:tab/>
      </w:r>
      <w:r>
        <w:fldChar w:fldCharType="begin"/>
      </w:r>
      <w:r>
        <w:instrText xml:space="preserve"> PAGEREF _Toc145916976 \h </w:instrText>
      </w:r>
      <w:r>
        <w:fldChar w:fldCharType="separate"/>
      </w:r>
      <w:r>
        <w:t>179</w:t>
      </w:r>
      <w:r>
        <w:fldChar w:fldCharType="end"/>
      </w:r>
    </w:p>
    <w:p w14:paraId="602F0319" w14:textId="245F888D" w:rsidR="00B42773" w:rsidRDefault="00B42773">
      <w:pPr>
        <w:pStyle w:val="TOC3"/>
        <w:rPr>
          <w:rFonts w:asciiTheme="minorHAnsi" w:eastAsiaTheme="minorEastAsia" w:hAnsiTheme="minorHAnsi" w:cstheme="minorBidi"/>
          <w:kern w:val="2"/>
          <w:sz w:val="22"/>
          <w:szCs w:val="22"/>
          <w:lang w:eastAsia="en-GB"/>
          <w14:ligatures w14:val="standardContextual"/>
        </w:rPr>
      </w:pPr>
      <w:r>
        <w:t>A.2.3.2</w:t>
      </w:r>
      <w:r>
        <w:rPr>
          <w:rFonts w:asciiTheme="minorHAnsi" w:eastAsiaTheme="minorEastAsia" w:hAnsiTheme="minorHAnsi" w:cstheme="minorBidi"/>
          <w:kern w:val="2"/>
          <w:sz w:val="22"/>
          <w:szCs w:val="22"/>
          <w:lang w:eastAsia="en-GB"/>
          <w14:ligatures w14:val="standardContextual"/>
        </w:rPr>
        <w:tab/>
      </w:r>
      <w:r>
        <w:t>DFT-s-OFDM QPSK</w:t>
      </w:r>
      <w:r>
        <w:tab/>
      </w:r>
      <w:r>
        <w:fldChar w:fldCharType="begin"/>
      </w:r>
      <w:r>
        <w:instrText xml:space="preserve"> PAGEREF _Toc145916977 \h </w:instrText>
      </w:r>
      <w:r>
        <w:fldChar w:fldCharType="separate"/>
      </w:r>
      <w:r>
        <w:t>180</w:t>
      </w:r>
      <w:r>
        <w:fldChar w:fldCharType="end"/>
      </w:r>
    </w:p>
    <w:p w14:paraId="0696D0E5" w14:textId="06C57BD1" w:rsidR="00B42773" w:rsidRDefault="00B42773">
      <w:pPr>
        <w:pStyle w:val="TOC3"/>
        <w:rPr>
          <w:rFonts w:asciiTheme="minorHAnsi" w:eastAsiaTheme="minorEastAsia" w:hAnsiTheme="minorHAnsi" w:cstheme="minorBidi"/>
          <w:kern w:val="2"/>
          <w:sz w:val="22"/>
          <w:szCs w:val="22"/>
          <w:lang w:eastAsia="en-GB"/>
          <w14:ligatures w14:val="standardContextual"/>
        </w:rPr>
      </w:pPr>
      <w:r>
        <w:t>A.2.3.3</w:t>
      </w:r>
      <w:r>
        <w:rPr>
          <w:rFonts w:asciiTheme="minorHAnsi" w:eastAsiaTheme="minorEastAsia" w:hAnsiTheme="minorHAnsi" w:cstheme="minorBidi"/>
          <w:kern w:val="2"/>
          <w:sz w:val="22"/>
          <w:szCs w:val="22"/>
          <w:lang w:eastAsia="en-GB"/>
          <w14:ligatures w14:val="standardContextual"/>
        </w:rPr>
        <w:tab/>
      </w:r>
      <w:r>
        <w:t>DFT-s-OFDM 16QAM</w:t>
      </w:r>
      <w:r>
        <w:tab/>
      </w:r>
      <w:r>
        <w:fldChar w:fldCharType="begin"/>
      </w:r>
      <w:r>
        <w:instrText xml:space="preserve"> PAGEREF _Toc145916978 \h </w:instrText>
      </w:r>
      <w:r>
        <w:fldChar w:fldCharType="separate"/>
      </w:r>
      <w:r>
        <w:t>180</w:t>
      </w:r>
      <w:r>
        <w:fldChar w:fldCharType="end"/>
      </w:r>
    </w:p>
    <w:p w14:paraId="62D88980" w14:textId="1CBFD734" w:rsidR="00B42773" w:rsidRDefault="00B42773">
      <w:pPr>
        <w:pStyle w:val="TOC3"/>
        <w:rPr>
          <w:rFonts w:asciiTheme="minorHAnsi" w:eastAsiaTheme="minorEastAsia" w:hAnsiTheme="minorHAnsi" w:cstheme="minorBidi"/>
          <w:kern w:val="2"/>
          <w:sz w:val="22"/>
          <w:szCs w:val="22"/>
          <w:lang w:eastAsia="en-GB"/>
          <w14:ligatures w14:val="standardContextual"/>
        </w:rPr>
      </w:pPr>
      <w:r>
        <w:t>A.2.3.4</w:t>
      </w:r>
      <w:r>
        <w:rPr>
          <w:rFonts w:asciiTheme="minorHAnsi" w:eastAsiaTheme="minorEastAsia" w:hAnsiTheme="minorHAnsi" w:cstheme="minorBidi"/>
          <w:kern w:val="2"/>
          <w:sz w:val="22"/>
          <w:szCs w:val="22"/>
          <w:lang w:eastAsia="en-GB"/>
          <w14:ligatures w14:val="standardContextual"/>
        </w:rPr>
        <w:tab/>
      </w:r>
      <w:r>
        <w:t>DFT-s-OFDM 64QAM</w:t>
      </w:r>
      <w:r>
        <w:tab/>
      </w:r>
      <w:r>
        <w:fldChar w:fldCharType="begin"/>
      </w:r>
      <w:r>
        <w:instrText xml:space="preserve"> PAGEREF _Toc145916979 \h </w:instrText>
      </w:r>
      <w:r>
        <w:fldChar w:fldCharType="separate"/>
      </w:r>
      <w:r>
        <w:t>181</w:t>
      </w:r>
      <w:r>
        <w:fldChar w:fldCharType="end"/>
      </w:r>
    </w:p>
    <w:p w14:paraId="281FE910" w14:textId="61961909" w:rsidR="00B42773" w:rsidRDefault="00B42773">
      <w:pPr>
        <w:pStyle w:val="TOC3"/>
        <w:rPr>
          <w:rFonts w:asciiTheme="minorHAnsi" w:eastAsiaTheme="minorEastAsia" w:hAnsiTheme="minorHAnsi" w:cstheme="minorBidi"/>
          <w:kern w:val="2"/>
          <w:sz w:val="22"/>
          <w:szCs w:val="22"/>
          <w:lang w:eastAsia="en-GB"/>
          <w14:ligatures w14:val="standardContextual"/>
        </w:rPr>
      </w:pPr>
      <w:r>
        <w:t>A.2.3.5</w:t>
      </w:r>
      <w:r>
        <w:rPr>
          <w:rFonts w:asciiTheme="minorHAnsi" w:eastAsiaTheme="minorEastAsia" w:hAnsiTheme="minorHAnsi" w:cstheme="minorBidi"/>
          <w:kern w:val="2"/>
          <w:sz w:val="22"/>
          <w:szCs w:val="22"/>
          <w:lang w:eastAsia="en-GB"/>
          <w14:ligatures w14:val="standardContextual"/>
        </w:rPr>
        <w:tab/>
      </w:r>
      <w:r>
        <w:t>CP-OFDM QPSK</w:t>
      </w:r>
      <w:r>
        <w:tab/>
      </w:r>
      <w:r>
        <w:fldChar w:fldCharType="begin"/>
      </w:r>
      <w:r>
        <w:instrText xml:space="preserve"> PAGEREF _Toc145916980 \h </w:instrText>
      </w:r>
      <w:r>
        <w:fldChar w:fldCharType="separate"/>
      </w:r>
      <w:r>
        <w:t>181</w:t>
      </w:r>
      <w:r>
        <w:fldChar w:fldCharType="end"/>
      </w:r>
    </w:p>
    <w:p w14:paraId="6B3CE46D" w14:textId="42DF2A9D" w:rsidR="00B42773" w:rsidRDefault="00B42773">
      <w:pPr>
        <w:pStyle w:val="TOC3"/>
        <w:rPr>
          <w:rFonts w:asciiTheme="minorHAnsi" w:eastAsiaTheme="minorEastAsia" w:hAnsiTheme="minorHAnsi" w:cstheme="minorBidi"/>
          <w:kern w:val="2"/>
          <w:sz w:val="22"/>
          <w:szCs w:val="22"/>
          <w:lang w:eastAsia="en-GB"/>
          <w14:ligatures w14:val="standardContextual"/>
        </w:rPr>
      </w:pPr>
      <w:r>
        <w:t>A.2.3.6</w:t>
      </w:r>
      <w:r>
        <w:rPr>
          <w:rFonts w:asciiTheme="minorHAnsi" w:eastAsiaTheme="minorEastAsia" w:hAnsiTheme="minorHAnsi" w:cstheme="minorBidi"/>
          <w:kern w:val="2"/>
          <w:sz w:val="22"/>
          <w:szCs w:val="22"/>
          <w:lang w:eastAsia="en-GB"/>
          <w14:ligatures w14:val="standardContextual"/>
        </w:rPr>
        <w:tab/>
      </w:r>
      <w:r>
        <w:t>CP-OFDM 16QAM</w:t>
      </w:r>
      <w:r>
        <w:tab/>
      </w:r>
      <w:r>
        <w:fldChar w:fldCharType="begin"/>
      </w:r>
      <w:r>
        <w:instrText xml:space="preserve"> PAGEREF _Toc145916981 \h </w:instrText>
      </w:r>
      <w:r>
        <w:fldChar w:fldCharType="separate"/>
      </w:r>
      <w:r>
        <w:t>182</w:t>
      </w:r>
      <w:r>
        <w:fldChar w:fldCharType="end"/>
      </w:r>
    </w:p>
    <w:p w14:paraId="1A140CBB" w14:textId="55C78C72" w:rsidR="00B42773" w:rsidRDefault="00B42773">
      <w:pPr>
        <w:pStyle w:val="TOC3"/>
        <w:rPr>
          <w:rFonts w:asciiTheme="minorHAnsi" w:eastAsiaTheme="minorEastAsia" w:hAnsiTheme="minorHAnsi" w:cstheme="minorBidi"/>
          <w:kern w:val="2"/>
          <w:sz w:val="22"/>
          <w:szCs w:val="22"/>
          <w:lang w:eastAsia="en-GB"/>
          <w14:ligatures w14:val="standardContextual"/>
        </w:rPr>
      </w:pPr>
      <w:r>
        <w:lastRenderedPageBreak/>
        <w:t>A.2.3.7</w:t>
      </w:r>
      <w:r>
        <w:rPr>
          <w:rFonts w:asciiTheme="minorHAnsi" w:eastAsiaTheme="minorEastAsia" w:hAnsiTheme="minorHAnsi" w:cstheme="minorBidi"/>
          <w:kern w:val="2"/>
          <w:sz w:val="22"/>
          <w:szCs w:val="22"/>
          <w:lang w:eastAsia="en-GB"/>
          <w14:ligatures w14:val="standardContextual"/>
        </w:rPr>
        <w:tab/>
      </w:r>
      <w:r>
        <w:t>CP-OFDM 64QAM</w:t>
      </w:r>
      <w:r>
        <w:tab/>
      </w:r>
      <w:r>
        <w:fldChar w:fldCharType="begin"/>
      </w:r>
      <w:r>
        <w:instrText xml:space="preserve"> PAGEREF _Toc145916982 \h </w:instrText>
      </w:r>
      <w:r>
        <w:fldChar w:fldCharType="separate"/>
      </w:r>
      <w:r>
        <w:t>183</w:t>
      </w:r>
      <w:r>
        <w:fldChar w:fldCharType="end"/>
      </w:r>
    </w:p>
    <w:p w14:paraId="0E392167" w14:textId="33281B2C" w:rsidR="00B42773" w:rsidRDefault="00B42773">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DL reference measurement channels</w:t>
      </w:r>
      <w:r>
        <w:tab/>
      </w:r>
      <w:r>
        <w:fldChar w:fldCharType="begin"/>
      </w:r>
      <w:r>
        <w:instrText xml:space="preserve"> PAGEREF _Toc145916983 \h </w:instrText>
      </w:r>
      <w:r>
        <w:fldChar w:fldCharType="separate"/>
      </w:r>
      <w:r>
        <w:t>184</w:t>
      </w:r>
      <w:r>
        <w:fldChar w:fldCharType="end"/>
      </w:r>
    </w:p>
    <w:p w14:paraId="40C31A20" w14:textId="5768ACBE" w:rsidR="00B42773" w:rsidRDefault="00B42773">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_Toc145916984 \h </w:instrText>
      </w:r>
      <w:r>
        <w:fldChar w:fldCharType="separate"/>
      </w:r>
      <w:r>
        <w:t>184</w:t>
      </w:r>
      <w:r>
        <w:fldChar w:fldCharType="end"/>
      </w:r>
    </w:p>
    <w:p w14:paraId="17CE0FD3" w14:textId="25D30C60" w:rsidR="00B42773" w:rsidRDefault="00B42773">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_Toc145916985 \h </w:instrText>
      </w:r>
      <w:r>
        <w:fldChar w:fldCharType="separate"/>
      </w:r>
      <w:r>
        <w:t>187</w:t>
      </w:r>
      <w:r>
        <w:fldChar w:fldCharType="end"/>
      </w:r>
    </w:p>
    <w:p w14:paraId="5741CF18" w14:textId="2449B159" w:rsidR="00B42773" w:rsidRDefault="00B42773">
      <w:pPr>
        <w:pStyle w:val="TOC2"/>
        <w:rPr>
          <w:rFonts w:asciiTheme="minorHAnsi" w:eastAsiaTheme="minorEastAsia" w:hAnsiTheme="minorHAnsi" w:cstheme="minorBidi"/>
          <w:kern w:val="2"/>
          <w:sz w:val="22"/>
          <w:szCs w:val="22"/>
          <w:lang w:eastAsia="en-GB"/>
          <w14:ligatures w14:val="standardContextual"/>
        </w:rPr>
      </w:pPr>
      <w:r>
        <w:t>A.3.3</w:t>
      </w:r>
      <w:r>
        <w:rPr>
          <w:rFonts w:asciiTheme="minorHAnsi" w:eastAsiaTheme="minorEastAsia" w:hAnsiTheme="minorHAnsi" w:cstheme="minorBidi"/>
          <w:kern w:val="2"/>
          <w:sz w:val="22"/>
          <w:szCs w:val="22"/>
          <w:lang w:eastAsia="en-GB"/>
          <w14:ligatures w14:val="standardContextual"/>
        </w:rPr>
        <w:tab/>
      </w:r>
      <w:r>
        <w:t>DL reference measurement channels for TDD</w:t>
      </w:r>
      <w:r>
        <w:tab/>
      </w:r>
      <w:r>
        <w:fldChar w:fldCharType="begin"/>
      </w:r>
      <w:r>
        <w:instrText xml:space="preserve"> PAGEREF _Toc145916986 \h </w:instrText>
      </w:r>
      <w:r>
        <w:fldChar w:fldCharType="separate"/>
      </w:r>
      <w:r>
        <w:t>187</w:t>
      </w:r>
      <w:r>
        <w:fldChar w:fldCharType="end"/>
      </w:r>
    </w:p>
    <w:p w14:paraId="12B2A376" w14:textId="689A6C5B" w:rsidR="00B42773" w:rsidRDefault="00B42773">
      <w:pPr>
        <w:pStyle w:val="TOC4"/>
        <w:rPr>
          <w:rFonts w:asciiTheme="minorHAnsi" w:eastAsiaTheme="minorEastAsia" w:hAnsiTheme="minorHAnsi" w:cstheme="minorBidi"/>
          <w:kern w:val="2"/>
          <w:sz w:val="22"/>
          <w:szCs w:val="22"/>
          <w:lang w:eastAsia="en-GB"/>
          <w14:ligatures w14:val="standardContextual"/>
        </w:rPr>
      </w:pPr>
      <w:r>
        <w:t>A.3.3.1 General</w:t>
      </w:r>
      <w:r>
        <w:tab/>
      </w:r>
      <w:r>
        <w:fldChar w:fldCharType="begin"/>
      </w:r>
      <w:r>
        <w:instrText xml:space="preserve"> PAGEREF _Toc145916987 \h </w:instrText>
      </w:r>
      <w:r>
        <w:fldChar w:fldCharType="separate"/>
      </w:r>
      <w:r>
        <w:t>187</w:t>
      </w:r>
      <w:r>
        <w:fldChar w:fldCharType="end"/>
      </w:r>
    </w:p>
    <w:p w14:paraId="6A35B43D" w14:textId="4B83BE1B" w:rsidR="00B42773" w:rsidRDefault="00B42773">
      <w:pPr>
        <w:pStyle w:val="TOC4"/>
        <w:rPr>
          <w:rFonts w:asciiTheme="minorHAnsi" w:eastAsiaTheme="minorEastAsia" w:hAnsiTheme="minorHAnsi" w:cstheme="minorBidi"/>
          <w:kern w:val="2"/>
          <w:sz w:val="22"/>
          <w:szCs w:val="22"/>
          <w:lang w:eastAsia="en-GB"/>
          <w14:ligatures w14:val="standardContextual"/>
        </w:rPr>
      </w:pPr>
      <w:r>
        <w:t>A.3.3.2</w:t>
      </w:r>
      <w:r>
        <w:rPr>
          <w:rFonts w:asciiTheme="minorHAnsi" w:eastAsiaTheme="minorEastAsia" w:hAnsiTheme="minorHAnsi" w:cstheme="minorBidi"/>
          <w:kern w:val="2"/>
          <w:sz w:val="22"/>
          <w:szCs w:val="22"/>
          <w:lang w:eastAsia="en-GB"/>
          <w14:ligatures w14:val="standardContextual"/>
        </w:rPr>
        <w:tab/>
      </w:r>
      <w:r>
        <w:t>FRC for receiver requirements for QPSK</w:t>
      </w:r>
      <w:r>
        <w:tab/>
      </w:r>
      <w:r>
        <w:fldChar w:fldCharType="begin"/>
      </w:r>
      <w:r>
        <w:instrText xml:space="preserve"> PAGEREF _Toc145916988 \h </w:instrText>
      </w:r>
      <w:r>
        <w:fldChar w:fldCharType="separate"/>
      </w:r>
      <w:r>
        <w:t>188</w:t>
      </w:r>
      <w:r>
        <w:fldChar w:fldCharType="end"/>
      </w:r>
    </w:p>
    <w:p w14:paraId="29508837" w14:textId="0C774C61" w:rsidR="00B42773" w:rsidRDefault="00B42773">
      <w:pPr>
        <w:pStyle w:val="TOC4"/>
        <w:rPr>
          <w:rFonts w:asciiTheme="minorHAnsi" w:eastAsiaTheme="minorEastAsia" w:hAnsiTheme="minorHAnsi" w:cstheme="minorBidi"/>
          <w:kern w:val="2"/>
          <w:sz w:val="22"/>
          <w:szCs w:val="22"/>
          <w:lang w:eastAsia="en-GB"/>
          <w14:ligatures w14:val="standardContextual"/>
        </w:rPr>
      </w:pPr>
      <w:r>
        <w:t>A.3.3.3</w:t>
      </w:r>
      <w:r>
        <w:rPr>
          <w:rFonts w:asciiTheme="minorHAnsi" w:eastAsiaTheme="minorEastAsia" w:hAnsiTheme="minorHAnsi" w:cstheme="minorBidi"/>
          <w:kern w:val="2"/>
          <w:sz w:val="22"/>
          <w:szCs w:val="22"/>
          <w:lang w:eastAsia="en-GB"/>
          <w14:ligatures w14:val="standardContextual"/>
        </w:rPr>
        <w:tab/>
      </w:r>
      <w:r>
        <w:t>FRC for receiver requirements for 16QAM</w:t>
      </w:r>
      <w:r>
        <w:tab/>
      </w:r>
      <w:r>
        <w:fldChar w:fldCharType="begin"/>
      </w:r>
      <w:r>
        <w:instrText xml:space="preserve"> PAGEREF _Toc145916989 \h </w:instrText>
      </w:r>
      <w:r>
        <w:fldChar w:fldCharType="separate"/>
      </w:r>
      <w:r>
        <w:t>191</w:t>
      </w:r>
      <w:r>
        <w:fldChar w:fldCharType="end"/>
      </w:r>
    </w:p>
    <w:p w14:paraId="118669B8" w14:textId="58CCFF4A" w:rsidR="00B42773" w:rsidRDefault="00B42773">
      <w:pPr>
        <w:pStyle w:val="TOC4"/>
        <w:rPr>
          <w:rFonts w:asciiTheme="minorHAnsi" w:eastAsiaTheme="minorEastAsia" w:hAnsiTheme="minorHAnsi" w:cstheme="minorBidi"/>
          <w:kern w:val="2"/>
          <w:sz w:val="22"/>
          <w:szCs w:val="22"/>
          <w:lang w:eastAsia="en-GB"/>
          <w14:ligatures w14:val="standardContextual"/>
        </w:rPr>
      </w:pPr>
      <w:r>
        <w:t>A.3.3.4</w:t>
      </w:r>
      <w:r>
        <w:rPr>
          <w:rFonts w:asciiTheme="minorHAnsi" w:eastAsiaTheme="minorEastAsia" w:hAnsiTheme="minorHAnsi" w:cstheme="minorBidi"/>
          <w:kern w:val="2"/>
          <w:sz w:val="22"/>
          <w:szCs w:val="22"/>
          <w:lang w:eastAsia="en-GB"/>
          <w14:ligatures w14:val="standardContextual"/>
        </w:rPr>
        <w:tab/>
      </w:r>
      <w:r>
        <w:t>FRC for receiver requirements for 64QAM</w:t>
      </w:r>
      <w:r>
        <w:tab/>
      </w:r>
      <w:r>
        <w:fldChar w:fldCharType="begin"/>
      </w:r>
      <w:r>
        <w:instrText xml:space="preserve"> PAGEREF _Toc145916990 \h </w:instrText>
      </w:r>
      <w:r>
        <w:fldChar w:fldCharType="separate"/>
      </w:r>
      <w:r>
        <w:t>192</w:t>
      </w:r>
      <w:r>
        <w:fldChar w:fldCharType="end"/>
      </w:r>
    </w:p>
    <w:p w14:paraId="6C92731C" w14:textId="2764B7C0" w:rsidR="00B42773" w:rsidRDefault="00B42773">
      <w:pPr>
        <w:pStyle w:val="TOC4"/>
        <w:rPr>
          <w:rFonts w:asciiTheme="minorHAnsi" w:eastAsiaTheme="minorEastAsia" w:hAnsiTheme="minorHAnsi" w:cstheme="minorBidi"/>
          <w:kern w:val="2"/>
          <w:sz w:val="22"/>
          <w:szCs w:val="22"/>
          <w:lang w:eastAsia="en-GB"/>
          <w14:ligatures w14:val="standardContextual"/>
        </w:rPr>
      </w:pPr>
      <w:r w:rsidRPr="00C532E2">
        <w:rPr>
          <w:rFonts w:eastAsia="Malgun Gothic"/>
        </w:rPr>
        <w:t>A.3.3.5</w:t>
      </w:r>
      <w:r>
        <w:rPr>
          <w:rFonts w:asciiTheme="minorHAnsi" w:eastAsiaTheme="minorEastAsia" w:hAnsiTheme="minorHAnsi" w:cstheme="minorBidi"/>
          <w:kern w:val="2"/>
          <w:sz w:val="22"/>
          <w:szCs w:val="22"/>
          <w:lang w:eastAsia="en-GB"/>
          <w14:ligatures w14:val="standardContextual"/>
        </w:rPr>
        <w:tab/>
      </w:r>
      <w:r w:rsidRPr="00C532E2">
        <w:rPr>
          <w:rFonts w:eastAsia="Malgun Gothic"/>
        </w:rPr>
        <w:t>FRC for receiver requirements for 256QAM</w:t>
      </w:r>
      <w:r>
        <w:tab/>
      </w:r>
      <w:r>
        <w:fldChar w:fldCharType="begin"/>
      </w:r>
      <w:r>
        <w:instrText xml:space="preserve"> PAGEREF _Toc145916991 \h </w:instrText>
      </w:r>
      <w:r>
        <w:fldChar w:fldCharType="separate"/>
      </w:r>
      <w:r>
        <w:t>196</w:t>
      </w:r>
      <w:r>
        <w:fldChar w:fldCharType="end"/>
      </w:r>
    </w:p>
    <w:p w14:paraId="4956ED03" w14:textId="71199381" w:rsidR="00B42773" w:rsidRDefault="00B42773">
      <w:pPr>
        <w:pStyle w:val="TOC2"/>
        <w:rPr>
          <w:rFonts w:asciiTheme="minorHAnsi" w:eastAsiaTheme="minorEastAsia" w:hAnsiTheme="minorHAnsi" w:cstheme="minorBidi"/>
          <w:kern w:val="2"/>
          <w:sz w:val="22"/>
          <w:szCs w:val="22"/>
          <w:lang w:eastAsia="en-GB"/>
          <w14:ligatures w14:val="standardContextual"/>
        </w:rPr>
      </w:pPr>
      <w:r>
        <w:t>A.4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_Toc145916992 \h </w:instrText>
      </w:r>
      <w:r>
        <w:fldChar w:fldCharType="separate"/>
      </w:r>
      <w:r>
        <w:t>200</w:t>
      </w:r>
      <w:r>
        <w:fldChar w:fldCharType="end"/>
      </w:r>
    </w:p>
    <w:p w14:paraId="26CF5F0A" w14:textId="07A7794B" w:rsidR="00B42773" w:rsidRDefault="00B42773">
      <w:pPr>
        <w:pStyle w:val="TOC2"/>
        <w:rPr>
          <w:rFonts w:asciiTheme="minorHAnsi" w:eastAsiaTheme="minorEastAsia" w:hAnsiTheme="minorHAnsi" w:cstheme="minorBidi"/>
          <w:kern w:val="2"/>
          <w:sz w:val="22"/>
          <w:szCs w:val="22"/>
          <w:lang w:eastAsia="en-GB"/>
          <w14:ligatures w14:val="standardContextual"/>
        </w:rPr>
      </w:pPr>
      <w:r>
        <w:t>A.5</w:t>
      </w:r>
      <w:r>
        <w:rPr>
          <w:rFonts w:asciiTheme="minorHAnsi" w:eastAsiaTheme="minorEastAsia" w:hAnsiTheme="minorHAnsi" w:cstheme="minorBidi"/>
          <w:kern w:val="2"/>
          <w:sz w:val="22"/>
          <w:szCs w:val="22"/>
          <w:lang w:eastAsia="en-GB"/>
          <w14:ligatures w14:val="standardContextual"/>
        </w:rPr>
        <w:tab/>
      </w:r>
      <w:r>
        <w:t>OFDMA Channel Noise Generator (OCNG)</w:t>
      </w:r>
      <w:r>
        <w:tab/>
      </w:r>
      <w:r>
        <w:fldChar w:fldCharType="begin"/>
      </w:r>
      <w:r>
        <w:instrText xml:space="preserve"> PAGEREF _Toc145916993 \h </w:instrText>
      </w:r>
      <w:r>
        <w:fldChar w:fldCharType="separate"/>
      </w:r>
      <w:r>
        <w:t>200</w:t>
      </w:r>
      <w:r>
        <w:fldChar w:fldCharType="end"/>
      </w:r>
    </w:p>
    <w:p w14:paraId="7C7DB907" w14:textId="40CF118E" w:rsidR="00B42773" w:rsidRDefault="00B42773">
      <w:pPr>
        <w:pStyle w:val="TOC3"/>
        <w:rPr>
          <w:rFonts w:asciiTheme="minorHAnsi" w:eastAsiaTheme="minorEastAsia" w:hAnsiTheme="minorHAnsi" w:cstheme="minorBidi"/>
          <w:kern w:val="2"/>
          <w:sz w:val="22"/>
          <w:szCs w:val="22"/>
          <w:lang w:eastAsia="en-GB"/>
          <w14:ligatures w14:val="standardContextual"/>
        </w:rPr>
      </w:pPr>
      <w:r>
        <w:t>A.5.1</w:t>
      </w:r>
      <w:r>
        <w:rPr>
          <w:rFonts w:asciiTheme="minorHAnsi" w:eastAsiaTheme="minorEastAsia" w:hAnsiTheme="minorHAnsi" w:cstheme="minorBidi"/>
          <w:kern w:val="2"/>
          <w:sz w:val="22"/>
          <w:szCs w:val="22"/>
          <w:lang w:eastAsia="en-GB"/>
          <w14:ligatures w14:val="standardContextual"/>
        </w:rPr>
        <w:tab/>
      </w:r>
      <w:r>
        <w:t>OCNG Patterns for FDD</w:t>
      </w:r>
      <w:r>
        <w:tab/>
      </w:r>
      <w:r>
        <w:fldChar w:fldCharType="begin"/>
      </w:r>
      <w:r>
        <w:instrText xml:space="preserve"> PAGEREF _Toc145916994 \h </w:instrText>
      </w:r>
      <w:r>
        <w:fldChar w:fldCharType="separate"/>
      </w:r>
      <w:r>
        <w:t>200</w:t>
      </w:r>
      <w:r>
        <w:fldChar w:fldCharType="end"/>
      </w:r>
    </w:p>
    <w:p w14:paraId="7E303CCC" w14:textId="52A68B84" w:rsidR="00B42773" w:rsidRDefault="00B42773">
      <w:pPr>
        <w:pStyle w:val="TOC3"/>
        <w:rPr>
          <w:rFonts w:asciiTheme="minorHAnsi" w:eastAsiaTheme="minorEastAsia" w:hAnsiTheme="minorHAnsi" w:cstheme="minorBidi"/>
          <w:kern w:val="2"/>
          <w:sz w:val="22"/>
          <w:szCs w:val="22"/>
          <w:lang w:eastAsia="en-GB"/>
          <w14:ligatures w14:val="standardContextual"/>
        </w:rPr>
      </w:pPr>
      <w:r>
        <w:t>A.5.2</w:t>
      </w:r>
      <w:r>
        <w:rPr>
          <w:rFonts w:asciiTheme="minorHAnsi" w:eastAsiaTheme="minorEastAsia" w:hAnsiTheme="minorHAnsi" w:cstheme="minorBidi"/>
          <w:kern w:val="2"/>
          <w:sz w:val="22"/>
          <w:szCs w:val="22"/>
          <w:lang w:eastAsia="en-GB"/>
          <w14:ligatures w14:val="standardContextual"/>
        </w:rPr>
        <w:tab/>
      </w:r>
      <w:r>
        <w:t>OCNG Patterns for TDD</w:t>
      </w:r>
      <w:r>
        <w:tab/>
      </w:r>
      <w:r>
        <w:fldChar w:fldCharType="begin"/>
      </w:r>
      <w:r>
        <w:instrText xml:space="preserve"> PAGEREF _Toc145916995 \h </w:instrText>
      </w:r>
      <w:r>
        <w:fldChar w:fldCharType="separate"/>
      </w:r>
      <w:r>
        <w:t>200</w:t>
      </w:r>
      <w:r>
        <w:fldChar w:fldCharType="end"/>
      </w:r>
    </w:p>
    <w:p w14:paraId="1B9956AC" w14:textId="4225FA6A" w:rsidR="00B42773" w:rsidRDefault="00B42773">
      <w:pPr>
        <w:pStyle w:val="TOC4"/>
        <w:rPr>
          <w:rFonts w:asciiTheme="minorHAnsi" w:eastAsiaTheme="minorEastAsia" w:hAnsiTheme="minorHAnsi" w:cstheme="minorBidi"/>
          <w:kern w:val="2"/>
          <w:sz w:val="22"/>
          <w:szCs w:val="22"/>
          <w:lang w:eastAsia="en-GB"/>
          <w14:ligatures w14:val="standardContextual"/>
        </w:rPr>
      </w:pPr>
      <w:r>
        <w:t>A.5.2.1</w:t>
      </w:r>
      <w:r>
        <w:rPr>
          <w:rFonts w:asciiTheme="minorHAnsi" w:eastAsiaTheme="minorEastAsia" w:hAnsiTheme="minorHAnsi" w:cstheme="minorBidi"/>
          <w:kern w:val="2"/>
          <w:sz w:val="22"/>
          <w:szCs w:val="22"/>
          <w:lang w:eastAsia="en-GB"/>
          <w14:ligatures w14:val="standardContextual"/>
        </w:rPr>
        <w:tab/>
      </w:r>
      <w:r>
        <w:t>OCNG TDD pattern 1: Generic OCNG TDD Pattern for all unused REs</w:t>
      </w:r>
      <w:r>
        <w:tab/>
      </w:r>
      <w:r>
        <w:fldChar w:fldCharType="begin"/>
      </w:r>
      <w:r>
        <w:instrText xml:space="preserve"> PAGEREF _Toc145916996 \h </w:instrText>
      </w:r>
      <w:r>
        <w:fldChar w:fldCharType="separate"/>
      </w:r>
      <w:r>
        <w:t>200</w:t>
      </w:r>
      <w:r>
        <w:fldChar w:fldCharType="end"/>
      </w:r>
    </w:p>
    <w:p w14:paraId="649EC200" w14:textId="35D1BC7B" w:rsidR="00B42773" w:rsidRDefault="00B42773">
      <w:pPr>
        <w:pStyle w:val="TOC8"/>
        <w:rPr>
          <w:rFonts w:asciiTheme="minorHAnsi" w:eastAsiaTheme="minorEastAsia" w:hAnsiTheme="minorHAnsi" w:cstheme="minorBidi"/>
          <w:b w:val="0"/>
          <w:kern w:val="2"/>
          <w:szCs w:val="22"/>
          <w:lang w:eastAsia="en-GB"/>
          <w14:ligatures w14:val="standardContextual"/>
        </w:rPr>
      </w:pPr>
      <w:r>
        <w:t>Annex B (informative): Void</w:t>
      </w:r>
      <w:r>
        <w:tab/>
      </w:r>
      <w:r>
        <w:fldChar w:fldCharType="begin"/>
      </w:r>
      <w:r>
        <w:instrText xml:space="preserve"> PAGEREF _Toc145916997 \h </w:instrText>
      </w:r>
      <w:r>
        <w:fldChar w:fldCharType="separate"/>
      </w:r>
      <w:r>
        <w:t>201</w:t>
      </w:r>
      <w:r>
        <w:fldChar w:fldCharType="end"/>
      </w:r>
    </w:p>
    <w:p w14:paraId="398558B6" w14:textId="1C7D1CB7" w:rsidR="00B42773" w:rsidRDefault="00B42773">
      <w:pPr>
        <w:pStyle w:val="TOC8"/>
        <w:rPr>
          <w:rFonts w:asciiTheme="minorHAnsi" w:eastAsiaTheme="minorEastAsia" w:hAnsiTheme="minorHAnsi" w:cstheme="minorBidi"/>
          <w:b w:val="0"/>
          <w:kern w:val="2"/>
          <w:szCs w:val="22"/>
          <w:lang w:eastAsia="en-GB"/>
          <w14:ligatures w14:val="standardContextual"/>
        </w:rPr>
      </w:pPr>
      <w:r>
        <w:t>Annex C (normative): Downlink physical channels</w:t>
      </w:r>
      <w:r>
        <w:tab/>
      </w:r>
      <w:r>
        <w:fldChar w:fldCharType="begin"/>
      </w:r>
      <w:r>
        <w:instrText xml:space="preserve"> PAGEREF _Toc145916998 \h </w:instrText>
      </w:r>
      <w:r>
        <w:fldChar w:fldCharType="separate"/>
      </w:r>
      <w:r>
        <w:t>202</w:t>
      </w:r>
      <w:r>
        <w:fldChar w:fldCharType="end"/>
      </w:r>
    </w:p>
    <w:p w14:paraId="4BA9085F" w14:textId="71B57538" w:rsidR="00B42773" w:rsidRDefault="00B42773">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_Toc145916999 \h </w:instrText>
      </w:r>
      <w:r>
        <w:fldChar w:fldCharType="separate"/>
      </w:r>
      <w:r>
        <w:t>202</w:t>
      </w:r>
      <w:r>
        <w:fldChar w:fldCharType="end"/>
      </w:r>
    </w:p>
    <w:p w14:paraId="2EB2FE94" w14:textId="63B09A51" w:rsidR="00B42773" w:rsidRDefault="00B42773">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t>Setup</w:t>
      </w:r>
      <w:r>
        <w:tab/>
      </w:r>
      <w:r>
        <w:fldChar w:fldCharType="begin"/>
      </w:r>
      <w:r>
        <w:instrText xml:space="preserve"> PAGEREF _Toc145917000 \h </w:instrText>
      </w:r>
      <w:r>
        <w:fldChar w:fldCharType="separate"/>
      </w:r>
      <w:r>
        <w:t>202</w:t>
      </w:r>
      <w:r>
        <w:fldChar w:fldCharType="end"/>
      </w:r>
    </w:p>
    <w:p w14:paraId="23DD33FB" w14:textId="6C337A3F" w:rsidR="00B42773" w:rsidRDefault="00B42773">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t>Connection</w:t>
      </w:r>
      <w:r>
        <w:tab/>
      </w:r>
      <w:r>
        <w:fldChar w:fldCharType="begin"/>
      </w:r>
      <w:r>
        <w:instrText xml:space="preserve"> PAGEREF _Toc145917001 \h </w:instrText>
      </w:r>
      <w:r>
        <w:fldChar w:fldCharType="separate"/>
      </w:r>
      <w:r>
        <w:t>202</w:t>
      </w:r>
      <w:r>
        <w:fldChar w:fldCharType="end"/>
      </w:r>
    </w:p>
    <w:p w14:paraId="781FF135" w14:textId="0CDD8879" w:rsidR="00B42773" w:rsidRDefault="00B42773">
      <w:pPr>
        <w:pStyle w:val="TOC2"/>
        <w:rPr>
          <w:rFonts w:asciiTheme="minorHAnsi" w:eastAsiaTheme="minorEastAsia" w:hAnsiTheme="minorHAnsi" w:cstheme="minorBidi"/>
          <w:kern w:val="2"/>
          <w:sz w:val="22"/>
          <w:szCs w:val="22"/>
          <w:lang w:eastAsia="en-GB"/>
          <w14:ligatures w14:val="standardContextual"/>
        </w:rPr>
      </w:pPr>
      <w:r>
        <w:t>C.3.1</w:t>
      </w:r>
      <w:r>
        <w:rPr>
          <w:rFonts w:asciiTheme="minorHAnsi" w:eastAsiaTheme="minorEastAsia" w:hAnsiTheme="minorHAnsi" w:cstheme="minorBidi"/>
          <w:kern w:val="2"/>
          <w:sz w:val="22"/>
          <w:szCs w:val="22"/>
          <w:lang w:eastAsia="en-GB"/>
          <w14:ligatures w14:val="standardContextual"/>
        </w:rPr>
        <w:tab/>
      </w:r>
      <w:r>
        <w:t>Measurement of Receiver Characteristics</w:t>
      </w:r>
      <w:r>
        <w:tab/>
      </w:r>
      <w:r>
        <w:fldChar w:fldCharType="begin"/>
      </w:r>
      <w:r>
        <w:instrText xml:space="preserve"> PAGEREF _Toc145917002 \h </w:instrText>
      </w:r>
      <w:r>
        <w:fldChar w:fldCharType="separate"/>
      </w:r>
      <w:r>
        <w:t>202</w:t>
      </w:r>
      <w:r>
        <w:fldChar w:fldCharType="end"/>
      </w:r>
    </w:p>
    <w:p w14:paraId="7C7573F7" w14:textId="770E49FE" w:rsidR="00B42773" w:rsidRDefault="00B42773">
      <w:pPr>
        <w:pStyle w:val="TOC8"/>
        <w:rPr>
          <w:rFonts w:asciiTheme="minorHAnsi" w:eastAsiaTheme="minorEastAsia" w:hAnsiTheme="minorHAnsi" w:cstheme="minorBidi"/>
          <w:b w:val="0"/>
          <w:kern w:val="2"/>
          <w:szCs w:val="22"/>
          <w:lang w:eastAsia="en-GB"/>
          <w14:ligatures w14:val="standardContextual"/>
        </w:rPr>
      </w:pPr>
      <w:r>
        <w:t>Annex D (normative): Characteristics of the interfering signal</w:t>
      </w:r>
      <w:r>
        <w:tab/>
      </w:r>
      <w:r>
        <w:fldChar w:fldCharType="begin"/>
      </w:r>
      <w:r>
        <w:instrText xml:space="preserve"> PAGEREF _Toc145917003 \h </w:instrText>
      </w:r>
      <w:r>
        <w:fldChar w:fldCharType="separate"/>
      </w:r>
      <w:r>
        <w:t>203</w:t>
      </w:r>
      <w:r>
        <w:fldChar w:fldCharType="end"/>
      </w:r>
    </w:p>
    <w:p w14:paraId="40EEB25B" w14:textId="2F0E6445" w:rsidR="00B42773" w:rsidRDefault="00B42773">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_Toc145917004 \h </w:instrText>
      </w:r>
      <w:r>
        <w:fldChar w:fldCharType="separate"/>
      </w:r>
      <w:r>
        <w:t>203</w:t>
      </w:r>
      <w:r>
        <w:fldChar w:fldCharType="end"/>
      </w:r>
    </w:p>
    <w:p w14:paraId="203D2EFE" w14:textId="280CE5D1" w:rsidR="00B42773" w:rsidRDefault="00B42773">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Interference signals</w:t>
      </w:r>
      <w:r>
        <w:tab/>
      </w:r>
      <w:r>
        <w:fldChar w:fldCharType="begin"/>
      </w:r>
      <w:r>
        <w:instrText xml:space="preserve"> PAGEREF _Toc145917005 \h </w:instrText>
      </w:r>
      <w:r>
        <w:fldChar w:fldCharType="separate"/>
      </w:r>
      <w:r>
        <w:t>203</w:t>
      </w:r>
      <w:r>
        <w:fldChar w:fldCharType="end"/>
      </w:r>
    </w:p>
    <w:p w14:paraId="66408942" w14:textId="6016E3AF" w:rsidR="00B42773" w:rsidRDefault="00B42773">
      <w:pPr>
        <w:pStyle w:val="TOC8"/>
        <w:rPr>
          <w:rFonts w:asciiTheme="minorHAnsi" w:eastAsiaTheme="minorEastAsia" w:hAnsiTheme="minorHAnsi" w:cstheme="minorBidi"/>
          <w:b w:val="0"/>
          <w:kern w:val="2"/>
          <w:szCs w:val="22"/>
          <w:lang w:eastAsia="en-GB"/>
          <w14:ligatures w14:val="standardContextual"/>
        </w:rPr>
      </w:pPr>
      <w:r>
        <w:t>Annex E (normative): Environmental conditions</w:t>
      </w:r>
      <w:r>
        <w:tab/>
      </w:r>
      <w:r>
        <w:fldChar w:fldCharType="begin"/>
      </w:r>
      <w:r>
        <w:instrText xml:space="preserve"> PAGEREF _Toc145917006 \h </w:instrText>
      </w:r>
      <w:r>
        <w:fldChar w:fldCharType="separate"/>
      </w:r>
      <w:r>
        <w:t>204</w:t>
      </w:r>
      <w:r>
        <w:fldChar w:fldCharType="end"/>
      </w:r>
    </w:p>
    <w:p w14:paraId="54DE91A7" w14:textId="739847BD" w:rsidR="00B42773" w:rsidRDefault="00B42773">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_Toc145917007 \h </w:instrText>
      </w:r>
      <w:r>
        <w:fldChar w:fldCharType="separate"/>
      </w:r>
      <w:r>
        <w:t>204</w:t>
      </w:r>
      <w:r>
        <w:fldChar w:fldCharType="end"/>
      </w:r>
    </w:p>
    <w:p w14:paraId="798683FD" w14:textId="5714B931" w:rsidR="00B42773" w:rsidRDefault="00B42773">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Environmental</w:t>
      </w:r>
      <w:r>
        <w:tab/>
      </w:r>
      <w:r>
        <w:fldChar w:fldCharType="begin"/>
      </w:r>
      <w:r>
        <w:instrText xml:space="preserve"> PAGEREF _Toc145917008 \h </w:instrText>
      </w:r>
      <w:r>
        <w:fldChar w:fldCharType="separate"/>
      </w:r>
      <w:r>
        <w:t>204</w:t>
      </w:r>
      <w:r>
        <w:fldChar w:fldCharType="end"/>
      </w:r>
    </w:p>
    <w:p w14:paraId="38827653" w14:textId="3CCA274E" w:rsidR="00B42773" w:rsidRDefault="00B42773">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Temperature</w:t>
      </w:r>
      <w:r>
        <w:tab/>
      </w:r>
      <w:r>
        <w:fldChar w:fldCharType="begin"/>
      </w:r>
      <w:r>
        <w:instrText xml:space="preserve"> PAGEREF _Toc145917009 \h </w:instrText>
      </w:r>
      <w:r>
        <w:fldChar w:fldCharType="separate"/>
      </w:r>
      <w:r>
        <w:t>204</w:t>
      </w:r>
      <w:r>
        <w:fldChar w:fldCharType="end"/>
      </w:r>
    </w:p>
    <w:p w14:paraId="000219E9" w14:textId="339D076F" w:rsidR="00B42773" w:rsidRDefault="00B42773">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Voltage</w:t>
      </w:r>
      <w:r>
        <w:tab/>
      </w:r>
      <w:r>
        <w:fldChar w:fldCharType="begin"/>
      </w:r>
      <w:r>
        <w:instrText xml:space="preserve"> PAGEREF _Toc145917010 \h </w:instrText>
      </w:r>
      <w:r>
        <w:fldChar w:fldCharType="separate"/>
      </w:r>
      <w:r>
        <w:t>204</w:t>
      </w:r>
      <w:r>
        <w:fldChar w:fldCharType="end"/>
      </w:r>
    </w:p>
    <w:p w14:paraId="6BA8A542" w14:textId="5719A7F6" w:rsidR="00B42773" w:rsidRDefault="00B42773">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_Toc145917011 \h </w:instrText>
      </w:r>
      <w:r>
        <w:fldChar w:fldCharType="separate"/>
      </w:r>
      <w:r>
        <w:t>205</w:t>
      </w:r>
      <w:r>
        <w:fldChar w:fldCharType="end"/>
      </w:r>
    </w:p>
    <w:p w14:paraId="3FD8B5DC" w14:textId="087C93F6" w:rsidR="00B42773" w:rsidRDefault="00B42773">
      <w:pPr>
        <w:pStyle w:val="TOC8"/>
        <w:rPr>
          <w:rFonts w:asciiTheme="minorHAnsi" w:eastAsiaTheme="minorEastAsia" w:hAnsiTheme="minorHAnsi" w:cstheme="minorBidi"/>
          <w:b w:val="0"/>
          <w:kern w:val="2"/>
          <w:szCs w:val="22"/>
          <w:lang w:eastAsia="en-GB"/>
          <w14:ligatures w14:val="standardContextual"/>
        </w:rPr>
      </w:pPr>
      <w:r>
        <w:t>Annex F (normative): Transmit modulation</w:t>
      </w:r>
      <w:r>
        <w:tab/>
      </w:r>
      <w:r>
        <w:fldChar w:fldCharType="begin"/>
      </w:r>
      <w:r>
        <w:instrText xml:space="preserve"> PAGEREF _Toc145917012 \h </w:instrText>
      </w:r>
      <w:r>
        <w:fldChar w:fldCharType="separate"/>
      </w:r>
      <w:r>
        <w:t>206</w:t>
      </w:r>
      <w:r>
        <w:fldChar w:fldCharType="end"/>
      </w:r>
    </w:p>
    <w:p w14:paraId="77C59B4D" w14:textId="19BC74C4" w:rsidR="00B42773" w:rsidRDefault="00B42773">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_Toc145917013 \h </w:instrText>
      </w:r>
      <w:r>
        <w:fldChar w:fldCharType="separate"/>
      </w:r>
      <w:r>
        <w:t>206</w:t>
      </w:r>
      <w:r>
        <w:fldChar w:fldCharType="end"/>
      </w:r>
    </w:p>
    <w:p w14:paraId="72E3C5C4" w14:textId="1C13D114" w:rsidR="00B42773" w:rsidRDefault="00B42773">
      <w:pPr>
        <w:pStyle w:val="TOC2"/>
        <w:rPr>
          <w:rFonts w:asciiTheme="minorHAnsi" w:eastAsiaTheme="minorEastAsia" w:hAnsiTheme="minorHAnsi" w:cstheme="minorBidi"/>
          <w:kern w:val="2"/>
          <w:sz w:val="22"/>
          <w:szCs w:val="22"/>
          <w:lang w:eastAsia="en-GB"/>
          <w14:ligatures w14:val="standardContextual"/>
        </w:rPr>
      </w:pPr>
      <w:r>
        <w:t>F.2</w:t>
      </w:r>
      <w:r>
        <w:rPr>
          <w:rFonts w:asciiTheme="minorHAnsi" w:eastAsiaTheme="minorEastAsia" w:hAnsiTheme="minorHAnsi" w:cstheme="minorBidi"/>
          <w:kern w:val="2"/>
          <w:sz w:val="22"/>
          <w:szCs w:val="22"/>
          <w:lang w:eastAsia="en-GB"/>
          <w14:ligatures w14:val="standardContextual"/>
        </w:rPr>
        <w:tab/>
      </w:r>
      <w:r>
        <w:t>Basic Error Vector Magnitude measurement</w:t>
      </w:r>
      <w:r>
        <w:tab/>
      </w:r>
      <w:r>
        <w:fldChar w:fldCharType="begin"/>
      </w:r>
      <w:r>
        <w:instrText xml:space="preserve"> PAGEREF _Toc145917014 \h </w:instrText>
      </w:r>
      <w:r>
        <w:fldChar w:fldCharType="separate"/>
      </w:r>
      <w:r>
        <w:t>206</w:t>
      </w:r>
      <w:r>
        <w:fldChar w:fldCharType="end"/>
      </w:r>
    </w:p>
    <w:p w14:paraId="2726E684" w14:textId="7A6136DB" w:rsidR="00B42773" w:rsidRDefault="00B42773">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Basic in-band emissions measurement</w:t>
      </w:r>
      <w:r>
        <w:tab/>
      </w:r>
      <w:r>
        <w:fldChar w:fldCharType="begin"/>
      </w:r>
      <w:r>
        <w:instrText xml:space="preserve"> PAGEREF _Toc145917015 \h </w:instrText>
      </w:r>
      <w:r>
        <w:fldChar w:fldCharType="separate"/>
      </w:r>
      <w:r>
        <w:t>207</w:t>
      </w:r>
      <w:r>
        <w:fldChar w:fldCharType="end"/>
      </w:r>
    </w:p>
    <w:p w14:paraId="1A66289A" w14:textId="03254DDC" w:rsidR="00B42773" w:rsidRDefault="00B42773">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Modified signal under test</w:t>
      </w:r>
      <w:r>
        <w:tab/>
      </w:r>
      <w:r>
        <w:fldChar w:fldCharType="begin"/>
      </w:r>
      <w:r>
        <w:instrText xml:space="preserve"> PAGEREF _Toc145917016 \h </w:instrText>
      </w:r>
      <w:r>
        <w:fldChar w:fldCharType="separate"/>
      </w:r>
      <w:r>
        <w:t>207</w:t>
      </w:r>
      <w:r>
        <w:fldChar w:fldCharType="end"/>
      </w:r>
    </w:p>
    <w:p w14:paraId="5C305CD5" w14:textId="566B6C57" w:rsidR="00B42773" w:rsidRDefault="00B42773">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Window length</w:t>
      </w:r>
      <w:r>
        <w:tab/>
      </w:r>
      <w:r>
        <w:fldChar w:fldCharType="begin"/>
      </w:r>
      <w:r>
        <w:instrText xml:space="preserve"> PAGEREF _Toc145917017 \h </w:instrText>
      </w:r>
      <w:r>
        <w:fldChar w:fldCharType="separate"/>
      </w:r>
      <w:r>
        <w:t>209</w:t>
      </w:r>
      <w:r>
        <w:fldChar w:fldCharType="end"/>
      </w:r>
    </w:p>
    <w:p w14:paraId="46663CC2" w14:textId="6BB63D99" w:rsidR="00B42773" w:rsidRDefault="00B42773">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Timing offset</w:t>
      </w:r>
      <w:r>
        <w:tab/>
      </w:r>
      <w:r>
        <w:fldChar w:fldCharType="begin"/>
      </w:r>
      <w:r>
        <w:instrText xml:space="preserve"> PAGEREF _Toc145917018 \h </w:instrText>
      </w:r>
      <w:r>
        <w:fldChar w:fldCharType="separate"/>
      </w:r>
      <w:r>
        <w:t>209</w:t>
      </w:r>
      <w:r>
        <w:fldChar w:fldCharType="end"/>
      </w:r>
    </w:p>
    <w:p w14:paraId="5B35AF19" w14:textId="3D360659" w:rsidR="00B42773" w:rsidRDefault="00B42773">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Window length</w:t>
      </w:r>
      <w:r>
        <w:tab/>
      </w:r>
      <w:r>
        <w:fldChar w:fldCharType="begin"/>
      </w:r>
      <w:r>
        <w:instrText xml:space="preserve"> PAGEREF _Toc145917019 \h </w:instrText>
      </w:r>
      <w:r>
        <w:fldChar w:fldCharType="separate"/>
      </w:r>
      <w:r>
        <w:t>209</w:t>
      </w:r>
      <w:r>
        <w:fldChar w:fldCharType="end"/>
      </w:r>
    </w:p>
    <w:p w14:paraId="358B3D01" w14:textId="6F5F2102" w:rsidR="00B42773" w:rsidRDefault="00B42773">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Window length for normal CP</w:t>
      </w:r>
      <w:r>
        <w:tab/>
      </w:r>
      <w:r>
        <w:fldChar w:fldCharType="begin"/>
      </w:r>
      <w:r>
        <w:instrText xml:space="preserve"> PAGEREF _Toc145917020 \h </w:instrText>
      </w:r>
      <w:r>
        <w:fldChar w:fldCharType="separate"/>
      </w:r>
      <w:r>
        <w:t>210</w:t>
      </w:r>
      <w:r>
        <w:fldChar w:fldCharType="end"/>
      </w:r>
    </w:p>
    <w:p w14:paraId="39B030EC" w14:textId="1CB77F66" w:rsidR="00B42773" w:rsidRDefault="00B42773">
      <w:pPr>
        <w:pStyle w:val="TOC2"/>
        <w:rPr>
          <w:rFonts w:asciiTheme="minorHAnsi" w:eastAsiaTheme="minorEastAsia" w:hAnsiTheme="minorHAnsi" w:cstheme="minorBidi"/>
          <w:kern w:val="2"/>
          <w:sz w:val="22"/>
          <w:szCs w:val="22"/>
          <w:lang w:eastAsia="en-GB"/>
          <w14:ligatures w14:val="standardContextual"/>
        </w:rPr>
      </w:pPr>
      <w:r>
        <w:t>F.5.4</w:t>
      </w:r>
      <w:r>
        <w:rPr>
          <w:rFonts w:asciiTheme="minorHAnsi" w:eastAsiaTheme="minorEastAsia" w:hAnsiTheme="minorHAnsi" w:cstheme="minorBidi"/>
          <w:kern w:val="2"/>
          <w:sz w:val="22"/>
          <w:szCs w:val="22"/>
          <w:lang w:eastAsia="en-GB"/>
          <w14:ligatures w14:val="standardContextual"/>
        </w:rPr>
        <w:tab/>
      </w:r>
      <w:r>
        <w:t>Window length for Extended CP</w:t>
      </w:r>
      <w:r>
        <w:tab/>
      </w:r>
      <w:r>
        <w:fldChar w:fldCharType="begin"/>
      </w:r>
      <w:r>
        <w:instrText xml:space="preserve"> PAGEREF _Toc145917021 \h </w:instrText>
      </w:r>
      <w:r>
        <w:fldChar w:fldCharType="separate"/>
      </w:r>
      <w:r>
        <w:t>210</w:t>
      </w:r>
      <w:r>
        <w:fldChar w:fldCharType="end"/>
      </w:r>
    </w:p>
    <w:p w14:paraId="3751943E" w14:textId="552FA643" w:rsidR="00B42773" w:rsidRDefault="00B42773">
      <w:pPr>
        <w:pStyle w:val="TOC2"/>
        <w:rPr>
          <w:rFonts w:asciiTheme="minorHAnsi" w:eastAsiaTheme="minorEastAsia" w:hAnsiTheme="minorHAnsi" w:cstheme="minorBidi"/>
          <w:kern w:val="2"/>
          <w:sz w:val="22"/>
          <w:szCs w:val="22"/>
          <w:lang w:eastAsia="en-GB"/>
          <w14:ligatures w14:val="standardContextual"/>
        </w:rPr>
      </w:pPr>
      <w:r>
        <w:t>F.5.5</w:t>
      </w:r>
      <w:r>
        <w:rPr>
          <w:rFonts w:asciiTheme="minorHAnsi" w:eastAsiaTheme="minorEastAsia" w:hAnsiTheme="minorHAnsi" w:cstheme="minorBidi"/>
          <w:kern w:val="2"/>
          <w:sz w:val="22"/>
          <w:szCs w:val="22"/>
          <w:lang w:eastAsia="en-GB"/>
          <w14:ligatures w14:val="standardContextual"/>
        </w:rPr>
        <w:tab/>
      </w:r>
      <w:r>
        <w:t>Window length for PRACH</w:t>
      </w:r>
      <w:r>
        <w:tab/>
      </w:r>
      <w:r>
        <w:fldChar w:fldCharType="begin"/>
      </w:r>
      <w:r>
        <w:instrText xml:space="preserve"> PAGEREF _Toc145917022 \h </w:instrText>
      </w:r>
      <w:r>
        <w:fldChar w:fldCharType="separate"/>
      </w:r>
      <w:r>
        <w:t>210</w:t>
      </w:r>
      <w:r>
        <w:fldChar w:fldCharType="end"/>
      </w:r>
    </w:p>
    <w:p w14:paraId="4FB0E571" w14:textId="627221ED" w:rsidR="00B42773" w:rsidRDefault="00B42773">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Averaged EVM</w:t>
      </w:r>
      <w:r>
        <w:tab/>
      </w:r>
      <w:r>
        <w:fldChar w:fldCharType="begin"/>
      </w:r>
      <w:r>
        <w:instrText xml:space="preserve"> PAGEREF _Toc145917023 \h </w:instrText>
      </w:r>
      <w:r>
        <w:fldChar w:fldCharType="separate"/>
      </w:r>
      <w:r>
        <w:t>211</w:t>
      </w:r>
      <w:r>
        <w:fldChar w:fldCharType="end"/>
      </w:r>
    </w:p>
    <w:p w14:paraId="505EEE80" w14:textId="2C54CAE0" w:rsidR="00B42773" w:rsidRDefault="00B42773">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Spectrum Flatness</w:t>
      </w:r>
      <w:r>
        <w:tab/>
      </w:r>
      <w:r>
        <w:fldChar w:fldCharType="begin"/>
      </w:r>
      <w:r>
        <w:instrText xml:space="preserve"> PAGEREF _Toc145917024 \h </w:instrText>
      </w:r>
      <w:r>
        <w:fldChar w:fldCharType="separate"/>
      </w:r>
      <w:r>
        <w:t>212</w:t>
      </w:r>
      <w:r>
        <w:fldChar w:fldCharType="end"/>
      </w:r>
    </w:p>
    <w:p w14:paraId="64F08528" w14:textId="75CD70D1" w:rsidR="00B42773" w:rsidRDefault="00B42773">
      <w:pPr>
        <w:pStyle w:val="TOC1"/>
        <w:rPr>
          <w:rFonts w:asciiTheme="minorHAnsi" w:eastAsiaTheme="minorEastAsia" w:hAnsiTheme="minorHAnsi" w:cstheme="minorBidi"/>
          <w:kern w:val="2"/>
          <w:szCs w:val="22"/>
          <w:lang w:eastAsia="en-GB"/>
          <w14:ligatures w14:val="standardContextual"/>
        </w:rPr>
      </w:pPr>
      <w:r w:rsidRPr="00C532E2">
        <w:rPr>
          <w:rFonts w:eastAsia="MS Mincho"/>
        </w:rPr>
        <w:t>F.8</w:t>
      </w:r>
      <w:r>
        <w:rPr>
          <w:rFonts w:asciiTheme="minorHAnsi" w:eastAsiaTheme="minorEastAsia" w:hAnsiTheme="minorHAnsi" w:cstheme="minorBidi"/>
          <w:kern w:val="2"/>
          <w:szCs w:val="22"/>
          <w:lang w:eastAsia="en-GB"/>
          <w14:ligatures w14:val="standardContextual"/>
        </w:rPr>
        <w:tab/>
      </w:r>
      <w:r w:rsidRPr="00C532E2">
        <w:rPr>
          <w:lang w:val="en-US"/>
        </w:rPr>
        <w:t>Phase offset measurement for DMRS bundling</w:t>
      </w:r>
      <w:r>
        <w:tab/>
      </w:r>
      <w:r>
        <w:fldChar w:fldCharType="begin"/>
      </w:r>
      <w:r>
        <w:instrText xml:space="preserve"> PAGEREF _Toc145917025 \h </w:instrText>
      </w:r>
      <w:r>
        <w:fldChar w:fldCharType="separate"/>
      </w:r>
      <w:r>
        <w:t>212</w:t>
      </w:r>
      <w:r>
        <w:fldChar w:fldCharType="end"/>
      </w:r>
    </w:p>
    <w:p w14:paraId="7A313581" w14:textId="4D7DC034" w:rsidR="00B42773" w:rsidRDefault="00B42773">
      <w:pPr>
        <w:pStyle w:val="TOC2"/>
        <w:rPr>
          <w:rFonts w:asciiTheme="minorHAnsi" w:eastAsiaTheme="minorEastAsia" w:hAnsiTheme="minorHAnsi" w:cstheme="minorBidi"/>
          <w:kern w:val="2"/>
          <w:sz w:val="22"/>
          <w:szCs w:val="22"/>
          <w:lang w:eastAsia="en-GB"/>
          <w14:ligatures w14:val="standardContextual"/>
        </w:rPr>
      </w:pPr>
      <w:r>
        <w:t>F.8.1</w:t>
      </w:r>
      <w:r>
        <w:rPr>
          <w:rFonts w:asciiTheme="minorHAnsi" w:eastAsiaTheme="minorEastAsia" w:hAnsiTheme="minorHAnsi" w:cstheme="minorBidi"/>
          <w:kern w:val="2"/>
          <w:sz w:val="22"/>
          <w:szCs w:val="22"/>
          <w:lang w:eastAsia="en-GB"/>
          <w14:ligatures w14:val="standardContextual"/>
        </w:rPr>
        <w:tab/>
      </w:r>
      <w:r>
        <w:rPr>
          <w:lang w:eastAsia="zh-CN"/>
        </w:rPr>
        <w:t>M</w:t>
      </w:r>
      <w:r>
        <w:t>easurement point</w:t>
      </w:r>
      <w:r>
        <w:tab/>
      </w:r>
      <w:r>
        <w:fldChar w:fldCharType="begin"/>
      </w:r>
      <w:r>
        <w:instrText xml:space="preserve"> PAGEREF _Toc145917026 \h </w:instrText>
      </w:r>
      <w:r>
        <w:fldChar w:fldCharType="separate"/>
      </w:r>
      <w:r>
        <w:t>212</w:t>
      </w:r>
      <w:r>
        <w:fldChar w:fldCharType="end"/>
      </w:r>
    </w:p>
    <w:p w14:paraId="4CDE9E3B" w14:textId="09986A7E" w:rsidR="00B42773" w:rsidRDefault="00B42773">
      <w:pPr>
        <w:pStyle w:val="TOC2"/>
        <w:rPr>
          <w:rFonts w:asciiTheme="minorHAnsi" w:eastAsiaTheme="minorEastAsia" w:hAnsiTheme="minorHAnsi" w:cstheme="minorBidi"/>
          <w:kern w:val="2"/>
          <w:sz w:val="22"/>
          <w:szCs w:val="22"/>
          <w:lang w:eastAsia="en-GB"/>
          <w14:ligatures w14:val="standardContextual"/>
        </w:rPr>
      </w:pPr>
      <w:r>
        <w:t>F.8.2</w:t>
      </w:r>
      <w:r>
        <w:rPr>
          <w:rFonts w:asciiTheme="minorHAnsi" w:eastAsiaTheme="minorEastAsia" w:hAnsiTheme="minorHAnsi" w:cstheme="minorBidi"/>
          <w:kern w:val="2"/>
          <w:sz w:val="22"/>
          <w:szCs w:val="22"/>
          <w:lang w:eastAsia="en-GB"/>
          <w14:ligatures w14:val="standardContextual"/>
        </w:rPr>
        <w:tab/>
      </w:r>
      <w:r>
        <w:t>Symbols used</w:t>
      </w:r>
      <w:r>
        <w:tab/>
      </w:r>
      <w:r>
        <w:fldChar w:fldCharType="begin"/>
      </w:r>
      <w:r>
        <w:instrText xml:space="preserve"> PAGEREF _Toc145917027 \h </w:instrText>
      </w:r>
      <w:r>
        <w:fldChar w:fldCharType="separate"/>
      </w:r>
      <w:r>
        <w:t>213</w:t>
      </w:r>
      <w:r>
        <w:fldChar w:fldCharType="end"/>
      </w:r>
    </w:p>
    <w:p w14:paraId="13692DC1" w14:textId="6D2961E0" w:rsidR="00B42773" w:rsidRDefault="00B42773">
      <w:pPr>
        <w:pStyle w:val="TOC2"/>
        <w:rPr>
          <w:rFonts w:asciiTheme="minorHAnsi" w:eastAsiaTheme="minorEastAsia" w:hAnsiTheme="minorHAnsi" w:cstheme="minorBidi"/>
          <w:kern w:val="2"/>
          <w:sz w:val="22"/>
          <w:szCs w:val="22"/>
          <w:lang w:eastAsia="en-GB"/>
          <w14:ligatures w14:val="standardContextual"/>
        </w:rPr>
      </w:pPr>
      <w:r>
        <w:t>F.8.3</w:t>
      </w:r>
      <w:r>
        <w:rPr>
          <w:rFonts w:asciiTheme="minorHAnsi" w:eastAsiaTheme="minorEastAsia" w:hAnsiTheme="minorHAnsi" w:cstheme="minorBidi"/>
          <w:kern w:val="2"/>
          <w:sz w:val="22"/>
          <w:szCs w:val="22"/>
          <w:lang w:eastAsia="en-GB"/>
          <w14:ligatures w14:val="standardContextual"/>
        </w:rPr>
        <w:tab/>
      </w:r>
      <w:r>
        <w:t>Modified test signal</w:t>
      </w:r>
      <w:r>
        <w:tab/>
      </w:r>
      <w:r>
        <w:fldChar w:fldCharType="begin"/>
      </w:r>
      <w:r>
        <w:instrText xml:space="preserve"> PAGEREF _Toc145917028 \h </w:instrText>
      </w:r>
      <w:r>
        <w:fldChar w:fldCharType="separate"/>
      </w:r>
      <w:r>
        <w:t>213</w:t>
      </w:r>
      <w:r>
        <w:fldChar w:fldCharType="end"/>
      </w:r>
    </w:p>
    <w:p w14:paraId="450D034E" w14:textId="6173C0C6" w:rsidR="00B42773" w:rsidRDefault="00B42773">
      <w:pPr>
        <w:pStyle w:val="TOC2"/>
        <w:rPr>
          <w:rFonts w:asciiTheme="minorHAnsi" w:eastAsiaTheme="minorEastAsia" w:hAnsiTheme="minorHAnsi" w:cstheme="minorBidi"/>
          <w:kern w:val="2"/>
          <w:sz w:val="22"/>
          <w:szCs w:val="22"/>
          <w:lang w:eastAsia="en-GB"/>
          <w14:ligatures w14:val="standardContextual"/>
        </w:rPr>
      </w:pPr>
      <w:r>
        <w:t>F.8.4</w:t>
      </w:r>
      <w:r>
        <w:rPr>
          <w:rFonts w:asciiTheme="minorHAnsi" w:eastAsiaTheme="minorEastAsia" w:hAnsiTheme="minorHAnsi" w:cstheme="minorBidi"/>
          <w:kern w:val="2"/>
          <w:sz w:val="22"/>
          <w:szCs w:val="22"/>
          <w:lang w:eastAsia="en-GB"/>
          <w14:ligatures w14:val="standardContextual"/>
        </w:rPr>
        <w:tab/>
      </w:r>
      <w:r w:rsidRPr="00C532E2">
        <w:rPr>
          <w:lang w:val="en-US"/>
        </w:rPr>
        <w:t>Phase offset measurement</w:t>
      </w:r>
      <w:r>
        <w:tab/>
      </w:r>
      <w:r>
        <w:fldChar w:fldCharType="begin"/>
      </w:r>
      <w:r>
        <w:instrText xml:space="preserve"> PAGEREF _Toc145917029 \h </w:instrText>
      </w:r>
      <w:r>
        <w:fldChar w:fldCharType="separate"/>
      </w:r>
      <w:r>
        <w:t>213</w:t>
      </w:r>
      <w:r>
        <w:fldChar w:fldCharType="end"/>
      </w:r>
    </w:p>
    <w:p w14:paraId="1F449809" w14:textId="2B15ED08" w:rsidR="00B42773" w:rsidRDefault="00B42773">
      <w:pPr>
        <w:pStyle w:val="TOC1"/>
        <w:rPr>
          <w:rFonts w:asciiTheme="minorHAnsi" w:eastAsiaTheme="minorEastAsia" w:hAnsiTheme="minorHAnsi" w:cstheme="minorBidi"/>
          <w:kern w:val="2"/>
          <w:szCs w:val="22"/>
          <w:lang w:eastAsia="en-GB"/>
          <w14:ligatures w14:val="standardContextual"/>
        </w:rPr>
      </w:pPr>
      <w:r w:rsidRPr="00C532E2">
        <w:rPr>
          <w:rFonts w:eastAsia="MS Mincho"/>
        </w:rPr>
        <w:lastRenderedPageBreak/>
        <w:t>F.9</w:t>
      </w:r>
      <w:r>
        <w:rPr>
          <w:rFonts w:asciiTheme="minorHAnsi" w:eastAsiaTheme="minorEastAsia" w:hAnsiTheme="minorHAnsi" w:cstheme="minorBidi"/>
          <w:kern w:val="2"/>
          <w:szCs w:val="22"/>
          <w:lang w:eastAsia="en-GB"/>
          <w14:ligatures w14:val="standardContextual"/>
        </w:rPr>
        <w:tab/>
      </w:r>
      <w:r w:rsidRPr="00C532E2">
        <w:rPr>
          <w:rFonts w:eastAsia="MS Mincho"/>
        </w:rPr>
        <w:t>Reserved</w:t>
      </w:r>
      <w:r>
        <w:tab/>
      </w:r>
      <w:r>
        <w:fldChar w:fldCharType="begin"/>
      </w:r>
      <w:r>
        <w:instrText xml:space="preserve"> PAGEREF _Toc145917030 \h </w:instrText>
      </w:r>
      <w:r>
        <w:fldChar w:fldCharType="separate"/>
      </w:r>
      <w:r>
        <w:t>213</w:t>
      </w:r>
      <w:r>
        <w:fldChar w:fldCharType="end"/>
      </w:r>
    </w:p>
    <w:p w14:paraId="25895CCD" w14:textId="74958322" w:rsidR="00B42773" w:rsidRDefault="00B42773">
      <w:pPr>
        <w:pStyle w:val="TOC1"/>
        <w:rPr>
          <w:rFonts w:asciiTheme="minorHAnsi" w:eastAsiaTheme="minorEastAsia" w:hAnsiTheme="minorHAnsi" w:cstheme="minorBidi"/>
          <w:kern w:val="2"/>
          <w:szCs w:val="22"/>
          <w:lang w:eastAsia="en-GB"/>
          <w14:ligatures w14:val="standardContextual"/>
        </w:rPr>
      </w:pPr>
      <w:r w:rsidRPr="00C532E2">
        <w:rPr>
          <w:rFonts w:eastAsia="MS Mincho"/>
        </w:rPr>
        <w:t>F.10</w:t>
      </w:r>
      <w:r>
        <w:rPr>
          <w:rFonts w:asciiTheme="minorHAnsi" w:eastAsiaTheme="minorEastAsia" w:hAnsiTheme="minorHAnsi" w:cstheme="minorBidi"/>
          <w:kern w:val="2"/>
          <w:szCs w:val="22"/>
          <w:lang w:eastAsia="en-GB"/>
          <w14:ligatures w14:val="standardContextual"/>
        </w:rPr>
        <w:tab/>
      </w:r>
      <w:r w:rsidRPr="00C532E2">
        <w:rPr>
          <w:rFonts w:eastAsia="MS Mincho"/>
        </w:rPr>
        <w:t>EVM for dual transmit polarizations</w:t>
      </w:r>
      <w:r>
        <w:tab/>
      </w:r>
      <w:r>
        <w:fldChar w:fldCharType="begin"/>
      </w:r>
      <w:r>
        <w:instrText xml:space="preserve"> PAGEREF _Toc145917031 \h </w:instrText>
      </w:r>
      <w:r>
        <w:fldChar w:fldCharType="separate"/>
      </w:r>
      <w:r>
        <w:t>213</w:t>
      </w:r>
      <w:r>
        <w:fldChar w:fldCharType="end"/>
      </w:r>
    </w:p>
    <w:p w14:paraId="21B9DB8C" w14:textId="585369F8" w:rsidR="00B42773" w:rsidRDefault="00B42773">
      <w:pPr>
        <w:pStyle w:val="TOC2"/>
        <w:rPr>
          <w:rFonts w:asciiTheme="minorHAnsi" w:eastAsiaTheme="minorEastAsia" w:hAnsiTheme="minorHAnsi" w:cstheme="minorBidi"/>
          <w:kern w:val="2"/>
          <w:sz w:val="22"/>
          <w:szCs w:val="22"/>
          <w:lang w:eastAsia="en-GB"/>
          <w14:ligatures w14:val="standardContextual"/>
        </w:rPr>
      </w:pPr>
      <w:r w:rsidRPr="00C532E2">
        <w:rPr>
          <w:rFonts w:eastAsia="MS Mincho"/>
        </w:rPr>
        <w:t>F.10.1</w:t>
      </w:r>
      <w:r>
        <w:rPr>
          <w:rFonts w:asciiTheme="minorHAnsi" w:eastAsiaTheme="minorEastAsia" w:hAnsiTheme="minorHAnsi" w:cstheme="minorBidi"/>
          <w:kern w:val="2"/>
          <w:sz w:val="22"/>
          <w:szCs w:val="22"/>
          <w:lang w:eastAsia="en-GB"/>
          <w14:ligatures w14:val="standardContextual"/>
        </w:rPr>
        <w:tab/>
      </w:r>
      <w:r w:rsidRPr="00C532E2">
        <w:rPr>
          <w:rFonts w:eastAsia="MS Mincho"/>
        </w:rPr>
        <w:t>General</w:t>
      </w:r>
      <w:r>
        <w:tab/>
      </w:r>
      <w:r>
        <w:fldChar w:fldCharType="begin"/>
      </w:r>
      <w:r>
        <w:instrText xml:space="preserve"> PAGEREF _Toc145917032 \h </w:instrText>
      </w:r>
      <w:r>
        <w:fldChar w:fldCharType="separate"/>
      </w:r>
      <w:r>
        <w:t>213</w:t>
      </w:r>
      <w:r>
        <w:fldChar w:fldCharType="end"/>
      </w:r>
    </w:p>
    <w:p w14:paraId="722850BD" w14:textId="39BABACF" w:rsidR="00B42773" w:rsidRDefault="00B42773">
      <w:pPr>
        <w:pStyle w:val="TOC2"/>
        <w:rPr>
          <w:rFonts w:asciiTheme="minorHAnsi" w:eastAsiaTheme="minorEastAsia" w:hAnsiTheme="minorHAnsi" w:cstheme="minorBidi"/>
          <w:kern w:val="2"/>
          <w:sz w:val="22"/>
          <w:szCs w:val="22"/>
          <w:lang w:eastAsia="en-GB"/>
          <w14:ligatures w14:val="standardContextual"/>
        </w:rPr>
      </w:pPr>
      <w:r w:rsidRPr="00C532E2">
        <w:rPr>
          <w:rFonts w:eastAsia="MS Mincho"/>
        </w:rPr>
        <w:t>F.10.2</w:t>
      </w:r>
      <w:r>
        <w:rPr>
          <w:rFonts w:asciiTheme="minorHAnsi" w:eastAsiaTheme="minorEastAsia" w:hAnsiTheme="minorHAnsi" w:cstheme="minorBidi"/>
          <w:kern w:val="2"/>
          <w:sz w:val="22"/>
          <w:szCs w:val="22"/>
          <w:lang w:eastAsia="en-GB"/>
          <w14:ligatures w14:val="standardContextual"/>
        </w:rPr>
        <w:tab/>
      </w:r>
      <w:r w:rsidRPr="00C532E2">
        <w:rPr>
          <w:rFonts w:eastAsia="MS Mincho"/>
        </w:rPr>
        <w:t>MIMO Equalization (UL MIMO transmission)</w:t>
      </w:r>
      <w:r>
        <w:tab/>
      </w:r>
      <w:r>
        <w:fldChar w:fldCharType="begin"/>
      </w:r>
      <w:r>
        <w:instrText xml:space="preserve"> PAGEREF _Toc145917033 \h </w:instrText>
      </w:r>
      <w:r>
        <w:fldChar w:fldCharType="separate"/>
      </w:r>
      <w:r>
        <w:t>214</w:t>
      </w:r>
      <w:r>
        <w:fldChar w:fldCharType="end"/>
      </w:r>
    </w:p>
    <w:p w14:paraId="0FAE5C6C" w14:textId="17788713" w:rsidR="00B42773" w:rsidRDefault="00B42773">
      <w:pPr>
        <w:pStyle w:val="TOC2"/>
        <w:rPr>
          <w:rFonts w:asciiTheme="minorHAnsi" w:eastAsiaTheme="minorEastAsia" w:hAnsiTheme="minorHAnsi" w:cstheme="minorBidi"/>
          <w:kern w:val="2"/>
          <w:sz w:val="22"/>
          <w:szCs w:val="22"/>
          <w:lang w:eastAsia="en-GB"/>
          <w14:ligatures w14:val="standardContextual"/>
        </w:rPr>
      </w:pPr>
      <w:r w:rsidRPr="00C532E2">
        <w:rPr>
          <w:rFonts w:eastAsia="MS Mincho"/>
        </w:rPr>
        <w:t>F.10.3</w:t>
      </w:r>
      <w:r>
        <w:rPr>
          <w:rFonts w:asciiTheme="minorHAnsi" w:eastAsiaTheme="minorEastAsia" w:hAnsiTheme="minorHAnsi" w:cstheme="minorBidi"/>
          <w:kern w:val="2"/>
          <w:sz w:val="22"/>
          <w:szCs w:val="22"/>
          <w:lang w:eastAsia="en-GB"/>
          <w14:ligatures w14:val="standardContextual"/>
        </w:rPr>
        <w:tab/>
      </w:r>
      <w:r w:rsidRPr="00C532E2">
        <w:rPr>
          <w:rFonts w:eastAsia="MS Mincho"/>
        </w:rPr>
        <w:t>Maximum Ratio combining (Tx diversity transmission)</w:t>
      </w:r>
      <w:r>
        <w:tab/>
      </w:r>
      <w:r>
        <w:fldChar w:fldCharType="begin"/>
      </w:r>
      <w:r>
        <w:instrText xml:space="preserve"> PAGEREF _Toc145917034 \h </w:instrText>
      </w:r>
      <w:r>
        <w:fldChar w:fldCharType="separate"/>
      </w:r>
      <w:r>
        <w:t>215</w:t>
      </w:r>
      <w:r>
        <w:fldChar w:fldCharType="end"/>
      </w:r>
    </w:p>
    <w:p w14:paraId="2F1C5528" w14:textId="1A173CCD" w:rsidR="00B42773" w:rsidRDefault="00B42773">
      <w:pPr>
        <w:pStyle w:val="TOC2"/>
        <w:rPr>
          <w:rFonts w:asciiTheme="minorHAnsi" w:eastAsiaTheme="minorEastAsia" w:hAnsiTheme="minorHAnsi" w:cstheme="minorBidi"/>
          <w:kern w:val="2"/>
          <w:sz w:val="22"/>
          <w:szCs w:val="22"/>
          <w:lang w:eastAsia="en-GB"/>
          <w14:ligatures w14:val="standardContextual"/>
        </w:rPr>
      </w:pPr>
      <w:r w:rsidRPr="00C532E2">
        <w:rPr>
          <w:rFonts w:eastAsia="MS Mincho"/>
        </w:rPr>
        <w:t>F.10.4</w:t>
      </w:r>
      <w:r>
        <w:rPr>
          <w:rFonts w:asciiTheme="minorHAnsi" w:eastAsiaTheme="minorEastAsia" w:hAnsiTheme="minorHAnsi" w:cstheme="minorBidi"/>
          <w:kern w:val="2"/>
          <w:sz w:val="22"/>
          <w:szCs w:val="22"/>
          <w:lang w:eastAsia="en-GB"/>
          <w14:ligatures w14:val="standardContextual"/>
        </w:rPr>
        <w:tab/>
      </w:r>
      <w:r w:rsidRPr="00C532E2">
        <w:rPr>
          <w:rFonts w:eastAsia="MS Mincho"/>
        </w:rPr>
        <w:t>Layer processing</w:t>
      </w:r>
      <w:r>
        <w:tab/>
      </w:r>
      <w:r>
        <w:fldChar w:fldCharType="begin"/>
      </w:r>
      <w:r>
        <w:instrText xml:space="preserve"> PAGEREF _Toc145917035 \h </w:instrText>
      </w:r>
      <w:r>
        <w:fldChar w:fldCharType="separate"/>
      </w:r>
      <w:r>
        <w:t>215</w:t>
      </w:r>
      <w:r>
        <w:fldChar w:fldCharType="end"/>
      </w:r>
    </w:p>
    <w:p w14:paraId="6CFBA2AA" w14:textId="4F3B8360" w:rsidR="00B42773" w:rsidRDefault="00B42773">
      <w:pPr>
        <w:pStyle w:val="TOC8"/>
        <w:rPr>
          <w:rFonts w:asciiTheme="minorHAnsi" w:eastAsiaTheme="minorEastAsia" w:hAnsiTheme="minorHAnsi" w:cstheme="minorBidi"/>
          <w:b w:val="0"/>
          <w:kern w:val="2"/>
          <w:szCs w:val="22"/>
          <w:lang w:eastAsia="en-GB"/>
          <w14:ligatures w14:val="standardContextual"/>
        </w:rPr>
      </w:pPr>
      <w:r>
        <w:t xml:space="preserve">Annex G (normative): </w:t>
      </w:r>
      <w:r w:rsidRPr="00C532E2">
        <w:rPr>
          <w:rFonts w:cs="Arial"/>
        </w:rPr>
        <w:t>Difference of relative phase and power errors</w:t>
      </w:r>
      <w:r>
        <w:tab/>
      </w:r>
      <w:r>
        <w:fldChar w:fldCharType="begin"/>
      </w:r>
      <w:r>
        <w:instrText xml:space="preserve"> PAGEREF _Toc145917036 \h </w:instrText>
      </w:r>
      <w:r>
        <w:fldChar w:fldCharType="separate"/>
      </w:r>
      <w:r>
        <w:t>216</w:t>
      </w:r>
      <w:r>
        <w:fldChar w:fldCharType="end"/>
      </w:r>
    </w:p>
    <w:p w14:paraId="0C9C4A5F" w14:textId="36892608" w:rsidR="00B42773" w:rsidRDefault="00B42773">
      <w:pPr>
        <w:pStyle w:val="TOC1"/>
        <w:rPr>
          <w:rFonts w:asciiTheme="minorHAnsi" w:eastAsiaTheme="minorEastAsia" w:hAnsiTheme="minorHAnsi" w:cstheme="minorBidi"/>
          <w:kern w:val="2"/>
          <w:szCs w:val="22"/>
          <w:lang w:eastAsia="en-GB"/>
          <w14:ligatures w14:val="standardContextual"/>
        </w:rPr>
      </w:pPr>
      <w:r>
        <w:t>G.0</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_Toc145917037 \h </w:instrText>
      </w:r>
      <w:r>
        <w:fldChar w:fldCharType="separate"/>
      </w:r>
      <w:r>
        <w:t>216</w:t>
      </w:r>
      <w:r>
        <w:fldChar w:fldCharType="end"/>
      </w:r>
    </w:p>
    <w:p w14:paraId="62DDE6AA" w14:textId="66F3BC1F" w:rsidR="00B42773" w:rsidRDefault="00B42773">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_Toc145917038 \h </w:instrText>
      </w:r>
      <w:r>
        <w:fldChar w:fldCharType="separate"/>
      </w:r>
      <w:r>
        <w:t>216</w:t>
      </w:r>
      <w:r>
        <w:fldChar w:fldCharType="end"/>
      </w:r>
    </w:p>
    <w:p w14:paraId="75E704E3" w14:textId="0D2A56C0" w:rsidR="00B42773" w:rsidRDefault="00B42773">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Relative Phase Error Measurement</w:t>
      </w:r>
      <w:r>
        <w:tab/>
      </w:r>
      <w:r>
        <w:fldChar w:fldCharType="begin"/>
      </w:r>
      <w:r>
        <w:instrText xml:space="preserve"> PAGEREF _Toc145917039 \h </w:instrText>
      </w:r>
      <w:r>
        <w:fldChar w:fldCharType="separate"/>
      </w:r>
      <w:r>
        <w:t>216</w:t>
      </w:r>
      <w:r>
        <w:fldChar w:fldCharType="end"/>
      </w:r>
    </w:p>
    <w:p w14:paraId="3AB35F58" w14:textId="310BD88C" w:rsidR="00B42773" w:rsidRDefault="00B42773">
      <w:pPr>
        <w:pStyle w:val="TOC2"/>
        <w:rPr>
          <w:rFonts w:asciiTheme="minorHAnsi" w:eastAsiaTheme="minorEastAsia" w:hAnsiTheme="minorHAnsi" w:cstheme="minorBidi"/>
          <w:kern w:val="2"/>
          <w:sz w:val="22"/>
          <w:szCs w:val="22"/>
          <w:lang w:eastAsia="en-GB"/>
          <w14:ligatures w14:val="standardContextual"/>
        </w:rPr>
      </w:pPr>
      <w:r>
        <w:t>G.2.1</w:t>
      </w:r>
      <w:r>
        <w:rPr>
          <w:rFonts w:asciiTheme="minorHAnsi" w:eastAsiaTheme="minorEastAsia" w:hAnsiTheme="minorHAnsi" w:cstheme="minorBidi"/>
          <w:kern w:val="2"/>
          <w:sz w:val="22"/>
          <w:szCs w:val="22"/>
          <w:lang w:eastAsia="en-GB"/>
          <w14:ligatures w14:val="standardContextual"/>
        </w:rPr>
        <w:tab/>
      </w:r>
      <w:r>
        <w:t>Symbols and subcarriers used</w:t>
      </w:r>
      <w:r>
        <w:tab/>
      </w:r>
      <w:r>
        <w:fldChar w:fldCharType="begin"/>
      </w:r>
      <w:r>
        <w:instrText xml:space="preserve"> PAGEREF _Toc145917040 \h </w:instrText>
      </w:r>
      <w:r>
        <w:fldChar w:fldCharType="separate"/>
      </w:r>
      <w:r>
        <w:t>217</w:t>
      </w:r>
      <w:r>
        <w:fldChar w:fldCharType="end"/>
      </w:r>
    </w:p>
    <w:p w14:paraId="0E5D7595" w14:textId="764E7112" w:rsidR="00B42773" w:rsidRDefault="00B42773">
      <w:pPr>
        <w:pStyle w:val="TOC2"/>
        <w:rPr>
          <w:rFonts w:asciiTheme="minorHAnsi" w:eastAsiaTheme="minorEastAsia" w:hAnsiTheme="minorHAnsi" w:cstheme="minorBidi"/>
          <w:kern w:val="2"/>
          <w:sz w:val="22"/>
          <w:szCs w:val="22"/>
          <w:lang w:eastAsia="en-GB"/>
          <w14:ligatures w14:val="standardContextual"/>
        </w:rPr>
      </w:pPr>
      <w:r>
        <w:t>G.2.2</w:t>
      </w:r>
      <w:r>
        <w:rPr>
          <w:rFonts w:asciiTheme="minorHAnsi" w:eastAsiaTheme="minorEastAsia" w:hAnsiTheme="minorHAnsi" w:cstheme="minorBidi"/>
          <w:kern w:val="2"/>
          <w:sz w:val="22"/>
          <w:szCs w:val="22"/>
          <w:lang w:eastAsia="en-GB"/>
          <w14:ligatures w14:val="standardContextual"/>
        </w:rPr>
        <w:tab/>
      </w:r>
      <w:r>
        <w:t>CFO (carrier frequency offset) correction</w:t>
      </w:r>
      <w:r>
        <w:tab/>
      </w:r>
      <w:r>
        <w:fldChar w:fldCharType="begin"/>
      </w:r>
      <w:r>
        <w:instrText xml:space="preserve"> PAGEREF _Toc145917041 \h </w:instrText>
      </w:r>
      <w:r>
        <w:fldChar w:fldCharType="separate"/>
      </w:r>
      <w:r>
        <w:t>217</w:t>
      </w:r>
      <w:r>
        <w:fldChar w:fldCharType="end"/>
      </w:r>
    </w:p>
    <w:p w14:paraId="32749AF7" w14:textId="47D39906" w:rsidR="00B42773" w:rsidRDefault="00B42773">
      <w:pPr>
        <w:pStyle w:val="TOC2"/>
        <w:rPr>
          <w:rFonts w:asciiTheme="minorHAnsi" w:eastAsiaTheme="minorEastAsia" w:hAnsiTheme="minorHAnsi" w:cstheme="minorBidi"/>
          <w:kern w:val="2"/>
          <w:sz w:val="22"/>
          <w:szCs w:val="22"/>
          <w:lang w:eastAsia="en-GB"/>
          <w14:ligatures w14:val="standardContextual"/>
        </w:rPr>
      </w:pPr>
      <w:r>
        <w:t>G.2.3</w:t>
      </w:r>
      <w:r>
        <w:rPr>
          <w:rFonts w:asciiTheme="minorHAnsi" w:eastAsiaTheme="minorEastAsia" w:hAnsiTheme="minorHAnsi" w:cstheme="minorBidi"/>
          <w:kern w:val="2"/>
          <w:sz w:val="22"/>
          <w:szCs w:val="22"/>
          <w:lang w:eastAsia="en-GB"/>
          <w14:ligatures w14:val="standardContextual"/>
        </w:rPr>
        <w:tab/>
      </w:r>
      <w:r>
        <w:t>Steps of the measurement method</w:t>
      </w:r>
      <w:r>
        <w:tab/>
      </w:r>
      <w:r>
        <w:fldChar w:fldCharType="begin"/>
      </w:r>
      <w:r>
        <w:instrText xml:space="preserve"> PAGEREF _Toc145917042 \h </w:instrText>
      </w:r>
      <w:r>
        <w:fldChar w:fldCharType="separate"/>
      </w:r>
      <w:r>
        <w:t>217</w:t>
      </w:r>
      <w:r>
        <w:fldChar w:fldCharType="end"/>
      </w:r>
    </w:p>
    <w:p w14:paraId="3E69B44C" w14:textId="672054F3" w:rsidR="00B42773" w:rsidRDefault="00B42773">
      <w:pPr>
        <w:pStyle w:val="TOC8"/>
        <w:rPr>
          <w:rFonts w:asciiTheme="minorHAnsi" w:eastAsiaTheme="minorEastAsia" w:hAnsiTheme="minorHAnsi" w:cstheme="minorBidi"/>
          <w:b w:val="0"/>
          <w:kern w:val="2"/>
          <w:szCs w:val="22"/>
          <w:lang w:eastAsia="en-GB"/>
          <w14:ligatures w14:val="standardContextual"/>
        </w:rPr>
      </w:pPr>
      <w:r>
        <w:t>Annex H (Normative): Modified MPR behavior</w:t>
      </w:r>
      <w:r>
        <w:tab/>
      </w:r>
      <w:r>
        <w:fldChar w:fldCharType="begin"/>
      </w:r>
      <w:r>
        <w:instrText xml:space="preserve"> PAGEREF _Toc145917043 \h </w:instrText>
      </w:r>
      <w:r>
        <w:fldChar w:fldCharType="separate"/>
      </w:r>
      <w:r>
        <w:t>218</w:t>
      </w:r>
      <w:r>
        <w:fldChar w:fldCharType="end"/>
      </w:r>
    </w:p>
    <w:p w14:paraId="783694C8" w14:textId="452AF42A" w:rsidR="00B42773" w:rsidRDefault="00B42773">
      <w:pPr>
        <w:pStyle w:val="TOC1"/>
        <w:rPr>
          <w:rFonts w:asciiTheme="minorHAnsi" w:eastAsiaTheme="minorEastAsia" w:hAnsiTheme="minorHAnsi" w:cstheme="minorBidi"/>
          <w:kern w:val="2"/>
          <w:szCs w:val="22"/>
          <w:lang w:eastAsia="en-GB"/>
          <w14:ligatures w14:val="standardContextual"/>
        </w:rPr>
      </w:pPr>
      <w:r>
        <w:t>H.1</w:t>
      </w:r>
      <w:r>
        <w:rPr>
          <w:rFonts w:asciiTheme="minorHAnsi" w:eastAsiaTheme="minorEastAsia" w:hAnsiTheme="minorHAnsi" w:cstheme="minorBidi"/>
          <w:kern w:val="2"/>
          <w:szCs w:val="22"/>
          <w:lang w:eastAsia="en-GB"/>
          <w14:ligatures w14:val="standardContextual"/>
        </w:rPr>
        <w:tab/>
      </w:r>
      <w:r>
        <w:t>Indication of modified MPR behavior</w:t>
      </w:r>
      <w:r>
        <w:tab/>
      </w:r>
      <w:r>
        <w:fldChar w:fldCharType="begin"/>
      </w:r>
      <w:r>
        <w:instrText xml:space="preserve"> PAGEREF _Toc145917044 \h </w:instrText>
      </w:r>
      <w:r>
        <w:fldChar w:fldCharType="separate"/>
      </w:r>
      <w:r>
        <w:t>218</w:t>
      </w:r>
      <w:r>
        <w:fldChar w:fldCharType="end"/>
      </w:r>
    </w:p>
    <w:p w14:paraId="60F6C04E" w14:textId="245E7222" w:rsidR="00B42773" w:rsidRDefault="00B42773">
      <w:pPr>
        <w:pStyle w:val="TOC8"/>
        <w:rPr>
          <w:rFonts w:asciiTheme="minorHAnsi" w:eastAsiaTheme="minorEastAsia" w:hAnsiTheme="minorHAnsi" w:cstheme="minorBidi"/>
          <w:b w:val="0"/>
          <w:kern w:val="2"/>
          <w:szCs w:val="22"/>
          <w:lang w:eastAsia="en-GB"/>
          <w14:ligatures w14:val="standardContextual"/>
        </w:rPr>
      </w:pPr>
      <w:r>
        <w:t>Annex I (informative): Void</w:t>
      </w:r>
      <w:r>
        <w:tab/>
      </w:r>
      <w:r>
        <w:fldChar w:fldCharType="begin"/>
      </w:r>
      <w:r>
        <w:instrText xml:space="preserve"> PAGEREF _Toc145917045 \h </w:instrText>
      </w:r>
      <w:r>
        <w:fldChar w:fldCharType="separate"/>
      </w:r>
      <w:r>
        <w:t>218</w:t>
      </w:r>
      <w:r>
        <w:fldChar w:fldCharType="end"/>
      </w:r>
    </w:p>
    <w:p w14:paraId="753C4FB7" w14:textId="48BDF168" w:rsidR="00B42773" w:rsidRDefault="00B42773">
      <w:pPr>
        <w:pStyle w:val="TOC8"/>
        <w:rPr>
          <w:rFonts w:asciiTheme="minorHAnsi" w:eastAsiaTheme="minorEastAsia" w:hAnsiTheme="minorHAnsi" w:cstheme="minorBidi"/>
          <w:b w:val="0"/>
          <w:kern w:val="2"/>
          <w:szCs w:val="22"/>
          <w:lang w:eastAsia="en-GB"/>
          <w14:ligatures w14:val="standardContextual"/>
        </w:rPr>
      </w:pPr>
      <w:r>
        <w:t>Annex J (normative): UE coordinate system</w:t>
      </w:r>
      <w:r>
        <w:tab/>
      </w:r>
      <w:r>
        <w:fldChar w:fldCharType="begin"/>
      </w:r>
      <w:r>
        <w:instrText xml:space="preserve"> PAGEREF _Toc145917046 \h </w:instrText>
      </w:r>
      <w:r>
        <w:fldChar w:fldCharType="separate"/>
      </w:r>
      <w:r>
        <w:t>219</w:t>
      </w:r>
      <w:r>
        <w:fldChar w:fldCharType="end"/>
      </w:r>
    </w:p>
    <w:p w14:paraId="25CB2874" w14:textId="76FD10D7" w:rsidR="00B42773" w:rsidRDefault="00B42773">
      <w:pPr>
        <w:pStyle w:val="TOC1"/>
        <w:rPr>
          <w:rFonts w:asciiTheme="minorHAnsi" w:eastAsiaTheme="minorEastAsia" w:hAnsiTheme="minorHAnsi" w:cstheme="minorBidi"/>
          <w:kern w:val="2"/>
          <w:szCs w:val="22"/>
          <w:lang w:eastAsia="en-GB"/>
          <w14:ligatures w14:val="standardContextual"/>
        </w:rPr>
      </w:pPr>
      <w:r>
        <w:t>J.1</w:t>
      </w:r>
      <w:r>
        <w:rPr>
          <w:rFonts w:asciiTheme="minorHAnsi" w:eastAsiaTheme="minorEastAsia" w:hAnsiTheme="minorHAnsi" w:cstheme="minorBidi"/>
          <w:kern w:val="2"/>
          <w:szCs w:val="22"/>
          <w:lang w:eastAsia="en-GB"/>
          <w14:ligatures w14:val="standardContextual"/>
        </w:rPr>
        <w:tab/>
      </w:r>
      <w:r>
        <w:t>Reference coordinate system</w:t>
      </w:r>
      <w:r>
        <w:tab/>
      </w:r>
      <w:r>
        <w:fldChar w:fldCharType="begin"/>
      </w:r>
      <w:r>
        <w:instrText xml:space="preserve"> PAGEREF _Toc145917047 \h </w:instrText>
      </w:r>
      <w:r>
        <w:fldChar w:fldCharType="separate"/>
      </w:r>
      <w:r>
        <w:t>219</w:t>
      </w:r>
      <w:r>
        <w:fldChar w:fldCharType="end"/>
      </w:r>
    </w:p>
    <w:p w14:paraId="7DDB9F1D" w14:textId="15D96978" w:rsidR="00B42773" w:rsidRDefault="00B42773">
      <w:pPr>
        <w:pStyle w:val="TOC1"/>
        <w:rPr>
          <w:rFonts w:asciiTheme="minorHAnsi" w:eastAsiaTheme="minorEastAsia" w:hAnsiTheme="minorHAnsi" w:cstheme="minorBidi"/>
          <w:kern w:val="2"/>
          <w:szCs w:val="22"/>
          <w:lang w:eastAsia="en-GB"/>
          <w14:ligatures w14:val="standardContextual"/>
        </w:rPr>
      </w:pPr>
      <w:r>
        <w:t>J.2</w:t>
      </w:r>
      <w:r>
        <w:rPr>
          <w:rFonts w:asciiTheme="minorHAnsi" w:eastAsiaTheme="minorEastAsia" w:hAnsiTheme="minorHAnsi" w:cstheme="minorBidi"/>
          <w:kern w:val="2"/>
          <w:szCs w:val="22"/>
          <w:lang w:eastAsia="en-GB"/>
          <w14:ligatures w14:val="standardContextual"/>
        </w:rPr>
        <w:tab/>
      </w:r>
      <w:r>
        <w:t>Test conditions and angle definitions</w:t>
      </w:r>
      <w:r>
        <w:tab/>
      </w:r>
      <w:r>
        <w:fldChar w:fldCharType="begin"/>
      </w:r>
      <w:r>
        <w:instrText xml:space="preserve"> PAGEREF _Toc145917048 \h </w:instrText>
      </w:r>
      <w:r>
        <w:fldChar w:fldCharType="separate"/>
      </w:r>
      <w:r>
        <w:t>220</w:t>
      </w:r>
      <w:r>
        <w:fldChar w:fldCharType="end"/>
      </w:r>
    </w:p>
    <w:p w14:paraId="6D74057B" w14:textId="49596DDD" w:rsidR="00B42773" w:rsidRDefault="00B42773">
      <w:pPr>
        <w:pStyle w:val="TOC1"/>
        <w:rPr>
          <w:rFonts w:asciiTheme="minorHAnsi" w:eastAsiaTheme="minorEastAsia" w:hAnsiTheme="minorHAnsi" w:cstheme="minorBidi"/>
          <w:kern w:val="2"/>
          <w:szCs w:val="22"/>
          <w:lang w:eastAsia="en-GB"/>
          <w14:ligatures w14:val="standardContextual"/>
        </w:rPr>
      </w:pPr>
      <w:r>
        <w:t>J.3</w:t>
      </w:r>
      <w:r>
        <w:rPr>
          <w:rFonts w:asciiTheme="minorHAnsi" w:eastAsiaTheme="minorEastAsia" w:hAnsiTheme="minorHAnsi" w:cstheme="minorBidi"/>
          <w:kern w:val="2"/>
          <w:szCs w:val="22"/>
          <w:lang w:eastAsia="en-GB"/>
          <w14:ligatures w14:val="standardContextual"/>
        </w:rPr>
        <w:tab/>
      </w:r>
      <w:r>
        <w:t>DUT positioning guidelines</w:t>
      </w:r>
      <w:r>
        <w:tab/>
      </w:r>
      <w:r>
        <w:fldChar w:fldCharType="begin"/>
      </w:r>
      <w:r>
        <w:instrText xml:space="preserve"> PAGEREF _Toc145917049 \h </w:instrText>
      </w:r>
      <w:r>
        <w:fldChar w:fldCharType="separate"/>
      </w:r>
      <w:r>
        <w:t>224</w:t>
      </w:r>
      <w:r>
        <w:fldChar w:fldCharType="end"/>
      </w:r>
    </w:p>
    <w:p w14:paraId="170339E5" w14:textId="251E122D" w:rsidR="00B42773" w:rsidRDefault="00B42773">
      <w:pPr>
        <w:pStyle w:val="TOC8"/>
        <w:rPr>
          <w:rFonts w:asciiTheme="minorHAnsi" w:eastAsiaTheme="minorEastAsia" w:hAnsiTheme="minorHAnsi" w:cstheme="minorBidi"/>
          <w:b w:val="0"/>
          <w:kern w:val="2"/>
          <w:szCs w:val="22"/>
          <w:lang w:eastAsia="en-GB"/>
          <w14:ligatures w14:val="standardContextual"/>
        </w:rPr>
      </w:pPr>
      <w:r>
        <w:t>Annex K (informative): Void</w:t>
      </w:r>
      <w:r>
        <w:tab/>
      </w:r>
      <w:r>
        <w:fldChar w:fldCharType="begin"/>
      </w:r>
      <w:r>
        <w:instrText xml:space="preserve"> PAGEREF _Toc145917050 \h </w:instrText>
      </w:r>
      <w:r>
        <w:fldChar w:fldCharType="separate"/>
      </w:r>
      <w:r>
        <w:t>225</w:t>
      </w:r>
      <w:r>
        <w:fldChar w:fldCharType="end"/>
      </w:r>
    </w:p>
    <w:p w14:paraId="71D0C38E" w14:textId="01B9AF5F" w:rsidR="00B42773" w:rsidRDefault="00B42773">
      <w:pPr>
        <w:pStyle w:val="TOC8"/>
        <w:rPr>
          <w:rFonts w:asciiTheme="minorHAnsi" w:eastAsiaTheme="minorEastAsia" w:hAnsiTheme="minorHAnsi" w:cstheme="minorBidi"/>
          <w:b w:val="0"/>
          <w:kern w:val="2"/>
          <w:szCs w:val="22"/>
          <w:lang w:eastAsia="en-GB"/>
          <w14:ligatures w14:val="standardContextual"/>
        </w:rPr>
      </w:pPr>
      <w:r>
        <w:t>Annex L (informative): Change history</w:t>
      </w:r>
      <w:r>
        <w:tab/>
      </w:r>
      <w:r>
        <w:fldChar w:fldCharType="begin"/>
      </w:r>
      <w:r>
        <w:instrText xml:space="preserve"> PAGEREF _Toc145917051 \h </w:instrText>
      </w:r>
      <w:r>
        <w:fldChar w:fldCharType="separate"/>
      </w:r>
      <w:r>
        <w:t>226</w:t>
      </w:r>
      <w:r>
        <w:fldChar w:fldCharType="end"/>
      </w:r>
    </w:p>
    <w:p w14:paraId="49B8EE44" w14:textId="67C2F381" w:rsidR="00080512" w:rsidRPr="00C04A08" w:rsidRDefault="00B42773">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4295848"/>
      <w:bookmarkStart w:id="39" w:name="_Toc124296318"/>
      <w:bookmarkStart w:id="40" w:name="_Toc130572134"/>
      <w:bookmarkStart w:id="41" w:name="_Toc131708133"/>
      <w:bookmarkStart w:id="42" w:name="_Toc137457940"/>
      <w:bookmarkStart w:id="43" w:name="_Toc138887427"/>
      <w:bookmarkStart w:id="44" w:name="_Toc138969511"/>
      <w:bookmarkStart w:id="45" w:name="_Toc145916572"/>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5A4401E6" w14:textId="77777777" w:rsidR="00080512" w:rsidRPr="00C04A08" w:rsidRDefault="00080512" w:rsidP="00842EF7">
      <w:r w:rsidRPr="00C04A08">
        <w:t xml:space="preserve">This Technical </w:t>
      </w:r>
      <w:bookmarkStart w:id="46" w:name="spectype3"/>
      <w:r w:rsidRPr="00C04A08">
        <w:t>Specification</w:t>
      </w:r>
      <w:bookmarkEnd w:id="46"/>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47" w:name="introduction"/>
      <w:bookmarkEnd w:id="47"/>
      <w:r w:rsidRPr="00C04A08">
        <w:br w:type="page"/>
      </w:r>
      <w:bookmarkStart w:id="48" w:name="scope"/>
      <w:bookmarkStart w:id="49" w:name="_Toc36456365"/>
      <w:bookmarkStart w:id="50" w:name="_Toc36469463"/>
      <w:bookmarkStart w:id="51" w:name="_Toc37253872"/>
      <w:bookmarkStart w:id="52" w:name="_Toc37322729"/>
      <w:bookmarkStart w:id="53" w:name="_Toc37324135"/>
      <w:bookmarkStart w:id="54" w:name="_Toc45889658"/>
      <w:bookmarkStart w:id="55" w:name="_Toc52196312"/>
      <w:bookmarkStart w:id="56" w:name="_Toc52197292"/>
      <w:bookmarkStart w:id="57" w:name="_Toc53173015"/>
      <w:bookmarkStart w:id="58" w:name="_Toc53173384"/>
      <w:bookmarkStart w:id="59" w:name="_Toc61119373"/>
      <w:bookmarkStart w:id="60" w:name="_Toc61119755"/>
      <w:bookmarkStart w:id="61" w:name="_Toc67925801"/>
      <w:bookmarkStart w:id="62" w:name="_Toc75273439"/>
      <w:bookmarkStart w:id="63" w:name="_Toc76510339"/>
      <w:bookmarkStart w:id="64" w:name="_Toc83129492"/>
      <w:bookmarkStart w:id="65" w:name="_Toc90591025"/>
      <w:bookmarkStart w:id="66" w:name="_Toc98864047"/>
      <w:bookmarkStart w:id="67" w:name="_Toc99733296"/>
      <w:bookmarkStart w:id="68" w:name="_Toc106577187"/>
      <w:bookmarkStart w:id="69" w:name="_Toc114536938"/>
      <w:bookmarkStart w:id="70" w:name="_Toc115257206"/>
      <w:bookmarkStart w:id="71" w:name="_Toc123086525"/>
      <w:bookmarkStart w:id="72" w:name="_Toc124295849"/>
      <w:bookmarkStart w:id="73" w:name="_Toc124296319"/>
      <w:bookmarkStart w:id="74" w:name="_Toc130572135"/>
      <w:bookmarkStart w:id="75" w:name="_Toc131708134"/>
      <w:bookmarkStart w:id="76" w:name="_Toc137457941"/>
      <w:bookmarkStart w:id="77" w:name="_Toc138887428"/>
      <w:bookmarkStart w:id="78" w:name="_Toc138969512"/>
      <w:bookmarkStart w:id="79" w:name="_Toc145916573"/>
      <w:bookmarkEnd w:id="48"/>
      <w:r w:rsidR="007F0F4B">
        <w:lastRenderedPageBreak/>
        <w:t>1</w:t>
      </w:r>
      <w:r w:rsidR="007F0F4B">
        <w:tab/>
      </w:r>
      <w:r w:rsidR="00842EF7" w:rsidRPr="00C04A08">
        <w:t>Scope</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80" w:name="_Toc21340710"/>
      <w:bookmarkStart w:id="81" w:name="_Toc29805157"/>
      <w:bookmarkStart w:id="82" w:name="_Toc36456366"/>
      <w:bookmarkStart w:id="83" w:name="_Toc36469464"/>
      <w:bookmarkStart w:id="84" w:name="_Toc37253873"/>
      <w:bookmarkStart w:id="85" w:name="_Toc37322730"/>
      <w:bookmarkStart w:id="86" w:name="_Toc37324136"/>
      <w:bookmarkStart w:id="87" w:name="_Toc45889659"/>
      <w:bookmarkStart w:id="88" w:name="_Toc52196313"/>
      <w:bookmarkStart w:id="89" w:name="_Toc52197293"/>
      <w:bookmarkStart w:id="90" w:name="_Toc53173016"/>
      <w:bookmarkStart w:id="91" w:name="_Toc53173385"/>
      <w:bookmarkStart w:id="92" w:name="_Toc61119374"/>
      <w:bookmarkStart w:id="93" w:name="_Toc61119756"/>
      <w:bookmarkStart w:id="94" w:name="_Toc67925802"/>
      <w:bookmarkStart w:id="95" w:name="_Toc75273440"/>
      <w:bookmarkStart w:id="96" w:name="_Toc76510340"/>
      <w:bookmarkStart w:id="97" w:name="_Toc83129493"/>
      <w:bookmarkStart w:id="98" w:name="_Toc90591026"/>
      <w:bookmarkStart w:id="99" w:name="_Toc98864048"/>
      <w:bookmarkStart w:id="100" w:name="_Toc99733297"/>
      <w:bookmarkStart w:id="101" w:name="_Toc106577188"/>
      <w:bookmarkStart w:id="102" w:name="_Toc114536939"/>
      <w:bookmarkStart w:id="103" w:name="_Toc115257207"/>
      <w:bookmarkStart w:id="104" w:name="_Toc123086526"/>
      <w:bookmarkStart w:id="105" w:name="_Toc124295850"/>
      <w:bookmarkStart w:id="106" w:name="_Toc124296320"/>
      <w:bookmarkStart w:id="107" w:name="_Toc130572136"/>
      <w:bookmarkStart w:id="108" w:name="_Toc131708135"/>
      <w:bookmarkStart w:id="109" w:name="_Toc137457942"/>
      <w:bookmarkStart w:id="110" w:name="_Toc138887429"/>
      <w:bookmarkStart w:id="111" w:name="_Toc138969513"/>
      <w:bookmarkStart w:id="112" w:name="_Toc145916574"/>
      <w:r w:rsidRPr="00C04A08">
        <w:t>2</w:t>
      </w:r>
      <w:r w:rsidRPr="00C04A08">
        <w:tab/>
        <w:t>References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13" w:name="OLE_LINK2"/>
      <w:bookmarkStart w:id="114" w:name="OLE_LINK3"/>
      <w:bookmarkStart w:id="115"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13"/>
    <w:bookmarkEnd w:id="114"/>
    <w:bookmarkEnd w:id="115"/>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16" w:name="_Toc21340711"/>
      <w:bookmarkStart w:id="117" w:name="_Toc29805158"/>
      <w:bookmarkStart w:id="118" w:name="_Toc36456367"/>
      <w:bookmarkStart w:id="119" w:name="_Toc36469465"/>
      <w:bookmarkStart w:id="120" w:name="_Toc37253874"/>
      <w:bookmarkStart w:id="121" w:name="_Toc37322731"/>
      <w:bookmarkStart w:id="122" w:name="_Toc37324137"/>
      <w:bookmarkStart w:id="123" w:name="_Toc45889660"/>
      <w:bookmarkStart w:id="124" w:name="_Toc52196314"/>
      <w:bookmarkStart w:id="125" w:name="_Toc52197294"/>
      <w:bookmarkStart w:id="126" w:name="_Toc53173017"/>
      <w:bookmarkStart w:id="127" w:name="_Toc53173386"/>
      <w:bookmarkStart w:id="128" w:name="_Toc61119375"/>
      <w:bookmarkStart w:id="129" w:name="_Toc61119757"/>
      <w:bookmarkStart w:id="130" w:name="_Toc67925803"/>
      <w:bookmarkStart w:id="131" w:name="_Toc75273441"/>
      <w:bookmarkStart w:id="132" w:name="_Toc76510341"/>
      <w:bookmarkStart w:id="133" w:name="_Toc83129494"/>
      <w:bookmarkStart w:id="134" w:name="_Toc90591027"/>
      <w:bookmarkStart w:id="135" w:name="_Toc98864049"/>
      <w:bookmarkStart w:id="136" w:name="_Toc99733298"/>
      <w:bookmarkStart w:id="137" w:name="_Toc106577189"/>
      <w:bookmarkStart w:id="138" w:name="_Toc114536940"/>
      <w:bookmarkStart w:id="139" w:name="_Toc115257208"/>
      <w:bookmarkStart w:id="140" w:name="_Toc123086527"/>
      <w:bookmarkStart w:id="141" w:name="_Toc124295851"/>
      <w:bookmarkStart w:id="142" w:name="_Toc124296321"/>
      <w:bookmarkStart w:id="143" w:name="_Toc130572137"/>
      <w:bookmarkStart w:id="144" w:name="_Toc131708136"/>
      <w:bookmarkStart w:id="145" w:name="_Toc137457943"/>
      <w:bookmarkStart w:id="146" w:name="_Toc138887430"/>
      <w:bookmarkStart w:id="147" w:name="_Toc138969514"/>
      <w:bookmarkStart w:id="148" w:name="_Toc145916575"/>
      <w:r w:rsidRPr="00C04A08">
        <w:lastRenderedPageBreak/>
        <w:t>3</w:t>
      </w:r>
      <w:r w:rsidRPr="00C04A08">
        <w:tab/>
        <w:t>Definitions, symbols and abbreviations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2D2AD8AC" w14:textId="77777777" w:rsidR="00842EF7" w:rsidRPr="00C04A08" w:rsidRDefault="00842EF7" w:rsidP="00842EF7">
      <w:pPr>
        <w:pStyle w:val="Heading2"/>
      </w:pPr>
      <w:bookmarkStart w:id="149" w:name="_Toc21340712"/>
      <w:bookmarkStart w:id="150" w:name="_Toc29805159"/>
      <w:bookmarkStart w:id="151" w:name="_Toc36456368"/>
      <w:bookmarkStart w:id="152" w:name="_Toc36469466"/>
      <w:bookmarkStart w:id="153" w:name="_Toc37253875"/>
      <w:bookmarkStart w:id="154" w:name="_Toc37322732"/>
      <w:bookmarkStart w:id="155" w:name="_Toc37324138"/>
      <w:bookmarkStart w:id="156" w:name="_Toc45889661"/>
      <w:bookmarkStart w:id="157" w:name="_Toc52196315"/>
      <w:bookmarkStart w:id="158" w:name="_Toc52197295"/>
      <w:bookmarkStart w:id="159" w:name="_Toc53173018"/>
      <w:bookmarkStart w:id="160" w:name="_Toc53173387"/>
      <w:bookmarkStart w:id="161" w:name="_Toc61119376"/>
      <w:bookmarkStart w:id="162" w:name="_Toc61119758"/>
      <w:bookmarkStart w:id="163" w:name="_Toc67925804"/>
      <w:bookmarkStart w:id="164" w:name="_Toc75273442"/>
      <w:bookmarkStart w:id="165" w:name="_Toc76510342"/>
      <w:bookmarkStart w:id="166" w:name="_Toc83129495"/>
      <w:bookmarkStart w:id="167" w:name="_Toc90591028"/>
      <w:bookmarkStart w:id="168" w:name="_Toc98864050"/>
      <w:bookmarkStart w:id="169" w:name="_Toc99733299"/>
      <w:bookmarkStart w:id="170" w:name="_Toc106577190"/>
      <w:bookmarkStart w:id="171" w:name="_Toc114536941"/>
      <w:bookmarkStart w:id="172" w:name="_Toc115257209"/>
      <w:bookmarkStart w:id="173" w:name="_Toc123086528"/>
      <w:bookmarkStart w:id="174" w:name="_Toc124295852"/>
      <w:bookmarkStart w:id="175" w:name="_Toc124296322"/>
      <w:bookmarkStart w:id="176" w:name="_Toc130572138"/>
      <w:bookmarkStart w:id="177" w:name="_Toc131708137"/>
      <w:bookmarkStart w:id="178" w:name="_Toc137457944"/>
      <w:bookmarkStart w:id="179" w:name="_Toc138887431"/>
      <w:bookmarkStart w:id="180" w:name="_Toc138969515"/>
      <w:bookmarkStart w:id="181" w:name="_Toc145916576"/>
      <w:r w:rsidRPr="00C04A08">
        <w:t>3.1</w:t>
      </w:r>
      <w:r w:rsidRPr="00C04A08">
        <w:tab/>
        <w:t>Definitions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C71819" w14:textId="77777777" w:rsidR="00842EF7" w:rsidRPr="00C04A08" w:rsidRDefault="00842EF7" w:rsidP="00842EF7">
      <w:r w:rsidRPr="00C04A08">
        <w:t xml:space="preserve">For the purposes of the present document, the terms and definitions given in </w:t>
      </w:r>
      <w:bookmarkStart w:id="182" w:name="OLE_LINK6"/>
      <w:bookmarkStart w:id="183" w:name="OLE_LINK7"/>
      <w:bookmarkStart w:id="184" w:name="OLE_LINK8"/>
      <w:r w:rsidRPr="00C04A08">
        <w:t xml:space="preserve">3GPP </w:t>
      </w:r>
      <w:bookmarkEnd w:id="182"/>
      <w:bookmarkEnd w:id="183"/>
      <w:bookmarkEnd w:id="18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5D87B7CC"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lastRenderedPageBreak/>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185" w:name="OLE_LINK13"/>
      <w:bookmarkStart w:id="186"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185"/>
    <w:bookmarkEnd w:id="18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87" w:name="_Toc21340713"/>
      <w:bookmarkStart w:id="188" w:name="_Toc29805160"/>
      <w:bookmarkStart w:id="189" w:name="_Toc36456369"/>
      <w:bookmarkStart w:id="190" w:name="_Toc36469467"/>
      <w:bookmarkStart w:id="191" w:name="_Toc37253876"/>
      <w:bookmarkStart w:id="192" w:name="_Toc37322733"/>
      <w:bookmarkStart w:id="193" w:name="_Toc37324139"/>
      <w:bookmarkStart w:id="194" w:name="_Toc45889662"/>
      <w:bookmarkStart w:id="195" w:name="_Toc52196316"/>
      <w:bookmarkStart w:id="196" w:name="_Toc52197296"/>
      <w:bookmarkStart w:id="197" w:name="_Toc53173019"/>
      <w:bookmarkStart w:id="198" w:name="_Toc53173388"/>
      <w:bookmarkStart w:id="199" w:name="_Toc61119377"/>
      <w:bookmarkStart w:id="200" w:name="_Toc61119759"/>
      <w:bookmarkStart w:id="201" w:name="_Toc67925805"/>
      <w:bookmarkStart w:id="202" w:name="_Toc75273443"/>
      <w:bookmarkStart w:id="203" w:name="_Toc76510343"/>
      <w:bookmarkStart w:id="204" w:name="_Toc83129496"/>
      <w:bookmarkStart w:id="205" w:name="_Toc90591029"/>
      <w:bookmarkStart w:id="206" w:name="_Toc98864051"/>
      <w:bookmarkStart w:id="207" w:name="_Toc99733300"/>
      <w:bookmarkStart w:id="208" w:name="_Toc106577191"/>
      <w:bookmarkStart w:id="209" w:name="_Toc114536942"/>
      <w:bookmarkStart w:id="210" w:name="_Toc115257210"/>
      <w:bookmarkStart w:id="211" w:name="_Toc123086529"/>
      <w:bookmarkStart w:id="212" w:name="_Toc124295853"/>
      <w:bookmarkStart w:id="213" w:name="_Toc124296323"/>
      <w:bookmarkStart w:id="214" w:name="_Toc130572139"/>
      <w:bookmarkStart w:id="215" w:name="_Toc131708138"/>
      <w:bookmarkStart w:id="216" w:name="_Toc137457945"/>
      <w:bookmarkStart w:id="217" w:name="_Toc138887432"/>
      <w:bookmarkStart w:id="218" w:name="_Toc138969516"/>
      <w:bookmarkStart w:id="219" w:name="_Toc145916577"/>
      <w:r w:rsidRPr="00C04A08">
        <w:t>3.2</w:t>
      </w:r>
      <w:r w:rsidRPr="00C04A08">
        <w:tab/>
        <w:t>Symbols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20"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20"/>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lastRenderedPageBreak/>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0C2F25CE" w:rsidR="00842EF7" w:rsidRPr="00C04A08" w:rsidRDefault="007B7588"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21" w:name="_Hlk501040394"/>
      <w:r w:rsidRPr="00C04A08">
        <w:t>NR</w:t>
      </w:r>
      <w:r w:rsidRPr="00C04A08">
        <w:rPr>
          <w:vertAlign w:val="subscript"/>
        </w:rPr>
        <w:t>ACLR</w:t>
      </w:r>
      <w:r w:rsidRPr="00C04A08">
        <w:rPr>
          <w:vertAlign w:val="subscript"/>
        </w:rPr>
        <w:tab/>
      </w:r>
      <w:r w:rsidRPr="00C04A08">
        <w:t>NR ACLR</w:t>
      </w:r>
    </w:p>
    <w:bookmarkEnd w:id="221"/>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lastRenderedPageBreak/>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3BE8628D" w14:textId="77777777" w:rsidR="007B7588" w:rsidRPr="00C04A08" w:rsidRDefault="007B7588" w:rsidP="007B7588">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543F7FB3" w14:textId="5D199762" w:rsidR="00842EF7" w:rsidRPr="00C04A08" w:rsidRDefault="007B7588" w:rsidP="007B7588">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22" w:name="_Toc21340714"/>
      <w:bookmarkStart w:id="223" w:name="_Toc29805161"/>
      <w:bookmarkStart w:id="224" w:name="_Toc36456370"/>
      <w:bookmarkStart w:id="225" w:name="_Toc36469468"/>
      <w:bookmarkStart w:id="226" w:name="_Toc37253877"/>
      <w:bookmarkStart w:id="227" w:name="_Toc37322734"/>
      <w:bookmarkStart w:id="228" w:name="_Toc37324140"/>
      <w:bookmarkStart w:id="229" w:name="_Toc45889663"/>
      <w:bookmarkStart w:id="230" w:name="_Toc52196317"/>
      <w:bookmarkStart w:id="231" w:name="_Toc52197297"/>
      <w:bookmarkStart w:id="232" w:name="_Toc53173020"/>
      <w:bookmarkStart w:id="233" w:name="_Toc53173389"/>
      <w:bookmarkStart w:id="234" w:name="_Toc61119378"/>
      <w:bookmarkStart w:id="235" w:name="_Toc61119760"/>
      <w:bookmarkStart w:id="236" w:name="_Toc67925806"/>
      <w:bookmarkStart w:id="237" w:name="_Toc75273444"/>
      <w:bookmarkStart w:id="238" w:name="_Toc76510344"/>
      <w:bookmarkStart w:id="239" w:name="_Toc83129497"/>
      <w:bookmarkStart w:id="240" w:name="_Toc90591030"/>
      <w:bookmarkStart w:id="241" w:name="_Toc98864052"/>
      <w:bookmarkStart w:id="242" w:name="_Toc99733301"/>
      <w:bookmarkStart w:id="243" w:name="_Toc106577192"/>
      <w:bookmarkStart w:id="244" w:name="_Toc114536943"/>
      <w:bookmarkStart w:id="245" w:name="_Toc115257211"/>
      <w:bookmarkStart w:id="246" w:name="_Toc123086530"/>
      <w:bookmarkStart w:id="247" w:name="_Toc124295854"/>
      <w:bookmarkStart w:id="248" w:name="_Toc124296324"/>
      <w:bookmarkStart w:id="249" w:name="_Toc130572140"/>
      <w:bookmarkStart w:id="250" w:name="_Toc131708139"/>
      <w:bookmarkStart w:id="251" w:name="_Toc137457946"/>
      <w:bookmarkStart w:id="252" w:name="_Toc138887433"/>
      <w:bookmarkStart w:id="253" w:name="_Toc138969517"/>
      <w:bookmarkStart w:id="254" w:name="_Toc145916578"/>
      <w:r w:rsidRPr="00C04A08">
        <w:t>3.3</w:t>
      </w:r>
      <w:r w:rsidRPr="00C04A08">
        <w:tab/>
        <w:t>Abbreviations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lastRenderedPageBreak/>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55" w:name="_Toc21340715"/>
      <w:bookmarkStart w:id="256" w:name="_Toc29805162"/>
      <w:bookmarkStart w:id="257" w:name="_Toc36456371"/>
      <w:bookmarkStart w:id="258" w:name="_Toc36469469"/>
      <w:bookmarkStart w:id="259" w:name="_Toc37253878"/>
      <w:bookmarkStart w:id="260" w:name="_Toc37322735"/>
      <w:bookmarkStart w:id="261" w:name="_Toc37324141"/>
      <w:bookmarkStart w:id="262" w:name="_Toc45889664"/>
      <w:bookmarkStart w:id="263" w:name="_Toc52196318"/>
      <w:bookmarkStart w:id="264" w:name="_Toc52197298"/>
      <w:bookmarkStart w:id="265" w:name="_Toc53173021"/>
      <w:bookmarkStart w:id="266" w:name="_Toc53173390"/>
      <w:bookmarkStart w:id="267" w:name="_Toc61119379"/>
      <w:bookmarkStart w:id="268" w:name="_Toc61119761"/>
      <w:bookmarkStart w:id="269" w:name="_Toc67925807"/>
      <w:bookmarkStart w:id="270" w:name="_Toc75273445"/>
      <w:bookmarkStart w:id="271" w:name="_Toc76510345"/>
      <w:bookmarkStart w:id="272" w:name="_Toc83129498"/>
      <w:bookmarkStart w:id="273" w:name="_Toc90591031"/>
      <w:bookmarkStart w:id="274" w:name="_Toc98864053"/>
      <w:bookmarkStart w:id="275" w:name="_Toc99733302"/>
      <w:bookmarkStart w:id="276" w:name="_Toc106577193"/>
      <w:bookmarkStart w:id="277" w:name="_Toc114536944"/>
      <w:bookmarkStart w:id="278" w:name="_Toc115257212"/>
      <w:bookmarkStart w:id="279" w:name="_Toc123086531"/>
      <w:bookmarkStart w:id="280" w:name="_Toc124295855"/>
      <w:bookmarkStart w:id="281" w:name="_Toc124296325"/>
      <w:bookmarkStart w:id="282" w:name="_Toc130572141"/>
      <w:bookmarkStart w:id="283" w:name="_Toc131708140"/>
      <w:bookmarkStart w:id="284" w:name="_Toc137457947"/>
      <w:bookmarkStart w:id="285" w:name="_Toc138887434"/>
      <w:bookmarkStart w:id="286" w:name="_Toc138969518"/>
      <w:bookmarkStart w:id="287" w:name="_Toc145916579"/>
      <w:r w:rsidRPr="00C04A08">
        <w:lastRenderedPageBreak/>
        <w:t>4</w:t>
      </w:r>
      <w:r w:rsidRPr="00C04A08">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28E3073F" w14:textId="77777777" w:rsidR="00842EF7" w:rsidRPr="00C04A08" w:rsidRDefault="00842EF7" w:rsidP="00842EF7">
      <w:pPr>
        <w:pStyle w:val="Heading2"/>
      </w:pPr>
      <w:bookmarkStart w:id="288" w:name="_Toc21340716"/>
      <w:bookmarkStart w:id="289" w:name="_Toc29805163"/>
      <w:bookmarkStart w:id="290" w:name="_Toc36456372"/>
      <w:bookmarkStart w:id="291" w:name="_Toc36469470"/>
      <w:bookmarkStart w:id="292" w:name="_Toc37253879"/>
      <w:bookmarkStart w:id="293" w:name="_Toc37322736"/>
      <w:bookmarkStart w:id="294" w:name="_Toc37324142"/>
      <w:bookmarkStart w:id="295" w:name="_Toc45889665"/>
      <w:bookmarkStart w:id="296" w:name="_Toc52196319"/>
      <w:bookmarkStart w:id="297" w:name="_Toc52197299"/>
      <w:bookmarkStart w:id="298" w:name="_Toc53173022"/>
      <w:bookmarkStart w:id="299" w:name="_Toc53173391"/>
      <w:bookmarkStart w:id="300" w:name="_Toc61119380"/>
      <w:bookmarkStart w:id="301" w:name="_Toc61119762"/>
      <w:bookmarkStart w:id="302" w:name="_Toc67925808"/>
      <w:bookmarkStart w:id="303" w:name="_Toc75273446"/>
      <w:bookmarkStart w:id="304" w:name="_Toc76510346"/>
      <w:bookmarkStart w:id="305" w:name="_Toc83129499"/>
      <w:bookmarkStart w:id="306" w:name="_Toc90591032"/>
      <w:bookmarkStart w:id="307" w:name="_Toc98864054"/>
      <w:bookmarkStart w:id="308" w:name="_Toc99733303"/>
      <w:bookmarkStart w:id="309" w:name="_Toc106577194"/>
      <w:bookmarkStart w:id="310" w:name="_Toc114536945"/>
      <w:bookmarkStart w:id="311" w:name="_Toc115257213"/>
      <w:bookmarkStart w:id="312" w:name="_Toc123086532"/>
      <w:bookmarkStart w:id="313" w:name="_Toc124295856"/>
      <w:bookmarkStart w:id="314" w:name="_Toc124296326"/>
      <w:bookmarkStart w:id="315" w:name="_Toc130572142"/>
      <w:bookmarkStart w:id="316" w:name="_Toc131708141"/>
      <w:bookmarkStart w:id="317" w:name="_Toc137457948"/>
      <w:bookmarkStart w:id="318" w:name="_Toc138887435"/>
      <w:bookmarkStart w:id="319" w:name="_Toc138969519"/>
      <w:bookmarkStart w:id="320" w:name="_Toc145916580"/>
      <w:r w:rsidRPr="00C04A08">
        <w:t>4.1</w:t>
      </w:r>
      <w:r w:rsidRPr="00C04A08">
        <w:tab/>
        <w:t>Relationship between minimum requirements and test requirements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321" w:name="_Toc21340717"/>
      <w:bookmarkStart w:id="322" w:name="_Toc29805164"/>
      <w:bookmarkStart w:id="323" w:name="_Toc36456373"/>
      <w:bookmarkStart w:id="324" w:name="_Toc36469471"/>
      <w:bookmarkStart w:id="325" w:name="_Toc37253880"/>
      <w:bookmarkStart w:id="326" w:name="_Toc37322737"/>
      <w:bookmarkStart w:id="327" w:name="_Toc37324143"/>
      <w:bookmarkStart w:id="328" w:name="_Toc45889666"/>
      <w:bookmarkStart w:id="329" w:name="_Toc52196320"/>
      <w:bookmarkStart w:id="330" w:name="_Toc52197300"/>
      <w:bookmarkStart w:id="331" w:name="_Toc53173023"/>
      <w:bookmarkStart w:id="332" w:name="_Toc53173392"/>
      <w:bookmarkStart w:id="333" w:name="_Toc61119381"/>
      <w:bookmarkStart w:id="334" w:name="_Toc61119763"/>
      <w:bookmarkStart w:id="335" w:name="_Toc67925809"/>
      <w:bookmarkStart w:id="336" w:name="_Toc75273447"/>
      <w:bookmarkStart w:id="337" w:name="_Toc76510347"/>
      <w:bookmarkStart w:id="338" w:name="_Toc83129500"/>
      <w:bookmarkStart w:id="339" w:name="_Toc90591033"/>
      <w:bookmarkStart w:id="340" w:name="_Toc98864055"/>
      <w:bookmarkStart w:id="341" w:name="_Toc99733304"/>
      <w:bookmarkStart w:id="342" w:name="_Toc106577195"/>
      <w:bookmarkStart w:id="343" w:name="_Toc114536946"/>
      <w:bookmarkStart w:id="344" w:name="_Toc115257214"/>
      <w:bookmarkStart w:id="345" w:name="_Toc123086533"/>
      <w:bookmarkStart w:id="346" w:name="_Toc124295857"/>
      <w:bookmarkStart w:id="347" w:name="_Toc124296327"/>
      <w:bookmarkStart w:id="348" w:name="_Toc130572143"/>
      <w:bookmarkStart w:id="349" w:name="_Toc131708142"/>
      <w:bookmarkStart w:id="350" w:name="_Toc137457949"/>
      <w:bookmarkStart w:id="351" w:name="_Toc138887436"/>
      <w:bookmarkStart w:id="352" w:name="_Toc138969520"/>
      <w:bookmarkStart w:id="353" w:name="_Toc145916581"/>
      <w:r w:rsidRPr="00C04A08">
        <w:t>4.2</w:t>
      </w:r>
      <w:r w:rsidRPr="00C04A08">
        <w:tab/>
        <w:t>Applicability of minimum requirements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54" w:name="_Hlk9409873"/>
      <w:r w:rsidRPr="00C04A08">
        <w:rPr>
          <w:i/>
        </w:rPr>
        <w:t>TDD-UL-DL-ConfigurationCommon and TDD-UL-DL-ConfigurationDedicated</w:t>
      </w:r>
      <w:r w:rsidRPr="00C04A08" w:rsidDel="00F04BE9">
        <w:t xml:space="preserve"> </w:t>
      </w:r>
      <w:bookmarkEnd w:id="35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355" w:name="_Toc21340718"/>
      <w:bookmarkStart w:id="356" w:name="_Toc29805165"/>
      <w:bookmarkStart w:id="357" w:name="_Toc36456374"/>
      <w:bookmarkStart w:id="358" w:name="_Toc36469472"/>
      <w:bookmarkStart w:id="359" w:name="_Toc37253881"/>
      <w:bookmarkStart w:id="360" w:name="_Toc37322738"/>
      <w:bookmarkStart w:id="361" w:name="_Toc37324144"/>
      <w:bookmarkStart w:id="362" w:name="_Toc45889667"/>
      <w:bookmarkStart w:id="363" w:name="_Toc52196321"/>
      <w:bookmarkStart w:id="364" w:name="_Toc52197301"/>
      <w:bookmarkStart w:id="365" w:name="_Toc53173024"/>
      <w:bookmarkStart w:id="366" w:name="_Toc53173393"/>
      <w:bookmarkStart w:id="367" w:name="_Toc61119382"/>
      <w:bookmarkStart w:id="368" w:name="_Toc61119764"/>
      <w:bookmarkStart w:id="369" w:name="_Toc67925810"/>
      <w:bookmarkStart w:id="370" w:name="_Toc75273448"/>
      <w:bookmarkStart w:id="371" w:name="_Toc76510348"/>
      <w:bookmarkStart w:id="372" w:name="_Toc83129501"/>
      <w:bookmarkStart w:id="373" w:name="_Toc90591034"/>
      <w:bookmarkStart w:id="374" w:name="_Toc98864056"/>
      <w:bookmarkStart w:id="375" w:name="_Toc99733305"/>
      <w:bookmarkStart w:id="376" w:name="_Toc106577196"/>
      <w:bookmarkStart w:id="377" w:name="_Toc114536947"/>
      <w:bookmarkStart w:id="378" w:name="_Toc115257215"/>
      <w:bookmarkStart w:id="379" w:name="_Toc123086534"/>
      <w:bookmarkStart w:id="380" w:name="_Toc124295858"/>
      <w:bookmarkStart w:id="381" w:name="_Toc124296328"/>
      <w:bookmarkStart w:id="382" w:name="_Toc130572144"/>
      <w:bookmarkStart w:id="383" w:name="_Toc131708143"/>
      <w:bookmarkStart w:id="384" w:name="_Toc137457950"/>
      <w:bookmarkStart w:id="385" w:name="_Toc138887437"/>
      <w:bookmarkStart w:id="386" w:name="_Toc138969521"/>
      <w:bookmarkStart w:id="387" w:name="_Toc145916582"/>
      <w:r w:rsidRPr="00C04A08">
        <w:t>4.3</w:t>
      </w:r>
      <w:r w:rsidRPr="00C04A08">
        <w:tab/>
        <w:t>Specification suffix information</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388" w:name="_Toc21340719"/>
      <w:bookmarkStart w:id="389" w:name="_Toc29805166"/>
      <w:bookmarkStart w:id="390" w:name="_Toc36456375"/>
      <w:bookmarkStart w:id="391" w:name="_Toc36469473"/>
      <w:bookmarkStart w:id="392" w:name="_Toc37253882"/>
      <w:bookmarkStart w:id="393" w:name="_Toc37322739"/>
      <w:bookmarkStart w:id="394" w:name="_Toc37324145"/>
      <w:bookmarkStart w:id="395" w:name="_Toc45889668"/>
      <w:bookmarkStart w:id="396" w:name="_Toc52196322"/>
      <w:bookmarkStart w:id="397" w:name="_Toc52197302"/>
      <w:bookmarkStart w:id="398" w:name="_Toc53173025"/>
      <w:bookmarkStart w:id="399" w:name="_Toc53173394"/>
      <w:bookmarkStart w:id="400" w:name="_Toc61119383"/>
      <w:bookmarkStart w:id="401" w:name="_Toc61119765"/>
      <w:bookmarkStart w:id="402" w:name="_Toc67925811"/>
      <w:bookmarkStart w:id="403" w:name="_Toc75273449"/>
      <w:bookmarkStart w:id="404" w:name="_Toc76510349"/>
      <w:bookmarkStart w:id="405" w:name="_Toc83129502"/>
      <w:bookmarkStart w:id="406" w:name="_Toc90591035"/>
      <w:bookmarkStart w:id="407" w:name="_Toc98864057"/>
      <w:bookmarkStart w:id="408" w:name="_Toc99733306"/>
      <w:bookmarkStart w:id="409" w:name="_Toc106577197"/>
      <w:bookmarkStart w:id="410" w:name="_Toc114536948"/>
      <w:bookmarkStart w:id="411" w:name="_Toc115257216"/>
      <w:bookmarkStart w:id="412" w:name="_Toc123086535"/>
      <w:bookmarkStart w:id="413" w:name="_Toc124295859"/>
      <w:bookmarkStart w:id="414" w:name="_Toc124296329"/>
      <w:bookmarkStart w:id="415" w:name="_Toc130572145"/>
      <w:bookmarkStart w:id="416" w:name="_Toc131708144"/>
      <w:bookmarkStart w:id="417" w:name="_Toc137457951"/>
      <w:bookmarkStart w:id="418" w:name="_Toc138887438"/>
      <w:bookmarkStart w:id="419" w:name="_Toc138969522"/>
      <w:bookmarkStart w:id="420" w:name="_Toc145916583"/>
      <w:r w:rsidRPr="00C04A08">
        <w:lastRenderedPageBreak/>
        <w:t>5</w:t>
      </w:r>
      <w:r w:rsidRPr="00C04A08">
        <w:tab/>
        <w:t>Operating bands and channel arrangement</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75E4E9E8" w14:textId="77777777" w:rsidR="00842EF7" w:rsidRPr="00C04A08" w:rsidRDefault="00842EF7" w:rsidP="00842EF7">
      <w:pPr>
        <w:pStyle w:val="Heading2"/>
      </w:pPr>
      <w:bookmarkStart w:id="421" w:name="_Toc21340720"/>
      <w:bookmarkStart w:id="422" w:name="_Toc29805167"/>
      <w:bookmarkStart w:id="423" w:name="_Toc36456376"/>
      <w:bookmarkStart w:id="424" w:name="_Toc36469474"/>
      <w:bookmarkStart w:id="425" w:name="_Toc37253883"/>
      <w:bookmarkStart w:id="426" w:name="_Toc37322740"/>
      <w:bookmarkStart w:id="427" w:name="_Toc37324146"/>
      <w:bookmarkStart w:id="428" w:name="_Toc45889669"/>
      <w:bookmarkStart w:id="429" w:name="_Toc52196323"/>
      <w:bookmarkStart w:id="430" w:name="_Toc52197303"/>
      <w:bookmarkStart w:id="431" w:name="_Toc53173026"/>
      <w:bookmarkStart w:id="432" w:name="_Toc53173395"/>
      <w:bookmarkStart w:id="433" w:name="_Toc61119384"/>
      <w:bookmarkStart w:id="434" w:name="_Toc61119766"/>
      <w:bookmarkStart w:id="435" w:name="_Toc67925812"/>
      <w:bookmarkStart w:id="436" w:name="_Toc75273450"/>
      <w:bookmarkStart w:id="437" w:name="_Toc76510350"/>
      <w:bookmarkStart w:id="438" w:name="_Toc83129503"/>
      <w:bookmarkStart w:id="439" w:name="_Toc90591036"/>
      <w:bookmarkStart w:id="440" w:name="_Toc98864058"/>
      <w:bookmarkStart w:id="441" w:name="_Toc99733307"/>
      <w:bookmarkStart w:id="442" w:name="_Toc106577198"/>
      <w:bookmarkStart w:id="443" w:name="_Toc114536949"/>
      <w:bookmarkStart w:id="444" w:name="_Toc115257217"/>
      <w:bookmarkStart w:id="445" w:name="_Toc123086536"/>
      <w:bookmarkStart w:id="446" w:name="_Toc124295860"/>
      <w:bookmarkStart w:id="447" w:name="_Toc124296330"/>
      <w:bookmarkStart w:id="448" w:name="_Toc130572146"/>
      <w:bookmarkStart w:id="449" w:name="_Toc131708145"/>
      <w:bookmarkStart w:id="450" w:name="_Toc137457952"/>
      <w:bookmarkStart w:id="451" w:name="_Toc138887439"/>
      <w:bookmarkStart w:id="452" w:name="_Toc138969523"/>
      <w:bookmarkStart w:id="453" w:name="_Toc145916584"/>
      <w:r w:rsidRPr="00C04A08">
        <w:t>5.1</w:t>
      </w:r>
      <w:r w:rsidRPr="00C04A08">
        <w:tab/>
        <w:t>General</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454" w:name="_Toc21340721"/>
      <w:bookmarkStart w:id="455" w:name="_Toc29805168"/>
      <w:bookmarkStart w:id="456" w:name="_Toc36456377"/>
      <w:bookmarkStart w:id="457" w:name="_Toc36469475"/>
      <w:bookmarkStart w:id="458" w:name="_Toc37253884"/>
      <w:bookmarkStart w:id="459" w:name="_Toc37322741"/>
      <w:bookmarkStart w:id="460" w:name="_Toc37324147"/>
      <w:bookmarkStart w:id="461" w:name="_Toc45889670"/>
      <w:bookmarkStart w:id="462" w:name="_Toc52196324"/>
      <w:bookmarkStart w:id="463" w:name="_Toc52197304"/>
      <w:bookmarkStart w:id="464" w:name="_Toc53173027"/>
      <w:bookmarkStart w:id="465" w:name="_Toc53173396"/>
      <w:bookmarkStart w:id="466" w:name="_Toc61119385"/>
      <w:bookmarkStart w:id="467" w:name="_Toc61119767"/>
      <w:bookmarkStart w:id="468" w:name="_Toc67925813"/>
      <w:bookmarkStart w:id="469" w:name="_Toc75273451"/>
      <w:bookmarkStart w:id="470" w:name="_Toc76510351"/>
      <w:bookmarkStart w:id="471" w:name="_Toc83129504"/>
      <w:bookmarkStart w:id="472" w:name="_Toc90591037"/>
      <w:bookmarkStart w:id="473" w:name="_Toc98864059"/>
      <w:bookmarkStart w:id="474"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475" w:name="_Toc106577199"/>
      <w:bookmarkStart w:id="476" w:name="_Toc114536950"/>
      <w:bookmarkStart w:id="477" w:name="_Toc115257218"/>
      <w:bookmarkStart w:id="478" w:name="_Toc123086537"/>
      <w:bookmarkStart w:id="479" w:name="_Toc124295861"/>
      <w:bookmarkStart w:id="480" w:name="_Toc124296331"/>
      <w:bookmarkStart w:id="481" w:name="_Toc130572147"/>
      <w:bookmarkStart w:id="482" w:name="_Toc131708146"/>
      <w:bookmarkStart w:id="483" w:name="_Toc137457953"/>
      <w:bookmarkStart w:id="484" w:name="_Toc138887440"/>
      <w:bookmarkStart w:id="485" w:name="_Toc138969524"/>
      <w:bookmarkStart w:id="486" w:name="_Toc145916585"/>
      <w:r w:rsidRPr="00C04A08">
        <w:t>5.2</w:t>
      </w:r>
      <w:r w:rsidRPr="00C04A08">
        <w:tab/>
        <w:t>Operating bands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3B18B544" w14:textId="77777777" w:rsidR="004F09ED" w:rsidRPr="00C04A08" w:rsidRDefault="004F09ED" w:rsidP="004F09ED">
      <w:bookmarkStart w:id="487" w:name="_Toc21340722"/>
      <w:bookmarkStart w:id="488" w:name="_Toc29805169"/>
      <w:bookmarkStart w:id="489" w:name="_Toc36456378"/>
      <w:bookmarkStart w:id="490" w:name="_Toc36469476"/>
      <w:bookmarkStart w:id="491" w:name="_Toc37253885"/>
      <w:bookmarkStart w:id="492" w:name="_Toc37322742"/>
      <w:bookmarkStart w:id="493" w:name="_Toc37324148"/>
      <w:bookmarkStart w:id="494" w:name="_Toc45889671"/>
      <w:bookmarkStart w:id="495" w:name="_Toc52196325"/>
      <w:bookmarkStart w:id="496" w:name="_Toc52197305"/>
      <w:bookmarkStart w:id="497" w:name="_Toc53173028"/>
      <w:bookmarkStart w:id="498" w:name="_Toc53173397"/>
      <w:bookmarkStart w:id="499" w:name="_Toc61119386"/>
      <w:bookmarkStart w:id="500" w:name="_Toc61119768"/>
      <w:bookmarkStart w:id="501" w:name="_Toc67925814"/>
      <w:bookmarkStart w:id="502" w:name="_Toc75273452"/>
      <w:bookmarkStart w:id="503" w:name="_Toc76510352"/>
      <w:bookmarkStart w:id="504" w:name="_Toc83129505"/>
      <w:bookmarkStart w:id="505" w:name="_Toc90591038"/>
      <w:bookmarkStart w:id="506" w:name="_Toc98864060"/>
      <w:bookmarkStart w:id="507"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508"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508"/>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509"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509"/>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510" w:name="_Toc106577200"/>
      <w:bookmarkStart w:id="511" w:name="_Toc114536951"/>
      <w:bookmarkStart w:id="512" w:name="_Toc115257219"/>
      <w:bookmarkStart w:id="513" w:name="_Toc123086538"/>
      <w:bookmarkStart w:id="514" w:name="_Toc124295862"/>
      <w:bookmarkStart w:id="515" w:name="_Toc124296332"/>
      <w:bookmarkStart w:id="516" w:name="_Toc130572148"/>
      <w:bookmarkStart w:id="517" w:name="_Toc131708147"/>
      <w:bookmarkStart w:id="518" w:name="_Toc137457954"/>
      <w:bookmarkStart w:id="519" w:name="_Toc138887441"/>
      <w:bookmarkStart w:id="520" w:name="_Toc138969525"/>
      <w:bookmarkStart w:id="521" w:name="_Toc145916586"/>
      <w:r w:rsidRPr="00C04A08">
        <w:t>5.2A</w:t>
      </w:r>
      <w:r w:rsidRPr="00C04A08">
        <w:tab/>
        <w:t>Operating bands for CA</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10"/>
      <w:bookmarkEnd w:id="511"/>
      <w:bookmarkEnd w:id="512"/>
      <w:bookmarkEnd w:id="513"/>
      <w:bookmarkEnd w:id="514"/>
      <w:bookmarkEnd w:id="515"/>
      <w:bookmarkEnd w:id="516"/>
      <w:bookmarkEnd w:id="517"/>
      <w:bookmarkEnd w:id="518"/>
      <w:bookmarkEnd w:id="519"/>
      <w:bookmarkEnd w:id="520"/>
      <w:bookmarkEnd w:id="521"/>
    </w:p>
    <w:p w14:paraId="6E18E696" w14:textId="77777777" w:rsidR="00842EF7" w:rsidRPr="00C04A08" w:rsidRDefault="00842EF7" w:rsidP="00842EF7">
      <w:pPr>
        <w:pStyle w:val="Heading3"/>
      </w:pPr>
      <w:bookmarkStart w:id="522" w:name="_Toc21340723"/>
      <w:bookmarkStart w:id="523" w:name="_Toc29805170"/>
      <w:bookmarkStart w:id="524" w:name="_Toc36456379"/>
      <w:bookmarkStart w:id="525" w:name="_Toc36469477"/>
      <w:bookmarkStart w:id="526" w:name="_Toc37253886"/>
      <w:bookmarkStart w:id="527" w:name="_Toc37322743"/>
      <w:bookmarkStart w:id="528" w:name="_Toc37324149"/>
      <w:bookmarkStart w:id="529" w:name="_Toc45889672"/>
      <w:bookmarkStart w:id="530" w:name="_Toc52196326"/>
      <w:bookmarkStart w:id="531" w:name="_Toc52197306"/>
      <w:bookmarkStart w:id="532" w:name="_Toc53173029"/>
      <w:bookmarkStart w:id="533" w:name="_Toc53173398"/>
      <w:bookmarkStart w:id="534" w:name="_Toc61119387"/>
      <w:bookmarkStart w:id="535" w:name="_Toc61119769"/>
      <w:bookmarkStart w:id="536" w:name="_Toc67925815"/>
      <w:bookmarkStart w:id="537" w:name="_Toc75273453"/>
      <w:bookmarkStart w:id="538" w:name="_Toc76510353"/>
      <w:bookmarkStart w:id="539" w:name="_Toc83129506"/>
      <w:bookmarkStart w:id="540" w:name="_Toc90591039"/>
      <w:bookmarkStart w:id="541" w:name="_Toc98864061"/>
      <w:bookmarkStart w:id="542" w:name="_Toc99733310"/>
      <w:bookmarkStart w:id="543" w:name="_Toc106577201"/>
      <w:bookmarkStart w:id="544" w:name="_Toc114536952"/>
      <w:bookmarkStart w:id="545" w:name="_Toc115257220"/>
      <w:bookmarkStart w:id="546" w:name="_Toc123086539"/>
      <w:bookmarkStart w:id="547" w:name="_Toc124295863"/>
      <w:bookmarkStart w:id="548" w:name="_Toc124296333"/>
      <w:bookmarkStart w:id="549" w:name="_Toc130572149"/>
      <w:bookmarkStart w:id="550" w:name="_Toc131708148"/>
      <w:bookmarkStart w:id="551" w:name="_Toc137457955"/>
      <w:bookmarkStart w:id="552" w:name="_Toc138887442"/>
      <w:bookmarkStart w:id="553" w:name="_Toc138969526"/>
      <w:bookmarkStart w:id="554" w:name="_Toc145916587"/>
      <w:r w:rsidRPr="00C04A08">
        <w:t>5.2A.1</w:t>
      </w:r>
      <w:r w:rsidRPr="00C04A08">
        <w:tab/>
        <w:t>Intra-band CA</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555" w:name="_Toc21340724"/>
      <w:bookmarkStart w:id="556" w:name="_Toc29805171"/>
      <w:bookmarkStart w:id="557" w:name="_Toc36456380"/>
      <w:bookmarkStart w:id="558" w:name="_Toc36469478"/>
      <w:bookmarkStart w:id="559" w:name="_Toc37253887"/>
      <w:bookmarkStart w:id="560" w:name="_Toc37322744"/>
      <w:bookmarkStart w:id="561" w:name="_Toc37324150"/>
      <w:bookmarkStart w:id="562" w:name="_Toc45889673"/>
      <w:bookmarkStart w:id="563" w:name="_Toc52196327"/>
      <w:bookmarkStart w:id="564" w:name="_Toc52197307"/>
      <w:bookmarkStart w:id="565" w:name="_Toc53173030"/>
      <w:bookmarkStart w:id="566" w:name="_Toc53173399"/>
      <w:bookmarkStart w:id="567" w:name="_Toc61119388"/>
      <w:bookmarkStart w:id="568" w:name="_Toc61119770"/>
      <w:bookmarkStart w:id="569" w:name="_Toc67925816"/>
      <w:bookmarkStart w:id="570" w:name="_Toc75273454"/>
      <w:bookmarkStart w:id="571" w:name="_Toc76510354"/>
      <w:bookmarkStart w:id="572" w:name="_Toc83129507"/>
      <w:bookmarkStart w:id="573" w:name="_Toc90591040"/>
      <w:bookmarkStart w:id="574" w:name="_Toc98864062"/>
      <w:bookmarkStart w:id="575" w:name="_Toc99733311"/>
      <w:bookmarkStart w:id="576"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577" w:name="_Toc114536953"/>
      <w:bookmarkStart w:id="578" w:name="_Toc115257221"/>
      <w:bookmarkStart w:id="579" w:name="_Toc123086540"/>
      <w:bookmarkStart w:id="580" w:name="_Toc124295864"/>
      <w:bookmarkStart w:id="581" w:name="_Toc124296334"/>
      <w:bookmarkStart w:id="582" w:name="_Toc130572150"/>
      <w:bookmarkStart w:id="583" w:name="_Toc131708149"/>
      <w:bookmarkStart w:id="584" w:name="_Toc137457956"/>
      <w:bookmarkStart w:id="585" w:name="_Toc138887443"/>
      <w:bookmarkStart w:id="586" w:name="_Toc138969527"/>
      <w:bookmarkStart w:id="587" w:name="_Toc145916588"/>
      <w:r w:rsidRPr="00C04A08">
        <w:t>5.2A.2</w:t>
      </w:r>
      <w:r w:rsidRPr="00C04A08">
        <w:tab/>
      </w:r>
      <w:bookmarkEnd w:id="555"/>
      <w:bookmarkEnd w:id="556"/>
      <w:bookmarkEnd w:id="557"/>
      <w:bookmarkEnd w:id="558"/>
      <w:bookmarkEnd w:id="559"/>
      <w:bookmarkEnd w:id="560"/>
      <w:bookmarkEnd w:id="561"/>
      <w:bookmarkEnd w:id="562"/>
      <w:r w:rsidR="004963EA" w:rsidRPr="00C04A08">
        <w:t>Inter-band CA</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7EB4500B" w14:textId="77777777" w:rsidR="004963EA" w:rsidRPr="00C04A08" w:rsidRDefault="004963EA" w:rsidP="004963EA">
      <w:bookmarkStart w:id="588" w:name="_Toc21340725"/>
      <w:bookmarkStart w:id="589" w:name="_Toc29805172"/>
      <w:bookmarkStart w:id="590" w:name="_Toc36456381"/>
      <w:bookmarkStart w:id="591" w:name="_Toc36469479"/>
      <w:bookmarkStart w:id="592" w:name="_Toc37253888"/>
      <w:bookmarkStart w:id="593" w:name="_Toc37322745"/>
      <w:bookmarkStart w:id="594" w:name="_Toc37324151"/>
      <w:bookmarkStart w:id="595"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596" w:name="OLE_LINK1"/>
            <w:r w:rsidRPr="00351D14">
              <w:rPr>
                <w:rFonts w:eastAsia="MS Mincho"/>
              </w:rPr>
              <w:t>CA_n258-n26</w:t>
            </w:r>
            <w:r>
              <w:rPr>
                <w:rFonts w:eastAsia="MS Mincho"/>
              </w:rPr>
              <w:t>1</w:t>
            </w:r>
            <w:r w:rsidRPr="00351D14">
              <w:rPr>
                <w:rFonts w:hint="eastAsia"/>
                <w:vertAlign w:val="superscript"/>
                <w:lang w:val="en-US" w:eastAsia="zh-CN"/>
              </w:rPr>
              <w:t>1</w:t>
            </w:r>
            <w:bookmarkEnd w:id="596"/>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597" w:name="_Toc52196328"/>
      <w:bookmarkStart w:id="598" w:name="_Toc52197308"/>
      <w:bookmarkStart w:id="599" w:name="_Toc53173031"/>
      <w:bookmarkStart w:id="600" w:name="_Toc53173400"/>
      <w:bookmarkStart w:id="601" w:name="_Toc61119389"/>
      <w:bookmarkStart w:id="602" w:name="_Toc61119771"/>
      <w:bookmarkStart w:id="603" w:name="_Toc67925817"/>
      <w:bookmarkStart w:id="604" w:name="_Toc75273455"/>
      <w:bookmarkStart w:id="605" w:name="_Toc76510355"/>
      <w:bookmarkStart w:id="606" w:name="_Toc83129508"/>
      <w:bookmarkStart w:id="607" w:name="_Toc90591041"/>
      <w:bookmarkStart w:id="608" w:name="_Toc98864063"/>
      <w:bookmarkStart w:id="609" w:name="_Toc99733312"/>
      <w:bookmarkStart w:id="610" w:name="_Toc106577203"/>
      <w:bookmarkStart w:id="611" w:name="_Toc114536954"/>
      <w:bookmarkStart w:id="612" w:name="_Toc115257222"/>
      <w:bookmarkStart w:id="613" w:name="_Toc123086541"/>
      <w:bookmarkStart w:id="614" w:name="_Toc124295865"/>
      <w:bookmarkStart w:id="615" w:name="_Toc124296335"/>
      <w:bookmarkStart w:id="616" w:name="_Toc130572151"/>
      <w:bookmarkStart w:id="617" w:name="_Toc131708150"/>
      <w:bookmarkStart w:id="618" w:name="_Toc137457957"/>
      <w:bookmarkStart w:id="619" w:name="_Toc138887444"/>
      <w:bookmarkStart w:id="620" w:name="_Toc138969528"/>
      <w:bookmarkStart w:id="621" w:name="_Toc145916589"/>
      <w:r w:rsidRPr="00C04A08">
        <w:t>5.2D</w:t>
      </w:r>
      <w:r w:rsidRPr="00C04A08">
        <w:tab/>
        <w:t>Operating bands for UL MIMO</w:t>
      </w:r>
      <w:bookmarkEnd w:id="588"/>
      <w:bookmarkEnd w:id="589"/>
      <w:bookmarkEnd w:id="590"/>
      <w:bookmarkEnd w:id="591"/>
      <w:bookmarkEnd w:id="592"/>
      <w:bookmarkEnd w:id="593"/>
      <w:bookmarkEnd w:id="594"/>
      <w:bookmarkEnd w:id="595"/>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622" w:name="_Toc21340726"/>
      <w:bookmarkStart w:id="623" w:name="_Toc29805173"/>
      <w:bookmarkStart w:id="624" w:name="_Toc36456382"/>
      <w:bookmarkStart w:id="625" w:name="_Toc36469480"/>
      <w:bookmarkStart w:id="626" w:name="_Toc37253889"/>
      <w:bookmarkStart w:id="627" w:name="_Toc37322746"/>
      <w:bookmarkStart w:id="628" w:name="_Toc37324152"/>
      <w:bookmarkStart w:id="629" w:name="_Toc45889675"/>
      <w:bookmarkStart w:id="630" w:name="_Toc52196329"/>
      <w:bookmarkStart w:id="631" w:name="_Toc52197309"/>
      <w:bookmarkStart w:id="632" w:name="_Toc53173032"/>
      <w:bookmarkStart w:id="633" w:name="_Toc53173401"/>
      <w:bookmarkStart w:id="634" w:name="_Toc61119390"/>
      <w:bookmarkStart w:id="635" w:name="_Toc61119772"/>
      <w:bookmarkStart w:id="636" w:name="_Toc67925818"/>
      <w:bookmarkStart w:id="637" w:name="_Toc75273456"/>
      <w:bookmarkStart w:id="638" w:name="_Toc76510356"/>
      <w:bookmarkStart w:id="639" w:name="_Toc83129509"/>
      <w:bookmarkStart w:id="640" w:name="_Toc90591042"/>
      <w:bookmarkStart w:id="641" w:name="_Toc98864064"/>
      <w:bookmarkStart w:id="642" w:name="_Toc99733313"/>
      <w:bookmarkStart w:id="643" w:name="_Toc106577204"/>
      <w:bookmarkStart w:id="644" w:name="_Toc114536955"/>
      <w:bookmarkStart w:id="645" w:name="_Toc115257223"/>
      <w:bookmarkStart w:id="646" w:name="_Toc123086542"/>
      <w:bookmarkStart w:id="647" w:name="_Toc124295866"/>
      <w:bookmarkStart w:id="648" w:name="_Toc124296336"/>
      <w:bookmarkStart w:id="649" w:name="_Toc130572152"/>
      <w:bookmarkStart w:id="650" w:name="_Toc131708151"/>
      <w:bookmarkStart w:id="651" w:name="_Toc137457958"/>
      <w:bookmarkStart w:id="652" w:name="_Toc138887445"/>
      <w:bookmarkStart w:id="653" w:name="_Toc138969529"/>
      <w:bookmarkStart w:id="654" w:name="_Toc145916590"/>
      <w:r w:rsidRPr="00C04A08">
        <w:t>5.3</w:t>
      </w:r>
      <w:r w:rsidRPr="00C04A08">
        <w:tab/>
        <w:t>UE Channel bandwidth</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39F7A779" w14:textId="77777777" w:rsidR="00842EF7" w:rsidRPr="00C04A08" w:rsidRDefault="00842EF7" w:rsidP="00842EF7">
      <w:pPr>
        <w:pStyle w:val="Heading3"/>
        <w:rPr>
          <w:rFonts w:eastAsia="Yu Mincho"/>
        </w:rPr>
      </w:pPr>
      <w:bookmarkStart w:id="655" w:name="_Toc21340727"/>
      <w:bookmarkStart w:id="656" w:name="_Toc29805174"/>
      <w:bookmarkStart w:id="657" w:name="_Toc36456383"/>
      <w:bookmarkStart w:id="658" w:name="_Toc36469481"/>
      <w:bookmarkStart w:id="659" w:name="_Toc37253890"/>
      <w:bookmarkStart w:id="660" w:name="_Toc37322747"/>
      <w:bookmarkStart w:id="661" w:name="_Toc37324153"/>
      <w:bookmarkStart w:id="662" w:name="_Toc45889676"/>
      <w:bookmarkStart w:id="663" w:name="_Toc52196330"/>
      <w:bookmarkStart w:id="664" w:name="_Toc52197310"/>
      <w:bookmarkStart w:id="665" w:name="_Toc53173033"/>
      <w:bookmarkStart w:id="666" w:name="_Toc53173402"/>
      <w:bookmarkStart w:id="667" w:name="_Toc61119391"/>
      <w:bookmarkStart w:id="668" w:name="_Toc61119773"/>
      <w:bookmarkStart w:id="669" w:name="_Toc67925819"/>
      <w:bookmarkStart w:id="670" w:name="_Toc75273457"/>
      <w:bookmarkStart w:id="671" w:name="_Toc76510357"/>
      <w:bookmarkStart w:id="672" w:name="_Toc83129510"/>
      <w:bookmarkStart w:id="673" w:name="_Toc90591043"/>
      <w:bookmarkStart w:id="674" w:name="_Toc98864065"/>
      <w:bookmarkStart w:id="675" w:name="_Toc99733314"/>
      <w:bookmarkStart w:id="676" w:name="_Toc106577205"/>
      <w:bookmarkStart w:id="677" w:name="_Toc114536956"/>
      <w:bookmarkStart w:id="678" w:name="_Toc115257224"/>
      <w:bookmarkStart w:id="679" w:name="_Toc123086543"/>
      <w:bookmarkStart w:id="680" w:name="_Toc124295867"/>
      <w:bookmarkStart w:id="681" w:name="_Toc124296337"/>
      <w:bookmarkStart w:id="682" w:name="_Toc130572153"/>
      <w:bookmarkStart w:id="683" w:name="_Toc131708152"/>
      <w:bookmarkStart w:id="684" w:name="_Toc137457959"/>
      <w:bookmarkStart w:id="685" w:name="_Toc138887446"/>
      <w:bookmarkStart w:id="686" w:name="_Toc138969530"/>
      <w:bookmarkStart w:id="687" w:name="_Toc145916591"/>
      <w:r w:rsidRPr="00C04A08">
        <w:rPr>
          <w:rFonts w:eastAsia="Yu Mincho"/>
        </w:rPr>
        <w:t>5.3.1</w:t>
      </w:r>
      <w:r w:rsidRPr="00C04A08">
        <w:rPr>
          <w:rFonts w:eastAsia="Yu Mincho"/>
        </w:rPr>
        <w:tab/>
        <w:t>General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F722D8">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688" w:name="_Toc21340728"/>
      <w:bookmarkStart w:id="689" w:name="_Toc29805175"/>
      <w:bookmarkStart w:id="690" w:name="_Toc36456384"/>
      <w:bookmarkStart w:id="691" w:name="_Toc36469482"/>
      <w:bookmarkStart w:id="692" w:name="_Toc37253891"/>
      <w:bookmarkStart w:id="693" w:name="_Toc37322748"/>
      <w:bookmarkStart w:id="694" w:name="_Toc37324154"/>
      <w:bookmarkStart w:id="695" w:name="_Toc45889677"/>
      <w:bookmarkStart w:id="696" w:name="_Toc52196331"/>
      <w:bookmarkStart w:id="697" w:name="_Toc52197311"/>
      <w:bookmarkStart w:id="698" w:name="_Toc53173034"/>
      <w:bookmarkStart w:id="699" w:name="_Toc53173403"/>
      <w:bookmarkStart w:id="700" w:name="_Toc61119392"/>
      <w:bookmarkStart w:id="701" w:name="_Toc61119774"/>
      <w:bookmarkStart w:id="702" w:name="_Toc67925820"/>
      <w:bookmarkStart w:id="703" w:name="_Toc75273458"/>
      <w:bookmarkStart w:id="704" w:name="_Toc76510358"/>
      <w:bookmarkStart w:id="705" w:name="_Toc83129511"/>
      <w:bookmarkStart w:id="706" w:name="_Toc90591044"/>
      <w:bookmarkStart w:id="707" w:name="_Toc98864066"/>
      <w:bookmarkStart w:id="708" w:name="_Toc99733315"/>
      <w:bookmarkStart w:id="709" w:name="_Toc106577206"/>
      <w:bookmarkStart w:id="710" w:name="_Toc114536957"/>
      <w:bookmarkStart w:id="711" w:name="_Toc115257225"/>
      <w:bookmarkStart w:id="712" w:name="_Toc123086544"/>
      <w:bookmarkStart w:id="713" w:name="_Toc124295868"/>
      <w:bookmarkStart w:id="714" w:name="_Toc124296338"/>
      <w:bookmarkStart w:id="715" w:name="_Toc130572154"/>
      <w:bookmarkStart w:id="716" w:name="_Toc131708153"/>
      <w:bookmarkStart w:id="717" w:name="_Toc137457960"/>
      <w:bookmarkStart w:id="718" w:name="_Toc138887447"/>
      <w:bookmarkStart w:id="719" w:name="_Toc138969531"/>
      <w:bookmarkStart w:id="720" w:name="_Toc145916592"/>
      <w:r w:rsidRPr="00C04A08">
        <w:rPr>
          <w:rFonts w:eastAsia="Yu Mincho"/>
        </w:rPr>
        <w:t>5.3.2</w:t>
      </w:r>
      <w:r w:rsidRPr="00C04A08">
        <w:rPr>
          <w:rFonts w:eastAsia="Yu Mincho"/>
        </w:rPr>
        <w:tab/>
        <w:t>Maximum transmission bandwidth configuration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721" w:name="_Hlk92202516"/>
      <w:bookmarkStart w:id="722" w:name="_Toc21340729"/>
      <w:bookmarkStart w:id="723" w:name="_Toc29805176"/>
      <w:bookmarkStart w:id="724" w:name="_Toc36456385"/>
      <w:bookmarkStart w:id="725" w:name="_Toc36469483"/>
      <w:bookmarkStart w:id="726" w:name="_Toc37253892"/>
      <w:bookmarkStart w:id="727" w:name="_Toc37322749"/>
      <w:bookmarkStart w:id="728" w:name="_Toc37324155"/>
      <w:bookmarkStart w:id="729" w:name="_Toc45889678"/>
      <w:bookmarkStart w:id="730" w:name="_Toc52196332"/>
      <w:bookmarkStart w:id="731" w:name="_Toc52197312"/>
      <w:bookmarkStart w:id="732" w:name="_Toc53173035"/>
      <w:bookmarkStart w:id="733" w:name="_Toc53173404"/>
      <w:bookmarkStart w:id="734" w:name="_Toc61119393"/>
      <w:bookmarkStart w:id="735" w:name="_Toc61119775"/>
      <w:bookmarkStart w:id="736" w:name="_Toc67925821"/>
      <w:bookmarkStart w:id="737" w:name="_Toc75273459"/>
      <w:bookmarkStart w:id="738" w:name="_Toc76510359"/>
      <w:bookmarkStart w:id="739" w:name="_Toc83129512"/>
      <w:bookmarkStart w:id="740" w:name="_Toc90591045"/>
      <w:bookmarkStart w:id="741" w:name="_Toc98864067"/>
      <w:bookmarkStart w:id="742"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721"/>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743" w:name="_Toc106577207"/>
      <w:bookmarkStart w:id="744" w:name="_Toc114536958"/>
      <w:bookmarkStart w:id="745" w:name="_Toc115257226"/>
      <w:bookmarkStart w:id="746" w:name="_Toc123086545"/>
      <w:bookmarkStart w:id="747" w:name="_Toc124295869"/>
      <w:bookmarkStart w:id="748" w:name="_Toc124296339"/>
      <w:bookmarkStart w:id="749" w:name="_Toc130572155"/>
      <w:bookmarkStart w:id="750" w:name="_Toc131708154"/>
      <w:bookmarkStart w:id="751" w:name="_Toc137457961"/>
      <w:bookmarkStart w:id="752" w:name="_Toc138887448"/>
      <w:bookmarkStart w:id="753" w:name="_Toc138969532"/>
      <w:bookmarkStart w:id="754" w:name="_Toc145916593"/>
      <w:r w:rsidRPr="00C04A08">
        <w:rPr>
          <w:rFonts w:eastAsia="Yu Mincho"/>
        </w:rPr>
        <w:t>5.3.3</w:t>
      </w:r>
      <w:r w:rsidRPr="00C04A08">
        <w:rPr>
          <w:rFonts w:eastAsia="Yu Mincho"/>
        </w:rPr>
        <w:tab/>
        <w:t>Minimum guardband and transmission bandwidth configuration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68C9707A" w:rsidR="00842EF7" w:rsidRPr="00C04A08" w:rsidRDefault="007B7588" w:rsidP="00842EF7">
      <w:pPr>
        <w:pStyle w:val="NO"/>
        <w:rPr>
          <w:rFonts w:eastAsia="Yu Mincho"/>
        </w:rPr>
      </w:pPr>
      <w:r w:rsidRPr="00C04A08">
        <w:rPr>
          <w:rFonts w:eastAsia="Yu Mincho"/>
        </w:rPr>
        <w:lastRenderedPageBreak/>
        <w:t>NOTE:</w:t>
      </w:r>
      <w:r w:rsidRPr="00C04A08">
        <w:rPr>
          <w:rFonts w:eastAsia="Yu Mincho"/>
        </w:rPr>
        <w:tab/>
        <w:t xml:space="preserve">The minimum guardbands have been calculated using the following equation: </w:t>
      </w:r>
      <w:r>
        <w:rPr>
          <w:rFonts w:eastAsia="Yu Mincho"/>
        </w:rPr>
        <w:t>GB</w:t>
      </w:r>
      <w:r w:rsidRPr="00B42A97">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B42A97">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lastRenderedPageBreak/>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755" w:name="_Toc21340730"/>
      <w:bookmarkStart w:id="756" w:name="_Toc29805177"/>
      <w:bookmarkStart w:id="757" w:name="_Toc36456386"/>
      <w:bookmarkStart w:id="758" w:name="_Toc36469484"/>
      <w:bookmarkStart w:id="759" w:name="_Toc37253893"/>
      <w:bookmarkStart w:id="760" w:name="_Toc37322750"/>
      <w:bookmarkStart w:id="761" w:name="_Toc37324156"/>
      <w:bookmarkStart w:id="762" w:name="_Toc45889679"/>
      <w:bookmarkStart w:id="763" w:name="_Toc52196333"/>
      <w:bookmarkStart w:id="764" w:name="_Toc52197313"/>
      <w:bookmarkStart w:id="765" w:name="_Toc53173036"/>
      <w:bookmarkStart w:id="766" w:name="_Toc53173405"/>
      <w:bookmarkStart w:id="767" w:name="_Toc61119394"/>
      <w:bookmarkStart w:id="768" w:name="_Toc61119776"/>
      <w:bookmarkStart w:id="769" w:name="_Toc67925822"/>
      <w:bookmarkStart w:id="770" w:name="_Toc75273460"/>
      <w:bookmarkStart w:id="771" w:name="_Toc76510360"/>
      <w:bookmarkStart w:id="772" w:name="_Toc83129513"/>
      <w:bookmarkStart w:id="773" w:name="_Toc90591046"/>
      <w:bookmarkStart w:id="774" w:name="_Toc98864068"/>
      <w:bookmarkStart w:id="775" w:name="_Toc99733317"/>
      <w:bookmarkStart w:id="776" w:name="_Toc106577208"/>
      <w:bookmarkStart w:id="777" w:name="_Toc114536959"/>
      <w:bookmarkStart w:id="778" w:name="_Toc115257227"/>
      <w:bookmarkStart w:id="779" w:name="_Toc123086546"/>
      <w:bookmarkStart w:id="780" w:name="_Toc124295870"/>
      <w:bookmarkStart w:id="781" w:name="_Toc124296340"/>
      <w:bookmarkStart w:id="782" w:name="_Toc130572156"/>
      <w:bookmarkStart w:id="783" w:name="_Toc131708155"/>
      <w:bookmarkStart w:id="784" w:name="_Toc137457962"/>
      <w:bookmarkStart w:id="785" w:name="_Toc138887449"/>
      <w:bookmarkStart w:id="786" w:name="_Toc138969533"/>
      <w:bookmarkStart w:id="787" w:name="_Toc145916594"/>
      <w:r w:rsidRPr="00C04A08">
        <w:rPr>
          <w:rFonts w:eastAsia="Yu Mincho"/>
        </w:rPr>
        <w:t>5.3.4</w:t>
      </w:r>
      <w:r w:rsidRPr="00C04A08">
        <w:rPr>
          <w:rFonts w:eastAsia="Yu Mincho"/>
        </w:rPr>
        <w:tab/>
        <w:t>RB alignment</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788" w:name="_Toc21340731"/>
      <w:bookmarkStart w:id="789" w:name="_Toc29805178"/>
      <w:bookmarkStart w:id="790" w:name="_Toc36456387"/>
      <w:bookmarkStart w:id="791" w:name="_Toc36469485"/>
      <w:bookmarkStart w:id="792" w:name="_Toc37253894"/>
      <w:bookmarkStart w:id="793" w:name="_Toc37322751"/>
      <w:bookmarkStart w:id="794" w:name="_Toc37324157"/>
      <w:bookmarkStart w:id="795" w:name="_Toc45889680"/>
      <w:bookmarkStart w:id="796" w:name="_Toc52196334"/>
      <w:bookmarkStart w:id="797" w:name="_Toc52197314"/>
      <w:bookmarkStart w:id="798" w:name="_Toc53173037"/>
      <w:bookmarkStart w:id="799" w:name="_Toc53173406"/>
      <w:bookmarkStart w:id="800" w:name="_Toc61119395"/>
      <w:bookmarkStart w:id="801" w:name="_Toc61119777"/>
      <w:bookmarkStart w:id="802" w:name="_Toc67925823"/>
      <w:bookmarkStart w:id="803" w:name="_Toc75273461"/>
      <w:bookmarkStart w:id="804" w:name="_Toc76510361"/>
      <w:bookmarkStart w:id="805" w:name="_Toc83129514"/>
      <w:bookmarkStart w:id="806" w:name="_Toc90591047"/>
      <w:bookmarkStart w:id="807" w:name="_Toc98864069"/>
      <w:bookmarkStart w:id="808" w:name="_Toc99733318"/>
      <w:bookmarkStart w:id="809" w:name="_Toc106577209"/>
      <w:bookmarkStart w:id="810" w:name="_Toc114536960"/>
      <w:bookmarkStart w:id="811" w:name="_Toc115257228"/>
      <w:bookmarkStart w:id="812" w:name="_Toc123086547"/>
      <w:bookmarkStart w:id="813" w:name="_Toc124295871"/>
      <w:bookmarkStart w:id="814" w:name="_Toc124296341"/>
      <w:bookmarkStart w:id="815" w:name="_Toc130572157"/>
      <w:bookmarkStart w:id="816" w:name="_Toc131708156"/>
      <w:bookmarkStart w:id="817" w:name="_Toc137457963"/>
      <w:bookmarkStart w:id="818" w:name="_Toc138887450"/>
      <w:bookmarkStart w:id="819" w:name="_Toc138969534"/>
      <w:bookmarkStart w:id="820" w:name="_Toc145916595"/>
      <w:r w:rsidRPr="00C04A08">
        <w:lastRenderedPageBreak/>
        <w:t>5.3A</w:t>
      </w:r>
      <w:r w:rsidRPr="00C04A08">
        <w:tab/>
        <w:t>UE channel bandwidth for CA</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3F461C53" w14:textId="77777777" w:rsidR="00842EF7" w:rsidRPr="00C04A08" w:rsidRDefault="00842EF7" w:rsidP="0013282A">
      <w:pPr>
        <w:pStyle w:val="Heading3"/>
      </w:pPr>
      <w:bookmarkStart w:id="821" w:name="_Toc21340732"/>
      <w:bookmarkStart w:id="822" w:name="_Toc29805179"/>
      <w:bookmarkStart w:id="823" w:name="_Toc36456388"/>
      <w:bookmarkStart w:id="824" w:name="_Toc36469486"/>
      <w:bookmarkStart w:id="825" w:name="_Toc37253895"/>
      <w:bookmarkStart w:id="826" w:name="_Toc37322752"/>
      <w:bookmarkStart w:id="827" w:name="_Toc37324158"/>
      <w:bookmarkStart w:id="828" w:name="_Toc45889681"/>
      <w:bookmarkStart w:id="829" w:name="_Toc52196335"/>
      <w:bookmarkStart w:id="830" w:name="_Toc52197315"/>
      <w:bookmarkStart w:id="831" w:name="_Toc53173038"/>
      <w:bookmarkStart w:id="832" w:name="_Toc53173407"/>
      <w:bookmarkStart w:id="833" w:name="_Toc61119396"/>
      <w:bookmarkStart w:id="834" w:name="_Toc61119778"/>
      <w:bookmarkStart w:id="835" w:name="_Toc67925824"/>
      <w:bookmarkStart w:id="836" w:name="_Toc75273462"/>
      <w:bookmarkStart w:id="837" w:name="_Toc76510362"/>
      <w:bookmarkStart w:id="838" w:name="_Toc83129515"/>
      <w:bookmarkStart w:id="839" w:name="_Toc90591048"/>
      <w:bookmarkStart w:id="840" w:name="_Toc98864070"/>
      <w:bookmarkStart w:id="841" w:name="_Toc99733319"/>
      <w:bookmarkStart w:id="842" w:name="_Toc106577210"/>
      <w:bookmarkStart w:id="843" w:name="_Toc114536961"/>
      <w:bookmarkStart w:id="844" w:name="_Toc115257229"/>
      <w:bookmarkStart w:id="845" w:name="_Toc123086548"/>
      <w:bookmarkStart w:id="846" w:name="_Toc124295872"/>
      <w:bookmarkStart w:id="847" w:name="_Toc124296342"/>
      <w:bookmarkStart w:id="848" w:name="_Toc130572158"/>
      <w:bookmarkStart w:id="849" w:name="_Toc131708157"/>
      <w:bookmarkStart w:id="850" w:name="_Toc137457964"/>
      <w:bookmarkStart w:id="851" w:name="_Toc138887451"/>
      <w:bookmarkStart w:id="852" w:name="_Toc138969535"/>
      <w:bookmarkStart w:id="853" w:name="_Toc145916596"/>
      <w:r w:rsidRPr="00C04A08">
        <w:t>5.3A.1</w:t>
      </w:r>
      <w:r w:rsidRPr="00C04A08">
        <w:tab/>
        <w:t>General</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7FB97949" w14:textId="77777777" w:rsidR="00842EF7" w:rsidRPr="00C04A08" w:rsidRDefault="00842EF7" w:rsidP="0013282A">
      <w:pPr>
        <w:pStyle w:val="Heading3"/>
      </w:pPr>
      <w:bookmarkStart w:id="854" w:name="_Toc21340733"/>
      <w:bookmarkStart w:id="855" w:name="_Toc29805180"/>
      <w:bookmarkStart w:id="856" w:name="_Toc36456389"/>
      <w:bookmarkStart w:id="857" w:name="_Toc36469487"/>
      <w:bookmarkStart w:id="858" w:name="_Toc37253896"/>
      <w:bookmarkStart w:id="859" w:name="_Toc37322753"/>
      <w:bookmarkStart w:id="860" w:name="_Toc37324159"/>
      <w:bookmarkStart w:id="861" w:name="_Toc45889682"/>
      <w:bookmarkStart w:id="862" w:name="_Toc52196336"/>
      <w:bookmarkStart w:id="863" w:name="_Toc52197316"/>
      <w:bookmarkStart w:id="864" w:name="_Toc53173039"/>
      <w:bookmarkStart w:id="865" w:name="_Toc53173408"/>
      <w:bookmarkStart w:id="866" w:name="_Toc61119397"/>
      <w:bookmarkStart w:id="867" w:name="_Toc61119779"/>
      <w:bookmarkStart w:id="868" w:name="_Toc67925825"/>
      <w:bookmarkStart w:id="869" w:name="_Toc75273463"/>
      <w:bookmarkStart w:id="870" w:name="_Toc76510363"/>
      <w:bookmarkStart w:id="871" w:name="_Toc83129516"/>
      <w:bookmarkStart w:id="872" w:name="_Toc90591049"/>
      <w:bookmarkStart w:id="873" w:name="_Toc98864071"/>
      <w:bookmarkStart w:id="874" w:name="_Toc99733320"/>
      <w:bookmarkStart w:id="875" w:name="_Toc106577211"/>
      <w:bookmarkStart w:id="876" w:name="_Toc114536962"/>
      <w:bookmarkStart w:id="877" w:name="_Toc115257230"/>
      <w:bookmarkStart w:id="878" w:name="_Toc123086549"/>
      <w:bookmarkStart w:id="879" w:name="_Toc124295873"/>
      <w:bookmarkStart w:id="880" w:name="_Toc124296343"/>
      <w:bookmarkStart w:id="881" w:name="_Toc130572159"/>
      <w:bookmarkStart w:id="882" w:name="_Toc131708158"/>
      <w:bookmarkStart w:id="883" w:name="_Toc137457965"/>
      <w:bookmarkStart w:id="884" w:name="_Toc138887452"/>
      <w:bookmarkStart w:id="885" w:name="_Toc138969536"/>
      <w:bookmarkStart w:id="886" w:name="_Toc145916597"/>
      <w:r w:rsidRPr="00C04A08">
        <w:t>5.3A.2</w:t>
      </w:r>
      <w:r w:rsidRPr="00C04A08">
        <w:tab/>
        <w:t>Minimum guardband and transmission bandwidth configuration for CA</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887" w:name="_Toc21340734"/>
      <w:bookmarkStart w:id="888" w:name="_Toc29805181"/>
      <w:bookmarkStart w:id="889" w:name="_Toc36456390"/>
      <w:bookmarkStart w:id="890" w:name="_Toc36469488"/>
      <w:bookmarkStart w:id="891" w:name="_Toc37253897"/>
      <w:bookmarkStart w:id="892" w:name="_Toc37322754"/>
      <w:bookmarkStart w:id="893" w:name="_Toc37324160"/>
      <w:bookmarkStart w:id="894" w:name="_Toc45889683"/>
      <w:bookmarkStart w:id="895" w:name="_Toc52196337"/>
      <w:bookmarkStart w:id="896" w:name="_Toc52197317"/>
      <w:bookmarkStart w:id="897" w:name="_Toc53173040"/>
      <w:bookmarkStart w:id="898" w:name="_Toc53173409"/>
      <w:bookmarkStart w:id="899" w:name="_Toc61119398"/>
      <w:bookmarkStart w:id="900" w:name="_Toc61119780"/>
      <w:bookmarkStart w:id="901" w:name="_Toc67925826"/>
      <w:bookmarkStart w:id="902" w:name="_Toc75273464"/>
      <w:bookmarkStart w:id="903" w:name="_Toc76510364"/>
      <w:bookmarkStart w:id="904" w:name="_Toc83129517"/>
      <w:bookmarkStart w:id="905" w:name="_Toc90591050"/>
      <w:bookmarkStart w:id="906" w:name="_Toc98864072"/>
      <w:bookmarkStart w:id="907" w:name="_Toc99733321"/>
      <w:bookmarkStart w:id="908" w:name="_Toc106577212"/>
      <w:bookmarkStart w:id="909" w:name="_Toc114536963"/>
      <w:bookmarkStart w:id="910" w:name="_Toc115257231"/>
      <w:bookmarkStart w:id="911" w:name="_Toc123086550"/>
      <w:bookmarkStart w:id="912" w:name="_Toc124295874"/>
      <w:bookmarkStart w:id="913" w:name="_Toc124296344"/>
      <w:bookmarkStart w:id="914" w:name="_Toc130572160"/>
      <w:bookmarkStart w:id="915" w:name="_Toc131708159"/>
      <w:bookmarkStart w:id="916" w:name="_Toc137457966"/>
      <w:bookmarkStart w:id="917" w:name="_Toc138887453"/>
      <w:bookmarkStart w:id="918" w:name="_Toc138969537"/>
      <w:bookmarkStart w:id="919" w:name="_Toc145916598"/>
      <w:r w:rsidRPr="00C04A08">
        <w:t>5.3A.3</w:t>
      </w:r>
      <w:r w:rsidRPr="00C04A08">
        <w:tab/>
        <w:t>RB alignment with different numerologies for CA</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23A6C23F" w14:textId="77777777" w:rsidR="00842EF7" w:rsidRPr="00C04A08" w:rsidRDefault="00842EF7" w:rsidP="0013282A">
      <w:pPr>
        <w:pStyle w:val="Heading3"/>
      </w:pPr>
      <w:bookmarkStart w:id="920" w:name="_Toc21340735"/>
      <w:bookmarkStart w:id="921" w:name="_Toc29805182"/>
      <w:bookmarkStart w:id="922" w:name="_Toc36456391"/>
      <w:bookmarkStart w:id="923" w:name="_Toc36469489"/>
      <w:bookmarkStart w:id="924" w:name="_Toc37253898"/>
      <w:bookmarkStart w:id="925" w:name="_Toc37322755"/>
      <w:bookmarkStart w:id="926" w:name="_Toc37324161"/>
      <w:bookmarkStart w:id="927" w:name="_Toc45889684"/>
      <w:bookmarkStart w:id="928" w:name="_Toc52196338"/>
      <w:bookmarkStart w:id="929" w:name="_Toc52197318"/>
      <w:bookmarkStart w:id="930" w:name="_Toc53173041"/>
      <w:bookmarkStart w:id="931" w:name="_Toc53173410"/>
      <w:bookmarkStart w:id="932" w:name="_Toc61119399"/>
      <w:bookmarkStart w:id="933" w:name="_Toc61119781"/>
      <w:bookmarkStart w:id="934" w:name="_Toc67925827"/>
      <w:bookmarkStart w:id="935" w:name="_Toc75273465"/>
      <w:bookmarkStart w:id="936" w:name="_Toc76510365"/>
      <w:bookmarkStart w:id="937" w:name="_Toc83129518"/>
      <w:bookmarkStart w:id="938" w:name="_Toc90591051"/>
      <w:bookmarkStart w:id="939" w:name="_Toc98864073"/>
      <w:bookmarkStart w:id="940" w:name="_Toc99733322"/>
      <w:bookmarkStart w:id="941" w:name="_Toc106577213"/>
      <w:bookmarkStart w:id="942" w:name="_Toc114536964"/>
      <w:bookmarkStart w:id="943" w:name="_Toc115257232"/>
      <w:bookmarkStart w:id="944" w:name="_Toc123086551"/>
      <w:bookmarkStart w:id="945" w:name="_Toc124295875"/>
      <w:bookmarkStart w:id="946" w:name="_Toc124296345"/>
      <w:bookmarkStart w:id="947" w:name="_Toc130572161"/>
      <w:bookmarkStart w:id="948" w:name="_Toc131708160"/>
      <w:bookmarkStart w:id="949" w:name="_Toc137457967"/>
      <w:bookmarkStart w:id="950" w:name="_Toc138887454"/>
      <w:bookmarkStart w:id="951" w:name="_Toc138969538"/>
      <w:bookmarkStart w:id="952" w:name="_Toc145916599"/>
      <w:r w:rsidRPr="00C04A08">
        <w:t>5.3A.4</w:t>
      </w:r>
      <w:r w:rsidRPr="00C04A08">
        <w:tab/>
        <w:t>UE channel bandwidth per operating band for CA</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953"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953"/>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4FB8ADCF"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 xml:space="preserve">In this release of the specification, the minimum requirements for intra-band contiguous CA configurations apply for aggregated channel bandwidths up to 1600 MHz </w:t>
            </w:r>
            <w:r w:rsidRPr="00290434">
              <w:rPr>
                <w:rFonts w:eastAsia="Yu Mincho" w:cs="Arial"/>
                <w:color w:val="FF0000"/>
                <w:szCs w:val="18"/>
                <w:lang w:val="x-none"/>
              </w:rPr>
              <w:t>for FR2-1</w:t>
            </w:r>
            <w:r w:rsidRPr="00290434">
              <w:rPr>
                <w:rFonts w:eastAsia="Yu Mincho" w:cs="Arial"/>
                <w:szCs w:val="18"/>
                <w:lang w:val="x-none"/>
              </w:rPr>
              <w:t xml:space="preserve"> </w:t>
            </w:r>
            <w:r w:rsidRPr="00290434">
              <w:rPr>
                <w:rFonts w:eastAsia="SimSun"/>
              </w:rPr>
              <w:t>(this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954" w:name="_Toc21340736"/>
      <w:bookmarkStart w:id="955" w:name="_Toc29805183"/>
      <w:bookmarkStart w:id="956" w:name="_Toc36456392"/>
      <w:bookmarkStart w:id="957" w:name="_Toc36469490"/>
      <w:bookmarkStart w:id="958" w:name="_Toc37253899"/>
      <w:bookmarkStart w:id="959" w:name="_Toc37322756"/>
      <w:bookmarkStart w:id="960" w:name="_Toc37324162"/>
      <w:bookmarkStart w:id="961" w:name="_Toc45889685"/>
      <w:bookmarkStart w:id="962" w:name="_Toc52196339"/>
      <w:bookmarkStart w:id="963" w:name="_Toc52197319"/>
      <w:bookmarkStart w:id="964" w:name="_Toc53173042"/>
      <w:bookmarkStart w:id="965" w:name="_Toc53173411"/>
      <w:bookmarkStart w:id="966" w:name="_Toc61119400"/>
      <w:bookmarkStart w:id="967" w:name="_Toc61119782"/>
      <w:bookmarkStart w:id="968" w:name="_Toc67925828"/>
      <w:bookmarkStart w:id="969" w:name="_Toc75273466"/>
      <w:bookmarkStart w:id="970" w:name="_Toc76510366"/>
      <w:bookmarkStart w:id="971" w:name="_Toc83129519"/>
      <w:bookmarkStart w:id="972" w:name="_Toc90591052"/>
      <w:bookmarkStart w:id="973" w:name="_Toc98864074"/>
      <w:bookmarkStart w:id="974" w:name="_Toc99733323"/>
      <w:bookmarkStart w:id="975" w:name="_Toc106577214"/>
      <w:bookmarkStart w:id="976" w:name="_Toc114536965"/>
      <w:bookmarkStart w:id="977" w:name="_Toc115257233"/>
      <w:bookmarkStart w:id="978" w:name="_Toc123086552"/>
      <w:bookmarkStart w:id="979" w:name="_Toc124295876"/>
      <w:bookmarkStart w:id="980" w:name="_Toc124296346"/>
      <w:bookmarkStart w:id="981" w:name="_Toc130572162"/>
      <w:bookmarkStart w:id="982" w:name="_Toc131708161"/>
      <w:bookmarkStart w:id="983" w:name="_Toc137457968"/>
      <w:bookmarkStart w:id="984" w:name="_Toc138887455"/>
      <w:bookmarkStart w:id="985" w:name="_Toc138969539"/>
      <w:bookmarkStart w:id="986" w:name="_Toc145916600"/>
      <w:r w:rsidRPr="00C04A08">
        <w:t>5.3D</w:t>
      </w:r>
      <w:r w:rsidRPr="00C04A08">
        <w:tab/>
        <w:t>Channel bandwidth for UL MIMO</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987" w:name="_Toc21340737"/>
      <w:bookmarkStart w:id="988" w:name="_Toc29805184"/>
      <w:bookmarkStart w:id="989" w:name="_Toc36456393"/>
      <w:bookmarkStart w:id="990" w:name="_Toc36469491"/>
      <w:bookmarkStart w:id="991" w:name="_Toc37253900"/>
      <w:bookmarkStart w:id="992" w:name="_Toc37322757"/>
      <w:bookmarkStart w:id="993" w:name="_Toc37324163"/>
      <w:bookmarkStart w:id="994" w:name="_Toc45889686"/>
      <w:bookmarkStart w:id="995" w:name="_Toc52196340"/>
      <w:bookmarkStart w:id="996" w:name="_Toc52197320"/>
      <w:bookmarkStart w:id="997" w:name="_Toc53173043"/>
      <w:bookmarkStart w:id="998" w:name="_Toc53173412"/>
      <w:bookmarkStart w:id="999" w:name="_Toc61119401"/>
      <w:bookmarkStart w:id="1000" w:name="_Toc61119783"/>
      <w:bookmarkStart w:id="1001" w:name="_Toc67925829"/>
      <w:bookmarkStart w:id="1002" w:name="_Toc75273467"/>
      <w:bookmarkStart w:id="1003" w:name="_Toc76510367"/>
      <w:bookmarkStart w:id="1004" w:name="_Toc83129520"/>
      <w:bookmarkStart w:id="1005" w:name="_Toc90591053"/>
      <w:bookmarkStart w:id="1006" w:name="_Toc98864075"/>
      <w:bookmarkStart w:id="1007" w:name="_Toc99733324"/>
      <w:bookmarkStart w:id="1008" w:name="_Toc106577215"/>
      <w:bookmarkStart w:id="1009" w:name="_Toc114536966"/>
      <w:bookmarkStart w:id="1010" w:name="_Toc115257234"/>
      <w:bookmarkStart w:id="1011" w:name="_Toc123086553"/>
      <w:bookmarkStart w:id="1012" w:name="_Toc124295877"/>
      <w:bookmarkStart w:id="1013" w:name="_Toc124296347"/>
      <w:bookmarkStart w:id="1014" w:name="_Toc130572163"/>
      <w:bookmarkStart w:id="1015" w:name="_Toc131708162"/>
      <w:bookmarkStart w:id="1016" w:name="_Toc137457969"/>
      <w:bookmarkStart w:id="1017" w:name="_Toc138887456"/>
      <w:bookmarkStart w:id="1018" w:name="_Toc138969540"/>
      <w:bookmarkStart w:id="1019" w:name="_Toc145916601"/>
      <w:r w:rsidRPr="00C04A08">
        <w:t>5.4</w:t>
      </w:r>
      <w:r w:rsidRPr="00C04A08">
        <w:tab/>
        <w:t>Channel arrangement</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01CC4FB0" w14:textId="77777777" w:rsidR="00842EF7" w:rsidRPr="00C04A08" w:rsidRDefault="00842EF7" w:rsidP="00842EF7">
      <w:pPr>
        <w:pStyle w:val="Heading3"/>
        <w:rPr>
          <w:rFonts w:eastAsia="Yu Mincho"/>
        </w:rPr>
      </w:pPr>
      <w:bookmarkStart w:id="1020" w:name="_Toc21340738"/>
      <w:bookmarkStart w:id="1021" w:name="_Toc29805185"/>
      <w:bookmarkStart w:id="1022" w:name="_Toc36456394"/>
      <w:bookmarkStart w:id="1023" w:name="_Toc36469492"/>
      <w:bookmarkStart w:id="1024" w:name="_Toc37253901"/>
      <w:bookmarkStart w:id="1025" w:name="_Toc37322758"/>
      <w:bookmarkStart w:id="1026" w:name="_Toc37324164"/>
      <w:bookmarkStart w:id="1027" w:name="_Toc45889687"/>
      <w:bookmarkStart w:id="1028" w:name="_Toc52196341"/>
      <w:bookmarkStart w:id="1029" w:name="_Toc52197321"/>
      <w:bookmarkStart w:id="1030" w:name="_Toc53173044"/>
      <w:bookmarkStart w:id="1031" w:name="_Toc53173413"/>
      <w:bookmarkStart w:id="1032" w:name="_Toc61119402"/>
      <w:bookmarkStart w:id="1033" w:name="_Toc61119784"/>
      <w:bookmarkStart w:id="1034" w:name="_Toc67925830"/>
      <w:bookmarkStart w:id="1035" w:name="_Toc75273468"/>
      <w:bookmarkStart w:id="1036" w:name="_Toc76510368"/>
      <w:bookmarkStart w:id="1037" w:name="_Toc83129521"/>
      <w:bookmarkStart w:id="1038" w:name="_Toc90591054"/>
      <w:bookmarkStart w:id="1039" w:name="_Toc98864076"/>
      <w:bookmarkStart w:id="1040" w:name="_Toc99733325"/>
      <w:bookmarkStart w:id="1041" w:name="_Toc106577216"/>
      <w:bookmarkStart w:id="1042" w:name="_Toc114536967"/>
      <w:bookmarkStart w:id="1043" w:name="_Toc115257235"/>
      <w:bookmarkStart w:id="1044" w:name="_Toc123086554"/>
      <w:bookmarkStart w:id="1045" w:name="_Toc124295878"/>
      <w:bookmarkStart w:id="1046" w:name="_Toc124296348"/>
      <w:bookmarkStart w:id="1047" w:name="_Toc130572164"/>
      <w:bookmarkStart w:id="1048" w:name="_Toc131708163"/>
      <w:bookmarkStart w:id="1049" w:name="_Toc137457970"/>
      <w:bookmarkStart w:id="1050" w:name="_Toc138887457"/>
      <w:bookmarkStart w:id="1051" w:name="_Toc138969541"/>
      <w:bookmarkStart w:id="1052" w:name="_Toc145916602"/>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619B6D5" w14:textId="77777777" w:rsidR="00842EF7" w:rsidRPr="00C04A08" w:rsidRDefault="00842EF7" w:rsidP="00842EF7">
      <w:pPr>
        <w:pStyle w:val="Heading4"/>
        <w:rPr>
          <w:rFonts w:eastAsia="Yu Mincho"/>
        </w:rPr>
      </w:pPr>
      <w:bookmarkStart w:id="1053" w:name="_Toc21340739"/>
      <w:bookmarkStart w:id="1054" w:name="_Toc29805186"/>
      <w:bookmarkStart w:id="1055" w:name="_Toc36456395"/>
      <w:bookmarkStart w:id="1056" w:name="_Toc36469493"/>
      <w:bookmarkStart w:id="1057" w:name="_Toc37253902"/>
      <w:bookmarkStart w:id="1058" w:name="_Toc37322759"/>
      <w:bookmarkStart w:id="1059" w:name="_Toc37324165"/>
      <w:bookmarkStart w:id="1060" w:name="_Toc45889688"/>
      <w:bookmarkStart w:id="1061" w:name="_Toc52196342"/>
      <w:bookmarkStart w:id="1062" w:name="_Toc52197322"/>
      <w:bookmarkStart w:id="1063" w:name="_Toc53173045"/>
      <w:bookmarkStart w:id="1064" w:name="_Toc53173414"/>
      <w:bookmarkStart w:id="1065" w:name="_Toc61119403"/>
      <w:bookmarkStart w:id="1066" w:name="_Toc61119785"/>
      <w:bookmarkStart w:id="1067" w:name="_Toc67925831"/>
      <w:bookmarkStart w:id="1068" w:name="_Toc75273469"/>
      <w:bookmarkStart w:id="1069" w:name="_Toc76510369"/>
      <w:bookmarkStart w:id="1070" w:name="_Toc83129522"/>
      <w:bookmarkStart w:id="1071" w:name="_Toc90591055"/>
      <w:bookmarkStart w:id="1072" w:name="_Toc98864077"/>
      <w:bookmarkStart w:id="1073" w:name="_Toc99733326"/>
      <w:bookmarkStart w:id="1074" w:name="_Toc106577217"/>
      <w:bookmarkStart w:id="1075" w:name="_Toc114536968"/>
      <w:bookmarkStart w:id="1076" w:name="_Toc115257236"/>
      <w:bookmarkStart w:id="1077" w:name="_Toc123086555"/>
      <w:bookmarkStart w:id="1078" w:name="_Toc124295879"/>
      <w:bookmarkStart w:id="1079" w:name="_Toc124296349"/>
      <w:bookmarkStart w:id="1080" w:name="_Toc130572165"/>
      <w:bookmarkStart w:id="1081" w:name="_Toc131708164"/>
      <w:bookmarkStart w:id="1082" w:name="_Toc137457971"/>
      <w:bookmarkStart w:id="1083" w:name="_Toc138887458"/>
      <w:bookmarkStart w:id="1084" w:name="_Toc138969542"/>
      <w:bookmarkStart w:id="1085" w:name="_Toc145916603"/>
      <w:r w:rsidRPr="00C04A08">
        <w:rPr>
          <w:rFonts w:eastAsia="Yu Mincho"/>
        </w:rPr>
        <w:t>5.4.1.1</w:t>
      </w:r>
      <w:r w:rsidRPr="00C04A08">
        <w:rPr>
          <w:rFonts w:eastAsia="Yu Mincho"/>
        </w:rPr>
        <w:tab/>
        <w:t>Channel spacing for adjacent NR carriers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086" w:name="_Toc21340740"/>
      <w:bookmarkStart w:id="1087" w:name="_Toc29805187"/>
      <w:bookmarkStart w:id="1088" w:name="_Toc36456396"/>
      <w:bookmarkStart w:id="1089" w:name="_Toc36469494"/>
      <w:bookmarkStart w:id="1090" w:name="_Toc37253903"/>
      <w:bookmarkStart w:id="1091" w:name="_Toc37322760"/>
      <w:bookmarkStart w:id="1092" w:name="_Toc37324166"/>
      <w:bookmarkStart w:id="1093" w:name="_Toc45889689"/>
      <w:bookmarkStart w:id="1094" w:name="_Toc52196343"/>
      <w:bookmarkStart w:id="1095" w:name="_Toc52197323"/>
      <w:bookmarkStart w:id="1096" w:name="_Toc53173046"/>
      <w:bookmarkStart w:id="1097" w:name="_Toc53173415"/>
      <w:bookmarkStart w:id="1098" w:name="_Toc61119404"/>
      <w:bookmarkStart w:id="1099" w:name="_Toc61119786"/>
      <w:bookmarkStart w:id="1100" w:name="_Toc67925832"/>
      <w:bookmarkStart w:id="1101" w:name="_Toc75273470"/>
      <w:bookmarkStart w:id="1102" w:name="_Toc76510370"/>
      <w:bookmarkStart w:id="1103" w:name="_Toc83129523"/>
      <w:bookmarkStart w:id="1104" w:name="_Toc90591056"/>
      <w:bookmarkStart w:id="1105" w:name="_Toc98864078"/>
      <w:bookmarkStart w:id="1106" w:name="_Toc99733327"/>
      <w:bookmarkStart w:id="1107" w:name="_Toc106577218"/>
      <w:bookmarkStart w:id="1108" w:name="_Toc114536969"/>
      <w:bookmarkStart w:id="1109" w:name="_Toc115257237"/>
      <w:bookmarkStart w:id="1110" w:name="_Toc123086556"/>
      <w:bookmarkStart w:id="1111" w:name="_Toc124295880"/>
      <w:bookmarkStart w:id="1112" w:name="_Toc124296350"/>
      <w:bookmarkStart w:id="1113" w:name="_Toc130572166"/>
      <w:bookmarkStart w:id="1114" w:name="_Toc131708165"/>
      <w:bookmarkStart w:id="1115" w:name="_Toc137457972"/>
      <w:bookmarkStart w:id="1116" w:name="_Toc138887459"/>
      <w:bookmarkStart w:id="1117" w:name="_Toc138969543"/>
      <w:bookmarkStart w:id="1118" w:name="_Toc145916604"/>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232DE660" w14:textId="77777777" w:rsidR="00842EF7" w:rsidRPr="00C04A08" w:rsidRDefault="00842EF7" w:rsidP="00842EF7">
      <w:pPr>
        <w:pStyle w:val="Heading4"/>
        <w:rPr>
          <w:rFonts w:eastAsia="Yu Mincho"/>
        </w:rPr>
      </w:pPr>
      <w:bookmarkStart w:id="1119" w:name="_Toc21340741"/>
      <w:bookmarkStart w:id="1120" w:name="_Toc29805188"/>
      <w:bookmarkStart w:id="1121" w:name="_Toc36456397"/>
      <w:bookmarkStart w:id="1122" w:name="_Toc36469495"/>
      <w:bookmarkStart w:id="1123" w:name="_Toc37253904"/>
      <w:bookmarkStart w:id="1124" w:name="_Toc37322761"/>
      <w:bookmarkStart w:id="1125" w:name="_Toc37324167"/>
      <w:bookmarkStart w:id="1126" w:name="_Toc45889690"/>
      <w:bookmarkStart w:id="1127" w:name="_Toc52196344"/>
      <w:bookmarkStart w:id="1128" w:name="_Toc52197324"/>
      <w:bookmarkStart w:id="1129" w:name="_Toc53173047"/>
      <w:bookmarkStart w:id="1130" w:name="_Toc53173416"/>
      <w:bookmarkStart w:id="1131" w:name="_Toc61119405"/>
      <w:bookmarkStart w:id="1132" w:name="_Toc61119787"/>
      <w:bookmarkStart w:id="1133" w:name="_Toc67925833"/>
      <w:bookmarkStart w:id="1134" w:name="_Toc75273471"/>
      <w:bookmarkStart w:id="1135" w:name="_Toc76510371"/>
      <w:bookmarkStart w:id="1136" w:name="_Toc83129524"/>
      <w:bookmarkStart w:id="1137" w:name="_Toc90591057"/>
      <w:bookmarkStart w:id="1138" w:name="_Toc98864079"/>
      <w:bookmarkStart w:id="1139" w:name="_Toc99733328"/>
      <w:bookmarkStart w:id="1140" w:name="_Toc106577219"/>
      <w:bookmarkStart w:id="1141" w:name="_Toc114536970"/>
      <w:bookmarkStart w:id="1142" w:name="_Toc115257238"/>
      <w:bookmarkStart w:id="1143" w:name="_Toc123086557"/>
      <w:bookmarkStart w:id="1144" w:name="_Toc124295881"/>
      <w:bookmarkStart w:id="1145" w:name="_Toc124296351"/>
      <w:bookmarkStart w:id="1146" w:name="_Toc130572167"/>
      <w:bookmarkStart w:id="1147" w:name="_Toc131708166"/>
      <w:bookmarkStart w:id="1148" w:name="_Toc137457973"/>
      <w:bookmarkStart w:id="1149" w:name="_Toc138887460"/>
      <w:bookmarkStart w:id="1150" w:name="_Toc138969544"/>
      <w:bookmarkStart w:id="1151" w:name="_Toc145916605"/>
      <w:r w:rsidRPr="00C04A08">
        <w:rPr>
          <w:rFonts w:eastAsia="Yu Mincho"/>
        </w:rPr>
        <w:t>5.4.2.1</w:t>
      </w:r>
      <w:r w:rsidRPr="00C04A08">
        <w:rPr>
          <w:rFonts w:eastAsia="Yu Mincho"/>
        </w:rPr>
        <w:tab/>
        <w:t>NR-ARFCN and channel raster</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152" w:name="_Toc21340742"/>
      <w:bookmarkStart w:id="1153" w:name="_Toc29805189"/>
      <w:bookmarkStart w:id="1154" w:name="_Toc36456398"/>
      <w:bookmarkStart w:id="1155" w:name="_Toc36469496"/>
      <w:bookmarkStart w:id="1156" w:name="_Toc37253905"/>
      <w:bookmarkStart w:id="1157" w:name="_Toc37322762"/>
      <w:bookmarkStart w:id="1158" w:name="_Toc37324168"/>
      <w:bookmarkStart w:id="1159" w:name="_Toc45889691"/>
      <w:bookmarkStart w:id="1160" w:name="_Toc52196345"/>
      <w:bookmarkStart w:id="1161" w:name="_Toc52197325"/>
      <w:bookmarkStart w:id="1162" w:name="_Toc53173048"/>
      <w:bookmarkStart w:id="1163" w:name="_Toc53173417"/>
      <w:bookmarkStart w:id="1164" w:name="_Toc61119406"/>
      <w:bookmarkStart w:id="1165" w:name="_Toc61119788"/>
      <w:bookmarkStart w:id="1166" w:name="_Toc67925834"/>
      <w:bookmarkStart w:id="1167" w:name="_Toc75273472"/>
      <w:bookmarkStart w:id="1168" w:name="_Toc76510372"/>
      <w:bookmarkStart w:id="1169" w:name="_Toc83129525"/>
      <w:bookmarkStart w:id="1170" w:name="_Toc90591058"/>
      <w:bookmarkStart w:id="1171" w:name="_Toc98864080"/>
      <w:bookmarkStart w:id="1172" w:name="_Toc99733329"/>
      <w:bookmarkStart w:id="1173" w:name="_Toc106577220"/>
      <w:bookmarkStart w:id="1174" w:name="_Toc114536971"/>
      <w:bookmarkStart w:id="1175" w:name="_Toc115257239"/>
      <w:bookmarkStart w:id="1176" w:name="_Toc123086558"/>
      <w:bookmarkStart w:id="1177" w:name="_Toc124295882"/>
      <w:bookmarkStart w:id="1178" w:name="_Toc124296352"/>
      <w:bookmarkStart w:id="1179" w:name="_Toc130572168"/>
      <w:bookmarkStart w:id="1180" w:name="_Toc131708167"/>
      <w:bookmarkStart w:id="1181" w:name="_Toc137457974"/>
      <w:bookmarkStart w:id="1182" w:name="_Toc138887461"/>
      <w:bookmarkStart w:id="1183" w:name="_Toc138969545"/>
      <w:bookmarkStart w:id="1184" w:name="_Toc145916606"/>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4pt" o:ole="">
                  <v:imagedata r:id="rId14" o:title=""/>
                </v:shape>
                <o:OLEObject Type="Embed" ProgID="Equation.3" ShapeID="_x0000_i1025" DrawAspect="Content" ObjectID="_1757333876"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4pt" o:ole="">
                  <v:imagedata r:id="rId16" o:title=""/>
                </v:shape>
                <o:OLEObject Type="Embed" ProgID="Equation.3" ShapeID="_x0000_i1026" DrawAspect="Content" ObjectID="_1757333877"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185" w:name="_Toc21340743"/>
      <w:bookmarkStart w:id="1186" w:name="_Toc29805190"/>
      <w:bookmarkStart w:id="1187" w:name="_Toc36456399"/>
      <w:bookmarkStart w:id="1188" w:name="_Toc36469497"/>
      <w:bookmarkStart w:id="1189" w:name="_Toc37253906"/>
      <w:bookmarkStart w:id="1190" w:name="_Toc37322763"/>
      <w:bookmarkStart w:id="1191" w:name="_Toc37324169"/>
      <w:bookmarkStart w:id="1192" w:name="_Toc45889692"/>
      <w:bookmarkStart w:id="1193" w:name="_Toc52196346"/>
      <w:bookmarkStart w:id="1194" w:name="_Toc52197326"/>
      <w:bookmarkStart w:id="1195" w:name="_Toc53173049"/>
      <w:bookmarkStart w:id="1196" w:name="_Toc53173418"/>
      <w:bookmarkStart w:id="1197" w:name="_Toc61119407"/>
      <w:bookmarkStart w:id="1198" w:name="_Toc61119789"/>
      <w:bookmarkStart w:id="1199" w:name="_Toc67925835"/>
      <w:bookmarkStart w:id="1200" w:name="_Toc75273473"/>
      <w:bookmarkStart w:id="1201" w:name="_Toc76510373"/>
      <w:bookmarkStart w:id="1202" w:name="_Toc83129526"/>
      <w:bookmarkStart w:id="1203" w:name="_Toc90591059"/>
      <w:bookmarkStart w:id="1204" w:name="_Toc98864081"/>
      <w:bookmarkStart w:id="1205" w:name="_Toc99733330"/>
      <w:bookmarkStart w:id="1206" w:name="_Toc106577221"/>
      <w:bookmarkStart w:id="1207" w:name="_Toc114536972"/>
      <w:bookmarkStart w:id="1208" w:name="_Toc115257240"/>
      <w:bookmarkStart w:id="1209" w:name="_Toc123086559"/>
      <w:bookmarkStart w:id="1210" w:name="_Toc124295883"/>
      <w:bookmarkStart w:id="1211" w:name="_Toc124296353"/>
      <w:bookmarkStart w:id="1212" w:name="_Toc130572169"/>
      <w:bookmarkStart w:id="1213" w:name="_Toc131708168"/>
      <w:bookmarkStart w:id="1214" w:name="_Toc137457975"/>
      <w:bookmarkStart w:id="1215" w:name="_Toc138887462"/>
      <w:bookmarkStart w:id="1216" w:name="_Toc138969546"/>
      <w:bookmarkStart w:id="1217" w:name="_Toc145916607"/>
      <w:r w:rsidRPr="00C04A08">
        <w:rPr>
          <w:rFonts w:eastAsia="Yu Mincho"/>
        </w:rPr>
        <w:t>5.4.2.3</w:t>
      </w:r>
      <w:r w:rsidRPr="00C04A08">
        <w:rPr>
          <w:rFonts w:eastAsia="Yu Mincho"/>
        </w:rPr>
        <w:tab/>
        <w:t>Channel raster entries for each operating band</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218" w:name="_Hlk95327748"/>
      <w:bookmarkStart w:id="1219" w:name="_Toc21340744"/>
      <w:bookmarkStart w:id="1220" w:name="_Toc29805191"/>
      <w:bookmarkStart w:id="1221" w:name="_Toc36456400"/>
      <w:bookmarkStart w:id="1222" w:name="_Toc36469498"/>
      <w:bookmarkStart w:id="1223" w:name="_Toc37253907"/>
      <w:bookmarkStart w:id="1224" w:name="_Toc37322764"/>
      <w:bookmarkStart w:id="1225" w:name="_Toc37324170"/>
      <w:bookmarkStart w:id="1226" w:name="_Toc45889693"/>
      <w:bookmarkStart w:id="1227" w:name="_Toc52196347"/>
      <w:bookmarkStart w:id="1228" w:name="_Toc52197327"/>
      <w:bookmarkStart w:id="1229" w:name="_Toc53173050"/>
      <w:bookmarkStart w:id="1230" w:name="_Toc53173419"/>
      <w:bookmarkStart w:id="1231" w:name="_Toc61119408"/>
      <w:bookmarkStart w:id="1232" w:name="_Toc61119790"/>
      <w:bookmarkStart w:id="1233" w:name="_Toc67925836"/>
      <w:bookmarkStart w:id="1234" w:name="_Toc75273474"/>
      <w:bookmarkStart w:id="1235" w:name="_Toc76510374"/>
      <w:bookmarkStart w:id="1236" w:name="_Toc83129527"/>
      <w:bookmarkStart w:id="1237" w:name="_Toc90591060"/>
      <w:bookmarkStart w:id="1238" w:name="_Toc98864082"/>
      <w:bookmarkStart w:id="1239"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1218"/>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240"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240"/>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241" w:name="_Toc106577222"/>
      <w:bookmarkStart w:id="1242" w:name="_Toc114536973"/>
      <w:bookmarkStart w:id="1243" w:name="_Toc115257241"/>
      <w:bookmarkStart w:id="1244" w:name="_Toc123086560"/>
      <w:bookmarkStart w:id="1245" w:name="_Toc124295884"/>
      <w:bookmarkStart w:id="1246" w:name="_Toc124296354"/>
      <w:bookmarkStart w:id="1247" w:name="_Toc130572170"/>
      <w:bookmarkStart w:id="1248" w:name="_Toc131708169"/>
      <w:bookmarkStart w:id="1249" w:name="_Toc137457976"/>
      <w:bookmarkStart w:id="1250" w:name="_Toc138887463"/>
      <w:bookmarkStart w:id="1251" w:name="_Toc138969547"/>
      <w:bookmarkStart w:id="1252" w:name="_Toc145916608"/>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1"/>
      <w:bookmarkEnd w:id="1242"/>
      <w:bookmarkEnd w:id="1243"/>
      <w:bookmarkEnd w:id="1244"/>
      <w:bookmarkEnd w:id="1245"/>
      <w:bookmarkEnd w:id="1246"/>
      <w:bookmarkEnd w:id="1247"/>
      <w:bookmarkEnd w:id="1248"/>
      <w:bookmarkEnd w:id="1249"/>
      <w:bookmarkEnd w:id="1250"/>
      <w:bookmarkEnd w:id="1251"/>
      <w:bookmarkEnd w:id="1252"/>
    </w:p>
    <w:p w14:paraId="7867F7C4" w14:textId="77777777" w:rsidR="00842EF7" w:rsidRPr="00C04A08" w:rsidRDefault="00842EF7" w:rsidP="00842EF7">
      <w:pPr>
        <w:pStyle w:val="Heading4"/>
        <w:rPr>
          <w:rFonts w:eastAsia="Yu Mincho"/>
        </w:rPr>
      </w:pPr>
      <w:bookmarkStart w:id="1253" w:name="_Toc21340745"/>
      <w:bookmarkStart w:id="1254" w:name="_Toc29805192"/>
      <w:bookmarkStart w:id="1255" w:name="_Toc36456401"/>
      <w:bookmarkStart w:id="1256" w:name="_Toc36469499"/>
      <w:bookmarkStart w:id="1257" w:name="_Toc37253908"/>
      <w:bookmarkStart w:id="1258" w:name="_Toc37322765"/>
      <w:bookmarkStart w:id="1259" w:name="_Toc37324171"/>
      <w:bookmarkStart w:id="1260" w:name="_Toc45889694"/>
      <w:bookmarkStart w:id="1261" w:name="_Toc52196348"/>
      <w:bookmarkStart w:id="1262" w:name="_Toc52197328"/>
      <w:bookmarkStart w:id="1263" w:name="_Toc53173051"/>
      <w:bookmarkStart w:id="1264" w:name="_Toc53173420"/>
      <w:bookmarkStart w:id="1265" w:name="_Toc61119409"/>
      <w:bookmarkStart w:id="1266" w:name="_Toc61119791"/>
      <w:bookmarkStart w:id="1267" w:name="_Toc67925837"/>
      <w:bookmarkStart w:id="1268" w:name="_Toc75273475"/>
      <w:bookmarkStart w:id="1269" w:name="_Toc76510375"/>
      <w:bookmarkStart w:id="1270" w:name="_Toc83129528"/>
      <w:bookmarkStart w:id="1271" w:name="_Toc90591061"/>
      <w:bookmarkStart w:id="1272" w:name="_Toc98864083"/>
      <w:bookmarkStart w:id="1273" w:name="_Toc99733332"/>
      <w:bookmarkStart w:id="1274" w:name="_Toc106577223"/>
      <w:bookmarkStart w:id="1275" w:name="_Toc114536974"/>
      <w:bookmarkStart w:id="1276" w:name="_Toc115257242"/>
      <w:bookmarkStart w:id="1277" w:name="_Toc123086561"/>
      <w:bookmarkStart w:id="1278" w:name="_Toc124295885"/>
      <w:bookmarkStart w:id="1279" w:name="_Toc124296355"/>
      <w:bookmarkStart w:id="1280" w:name="_Toc130572171"/>
      <w:bookmarkStart w:id="1281" w:name="_Toc131708170"/>
      <w:bookmarkStart w:id="1282" w:name="_Toc137457977"/>
      <w:bookmarkStart w:id="1283" w:name="_Toc138887464"/>
      <w:bookmarkStart w:id="1284" w:name="_Toc138969548"/>
      <w:bookmarkStart w:id="1285" w:name="_Toc145916609"/>
      <w:r w:rsidRPr="00C04A08">
        <w:rPr>
          <w:rFonts w:eastAsia="Yu Mincho"/>
        </w:rPr>
        <w:t>5.4.3.1</w:t>
      </w:r>
      <w:r w:rsidRPr="00C04A08">
        <w:rPr>
          <w:rFonts w:eastAsia="Yu Mincho"/>
        </w:rPr>
        <w:tab/>
        <w:t>Synchronization raster and numbering</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286" w:name="_Toc21340746"/>
      <w:bookmarkStart w:id="1287" w:name="_Toc29805193"/>
      <w:bookmarkStart w:id="1288" w:name="_Toc36456402"/>
      <w:bookmarkStart w:id="1289" w:name="_Toc36469500"/>
      <w:bookmarkStart w:id="1290" w:name="_Toc37253909"/>
      <w:bookmarkStart w:id="1291" w:name="_Toc37322766"/>
      <w:bookmarkStart w:id="1292" w:name="_Toc37324172"/>
      <w:bookmarkStart w:id="1293" w:name="_Toc45889695"/>
      <w:bookmarkStart w:id="1294" w:name="_Toc52196349"/>
      <w:bookmarkStart w:id="1295" w:name="_Toc52197329"/>
      <w:bookmarkStart w:id="1296" w:name="_Toc53173052"/>
      <w:bookmarkStart w:id="1297" w:name="_Toc53173421"/>
      <w:bookmarkStart w:id="1298" w:name="_Toc61119410"/>
      <w:bookmarkStart w:id="1299" w:name="_Toc61119792"/>
      <w:bookmarkStart w:id="1300" w:name="_Toc67925838"/>
      <w:bookmarkStart w:id="1301" w:name="_Toc75273476"/>
      <w:bookmarkStart w:id="1302" w:name="_Toc76510376"/>
      <w:bookmarkStart w:id="1303" w:name="_Toc83129529"/>
      <w:bookmarkStart w:id="1304" w:name="_Toc90591062"/>
      <w:bookmarkStart w:id="1305" w:name="_Toc98864084"/>
      <w:bookmarkStart w:id="1306" w:name="_Toc99733333"/>
      <w:bookmarkStart w:id="1307" w:name="_Toc106577224"/>
      <w:bookmarkStart w:id="1308" w:name="_Toc114536975"/>
      <w:bookmarkStart w:id="1309" w:name="_Toc115257243"/>
      <w:bookmarkStart w:id="1310" w:name="_Toc123086562"/>
      <w:bookmarkStart w:id="1311" w:name="_Toc124295886"/>
      <w:bookmarkStart w:id="1312" w:name="_Toc124296356"/>
      <w:bookmarkStart w:id="1313" w:name="_Toc130572172"/>
      <w:bookmarkStart w:id="1314" w:name="_Toc131708171"/>
      <w:bookmarkStart w:id="1315" w:name="_Toc137457978"/>
      <w:bookmarkStart w:id="1316" w:name="_Toc138887465"/>
      <w:bookmarkStart w:id="1317" w:name="_Toc138969549"/>
      <w:bookmarkStart w:id="1318" w:name="_Toc145916610"/>
      <w:r w:rsidRPr="00C04A08">
        <w:rPr>
          <w:rFonts w:eastAsia="Yu Mincho"/>
        </w:rPr>
        <w:t>5.4.3.2</w:t>
      </w:r>
      <w:r w:rsidRPr="00C04A08">
        <w:rPr>
          <w:rFonts w:eastAsia="Yu Mincho"/>
        </w:rPr>
        <w:tab/>
        <w:t>Synchronization raster to synchronization block resource element mapping</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826059B" w14:textId="77777777" w:rsidR="00842EF7" w:rsidRPr="00C04A08" w:rsidRDefault="00842EF7" w:rsidP="00842EF7">
      <w:pPr>
        <w:rPr>
          <w:rFonts w:eastAsia="Yu Mincho"/>
        </w:rPr>
      </w:pPr>
      <w:bookmarkStart w:id="1319"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320" w:name="_Toc29805194"/>
      <w:bookmarkStart w:id="1321" w:name="_Toc36456403"/>
      <w:bookmarkStart w:id="1322" w:name="_Toc36469501"/>
      <w:bookmarkStart w:id="1323" w:name="_Toc37253910"/>
      <w:bookmarkStart w:id="1324" w:name="_Toc37322767"/>
      <w:bookmarkStart w:id="1325" w:name="_Toc37324173"/>
      <w:bookmarkStart w:id="1326" w:name="_Toc45889696"/>
      <w:bookmarkStart w:id="1327" w:name="_Toc52196350"/>
      <w:bookmarkStart w:id="1328" w:name="_Toc52197330"/>
      <w:bookmarkStart w:id="1329" w:name="_Toc53173053"/>
      <w:bookmarkStart w:id="1330" w:name="_Toc53173422"/>
      <w:bookmarkStart w:id="1331" w:name="_Toc61119411"/>
      <w:bookmarkStart w:id="1332" w:name="_Toc61119793"/>
      <w:bookmarkStart w:id="1333" w:name="_Toc67925839"/>
      <w:bookmarkStart w:id="1334" w:name="_Toc75273477"/>
      <w:bookmarkStart w:id="1335" w:name="_Toc76510377"/>
      <w:bookmarkStart w:id="1336" w:name="_Toc83129530"/>
      <w:bookmarkStart w:id="1337" w:name="_Toc90591063"/>
      <w:bookmarkStart w:id="1338" w:name="_Toc98864085"/>
      <w:bookmarkStart w:id="1339" w:name="_Toc99733334"/>
      <w:bookmarkStart w:id="1340" w:name="_Toc106577225"/>
      <w:bookmarkStart w:id="1341" w:name="_Toc114536976"/>
      <w:bookmarkStart w:id="1342" w:name="_Toc115257244"/>
      <w:bookmarkStart w:id="1343" w:name="_Toc123086563"/>
      <w:bookmarkStart w:id="1344" w:name="_Toc124295887"/>
      <w:bookmarkStart w:id="1345" w:name="_Toc124296357"/>
      <w:bookmarkStart w:id="1346" w:name="_Toc130572173"/>
      <w:bookmarkStart w:id="1347" w:name="_Toc131708172"/>
      <w:bookmarkStart w:id="1348" w:name="_Toc137457979"/>
      <w:bookmarkStart w:id="1349" w:name="_Toc138887466"/>
      <w:bookmarkStart w:id="1350" w:name="_Toc138969550"/>
      <w:bookmarkStart w:id="1351" w:name="_Toc145916611"/>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352" w:name="_Toc21340748"/>
      <w:bookmarkStart w:id="1353" w:name="_Toc29805195"/>
      <w:bookmarkStart w:id="1354" w:name="_Toc36456404"/>
      <w:bookmarkStart w:id="1355" w:name="_Toc36469502"/>
      <w:bookmarkStart w:id="1356" w:name="_Toc37253911"/>
      <w:bookmarkStart w:id="1357" w:name="_Toc37322768"/>
      <w:bookmarkStart w:id="1358" w:name="_Toc37324174"/>
      <w:bookmarkStart w:id="1359" w:name="_Toc45889697"/>
      <w:bookmarkStart w:id="1360" w:name="_Toc52196351"/>
      <w:bookmarkStart w:id="1361" w:name="_Toc52197331"/>
      <w:bookmarkStart w:id="1362" w:name="_Toc53173054"/>
      <w:bookmarkStart w:id="1363" w:name="_Toc53173423"/>
      <w:bookmarkStart w:id="1364" w:name="_Toc61119412"/>
      <w:bookmarkStart w:id="1365" w:name="_Toc61119794"/>
      <w:bookmarkStart w:id="1366" w:name="_Toc67925840"/>
      <w:bookmarkStart w:id="1367" w:name="_Toc75273478"/>
      <w:bookmarkStart w:id="1368" w:name="_Toc76510378"/>
      <w:bookmarkStart w:id="1369" w:name="_Toc83129531"/>
      <w:bookmarkStart w:id="1370" w:name="_Toc90591064"/>
      <w:bookmarkStart w:id="1371" w:name="_Toc98864086"/>
      <w:bookmarkStart w:id="1372" w:name="_Toc99733335"/>
      <w:r w:rsidRPr="00C04A08">
        <w:rPr>
          <w:rFonts w:eastAsia="Yu Mincho"/>
        </w:rPr>
        <w:t xml:space="preserve">Table </w:t>
      </w:r>
      <w:bookmarkStart w:id="1373" w:name="_Hlk95328220"/>
      <w:r w:rsidRPr="00C04A08">
        <w:rPr>
          <w:rFonts w:eastAsia="Yu Mincho"/>
        </w:rPr>
        <w:t>5.4.3.3-1</w:t>
      </w:r>
      <w:bookmarkEnd w:id="137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37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37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375" w:name="_Toc106577226"/>
      <w:bookmarkStart w:id="1376" w:name="_Toc114536977"/>
      <w:bookmarkStart w:id="1377" w:name="_Toc115257245"/>
      <w:bookmarkStart w:id="1378" w:name="_Toc123086564"/>
      <w:bookmarkStart w:id="1379" w:name="_Toc124295888"/>
      <w:bookmarkStart w:id="1380" w:name="_Toc124296358"/>
      <w:bookmarkStart w:id="1381" w:name="_Toc130572174"/>
      <w:bookmarkStart w:id="1382" w:name="_Toc131708173"/>
      <w:bookmarkStart w:id="1383" w:name="_Toc137457980"/>
      <w:bookmarkStart w:id="1384" w:name="_Toc138887467"/>
      <w:bookmarkStart w:id="1385" w:name="_Toc138969551"/>
      <w:bookmarkStart w:id="1386" w:name="_Toc145916612"/>
      <w:r w:rsidRPr="00C04A08">
        <w:t>5.4A</w:t>
      </w:r>
      <w:r w:rsidRPr="00C04A08">
        <w:tab/>
        <w:t>Channel arrangement for CA</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5"/>
      <w:bookmarkEnd w:id="1376"/>
      <w:bookmarkEnd w:id="1377"/>
      <w:bookmarkEnd w:id="1378"/>
      <w:bookmarkEnd w:id="1379"/>
      <w:bookmarkEnd w:id="1380"/>
      <w:bookmarkEnd w:id="1381"/>
      <w:bookmarkEnd w:id="1382"/>
      <w:bookmarkEnd w:id="1383"/>
      <w:bookmarkEnd w:id="1384"/>
      <w:bookmarkEnd w:id="1385"/>
      <w:bookmarkEnd w:id="1386"/>
    </w:p>
    <w:p w14:paraId="0DB28839" w14:textId="77777777" w:rsidR="00842EF7" w:rsidRPr="00C04A08" w:rsidRDefault="00842EF7" w:rsidP="00842EF7">
      <w:pPr>
        <w:pStyle w:val="Heading3"/>
        <w:rPr>
          <w:rFonts w:eastAsia="Yu Mincho"/>
        </w:rPr>
      </w:pPr>
      <w:bookmarkStart w:id="1387" w:name="_Toc21340749"/>
      <w:bookmarkStart w:id="1388" w:name="_Toc29805196"/>
      <w:bookmarkStart w:id="1389" w:name="_Toc36456405"/>
      <w:bookmarkStart w:id="1390" w:name="_Toc36469503"/>
      <w:bookmarkStart w:id="1391" w:name="_Toc37253912"/>
      <w:bookmarkStart w:id="1392" w:name="_Toc37322769"/>
      <w:bookmarkStart w:id="1393" w:name="_Toc37324175"/>
      <w:bookmarkStart w:id="1394" w:name="_Toc45889698"/>
      <w:bookmarkStart w:id="1395" w:name="_Toc52196352"/>
      <w:bookmarkStart w:id="1396" w:name="_Toc52197332"/>
      <w:bookmarkStart w:id="1397" w:name="_Toc53173055"/>
      <w:bookmarkStart w:id="1398" w:name="_Toc53173424"/>
      <w:bookmarkStart w:id="1399" w:name="_Toc61119413"/>
      <w:bookmarkStart w:id="1400" w:name="_Toc61119795"/>
      <w:bookmarkStart w:id="1401" w:name="_Toc67925841"/>
      <w:bookmarkStart w:id="1402" w:name="_Toc75273479"/>
      <w:bookmarkStart w:id="1403" w:name="_Toc76510379"/>
      <w:bookmarkStart w:id="1404" w:name="_Toc83129532"/>
      <w:bookmarkStart w:id="1405" w:name="_Toc90591065"/>
      <w:bookmarkStart w:id="1406" w:name="_Toc98864087"/>
      <w:bookmarkStart w:id="1407" w:name="_Toc99733336"/>
      <w:bookmarkStart w:id="1408" w:name="_Toc106577227"/>
      <w:bookmarkStart w:id="1409" w:name="_Toc114536978"/>
      <w:bookmarkStart w:id="1410" w:name="_Toc115257246"/>
      <w:bookmarkStart w:id="1411" w:name="_Toc123086565"/>
      <w:bookmarkStart w:id="1412" w:name="_Toc124295889"/>
      <w:bookmarkStart w:id="1413" w:name="_Toc124296359"/>
      <w:bookmarkStart w:id="1414" w:name="_Toc130572175"/>
      <w:bookmarkStart w:id="1415" w:name="_Toc131708174"/>
      <w:bookmarkStart w:id="1416" w:name="_Toc137457981"/>
      <w:bookmarkStart w:id="1417" w:name="_Toc138887468"/>
      <w:bookmarkStart w:id="1418" w:name="_Toc138969552"/>
      <w:bookmarkStart w:id="1419" w:name="_Toc145916613"/>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05pt;height:35.4pt;mso-position-horizontal-relative:page;mso-position-vertical-relative:page" o:ole="">
            <v:fill o:detectmouseclick="t"/>
            <v:imagedata r:id="rId18" o:title=""/>
          </v:shape>
          <o:OLEObject Type="Embed" ProgID="Equation.3" ShapeID="对象 7" DrawAspect="Content" ObjectID="_1757333878"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420" w:name="_Toc21340750"/>
      <w:bookmarkStart w:id="1421" w:name="_Toc29805197"/>
      <w:bookmarkStart w:id="1422" w:name="_Toc36456406"/>
      <w:bookmarkStart w:id="1423" w:name="_Toc36469504"/>
      <w:bookmarkStart w:id="1424" w:name="_Toc37253913"/>
      <w:bookmarkStart w:id="1425" w:name="_Toc37322770"/>
      <w:bookmarkStart w:id="1426" w:name="_Toc37324176"/>
      <w:bookmarkStart w:id="1427" w:name="_Toc45889699"/>
      <w:bookmarkStart w:id="1428" w:name="_Toc52196353"/>
      <w:bookmarkStart w:id="1429" w:name="_Toc52197333"/>
      <w:bookmarkStart w:id="1430" w:name="_Toc53173056"/>
      <w:bookmarkStart w:id="1431" w:name="_Toc53173425"/>
      <w:bookmarkStart w:id="1432" w:name="_Toc61119414"/>
      <w:bookmarkStart w:id="1433" w:name="_Toc61119796"/>
      <w:bookmarkStart w:id="1434" w:name="_Toc67925842"/>
      <w:bookmarkStart w:id="1435" w:name="_Toc75273480"/>
      <w:bookmarkStart w:id="1436" w:name="_Toc76510380"/>
      <w:bookmarkStart w:id="1437" w:name="_Toc83129533"/>
      <w:bookmarkStart w:id="1438" w:name="_Toc90591066"/>
      <w:bookmarkStart w:id="1439" w:name="_Toc98864088"/>
      <w:bookmarkStart w:id="1440" w:name="_Toc99733337"/>
      <w:bookmarkStart w:id="1441" w:name="_Toc106577228"/>
      <w:bookmarkStart w:id="1442" w:name="_Toc114536979"/>
      <w:bookmarkStart w:id="1443" w:name="_Toc115257247"/>
      <w:bookmarkStart w:id="1444" w:name="_Toc123086566"/>
      <w:bookmarkStart w:id="1445" w:name="_Toc124295890"/>
      <w:bookmarkStart w:id="1446" w:name="_Toc124296360"/>
      <w:bookmarkStart w:id="1447" w:name="_Toc130572176"/>
      <w:bookmarkStart w:id="1448" w:name="_Toc131708175"/>
      <w:bookmarkStart w:id="1449" w:name="_Toc137457982"/>
      <w:bookmarkStart w:id="1450" w:name="_Toc138887469"/>
      <w:bookmarkStart w:id="1451" w:name="_Toc138969553"/>
      <w:bookmarkStart w:id="1452" w:name="_Toc145916614"/>
      <w:r w:rsidRPr="00C04A08">
        <w:lastRenderedPageBreak/>
        <w:t>5.5</w:t>
      </w:r>
      <w:r w:rsidRPr="00C04A08">
        <w:tab/>
        <w:t>Configurations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848C8AC" w14:textId="77777777" w:rsidR="00842EF7" w:rsidRPr="00C04A08" w:rsidRDefault="00842EF7" w:rsidP="00842EF7">
      <w:pPr>
        <w:pStyle w:val="Heading2"/>
      </w:pPr>
      <w:bookmarkStart w:id="1453" w:name="_Toc21340751"/>
      <w:bookmarkStart w:id="1454" w:name="_Toc29805198"/>
      <w:bookmarkStart w:id="1455" w:name="_Toc36456407"/>
      <w:bookmarkStart w:id="1456" w:name="_Toc36469505"/>
      <w:bookmarkStart w:id="1457" w:name="_Toc37253914"/>
      <w:bookmarkStart w:id="1458" w:name="_Toc37322771"/>
      <w:bookmarkStart w:id="1459" w:name="_Toc37324177"/>
      <w:bookmarkStart w:id="1460" w:name="_Toc45889700"/>
      <w:bookmarkStart w:id="1461" w:name="_Toc52196354"/>
      <w:bookmarkStart w:id="1462" w:name="_Toc52197334"/>
      <w:bookmarkStart w:id="1463" w:name="_Toc53173057"/>
      <w:bookmarkStart w:id="1464" w:name="_Toc53173426"/>
      <w:bookmarkStart w:id="1465" w:name="_Toc61119415"/>
      <w:bookmarkStart w:id="1466" w:name="_Toc61119797"/>
      <w:bookmarkStart w:id="1467" w:name="_Toc67925843"/>
      <w:bookmarkStart w:id="1468" w:name="_Toc75273481"/>
      <w:bookmarkStart w:id="1469" w:name="_Toc76510381"/>
      <w:bookmarkStart w:id="1470" w:name="_Toc83129534"/>
      <w:bookmarkStart w:id="1471" w:name="_Toc90591067"/>
      <w:bookmarkStart w:id="1472" w:name="_Toc98864089"/>
      <w:bookmarkStart w:id="1473" w:name="_Toc99733338"/>
      <w:bookmarkStart w:id="1474" w:name="_Toc106577229"/>
      <w:bookmarkStart w:id="1475" w:name="_Toc114536980"/>
      <w:bookmarkStart w:id="1476" w:name="_Toc115257248"/>
      <w:bookmarkStart w:id="1477" w:name="_Toc123086567"/>
      <w:bookmarkStart w:id="1478" w:name="_Toc124295891"/>
      <w:bookmarkStart w:id="1479" w:name="_Toc124296361"/>
      <w:bookmarkStart w:id="1480" w:name="_Toc130572177"/>
      <w:bookmarkStart w:id="1481" w:name="_Toc131708176"/>
      <w:bookmarkStart w:id="1482" w:name="_Toc137457983"/>
      <w:bookmarkStart w:id="1483" w:name="_Toc138887470"/>
      <w:bookmarkStart w:id="1484" w:name="_Toc138969554"/>
      <w:bookmarkStart w:id="1485" w:name="_Toc145916615"/>
      <w:r w:rsidRPr="00C04A08">
        <w:t>5.5A</w:t>
      </w:r>
      <w:r w:rsidRPr="00C04A08">
        <w:tab/>
        <w:t>Configurations for CA</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7B475F19" w14:textId="77777777" w:rsidR="00842EF7" w:rsidRPr="00C04A08" w:rsidRDefault="00842EF7" w:rsidP="00842EF7">
      <w:pPr>
        <w:pStyle w:val="Heading3"/>
      </w:pPr>
      <w:bookmarkStart w:id="1486" w:name="_Toc21340752"/>
      <w:bookmarkStart w:id="1487" w:name="_Toc29805199"/>
      <w:bookmarkStart w:id="1488" w:name="_Toc36456408"/>
      <w:bookmarkStart w:id="1489" w:name="_Toc36469506"/>
      <w:bookmarkStart w:id="1490" w:name="_Toc37253915"/>
      <w:bookmarkStart w:id="1491" w:name="_Toc37322772"/>
      <w:bookmarkStart w:id="1492" w:name="_Toc37324178"/>
      <w:bookmarkStart w:id="1493" w:name="_Toc45889701"/>
      <w:bookmarkStart w:id="1494" w:name="_Toc52196355"/>
      <w:bookmarkStart w:id="1495" w:name="_Toc52197335"/>
      <w:bookmarkStart w:id="1496" w:name="_Toc53173058"/>
      <w:bookmarkStart w:id="1497" w:name="_Toc53173427"/>
      <w:bookmarkStart w:id="1498" w:name="_Toc61119416"/>
      <w:bookmarkStart w:id="1499" w:name="_Toc61119798"/>
      <w:bookmarkStart w:id="1500" w:name="_Toc67925844"/>
      <w:bookmarkStart w:id="1501" w:name="_Toc75273482"/>
      <w:bookmarkStart w:id="1502" w:name="_Toc76510382"/>
      <w:bookmarkStart w:id="1503" w:name="_Toc83129535"/>
      <w:bookmarkStart w:id="1504" w:name="_Toc90591068"/>
      <w:bookmarkStart w:id="1505" w:name="_Toc98864090"/>
      <w:bookmarkStart w:id="1506" w:name="_Toc99733339"/>
      <w:bookmarkStart w:id="1507" w:name="_Toc106577230"/>
      <w:bookmarkStart w:id="1508" w:name="_Toc114536981"/>
      <w:bookmarkStart w:id="1509" w:name="_Toc115257249"/>
      <w:bookmarkStart w:id="1510" w:name="_Toc123086568"/>
      <w:bookmarkStart w:id="1511" w:name="_Toc124295892"/>
      <w:bookmarkStart w:id="1512" w:name="_Toc124296362"/>
      <w:bookmarkStart w:id="1513" w:name="_Toc130572178"/>
      <w:bookmarkStart w:id="1514" w:name="_Toc131708177"/>
      <w:bookmarkStart w:id="1515" w:name="_Toc137457984"/>
      <w:bookmarkStart w:id="1516" w:name="_Toc138887471"/>
      <w:bookmarkStart w:id="1517" w:name="_Toc138969555"/>
      <w:bookmarkStart w:id="1518" w:name="_Toc145916616"/>
      <w:r w:rsidRPr="00C04A08">
        <w:t>5.5A.1</w:t>
      </w:r>
      <w:r w:rsidRPr="00C04A08">
        <w:tab/>
        <w:t>Configurations for intra-band contiguous CA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519"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519"/>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F91227">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520" w:name="_Toc115257250"/>
      <w:bookmarkStart w:id="1521" w:name="_Toc123086569"/>
      <w:bookmarkStart w:id="1522" w:name="_Toc124295893"/>
      <w:bookmarkStart w:id="1523" w:name="_Toc124296363"/>
      <w:bookmarkStart w:id="1524" w:name="_Toc130572179"/>
      <w:bookmarkStart w:id="1525" w:name="_Toc131708178"/>
      <w:bookmarkStart w:id="1526" w:name="_Toc137457985"/>
      <w:bookmarkStart w:id="1527" w:name="_Toc138887472"/>
      <w:bookmarkStart w:id="1528" w:name="_Toc138969556"/>
      <w:bookmarkStart w:id="1529" w:name="_Toc145916617"/>
      <w:r w:rsidRPr="00C04A08">
        <w:t>5.5A.2</w:t>
      </w:r>
      <w:r w:rsidRPr="00C04A08">
        <w:tab/>
        <w:t>Configurations for intra-band non-contiguous CA</w:t>
      </w:r>
      <w:bookmarkEnd w:id="1520"/>
      <w:bookmarkEnd w:id="1521"/>
      <w:bookmarkEnd w:id="1522"/>
      <w:bookmarkEnd w:id="1523"/>
      <w:bookmarkEnd w:id="1524"/>
      <w:bookmarkEnd w:id="1525"/>
      <w:bookmarkEnd w:id="1526"/>
      <w:bookmarkEnd w:id="1527"/>
      <w:bookmarkEnd w:id="1528"/>
      <w:bookmarkEnd w:id="1529"/>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F74891">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7F26E0" w:rsidRPr="00C04A08" w14:paraId="6320C825" w14:textId="77777777" w:rsidTr="00555143">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555143">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lastRenderedPageBreak/>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lastRenderedPageBreak/>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CA_n258(A-H)</w:t>
            </w:r>
          </w:p>
        </w:tc>
        <w:tc>
          <w:tcPr>
            <w:tcW w:w="1701" w:type="dxa"/>
            <w:tcBorders>
              <w:top w:val="nil"/>
              <w:left w:val="nil"/>
              <w:bottom w:val="single" w:sz="4" w:space="0" w:color="auto"/>
              <w:right w:val="single" w:sz="4" w:space="0" w:color="auto"/>
            </w:tcBorders>
          </w:tcPr>
          <w:p w14:paraId="5F5BF18F" w14:textId="77777777" w:rsidR="002E425E" w:rsidRPr="002E425E" w:rsidRDefault="002E425E" w:rsidP="002E425E">
            <w:pPr>
              <w:keepNext/>
              <w:keepLines/>
              <w:spacing w:after="0"/>
              <w:jc w:val="center"/>
              <w:rPr>
                <w:rFonts w:ascii="Courier New" w:hAnsi="Courier New"/>
                <w:noProof/>
                <w:sz w:val="16"/>
                <w:lang w:val="en-US" w:eastAsia="fi-FI"/>
              </w:rPr>
            </w:pPr>
            <w:r w:rsidRPr="002E425E">
              <w:rPr>
                <w:rFonts w:ascii="Arial" w:hAnsi="Arial" w:cs="Arial"/>
                <w:noProof/>
                <w:color w:val="000000"/>
                <w:sz w:val="18"/>
                <w:szCs w:val="18"/>
              </w:rPr>
              <w:t>CA_n258G</w:t>
            </w:r>
          </w:p>
          <w:p w14:paraId="654EE9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2E425E">
            <w:pPr>
              <w:spacing w:after="0"/>
              <w:jc w:val="center"/>
              <w:rPr>
                <w:lang w:val="en-US" w:eastAsia="fi-FI"/>
              </w:rPr>
            </w:pPr>
            <w:r w:rsidRPr="002E425E">
              <w:rPr>
                <w:rFonts w:ascii="Arial" w:hAnsi="Arial" w:cs="Arial"/>
                <w:color w:val="000000"/>
                <w:sz w:val="18"/>
                <w:szCs w:val="18"/>
              </w:rPr>
              <w:t>CA_n258G</w:t>
            </w:r>
          </w:p>
          <w:p w14:paraId="7919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001C4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2E425E">
            <w:pPr>
              <w:keepNext/>
              <w:keepLines/>
              <w:spacing w:after="0"/>
              <w:jc w:val="center"/>
              <w:rPr>
                <w:rFonts w:ascii="Arial" w:hAnsi="Arial"/>
                <w:sz w:val="18"/>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AA66D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737774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61578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799A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D6EC2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F7E7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80822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5D0F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3F0DF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67641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0A9C0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7F1107A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E792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D36B5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78ED89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17E8E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1D7E7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3E6832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E62DCD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6B2CBD6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6A74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742137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1CF2231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4BCFA65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82D5675"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7E5AB43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2E425E">
            <w:pPr>
              <w:keepNext/>
              <w:keepLines/>
              <w:spacing w:after="0"/>
              <w:jc w:val="center"/>
              <w:rPr>
                <w:rFonts w:ascii="Arial" w:hAnsi="Arial"/>
                <w:sz w:val="18"/>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1B38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B281F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D49FE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2ADE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B261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BCE9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88EB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FB20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EF79A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E0FED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43A66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2D1C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C4B46E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6EECC3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42F778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1BD327B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0EA6D6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189134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7B664C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B449D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530" w:name="_Toc52196357"/>
      <w:bookmarkStart w:id="1531" w:name="_Toc52197337"/>
      <w:bookmarkStart w:id="1532" w:name="_Toc53173060"/>
      <w:bookmarkStart w:id="1533" w:name="_Toc53173429"/>
      <w:bookmarkStart w:id="1534" w:name="_Toc61119418"/>
      <w:bookmarkStart w:id="1535" w:name="_Toc61119800"/>
      <w:bookmarkStart w:id="1536" w:name="_Toc67925846"/>
      <w:bookmarkStart w:id="1537" w:name="_Toc75273484"/>
      <w:bookmarkStart w:id="1538" w:name="_Toc76510384"/>
      <w:bookmarkStart w:id="1539" w:name="_Toc83129537"/>
      <w:bookmarkStart w:id="1540" w:name="_Toc90591070"/>
      <w:bookmarkStart w:id="1541" w:name="_Toc98864092"/>
      <w:bookmarkStart w:id="1542" w:name="_Toc99733341"/>
      <w:bookmarkStart w:id="1543" w:name="_Toc106577232"/>
      <w:bookmarkStart w:id="1544" w:name="_Toc114536983"/>
      <w:bookmarkStart w:id="1545" w:name="_Toc115257251"/>
      <w:bookmarkStart w:id="1546" w:name="_Toc123086570"/>
      <w:bookmarkStart w:id="1547" w:name="_Toc124295894"/>
      <w:bookmarkStart w:id="1548" w:name="_Toc124296364"/>
      <w:bookmarkStart w:id="1549" w:name="_Toc130572180"/>
      <w:bookmarkStart w:id="1550" w:name="_Toc131708179"/>
      <w:bookmarkStart w:id="1551" w:name="_Toc137457986"/>
      <w:bookmarkStart w:id="1552" w:name="_Toc138887473"/>
      <w:bookmarkStart w:id="1553" w:name="_Toc138969557"/>
      <w:bookmarkStart w:id="1554" w:name="_Toc145916618"/>
      <w:bookmarkStart w:id="1555" w:name="_Toc21340754"/>
      <w:bookmarkStart w:id="1556" w:name="_Toc29805201"/>
      <w:bookmarkStart w:id="1557" w:name="_Toc36456410"/>
      <w:bookmarkStart w:id="1558" w:name="_Toc36469508"/>
      <w:bookmarkStart w:id="1559" w:name="_Toc37253917"/>
      <w:bookmarkStart w:id="1560" w:name="_Toc37322774"/>
      <w:bookmarkStart w:id="1561" w:name="_Toc37324180"/>
      <w:bookmarkStart w:id="1562" w:name="_Toc45889703"/>
      <w:r w:rsidRPr="00C04A08">
        <w:lastRenderedPageBreak/>
        <w:t>5.5A.3</w:t>
      </w:r>
      <w:r w:rsidRPr="00C04A08">
        <w:tab/>
        <w:t>Configurations for inter-band CA</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77777777" w:rsidR="00117E1C" w:rsidRDefault="00117E1C" w:rsidP="00E12EDE">
            <w:pPr>
              <w:pStyle w:val="TAH"/>
              <w:rPr>
                <w:lang w:eastAsia="zh-CN"/>
              </w:rPr>
            </w:pPr>
            <w:r>
              <w:rPr>
                <w:rFonts w:hint="eastAsia"/>
                <w:lang w:eastAsia="zh-CN"/>
              </w:rPr>
              <w:t>C</w:t>
            </w:r>
            <w:r>
              <w:rPr>
                <w:lang w:eastAsia="zh-CN"/>
              </w:rPr>
              <w:t xml:space="preserve">hannel bandwidth (MHz) </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lastRenderedPageBreak/>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1563" w:name="_Toc52196358"/>
      <w:bookmarkStart w:id="1564" w:name="_Toc52197338"/>
      <w:bookmarkStart w:id="1565" w:name="_Toc53173061"/>
      <w:bookmarkStart w:id="1566" w:name="_Toc53173430"/>
      <w:bookmarkStart w:id="1567" w:name="_Toc61119419"/>
      <w:bookmarkStart w:id="1568" w:name="_Toc61119801"/>
      <w:bookmarkStart w:id="1569" w:name="_Toc67925847"/>
      <w:bookmarkStart w:id="1570" w:name="_Toc75273485"/>
      <w:bookmarkStart w:id="1571" w:name="_Toc76510385"/>
      <w:bookmarkStart w:id="1572" w:name="_Toc83129538"/>
      <w:bookmarkStart w:id="1573" w:name="_Toc90591071"/>
      <w:bookmarkStart w:id="1574" w:name="_Toc98864093"/>
      <w:bookmarkStart w:id="1575" w:name="_Toc99733342"/>
      <w:bookmarkStart w:id="1576" w:name="_Toc106577233"/>
      <w:bookmarkStart w:id="1577" w:name="_Toc114536984"/>
      <w:bookmarkStart w:id="1578" w:name="_Toc115257252"/>
      <w:bookmarkStart w:id="1579" w:name="_Toc123086571"/>
      <w:bookmarkStart w:id="1580" w:name="_Toc124295895"/>
      <w:bookmarkStart w:id="1581" w:name="_Toc124296365"/>
      <w:bookmarkStart w:id="1582" w:name="_Toc130572181"/>
      <w:bookmarkStart w:id="1583" w:name="_Toc131708180"/>
      <w:bookmarkStart w:id="1584" w:name="_Toc137457987"/>
      <w:bookmarkStart w:id="1585" w:name="_Toc138887474"/>
      <w:bookmarkStart w:id="1586" w:name="_Toc138969558"/>
      <w:bookmarkStart w:id="1587" w:name="_Toc145916619"/>
      <w:r w:rsidRPr="00C04A08">
        <w:t>5.5D</w:t>
      </w:r>
      <w:r w:rsidRPr="00C04A08">
        <w:tab/>
        <w:t>Configurations for UL MIMO</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00EBE6C" w14:textId="77777777" w:rsidR="00842EF7" w:rsidRPr="00C04A08" w:rsidRDefault="00842EF7" w:rsidP="00842EF7">
      <w:pPr>
        <w:sectPr w:rsidR="00842EF7" w:rsidRPr="00C04A08" w:rsidSect="00F74891">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588" w:name="_Toc21340755"/>
      <w:bookmarkStart w:id="1589" w:name="_Toc29805202"/>
      <w:bookmarkStart w:id="1590" w:name="_Toc36456411"/>
      <w:bookmarkStart w:id="1591" w:name="_Toc36469509"/>
      <w:bookmarkStart w:id="1592" w:name="_Toc37253918"/>
      <w:bookmarkStart w:id="1593" w:name="_Toc37322775"/>
      <w:bookmarkStart w:id="1594" w:name="_Toc37324181"/>
      <w:bookmarkStart w:id="1595" w:name="_Toc45889704"/>
      <w:bookmarkStart w:id="1596" w:name="_Toc52196359"/>
      <w:bookmarkStart w:id="1597" w:name="_Toc52197339"/>
      <w:bookmarkStart w:id="1598" w:name="_Toc53173062"/>
      <w:bookmarkStart w:id="1599" w:name="_Toc53173431"/>
      <w:bookmarkStart w:id="1600" w:name="_Toc61119420"/>
      <w:bookmarkStart w:id="1601" w:name="_Toc61119802"/>
      <w:bookmarkStart w:id="1602" w:name="_Toc67925848"/>
      <w:bookmarkStart w:id="1603" w:name="_Toc75273486"/>
      <w:bookmarkStart w:id="1604" w:name="_Toc76510386"/>
      <w:bookmarkStart w:id="1605" w:name="_Toc83129539"/>
      <w:bookmarkStart w:id="1606" w:name="_Toc90591072"/>
      <w:bookmarkStart w:id="1607" w:name="_Toc98864094"/>
      <w:bookmarkStart w:id="1608" w:name="_Toc99733343"/>
      <w:bookmarkStart w:id="1609" w:name="_Toc106577234"/>
      <w:bookmarkStart w:id="1610" w:name="_Toc114536985"/>
      <w:bookmarkStart w:id="1611" w:name="_Toc115257253"/>
      <w:bookmarkStart w:id="1612" w:name="_Toc123086572"/>
      <w:bookmarkStart w:id="1613" w:name="_Toc124295896"/>
      <w:bookmarkStart w:id="1614" w:name="_Toc124296366"/>
      <w:bookmarkStart w:id="1615" w:name="_Toc130572182"/>
      <w:bookmarkStart w:id="1616" w:name="_Toc131708181"/>
      <w:bookmarkStart w:id="1617" w:name="_Toc137457988"/>
      <w:bookmarkStart w:id="1618" w:name="_Toc138887475"/>
      <w:bookmarkStart w:id="1619" w:name="_Toc138969559"/>
      <w:bookmarkStart w:id="1620" w:name="_Toc145916620"/>
      <w:r w:rsidRPr="00C04A08">
        <w:lastRenderedPageBreak/>
        <w:t>6</w:t>
      </w:r>
      <w:r w:rsidRPr="00C04A08">
        <w:tab/>
        <w:t>Transmitter characteristics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4D0B1CE" w14:textId="77777777" w:rsidR="00842EF7" w:rsidRPr="00C04A08" w:rsidRDefault="00842EF7" w:rsidP="00842EF7">
      <w:pPr>
        <w:pStyle w:val="Heading2"/>
      </w:pPr>
      <w:bookmarkStart w:id="1621" w:name="_Toc21340756"/>
      <w:bookmarkStart w:id="1622" w:name="_Toc29805203"/>
      <w:bookmarkStart w:id="1623" w:name="_Toc36456412"/>
      <w:bookmarkStart w:id="1624" w:name="_Toc36469510"/>
      <w:bookmarkStart w:id="1625" w:name="_Toc37253919"/>
      <w:bookmarkStart w:id="1626" w:name="_Toc37322776"/>
      <w:bookmarkStart w:id="1627" w:name="_Toc37324182"/>
      <w:bookmarkStart w:id="1628" w:name="_Toc45889705"/>
      <w:bookmarkStart w:id="1629" w:name="_Toc52196360"/>
      <w:bookmarkStart w:id="1630" w:name="_Toc52197340"/>
      <w:bookmarkStart w:id="1631" w:name="_Toc53173063"/>
      <w:bookmarkStart w:id="1632" w:name="_Toc53173432"/>
      <w:bookmarkStart w:id="1633" w:name="_Toc61119421"/>
      <w:bookmarkStart w:id="1634" w:name="_Toc61119803"/>
      <w:bookmarkStart w:id="1635" w:name="_Toc67925849"/>
      <w:bookmarkStart w:id="1636" w:name="_Toc75273487"/>
      <w:bookmarkStart w:id="1637" w:name="_Toc76510387"/>
      <w:bookmarkStart w:id="1638" w:name="_Toc83129540"/>
      <w:bookmarkStart w:id="1639" w:name="_Toc90591073"/>
      <w:bookmarkStart w:id="1640" w:name="_Toc98864095"/>
      <w:bookmarkStart w:id="1641" w:name="_Toc99733344"/>
      <w:bookmarkStart w:id="1642" w:name="_Toc106577235"/>
      <w:bookmarkStart w:id="1643" w:name="_Toc114536986"/>
      <w:bookmarkStart w:id="1644" w:name="_Toc115257254"/>
      <w:bookmarkStart w:id="1645" w:name="_Toc123086573"/>
      <w:bookmarkStart w:id="1646" w:name="_Toc124295897"/>
      <w:bookmarkStart w:id="1647" w:name="_Toc124296367"/>
      <w:bookmarkStart w:id="1648" w:name="_Toc130572183"/>
      <w:bookmarkStart w:id="1649" w:name="_Toc131708182"/>
      <w:bookmarkStart w:id="1650" w:name="_Toc137457989"/>
      <w:bookmarkStart w:id="1651" w:name="_Toc138887476"/>
      <w:bookmarkStart w:id="1652" w:name="_Toc138969560"/>
      <w:bookmarkStart w:id="1653" w:name="_Toc145916621"/>
      <w:r w:rsidRPr="00C04A08">
        <w:t>6.1</w:t>
      </w:r>
      <w:r w:rsidRPr="00C04A08">
        <w:tab/>
        <w:t>General</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1654"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654"/>
    </w:p>
    <w:p w14:paraId="23C6BEF8" w14:textId="77777777" w:rsidR="00842EF7" w:rsidRPr="00C04A08" w:rsidRDefault="00842EF7" w:rsidP="00842EF7">
      <w:pPr>
        <w:pStyle w:val="Heading2"/>
      </w:pPr>
      <w:bookmarkStart w:id="1655" w:name="_Toc21340757"/>
      <w:bookmarkStart w:id="1656" w:name="_Toc29805204"/>
      <w:bookmarkStart w:id="1657" w:name="_Toc36456413"/>
      <w:bookmarkStart w:id="1658" w:name="_Toc36469511"/>
      <w:bookmarkStart w:id="1659" w:name="_Toc37253920"/>
      <w:bookmarkStart w:id="1660" w:name="_Toc37322777"/>
      <w:bookmarkStart w:id="1661" w:name="_Toc37324183"/>
      <w:bookmarkStart w:id="1662" w:name="_Toc45889706"/>
      <w:bookmarkStart w:id="1663" w:name="_Toc52196361"/>
      <w:bookmarkStart w:id="1664" w:name="_Toc52197341"/>
      <w:bookmarkStart w:id="1665" w:name="_Toc53173064"/>
      <w:bookmarkStart w:id="1666" w:name="_Toc53173433"/>
      <w:bookmarkStart w:id="1667" w:name="_Toc61119422"/>
      <w:bookmarkStart w:id="1668" w:name="_Toc61119804"/>
      <w:bookmarkStart w:id="1669" w:name="_Toc67925850"/>
      <w:bookmarkStart w:id="1670" w:name="_Toc75273488"/>
      <w:bookmarkStart w:id="1671" w:name="_Toc76510388"/>
      <w:bookmarkStart w:id="1672" w:name="_Toc83129541"/>
      <w:bookmarkStart w:id="1673" w:name="_Toc90591074"/>
      <w:bookmarkStart w:id="1674" w:name="_Toc98864096"/>
      <w:bookmarkStart w:id="1675" w:name="_Toc99733345"/>
      <w:bookmarkStart w:id="1676" w:name="_Toc106577236"/>
      <w:bookmarkStart w:id="1677" w:name="_Toc114536987"/>
      <w:bookmarkStart w:id="1678" w:name="_Toc115257255"/>
      <w:bookmarkStart w:id="1679" w:name="_Toc123086574"/>
      <w:bookmarkStart w:id="1680" w:name="_Toc124295898"/>
      <w:bookmarkStart w:id="1681" w:name="_Toc124296368"/>
      <w:bookmarkStart w:id="1682" w:name="_Toc130572184"/>
      <w:bookmarkStart w:id="1683" w:name="_Toc131708183"/>
      <w:bookmarkStart w:id="1684" w:name="_Toc137457990"/>
      <w:bookmarkStart w:id="1685" w:name="_Toc138887477"/>
      <w:bookmarkStart w:id="1686" w:name="_Toc138969561"/>
      <w:bookmarkStart w:id="1687" w:name="_Toc145916622"/>
      <w:r w:rsidRPr="00C04A08">
        <w:t>6.2</w:t>
      </w:r>
      <w:r w:rsidRPr="00C04A08">
        <w:tab/>
        <w:t>Transmitter power</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1A98F6FB" w14:textId="77777777" w:rsidR="00842EF7" w:rsidRPr="00C04A08" w:rsidRDefault="00842EF7" w:rsidP="00842EF7">
      <w:pPr>
        <w:pStyle w:val="Heading3"/>
      </w:pPr>
      <w:bookmarkStart w:id="1688" w:name="_Toc21340758"/>
      <w:bookmarkStart w:id="1689" w:name="_Toc29805205"/>
      <w:bookmarkStart w:id="1690" w:name="_Toc36456414"/>
      <w:bookmarkStart w:id="1691" w:name="_Toc36469512"/>
      <w:bookmarkStart w:id="1692" w:name="_Toc37253921"/>
      <w:bookmarkStart w:id="1693" w:name="_Toc37322778"/>
      <w:bookmarkStart w:id="1694" w:name="_Toc37324184"/>
      <w:bookmarkStart w:id="1695" w:name="_Toc45889707"/>
      <w:bookmarkStart w:id="1696" w:name="_Toc52196362"/>
      <w:bookmarkStart w:id="1697" w:name="_Toc52197342"/>
      <w:bookmarkStart w:id="1698" w:name="_Toc53173065"/>
      <w:bookmarkStart w:id="1699" w:name="_Toc53173434"/>
      <w:bookmarkStart w:id="1700" w:name="_Toc61119423"/>
      <w:bookmarkStart w:id="1701" w:name="_Toc61119805"/>
      <w:bookmarkStart w:id="1702" w:name="_Toc67925851"/>
      <w:bookmarkStart w:id="1703" w:name="_Toc75273489"/>
      <w:bookmarkStart w:id="1704" w:name="_Toc76510389"/>
      <w:bookmarkStart w:id="1705" w:name="_Toc83129542"/>
      <w:bookmarkStart w:id="1706" w:name="_Toc90591075"/>
      <w:bookmarkStart w:id="1707" w:name="_Toc98864097"/>
      <w:bookmarkStart w:id="1708" w:name="_Toc99733346"/>
      <w:bookmarkStart w:id="1709" w:name="_Toc106577237"/>
      <w:bookmarkStart w:id="1710" w:name="_Toc114536988"/>
      <w:bookmarkStart w:id="1711" w:name="_Toc115257256"/>
      <w:bookmarkStart w:id="1712" w:name="_Toc123086575"/>
      <w:bookmarkStart w:id="1713" w:name="_Toc124295899"/>
      <w:bookmarkStart w:id="1714" w:name="_Toc124296369"/>
      <w:bookmarkStart w:id="1715" w:name="_Toc130572185"/>
      <w:bookmarkStart w:id="1716" w:name="_Toc131708184"/>
      <w:bookmarkStart w:id="1717" w:name="_Toc137457991"/>
      <w:bookmarkStart w:id="1718" w:name="_Toc138887478"/>
      <w:bookmarkStart w:id="1719" w:name="_Toc138969562"/>
      <w:bookmarkStart w:id="1720" w:name="_Toc145916623"/>
      <w:r w:rsidRPr="00C04A08">
        <w:t>6.2.1</w:t>
      </w:r>
      <w:r w:rsidRPr="00C04A08">
        <w:tab/>
        <w:t>UE maximum output power</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7947A836" w14:textId="77777777" w:rsidR="00842EF7" w:rsidRPr="00C04A08" w:rsidRDefault="00842EF7" w:rsidP="00842EF7">
      <w:pPr>
        <w:pStyle w:val="Heading4"/>
      </w:pPr>
      <w:bookmarkStart w:id="1721" w:name="_Toc21340759"/>
      <w:bookmarkStart w:id="1722" w:name="_Toc29805206"/>
      <w:bookmarkStart w:id="1723" w:name="_Toc36456415"/>
      <w:bookmarkStart w:id="1724" w:name="_Toc36469513"/>
      <w:bookmarkStart w:id="1725" w:name="_Toc37253922"/>
      <w:bookmarkStart w:id="1726" w:name="_Toc37322779"/>
      <w:bookmarkStart w:id="1727" w:name="_Toc37324185"/>
      <w:bookmarkStart w:id="1728" w:name="_Toc45889708"/>
      <w:bookmarkStart w:id="1729" w:name="_Toc52196363"/>
      <w:bookmarkStart w:id="1730" w:name="_Toc52197343"/>
      <w:bookmarkStart w:id="1731" w:name="_Toc53173066"/>
      <w:bookmarkStart w:id="1732" w:name="_Toc53173435"/>
      <w:bookmarkStart w:id="1733" w:name="_Toc61119424"/>
      <w:bookmarkStart w:id="1734" w:name="_Toc61119806"/>
      <w:bookmarkStart w:id="1735" w:name="_Toc67925852"/>
      <w:bookmarkStart w:id="1736" w:name="_Toc75273490"/>
      <w:bookmarkStart w:id="1737" w:name="_Toc76510390"/>
      <w:bookmarkStart w:id="1738" w:name="_Toc83129543"/>
      <w:bookmarkStart w:id="1739" w:name="_Toc90591076"/>
      <w:bookmarkStart w:id="1740" w:name="_Toc98864098"/>
      <w:bookmarkStart w:id="1741" w:name="_Toc99733347"/>
      <w:bookmarkStart w:id="1742" w:name="_Toc106577238"/>
      <w:bookmarkStart w:id="1743" w:name="_Toc114536989"/>
      <w:bookmarkStart w:id="1744" w:name="_Toc115257257"/>
      <w:bookmarkStart w:id="1745" w:name="_Toc123086576"/>
      <w:bookmarkStart w:id="1746" w:name="_Toc124295900"/>
      <w:bookmarkStart w:id="1747" w:name="_Toc124296370"/>
      <w:bookmarkStart w:id="1748" w:name="_Toc130572186"/>
      <w:bookmarkStart w:id="1749" w:name="_Toc131708185"/>
      <w:bookmarkStart w:id="1750" w:name="_Toc137457992"/>
      <w:bookmarkStart w:id="1751" w:name="_Toc138887479"/>
      <w:bookmarkStart w:id="1752" w:name="_Toc138969563"/>
      <w:bookmarkStart w:id="1753" w:name="_Toc145916624"/>
      <w:r w:rsidRPr="00C04A08">
        <w:t>6.2.1.0</w:t>
      </w:r>
      <w:r w:rsidRPr="00C04A08">
        <w:tab/>
        <w:t>General</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754" w:name="_Toc21340760"/>
      <w:bookmarkStart w:id="1755" w:name="_Toc29805207"/>
      <w:bookmarkStart w:id="1756" w:name="_Toc36456416"/>
      <w:bookmarkStart w:id="1757" w:name="_Toc36469514"/>
      <w:bookmarkStart w:id="1758" w:name="_Toc37253923"/>
      <w:bookmarkStart w:id="1759" w:name="_Toc37322780"/>
      <w:bookmarkStart w:id="1760" w:name="_Toc37324186"/>
      <w:bookmarkStart w:id="1761" w:name="_Toc45889709"/>
      <w:bookmarkStart w:id="1762" w:name="_Toc52196364"/>
      <w:bookmarkStart w:id="1763" w:name="_Toc52197344"/>
      <w:bookmarkStart w:id="1764" w:name="_Toc53173067"/>
      <w:bookmarkStart w:id="1765" w:name="_Toc53173436"/>
      <w:bookmarkStart w:id="1766" w:name="_Toc61119425"/>
      <w:bookmarkStart w:id="1767" w:name="_Toc61119807"/>
      <w:bookmarkStart w:id="1768" w:name="_Toc67925853"/>
      <w:bookmarkStart w:id="1769" w:name="_Toc75273491"/>
      <w:bookmarkStart w:id="1770" w:name="_Toc76510391"/>
      <w:bookmarkStart w:id="1771" w:name="_Toc83129544"/>
      <w:bookmarkStart w:id="1772" w:name="_Toc90591077"/>
      <w:bookmarkStart w:id="1773" w:name="_Toc98864099"/>
      <w:bookmarkStart w:id="1774" w:name="_Toc99733348"/>
      <w:bookmarkStart w:id="1775" w:name="_Toc106577239"/>
      <w:bookmarkStart w:id="1776" w:name="_Toc114536990"/>
      <w:bookmarkStart w:id="1777" w:name="_Toc115257258"/>
      <w:bookmarkStart w:id="1778" w:name="_Toc123086577"/>
      <w:bookmarkStart w:id="1779" w:name="_Toc124295901"/>
      <w:bookmarkStart w:id="1780" w:name="_Toc124296371"/>
      <w:bookmarkStart w:id="1781" w:name="_Toc130572187"/>
      <w:bookmarkStart w:id="1782" w:name="_Toc131708186"/>
      <w:bookmarkStart w:id="1783" w:name="_Toc137457993"/>
      <w:bookmarkStart w:id="1784" w:name="_Toc138887480"/>
      <w:bookmarkStart w:id="1785" w:name="_Toc138969564"/>
      <w:bookmarkStart w:id="1786" w:name="_Toc145916625"/>
      <w:r w:rsidRPr="00C04A08">
        <w:t>6.2.1.1</w:t>
      </w:r>
      <w:r w:rsidRPr="00C04A08">
        <w:tab/>
        <w:t>UE maximum output power for power class 1</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1787"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68431FD9" w:rsidR="00281A0C" w:rsidRDefault="00F879C8" w:rsidP="00637FCE">
            <w:pPr>
              <w:pStyle w:val="TAC"/>
            </w:pPr>
            <w:r>
              <w:t>40</w:t>
            </w:r>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787"/>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788" w:name="_Toc21340761"/>
      <w:bookmarkStart w:id="1789" w:name="_Toc29805208"/>
      <w:bookmarkStart w:id="1790" w:name="_Toc36456417"/>
      <w:bookmarkStart w:id="1791" w:name="_Toc36469515"/>
      <w:bookmarkStart w:id="1792" w:name="_Toc37253924"/>
      <w:bookmarkStart w:id="1793" w:name="_Toc37322781"/>
      <w:bookmarkStart w:id="1794" w:name="_Toc37324187"/>
      <w:bookmarkStart w:id="1795" w:name="_Toc45889710"/>
      <w:bookmarkStart w:id="1796" w:name="_Toc52196365"/>
      <w:bookmarkStart w:id="1797" w:name="_Toc52197345"/>
      <w:bookmarkStart w:id="1798" w:name="_Toc53173068"/>
      <w:bookmarkStart w:id="1799" w:name="_Toc53173437"/>
      <w:bookmarkStart w:id="1800" w:name="_Toc61119426"/>
      <w:bookmarkStart w:id="1801" w:name="_Toc61119808"/>
      <w:bookmarkStart w:id="1802" w:name="_Toc67925854"/>
      <w:bookmarkStart w:id="1803" w:name="_Toc75273492"/>
      <w:bookmarkStart w:id="1804" w:name="_Toc76510392"/>
      <w:bookmarkStart w:id="1805" w:name="_Toc83129545"/>
      <w:bookmarkStart w:id="1806" w:name="_Toc90591078"/>
      <w:bookmarkStart w:id="1807" w:name="_Toc98864100"/>
      <w:bookmarkStart w:id="1808" w:name="_Toc99733349"/>
      <w:bookmarkStart w:id="1809" w:name="_Toc106577240"/>
      <w:bookmarkStart w:id="1810" w:name="_Toc114536991"/>
      <w:bookmarkStart w:id="1811" w:name="_Toc115257259"/>
      <w:bookmarkStart w:id="1812" w:name="_Toc123086578"/>
      <w:bookmarkStart w:id="1813" w:name="_Toc124295902"/>
      <w:bookmarkStart w:id="1814" w:name="_Toc124296372"/>
      <w:bookmarkStart w:id="1815" w:name="_Toc130572188"/>
      <w:bookmarkStart w:id="1816" w:name="_Toc131708187"/>
      <w:bookmarkStart w:id="1817" w:name="_Toc137457994"/>
      <w:bookmarkStart w:id="1818" w:name="_Toc138887481"/>
      <w:bookmarkStart w:id="1819" w:name="_Toc138969565"/>
      <w:bookmarkStart w:id="1820" w:name="_Toc145916626"/>
      <w:r w:rsidRPr="00C04A08">
        <w:t>6.2.1.2</w:t>
      </w:r>
      <w:r w:rsidRPr="00C04A08">
        <w:tab/>
        <w:t>UE maximum output power for power class 2</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821"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1821"/>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822" w:name="_Toc21340762"/>
      <w:bookmarkStart w:id="1823" w:name="_Toc29805209"/>
      <w:bookmarkStart w:id="1824" w:name="_Toc36456418"/>
      <w:bookmarkStart w:id="1825" w:name="_Toc36469516"/>
      <w:bookmarkStart w:id="1826" w:name="_Toc37253925"/>
      <w:bookmarkStart w:id="1827" w:name="_Toc37322782"/>
      <w:bookmarkStart w:id="1828" w:name="_Toc37324188"/>
      <w:bookmarkStart w:id="1829" w:name="_Toc45889711"/>
      <w:bookmarkStart w:id="1830" w:name="_Toc52196366"/>
      <w:bookmarkStart w:id="1831" w:name="_Toc52197346"/>
      <w:bookmarkStart w:id="1832" w:name="_Toc53173069"/>
      <w:bookmarkStart w:id="1833" w:name="_Toc53173438"/>
      <w:bookmarkStart w:id="1834" w:name="_Toc61119427"/>
      <w:bookmarkStart w:id="1835" w:name="_Toc61119809"/>
      <w:bookmarkStart w:id="1836" w:name="_Toc67925855"/>
      <w:bookmarkStart w:id="1837" w:name="_Toc75273493"/>
      <w:bookmarkStart w:id="1838" w:name="_Toc76510393"/>
      <w:bookmarkStart w:id="1839" w:name="_Toc83129546"/>
      <w:bookmarkStart w:id="1840" w:name="_Toc90591079"/>
      <w:bookmarkStart w:id="1841" w:name="_Toc98864101"/>
      <w:bookmarkStart w:id="1842" w:name="_Toc99733350"/>
      <w:bookmarkStart w:id="1843" w:name="_Toc106577241"/>
      <w:bookmarkStart w:id="1844" w:name="_Toc114536992"/>
      <w:bookmarkStart w:id="1845" w:name="_Toc115257260"/>
      <w:bookmarkStart w:id="1846" w:name="_Toc123086579"/>
      <w:bookmarkStart w:id="1847" w:name="_Toc124295903"/>
      <w:bookmarkStart w:id="1848" w:name="_Toc124296373"/>
      <w:bookmarkStart w:id="1849" w:name="_Toc130572189"/>
      <w:bookmarkStart w:id="1850" w:name="_Toc131708188"/>
      <w:bookmarkStart w:id="1851" w:name="_Toc137457995"/>
      <w:bookmarkStart w:id="1852" w:name="_Toc138887482"/>
      <w:bookmarkStart w:id="1853" w:name="_Toc138969566"/>
      <w:bookmarkStart w:id="1854" w:name="_Toc145916627"/>
      <w:r w:rsidRPr="00C04A08">
        <w:t>6.2.1.3</w:t>
      </w:r>
      <w:r w:rsidRPr="00C04A08">
        <w:tab/>
        <w:t>UE maximum output power for power class 3</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1855"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7B7588"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B7588" w:rsidRDefault="007B7588" w:rsidP="007B7588">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7B7588" w:rsidRDefault="007B7588" w:rsidP="007B7588">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31915938" w:rsidR="007B7588" w:rsidRDefault="007B7588" w:rsidP="007B7588">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4D58380F" w:rsidR="007B7588" w:rsidRDefault="007B7588" w:rsidP="007B7588">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0B4F1488" w:rsidR="007B7588" w:rsidRDefault="007B7588" w:rsidP="007B7588">
            <w:pPr>
              <w:pStyle w:val="TAC"/>
            </w:pPr>
            <w:r>
              <w:t>Applies when “NS_204” is indicated in the cell</w:t>
            </w:r>
          </w:p>
        </w:tc>
      </w:tr>
      <w:bookmarkEnd w:id="1855"/>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1856" w:name="_Hlk32225119"/>
            <w:bookmarkStart w:id="1857"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1856"/>
      <w:bookmarkEnd w:id="1857"/>
    </w:tbl>
    <w:p w14:paraId="40BD39C8" w14:textId="77777777" w:rsidR="00842EF7" w:rsidRPr="00C04A08" w:rsidRDefault="00842EF7" w:rsidP="00842EF7"/>
    <w:p w14:paraId="365E7464" w14:textId="77777777" w:rsidR="00842EF7" w:rsidRPr="00C04A08" w:rsidRDefault="00842EF7" w:rsidP="00842EF7">
      <w:pPr>
        <w:pStyle w:val="Heading4"/>
      </w:pPr>
      <w:bookmarkStart w:id="1858" w:name="_Toc21340763"/>
      <w:bookmarkStart w:id="1859" w:name="_Toc29805210"/>
      <w:bookmarkStart w:id="1860" w:name="_Toc36456419"/>
      <w:bookmarkStart w:id="1861" w:name="_Toc36469517"/>
      <w:bookmarkStart w:id="1862" w:name="_Toc37253926"/>
      <w:bookmarkStart w:id="1863" w:name="_Toc37322783"/>
      <w:bookmarkStart w:id="1864" w:name="_Toc37324189"/>
      <w:bookmarkStart w:id="1865" w:name="_Toc45889712"/>
      <w:bookmarkStart w:id="1866" w:name="_Toc52196367"/>
      <w:bookmarkStart w:id="1867" w:name="_Toc52197347"/>
      <w:bookmarkStart w:id="1868" w:name="_Toc53173070"/>
      <w:bookmarkStart w:id="1869" w:name="_Toc53173439"/>
      <w:bookmarkStart w:id="1870" w:name="_Toc61119428"/>
      <w:bookmarkStart w:id="1871" w:name="_Toc61119810"/>
      <w:bookmarkStart w:id="1872" w:name="_Toc67925856"/>
      <w:bookmarkStart w:id="1873" w:name="_Toc75273494"/>
      <w:bookmarkStart w:id="1874" w:name="_Toc76510394"/>
      <w:bookmarkStart w:id="1875" w:name="_Toc83129547"/>
      <w:bookmarkStart w:id="1876" w:name="_Toc90591080"/>
      <w:bookmarkStart w:id="1877" w:name="_Toc98864102"/>
      <w:bookmarkStart w:id="1878" w:name="_Toc99733351"/>
      <w:bookmarkStart w:id="1879" w:name="_Toc106577242"/>
      <w:bookmarkStart w:id="1880" w:name="_Toc114536993"/>
      <w:bookmarkStart w:id="1881" w:name="_Toc115257261"/>
      <w:bookmarkStart w:id="1882" w:name="_Toc123086580"/>
      <w:bookmarkStart w:id="1883" w:name="_Toc124295904"/>
      <w:bookmarkStart w:id="1884" w:name="_Toc124296374"/>
      <w:bookmarkStart w:id="1885" w:name="_Toc130572190"/>
      <w:bookmarkStart w:id="1886" w:name="_Toc131708189"/>
      <w:bookmarkStart w:id="1887" w:name="_Toc137457996"/>
      <w:bookmarkStart w:id="1888" w:name="_Toc138887483"/>
      <w:bookmarkStart w:id="1889" w:name="_Toc138969567"/>
      <w:bookmarkStart w:id="1890" w:name="_Toc145916628"/>
      <w:r w:rsidRPr="00C04A08">
        <w:t>6.2.1.4</w:t>
      </w:r>
      <w:r w:rsidRPr="00C04A08">
        <w:tab/>
        <w:t>UE maximum output power for power class 4</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891"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891"/>
    </w:tbl>
    <w:p w14:paraId="31A58E9C" w14:textId="77777777" w:rsidR="00842EF7" w:rsidRDefault="00842EF7" w:rsidP="00842EF7"/>
    <w:p w14:paraId="375CBEFB" w14:textId="77777777" w:rsidR="00520437" w:rsidRPr="00FE760F" w:rsidRDefault="00520437" w:rsidP="00520437">
      <w:pPr>
        <w:pStyle w:val="Heading4"/>
      </w:pPr>
      <w:bookmarkStart w:id="1892" w:name="_Toc67925857"/>
      <w:bookmarkStart w:id="1893" w:name="_Toc75273495"/>
      <w:bookmarkStart w:id="1894" w:name="_Toc76510395"/>
      <w:bookmarkStart w:id="1895" w:name="_Toc83129548"/>
      <w:bookmarkStart w:id="1896" w:name="_Toc90591081"/>
      <w:bookmarkStart w:id="1897" w:name="_Toc98864103"/>
      <w:bookmarkStart w:id="1898" w:name="_Toc99733352"/>
      <w:bookmarkStart w:id="1899" w:name="_Toc106577243"/>
      <w:bookmarkStart w:id="1900" w:name="_Toc114536994"/>
      <w:bookmarkStart w:id="1901" w:name="_Toc115257262"/>
      <w:bookmarkStart w:id="1902" w:name="_Toc123086581"/>
      <w:bookmarkStart w:id="1903" w:name="_Toc124295905"/>
      <w:bookmarkStart w:id="1904" w:name="_Toc124296375"/>
      <w:bookmarkStart w:id="1905" w:name="_Toc130572191"/>
      <w:bookmarkStart w:id="1906" w:name="_Toc131708190"/>
      <w:bookmarkStart w:id="1907" w:name="_Toc137457997"/>
      <w:bookmarkStart w:id="1908" w:name="_Toc138887484"/>
      <w:bookmarkStart w:id="1909" w:name="_Toc138969568"/>
      <w:bookmarkStart w:id="1910" w:name="_Toc145916629"/>
      <w:r>
        <w:t>6.2.1.5</w:t>
      </w:r>
      <w:r w:rsidRPr="00FE760F">
        <w:tab/>
        <w:t>UE maximu</w:t>
      </w:r>
      <w:r>
        <w:t>m output power for power class 5</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911"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911"/>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1912" w:name="_Toc98864104"/>
      <w:bookmarkStart w:id="1913" w:name="_Toc99733353"/>
      <w:bookmarkStart w:id="1914" w:name="_Toc106577244"/>
      <w:bookmarkStart w:id="1915" w:name="_Toc114536995"/>
      <w:bookmarkStart w:id="1916" w:name="_Toc115257263"/>
      <w:bookmarkStart w:id="1917" w:name="_Toc123086582"/>
      <w:bookmarkStart w:id="1918" w:name="_Toc124295906"/>
      <w:bookmarkStart w:id="1919" w:name="_Toc124296376"/>
      <w:bookmarkStart w:id="1920" w:name="_Toc130572192"/>
      <w:bookmarkStart w:id="1921" w:name="_Toc131708191"/>
      <w:bookmarkStart w:id="1922" w:name="_Toc137457998"/>
      <w:bookmarkStart w:id="1923" w:name="_Toc138887485"/>
      <w:bookmarkStart w:id="1924" w:name="_Toc138969569"/>
      <w:bookmarkStart w:id="1925" w:name="_Toc145916630"/>
      <w:r>
        <w:t>6.2.1.6</w:t>
      </w:r>
      <w:r w:rsidRPr="00FE760F">
        <w:tab/>
        <w:t>UE maximu</w:t>
      </w:r>
      <w:r>
        <w:t>m output power for power class 6</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1926" w:name="_Toc98864105"/>
      <w:bookmarkStart w:id="1927" w:name="_Toc99733354"/>
      <w:bookmarkStart w:id="1928" w:name="_Toc106577245"/>
      <w:bookmarkStart w:id="1929" w:name="_Toc114536996"/>
      <w:bookmarkStart w:id="1930" w:name="_Toc115257264"/>
      <w:bookmarkStart w:id="1931" w:name="_Toc123086583"/>
      <w:bookmarkStart w:id="1932" w:name="_Toc124295907"/>
      <w:bookmarkStart w:id="1933" w:name="_Toc124296377"/>
      <w:bookmarkStart w:id="1934" w:name="_Toc130572193"/>
      <w:bookmarkStart w:id="1935" w:name="_Toc131708192"/>
      <w:bookmarkStart w:id="1936" w:name="_Toc137457999"/>
      <w:bookmarkStart w:id="1937" w:name="_Toc138887486"/>
      <w:bookmarkStart w:id="1938" w:name="_Toc138969570"/>
      <w:bookmarkStart w:id="1939" w:name="_Toc145916631"/>
      <w:r>
        <w:t>6.2.1.7</w:t>
      </w:r>
      <w:r>
        <w:tab/>
        <w:t>UE maximum output power for power class 7</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1940" w:name="_Toc21340764"/>
      <w:bookmarkStart w:id="1941" w:name="_Toc29805211"/>
      <w:bookmarkStart w:id="1942" w:name="_Toc36456420"/>
      <w:bookmarkStart w:id="1943" w:name="_Toc36469518"/>
      <w:bookmarkStart w:id="1944" w:name="_Toc37253927"/>
      <w:bookmarkStart w:id="1945" w:name="_Toc37322784"/>
      <w:bookmarkStart w:id="1946" w:name="_Toc37324190"/>
      <w:bookmarkStart w:id="1947" w:name="_Toc45889713"/>
      <w:bookmarkStart w:id="1948" w:name="_Toc52196368"/>
      <w:bookmarkStart w:id="1949" w:name="_Toc52197348"/>
      <w:bookmarkStart w:id="1950" w:name="_Toc53173071"/>
      <w:bookmarkStart w:id="1951" w:name="_Toc53173440"/>
      <w:bookmarkStart w:id="1952" w:name="_Toc61119429"/>
      <w:bookmarkStart w:id="1953" w:name="_Toc61119811"/>
      <w:bookmarkStart w:id="1954" w:name="_Toc67925858"/>
      <w:bookmarkStart w:id="1955" w:name="_Toc75273496"/>
      <w:bookmarkStart w:id="1956" w:name="_Toc76510396"/>
      <w:bookmarkStart w:id="1957" w:name="_Toc83129549"/>
      <w:bookmarkStart w:id="1958" w:name="_Toc90591082"/>
      <w:bookmarkStart w:id="1959" w:name="_Toc98864106"/>
      <w:bookmarkStart w:id="1960" w:name="_Toc99733355"/>
      <w:bookmarkStart w:id="1961" w:name="_Toc106577246"/>
      <w:bookmarkStart w:id="1962" w:name="_Toc114536997"/>
      <w:bookmarkStart w:id="1963" w:name="_Toc115257265"/>
      <w:bookmarkStart w:id="1964" w:name="_Toc123086584"/>
      <w:bookmarkStart w:id="1965" w:name="_Toc124295908"/>
      <w:bookmarkStart w:id="1966" w:name="_Toc124296378"/>
      <w:bookmarkStart w:id="1967" w:name="_Toc130572194"/>
      <w:bookmarkStart w:id="1968" w:name="_Toc131708193"/>
      <w:bookmarkStart w:id="1969" w:name="_Toc137458000"/>
      <w:bookmarkStart w:id="1970" w:name="_Toc138887487"/>
      <w:bookmarkStart w:id="1971" w:name="_Toc138969571"/>
      <w:bookmarkStart w:id="1972" w:name="_Toc145916632"/>
      <w:r w:rsidRPr="00C04A08">
        <w:t>6.2.2</w:t>
      </w:r>
      <w:r w:rsidRPr="00C04A08">
        <w:tab/>
        <w:t>UE maximum output power reduction</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5D540CF6" w14:textId="77777777" w:rsidR="00842EF7" w:rsidRPr="00C04A08" w:rsidRDefault="00842EF7" w:rsidP="0013282A">
      <w:pPr>
        <w:pStyle w:val="Heading4"/>
        <w:rPr>
          <w:rFonts w:eastAsia="Malgun Gothic"/>
        </w:rPr>
      </w:pPr>
      <w:bookmarkStart w:id="1973" w:name="_Toc61119430"/>
      <w:bookmarkStart w:id="1974" w:name="_Toc61119812"/>
      <w:bookmarkStart w:id="1975" w:name="_Toc67925859"/>
      <w:bookmarkStart w:id="1976" w:name="_Toc75273497"/>
      <w:bookmarkStart w:id="1977" w:name="_Toc76510397"/>
      <w:bookmarkStart w:id="1978" w:name="_Toc83129550"/>
      <w:bookmarkStart w:id="1979" w:name="_Toc90591083"/>
      <w:bookmarkStart w:id="1980" w:name="_Toc98864107"/>
      <w:bookmarkStart w:id="1981" w:name="_Toc99733356"/>
      <w:bookmarkStart w:id="1982" w:name="_Toc106577247"/>
      <w:bookmarkStart w:id="1983" w:name="_Toc114536998"/>
      <w:bookmarkStart w:id="1984" w:name="_Toc115257266"/>
      <w:bookmarkStart w:id="1985" w:name="_Toc123086585"/>
      <w:bookmarkStart w:id="1986" w:name="_Toc124295909"/>
      <w:bookmarkStart w:id="1987" w:name="_Toc124296379"/>
      <w:bookmarkStart w:id="1988" w:name="_Toc130572195"/>
      <w:bookmarkStart w:id="1989" w:name="_Toc131708194"/>
      <w:bookmarkStart w:id="1990" w:name="_Toc137458001"/>
      <w:bookmarkStart w:id="1991" w:name="_Toc138887488"/>
      <w:bookmarkStart w:id="1992" w:name="_Toc138969572"/>
      <w:bookmarkStart w:id="1993" w:name="_Toc145916633"/>
      <w:r w:rsidRPr="00C04A08">
        <w:rPr>
          <w:rFonts w:eastAsia="Malgun Gothic"/>
        </w:rPr>
        <w:t>6.2.2.0</w:t>
      </w:r>
      <w:r w:rsidRPr="00C04A08">
        <w:rPr>
          <w:rFonts w:eastAsia="Malgun Gothic"/>
        </w:rPr>
        <w:tab/>
        <w:t>General</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994"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994"/>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995" w:name="_Toc21340765"/>
      <w:bookmarkStart w:id="1996" w:name="_Toc29805212"/>
      <w:bookmarkStart w:id="1997" w:name="_Toc36456421"/>
      <w:bookmarkStart w:id="1998" w:name="_Toc36469519"/>
      <w:bookmarkStart w:id="1999" w:name="_Toc37253928"/>
      <w:bookmarkStart w:id="2000" w:name="_Toc37322785"/>
      <w:bookmarkStart w:id="2001" w:name="_Toc37324191"/>
      <w:bookmarkStart w:id="2002" w:name="_Toc45889714"/>
      <w:bookmarkStart w:id="2003" w:name="_Toc52196369"/>
      <w:bookmarkStart w:id="2004" w:name="_Toc52197349"/>
      <w:bookmarkStart w:id="2005" w:name="_Toc53173072"/>
      <w:bookmarkStart w:id="2006" w:name="_Toc53173441"/>
      <w:bookmarkStart w:id="2007" w:name="_Toc61119431"/>
      <w:bookmarkStart w:id="2008" w:name="_Toc61119813"/>
      <w:bookmarkStart w:id="2009" w:name="_Toc67925860"/>
      <w:bookmarkStart w:id="2010" w:name="_Toc75273498"/>
      <w:bookmarkStart w:id="2011" w:name="_Toc76510398"/>
      <w:bookmarkStart w:id="2012" w:name="_Toc83129551"/>
      <w:bookmarkStart w:id="2013" w:name="_Toc90591084"/>
      <w:bookmarkStart w:id="2014" w:name="_Toc98864108"/>
      <w:bookmarkStart w:id="2015" w:name="_Toc99733357"/>
      <w:bookmarkStart w:id="2016" w:name="_Toc106577248"/>
      <w:bookmarkStart w:id="2017" w:name="_Toc114536999"/>
      <w:bookmarkStart w:id="2018" w:name="_Toc115257267"/>
      <w:bookmarkStart w:id="2019" w:name="_Toc123086586"/>
      <w:bookmarkStart w:id="2020" w:name="_Toc124295910"/>
      <w:bookmarkStart w:id="2021" w:name="_Toc124296380"/>
      <w:bookmarkStart w:id="2022" w:name="_Toc130572196"/>
      <w:bookmarkStart w:id="2023" w:name="_Toc131708195"/>
      <w:bookmarkStart w:id="2024" w:name="_Toc137458002"/>
      <w:bookmarkStart w:id="2025" w:name="_Toc138887489"/>
      <w:bookmarkStart w:id="2026" w:name="_Toc138969573"/>
      <w:bookmarkStart w:id="2027" w:name="_Toc145916634"/>
      <w:r w:rsidRPr="00C04A08">
        <w:t>6.2.2.1</w:t>
      </w:r>
      <w:r w:rsidRPr="00C04A08">
        <w:tab/>
        <w:t>UE maximum output power reduction for power class 1</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3A5FCF4C"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123BE5A5"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00FCD4AF"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6.2.2.1-1 </w:t>
      </w:r>
      <w:r>
        <w:rPr>
          <w:rFonts w:eastAsia="SimSun" w:hint="eastAsia"/>
          <w:lang w:val="en-US" w:eastAsia="zh-CN"/>
        </w:rPr>
        <w:t xml:space="preserve">and 6.2.2.1-3 </w:t>
      </w:r>
      <w:r>
        <w:rPr>
          <w:rFonts w:eastAsia="SimSun"/>
        </w:rPr>
        <w:t>is a Region 1 inner RB allocation if</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17827C18"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6.2.2.1-2 </w:t>
      </w:r>
      <w:r>
        <w:rPr>
          <w:rFonts w:eastAsia="SimSun" w:hint="eastAsia"/>
          <w:lang w:val="en-US" w:eastAsia="zh-CN"/>
        </w:rPr>
        <w:t xml:space="preserve">and 6.2.2.1-4 </w:t>
      </w:r>
      <w:r>
        <w:rPr>
          <w:rFonts w:eastAsia="SimSun"/>
        </w:rPr>
        <w:t>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2028" w:name="_Toc21340766"/>
      <w:bookmarkStart w:id="2029" w:name="_Toc29805213"/>
      <w:bookmarkStart w:id="2030" w:name="_Toc36456422"/>
      <w:bookmarkStart w:id="2031" w:name="_Toc36469520"/>
      <w:bookmarkStart w:id="2032" w:name="_Toc37253929"/>
      <w:bookmarkStart w:id="2033" w:name="_Toc37322786"/>
      <w:bookmarkStart w:id="2034" w:name="_Toc37324192"/>
      <w:bookmarkStart w:id="2035" w:name="_Toc45889715"/>
      <w:bookmarkStart w:id="2036" w:name="_Toc52196370"/>
      <w:bookmarkStart w:id="2037" w:name="_Toc52197350"/>
      <w:bookmarkStart w:id="2038" w:name="_Toc53173073"/>
      <w:bookmarkStart w:id="2039" w:name="_Toc53173442"/>
      <w:bookmarkStart w:id="2040" w:name="_Toc61119432"/>
      <w:bookmarkStart w:id="2041" w:name="_Toc61119814"/>
      <w:bookmarkStart w:id="2042" w:name="_Toc67925861"/>
      <w:bookmarkStart w:id="2043" w:name="_Toc75273499"/>
      <w:bookmarkStart w:id="2044" w:name="_Toc76510399"/>
      <w:bookmarkStart w:id="2045" w:name="_Toc83129552"/>
      <w:bookmarkStart w:id="2046" w:name="_Toc90591085"/>
      <w:bookmarkStart w:id="2047" w:name="_Toc98864109"/>
      <w:bookmarkStart w:id="2048" w:name="_Toc99733358"/>
      <w:bookmarkStart w:id="2049" w:name="_Toc106577249"/>
      <w:bookmarkStart w:id="2050" w:name="_Toc114537000"/>
      <w:bookmarkStart w:id="2051" w:name="_Toc115257268"/>
      <w:bookmarkStart w:id="2052" w:name="_Toc123086587"/>
      <w:bookmarkStart w:id="2053" w:name="_Toc124295911"/>
      <w:bookmarkStart w:id="2054" w:name="_Toc124296381"/>
      <w:bookmarkStart w:id="2055" w:name="_Toc130572197"/>
      <w:bookmarkStart w:id="2056" w:name="_Toc131708196"/>
      <w:bookmarkStart w:id="2057" w:name="_Toc137458003"/>
      <w:bookmarkStart w:id="2058" w:name="_Toc138887490"/>
      <w:bookmarkStart w:id="2059" w:name="_Toc138969574"/>
      <w:bookmarkStart w:id="2060" w:name="_Toc145916635"/>
      <w:r w:rsidRPr="00C04A08">
        <w:t>6.2.2.2</w:t>
      </w:r>
      <w:r w:rsidRPr="00C04A08">
        <w:tab/>
        <w:t>UE maximum output power reduction for power class 2</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2061" w:name="_Toc21340767"/>
      <w:bookmarkStart w:id="2062" w:name="_Toc29805214"/>
      <w:bookmarkStart w:id="2063" w:name="_Toc36456423"/>
      <w:bookmarkStart w:id="2064" w:name="_Toc36469521"/>
      <w:bookmarkStart w:id="2065" w:name="_Toc37253930"/>
      <w:bookmarkStart w:id="2066" w:name="_Toc37322787"/>
      <w:bookmarkStart w:id="2067" w:name="_Toc37324193"/>
      <w:bookmarkStart w:id="2068" w:name="_Toc45889716"/>
      <w:bookmarkStart w:id="2069" w:name="_Toc52196371"/>
      <w:bookmarkStart w:id="2070" w:name="_Toc52197351"/>
      <w:bookmarkStart w:id="2071" w:name="_Toc53173074"/>
      <w:bookmarkStart w:id="2072" w:name="_Toc53173443"/>
      <w:bookmarkStart w:id="2073" w:name="_Toc61119433"/>
      <w:bookmarkStart w:id="2074" w:name="_Toc61119815"/>
      <w:bookmarkStart w:id="2075" w:name="_Toc67925862"/>
      <w:bookmarkStart w:id="2076" w:name="_Toc75273500"/>
      <w:bookmarkStart w:id="2077" w:name="_Toc76510400"/>
      <w:bookmarkStart w:id="2078" w:name="_Toc83129553"/>
      <w:bookmarkStart w:id="2079" w:name="_Toc90591086"/>
      <w:bookmarkStart w:id="2080" w:name="_Toc98864110"/>
      <w:bookmarkStart w:id="2081" w:name="_Toc99733359"/>
      <w:bookmarkStart w:id="2082" w:name="_Toc106577250"/>
      <w:bookmarkStart w:id="2083" w:name="_Toc114537001"/>
      <w:bookmarkStart w:id="2084" w:name="_Toc115257269"/>
      <w:bookmarkStart w:id="2085" w:name="_Toc123086588"/>
      <w:bookmarkStart w:id="2086" w:name="_Toc124295912"/>
      <w:bookmarkStart w:id="2087" w:name="_Toc124296382"/>
      <w:bookmarkStart w:id="2088" w:name="_Toc130572198"/>
      <w:bookmarkStart w:id="2089" w:name="_Toc131708197"/>
      <w:bookmarkStart w:id="2090" w:name="_Toc137458004"/>
      <w:bookmarkStart w:id="2091" w:name="_Toc138887491"/>
      <w:bookmarkStart w:id="2092" w:name="_Toc138969575"/>
      <w:bookmarkStart w:id="2093" w:name="_Toc145916636"/>
      <w:r w:rsidRPr="00C04A08">
        <w:t>6.2.2.3</w:t>
      </w:r>
      <w:r w:rsidRPr="00C04A08">
        <w:tab/>
        <w:t>UE maximum output power reduction for power class 3</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lastRenderedPageBreak/>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3A9F5695" w:rsidR="00842EF7" w:rsidRPr="00C04A08" w:rsidRDefault="00DA7E72" w:rsidP="00842EF7">
      <w:pPr>
        <w:ind w:left="284"/>
        <w:rPr>
          <w:lang w:val="en-US"/>
        </w:rPr>
      </w:pPr>
      <w:r>
        <w:rPr>
          <w:lang w:val="en-US"/>
        </w:rPr>
        <w:t>Where the following parameters are defined to specify valid RB allocation ranges for RB allocations in Table 6.2.2.3-1</w:t>
      </w:r>
      <w:r>
        <w:rPr>
          <w:rFonts w:eastAsia="SimSun" w:hint="eastAsia"/>
          <w:lang w:val="en-US" w:eastAsia="zh-CN"/>
        </w:rPr>
        <w:t xml:space="preserve"> and 6.2.2.3-1b</w:t>
      </w:r>
      <w:r>
        <w:rPr>
          <w:lang w:val="en-US"/>
        </w:rPr>
        <w:t>:</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41DD046" w:rsidR="00842EF7" w:rsidRPr="00C04A08" w:rsidRDefault="00DA7E72" w:rsidP="00842EF7">
      <w:pPr>
        <w:ind w:firstLine="284"/>
        <w:rPr>
          <w:lang w:val="en-US"/>
        </w:rPr>
      </w:pPr>
      <w:r>
        <w:rPr>
          <w:lang w:val="en-US"/>
        </w:rPr>
        <w:t xml:space="preserve">An RB allocation belonging to table 6.2.2.3-1 </w:t>
      </w:r>
      <w:r>
        <w:rPr>
          <w:rFonts w:eastAsia="SimSun" w:hint="eastAsia"/>
          <w:lang w:val="en-US" w:eastAsia="zh-CN"/>
        </w:rPr>
        <w:t xml:space="preserve">and 6.2.2.3-1b </w:t>
      </w:r>
      <w:r>
        <w:rPr>
          <w:lang w:val="en-US"/>
        </w:rPr>
        <w:t>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lastRenderedPageBreak/>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1C4CC6B4" w:rsidR="00CD0B88" w:rsidRPr="00C04A08" w:rsidRDefault="00F13225"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t>&gt;</w:t>
            </w:r>
            <w:r w:rsidRPr="00C04A08">
              <w:rPr>
                <w:lang w:val="en-US"/>
              </w:rPr>
              <w:t xml:space="preserve">= </w:t>
            </w:r>
            <w:r>
              <w:rPr>
                <w:lang w:val="en-US"/>
              </w:rPr>
              <w:t>8</w:t>
            </w:r>
            <w:r w:rsidRPr="00C04A08">
              <w:rPr>
                <w:lang w:val="en-US"/>
              </w:rPr>
              <w:t>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2FCE56D4" w:rsidR="00842EF7" w:rsidRPr="00C04A08" w:rsidRDefault="00DA7E72" w:rsidP="00842EF7">
      <w:pPr>
        <w:rPr>
          <w:rFonts w:eastAsia="Malgun Gothic"/>
        </w:rPr>
      </w:pPr>
      <w:r>
        <w:rPr>
          <w:rFonts w:eastAsia="Malgun Gothic"/>
        </w:rPr>
        <w:t>Where</w:t>
      </w:r>
      <w:r>
        <w:rPr>
          <w:rFonts w:eastAsia="Yu Mincho"/>
        </w:rPr>
        <w:t xml:space="preserve"> the </w:t>
      </w:r>
      <w:r>
        <w:rPr>
          <w:rFonts w:eastAsia="Malgun Gothic"/>
        </w:rPr>
        <w:t xml:space="preserve">following parameters are defined to specify valid RB allocation ranges for </w:t>
      </w:r>
      <w:r>
        <w:rPr>
          <w:rFonts w:eastAsia="SimSun"/>
        </w:rPr>
        <w:t xml:space="preserve">RB allocations in </w:t>
      </w:r>
      <w:r>
        <w:rPr>
          <w:rFonts w:eastAsia="Malgun Gothic"/>
        </w:rPr>
        <w:t>Table 6.2.2.3-2</w:t>
      </w:r>
      <w:r>
        <w:rPr>
          <w:rFonts w:eastAsia="SimSun" w:hint="eastAsia"/>
          <w:lang w:val="en-US" w:eastAsia="zh-CN"/>
        </w:rPr>
        <w:t>, 6.2.2.3-2b and 6.2.2.3-2c</w:t>
      </w:r>
      <w:r>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16130F38" w:rsidR="00842EF7" w:rsidRPr="00C04A08" w:rsidRDefault="00DA7E72" w:rsidP="00842EF7">
      <w:pPr>
        <w:overflowPunct w:val="0"/>
        <w:autoSpaceDE w:val="0"/>
        <w:autoSpaceDN w:val="0"/>
        <w:adjustRightInd w:val="0"/>
        <w:textAlignment w:val="baseline"/>
        <w:rPr>
          <w:rFonts w:eastAsia="SimSun"/>
        </w:rPr>
      </w:pPr>
      <w:r>
        <w:rPr>
          <w:rFonts w:eastAsia="SimSun"/>
        </w:rPr>
        <w:t>An RB allocation belonging to table 6.2.2.3-2</w:t>
      </w:r>
      <w:r>
        <w:rPr>
          <w:rFonts w:eastAsia="SimSun" w:hint="eastAsia"/>
          <w:lang w:val="en-US" w:eastAsia="zh-CN"/>
        </w:rPr>
        <w:t>, 6.2.2.3-2b and 6.2.2.3-2c</w:t>
      </w:r>
      <w:r>
        <w:rPr>
          <w:rFonts w:eastAsia="SimSun"/>
        </w:rPr>
        <w:t xml:space="preserve">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2094" w:name="_Toc21340768"/>
      <w:bookmarkStart w:id="2095" w:name="_Toc29805215"/>
      <w:bookmarkStart w:id="2096" w:name="_Toc36456424"/>
      <w:bookmarkStart w:id="2097" w:name="_Toc36469522"/>
      <w:bookmarkStart w:id="2098" w:name="_Toc37253931"/>
      <w:bookmarkStart w:id="2099" w:name="_Toc37322788"/>
      <w:bookmarkStart w:id="2100" w:name="_Toc37324194"/>
      <w:bookmarkStart w:id="2101" w:name="_Toc45889717"/>
      <w:bookmarkStart w:id="2102" w:name="_Toc52196372"/>
      <w:bookmarkStart w:id="2103" w:name="_Toc52197352"/>
      <w:bookmarkStart w:id="2104" w:name="_Toc53173075"/>
      <w:bookmarkStart w:id="2105" w:name="_Toc53173444"/>
      <w:bookmarkStart w:id="2106" w:name="_Toc61119434"/>
      <w:bookmarkStart w:id="2107" w:name="_Toc61119816"/>
      <w:bookmarkStart w:id="2108" w:name="_Toc67925863"/>
      <w:bookmarkStart w:id="2109" w:name="_Toc75273501"/>
      <w:bookmarkStart w:id="2110" w:name="_Toc76510401"/>
      <w:bookmarkStart w:id="2111" w:name="_Toc83129554"/>
      <w:bookmarkStart w:id="2112" w:name="_Toc90591087"/>
      <w:bookmarkStart w:id="2113" w:name="_Toc98864111"/>
      <w:bookmarkStart w:id="2114" w:name="_Toc99733360"/>
      <w:bookmarkStart w:id="2115"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2116" w:name="_Toc114537002"/>
      <w:bookmarkStart w:id="2117" w:name="_Toc115257270"/>
      <w:bookmarkStart w:id="2118" w:name="_Toc123086589"/>
      <w:bookmarkStart w:id="2119" w:name="_Toc124295913"/>
      <w:bookmarkStart w:id="2120" w:name="_Toc124296383"/>
      <w:bookmarkStart w:id="2121" w:name="_Toc130572199"/>
      <w:bookmarkStart w:id="2122" w:name="_Toc131708198"/>
      <w:bookmarkStart w:id="2123" w:name="_Toc137458005"/>
      <w:bookmarkStart w:id="2124" w:name="_Toc138887492"/>
      <w:bookmarkStart w:id="2125" w:name="_Toc138969576"/>
      <w:bookmarkStart w:id="2126" w:name="_Toc145916637"/>
      <w:r w:rsidRPr="00C04A08">
        <w:t>6.2.2.4</w:t>
      </w:r>
      <w:r w:rsidRPr="00C04A08">
        <w:tab/>
        <w:t>UE maximum output power reduction for power class 4</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2127" w:name="_Toc67925864"/>
      <w:bookmarkStart w:id="2128" w:name="_Toc75273502"/>
      <w:bookmarkStart w:id="2129" w:name="_Toc76510402"/>
      <w:bookmarkStart w:id="2130" w:name="_Toc83129555"/>
      <w:bookmarkStart w:id="2131" w:name="_Toc90591088"/>
      <w:bookmarkStart w:id="2132" w:name="_Toc98864112"/>
      <w:bookmarkStart w:id="2133" w:name="_Toc99733361"/>
      <w:bookmarkStart w:id="2134" w:name="_Toc106577252"/>
      <w:bookmarkStart w:id="2135" w:name="_Toc114537003"/>
      <w:bookmarkStart w:id="2136" w:name="_Toc115257271"/>
      <w:bookmarkStart w:id="2137" w:name="_Toc123086590"/>
      <w:bookmarkStart w:id="2138" w:name="_Toc124295914"/>
      <w:bookmarkStart w:id="2139" w:name="_Toc124296384"/>
      <w:bookmarkStart w:id="2140" w:name="_Toc130572200"/>
      <w:bookmarkStart w:id="2141" w:name="_Toc131708199"/>
      <w:bookmarkStart w:id="2142" w:name="_Toc137458006"/>
      <w:bookmarkStart w:id="2143" w:name="_Toc138887493"/>
      <w:bookmarkStart w:id="2144" w:name="_Toc138969577"/>
      <w:bookmarkStart w:id="2145" w:name="_Toc145916638"/>
      <w:r w:rsidRPr="00FE760F">
        <w:t>6.2.2.</w:t>
      </w:r>
      <w:r>
        <w:t>5</w:t>
      </w:r>
      <w:r w:rsidRPr="00FE760F">
        <w:tab/>
        <w:t xml:space="preserve">UE maximum output power reduction for power class </w:t>
      </w:r>
      <w:r>
        <w:t>5</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2146" w:name="_Toc98864113"/>
      <w:bookmarkStart w:id="2147" w:name="_Toc99733362"/>
      <w:bookmarkStart w:id="2148" w:name="_Toc106577253"/>
      <w:bookmarkStart w:id="2149" w:name="_Toc114537004"/>
      <w:bookmarkStart w:id="2150" w:name="_Toc115257272"/>
      <w:bookmarkStart w:id="2151" w:name="_Toc123086591"/>
      <w:bookmarkStart w:id="2152" w:name="_Toc124295915"/>
      <w:bookmarkStart w:id="2153" w:name="_Toc124296385"/>
      <w:bookmarkStart w:id="2154" w:name="_Toc130572201"/>
      <w:bookmarkStart w:id="2155" w:name="_Toc131708200"/>
      <w:bookmarkStart w:id="2156" w:name="_Toc137458007"/>
      <w:bookmarkStart w:id="2157" w:name="_Toc138887494"/>
      <w:bookmarkStart w:id="2158" w:name="_Toc138969578"/>
      <w:bookmarkStart w:id="2159" w:name="_Toc145916639"/>
      <w:r w:rsidRPr="00FE760F">
        <w:t>6.2.2.</w:t>
      </w:r>
      <w:r>
        <w:t>6</w:t>
      </w:r>
      <w:r w:rsidRPr="00FE760F">
        <w:tab/>
        <w:t xml:space="preserve">UE maximum output power reduction for power class </w:t>
      </w:r>
      <w:r>
        <w:t>6</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2160" w:name="_Toc106577254"/>
      <w:bookmarkStart w:id="2161" w:name="_Toc114537005"/>
      <w:bookmarkStart w:id="2162" w:name="_Toc115257273"/>
      <w:bookmarkStart w:id="2163" w:name="_Toc123086592"/>
      <w:bookmarkStart w:id="2164" w:name="_Toc124295916"/>
      <w:bookmarkStart w:id="2165" w:name="_Toc124296386"/>
      <w:bookmarkStart w:id="2166" w:name="_Toc130572202"/>
      <w:bookmarkStart w:id="2167" w:name="_Toc131708201"/>
      <w:bookmarkStart w:id="2168" w:name="_Toc137458008"/>
      <w:bookmarkStart w:id="2169" w:name="_Toc138887495"/>
      <w:bookmarkStart w:id="2170" w:name="_Toc138969579"/>
      <w:bookmarkStart w:id="2171" w:name="_Toc145916640"/>
      <w:r>
        <w:t>6.2.2.7</w:t>
      </w:r>
      <w:r>
        <w:tab/>
        <w:t>UE maximum output power reduction for power class 7</w:t>
      </w:r>
      <w:bookmarkEnd w:id="2160"/>
      <w:bookmarkEnd w:id="2161"/>
      <w:bookmarkEnd w:id="2162"/>
      <w:bookmarkEnd w:id="2163"/>
      <w:bookmarkEnd w:id="2164"/>
      <w:bookmarkEnd w:id="2165"/>
      <w:bookmarkEnd w:id="2166"/>
      <w:bookmarkEnd w:id="2167"/>
      <w:bookmarkEnd w:id="2168"/>
      <w:bookmarkEnd w:id="2169"/>
      <w:bookmarkEnd w:id="2170"/>
      <w:bookmarkEnd w:id="2171"/>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2172" w:name="_Toc21340769"/>
      <w:bookmarkStart w:id="2173" w:name="_Toc29805216"/>
      <w:bookmarkStart w:id="2174" w:name="_Toc36456425"/>
      <w:bookmarkStart w:id="2175" w:name="_Toc36469523"/>
      <w:bookmarkStart w:id="2176" w:name="_Toc37253932"/>
      <w:bookmarkStart w:id="2177" w:name="_Toc37322789"/>
      <w:bookmarkStart w:id="2178" w:name="_Toc37324195"/>
      <w:bookmarkStart w:id="2179" w:name="_Toc45889718"/>
      <w:bookmarkStart w:id="2180" w:name="_Toc52196373"/>
      <w:bookmarkStart w:id="2181" w:name="_Toc52197353"/>
      <w:bookmarkStart w:id="2182" w:name="_Toc53173076"/>
      <w:bookmarkStart w:id="2183" w:name="_Toc53173445"/>
      <w:bookmarkStart w:id="2184" w:name="_Toc61119435"/>
      <w:bookmarkStart w:id="2185" w:name="_Toc61119817"/>
      <w:bookmarkStart w:id="2186" w:name="_Toc67925865"/>
      <w:bookmarkStart w:id="2187" w:name="_Toc75273503"/>
      <w:bookmarkStart w:id="2188" w:name="_Toc76510403"/>
      <w:bookmarkStart w:id="2189" w:name="_Toc83129556"/>
      <w:bookmarkStart w:id="2190" w:name="_Toc90591089"/>
      <w:bookmarkStart w:id="2191" w:name="_Toc98864114"/>
      <w:bookmarkStart w:id="2192" w:name="_Toc99733363"/>
      <w:bookmarkStart w:id="2193" w:name="_Toc106577255"/>
      <w:bookmarkStart w:id="2194" w:name="_Toc114537006"/>
      <w:bookmarkStart w:id="2195" w:name="_Toc115257274"/>
      <w:bookmarkStart w:id="2196" w:name="_Toc123086593"/>
      <w:bookmarkStart w:id="2197" w:name="_Toc124295917"/>
      <w:bookmarkStart w:id="2198" w:name="_Toc124296387"/>
      <w:bookmarkStart w:id="2199" w:name="_Toc130572203"/>
      <w:bookmarkStart w:id="2200" w:name="_Toc131708202"/>
      <w:bookmarkStart w:id="2201" w:name="_Toc137458009"/>
      <w:bookmarkStart w:id="2202" w:name="_Toc138887496"/>
      <w:bookmarkStart w:id="2203" w:name="_Toc138969580"/>
      <w:bookmarkStart w:id="2204" w:name="_Toc145916641"/>
      <w:r w:rsidRPr="00C04A08">
        <w:t>6.2.3</w:t>
      </w:r>
      <w:r w:rsidRPr="00C04A08">
        <w:tab/>
        <w:t>UE maximum output power with additional requirements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7F714232" w14:textId="77777777" w:rsidR="00842EF7" w:rsidRPr="00C04A08" w:rsidRDefault="00842EF7" w:rsidP="00842EF7">
      <w:pPr>
        <w:pStyle w:val="Heading4"/>
      </w:pPr>
      <w:bookmarkStart w:id="2205" w:name="_Toc21340770"/>
      <w:bookmarkStart w:id="2206" w:name="_Toc29805217"/>
      <w:bookmarkStart w:id="2207" w:name="_Toc36456426"/>
      <w:bookmarkStart w:id="2208" w:name="_Toc36469524"/>
      <w:bookmarkStart w:id="2209" w:name="_Toc37253933"/>
      <w:bookmarkStart w:id="2210" w:name="_Toc37322790"/>
      <w:bookmarkStart w:id="2211" w:name="_Toc37324196"/>
      <w:bookmarkStart w:id="2212" w:name="_Toc45889719"/>
      <w:bookmarkStart w:id="2213" w:name="_Toc52196374"/>
      <w:bookmarkStart w:id="2214" w:name="_Toc52197354"/>
      <w:bookmarkStart w:id="2215" w:name="_Toc53173077"/>
      <w:bookmarkStart w:id="2216" w:name="_Toc53173446"/>
      <w:bookmarkStart w:id="2217" w:name="_Toc61119436"/>
      <w:bookmarkStart w:id="2218" w:name="_Toc61119818"/>
      <w:bookmarkStart w:id="2219" w:name="_Toc67925866"/>
      <w:bookmarkStart w:id="2220" w:name="_Toc75273504"/>
      <w:bookmarkStart w:id="2221" w:name="_Toc76510404"/>
      <w:bookmarkStart w:id="2222" w:name="_Toc83129557"/>
      <w:bookmarkStart w:id="2223" w:name="_Toc90591090"/>
      <w:bookmarkStart w:id="2224" w:name="_Toc98864115"/>
      <w:bookmarkStart w:id="2225" w:name="_Toc99733364"/>
      <w:bookmarkStart w:id="2226" w:name="_Toc106577256"/>
      <w:bookmarkStart w:id="2227" w:name="_Toc114537007"/>
      <w:bookmarkStart w:id="2228" w:name="_Toc115257275"/>
      <w:bookmarkStart w:id="2229" w:name="_Toc123086594"/>
      <w:bookmarkStart w:id="2230" w:name="_Toc124295918"/>
      <w:bookmarkStart w:id="2231" w:name="_Toc124296388"/>
      <w:bookmarkStart w:id="2232" w:name="_Toc130572204"/>
      <w:bookmarkStart w:id="2233" w:name="_Toc131708203"/>
      <w:bookmarkStart w:id="2234" w:name="_Toc137458010"/>
      <w:bookmarkStart w:id="2235" w:name="_Toc138887497"/>
      <w:bookmarkStart w:id="2236" w:name="_Toc138969581"/>
      <w:bookmarkStart w:id="2237" w:name="_Toc145916642"/>
      <w:r w:rsidRPr="00C04A08">
        <w:t>6.2.3.1</w:t>
      </w:r>
      <w:r w:rsidRPr="00C04A08">
        <w:tab/>
        <w:t>General</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F0E0F8C" w14:textId="5FCC141C" w:rsidR="00952A85" w:rsidRPr="00C04A08" w:rsidRDefault="00952A85" w:rsidP="00952A85">
      <w:pPr>
        <w:rPr>
          <w:i/>
          <w:lang w:eastAsia="zh-CN"/>
        </w:rPr>
      </w:pPr>
      <w:bookmarkStart w:id="2238"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lastRenderedPageBreak/>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238"/>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239" w:name="_Toc21340771"/>
      <w:bookmarkStart w:id="2240" w:name="_Toc29805218"/>
      <w:bookmarkStart w:id="2241" w:name="_Toc36456427"/>
      <w:bookmarkStart w:id="2242" w:name="_Toc36469525"/>
      <w:bookmarkStart w:id="2243" w:name="_Toc37253934"/>
      <w:bookmarkStart w:id="2244" w:name="_Toc37322791"/>
      <w:bookmarkStart w:id="2245" w:name="_Toc37324197"/>
      <w:bookmarkStart w:id="2246" w:name="_Toc45889720"/>
      <w:bookmarkStart w:id="2247" w:name="_Toc52196375"/>
      <w:bookmarkStart w:id="2248" w:name="_Toc52197355"/>
      <w:bookmarkStart w:id="2249" w:name="_Toc53173078"/>
      <w:bookmarkStart w:id="2250" w:name="_Toc53173447"/>
      <w:bookmarkStart w:id="2251" w:name="_Toc61119437"/>
      <w:bookmarkStart w:id="2252" w:name="_Toc61119819"/>
      <w:bookmarkStart w:id="2253" w:name="_Toc67925867"/>
      <w:bookmarkStart w:id="2254" w:name="_Toc75273505"/>
      <w:bookmarkStart w:id="2255" w:name="_Toc76510405"/>
      <w:bookmarkStart w:id="2256" w:name="_Toc83129558"/>
      <w:bookmarkStart w:id="2257" w:name="_Toc90591091"/>
      <w:bookmarkStart w:id="2258" w:name="_Toc98864116"/>
      <w:bookmarkStart w:id="2259" w:name="_Toc99733365"/>
      <w:bookmarkStart w:id="2260" w:name="_Toc106577257"/>
      <w:bookmarkStart w:id="2261" w:name="_Toc114537008"/>
      <w:bookmarkStart w:id="2262" w:name="_Toc115257276"/>
      <w:bookmarkStart w:id="2263" w:name="_Toc123086595"/>
      <w:bookmarkStart w:id="2264" w:name="_Toc124295919"/>
      <w:bookmarkStart w:id="2265" w:name="_Toc124296389"/>
      <w:bookmarkStart w:id="2266" w:name="_Toc130572205"/>
      <w:bookmarkStart w:id="2267" w:name="_Toc131708204"/>
      <w:bookmarkStart w:id="2268" w:name="_Toc137458011"/>
      <w:bookmarkStart w:id="2269" w:name="_Toc138887498"/>
      <w:bookmarkStart w:id="2270" w:name="_Toc138969582"/>
      <w:bookmarkStart w:id="2271" w:name="_Toc145916643"/>
      <w:r w:rsidRPr="00C04A08">
        <w:lastRenderedPageBreak/>
        <w:t>6.2.3.2</w:t>
      </w:r>
      <w:r w:rsidRPr="00C04A08">
        <w:tab/>
      </w:r>
      <w:bookmarkEnd w:id="2239"/>
      <w:bookmarkEnd w:id="2240"/>
      <w:bookmarkEnd w:id="2241"/>
      <w:bookmarkEnd w:id="2242"/>
      <w:bookmarkEnd w:id="2243"/>
      <w:bookmarkEnd w:id="2244"/>
      <w:bookmarkEnd w:id="2245"/>
      <w:bookmarkEnd w:id="2246"/>
      <w:bookmarkEnd w:id="2247"/>
      <w:bookmarkEnd w:id="2248"/>
      <w:bookmarkEnd w:id="2249"/>
      <w:bookmarkEnd w:id="2250"/>
      <w:r>
        <w:t>Void</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05A87BA9" w14:textId="77777777" w:rsidR="00C71299" w:rsidRPr="00C04A08" w:rsidRDefault="00C71299" w:rsidP="00C71299">
      <w:pPr>
        <w:pStyle w:val="Heading5"/>
        <w:rPr>
          <w:noProof/>
          <w:snapToGrid w:val="0"/>
          <w:lang w:eastAsia="zh-CN"/>
        </w:rPr>
      </w:pPr>
      <w:bookmarkStart w:id="2272" w:name="_Toc21340772"/>
      <w:bookmarkStart w:id="2273" w:name="_Toc29805219"/>
      <w:bookmarkStart w:id="2274" w:name="_Toc36456428"/>
      <w:bookmarkStart w:id="2275" w:name="_Toc36469526"/>
      <w:bookmarkStart w:id="2276" w:name="_Toc37253935"/>
      <w:bookmarkStart w:id="2277" w:name="_Toc37322792"/>
      <w:bookmarkStart w:id="2278" w:name="_Toc37324198"/>
      <w:bookmarkStart w:id="2279" w:name="_Toc45889721"/>
      <w:bookmarkStart w:id="2280" w:name="_Toc52196376"/>
      <w:bookmarkStart w:id="2281" w:name="_Toc52197356"/>
      <w:bookmarkStart w:id="2282" w:name="_Toc53173079"/>
      <w:bookmarkStart w:id="2283" w:name="_Toc53173448"/>
      <w:bookmarkStart w:id="2284" w:name="_Toc61119438"/>
      <w:bookmarkStart w:id="2285" w:name="_Toc61119820"/>
      <w:bookmarkStart w:id="2286" w:name="_Toc67925868"/>
      <w:bookmarkStart w:id="2287" w:name="_Toc75273506"/>
      <w:bookmarkStart w:id="2288" w:name="_Toc76510406"/>
      <w:bookmarkStart w:id="2289" w:name="_Toc83129559"/>
      <w:bookmarkStart w:id="2290" w:name="_Toc90591092"/>
      <w:bookmarkStart w:id="2291" w:name="_Toc98864117"/>
      <w:bookmarkStart w:id="2292" w:name="_Toc99733366"/>
      <w:bookmarkStart w:id="2293" w:name="_Toc106577258"/>
      <w:bookmarkStart w:id="2294" w:name="_Toc114537009"/>
      <w:bookmarkStart w:id="2295" w:name="_Toc115257277"/>
      <w:bookmarkStart w:id="2296" w:name="_Toc123086596"/>
      <w:bookmarkStart w:id="2297" w:name="_Toc124295920"/>
      <w:bookmarkStart w:id="2298" w:name="_Toc124296390"/>
      <w:bookmarkStart w:id="2299" w:name="_Toc130572206"/>
      <w:bookmarkStart w:id="2300" w:name="_Toc131708205"/>
      <w:bookmarkStart w:id="2301" w:name="_Toc137458012"/>
      <w:bookmarkStart w:id="2302" w:name="_Toc138887499"/>
      <w:bookmarkStart w:id="2303" w:name="_Toc138969583"/>
      <w:bookmarkStart w:id="2304" w:name="_Toc145916644"/>
      <w:r w:rsidRPr="00C04A08">
        <w:rPr>
          <w:noProof/>
          <w:snapToGrid w:val="0"/>
          <w:lang w:eastAsia="zh-CN"/>
        </w:rPr>
        <w:t>6.2.3.2.1</w:t>
      </w:r>
      <w:r w:rsidRPr="00C04A08">
        <w:rPr>
          <w:noProof/>
          <w:snapToGrid w:val="0"/>
          <w:lang w:eastAsia="zh-CN"/>
        </w:rPr>
        <w:tab/>
      </w:r>
      <w:bookmarkEnd w:id="2272"/>
      <w:bookmarkEnd w:id="2273"/>
      <w:bookmarkEnd w:id="2274"/>
      <w:bookmarkEnd w:id="2275"/>
      <w:bookmarkEnd w:id="2276"/>
      <w:bookmarkEnd w:id="2277"/>
      <w:bookmarkEnd w:id="2278"/>
      <w:bookmarkEnd w:id="2279"/>
      <w:bookmarkEnd w:id="2280"/>
      <w:bookmarkEnd w:id="2281"/>
      <w:bookmarkEnd w:id="2282"/>
      <w:bookmarkEnd w:id="2283"/>
      <w:r>
        <w:rPr>
          <w:noProof/>
          <w:snapToGrid w:val="0"/>
          <w:lang w:eastAsia="zh-CN"/>
        </w:rPr>
        <w:t>Void</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305" w:name="_Toc21340773"/>
      <w:bookmarkStart w:id="2306" w:name="_Toc29805220"/>
      <w:bookmarkStart w:id="2307" w:name="_Toc36456429"/>
      <w:bookmarkStart w:id="2308" w:name="_Toc36469527"/>
      <w:bookmarkStart w:id="2309" w:name="_Toc37253936"/>
      <w:bookmarkStart w:id="2310" w:name="_Toc37322793"/>
      <w:bookmarkStart w:id="2311" w:name="_Toc37324199"/>
      <w:bookmarkStart w:id="2312" w:name="_Toc45889722"/>
      <w:bookmarkStart w:id="2313" w:name="_Toc52196377"/>
      <w:bookmarkStart w:id="2314" w:name="_Toc52197357"/>
      <w:bookmarkStart w:id="2315" w:name="_Toc53173080"/>
      <w:bookmarkStart w:id="2316" w:name="_Toc53173449"/>
      <w:bookmarkStart w:id="2317" w:name="_Toc61119439"/>
      <w:bookmarkStart w:id="2318" w:name="_Toc61119821"/>
      <w:bookmarkStart w:id="2319" w:name="_Toc67925869"/>
      <w:bookmarkStart w:id="2320" w:name="_Toc75273507"/>
      <w:bookmarkStart w:id="2321" w:name="_Toc76510407"/>
      <w:bookmarkStart w:id="2322" w:name="_Toc83129560"/>
      <w:bookmarkStart w:id="2323" w:name="_Toc90591093"/>
      <w:bookmarkStart w:id="2324" w:name="_Toc98864118"/>
      <w:bookmarkStart w:id="2325" w:name="_Toc99733367"/>
      <w:bookmarkStart w:id="2326" w:name="_Toc106577259"/>
      <w:bookmarkStart w:id="2327" w:name="_Toc114537010"/>
      <w:bookmarkStart w:id="2328" w:name="_Toc115257278"/>
      <w:bookmarkStart w:id="2329" w:name="_Toc123086597"/>
      <w:bookmarkStart w:id="2330" w:name="_Toc124295921"/>
      <w:bookmarkStart w:id="2331" w:name="_Toc124296391"/>
      <w:bookmarkStart w:id="2332" w:name="_Toc130572207"/>
      <w:bookmarkStart w:id="2333" w:name="_Toc131708206"/>
      <w:bookmarkStart w:id="2334" w:name="_Toc137458013"/>
      <w:bookmarkStart w:id="2335" w:name="_Toc138887500"/>
      <w:bookmarkStart w:id="2336" w:name="_Toc138969584"/>
      <w:bookmarkStart w:id="2337" w:name="_Toc145916645"/>
      <w:r w:rsidRPr="00C04A08">
        <w:rPr>
          <w:noProof/>
          <w:snapToGrid w:val="0"/>
          <w:lang w:eastAsia="zh-CN"/>
        </w:rPr>
        <w:t>6.2.3.2.2</w:t>
      </w:r>
      <w:r w:rsidRPr="00C04A08">
        <w:rPr>
          <w:noProof/>
          <w:snapToGrid w:val="0"/>
          <w:lang w:eastAsia="zh-CN"/>
        </w:rPr>
        <w:tab/>
      </w:r>
      <w:bookmarkEnd w:id="2305"/>
      <w:bookmarkEnd w:id="2306"/>
      <w:bookmarkEnd w:id="2307"/>
      <w:bookmarkEnd w:id="2308"/>
      <w:bookmarkEnd w:id="2309"/>
      <w:bookmarkEnd w:id="2310"/>
      <w:bookmarkEnd w:id="2311"/>
      <w:bookmarkEnd w:id="2312"/>
      <w:bookmarkEnd w:id="2313"/>
      <w:bookmarkEnd w:id="2314"/>
      <w:bookmarkEnd w:id="2315"/>
      <w:bookmarkEnd w:id="2316"/>
      <w:r>
        <w:rPr>
          <w:noProof/>
          <w:snapToGrid w:val="0"/>
          <w:lang w:eastAsia="zh-CN"/>
        </w:rPr>
        <w:t>Void</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338" w:name="_Toc21340774"/>
      <w:bookmarkStart w:id="2339" w:name="_Toc29805221"/>
      <w:bookmarkStart w:id="2340" w:name="_Toc36456430"/>
      <w:bookmarkStart w:id="2341" w:name="_Toc36469528"/>
      <w:bookmarkStart w:id="2342" w:name="_Toc37253937"/>
      <w:bookmarkStart w:id="2343" w:name="_Toc37322794"/>
      <w:bookmarkStart w:id="2344" w:name="_Toc37324200"/>
      <w:bookmarkStart w:id="2345" w:name="_Toc45889723"/>
      <w:bookmarkStart w:id="2346" w:name="_Toc52196378"/>
      <w:bookmarkStart w:id="2347" w:name="_Toc52197358"/>
      <w:bookmarkStart w:id="2348" w:name="_Toc53173081"/>
      <w:bookmarkStart w:id="2349" w:name="_Toc53173450"/>
      <w:bookmarkStart w:id="2350" w:name="_Toc61119440"/>
      <w:bookmarkStart w:id="2351" w:name="_Toc61119822"/>
      <w:bookmarkStart w:id="2352" w:name="_Toc67925870"/>
      <w:bookmarkStart w:id="2353" w:name="_Toc75273508"/>
      <w:bookmarkStart w:id="2354" w:name="_Toc76510408"/>
      <w:bookmarkStart w:id="2355" w:name="_Toc83129561"/>
      <w:bookmarkStart w:id="2356" w:name="_Toc90591094"/>
      <w:bookmarkStart w:id="2357" w:name="_Toc98864119"/>
      <w:bookmarkStart w:id="2358" w:name="_Toc99733368"/>
      <w:bookmarkStart w:id="2359" w:name="_Toc106577260"/>
      <w:bookmarkStart w:id="2360" w:name="_Toc114537011"/>
      <w:bookmarkStart w:id="2361" w:name="_Toc115257279"/>
      <w:bookmarkStart w:id="2362" w:name="_Toc123086598"/>
      <w:bookmarkStart w:id="2363" w:name="_Toc124295922"/>
      <w:bookmarkStart w:id="2364" w:name="_Toc124296392"/>
      <w:bookmarkStart w:id="2365" w:name="_Toc130572208"/>
      <w:bookmarkStart w:id="2366" w:name="_Toc131708207"/>
      <w:bookmarkStart w:id="2367" w:name="_Toc137458014"/>
      <w:bookmarkStart w:id="2368" w:name="_Toc138887501"/>
      <w:bookmarkStart w:id="2369" w:name="_Toc138969585"/>
      <w:bookmarkStart w:id="2370" w:name="_Toc145916646"/>
      <w:r w:rsidRPr="00C04A08">
        <w:rPr>
          <w:noProof/>
          <w:snapToGrid w:val="0"/>
          <w:lang w:eastAsia="zh-CN"/>
        </w:rPr>
        <w:t>6.2.3.2.3</w:t>
      </w:r>
      <w:r w:rsidRPr="00C04A08">
        <w:rPr>
          <w:noProof/>
          <w:snapToGrid w:val="0"/>
          <w:lang w:eastAsia="zh-CN"/>
        </w:rPr>
        <w:tab/>
      </w:r>
      <w:bookmarkEnd w:id="2338"/>
      <w:bookmarkEnd w:id="2339"/>
      <w:bookmarkEnd w:id="2340"/>
      <w:bookmarkEnd w:id="2341"/>
      <w:bookmarkEnd w:id="2342"/>
      <w:bookmarkEnd w:id="2343"/>
      <w:bookmarkEnd w:id="2344"/>
      <w:bookmarkEnd w:id="2345"/>
      <w:bookmarkEnd w:id="2346"/>
      <w:bookmarkEnd w:id="2347"/>
      <w:bookmarkEnd w:id="2348"/>
      <w:bookmarkEnd w:id="2349"/>
      <w:r>
        <w:rPr>
          <w:noProof/>
          <w:snapToGrid w:val="0"/>
          <w:lang w:eastAsia="zh-CN"/>
        </w:rPr>
        <w:t>Void</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2F9F3493" w14:textId="77777777" w:rsidR="00387A45" w:rsidRPr="00C04A08" w:rsidRDefault="00387A45" w:rsidP="00D913B1">
      <w:pPr>
        <w:pStyle w:val="TH"/>
      </w:pPr>
      <w:bookmarkStart w:id="2371" w:name="_Toc21340775"/>
      <w:bookmarkStart w:id="2372" w:name="_Toc29805222"/>
      <w:bookmarkStart w:id="2373" w:name="_Toc36456431"/>
      <w:bookmarkStart w:id="2374" w:name="_Toc36469529"/>
      <w:bookmarkStart w:id="2375" w:name="_Toc37253938"/>
      <w:bookmarkStart w:id="2376" w:name="_Toc37322795"/>
      <w:bookmarkStart w:id="2377" w:name="_Toc37324201"/>
      <w:bookmarkStart w:id="2378" w:name="_Toc45889724"/>
      <w:bookmarkStart w:id="2379" w:name="_Toc52196379"/>
      <w:bookmarkStart w:id="2380" w:name="_Toc52197359"/>
      <w:bookmarkStart w:id="2381" w:name="_Toc53173082"/>
      <w:bookmarkStart w:id="2382" w:name="_Toc53173451"/>
      <w:bookmarkStart w:id="2383" w:name="_Toc61119441"/>
      <w:bookmarkStart w:id="2384" w:name="_Toc61119823"/>
      <w:bookmarkStart w:id="2385" w:name="_Toc67925871"/>
      <w:bookmarkStart w:id="2386" w:name="_Toc75273509"/>
      <w:bookmarkStart w:id="2387" w:name="_Toc76510409"/>
      <w:bookmarkStart w:id="2388" w:name="_Toc83129562"/>
      <w:bookmarkStart w:id="2389" w:name="_Toc90591095"/>
      <w:bookmarkStart w:id="2390" w:name="_Toc21340776"/>
      <w:bookmarkStart w:id="2391" w:name="_Toc29805223"/>
      <w:bookmarkStart w:id="2392" w:name="_Toc36456432"/>
      <w:bookmarkStart w:id="2393" w:name="_Toc36469530"/>
      <w:bookmarkStart w:id="2394" w:name="_Toc37253939"/>
      <w:bookmarkStart w:id="2395" w:name="_Toc37322796"/>
      <w:bookmarkStart w:id="2396" w:name="_Toc37324202"/>
      <w:bookmarkStart w:id="2397" w:name="_Toc45889725"/>
      <w:bookmarkStart w:id="2398" w:name="_Toc52196380"/>
      <w:bookmarkStart w:id="2399" w:name="_Toc52197360"/>
      <w:bookmarkStart w:id="2400" w:name="_Toc53173083"/>
      <w:bookmarkStart w:id="2401"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2402" w:name="_Toc98864120"/>
      <w:bookmarkStart w:id="2403" w:name="_Toc99733369"/>
      <w:bookmarkStart w:id="2404" w:name="_Toc106577261"/>
      <w:bookmarkStart w:id="2405" w:name="_Toc114537012"/>
      <w:bookmarkStart w:id="2406" w:name="_Toc115257280"/>
      <w:bookmarkStart w:id="2407" w:name="_Toc123086599"/>
      <w:bookmarkStart w:id="2408" w:name="_Toc124295923"/>
      <w:bookmarkStart w:id="2409" w:name="_Toc124296393"/>
      <w:bookmarkStart w:id="2410" w:name="_Toc130572209"/>
      <w:bookmarkStart w:id="2411" w:name="_Toc131708208"/>
      <w:bookmarkStart w:id="2412" w:name="_Toc137458015"/>
      <w:bookmarkStart w:id="2413" w:name="_Toc138887502"/>
      <w:bookmarkStart w:id="2414" w:name="_Toc138969586"/>
      <w:bookmarkStart w:id="2415" w:name="_Toc145916647"/>
      <w:r w:rsidRPr="00C04A08">
        <w:t>6.2.3.2.4</w:t>
      </w:r>
      <w:r w:rsidRPr="00C04A08">
        <w:tab/>
      </w:r>
      <w:r w:rsidRPr="0019697A">
        <w:t>Void</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360B497C" w14:textId="5ED0EABD" w:rsidR="000F2FDA" w:rsidRPr="00FE760F" w:rsidRDefault="000F2FDA" w:rsidP="00E32434">
      <w:pPr>
        <w:pStyle w:val="Heading5"/>
      </w:pPr>
      <w:bookmarkStart w:id="2416" w:name="_Toc67925872"/>
      <w:bookmarkStart w:id="2417" w:name="_Toc75273510"/>
      <w:bookmarkStart w:id="2418" w:name="_Toc76510410"/>
      <w:bookmarkStart w:id="2419" w:name="_Toc83129563"/>
      <w:bookmarkStart w:id="2420" w:name="_Toc90591096"/>
      <w:bookmarkStart w:id="2421" w:name="_Toc98864121"/>
      <w:bookmarkStart w:id="2422" w:name="_Toc99733370"/>
      <w:bookmarkStart w:id="2423" w:name="_Toc106577262"/>
      <w:bookmarkStart w:id="2424" w:name="_Toc114537013"/>
      <w:bookmarkStart w:id="2425" w:name="_Toc115257281"/>
      <w:bookmarkStart w:id="2426" w:name="_Toc123086600"/>
      <w:bookmarkStart w:id="2427" w:name="_Toc124295924"/>
      <w:bookmarkStart w:id="2428" w:name="_Toc124296394"/>
      <w:bookmarkStart w:id="2429" w:name="_Toc130572210"/>
      <w:bookmarkStart w:id="2430" w:name="_Toc131708209"/>
      <w:bookmarkStart w:id="2431" w:name="_Toc137458016"/>
      <w:bookmarkStart w:id="2432" w:name="_Toc138887503"/>
      <w:bookmarkStart w:id="2433" w:name="_Toc138969587"/>
      <w:bookmarkStart w:id="2434" w:name="_Toc145916648"/>
      <w:bookmarkStart w:id="2435" w:name="_Toc61119442"/>
      <w:bookmarkStart w:id="2436" w:name="_Toc61119824"/>
      <w:bookmarkStart w:id="2437" w:name="_Toc67925873"/>
      <w:bookmarkStart w:id="2438" w:name="_Toc75273511"/>
      <w:bookmarkStart w:id="2439" w:name="_Toc76510411"/>
      <w:r w:rsidRPr="00E32434">
        <w:rPr>
          <w:szCs w:val="22"/>
        </w:rPr>
        <w:t>6.2.3.2.5</w:t>
      </w:r>
      <w:r w:rsidRPr="00E32434">
        <w:rPr>
          <w:szCs w:val="22"/>
        </w:rPr>
        <w:tab/>
      </w:r>
      <w:bookmarkEnd w:id="2416"/>
      <w:bookmarkEnd w:id="2417"/>
      <w:bookmarkEnd w:id="2418"/>
      <w:r w:rsidRPr="00E32434">
        <w:rPr>
          <w:szCs w:val="22"/>
        </w:rPr>
        <w:t>Void</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206361A7" w14:textId="77777777" w:rsidR="00842EF7" w:rsidRPr="00C04A08" w:rsidRDefault="00842EF7" w:rsidP="00C71299">
      <w:pPr>
        <w:pStyle w:val="Heading4"/>
      </w:pPr>
      <w:bookmarkStart w:id="2440" w:name="_Toc83129564"/>
      <w:bookmarkStart w:id="2441" w:name="_Toc90591097"/>
      <w:bookmarkStart w:id="2442" w:name="_Toc98864122"/>
      <w:bookmarkStart w:id="2443" w:name="_Toc99733371"/>
      <w:bookmarkStart w:id="2444" w:name="_Toc106577263"/>
      <w:bookmarkStart w:id="2445" w:name="_Toc114537014"/>
      <w:bookmarkStart w:id="2446" w:name="_Toc115257282"/>
      <w:bookmarkStart w:id="2447" w:name="_Toc123086601"/>
      <w:bookmarkStart w:id="2448" w:name="_Toc124295925"/>
      <w:bookmarkStart w:id="2449" w:name="_Toc124296395"/>
      <w:bookmarkStart w:id="2450" w:name="_Toc130572211"/>
      <w:bookmarkStart w:id="2451" w:name="_Toc131708210"/>
      <w:bookmarkStart w:id="2452" w:name="_Toc137458017"/>
      <w:bookmarkStart w:id="2453" w:name="_Toc138887504"/>
      <w:bookmarkStart w:id="2454" w:name="_Toc138969588"/>
      <w:bookmarkStart w:id="2455" w:name="_Toc145916649"/>
      <w:r w:rsidRPr="00C04A08">
        <w:t>6.2.3.3</w:t>
      </w:r>
      <w:r w:rsidRPr="00C04A08">
        <w:tab/>
        <w:t>A-MPR for NS_202</w:t>
      </w:r>
      <w:bookmarkEnd w:id="2390"/>
      <w:bookmarkEnd w:id="2391"/>
      <w:bookmarkEnd w:id="2392"/>
      <w:bookmarkEnd w:id="2393"/>
      <w:bookmarkEnd w:id="2394"/>
      <w:bookmarkEnd w:id="2395"/>
      <w:bookmarkEnd w:id="2396"/>
      <w:bookmarkEnd w:id="2397"/>
      <w:bookmarkEnd w:id="2398"/>
      <w:bookmarkEnd w:id="2399"/>
      <w:bookmarkEnd w:id="2400"/>
      <w:bookmarkEnd w:id="2401"/>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1FA614AB" w14:textId="77777777" w:rsidR="00842EF7" w:rsidRPr="00C04A08" w:rsidRDefault="00842EF7" w:rsidP="0013282A">
      <w:pPr>
        <w:pStyle w:val="Heading5"/>
      </w:pPr>
      <w:bookmarkStart w:id="2456" w:name="_Toc21340777"/>
      <w:bookmarkStart w:id="2457" w:name="_Toc29805224"/>
      <w:bookmarkStart w:id="2458" w:name="_Toc36456433"/>
      <w:bookmarkStart w:id="2459" w:name="_Toc36469531"/>
      <w:bookmarkStart w:id="2460" w:name="_Toc37253940"/>
      <w:bookmarkStart w:id="2461" w:name="_Toc37322797"/>
      <w:bookmarkStart w:id="2462" w:name="_Toc37324203"/>
      <w:bookmarkStart w:id="2463" w:name="_Toc45889726"/>
      <w:bookmarkStart w:id="2464" w:name="_Toc52196381"/>
      <w:bookmarkStart w:id="2465" w:name="_Toc52197361"/>
      <w:bookmarkStart w:id="2466" w:name="_Toc53173084"/>
      <w:bookmarkStart w:id="2467" w:name="_Toc53173453"/>
      <w:bookmarkStart w:id="2468" w:name="_Toc61119443"/>
      <w:bookmarkStart w:id="2469" w:name="_Toc61119825"/>
      <w:bookmarkStart w:id="2470" w:name="_Toc67925874"/>
      <w:bookmarkStart w:id="2471" w:name="_Toc75273512"/>
      <w:bookmarkStart w:id="2472" w:name="_Toc76510412"/>
      <w:bookmarkStart w:id="2473" w:name="_Toc83129565"/>
      <w:bookmarkStart w:id="2474" w:name="_Toc90591098"/>
      <w:bookmarkStart w:id="2475" w:name="_Toc98864123"/>
      <w:bookmarkStart w:id="2476" w:name="_Toc99733372"/>
      <w:bookmarkStart w:id="2477" w:name="_Toc106577264"/>
      <w:bookmarkStart w:id="2478" w:name="_Toc114537015"/>
      <w:bookmarkStart w:id="2479" w:name="_Toc115257283"/>
      <w:bookmarkStart w:id="2480" w:name="_Toc123086602"/>
      <w:bookmarkStart w:id="2481" w:name="_Toc124295926"/>
      <w:bookmarkStart w:id="2482" w:name="_Toc124296396"/>
      <w:bookmarkStart w:id="2483" w:name="_Toc130572212"/>
      <w:bookmarkStart w:id="2484" w:name="_Toc131708211"/>
      <w:bookmarkStart w:id="2485" w:name="_Toc137458018"/>
      <w:bookmarkStart w:id="2486" w:name="_Toc138887505"/>
      <w:bookmarkStart w:id="2487" w:name="_Toc138969589"/>
      <w:bookmarkStart w:id="2488" w:name="_Toc145916650"/>
      <w:r w:rsidRPr="00C04A08">
        <w:t>6.2.3.3.1</w:t>
      </w:r>
      <w:r w:rsidRPr="00C04A08">
        <w:tab/>
        <w:t>A-MPR for NS_202 for power class 1</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489" w:name="_Toc21340778"/>
      <w:bookmarkStart w:id="2490" w:name="_Toc29805225"/>
      <w:bookmarkStart w:id="2491" w:name="_Toc36456434"/>
      <w:bookmarkStart w:id="2492" w:name="_Toc36469532"/>
      <w:bookmarkStart w:id="2493" w:name="_Toc37253941"/>
      <w:bookmarkStart w:id="2494" w:name="_Toc37322798"/>
      <w:bookmarkStart w:id="2495" w:name="_Toc37324204"/>
      <w:bookmarkStart w:id="2496" w:name="_Toc45889727"/>
      <w:bookmarkStart w:id="2497" w:name="_Toc52196382"/>
      <w:bookmarkStart w:id="2498" w:name="_Toc52197362"/>
      <w:bookmarkStart w:id="2499" w:name="_Toc53173085"/>
      <w:bookmarkStart w:id="2500" w:name="_Toc53173454"/>
      <w:bookmarkStart w:id="2501" w:name="_Toc61119444"/>
      <w:bookmarkStart w:id="2502" w:name="_Toc61119826"/>
      <w:bookmarkStart w:id="2503" w:name="_Toc67925875"/>
      <w:bookmarkStart w:id="2504" w:name="_Toc75273513"/>
      <w:bookmarkStart w:id="2505" w:name="_Toc76510413"/>
      <w:bookmarkStart w:id="2506" w:name="_Toc83129566"/>
      <w:bookmarkStart w:id="2507" w:name="_Toc90591099"/>
      <w:bookmarkStart w:id="2508" w:name="_Toc98864124"/>
      <w:bookmarkStart w:id="2509" w:name="_Toc99733373"/>
      <w:bookmarkStart w:id="2510" w:name="_Toc106577265"/>
      <w:bookmarkStart w:id="2511" w:name="_Toc114537016"/>
      <w:bookmarkStart w:id="2512" w:name="_Toc115257284"/>
      <w:bookmarkStart w:id="2513" w:name="_Toc123086603"/>
      <w:bookmarkStart w:id="2514" w:name="_Toc124295927"/>
      <w:bookmarkStart w:id="2515" w:name="_Toc124296397"/>
      <w:bookmarkStart w:id="2516" w:name="_Toc130572213"/>
      <w:bookmarkStart w:id="2517" w:name="_Toc131708212"/>
      <w:bookmarkStart w:id="2518" w:name="_Toc137458019"/>
      <w:bookmarkStart w:id="2519" w:name="_Toc138887506"/>
      <w:bookmarkStart w:id="2520" w:name="_Toc138969590"/>
      <w:bookmarkStart w:id="2521" w:name="_Toc145916651"/>
      <w:r w:rsidRPr="00C04A08">
        <w:t>6.2.3.3.2</w:t>
      </w:r>
      <w:r w:rsidRPr="00C04A08">
        <w:tab/>
        <w:t>A-MPR for NS_202 for power class 2</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2522" w:name="_Toc21340779"/>
      <w:bookmarkStart w:id="2523" w:name="_Toc29805226"/>
      <w:bookmarkStart w:id="2524" w:name="_Toc36456435"/>
      <w:bookmarkStart w:id="2525" w:name="_Toc36469533"/>
      <w:bookmarkStart w:id="2526" w:name="_Toc37253942"/>
      <w:bookmarkStart w:id="2527" w:name="_Toc37322799"/>
      <w:bookmarkStart w:id="2528" w:name="_Toc37324205"/>
      <w:bookmarkStart w:id="2529" w:name="_Toc45889728"/>
      <w:bookmarkStart w:id="2530" w:name="_Toc52196383"/>
      <w:bookmarkStart w:id="2531" w:name="_Toc52197363"/>
      <w:bookmarkStart w:id="2532" w:name="_Toc53173086"/>
      <w:bookmarkStart w:id="2533" w:name="_Toc53173455"/>
      <w:bookmarkStart w:id="2534" w:name="_Toc61119445"/>
      <w:bookmarkStart w:id="2535" w:name="_Toc61119827"/>
      <w:bookmarkStart w:id="2536" w:name="_Toc67925876"/>
      <w:bookmarkStart w:id="2537" w:name="_Toc75273514"/>
      <w:bookmarkStart w:id="2538" w:name="_Toc76510414"/>
      <w:bookmarkStart w:id="2539" w:name="_Toc83129567"/>
      <w:bookmarkStart w:id="2540" w:name="_Toc90591100"/>
      <w:bookmarkStart w:id="2541" w:name="_Toc98864125"/>
      <w:bookmarkStart w:id="2542" w:name="_Toc99733374"/>
      <w:bookmarkStart w:id="2543" w:name="_Toc106577266"/>
      <w:bookmarkStart w:id="2544" w:name="_Toc114537017"/>
      <w:bookmarkStart w:id="2545" w:name="_Toc115257285"/>
      <w:bookmarkStart w:id="2546" w:name="_Toc123086604"/>
      <w:bookmarkStart w:id="2547" w:name="_Toc124295928"/>
      <w:bookmarkStart w:id="2548" w:name="_Toc124296398"/>
      <w:bookmarkStart w:id="2549" w:name="_Toc130572214"/>
      <w:bookmarkStart w:id="2550" w:name="_Toc131708213"/>
      <w:bookmarkStart w:id="2551" w:name="_Toc137458020"/>
      <w:bookmarkStart w:id="2552" w:name="_Toc138887507"/>
      <w:bookmarkStart w:id="2553" w:name="_Toc138969591"/>
      <w:bookmarkStart w:id="2554" w:name="_Toc145916652"/>
      <w:r w:rsidRPr="00C04A08">
        <w:t>6.2.3.3.3</w:t>
      </w:r>
      <w:r w:rsidRPr="00C04A08">
        <w:tab/>
        <w:t>A-MPR for NS_202 for power class 3</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2555" w:name="_Toc21340780"/>
      <w:bookmarkStart w:id="2556" w:name="_Toc29805227"/>
      <w:bookmarkStart w:id="2557" w:name="_Toc36456436"/>
      <w:bookmarkStart w:id="2558" w:name="_Toc36469534"/>
      <w:bookmarkStart w:id="2559" w:name="_Toc37253943"/>
      <w:bookmarkStart w:id="2560" w:name="_Toc37322800"/>
      <w:bookmarkStart w:id="2561" w:name="_Toc37324206"/>
      <w:bookmarkStart w:id="2562" w:name="_Toc45889729"/>
      <w:bookmarkStart w:id="2563" w:name="_Toc52196384"/>
      <w:bookmarkStart w:id="2564" w:name="_Toc52197364"/>
      <w:bookmarkStart w:id="2565" w:name="_Toc53173087"/>
      <w:bookmarkStart w:id="2566" w:name="_Toc53173456"/>
      <w:bookmarkStart w:id="2567" w:name="_Toc61119446"/>
      <w:bookmarkStart w:id="2568" w:name="_Toc61119828"/>
      <w:bookmarkStart w:id="2569" w:name="_Toc67925877"/>
      <w:bookmarkStart w:id="2570" w:name="_Toc75273515"/>
      <w:bookmarkStart w:id="2571" w:name="_Toc76510415"/>
      <w:bookmarkStart w:id="2572" w:name="_Toc83129568"/>
      <w:bookmarkStart w:id="2573" w:name="_Toc90591101"/>
      <w:bookmarkStart w:id="2574" w:name="_Toc98864126"/>
      <w:bookmarkStart w:id="2575" w:name="_Toc99733375"/>
      <w:bookmarkStart w:id="2576" w:name="_Toc106577267"/>
      <w:bookmarkStart w:id="2577" w:name="_Toc114537018"/>
      <w:bookmarkStart w:id="2578" w:name="_Toc115257286"/>
      <w:bookmarkStart w:id="2579" w:name="_Toc123086605"/>
      <w:bookmarkStart w:id="2580" w:name="_Toc124295929"/>
      <w:bookmarkStart w:id="2581" w:name="_Toc124296399"/>
      <w:bookmarkStart w:id="2582" w:name="_Toc130572215"/>
      <w:bookmarkStart w:id="2583" w:name="_Toc131708214"/>
      <w:bookmarkStart w:id="2584" w:name="_Toc137458021"/>
      <w:bookmarkStart w:id="2585" w:name="_Toc138887508"/>
      <w:bookmarkStart w:id="2586" w:name="_Toc138969592"/>
      <w:bookmarkStart w:id="2587" w:name="_Toc145916653"/>
      <w:r w:rsidRPr="00C04A08">
        <w:t>6.2.3.3.4</w:t>
      </w:r>
      <w:r w:rsidRPr="00C04A08">
        <w:tab/>
        <w:t>A-MPR for NS_202 for power class 4</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2588" w:name="_Toc67925878"/>
      <w:bookmarkStart w:id="2589" w:name="_Toc75273516"/>
      <w:bookmarkStart w:id="2590" w:name="_Toc76510416"/>
      <w:bookmarkStart w:id="2591" w:name="_Toc83129569"/>
      <w:bookmarkStart w:id="2592" w:name="_Toc90591102"/>
      <w:bookmarkStart w:id="2593" w:name="_Toc98864127"/>
      <w:bookmarkStart w:id="2594" w:name="_Toc99733376"/>
      <w:bookmarkStart w:id="2595" w:name="_Toc106577268"/>
      <w:bookmarkStart w:id="2596" w:name="_Toc114537019"/>
      <w:bookmarkStart w:id="2597" w:name="_Toc115257287"/>
      <w:bookmarkStart w:id="2598" w:name="_Toc123086606"/>
      <w:bookmarkStart w:id="2599" w:name="_Toc124295930"/>
      <w:bookmarkStart w:id="2600" w:name="_Toc124296400"/>
      <w:bookmarkStart w:id="2601" w:name="_Toc130572216"/>
      <w:bookmarkStart w:id="2602" w:name="_Toc131708215"/>
      <w:bookmarkStart w:id="2603" w:name="_Toc137458022"/>
      <w:bookmarkStart w:id="2604" w:name="_Toc138887509"/>
      <w:bookmarkStart w:id="2605" w:name="_Toc138969593"/>
      <w:bookmarkStart w:id="2606" w:name="_Toc145916654"/>
      <w:r w:rsidRPr="00E32434">
        <w:rPr>
          <w:szCs w:val="22"/>
        </w:rPr>
        <w:t>6.2.3.3.5</w:t>
      </w:r>
      <w:r w:rsidRPr="00E32434">
        <w:rPr>
          <w:szCs w:val="22"/>
        </w:rPr>
        <w:tab/>
        <w:t>A-MPR for NS_202 for power class 5</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2607" w:name="_Toc98864128"/>
      <w:bookmarkStart w:id="2608" w:name="_Toc99733377"/>
      <w:bookmarkStart w:id="2609" w:name="_Toc106577269"/>
      <w:bookmarkStart w:id="2610" w:name="_Toc114537020"/>
      <w:bookmarkStart w:id="2611" w:name="_Toc115257288"/>
      <w:bookmarkStart w:id="2612" w:name="_Toc123086607"/>
      <w:bookmarkStart w:id="2613" w:name="_Toc124295931"/>
      <w:bookmarkStart w:id="2614" w:name="_Toc124296401"/>
      <w:bookmarkStart w:id="2615" w:name="_Toc130572217"/>
      <w:bookmarkStart w:id="2616" w:name="_Toc131708216"/>
      <w:bookmarkStart w:id="2617" w:name="_Toc137458023"/>
      <w:bookmarkStart w:id="2618" w:name="_Toc138887510"/>
      <w:bookmarkStart w:id="2619" w:name="_Toc138969594"/>
      <w:bookmarkStart w:id="2620" w:name="_Toc145916655"/>
      <w:r w:rsidRPr="00E32434">
        <w:rPr>
          <w:szCs w:val="22"/>
        </w:rPr>
        <w:t>6.2.3.3.</w:t>
      </w:r>
      <w:r>
        <w:rPr>
          <w:szCs w:val="22"/>
        </w:rPr>
        <w:t>6</w:t>
      </w:r>
      <w:r w:rsidRPr="00E32434">
        <w:rPr>
          <w:szCs w:val="22"/>
        </w:rPr>
        <w:tab/>
        <w:t xml:space="preserve">A-MPR for NS_202 for power class </w:t>
      </w:r>
      <w:r>
        <w:rPr>
          <w:szCs w:val="22"/>
        </w:rPr>
        <w:t>6</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2621" w:name="_Toc106577270"/>
      <w:bookmarkStart w:id="2622" w:name="_Toc114537021"/>
      <w:bookmarkStart w:id="2623" w:name="_Toc115257289"/>
      <w:bookmarkStart w:id="2624" w:name="_Toc123086608"/>
      <w:bookmarkStart w:id="2625" w:name="_Toc124295932"/>
      <w:bookmarkStart w:id="2626" w:name="_Toc124296402"/>
      <w:bookmarkStart w:id="2627" w:name="_Toc130572218"/>
      <w:bookmarkStart w:id="2628" w:name="_Toc131708217"/>
      <w:bookmarkStart w:id="2629" w:name="_Toc137458024"/>
      <w:bookmarkStart w:id="2630" w:name="_Toc138887511"/>
      <w:bookmarkStart w:id="2631" w:name="_Toc138969595"/>
      <w:bookmarkStart w:id="2632" w:name="_Toc145916656"/>
      <w:r>
        <w:rPr>
          <w:szCs w:val="22"/>
        </w:rPr>
        <w:t>6.2.3.3.7</w:t>
      </w:r>
      <w:r>
        <w:rPr>
          <w:szCs w:val="22"/>
        </w:rPr>
        <w:tab/>
        <w:t>A-MPR for NS_202 for power class 7</w:t>
      </w:r>
      <w:bookmarkEnd w:id="2621"/>
      <w:bookmarkEnd w:id="2622"/>
      <w:bookmarkEnd w:id="2623"/>
      <w:bookmarkEnd w:id="2624"/>
      <w:bookmarkEnd w:id="2625"/>
      <w:bookmarkEnd w:id="2626"/>
      <w:bookmarkEnd w:id="2627"/>
      <w:bookmarkEnd w:id="2628"/>
      <w:bookmarkEnd w:id="2629"/>
      <w:bookmarkEnd w:id="2630"/>
      <w:bookmarkEnd w:id="2631"/>
      <w:bookmarkEnd w:id="2632"/>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2633" w:name="_Toc61119447"/>
      <w:bookmarkStart w:id="2634" w:name="_Toc61119829"/>
      <w:bookmarkStart w:id="2635" w:name="_Toc67925879"/>
      <w:bookmarkStart w:id="2636" w:name="_Toc75273517"/>
      <w:bookmarkStart w:id="2637" w:name="_Toc76510417"/>
      <w:bookmarkStart w:id="2638" w:name="_Toc83129570"/>
      <w:bookmarkStart w:id="2639" w:name="_Toc90591103"/>
      <w:bookmarkStart w:id="2640" w:name="_Toc98864129"/>
      <w:bookmarkStart w:id="2641" w:name="_Toc99733378"/>
      <w:bookmarkStart w:id="2642" w:name="_Toc106577271"/>
      <w:bookmarkStart w:id="2643" w:name="_Toc114537022"/>
      <w:bookmarkStart w:id="2644" w:name="_Toc115257290"/>
      <w:bookmarkStart w:id="2645" w:name="_Toc123086609"/>
      <w:bookmarkStart w:id="2646" w:name="_Toc124295933"/>
      <w:bookmarkStart w:id="2647" w:name="_Toc124296403"/>
      <w:bookmarkStart w:id="2648" w:name="_Toc130572219"/>
      <w:bookmarkStart w:id="2649" w:name="_Toc131708218"/>
      <w:bookmarkStart w:id="2650" w:name="_Toc137458025"/>
      <w:bookmarkStart w:id="2651" w:name="_Toc138887512"/>
      <w:bookmarkStart w:id="2652" w:name="_Toc138969596"/>
      <w:bookmarkStart w:id="2653" w:name="_Toc145916657"/>
      <w:r w:rsidRPr="000231CE">
        <w:rPr>
          <w:rFonts w:eastAsia="Malgun Gothic"/>
        </w:rPr>
        <w:t>6.2.3.4</w:t>
      </w:r>
      <w:r w:rsidRPr="000231CE">
        <w:rPr>
          <w:rFonts w:eastAsia="Malgun Gothic"/>
        </w:rPr>
        <w:tab/>
        <w:t>A-MPR for NS_203</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0DB1421C" w14:textId="77777777" w:rsidR="00C71299" w:rsidRPr="000231CE" w:rsidRDefault="00C71299" w:rsidP="00C71299">
      <w:pPr>
        <w:pStyle w:val="Heading5"/>
        <w:rPr>
          <w:rFonts w:eastAsia="Malgun Gothic"/>
          <w:noProof/>
          <w:snapToGrid w:val="0"/>
          <w:lang w:eastAsia="zh-CN"/>
        </w:rPr>
      </w:pPr>
      <w:bookmarkStart w:id="2654" w:name="_Toc61119448"/>
      <w:bookmarkStart w:id="2655" w:name="_Toc61119830"/>
      <w:bookmarkStart w:id="2656" w:name="_Toc67925880"/>
      <w:bookmarkStart w:id="2657" w:name="_Toc75273518"/>
      <w:bookmarkStart w:id="2658" w:name="_Toc76510418"/>
      <w:bookmarkStart w:id="2659" w:name="_Toc83129571"/>
      <w:bookmarkStart w:id="2660" w:name="_Toc90591104"/>
      <w:bookmarkStart w:id="2661" w:name="_Toc98864130"/>
      <w:bookmarkStart w:id="2662" w:name="_Toc99733379"/>
      <w:bookmarkStart w:id="2663" w:name="_Toc106577272"/>
      <w:bookmarkStart w:id="2664" w:name="_Toc114537023"/>
      <w:bookmarkStart w:id="2665" w:name="_Toc115257291"/>
      <w:bookmarkStart w:id="2666" w:name="_Toc123086610"/>
      <w:bookmarkStart w:id="2667" w:name="_Toc124295934"/>
      <w:bookmarkStart w:id="2668" w:name="_Toc124296404"/>
      <w:bookmarkStart w:id="2669" w:name="_Toc130572220"/>
      <w:bookmarkStart w:id="2670" w:name="_Toc131708219"/>
      <w:bookmarkStart w:id="2671" w:name="_Toc137458026"/>
      <w:bookmarkStart w:id="2672" w:name="_Toc138887513"/>
      <w:bookmarkStart w:id="2673" w:name="_Toc138969597"/>
      <w:bookmarkStart w:id="2674" w:name="_Toc145916658"/>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675"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2676" w:name="_Toc61119449"/>
      <w:bookmarkStart w:id="2677" w:name="_Toc61119831"/>
      <w:bookmarkStart w:id="2678" w:name="_Toc67925881"/>
      <w:bookmarkStart w:id="2679" w:name="_Toc75273519"/>
      <w:bookmarkStart w:id="2680" w:name="_Toc76510419"/>
      <w:bookmarkStart w:id="2681" w:name="_Toc83129572"/>
      <w:bookmarkStart w:id="2682" w:name="_Toc90591105"/>
      <w:bookmarkStart w:id="2683" w:name="_Toc98864131"/>
      <w:bookmarkStart w:id="2684" w:name="_Toc99733380"/>
      <w:bookmarkStart w:id="2685" w:name="_Toc106577273"/>
      <w:bookmarkStart w:id="2686" w:name="_Toc114537024"/>
      <w:bookmarkStart w:id="2687" w:name="_Toc115257292"/>
      <w:bookmarkStart w:id="2688" w:name="_Toc123086611"/>
      <w:bookmarkStart w:id="2689" w:name="_Toc124295935"/>
      <w:bookmarkStart w:id="2690" w:name="_Toc124296405"/>
      <w:bookmarkStart w:id="2691" w:name="_Toc130572221"/>
      <w:bookmarkStart w:id="2692" w:name="_Toc131708220"/>
      <w:bookmarkStart w:id="2693" w:name="_Toc137458027"/>
      <w:bookmarkStart w:id="2694" w:name="_Toc138887514"/>
      <w:bookmarkStart w:id="2695" w:name="_Toc138969598"/>
      <w:bookmarkStart w:id="2696" w:name="_Toc145916659"/>
      <w:bookmarkEnd w:id="2675"/>
      <w:r w:rsidRPr="000231CE">
        <w:rPr>
          <w:rFonts w:eastAsia="Malgun Gothic"/>
          <w:noProof/>
          <w:snapToGrid w:val="0"/>
          <w:lang w:eastAsia="zh-CN"/>
        </w:rPr>
        <w:lastRenderedPageBreak/>
        <w:t>6.2.3.4.2</w:t>
      </w:r>
      <w:r w:rsidRPr="000231CE">
        <w:rPr>
          <w:rFonts w:eastAsia="Malgun Gothic"/>
          <w:noProof/>
          <w:snapToGrid w:val="0"/>
          <w:lang w:eastAsia="zh-CN"/>
        </w:rPr>
        <w:tab/>
        <w:t>A-MPR for NS_203 for power class 2</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2697" w:name="_Toc61119450"/>
      <w:bookmarkStart w:id="2698" w:name="_Toc61119832"/>
      <w:bookmarkStart w:id="2699" w:name="_Toc67925882"/>
      <w:bookmarkStart w:id="2700" w:name="_Toc75273520"/>
      <w:bookmarkStart w:id="2701" w:name="_Toc76510420"/>
      <w:bookmarkStart w:id="2702" w:name="_Toc83129573"/>
      <w:bookmarkStart w:id="2703" w:name="_Toc90591106"/>
      <w:bookmarkStart w:id="2704" w:name="_Toc98864132"/>
      <w:bookmarkStart w:id="2705" w:name="_Toc99733381"/>
      <w:bookmarkStart w:id="2706" w:name="_Toc106577274"/>
      <w:bookmarkStart w:id="2707" w:name="_Toc114537025"/>
      <w:bookmarkStart w:id="2708" w:name="_Toc115257293"/>
      <w:bookmarkStart w:id="2709" w:name="_Toc123086612"/>
      <w:bookmarkStart w:id="2710" w:name="_Toc124295936"/>
      <w:bookmarkStart w:id="2711" w:name="_Toc124296406"/>
      <w:bookmarkStart w:id="2712" w:name="_Toc130572222"/>
      <w:bookmarkStart w:id="2713" w:name="_Toc131708221"/>
      <w:bookmarkStart w:id="2714" w:name="_Toc137458028"/>
      <w:bookmarkStart w:id="2715" w:name="_Toc138887515"/>
      <w:bookmarkStart w:id="2716" w:name="_Toc138969599"/>
      <w:bookmarkStart w:id="2717" w:name="_Toc145916660"/>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2718" w:name="_Toc61119451"/>
      <w:bookmarkStart w:id="2719" w:name="_Toc61119833"/>
      <w:bookmarkStart w:id="2720" w:name="_Toc67925883"/>
      <w:bookmarkStart w:id="2721" w:name="_Toc75273521"/>
      <w:bookmarkStart w:id="2722" w:name="_Toc76510421"/>
      <w:bookmarkStart w:id="2723" w:name="_Toc83129574"/>
      <w:bookmarkStart w:id="2724" w:name="_Toc90591107"/>
      <w:bookmarkStart w:id="2725" w:name="_Toc98864133"/>
      <w:bookmarkStart w:id="2726" w:name="_Toc99733382"/>
      <w:bookmarkStart w:id="2727" w:name="_Toc106577275"/>
      <w:bookmarkStart w:id="2728" w:name="_Toc114537026"/>
      <w:bookmarkStart w:id="2729" w:name="_Toc115257294"/>
      <w:bookmarkStart w:id="2730" w:name="_Toc123086613"/>
      <w:bookmarkStart w:id="2731" w:name="_Toc124295937"/>
      <w:bookmarkStart w:id="2732" w:name="_Toc124296407"/>
      <w:bookmarkStart w:id="2733" w:name="_Toc130572223"/>
      <w:bookmarkStart w:id="2734" w:name="_Toc131708222"/>
      <w:bookmarkStart w:id="2735" w:name="_Toc137458029"/>
      <w:bookmarkStart w:id="2736" w:name="_Toc138887516"/>
      <w:bookmarkStart w:id="2737" w:name="_Toc138969600"/>
      <w:bookmarkStart w:id="2738" w:name="_Toc145916661"/>
      <w:r w:rsidRPr="000231CE">
        <w:rPr>
          <w:rFonts w:eastAsia="Malgun Gothic"/>
        </w:rPr>
        <w:t>6.2.3.4.4</w:t>
      </w:r>
      <w:r w:rsidRPr="000231CE">
        <w:rPr>
          <w:rFonts w:eastAsia="Malgun Gothic"/>
        </w:rPr>
        <w:tab/>
        <w:t>A-MPR for NS_203 for power class 4</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2739" w:name="_Toc83129575"/>
      <w:bookmarkStart w:id="2740" w:name="_Toc90591108"/>
      <w:bookmarkStart w:id="2741" w:name="_Toc98864134"/>
      <w:bookmarkStart w:id="2742" w:name="_Toc99733383"/>
      <w:bookmarkStart w:id="2743" w:name="_Toc106577276"/>
      <w:bookmarkStart w:id="2744" w:name="_Toc114537027"/>
      <w:bookmarkStart w:id="2745" w:name="_Toc115257295"/>
      <w:bookmarkStart w:id="2746" w:name="_Toc123086614"/>
      <w:bookmarkStart w:id="2747" w:name="_Toc124295938"/>
      <w:bookmarkStart w:id="2748" w:name="_Toc124296408"/>
      <w:bookmarkStart w:id="2749" w:name="_Toc130572224"/>
      <w:bookmarkStart w:id="2750" w:name="_Toc131708223"/>
      <w:bookmarkStart w:id="2751" w:name="_Toc137458030"/>
      <w:bookmarkStart w:id="2752" w:name="_Toc138887517"/>
      <w:bookmarkStart w:id="2753" w:name="_Toc138969601"/>
      <w:bookmarkStart w:id="2754" w:name="_Toc145916662"/>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2755" w:name="_Toc98864135"/>
      <w:bookmarkStart w:id="2756" w:name="_Toc99733384"/>
      <w:bookmarkStart w:id="2757" w:name="_Toc106577277"/>
      <w:bookmarkStart w:id="2758" w:name="_Toc114537028"/>
      <w:bookmarkStart w:id="2759" w:name="_Toc115257296"/>
      <w:bookmarkStart w:id="2760" w:name="_Toc123086615"/>
      <w:bookmarkStart w:id="2761" w:name="_Toc124295939"/>
      <w:bookmarkStart w:id="2762" w:name="_Toc124296409"/>
      <w:bookmarkStart w:id="2763" w:name="_Toc130572225"/>
      <w:bookmarkStart w:id="2764" w:name="_Toc131708224"/>
      <w:bookmarkStart w:id="2765" w:name="_Toc137458031"/>
      <w:bookmarkStart w:id="2766" w:name="_Toc138887518"/>
      <w:bookmarkStart w:id="2767" w:name="_Toc138969602"/>
      <w:bookmarkStart w:id="2768" w:name="_Toc145916663"/>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2769" w:name="_Toc106577278"/>
      <w:bookmarkStart w:id="2770" w:name="_Toc114537029"/>
      <w:bookmarkStart w:id="2771" w:name="_Toc115257297"/>
      <w:bookmarkStart w:id="2772" w:name="_Toc123086616"/>
      <w:bookmarkStart w:id="2773" w:name="_Toc124295940"/>
      <w:bookmarkStart w:id="2774" w:name="_Toc124296410"/>
      <w:bookmarkStart w:id="2775" w:name="_Toc130572226"/>
      <w:bookmarkStart w:id="2776" w:name="_Toc131708225"/>
      <w:bookmarkStart w:id="2777" w:name="_Toc137458032"/>
      <w:bookmarkStart w:id="2778" w:name="_Toc138887519"/>
      <w:bookmarkStart w:id="2779" w:name="_Toc138969603"/>
      <w:bookmarkStart w:id="2780" w:name="_Toc145916664"/>
      <w:r>
        <w:rPr>
          <w:rFonts w:eastAsia="Malgun Gothic"/>
        </w:rPr>
        <w:t>6.2.3.4.7</w:t>
      </w:r>
      <w:r>
        <w:rPr>
          <w:rFonts w:eastAsia="Malgun Gothic"/>
        </w:rPr>
        <w:tab/>
        <w:t>A-MPR for NS_203 for power class 7</w:t>
      </w:r>
      <w:bookmarkEnd w:id="2769"/>
      <w:bookmarkEnd w:id="2770"/>
      <w:bookmarkEnd w:id="2771"/>
      <w:bookmarkEnd w:id="2772"/>
      <w:bookmarkEnd w:id="2773"/>
      <w:bookmarkEnd w:id="2774"/>
      <w:bookmarkEnd w:id="2775"/>
      <w:bookmarkEnd w:id="2776"/>
      <w:bookmarkEnd w:id="2777"/>
      <w:bookmarkEnd w:id="2778"/>
      <w:bookmarkEnd w:id="2779"/>
      <w:bookmarkEnd w:id="2780"/>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2781" w:name="_Toc21340781"/>
      <w:bookmarkStart w:id="2782" w:name="_Toc29805228"/>
      <w:bookmarkStart w:id="2783" w:name="_Toc36456437"/>
      <w:bookmarkStart w:id="2784" w:name="_Toc36469535"/>
      <w:bookmarkStart w:id="2785" w:name="_Toc37253944"/>
      <w:bookmarkStart w:id="2786" w:name="_Toc37322801"/>
      <w:bookmarkStart w:id="2787" w:name="_Toc37324207"/>
      <w:bookmarkStart w:id="2788" w:name="_Toc45889730"/>
      <w:bookmarkStart w:id="2789" w:name="_Toc52196385"/>
      <w:bookmarkStart w:id="2790" w:name="_Toc52197365"/>
      <w:bookmarkStart w:id="2791" w:name="_Toc53173088"/>
      <w:bookmarkStart w:id="2792" w:name="_Toc53173457"/>
      <w:bookmarkStart w:id="2793" w:name="_Toc61119452"/>
      <w:bookmarkStart w:id="2794" w:name="_Toc61119834"/>
      <w:bookmarkStart w:id="2795" w:name="_Toc67925884"/>
      <w:bookmarkStart w:id="2796" w:name="_Toc75273522"/>
      <w:bookmarkStart w:id="2797" w:name="_Toc76510422"/>
      <w:bookmarkStart w:id="2798" w:name="_Toc83129576"/>
      <w:bookmarkStart w:id="2799" w:name="_Toc90591109"/>
      <w:bookmarkStart w:id="2800" w:name="_Toc98864136"/>
      <w:bookmarkStart w:id="2801" w:name="_Toc99733385"/>
      <w:bookmarkStart w:id="2802" w:name="_Toc106577279"/>
      <w:bookmarkStart w:id="2803" w:name="_Toc114537030"/>
      <w:bookmarkStart w:id="2804" w:name="_Toc115257298"/>
      <w:bookmarkStart w:id="2805" w:name="_Toc123086617"/>
      <w:bookmarkStart w:id="2806" w:name="_Toc124295941"/>
      <w:bookmarkStart w:id="2807" w:name="_Toc124296411"/>
      <w:bookmarkStart w:id="2808" w:name="_Toc130572227"/>
      <w:bookmarkStart w:id="2809" w:name="_Toc131708226"/>
      <w:bookmarkStart w:id="2810" w:name="_Toc137458033"/>
      <w:bookmarkStart w:id="2811" w:name="_Toc138887520"/>
      <w:bookmarkStart w:id="2812" w:name="_Toc138969604"/>
      <w:bookmarkStart w:id="2813" w:name="_Toc145916665"/>
      <w:bookmarkStart w:id="2814" w:name="_Hlk528842194"/>
      <w:r w:rsidRPr="00C04A08">
        <w:t>6.2.4</w:t>
      </w:r>
      <w:r w:rsidRPr="00C04A08">
        <w:tab/>
        <w:t>Configured transmitted power</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815" w:name="_Hlk36570999"/>
      <w:r w:rsidR="00EE21F4" w:rsidRPr="00C04A08">
        <w:rPr>
          <w:rFonts w:ascii="Symbol" w:hAnsi="Symbol"/>
        </w:rPr>
        <w:t>D</w:t>
      </w:r>
      <w:r w:rsidR="00EE21F4" w:rsidRPr="00C04A08">
        <w:t>P</w:t>
      </w:r>
      <w:r w:rsidR="00EE21F4" w:rsidRPr="00C04A08">
        <w:rPr>
          <w:vertAlign w:val="subscript"/>
        </w:rPr>
        <w:t>IBE</w:t>
      </w:r>
      <w:bookmarkEnd w:id="2815"/>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2816" w:name="_Hlk36573666"/>
      <w:r w:rsidRPr="00C04A08">
        <w:t xml:space="preserve">UL transmission </w:t>
      </w:r>
      <w:r>
        <w:t xml:space="preserve">is QPSK, </w:t>
      </w:r>
      <w:bookmarkStart w:id="2817" w:name="_Hlk36571523"/>
      <w:r w:rsidRPr="00C04A08">
        <w:t>MPR</w:t>
      </w:r>
      <w:r w:rsidRPr="00C04A08">
        <w:rPr>
          <w:vertAlign w:val="subscript"/>
        </w:rPr>
        <w:t xml:space="preserve">f,c </w:t>
      </w:r>
      <w:bookmarkEnd w:id="2817"/>
      <w:r w:rsidRPr="00C04A08">
        <w:t xml:space="preserve">= 0 </w:t>
      </w:r>
      <w:bookmarkEnd w:id="2816"/>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1F82B8FA" w:rsidR="00842EF7" w:rsidRPr="00C04A08" w:rsidRDefault="00F13225"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lastRenderedPageBreak/>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814"/>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2818" w:name="_Toc114537031"/>
      <w:bookmarkStart w:id="2819" w:name="_Toc115257299"/>
      <w:bookmarkStart w:id="2820" w:name="_Toc123086618"/>
      <w:bookmarkStart w:id="2821" w:name="_Toc124295942"/>
      <w:bookmarkStart w:id="2822" w:name="_Toc124296412"/>
      <w:bookmarkStart w:id="2823" w:name="_Toc130572228"/>
      <w:bookmarkStart w:id="2824" w:name="_Toc131708227"/>
      <w:bookmarkStart w:id="2825" w:name="_Toc137458034"/>
      <w:bookmarkStart w:id="2826" w:name="_Toc138887521"/>
      <w:bookmarkStart w:id="2827" w:name="_Toc138969605"/>
      <w:bookmarkStart w:id="2828" w:name="_Toc145916666"/>
      <w:r>
        <w:t>6.2.5</w:t>
      </w:r>
      <w:r>
        <w:tab/>
        <w:t>Requirements for UL gap (</w:t>
      </w:r>
      <w:r w:rsidRPr="007F26E0">
        <w:rPr>
          <w:i/>
          <w:iCs/>
        </w:rPr>
        <w:t>ul-GapFR2-r17</w:t>
      </w:r>
      <w:r>
        <w:t>) for TX power management</w:t>
      </w:r>
      <w:bookmarkEnd w:id="2818"/>
      <w:bookmarkEnd w:id="2819"/>
      <w:bookmarkEnd w:id="2820"/>
      <w:bookmarkEnd w:id="2821"/>
      <w:bookmarkEnd w:id="2822"/>
      <w:bookmarkEnd w:id="2823"/>
      <w:bookmarkEnd w:id="2824"/>
      <w:bookmarkEnd w:id="2825"/>
      <w:bookmarkEnd w:id="2826"/>
      <w:bookmarkEnd w:id="2827"/>
      <w:bookmarkEnd w:id="2828"/>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lastRenderedPageBreak/>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2829" w:name="_Toc21340782"/>
      <w:bookmarkStart w:id="2830" w:name="_Toc29805229"/>
      <w:bookmarkStart w:id="2831" w:name="_Toc36456438"/>
      <w:bookmarkStart w:id="2832" w:name="_Toc36469536"/>
      <w:bookmarkStart w:id="2833" w:name="_Toc37253945"/>
      <w:bookmarkStart w:id="2834" w:name="_Toc37322802"/>
      <w:bookmarkStart w:id="2835" w:name="_Toc37324208"/>
      <w:bookmarkStart w:id="2836" w:name="_Toc45889731"/>
      <w:bookmarkStart w:id="2837" w:name="_Toc52196386"/>
      <w:bookmarkStart w:id="2838" w:name="_Toc52197366"/>
      <w:bookmarkStart w:id="2839" w:name="_Toc53173089"/>
      <w:bookmarkStart w:id="2840" w:name="_Toc53173458"/>
      <w:bookmarkStart w:id="2841" w:name="_Toc61119453"/>
      <w:bookmarkStart w:id="2842" w:name="_Toc61119835"/>
      <w:bookmarkStart w:id="2843" w:name="_Toc67925885"/>
      <w:bookmarkStart w:id="2844" w:name="_Toc75273523"/>
      <w:bookmarkStart w:id="2845" w:name="_Toc76510423"/>
      <w:bookmarkStart w:id="2846" w:name="_Toc83129577"/>
      <w:bookmarkStart w:id="2847" w:name="_Toc90591110"/>
      <w:bookmarkStart w:id="2848" w:name="_Toc98864137"/>
      <w:bookmarkStart w:id="2849" w:name="_Toc99733386"/>
      <w:bookmarkStart w:id="2850" w:name="_Toc106577281"/>
      <w:bookmarkStart w:id="2851" w:name="_Toc114537032"/>
      <w:bookmarkStart w:id="2852" w:name="_Toc115257300"/>
      <w:bookmarkStart w:id="2853" w:name="_Toc123086619"/>
      <w:bookmarkStart w:id="2854" w:name="_Toc124295943"/>
      <w:bookmarkStart w:id="2855" w:name="_Toc124296413"/>
      <w:bookmarkStart w:id="2856" w:name="_Toc130572229"/>
      <w:bookmarkStart w:id="2857" w:name="_Toc131708228"/>
      <w:bookmarkStart w:id="2858" w:name="_Toc137458035"/>
      <w:bookmarkStart w:id="2859" w:name="_Toc138887522"/>
      <w:bookmarkStart w:id="2860" w:name="_Toc138969606"/>
      <w:bookmarkStart w:id="2861" w:name="_Toc145916667"/>
      <w:r w:rsidRPr="00C04A08">
        <w:t>6.2A</w:t>
      </w:r>
      <w:r w:rsidRPr="00C04A08">
        <w:tab/>
        <w:t>Transmitter power for CA</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4AAA1F05" w14:textId="77777777" w:rsidR="00842EF7" w:rsidRPr="00C04A08" w:rsidRDefault="00842EF7" w:rsidP="00842EF7">
      <w:pPr>
        <w:pStyle w:val="Heading3"/>
      </w:pPr>
      <w:bookmarkStart w:id="2862" w:name="_Toc21340783"/>
      <w:bookmarkStart w:id="2863" w:name="_Toc29805230"/>
      <w:bookmarkStart w:id="2864" w:name="_Toc36456439"/>
      <w:bookmarkStart w:id="2865" w:name="_Toc36469537"/>
      <w:bookmarkStart w:id="2866" w:name="_Toc37253946"/>
      <w:bookmarkStart w:id="2867" w:name="_Toc37322803"/>
      <w:bookmarkStart w:id="2868" w:name="_Toc37324209"/>
      <w:bookmarkStart w:id="2869" w:name="_Toc45889732"/>
      <w:bookmarkStart w:id="2870" w:name="_Toc52196387"/>
      <w:bookmarkStart w:id="2871" w:name="_Toc52197367"/>
      <w:bookmarkStart w:id="2872" w:name="_Toc53173090"/>
      <w:bookmarkStart w:id="2873" w:name="_Toc53173459"/>
      <w:bookmarkStart w:id="2874" w:name="_Toc61119454"/>
      <w:bookmarkStart w:id="2875" w:name="_Toc61119836"/>
      <w:bookmarkStart w:id="2876" w:name="_Toc67925886"/>
      <w:bookmarkStart w:id="2877" w:name="_Toc75273524"/>
      <w:bookmarkStart w:id="2878" w:name="_Toc76510424"/>
      <w:bookmarkStart w:id="2879" w:name="_Toc83129578"/>
      <w:bookmarkStart w:id="2880" w:name="_Toc90591111"/>
      <w:bookmarkStart w:id="2881" w:name="_Toc98864138"/>
      <w:bookmarkStart w:id="2882" w:name="_Toc99733387"/>
      <w:bookmarkStart w:id="2883" w:name="_Toc106577282"/>
      <w:bookmarkStart w:id="2884" w:name="_Toc114537033"/>
      <w:bookmarkStart w:id="2885" w:name="_Toc115257301"/>
      <w:bookmarkStart w:id="2886" w:name="_Toc123086620"/>
      <w:bookmarkStart w:id="2887" w:name="_Toc124295944"/>
      <w:bookmarkStart w:id="2888" w:name="_Toc124296414"/>
      <w:bookmarkStart w:id="2889" w:name="_Toc130572230"/>
      <w:bookmarkStart w:id="2890" w:name="_Toc131708229"/>
      <w:bookmarkStart w:id="2891" w:name="_Toc137458036"/>
      <w:bookmarkStart w:id="2892" w:name="_Toc138887523"/>
      <w:bookmarkStart w:id="2893" w:name="_Toc138969607"/>
      <w:bookmarkStart w:id="2894" w:name="_Toc145916668"/>
      <w:r w:rsidRPr="00C04A08">
        <w:t>6.2A.1</w:t>
      </w:r>
      <w:r w:rsidRPr="00C04A08">
        <w:tab/>
        <w:t>UE maximum output power for CA</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283C7A67" w14:textId="77777777" w:rsidR="00270EF9" w:rsidRPr="00C04A08" w:rsidRDefault="00270EF9" w:rsidP="00270EF9">
      <w:bookmarkStart w:id="2895" w:name="_Toc21340784"/>
      <w:bookmarkStart w:id="2896" w:name="_Toc29805231"/>
      <w:bookmarkStart w:id="2897" w:name="_Toc36456440"/>
      <w:bookmarkStart w:id="2898" w:name="_Toc36469538"/>
      <w:bookmarkStart w:id="2899" w:name="_Toc37253947"/>
      <w:bookmarkStart w:id="2900" w:name="_Toc37322804"/>
      <w:bookmarkStart w:id="2901" w:name="_Toc37324210"/>
      <w:bookmarkStart w:id="2902" w:name="_Toc45889733"/>
      <w:bookmarkStart w:id="2903" w:name="_Toc52196388"/>
      <w:bookmarkStart w:id="2904" w:name="_Toc52197368"/>
      <w:bookmarkStart w:id="2905" w:name="_Toc53173091"/>
      <w:bookmarkStart w:id="2906" w:name="_Toc53173460"/>
      <w:bookmarkStart w:id="2907" w:name="_Toc61119455"/>
      <w:bookmarkStart w:id="2908" w:name="_Toc61119837"/>
      <w:bookmarkStart w:id="2909" w:name="_Toc67925887"/>
      <w:bookmarkStart w:id="2910" w:name="_Toc75273525"/>
      <w:bookmarkStart w:id="2911" w:name="_Toc76510425"/>
      <w:bookmarkStart w:id="2912" w:name="_Toc83129579"/>
      <w:bookmarkStart w:id="2913" w:name="_Toc90591112"/>
      <w:bookmarkStart w:id="2914" w:name="_Toc98864139"/>
      <w:bookmarkStart w:id="2915" w:name="_Toc99733388"/>
      <w:bookmarkStart w:id="2916"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lastRenderedPageBreak/>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2917" w:name="_Toc106577283"/>
      <w:bookmarkStart w:id="2918" w:name="_Toc114537034"/>
      <w:bookmarkStart w:id="2919" w:name="_Toc115257302"/>
      <w:bookmarkStart w:id="2920" w:name="_Toc123086621"/>
      <w:bookmarkStart w:id="2921" w:name="_Toc124295945"/>
      <w:bookmarkStart w:id="2922" w:name="_Toc124296415"/>
      <w:bookmarkStart w:id="2923" w:name="_Toc130572231"/>
      <w:bookmarkStart w:id="2924" w:name="_Toc131708230"/>
      <w:bookmarkStart w:id="2925" w:name="_Toc137458037"/>
      <w:bookmarkStart w:id="2926" w:name="_Toc138887524"/>
      <w:bookmarkStart w:id="2927" w:name="_Toc138969608"/>
      <w:bookmarkStart w:id="2928" w:name="_Toc145916669"/>
      <w:r w:rsidRPr="00C04A08">
        <w:t>6.2A.2</w:t>
      </w:r>
      <w:r w:rsidRPr="00C04A08">
        <w:tab/>
        <w:t>UE maximum output power reduction for CA</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7"/>
      <w:bookmarkEnd w:id="2918"/>
      <w:bookmarkEnd w:id="2919"/>
      <w:bookmarkEnd w:id="2920"/>
      <w:bookmarkEnd w:id="2921"/>
      <w:bookmarkEnd w:id="2922"/>
      <w:bookmarkEnd w:id="2923"/>
      <w:bookmarkEnd w:id="2924"/>
      <w:bookmarkEnd w:id="2925"/>
      <w:bookmarkEnd w:id="2926"/>
      <w:bookmarkEnd w:id="2927"/>
      <w:bookmarkEnd w:id="2928"/>
    </w:p>
    <w:p w14:paraId="4C3864C0" w14:textId="77777777" w:rsidR="00842EF7" w:rsidRPr="00C04A08" w:rsidRDefault="00842EF7" w:rsidP="00842EF7">
      <w:pPr>
        <w:pStyle w:val="Heading4"/>
      </w:pPr>
      <w:bookmarkStart w:id="2929" w:name="_Toc21340785"/>
      <w:bookmarkStart w:id="2930" w:name="_Toc29805232"/>
      <w:bookmarkStart w:id="2931" w:name="_Toc36456441"/>
      <w:bookmarkStart w:id="2932" w:name="_Toc36469539"/>
      <w:bookmarkStart w:id="2933" w:name="_Toc37253948"/>
      <w:bookmarkStart w:id="2934" w:name="_Toc37322805"/>
      <w:bookmarkStart w:id="2935" w:name="_Toc37324211"/>
      <w:bookmarkStart w:id="2936" w:name="_Toc45889734"/>
      <w:bookmarkStart w:id="2937" w:name="_Toc52196389"/>
      <w:bookmarkStart w:id="2938" w:name="_Toc52197369"/>
      <w:bookmarkStart w:id="2939" w:name="_Toc53173092"/>
      <w:bookmarkStart w:id="2940" w:name="_Toc53173461"/>
      <w:bookmarkStart w:id="2941" w:name="_Toc61119456"/>
      <w:bookmarkStart w:id="2942" w:name="_Toc61119838"/>
      <w:bookmarkStart w:id="2943" w:name="_Toc67925888"/>
      <w:bookmarkStart w:id="2944" w:name="_Toc75273526"/>
      <w:bookmarkStart w:id="2945" w:name="_Toc76510426"/>
      <w:bookmarkStart w:id="2946" w:name="_Toc83129580"/>
      <w:bookmarkStart w:id="2947" w:name="_Toc90591113"/>
      <w:bookmarkStart w:id="2948" w:name="_Toc98864140"/>
      <w:bookmarkStart w:id="2949" w:name="_Toc99733389"/>
      <w:bookmarkStart w:id="2950" w:name="_Toc106577284"/>
      <w:bookmarkStart w:id="2951" w:name="_Toc114537035"/>
      <w:bookmarkStart w:id="2952" w:name="_Toc115257303"/>
      <w:bookmarkStart w:id="2953" w:name="_Toc123086622"/>
      <w:bookmarkStart w:id="2954" w:name="_Toc124295946"/>
      <w:bookmarkStart w:id="2955" w:name="_Toc124296416"/>
      <w:bookmarkStart w:id="2956" w:name="_Toc130572232"/>
      <w:bookmarkStart w:id="2957" w:name="_Toc131708231"/>
      <w:bookmarkStart w:id="2958" w:name="_Toc137458038"/>
      <w:bookmarkStart w:id="2959" w:name="_Toc138887525"/>
      <w:bookmarkStart w:id="2960" w:name="_Toc138969609"/>
      <w:bookmarkStart w:id="2961" w:name="_Toc145916670"/>
      <w:r w:rsidRPr="00C04A08">
        <w:t>6.2A.2.1</w:t>
      </w:r>
      <w:r w:rsidRPr="00C04A08">
        <w:tab/>
        <w:t>General</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2962" w:name="_Toc21340786"/>
      <w:bookmarkStart w:id="2963" w:name="_Toc29805233"/>
      <w:bookmarkStart w:id="2964" w:name="_Toc36456442"/>
      <w:bookmarkStart w:id="2965" w:name="_Toc36469540"/>
      <w:bookmarkStart w:id="2966" w:name="_Toc37253949"/>
      <w:bookmarkStart w:id="2967" w:name="_Toc37322806"/>
      <w:bookmarkStart w:id="2968" w:name="_Toc37324212"/>
      <w:bookmarkStart w:id="2969"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2970" w:name="_Toc52196390"/>
      <w:bookmarkStart w:id="2971" w:name="_Toc52197370"/>
      <w:bookmarkStart w:id="2972" w:name="_Toc53173093"/>
      <w:bookmarkStart w:id="2973" w:name="_Toc53173462"/>
      <w:bookmarkStart w:id="2974" w:name="_Toc61119457"/>
      <w:bookmarkStart w:id="2975" w:name="_Toc61119839"/>
      <w:bookmarkStart w:id="2976" w:name="_Toc67925889"/>
      <w:bookmarkStart w:id="2977" w:name="_Toc75273527"/>
      <w:bookmarkStart w:id="2978" w:name="_Toc76510427"/>
      <w:bookmarkStart w:id="2979" w:name="_Toc83129581"/>
      <w:bookmarkStart w:id="2980" w:name="_Toc90591114"/>
      <w:bookmarkStart w:id="2981" w:name="_Toc98864141"/>
      <w:bookmarkStart w:id="2982" w:name="_Toc99733390"/>
      <w:bookmarkStart w:id="2983" w:name="_Toc106577285"/>
      <w:bookmarkStart w:id="2984" w:name="_Toc114537036"/>
      <w:bookmarkStart w:id="2985" w:name="_Toc115257304"/>
      <w:bookmarkStart w:id="2986" w:name="_Toc123086623"/>
      <w:bookmarkStart w:id="2987" w:name="_Toc124295947"/>
      <w:bookmarkStart w:id="2988" w:name="_Toc124296417"/>
      <w:bookmarkStart w:id="2989" w:name="_Toc130572233"/>
      <w:bookmarkStart w:id="2990" w:name="_Toc131708232"/>
      <w:bookmarkStart w:id="2991" w:name="_Toc137458039"/>
      <w:bookmarkStart w:id="2992" w:name="_Toc138887526"/>
      <w:bookmarkStart w:id="2993" w:name="_Toc138969610"/>
      <w:bookmarkStart w:id="2994" w:name="_Toc145916671"/>
      <w:r w:rsidRPr="00C04A08">
        <w:t>6.2A.2.2</w:t>
      </w:r>
      <w:r w:rsidRPr="00C04A08">
        <w:tab/>
        <w:t>Maximum output power reduction for power class 1</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r w:rsidRPr="00C04A08">
        <w:t xml:space="preserve"> </w:t>
      </w:r>
    </w:p>
    <w:p w14:paraId="6192A631" w14:textId="77777777" w:rsidR="00254D08" w:rsidRPr="00C04A08" w:rsidRDefault="00254D08" w:rsidP="0013282A">
      <w:pPr>
        <w:pStyle w:val="Heading5"/>
      </w:pPr>
      <w:bookmarkStart w:id="2995" w:name="_Toc52196391"/>
      <w:bookmarkStart w:id="2996" w:name="_Toc52197371"/>
      <w:bookmarkStart w:id="2997" w:name="_Toc53173094"/>
      <w:bookmarkStart w:id="2998" w:name="_Toc53173463"/>
      <w:bookmarkStart w:id="2999" w:name="_Toc61119458"/>
      <w:bookmarkStart w:id="3000" w:name="_Toc61119840"/>
      <w:bookmarkStart w:id="3001" w:name="_Toc67925890"/>
      <w:bookmarkStart w:id="3002" w:name="_Toc75273528"/>
      <w:bookmarkStart w:id="3003" w:name="_Toc76510428"/>
      <w:bookmarkStart w:id="3004" w:name="_Toc83129582"/>
      <w:bookmarkStart w:id="3005" w:name="_Toc90591115"/>
      <w:bookmarkStart w:id="3006" w:name="_Toc98864142"/>
      <w:bookmarkStart w:id="3007" w:name="_Toc99733391"/>
      <w:bookmarkStart w:id="3008" w:name="_Toc106577286"/>
      <w:bookmarkStart w:id="3009" w:name="_Toc114537037"/>
      <w:bookmarkStart w:id="3010" w:name="_Toc115257305"/>
      <w:bookmarkStart w:id="3011" w:name="_Toc123086624"/>
      <w:bookmarkStart w:id="3012" w:name="_Toc124295948"/>
      <w:bookmarkStart w:id="3013" w:name="_Toc124296418"/>
      <w:bookmarkStart w:id="3014" w:name="_Toc130572234"/>
      <w:bookmarkStart w:id="3015" w:name="_Toc131708233"/>
      <w:bookmarkStart w:id="3016" w:name="_Toc137458040"/>
      <w:bookmarkStart w:id="3017" w:name="_Toc138887527"/>
      <w:bookmarkStart w:id="3018" w:name="_Toc138969611"/>
      <w:bookmarkStart w:id="3019" w:name="_Toc145916672"/>
      <w:r w:rsidRPr="00C04A08">
        <w:t>6.2A.2.2.1</w:t>
      </w:r>
      <w:r w:rsidRPr="00C04A08">
        <w:tab/>
        <w:t>Maximum output power reduction for power class 1 intra-band contiguous UL CA</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lastRenderedPageBreak/>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AD1D90"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AD1D90" w:rsidRPr="00C04A08" w:rsidRDefault="00AD1D90" w:rsidP="00AD1D9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AD1D90" w:rsidRPr="00C04A08" w:rsidRDefault="00AD1D90" w:rsidP="00AD1D9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AD1D90" w:rsidRPr="00C04A08" w:rsidRDefault="00AD1D90" w:rsidP="00AD1D9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4C1D400F" w:rsidR="00AD1D90" w:rsidRPr="00C04A08" w:rsidRDefault="00AD1D90" w:rsidP="00AD1D90">
            <w:pPr>
              <w:pStyle w:val="TAC"/>
            </w:pP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AD1D90" w:rsidRPr="00C04A08" w:rsidRDefault="00AD1D90" w:rsidP="00AD1D9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AD1D90" w:rsidRPr="00C04A08" w:rsidRDefault="00AD1D90" w:rsidP="00AD1D90">
            <w:pPr>
              <w:pStyle w:val="TAC"/>
            </w:pPr>
            <w:r w:rsidRPr="00C04A08">
              <w:rPr>
                <w:rFonts w:cs="Arial"/>
                <w:szCs w:val="18"/>
                <w:lang w:val="en-US"/>
              </w:rPr>
              <w:t>≤ 8.7</w:t>
            </w:r>
          </w:p>
        </w:tc>
      </w:tr>
      <w:tr w:rsidR="00AD1D90"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AD1D90" w:rsidRPr="00C04A08" w:rsidRDefault="00AD1D90" w:rsidP="00AD1D9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AD1D90" w:rsidRPr="00C04A08" w:rsidRDefault="00AD1D90" w:rsidP="00AD1D9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AD1D90" w:rsidRPr="00C04A08" w:rsidRDefault="00AD1D90" w:rsidP="00AD1D9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192F51B9" w:rsidR="00AD1D90" w:rsidRPr="00C04A08" w:rsidRDefault="00AD1D90" w:rsidP="00AD1D90">
            <w:pPr>
              <w:pStyle w:val="TAC"/>
            </w:pP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AD1D90" w:rsidRPr="00C04A08" w:rsidRDefault="00AD1D90" w:rsidP="00AD1D9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AD1D90" w:rsidRPr="00C04A08" w:rsidRDefault="00AD1D90" w:rsidP="00AD1D90">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lastRenderedPageBreak/>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3020" w:name="_Toc52196392"/>
      <w:bookmarkStart w:id="3021" w:name="_Toc52197372"/>
      <w:bookmarkStart w:id="3022" w:name="_Toc53173095"/>
      <w:bookmarkStart w:id="3023" w:name="_Toc53173464"/>
      <w:bookmarkStart w:id="3024" w:name="_Toc61119459"/>
      <w:bookmarkStart w:id="3025" w:name="_Toc61119841"/>
      <w:bookmarkStart w:id="3026" w:name="_Toc67925891"/>
      <w:bookmarkStart w:id="3027" w:name="_Toc75273529"/>
      <w:bookmarkStart w:id="3028" w:name="_Toc76510429"/>
      <w:bookmarkStart w:id="3029" w:name="_Toc83129583"/>
      <w:bookmarkStart w:id="3030" w:name="_Toc90591116"/>
      <w:bookmarkStart w:id="3031" w:name="_Toc98864143"/>
      <w:bookmarkStart w:id="3032" w:name="_Toc99733392"/>
      <w:bookmarkStart w:id="3033" w:name="_Toc106577287"/>
      <w:bookmarkStart w:id="3034" w:name="_Toc114537038"/>
      <w:bookmarkStart w:id="3035" w:name="_Toc115257306"/>
      <w:bookmarkStart w:id="3036" w:name="_Toc123086625"/>
      <w:bookmarkStart w:id="3037" w:name="_Toc124295949"/>
      <w:bookmarkStart w:id="3038" w:name="_Toc124296419"/>
      <w:bookmarkStart w:id="3039" w:name="_Toc130572235"/>
      <w:bookmarkStart w:id="3040" w:name="_Toc131708234"/>
      <w:bookmarkStart w:id="3041" w:name="_Toc137458041"/>
      <w:bookmarkStart w:id="3042" w:name="_Toc138887528"/>
      <w:bookmarkStart w:id="3043" w:name="_Toc138969612"/>
      <w:bookmarkStart w:id="3044" w:name="_Toc145916673"/>
      <w:bookmarkStart w:id="3045" w:name="_Toc21340787"/>
      <w:bookmarkStart w:id="3046" w:name="_Toc29805234"/>
      <w:bookmarkStart w:id="3047" w:name="_Toc36456443"/>
      <w:bookmarkStart w:id="3048" w:name="_Toc36469541"/>
      <w:bookmarkStart w:id="3049" w:name="_Toc37253950"/>
      <w:bookmarkStart w:id="3050" w:name="_Toc37322807"/>
      <w:bookmarkStart w:id="3051" w:name="_Toc37324213"/>
      <w:bookmarkStart w:id="3052" w:name="_Toc45889736"/>
      <w:r w:rsidRPr="00C04A08">
        <w:t>6.2A.2.2.2</w:t>
      </w:r>
      <w:r w:rsidRPr="00C04A08">
        <w:tab/>
        <w:t>Maximum output power reduction for power class 1 intra-band non-contiguous UL CA</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3053" w:name="_Toc106577288"/>
      <w:bookmarkStart w:id="3054" w:name="_Toc114537039"/>
      <w:bookmarkStart w:id="3055" w:name="_Toc115257307"/>
      <w:bookmarkStart w:id="3056" w:name="_Toc123086626"/>
      <w:bookmarkStart w:id="3057" w:name="_Toc124295950"/>
      <w:bookmarkStart w:id="3058" w:name="_Toc124296420"/>
      <w:bookmarkStart w:id="3059" w:name="_Toc130572236"/>
      <w:bookmarkStart w:id="3060" w:name="_Toc131708235"/>
      <w:bookmarkStart w:id="3061" w:name="_Toc137458042"/>
      <w:bookmarkStart w:id="3062" w:name="_Toc138887529"/>
      <w:bookmarkStart w:id="3063" w:name="_Toc138969613"/>
      <w:bookmarkStart w:id="3064" w:name="_Toc145916674"/>
      <w:r w:rsidRPr="00311FBF">
        <w:t>6.2A.2.</w:t>
      </w:r>
      <w:r>
        <w:t>2</w:t>
      </w:r>
      <w:r w:rsidRPr="00311FBF">
        <w:t>.</w:t>
      </w:r>
      <w:r>
        <w:t>3</w:t>
      </w:r>
      <w:r w:rsidRPr="00311FBF">
        <w:tab/>
        <w:t xml:space="preserve">Maximum output power reduction for power class </w:t>
      </w:r>
      <w:r>
        <w:t>1</w:t>
      </w:r>
      <w:r w:rsidRPr="00311FBF">
        <w:t xml:space="preserve"> inter-band CA</w:t>
      </w:r>
      <w:bookmarkEnd w:id="3053"/>
      <w:bookmarkEnd w:id="3054"/>
      <w:bookmarkEnd w:id="3055"/>
      <w:bookmarkEnd w:id="3056"/>
      <w:bookmarkEnd w:id="3057"/>
      <w:bookmarkEnd w:id="3058"/>
      <w:bookmarkEnd w:id="3059"/>
      <w:bookmarkEnd w:id="3060"/>
      <w:bookmarkEnd w:id="3061"/>
      <w:bookmarkEnd w:id="3062"/>
      <w:bookmarkEnd w:id="3063"/>
      <w:bookmarkEnd w:id="3064"/>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3065" w:name="_Toc52196393"/>
      <w:bookmarkStart w:id="3066" w:name="_Toc52197373"/>
      <w:bookmarkStart w:id="3067" w:name="_Toc53173096"/>
      <w:bookmarkStart w:id="3068" w:name="_Toc53173465"/>
      <w:bookmarkStart w:id="3069" w:name="_Toc61119460"/>
      <w:bookmarkStart w:id="3070" w:name="_Toc61119842"/>
      <w:bookmarkStart w:id="3071" w:name="_Toc67925892"/>
      <w:bookmarkStart w:id="3072" w:name="_Toc75273530"/>
      <w:bookmarkStart w:id="3073" w:name="_Toc76510430"/>
      <w:bookmarkStart w:id="3074" w:name="_Toc83129584"/>
      <w:bookmarkStart w:id="3075" w:name="_Toc90591117"/>
      <w:bookmarkStart w:id="3076" w:name="_Toc98864144"/>
      <w:bookmarkStart w:id="3077" w:name="_Toc99733393"/>
      <w:bookmarkStart w:id="3078" w:name="_Toc106577289"/>
      <w:bookmarkStart w:id="3079" w:name="_Toc114537040"/>
      <w:bookmarkStart w:id="3080" w:name="_Toc115257308"/>
      <w:bookmarkStart w:id="3081" w:name="_Toc123086627"/>
      <w:bookmarkStart w:id="3082" w:name="_Toc124295951"/>
      <w:bookmarkStart w:id="3083" w:name="_Toc124296421"/>
      <w:bookmarkStart w:id="3084" w:name="_Toc130572237"/>
      <w:bookmarkStart w:id="3085" w:name="_Toc131708236"/>
      <w:bookmarkStart w:id="3086" w:name="_Toc137458043"/>
      <w:bookmarkStart w:id="3087" w:name="_Toc138887530"/>
      <w:bookmarkStart w:id="3088" w:name="_Toc138969614"/>
      <w:bookmarkStart w:id="3089" w:name="_Toc145916675"/>
      <w:r w:rsidRPr="00C04A08">
        <w:lastRenderedPageBreak/>
        <w:t>6.2A.2.3</w:t>
      </w:r>
      <w:r w:rsidRPr="00C04A08">
        <w:tab/>
        <w:t>Maximum output power reduction for power class 2</w:t>
      </w:r>
      <w:bookmarkEnd w:id="3045"/>
      <w:bookmarkEnd w:id="3046"/>
      <w:bookmarkEnd w:id="3047"/>
      <w:bookmarkEnd w:id="3048"/>
      <w:bookmarkEnd w:id="3049"/>
      <w:bookmarkEnd w:id="3050"/>
      <w:bookmarkEnd w:id="3051"/>
      <w:bookmarkEnd w:id="3052"/>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3090" w:name="_Toc21340788"/>
      <w:bookmarkStart w:id="3091" w:name="_Toc29805235"/>
      <w:bookmarkStart w:id="3092" w:name="_Toc36456444"/>
      <w:bookmarkStart w:id="3093" w:name="_Toc36469542"/>
      <w:bookmarkStart w:id="3094" w:name="_Toc37253951"/>
      <w:bookmarkStart w:id="3095" w:name="_Toc37322808"/>
      <w:bookmarkStart w:id="3096" w:name="_Toc37324214"/>
      <w:bookmarkStart w:id="3097" w:name="_Toc45889737"/>
      <w:bookmarkStart w:id="3098" w:name="_Toc52196394"/>
      <w:bookmarkStart w:id="3099" w:name="_Toc52197374"/>
      <w:bookmarkStart w:id="3100" w:name="_Toc53173097"/>
      <w:bookmarkStart w:id="3101" w:name="_Toc53173466"/>
      <w:bookmarkStart w:id="3102" w:name="_Toc61119461"/>
      <w:bookmarkStart w:id="3103" w:name="_Toc61119843"/>
      <w:bookmarkStart w:id="3104" w:name="_Toc67925893"/>
      <w:bookmarkStart w:id="3105" w:name="_Toc75273531"/>
      <w:bookmarkStart w:id="3106" w:name="_Toc76510431"/>
      <w:bookmarkStart w:id="3107" w:name="_Toc83129585"/>
      <w:bookmarkStart w:id="3108" w:name="_Toc90591118"/>
      <w:bookmarkStart w:id="3109" w:name="_Toc98864145"/>
      <w:bookmarkStart w:id="3110" w:name="_Toc99733394"/>
      <w:bookmarkStart w:id="3111" w:name="_Toc106577290"/>
      <w:bookmarkStart w:id="3112" w:name="_Toc114537041"/>
      <w:bookmarkStart w:id="3113" w:name="_Toc115257309"/>
      <w:bookmarkStart w:id="3114" w:name="_Toc123086628"/>
      <w:bookmarkStart w:id="3115" w:name="_Toc124295952"/>
      <w:bookmarkStart w:id="3116" w:name="_Toc124296422"/>
      <w:bookmarkStart w:id="3117" w:name="_Toc130572238"/>
      <w:bookmarkStart w:id="3118" w:name="_Toc131708237"/>
      <w:bookmarkStart w:id="3119" w:name="_Toc137458044"/>
      <w:bookmarkStart w:id="3120" w:name="_Toc138887531"/>
      <w:bookmarkStart w:id="3121" w:name="_Toc138969615"/>
      <w:bookmarkStart w:id="3122" w:name="_Toc145916676"/>
      <w:r w:rsidRPr="00C04A08">
        <w:t>6.2A.2.4</w:t>
      </w:r>
      <w:r w:rsidRPr="00C04A08">
        <w:tab/>
        <w:t>Maximum output power reduction for power class 3</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2DEDD076" w14:textId="77777777" w:rsidR="00E4700A" w:rsidRPr="00C04A08" w:rsidRDefault="00E4700A" w:rsidP="0013282A">
      <w:pPr>
        <w:pStyle w:val="Heading5"/>
        <w:rPr>
          <w:rFonts w:eastAsia="Malgun Gothic"/>
          <w:sz w:val="24"/>
        </w:rPr>
      </w:pPr>
      <w:bookmarkStart w:id="3123" w:name="_Toc52196395"/>
      <w:bookmarkStart w:id="3124" w:name="_Toc52197375"/>
      <w:bookmarkStart w:id="3125" w:name="_Toc53173098"/>
      <w:bookmarkStart w:id="3126" w:name="_Toc53173467"/>
      <w:bookmarkStart w:id="3127" w:name="_Toc61119462"/>
      <w:bookmarkStart w:id="3128" w:name="_Toc61119844"/>
      <w:bookmarkStart w:id="3129" w:name="_Toc67925894"/>
      <w:bookmarkStart w:id="3130" w:name="_Toc75273532"/>
      <w:bookmarkStart w:id="3131" w:name="_Toc76510432"/>
      <w:bookmarkStart w:id="3132" w:name="_Toc83129586"/>
      <w:bookmarkStart w:id="3133" w:name="_Toc90591119"/>
      <w:bookmarkStart w:id="3134" w:name="_Toc98864146"/>
      <w:bookmarkStart w:id="3135" w:name="_Toc99733395"/>
      <w:bookmarkStart w:id="3136" w:name="_Toc106577291"/>
      <w:bookmarkStart w:id="3137" w:name="_Toc114537042"/>
      <w:bookmarkStart w:id="3138" w:name="_Toc115257310"/>
      <w:bookmarkStart w:id="3139" w:name="_Toc123086629"/>
      <w:bookmarkStart w:id="3140" w:name="_Toc124295953"/>
      <w:bookmarkStart w:id="3141" w:name="_Toc124296423"/>
      <w:bookmarkStart w:id="3142" w:name="_Toc130572239"/>
      <w:bookmarkStart w:id="3143" w:name="_Toc131708238"/>
      <w:bookmarkStart w:id="3144" w:name="_Toc137458045"/>
      <w:bookmarkStart w:id="3145" w:name="_Toc138887532"/>
      <w:bookmarkStart w:id="3146" w:name="_Toc138969616"/>
      <w:bookmarkStart w:id="3147" w:name="_Toc145916677"/>
      <w:r w:rsidRPr="00C04A08">
        <w:t>6.2A.2.4.1</w:t>
      </w:r>
      <w:r w:rsidRPr="00C04A08">
        <w:tab/>
        <w:t>Maximum output power reduction for power class 3 intra-band contiguous CA</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lastRenderedPageBreak/>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3148" w:name="_Toc52196396"/>
      <w:bookmarkStart w:id="3149" w:name="_Toc52197376"/>
      <w:bookmarkStart w:id="3150" w:name="_Toc53173099"/>
      <w:bookmarkStart w:id="3151" w:name="_Toc53173468"/>
      <w:bookmarkStart w:id="3152" w:name="_Toc61119463"/>
      <w:bookmarkStart w:id="3153" w:name="_Toc61119845"/>
      <w:bookmarkStart w:id="3154" w:name="_Toc67925895"/>
      <w:bookmarkStart w:id="3155" w:name="_Toc75273533"/>
      <w:bookmarkStart w:id="3156" w:name="_Toc76510433"/>
      <w:bookmarkStart w:id="3157" w:name="_Toc83129587"/>
      <w:bookmarkStart w:id="3158" w:name="_Toc90591120"/>
      <w:bookmarkStart w:id="3159" w:name="_Toc98864147"/>
      <w:bookmarkStart w:id="3160" w:name="_Toc99733396"/>
      <w:bookmarkStart w:id="3161" w:name="_Toc106577292"/>
      <w:bookmarkStart w:id="3162" w:name="_Toc114537043"/>
      <w:bookmarkStart w:id="3163" w:name="_Toc115257311"/>
      <w:bookmarkStart w:id="3164" w:name="_Toc123086630"/>
      <w:bookmarkStart w:id="3165" w:name="_Toc124295954"/>
      <w:bookmarkStart w:id="3166" w:name="_Toc124296424"/>
      <w:bookmarkStart w:id="3167" w:name="_Toc130572240"/>
      <w:bookmarkStart w:id="3168" w:name="_Toc131708239"/>
      <w:bookmarkStart w:id="3169" w:name="_Toc137458046"/>
      <w:bookmarkStart w:id="3170" w:name="_Toc138887533"/>
      <w:bookmarkStart w:id="3171" w:name="_Toc138969617"/>
      <w:bookmarkStart w:id="3172" w:name="_Toc145916678"/>
      <w:bookmarkStart w:id="3173" w:name="_Toc21340789"/>
      <w:bookmarkStart w:id="3174" w:name="_Toc29805236"/>
      <w:bookmarkStart w:id="3175" w:name="_Toc36456445"/>
      <w:bookmarkStart w:id="3176" w:name="_Toc36469543"/>
      <w:bookmarkStart w:id="3177" w:name="_Toc37253952"/>
      <w:bookmarkStart w:id="3178" w:name="_Toc37322809"/>
      <w:bookmarkStart w:id="3179" w:name="_Toc37324215"/>
      <w:bookmarkStart w:id="3180" w:name="_Toc45889738"/>
      <w:r w:rsidRPr="00C04A08">
        <w:t>6.2A.2.4.2</w:t>
      </w:r>
      <w:r w:rsidRPr="00C04A08">
        <w:tab/>
        <w:t>Maximum output power reduction for power class 3 intra-band non-contiguous CA</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3181" w:name="_Toc123086631"/>
      <w:bookmarkStart w:id="3182" w:name="_Toc124295955"/>
      <w:bookmarkStart w:id="3183" w:name="_Toc124296425"/>
      <w:bookmarkStart w:id="3184" w:name="_Toc130572241"/>
      <w:bookmarkStart w:id="3185" w:name="_Toc131708240"/>
      <w:bookmarkStart w:id="3186" w:name="_Toc137458047"/>
      <w:bookmarkStart w:id="3187" w:name="_Toc138887534"/>
      <w:bookmarkStart w:id="3188" w:name="_Toc138969618"/>
      <w:bookmarkStart w:id="3189" w:name="_Toc145916679"/>
      <w:r w:rsidRPr="00311FBF">
        <w:t>6.2A.2.</w:t>
      </w:r>
      <w:r>
        <w:t>4</w:t>
      </w:r>
      <w:r w:rsidRPr="00311FBF">
        <w:t>.</w:t>
      </w:r>
      <w:r>
        <w:t>3</w:t>
      </w:r>
      <w:r w:rsidRPr="00311FBF">
        <w:tab/>
        <w:t xml:space="preserve">Maximum output power reduction for power class </w:t>
      </w:r>
      <w:r>
        <w:t>3</w:t>
      </w:r>
      <w:r w:rsidRPr="00311FBF">
        <w:t xml:space="preserve"> inter-band CA</w:t>
      </w:r>
      <w:bookmarkEnd w:id="3181"/>
      <w:bookmarkEnd w:id="3182"/>
      <w:bookmarkEnd w:id="3183"/>
      <w:bookmarkEnd w:id="3184"/>
      <w:bookmarkEnd w:id="3185"/>
      <w:bookmarkEnd w:id="3186"/>
      <w:bookmarkEnd w:id="3187"/>
      <w:bookmarkEnd w:id="3188"/>
      <w:bookmarkEnd w:id="3189"/>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3190" w:name="_Toc52196397"/>
      <w:bookmarkStart w:id="3191" w:name="_Toc52197377"/>
      <w:bookmarkStart w:id="3192" w:name="_Toc53173100"/>
      <w:bookmarkStart w:id="3193" w:name="_Toc53173469"/>
      <w:bookmarkStart w:id="3194" w:name="_Toc61119464"/>
      <w:bookmarkStart w:id="3195" w:name="_Toc61119846"/>
      <w:bookmarkStart w:id="3196" w:name="_Toc67925896"/>
      <w:bookmarkStart w:id="3197" w:name="_Toc75273534"/>
      <w:bookmarkStart w:id="3198" w:name="_Toc76510434"/>
      <w:bookmarkStart w:id="3199" w:name="_Toc83129588"/>
      <w:bookmarkStart w:id="3200" w:name="_Toc90591121"/>
      <w:bookmarkStart w:id="3201" w:name="_Toc98864148"/>
      <w:bookmarkStart w:id="3202" w:name="_Toc99733397"/>
      <w:bookmarkStart w:id="3203" w:name="_Toc106577293"/>
      <w:bookmarkStart w:id="3204" w:name="_Toc114537044"/>
      <w:bookmarkStart w:id="3205" w:name="_Toc115257312"/>
      <w:bookmarkStart w:id="3206" w:name="_Toc123086632"/>
      <w:bookmarkStart w:id="3207" w:name="_Toc124295956"/>
      <w:bookmarkStart w:id="3208" w:name="_Toc124296426"/>
      <w:bookmarkStart w:id="3209" w:name="_Toc130572242"/>
      <w:bookmarkStart w:id="3210" w:name="_Toc131708241"/>
      <w:bookmarkStart w:id="3211" w:name="_Toc137458048"/>
      <w:bookmarkStart w:id="3212" w:name="_Toc138887535"/>
      <w:bookmarkStart w:id="3213" w:name="_Toc138969619"/>
      <w:bookmarkStart w:id="3214" w:name="_Toc145916680"/>
      <w:r w:rsidRPr="00C04A08">
        <w:t>6.2A.2.5</w:t>
      </w:r>
      <w:r w:rsidRPr="00C04A08">
        <w:tab/>
        <w:t>Maximum output power reduction for power class 4</w:t>
      </w:r>
      <w:bookmarkEnd w:id="3173"/>
      <w:bookmarkEnd w:id="3174"/>
      <w:bookmarkEnd w:id="3175"/>
      <w:bookmarkEnd w:id="3176"/>
      <w:bookmarkEnd w:id="3177"/>
      <w:bookmarkEnd w:id="3178"/>
      <w:bookmarkEnd w:id="3179"/>
      <w:bookmarkEnd w:id="3180"/>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3215" w:name="_Toc67925897"/>
      <w:bookmarkStart w:id="3216" w:name="_Toc75273535"/>
      <w:bookmarkStart w:id="3217" w:name="_Toc76510435"/>
      <w:bookmarkStart w:id="3218" w:name="_Toc83129589"/>
      <w:bookmarkStart w:id="3219" w:name="_Toc90591122"/>
      <w:bookmarkStart w:id="3220" w:name="_Toc98864149"/>
      <w:bookmarkStart w:id="3221" w:name="_Toc99733398"/>
      <w:bookmarkStart w:id="3222" w:name="_Toc106577294"/>
      <w:bookmarkStart w:id="3223" w:name="_Toc114537045"/>
      <w:bookmarkStart w:id="3224" w:name="_Toc115257313"/>
      <w:bookmarkStart w:id="3225" w:name="_Toc123086633"/>
      <w:bookmarkStart w:id="3226" w:name="_Toc124295957"/>
      <w:bookmarkStart w:id="3227" w:name="_Toc124296427"/>
      <w:bookmarkStart w:id="3228" w:name="_Toc130572243"/>
      <w:bookmarkStart w:id="3229" w:name="_Toc131708242"/>
      <w:bookmarkStart w:id="3230" w:name="_Toc137458049"/>
      <w:bookmarkStart w:id="3231" w:name="_Toc138887536"/>
      <w:bookmarkStart w:id="3232" w:name="_Toc138969620"/>
      <w:bookmarkStart w:id="3233" w:name="_Toc145916681"/>
      <w:r w:rsidRPr="00FE760F">
        <w:t>6.2A.2.</w:t>
      </w:r>
      <w:r>
        <w:t>6</w:t>
      </w:r>
      <w:r w:rsidRPr="00FE760F">
        <w:tab/>
        <w:t>Maximum output p</w:t>
      </w:r>
      <w:r>
        <w:t>ower reduction for power class 5</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lastRenderedPageBreak/>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3234" w:name="_Toc21340790"/>
      <w:bookmarkStart w:id="3235" w:name="_Toc29805237"/>
      <w:bookmarkStart w:id="3236" w:name="_Toc36456446"/>
      <w:bookmarkStart w:id="3237" w:name="_Toc36469544"/>
      <w:bookmarkStart w:id="3238" w:name="_Toc37253953"/>
      <w:bookmarkStart w:id="3239" w:name="_Toc37322810"/>
      <w:bookmarkStart w:id="3240" w:name="_Toc37324216"/>
      <w:bookmarkStart w:id="3241" w:name="_Toc45889739"/>
      <w:bookmarkStart w:id="3242" w:name="_Toc52196398"/>
      <w:bookmarkStart w:id="3243" w:name="_Toc52197378"/>
      <w:bookmarkStart w:id="3244" w:name="_Toc53173101"/>
      <w:bookmarkStart w:id="3245" w:name="_Toc53173470"/>
      <w:bookmarkStart w:id="3246" w:name="_Toc61119465"/>
      <w:bookmarkStart w:id="3247" w:name="_Toc61119847"/>
      <w:bookmarkStart w:id="3248" w:name="_Toc67925898"/>
      <w:bookmarkStart w:id="3249" w:name="_Toc75273536"/>
      <w:bookmarkStart w:id="3250" w:name="_Toc76510436"/>
      <w:bookmarkStart w:id="3251" w:name="_Toc83129590"/>
      <w:bookmarkStart w:id="3252" w:name="_Toc90591123"/>
      <w:bookmarkStart w:id="3253" w:name="_Toc98864150"/>
      <w:bookmarkStart w:id="3254" w:name="_Toc99733399"/>
      <w:bookmarkStart w:id="3255" w:name="_Toc106577295"/>
      <w:bookmarkStart w:id="3256" w:name="_Toc114537046"/>
      <w:bookmarkStart w:id="3257" w:name="_Toc115257314"/>
      <w:bookmarkStart w:id="3258" w:name="_Toc123086634"/>
      <w:bookmarkStart w:id="3259" w:name="_Toc124295958"/>
      <w:bookmarkStart w:id="3260" w:name="_Toc124296428"/>
      <w:bookmarkStart w:id="3261" w:name="_Toc130572244"/>
      <w:bookmarkStart w:id="3262" w:name="_Toc131708243"/>
      <w:bookmarkStart w:id="3263" w:name="_Toc137458050"/>
      <w:bookmarkStart w:id="3264" w:name="_Toc138887537"/>
      <w:bookmarkStart w:id="3265" w:name="_Toc138969621"/>
      <w:bookmarkStart w:id="3266" w:name="_Toc145916682"/>
      <w:r w:rsidRPr="00C04A08">
        <w:t>6.2A.3</w:t>
      </w:r>
      <w:r w:rsidRPr="00C04A08">
        <w:tab/>
        <w:t>UE maximum output power with additional requirements for CA</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091164A6" w14:textId="77777777" w:rsidR="00842EF7" w:rsidRPr="00C04A08" w:rsidRDefault="00842EF7" w:rsidP="00842EF7">
      <w:pPr>
        <w:pStyle w:val="Heading4"/>
      </w:pPr>
      <w:bookmarkStart w:id="3267" w:name="_Toc21340791"/>
      <w:bookmarkStart w:id="3268" w:name="_Toc29805238"/>
      <w:bookmarkStart w:id="3269" w:name="_Toc36456447"/>
      <w:bookmarkStart w:id="3270" w:name="_Toc36469545"/>
      <w:bookmarkStart w:id="3271" w:name="_Toc37253954"/>
      <w:bookmarkStart w:id="3272" w:name="_Toc37322811"/>
      <w:bookmarkStart w:id="3273" w:name="_Toc37324217"/>
      <w:bookmarkStart w:id="3274" w:name="_Toc45889740"/>
      <w:bookmarkStart w:id="3275" w:name="_Toc52196399"/>
      <w:bookmarkStart w:id="3276" w:name="_Toc52197379"/>
      <w:bookmarkStart w:id="3277" w:name="_Toc53173102"/>
      <w:bookmarkStart w:id="3278" w:name="_Toc53173471"/>
      <w:bookmarkStart w:id="3279" w:name="_Toc61119466"/>
      <w:bookmarkStart w:id="3280" w:name="_Toc61119848"/>
      <w:bookmarkStart w:id="3281" w:name="_Toc67925899"/>
      <w:bookmarkStart w:id="3282" w:name="_Toc75273537"/>
      <w:bookmarkStart w:id="3283" w:name="_Toc76510437"/>
      <w:bookmarkStart w:id="3284" w:name="_Toc83129591"/>
      <w:bookmarkStart w:id="3285" w:name="_Toc90591124"/>
      <w:bookmarkStart w:id="3286" w:name="_Toc98864151"/>
      <w:bookmarkStart w:id="3287" w:name="_Toc99733400"/>
      <w:bookmarkStart w:id="3288" w:name="_Toc106577296"/>
      <w:bookmarkStart w:id="3289" w:name="_Toc114537047"/>
      <w:bookmarkStart w:id="3290" w:name="_Toc115257315"/>
      <w:bookmarkStart w:id="3291" w:name="_Toc123086635"/>
      <w:bookmarkStart w:id="3292" w:name="_Toc124295959"/>
      <w:bookmarkStart w:id="3293" w:name="_Toc124296429"/>
      <w:bookmarkStart w:id="3294" w:name="_Toc130572245"/>
      <w:bookmarkStart w:id="3295" w:name="_Toc131708244"/>
      <w:bookmarkStart w:id="3296" w:name="_Toc137458051"/>
      <w:bookmarkStart w:id="3297" w:name="_Toc138887538"/>
      <w:bookmarkStart w:id="3298" w:name="_Toc138969622"/>
      <w:bookmarkStart w:id="3299" w:name="_Toc145916683"/>
      <w:r w:rsidRPr="00C04A08">
        <w:t>6.2A.3.1</w:t>
      </w:r>
      <w:r w:rsidRPr="00C04A08">
        <w:tab/>
        <w:t>General</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1A1218AA" w:rsidR="00842EF7" w:rsidRPr="00C04A08" w:rsidRDefault="00F13225"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3300" w:name="_Toc21340792"/>
      <w:bookmarkStart w:id="3301" w:name="_Toc29805239"/>
      <w:bookmarkStart w:id="3302" w:name="_Toc36456448"/>
      <w:bookmarkStart w:id="3303" w:name="_Toc36469546"/>
      <w:bookmarkStart w:id="3304" w:name="_Toc37253955"/>
      <w:bookmarkStart w:id="3305" w:name="_Toc37322812"/>
      <w:bookmarkStart w:id="3306" w:name="_Toc37324218"/>
      <w:bookmarkStart w:id="3307" w:name="_Toc45889741"/>
      <w:bookmarkStart w:id="3308" w:name="_Toc52196400"/>
      <w:bookmarkStart w:id="3309" w:name="_Toc52197380"/>
      <w:bookmarkStart w:id="3310" w:name="_Toc53173103"/>
      <w:bookmarkStart w:id="3311" w:name="_Toc53173472"/>
      <w:bookmarkStart w:id="3312" w:name="_Toc61119467"/>
      <w:bookmarkStart w:id="3313" w:name="_Toc61119849"/>
      <w:bookmarkStart w:id="3314" w:name="_Toc67925900"/>
      <w:bookmarkStart w:id="3315" w:name="_Toc75273538"/>
      <w:bookmarkStart w:id="3316" w:name="_Toc76510438"/>
      <w:bookmarkStart w:id="3317" w:name="_Toc83129592"/>
      <w:bookmarkStart w:id="3318" w:name="_Toc90591125"/>
      <w:bookmarkStart w:id="3319" w:name="_Toc98864152"/>
      <w:bookmarkStart w:id="3320" w:name="_Toc99733401"/>
      <w:bookmarkStart w:id="3321" w:name="_Toc106577297"/>
      <w:bookmarkStart w:id="3322" w:name="_Toc114537048"/>
      <w:bookmarkStart w:id="3323" w:name="_Toc115257316"/>
      <w:bookmarkStart w:id="3324" w:name="_Toc123086636"/>
      <w:bookmarkStart w:id="3325" w:name="_Toc124295960"/>
      <w:bookmarkStart w:id="3326" w:name="_Toc124296430"/>
      <w:bookmarkStart w:id="3327" w:name="_Toc130572246"/>
      <w:bookmarkStart w:id="3328" w:name="_Toc131708245"/>
      <w:bookmarkStart w:id="3329" w:name="_Toc137458052"/>
      <w:bookmarkStart w:id="3330" w:name="_Toc138887539"/>
      <w:bookmarkStart w:id="3331" w:name="_Toc138969623"/>
      <w:bookmarkStart w:id="3332" w:name="_Toc145916684"/>
      <w:bookmarkStart w:id="3333" w:name="_Toc21340793"/>
      <w:bookmarkStart w:id="3334" w:name="_Toc29805240"/>
      <w:bookmarkStart w:id="3335" w:name="_Toc36456449"/>
      <w:bookmarkStart w:id="3336" w:name="_Toc36469547"/>
      <w:bookmarkStart w:id="3337" w:name="_Toc37253956"/>
      <w:bookmarkStart w:id="3338" w:name="_Toc37322813"/>
      <w:bookmarkStart w:id="3339" w:name="_Toc37324219"/>
      <w:bookmarkStart w:id="3340" w:name="_Toc45889742"/>
      <w:bookmarkStart w:id="3341" w:name="_Toc52196401"/>
      <w:bookmarkStart w:id="3342" w:name="_Toc52197381"/>
      <w:bookmarkStart w:id="3343" w:name="_Toc53173104"/>
      <w:bookmarkStart w:id="3344" w:name="_Toc53173473"/>
      <w:r w:rsidRPr="00C04A08">
        <w:lastRenderedPageBreak/>
        <w:t>6.2A.3.2</w:t>
      </w:r>
      <w:r w:rsidRPr="00C04A08">
        <w:tab/>
      </w:r>
      <w:r w:rsidRPr="0019697A">
        <w:t>Void</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6403250E" w14:textId="77777777" w:rsidR="00FF485D" w:rsidRPr="00C04A08" w:rsidRDefault="00FF485D" w:rsidP="0013282A">
      <w:pPr>
        <w:pStyle w:val="Heading5"/>
      </w:pPr>
      <w:bookmarkStart w:id="3345" w:name="_Toc61119468"/>
      <w:bookmarkStart w:id="3346" w:name="_Toc61119850"/>
      <w:bookmarkStart w:id="3347" w:name="_Toc67925901"/>
      <w:bookmarkStart w:id="3348" w:name="_Toc75273539"/>
      <w:bookmarkStart w:id="3349" w:name="_Toc76510439"/>
      <w:bookmarkStart w:id="3350" w:name="_Toc83129593"/>
      <w:bookmarkStart w:id="3351" w:name="_Toc90591126"/>
      <w:bookmarkStart w:id="3352" w:name="_Toc98864153"/>
      <w:bookmarkStart w:id="3353" w:name="_Toc99733402"/>
      <w:bookmarkStart w:id="3354" w:name="_Toc106577298"/>
      <w:bookmarkStart w:id="3355" w:name="_Toc114537049"/>
      <w:bookmarkStart w:id="3356" w:name="_Toc115257317"/>
      <w:bookmarkStart w:id="3357" w:name="_Toc123086637"/>
      <w:bookmarkStart w:id="3358" w:name="_Toc124295961"/>
      <w:bookmarkStart w:id="3359" w:name="_Toc124296431"/>
      <w:bookmarkStart w:id="3360" w:name="_Toc130572247"/>
      <w:bookmarkStart w:id="3361" w:name="_Toc131708246"/>
      <w:bookmarkStart w:id="3362" w:name="_Toc137458053"/>
      <w:bookmarkStart w:id="3363" w:name="_Toc138887540"/>
      <w:bookmarkStart w:id="3364" w:name="_Toc138969624"/>
      <w:bookmarkStart w:id="3365" w:name="_Toc145916685"/>
      <w:bookmarkEnd w:id="3333"/>
      <w:bookmarkEnd w:id="3334"/>
      <w:bookmarkEnd w:id="3335"/>
      <w:bookmarkEnd w:id="3336"/>
      <w:bookmarkEnd w:id="3337"/>
      <w:bookmarkEnd w:id="3338"/>
      <w:bookmarkEnd w:id="3339"/>
      <w:bookmarkEnd w:id="3340"/>
      <w:bookmarkEnd w:id="3341"/>
      <w:bookmarkEnd w:id="3342"/>
      <w:bookmarkEnd w:id="3343"/>
      <w:bookmarkEnd w:id="3344"/>
      <w:r w:rsidRPr="00C04A08">
        <w:t>6.2A.3.2.1</w:t>
      </w:r>
      <w:r w:rsidRPr="00C04A08">
        <w:tab/>
      </w:r>
      <w:r w:rsidRPr="0019697A">
        <w:t>Void</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3366" w:name="_Toc61119469"/>
      <w:bookmarkStart w:id="3367" w:name="_Toc61119851"/>
      <w:bookmarkStart w:id="3368" w:name="_Toc67925902"/>
      <w:bookmarkStart w:id="3369" w:name="_Toc75273540"/>
      <w:bookmarkStart w:id="3370" w:name="_Toc76510440"/>
      <w:bookmarkStart w:id="3371" w:name="_Toc83129594"/>
      <w:bookmarkStart w:id="3372" w:name="_Toc90591127"/>
      <w:bookmarkStart w:id="3373" w:name="_Toc98864154"/>
      <w:bookmarkStart w:id="3374" w:name="_Toc99733403"/>
      <w:bookmarkStart w:id="3375" w:name="_Toc106577299"/>
      <w:bookmarkStart w:id="3376" w:name="_Toc114537050"/>
      <w:bookmarkStart w:id="3377" w:name="_Toc115257318"/>
      <w:bookmarkStart w:id="3378" w:name="_Toc123086638"/>
      <w:bookmarkStart w:id="3379" w:name="_Toc124295962"/>
      <w:bookmarkStart w:id="3380" w:name="_Toc124296432"/>
      <w:bookmarkStart w:id="3381" w:name="_Toc130572248"/>
      <w:bookmarkStart w:id="3382" w:name="_Toc131708247"/>
      <w:bookmarkStart w:id="3383" w:name="_Toc137458054"/>
      <w:bookmarkStart w:id="3384" w:name="_Toc138887541"/>
      <w:bookmarkStart w:id="3385" w:name="_Toc138969625"/>
      <w:bookmarkStart w:id="3386" w:name="_Toc145916686"/>
      <w:r w:rsidRPr="00C04A08">
        <w:t>6.2A.3.2.2</w:t>
      </w:r>
      <w:r w:rsidRPr="00C04A08">
        <w:tab/>
      </w:r>
      <w:r w:rsidRPr="0019697A">
        <w:t>Void</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3387" w:name="_Toc21340795"/>
      <w:bookmarkStart w:id="3388" w:name="_Toc29805242"/>
      <w:bookmarkStart w:id="3389" w:name="_Toc36456451"/>
      <w:bookmarkStart w:id="3390" w:name="_Toc36469549"/>
      <w:bookmarkStart w:id="3391" w:name="_Toc37253958"/>
      <w:bookmarkStart w:id="3392" w:name="_Toc37322815"/>
      <w:bookmarkStart w:id="3393" w:name="_Toc37324221"/>
      <w:bookmarkStart w:id="3394" w:name="_Toc45889744"/>
      <w:bookmarkStart w:id="3395" w:name="_Toc52196403"/>
      <w:bookmarkStart w:id="3396" w:name="_Toc52197383"/>
      <w:bookmarkStart w:id="3397" w:name="_Toc53173106"/>
      <w:bookmarkStart w:id="3398" w:name="_Toc53173475"/>
      <w:bookmarkStart w:id="3399" w:name="_Toc61119470"/>
      <w:bookmarkStart w:id="3400" w:name="_Toc61119852"/>
      <w:bookmarkStart w:id="3401" w:name="_Toc67925903"/>
      <w:bookmarkStart w:id="3402" w:name="_Toc75273541"/>
      <w:bookmarkStart w:id="3403" w:name="_Toc76510441"/>
      <w:bookmarkStart w:id="3404" w:name="_Toc83129595"/>
      <w:bookmarkStart w:id="3405" w:name="_Toc90591128"/>
      <w:bookmarkStart w:id="3406" w:name="_Toc98864155"/>
      <w:bookmarkStart w:id="3407" w:name="_Toc99733404"/>
      <w:bookmarkStart w:id="3408" w:name="_Toc106577300"/>
      <w:bookmarkStart w:id="3409" w:name="_Toc114537051"/>
      <w:bookmarkStart w:id="3410" w:name="_Toc115257319"/>
      <w:bookmarkStart w:id="3411" w:name="_Toc123086639"/>
      <w:bookmarkStart w:id="3412" w:name="_Toc124295963"/>
      <w:bookmarkStart w:id="3413" w:name="_Toc124296433"/>
      <w:bookmarkStart w:id="3414" w:name="_Toc130572249"/>
      <w:bookmarkStart w:id="3415" w:name="_Toc131708248"/>
      <w:bookmarkStart w:id="3416" w:name="_Toc137458055"/>
      <w:bookmarkStart w:id="3417" w:name="_Toc138887542"/>
      <w:bookmarkStart w:id="3418" w:name="_Toc138969626"/>
      <w:bookmarkStart w:id="3419" w:name="_Toc145916687"/>
      <w:bookmarkStart w:id="3420" w:name="_Toc67925905"/>
      <w:bookmarkStart w:id="3421" w:name="_Toc75273543"/>
      <w:bookmarkStart w:id="3422" w:name="_Toc76510443"/>
      <w:bookmarkStart w:id="3423" w:name="_Toc21340797"/>
      <w:bookmarkStart w:id="3424" w:name="_Toc29805244"/>
      <w:bookmarkStart w:id="3425" w:name="_Toc36456453"/>
      <w:bookmarkStart w:id="3426" w:name="_Toc36469551"/>
      <w:bookmarkStart w:id="3427" w:name="_Toc37253960"/>
      <w:bookmarkStart w:id="3428" w:name="_Toc37322817"/>
      <w:bookmarkStart w:id="3429" w:name="_Toc37324223"/>
      <w:bookmarkStart w:id="3430" w:name="_Toc45889746"/>
      <w:bookmarkStart w:id="3431" w:name="_Toc52196405"/>
      <w:bookmarkStart w:id="3432" w:name="_Toc52197385"/>
      <w:bookmarkStart w:id="3433" w:name="_Toc53173108"/>
      <w:bookmarkStart w:id="3434" w:name="_Toc53173477"/>
      <w:r w:rsidRPr="00C04A08">
        <w:t>6.2A.3.2.3</w:t>
      </w:r>
      <w:r w:rsidRPr="00C04A08">
        <w:tab/>
      </w:r>
      <w:r w:rsidRPr="0019697A">
        <w:t>Void</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0E452E9C" w14:textId="77777777" w:rsidR="002E5EAD" w:rsidRDefault="002E5EAD" w:rsidP="00186BFC">
      <w:pPr>
        <w:pStyle w:val="TH"/>
      </w:pPr>
      <w:bookmarkStart w:id="3435" w:name="_Toc61119471"/>
      <w:bookmarkStart w:id="3436" w:name="_Toc61119853"/>
      <w:bookmarkStart w:id="3437" w:name="_Toc67925904"/>
      <w:bookmarkStart w:id="3438" w:name="_Toc75273542"/>
      <w:bookmarkStart w:id="3439" w:name="_Toc76510442"/>
      <w:r w:rsidRPr="00C04A08">
        <w:t xml:space="preserve">Table 6.2A.3.2.3-1: </w:t>
      </w:r>
      <w:r>
        <w:t>Void</w:t>
      </w:r>
      <w:bookmarkStart w:id="3440" w:name="_Toc21340796"/>
      <w:bookmarkStart w:id="3441" w:name="_Toc29805243"/>
      <w:bookmarkStart w:id="3442" w:name="_Toc36456452"/>
      <w:bookmarkStart w:id="3443" w:name="_Toc36469550"/>
      <w:bookmarkStart w:id="3444" w:name="_Toc37253959"/>
      <w:bookmarkStart w:id="3445" w:name="_Toc37322816"/>
      <w:bookmarkStart w:id="3446" w:name="_Toc37324222"/>
      <w:bookmarkStart w:id="3447" w:name="_Toc45889745"/>
      <w:bookmarkStart w:id="3448" w:name="_Toc52196404"/>
      <w:bookmarkStart w:id="3449" w:name="_Toc52197384"/>
      <w:bookmarkStart w:id="3450" w:name="_Toc53173107"/>
      <w:bookmarkStart w:id="3451" w:name="_Toc53173476"/>
    </w:p>
    <w:p w14:paraId="0F19CA3A" w14:textId="77777777" w:rsidR="002E5EAD" w:rsidRDefault="002E5EAD" w:rsidP="002E5EAD">
      <w:pPr>
        <w:pStyle w:val="Heading5"/>
      </w:pPr>
      <w:bookmarkStart w:id="3452" w:name="_Toc83129596"/>
      <w:bookmarkStart w:id="3453" w:name="_Toc90591129"/>
      <w:bookmarkStart w:id="3454" w:name="_Toc98864156"/>
      <w:bookmarkStart w:id="3455" w:name="_Toc99733405"/>
      <w:bookmarkStart w:id="3456" w:name="_Toc106577301"/>
      <w:bookmarkStart w:id="3457" w:name="_Toc114537052"/>
      <w:bookmarkStart w:id="3458" w:name="_Toc115257320"/>
      <w:bookmarkStart w:id="3459" w:name="_Toc123086640"/>
      <w:bookmarkStart w:id="3460" w:name="_Toc124295964"/>
      <w:bookmarkStart w:id="3461" w:name="_Toc124296434"/>
      <w:bookmarkStart w:id="3462" w:name="_Toc130572250"/>
      <w:bookmarkStart w:id="3463" w:name="_Toc131708249"/>
      <w:bookmarkStart w:id="3464" w:name="_Toc137458056"/>
      <w:bookmarkStart w:id="3465" w:name="_Toc138887543"/>
      <w:bookmarkStart w:id="3466" w:name="_Toc138969627"/>
      <w:bookmarkStart w:id="3467" w:name="_Toc145916688"/>
      <w:r w:rsidRPr="00C04A08">
        <w:t>6.2A.3.2.4</w:t>
      </w:r>
      <w:r w:rsidRPr="00C04A08">
        <w:tab/>
      </w:r>
      <w:r w:rsidRPr="00B45722">
        <w:t>Void</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20F8E3D4" w14:textId="13C8C54F" w:rsidR="003B6632" w:rsidRPr="00FE760F" w:rsidRDefault="003B6632" w:rsidP="00E10988">
      <w:pPr>
        <w:pStyle w:val="Heading5"/>
      </w:pPr>
      <w:bookmarkStart w:id="3468" w:name="_Toc83129597"/>
      <w:bookmarkStart w:id="3469" w:name="_Toc130572251"/>
      <w:bookmarkStart w:id="3470" w:name="_Toc131708250"/>
      <w:bookmarkStart w:id="3471" w:name="_Toc137458057"/>
      <w:bookmarkStart w:id="3472" w:name="_Toc138887544"/>
      <w:bookmarkStart w:id="3473" w:name="_Toc138969628"/>
      <w:bookmarkStart w:id="3474" w:name="_Toc145916689"/>
      <w:bookmarkStart w:id="3475" w:name="_Toc21340798"/>
      <w:bookmarkStart w:id="3476" w:name="_Toc29805245"/>
      <w:bookmarkStart w:id="3477" w:name="_Toc36456454"/>
      <w:bookmarkStart w:id="3478" w:name="_Toc36469552"/>
      <w:bookmarkStart w:id="3479" w:name="_Toc37253961"/>
      <w:bookmarkStart w:id="3480" w:name="_Toc37322818"/>
      <w:bookmarkStart w:id="3481" w:name="_Toc37324224"/>
      <w:bookmarkStart w:id="3482" w:name="_Toc45889747"/>
      <w:bookmarkStart w:id="3483" w:name="_Toc52196406"/>
      <w:bookmarkStart w:id="3484" w:name="_Toc52197386"/>
      <w:bookmarkStart w:id="3485" w:name="_Toc53173109"/>
      <w:bookmarkStart w:id="3486" w:name="_Toc53173478"/>
      <w:bookmarkStart w:id="3487" w:name="_Toc61119473"/>
      <w:bookmarkStart w:id="3488" w:name="_Toc61119855"/>
      <w:bookmarkStart w:id="3489" w:name="_Toc67925907"/>
      <w:bookmarkStart w:id="3490" w:name="_Toc75273545"/>
      <w:bookmarkStart w:id="3491" w:name="_Toc76510445"/>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r w:rsidRPr="00E32434">
        <w:t>6.2A.3.2.5</w:t>
      </w:r>
      <w:r w:rsidRPr="00E32434">
        <w:tab/>
      </w:r>
      <w:r>
        <w:t>Void</w:t>
      </w:r>
      <w:bookmarkEnd w:id="3468"/>
      <w:bookmarkEnd w:id="3469"/>
      <w:bookmarkEnd w:id="3470"/>
      <w:bookmarkEnd w:id="3471"/>
      <w:bookmarkEnd w:id="3472"/>
      <w:bookmarkEnd w:id="3473"/>
      <w:bookmarkEnd w:id="3474"/>
    </w:p>
    <w:p w14:paraId="07490586" w14:textId="77777777" w:rsidR="003B6632" w:rsidRPr="00C04A08" w:rsidRDefault="003B6632" w:rsidP="003B6632">
      <w:pPr>
        <w:pStyle w:val="Heading4"/>
      </w:pPr>
      <w:bookmarkStart w:id="3492" w:name="_Toc61119472"/>
      <w:bookmarkStart w:id="3493" w:name="_Toc61119854"/>
      <w:bookmarkStart w:id="3494" w:name="_Toc67925906"/>
      <w:bookmarkStart w:id="3495" w:name="_Toc75273544"/>
      <w:bookmarkStart w:id="3496" w:name="_Toc76510444"/>
      <w:bookmarkStart w:id="3497" w:name="_Toc83129598"/>
      <w:bookmarkStart w:id="3498" w:name="_Toc90591130"/>
      <w:bookmarkStart w:id="3499" w:name="_Toc98864157"/>
      <w:bookmarkStart w:id="3500" w:name="_Toc99733406"/>
      <w:bookmarkStart w:id="3501" w:name="_Toc106577302"/>
      <w:bookmarkStart w:id="3502" w:name="_Toc114537053"/>
      <w:bookmarkStart w:id="3503" w:name="_Toc115257321"/>
      <w:bookmarkStart w:id="3504" w:name="_Toc123086641"/>
      <w:bookmarkStart w:id="3505" w:name="_Toc124295965"/>
      <w:bookmarkStart w:id="3506" w:name="_Toc124296435"/>
      <w:bookmarkStart w:id="3507" w:name="_Toc130572252"/>
      <w:bookmarkStart w:id="3508" w:name="_Toc131708251"/>
      <w:bookmarkStart w:id="3509" w:name="_Toc137458058"/>
      <w:bookmarkStart w:id="3510" w:name="_Toc138887545"/>
      <w:bookmarkStart w:id="3511" w:name="_Toc138969629"/>
      <w:bookmarkStart w:id="3512" w:name="_Toc145916690"/>
      <w:r w:rsidRPr="00C04A08">
        <w:t>6.2A.3.3</w:t>
      </w:r>
      <w:r w:rsidRPr="00C04A08">
        <w:tab/>
        <w:t>A-MPR for CA_NS_202</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40C2A910" w14:textId="77777777" w:rsidR="00842EF7" w:rsidRPr="00C04A08" w:rsidRDefault="00842EF7" w:rsidP="00FF485D">
      <w:pPr>
        <w:pStyle w:val="Heading5"/>
      </w:pPr>
      <w:bookmarkStart w:id="3513" w:name="_Toc83129599"/>
      <w:bookmarkStart w:id="3514" w:name="_Toc90591131"/>
      <w:bookmarkStart w:id="3515" w:name="_Toc98864158"/>
      <w:bookmarkStart w:id="3516" w:name="_Toc99733407"/>
      <w:bookmarkStart w:id="3517" w:name="_Toc106577303"/>
      <w:bookmarkStart w:id="3518" w:name="_Toc114537054"/>
      <w:bookmarkStart w:id="3519" w:name="_Toc115257322"/>
      <w:bookmarkStart w:id="3520" w:name="_Toc123086642"/>
      <w:bookmarkStart w:id="3521" w:name="_Toc124295966"/>
      <w:bookmarkStart w:id="3522" w:name="_Toc124296436"/>
      <w:bookmarkStart w:id="3523" w:name="_Toc130572253"/>
      <w:bookmarkStart w:id="3524" w:name="_Toc131708252"/>
      <w:bookmarkStart w:id="3525" w:name="_Toc137458059"/>
      <w:bookmarkStart w:id="3526" w:name="_Toc138887546"/>
      <w:bookmarkStart w:id="3527" w:name="_Toc138969630"/>
      <w:bookmarkStart w:id="3528" w:name="_Toc145916691"/>
      <w:r w:rsidRPr="00C04A08">
        <w:t>6.2A.3.3.1</w:t>
      </w:r>
      <w:r w:rsidRPr="00C04A08">
        <w:tab/>
        <w:t>A-MPR for CA_NS_202 for power class 1</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3529" w:name="_Toc21340799"/>
      <w:bookmarkStart w:id="3530" w:name="_Toc29805246"/>
      <w:bookmarkStart w:id="3531" w:name="_Toc36456455"/>
      <w:bookmarkStart w:id="3532" w:name="_Toc36469553"/>
      <w:bookmarkStart w:id="3533" w:name="_Toc37253962"/>
      <w:bookmarkStart w:id="3534" w:name="_Toc37322819"/>
      <w:bookmarkStart w:id="3535" w:name="_Toc37324225"/>
      <w:bookmarkStart w:id="3536" w:name="_Toc45889748"/>
      <w:bookmarkStart w:id="3537" w:name="_Toc52196407"/>
      <w:bookmarkStart w:id="3538" w:name="_Toc52197387"/>
      <w:bookmarkStart w:id="3539" w:name="_Toc53173110"/>
      <w:bookmarkStart w:id="3540" w:name="_Toc53173479"/>
      <w:bookmarkStart w:id="3541" w:name="_Toc61119474"/>
      <w:bookmarkStart w:id="3542" w:name="_Toc61119856"/>
      <w:bookmarkStart w:id="3543" w:name="_Toc67925908"/>
      <w:bookmarkStart w:id="3544" w:name="_Toc75273546"/>
      <w:bookmarkStart w:id="3545" w:name="_Toc76510446"/>
      <w:bookmarkStart w:id="3546" w:name="_Toc83129600"/>
      <w:bookmarkStart w:id="3547" w:name="_Toc90591132"/>
      <w:bookmarkStart w:id="3548" w:name="_Toc98864159"/>
      <w:bookmarkStart w:id="3549" w:name="_Toc99733408"/>
      <w:bookmarkStart w:id="3550" w:name="_Toc106577304"/>
      <w:bookmarkStart w:id="3551" w:name="_Toc114537055"/>
      <w:bookmarkStart w:id="3552" w:name="_Toc115257323"/>
      <w:bookmarkStart w:id="3553" w:name="_Toc123086643"/>
      <w:bookmarkStart w:id="3554" w:name="_Toc124295967"/>
      <w:bookmarkStart w:id="3555" w:name="_Toc124296437"/>
      <w:bookmarkStart w:id="3556" w:name="_Toc130572254"/>
      <w:bookmarkStart w:id="3557" w:name="_Toc131708253"/>
      <w:bookmarkStart w:id="3558" w:name="_Toc137458060"/>
      <w:bookmarkStart w:id="3559" w:name="_Toc138887547"/>
      <w:bookmarkStart w:id="3560" w:name="_Toc138969631"/>
      <w:bookmarkStart w:id="3561" w:name="_Toc145916692"/>
      <w:r w:rsidRPr="00C04A08">
        <w:t>6.2A.3.3.2</w:t>
      </w:r>
      <w:r w:rsidRPr="00C04A08">
        <w:tab/>
        <w:t>A-MPR for CA_NS_202 for power class 2</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3562" w:name="_Toc21340800"/>
      <w:bookmarkStart w:id="3563" w:name="_Toc29805247"/>
      <w:bookmarkStart w:id="3564" w:name="_Toc36456456"/>
      <w:bookmarkStart w:id="3565" w:name="_Toc36469554"/>
      <w:bookmarkStart w:id="3566" w:name="_Toc37253963"/>
      <w:bookmarkStart w:id="3567" w:name="_Toc37322820"/>
      <w:bookmarkStart w:id="3568" w:name="_Toc37324226"/>
      <w:bookmarkStart w:id="3569" w:name="_Toc45889749"/>
      <w:bookmarkStart w:id="3570" w:name="_Toc52196408"/>
      <w:bookmarkStart w:id="3571" w:name="_Toc52197388"/>
      <w:bookmarkStart w:id="3572" w:name="_Toc53173111"/>
      <w:bookmarkStart w:id="3573" w:name="_Toc53173480"/>
      <w:bookmarkStart w:id="3574" w:name="_Toc61119475"/>
      <w:bookmarkStart w:id="3575" w:name="_Toc61119857"/>
      <w:bookmarkStart w:id="3576" w:name="_Toc67925909"/>
      <w:bookmarkStart w:id="3577" w:name="_Toc75273547"/>
      <w:bookmarkStart w:id="3578" w:name="_Toc76510447"/>
      <w:bookmarkStart w:id="3579" w:name="_Toc83129601"/>
      <w:bookmarkStart w:id="3580" w:name="_Toc90591133"/>
      <w:bookmarkStart w:id="3581" w:name="_Toc98864160"/>
      <w:bookmarkStart w:id="3582" w:name="_Toc99733409"/>
      <w:bookmarkStart w:id="3583" w:name="_Toc106577305"/>
      <w:bookmarkStart w:id="3584" w:name="_Toc114537056"/>
      <w:bookmarkStart w:id="3585" w:name="_Toc115257324"/>
      <w:bookmarkStart w:id="3586" w:name="_Toc123086644"/>
      <w:bookmarkStart w:id="3587" w:name="_Toc124295968"/>
      <w:bookmarkStart w:id="3588" w:name="_Toc124296438"/>
      <w:bookmarkStart w:id="3589" w:name="_Toc130572255"/>
      <w:bookmarkStart w:id="3590" w:name="_Toc131708254"/>
      <w:bookmarkStart w:id="3591" w:name="_Toc137458061"/>
      <w:bookmarkStart w:id="3592" w:name="_Toc138887548"/>
      <w:bookmarkStart w:id="3593" w:name="_Toc138969632"/>
      <w:bookmarkStart w:id="3594" w:name="_Toc145916693"/>
      <w:r w:rsidRPr="00C04A08">
        <w:t>6.2A.3.3.3</w:t>
      </w:r>
      <w:r w:rsidRPr="00C04A08">
        <w:tab/>
        <w:t>A-MPR for CA_NS_202 for power class 3</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73541D62" w14:textId="77777777" w:rsidR="00CF7919" w:rsidRPr="00C04A08" w:rsidRDefault="00CF7919" w:rsidP="00CF7919">
      <w:pPr>
        <w:rPr>
          <w:rFonts w:eastAsia="Malgun Gothic"/>
        </w:rPr>
      </w:pPr>
      <w:bookmarkStart w:id="3595" w:name="_Toc21340801"/>
      <w:bookmarkStart w:id="3596" w:name="_Toc29805248"/>
      <w:bookmarkStart w:id="3597" w:name="_Toc36456457"/>
      <w:bookmarkStart w:id="3598" w:name="_Toc36469555"/>
      <w:bookmarkStart w:id="3599" w:name="_Toc37253964"/>
      <w:bookmarkStart w:id="3600" w:name="_Toc37322821"/>
      <w:bookmarkStart w:id="3601"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3602" w:name="_Toc45889750"/>
      <w:bookmarkStart w:id="3603" w:name="_Toc52196409"/>
      <w:bookmarkStart w:id="3604" w:name="_Toc52197389"/>
      <w:bookmarkStart w:id="3605" w:name="_Toc53173112"/>
      <w:bookmarkStart w:id="3606" w:name="_Toc53173481"/>
      <w:bookmarkStart w:id="3607" w:name="_Toc61119476"/>
      <w:bookmarkStart w:id="3608" w:name="_Toc61119858"/>
      <w:bookmarkStart w:id="3609" w:name="_Toc67925910"/>
      <w:bookmarkStart w:id="3610" w:name="_Toc75273548"/>
      <w:bookmarkStart w:id="3611" w:name="_Toc76510448"/>
      <w:bookmarkStart w:id="3612" w:name="_Toc83129602"/>
      <w:bookmarkStart w:id="3613" w:name="_Toc90591134"/>
      <w:bookmarkStart w:id="3614" w:name="_Toc98864161"/>
      <w:bookmarkStart w:id="3615" w:name="_Toc99733410"/>
      <w:bookmarkStart w:id="3616" w:name="_Toc106577306"/>
      <w:bookmarkStart w:id="3617" w:name="_Toc114537057"/>
      <w:bookmarkStart w:id="3618" w:name="_Toc115257325"/>
      <w:bookmarkStart w:id="3619" w:name="_Toc123086645"/>
      <w:bookmarkStart w:id="3620" w:name="_Toc124295969"/>
      <w:bookmarkStart w:id="3621" w:name="_Toc124296439"/>
      <w:bookmarkStart w:id="3622" w:name="_Toc130572256"/>
      <w:bookmarkStart w:id="3623" w:name="_Toc131708255"/>
      <w:bookmarkStart w:id="3624" w:name="_Toc137458062"/>
      <w:bookmarkStart w:id="3625" w:name="_Toc138887549"/>
      <w:bookmarkStart w:id="3626" w:name="_Toc138969633"/>
      <w:bookmarkStart w:id="3627" w:name="_Toc145916694"/>
      <w:r w:rsidRPr="00C04A08">
        <w:t>6.2A.3.3.4</w:t>
      </w:r>
      <w:r w:rsidRPr="00C04A08">
        <w:tab/>
        <w:t>A-MPR for CA_NS_202 for power class 4</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3628" w:name="_Toc67925911"/>
      <w:bookmarkStart w:id="3629" w:name="_Toc75273549"/>
      <w:bookmarkStart w:id="3630" w:name="_Toc76510449"/>
      <w:bookmarkStart w:id="3631" w:name="_Toc83129603"/>
      <w:bookmarkStart w:id="3632" w:name="_Toc90591135"/>
      <w:bookmarkStart w:id="3633" w:name="_Toc98864162"/>
      <w:bookmarkStart w:id="3634" w:name="_Toc99733411"/>
      <w:bookmarkStart w:id="3635" w:name="_Toc106577307"/>
      <w:bookmarkStart w:id="3636" w:name="_Toc114537058"/>
      <w:bookmarkStart w:id="3637" w:name="_Toc115257326"/>
      <w:bookmarkStart w:id="3638" w:name="_Toc123086646"/>
      <w:bookmarkStart w:id="3639" w:name="_Toc124295970"/>
      <w:bookmarkStart w:id="3640" w:name="_Toc124296440"/>
      <w:bookmarkStart w:id="3641" w:name="_Toc130572257"/>
      <w:bookmarkStart w:id="3642" w:name="_Toc131708256"/>
      <w:bookmarkStart w:id="3643" w:name="_Toc137458063"/>
      <w:bookmarkStart w:id="3644" w:name="_Toc138887550"/>
      <w:bookmarkStart w:id="3645" w:name="_Toc138969634"/>
      <w:bookmarkStart w:id="3646" w:name="_Toc145916695"/>
      <w:bookmarkStart w:id="3647" w:name="_Toc61119477"/>
      <w:bookmarkStart w:id="3648" w:name="_Toc61119859"/>
      <w:bookmarkStart w:id="3649" w:name="_Toc67925912"/>
      <w:bookmarkStart w:id="3650" w:name="_Toc75273550"/>
      <w:bookmarkStart w:id="3651" w:name="_Toc76510450"/>
      <w:bookmarkStart w:id="3652" w:name="_Toc21340802"/>
      <w:bookmarkStart w:id="3653" w:name="_Toc29805249"/>
      <w:bookmarkStart w:id="3654" w:name="_Toc36456458"/>
      <w:bookmarkStart w:id="3655" w:name="_Toc36469556"/>
      <w:bookmarkStart w:id="3656" w:name="_Toc37253965"/>
      <w:bookmarkStart w:id="3657" w:name="_Toc37322822"/>
      <w:bookmarkStart w:id="3658" w:name="_Toc37324228"/>
      <w:bookmarkStart w:id="3659" w:name="_Toc45889751"/>
      <w:bookmarkStart w:id="3660" w:name="_Toc52196410"/>
      <w:bookmarkStart w:id="3661" w:name="_Toc52197390"/>
      <w:bookmarkStart w:id="3662" w:name="_Toc53173113"/>
      <w:bookmarkStart w:id="3663" w:name="_Toc53173482"/>
      <w:r w:rsidRPr="00E32434">
        <w:rPr>
          <w:szCs w:val="22"/>
        </w:rPr>
        <w:t>6.2A.3.3.5</w:t>
      </w:r>
      <w:r w:rsidRPr="00E32434">
        <w:rPr>
          <w:szCs w:val="22"/>
        </w:rPr>
        <w:tab/>
        <w:t>A-MPR for CA_NS_202 for power class 5</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3664" w:name="_Toc83129604"/>
      <w:bookmarkStart w:id="3665" w:name="_Toc90591136"/>
      <w:bookmarkStart w:id="3666" w:name="_Toc98864163"/>
      <w:bookmarkStart w:id="3667" w:name="_Toc99733412"/>
      <w:bookmarkStart w:id="3668" w:name="_Toc106577308"/>
      <w:bookmarkStart w:id="3669" w:name="_Toc114537059"/>
      <w:bookmarkStart w:id="3670" w:name="_Toc115257327"/>
      <w:bookmarkStart w:id="3671" w:name="_Toc123086647"/>
      <w:bookmarkStart w:id="3672" w:name="_Toc124295971"/>
      <w:bookmarkStart w:id="3673" w:name="_Toc124296441"/>
      <w:bookmarkStart w:id="3674" w:name="_Toc130572258"/>
      <w:bookmarkStart w:id="3675" w:name="_Toc131708257"/>
      <w:bookmarkStart w:id="3676" w:name="_Toc137458064"/>
      <w:bookmarkStart w:id="3677" w:name="_Toc138887551"/>
      <w:bookmarkStart w:id="3678" w:name="_Toc138969635"/>
      <w:bookmarkStart w:id="3679" w:name="_Toc145916696"/>
      <w:r w:rsidRPr="000231CE">
        <w:rPr>
          <w:rFonts w:eastAsia="Malgun Gothic"/>
        </w:rPr>
        <w:t>6.2A.3.4</w:t>
      </w:r>
      <w:r w:rsidRPr="000231CE">
        <w:rPr>
          <w:rFonts w:eastAsia="Malgun Gothic"/>
        </w:rPr>
        <w:tab/>
        <w:t>A-MPR for CA_NS_203</w:t>
      </w:r>
      <w:bookmarkEnd w:id="3647"/>
      <w:bookmarkEnd w:id="3648"/>
      <w:bookmarkEnd w:id="3649"/>
      <w:bookmarkEnd w:id="3650"/>
      <w:bookmarkEnd w:id="3651"/>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3CF7CF75" w14:textId="77777777" w:rsidR="00FF485D" w:rsidRPr="000231CE" w:rsidRDefault="00FF485D" w:rsidP="0013282A">
      <w:pPr>
        <w:pStyle w:val="Heading5"/>
        <w:rPr>
          <w:rFonts w:eastAsia="Malgun Gothic"/>
        </w:rPr>
      </w:pPr>
      <w:bookmarkStart w:id="3680" w:name="_Toc61119478"/>
      <w:bookmarkStart w:id="3681" w:name="_Toc61119860"/>
      <w:bookmarkStart w:id="3682" w:name="_Toc67925913"/>
      <w:bookmarkStart w:id="3683" w:name="_Toc75273551"/>
      <w:bookmarkStart w:id="3684" w:name="_Toc76510451"/>
      <w:bookmarkStart w:id="3685" w:name="_Toc83129605"/>
      <w:bookmarkStart w:id="3686" w:name="_Toc90591137"/>
      <w:bookmarkStart w:id="3687" w:name="_Toc98864164"/>
      <w:bookmarkStart w:id="3688" w:name="_Toc99733413"/>
      <w:bookmarkStart w:id="3689" w:name="_Toc106577309"/>
      <w:bookmarkStart w:id="3690" w:name="_Toc114537060"/>
      <w:bookmarkStart w:id="3691" w:name="_Toc115257328"/>
      <w:bookmarkStart w:id="3692" w:name="_Toc123086648"/>
      <w:bookmarkStart w:id="3693" w:name="_Toc124295972"/>
      <w:bookmarkStart w:id="3694" w:name="_Toc124296442"/>
      <w:bookmarkStart w:id="3695" w:name="_Toc130572259"/>
      <w:bookmarkStart w:id="3696" w:name="_Toc131708258"/>
      <w:bookmarkStart w:id="3697" w:name="_Toc137458065"/>
      <w:bookmarkStart w:id="3698" w:name="_Toc138887552"/>
      <w:bookmarkStart w:id="3699" w:name="_Toc138969636"/>
      <w:bookmarkStart w:id="3700" w:name="_Toc145916697"/>
      <w:r w:rsidRPr="000231CE">
        <w:rPr>
          <w:rFonts w:eastAsia="Malgun Gothic"/>
        </w:rPr>
        <w:t>6.2A.3.4.1</w:t>
      </w:r>
      <w:r w:rsidRPr="000231CE">
        <w:rPr>
          <w:rFonts w:eastAsia="Malgun Gothic"/>
        </w:rPr>
        <w:tab/>
        <w:t>A-MPR for CA_NS_203 for power class 1</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3701" w:name="_Toc61119479"/>
      <w:bookmarkStart w:id="3702" w:name="_Toc61119861"/>
      <w:bookmarkStart w:id="3703" w:name="_Toc67925914"/>
      <w:bookmarkStart w:id="3704" w:name="_Toc75273552"/>
      <w:bookmarkStart w:id="3705" w:name="_Toc76510452"/>
      <w:bookmarkStart w:id="3706" w:name="_Toc83129606"/>
      <w:bookmarkStart w:id="3707" w:name="_Toc90591138"/>
      <w:bookmarkStart w:id="3708" w:name="_Toc98864165"/>
      <w:bookmarkStart w:id="3709" w:name="_Toc99733414"/>
      <w:bookmarkStart w:id="3710" w:name="_Toc106577310"/>
      <w:bookmarkStart w:id="3711" w:name="_Toc114537061"/>
      <w:bookmarkStart w:id="3712" w:name="_Toc115257329"/>
      <w:bookmarkStart w:id="3713" w:name="_Toc123086649"/>
      <w:bookmarkStart w:id="3714" w:name="_Toc124295973"/>
      <w:bookmarkStart w:id="3715" w:name="_Toc124296443"/>
      <w:bookmarkStart w:id="3716" w:name="_Toc130572260"/>
      <w:bookmarkStart w:id="3717" w:name="_Toc131708259"/>
      <w:bookmarkStart w:id="3718" w:name="_Toc137458066"/>
      <w:bookmarkStart w:id="3719" w:name="_Toc138887553"/>
      <w:bookmarkStart w:id="3720" w:name="_Toc138969637"/>
      <w:bookmarkStart w:id="3721" w:name="_Toc145916698"/>
      <w:r w:rsidRPr="000231CE">
        <w:rPr>
          <w:rFonts w:eastAsia="Malgun Gothic"/>
        </w:rPr>
        <w:t>6.2A.3.4.2</w:t>
      </w:r>
      <w:r w:rsidRPr="000231CE">
        <w:rPr>
          <w:rFonts w:eastAsia="Malgun Gothic"/>
        </w:rPr>
        <w:tab/>
        <w:t>A-MPR for CA_NS_203 for power class 2</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3722" w:name="_Toc61119480"/>
      <w:bookmarkStart w:id="3723" w:name="_Toc61119862"/>
      <w:bookmarkStart w:id="3724" w:name="_Toc67925915"/>
      <w:bookmarkStart w:id="3725" w:name="_Toc75273553"/>
      <w:bookmarkStart w:id="3726" w:name="_Toc76510453"/>
      <w:bookmarkStart w:id="3727" w:name="_Toc83129607"/>
      <w:bookmarkStart w:id="3728" w:name="_Toc90591139"/>
      <w:bookmarkStart w:id="3729" w:name="_Toc98864166"/>
      <w:bookmarkStart w:id="3730" w:name="_Toc99733415"/>
      <w:bookmarkStart w:id="3731" w:name="_Toc106577311"/>
      <w:bookmarkStart w:id="3732" w:name="_Toc114537062"/>
      <w:bookmarkStart w:id="3733" w:name="_Toc115257330"/>
      <w:bookmarkStart w:id="3734" w:name="_Toc123086650"/>
      <w:bookmarkStart w:id="3735" w:name="_Toc124295974"/>
      <w:bookmarkStart w:id="3736" w:name="_Toc124296444"/>
      <w:bookmarkStart w:id="3737" w:name="_Toc130572261"/>
      <w:bookmarkStart w:id="3738" w:name="_Toc131708260"/>
      <w:bookmarkStart w:id="3739" w:name="_Toc137458067"/>
      <w:bookmarkStart w:id="3740" w:name="_Toc138887554"/>
      <w:bookmarkStart w:id="3741" w:name="_Toc138969638"/>
      <w:bookmarkStart w:id="3742" w:name="_Toc145916699"/>
      <w:r w:rsidRPr="000231CE">
        <w:rPr>
          <w:rFonts w:eastAsia="Malgun Gothic"/>
        </w:rPr>
        <w:t>6.2A.3.4.3</w:t>
      </w:r>
      <w:r w:rsidRPr="000231CE">
        <w:rPr>
          <w:rFonts w:eastAsia="Malgun Gothic"/>
        </w:rPr>
        <w:tab/>
        <w:t>A-MPR for CA_NS_203 for power class 3</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r>
      <w:r>
        <w:lastRenderedPageBreak/>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3743" w:name="_Toc61119481"/>
      <w:bookmarkStart w:id="3744" w:name="_Toc61119863"/>
      <w:bookmarkStart w:id="3745" w:name="_Toc67925916"/>
      <w:bookmarkStart w:id="3746" w:name="_Toc75273554"/>
      <w:bookmarkStart w:id="3747" w:name="_Toc76510454"/>
      <w:bookmarkStart w:id="3748" w:name="_Toc83129608"/>
      <w:bookmarkStart w:id="3749" w:name="_Toc90591140"/>
      <w:bookmarkStart w:id="3750" w:name="_Toc98864167"/>
      <w:bookmarkStart w:id="3751" w:name="_Toc99733416"/>
      <w:bookmarkStart w:id="3752" w:name="_Toc106577312"/>
      <w:bookmarkStart w:id="3753" w:name="_Toc114537063"/>
      <w:bookmarkStart w:id="3754" w:name="_Toc115257331"/>
      <w:bookmarkStart w:id="3755" w:name="_Toc123086651"/>
      <w:bookmarkStart w:id="3756" w:name="_Toc124295975"/>
      <w:bookmarkStart w:id="3757" w:name="_Toc124296445"/>
      <w:bookmarkStart w:id="3758" w:name="_Toc130572262"/>
      <w:bookmarkStart w:id="3759" w:name="_Toc131708261"/>
      <w:bookmarkStart w:id="3760" w:name="_Toc137458068"/>
      <w:bookmarkStart w:id="3761" w:name="_Toc138887555"/>
      <w:bookmarkStart w:id="3762" w:name="_Toc138969639"/>
      <w:bookmarkStart w:id="3763" w:name="_Toc145916700"/>
      <w:r w:rsidRPr="000231CE">
        <w:rPr>
          <w:rFonts w:eastAsia="Malgun Gothic"/>
        </w:rPr>
        <w:t>6.2A.3.4.4</w:t>
      </w:r>
      <w:r w:rsidRPr="000231CE">
        <w:rPr>
          <w:rFonts w:eastAsia="Malgun Gothic"/>
        </w:rPr>
        <w:tab/>
        <w:t>A-MPR for CA_NS_203 for power class 4</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3764" w:name="_Toc83129609"/>
      <w:bookmarkStart w:id="3765" w:name="_Toc90591141"/>
      <w:bookmarkStart w:id="3766" w:name="_Toc98864168"/>
      <w:bookmarkStart w:id="3767" w:name="_Toc99733417"/>
      <w:bookmarkStart w:id="3768" w:name="_Toc106577313"/>
      <w:bookmarkStart w:id="3769" w:name="_Toc114537064"/>
      <w:bookmarkStart w:id="3770" w:name="_Toc115257332"/>
      <w:bookmarkStart w:id="3771" w:name="_Toc123086652"/>
      <w:bookmarkStart w:id="3772" w:name="_Toc124295976"/>
      <w:bookmarkStart w:id="3773" w:name="_Toc124296446"/>
      <w:bookmarkStart w:id="3774" w:name="_Toc130572263"/>
      <w:bookmarkStart w:id="3775" w:name="_Toc131708262"/>
      <w:bookmarkStart w:id="3776" w:name="_Toc137458069"/>
      <w:bookmarkStart w:id="3777" w:name="_Toc138887556"/>
      <w:bookmarkStart w:id="3778" w:name="_Toc138969640"/>
      <w:bookmarkStart w:id="3779" w:name="_Toc145916701"/>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3780" w:name="_Toc61119482"/>
      <w:bookmarkStart w:id="3781" w:name="_Toc61119864"/>
      <w:bookmarkStart w:id="3782" w:name="_Toc67925917"/>
      <w:bookmarkStart w:id="3783" w:name="_Toc75273555"/>
      <w:bookmarkStart w:id="3784" w:name="_Toc76510455"/>
      <w:bookmarkStart w:id="3785" w:name="_Toc83129610"/>
      <w:bookmarkStart w:id="3786" w:name="_Toc90591142"/>
      <w:bookmarkStart w:id="3787" w:name="_Toc98864169"/>
      <w:bookmarkStart w:id="3788" w:name="_Toc99733418"/>
      <w:bookmarkStart w:id="3789" w:name="_Toc106577314"/>
      <w:bookmarkStart w:id="3790" w:name="_Toc114537065"/>
      <w:bookmarkStart w:id="3791" w:name="_Toc115257333"/>
      <w:bookmarkStart w:id="3792" w:name="_Toc123086653"/>
      <w:bookmarkStart w:id="3793" w:name="_Toc124295977"/>
      <w:bookmarkStart w:id="3794" w:name="_Toc124296447"/>
      <w:bookmarkStart w:id="3795" w:name="_Toc130572264"/>
      <w:bookmarkStart w:id="3796" w:name="_Toc131708263"/>
      <w:bookmarkStart w:id="3797" w:name="_Toc137458070"/>
      <w:bookmarkStart w:id="3798" w:name="_Toc138887557"/>
      <w:bookmarkStart w:id="3799" w:name="_Toc138969641"/>
      <w:bookmarkStart w:id="3800" w:name="_Toc145916702"/>
      <w:r w:rsidRPr="00C04A08">
        <w:t>6.2A.4</w:t>
      </w:r>
      <w:r w:rsidRPr="00C04A08">
        <w:tab/>
        <w:t>Configured transmitted power for CA</w:t>
      </w:r>
      <w:bookmarkEnd w:id="3652"/>
      <w:bookmarkEnd w:id="3653"/>
      <w:bookmarkEnd w:id="3654"/>
      <w:bookmarkEnd w:id="3655"/>
      <w:bookmarkEnd w:id="3656"/>
      <w:bookmarkEnd w:id="3657"/>
      <w:bookmarkEnd w:id="3658"/>
      <w:bookmarkEnd w:id="3659"/>
      <w:bookmarkEnd w:id="3660"/>
      <w:bookmarkEnd w:id="3661"/>
      <w:bookmarkEnd w:id="3662"/>
      <w:bookmarkEnd w:id="3663"/>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54E7694A" w14:textId="77777777" w:rsidR="0067506E" w:rsidRPr="00C04A08" w:rsidRDefault="0067506E" w:rsidP="0067506E">
      <w:pPr>
        <w:pStyle w:val="Heading4"/>
      </w:pPr>
      <w:bookmarkStart w:id="3801" w:name="_Toc106577315"/>
      <w:bookmarkStart w:id="3802" w:name="_Toc114537066"/>
      <w:bookmarkStart w:id="3803" w:name="_Toc115257334"/>
      <w:bookmarkStart w:id="3804" w:name="_Toc123086654"/>
      <w:bookmarkStart w:id="3805" w:name="_Toc124295978"/>
      <w:bookmarkStart w:id="3806" w:name="_Toc124296448"/>
      <w:bookmarkStart w:id="3807" w:name="_Toc130572265"/>
      <w:bookmarkStart w:id="3808" w:name="_Toc131708264"/>
      <w:bookmarkStart w:id="3809" w:name="_Toc137458071"/>
      <w:bookmarkStart w:id="3810" w:name="_Toc138887558"/>
      <w:bookmarkStart w:id="3811" w:name="_Toc138969642"/>
      <w:bookmarkStart w:id="3812" w:name="_Toc145916703"/>
      <w:r w:rsidRPr="00C04A08">
        <w:t>6.2A.4</w:t>
      </w:r>
      <w:r>
        <w:t>.1</w:t>
      </w:r>
      <w:r w:rsidRPr="00C04A08">
        <w:tab/>
        <w:t xml:space="preserve">Configured transmitted power for </w:t>
      </w:r>
      <w:r>
        <w:t xml:space="preserve">intra-band UL </w:t>
      </w:r>
      <w:r w:rsidRPr="00C04A08">
        <w:t>CA</w:t>
      </w:r>
      <w:bookmarkEnd w:id="3801"/>
      <w:bookmarkEnd w:id="3802"/>
      <w:bookmarkEnd w:id="3803"/>
      <w:bookmarkEnd w:id="3804"/>
      <w:bookmarkEnd w:id="3805"/>
      <w:bookmarkEnd w:id="3806"/>
      <w:bookmarkEnd w:id="3807"/>
      <w:bookmarkEnd w:id="3808"/>
      <w:bookmarkEnd w:id="3809"/>
      <w:bookmarkEnd w:id="3810"/>
      <w:bookmarkEnd w:id="3811"/>
      <w:bookmarkEnd w:id="3812"/>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lastRenderedPageBreak/>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3813" w:name="_Toc106577316"/>
      <w:bookmarkStart w:id="3814" w:name="_Toc114537067"/>
      <w:bookmarkStart w:id="3815" w:name="_Toc115257335"/>
      <w:bookmarkStart w:id="3816" w:name="_Toc123086655"/>
      <w:bookmarkStart w:id="3817" w:name="_Toc124295979"/>
      <w:bookmarkStart w:id="3818" w:name="_Toc124296449"/>
      <w:bookmarkStart w:id="3819" w:name="_Toc130572266"/>
      <w:bookmarkStart w:id="3820" w:name="_Toc131708265"/>
      <w:bookmarkStart w:id="3821" w:name="_Toc137458072"/>
      <w:bookmarkStart w:id="3822" w:name="_Toc138887559"/>
      <w:bookmarkStart w:id="3823" w:name="_Toc138969643"/>
      <w:bookmarkStart w:id="3824" w:name="_Toc145916704"/>
      <w:r w:rsidRPr="00C04A08">
        <w:t>6.2A.4</w:t>
      </w:r>
      <w:r>
        <w:t>.2</w:t>
      </w:r>
      <w:r w:rsidRPr="00C04A08">
        <w:tab/>
        <w:t xml:space="preserve">Configured transmitted power for </w:t>
      </w:r>
      <w:r>
        <w:t xml:space="preserve">inter-band UL </w:t>
      </w:r>
      <w:r w:rsidRPr="00C04A08">
        <w:t>CA</w:t>
      </w:r>
      <w:bookmarkEnd w:id="3813"/>
      <w:bookmarkEnd w:id="3814"/>
      <w:bookmarkEnd w:id="3815"/>
      <w:bookmarkEnd w:id="3816"/>
      <w:bookmarkEnd w:id="3817"/>
      <w:bookmarkEnd w:id="3818"/>
      <w:bookmarkEnd w:id="3819"/>
      <w:bookmarkEnd w:id="3820"/>
      <w:bookmarkEnd w:id="3821"/>
      <w:bookmarkEnd w:id="3822"/>
      <w:bookmarkEnd w:id="3823"/>
      <w:bookmarkEnd w:id="3824"/>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lastRenderedPageBreak/>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3825" w:name="_Toc114537068"/>
      <w:bookmarkStart w:id="3826" w:name="_Toc115257336"/>
      <w:bookmarkStart w:id="3827" w:name="_Toc123086656"/>
      <w:bookmarkStart w:id="3828" w:name="_Toc124295980"/>
      <w:bookmarkStart w:id="3829" w:name="_Toc124296450"/>
      <w:bookmarkStart w:id="3830" w:name="_Toc130572267"/>
      <w:bookmarkStart w:id="3831" w:name="_Toc131708266"/>
      <w:bookmarkStart w:id="3832" w:name="_Toc137458073"/>
      <w:bookmarkStart w:id="3833" w:name="_Toc138887560"/>
      <w:bookmarkStart w:id="3834" w:name="_Toc138969644"/>
      <w:bookmarkStart w:id="3835" w:name="_Toc145916705"/>
      <w:r>
        <w:t>6.2A.5</w:t>
      </w:r>
      <w:r>
        <w:tab/>
        <w:t>Requirements for UL gap (</w:t>
      </w:r>
      <w:r w:rsidRPr="00BC709E">
        <w:rPr>
          <w:i/>
          <w:iCs/>
        </w:rPr>
        <w:t>ul-GapFR2-r17</w:t>
      </w:r>
      <w:r>
        <w:t>) for TX power management in CA</w:t>
      </w:r>
      <w:bookmarkEnd w:id="3825"/>
      <w:bookmarkEnd w:id="3826"/>
      <w:bookmarkEnd w:id="3827"/>
      <w:bookmarkEnd w:id="3828"/>
      <w:bookmarkEnd w:id="3829"/>
      <w:bookmarkEnd w:id="3830"/>
      <w:bookmarkEnd w:id="3831"/>
      <w:bookmarkEnd w:id="3832"/>
      <w:bookmarkEnd w:id="3833"/>
      <w:bookmarkEnd w:id="3834"/>
      <w:bookmarkEnd w:id="3835"/>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3836" w:name="_Toc21340803"/>
      <w:bookmarkStart w:id="3837" w:name="_Toc29805250"/>
      <w:bookmarkStart w:id="3838" w:name="_Toc36456459"/>
      <w:bookmarkStart w:id="3839" w:name="_Toc36469557"/>
      <w:bookmarkStart w:id="3840" w:name="_Toc37253966"/>
      <w:bookmarkStart w:id="3841" w:name="_Toc37322823"/>
      <w:bookmarkStart w:id="3842" w:name="_Toc37324229"/>
      <w:bookmarkStart w:id="3843" w:name="_Toc45889752"/>
      <w:bookmarkStart w:id="3844" w:name="_Toc52196411"/>
      <w:bookmarkStart w:id="3845" w:name="_Toc52197391"/>
      <w:bookmarkStart w:id="3846" w:name="_Toc53173114"/>
      <w:bookmarkStart w:id="3847" w:name="_Toc53173483"/>
      <w:bookmarkStart w:id="3848" w:name="_Toc61119483"/>
      <w:bookmarkStart w:id="3849" w:name="_Toc61119865"/>
      <w:bookmarkStart w:id="3850" w:name="_Toc67925918"/>
      <w:bookmarkStart w:id="3851" w:name="_Toc75273556"/>
      <w:bookmarkStart w:id="3852" w:name="_Toc76510456"/>
      <w:bookmarkStart w:id="3853" w:name="_Toc83129611"/>
      <w:bookmarkStart w:id="3854" w:name="_Toc90591143"/>
      <w:bookmarkStart w:id="3855" w:name="_Toc98864170"/>
      <w:bookmarkStart w:id="3856" w:name="_Toc99733419"/>
      <w:bookmarkStart w:id="3857" w:name="_Toc106577318"/>
      <w:bookmarkStart w:id="3858" w:name="_Toc114537069"/>
      <w:bookmarkStart w:id="3859" w:name="_Toc115257337"/>
      <w:bookmarkStart w:id="3860" w:name="_Toc123086657"/>
      <w:bookmarkStart w:id="3861" w:name="_Toc124295981"/>
      <w:bookmarkStart w:id="3862" w:name="_Toc124296451"/>
      <w:bookmarkStart w:id="3863" w:name="_Toc130572268"/>
      <w:bookmarkStart w:id="3864" w:name="_Toc131708267"/>
      <w:bookmarkStart w:id="3865" w:name="_Toc137458074"/>
      <w:bookmarkStart w:id="3866" w:name="_Toc138887561"/>
      <w:bookmarkStart w:id="3867" w:name="_Toc138969645"/>
      <w:bookmarkStart w:id="3868" w:name="_Toc145916706"/>
      <w:bookmarkEnd w:id="2916"/>
      <w:r w:rsidRPr="00C04A08">
        <w:t>6.2D</w:t>
      </w:r>
      <w:r w:rsidRPr="00C04A08">
        <w:tab/>
        <w:t>Transmitter power for UL MIMO</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CA312BC" w14:textId="77777777" w:rsidR="00842EF7" w:rsidRPr="00C04A08" w:rsidRDefault="00842EF7" w:rsidP="00842EF7">
      <w:pPr>
        <w:pStyle w:val="Heading3"/>
      </w:pPr>
      <w:bookmarkStart w:id="3869" w:name="_Toc21340804"/>
      <w:bookmarkStart w:id="3870" w:name="_Toc29805251"/>
      <w:bookmarkStart w:id="3871" w:name="_Toc36456460"/>
      <w:bookmarkStart w:id="3872" w:name="_Toc36469558"/>
      <w:bookmarkStart w:id="3873" w:name="_Toc37253967"/>
      <w:bookmarkStart w:id="3874" w:name="_Toc37322824"/>
      <w:bookmarkStart w:id="3875" w:name="_Toc37324230"/>
      <w:bookmarkStart w:id="3876" w:name="_Toc45889753"/>
      <w:bookmarkStart w:id="3877" w:name="_Toc52196412"/>
      <w:bookmarkStart w:id="3878" w:name="_Toc52197392"/>
      <w:bookmarkStart w:id="3879" w:name="_Toc53173115"/>
      <w:bookmarkStart w:id="3880" w:name="_Toc53173484"/>
      <w:bookmarkStart w:id="3881" w:name="_Toc61119484"/>
      <w:bookmarkStart w:id="3882" w:name="_Toc61119866"/>
      <w:bookmarkStart w:id="3883" w:name="_Toc67925919"/>
      <w:bookmarkStart w:id="3884" w:name="_Toc75273557"/>
      <w:bookmarkStart w:id="3885" w:name="_Toc76510457"/>
      <w:bookmarkStart w:id="3886" w:name="_Toc83129612"/>
      <w:bookmarkStart w:id="3887" w:name="_Toc90591144"/>
      <w:bookmarkStart w:id="3888" w:name="_Toc98864171"/>
      <w:bookmarkStart w:id="3889" w:name="_Toc99733420"/>
      <w:bookmarkStart w:id="3890" w:name="_Toc106577319"/>
      <w:bookmarkStart w:id="3891" w:name="_Toc114537070"/>
      <w:bookmarkStart w:id="3892" w:name="_Toc115257338"/>
      <w:bookmarkStart w:id="3893" w:name="_Toc123086658"/>
      <w:bookmarkStart w:id="3894" w:name="_Toc124295982"/>
      <w:bookmarkStart w:id="3895" w:name="_Toc124296452"/>
      <w:bookmarkStart w:id="3896" w:name="_Toc130572269"/>
      <w:bookmarkStart w:id="3897" w:name="_Toc131708268"/>
      <w:bookmarkStart w:id="3898" w:name="_Toc137458075"/>
      <w:bookmarkStart w:id="3899" w:name="_Toc138887562"/>
      <w:bookmarkStart w:id="3900" w:name="_Toc138969646"/>
      <w:bookmarkStart w:id="3901" w:name="_Toc145916707"/>
      <w:r w:rsidRPr="00C04A08">
        <w:t>6.2D.1</w:t>
      </w:r>
      <w:r w:rsidRPr="00C04A08">
        <w:tab/>
        <w:t>UE maximum output power for UL MIMO</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2712A5DE" w14:textId="77777777" w:rsidR="00DB6E16" w:rsidRPr="00C04A08" w:rsidRDefault="00DB6E16" w:rsidP="00DB6E16">
      <w:pPr>
        <w:pStyle w:val="Heading4"/>
      </w:pPr>
      <w:bookmarkStart w:id="3902" w:name="_Toc52196413"/>
      <w:bookmarkStart w:id="3903" w:name="_Toc52197393"/>
      <w:bookmarkStart w:id="3904" w:name="_Toc53173116"/>
      <w:bookmarkStart w:id="3905" w:name="_Toc53173485"/>
      <w:bookmarkStart w:id="3906" w:name="_Toc61119485"/>
      <w:bookmarkStart w:id="3907" w:name="_Toc61119867"/>
      <w:bookmarkStart w:id="3908" w:name="_Toc67925920"/>
      <w:bookmarkStart w:id="3909" w:name="_Toc75273558"/>
      <w:bookmarkStart w:id="3910" w:name="_Toc76510458"/>
      <w:bookmarkStart w:id="3911" w:name="_Toc83129613"/>
      <w:bookmarkStart w:id="3912" w:name="_Toc90591145"/>
      <w:bookmarkStart w:id="3913" w:name="_Toc98864172"/>
      <w:bookmarkStart w:id="3914" w:name="_Toc99733421"/>
      <w:bookmarkStart w:id="3915" w:name="_Toc106577320"/>
      <w:bookmarkStart w:id="3916" w:name="_Toc114537071"/>
      <w:bookmarkStart w:id="3917" w:name="_Toc115257339"/>
      <w:bookmarkStart w:id="3918" w:name="_Toc123086659"/>
      <w:bookmarkStart w:id="3919" w:name="_Toc124295983"/>
      <w:bookmarkStart w:id="3920" w:name="_Toc124296453"/>
      <w:bookmarkStart w:id="3921" w:name="_Toc130572270"/>
      <w:bookmarkStart w:id="3922" w:name="_Toc131708269"/>
      <w:bookmarkStart w:id="3923" w:name="_Toc137458076"/>
      <w:bookmarkStart w:id="3924" w:name="_Toc138887563"/>
      <w:bookmarkStart w:id="3925" w:name="_Toc138969647"/>
      <w:bookmarkStart w:id="3926" w:name="_Toc145916708"/>
      <w:bookmarkStart w:id="3927" w:name="_Toc21340805"/>
      <w:bookmarkStart w:id="3928" w:name="_Toc29805252"/>
      <w:bookmarkStart w:id="3929" w:name="_Toc36456461"/>
      <w:bookmarkStart w:id="3930" w:name="_Toc36469559"/>
      <w:bookmarkStart w:id="3931" w:name="_Toc37253968"/>
      <w:bookmarkStart w:id="3932" w:name="_Toc37322825"/>
      <w:bookmarkStart w:id="3933" w:name="_Toc37324231"/>
      <w:bookmarkStart w:id="3934" w:name="_Toc45889754"/>
      <w:r w:rsidRPr="00C04A08">
        <w:t>6.2D.1.0</w:t>
      </w:r>
      <w:r w:rsidRPr="00C04A08">
        <w:tab/>
        <w:t>General</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lastRenderedPageBreak/>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3EA07C45" w:rsidR="00DB6E16" w:rsidRPr="00C04A08" w:rsidRDefault="00DB6E16" w:rsidP="00DB6E16">
            <w:pPr>
              <w:pStyle w:val="TAN"/>
              <w:rPr>
                <w:color w:val="000000"/>
              </w:rPr>
            </w:pPr>
            <w:r w:rsidRPr="00C04A08">
              <w:rPr>
                <w:color w:val="000000"/>
              </w:rPr>
              <w:t>NOTE 1:</w:t>
            </w:r>
            <w:r w:rsidR="00186BFC" w:rsidRPr="00C04A08">
              <w:t xml:space="preserve"> </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0410A207" w:rsidR="00DB6E16" w:rsidRPr="00C04A08" w:rsidRDefault="00DB6E16" w:rsidP="00DB6E16">
            <w:pPr>
              <w:pStyle w:val="TAN"/>
              <w:rPr>
                <w:color w:val="000000"/>
              </w:rPr>
            </w:pPr>
            <w:r w:rsidRPr="00C04A08">
              <w:rPr>
                <w:color w:val="000000"/>
              </w:rPr>
              <w:t xml:space="preserve">NOTE 2: </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77777777" w:rsidR="0022394D" w:rsidRPr="00C04A08" w:rsidRDefault="0022394D" w:rsidP="0022394D">
      <w:r>
        <w:t xml:space="preserve">NOTE: </w:t>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3935" w:name="_Toc52196414"/>
      <w:bookmarkStart w:id="3936" w:name="_Toc52197394"/>
      <w:bookmarkStart w:id="3937" w:name="_Toc53173117"/>
      <w:bookmarkStart w:id="3938" w:name="_Toc53173486"/>
      <w:bookmarkStart w:id="3939" w:name="_Toc61119486"/>
      <w:bookmarkStart w:id="3940" w:name="_Toc61119868"/>
      <w:bookmarkStart w:id="3941" w:name="_Toc67925921"/>
      <w:bookmarkStart w:id="3942" w:name="_Toc75273559"/>
      <w:bookmarkStart w:id="3943" w:name="_Toc76510459"/>
      <w:bookmarkStart w:id="3944" w:name="_Toc83129614"/>
      <w:bookmarkStart w:id="3945" w:name="_Toc90591146"/>
      <w:bookmarkStart w:id="3946" w:name="_Toc98864173"/>
      <w:bookmarkStart w:id="3947" w:name="_Toc99733422"/>
      <w:bookmarkStart w:id="3948" w:name="_Toc106577321"/>
      <w:bookmarkStart w:id="3949" w:name="_Toc114537072"/>
      <w:bookmarkStart w:id="3950" w:name="_Toc115257340"/>
      <w:bookmarkStart w:id="3951" w:name="_Toc123086660"/>
      <w:bookmarkStart w:id="3952" w:name="_Toc124295984"/>
      <w:bookmarkStart w:id="3953" w:name="_Toc124296454"/>
      <w:bookmarkStart w:id="3954" w:name="_Toc130572271"/>
      <w:bookmarkStart w:id="3955" w:name="_Toc131708270"/>
      <w:bookmarkStart w:id="3956" w:name="_Toc137458077"/>
      <w:bookmarkStart w:id="3957" w:name="_Toc138887564"/>
      <w:bookmarkStart w:id="3958" w:name="_Toc138969648"/>
      <w:bookmarkStart w:id="3959" w:name="_Toc145916709"/>
      <w:r w:rsidRPr="00C04A08">
        <w:t>6.2D.1.1</w:t>
      </w:r>
      <w:r w:rsidRPr="00C04A08">
        <w:tab/>
        <w:t>UE maximum output power for UL MIMO for power class 1</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3960" w:name="_Hlk4399347"/>
      <w:r w:rsidRPr="00C04A08">
        <w:t>Table 6.2</w:t>
      </w:r>
      <w:r w:rsidRPr="00C04A08">
        <w:rPr>
          <w:rFonts w:hint="eastAsia"/>
          <w:lang w:eastAsia="zh-CN"/>
        </w:rPr>
        <w:t>D</w:t>
      </w:r>
      <w:r w:rsidRPr="00C04A08">
        <w:t>.1.1-</w:t>
      </w:r>
      <w:bookmarkEnd w:id="3960"/>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3961" w:name="_Toc21340806"/>
      <w:bookmarkStart w:id="3962" w:name="_Toc29805253"/>
      <w:bookmarkStart w:id="3963" w:name="_Toc36456462"/>
      <w:bookmarkStart w:id="3964" w:name="_Toc36469560"/>
      <w:bookmarkStart w:id="3965" w:name="_Toc37253969"/>
      <w:bookmarkStart w:id="3966" w:name="_Toc37322826"/>
      <w:bookmarkStart w:id="3967" w:name="_Toc37324232"/>
      <w:bookmarkStart w:id="3968" w:name="_Toc45889755"/>
      <w:bookmarkStart w:id="3969" w:name="_Toc52196415"/>
      <w:bookmarkStart w:id="3970" w:name="_Toc52197395"/>
      <w:bookmarkStart w:id="3971" w:name="_Toc53173118"/>
      <w:bookmarkStart w:id="3972" w:name="_Toc53173487"/>
      <w:bookmarkStart w:id="3973" w:name="_Toc61119487"/>
      <w:bookmarkStart w:id="3974" w:name="_Toc61119869"/>
      <w:bookmarkStart w:id="3975" w:name="_Toc67925922"/>
      <w:bookmarkStart w:id="3976" w:name="_Toc75273560"/>
      <w:bookmarkStart w:id="3977" w:name="_Toc76510460"/>
      <w:bookmarkStart w:id="3978" w:name="_Toc83129615"/>
      <w:bookmarkStart w:id="3979" w:name="_Toc90591147"/>
      <w:bookmarkStart w:id="3980" w:name="_Toc98864174"/>
      <w:bookmarkStart w:id="3981" w:name="_Toc99733423"/>
      <w:bookmarkStart w:id="3982" w:name="_Toc106577322"/>
      <w:bookmarkStart w:id="3983" w:name="_Toc114537073"/>
      <w:bookmarkStart w:id="3984" w:name="_Toc115257341"/>
      <w:bookmarkStart w:id="3985" w:name="_Toc123086661"/>
      <w:bookmarkStart w:id="3986" w:name="_Toc124295985"/>
      <w:bookmarkStart w:id="3987" w:name="_Toc124296455"/>
      <w:bookmarkStart w:id="3988" w:name="_Toc130572272"/>
      <w:bookmarkStart w:id="3989" w:name="_Toc131708271"/>
      <w:bookmarkStart w:id="3990" w:name="_Toc137458078"/>
      <w:bookmarkStart w:id="3991" w:name="_Toc138887565"/>
      <w:bookmarkStart w:id="3992" w:name="_Toc138969649"/>
      <w:bookmarkStart w:id="3993" w:name="_Toc145916710"/>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lastRenderedPageBreak/>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3994" w:name="_Toc21340807"/>
      <w:bookmarkStart w:id="3995" w:name="_Toc29805254"/>
      <w:bookmarkStart w:id="3996" w:name="_Toc36456463"/>
      <w:bookmarkStart w:id="3997" w:name="_Toc36469561"/>
      <w:bookmarkStart w:id="3998" w:name="_Toc37253970"/>
      <w:bookmarkStart w:id="3999" w:name="_Toc37322827"/>
      <w:bookmarkStart w:id="4000" w:name="_Toc37324233"/>
      <w:bookmarkStart w:id="4001" w:name="_Toc45889756"/>
      <w:bookmarkStart w:id="4002" w:name="_Toc52196416"/>
      <w:bookmarkStart w:id="4003" w:name="_Toc52197396"/>
      <w:bookmarkStart w:id="4004" w:name="_Toc53173119"/>
      <w:bookmarkStart w:id="4005" w:name="_Toc53173488"/>
      <w:bookmarkStart w:id="4006" w:name="_Toc61119488"/>
      <w:bookmarkStart w:id="4007" w:name="_Toc61119870"/>
      <w:bookmarkStart w:id="4008" w:name="_Toc67925923"/>
      <w:bookmarkStart w:id="4009" w:name="_Toc75273561"/>
      <w:bookmarkStart w:id="4010" w:name="_Toc76510461"/>
      <w:bookmarkStart w:id="4011" w:name="_Toc83129616"/>
      <w:bookmarkStart w:id="4012" w:name="_Toc90591148"/>
      <w:bookmarkStart w:id="4013" w:name="_Toc98864175"/>
      <w:bookmarkStart w:id="4014" w:name="_Toc99733424"/>
      <w:bookmarkStart w:id="4015" w:name="_Toc106577323"/>
      <w:bookmarkStart w:id="4016" w:name="_Toc114537074"/>
      <w:bookmarkStart w:id="4017" w:name="_Toc115257342"/>
      <w:bookmarkStart w:id="4018" w:name="_Toc123086662"/>
      <w:bookmarkStart w:id="4019" w:name="_Toc124295986"/>
      <w:bookmarkStart w:id="4020" w:name="_Toc124296456"/>
      <w:bookmarkStart w:id="4021" w:name="_Toc130572273"/>
      <w:bookmarkStart w:id="4022" w:name="_Toc131708272"/>
      <w:bookmarkStart w:id="4023" w:name="_Toc137458079"/>
      <w:bookmarkStart w:id="4024" w:name="_Toc138887566"/>
      <w:bookmarkStart w:id="4025" w:name="_Toc138969650"/>
      <w:bookmarkStart w:id="4026" w:name="_Toc145916711"/>
      <w:r w:rsidRPr="00C04A08">
        <w:t>6.2D.1.3</w:t>
      </w:r>
      <w:r w:rsidRPr="00C04A08">
        <w:tab/>
        <w:t>UE maximum output power for UL MIMO for power class 3</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4027" w:name="_Toc21340808"/>
      <w:bookmarkStart w:id="4028" w:name="_Toc29805255"/>
      <w:bookmarkStart w:id="4029" w:name="_Toc36456464"/>
      <w:bookmarkStart w:id="4030" w:name="_Toc36469562"/>
      <w:bookmarkStart w:id="4031" w:name="_Toc37253971"/>
      <w:bookmarkStart w:id="4032" w:name="_Toc37322828"/>
      <w:bookmarkStart w:id="4033" w:name="_Toc37324234"/>
      <w:bookmarkStart w:id="4034" w:name="_Toc45889757"/>
      <w:bookmarkStart w:id="4035" w:name="_Toc52196417"/>
      <w:bookmarkStart w:id="4036" w:name="_Toc52197397"/>
      <w:bookmarkStart w:id="4037" w:name="_Toc53173120"/>
      <w:bookmarkStart w:id="4038" w:name="_Toc53173489"/>
      <w:bookmarkStart w:id="4039" w:name="_Toc61119489"/>
      <w:bookmarkStart w:id="4040" w:name="_Toc61119871"/>
      <w:bookmarkStart w:id="4041" w:name="_Toc67925924"/>
      <w:bookmarkStart w:id="4042" w:name="_Toc75273562"/>
      <w:bookmarkStart w:id="4043" w:name="_Toc76510462"/>
      <w:bookmarkStart w:id="4044" w:name="_Toc83129617"/>
      <w:bookmarkStart w:id="4045" w:name="_Toc90591149"/>
      <w:bookmarkStart w:id="4046" w:name="_Toc98864176"/>
      <w:bookmarkStart w:id="4047" w:name="_Toc99733425"/>
      <w:bookmarkStart w:id="4048" w:name="_Toc106577324"/>
      <w:bookmarkStart w:id="4049" w:name="_Toc114537075"/>
      <w:bookmarkStart w:id="4050" w:name="_Toc115257343"/>
      <w:bookmarkStart w:id="4051" w:name="_Toc123086663"/>
      <w:bookmarkStart w:id="4052" w:name="_Toc124295987"/>
      <w:bookmarkStart w:id="4053" w:name="_Toc124296457"/>
      <w:bookmarkStart w:id="4054" w:name="_Toc130572274"/>
      <w:bookmarkStart w:id="4055" w:name="_Toc131708273"/>
      <w:bookmarkStart w:id="4056" w:name="_Toc137458080"/>
      <w:bookmarkStart w:id="4057" w:name="_Toc138887567"/>
      <w:bookmarkStart w:id="4058" w:name="_Toc138969651"/>
      <w:bookmarkStart w:id="4059" w:name="_Toc145916712"/>
      <w:r w:rsidRPr="00C04A08">
        <w:t>6.2D.1.4</w:t>
      </w:r>
      <w:r w:rsidRPr="00C04A08">
        <w:tab/>
        <w:t>UE maximum output power for UL MIMO for power class 4</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4060" w:name="_Toc67925925"/>
      <w:bookmarkStart w:id="4061" w:name="_Toc75273563"/>
      <w:bookmarkStart w:id="4062" w:name="_Toc76510463"/>
      <w:bookmarkStart w:id="4063" w:name="_Toc83129618"/>
      <w:bookmarkStart w:id="4064" w:name="_Toc90591150"/>
      <w:bookmarkStart w:id="4065" w:name="_Toc98864177"/>
      <w:bookmarkStart w:id="4066" w:name="_Toc99733426"/>
      <w:bookmarkStart w:id="4067" w:name="_Toc106577325"/>
      <w:bookmarkStart w:id="4068" w:name="_Toc114537076"/>
      <w:bookmarkStart w:id="4069" w:name="_Toc115257344"/>
      <w:bookmarkStart w:id="4070" w:name="_Toc123086664"/>
      <w:bookmarkStart w:id="4071" w:name="_Toc124295988"/>
      <w:bookmarkStart w:id="4072" w:name="_Toc124296458"/>
      <w:bookmarkStart w:id="4073" w:name="_Toc130572275"/>
      <w:bookmarkStart w:id="4074" w:name="_Toc131708274"/>
      <w:bookmarkStart w:id="4075" w:name="_Toc137458081"/>
      <w:bookmarkStart w:id="4076" w:name="_Toc138887568"/>
      <w:bookmarkStart w:id="4077" w:name="_Toc138969652"/>
      <w:bookmarkStart w:id="4078" w:name="_Toc145916713"/>
      <w:r>
        <w:t>6.2D.1.5</w:t>
      </w:r>
      <w:r w:rsidRPr="00FE760F">
        <w:tab/>
        <w:t>UE maximum output pow</w:t>
      </w:r>
      <w:r>
        <w:t>er for UL MIMO for power class 5</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4079" w:name="_Toc98864178"/>
      <w:bookmarkStart w:id="4080" w:name="_Toc99733427"/>
      <w:bookmarkStart w:id="4081" w:name="_Toc106577326"/>
      <w:bookmarkStart w:id="4082" w:name="_Toc114537077"/>
      <w:bookmarkStart w:id="4083" w:name="_Toc115257345"/>
      <w:bookmarkStart w:id="4084" w:name="_Toc123086665"/>
      <w:bookmarkStart w:id="4085" w:name="_Toc124295989"/>
      <w:bookmarkStart w:id="4086" w:name="_Toc124296459"/>
      <w:bookmarkStart w:id="4087" w:name="_Toc130572276"/>
      <w:bookmarkStart w:id="4088" w:name="_Toc131708275"/>
      <w:bookmarkStart w:id="4089" w:name="_Toc137458082"/>
      <w:bookmarkStart w:id="4090" w:name="_Toc138887569"/>
      <w:bookmarkStart w:id="4091" w:name="_Toc138969653"/>
      <w:bookmarkStart w:id="4092" w:name="_Toc145916714"/>
      <w:r>
        <w:t>6.2D.1.6</w:t>
      </w:r>
      <w:r w:rsidRPr="00FE760F">
        <w:tab/>
        <w:t>UE maximum output pow</w:t>
      </w:r>
      <w:r>
        <w:t>er for UL MIMO for power class 6</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lastRenderedPageBreak/>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4093"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4094" w:name="_Toc21340809"/>
      <w:bookmarkStart w:id="4095" w:name="_Toc29805256"/>
      <w:bookmarkStart w:id="4096" w:name="_Toc36456465"/>
      <w:bookmarkStart w:id="4097" w:name="_Toc36469563"/>
      <w:bookmarkStart w:id="4098" w:name="_Toc37253972"/>
      <w:bookmarkStart w:id="4099" w:name="_Toc37322829"/>
      <w:bookmarkStart w:id="4100" w:name="_Toc37324235"/>
      <w:bookmarkStart w:id="4101" w:name="_Toc45889758"/>
      <w:bookmarkStart w:id="4102" w:name="_Toc52196418"/>
      <w:bookmarkStart w:id="4103" w:name="_Toc52197398"/>
      <w:bookmarkStart w:id="4104" w:name="_Toc53173121"/>
      <w:bookmarkStart w:id="4105" w:name="_Toc53173490"/>
      <w:bookmarkStart w:id="4106" w:name="_Toc61119490"/>
      <w:bookmarkStart w:id="4107" w:name="_Toc61119872"/>
      <w:bookmarkStart w:id="4108" w:name="_Toc67925926"/>
      <w:bookmarkStart w:id="4109" w:name="_Toc75273564"/>
      <w:bookmarkStart w:id="4110" w:name="_Toc76510464"/>
      <w:bookmarkStart w:id="4111" w:name="_Toc83129619"/>
      <w:bookmarkStart w:id="4112" w:name="_Toc90591151"/>
      <w:bookmarkStart w:id="4113" w:name="_Toc98864179"/>
      <w:bookmarkStart w:id="4114" w:name="_Toc99733428"/>
      <w:bookmarkStart w:id="4115" w:name="_Toc106577327"/>
      <w:bookmarkStart w:id="4116" w:name="_Toc114537078"/>
      <w:bookmarkStart w:id="4117" w:name="_Toc115257346"/>
      <w:bookmarkStart w:id="4118" w:name="_Toc123086666"/>
      <w:bookmarkStart w:id="4119" w:name="_Toc124295990"/>
      <w:bookmarkStart w:id="4120" w:name="_Toc124296460"/>
      <w:bookmarkStart w:id="4121" w:name="_Toc130572277"/>
      <w:bookmarkStart w:id="4122" w:name="_Toc131708276"/>
      <w:bookmarkStart w:id="4123" w:name="_Toc137458083"/>
      <w:bookmarkStart w:id="4124" w:name="_Toc138887570"/>
      <w:bookmarkStart w:id="4125" w:name="_Toc138969654"/>
      <w:bookmarkStart w:id="4126" w:name="_Toc145916715"/>
      <w:bookmarkEnd w:id="4093"/>
      <w:r w:rsidRPr="00C04A08">
        <w:t>6.2D.2</w:t>
      </w:r>
      <w:r w:rsidRPr="00C04A08">
        <w:tab/>
        <w:t>UE maximum output power reduction for modulation / channel bandwidth for UL MIMO</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0EEB7979" w14:textId="77777777" w:rsidR="00842EF7" w:rsidRPr="00C04A08" w:rsidRDefault="00842EF7" w:rsidP="00842EF7">
      <w:pPr>
        <w:pStyle w:val="Heading4"/>
        <w:rPr>
          <w:lang w:eastAsia="ko-KR"/>
        </w:rPr>
      </w:pPr>
      <w:bookmarkStart w:id="4127" w:name="_Toc21340810"/>
      <w:bookmarkStart w:id="4128" w:name="_Toc29805257"/>
      <w:bookmarkStart w:id="4129" w:name="_Toc36456466"/>
      <w:bookmarkStart w:id="4130" w:name="_Toc36469564"/>
      <w:bookmarkStart w:id="4131" w:name="_Toc37253973"/>
      <w:bookmarkStart w:id="4132" w:name="_Toc37322830"/>
      <w:bookmarkStart w:id="4133" w:name="_Toc37324236"/>
      <w:bookmarkStart w:id="4134" w:name="_Toc45889759"/>
      <w:bookmarkStart w:id="4135" w:name="_Toc52196419"/>
      <w:bookmarkStart w:id="4136" w:name="_Toc52197399"/>
      <w:bookmarkStart w:id="4137" w:name="_Toc53173122"/>
      <w:bookmarkStart w:id="4138" w:name="_Toc53173491"/>
      <w:bookmarkStart w:id="4139" w:name="_Toc61119491"/>
      <w:bookmarkStart w:id="4140" w:name="_Toc61119873"/>
      <w:bookmarkStart w:id="4141" w:name="_Toc67925927"/>
      <w:bookmarkStart w:id="4142" w:name="_Toc75273565"/>
      <w:bookmarkStart w:id="4143" w:name="_Toc76510465"/>
      <w:bookmarkStart w:id="4144" w:name="_Toc83129620"/>
      <w:bookmarkStart w:id="4145" w:name="_Toc90591152"/>
      <w:bookmarkStart w:id="4146" w:name="_Toc98864180"/>
      <w:bookmarkStart w:id="4147" w:name="_Toc99733429"/>
      <w:bookmarkStart w:id="4148" w:name="_Toc106577328"/>
      <w:bookmarkStart w:id="4149" w:name="_Toc114537079"/>
      <w:bookmarkStart w:id="4150" w:name="_Toc115257347"/>
      <w:bookmarkStart w:id="4151" w:name="_Toc123086667"/>
      <w:bookmarkStart w:id="4152" w:name="_Toc124295991"/>
      <w:bookmarkStart w:id="4153" w:name="_Toc124296461"/>
      <w:bookmarkStart w:id="4154" w:name="_Toc130572278"/>
      <w:bookmarkStart w:id="4155" w:name="_Toc131708277"/>
      <w:bookmarkStart w:id="4156" w:name="_Toc137458084"/>
      <w:bookmarkStart w:id="4157" w:name="_Toc138887571"/>
      <w:bookmarkStart w:id="4158" w:name="_Toc138969655"/>
      <w:bookmarkStart w:id="4159" w:name="_Toc145916716"/>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4160" w:name="_Toc21340811"/>
      <w:bookmarkStart w:id="4161" w:name="_Toc29805258"/>
      <w:bookmarkStart w:id="4162" w:name="_Toc36456467"/>
      <w:bookmarkStart w:id="4163" w:name="_Toc36469565"/>
      <w:bookmarkStart w:id="4164" w:name="_Toc37253974"/>
      <w:bookmarkStart w:id="4165" w:name="_Toc37322831"/>
      <w:bookmarkStart w:id="4166" w:name="_Toc37324237"/>
      <w:bookmarkStart w:id="4167" w:name="_Toc45889760"/>
      <w:bookmarkStart w:id="4168" w:name="_Toc52196420"/>
      <w:bookmarkStart w:id="4169" w:name="_Toc52197400"/>
      <w:bookmarkStart w:id="4170" w:name="_Toc53173123"/>
      <w:bookmarkStart w:id="4171" w:name="_Toc53173492"/>
      <w:bookmarkStart w:id="4172" w:name="_Toc61119492"/>
      <w:bookmarkStart w:id="4173" w:name="_Toc61119874"/>
      <w:bookmarkStart w:id="4174" w:name="_Toc67925928"/>
      <w:bookmarkStart w:id="4175" w:name="_Toc75273566"/>
      <w:bookmarkStart w:id="4176" w:name="_Toc76510466"/>
      <w:bookmarkStart w:id="4177" w:name="_Toc83129621"/>
      <w:bookmarkStart w:id="4178" w:name="_Toc90591153"/>
      <w:bookmarkStart w:id="4179" w:name="_Toc98864181"/>
      <w:bookmarkStart w:id="4180" w:name="_Toc99733430"/>
      <w:bookmarkStart w:id="4181" w:name="_Toc106577329"/>
      <w:bookmarkStart w:id="4182" w:name="_Toc114537080"/>
      <w:bookmarkStart w:id="4183" w:name="_Toc115257348"/>
      <w:bookmarkStart w:id="4184" w:name="_Toc123086668"/>
      <w:bookmarkStart w:id="4185" w:name="_Toc124295992"/>
      <w:bookmarkStart w:id="4186" w:name="_Toc124296462"/>
      <w:bookmarkStart w:id="4187" w:name="_Toc130572279"/>
      <w:bookmarkStart w:id="4188" w:name="_Toc131708278"/>
      <w:bookmarkStart w:id="4189" w:name="_Toc137458085"/>
      <w:bookmarkStart w:id="4190" w:name="_Toc138887572"/>
      <w:bookmarkStart w:id="4191" w:name="_Toc138969656"/>
      <w:bookmarkStart w:id="4192" w:name="_Toc145916717"/>
      <w:r w:rsidRPr="00C04A08">
        <w:lastRenderedPageBreak/>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4193" w:name="_Toc21340812"/>
      <w:bookmarkStart w:id="4194" w:name="_Toc29805259"/>
      <w:bookmarkStart w:id="4195" w:name="_Toc36456468"/>
      <w:bookmarkStart w:id="4196" w:name="_Toc36469566"/>
      <w:bookmarkStart w:id="4197" w:name="_Toc37253975"/>
      <w:bookmarkStart w:id="4198" w:name="_Toc37322832"/>
      <w:bookmarkStart w:id="4199" w:name="_Toc37324238"/>
      <w:bookmarkStart w:id="4200" w:name="_Toc45889761"/>
      <w:bookmarkStart w:id="4201" w:name="_Toc52196421"/>
      <w:bookmarkStart w:id="4202" w:name="_Toc52197401"/>
      <w:bookmarkStart w:id="4203" w:name="_Toc53173124"/>
      <w:bookmarkStart w:id="4204" w:name="_Toc53173493"/>
      <w:bookmarkStart w:id="4205" w:name="_Toc61119493"/>
      <w:bookmarkStart w:id="4206" w:name="_Toc61119875"/>
      <w:bookmarkStart w:id="4207" w:name="_Toc67925929"/>
      <w:bookmarkStart w:id="4208" w:name="_Toc75273567"/>
      <w:bookmarkStart w:id="4209" w:name="_Toc76510467"/>
      <w:bookmarkStart w:id="4210" w:name="_Toc83129622"/>
      <w:bookmarkStart w:id="4211" w:name="_Toc90591154"/>
      <w:bookmarkStart w:id="4212" w:name="_Toc98864182"/>
      <w:bookmarkStart w:id="4213" w:name="_Toc99733431"/>
      <w:bookmarkStart w:id="4214" w:name="_Toc106577330"/>
      <w:bookmarkStart w:id="4215" w:name="_Toc114537081"/>
      <w:bookmarkStart w:id="4216" w:name="_Toc115257349"/>
      <w:bookmarkStart w:id="4217" w:name="_Toc123086669"/>
      <w:bookmarkStart w:id="4218" w:name="_Toc124295993"/>
      <w:bookmarkStart w:id="4219" w:name="_Toc124296463"/>
      <w:bookmarkStart w:id="4220" w:name="_Toc130572280"/>
      <w:bookmarkStart w:id="4221" w:name="_Toc131708279"/>
      <w:bookmarkStart w:id="4222" w:name="_Toc137458086"/>
      <w:bookmarkStart w:id="4223" w:name="_Toc138887573"/>
      <w:bookmarkStart w:id="4224" w:name="_Toc138969657"/>
      <w:bookmarkStart w:id="4225" w:name="_Toc145916718"/>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4226" w:name="_Toc21340813"/>
      <w:bookmarkStart w:id="4227" w:name="_Toc29805260"/>
      <w:bookmarkStart w:id="4228" w:name="_Toc36456469"/>
      <w:bookmarkStart w:id="4229" w:name="_Toc36469567"/>
      <w:bookmarkStart w:id="4230" w:name="_Toc37253976"/>
      <w:bookmarkStart w:id="4231" w:name="_Toc37322833"/>
      <w:bookmarkStart w:id="4232" w:name="_Toc37324239"/>
      <w:bookmarkStart w:id="4233" w:name="_Toc45889762"/>
      <w:bookmarkStart w:id="4234" w:name="_Toc52196422"/>
      <w:bookmarkStart w:id="4235" w:name="_Toc52197402"/>
      <w:bookmarkStart w:id="4236" w:name="_Toc53173125"/>
      <w:bookmarkStart w:id="4237" w:name="_Toc53173494"/>
      <w:bookmarkStart w:id="4238" w:name="_Toc61119494"/>
      <w:bookmarkStart w:id="4239" w:name="_Toc61119876"/>
      <w:bookmarkStart w:id="4240" w:name="_Toc67925930"/>
      <w:bookmarkStart w:id="4241" w:name="_Toc75273568"/>
      <w:bookmarkStart w:id="4242" w:name="_Toc76510468"/>
      <w:bookmarkStart w:id="4243" w:name="_Toc83129623"/>
      <w:bookmarkStart w:id="4244" w:name="_Toc90591155"/>
      <w:bookmarkStart w:id="4245" w:name="_Toc98864183"/>
      <w:bookmarkStart w:id="4246" w:name="_Toc99733432"/>
      <w:bookmarkStart w:id="4247" w:name="_Toc106577331"/>
      <w:bookmarkStart w:id="4248" w:name="_Toc114537082"/>
      <w:bookmarkStart w:id="4249" w:name="_Toc115257350"/>
      <w:bookmarkStart w:id="4250" w:name="_Toc123086670"/>
      <w:bookmarkStart w:id="4251" w:name="_Toc124295994"/>
      <w:bookmarkStart w:id="4252" w:name="_Toc124296464"/>
      <w:bookmarkStart w:id="4253" w:name="_Toc130572281"/>
      <w:bookmarkStart w:id="4254" w:name="_Toc131708280"/>
      <w:bookmarkStart w:id="4255" w:name="_Toc137458087"/>
      <w:bookmarkStart w:id="4256" w:name="_Toc138887574"/>
      <w:bookmarkStart w:id="4257" w:name="_Toc138969658"/>
      <w:bookmarkStart w:id="4258" w:name="_Toc145916719"/>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4259" w:name="_Toc67925931"/>
      <w:bookmarkStart w:id="4260" w:name="_Toc75273569"/>
      <w:bookmarkStart w:id="4261" w:name="_Toc76510469"/>
      <w:bookmarkStart w:id="4262" w:name="_Toc83129624"/>
      <w:bookmarkStart w:id="4263" w:name="_Toc90591156"/>
      <w:bookmarkStart w:id="4264" w:name="_Toc98864184"/>
      <w:bookmarkStart w:id="4265" w:name="_Toc99733433"/>
      <w:bookmarkStart w:id="4266" w:name="_Toc106577332"/>
      <w:bookmarkStart w:id="4267" w:name="_Toc114537083"/>
      <w:bookmarkStart w:id="4268" w:name="_Toc115257351"/>
      <w:bookmarkStart w:id="4269" w:name="_Toc123086671"/>
      <w:bookmarkStart w:id="4270" w:name="_Toc124295995"/>
      <w:bookmarkStart w:id="4271" w:name="_Toc124296465"/>
      <w:bookmarkStart w:id="4272" w:name="_Toc130572282"/>
      <w:bookmarkStart w:id="4273" w:name="_Toc131708281"/>
      <w:bookmarkStart w:id="4274" w:name="_Toc137458088"/>
      <w:bookmarkStart w:id="4275" w:name="_Toc138887575"/>
      <w:bookmarkStart w:id="4276" w:name="_Toc138969659"/>
      <w:bookmarkStart w:id="4277" w:name="_Toc145916720"/>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4278" w:name="_Toc98864185"/>
      <w:bookmarkStart w:id="4279" w:name="_Toc99733434"/>
      <w:bookmarkStart w:id="4280" w:name="_Toc106577333"/>
      <w:bookmarkStart w:id="4281" w:name="_Toc114537084"/>
      <w:bookmarkStart w:id="4282" w:name="_Toc115257352"/>
      <w:bookmarkStart w:id="4283" w:name="_Toc123086672"/>
      <w:bookmarkStart w:id="4284" w:name="_Toc124295996"/>
      <w:bookmarkStart w:id="4285" w:name="_Toc124296466"/>
      <w:bookmarkStart w:id="4286" w:name="_Toc130572283"/>
      <w:bookmarkStart w:id="4287" w:name="_Toc131708282"/>
      <w:bookmarkStart w:id="4288" w:name="_Toc137458089"/>
      <w:bookmarkStart w:id="4289" w:name="_Toc138887576"/>
      <w:bookmarkStart w:id="4290" w:name="_Toc138969660"/>
      <w:bookmarkStart w:id="4291" w:name="_Toc145916721"/>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4292" w:name="_Toc21340814"/>
      <w:bookmarkStart w:id="4293" w:name="_Toc29805261"/>
      <w:bookmarkStart w:id="4294" w:name="_Toc36456470"/>
      <w:bookmarkStart w:id="4295" w:name="_Toc36469568"/>
      <w:bookmarkStart w:id="4296" w:name="_Toc37253977"/>
      <w:bookmarkStart w:id="4297" w:name="_Toc37322834"/>
      <w:bookmarkStart w:id="4298" w:name="_Toc37324240"/>
      <w:bookmarkStart w:id="4299" w:name="_Toc45889763"/>
      <w:bookmarkStart w:id="4300" w:name="_Toc52196423"/>
      <w:bookmarkStart w:id="4301" w:name="_Toc52197403"/>
      <w:bookmarkStart w:id="4302" w:name="_Toc53173126"/>
      <w:bookmarkStart w:id="4303" w:name="_Toc53173495"/>
      <w:bookmarkStart w:id="4304" w:name="_Toc61119495"/>
      <w:bookmarkStart w:id="4305" w:name="_Toc61119877"/>
      <w:bookmarkStart w:id="4306" w:name="_Toc67925932"/>
      <w:bookmarkStart w:id="4307" w:name="_Toc75273570"/>
      <w:bookmarkStart w:id="4308" w:name="_Toc76510470"/>
      <w:bookmarkStart w:id="4309" w:name="_Toc83129625"/>
      <w:bookmarkStart w:id="4310" w:name="_Toc90591157"/>
      <w:bookmarkStart w:id="4311" w:name="_Toc98864186"/>
      <w:bookmarkStart w:id="4312" w:name="_Toc99733435"/>
      <w:bookmarkStart w:id="4313" w:name="_Toc106577334"/>
      <w:bookmarkStart w:id="4314" w:name="_Toc114537085"/>
      <w:bookmarkStart w:id="4315" w:name="_Toc115257353"/>
      <w:bookmarkStart w:id="4316" w:name="_Toc123086673"/>
      <w:bookmarkStart w:id="4317" w:name="_Toc124295997"/>
      <w:bookmarkStart w:id="4318" w:name="_Toc124296467"/>
      <w:bookmarkStart w:id="4319" w:name="_Toc130572284"/>
      <w:bookmarkStart w:id="4320" w:name="_Toc131708283"/>
      <w:bookmarkStart w:id="4321" w:name="_Toc137458090"/>
      <w:bookmarkStart w:id="4322" w:name="_Toc138887577"/>
      <w:bookmarkStart w:id="4323" w:name="_Toc138969661"/>
      <w:bookmarkStart w:id="4324" w:name="_Toc145916722"/>
      <w:r w:rsidRPr="00C04A08">
        <w:t>6.2D.3</w:t>
      </w:r>
      <w:r w:rsidRPr="00C04A08">
        <w:tab/>
        <w:t>UE maximum output power reduction with additional requirements for UL MIMO</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629FBD07" w14:textId="77777777" w:rsidR="00842EF7" w:rsidRPr="00C04A08" w:rsidRDefault="00842EF7" w:rsidP="00842EF7">
      <w:pPr>
        <w:pStyle w:val="Heading4"/>
        <w:rPr>
          <w:lang w:eastAsia="ko-KR"/>
        </w:rPr>
      </w:pPr>
      <w:bookmarkStart w:id="4325" w:name="_Toc21340815"/>
      <w:bookmarkStart w:id="4326" w:name="_Toc29805262"/>
      <w:bookmarkStart w:id="4327" w:name="_Toc36456471"/>
      <w:bookmarkStart w:id="4328" w:name="_Toc36469569"/>
      <w:bookmarkStart w:id="4329" w:name="_Toc37253978"/>
      <w:bookmarkStart w:id="4330" w:name="_Toc37322835"/>
      <w:bookmarkStart w:id="4331" w:name="_Toc37324241"/>
      <w:bookmarkStart w:id="4332" w:name="_Toc45889764"/>
      <w:bookmarkStart w:id="4333" w:name="_Toc52196424"/>
      <w:bookmarkStart w:id="4334" w:name="_Toc52197404"/>
      <w:bookmarkStart w:id="4335" w:name="_Toc53173127"/>
      <w:bookmarkStart w:id="4336" w:name="_Toc53173496"/>
      <w:bookmarkStart w:id="4337" w:name="_Toc61119496"/>
      <w:bookmarkStart w:id="4338" w:name="_Toc61119878"/>
      <w:bookmarkStart w:id="4339" w:name="_Toc67925933"/>
      <w:bookmarkStart w:id="4340" w:name="_Toc75273571"/>
      <w:bookmarkStart w:id="4341" w:name="_Toc76510471"/>
      <w:bookmarkStart w:id="4342" w:name="_Toc83129626"/>
      <w:bookmarkStart w:id="4343" w:name="_Toc90591158"/>
      <w:bookmarkStart w:id="4344" w:name="_Toc98864187"/>
      <w:bookmarkStart w:id="4345" w:name="_Toc99733436"/>
      <w:bookmarkStart w:id="4346" w:name="_Toc106577335"/>
      <w:bookmarkStart w:id="4347" w:name="_Toc114537086"/>
      <w:bookmarkStart w:id="4348" w:name="_Toc115257354"/>
      <w:bookmarkStart w:id="4349" w:name="_Toc123086674"/>
      <w:bookmarkStart w:id="4350" w:name="_Toc124295998"/>
      <w:bookmarkStart w:id="4351" w:name="_Toc124296468"/>
      <w:bookmarkStart w:id="4352" w:name="_Toc130572285"/>
      <w:bookmarkStart w:id="4353" w:name="_Toc131708284"/>
      <w:bookmarkStart w:id="4354" w:name="_Toc137458091"/>
      <w:bookmarkStart w:id="4355" w:name="_Toc138887578"/>
      <w:bookmarkStart w:id="4356" w:name="_Toc138969662"/>
      <w:bookmarkStart w:id="4357" w:name="_Toc145916723"/>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4358" w:name="_Toc21340816"/>
      <w:bookmarkStart w:id="4359" w:name="_Toc29805263"/>
      <w:bookmarkStart w:id="4360" w:name="_Toc36456472"/>
      <w:bookmarkStart w:id="4361" w:name="_Toc36469570"/>
      <w:bookmarkStart w:id="4362" w:name="_Toc37253979"/>
      <w:bookmarkStart w:id="4363" w:name="_Toc37322836"/>
      <w:bookmarkStart w:id="4364" w:name="_Toc37324242"/>
      <w:bookmarkStart w:id="4365" w:name="_Toc45889765"/>
      <w:bookmarkStart w:id="4366" w:name="_Toc52196425"/>
      <w:bookmarkStart w:id="4367" w:name="_Toc52197405"/>
      <w:bookmarkStart w:id="4368" w:name="_Toc53173128"/>
      <w:bookmarkStart w:id="4369" w:name="_Toc53173497"/>
      <w:bookmarkStart w:id="4370" w:name="_Toc61119497"/>
      <w:bookmarkStart w:id="4371" w:name="_Toc61119879"/>
      <w:bookmarkStart w:id="4372" w:name="_Toc67925934"/>
      <w:bookmarkStart w:id="4373" w:name="_Toc75273572"/>
      <w:bookmarkStart w:id="4374" w:name="_Toc76510472"/>
      <w:bookmarkStart w:id="4375" w:name="_Toc83129627"/>
      <w:bookmarkStart w:id="4376" w:name="_Toc90591159"/>
      <w:bookmarkStart w:id="4377" w:name="_Toc98864188"/>
      <w:bookmarkStart w:id="4378" w:name="_Toc99733437"/>
      <w:bookmarkStart w:id="4379" w:name="_Toc106577336"/>
      <w:bookmarkStart w:id="4380" w:name="_Toc114537087"/>
      <w:bookmarkStart w:id="4381" w:name="_Toc115257355"/>
      <w:bookmarkStart w:id="4382" w:name="_Toc123086675"/>
      <w:bookmarkStart w:id="4383" w:name="_Toc124295999"/>
      <w:bookmarkStart w:id="4384" w:name="_Toc124296469"/>
      <w:bookmarkStart w:id="4385" w:name="_Toc130572286"/>
      <w:bookmarkStart w:id="4386" w:name="_Toc131708285"/>
      <w:bookmarkStart w:id="4387" w:name="_Toc137458092"/>
      <w:bookmarkStart w:id="4388" w:name="_Toc138887579"/>
      <w:bookmarkStart w:id="4389" w:name="_Toc138969663"/>
      <w:bookmarkStart w:id="4390" w:name="_Toc145916724"/>
      <w:r w:rsidRPr="00C04A08">
        <w:lastRenderedPageBreak/>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4391" w:name="_Toc21340817"/>
      <w:bookmarkStart w:id="4392" w:name="_Toc29805264"/>
      <w:bookmarkStart w:id="4393" w:name="_Toc36456473"/>
      <w:bookmarkStart w:id="4394" w:name="_Toc36469571"/>
      <w:bookmarkStart w:id="4395" w:name="_Toc37253980"/>
      <w:bookmarkStart w:id="4396" w:name="_Toc37322837"/>
      <w:bookmarkStart w:id="4397" w:name="_Toc37324243"/>
      <w:bookmarkStart w:id="4398" w:name="_Toc45889766"/>
      <w:bookmarkStart w:id="4399" w:name="_Toc52196426"/>
      <w:bookmarkStart w:id="4400" w:name="_Toc52197406"/>
      <w:bookmarkStart w:id="4401" w:name="_Toc53173129"/>
      <w:bookmarkStart w:id="4402" w:name="_Toc53173498"/>
      <w:bookmarkStart w:id="4403" w:name="_Toc61119498"/>
      <w:bookmarkStart w:id="4404" w:name="_Toc61119880"/>
      <w:bookmarkStart w:id="4405" w:name="_Toc67925935"/>
      <w:bookmarkStart w:id="4406" w:name="_Toc75273573"/>
      <w:bookmarkStart w:id="4407" w:name="_Toc76510473"/>
      <w:bookmarkStart w:id="4408" w:name="_Toc83129628"/>
      <w:bookmarkStart w:id="4409" w:name="_Toc90591160"/>
      <w:bookmarkStart w:id="4410" w:name="_Toc98864189"/>
      <w:bookmarkStart w:id="4411" w:name="_Toc99733438"/>
      <w:bookmarkStart w:id="4412" w:name="_Toc106577337"/>
      <w:bookmarkStart w:id="4413" w:name="_Toc114537088"/>
      <w:bookmarkStart w:id="4414" w:name="_Toc115257356"/>
      <w:bookmarkStart w:id="4415" w:name="_Toc123086676"/>
      <w:bookmarkStart w:id="4416" w:name="_Toc124296000"/>
      <w:bookmarkStart w:id="4417" w:name="_Toc124296470"/>
      <w:bookmarkStart w:id="4418" w:name="_Toc130572287"/>
      <w:bookmarkStart w:id="4419" w:name="_Toc131708286"/>
      <w:bookmarkStart w:id="4420" w:name="_Toc137458093"/>
      <w:bookmarkStart w:id="4421" w:name="_Toc138887580"/>
      <w:bookmarkStart w:id="4422" w:name="_Toc138969664"/>
      <w:bookmarkStart w:id="4423" w:name="_Toc145916725"/>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4424" w:name="_Toc21340818"/>
      <w:bookmarkStart w:id="4425" w:name="_Toc29805265"/>
      <w:bookmarkStart w:id="4426" w:name="_Toc36456474"/>
      <w:bookmarkStart w:id="4427" w:name="_Toc36469572"/>
      <w:bookmarkStart w:id="4428" w:name="_Toc37253981"/>
      <w:bookmarkStart w:id="4429" w:name="_Toc37322838"/>
      <w:bookmarkStart w:id="4430" w:name="_Toc37324244"/>
      <w:bookmarkStart w:id="4431" w:name="_Toc45889767"/>
      <w:bookmarkStart w:id="4432" w:name="_Toc52196427"/>
      <w:bookmarkStart w:id="4433" w:name="_Toc52197407"/>
      <w:bookmarkStart w:id="4434" w:name="_Toc53173130"/>
      <w:bookmarkStart w:id="4435" w:name="_Toc53173499"/>
      <w:bookmarkStart w:id="4436" w:name="_Toc61119499"/>
      <w:bookmarkStart w:id="4437" w:name="_Toc61119881"/>
      <w:bookmarkStart w:id="4438" w:name="_Toc67925936"/>
      <w:bookmarkStart w:id="4439" w:name="_Toc75273574"/>
      <w:bookmarkStart w:id="4440" w:name="_Toc76510474"/>
      <w:bookmarkStart w:id="4441" w:name="_Toc83129629"/>
      <w:bookmarkStart w:id="4442" w:name="_Toc90591161"/>
      <w:bookmarkStart w:id="4443" w:name="_Toc98864190"/>
      <w:bookmarkStart w:id="4444" w:name="_Toc99733439"/>
      <w:bookmarkStart w:id="4445" w:name="_Toc106577338"/>
      <w:bookmarkStart w:id="4446" w:name="_Toc114537089"/>
      <w:bookmarkStart w:id="4447" w:name="_Toc115257357"/>
      <w:bookmarkStart w:id="4448" w:name="_Toc123086677"/>
      <w:bookmarkStart w:id="4449" w:name="_Toc124296001"/>
      <w:bookmarkStart w:id="4450" w:name="_Toc124296471"/>
      <w:bookmarkStart w:id="4451" w:name="_Toc130572288"/>
      <w:bookmarkStart w:id="4452" w:name="_Toc131708287"/>
      <w:bookmarkStart w:id="4453" w:name="_Toc137458094"/>
      <w:bookmarkStart w:id="4454" w:name="_Toc138887581"/>
      <w:bookmarkStart w:id="4455" w:name="_Toc138969665"/>
      <w:bookmarkStart w:id="4456" w:name="_Toc145916726"/>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4457" w:name="_Toc67925937"/>
      <w:bookmarkStart w:id="4458" w:name="_Toc75273575"/>
      <w:bookmarkStart w:id="4459" w:name="_Toc76510475"/>
      <w:bookmarkStart w:id="4460" w:name="_Toc83129630"/>
      <w:bookmarkStart w:id="4461" w:name="_Toc90591162"/>
      <w:bookmarkStart w:id="4462" w:name="_Toc98864191"/>
      <w:bookmarkStart w:id="4463" w:name="_Toc99733440"/>
      <w:bookmarkStart w:id="4464" w:name="_Toc106577339"/>
      <w:bookmarkStart w:id="4465" w:name="_Toc114537090"/>
      <w:bookmarkStart w:id="4466" w:name="_Toc115257358"/>
      <w:bookmarkStart w:id="4467" w:name="_Toc123086678"/>
      <w:bookmarkStart w:id="4468" w:name="_Toc124296002"/>
      <w:bookmarkStart w:id="4469" w:name="_Toc124296472"/>
      <w:bookmarkStart w:id="4470" w:name="_Toc130572289"/>
      <w:bookmarkStart w:id="4471" w:name="_Toc131708288"/>
      <w:bookmarkStart w:id="4472" w:name="_Toc137458095"/>
      <w:bookmarkStart w:id="4473" w:name="_Toc138887582"/>
      <w:bookmarkStart w:id="4474" w:name="_Toc138969666"/>
      <w:bookmarkStart w:id="4475" w:name="_Toc145916727"/>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4476" w:name="_Toc98864192"/>
      <w:bookmarkStart w:id="4477" w:name="_Toc99733441"/>
      <w:bookmarkStart w:id="4478" w:name="_Toc106577340"/>
      <w:bookmarkStart w:id="4479" w:name="_Toc114537091"/>
      <w:bookmarkStart w:id="4480" w:name="_Toc115257359"/>
      <w:bookmarkStart w:id="4481" w:name="_Toc123086679"/>
      <w:bookmarkStart w:id="4482" w:name="_Toc124296003"/>
      <w:bookmarkStart w:id="4483" w:name="_Toc124296473"/>
      <w:bookmarkStart w:id="4484" w:name="_Toc130572290"/>
      <w:bookmarkStart w:id="4485" w:name="_Toc131708289"/>
      <w:bookmarkStart w:id="4486" w:name="_Toc137458096"/>
      <w:bookmarkStart w:id="4487" w:name="_Toc138887583"/>
      <w:bookmarkStart w:id="4488" w:name="_Toc138969667"/>
      <w:bookmarkStart w:id="4489" w:name="_Toc145916728"/>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4490" w:name="_Toc21340819"/>
      <w:bookmarkStart w:id="4491" w:name="_Toc29805266"/>
      <w:bookmarkStart w:id="4492" w:name="_Toc36456475"/>
      <w:bookmarkStart w:id="4493" w:name="_Toc36469573"/>
      <w:bookmarkStart w:id="4494" w:name="_Toc37253982"/>
      <w:bookmarkStart w:id="4495" w:name="_Toc37322839"/>
      <w:bookmarkStart w:id="4496" w:name="_Toc37324245"/>
      <w:bookmarkStart w:id="4497" w:name="_Toc45889768"/>
      <w:bookmarkStart w:id="4498" w:name="_Toc52196428"/>
      <w:bookmarkStart w:id="4499" w:name="_Toc52197408"/>
      <w:bookmarkStart w:id="4500" w:name="_Toc53173131"/>
      <w:bookmarkStart w:id="4501" w:name="_Toc53173500"/>
      <w:bookmarkStart w:id="4502" w:name="_Toc61119500"/>
      <w:bookmarkStart w:id="4503" w:name="_Toc61119882"/>
      <w:bookmarkStart w:id="4504" w:name="_Toc67925938"/>
      <w:bookmarkStart w:id="4505" w:name="_Toc75273576"/>
      <w:bookmarkStart w:id="4506" w:name="_Toc76510476"/>
      <w:bookmarkStart w:id="4507" w:name="_Toc83129631"/>
      <w:bookmarkStart w:id="4508" w:name="_Toc90591163"/>
      <w:bookmarkStart w:id="4509" w:name="_Toc98864193"/>
      <w:bookmarkStart w:id="4510" w:name="_Toc99733442"/>
      <w:bookmarkStart w:id="4511" w:name="_Toc106577341"/>
      <w:bookmarkStart w:id="4512" w:name="_Toc114537092"/>
      <w:bookmarkStart w:id="4513" w:name="_Toc115257360"/>
      <w:bookmarkStart w:id="4514" w:name="_Toc123086680"/>
      <w:bookmarkStart w:id="4515" w:name="_Toc124296004"/>
      <w:bookmarkStart w:id="4516" w:name="_Toc124296474"/>
      <w:bookmarkStart w:id="4517" w:name="_Toc130572291"/>
      <w:bookmarkStart w:id="4518" w:name="_Toc131708290"/>
      <w:bookmarkStart w:id="4519" w:name="_Toc137458097"/>
      <w:bookmarkStart w:id="4520" w:name="_Toc138887584"/>
      <w:bookmarkStart w:id="4521" w:name="_Toc138969668"/>
      <w:bookmarkStart w:id="4522" w:name="_Toc145916729"/>
      <w:r w:rsidRPr="00C04A08">
        <w:t>6.2D.4</w:t>
      </w:r>
      <w:r w:rsidRPr="00C04A08">
        <w:tab/>
        <w:t>Configured transmitted power for UL MIMO</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4523" w:name="_Toc21340820"/>
      <w:bookmarkStart w:id="4524" w:name="_Toc29805267"/>
      <w:bookmarkStart w:id="4525" w:name="_Toc36456476"/>
      <w:bookmarkStart w:id="4526" w:name="_Toc36469574"/>
      <w:bookmarkStart w:id="4527" w:name="_Toc37253983"/>
      <w:bookmarkStart w:id="4528" w:name="_Toc37322840"/>
      <w:bookmarkStart w:id="4529" w:name="_Toc37324246"/>
      <w:bookmarkStart w:id="4530" w:name="_Toc45889769"/>
      <w:bookmarkStart w:id="4531" w:name="_Toc52196429"/>
      <w:bookmarkStart w:id="4532" w:name="_Toc52197409"/>
      <w:bookmarkStart w:id="4533" w:name="_Toc53173132"/>
      <w:bookmarkStart w:id="4534" w:name="_Toc53173501"/>
      <w:bookmarkStart w:id="4535" w:name="_Toc61119501"/>
      <w:bookmarkStart w:id="4536" w:name="_Toc61119883"/>
      <w:bookmarkStart w:id="4537" w:name="_Toc67925939"/>
      <w:bookmarkStart w:id="4538" w:name="_Toc75273577"/>
      <w:bookmarkStart w:id="4539" w:name="_Toc76510477"/>
      <w:bookmarkStart w:id="4540" w:name="_Toc83129632"/>
      <w:bookmarkStart w:id="4541" w:name="_Toc90591164"/>
      <w:bookmarkStart w:id="4542" w:name="_Toc98864194"/>
      <w:bookmarkStart w:id="4543" w:name="_Toc99733443"/>
      <w:bookmarkStart w:id="4544" w:name="_Toc106577342"/>
      <w:bookmarkStart w:id="4545" w:name="_Toc114537093"/>
      <w:bookmarkStart w:id="4546" w:name="_Toc115257361"/>
      <w:bookmarkStart w:id="4547" w:name="_Toc123086681"/>
      <w:bookmarkStart w:id="4548" w:name="_Toc124296005"/>
      <w:bookmarkStart w:id="4549" w:name="_Toc124296475"/>
      <w:bookmarkStart w:id="4550" w:name="_Toc130572292"/>
      <w:bookmarkStart w:id="4551" w:name="_Toc131708291"/>
      <w:bookmarkStart w:id="4552" w:name="_Toc137458098"/>
      <w:bookmarkStart w:id="4553" w:name="_Toc138887585"/>
      <w:bookmarkStart w:id="4554" w:name="_Toc138969669"/>
      <w:bookmarkStart w:id="4555" w:name="_Toc145916730"/>
      <w:r w:rsidRPr="00C04A08">
        <w:t>6.3</w:t>
      </w:r>
      <w:r w:rsidRPr="00C04A08">
        <w:tab/>
        <w:t>Output power dynamics</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2990B589" w14:textId="77777777" w:rsidR="00842EF7" w:rsidRPr="00C04A08" w:rsidRDefault="00842EF7" w:rsidP="00842EF7">
      <w:pPr>
        <w:pStyle w:val="Heading3"/>
      </w:pPr>
      <w:bookmarkStart w:id="4556" w:name="_Toc21340821"/>
      <w:bookmarkStart w:id="4557" w:name="_Toc29805268"/>
      <w:bookmarkStart w:id="4558" w:name="_Toc36456477"/>
      <w:bookmarkStart w:id="4559" w:name="_Toc36469575"/>
      <w:bookmarkStart w:id="4560" w:name="_Toc37253984"/>
      <w:bookmarkStart w:id="4561" w:name="_Toc37322841"/>
      <w:bookmarkStart w:id="4562" w:name="_Toc37324247"/>
      <w:bookmarkStart w:id="4563" w:name="_Toc45889770"/>
      <w:bookmarkStart w:id="4564" w:name="_Toc52196430"/>
      <w:bookmarkStart w:id="4565" w:name="_Toc52197410"/>
      <w:bookmarkStart w:id="4566" w:name="_Toc53173133"/>
      <w:bookmarkStart w:id="4567" w:name="_Toc53173502"/>
      <w:bookmarkStart w:id="4568" w:name="_Toc61119502"/>
      <w:bookmarkStart w:id="4569" w:name="_Toc61119884"/>
      <w:bookmarkStart w:id="4570" w:name="_Toc67925940"/>
      <w:bookmarkStart w:id="4571" w:name="_Toc75273578"/>
      <w:bookmarkStart w:id="4572" w:name="_Toc76510478"/>
      <w:bookmarkStart w:id="4573" w:name="_Toc83129633"/>
      <w:bookmarkStart w:id="4574" w:name="_Toc90591165"/>
      <w:bookmarkStart w:id="4575" w:name="_Toc98864195"/>
      <w:bookmarkStart w:id="4576" w:name="_Toc99733444"/>
      <w:bookmarkStart w:id="4577" w:name="_Toc106577343"/>
      <w:bookmarkStart w:id="4578" w:name="_Toc114537094"/>
      <w:bookmarkStart w:id="4579" w:name="_Toc115257362"/>
      <w:bookmarkStart w:id="4580" w:name="_Toc123086682"/>
      <w:bookmarkStart w:id="4581" w:name="_Toc124296006"/>
      <w:bookmarkStart w:id="4582" w:name="_Toc124296476"/>
      <w:bookmarkStart w:id="4583" w:name="_Toc130572293"/>
      <w:bookmarkStart w:id="4584" w:name="_Toc131708292"/>
      <w:bookmarkStart w:id="4585" w:name="_Toc137458099"/>
      <w:bookmarkStart w:id="4586" w:name="_Toc138887586"/>
      <w:bookmarkStart w:id="4587" w:name="_Toc138969670"/>
      <w:bookmarkStart w:id="4588" w:name="_Toc145916731"/>
      <w:r w:rsidRPr="00C04A08">
        <w:t>6.3.1</w:t>
      </w:r>
      <w:r w:rsidRPr="00C04A08">
        <w:tab/>
        <w:t>Minimum output power</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2F911EB7" w14:textId="77777777" w:rsidR="00842EF7" w:rsidRPr="00C04A08" w:rsidRDefault="00842EF7" w:rsidP="00842EF7">
      <w:pPr>
        <w:pStyle w:val="Heading4"/>
      </w:pPr>
      <w:bookmarkStart w:id="4589" w:name="_Toc21340822"/>
      <w:bookmarkStart w:id="4590" w:name="_Toc29805269"/>
      <w:bookmarkStart w:id="4591" w:name="_Toc36456478"/>
      <w:bookmarkStart w:id="4592" w:name="_Toc36469576"/>
      <w:bookmarkStart w:id="4593" w:name="_Toc37253985"/>
      <w:bookmarkStart w:id="4594" w:name="_Toc37322842"/>
      <w:bookmarkStart w:id="4595" w:name="_Toc37324248"/>
      <w:bookmarkStart w:id="4596" w:name="_Toc45889771"/>
      <w:bookmarkStart w:id="4597" w:name="_Toc52196431"/>
      <w:bookmarkStart w:id="4598" w:name="_Toc52197411"/>
      <w:bookmarkStart w:id="4599" w:name="_Toc53173134"/>
      <w:bookmarkStart w:id="4600" w:name="_Toc53173503"/>
      <w:bookmarkStart w:id="4601" w:name="_Toc61119503"/>
      <w:bookmarkStart w:id="4602" w:name="_Toc61119885"/>
      <w:bookmarkStart w:id="4603" w:name="_Toc67925941"/>
      <w:bookmarkStart w:id="4604" w:name="_Toc75273579"/>
      <w:bookmarkStart w:id="4605" w:name="_Toc76510479"/>
      <w:bookmarkStart w:id="4606" w:name="_Toc83129634"/>
      <w:bookmarkStart w:id="4607" w:name="_Toc90591166"/>
      <w:bookmarkStart w:id="4608" w:name="_Toc98864196"/>
      <w:bookmarkStart w:id="4609" w:name="_Toc99733445"/>
      <w:bookmarkStart w:id="4610" w:name="_Toc106577344"/>
      <w:bookmarkStart w:id="4611" w:name="_Toc114537095"/>
      <w:bookmarkStart w:id="4612" w:name="_Toc115257363"/>
      <w:bookmarkStart w:id="4613" w:name="_Toc123086683"/>
      <w:bookmarkStart w:id="4614" w:name="_Toc124296007"/>
      <w:bookmarkStart w:id="4615" w:name="_Toc124296477"/>
      <w:bookmarkStart w:id="4616" w:name="_Toc130572294"/>
      <w:bookmarkStart w:id="4617" w:name="_Toc131708293"/>
      <w:bookmarkStart w:id="4618" w:name="_Toc137458100"/>
      <w:bookmarkStart w:id="4619" w:name="_Toc138887587"/>
      <w:bookmarkStart w:id="4620" w:name="_Toc138969671"/>
      <w:bookmarkStart w:id="4621" w:name="_Toc145916732"/>
      <w:r w:rsidRPr="00C04A08">
        <w:t>6.3.1.0</w:t>
      </w:r>
      <w:r w:rsidRPr="00C04A08">
        <w:tab/>
        <w:t>General</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4622" w:name="_Toc21340823"/>
      <w:bookmarkStart w:id="4623" w:name="_Toc29805270"/>
      <w:bookmarkStart w:id="4624" w:name="_Toc36456479"/>
      <w:bookmarkStart w:id="4625" w:name="_Toc36469577"/>
      <w:bookmarkStart w:id="4626" w:name="_Toc37253986"/>
      <w:bookmarkStart w:id="4627" w:name="_Toc37322843"/>
      <w:bookmarkStart w:id="4628" w:name="_Toc37324249"/>
      <w:bookmarkStart w:id="4629"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4630" w:name="_Toc52196432"/>
      <w:bookmarkStart w:id="4631" w:name="_Toc52197412"/>
      <w:bookmarkStart w:id="4632" w:name="_Toc53173135"/>
      <w:bookmarkStart w:id="4633" w:name="_Toc53173504"/>
      <w:bookmarkStart w:id="4634" w:name="_Toc61119504"/>
      <w:bookmarkStart w:id="4635" w:name="_Toc61119886"/>
      <w:bookmarkStart w:id="4636" w:name="_Toc67925942"/>
      <w:bookmarkStart w:id="4637" w:name="_Toc75273580"/>
      <w:bookmarkStart w:id="4638" w:name="_Toc76510480"/>
      <w:bookmarkStart w:id="4639" w:name="_Toc83129635"/>
      <w:bookmarkStart w:id="4640" w:name="_Toc90591167"/>
      <w:bookmarkStart w:id="4641" w:name="_Toc98864197"/>
      <w:bookmarkStart w:id="4642" w:name="_Toc99733446"/>
      <w:bookmarkStart w:id="4643" w:name="_Toc106577345"/>
      <w:bookmarkStart w:id="4644" w:name="_Toc114537096"/>
      <w:bookmarkStart w:id="4645" w:name="_Toc115257364"/>
      <w:bookmarkStart w:id="4646" w:name="_Toc123086684"/>
      <w:bookmarkStart w:id="4647" w:name="_Toc124296008"/>
      <w:bookmarkStart w:id="4648" w:name="_Toc124296478"/>
      <w:bookmarkStart w:id="4649" w:name="_Toc130572295"/>
      <w:bookmarkStart w:id="4650" w:name="_Toc131708294"/>
      <w:bookmarkStart w:id="4651" w:name="_Toc137458101"/>
      <w:bookmarkStart w:id="4652" w:name="_Toc138887588"/>
      <w:bookmarkStart w:id="4653" w:name="_Toc138969672"/>
      <w:bookmarkStart w:id="4654" w:name="_Toc145916733"/>
      <w:r w:rsidRPr="00C04A08">
        <w:lastRenderedPageBreak/>
        <w:t>6.3.1.1</w:t>
      </w:r>
      <w:r w:rsidRPr="00C04A08">
        <w:tab/>
        <w:t>Minimum output power for power class 1</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4655" w:name="_Toc21340824"/>
      <w:bookmarkStart w:id="4656" w:name="_Toc29805271"/>
      <w:bookmarkStart w:id="4657" w:name="_Toc36456480"/>
      <w:bookmarkStart w:id="4658" w:name="_Toc36469578"/>
      <w:bookmarkStart w:id="4659" w:name="_Toc37253987"/>
      <w:bookmarkStart w:id="4660" w:name="_Toc37322844"/>
      <w:bookmarkStart w:id="4661" w:name="_Toc37324250"/>
      <w:bookmarkStart w:id="4662" w:name="_Toc45889773"/>
      <w:bookmarkStart w:id="4663" w:name="_Toc52196433"/>
      <w:bookmarkStart w:id="4664" w:name="_Toc52197413"/>
      <w:bookmarkStart w:id="4665" w:name="_Toc53173136"/>
      <w:bookmarkStart w:id="4666" w:name="_Toc53173505"/>
      <w:bookmarkStart w:id="4667" w:name="_Toc61119505"/>
      <w:bookmarkStart w:id="4668" w:name="_Toc61119887"/>
      <w:bookmarkStart w:id="4669" w:name="_Toc67925943"/>
      <w:bookmarkStart w:id="4670" w:name="_Toc75273581"/>
      <w:bookmarkStart w:id="4671" w:name="_Toc76510481"/>
      <w:bookmarkStart w:id="4672" w:name="_Toc83129636"/>
      <w:bookmarkStart w:id="4673" w:name="_Toc90591168"/>
      <w:bookmarkStart w:id="4674" w:name="_Toc98864198"/>
      <w:bookmarkStart w:id="4675" w:name="_Toc99733447"/>
      <w:bookmarkStart w:id="4676"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4677" w:name="_Toc114537097"/>
      <w:bookmarkStart w:id="4678" w:name="_Toc115257365"/>
      <w:bookmarkStart w:id="4679" w:name="_Toc123086685"/>
      <w:bookmarkStart w:id="4680" w:name="_Toc124296009"/>
      <w:bookmarkStart w:id="4681" w:name="_Toc124296479"/>
      <w:bookmarkStart w:id="4682" w:name="_Toc130572296"/>
      <w:bookmarkStart w:id="4683" w:name="_Toc131708295"/>
      <w:bookmarkStart w:id="4684" w:name="_Toc137458102"/>
      <w:bookmarkStart w:id="4685" w:name="_Toc138887589"/>
      <w:bookmarkStart w:id="4686" w:name="_Toc138969673"/>
      <w:bookmarkStart w:id="4687" w:name="_Toc145916734"/>
      <w:r w:rsidRPr="00C04A08">
        <w:t>6.3.1.2</w:t>
      </w:r>
      <w:r w:rsidRPr="00C04A08">
        <w:tab/>
        <w:t>Minimum output power for power class 2, 3, and 4</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4688" w:name="_Toc67925944"/>
      <w:bookmarkStart w:id="4689" w:name="_Toc75273582"/>
      <w:bookmarkStart w:id="4690" w:name="_Toc76510482"/>
      <w:bookmarkStart w:id="4691" w:name="_Toc83129637"/>
      <w:bookmarkStart w:id="4692" w:name="_Toc90591169"/>
      <w:bookmarkStart w:id="4693" w:name="_Toc98864199"/>
      <w:bookmarkStart w:id="4694" w:name="_Toc99733448"/>
      <w:bookmarkStart w:id="4695"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4696" w:name="_Toc114537098"/>
      <w:bookmarkStart w:id="4697" w:name="_Toc115257366"/>
      <w:bookmarkStart w:id="4698" w:name="_Toc123086686"/>
      <w:bookmarkStart w:id="4699" w:name="_Toc124296010"/>
      <w:bookmarkStart w:id="4700" w:name="_Toc124296480"/>
      <w:bookmarkStart w:id="4701" w:name="_Toc130572297"/>
      <w:bookmarkStart w:id="4702" w:name="_Toc131708296"/>
      <w:bookmarkStart w:id="4703" w:name="_Toc137458103"/>
      <w:bookmarkStart w:id="4704" w:name="_Toc138887590"/>
      <w:bookmarkStart w:id="4705" w:name="_Toc138969674"/>
      <w:bookmarkStart w:id="4706" w:name="_Toc145916735"/>
      <w:r>
        <w:t>6.3.1.3</w:t>
      </w:r>
      <w:r w:rsidRPr="00FE760F">
        <w:tab/>
        <w:t xml:space="preserve">Minimum output power for power class </w:t>
      </w:r>
      <w:r>
        <w:t>5</w:t>
      </w:r>
      <w:bookmarkEnd w:id="4688"/>
      <w:bookmarkEnd w:id="4689"/>
      <w:bookmarkEnd w:id="4690"/>
      <w:bookmarkEnd w:id="4691"/>
      <w:bookmarkEnd w:id="4692"/>
      <w:r>
        <w:t xml:space="preserve"> and 6</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4707" w:name="_Toc106577348"/>
      <w:bookmarkStart w:id="4708" w:name="_Toc114537099"/>
      <w:bookmarkStart w:id="4709" w:name="_Toc115257367"/>
      <w:bookmarkStart w:id="4710" w:name="_Toc123086687"/>
      <w:bookmarkStart w:id="4711" w:name="_Toc124296011"/>
      <w:bookmarkStart w:id="4712" w:name="_Toc124296481"/>
      <w:bookmarkStart w:id="4713" w:name="_Toc130572298"/>
      <w:bookmarkStart w:id="4714" w:name="_Toc131708297"/>
      <w:bookmarkStart w:id="4715" w:name="_Toc137458104"/>
      <w:bookmarkStart w:id="4716" w:name="_Toc138887591"/>
      <w:bookmarkStart w:id="4717" w:name="_Toc138969675"/>
      <w:bookmarkStart w:id="4718" w:name="_Toc145916736"/>
      <w:r>
        <w:lastRenderedPageBreak/>
        <w:t>6.3.1.4</w:t>
      </w:r>
      <w:r>
        <w:tab/>
        <w:t>Minimum output power for power class 7</w:t>
      </w:r>
      <w:bookmarkEnd w:id="4707"/>
      <w:bookmarkEnd w:id="4708"/>
      <w:bookmarkEnd w:id="4709"/>
      <w:bookmarkEnd w:id="4710"/>
      <w:bookmarkEnd w:id="4711"/>
      <w:bookmarkEnd w:id="4712"/>
      <w:bookmarkEnd w:id="4713"/>
      <w:bookmarkEnd w:id="4714"/>
      <w:bookmarkEnd w:id="4715"/>
      <w:bookmarkEnd w:id="4716"/>
      <w:bookmarkEnd w:id="4717"/>
      <w:bookmarkEnd w:id="4718"/>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4719" w:name="_Toc21340825"/>
      <w:bookmarkStart w:id="4720" w:name="_Toc29805272"/>
      <w:bookmarkStart w:id="4721" w:name="_Toc36456481"/>
      <w:bookmarkStart w:id="4722" w:name="_Toc36469579"/>
      <w:bookmarkStart w:id="4723" w:name="_Toc37253988"/>
      <w:bookmarkStart w:id="4724" w:name="_Toc37322845"/>
      <w:bookmarkStart w:id="4725" w:name="_Toc37324251"/>
      <w:bookmarkStart w:id="4726" w:name="_Toc45889774"/>
      <w:bookmarkStart w:id="4727" w:name="_Toc52196434"/>
      <w:bookmarkStart w:id="4728" w:name="_Toc52197414"/>
      <w:bookmarkStart w:id="4729" w:name="_Toc53173137"/>
      <w:bookmarkStart w:id="4730" w:name="_Toc53173506"/>
      <w:bookmarkStart w:id="4731" w:name="_Toc61119506"/>
      <w:bookmarkStart w:id="4732" w:name="_Toc61119888"/>
      <w:bookmarkStart w:id="4733" w:name="_Toc67925945"/>
      <w:bookmarkStart w:id="4734" w:name="_Toc75273583"/>
      <w:bookmarkStart w:id="4735" w:name="_Toc76510483"/>
      <w:bookmarkStart w:id="4736" w:name="_Toc83129638"/>
      <w:bookmarkStart w:id="4737" w:name="_Toc90591170"/>
      <w:bookmarkStart w:id="4738" w:name="_Toc98864200"/>
      <w:bookmarkStart w:id="4739" w:name="_Toc99733449"/>
      <w:bookmarkStart w:id="4740" w:name="_Toc106577349"/>
      <w:bookmarkStart w:id="4741" w:name="_Toc114537100"/>
      <w:bookmarkStart w:id="4742" w:name="_Toc115257368"/>
      <w:bookmarkStart w:id="4743" w:name="_Toc123086688"/>
      <w:bookmarkStart w:id="4744" w:name="_Toc124296012"/>
      <w:bookmarkStart w:id="4745" w:name="_Toc124296482"/>
      <w:bookmarkStart w:id="4746" w:name="_Toc130572299"/>
      <w:bookmarkStart w:id="4747" w:name="_Toc131708298"/>
      <w:bookmarkStart w:id="4748" w:name="_Toc137458105"/>
      <w:bookmarkStart w:id="4749" w:name="_Toc138887592"/>
      <w:bookmarkStart w:id="4750" w:name="_Toc138969676"/>
      <w:bookmarkStart w:id="4751" w:name="_Toc145916737"/>
      <w:r w:rsidRPr="00C04A08">
        <w:t>6.3.2</w:t>
      </w:r>
      <w:r w:rsidRPr="00C04A08">
        <w:tab/>
        <w:t>Transmit OFF power</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4752" w:name="_Toc21340826"/>
      <w:bookmarkStart w:id="4753" w:name="_Toc29805273"/>
      <w:bookmarkStart w:id="4754" w:name="_Toc36456482"/>
      <w:bookmarkStart w:id="4755" w:name="_Toc36469580"/>
      <w:bookmarkStart w:id="4756" w:name="_Toc37253989"/>
      <w:bookmarkStart w:id="4757" w:name="_Toc37322846"/>
      <w:bookmarkStart w:id="4758" w:name="_Toc37324252"/>
      <w:bookmarkStart w:id="4759" w:name="_Toc45889775"/>
      <w:bookmarkStart w:id="4760" w:name="_Toc52196435"/>
      <w:bookmarkStart w:id="4761" w:name="_Toc52197415"/>
      <w:bookmarkStart w:id="4762" w:name="_Toc53173138"/>
      <w:bookmarkStart w:id="4763" w:name="_Toc53173507"/>
      <w:bookmarkStart w:id="4764" w:name="_Toc61119507"/>
      <w:bookmarkStart w:id="4765" w:name="_Toc61119889"/>
      <w:bookmarkStart w:id="4766" w:name="_Toc67925946"/>
      <w:bookmarkStart w:id="4767" w:name="_Toc75273584"/>
      <w:bookmarkStart w:id="4768" w:name="_Toc76510484"/>
      <w:bookmarkStart w:id="4769" w:name="_Toc83129639"/>
      <w:bookmarkStart w:id="4770" w:name="_Toc90591171"/>
      <w:bookmarkStart w:id="4771" w:name="_Toc98864201"/>
      <w:bookmarkStart w:id="4772"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4773" w:name="_Toc106577350"/>
      <w:bookmarkStart w:id="4774" w:name="_Toc114537101"/>
      <w:bookmarkStart w:id="4775" w:name="_Toc115257369"/>
      <w:bookmarkStart w:id="4776" w:name="_Toc123086689"/>
      <w:bookmarkStart w:id="4777" w:name="_Toc124296013"/>
      <w:bookmarkStart w:id="4778" w:name="_Toc124296483"/>
      <w:bookmarkStart w:id="4779" w:name="_Toc130572300"/>
      <w:bookmarkStart w:id="4780" w:name="_Toc131708299"/>
      <w:bookmarkStart w:id="4781" w:name="_Toc137458106"/>
      <w:bookmarkStart w:id="4782" w:name="_Toc138887593"/>
      <w:bookmarkStart w:id="4783" w:name="_Toc138969677"/>
      <w:bookmarkStart w:id="4784" w:name="_Toc145916738"/>
      <w:r w:rsidRPr="00C04A08">
        <w:t>6.3.3</w:t>
      </w:r>
      <w:r w:rsidRPr="00C04A08">
        <w:tab/>
        <w:t>Transmit ON/OFF time mask</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29BF46CE" w14:textId="77777777" w:rsidR="00842EF7" w:rsidRPr="00C04A08" w:rsidRDefault="00842EF7" w:rsidP="00842EF7">
      <w:pPr>
        <w:pStyle w:val="Heading4"/>
      </w:pPr>
      <w:bookmarkStart w:id="4785" w:name="_Toc21340827"/>
      <w:bookmarkStart w:id="4786" w:name="_Toc29805274"/>
      <w:bookmarkStart w:id="4787" w:name="_Toc36456483"/>
      <w:bookmarkStart w:id="4788" w:name="_Toc36469581"/>
      <w:bookmarkStart w:id="4789" w:name="_Toc37253990"/>
      <w:bookmarkStart w:id="4790" w:name="_Toc37322847"/>
      <w:bookmarkStart w:id="4791" w:name="_Toc37324253"/>
      <w:bookmarkStart w:id="4792" w:name="_Toc45889776"/>
      <w:bookmarkStart w:id="4793" w:name="_Toc52196436"/>
      <w:bookmarkStart w:id="4794" w:name="_Toc52197416"/>
      <w:bookmarkStart w:id="4795" w:name="_Toc53173139"/>
      <w:bookmarkStart w:id="4796" w:name="_Toc53173508"/>
      <w:bookmarkStart w:id="4797" w:name="_Toc61119508"/>
      <w:bookmarkStart w:id="4798" w:name="_Toc61119890"/>
      <w:bookmarkStart w:id="4799" w:name="_Toc67925947"/>
      <w:bookmarkStart w:id="4800" w:name="_Toc75273585"/>
      <w:bookmarkStart w:id="4801" w:name="_Toc76510485"/>
      <w:bookmarkStart w:id="4802" w:name="_Toc83129640"/>
      <w:bookmarkStart w:id="4803" w:name="_Toc90591172"/>
      <w:bookmarkStart w:id="4804" w:name="_Toc98864202"/>
      <w:bookmarkStart w:id="4805" w:name="_Toc99733451"/>
      <w:bookmarkStart w:id="4806" w:name="_Toc106577351"/>
      <w:bookmarkStart w:id="4807" w:name="_Toc114537102"/>
      <w:bookmarkStart w:id="4808" w:name="_Toc115257370"/>
      <w:bookmarkStart w:id="4809" w:name="_Toc123086690"/>
      <w:bookmarkStart w:id="4810" w:name="_Toc124296014"/>
      <w:bookmarkStart w:id="4811" w:name="_Toc124296484"/>
      <w:bookmarkStart w:id="4812" w:name="_Toc130572301"/>
      <w:bookmarkStart w:id="4813" w:name="_Toc131708300"/>
      <w:bookmarkStart w:id="4814" w:name="_Toc137458107"/>
      <w:bookmarkStart w:id="4815" w:name="_Toc138887594"/>
      <w:bookmarkStart w:id="4816" w:name="_Toc138969678"/>
      <w:bookmarkStart w:id="4817" w:name="_Toc145916739"/>
      <w:r w:rsidRPr="00C04A08">
        <w:t>6.3.3.1</w:t>
      </w:r>
      <w:r w:rsidRPr="00C04A08">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lastRenderedPageBreak/>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4818" w:name="_Toc21340828"/>
      <w:bookmarkStart w:id="4819" w:name="_Toc29805275"/>
      <w:bookmarkStart w:id="4820" w:name="_Toc36456484"/>
      <w:bookmarkStart w:id="4821" w:name="_Toc36469582"/>
      <w:bookmarkStart w:id="4822" w:name="_Toc37253991"/>
      <w:bookmarkStart w:id="4823" w:name="_Toc37322848"/>
      <w:bookmarkStart w:id="4824" w:name="_Toc37324254"/>
      <w:bookmarkStart w:id="4825" w:name="_Toc45889777"/>
      <w:bookmarkStart w:id="4826" w:name="_Toc52196437"/>
      <w:bookmarkStart w:id="4827" w:name="_Toc52197417"/>
      <w:bookmarkStart w:id="4828" w:name="_Toc53173140"/>
      <w:bookmarkStart w:id="4829" w:name="_Toc53173509"/>
      <w:bookmarkStart w:id="4830" w:name="_Toc61119509"/>
      <w:bookmarkStart w:id="4831" w:name="_Toc61119891"/>
      <w:bookmarkStart w:id="4832" w:name="_Toc67925948"/>
      <w:bookmarkStart w:id="4833" w:name="_Toc75273586"/>
      <w:bookmarkStart w:id="4834" w:name="_Toc76510486"/>
      <w:bookmarkStart w:id="4835" w:name="_Toc83129641"/>
      <w:bookmarkStart w:id="4836" w:name="_Toc90591173"/>
      <w:bookmarkStart w:id="4837" w:name="_Toc98864203"/>
      <w:bookmarkStart w:id="4838" w:name="_Toc99733452"/>
      <w:bookmarkStart w:id="4839" w:name="_Toc106577352"/>
      <w:bookmarkStart w:id="4840" w:name="_Toc114537103"/>
      <w:bookmarkStart w:id="4841" w:name="_Toc115257371"/>
      <w:bookmarkStart w:id="4842" w:name="_Toc123086691"/>
      <w:bookmarkStart w:id="4843" w:name="_Toc124296015"/>
      <w:bookmarkStart w:id="4844" w:name="_Toc124296485"/>
      <w:bookmarkStart w:id="4845" w:name="_Toc130572302"/>
      <w:bookmarkStart w:id="4846" w:name="_Toc131708301"/>
      <w:bookmarkStart w:id="4847" w:name="_Toc137458108"/>
      <w:bookmarkStart w:id="4848" w:name="_Toc138887595"/>
      <w:bookmarkStart w:id="4849" w:name="_Toc138969679"/>
      <w:bookmarkStart w:id="4850" w:name="_Toc145916740"/>
      <w:r w:rsidRPr="00C04A08">
        <w:t>6.3.3.2</w:t>
      </w:r>
      <w:r w:rsidRPr="00C04A08">
        <w:tab/>
        <w:t>General ON/OFF time mask</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4851" w:name="_Toc21340829"/>
      <w:bookmarkStart w:id="4852" w:name="_Toc29805276"/>
      <w:bookmarkStart w:id="4853" w:name="_Toc36456485"/>
      <w:bookmarkStart w:id="4854" w:name="_Toc36469583"/>
      <w:bookmarkStart w:id="4855" w:name="_Toc37253992"/>
      <w:bookmarkStart w:id="4856" w:name="_Toc37322849"/>
      <w:bookmarkStart w:id="4857" w:name="_Toc37324255"/>
      <w:bookmarkStart w:id="4858" w:name="_Toc45889778"/>
      <w:bookmarkStart w:id="4859" w:name="_Toc52196438"/>
      <w:bookmarkStart w:id="4860" w:name="_Toc52197418"/>
      <w:bookmarkStart w:id="4861" w:name="_Toc53173141"/>
      <w:bookmarkStart w:id="4862" w:name="_Toc53173510"/>
      <w:bookmarkStart w:id="4863" w:name="_Toc61119510"/>
      <w:bookmarkStart w:id="4864" w:name="_Toc61119892"/>
      <w:bookmarkStart w:id="4865" w:name="_Toc67925949"/>
      <w:bookmarkStart w:id="4866" w:name="_Toc75273587"/>
      <w:bookmarkStart w:id="4867" w:name="_Toc76510487"/>
      <w:bookmarkStart w:id="4868" w:name="_Toc83129642"/>
      <w:bookmarkStart w:id="4869" w:name="_Toc90591174"/>
      <w:bookmarkStart w:id="4870" w:name="_Toc98864204"/>
      <w:bookmarkStart w:id="4871" w:name="_Toc99733453"/>
      <w:bookmarkStart w:id="4872" w:name="_Toc106577353"/>
      <w:bookmarkStart w:id="4873" w:name="_Toc114537104"/>
      <w:bookmarkStart w:id="4874" w:name="_Toc115257372"/>
      <w:bookmarkStart w:id="4875" w:name="_Toc123086692"/>
      <w:bookmarkStart w:id="4876" w:name="_Toc124296016"/>
      <w:bookmarkStart w:id="4877" w:name="_Toc124296486"/>
      <w:bookmarkStart w:id="4878" w:name="_Toc130572303"/>
      <w:bookmarkStart w:id="4879" w:name="_Toc131708302"/>
      <w:bookmarkStart w:id="4880" w:name="_Toc137458109"/>
      <w:bookmarkStart w:id="4881" w:name="_Toc138887596"/>
      <w:bookmarkStart w:id="4882" w:name="_Toc138969680"/>
      <w:bookmarkStart w:id="4883" w:name="_Toc145916741"/>
      <w:r w:rsidRPr="00C04A08">
        <w:t>6.3.3.3</w:t>
      </w:r>
      <w:r w:rsidRPr="00C04A08">
        <w:tab/>
        <w:t>Transmit power time mask for slot and short or long subslot boundaries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4884" w:name="_Toc21340830"/>
      <w:bookmarkStart w:id="4885" w:name="_Toc29805277"/>
      <w:bookmarkStart w:id="4886" w:name="_Toc36456486"/>
      <w:bookmarkStart w:id="4887" w:name="_Toc36469584"/>
      <w:bookmarkStart w:id="4888" w:name="_Toc37253993"/>
      <w:bookmarkStart w:id="4889" w:name="_Toc37322850"/>
      <w:bookmarkStart w:id="4890" w:name="_Toc37324256"/>
      <w:bookmarkStart w:id="4891" w:name="_Toc45889779"/>
      <w:bookmarkStart w:id="4892" w:name="_Toc52196439"/>
      <w:bookmarkStart w:id="4893" w:name="_Toc52197419"/>
      <w:bookmarkStart w:id="4894" w:name="_Toc53173142"/>
      <w:bookmarkStart w:id="4895" w:name="_Toc53173511"/>
      <w:bookmarkStart w:id="4896" w:name="_Toc61119511"/>
      <w:bookmarkStart w:id="4897" w:name="_Toc61119893"/>
      <w:bookmarkStart w:id="4898" w:name="_Toc67925950"/>
      <w:bookmarkStart w:id="4899" w:name="_Toc75273588"/>
      <w:bookmarkStart w:id="4900" w:name="_Toc76510488"/>
      <w:bookmarkStart w:id="4901" w:name="_Toc83129643"/>
      <w:bookmarkStart w:id="4902" w:name="_Toc90591175"/>
      <w:bookmarkStart w:id="4903" w:name="_Toc98864205"/>
      <w:bookmarkStart w:id="4904" w:name="_Toc99733454"/>
      <w:bookmarkStart w:id="4905" w:name="_Toc106577354"/>
      <w:bookmarkStart w:id="4906" w:name="_Toc114537105"/>
      <w:bookmarkStart w:id="4907" w:name="_Toc115257373"/>
      <w:bookmarkStart w:id="4908" w:name="_Toc123086693"/>
      <w:bookmarkStart w:id="4909" w:name="_Toc124296017"/>
      <w:bookmarkStart w:id="4910" w:name="_Toc124296487"/>
      <w:bookmarkStart w:id="4911" w:name="_Toc130572304"/>
      <w:bookmarkStart w:id="4912" w:name="_Toc131708303"/>
      <w:bookmarkStart w:id="4913" w:name="_Toc137458110"/>
      <w:bookmarkStart w:id="4914" w:name="_Toc138887597"/>
      <w:bookmarkStart w:id="4915" w:name="_Toc138969681"/>
      <w:bookmarkStart w:id="4916" w:name="_Toc145916742"/>
      <w:r w:rsidRPr="00C04A08">
        <w:t>6.3.3.4</w:t>
      </w:r>
      <w:r w:rsidRPr="00C04A08">
        <w:tab/>
        <w:t>PRACH time mask</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637FCE">
        <w:trPr>
          <w:trHeight w:val="208"/>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C159FB" w:rsidRPr="00C04A08" w14:paraId="51414347" w14:textId="77777777" w:rsidTr="00637FCE">
        <w:trPr>
          <w:trHeight w:val="187"/>
          <w:jc w:val="center"/>
        </w:trPr>
        <w:tc>
          <w:tcPr>
            <w:tcW w:w="1073" w:type="dxa"/>
            <w:vMerge w:val="restart"/>
            <w:shd w:val="clear" w:color="auto" w:fill="auto"/>
            <w:vAlign w:val="center"/>
          </w:tcPr>
          <w:p w14:paraId="033187D8"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0283774D" w:rsidR="00C159FB" w:rsidRPr="00C04A08" w:rsidRDefault="00C159FB" w:rsidP="00C159F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C159FB" w:rsidRPr="00C04A08" w:rsidRDefault="00C159FB" w:rsidP="00C159FB">
            <w:pPr>
              <w:pStyle w:val="TAC"/>
              <w:rPr>
                <w:lang w:eastAsia="zh-CN"/>
              </w:rPr>
            </w:pPr>
            <w:r w:rsidRPr="00C04A08">
              <w:rPr>
                <w:lang w:eastAsia="zh-CN"/>
              </w:rPr>
              <w:t>X1 = [2,5]</w:t>
            </w:r>
          </w:p>
        </w:tc>
      </w:tr>
      <w:tr w:rsidR="00C159FB" w:rsidRPr="00C04A08" w14:paraId="121A75AE" w14:textId="77777777" w:rsidTr="00637FCE">
        <w:trPr>
          <w:trHeight w:val="187"/>
          <w:jc w:val="center"/>
        </w:trPr>
        <w:tc>
          <w:tcPr>
            <w:tcW w:w="1073" w:type="dxa"/>
            <w:vMerge/>
            <w:shd w:val="clear" w:color="auto" w:fill="auto"/>
          </w:tcPr>
          <w:p w14:paraId="4FBED289" w14:textId="77777777" w:rsidR="00C159FB" w:rsidRPr="00C04A08" w:rsidRDefault="00C159FB" w:rsidP="00C159FB">
            <w:pPr>
              <w:pStyle w:val="TAC"/>
              <w:rPr>
                <w:lang w:eastAsia="zh-CN"/>
              </w:rPr>
            </w:pPr>
          </w:p>
        </w:tc>
        <w:tc>
          <w:tcPr>
            <w:tcW w:w="923" w:type="dxa"/>
          </w:tcPr>
          <w:p w14:paraId="669FA024"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78332D15" w14:textId="5AFCBD3F" w:rsidR="00C159FB" w:rsidRPr="00C04A08" w:rsidRDefault="00C159FB" w:rsidP="00C159F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C159FB" w:rsidRPr="00C04A08" w:rsidRDefault="00C159FB" w:rsidP="00C159FB">
            <w:pPr>
              <w:pStyle w:val="TAC"/>
              <w:rPr>
                <w:lang w:eastAsia="zh-CN"/>
              </w:rPr>
            </w:pPr>
          </w:p>
        </w:tc>
      </w:tr>
      <w:tr w:rsidR="00C159FB" w:rsidRPr="00C04A08" w14:paraId="42B6CE17" w14:textId="77777777" w:rsidTr="00637FCE">
        <w:trPr>
          <w:trHeight w:val="187"/>
          <w:jc w:val="center"/>
        </w:trPr>
        <w:tc>
          <w:tcPr>
            <w:tcW w:w="1073" w:type="dxa"/>
            <w:vMerge/>
            <w:shd w:val="clear" w:color="auto" w:fill="auto"/>
          </w:tcPr>
          <w:p w14:paraId="1C21479D" w14:textId="77777777" w:rsidR="00C159FB" w:rsidRPr="00C04A08" w:rsidRDefault="00C159FB" w:rsidP="00C159FB">
            <w:pPr>
              <w:pStyle w:val="TAC"/>
              <w:rPr>
                <w:lang w:eastAsia="zh-CN"/>
              </w:rPr>
            </w:pPr>
          </w:p>
        </w:tc>
        <w:tc>
          <w:tcPr>
            <w:tcW w:w="923" w:type="dxa"/>
          </w:tcPr>
          <w:p w14:paraId="43C51CBD" w14:textId="77777777" w:rsidR="00C159FB" w:rsidRPr="00C04A08" w:rsidRDefault="00C159FB" w:rsidP="00C159FB">
            <w:pPr>
              <w:pStyle w:val="TAC"/>
              <w:rPr>
                <w:lang w:eastAsia="zh-CN"/>
              </w:rPr>
            </w:pPr>
            <w:r w:rsidRPr="00485DC8">
              <w:rPr>
                <w:rFonts w:cs="Arial"/>
              </w:rPr>
              <w:t>480 kHz</w:t>
            </w:r>
          </w:p>
        </w:tc>
        <w:tc>
          <w:tcPr>
            <w:tcW w:w="3024" w:type="dxa"/>
          </w:tcPr>
          <w:p w14:paraId="7BEC5C2B" w14:textId="5AEEA454" w:rsidR="00C159FB" w:rsidRPr="00C04A08" w:rsidRDefault="00C159FB" w:rsidP="00C159FB">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598D1D6" w14:textId="77777777" w:rsidR="00C159FB" w:rsidRPr="00C04A08" w:rsidRDefault="00C159FB" w:rsidP="00C159FB">
            <w:pPr>
              <w:pStyle w:val="TAC"/>
              <w:rPr>
                <w:lang w:eastAsia="zh-CN"/>
              </w:rPr>
            </w:pPr>
          </w:p>
        </w:tc>
      </w:tr>
      <w:tr w:rsidR="00C159FB"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C159FB" w:rsidRPr="00C04A08" w:rsidRDefault="00C159FB" w:rsidP="00C159FB">
            <w:pPr>
              <w:pStyle w:val="TAC"/>
              <w:rPr>
                <w:lang w:eastAsia="zh-CN"/>
              </w:rPr>
            </w:pPr>
          </w:p>
        </w:tc>
        <w:tc>
          <w:tcPr>
            <w:tcW w:w="923" w:type="dxa"/>
          </w:tcPr>
          <w:p w14:paraId="66F3B22B" w14:textId="77777777" w:rsidR="00C159FB" w:rsidRPr="00C04A08" w:rsidRDefault="00C159FB" w:rsidP="00C159FB">
            <w:pPr>
              <w:pStyle w:val="TAC"/>
              <w:rPr>
                <w:lang w:eastAsia="zh-CN"/>
              </w:rPr>
            </w:pPr>
            <w:r w:rsidRPr="00485DC8">
              <w:rPr>
                <w:rFonts w:cs="Arial"/>
              </w:rPr>
              <w:t>960 kHz</w:t>
            </w:r>
          </w:p>
        </w:tc>
        <w:tc>
          <w:tcPr>
            <w:tcW w:w="3024" w:type="dxa"/>
          </w:tcPr>
          <w:p w14:paraId="2E070233" w14:textId="2A11CCBE" w:rsidR="00C159FB" w:rsidRPr="00C04A08" w:rsidRDefault="00C159FB" w:rsidP="00C159FB">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DEC2B8D" w14:textId="77777777" w:rsidR="00C159FB" w:rsidRPr="00C04A08" w:rsidRDefault="00C159FB" w:rsidP="00C159FB">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C159FB" w:rsidRPr="00C04A08" w14:paraId="10C090E3" w14:textId="77777777" w:rsidTr="00637FCE">
        <w:trPr>
          <w:trHeight w:val="187"/>
          <w:jc w:val="center"/>
        </w:trPr>
        <w:tc>
          <w:tcPr>
            <w:tcW w:w="1073" w:type="dxa"/>
            <w:vMerge w:val="restart"/>
            <w:shd w:val="clear" w:color="auto" w:fill="auto"/>
            <w:vAlign w:val="center"/>
          </w:tcPr>
          <w:p w14:paraId="5C0C224B"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02E34D00" w:rsidR="00C159FB" w:rsidRPr="00C04A08" w:rsidRDefault="00C159FB" w:rsidP="00C159F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C159FB" w:rsidRPr="00C04A08" w:rsidRDefault="00C159FB" w:rsidP="00C159FB">
            <w:pPr>
              <w:pStyle w:val="TAC"/>
              <w:rPr>
                <w:lang w:eastAsia="zh-CN"/>
              </w:rPr>
            </w:pPr>
          </w:p>
        </w:tc>
      </w:tr>
      <w:tr w:rsidR="00C159FB" w:rsidRPr="00C04A08" w14:paraId="029679CD" w14:textId="77777777" w:rsidTr="00637FCE">
        <w:trPr>
          <w:trHeight w:val="187"/>
          <w:jc w:val="center"/>
        </w:trPr>
        <w:tc>
          <w:tcPr>
            <w:tcW w:w="1073" w:type="dxa"/>
            <w:vMerge/>
            <w:shd w:val="clear" w:color="auto" w:fill="auto"/>
          </w:tcPr>
          <w:p w14:paraId="468306BE" w14:textId="77777777" w:rsidR="00C159FB" w:rsidRPr="00C04A08" w:rsidRDefault="00C159FB" w:rsidP="00C159FB">
            <w:pPr>
              <w:pStyle w:val="TAC"/>
              <w:rPr>
                <w:lang w:eastAsia="zh-CN"/>
              </w:rPr>
            </w:pPr>
          </w:p>
        </w:tc>
        <w:tc>
          <w:tcPr>
            <w:tcW w:w="923" w:type="dxa"/>
          </w:tcPr>
          <w:p w14:paraId="2BA6934C"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306D9025" w14:textId="58A7359B" w:rsidR="00C159FB" w:rsidRPr="00C04A08" w:rsidRDefault="00C159FB" w:rsidP="00C159F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C159FB" w:rsidRPr="00C04A08" w:rsidRDefault="00C159FB" w:rsidP="00C159FB">
            <w:pPr>
              <w:pStyle w:val="TAC"/>
              <w:rPr>
                <w:lang w:eastAsia="zh-CN"/>
              </w:rPr>
            </w:pPr>
          </w:p>
        </w:tc>
      </w:tr>
      <w:tr w:rsidR="00C159FB" w:rsidRPr="00C04A08" w14:paraId="2348C4DA" w14:textId="77777777" w:rsidTr="00637FCE">
        <w:trPr>
          <w:trHeight w:val="187"/>
          <w:jc w:val="center"/>
        </w:trPr>
        <w:tc>
          <w:tcPr>
            <w:tcW w:w="1073" w:type="dxa"/>
            <w:vMerge/>
            <w:shd w:val="clear" w:color="auto" w:fill="auto"/>
          </w:tcPr>
          <w:p w14:paraId="61CB630B" w14:textId="77777777" w:rsidR="00C159FB" w:rsidRPr="00C04A08" w:rsidRDefault="00C159FB" w:rsidP="00C159FB">
            <w:pPr>
              <w:pStyle w:val="TAC"/>
              <w:rPr>
                <w:lang w:eastAsia="zh-CN"/>
              </w:rPr>
            </w:pPr>
          </w:p>
        </w:tc>
        <w:tc>
          <w:tcPr>
            <w:tcW w:w="923" w:type="dxa"/>
          </w:tcPr>
          <w:p w14:paraId="52A39854" w14:textId="77777777" w:rsidR="00C159FB" w:rsidRPr="00C04A08" w:rsidRDefault="00C159FB" w:rsidP="00C159FB">
            <w:pPr>
              <w:pStyle w:val="TAC"/>
              <w:rPr>
                <w:lang w:eastAsia="zh-CN"/>
              </w:rPr>
            </w:pPr>
            <w:r w:rsidRPr="00FE1B0A">
              <w:rPr>
                <w:rFonts w:cs="Arial"/>
              </w:rPr>
              <w:t>480 kHz</w:t>
            </w:r>
          </w:p>
        </w:tc>
        <w:tc>
          <w:tcPr>
            <w:tcW w:w="3024" w:type="dxa"/>
          </w:tcPr>
          <w:p w14:paraId="6917BE9B" w14:textId="6C1652E3" w:rsidR="00C159FB" w:rsidRPr="00C04A08" w:rsidRDefault="00C159FB" w:rsidP="00C159F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C159FB" w:rsidRPr="00C04A08" w:rsidRDefault="00C159FB" w:rsidP="00C159FB">
            <w:pPr>
              <w:pStyle w:val="TAC"/>
              <w:rPr>
                <w:lang w:eastAsia="zh-CN"/>
              </w:rPr>
            </w:pPr>
          </w:p>
        </w:tc>
      </w:tr>
      <w:tr w:rsidR="00C159FB"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C159FB" w:rsidRPr="00C04A08" w:rsidRDefault="00C159FB" w:rsidP="00C159FB">
            <w:pPr>
              <w:pStyle w:val="TAC"/>
              <w:rPr>
                <w:lang w:eastAsia="zh-CN"/>
              </w:rPr>
            </w:pPr>
          </w:p>
        </w:tc>
        <w:tc>
          <w:tcPr>
            <w:tcW w:w="923" w:type="dxa"/>
          </w:tcPr>
          <w:p w14:paraId="62DB3A95" w14:textId="77777777" w:rsidR="00C159FB" w:rsidRPr="00C04A08" w:rsidRDefault="00C159FB" w:rsidP="00C159FB">
            <w:pPr>
              <w:pStyle w:val="TAC"/>
              <w:rPr>
                <w:lang w:eastAsia="zh-CN"/>
              </w:rPr>
            </w:pPr>
            <w:r w:rsidRPr="00FE1B0A">
              <w:rPr>
                <w:rFonts w:cs="Arial"/>
              </w:rPr>
              <w:t>960 kHz</w:t>
            </w:r>
          </w:p>
        </w:tc>
        <w:tc>
          <w:tcPr>
            <w:tcW w:w="3024" w:type="dxa"/>
          </w:tcPr>
          <w:p w14:paraId="0F634478" w14:textId="07E854B7" w:rsidR="00C159FB" w:rsidRPr="00C04A08" w:rsidRDefault="00C159FB" w:rsidP="00C159FB">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6E465701" w14:textId="77777777" w:rsidR="00C159FB" w:rsidRPr="00C04A08" w:rsidRDefault="00C159FB" w:rsidP="00C159FB">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C159FB" w:rsidRPr="00C04A08" w14:paraId="037DA567" w14:textId="77777777" w:rsidTr="00637FCE">
        <w:trPr>
          <w:trHeight w:val="187"/>
          <w:jc w:val="center"/>
        </w:trPr>
        <w:tc>
          <w:tcPr>
            <w:tcW w:w="1073" w:type="dxa"/>
            <w:vMerge/>
            <w:shd w:val="clear" w:color="auto" w:fill="auto"/>
            <w:vAlign w:val="center"/>
          </w:tcPr>
          <w:p w14:paraId="1948DA33" w14:textId="77777777" w:rsidR="00C159FB" w:rsidRPr="00C04A08" w:rsidRDefault="00C159FB" w:rsidP="00C159FB">
            <w:pPr>
              <w:pStyle w:val="TAC"/>
              <w:rPr>
                <w:lang w:eastAsia="zh-CN"/>
              </w:rPr>
            </w:pPr>
          </w:p>
        </w:tc>
        <w:tc>
          <w:tcPr>
            <w:tcW w:w="923" w:type="dxa"/>
          </w:tcPr>
          <w:p w14:paraId="1AE78403" w14:textId="06AFE6C8" w:rsidR="00C159FB" w:rsidRPr="00C04A08" w:rsidRDefault="00C159FB" w:rsidP="00C159FB">
            <w:pPr>
              <w:pStyle w:val="TAC"/>
              <w:rPr>
                <w:lang w:eastAsia="zh-CN"/>
              </w:rPr>
            </w:pPr>
            <w:r>
              <w:rPr>
                <w:rFonts w:hint="eastAsia"/>
                <w:lang w:eastAsia="zh-CN"/>
              </w:rPr>
              <w:t>4</w:t>
            </w:r>
            <w:r>
              <w:rPr>
                <w:lang w:eastAsia="zh-CN"/>
              </w:rPr>
              <w:t>80 kHz</w:t>
            </w:r>
          </w:p>
        </w:tc>
        <w:tc>
          <w:tcPr>
            <w:tcW w:w="3024" w:type="dxa"/>
          </w:tcPr>
          <w:p w14:paraId="3EC02462" w14:textId="7706B317" w:rsidR="00C159FB" w:rsidRPr="00C04A08" w:rsidRDefault="00C159FB" w:rsidP="00C159FB">
            <w:pPr>
              <w:pStyle w:val="TAC"/>
              <w:rPr>
                <w:lang w:eastAsia="zh-CN"/>
              </w:rPr>
            </w:pPr>
            <w:r>
              <w:t>0.010417 ms</w:t>
            </w:r>
          </w:p>
        </w:tc>
        <w:tc>
          <w:tcPr>
            <w:tcW w:w="1872" w:type="dxa"/>
          </w:tcPr>
          <w:p w14:paraId="6C408D67" w14:textId="77777777" w:rsidR="00C159FB" w:rsidRPr="00C04A08" w:rsidRDefault="00C159FB" w:rsidP="00C159FB">
            <w:pPr>
              <w:pStyle w:val="TAC"/>
              <w:rPr>
                <w:lang w:eastAsia="zh-CN"/>
              </w:rPr>
            </w:pPr>
          </w:p>
        </w:tc>
      </w:tr>
      <w:tr w:rsidR="00C159FB" w:rsidRPr="00C04A08" w14:paraId="326A973A" w14:textId="77777777" w:rsidTr="00637FCE">
        <w:trPr>
          <w:trHeight w:val="187"/>
          <w:jc w:val="center"/>
        </w:trPr>
        <w:tc>
          <w:tcPr>
            <w:tcW w:w="1073" w:type="dxa"/>
            <w:vMerge/>
            <w:shd w:val="clear" w:color="auto" w:fill="auto"/>
            <w:vAlign w:val="center"/>
          </w:tcPr>
          <w:p w14:paraId="063F1300" w14:textId="77777777" w:rsidR="00C159FB" w:rsidRPr="00C04A08" w:rsidRDefault="00C159FB" w:rsidP="00C159FB">
            <w:pPr>
              <w:pStyle w:val="TAC"/>
              <w:rPr>
                <w:lang w:eastAsia="zh-CN"/>
              </w:rPr>
            </w:pPr>
          </w:p>
        </w:tc>
        <w:tc>
          <w:tcPr>
            <w:tcW w:w="923" w:type="dxa"/>
          </w:tcPr>
          <w:p w14:paraId="3CC88B6A" w14:textId="640D69D8" w:rsidR="00C159FB" w:rsidRPr="00C04A08" w:rsidRDefault="00C159FB" w:rsidP="00C159FB">
            <w:pPr>
              <w:pStyle w:val="TAC"/>
              <w:rPr>
                <w:lang w:eastAsia="zh-CN"/>
              </w:rPr>
            </w:pPr>
            <w:r>
              <w:rPr>
                <w:rFonts w:hint="eastAsia"/>
                <w:lang w:eastAsia="zh-CN"/>
              </w:rPr>
              <w:t>9</w:t>
            </w:r>
            <w:r>
              <w:rPr>
                <w:lang w:eastAsia="zh-CN"/>
              </w:rPr>
              <w:t>60 kHz</w:t>
            </w:r>
          </w:p>
        </w:tc>
        <w:tc>
          <w:tcPr>
            <w:tcW w:w="3024" w:type="dxa"/>
          </w:tcPr>
          <w:p w14:paraId="749945FC" w14:textId="5711658D" w:rsidR="00C159FB" w:rsidRPr="00C04A08" w:rsidRDefault="00C159FB" w:rsidP="00C159FB">
            <w:pPr>
              <w:pStyle w:val="TAC"/>
              <w:rPr>
                <w:lang w:eastAsia="zh-CN"/>
              </w:rPr>
            </w:pPr>
            <w:r>
              <w:t>0.005208 ms</w:t>
            </w:r>
          </w:p>
        </w:tc>
        <w:tc>
          <w:tcPr>
            <w:tcW w:w="1872" w:type="dxa"/>
          </w:tcPr>
          <w:p w14:paraId="371EC4A4" w14:textId="77777777" w:rsidR="00C159FB" w:rsidRPr="00C04A08" w:rsidRDefault="00C159FB" w:rsidP="00C159FB">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lastRenderedPageBreak/>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4917" w:name="_Toc21340831"/>
      <w:bookmarkStart w:id="4918" w:name="_Toc29805278"/>
      <w:bookmarkStart w:id="4919" w:name="_Toc36456487"/>
      <w:bookmarkStart w:id="4920" w:name="_Toc36469585"/>
      <w:bookmarkStart w:id="4921" w:name="_Toc37253994"/>
      <w:bookmarkStart w:id="4922" w:name="_Toc37322851"/>
      <w:bookmarkStart w:id="4923" w:name="_Toc37324257"/>
      <w:bookmarkStart w:id="4924" w:name="_Toc45889780"/>
      <w:bookmarkStart w:id="4925" w:name="_Toc52196440"/>
      <w:bookmarkStart w:id="4926" w:name="_Toc52197420"/>
      <w:bookmarkStart w:id="4927" w:name="_Toc53173143"/>
      <w:bookmarkStart w:id="4928" w:name="_Toc53173512"/>
      <w:bookmarkStart w:id="4929" w:name="_Toc61119512"/>
      <w:bookmarkStart w:id="4930" w:name="_Toc61119894"/>
      <w:bookmarkStart w:id="4931" w:name="_Toc67925951"/>
      <w:bookmarkStart w:id="4932" w:name="_Toc75273589"/>
      <w:bookmarkStart w:id="4933" w:name="_Toc76510489"/>
      <w:bookmarkStart w:id="4934" w:name="_Toc83129644"/>
      <w:bookmarkStart w:id="4935" w:name="_Toc90591176"/>
      <w:bookmarkStart w:id="4936" w:name="_Toc98864206"/>
      <w:bookmarkStart w:id="4937" w:name="_Toc99733455"/>
      <w:bookmarkStart w:id="4938" w:name="_Toc106577355"/>
      <w:bookmarkStart w:id="4939" w:name="_Toc114537106"/>
      <w:bookmarkStart w:id="4940" w:name="_Toc115257374"/>
      <w:bookmarkStart w:id="4941" w:name="_Toc123086694"/>
      <w:bookmarkStart w:id="4942" w:name="_Toc124296018"/>
      <w:bookmarkStart w:id="4943" w:name="_Toc124296488"/>
      <w:bookmarkStart w:id="4944" w:name="_Toc130572305"/>
      <w:bookmarkStart w:id="4945" w:name="_Toc131708304"/>
      <w:bookmarkStart w:id="4946" w:name="_Toc137458111"/>
      <w:bookmarkStart w:id="4947" w:name="_Toc138887598"/>
      <w:bookmarkStart w:id="4948" w:name="_Toc138969682"/>
      <w:bookmarkStart w:id="4949" w:name="_Toc145916743"/>
      <w:r w:rsidRPr="00C04A08">
        <w:t>6.3.3.5</w:t>
      </w:r>
      <w:r w:rsidRPr="00C04A08">
        <w:tab/>
        <w:t>Void</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18BD2043" w14:textId="77777777" w:rsidR="00842EF7" w:rsidRPr="00C04A08" w:rsidRDefault="00842EF7" w:rsidP="00842EF7">
      <w:pPr>
        <w:pStyle w:val="Heading4"/>
      </w:pPr>
      <w:bookmarkStart w:id="4950" w:name="_Toc21340832"/>
      <w:bookmarkStart w:id="4951" w:name="_Toc29805279"/>
      <w:bookmarkStart w:id="4952" w:name="_Toc36456488"/>
      <w:bookmarkStart w:id="4953" w:name="_Toc36469586"/>
      <w:bookmarkStart w:id="4954" w:name="_Toc37253995"/>
      <w:bookmarkStart w:id="4955" w:name="_Toc37322852"/>
      <w:bookmarkStart w:id="4956" w:name="_Toc37324258"/>
      <w:bookmarkStart w:id="4957" w:name="_Toc45889781"/>
      <w:bookmarkStart w:id="4958" w:name="_Toc52196441"/>
      <w:bookmarkStart w:id="4959" w:name="_Toc52197421"/>
      <w:bookmarkStart w:id="4960" w:name="_Toc53173144"/>
      <w:bookmarkStart w:id="4961" w:name="_Toc53173513"/>
      <w:bookmarkStart w:id="4962" w:name="_Toc61119513"/>
      <w:bookmarkStart w:id="4963" w:name="_Toc61119895"/>
      <w:bookmarkStart w:id="4964" w:name="_Toc67925952"/>
      <w:bookmarkStart w:id="4965" w:name="_Toc75273590"/>
      <w:bookmarkStart w:id="4966" w:name="_Toc76510490"/>
      <w:bookmarkStart w:id="4967" w:name="_Toc83129645"/>
      <w:bookmarkStart w:id="4968" w:name="_Toc90591177"/>
      <w:bookmarkStart w:id="4969" w:name="_Toc98864207"/>
      <w:bookmarkStart w:id="4970" w:name="_Toc99733456"/>
      <w:bookmarkStart w:id="4971" w:name="_Toc106577356"/>
      <w:bookmarkStart w:id="4972" w:name="_Toc114537107"/>
      <w:bookmarkStart w:id="4973" w:name="_Toc115257375"/>
      <w:bookmarkStart w:id="4974" w:name="_Toc123086695"/>
      <w:bookmarkStart w:id="4975" w:name="_Toc124296019"/>
      <w:bookmarkStart w:id="4976" w:name="_Toc124296489"/>
      <w:bookmarkStart w:id="4977" w:name="_Toc130572306"/>
      <w:bookmarkStart w:id="4978" w:name="_Toc131708305"/>
      <w:bookmarkStart w:id="4979" w:name="_Toc137458112"/>
      <w:bookmarkStart w:id="4980" w:name="_Toc138887599"/>
      <w:bookmarkStart w:id="4981" w:name="_Toc138969683"/>
      <w:bookmarkStart w:id="4982" w:name="_Toc145916744"/>
      <w:r w:rsidRPr="00C04A08">
        <w:t>6.3.3.6</w:t>
      </w:r>
      <w:r w:rsidRPr="00C04A08">
        <w:tab/>
        <w:t>SRS time mask</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lastRenderedPageBreak/>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4983" w:name="_Toc21340833"/>
      <w:bookmarkStart w:id="4984" w:name="_Toc29805280"/>
      <w:bookmarkStart w:id="4985" w:name="_Toc36456489"/>
      <w:bookmarkStart w:id="4986" w:name="_Toc36469587"/>
      <w:bookmarkStart w:id="4987" w:name="_Toc37253996"/>
      <w:bookmarkStart w:id="4988" w:name="_Toc37322853"/>
      <w:bookmarkStart w:id="4989" w:name="_Toc37324259"/>
      <w:bookmarkStart w:id="4990" w:name="_Toc45889782"/>
      <w:bookmarkStart w:id="4991" w:name="_Toc52196442"/>
      <w:bookmarkStart w:id="4992" w:name="_Toc52197422"/>
      <w:bookmarkStart w:id="4993" w:name="_Toc53173145"/>
      <w:bookmarkStart w:id="4994" w:name="_Toc53173514"/>
      <w:bookmarkStart w:id="4995" w:name="_Toc61119514"/>
      <w:bookmarkStart w:id="4996" w:name="_Toc61119896"/>
      <w:bookmarkStart w:id="4997" w:name="_Toc67925953"/>
      <w:bookmarkStart w:id="4998" w:name="_Toc75273591"/>
      <w:bookmarkStart w:id="4999" w:name="_Toc76510491"/>
      <w:bookmarkStart w:id="5000" w:name="_Toc83129646"/>
      <w:bookmarkStart w:id="5001" w:name="_Toc90591178"/>
      <w:bookmarkStart w:id="5002" w:name="_Toc98864208"/>
      <w:bookmarkStart w:id="5003" w:name="_Toc99733457"/>
      <w:bookmarkStart w:id="5004" w:name="_Toc106577357"/>
      <w:bookmarkStart w:id="5005" w:name="_Toc114537108"/>
      <w:bookmarkStart w:id="5006" w:name="_Toc115257376"/>
      <w:bookmarkStart w:id="5007" w:name="_Toc123086696"/>
      <w:bookmarkStart w:id="5008" w:name="_Toc124296020"/>
      <w:bookmarkStart w:id="5009" w:name="_Toc124296490"/>
      <w:bookmarkStart w:id="5010" w:name="_Toc130572307"/>
      <w:bookmarkStart w:id="5011" w:name="_Toc131708306"/>
      <w:bookmarkStart w:id="5012" w:name="_Toc137458113"/>
      <w:bookmarkStart w:id="5013" w:name="_Toc138887600"/>
      <w:bookmarkStart w:id="5014" w:name="_Toc138969684"/>
      <w:bookmarkStart w:id="5015" w:name="_Toc145916745"/>
      <w:r w:rsidRPr="00C04A08">
        <w:t>6.3.3.7</w:t>
      </w:r>
      <w:r w:rsidRPr="00C04A08">
        <w:tab/>
        <w:t>PUSCH-PUCCH and PUSCH-SRS time masks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5016" w:name="_Toc21340834"/>
      <w:bookmarkStart w:id="5017" w:name="_Toc29805281"/>
      <w:bookmarkStart w:id="5018" w:name="_Toc36456490"/>
      <w:bookmarkStart w:id="5019" w:name="_Toc36469588"/>
      <w:bookmarkStart w:id="5020" w:name="_Toc37253997"/>
      <w:bookmarkStart w:id="5021" w:name="_Toc37322854"/>
      <w:bookmarkStart w:id="5022" w:name="_Toc37324260"/>
      <w:bookmarkStart w:id="5023" w:name="_Toc45889783"/>
      <w:bookmarkStart w:id="5024" w:name="_Toc52196443"/>
      <w:bookmarkStart w:id="5025" w:name="_Toc52197423"/>
      <w:bookmarkStart w:id="5026" w:name="_Toc53173146"/>
      <w:bookmarkStart w:id="5027" w:name="_Toc53173515"/>
      <w:bookmarkStart w:id="5028" w:name="_Toc61119515"/>
      <w:bookmarkStart w:id="5029" w:name="_Toc61119897"/>
      <w:bookmarkStart w:id="5030" w:name="_Toc67925954"/>
      <w:bookmarkStart w:id="5031" w:name="_Toc75273592"/>
      <w:bookmarkStart w:id="5032" w:name="_Toc76510492"/>
      <w:bookmarkStart w:id="5033" w:name="_Toc83129647"/>
      <w:bookmarkStart w:id="5034" w:name="_Toc90591179"/>
      <w:bookmarkStart w:id="5035" w:name="_Toc98864209"/>
      <w:bookmarkStart w:id="5036" w:name="_Toc99733458"/>
      <w:bookmarkStart w:id="5037" w:name="_Toc106577358"/>
      <w:bookmarkStart w:id="5038" w:name="_Toc114537109"/>
      <w:bookmarkStart w:id="5039" w:name="_Toc115257377"/>
      <w:bookmarkStart w:id="5040" w:name="_Toc123086697"/>
      <w:bookmarkStart w:id="5041" w:name="_Toc124296021"/>
      <w:bookmarkStart w:id="5042" w:name="_Toc124296491"/>
      <w:bookmarkStart w:id="5043" w:name="_Toc130572308"/>
      <w:bookmarkStart w:id="5044" w:name="_Toc131708307"/>
      <w:bookmarkStart w:id="5045" w:name="_Toc137458114"/>
      <w:bookmarkStart w:id="5046" w:name="_Toc138887601"/>
      <w:bookmarkStart w:id="5047" w:name="_Toc138969685"/>
      <w:bookmarkStart w:id="5048" w:name="_Toc145916746"/>
      <w:r w:rsidRPr="00C04A08">
        <w:t>6.3.3.8</w:t>
      </w:r>
      <w:r w:rsidRPr="00C04A08">
        <w:tab/>
        <w:t>Transmit power time mask for consecutive slot or long subslot transmission and short subslot transmission boundaries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lastRenderedPageBreak/>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5049" w:name="_Toc21340835"/>
      <w:bookmarkStart w:id="5050" w:name="_Toc29805282"/>
      <w:bookmarkStart w:id="5051" w:name="_Toc36456491"/>
      <w:bookmarkStart w:id="5052" w:name="_Toc36469589"/>
      <w:bookmarkStart w:id="5053" w:name="_Toc37253998"/>
      <w:bookmarkStart w:id="5054" w:name="_Toc37322855"/>
      <w:bookmarkStart w:id="5055" w:name="_Toc37324261"/>
      <w:bookmarkStart w:id="5056" w:name="_Toc45889784"/>
      <w:bookmarkStart w:id="5057" w:name="_Toc52196444"/>
      <w:bookmarkStart w:id="5058" w:name="_Toc52197424"/>
      <w:bookmarkStart w:id="5059" w:name="_Toc53173147"/>
      <w:bookmarkStart w:id="5060" w:name="_Toc53173516"/>
      <w:bookmarkStart w:id="5061" w:name="_Toc61119516"/>
      <w:bookmarkStart w:id="5062" w:name="_Toc61119898"/>
      <w:bookmarkStart w:id="5063" w:name="_Toc67925955"/>
      <w:bookmarkStart w:id="5064" w:name="_Toc75273593"/>
      <w:bookmarkStart w:id="5065" w:name="_Toc76510493"/>
      <w:bookmarkStart w:id="5066" w:name="_Toc83129648"/>
      <w:bookmarkStart w:id="5067" w:name="_Toc90591180"/>
      <w:bookmarkStart w:id="5068" w:name="_Toc98864210"/>
      <w:bookmarkStart w:id="5069" w:name="_Toc99733459"/>
      <w:bookmarkStart w:id="5070" w:name="_Toc106577359"/>
      <w:bookmarkStart w:id="5071" w:name="_Toc114537110"/>
      <w:bookmarkStart w:id="5072" w:name="_Toc115257378"/>
      <w:bookmarkStart w:id="5073" w:name="_Toc123086698"/>
      <w:bookmarkStart w:id="5074" w:name="_Toc124296022"/>
      <w:bookmarkStart w:id="5075" w:name="_Toc124296492"/>
      <w:bookmarkStart w:id="5076" w:name="_Toc130572309"/>
      <w:bookmarkStart w:id="5077" w:name="_Toc131708308"/>
      <w:bookmarkStart w:id="5078" w:name="_Toc137458115"/>
      <w:bookmarkStart w:id="5079" w:name="_Toc138887602"/>
      <w:bookmarkStart w:id="5080" w:name="_Toc138969686"/>
      <w:bookmarkStart w:id="5081" w:name="_Toc145916747"/>
      <w:r w:rsidRPr="00C04A08">
        <w:t>6.3.3.9</w:t>
      </w:r>
      <w:r w:rsidRPr="00C04A08">
        <w:tab/>
        <w:t>Transmit power time mask for consecutive short subslot transmissions boundaries</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5082" w:name="_Toc21340836"/>
      <w:bookmarkStart w:id="5083" w:name="_Toc29805283"/>
      <w:bookmarkStart w:id="5084" w:name="_Toc36456492"/>
      <w:bookmarkStart w:id="5085" w:name="_Toc36469590"/>
      <w:bookmarkStart w:id="5086" w:name="_Toc37253999"/>
      <w:bookmarkStart w:id="5087" w:name="_Toc37322856"/>
      <w:bookmarkStart w:id="5088" w:name="_Toc37324262"/>
      <w:bookmarkStart w:id="5089" w:name="_Toc45889785"/>
      <w:bookmarkStart w:id="5090" w:name="_Toc52196445"/>
      <w:bookmarkStart w:id="5091" w:name="_Toc52197425"/>
      <w:bookmarkStart w:id="5092" w:name="_Toc53173148"/>
      <w:bookmarkStart w:id="5093" w:name="_Toc53173517"/>
      <w:bookmarkStart w:id="5094" w:name="_Toc61119517"/>
      <w:bookmarkStart w:id="5095" w:name="_Toc61119899"/>
      <w:bookmarkStart w:id="5096" w:name="_Toc67925956"/>
      <w:bookmarkStart w:id="5097" w:name="_Toc75273594"/>
      <w:bookmarkStart w:id="5098" w:name="_Toc76510494"/>
      <w:bookmarkStart w:id="5099" w:name="_Toc83129649"/>
      <w:bookmarkStart w:id="5100" w:name="_Toc90591181"/>
      <w:bookmarkStart w:id="5101" w:name="_Toc98864211"/>
      <w:bookmarkStart w:id="5102" w:name="_Toc99733460"/>
      <w:bookmarkStart w:id="5103" w:name="_Toc106577360"/>
      <w:bookmarkStart w:id="5104" w:name="_Toc114537111"/>
      <w:bookmarkStart w:id="5105" w:name="_Toc115257379"/>
      <w:bookmarkStart w:id="5106" w:name="_Toc123086699"/>
      <w:bookmarkStart w:id="5107" w:name="_Toc124296023"/>
      <w:bookmarkStart w:id="5108" w:name="_Toc124296493"/>
      <w:bookmarkStart w:id="5109" w:name="_Toc130572310"/>
      <w:bookmarkStart w:id="5110" w:name="_Toc131708309"/>
      <w:bookmarkStart w:id="5111" w:name="_Toc137458116"/>
      <w:bookmarkStart w:id="5112" w:name="_Toc138887603"/>
      <w:bookmarkStart w:id="5113" w:name="_Toc138969687"/>
      <w:bookmarkStart w:id="5114" w:name="_Toc145916748"/>
      <w:r w:rsidRPr="00C04A08">
        <w:lastRenderedPageBreak/>
        <w:t>6.3.4</w:t>
      </w:r>
      <w:r w:rsidRPr="00C04A08">
        <w:tab/>
        <w:t>Power control</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4CB3F54F" w14:textId="77777777" w:rsidR="00842EF7" w:rsidRPr="00C04A08" w:rsidRDefault="00842EF7" w:rsidP="00842EF7">
      <w:pPr>
        <w:pStyle w:val="Heading4"/>
      </w:pPr>
      <w:bookmarkStart w:id="5115" w:name="_Toc21340837"/>
      <w:bookmarkStart w:id="5116" w:name="_Toc29805284"/>
      <w:bookmarkStart w:id="5117" w:name="_Toc36456493"/>
      <w:bookmarkStart w:id="5118" w:name="_Toc36469591"/>
      <w:bookmarkStart w:id="5119" w:name="_Toc37254000"/>
      <w:bookmarkStart w:id="5120" w:name="_Toc37322857"/>
      <w:bookmarkStart w:id="5121" w:name="_Toc37324263"/>
      <w:bookmarkStart w:id="5122" w:name="_Toc45889786"/>
      <w:bookmarkStart w:id="5123" w:name="_Toc52196446"/>
      <w:bookmarkStart w:id="5124" w:name="_Toc52197426"/>
      <w:bookmarkStart w:id="5125" w:name="_Toc53173149"/>
      <w:bookmarkStart w:id="5126" w:name="_Toc53173518"/>
      <w:bookmarkStart w:id="5127" w:name="_Toc61119518"/>
      <w:bookmarkStart w:id="5128" w:name="_Toc61119900"/>
      <w:bookmarkStart w:id="5129" w:name="_Toc67925957"/>
      <w:bookmarkStart w:id="5130" w:name="_Toc75273595"/>
      <w:bookmarkStart w:id="5131" w:name="_Toc76510495"/>
      <w:bookmarkStart w:id="5132" w:name="_Toc83129650"/>
      <w:bookmarkStart w:id="5133" w:name="_Toc90591182"/>
      <w:bookmarkStart w:id="5134" w:name="_Toc98864212"/>
      <w:bookmarkStart w:id="5135" w:name="_Toc99733461"/>
      <w:bookmarkStart w:id="5136" w:name="_Toc106577361"/>
      <w:bookmarkStart w:id="5137" w:name="_Toc114537112"/>
      <w:bookmarkStart w:id="5138" w:name="_Toc115257380"/>
      <w:bookmarkStart w:id="5139" w:name="_Toc123086700"/>
      <w:bookmarkStart w:id="5140" w:name="_Toc124296024"/>
      <w:bookmarkStart w:id="5141" w:name="_Toc124296494"/>
      <w:bookmarkStart w:id="5142" w:name="_Toc130572311"/>
      <w:bookmarkStart w:id="5143" w:name="_Toc131708310"/>
      <w:bookmarkStart w:id="5144" w:name="_Toc137458117"/>
      <w:bookmarkStart w:id="5145" w:name="_Toc138887604"/>
      <w:bookmarkStart w:id="5146" w:name="_Toc138969688"/>
      <w:bookmarkStart w:id="5147" w:name="_Toc145916749"/>
      <w:r w:rsidRPr="00C04A08">
        <w:t>6.3.4.1</w:t>
      </w:r>
      <w:r w:rsidRPr="00C04A08">
        <w:tab/>
        <w:t>General</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5148" w:name="_Toc21340838"/>
      <w:bookmarkStart w:id="5149" w:name="_Toc29805285"/>
      <w:bookmarkStart w:id="5150" w:name="_Toc36456494"/>
      <w:bookmarkStart w:id="5151" w:name="_Toc36469592"/>
      <w:bookmarkStart w:id="5152" w:name="_Toc37254001"/>
      <w:bookmarkStart w:id="5153" w:name="_Toc37322858"/>
      <w:bookmarkStart w:id="5154" w:name="_Toc37324264"/>
      <w:bookmarkStart w:id="5155" w:name="_Toc45889787"/>
      <w:bookmarkStart w:id="5156" w:name="_Toc52196447"/>
      <w:bookmarkStart w:id="5157" w:name="_Toc52197427"/>
      <w:bookmarkStart w:id="5158" w:name="_Toc53173150"/>
      <w:bookmarkStart w:id="5159" w:name="_Toc53173519"/>
      <w:bookmarkStart w:id="5160" w:name="_Toc61119519"/>
      <w:bookmarkStart w:id="5161" w:name="_Toc61119901"/>
      <w:bookmarkStart w:id="5162" w:name="_Toc67925958"/>
      <w:bookmarkStart w:id="5163" w:name="_Toc75273596"/>
      <w:bookmarkStart w:id="5164" w:name="_Toc76510496"/>
      <w:bookmarkStart w:id="5165" w:name="_Toc83129651"/>
      <w:bookmarkStart w:id="5166" w:name="_Toc90591183"/>
      <w:bookmarkStart w:id="5167" w:name="_Toc98864213"/>
      <w:bookmarkStart w:id="5168" w:name="_Toc99733462"/>
      <w:bookmarkStart w:id="5169" w:name="_Toc106577362"/>
      <w:bookmarkStart w:id="5170" w:name="_Toc114537113"/>
      <w:bookmarkStart w:id="5171" w:name="_Toc115257381"/>
      <w:bookmarkStart w:id="5172" w:name="_Toc123086701"/>
      <w:bookmarkStart w:id="5173" w:name="_Toc124296025"/>
      <w:bookmarkStart w:id="5174" w:name="_Toc124296495"/>
      <w:bookmarkStart w:id="5175" w:name="_Toc130572312"/>
      <w:bookmarkStart w:id="5176" w:name="_Toc131708311"/>
      <w:bookmarkStart w:id="5177" w:name="_Toc137458118"/>
      <w:bookmarkStart w:id="5178" w:name="_Toc138887605"/>
      <w:bookmarkStart w:id="5179" w:name="_Toc138969689"/>
      <w:bookmarkStart w:id="5180" w:name="_Toc145916750"/>
      <w:r w:rsidRPr="00C04A08">
        <w:t>6.3.4.2</w:t>
      </w:r>
      <w:r w:rsidRPr="00C04A08">
        <w:tab/>
        <w:t>Absolute power tolerance</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5181" w:name="_Toc21340839"/>
      <w:bookmarkStart w:id="5182" w:name="_Toc29805286"/>
      <w:bookmarkStart w:id="5183" w:name="_Toc36456495"/>
      <w:bookmarkStart w:id="5184" w:name="_Toc36469593"/>
      <w:bookmarkStart w:id="5185" w:name="_Toc37254002"/>
      <w:bookmarkStart w:id="5186" w:name="_Toc37322859"/>
      <w:bookmarkStart w:id="5187" w:name="_Toc37324265"/>
      <w:bookmarkStart w:id="5188" w:name="_Toc45889788"/>
      <w:bookmarkStart w:id="5189" w:name="_Toc52196448"/>
      <w:bookmarkStart w:id="5190" w:name="_Toc52197428"/>
      <w:bookmarkStart w:id="5191" w:name="_Toc53173151"/>
      <w:bookmarkStart w:id="5192" w:name="_Toc53173520"/>
      <w:bookmarkStart w:id="5193" w:name="_Toc61119520"/>
      <w:bookmarkStart w:id="5194" w:name="_Toc61119902"/>
      <w:bookmarkStart w:id="5195" w:name="_Toc67925959"/>
      <w:bookmarkStart w:id="5196" w:name="_Toc75273597"/>
      <w:bookmarkStart w:id="5197" w:name="_Toc76510497"/>
      <w:bookmarkStart w:id="5198" w:name="_Toc83129652"/>
      <w:bookmarkStart w:id="5199" w:name="_Toc90591184"/>
      <w:bookmarkStart w:id="5200" w:name="_Toc98864214"/>
      <w:bookmarkStart w:id="5201" w:name="_Toc99733463"/>
      <w:bookmarkStart w:id="5202" w:name="_Toc106577363"/>
      <w:bookmarkStart w:id="5203" w:name="_Toc114537114"/>
      <w:bookmarkStart w:id="5204" w:name="_Toc115257382"/>
      <w:bookmarkStart w:id="5205" w:name="_Toc123086702"/>
      <w:bookmarkStart w:id="5206" w:name="_Toc124296026"/>
      <w:bookmarkStart w:id="5207" w:name="_Toc124296496"/>
      <w:bookmarkStart w:id="5208" w:name="_Toc130572313"/>
      <w:bookmarkStart w:id="5209" w:name="_Toc131708312"/>
      <w:bookmarkStart w:id="5210" w:name="_Toc137458119"/>
      <w:bookmarkStart w:id="5211" w:name="_Toc138887606"/>
      <w:bookmarkStart w:id="5212" w:name="_Toc138969690"/>
      <w:bookmarkStart w:id="5213" w:name="_Toc145916751"/>
      <w:r w:rsidRPr="00C04A08">
        <w:t>6.3.4.3</w:t>
      </w:r>
      <w:r w:rsidRPr="00C04A08">
        <w:tab/>
        <w:t>Relative power tolerance</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5214" w:name="_Toc21340840"/>
      <w:bookmarkStart w:id="5215" w:name="_Toc29805287"/>
      <w:bookmarkStart w:id="5216" w:name="_Toc36456496"/>
      <w:bookmarkStart w:id="5217" w:name="_Toc36469594"/>
      <w:bookmarkStart w:id="5218" w:name="_Toc37254003"/>
      <w:bookmarkStart w:id="5219" w:name="_Toc37322860"/>
      <w:bookmarkStart w:id="5220" w:name="_Toc37324266"/>
      <w:bookmarkStart w:id="5221" w:name="_Toc45889789"/>
      <w:bookmarkStart w:id="5222" w:name="_Toc52196449"/>
      <w:bookmarkStart w:id="5223" w:name="_Toc52197429"/>
      <w:bookmarkStart w:id="5224" w:name="_Toc53173152"/>
      <w:bookmarkStart w:id="5225" w:name="_Toc53173521"/>
      <w:bookmarkStart w:id="5226" w:name="_Toc61119521"/>
      <w:bookmarkStart w:id="5227" w:name="_Toc61119903"/>
      <w:bookmarkStart w:id="5228" w:name="_Toc67925960"/>
      <w:bookmarkStart w:id="5229" w:name="_Toc75273598"/>
      <w:bookmarkStart w:id="5230" w:name="_Toc76510498"/>
      <w:bookmarkStart w:id="5231" w:name="_Toc83129653"/>
      <w:bookmarkStart w:id="5232" w:name="_Toc90591185"/>
      <w:bookmarkStart w:id="5233" w:name="_Toc98864215"/>
      <w:bookmarkStart w:id="5234" w:name="_Toc99733464"/>
      <w:bookmarkStart w:id="5235" w:name="_Toc106577364"/>
      <w:bookmarkStart w:id="5236" w:name="_Toc114537115"/>
      <w:bookmarkStart w:id="5237" w:name="_Toc115257383"/>
      <w:bookmarkStart w:id="5238" w:name="_Toc123086703"/>
      <w:bookmarkStart w:id="5239" w:name="_Toc124296027"/>
      <w:bookmarkStart w:id="5240" w:name="_Toc124296497"/>
      <w:bookmarkStart w:id="5241" w:name="_Toc130572314"/>
      <w:bookmarkStart w:id="5242" w:name="_Toc131708313"/>
      <w:bookmarkStart w:id="5243" w:name="_Toc137458120"/>
      <w:bookmarkStart w:id="5244" w:name="_Toc138887607"/>
      <w:bookmarkStart w:id="5245" w:name="_Toc138969691"/>
      <w:bookmarkStart w:id="5246" w:name="_Toc145916752"/>
      <w:r w:rsidRPr="00C04A08">
        <w:t>6.3.4.4</w:t>
      </w:r>
      <w:r w:rsidRPr="00C04A08">
        <w:tab/>
        <w:t>Aggregate power tolerance</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5247" w:name="_Toc21340841"/>
      <w:bookmarkStart w:id="5248" w:name="_Toc29805288"/>
      <w:bookmarkStart w:id="5249" w:name="_Toc36456497"/>
      <w:bookmarkStart w:id="5250" w:name="_Toc36469595"/>
      <w:bookmarkStart w:id="5251" w:name="_Toc37254004"/>
      <w:bookmarkStart w:id="5252" w:name="_Toc37322861"/>
      <w:bookmarkStart w:id="5253" w:name="_Toc37324267"/>
      <w:bookmarkStart w:id="5254" w:name="_Toc45889790"/>
      <w:bookmarkStart w:id="5255" w:name="_Toc52196450"/>
      <w:bookmarkStart w:id="5256" w:name="_Toc52197430"/>
      <w:bookmarkStart w:id="5257" w:name="_Toc53173153"/>
      <w:bookmarkStart w:id="5258" w:name="_Toc53173522"/>
      <w:bookmarkStart w:id="5259" w:name="_Toc61119522"/>
      <w:bookmarkStart w:id="5260" w:name="_Toc61119904"/>
      <w:bookmarkStart w:id="5261" w:name="_Toc67925961"/>
      <w:bookmarkStart w:id="5262" w:name="_Toc75273599"/>
      <w:bookmarkStart w:id="5263" w:name="_Toc76510499"/>
      <w:bookmarkStart w:id="5264" w:name="_Toc83129654"/>
      <w:bookmarkStart w:id="5265" w:name="_Toc90591186"/>
      <w:bookmarkStart w:id="5266" w:name="_Toc98864216"/>
      <w:bookmarkStart w:id="5267" w:name="_Toc99733465"/>
      <w:bookmarkStart w:id="5268" w:name="_Toc106577365"/>
      <w:bookmarkStart w:id="5269" w:name="_Toc114537116"/>
      <w:bookmarkStart w:id="5270" w:name="_Toc115257384"/>
      <w:bookmarkStart w:id="5271" w:name="_Toc123086704"/>
      <w:bookmarkStart w:id="5272" w:name="_Toc124296028"/>
      <w:bookmarkStart w:id="5273" w:name="_Toc124296498"/>
      <w:bookmarkStart w:id="5274" w:name="_Toc130572315"/>
      <w:bookmarkStart w:id="5275" w:name="_Toc131708314"/>
      <w:bookmarkStart w:id="5276" w:name="_Toc137458121"/>
      <w:bookmarkStart w:id="5277" w:name="_Toc138887608"/>
      <w:bookmarkStart w:id="5278" w:name="_Toc138969692"/>
      <w:bookmarkStart w:id="5279" w:name="_Toc145916753"/>
      <w:r w:rsidRPr="00C04A08">
        <w:t>6.3A</w:t>
      </w:r>
      <w:r w:rsidRPr="00C04A08">
        <w:tab/>
        <w:t>Output power dynamics for CA</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4A4BFEA1" w14:textId="77777777" w:rsidR="00842EF7" w:rsidRPr="00C04A08" w:rsidRDefault="00842EF7" w:rsidP="00842EF7">
      <w:pPr>
        <w:pStyle w:val="Heading3"/>
      </w:pPr>
      <w:bookmarkStart w:id="5280" w:name="_Toc21340842"/>
      <w:bookmarkStart w:id="5281" w:name="_Toc29805289"/>
      <w:bookmarkStart w:id="5282" w:name="_Toc36456498"/>
      <w:bookmarkStart w:id="5283" w:name="_Toc36469596"/>
      <w:bookmarkStart w:id="5284" w:name="_Toc37254005"/>
      <w:bookmarkStart w:id="5285" w:name="_Toc37322862"/>
      <w:bookmarkStart w:id="5286" w:name="_Toc37324268"/>
      <w:bookmarkStart w:id="5287" w:name="_Toc45889791"/>
      <w:bookmarkStart w:id="5288" w:name="_Toc52196451"/>
      <w:bookmarkStart w:id="5289" w:name="_Toc52197431"/>
      <w:bookmarkStart w:id="5290" w:name="_Toc53173154"/>
      <w:bookmarkStart w:id="5291" w:name="_Toc53173523"/>
      <w:bookmarkStart w:id="5292" w:name="_Toc61119523"/>
      <w:bookmarkStart w:id="5293" w:name="_Toc61119905"/>
      <w:bookmarkStart w:id="5294" w:name="_Toc67925962"/>
      <w:bookmarkStart w:id="5295" w:name="_Toc75273600"/>
      <w:bookmarkStart w:id="5296" w:name="_Toc76510500"/>
      <w:bookmarkStart w:id="5297" w:name="_Toc83129655"/>
      <w:bookmarkStart w:id="5298" w:name="_Toc90591187"/>
      <w:bookmarkStart w:id="5299" w:name="_Toc98864217"/>
      <w:bookmarkStart w:id="5300" w:name="_Toc99733466"/>
      <w:bookmarkStart w:id="5301" w:name="_Toc106577366"/>
      <w:bookmarkStart w:id="5302" w:name="_Toc114537117"/>
      <w:bookmarkStart w:id="5303" w:name="_Toc115257385"/>
      <w:bookmarkStart w:id="5304" w:name="_Toc123086705"/>
      <w:bookmarkStart w:id="5305" w:name="_Toc124296029"/>
      <w:bookmarkStart w:id="5306" w:name="_Toc124296499"/>
      <w:bookmarkStart w:id="5307" w:name="_Toc130572316"/>
      <w:bookmarkStart w:id="5308" w:name="_Toc131708315"/>
      <w:bookmarkStart w:id="5309" w:name="_Toc137458122"/>
      <w:bookmarkStart w:id="5310" w:name="_Toc138887609"/>
      <w:bookmarkStart w:id="5311" w:name="_Toc138969693"/>
      <w:bookmarkStart w:id="5312" w:name="_Toc145916754"/>
      <w:r w:rsidRPr="00C04A08">
        <w:t>6.3A.1</w:t>
      </w:r>
      <w:r w:rsidRPr="00C04A08">
        <w:tab/>
        <w:t>Minimum output power for CA</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5313" w:name="_Toc21340843"/>
      <w:bookmarkStart w:id="5314" w:name="_Toc29805290"/>
      <w:bookmarkStart w:id="5315" w:name="_Toc36456499"/>
      <w:bookmarkStart w:id="5316" w:name="_Toc36469597"/>
      <w:bookmarkStart w:id="5317" w:name="_Toc37254006"/>
      <w:bookmarkStart w:id="5318" w:name="_Toc37322863"/>
      <w:bookmarkStart w:id="5319" w:name="_Toc37324269"/>
      <w:bookmarkStart w:id="5320" w:name="_Toc45889792"/>
      <w:bookmarkStart w:id="5321" w:name="_Toc52196452"/>
      <w:bookmarkStart w:id="5322" w:name="_Toc52197432"/>
      <w:bookmarkStart w:id="5323" w:name="_Toc53173155"/>
      <w:bookmarkStart w:id="5324" w:name="_Toc53173524"/>
      <w:bookmarkStart w:id="5325" w:name="_Toc61119524"/>
      <w:bookmarkStart w:id="5326" w:name="_Toc61119906"/>
      <w:bookmarkStart w:id="5327" w:name="_Toc67925963"/>
      <w:bookmarkStart w:id="5328" w:name="_Toc75273601"/>
      <w:bookmarkStart w:id="5329" w:name="_Toc76510501"/>
      <w:bookmarkStart w:id="5330" w:name="_Toc83129656"/>
      <w:bookmarkStart w:id="5331" w:name="_Toc90591188"/>
      <w:bookmarkStart w:id="5332" w:name="_Toc98864218"/>
      <w:bookmarkStart w:id="5333" w:name="_Toc99733467"/>
      <w:bookmarkStart w:id="5334" w:name="_Toc106577367"/>
      <w:bookmarkStart w:id="5335" w:name="_Toc114537118"/>
      <w:bookmarkStart w:id="5336" w:name="_Toc115257386"/>
      <w:bookmarkStart w:id="5337" w:name="_Toc123086706"/>
      <w:bookmarkStart w:id="5338" w:name="_Toc124296030"/>
      <w:bookmarkStart w:id="5339" w:name="_Toc124296500"/>
      <w:bookmarkStart w:id="5340" w:name="_Toc130572317"/>
      <w:bookmarkStart w:id="5341" w:name="_Toc131708316"/>
      <w:bookmarkStart w:id="5342" w:name="_Toc137458123"/>
      <w:bookmarkStart w:id="5343" w:name="_Toc138887610"/>
      <w:bookmarkStart w:id="5344" w:name="_Toc138969694"/>
      <w:bookmarkStart w:id="5345" w:name="_Toc145916755"/>
      <w:r w:rsidRPr="00C04A08">
        <w:t>6.3A.1.0</w:t>
      </w:r>
      <w:r w:rsidRPr="00C04A08">
        <w:tab/>
        <w:t>General</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5346" w:name="_Toc21340844"/>
      <w:bookmarkStart w:id="5347" w:name="_Toc29805291"/>
      <w:bookmarkStart w:id="5348" w:name="_Toc36456500"/>
      <w:bookmarkStart w:id="5349" w:name="_Toc36469598"/>
      <w:bookmarkStart w:id="5350" w:name="_Toc37254007"/>
      <w:bookmarkStart w:id="5351" w:name="_Toc37322864"/>
      <w:bookmarkStart w:id="5352" w:name="_Toc37324270"/>
      <w:bookmarkStart w:id="5353" w:name="_Toc45889793"/>
      <w:r w:rsidRPr="00C04A08">
        <w:lastRenderedPageBreak/>
        <w:t>The minimum output power is defined as the mean power in at least one sub frame (1ms).</w:t>
      </w:r>
    </w:p>
    <w:p w14:paraId="03B64D86" w14:textId="77777777" w:rsidR="00842EF7" w:rsidRPr="00C04A08" w:rsidRDefault="00842EF7" w:rsidP="00842EF7">
      <w:pPr>
        <w:pStyle w:val="Heading4"/>
      </w:pPr>
      <w:bookmarkStart w:id="5354" w:name="_Toc52196453"/>
      <w:bookmarkStart w:id="5355" w:name="_Toc52197433"/>
      <w:bookmarkStart w:id="5356" w:name="_Toc53173156"/>
      <w:bookmarkStart w:id="5357" w:name="_Toc53173525"/>
      <w:bookmarkStart w:id="5358" w:name="_Toc61119525"/>
      <w:bookmarkStart w:id="5359" w:name="_Toc61119907"/>
      <w:bookmarkStart w:id="5360" w:name="_Toc67925964"/>
      <w:bookmarkStart w:id="5361" w:name="_Toc75273602"/>
      <w:bookmarkStart w:id="5362" w:name="_Toc76510502"/>
      <w:bookmarkStart w:id="5363" w:name="_Toc83129657"/>
      <w:bookmarkStart w:id="5364" w:name="_Toc90591189"/>
      <w:bookmarkStart w:id="5365" w:name="_Toc98864219"/>
      <w:bookmarkStart w:id="5366" w:name="_Toc99733468"/>
      <w:bookmarkStart w:id="5367" w:name="_Toc106577368"/>
      <w:bookmarkStart w:id="5368" w:name="_Toc114537119"/>
      <w:bookmarkStart w:id="5369" w:name="_Toc115257387"/>
      <w:bookmarkStart w:id="5370" w:name="_Toc123086707"/>
      <w:bookmarkStart w:id="5371" w:name="_Toc124296031"/>
      <w:bookmarkStart w:id="5372" w:name="_Toc124296501"/>
      <w:bookmarkStart w:id="5373" w:name="_Toc130572318"/>
      <w:bookmarkStart w:id="5374" w:name="_Toc131708317"/>
      <w:bookmarkStart w:id="5375" w:name="_Toc137458124"/>
      <w:bookmarkStart w:id="5376" w:name="_Toc138887611"/>
      <w:bookmarkStart w:id="5377" w:name="_Toc138969695"/>
      <w:bookmarkStart w:id="5378" w:name="_Toc145916756"/>
      <w:r w:rsidRPr="00C04A08">
        <w:t>6.3A.1.1</w:t>
      </w:r>
      <w:r w:rsidRPr="00C04A08">
        <w:tab/>
        <w:t>Minimum output power for power class 1</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5379" w:name="_Toc21340845"/>
      <w:bookmarkStart w:id="5380" w:name="_Toc29805292"/>
      <w:bookmarkStart w:id="5381" w:name="_Toc36456501"/>
      <w:bookmarkStart w:id="5382" w:name="_Toc36469599"/>
      <w:bookmarkStart w:id="5383" w:name="_Toc37254008"/>
      <w:bookmarkStart w:id="5384" w:name="_Toc37322865"/>
      <w:bookmarkStart w:id="5385" w:name="_Toc37324271"/>
      <w:bookmarkStart w:id="5386" w:name="_Toc45889794"/>
      <w:bookmarkStart w:id="5387" w:name="_Toc52196454"/>
      <w:bookmarkStart w:id="5388" w:name="_Toc52197434"/>
      <w:bookmarkStart w:id="5389" w:name="_Toc53173157"/>
      <w:bookmarkStart w:id="5390" w:name="_Toc53173526"/>
      <w:bookmarkStart w:id="5391" w:name="_Toc61119526"/>
      <w:bookmarkStart w:id="5392" w:name="_Toc61119908"/>
      <w:bookmarkStart w:id="5393" w:name="_Toc67925965"/>
      <w:bookmarkStart w:id="5394" w:name="_Toc75273603"/>
      <w:bookmarkStart w:id="5395" w:name="_Toc76510503"/>
      <w:bookmarkStart w:id="5396" w:name="_Toc83129658"/>
      <w:bookmarkStart w:id="5397" w:name="_Toc90591190"/>
      <w:bookmarkStart w:id="5398" w:name="_Toc98864220"/>
      <w:bookmarkStart w:id="5399" w:name="_Toc99733469"/>
      <w:bookmarkStart w:id="5400" w:name="_Toc106577369"/>
      <w:bookmarkStart w:id="5401" w:name="_Toc114537120"/>
      <w:bookmarkStart w:id="5402" w:name="_Toc115257388"/>
      <w:bookmarkStart w:id="5403" w:name="_Toc123086708"/>
      <w:bookmarkStart w:id="5404" w:name="_Toc124296032"/>
      <w:bookmarkStart w:id="5405" w:name="_Toc124296502"/>
      <w:bookmarkStart w:id="5406" w:name="_Toc130572319"/>
      <w:bookmarkStart w:id="5407" w:name="_Toc131708318"/>
      <w:bookmarkStart w:id="5408" w:name="_Toc137458125"/>
      <w:bookmarkStart w:id="5409" w:name="_Toc138887612"/>
      <w:bookmarkStart w:id="5410" w:name="_Toc138969696"/>
      <w:bookmarkStart w:id="5411" w:name="_Toc145916757"/>
      <w:r w:rsidRPr="00C04A08">
        <w:t>6.3A.1.2</w:t>
      </w:r>
      <w:r w:rsidRPr="00C04A08">
        <w:tab/>
        <w:t>Minimum output power for power class 2, 3, and 4</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820FB5">
            <w:pPr>
              <w:pStyle w:val="TAN"/>
            </w:pPr>
            <w:r w:rsidRPr="00C04A08">
              <w:t>NOTE 1:</w:t>
            </w:r>
            <w:r w:rsidRPr="00C04A08">
              <w:tab/>
              <w:t>n260 is not applied for power class 2.</w:t>
            </w:r>
          </w:p>
          <w:p w14:paraId="0438E6EF" w14:textId="414545BA" w:rsidR="00156662" w:rsidRPr="00C04A08" w:rsidRDefault="003503E6" w:rsidP="00820FB5">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5412" w:name="_Toc67925966"/>
      <w:bookmarkStart w:id="5413" w:name="_Toc75273604"/>
      <w:bookmarkStart w:id="5414" w:name="_Toc76510504"/>
      <w:bookmarkStart w:id="5415" w:name="_Toc83129659"/>
      <w:bookmarkStart w:id="5416" w:name="_Toc90591191"/>
      <w:bookmarkStart w:id="5417" w:name="_Toc98864221"/>
      <w:bookmarkStart w:id="5418" w:name="_Toc99733470"/>
      <w:bookmarkStart w:id="5419" w:name="_Toc106577370"/>
      <w:bookmarkStart w:id="5420" w:name="_Toc114537121"/>
      <w:bookmarkStart w:id="5421" w:name="_Toc115257389"/>
      <w:bookmarkStart w:id="5422" w:name="_Toc123086709"/>
      <w:bookmarkStart w:id="5423" w:name="_Toc124296033"/>
      <w:bookmarkStart w:id="5424" w:name="_Toc124296503"/>
      <w:bookmarkStart w:id="5425" w:name="_Toc130572320"/>
      <w:bookmarkStart w:id="5426" w:name="_Toc131708319"/>
      <w:bookmarkStart w:id="5427" w:name="_Toc137458126"/>
      <w:bookmarkStart w:id="5428" w:name="_Toc138887613"/>
      <w:bookmarkStart w:id="5429" w:name="_Toc138969697"/>
      <w:bookmarkStart w:id="5430" w:name="_Toc145916758"/>
      <w:r>
        <w:lastRenderedPageBreak/>
        <w:t>6.3A.1.3</w:t>
      </w:r>
      <w:r w:rsidRPr="00FE760F">
        <w:tab/>
        <w:t xml:space="preserve">Minimum output power for power class </w:t>
      </w:r>
      <w:r>
        <w:t>5</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5431" w:name="_Toc21340846"/>
      <w:bookmarkStart w:id="5432" w:name="_Toc29805293"/>
      <w:bookmarkStart w:id="5433" w:name="_Toc36456502"/>
      <w:bookmarkStart w:id="5434" w:name="_Toc36469600"/>
      <w:bookmarkStart w:id="5435" w:name="_Toc37254009"/>
      <w:bookmarkStart w:id="5436" w:name="_Toc37322866"/>
      <w:bookmarkStart w:id="5437" w:name="_Toc37324272"/>
      <w:bookmarkStart w:id="5438" w:name="_Toc45889795"/>
      <w:bookmarkStart w:id="5439" w:name="_Toc52196455"/>
      <w:bookmarkStart w:id="5440" w:name="_Toc52197435"/>
      <w:bookmarkStart w:id="5441" w:name="_Toc53173158"/>
      <w:bookmarkStart w:id="5442" w:name="_Toc53173527"/>
      <w:bookmarkStart w:id="5443" w:name="_Toc61119527"/>
      <w:bookmarkStart w:id="5444" w:name="_Toc61119909"/>
      <w:bookmarkStart w:id="5445" w:name="_Toc67925967"/>
      <w:bookmarkStart w:id="5446" w:name="_Toc75273605"/>
      <w:bookmarkStart w:id="5447" w:name="_Toc76510505"/>
      <w:bookmarkStart w:id="5448" w:name="_Toc83129660"/>
      <w:bookmarkStart w:id="5449" w:name="_Toc90591192"/>
      <w:bookmarkStart w:id="5450" w:name="_Toc98864222"/>
      <w:bookmarkStart w:id="5451" w:name="_Toc99733471"/>
      <w:bookmarkStart w:id="5452" w:name="_Toc106577371"/>
      <w:bookmarkStart w:id="5453" w:name="_Toc114537122"/>
      <w:bookmarkStart w:id="5454" w:name="_Toc115257390"/>
      <w:bookmarkStart w:id="5455" w:name="_Toc123086710"/>
      <w:bookmarkStart w:id="5456" w:name="_Toc124296034"/>
      <w:bookmarkStart w:id="5457" w:name="_Toc124296504"/>
      <w:bookmarkStart w:id="5458" w:name="_Toc130572321"/>
      <w:bookmarkStart w:id="5459" w:name="_Toc131708320"/>
      <w:bookmarkStart w:id="5460" w:name="_Toc137458127"/>
      <w:bookmarkStart w:id="5461" w:name="_Toc138887614"/>
      <w:bookmarkStart w:id="5462" w:name="_Toc138969698"/>
      <w:bookmarkStart w:id="5463" w:name="_Toc145916759"/>
      <w:r w:rsidRPr="00C04A08">
        <w:t>6.3A.2</w:t>
      </w:r>
      <w:r w:rsidRPr="00C04A08">
        <w:tab/>
        <w:t>Transmit OFF power for CA</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5464" w:name="_Toc21340847"/>
      <w:bookmarkStart w:id="5465" w:name="_Toc29805294"/>
      <w:bookmarkStart w:id="5466" w:name="_Toc36456503"/>
      <w:bookmarkStart w:id="5467" w:name="_Toc36469601"/>
      <w:bookmarkStart w:id="5468" w:name="_Toc37254010"/>
      <w:bookmarkStart w:id="5469" w:name="_Toc37322867"/>
      <w:bookmarkStart w:id="5470" w:name="_Toc37324273"/>
      <w:bookmarkStart w:id="5471" w:name="_Toc45889796"/>
      <w:bookmarkStart w:id="5472" w:name="_Toc52196456"/>
      <w:bookmarkStart w:id="5473" w:name="_Toc52197436"/>
      <w:bookmarkStart w:id="5474" w:name="_Toc53173159"/>
      <w:bookmarkStart w:id="5475" w:name="_Toc53173528"/>
      <w:bookmarkStart w:id="5476" w:name="_Toc61119528"/>
      <w:bookmarkStart w:id="5477" w:name="_Toc61119910"/>
      <w:bookmarkStart w:id="5478" w:name="_Toc67925968"/>
      <w:bookmarkStart w:id="5479" w:name="_Toc75273606"/>
      <w:bookmarkStart w:id="5480" w:name="_Toc76510506"/>
      <w:bookmarkStart w:id="5481" w:name="_Toc83129661"/>
      <w:bookmarkStart w:id="5482" w:name="_Toc90591193"/>
      <w:bookmarkStart w:id="5483" w:name="_Toc98864223"/>
      <w:bookmarkStart w:id="5484" w:name="_Toc99733472"/>
      <w:bookmarkStart w:id="5485" w:name="_Toc106577372"/>
      <w:bookmarkStart w:id="5486" w:name="_Toc114537123"/>
      <w:bookmarkStart w:id="5487" w:name="_Toc115257391"/>
      <w:bookmarkStart w:id="5488" w:name="_Toc123086711"/>
      <w:bookmarkStart w:id="5489" w:name="_Toc124296035"/>
      <w:bookmarkStart w:id="5490" w:name="_Toc124296505"/>
      <w:bookmarkStart w:id="5491" w:name="_Toc130572322"/>
      <w:bookmarkStart w:id="5492" w:name="_Toc131708321"/>
      <w:bookmarkStart w:id="5493" w:name="_Toc137458128"/>
      <w:bookmarkStart w:id="5494" w:name="_Toc138887615"/>
      <w:bookmarkStart w:id="5495" w:name="_Toc138969699"/>
      <w:bookmarkStart w:id="5496" w:name="_Toc145916760"/>
      <w:r w:rsidRPr="00C04A08">
        <w:t>6.3A.3</w:t>
      </w:r>
      <w:r w:rsidRPr="00C04A08">
        <w:tab/>
        <w:t>Transmit ON/OFF time mask for CA</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lastRenderedPageBreak/>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5497" w:name="_Toc21340848"/>
      <w:bookmarkStart w:id="5498" w:name="_Toc29805295"/>
      <w:bookmarkStart w:id="5499" w:name="_Toc36456504"/>
      <w:bookmarkStart w:id="5500" w:name="_Toc36469602"/>
      <w:bookmarkStart w:id="5501" w:name="_Toc37254011"/>
      <w:bookmarkStart w:id="5502" w:name="_Toc37322868"/>
      <w:bookmarkStart w:id="5503" w:name="_Toc37324274"/>
      <w:bookmarkStart w:id="5504" w:name="_Toc45889797"/>
      <w:bookmarkStart w:id="5505" w:name="_Toc52196457"/>
      <w:bookmarkStart w:id="5506" w:name="_Toc52197437"/>
      <w:bookmarkStart w:id="5507" w:name="_Toc53173160"/>
      <w:bookmarkStart w:id="5508" w:name="_Toc53173529"/>
      <w:bookmarkStart w:id="5509" w:name="_Toc61119529"/>
      <w:bookmarkStart w:id="5510" w:name="_Toc61119911"/>
      <w:bookmarkStart w:id="5511" w:name="_Toc67925969"/>
      <w:bookmarkStart w:id="5512" w:name="_Toc75273607"/>
      <w:bookmarkStart w:id="5513" w:name="_Toc76510507"/>
      <w:bookmarkStart w:id="5514" w:name="_Toc83129662"/>
      <w:bookmarkStart w:id="5515" w:name="_Toc90591194"/>
      <w:bookmarkStart w:id="5516" w:name="_Toc98864224"/>
      <w:bookmarkStart w:id="5517" w:name="_Toc99733473"/>
      <w:bookmarkStart w:id="5518" w:name="_Toc106577373"/>
      <w:bookmarkStart w:id="5519" w:name="_Toc114537124"/>
      <w:bookmarkStart w:id="5520" w:name="_Toc115257392"/>
      <w:bookmarkStart w:id="5521" w:name="_Toc123086712"/>
      <w:bookmarkStart w:id="5522" w:name="_Toc124296036"/>
      <w:bookmarkStart w:id="5523" w:name="_Toc124296506"/>
      <w:bookmarkStart w:id="5524" w:name="_Toc130572323"/>
      <w:bookmarkStart w:id="5525" w:name="_Toc131708322"/>
      <w:bookmarkStart w:id="5526" w:name="_Toc137458129"/>
      <w:bookmarkStart w:id="5527" w:name="_Toc138887616"/>
      <w:bookmarkStart w:id="5528" w:name="_Toc138969700"/>
      <w:bookmarkStart w:id="5529" w:name="_Toc145916761"/>
      <w:r w:rsidRPr="00C04A08">
        <w:t>6.3A.4</w:t>
      </w:r>
      <w:r w:rsidRPr="00C04A08">
        <w:tab/>
        <w:t>Power control for CA</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4ABCC203" w14:textId="77777777" w:rsidR="00842EF7" w:rsidRPr="00C04A08" w:rsidRDefault="00842EF7" w:rsidP="00842EF7">
      <w:pPr>
        <w:pStyle w:val="Heading4"/>
        <w:rPr>
          <w:rFonts w:eastAsia="Malgun Gothic"/>
        </w:rPr>
      </w:pPr>
      <w:bookmarkStart w:id="5530" w:name="_Toc21340849"/>
      <w:bookmarkStart w:id="5531" w:name="_Toc29805296"/>
      <w:bookmarkStart w:id="5532" w:name="_Toc36456505"/>
      <w:bookmarkStart w:id="5533" w:name="_Toc36469603"/>
      <w:bookmarkStart w:id="5534" w:name="_Toc37254012"/>
      <w:bookmarkStart w:id="5535" w:name="_Toc37322869"/>
      <w:bookmarkStart w:id="5536" w:name="_Toc37324275"/>
      <w:bookmarkStart w:id="5537" w:name="_Toc45889798"/>
      <w:bookmarkStart w:id="5538" w:name="_Toc52196458"/>
      <w:bookmarkStart w:id="5539" w:name="_Toc52197438"/>
      <w:bookmarkStart w:id="5540" w:name="_Toc53173161"/>
      <w:bookmarkStart w:id="5541" w:name="_Toc53173530"/>
      <w:bookmarkStart w:id="5542" w:name="_Toc61119530"/>
      <w:bookmarkStart w:id="5543" w:name="_Toc61119912"/>
      <w:bookmarkStart w:id="5544" w:name="_Toc67925970"/>
      <w:bookmarkStart w:id="5545" w:name="_Toc75273608"/>
      <w:bookmarkStart w:id="5546" w:name="_Toc76510508"/>
      <w:bookmarkStart w:id="5547" w:name="_Toc83129663"/>
      <w:bookmarkStart w:id="5548" w:name="_Toc90591195"/>
      <w:bookmarkStart w:id="5549" w:name="_Toc98864225"/>
      <w:bookmarkStart w:id="5550" w:name="_Toc99733474"/>
      <w:bookmarkStart w:id="5551" w:name="_Toc106577374"/>
      <w:bookmarkStart w:id="5552" w:name="_Toc114537125"/>
      <w:bookmarkStart w:id="5553" w:name="_Toc115257393"/>
      <w:bookmarkStart w:id="5554" w:name="_Toc123086713"/>
      <w:bookmarkStart w:id="5555" w:name="_Toc124296037"/>
      <w:bookmarkStart w:id="5556" w:name="_Toc124296507"/>
      <w:bookmarkStart w:id="5557" w:name="_Toc130572324"/>
      <w:bookmarkStart w:id="5558" w:name="_Toc131708323"/>
      <w:bookmarkStart w:id="5559" w:name="_Toc137458130"/>
      <w:bookmarkStart w:id="5560" w:name="_Toc138887617"/>
      <w:bookmarkStart w:id="5561" w:name="_Toc138969701"/>
      <w:bookmarkStart w:id="5562" w:name="_Toc145916762"/>
      <w:r w:rsidRPr="00C04A08">
        <w:rPr>
          <w:rFonts w:eastAsia="Malgun Gothic"/>
        </w:rPr>
        <w:t>6.3A.4.1</w:t>
      </w:r>
      <w:r w:rsidRPr="00C04A08">
        <w:rPr>
          <w:rFonts w:eastAsia="Malgun Gothic"/>
        </w:rPr>
        <w:tab/>
        <w:t>General</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466BCDF9" w14:textId="77777777" w:rsidR="00842EF7" w:rsidRPr="00C04A08" w:rsidRDefault="00842EF7" w:rsidP="00842EF7">
      <w:pPr>
        <w:rPr>
          <w:rFonts w:eastAsia="Malgun Gothic"/>
        </w:rPr>
      </w:pPr>
      <w:bookmarkStart w:id="5563" w:name="_Hlk519746368"/>
      <w:r w:rsidRPr="00C04A08">
        <w:rPr>
          <w:rFonts w:eastAsia="Malgun Gothic"/>
        </w:rPr>
        <w:t>The requirements in this clause apply to a UE when it has at least one of UL or DL configured for CA operation</w:t>
      </w:r>
      <w:bookmarkEnd w:id="5563"/>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20FB5">
      <w:pPr>
        <w:pStyle w:val="Heading4"/>
        <w:rPr>
          <w:rFonts w:eastAsia="Malgun Gothic"/>
        </w:rPr>
      </w:pPr>
      <w:bookmarkStart w:id="5564" w:name="_Toc138969702"/>
      <w:bookmarkStart w:id="5565" w:name="_Toc145916763"/>
      <w:r w:rsidRPr="00C04A08">
        <w:rPr>
          <w:rFonts w:eastAsia="Malgun Gothic"/>
        </w:rPr>
        <w:t>6.3A.4.2</w:t>
      </w:r>
      <w:r w:rsidRPr="00C04A08">
        <w:rPr>
          <w:rFonts w:eastAsia="Malgun Gothic"/>
        </w:rPr>
        <w:tab/>
        <w:t>Absolute power tolerance</w:t>
      </w:r>
      <w:bookmarkEnd w:id="5564"/>
      <w:bookmarkEnd w:id="5565"/>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20FB5">
      <w:pPr>
        <w:pStyle w:val="Heading4"/>
        <w:rPr>
          <w:rFonts w:eastAsia="Malgun Gothic"/>
        </w:rPr>
      </w:pPr>
      <w:bookmarkStart w:id="5566" w:name="_Toc138969703"/>
      <w:bookmarkStart w:id="5567" w:name="_Toc145916764"/>
      <w:r w:rsidRPr="00C04A08">
        <w:rPr>
          <w:rFonts w:eastAsia="Malgun Gothic"/>
        </w:rPr>
        <w:t>6.3A.4.3</w:t>
      </w:r>
      <w:r w:rsidRPr="00C04A08">
        <w:rPr>
          <w:rFonts w:eastAsia="Malgun Gothic"/>
        </w:rPr>
        <w:tab/>
        <w:t>Relative power tolerance</w:t>
      </w:r>
      <w:bookmarkEnd w:id="5566"/>
      <w:bookmarkEnd w:id="5567"/>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20FB5">
      <w:pPr>
        <w:pStyle w:val="Heading4"/>
        <w:rPr>
          <w:rFonts w:eastAsia="Malgun Gothic"/>
        </w:rPr>
      </w:pPr>
      <w:bookmarkStart w:id="5568" w:name="_Toc138969704"/>
      <w:bookmarkStart w:id="5569" w:name="_Toc145916765"/>
      <w:r w:rsidRPr="00C04A08">
        <w:rPr>
          <w:rFonts w:eastAsia="Malgun Gothic"/>
        </w:rPr>
        <w:t>6.3A.4.4</w:t>
      </w:r>
      <w:r w:rsidRPr="00C04A08">
        <w:rPr>
          <w:rFonts w:eastAsia="Malgun Gothic"/>
        </w:rPr>
        <w:tab/>
        <w:t>Aggregate power tolerance</w:t>
      </w:r>
      <w:bookmarkEnd w:id="5568"/>
      <w:bookmarkEnd w:id="5569"/>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5570" w:name="_Toc21340850"/>
      <w:bookmarkStart w:id="5571" w:name="_Toc29805297"/>
      <w:bookmarkStart w:id="5572" w:name="_Toc36456506"/>
      <w:bookmarkStart w:id="5573" w:name="_Toc36469604"/>
      <w:bookmarkStart w:id="5574" w:name="_Toc37254013"/>
      <w:bookmarkStart w:id="5575" w:name="_Toc37322870"/>
      <w:bookmarkStart w:id="5576" w:name="_Toc37324276"/>
      <w:bookmarkStart w:id="5577" w:name="_Toc45889799"/>
      <w:bookmarkStart w:id="5578" w:name="_Toc52196459"/>
      <w:bookmarkStart w:id="5579" w:name="_Toc52197439"/>
      <w:bookmarkStart w:id="5580" w:name="_Toc53173162"/>
      <w:bookmarkStart w:id="5581" w:name="_Toc53173531"/>
      <w:bookmarkStart w:id="5582" w:name="_Toc61119531"/>
      <w:bookmarkStart w:id="5583" w:name="_Toc61119913"/>
      <w:bookmarkStart w:id="5584" w:name="_Toc67925971"/>
      <w:bookmarkStart w:id="5585" w:name="_Toc75273609"/>
      <w:bookmarkStart w:id="5586" w:name="_Toc76510509"/>
      <w:bookmarkStart w:id="5587" w:name="_Toc83129664"/>
      <w:bookmarkStart w:id="5588" w:name="_Toc90591196"/>
      <w:bookmarkStart w:id="5589" w:name="_Toc98864226"/>
      <w:bookmarkStart w:id="5590" w:name="_Toc99733475"/>
      <w:bookmarkStart w:id="5591" w:name="_Toc106577375"/>
      <w:bookmarkStart w:id="5592" w:name="_Toc114537126"/>
      <w:bookmarkStart w:id="5593" w:name="_Toc115257394"/>
      <w:bookmarkStart w:id="5594" w:name="_Toc123086714"/>
      <w:bookmarkStart w:id="5595" w:name="_Toc124296038"/>
      <w:bookmarkStart w:id="5596" w:name="_Toc124296508"/>
      <w:bookmarkStart w:id="5597" w:name="_Toc130572325"/>
      <w:bookmarkStart w:id="5598" w:name="_Toc131708324"/>
      <w:bookmarkStart w:id="5599" w:name="_Toc137458131"/>
      <w:bookmarkStart w:id="5600" w:name="_Toc138887618"/>
      <w:bookmarkStart w:id="5601" w:name="_Toc138969705"/>
      <w:bookmarkStart w:id="5602" w:name="_Toc145916766"/>
      <w:r w:rsidRPr="00C04A08">
        <w:lastRenderedPageBreak/>
        <w:t>6.3D</w:t>
      </w:r>
      <w:r w:rsidRPr="00C04A08">
        <w:tab/>
        <w:t>Output power dynamics for UL MIMO</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70232F12" w14:textId="77777777" w:rsidR="00B44295" w:rsidRPr="00C04A08" w:rsidRDefault="00B44295" w:rsidP="00B44295">
      <w:pPr>
        <w:pStyle w:val="Heading3"/>
      </w:pPr>
      <w:bookmarkStart w:id="5603" w:name="_Toc83129665"/>
      <w:bookmarkStart w:id="5604" w:name="_Toc90591197"/>
      <w:bookmarkStart w:id="5605" w:name="_Toc98864227"/>
      <w:bookmarkStart w:id="5606" w:name="_Toc99733476"/>
      <w:bookmarkStart w:id="5607" w:name="_Toc106577376"/>
      <w:bookmarkStart w:id="5608" w:name="_Toc114537127"/>
      <w:bookmarkStart w:id="5609" w:name="_Toc115257395"/>
      <w:bookmarkStart w:id="5610" w:name="_Toc123086715"/>
      <w:bookmarkStart w:id="5611" w:name="_Toc124296039"/>
      <w:bookmarkStart w:id="5612" w:name="_Toc124296509"/>
      <w:bookmarkStart w:id="5613" w:name="_Toc130572326"/>
      <w:bookmarkStart w:id="5614" w:name="_Toc131708325"/>
      <w:bookmarkStart w:id="5615" w:name="_Toc137458132"/>
      <w:bookmarkStart w:id="5616" w:name="_Toc138887619"/>
      <w:bookmarkStart w:id="5617" w:name="_Toc138969706"/>
      <w:bookmarkStart w:id="5618" w:name="_Toc145916767"/>
      <w:r w:rsidRPr="00C04A08">
        <w:t>6.3D.</w:t>
      </w:r>
      <w:r>
        <w:t>0</w:t>
      </w:r>
      <w:r w:rsidRPr="00C04A08">
        <w:tab/>
      </w:r>
      <w:r>
        <w:t>General</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5619" w:name="_Toc21340851"/>
      <w:bookmarkStart w:id="5620" w:name="_Toc29805298"/>
      <w:bookmarkStart w:id="5621" w:name="_Toc36456507"/>
      <w:bookmarkStart w:id="5622" w:name="_Toc36469605"/>
      <w:bookmarkStart w:id="5623" w:name="_Toc37254014"/>
      <w:bookmarkStart w:id="5624" w:name="_Toc37322871"/>
      <w:bookmarkStart w:id="5625" w:name="_Toc37324277"/>
      <w:bookmarkStart w:id="5626" w:name="_Toc45889800"/>
      <w:bookmarkStart w:id="5627" w:name="_Toc52196460"/>
      <w:bookmarkStart w:id="5628" w:name="_Toc52197440"/>
      <w:bookmarkStart w:id="5629" w:name="_Toc53173163"/>
      <w:bookmarkStart w:id="5630" w:name="_Toc53173532"/>
      <w:bookmarkStart w:id="5631" w:name="_Toc61119532"/>
      <w:bookmarkStart w:id="5632" w:name="_Toc61119914"/>
      <w:bookmarkStart w:id="5633" w:name="_Toc67925972"/>
      <w:bookmarkStart w:id="5634" w:name="_Toc75273610"/>
      <w:bookmarkStart w:id="5635" w:name="_Toc76510510"/>
      <w:bookmarkStart w:id="5636" w:name="_Toc83129666"/>
      <w:bookmarkStart w:id="5637" w:name="_Toc90591198"/>
      <w:bookmarkStart w:id="5638" w:name="_Toc98864228"/>
      <w:bookmarkStart w:id="5639" w:name="_Toc99733477"/>
      <w:bookmarkStart w:id="5640" w:name="_Toc106577377"/>
      <w:bookmarkStart w:id="5641" w:name="_Toc114537128"/>
      <w:bookmarkStart w:id="5642" w:name="_Toc115257396"/>
      <w:bookmarkStart w:id="5643" w:name="_Toc123086716"/>
      <w:bookmarkStart w:id="5644" w:name="_Toc124296040"/>
      <w:bookmarkStart w:id="5645" w:name="_Toc124296510"/>
      <w:bookmarkStart w:id="5646" w:name="_Toc130572327"/>
      <w:bookmarkStart w:id="5647" w:name="_Toc131708326"/>
      <w:bookmarkStart w:id="5648" w:name="_Toc137458133"/>
      <w:bookmarkStart w:id="5649" w:name="_Toc138887620"/>
      <w:bookmarkStart w:id="5650" w:name="_Toc138969707"/>
      <w:bookmarkStart w:id="5651" w:name="_Toc145916768"/>
      <w:r w:rsidRPr="00C04A08">
        <w:t>6.3D.1</w:t>
      </w:r>
      <w:r w:rsidRPr="00C04A08">
        <w:tab/>
        <w:t>Minimum output power for UL MIMO</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5652" w:name="_Toc21340852"/>
      <w:bookmarkStart w:id="5653" w:name="_Toc29805299"/>
      <w:bookmarkStart w:id="5654" w:name="_Toc36456508"/>
      <w:bookmarkStart w:id="5655" w:name="_Toc36469606"/>
      <w:bookmarkStart w:id="5656" w:name="_Toc37254015"/>
      <w:bookmarkStart w:id="5657" w:name="_Toc37322872"/>
      <w:bookmarkStart w:id="5658" w:name="_Toc37324278"/>
      <w:bookmarkStart w:id="5659"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5660" w:name="_Toc52196461"/>
      <w:bookmarkStart w:id="5661" w:name="_Toc52197441"/>
      <w:bookmarkStart w:id="5662" w:name="_Toc53173164"/>
      <w:bookmarkStart w:id="5663" w:name="_Toc53173533"/>
      <w:bookmarkStart w:id="5664" w:name="_Toc61119533"/>
      <w:bookmarkStart w:id="5665" w:name="_Toc61119915"/>
      <w:bookmarkStart w:id="5666" w:name="_Toc67925973"/>
      <w:bookmarkStart w:id="5667" w:name="_Toc75273611"/>
      <w:bookmarkStart w:id="5668"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5669" w:name="_Toc83129667"/>
      <w:bookmarkStart w:id="5670" w:name="_Toc90591199"/>
      <w:bookmarkStart w:id="5671" w:name="_Toc98864229"/>
      <w:bookmarkStart w:id="5672" w:name="_Toc99733478"/>
      <w:bookmarkStart w:id="5673" w:name="_Toc106577378"/>
      <w:bookmarkStart w:id="5674" w:name="_Toc114537129"/>
      <w:bookmarkStart w:id="5675" w:name="_Toc115257397"/>
      <w:bookmarkStart w:id="5676" w:name="_Toc123086717"/>
      <w:bookmarkStart w:id="5677" w:name="_Toc124296041"/>
      <w:bookmarkStart w:id="5678" w:name="_Toc124296511"/>
      <w:bookmarkStart w:id="5679" w:name="_Toc130572328"/>
      <w:bookmarkStart w:id="5680" w:name="_Toc131708327"/>
      <w:bookmarkStart w:id="5681" w:name="_Toc137458134"/>
      <w:bookmarkStart w:id="5682" w:name="_Toc138887621"/>
      <w:bookmarkStart w:id="5683" w:name="_Toc138969708"/>
      <w:bookmarkStart w:id="5684" w:name="_Toc145916769"/>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53FDAAA3" w14:textId="596F6408" w:rsidR="00B44295" w:rsidRPr="00C04A08" w:rsidRDefault="00B44295" w:rsidP="00B44295">
      <w:pPr>
        <w:rPr>
          <w:lang w:eastAsia="zh-CN"/>
        </w:rPr>
      </w:pPr>
      <w:bookmarkStart w:id="5685" w:name="_Toc21340853"/>
      <w:bookmarkStart w:id="5686" w:name="_Toc29805300"/>
      <w:bookmarkStart w:id="5687" w:name="_Toc36456509"/>
      <w:bookmarkStart w:id="5688" w:name="_Toc36469607"/>
      <w:bookmarkStart w:id="5689" w:name="_Toc37254016"/>
      <w:bookmarkStart w:id="5690" w:name="_Toc37322873"/>
      <w:bookmarkStart w:id="5691" w:name="_Toc37324279"/>
      <w:bookmarkStart w:id="5692" w:name="_Toc45889802"/>
      <w:bookmarkStart w:id="5693" w:name="_Toc52196462"/>
      <w:bookmarkStart w:id="5694" w:name="_Toc52197442"/>
      <w:bookmarkStart w:id="5695" w:name="_Toc53173165"/>
      <w:bookmarkStart w:id="5696" w:name="_Toc53173534"/>
      <w:bookmarkStart w:id="5697" w:name="_Toc61119534"/>
      <w:bookmarkStart w:id="5698" w:name="_Toc61119916"/>
      <w:bookmarkStart w:id="5699" w:name="_Toc67925974"/>
      <w:bookmarkStart w:id="5700" w:name="_Toc75273612"/>
      <w:bookmarkStart w:id="5701"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5702" w:name="_Toc83129668"/>
      <w:bookmarkStart w:id="5703" w:name="_Toc90591200"/>
      <w:bookmarkStart w:id="5704" w:name="_Toc98864230"/>
      <w:bookmarkStart w:id="5705" w:name="_Toc99733479"/>
      <w:bookmarkStart w:id="5706" w:name="_Toc106577379"/>
      <w:bookmarkStart w:id="5707" w:name="_Toc114537130"/>
      <w:bookmarkStart w:id="5708" w:name="_Toc115257398"/>
      <w:bookmarkStart w:id="5709" w:name="_Toc123086718"/>
      <w:bookmarkStart w:id="5710" w:name="_Toc124296042"/>
      <w:bookmarkStart w:id="5711" w:name="_Toc124296512"/>
      <w:bookmarkStart w:id="5712" w:name="_Toc130572329"/>
      <w:bookmarkStart w:id="5713" w:name="_Toc131708328"/>
      <w:bookmarkStart w:id="5714" w:name="_Toc137458135"/>
      <w:bookmarkStart w:id="5715" w:name="_Toc138887622"/>
      <w:bookmarkStart w:id="5716" w:name="_Toc138969709"/>
      <w:bookmarkStart w:id="5717" w:name="_Toc145916770"/>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3FA9F267" w14:textId="3D28D294" w:rsidR="00B44295" w:rsidRDefault="00B44295" w:rsidP="00B44295">
      <w:bookmarkStart w:id="5718" w:name="_Toc21340854"/>
      <w:bookmarkStart w:id="5719" w:name="_Toc29805301"/>
      <w:bookmarkStart w:id="5720" w:name="_Toc36456510"/>
      <w:bookmarkStart w:id="5721" w:name="_Toc36469608"/>
      <w:bookmarkStart w:id="5722" w:name="_Toc37254017"/>
      <w:bookmarkStart w:id="5723" w:name="_Toc37322874"/>
      <w:bookmarkStart w:id="5724" w:name="_Toc37324280"/>
      <w:bookmarkStart w:id="5725" w:name="_Toc45889803"/>
      <w:bookmarkStart w:id="5726" w:name="_Toc52196463"/>
      <w:bookmarkStart w:id="5727" w:name="_Toc52197443"/>
      <w:bookmarkStart w:id="5728" w:name="_Toc53173166"/>
      <w:bookmarkStart w:id="5729" w:name="_Toc53173535"/>
      <w:bookmarkStart w:id="5730" w:name="_Toc61119535"/>
      <w:bookmarkStart w:id="5731" w:name="_Toc61119917"/>
      <w:bookmarkStart w:id="5732" w:name="_Toc67925975"/>
      <w:bookmarkStart w:id="5733" w:name="_Toc75273613"/>
      <w:bookmarkStart w:id="5734"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5735" w:name="_Toc83129669"/>
      <w:bookmarkStart w:id="5736" w:name="_Toc90591201"/>
      <w:bookmarkStart w:id="5737" w:name="_Toc98864231"/>
      <w:bookmarkStart w:id="5738" w:name="_Toc99733480"/>
      <w:bookmarkStart w:id="5739" w:name="_Toc106577380"/>
      <w:bookmarkStart w:id="5740" w:name="_Toc114537131"/>
      <w:bookmarkStart w:id="5741" w:name="_Toc115257399"/>
      <w:bookmarkStart w:id="5742" w:name="_Toc123086719"/>
      <w:bookmarkStart w:id="5743" w:name="_Toc124296043"/>
      <w:bookmarkStart w:id="5744" w:name="_Toc124296513"/>
      <w:bookmarkStart w:id="5745" w:name="_Toc130572330"/>
      <w:bookmarkStart w:id="5746" w:name="_Toc131708329"/>
      <w:bookmarkStart w:id="5747" w:name="_Toc137458136"/>
      <w:bookmarkStart w:id="5748" w:name="_Toc138887623"/>
      <w:bookmarkStart w:id="5749" w:name="_Toc138969710"/>
      <w:bookmarkStart w:id="5750" w:name="_Toc145916771"/>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5735"/>
      <w:bookmarkEnd w:id="5736"/>
      <w:r>
        <w:rPr>
          <w:lang w:eastAsia="ko-KR"/>
        </w:rPr>
        <w:t xml:space="preserve"> and 6</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5751" w:name="_Toc83129670"/>
      <w:bookmarkStart w:id="5752" w:name="_Toc90591202"/>
      <w:bookmarkStart w:id="5753" w:name="_Toc98864232"/>
      <w:bookmarkStart w:id="5754" w:name="_Toc99733481"/>
      <w:bookmarkStart w:id="5755" w:name="_Toc106577381"/>
      <w:bookmarkStart w:id="5756" w:name="_Toc114537132"/>
      <w:bookmarkStart w:id="5757" w:name="_Toc115257400"/>
      <w:bookmarkStart w:id="5758" w:name="_Toc123086720"/>
      <w:bookmarkStart w:id="5759" w:name="_Toc124296044"/>
      <w:bookmarkStart w:id="5760" w:name="_Toc124296514"/>
      <w:bookmarkStart w:id="5761" w:name="_Toc130572331"/>
      <w:bookmarkStart w:id="5762" w:name="_Toc131708330"/>
      <w:bookmarkStart w:id="5763" w:name="_Toc137458137"/>
      <w:bookmarkStart w:id="5764" w:name="_Toc138887624"/>
      <w:bookmarkStart w:id="5765" w:name="_Toc138969711"/>
      <w:bookmarkStart w:id="5766" w:name="_Toc145916772"/>
      <w:r w:rsidRPr="00C04A08">
        <w:t>6.3D.2</w:t>
      </w:r>
      <w:r w:rsidRPr="00C04A08">
        <w:tab/>
        <w:t>Transmit OFF power for UL MIMO</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5767" w:name="_Toc21340855"/>
      <w:bookmarkStart w:id="5768" w:name="_Toc29805302"/>
      <w:bookmarkStart w:id="5769" w:name="_Toc36456511"/>
      <w:bookmarkStart w:id="5770" w:name="_Toc36469609"/>
      <w:bookmarkStart w:id="5771" w:name="_Toc37254018"/>
      <w:bookmarkStart w:id="5772" w:name="_Toc37322875"/>
      <w:bookmarkStart w:id="5773" w:name="_Toc37324281"/>
      <w:bookmarkStart w:id="5774" w:name="_Toc45889804"/>
      <w:bookmarkStart w:id="5775" w:name="_Toc52196464"/>
      <w:bookmarkStart w:id="5776" w:name="_Toc52197444"/>
      <w:bookmarkStart w:id="5777" w:name="_Toc53173167"/>
      <w:bookmarkStart w:id="5778" w:name="_Toc53173536"/>
      <w:bookmarkStart w:id="5779" w:name="_Toc61119536"/>
      <w:bookmarkStart w:id="5780" w:name="_Toc61119918"/>
      <w:bookmarkStart w:id="5781" w:name="_Toc67925976"/>
      <w:bookmarkStart w:id="5782" w:name="_Toc75273614"/>
      <w:bookmarkStart w:id="5783" w:name="_Toc76510514"/>
      <w:bookmarkStart w:id="5784" w:name="_Toc83129671"/>
      <w:bookmarkStart w:id="5785" w:name="_Toc90591203"/>
      <w:bookmarkStart w:id="5786" w:name="_Toc98864233"/>
      <w:bookmarkStart w:id="5787" w:name="_Toc99733482"/>
      <w:bookmarkStart w:id="5788" w:name="_Toc106577382"/>
      <w:bookmarkStart w:id="5789" w:name="_Toc114537133"/>
      <w:bookmarkStart w:id="5790" w:name="_Toc115257401"/>
      <w:bookmarkStart w:id="5791" w:name="_Toc123086721"/>
      <w:bookmarkStart w:id="5792" w:name="_Toc124296045"/>
      <w:bookmarkStart w:id="5793" w:name="_Toc124296515"/>
      <w:bookmarkStart w:id="5794" w:name="_Toc130572332"/>
      <w:bookmarkStart w:id="5795" w:name="_Toc131708331"/>
      <w:bookmarkStart w:id="5796" w:name="_Toc137458138"/>
      <w:bookmarkStart w:id="5797" w:name="_Toc138887625"/>
      <w:bookmarkStart w:id="5798" w:name="_Toc138969712"/>
      <w:bookmarkStart w:id="5799" w:name="_Toc145916773"/>
      <w:r w:rsidRPr="00C04A08">
        <w:t>6.3D.3</w:t>
      </w:r>
      <w:r w:rsidRPr="00C04A08">
        <w:tab/>
        <w:t>Transmit ON/OFF time mask for UL MIMO</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1E62B0AA" w14:textId="391C7DAF" w:rsidR="00B44295" w:rsidRPr="00C04A08" w:rsidRDefault="00B44295" w:rsidP="00B44295">
      <w:bookmarkStart w:id="5800" w:name="_Toc21340856"/>
      <w:bookmarkStart w:id="5801" w:name="_Toc29805303"/>
      <w:bookmarkStart w:id="5802" w:name="_Toc36456512"/>
      <w:bookmarkStart w:id="5803" w:name="_Toc36469610"/>
      <w:bookmarkStart w:id="5804" w:name="_Toc37254019"/>
      <w:bookmarkStart w:id="5805" w:name="_Toc37322876"/>
      <w:bookmarkStart w:id="5806" w:name="_Toc37324282"/>
      <w:bookmarkStart w:id="5807" w:name="_Toc45889805"/>
      <w:bookmarkStart w:id="5808" w:name="_Toc52196465"/>
      <w:bookmarkStart w:id="5809" w:name="_Toc52197445"/>
      <w:bookmarkStart w:id="5810" w:name="_Toc53173168"/>
      <w:bookmarkStart w:id="5811" w:name="_Toc53173537"/>
      <w:bookmarkStart w:id="5812" w:name="_Toc61119537"/>
      <w:bookmarkStart w:id="5813" w:name="_Toc61119919"/>
      <w:bookmarkStart w:id="5814" w:name="_Toc67925977"/>
      <w:bookmarkStart w:id="5815" w:name="_Toc75273615"/>
      <w:bookmarkStart w:id="5816"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5817" w:name="_Toc83129672"/>
      <w:bookmarkStart w:id="5818" w:name="_Toc90591204"/>
      <w:bookmarkStart w:id="5819" w:name="_Toc98864234"/>
      <w:bookmarkStart w:id="5820" w:name="_Toc99733483"/>
      <w:bookmarkStart w:id="5821" w:name="_Toc106577383"/>
      <w:bookmarkStart w:id="5822" w:name="_Toc114537134"/>
      <w:bookmarkStart w:id="5823" w:name="_Toc115257402"/>
      <w:bookmarkStart w:id="5824" w:name="_Toc123086722"/>
      <w:bookmarkStart w:id="5825" w:name="_Toc124296046"/>
      <w:bookmarkStart w:id="5826" w:name="_Toc124296516"/>
      <w:bookmarkStart w:id="5827" w:name="_Toc130572333"/>
      <w:bookmarkStart w:id="5828" w:name="_Toc131708332"/>
      <w:bookmarkStart w:id="5829" w:name="_Toc137458139"/>
      <w:bookmarkStart w:id="5830" w:name="_Toc138887626"/>
      <w:bookmarkStart w:id="5831" w:name="_Toc138969713"/>
      <w:bookmarkStart w:id="5832" w:name="_Toc145916774"/>
      <w:r w:rsidRPr="00C04A08">
        <w:t>6.4</w:t>
      </w:r>
      <w:r w:rsidRPr="00C04A08">
        <w:tab/>
        <w:t>Transmit signal quality</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0004D4F" w14:textId="77777777" w:rsidR="00842EF7" w:rsidRPr="00C04A08" w:rsidRDefault="00842EF7" w:rsidP="00842EF7">
      <w:pPr>
        <w:pStyle w:val="Heading3"/>
      </w:pPr>
      <w:bookmarkStart w:id="5833" w:name="_Toc21340857"/>
      <w:bookmarkStart w:id="5834" w:name="_Toc29805304"/>
      <w:bookmarkStart w:id="5835" w:name="_Toc36456513"/>
      <w:bookmarkStart w:id="5836" w:name="_Toc36469611"/>
      <w:bookmarkStart w:id="5837" w:name="_Toc37254020"/>
      <w:bookmarkStart w:id="5838" w:name="_Toc37322877"/>
      <w:bookmarkStart w:id="5839" w:name="_Toc37324283"/>
      <w:bookmarkStart w:id="5840" w:name="_Toc45889806"/>
      <w:bookmarkStart w:id="5841" w:name="_Toc52196466"/>
      <w:bookmarkStart w:id="5842" w:name="_Toc52197446"/>
      <w:bookmarkStart w:id="5843" w:name="_Toc53173169"/>
      <w:bookmarkStart w:id="5844" w:name="_Toc53173538"/>
      <w:bookmarkStart w:id="5845" w:name="_Toc61119538"/>
      <w:bookmarkStart w:id="5846" w:name="_Toc61119920"/>
      <w:bookmarkStart w:id="5847" w:name="_Toc67925978"/>
      <w:bookmarkStart w:id="5848" w:name="_Toc75273616"/>
      <w:bookmarkStart w:id="5849" w:name="_Toc76510516"/>
      <w:bookmarkStart w:id="5850" w:name="_Toc83129673"/>
      <w:bookmarkStart w:id="5851" w:name="_Toc90591205"/>
      <w:bookmarkStart w:id="5852" w:name="_Toc98864235"/>
      <w:bookmarkStart w:id="5853" w:name="_Toc99733484"/>
      <w:bookmarkStart w:id="5854" w:name="_Toc106577384"/>
      <w:bookmarkStart w:id="5855" w:name="_Toc114537135"/>
      <w:bookmarkStart w:id="5856" w:name="_Toc115257403"/>
      <w:bookmarkStart w:id="5857" w:name="_Toc123086723"/>
      <w:bookmarkStart w:id="5858" w:name="_Toc124296047"/>
      <w:bookmarkStart w:id="5859" w:name="_Toc124296517"/>
      <w:bookmarkStart w:id="5860" w:name="_Toc130572334"/>
      <w:bookmarkStart w:id="5861" w:name="_Toc131708333"/>
      <w:bookmarkStart w:id="5862" w:name="_Toc137458140"/>
      <w:bookmarkStart w:id="5863" w:name="_Toc138887627"/>
      <w:bookmarkStart w:id="5864" w:name="_Toc138969714"/>
      <w:bookmarkStart w:id="5865" w:name="_Toc145916775"/>
      <w:r w:rsidRPr="00C04A08">
        <w:t>6.4.1</w:t>
      </w:r>
      <w:r w:rsidRPr="00C04A08">
        <w:tab/>
        <w:t>Frequency Error</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5866" w:name="_Toc21340858"/>
      <w:bookmarkStart w:id="5867" w:name="_Toc29805305"/>
      <w:bookmarkStart w:id="5868" w:name="_Toc36456514"/>
      <w:bookmarkStart w:id="5869" w:name="_Toc36469612"/>
      <w:bookmarkStart w:id="5870" w:name="_Toc37254021"/>
      <w:bookmarkStart w:id="5871" w:name="_Toc37322878"/>
      <w:bookmarkStart w:id="5872" w:name="_Toc37324284"/>
      <w:bookmarkStart w:id="5873" w:name="_Toc45889807"/>
      <w:bookmarkStart w:id="5874" w:name="_Toc52196467"/>
      <w:bookmarkStart w:id="5875" w:name="_Toc52197447"/>
      <w:bookmarkStart w:id="5876" w:name="_Toc53173170"/>
      <w:bookmarkStart w:id="5877" w:name="_Toc53173539"/>
      <w:bookmarkStart w:id="5878" w:name="_Toc61119539"/>
      <w:bookmarkStart w:id="5879" w:name="_Toc61119921"/>
      <w:bookmarkStart w:id="5880" w:name="_Toc67925979"/>
      <w:bookmarkStart w:id="5881" w:name="_Toc75273617"/>
      <w:bookmarkStart w:id="5882" w:name="_Toc76510517"/>
      <w:bookmarkStart w:id="5883" w:name="_Toc83129674"/>
      <w:bookmarkStart w:id="5884" w:name="_Toc90591206"/>
      <w:bookmarkStart w:id="5885" w:name="_Toc98864236"/>
      <w:bookmarkStart w:id="5886" w:name="_Toc99733485"/>
      <w:bookmarkStart w:id="5887" w:name="_Toc106577385"/>
      <w:bookmarkStart w:id="5888" w:name="_Toc114537136"/>
      <w:bookmarkStart w:id="5889" w:name="_Toc115257404"/>
      <w:bookmarkStart w:id="5890" w:name="_Toc123086724"/>
      <w:bookmarkStart w:id="5891" w:name="_Toc124296048"/>
      <w:bookmarkStart w:id="5892" w:name="_Toc124296518"/>
      <w:bookmarkStart w:id="5893" w:name="_Toc130572335"/>
      <w:bookmarkStart w:id="5894" w:name="_Toc131708334"/>
      <w:bookmarkStart w:id="5895" w:name="_Toc137458141"/>
      <w:bookmarkStart w:id="5896" w:name="_Toc138887628"/>
      <w:bookmarkStart w:id="5897" w:name="_Toc138969715"/>
      <w:bookmarkStart w:id="5898" w:name="_Toc145916776"/>
      <w:r w:rsidRPr="00C04A08">
        <w:lastRenderedPageBreak/>
        <w:t>6.4.2</w:t>
      </w:r>
      <w:r w:rsidRPr="00C04A08">
        <w:tab/>
        <w:t>Transmit modulation quality</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180A8166" w14:textId="77777777" w:rsidR="00842EF7" w:rsidRPr="00C04A08" w:rsidRDefault="00842EF7" w:rsidP="00842EF7">
      <w:pPr>
        <w:pStyle w:val="Heading4"/>
      </w:pPr>
      <w:bookmarkStart w:id="5899" w:name="_Toc21340859"/>
      <w:bookmarkStart w:id="5900" w:name="_Toc29805306"/>
      <w:bookmarkStart w:id="5901" w:name="_Toc36456515"/>
      <w:bookmarkStart w:id="5902" w:name="_Toc36469613"/>
      <w:bookmarkStart w:id="5903" w:name="_Toc37254022"/>
      <w:bookmarkStart w:id="5904" w:name="_Toc37322879"/>
      <w:bookmarkStart w:id="5905" w:name="_Toc37324285"/>
      <w:bookmarkStart w:id="5906" w:name="_Toc45889808"/>
      <w:bookmarkStart w:id="5907" w:name="_Toc52196468"/>
      <w:bookmarkStart w:id="5908" w:name="_Toc52197448"/>
      <w:bookmarkStart w:id="5909" w:name="_Toc53173171"/>
      <w:bookmarkStart w:id="5910" w:name="_Toc53173540"/>
      <w:bookmarkStart w:id="5911" w:name="_Toc61119540"/>
      <w:bookmarkStart w:id="5912" w:name="_Toc61119922"/>
      <w:bookmarkStart w:id="5913" w:name="_Toc67925980"/>
      <w:bookmarkStart w:id="5914" w:name="_Toc75273618"/>
      <w:bookmarkStart w:id="5915" w:name="_Toc76510518"/>
      <w:bookmarkStart w:id="5916" w:name="_Toc83129675"/>
      <w:bookmarkStart w:id="5917" w:name="_Toc90591207"/>
      <w:bookmarkStart w:id="5918" w:name="_Toc98864237"/>
      <w:bookmarkStart w:id="5919" w:name="_Toc99733486"/>
      <w:bookmarkStart w:id="5920" w:name="_Toc106577386"/>
      <w:bookmarkStart w:id="5921" w:name="_Toc114537137"/>
      <w:bookmarkStart w:id="5922" w:name="_Toc115257405"/>
      <w:bookmarkStart w:id="5923" w:name="_Toc123086725"/>
      <w:bookmarkStart w:id="5924" w:name="_Toc124296049"/>
      <w:bookmarkStart w:id="5925" w:name="_Toc124296519"/>
      <w:bookmarkStart w:id="5926" w:name="_Toc130572336"/>
      <w:bookmarkStart w:id="5927" w:name="_Toc131708335"/>
      <w:bookmarkStart w:id="5928" w:name="_Toc137458142"/>
      <w:bookmarkStart w:id="5929" w:name="_Toc138887629"/>
      <w:bookmarkStart w:id="5930" w:name="_Toc138969716"/>
      <w:bookmarkStart w:id="5931" w:name="_Toc145916777"/>
      <w:r w:rsidRPr="00C04A08">
        <w:t>6.4.2.0</w:t>
      </w:r>
      <w:r w:rsidRPr="00C04A08">
        <w:tab/>
        <w:t>General</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932" w:name="_Hlk522654542"/>
      <w:r w:rsidRPr="00C04A08">
        <w:rPr>
          <w:lang w:val="en-US"/>
        </w:rPr>
        <w:t>(as defined in TS 38.331</w:t>
      </w:r>
      <w:r w:rsidRPr="00C04A08">
        <w:t> [13]</w:t>
      </w:r>
      <w:r w:rsidRPr="00C04A08">
        <w:rPr>
          <w:lang w:val="en-US"/>
        </w:rPr>
        <w:t xml:space="preserve">) </w:t>
      </w:r>
      <w:bookmarkEnd w:id="5932"/>
      <w:r w:rsidRPr="00C04A08">
        <w:rPr>
          <w:lang w:val="en-US"/>
        </w:rPr>
        <w:t>of UE, enabled one at a time.</w:t>
      </w:r>
    </w:p>
    <w:p w14:paraId="06F5562D" w14:textId="77777777" w:rsidR="00DC2AC0" w:rsidRPr="00C04A08" w:rsidRDefault="00DC2AC0" w:rsidP="00DC2AC0">
      <w:bookmarkStart w:id="5933" w:name="_Toc21340860"/>
      <w:bookmarkStart w:id="5934" w:name="_Toc29805307"/>
      <w:bookmarkStart w:id="5935" w:name="_Toc36456516"/>
      <w:bookmarkStart w:id="5936" w:name="_Toc36469614"/>
      <w:bookmarkStart w:id="5937" w:name="_Toc37254023"/>
      <w:bookmarkStart w:id="5938" w:name="_Toc37322880"/>
      <w:bookmarkStart w:id="5939" w:name="_Toc37324286"/>
      <w:bookmarkStart w:id="5940" w:name="_Toc45889809"/>
      <w:bookmarkStart w:id="5941" w:name="_Toc52196469"/>
      <w:bookmarkStart w:id="5942" w:name="_Toc52197449"/>
      <w:bookmarkStart w:id="5943" w:name="_Toc53173172"/>
      <w:bookmarkStart w:id="5944"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5945" w:name="_Toc61119541"/>
      <w:bookmarkStart w:id="5946" w:name="_Toc61119923"/>
      <w:bookmarkStart w:id="5947" w:name="_Toc67925981"/>
      <w:bookmarkStart w:id="5948" w:name="_Toc75273619"/>
      <w:bookmarkStart w:id="5949" w:name="_Toc76510519"/>
      <w:bookmarkStart w:id="5950" w:name="_Toc83129676"/>
      <w:bookmarkStart w:id="5951" w:name="_Toc90591208"/>
      <w:bookmarkStart w:id="5952" w:name="_Toc98864238"/>
      <w:bookmarkStart w:id="5953" w:name="_Toc99733487"/>
      <w:bookmarkStart w:id="5954" w:name="_Toc106577387"/>
      <w:bookmarkStart w:id="5955" w:name="_Toc114537138"/>
      <w:bookmarkStart w:id="5956" w:name="_Toc115257406"/>
      <w:bookmarkStart w:id="5957" w:name="_Toc123086726"/>
      <w:bookmarkStart w:id="5958" w:name="_Toc124296050"/>
      <w:bookmarkStart w:id="5959" w:name="_Toc124296520"/>
      <w:bookmarkStart w:id="5960" w:name="_Toc130572337"/>
      <w:bookmarkStart w:id="5961" w:name="_Toc131708336"/>
      <w:bookmarkStart w:id="5962" w:name="_Toc137458143"/>
      <w:bookmarkStart w:id="5963" w:name="_Toc138887630"/>
      <w:bookmarkStart w:id="5964" w:name="_Toc138969717"/>
      <w:bookmarkStart w:id="5965" w:name="_Toc145916778"/>
      <w:r w:rsidRPr="00C04A08">
        <w:t>6.4.2.1</w:t>
      </w:r>
      <w:r w:rsidRPr="00C04A08">
        <w:tab/>
        <w:t>Error vector magnitude</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5966" w:name="_Toc21340861"/>
      <w:bookmarkStart w:id="5967" w:name="_Toc29805308"/>
      <w:bookmarkStart w:id="5968" w:name="_Toc36456517"/>
      <w:bookmarkStart w:id="5969" w:name="_Toc36469615"/>
      <w:bookmarkStart w:id="5970" w:name="_Toc37254024"/>
      <w:bookmarkStart w:id="5971" w:name="_Toc37322881"/>
      <w:bookmarkStart w:id="5972" w:name="_Toc37324287"/>
      <w:bookmarkStart w:id="5973" w:name="_Toc45889810"/>
      <w:bookmarkStart w:id="5974" w:name="_Toc52196470"/>
      <w:bookmarkStart w:id="5975" w:name="_Toc52197450"/>
      <w:bookmarkStart w:id="5976" w:name="_Toc53173173"/>
      <w:bookmarkStart w:id="5977" w:name="_Toc53173542"/>
      <w:bookmarkStart w:id="5978" w:name="_Toc61119542"/>
      <w:bookmarkStart w:id="5979" w:name="_Toc61119924"/>
      <w:bookmarkStart w:id="5980" w:name="_Toc67925982"/>
      <w:bookmarkStart w:id="5981" w:name="_Toc75273620"/>
      <w:bookmarkStart w:id="5982" w:name="_Toc76510520"/>
      <w:bookmarkStart w:id="5983" w:name="_Toc83129677"/>
      <w:bookmarkStart w:id="5984" w:name="_Toc90591209"/>
      <w:bookmarkStart w:id="5985" w:name="_Toc98864239"/>
      <w:bookmarkStart w:id="5986" w:name="_Toc99733488"/>
      <w:bookmarkStart w:id="5987"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116E1F5A"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r w:rsidR="0008589F" w:rsidRPr="004B3B21">
        <w:rPr>
          <w:lang w:eastAsia="zh-CN"/>
        </w:rPr>
        <w:t xml:space="preserve"> </w:t>
      </w:r>
      <w:r w:rsidR="0008589F">
        <w:rPr>
          <w:lang w:eastAsia="zh-CN"/>
        </w:rPr>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5988" w:name="_Toc114537139"/>
      <w:bookmarkStart w:id="5989" w:name="_Toc115257407"/>
      <w:bookmarkStart w:id="5990" w:name="_Toc123086727"/>
      <w:bookmarkStart w:id="5991" w:name="_Toc124296051"/>
      <w:bookmarkStart w:id="5992" w:name="_Toc124296521"/>
      <w:bookmarkStart w:id="5993" w:name="_Toc130572338"/>
      <w:bookmarkStart w:id="5994" w:name="_Toc131708337"/>
      <w:bookmarkStart w:id="5995" w:name="_Toc137458144"/>
      <w:bookmarkStart w:id="5996" w:name="_Toc138887631"/>
      <w:bookmarkStart w:id="5997" w:name="_Toc138969718"/>
      <w:bookmarkStart w:id="5998" w:name="_Toc145916779"/>
      <w:r w:rsidRPr="00C04A08">
        <w:lastRenderedPageBreak/>
        <w:t>6.4.2.2</w:t>
      </w:r>
      <w:r w:rsidRPr="00C04A08">
        <w:tab/>
        <w:t>Carrier leakage</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0B6817D5" w14:textId="77777777" w:rsidR="00842EF7" w:rsidRPr="00C04A08" w:rsidRDefault="00842EF7" w:rsidP="0013282A">
      <w:pPr>
        <w:pStyle w:val="Heading5"/>
      </w:pPr>
      <w:bookmarkStart w:id="5999" w:name="_Toc21340862"/>
      <w:bookmarkStart w:id="6000" w:name="_Toc29805309"/>
      <w:bookmarkStart w:id="6001" w:name="_Toc36456518"/>
      <w:bookmarkStart w:id="6002" w:name="_Toc36469616"/>
      <w:bookmarkStart w:id="6003" w:name="_Toc37254025"/>
      <w:bookmarkStart w:id="6004" w:name="_Toc37322882"/>
      <w:bookmarkStart w:id="6005" w:name="_Toc37324288"/>
      <w:bookmarkStart w:id="6006" w:name="_Toc45889811"/>
      <w:bookmarkStart w:id="6007" w:name="_Toc52196471"/>
      <w:bookmarkStart w:id="6008" w:name="_Toc52197451"/>
      <w:bookmarkStart w:id="6009" w:name="_Toc53173174"/>
      <w:bookmarkStart w:id="6010" w:name="_Toc53173543"/>
      <w:bookmarkStart w:id="6011" w:name="_Toc61119543"/>
      <w:bookmarkStart w:id="6012" w:name="_Toc61119925"/>
      <w:bookmarkStart w:id="6013" w:name="_Toc67925983"/>
      <w:bookmarkStart w:id="6014" w:name="_Toc75273621"/>
      <w:bookmarkStart w:id="6015" w:name="_Toc76510521"/>
      <w:bookmarkStart w:id="6016" w:name="_Toc83129678"/>
      <w:bookmarkStart w:id="6017" w:name="_Toc90591210"/>
      <w:bookmarkStart w:id="6018" w:name="_Toc98864240"/>
      <w:bookmarkStart w:id="6019" w:name="_Toc99733489"/>
      <w:bookmarkStart w:id="6020" w:name="_Toc106577389"/>
      <w:bookmarkStart w:id="6021" w:name="_Toc114537140"/>
      <w:bookmarkStart w:id="6022" w:name="_Toc115257408"/>
      <w:bookmarkStart w:id="6023" w:name="_Toc123086728"/>
      <w:bookmarkStart w:id="6024" w:name="_Toc124296052"/>
      <w:bookmarkStart w:id="6025" w:name="_Toc124296522"/>
      <w:bookmarkStart w:id="6026" w:name="_Toc130572339"/>
      <w:bookmarkStart w:id="6027" w:name="_Toc131708338"/>
      <w:bookmarkStart w:id="6028" w:name="_Toc137458145"/>
      <w:bookmarkStart w:id="6029" w:name="_Toc138887632"/>
      <w:bookmarkStart w:id="6030" w:name="_Toc138969719"/>
      <w:bookmarkStart w:id="6031" w:name="_Toc145916780"/>
      <w:r w:rsidRPr="00C04A08">
        <w:t>6.4.2.2.1</w:t>
      </w:r>
      <w:r w:rsidRPr="00C04A08">
        <w:tab/>
        <w:t>General</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6032" w:name="_Toc21340863"/>
      <w:bookmarkStart w:id="6033" w:name="_Toc29805310"/>
      <w:bookmarkStart w:id="6034" w:name="_Toc36456519"/>
      <w:bookmarkStart w:id="6035" w:name="_Toc36469617"/>
      <w:bookmarkStart w:id="6036" w:name="_Toc37254026"/>
      <w:bookmarkStart w:id="6037" w:name="_Toc37322883"/>
      <w:bookmarkStart w:id="6038" w:name="_Toc37324289"/>
      <w:bookmarkStart w:id="6039" w:name="_Toc45889812"/>
      <w:bookmarkStart w:id="6040" w:name="_Toc52196472"/>
      <w:bookmarkStart w:id="6041" w:name="_Toc52197452"/>
      <w:bookmarkStart w:id="6042" w:name="_Toc53173175"/>
      <w:bookmarkStart w:id="6043" w:name="_Toc53173544"/>
      <w:bookmarkStart w:id="6044" w:name="_Toc61119544"/>
      <w:bookmarkStart w:id="6045" w:name="_Toc61119926"/>
      <w:bookmarkStart w:id="6046" w:name="_Toc67925984"/>
      <w:bookmarkStart w:id="6047" w:name="_Toc75273622"/>
      <w:bookmarkStart w:id="6048" w:name="_Toc76510522"/>
      <w:bookmarkStart w:id="6049" w:name="_Toc83129679"/>
      <w:bookmarkStart w:id="6050" w:name="_Toc90591211"/>
      <w:bookmarkStart w:id="6051" w:name="_Toc98864241"/>
      <w:bookmarkStart w:id="6052" w:name="_Toc99733490"/>
      <w:bookmarkStart w:id="6053" w:name="_Toc106577390"/>
      <w:bookmarkStart w:id="6054" w:name="_Toc114537141"/>
      <w:bookmarkStart w:id="6055" w:name="_Toc115257409"/>
      <w:bookmarkStart w:id="6056" w:name="_Toc123086729"/>
      <w:bookmarkStart w:id="6057" w:name="_Toc124296053"/>
      <w:bookmarkStart w:id="6058" w:name="_Toc124296523"/>
      <w:bookmarkStart w:id="6059" w:name="_Toc130572340"/>
      <w:bookmarkStart w:id="6060" w:name="_Toc131708339"/>
      <w:bookmarkStart w:id="6061" w:name="_Toc137458146"/>
      <w:bookmarkStart w:id="6062" w:name="_Toc138887633"/>
      <w:bookmarkStart w:id="6063" w:name="_Toc138969720"/>
      <w:bookmarkStart w:id="6064" w:name="_Toc145916781"/>
      <w:r w:rsidRPr="00C04A08">
        <w:t>6.4.2.2.2</w:t>
      </w:r>
      <w:r w:rsidRPr="00C04A08">
        <w:tab/>
        <w:t>Carrier leakage for power class 1</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6065" w:name="_Toc21340864"/>
      <w:bookmarkStart w:id="6066" w:name="_Toc29805311"/>
      <w:bookmarkStart w:id="6067" w:name="_Toc36456520"/>
      <w:bookmarkStart w:id="6068" w:name="_Toc36469618"/>
      <w:bookmarkStart w:id="6069" w:name="_Toc37254027"/>
      <w:bookmarkStart w:id="6070" w:name="_Toc37322884"/>
      <w:bookmarkStart w:id="6071" w:name="_Toc37324290"/>
      <w:bookmarkStart w:id="6072" w:name="_Toc45889813"/>
      <w:bookmarkStart w:id="6073" w:name="_Toc52196473"/>
      <w:bookmarkStart w:id="6074" w:name="_Toc52197453"/>
      <w:bookmarkStart w:id="6075" w:name="_Toc53173176"/>
      <w:bookmarkStart w:id="6076" w:name="_Toc53173545"/>
      <w:bookmarkStart w:id="6077" w:name="_Toc61119545"/>
      <w:bookmarkStart w:id="6078" w:name="_Toc61119927"/>
      <w:bookmarkStart w:id="6079" w:name="_Toc67925985"/>
      <w:bookmarkStart w:id="6080" w:name="_Toc75273623"/>
      <w:bookmarkStart w:id="6081" w:name="_Toc76510523"/>
      <w:bookmarkStart w:id="6082" w:name="_Toc83129680"/>
      <w:bookmarkStart w:id="6083" w:name="_Toc90591212"/>
      <w:bookmarkStart w:id="6084" w:name="_Toc98864242"/>
      <w:bookmarkStart w:id="6085" w:name="_Toc99733491"/>
      <w:bookmarkStart w:id="6086" w:name="_Toc106577391"/>
      <w:bookmarkStart w:id="6087" w:name="_Toc114537142"/>
      <w:bookmarkStart w:id="6088" w:name="_Toc115257410"/>
      <w:bookmarkStart w:id="6089" w:name="_Toc123086730"/>
      <w:bookmarkStart w:id="6090" w:name="_Toc124296054"/>
      <w:bookmarkStart w:id="6091" w:name="_Toc124296524"/>
      <w:bookmarkStart w:id="6092" w:name="_Toc130572341"/>
      <w:bookmarkStart w:id="6093" w:name="_Toc131708340"/>
      <w:bookmarkStart w:id="6094" w:name="_Toc137458147"/>
      <w:bookmarkStart w:id="6095" w:name="_Toc138887634"/>
      <w:bookmarkStart w:id="6096" w:name="_Toc138969721"/>
      <w:bookmarkStart w:id="6097" w:name="_Toc145916782"/>
      <w:r w:rsidRPr="00C04A08">
        <w:t>6.4.2.2.3</w:t>
      </w:r>
      <w:r w:rsidRPr="00C04A08">
        <w:tab/>
        <w:t>Carrier leakage for power class 2</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44BC124C" w14:textId="77777777" w:rsidR="001173DE" w:rsidRPr="00C04A08" w:rsidRDefault="001173DE" w:rsidP="001173DE">
      <w:bookmarkStart w:id="6098" w:name="_Toc21340865"/>
      <w:bookmarkStart w:id="6099" w:name="_Toc29805312"/>
      <w:bookmarkStart w:id="6100" w:name="_Toc36456521"/>
      <w:bookmarkStart w:id="6101" w:name="_Toc36469619"/>
      <w:bookmarkStart w:id="6102" w:name="_Toc37254028"/>
      <w:bookmarkStart w:id="6103" w:name="_Toc37322885"/>
      <w:bookmarkStart w:id="6104" w:name="_Toc37324291"/>
      <w:bookmarkStart w:id="6105" w:name="_Toc45889814"/>
      <w:bookmarkStart w:id="6106" w:name="_Toc52196474"/>
      <w:bookmarkStart w:id="6107" w:name="_Toc52197454"/>
      <w:bookmarkStart w:id="6108" w:name="_Toc53173177"/>
      <w:bookmarkStart w:id="6109" w:name="_Toc53173546"/>
      <w:bookmarkStart w:id="6110" w:name="_Toc61119546"/>
      <w:bookmarkStart w:id="6111" w:name="_Toc61119928"/>
      <w:bookmarkStart w:id="6112" w:name="_Toc67925986"/>
      <w:bookmarkStart w:id="6113" w:name="_Toc75273624"/>
      <w:bookmarkStart w:id="6114" w:name="_Toc76510524"/>
      <w:bookmarkStart w:id="6115" w:name="_Toc83129681"/>
      <w:bookmarkStart w:id="6116" w:name="_Toc90591213"/>
      <w:bookmarkStart w:id="6117" w:name="_Toc98864243"/>
      <w:bookmarkStart w:id="6118"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6119" w:name="_Toc106577392"/>
      <w:bookmarkStart w:id="6120" w:name="_Toc114537143"/>
      <w:bookmarkStart w:id="6121" w:name="_Toc115257411"/>
      <w:bookmarkStart w:id="6122" w:name="_Toc123086731"/>
      <w:bookmarkStart w:id="6123" w:name="_Toc124296055"/>
      <w:bookmarkStart w:id="6124" w:name="_Toc124296525"/>
      <w:bookmarkStart w:id="6125" w:name="_Toc130572342"/>
      <w:bookmarkStart w:id="6126" w:name="_Toc131708341"/>
      <w:bookmarkStart w:id="6127" w:name="_Toc137458148"/>
      <w:bookmarkStart w:id="6128" w:name="_Toc138887635"/>
      <w:bookmarkStart w:id="6129" w:name="_Toc138969722"/>
      <w:bookmarkStart w:id="6130" w:name="_Toc145916783"/>
      <w:r w:rsidRPr="00C04A08">
        <w:t>6.4.2.2.4</w:t>
      </w:r>
      <w:r w:rsidRPr="00C04A08">
        <w:tab/>
        <w:t>Carrier leakage for power class 3</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6131" w:name="_Toc21340866"/>
      <w:bookmarkStart w:id="6132" w:name="_Toc29805313"/>
      <w:bookmarkStart w:id="6133" w:name="_Toc36456522"/>
      <w:bookmarkStart w:id="6134" w:name="_Toc36469620"/>
      <w:bookmarkStart w:id="6135" w:name="_Toc37254029"/>
      <w:bookmarkStart w:id="6136" w:name="_Toc37322886"/>
      <w:bookmarkStart w:id="6137" w:name="_Toc37324292"/>
      <w:bookmarkStart w:id="6138" w:name="_Toc45889815"/>
      <w:bookmarkStart w:id="6139" w:name="_Toc52196475"/>
      <w:bookmarkStart w:id="6140" w:name="_Toc52197455"/>
      <w:bookmarkStart w:id="6141" w:name="_Toc53173178"/>
      <w:bookmarkStart w:id="6142" w:name="_Toc53173547"/>
      <w:bookmarkStart w:id="6143" w:name="_Toc61119547"/>
      <w:bookmarkStart w:id="6144" w:name="_Toc61119929"/>
      <w:bookmarkStart w:id="6145" w:name="_Toc67925987"/>
      <w:bookmarkStart w:id="6146" w:name="_Toc75273625"/>
      <w:bookmarkStart w:id="6147" w:name="_Toc76510525"/>
      <w:bookmarkStart w:id="6148" w:name="_Toc83129682"/>
      <w:bookmarkStart w:id="6149" w:name="_Toc90591214"/>
      <w:bookmarkStart w:id="6150" w:name="_Toc98864244"/>
      <w:bookmarkStart w:id="6151" w:name="_Toc99733493"/>
      <w:bookmarkStart w:id="6152" w:name="_Toc106577393"/>
      <w:bookmarkStart w:id="6153" w:name="_Toc114537144"/>
      <w:bookmarkStart w:id="6154" w:name="_Toc115257412"/>
      <w:bookmarkStart w:id="6155" w:name="_Toc123086732"/>
      <w:bookmarkStart w:id="6156" w:name="_Toc124296056"/>
      <w:bookmarkStart w:id="6157" w:name="_Toc124296526"/>
      <w:bookmarkStart w:id="6158" w:name="_Toc130572343"/>
      <w:bookmarkStart w:id="6159" w:name="_Toc131708342"/>
      <w:bookmarkStart w:id="6160" w:name="_Toc137458149"/>
      <w:bookmarkStart w:id="6161" w:name="_Toc138887636"/>
      <w:bookmarkStart w:id="6162" w:name="_Toc138969723"/>
      <w:bookmarkStart w:id="6163" w:name="_Toc145916784"/>
      <w:r w:rsidRPr="00C04A08">
        <w:t>6.4.2.2.5</w:t>
      </w:r>
      <w:r w:rsidRPr="00C04A08">
        <w:tab/>
        <w:t>Carrier leakage for power class 4</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04538138" w:rsidR="00842EF7" w:rsidRPr="00C04A08" w:rsidRDefault="00842EF7" w:rsidP="00842EF7">
      <w:pPr>
        <w:pStyle w:val="TH"/>
      </w:pPr>
      <w:r w:rsidRPr="00C04A08">
        <w:t>Table 6.4.2.2.5-1: Minimum requirements for relative carrier leakage power for power class 4</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6164" w:name="_Toc67925988"/>
      <w:bookmarkStart w:id="6165" w:name="_Toc75273626"/>
      <w:bookmarkStart w:id="6166" w:name="_Toc76510526"/>
      <w:bookmarkStart w:id="6167" w:name="_Toc83129683"/>
      <w:bookmarkStart w:id="6168" w:name="_Toc90591215"/>
      <w:bookmarkStart w:id="6169" w:name="_Toc98864245"/>
      <w:bookmarkStart w:id="6170" w:name="_Toc99733494"/>
      <w:bookmarkStart w:id="6171" w:name="_Toc106577394"/>
      <w:bookmarkStart w:id="6172" w:name="_Toc114537145"/>
      <w:bookmarkStart w:id="6173" w:name="_Toc115257413"/>
      <w:bookmarkStart w:id="6174" w:name="_Toc123086733"/>
      <w:bookmarkStart w:id="6175" w:name="_Toc124296057"/>
      <w:bookmarkStart w:id="6176" w:name="_Toc124296527"/>
      <w:bookmarkStart w:id="6177" w:name="_Toc130572344"/>
      <w:bookmarkStart w:id="6178" w:name="_Toc131708343"/>
      <w:bookmarkStart w:id="6179" w:name="_Toc137458150"/>
      <w:bookmarkStart w:id="6180" w:name="_Toc138887637"/>
      <w:bookmarkStart w:id="6181" w:name="_Toc138969724"/>
      <w:bookmarkStart w:id="6182" w:name="_Toc145916785"/>
      <w:r w:rsidRPr="00C04A08">
        <w:t>6.4.2.2.</w:t>
      </w:r>
      <w:r>
        <w:t>6</w:t>
      </w:r>
      <w:r w:rsidRPr="00C04A08">
        <w:tab/>
        <w:t>C</w:t>
      </w:r>
      <w:r>
        <w:t>arrier leakage for power class 5</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2A0235"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6183" w:name="_Toc98864246"/>
      <w:bookmarkStart w:id="6184" w:name="_Toc99733495"/>
      <w:bookmarkStart w:id="6185" w:name="_Toc106577395"/>
      <w:bookmarkStart w:id="6186" w:name="_Toc114537146"/>
      <w:bookmarkStart w:id="6187" w:name="_Toc115257414"/>
      <w:bookmarkStart w:id="6188" w:name="_Toc123086734"/>
      <w:bookmarkStart w:id="6189" w:name="_Toc124296058"/>
      <w:bookmarkStart w:id="6190" w:name="_Toc124296528"/>
      <w:bookmarkStart w:id="6191" w:name="_Toc130572345"/>
      <w:bookmarkStart w:id="6192" w:name="_Toc131708344"/>
      <w:bookmarkStart w:id="6193" w:name="_Toc137458151"/>
      <w:bookmarkStart w:id="6194" w:name="_Toc138887638"/>
      <w:bookmarkStart w:id="6195" w:name="_Toc138969725"/>
      <w:bookmarkStart w:id="6196" w:name="_Toc145916786"/>
      <w:r w:rsidRPr="00C04A08">
        <w:t>6.4.2.2.</w:t>
      </w:r>
      <w:r>
        <w:t>7</w:t>
      </w:r>
      <w:r w:rsidRPr="00C04A08">
        <w:tab/>
        <w:t>C</w:t>
      </w:r>
      <w:r>
        <w:t>arrier leakage for power class 6</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6197" w:name="_Toc98864247"/>
      <w:bookmarkStart w:id="6198" w:name="_Toc99733496"/>
      <w:bookmarkStart w:id="6199" w:name="_Toc106577396"/>
      <w:bookmarkStart w:id="6200" w:name="_Toc114537147"/>
      <w:bookmarkStart w:id="6201" w:name="_Toc115257415"/>
      <w:bookmarkStart w:id="6202" w:name="_Toc123086735"/>
      <w:bookmarkStart w:id="6203" w:name="_Toc124296059"/>
      <w:bookmarkStart w:id="6204" w:name="_Toc124296529"/>
      <w:bookmarkStart w:id="6205" w:name="_Toc130572346"/>
      <w:bookmarkStart w:id="6206" w:name="_Toc131708345"/>
      <w:bookmarkStart w:id="6207" w:name="_Toc137458152"/>
      <w:bookmarkStart w:id="6208" w:name="_Toc138887639"/>
      <w:bookmarkStart w:id="6209" w:name="_Toc138969726"/>
      <w:bookmarkStart w:id="6210" w:name="_Toc145916787"/>
      <w:r>
        <w:t>6.4.2.2.8</w:t>
      </w:r>
      <w:r>
        <w:tab/>
        <w:t>Carrier leakage for power class 7</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6211" w:name="_Toc21340867"/>
      <w:bookmarkStart w:id="6212" w:name="_Toc29805314"/>
      <w:bookmarkStart w:id="6213" w:name="_Toc36456523"/>
      <w:bookmarkStart w:id="6214" w:name="_Toc36469621"/>
      <w:bookmarkStart w:id="6215" w:name="_Toc37254030"/>
      <w:bookmarkStart w:id="6216" w:name="_Toc37322887"/>
      <w:bookmarkStart w:id="6217" w:name="_Toc37324293"/>
      <w:bookmarkStart w:id="6218" w:name="_Toc45889816"/>
      <w:bookmarkStart w:id="6219" w:name="_Toc52196476"/>
      <w:bookmarkStart w:id="6220" w:name="_Toc52197456"/>
      <w:bookmarkStart w:id="6221" w:name="_Toc53173179"/>
      <w:bookmarkStart w:id="6222" w:name="_Toc53173548"/>
      <w:bookmarkStart w:id="6223" w:name="_Toc61119548"/>
      <w:bookmarkStart w:id="6224" w:name="_Toc61119930"/>
      <w:bookmarkStart w:id="6225" w:name="_Toc67925989"/>
      <w:bookmarkStart w:id="6226" w:name="_Toc75273627"/>
      <w:bookmarkStart w:id="6227" w:name="_Toc76510527"/>
      <w:bookmarkStart w:id="6228" w:name="_Toc83129684"/>
      <w:bookmarkStart w:id="6229" w:name="_Toc90591216"/>
      <w:bookmarkStart w:id="6230" w:name="_Toc98864248"/>
      <w:bookmarkStart w:id="6231" w:name="_Toc99733497"/>
      <w:bookmarkStart w:id="6232" w:name="_Toc106577397"/>
      <w:bookmarkStart w:id="6233" w:name="_Toc114537148"/>
      <w:bookmarkStart w:id="6234" w:name="_Toc115257416"/>
      <w:bookmarkStart w:id="6235" w:name="_Toc123086736"/>
      <w:bookmarkStart w:id="6236" w:name="_Toc124296060"/>
      <w:bookmarkStart w:id="6237" w:name="_Toc124296530"/>
      <w:bookmarkStart w:id="6238" w:name="_Toc130572347"/>
      <w:bookmarkStart w:id="6239" w:name="_Toc131708346"/>
      <w:bookmarkStart w:id="6240" w:name="_Toc137458153"/>
      <w:bookmarkStart w:id="6241" w:name="_Toc138887640"/>
      <w:bookmarkStart w:id="6242" w:name="_Toc138969727"/>
      <w:bookmarkStart w:id="6243" w:name="_Toc145916788"/>
      <w:r w:rsidRPr="00C04A08">
        <w:t>6.4.2.3</w:t>
      </w:r>
      <w:r w:rsidRPr="00C04A08">
        <w:tab/>
        <w:t>In-band emissions</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262DCF58" w14:textId="77777777" w:rsidR="00842EF7" w:rsidRPr="00C04A08" w:rsidRDefault="00842EF7" w:rsidP="00842EF7">
      <w:pPr>
        <w:pStyle w:val="Heading5"/>
      </w:pPr>
      <w:bookmarkStart w:id="6244" w:name="_Toc21340868"/>
      <w:bookmarkStart w:id="6245" w:name="_Toc29805315"/>
      <w:bookmarkStart w:id="6246" w:name="_Toc36456524"/>
      <w:bookmarkStart w:id="6247" w:name="_Toc36469622"/>
      <w:bookmarkStart w:id="6248" w:name="_Toc37254031"/>
      <w:bookmarkStart w:id="6249" w:name="_Toc37322888"/>
      <w:bookmarkStart w:id="6250" w:name="_Toc37324294"/>
      <w:bookmarkStart w:id="6251" w:name="_Toc45889817"/>
      <w:bookmarkStart w:id="6252" w:name="_Toc52196477"/>
      <w:bookmarkStart w:id="6253" w:name="_Toc52197457"/>
      <w:bookmarkStart w:id="6254" w:name="_Toc53173180"/>
      <w:bookmarkStart w:id="6255" w:name="_Toc53173549"/>
      <w:bookmarkStart w:id="6256" w:name="_Toc61119549"/>
      <w:bookmarkStart w:id="6257" w:name="_Toc61119931"/>
      <w:bookmarkStart w:id="6258" w:name="_Toc67925990"/>
      <w:bookmarkStart w:id="6259" w:name="_Toc75273628"/>
      <w:bookmarkStart w:id="6260" w:name="_Toc76510528"/>
      <w:bookmarkStart w:id="6261" w:name="_Toc83129685"/>
      <w:bookmarkStart w:id="6262" w:name="_Toc90591217"/>
      <w:bookmarkStart w:id="6263" w:name="_Toc98864249"/>
      <w:bookmarkStart w:id="6264" w:name="_Toc99733498"/>
      <w:bookmarkStart w:id="6265" w:name="_Toc106577398"/>
      <w:bookmarkStart w:id="6266" w:name="_Toc114537149"/>
      <w:bookmarkStart w:id="6267" w:name="_Toc115257417"/>
      <w:bookmarkStart w:id="6268" w:name="_Toc123086737"/>
      <w:bookmarkStart w:id="6269" w:name="_Toc124296061"/>
      <w:bookmarkStart w:id="6270" w:name="_Toc124296531"/>
      <w:bookmarkStart w:id="6271" w:name="_Toc130572348"/>
      <w:bookmarkStart w:id="6272" w:name="_Toc131708347"/>
      <w:bookmarkStart w:id="6273" w:name="_Toc137458154"/>
      <w:bookmarkStart w:id="6274" w:name="_Toc138887641"/>
      <w:bookmarkStart w:id="6275" w:name="_Toc138969728"/>
      <w:bookmarkStart w:id="6276" w:name="_Toc145916789"/>
      <w:r w:rsidRPr="00C04A08">
        <w:t>6.4.2.3.1</w:t>
      </w:r>
      <w:r w:rsidRPr="00C04A08">
        <w:tab/>
        <w:t>General</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6277" w:name="_Toc21340869"/>
      <w:bookmarkStart w:id="6278" w:name="_Toc29805316"/>
      <w:bookmarkStart w:id="6279" w:name="_Toc36456525"/>
      <w:bookmarkStart w:id="6280" w:name="_Toc36469623"/>
      <w:bookmarkStart w:id="6281" w:name="_Toc37254032"/>
      <w:bookmarkStart w:id="6282" w:name="_Toc37322889"/>
      <w:bookmarkStart w:id="6283" w:name="_Toc37324295"/>
      <w:bookmarkStart w:id="6284" w:name="_Toc45889818"/>
      <w:bookmarkStart w:id="6285" w:name="_Toc52196478"/>
      <w:bookmarkStart w:id="6286" w:name="_Toc52197458"/>
      <w:bookmarkStart w:id="6287" w:name="_Toc53173181"/>
      <w:bookmarkStart w:id="6288" w:name="_Toc53173550"/>
      <w:bookmarkStart w:id="6289" w:name="_Toc61119550"/>
      <w:bookmarkStart w:id="6290" w:name="_Toc61119932"/>
      <w:bookmarkStart w:id="6291" w:name="_Toc67925991"/>
      <w:bookmarkStart w:id="6292" w:name="_Toc75273629"/>
      <w:bookmarkStart w:id="6293" w:name="_Toc76510529"/>
      <w:bookmarkStart w:id="6294" w:name="_Toc83129686"/>
      <w:bookmarkStart w:id="6295" w:name="_Toc90591218"/>
      <w:bookmarkStart w:id="6296" w:name="_Toc98864250"/>
      <w:bookmarkStart w:id="6297" w:name="_Toc99733499"/>
      <w:bookmarkStart w:id="6298" w:name="_Toc106577399"/>
      <w:bookmarkStart w:id="6299" w:name="_Toc114537150"/>
      <w:bookmarkStart w:id="6300" w:name="_Toc115257418"/>
      <w:bookmarkStart w:id="6301" w:name="_Toc123086738"/>
      <w:bookmarkStart w:id="6302" w:name="_Toc124296062"/>
      <w:bookmarkStart w:id="6303" w:name="_Toc124296532"/>
      <w:bookmarkStart w:id="6304" w:name="_Toc130572349"/>
      <w:bookmarkStart w:id="6305" w:name="_Toc131708348"/>
      <w:bookmarkStart w:id="6306" w:name="_Toc137458155"/>
      <w:bookmarkStart w:id="6307" w:name="_Toc138887642"/>
      <w:bookmarkStart w:id="6308" w:name="_Toc138969729"/>
      <w:bookmarkStart w:id="6309" w:name="_Toc145916790"/>
      <w:r w:rsidRPr="00C04A08">
        <w:lastRenderedPageBreak/>
        <w:t>6.4.2.3.2</w:t>
      </w:r>
      <w:r w:rsidRPr="00C04A08">
        <w:tab/>
        <w:t>In-band emissions for power class 1</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5A343E18" w14:textId="77777777" w:rsidR="00842EF7" w:rsidRPr="00C04A08" w:rsidRDefault="00842EF7" w:rsidP="00842EF7">
      <w:pPr>
        <w:rPr>
          <w:rFonts w:cs="v5.0.0"/>
        </w:rPr>
      </w:pPr>
      <w:bookmarkStart w:id="6310" w:name="_Hlk519673118"/>
      <w:r w:rsidRPr="00C04A08">
        <w:t xml:space="preserve">The average of the in-band emission measurement over 10 sub-frames shall not exceed the values specified in </w:t>
      </w:r>
      <w:bookmarkEnd w:id="6310"/>
      <w:r w:rsidRPr="00C04A08">
        <w:t>Table 6.4.2.3.2-1 for power class 1 UEs</w:t>
      </w:r>
      <w:r w:rsidRPr="00C04A08">
        <w:rPr>
          <w:rFonts w:cs="v5.0.0"/>
        </w:rPr>
        <w:t>.</w:t>
      </w:r>
    </w:p>
    <w:p w14:paraId="3BC474FE" w14:textId="77777777" w:rsidR="001A2F73" w:rsidRPr="00C04A08" w:rsidRDefault="001A2F73" w:rsidP="001A2F73">
      <w:pPr>
        <w:pStyle w:val="TH"/>
      </w:pPr>
      <w:bookmarkStart w:id="6311" w:name="_Toc21340870"/>
      <w:bookmarkStart w:id="6312" w:name="_Toc29805317"/>
      <w:bookmarkStart w:id="6313" w:name="_Toc36456526"/>
      <w:bookmarkStart w:id="6314" w:name="_Toc36469624"/>
      <w:bookmarkStart w:id="6315" w:name="_Toc37254033"/>
      <w:bookmarkStart w:id="6316" w:name="_Toc37322890"/>
      <w:bookmarkStart w:id="6317" w:name="_Toc37324296"/>
      <w:bookmarkStart w:id="6318" w:name="_Toc45889819"/>
      <w:bookmarkStart w:id="6319" w:name="_Toc52196479"/>
      <w:bookmarkStart w:id="6320" w:name="_Toc52197459"/>
      <w:bookmarkStart w:id="6321" w:name="_Toc53173182"/>
      <w:bookmarkStart w:id="6322" w:name="_Toc53173551"/>
      <w:bookmarkStart w:id="6323" w:name="_Toc61119551"/>
      <w:bookmarkStart w:id="6324" w:name="_Toc61119933"/>
      <w:bookmarkStart w:id="6325" w:name="_Toc67925992"/>
      <w:bookmarkStart w:id="6326" w:name="_Toc75273630"/>
      <w:bookmarkStart w:id="6327" w:name="_Toc76510530"/>
      <w:bookmarkStart w:id="6328" w:name="_Toc83129687"/>
      <w:bookmarkStart w:id="6329" w:name="_Toc90591219"/>
      <w:bookmarkStart w:id="6330" w:name="_Toc98864251"/>
      <w:bookmarkStart w:id="6331" w:name="_Toc99733500"/>
      <w:bookmarkStart w:id="6332"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6333" w:name="_Toc114537151"/>
      <w:bookmarkStart w:id="6334" w:name="_Toc115257419"/>
      <w:bookmarkStart w:id="6335" w:name="_Toc123086739"/>
      <w:bookmarkStart w:id="6336" w:name="_Toc124296063"/>
      <w:bookmarkStart w:id="6337" w:name="_Toc124296533"/>
      <w:bookmarkStart w:id="6338" w:name="_Toc130572350"/>
      <w:bookmarkStart w:id="6339" w:name="_Toc131708349"/>
      <w:bookmarkStart w:id="6340" w:name="_Toc137458156"/>
      <w:bookmarkStart w:id="6341" w:name="_Toc138887643"/>
      <w:bookmarkStart w:id="6342" w:name="_Toc138969730"/>
      <w:bookmarkStart w:id="6343" w:name="_Toc145916791"/>
      <w:r w:rsidRPr="00C04A08">
        <w:t>6.4.2.3.3</w:t>
      </w:r>
      <w:r w:rsidRPr="00C04A08">
        <w:tab/>
      </w:r>
      <w:r w:rsidRPr="00C04A08">
        <w:rPr>
          <w:rFonts w:eastAsia="Malgun Gothic"/>
          <w:sz w:val="24"/>
        </w:rPr>
        <w:t>In-band emissions for power class 2</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6344" w:name="_Toc21340871"/>
      <w:bookmarkStart w:id="6345" w:name="_Toc29805318"/>
      <w:bookmarkStart w:id="6346" w:name="_Toc36456527"/>
      <w:bookmarkStart w:id="6347" w:name="_Toc36469625"/>
      <w:bookmarkStart w:id="6348" w:name="_Toc37254034"/>
      <w:bookmarkStart w:id="6349" w:name="_Toc37322891"/>
      <w:bookmarkStart w:id="6350" w:name="_Toc37324297"/>
      <w:bookmarkStart w:id="6351" w:name="_Toc45889820"/>
      <w:bookmarkStart w:id="6352" w:name="_Toc52196480"/>
      <w:bookmarkStart w:id="6353" w:name="_Toc52197460"/>
      <w:bookmarkStart w:id="6354" w:name="_Toc53173183"/>
      <w:bookmarkStart w:id="6355" w:name="_Toc53173552"/>
      <w:bookmarkStart w:id="6356" w:name="_Toc61119552"/>
      <w:bookmarkStart w:id="6357" w:name="_Toc61119934"/>
      <w:bookmarkStart w:id="6358" w:name="_Toc67925993"/>
      <w:bookmarkStart w:id="6359" w:name="_Toc75273631"/>
      <w:bookmarkStart w:id="6360" w:name="_Toc76510531"/>
      <w:bookmarkStart w:id="6361" w:name="_Toc83129688"/>
      <w:bookmarkStart w:id="6362" w:name="_Toc90591220"/>
      <w:bookmarkStart w:id="6363" w:name="_Toc98864252"/>
      <w:bookmarkStart w:id="6364" w:name="_Toc99733501"/>
      <w:bookmarkStart w:id="6365" w:name="_Toc106577401"/>
      <w:bookmarkStart w:id="6366" w:name="_Toc114537152"/>
      <w:bookmarkStart w:id="6367" w:name="_Toc115257420"/>
      <w:bookmarkStart w:id="6368" w:name="_Toc123086740"/>
      <w:bookmarkStart w:id="6369" w:name="_Toc124296064"/>
      <w:bookmarkStart w:id="6370" w:name="_Toc124296534"/>
      <w:bookmarkStart w:id="6371" w:name="_Toc130572351"/>
      <w:bookmarkStart w:id="6372" w:name="_Toc131708350"/>
      <w:bookmarkStart w:id="6373" w:name="_Toc137458157"/>
      <w:bookmarkStart w:id="6374" w:name="_Toc138887644"/>
      <w:bookmarkStart w:id="6375" w:name="_Toc138969731"/>
      <w:bookmarkStart w:id="6376" w:name="_Toc145916792"/>
      <w:r w:rsidRPr="00C04A08">
        <w:t>6.4.2.3.4</w:t>
      </w:r>
      <w:r w:rsidRPr="00C04A08">
        <w:tab/>
      </w:r>
      <w:r w:rsidRPr="00C04A08">
        <w:rPr>
          <w:rFonts w:eastAsia="Malgun Gothic"/>
          <w:sz w:val="24"/>
        </w:rPr>
        <w:t>In-band emissions for power class 3</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6377" w:name="_Toc21340872"/>
      <w:bookmarkStart w:id="6378" w:name="_Toc29805319"/>
      <w:bookmarkStart w:id="6379" w:name="_Toc36456528"/>
      <w:bookmarkStart w:id="6380" w:name="_Toc36469626"/>
      <w:bookmarkStart w:id="6381" w:name="_Toc37254035"/>
      <w:bookmarkStart w:id="6382" w:name="_Toc37322892"/>
      <w:bookmarkStart w:id="6383" w:name="_Toc37324298"/>
      <w:bookmarkStart w:id="6384" w:name="_Toc45889821"/>
      <w:bookmarkStart w:id="6385" w:name="_Toc52196481"/>
      <w:bookmarkStart w:id="6386" w:name="_Toc52197461"/>
      <w:bookmarkStart w:id="6387" w:name="_Toc53173184"/>
      <w:bookmarkStart w:id="6388" w:name="_Toc53173553"/>
      <w:bookmarkStart w:id="6389" w:name="_Toc61119553"/>
      <w:bookmarkStart w:id="6390" w:name="_Toc61119935"/>
      <w:bookmarkStart w:id="6391" w:name="_Toc67925994"/>
      <w:bookmarkStart w:id="6392" w:name="_Toc75273632"/>
      <w:bookmarkStart w:id="6393" w:name="_Toc76510532"/>
      <w:bookmarkStart w:id="6394" w:name="_Toc83129689"/>
      <w:bookmarkStart w:id="6395" w:name="_Toc90591221"/>
      <w:bookmarkStart w:id="6396" w:name="_Toc98864253"/>
      <w:bookmarkStart w:id="6397" w:name="_Toc99733502"/>
      <w:bookmarkStart w:id="6398"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6399" w:name="_Toc114537153"/>
      <w:bookmarkStart w:id="6400" w:name="_Toc115257421"/>
      <w:bookmarkStart w:id="6401" w:name="_Toc123086741"/>
      <w:bookmarkStart w:id="6402" w:name="_Toc124296065"/>
      <w:bookmarkStart w:id="6403" w:name="_Toc124296535"/>
      <w:bookmarkStart w:id="6404" w:name="_Toc130572352"/>
      <w:bookmarkStart w:id="6405" w:name="_Toc131708351"/>
      <w:bookmarkStart w:id="6406" w:name="_Toc137458158"/>
      <w:bookmarkStart w:id="6407" w:name="_Toc138887645"/>
      <w:bookmarkStart w:id="6408" w:name="_Toc138969732"/>
      <w:bookmarkStart w:id="6409" w:name="_Toc145916793"/>
      <w:r w:rsidRPr="00C04A08">
        <w:t>6.4.2.3.5</w:t>
      </w:r>
      <w:r w:rsidRPr="00C04A08">
        <w:tab/>
      </w:r>
      <w:r w:rsidRPr="00C04A08">
        <w:rPr>
          <w:rFonts w:eastAsia="Malgun Gothic"/>
        </w:rPr>
        <w:t>In-band emissions for power class 4</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1727B134" w:rsidR="00842EF7" w:rsidRPr="00C04A08" w:rsidRDefault="00842EF7" w:rsidP="00842EF7">
      <w:pPr>
        <w:pStyle w:val="TH"/>
      </w:pPr>
      <w:r w:rsidRPr="00C04A08">
        <w:lastRenderedPageBreak/>
        <w:t>Table 6.4.2.3.5-1: Requirements for in-band emissions for power class 4</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6410" w:name="_Toc67925995"/>
      <w:bookmarkStart w:id="6411" w:name="_Toc75273633"/>
      <w:bookmarkStart w:id="6412" w:name="_Toc76510533"/>
      <w:bookmarkStart w:id="6413" w:name="_Toc83129690"/>
      <w:bookmarkStart w:id="6414" w:name="_Toc90591222"/>
      <w:bookmarkStart w:id="6415" w:name="_Toc98864254"/>
      <w:bookmarkStart w:id="6416" w:name="_Toc99733503"/>
      <w:bookmarkStart w:id="6417" w:name="_Toc106577403"/>
      <w:bookmarkStart w:id="6418" w:name="_Toc114537154"/>
      <w:bookmarkStart w:id="6419" w:name="_Toc115257422"/>
      <w:bookmarkStart w:id="6420" w:name="_Toc123086742"/>
      <w:bookmarkStart w:id="6421" w:name="_Toc124296066"/>
      <w:bookmarkStart w:id="6422" w:name="_Toc124296536"/>
      <w:bookmarkStart w:id="6423" w:name="_Toc130572353"/>
      <w:bookmarkStart w:id="6424" w:name="_Toc131708352"/>
      <w:bookmarkStart w:id="6425" w:name="_Toc137458159"/>
      <w:bookmarkStart w:id="6426" w:name="_Toc138887646"/>
      <w:bookmarkStart w:id="6427" w:name="_Toc138969733"/>
      <w:bookmarkStart w:id="6428" w:name="_Toc145916794"/>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420B8855" w:rsidR="00FD5D84" w:rsidRPr="00C04A08" w:rsidRDefault="00FD5D84" w:rsidP="00FD5D84">
      <w:pPr>
        <w:pStyle w:val="TH"/>
      </w:pPr>
      <w:r>
        <w:lastRenderedPageBreak/>
        <w:t>Table 6.4.2.3.6</w:t>
      </w:r>
      <w:r w:rsidRPr="00C04A08">
        <w:t>-1: Requirements for in-</w:t>
      </w:r>
      <w:r>
        <w:t>band emissions for power class 5</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6429" w:name="_Toc98864255"/>
      <w:bookmarkStart w:id="6430" w:name="_Toc99733504"/>
      <w:bookmarkStart w:id="6431" w:name="_Toc106577404"/>
      <w:bookmarkStart w:id="6432" w:name="_Toc114537155"/>
      <w:bookmarkStart w:id="6433" w:name="_Toc115257423"/>
      <w:bookmarkStart w:id="6434" w:name="_Toc123086743"/>
      <w:bookmarkStart w:id="6435" w:name="_Toc124296067"/>
      <w:bookmarkStart w:id="6436" w:name="_Toc124296537"/>
      <w:bookmarkStart w:id="6437" w:name="_Toc130572354"/>
      <w:bookmarkStart w:id="6438" w:name="_Toc131708353"/>
      <w:bookmarkStart w:id="6439" w:name="_Toc137458160"/>
      <w:bookmarkStart w:id="6440" w:name="_Toc138887647"/>
      <w:bookmarkStart w:id="6441" w:name="_Toc138969734"/>
      <w:bookmarkStart w:id="6442" w:name="_Toc145916795"/>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6443" w:name="_Toc98864256"/>
      <w:bookmarkStart w:id="6444" w:name="_Toc99733505"/>
      <w:bookmarkStart w:id="6445" w:name="_Toc106577405"/>
      <w:bookmarkStart w:id="6446" w:name="_Toc114537156"/>
      <w:bookmarkStart w:id="6447" w:name="_Toc115257424"/>
      <w:bookmarkStart w:id="6448" w:name="_Toc123086744"/>
      <w:bookmarkStart w:id="6449" w:name="_Toc124296068"/>
      <w:bookmarkStart w:id="6450" w:name="_Toc124296538"/>
      <w:bookmarkStart w:id="6451" w:name="_Toc130572355"/>
      <w:bookmarkStart w:id="6452" w:name="_Toc131708354"/>
      <w:bookmarkStart w:id="6453" w:name="_Toc137458161"/>
      <w:bookmarkStart w:id="6454" w:name="_Toc138887648"/>
      <w:bookmarkStart w:id="6455" w:name="_Toc138969735"/>
      <w:bookmarkStart w:id="6456" w:name="_Toc145916796"/>
      <w:r>
        <w:t>6.4.2.3.8</w:t>
      </w:r>
      <w:r>
        <w:tab/>
      </w:r>
      <w:r>
        <w:rPr>
          <w:rFonts w:eastAsia="Malgun Gothic"/>
          <w:sz w:val="24"/>
        </w:rPr>
        <w:t>In-band emissions for power class 7</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6457" w:name="_Toc21340873"/>
      <w:bookmarkStart w:id="6458" w:name="_Toc29805320"/>
      <w:bookmarkStart w:id="6459" w:name="_Toc36456529"/>
      <w:bookmarkStart w:id="6460" w:name="_Toc36469627"/>
      <w:bookmarkStart w:id="6461" w:name="_Toc37254036"/>
      <w:bookmarkStart w:id="6462" w:name="_Toc37322893"/>
      <w:bookmarkStart w:id="6463" w:name="_Toc37324299"/>
      <w:bookmarkStart w:id="6464" w:name="_Toc45889822"/>
      <w:bookmarkStart w:id="6465" w:name="_Toc52196482"/>
      <w:bookmarkStart w:id="6466" w:name="_Toc52197462"/>
      <w:bookmarkStart w:id="6467" w:name="_Toc53173185"/>
      <w:bookmarkStart w:id="6468" w:name="_Toc53173554"/>
      <w:bookmarkStart w:id="6469" w:name="_Toc61119554"/>
      <w:bookmarkStart w:id="6470" w:name="_Toc61119936"/>
      <w:bookmarkStart w:id="6471" w:name="_Toc67925996"/>
      <w:bookmarkStart w:id="6472" w:name="_Toc75273634"/>
      <w:bookmarkStart w:id="6473" w:name="_Toc76510534"/>
      <w:bookmarkStart w:id="6474" w:name="_Toc83129691"/>
      <w:bookmarkStart w:id="6475" w:name="_Toc90591223"/>
      <w:bookmarkStart w:id="6476" w:name="_Toc98864257"/>
      <w:bookmarkStart w:id="6477" w:name="_Toc99733506"/>
      <w:bookmarkStart w:id="6478" w:name="_Toc106577406"/>
      <w:bookmarkStart w:id="6479" w:name="_Toc114537157"/>
      <w:bookmarkStart w:id="6480" w:name="_Toc115257425"/>
      <w:bookmarkStart w:id="6481" w:name="_Toc123086745"/>
      <w:bookmarkStart w:id="6482" w:name="_Toc124296069"/>
      <w:bookmarkStart w:id="6483" w:name="_Toc124296539"/>
      <w:bookmarkStart w:id="6484" w:name="_Toc130572356"/>
      <w:bookmarkStart w:id="6485" w:name="_Toc131708355"/>
      <w:bookmarkStart w:id="6486" w:name="_Toc137458162"/>
      <w:bookmarkStart w:id="6487" w:name="_Toc138887649"/>
      <w:bookmarkStart w:id="6488" w:name="_Toc138969736"/>
      <w:bookmarkStart w:id="6489" w:name="_Toc145916797"/>
      <w:r w:rsidRPr="00C04A08">
        <w:t>6.4.2.4</w:t>
      </w:r>
      <w:r w:rsidRPr="00C04A08">
        <w:tab/>
        <w:t>EVM equalizer spectrum flatness</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6490" w:name="_Toc21340874"/>
      <w:bookmarkStart w:id="6491" w:name="_Toc29805321"/>
      <w:bookmarkStart w:id="6492" w:name="_Toc36456530"/>
      <w:bookmarkStart w:id="6493" w:name="_Toc36469628"/>
      <w:bookmarkStart w:id="6494" w:name="_Toc37254037"/>
      <w:bookmarkStart w:id="6495" w:name="_Toc37322894"/>
      <w:bookmarkStart w:id="6496" w:name="_Toc37324300"/>
      <w:bookmarkStart w:id="6497" w:name="_Toc45889823"/>
      <w:bookmarkStart w:id="6498" w:name="_Toc52196483"/>
      <w:bookmarkStart w:id="6499" w:name="_Toc52197463"/>
      <w:bookmarkStart w:id="6500" w:name="_Toc53173186"/>
      <w:bookmarkStart w:id="6501" w:name="_Toc53173555"/>
      <w:bookmarkStart w:id="6502" w:name="_Toc61119555"/>
      <w:bookmarkStart w:id="6503" w:name="_Toc61119937"/>
      <w:bookmarkStart w:id="6504" w:name="_Toc67925997"/>
      <w:bookmarkStart w:id="6505" w:name="_Toc75273635"/>
      <w:bookmarkStart w:id="6506" w:name="_Toc76510535"/>
      <w:bookmarkStart w:id="6507" w:name="_Toc83129692"/>
      <w:bookmarkStart w:id="6508" w:name="_Toc90591224"/>
      <w:bookmarkStart w:id="6509" w:name="_Toc98864258"/>
      <w:bookmarkStart w:id="6510" w:name="_Toc99733507"/>
      <w:bookmarkStart w:id="6511" w:name="_Toc106577407"/>
      <w:bookmarkStart w:id="6512" w:name="_Toc114537158"/>
      <w:bookmarkStart w:id="6513" w:name="_Toc115257426"/>
      <w:bookmarkStart w:id="6514" w:name="_Toc123086746"/>
      <w:bookmarkStart w:id="6515" w:name="_Toc124296070"/>
      <w:bookmarkStart w:id="6516" w:name="_Toc124296540"/>
      <w:bookmarkStart w:id="6517" w:name="_Toc130572357"/>
      <w:bookmarkStart w:id="6518" w:name="_Toc131708356"/>
      <w:bookmarkStart w:id="6519" w:name="_Toc137458163"/>
      <w:bookmarkStart w:id="6520" w:name="_Toc138887650"/>
      <w:bookmarkStart w:id="6521" w:name="_Toc138969737"/>
      <w:bookmarkStart w:id="6522" w:name="_Toc145916798"/>
      <w:r w:rsidRPr="00C04A08">
        <w:t>6.4.2.5</w:t>
      </w:r>
      <w:r w:rsidRPr="00C04A08">
        <w:tab/>
        <w:t>EVM spectral flatness for Pi/2 BPSK modulation</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6523" w:name="_Toc98864259"/>
      <w:bookmarkStart w:id="6524" w:name="_Toc99733508"/>
      <w:bookmarkStart w:id="6525" w:name="_Toc106577408"/>
      <w:bookmarkStart w:id="6526" w:name="_Toc114537159"/>
      <w:bookmarkStart w:id="6527" w:name="_Toc115257427"/>
      <w:bookmarkStart w:id="6528" w:name="_Toc123086747"/>
      <w:bookmarkStart w:id="6529" w:name="_Toc124296071"/>
      <w:bookmarkStart w:id="6530" w:name="_Toc124296541"/>
      <w:bookmarkStart w:id="6531" w:name="_Toc130572358"/>
      <w:bookmarkStart w:id="6532" w:name="_Toc131708357"/>
      <w:bookmarkStart w:id="6533" w:name="_Toc137458164"/>
      <w:bookmarkStart w:id="6534" w:name="_Toc138887651"/>
      <w:bookmarkStart w:id="6535" w:name="_Toc138969738"/>
      <w:bookmarkStart w:id="6536" w:name="_Toc145916799"/>
      <w:bookmarkStart w:id="6537" w:name="_Toc21344332"/>
      <w:bookmarkStart w:id="6538" w:name="_Toc29801818"/>
      <w:bookmarkStart w:id="6539" w:name="_Toc29802242"/>
      <w:bookmarkStart w:id="6540" w:name="_Toc29802867"/>
      <w:bookmarkStart w:id="6541" w:name="_Toc36107609"/>
      <w:bookmarkStart w:id="6542" w:name="_Toc37251375"/>
      <w:bookmarkStart w:id="6543" w:name="_Toc45888239"/>
      <w:bookmarkStart w:id="6544" w:name="_Toc45888838"/>
      <w:bookmarkStart w:id="6545" w:name="_Toc61367516"/>
      <w:bookmarkStart w:id="6546" w:name="_Toc61372899"/>
      <w:bookmarkStart w:id="6547" w:name="_Toc68230847"/>
      <w:bookmarkStart w:id="6548" w:name="_Toc69084260"/>
      <w:bookmarkStart w:id="6549" w:name="_Toc75467270"/>
      <w:bookmarkStart w:id="6550" w:name="_Toc76509292"/>
      <w:bookmarkStart w:id="6551" w:name="_Toc76718282"/>
      <w:bookmarkStart w:id="6552" w:name="_Toc83580613"/>
      <w:bookmarkStart w:id="6553" w:name="_Toc84405122"/>
      <w:bookmarkStart w:id="6554" w:name="_Toc84413731"/>
      <w:r w:rsidRPr="00A1115A">
        <w:t>6.4.2.</w:t>
      </w:r>
      <w:r>
        <w:t>6</w:t>
      </w:r>
      <w:r w:rsidRPr="00A1115A">
        <w:tab/>
      </w:r>
      <w:r>
        <w:t>Phase continuity requirements for DMRS bundling</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6555" w:name="_Toc21340875"/>
      <w:bookmarkStart w:id="6556" w:name="_Toc29805322"/>
      <w:bookmarkStart w:id="6557" w:name="_Toc36456531"/>
      <w:bookmarkStart w:id="6558" w:name="_Toc36469629"/>
      <w:bookmarkStart w:id="6559" w:name="_Toc37254038"/>
      <w:bookmarkStart w:id="6560" w:name="_Toc37322895"/>
      <w:bookmarkStart w:id="6561" w:name="_Toc37324301"/>
      <w:bookmarkStart w:id="6562" w:name="_Toc45889824"/>
      <w:bookmarkStart w:id="6563" w:name="_Toc52196484"/>
      <w:bookmarkStart w:id="6564" w:name="_Toc52197464"/>
      <w:bookmarkStart w:id="6565" w:name="_Toc53173187"/>
      <w:bookmarkStart w:id="6566" w:name="_Toc53173556"/>
      <w:bookmarkStart w:id="6567" w:name="_Toc61119556"/>
      <w:bookmarkStart w:id="6568" w:name="_Toc61119938"/>
      <w:bookmarkStart w:id="6569" w:name="_Toc67925998"/>
      <w:bookmarkStart w:id="6570" w:name="_Toc75273636"/>
      <w:bookmarkStart w:id="6571" w:name="_Toc76510536"/>
      <w:bookmarkStart w:id="6572" w:name="_Toc83129693"/>
      <w:bookmarkStart w:id="6573" w:name="_Toc90591225"/>
      <w:bookmarkStart w:id="6574" w:name="_Toc98864260"/>
      <w:bookmarkStart w:id="6575" w:name="_Toc99733509"/>
      <w:bookmarkStart w:id="6576" w:name="_Toc106577409"/>
      <w:bookmarkStart w:id="6577" w:name="_Toc114537160"/>
      <w:bookmarkStart w:id="6578" w:name="_Toc115257428"/>
      <w:bookmarkStart w:id="6579" w:name="_Toc123086748"/>
      <w:bookmarkStart w:id="6580" w:name="_Toc124296072"/>
      <w:bookmarkStart w:id="6581" w:name="_Toc124296542"/>
      <w:bookmarkStart w:id="6582" w:name="_Toc130572359"/>
      <w:bookmarkStart w:id="6583" w:name="_Toc131708358"/>
      <w:bookmarkStart w:id="6584" w:name="_Toc137458165"/>
      <w:bookmarkStart w:id="6585" w:name="_Toc138887652"/>
      <w:bookmarkStart w:id="6586" w:name="_Toc138969739"/>
      <w:bookmarkStart w:id="6587" w:name="_Toc145916800"/>
      <w:r w:rsidRPr="00C04A08">
        <w:t>6.4A</w:t>
      </w:r>
      <w:r w:rsidRPr="00C04A08">
        <w:tab/>
        <w:t>Transmit signal quality for CA</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065174C9" w14:textId="014D67F2" w:rsidR="00E06914" w:rsidRPr="00C04A08" w:rsidRDefault="00E06914" w:rsidP="00C04A08">
      <w:pPr>
        <w:pStyle w:val="Heading3"/>
      </w:pPr>
      <w:bookmarkStart w:id="6588" w:name="_Toc52196485"/>
      <w:bookmarkStart w:id="6589" w:name="_Toc52197465"/>
      <w:bookmarkStart w:id="6590" w:name="_Toc53173188"/>
      <w:bookmarkStart w:id="6591" w:name="_Toc53173557"/>
      <w:bookmarkStart w:id="6592" w:name="_Toc61119557"/>
      <w:bookmarkStart w:id="6593" w:name="_Toc61119939"/>
      <w:bookmarkStart w:id="6594" w:name="_Toc67925999"/>
      <w:bookmarkStart w:id="6595" w:name="_Toc75273637"/>
      <w:bookmarkStart w:id="6596" w:name="_Toc76510537"/>
      <w:bookmarkStart w:id="6597" w:name="_Toc83129694"/>
      <w:bookmarkStart w:id="6598" w:name="_Toc90591226"/>
      <w:bookmarkStart w:id="6599" w:name="_Toc98864261"/>
      <w:bookmarkStart w:id="6600" w:name="_Toc99733510"/>
      <w:bookmarkStart w:id="6601" w:name="_Toc106577410"/>
      <w:bookmarkStart w:id="6602" w:name="_Toc114537161"/>
      <w:bookmarkStart w:id="6603" w:name="_Toc115257429"/>
      <w:bookmarkStart w:id="6604" w:name="_Toc123086749"/>
      <w:bookmarkStart w:id="6605" w:name="_Toc124296073"/>
      <w:bookmarkStart w:id="6606" w:name="_Toc124296543"/>
      <w:bookmarkStart w:id="6607" w:name="_Toc130572360"/>
      <w:bookmarkStart w:id="6608" w:name="_Toc131708359"/>
      <w:bookmarkStart w:id="6609" w:name="_Toc137458166"/>
      <w:bookmarkStart w:id="6610" w:name="_Toc138887653"/>
      <w:bookmarkStart w:id="6611" w:name="_Toc138969740"/>
      <w:bookmarkStart w:id="6612" w:name="_Toc145916801"/>
      <w:r w:rsidRPr="00C04A08">
        <w:t>6.4A.0</w:t>
      </w:r>
      <w:r w:rsidRPr="00C04A08">
        <w:tab/>
        <w:t>General</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6613" w:name="_Toc21340876"/>
      <w:bookmarkStart w:id="6614" w:name="_Toc29805323"/>
      <w:bookmarkStart w:id="6615" w:name="_Toc36456532"/>
      <w:bookmarkStart w:id="6616" w:name="_Toc36469630"/>
      <w:bookmarkStart w:id="6617" w:name="_Toc37254039"/>
      <w:bookmarkStart w:id="6618" w:name="_Toc37322896"/>
      <w:bookmarkStart w:id="6619" w:name="_Toc37324302"/>
      <w:bookmarkStart w:id="6620" w:name="_Toc45889825"/>
      <w:bookmarkStart w:id="6621" w:name="_Toc52196486"/>
      <w:bookmarkStart w:id="6622" w:name="_Toc52197466"/>
      <w:bookmarkStart w:id="6623" w:name="_Toc53173189"/>
      <w:bookmarkStart w:id="6624" w:name="_Toc53173558"/>
      <w:bookmarkStart w:id="6625" w:name="_Toc61119558"/>
      <w:bookmarkStart w:id="6626" w:name="_Toc61119940"/>
      <w:bookmarkStart w:id="6627" w:name="_Toc67926000"/>
      <w:bookmarkStart w:id="6628" w:name="_Toc75273638"/>
      <w:bookmarkStart w:id="6629" w:name="_Toc76510538"/>
      <w:bookmarkStart w:id="6630" w:name="_Toc83129695"/>
      <w:bookmarkStart w:id="6631" w:name="_Toc90591227"/>
      <w:bookmarkStart w:id="6632" w:name="_Toc98864262"/>
      <w:bookmarkStart w:id="6633"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6634" w:name="_Toc106577411"/>
      <w:bookmarkStart w:id="6635" w:name="_Toc114537162"/>
      <w:bookmarkStart w:id="6636" w:name="_Toc115257430"/>
      <w:bookmarkStart w:id="6637" w:name="_Toc123086750"/>
      <w:bookmarkStart w:id="6638" w:name="_Toc124296074"/>
      <w:bookmarkStart w:id="6639" w:name="_Toc124296544"/>
      <w:bookmarkStart w:id="6640" w:name="_Toc130572361"/>
      <w:bookmarkStart w:id="6641" w:name="_Toc131708360"/>
      <w:bookmarkStart w:id="6642" w:name="_Toc137458167"/>
      <w:bookmarkStart w:id="6643" w:name="_Toc138887654"/>
      <w:bookmarkStart w:id="6644" w:name="_Toc138969741"/>
      <w:bookmarkStart w:id="6645" w:name="_Toc145916802"/>
      <w:r w:rsidRPr="00C04A08">
        <w:lastRenderedPageBreak/>
        <w:t>6.4A.1</w:t>
      </w:r>
      <w:r w:rsidRPr="00C04A08">
        <w:tab/>
        <w:t>Frequency error</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6646" w:name="_Toc21340877"/>
      <w:bookmarkStart w:id="6647" w:name="_Toc29805324"/>
      <w:bookmarkStart w:id="6648" w:name="_Toc36456533"/>
      <w:bookmarkStart w:id="6649" w:name="_Toc36469631"/>
      <w:bookmarkStart w:id="6650" w:name="_Toc37254040"/>
      <w:bookmarkStart w:id="6651" w:name="_Toc37322897"/>
      <w:bookmarkStart w:id="6652" w:name="_Toc37324303"/>
      <w:bookmarkStart w:id="6653" w:name="_Toc45889826"/>
      <w:bookmarkStart w:id="6654" w:name="_Toc52196487"/>
      <w:bookmarkStart w:id="6655" w:name="_Toc52197467"/>
      <w:bookmarkStart w:id="6656" w:name="_Toc53173190"/>
      <w:bookmarkStart w:id="6657" w:name="_Toc53173559"/>
      <w:bookmarkStart w:id="6658" w:name="_Toc61119559"/>
      <w:bookmarkStart w:id="6659" w:name="_Toc61119941"/>
      <w:bookmarkStart w:id="6660" w:name="_Toc67926001"/>
      <w:bookmarkStart w:id="6661" w:name="_Toc75273639"/>
      <w:bookmarkStart w:id="6662" w:name="_Toc76510539"/>
      <w:bookmarkStart w:id="6663" w:name="_Toc83129696"/>
      <w:bookmarkStart w:id="6664" w:name="_Toc90591228"/>
      <w:bookmarkStart w:id="6665" w:name="_Toc98864263"/>
      <w:bookmarkStart w:id="6666" w:name="_Toc99733512"/>
      <w:bookmarkStart w:id="6667" w:name="_Toc106577412"/>
      <w:bookmarkStart w:id="6668" w:name="_Toc114537163"/>
      <w:bookmarkStart w:id="6669" w:name="_Toc115257431"/>
      <w:bookmarkStart w:id="6670" w:name="_Toc123086751"/>
      <w:bookmarkStart w:id="6671" w:name="_Toc124296075"/>
      <w:bookmarkStart w:id="6672" w:name="_Toc124296545"/>
      <w:bookmarkStart w:id="6673" w:name="_Toc130572362"/>
      <w:bookmarkStart w:id="6674" w:name="_Toc131708361"/>
      <w:bookmarkStart w:id="6675" w:name="_Toc137458168"/>
      <w:bookmarkStart w:id="6676" w:name="_Toc138887655"/>
      <w:bookmarkStart w:id="6677" w:name="_Toc138969742"/>
      <w:bookmarkStart w:id="6678" w:name="_Toc145916803"/>
      <w:r w:rsidRPr="00C04A08">
        <w:t>6.4A.2</w:t>
      </w:r>
      <w:r w:rsidRPr="00C04A08">
        <w:tab/>
        <w:t>Transmit modulation quality</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0C5C92A5" w14:textId="77777777" w:rsidR="00842EF7" w:rsidRPr="00C04A08" w:rsidRDefault="00842EF7" w:rsidP="00842EF7">
      <w:pPr>
        <w:pStyle w:val="Heading4"/>
      </w:pPr>
      <w:bookmarkStart w:id="6679" w:name="_Toc21340878"/>
      <w:bookmarkStart w:id="6680" w:name="_Toc29805325"/>
      <w:bookmarkStart w:id="6681" w:name="_Toc36456534"/>
      <w:bookmarkStart w:id="6682" w:name="_Toc36469632"/>
      <w:bookmarkStart w:id="6683" w:name="_Toc37254041"/>
      <w:bookmarkStart w:id="6684" w:name="_Toc37322898"/>
      <w:bookmarkStart w:id="6685" w:name="_Toc37324304"/>
      <w:bookmarkStart w:id="6686" w:name="_Toc45889827"/>
      <w:bookmarkStart w:id="6687" w:name="_Toc52196488"/>
      <w:bookmarkStart w:id="6688" w:name="_Toc52197468"/>
      <w:bookmarkStart w:id="6689" w:name="_Toc53173191"/>
      <w:bookmarkStart w:id="6690" w:name="_Toc53173560"/>
      <w:bookmarkStart w:id="6691" w:name="_Toc61119560"/>
      <w:bookmarkStart w:id="6692" w:name="_Toc61119942"/>
      <w:bookmarkStart w:id="6693" w:name="_Toc67926002"/>
      <w:bookmarkStart w:id="6694" w:name="_Toc75273640"/>
      <w:bookmarkStart w:id="6695" w:name="_Toc76510540"/>
      <w:bookmarkStart w:id="6696" w:name="_Toc83129697"/>
      <w:bookmarkStart w:id="6697" w:name="_Toc90591229"/>
      <w:bookmarkStart w:id="6698" w:name="_Toc98864264"/>
      <w:bookmarkStart w:id="6699" w:name="_Toc99733513"/>
      <w:bookmarkStart w:id="6700" w:name="_Toc106577413"/>
      <w:bookmarkStart w:id="6701" w:name="_Toc114537164"/>
      <w:bookmarkStart w:id="6702" w:name="_Toc115257432"/>
      <w:bookmarkStart w:id="6703" w:name="_Toc123086752"/>
      <w:bookmarkStart w:id="6704" w:name="_Toc124296076"/>
      <w:bookmarkStart w:id="6705" w:name="_Toc124296546"/>
      <w:bookmarkStart w:id="6706" w:name="_Toc130572363"/>
      <w:bookmarkStart w:id="6707" w:name="_Toc131708362"/>
      <w:bookmarkStart w:id="6708" w:name="_Toc137458169"/>
      <w:bookmarkStart w:id="6709" w:name="_Toc138887656"/>
      <w:bookmarkStart w:id="6710" w:name="_Toc138969743"/>
      <w:bookmarkStart w:id="6711" w:name="_Toc145916804"/>
      <w:r w:rsidRPr="00C04A08">
        <w:t>6.4A.2.0</w:t>
      </w:r>
      <w:r w:rsidRPr="00C04A08">
        <w:tab/>
        <w:t>General</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5CFBE2CE" w14:textId="7AB95EDD" w:rsidR="0007123C" w:rsidRPr="00832951" w:rsidRDefault="00862597" w:rsidP="0007123C">
      <w:pPr>
        <w:rPr>
          <w:lang w:eastAsia="zh-CN"/>
        </w:rPr>
      </w:pPr>
      <w:bookmarkStart w:id="6712" w:name="_Toc21340879"/>
      <w:bookmarkStart w:id="6713" w:name="_Toc29805326"/>
      <w:bookmarkStart w:id="6714" w:name="_Toc36456535"/>
      <w:bookmarkStart w:id="6715" w:name="_Toc36469633"/>
      <w:bookmarkStart w:id="6716" w:name="_Toc37254042"/>
      <w:bookmarkStart w:id="6717" w:name="_Toc37322899"/>
      <w:bookmarkStart w:id="6718" w:name="_Toc37324305"/>
      <w:bookmarkStart w:id="6719" w:name="_Toc45889828"/>
      <w:bookmarkStart w:id="6720" w:name="_Toc52196489"/>
      <w:bookmarkStart w:id="6721" w:name="_Toc52197469"/>
      <w:bookmarkStart w:id="6722" w:name="_Toc53173192"/>
      <w:bookmarkStart w:id="6723" w:name="_Toc53173561"/>
      <w:bookmarkStart w:id="6724" w:name="_Toc61119561"/>
      <w:bookmarkStart w:id="6725" w:name="_Toc61119943"/>
      <w:bookmarkStart w:id="6726" w:name="_Toc67926003"/>
      <w:bookmarkStart w:id="6727" w:name="_Toc75273641"/>
      <w:bookmarkStart w:id="6728" w:name="_Toc76510541"/>
      <w:bookmarkStart w:id="6729" w:name="_Toc83129698"/>
      <w:bookmarkStart w:id="6730" w:name="_Toc90591230"/>
      <w:bookmarkStart w:id="6731" w:name="_Toc98864265"/>
      <w:bookmarkStart w:id="6732"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4846207C" w14:textId="77777777" w:rsidR="007B7588" w:rsidRDefault="007B7588" w:rsidP="007B7588">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43570CC" w14:textId="1DF0D960" w:rsidR="007B7588" w:rsidRPr="003F773C" w:rsidRDefault="007B7588" w:rsidP="007B7588">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36E996BC" w14:textId="4993A2CE" w:rsidR="007B7588" w:rsidRDefault="007B7588" w:rsidP="007B7588">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200894D3" w14:textId="5E35720D" w:rsidR="00862597" w:rsidRPr="00DE3715" w:rsidRDefault="007B7588" w:rsidP="00862597">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6733" w:name="_Toc106577414"/>
      <w:bookmarkStart w:id="6734" w:name="_Toc114537165"/>
      <w:bookmarkStart w:id="6735" w:name="_Toc115257433"/>
      <w:bookmarkStart w:id="6736" w:name="_Toc123086753"/>
      <w:bookmarkStart w:id="6737" w:name="_Toc124296077"/>
      <w:bookmarkStart w:id="6738" w:name="_Toc124296547"/>
      <w:bookmarkStart w:id="6739" w:name="_Toc130572364"/>
      <w:bookmarkStart w:id="6740" w:name="_Toc131708363"/>
      <w:bookmarkStart w:id="6741" w:name="_Toc137458170"/>
      <w:bookmarkStart w:id="6742" w:name="_Toc138887657"/>
      <w:bookmarkStart w:id="6743" w:name="_Toc138969744"/>
      <w:bookmarkStart w:id="6744" w:name="_Toc145916805"/>
      <w:r w:rsidRPr="00C04A08">
        <w:t>6.4A.2.1</w:t>
      </w:r>
      <w:r w:rsidRPr="00C04A08">
        <w:tab/>
        <w:t>Error Vector magnitude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6745" w:name="_Toc21340880"/>
      <w:bookmarkStart w:id="6746" w:name="_Toc29805327"/>
      <w:bookmarkStart w:id="6747" w:name="_Toc36456536"/>
      <w:bookmarkStart w:id="6748" w:name="_Toc36469634"/>
      <w:bookmarkStart w:id="6749" w:name="_Toc37254043"/>
      <w:bookmarkStart w:id="6750" w:name="_Toc37322900"/>
      <w:bookmarkStart w:id="6751" w:name="_Toc37324306"/>
      <w:bookmarkStart w:id="6752" w:name="_Toc45889829"/>
      <w:bookmarkStart w:id="6753" w:name="_Toc52196490"/>
      <w:bookmarkStart w:id="6754" w:name="_Toc52197470"/>
      <w:bookmarkStart w:id="6755" w:name="_Toc53173193"/>
      <w:bookmarkStart w:id="6756" w:name="_Toc53173562"/>
      <w:bookmarkStart w:id="6757" w:name="_Toc61119562"/>
      <w:bookmarkStart w:id="6758" w:name="_Toc61119944"/>
      <w:bookmarkStart w:id="6759" w:name="_Toc67926004"/>
      <w:bookmarkStart w:id="6760" w:name="_Toc75273642"/>
      <w:bookmarkStart w:id="6761" w:name="_Toc76510542"/>
      <w:bookmarkStart w:id="6762" w:name="_Toc83129699"/>
      <w:bookmarkStart w:id="6763" w:name="_Toc90591231"/>
      <w:bookmarkStart w:id="6764" w:name="_Toc98864266"/>
      <w:bookmarkStart w:id="6765" w:name="_Toc99733515"/>
      <w:bookmarkStart w:id="6766" w:name="_Toc106577415"/>
      <w:bookmarkStart w:id="6767" w:name="_Toc114537166"/>
      <w:bookmarkStart w:id="6768" w:name="_Toc115257434"/>
      <w:bookmarkStart w:id="6769" w:name="_Toc123086754"/>
      <w:bookmarkStart w:id="6770" w:name="_Toc124296078"/>
      <w:bookmarkStart w:id="6771" w:name="_Toc124296548"/>
      <w:bookmarkStart w:id="6772" w:name="_Toc130572365"/>
      <w:bookmarkStart w:id="6773" w:name="_Toc131708364"/>
      <w:bookmarkStart w:id="6774" w:name="_Toc137458171"/>
      <w:bookmarkStart w:id="6775" w:name="_Toc138887658"/>
      <w:bookmarkStart w:id="6776" w:name="_Toc138969745"/>
      <w:bookmarkStart w:id="6777" w:name="_Toc145916806"/>
      <w:r w:rsidRPr="00C04A08">
        <w:t>6.4A.2.2</w:t>
      </w:r>
      <w:r w:rsidRPr="00C04A08">
        <w:tab/>
        <w:t>Carrier leakage</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3FA5D238" w14:textId="77777777" w:rsidR="00842EF7" w:rsidRPr="00C04A08" w:rsidRDefault="00842EF7" w:rsidP="0013282A">
      <w:pPr>
        <w:pStyle w:val="Heading5"/>
      </w:pPr>
      <w:bookmarkStart w:id="6778" w:name="_Toc21340881"/>
      <w:bookmarkStart w:id="6779" w:name="_Toc29805328"/>
      <w:bookmarkStart w:id="6780" w:name="_Toc36456537"/>
      <w:bookmarkStart w:id="6781" w:name="_Toc36469635"/>
      <w:bookmarkStart w:id="6782" w:name="_Toc37254044"/>
      <w:bookmarkStart w:id="6783" w:name="_Toc37322901"/>
      <w:bookmarkStart w:id="6784" w:name="_Toc37324307"/>
      <w:bookmarkStart w:id="6785" w:name="_Toc45889830"/>
      <w:bookmarkStart w:id="6786" w:name="_Toc52196491"/>
      <w:bookmarkStart w:id="6787" w:name="_Toc52197471"/>
      <w:bookmarkStart w:id="6788" w:name="_Toc53173194"/>
      <w:bookmarkStart w:id="6789" w:name="_Toc53173563"/>
      <w:bookmarkStart w:id="6790" w:name="_Toc61119563"/>
      <w:bookmarkStart w:id="6791" w:name="_Toc61119945"/>
      <w:bookmarkStart w:id="6792" w:name="_Toc67926005"/>
      <w:bookmarkStart w:id="6793" w:name="_Toc75273643"/>
      <w:bookmarkStart w:id="6794" w:name="_Toc76510543"/>
      <w:bookmarkStart w:id="6795" w:name="_Toc83129700"/>
      <w:bookmarkStart w:id="6796" w:name="_Toc90591232"/>
      <w:bookmarkStart w:id="6797" w:name="_Toc98864267"/>
      <w:bookmarkStart w:id="6798" w:name="_Toc99733516"/>
      <w:bookmarkStart w:id="6799" w:name="_Toc106577416"/>
      <w:bookmarkStart w:id="6800" w:name="_Toc114537167"/>
      <w:bookmarkStart w:id="6801" w:name="_Toc115257435"/>
      <w:bookmarkStart w:id="6802" w:name="_Toc123086755"/>
      <w:bookmarkStart w:id="6803" w:name="_Toc124296079"/>
      <w:bookmarkStart w:id="6804" w:name="_Toc124296549"/>
      <w:bookmarkStart w:id="6805" w:name="_Toc130572366"/>
      <w:bookmarkStart w:id="6806" w:name="_Toc131708365"/>
      <w:bookmarkStart w:id="6807" w:name="_Toc137458172"/>
      <w:bookmarkStart w:id="6808" w:name="_Toc138887659"/>
      <w:bookmarkStart w:id="6809" w:name="_Toc138969746"/>
      <w:bookmarkStart w:id="6810" w:name="_Toc145916807"/>
      <w:r w:rsidRPr="00C04A08">
        <w:t>6.4A.2.2.1</w:t>
      </w:r>
      <w:r w:rsidRPr="00C04A08">
        <w:tab/>
        <w:t>General</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169E1729" w:rsidR="00FE5823" w:rsidRPr="00C04A08" w:rsidRDefault="007B7588" w:rsidP="00FE5823">
      <w:pPr>
        <w:pStyle w:val="NO"/>
      </w:pPr>
      <w:r w:rsidRPr="00C04A08">
        <w:lastRenderedPageBreak/>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6811" w:name="_Toc21340882"/>
      <w:bookmarkStart w:id="6812" w:name="_Toc29805329"/>
      <w:bookmarkStart w:id="6813" w:name="_Toc36456538"/>
      <w:bookmarkStart w:id="6814" w:name="_Toc36469636"/>
      <w:bookmarkStart w:id="6815" w:name="_Toc37254045"/>
      <w:bookmarkStart w:id="6816" w:name="_Toc37322902"/>
      <w:bookmarkStart w:id="6817" w:name="_Toc37324308"/>
      <w:bookmarkStart w:id="6818" w:name="_Toc45889831"/>
      <w:bookmarkStart w:id="6819" w:name="_Toc52196492"/>
      <w:bookmarkStart w:id="6820" w:name="_Toc52197472"/>
      <w:bookmarkStart w:id="6821" w:name="_Toc53173195"/>
      <w:bookmarkStart w:id="6822" w:name="_Toc53173564"/>
      <w:bookmarkStart w:id="6823" w:name="_Toc61119564"/>
      <w:bookmarkStart w:id="6824" w:name="_Toc61119946"/>
      <w:bookmarkStart w:id="6825" w:name="_Toc67926006"/>
      <w:bookmarkStart w:id="6826" w:name="_Toc75273644"/>
      <w:bookmarkStart w:id="6827" w:name="_Toc76510544"/>
      <w:bookmarkStart w:id="6828" w:name="_Toc83129701"/>
      <w:bookmarkStart w:id="6829" w:name="_Toc90591233"/>
      <w:bookmarkStart w:id="6830" w:name="_Toc106577417"/>
      <w:bookmarkStart w:id="6831" w:name="_Toc114537168"/>
      <w:bookmarkStart w:id="6832" w:name="_Toc115257436"/>
      <w:bookmarkStart w:id="6833" w:name="_Toc123086756"/>
      <w:bookmarkStart w:id="6834" w:name="_Toc124296080"/>
      <w:bookmarkStart w:id="6835" w:name="_Toc124296550"/>
      <w:bookmarkStart w:id="6836" w:name="_Toc130572367"/>
      <w:bookmarkStart w:id="6837" w:name="_Toc131708366"/>
      <w:bookmarkStart w:id="6838" w:name="_Toc137458173"/>
      <w:bookmarkStart w:id="6839" w:name="_Toc138887660"/>
      <w:bookmarkStart w:id="6840" w:name="_Toc138969747"/>
      <w:bookmarkStart w:id="6841" w:name="_Toc145916808"/>
      <w:r w:rsidRPr="00C04A08">
        <w:t>6.4A.2.2.2</w:t>
      </w:r>
      <w:r w:rsidRPr="00C04A08">
        <w:tab/>
        <w:t>Carrier leakage for power class 1</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6842" w:name="_Toc21340883"/>
      <w:bookmarkStart w:id="6843" w:name="_Toc29805330"/>
      <w:bookmarkStart w:id="6844" w:name="_Toc36456539"/>
      <w:bookmarkStart w:id="6845" w:name="_Toc36469637"/>
      <w:bookmarkStart w:id="6846" w:name="_Toc37254046"/>
      <w:bookmarkStart w:id="6847" w:name="_Toc37322903"/>
      <w:bookmarkStart w:id="6848" w:name="_Toc37324309"/>
      <w:bookmarkStart w:id="6849" w:name="_Toc45889832"/>
      <w:bookmarkStart w:id="6850" w:name="_Toc52196493"/>
      <w:bookmarkStart w:id="6851" w:name="_Toc52197473"/>
      <w:bookmarkStart w:id="6852" w:name="_Toc53173196"/>
      <w:bookmarkStart w:id="6853" w:name="_Toc53173565"/>
      <w:bookmarkStart w:id="6854" w:name="_Toc61119565"/>
      <w:bookmarkStart w:id="6855" w:name="_Toc61119947"/>
      <w:bookmarkStart w:id="6856" w:name="_Toc67926007"/>
      <w:bookmarkStart w:id="6857" w:name="_Toc75273645"/>
      <w:bookmarkStart w:id="6858" w:name="_Toc76510545"/>
      <w:bookmarkStart w:id="6859" w:name="_Toc83129702"/>
      <w:bookmarkStart w:id="6860" w:name="_Toc90591234"/>
      <w:bookmarkStart w:id="6861" w:name="_Toc106577418"/>
      <w:bookmarkStart w:id="6862" w:name="_Toc114537169"/>
      <w:bookmarkStart w:id="6863" w:name="_Toc115257437"/>
      <w:bookmarkStart w:id="6864" w:name="_Toc123086757"/>
      <w:bookmarkStart w:id="6865" w:name="_Toc124296081"/>
      <w:bookmarkStart w:id="6866" w:name="_Toc124296551"/>
      <w:bookmarkStart w:id="6867" w:name="_Toc130572368"/>
      <w:bookmarkStart w:id="6868" w:name="_Toc131708367"/>
      <w:bookmarkStart w:id="6869" w:name="_Toc137458174"/>
      <w:bookmarkStart w:id="6870" w:name="_Toc138887661"/>
      <w:bookmarkStart w:id="6871" w:name="_Toc138969748"/>
      <w:bookmarkStart w:id="6872" w:name="_Toc145916809"/>
      <w:bookmarkStart w:id="6873" w:name="_Toc21340892"/>
      <w:bookmarkStart w:id="6874" w:name="_Toc29805339"/>
      <w:bookmarkStart w:id="6875" w:name="_Toc36456548"/>
      <w:bookmarkStart w:id="6876" w:name="_Toc36469646"/>
      <w:bookmarkStart w:id="6877" w:name="_Toc37254055"/>
      <w:bookmarkStart w:id="6878" w:name="_Toc37322912"/>
      <w:bookmarkStart w:id="6879" w:name="_Toc37324318"/>
      <w:bookmarkStart w:id="6880" w:name="_Toc45889841"/>
      <w:bookmarkStart w:id="6881" w:name="_Toc52196502"/>
      <w:bookmarkStart w:id="6882" w:name="_Toc52197482"/>
      <w:bookmarkStart w:id="6883" w:name="_Toc53173205"/>
      <w:bookmarkStart w:id="6884" w:name="_Toc53173574"/>
      <w:bookmarkStart w:id="6885" w:name="_Toc61119574"/>
      <w:bookmarkStart w:id="6886" w:name="_Toc61119956"/>
      <w:bookmarkStart w:id="6887" w:name="_Toc67926018"/>
      <w:bookmarkStart w:id="6888" w:name="_Toc75273656"/>
      <w:bookmarkStart w:id="6889" w:name="_Toc76510556"/>
      <w:bookmarkStart w:id="6890" w:name="_Toc83129713"/>
      <w:bookmarkStart w:id="6891" w:name="_Toc90591245"/>
      <w:bookmarkStart w:id="6892" w:name="_Toc98864280"/>
      <w:bookmarkStart w:id="6893" w:name="_Toc99733529"/>
      <w:r w:rsidRPr="00C04A08">
        <w:t>6.4A.2.2.3</w:t>
      </w:r>
      <w:r w:rsidRPr="00C04A08">
        <w:tab/>
        <w:t>Carrier leakage for power class 2</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6894" w:name="_Toc21340884"/>
      <w:bookmarkStart w:id="6895" w:name="_Toc29805331"/>
      <w:bookmarkStart w:id="6896" w:name="_Toc36456540"/>
      <w:bookmarkStart w:id="6897" w:name="_Toc36469638"/>
      <w:bookmarkStart w:id="6898" w:name="_Toc37254047"/>
      <w:bookmarkStart w:id="6899" w:name="_Toc37322904"/>
      <w:bookmarkStart w:id="6900" w:name="_Toc37324310"/>
      <w:bookmarkStart w:id="6901" w:name="_Toc45889833"/>
      <w:bookmarkStart w:id="6902" w:name="_Toc52196494"/>
      <w:bookmarkStart w:id="6903" w:name="_Toc52197474"/>
      <w:bookmarkStart w:id="6904" w:name="_Toc53173197"/>
      <w:bookmarkStart w:id="6905" w:name="_Toc53173566"/>
      <w:bookmarkStart w:id="6906" w:name="_Toc61119566"/>
      <w:bookmarkStart w:id="6907" w:name="_Toc61119948"/>
      <w:bookmarkStart w:id="6908" w:name="_Toc67926008"/>
      <w:bookmarkStart w:id="6909" w:name="_Toc75273646"/>
      <w:bookmarkStart w:id="6910" w:name="_Toc76510546"/>
      <w:bookmarkStart w:id="6911" w:name="_Toc83129703"/>
      <w:bookmarkStart w:id="6912"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6913" w:name="_Toc106577419"/>
      <w:bookmarkStart w:id="6914" w:name="_Toc114537170"/>
      <w:bookmarkStart w:id="6915" w:name="_Toc115257438"/>
      <w:bookmarkStart w:id="6916" w:name="_Toc123086758"/>
      <w:bookmarkStart w:id="6917" w:name="_Toc124296082"/>
      <w:bookmarkStart w:id="6918" w:name="_Toc124296552"/>
      <w:bookmarkStart w:id="6919" w:name="_Toc130572369"/>
      <w:bookmarkStart w:id="6920" w:name="_Toc131708368"/>
      <w:bookmarkStart w:id="6921" w:name="_Toc137458175"/>
      <w:bookmarkStart w:id="6922" w:name="_Toc138887662"/>
      <w:bookmarkStart w:id="6923" w:name="_Toc138969749"/>
      <w:bookmarkStart w:id="6924" w:name="_Toc145916810"/>
      <w:r w:rsidRPr="00C04A08">
        <w:t>6.4A.2.2.4</w:t>
      </w:r>
      <w:r w:rsidRPr="00C04A08">
        <w:tab/>
        <w:t>Carrier leakage for power class 3</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6925" w:name="_Toc21340885"/>
      <w:bookmarkStart w:id="6926" w:name="_Toc29805332"/>
      <w:bookmarkStart w:id="6927" w:name="_Toc36456541"/>
      <w:bookmarkStart w:id="6928" w:name="_Toc36469639"/>
      <w:bookmarkStart w:id="6929" w:name="_Toc37254048"/>
      <w:bookmarkStart w:id="6930" w:name="_Toc37322905"/>
      <w:bookmarkStart w:id="6931" w:name="_Toc37324311"/>
      <w:bookmarkStart w:id="6932" w:name="_Toc45889834"/>
      <w:bookmarkStart w:id="6933" w:name="_Toc52196495"/>
      <w:bookmarkStart w:id="6934" w:name="_Toc52197475"/>
      <w:bookmarkStart w:id="6935" w:name="_Toc53173198"/>
      <w:bookmarkStart w:id="6936" w:name="_Toc53173567"/>
      <w:bookmarkStart w:id="6937" w:name="_Toc61119567"/>
      <w:bookmarkStart w:id="6938" w:name="_Toc61119949"/>
      <w:bookmarkStart w:id="6939" w:name="_Toc67926009"/>
      <w:bookmarkStart w:id="6940" w:name="_Toc75273647"/>
      <w:bookmarkStart w:id="6941" w:name="_Toc76510547"/>
      <w:bookmarkStart w:id="6942" w:name="_Toc83129704"/>
      <w:bookmarkStart w:id="6943" w:name="_Toc90591236"/>
      <w:bookmarkStart w:id="6944"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6945" w:name="_Toc114537171"/>
      <w:bookmarkStart w:id="6946" w:name="_Toc115257439"/>
      <w:bookmarkStart w:id="6947" w:name="_Toc123086759"/>
      <w:bookmarkStart w:id="6948" w:name="_Toc124296083"/>
      <w:bookmarkStart w:id="6949" w:name="_Toc124296553"/>
      <w:bookmarkStart w:id="6950" w:name="_Toc130572370"/>
      <w:bookmarkStart w:id="6951" w:name="_Toc131708369"/>
      <w:bookmarkStart w:id="6952" w:name="_Toc137458176"/>
      <w:bookmarkStart w:id="6953" w:name="_Toc138887663"/>
      <w:bookmarkStart w:id="6954" w:name="_Toc138969750"/>
      <w:bookmarkStart w:id="6955" w:name="_Toc145916811"/>
      <w:r w:rsidRPr="00C04A08">
        <w:t>6.4A.2.2.5</w:t>
      </w:r>
      <w:r w:rsidRPr="00C04A08">
        <w:tab/>
        <w:t>Carrier leakage for power class 4</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6956" w:name="_Toc67926010"/>
      <w:bookmarkStart w:id="6957" w:name="_Toc75273648"/>
      <w:bookmarkStart w:id="6958" w:name="_Toc76510548"/>
      <w:bookmarkStart w:id="6959" w:name="_Toc83129705"/>
      <w:bookmarkStart w:id="6960" w:name="_Toc90591237"/>
      <w:bookmarkStart w:id="6961" w:name="_Toc106577421"/>
      <w:bookmarkStart w:id="6962" w:name="_Toc114537172"/>
      <w:bookmarkStart w:id="6963" w:name="_Toc115257440"/>
      <w:bookmarkStart w:id="6964" w:name="_Toc123086760"/>
      <w:bookmarkStart w:id="6965" w:name="_Toc124296084"/>
      <w:bookmarkStart w:id="6966" w:name="_Toc124296554"/>
      <w:bookmarkStart w:id="6967" w:name="_Toc130572371"/>
      <w:bookmarkStart w:id="6968" w:name="_Toc131708370"/>
      <w:bookmarkStart w:id="6969" w:name="_Toc137458177"/>
      <w:bookmarkStart w:id="6970" w:name="_Toc138887664"/>
      <w:bookmarkStart w:id="6971" w:name="_Toc138969751"/>
      <w:bookmarkStart w:id="6972" w:name="_Toc145916812"/>
      <w:r w:rsidRPr="00C04A08">
        <w:t>6.4A.2.2.</w:t>
      </w:r>
      <w:r>
        <w:t>6</w:t>
      </w:r>
      <w:r w:rsidRPr="00C04A08">
        <w:tab/>
        <w:t>C</w:t>
      </w:r>
      <w:r>
        <w:t>arrier leakage for power class 5</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6973" w:name="_Toc21340886"/>
      <w:bookmarkStart w:id="6974" w:name="_Toc29805333"/>
      <w:bookmarkStart w:id="6975" w:name="_Toc36456542"/>
      <w:bookmarkStart w:id="6976" w:name="_Toc36469640"/>
      <w:bookmarkStart w:id="6977" w:name="_Toc37254049"/>
      <w:bookmarkStart w:id="6978" w:name="_Toc37322906"/>
      <w:bookmarkStart w:id="6979" w:name="_Toc37324312"/>
      <w:bookmarkStart w:id="6980" w:name="_Toc45889835"/>
      <w:bookmarkStart w:id="6981" w:name="_Toc52196496"/>
      <w:bookmarkStart w:id="6982" w:name="_Toc52197476"/>
      <w:bookmarkStart w:id="6983" w:name="_Toc53173199"/>
      <w:bookmarkStart w:id="6984" w:name="_Toc53173568"/>
      <w:bookmarkStart w:id="6985" w:name="_Toc61119568"/>
      <w:bookmarkStart w:id="6986" w:name="_Toc61119950"/>
      <w:bookmarkStart w:id="6987" w:name="_Toc67926011"/>
      <w:bookmarkStart w:id="6988" w:name="_Toc75273649"/>
      <w:bookmarkStart w:id="6989" w:name="_Toc76510549"/>
      <w:bookmarkStart w:id="6990" w:name="_Toc83129706"/>
      <w:bookmarkStart w:id="6991"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6992" w:name="_Toc106577422"/>
      <w:bookmarkStart w:id="6993" w:name="_Toc114537173"/>
      <w:bookmarkStart w:id="6994" w:name="_Toc115257441"/>
      <w:bookmarkStart w:id="6995" w:name="_Toc123086761"/>
      <w:bookmarkStart w:id="6996" w:name="_Toc124296085"/>
      <w:bookmarkStart w:id="6997" w:name="_Toc124296555"/>
      <w:bookmarkStart w:id="6998" w:name="_Toc130572372"/>
      <w:bookmarkStart w:id="6999" w:name="_Toc131708371"/>
      <w:bookmarkStart w:id="7000" w:name="_Toc137458178"/>
      <w:bookmarkStart w:id="7001" w:name="_Toc138887665"/>
      <w:bookmarkStart w:id="7002" w:name="_Toc138969752"/>
      <w:bookmarkStart w:id="7003" w:name="_Toc145916813"/>
      <w:r w:rsidRPr="00DE3715">
        <w:t>6.4A.2.3</w:t>
      </w:r>
      <w:r w:rsidRPr="00DE3715">
        <w:tab/>
        <w:t>Inband emissions</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4FFEDA00" w14:textId="77777777" w:rsidR="00755366" w:rsidRPr="00DE3715" w:rsidRDefault="00755366" w:rsidP="00755366">
      <w:pPr>
        <w:pStyle w:val="Heading5"/>
      </w:pPr>
      <w:bookmarkStart w:id="7004" w:name="_Toc21340887"/>
      <w:bookmarkStart w:id="7005" w:name="_Toc29805334"/>
      <w:bookmarkStart w:id="7006" w:name="_Toc36456543"/>
      <w:bookmarkStart w:id="7007" w:name="_Toc36469641"/>
      <w:bookmarkStart w:id="7008" w:name="_Toc37254050"/>
      <w:bookmarkStart w:id="7009" w:name="_Toc37322907"/>
      <w:bookmarkStart w:id="7010" w:name="_Toc37324313"/>
      <w:bookmarkStart w:id="7011" w:name="_Toc45889836"/>
      <w:bookmarkStart w:id="7012" w:name="_Toc52196497"/>
      <w:bookmarkStart w:id="7013" w:name="_Toc52197477"/>
      <w:bookmarkStart w:id="7014" w:name="_Toc53173200"/>
      <w:bookmarkStart w:id="7015" w:name="_Toc53173569"/>
      <w:bookmarkStart w:id="7016" w:name="_Toc61119569"/>
      <w:bookmarkStart w:id="7017" w:name="_Toc61119951"/>
      <w:bookmarkStart w:id="7018" w:name="_Toc67926012"/>
      <w:bookmarkStart w:id="7019" w:name="_Toc75273650"/>
      <w:bookmarkStart w:id="7020" w:name="_Toc76510550"/>
      <w:bookmarkStart w:id="7021" w:name="_Toc83129707"/>
      <w:bookmarkStart w:id="7022" w:name="_Toc90591239"/>
      <w:bookmarkStart w:id="7023" w:name="_Toc106577423"/>
      <w:bookmarkStart w:id="7024" w:name="_Toc114537174"/>
      <w:bookmarkStart w:id="7025" w:name="_Toc115257442"/>
      <w:bookmarkStart w:id="7026" w:name="_Toc123086762"/>
      <w:bookmarkStart w:id="7027" w:name="_Toc124296086"/>
      <w:bookmarkStart w:id="7028" w:name="_Toc124296556"/>
      <w:bookmarkStart w:id="7029" w:name="_Toc130572373"/>
      <w:bookmarkStart w:id="7030" w:name="_Toc131708372"/>
      <w:bookmarkStart w:id="7031" w:name="_Toc137458179"/>
      <w:bookmarkStart w:id="7032" w:name="_Toc138887666"/>
      <w:bookmarkStart w:id="7033" w:name="_Toc138969753"/>
      <w:bookmarkStart w:id="7034" w:name="_Toc145916814"/>
      <w:r w:rsidRPr="00DE3715">
        <w:t>6.4A.2.3.1</w:t>
      </w:r>
      <w:r w:rsidRPr="00DE3715">
        <w:tab/>
        <w:t>General</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7035" w:name="_Toc21340888"/>
      <w:bookmarkStart w:id="7036" w:name="_Toc29805335"/>
      <w:bookmarkStart w:id="7037" w:name="_Toc36456544"/>
      <w:bookmarkStart w:id="7038" w:name="_Toc36469642"/>
      <w:bookmarkStart w:id="7039" w:name="_Toc37254051"/>
      <w:bookmarkStart w:id="7040" w:name="_Toc37322908"/>
      <w:bookmarkStart w:id="7041" w:name="_Toc37324314"/>
      <w:bookmarkStart w:id="7042" w:name="_Toc45889837"/>
      <w:bookmarkStart w:id="7043" w:name="_Toc52196498"/>
      <w:bookmarkStart w:id="7044" w:name="_Toc52197478"/>
      <w:bookmarkStart w:id="7045" w:name="_Toc53173201"/>
      <w:bookmarkStart w:id="7046" w:name="_Toc53173570"/>
      <w:bookmarkStart w:id="7047" w:name="_Toc61119570"/>
      <w:bookmarkStart w:id="7048" w:name="_Toc61119952"/>
      <w:bookmarkStart w:id="7049" w:name="_Toc67926013"/>
      <w:bookmarkStart w:id="7050" w:name="_Toc75273651"/>
      <w:bookmarkStart w:id="7051" w:name="_Toc76510551"/>
      <w:bookmarkStart w:id="7052" w:name="_Toc83129708"/>
      <w:bookmarkStart w:id="7053" w:name="_Toc90591240"/>
      <w:bookmarkStart w:id="7054" w:name="_Toc106577424"/>
      <w:bookmarkStart w:id="7055" w:name="_Toc114537175"/>
      <w:bookmarkStart w:id="7056" w:name="_Toc115257443"/>
      <w:bookmarkStart w:id="7057" w:name="_Toc123086763"/>
      <w:bookmarkStart w:id="7058" w:name="_Toc124296087"/>
      <w:bookmarkStart w:id="7059" w:name="_Toc124296557"/>
      <w:bookmarkStart w:id="7060" w:name="_Toc130572374"/>
      <w:bookmarkStart w:id="7061" w:name="_Toc131708373"/>
      <w:bookmarkStart w:id="7062" w:name="_Toc137458180"/>
      <w:bookmarkStart w:id="7063" w:name="_Toc138887667"/>
      <w:bookmarkStart w:id="7064" w:name="_Toc138969754"/>
      <w:bookmarkStart w:id="7065" w:name="_Toc145916815"/>
      <w:r w:rsidRPr="00DE3715">
        <w:t>6.4A.2.3.2</w:t>
      </w:r>
      <w:r w:rsidRPr="00DE3715">
        <w:tab/>
        <w:t>Inband emissions for power class 1</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7066" w:name="_Toc21340889"/>
      <w:bookmarkStart w:id="7067" w:name="_Toc29805336"/>
      <w:bookmarkStart w:id="7068" w:name="_Toc36456545"/>
      <w:bookmarkStart w:id="7069" w:name="_Toc36469643"/>
      <w:bookmarkStart w:id="7070" w:name="_Toc37254052"/>
      <w:bookmarkStart w:id="7071" w:name="_Toc37322909"/>
      <w:bookmarkStart w:id="7072" w:name="_Toc37324315"/>
      <w:bookmarkStart w:id="7073" w:name="_Toc45889838"/>
      <w:bookmarkStart w:id="7074" w:name="_Toc52196499"/>
      <w:bookmarkStart w:id="7075" w:name="_Toc52197479"/>
      <w:bookmarkStart w:id="7076" w:name="_Toc53173202"/>
      <w:bookmarkStart w:id="7077" w:name="_Toc53173571"/>
      <w:bookmarkStart w:id="7078" w:name="_Toc61119571"/>
      <w:bookmarkStart w:id="7079" w:name="_Toc61119953"/>
      <w:bookmarkStart w:id="7080" w:name="_Toc67926014"/>
      <w:bookmarkStart w:id="7081" w:name="_Toc75273652"/>
      <w:bookmarkStart w:id="7082" w:name="_Toc76510552"/>
      <w:bookmarkStart w:id="7083" w:name="_Toc83129709"/>
      <w:bookmarkStart w:id="7084" w:name="_Toc90591241"/>
      <w:bookmarkStart w:id="7085"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7086" w:name="_Toc114537176"/>
      <w:bookmarkStart w:id="7087" w:name="_Toc115257444"/>
      <w:bookmarkStart w:id="7088" w:name="_Toc123086764"/>
      <w:bookmarkStart w:id="7089" w:name="_Toc124296088"/>
      <w:bookmarkStart w:id="7090" w:name="_Toc124296558"/>
      <w:bookmarkStart w:id="7091" w:name="_Toc130572375"/>
      <w:bookmarkStart w:id="7092" w:name="_Toc131708374"/>
      <w:bookmarkStart w:id="7093" w:name="_Toc137458181"/>
      <w:bookmarkStart w:id="7094" w:name="_Toc138887668"/>
      <w:bookmarkStart w:id="7095" w:name="_Toc138969755"/>
      <w:bookmarkStart w:id="7096" w:name="_Toc145916816"/>
      <w:r w:rsidRPr="00C04A08">
        <w:t>6.4A.2.3.3</w:t>
      </w:r>
      <w:r w:rsidRPr="00C04A08">
        <w:tab/>
        <w:t>Inband emissions for power class 2</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7097" w:name="_Toc21340890"/>
      <w:bookmarkStart w:id="7098" w:name="_Toc29805337"/>
      <w:bookmarkStart w:id="7099" w:name="_Toc36456546"/>
      <w:bookmarkStart w:id="7100" w:name="_Toc36469644"/>
      <w:bookmarkStart w:id="7101" w:name="_Toc37254053"/>
      <w:bookmarkStart w:id="7102" w:name="_Toc37322910"/>
      <w:bookmarkStart w:id="7103" w:name="_Toc37324316"/>
      <w:bookmarkStart w:id="7104" w:name="_Toc45889839"/>
      <w:bookmarkStart w:id="7105" w:name="_Toc52196500"/>
      <w:bookmarkStart w:id="7106" w:name="_Toc52197480"/>
      <w:bookmarkStart w:id="7107" w:name="_Toc53173203"/>
      <w:bookmarkStart w:id="7108" w:name="_Toc53173572"/>
      <w:bookmarkStart w:id="7109" w:name="_Toc61119572"/>
      <w:bookmarkStart w:id="7110" w:name="_Toc61119954"/>
      <w:bookmarkStart w:id="7111" w:name="_Toc67926015"/>
      <w:bookmarkStart w:id="7112" w:name="_Toc75273653"/>
      <w:bookmarkStart w:id="7113" w:name="_Toc76510553"/>
      <w:bookmarkStart w:id="7114" w:name="_Toc83129710"/>
      <w:bookmarkStart w:id="7115" w:name="_Toc90591242"/>
      <w:bookmarkStart w:id="7116"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7117" w:name="_Toc114537177"/>
      <w:bookmarkStart w:id="7118" w:name="_Toc115257445"/>
      <w:bookmarkStart w:id="7119" w:name="_Toc123086765"/>
      <w:bookmarkStart w:id="7120" w:name="_Toc124296089"/>
      <w:bookmarkStart w:id="7121" w:name="_Toc124296559"/>
      <w:bookmarkStart w:id="7122" w:name="_Toc130572376"/>
      <w:bookmarkStart w:id="7123" w:name="_Toc131708375"/>
      <w:bookmarkStart w:id="7124" w:name="_Toc137458182"/>
      <w:bookmarkStart w:id="7125" w:name="_Toc138887669"/>
      <w:bookmarkStart w:id="7126" w:name="_Toc138969756"/>
      <w:bookmarkStart w:id="7127" w:name="_Toc145916817"/>
      <w:r w:rsidRPr="00C04A08">
        <w:t>6.4A.2.3.4</w:t>
      </w:r>
      <w:r w:rsidRPr="00C04A08">
        <w:tab/>
        <w:t>Inband emissions for power class 3</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7128" w:name="_Toc21340891"/>
      <w:bookmarkStart w:id="7129" w:name="_Toc29805338"/>
      <w:bookmarkStart w:id="7130" w:name="_Toc36456547"/>
      <w:bookmarkStart w:id="7131" w:name="_Toc36469645"/>
      <w:bookmarkStart w:id="7132" w:name="_Toc37254054"/>
      <w:bookmarkStart w:id="7133" w:name="_Toc37322911"/>
      <w:bookmarkStart w:id="7134" w:name="_Toc37324317"/>
      <w:bookmarkStart w:id="7135" w:name="_Toc45889840"/>
      <w:bookmarkStart w:id="7136" w:name="_Toc52196501"/>
      <w:bookmarkStart w:id="7137" w:name="_Toc52197481"/>
      <w:bookmarkStart w:id="7138" w:name="_Toc53173204"/>
      <w:bookmarkStart w:id="7139" w:name="_Toc53173573"/>
      <w:bookmarkStart w:id="7140" w:name="_Toc61119573"/>
      <w:bookmarkStart w:id="7141" w:name="_Toc61119955"/>
      <w:bookmarkStart w:id="7142" w:name="_Toc67926016"/>
      <w:bookmarkStart w:id="7143" w:name="_Toc75273654"/>
      <w:bookmarkStart w:id="7144" w:name="_Toc76510554"/>
      <w:bookmarkStart w:id="7145" w:name="_Toc83129711"/>
      <w:bookmarkStart w:id="7146" w:name="_Toc90591243"/>
      <w:bookmarkStart w:id="7147" w:name="_Toc106577427"/>
      <w:r w:rsidRPr="00C04A08">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7148" w:name="_Toc114537178"/>
      <w:bookmarkStart w:id="7149" w:name="_Toc115257446"/>
      <w:bookmarkStart w:id="7150" w:name="_Toc123086766"/>
      <w:bookmarkStart w:id="7151" w:name="_Toc124296090"/>
      <w:bookmarkStart w:id="7152" w:name="_Toc124296560"/>
      <w:bookmarkStart w:id="7153" w:name="_Toc130572377"/>
      <w:bookmarkStart w:id="7154" w:name="_Toc131708376"/>
      <w:bookmarkStart w:id="7155" w:name="_Toc137458183"/>
      <w:bookmarkStart w:id="7156" w:name="_Toc138887670"/>
      <w:bookmarkStart w:id="7157" w:name="_Toc138969757"/>
      <w:bookmarkStart w:id="7158" w:name="_Toc145916818"/>
      <w:r w:rsidRPr="00C04A08">
        <w:t>6.4A.2.3.5</w:t>
      </w:r>
      <w:r w:rsidRPr="00C04A08">
        <w:tab/>
        <w:t>Inband emissions for power class 4</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7159" w:name="_Toc67926017"/>
      <w:bookmarkStart w:id="7160" w:name="_Toc75273655"/>
      <w:bookmarkStart w:id="7161" w:name="_Toc76510555"/>
      <w:bookmarkStart w:id="7162" w:name="_Toc83129712"/>
      <w:bookmarkStart w:id="7163" w:name="_Toc90591244"/>
      <w:bookmarkStart w:id="7164" w:name="_Toc106577428"/>
      <w:bookmarkStart w:id="7165" w:name="_Toc114537179"/>
      <w:bookmarkStart w:id="7166" w:name="_Toc115257447"/>
      <w:bookmarkStart w:id="7167" w:name="_Toc123086767"/>
      <w:bookmarkStart w:id="7168" w:name="_Toc124296091"/>
      <w:bookmarkStart w:id="7169" w:name="_Toc124296561"/>
      <w:bookmarkStart w:id="7170" w:name="_Toc130572378"/>
      <w:bookmarkStart w:id="7171" w:name="_Toc131708377"/>
      <w:bookmarkStart w:id="7172" w:name="_Toc137458184"/>
      <w:bookmarkStart w:id="7173" w:name="_Toc138887671"/>
      <w:bookmarkStart w:id="7174" w:name="_Toc138969758"/>
      <w:bookmarkStart w:id="7175" w:name="_Toc145916819"/>
      <w:r>
        <w:t>6.4A.2.3.6</w:t>
      </w:r>
      <w:r w:rsidRPr="00C04A08">
        <w:tab/>
        <w:t>In</w:t>
      </w:r>
      <w:r>
        <w:t>band emissions for power class 5</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7176" w:name="_Toc106577429"/>
      <w:bookmarkStart w:id="7177" w:name="_Toc114537180"/>
      <w:bookmarkStart w:id="7178" w:name="_Toc115257448"/>
      <w:bookmarkStart w:id="7179" w:name="_Toc123086768"/>
      <w:bookmarkStart w:id="7180" w:name="_Toc124296092"/>
      <w:bookmarkStart w:id="7181" w:name="_Toc124296562"/>
      <w:bookmarkStart w:id="7182" w:name="_Toc130572379"/>
      <w:bookmarkStart w:id="7183" w:name="_Toc131708378"/>
      <w:bookmarkStart w:id="7184" w:name="_Toc137458185"/>
      <w:bookmarkStart w:id="7185" w:name="_Toc138887672"/>
      <w:bookmarkStart w:id="7186" w:name="_Toc138969759"/>
      <w:bookmarkStart w:id="7187" w:name="_Toc145916820"/>
      <w:r w:rsidRPr="00C04A08">
        <w:t>6.4A.2.4</w:t>
      </w:r>
      <w:r w:rsidRPr="00C04A08">
        <w:tab/>
        <w:t>EVM equalizer spectrum flatness</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7176"/>
      <w:bookmarkEnd w:id="7177"/>
      <w:bookmarkEnd w:id="7178"/>
      <w:bookmarkEnd w:id="7179"/>
      <w:bookmarkEnd w:id="7180"/>
      <w:bookmarkEnd w:id="7181"/>
      <w:bookmarkEnd w:id="7182"/>
      <w:bookmarkEnd w:id="7183"/>
      <w:bookmarkEnd w:id="7184"/>
      <w:bookmarkEnd w:id="7185"/>
      <w:bookmarkEnd w:id="7186"/>
      <w:bookmarkEnd w:id="7187"/>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7188" w:name="_Toc21340893"/>
      <w:bookmarkStart w:id="7189" w:name="_Toc29805340"/>
      <w:bookmarkStart w:id="7190" w:name="_Toc36456549"/>
      <w:bookmarkStart w:id="7191" w:name="_Toc36469647"/>
      <w:bookmarkStart w:id="7192" w:name="_Toc37254056"/>
      <w:bookmarkStart w:id="7193" w:name="_Toc37322913"/>
      <w:bookmarkStart w:id="7194" w:name="_Toc37324319"/>
      <w:bookmarkStart w:id="7195" w:name="_Toc45889842"/>
      <w:bookmarkStart w:id="7196" w:name="_Toc52196503"/>
      <w:bookmarkStart w:id="7197" w:name="_Toc52197483"/>
      <w:bookmarkStart w:id="7198" w:name="_Toc53173206"/>
      <w:bookmarkStart w:id="7199" w:name="_Toc53173575"/>
      <w:bookmarkStart w:id="7200" w:name="_Toc61119575"/>
      <w:bookmarkStart w:id="7201" w:name="_Toc61119957"/>
      <w:bookmarkStart w:id="7202" w:name="_Toc67926019"/>
      <w:bookmarkStart w:id="7203" w:name="_Toc75273657"/>
      <w:bookmarkStart w:id="7204" w:name="_Toc76510557"/>
      <w:bookmarkStart w:id="7205" w:name="_Toc83129714"/>
      <w:bookmarkStart w:id="7206" w:name="_Toc90591246"/>
      <w:bookmarkStart w:id="7207" w:name="_Toc98864281"/>
      <w:bookmarkStart w:id="7208" w:name="_Toc99733530"/>
      <w:bookmarkStart w:id="7209" w:name="_Toc106577430"/>
      <w:bookmarkStart w:id="7210" w:name="_Toc114537181"/>
      <w:bookmarkStart w:id="7211" w:name="_Toc115257449"/>
      <w:bookmarkStart w:id="7212" w:name="_Toc123086769"/>
      <w:bookmarkStart w:id="7213" w:name="_Toc124296093"/>
      <w:bookmarkStart w:id="7214" w:name="_Toc124296563"/>
      <w:bookmarkStart w:id="7215" w:name="_Toc130572380"/>
      <w:bookmarkStart w:id="7216" w:name="_Toc131708379"/>
      <w:bookmarkStart w:id="7217" w:name="_Toc137458186"/>
      <w:bookmarkStart w:id="7218" w:name="_Toc138887673"/>
      <w:bookmarkStart w:id="7219" w:name="_Toc138969760"/>
      <w:bookmarkStart w:id="7220" w:name="_Toc145916821"/>
      <w:r w:rsidRPr="00C04A08">
        <w:t>6.4D</w:t>
      </w:r>
      <w:r w:rsidRPr="00C04A08">
        <w:tab/>
        <w:t>Transmit signal quality for UL MIMO</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52F3B581" w14:textId="77777777" w:rsidR="00842EF7" w:rsidRPr="00C04A08" w:rsidRDefault="00842EF7" w:rsidP="003C6ED8">
      <w:pPr>
        <w:pStyle w:val="Heading3"/>
      </w:pPr>
      <w:bookmarkStart w:id="7221" w:name="_Toc21340894"/>
      <w:bookmarkStart w:id="7222" w:name="_Toc29805341"/>
      <w:bookmarkStart w:id="7223" w:name="_Toc36456550"/>
      <w:bookmarkStart w:id="7224" w:name="_Toc36469648"/>
      <w:bookmarkStart w:id="7225" w:name="_Toc37254057"/>
      <w:bookmarkStart w:id="7226" w:name="_Toc37322914"/>
      <w:bookmarkStart w:id="7227" w:name="_Toc37324320"/>
      <w:bookmarkStart w:id="7228" w:name="_Toc45889843"/>
      <w:bookmarkStart w:id="7229" w:name="_Toc52196504"/>
      <w:bookmarkStart w:id="7230" w:name="_Toc52197484"/>
      <w:bookmarkStart w:id="7231" w:name="_Toc53173207"/>
      <w:bookmarkStart w:id="7232" w:name="_Toc53173576"/>
      <w:bookmarkStart w:id="7233" w:name="_Toc61119576"/>
      <w:bookmarkStart w:id="7234" w:name="_Toc61119958"/>
      <w:bookmarkStart w:id="7235" w:name="_Toc67926020"/>
      <w:bookmarkStart w:id="7236" w:name="_Toc75273658"/>
      <w:bookmarkStart w:id="7237" w:name="_Toc76510558"/>
      <w:bookmarkStart w:id="7238" w:name="_Toc83129715"/>
      <w:bookmarkStart w:id="7239" w:name="_Toc90591247"/>
      <w:bookmarkStart w:id="7240" w:name="_Toc98864282"/>
      <w:bookmarkStart w:id="7241" w:name="_Toc99733531"/>
      <w:bookmarkStart w:id="7242" w:name="_Toc106577431"/>
      <w:bookmarkStart w:id="7243" w:name="_Toc114537182"/>
      <w:bookmarkStart w:id="7244" w:name="_Toc115257450"/>
      <w:bookmarkStart w:id="7245" w:name="_Toc123086770"/>
      <w:bookmarkStart w:id="7246" w:name="_Toc124296094"/>
      <w:bookmarkStart w:id="7247" w:name="_Toc124296564"/>
      <w:bookmarkStart w:id="7248" w:name="_Toc130572381"/>
      <w:bookmarkStart w:id="7249" w:name="_Toc131708380"/>
      <w:bookmarkStart w:id="7250" w:name="_Toc137458187"/>
      <w:bookmarkStart w:id="7251" w:name="_Toc138887674"/>
      <w:bookmarkStart w:id="7252" w:name="_Toc138969761"/>
      <w:bookmarkStart w:id="7253" w:name="_Toc145916822"/>
      <w:r w:rsidRPr="00C04A08">
        <w:t>6.4D.0</w:t>
      </w:r>
      <w:r w:rsidRPr="00C04A08">
        <w:tab/>
        <w:t>General</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7254" w:name="_Toc21340895"/>
      <w:bookmarkStart w:id="7255" w:name="_Toc29805342"/>
      <w:bookmarkStart w:id="7256" w:name="_Toc36456551"/>
      <w:bookmarkStart w:id="7257" w:name="_Toc36469649"/>
      <w:bookmarkStart w:id="7258" w:name="_Toc37254058"/>
      <w:bookmarkStart w:id="7259" w:name="_Toc37322915"/>
      <w:bookmarkStart w:id="7260" w:name="_Toc37324321"/>
      <w:bookmarkStart w:id="7261" w:name="_Toc45889844"/>
      <w:bookmarkStart w:id="7262" w:name="_Toc52196505"/>
      <w:bookmarkStart w:id="7263" w:name="_Toc52197485"/>
      <w:bookmarkStart w:id="7264" w:name="_Toc53173208"/>
      <w:bookmarkStart w:id="7265" w:name="_Toc53173577"/>
      <w:bookmarkStart w:id="7266" w:name="_Toc61119577"/>
      <w:bookmarkStart w:id="7267" w:name="_Toc61119959"/>
      <w:bookmarkStart w:id="7268" w:name="_Toc67926021"/>
      <w:bookmarkStart w:id="7269" w:name="_Toc75273659"/>
      <w:bookmarkStart w:id="7270" w:name="_Toc76510559"/>
      <w:bookmarkStart w:id="7271" w:name="_Toc83129716"/>
      <w:bookmarkStart w:id="7272" w:name="_Toc90591248"/>
      <w:bookmarkStart w:id="7273" w:name="_Toc98864283"/>
      <w:bookmarkStart w:id="7274" w:name="_Toc99733532"/>
      <w:bookmarkStart w:id="7275" w:name="_Toc106577432"/>
      <w:bookmarkStart w:id="7276" w:name="_Toc114537183"/>
      <w:bookmarkStart w:id="7277" w:name="_Toc115257451"/>
      <w:bookmarkStart w:id="7278" w:name="_Toc123086771"/>
      <w:bookmarkStart w:id="7279" w:name="_Toc124296095"/>
      <w:bookmarkStart w:id="7280" w:name="_Toc124296565"/>
      <w:bookmarkStart w:id="7281" w:name="_Toc130572382"/>
      <w:bookmarkStart w:id="7282" w:name="_Toc131708381"/>
      <w:bookmarkStart w:id="7283" w:name="_Toc137458188"/>
      <w:bookmarkStart w:id="7284" w:name="_Toc138887675"/>
      <w:bookmarkStart w:id="7285" w:name="_Toc138969762"/>
      <w:bookmarkStart w:id="7286" w:name="_Toc145916823"/>
      <w:r w:rsidRPr="00C04A08">
        <w:t>6.4D.1</w:t>
      </w:r>
      <w:r w:rsidRPr="00C04A08">
        <w:tab/>
        <w:t>Frequency error for UL MIMO</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7CF0CB72" w14:textId="77777777" w:rsidR="00842EF7" w:rsidRPr="00C04A08" w:rsidRDefault="00842EF7" w:rsidP="00842EF7">
      <w:bookmarkStart w:id="7287"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7288" w:name="_Toc29805343"/>
      <w:bookmarkStart w:id="7289" w:name="_Toc36456552"/>
      <w:bookmarkStart w:id="7290" w:name="_Toc36469650"/>
      <w:bookmarkStart w:id="7291" w:name="_Toc37254059"/>
      <w:bookmarkStart w:id="7292" w:name="_Toc37322916"/>
      <w:bookmarkStart w:id="7293" w:name="_Toc37324322"/>
      <w:bookmarkStart w:id="7294" w:name="_Toc45889845"/>
      <w:bookmarkStart w:id="7295" w:name="_Toc52196506"/>
      <w:bookmarkStart w:id="7296" w:name="_Toc52197486"/>
      <w:bookmarkStart w:id="7297" w:name="_Toc53173209"/>
      <w:bookmarkStart w:id="7298" w:name="_Toc53173578"/>
      <w:bookmarkStart w:id="7299" w:name="_Toc61119578"/>
      <w:bookmarkStart w:id="7300" w:name="_Toc61119960"/>
      <w:bookmarkStart w:id="7301" w:name="_Toc67926022"/>
      <w:bookmarkStart w:id="7302" w:name="_Toc75273660"/>
      <w:bookmarkStart w:id="7303" w:name="_Toc76510560"/>
      <w:bookmarkStart w:id="7304" w:name="_Toc83129717"/>
      <w:bookmarkStart w:id="7305" w:name="_Toc90591249"/>
      <w:bookmarkStart w:id="7306" w:name="_Toc98864284"/>
      <w:bookmarkStart w:id="7307" w:name="_Toc99733533"/>
      <w:bookmarkStart w:id="7308" w:name="_Toc106577433"/>
      <w:bookmarkStart w:id="7309" w:name="_Toc114537184"/>
      <w:bookmarkStart w:id="7310" w:name="_Toc115257452"/>
      <w:bookmarkStart w:id="7311" w:name="_Toc123086772"/>
      <w:bookmarkStart w:id="7312" w:name="_Toc124296096"/>
      <w:bookmarkStart w:id="7313" w:name="_Toc124296566"/>
      <w:bookmarkStart w:id="7314" w:name="_Toc130572383"/>
      <w:bookmarkStart w:id="7315" w:name="_Toc131708382"/>
      <w:bookmarkStart w:id="7316" w:name="_Toc137458189"/>
      <w:bookmarkStart w:id="7317" w:name="_Toc138887676"/>
      <w:bookmarkStart w:id="7318" w:name="_Toc138969763"/>
      <w:bookmarkStart w:id="7319" w:name="_Toc145916824"/>
      <w:r w:rsidRPr="00C04A08">
        <w:t>6.4D.2</w:t>
      </w:r>
      <w:r w:rsidRPr="00C04A08">
        <w:tab/>
        <w:t>Transmit modulation quality for UL MIMO</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01B4CAC5" w14:textId="108CE05E" w:rsidR="001C457E" w:rsidRPr="009133B6" w:rsidRDefault="001C457E" w:rsidP="001C457E">
      <w:bookmarkStart w:id="7320" w:name="_Toc21340897"/>
      <w:bookmarkStart w:id="7321" w:name="_Toc29805344"/>
      <w:bookmarkStart w:id="7322" w:name="_Toc36456553"/>
      <w:bookmarkStart w:id="7323" w:name="_Toc36469651"/>
      <w:bookmarkStart w:id="7324" w:name="_Toc37254060"/>
      <w:bookmarkStart w:id="7325" w:name="_Toc37322917"/>
      <w:bookmarkStart w:id="7326" w:name="_Toc37324323"/>
      <w:bookmarkStart w:id="7327" w:name="_Toc45889846"/>
      <w:bookmarkStart w:id="7328" w:name="_Toc52196507"/>
      <w:bookmarkStart w:id="7329" w:name="_Toc52197487"/>
      <w:bookmarkStart w:id="7330" w:name="_Toc53173210"/>
      <w:bookmarkStart w:id="7331"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7332" w:name="_Toc61119579"/>
      <w:bookmarkStart w:id="7333" w:name="_Toc61119961"/>
      <w:bookmarkStart w:id="7334" w:name="_Toc67926023"/>
      <w:bookmarkStart w:id="7335" w:name="_Toc75273661"/>
      <w:bookmarkStart w:id="7336" w:name="_Toc76510561"/>
      <w:bookmarkStart w:id="7337" w:name="_Toc83129718"/>
      <w:bookmarkStart w:id="7338" w:name="_Toc90591250"/>
      <w:bookmarkStart w:id="7339" w:name="_Toc98864285"/>
      <w:bookmarkStart w:id="7340" w:name="_Toc99733534"/>
      <w:bookmarkStart w:id="7341" w:name="_Toc106577434"/>
      <w:bookmarkStart w:id="7342" w:name="_Toc114537185"/>
      <w:bookmarkStart w:id="7343" w:name="_Toc115257453"/>
      <w:bookmarkStart w:id="7344" w:name="_Toc123086773"/>
      <w:bookmarkStart w:id="7345" w:name="_Toc124296097"/>
      <w:bookmarkStart w:id="7346" w:name="_Toc124296567"/>
      <w:bookmarkStart w:id="7347" w:name="_Toc130572384"/>
      <w:bookmarkStart w:id="7348" w:name="_Toc131708383"/>
      <w:bookmarkStart w:id="7349" w:name="_Toc137458190"/>
      <w:bookmarkStart w:id="7350" w:name="_Toc138887677"/>
      <w:bookmarkStart w:id="7351" w:name="_Toc138969764"/>
      <w:bookmarkStart w:id="7352" w:name="_Toc145916825"/>
      <w:r w:rsidRPr="00C04A08">
        <w:t>6.4D.3</w:t>
      </w:r>
      <w:r w:rsidRPr="00C04A08">
        <w:tab/>
        <w:t>Time alignment error for UL MIMO</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7353" w:name="_Toc21340898"/>
      <w:bookmarkStart w:id="7354" w:name="_Toc29805345"/>
      <w:bookmarkStart w:id="7355" w:name="_Toc36456554"/>
      <w:bookmarkStart w:id="7356" w:name="_Toc36469652"/>
      <w:bookmarkStart w:id="7357" w:name="_Toc37254061"/>
      <w:bookmarkStart w:id="7358" w:name="_Toc37322918"/>
      <w:bookmarkStart w:id="7359" w:name="_Toc37324324"/>
      <w:bookmarkStart w:id="7360" w:name="_Toc45889847"/>
      <w:bookmarkStart w:id="7361" w:name="_Toc52196508"/>
      <w:bookmarkStart w:id="7362" w:name="_Toc52197488"/>
      <w:bookmarkStart w:id="7363" w:name="_Toc53173211"/>
      <w:bookmarkStart w:id="7364" w:name="_Toc53173580"/>
      <w:bookmarkStart w:id="7365" w:name="_Toc61119580"/>
      <w:bookmarkStart w:id="7366" w:name="_Toc61119962"/>
      <w:bookmarkStart w:id="7367" w:name="_Toc67926024"/>
      <w:bookmarkStart w:id="7368" w:name="_Toc75273662"/>
      <w:bookmarkStart w:id="7369" w:name="_Toc76510562"/>
      <w:bookmarkStart w:id="7370" w:name="_Toc83129719"/>
      <w:bookmarkStart w:id="7371" w:name="_Toc90591251"/>
      <w:bookmarkStart w:id="7372" w:name="_Toc98864286"/>
      <w:bookmarkStart w:id="7373" w:name="_Toc99733535"/>
      <w:bookmarkStart w:id="7374" w:name="_Toc106577435"/>
      <w:bookmarkStart w:id="7375" w:name="_Toc114537186"/>
      <w:bookmarkStart w:id="7376" w:name="_Toc115257454"/>
      <w:bookmarkStart w:id="7377" w:name="_Toc123086774"/>
      <w:bookmarkStart w:id="7378" w:name="_Toc124296098"/>
      <w:bookmarkStart w:id="7379" w:name="_Toc124296568"/>
      <w:bookmarkStart w:id="7380" w:name="_Toc130572385"/>
      <w:bookmarkStart w:id="7381" w:name="_Toc131708384"/>
      <w:bookmarkStart w:id="7382" w:name="_Toc137458191"/>
      <w:bookmarkStart w:id="7383" w:name="_Toc138887678"/>
      <w:bookmarkStart w:id="7384" w:name="_Toc138969765"/>
      <w:bookmarkStart w:id="7385" w:name="_Toc145916826"/>
      <w:bookmarkStart w:id="7386" w:name="_Hlk528918230"/>
      <w:r w:rsidRPr="00C04A08">
        <w:t>6.4D.4</w:t>
      </w:r>
      <w:r w:rsidRPr="00C04A08">
        <w:tab/>
        <w:t>Requirements for coherent UL MIMO</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7387" w:name="_Toc21340899"/>
      <w:bookmarkStart w:id="7388" w:name="_Toc29805346"/>
      <w:bookmarkStart w:id="7389" w:name="_Toc36456555"/>
      <w:bookmarkStart w:id="7390" w:name="_Toc36469653"/>
      <w:bookmarkStart w:id="7391" w:name="_Toc37254062"/>
      <w:bookmarkStart w:id="7392" w:name="_Toc37322919"/>
      <w:bookmarkStart w:id="7393" w:name="_Toc37324325"/>
      <w:bookmarkStart w:id="7394" w:name="_Toc45889848"/>
      <w:bookmarkStart w:id="7395" w:name="_Toc52196509"/>
      <w:bookmarkStart w:id="7396" w:name="_Toc52197489"/>
      <w:bookmarkStart w:id="7397" w:name="_Toc53173212"/>
      <w:bookmarkStart w:id="7398" w:name="_Toc53173581"/>
      <w:bookmarkStart w:id="7399" w:name="_Toc61119581"/>
      <w:bookmarkStart w:id="7400" w:name="_Toc61119963"/>
      <w:bookmarkStart w:id="7401" w:name="_Toc67926025"/>
      <w:bookmarkStart w:id="7402" w:name="_Toc75273663"/>
      <w:bookmarkStart w:id="7403" w:name="_Toc76510563"/>
      <w:bookmarkStart w:id="7404" w:name="_Toc83129720"/>
      <w:bookmarkStart w:id="7405" w:name="_Toc90591252"/>
      <w:bookmarkStart w:id="7406" w:name="_Toc98864287"/>
      <w:bookmarkStart w:id="7407" w:name="_Toc99733536"/>
      <w:bookmarkStart w:id="7408" w:name="_Toc106577436"/>
      <w:bookmarkStart w:id="7409" w:name="_Toc114537187"/>
      <w:bookmarkStart w:id="7410" w:name="_Toc115257455"/>
      <w:bookmarkStart w:id="7411" w:name="_Toc123086775"/>
      <w:bookmarkStart w:id="7412" w:name="_Toc124296099"/>
      <w:bookmarkStart w:id="7413" w:name="_Toc124296569"/>
      <w:bookmarkStart w:id="7414" w:name="_Toc130572386"/>
      <w:bookmarkStart w:id="7415" w:name="_Toc131708385"/>
      <w:bookmarkStart w:id="7416" w:name="_Toc137458192"/>
      <w:bookmarkStart w:id="7417" w:name="_Toc138887679"/>
      <w:bookmarkStart w:id="7418" w:name="_Toc138969766"/>
      <w:bookmarkStart w:id="7419" w:name="_Toc145916827"/>
      <w:bookmarkEnd w:id="7386"/>
      <w:r w:rsidRPr="00C04A08">
        <w:lastRenderedPageBreak/>
        <w:t>6.5</w:t>
      </w:r>
      <w:r w:rsidRPr="00C04A08">
        <w:tab/>
        <w:t>Output RF spectrum emissions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21ACA4FC" w14:textId="77777777" w:rsidR="00842EF7" w:rsidRPr="00C04A08" w:rsidRDefault="00842EF7" w:rsidP="00842EF7">
      <w:pPr>
        <w:pStyle w:val="Heading3"/>
      </w:pPr>
      <w:bookmarkStart w:id="7420" w:name="_Toc21340900"/>
      <w:bookmarkStart w:id="7421" w:name="_Toc29805347"/>
      <w:bookmarkStart w:id="7422" w:name="_Toc36456556"/>
      <w:bookmarkStart w:id="7423" w:name="_Toc36469654"/>
      <w:bookmarkStart w:id="7424" w:name="_Toc37254063"/>
      <w:bookmarkStart w:id="7425" w:name="_Toc37322920"/>
      <w:bookmarkStart w:id="7426" w:name="_Toc37324326"/>
      <w:bookmarkStart w:id="7427" w:name="_Toc45889849"/>
      <w:bookmarkStart w:id="7428" w:name="_Toc52196510"/>
      <w:bookmarkStart w:id="7429" w:name="_Toc52197490"/>
      <w:bookmarkStart w:id="7430" w:name="_Toc53173213"/>
      <w:bookmarkStart w:id="7431" w:name="_Toc53173582"/>
      <w:bookmarkStart w:id="7432" w:name="_Toc61119582"/>
      <w:bookmarkStart w:id="7433" w:name="_Toc61119964"/>
      <w:bookmarkStart w:id="7434" w:name="_Toc67926026"/>
      <w:bookmarkStart w:id="7435" w:name="_Toc75273664"/>
      <w:bookmarkStart w:id="7436" w:name="_Toc76510564"/>
      <w:bookmarkStart w:id="7437" w:name="_Toc83129721"/>
      <w:bookmarkStart w:id="7438" w:name="_Toc90591253"/>
      <w:bookmarkStart w:id="7439" w:name="_Toc98864288"/>
      <w:bookmarkStart w:id="7440" w:name="_Toc99733537"/>
      <w:bookmarkStart w:id="7441" w:name="_Toc106577437"/>
      <w:bookmarkStart w:id="7442" w:name="_Toc114537188"/>
      <w:bookmarkStart w:id="7443" w:name="_Toc115257456"/>
      <w:bookmarkStart w:id="7444" w:name="_Toc123086776"/>
      <w:bookmarkStart w:id="7445" w:name="_Toc124296100"/>
      <w:bookmarkStart w:id="7446" w:name="_Toc124296570"/>
      <w:bookmarkStart w:id="7447" w:name="_Toc130572387"/>
      <w:bookmarkStart w:id="7448" w:name="_Toc131708386"/>
      <w:bookmarkStart w:id="7449" w:name="_Toc137458193"/>
      <w:bookmarkStart w:id="7450" w:name="_Toc138887680"/>
      <w:bookmarkStart w:id="7451" w:name="_Toc138969767"/>
      <w:bookmarkStart w:id="7452" w:name="_Toc145916828"/>
      <w:r w:rsidRPr="00C04A08">
        <w:t>6.5.1</w:t>
      </w:r>
      <w:r w:rsidRPr="00C04A08">
        <w:tab/>
        <w:t>Occupied bandwidth</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7453" w:name="_Toc21340901"/>
      <w:bookmarkStart w:id="7454" w:name="_Toc29805348"/>
      <w:bookmarkStart w:id="7455" w:name="_Toc36456557"/>
      <w:bookmarkStart w:id="7456" w:name="_Toc36469655"/>
      <w:bookmarkStart w:id="7457" w:name="_Toc37254064"/>
      <w:bookmarkStart w:id="7458" w:name="_Toc37322921"/>
      <w:bookmarkStart w:id="7459" w:name="_Toc37324327"/>
      <w:bookmarkStart w:id="7460" w:name="_Toc45889850"/>
      <w:bookmarkStart w:id="7461" w:name="_Toc52196511"/>
      <w:bookmarkStart w:id="7462" w:name="_Toc52197491"/>
      <w:bookmarkStart w:id="7463" w:name="_Toc53173214"/>
      <w:bookmarkStart w:id="7464" w:name="_Toc53173583"/>
      <w:bookmarkStart w:id="7465" w:name="_Toc61119583"/>
      <w:bookmarkStart w:id="7466" w:name="_Toc61119965"/>
      <w:bookmarkStart w:id="7467" w:name="_Toc67926027"/>
      <w:bookmarkStart w:id="7468" w:name="_Toc75273665"/>
      <w:bookmarkStart w:id="7469" w:name="_Toc76510565"/>
      <w:bookmarkStart w:id="7470" w:name="_Toc83129722"/>
      <w:bookmarkStart w:id="7471" w:name="_Toc90591254"/>
      <w:bookmarkStart w:id="7472" w:name="_Toc98864289"/>
      <w:bookmarkStart w:id="7473" w:name="_Toc99733538"/>
      <w:bookmarkStart w:id="7474" w:name="_Toc106577438"/>
      <w:bookmarkStart w:id="7475" w:name="_Toc114537189"/>
      <w:bookmarkStart w:id="7476" w:name="_Toc115257457"/>
      <w:bookmarkStart w:id="7477" w:name="_Toc123086777"/>
      <w:bookmarkStart w:id="7478" w:name="_Toc124296101"/>
      <w:bookmarkStart w:id="7479" w:name="_Toc124296571"/>
      <w:bookmarkStart w:id="7480" w:name="_Toc130572388"/>
      <w:bookmarkStart w:id="7481" w:name="_Toc131708387"/>
      <w:bookmarkStart w:id="7482" w:name="_Toc137458194"/>
      <w:bookmarkStart w:id="7483" w:name="_Toc138887681"/>
      <w:bookmarkStart w:id="7484" w:name="_Toc138969768"/>
      <w:bookmarkStart w:id="7485" w:name="_Toc145916829"/>
      <w:r w:rsidRPr="00C04A08">
        <w:t>6.5.2</w:t>
      </w:r>
      <w:r w:rsidRPr="00C04A08">
        <w:tab/>
        <w:t>Out of band emissions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0957A33F" w14:textId="77777777" w:rsidR="00842EF7" w:rsidRPr="00C04A08" w:rsidRDefault="00842EF7" w:rsidP="00842EF7">
      <w:pPr>
        <w:pStyle w:val="Heading4"/>
      </w:pPr>
      <w:bookmarkStart w:id="7486" w:name="_Toc21340902"/>
      <w:bookmarkStart w:id="7487" w:name="_Toc29805349"/>
      <w:bookmarkStart w:id="7488" w:name="_Toc36456558"/>
      <w:bookmarkStart w:id="7489" w:name="_Toc36469656"/>
      <w:bookmarkStart w:id="7490" w:name="_Toc37254065"/>
      <w:bookmarkStart w:id="7491" w:name="_Toc37322922"/>
      <w:bookmarkStart w:id="7492" w:name="_Toc37324328"/>
      <w:bookmarkStart w:id="7493" w:name="_Toc45889851"/>
      <w:bookmarkStart w:id="7494" w:name="_Toc52196512"/>
      <w:bookmarkStart w:id="7495" w:name="_Toc52197492"/>
      <w:bookmarkStart w:id="7496" w:name="_Toc53173215"/>
      <w:bookmarkStart w:id="7497" w:name="_Toc53173584"/>
      <w:bookmarkStart w:id="7498" w:name="_Toc61119584"/>
      <w:bookmarkStart w:id="7499" w:name="_Toc61119966"/>
      <w:bookmarkStart w:id="7500" w:name="_Toc67926028"/>
      <w:bookmarkStart w:id="7501" w:name="_Toc75273666"/>
      <w:bookmarkStart w:id="7502" w:name="_Toc76510566"/>
      <w:bookmarkStart w:id="7503" w:name="_Toc83129723"/>
      <w:bookmarkStart w:id="7504" w:name="_Toc90591255"/>
      <w:bookmarkStart w:id="7505" w:name="_Toc98864290"/>
      <w:bookmarkStart w:id="7506" w:name="_Toc99733539"/>
      <w:bookmarkStart w:id="7507" w:name="_Toc106577439"/>
      <w:bookmarkStart w:id="7508" w:name="_Toc114537190"/>
      <w:bookmarkStart w:id="7509" w:name="_Toc115257458"/>
      <w:bookmarkStart w:id="7510" w:name="_Toc123086778"/>
      <w:bookmarkStart w:id="7511" w:name="_Toc124296102"/>
      <w:bookmarkStart w:id="7512" w:name="_Toc124296572"/>
      <w:bookmarkStart w:id="7513" w:name="_Toc130572389"/>
      <w:bookmarkStart w:id="7514" w:name="_Toc131708388"/>
      <w:bookmarkStart w:id="7515" w:name="_Toc137458195"/>
      <w:bookmarkStart w:id="7516" w:name="_Toc138887682"/>
      <w:bookmarkStart w:id="7517" w:name="_Toc138969769"/>
      <w:bookmarkStart w:id="7518" w:name="_Toc145916830"/>
      <w:r w:rsidRPr="00C04A08">
        <w:t>6.5.2.0</w:t>
      </w:r>
      <w:r w:rsidRPr="00C04A08">
        <w:tab/>
        <w:t>General</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7519" w:name="_Toc21340903"/>
      <w:bookmarkStart w:id="7520" w:name="_Toc29805350"/>
      <w:bookmarkStart w:id="7521" w:name="_Toc36456559"/>
      <w:bookmarkStart w:id="7522" w:name="_Toc36469657"/>
      <w:bookmarkStart w:id="7523" w:name="_Toc37254066"/>
      <w:bookmarkStart w:id="7524" w:name="_Toc37322923"/>
      <w:bookmarkStart w:id="7525" w:name="_Toc37324329"/>
      <w:bookmarkStart w:id="7526" w:name="_Toc45889852"/>
      <w:bookmarkStart w:id="7527" w:name="_Toc52196513"/>
      <w:bookmarkStart w:id="7528" w:name="_Toc52197493"/>
      <w:bookmarkStart w:id="7529" w:name="_Toc53173216"/>
      <w:bookmarkStart w:id="7530" w:name="_Toc53173585"/>
      <w:bookmarkStart w:id="7531" w:name="_Toc61119585"/>
      <w:bookmarkStart w:id="7532" w:name="_Toc61119967"/>
      <w:bookmarkStart w:id="7533" w:name="_Toc67926029"/>
      <w:bookmarkStart w:id="7534" w:name="_Toc75273667"/>
      <w:bookmarkStart w:id="7535" w:name="_Toc76510567"/>
      <w:bookmarkStart w:id="7536" w:name="_Toc83129724"/>
      <w:bookmarkStart w:id="7537" w:name="_Toc90591256"/>
      <w:bookmarkStart w:id="7538" w:name="_Toc98864291"/>
      <w:bookmarkStart w:id="7539" w:name="_Toc99733540"/>
      <w:bookmarkStart w:id="7540" w:name="_Toc106577440"/>
      <w:bookmarkStart w:id="7541" w:name="_Toc114537191"/>
      <w:bookmarkStart w:id="7542" w:name="_Toc115257459"/>
      <w:bookmarkStart w:id="7543" w:name="_Toc123086779"/>
      <w:bookmarkStart w:id="7544" w:name="_Toc124296103"/>
      <w:bookmarkStart w:id="7545" w:name="_Toc124296573"/>
      <w:bookmarkStart w:id="7546" w:name="_Toc130572390"/>
      <w:bookmarkStart w:id="7547" w:name="_Toc131708389"/>
      <w:bookmarkStart w:id="7548" w:name="_Toc137458196"/>
      <w:bookmarkStart w:id="7549" w:name="_Toc138887683"/>
      <w:bookmarkStart w:id="7550" w:name="_Toc138969770"/>
      <w:bookmarkStart w:id="7551" w:name="_Toc145916831"/>
      <w:r w:rsidRPr="00C04A08">
        <w:t>6.5.2.1</w:t>
      </w:r>
      <w:r w:rsidRPr="00C04A08">
        <w:tab/>
        <w:t>Spectrum emission mask</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7552" w:name="_Toc21340904"/>
      <w:bookmarkStart w:id="7553" w:name="_Toc29805351"/>
      <w:bookmarkStart w:id="7554" w:name="_Toc36456560"/>
      <w:bookmarkStart w:id="7555" w:name="_Toc36469658"/>
      <w:bookmarkStart w:id="7556" w:name="_Toc37254067"/>
      <w:bookmarkStart w:id="7557" w:name="_Toc37322924"/>
      <w:bookmarkStart w:id="7558" w:name="_Toc37324330"/>
      <w:bookmarkStart w:id="7559" w:name="_Toc45889853"/>
      <w:bookmarkStart w:id="7560" w:name="_Toc52196514"/>
      <w:bookmarkStart w:id="7561" w:name="_Toc52197494"/>
      <w:bookmarkStart w:id="7562" w:name="_Toc53173217"/>
      <w:bookmarkStart w:id="7563" w:name="_Toc53173586"/>
      <w:bookmarkStart w:id="7564" w:name="_Toc61119586"/>
      <w:bookmarkStart w:id="7565" w:name="_Toc61119968"/>
      <w:bookmarkStart w:id="7566" w:name="_Toc67926030"/>
      <w:bookmarkStart w:id="7567" w:name="_Toc75273668"/>
      <w:bookmarkStart w:id="7568" w:name="_Toc76510568"/>
      <w:bookmarkStart w:id="7569" w:name="_Toc83129725"/>
      <w:bookmarkStart w:id="7570" w:name="_Toc90591257"/>
      <w:bookmarkStart w:id="7571" w:name="_Toc98864292"/>
      <w:bookmarkStart w:id="7572" w:name="_Toc99733541"/>
      <w:bookmarkStart w:id="7573" w:name="_Toc106577441"/>
      <w:bookmarkStart w:id="7574" w:name="_Toc114537192"/>
      <w:bookmarkStart w:id="7575" w:name="_Toc115257460"/>
      <w:bookmarkStart w:id="7576" w:name="_Toc123086780"/>
      <w:bookmarkStart w:id="7577" w:name="_Toc124296104"/>
      <w:bookmarkStart w:id="7578" w:name="_Toc124296574"/>
      <w:bookmarkStart w:id="7579" w:name="_Toc130572391"/>
      <w:bookmarkStart w:id="7580" w:name="_Toc131708390"/>
      <w:bookmarkStart w:id="7581" w:name="_Toc137458197"/>
      <w:bookmarkStart w:id="7582" w:name="_Toc138887684"/>
      <w:bookmarkStart w:id="7583" w:name="_Toc138969771"/>
      <w:bookmarkStart w:id="7584" w:name="_Toc145916832"/>
      <w:r w:rsidRPr="00C04A08">
        <w:t>6.5.2.2</w:t>
      </w:r>
      <w:r w:rsidRPr="00C04A08">
        <w:tab/>
        <w:t>Void</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1F0C73C1" w14:textId="77777777" w:rsidR="00842EF7" w:rsidRPr="00C04A08" w:rsidRDefault="00842EF7" w:rsidP="00842EF7">
      <w:pPr>
        <w:pStyle w:val="Heading4"/>
      </w:pPr>
      <w:bookmarkStart w:id="7585" w:name="_Toc21340905"/>
      <w:bookmarkStart w:id="7586" w:name="_Toc29805352"/>
      <w:bookmarkStart w:id="7587" w:name="_Toc36456561"/>
      <w:bookmarkStart w:id="7588" w:name="_Toc36469659"/>
      <w:bookmarkStart w:id="7589" w:name="_Toc37254068"/>
      <w:bookmarkStart w:id="7590" w:name="_Toc37322925"/>
      <w:bookmarkStart w:id="7591" w:name="_Toc37324331"/>
      <w:bookmarkStart w:id="7592" w:name="_Toc45889854"/>
      <w:bookmarkStart w:id="7593" w:name="_Toc52196515"/>
      <w:bookmarkStart w:id="7594" w:name="_Toc52197495"/>
      <w:bookmarkStart w:id="7595" w:name="_Toc53173218"/>
      <w:bookmarkStart w:id="7596" w:name="_Toc53173587"/>
      <w:bookmarkStart w:id="7597" w:name="_Toc61119587"/>
      <w:bookmarkStart w:id="7598" w:name="_Toc61119969"/>
      <w:bookmarkStart w:id="7599" w:name="_Toc67926031"/>
      <w:bookmarkStart w:id="7600" w:name="_Toc75273669"/>
      <w:bookmarkStart w:id="7601" w:name="_Toc76510569"/>
      <w:bookmarkStart w:id="7602" w:name="_Toc83129726"/>
      <w:bookmarkStart w:id="7603" w:name="_Toc90591258"/>
      <w:bookmarkStart w:id="7604" w:name="_Toc98864293"/>
      <w:bookmarkStart w:id="7605" w:name="_Toc99733542"/>
      <w:bookmarkStart w:id="7606" w:name="_Toc106577442"/>
      <w:bookmarkStart w:id="7607" w:name="_Toc114537193"/>
      <w:bookmarkStart w:id="7608" w:name="_Toc115257461"/>
      <w:bookmarkStart w:id="7609" w:name="_Toc123086781"/>
      <w:bookmarkStart w:id="7610" w:name="_Toc124296105"/>
      <w:bookmarkStart w:id="7611" w:name="_Toc124296575"/>
      <w:bookmarkStart w:id="7612" w:name="_Toc130572392"/>
      <w:bookmarkStart w:id="7613" w:name="_Toc131708391"/>
      <w:bookmarkStart w:id="7614" w:name="_Toc137458198"/>
      <w:bookmarkStart w:id="7615" w:name="_Toc138887685"/>
      <w:bookmarkStart w:id="7616" w:name="_Toc138969772"/>
      <w:bookmarkStart w:id="7617" w:name="_Toc145916833"/>
      <w:r w:rsidRPr="00C04A08">
        <w:t>6.5.2.3</w:t>
      </w:r>
      <w:r w:rsidRPr="00C04A08">
        <w:tab/>
        <w:t>Adjacent channel leakage ratio</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7618" w:name="_Toc21340906"/>
      <w:bookmarkStart w:id="7619" w:name="_Toc29805353"/>
      <w:bookmarkStart w:id="7620" w:name="_Toc36456562"/>
      <w:bookmarkStart w:id="7621" w:name="_Toc36469660"/>
      <w:bookmarkStart w:id="7622" w:name="_Toc37254069"/>
      <w:bookmarkStart w:id="7623" w:name="_Toc37322926"/>
      <w:bookmarkStart w:id="7624" w:name="_Toc37324332"/>
      <w:bookmarkStart w:id="7625" w:name="_Toc45889855"/>
      <w:bookmarkStart w:id="7626" w:name="_Toc52196516"/>
      <w:bookmarkStart w:id="7627" w:name="_Toc52197496"/>
      <w:bookmarkStart w:id="7628" w:name="_Toc53173219"/>
      <w:bookmarkStart w:id="7629" w:name="_Toc53173588"/>
      <w:bookmarkStart w:id="7630" w:name="_Toc61119588"/>
      <w:bookmarkStart w:id="7631" w:name="_Toc61119970"/>
      <w:bookmarkStart w:id="7632" w:name="_Toc67926032"/>
      <w:bookmarkStart w:id="7633" w:name="_Toc75273670"/>
      <w:bookmarkStart w:id="7634" w:name="_Toc76510570"/>
      <w:bookmarkStart w:id="7635" w:name="_Toc83129727"/>
      <w:bookmarkStart w:id="7636" w:name="_Toc90591259"/>
      <w:bookmarkStart w:id="7637" w:name="_Toc98864294"/>
      <w:bookmarkStart w:id="7638"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7639" w:name="_Toc106577443"/>
      <w:bookmarkStart w:id="7640" w:name="_Toc114537194"/>
      <w:bookmarkStart w:id="7641" w:name="_Toc115257462"/>
      <w:bookmarkStart w:id="7642" w:name="_Toc123086782"/>
      <w:bookmarkStart w:id="7643" w:name="_Toc124296106"/>
      <w:bookmarkStart w:id="7644" w:name="_Toc124296576"/>
      <w:bookmarkStart w:id="7645" w:name="_Toc130572393"/>
      <w:bookmarkStart w:id="7646" w:name="_Toc131708392"/>
      <w:bookmarkStart w:id="7647" w:name="_Toc137458199"/>
      <w:bookmarkStart w:id="7648" w:name="_Toc138887686"/>
      <w:bookmarkStart w:id="7649" w:name="_Toc138969773"/>
      <w:bookmarkStart w:id="7650" w:name="_Toc145916834"/>
      <w:r w:rsidRPr="00C04A08">
        <w:t>6.5.3</w:t>
      </w:r>
      <w:r w:rsidRPr="00C04A08">
        <w:tab/>
        <w:t>Spurious emissions</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7651" w:name="_Toc21340907"/>
      <w:bookmarkStart w:id="7652" w:name="_Toc29805354"/>
      <w:bookmarkStart w:id="7653" w:name="_Toc36456563"/>
      <w:bookmarkStart w:id="7654" w:name="_Toc36469661"/>
      <w:bookmarkStart w:id="7655" w:name="_Toc37254070"/>
      <w:bookmarkStart w:id="7656" w:name="_Toc37322927"/>
      <w:bookmarkStart w:id="7657" w:name="_Toc37324333"/>
      <w:bookmarkStart w:id="7658" w:name="_Toc45889856"/>
      <w:bookmarkStart w:id="7659" w:name="_Toc52196517"/>
      <w:bookmarkStart w:id="7660" w:name="_Toc52197497"/>
      <w:bookmarkStart w:id="7661" w:name="_Toc53173220"/>
      <w:bookmarkStart w:id="7662" w:name="_Toc53173589"/>
      <w:bookmarkStart w:id="7663" w:name="_Toc61119589"/>
      <w:bookmarkStart w:id="7664" w:name="_Toc61119971"/>
      <w:bookmarkStart w:id="7665" w:name="_Toc67926033"/>
      <w:bookmarkStart w:id="7666" w:name="_Toc75273671"/>
      <w:bookmarkStart w:id="7667" w:name="_Toc76510571"/>
      <w:bookmarkStart w:id="7668" w:name="_Toc83129728"/>
      <w:bookmarkStart w:id="7669" w:name="_Toc90591260"/>
      <w:bookmarkStart w:id="7670" w:name="_Toc98864295"/>
      <w:bookmarkStart w:id="7671" w:name="_Toc99733544"/>
      <w:bookmarkStart w:id="7672" w:name="_Toc106577444"/>
      <w:bookmarkStart w:id="7673" w:name="_Toc114537195"/>
      <w:bookmarkStart w:id="7674" w:name="_Toc115257463"/>
      <w:bookmarkStart w:id="7675" w:name="_Toc123086783"/>
      <w:bookmarkStart w:id="7676" w:name="_Toc124296107"/>
      <w:bookmarkStart w:id="7677" w:name="_Toc124296577"/>
      <w:bookmarkStart w:id="7678" w:name="_Toc130572394"/>
      <w:bookmarkStart w:id="7679" w:name="_Toc131708393"/>
      <w:bookmarkStart w:id="7680" w:name="_Toc137458200"/>
      <w:bookmarkStart w:id="7681" w:name="_Toc138887687"/>
      <w:bookmarkStart w:id="7682" w:name="_Toc138969774"/>
      <w:bookmarkStart w:id="7683" w:name="_Toc145916835"/>
      <w:r w:rsidRPr="00C04A08">
        <w:t>6.5.3.1</w:t>
      </w:r>
      <w:r w:rsidRPr="00C04A08">
        <w:tab/>
        <w:t>Spurious emission band UE co-existence</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7684" w:name="_Toc21340908"/>
      <w:bookmarkStart w:id="7685" w:name="_Toc29805355"/>
      <w:bookmarkStart w:id="7686" w:name="_Toc36456564"/>
      <w:bookmarkStart w:id="7687" w:name="_Toc36469662"/>
      <w:bookmarkStart w:id="7688" w:name="_Toc37254071"/>
      <w:bookmarkStart w:id="7689" w:name="_Toc37322928"/>
      <w:bookmarkStart w:id="7690" w:name="_Toc37324334"/>
      <w:bookmarkStart w:id="7691" w:name="_Toc45889857"/>
      <w:bookmarkStart w:id="7692" w:name="_Toc52196518"/>
      <w:bookmarkStart w:id="7693" w:name="_Toc52197498"/>
      <w:bookmarkStart w:id="7694" w:name="_Toc53173221"/>
      <w:bookmarkStart w:id="7695" w:name="_Toc53173590"/>
      <w:bookmarkStart w:id="7696" w:name="_Toc61119590"/>
      <w:bookmarkStart w:id="7697" w:name="_Toc61119972"/>
      <w:bookmarkStart w:id="7698" w:name="_Toc67926034"/>
      <w:bookmarkStart w:id="7699" w:name="_Toc75273672"/>
      <w:bookmarkStart w:id="7700" w:name="_Toc76510572"/>
      <w:bookmarkStart w:id="7701" w:name="_Toc83129729"/>
      <w:bookmarkStart w:id="7702" w:name="_Toc90591261"/>
      <w:bookmarkStart w:id="7703" w:name="_Toc98864296"/>
      <w:bookmarkStart w:id="7704" w:name="_Toc99733545"/>
      <w:bookmarkStart w:id="7705" w:name="_Toc106577445"/>
      <w:bookmarkStart w:id="7706" w:name="_Toc114537196"/>
      <w:bookmarkStart w:id="7707" w:name="_Toc115257464"/>
      <w:bookmarkStart w:id="7708" w:name="_Toc123086784"/>
      <w:bookmarkStart w:id="7709" w:name="_Toc124296108"/>
      <w:bookmarkStart w:id="7710" w:name="_Toc124296578"/>
      <w:bookmarkStart w:id="7711" w:name="_Toc130572395"/>
      <w:bookmarkStart w:id="7712" w:name="_Toc131708394"/>
      <w:bookmarkStart w:id="7713" w:name="_Toc137458201"/>
      <w:bookmarkStart w:id="7714" w:name="_Toc138887688"/>
      <w:bookmarkStart w:id="7715" w:name="_Toc138969775"/>
      <w:bookmarkStart w:id="7716" w:name="_Toc145916836"/>
      <w:r w:rsidRPr="00C04A08">
        <w:t>6.5.3.2</w:t>
      </w:r>
      <w:r w:rsidRPr="00C04A08">
        <w:tab/>
      </w:r>
      <w:r w:rsidRPr="00C04A08">
        <w:rPr>
          <w:rFonts w:cs="Arial"/>
          <w:szCs w:val="24"/>
          <w:lang w:val="en-US" w:eastAsia="it-IT"/>
        </w:rPr>
        <w:t>Additional spurious emissions</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0BEC4DE4" w14:textId="77777777" w:rsidR="00842EF7" w:rsidRPr="00C04A08" w:rsidRDefault="00842EF7" w:rsidP="003C6ED8">
      <w:pPr>
        <w:pStyle w:val="Heading5"/>
        <w:rPr>
          <w:lang w:val="en-US" w:eastAsia="it-IT"/>
        </w:rPr>
      </w:pPr>
      <w:bookmarkStart w:id="7717" w:name="_Toc21340909"/>
      <w:bookmarkStart w:id="7718" w:name="_Toc29805356"/>
      <w:bookmarkStart w:id="7719" w:name="_Toc36456565"/>
      <w:bookmarkStart w:id="7720" w:name="_Toc36469663"/>
      <w:bookmarkStart w:id="7721" w:name="_Toc37254072"/>
      <w:bookmarkStart w:id="7722" w:name="_Toc37322929"/>
      <w:bookmarkStart w:id="7723" w:name="_Toc37324335"/>
      <w:bookmarkStart w:id="7724" w:name="_Toc45889858"/>
      <w:bookmarkStart w:id="7725" w:name="_Toc52196519"/>
      <w:bookmarkStart w:id="7726" w:name="_Toc52197499"/>
      <w:bookmarkStart w:id="7727" w:name="_Toc53173222"/>
      <w:bookmarkStart w:id="7728" w:name="_Toc53173591"/>
      <w:bookmarkStart w:id="7729" w:name="_Toc61119591"/>
      <w:bookmarkStart w:id="7730" w:name="_Toc61119973"/>
      <w:bookmarkStart w:id="7731" w:name="_Toc67926035"/>
      <w:bookmarkStart w:id="7732" w:name="_Toc75273673"/>
      <w:bookmarkStart w:id="7733" w:name="_Toc76510573"/>
      <w:bookmarkStart w:id="7734" w:name="_Toc83129730"/>
      <w:bookmarkStart w:id="7735" w:name="_Toc90591262"/>
      <w:bookmarkStart w:id="7736" w:name="_Toc98864297"/>
      <w:bookmarkStart w:id="7737" w:name="_Toc99733546"/>
      <w:bookmarkStart w:id="7738" w:name="_Toc106577446"/>
      <w:bookmarkStart w:id="7739" w:name="_Toc114537197"/>
      <w:bookmarkStart w:id="7740" w:name="_Toc115257465"/>
      <w:bookmarkStart w:id="7741" w:name="_Toc123086785"/>
      <w:bookmarkStart w:id="7742" w:name="_Toc124296109"/>
      <w:bookmarkStart w:id="7743" w:name="_Toc124296579"/>
      <w:bookmarkStart w:id="7744" w:name="_Toc130572396"/>
      <w:bookmarkStart w:id="7745" w:name="_Toc131708395"/>
      <w:bookmarkStart w:id="7746" w:name="_Toc137458202"/>
      <w:bookmarkStart w:id="7747" w:name="_Toc138887689"/>
      <w:bookmarkStart w:id="7748" w:name="_Toc138969776"/>
      <w:bookmarkStart w:id="7749" w:name="_Toc145916837"/>
      <w:r w:rsidRPr="00C04A08">
        <w:t>6.5.3.2.1</w:t>
      </w:r>
      <w:r w:rsidRPr="00C04A08">
        <w:tab/>
        <w:t>General</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7750" w:name="_Toc21340910"/>
      <w:bookmarkStart w:id="7751" w:name="_Toc29805357"/>
      <w:bookmarkStart w:id="7752" w:name="_Toc36456566"/>
      <w:bookmarkStart w:id="7753" w:name="_Toc36469664"/>
      <w:bookmarkStart w:id="7754" w:name="_Toc37254073"/>
      <w:bookmarkStart w:id="7755" w:name="_Toc37322930"/>
      <w:bookmarkStart w:id="7756" w:name="_Toc37324336"/>
      <w:bookmarkStart w:id="7757" w:name="_Toc45889859"/>
      <w:bookmarkStart w:id="7758" w:name="_Toc52196520"/>
      <w:bookmarkStart w:id="7759" w:name="_Toc52197500"/>
      <w:bookmarkStart w:id="7760" w:name="_Toc53173223"/>
      <w:bookmarkStart w:id="7761" w:name="_Toc53173592"/>
      <w:bookmarkStart w:id="7762" w:name="_Toc61119592"/>
      <w:bookmarkStart w:id="7763" w:name="_Toc61119974"/>
      <w:bookmarkStart w:id="7764" w:name="_Toc67926036"/>
      <w:bookmarkStart w:id="7765" w:name="_Toc75273674"/>
      <w:bookmarkStart w:id="7766" w:name="_Toc76510574"/>
      <w:bookmarkStart w:id="7767" w:name="_Toc83129731"/>
      <w:bookmarkStart w:id="7768" w:name="_Toc90591263"/>
      <w:bookmarkStart w:id="7769" w:name="_Toc98864298"/>
      <w:bookmarkStart w:id="7770" w:name="_Toc99733547"/>
      <w:bookmarkStart w:id="7771" w:name="_Toc106577447"/>
      <w:bookmarkStart w:id="7772" w:name="_Toc114537198"/>
      <w:bookmarkStart w:id="7773" w:name="_Toc115257466"/>
      <w:bookmarkStart w:id="7774" w:name="_Toc123086786"/>
      <w:bookmarkStart w:id="7775" w:name="_Toc124296110"/>
      <w:bookmarkStart w:id="7776" w:name="_Toc124296580"/>
      <w:bookmarkStart w:id="7777" w:name="_Toc130572397"/>
      <w:bookmarkStart w:id="7778" w:name="_Toc131708396"/>
      <w:bookmarkStart w:id="7779" w:name="_Toc137458203"/>
      <w:bookmarkStart w:id="7780" w:name="_Toc138887690"/>
      <w:bookmarkStart w:id="7781" w:name="_Toc138969777"/>
      <w:bookmarkStart w:id="7782" w:name="_Toc145916838"/>
      <w:r w:rsidRPr="00C04A08">
        <w:rPr>
          <w:lang w:val="en-US" w:eastAsia="it-IT"/>
        </w:rPr>
        <w:lastRenderedPageBreak/>
        <w:t>6.5.3.2.2</w:t>
      </w:r>
      <w:r w:rsidRPr="00C04A08">
        <w:rPr>
          <w:lang w:val="en-US" w:eastAsia="it-IT"/>
        </w:rPr>
        <w:tab/>
      </w:r>
      <w:bookmarkEnd w:id="7750"/>
      <w:bookmarkEnd w:id="7751"/>
      <w:bookmarkEnd w:id="7752"/>
      <w:bookmarkEnd w:id="7753"/>
      <w:bookmarkEnd w:id="7754"/>
      <w:bookmarkEnd w:id="7755"/>
      <w:bookmarkEnd w:id="7756"/>
      <w:bookmarkEnd w:id="7757"/>
      <w:bookmarkEnd w:id="7758"/>
      <w:bookmarkEnd w:id="7759"/>
      <w:bookmarkEnd w:id="7760"/>
      <w:bookmarkEnd w:id="7761"/>
      <w:r>
        <w:rPr>
          <w:lang w:val="en-US" w:eastAsia="it-IT"/>
        </w:rPr>
        <w:t>Void</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7783" w:name="_Toc21340911"/>
      <w:bookmarkStart w:id="7784" w:name="_Toc29805358"/>
      <w:bookmarkStart w:id="7785" w:name="_Toc36456567"/>
      <w:bookmarkStart w:id="7786" w:name="_Toc36469665"/>
      <w:bookmarkStart w:id="7787" w:name="_Toc37254074"/>
      <w:bookmarkStart w:id="7788" w:name="_Toc37322931"/>
      <w:bookmarkStart w:id="7789" w:name="_Toc37324337"/>
      <w:bookmarkStart w:id="7790" w:name="_Toc45889860"/>
      <w:bookmarkStart w:id="7791" w:name="_Toc52196521"/>
      <w:bookmarkStart w:id="7792" w:name="_Toc52197501"/>
      <w:bookmarkStart w:id="7793" w:name="_Toc53173224"/>
      <w:bookmarkStart w:id="7794" w:name="_Toc53173593"/>
      <w:bookmarkStart w:id="7795" w:name="_Toc61119593"/>
      <w:bookmarkStart w:id="7796" w:name="_Toc61119975"/>
      <w:bookmarkStart w:id="7797" w:name="_Toc67926037"/>
      <w:bookmarkStart w:id="7798" w:name="_Toc75273675"/>
      <w:bookmarkStart w:id="7799" w:name="_Toc76510575"/>
      <w:bookmarkStart w:id="7800" w:name="_Toc83129732"/>
      <w:bookmarkStart w:id="7801" w:name="_Toc90591264"/>
      <w:bookmarkStart w:id="7802" w:name="_Toc98864299"/>
      <w:bookmarkStart w:id="7803" w:name="_Toc99733548"/>
      <w:bookmarkStart w:id="7804" w:name="_Toc106577448"/>
      <w:bookmarkStart w:id="7805" w:name="_Toc114537199"/>
      <w:bookmarkStart w:id="7806" w:name="_Toc115257467"/>
      <w:bookmarkStart w:id="7807" w:name="_Toc123086787"/>
      <w:bookmarkStart w:id="7808" w:name="_Toc124296111"/>
      <w:bookmarkStart w:id="7809" w:name="_Toc124296581"/>
      <w:bookmarkStart w:id="7810" w:name="_Toc130572398"/>
      <w:bookmarkStart w:id="7811" w:name="_Toc131708397"/>
      <w:bookmarkStart w:id="7812" w:name="_Toc137458204"/>
      <w:bookmarkStart w:id="7813" w:name="_Toc138887691"/>
      <w:bookmarkStart w:id="7814" w:name="_Toc138969778"/>
      <w:bookmarkStart w:id="7815" w:name="_Toc145916839"/>
      <w:r w:rsidRPr="00C04A08">
        <w:rPr>
          <w:lang w:val="en-US" w:eastAsia="it-IT"/>
        </w:rPr>
        <w:t>6.5.3.2.3</w:t>
      </w:r>
      <w:r w:rsidRPr="00C04A08">
        <w:rPr>
          <w:lang w:val="en-US" w:eastAsia="it-IT"/>
        </w:rPr>
        <w:tab/>
        <w:t>Additional spurious emission requirements for NS_202</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7816" w:name="_Toc61119594"/>
      <w:bookmarkStart w:id="7817" w:name="_Toc61119976"/>
      <w:bookmarkStart w:id="7818" w:name="_Toc67926038"/>
      <w:bookmarkStart w:id="7819" w:name="_Toc75273676"/>
      <w:bookmarkStart w:id="7820" w:name="_Toc76510576"/>
      <w:bookmarkStart w:id="7821" w:name="_Toc83129733"/>
      <w:bookmarkStart w:id="7822" w:name="_Toc90591265"/>
      <w:bookmarkStart w:id="7823" w:name="_Toc98864300"/>
      <w:bookmarkStart w:id="7824" w:name="_Toc99733549"/>
      <w:bookmarkStart w:id="7825" w:name="_Toc106577449"/>
      <w:bookmarkStart w:id="7826" w:name="_Toc114537200"/>
      <w:bookmarkStart w:id="7827" w:name="_Toc115257468"/>
      <w:bookmarkStart w:id="7828" w:name="_Toc123086788"/>
      <w:bookmarkStart w:id="7829" w:name="_Toc124296112"/>
      <w:bookmarkStart w:id="7830" w:name="_Toc124296582"/>
      <w:bookmarkStart w:id="7831" w:name="_Toc130572399"/>
      <w:bookmarkStart w:id="7832" w:name="_Toc131708398"/>
      <w:bookmarkStart w:id="7833" w:name="_Toc137458205"/>
      <w:bookmarkStart w:id="7834" w:name="_Toc138887692"/>
      <w:bookmarkStart w:id="7835" w:name="_Toc138969779"/>
      <w:bookmarkStart w:id="7836" w:name="_Toc145916840"/>
      <w:r w:rsidRPr="00282D2F">
        <w:rPr>
          <w:rFonts w:eastAsia="Malgun Gothic"/>
          <w:lang w:val="en-US" w:eastAsia="it-IT"/>
        </w:rPr>
        <w:t>6.5.3.2.4</w:t>
      </w:r>
      <w:r w:rsidRPr="00282D2F">
        <w:rPr>
          <w:rFonts w:eastAsia="Malgun Gothic"/>
          <w:lang w:val="en-US" w:eastAsia="it-IT"/>
        </w:rPr>
        <w:tab/>
        <w:t>Additional spurious emission requirements for NS_203</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7837" w:name="_Toc106577450"/>
      <w:bookmarkStart w:id="7838" w:name="_Toc114537201"/>
      <w:bookmarkStart w:id="7839" w:name="_Toc115257469"/>
      <w:bookmarkStart w:id="7840" w:name="_Toc123086789"/>
      <w:bookmarkStart w:id="7841" w:name="_Toc124296113"/>
      <w:bookmarkStart w:id="7842" w:name="_Toc124296583"/>
      <w:bookmarkStart w:id="7843" w:name="_Toc130572400"/>
      <w:bookmarkStart w:id="7844" w:name="_Toc131708399"/>
      <w:bookmarkStart w:id="7845" w:name="_Toc137458206"/>
      <w:bookmarkStart w:id="7846" w:name="_Toc138887693"/>
      <w:bookmarkStart w:id="7847" w:name="_Toc138969780"/>
      <w:bookmarkStart w:id="7848" w:name="_Toc145916841"/>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7837"/>
      <w:bookmarkEnd w:id="7838"/>
      <w:bookmarkEnd w:id="7839"/>
      <w:bookmarkEnd w:id="7840"/>
      <w:bookmarkEnd w:id="7841"/>
      <w:bookmarkEnd w:id="7842"/>
      <w:bookmarkEnd w:id="7843"/>
      <w:bookmarkEnd w:id="7844"/>
      <w:bookmarkEnd w:id="7845"/>
      <w:bookmarkEnd w:id="7846"/>
      <w:bookmarkEnd w:id="7847"/>
      <w:bookmarkEnd w:id="7848"/>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D283D9F" w14:textId="77777777" w:rsidR="0008589F" w:rsidRPr="0008589F" w:rsidRDefault="0008589F" w:rsidP="0008589F">
      <w:pPr>
        <w:pStyle w:val="TH"/>
        <w:rPr>
          <w:rFonts w:eastAsia="Malgun Gothic"/>
        </w:rPr>
      </w:pPr>
      <w:bookmarkStart w:id="7849" w:name="_Toc21340912"/>
      <w:bookmarkStart w:id="7850" w:name="_Toc29805359"/>
      <w:bookmarkStart w:id="7851" w:name="_Toc36456568"/>
      <w:bookmarkStart w:id="7852" w:name="_Toc36469666"/>
      <w:bookmarkStart w:id="7853" w:name="_Toc37254075"/>
      <w:bookmarkStart w:id="7854" w:name="_Toc37322932"/>
      <w:bookmarkStart w:id="7855" w:name="_Toc37324338"/>
      <w:bookmarkStart w:id="7856" w:name="_Toc45889861"/>
      <w:bookmarkStart w:id="7857" w:name="_Toc52196522"/>
      <w:bookmarkStart w:id="7858" w:name="_Toc52197502"/>
      <w:bookmarkStart w:id="7859" w:name="_Toc53173225"/>
      <w:bookmarkStart w:id="7860" w:name="_Toc53173594"/>
      <w:bookmarkStart w:id="7861" w:name="_Toc61119595"/>
      <w:bookmarkStart w:id="7862" w:name="_Toc61119977"/>
      <w:bookmarkStart w:id="7863" w:name="_Toc67926039"/>
      <w:bookmarkStart w:id="7864" w:name="_Toc75273677"/>
      <w:bookmarkStart w:id="7865" w:name="_Toc76510577"/>
      <w:bookmarkStart w:id="7866" w:name="_Toc83129734"/>
      <w:bookmarkStart w:id="7867" w:name="_Toc90591266"/>
      <w:bookmarkStart w:id="7868" w:name="_Toc98864301"/>
      <w:bookmarkStart w:id="7869" w:name="_Toc99733550"/>
      <w:bookmarkStart w:id="7870" w:name="_Toc106577451"/>
      <w:bookmarkStart w:id="7871" w:name="_Toc114537202"/>
      <w:bookmarkStart w:id="7872" w:name="_Toc115257470"/>
      <w:bookmarkStart w:id="7873" w:name="_Toc123086790"/>
      <w:bookmarkStart w:id="7874" w:name="_Toc124296114"/>
      <w:bookmarkStart w:id="7875" w:name="_Toc124296584"/>
      <w:bookmarkStart w:id="7876" w:name="_Toc130572401"/>
      <w:bookmarkStart w:id="7877" w:name="_Toc131708400"/>
      <w:r w:rsidRPr="0008589F">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08589F" w:rsidRPr="0008589F" w14:paraId="78B64F01" w14:textId="77777777" w:rsidTr="00D35EA2">
        <w:trPr>
          <w:trHeight w:val="187"/>
          <w:jc w:val="center"/>
        </w:trPr>
        <w:tc>
          <w:tcPr>
            <w:tcW w:w="2757" w:type="dxa"/>
          </w:tcPr>
          <w:p w14:paraId="7BD0C30B" w14:textId="77777777" w:rsidR="0008589F" w:rsidRPr="0008589F" w:rsidRDefault="0008589F" w:rsidP="0008589F">
            <w:pPr>
              <w:pStyle w:val="TAH"/>
              <w:rPr>
                <w:rFonts w:eastAsia="Malgun Gothic"/>
              </w:rPr>
            </w:pPr>
            <w:r w:rsidRPr="0008589F">
              <w:rPr>
                <w:rFonts w:eastAsia="Malgun Gothic"/>
              </w:rPr>
              <w:t>Frequency band</w:t>
            </w:r>
          </w:p>
          <w:p w14:paraId="12D76560" w14:textId="77777777" w:rsidR="0008589F" w:rsidRPr="0008589F" w:rsidRDefault="0008589F" w:rsidP="0008589F">
            <w:pPr>
              <w:pStyle w:val="TAH"/>
              <w:rPr>
                <w:rFonts w:eastAsia="Malgun Gothic"/>
              </w:rPr>
            </w:pPr>
            <w:r w:rsidRPr="0008589F">
              <w:rPr>
                <w:rFonts w:eastAsia="Malgun Gothic"/>
              </w:rPr>
              <w:t>(GHz)</w:t>
            </w:r>
          </w:p>
        </w:tc>
        <w:tc>
          <w:tcPr>
            <w:tcW w:w="0" w:type="auto"/>
          </w:tcPr>
          <w:p w14:paraId="6C58C866" w14:textId="77777777" w:rsidR="0008589F" w:rsidRPr="0008589F" w:rsidRDefault="0008589F" w:rsidP="0008589F">
            <w:pPr>
              <w:pStyle w:val="TAH"/>
              <w:rPr>
                <w:rFonts w:eastAsia="SimSun"/>
              </w:rPr>
            </w:pPr>
            <w:r w:rsidRPr="0008589F">
              <w:rPr>
                <w:rFonts w:eastAsia="Malgun Gothic"/>
              </w:rPr>
              <w:t>Spectrum emission limit (dBm)</w:t>
            </w:r>
          </w:p>
        </w:tc>
        <w:tc>
          <w:tcPr>
            <w:tcW w:w="0" w:type="auto"/>
          </w:tcPr>
          <w:p w14:paraId="250CD78F" w14:textId="77777777" w:rsidR="0008589F" w:rsidRPr="0008589F" w:rsidRDefault="0008589F" w:rsidP="0008589F">
            <w:pPr>
              <w:pStyle w:val="TAH"/>
              <w:rPr>
                <w:rFonts w:eastAsia="Malgun Gothic"/>
              </w:rPr>
            </w:pPr>
            <w:r w:rsidRPr="0008589F">
              <w:rPr>
                <w:rFonts w:eastAsia="Malgun Gothic"/>
              </w:rPr>
              <w:t>Measurement bandwidth</w:t>
            </w:r>
          </w:p>
        </w:tc>
      </w:tr>
      <w:tr w:rsidR="0008589F" w:rsidRPr="0008589F" w14:paraId="43E8F5FA" w14:textId="77777777" w:rsidTr="00D35EA2">
        <w:trPr>
          <w:trHeight w:val="187"/>
          <w:jc w:val="center"/>
        </w:trPr>
        <w:tc>
          <w:tcPr>
            <w:tcW w:w="2757" w:type="dxa"/>
          </w:tcPr>
          <w:p w14:paraId="0501D333" w14:textId="753BA970" w:rsidR="0008589F" w:rsidRPr="0008589F" w:rsidRDefault="0008589F" w:rsidP="0008589F">
            <w:pPr>
              <w:pStyle w:val="TAC"/>
              <w:rPr>
                <w:rFonts w:eastAsia="Malgun Gothic"/>
              </w:rPr>
            </w:pPr>
            <w:r w:rsidRPr="0008589F">
              <w:rPr>
                <w:rFonts w:eastAsia="Malgun Gothic"/>
              </w:rPr>
              <w:t>12.75 GHz ≤ f ≤ 2</w:t>
            </w:r>
            <w:r w:rsidRPr="0008589F">
              <w:rPr>
                <w:rFonts w:eastAsia="Malgun Gothic"/>
                <w:vertAlign w:val="superscript"/>
              </w:rPr>
              <w:t>nd</w:t>
            </w:r>
            <w:r w:rsidRPr="0008589F">
              <w:rPr>
                <w:rFonts w:eastAsia="Malgun Gothic"/>
              </w:rPr>
              <w:t xml:space="preserve"> harmonic of the upper frequency edge of the UL operating band</w:t>
            </w:r>
          </w:p>
        </w:tc>
        <w:tc>
          <w:tcPr>
            <w:tcW w:w="0" w:type="auto"/>
          </w:tcPr>
          <w:p w14:paraId="32100C7E" w14:textId="0CE02A72" w:rsidR="0008589F" w:rsidRPr="0008589F" w:rsidRDefault="0008589F" w:rsidP="0008589F">
            <w:pPr>
              <w:pStyle w:val="TAC"/>
              <w:rPr>
                <w:rFonts w:eastAsia="Malgun Gothic"/>
              </w:rPr>
            </w:pPr>
            <w:r w:rsidRPr="0008589F">
              <w:rPr>
                <w:rFonts w:eastAsia="Malgun Gothic"/>
              </w:rPr>
              <w:t>-10 dBm</w:t>
            </w:r>
          </w:p>
        </w:tc>
        <w:tc>
          <w:tcPr>
            <w:tcW w:w="0" w:type="auto"/>
          </w:tcPr>
          <w:p w14:paraId="2CBC03C2" w14:textId="0EC91B87" w:rsidR="0008589F" w:rsidRPr="0008589F" w:rsidRDefault="0008589F" w:rsidP="0008589F">
            <w:pPr>
              <w:pStyle w:val="TAC"/>
              <w:rPr>
                <w:rFonts w:eastAsia="Malgun Gothic"/>
              </w:rPr>
            </w:pPr>
            <w:r w:rsidRPr="0008589F">
              <w:rPr>
                <w:rFonts w:eastAsia="Malgun Gothic"/>
              </w:rPr>
              <w:t>100 MHz</w:t>
            </w:r>
          </w:p>
        </w:tc>
      </w:tr>
      <w:tr w:rsidR="0008589F" w:rsidRPr="0008589F" w14:paraId="60AFDB25" w14:textId="77777777" w:rsidTr="00D35EA2">
        <w:trPr>
          <w:trHeight w:val="187"/>
          <w:jc w:val="center"/>
        </w:trPr>
        <w:tc>
          <w:tcPr>
            <w:tcW w:w="2757" w:type="dxa"/>
          </w:tcPr>
          <w:p w14:paraId="5B31631E" w14:textId="77777777" w:rsidR="0008589F" w:rsidRPr="0008589F" w:rsidRDefault="0008589F" w:rsidP="0008589F">
            <w:pPr>
              <w:pStyle w:val="TAC"/>
              <w:rPr>
                <w:rFonts w:eastAsia="Malgun Gothic"/>
              </w:rPr>
            </w:pPr>
            <w:r w:rsidRPr="0008589F">
              <w:rPr>
                <w:rFonts w:eastAsia="SimSun"/>
              </w:rPr>
              <w:t xml:space="preserve">87,5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118 MHz</w:t>
            </w:r>
          </w:p>
        </w:tc>
        <w:tc>
          <w:tcPr>
            <w:tcW w:w="0" w:type="auto"/>
          </w:tcPr>
          <w:p w14:paraId="10B453F0" w14:textId="77777777" w:rsidR="0008589F" w:rsidRPr="0008589F" w:rsidRDefault="0008589F" w:rsidP="0008589F">
            <w:pPr>
              <w:pStyle w:val="TAC"/>
              <w:rPr>
                <w:rFonts w:eastAsia="Malgun Gothic"/>
              </w:rPr>
            </w:pPr>
            <w:r w:rsidRPr="0008589F">
              <w:rPr>
                <w:rFonts w:eastAsia="SimSun"/>
              </w:rPr>
              <w:t>-54 dBm</w:t>
            </w:r>
          </w:p>
        </w:tc>
        <w:tc>
          <w:tcPr>
            <w:tcW w:w="0" w:type="auto"/>
          </w:tcPr>
          <w:p w14:paraId="7104D016"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473FBA8E" w14:textId="77777777" w:rsidTr="00D35EA2">
        <w:trPr>
          <w:trHeight w:val="187"/>
          <w:jc w:val="center"/>
        </w:trPr>
        <w:tc>
          <w:tcPr>
            <w:tcW w:w="2757" w:type="dxa"/>
          </w:tcPr>
          <w:p w14:paraId="5576FDB8" w14:textId="77777777" w:rsidR="0008589F" w:rsidRPr="0008589F" w:rsidRDefault="0008589F" w:rsidP="0008589F">
            <w:pPr>
              <w:pStyle w:val="TAC"/>
              <w:rPr>
                <w:rFonts w:eastAsia="Malgun Gothic"/>
              </w:rPr>
            </w:pPr>
            <w:r w:rsidRPr="0008589F">
              <w:rPr>
                <w:rFonts w:eastAsia="SimSun"/>
              </w:rPr>
              <w:t xml:space="preserve">174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230 MHz</w:t>
            </w:r>
          </w:p>
        </w:tc>
        <w:tc>
          <w:tcPr>
            <w:tcW w:w="0" w:type="auto"/>
          </w:tcPr>
          <w:p w14:paraId="50F06F88" w14:textId="77777777" w:rsidR="0008589F" w:rsidRPr="0008589F" w:rsidRDefault="0008589F" w:rsidP="0008589F">
            <w:pPr>
              <w:pStyle w:val="TAC"/>
              <w:rPr>
                <w:rFonts w:eastAsia="Malgun Gothic"/>
              </w:rPr>
            </w:pPr>
            <w:r w:rsidRPr="0008589F">
              <w:rPr>
                <w:rFonts w:eastAsia="SimSun"/>
              </w:rPr>
              <w:t>-54 dBm</w:t>
            </w:r>
          </w:p>
        </w:tc>
        <w:tc>
          <w:tcPr>
            <w:tcW w:w="0" w:type="auto"/>
          </w:tcPr>
          <w:p w14:paraId="32F39FA1"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2FCB8BA0" w14:textId="77777777" w:rsidTr="00D35EA2">
        <w:trPr>
          <w:trHeight w:val="187"/>
          <w:jc w:val="center"/>
        </w:trPr>
        <w:tc>
          <w:tcPr>
            <w:tcW w:w="2757" w:type="dxa"/>
          </w:tcPr>
          <w:p w14:paraId="72E4B5F8" w14:textId="77777777" w:rsidR="0008589F" w:rsidRPr="0008589F" w:rsidRDefault="0008589F" w:rsidP="0008589F">
            <w:pPr>
              <w:pStyle w:val="TAC"/>
              <w:rPr>
                <w:rFonts w:eastAsia="Malgun Gothic"/>
              </w:rPr>
            </w:pPr>
            <w:r w:rsidRPr="0008589F">
              <w:rPr>
                <w:rFonts w:eastAsia="SimSun"/>
              </w:rPr>
              <w:t xml:space="preserve">470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694 MHz</w:t>
            </w:r>
          </w:p>
        </w:tc>
        <w:tc>
          <w:tcPr>
            <w:tcW w:w="0" w:type="auto"/>
          </w:tcPr>
          <w:p w14:paraId="4B25E9DF" w14:textId="77777777" w:rsidR="0008589F" w:rsidRPr="0008589F" w:rsidRDefault="0008589F" w:rsidP="0008589F">
            <w:pPr>
              <w:pStyle w:val="TAC"/>
              <w:rPr>
                <w:rFonts w:eastAsia="Malgun Gothic"/>
              </w:rPr>
            </w:pPr>
            <w:r w:rsidRPr="0008589F">
              <w:rPr>
                <w:rFonts w:eastAsia="SimSun"/>
              </w:rPr>
              <w:t>-54 dBm</w:t>
            </w:r>
          </w:p>
        </w:tc>
        <w:tc>
          <w:tcPr>
            <w:tcW w:w="0" w:type="auto"/>
          </w:tcPr>
          <w:p w14:paraId="0889F6BE" w14:textId="77777777" w:rsidR="0008589F" w:rsidRPr="0008589F" w:rsidRDefault="0008589F" w:rsidP="0008589F">
            <w:pPr>
              <w:pStyle w:val="TAC"/>
              <w:rPr>
                <w:rFonts w:eastAsia="Malgun Gothic"/>
              </w:rPr>
            </w:pPr>
            <w:r w:rsidRPr="0008589F">
              <w:rPr>
                <w:rFonts w:eastAsia="SimSun"/>
              </w:rPr>
              <w:t>100 kHz</w:t>
            </w:r>
          </w:p>
        </w:tc>
      </w:tr>
    </w:tbl>
    <w:p w14:paraId="2EB8403C" w14:textId="77777777" w:rsidR="0008589F" w:rsidRPr="0008589F" w:rsidRDefault="0008589F" w:rsidP="0008589F">
      <w:pPr>
        <w:rPr>
          <w:rFonts w:eastAsia="SimSun"/>
        </w:rPr>
      </w:pPr>
    </w:p>
    <w:p w14:paraId="7307E074" w14:textId="77777777" w:rsidR="00842EF7" w:rsidRPr="00C04A08" w:rsidRDefault="00842EF7" w:rsidP="00842EF7">
      <w:pPr>
        <w:pStyle w:val="Heading2"/>
      </w:pPr>
      <w:bookmarkStart w:id="7878" w:name="_Toc137458207"/>
      <w:bookmarkStart w:id="7879" w:name="_Toc138887694"/>
      <w:bookmarkStart w:id="7880" w:name="_Toc138969781"/>
      <w:bookmarkStart w:id="7881" w:name="_Toc145916842"/>
      <w:r w:rsidRPr="00C04A08">
        <w:lastRenderedPageBreak/>
        <w:t>6.5A</w:t>
      </w:r>
      <w:r w:rsidRPr="00C04A08">
        <w:tab/>
        <w:t>Output RF spectrum emissions for CA</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103AB04A" w14:textId="77777777" w:rsidR="00842EF7" w:rsidRPr="00C04A08" w:rsidRDefault="00842EF7" w:rsidP="00842EF7">
      <w:pPr>
        <w:pStyle w:val="Heading3"/>
      </w:pPr>
      <w:bookmarkStart w:id="7882" w:name="_Toc21340913"/>
      <w:bookmarkStart w:id="7883" w:name="_Toc29805360"/>
      <w:bookmarkStart w:id="7884" w:name="_Toc36456569"/>
      <w:bookmarkStart w:id="7885" w:name="_Toc36469667"/>
      <w:bookmarkStart w:id="7886" w:name="_Toc37254076"/>
      <w:bookmarkStart w:id="7887" w:name="_Toc37322933"/>
      <w:bookmarkStart w:id="7888" w:name="_Toc37324339"/>
      <w:bookmarkStart w:id="7889" w:name="_Toc45889862"/>
      <w:bookmarkStart w:id="7890" w:name="_Toc52196523"/>
      <w:bookmarkStart w:id="7891" w:name="_Toc52197503"/>
      <w:bookmarkStart w:id="7892" w:name="_Toc53173226"/>
      <w:bookmarkStart w:id="7893" w:name="_Toc53173595"/>
      <w:bookmarkStart w:id="7894" w:name="_Toc61119596"/>
      <w:bookmarkStart w:id="7895" w:name="_Toc61119978"/>
      <w:bookmarkStart w:id="7896" w:name="_Toc67926040"/>
      <w:bookmarkStart w:id="7897" w:name="_Toc75273678"/>
      <w:bookmarkStart w:id="7898" w:name="_Toc76510578"/>
      <w:bookmarkStart w:id="7899" w:name="_Toc83129735"/>
      <w:bookmarkStart w:id="7900" w:name="_Toc90591267"/>
      <w:bookmarkStart w:id="7901" w:name="_Toc98864302"/>
      <w:bookmarkStart w:id="7902" w:name="_Toc99733551"/>
      <w:bookmarkStart w:id="7903" w:name="_Toc106577452"/>
      <w:bookmarkStart w:id="7904" w:name="_Toc114537203"/>
      <w:bookmarkStart w:id="7905" w:name="_Toc115257471"/>
      <w:bookmarkStart w:id="7906" w:name="_Toc123086791"/>
      <w:bookmarkStart w:id="7907" w:name="_Toc124296115"/>
      <w:bookmarkStart w:id="7908" w:name="_Toc124296585"/>
      <w:bookmarkStart w:id="7909" w:name="_Toc130572402"/>
      <w:bookmarkStart w:id="7910" w:name="_Toc131708401"/>
      <w:bookmarkStart w:id="7911" w:name="_Toc137458208"/>
      <w:bookmarkStart w:id="7912" w:name="_Toc138887695"/>
      <w:bookmarkStart w:id="7913" w:name="_Toc138969782"/>
      <w:bookmarkStart w:id="7914" w:name="_Toc145916843"/>
      <w:r w:rsidRPr="00C04A08">
        <w:t>6.5A.1</w:t>
      </w:r>
      <w:r w:rsidRPr="00C04A08">
        <w:tab/>
        <w:t>Occupied bandwidth for CA</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3689BAF5" w14:textId="77777777" w:rsidR="002915DA" w:rsidRPr="00C04A08" w:rsidRDefault="002915DA" w:rsidP="00C04A08">
      <w:pPr>
        <w:pStyle w:val="Heading4"/>
      </w:pPr>
      <w:bookmarkStart w:id="7915" w:name="_Toc52196524"/>
      <w:bookmarkStart w:id="7916" w:name="_Toc52197504"/>
      <w:bookmarkStart w:id="7917" w:name="_Toc53173227"/>
      <w:bookmarkStart w:id="7918" w:name="_Toc53173596"/>
      <w:bookmarkStart w:id="7919" w:name="_Toc61119597"/>
      <w:bookmarkStart w:id="7920" w:name="_Toc61119979"/>
      <w:bookmarkStart w:id="7921" w:name="_Toc67926041"/>
      <w:bookmarkStart w:id="7922" w:name="_Toc75273679"/>
      <w:bookmarkStart w:id="7923" w:name="_Toc76510579"/>
      <w:bookmarkStart w:id="7924" w:name="_Toc83129736"/>
      <w:bookmarkStart w:id="7925" w:name="_Toc90591268"/>
      <w:bookmarkStart w:id="7926" w:name="_Toc98864303"/>
      <w:bookmarkStart w:id="7927" w:name="_Toc99733552"/>
      <w:bookmarkStart w:id="7928" w:name="_Toc106577453"/>
      <w:bookmarkStart w:id="7929" w:name="_Toc114537204"/>
      <w:bookmarkStart w:id="7930" w:name="_Toc115257472"/>
      <w:bookmarkStart w:id="7931" w:name="_Toc123086792"/>
      <w:bookmarkStart w:id="7932" w:name="_Toc124296116"/>
      <w:bookmarkStart w:id="7933" w:name="_Toc124296586"/>
      <w:bookmarkStart w:id="7934" w:name="_Toc130572403"/>
      <w:bookmarkStart w:id="7935" w:name="_Toc131708402"/>
      <w:bookmarkStart w:id="7936" w:name="_Toc137458209"/>
      <w:bookmarkStart w:id="7937" w:name="_Toc138887696"/>
      <w:bookmarkStart w:id="7938" w:name="_Toc138969783"/>
      <w:bookmarkStart w:id="7939" w:name="_Toc145916844"/>
      <w:bookmarkStart w:id="7940" w:name="_Hlk52185232"/>
      <w:r w:rsidRPr="00C04A08">
        <w:t>6.5A.1.0</w:t>
      </w:r>
      <w:r w:rsidRPr="00C04A08">
        <w:tab/>
        <w:t>General</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5DF63AEF" w14:textId="77777777" w:rsidR="00295A0B" w:rsidRPr="00C04A08" w:rsidRDefault="00295A0B" w:rsidP="00295A0B">
      <w:bookmarkStart w:id="7941" w:name="_Toc52196525"/>
      <w:bookmarkStart w:id="7942" w:name="_Toc52197505"/>
      <w:bookmarkStart w:id="7943" w:name="_Toc53173228"/>
      <w:bookmarkStart w:id="7944" w:name="_Toc53173597"/>
      <w:bookmarkStart w:id="7945" w:name="_Toc61119598"/>
      <w:bookmarkStart w:id="7946" w:name="_Toc61119980"/>
      <w:bookmarkStart w:id="7947" w:name="_Toc67926042"/>
      <w:bookmarkStart w:id="7948" w:name="_Toc75273680"/>
      <w:bookmarkStart w:id="7949" w:name="_Toc76510580"/>
      <w:bookmarkStart w:id="7950" w:name="_Toc83129737"/>
      <w:bookmarkStart w:id="7951" w:name="_Toc90591269"/>
      <w:bookmarkStart w:id="7952" w:name="_Toc98864304"/>
      <w:bookmarkStart w:id="7953"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7954" w:name="_Toc106577454"/>
      <w:bookmarkStart w:id="7955" w:name="_Toc114537205"/>
      <w:bookmarkStart w:id="7956" w:name="_Toc115257473"/>
      <w:bookmarkStart w:id="7957" w:name="_Toc123086793"/>
      <w:bookmarkStart w:id="7958" w:name="_Toc124296117"/>
      <w:bookmarkStart w:id="7959" w:name="_Toc124296587"/>
      <w:bookmarkStart w:id="7960" w:name="_Toc130572404"/>
      <w:bookmarkStart w:id="7961" w:name="_Toc131708403"/>
      <w:bookmarkStart w:id="7962" w:name="_Toc137458210"/>
      <w:bookmarkStart w:id="7963" w:name="_Toc138887697"/>
      <w:bookmarkStart w:id="7964" w:name="_Toc138969784"/>
      <w:bookmarkStart w:id="7965" w:name="_Toc145916845"/>
      <w:r w:rsidRPr="00C04A08">
        <w:t>6.5A.1.1</w:t>
      </w:r>
      <w:r w:rsidRPr="00C04A08">
        <w:tab/>
        <w:t>Occupied bandwidth for intra-band contiguous UL CA</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bookmarkEnd w:id="7940"/>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7966" w:name="_Toc52196526"/>
      <w:bookmarkStart w:id="7967" w:name="_Toc52197506"/>
      <w:bookmarkStart w:id="7968" w:name="_Toc53173229"/>
      <w:bookmarkStart w:id="7969" w:name="_Toc53173598"/>
      <w:bookmarkStart w:id="7970" w:name="_Toc61119599"/>
      <w:bookmarkStart w:id="7971" w:name="_Toc61119981"/>
      <w:bookmarkStart w:id="7972" w:name="_Toc67926043"/>
      <w:bookmarkStart w:id="7973" w:name="_Toc75273681"/>
      <w:bookmarkStart w:id="7974" w:name="_Toc76510581"/>
      <w:bookmarkStart w:id="7975" w:name="_Toc83129738"/>
      <w:bookmarkStart w:id="7976" w:name="_Toc90591270"/>
      <w:bookmarkStart w:id="7977" w:name="_Toc98864305"/>
      <w:bookmarkStart w:id="7978" w:name="_Toc99733554"/>
      <w:bookmarkStart w:id="7979" w:name="_Toc106577455"/>
      <w:bookmarkStart w:id="7980" w:name="_Toc114537206"/>
      <w:bookmarkStart w:id="7981" w:name="_Toc115257474"/>
      <w:bookmarkStart w:id="7982" w:name="_Toc123086794"/>
      <w:bookmarkStart w:id="7983" w:name="_Toc124296118"/>
      <w:bookmarkStart w:id="7984" w:name="_Toc124296588"/>
      <w:bookmarkStart w:id="7985" w:name="_Toc130572405"/>
      <w:bookmarkStart w:id="7986" w:name="_Toc131708404"/>
      <w:bookmarkStart w:id="7987" w:name="_Toc137458211"/>
      <w:bookmarkStart w:id="7988" w:name="_Toc138887698"/>
      <w:bookmarkStart w:id="7989" w:name="_Toc138969785"/>
      <w:bookmarkStart w:id="7990" w:name="_Toc145916846"/>
      <w:bookmarkStart w:id="7991" w:name="_Toc21340914"/>
      <w:bookmarkStart w:id="7992" w:name="_Toc29805361"/>
      <w:bookmarkStart w:id="7993" w:name="_Toc36456570"/>
      <w:bookmarkStart w:id="7994" w:name="_Toc36469668"/>
      <w:bookmarkStart w:id="7995" w:name="_Toc37254077"/>
      <w:bookmarkStart w:id="7996" w:name="_Toc37322934"/>
      <w:bookmarkStart w:id="7997" w:name="_Toc37324340"/>
      <w:bookmarkStart w:id="7998" w:name="_Toc45889863"/>
      <w:r w:rsidRPr="00C04A08">
        <w:t>6.5A.1.2</w:t>
      </w:r>
      <w:r w:rsidRPr="00C04A08">
        <w:tab/>
        <w:t>Occupied bandwidth for intra-band non-contiguous UL CA</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7999" w:name="_Toc106577456"/>
      <w:bookmarkStart w:id="8000" w:name="_Toc114537207"/>
      <w:bookmarkStart w:id="8001" w:name="_Toc115257475"/>
      <w:bookmarkStart w:id="8002" w:name="_Toc123086795"/>
      <w:bookmarkStart w:id="8003" w:name="_Toc124296119"/>
      <w:bookmarkStart w:id="8004" w:name="_Toc124296589"/>
      <w:bookmarkStart w:id="8005" w:name="_Toc130572406"/>
      <w:bookmarkStart w:id="8006" w:name="_Toc131708405"/>
      <w:bookmarkStart w:id="8007" w:name="_Toc137458212"/>
      <w:bookmarkStart w:id="8008" w:name="_Toc138887699"/>
      <w:bookmarkStart w:id="8009" w:name="_Toc138969786"/>
      <w:bookmarkStart w:id="8010" w:name="_Toc145916847"/>
      <w:r w:rsidRPr="003E5BDA">
        <w:t>6.5A.1.3</w:t>
      </w:r>
      <w:r w:rsidRPr="003E5BDA">
        <w:tab/>
        <w:t xml:space="preserve">Occupied bandwidth for </w:t>
      </w:r>
      <w:r w:rsidRPr="00DE3715">
        <w:t>inter-band UL CA</w:t>
      </w:r>
      <w:bookmarkEnd w:id="7999"/>
      <w:bookmarkEnd w:id="8000"/>
      <w:bookmarkEnd w:id="8001"/>
      <w:bookmarkEnd w:id="8002"/>
      <w:bookmarkEnd w:id="8003"/>
      <w:bookmarkEnd w:id="8004"/>
      <w:bookmarkEnd w:id="8005"/>
      <w:bookmarkEnd w:id="8006"/>
      <w:bookmarkEnd w:id="8007"/>
      <w:bookmarkEnd w:id="8008"/>
      <w:bookmarkEnd w:id="8009"/>
      <w:bookmarkEnd w:id="8010"/>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8011" w:name="_Toc52196527"/>
      <w:bookmarkStart w:id="8012" w:name="_Toc52197507"/>
      <w:bookmarkStart w:id="8013" w:name="_Toc53173230"/>
      <w:bookmarkStart w:id="8014" w:name="_Toc53173599"/>
      <w:bookmarkStart w:id="8015" w:name="_Toc61119600"/>
      <w:bookmarkStart w:id="8016" w:name="_Toc61119982"/>
      <w:bookmarkStart w:id="8017" w:name="_Toc67926044"/>
      <w:bookmarkStart w:id="8018" w:name="_Toc75273682"/>
      <w:bookmarkStart w:id="8019" w:name="_Toc76510582"/>
      <w:bookmarkStart w:id="8020" w:name="_Toc83129739"/>
      <w:bookmarkStart w:id="8021" w:name="_Toc90591271"/>
      <w:bookmarkStart w:id="8022" w:name="_Toc98864306"/>
      <w:bookmarkStart w:id="8023" w:name="_Toc99733555"/>
      <w:bookmarkStart w:id="8024" w:name="_Toc106577457"/>
      <w:bookmarkStart w:id="8025" w:name="_Toc114537208"/>
      <w:bookmarkStart w:id="8026" w:name="_Toc115257476"/>
      <w:bookmarkStart w:id="8027" w:name="_Toc123086796"/>
      <w:bookmarkStart w:id="8028" w:name="_Toc124296120"/>
      <w:bookmarkStart w:id="8029" w:name="_Toc124296590"/>
      <w:bookmarkStart w:id="8030" w:name="_Toc130572407"/>
      <w:bookmarkStart w:id="8031" w:name="_Toc131708406"/>
      <w:bookmarkStart w:id="8032" w:name="_Toc137458213"/>
      <w:bookmarkStart w:id="8033" w:name="_Toc138887700"/>
      <w:bookmarkStart w:id="8034" w:name="_Toc138969787"/>
      <w:bookmarkStart w:id="8035" w:name="_Toc145916848"/>
      <w:r w:rsidRPr="00C04A08">
        <w:t>6.5A.2</w:t>
      </w:r>
      <w:r w:rsidRPr="00C04A08">
        <w:tab/>
        <w:t>Out of band emissions</w:t>
      </w:r>
      <w:bookmarkEnd w:id="7991"/>
      <w:bookmarkEnd w:id="7992"/>
      <w:bookmarkEnd w:id="7993"/>
      <w:bookmarkEnd w:id="7994"/>
      <w:bookmarkEnd w:id="7995"/>
      <w:bookmarkEnd w:id="7996"/>
      <w:bookmarkEnd w:id="7997"/>
      <w:bookmarkEnd w:id="7998"/>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163C4257" w14:textId="77777777" w:rsidR="00842EF7" w:rsidRPr="00C04A08" w:rsidRDefault="00842EF7" w:rsidP="00842EF7">
      <w:pPr>
        <w:pStyle w:val="Heading4"/>
      </w:pPr>
      <w:bookmarkStart w:id="8036" w:name="_Toc21340915"/>
      <w:bookmarkStart w:id="8037" w:name="_Toc29805362"/>
      <w:bookmarkStart w:id="8038" w:name="_Toc36456571"/>
      <w:bookmarkStart w:id="8039" w:name="_Toc36469669"/>
      <w:bookmarkStart w:id="8040" w:name="_Toc37254078"/>
      <w:bookmarkStart w:id="8041" w:name="_Toc37322935"/>
      <w:bookmarkStart w:id="8042" w:name="_Toc37324341"/>
      <w:bookmarkStart w:id="8043" w:name="_Toc45889864"/>
      <w:bookmarkStart w:id="8044" w:name="_Toc52196529"/>
      <w:bookmarkStart w:id="8045" w:name="_Toc52197508"/>
      <w:bookmarkStart w:id="8046" w:name="_Toc53173231"/>
      <w:bookmarkStart w:id="8047" w:name="_Toc53173600"/>
      <w:bookmarkStart w:id="8048" w:name="_Toc61119601"/>
      <w:bookmarkStart w:id="8049" w:name="_Toc61119983"/>
      <w:bookmarkStart w:id="8050" w:name="_Toc67926045"/>
      <w:bookmarkStart w:id="8051" w:name="_Toc75273683"/>
      <w:bookmarkStart w:id="8052" w:name="_Toc76510583"/>
      <w:bookmarkStart w:id="8053" w:name="_Toc83129740"/>
      <w:bookmarkStart w:id="8054" w:name="_Toc90591272"/>
      <w:bookmarkStart w:id="8055" w:name="_Toc98864307"/>
      <w:bookmarkStart w:id="8056" w:name="_Toc99733556"/>
      <w:bookmarkStart w:id="8057" w:name="_Toc106577458"/>
      <w:bookmarkStart w:id="8058" w:name="_Toc114537209"/>
      <w:bookmarkStart w:id="8059" w:name="_Toc115257477"/>
      <w:bookmarkStart w:id="8060" w:name="_Toc123086797"/>
      <w:bookmarkStart w:id="8061" w:name="_Toc124296121"/>
      <w:bookmarkStart w:id="8062" w:name="_Toc124296591"/>
      <w:bookmarkStart w:id="8063" w:name="_Toc130572408"/>
      <w:bookmarkStart w:id="8064" w:name="_Toc131708407"/>
      <w:bookmarkStart w:id="8065" w:name="_Toc137458214"/>
      <w:bookmarkStart w:id="8066" w:name="_Toc138887701"/>
      <w:bookmarkStart w:id="8067" w:name="_Toc138969788"/>
      <w:bookmarkStart w:id="8068" w:name="_Toc145916849"/>
      <w:r w:rsidRPr="00C04A08">
        <w:t>6.5A.2.1</w:t>
      </w:r>
      <w:r w:rsidRPr="00C04A08">
        <w:tab/>
        <w:t>Spectrum emission mask for CA</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20C9C6AB" w14:textId="77777777" w:rsidR="00C65024" w:rsidRPr="00C04A08" w:rsidRDefault="00C65024" w:rsidP="003C6ED8">
      <w:pPr>
        <w:pStyle w:val="Heading5"/>
      </w:pPr>
      <w:bookmarkStart w:id="8069" w:name="_Toc52196528"/>
      <w:bookmarkStart w:id="8070" w:name="_Toc52197509"/>
      <w:bookmarkStart w:id="8071" w:name="_Toc53173232"/>
      <w:bookmarkStart w:id="8072" w:name="_Toc53173601"/>
      <w:bookmarkStart w:id="8073" w:name="_Toc61119602"/>
      <w:bookmarkStart w:id="8074" w:name="_Toc61119984"/>
      <w:bookmarkStart w:id="8075" w:name="_Toc67926046"/>
      <w:bookmarkStart w:id="8076" w:name="_Toc75273684"/>
      <w:bookmarkStart w:id="8077" w:name="_Toc76510584"/>
      <w:bookmarkStart w:id="8078" w:name="_Toc83129741"/>
      <w:bookmarkStart w:id="8079" w:name="_Toc90591273"/>
      <w:bookmarkStart w:id="8080" w:name="_Toc98864308"/>
      <w:bookmarkStart w:id="8081" w:name="_Toc99733557"/>
      <w:bookmarkStart w:id="8082" w:name="_Toc106577459"/>
      <w:bookmarkStart w:id="8083" w:name="_Toc114537210"/>
      <w:bookmarkStart w:id="8084" w:name="_Toc115257478"/>
      <w:bookmarkStart w:id="8085" w:name="_Toc123086798"/>
      <w:bookmarkStart w:id="8086" w:name="_Toc124296122"/>
      <w:bookmarkStart w:id="8087" w:name="_Toc124296592"/>
      <w:bookmarkStart w:id="8088" w:name="_Toc130572409"/>
      <w:bookmarkStart w:id="8089" w:name="_Toc131708408"/>
      <w:bookmarkStart w:id="8090" w:name="_Toc137458215"/>
      <w:bookmarkStart w:id="8091" w:name="_Toc138887702"/>
      <w:bookmarkStart w:id="8092" w:name="_Toc138969789"/>
      <w:bookmarkStart w:id="8093" w:name="_Toc145916850"/>
      <w:r w:rsidRPr="00C04A08">
        <w:t>6.5A.2.1.0</w:t>
      </w:r>
      <w:r w:rsidRPr="00C04A08">
        <w:tab/>
        <w:t>General</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2C7167B8" w14:textId="21B5E540" w:rsidR="00295A0B" w:rsidRPr="00C04A08" w:rsidRDefault="00295A0B" w:rsidP="00295A0B">
      <w:bookmarkStart w:id="8094"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8095" w:name="_Toc52196530"/>
      <w:bookmarkStart w:id="8096" w:name="_Toc52197510"/>
      <w:bookmarkStart w:id="8097" w:name="_Toc53173233"/>
      <w:bookmarkStart w:id="8098" w:name="_Toc53173602"/>
      <w:bookmarkStart w:id="8099" w:name="_Toc61119603"/>
      <w:bookmarkStart w:id="8100" w:name="_Toc61119985"/>
      <w:bookmarkStart w:id="8101" w:name="_Toc67926047"/>
      <w:bookmarkStart w:id="8102" w:name="_Toc75273685"/>
      <w:bookmarkStart w:id="8103" w:name="_Toc76510585"/>
      <w:bookmarkStart w:id="8104" w:name="_Toc83129742"/>
      <w:bookmarkStart w:id="8105" w:name="_Toc90591274"/>
      <w:bookmarkStart w:id="8106" w:name="_Toc98864309"/>
      <w:bookmarkStart w:id="8107" w:name="_Toc99733558"/>
      <w:bookmarkStart w:id="8108" w:name="_Toc106577460"/>
      <w:bookmarkStart w:id="8109" w:name="_Toc114537211"/>
      <w:bookmarkStart w:id="8110" w:name="_Toc115257479"/>
      <w:bookmarkStart w:id="8111" w:name="_Toc123086799"/>
      <w:bookmarkStart w:id="8112" w:name="_Toc124296123"/>
      <w:bookmarkStart w:id="8113" w:name="_Toc124296593"/>
      <w:bookmarkStart w:id="8114" w:name="_Toc130572410"/>
      <w:bookmarkStart w:id="8115" w:name="_Toc131708409"/>
      <w:bookmarkStart w:id="8116" w:name="_Toc137458216"/>
      <w:bookmarkStart w:id="8117" w:name="_Toc138887703"/>
      <w:bookmarkStart w:id="8118" w:name="_Toc138969790"/>
      <w:bookmarkStart w:id="8119" w:name="_Toc145916851"/>
      <w:bookmarkEnd w:id="8094"/>
      <w:r w:rsidRPr="00C04A08">
        <w:t>6.5A.2.1.1</w:t>
      </w:r>
      <w:r w:rsidRPr="00C04A08">
        <w:tab/>
        <w:t>Spectrum emission mask for intra-band contiguous UL CA</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17092FEF" w14:textId="7856B80A" w:rsidR="00682580" w:rsidRPr="00C04A08" w:rsidRDefault="00682580" w:rsidP="00682580">
      <w:pPr>
        <w:pStyle w:val="TH"/>
      </w:pPr>
      <w:r w:rsidRPr="00C04A08">
        <w:lastRenderedPageBreak/>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8120" w:name="_Toc52196531"/>
      <w:bookmarkStart w:id="8121" w:name="_Toc52197511"/>
      <w:bookmarkStart w:id="8122" w:name="_Toc53173234"/>
      <w:bookmarkStart w:id="8123" w:name="_Toc53173603"/>
      <w:bookmarkStart w:id="8124" w:name="_Toc61119604"/>
      <w:bookmarkStart w:id="8125" w:name="_Toc61119986"/>
      <w:bookmarkStart w:id="8126" w:name="_Toc67926048"/>
      <w:bookmarkStart w:id="8127" w:name="_Toc75273686"/>
      <w:bookmarkStart w:id="8128" w:name="_Toc76510586"/>
      <w:bookmarkStart w:id="8129" w:name="_Toc83129743"/>
      <w:bookmarkStart w:id="8130" w:name="_Toc90591275"/>
      <w:bookmarkStart w:id="8131" w:name="_Toc98864310"/>
      <w:bookmarkStart w:id="8132" w:name="_Toc99733559"/>
      <w:bookmarkStart w:id="8133" w:name="_Toc106577461"/>
      <w:bookmarkStart w:id="8134" w:name="_Toc114537212"/>
      <w:bookmarkStart w:id="8135" w:name="_Toc115257480"/>
      <w:bookmarkStart w:id="8136" w:name="_Toc123086800"/>
      <w:bookmarkStart w:id="8137" w:name="_Toc124296124"/>
      <w:bookmarkStart w:id="8138" w:name="_Toc124296594"/>
      <w:bookmarkStart w:id="8139" w:name="_Toc130572411"/>
      <w:bookmarkStart w:id="8140" w:name="_Toc131708410"/>
      <w:bookmarkStart w:id="8141" w:name="_Toc137458217"/>
      <w:bookmarkStart w:id="8142" w:name="_Toc138887704"/>
      <w:bookmarkStart w:id="8143" w:name="_Toc138969791"/>
      <w:bookmarkStart w:id="8144" w:name="_Toc145916852"/>
      <w:bookmarkStart w:id="8145" w:name="_Toc21340916"/>
      <w:bookmarkStart w:id="8146" w:name="_Toc29805363"/>
      <w:bookmarkStart w:id="8147" w:name="_Toc36456572"/>
      <w:bookmarkStart w:id="8148" w:name="_Toc36469670"/>
      <w:bookmarkStart w:id="8149" w:name="_Toc37254079"/>
      <w:bookmarkStart w:id="8150" w:name="_Toc37322936"/>
      <w:bookmarkStart w:id="8151" w:name="_Toc37324342"/>
      <w:bookmarkStart w:id="8152" w:name="_Toc45889865"/>
      <w:r w:rsidRPr="00C04A08">
        <w:t>6.5A.2.1.2</w:t>
      </w:r>
      <w:r w:rsidRPr="00C04A08">
        <w:tab/>
        <w:t>Spectrum emission mask for intra-band non-contiguous UL CA</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8153" w:name="_Toc106577462"/>
      <w:bookmarkStart w:id="8154" w:name="_Toc114537213"/>
      <w:bookmarkStart w:id="8155" w:name="_Toc115257481"/>
      <w:bookmarkStart w:id="8156" w:name="_Toc123086801"/>
      <w:bookmarkStart w:id="8157" w:name="_Toc124296125"/>
      <w:bookmarkStart w:id="8158" w:name="_Toc124296595"/>
      <w:bookmarkStart w:id="8159" w:name="_Toc130572412"/>
      <w:bookmarkStart w:id="8160" w:name="_Toc131708411"/>
      <w:bookmarkStart w:id="8161" w:name="_Toc137458218"/>
      <w:bookmarkStart w:id="8162" w:name="_Toc138887705"/>
      <w:bookmarkStart w:id="8163" w:name="_Toc138969792"/>
      <w:bookmarkStart w:id="8164" w:name="_Toc145916853"/>
      <w:r w:rsidRPr="008D2D07">
        <w:t>6.5A.2.1.3</w:t>
      </w:r>
      <w:r w:rsidRPr="008D2D07">
        <w:tab/>
        <w:t>Spectrum emission mask for inter-band UL CA</w:t>
      </w:r>
      <w:bookmarkEnd w:id="8153"/>
      <w:bookmarkEnd w:id="8154"/>
      <w:bookmarkEnd w:id="8155"/>
      <w:bookmarkEnd w:id="8156"/>
      <w:bookmarkEnd w:id="8157"/>
      <w:bookmarkEnd w:id="8158"/>
      <w:bookmarkEnd w:id="8159"/>
      <w:bookmarkEnd w:id="8160"/>
      <w:bookmarkEnd w:id="8161"/>
      <w:bookmarkEnd w:id="8162"/>
      <w:bookmarkEnd w:id="8163"/>
      <w:bookmarkEnd w:id="8164"/>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77777777" w:rsidR="00295A0B" w:rsidRPr="00C04A08" w:rsidRDefault="00295A0B" w:rsidP="00295A0B"/>
    <w:p w14:paraId="7522AB44" w14:textId="77777777" w:rsidR="00842EF7" w:rsidRPr="00C04A08" w:rsidRDefault="00842EF7" w:rsidP="00842EF7">
      <w:pPr>
        <w:pStyle w:val="Heading4"/>
      </w:pPr>
      <w:bookmarkStart w:id="8165" w:name="_Toc13085710"/>
      <w:bookmarkStart w:id="8166" w:name="_Toc29805364"/>
      <w:bookmarkStart w:id="8167" w:name="_Toc36456573"/>
      <w:bookmarkStart w:id="8168" w:name="_Toc36469671"/>
      <w:bookmarkStart w:id="8169" w:name="_Toc37254080"/>
      <w:bookmarkStart w:id="8170" w:name="_Toc37322937"/>
      <w:bookmarkStart w:id="8171" w:name="_Toc37324343"/>
      <w:bookmarkStart w:id="8172" w:name="_Toc45889866"/>
      <w:bookmarkStart w:id="8173" w:name="_Toc52196532"/>
      <w:bookmarkStart w:id="8174" w:name="_Toc52197512"/>
      <w:bookmarkStart w:id="8175" w:name="_Toc53173235"/>
      <w:bookmarkStart w:id="8176" w:name="_Toc53173604"/>
      <w:bookmarkStart w:id="8177" w:name="_Toc61119605"/>
      <w:bookmarkStart w:id="8178" w:name="_Toc61119987"/>
      <w:bookmarkStart w:id="8179" w:name="_Toc67926049"/>
      <w:bookmarkStart w:id="8180" w:name="_Toc75273687"/>
      <w:bookmarkStart w:id="8181" w:name="_Toc76510587"/>
      <w:bookmarkStart w:id="8182" w:name="_Toc83129744"/>
      <w:bookmarkStart w:id="8183" w:name="_Toc90591276"/>
      <w:bookmarkStart w:id="8184" w:name="_Toc98864311"/>
      <w:bookmarkStart w:id="8185" w:name="_Toc99733560"/>
      <w:bookmarkStart w:id="8186" w:name="_Toc106577463"/>
      <w:bookmarkStart w:id="8187" w:name="_Toc114537214"/>
      <w:bookmarkStart w:id="8188" w:name="_Toc115257482"/>
      <w:bookmarkStart w:id="8189" w:name="_Toc123086802"/>
      <w:bookmarkStart w:id="8190" w:name="_Toc124296126"/>
      <w:bookmarkStart w:id="8191" w:name="_Toc124296596"/>
      <w:bookmarkStart w:id="8192" w:name="_Toc130572413"/>
      <w:bookmarkStart w:id="8193" w:name="_Toc131708412"/>
      <w:bookmarkStart w:id="8194" w:name="_Toc137458219"/>
      <w:bookmarkStart w:id="8195" w:name="_Toc138887706"/>
      <w:bookmarkStart w:id="8196" w:name="_Toc138969793"/>
      <w:bookmarkStart w:id="8197" w:name="_Toc145916854"/>
      <w:bookmarkEnd w:id="8145"/>
      <w:bookmarkEnd w:id="8146"/>
      <w:bookmarkEnd w:id="8147"/>
      <w:bookmarkEnd w:id="8148"/>
      <w:bookmarkEnd w:id="8149"/>
      <w:bookmarkEnd w:id="8150"/>
      <w:bookmarkEnd w:id="8151"/>
      <w:bookmarkEnd w:id="8152"/>
      <w:r w:rsidRPr="00C04A08">
        <w:t>6.5A.2.3</w:t>
      </w:r>
      <w:r w:rsidRPr="00C04A08">
        <w:tab/>
        <w:t>Adjacent channel leakage ratio for CA</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4E113C0D" w14:textId="77777777" w:rsidR="00E902A4" w:rsidRPr="00C04A08" w:rsidRDefault="00E902A4" w:rsidP="003C6ED8">
      <w:pPr>
        <w:pStyle w:val="Heading5"/>
        <w:rPr>
          <w:sz w:val="24"/>
        </w:rPr>
      </w:pPr>
      <w:bookmarkStart w:id="8198" w:name="_Toc52196533"/>
      <w:bookmarkStart w:id="8199" w:name="_Toc52197513"/>
      <w:bookmarkStart w:id="8200" w:name="_Toc53173236"/>
      <w:bookmarkStart w:id="8201" w:name="_Toc53173605"/>
      <w:bookmarkStart w:id="8202" w:name="_Toc61119606"/>
      <w:bookmarkStart w:id="8203" w:name="_Toc61119988"/>
      <w:bookmarkStart w:id="8204" w:name="_Toc67926050"/>
      <w:bookmarkStart w:id="8205" w:name="_Toc75273688"/>
      <w:bookmarkStart w:id="8206" w:name="_Toc76510588"/>
      <w:bookmarkStart w:id="8207" w:name="_Toc83129745"/>
      <w:bookmarkStart w:id="8208" w:name="_Toc90591277"/>
      <w:bookmarkStart w:id="8209" w:name="_Toc98864312"/>
      <w:bookmarkStart w:id="8210" w:name="_Toc99733561"/>
      <w:bookmarkStart w:id="8211" w:name="_Toc106577464"/>
      <w:bookmarkStart w:id="8212" w:name="_Toc114537215"/>
      <w:bookmarkStart w:id="8213" w:name="_Toc115257483"/>
      <w:bookmarkStart w:id="8214" w:name="_Toc123086803"/>
      <w:bookmarkStart w:id="8215" w:name="_Toc124296127"/>
      <w:bookmarkStart w:id="8216" w:name="_Toc124296597"/>
      <w:bookmarkStart w:id="8217" w:name="_Toc130572414"/>
      <w:bookmarkStart w:id="8218" w:name="_Toc131708413"/>
      <w:bookmarkStart w:id="8219" w:name="_Toc137458220"/>
      <w:bookmarkStart w:id="8220" w:name="_Toc138887707"/>
      <w:bookmarkStart w:id="8221" w:name="_Toc138969794"/>
      <w:bookmarkStart w:id="8222" w:name="_Toc145916855"/>
      <w:bookmarkStart w:id="8223" w:name="_Hlk52185973"/>
      <w:r w:rsidRPr="00C04A08">
        <w:t>6.5A.2.3.1</w:t>
      </w:r>
      <w:r w:rsidRPr="00C04A08">
        <w:tab/>
        <w:t>Adjacent channel leakage ratio for CA intra-band contiguous UL CA</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bookmarkEnd w:id="8223"/>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8224" w:name="_Toc52196534"/>
      <w:bookmarkStart w:id="8225" w:name="_Toc52197514"/>
      <w:bookmarkStart w:id="8226" w:name="_Toc53173237"/>
      <w:bookmarkStart w:id="8227" w:name="_Toc53173606"/>
      <w:bookmarkStart w:id="8228" w:name="_Toc61119607"/>
      <w:bookmarkStart w:id="8229" w:name="_Toc61119989"/>
      <w:bookmarkStart w:id="8230" w:name="_Toc67926051"/>
      <w:bookmarkStart w:id="8231" w:name="_Toc75273689"/>
      <w:bookmarkStart w:id="8232" w:name="_Toc76510589"/>
      <w:bookmarkStart w:id="8233" w:name="_Toc83129746"/>
      <w:bookmarkStart w:id="8234" w:name="_Toc90591278"/>
      <w:bookmarkStart w:id="8235" w:name="_Toc98864313"/>
      <w:bookmarkStart w:id="8236" w:name="_Toc99733562"/>
      <w:bookmarkStart w:id="8237" w:name="_Toc106577465"/>
      <w:bookmarkStart w:id="8238" w:name="_Toc114537216"/>
      <w:bookmarkStart w:id="8239" w:name="_Toc115257484"/>
      <w:bookmarkStart w:id="8240" w:name="_Toc123086804"/>
      <w:bookmarkStart w:id="8241" w:name="_Toc124296128"/>
      <w:bookmarkStart w:id="8242" w:name="_Toc124296598"/>
      <w:bookmarkStart w:id="8243" w:name="_Toc130572415"/>
      <w:bookmarkStart w:id="8244" w:name="_Toc131708414"/>
      <w:bookmarkStart w:id="8245" w:name="_Toc137458221"/>
      <w:bookmarkStart w:id="8246" w:name="_Toc138887708"/>
      <w:bookmarkStart w:id="8247" w:name="_Toc138969795"/>
      <w:bookmarkStart w:id="8248" w:name="_Toc145916856"/>
      <w:r w:rsidRPr="00C04A08">
        <w:t>6.5A.2.3.2</w:t>
      </w:r>
      <w:r w:rsidRPr="00C04A08">
        <w:tab/>
        <w:t>Adjacent channel leakage ratio for CA intra-band non-contiguous UL CA</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8249" w:name="_Toc106577466"/>
      <w:bookmarkStart w:id="8250" w:name="_Toc114537217"/>
      <w:bookmarkStart w:id="8251" w:name="_Toc115257485"/>
      <w:bookmarkStart w:id="8252" w:name="_Toc123086805"/>
      <w:bookmarkStart w:id="8253" w:name="_Toc124296129"/>
      <w:bookmarkStart w:id="8254" w:name="_Toc124296599"/>
      <w:bookmarkStart w:id="8255" w:name="_Toc130572416"/>
      <w:bookmarkStart w:id="8256" w:name="_Toc131708415"/>
      <w:bookmarkStart w:id="8257" w:name="_Toc137458222"/>
      <w:bookmarkStart w:id="8258" w:name="_Toc138887709"/>
      <w:bookmarkStart w:id="8259" w:name="_Toc138969796"/>
      <w:bookmarkStart w:id="8260" w:name="_Toc145916857"/>
      <w:r w:rsidRPr="006910D1">
        <w:t>6.5A.2.3.3</w:t>
      </w:r>
      <w:r w:rsidRPr="006910D1">
        <w:tab/>
        <w:t>Adjacent channel leakage ratio for CA inter-band UL CA</w:t>
      </w:r>
      <w:bookmarkEnd w:id="8249"/>
      <w:bookmarkEnd w:id="8250"/>
      <w:bookmarkEnd w:id="8251"/>
      <w:bookmarkEnd w:id="8252"/>
      <w:bookmarkEnd w:id="8253"/>
      <w:bookmarkEnd w:id="8254"/>
      <w:bookmarkEnd w:id="8255"/>
      <w:bookmarkEnd w:id="8256"/>
      <w:bookmarkEnd w:id="8257"/>
      <w:bookmarkEnd w:id="8258"/>
      <w:bookmarkEnd w:id="8259"/>
      <w:bookmarkEnd w:id="8260"/>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8261" w:name="_Toc21340917"/>
      <w:bookmarkStart w:id="8262" w:name="_Toc29805365"/>
      <w:bookmarkStart w:id="8263" w:name="_Toc36456574"/>
      <w:bookmarkStart w:id="8264" w:name="_Toc36469672"/>
      <w:bookmarkStart w:id="8265" w:name="_Toc37254081"/>
      <w:bookmarkStart w:id="8266" w:name="_Toc37322938"/>
      <w:bookmarkStart w:id="8267" w:name="_Toc37324344"/>
      <w:bookmarkStart w:id="8268" w:name="_Toc45889867"/>
      <w:bookmarkStart w:id="8269" w:name="_Toc52196535"/>
      <w:bookmarkStart w:id="8270" w:name="_Toc52197515"/>
      <w:bookmarkStart w:id="8271" w:name="_Toc53173238"/>
      <w:bookmarkStart w:id="8272" w:name="_Toc53173607"/>
      <w:bookmarkStart w:id="8273" w:name="_Toc61119608"/>
      <w:bookmarkStart w:id="8274" w:name="_Toc61119990"/>
      <w:bookmarkStart w:id="8275" w:name="_Toc67926052"/>
      <w:bookmarkStart w:id="8276" w:name="_Toc75273690"/>
      <w:bookmarkStart w:id="8277" w:name="_Toc76510590"/>
      <w:bookmarkStart w:id="8278" w:name="_Toc83129747"/>
      <w:bookmarkStart w:id="8279" w:name="_Toc90591279"/>
      <w:bookmarkStart w:id="8280" w:name="_Toc98864314"/>
      <w:bookmarkStart w:id="8281" w:name="_Toc99733563"/>
      <w:bookmarkStart w:id="8282" w:name="_Toc106577467"/>
      <w:bookmarkStart w:id="8283" w:name="_Toc114537218"/>
      <w:bookmarkStart w:id="8284" w:name="_Toc115257486"/>
      <w:bookmarkStart w:id="8285" w:name="_Toc123086806"/>
      <w:bookmarkStart w:id="8286" w:name="_Toc124296130"/>
      <w:bookmarkStart w:id="8287" w:name="_Toc124296600"/>
      <w:bookmarkStart w:id="8288" w:name="_Toc130572417"/>
      <w:bookmarkStart w:id="8289" w:name="_Toc131708416"/>
      <w:bookmarkStart w:id="8290" w:name="_Toc137458223"/>
      <w:bookmarkStart w:id="8291" w:name="_Toc138887710"/>
      <w:bookmarkStart w:id="8292" w:name="_Toc138969797"/>
      <w:bookmarkStart w:id="8293" w:name="_Toc145916858"/>
      <w:r w:rsidRPr="00C04A08">
        <w:t>6.5A.3</w:t>
      </w:r>
      <w:r w:rsidRPr="00C04A08">
        <w:tab/>
        <w:t>Spurious emissions for CA</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5421BFD3" w14:textId="77777777" w:rsidR="00E902A4" w:rsidRPr="00C04A08" w:rsidRDefault="00E902A4" w:rsidP="003C6ED8">
      <w:pPr>
        <w:pStyle w:val="Heading4"/>
        <w:rPr>
          <w:lang w:eastAsia="ko-KR"/>
        </w:rPr>
      </w:pPr>
      <w:bookmarkStart w:id="8294" w:name="_Toc52196536"/>
      <w:bookmarkStart w:id="8295" w:name="_Toc52197516"/>
      <w:bookmarkStart w:id="8296" w:name="_Toc53173239"/>
      <w:bookmarkStart w:id="8297" w:name="_Toc53173608"/>
      <w:bookmarkStart w:id="8298" w:name="_Toc61119609"/>
      <w:bookmarkStart w:id="8299" w:name="_Toc61119991"/>
      <w:bookmarkStart w:id="8300" w:name="_Toc67926053"/>
      <w:bookmarkStart w:id="8301" w:name="_Toc75273691"/>
      <w:bookmarkStart w:id="8302" w:name="_Toc76510591"/>
      <w:bookmarkStart w:id="8303" w:name="_Toc83129748"/>
      <w:bookmarkStart w:id="8304" w:name="_Toc90591280"/>
      <w:bookmarkStart w:id="8305" w:name="_Toc98864315"/>
      <w:bookmarkStart w:id="8306" w:name="_Toc99733564"/>
      <w:bookmarkStart w:id="8307" w:name="_Toc106577468"/>
      <w:bookmarkStart w:id="8308" w:name="_Toc114537219"/>
      <w:bookmarkStart w:id="8309" w:name="_Toc115257487"/>
      <w:bookmarkStart w:id="8310" w:name="_Toc123086807"/>
      <w:bookmarkStart w:id="8311" w:name="_Toc124296131"/>
      <w:bookmarkStart w:id="8312" w:name="_Toc124296601"/>
      <w:bookmarkStart w:id="8313" w:name="_Toc130572418"/>
      <w:bookmarkStart w:id="8314" w:name="_Toc131708417"/>
      <w:bookmarkStart w:id="8315" w:name="_Toc137458224"/>
      <w:bookmarkStart w:id="8316" w:name="_Toc138887711"/>
      <w:bookmarkStart w:id="8317" w:name="_Toc138969798"/>
      <w:bookmarkStart w:id="8318" w:name="_Toc145916859"/>
      <w:r w:rsidRPr="00C04A08">
        <w:t>6.5A.3.0</w:t>
      </w:r>
      <w:r w:rsidRPr="00C04A08">
        <w:rPr>
          <w:lang w:eastAsia="ko-KR"/>
        </w:rPr>
        <w:tab/>
        <w:t>General</w:t>
      </w:r>
      <w:r w:rsidRPr="00C04A08">
        <w:t xml:space="preserve"> </w:t>
      </w:r>
      <w:r w:rsidRPr="00C04A08">
        <w:rPr>
          <w:lang w:eastAsia="ko-KR"/>
        </w:rPr>
        <w:t>spurious emissions for CA</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2DC8F711" w14:textId="77777777" w:rsidR="00E902A4" w:rsidRPr="00C04A08" w:rsidRDefault="00E902A4" w:rsidP="003C6ED8">
      <w:pPr>
        <w:pStyle w:val="Heading5"/>
        <w:rPr>
          <w:lang w:eastAsia="ko-KR"/>
        </w:rPr>
      </w:pPr>
      <w:bookmarkStart w:id="8319" w:name="_Toc52196537"/>
      <w:bookmarkStart w:id="8320" w:name="_Toc52197517"/>
      <w:bookmarkStart w:id="8321" w:name="_Toc53173240"/>
      <w:bookmarkStart w:id="8322" w:name="_Toc53173609"/>
      <w:bookmarkStart w:id="8323" w:name="_Toc61119610"/>
      <w:bookmarkStart w:id="8324" w:name="_Toc61119992"/>
      <w:bookmarkStart w:id="8325" w:name="_Toc67926054"/>
      <w:bookmarkStart w:id="8326" w:name="_Toc75273692"/>
      <w:bookmarkStart w:id="8327" w:name="_Toc76510592"/>
      <w:bookmarkStart w:id="8328" w:name="_Toc83129749"/>
      <w:bookmarkStart w:id="8329" w:name="_Toc90591281"/>
      <w:bookmarkStart w:id="8330" w:name="_Toc98864316"/>
      <w:bookmarkStart w:id="8331" w:name="_Toc99733565"/>
      <w:bookmarkStart w:id="8332" w:name="_Toc106577469"/>
      <w:bookmarkStart w:id="8333" w:name="_Toc114537220"/>
      <w:bookmarkStart w:id="8334" w:name="_Toc115257488"/>
      <w:bookmarkStart w:id="8335" w:name="_Toc123086808"/>
      <w:bookmarkStart w:id="8336" w:name="_Toc124296132"/>
      <w:bookmarkStart w:id="8337" w:name="_Toc124296602"/>
      <w:bookmarkStart w:id="8338" w:name="_Toc130572419"/>
      <w:bookmarkStart w:id="8339" w:name="_Toc131708418"/>
      <w:bookmarkStart w:id="8340" w:name="_Toc137458225"/>
      <w:bookmarkStart w:id="8341" w:name="_Toc138887712"/>
      <w:bookmarkStart w:id="8342" w:name="_Toc138969799"/>
      <w:bookmarkStart w:id="8343" w:name="_Toc145916860"/>
      <w:r w:rsidRPr="00C04A08">
        <w:t>6.5A.3.0.0</w:t>
      </w:r>
      <w:r w:rsidRPr="00C04A08">
        <w:rPr>
          <w:lang w:eastAsia="ko-KR"/>
        </w:rPr>
        <w:tab/>
        <w:t>General</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lastRenderedPageBreak/>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8344" w:name="_Toc52196538"/>
      <w:bookmarkStart w:id="8345" w:name="_Toc52197518"/>
      <w:bookmarkStart w:id="8346" w:name="_Toc53173241"/>
      <w:bookmarkStart w:id="8347" w:name="_Toc53173610"/>
      <w:bookmarkStart w:id="8348" w:name="_Toc61119611"/>
      <w:bookmarkStart w:id="8349" w:name="_Toc61119993"/>
      <w:bookmarkStart w:id="8350" w:name="_Toc67926055"/>
      <w:bookmarkStart w:id="8351" w:name="_Toc75273693"/>
      <w:bookmarkStart w:id="8352" w:name="_Toc76510593"/>
      <w:bookmarkStart w:id="8353" w:name="_Toc83129750"/>
      <w:bookmarkStart w:id="8354" w:name="_Toc90591282"/>
      <w:bookmarkStart w:id="8355" w:name="_Toc98864317"/>
      <w:bookmarkStart w:id="8356" w:name="_Toc99733566"/>
      <w:bookmarkStart w:id="8357" w:name="_Toc106577470"/>
      <w:bookmarkStart w:id="8358" w:name="_Toc114537221"/>
      <w:bookmarkStart w:id="8359" w:name="_Toc115257489"/>
      <w:bookmarkStart w:id="8360" w:name="_Toc123086809"/>
      <w:bookmarkStart w:id="8361" w:name="_Toc124296133"/>
      <w:bookmarkStart w:id="8362" w:name="_Toc124296603"/>
      <w:bookmarkStart w:id="8363" w:name="_Toc130572420"/>
      <w:bookmarkStart w:id="8364" w:name="_Toc131708419"/>
      <w:bookmarkStart w:id="8365" w:name="_Toc137458226"/>
      <w:bookmarkStart w:id="8366" w:name="_Toc138887713"/>
      <w:bookmarkStart w:id="8367" w:name="_Toc138969800"/>
      <w:bookmarkStart w:id="8368" w:name="_Toc145916861"/>
      <w:r w:rsidRPr="00C04A08">
        <w:t>6.5A.3.0.1</w:t>
      </w:r>
      <w:r w:rsidRPr="00C04A08">
        <w:tab/>
        <w:t>Spurious emissions for intra-band contiguous UL CA</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0223DE3A" w14:textId="77777777" w:rsidR="00897889" w:rsidRPr="00EC03C7" w:rsidRDefault="00897889" w:rsidP="00897889">
      <w:bookmarkStart w:id="8369" w:name="_Toc52196539"/>
      <w:bookmarkStart w:id="8370" w:name="_Toc52197519"/>
      <w:bookmarkStart w:id="8371" w:name="_Toc53173242"/>
      <w:bookmarkStart w:id="8372" w:name="_Toc53173611"/>
      <w:bookmarkStart w:id="8373" w:name="_Toc21340918"/>
      <w:bookmarkStart w:id="8374" w:name="_Toc29805366"/>
      <w:bookmarkStart w:id="8375" w:name="_Toc36456575"/>
      <w:bookmarkStart w:id="8376" w:name="_Toc36469673"/>
      <w:bookmarkStart w:id="8377" w:name="_Toc37254082"/>
      <w:bookmarkStart w:id="8378" w:name="_Toc37322939"/>
      <w:bookmarkStart w:id="8379" w:name="_Toc37324345"/>
      <w:bookmarkStart w:id="8380"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8381" w:name="_Toc61119612"/>
      <w:bookmarkStart w:id="8382" w:name="_Toc61119994"/>
      <w:bookmarkStart w:id="8383" w:name="_Toc67926056"/>
      <w:bookmarkStart w:id="8384" w:name="_Toc75273694"/>
      <w:bookmarkStart w:id="8385" w:name="_Toc76510594"/>
      <w:bookmarkStart w:id="8386" w:name="_Toc83129751"/>
      <w:bookmarkStart w:id="8387" w:name="_Toc90591283"/>
      <w:bookmarkStart w:id="8388" w:name="_Toc98864318"/>
      <w:bookmarkStart w:id="8389" w:name="_Toc99733567"/>
      <w:bookmarkStart w:id="8390" w:name="_Toc106577471"/>
      <w:bookmarkStart w:id="8391" w:name="_Toc114537222"/>
      <w:bookmarkStart w:id="8392" w:name="_Toc115257490"/>
      <w:bookmarkStart w:id="8393" w:name="_Toc123086810"/>
      <w:bookmarkStart w:id="8394" w:name="_Toc124296134"/>
      <w:bookmarkStart w:id="8395" w:name="_Toc124296604"/>
      <w:bookmarkStart w:id="8396" w:name="_Toc130572421"/>
      <w:bookmarkStart w:id="8397" w:name="_Toc131708420"/>
      <w:bookmarkStart w:id="8398" w:name="_Toc137458227"/>
      <w:bookmarkStart w:id="8399" w:name="_Toc138887714"/>
      <w:bookmarkStart w:id="8400" w:name="_Toc138969801"/>
      <w:bookmarkStart w:id="8401" w:name="_Toc145916862"/>
      <w:r w:rsidRPr="00C04A08">
        <w:t>6.5A.3.0.2</w:t>
      </w:r>
      <w:r w:rsidRPr="00C04A08">
        <w:tab/>
        <w:t>Spurious emissions for intra-band non-contiguous UL CA</w:t>
      </w:r>
      <w:bookmarkEnd w:id="8369"/>
      <w:bookmarkEnd w:id="8370"/>
      <w:bookmarkEnd w:id="8371"/>
      <w:bookmarkEnd w:id="8372"/>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8402" w:name="_Toc106577472"/>
      <w:bookmarkStart w:id="8403" w:name="_Toc114537223"/>
      <w:bookmarkStart w:id="8404" w:name="_Toc115257491"/>
      <w:bookmarkStart w:id="8405" w:name="_Toc123086811"/>
      <w:bookmarkStart w:id="8406" w:name="_Toc124296135"/>
      <w:bookmarkStart w:id="8407" w:name="_Toc124296605"/>
      <w:bookmarkStart w:id="8408" w:name="_Toc130572422"/>
      <w:bookmarkStart w:id="8409" w:name="_Toc131708421"/>
      <w:bookmarkStart w:id="8410" w:name="_Toc137458228"/>
      <w:bookmarkStart w:id="8411" w:name="_Toc138887715"/>
      <w:bookmarkStart w:id="8412" w:name="_Toc138969802"/>
      <w:bookmarkStart w:id="8413" w:name="_Toc145916863"/>
      <w:r w:rsidRPr="008122E7">
        <w:t>6.5A.3.0.3</w:t>
      </w:r>
      <w:r w:rsidRPr="008122E7">
        <w:tab/>
        <w:t>Spurious emissions for inter-band UL CA</w:t>
      </w:r>
      <w:bookmarkEnd w:id="8402"/>
      <w:bookmarkEnd w:id="8403"/>
      <w:bookmarkEnd w:id="8404"/>
      <w:bookmarkEnd w:id="8405"/>
      <w:bookmarkEnd w:id="8406"/>
      <w:bookmarkEnd w:id="8407"/>
      <w:bookmarkEnd w:id="8408"/>
      <w:bookmarkEnd w:id="8409"/>
      <w:bookmarkEnd w:id="8410"/>
      <w:bookmarkEnd w:id="8411"/>
      <w:bookmarkEnd w:id="8412"/>
      <w:bookmarkEnd w:id="8413"/>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8414" w:name="_Toc52196540"/>
      <w:bookmarkStart w:id="8415" w:name="_Toc52197520"/>
      <w:bookmarkStart w:id="8416" w:name="_Toc53173243"/>
      <w:bookmarkStart w:id="8417" w:name="_Toc53173612"/>
      <w:bookmarkStart w:id="8418" w:name="_Toc61119613"/>
      <w:bookmarkStart w:id="8419" w:name="_Toc61119995"/>
      <w:bookmarkStart w:id="8420" w:name="_Toc67926057"/>
      <w:bookmarkStart w:id="8421" w:name="_Toc75273695"/>
      <w:bookmarkStart w:id="8422" w:name="_Toc76510595"/>
      <w:bookmarkStart w:id="8423" w:name="_Toc83129752"/>
      <w:bookmarkStart w:id="8424" w:name="_Toc90591284"/>
      <w:bookmarkStart w:id="8425" w:name="_Toc98864319"/>
      <w:bookmarkStart w:id="8426" w:name="_Toc99733568"/>
      <w:bookmarkStart w:id="8427" w:name="_Toc106577473"/>
      <w:bookmarkStart w:id="8428" w:name="_Toc114537224"/>
      <w:bookmarkStart w:id="8429" w:name="_Toc115257492"/>
      <w:bookmarkStart w:id="8430" w:name="_Toc123086812"/>
      <w:bookmarkStart w:id="8431" w:name="_Toc124296136"/>
      <w:bookmarkStart w:id="8432" w:name="_Toc124296606"/>
      <w:bookmarkStart w:id="8433" w:name="_Toc130572423"/>
      <w:bookmarkStart w:id="8434" w:name="_Toc131708422"/>
      <w:bookmarkStart w:id="8435" w:name="_Toc137458229"/>
      <w:bookmarkStart w:id="8436" w:name="_Toc138887716"/>
      <w:bookmarkStart w:id="8437" w:name="_Toc138969803"/>
      <w:bookmarkStart w:id="8438" w:name="_Toc145916864"/>
      <w:r w:rsidRPr="00C04A08">
        <w:t>6.5A.3.1</w:t>
      </w:r>
      <w:r w:rsidRPr="00C04A08">
        <w:tab/>
        <w:t xml:space="preserve">Spurious emission band UE co-existence for </w:t>
      </w:r>
      <w:r w:rsidR="00167752" w:rsidRPr="00C04A08">
        <w:t xml:space="preserve">UL </w:t>
      </w:r>
      <w:r w:rsidRPr="00C04A08">
        <w:t>CA</w:t>
      </w:r>
      <w:bookmarkEnd w:id="8373"/>
      <w:bookmarkEnd w:id="8374"/>
      <w:bookmarkEnd w:id="8375"/>
      <w:bookmarkEnd w:id="8376"/>
      <w:bookmarkEnd w:id="8377"/>
      <w:bookmarkEnd w:id="8378"/>
      <w:bookmarkEnd w:id="8379"/>
      <w:bookmarkEnd w:id="8380"/>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lastRenderedPageBreak/>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8439" w:name="_Hlk9415938"/>
      <w:bookmarkStart w:id="8440" w:name="_Toc21340919"/>
      <w:bookmarkStart w:id="8441" w:name="_Toc29805367"/>
      <w:bookmarkStart w:id="8442" w:name="_Toc36456576"/>
      <w:bookmarkStart w:id="8443" w:name="_Toc36469674"/>
      <w:bookmarkStart w:id="8444" w:name="_Toc37254083"/>
      <w:bookmarkStart w:id="8445" w:name="_Toc37322940"/>
      <w:bookmarkStart w:id="8446" w:name="_Toc37324346"/>
      <w:bookmarkStart w:id="8447" w:name="_Toc45889869"/>
      <w:bookmarkStart w:id="8448" w:name="_Toc52196541"/>
      <w:bookmarkStart w:id="8449" w:name="_Toc52197521"/>
      <w:bookmarkStart w:id="8450" w:name="_Toc53173244"/>
      <w:bookmarkStart w:id="8451" w:name="_Toc53173613"/>
      <w:bookmarkStart w:id="8452" w:name="_Toc61119614"/>
      <w:bookmarkStart w:id="8453" w:name="_Toc61119996"/>
      <w:bookmarkStart w:id="8454" w:name="_Toc67926058"/>
      <w:bookmarkStart w:id="8455" w:name="_Toc75273696"/>
      <w:bookmarkStart w:id="8456" w:name="_Toc76510596"/>
      <w:bookmarkStart w:id="8457" w:name="_Toc83129753"/>
      <w:bookmarkStart w:id="8458" w:name="_Toc90591285"/>
      <w:bookmarkStart w:id="8459" w:name="_Toc98864320"/>
      <w:bookmarkStart w:id="8460" w:name="_Toc99733569"/>
      <w:bookmarkStart w:id="8461" w:name="_Toc106577474"/>
      <w:bookmarkStart w:id="8462" w:name="_Toc114537225"/>
      <w:bookmarkStart w:id="8463" w:name="_Toc115257493"/>
      <w:bookmarkStart w:id="8464" w:name="_Toc123086813"/>
      <w:bookmarkStart w:id="8465" w:name="_Toc124296137"/>
      <w:bookmarkStart w:id="8466" w:name="_Toc124296607"/>
      <w:bookmarkStart w:id="8467" w:name="_Toc130572424"/>
      <w:bookmarkStart w:id="8468" w:name="_Toc131708423"/>
      <w:bookmarkStart w:id="8469" w:name="_Toc137458230"/>
      <w:bookmarkStart w:id="8470" w:name="_Toc138887717"/>
      <w:bookmarkStart w:id="8471" w:name="_Toc138969804"/>
      <w:bookmarkStart w:id="8472" w:name="_Toc145916865"/>
      <w:r w:rsidRPr="00C04A08">
        <w:t>6.5A.3.2</w:t>
      </w:r>
      <w:r w:rsidRPr="00C04A08">
        <w:tab/>
        <w:t>Additional spurious emissions</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123D5134" w14:textId="77777777" w:rsidR="00842EF7" w:rsidRPr="00C04A08" w:rsidRDefault="00842EF7" w:rsidP="003C6ED8">
      <w:pPr>
        <w:pStyle w:val="Heading5"/>
      </w:pPr>
      <w:bookmarkStart w:id="8473" w:name="_Toc21340920"/>
      <w:bookmarkStart w:id="8474" w:name="_Toc29805368"/>
      <w:bookmarkStart w:id="8475" w:name="_Toc36456577"/>
      <w:bookmarkStart w:id="8476" w:name="_Toc36469675"/>
      <w:bookmarkStart w:id="8477" w:name="_Toc37254084"/>
      <w:bookmarkStart w:id="8478" w:name="_Toc37322941"/>
      <w:bookmarkStart w:id="8479" w:name="_Toc37324347"/>
      <w:bookmarkStart w:id="8480" w:name="_Toc45889870"/>
      <w:bookmarkStart w:id="8481" w:name="_Toc52196542"/>
      <w:bookmarkStart w:id="8482" w:name="_Toc52197522"/>
      <w:bookmarkStart w:id="8483" w:name="_Toc53173245"/>
      <w:bookmarkStart w:id="8484" w:name="_Toc53173614"/>
      <w:bookmarkStart w:id="8485" w:name="_Toc61119615"/>
      <w:bookmarkStart w:id="8486" w:name="_Toc61119997"/>
      <w:bookmarkStart w:id="8487" w:name="_Toc67926059"/>
      <w:bookmarkStart w:id="8488" w:name="_Toc75273697"/>
      <w:bookmarkStart w:id="8489" w:name="_Toc76510597"/>
      <w:bookmarkStart w:id="8490" w:name="_Toc83129754"/>
      <w:bookmarkStart w:id="8491" w:name="_Toc90591286"/>
      <w:bookmarkStart w:id="8492" w:name="_Toc98864321"/>
      <w:bookmarkStart w:id="8493" w:name="_Toc99733570"/>
      <w:bookmarkStart w:id="8494" w:name="_Toc106577475"/>
      <w:bookmarkStart w:id="8495" w:name="_Toc114537226"/>
      <w:bookmarkStart w:id="8496" w:name="_Toc115257494"/>
      <w:bookmarkStart w:id="8497" w:name="_Toc123086814"/>
      <w:bookmarkStart w:id="8498" w:name="_Toc124296138"/>
      <w:bookmarkStart w:id="8499" w:name="_Toc124296608"/>
      <w:bookmarkStart w:id="8500" w:name="_Toc130572425"/>
      <w:bookmarkStart w:id="8501" w:name="_Toc131708424"/>
      <w:bookmarkStart w:id="8502" w:name="_Toc137458231"/>
      <w:bookmarkStart w:id="8503" w:name="_Toc138887718"/>
      <w:bookmarkStart w:id="8504" w:name="_Toc138969805"/>
      <w:bookmarkStart w:id="8505" w:name="_Toc145916866"/>
      <w:r w:rsidRPr="00C04A08">
        <w:t>6.5A.3.2.1</w:t>
      </w:r>
      <w:r w:rsidRPr="00C04A08">
        <w:tab/>
        <w:t>General</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8506" w:name="_Toc21340921"/>
      <w:bookmarkStart w:id="8507" w:name="_Toc29805369"/>
      <w:bookmarkStart w:id="8508" w:name="_Toc36456578"/>
      <w:bookmarkStart w:id="8509" w:name="_Toc36469676"/>
      <w:bookmarkStart w:id="8510" w:name="_Toc37254085"/>
      <w:bookmarkStart w:id="8511" w:name="_Toc37322942"/>
      <w:bookmarkStart w:id="8512" w:name="_Toc37324348"/>
      <w:bookmarkStart w:id="8513" w:name="_Toc45889871"/>
      <w:bookmarkStart w:id="8514" w:name="_Toc52196543"/>
      <w:bookmarkStart w:id="8515" w:name="_Toc52197523"/>
      <w:bookmarkStart w:id="8516" w:name="_Toc53173246"/>
      <w:bookmarkStart w:id="8517" w:name="_Toc53173615"/>
      <w:bookmarkStart w:id="8518" w:name="_Toc61119616"/>
      <w:bookmarkStart w:id="8519" w:name="_Toc61119998"/>
      <w:bookmarkStart w:id="8520" w:name="_Toc67926060"/>
      <w:bookmarkStart w:id="8521" w:name="_Toc75273698"/>
      <w:bookmarkStart w:id="8522" w:name="_Toc76510598"/>
      <w:bookmarkStart w:id="8523" w:name="_Toc83129755"/>
      <w:bookmarkStart w:id="8524" w:name="_Toc90591287"/>
      <w:bookmarkStart w:id="8525" w:name="_Toc98864322"/>
      <w:bookmarkStart w:id="8526" w:name="_Toc99733571"/>
      <w:bookmarkStart w:id="8527" w:name="_Toc106577476"/>
      <w:bookmarkStart w:id="8528" w:name="_Toc114537227"/>
      <w:bookmarkStart w:id="8529" w:name="_Toc115257495"/>
      <w:bookmarkStart w:id="8530" w:name="_Toc123086815"/>
      <w:bookmarkStart w:id="8531" w:name="_Toc124296139"/>
      <w:bookmarkStart w:id="8532" w:name="_Toc124296609"/>
      <w:bookmarkStart w:id="8533" w:name="_Toc130572426"/>
      <w:bookmarkStart w:id="8534" w:name="_Toc131708425"/>
      <w:bookmarkStart w:id="8535" w:name="_Toc137458232"/>
      <w:bookmarkStart w:id="8536" w:name="_Toc138887719"/>
      <w:bookmarkStart w:id="8537" w:name="_Toc138969806"/>
      <w:bookmarkStart w:id="8538" w:name="_Toc145916867"/>
      <w:r w:rsidRPr="00C04A08">
        <w:t>6.5A.3.2.2</w:t>
      </w:r>
      <w:r w:rsidRPr="00C04A08">
        <w:tab/>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r w:rsidR="00392D8F">
        <w:rPr>
          <w:lang w:val="en-US"/>
        </w:rPr>
        <w:t>Void</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6BE8B102" w14:textId="77777777" w:rsidR="00842EF7" w:rsidRPr="00C04A08" w:rsidRDefault="00842EF7" w:rsidP="003C6ED8">
      <w:pPr>
        <w:pStyle w:val="Heading5"/>
      </w:pPr>
      <w:bookmarkStart w:id="8539" w:name="_Toc21340922"/>
      <w:bookmarkStart w:id="8540" w:name="_Toc29805370"/>
      <w:bookmarkStart w:id="8541" w:name="_Toc36456579"/>
      <w:bookmarkStart w:id="8542" w:name="_Toc36469677"/>
      <w:bookmarkStart w:id="8543" w:name="_Toc37254086"/>
      <w:bookmarkStart w:id="8544" w:name="_Toc37322943"/>
      <w:bookmarkStart w:id="8545" w:name="_Toc37324349"/>
      <w:bookmarkStart w:id="8546" w:name="_Toc45889872"/>
      <w:bookmarkStart w:id="8547" w:name="_Toc52196544"/>
      <w:bookmarkStart w:id="8548" w:name="_Toc52197524"/>
      <w:bookmarkStart w:id="8549" w:name="_Toc53173247"/>
      <w:bookmarkStart w:id="8550" w:name="_Toc53173616"/>
      <w:bookmarkStart w:id="8551" w:name="_Toc61119617"/>
      <w:bookmarkStart w:id="8552" w:name="_Toc61119999"/>
      <w:bookmarkStart w:id="8553" w:name="_Toc67926061"/>
      <w:bookmarkStart w:id="8554" w:name="_Toc75273699"/>
      <w:bookmarkStart w:id="8555" w:name="_Toc76510599"/>
      <w:bookmarkStart w:id="8556" w:name="_Toc83129756"/>
      <w:bookmarkStart w:id="8557" w:name="_Toc90591288"/>
      <w:bookmarkStart w:id="8558" w:name="_Toc98864323"/>
      <w:bookmarkStart w:id="8559" w:name="_Toc99733572"/>
      <w:bookmarkStart w:id="8560" w:name="_Toc106577477"/>
      <w:bookmarkStart w:id="8561" w:name="_Toc114537228"/>
      <w:bookmarkStart w:id="8562" w:name="_Toc115257496"/>
      <w:bookmarkStart w:id="8563" w:name="_Toc123086816"/>
      <w:bookmarkStart w:id="8564" w:name="_Toc124296140"/>
      <w:bookmarkStart w:id="8565" w:name="_Toc124296610"/>
      <w:bookmarkStart w:id="8566" w:name="_Toc130572427"/>
      <w:bookmarkStart w:id="8567" w:name="_Toc131708426"/>
      <w:bookmarkStart w:id="8568" w:name="_Toc137458233"/>
      <w:bookmarkStart w:id="8569" w:name="_Toc138887720"/>
      <w:bookmarkStart w:id="8570" w:name="_Toc138969807"/>
      <w:bookmarkStart w:id="8571" w:name="_Toc145916868"/>
      <w:r w:rsidRPr="00C04A08">
        <w:t>6.5A.3.2.3</w:t>
      </w:r>
      <w:r w:rsidRPr="00C04A08">
        <w:tab/>
      </w:r>
      <w:r w:rsidRPr="00C04A08">
        <w:rPr>
          <w:lang w:val="en-US"/>
        </w:rPr>
        <w:t>Additional spurious emission requirements for CA_NS_202</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8572" w:name="_Toc61119618"/>
      <w:bookmarkStart w:id="8573" w:name="_Toc61120000"/>
      <w:bookmarkStart w:id="8574" w:name="_Toc67926062"/>
      <w:bookmarkStart w:id="8575" w:name="_Toc75273700"/>
      <w:bookmarkStart w:id="8576" w:name="_Toc76510600"/>
      <w:bookmarkStart w:id="8577" w:name="_Toc83129757"/>
      <w:bookmarkStart w:id="8578" w:name="_Toc90591289"/>
      <w:bookmarkStart w:id="8579" w:name="_Toc98864324"/>
      <w:bookmarkStart w:id="8580" w:name="_Toc99733573"/>
      <w:bookmarkStart w:id="8581" w:name="_Toc106577478"/>
      <w:bookmarkStart w:id="8582" w:name="_Toc114537229"/>
      <w:bookmarkStart w:id="8583" w:name="_Toc115257497"/>
      <w:bookmarkStart w:id="8584" w:name="_Toc123086817"/>
      <w:bookmarkStart w:id="8585" w:name="_Toc124296141"/>
      <w:bookmarkStart w:id="8586" w:name="_Toc124296611"/>
      <w:bookmarkStart w:id="8587" w:name="_Toc130572428"/>
      <w:bookmarkStart w:id="8588" w:name="_Toc131708427"/>
      <w:bookmarkStart w:id="8589" w:name="_Toc137458234"/>
      <w:bookmarkStart w:id="8590" w:name="_Toc138887721"/>
      <w:bookmarkStart w:id="8591" w:name="_Toc138969808"/>
      <w:bookmarkStart w:id="8592" w:name="_Toc145916869"/>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8593" w:name="_Toc21340923"/>
      <w:bookmarkStart w:id="8594" w:name="_Toc29805371"/>
      <w:bookmarkStart w:id="8595" w:name="_Toc36456580"/>
      <w:bookmarkStart w:id="8596" w:name="_Toc36469678"/>
      <w:bookmarkStart w:id="8597" w:name="_Toc37254087"/>
      <w:bookmarkStart w:id="8598" w:name="_Toc37322944"/>
      <w:bookmarkStart w:id="8599" w:name="_Toc37324350"/>
      <w:bookmarkStart w:id="8600" w:name="_Toc45889873"/>
      <w:bookmarkStart w:id="8601" w:name="_Toc52196545"/>
      <w:bookmarkStart w:id="8602" w:name="_Toc52197525"/>
      <w:bookmarkStart w:id="8603" w:name="_Toc53173248"/>
      <w:bookmarkStart w:id="8604" w:name="_Toc53173617"/>
      <w:bookmarkStart w:id="8605" w:name="_Toc61119619"/>
      <w:bookmarkStart w:id="8606" w:name="_Toc61120001"/>
      <w:bookmarkStart w:id="8607" w:name="_Toc67926063"/>
      <w:bookmarkStart w:id="8608" w:name="_Toc75273701"/>
      <w:bookmarkStart w:id="8609" w:name="_Toc76510601"/>
      <w:bookmarkStart w:id="8610" w:name="_Toc83129758"/>
      <w:bookmarkStart w:id="8611" w:name="_Toc90591290"/>
      <w:bookmarkStart w:id="8612" w:name="_Toc98864325"/>
      <w:bookmarkStart w:id="8613" w:name="_Toc99733574"/>
      <w:bookmarkStart w:id="8614" w:name="_Toc106577479"/>
      <w:bookmarkStart w:id="8615" w:name="_Toc114537230"/>
      <w:bookmarkStart w:id="8616" w:name="_Toc115257498"/>
      <w:bookmarkStart w:id="8617" w:name="_Toc123086818"/>
      <w:bookmarkStart w:id="8618" w:name="_Toc124296142"/>
      <w:bookmarkStart w:id="8619" w:name="_Toc124296612"/>
      <w:bookmarkStart w:id="8620" w:name="_Toc130572429"/>
      <w:bookmarkStart w:id="8621" w:name="_Toc131708428"/>
      <w:bookmarkStart w:id="8622" w:name="_Toc137458235"/>
      <w:bookmarkStart w:id="8623" w:name="_Toc138887722"/>
      <w:bookmarkStart w:id="8624" w:name="_Toc138969809"/>
      <w:bookmarkStart w:id="8625" w:name="_Toc145916870"/>
      <w:r w:rsidRPr="00C04A08">
        <w:lastRenderedPageBreak/>
        <w:t>6.5D</w:t>
      </w:r>
      <w:r w:rsidRPr="00C04A08">
        <w:tab/>
        <w:t>Output RF spectrum emissions for UL MIMO</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75ABC81A" w14:textId="77777777" w:rsidR="00842EF7" w:rsidRPr="00C04A08" w:rsidRDefault="00842EF7" w:rsidP="003C6ED8">
      <w:pPr>
        <w:pStyle w:val="Heading3"/>
      </w:pPr>
      <w:bookmarkStart w:id="8626" w:name="_Toc21340924"/>
      <w:bookmarkStart w:id="8627" w:name="_Toc29805372"/>
      <w:bookmarkStart w:id="8628" w:name="_Toc36456581"/>
      <w:bookmarkStart w:id="8629" w:name="_Toc36469679"/>
      <w:bookmarkStart w:id="8630" w:name="_Toc37254088"/>
      <w:bookmarkStart w:id="8631" w:name="_Toc37322945"/>
      <w:bookmarkStart w:id="8632" w:name="_Toc37324351"/>
      <w:bookmarkStart w:id="8633" w:name="_Toc45889874"/>
      <w:bookmarkStart w:id="8634" w:name="_Toc52196546"/>
      <w:bookmarkStart w:id="8635" w:name="_Toc52197526"/>
      <w:bookmarkStart w:id="8636" w:name="_Toc53173249"/>
      <w:bookmarkStart w:id="8637" w:name="_Toc53173618"/>
      <w:bookmarkStart w:id="8638" w:name="_Toc61119620"/>
      <w:bookmarkStart w:id="8639" w:name="_Toc61120002"/>
      <w:bookmarkStart w:id="8640" w:name="_Toc67926064"/>
      <w:bookmarkStart w:id="8641" w:name="_Toc75273702"/>
      <w:bookmarkStart w:id="8642" w:name="_Toc76510602"/>
      <w:bookmarkStart w:id="8643" w:name="_Toc83129759"/>
      <w:bookmarkStart w:id="8644" w:name="_Toc90591291"/>
      <w:bookmarkStart w:id="8645" w:name="_Toc98864326"/>
      <w:bookmarkStart w:id="8646" w:name="_Toc99733575"/>
      <w:bookmarkStart w:id="8647" w:name="_Toc106577480"/>
      <w:bookmarkStart w:id="8648" w:name="_Toc114537231"/>
      <w:bookmarkStart w:id="8649" w:name="_Toc115257499"/>
      <w:bookmarkStart w:id="8650" w:name="_Toc123086819"/>
      <w:bookmarkStart w:id="8651" w:name="_Toc124296143"/>
      <w:bookmarkStart w:id="8652" w:name="_Toc124296613"/>
      <w:bookmarkStart w:id="8653" w:name="_Toc130572430"/>
      <w:bookmarkStart w:id="8654" w:name="_Toc131708429"/>
      <w:bookmarkStart w:id="8655" w:name="_Toc137458236"/>
      <w:bookmarkStart w:id="8656" w:name="_Toc138887723"/>
      <w:bookmarkStart w:id="8657" w:name="_Toc138969810"/>
      <w:bookmarkStart w:id="8658" w:name="_Toc145916871"/>
      <w:r w:rsidRPr="00C04A08">
        <w:t>6.5D.1</w:t>
      </w:r>
      <w:r w:rsidRPr="00C04A08">
        <w:tab/>
        <w:t>Occupied bandwidth for UL MIMO</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8659" w:name="_Toc21340925"/>
      <w:bookmarkStart w:id="8660" w:name="_Toc29805373"/>
      <w:bookmarkStart w:id="8661" w:name="_Toc36456582"/>
      <w:bookmarkStart w:id="8662" w:name="_Toc36469680"/>
      <w:bookmarkStart w:id="8663" w:name="_Toc37254089"/>
      <w:bookmarkStart w:id="8664" w:name="_Toc37322946"/>
      <w:bookmarkStart w:id="8665" w:name="_Toc37324352"/>
      <w:bookmarkStart w:id="8666" w:name="_Toc45889875"/>
      <w:bookmarkStart w:id="8667" w:name="_Toc52196547"/>
      <w:bookmarkStart w:id="8668" w:name="_Toc52197527"/>
      <w:bookmarkStart w:id="8669" w:name="_Toc53173250"/>
      <w:bookmarkStart w:id="8670" w:name="_Toc53173619"/>
      <w:bookmarkStart w:id="8671" w:name="_Toc61119621"/>
      <w:bookmarkStart w:id="8672" w:name="_Toc61120003"/>
      <w:bookmarkStart w:id="8673" w:name="_Toc67926065"/>
      <w:bookmarkStart w:id="8674" w:name="_Toc75273703"/>
      <w:bookmarkStart w:id="8675" w:name="_Toc76510603"/>
      <w:bookmarkStart w:id="8676" w:name="_Toc83129760"/>
      <w:bookmarkStart w:id="8677" w:name="_Toc90591292"/>
      <w:bookmarkStart w:id="8678" w:name="_Toc98864327"/>
      <w:bookmarkStart w:id="8679" w:name="_Toc99733576"/>
      <w:bookmarkStart w:id="8680" w:name="_Toc106577481"/>
      <w:bookmarkStart w:id="8681" w:name="_Toc114537232"/>
      <w:bookmarkStart w:id="8682" w:name="_Toc115257500"/>
      <w:bookmarkStart w:id="8683" w:name="_Toc123086820"/>
      <w:bookmarkStart w:id="8684" w:name="_Toc124296144"/>
      <w:bookmarkStart w:id="8685" w:name="_Toc124296614"/>
      <w:bookmarkStart w:id="8686" w:name="_Toc130572431"/>
      <w:bookmarkStart w:id="8687" w:name="_Toc131708430"/>
      <w:bookmarkStart w:id="8688" w:name="_Toc137458237"/>
      <w:bookmarkStart w:id="8689" w:name="_Toc138887724"/>
      <w:bookmarkStart w:id="8690" w:name="_Toc138969811"/>
      <w:bookmarkStart w:id="8691" w:name="_Toc145916872"/>
      <w:r w:rsidRPr="00C04A08">
        <w:t>6.5D.2</w:t>
      </w:r>
      <w:r w:rsidRPr="00C04A08">
        <w:tab/>
        <w:t>Out of band emissions for UL MIMO</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8692" w:name="_Toc21340926"/>
      <w:bookmarkStart w:id="8693" w:name="_Toc29805374"/>
      <w:bookmarkStart w:id="8694" w:name="_Toc36456583"/>
      <w:bookmarkStart w:id="8695" w:name="_Toc36469681"/>
      <w:bookmarkStart w:id="8696" w:name="_Toc37254090"/>
      <w:bookmarkStart w:id="8697" w:name="_Toc37322947"/>
      <w:bookmarkStart w:id="8698" w:name="_Toc37324353"/>
      <w:bookmarkStart w:id="8699" w:name="_Toc45889876"/>
      <w:bookmarkStart w:id="8700" w:name="_Toc52196548"/>
      <w:bookmarkStart w:id="8701" w:name="_Toc52197528"/>
      <w:bookmarkStart w:id="8702" w:name="_Toc53173251"/>
      <w:bookmarkStart w:id="8703" w:name="_Toc53173620"/>
      <w:bookmarkStart w:id="8704" w:name="_Toc61119622"/>
      <w:bookmarkStart w:id="8705" w:name="_Toc61120004"/>
      <w:bookmarkStart w:id="8706" w:name="_Toc67926066"/>
      <w:bookmarkStart w:id="8707" w:name="_Toc75273704"/>
      <w:bookmarkStart w:id="8708" w:name="_Toc76510604"/>
      <w:bookmarkStart w:id="8709" w:name="_Toc83129761"/>
      <w:bookmarkStart w:id="8710" w:name="_Toc90591293"/>
      <w:bookmarkStart w:id="8711" w:name="_Toc98864328"/>
      <w:bookmarkStart w:id="8712" w:name="_Toc99733577"/>
      <w:bookmarkStart w:id="8713" w:name="_Toc106577482"/>
      <w:bookmarkStart w:id="8714" w:name="_Toc114537233"/>
      <w:bookmarkStart w:id="8715" w:name="_Toc115257501"/>
      <w:bookmarkStart w:id="8716" w:name="_Toc123086821"/>
      <w:bookmarkStart w:id="8717" w:name="_Toc124296145"/>
      <w:bookmarkStart w:id="8718" w:name="_Toc124296615"/>
      <w:bookmarkStart w:id="8719" w:name="_Toc130572432"/>
      <w:bookmarkStart w:id="8720" w:name="_Toc131708431"/>
      <w:bookmarkStart w:id="8721" w:name="_Toc137458238"/>
      <w:bookmarkStart w:id="8722" w:name="_Toc138887725"/>
      <w:bookmarkStart w:id="8723" w:name="_Toc138969812"/>
      <w:bookmarkStart w:id="8724" w:name="_Toc145916873"/>
      <w:r w:rsidRPr="00C04A08">
        <w:t>6.5D.3</w:t>
      </w:r>
      <w:r w:rsidRPr="00C04A08">
        <w:tab/>
        <w:t>Spurious emissions for UL MIMO</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8725" w:name="_Toc21340927"/>
      <w:bookmarkStart w:id="8726" w:name="_Toc29805375"/>
      <w:bookmarkStart w:id="8727" w:name="_Toc36456584"/>
      <w:bookmarkStart w:id="8728" w:name="_Toc36469682"/>
      <w:bookmarkStart w:id="8729" w:name="_Toc37254091"/>
      <w:bookmarkStart w:id="8730" w:name="_Toc37322948"/>
      <w:bookmarkStart w:id="8731" w:name="_Toc37324354"/>
      <w:bookmarkStart w:id="8732" w:name="_Toc45889877"/>
      <w:bookmarkStart w:id="8733" w:name="_Toc52196549"/>
      <w:bookmarkStart w:id="8734" w:name="_Toc52197529"/>
      <w:bookmarkStart w:id="8735" w:name="_Toc53173252"/>
      <w:bookmarkStart w:id="8736" w:name="_Toc53173621"/>
      <w:bookmarkStart w:id="8737" w:name="_Toc61119623"/>
      <w:bookmarkStart w:id="8738" w:name="_Toc61120005"/>
      <w:bookmarkStart w:id="8739" w:name="_Toc67926067"/>
      <w:bookmarkStart w:id="8740" w:name="_Toc75273705"/>
      <w:bookmarkStart w:id="8741" w:name="_Toc76510605"/>
      <w:bookmarkStart w:id="8742" w:name="_Toc83129762"/>
      <w:bookmarkStart w:id="8743" w:name="_Toc90591294"/>
      <w:bookmarkStart w:id="8744" w:name="_Toc98864329"/>
      <w:bookmarkStart w:id="8745" w:name="_Toc99733578"/>
      <w:bookmarkStart w:id="8746" w:name="_Toc106577483"/>
      <w:bookmarkStart w:id="8747" w:name="_Toc114537234"/>
      <w:bookmarkStart w:id="8748" w:name="_Toc115257502"/>
      <w:bookmarkStart w:id="8749" w:name="_Toc123086822"/>
      <w:bookmarkStart w:id="8750" w:name="_Toc124296146"/>
      <w:bookmarkStart w:id="8751" w:name="_Toc124296616"/>
      <w:bookmarkStart w:id="8752" w:name="_Toc130572433"/>
      <w:bookmarkStart w:id="8753" w:name="_Toc131708432"/>
      <w:bookmarkStart w:id="8754" w:name="_Toc137458239"/>
      <w:bookmarkStart w:id="8755" w:name="_Toc138887726"/>
      <w:bookmarkStart w:id="8756" w:name="_Toc138969813"/>
      <w:bookmarkStart w:id="8757" w:name="_Toc145916874"/>
      <w:r w:rsidRPr="00C04A08">
        <w:t>6.6</w:t>
      </w:r>
      <w:r w:rsidRPr="00C04A08">
        <w:tab/>
        <w:t>Beam correspondence</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12B37587" w14:textId="77777777" w:rsidR="00842EF7" w:rsidRPr="00C04A08" w:rsidRDefault="00842EF7" w:rsidP="00842EF7">
      <w:pPr>
        <w:pStyle w:val="Heading3"/>
      </w:pPr>
      <w:bookmarkStart w:id="8758" w:name="_Toc21340928"/>
      <w:bookmarkStart w:id="8759" w:name="_Toc29805376"/>
      <w:bookmarkStart w:id="8760" w:name="_Toc36456585"/>
      <w:bookmarkStart w:id="8761" w:name="_Toc36469683"/>
      <w:bookmarkStart w:id="8762" w:name="_Toc37254092"/>
      <w:bookmarkStart w:id="8763" w:name="_Toc37322949"/>
      <w:bookmarkStart w:id="8764" w:name="_Toc37324355"/>
      <w:bookmarkStart w:id="8765" w:name="_Toc45889878"/>
      <w:bookmarkStart w:id="8766" w:name="_Toc52196550"/>
      <w:bookmarkStart w:id="8767" w:name="_Toc52197530"/>
      <w:bookmarkStart w:id="8768" w:name="_Toc53173253"/>
      <w:bookmarkStart w:id="8769" w:name="_Toc53173622"/>
      <w:bookmarkStart w:id="8770" w:name="_Toc61119624"/>
      <w:bookmarkStart w:id="8771" w:name="_Toc61120006"/>
      <w:bookmarkStart w:id="8772" w:name="_Toc67926068"/>
      <w:bookmarkStart w:id="8773" w:name="_Toc75273706"/>
      <w:bookmarkStart w:id="8774" w:name="_Toc76510606"/>
      <w:bookmarkStart w:id="8775" w:name="_Toc83129763"/>
      <w:bookmarkStart w:id="8776" w:name="_Toc90591295"/>
      <w:bookmarkStart w:id="8777" w:name="_Toc98864330"/>
      <w:bookmarkStart w:id="8778" w:name="_Toc99733579"/>
      <w:bookmarkStart w:id="8779" w:name="_Toc106577484"/>
      <w:bookmarkStart w:id="8780" w:name="_Toc114537235"/>
      <w:bookmarkStart w:id="8781" w:name="_Toc115257503"/>
      <w:bookmarkStart w:id="8782" w:name="_Toc123086823"/>
      <w:bookmarkStart w:id="8783" w:name="_Toc124296147"/>
      <w:bookmarkStart w:id="8784" w:name="_Toc124296617"/>
      <w:bookmarkStart w:id="8785" w:name="_Toc130572434"/>
      <w:bookmarkStart w:id="8786" w:name="_Toc131708433"/>
      <w:bookmarkStart w:id="8787" w:name="_Toc137458240"/>
      <w:bookmarkStart w:id="8788" w:name="_Toc138887727"/>
      <w:bookmarkStart w:id="8789" w:name="_Toc138969814"/>
      <w:bookmarkStart w:id="8790" w:name="_Toc145916875"/>
      <w:r w:rsidRPr="00C04A08">
        <w:t>6.6.1</w:t>
      </w:r>
      <w:r w:rsidRPr="00C04A08">
        <w:tab/>
        <w:t>General</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406F10E6" w14:textId="77652F3D" w:rsidR="00A91134" w:rsidRPr="00C04A08" w:rsidRDefault="00A91134" w:rsidP="00A91134">
      <w:bookmarkStart w:id="8791" w:name="_Toc21340929"/>
      <w:bookmarkStart w:id="8792" w:name="_Toc29805377"/>
      <w:bookmarkStart w:id="8793" w:name="_Toc36456586"/>
      <w:bookmarkStart w:id="8794" w:name="_Toc36469684"/>
      <w:bookmarkStart w:id="8795" w:name="_Toc37254093"/>
      <w:bookmarkStart w:id="8796" w:name="_Toc37322950"/>
      <w:bookmarkStart w:id="8797" w:name="_Toc37324356"/>
      <w:bookmarkStart w:id="8798" w:name="_Toc45889879"/>
      <w:bookmarkStart w:id="8799" w:name="_Toc52196551"/>
      <w:bookmarkStart w:id="8800" w:name="_Toc52197531"/>
      <w:bookmarkStart w:id="8801" w:name="_Toc53173254"/>
      <w:bookmarkStart w:id="8802" w:name="_Toc53173623"/>
      <w:bookmarkStart w:id="8803" w:name="_Toc61119625"/>
      <w:bookmarkStart w:id="8804" w:name="_Toc61120007"/>
      <w:bookmarkStart w:id="8805" w:name="_Toc67926069"/>
      <w:bookmarkStart w:id="8806" w:name="_Toc75273707"/>
      <w:bookmarkStart w:id="8807" w:name="_Toc76510607"/>
      <w:bookmarkStart w:id="8808" w:name="_Toc83129764"/>
      <w:bookmarkStart w:id="8809" w:name="_Toc90591296"/>
      <w:bookmarkStart w:id="8810" w:name="_Toc98864331"/>
      <w:bookmarkStart w:id="8811" w:name="_Toc99733580"/>
      <w:bookmarkStart w:id="8812"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8813" w:name="_Toc114537236"/>
      <w:bookmarkStart w:id="8814" w:name="_Toc115257504"/>
      <w:bookmarkStart w:id="8815" w:name="_Toc123086824"/>
      <w:bookmarkStart w:id="8816" w:name="_Toc124296148"/>
      <w:bookmarkStart w:id="8817" w:name="_Toc124296618"/>
      <w:bookmarkStart w:id="8818" w:name="_Toc130572435"/>
      <w:bookmarkStart w:id="8819" w:name="_Toc131708434"/>
      <w:bookmarkStart w:id="8820" w:name="_Toc137458241"/>
      <w:bookmarkStart w:id="8821" w:name="_Toc138887728"/>
      <w:bookmarkStart w:id="8822" w:name="_Toc138969815"/>
      <w:bookmarkStart w:id="8823" w:name="_Toc145916876"/>
      <w:r w:rsidRPr="00C04A08">
        <w:t>6.6.2</w:t>
      </w:r>
      <w:r w:rsidRPr="00C04A08">
        <w:tab/>
        <w:t>(Void)</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268497CC" w14:textId="77777777" w:rsidR="00842EF7" w:rsidRPr="00C04A08" w:rsidRDefault="00842EF7" w:rsidP="00842EF7">
      <w:pPr>
        <w:pStyle w:val="Heading3"/>
      </w:pPr>
      <w:bookmarkStart w:id="8824" w:name="_Toc21340930"/>
      <w:bookmarkStart w:id="8825" w:name="_Toc29805378"/>
      <w:bookmarkStart w:id="8826" w:name="_Toc36456587"/>
      <w:bookmarkStart w:id="8827" w:name="_Toc36469685"/>
      <w:bookmarkStart w:id="8828" w:name="_Toc37254094"/>
      <w:bookmarkStart w:id="8829" w:name="_Toc37322951"/>
      <w:bookmarkStart w:id="8830" w:name="_Toc37324357"/>
      <w:bookmarkStart w:id="8831" w:name="_Toc45889880"/>
      <w:bookmarkStart w:id="8832" w:name="_Toc52196552"/>
      <w:bookmarkStart w:id="8833" w:name="_Toc52197532"/>
      <w:bookmarkStart w:id="8834" w:name="_Toc53173255"/>
      <w:bookmarkStart w:id="8835" w:name="_Toc53173624"/>
      <w:bookmarkStart w:id="8836" w:name="_Toc61119626"/>
      <w:bookmarkStart w:id="8837" w:name="_Toc61120008"/>
      <w:bookmarkStart w:id="8838" w:name="_Toc67926070"/>
      <w:bookmarkStart w:id="8839" w:name="_Toc75273708"/>
      <w:bookmarkStart w:id="8840" w:name="_Toc76510608"/>
      <w:bookmarkStart w:id="8841" w:name="_Toc83129765"/>
      <w:bookmarkStart w:id="8842" w:name="_Toc90591297"/>
      <w:bookmarkStart w:id="8843" w:name="_Toc98864332"/>
      <w:bookmarkStart w:id="8844" w:name="_Toc99733581"/>
      <w:bookmarkStart w:id="8845" w:name="_Toc106577486"/>
      <w:bookmarkStart w:id="8846" w:name="_Toc114537237"/>
      <w:bookmarkStart w:id="8847" w:name="_Toc115257505"/>
      <w:bookmarkStart w:id="8848" w:name="_Toc123086825"/>
      <w:bookmarkStart w:id="8849" w:name="_Toc124296149"/>
      <w:bookmarkStart w:id="8850" w:name="_Toc124296619"/>
      <w:bookmarkStart w:id="8851" w:name="_Toc130572436"/>
      <w:bookmarkStart w:id="8852" w:name="_Toc131708435"/>
      <w:bookmarkStart w:id="8853" w:name="_Toc137458242"/>
      <w:bookmarkStart w:id="8854" w:name="_Toc138887729"/>
      <w:bookmarkStart w:id="8855" w:name="_Toc138969816"/>
      <w:bookmarkStart w:id="8856" w:name="_Toc145916877"/>
      <w:r w:rsidRPr="00C04A08">
        <w:t>6.6.3</w:t>
      </w:r>
      <w:r w:rsidRPr="00C04A08">
        <w:tab/>
        <w:t>(Void)</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47C03DBB" w14:textId="77777777" w:rsidR="00842EF7" w:rsidRPr="00C04A08" w:rsidRDefault="00842EF7" w:rsidP="00842EF7">
      <w:pPr>
        <w:pStyle w:val="Heading3"/>
      </w:pPr>
      <w:bookmarkStart w:id="8857" w:name="_Toc21340931"/>
      <w:bookmarkStart w:id="8858" w:name="_Toc29805379"/>
      <w:bookmarkStart w:id="8859" w:name="_Toc36456588"/>
      <w:bookmarkStart w:id="8860" w:name="_Toc36469686"/>
      <w:bookmarkStart w:id="8861" w:name="_Toc37254095"/>
      <w:bookmarkStart w:id="8862" w:name="_Toc37322952"/>
      <w:bookmarkStart w:id="8863" w:name="_Toc37324358"/>
      <w:bookmarkStart w:id="8864" w:name="_Toc45889881"/>
      <w:bookmarkStart w:id="8865" w:name="_Toc52196553"/>
      <w:bookmarkStart w:id="8866" w:name="_Toc52197533"/>
      <w:bookmarkStart w:id="8867" w:name="_Toc53173256"/>
      <w:bookmarkStart w:id="8868" w:name="_Toc53173625"/>
      <w:bookmarkStart w:id="8869" w:name="_Toc61119627"/>
      <w:bookmarkStart w:id="8870" w:name="_Toc61120009"/>
      <w:bookmarkStart w:id="8871" w:name="_Toc67926071"/>
      <w:bookmarkStart w:id="8872" w:name="_Toc75273709"/>
      <w:bookmarkStart w:id="8873" w:name="_Toc76510609"/>
      <w:bookmarkStart w:id="8874" w:name="_Toc83129766"/>
      <w:bookmarkStart w:id="8875" w:name="_Toc90591298"/>
      <w:bookmarkStart w:id="8876" w:name="_Toc98864333"/>
      <w:bookmarkStart w:id="8877" w:name="_Toc99733582"/>
      <w:bookmarkStart w:id="8878" w:name="_Toc106577487"/>
      <w:bookmarkStart w:id="8879" w:name="_Toc114537238"/>
      <w:bookmarkStart w:id="8880" w:name="_Toc115257506"/>
      <w:bookmarkStart w:id="8881" w:name="_Toc123086826"/>
      <w:bookmarkStart w:id="8882" w:name="_Toc124296150"/>
      <w:bookmarkStart w:id="8883" w:name="_Toc124296620"/>
      <w:bookmarkStart w:id="8884" w:name="_Toc130572437"/>
      <w:bookmarkStart w:id="8885" w:name="_Toc131708436"/>
      <w:bookmarkStart w:id="8886" w:name="_Toc137458243"/>
      <w:bookmarkStart w:id="8887" w:name="_Toc138887730"/>
      <w:bookmarkStart w:id="8888" w:name="_Toc138969817"/>
      <w:bookmarkStart w:id="8889" w:name="_Toc145916878"/>
      <w:r w:rsidRPr="00C04A08">
        <w:t>6.6.4</w:t>
      </w:r>
      <w:r w:rsidRPr="00C04A08">
        <w:tab/>
        <w:t>Beam correspondence for power class 3</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350D19DB" w14:textId="77777777" w:rsidR="00842EF7" w:rsidRPr="00C04A08" w:rsidRDefault="00842EF7" w:rsidP="003C6ED8">
      <w:pPr>
        <w:pStyle w:val="Heading4"/>
      </w:pPr>
      <w:bookmarkStart w:id="8890" w:name="_Toc21340932"/>
      <w:bookmarkStart w:id="8891" w:name="_Toc29805380"/>
      <w:bookmarkStart w:id="8892" w:name="_Toc36456589"/>
      <w:bookmarkStart w:id="8893" w:name="_Toc36469687"/>
      <w:bookmarkStart w:id="8894" w:name="_Toc37254096"/>
      <w:bookmarkStart w:id="8895" w:name="_Toc37322953"/>
      <w:bookmarkStart w:id="8896" w:name="_Toc37324359"/>
      <w:bookmarkStart w:id="8897" w:name="_Toc45889882"/>
      <w:bookmarkStart w:id="8898" w:name="_Toc52196554"/>
      <w:bookmarkStart w:id="8899" w:name="_Toc52197534"/>
      <w:bookmarkStart w:id="8900" w:name="_Toc53173257"/>
      <w:bookmarkStart w:id="8901" w:name="_Toc53173626"/>
      <w:bookmarkStart w:id="8902" w:name="_Toc61119628"/>
      <w:bookmarkStart w:id="8903" w:name="_Toc61120010"/>
      <w:bookmarkStart w:id="8904" w:name="_Toc67926072"/>
      <w:bookmarkStart w:id="8905" w:name="_Toc75273710"/>
      <w:bookmarkStart w:id="8906" w:name="_Toc76510610"/>
      <w:bookmarkStart w:id="8907" w:name="_Toc83129767"/>
      <w:bookmarkStart w:id="8908" w:name="_Toc90591299"/>
      <w:bookmarkStart w:id="8909" w:name="_Toc98864334"/>
      <w:bookmarkStart w:id="8910" w:name="_Toc99733583"/>
      <w:bookmarkStart w:id="8911" w:name="_Toc106577488"/>
      <w:bookmarkStart w:id="8912" w:name="_Toc114537239"/>
      <w:bookmarkStart w:id="8913" w:name="_Toc115257507"/>
      <w:bookmarkStart w:id="8914" w:name="_Toc123086827"/>
      <w:bookmarkStart w:id="8915" w:name="_Toc124296151"/>
      <w:bookmarkStart w:id="8916" w:name="_Toc124296621"/>
      <w:bookmarkStart w:id="8917" w:name="_Toc130572438"/>
      <w:bookmarkStart w:id="8918" w:name="_Toc131708437"/>
      <w:bookmarkStart w:id="8919" w:name="_Toc137458244"/>
      <w:bookmarkStart w:id="8920" w:name="_Toc138887731"/>
      <w:bookmarkStart w:id="8921" w:name="_Toc138969818"/>
      <w:bookmarkStart w:id="8922" w:name="_Toc145916879"/>
      <w:r w:rsidRPr="00C04A08">
        <w:t>6.6.4.1</w:t>
      </w:r>
      <w:r w:rsidRPr="00C04A08">
        <w:tab/>
        <w:t>General</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8923" w:name="_Toc21340933"/>
      <w:bookmarkStart w:id="8924" w:name="_Toc29805381"/>
      <w:bookmarkStart w:id="8925" w:name="_Toc36456590"/>
      <w:bookmarkStart w:id="8926" w:name="_Toc36469688"/>
      <w:bookmarkStart w:id="8927" w:name="_Toc37254097"/>
      <w:bookmarkStart w:id="8928" w:name="_Toc37322954"/>
      <w:bookmarkStart w:id="8929" w:name="_Toc37324360"/>
      <w:bookmarkStart w:id="8930" w:name="_Toc45889883"/>
      <w:bookmarkStart w:id="8931" w:name="_Toc52196555"/>
      <w:bookmarkStart w:id="8932" w:name="_Toc52197535"/>
      <w:bookmarkStart w:id="8933" w:name="_Toc53173258"/>
      <w:bookmarkStart w:id="8934" w:name="_Toc53173627"/>
      <w:bookmarkStart w:id="8935" w:name="_Toc61119629"/>
      <w:bookmarkStart w:id="8936" w:name="_Toc61120011"/>
      <w:bookmarkStart w:id="8937" w:name="_Toc67926073"/>
      <w:bookmarkStart w:id="8938" w:name="_Toc75273711"/>
      <w:bookmarkStart w:id="8939" w:name="_Toc76510611"/>
      <w:bookmarkStart w:id="8940"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lastRenderedPageBreak/>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8941" w:name="_Toc90591300"/>
      <w:bookmarkStart w:id="8942" w:name="_Toc98864335"/>
      <w:bookmarkStart w:id="8943" w:name="_Toc99733584"/>
      <w:bookmarkStart w:id="8944" w:name="_Toc106577489"/>
      <w:bookmarkStart w:id="8945" w:name="_Toc114537240"/>
      <w:bookmarkStart w:id="8946" w:name="_Toc115257508"/>
      <w:bookmarkStart w:id="8947" w:name="_Toc123086828"/>
      <w:bookmarkStart w:id="8948" w:name="_Toc124296152"/>
      <w:bookmarkStart w:id="8949" w:name="_Toc124296622"/>
      <w:bookmarkStart w:id="8950" w:name="_Toc130572439"/>
      <w:bookmarkStart w:id="8951" w:name="_Toc131708438"/>
      <w:bookmarkStart w:id="8952" w:name="_Toc137458245"/>
      <w:bookmarkStart w:id="8953" w:name="_Toc138887732"/>
      <w:bookmarkStart w:id="8954" w:name="_Toc138969819"/>
      <w:bookmarkStart w:id="8955" w:name="_Toc145916880"/>
      <w:r w:rsidRPr="00C04A08">
        <w:t>6.6.4.2</w:t>
      </w:r>
      <w:r w:rsidRPr="00C04A08">
        <w:tab/>
        <w:t>Beam correspondence tolerance for power class 3</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8956" w:name="_Toc37322955"/>
      <w:bookmarkStart w:id="8957" w:name="_Toc37324361"/>
      <w:bookmarkStart w:id="8958" w:name="_Toc45889884"/>
      <w:bookmarkStart w:id="8959" w:name="_Toc52196556"/>
      <w:bookmarkStart w:id="8960" w:name="_Toc52197536"/>
      <w:bookmarkStart w:id="8961" w:name="_Toc53173259"/>
      <w:bookmarkStart w:id="8962" w:name="_Toc53173628"/>
      <w:bookmarkStart w:id="8963" w:name="_Toc61119630"/>
      <w:bookmarkStart w:id="8964" w:name="_Toc61120012"/>
      <w:bookmarkStart w:id="8965" w:name="_Toc67926074"/>
      <w:bookmarkStart w:id="8966" w:name="_Toc75273712"/>
      <w:bookmarkStart w:id="8967" w:name="_Toc76510612"/>
      <w:bookmarkStart w:id="8968" w:name="_Toc83129769"/>
      <w:bookmarkStart w:id="8969" w:name="_Toc90591301"/>
      <w:bookmarkStart w:id="8970" w:name="_Toc98864336"/>
      <w:bookmarkStart w:id="8971" w:name="_Toc99733585"/>
      <w:bookmarkStart w:id="8972" w:name="_Toc106577490"/>
      <w:bookmarkStart w:id="8973" w:name="_Toc114537241"/>
      <w:bookmarkStart w:id="8974" w:name="_Toc115257509"/>
      <w:bookmarkStart w:id="8975" w:name="_Toc123086829"/>
      <w:bookmarkStart w:id="8976" w:name="_Toc124296153"/>
      <w:bookmarkStart w:id="8977" w:name="_Toc124296623"/>
      <w:bookmarkStart w:id="8978" w:name="_Toc130572440"/>
      <w:bookmarkStart w:id="8979" w:name="_Toc131708439"/>
      <w:bookmarkStart w:id="8980" w:name="_Toc137458246"/>
      <w:bookmarkStart w:id="8981" w:name="_Toc138887733"/>
      <w:bookmarkStart w:id="8982" w:name="_Toc138969820"/>
      <w:bookmarkStart w:id="8983" w:name="_Toc145916881"/>
      <w:r w:rsidRPr="00C04A08">
        <w:t>6.6.4.3</w:t>
      </w:r>
      <w:r w:rsidRPr="00C04A08">
        <w:tab/>
        <w:t>Side Conditions</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4F7B8C22" w14:textId="77777777" w:rsidR="00952DE1" w:rsidRPr="00C04A08" w:rsidRDefault="00952DE1" w:rsidP="003C6ED8">
      <w:pPr>
        <w:pStyle w:val="Heading5"/>
      </w:pPr>
      <w:bookmarkStart w:id="8984" w:name="_Toc37322956"/>
      <w:bookmarkStart w:id="8985" w:name="_Toc37324362"/>
      <w:bookmarkStart w:id="8986" w:name="_Toc45889885"/>
      <w:bookmarkStart w:id="8987" w:name="_Toc52196557"/>
      <w:bookmarkStart w:id="8988" w:name="_Toc52197537"/>
      <w:bookmarkStart w:id="8989" w:name="_Toc53173260"/>
      <w:bookmarkStart w:id="8990" w:name="_Toc53173629"/>
      <w:bookmarkStart w:id="8991" w:name="_Toc61119631"/>
      <w:bookmarkStart w:id="8992" w:name="_Toc61120013"/>
      <w:bookmarkStart w:id="8993" w:name="_Toc67926075"/>
      <w:bookmarkStart w:id="8994" w:name="_Toc75273713"/>
      <w:bookmarkStart w:id="8995" w:name="_Toc76510613"/>
      <w:bookmarkStart w:id="8996" w:name="_Toc83129770"/>
      <w:bookmarkStart w:id="8997" w:name="_Toc90591302"/>
      <w:bookmarkStart w:id="8998" w:name="_Toc98864337"/>
      <w:bookmarkStart w:id="8999" w:name="_Toc99733586"/>
      <w:bookmarkStart w:id="9000" w:name="_Toc106577491"/>
      <w:bookmarkStart w:id="9001" w:name="_Toc114537242"/>
      <w:bookmarkStart w:id="9002" w:name="_Toc115257510"/>
      <w:bookmarkStart w:id="9003" w:name="_Toc123086830"/>
      <w:bookmarkStart w:id="9004" w:name="_Toc124296154"/>
      <w:bookmarkStart w:id="9005" w:name="_Toc124296624"/>
      <w:bookmarkStart w:id="9006" w:name="_Toc130572441"/>
      <w:bookmarkStart w:id="9007" w:name="_Toc131708440"/>
      <w:bookmarkStart w:id="9008" w:name="_Toc137458247"/>
      <w:bookmarkStart w:id="9009" w:name="_Toc138887734"/>
      <w:bookmarkStart w:id="9010" w:name="_Toc138969821"/>
      <w:bookmarkStart w:id="9011" w:name="_Toc145916882"/>
      <w:r w:rsidRPr="00C04A08">
        <w:t>6.6.4.3.1</w:t>
      </w:r>
      <w:r w:rsidRPr="00C04A08">
        <w:tab/>
        <w:t xml:space="preserve">Side Condition for </w:t>
      </w:r>
      <w:r w:rsidR="008C68B8" w:rsidRPr="00C04A08">
        <w:t xml:space="preserve">beam correspondence based on </w:t>
      </w:r>
      <w:r w:rsidRPr="00C04A08">
        <w:t>SSB and CSI-RS</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lastRenderedPageBreak/>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F0520B"/>
    <w:p w14:paraId="18D560D8" w14:textId="77777777" w:rsidR="00952DE1" w:rsidRPr="00C04A08" w:rsidRDefault="00952DE1" w:rsidP="00186BFC">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9012" w:name="_Toc52196558"/>
      <w:bookmarkStart w:id="9013" w:name="_Toc52197538"/>
      <w:bookmarkStart w:id="9014" w:name="_Toc53173261"/>
      <w:bookmarkStart w:id="9015" w:name="_Toc53173630"/>
      <w:bookmarkStart w:id="9016" w:name="_Toc61119632"/>
      <w:bookmarkStart w:id="9017" w:name="_Toc61120014"/>
      <w:bookmarkStart w:id="9018" w:name="_Toc67926076"/>
      <w:bookmarkStart w:id="9019" w:name="_Toc75273714"/>
      <w:bookmarkStart w:id="9020" w:name="_Toc76510614"/>
      <w:bookmarkStart w:id="9021" w:name="_Toc83129771"/>
      <w:bookmarkStart w:id="9022" w:name="_Toc90591303"/>
      <w:bookmarkStart w:id="9023" w:name="_Toc98864338"/>
      <w:bookmarkStart w:id="9024" w:name="_Toc99733587"/>
      <w:bookmarkStart w:id="9025" w:name="_Toc106577492"/>
      <w:bookmarkStart w:id="9026" w:name="_Toc114537243"/>
      <w:bookmarkStart w:id="9027" w:name="_Toc115257511"/>
      <w:bookmarkStart w:id="9028" w:name="_Toc123086831"/>
      <w:bookmarkStart w:id="9029" w:name="_Toc124296155"/>
      <w:bookmarkStart w:id="9030" w:name="_Toc124296625"/>
      <w:bookmarkStart w:id="9031" w:name="_Toc130572442"/>
      <w:bookmarkStart w:id="9032" w:name="_Toc131708441"/>
      <w:bookmarkStart w:id="9033" w:name="_Toc137458248"/>
      <w:bookmarkStart w:id="9034" w:name="_Toc138887735"/>
      <w:bookmarkStart w:id="9035" w:name="_Toc138969822"/>
      <w:bookmarkStart w:id="9036" w:name="_Toc145916883"/>
      <w:r w:rsidRPr="00C04A08">
        <w:t>6.6.4.3.2</w:t>
      </w:r>
      <w:r w:rsidRPr="00C04A08">
        <w:tab/>
        <w:t>Side Condition for SSB based enhanced Beam Correspondence requirements</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9037" w:name="_Toc52196559"/>
      <w:bookmarkStart w:id="9038" w:name="_Toc52197539"/>
      <w:bookmarkStart w:id="9039" w:name="_Toc53173262"/>
      <w:bookmarkStart w:id="9040" w:name="_Toc53173631"/>
      <w:bookmarkStart w:id="9041" w:name="_Toc61119633"/>
      <w:bookmarkStart w:id="9042" w:name="_Toc61120015"/>
      <w:bookmarkStart w:id="9043" w:name="_Toc67926077"/>
      <w:bookmarkStart w:id="9044" w:name="_Toc75273715"/>
      <w:bookmarkStart w:id="9045" w:name="_Toc76510615"/>
      <w:bookmarkStart w:id="9046" w:name="_Toc83129772"/>
      <w:bookmarkStart w:id="9047" w:name="_Toc90591304"/>
      <w:bookmarkStart w:id="9048" w:name="_Toc98864339"/>
      <w:bookmarkStart w:id="9049" w:name="_Toc99733588"/>
      <w:bookmarkStart w:id="9050" w:name="_Toc106577493"/>
      <w:bookmarkStart w:id="9051" w:name="_Toc114537244"/>
      <w:bookmarkStart w:id="9052" w:name="_Toc115257512"/>
      <w:bookmarkStart w:id="9053" w:name="_Toc123086832"/>
      <w:bookmarkStart w:id="9054" w:name="_Toc124296156"/>
      <w:bookmarkStart w:id="9055" w:name="_Toc124296626"/>
      <w:bookmarkStart w:id="9056" w:name="_Toc130572443"/>
      <w:bookmarkStart w:id="9057" w:name="_Toc131708442"/>
      <w:bookmarkStart w:id="9058" w:name="_Toc137458249"/>
      <w:bookmarkStart w:id="9059" w:name="_Toc138887736"/>
      <w:bookmarkStart w:id="9060" w:name="_Toc138969823"/>
      <w:bookmarkStart w:id="9061" w:name="_Toc145916884"/>
      <w:r w:rsidRPr="00C04A08">
        <w:t>6.6.4.3.3</w:t>
      </w:r>
      <w:r w:rsidRPr="00C04A08">
        <w:tab/>
        <w:t>Side Condition for CSI-RS based enhanced Beam Correspondence requirements</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9062" w:name="_Toc52196560"/>
      <w:bookmarkStart w:id="9063" w:name="_Toc52197540"/>
      <w:bookmarkStart w:id="9064" w:name="_Toc53173263"/>
      <w:bookmarkStart w:id="9065"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lastRenderedPageBreak/>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9066" w:name="_Toc61119634"/>
      <w:bookmarkStart w:id="9067" w:name="_Toc61120016"/>
      <w:bookmarkStart w:id="9068" w:name="_Toc67926078"/>
      <w:bookmarkStart w:id="9069" w:name="_Toc75273716"/>
      <w:bookmarkStart w:id="9070" w:name="_Toc76510616"/>
      <w:bookmarkStart w:id="9071" w:name="_Toc83129773"/>
      <w:bookmarkStart w:id="9072" w:name="_Toc90591305"/>
      <w:bookmarkStart w:id="9073" w:name="_Toc98864340"/>
      <w:bookmarkStart w:id="9074" w:name="_Toc99733589"/>
      <w:bookmarkStart w:id="9075" w:name="_Toc106577494"/>
      <w:bookmarkStart w:id="9076" w:name="_Toc114537245"/>
      <w:bookmarkStart w:id="9077" w:name="_Toc115257513"/>
      <w:bookmarkStart w:id="9078" w:name="_Toc123086833"/>
      <w:bookmarkStart w:id="9079" w:name="_Toc124296157"/>
      <w:bookmarkStart w:id="9080" w:name="_Toc124296627"/>
      <w:bookmarkStart w:id="9081" w:name="_Toc130572444"/>
      <w:bookmarkStart w:id="9082" w:name="_Toc131708443"/>
      <w:bookmarkStart w:id="9083" w:name="_Toc137458250"/>
      <w:bookmarkStart w:id="9084" w:name="_Toc138887737"/>
      <w:bookmarkStart w:id="9085" w:name="_Toc138969824"/>
      <w:bookmarkStart w:id="9086" w:name="_Toc145916885"/>
      <w:r w:rsidRPr="00C04A08">
        <w:t>6.6.4.4</w:t>
      </w:r>
      <w:r w:rsidRPr="00C04A08">
        <w:tab/>
        <w:t>Applicability</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195485F6" w14:textId="77777777" w:rsidR="008F641A" w:rsidRPr="008F641A" w:rsidRDefault="008F641A" w:rsidP="008F641A">
      <w:pPr>
        <w:rPr>
          <w:lang w:eastAsia="zh-CN"/>
        </w:rPr>
      </w:pPr>
      <w:bookmarkStart w:id="9087" w:name="_Toc21340934"/>
      <w:bookmarkStart w:id="9088" w:name="_Toc29805382"/>
      <w:bookmarkStart w:id="9089" w:name="_Toc36456591"/>
      <w:bookmarkStart w:id="9090" w:name="_Toc36469689"/>
      <w:bookmarkStart w:id="9091" w:name="_Toc37254098"/>
      <w:bookmarkStart w:id="9092" w:name="_Toc37322957"/>
      <w:bookmarkStart w:id="9093" w:name="_Toc37324363"/>
      <w:bookmarkStart w:id="9094" w:name="_Toc45889886"/>
      <w:bookmarkStart w:id="9095" w:name="_Toc52196561"/>
      <w:bookmarkStart w:id="9096" w:name="_Toc52197541"/>
      <w:bookmarkStart w:id="9097" w:name="_Toc53173264"/>
      <w:bookmarkStart w:id="9098"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9099" w:name="_Toc61119635"/>
      <w:bookmarkStart w:id="9100" w:name="_Toc61120017"/>
      <w:bookmarkStart w:id="9101" w:name="_Toc67926079"/>
      <w:bookmarkStart w:id="9102" w:name="_Toc75273717"/>
      <w:bookmarkStart w:id="9103" w:name="_Toc76510617"/>
      <w:bookmarkStart w:id="9104"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9105" w:name="_Toc90591306"/>
      <w:bookmarkStart w:id="9106" w:name="_Toc98864341"/>
      <w:bookmarkStart w:id="9107" w:name="_Toc99733590"/>
      <w:bookmarkStart w:id="9108" w:name="_Toc106577495"/>
      <w:bookmarkStart w:id="9109" w:name="_Toc114537246"/>
      <w:bookmarkStart w:id="9110" w:name="_Toc115257514"/>
      <w:bookmarkStart w:id="9111" w:name="_Toc123086834"/>
      <w:bookmarkStart w:id="9112" w:name="_Toc124296158"/>
      <w:bookmarkStart w:id="9113" w:name="_Toc124296628"/>
      <w:bookmarkStart w:id="9114" w:name="_Toc130572445"/>
      <w:bookmarkStart w:id="9115" w:name="_Toc131708444"/>
      <w:bookmarkStart w:id="9116" w:name="_Toc137458251"/>
      <w:bookmarkStart w:id="9117" w:name="_Toc138887738"/>
      <w:bookmarkStart w:id="9118" w:name="_Toc138969825"/>
      <w:bookmarkStart w:id="9119" w:name="_Toc145916886"/>
      <w:r w:rsidRPr="00C04A08">
        <w:t>6.6.5</w:t>
      </w:r>
      <w:r w:rsidRPr="00C04A08">
        <w:tab/>
        <w:t>(Void)</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49AE8D12" w14:textId="77777777" w:rsidR="00FD5D84" w:rsidRPr="00C04A08" w:rsidRDefault="00FD5D84" w:rsidP="00FD5D84">
      <w:pPr>
        <w:pStyle w:val="Heading3"/>
      </w:pPr>
      <w:bookmarkStart w:id="9120" w:name="_Toc67926080"/>
      <w:bookmarkStart w:id="9121" w:name="_Toc75273718"/>
      <w:bookmarkStart w:id="9122" w:name="_Toc76510618"/>
      <w:bookmarkStart w:id="9123" w:name="_Toc83129775"/>
      <w:bookmarkStart w:id="9124" w:name="_Toc90591307"/>
      <w:bookmarkStart w:id="9125" w:name="_Toc98864342"/>
      <w:bookmarkStart w:id="9126" w:name="_Toc99733591"/>
      <w:bookmarkStart w:id="9127" w:name="_Toc106577496"/>
      <w:bookmarkStart w:id="9128" w:name="_Toc114537247"/>
      <w:bookmarkStart w:id="9129" w:name="_Toc115257515"/>
      <w:bookmarkStart w:id="9130" w:name="_Toc123086835"/>
      <w:bookmarkStart w:id="9131" w:name="_Toc124296159"/>
      <w:bookmarkStart w:id="9132" w:name="_Toc124296629"/>
      <w:bookmarkStart w:id="9133" w:name="_Toc130572446"/>
      <w:bookmarkStart w:id="9134" w:name="_Toc131708445"/>
      <w:bookmarkStart w:id="9135" w:name="_Toc137458252"/>
      <w:bookmarkStart w:id="9136" w:name="_Toc138887739"/>
      <w:bookmarkStart w:id="9137" w:name="_Toc138969826"/>
      <w:bookmarkStart w:id="9138" w:name="_Toc145916887"/>
      <w:r>
        <w:t>6.6.6</w:t>
      </w:r>
      <w:r w:rsidRPr="00C04A08">
        <w:tab/>
        <w:t xml:space="preserve">Beam </w:t>
      </w:r>
      <w:r>
        <w:t>correspondence for power class 5</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4866D4BE" w14:textId="77777777" w:rsidR="00FD5D84" w:rsidRPr="00C04A08" w:rsidRDefault="00FD5D84" w:rsidP="00FD5D84">
      <w:pPr>
        <w:pStyle w:val="Heading4"/>
      </w:pPr>
      <w:bookmarkStart w:id="9139" w:name="_Toc67926081"/>
      <w:bookmarkStart w:id="9140" w:name="_Toc75273719"/>
      <w:bookmarkStart w:id="9141" w:name="_Toc76510619"/>
      <w:bookmarkStart w:id="9142" w:name="_Toc83129776"/>
      <w:bookmarkStart w:id="9143" w:name="_Toc90591308"/>
      <w:bookmarkStart w:id="9144" w:name="_Toc98864343"/>
      <w:bookmarkStart w:id="9145" w:name="_Toc99733592"/>
      <w:bookmarkStart w:id="9146" w:name="_Toc106577497"/>
      <w:bookmarkStart w:id="9147" w:name="_Toc114537248"/>
      <w:bookmarkStart w:id="9148" w:name="_Toc115257516"/>
      <w:bookmarkStart w:id="9149" w:name="_Toc123086836"/>
      <w:bookmarkStart w:id="9150" w:name="_Toc124296160"/>
      <w:bookmarkStart w:id="9151" w:name="_Toc124296630"/>
      <w:bookmarkStart w:id="9152" w:name="_Toc130572447"/>
      <w:bookmarkStart w:id="9153" w:name="_Toc131708446"/>
      <w:bookmarkStart w:id="9154" w:name="_Toc137458253"/>
      <w:bookmarkStart w:id="9155" w:name="_Toc138887740"/>
      <w:bookmarkStart w:id="9156" w:name="_Toc138969827"/>
      <w:bookmarkStart w:id="9157" w:name="_Toc145916888"/>
      <w:r>
        <w:t>6.6.6</w:t>
      </w:r>
      <w:r w:rsidRPr="00C04A08">
        <w:t>.1</w:t>
      </w:r>
      <w:r w:rsidRPr="00C04A08">
        <w:tab/>
        <w:t>General</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9158" w:name="_Toc67926082"/>
      <w:bookmarkStart w:id="9159" w:name="_Toc75273720"/>
      <w:bookmarkStart w:id="9160" w:name="_Toc76510620"/>
      <w:bookmarkStart w:id="9161"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w:t>
      </w:r>
      <w:r w:rsidR="001C457E" w:rsidRPr="003E4238">
        <w:lastRenderedPageBreak/>
        <w:t>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9162" w:name="_Toc90591309"/>
      <w:bookmarkStart w:id="9163" w:name="_Toc98864344"/>
      <w:bookmarkStart w:id="9164" w:name="_Toc99733593"/>
      <w:bookmarkStart w:id="9165" w:name="_Toc106577498"/>
      <w:bookmarkStart w:id="9166" w:name="_Toc114537249"/>
      <w:bookmarkStart w:id="9167" w:name="_Toc115257517"/>
      <w:bookmarkStart w:id="9168" w:name="_Toc123086837"/>
      <w:bookmarkStart w:id="9169" w:name="_Toc124296161"/>
      <w:bookmarkStart w:id="9170" w:name="_Toc124296631"/>
      <w:bookmarkStart w:id="9171" w:name="_Toc130572448"/>
      <w:bookmarkStart w:id="9172" w:name="_Toc131708447"/>
      <w:bookmarkStart w:id="9173" w:name="_Toc137458254"/>
      <w:bookmarkStart w:id="9174" w:name="_Toc138887741"/>
      <w:bookmarkStart w:id="9175" w:name="_Toc138969828"/>
      <w:bookmarkStart w:id="9176" w:name="_Toc145916889"/>
      <w:r>
        <w:t>6.6.6</w:t>
      </w:r>
      <w:r w:rsidRPr="00C04A08">
        <w:t>.2</w:t>
      </w:r>
      <w:r w:rsidRPr="00C04A08">
        <w:tab/>
      </w:r>
      <w:r>
        <w:t>(Reserved)</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9177" w:name="_Toc67926083"/>
      <w:bookmarkStart w:id="9178" w:name="_Toc75273721"/>
      <w:bookmarkStart w:id="9179" w:name="_Toc76510621"/>
      <w:bookmarkStart w:id="9180" w:name="_Toc83129778"/>
      <w:bookmarkStart w:id="9181" w:name="_Toc90591310"/>
      <w:bookmarkStart w:id="9182" w:name="_Toc98864345"/>
      <w:bookmarkStart w:id="9183" w:name="_Toc99733594"/>
      <w:bookmarkStart w:id="9184" w:name="_Toc106577499"/>
      <w:bookmarkStart w:id="9185" w:name="_Toc114537250"/>
      <w:bookmarkStart w:id="9186" w:name="_Toc115257518"/>
      <w:bookmarkStart w:id="9187" w:name="_Toc123086838"/>
      <w:bookmarkStart w:id="9188" w:name="_Toc124296162"/>
      <w:bookmarkStart w:id="9189" w:name="_Toc124296632"/>
      <w:bookmarkStart w:id="9190" w:name="_Toc130572449"/>
      <w:bookmarkStart w:id="9191" w:name="_Toc131708448"/>
      <w:bookmarkStart w:id="9192" w:name="_Toc137458255"/>
      <w:bookmarkStart w:id="9193" w:name="_Toc138887742"/>
      <w:bookmarkStart w:id="9194" w:name="_Toc138969829"/>
      <w:bookmarkStart w:id="9195" w:name="_Toc145916890"/>
      <w:r>
        <w:t>6.6.6</w:t>
      </w:r>
      <w:r w:rsidRPr="00C04A08">
        <w:t>.3</w:t>
      </w:r>
      <w:r w:rsidRPr="00C04A08">
        <w:tab/>
        <w:t>Side Conditions</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11202261" w14:textId="77777777" w:rsidR="00FD5D84" w:rsidRPr="00C04A08" w:rsidRDefault="00FD5D84" w:rsidP="00FD5D84">
      <w:pPr>
        <w:pStyle w:val="Heading5"/>
      </w:pPr>
      <w:bookmarkStart w:id="9196" w:name="_Toc67926084"/>
      <w:bookmarkStart w:id="9197" w:name="_Toc75273722"/>
      <w:bookmarkStart w:id="9198" w:name="_Toc76510622"/>
      <w:bookmarkStart w:id="9199" w:name="_Toc83129779"/>
      <w:bookmarkStart w:id="9200" w:name="_Toc90591311"/>
      <w:bookmarkStart w:id="9201" w:name="_Toc98864346"/>
      <w:bookmarkStart w:id="9202" w:name="_Toc99733595"/>
      <w:bookmarkStart w:id="9203" w:name="_Toc106577500"/>
      <w:bookmarkStart w:id="9204" w:name="_Toc114537251"/>
      <w:bookmarkStart w:id="9205" w:name="_Toc115257519"/>
      <w:bookmarkStart w:id="9206" w:name="_Toc123086839"/>
      <w:bookmarkStart w:id="9207" w:name="_Toc124296163"/>
      <w:bookmarkStart w:id="9208" w:name="_Toc124296633"/>
      <w:bookmarkStart w:id="9209" w:name="_Toc130572450"/>
      <w:bookmarkStart w:id="9210" w:name="_Toc131708449"/>
      <w:bookmarkStart w:id="9211" w:name="_Toc137458256"/>
      <w:bookmarkStart w:id="9212" w:name="_Toc138887743"/>
      <w:bookmarkStart w:id="9213" w:name="_Toc138969830"/>
      <w:bookmarkStart w:id="9214" w:name="_Toc145916891"/>
      <w:r>
        <w:t>6.6.6</w:t>
      </w:r>
      <w:r w:rsidRPr="00C04A08">
        <w:t>.3.1</w:t>
      </w:r>
      <w:r w:rsidRPr="00C04A08">
        <w:tab/>
        <w:t>Side Condition for beam correspondence based on SSB and CSI-RS</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ED3799">
      <w:pPr>
        <w:pStyle w:val="TH"/>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ED3799">
      <w:pPr>
        <w:pStyle w:val="TH"/>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9215" w:name="_Toc67926085"/>
      <w:bookmarkStart w:id="9216" w:name="_Toc75273723"/>
      <w:bookmarkStart w:id="9217" w:name="_Toc76510623"/>
      <w:bookmarkStart w:id="9218" w:name="_Toc83129780"/>
      <w:bookmarkStart w:id="9219" w:name="_Toc90591312"/>
      <w:bookmarkStart w:id="9220" w:name="_Toc98864347"/>
      <w:bookmarkStart w:id="9221" w:name="_Toc99733596"/>
      <w:bookmarkStart w:id="9222" w:name="_Toc106577501"/>
      <w:bookmarkStart w:id="9223" w:name="_Toc114537252"/>
      <w:bookmarkStart w:id="9224" w:name="_Toc115257520"/>
      <w:bookmarkStart w:id="9225" w:name="_Toc123086840"/>
      <w:bookmarkStart w:id="9226" w:name="_Toc124296164"/>
      <w:bookmarkStart w:id="9227" w:name="_Toc124296634"/>
      <w:bookmarkStart w:id="9228" w:name="_Toc130572451"/>
      <w:bookmarkStart w:id="9229" w:name="_Toc131708450"/>
      <w:bookmarkStart w:id="9230" w:name="_Toc137458257"/>
      <w:bookmarkStart w:id="9231" w:name="_Toc138887744"/>
      <w:bookmarkStart w:id="9232" w:name="_Toc138969831"/>
      <w:bookmarkStart w:id="9233" w:name="_Toc145916892"/>
      <w:r>
        <w:lastRenderedPageBreak/>
        <w:t>6.6.6</w:t>
      </w:r>
      <w:r w:rsidRPr="00C04A08">
        <w:t>.3.2</w:t>
      </w:r>
      <w:r w:rsidRPr="00C04A08">
        <w:tab/>
        <w:t>Side Condition for SSB based enhanced Beam Correspondence requirements</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9234" w:name="_Toc67926086"/>
      <w:bookmarkStart w:id="9235" w:name="_Toc75273724"/>
      <w:bookmarkStart w:id="9236" w:name="_Toc76510624"/>
      <w:bookmarkStart w:id="9237" w:name="_Toc83129781"/>
      <w:bookmarkStart w:id="9238" w:name="_Toc90591313"/>
      <w:bookmarkStart w:id="9239" w:name="_Toc98864348"/>
      <w:bookmarkStart w:id="9240" w:name="_Toc99733597"/>
      <w:bookmarkStart w:id="9241" w:name="_Toc106577502"/>
      <w:bookmarkStart w:id="9242" w:name="_Toc114537253"/>
      <w:bookmarkStart w:id="9243" w:name="_Toc115257521"/>
      <w:bookmarkStart w:id="9244" w:name="_Toc123086841"/>
      <w:bookmarkStart w:id="9245" w:name="_Toc124296165"/>
      <w:bookmarkStart w:id="9246" w:name="_Toc124296635"/>
      <w:bookmarkStart w:id="9247" w:name="_Toc130572452"/>
      <w:bookmarkStart w:id="9248" w:name="_Toc131708451"/>
      <w:bookmarkStart w:id="9249" w:name="_Toc137458258"/>
      <w:bookmarkStart w:id="9250" w:name="_Toc138887745"/>
      <w:bookmarkStart w:id="9251" w:name="_Toc138969832"/>
      <w:bookmarkStart w:id="9252" w:name="_Toc145916893"/>
      <w:r>
        <w:t>6.6.6</w:t>
      </w:r>
      <w:r w:rsidRPr="00C04A08">
        <w:t>.3.3</w:t>
      </w:r>
      <w:r w:rsidRPr="00C04A08">
        <w:tab/>
        <w:t>Side Condition for CSI-RS based enhanced Beam Correspondence requirements</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9253" w:name="_Toc67926087"/>
      <w:bookmarkStart w:id="9254" w:name="_Toc75273725"/>
      <w:bookmarkStart w:id="9255" w:name="_Toc76510625"/>
      <w:bookmarkStart w:id="9256" w:name="_Toc83129782"/>
      <w:bookmarkStart w:id="9257" w:name="_Toc90591314"/>
      <w:bookmarkStart w:id="9258" w:name="_Toc98864349"/>
      <w:bookmarkStart w:id="9259" w:name="_Toc99733598"/>
      <w:bookmarkStart w:id="9260" w:name="_Toc106577503"/>
      <w:bookmarkStart w:id="9261" w:name="_Toc114537254"/>
      <w:bookmarkStart w:id="9262" w:name="_Toc115257522"/>
      <w:bookmarkStart w:id="9263" w:name="_Toc123086842"/>
      <w:bookmarkStart w:id="9264" w:name="_Toc124296166"/>
      <w:bookmarkStart w:id="9265" w:name="_Toc124296636"/>
      <w:bookmarkStart w:id="9266" w:name="_Toc130572453"/>
      <w:bookmarkStart w:id="9267" w:name="_Toc131708452"/>
      <w:bookmarkStart w:id="9268" w:name="_Toc137458259"/>
      <w:bookmarkStart w:id="9269" w:name="_Toc138887746"/>
      <w:bookmarkStart w:id="9270" w:name="_Toc138969833"/>
      <w:bookmarkStart w:id="9271" w:name="_Toc145916894"/>
      <w:r>
        <w:t>6.6.6</w:t>
      </w:r>
      <w:r w:rsidRPr="00C04A08">
        <w:t>.4</w:t>
      </w:r>
      <w:r w:rsidRPr="00C04A08">
        <w:tab/>
        <w:t>Applicability</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9272" w:name="_Toc21340935"/>
      <w:bookmarkStart w:id="9273" w:name="_Toc29805383"/>
      <w:bookmarkStart w:id="9274" w:name="_Toc36456592"/>
      <w:bookmarkStart w:id="9275" w:name="_Toc36469690"/>
      <w:bookmarkStart w:id="9276" w:name="_Toc37254099"/>
      <w:bookmarkStart w:id="9277" w:name="_Toc37322958"/>
      <w:bookmarkStart w:id="9278" w:name="_Toc37324364"/>
      <w:bookmarkStart w:id="9279" w:name="_Toc45889887"/>
      <w:bookmarkStart w:id="9280" w:name="_Toc52196562"/>
      <w:bookmarkStart w:id="9281" w:name="_Toc52197542"/>
      <w:bookmarkStart w:id="9282" w:name="_Toc53173265"/>
      <w:bookmarkStart w:id="9283" w:name="_Toc53173634"/>
      <w:bookmarkStart w:id="9284" w:name="_Toc61119636"/>
      <w:bookmarkStart w:id="9285" w:name="_Toc61120018"/>
      <w:bookmarkStart w:id="9286" w:name="_Toc67926088"/>
      <w:bookmarkStart w:id="9287" w:name="_Toc75273726"/>
      <w:bookmarkStart w:id="9288" w:name="_Toc76510626"/>
      <w:bookmarkStart w:id="9289"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9290" w:name="_Toc98864350"/>
      <w:bookmarkStart w:id="9291" w:name="_Toc99733599"/>
      <w:bookmarkStart w:id="9292" w:name="_Toc106577504"/>
      <w:bookmarkStart w:id="9293" w:name="_Toc114537255"/>
      <w:bookmarkStart w:id="9294" w:name="_Toc115257523"/>
      <w:bookmarkStart w:id="9295" w:name="_Toc123086843"/>
      <w:bookmarkStart w:id="9296" w:name="_Toc124296167"/>
      <w:bookmarkStart w:id="9297" w:name="_Toc124296637"/>
      <w:bookmarkStart w:id="9298" w:name="_Toc130572454"/>
      <w:bookmarkStart w:id="9299" w:name="_Toc131708453"/>
      <w:bookmarkStart w:id="9300" w:name="_Toc137458260"/>
      <w:bookmarkStart w:id="9301" w:name="_Toc138887747"/>
      <w:bookmarkStart w:id="9302" w:name="_Toc138969834"/>
      <w:bookmarkStart w:id="9303" w:name="_Toc145916895"/>
      <w:r w:rsidRPr="00BA0C52">
        <w:lastRenderedPageBreak/>
        <w:t>6.6.7</w:t>
      </w:r>
      <w:r w:rsidRPr="00BA0C52">
        <w:tab/>
        <w:t>Beam correspondence for power class 6</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46AE60EB" w14:textId="77777777" w:rsidR="00DF42CB" w:rsidRPr="00BA0C52" w:rsidRDefault="00DF42CB" w:rsidP="00DF42CB">
      <w:pPr>
        <w:pStyle w:val="Heading4"/>
      </w:pPr>
      <w:bookmarkStart w:id="9304" w:name="_Toc98864351"/>
      <w:bookmarkStart w:id="9305" w:name="_Toc99733600"/>
      <w:bookmarkStart w:id="9306" w:name="_Toc106577505"/>
      <w:bookmarkStart w:id="9307" w:name="_Toc114537256"/>
      <w:bookmarkStart w:id="9308" w:name="_Toc115257524"/>
      <w:bookmarkStart w:id="9309" w:name="_Toc123086844"/>
      <w:bookmarkStart w:id="9310" w:name="_Toc124296168"/>
      <w:bookmarkStart w:id="9311" w:name="_Toc124296638"/>
      <w:bookmarkStart w:id="9312" w:name="_Toc130572455"/>
      <w:bookmarkStart w:id="9313" w:name="_Toc131708454"/>
      <w:bookmarkStart w:id="9314" w:name="_Toc137458261"/>
      <w:bookmarkStart w:id="9315" w:name="_Toc138887748"/>
      <w:bookmarkStart w:id="9316" w:name="_Toc138969835"/>
      <w:bookmarkStart w:id="9317" w:name="_Toc145916896"/>
      <w:r w:rsidRPr="00BA0C52">
        <w:t>6.6.7.1</w:t>
      </w:r>
      <w:r w:rsidRPr="00BA0C52">
        <w:tab/>
        <w:t>General</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9318" w:name="_Toc98864352"/>
      <w:bookmarkStart w:id="9319" w:name="_Toc99733601"/>
      <w:bookmarkStart w:id="9320" w:name="_Toc106577506"/>
      <w:bookmarkStart w:id="9321" w:name="_Toc114537257"/>
      <w:bookmarkStart w:id="9322" w:name="_Toc115257525"/>
      <w:bookmarkStart w:id="9323" w:name="_Toc123086845"/>
      <w:bookmarkStart w:id="9324" w:name="_Toc124296169"/>
      <w:bookmarkStart w:id="9325" w:name="_Toc124296639"/>
      <w:bookmarkStart w:id="9326" w:name="_Toc130572456"/>
      <w:bookmarkStart w:id="9327" w:name="_Toc131708455"/>
      <w:bookmarkStart w:id="9328" w:name="_Toc137458262"/>
      <w:bookmarkStart w:id="9329" w:name="_Toc138887749"/>
      <w:bookmarkStart w:id="9330" w:name="_Toc138969836"/>
      <w:bookmarkStart w:id="9331" w:name="_Toc145916897"/>
      <w:r w:rsidRPr="00BA0C52">
        <w:t>6.6.7.2</w:t>
      </w:r>
      <w:r w:rsidRPr="00BA0C52">
        <w:tab/>
        <w:t>(Void)</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9332" w:name="_Toc98864353"/>
      <w:bookmarkStart w:id="9333" w:name="_Toc99733602"/>
      <w:bookmarkStart w:id="9334" w:name="_Toc106577507"/>
      <w:bookmarkStart w:id="9335" w:name="_Toc114537258"/>
      <w:bookmarkStart w:id="9336" w:name="_Toc115257526"/>
      <w:bookmarkStart w:id="9337" w:name="_Toc123086846"/>
      <w:bookmarkStart w:id="9338" w:name="_Toc124296170"/>
      <w:bookmarkStart w:id="9339" w:name="_Toc124296640"/>
      <w:bookmarkStart w:id="9340" w:name="_Toc130572457"/>
      <w:bookmarkStart w:id="9341" w:name="_Toc131708456"/>
      <w:bookmarkStart w:id="9342" w:name="_Toc137458263"/>
      <w:bookmarkStart w:id="9343" w:name="_Toc138887750"/>
      <w:bookmarkStart w:id="9344" w:name="_Toc138969837"/>
      <w:bookmarkStart w:id="9345" w:name="_Toc145916898"/>
      <w:r w:rsidRPr="00BA0C52">
        <w:t>6.6.7.3</w:t>
      </w:r>
      <w:r w:rsidRPr="00BA0C52">
        <w:tab/>
        <w:t>Side Conditions</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110A34B9" w14:textId="77777777" w:rsidR="00DF42CB" w:rsidRPr="00BA0C52" w:rsidRDefault="00DF42CB" w:rsidP="00DF42CB">
      <w:pPr>
        <w:pStyle w:val="Heading5"/>
      </w:pPr>
      <w:bookmarkStart w:id="9346" w:name="_Toc98864354"/>
      <w:bookmarkStart w:id="9347" w:name="_Toc99733603"/>
      <w:bookmarkStart w:id="9348" w:name="_Toc106577508"/>
      <w:bookmarkStart w:id="9349" w:name="_Toc114537259"/>
      <w:bookmarkStart w:id="9350" w:name="_Toc115257527"/>
      <w:bookmarkStart w:id="9351" w:name="_Toc123086847"/>
      <w:bookmarkStart w:id="9352" w:name="_Toc124296171"/>
      <w:bookmarkStart w:id="9353" w:name="_Toc124296641"/>
      <w:bookmarkStart w:id="9354" w:name="_Toc130572458"/>
      <w:bookmarkStart w:id="9355" w:name="_Toc131708457"/>
      <w:bookmarkStart w:id="9356" w:name="_Toc137458264"/>
      <w:bookmarkStart w:id="9357" w:name="_Toc138887751"/>
      <w:bookmarkStart w:id="9358" w:name="_Toc138969838"/>
      <w:bookmarkStart w:id="9359" w:name="_Toc145916899"/>
      <w:r w:rsidRPr="00BA0C52">
        <w:t>6.6.7.3.1</w:t>
      </w:r>
      <w:r w:rsidRPr="00BA0C52">
        <w:tab/>
        <w:t>(Void)</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9360" w:name="_Toc98864355"/>
      <w:bookmarkStart w:id="9361" w:name="_Toc99733604"/>
      <w:bookmarkStart w:id="9362" w:name="_Toc106577509"/>
      <w:bookmarkStart w:id="9363" w:name="_Toc114537260"/>
      <w:bookmarkStart w:id="9364" w:name="_Toc115257528"/>
      <w:bookmarkStart w:id="9365" w:name="_Toc123086848"/>
      <w:bookmarkStart w:id="9366" w:name="_Toc124296172"/>
      <w:bookmarkStart w:id="9367" w:name="_Toc124296642"/>
      <w:bookmarkStart w:id="9368" w:name="_Toc130572459"/>
      <w:bookmarkStart w:id="9369" w:name="_Toc131708458"/>
      <w:bookmarkStart w:id="9370" w:name="_Toc137458265"/>
      <w:bookmarkStart w:id="9371" w:name="_Toc138887752"/>
      <w:bookmarkStart w:id="9372" w:name="_Toc138969839"/>
      <w:bookmarkStart w:id="9373" w:name="_Toc145916900"/>
      <w:r w:rsidRPr="00BA0C52">
        <w:t>6.6.7.3.2</w:t>
      </w:r>
      <w:r w:rsidRPr="00BA0C52">
        <w:tab/>
        <w:t>Side Condition for SSB based enhanced Beam Correspondence requirements</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ED3799"/>
    <w:p w14:paraId="5275276F" w14:textId="77777777" w:rsidR="00DF42CB" w:rsidRPr="00BA0C52" w:rsidRDefault="00DF42CB" w:rsidP="00DF42CB">
      <w:pPr>
        <w:pStyle w:val="Heading5"/>
      </w:pPr>
      <w:bookmarkStart w:id="9374" w:name="_Toc98864356"/>
      <w:bookmarkStart w:id="9375" w:name="_Toc99733605"/>
      <w:bookmarkStart w:id="9376" w:name="_Toc106577510"/>
      <w:bookmarkStart w:id="9377" w:name="_Toc114537261"/>
      <w:bookmarkStart w:id="9378" w:name="_Toc115257529"/>
      <w:bookmarkStart w:id="9379" w:name="_Toc123086849"/>
      <w:bookmarkStart w:id="9380" w:name="_Toc124296173"/>
      <w:bookmarkStart w:id="9381" w:name="_Toc124296643"/>
      <w:bookmarkStart w:id="9382" w:name="_Toc130572460"/>
      <w:bookmarkStart w:id="9383" w:name="_Toc131708459"/>
      <w:bookmarkStart w:id="9384" w:name="_Toc137458266"/>
      <w:bookmarkStart w:id="9385" w:name="_Toc138887753"/>
      <w:bookmarkStart w:id="9386" w:name="_Toc138969840"/>
      <w:bookmarkStart w:id="9387" w:name="_Toc145916901"/>
      <w:r w:rsidRPr="00BA0C52">
        <w:t>6.6.7.3.3</w:t>
      </w:r>
      <w:r w:rsidRPr="00BA0C52">
        <w:tab/>
        <w:t>Side Condition for CSI-RS based enhanced Beam Correspondence requirements</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lastRenderedPageBreak/>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ED3799"/>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9388" w:name="_Toc98864357"/>
      <w:bookmarkStart w:id="9389" w:name="_Toc99733606"/>
      <w:bookmarkStart w:id="9390" w:name="_Toc106577511"/>
      <w:bookmarkStart w:id="9391" w:name="_Toc114537262"/>
      <w:bookmarkStart w:id="9392" w:name="_Toc115257530"/>
      <w:bookmarkStart w:id="9393" w:name="_Toc123086850"/>
      <w:bookmarkStart w:id="9394" w:name="_Toc124296174"/>
      <w:bookmarkStart w:id="9395" w:name="_Toc124296644"/>
      <w:bookmarkStart w:id="9396" w:name="_Toc130572461"/>
      <w:bookmarkStart w:id="9397" w:name="_Toc131708460"/>
      <w:bookmarkStart w:id="9398" w:name="_Toc137458267"/>
      <w:bookmarkStart w:id="9399" w:name="_Toc138887754"/>
      <w:bookmarkStart w:id="9400" w:name="_Toc138969841"/>
      <w:bookmarkStart w:id="9401" w:name="_Toc145916902"/>
      <w:r w:rsidRPr="00BA0C52">
        <w:t>6.6.7.4</w:t>
      </w:r>
      <w:r w:rsidRPr="00BA0C52">
        <w:tab/>
        <w:t>Applicability</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 xml:space="preserve">Otherwise, if UE does not meet the minimum peak EIRP requirement as defined in clause 6.2.1.6 using the CSI-RS based side conditions in clause 6.6.7.3.3, the enhanced beam correspondence requirements </w:t>
      </w:r>
      <w:r w:rsidRPr="00BA0C52">
        <w:lastRenderedPageBreak/>
        <w:t>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9402" w:name="_Toc98864358"/>
      <w:bookmarkStart w:id="9403" w:name="_Toc99733607"/>
      <w:bookmarkStart w:id="9404" w:name="_Toc106577512"/>
      <w:bookmarkStart w:id="9405" w:name="_Toc114537263"/>
      <w:bookmarkStart w:id="9406" w:name="_Toc115257531"/>
      <w:bookmarkStart w:id="9407" w:name="_Toc123086851"/>
      <w:bookmarkStart w:id="9408" w:name="_Toc124296175"/>
      <w:bookmarkStart w:id="9409" w:name="_Toc124296645"/>
      <w:bookmarkStart w:id="9410" w:name="_Toc130572462"/>
      <w:bookmarkStart w:id="9411" w:name="_Toc131708461"/>
      <w:bookmarkStart w:id="9412" w:name="_Toc137458268"/>
      <w:bookmarkStart w:id="9413" w:name="_Toc138887755"/>
      <w:bookmarkStart w:id="9414" w:name="_Toc138969842"/>
      <w:bookmarkStart w:id="9415" w:name="_Toc145916903"/>
      <w:r>
        <w:t>6.6.8</w:t>
      </w:r>
      <w:r>
        <w:tab/>
        <w:t>Beam correspondence for power class 7</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438838F5" w14:textId="77777777" w:rsidR="00911FD5" w:rsidRPr="00C04A08" w:rsidRDefault="00911FD5" w:rsidP="00911FD5">
      <w:pPr>
        <w:pStyle w:val="Heading4"/>
      </w:pPr>
      <w:bookmarkStart w:id="9416" w:name="_Toc98864359"/>
      <w:bookmarkStart w:id="9417" w:name="_Toc99733608"/>
      <w:bookmarkStart w:id="9418" w:name="_Toc106577513"/>
      <w:bookmarkStart w:id="9419" w:name="_Toc114537264"/>
      <w:bookmarkStart w:id="9420" w:name="_Toc115257532"/>
      <w:bookmarkStart w:id="9421" w:name="_Toc123086852"/>
      <w:bookmarkStart w:id="9422" w:name="_Toc124296176"/>
      <w:bookmarkStart w:id="9423" w:name="_Toc124296646"/>
      <w:bookmarkStart w:id="9424" w:name="_Toc130572463"/>
      <w:bookmarkStart w:id="9425" w:name="_Toc131708462"/>
      <w:bookmarkStart w:id="9426" w:name="_Toc137458269"/>
      <w:bookmarkStart w:id="9427" w:name="_Toc138887756"/>
      <w:bookmarkStart w:id="9428" w:name="_Toc138969843"/>
      <w:bookmarkStart w:id="9429" w:name="_Toc145916904"/>
      <w:r>
        <w:t>6.6.8</w:t>
      </w:r>
      <w:r w:rsidRPr="00C04A08">
        <w:t>.1</w:t>
      </w:r>
      <w:r w:rsidRPr="00C04A08">
        <w:tab/>
        <w:t>General</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9430" w:name="_Toc98864360"/>
      <w:bookmarkStart w:id="9431" w:name="_Toc99733609"/>
      <w:bookmarkStart w:id="9432" w:name="_Toc106577514"/>
      <w:bookmarkStart w:id="9433" w:name="_Toc114537265"/>
      <w:bookmarkStart w:id="9434" w:name="_Toc115257533"/>
      <w:bookmarkStart w:id="9435" w:name="_Toc123086853"/>
      <w:bookmarkStart w:id="9436" w:name="_Toc124296177"/>
      <w:bookmarkStart w:id="9437" w:name="_Toc124296647"/>
      <w:bookmarkStart w:id="9438" w:name="_Toc130572464"/>
      <w:bookmarkStart w:id="9439" w:name="_Toc131708463"/>
      <w:bookmarkStart w:id="9440" w:name="_Toc137458270"/>
      <w:bookmarkStart w:id="9441" w:name="_Toc138887757"/>
      <w:bookmarkStart w:id="9442" w:name="_Toc138969844"/>
      <w:bookmarkStart w:id="9443" w:name="_Toc145916905"/>
      <w:r>
        <w:t>6.6.8</w:t>
      </w:r>
      <w:r w:rsidRPr="00C04A08">
        <w:t>.2</w:t>
      </w:r>
      <w:r w:rsidRPr="00C04A08">
        <w:tab/>
      </w:r>
      <w:r>
        <w:t>Void</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r w:rsidRPr="00C04A08">
        <w:t xml:space="preserve"> </w:t>
      </w:r>
    </w:p>
    <w:p w14:paraId="35A004F2" w14:textId="77777777" w:rsidR="00911FD5" w:rsidRPr="00C04A08" w:rsidRDefault="00911FD5" w:rsidP="00911FD5">
      <w:pPr>
        <w:pStyle w:val="Heading4"/>
      </w:pPr>
      <w:bookmarkStart w:id="9444" w:name="_Toc98864361"/>
      <w:bookmarkStart w:id="9445" w:name="_Toc99733610"/>
      <w:bookmarkStart w:id="9446" w:name="_Toc106577515"/>
      <w:bookmarkStart w:id="9447" w:name="_Toc114537266"/>
      <w:bookmarkStart w:id="9448" w:name="_Toc115257534"/>
      <w:bookmarkStart w:id="9449" w:name="_Toc123086854"/>
      <w:bookmarkStart w:id="9450" w:name="_Toc124296178"/>
      <w:bookmarkStart w:id="9451" w:name="_Toc124296648"/>
      <w:bookmarkStart w:id="9452" w:name="_Toc130572465"/>
      <w:bookmarkStart w:id="9453" w:name="_Toc131708464"/>
      <w:bookmarkStart w:id="9454" w:name="_Toc137458271"/>
      <w:bookmarkStart w:id="9455" w:name="_Toc138887758"/>
      <w:bookmarkStart w:id="9456" w:name="_Toc138969845"/>
      <w:bookmarkStart w:id="9457" w:name="_Toc145916906"/>
      <w:r>
        <w:t>6.6.8</w:t>
      </w:r>
      <w:r w:rsidRPr="00C04A08">
        <w:t>.3</w:t>
      </w:r>
      <w:r w:rsidRPr="00C04A08">
        <w:tab/>
        <w:t>Side Conditions</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56EA871D" w14:textId="77777777" w:rsidR="00911FD5" w:rsidRPr="00C04A08" w:rsidRDefault="00911FD5" w:rsidP="00911FD5">
      <w:pPr>
        <w:pStyle w:val="Heading5"/>
      </w:pPr>
      <w:bookmarkStart w:id="9458" w:name="_Toc98864362"/>
      <w:bookmarkStart w:id="9459" w:name="_Toc99733611"/>
      <w:bookmarkStart w:id="9460" w:name="_Toc106577516"/>
      <w:bookmarkStart w:id="9461" w:name="_Toc114537267"/>
      <w:bookmarkStart w:id="9462" w:name="_Toc115257535"/>
      <w:bookmarkStart w:id="9463" w:name="_Toc123086855"/>
      <w:bookmarkStart w:id="9464" w:name="_Toc124296179"/>
      <w:bookmarkStart w:id="9465" w:name="_Toc124296649"/>
      <w:bookmarkStart w:id="9466" w:name="_Toc130572466"/>
      <w:bookmarkStart w:id="9467" w:name="_Toc131708465"/>
      <w:bookmarkStart w:id="9468" w:name="_Toc137458272"/>
      <w:bookmarkStart w:id="9469" w:name="_Toc138887759"/>
      <w:bookmarkStart w:id="9470" w:name="_Toc138969846"/>
      <w:bookmarkStart w:id="9471" w:name="_Toc145916907"/>
      <w:r>
        <w:t>6.6.8</w:t>
      </w:r>
      <w:r w:rsidRPr="00C04A08">
        <w:t>.3.1</w:t>
      </w:r>
      <w:r w:rsidRPr="00C04A08">
        <w:tab/>
        <w:t>Side Condition for beam correspondence based on SSB and CSI-RS</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ED3799"/>
    <w:p w14:paraId="198096AD" w14:textId="77777777" w:rsidR="00911FD5" w:rsidRPr="00C04A08" w:rsidRDefault="00911FD5" w:rsidP="00911FD5">
      <w:pPr>
        <w:pStyle w:val="TH"/>
      </w:pPr>
      <w:r>
        <w:lastRenderedPageBreak/>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9472" w:name="_Toc98864363"/>
      <w:bookmarkStart w:id="9473" w:name="_Toc99733612"/>
      <w:bookmarkStart w:id="9474" w:name="_Toc106577517"/>
      <w:bookmarkStart w:id="9475" w:name="_Toc114537268"/>
      <w:bookmarkStart w:id="9476" w:name="_Toc115257536"/>
      <w:bookmarkStart w:id="9477" w:name="_Toc123086856"/>
      <w:bookmarkStart w:id="9478" w:name="_Toc124296180"/>
      <w:bookmarkStart w:id="9479" w:name="_Toc124296650"/>
      <w:bookmarkStart w:id="9480" w:name="_Toc130572467"/>
      <w:bookmarkStart w:id="9481" w:name="_Toc131708466"/>
      <w:bookmarkStart w:id="9482" w:name="_Toc137458273"/>
      <w:bookmarkStart w:id="9483" w:name="_Toc138887760"/>
      <w:bookmarkStart w:id="9484" w:name="_Toc138969847"/>
      <w:bookmarkStart w:id="9485" w:name="_Toc145916908"/>
      <w:r>
        <w:t>6.6.8</w:t>
      </w:r>
      <w:r w:rsidRPr="00C04A08">
        <w:t>.3.2</w:t>
      </w:r>
      <w:r w:rsidRPr="00C04A08">
        <w:tab/>
        <w:t>Side Condition for SSB based enhanced Beam Correspondence requirements</w:t>
      </w:r>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9486" w:name="_Toc98864364"/>
      <w:bookmarkStart w:id="9487" w:name="_Toc99733613"/>
      <w:bookmarkStart w:id="9488" w:name="_Toc106577518"/>
      <w:bookmarkStart w:id="9489" w:name="_Toc114537269"/>
      <w:bookmarkStart w:id="9490" w:name="_Toc115257537"/>
      <w:bookmarkStart w:id="9491" w:name="_Toc123086857"/>
      <w:bookmarkStart w:id="9492" w:name="_Toc124296181"/>
      <w:bookmarkStart w:id="9493" w:name="_Toc124296651"/>
      <w:bookmarkStart w:id="9494" w:name="_Toc130572468"/>
      <w:bookmarkStart w:id="9495" w:name="_Toc131708467"/>
      <w:bookmarkStart w:id="9496" w:name="_Toc137458274"/>
      <w:bookmarkStart w:id="9497" w:name="_Toc138887761"/>
      <w:bookmarkStart w:id="9498" w:name="_Toc138969848"/>
      <w:bookmarkStart w:id="9499" w:name="_Toc145916909"/>
      <w:r>
        <w:t>6.6.8</w:t>
      </w:r>
      <w:r w:rsidRPr="00C04A08">
        <w:t>.3.3</w:t>
      </w:r>
      <w:r w:rsidRPr="00C04A08">
        <w:tab/>
        <w:t>Side Condition for CSI-RS based enhanced Beam Correspondence requirements</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9500" w:name="_Toc98864365"/>
      <w:bookmarkStart w:id="9501" w:name="_Toc99733614"/>
      <w:bookmarkStart w:id="9502" w:name="_Toc106577519"/>
      <w:bookmarkStart w:id="9503" w:name="_Toc114537270"/>
      <w:bookmarkStart w:id="9504" w:name="_Toc115257538"/>
      <w:bookmarkStart w:id="9505" w:name="_Toc123086858"/>
      <w:bookmarkStart w:id="9506" w:name="_Toc124296182"/>
      <w:bookmarkStart w:id="9507" w:name="_Toc124296652"/>
      <w:bookmarkStart w:id="9508" w:name="_Toc130572469"/>
      <w:bookmarkStart w:id="9509" w:name="_Toc131708468"/>
      <w:bookmarkStart w:id="9510" w:name="_Toc137458275"/>
      <w:bookmarkStart w:id="9511" w:name="_Toc138887762"/>
      <w:bookmarkStart w:id="9512" w:name="_Toc138969849"/>
      <w:bookmarkStart w:id="9513" w:name="_Toc145916910"/>
      <w:r>
        <w:t>6.6.8</w:t>
      </w:r>
      <w:r w:rsidRPr="00C04A08">
        <w:t>.4</w:t>
      </w:r>
      <w:r w:rsidRPr="00C04A08">
        <w:tab/>
        <w:t>Applicability</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lastRenderedPageBreak/>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9514" w:name="_Toc90591315"/>
      <w:bookmarkStart w:id="9515" w:name="_Toc98864366"/>
      <w:bookmarkStart w:id="9516" w:name="_Toc99733615"/>
      <w:bookmarkStart w:id="9517" w:name="_Toc106577520"/>
      <w:bookmarkStart w:id="9518" w:name="_Toc114537271"/>
      <w:bookmarkStart w:id="9519" w:name="_Toc115257539"/>
      <w:bookmarkStart w:id="9520" w:name="_Toc123086859"/>
      <w:bookmarkStart w:id="9521" w:name="_Toc124296183"/>
      <w:bookmarkStart w:id="9522" w:name="_Toc124296653"/>
      <w:bookmarkStart w:id="9523" w:name="_Toc130572470"/>
      <w:bookmarkStart w:id="9524" w:name="_Toc131708469"/>
      <w:bookmarkStart w:id="9525" w:name="_Toc137458276"/>
      <w:bookmarkStart w:id="9526" w:name="_Toc138887763"/>
      <w:bookmarkStart w:id="9527" w:name="_Toc138969850"/>
      <w:bookmarkStart w:id="9528" w:name="_Toc145916911"/>
      <w:r w:rsidRPr="00C04A08">
        <w:t>6.6A</w:t>
      </w:r>
      <w:r w:rsidRPr="00C04A08">
        <w:tab/>
        <w:t>Beam correspondence for CA</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9529" w:name="_Toc21340936"/>
      <w:bookmarkStart w:id="9530" w:name="_Toc29805384"/>
      <w:bookmarkStart w:id="9531" w:name="_Toc36456593"/>
      <w:bookmarkStart w:id="9532" w:name="_Toc36469691"/>
      <w:bookmarkStart w:id="9533" w:name="_Toc37254100"/>
      <w:bookmarkStart w:id="9534" w:name="_Toc37322959"/>
      <w:bookmarkStart w:id="9535" w:name="_Toc37324365"/>
      <w:bookmarkStart w:id="9536" w:name="_Toc45889888"/>
      <w:bookmarkStart w:id="9537" w:name="_Toc52196563"/>
      <w:bookmarkStart w:id="9538" w:name="_Toc52197543"/>
      <w:bookmarkStart w:id="9539" w:name="_Toc53173266"/>
      <w:bookmarkStart w:id="9540" w:name="_Toc53173635"/>
      <w:bookmarkStart w:id="9541" w:name="_Toc61119637"/>
      <w:bookmarkStart w:id="9542" w:name="_Toc61120019"/>
      <w:bookmarkStart w:id="9543" w:name="_Toc67926089"/>
      <w:bookmarkStart w:id="9544" w:name="_Toc75273727"/>
      <w:bookmarkStart w:id="9545" w:name="_Toc76510627"/>
      <w:bookmarkStart w:id="9546" w:name="_Toc83129784"/>
      <w:bookmarkStart w:id="9547" w:name="_Toc90591316"/>
      <w:bookmarkStart w:id="9548" w:name="_Toc98864367"/>
      <w:bookmarkStart w:id="9549" w:name="_Toc99733616"/>
      <w:bookmarkStart w:id="9550" w:name="_Toc106577521"/>
      <w:bookmarkStart w:id="9551" w:name="_Toc114537272"/>
      <w:bookmarkStart w:id="9552" w:name="_Toc115257540"/>
      <w:bookmarkStart w:id="9553" w:name="_Toc123086860"/>
      <w:bookmarkStart w:id="9554" w:name="_Toc124296184"/>
      <w:bookmarkStart w:id="9555" w:name="_Toc124296654"/>
      <w:bookmarkStart w:id="9556" w:name="_Toc130572471"/>
      <w:bookmarkStart w:id="9557" w:name="_Toc131708470"/>
      <w:bookmarkStart w:id="9558" w:name="_Toc137458277"/>
      <w:bookmarkStart w:id="9559" w:name="_Toc138887764"/>
      <w:bookmarkStart w:id="9560" w:name="_Toc138969851"/>
      <w:bookmarkStart w:id="9561" w:name="_Toc145916912"/>
      <w:r w:rsidRPr="00C04A08">
        <w:lastRenderedPageBreak/>
        <w:t>7</w:t>
      </w:r>
      <w:r w:rsidRPr="00C04A08">
        <w:tab/>
        <w:t>Receiver characteristics</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3CF09DE0" w14:textId="77777777" w:rsidR="00842EF7" w:rsidRPr="00C04A08" w:rsidRDefault="00842EF7" w:rsidP="00842EF7">
      <w:pPr>
        <w:pStyle w:val="Heading2"/>
      </w:pPr>
      <w:bookmarkStart w:id="9562" w:name="_Toc21340937"/>
      <w:bookmarkStart w:id="9563" w:name="_Toc29805385"/>
      <w:bookmarkStart w:id="9564" w:name="_Toc36456594"/>
      <w:bookmarkStart w:id="9565" w:name="_Toc36469692"/>
      <w:bookmarkStart w:id="9566" w:name="_Toc37254101"/>
      <w:bookmarkStart w:id="9567" w:name="_Toc37322960"/>
      <w:bookmarkStart w:id="9568" w:name="_Toc37324366"/>
      <w:bookmarkStart w:id="9569" w:name="_Toc45889889"/>
      <w:bookmarkStart w:id="9570" w:name="_Toc52196564"/>
      <w:bookmarkStart w:id="9571" w:name="_Toc52197544"/>
      <w:bookmarkStart w:id="9572" w:name="_Toc53173267"/>
      <w:bookmarkStart w:id="9573" w:name="_Toc53173636"/>
      <w:bookmarkStart w:id="9574" w:name="_Toc61119638"/>
      <w:bookmarkStart w:id="9575" w:name="_Toc61120020"/>
      <w:bookmarkStart w:id="9576" w:name="_Toc67926090"/>
      <w:bookmarkStart w:id="9577" w:name="_Toc75273728"/>
      <w:bookmarkStart w:id="9578" w:name="_Toc76510628"/>
      <w:bookmarkStart w:id="9579" w:name="_Toc83129785"/>
      <w:bookmarkStart w:id="9580" w:name="_Toc90591317"/>
      <w:bookmarkStart w:id="9581" w:name="_Toc98864368"/>
      <w:bookmarkStart w:id="9582" w:name="_Toc99733617"/>
      <w:bookmarkStart w:id="9583" w:name="_Toc106577522"/>
      <w:bookmarkStart w:id="9584" w:name="_Toc114537273"/>
      <w:bookmarkStart w:id="9585" w:name="_Toc115257541"/>
      <w:bookmarkStart w:id="9586" w:name="_Toc123086861"/>
      <w:bookmarkStart w:id="9587" w:name="_Toc124296185"/>
      <w:bookmarkStart w:id="9588" w:name="_Toc124296655"/>
      <w:bookmarkStart w:id="9589" w:name="_Toc130572472"/>
      <w:bookmarkStart w:id="9590" w:name="_Toc131708471"/>
      <w:bookmarkStart w:id="9591" w:name="_Toc137458278"/>
      <w:bookmarkStart w:id="9592" w:name="_Toc138887765"/>
      <w:bookmarkStart w:id="9593" w:name="_Toc138969852"/>
      <w:bookmarkStart w:id="9594" w:name="_Toc145916913"/>
      <w:bookmarkStart w:id="9595" w:name="_Hlk528841293"/>
      <w:r w:rsidRPr="00C04A08">
        <w:t>7.1</w:t>
      </w:r>
      <w:r w:rsidRPr="00C04A08">
        <w:tab/>
        <w:t>General</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9596" w:name="_Toc21340938"/>
      <w:bookmarkStart w:id="9597" w:name="_Toc29805386"/>
      <w:bookmarkStart w:id="9598" w:name="_Toc36456595"/>
      <w:bookmarkStart w:id="9599" w:name="_Toc36469693"/>
      <w:bookmarkStart w:id="9600" w:name="_Toc37254102"/>
      <w:bookmarkStart w:id="9601" w:name="_Toc37322961"/>
      <w:bookmarkStart w:id="9602" w:name="_Toc37324367"/>
      <w:bookmarkStart w:id="9603" w:name="_Toc45889890"/>
      <w:bookmarkStart w:id="9604" w:name="_Toc52196565"/>
      <w:bookmarkStart w:id="9605" w:name="_Toc52197545"/>
      <w:bookmarkStart w:id="9606" w:name="_Toc53173268"/>
      <w:bookmarkStart w:id="9607" w:name="_Toc53173637"/>
      <w:bookmarkStart w:id="9608" w:name="_Toc61119639"/>
      <w:bookmarkStart w:id="9609" w:name="_Toc61120021"/>
      <w:bookmarkStart w:id="9610" w:name="_Toc67926091"/>
      <w:bookmarkStart w:id="9611" w:name="_Toc75273729"/>
      <w:bookmarkStart w:id="9612" w:name="_Toc76510629"/>
      <w:bookmarkStart w:id="9613" w:name="_Toc83129786"/>
      <w:bookmarkStart w:id="9614" w:name="_Toc90591318"/>
      <w:bookmarkStart w:id="9615" w:name="_Toc98864369"/>
      <w:bookmarkStart w:id="9616" w:name="_Toc99733618"/>
      <w:bookmarkStart w:id="9617" w:name="_Toc106577523"/>
      <w:bookmarkStart w:id="9618" w:name="_Toc114537274"/>
      <w:bookmarkStart w:id="9619" w:name="_Toc115257542"/>
      <w:bookmarkStart w:id="9620" w:name="_Toc123086862"/>
      <w:bookmarkStart w:id="9621" w:name="_Toc124296186"/>
      <w:bookmarkStart w:id="9622" w:name="_Toc124296656"/>
      <w:bookmarkStart w:id="9623" w:name="_Toc130572473"/>
      <w:bookmarkStart w:id="9624" w:name="_Toc131708472"/>
      <w:bookmarkStart w:id="9625" w:name="_Toc137458279"/>
      <w:bookmarkStart w:id="9626" w:name="_Toc138887766"/>
      <w:bookmarkStart w:id="9627" w:name="_Toc138969853"/>
      <w:bookmarkStart w:id="9628" w:name="_Toc145916914"/>
      <w:r w:rsidRPr="00C04A08">
        <w:t>7.2</w:t>
      </w:r>
      <w:r w:rsidRPr="00C04A08">
        <w:tab/>
        <w:t>Diversity characteristics</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9629" w:name="_Toc21340939"/>
      <w:bookmarkStart w:id="9630" w:name="_Toc29805387"/>
      <w:bookmarkStart w:id="9631" w:name="_Toc36456596"/>
      <w:bookmarkStart w:id="9632" w:name="_Toc36469694"/>
      <w:bookmarkStart w:id="9633" w:name="_Toc37254103"/>
      <w:bookmarkStart w:id="9634" w:name="_Toc37322962"/>
      <w:bookmarkStart w:id="9635" w:name="_Toc37324368"/>
      <w:bookmarkStart w:id="9636" w:name="_Toc45889891"/>
      <w:bookmarkStart w:id="9637" w:name="_Toc52196566"/>
      <w:bookmarkStart w:id="9638" w:name="_Toc52197546"/>
      <w:bookmarkStart w:id="9639" w:name="_Toc53173269"/>
      <w:bookmarkStart w:id="9640" w:name="_Toc53173638"/>
      <w:bookmarkStart w:id="9641" w:name="_Toc61119640"/>
      <w:bookmarkStart w:id="9642" w:name="_Toc61120022"/>
      <w:bookmarkStart w:id="9643" w:name="_Toc67926092"/>
      <w:bookmarkStart w:id="9644" w:name="_Toc75273730"/>
      <w:bookmarkStart w:id="9645" w:name="_Toc76510630"/>
      <w:bookmarkStart w:id="9646" w:name="_Toc83129787"/>
      <w:bookmarkStart w:id="9647" w:name="_Toc90591319"/>
      <w:bookmarkStart w:id="9648" w:name="_Toc98864370"/>
      <w:bookmarkStart w:id="9649" w:name="_Toc99733619"/>
      <w:bookmarkStart w:id="9650" w:name="_Toc106577524"/>
      <w:bookmarkStart w:id="9651" w:name="_Toc114537275"/>
      <w:bookmarkStart w:id="9652" w:name="_Toc115257543"/>
      <w:bookmarkStart w:id="9653" w:name="_Toc123086863"/>
      <w:bookmarkStart w:id="9654" w:name="_Toc124296187"/>
      <w:bookmarkStart w:id="9655" w:name="_Toc124296657"/>
      <w:bookmarkStart w:id="9656" w:name="_Toc130572474"/>
      <w:bookmarkStart w:id="9657" w:name="_Toc131708473"/>
      <w:bookmarkStart w:id="9658" w:name="_Toc137458280"/>
      <w:bookmarkStart w:id="9659" w:name="_Toc138887767"/>
      <w:bookmarkStart w:id="9660" w:name="_Toc138969854"/>
      <w:bookmarkStart w:id="9661" w:name="_Toc145916915"/>
      <w:bookmarkEnd w:id="9595"/>
      <w:r w:rsidRPr="00C04A08">
        <w:t>7.3</w:t>
      </w:r>
      <w:r w:rsidRPr="00C04A08">
        <w:tab/>
        <w:t>Reference sensitivity</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1B31A28B" w14:textId="77777777" w:rsidR="00842EF7" w:rsidRPr="00C04A08" w:rsidRDefault="00842EF7" w:rsidP="00842EF7">
      <w:pPr>
        <w:pStyle w:val="Heading3"/>
      </w:pPr>
      <w:bookmarkStart w:id="9662" w:name="_Toc21340940"/>
      <w:bookmarkStart w:id="9663" w:name="_Toc29805388"/>
      <w:bookmarkStart w:id="9664" w:name="_Toc36456597"/>
      <w:bookmarkStart w:id="9665" w:name="_Toc36469695"/>
      <w:bookmarkStart w:id="9666" w:name="_Toc37254104"/>
      <w:bookmarkStart w:id="9667" w:name="_Toc37322963"/>
      <w:bookmarkStart w:id="9668" w:name="_Toc37324369"/>
      <w:bookmarkStart w:id="9669" w:name="_Toc45889892"/>
      <w:bookmarkStart w:id="9670" w:name="_Toc52196567"/>
      <w:bookmarkStart w:id="9671" w:name="_Toc52197547"/>
      <w:bookmarkStart w:id="9672" w:name="_Toc53173270"/>
      <w:bookmarkStart w:id="9673" w:name="_Toc53173639"/>
      <w:bookmarkStart w:id="9674" w:name="_Toc61119641"/>
      <w:bookmarkStart w:id="9675" w:name="_Toc61120023"/>
      <w:bookmarkStart w:id="9676" w:name="_Toc67926093"/>
      <w:bookmarkStart w:id="9677" w:name="_Toc75273731"/>
      <w:bookmarkStart w:id="9678" w:name="_Toc76510631"/>
      <w:bookmarkStart w:id="9679" w:name="_Toc83129788"/>
      <w:bookmarkStart w:id="9680" w:name="_Toc90591320"/>
      <w:bookmarkStart w:id="9681" w:name="_Toc98864371"/>
      <w:bookmarkStart w:id="9682" w:name="_Toc99733620"/>
      <w:bookmarkStart w:id="9683" w:name="_Toc106577525"/>
      <w:bookmarkStart w:id="9684" w:name="_Toc114537276"/>
      <w:bookmarkStart w:id="9685" w:name="_Toc115257544"/>
      <w:bookmarkStart w:id="9686" w:name="_Toc123086864"/>
      <w:bookmarkStart w:id="9687" w:name="_Toc124296188"/>
      <w:bookmarkStart w:id="9688" w:name="_Toc124296658"/>
      <w:bookmarkStart w:id="9689" w:name="_Toc130572475"/>
      <w:bookmarkStart w:id="9690" w:name="_Toc131708474"/>
      <w:bookmarkStart w:id="9691" w:name="_Toc137458281"/>
      <w:bookmarkStart w:id="9692" w:name="_Toc138887768"/>
      <w:bookmarkStart w:id="9693" w:name="_Toc138969855"/>
      <w:bookmarkStart w:id="9694" w:name="_Toc145916916"/>
      <w:r w:rsidRPr="00C04A08">
        <w:t>7.3.1</w:t>
      </w:r>
      <w:r w:rsidRPr="00C04A08">
        <w:tab/>
        <w:t>General</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9695" w:name="_Toc21340941"/>
      <w:bookmarkStart w:id="9696" w:name="_Toc29805389"/>
      <w:bookmarkStart w:id="9697" w:name="_Toc36456598"/>
      <w:bookmarkStart w:id="9698" w:name="_Toc36469696"/>
      <w:bookmarkStart w:id="9699" w:name="_Toc37254105"/>
      <w:bookmarkStart w:id="9700" w:name="_Toc37322964"/>
      <w:bookmarkStart w:id="9701" w:name="_Toc37324370"/>
      <w:bookmarkStart w:id="9702" w:name="_Toc45889893"/>
      <w:bookmarkStart w:id="9703" w:name="_Toc52196568"/>
      <w:bookmarkStart w:id="9704" w:name="_Toc52197548"/>
      <w:bookmarkStart w:id="9705" w:name="_Toc53173271"/>
      <w:bookmarkStart w:id="9706" w:name="_Toc53173640"/>
      <w:bookmarkStart w:id="9707" w:name="_Toc61119642"/>
      <w:bookmarkStart w:id="9708" w:name="_Toc61120024"/>
      <w:bookmarkStart w:id="9709" w:name="_Toc67926094"/>
      <w:bookmarkStart w:id="9710" w:name="_Toc75273732"/>
      <w:bookmarkStart w:id="9711" w:name="_Toc76510632"/>
      <w:bookmarkStart w:id="9712" w:name="_Toc83129789"/>
      <w:bookmarkStart w:id="9713" w:name="_Toc90591321"/>
      <w:bookmarkStart w:id="9714" w:name="_Toc98864372"/>
      <w:bookmarkStart w:id="9715" w:name="_Toc99733621"/>
      <w:bookmarkStart w:id="9716" w:name="_Toc106577526"/>
      <w:bookmarkStart w:id="9717" w:name="_Toc114537277"/>
      <w:bookmarkStart w:id="9718" w:name="_Toc115257545"/>
      <w:bookmarkStart w:id="9719" w:name="_Toc123086865"/>
      <w:bookmarkStart w:id="9720" w:name="_Toc124296189"/>
      <w:bookmarkStart w:id="9721" w:name="_Toc124296659"/>
      <w:bookmarkStart w:id="9722" w:name="_Toc130572476"/>
      <w:bookmarkStart w:id="9723" w:name="_Toc131708475"/>
      <w:bookmarkStart w:id="9724" w:name="_Toc137458282"/>
      <w:bookmarkStart w:id="9725" w:name="_Toc138887769"/>
      <w:bookmarkStart w:id="9726" w:name="_Toc138969856"/>
      <w:bookmarkStart w:id="9727" w:name="_Toc145916917"/>
      <w:r w:rsidRPr="00C04A08">
        <w:t>7.3.2</w:t>
      </w:r>
      <w:r w:rsidRPr="00C04A08">
        <w:tab/>
        <w:t>Reference sensitivity power level</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439C9FCA" w14:textId="77777777" w:rsidR="00842EF7" w:rsidRPr="00C04A08" w:rsidRDefault="00842EF7" w:rsidP="00842EF7">
      <w:pPr>
        <w:pStyle w:val="Heading4"/>
      </w:pPr>
      <w:bookmarkStart w:id="9728" w:name="_Toc21340942"/>
      <w:bookmarkStart w:id="9729" w:name="_Toc29805390"/>
      <w:bookmarkStart w:id="9730" w:name="_Toc36456599"/>
      <w:bookmarkStart w:id="9731" w:name="_Toc36469697"/>
      <w:bookmarkStart w:id="9732" w:name="_Toc37254106"/>
      <w:bookmarkStart w:id="9733" w:name="_Toc37322965"/>
      <w:bookmarkStart w:id="9734" w:name="_Toc37324371"/>
      <w:bookmarkStart w:id="9735" w:name="_Toc45889894"/>
      <w:bookmarkStart w:id="9736" w:name="_Toc52196569"/>
      <w:bookmarkStart w:id="9737" w:name="_Toc52197549"/>
      <w:bookmarkStart w:id="9738" w:name="_Toc53173272"/>
      <w:bookmarkStart w:id="9739" w:name="_Toc53173641"/>
      <w:bookmarkStart w:id="9740" w:name="_Toc61119643"/>
      <w:bookmarkStart w:id="9741" w:name="_Toc61120025"/>
      <w:bookmarkStart w:id="9742" w:name="_Toc67926095"/>
      <w:bookmarkStart w:id="9743" w:name="_Toc75273733"/>
      <w:bookmarkStart w:id="9744" w:name="_Toc76510633"/>
      <w:bookmarkStart w:id="9745" w:name="_Toc83129790"/>
      <w:bookmarkStart w:id="9746" w:name="_Toc90591322"/>
      <w:bookmarkStart w:id="9747" w:name="_Toc98864373"/>
      <w:bookmarkStart w:id="9748" w:name="_Toc99733622"/>
      <w:bookmarkStart w:id="9749" w:name="_Toc106577527"/>
      <w:bookmarkStart w:id="9750" w:name="_Toc114537278"/>
      <w:bookmarkStart w:id="9751" w:name="_Toc115257546"/>
      <w:bookmarkStart w:id="9752" w:name="_Toc123086866"/>
      <w:bookmarkStart w:id="9753" w:name="_Toc124296190"/>
      <w:bookmarkStart w:id="9754" w:name="_Toc124296660"/>
      <w:bookmarkStart w:id="9755" w:name="_Toc130572477"/>
      <w:bookmarkStart w:id="9756" w:name="_Toc131708476"/>
      <w:bookmarkStart w:id="9757" w:name="_Toc137458283"/>
      <w:bookmarkStart w:id="9758" w:name="_Toc138887770"/>
      <w:bookmarkStart w:id="9759" w:name="_Toc138969857"/>
      <w:bookmarkStart w:id="9760" w:name="_Toc145916918"/>
      <w:r w:rsidRPr="00C04A08">
        <w:t>7.3.2.1</w:t>
      </w:r>
      <w:r w:rsidRPr="00C04A08">
        <w:tab/>
        <w:t>Reference sensitivity power level for power class 1</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9761" w:name="_Hlk44411793"/>
      <w:r w:rsidR="00CF7919" w:rsidRPr="00C04A08">
        <w:t>The requirement is verified with the test metric of EIS (Link=RX beam peak direction, Meas=Link Angle).</w:t>
      </w:r>
      <w:bookmarkEnd w:id="9761"/>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9762" w:name="_Toc21340943"/>
      <w:bookmarkStart w:id="9763" w:name="_Toc29805391"/>
      <w:bookmarkStart w:id="9764" w:name="_Toc36456600"/>
      <w:bookmarkStart w:id="9765" w:name="_Toc36469698"/>
      <w:bookmarkStart w:id="9766" w:name="_Toc37254107"/>
      <w:bookmarkStart w:id="9767" w:name="_Toc37322966"/>
      <w:bookmarkStart w:id="9768" w:name="_Toc37324372"/>
      <w:bookmarkStart w:id="9769" w:name="_Toc45889895"/>
      <w:bookmarkStart w:id="9770" w:name="_Toc52196570"/>
      <w:bookmarkStart w:id="9771" w:name="_Toc52197550"/>
      <w:bookmarkStart w:id="9772" w:name="_Toc53173273"/>
      <w:bookmarkStart w:id="9773" w:name="_Toc53173642"/>
      <w:bookmarkStart w:id="9774" w:name="_Toc61119644"/>
      <w:bookmarkStart w:id="9775" w:name="_Toc61120026"/>
      <w:bookmarkStart w:id="9776" w:name="_Toc67926096"/>
      <w:bookmarkStart w:id="9777" w:name="_Toc75273734"/>
      <w:bookmarkStart w:id="9778" w:name="_Toc76510634"/>
      <w:bookmarkStart w:id="9779" w:name="_Toc83129791"/>
      <w:bookmarkStart w:id="9780" w:name="_Toc90591323"/>
      <w:bookmarkStart w:id="9781" w:name="_Toc98864374"/>
      <w:bookmarkStart w:id="9782" w:name="_Toc99733623"/>
      <w:bookmarkStart w:id="9783" w:name="_Toc106577528"/>
      <w:bookmarkStart w:id="9784" w:name="_Toc114537279"/>
      <w:bookmarkStart w:id="9785" w:name="_Toc115257547"/>
      <w:bookmarkStart w:id="9786" w:name="_Toc123086867"/>
      <w:bookmarkStart w:id="9787" w:name="_Toc124296191"/>
      <w:bookmarkStart w:id="9788" w:name="_Toc124296661"/>
      <w:bookmarkStart w:id="9789" w:name="_Toc130572478"/>
      <w:bookmarkStart w:id="9790" w:name="_Toc131708477"/>
      <w:bookmarkStart w:id="9791" w:name="_Toc137458284"/>
      <w:bookmarkStart w:id="9792" w:name="_Toc138887771"/>
      <w:bookmarkStart w:id="9793" w:name="_Toc138969858"/>
      <w:bookmarkStart w:id="9794" w:name="_Toc145916919"/>
      <w:r w:rsidRPr="00C04A08">
        <w:t>7.3.2.2</w:t>
      </w:r>
      <w:r w:rsidRPr="00C04A08">
        <w:tab/>
        <w:t>Reference sensitivity power level for power class 2</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9795" w:name="_Toc21340944"/>
      <w:bookmarkStart w:id="9796" w:name="_Toc29805392"/>
      <w:bookmarkStart w:id="9797" w:name="_Toc36456601"/>
      <w:bookmarkStart w:id="9798" w:name="_Toc36469699"/>
      <w:bookmarkStart w:id="9799" w:name="_Toc37254108"/>
      <w:bookmarkStart w:id="9800" w:name="_Toc37322967"/>
      <w:bookmarkStart w:id="9801" w:name="_Toc37324373"/>
      <w:bookmarkStart w:id="9802" w:name="_Toc45889896"/>
      <w:bookmarkStart w:id="9803" w:name="_Toc52196571"/>
      <w:bookmarkStart w:id="9804" w:name="_Toc52197551"/>
      <w:bookmarkStart w:id="9805" w:name="_Toc53173274"/>
      <w:bookmarkStart w:id="9806" w:name="_Toc53173643"/>
      <w:bookmarkStart w:id="9807" w:name="_Toc61119645"/>
      <w:bookmarkStart w:id="9808" w:name="_Toc61120027"/>
      <w:bookmarkStart w:id="9809" w:name="_Toc67926097"/>
      <w:bookmarkStart w:id="9810" w:name="_Toc75273735"/>
      <w:bookmarkStart w:id="9811" w:name="_Toc76510635"/>
      <w:bookmarkStart w:id="9812" w:name="_Toc83129792"/>
      <w:bookmarkStart w:id="9813" w:name="_Toc90591324"/>
      <w:bookmarkStart w:id="9814" w:name="_Toc98864375"/>
      <w:bookmarkStart w:id="9815" w:name="_Toc99733624"/>
      <w:bookmarkStart w:id="9816" w:name="_Toc106577529"/>
      <w:bookmarkStart w:id="9817" w:name="_Toc114537280"/>
      <w:bookmarkStart w:id="9818" w:name="_Toc115257548"/>
      <w:bookmarkStart w:id="9819" w:name="_Toc123086868"/>
      <w:bookmarkStart w:id="9820" w:name="_Toc124296192"/>
      <w:bookmarkStart w:id="9821" w:name="_Toc124296662"/>
      <w:bookmarkStart w:id="9822" w:name="_Toc130572479"/>
      <w:bookmarkStart w:id="9823" w:name="_Toc131708478"/>
      <w:bookmarkStart w:id="9824" w:name="_Toc137458285"/>
      <w:bookmarkStart w:id="9825" w:name="_Toc138887772"/>
      <w:bookmarkStart w:id="9826" w:name="_Toc138969859"/>
      <w:bookmarkStart w:id="9827" w:name="_Toc145916920"/>
      <w:r w:rsidRPr="00C04A08">
        <w:t>7.3.2.3</w:t>
      </w:r>
      <w:r w:rsidRPr="00C04A08">
        <w:tab/>
        <w:t>Reference sensitivity power level for power class 3</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9828" w:name="_Toc21340945"/>
      <w:bookmarkStart w:id="9829" w:name="_Toc29805393"/>
      <w:bookmarkStart w:id="9830" w:name="_Toc36456602"/>
      <w:bookmarkStart w:id="9831" w:name="_Toc36469700"/>
      <w:bookmarkStart w:id="9832" w:name="_Toc37254109"/>
      <w:bookmarkStart w:id="9833" w:name="_Toc37322968"/>
      <w:bookmarkStart w:id="9834" w:name="_Toc37324374"/>
      <w:bookmarkStart w:id="9835" w:name="_Toc45889897"/>
      <w:bookmarkStart w:id="9836" w:name="_Toc52196572"/>
      <w:bookmarkStart w:id="9837" w:name="_Toc52197552"/>
      <w:bookmarkStart w:id="9838" w:name="_Toc53173275"/>
      <w:bookmarkStart w:id="9839" w:name="_Toc53173644"/>
      <w:bookmarkStart w:id="9840" w:name="_Toc61119646"/>
      <w:bookmarkStart w:id="9841" w:name="_Toc61120028"/>
      <w:bookmarkStart w:id="9842" w:name="_Toc67926098"/>
      <w:bookmarkStart w:id="9843" w:name="_Toc75273736"/>
      <w:bookmarkStart w:id="9844" w:name="_Toc76510636"/>
      <w:bookmarkStart w:id="9845" w:name="_Toc83129793"/>
      <w:bookmarkStart w:id="9846" w:name="_Toc90591325"/>
      <w:bookmarkStart w:id="9847" w:name="_Toc98864376"/>
      <w:bookmarkStart w:id="9848" w:name="_Toc99733625"/>
      <w:bookmarkStart w:id="9849" w:name="_Toc106577530"/>
      <w:bookmarkStart w:id="9850" w:name="_Toc114537281"/>
      <w:bookmarkStart w:id="9851" w:name="_Toc115257549"/>
      <w:bookmarkStart w:id="9852" w:name="_Toc123086869"/>
      <w:bookmarkStart w:id="9853" w:name="_Toc124296193"/>
      <w:bookmarkStart w:id="9854" w:name="_Toc124296663"/>
      <w:bookmarkStart w:id="9855" w:name="_Toc130572480"/>
      <w:bookmarkStart w:id="9856" w:name="_Toc131708479"/>
      <w:bookmarkStart w:id="9857" w:name="_Toc137458286"/>
      <w:bookmarkStart w:id="9858" w:name="_Toc138887773"/>
      <w:bookmarkStart w:id="9859" w:name="_Toc138969860"/>
      <w:bookmarkStart w:id="9860" w:name="_Toc145916921"/>
      <w:r w:rsidRPr="00C04A08">
        <w:t>7.3.2.4</w:t>
      </w:r>
      <w:r w:rsidRPr="00C04A08">
        <w:tab/>
        <w:t>Reference sensitivity power level for power class 4</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9861" w:name="_Toc67926099"/>
      <w:bookmarkStart w:id="9862" w:name="_Toc75273737"/>
      <w:bookmarkStart w:id="9863" w:name="_Toc76510637"/>
      <w:bookmarkStart w:id="9864" w:name="_Toc83129794"/>
      <w:bookmarkStart w:id="9865" w:name="_Toc90591326"/>
      <w:bookmarkStart w:id="9866" w:name="_Toc98864377"/>
      <w:bookmarkStart w:id="9867" w:name="_Toc99733626"/>
      <w:bookmarkStart w:id="9868" w:name="_Toc106577531"/>
      <w:bookmarkStart w:id="9869" w:name="_Toc114537282"/>
      <w:bookmarkStart w:id="9870" w:name="_Toc115257550"/>
      <w:bookmarkStart w:id="9871" w:name="_Toc123086870"/>
      <w:bookmarkStart w:id="9872" w:name="_Toc124296194"/>
      <w:bookmarkStart w:id="9873" w:name="_Toc124296664"/>
      <w:bookmarkStart w:id="9874" w:name="_Toc130572481"/>
      <w:bookmarkStart w:id="9875" w:name="_Toc131708480"/>
      <w:bookmarkStart w:id="9876" w:name="_Toc137458287"/>
      <w:bookmarkStart w:id="9877" w:name="_Toc138887774"/>
      <w:bookmarkStart w:id="9878" w:name="_Toc138969861"/>
      <w:bookmarkStart w:id="9879" w:name="_Toc145916922"/>
      <w:r>
        <w:t>7.3.2.5</w:t>
      </w:r>
      <w:r w:rsidRPr="00FE760F">
        <w:tab/>
        <w:t>Reference sensitivi</w:t>
      </w:r>
      <w:r>
        <w:t>ty power level for power class 5</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9880" w:name="_Toc98864378"/>
      <w:bookmarkStart w:id="9881" w:name="_Toc99733627"/>
      <w:bookmarkStart w:id="9882" w:name="_Toc106577532"/>
      <w:bookmarkStart w:id="9883" w:name="_Toc114537283"/>
      <w:bookmarkStart w:id="9884" w:name="_Toc115257551"/>
      <w:bookmarkStart w:id="9885" w:name="_Toc123086871"/>
      <w:bookmarkStart w:id="9886" w:name="_Toc124296195"/>
      <w:bookmarkStart w:id="9887" w:name="_Toc124296665"/>
      <w:bookmarkStart w:id="9888" w:name="_Toc130572482"/>
      <w:bookmarkStart w:id="9889" w:name="_Toc131708481"/>
      <w:bookmarkStart w:id="9890" w:name="_Toc137458288"/>
      <w:bookmarkStart w:id="9891" w:name="_Toc138887775"/>
      <w:bookmarkStart w:id="9892" w:name="_Toc138969862"/>
      <w:bookmarkStart w:id="9893" w:name="_Toc145916923"/>
      <w:r>
        <w:t>7.3.2.6</w:t>
      </w:r>
      <w:r w:rsidRPr="00FE760F">
        <w:tab/>
        <w:t>Reference sensitivi</w:t>
      </w:r>
      <w:r>
        <w:t>ty power level for power class 6</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9894" w:name="_Toc98864379"/>
      <w:bookmarkStart w:id="9895" w:name="_Toc99733628"/>
      <w:bookmarkStart w:id="9896" w:name="_Toc106577533"/>
      <w:bookmarkStart w:id="9897" w:name="_Toc114537284"/>
      <w:bookmarkStart w:id="9898" w:name="_Toc115257552"/>
      <w:bookmarkStart w:id="9899" w:name="_Toc123086872"/>
      <w:bookmarkStart w:id="9900" w:name="_Toc124296196"/>
      <w:bookmarkStart w:id="9901" w:name="_Toc124296666"/>
      <w:bookmarkStart w:id="9902" w:name="_Toc130572483"/>
      <w:bookmarkStart w:id="9903" w:name="_Toc131708482"/>
      <w:bookmarkStart w:id="9904" w:name="_Toc137458289"/>
      <w:bookmarkStart w:id="9905" w:name="_Toc138887776"/>
      <w:bookmarkStart w:id="9906" w:name="_Toc138969863"/>
      <w:bookmarkStart w:id="9907" w:name="_Toc145916924"/>
      <w:r>
        <w:t>7</w:t>
      </w:r>
      <w:r w:rsidR="009A34CE">
        <w:t>.3.2.7</w:t>
      </w:r>
      <w:r w:rsidR="009A34CE">
        <w:tab/>
        <w:t>Reference sensitivity power level for power class 7</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9908" w:name="_Toc21340946"/>
      <w:bookmarkStart w:id="9909" w:name="_Toc29805394"/>
      <w:bookmarkStart w:id="9910" w:name="_Toc36456603"/>
      <w:bookmarkStart w:id="9911" w:name="_Toc36469701"/>
      <w:bookmarkStart w:id="9912" w:name="_Toc37254110"/>
      <w:bookmarkStart w:id="9913" w:name="_Toc37322969"/>
      <w:bookmarkStart w:id="9914" w:name="_Toc37324375"/>
      <w:bookmarkStart w:id="9915" w:name="_Toc45889898"/>
      <w:bookmarkStart w:id="9916" w:name="_Toc52196573"/>
      <w:bookmarkStart w:id="9917" w:name="_Toc52197553"/>
      <w:bookmarkStart w:id="9918" w:name="_Toc53173276"/>
      <w:bookmarkStart w:id="9919" w:name="_Toc53173645"/>
      <w:bookmarkStart w:id="9920" w:name="_Toc61119647"/>
      <w:bookmarkStart w:id="9921" w:name="_Toc61120029"/>
      <w:bookmarkStart w:id="9922" w:name="_Toc67926100"/>
      <w:bookmarkStart w:id="9923" w:name="_Toc75273738"/>
      <w:bookmarkStart w:id="9924" w:name="_Toc76510638"/>
      <w:bookmarkStart w:id="9925" w:name="_Toc83129795"/>
      <w:bookmarkStart w:id="9926" w:name="_Toc90591327"/>
      <w:bookmarkStart w:id="9927" w:name="_Toc98864380"/>
      <w:bookmarkStart w:id="9928" w:name="_Toc99733629"/>
      <w:bookmarkStart w:id="9929" w:name="_Toc106577534"/>
      <w:bookmarkStart w:id="9930" w:name="_Toc114537285"/>
      <w:bookmarkStart w:id="9931" w:name="_Toc115257553"/>
      <w:bookmarkStart w:id="9932" w:name="_Toc123086873"/>
      <w:bookmarkStart w:id="9933" w:name="_Toc124296197"/>
      <w:bookmarkStart w:id="9934" w:name="_Toc124296667"/>
      <w:bookmarkStart w:id="9935" w:name="_Toc130572484"/>
      <w:bookmarkStart w:id="9936" w:name="_Toc131708483"/>
      <w:bookmarkStart w:id="9937" w:name="_Toc137458290"/>
      <w:bookmarkStart w:id="9938" w:name="_Toc138887777"/>
      <w:bookmarkStart w:id="9939" w:name="_Toc138969864"/>
      <w:bookmarkStart w:id="9940" w:name="_Toc145916925"/>
      <w:r w:rsidRPr="00C04A08">
        <w:rPr>
          <w:snapToGrid w:val="0"/>
        </w:rPr>
        <w:lastRenderedPageBreak/>
        <w:t>7.3.3</w:t>
      </w:r>
      <w:r w:rsidRPr="00C04A08">
        <w:rPr>
          <w:snapToGrid w:val="0"/>
        </w:rPr>
        <w:tab/>
        <w:t>Void</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71A3FCEA" w14:textId="77777777" w:rsidR="00842EF7" w:rsidRPr="00C04A08" w:rsidRDefault="00842EF7" w:rsidP="00842EF7">
      <w:pPr>
        <w:pStyle w:val="Heading3"/>
      </w:pPr>
      <w:bookmarkStart w:id="9941" w:name="_Toc21340947"/>
      <w:bookmarkStart w:id="9942" w:name="_Toc29805395"/>
      <w:bookmarkStart w:id="9943" w:name="_Toc36456604"/>
      <w:bookmarkStart w:id="9944" w:name="_Toc36469702"/>
      <w:bookmarkStart w:id="9945" w:name="_Toc37254111"/>
      <w:bookmarkStart w:id="9946" w:name="_Toc37322970"/>
      <w:bookmarkStart w:id="9947" w:name="_Toc37324376"/>
      <w:bookmarkStart w:id="9948" w:name="_Toc45889899"/>
      <w:bookmarkStart w:id="9949" w:name="_Toc52196574"/>
      <w:bookmarkStart w:id="9950" w:name="_Toc52197554"/>
      <w:bookmarkStart w:id="9951" w:name="_Toc53173277"/>
      <w:bookmarkStart w:id="9952" w:name="_Toc53173646"/>
      <w:bookmarkStart w:id="9953" w:name="_Toc61119648"/>
      <w:bookmarkStart w:id="9954" w:name="_Toc61120030"/>
      <w:bookmarkStart w:id="9955" w:name="_Toc67926101"/>
      <w:bookmarkStart w:id="9956" w:name="_Toc75273739"/>
      <w:bookmarkStart w:id="9957" w:name="_Toc76510639"/>
      <w:bookmarkStart w:id="9958" w:name="_Toc83129796"/>
      <w:bookmarkStart w:id="9959" w:name="_Toc90591328"/>
      <w:bookmarkStart w:id="9960" w:name="_Toc98864381"/>
      <w:bookmarkStart w:id="9961" w:name="_Toc99733630"/>
      <w:bookmarkStart w:id="9962" w:name="_Toc106577535"/>
      <w:bookmarkStart w:id="9963" w:name="_Toc114537286"/>
      <w:bookmarkStart w:id="9964" w:name="_Toc115257554"/>
      <w:bookmarkStart w:id="9965" w:name="_Toc123086874"/>
      <w:bookmarkStart w:id="9966" w:name="_Toc124296198"/>
      <w:bookmarkStart w:id="9967" w:name="_Toc124296668"/>
      <w:bookmarkStart w:id="9968" w:name="_Toc130572485"/>
      <w:bookmarkStart w:id="9969" w:name="_Toc131708484"/>
      <w:bookmarkStart w:id="9970" w:name="_Toc137458291"/>
      <w:bookmarkStart w:id="9971" w:name="_Toc138887778"/>
      <w:bookmarkStart w:id="9972" w:name="_Toc138969865"/>
      <w:bookmarkStart w:id="9973" w:name="_Toc145916926"/>
      <w:r w:rsidRPr="00C04A08">
        <w:t>7.3.4</w:t>
      </w:r>
      <w:r w:rsidRPr="00C04A08">
        <w:tab/>
      </w:r>
      <w:bookmarkStart w:id="9974" w:name="_Hlk528876588"/>
      <w:r w:rsidRPr="00C04A08">
        <w:t>EIS spherical coverage</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3B2A9186" w14:textId="77777777" w:rsidR="00842EF7" w:rsidRPr="00C04A08" w:rsidRDefault="00842EF7" w:rsidP="00301D62">
      <w:pPr>
        <w:pStyle w:val="Heading4"/>
        <w:rPr>
          <w:rFonts w:eastAsia="Malgun Gothic"/>
        </w:rPr>
      </w:pPr>
      <w:bookmarkStart w:id="9975" w:name="_Toc98864382"/>
      <w:bookmarkStart w:id="9976" w:name="_Toc99733631"/>
      <w:bookmarkStart w:id="9977" w:name="_Toc106577536"/>
      <w:bookmarkStart w:id="9978" w:name="_Toc114537287"/>
      <w:bookmarkStart w:id="9979" w:name="_Toc115257555"/>
      <w:bookmarkStart w:id="9980" w:name="_Toc123086875"/>
      <w:bookmarkStart w:id="9981" w:name="_Toc124296199"/>
      <w:bookmarkStart w:id="9982" w:name="_Toc124296669"/>
      <w:bookmarkStart w:id="9983" w:name="_Toc130572486"/>
      <w:bookmarkStart w:id="9984" w:name="_Toc131708485"/>
      <w:bookmarkStart w:id="9985" w:name="_Toc137458292"/>
      <w:bookmarkStart w:id="9986" w:name="_Toc138887779"/>
      <w:bookmarkStart w:id="9987" w:name="_Toc138969866"/>
      <w:bookmarkStart w:id="9988" w:name="_Toc145916927"/>
      <w:r w:rsidRPr="00C04A08">
        <w:rPr>
          <w:rFonts w:eastAsia="Malgun Gothic"/>
        </w:rPr>
        <w:t>7.3.4.1</w:t>
      </w:r>
      <w:r w:rsidRPr="00C04A08">
        <w:rPr>
          <w:rFonts w:eastAsia="Malgun Gothic"/>
        </w:rPr>
        <w:tab/>
      </w:r>
      <w:bookmarkStart w:id="9989" w:name="_Hlk528876724"/>
      <w:r w:rsidRPr="00C04A08">
        <w:rPr>
          <w:rFonts w:eastAsia="Malgun Gothic"/>
        </w:rPr>
        <w:t xml:space="preserve">EIS spherical coverage </w:t>
      </w:r>
      <w:bookmarkEnd w:id="9989"/>
      <w:r w:rsidRPr="00C04A08">
        <w:rPr>
          <w:rFonts w:eastAsia="Malgun Gothic"/>
        </w:rPr>
        <w:t>for power class 1</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9990" w:name="_Toc98864383"/>
      <w:bookmarkStart w:id="9991" w:name="_Toc99733632"/>
      <w:bookmarkStart w:id="9992" w:name="_Toc106577537"/>
      <w:bookmarkStart w:id="9993" w:name="_Toc114537288"/>
      <w:bookmarkStart w:id="9994" w:name="_Toc115257556"/>
      <w:bookmarkStart w:id="9995" w:name="_Toc123086876"/>
      <w:bookmarkStart w:id="9996" w:name="_Toc124296200"/>
      <w:bookmarkStart w:id="9997" w:name="_Toc124296670"/>
      <w:bookmarkStart w:id="9998" w:name="_Toc130572487"/>
      <w:bookmarkStart w:id="9999" w:name="_Toc131708486"/>
      <w:bookmarkStart w:id="10000" w:name="_Toc137458293"/>
      <w:bookmarkStart w:id="10001" w:name="_Toc138887780"/>
      <w:bookmarkStart w:id="10002" w:name="_Toc138969867"/>
      <w:bookmarkStart w:id="10003" w:name="_Toc145916928"/>
      <w:r w:rsidRPr="00C04A08">
        <w:rPr>
          <w:rFonts w:eastAsia="Malgun Gothic"/>
        </w:rPr>
        <w:t>7.3.4.2</w:t>
      </w:r>
      <w:r w:rsidRPr="00C04A08">
        <w:rPr>
          <w:rFonts w:eastAsia="Malgun Gothic"/>
        </w:rPr>
        <w:tab/>
        <w:t>EIS spherical coverage for power class 2</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0004" w:name="_Toc21340948"/>
      <w:bookmarkStart w:id="10005" w:name="_Toc29805396"/>
      <w:bookmarkStart w:id="10006" w:name="_Toc36456605"/>
      <w:bookmarkStart w:id="10007" w:name="_Toc36469703"/>
      <w:bookmarkStart w:id="10008" w:name="_Toc37254112"/>
      <w:bookmarkStart w:id="10009" w:name="_Toc37322971"/>
      <w:bookmarkStart w:id="10010" w:name="_Toc37324377"/>
      <w:bookmarkStart w:id="10011" w:name="_Toc45889900"/>
      <w:bookmarkStart w:id="10012" w:name="_Toc52196575"/>
      <w:bookmarkStart w:id="10013" w:name="_Toc52197555"/>
      <w:bookmarkStart w:id="10014" w:name="_Toc53173278"/>
      <w:bookmarkStart w:id="10015" w:name="_Toc53173647"/>
      <w:bookmarkStart w:id="10016" w:name="_Toc61119649"/>
      <w:bookmarkStart w:id="10017" w:name="_Toc61120031"/>
      <w:bookmarkStart w:id="10018" w:name="_Toc67926102"/>
      <w:bookmarkStart w:id="10019" w:name="_Toc75273740"/>
      <w:bookmarkStart w:id="10020" w:name="_Toc76510640"/>
      <w:bookmarkStart w:id="10021" w:name="_Toc83129797"/>
      <w:bookmarkStart w:id="10022" w:name="_Toc90591329"/>
      <w:bookmarkStart w:id="10023" w:name="_Toc98864384"/>
      <w:bookmarkStart w:id="10024" w:name="_Toc99733633"/>
      <w:bookmarkStart w:id="10025" w:name="_Toc106577538"/>
      <w:bookmarkStart w:id="10026" w:name="_Toc114537289"/>
      <w:bookmarkStart w:id="10027" w:name="_Toc115257557"/>
      <w:bookmarkStart w:id="10028" w:name="_Toc123086877"/>
      <w:bookmarkStart w:id="10029" w:name="_Toc124296201"/>
      <w:bookmarkStart w:id="10030" w:name="_Toc124296671"/>
      <w:bookmarkStart w:id="10031" w:name="_Toc130572488"/>
      <w:bookmarkStart w:id="10032" w:name="_Toc131708487"/>
      <w:bookmarkStart w:id="10033" w:name="_Toc137458294"/>
      <w:bookmarkStart w:id="10034" w:name="_Toc138887781"/>
      <w:bookmarkStart w:id="10035" w:name="_Toc138969868"/>
      <w:bookmarkStart w:id="10036" w:name="_Toc145916929"/>
      <w:r w:rsidRPr="00C04A08">
        <w:lastRenderedPageBreak/>
        <w:t>7.3.4.3</w:t>
      </w:r>
      <w:r w:rsidRPr="00C04A08">
        <w:tab/>
        <w:t>EIS spherical coverage for power class 3</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0037" w:name="_Toc98864385"/>
      <w:bookmarkStart w:id="10038" w:name="_Toc99733634"/>
      <w:bookmarkStart w:id="10039" w:name="_Toc106577539"/>
      <w:bookmarkStart w:id="10040" w:name="_Toc114537290"/>
      <w:bookmarkStart w:id="10041" w:name="_Toc115257558"/>
      <w:bookmarkStart w:id="10042" w:name="_Toc123086878"/>
      <w:bookmarkStart w:id="10043" w:name="_Toc124296202"/>
      <w:bookmarkStart w:id="10044" w:name="_Toc124296672"/>
      <w:bookmarkStart w:id="10045" w:name="_Toc130572489"/>
      <w:bookmarkStart w:id="10046" w:name="_Toc131708488"/>
      <w:bookmarkStart w:id="10047" w:name="_Toc137458295"/>
      <w:bookmarkStart w:id="10048" w:name="_Toc138887782"/>
      <w:bookmarkStart w:id="10049" w:name="_Toc138969869"/>
      <w:bookmarkStart w:id="10050" w:name="_Toc145916930"/>
      <w:r w:rsidRPr="00C04A08">
        <w:rPr>
          <w:rFonts w:eastAsia="Malgun Gothic"/>
        </w:rPr>
        <w:t>7.3.4.4</w:t>
      </w:r>
      <w:r w:rsidRPr="00C04A08">
        <w:rPr>
          <w:rFonts w:eastAsia="Malgun Gothic"/>
        </w:rPr>
        <w:tab/>
        <w:t>EIS spherical coverage for power class 4</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0051" w:name="_Toc98864386"/>
      <w:bookmarkStart w:id="10052" w:name="_Toc99733635"/>
      <w:bookmarkStart w:id="10053" w:name="_Toc106577540"/>
      <w:bookmarkStart w:id="10054" w:name="_Toc114537291"/>
      <w:bookmarkStart w:id="10055" w:name="_Toc115257559"/>
      <w:bookmarkStart w:id="10056" w:name="_Toc123086879"/>
      <w:bookmarkStart w:id="10057" w:name="_Toc124296203"/>
      <w:bookmarkStart w:id="10058" w:name="_Toc124296673"/>
      <w:bookmarkStart w:id="10059" w:name="_Toc130572490"/>
      <w:bookmarkStart w:id="10060" w:name="_Toc131708489"/>
      <w:bookmarkStart w:id="10061" w:name="_Toc137458296"/>
      <w:bookmarkStart w:id="10062" w:name="_Toc138887783"/>
      <w:bookmarkStart w:id="10063" w:name="_Toc138969870"/>
      <w:bookmarkStart w:id="10064" w:name="_Toc145916931"/>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0065" w:name="_Toc98864387"/>
      <w:bookmarkStart w:id="10066" w:name="_Toc99733636"/>
      <w:bookmarkStart w:id="10067" w:name="_Toc106577541"/>
      <w:bookmarkStart w:id="10068" w:name="_Toc114537292"/>
      <w:bookmarkStart w:id="10069" w:name="_Toc115257560"/>
      <w:bookmarkStart w:id="10070" w:name="_Toc123086880"/>
      <w:bookmarkStart w:id="10071" w:name="_Toc124296204"/>
      <w:bookmarkStart w:id="10072" w:name="_Toc124296674"/>
      <w:bookmarkStart w:id="10073" w:name="_Toc130572491"/>
      <w:bookmarkStart w:id="10074" w:name="_Toc131708490"/>
      <w:bookmarkStart w:id="10075" w:name="_Toc137458297"/>
      <w:bookmarkStart w:id="10076" w:name="_Toc138887784"/>
      <w:bookmarkStart w:id="10077" w:name="_Toc138969871"/>
      <w:bookmarkStart w:id="10078" w:name="_Toc145916932"/>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528F6315" w:rsidR="002C3811" w:rsidRPr="00B351CE" w:rsidRDefault="002C3811" w:rsidP="00186BFC">
            <w:pPr>
              <w:pStyle w:val="TAN"/>
              <w:rPr>
                <w:rFonts w:eastAsia="Malgun Gothic" w:cs="Arial"/>
              </w:rPr>
            </w:pPr>
            <w:r w:rsidRPr="00867FC9">
              <w:rPr>
                <w:rFonts w:cs="Arial"/>
                <w:szCs w:val="18"/>
              </w:rPr>
              <w:t>NOTE 3:</w:t>
            </w:r>
            <w:r w:rsidR="000877B0" w:rsidRPr="00C04A08">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0079" w:name="_Toc98864388"/>
      <w:bookmarkStart w:id="10080" w:name="_Toc99733637"/>
      <w:bookmarkStart w:id="10081" w:name="_Toc106577542"/>
      <w:bookmarkStart w:id="10082" w:name="_Toc114537293"/>
      <w:bookmarkStart w:id="10083" w:name="_Toc115257561"/>
      <w:bookmarkStart w:id="10084" w:name="_Toc123086881"/>
      <w:bookmarkStart w:id="10085" w:name="_Toc124296205"/>
      <w:bookmarkStart w:id="10086" w:name="_Toc124296675"/>
      <w:bookmarkStart w:id="10087" w:name="_Toc130572492"/>
      <w:bookmarkStart w:id="10088" w:name="_Toc131708491"/>
      <w:bookmarkStart w:id="10089" w:name="_Toc137458298"/>
      <w:bookmarkStart w:id="10090" w:name="_Toc138887785"/>
      <w:bookmarkStart w:id="10091" w:name="_Toc138969872"/>
      <w:bookmarkStart w:id="10092" w:name="_Toc145916933"/>
      <w:r>
        <w:t>7.3.4.7</w:t>
      </w:r>
      <w:r>
        <w:tab/>
        <w:t>EIS spherical coverage for power class 7</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0093" w:name="_Toc21340949"/>
      <w:bookmarkStart w:id="10094" w:name="_Toc29805397"/>
      <w:bookmarkStart w:id="10095" w:name="_Toc36456606"/>
      <w:bookmarkStart w:id="10096" w:name="_Toc36469704"/>
      <w:bookmarkStart w:id="10097" w:name="_Toc37254113"/>
      <w:bookmarkStart w:id="10098" w:name="_Toc37322972"/>
      <w:bookmarkStart w:id="10099" w:name="_Toc37324378"/>
      <w:bookmarkStart w:id="10100" w:name="_Toc45889901"/>
      <w:bookmarkStart w:id="10101" w:name="_Toc52196576"/>
      <w:bookmarkStart w:id="10102" w:name="_Toc52197556"/>
      <w:bookmarkStart w:id="10103" w:name="_Toc53173279"/>
      <w:bookmarkStart w:id="10104" w:name="_Toc53173648"/>
      <w:bookmarkStart w:id="10105" w:name="_Toc61119650"/>
      <w:bookmarkStart w:id="10106" w:name="_Toc61120032"/>
      <w:bookmarkStart w:id="10107" w:name="_Toc67926103"/>
      <w:bookmarkStart w:id="10108" w:name="_Toc75273741"/>
      <w:bookmarkStart w:id="10109" w:name="_Toc76510641"/>
      <w:bookmarkStart w:id="10110" w:name="_Toc83129798"/>
      <w:bookmarkStart w:id="10111" w:name="_Toc90591330"/>
      <w:bookmarkStart w:id="10112" w:name="_Toc98864389"/>
      <w:bookmarkStart w:id="10113" w:name="_Toc99733638"/>
      <w:bookmarkStart w:id="10114" w:name="_Toc106577543"/>
      <w:bookmarkStart w:id="10115" w:name="_Toc114537294"/>
      <w:bookmarkStart w:id="10116" w:name="_Toc115257562"/>
      <w:bookmarkStart w:id="10117" w:name="_Toc123086882"/>
      <w:bookmarkStart w:id="10118" w:name="_Toc124296206"/>
      <w:bookmarkStart w:id="10119" w:name="_Toc124296676"/>
      <w:bookmarkStart w:id="10120" w:name="_Toc130572493"/>
      <w:bookmarkStart w:id="10121" w:name="_Toc131708492"/>
      <w:bookmarkStart w:id="10122" w:name="_Toc137458299"/>
      <w:bookmarkStart w:id="10123" w:name="_Toc138887786"/>
      <w:bookmarkStart w:id="10124" w:name="_Toc138969873"/>
      <w:bookmarkStart w:id="10125" w:name="_Toc145916934"/>
      <w:r w:rsidRPr="00C04A08">
        <w:t>7.3A</w:t>
      </w:r>
      <w:r w:rsidRPr="00C04A08">
        <w:tab/>
        <w:t xml:space="preserve">Reference sensitivity for </w:t>
      </w:r>
      <w:r w:rsidR="004963EA" w:rsidRPr="00C04A08">
        <w:t xml:space="preserve">DL </w:t>
      </w:r>
      <w:r w:rsidRPr="00C04A08">
        <w:t>CA</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6829DB8D" w14:textId="77777777" w:rsidR="00842EF7" w:rsidRPr="00C04A08" w:rsidRDefault="00842EF7" w:rsidP="00842EF7">
      <w:pPr>
        <w:pStyle w:val="Heading3"/>
      </w:pPr>
      <w:bookmarkStart w:id="10126" w:name="_Toc21340950"/>
      <w:bookmarkStart w:id="10127" w:name="_Toc29805398"/>
      <w:bookmarkStart w:id="10128" w:name="_Toc36456607"/>
      <w:bookmarkStart w:id="10129" w:name="_Toc36469705"/>
      <w:bookmarkStart w:id="10130" w:name="_Toc37254114"/>
      <w:bookmarkStart w:id="10131" w:name="_Toc37322973"/>
      <w:bookmarkStart w:id="10132" w:name="_Toc37324379"/>
      <w:bookmarkStart w:id="10133" w:name="_Toc45889902"/>
      <w:bookmarkStart w:id="10134" w:name="_Toc52196577"/>
      <w:bookmarkStart w:id="10135" w:name="_Toc52197557"/>
      <w:bookmarkStart w:id="10136" w:name="_Toc53173280"/>
      <w:bookmarkStart w:id="10137" w:name="_Toc53173649"/>
      <w:bookmarkStart w:id="10138" w:name="_Toc61119651"/>
      <w:bookmarkStart w:id="10139" w:name="_Toc61120033"/>
      <w:bookmarkStart w:id="10140" w:name="_Toc67926104"/>
      <w:bookmarkStart w:id="10141" w:name="_Toc75273742"/>
      <w:bookmarkStart w:id="10142" w:name="_Toc76510642"/>
      <w:bookmarkStart w:id="10143" w:name="_Toc83129799"/>
      <w:bookmarkStart w:id="10144" w:name="_Toc90591331"/>
      <w:bookmarkStart w:id="10145" w:name="_Toc98864390"/>
      <w:bookmarkStart w:id="10146" w:name="_Toc99733639"/>
      <w:bookmarkStart w:id="10147" w:name="_Toc106577544"/>
      <w:bookmarkStart w:id="10148" w:name="_Toc114537295"/>
      <w:bookmarkStart w:id="10149" w:name="_Toc115257563"/>
      <w:bookmarkStart w:id="10150" w:name="_Toc123086883"/>
      <w:bookmarkStart w:id="10151" w:name="_Toc124296207"/>
      <w:bookmarkStart w:id="10152" w:name="_Toc124296677"/>
      <w:bookmarkStart w:id="10153" w:name="_Toc130572494"/>
      <w:bookmarkStart w:id="10154" w:name="_Toc131708493"/>
      <w:bookmarkStart w:id="10155" w:name="_Toc137458300"/>
      <w:bookmarkStart w:id="10156" w:name="_Toc138887787"/>
      <w:bookmarkStart w:id="10157" w:name="_Toc138969874"/>
      <w:bookmarkStart w:id="10158" w:name="_Toc145916935"/>
      <w:r w:rsidRPr="00C04A08">
        <w:t>7.3A.1</w:t>
      </w:r>
      <w:r w:rsidRPr="00C04A08">
        <w:tab/>
        <w:t>General</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28D89CCC" w14:textId="77777777" w:rsidR="00842EF7" w:rsidRPr="00C04A08" w:rsidRDefault="00842EF7" w:rsidP="003C6ED8">
      <w:pPr>
        <w:pStyle w:val="Heading3"/>
      </w:pPr>
      <w:bookmarkStart w:id="10159" w:name="_Toc21340951"/>
      <w:bookmarkStart w:id="10160" w:name="_Toc29805399"/>
      <w:bookmarkStart w:id="10161" w:name="_Toc36456608"/>
      <w:bookmarkStart w:id="10162" w:name="_Toc36469706"/>
      <w:bookmarkStart w:id="10163" w:name="_Toc37254115"/>
      <w:bookmarkStart w:id="10164" w:name="_Toc37322974"/>
      <w:bookmarkStart w:id="10165" w:name="_Toc37324380"/>
      <w:bookmarkStart w:id="10166" w:name="_Toc45889903"/>
      <w:bookmarkStart w:id="10167" w:name="_Toc52196578"/>
      <w:bookmarkStart w:id="10168" w:name="_Toc52197558"/>
      <w:bookmarkStart w:id="10169" w:name="_Toc53173281"/>
      <w:bookmarkStart w:id="10170" w:name="_Toc53173650"/>
      <w:bookmarkStart w:id="10171" w:name="_Toc61119652"/>
      <w:bookmarkStart w:id="10172" w:name="_Toc61120034"/>
      <w:bookmarkStart w:id="10173" w:name="_Toc67926105"/>
      <w:bookmarkStart w:id="10174" w:name="_Toc75273743"/>
      <w:bookmarkStart w:id="10175" w:name="_Toc76510643"/>
      <w:bookmarkStart w:id="10176" w:name="_Toc83129800"/>
      <w:bookmarkStart w:id="10177" w:name="_Toc90591332"/>
      <w:bookmarkStart w:id="10178" w:name="_Toc98864391"/>
      <w:bookmarkStart w:id="10179" w:name="_Toc99733640"/>
      <w:bookmarkStart w:id="10180" w:name="_Toc106577545"/>
      <w:bookmarkStart w:id="10181" w:name="_Toc114537296"/>
      <w:bookmarkStart w:id="10182" w:name="_Toc115257564"/>
      <w:bookmarkStart w:id="10183" w:name="_Toc123086884"/>
      <w:bookmarkStart w:id="10184" w:name="_Toc124296208"/>
      <w:bookmarkStart w:id="10185" w:name="_Toc124296678"/>
      <w:bookmarkStart w:id="10186" w:name="_Toc130572495"/>
      <w:bookmarkStart w:id="10187" w:name="_Toc131708494"/>
      <w:bookmarkStart w:id="10188" w:name="_Toc137458301"/>
      <w:bookmarkStart w:id="10189" w:name="_Toc138887788"/>
      <w:bookmarkStart w:id="10190" w:name="_Toc138969875"/>
      <w:bookmarkStart w:id="10191" w:name="_Toc145916936"/>
      <w:r w:rsidRPr="00C04A08">
        <w:t>7.3A.2</w:t>
      </w:r>
      <w:r w:rsidRPr="00C04A08">
        <w:tab/>
        <w:t>Reference sensitivity power level for CA</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1903F928" w14:textId="77777777" w:rsidR="00842EF7" w:rsidRPr="00C04A08" w:rsidRDefault="00842EF7" w:rsidP="003C6ED8">
      <w:pPr>
        <w:pStyle w:val="Heading4"/>
      </w:pPr>
      <w:bookmarkStart w:id="10192" w:name="_Toc21340952"/>
      <w:bookmarkStart w:id="10193" w:name="_Toc29805400"/>
      <w:bookmarkStart w:id="10194" w:name="_Toc36456609"/>
      <w:bookmarkStart w:id="10195" w:name="_Toc36469707"/>
      <w:bookmarkStart w:id="10196" w:name="_Toc37254116"/>
      <w:bookmarkStart w:id="10197" w:name="_Toc37322975"/>
      <w:bookmarkStart w:id="10198" w:name="_Toc37324381"/>
      <w:bookmarkStart w:id="10199" w:name="_Toc45889904"/>
      <w:bookmarkStart w:id="10200" w:name="_Toc52196579"/>
      <w:bookmarkStart w:id="10201" w:name="_Toc52197559"/>
      <w:bookmarkStart w:id="10202" w:name="_Toc53173282"/>
      <w:bookmarkStart w:id="10203" w:name="_Toc53173651"/>
      <w:bookmarkStart w:id="10204" w:name="_Toc61119653"/>
      <w:bookmarkStart w:id="10205" w:name="_Toc61120035"/>
      <w:bookmarkStart w:id="10206" w:name="_Toc67926106"/>
      <w:bookmarkStart w:id="10207" w:name="_Toc75273744"/>
      <w:bookmarkStart w:id="10208" w:name="_Toc76510644"/>
      <w:bookmarkStart w:id="10209" w:name="_Toc83129801"/>
      <w:bookmarkStart w:id="10210" w:name="_Toc90591333"/>
      <w:bookmarkStart w:id="10211" w:name="_Toc98864392"/>
      <w:bookmarkStart w:id="10212" w:name="_Toc99733641"/>
      <w:bookmarkStart w:id="10213" w:name="_Toc106577546"/>
      <w:bookmarkStart w:id="10214" w:name="_Toc114537297"/>
      <w:bookmarkStart w:id="10215" w:name="_Toc115257565"/>
      <w:bookmarkStart w:id="10216" w:name="_Toc123086885"/>
      <w:bookmarkStart w:id="10217" w:name="_Toc124296209"/>
      <w:bookmarkStart w:id="10218" w:name="_Toc124296679"/>
      <w:bookmarkStart w:id="10219" w:name="_Toc130572496"/>
      <w:bookmarkStart w:id="10220" w:name="_Toc131708495"/>
      <w:bookmarkStart w:id="10221" w:name="_Toc137458302"/>
      <w:bookmarkStart w:id="10222" w:name="_Toc138887789"/>
      <w:bookmarkStart w:id="10223" w:name="_Toc138969876"/>
      <w:bookmarkStart w:id="10224" w:name="_Toc145916937"/>
      <w:r w:rsidRPr="00C04A08">
        <w:t>7.3A.2.1</w:t>
      </w:r>
      <w:r w:rsidRPr="00C04A08">
        <w:tab/>
        <w:t>Intra-band contiguous CA</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0225" w:name="_Toc52196580"/>
      <w:bookmarkStart w:id="10226" w:name="_Toc52197560"/>
      <w:bookmarkStart w:id="10227" w:name="_Toc53173283"/>
      <w:bookmarkStart w:id="10228" w:name="_Toc53173652"/>
      <w:bookmarkStart w:id="10229" w:name="_Toc61119654"/>
      <w:bookmarkStart w:id="10230" w:name="_Toc61120036"/>
      <w:bookmarkStart w:id="10231" w:name="_Toc67926107"/>
      <w:bookmarkStart w:id="10232" w:name="_Toc75273745"/>
      <w:bookmarkStart w:id="10233" w:name="_Toc76510645"/>
      <w:bookmarkStart w:id="10234" w:name="_Toc83129802"/>
      <w:bookmarkStart w:id="10235" w:name="_Toc90591334"/>
      <w:bookmarkStart w:id="10236" w:name="_Toc98864393"/>
      <w:bookmarkStart w:id="10237" w:name="_Toc99733642"/>
      <w:bookmarkStart w:id="10238" w:name="_Toc106577547"/>
      <w:bookmarkStart w:id="10239" w:name="_Toc21340953"/>
      <w:bookmarkStart w:id="10240" w:name="_Toc29805401"/>
      <w:bookmarkStart w:id="10241" w:name="_Toc36456610"/>
      <w:bookmarkStart w:id="10242" w:name="_Toc36469708"/>
      <w:bookmarkStart w:id="10243" w:name="_Toc37254117"/>
      <w:bookmarkStart w:id="10244" w:name="_Toc37322976"/>
      <w:bookmarkStart w:id="10245" w:name="_Toc37324382"/>
      <w:bookmarkStart w:id="10246"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0247" w:name="_Toc114537298"/>
      <w:bookmarkStart w:id="10248" w:name="_Toc115257566"/>
      <w:bookmarkStart w:id="10249" w:name="_Toc123086886"/>
      <w:bookmarkStart w:id="10250" w:name="_Toc124296210"/>
      <w:bookmarkStart w:id="10251" w:name="_Toc124296680"/>
      <w:bookmarkStart w:id="10252" w:name="_Toc130572497"/>
      <w:bookmarkStart w:id="10253" w:name="_Toc131708496"/>
      <w:bookmarkStart w:id="10254" w:name="_Toc137458303"/>
      <w:bookmarkStart w:id="10255" w:name="_Toc138887790"/>
      <w:bookmarkStart w:id="10256" w:name="_Toc138969877"/>
      <w:bookmarkStart w:id="10257" w:name="_Toc145916938"/>
      <w:r w:rsidRPr="00C04A08">
        <w:rPr>
          <w:rFonts w:eastAsia="Malgun Gothic"/>
        </w:rPr>
        <w:t>7.3A.2.3</w:t>
      </w:r>
      <w:r w:rsidRPr="00C04A08">
        <w:rPr>
          <w:rFonts w:eastAsia="Malgun Gothic"/>
        </w:rPr>
        <w:tab/>
        <w:t>Inter-band CA</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47"/>
      <w:bookmarkEnd w:id="10248"/>
      <w:bookmarkEnd w:id="10249"/>
      <w:bookmarkEnd w:id="10250"/>
      <w:bookmarkEnd w:id="10251"/>
      <w:bookmarkEnd w:id="10252"/>
      <w:bookmarkEnd w:id="10253"/>
      <w:bookmarkEnd w:id="10254"/>
      <w:bookmarkEnd w:id="10255"/>
      <w:bookmarkEnd w:id="10256"/>
      <w:bookmarkEnd w:id="10257"/>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10258"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10258"/>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13D70ACC" w:rsidR="00992ADF" w:rsidRPr="00C04A08" w:rsidRDefault="00992ADF" w:rsidP="00992ADF">
            <w:pPr>
              <w:pStyle w:val="TAN"/>
              <w:rPr>
                <w:rFonts w:eastAsia="Malgun Gothic"/>
              </w:rPr>
            </w:pPr>
            <w:r>
              <w:rPr>
                <w:rFonts w:eastAsia="Malgun Gothic"/>
                <w:bCs/>
              </w:rPr>
              <w:t>Note:</w:t>
            </w:r>
            <w:r w:rsidR="0017024A"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10259" w:name="_Toc52196581"/>
      <w:bookmarkStart w:id="10260" w:name="_Toc52197561"/>
      <w:bookmarkStart w:id="10261" w:name="_Toc53173284"/>
      <w:bookmarkStart w:id="10262" w:name="_Toc53173653"/>
      <w:bookmarkStart w:id="10263" w:name="_Toc61119655"/>
      <w:bookmarkStart w:id="10264" w:name="_Toc61120037"/>
      <w:bookmarkStart w:id="10265" w:name="_Toc67926108"/>
      <w:bookmarkStart w:id="10266" w:name="_Toc75273746"/>
      <w:bookmarkStart w:id="10267" w:name="_Toc76510646"/>
      <w:bookmarkStart w:id="10268" w:name="_Toc83129803"/>
      <w:bookmarkStart w:id="10269" w:name="_Toc90591335"/>
      <w:bookmarkStart w:id="10270" w:name="_Toc98864394"/>
      <w:bookmarkStart w:id="10271" w:name="_Toc99733643"/>
      <w:bookmarkStart w:id="10272" w:name="_Toc106577548"/>
      <w:bookmarkStart w:id="10273" w:name="_Toc114537299"/>
      <w:bookmarkStart w:id="10274" w:name="_Toc115257567"/>
      <w:bookmarkStart w:id="10275" w:name="_Toc123086887"/>
      <w:bookmarkStart w:id="10276" w:name="_Toc124296211"/>
      <w:bookmarkStart w:id="10277" w:name="_Toc124296681"/>
      <w:bookmarkStart w:id="10278" w:name="_Toc130572498"/>
      <w:bookmarkStart w:id="10279" w:name="_Toc131708497"/>
      <w:bookmarkStart w:id="10280" w:name="_Toc137458304"/>
      <w:bookmarkStart w:id="10281" w:name="_Toc138887791"/>
      <w:bookmarkStart w:id="10282" w:name="_Toc138969878"/>
      <w:bookmarkStart w:id="10283" w:name="_Toc145916939"/>
      <w:r w:rsidRPr="00C04A08">
        <w:t>7.3A.3</w:t>
      </w:r>
      <w:r w:rsidRPr="00C04A08">
        <w:tab/>
        <w:t>EIS spherical coverage for DL CA</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70AC87A6" w14:textId="77777777" w:rsidR="004963EA" w:rsidRPr="00C04A08" w:rsidRDefault="004963EA" w:rsidP="003C6ED8">
      <w:pPr>
        <w:pStyle w:val="Heading4"/>
        <w:rPr>
          <w:lang w:val="en-US"/>
        </w:rPr>
      </w:pPr>
      <w:bookmarkStart w:id="10284" w:name="_Toc52196582"/>
      <w:bookmarkStart w:id="10285" w:name="_Toc52197562"/>
      <w:bookmarkStart w:id="10286" w:name="_Toc53173285"/>
      <w:bookmarkStart w:id="10287" w:name="_Toc53173654"/>
      <w:bookmarkStart w:id="10288" w:name="_Toc61119656"/>
      <w:bookmarkStart w:id="10289" w:name="_Toc61120038"/>
      <w:bookmarkStart w:id="10290" w:name="_Toc67926109"/>
      <w:bookmarkStart w:id="10291" w:name="_Toc75273747"/>
      <w:bookmarkStart w:id="10292" w:name="_Toc76510647"/>
      <w:bookmarkStart w:id="10293" w:name="_Toc83129804"/>
      <w:bookmarkStart w:id="10294" w:name="_Toc90591336"/>
      <w:bookmarkStart w:id="10295" w:name="_Toc98864395"/>
      <w:bookmarkStart w:id="10296" w:name="_Toc99733644"/>
      <w:bookmarkStart w:id="10297" w:name="_Toc106577549"/>
      <w:bookmarkStart w:id="10298" w:name="_Toc114537300"/>
      <w:bookmarkStart w:id="10299" w:name="_Toc115257568"/>
      <w:bookmarkStart w:id="10300" w:name="_Toc123086888"/>
      <w:bookmarkStart w:id="10301" w:name="_Toc124296212"/>
      <w:bookmarkStart w:id="10302" w:name="_Toc124296682"/>
      <w:bookmarkStart w:id="10303" w:name="_Toc130572499"/>
      <w:bookmarkStart w:id="10304" w:name="_Toc131708498"/>
      <w:bookmarkStart w:id="10305" w:name="_Toc137458305"/>
      <w:bookmarkStart w:id="10306" w:name="_Toc138887792"/>
      <w:bookmarkStart w:id="10307" w:name="_Toc138969879"/>
      <w:bookmarkStart w:id="10308" w:name="_Toc145916940"/>
      <w:r w:rsidRPr="00C04A08">
        <w:rPr>
          <w:lang w:val="en-US"/>
        </w:rPr>
        <w:t>7.3A.3.1</w:t>
      </w:r>
      <w:r w:rsidRPr="00C04A08">
        <w:rPr>
          <w:lang w:val="en-US"/>
        </w:rPr>
        <w:tab/>
        <w:t>Void</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p>
    <w:p w14:paraId="25DCE55D" w14:textId="77777777" w:rsidR="004963EA" w:rsidRPr="00C04A08" w:rsidRDefault="004963EA" w:rsidP="003C6ED8">
      <w:pPr>
        <w:pStyle w:val="Heading4"/>
        <w:rPr>
          <w:lang w:val="en-US"/>
        </w:rPr>
      </w:pPr>
      <w:bookmarkStart w:id="10309" w:name="_Toc52196583"/>
      <w:bookmarkStart w:id="10310" w:name="_Toc52197563"/>
      <w:bookmarkStart w:id="10311" w:name="_Toc53173286"/>
      <w:bookmarkStart w:id="10312" w:name="_Toc53173655"/>
      <w:bookmarkStart w:id="10313" w:name="_Toc61119657"/>
      <w:bookmarkStart w:id="10314" w:name="_Toc61120039"/>
      <w:bookmarkStart w:id="10315" w:name="_Toc67926110"/>
      <w:bookmarkStart w:id="10316" w:name="_Toc75273748"/>
      <w:bookmarkStart w:id="10317" w:name="_Toc76510648"/>
      <w:bookmarkStart w:id="10318" w:name="_Toc83129805"/>
      <w:bookmarkStart w:id="10319" w:name="_Toc90591337"/>
      <w:bookmarkStart w:id="10320" w:name="_Toc98864396"/>
      <w:bookmarkStart w:id="10321" w:name="_Toc99733645"/>
      <w:bookmarkStart w:id="10322" w:name="_Toc106577550"/>
      <w:bookmarkStart w:id="10323" w:name="_Toc114537301"/>
      <w:bookmarkStart w:id="10324" w:name="_Toc115257569"/>
      <w:bookmarkStart w:id="10325" w:name="_Toc123086889"/>
      <w:bookmarkStart w:id="10326" w:name="_Toc124296213"/>
      <w:bookmarkStart w:id="10327" w:name="_Toc124296683"/>
      <w:bookmarkStart w:id="10328" w:name="_Toc130572500"/>
      <w:bookmarkStart w:id="10329" w:name="_Toc131708499"/>
      <w:bookmarkStart w:id="10330" w:name="_Toc137458306"/>
      <w:bookmarkStart w:id="10331" w:name="_Toc138887793"/>
      <w:bookmarkStart w:id="10332" w:name="_Toc138969880"/>
      <w:bookmarkStart w:id="10333" w:name="_Toc145916941"/>
      <w:r w:rsidRPr="00C04A08">
        <w:rPr>
          <w:lang w:val="en-US"/>
        </w:rPr>
        <w:t>7.3A.3.2</w:t>
      </w:r>
      <w:r w:rsidRPr="00C04A08">
        <w:rPr>
          <w:lang w:val="en-US"/>
        </w:rPr>
        <w:tab/>
        <w:t>Void</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2657F694" w14:textId="77777777" w:rsidR="004963EA" w:rsidRPr="00C04A08" w:rsidRDefault="004963EA" w:rsidP="003C6ED8">
      <w:pPr>
        <w:pStyle w:val="Heading4"/>
      </w:pPr>
      <w:bookmarkStart w:id="10334" w:name="_Toc52196584"/>
      <w:bookmarkStart w:id="10335" w:name="_Toc52197564"/>
      <w:bookmarkStart w:id="10336" w:name="_Toc53173287"/>
      <w:bookmarkStart w:id="10337" w:name="_Toc53173656"/>
      <w:bookmarkStart w:id="10338" w:name="_Toc61119658"/>
      <w:bookmarkStart w:id="10339" w:name="_Toc61120040"/>
      <w:bookmarkStart w:id="10340" w:name="_Toc67926111"/>
      <w:bookmarkStart w:id="10341" w:name="_Toc75273749"/>
      <w:bookmarkStart w:id="10342" w:name="_Toc76510649"/>
      <w:bookmarkStart w:id="10343" w:name="_Toc83129806"/>
      <w:bookmarkStart w:id="10344" w:name="_Toc90591338"/>
      <w:bookmarkStart w:id="10345" w:name="_Toc98864397"/>
      <w:bookmarkStart w:id="10346" w:name="_Toc99733646"/>
      <w:bookmarkStart w:id="10347" w:name="_Toc106577551"/>
      <w:bookmarkStart w:id="10348" w:name="_Toc114537302"/>
      <w:bookmarkStart w:id="10349" w:name="_Toc115257570"/>
      <w:bookmarkStart w:id="10350" w:name="_Toc123086890"/>
      <w:bookmarkStart w:id="10351" w:name="_Toc124296214"/>
      <w:bookmarkStart w:id="10352" w:name="_Toc124296684"/>
      <w:bookmarkStart w:id="10353" w:name="_Toc130572501"/>
      <w:bookmarkStart w:id="10354" w:name="_Toc131708500"/>
      <w:bookmarkStart w:id="10355" w:name="_Toc137458307"/>
      <w:bookmarkStart w:id="10356" w:name="_Toc138887794"/>
      <w:bookmarkStart w:id="10357" w:name="_Toc138969881"/>
      <w:bookmarkStart w:id="10358" w:name="_Toc145916942"/>
      <w:r w:rsidRPr="00C04A08">
        <w:rPr>
          <w:lang w:val="en-US"/>
        </w:rPr>
        <w:t>7.3A.3.3</w:t>
      </w:r>
      <w:r w:rsidRPr="00C04A08">
        <w:rPr>
          <w:lang w:val="en-US"/>
        </w:rPr>
        <w:tab/>
      </w:r>
      <w:r w:rsidRPr="00C04A08">
        <w:t>EIS spherical coverage for inter-band CA</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10359" w:name="_Toc52196585"/>
      <w:bookmarkStart w:id="10360" w:name="_Toc52197565"/>
      <w:bookmarkStart w:id="10361" w:name="_Toc53173288"/>
      <w:bookmarkStart w:id="10362" w:name="_Toc53173657"/>
      <w:bookmarkStart w:id="10363" w:name="_Toc61118925"/>
      <w:bookmarkStart w:id="10364" w:name="_Toc61119307"/>
      <w:bookmarkStart w:id="10365" w:name="_Toc67923879"/>
      <w:bookmarkStart w:id="10366" w:name="_Toc75294691"/>
      <w:bookmarkStart w:id="10367" w:name="_Toc83130418"/>
      <w:bookmarkStart w:id="10368" w:name="_Toc90590003"/>
      <w:bookmarkStart w:id="10369" w:name="_Toc98869577"/>
      <w:bookmarkStart w:id="10370" w:name="_Toc106547321"/>
      <w:bookmarkStart w:id="10371" w:name="_Toc114537303"/>
      <w:bookmarkStart w:id="10372" w:name="_Toc115257571"/>
      <w:bookmarkStart w:id="10373" w:name="_Toc123086891"/>
      <w:bookmarkStart w:id="10374" w:name="_Toc124296215"/>
      <w:bookmarkStart w:id="10375" w:name="_Toc124296685"/>
      <w:bookmarkStart w:id="10376" w:name="_Toc130572502"/>
      <w:bookmarkStart w:id="10377" w:name="_Toc131708501"/>
      <w:bookmarkStart w:id="10378" w:name="_Toc137458308"/>
      <w:bookmarkStart w:id="10379" w:name="_Toc138887795"/>
      <w:bookmarkStart w:id="10380" w:name="_Toc138969882"/>
      <w:bookmarkStart w:id="10381" w:name="_Toc145916943"/>
      <w:bookmarkStart w:id="10382" w:name="_Toc21340954"/>
      <w:bookmarkStart w:id="10383" w:name="_Toc29805402"/>
      <w:bookmarkStart w:id="10384" w:name="_Toc36456611"/>
      <w:bookmarkStart w:id="10385" w:name="_Toc36469709"/>
      <w:bookmarkStart w:id="10386" w:name="_Toc37254118"/>
      <w:bookmarkStart w:id="10387" w:name="_Toc37322977"/>
      <w:bookmarkStart w:id="10388" w:name="_Toc37324383"/>
      <w:bookmarkStart w:id="10389" w:name="_Toc45889906"/>
      <w:bookmarkStart w:id="10390" w:name="_Toc52196586"/>
      <w:bookmarkStart w:id="10391" w:name="_Toc52197566"/>
      <w:bookmarkStart w:id="10392" w:name="_Toc53173289"/>
      <w:bookmarkStart w:id="10393" w:name="_Toc53173658"/>
      <w:bookmarkStart w:id="10394" w:name="_Toc61119660"/>
      <w:bookmarkStart w:id="10395" w:name="_Toc61120042"/>
      <w:bookmarkStart w:id="10396" w:name="_Toc67926113"/>
      <w:bookmarkStart w:id="10397" w:name="_Toc75273751"/>
      <w:bookmarkStart w:id="10398" w:name="_Toc76510651"/>
      <w:bookmarkStart w:id="10399" w:name="_Toc83129808"/>
      <w:bookmarkStart w:id="10400" w:name="_Toc90591340"/>
      <w:bookmarkStart w:id="10401" w:name="_Toc98864399"/>
      <w:bookmarkStart w:id="10402" w:name="_Toc99733648"/>
      <w:bookmarkStart w:id="10403" w:name="_Toc106577553"/>
      <w:bookmarkEnd w:id="10239"/>
      <w:bookmarkEnd w:id="10240"/>
      <w:bookmarkEnd w:id="10241"/>
      <w:bookmarkEnd w:id="10242"/>
      <w:bookmarkEnd w:id="10243"/>
      <w:bookmarkEnd w:id="10244"/>
      <w:bookmarkEnd w:id="10245"/>
      <w:bookmarkEnd w:id="10246"/>
      <w:r w:rsidRPr="00C04A08">
        <w:t>7.3D</w:t>
      </w:r>
      <w:r w:rsidRPr="00C04A08">
        <w:tab/>
      </w:r>
      <w:r>
        <w:t>Void</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04F8368E" w14:textId="77777777" w:rsidR="00842EF7" w:rsidRPr="00C04A08" w:rsidRDefault="00842EF7" w:rsidP="00842EF7">
      <w:pPr>
        <w:pStyle w:val="Heading2"/>
      </w:pPr>
      <w:bookmarkStart w:id="10404" w:name="_Toc114537304"/>
      <w:bookmarkStart w:id="10405" w:name="_Toc115257572"/>
      <w:bookmarkStart w:id="10406" w:name="_Toc123086892"/>
      <w:bookmarkStart w:id="10407" w:name="_Toc124296216"/>
      <w:bookmarkStart w:id="10408" w:name="_Toc124296686"/>
      <w:bookmarkStart w:id="10409" w:name="_Toc130572503"/>
      <w:bookmarkStart w:id="10410" w:name="_Toc131708502"/>
      <w:bookmarkStart w:id="10411" w:name="_Toc137458309"/>
      <w:bookmarkStart w:id="10412" w:name="_Toc138887796"/>
      <w:bookmarkStart w:id="10413" w:name="_Toc138969883"/>
      <w:bookmarkStart w:id="10414" w:name="_Toc145916944"/>
      <w:r w:rsidRPr="00C04A08">
        <w:t>7.4</w:t>
      </w:r>
      <w:r w:rsidRPr="00C04A08">
        <w:tab/>
        <w:t>Maximum input level</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7FA4692B" w14:textId="77777777" w:rsidR="00DA7E72" w:rsidRPr="00C04A08" w:rsidRDefault="00DA7E72" w:rsidP="00DA7E72">
            <w:pPr>
              <w:pStyle w:val="TAC"/>
            </w:pPr>
            <w:r>
              <w:rPr>
                <w:rFonts w:eastAsia="MS Mincho" w:hint="eastAsia"/>
                <w:lang w:eastAsia="ja-JP"/>
              </w:rPr>
              <w:t>-</w:t>
            </w:r>
            <w:r w:rsidRPr="00C04A08">
              <w:rPr>
                <w:rFonts w:eastAsia="MS Mincho"/>
              </w:rPr>
              <w:t>25</w:t>
            </w:r>
            <w:r w:rsidRPr="00C04A08">
              <w:rPr>
                <w:vertAlign w:val="superscript"/>
                <w:lang w:eastAsia="zh-CN"/>
              </w:rPr>
              <w:t xml:space="preserve"> </w:t>
            </w:r>
            <w:r w:rsidRPr="00C04A08">
              <w:t>(NOTE 2)</w:t>
            </w:r>
          </w:p>
          <w:p w14:paraId="49D862D4" w14:textId="61638224" w:rsidR="00EF7D10" w:rsidRDefault="00DA7E72" w:rsidP="00DA7E72">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0415" w:name="_Toc21340955"/>
      <w:bookmarkStart w:id="10416" w:name="_Toc29805403"/>
      <w:bookmarkStart w:id="10417" w:name="_Toc36456612"/>
      <w:bookmarkStart w:id="10418" w:name="_Toc36469710"/>
      <w:bookmarkStart w:id="10419" w:name="_Toc37254119"/>
      <w:bookmarkStart w:id="10420" w:name="_Toc37322978"/>
      <w:bookmarkStart w:id="10421" w:name="_Toc37324384"/>
      <w:bookmarkStart w:id="10422" w:name="_Toc45889907"/>
      <w:bookmarkStart w:id="10423" w:name="_Toc52196587"/>
      <w:bookmarkStart w:id="10424" w:name="_Toc52197567"/>
      <w:bookmarkStart w:id="10425" w:name="_Toc53173290"/>
      <w:bookmarkStart w:id="10426" w:name="_Toc53173659"/>
      <w:bookmarkStart w:id="10427" w:name="_Toc61119661"/>
      <w:bookmarkStart w:id="10428" w:name="_Toc61120043"/>
      <w:bookmarkStart w:id="10429" w:name="_Toc67926114"/>
      <w:bookmarkStart w:id="10430" w:name="_Toc75273752"/>
      <w:bookmarkStart w:id="10431" w:name="_Toc76510652"/>
      <w:bookmarkStart w:id="10432" w:name="_Toc83129809"/>
      <w:bookmarkStart w:id="10433" w:name="_Toc90591341"/>
      <w:bookmarkStart w:id="10434" w:name="_Toc98864400"/>
      <w:bookmarkStart w:id="10435" w:name="_Toc99733649"/>
      <w:bookmarkStart w:id="10436" w:name="_Toc106577554"/>
      <w:bookmarkStart w:id="10437" w:name="_Toc114537305"/>
      <w:bookmarkStart w:id="10438" w:name="_Toc115257573"/>
      <w:bookmarkStart w:id="10439" w:name="_Toc123086893"/>
      <w:bookmarkStart w:id="10440" w:name="_Toc124296217"/>
      <w:bookmarkStart w:id="10441" w:name="_Toc124296687"/>
      <w:bookmarkStart w:id="10442" w:name="_Toc130572504"/>
      <w:bookmarkStart w:id="10443" w:name="_Toc131708503"/>
      <w:bookmarkStart w:id="10444" w:name="_Toc137458310"/>
      <w:bookmarkStart w:id="10445" w:name="_Toc138887797"/>
      <w:bookmarkStart w:id="10446" w:name="_Toc138969884"/>
      <w:bookmarkStart w:id="10447" w:name="_Toc145916945"/>
      <w:r w:rsidRPr="00C04A08">
        <w:lastRenderedPageBreak/>
        <w:t>7.4A</w:t>
      </w:r>
      <w:r w:rsidRPr="00C04A08">
        <w:tab/>
        <w:t xml:space="preserve">Maximum input level for </w:t>
      </w:r>
      <w:r w:rsidR="004963EA" w:rsidRPr="00C04A08">
        <w:t xml:space="preserve">DL </w:t>
      </w:r>
      <w:r w:rsidRPr="00C04A08">
        <w:t>CA</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0448" w:name="_Toc37254120"/>
      <w:bookmarkStart w:id="10449" w:name="_Toc37322979"/>
      <w:bookmarkStart w:id="10450" w:name="_Toc37324385"/>
      <w:bookmarkStart w:id="10451" w:name="_Toc45889908"/>
      <w:bookmarkStart w:id="10452" w:name="_Toc52196588"/>
      <w:bookmarkStart w:id="10453" w:name="_Toc52197568"/>
      <w:bookmarkStart w:id="10454" w:name="_Toc53173291"/>
      <w:bookmarkStart w:id="10455" w:name="_Toc53173660"/>
      <w:bookmarkStart w:id="10456" w:name="_Toc61119662"/>
      <w:bookmarkStart w:id="10457" w:name="_Toc61120044"/>
      <w:bookmarkStart w:id="10458" w:name="_Toc67926115"/>
      <w:bookmarkStart w:id="10459" w:name="_Toc75273753"/>
      <w:bookmarkStart w:id="10460" w:name="_Toc76510653"/>
      <w:bookmarkStart w:id="10461" w:name="_Toc83129810"/>
      <w:bookmarkStart w:id="10462" w:name="_Toc90591342"/>
      <w:bookmarkStart w:id="10463" w:name="_Toc98864401"/>
      <w:bookmarkStart w:id="10464" w:name="_Toc99733650"/>
      <w:bookmarkStart w:id="10465" w:name="_Toc106577555"/>
      <w:bookmarkStart w:id="10466" w:name="_Toc114537306"/>
      <w:bookmarkStart w:id="10467" w:name="_Toc115257574"/>
      <w:bookmarkStart w:id="10468" w:name="_Toc123086894"/>
      <w:bookmarkStart w:id="10469" w:name="_Toc124296218"/>
      <w:bookmarkStart w:id="10470" w:name="_Toc124296688"/>
      <w:bookmarkStart w:id="10471" w:name="_Toc130572505"/>
      <w:bookmarkStart w:id="10472" w:name="_Toc131708504"/>
      <w:bookmarkStart w:id="10473" w:name="_Toc137458311"/>
      <w:bookmarkStart w:id="10474" w:name="_Toc138887798"/>
      <w:bookmarkStart w:id="10475" w:name="_Toc138969885"/>
      <w:bookmarkStart w:id="10476" w:name="_Toc145916946"/>
      <w:r w:rsidRPr="00C04A08">
        <w:rPr>
          <w:lang w:eastAsia="en-GB"/>
        </w:rPr>
        <w:t>7.4A.1</w:t>
      </w:r>
      <w:r w:rsidRPr="00C04A08">
        <w:rPr>
          <w:lang w:eastAsia="en-GB"/>
        </w:rPr>
        <w:tab/>
        <w:t xml:space="preserve">Maximum input level for </w:t>
      </w:r>
      <w:bookmarkStart w:id="10477" w:name="_Hlk32425289"/>
      <w:r w:rsidRPr="00C04A08">
        <w:rPr>
          <w:lang w:eastAsia="en-GB"/>
        </w:rPr>
        <w:t xml:space="preserve">Intra-band contiguous </w:t>
      </w:r>
      <w:bookmarkEnd w:id="10477"/>
      <w:r w:rsidRPr="00C04A08">
        <w:rPr>
          <w:lang w:eastAsia="en-GB"/>
        </w:rPr>
        <w:t>CA</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0478" w:name="_Toc37254121"/>
      <w:bookmarkStart w:id="10479" w:name="_Toc37322980"/>
      <w:bookmarkStart w:id="10480" w:name="_Toc37324386"/>
      <w:bookmarkStart w:id="10481" w:name="_Toc45889909"/>
      <w:bookmarkStart w:id="10482" w:name="_Toc52196589"/>
      <w:bookmarkStart w:id="10483" w:name="_Toc52197569"/>
      <w:bookmarkStart w:id="10484" w:name="_Toc53173292"/>
      <w:bookmarkStart w:id="10485" w:name="_Toc53173661"/>
      <w:bookmarkStart w:id="10486" w:name="_Toc61119663"/>
      <w:bookmarkStart w:id="10487" w:name="_Toc61120045"/>
      <w:bookmarkStart w:id="10488" w:name="_Toc67926116"/>
      <w:bookmarkStart w:id="10489" w:name="_Toc75273754"/>
      <w:bookmarkStart w:id="10490" w:name="_Toc76510654"/>
      <w:bookmarkStart w:id="10491" w:name="_Toc83129811"/>
      <w:bookmarkStart w:id="10492" w:name="_Toc90591343"/>
      <w:bookmarkStart w:id="10493" w:name="_Toc98864402"/>
      <w:bookmarkStart w:id="10494" w:name="_Toc99733651"/>
      <w:bookmarkStart w:id="10495" w:name="_Toc106577556"/>
      <w:bookmarkStart w:id="10496" w:name="_Toc114537307"/>
      <w:bookmarkStart w:id="10497" w:name="_Toc115257575"/>
      <w:bookmarkStart w:id="10498" w:name="_Toc123086895"/>
      <w:bookmarkStart w:id="10499" w:name="_Toc124296219"/>
      <w:bookmarkStart w:id="10500" w:name="_Toc124296689"/>
      <w:bookmarkStart w:id="10501" w:name="_Toc130572506"/>
      <w:bookmarkStart w:id="10502" w:name="_Toc131708505"/>
      <w:bookmarkStart w:id="10503" w:name="_Toc137458312"/>
      <w:bookmarkStart w:id="10504" w:name="_Toc138887799"/>
      <w:bookmarkStart w:id="10505" w:name="_Toc138969886"/>
      <w:bookmarkStart w:id="10506" w:name="_Toc145916947"/>
      <w:r w:rsidRPr="00C04A08">
        <w:rPr>
          <w:lang w:eastAsia="en-GB"/>
        </w:rPr>
        <w:t>7.4A.2</w:t>
      </w:r>
      <w:r w:rsidRPr="00C04A08">
        <w:rPr>
          <w:lang w:eastAsia="en-GB"/>
        </w:rPr>
        <w:tab/>
        <w:t>Maximum input level for Intra-band non-contiguous CA</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190A81D4" w14:textId="77777777" w:rsidR="00263719" w:rsidRPr="00C04A08" w:rsidRDefault="00263719" w:rsidP="0017024A">
      <w:pPr>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0507" w:name="_Toc21343112"/>
      <w:bookmarkStart w:id="10508" w:name="_Toc29770078"/>
      <w:bookmarkStart w:id="10509" w:name="_Toc29799577"/>
      <w:bookmarkStart w:id="10510" w:name="_Toc37254122"/>
      <w:bookmarkStart w:id="10511" w:name="_Toc37322981"/>
      <w:bookmarkStart w:id="10512" w:name="_Toc37324387"/>
      <w:bookmarkStart w:id="10513" w:name="_Toc45889910"/>
      <w:bookmarkStart w:id="10514" w:name="_Toc52196590"/>
      <w:bookmarkStart w:id="10515" w:name="_Toc52197570"/>
      <w:bookmarkStart w:id="10516" w:name="_Toc53173293"/>
      <w:bookmarkStart w:id="10517" w:name="_Toc53173662"/>
      <w:bookmarkStart w:id="10518" w:name="_Toc61119664"/>
      <w:bookmarkStart w:id="10519" w:name="_Toc61120046"/>
      <w:bookmarkStart w:id="10520" w:name="_Toc67926117"/>
      <w:bookmarkStart w:id="10521" w:name="_Toc75273755"/>
      <w:bookmarkStart w:id="10522" w:name="_Toc76510655"/>
      <w:bookmarkStart w:id="10523" w:name="_Toc83129812"/>
      <w:bookmarkStart w:id="10524" w:name="_Toc90591344"/>
      <w:bookmarkStart w:id="10525" w:name="_Toc98864403"/>
      <w:bookmarkStart w:id="10526" w:name="_Toc99733652"/>
      <w:bookmarkStart w:id="10527" w:name="_Toc106577557"/>
      <w:bookmarkStart w:id="10528" w:name="_Toc114537308"/>
      <w:bookmarkStart w:id="10529" w:name="_Toc115257576"/>
      <w:bookmarkStart w:id="10530" w:name="_Toc123086896"/>
      <w:bookmarkStart w:id="10531" w:name="_Toc124296220"/>
      <w:bookmarkStart w:id="10532" w:name="_Toc124296690"/>
      <w:bookmarkStart w:id="10533" w:name="_Toc130572507"/>
      <w:bookmarkStart w:id="10534" w:name="_Toc131708506"/>
      <w:bookmarkStart w:id="10535" w:name="_Toc137458313"/>
      <w:bookmarkStart w:id="10536" w:name="_Toc138887800"/>
      <w:bookmarkStart w:id="10537" w:name="_Toc138969887"/>
      <w:bookmarkStart w:id="10538" w:name="_Toc145916948"/>
      <w:r w:rsidRPr="00C04A08">
        <w:rPr>
          <w:lang w:eastAsia="en-GB"/>
        </w:rPr>
        <w:t>7.4A.3</w:t>
      </w:r>
      <w:r w:rsidRPr="00C04A08">
        <w:rPr>
          <w:lang w:eastAsia="en-GB"/>
        </w:rPr>
        <w:tab/>
      </w:r>
      <w:bookmarkStart w:id="10539" w:name="_Hlk51960226"/>
      <w:bookmarkEnd w:id="10507"/>
      <w:bookmarkEnd w:id="10508"/>
      <w:bookmarkEnd w:id="10509"/>
      <w:bookmarkEnd w:id="10510"/>
      <w:bookmarkEnd w:id="10511"/>
      <w:bookmarkEnd w:id="10512"/>
      <w:bookmarkEnd w:id="10513"/>
      <w:r w:rsidR="004963EA" w:rsidRPr="00C04A08">
        <w:rPr>
          <w:lang w:eastAsia="en-GB"/>
        </w:rPr>
        <w:t>Maximum input level for Inter-band CA</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40ACF0C0" w14:textId="74C9675D" w:rsidR="004963EA" w:rsidRDefault="004963EA" w:rsidP="004963EA">
      <w:bookmarkStart w:id="10540" w:name="_Toc21340956"/>
      <w:bookmarkStart w:id="10541" w:name="_Toc29805404"/>
      <w:bookmarkStart w:id="10542" w:name="_Toc36456613"/>
      <w:bookmarkStart w:id="10543" w:name="_Toc36469711"/>
      <w:bookmarkStart w:id="10544" w:name="_Toc37254123"/>
      <w:bookmarkStart w:id="10545" w:name="_Toc37322982"/>
      <w:bookmarkStart w:id="10546" w:name="_Toc37324388"/>
      <w:bookmarkStart w:id="10547"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0548" w:name="_Toc52196591"/>
      <w:bookmarkStart w:id="10549" w:name="_Toc52197571"/>
      <w:bookmarkStart w:id="10550" w:name="_Toc53173294"/>
      <w:bookmarkStart w:id="10551" w:name="_Toc53173663"/>
      <w:bookmarkStart w:id="10552" w:name="_Toc61118931"/>
      <w:bookmarkStart w:id="10553" w:name="_Toc61119313"/>
      <w:bookmarkStart w:id="10554" w:name="_Toc67923885"/>
      <w:bookmarkStart w:id="10555" w:name="_Toc75294697"/>
      <w:bookmarkStart w:id="10556" w:name="_Toc83130424"/>
      <w:bookmarkStart w:id="10557" w:name="_Toc90590009"/>
      <w:bookmarkStart w:id="10558" w:name="_Toc98869583"/>
      <w:bookmarkStart w:id="10559" w:name="_Toc106547327"/>
      <w:bookmarkStart w:id="10560" w:name="_Toc114537309"/>
      <w:bookmarkStart w:id="10561" w:name="_Toc115257577"/>
      <w:bookmarkStart w:id="10562" w:name="_Toc123086897"/>
      <w:bookmarkStart w:id="10563" w:name="_Toc124296221"/>
      <w:bookmarkStart w:id="10564" w:name="_Toc124296691"/>
      <w:bookmarkStart w:id="10565" w:name="_Toc130572508"/>
      <w:bookmarkStart w:id="10566" w:name="_Toc131708507"/>
      <w:bookmarkStart w:id="10567" w:name="_Toc137458314"/>
      <w:bookmarkStart w:id="10568" w:name="_Toc138887801"/>
      <w:bookmarkStart w:id="10569" w:name="_Toc138969888"/>
      <w:bookmarkStart w:id="10570" w:name="_Toc145916949"/>
      <w:bookmarkStart w:id="10571" w:name="_Toc36456614"/>
      <w:bookmarkStart w:id="10572" w:name="_Toc36469712"/>
      <w:bookmarkStart w:id="10573" w:name="_Toc37254124"/>
      <w:bookmarkStart w:id="10574" w:name="_Toc37322983"/>
      <w:bookmarkStart w:id="10575" w:name="_Toc37324389"/>
      <w:bookmarkStart w:id="10576" w:name="_Toc45889912"/>
      <w:bookmarkStart w:id="10577" w:name="_Toc52196592"/>
      <w:bookmarkStart w:id="10578" w:name="_Toc52197572"/>
      <w:bookmarkStart w:id="10579" w:name="_Toc53173295"/>
      <w:bookmarkStart w:id="10580" w:name="_Toc53173664"/>
      <w:bookmarkStart w:id="10581" w:name="_Toc61119666"/>
      <w:bookmarkStart w:id="10582" w:name="_Toc61120048"/>
      <w:bookmarkStart w:id="10583" w:name="_Toc67926119"/>
      <w:bookmarkStart w:id="10584" w:name="_Toc75273757"/>
      <w:bookmarkStart w:id="10585" w:name="_Toc76510657"/>
      <w:bookmarkStart w:id="10586" w:name="_Toc83129814"/>
      <w:bookmarkStart w:id="10587" w:name="_Toc90591346"/>
      <w:bookmarkStart w:id="10588" w:name="_Toc98864405"/>
      <w:bookmarkStart w:id="10589" w:name="_Toc99733654"/>
      <w:bookmarkStart w:id="10590" w:name="_Toc106577559"/>
      <w:bookmarkEnd w:id="10540"/>
      <w:bookmarkEnd w:id="10541"/>
      <w:bookmarkEnd w:id="10542"/>
      <w:bookmarkEnd w:id="10543"/>
      <w:bookmarkEnd w:id="10544"/>
      <w:bookmarkEnd w:id="10545"/>
      <w:bookmarkEnd w:id="10546"/>
      <w:bookmarkEnd w:id="10547"/>
      <w:r w:rsidRPr="00C04A08">
        <w:t>7.4D</w:t>
      </w:r>
      <w:r w:rsidRPr="00C04A08">
        <w:tab/>
      </w:r>
      <w:r>
        <w:t>Void</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0591" w:name="_Toc114537310"/>
      <w:bookmarkStart w:id="10592" w:name="_Toc115257578"/>
      <w:bookmarkStart w:id="10593" w:name="_Toc123086898"/>
      <w:bookmarkStart w:id="10594" w:name="_Toc124296222"/>
      <w:bookmarkStart w:id="10595" w:name="_Toc124296692"/>
      <w:bookmarkStart w:id="10596" w:name="_Toc130572509"/>
      <w:bookmarkStart w:id="10597" w:name="_Toc131708508"/>
      <w:bookmarkStart w:id="10598" w:name="_Toc137458315"/>
      <w:bookmarkStart w:id="10599" w:name="_Toc138887802"/>
      <w:bookmarkStart w:id="10600" w:name="_Toc138969889"/>
      <w:bookmarkStart w:id="10601" w:name="_Toc145916950"/>
      <w:r w:rsidRPr="00C04A08">
        <w:t>7.5</w:t>
      </w:r>
      <w:r w:rsidRPr="00C04A08">
        <w:tab/>
        <w:t>Adjacent channel selectivity</w:t>
      </w:r>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F0520B">
      <w:pPr>
        <w:pStyle w:val="TH"/>
        <w:rPr>
          <w:rFonts w:eastAsia="Malgun Gothic"/>
        </w:rPr>
      </w:pPr>
      <w:bookmarkStart w:id="10602" w:name="_Toc21339506"/>
      <w:bookmarkStart w:id="10603" w:name="_Toc29804723"/>
      <w:bookmarkStart w:id="10604" w:name="_Toc36548293"/>
      <w:bookmarkStart w:id="10605" w:name="_Toc37253511"/>
      <w:bookmarkStart w:id="10606" w:name="_Toc37253843"/>
      <w:bookmarkStart w:id="10607" w:name="_Toc37321614"/>
      <w:bookmarkStart w:id="10608" w:name="_Toc45889913"/>
      <w:bookmarkStart w:id="10609" w:name="_Toc52196593"/>
      <w:bookmarkStart w:id="10610" w:name="_Toc52197573"/>
      <w:bookmarkStart w:id="10611" w:name="_Toc53173296"/>
      <w:bookmarkStart w:id="10612" w:name="_Toc53173665"/>
      <w:bookmarkStart w:id="10613" w:name="_Toc61119667"/>
      <w:bookmarkStart w:id="10614" w:name="_Toc61120049"/>
      <w:bookmarkStart w:id="10615" w:name="_Toc67926120"/>
      <w:bookmarkStart w:id="10616" w:name="_Toc75273758"/>
      <w:bookmarkStart w:id="10617" w:name="_Toc76510658"/>
      <w:bookmarkStart w:id="10618" w:name="_Toc83129815"/>
      <w:bookmarkStart w:id="10619" w:name="_Toc90591347"/>
      <w:bookmarkStart w:id="10620" w:name="_Toc98864406"/>
      <w:bookmarkStart w:id="10621" w:name="_Toc99733655"/>
      <w:bookmarkStart w:id="10622" w:name="_Toc106577560"/>
      <w:bookmarkStart w:id="10623" w:name="_Toc37253512"/>
      <w:bookmarkStart w:id="10624" w:name="_Toc37253844"/>
      <w:bookmarkStart w:id="10625"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77777777" w:rsidR="000A6E07" w:rsidRPr="00C04A08" w:rsidRDefault="000A6E07" w:rsidP="00975811">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lastRenderedPageBreak/>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77777777" w:rsidR="000A6E07" w:rsidRPr="00C04A08" w:rsidRDefault="000A6E07"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0626" w:name="_Toc114537311"/>
      <w:bookmarkStart w:id="10627" w:name="_Toc115257579"/>
      <w:bookmarkStart w:id="10628" w:name="_Toc123086899"/>
      <w:bookmarkStart w:id="10629" w:name="_Toc124296223"/>
      <w:bookmarkStart w:id="10630" w:name="_Toc124296693"/>
      <w:bookmarkStart w:id="10631" w:name="_Toc130572510"/>
      <w:bookmarkStart w:id="10632" w:name="_Toc131708509"/>
      <w:bookmarkStart w:id="10633" w:name="_Toc137458316"/>
      <w:bookmarkStart w:id="10634" w:name="_Toc138887803"/>
      <w:bookmarkStart w:id="10635" w:name="_Toc138969890"/>
      <w:bookmarkStart w:id="10636" w:name="_Toc145916951"/>
      <w:r w:rsidRPr="00C04A08">
        <w:t>7.5A</w:t>
      </w:r>
      <w:r w:rsidRPr="00C04A08">
        <w:tab/>
        <w:t xml:space="preserve">Adjacent channel selectivity for </w:t>
      </w:r>
      <w:r w:rsidR="004963EA" w:rsidRPr="00C04A08">
        <w:t xml:space="preserve">DL </w:t>
      </w:r>
      <w:r w:rsidRPr="00C04A08">
        <w:t>CA</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6"/>
      <w:bookmarkEnd w:id="10627"/>
      <w:bookmarkEnd w:id="10628"/>
      <w:bookmarkEnd w:id="10629"/>
      <w:bookmarkEnd w:id="10630"/>
      <w:bookmarkEnd w:id="10631"/>
      <w:bookmarkEnd w:id="10632"/>
      <w:bookmarkEnd w:id="10633"/>
      <w:bookmarkEnd w:id="10634"/>
      <w:bookmarkEnd w:id="10635"/>
      <w:bookmarkEnd w:id="10636"/>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0637" w:name="_Toc45889914"/>
      <w:bookmarkStart w:id="10638" w:name="_Toc52196594"/>
      <w:bookmarkStart w:id="10639" w:name="_Toc52197574"/>
      <w:bookmarkStart w:id="10640" w:name="_Toc53173297"/>
      <w:bookmarkStart w:id="10641" w:name="_Toc53173666"/>
      <w:bookmarkStart w:id="10642" w:name="_Toc61119668"/>
      <w:bookmarkStart w:id="10643" w:name="_Toc61120050"/>
      <w:bookmarkStart w:id="10644" w:name="_Toc67926121"/>
      <w:bookmarkStart w:id="10645" w:name="_Toc75273759"/>
      <w:bookmarkStart w:id="10646" w:name="_Toc76510659"/>
      <w:bookmarkStart w:id="10647" w:name="_Toc83129816"/>
      <w:bookmarkStart w:id="10648" w:name="_Toc90591348"/>
      <w:bookmarkStart w:id="10649" w:name="_Toc98864407"/>
      <w:bookmarkStart w:id="10650" w:name="_Toc99733656"/>
      <w:bookmarkStart w:id="10651" w:name="_Toc106577561"/>
      <w:bookmarkStart w:id="10652" w:name="_Toc114537312"/>
      <w:bookmarkStart w:id="10653" w:name="_Toc115257580"/>
      <w:bookmarkStart w:id="10654" w:name="_Toc123086900"/>
      <w:bookmarkStart w:id="10655" w:name="_Toc124296224"/>
      <w:bookmarkStart w:id="10656" w:name="_Toc124296694"/>
      <w:bookmarkStart w:id="10657" w:name="_Toc130572511"/>
      <w:bookmarkStart w:id="10658" w:name="_Toc131708510"/>
      <w:bookmarkStart w:id="10659" w:name="_Toc137458317"/>
      <w:bookmarkStart w:id="10660" w:name="_Toc138887804"/>
      <w:bookmarkStart w:id="10661" w:name="_Toc138969891"/>
      <w:bookmarkStart w:id="10662" w:name="_Toc145916952"/>
      <w:r w:rsidRPr="00C04A08">
        <w:rPr>
          <w:lang w:eastAsia="en-GB"/>
        </w:rPr>
        <w:t>7.5A.1</w:t>
      </w:r>
      <w:r w:rsidRPr="00C04A08">
        <w:rPr>
          <w:lang w:eastAsia="en-GB"/>
        </w:rPr>
        <w:tab/>
        <w:t>Adjacent channel selectivity for Intra-band contiguous CA</w:t>
      </w:r>
      <w:bookmarkEnd w:id="10623"/>
      <w:bookmarkEnd w:id="10624"/>
      <w:bookmarkEnd w:id="10625"/>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F0520B">
      <w:pPr>
        <w:pStyle w:val="TH"/>
        <w:rPr>
          <w:rFonts w:eastAsia="Malgun Gothic"/>
        </w:rPr>
      </w:pPr>
      <w:bookmarkStart w:id="10663" w:name="_Toc37322985"/>
      <w:bookmarkStart w:id="10664" w:name="_Toc37324391"/>
      <w:bookmarkStart w:id="10665" w:name="_Toc45889915"/>
      <w:bookmarkStart w:id="10666" w:name="_Toc52196595"/>
      <w:bookmarkStart w:id="10667" w:name="_Toc52197575"/>
      <w:bookmarkStart w:id="10668" w:name="_Toc53173298"/>
      <w:bookmarkStart w:id="10669" w:name="_Toc53173667"/>
      <w:bookmarkStart w:id="10670" w:name="_Toc61119669"/>
      <w:bookmarkStart w:id="10671" w:name="_Toc61120051"/>
      <w:bookmarkStart w:id="10672" w:name="_Toc67926122"/>
      <w:bookmarkStart w:id="10673" w:name="_Toc75273760"/>
      <w:bookmarkStart w:id="10674" w:name="_Toc76510660"/>
      <w:bookmarkStart w:id="10675" w:name="_Toc83129817"/>
      <w:bookmarkStart w:id="10676" w:name="_Toc90591349"/>
      <w:bookmarkStart w:id="10677" w:name="_Toc98864408"/>
      <w:bookmarkStart w:id="10678" w:name="_Toc99733657"/>
      <w:bookmarkStart w:id="10679" w:name="_Toc106577562"/>
      <w:bookmarkStart w:id="10680" w:name="_Toc21340959"/>
      <w:bookmarkStart w:id="10681" w:name="_Toc29805407"/>
      <w:bookmarkStart w:id="10682" w:name="_Toc36456616"/>
      <w:bookmarkStart w:id="10683" w:name="_Toc36469714"/>
      <w:bookmarkStart w:id="10684" w:name="_Toc37254129"/>
      <w:r w:rsidRPr="00C04A08">
        <w:rPr>
          <w:rFonts w:eastAsia="Malgun Gothic"/>
        </w:rPr>
        <w:lastRenderedPageBreak/>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77777777"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7777777"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0685" w:name="_Toc114537313"/>
      <w:bookmarkStart w:id="10686" w:name="_Toc115257581"/>
      <w:bookmarkStart w:id="10687" w:name="_Toc123086901"/>
      <w:bookmarkStart w:id="10688" w:name="_Toc124296225"/>
      <w:bookmarkStart w:id="10689" w:name="_Toc124296695"/>
      <w:bookmarkStart w:id="10690" w:name="_Toc130572512"/>
      <w:bookmarkStart w:id="10691" w:name="_Toc131708511"/>
      <w:bookmarkStart w:id="10692" w:name="_Toc137458318"/>
      <w:bookmarkStart w:id="10693" w:name="_Toc138887805"/>
      <w:bookmarkStart w:id="10694" w:name="_Toc138969892"/>
      <w:bookmarkStart w:id="10695" w:name="_Toc145916953"/>
      <w:r w:rsidRPr="00C04A08">
        <w:rPr>
          <w:lang w:eastAsia="en-GB"/>
        </w:rPr>
        <w:t>7.5A.2</w:t>
      </w:r>
      <w:r w:rsidRPr="00C04A08">
        <w:rPr>
          <w:lang w:eastAsia="en-GB"/>
        </w:rPr>
        <w:tab/>
        <w:t xml:space="preserve">Adjacent channel selectivity </w:t>
      </w:r>
      <w:bookmarkStart w:id="10696" w:name="_Hlk32426810"/>
      <w:r w:rsidRPr="00C04A08">
        <w:rPr>
          <w:lang w:eastAsia="en-GB"/>
        </w:rPr>
        <w:t>for Intra-band non-contiguous CA</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0697" w:name="_Toc37322986"/>
      <w:bookmarkStart w:id="10698" w:name="_Toc37324392"/>
      <w:bookmarkStart w:id="10699" w:name="_Toc45889916"/>
      <w:bookmarkStart w:id="10700" w:name="_Toc52196596"/>
      <w:bookmarkStart w:id="10701" w:name="_Toc52197576"/>
      <w:bookmarkStart w:id="10702" w:name="_Toc53173299"/>
      <w:bookmarkStart w:id="10703" w:name="_Toc53173668"/>
      <w:bookmarkStart w:id="10704" w:name="_Toc61119670"/>
      <w:bookmarkStart w:id="10705" w:name="_Toc61120052"/>
      <w:bookmarkStart w:id="10706" w:name="_Toc67926123"/>
      <w:bookmarkStart w:id="10707" w:name="_Toc75273761"/>
      <w:bookmarkStart w:id="10708" w:name="_Toc76510661"/>
      <w:bookmarkStart w:id="10709" w:name="_Toc83129818"/>
      <w:bookmarkStart w:id="10710" w:name="_Toc90591350"/>
      <w:bookmarkStart w:id="10711" w:name="_Toc98864409"/>
      <w:bookmarkStart w:id="10712" w:name="_Toc99733658"/>
      <w:bookmarkStart w:id="10713" w:name="_Toc106577563"/>
      <w:bookmarkStart w:id="10714" w:name="_Toc114537314"/>
      <w:bookmarkStart w:id="10715" w:name="_Toc115257582"/>
      <w:bookmarkStart w:id="10716" w:name="_Toc123086902"/>
      <w:bookmarkStart w:id="10717" w:name="_Toc124296226"/>
      <w:bookmarkStart w:id="10718" w:name="_Toc124296696"/>
      <w:bookmarkStart w:id="10719" w:name="_Toc130572513"/>
      <w:bookmarkStart w:id="10720" w:name="_Toc131708512"/>
      <w:bookmarkStart w:id="10721" w:name="_Toc137458319"/>
      <w:bookmarkStart w:id="10722" w:name="_Toc138887806"/>
      <w:bookmarkStart w:id="10723" w:name="_Toc138969893"/>
      <w:bookmarkStart w:id="10724" w:name="_Toc145916954"/>
      <w:r w:rsidRPr="00C04A08">
        <w:rPr>
          <w:lang w:eastAsia="en-GB"/>
        </w:rPr>
        <w:t>7.5A.3</w:t>
      </w:r>
      <w:r w:rsidRPr="00C04A08">
        <w:rPr>
          <w:lang w:eastAsia="en-GB"/>
        </w:rPr>
        <w:tab/>
      </w:r>
      <w:r w:rsidR="004963EA" w:rsidRPr="00C04A08">
        <w:rPr>
          <w:lang w:eastAsia="en-GB"/>
        </w:rPr>
        <w:t>Adjacent channel selectivity for Inter-band CA</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p>
    <w:p w14:paraId="7CB80AEB" w14:textId="1A6A955A" w:rsidR="004963EA" w:rsidRDefault="00593C10" w:rsidP="004963EA">
      <w:bookmarkStart w:id="10725" w:name="_Toc37322987"/>
      <w:bookmarkStart w:id="10726" w:name="_Toc37324393"/>
      <w:bookmarkStart w:id="10727"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0728" w:name="_Toc52196597"/>
      <w:bookmarkStart w:id="10729" w:name="_Toc52197577"/>
      <w:bookmarkStart w:id="10730" w:name="_Toc53173300"/>
      <w:bookmarkStart w:id="10731" w:name="_Toc53173669"/>
      <w:bookmarkStart w:id="10732" w:name="_Toc61118937"/>
      <w:bookmarkStart w:id="10733" w:name="_Toc61119319"/>
      <w:bookmarkStart w:id="10734" w:name="_Toc67923891"/>
      <w:bookmarkStart w:id="10735" w:name="_Toc75294703"/>
      <w:bookmarkStart w:id="10736" w:name="_Toc83130430"/>
      <w:bookmarkStart w:id="10737" w:name="_Toc90590015"/>
      <w:bookmarkStart w:id="10738" w:name="_Toc98869589"/>
      <w:bookmarkStart w:id="10739" w:name="_Toc106547333"/>
      <w:bookmarkStart w:id="10740" w:name="_Toc114537315"/>
      <w:bookmarkStart w:id="10741" w:name="_Toc115257583"/>
      <w:bookmarkStart w:id="10742" w:name="_Toc123086903"/>
      <w:bookmarkStart w:id="10743" w:name="_Toc124296227"/>
      <w:bookmarkStart w:id="10744" w:name="_Toc124296697"/>
      <w:bookmarkStart w:id="10745" w:name="_Toc130572514"/>
      <w:bookmarkStart w:id="10746" w:name="_Toc131708513"/>
      <w:bookmarkStart w:id="10747" w:name="_Toc137458320"/>
      <w:bookmarkStart w:id="10748" w:name="_Toc138887807"/>
      <w:bookmarkStart w:id="10749" w:name="_Toc138969894"/>
      <w:bookmarkStart w:id="10750" w:name="_Toc145916955"/>
      <w:bookmarkStart w:id="10751" w:name="_Toc21340960"/>
      <w:bookmarkStart w:id="10752" w:name="_Toc29805408"/>
      <w:bookmarkStart w:id="10753" w:name="_Toc36456617"/>
      <w:bookmarkStart w:id="10754" w:name="_Toc36469715"/>
      <w:bookmarkStart w:id="10755" w:name="_Toc37254130"/>
      <w:bookmarkStart w:id="10756" w:name="_Toc37322988"/>
      <w:bookmarkStart w:id="10757" w:name="_Toc37324394"/>
      <w:bookmarkStart w:id="10758" w:name="_Toc45889918"/>
      <w:bookmarkStart w:id="10759" w:name="_Toc52196598"/>
      <w:bookmarkStart w:id="10760" w:name="_Toc52197578"/>
      <w:bookmarkStart w:id="10761" w:name="_Toc53173301"/>
      <w:bookmarkStart w:id="10762" w:name="_Toc53173670"/>
      <w:bookmarkStart w:id="10763" w:name="_Toc61119672"/>
      <w:bookmarkStart w:id="10764" w:name="_Toc61120054"/>
      <w:bookmarkStart w:id="10765" w:name="_Toc67926125"/>
      <w:bookmarkStart w:id="10766" w:name="_Toc75273763"/>
      <w:bookmarkStart w:id="10767" w:name="_Toc76510663"/>
      <w:bookmarkStart w:id="10768" w:name="_Toc83129820"/>
      <w:bookmarkStart w:id="10769" w:name="_Toc90591352"/>
      <w:bookmarkStart w:id="10770" w:name="_Toc98864411"/>
      <w:bookmarkStart w:id="10771" w:name="_Toc99733660"/>
      <w:bookmarkStart w:id="10772" w:name="_Toc106577565"/>
      <w:bookmarkEnd w:id="10680"/>
      <w:bookmarkEnd w:id="10681"/>
      <w:bookmarkEnd w:id="10682"/>
      <w:bookmarkEnd w:id="10683"/>
      <w:bookmarkEnd w:id="10684"/>
      <w:bookmarkEnd w:id="10725"/>
      <w:bookmarkEnd w:id="10726"/>
      <w:bookmarkEnd w:id="10727"/>
      <w:r w:rsidRPr="00C04A08">
        <w:t>7.5D</w:t>
      </w:r>
      <w:r w:rsidRPr="00C04A08">
        <w:tab/>
      </w:r>
      <w:r>
        <w:t>Void</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0B3437E9" w14:textId="77777777" w:rsidR="00842EF7" w:rsidRPr="00C04A08" w:rsidRDefault="00842EF7" w:rsidP="00842EF7">
      <w:pPr>
        <w:pStyle w:val="Heading2"/>
      </w:pPr>
      <w:bookmarkStart w:id="10773" w:name="_Toc114537316"/>
      <w:bookmarkStart w:id="10774" w:name="_Toc115257584"/>
      <w:bookmarkStart w:id="10775" w:name="_Toc123086904"/>
      <w:bookmarkStart w:id="10776" w:name="_Toc124296228"/>
      <w:bookmarkStart w:id="10777" w:name="_Toc124296698"/>
      <w:bookmarkStart w:id="10778" w:name="_Toc130572515"/>
      <w:bookmarkStart w:id="10779" w:name="_Toc131708514"/>
      <w:bookmarkStart w:id="10780" w:name="_Toc137458321"/>
      <w:bookmarkStart w:id="10781" w:name="_Toc138887808"/>
      <w:bookmarkStart w:id="10782" w:name="_Toc138969895"/>
      <w:bookmarkStart w:id="10783" w:name="_Toc145916956"/>
      <w:r w:rsidRPr="00C04A08">
        <w:t>7.6</w:t>
      </w:r>
      <w:r w:rsidRPr="00C04A08">
        <w:tab/>
        <w:t>Blocking characteristics</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6D51A029" w14:textId="77777777" w:rsidR="00842EF7" w:rsidRPr="00C04A08" w:rsidRDefault="00842EF7" w:rsidP="00842EF7">
      <w:pPr>
        <w:pStyle w:val="Heading3"/>
      </w:pPr>
      <w:bookmarkStart w:id="10784" w:name="_Toc21340961"/>
      <w:bookmarkStart w:id="10785" w:name="_Toc29805409"/>
      <w:bookmarkStart w:id="10786" w:name="_Toc36456618"/>
      <w:bookmarkStart w:id="10787" w:name="_Toc36469716"/>
      <w:bookmarkStart w:id="10788" w:name="_Toc37254131"/>
      <w:bookmarkStart w:id="10789" w:name="_Toc37322989"/>
      <w:bookmarkStart w:id="10790" w:name="_Toc37324395"/>
      <w:bookmarkStart w:id="10791" w:name="_Toc45889919"/>
      <w:bookmarkStart w:id="10792" w:name="_Toc52196599"/>
      <w:bookmarkStart w:id="10793" w:name="_Toc52197579"/>
      <w:bookmarkStart w:id="10794" w:name="_Toc53173302"/>
      <w:bookmarkStart w:id="10795" w:name="_Toc53173671"/>
      <w:bookmarkStart w:id="10796" w:name="_Toc61119673"/>
      <w:bookmarkStart w:id="10797" w:name="_Toc61120055"/>
      <w:bookmarkStart w:id="10798" w:name="_Toc67926126"/>
      <w:bookmarkStart w:id="10799" w:name="_Toc75273764"/>
      <w:bookmarkStart w:id="10800" w:name="_Toc76510664"/>
      <w:bookmarkStart w:id="10801" w:name="_Toc83129821"/>
      <w:bookmarkStart w:id="10802" w:name="_Toc90591353"/>
      <w:bookmarkStart w:id="10803" w:name="_Toc98864412"/>
      <w:bookmarkStart w:id="10804" w:name="_Toc99733661"/>
      <w:bookmarkStart w:id="10805" w:name="_Toc106577566"/>
      <w:bookmarkStart w:id="10806" w:name="_Toc114537317"/>
      <w:bookmarkStart w:id="10807" w:name="_Toc115257585"/>
      <w:bookmarkStart w:id="10808" w:name="_Toc123086905"/>
      <w:bookmarkStart w:id="10809" w:name="_Toc124296229"/>
      <w:bookmarkStart w:id="10810" w:name="_Toc124296699"/>
      <w:bookmarkStart w:id="10811" w:name="_Toc130572516"/>
      <w:bookmarkStart w:id="10812" w:name="_Toc131708515"/>
      <w:bookmarkStart w:id="10813" w:name="_Toc137458322"/>
      <w:bookmarkStart w:id="10814" w:name="_Toc138887809"/>
      <w:bookmarkStart w:id="10815" w:name="_Toc138969896"/>
      <w:bookmarkStart w:id="10816" w:name="_Toc145916957"/>
      <w:r w:rsidRPr="00C04A08">
        <w:t>7.6.1</w:t>
      </w:r>
      <w:r w:rsidRPr="00C04A08">
        <w:tab/>
        <w:t>General</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0817" w:name="_Toc21340962"/>
      <w:bookmarkStart w:id="10818" w:name="_Toc29805410"/>
      <w:bookmarkStart w:id="10819" w:name="_Toc36456619"/>
      <w:bookmarkStart w:id="10820" w:name="_Toc36469717"/>
      <w:bookmarkStart w:id="10821" w:name="_Toc37254132"/>
      <w:bookmarkStart w:id="10822" w:name="_Toc37322990"/>
      <w:bookmarkStart w:id="10823" w:name="_Toc37324396"/>
      <w:bookmarkStart w:id="10824" w:name="_Toc45889920"/>
      <w:bookmarkStart w:id="10825" w:name="_Toc52196600"/>
      <w:bookmarkStart w:id="10826" w:name="_Toc52197580"/>
      <w:bookmarkStart w:id="10827" w:name="_Toc53173303"/>
      <w:bookmarkStart w:id="10828" w:name="_Toc53173672"/>
      <w:bookmarkStart w:id="10829" w:name="_Toc61119674"/>
      <w:bookmarkStart w:id="10830" w:name="_Toc61120056"/>
      <w:bookmarkStart w:id="10831" w:name="_Toc67926127"/>
      <w:bookmarkStart w:id="10832" w:name="_Toc75273765"/>
      <w:bookmarkStart w:id="10833" w:name="_Toc76510665"/>
      <w:bookmarkStart w:id="10834" w:name="_Toc83129822"/>
      <w:bookmarkStart w:id="10835" w:name="_Toc90591354"/>
      <w:bookmarkStart w:id="10836" w:name="_Toc98864413"/>
      <w:bookmarkStart w:id="10837" w:name="_Toc99733662"/>
      <w:bookmarkStart w:id="10838" w:name="_Toc106577567"/>
      <w:bookmarkStart w:id="10839" w:name="_Toc114537318"/>
      <w:bookmarkStart w:id="10840" w:name="_Toc115257586"/>
      <w:bookmarkStart w:id="10841" w:name="_Toc123086906"/>
      <w:bookmarkStart w:id="10842" w:name="_Toc124296230"/>
      <w:bookmarkStart w:id="10843" w:name="_Toc124296700"/>
      <w:bookmarkStart w:id="10844" w:name="_Toc130572517"/>
      <w:bookmarkStart w:id="10845" w:name="_Toc131708516"/>
      <w:bookmarkStart w:id="10846" w:name="_Toc137458323"/>
      <w:bookmarkStart w:id="10847" w:name="_Toc138887810"/>
      <w:bookmarkStart w:id="10848" w:name="_Toc138969897"/>
      <w:bookmarkStart w:id="10849" w:name="_Toc145916958"/>
      <w:r w:rsidRPr="00C04A08">
        <w:t>7.6.2</w:t>
      </w:r>
      <w:r w:rsidRPr="00C04A08">
        <w:tab/>
        <w:t>In-band blocking</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10850" w:name="_Toc21340963"/>
      <w:bookmarkStart w:id="10851" w:name="_Toc29805411"/>
      <w:bookmarkStart w:id="10852" w:name="_Toc36456620"/>
      <w:bookmarkStart w:id="10853" w:name="_Toc36469718"/>
      <w:bookmarkStart w:id="10854" w:name="_Toc37254133"/>
      <w:bookmarkStart w:id="10855" w:name="_Toc37322991"/>
      <w:bookmarkStart w:id="10856" w:name="_Toc37324397"/>
      <w:bookmarkStart w:id="10857" w:name="_Toc45889921"/>
      <w:bookmarkStart w:id="10858" w:name="_Toc52196601"/>
      <w:bookmarkStart w:id="10859" w:name="_Toc52197581"/>
      <w:bookmarkStart w:id="10860" w:name="_Toc53173304"/>
      <w:bookmarkStart w:id="10861" w:name="_Toc53173673"/>
      <w:bookmarkStart w:id="10862" w:name="_Toc61119675"/>
      <w:bookmarkStart w:id="10863" w:name="_Toc61120057"/>
      <w:bookmarkStart w:id="10864" w:name="_Toc67926128"/>
      <w:bookmarkStart w:id="10865" w:name="_Toc75273766"/>
      <w:bookmarkStart w:id="10866" w:name="_Toc76510666"/>
      <w:bookmarkStart w:id="10867" w:name="_Toc83129823"/>
      <w:bookmarkStart w:id="10868" w:name="_Toc90591355"/>
      <w:bookmarkStart w:id="10869" w:name="_Toc98864414"/>
      <w:bookmarkStart w:id="10870" w:name="_Toc99733663"/>
      <w:bookmarkStart w:id="10871"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53"/>
        <w:gridCol w:w="7"/>
        <w:gridCol w:w="7"/>
      </w:tblGrid>
      <w:tr w:rsidR="008C2F46" w:rsidRPr="00501480" w14:paraId="649027A6" w14:textId="77777777" w:rsidTr="00975811">
        <w:trPr>
          <w:gridAfter w:val="1"/>
          <w:wAfter w:w="7" w:type="dxa"/>
          <w:trHeight w:val="211"/>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8"/>
          </w:tcPr>
          <w:p w14:paraId="4C43EAB6" w14:textId="77777777" w:rsidR="008C2F46" w:rsidRPr="00501480" w:rsidRDefault="008C2F46" w:rsidP="00553A50">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gridSpan w:val="3"/>
          </w:tcPr>
          <w:p w14:paraId="7C30156F" w14:textId="77777777" w:rsidR="008C2F46" w:rsidRPr="00501480" w:rsidRDefault="008C2F46" w:rsidP="00553A50">
            <w:pPr>
              <w:pStyle w:val="TAH"/>
            </w:pPr>
            <w:r>
              <w:t>2000 MHz</w:t>
            </w:r>
          </w:p>
        </w:tc>
      </w:tr>
      <w:tr w:rsidR="008C2F46" w:rsidRPr="00501480" w14:paraId="483517D0" w14:textId="77777777" w:rsidTr="00975811">
        <w:trPr>
          <w:gridAfter w:val="1"/>
          <w:wAfter w:w="7" w:type="dxa"/>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8"/>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gridSpan w:val="3"/>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gridSpan w:val="3"/>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gridSpan w:val="3"/>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gridSpan w:val="3"/>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gridSpan w:val="3"/>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gridSpan w:val="3"/>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gridAfter w:val="2"/>
          <w:wAfter w:w="14" w:type="dxa"/>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0872" w:name="_Toc114537319"/>
      <w:bookmarkStart w:id="10873" w:name="_Toc115257587"/>
      <w:bookmarkStart w:id="10874" w:name="_Toc123086907"/>
      <w:bookmarkStart w:id="10875" w:name="_Toc124296231"/>
      <w:bookmarkStart w:id="10876" w:name="_Toc124296701"/>
      <w:bookmarkStart w:id="10877" w:name="_Toc130572518"/>
      <w:bookmarkStart w:id="10878" w:name="_Toc131708517"/>
      <w:bookmarkStart w:id="10879" w:name="_Toc137458324"/>
      <w:bookmarkStart w:id="10880" w:name="_Toc138887811"/>
      <w:bookmarkStart w:id="10881" w:name="_Toc138969898"/>
      <w:bookmarkStart w:id="10882" w:name="_Toc145916959"/>
      <w:r w:rsidRPr="00C04A08">
        <w:lastRenderedPageBreak/>
        <w:t>7.6.3</w:t>
      </w:r>
      <w:r w:rsidRPr="00C04A08">
        <w:tab/>
        <w:t>Void</w:t>
      </w:r>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1734BF7D" w14:textId="77777777" w:rsidR="00842EF7" w:rsidRPr="00C04A08" w:rsidRDefault="00842EF7" w:rsidP="00842EF7">
      <w:pPr>
        <w:pStyle w:val="Heading2"/>
      </w:pPr>
      <w:bookmarkStart w:id="10883" w:name="_Toc21340964"/>
      <w:bookmarkStart w:id="10884" w:name="_Toc29805412"/>
      <w:bookmarkStart w:id="10885" w:name="_Toc36456621"/>
      <w:bookmarkStart w:id="10886" w:name="_Toc36469719"/>
      <w:bookmarkStart w:id="10887" w:name="_Toc37254134"/>
      <w:bookmarkStart w:id="10888" w:name="_Toc37322992"/>
      <w:bookmarkStart w:id="10889" w:name="_Toc37324398"/>
      <w:bookmarkStart w:id="10890" w:name="_Toc45889922"/>
      <w:bookmarkStart w:id="10891" w:name="_Toc52196602"/>
      <w:bookmarkStart w:id="10892" w:name="_Toc52197582"/>
      <w:bookmarkStart w:id="10893" w:name="_Toc53173305"/>
      <w:bookmarkStart w:id="10894" w:name="_Toc53173674"/>
      <w:bookmarkStart w:id="10895" w:name="_Toc61119676"/>
      <w:bookmarkStart w:id="10896" w:name="_Toc61120058"/>
      <w:bookmarkStart w:id="10897" w:name="_Toc67926129"/>
      <w:bookmarkStart w:id="10898" w:name="_Toc75273767"/>
      <w:bookmarkStart w:id="10899" w:name="_Toc76510667"/>
      <w:bookmarkStart w:id="10900" w:name="_Toc83129824"/>
      <w:bookmarkStart w:id="10901" w:name="_Toc90591356"/>
      <w:bookmarkStart w:id="10902" w:name="_Toc98864415"/>
      <w:bookmarkStart w:id="10903" w:name="_Toc99733664"/>
      <w:bookmarkStart w:id="10904" w:name="_Toc106577569"/>
      <w:bookmarkStart w:id="10905" w:name="_Toc114537320"/>
      <w:bookmarkStart w:id="10906" w:name="_Toc115257588"/>
      <w:bookmarkStart w:id="10907" w:name="_Toc123086908"/>
      <w:bookmarkStart w:id="10908" w:name="_Toc124296232"/>
      <w:bookmarkStart w:id="10909" w:name="_Toc124296702"/>
      <w:bookmarkStart w:id="10910" w:name="_Toc130572519"/>
      <w:bookmarkStart w:id="10911" w:name="_Toc131708518"/>
      <w:bookmarkStart w:id="10912" w:name="_Toc137458325"/>
      <w:bookmarkStart w:id="10913" w:name="_Toc138887812"/>
      <w:bookmarkStart w:id="10914" w:name="_Toc138969899"/>
      <w:bookmarkStart w:id="10915" w:name="_Toc145916960"/>
      <w:r w:rsidRPr="00C04A08">
        <w:t>7.6A</w:t>
      </w:r>
      <w:r w:rsidRPr="00C04A08">
        <w:tab/>
        <w:t xml:space="preserve">Blocking characteristics for </w:t>
      </w:r>
      <w:r w:rsidR="004963EA" w:rsidRPr="00C04A08">
        <w:t xml:space="preserve">DL </w:t>
      </w:r>
      <w:r w:rsidRPr="00C04A08">
        <w:t>CA</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5DA2E837" w14:textId="77777777" w:rsidR="00842EF7" w:rsidRPr="00C04A08" w:rsidRDefault="00842EF7" w:rsidP="00842EF7">
      <w:pPr>
        <w:pStyle w:val="Heading3"/>
      </w:pPr>
      <w:bookmarkStart w:id="10916" w:name="_Toc21340965"/>
      <w:bookmarkStart w:id="10917" w:name="_Toc29805413"/>
      <w:bookmarkStart w:id="10918" w:name="_Toc36456622"/>
      <w:bookmarkStart w:id="10919" w:name="_Toc36469720"/>
      <w:bookmarkStart w:id="10920" w:name="_Toc37254135"/>
      <w:bookmarkStart w:id="10921" w:name="_Toc37322993"/>
      <w:bookmarkStart w:id="10922" w:name="_Toc37324399"/>
      <w:bookmarkStart w:id="10923" w:name="_Toc45889923"/>
      <w:bookmarkStart w:id="10924" w:name="_Toc52196603"/>
      <w:bookmarkStart w:id="10925" w:name="_Toc52197583"/>
      <w:bookmarkStart w:id="10926" w:name="_Toc53173306"/>
      <w:bookmarkStart w:id="10927" w:name="_Toc53173675"/>
      <w:bookmarkStart w:id="10928" w:name="_Toc61119677"/>
      <w:bookmarkStart w:id="10929" w:name="_Toc61120059"/>
      <w:bookmarkStart w:id="10930" w:name="_Toc67926130"/>
      <w:bookmarkStart w:id="10931" w:name="_Toc75273768"/>
      <w:bookmarkStart w:id="10932" w:name="_Toc76510668"/>
      <w:bookmarkStart w:id="10933" w:name="_Toc83129825"/>
      <w:bookmarkStart w:id="10934" w:name="_Toc90591357"/>
      <w:bookmarkStart w:id="10935" w:name="_Toc98864416"/>
      <w:bookmarkStart w:id="10936" w:name="_Toc99733665"/>
      <w:bookmarkStart w:id="10937" w:name="_Toc106577570"/>
      <w:bookmarkStart w:id="10938" w:name="_Toc114537321"/>
      <w:bookmarkStart w:id="10939" w:name="_Toc115257589"/>
      <w:bookmarkStart w:id="10940" w:name="_Toc123086909"/>
      <w:bookmarkStart w:id="10941" w:name="_Toc124296233"/>
      <w:bookmarkStart w:id="10942" w:name="_Toc124296703"/>
      <w:bookmarkStart w:id="10943" w:name="_Toc130572520"/>
      <w:bookmarkStart w:id="10944" w:name="_Toc131708519"/>
      <w:bookmarkStart w:id="10945" w:name="_Toc137458326"/>
      <w:bookmarkStart w:id="10946" w:name="_Toc138887813"/>
      <w:bookmarkStart w:id="10947" w:name="_Toc138969900"/>
      <w:bookmarkStart w:id="10948" w:name="_Toc145916961"/>
      <w:r w:rsidRPr="00C04A08">
        <w:t>7.6A.1</w:t>
      </w:r>
      <w:r w:rsidRPr="00C04A08">
        <w:tab/>
        <w:t>General</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4DB36AF7" w14:textId="77777777" w:rsidR="00842EF7" w:rsidRPr="00C04A08" w:rsidRDefault="00842EF7" w:rsidP="00842EF7">
      <w:pPr>
        <w:pStyle w:val="Heading3"/>
      </w:pPr>
      <w:bookmarkStart w:id="10949" w:name="_Toc21340966"/>
      <w:bookmarkStart w:id="10950" w:name="_Toc29805414"/>
      <w:bookmarkStart w:id="10951" w:name="_Toc36456623"/>
      <w:bookmarkStart w:id="10952" w:name="_Toc36469721"/>
      <w:bookmarkStart w:id="10953" w:name="_Toc37254136"/>
      <w:bookmarkStart w:id="10954" w:name="_Toc37322994"/>
      <w:bookmarkStart w:id="10955" w:name="_Toc37324400"/>
      <w:bookmarkStart w:id="10956" w:name="_Toc45889924"/>
      <w:bookmarkStart w:id="10957" w:name="_Toc52196604"/>
      <w:bookmarkStart w:id="10958" w:name="_Toc52197584"/>
      <w:bookmarkStart w:id="10959" w:name="_Toc53173307"/>
      <w:bookmarkStart w:id="10960" w:name="_Toc53173676"/>
      <w:bookmarkStart w:id="10961" w:name="_Toc61119678"/>
      <w:bookmarkStart w:id="10962" w:name="_Toc61120060"/>
      <w:bookmarkStart w:id="10963" w:name="_Toc67926131"/>
      <w:bookmarkStart w:id="10964" w:name="_Toc75273769"/>
      <w:bookmarkStart w:id="10965" w:name="_Toc76510669"/>
      <w:bookmarkStart w:id="10966" w:name="_Toc83129826"/>
      <w:bookmarkStart w:id="10967" w:name="_Toc90591358"/>
      <w:bookmarkStart w:id="10968" w:name="_Toc98864417"/>
      <w:bookmarkStart w:id="10969" w:name="_Toc99733666"/>
      <w:bookmarkStart w:id="10970" w:name="_Toc106577571"/>
      <w:bookmarkStart w:id="10971" w:name="_Toc114537322"/>
      <w:bookmarkStart w:id="10972" w:name="_Toc115257590"/>
      <w:bookmarkStart w:id="10973" w:name="_Toc123086910"/>
      <w:bookmarkStart w:id="10974" w:name="_Toc124296234"/>
      <w:bookmarkStart w:id="10975" w:name="_Toc124296704"/>
      <w:bookmarkStart w:id="10976" w:name="_Toc130572521"/>
      <w:bookmarkStart w:id="10977" w:name="_Toc131708520"/>
      <w:bookmarkStart w:id="10978" w:name="_Toc137458327"/>
      <w:bookmarkStart w:id="10979" w:name="_Toc138887814"/>
      <w:bookmarkStart w:id="10980" w:name="_Toc138969901"/>
      <w:bookmarkStart w:id="10981" w:name="_Toc145916962"/>
      <w:r w:rsidRPr="00C04A08">
        <w:t>7.6A.2</w:t>
      </w:r>
      <w:r w:rsidRPr="00C04A08">
        <w:tab/>
        <w:t>In-band blocking</w:t>
      </w:r>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10982" w:name="_Toc37254137"/>
      <w:bookmarkStart w:id="10983" w:name="_Toc37322995"/>
      <w:bookmarkStart w:id="10984" w:name="_Toc37324401"/>
      <w:bookmarkStart w:id="10985" w:name="_Toc45889925"/>
      <w:bookmarkStart w:id="10986" w:name="_Toc52196605"/>
      <w:bookmarkStart w:id="10987" w:name="_Toc52197585"/>
      <w:bookmarkStart w:id="10988" w:name="_Toc53173308"/>
      <w:bookmarkStart w:id="10989" w:name="_Toc53173677"/>
      <w:bookmarkStart w:id="10990" w:name="_Toc61119679"/>
      <w:bookmarkStart w:id="10991" w:name="_Toc61120061"/>
      <w:bookmarkStart w:id="10992" w:name="_Toc67926132"/>
      <w:bookmarkStart w:id="10993" w:name="_Toc75273770"/>
      <w:bookmarkStart w:id="10994" w:name="_Toc76510670"/>
      <w:bookmarkStart w:id="10995" w:name="_Toc83129827"/>
      <w:bookmarkStart w:id="10996" w:name="_Toc90591359"/>
      <w:bookmarkStart w:id="10997" w:name="_Toc98864418"/>
      <w:bookmarkStart w:id="10998" w:name="_Toc99733667"/>
      <w:bookmarkStart w:id="10999"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553A50">
            <w:pPr>
              <w:pStyle w:val="TAL"/>
            </w:pPr>
            <w:r w:rsidRPr="002827A5">
              <w:t>Pinterferer for band</w:t>
            </w:r>
            <w:r>
              <w:t>s</w:t>
            </w:r>
            <w:r w:rsidRPr="002827A5">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1000" w:name="_Toc114537323"/>
      <w:bookmarkStart w:id="11001" w:name="_Toc115257591"/>
      <w:bookmarkStart w:id="11002" w:name="_Toc123086911"/>
      <w:bookmarkStart w:id="11003" w:name="_Toc124296235"/>
      <w:bookmarkStart w:id="11004" w:name="_Toc124296705"/>
      <w:bookmarkStart w:id="11005" w:name="_Toc130572522"/>
      <w:bookmarkStart w:id="11006" w:name="_Toc131708521"/>
      <w:bookmarkStart w:id="11007" w:name="_Toc137458328"/>
      <w:bookmarkStart w:id="11008" w:name="_Toc138887815"/>
      <w:bookmarkStart w:id="11009" w:name="_Toc138969902"/>
      <w:bookmarkStart w:id="11010" w:name="_Toc145916963"/>
      <w:r w:rsidRPr="00C04A08">
        <w:t>7.6A.2.2</w:t>
      </w:r>
      <w:r w:rsidRPr="00C04A08">
        <w:tab/>
        <w:t>In-band blocking for Intra-band non-contiguous CA</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w:t>
      </w:r>
      <w:r w:rsidRPr="00C04A08">
        <w:lastRenderedPageBreak/>
        <w:t xml:space="preserve">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1011" w:name="_Toc37254138"/>
      <w:bookmarkStart w:id="11012" w:name="_Toc37322996"/>
      <w:bookmarkStart w:id="11013" w:name="_Toc37324402"/>
      <w:bookmarkStart w:id="11014" w:name="_Toc45889926"/>
      <w:bookmarkStart w:id="11015" w:name="_Toc52196606"/>
      <w:bookmarkStart w:id="11016" w:name="_Toc52197586"/>
      <w:bookmarkStart w:id="11017" w:name="_Toc53173309"/>
      <w:bookmarkStart w:id="11018" w:name="_Toc53173678"/>
      <w:bookmarkStart w:id="11019" w:name="_Toc61119680"/>
      <w:bookmarkStart w:id="11020" w:name="_Toc61120062"/>
      <w:bookmarkStart w:id="11021" w:name="_Toc67926133"/>
      <w:bookmarkStart w:id="11022" w:name="_Toc75273771"/>
      <w:bookmarkStart w:id="11023" w:name="_Toc76510671"/>
      <w:bookmarkStart w:id="11024" w:name="_Toc83129828"/>
      <w:bookmarkStart w:id="11025" w:name="_Toc90591360"/>
      <w:bookmarkStart w:id="11026" w:name="_Toc98864419"/>
      <w:bookmarkStart w:id="11027" w:name="_Toc99733668"/>
      <w:bookmarkStart w:id="11028" w:name="_Toc106577573"/>
      <w:bookmarkStart w:id="11029" w:name="_Toc114537324"/>
      <w:bookmarkStart w:id="11030" w:name="_Toc115257592"/>
      <w:bookmarkStart w:id="11031" w:name="_Toc123086912"/>
      <w:bookmarkStart w:id="11032" w:name="_Toc124296236"/>
      <w:bookmarkStart w:id="11033" w:name="_Toc124296706"/>
      <w:bookmarkStart w:id="11034" w:name="_Toc130572523"/>
      <w:bookmarkStart w:id="11035" w:name="_Toc131708522"/>
      <w:bookmarkStart w:id="11036" w:name="_Toc137458329"/>
      <w:bookmarkStart w:id="11037" w:name="_Toc138887816"/>
      <w:bookmarkStart w:id="11038" w:name="_Toc138969903"/>
      <w:bookmarkStart w:id="11039" w:name="_Toc145916964"/>
      <w:r w:rsidRPr="00C04A08">
        <w:t>7.6A.2.3</w:t>
      </w:r>
      <w:r w:rsidRPr="00C04A08">
        <w:tab/>
      </w:r>
      <w:r w:rsidR="0014412D" w:rsidRPr="00C04A08">
        <w:t>In-band blocking for Inter-band CA</w:t>
      </w:r>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1040" w:name="_Toc21340967"/>
      <w:bookmarkStart w:id="11041" w:name="_Toc29805415"/>
      <w:bookmarkStart w:id="11042" w:name="_Toc36456624"/>
      <w:bookmarkStart w:id="11043" w:name="_Toc36469722"/>
      <w:bookmarkStart w:id="11044" w:name="_Toc37254139"/>
      <w:bookmarkStart w:id="11045" w:name="_Toc37322997"/>
      <w:bookmarkStart w:id="11046" w:name="_Toc37324403"/>
      <w:bookmarkStart w:id="11047" w:name="_Toc45889927"/>
      <w:bookmarkStart w:id="11048" w:name="_Toc52196607"/>
      <w:bookmarkStart w:id="11049" w:name="_Toc52197587"/>
      <w:bookmarkStart w:id="11050" w:name="_Toc53173310"/>
      <w:bookmarkStart w:id="11051" w:name="_Toc53173679"/>
      <w:bookmarkStart w:id="11052" w:name="_Toc61118947"/>
      <w:bookmarkStart w:id="11053" w:name="_Toc61119329"/>
      <w:bookmarkStart w:id="11054" w:name="_Toc67923901"/>
      <w:bookmarkStart w:id="11055" w:name="_Toc75294713"/>
      <w:bookmarkStart w:id="11056" w:name="_Toc83130440"/>
      <w:bookmarkStart w:id="11057" w:name="_Toc90590025"/>
      <w:bookmarkStart w:id="11058" w:name="_Toc98869599"/>
      <w:bookmarkStart w:id="11059" w:name="_Toc106547343"/>
      <w:bookmarkStart w:id="11060" w:name="_Toc114537325"/>
      <w:bookmarkStart w:id="11061" w:name="_Toc115257593"/>
      <w:bookmarkStart w:id="11062" w:name="_Toc123086913"/>
      <w:bookmarkStart w:id="11063" w:name="_Toc124296237"/>
      <w:bookmarkStart w:id="11064" w:name="_Toc124296707"/>
      <w:bookmarkStart w:id="11065" w:name="_Toc130572524"/>
      <w:bookmarkStart w:id="11066" w:name="_Toc131708523"/>
      <w:bookmarkStart w:id="11067" w:name="_Toc137458330"/>
      <w:bookmarkStart w:id="11068" w:name="_Toc138887817"/>
      <w:bookmarkStart w:id="11069" w:name="_Toc138969904"/>
      <w:bookmarkStart w:id="11070" w:name="_Toc145916965"/>
      <w:bookmarkStart w:id="11071" w:name="_Toc21340968"/>
      <w:bookmarkStart w:id="11072" w:name="_Toc29805416"/>
      <w:bookmarkStart w:id="11073" w:name="_Toc36456625"/>
      <w:bookmarkStart w:id="11074" w:name="_Toc36469723"/>
      <w:bookmarkStart w:id="11075" w:name="_Toc37254140"/>
      <w:bookmarkStart w:id="11076" w:name="_Toc37322998"/>
      <w:bookmarkStart w:id="11077" w:name="_Toc37324404"/>
      <w:bookmarkStart w:id="11078" w:name="_Toc45889928"/>
      <w:bookmarkStart w:id="11079" w:name="_Toc52196608"/>
      <w:bookmarkStart w:id="11080" w:name="_Toc52197588"/>
      <w:bookmarkStart w:id="11081" w:name="_Toc53173311"/>
      <w:bookmarkStart w:id="11082" w:name="_Toc53173680"/>
      <w:bookmarkStart w:id="11083" w:name="_Toc61119682"/>
      <w:bookmarkStart w:id="11084" w:name="_Toc61120064"/>
      <w:bookmarkStart w:id="11085" w:name="_Toc67926135"/>
      <w:bookmarkStart w:id="11086" w:name="_Toc75273773"/>
      <w:bookmarkStart w:id="11087" w:name="_Toc76510673"/>
      <w:bookmarkStart w:id="11088" w:name="_Toc83129830"/>
      <w:bookmarkStart w:id="11089" w:name="_Toc90591362"/>
      <w:bookmarkStart w:id="11090" w:name="_Toc98864421"/>
      <w:bookmarkStart w:id="11091" w:name="_Toc99733670"/>
      <w:bookmarkStart w:id="11092" w:name="_Toc106577575"/>
      <w:r w:rsidRPr="00C04A08">
        <w:t>7.6D</w:t>
      </w:r>
      <w:r w:rsidRPr="00C04A08">
        <w:tab/>
      </w:r>
      <w:r>
        <w:t>Void</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2FF0F824" w14:textId="77777777" w:rsidR="00842EF7" w:rsidRPr="00C04A08" w:rsidRDefault="00842EF7" w:rsidP="00842EF7">
      <w:pPr>
        <w:pStyle w:val="Heading2"/>
      </w:pPr>
      <w:bookmarkStart w:id="11093" w:name="_Toc114537326"/>
      <w:bookmarkStart w:id="11094" w:name="_Toc115257594"/>
      <w:bookmarkStart w:id="11095" w:name="_Toc123086914"/>
      <w:bookmarkStart w:id="11096" w:name="_Toc124296238"/>
      <w:bookmarkStart w:id="11097" w:name="_Toc124296708"/>
      <w:bookmarkStart w:id="11098" w:name="_Toc130572525"/>
      <w:bookmarkStart w:id="11099" w:name="_Toc131708524"/>
      <w:bookmarkStart w:id="11100" w:name="_Toc137458331"/>
      <w:bookmarkStart w:id="11101" w:name="_Toc138887818"/>
      <w:bookmarkStart w:id="11102" w:name="_Toc138969905"/>
      <w:bookmarkStart w:id="11103" w:name="_Toc145916966"/>
      <w:r w:rsidRPr="00C04A08">
        <w:t>7.7</w:t>
      </w:r>
      <w:r w:rsidRPr="00C04A08">
        <w:tab/>
        <w:t>Void</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4A6C4ED3" w14:textId="77777777" w:rsidR="00842EF7" w:rsidRPr="00C04A08" w:rsidRDefault="00842EF7" w:rsidP="00842EF7">
      <w:pPr>
        <w:pStyle w:val="Heading2"/>
      </w:pPr>
      <w:bookmarkStart w:id="11104" w:name="_Toc21340969"/>
      <w:bookmarkStart w:id="11105" w:name="_Toc29805417"/>
      <w:bookmarkStart w:id="11106" w:name="_Toc36456626"/>
      <w:bookmarkStart w:id="11107" w:name="_Toc36469724"/>
      <w:bookmarkStart w:id="11108" w:name="_Toc37254141"/>
      <w:bookmarkStart w:id="11109" w:name="_Toc37322999"/>
      <w:bookmarkStart w:id="11110" w:name="_Toc37324405"/>
      <w:bookmarkStart w:id="11111" w:name="_Toc45889929"/>
      <w:bookmarkStart w:id="11112" w:name="_Toc52196609"/>
      <w:bookmarkStart w:id="11113" w:name="_Toc52197589"/>
      <w:bookmarkStart w:id="11114" w:name="_Toc53173312"/>
      <w:bookmarkStart w:id="11115" w:name="_Toc53173681"/>
      <w:bookmarkStart w:id="11116" w:name="_Toc61119683"/>
      <w:bookmarkStart w:id="11117" w:name="_Toc61120065"/>
      <w:bookmarkStart w:id="11118" w:name="_Toc67926136"/>
      <w:bookmarkStart w:id="11119" w:name="_Toc75273774"/>
      <w:bookmarkStart w:id="11120" w:name="_Toc76510674"/>
      <w:bookmarkStart w:id="11121" w:name="_Toc83129831"/>
      <w:bookmarkStart w:id="11122" w:name="_Toc90591363"/>
      <w:bookmarkStart w:id="11123" w:name="_Toc98864422"/>
      <w:bookmarkStart w:id="11124" w:name="_Toc99733671"/>
      <w:bookmarkStart w:id="11125" w:name="_Toc106577576"/>
      <w:bookmarkStart w:id="11126" w:name="_Toc114537327"/>
      <w:bookmarkStart w:id="11127" w:name="_Toc115257595"/>
      <w:bookmarkStart w:id="11128" w:name="_Toc123086915"/>
      <w:bookmarkStart w:id="11129" w:name="_Toc124296239"/>
      <w:bookmarkStart w:id="11130" w:name="_Toc124296709"/>
      <w:bookmarkStart w:id="11131" w:name="_Toc130572526"/>
      <w:bookmarkStart w:id="11132" w:name="_Toc131708525"/>
      <w:bookmarkStart w:id="11133" w:name="_Toc137458332"/>
      <w:bookmarkStart w:id="11134" w:name="_Toc138887819"/>
      <w:bookmarkStart w:id="11135" w:name="_Toc138969906"/>
      <w:bookmarkStart w:id="11136" w:name="_Toc145916967"/>
      <w:r w:rsidRPr="00C04A08">
        <w:t>7.8</w:t>
      </w:r>
      <w:r w:rsidRPr="00C04A08">
        <w:tab/>
        <w:t>Void</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3818D503" w14:textId="77777777" w:rsidR="00842EF7" w:rsidRPr="00C04A08" w:rsidRDefault="00842EF7" w:rsidP="00842EF7">
      <w:pPr>
        <w:pStyle w:val="Heading2"/>
      </w:pPr>
      <w:bookmarkStart w:id="11137" w:name="_Toc21340970"/>
      <w:bookmarkStart w:id="11138" w:name="_Toc29805418"/>
      <w:bookmarkStart w:id="11139" w:name="_Toc36456627"/>
      <w:bookmarkStart w:id="11140" w:name="_Toc36469725"/>
      <w:bookmarkStart w:id="11141" w:name="_Toc37254142"/>
      <w:bookmarkStart w:id="11142" w:name="_Toc37323000"/>
      <w:bookmarkStart w:id="11143" w:name="_Toc37324406"/>
      <w:bookmarkStart w:id="11144" w:name="_Toc45889930"/>
      <w:bookmarkStart w:id="11145" w:name="_Toc52196610"/>
      <w:bookmarkStart w:id="11146" w:name="_Toc52197590"/>
      <w:bookmarkStart w:id="11147" w:name="_Toc53173313"/>
      <w:bookmarkStart w:id="11148" w:name="_Toc53173682"/>
      <w:bookmarkStart w:id="11149" w:name="_Toc61119684"/>
      <w:bookmarkStart w:id="11150" w:name="_Toc61120066"/>
      <w:bookmarkStart w:id="11151" w:name="_Toc67926137"/>
      <w:bookmarkStart w:id="11152" w:name="_Toc75273775"/>
      <w:bookmarkStart w:id="11153" w:name="_Toc76510675"/>
      <w:bookmarkStart w:id="11154" w:name="_Toc83129832"/>
      <w:bookmarkStart w:id="11155" w:name="_Toc90591364"/>
      <w:bookmarkStart w:id="11156" w:name="_Toc98864423"/>
      <w:bookmarkStart w:id="11157" w:name="_Toc99733672"/>
      <w:bookmarkStart w:id="11158" w:name="_Toc106577577"/>
      <w:bookmarkStart w:id="11159" w:name="_Toc114537328"/>
      <w:bookmarkStart w:id="11160" w:name="_Toc115257596"/>
      <w:bookmarkStart w:id="11161" w:name="_Toc123086916"/>
      <w:bookmarkStart w:id="11162" w:name="_Toc124296240"/>
      <w:bookmarkStart w:id="11163" w:name="_Toc124296710"/>
      <w:bookmarkStart w:id="11164" w:name="_Toc130572527"/>
      <w:bookmarkStart w:id="11165" w:name="_Toc131708526"/>
      <w:bookmarkStart w:id="11166" w:name="_Toc137458333"/>
      <w:bookmarkStart w:id="11167" w:name="_Toc138887820"/>
      <w:bookmarkStart w:id="11168" w:name="_Toc138969907"/>
      <w:bookmarkStart w:id="11169" w:name="_Toc145916968"/>
      <w:r w:rsidRPr="00C04A08">
        <w:t>7.9</w:t>
      </w:r>
      <w:r w:rsidRPr="00C04A08">
        <w:tab/>
        <w:t>Spurious emissions</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1170" w:name="_Toc21340971"/>
      <w:bookmarkStart w:id="11171" w:name="_Toc29805419"/>
      <w:bookmarkStart w:id="11172" w:name="_Toc36456628"/>
      <w:bookmarkStart w:id="11173" w:name="_Toc36469726"/>
      <w:bookmarkStart w:id="11174" w:name="_Toc37254143"/>
      <w:bookmarkStart w:id="11175" w:name="_Toc37323001"/>
      <w:bookmarkStart w:id="11176" w:name="_Toc37324407"/>
      <w:bookmarkStart w:id="11177" w:name="_Toc45889931"/>
      <w:bookmarkStart w:id="11178" w:name="_Toc52196611"/>
      <w:bookmarkStart w:id="11179" w:name="_Toc52197591"/>
      <w:bookmarkStart w:id="11180" w:name="_Toc53173314"/>
      <w:bookmarkStart w:id="11181" w:name="_Toc53173683"/>
      <w:bookmarkStart w:id="11182" w:name="_Toc61119685"/>
      <w:bookmarkStart w:id="11183" w:name="_Toc61120067"/>
      <w:bookmarkStart w:id="11184" w:name="_Toc67926138"/>
      <w:bookmarkStart w:id="11185" w:name="_Toc75273776"/>
      <w:bookmarkStart w:id="11186" w:name="_Toc76510676"/>
      <w:bookmarkStart w:id="11187" w:name="_Toc83129833"/>
      <w:bookmarkStart w:id="11188" w:name="_Toc90591365"/>
      <w:bookmarkStart w:id="11189" w:name="_Toc98864424"/>
      <w:bookmarkStart w:id="11190" w:name="_Toc99733673"/>
      <w:bookmarkStart w:id="11191"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1192" w:name="_Toc114537329"/>
      <w:bookmarkStart w:id="11193" w:name="_Toc115257597"/>
      <w:bookmarkStart w:id="11194" w:name="_Toc123086917"/>
      <w:bookmarkStart w:id="11195" w:name="_Toc124296241"/>
      <w:bookmarkStart w:id="11196" w:name="_Toc124296711"/>
      <w:bookmarkStart w:id="11197" w:name="_Toc130572528"/>
      <w:bookmarkStart w:id="11198" w:name="_Toc131708527"/>
      <w:bookmarkStart w:id="11199" w:name="_Toc137458334"/>
      <w:bookmarkStart w:id="11200" w:name="_Toc138887821"/>
      <w:bookmarkStart w:id="11201" w:name="_Toc138969908"/>
      <w:bookmarkStart w:id="11202" w:name="_Toc145916969"/>
      <w:r w:rsidRPr="00C04A08">
        <w:t>7.10</w:t>
      </w:r>
      <w:r w:rsidRPr="00C04A08">
        <w:tab/>
        <w:t>Void</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3067FE77" w14:textId="77777777" w:rsidR="00842EF7" w:rsidRPr="00C04A08" w:rsidRDefault="00842EF7" w:rsidP="00842EF7">
      <w:pPr>
        <w:pStyle w:val="Heading8"/>
      </w:pPr>
      <w:r w:rsidRPr="00C04A08">
        <w:br w:type="page"/>
      </w:r>
      <w:bookmarkStart w:id="11203" w:name="_Toc21340972"/>
      <w:bookmarkStart w:id="11204" w:name="_Toc29805420"/>
      <w:bookmarkStart w:id="11205" w:name="_Toc36456629"/>
      <w:bookmarkStart w:id="11206" w:name="_Toc36469727"/>
      <w:bookmarkStart w:id="11207" w:name="_Toc37254144"/>
      <w:bookmarkStart w:id="11208" w:name="_Toc37323002"/>
      <w:bookmarkStart w:id="11209" w:name="_Toc37324408"/>
      <w:bookmarkStart w:id="11210" w:name="_Toc45889932"/>
      <w:bookmarkStart w:id="11211" w:name="_Toc52196612"/>
      <w:bookmarkStart w:id="11212" w:name="_Toc52197592"/>
      <w:bookmarkStart w:id="11213" w:name="_Toc53173315"/>
      <w:bookmarkStart w:id="11214" w:name="_Toc53173684"/>
      <w:bookmarkStart w:id="11215" w:name="_Toc61119686"/>
      <w:bookmarkStart w:id="11216" w:name="_Toc61120068"/>
      <w:bookmarkStart w:id="11217" w:name="_Toc67926139"/>
      <w:bookmarkStart w:id="11218" w:name="_Toc75273777"/>
      <w:bookmarkStart w:id="11219" w:name="_Toc76510677"/>
      <w:bookmarkStart w:id="11220" w:name="_Toc83129834"/>
      <w:bookmarkStart w:id="11221" w:name="_Toc90591366"/>
      <w:bookmarkStart w:id="11222" w:name="_Toc98864425"/>
      <w:bookmarkStart w:id="11223" w:name="_Toc99733674"/>
      <w:bookmarkStart w:id="11224" w:name="_Toc106577579"/>
      <w:bookmarkStart w:id="11225" w:name="_Toc114537330"/>
      <w:bookmarkStart w:id="11226" w:name="_Toc115257598"/>
      <w:bookmarkStart w:id="11227" w:name="_Toc123086918"/>
      <w:bookmarkStart w:id="11228" w:name="_Toc124296242"/>
      <w:bookmarkStart w:id="11229" w:name="_Toc124296712"/>
      <w:bookmarkStart w:id="11230" w:name="_Toc130572529"/>
      <w:bookmarkStart w:id="11231" w:name="_Toc131708528"/>
      <w:bookmarkStart w:id="11232" w:name="_Toc137458335"/>
      <w:bookmarkStart w:id="11233" w:name="_Toc138887822"/>
      <w:bookmarkStart w:id="11234" w:name="_Toc138969909"/>
      <w:bookmarkStart w:id="11235" w:name="_Toc145916970"/>
      <w:r w:rsidRPr="00C04A08">
        <w:lastRenderedPageBreak/>
        <w:t>Annex A (normative):</w:t>
      </w:r>
      <w:r w:rsidRPr="00C04A08">
        <w:br/>
        <w:t>Measurement channels</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1236" w:name="_Toc21340973"/>
      <w:bookmarkStart w:id="11237" w:name="_Toc29805421"/>
      <w:bookmarkStart w:id="11238" w:name="_Toc36456630"/>
      <w:bookmarkStart w:id="11239" w:name="_Toc36469728"/>
      <w:bookmarkStart w:id="11240" w:name="_Toc37254145"/>
      <w:bookmarkStart w:id="11241" w:name="_Toc37323003"/>
      <w:bookmarkStart w:id="11242" w:name="_Toc37324409"/>
      <w:bookmarkStart w:id="11243" w:name="_Toc45889933"/>
      <w:bookmarkStart w:id="11244" w:name="_Toc52196613"/>
      <w:bookmarkStart w:id="11245" w:name="_Toc52197593"/>
      <w:bookmarkStart w:id="11246" w:name="_Toc53173316"/>
      <w:bookmarkStart w:id="11247" w:name="_Toc53173685"/>
      <w:bookmarkStart w:id="11248" w:name="_Toc61119687"/>
      <w:bookmarkStart w:id="11249" w:name="_Toc61120069"/>
      <w:bookmarkStart w:id="11250" w:name="_Toc67926140"/>
      <w:bookmarkStart w:id="11251" w:name="_Toc75273778"/>
      <w:bookmarkStart w:id="11252" w:name="_Toc76510678"/>
      <w:bookmarkStart w:id="11253" w:name="_Toc83129835"/>
      <w:bookmarkStart w:id="11254" w:name="_Toc90591367"/>
      <w:bookmarkStart w:id="11255" w:name="_Toc98864426"/>
      <w:bookmarkStart w:id="11256" w:name="_Toc99733675"/>
      <w:bookmarkStart w:id="11257" w:name="_Toc106577580"/>
      <w:bookmarkStart w:id="11258" w:name="_Toc114537331"/>
      <w:bookmarkStart w:id="11259" w:name="_Toc115257599"/>
      <w:bookmarkStart w:id="11260" w:name="_Toc123086919"/>
      <w:bookmarkStart w:id="11261" w:name="_Toc124296243"/>
      <w:bookmarkStart w:id="11262" w:name="_Toc124296713"/>
      <w:bookmarkStart w:id="11263" w:name="_Toc130572530"/>
      <w:bookmarkStart w:id="11264" w:name="_Toc131708529"/>
      <w:bookmarkStart w:id="11265" w:name="_Toc137458336"/>
      <w:bookmarkStart w:id="11266" w:name="_Toc138887823"/>
      <w:bookmarkStart w:id="11267" w:name="_Toc138969910"/>
      <w:bookmarkStart w:id="11268" w:name="_Toc145916971"/>
      <w:r w:rsidRPr="00C04A08">
        <w:t>A.1</w:t>
      </w:r>
      <w:r w:rsidRPr="00C04A08">
        <w:tab/>
        <w:t>General</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25F66BF1" w14:textId="77777777" w:rsidR="00842EF7" w:rsidRPr="00C04A08" w:rsidRDefault="00842EF7" w:rsidP="00842EF7"/>
    <w:p w14:paraId="7997B3B2" w14:textId="77777777" w:rsidR="00842EF7" w:rsidRPr="00C04A08" w:rsidRDefault="00842EF7" w:rsidP="00842EF7">
      <w:pPr>
        <w:pStyle w:val="Heading1"/>
      </w:pPr>
      <w:bookmarkStart w:id="11269" w:name="_Toc21340974"/>
      <w:bookmarkStart w:id="11270" w:name="_Toc29805422"/>
      <w:bookmarkStart w:id="11271" w:name="_Toc36456631"/>
      <w:bookmarkStart w:id="11272" w:name="_Toc36469729"/>
      <w:bookmarkStart w:id="11273" w:name="_Toc37254146"/>
      <w:bookmarkStart w:id="11274" w:name="_Toc37323004"/>
      <w:bookmarkStart w:id="11275" w:name="_Toc37324410"/>
      <w:bookmarkStart w:id="11276" w:name="_Toc45889934"/>
      <w:bookmarkStart w:id="11277" w:name="_Toc52196614"/>
      <w:bookmarkStart w:id="11278" w:name="_Toc52197594"/>
      <w:bookmarkStart w:id="11279" w:name="_Toc53173317"/>
      <w:bookmarkStart w:id="11280" w:name="_Toc53173686"/>
      <w:bookmarkStart w:id="11281" w:name="_Toc61119688"/>
      <w:bookmarkStart w:id="11282" w:name="_Toc61120070"/>
      <w:bookmarkStart w:id="11283" w:name="_Toc67926141"/>
      <w:bookmarkStart w:id="11284" w:name="_Toc75273779"/>
      <w:bookmarkStart w:id="11285" w:name="_Toc76510679"/>
      <w:bookmarkStart w:id="11286" w:name="_Toc83129836"/>
      <w:bookmarkStart w:id="11287" w:name="_Toc90591368"/>
      <w:bookmarkStart w:id="11288" w:name="_Toc98864427"/>
      <w:bookmarkStart w:id="11289" w:name="_Toc99733676"/>
      <w:bookmarkStart w:id="11290" w:name="_Toc106577581"/>
      <w:bookmarkStart w:id="11291" w:name="_Toc114537332"/>
      <w:bookmarkStart w:id="11292" w:name="_Toc115257600"/>
      <w:bookmarkStart w:id="11293" w:name="_Toc123086920"/>
      <w:bookmarkStart w:id="11294" w:name="_Toc124296244"/>
      <w:bookmarkStart w:id="11295" w:name="_Toc124296714"/>
      <w:bookmarkStart w:id="11296" w:name="_Toc130572531"/>
      <w:bookmarkStart w:id="11297" w:name="_Toc131708530"/>
      <w:bookmarkStart w:id="11298" w:name="_Toc137458337"/>
      <w:bookmarkStart w:id="11299" w:name="_Toc138887824"/>
      <w:bookmarkStart w:id="11300" w:name="_Toc138969911"/>
      <w:bookmarkStart w:id="11301" w:name="_Toc145916972"/>
      <w:r w:rsidRPr="00C04A08">
        <w:t>A.2</w:t>
      </w:r>
      <w:r w:rsidRPr="00C04A08">
        <w:tab/>
        <w:t>UL reference measurement channels</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p>
    <w:p w14:paraId="4BD5A7E1" w14:textId="77777777" w:rsidR="00842EF7" w:rsidRPr="00C04A08" w:rsidRDefault="00842EF7" w:rsidP="00842EF7">
      <w:pPr>
        <w:pStyle w:val="Heading2"/>
      </w:pPr>
      <w:bookmarkStart w:id="11302" w:name="_Toc21340975"/>
      <w:bookmarkStart w:id="11303" w:name="_Toc29805423"/>
      <w:bookmarkStart w:id="11304" w:name="_Toc36456632"/>
      <w:bookmarkStart w:id="11305" w:name="_Toc36469730"/>
      <w:bookmarkStart w:id="11306" w:name="_Toc37254147"/>
      <w:bookmarkStart w:id="11307" w:name="_Toc37323005"/>
      <w:bookmarkStart w:id="11308" w:name="_Toc37324411"/>
      <w:bookmarkStart w:id="11309" w:name="_Toc45889935"/>
      <w:bookmarkStart w:id="11310" w:name="_Toc52196615"/>
      <w:bookmarkStart w:id="11311" w:name="_Toc52197595"/>
      <w:bookmarkStart w:id="11312" w:name="_Toc53173318"/>
      <w:bookmarkStart w:id="11313" w:name="_Toc53173687"/>
      <w:bookmarkStart w:id="11314" w:name="_Toc61119689"/>
      <w:bookmarkStart w:id="11315" w:name="_Toc61120071"/>
      <w:bookmarkStart w:id="11316" w:name="_Toc67926142"/>
      <w:bookmarkStart w:id="11317" w:name="_Toc75273780"/>
      <w:bookmarkStart w:id="11318" w:name="_Toc76510680"/>
      <w:bookmarkStart w:id="11319" w:name="_Toc83129837"/>
      <w:bookmarkStart w:id="11320" w:name="_Toc90591369"/>
      <w:bookmarkStart w:id="11321" w:name="_Toc98864428"/>
      <w:bookmarkStart w:id="11322" w:name="_Toc99733677"/>
      <w:bookmarkStart w:id="11323" w:name="_Toc106577582"/>
      <w:bookmarkStart w:id="11324" w:name="_Toc114537333"/>
      <w:bookmarkStart w:id="11325" w:name="_Toc115257601"/>
      <w:bookmarkStart w:id="11326" w:name="_Toc123086921"/>
      <w:bookmarkStart w:id="11327" w:name="_Toc124296245"/>
      <w:bookmarkStart w:id="11328" w:name="_Toc124296715"/>
      <w:bookmarkStart w:id="11329" w:name="_Toc130572532"/>
      <w:bookmarkStart w:id="11330" w:name="_Toc131708531"/>
      <w:bookmarkStart w:id="11331" w:name="_Toc137458338"/>
      <w:bookmarkStart w:id="11332" w:name="_Toc138887825"/>
      <w:bookmarkStart w:id="11333" w:name="_Toc138969912"/>
      <w:bookmarkStart w:id="11334" w:name="_Toc145916973"/>
      <w:r w:rsidRPr="00C04A08">
        <w:t>A.2.1</w:t>
      </w:r>
      <w:r w:rsidRPr="00C04A08">
        <w:tab/>
        <w:t>General</w:t>
      </w:r>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5E963216" w14:textId="77777777" w:rsidR="00842EF7" w:rsidRPr="00C04A08" w:rsidRDefault="00842EF7" w:rsidP="00842EF7">
      <w:pPr>
        <w:pStyle w:val="Heading2"/>
      </w:pPr>
      <w:bookmarkStart w:id="11335" w:name="_Toc21340976"/>
      <w:bookmarkStart w:id="11336" w:name="_Toc29805424"/>
      <w:bookmarkStart w:id="11337" w:name="_Toc36456633"/>
      <w:bookmarkStart w:id="11338" w:name="_Toc36469731"/>
      <w:bookmarkStart w:id="11339" w:name="_Toc37254148"/>
      <w:bookmarkStart w:id="11340" w:name="_Toc37323006"/>
      <w:bookmarkStart w:id="11341" w:name="_Toc37324412"/>
      <w:bookmarkStart w:id="11342" w:name="_Toc45889936"/>
      <w:bookmarkStart w:id="11343" w:name="_Toc52196616"/>
      <w:bookmarkStart w:id="11344" w:name="_Toc52197596"/>
      <w:bookmarkStart w:id="11345" w:name="_Toc53173319"/>
      <w:bookmarkStart w:id="11346" w:name="_Toc53173688"/>
      <w:bookmarkStart w:id="11347" w:name="_Toc61119690"/>
      <w:bookmarkStart w:id="11348" w:name="_Toc61120072"/>
      <w:bookmarkStart w:id="11349" w:name="_Toc67926143"/>
      <w:bookmarkStart w:id="11350" w:name="_Toc75273781"/>
      <w:bookmarkStart w:id="11351" w:name="_Toc76510681"/>
      <w:bookmarkStart w:id="11352" w:name="_Toc83129838"/>
      <w:bookmarkStart w:id="11353" w:name="_Toc90591370"/>
      <w:bookmarkStart w:id="11354" w:name="_Toc98864429"/>
      <w:bookmarkStart w:id="11355" w:name="_Toc99733678"/>
      <w:bookmarkStart w:id="11356" w:name="_Toc106577583"/>
      <w:bookmarkStart w:id="11357" w:name="_Toc114537334"/>
      <w:bookmarkStart w:id="11358" w:name="_Toc115257602"/>
      <w:bookmarkStart w:id="11359" w:name="_Toc123086922"/>
      <w:bookmarkStart w:id="11360" w:name="_Toc124296246"/>
      <w:bookmarkStart w:id="11361" w:name="_Toc124296716"/>
      <w:bookmarkStart w:id="11362" w:name="_Toc130572533"/>
      <w:bookmarkStart w:id="11363" w:name="_Toc131708532"/>
      <w:bookmarkStart w:id="11364" w:name="_Toc137458339"/>
      <w:bookmarkStart w:id="11365" w:name="_Toc138887826"/>
      <w:bookmarkStart w:id="11366" w:name="_Toc138969913"/>
      <w:bookmarkStart w:id="11367" w:name="_Toc145916974"/>
      <w:r w:rsidRPr="00C04A08">
        <w:t>A.2.2</w:t>
      </w:r>
      <w:r w:rsidRPr="00C04A08">
        <w:tab/>
        <w:t>Void</w: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1368" w:name="_Toc21340977"/>
      <w:bookmarkStart w:id="11369" w:name="_Toc29805425"/>
      <w:bookmarkStart w:id="11370" w:name="_Toc36456634"/>
      <w:bookmarkStart w:id="11371" w:name="_Toc36469732"/>
      <w:bookmarkStart w:id="11372" w:name="_Toc37254149"/>
      <w:bookmarkStart w:id="11373" w:name="_Toc37323007"/>
      <w:bookmarkStart w:id="11374" w:name="_Toc37324413"/>
      <w:bookmarkStart w:id="11375" w:name="_Toc45889937"/>
      <w:bookmarkStart w:id="11376" w:name="_Toc52196617"/>
      <w:bookmarkStart w:id="11377" w:name="_Toc52197597"/>
      <w:bookmarkStart w:id="11378" w:name="_Toc53173320"/>
      <w:bookmarkStart w:id="11379" w:name="_Toc53173689"/>
      <w:bookmarkStart w:id="11380" w:name="_Toc61119691"/>
      <w:bookmarkStart w:id="11381" w:name="_Toc61120073"/>
      <w:bookmarkStart w:id="11382" w:name="_Toc67926144"/>
      <w:bookmarkStart w:id="11383" w:name="_Toc75273782"/>
      <w:bookmarkStart w:id="11384" w:name="_Toc76510682"/>
      <w:bookmarkStart w:id="11385" w:name="_Toc83129839"/>
      <w:bookmarkStart w:id="11386" w:name="_Toc90591371"/>
      <w:bookmarkStart w:id="11387" w:name="_Toc98864430"/>
      <w:bookmarkStart w:id="11388" w:name="_Toc99733679"/>
      <w:bookmarkStart w:id="11389" w:name="_Toc106577584"/>
      <w:bookmarkStart w:id="11390" w:name="_Toc114537335"/>
      <w:bookmarkStart w:id="11391" w:name="_Toc115257603"/>
      <w:bookmarkStart w:id="11392" w:name="_Toc123086923"/>
      <w:bookmarkStart w:id="11393" w:name="_Toc124296247"/>
      <w:bookmarkStart w:id="11394" w:name="_Toc124296717"/>
      <w:bookmarkStart w:id="11395" w:name="_Toc130572534"/>
      <w:bookmarkStart w:id="11396" w:name="_Toc131708533"/>
      <w:bookmarkStart w:id="11397" w:name="_Toc137458340"/>
      <w:bookmarkStart w:id="11398" w:name="_Toc138887827"/>
      <w:bookmarkStart w:id="11399" w:name="_Toc138969914"/>
      <w:bookmarkStart w:id="11400" w:name="_Toc145916975"/>
      <w:r w:rsidRPr="00C04A08">
        <w:lastRenderedPageBreak/>
        <w:t>A.2.3</w:t>
      </w:r>
      <w:r w:rsidRPr="00C04A08">
        <w:tab/>
        <w:t>Reference measurement channels for TDD</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1401" w:name="_Toc21340978"/>
      <w:bookmarkStart w:id="11402" w:name="_Toc29805426"/>
      <w:bookmarkStart w:id="11403" w:name="_Toc36456635"/>
      <w:bookmarkStart w:id="11404" w:name="_Toc36469733"/>
      <w:bookmarkStart w:id="11405" w:name="_Toc37254150"/>
      <w:bookmarkStart w:id="11406" w:name="_Toc37323008"/>
      <w:bookmarkStart w:id="11407" w:name="_Toc37324414"/>
      <w:bookmarkStart w:id="11408" w:name="_Toc45889938"/>
      <w:bookmarkStart w:id="11409" w:name="_Toc52196618"/>
      <w:bookmarkStart w:id="11410" w:name="_Toc52197598"/>
      <w:bookmarkStart w:id="11411" w:name="_Toc53173321"/>
      <w:bookmarkStart w:id="11412" w:name="_Toc53173690"/>
      <w:bookmarkStart w:id="11413" w:name="_Toc61119692"/>
      <w:bookmarkStart w:id="11414" w:name="_Toc61120074"/>
      <w:bookmarkStart w:id="11415" w:name="_Toc67926145"/>
      <w:bookmarkStart w:id="11416" w:name="_Toc75273783"/>
      <w:bookmarkStart w:id="11417" w:name="_Toc76510683"/>
      <w:bookmarkStart w:id="11418" w:name="_Toc83129840"/>
      <w:bookmarkStart w:id="11419" w:name="_Toc90591372"/>
      <w:bookmarkStart w:id="11420" w:name="_Toc98864431"/>
      <w:bookmarkStart w:id="11421" w:name="_Toc99733680"/>
      <w:bookmarkStart w:id="11422"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1423" w:name="_Toc114537336"/>
      <w:bookmarkStart w:id="11424" w:name="_Toc115257604"/>
      <w:bookmarkStart w:id="11425" w:name="_Toc123086924"/>
      <w:bookmarkStart w:id="11426" w:name="_Toc124296248"/>
      <w:bookmarkStart w:id="11427" w:name="_Toc124296718"/>
      <w:bookmarkStart w:id="11428" w:name="_Toc130572535"/>
      <w:bookmarkStart w:id="11429" w:name="_Toc131708534"/>
      <w:bookmarkStart w:id="11430" w:name="_Toc137458341"/>
      <w:bookmarkStart w:id="11431" w:name="_Toc138887828"/>
      <w:bookmarkStart w:id="11432" w:name="_Toc138969915"/>
      <w:bookmarkStart w:id="11433" w:name="_Toc145916976"/>
      <w:r w:rsidRPr="00C04A08">
        <w:t>A.2.3.1</w:t>
      </w:r>
      <w:r w:rsidRPr="00C04A08">
        <w:tab/>
        <w:t>DFT-s-OFDM Pi/2-BPSK</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1434" w:name="_Toc21340979"/>
      <w:bookmarkStart w:id="11435" w:name="_Toc29805427"/>
      <w:bookmarkStart w:id="11436" w:name="_Toc36456636"/>
      <w:bookmarkStart w:id="11437" w:name="_Toc36469734"/>
      <w:bookmarkStart w:id="11438" w:name="_Toc37254151"/>
      <w:bookmarkStart w:id="11439" w:name="_Toc37323009"/>
      <w:bookmarkStart w:id="11440" w:name="_Toc37324415"/>
      <w:bookmarkStart w:id="11441" w:name="_Toc45889939"/>
      <w:bookmarkStart w:id="11442" w:name="_Toc52196619"/>
      <w:bookmarkStart w:id="11443" w:name="_Toc52197599"/>
      <w:bookmarkStart w:id="11444" w:name="_Toc53173322"/>
      <w:bookmarkStart w:id="11445" w:name="_Toc53173691"/>
      <w:bookmarkStart w:id="11446" w:name="_Toc61119693"/>
      <w:bookmarkStart w:id="11447" w:name="_Toc61120075"/>
      <w:bookmarkStart w:id="11448" w:name="_Toc67926146"/>
      <w:bookmarkStart w:id="11449" w:name="_Toc75273784"/>
      <w:bookmarkStart w:id="11450" w:name="_Toc76510684"/>
      <w:bookmarkStart w:id="11451" w:name="_Toc83129841"/>
      <w:bookmarkStart w:id="11452" w:name="_Toc90591373"/>
      <w:bookmarkStart w:id="11453" w:name="_Toc98864432"/>
      <w:bookmarkStart w:id="11454" w:name="_Toc99733681"/>
      <w:bookmarkStart w:id="11455" w:name="_Toc106577586"/>
      <w:bookmarkStart w:id="11456" w:name="_Toc114537337"/>
      <w:bookmarkStart w:id="11457" w:name="_Toc115257605"/>
      <w:bookmarkStart w:id="11458" w:name="_Toc123086925"/>
      <w:bookmarkStart w:id="11459" w:name="_Toc124296249"/>
      <w:bookmarkStart w:id="11460" w:name="_Toc124296719"/>
      <w:bookmarkStart w:id="11461" w:name="_Toc130572536"/>
      <w:bookmarkStart w:id="11462" w:name="_Toc131708535"/>
      <w:bookmarkStart w:id="11463" w:name="_Toc137458342"/>
      <w:bookmarkStart w:id="11464" w:name="_Toc138887829"/>
      <w:bookmarkStart w:id="11465" w:name="_Toc138969916"/>
      <w:bookmarkStart w:id="11466" w:name="_Toc145916977"/>
      <w:r w:rsidRPr="00C04A08">
        <w:t>A.2.3.2</w:t>
      </w:r>
      <w:r w:rsidRPr="00C04A08">
        <w:tab/>
        <w:t>DFT-s-OFDM QPSK</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1467" w:name="_Toc21340980"/>
      <w:bookmarkStart w:id="11468" w:name="_Toc29805428"/>
      <w:bookmarkStart w:id="11469" w:name="_Toc36456637"/>
      <w:bookmarkStart w:id="11470" w:name="_Toc36469735"/>
      <w:bookmarkStart w:id="11471" w:name="_Toc37254152"/>
      <w:bookmarkStart w:id="11472" w:name="_Toc37323010"/>
      <w:bookmarkStart w:id="11473" w:name="_Toc37324416"/>
      <w:bookmarkStart w:id="11474" w:name="_Toc45889940"/>
      <w:bookmarkStart w:id="11475" w:name="_Toc52196620"/>
      <w:bookmarkStart w:id="11476" w:name="_Toc52197600"/>
      <w:bookmarkStart w:id="11477" w:name="_Toc53173323"/>
      <w:bookmarkStart w:id="11478" w:name="_Toc53173692"/>
      <w:bookmarkStart w:id="11479" w:name="_Toc61119694"/>
      <w:bookmarkStart w:id="11480" w:name="_Toc61120076"/>
      <w:bookmarkStart w:id="11481" w:name="_Toc67926147"/>
      <w:bookmarkStart w:id="11482" w:name="_Toc75273785"/>
      <w:bookmarkStart w:id="11483" w:name="_Toc76510685"/>
      <w:bookmarkStart w:id="11484" w:name="_Toc83129842"/>
      <w:bookmarkStart w:id="11485" w:name="_Toc90591374"/>
      <w:bookmarkStart w:id="11486" w:name="_Toc98864433"/>
      <w:bookmarkStart w:id="11487" w:name="_Toc99733682"/>
      <w:bookmarkStart w:id="11488" w:name="_Toc106577587"/>
      <w:bookmarkStart w:id="11489" w:name="_Toc114537338"/>
      <w:bookmarkStart w:id="11490" w:name="_Toc115257606"/>
      <w:bookmarkStart w:id="11491" w:name="_Toc123086926"/>
      <w:bookmarkStart w:id="11492" w:name="_Toc124296250"/>
      <w:bookmarkStart w:id="11493" w:name="_Toc124296720"/>
      <w:bookmarkStart w:id="11494" w:name="_Toc130572537"/>
      <w:bookmarkStart w:id="11495" w:name="_Toc131708536"/>
      <w:bookmarkStart w:id="11496" w:name="_Toc137458343"/>
      <w:bookmarkStart w:id="11497" w:name="_Toc138887830"/>
      <w:bookmarkStart w:id="11498" w:name="_Toc138969917"/>
      <w:bookmarkStart w:id="11499" w:name="_Toc145916978"/>
      <w:r w:rsidRPr="00C04A08">
        <w:t>A.2.3.3</w:t>
      </w:r>
      <w:r w:rsidRPr="00C04A08">
        <w:tab/>
        <w:t>DFT-s-OFDM 16QAM</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F0520B"/>
    <w:p w14:paraId="618D5AC7" w14:textId="77777777" w:rsidR="00842EF7" w:rsidRPr="00C04A08" w:rsidRDefault="00842EF7" w:rsidP="00842EF7">
      <w:pPr>
        <w:pStyle w:val="Heading3"/>
      </w:pPr>
      <w:bookmarkStart w:id="11500" w:name="_Toc21340981"/>
      <w:bookmarkStart w:id="11501" w:name="_Toc29805429"/>
      <w:bookmarkStart w:id="11502" w:name="_Toc36456638"/>
      <w:bookmarkStart w:id="11503" w:name="_Toc36469736"/>
      <w:bookmarkStart w:id="11504" w:name="_Toc37254153"/>
      <w:bookmarkStart w:id="11505" w:name="_Toc37323011"/>
      <w:bookmarkStart w:id="11506" w:name="_Toc37324417"/>
      <w:bookmarkStart w:id="11507" w:name="_Toc45889941"/>
      <w:bookmarkStart w:id="11508" w:name="_Toc52196621"/>
      <w:bookmarkStart w:id="11509" w:name="_Toc52197601"/>
      <w:bookmarkStart w:id="11510" w:name="_Toc53173324"/>
      <w:bookmarkStart w:id="11511" w:name="_Toc53173693"/>
      <w:bookmarkStart w:id="11512" w:name="_Toc61119695"/>
      <w:bookmarkStart w:id="11513" w:name="_Toc61120077"/>
      <w:bookmarkStart w:id="11514" w:name="_Toc67926148"/>
      <w:bookmarkStart w:id="11515" w:name="_Toc75273786"/>
      <w:bookmarkStart w:id="11516" w:name="_Toc76510686"/>
      <w:bookmarkStart w:id="11517" w:name="_Toc83129843"/>
      <w:bookmarkStart w:id="11518" w:name="_Toc90591375"/>
      <w:bookmarkStart w:id="11519" w:name="_Toc98864434"/>
      <w:bookmarkStart w:id="11520" w:name="_Toc99733683"/>
      <w:bookmarkStart w:id="11521" w:name="_Toc106577588"/>
      <w:bookmarkStart w:id="11522" w:name="_Toc114537339"/>
      <w:bookmarkStart w:id="11523" w:name="_Toc115257607"/>
      <w:bookmarkStart w:id="11524" w:name="_Toc123086927"/>
      <w:bookmarkStart w:id="11525" w:name="_Toc124296251"/>
      <w:bookmarkStart w:id="11526" w:name="_Toc124296721"/>
      <w:bookmarkStart w:id="11527" w:name="_Toc130572538"/>
      <w:bookmarkStart w:id="11528" w:name="_Toc131708537"/>
      <w:bookmarkStart w:id="11529" w:name="_Toc137458344"/>
      <w:bookmarkStart w:id="11530" w:name="_Toc138887831"/>
      <w:bookmarkStart w:id="11531" w:name="_Toc138969918"/>
      <w:bookmarkStart w:id="11532" w:name="_Toc145916979"/>
      <w:r w:rsidRPr="00C04A08">
        <w:t>A.2.3.4</w:t>
      </w:r>
      <w:r w:rsidRPr="00C04A08">
        <w:tab/>
        <w:t>DFT-s-OFDM 64QAM</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F0520B"/>
    <w:p w14:paraId="2FD3460F" w14:textId="77777777" w:rsidR="00842EF7" w:rsidRPr="00C04A08" w:rsidRDefault="00842EF7" w:rsidP="00842EF7">
      <w:pPr>
        <w:pStyle w:val="Heading3"/>
      </w:pPr>
      <w:bookmarkStart w:id="11533" w:name="_Toc21340982"/>
      <w:bookmarkStart w:id="11534" w:name="_Toc29805430"/>
      <w:bookmarkStart w:id="11535" w:name="_Toc36456639"/>
      <w:bookmarkStart w:id="11536" w:name="_Toc36469737"/>
      <w:bookmarkStart w:id="11537" w:name="_Toc37254154"/>
      <w:bookmarkStart w:id="11538" w:name="_Toc37323012"/>
      <w:bookmarkStart w:id="11539" w:name="_Toc37324418"/>
      <w:bookmarkStart w:id="11540" w:name="_Toc45889942"/>
      <w:bookmarkStart w:id="11541" w:name="_Toc52196622"/>
      <w:bookmarkStart w:id="11542" w:name="_Toc52197602"/>
      <w:bookmarkStart w:id="11543" w:name="_Toc53173325"/>
      <w:bookmarkStart w:id="11544" w:name="_Toc53173694"/>
      <w:bookmarkStart w:id="11545" w:name="_Toc61119696"/>
      <w:bookmarkStart w:id="11546" w:name="_Toc61120078"/>
      <w:bookmarkStart w:id="11547" w:name="_Toc67926149"/>
      <w:bookmarkStart w:id="11548" w:name="_Toc75273787"/>
      <w:bookmarkStart w:id="11549" w:name="_Toc76510687"/>
      <w:bookmarkStart w:id="11550" w:name="_Toc83129844"/>
      <w:bookmarkStart w:id="11551" w:name="_Toc90591376"/>
      <w:bookmarkStart w:id="11552" w:name="_Toc98864435"/>
      <w:bookmarkStart w:id="11553" w:name="_Toc99733684"/>
      <w:bookmarkStart w:id="11554" w:name="_Toc106577589"/>
      <w:bookmarkStart w:id="11555" w:name="_Toc114537340"/>
      <w:bookmarkStart w:id="11556" w:name="_Toc115257608"/>
      <w:bookmarkStart w:id="11557" w:name="_Toc123086928"/>
      <w:bookmarkStart w:id="11558" w:name="_Toc124296252"/>
      <w:bookmarkStart w:id="11559" w:name="_Toc124296722"/>
      <w:bookmarkStart w:id="11560" w:name="_Toc130572539"/>
      <w:bookmarkStart w:id="11561" w:name="_Toc131708538"/>
      <w:bookmarkStart w:id="11562" w:name="_Toc137458345"/>
      <w:bookmarkStart w:id="11563" w:name="_Toc138887832"/>
      <w:bookmarkStart w:id="11564" w:name="_Toc138969919"/>
      <w:bookmarkStart w:id="11565" w:name="_Toc145916980"/>
      <w:r w:rsidRPr="00C04A08">
        <w:t>A.2.3.5</w:t>
      </w:r>
      <w:r w:rsidRPr="00C04A08">
        <w:tab/>
        <w:t>CP-OFDM QPSK</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1566" w:name="_Toc21340983"/>
      <w:bookmarkStart w:id="11567" w:name="_Toc29805431"/>
      <w:bookmarkStart w:id="11568" w:name="_Toc36456640"/>
      <w:bookmarkStart w:id="11569" w:name="_Toc36469738"/>
      <w:bookmarkStart w:id="11570" w:name="_Toc37254155"/>
      <w:bookmarkStart w:id="11571" w:name="_Toc37323013"/>
      <w:bookmarkStart w:id="11572" w:name="_Toc37324419"/>
      <w:bookmarkStart w:id="11573" w:name="_Toc45889943"/>
      <w:bookmarkStart w:id="11574" w:name="_Toc52196623"/>
      <w:bookmarkStart w:id="11575" w:name="_Toc52197603"/>
      <w:bookmarkStart w:id="11576" w:name="_Toc53173326"/>
      <w:bookmarkStart w:id="11577" w:name="_Toc53173695"/>
      <w:bookmarkStart w:id="11578" w:name="_Toc61119697"/>
      <w:bookmarkStart w:id="11579" w:name="_Toc61120079"/>
      <w:bookmarkStart w:id="11580" w:name="_Toc67926150"/>
      <w:bookmarkStart w:id="11581" w:name="_Toc75273788"/>
      <w:bookmarkStart w:id="11582" w:name="_Toc76510688"/>
      <w:bookmarkStart w:id="11583" w:name="_Toc83129845"/>
      <w:bookmarkStart w:id="11584" w:name="_Toc90591377"/>
      <w:bookmarkStart w:id="11585" w:name="_Toc98864436"/>
      <w:bookmarkStart w:id="11586" w:name="_Toc99733685"/>
      <w:bookmarkStart w:id="11587" w:name="_Toc106577590"/>
      <w:bookmarkStart w:id="11588" w:name="_Toc114537341"/>
      <w:bookmarkStart w:id="11589" w:name="_Toc115257609"/>
      <w:bookmarkStart w:id="11590" w:name="_Toc123086929"/>
      <w:bookmarkStart w:id="11591" w:name="_Toc124296253"/>
      <w:bookmarkStart w:id="11592" w:name="_Toc124296723"/>
      <w:bookmarkStart w:id="11593" w:name="_Toc130572540"/>
      <w:bookmarkStart w:id="11594" w:name="_Toc131708539"/>
      <w:bookmarkStart w:id="11595" w:name="_Toc137458346"/>
      <w:bookmarkStart w:id="11596" w:name="_Toc138887833"/>
      <w:bookmarkStart w:id="11597" w:name="_Toc138969920"/>
      <w:bookmarkStart w:id="11598" w:name="_Toc145916981"/>
      <w:r w:rsidRPr="00C04A08">
        <w:t>A.2.3.6</w:t>
      </w:r>
      <w:r w:rsidRPr="00C04A08">
        <w:tab/>
        <w:t>CP-OFDM 16QAM</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F0520B"/>
    <w:p w14:paraId="09C9AAB7" w14:textId="77777777" w:rsidR="00842EF7" w:rsidRPr="00C04A08" w:rsidRDefault="00842EF7" w:rsidP="00842EF7">
      <w:pPr>
        <w:pStyle w:val="Heading3"/>
      </w:pPr>
      <w:bookmarkStart w:id="11599" w:name="_Toc21340984"/>
      <w:bookmarkStart w:id="11600" w:name="_Toc29805432"/>
      <w:bookmarkStart w:id="11601" w:name="_Toc36456641"/>
      <w:bookmarkStart w:id="11602" w:name="_Toc36469739"/>
      <w:bookmarkStart w:id="11603" w:name="_Toc37254156"/>
      <w:bookmarkStart w:id="11604" w:name="_Toc37323014"/>
      <w:bookmarkStart w:id="11605" w:name="_Toc37324420"/>
      <w:bookmarkStart w:id="11606" w:name="_Toc45889944"/>
      <w:bookmarkStart w:id="11607" w:name="_Toc52196624"/>
      <w:bookmarkStart w:id="11608" w:name="_Toc52197604"/>
      <w:bookmarkStart w:id="11609" w:name="_Toc53173327"/>
      <w:bookmarkStart w:id="11610" w:name="_Toc53173696"/>
      <w:bookmarkStart w:id="11611" w:name="_Toc61119698"/>
      <w:bookmarkStart w:id="11612" w:name="_Toc61120080"/>
      <w:bookmarkStart w:id="11613" w:name="_Toc67926151"/>
      <w:bookmarkStart w:id="11614" w:name="_Toc75273789"/>
      <w:bookmarkStart w:id="11615" w:name="_Toc76510689"/>
      <w:bookmarkStart w:id="11616" w:name="_Toc83129846"/>
      <w:bookmarkStart w:id="11617" w:name="_Toc90591378"/>
      <w:bookmarkStart w:id="11618" w:name="_Toc98864437"/>
      <w:bookmarkStart w:id="11619" w:name="_Toc99733686"/>
      <w:bookmarkStart w:id="11620" w:name="_Toc106577591"/>
      <w:bookmarkStart w:id="11621" w:name="_Toc114537342"/>
      <w:bookmarkStart w:id="11622" w:name="_Toc115257610"/>
      <w:bookmarkStart w:id="11623" w:name="_Toc123086930"/>
      <w:bookmarkStart w:id="11624" w:name="_Toc124296254"/>
      <w:bookmarkStart w:id="11625" w:name="_Toc124296724"/>
      <w:bookmarkStart w:id="11626" w:name="_Toc130572541"/>
      <w:bookmarkStart w:id="11627" w:name="_Toc131708540"/>
      <w:bookmarkStart w:id="11628" w:name="_Toc137458347"/>
      <w:bookmarkStart w:id="11629" w:name="_Toc138887834"/>
      <w:bookmarkStart w:id="11630" w:name="_Toc138969921"/>
      <w:bookmarkStart w:id="11631" w:name="_Toc145916982"/>
      <w:r w:rsidRPr="00C04A08">
        <w:lastRenderedPageBreak/>
        <w:t>A.2.3.7</w:t>
      </w:r>
      <w:r w:rsidRPr="00C04A08">
        <w:tab/>
        <w:t>CP-OFDM 64QAM</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1632" w:name="_Toc21340985"/>
      <w:bookmarkStart w:id="11633" w:name="_Toc29805433"/>
      <w:bookmarkStart w:id="11634" w:name="_Toc36456642"/>
      <w:bookmarkStart w:id="11635" w:name="_Toc36469740"/>
      <w:bookmarkStart w:id="11636" w:name="_Toc37254157"/>
      <w:bookmarkStart w:id="11637" w:name="_Toc37323015"/>
      <w:bookmarkStart w:id="11638" w:name="_Toc37324421"/>
      <w:bookmarkStart w:id="11639" w:name="_Toc45889945"/>
      <w:bookmarkStart w:id="11640" w:name="_Toc52196625"/>
      <w:bookmarkStart w:id="11641" w:name="_Toc52197605"/>
      <w:bookmarkStart w:id="11642" w:name="_Toc53173328"/>
      <w:bookmarkStart w:id="11643" w:name="_Toc53173697"/>
      <w:bookmarkStart w:id="11644" w:name="_Toc61119699"/>
      <w:bookmarkStart w:id="11645" w:name="_Toc61120081"/>
      <w:bookmarkStart w:id="11646" w:name="_Toc67926152"/>
      <w:bookmarkStart w:id="11647" w:name="_Toc75273790"/>
      <w:bookmarkStart w:id="11648" w:name="_Toc76510690"/>
      <w:bookmarkStart w:id="11649" w:name="_Toc83129847"/>
      <w:bookmarkStart w:id="11650" w:name="_Toc90591379"/>
      <w:bookmarkStart w:id="11651" w:name="_Toc98864438"/>
      <w:bookmarkStart w:id="11652" w:name="_Toc99733687"/>
      <w:bookmarkStart w:id="11653" w:name="_Toc106577592"/>
      <w:bookmarkStart w:id="11654" w:name="_Toc114537343"/>
      <w:bookmarkStart w:id="11655" w:name="_Toc115257611"/>
      <w:bookmarkStart w:id="11656" w:name="_Toc123086931"/>
      <w:bookmarkStart w:id="11657" w:name="_Toc124296255"/>
      <w:bookmarkStart w:id="11658" w:name="_Toc124296725"/>
      <w:bookmarkStart w:id="11659" w:name="_Toc130572542"/>
      <w:bookmarkStart w:id="11660" w:name="_Toc131708541"/>
      <w:bookmarkStart w:id="11661" w:name="_Toc137458348"/>
      <w:bookmarkStart w:id="11662" w:name="_Toc138887835"/>
      <w:bookmarkStart w:id="11663" w:name="_Toc138969922"/>
      <w:bookmarkStart w:id="11664" w:name="_Toc145916983"/>
      <w:r w:rsidRPr="00C04A08">
        <w:lastRenderedPageBreak/>
        <w:t>A.3</w:t>
      </w:r>
      <w:r w:rsidRPr="00C04A08">
        <w:tab/>
        <w:t>DL reference measurement channels</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294BF469" w14:textId="77777777" w:rsidR="00842EF7" w:rsidRPr="00C04A08" w:rsidRDefault="00842EF7" w:rsidP="00842EF7">
      <w:pPr>
        <w:pStyle w:val="Heading2"/>
      </w:pPr>
      <w:bookmarkStart w:id="11665" w:name="_Toc21340986"/>
      <w:bookmarkStart w:id="11666" w:name="_Toc29805434"/>
      <w:bookmarkStart w:id="11667" w:name="_Toc36456643"/>
      <w:bookmarkStart w:id="11668" w:name="_Toc36469741"/>
      <w:bookmarkStart w:id="11669" w:name="_Toc37254158"/>
      <w:bookmarkStart w:id="11670" w:name="_Toc37323016"/>
      <w:bookmarkStart w:id="11671" w:name="_Toc37324422"/>
      <w:bookmarkStart w:id="11672" w:name="_Toc45889946"/>
      <w:bookmarkStart w:id="11673" w:name="_Toc52196626"/>
      <w:bookmarkStart w:id="11674" w:name="_Toc52197606"/>
      <w:bookmarkStart w:id="11675" w:name="_Toc53173329"/>
      <w:bookmarkStart w:id="11676" w:name="_Toc53173698"/>
      <w:bookmarkStart w:id="11677" w:name="_Toc61119700"/>
      <w:bookmarkStart w:id="11678" w:name="_Toc61120082"/>
      <w:bookmarkStart w:id="11679" w:name="_Toc67926153"/>
      <w:bookmarkStart w:id="11680" w:name="_Toc75273791"/>
      <w:bookmarkStart w:id="11681" w:name="_Toc76510691"/>
      <w:bookmarkStart w:id="11682" w:name="_Toc83129848"/>
      <w:bookmarkStart w:id="11683" w:name="_Toc90591380"/>
      <w:bookmarkStart w:id="11684" w:name="_Toc98864439"/>
      <w:bookmarkStart w:id="11685" w:name="_Toc99733688"/>
      <w:bookmarkStart w:id="11686" w:name="_Toc106577593"/>
      <w:bookmarkStart w:id="11687" w:name="_Toc114537344"/>
      <w:bookmarkStart w:id="11688" w:name="_Toc115257612"/>
      <w:bookmarkStart w:id="11689" w:name="_Toc123086932"/>
      <w:bookmarkStart w:id="11690" w:name="_Toc124296256"/>
      <w:bookmarkStart w:id="11691" w:name="_Toc124296726"/>
      <w:bookmarkStart w:id="11692" w:name="_Toc130572543"/>
      <w:bookmarkStart w:id="11693" w:name="_Toc131708542"/>
      <w:bookmarkStart w:id="11694" w:name="_Toc137458349"/>
      <w:bookmarkStart w:id="11695" w:name="_Toc138887836"/>
      <w:bookmarkStart w:id="11696" w:name="_Toc138969923"/>
      <w:bookmarkStart w:id="11697" w:name="_Toc145916984"/>
      <w:r w:rsidRPr="00C04A08">
        <w:t>A.3.1</w:t>
      </w:r>
      <w:r w:rsidRPr="00C04A08">
        <w:tab/>
        <w:t>General</w: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1698" w:name="_Toc21340987"/>
      <w:bookmarkStart w:id="11699" w:name="_Toc29805435"/>
      <w:bookmarkStart w:id="11700" w:name="_Toc36456644"/>
      <w:bookmarkStart w:id="11701" w:name="_Toc36469742"/>
      <w:bookmarkStart w:id="11702" w:name="_Toc37254159"/>
      <w:bookmarkStart w:id="11703" w:name="_Toc37323017"/>
      <w:bookmarkStart w:id="11704" w:name="_Toc37324423"/>
      <w:bookmarkStart w:id="11705" w:name="_Toc45889947"/>
      <w:bookmarkStart w:id="11706" w:name="_Toc52196627"/>
      <w:bookmarkStart w:id="11707" w:name="_Toc52197607"/>
      <w:bookmarkStart w:id="11708" w:name="_Toc53173330"/>
      <w:bookmarkStart w:id="11709" w:name="_Toc53173699"/>
      <w:bookmarkStart w:id="11710" w:name="_Toc61119701"/>
      <w:bookmarkStart w:id="11711" w:name="_Toc61120083"/>
      <w:bookmarkStart w:id="11712" w:name="_Toc67926154"/>
      <w:bookmarkStart w:id="11713" w:name="_Toc75273792"/>
      <w:bookmarkStart w:id="11714" w:name="_Toc76510692"/>
      <w:bookmarkStart w:id="11715" w:name="_Toc83129849"/>
      <w:bookmarkStart w:id="11716" w:name="_Toc90591381"/>
      <w:bookmarkStart w:id="11717" w:name="_Toc98864440"/>
      <w:bookmarkStart w:id="11718" w:name="_Toc99733689"/>
      <w:bookmarkStart w:id="11719" w:name="_Toc106577594"/>
      <w:bookmarkStart w:id="11720" w:name="_Toc114537345"/>
      <w:bookmarkStart w:id="11721" w:name="_Toc115257613"/>
      <w:bookmarkStart w:id="11722" w:name="_Toc123086933"/>
      <w:bookmarkStart w:id="11723" w:name="_Toc124296257"/>
      <w:bookmarkStart w:id="11724" w:name="_Toc124296727"/>
      <w:bookmarkStart w:id="11725" w:name="_Toc130572544"/>
      <w:bookmarkStart w:id="11726" w:name="_Toc131708543"/>
      <w:bookmarkStart w:id="11727" w:name="_Toc137458350"/>
      <w:bookmarkStart w:id="11728" w:name="_Toc138887837"/>
      <w:bookmarkStart w:id="11729" w:name="_Toc138969924"/>
      <w:bookmarkStart w:id="11730" w:name="_Toc145916985"/>
      <w:r w:rsidRPr="00C04A08">
        <w:lastRenderedPageBreak/>
        <w:t>A.3.2</w:t>
      </w:r>
      <w:r w:rsidRPr="00C04A08">
        <w:tab/>
        <w:t>Void</w:t>
      </w:r>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4DB39240" w14:textId="77777777" w:rsidR="00842EF7" w:rsidRPr="00C04A08" w:rsidRDefault="00842EF7" w:rsidP="00842EF7">
      <w:pPr>
        <w:pStyle w:val="Heading2"/>
      </w:pPr>
      <w:bookmarkStart w:id="11731" w:name="_Toc21340988"/>
      <w:bookmarkStart w:id="11732" w:name="_Toc29805436"/>
      <w:bookmarkStart w:id="11733" w:name="_Toc36456645"/>
      <w:bookmarkStart w:id="11734" w:name="_Toc36469743"/>
      <w:bookmarkStart w:id="11735" w:name="_Toc37254160"/>
      <w:bookmarkStart w:id="11736" w:name="_Toc37323018"/>
      <w:bookmarkStart w:id="11737" w:name="_Toc37324424"/>
      <w:bookmarkStart w:id="11738" w:name="_Toc45889948"/>
      <w:bookmarkStart w:id="11739" w:name="_Toc52196628"/>
      <w:bookmarkStart w:id="11740" w:name="_Toc52197608"/>
      <w:bookmarkStart w:id="11741" w:name="_Toc53173331"/>
      <w:bookmarkStart w:id="11742" w:name="_Toc53173700"/>
      <w:bookmarkStart w:id="11743" w:name="_Toc61119702"/>
      <w:bookmarkStart w:id="11744" w:name="_Toc61120084"/>
      <w:bookmarkStart w:id="11745" w:name="_Toc67926155"/>
      <w:bookmarkStart w:id="11746" w:name="_Toc75273793"/>
      <w:bookmarkStart w:id="11747" w:name="_Toc76510693"/>
      <w:bookmarkStart w:id="11748" w:name="_Toc83129850"/>
      <w:bookmarkStart w:id="11749" w:name="_Toc90591382"/>
      <w:bookmarkStart w:id="11750" w:name="_Toc98864441"/>
      <w:bookmarkStart w:id="11751" w:name="_Toc99733690"/>
      <w:bookmarkStart w:id="11752" w:name="_Toc106577595"/>
      <w:bookmarkStart w:id="11753" w:name="_Toc114537346"/>
      <w:bookmarkStart w:id="11754" w:name="_Toc115257614"/>
      <w:bookmarkStart w:id="11755" w:name="_Toc123086934"/>
      <w:bookmarkStart w:id="11756" w:name="_Toc124296258"/>
      <w:bookmarkStart w:id="11757" w:name="_Toc124296728"/>
      <w:bookmarkStart w:id="11758" w:name="_Toc130572545"/>
      <w:bookmarkStart w:id="11759" w:name="_Toc131708544"/>
      <w:bookmarkStart w:id="11760" w:name="_Toc137458351"/>
      <w:bookmarkStart w:id="11761" w:name="_Toc138887838"/>
      <w:bookmarkStart w:id="11762" w:name="_Toc138969925"/>
      <w:bookmarkStart w:id="11763" w:name="_Toc145916986"/>
      <w:r w:rsidRPr="00C04A08">
        <w:t>A.3.3</w:t>
      </w:r>
      <w:r w:rsidRPr="00C04A08">
        <w:tab/>
        <w:t>DL reference measurement channels for TDD</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p>
    <w:p w14:paraId="7CFE77F0" w14:textId="77777777" w:rsidR="00842EF7" w:rsidRPr="00C04A08" w:rsidRDefault="00842EF7" w:rsidP="00842EF7">
      <w:pPr>
        <w:pStyle w:val="Heading4"/>
      </w:pPr>
      <w:bookmarkStart w:id="11764" w:name="_Toc21340989"/>
      <w:bookmarkStart w:id="11765" w:name="_Toc29805437"/>
      <w:bookmarkStart w:id="11766" w:name="_Toc36456646"/>
      <w:bookmarkStart w:id="11767" w:name="_Toc36469744"/>
      <w:bookmarkStart w:id="11768" w:name="_Toc37254161"/>
      <w:bookmarkStart w:id="11769" w:name="_Toc37323019"/>
      <w:bookmarkStart w:id="11770" w:name="_Toc37324425"/>
      <w:bookmarkStart w:id="11771" w:name="_Toc45889949"/>
      <w:bookmarkStart w:id="11772" w:name="_Toc52196629"/>
      <w:bookmarkStart w:id="11773" w:name="_Toc52197609"/>
      <w:bookmarkStart w:id="11774" w:name="_Toc53173332"/>
      <w:bookmarkStart w:id="11775" w:name="_Toc53173701"/>
      <w:bookmarkStart w:id="11776" w:name="_Toc61119703"/>
      <w:bookmarkStart w:id="11777" w:name="_Toc61120085"/>
      <w:bookmarkStart w:id="11778" w:name="_Toc67926156"/>
      <w:bookmarkStart w:id="11779" w:name="_Toc75273794"/>
      <w:bookmarkStart w:id="11780" w:name="_Toc76510694"/>
      <w:bookmarkStart w:id="11781" w:name="_Toc83129851"/>
      <w:bookmarkStart w:id="11782" w:name="_Toc90591383"/>
      <w:bookmarkStart w:id="11783" w:name="_Toc98864442"/>
      <w:bookmarkStart w:id="11784" w:name="_Toc99733691"/>
      <w:bookmarkStart w:id="11785" w:name="_Toc106577596"/>
      <w:bookmarkStart w:id="11786" w:name="_Toc114537347"/>
      <w:bookmarkStart w:id="11787" w:name="_Toc115257615"/>
      <w:bookmarkStart w:id="11788" w:name="_Toc123086935"/>
      <w:bookmarkStart w:id="11789" w:name="_Toc124296259"/>
      <w:bookmarkStart w:id="11790" w:name="_Toc124296729"/>
      <w:bookmarkStart w:id="11791" w:name="_Toc130572546"/>
      <w:bookmarkStart w:id="11792" w:name="_Toc131708545"/>
      <w:bookmarkStart w:id="11793" w:name="_Toc137458352"/>
      <w:bookmarkStart w:id="11794" w:name="_Toc138887839"/>
      <w:bookmarkStart w:id="11795" w:name="_Toc138969926"/>
      <w:bookmarkStart w:id="11796" w:name="_Toc145916987"/>
      <w:r w:rsidRPr="00C04A08">
        <w:t>A.3.3.1 General</w:t>
      </w:r>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749ECD81" w14:textId="77777777" w:rsidR="00A20079" w:rsidRPr="00C04A08" w:rsidRDefault="00A20079" w:rsidP="00A20079">
      <w:pPr>
        <w:pStyle w:val="TH"/>
      </w:pPr>
      <w:bookmarkStart w:id="11797" w:name="_Toc21340990"/>
      <w:bookmarkStart w:id="11798" w:name="_Toc29805438"/>
      <w:bookmarkStart w:id="11799" w:name="_Toc36456647"/>
      <w:bookmarkStart w:id="11800" w:name="_Toc36469745"/>
      <w:bookmarkStart w:id="11801" w:name="_Toc37254162"/>
      <w:bookmarkStart w:id="11802" w:name="_Toc37323020"/>
      <w:bookmarkStart w:id="11803" w:name="_Toc37324426"/>
      <w:bookmarkStart w:id="11804" w:name="_Toc45889950"/>
      <w:bookmarkStart w:id="11805" w:name="_Toc52196630"/>
      <w:bookmarkStart w:id="11806" w:name="_Toc52197610"/>
      <w:bookmarkStart w:id="11807" w:name="_Toc53173333"/>
      <w:bookmarkStart w:id="11808" w:name="_Toc53173702"/>
      <w:bookmarkStart w:id="11809" w:name="_Toc61119704"/>
      <w:bookmarkStart w:id="11810" w:name="_Toc61120086"/>
      <w:bookmarkStart w:id="11811" w:name="_Toc67926157"/>
      <w:bookmarkStart w:id="11812" w:name="_Toc75273795"/>
      <w:bookmarkStart w:id="11813" w:name="_Toc76510695"/>
      <w:bookmarkStart w:id="11814" w:name="_Toc83129852"/>
      <w:bookmarkStart w:id="11815" w:name="_Toc90591384"/>
      <w:bookmarkStart w:id="11816" w:name="_Toc98864443"/>
      <w:bookmarkStart w:id="11817" w:name="_Toc99733692"/>
      <w:bookmarkStart w:id="11818"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1819" w:name="_Toc114537348"/>
      <w:bookmarkStart w:id="11820" w:name="_Toc115257616"/>
      <w:bookmarkStart w:id="11821" w:name="_Toc123086936"/>
      <w:bookmarkStart w:id="11822" w:name="_Toc124296260"/>
      <w:bookmarkStart w:id="11823" w:name="_Toc124296730"/>
      <w:bookmarkStart w:id="11824" w:name="_Toc130572547"/>
      <w:bookmarkStart w:id="11825" w:name="_Toc131708546"/>
      <w:bookmarkStart w:id="11826" w:name="_Toc137458353"/>
      <w:bookmarkStart w:id="11827" w:name="_Toc138887840"/>
      <w:bookmarkStart w:id="11828" w:name="_Toc138969927"/>
      <w:bookmarkStart w:id="11829" w:name="_Toc145916988"/>
      <w:r w:rsidRPr="00C04A08">
        <w:lastRenderedPageBreak/>
        <w:t>A.3.3.2</w:t>
      </w:r>
      <w:r w:rsidRPr="00C04A08">
        <w:tab/>
        <w:t>FRC for receiver requirements for QPSK</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4pt;height:16.55pt" o:ole="">
                  <v:imagedata r:id="rId34" o:title=""/>
                </v:shape>
                <o:OLEObject Type="Embed" ProgID="Equation.3" ShapeID="_x0000_i1028" DrawAspect="Content" ObjectID="_1757333879"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DC7853"/>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4pt;height:16.55pt" o:ole="">
                  <v:imagedata r:id="rId34" o:title=""/>
                </v:shape>
                <o:OLEObject Type="Embed" ProgID="Equation.3" ShapeID="_x0000_i1029" DrawAspect="Content" ObjectID="_1757333880"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lastRenderedPageBreak/>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10pt;height:18.5pt" o:ole="">
                  <v:imagedata r:id="rId34" o:title=""/>
                </v:shape>
                <o:OLEObject Type="Embed" ProgID="Equation.3" ShapeID="_x0000_i1030" DrawAspect="Content" ObjectID="_1757333881" r:id="rId37"/>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lastRenderedPageBreak/>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10pt;height:18.5pt" o:ole="">
                  <v:imagedata r:id="rId34" o:title=""/>
                </v:shape>
                <o:OLEObject Type="Embed" ProgID="Equation.3" ShapeID="_x0000_i1031" DrawAspect="Content" ObjectID="_1757333882" r:id="rId38"/>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1830" w:name="_Toc21340991"/>
      <w:bookmarkStart w:id="11831" w:name="_Toc29805439"/>
      <w:bookmarkStart w:id="11832" w:name="_Toc36456648"/>
      <w:bookmarkStart w:id="11833" w:name="_Toc36469746"/>
      <w:bookmarkStart w:id="11834" w:name="_Toc37254163"/>
      <w:bookmarkStart w:id="11835" w:name="_Toc37323021"/>
      <w:bookmarkStart w:id="11836" w:name="_Toc37324427"/>
      <w:bookmarkStart w:id="11837" w:name="_Toc45889951"/>
      <w:bookmarkStart w:id="11838" w:name="_Toc52196631"/>
      <w:bookmarkStart w:id="11839" w:name="_Toc52197611"/>
      <w:bookmarkStart w:id="11840" w:name="_Toc53173334"/>
      <w:bookmarkStart w:id="11841" w:name="_Toc53173703"/>
      <w:bookmarkStart w:id="11842" w:name="_Toc61119705"/>
      <w:bookmarkStart w:id="11843" w:name="_Toc61120087"/>
      <w:bookmarkStart w:id="11844" w:name="_Toc67926158"/>
      <w:bookmarkStart w:id="11845" w:name="_Toc75273796"/>
      <w:bookmarkStart w:id="11846" w:name="_Toc76510696"/>
      <w:bookmarkStart w:id="11847" w:name="_Toc83129853"/>
      <w:bookmarkStart w:id="11848" w:name="_Toc90591385"/>
      <w:bookmarkStart w:id="11849" w:name="_Toc98864444"/>
      <w:bookmarkStart w:id="11850" w:name="_Toc99733693"/>
      <w:bookmarkStart w:id="11851" w:name="_Toc106577598"/>
      <w:bookmarkStart w:id="11852" w:name="_Toc114537349"/>
      <w:bookmarkStart w:id="11853" w:name="_Toc115257617"/>
      <w:bookmarkStart w:id="11854" w:name="_Toc123086937"/>
      <w:bookmarkStart w:id="11855" w:name="_Toc124296261"/>
      <w:bookmarkStart w:id="11856" w:name="_Toc124296731"/>
      <w:bookmarkStart w:id="11857" w:name="_Toc130572548"/>
      <w:bookmarkStart w:id="11858" w:name="_Toc131708547"/>
      <w:bookmarkStart w:id="11859" w:name="_Toc137458354"/>
      <w:bookmarkStart w:id="11860" w:name="_Toc138887841"/>
      <w:bookmarkStart w:id="11861" w:name="_Toc138969928"/>
      <w:bookmarkStart w:id="11862" w:name="_Toc145916989"/>
      <w:r w:rsidRPr="00C04A08">
        <w:t>A.3.3.3</w:t>
      </w:r>
      <w:r w:rsidRPr="00C04A08">
        <w:tab/>
        <w:t>FRC for receiver requirements for 16QAM</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7DD6243F" w14:textId="77777777" w:rsidR="00842EF7" w:rsidRPr="00C04A08" w:rsidRDefault="00842EF7" w:rsidP="00842EF7"/>
    <w:p w14:paraId="1B3973DC" w14:textId="77777777" w:rsidR="00842EF7" w:rsidRPr="00C04A08" w:rsidRDefault="00842EF7" w:rsidP="00842EF7">
      <w:pPr>
        <w:pStyle w:val="Heading4"/>
      </w:pPr>
      <w:bookmarkStart w:id="11863" w:name="_Toc21340992"/>
      <w:bookmarkStart w:id="11864" w:name="_Toc29805440"/>
      <w:bookmarkStart w:id="11865" w:name="_Toc36456649"/>
      <w:bookmarkStart w:id="11866" w:name="_Toc36469747"/>
      <w:bookmarkStart w:id="11867" w:name="_Toc37254164"/>
      <w:bookmarkStart w:id="11868" w:name="_Toc37323022"/>
      <w:bookmarkStart w:id="11869" w:name="_Toc37324428"/>
      <w:bookmarkStart w:id="11870" w:name="_Toc45889952"/>
      <w:bookmarkStart w:id="11871" w:name="_Toc52196632"/>
      <w:bookmarkStart w:id="11872" w:name="_Toc52197612"/>
      <w:bookmarkStart w:id="11873" w:name="_Toc53173335"/>
      <w:bookmarkStart w:id="11874" w:name="_Toc53173704"/>
      <w:bookmarkStart w:id="11875" w:name="_Toc61119706"/>
      <w:bookmarkStart w:id="11876" w:name="_Toc61120088"/>
      <w:bookmarkStart w:id="11877" w:name="_Toc67926159"/>
      <w:bookmarkStart w:id="11878" w:name="_Toc75273797"/>
      <w:bookmarkStart w:id="11879" w:name="_Toc76510697"/>
      <w:bookmarkStart w:id="11880" w:name="_Toc83129854"/>
      <w:bookmarkStart w:id="11881" w:name="_Toc90591386"/>
      <w:bookmarkStart w:id="11882" w:name="_Toc98864445"/>
      <w:bookmarkStart w:id="11883" w:name="_Toc99733694"/>
      <w:bookmarkStart w:id="11884" w:name="_Toc106577599"/>
      <w:bookmarkStart w:id="11885" w:name="_Toc114537350"/>
      <w:bookmarkStart w:id="11886" w:name="_Toc115257618"/>
      <w:bookmarkStart w:id="11887" w:name="_Toc123086938"/>
      <w:bookmarkStart w:id="11888" w:name="_Toc124296262"/>
      <w:bookmarkStart w:id="11889" w:name="_Toc124296732"/>
      <w:bookmarkStart w:id="11890" w:name="_Toc130572549"/>
      <w:bookmarkStart w:id="11891" w:name="_Toc131708548"/>
      <w:bookmarkStart w:id="11892" w:name="_Toc137458355"/>
      <w:bookmarkStart w:id="11893" w:name="_Toc138887842"/>
      <w:bookmarkStart w:id="11894" w:name="_Toc138969929"/>
      <w:bookmarkStart w:id="11895" w:name="_Toc145916990"/>
      <w:r w:rsidRPr="00C04A08">
        <w:lastRenderedPageBreak/>
        <w:t>A.3.3.4</w:t>
      </w:r>
      <w:r w:rsidRPr="00C04A08">
        <w:tab/>
        <w:t>FRC for receiver requirements for 64QAM</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4pt;height:16.55pt" o:ole="">
                  <v:imagedata r:id="rId34" o:title=""/>
                </v:shape>
                <o:OLEObject Type="Embed" ProgID="Equation.3" ShapeID="_x0000_i1032" DrawAspect="Content" ObjectID="_1757333883"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DC7853">
      <w:pPr>
        <w:rPr>
          <w:rFonts w:eastAsia="Malgun Gothic"/>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4pt;height:16.55pt" o:ole="">
                  <v:imagedata r:id="rId34" o:title=""/>
                </v:shape>
                <o:OLEObject Type="Embed" ProgID="Equation.3" ShapeID="_x0000_i1033" DrawAspect="Content" ObjectID="_1757333884"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DC7853"/>
    <w:p w14:paraId="3D41C62F" w14:textId="77777777" w:rsidR="00491C16" w:rsidRPr="00491C16" w:rsidRDefault="00491C16" w:rsidP="00553A50">
      <w:pPr>
        <w:pStyle w:val="TH"/>
        <w:rPr>
          <w:rFonts w:eastAsia="SimSun"/>
        </w:rPr>
      </w:pPr>
      <w:r w:rsidRPr="00491C16">
        <w:rPr>
          <w:rFonts w:eastAsia="SimSun"/>
        </w:rPr>
        <w:lastRenderedPageBreak/>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10pt;height:18.5pt" o:ole="">
                  <v:imagedata r:id="rId34" o:title=""/>
                </v:shape>
                <o:OLEObject Type="Embed" ProgID="Equation.3" ShapeID="_x0000_i1034" DrawAspect="Content" ObjectID="_1757333885" r:id="rId41"/>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lastRenderedPageBreak/>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10pt;height:18.5pt" o:ole="">
                  <v:imagedata r:id="rId34" o:title=""/>
                </v:shape>
                <o:OLEObject Type="Embed" ProgID="Equation.3" ShapeID="_x0000_i1035" DrawAspect="Content" ObjectID="_1757333886" r:id="rId42"/>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1896" w:name="_Toc45889953"/>
      <w:bookmarkStart w:id="11897" w:name="_Toc52196633"/>
      <w:bookmarkStart w:id="11898" w:name="_Toc52197613"/>
      <w:bookmarkStart w:id="11899" w:name="_Toc53173336"/>
      <w:bookmarkStart w:id="11900" w:name="_Toc53173705"/>
      <w:bookmarkStart w:id="11901" w:name="_Toc61119707"/>
      <w:bookmarkStart w:id="11902" w:name="_Toc61120089"/>
      <w:bookmarkStart w:id="11903" w:name="_Toc67926160"/>
      <w:bookmarkStart w:id="11904" w:name="_Toc75273798"/>
      <w:bookmarkStart w:id="11905" w:name="_Toc76510698"/>
      <w:bookmarkStart w:id="11906" w:name="_Toc83129855"/>
      <w:bookmarkStart w:id="11907" w:name="_Toc90591387"/>
      <w:bookmarkStart w:id="11908" w:name="_Toc98864446"/>
      <w:bookmarkStart w:id="11909" w:name="_Toc99733695"/>
      <w:bookmarkStart w:id="11910" w:name="_Toc106577600"/>
      <w:bookmarkStart w:id="11911" w:name="_Toc114537351"/>
      <w:bookmarkStart w:id="11912" w:name="_Toc115257619"/>
      <w:bookmarkStart w:id="11913" w:name="_Toc123086939"/>
      <w:bookmarkStart w:id="11914" w:name="_Toc124296263"/>
      <w:bookmarkStart w:id="11915" w:name="_Toc124296733"/>
      <w:bookmarkStart w:id="11916" w:name="_Toc130572550"/>
      <w:bookmarkStart w:id="11917" w:name="_Toc131708549"/>
      <w:bookmarkStart w:id="11918" w:name="_Toc137458356"/>
      <w:bookmarkStart w:id="11919" w:name="_Toc138887843"/>
      <w:bookmarkStart w:id="11920" w:name="_Toc138969930"/>
      <w:bookmarkStart w:id="11921" w:name="_Toc145916991"/>
      <w:r w:rsidRPr="00615895">
        <w:rPr>
          <w:rFonts w:eastAsia="Malgun Gothic"/>
        </w:rPr>
        <w:lastRenderedPageBreak/>
        <w:t>A.3.3.5</w:t>
      </w:r>
      <w:r w:rsidRPr="00615895">
        <w:rPr>
          <w:rFonts w:eastAsia="Malgun Gothic"/>
        </w:rPr>
        <w:tab/>
        <w:t>FRC for receiver requirements for 256QAM</w:t>
      </w:r>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4pt;height:16.55pt" o:ole="">
                  <v:imagedata r:id="rId34" o:title=""/>
                </v:shape>
                <o:OLEObject Type="Embed" ProgID="Equation.3" ShapeID="_x0000_i1036" DrawAspect="Content" ObjectID="_1757333887"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DC7853">
      <w:pPr>
        <w:rPr>
          <w:rFonts w:eastAsia="Malgun Gothic"/>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4pt;height:16.55pt" o:ole="">
                  <v:imagedata r:id="rId34" o:title=""/>
                </v:shape>
                <o:OLEObject Type="Embed" ProgID="Equation.3" ShapeID="_x0000_i1037" DrawAspect="Content" ObjectID="_1757333888"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DC7853"/>
    <w:p w14:paraId="775BD23F" w14:textId="77777777" w:rsidR="00491C16" w:rsidRPr="00491C16" w:rsidRDefault="00491C16" w:rsidP="00766098">
      <w:pPr>
        <w:pStyle w:val="TH"/>
        <w:rPr>
          <w:rFonts w:eastAsia="SimSun"/>
        </w:rPr>
      </w:pPr>
      <w:r w:rsidRPr="00491C16">
        <w:rPr>
          <w:rFonts w:eastAsia="SimSun"/>
        </w:rPr>
        <w:lastRenderedPageBreak/>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10pt;height:18.5pt" o:ole="">
                  <v:imagedata r:id="rId34" o:title=""/>
                </v:shape>
                <o:OLEObject Type="Embed" ProgID="Equation.3" ShapeID="_x0000_i1038" DrawAspect="Content" ObjectID="_1757333889" r:id="rId45"/>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lastRenderedPageBreak/>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10pt;height:18.5pt" o:ole="">
                  <v:imagedata r:id="rId34" o:title=""/>
                </v:shape>
                <o:OLEObject Type="Embed" ProgID="Equation.3" ShapeID="_x0000_i1039" DrawAspect="Content" ObjectID="_1757333890" r:id="rId46"/>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DC7853">
      <w:pPr>
        <w:rPr>
          <w:rFonts w:eastAsia="SimSun"/>
        </w:rPr>
      </w:pPr>
    </w:p>
    <w:p w14:paraId="1BE3778B" w14:textId="77777777" w:rsidR="00842EF7" w:rsidRPr="00C04A08" w:rsidRDefault="00842EF7" w:rsidP="00842EF7">
      <w:pPr>
        <w:pStyle w:val="Heading2"/>
      </w:pPr>
      <w:bookmarkStart w:id="11922" w:name="_Toc21340993"/>
      <w:bookmarkStart w:id="11923" w:name="_Toc29805441"/>
      <w:bookmarkStart w:id="11924" w:name="_Toc36456650"/>
      <w:bookmarkStart w:id="11925" w:name="_Toc36469748"/>
      <w:bookmarkStart w:id="11926" w:name="_Toc37254165"/>
      <w:bookmarkStart w:id="11927" w:name="_Toc37323023"/>
      <w:bookmarkStart w:id="11928" w:name="_Toc37324429"/>
      <w:bookmarkStart w:id="11929" w:name="_Toc45889954"/>
      <w:bookmarkStart w:id="11930" w:name="_Toc52196634"/>
      <w:bookmarkStart w:id="11931" w:name="_Toc52197614"/>
      <w:bookmarkStart w:id="11932" w:name="_Toc53173337"/>
      <w:bookmarkStart w:id="11933" w:name="_Toc53173706"/>
      <w:bookmarkStart w:id="11934" w:name="_Toc61119708"/>
      <w:bookmarkStart w:id="11935" w:name="_Toc61120090"/>
      <w:bookmarkStart w:id="11936" w:name="_Toc67926161"/>
      <w:bookmarkStart w:id="11937" w:name="_Toc75273799"/>
      <w:bookmarkStart w:id="11938" w:name="_Toc76510699"/>
      <w:bookmarkStart w:id="11939" w:name="_Toc83129856"/>
      <w:bookmarkStart w:id="11940" w:name="_Toc90591388"/>
      <w:bookmarkStart w:id="11941" w:name="_Toc98864447"/>
      <w:bookmarkStart w:id="11942" w:name="_Toc99733696"/>
      <w:bookmarkStart w:id="11943" w:name="_Toc106577601"/>
      <w:bookmarkStart w:id="11944" w:name="_Toc114537352"/>
      <w:bookmarkStart w:id="11945" w:name="_Toc115257620"/>
      <w:bookmarkStart w:id="11946" w:name="_Toc123086940"/>
      <w:bookmarkStart w:id="11947" w:name="_Toc124296264"/>
      <w:bookmarkStart w:id="11948" w:name="_Toc124296734"/>
      <w:bookmarkStart w:id="11949" w:name="_Toc130572551"/>
      <w:bookmarkStart w:id="11950" w:name="_Toc131708550"/>
      <w:bookmarkStart w:id="11951" w:name="_Toc137458357"/>
      <w:bookmarkStart w:id="11952" w:name="_Toc138887844"/>
      <w:bookmarkStart w:id="11953" w:name="_Toc138969931"/>
      <w:bookmarkStart w:id="11954" w:name="_Toc145916992"/>
      <w:r w:rsidRPr="00C04A08">
        <w:lastRenderedPageBreak/>
        <w:t>A.4</w:t>
      </w:r>
      <w:r w:rsidRPr="00C04A08">
        <w:tab/>
        <w:t>Void</w:t>
      </w:r>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006DCD51" w14:textId="77777777" w:rsidR="00842EF7" w:rsidRPr="00C04A08" w:rsidRDefault="00842EF7" w:rsidP="00842EF7">
      <w:pPr>
        <w:pStyle w:val="Heading2"/>
      </w:pPr>
      <w:bookmarkStart w:id="11955" w:name="_Toc21340994"/>
      <w:bookmarkStart w:id="11956" w:name="_Toc29805442"/>
      <w:bookmarkStart w:id="11957" w:name="_Toc36456651"/>
      <w:bookmarkStart w:id="11958" w:name="_Toc36469749"/>
      <w:bookmarkStart w:id="11959" w:name="_Toc37254166"/>
      <w:bookmarkStart w:id="11960" w:name="_Toc37323024"/>
      <w:bookmarkStart w:id="11961" w:name="_Toc37324430"/>
      <w:bookmarkStart w:id="11962" w:name="_Toc45889955"/>
      <w:bookmarkStart w:id="11963" w:name="_Toc52196635"/>
      <w:bookmarkStart w:id="11964" w:name="_Toc52197615"/>
      <w:bookmarkStart w:id="11965" w:name="_Toc53173338"/>
      <w:bookmarkStart w:id="11966" w:name="_Toc53173707"/>
      <w:bookmarkStart w:id="11967" w:name="_Toc61119709"/>
      <w:bookmarkStart w:id="11968" w:name="_Toc61120091"/>
      <w:bookmarkStart w:id="11969" w:name="_Toc67926162"/>
      <w:bookmarkStart w:id="11970" w:name="_Toc75273800"/>
      <w:bookmarkStart w:id="11971" w:name="_Toc76510700"/>
      <w:bookmarkStart w:id="11972" w:name="_Toc83129857"/>
      <w:bookmarkStart w:id="11973" w:name="_Toc90591389"/>
      <w:bookmarkStart w:id="11974" w:name="_Toc98864448"/>
      <w:bookmarkStart w:id="11975" w:name="_Toc99733697"/>
      <w:bookmarkStart w:id="11976" w:name="_Toc106577602"/>
      <w:bookmarkStart w:id="11977" w:name="_Toc114537353"/>
      <w:bookmarkStart w:id="11978" w:name="_Toc115257621"/>
      <w:bookmarkStart w:id="11979" w:name="_Toc123086941"/>
      <w:bookmarkStart w:id="11980" w:name="_Toc124296265"/>
      <w:bookmarkStart w:id="11981" w:name="_Toc124296735"/>
      <w:bookmarkStart w:id="11982" w:name="_Toc130572552"/>
      <w:bookmarkStart w:id="11983" w:name="_Toc131708551"/>
      <w:bookmarkStart w:id="11984" w:name="_Toc137458358"/>
      <w:bookmarkStart w:id="11985" w:name="_Toc138887845"/>
      <w:bookmarkStart w:id="11986" w:name="_Toc138969932"/>
      <w:bookmarkStart w:id="11987" w:name="_Toc145916993"/>
      <w:r w:rsidRPr="00C04A08">
        <w:t>A.5</w:t>
      </w:r>
      <w:r w:rsidRPr="00C04A08">
        <w:tab/>
        <w:t>OFDMA Channel Noise Generator (OCNG)</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0F6A4A49" w14:textId="77777777" w:rsidR="00842EF7" w:rsidRPr="00C04A08" w:rsidRDefault="00842EF7" w:rsidP="00842EF7">
      <w:pPr>
        <w:pStyle w:val="Heading3"/>
      </w:pPr>
      <w:bookmarkStart w:id="11988" w:name="_Toc21340995"/>
      <w:bookmarkStart w:id="11989" w:name="_Toc29805443"/>
      <w:bookmarkStart w:id="11990" w:name="_Toc36456652"/>
      <w:bookmarkStart w:id="11991" w:name="_Toc36469750"/>
      <w:bookmarkStart w:id="11992" w:name="_Toc37254167"/>
      <w:bookmarkStart w:id="11993" w:name="_Toc37323025"/>
      <w:bookmarkStart w:id="11994" w:name="_Toc37324431"/>
      <w:bookmarkStart w:id="11995" w:name="_Toc45889956"/>
      <w:bookmarkStart w:id="11996" w:name="_Toc52196636"/>
      <w:bookmarkStart w:id="11997" w:name="_Toc52197616"/>
      <w:bookmarkStart w:id="11998" w:name="_Toc53173339"/>
      <w:bookmarkStart w:id="11999" w:name="_Toc53173708"/>
      <w:bookmarkStart w:id="12000" w:name="_Toc61119710"/>
      <w:bookmarkStart w:id="12001" w:name="_Toc61120092"/>
      <w:bookmarkStart w:id="12002" w:name="_Toc67926163"/>
      <w:bookmarkStart w:id="12003" w:name="_Toc75273801"/>
      <w:bookmarkStart w:id="12004" w:name="_Toc76510701"/>
      <w:bookmarkStart w:id="12005" w:name="_Toc83129858"/>
      <w:bookmarkStart w:id="12006" w:name="_Toc90591390"/>
      <w:bookmarkStart w:id="12007" w:name="_Toc98864449"/>
      <w:bookmarkStart w:id="12008" w:name="_Toc99733698"/>
      <w:bookmarkStart w:id="12009" w:name="_Toc106577603"/>
      <w:bookmarkStart w:id="12010" w:name="_Toc114537354"/>
      <w:bookmarkStart w:id="12011" w:name="_Toc115257622"/>
      <w:bookmarkStart w:id="12012" w:name="_Toc123086942"/>
      <w:bookmarkStart w:id="12013" w:name="_Toc124296266"/>
      <w:bookmarkStart w:id="12014" w:name="_Toc124296736"/>
      <w:bookmarkStart w:id="12015" w:name="_Toc130572553"/>
      <w:bookmarkStart w:id="12016" w:name="_Toc131708552"/>
      <w:bookmarkStart w:id="12017" w:name="_Toc137458359"/>
      <w:bookmarkStart w:id="12018" w:name="_Toc138887846"/>
      <w:bookmarkStart w:id="12019" w:name="_Toc138969933"/>
      <w:bookmarkStart w:id="12020" w:name="_Toc145916994"/>
      <w:r w:rsidRPr="00C04A08">
        <w:t>A.5.1</w:t>
      </w:r>
      <w:r w:rsidRPr="00C04A08">
        <w:tab/>
        <w:t>OCNG Patterns for FDD</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7BB08C49" w14:textId="77777777" w:rsidR="00842EF7" w:rsidRPr="00C04A08" w:rsidRDefault="00842EF7" w:rsidP="00842EF7">
      <w:pPr>
        <w:pStyle w:val="Heading3"/>
      </w:pPr>
      <w:bookmarkStart w:id="12021" w:name="_Toc21340996"/>
      <w:bookmarkStart w:id="12022" w:name="_Toc29805444"/>
      <w:bookmarkStart w:id="12023" w:name="_Toc36456653"/>
      <w:bookmarkStart w:id="12024" w:name="_Toc36469751"/>
      <w:bookmarkStart w:id="12025" w:name="_Toc37254168"/>
      <w:bookmarkStart w:id="12026" w:name="_Toc37323026"/>
      <w:bookmarkStart w:id="12027" w:name="_Toc37324432"/>
      <w:bookmarkStart w:id="12028" w:name="_Toc45889957"/>
      <w:bookmarkStart w:id="12029" w:name="_Toc52196637"/>
      <w:bookmarkStart w:id="12030" w:name="_Toc52197617"/>
      <w:bookmarkStart w:id="12031" w:name="_Toc53173340"/>
      <w:bookmarkStart w:id="12032" w:name="_Toc53173709"/>
      <w:bookmarkStart w:id="12033" w:name="_Toc61119711"/>
      <w:bookmarkStart w:id="12034" w:name="_Toc61120093"/>
      <w:bookmarkStart w:id="12035" w:name="_Toc67926164"/>
      <w:bookmarkStart w:id="12036" w:name="_Toc75273802"/>
      <w:bookmarkStart w:id="12037" w:name="_Toc76510702"/>
      <w:bookmarkStart w:id="12038" w:name="_Toc83129859"/>
      <w:bookmarkStart w:id="12039" w:name="_Toc90591391"/>
      <w:bookmarkStart w:id="12040" w:name="_Toc98864450"/>
      <w:bookmarkStart w:id="12041" w:name="_Toc99733699"/>
      <w:bookmarkStart w:id="12042" w:name="_Toc106577604"/>
      <w:bookmarkStart w:id="12043" w:name="_Toc114537355"/>
      <w:bookmarkStart w:id="12044" w:name="_Toc115257623"/>
      <w:bookmarkStart w:id="12045" w:name="_Toc123086943"/>
      <w:bookmarkStart w:id="12046" w:name="_Toc124296267"/>
      <w:bookmarkStart w:id="12047" w:name="_Toc124296737"/>
      <w:bookmarkStart w:id="12048" w:name="_Toc130572554"/>
      <w:bookmarkStart w:id="12049" w:name="_Toc131708553"/>
      <w:bookmarkStart w:id="12050" w:name="_Toc137458360"/>
      <w:bookmarkStart w:id="12051" w:name="_Toc138887847"/>
      <w:bookmarkStart w:id="12052" w:name="_Toc138969934"/>
      <w:bookmarkStart w:id="12053" w:name="_Toc145916995"/>
      <w:r w:rsidRPr="00C04A08">
        <w:t>A.5.2</w:t>
      </w:r>
      <w:r w:rsidRPr="00C04A08">
        <w:tab/>
        <w:t>OCNG Patterns for TDD</w:t>
      </w:r>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3F02D9F2" w14:textId="77777777" w:rsidR="00842EF7" w:rsidRPr="00C04A08" w:rsidRDefault="00842EF7" w:rsidP="00842EF7">
      <w:pPr>
        <w:pStyle w:val="Heading4"/>
      </w:pPr>
      <w:bookmarkStart w:id="12054" w:name="_Toc21340997"/>
      <w:bookmarkStart w:id="12055" w:name="_Toc29805445"/>
      <w:bookmarkStart w:id="12056" w:name="_Toc36456654"/>
      <w:bookmarkStart w:id="12057" w:name="_Toc36469752"/>
      <w:bookmarkStart w:id="12058" w:name="_Toc37254169"/>
      <w:bookmarkStart w:id="12059" w:name="_Toc37323027"/>
      <w:bookmarkStart w:id="12060" w:name="_Toc37324433"/>
      <w:bookmarkStart w:id="12061" w:name="_Toc45889958"/>
      <w:bookmarkStart w:id="12062" w:name="_Toc52196638"/>
      <w:bookmarkStart w:id="12063" w:name="_Toc52197618"/>
      <w:bookmarkStart w:id="12064" w:name="_Toc53173341"/>
      <w:bookmarkStart w:id="12065" w:name="_Toc53173710"/>
      <w:bookmarkStart w:id="12066" w:name="_Toc61119712"/>
      <w:bookmarkStart w:id="12067" w:name="_Toc61120094"/>
      <w:bookmarkStart w:id="12068" w:name="_Toc67926165"/>
      <w:bookmarkStart w:id="12069" w:name="_Toc75273803"/>
      <w:bookmarkStart w:id="12070" w:name="_Toc76510703"/>
      <w:bookmarkStart w:id="12071" w:name="_Toc83129860"/>
      <w:bookmarkStart w:id="12072" w:name="_Toc90591392"/>
      <w:bookmarkStart w:id="12073" w:name="_Toc98864451"/>
      <w:bookmarkStart w:id="12074" w:name="_Toc99733700"/>
      <w:bookmarkStart w:id="12075" w:name="_Toc106577605"/>
      <w:bookmarkStart w:id="12076" w:name="_Toc114537356"/>
      <w:bookmarkStart w:id="12077" w:name="_Toc115257624"/>
      <w:bookmarkStart w:id="12078" w:name="_Toc123086944"/>
      <w:bookmarkStart w:id="12079" w:name="_Toc124296268"/>
      <w:bookmarkStart w:id="12080" w:name="_Toc124296738"/>
      <w:bookmarkStart w:id="12081" w:name="_Toc130572555"/>
      <w:bookmarkStart w:id="12082" w:name="_Toc131708554"/>
      <w:bookmarkStart w:id="12083" w:name="_Toc137458361"/>
      <w:bookmarkStart w:id="12084" w:name="_Toc138887848"/>
      <w:bookmarkStart w:id="12085" w:name="_Toc138969935"/>
      <w:bookmarkStart w:id="12086" w:name="_Toc145916996"/>
      <w:r w:rsidRPr="00C04A08">
        <w:t>A.5.2.1</w:t>
      </w:r>
      <w:r w:rsidRPr="00C04A08">
        <w:tab/>
        <w:t>OCNG TDD pattern 1: Generic OCNG TDD Pattern for all unused REs</w:t>
      </w:r>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00430F">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00430F">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2087" w:name="_Toc21340998"/>
      <w:bookmarkStart w:id="12088" w:name="_Toc29805446"/>
      <w:bookmarkStart w:id="12089" w:name="_Toc36456655"/>
      <w:bookmarkStart w:id="12090" w:name="_Toc36469753"/>
      <w:bookmarkStart w:id="12091" w:name="_Toc37254170"/>
      <w:bookmarkStart w:id="12092" w:name="_Toc37323028"/>
      <w:bookmarkStart w:id="12093" w:name="_Toc37324434"/>
      <w:bookmarkStart w:id="12094" w:name="_Toc45889959"/>
      <w:bookmarkStart w:id="12095" w:name="_Toc52196639"/>
      <w:bookmarkStart w:id="12096" w:name="_Toc52197619"/>
      <w:bookmarkStart w:id="12097" w:name="_Toc53173342"/>
      <w:bookmarkStart w:id="12098" w:name="_Toc53173711"/>
      <w:bookmarkStart w:id="12099" w:name="_Toc61119713"/>
      <w:bookmarkStart w:id="12100" w:name="_Toc61120095"/>
      <w:bookmarkStart w:id="12101" w:name="_Toc67926166"/>
      <w:bookmarkStart w:id="12102" w:name="_Toc75273804"/>
      <w:bookmarkStart w:id="12103" w:name="_Toc76510704"/>
      <w:bookmarkStart w:id="12104" w:name="_Toc83129861"/>
      <w:bookmarkStart w:id="12105" w:name="_Toc90591393"/>
      <w:bookmarkStart w:id="12106" w:name="_Toc98864452"/>
      <w:bookmarkStart w:id="12107" w:name="_Toc99733701"/>
      <w:bookmarkStart w:id="12108" w:name="_Toc106577606"/>
      <w:bookmarkStart w:id="12109" w:name="_Toc114537357"/>
      <w:bookmarkStart w:id="12110" w:name="_Toc115257625"/>
      <w:bookmarkStart w:id="12111" w:name="_Toc123086945"/>
      <w:bookmarkStart w:id="12112" w:name="_Toc124296269"/>
      <w:bookmarkStart w:id="12113" w:name="_Toc124296739"/>
      <w:bookmarkStart w:id="12114" w:name="_Toc130572556"/>
      <w:bookmarkStart w:id="12115" w:name="_Toc131708555"/>
      <w:bookmarkStart w:id="12116" w:name="_Toc137458362"/>
      <w:bookmarkStart w:id="12117" w:name="_Toc138887849"/>
      <w:bookmarkStart w:id="12118" w:name="_Toc138969936"/>
      <w:bookmarkStart w:id="12119" w:name="_Toc145916997"/>
      <w:r w:rsidRPr="00C04A08">
        <w:lastRenderedPageBreak/>
        <w:t>Annex B (informative): Void</w:t>
      </w:r>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2120" w:name="_Toc21340999"/>
      <w:bookmarkStart w:id="12121" w:name="_Toc29805447"/>
      <w:bookmarkStart w:id="12122" w:name="_Toc36456656"/>
      <w:bookmarkStart w:id="12123" w:name="_Toc36469754"/>
      <w:bookmarkStart w:id="12124" w:name="_Toc37254171"/>
      <w:bookmarkStart w:id="12125" w:name="_Toc37323029"/>
      <w:bookmarkStart w:id="12126" w:name="_Toc37324435"/>
      <w:bookmarkStart w:id="12127" w:name="_Toc45889960"/>
      <w:bookmarkStart w:id="12128" w:name="_Toc52196640"/>
      <w:bookmarkStart w:id="12129" w:name="_Toc52197620"/>
      <w:bookmarkStart w:id="12130" w:name="_Toc53173343"/>
      <w:bookmarkStart w:id="12131" w:name="_Toc53173712"/>
      <w:bookmarkStart w:id="12132" w:name="_Toc61119714"/>
      <w:bookmarkStart w:id="12133" w:name="_Toc61120096"/>
      <w:bookmarkStart w:id="12134" w:name="_Toc67926167"/>
      <w:bookmarkStart w:id="12135" w:name="_Toc75273805"/>
      <w:bookmarkStart w:id="12136" w:name="_Toc76510705"/>
      <w:bookmarkStart w:id="12137" w:name="_Toc83129862"/>
      <w:bookmarkStart w:id="12138" w:name="_Toc90591394"/>
      <w:bookmarkStart w:id="12139" w:name="_Toc98864453"/>
      <w:bookmarkStart w:id="12140" w:name="_Toc99733702"/>
      <w:bookmarkStart w:id="12141" w:name="_Toc106577607"/>
      <w:bookmarkStart w:id="12142" w:name="_Toc114537358"/>
      <w:bookmarkStart w:id="12143" w:name="_Toc115257626"/>
      <w:bookmarkStart w:id="12144" w:name="_Toc123086946"/>
      <w:bookmarkStart w:id="12145" w:name="_Toc124296270"/>
      <w:bookmarkStart w:id="12146" w:name="_Toc124296740"/>
      <w:bookmarkStart w:id="12147" w:name="_Toc130572557"/>
      <w:bookmarkStart w:id="12148" w:name="_Toc131708556"/>
      <w:bookmarkStart w:id="12149" w:name="_Toc137458363"/>
      <w:bookmarkStart w:id="12150" w:name="_Toc138887850"/>
      <w:bookmarkStart w:id="12151" w:name="_Toc138969937"/>
      <w:bookmarkStart w:id="12152" w:name="_Toc145916998"/>
      <w:r w:rsidRPr="00C04A08">
        <w:lastRenderedPageBreak/>
        <w:t>Annex C (normative):</w:t>
      </w:r>
      <w:r w:rsidRPr="00C04A08">
        <w:br/>
        <w:t>Downlink physical channels</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2153" w:name="_Toc21341000"/>
      <w:bookmarkStart w:id="12154" w:name="_Toc29805448"/>
      <w:bookmarkStart w:id="12155" w:name="_Toc36456657"/>
      <w:bookmarkStart w:id="12156" w:name="_Toc36469755"/>
      <w:bookmarkStart w:id="12157" w:name="_Toc37254172"/>
      <w:bookmarkStart w:id="12158" w:name="_Toc37323030"/>
      <w:bookmarkStart w:id="12159" w:name="_Toc37324436"/>
      <w:bookmarkStart w:id="12160" w:name="_Toc45889961"/>
      <w:bookmarkStart w:id="12161" w:name="_Toc52196641"/>
      <w:bookmarkStart w:id="12162" w:name="_Toc52197621"/>
      <w:bookmarkStart w:id="12163" w:name="_Toc53173344"/>
      <w:bookmarkStart w:id="12164" w:name="_Toc53173713"/>
      <w:bookmarkStart w:id="12165" w:name="_Toc61119715"/>
      <w:bookmarkStart w:id="12166" w:name="_Toc61120097"/>
      <w:bookmarkStart w:id="12167" w:name="_Toc67926168"/>
      <w:bookmarkStart w:id="12168" w:name="_Toc75273806"/>
      <w:bookmarkStart w:id="12169" w:name="_Toc76510706"/>
      <w:bookmarkStart w:id="12170" w:name="_Toc83129863"/>
      <w:bookmarkStart w:id="12171" w:name="_Toc90591395"/>
      <w:bookmarkStart w:id="12172" w:name="_Toc98864454"/>
      <w:bookmarkStart w:id="12173" w:name="_Toc99733703"/>
      <w:bookmarkStart w:id="12174" w:name="_Toc106577608"/>
      <w:bookmarkStart w:id="12175" w:name="_Toc114537359"/>
      <w:bookmarkStart w:id="12176" w:name="_Toc115257627"/>
      <w:bookmarkStart w:id="12177" w:name="_Toc123086947"/>
      <w:bookmarkStart w:id="12178" w:name="_Toc124296271"/>
      <w:bookmarkStart w:id="12179" w:name="_Toc124296741"/>
      <w:bookmarkStart w:id="12180" w:name="_Toc130572558"/>
      <w:bookmarkStart w:id="12181" w:name="_Toc131708557"/>
      <w:bookmarkStart w:id="12182" w:name="_Toc137458364"/>
      <w:bookmarkStart w:id="12183" w:name="_Toc138887851"/>
      <w:bookmarkStart w:id="12184" w:name="_Toc138969938"/>
      <w:bookmarkStart w:id="12185" w:name="_Toc145916999"/>
      <w:r w:rsidRPr="00C04A08">
        <w:t>C.1</w:t>
      </w:r>
      <w:r w:rsidRPr="00C04A08">
        <w:tab/>
        <w:t>General</w:t>
      </w:r>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5A613D2D" w14:textId="77777777" w:rsidR="00842EF7" w:rsidRPr="00C04A08" w:rsidRDefault="00842EF7" w:rsidP="00842EF7"/>
    <w:p w14:paraId="5F74D591" w14:textId="77777777" w:rsidR="00842EF7" w:rsidRPr="00C04A08" w:rsidRDefault="00842EF7" w:rsidP="00842EF7">
      <w:pPr>
        <w:pStyle w:val="Heading1"/>
      </w:pPr>
      <w:bookmarkStart w:id="12186" w:name="_Toc21341001"/>
      <w:bookmarkStart w:id="12187" w:name="_Toc29805449"/>
      <w:bookmarkStart w:id="12188" w:name="_Toc36456658"/>
      <w:bookmarkStart w:id="12189" w:name="_Toc36469756"/>
      <w:bookmarkStart w:id="12190" w:name="_Toc37254173"/>
      <w:bookmarkStart w:id="12191" w:name="_Toc37323031"/>
      <w:bookmarkStart w:id="12192" w:name="_Toc37324437"/>
      <w:bookmarkStart w:id="12193" w:name="_Toc45889962"/>
      <w:bookmarkStart w:id="12194" w:name="_Toc52196642"/>
      <w:bookmarkStart w:id="12195" w:name="_Toc52197622"/>
      <w:bookmarkStart w:id="12196" w:name="_Toc53173345"/>
      <w:bookmarkStart w:id="12197" w:name="_Toc53173714"/>
      <w:bookmarkStart w:id="12198" w:name="_Toc61119716"/>
      <w:bookmarkStart w:id="12199" w:name="_Toc61120098"/>
      <w:bookmarkStart w:id="12200" w:name="_Toc67926169"/>
      <w:bookmarkStart w:id="12201" w:name="_Toc75273807"/>
      <w:bookmarkStart w:id="12202" w:name="_Toc76510707"/>
      <w:bookmarkStart w:id="12203" w:name="_Toc83129864"/>
      <w:bookmarkStart w:id="12204" w:name="_Toc90591396"/>
      <w:bookmarkStart w:id="12205" w:name="_Toc98864455"/>
      <w:bookmarkStart w:id="12206" w:name="_Toc99733704"/>
      <w:bookmarkStart w:id="12207" w:name="_Toc106577609"/>
      <w:bookmarkStart w:id="12208" w:name="_Toc114537360"/>
      <w:bookmarkStart w:id="12209" w:name="_Toc115257628"/>
      <w:bookmarkStart w:id="12210" w:name="_Toc123086948"/>
      <w:bookmarkStart w:id="12211" w:name="_Toc124296272"/>
      <w:bookmarkStart w:id="12212" w:name="_Toc124296742"/>
      <w:bookmarkStart w:id="12213" w:name="_Toc130572559"/>
      <w:bookmarkStart w:id="12214" w:name="_Toc131708558"/>
      <w:bookmarkStart w:id="12215" w:name="_Toc137458365"/>
      <w:bookmarkStart w:id="12216" w:name="_Toc138887852"/>
      <w:bookmarkStart w:id="12217" w:name="_Toc138969939"/>
      <w:bookmarkStart w:id="12218" w:name="_Toc145917000"/>
      <w:r w:rsidRPr="00C04A08">
        <w:t>C.2</w:t>
      </w:r>
      <w:r w:rsidRPr="00C04A08">
        <w:tab/>
        <w:t>Setup</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2219" w:name="_Toc21341002"/>
      <w:bookmarkStart w:id="12220" w:name="_Toc29805450"/>
      <w:bookmarkStart w:id="12221" w:name="_Toc36456659"/>
      <w:bookmarkStart w:id="12222" w:name="_Toc36469757"/>
      <w:bookmarkStart w:id="12223" w:name="_Toc37254174"/>
      <w:bookmarkStart w:id="12224" w:name="_Toc37323032"/>
      <w:bookmarkStart w:id="12225" w:name="_Toc37324438"/>
      <w:bookmarkStart w:id="12226" w:name="_Toc45889963"/>
      <w:bookmarkStart w:id="12227" w:name="_Toc52196643"/>
      <w:bookmarkStart w:id="12228" w:name="_Toc52197623"/>
      <w:bookmarkStart w:id="12229" w:name="_Toc53173346"/>
      <w:bookmarkStart w:id="12230" w:name="_Toc53173715"/>
      <w:bookmarkStart w:id="12231" w:name="_Toc61119717"/>
      <w:bookmarkStart w:id="12232" w:name="_Toc61120099"/>
      <w:bookmarkStart w:id="12233" w:name="_Toc67926170"/>
      <w:bookmarkStart w:id="12234" w:name="_Toc75273808"/>
      <w:bookmarkStart w:id="12235" w:name="_Toc76510708"/>
      <w:bookmarkStart w:id="12236" w:name="_Toc83129865"/>
      <w:bookmarkStart w:id="12237" w:name="_Toc90591397"/>
      <w:bookmarkStart w:id="12238" w:name="_Toc98864456"/>
      <w:bookmarkStart w:id="12239" w:name="_Toc99733705"/>
      <w:bookmarkStart w:id="12240" w:name="_Toc106577610"/>
      <w:bookmarkStart w:id="12241" w:name="_Toc114537361"/>
      <w:bookmarkStart w:id="12242" w:name="_Toc115257629"/>
      <w:bookmarkStart w:id="12243" w:name="_Toc123086949"/>
      <w:bookmarkStart w:id="12244" w:name="_Toc124296273"/>
      <w:bookmarkStart w:id="12245" w:name="_Toc124296743"/>
      <w:bookmarkStart w:id="12246" w:name="_Toc130572560"/>
      <w:bookmarkStart w:id="12247" w:name="_Toc131708559"/>
      <w:bookmarkStart w:id="12248" w:name="_Toc137458366"/>
      <w:bookmarkStart w:id="12249" w:name="_Toc138887853"/>
      <w:bookmarkStart w:id="12250" w:name="_Toc138969940"/>
      <w:bookmarkStart w:id="12251" w:name="_Toc145917001"/>
      <w:r w:rsidRPr="00C04A08">
        <w:t>C.3</w:t>
      </w:r>
      <w:r w:rsidRPr="00C04A08">
        <w:tab/>
        <w:t>Connection</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p w14:paraId="195E4FD1" w14:textId="77777777" w:rsidR="00842EF7" w:rsidRPr="00C04A08" w:rsidRDefault="00842EF7" w:rsidP="00842EF7">
      <w:pPr>
        <w:pStyle w:val="Heading2"/>
      </w:pPr>
      <w:bookmarkStart w:id="12252" w:name="_Toc21341003"/>
      <w:bookmarkStart w:id="12253" w:name="_Toc29805451"/>
      <w:bookmarkStart w:id="12254" w:name="_Toc36456660"/>
      <w:bookmarkStart w:id="12255" w:name="_Toc36469758"/>
      <w:bookmarkStart w:id="12256" w:name="_Toc37254175"/>
      <w:bookmarkStart w:id="12257" w:name="_Toc37323033"/>
      <w:bookmarkStart w:id="12258" w:name="_Toc37324439"/>
      <w:bookmarkStart w:id="12259" w:name="_Toc45889964"/>
      <w:bookmarkStart w:id="12260" w:name="_Toc52196644"/>
      <w:bookmarkStart w:id="12261" w:name="_Toc52197624"/>
      <w:bookmarkStart w:id="12262" w:name="_Toc53173347"/>
      <w:bookmarkStart w:id="12263" w:name="_Toc53173716"/>
      <w:bookmarkStart w:id="12264" w:name="_Toc61119718"/>
      <w:bookmarkStart w:id="12265" w:name="_Toc61120100"/>
      <w:bookmarkStart w:id="12266" w:name="_Toc67926171"/>
      <w:bookmarkStart w:id="12267" w:name="_Toc75273809"/>
      <w:bookmarkStart w:id="12268" w:name="_Toc76510709"/>
      <w:bookmarkStart w:id="12269" w:name="_Toc83129866"/>
      <w:bookmarkStart w:id="12270" w:name="_Toc90591398"/>
      <w:bookmarkStart w:id="12271" w:name="_Toc98864457"/>
      <w:bookmarkStart w:id="12272" w:name="_Toc99733706"/>
      <w:bookmarkStart w:id="12273" w:name="_Toc106577611"/>
      <w:bookmarkStart w:id="12274" w:name="_Toc114537362"/>
      <w:bookmarkStart w:id="12275" w:name="_Toc115257630"/>
      <w:bookmarkStart w:id="12276" w:name="_Toc123086950"/>
      <w:bookmarkStart w:id="12277" w:name="_Toc124296274"/>
      <w:bookmarkStart w:id="12278" w:name="_Toc124296744"/>
      <w:bookmarkStart w:id="12279" w:name="_Toc130572561"/>
      <w:bookmarkStart w:id="12280" w:name="_Toc131708560"/>
      <w:bookmarkStart w:id="12281" w:name="_Toc137458367"/>
      <w:bookmarkStart w:id="12282" w:name="_Toc138887854"/>
      <w:bookmarkStart w:id="12283" w:name="_Toc138969941"/>
      <w:bookmarkStart w:id="12284" w:name="_Toc145917002"/>
      <w:r w:rsidRPr="00C04A08">
        <w:t>C.3.1</w:t>
      </w:r>
      <w:r w:rsidRPr="00C04A08">
        <w:tab/>
        <w:t>Measurement of Receiver Characteristics</w:t>
      </w:r>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2285" w:name="_Toc21341004"/>
      <w:bookmarkStart w:id="12286" w:name="_Toc29805452"/>
      <w:bookmarkStart w:id="12287" w:name="_Toc36456661"/>
      <w:bookmarkStart w:id="12288" w:name="_Toc36469759"/>
      <w:bookmarkStart w:id="12289" w:name="_Toc37254176"/>
      <w:bookmarkStart w:id="12290" w:name="_Toc37323034"/>
      <w:bookmarkStart w:id="12291" w:name="_Toc37324440"/>
      <w:bookmarkStart w:id="12292" w:name="_Toc45889965"/>
      <w:bookmarkStart w:id="12293" w:name="_Toc52196645"/>
      <w:bookmarkStart w:id="12294" w:name="_Toc52197625"/>
      <w:bookmarkStart w:id="12295" w:name="_Toc53173348"/>
      <w:bookmarkStart w:id="12296" w:name="_Toc53173717"/>
      <w:bookmarkStart w:id="12297" w:name="_Toc61119719"/>
      <w:bookmarkStart w:id="12298" w:name="_Toc61120101"/>
      <w:bookmarkStart w:id="12299" w:name="_Toc67926172"/>
      <w:bookmarkStart w:id="12300" w:name="_Toc75273810"/>
      <w:bookmarkStart w:id="12301" w:name="_Toc76510710"/>
      <w:bookmarkStart w:id="12302" w:name="_Toc83129867"/>
      <w:bookmarkStart w:id="12303" w:name="_Toc90591399"/>
      <w:bookmarkStart w:id="12304" w:name="_Toc98864458"/>
      <w:bookmarkStart w:id="12305" w:name="_Toc99733707"/>
      <w:bookmarkStart w:id="12306" w:name="_Toc106577612"/>
      <w:bookmarkStart w:id="12307" w:name="_Toc114537363"/>
      <w:bookmarkStart w:id="12308" w:name="_Toc115257631"/>
      <w:bookmarkStart w:id="12309" w:name="_Toc123086951"/>
      <w:bookmarkStart w:id="12310" w:name="_Toc124296275"/>
      <w:bookmarkStart w:id="12311" w:name="_Toc124296745"/>
      <w:bookmarkStart w:id="12312" w:name="_Toc130572562"/>
      <w:bookmarkStart w:id="12313" w:name="_Toc131708561"/>
      <w:bookmarkStart w:id="12314" w:name="_Toc137458368"/>
      <w:bookmarkStart w:id="12315" w:name="_Toc138887855"/>
      <w:bookmarkStart w:id="12316" w:name="_Toc138969942"/>
      <w:bookmarkStart w:id="12317" w:name="_Toc145917003"/>
      <w:r w:rsidRPr="00C04A08">
        <w:lastRenderedPageBreak/>
        <w:t>Annex D (normative):</w:t>
      </w:r>
      <w:r w:rsidRPr="00C04A08">
        <w:br/>
        <w:t>Characteristics of the interfering signal</w:t>
      </w:r>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6A9C1949" w14:textId="77777777" w:rsidR="00842EF7" w:rsidRPr="00C04A08" w:rsidRDefault="00842EF7" w:rsidP="00842EF7"/>
    <w:p w14:paraId="0182FC6F" w14:textId="77777777" w:rsidR="00842EF7" w:rsidRPr="00C04A08" w:rsidRDefault="00842EF7" w:rsidP="00842EF7">
      <w:pPr>
        <w:pStyle w:val="Heading1"/>
      </w:pPr>
      <w:bookmarkStart w:id="12318" w:name="_Toc21341005"/>
      <w:bookmarkStart w:id="12319" w:name="_Toc29805453"/>
      <w:bookmarkStart w:id="12320" w:name="_Toc36456662"/>
      <w:bookmarkStart w:id="12321" w:name="_Toc36469760"/>
      <w:bookmarkStart w:id="12322" w:name="_Toc37254177"/>
      <w:bookmarkStart w:id="12323" w:name="_Toc37323035"/>
      <w:bookmarkStart w:id="12324" w:name="_Toc37324441"/>
      <w:bookmarkStart w:id="12325" w:name="_Toc45889966"/>
      <w:bookmarkStart w:id="12326" w:name="_Toc52196646"/>
      <w:bookmarkStart w:id="12327" w:name="_Toc52197626"/>
      <w:bookmarkStart w:id="12328" w:name="_Toc53173349"/>
      <w:bookmarkStart w:id="12329" w:name="_Toc53173718"/>
      <w:bookmarkStart w:id="12330" w:name="_Toc61119720"/>
      <w:bookmarkStart w:id="12331" w:name="_Toc61120102"/>
      <w:bookmarkStart w:id="12332" w:name="_Toc67926173"/>
      <w:bookmarkStart w:id="12333" w:name="_Toc75273811"/>
      <w:bookmarkStart w:id="12334" w:name="_Toc76510711"/>
      <w:bookmarkStart w:id="12335" w:name="_Toc83129868"/>
      <w:bookmarkStart w:id="12336" w:name="_Toc90591400"/>
      <w:bookmarkStart w:id="12337" w:name="_Toc98864459"/>
      <w:bookmarkStart w:id="12338" w:name="_Toc99733708"/>
      <w:bookmarkStart w:id="12339" w:name="_Toc106577613"/>
      <w:bookmarkStart w:id="12340" w:name="_Toc114537364"/>
      <w:bookmarkStart w:id="12341" w:name="_Toc115257632"/>
      <w:bookmarkStart w:id="12342" w:name="_Toc123086952"/>
      <w:bookmarkStart w:id="12343" w:name="_Toc124296276"/>
      <w:bookmarkStart w:id="12344" w:name="_Toc124296746"/>
      <w:bookmarkStart w:id="12345" w:name="_Toc130572563"/>
      <w:bookmarkStart w:id="12346" w:name="_Toc131708562"/>
      <w:bookmarkStart w:id="12347" w:name="_Toc137458369"/>
      <w:bookmarkStart w:id="12348" w:name="_Toc138887856"/>
      <w:bookmarkStart w:id="12349" w:name="_Toc138969943"/>
      <w:bookmarkStart w:id="12350" w:name="_Toc145917004"/>
      <w:r w:rsidRPr="00C04A08">
        <w:t>D.1</w:t>
      </w:r>
      <w:r w:rsidRPr="00C04A08">
        <w:tab/>
        <w:t>General</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2351" w:name="_Toc21341006"/>
      <w:bookmarkStart w:id="12352" w:name="_Toc29805454"/>
      <w:bookmarkStart w:id="12353" w:name="_Toc36456663"/>
      <w:bookmarkStart w:id="12354" w:name="_Toc36469761"/>
      <w:bookmarkStart w:id="12355" w:name="_Toc37254178"/>
      <w:bookmarkStart w:id="12356" w:name="_Toc37323036"/>
      <w:bookmarkStart w:id="12357" w:name="_Toc37324442"/>
      <w:bookmarkStart w:id="12358" w:name="_Toc45889967"/>
      <w:bookmarkStart w:id="12359" w:name="_Toc52196647"/>
      <w:bookmarkStart w:id="12360" w:name="_Toc52197627"/>
      <w:bookmarkStart w:id="12361" w:name="_Toc53173350"/>
      <w:bookmarkStart w:id="12362" w:name="_Toc53173719"/>
      <w:bookmarkStart w:id="12363" w:name="_Toc61119721"/>
      <w:bookmarkStart w:id="12364" w:name="_Toc61120103"/>
      <w:bookmarkStart w:id="12365" w:name="_Toc67926174"/>
      <w:bookmarkStart w:id="12366" w:name="_Toc75273812"/>
      <w:bookmarkStart w:id="12367" w:name="_Toc76510712"/>
      <w:bookmarkStart w:id="12368" w:name="_Toc83129869"/>
      <w:bookmarkStart w:id="12369" w:name="_Toc90591401"/>
      <w:bookmarkStart w:id="12370" w:name="_Toc98864460"/>
      <w:bookmarkStart w:id="12371" w:name="_Toc99733709"/>
      <w:bookmarkStart w:id="12372" w:name="_Toc106577614"/>
      <w:bookmarkStart w:id="12373" w:name="_Toc114537365"/>
      <w:bookmarkStart w:id="12374" w:name="_Toc115257633"/>
      <w:bookmarkStart w:id="12375" w:name="_Toc123086953"/>
      <w:bookmarkStart w:id="12376" w:name="_Toc124296277"/>
      <w:bookmarkStart w:id="12377" w:name="_Toc124296747"/>
      <w:bookmarkStart w:id="12378" w:name="_Toc130572564"/>
      <w:bookmarkStart w:id="12379" w:name="_Toc131708563"/>
      <w:bookmarkStart w:id="12380" w:name="_Toc137458370"/>
      <w:bookmarkStart w:id="12381" w:name="_Toc138887857"/>
      <w:bookmarkStart w:id="12382" w:name="_Toc138969944"/>
      <w:bookmarkStart w:id="12383" w:name="_Toc145917005"/>
      <w:r w:rsidRPr="00C04A08">
        <w:t>D.2</w:t>
      </w:r>
      <w:r w:rsidRPr="00C04A08">
        <w:tab/>
        <w:t>Interference signals</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2384" w:name="_Toc21341007"/>
      <w:bookmarkStart w:id="12385" w:name="_Toc29805455"/>
      <w:bookmarkStart w:id="12386" w:name="_Toc36456664"/>
      <w:bookmarkStart w:id="12387" w:name="_Toc36469762"/>
      <w:bookmarkStart w:id="12388" w:name="_Toc37254179"/>
      <w:bookmarkStart w:id="12389" w:name="_Toc37323037"/>
      <w:bookmarkStart w:id="12390" w:name="_Toc37324443"/>
      <w:bookmarkStart w:id="12391" w:name="_Toc45889968"/>
      <w:bookmarkStart w:id="12392" w:name="_Toc52196648"/>
      <w:bookmarkStart w:id="12393" w:name="_Toc52197628"/>
      <w:bookmarkStart w:id="12394" w:name="_Toc53173351"/>
      <w:bookmarkStart w:id="12395" w:name="_Toc53173720"/>
      <w:bookmarkStart w:id="12396" w:name="_Toc61119722"/>
      <w:bookmarkStart w:id="12397" w:name="_Toc61120104"/>
      <w:bookmarkStart w:id="12398" w:name="_Toc67926175"/>
      <w:bookmarkStart w:id="12399" w:name="_Toc75273813"/>
      <w:bookmarkStart w:id="12400" w:name="_Toc76510713"/>
      <w:bookmarkStart w:id="12401" w:name="_Toc83129870"/>
      <w:bookmarkStart w:id="12402" w:name="_Toc90591402"/>
      <w:bookmarkStart w:id="12403" w:name="_Toc98864461"/>
      <w:bookmarkStart w:id="12404" w:name="_Toc99733710"/>
      <w:bookmarkStart w:id="12405" w:name="_Toc106577615"/>
      <w:bookmarkStart w:id="12406" w:name="_Toc114537366"/>
      <w:bookmarkStart w:id="12407" w:name="_Toc115257634"/>
      <w:bookmarkStart w:id="12408" w:name="_Toc123086954"/>
      <w:bookmarkStart w:id="12409" w:name="_Toc124296278"/>
      <w:bookmarkStart w:id="12410" w:name="_Toc124296748"/>
      <w:bookmarkStart w:id="12411" w:name="_Toc130572565"/>
      <w:bookmarkStart w:id="12412" w:name="_Toc131708564"/>
      <w:bookmarkStart w:id="12413" w:name="_Toc137458371"/>
      <w:bookmarkStart w:id="12414" w:name="_Toc138887858"/>
      <w:bookmarkStart w:id="12415" w:name="_Toc138969945"/>
      <w:bookmarkStart w:id="12416" w:name="_Toc145917006"/>
      <w:r w:rsidRPr="00C04A08">
        <w:lastRenderedPageBreak/>
        <w:t>Annex E (normative):</w:t>
      </w:r>
      <w:r w:rsidRPr="00C04A08">
        <w:br/>
        <w:t>Environmental conditions</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p>
    <w:p w14:paraId="55F49E62" w14:textId="77777777" w:rsidR="00842EF7" w:rsidRPr="00C04A08" w:rsidRDefault="00842EF7" w:rsidP="00842EF7"/>
    <w:p w14:paraId="246CFD9B" w14:textId="77777777" w:rsidR="00842EF7" w:rsidRPr="00C04A08" w:rsidRDefault="00842EF7" w:rsidP="00842EF7">
      <w:pPr>
        <w:pStyle w:val="Heading1"/>
      </w:pPr>
      <w:bookmarkStart w:id="12417" w:name="_Toc21341008"/>
      <w:bookmarkStart w:id="12418" w:name="_Toc29805456"/>
      <w:bookmarkStart w:id="12419" w:name="_Toc36456665"/>
      <w:bookmarkStart w:id="12420" w:name="_Toc36469763"/>
      <w:bookmarkStart w:id="12421" w:name="_Toc37254180"/>
      <w:bookmarkStart w:id="12422" w:name="_Toc37323038"/>
      <w:bookmarkStart w:id="12423" w:name="_Toc37324444"/>
      <w:bookmarkStart w:id="12424" w:name="_Toc45889969"/>
      <w:bookmarkStart w:id="12425" w:name="_Toc52196649"/>
      <w:bookmarkStart w:id="12426" w:name="_Toc52197629"/>
      <w:bookmarkStart w:id="12427" w:name="_Toc53173352"/>
      <w:bookmarkStart w:id="12428" w:name="_Toc53173721"/>
      <w:bookmarkStart w:id="12429" w:name="_Toc61119723"/>
      <w:bookmarkStart w:id="12430" w:name="_Toc61120105"/>
      <w:bookmarkStart w:id="12431" w:name="_Toc67926176"/>
      <w:bookmarkStart w:id="12432" w:name="_Toc75273814"/>
      <w:bookmarkStart w:id="12433" w:name="_Toc76510714"/>
      <w:bookmarkStart w:id="12434" w:name="_Toc83129871"/>
      <w:bookmarkStart w:id="12435" w:name="_Toc90591403"/>
      <w:bookmarkStart w:id="12436" w:name="_Toc98864462"/>
      <w:bookmarkStart w:id="12437" w:name="_Toc99733711"/>
      <w:bookmarkStart w:id="12438" w:name="_Toc106577616"/>
      <w:bookmarkStart w:id="12439" w:name="_Toc114537367"/>
      <w:bookmarkStart w:id="12440" w:name="_Toc115257635"/>
      <w:bookmarkStart w:id="12441" w:name="_Toc123086955"/>
      <w:bookmarkStart w:id="12442" w:name="_Toc124296279"/>
      <w:bookmarkStart w:id="12443" w:name="_Toc124296749"/>
      <w:bookmarkStart w:id="12444" w:name="_Toc130572566"/>
      <w:bookmarkStart w:id="12445" w:name="_Toc131708565"/>
      <w:bookmarkStart w:id="12446" w:name="_Toc137458372"/>
      <w:bookmarkStart w:id="12447" w:name="_Toc138887859"/>
      <w:bookmarkStart w:id="12448" w:name="_Toc138969946"/>
      <w:bookmarkStart w:id="12449" w:name="_Toc145917007"/>
      <w:r w:rsidRPr="00C04A08">
        <w:t>E.1</w:t>
      </w:r>
      <w:r w:rsidRPr="00C04A08">
        <w:tab/>
        <w:t>General</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2450" w:name="_Toc21341009"/>
      <w:bookmarkStart w:id="12451" w:name="_Toc29805457"/>
      <w:bookmarkStart w:id="12452" w:name="_Toc36456666"/>
      <w:bookmarkStart w:id="12453" w:name="_Toc36469764"/>
      <w:bookmarkStart w:id="12454" w:name="_Toc37254181"/>
      <w:bookmarkStart w:id="12455" w:name="_Toc37323039"/>
      <w:bookmarkStart w:id="12456" w:name="_Toc37324445"/>
      <w:bookmarkStart w:id="12457" w:name="_Toc45889970"/>
      <w:bookmarkStart w:id="12458" w:name="_Toc52196650"/>
      <w:bookmarkStart w:id="12459" w:name="_Toc52197630"/>
      <w:bookmarkStart w:id="12460" w:name="_Toc53173353"/>
      <w:bookmarkStart w:id="12461" w:name="_Toc53173722"/>
      <w:bookmarkStart w:id="12462" w:name="_Toc61119724"/>
      <w:bookmarkStart w:id="12463" w:name="_Toc61120106"/>
      <w:bookmarkStart w:id="12464" w:name="_Toc67926177"/>
      <w:bookmarkStart w:id="12465" w:name="_Toc75273815"/>
      <w:bookmarkStart w:id="12466" w:name="_Toc76510715"/>
      <w:bookmarkStart w:id="12467" w:name="_Toc83129872"/>
      <w:bookmarkStart w:id="12468" w:name="_Toc90591404"/>
      <w:bookmarkStart w:id="12469" w:name="_Toc98864463"/>
      <w:bookmarkStart w:id="12470" w:name="_Toc99733712"/>
      <w:bookmarkStart w:id="12471" w:name="_Toc106577617"/>
      <w:bookmarkStart w:id="12472" w:name="_Toc114537368"/>
      <w:bookmarkStart w:id="12473" w:name="_Toc115257636"/>
      <w:bookmarkStart w:id="12474" w:name="_Toc123086956"/>
      <w:bookmarkStart w:id="12475" w:name="_Toc124296280"/>
      <w:bookmarkStart w:id="12476" w:name="_Toc124296750"/>
      <w:bookmarkStart w:id="12477" w:name="_Toc130572567"/>
      <w:bookmarkStart w:id="12478" w:name="_Toc131708566"/>
      <w:bookmarkStart w:id="12479" w:name="_Toc137458373"/>
      <w:bookmarkStart w:id="12480" w:name="_Toc138887860"/>
      <w:bookmarkStart w:id="12481" w:name="_Toc138969947"/>
      <w:bookmarkStart w:id="12482" w:name="_Toc145917008"/>
      <w:r w:rsidRPr="00C04A08">
        <w:t>E.2</w:t>
      </w:r>
      <w:r w:rsidRPr="00C04A08">
        <w:tab/>
        <w:t>Environmental</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p>
    <w:p w14:paraId="3CD86721" w14:textId="77777777" w:rsidR="00842EF7" w:rsidRPr="00C04A08" w:rsidRDefault="00842EF7" w:rsidP="00842EF7">
      <w:bookmarkStart w:id="12483" w:name="historyclause"/>
      <w:r w:rsidRPr="00C04A08">
        <w:t>The requirements in this clause apply to all types of UE(s).</w:t>
      </w:r>
    </w:p>
    <w:p w14:paraId="54F941B1" w14:textId="77777777" w:rsidR="00842EF7" w:rsidRPr="00C04A08" w:rsidRDefault="00842EF7" w:rsidP="00842EF7">
      <w:pPr>
        <w:pStyle w:val="Heading2"/>
      </w:pPr>
      <w:bookmarkStart w:id="12484" w:name="_Toc21341010"/>
      <w:bookmarkStart w:id="12485" w:name="_Toc29805458"/>
      <w:bookmarkStart w:id="12486" w:name="_Toc36456667"/>
      <w:bookmarkStart w:id="12487" w:name="_Toc36469765"/>
      <w:bookmarkStart w:id="12488" w:name="_Toc37254182"/>
      <w:bookmarkStart w:id="12489" w:name="_Toc37323040"/>
      <w:bookmarkStart w:id="12490" w:name="_Toc37324446"/>
      <w:bookmarkStart w:id="12491" w:name="_Toc45889971"/>
      <w:bookmarkStart w:id="12492" w:name="_Toc52196651"/>
      <w:bookmarkStart w:id="12493" w:name="_Toc52197631"/>
      <w:bookmarkStart w:id="12494" w:name="_Toc53173354"/>
      <w:bookmarkStart w:id="12495" w:name="_Toc53173723"/>
      <w:bookmarkStart w:id="12496" w:name="_Toc61119725"/>
      <w:bookmarkStart w:id="12497" w:name="_Toc61120107"/>
      <w:bookmarkStart w:id="12498" w:name="_Toc67926178"/>
      <w:bookmarkStart w:id="12499" w:name="_Toc75273816"/>
      <w:bookmarkStart w:id="12500" w:name="_Toc76510716"/>
      <w:bookmarkStart w:id="12501" w:name="_Toc83129873"/>
      <w:bookmarkStart w:id="12502" w:name="_Toc90591405"/>
      <w:bookmarkStart w:id="12503" w:name="_Toc98864464"/>
      <w:bookmarkStart w:id="12504" w:name="_Toc99733713"/>
      <w:bookmarkStart w:id="12505" w:name="_Toc106577618"/>
      <w:bookmarkStart w:id="12506" w:name="_Toc114537369"/>
      <w:bookmarkStart w:id="12507" w:name="_Toc115257637"/>
      <w:bookmarkStart w:id="12508" w:name="_Toc123086957"/>
      <w:bookmarkStart w:id="12509" w:name="_Toc124296281"/>
      <w:bookmarkStart w:id="12510" w:name="_Toc124296751"/>
      <w:bookmarkStart w:id="12511" w:name="_Toc130572568"/>
      <w:bookmarkStart w:id="12512" w:name="_Toc131708567"/>
      <w:bookmarkStart w:id="12513" w:name="_Toc137458374"/>
      <w:bookmarkStart w:id="12514" w:name="_Toc138887861"/>
      <w:bookmarkStart w:id="12515" w:name="_Toc138969948"/>
      <w:bookmarkStart w:id="12516" w:name="_Toc145917009"/>
      <w:r w:rsidRPr="00C04A08">
        <w:t>E.2.1</w:t>
      </w:r>
      <w:r w:rsidRPr="00C04A08">
        <w:tab/>
        <w:t>Temperature</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2517" w:name="_Toc21341011"/>
      <w:bookmarkStart w:id="12518" w:name="_Toc29805459"/>
      <w:bookmarkStart w:id="12519" w:name="_Toc36456668"/>
      <w:bookmarkStart w:id="12520" w:name="_Toc36469766"/>
      <w:bookmarkStart w:id="12521" w:name="_Toc37254183"/>
      <w:bookmarkStart w:id="12522" w:name="_Toc37323041"/>
      <w:bookmarkStart w:id="12523" w:name="_Toc37324447"/>
      <w:bookmarkStart w:id="12524" w:name="_Toc45889972"/>
      <w:bookmarkStart w:id="12525" w:name="_Toc52196652"/>
      <w:bookmarkStart w:id="12526" w:name="_Toc52197632"/>
      <w:bookmarkStart w:id="12527" w:name="_Toc53173355"/>
      <w:bookmarkStart w:id="12528" w:name="_Toc53173724"/>
      <w:bookmarkStart w:id="12529" w:name="_Toc61119726"/>
      <w:bookmarkStart w:id="12530" w:name="_Toc61120108"/>
      <w:bookmarkStart w:id="12531" w:name="_Toc67926179"/>
      <w:bookmarkStart w:id="12532" w:name="_Toc75273817"/>
      <w:bookmarkStart w:id="12533" w:name="_Toc76510717"/>
      <w:bookmarkStart w:id="12534" w:name="_Toc83129874"/>
      <w:bookmarkStart w:id="12535" w:name="_Toc90591406"/>
      <w:bookmarkStart w:id="12536" w:name="_Toc98864465"/>
      <w:bookmarkStart w:id="12537" w:name="_Toc99733714"/>
      <w:bookmarkStart w:id="12538" w:name="_Toc106577619"/>
      <w:bookmarkStart w:id="12539" w:name="_Toc114537370"/>
      <w:bookmarkStart w:id="12540" w:name="_Toc115257638"/>
      <w:bookmarkStart w:id="12541" w:name="_Toc123086958"/>
      <w:bookmarkStart w:id="12542" w:name="_Toc124296282"/>
      <w:bookmarkStart w:id="12543" w:name="_Toc124296752"/>
      <w:bookmarkStart w:id="12544" w:name="_Toc130572569"/>
      <w:bookmarkStart w:id="12545" w:name="_Toc131708568"/>
      <w:bookmarkStart w:id="12546" w:name="_Toc137458375"/>
      <w:bookmarkStart w:id="12547" w:name="_Toc138887862"/>
      <w:bookmarkStart w:id="12548" w:name="_Toc138969949"/>
      <w:bookmarkStart w:id="12549" w:name="_Toc145917010"/>
      <w:r w:rsidRPr="00C04A08">
        <w:t>E.2.2</w:t>
      </w:r>
      <w:r w:rsidRPr="00C04A08">
        <w:tab/>
        <w:t>Voltage</w:t>
      </w:r>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2550" w:name="_Toc21341012"/>
      <w:bookmarkStart w:id="12551" w:name="_Toc29805460"/>
      <w:bookmarkStart w:id="12552" w:name="_Toc36456669"/>
      <w:bookmarkStart w:id="12553" w:name="_Toc36469767"/>
      <w:bookmarkStart w:id="12554" w:name="_Toc37254184"/>
      <w:bookmarkStart w:id="12555" w:name="_Toc37323042"/>
      <w:bookmarkStart w:id="12556" w:name="_Toc37324448"/>
      <w:bookmarkStart w:id="12557" w:name="_Toc45889973"/>
      <w:bookmarkStart w:id="12558" w:name="_Toc52196653"/>
      <w:bookmarkStart w:id="12559" w:name="_Toc52197633"/>
      <w:bookmarkStart w:id="12560" w:name="_Toc53173356"/>
      <w:bookmarkStart w:id="12561" w:name="_Toc53173725"/>
      <w:bookmarkStart w:id="12562" w:name="_Toc61119727"/>
      <w:bookmarkStart w:id="12563" w:name="_Toc61120109"/>
      <w:bookmarkStart w:id="12564" w:name="_Toc67926180"/>
      <w:bookmarkStart w:id="12565" w:name="_Toc75273818"/>
      <w:bookmarkStart w:id="12566" w:name="_Toc76510718"/>
      <w:bookmarkStart w:id="12567" w:name="_Toc83129875"/>
      <w:bookmarkStart w:id="12568" w:name="_Toc90591407"/>
      <w:bookmarkStart w:id="12569" w:name="_Toc98864466"/>
      <w:bookmarkStart w:id="12570" w:name="_Toc99733715"/>
      <w:bookmarkStart w:id="12571" w:name="_Toc106577620"/>
      <w:bookmarkStart w:id="12572" w:name="_Toc114537371"/>
      <w:bookmarkStart w:id="12573" w:name="_Toc115257639"/>
      <w:bookmarkStart w:id="12574" w:name="_Toc123086959"/>
      <w:bookmarkStart w:id="12575" w:name="_Toc124296283"/>
      <w:bookmarkStart w:id="12576" w:name="_Toc124296753"/>
      <w:bookmarkStart w:id="12577" w:name="_Toc130572570"/>
      <w:bookmarkStart w:id="12578" w:name="_Toc131708569"/>
      <w:bookmarkStart w:id="12579" w:name="_Toc137458376"/>
      <w:bookmarkStart w:id="12580" w:name="_Toc138887863"/>
      <w:bookmarkStart w:id="12581" w:name="_Toc138969950"/>
      <w:bookmarkStart w:id="12582" w:name="_Toc145917011"/>
      <w:r w:rsidRPr="00C04A08">
        <w:t>E.2.3</w:t>
      </w:r>
      <w:r w:rsidRPr="00C04A08">
        <w:tab/>
        <w:t>Void</w:t>
      </w:r>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2583" w:name="_Toc21341013"/>
      <w:bookmarkStart w:id="12584" w:name="_Toc29805461"/>
      <w:bookmarkStart w:id="12585" w:name="_Toc36456670"/>
      <w:bookmarkStart w:id="12586" w:name="_Toc36469768"/>
      <w:bookmarkStart w:id="12587" w:name="_Toc37254185"/>
      <w:bookmarkStart w:id="12588" w:name="_Toc37323043"/>
      <w:bookmarkStart w:id="12589" w:name="_Toc37324449"/>
      <w:bookmarkStart w:id="12590" w:name="_Toc45889974"/>
      <w:bookmarkStart w:id="12591" w:name="_Toc52196654"/>
      <w:bookmarkStart w:id="12592" w:name="_Toc52197634"/>
      <w:bookmarkStart w:id="12593" w:name="_Toc53173357"/>
      <w:bookmarkStart w:id="12594" w:name="_Toc53173726"/>
      <w:bookmarkStart w:id="12595" w:name="_Toc61119728"/>
      <w:bookmarkStart w:id="12596" w:name="_Toc61120110"/>
      <w:bookmarkStart w:id="12597" w:name="_Toc67926181"/>
      <w:bookmarkStart w:id="12598" w:name="_Toc75273819"/>
      <w:bookmarkStart w:id="12599" w:name="_Toc76510719"/>
      <w:bookmarkStart w:id="12600" w:name="_Toc83129876"/>
      <w:bookmarkStart w:id="12601" w:name="_Toc90591408"/>
      <w:bookmarkStart w:id="12602" w:name="_Toc98864467"/>
      <w:bookmarkStart w:id="12603" w:name="_Toc99733716"/>
      <w:bookmarkStart w:id="12604" w:name="_Toc106577621"/>
      <w:bookmarkStart w:id="12605" w:name="_Toc114537372"/>
      <w:bookmarkStart w:id="12606" w:name="_Toc115257640"/>
      <w:bookmarkStart w:id="12607" w:name="_Toc123086960"/>
      <w:bookmarkStart w:id="12608" w:name="_Toc124296284"/>
      <w:bookmarkStart w:id="12609" w:name="_Toc124296754"/>
      <w:bookmarkStart w:id="12610" w:name="_Toc130572571"/>
      <w:bookmarkStart w:id="12611" w:name="_Toc131708570"/>
      <w:bookmarkStart w:id="12612" w:name="_Toc137458377"/>
      <w:bookmarkStart w:id="12613" w:name="_Toc138887864"/>
      <w:bookmarkStart w:id="12614" w:name="_Toc138969951"/>
      <w:bookmarkStart w:id="12615" w:name="_Toc145917012"/>
      <w:r w:rsidRPr="00C04A08">
        <w:lastRenderedPageBreak/>
        <w:t>Annex F (normative):</w:t>
      </w:r>
      <w:r w:rsidRPr="00C04A08">
        <w:br/>
        <w:t>Transmit modulation</w:t>
      </w:r>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3D301290" w14:textId="77777777" w:rsidR="00842EF7" w:rsidRPr="00C04A08" w:rsidRDefault="00842EF7" w:rsidP="00842EF7"/>
    <w:p w14:paraId="7844F680" w14:textId="77777777" w:rsidR="00842EF7" w:rsidRPr="00C04A08" w:rsidRDefault="00842EF7" w:rsidP="00842EF7">
      <w:pPr>
        <w:pStyle w:val="Heading1"/>
      </w:pPr>
      <w:bookmarkStart w:id="12616" w:name="_Toc21341014"/>
      <w:bookmarkStart w:id="12617" w:name="_Toc29805462"/>
      <w:bookmarkStart w:id="12618" w:name="_Toc36456671"/>
      <w:bookmarkStart w:id="12619" w:name="_Toc36469769"/>
      <w:bookmarkStart w:id="12620" w:name="_Toc37254186"/>
      <w:bookmarkStart w:id="12621" w:name="_Toc37323044"/>
      <w:bookmarkStart w:id="12622" w:name="_Toc37324450"/>
      <w:bookmarkStart w:id="12623" w:name="_Toc45889975"/>
      <w:bookmarkStart w:id="12624" w:name="_Toc52196655"/>
      <w:bookmarkStart w:id="12625" w:name="_Toc52197635"/>
      <w:bookmarkStart w:id="12626" w:name="_Toc53173358"/>
      <w:bookmarkStart w:id="12627" w:name="_Toc53173727"/>
      <w:bookmarkStart w:id="12628" w:name="_Toc61119729"/>
      <w:bookmarkStart w:id="12629" w:name="_Toc61120111"/>
      <w:bookmarkStart w:id="12630" w:name="_Toc67926182"/>
      <w:bookmarkStart w:id="12631" w:name="_Toc75273820"/>
      <w:bookmarkStart w:id="12632" w:name="_Toc76510720"/>
      <w:bookmarkStart w:id="12633" w:name="_Toc83129877"/>
      <w:bookmarkStart w:id="12634" w:name="_Toc90591409"/>
      <w:bookmarkStart w:id="12635" w:name="_Toc98864468"/>
      <w:bookmarkStart w:id="12636" w:name="_Toc99733717"/>
      <w:bookmarkStart w:id="12637" w:name="_Toc106577622"/>
      <w:bookmarkStart w:id="12638" w:name="_Toc114537373"/>
      <w:bookmarkStart w:id="12639" w:name="_Toc115257641"/>
      <w:bookmarkStart w:id="12640" w:name="_Toc123086961"/>
      <w:bookmarkStart w:id="12641" w:name="_Toc124296285"/>
      <w:bookmarkStart w:id="12642" w:name="_Toc124296755"/>
      <w:bookmarkStart w:id="12643" w:name="_Toc130572572"/>
      <w:bookmarkStart w:id="12644" w:name="_Toc131708571"/>
      <w:bookmarkStart w:id="12645" w:name="_Toc137458378"/>
      <w:bookmarkStart w:id="12646" w:name="_Toc138887865"/>
      <w:bookmarkStart w:id="12647" w:name="_Toc138969952"/>
      <w:bookmarkStart w:id="12648" w:name="_Toc145917013"/>
      <w:r w:rsidRPr="00C04A08">
        <w:t>F.1</w:t>
      </w:r>
      <w:r w:rsidRPr="00C04A08">
        <w:tab/>
        <w:t>Measurement Point</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p w14:paraId="5FFC3098" w14:textId="77777777" w:rsidR="00C35A8F" w:rsidRPr="00A1115A" w:rsidRDefault="00C35A8F" w:rsidP="00C35A8F">
      <w:bookmarkStart w:id="12649" w:name="_Toc21341015"/>
      <w:bookmarkStart w:id="12650" w:name="_Toc29805463"/>
      <w:bookmarkStart w:id="12651" w:name="_Toc36456672"/>
      <w:bookmarkStart w:id="12652" w:name="_Toc36469770"/>
      <w:bookmarkStart w:id="12653" w:name="_Toc37254187"/>
      <w:bookmarkStart w:id="12654" w:name="_Toc37323045"/>
      <w:bookmarkStart w:id="12655" w:name="_Toc37324451"/>
      <w:bookmarkStart w:id="12656" w:name="_Toc45889976"/>
      <w:bookmarkStart w:id="12657" w:name="_Toc52196656"/>
      <w:bookmarkStart w:id="12658" w:name="_Toc52197636"/>
      <w:bookmarkStart w:id="12659" w:name="_Toc53173359"/>
      <w:bookmarkStart w:id="12660" w:name="_Toc53173728"/>
      <w:bookmarkStart w:id="12661" w:name="_Toc61119730"/>
      <w:bookmarkStart w:id="12662" w:name="_Toc61120112"/>
      <w:bookmarkStart w:id="12663" w:name="_Toc67926183"/>
      <w:bookmarkStart w:id="12664" w:name="_Toc75273821"/>
      <w:bookmarkStart w:id="12665" w:name="_Toc76510721"/>
      <w:bookmarkStart w:id="12666" w:name="_Toc83129878"/>
      <w:bookmarkStart w:id="12667" w:name="_Toc90591410"/>
      <w:bookmarkStart w:id="12668" w:name="_Toc98864469"/>
      <w:bookmarkStart w:id="12669" w:name="_Toc99733718"/>
      <w:bookmarkStart w:id="12670"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2671" w:name="_Toc114537374"/>
      <w:bookmarkStart w:id="12672" w:name="_Toc115257642"/>
      <w:bookmarkStart w:id="12673" w:name="_Toc123086962"/>
      <w:bookmarkStart w:id="12674" w:name="_Toc124296286"/>
      <w:bookmarkStart w:id="12675" w:name="_Toc124296756"/>
      <w:bookmarkStart w:id="12676" w:name="_Toc130572573"/>
      <w:bookmarkStart w:id="12677" w:name="_Toc131708572"/>
      <w:bookmarkStart w:id="12678" w:name="_Toc137458379"/>
      <w:bookmarkStart w:id="12679" w:name="_Toc138887866"/>
      <w:bookmarkStart w:id="12680" w:name="_Toc138969953"/>
      <w:bookmarkStart w:id="12681" w:name="_Toc145917014"/>
      <w:r w:rsidRPr="00C04A08">
        <w:t>F.2</w:t>
      </w:r>
      <w:r w:rsidRPr="00C04A08">
        <w:tab/>
        <w:t>Basic Error Vector Magnitude measurement</w:t>
      </w:r>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0.15pt;height:52pt" o:ole="">
            <v:imagedata r:id="rId48" o:title=""/>
          </v:shape>
          <o:OLEObject Type="Embed" ProgID="Equation.3" ShapeID="_x0000_i1040" DrawAspect="Content" ObjectID="_1757333891"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55pt;height:20.4pt" o:ole="">
            <v:imagedata r:id="rId50" o:title=""/>
          </v:shape>
          <o:OLEObject Type="Embed" ProgID="Equation.3" ShapeID="_x0000_i1041" DrawAspect="Content" ObjectID="_1757333892" r:id="rId51"/>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0.4pt;height:20.4pt" o:ole="">
            <v:imagedata r:id="rId52" o:title=""/>
          </v:shape>
          <o:OLEObject Type="Embed" ProgID="Equation.3" ShapeID="_x0000_i1042" DrawAspect="Content" ObjectID="_1757333893"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0.4pt;height:20pt" o:ole="">
            <v:imagedata r:id="rId54" o:title=""/>
          </v:shape>
          <o:OLEObject Type="Embed" ProgID="Equation.3" ShapeID="_x0000_i1043" DrawAspect="Content" ObjectID="_1757333894"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0.4pt;height:20pt" o:ole="">
            <v:imagedata r:id="rId56" o:title=""/>
          </v:shape>
          <o:OLEObject Type="Embed" ProgID="Equation.3" ShapeID="_x0000_i1044" DrawAspect="Content" ObjectID="_1757333895"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55pt;height:20.4pt" o:ole="">
            <v:imagedata r:id="rId58" o:title=""/>
          </v:shape>
          <o:OLEObject Type="Embed" ProgID="Equation.3" ShapeID="_x0000_i1045" DrawAspect="Content" ObjectID="_1757333896" r:id="rId59"/>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55pt;height:20.4pt" o:ole="">
            <v:imagedata r:id="rId58" o:title=""/>
          </v:shape>
          <o:OLEObject Type="Embed" ProgID="Equation.3" ShapeID="_x0000_i1046" DrawAspect="Content" ObjectID="_1757333897"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2682" w:name="_Toc21341016"/>
      <w:bookmarkStart w:id="12683" w:name="_Toc29805464"/>
      <w:bookmarkStart w:id="12684" w:name="_Toc36456673"/>
      <w:bookmarkStart w:id="12685" w:name="_Toc36469771"/>
      <w:bookmarkStart w:id="12686" w:name="_Toc37254188"/>
      <w:bookmarkStart w:id="12687" w:name="_Toc37323046"/>
      <w:bookmarkStart w:id="12688" w:name="_Toc37324452"/>
      <w:bookmarkStart w:id="12689" w:name="_Toc45889977"/>
      <w:bookmarkStart w:id="12690" w:name="_Toc52196657"/>
      <w:bookmarkStart w:id="12691" w:name="_Toc52197637"/>
      <w:bookmarkStart w:id="12692" w:name="_Toc53173360"/>
      <w:bookmarkStart w:id="12693" w:name="_Toc53173729"/>
      <w:bookmarkStart w:id="12694" w:name="_Toc61119731"/>
      <w:bookmarkStart w:id="12695" w:name="_Toc61120113"/>
      <w:bookmarkStart w:id="12696" w:name="_Toc67926184"/>
      <w:bookmarkStart w:id="12697" w:name="_Toc75273822"/>
      <w:bookmarkStart w:id="12698" w:name="_Toc76510722"/>
      <w:bookmarkStart w:id="12699" w:name="_Toc83129879"/>
      <w:bookmarkStart w:id="12700" w:name="_Toc90591411"/>
      <w:bookmarkStart w:id="12701" w:name="_Toc98864470"/>
      <w:bookmarkStart w:id="12702" w:name="_Toc99733719"/>
      <w:bookmarkStart w:id="12703" w:name="_Toc106577624"/>
      <w:bookmarkStart w:id="12704" w:name="_Toc114537375"/>
      <w:bookmarkStart w:id="12705" w:name="_Toc115257643"/>
      <w:bookmarkStart w:id="12706" w:name="_Toc123086963"/>
      <w:bookmarkStart w:id="12707" w:name="_Toc124296287"/>
      <w:bookmarkStart w:id="12708" w:name="_Toc124296757"/>
      <w:bookmarkStart w:id="12709" w:name="_Toc130572574"/>
      <w:bookmarkStart w:id="12710" w:name="_Toc131708573"/>
      <w:bookmarkStart w:id="12711" w:name="_Toc137458380"/>
      <w:bookmarkStart w:id="12712" w:name="_Toc138887867"/>
      <w:bookmarkStart w:id="12713" w:name="_Toc138969954"/>
      <w:bookmarkStart w:id="12714" w:name="_Toc145917015"/>
      <w:r w:rsidRPr="00C04A08">
        <w:lastRenderedPageBreak/>
        <w:t>F.3</w:t>
      </w:r>
      <w:r w:rsidRPr="00C04A08">
        <w:tab/>
        <w:t>Basic in-band emissions measurement</w:t>
      </w:r>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8.05pt;height:1in" o:ole="">
            <v:imagedata r:id="rId61" o:title=""/>
          </v:shape>
          <o:OLEObject Type="Embed" ProgID="Equation.3" ShapeID="_x0000_i1047" DrawAspect="Content" ObjectID="_1757333898"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55pt;height:20.4pt" o:ole="">
            <v:imagedata r:id="rId63" o:title=""/>
          </v:shape>
          <o:OLEObject Type="Embed" ProgID="Equation.3" ShapeID="_x0000_i1048" DrawAspect="Content" ObjectID="_1757333899"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pt;height:20.4pt" o:ole="">
            <v:imagedata r:id="rId65" o:title=""/>
          </v:shape>
          <o:OLEObject Type="Embed" ProgID="Equation.3" ShapeID="_x0000_i1049" DrawAspect="Content" ObjectID="_1757333900"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0.4pt;height:16.55pt" o:ole="">
            <v:imagedata r:id="rId67" o:title=""/>
          </v:shape>
          <o:OLEObject Type="Embed" ProgID="Equation.3" ShapeID="_x0000_i1050" DrawAspect="Content" ObjectID="_1757333901" r:id="rId68"/>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4pt;height:20pt" o:ole="">
            <v:imagedata r:id="rId69" o:title=""/>
          </v:shape>
          <o:OLEObject Type="Embed" ProgID="Equation.3" ShapeID="_x0000_i1051" DrawAspect="Content" ObjectID="_1757333902" r:id="rId70"/>
        </w:object>
      </w:r>
      <w:r w:rsidRPr="00C04A08">
        <w:t xml:space="preserve"> or </w:t>
      </w:r>
      <w:r w:rsidRPr="00C04A08">
        <w:rPr>
          <w:position w:val="-10"/>
        </w:rPr>
        <w:object w:dxaOrig="920" w:dyaOrig="340" w14:anchorId="6A383A0B">
          <v:shape id="_x0000_i1052" type="#_x0000_t75" style="width:40.45pt;height:20pt" o:ole="">
            <v:imagedata r:id="rId71" o:title=""/>
          </v:shape>
          <o:OLEObject Type="Embed" ProgID="Equation.3" ShapeID="_x0000_i1052" DrawAspect="Content" ObjectID="_1757333903"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0.4pt;height:16.55pt" o:ole="">
            <v:imagedata r:id="rId73" o:title=""/>
          </v:shape>
          <o:OLEObject Type="Embed" ProgID="Equation.3" ShapeID="_x0000_i1053" DrawAspect="Content" ObjectID="_1757333904" r:id="rId74"/>
        </w:object>
      </w:r>
      <w:r w:rsidRPr="00C04A08">
        <w:t xml:space="preserve"> (resp. </w:t>
      </w:r>
      <w:r w:rsidRPr="00C04A08">
        <w:rPr>
          <w:position w:val="-12"/>
        </w:rPr>
        <w:object w:dxaOrig="460" w:dyaOrig="360" w14:anchorId="5BE53150">
          <v:shape id="_x0000_i1054" type="#_x0000_t75" style="width:30.4pt;height:20.4pt" o:ole="">
            <v:imagedata r:id="rId75" o:title=""/>
          </v:shape>
          <o:OLEObject Type="Embed" ProgID="Equation.3" ShapeID="_x0000_i1054" DrawAspect="Content" ObjectID="_1757333905"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55pt;height:20.4pt" o:ole="">
            <v:imagedata r:id="rId77" o:title=""/>
          </v:shape>
          <o:OLEObject Type="Embed" ProgID="Equation.3" ShapeID="_x0000_i1055" DrawAspect="Content" ObjectID="_1757333906" r:id="rId78"/>
        </w:object>
      </w:r>
      <w:r w:rsidRPr="00C04A08">
        <w:t xml:space="preserve"> and </w:t>
      </w:r>
      <w:r w:rsidRPr="00C04A08">
        <w:rPr>
          <w:position w:val="-12"/>
        </w:rPr>
        <w:object w:dxaOrig="279" w:dyaOrig="360" w14:anchorId="12669510">
          <v:shape id="_x0000_i1056" type="#_x0000_t75" style="width:15.4pt;height:20.4pt" o:ole="">
            <v:imagedata r:id="rId79" o:title=""/>
          </v:shape>
          <o:OLEObject Type="Embed" ProgID="Equation.3" ShapeID="_x0000_i1056" DrawAspect="Content" ObjectID="_1757333907"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55pt;height:16.55pt" o:ole="">
            <v:imagedata r:id="rId81" o:title=""/>
          </v:shape>
          <o:OLEObject Type="Embed" ProgID="Equation.3" ShapeID="_x0000_i1057" DrawAspect="Content" ObjectID="_1757333908"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7.95pt;height:52pt" o:ole="">
            <v:imagedata r:id="rId83" o:title=""/>
          </v:shape>
          <o:OLEObject Type="Embed" ProgID="Equation.3" ShapeID="_x0000_i1058" DrawAspect="Content" ObjectID="_1757333909"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pt;height:20pt" o:ole="">
            <v:imagedata r:id="rId85" o:title=""/>
          </v:shape>
          <o:OLEObject Type="Embed" ProgID="Equation.3" ShapeID="_x0000_i1059" DrawAspect="Content" ObjectID="_1757333910"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45pt;height:16.55pt" o:ole="" fillcolor="window">
            <v:imagedata r:id="rId87" o:title=""/>
          </v:shape>
          <o:OLEObject Type="Embed" ProgID="Equation.3" ShapeID="_x0000_i1060" DrawAspect="Content" ObjectID="_1757333911" r:id="rId88"/>
        </w:object>
      </w:r>
      <w:r w:rsidRPr="00C04A08">
        <w:t xml:space="preserve">, where sample time offsets </w:t>
      </w:r>
      <w:r w:rsidRPr="00C04A08">
        <w:rPr>
          <w:position w:val="-6"/>
        </w:rPr>
        <w:object w:dxaOrig="360" w:dyaOrig="300" w14:anchorId="0A1795BC">
          <v:shape id="_x0000_i1061" type="#_x0000_t75" style="width:20.4pt;height:16.55pt" o:ole="" fillcolor="window">
            <v:imagedata r:id="rId89" o:title=""/>
          </v:shape>
          <o:OLEObject Type="Embed" ProgID="Equation.3" ShapeID="_x0000_i1061" DrawAspect="Content" ObjectID="_1757333912" r:id="rId90"/>
        </w:object>
      </w:r>
      <w:r w:rsidRPr="00C04A08">
        <w:t xml:space="preserve"> and </w:t>
      </w:r>
      <w:r w:rsidRPr="00C04A08">
        <w:rPr>
          <w:position w:val="-6"/>
        </w:rPr>
        <w:object w:dxaOrig="360" w:dyaOrig="279" w14:anchorId="45D809B0">
          <v:shape id="_x0000_i1062" type="#_x0000_t75" style="width:20.4pt;height:15.4pt" o:ole="" fillcolor="window">
            <v:imagedata r:id="rId91" o:title=""/>
          </v:shape>
          <o:OLEObject Type="Embed" ProgID="Equation.3" ShapeID="_x0000_i1062" DrawAspect="Content" ObjectID="_1757333913" r:id="rId92"/>
        </w:object>
      </w:r>
      <w:r w:rsidRPr="00C04A08">
        <w:t xml:space="preserve"> are defined in clause F.4.</w:t>
      </w:r>
    </w:p>
    <w:p w14:paraId="09C527F2" w14:textId="77777777" w:rsidR="00842EF7" w:rsidRPr="00C04A08" w:rsidRDefault="00842EF7" w:rsidP="00842EF7">
      <w:pPr>
        <w:pStyle w:val="Heading1"/>
      </w:pPr>
      <w:bookmarkStart w:id="12715" w:name="_Toc21341017"/>
      <w:bookmarkStart w:id="12716" w:name="_Toc29805465"/>
      <w:bookmarkStart w:id="12717" w:name="_Toc36456674"/>
      <w:bookmarkStart w:id="12718" w:name="_Toc36469772"/>
      <w:bookmarkStart w:id="12719" w:name="_Toc37254189"/>
      <w:bookmarkStart w:id="12720" w:name="_Toc37323047"/>
      <w:bookmarkStart w:id="12721" w:name="_Toc37324453"/>
      <w:bookmarkStart w:id="12722" w:name="_Toc45889978"/>
      <w:bookmarkStart w:id="12723" w:name="_Toc52196658"/>
      <w:bookmarkStart w:id="12724" w:name="_Toc52197638"/>
      <w:bookmarkStart w:id="12725" w:name="_Toc53173361"/>
      <w:bookmarkStart w:id="12726" w:name="_Toc53173730"/>
      <w:bookmarkStart w:id="12727" w:name="_Toc61119732"/>
      <w:bookmarkStart w:id="12728" w:name="_Toc61120114"/>
      <w:bookmarkStart w:id="12729" w:name="_Toc67926185"/>
      <w:bookmarkStart w:id="12730" w:name="_Toc75273823"/>
      <w:bookmarkStart w:id="12731" w:name="_Toc76510723"/>
      <w:bookmarkStart w:id="12732" w:name="_Toc83129880"/>
      <w:bookmarkStart w:id="12733" w:name="_Toc90591412"/>
      <w:bookmarkStart w:id="12734" w:name="_Toc98864471"/>
      <w:bookmarkStart w:id="12735" w:name="_Toc99733720"/>
      <w:bookmarkStart w:id="12736" w:name="_Toc106577625"/>
      <w:bookmarkStart w:id="12737" w:name="_Toc114537376"/>
      <w:bookmarkStart w:id="12738" w:name="_Toc115257644"/>
      <w:bookmarkStart w:id="12739" w:name="_Toc123086964"/>
      <w:bookmarkStart w:id="12740" w:name="_Toc124296288"/>
      <w:bookmarkStart w:id="12741" w:name="_Toc124296758"/>
      <w:bookmarkStart w:id="12742" w:name="_Toc130572575"/>
      <w:bookmarkStart w:id="12743" w:name="_Toc131708574"/>
      <w:bookmarkStart w:id="12744" w:name="_Toc137458381"/>
      <w:bookmarkStart w:id="12745" w:name="_Toc138887868"/>
      <w:bookmarkStart w:id="12746" w:name="_Toc138969955"/>
      <w:bookmarkStart w:id="12747" w:name="_Toc145917016"/>
      <w:r w:rsidRPr="00C04A08">
        <w:t>F.4</w:t>
      </w:r>
      <w:r w:rsidRPr="00C04A08">
        <w:tab/>
        <w:t>Modified signal under test</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4.85pt;height:41.6pt" o:ole="">
            <v:imagedata r:id="rId93" o:title=""/>
          </v:shape>
          <o:OLEObject Type="Embed" ProgID="Equation.3" ShapeID="_x0000_i1063" DrawAspect="Content" ObjectID="_1757333914"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4pt;height:20pt" o:ole="">
            <v:imagedata r:id="rId95" o:title=""/>
          </v:shape>
          <o:OLEObject Type="Embed" ProgID="Equation.3" ShapeID="_x0000_i1064" DrawAspect="Content" ObjectID="_1757333915"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6pt;height:36.6pt" o:ole="">
            <v:imagedata r:id="rId97" o:title=""/>
          </v:shape>
          <o:OLEObject Type="Embed" ProgID="Equation.3" ShapeID="_x0000_i1065" DrawAspect="Content" ObjectID="_1757333916"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4pt;height:20pt" o:ole="">
            <v:imagedata r:id="rId95" o:title=""/>
          </v:shape>
          <o:OLEObject Type="Embed" ProgID="Equation.3" ShapeID="_x0000_i1066" DrawAspect="Content" ObjectID="_1757333917"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0.4pt;height:16.55pt" o:ole="" fillcolor="window">
            <v:imagedata r:id="rId100" o:title=""/>
          </v:shape>
          <o:OLEObject Type="Embed" ProgID="Equation.3" ShapeID="_x0000_i1067" DrawAspect="Content" ObjectID="_1757333918"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0.4pt;height:20.4pt" o:ole="" fillcolor="window">
            <v:imagedata r:id="rId102" o:title=""/>
          </v:shape>
          <o:OLEObject Type="Embed" ProgID="Equation.3" ShapeID="_x0000_i1068" DrawAspect="Content" ObjectID="_1757333919"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6pt;height:20pt" o:ole="" fillcolor="window">
            <v:imagedata r:id="rId104" o:title=""/>
          </v:shape>
          <o:OLEObject Type="Embed" ProgID="Equation.3" ShapeID="_x0000_i1069" DrawAspect="Content" ObjectID="_1757333920"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6pt;height:20pt" o:ole="" fillcolor="window">
            <v:imagedata r:id="rId106" o:title=""/>
          </v:shape>
          <o:OLEObject Type="Embed" ProgID="Equation.3" ShapeID="_x0000_i1070" DrawAspect="Content" ObjectID="_1757333921"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0.4pt;height:15.4pt" o:ole="" fillcolor="window">
            <v:imagedata r:id="rId91" o:title=""/>
          </v:shape>
          <o:OLEObject Type="Embed" ProgID="Equation.3" ShapeID="_x0000_i1071" DrawAspect="Content" ObjectID="_1757333922" r:id="rId108"/>
        </w:object>
      </w:r>
      <w:r w:rsidRPr="00C04A08">
        <w:t xml:space="preserve"> represents the middle sample of the EVM window of length </w:t>
      </w:r>
      <w:r w:rsidRPr="00C04A08">
        <w:rPr>
          <w:position w:val="-6"/>
        </w:rPr>
        <w:object w:dxaOrig="279" w:dyaOrig="279" w14:anchorId="5CB88DD3">
          <v:shape id="_x0000_i1072" type="#_x0000_t75" style="width:15.4pt;height:15.4pt" o:ole="">
            <v:imagedata r:id="rId109" o:title=""/>
          </v:shape>
          <o:OLEObject Type="Embed" ProgID="Equation.3" ShapeID="_x0000_i1072" DrawAspect="Content" ObjectID="_1757333923" r:id="rId110"/>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4pt;height:15.4pt" o:ole="">
            <v:imagedata r:id="rId109" o:title=""/>
          </v:shape>
          <o:OLEObject Type="Embed" ProgID="Equation.3" ShapeID="_x0000_i1073" DrawAspect="Content" ObjectID="_1757333924"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0.4pt;height:16.55pt" o:ole="" fillcolor="window">
            <v:imagedata r:id="rId89" o:title=""/>
          </v:shape>
          <o:OLEObject Type="Embed" ProgID="Equation.3" ShapeID="_x0000_i1074" DrawAspect="Content" ObjectID="_1757333925" r:id="rId112"/>
        </w:object>
      </w:r>
      <w:r w:rsidRPr="00C04A08">
        <w:t xml:space="preserve"> and </w:t>
      </w:r>
      <w:r w:rsidRPr="00C04A08">
        <w:rPr>
          <w:position w:val="-10"/>
        </w:rPr>
        <w:object w:dxaOrig="360" w:dyaOrig="380" w14:anchorId="71763364">
          <v:shape id="_x0000_i1075" type="#_x0000_t75" style="width:20.4pt;height:20.4pt" o:ole="" fillcolor="window">
            <v:imagedata r:id="rId113" o:title=""/>
          </v:shape>
          <o:OLEObject Type="Embed" ProgID="Equation.3" ShapeID="_x0000_i1075" DrawAspect="Content" ObjectID="_1757333926"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0.4pt;height:15.4pt" o:ole="" fillcolor="window">
            <v:imagedata r:id="rId91" o:title=""/>
          </v:shape>
          <o:OLEObject Type="Embed" ProgID="Equation.3" ShapeID="_x0000_i1076" DrawAspect="Content" ObjectID="_1757333927" r:id="rId115"/>
        </w:object>
      </w:r>
      <w:r w:rsidRPr="00C04A08">
        <w:t xml:space="preserve"> so that the EVM window of length </w:t>
      </w:r>
      <w:r w:rsidRPr="00C04A08">
        <w:rPr>
          <w:position w:val="-6"/>
        </w:rPr>
        <w:object w:dxaOrig="279" w:dyaOrig="279" w14:anchorId="7E4636E5">
          <v:shape id="_x0000_i1077" type="#_x0000_t75" style="width:15.4pt;height:15.4pt" o:ole="">
            <v:imagedata r:id="rId109" o:title=""/>
          </v:shape>
          <o:OLEObject Type="Embed" ProgID="Equation.3" ShapeID="_x0000_i1077" DrawAspect="Content" ObjectID="_1757333928"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0.4pt;height:15.4pt" o:ole="" fillcolor="window">
            <v:imagedata r:id="rId91" o:title=""/>
          </v:shape>
          <o:OLEObject Type="Embed" ProgID="Equation.3" ShapeID="_x0000_i1078" DrawAspect="Content" ObjectID="_1757333929"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0.4pt;height:20.4pt" o:ole="" fillcolor="window">
            <v:imagedata r:id="rId102" o:title=""/>
          </v:shape>
          <o:OLEObject Type="Embed" ProgID="Equation.3" ShapeID="_x0000_i1079" DrawAspect="Content" ObjectID="_1757333930" r:id="rId118"/>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55pt;height:16.55pt" o:ole="">
            <v:imagedata r:id="rId119" o:title=""/>
          </v:shape>
          <o:OLEObject Type="Embed" ProgID="Equation.3" ShapeID="_x0000_i1080" DrawAspect="Content" ObjectID="_1757333931"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6pt;height:20pt" o:ole="" fillcolor="window">
            <v:imagedata r:id="rId106" o:title=""/>
          </v:shape>
          <o:OLEObject Type="Embed" ProgID="Equation.3" ShapeID="_x0000_i1081" DrawAspect="Content" ObjectID="_1757333932" r:id="rId121"/>
        </w:object>
      </w:r>
      <w:r w:rsidRPr="00C04A08">
        <w:t xml:space="preserve">and </w:t>
      </w:r>
      <w:r w:rsidRPr="00C04A08">
        <w:rPr>
          <w:position w:val="-10"/>
        </w:rPr>
        <w:object w:dxaOrig="720" w:dyaOrig="320" w14:anchorId="582EEDFD">
          <v:shape id="_x0000_i1082" type="#_x0000_t75" style="width:36.6pt;height:20pt" o:ole="" fillcolor="window">
            <v:imagedata r:id="rId104" o:title=""/>
          </v:shape>
          <o:OLEObject Type="Embed" ProgID="Equation.3" ShapeID="_x0000_i1082" DrawAspect="Content" ObjectID="_1757333933"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4pt;height:20pt" o:ole="" fillcolor="window">
            <v:imagedata r:id="rId123" o:title=""/>
          </v:shape>
          <o:OLEObject Type="Embed" ProgID="Equation.3" ShapeID="_x0000_i1083" DrawAspect="Content" ObjectID="_1757333934" r:id="rId124"/>
        </w:object>
      </w:r>
      <w:r w:rsidRPr="00C04A08">
        <w:t xml:space="preserve">and </w:t>
      </w:r>
      <w:r w:rsidRPr="00C04A08">
        <w:rPr>
          <w:position w:val="-10"/>
        </w:rPr>
        <w:object w:dxaOrig="480" w:dyaOrig="320" w14:anchorId="3E7F53D5">
          <v:shape id="_x0000_i1084" type="#_x0000_t75" style="width:20pt;height:20pt" o:ole="" fillcolor="window">
            <v:imagedata r:id="rId125" o:title=""/>
          </v:shape>
          <o:OLEObject Type="Embed" ProgID="Equation.3" ShapeID="_x0000_i1084" DrawAspect="Content" ObjectID="_1757333935"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6pt;height:20pt" o:ole="" fillcolor="window">
            <v:imagedata r:id="rId127" o:title=""/>
          </v:shape>
          <o:OLEObject Type="Embed" ProgID="Equation.3" ShapeID="_x0000_i1085" DrawAspect="Content" ObjectID="_1757333936" r:id="rId128"/>
        </w:object>
      </w:r>
      <w:r w:rsidRPr="00C04A08">
        <w:t xml:space="preserve"> and </w:t>
      </w:r>
      <w:r w:rsidRPr="00C04A08">
        <w:rPr>
          <w:position w:val="-10"/>
        </w:rPr>
        <w:object w:dxaOrig="1400" w:dyaOrig="320" w14:anchorId="59748F53">
          <v:shape id="_x0000_i1086" type="#_x0000_t75" style="width:1in;height:20pt" o:ole="" fillcolor="window">
            <v:imagedata r:id="rId129" o:title=""/>
          </v:shape>
          <o:OLEObject Type="Embed" ProgID="Equation.3" ShapeID="_x0000_i1086" DrawAspect="Content" ObjectID="_1757333937"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0.4pt;height:16.55pt" o:ole="" fillcolor="window">
            <v:imagedata r:id="rId89" o:title=""/>
          </v:shape>
          <o:OLEObject Type="Embed" ProgID="Equation.3" ShapeID="_x0000_i1087" DrawAspect="Content" ObjectID="_1757333938"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0.4pt;height:20.4pt" o:ole="" fillcolor="window">
            <v:imagedata r:id="rId102" o:title=""/>
          </v:shape>
          <o:OLEObject Type="Embed" ProgID="Equation.3" ShapeID="_x0000_i1088" DrawAspect="Content" ObjectID="_1757333939" r:id="rId132"/>
        </w:object>
      </w:r>
      <w:r w:rsidRPr="00C04A08">
        <w:t xml:space="preserve">, </w:t>
      </w:r>
      <w:r w:rsidRPr="00C04A08">
        <w:rPr>
          <w:position w:val="-10"/>
        </w:rPr>
        <w:object w:dxaOrig="720" w:dyaOrig="320" w14:anchorId="503B5F3D">
          <v:shape id="_x0000_i1089" type="#_x0000_t75" style="width:36.6pt;height:20pt" o:ole="" fillcolor="window">
            <v:imagedata r:id="rId106" o:title=""/>
          </v:shape>
          <o:OLEObject Type="Embed" ProgID="Equation.3" ShapeID="_x0000_i1089" DrawAspect="Content" ObjectID="_1757333940" r:id="rId133"/>
        </w:object>
      </w:r>
      <w:r w:rsidRPr="00C04A08">
        <w:t xml:space="preserve">, </w:t>
      </w:r>
      <w:r w:rsidRPr="00C04A08">
        <w:rPr>
          <w:position w:val="-10"/>
        </w:rPr>
        <w:object w:dxaOrig="720" w:dyaOrig="320" w14:anchorId="10C18054">
          <v:shape id="_x0000_i1090" type="#_x0000_t75" style="width:36.6pt;height:20pt" o:ole="" fillcolor="window">
            <v:imagedata r:id="rId104" o:title=""/>
          </v:shape>
          <o:OLEObject Type="Embed" ProgID="Equation.3" ShapeID="_x0000_i1090" DrawAspect="Content" ObjectID="_1757333941" r:id="rId134"/>
        </w:object>
      </w:r>
      <w:r w:rsidRPr="00C04A08">
        <w:t xml:space="preserve"> and </w:t>
      </w:r>
      <w:r w:rsidRPr="00C04A08">
        <w:rPr>
          <w:position w:val="-6"/>
        </w:rPr>
        <w:object w:dxaOrig="360" w:dyaOrig="279" w14:anchorId="6A64CFD5">
          <v:shape id="_x0000_i1091" type="#_x0000_t75" style="width:20.4pt;height:15.4pt" o:ole="" fillcolor="window">
            <v:imagedata r:id="rId91" o:title=""/>
          </v:shape>
          <o:OLEObject Type="Embed" ProgID="Equation.3" ShapeID="_x0000_i1091" DrawAspect="Content" ObjectID="_1757333942" r:id="rId135"/>
        </w:object>
      </w:r>
      <w:r w:rsidRPr="00C04A08">
        <w:t xml:space="preserve"> are available. </w:t>
      </w:r>
      <w:r w:rsidRPr="00C04A08">
        <w:rPr>
          <w:position w:val="-6"/>
        </w:rPr>
        <w:object w:dxaOrig="360" w:dyaOrig="300" w14:anchorId="38861CDC">
          <v:shape id="_x0000_i1092" type="#_x0000_t75" style="width:20.4pt;height:16.55pt" o:ole="" fillcolor="window">
            <v:imagedata r:id="rId89" o:title=""/>
          </v:shape>
          <o:OLEObject Type="Embed" ProgID="Equation.3" ShapeID="_x0000_i1092" DrawAspect="Content" ObjectID="_1757333943" r:id="rId136"/>
        </w:object>
      </w:r>
      <w:r w:rsidRPr="00C04A08">
        <w:t xml:space="preserve"> is one of the extremities of the window </w:t>
      </w:r>
      <w:r w:rsidRPr="00C04A08">
        <w:rPr>
          <w:position w:val="-6"/>
        </w:rPr>
        <w:object w:dxaOrig="279" w:dyaOrig="279" w14:anchorId="0C0DEEC7">
          <v:shape id="_x0000_i1093" type="#_x0000_t75" style="width:15.4pt;height:15.4pt" o:ole="">
            <v:imagedata r:id="rId109" o:title=""/>
          </v:shape>
          <o:OLEObject Type="Embed" ProgID="Equation.3" ShapeID="_x0000_i1093" DrawAspect="Content" ObjectID="_1757333944" r:id="rId137"/>
        </w:object>
      </w:r>
      <w:r w:rsidRPr="00C04A08">
        <w:t xml:space="preserve">, i.e. </w:t>
      </w:r>
      <w:r w:rsidRPr="00C04A08">
        <w:rPr>
          <w:position w:val="-6"/>
        </w:rPr>
        <w:object w:dxaOrig="360" w:dyaOrig="300" w14:anchorId="0D8E0D61">
          <v:shape id="_x0000_i1094" type="#_x0000_t75" style="width:20.4pt;height:16.55pt" o:ole="" fillcolor="window">
            <v:imagedata r:id="rId89" o:title=""/>
          </v:shape>
          <o:OLEObject Type="Embed" ProgID="Equation.3" ShapeID="_x0000_i1094" DrawAspect="Content" ObjectID="_1757333945" r:id="rId138"/>
        </w:object>
      </w:r>
      <w:r w:rsidRPr="00C04A08">
        <w:t xml:space="preserve">can be </w:t>
      </w:r>
      <w:r w:rsidRPr="00C04A08">
        <w:rPr>
          <w:position w:val="-28"/>
        </w:rPr>
        <w:object w:dxaOrig="1440" w:dyaOrig="680" w14:anchorId="67AB3798">
          <v:shape id="_x0000_i1095" type="#_x0000_t75" style="width:1in;height:36.6pt" o:ole="" fillcolor="window">
            <v:imagedata r:id="rId139" o:title=""/>
          </v:shape>
          <o:OLEObject Type="Embed" ProgID="Equation.3" ShapeID="_x0000_i1095" DrawAspect="Content" ObjectID="_1757333946" r:id="rId140"/>
        </w:object>
      </w:r>
      <w:r w:rsidRPr="00C04A08">
        <w:t xml:space="preserve"> or </w:t>
      </w:r>
      <w:r w:rsidRPr="00C04A08">
        <w:rPr>
          <w:position w:val="-28"/>
        </w:rPr>
        <w:object w:dxaOrig="1060" w:dyaOrig="680" w14:anchorId="2E80B742">
          <v:shape id="_x0000_i1096" type="#_x0000_t75" style="width:52pt;height:36.6pt" o:ole="" fillcolor="window">
            <v:imagedata r:id="rId141" o:title=""/>
          </v:shape>
          <o:OLEObject Type="Embed" ProgID="Equation.3" ShapeID="_x0000_i1096" DrawAspect="Content" ObjectID="_1757333947" r:id="rId142"/>
        </w:object>
      </w:r>
      <w:r w:rsidRPr="00C04A08">
        <w:t xml:space="preserve">, where </w:t>
      </w:r>
      <w:r w:rsidRPr="00C04A08">
        <w:rPr>
          <w:position w:val="-6"/>
        </w:rPr>
        <w:object w:dxaOrig="600" w:dyaOrig="279" w14:anchorId="1B032E2E">
          <v:shape id="_x0000_i1097" type="#_x0000_t75" style="width:30.4pt;height:15.4pt" o:ole="" fillcolor="window">
            <v:imagedata r:id="rId143" o:title=""/>
          </v:shape>
          <o:OLEObject Type="Embed" ProgID="Equation.3" ShapeID="_x0000_i1097" DrawAspect="Content" ObjectID="_1757333948" r:id="rId144"/>
        </w:object>
      </w:r>
      <w:r w:rsidRPr="00C04A08">
        <w:t xml:space="preserve"> if </w:t>
      </w:r>
      <w:r w:rsidRPr="00C04A08">
        <w:rPr>
          <w:position w:val="-6"/>
        </w:rPr>
        <w:object w:dxaOrig="279" w:dyaOrig="279" w14:anchorId="640F4DF6">
          <v:shape id="_x0000_i1098" type="#_x0000_t75" style="width:15.4pt;height:15.4pt" o:ole="">
            <v:imagedata r:id="rId145" o:title=""/>
          </v:shape>
          <o:OLEObject Type="Embed" ProgID="Equation.3" ShapeID="_x0000_i1098" DrawAspect="Content" ObjectID="_1757333949" r:id="rId146"/>
        </w:object>
      </w:r>
      <w:r w:rsidRPr="00C04A08">
        <w:t xml:space="preserve"> is odd and </w:t>
      </w:r>
      <w:r w:rsidRPr="00C04A08">
        <w:rPr>
          <w:position w:val="-6"/>
        </w:rPr>
        <w:object w:dxaOrig="560" w:dyaOrig="279" w14:anchorId="3A2EB97F">
          <v:shape id="_x0000_i1099" type="#_x0000_t75" style="width:30.05pt;height:15.4pt" o:ole="" fillcolor="window">
            <v:imagedata r:id="rId147" o:title=""/>
          </v:shape>
          <o:OLEObject Type="Embed" ProgID="Equation.3" ShapeID="_x0000_i1099" DrawAspect="Content" ObjectID="_1757333950" r:id="rId148"/>
        </w:object>
      </w:r>
      <w:r w:rsidRPr="00C04A08">
        <w:t xml:space="preserve"> if </w:t>
      </w:r>
      <w:r w:rsidRPr="00C04A08">
        <w:rPr>
          <w:position w:val="-6"/>
        </w:rPr>
        <w:object w:dxaOrig="279" w:dyaOrig="279" w14:anchorId="1DA407D9">
          <v:shape id="_x0000_i1100" type="#_x0000_t75" style="width:15.4pt;height:15.4pt" o:ole="">
            <v:imagedata r:id="rId149" o:title=""/>
          </v:shape>
          <o:OLEObject Type="Embed" ProgID="Equation.3" ShapeID="_x0000_i1100" DrawAspect="Content" ObjectID="_1757333951"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0.4pt;height:16.55pt" o:ole="" fillcolor="window">
            <v:imagedata r:id="rId89" o:title=""/>
          </v:shape>
          <o:OLEObject Type="Embed" ProgID="Equation.3" ShapeID="_x0000_i1101" DrawAspect="Content" ObjectID="_1757333952" r:id="rId151"/>
        </w:object>
      </w:r>
      <w:r w:rsidRPr="00C04A08">
        <w:t xml:space="preserve"> set to </w:t>
      </w:r>
      <w:r w:rsidRPr="00C04A08">
        <w:rPr>
          <w:position w:val="-28"/>
        </w:rPr>
        <w:object w:dxaOrig="1440" w:dyaOrig="680" w14:anchorId="4D11AE19">
          <v:shape id="_x0000_i1102" type="#_x0000_t75" style="width:1in;height:36.6pt" o:ole="" fillcolor="window">
            <v:imagedata r:id="rId139" o:title=""/>
          </v:shape>
          <o:OLEObject Type="Embed" ProgID="Equation.3" ShapeID="_x0000_i1102" DrawAspect="Content" ObjectID="_1757333953"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0.4pt;height:16.55pt" o:ole="" fillcolor="window">
            <v:imagedata r:id="rId89" o:title=""/>
          </v:shape>
          <o:OLEObject Type="Embed" ProgID="Equation.3" ShapeID="_x0000_i1103" DrawAspect="Content" ObjectID="_1757333954" r:id="rId153"/>
        </w:object>
      </w:r>
      <w:r w:rsidRPr="00C04A08">
        <w:t xml:space="preserve"> set to </w:t>
      </w:r>
      <w:r w:rsidRPr="00C04A08">
        <w:rPr>
          <w:position w:val="-28"/>
        </w:rPr>
        <w:object w:dxaOrig="1060" w:dyaOrig="680" w14:anchorId="49782166">
          <v:shape id="_x0000_i1104" type="#_x0000_t75" style="width:52pt;height:36.6pt" o:ole="" fillcolor="window">
            <v:imagedata r:id="rId141" o:title=""/>
          </v:shape>
          <o:OLEObject Type="Embed" ProgID="Equation.3" ShapeID="_x0000_i1104" DrawAspect="Content" ObjectID="_1757333955" r:id="rId154"/>
        </w:object>
      </w:r>
      <w:r w:rsidRPr="00C04A08">
        <w:t>.</w:t>
      </w:r>
    </w:p>
    <w:p w14:paraId="48A4222B" w14:textId="77777777" w:rsidR="00842EF7" w:rsidRPr="00C04A08" w:rsidRDefault="00842EF7" w:rsidP="00842EF7">
      <w:pPr>
        <w:pStyle w:val="Heading1"/>
      </w:pPr>
      <w:bookmarkStart w:id="12748" w:name="_Toc21341018"/>
      <w:bookmarkStart w:id="12749" w:name="_Toc29805466"/>
      <w:bookmarkStart w:id="12750" w:name="_Toc36456675"/>
      <w:bookmarkStart w:id="12751" w:name="_Toc36469773"/>
      <w:bookmarkStart w:id="12752" w:name="_Toc37254190"/>
      <w:bookmarkStart w:id="12753" w:name="_Toc37323048"/>
      <w:bookmarkStart w:id="12754" w:name="_Toc37324454"/>
      <w:bookmarkStart w:id="12755" w:name="_Toc45889979"/>
      <w:bookmarkStart w:id="12756" w:name="_Toc52196659"/>
      <w:bookmarkStart w:id="12757" w:name="_Toc52197639"/>
      <w:bookmarkStart w:id="12758" w:name="_Toc53173362"/>
      <w:bookmarkStart w:id="12759" w:name="_Toc53173731"/>
      <w:bookmarkStart w:id="12760" w:name="_Toc61119733"/>
      <w:bookmarkStart w:id="12761" w:name="_Toc61120115"/>
      <w:bookmarkStart w:id="12762" w:name="_Toc67926186"/>
      <w:bookmarkStart w:id="12763" w:name="_Toc75273824"/>
      <w:bookmarkStart w:id="12764" w:name="_Toc76510724"/>
      <w:bookmarkStart w:id="12765" w:name="_Toc83129881"/>
      <w:bookmarkStart w:id="12766" w:name="_Toc90591413"/>
      <w:bookmarkStart w:id="12767" w:name="_Toc98864472"/>
      <w:bookmarkStart w:id="12768" w:name="_Toc99733721"/>
      <w:bookmarkStart w:id="12769" w:name="_Toc106577626"/>
      <w:bookmarkStart w:id="12770" w:name="_Toc114537377"/>
      <w:bookmarkStart w:id="12771" w:name="_Toc115257645"/>
      <w:bookmarkStart w:id="12772" w:name="_Toc123086965"/>
      <w:bookmarkStart w:id="12773" w:name="_Toc124296289"/>
      <w:bookmarkStart w:id="12774" w:name="_Toc124296759"/>
      <w:bookmarkStart w:id="12775" w:name="_Toc130572576"/>
      <w:bookmarkStart w:id="12776" w:name="_Toc131708575"/>
      <w:bookmarkStart w:id="12777" w:name="_Toc137458382"/>
      <w:bookmarkStart w:id="12778" w:name="_Toc138887869"/>
      <w:bookmarkStart w:id="12779" w:name="_Toc138969956"/>
      <w:bookmarkStart w:id="12780" w:name="_Toc145917017"/>
      <w:r w:rsidRPr="00C04A08">
        <w:t>F.5</w:t>
      </w:r>
      <w:r w:rsidRPr="00C04A08">
        <w:tab/>
        <w:t>Window length</w:t>
      </w:r>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p>
    <w:p w14:paraId="5BBFAE73" w14:textId="77777777" w:rsidR="00842EF7" w:rsidRPr="00C04A08" w:rsidRDefault="00842EF7" w:rsidP="00842EF7">
      <w:pPr>
        <w:pStyle w:val="Heading2"/>
      </w:pPr>
      <w:bookmarkStart w:id="12781" w:name="_Toc21341019"/>
      <w:bookmarkStart w:id="12782" w:name="_Toc29805467"/>
      <w:bookmarkStart w:id="12783" w:name="_Toc36456676"/>
      <w:bookmarkStart w:id="12784" w:name="_Toc36469774"/>
      <w:bookmarkStart w:id="12785" w:name="_Toc37254191"/>
      <w:bookmarkStart w:id="12786" w:name="_Toc37323049"/>
      <w:bookmarkStart w:id="12787" w:name="_Toc37324455"/>
      <w:bookmarkStart w:id="12788" w:name="_Toc45889980"/>
      <w:bookmarkStart w:id="12789" w:name="_Toc52196660"/>
      <w:bookmarkStart w:id="12790" w:name="_Toc52197640"/>
      <w:bookmarkStart w:id="12791" w:name="_Toc53173363"/>
      <w:bookmarkStart w:id="12792" w:name="_Toc53173732"/>
      <w:bookmarkStart w:id="12793" w:name="_Toc61119734"/>
      <w:bookmarkStart w:id="12794" w:name="_Toc61120116"/>
      <w:bookmarkStart w:id="12795" w:name="_Toc67926187"/>
      <w:bookmarkStart w:id="12796" w:name="_Toc75273825"/>
      <w:bookmarkStart w:id="12797" w:name="_Toc76510725"/>
      <w:bookmarkStart w:id="12798" w:name="_Toc83129882"/>
      <w:bookmarkStart w:id="12799" w:name="_Toc90591414"/>
      <w:bookmarkStart w:id="12800" w:name="_Toc98864473"/>
      <w:bookmarkStart w:id="12801" w:name="_Toc99733722"/>
      <w:bookmarkStart w:id="12802" w:name="_Toc106577627"/>
      <w:bookmarkStart w:id="12803" w:name="_Toc114537378"/>
      <w:bookmarkStart w:id="12804" w:name="_Toc115257646"/>
      <w:bookmarkStart w:id="12805" w:name="_Toc123086966"/>
      <w:bookmarkStart w:id="12806" w:name="_Toc124296290"/>
      <w:bookmarkStart w:id="12807" w:name="_Toc124296760"/>
      <w:bookmarkStart w:id="12808" w:name="_Toc130572577"/>
      <w:bookmarkStart w:id="12809" w:name="_Toc131708576"/>
      <w:bookmarkStart w:id="12810" w:name="_Toc137458383"/>
      <w:bookmarkStart w:id="12811" w:name="_Toc138887870"/>
      <w:bookmarkStart w:id="12812" w:name="_Toc138969957"/>
      <w:bookmarkStart w:id="12813" w:name="_Toc145917018"/>
      <w:r w:rsidRPr="00C04A08">
        <w:t>F.5.1</w:t>
      </w:r>
      <w:r w:rsidRPr="00C04A08">
        <w:tab/>
        <w:t>Timing offset</w:t>
      </w:r>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pt;height:15.4pt" o:ole="">
            <v:imagedata r:id="rId155" o:title=""/>
          </v:shape>
          <o:OLEObject Type="Embed" ProgID="Equation.3" ShapeID="_x0000_i1105" DrawAspect="Content" ObjectID="_1757333956"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pt;height:15.4pt" o:ole="">
            <v:imagedata r:id="rId157" o:title=""/>
          </v:shape>
          <o:OLEObject Type="Embed" ProgID="Equation.3" ShapeID="_x0000_i1106" DrawAspect="Content" ObjectID="_1757333957"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2814" w:name="_Toc21341020"/>
      <w:bookmarkStart w:id="12815" w:name="_Toc29805468"/>
      <w:bookmarkStart w:id="12816" w:name="_Toc36456677"/>
      <w:bookmarkStart w:id="12817" w:name="_Toc36469775"/>
      <w:bookmarkStart w:id="12818" w:name="_Toc37254192"/>
      <w:bookmarkStart w:id="12819" w:name="_Toc37323050"/>
      <w:bookmarkStart w:id="12820" w:name="_Toc37324456"/>
      <w:bookmarkStart w:id="12821" w:name="_Toc45889981"/>
      <w:bookmarkStart w:id="12822" w:name="_Toc52196661"/>
      <w:bookmarkStart w:id="12823" w:name="_Toc52197641"/>
      <w:bookmarkStart w:id="12824" w:name="_Toc53173364"/>
      <w:bookmarkStart w:id="12825" w:name="_Toc53173733"/>
      <w:bookmarkStart w:id="12826" w:name="_Toc61119735"/>
      <w:bookmarkStart w:id="12827" w:name="_Toc61120117"/>
      <w:bookmarkStart w:id="12828" w:name="_Toc67926188"/>
      <w:bookmarkStart w:id="12829" w:name="_Toc75273826"/>
      <w:bookmarkStart w:id="12830" w:name="_Toc76510726"/>
      <w:bookmarkStart w:id="12831" w:name="_Toc83129883"/>
      <w:bookmarkStart w:id="12832" w:name="_Toc90591415"/>
      <w:bookmarkStart w:id="12833" w:name="_Toc98864474"/>
      <w:bookmarkStart w:id="12834" w:name="_Toc99733723"/>
      <w:bookmarkStart w:id="12835" w:name="_Toc106577628"/>
      <w:bookmarkStart w:id="12836" w:name="_Toc114537379"/>
      <w:bookmarkStart w:id="12837" w:name="_Toc115257647"/>
      <w:bookmarkStart w:id="12838" w:name="_Toc123086967"/>
      <w:bookmarkStart w:id="12839" w:name="_Toc124296291"/>
      <w:bookmarkStart w:id="12840" w:name="_Toc124296761"/>
      <w:bookmarkStart w:id="12841" w:name="_Toc130572578"/>
      <w:bookmarkStart w:id="12842" w:name="_Toc131708577"/>
      <w:bookmarkStart w:id="12843" w:name="_Toc137458384"/>
      <w:bookmarkStart w:id="12844" w:name="_Toc138887871"/>
      <w:bookmarkStart w:id="12845" w:name="_Toc138969958"/>
      <w:bookmarkStart w:id="12846" w:name="_Toc145917019"/>
      <w:r w:rsidRPr="00C04A08">
        <w:t>F.5.2</w:t>
      </w:r>
      <w:r w:rsidRPr="00C04A08">
        <w:tab/>
        <w:t>Window length</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2847" w:name="_Toc21341021"/>
      <w:bookmarkStart w:id="12848" w:name="_Toc29805469"/>
      <w:bookmarkStart w:id="12849" w:name="_Toc36456678"/>
      <w:bookmarkStart w:id="12850" w:name="_Toc36469776"/>
      <w:bookmarkStart w:id="12851" w:name="_Toc37254193"/>
      <w:bookmarkStart w:id="12852" w:name="_Toc37323051"/>
      <w:bookmarkStart w:id="12853" w:name="_Toc37324457"/>
      <w:bookmarkStart w:id="12854" w:name="_Toc45889982"/>
      <w:bookmarkStart w:id="12855" w:name="_Toc52196662"/>
      <w:bookmarkStart w:id="12856" w:name="_Toc52197642"/>
      <w:bookmarkStart w:id="12857" w:name="_Toc53173365"/>
      <w:bookmarkStart w:id="12858" w:name="_Toc53173734"/>
      <w:bookmarkStart w:id="12859" w:name="_Toc61119736"/>
      <w:bookmarkStart w:id="12860" w:name="_Toc61120118"/>
      <w:bookmarkStart w:id="12861" w:name="_Toc67926189"/>
      <w:bookmarkStart w:id="12862" w:name="_Toc75273827"/>
      <w:bookmarkStart w:id="12863" w:name="_Toc76510727"/>
      <w:bookmarkStart w:id="12864" w:name="_Toc83129884"/>
      <w:bookmarkStart w:id="12865" w:name="_Toc90591416"/>
      <w:bookmarkStart w:id="12866" w:name="_Toc98864475"/>
      <w:bookmarkStart w:id="12867" w:name="_Toc99733724"/>
      <w:bookmarkStart w:id="12868" w:name="_Toc106577629"/>
      <w:bookmarkStart w:id="12869" w:name="_Toc114537380"/>
      <w:bookmarkStart w:id="12870" w:name="_Toc115257648"/>
      <w:bookmarkStart w:id="12871" w:name="_Toc123086968"/>
      <w:bookmarkStart w:id="12872" w:name="_Toc124296292"/>
      <w:bookmarkStart w:id="12873" w:name="_Toc124296762"/>
      <w:bookmarkStart w:id="12874" w:name="_Toc130572579"/>
      <w:bookmarkStart w:id="12875" w:name="_Toc131708578"/>
      <w:bookmarkStart w:id="12876" w:name="_Toc137458385"/>
      <w:bookmarkStart w:id="12877" w:name="_Toc138887872"/>
      <w:bookmarkStart w:id="12878" w:name="_Toc138969959"/>
      <w:bookmarkStart w:id="12879" w:name="_Toc145917020"/>
      <w:r w:rsidRPr="00C04A08">
        <w:lastRenderedPageBreak/>
        <w:t>F.5.3</w:t>
      </w:r>
      <w:r w:rsidRPr="00C04A08">
        <w:tab/>
        <w:t>Window length for normal CP</w:t>
      </w:r>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2880" w:name="_Hlk503533742"/>
      <w:r w:rsidRPr="00C04A08">
        <w:t>.</w:t>
      </w:r>
    </w:p>
    <w:bookmarkEnd w:id="12880"/>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288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2881"/>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2882" w:name="_Toc21341022"/>
      <w:bookmarkStart w:id="12883" w:name="_Toc29805470"/>
      <w:bookmarkStart w:id="12884" w:name="_Toc36456679"/>
      <w:bookmarkStart w:id="12885" w:name="_Toc36469777"/>
      <w:bookmarkStart w:id="12886" w:name="_Toc37254194"/>
      <w:bookmarkStart w:id="12887" w:name="_Toc37323052"/>
      <w:bookmarkStart w:id="12888" w:name="_Toc37324458"/>
      <w:bookmarkStart w:id="12889" w:name="_Toc45889983"/>
      <w:bookmarkStart w:id="12890" w:name="_Toc52196663"/>
      <w:bookmarkStart w:id="12891" w:name="_Toc52197643"/>
      <w:bookmarkStart w:id="12892" w:name="_Toc53173366"/>
      <w:bookmarkStart w:id="12893" w:name="_Toc53173735"/>
      <w:bookmarkStart w:id="12894" w:name="_Toc61119737"/>
      <w:bookmarkStart w:id="12895" w:name="_Toc61120119"/>
      <w:bookmarkStart w:id="12896" w:name="_Toc67926190"/>
      <w:bookmarkStart w:id="12897" w:name="_Toc75273828"/>
      <w:bookmarkStart w:id="12898" w:name="_Toc76510728"/>
      <w:bookmarkStart w:id="12899" w:name="_Toc83129885"/>
      <w:bookmarkStart w:id="12900" w:name="_Toc90591417"/>
      <w:bookmarkStart w:id="12901" w:name="_Toc98864476"/>
      <w:bookmarkStart w:id="12902" w:name="_Toc99733725"/>
      <w:bookmarkStart w:id="12903" w:name="_Toc106577630"/>
      <w:bookmarkStart w:id="12904" w:name="_Toc114537381"/>
      <w:bookmarkStart w:id="12905" w:name="_Toc115257649"/>
      <w:bookmarkStart w:id="12906" w:name="_Toc123086969"/>
      <w:bookmarkStart w:id="12907" w:name="_Toc124296293"/>
      <w:bookmarkStart w:id="12908" w:name="_Toc124296763"/>
      <w:bookmarkStart w:id="12909" w:name="_Toc130572580"/>
      <w:bookmarkStart w:id="12910" w:name="_Toc131708579"/>
      <w:bookmarkStart w:id="12911" w:name="_Toc137458386"/>
      <w:bookmarkStart w:id="12912" w:name="_Toc138887873"/>
      <w:bookmarkStart w:id="12913" w:name="_Toc138969960"/>
      <w:bookmarkStart w:id="12914" w:name="_Toc145917021"/>
      <w:r w:rsidRPr="00C04A08">
        <w:t>F.5.4</w:t>
      </w:r>
      <w:r w:rsidRPr="00C04A08">
        <w:tab/>
        <w:t>Window length for Extended CP</w:t>
      </w:r>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2915" w:name="_Toc21341023"/>
      <w:bookmarkStart w:id="12916" w:name="_Toc29805471"/>
      <w:bookmarkStart w:id="12917" w:name="_Toc36456680"/>
      <w:bookmarkStart w:id="12918" w:name="_Toc36469778"/>
      <w:bookmarkStart w:id="12919" w:name="_Toc37254195"/>
      <w:bookmarkStart w:id="12920" w:name="_Toc37323053"/>
      <w:bookmarkStart w:id="12921" w:name="_Toc37324459"/>
      <w:bookmarkStart w:id="12922" w:name="_Toc45889984"/>
      <w:bookmarkStart w:id="12923" w:name="_Toc52196664"/>
      <w:bookmarkStart w:id="12924" w:name="_Toc52197644"/>
      <w:bookmarkStart w:id="12925" w:name="_Toc53173367"/>
      <w:bookmarkStart w:id="12926" w:name="_Toc53173736"/>
      <w:bookmarkStart w:id="12927" w:name="_Toc61119738"/>
      <w:bookmarkStart w:id="12928" w:name="_Toc61120120"/>
      <w:bookmarkStart w:id="12929" w:name="_Toc67926191"/>
      <w:bookmarkStart w:id="12930" w:name="_Toc75273829"/>
      <w:bookmarkStart w:id="12931" w:name="_Toc76510729"/>
      <w:bookmarkStart w:id="12932" w:name="_Toc83129886"/>
      <w:bookmarkStart w:id="12933" w:name="_Toc90591418"/>
      <w:bookmarkStart w:id="12934" w:name="_Toc98864477"/>
      <w:bookmarkStart w:id="12935" w:name="_Toc99733726"/>
      <w:bookmarkStart w:id="12936" w:name="_Toc106577631"/>
      <w:bookmarkStart w:id="12937" w:name="_Toc114537382"/>
      <w:bookmarkStart w:id="12938" w:name="_Toc115257650"/>
      <w:bookmarkStart w:id="12939" w:name="_Toc123086970"/>
      <w:bookmarkStart w:id="12940" w:name="_Toc124296294"/>
      <w:bookmarkStart w:id="12941" w:name="_Toc124296764"/>
      <w:bookmarkStart w:id="12942" w:name="_Toc130572581"/>
      <w:bookmarkStart w:id="12943" w:name="_Toc131708580"/>
      <w:bookmarkStart w:id="12944" w:name="_Toc137458387"/>
      <w:bookmarkStart w:id="12945" w:name="_Toc138887874"/>
      <w:bookmarkStart w:id="12946" w:name="_Toc138969961"/>
      <w:bookmarkStart w:id="12947" w:name="_Toc145917022"/>
      <w:r w:rsidRPr="00C04A08">
        <w:t>F.5.5</w:t>
      </w:r>
      <w:r w:rsidRPr="00C04A08">
        <w:tab/>
        <w:t>Window length for PRACH</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4pt;height:20pt" o:ole="">
            <v:imagedata r:id="rId159" o:title=""/>
          </v:shape>
          <o:OLEObject Type="Embed" ProgID="Equation.3" ShapeID="_x0000_i1107" DrawAspect="Content" ObjectID="_1757333958" r:id="rId160"/>
        </w:object>
      </w:r>
      <w:r w:rsidRPr="00C04A08">
        <w:t xml:space="preserve"> where </w:t>
      </w:r>
      <w:r w:rsidRPr="00C04A08">
        <w:object w:dxaOrig="940" w:dyaOrig="320" w14:anchorId="008845D0">
          <v:shape id="_x0000_i1108" type="#_x0000_t75" style="width:52pt;height:16.55pt" o:ole="">
            <v:imagedata r:id="rId161" o:title=""/>
          </v:shape>
          <o:OLEObject Type="Embed" ProgID="Equation.3" ShapeID="_x0000_i1108" DrawAspect="Content" ObjectID="_1757333959"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0.4pt;height:20pt" o:ole="">
                  <v:imagedata r:id="rId163" o:title=""/>
                </v:shape>
                <o:OLEObject Type="Embed" ProgID="Equation.3" ShapeID="_x0000_i1109" DrawAspect="Content" ObjectID="_1757333960"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2948" w:name="_Toc21341024"/>
      <w:bookmarkStart w:id="12949" w:name="_Toc29805472"/>
      <w:bookmarkStart w:id="12950" w:name="_Toc36456681"/>
      <w:bookmarkStart w:id="12951" w:name="_Toc36469779"/>
      <w:bookmarkStart w:id="12952" w:name="_Toc37254196"/>
      <w:bookmarkStart w:id="12953" w:name="_Toc37323054"/>
      <w:bookmarkStart w:id="12954" w:name="_Toc37324460"/>
      <w:bookmarkStart w:id="12955" w:name="_Toc45889985"/>
      <w:bookmarkStart w:id="12956" w:name="_Toc52196665"/>
      <w:bookmarkStart w:id="12957" w:name="_Toc52197645"/>
      <w:bookmarkStart w:id="12958" w:name="_Toc53173368"/>
      <w:bookmarkStart w:id="12959" w:name="_Toc53173737"/>
      <w:bookmarkStart w:id="12960" w:name="_Toc61119739"/>
      <w:bookmarkStart w:id="12961" w:name="_Toc61120121"/>
      <w:bookmarkStart w:id="12962" w:name="_Toc67926192"/>
      <w:bookmarkStart w:id="12963" w:name="_Toc75273830"/>
      <w:bookmarkStart w:id="12964" w:name="_Toc76510730"/>
      <w:bookmarkStart w:id="12965" w:name="_Toc83129887"/>
      <w:bookmarkStart w:id="12966" w:name="_Toc90591419"/>
      <w:bookmarkStart w:id="12967" w:name="_Toc98864478"/>
      <w:bookmarkStart w:id="12968" w:name="_Toc99733727"/>
      <w:bookmarkStart w:id="12969" w:name="_Toc106577632"/>
      <w:bookmarkStart w:id="12970" w:name="_Toc114537383"/>
      <w:bookmarkStart w:id="12971" w:name="_Toc115257651"/>
      <w:bookmarkStart w:id="12972" w:name="_Toc123086971"/>
      <w:bookmarkStart w:id="12973" w:name="_Toc124296295"/>
      <w:bookmarkStart w:id="12974" w:name="_Toc124296765"/>
      <w:bookmarkStart w:id="12975" w:name="_Toc130572582"/>
      <w:bookmarkStart w:id="12976" w:name="_Toc131708581"/>
      <w:bookmarkStart w:id="12977" w:name="_Toc137458388"/>
      <w:bookmarkStart w:id="12978" w:name="_Toc138887875"/>
      <w:bookmarkStart w:id="12979" w:name="_Toc138969962"/>
      <w:bookmarkStart w:id="12980" w:name="_Toc145917023"/>
      <w:r w:rsidRPr="00C04A08">
        <w:t>F.6</w:t>
      </w:r>
      <w:r w:rsidRPr="00C04A08">
        <w:tab/>
        <w:t>Averaged EVM</w:t>
      </w:r>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6pt;height:35.4pt" o:ole="">
            <v:imagedata r:id="rId165" o:title=""/>
          </v:shape>
          <o:OLEObject Type="Embed" ProgID="Equation.3" ShapeID="_x0000_i1110" DrawAspect="Content" ObjectID="_1757333961"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4pt;height:20pt" o:ole="">
            <v:imagedata r:id="rId167" o:title=""/>
          </v:shape>
          <o:OLEObject Type="Embed" ProgID="Equation.3" ShapeID="_x0000_i1111" DrawAspect="Content" ObjectID="_1757333962"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2pt;height:20.4pt" o:ole="" fillcolor="window">
            <v:imagedata r:id="rId169" o:title=""/>
          </v:shape>
          <o:OLEObject Type="Embed" ProgID="Equation.3" ShapeID="_x0000_i1112" DrawAspect="Content" ObjectID="_1757333963" r:id="rId170"/>
        </w:object>
      </w:r>
      <w:r w:rsidRPr="00C04A08">
        <w:t xml:space="preserve">in the expressions above and </w:t>
      </w:r>
      <w:r w:rsidRPr="00C04A08">
        <w:rPr>
          <w:rFonts w:eastAsia="×–¾’©‘Ì"/>
          <w:position w:val="-6"/>
        </w:rPr>
        <w:object w:dxaOrig="720" w:dyaOrig="340" w14:anchorId="2B388AA8">
          <v:shape id="_x0000_i1113" type="#_x0000_t75" style="width:36.6pt;height:20pt" o:ole="">
            <v:imagedata r:id="rId171" o:title=""/>
          </v:shape>
          <o:OLEObject Type="Embed" ProgID="Equation.3" ShapeID="_x0000_i1113" DrawAspect="Content" ObjectID="_1757333964" r:id="rId172"/>
        </w:object>
      </w:r>
      <w:r w:rsidRPr="00C04A08">
        <w:t xml:space="preserve">is calculated using </w:t>
      </w:r>
      <w:r w:rsidRPr="00C04A08">
        <w:rPr>
          <w:position w:val="-12"/>
        </w:rPr>
        <w:object w:dxaOrig="900" w:dyaOrig="360" w14:anchorId="332C1DA2">
          <v:shape id="_x0000_i1114" type="#_x0000_t75" style="width:52pt;height:20.4pt" o:ole="" fillcolor="window">
            <v:imagedata r:id="rId173" o:title=""/>
          </v:shape>
          <o:OLEObject Type="Embed" ProgID="Equation.3" ShapeID="_x0000_i1114" DrawAspect="Content" ObjectID="_1757333965"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0.4pt" o:ole="">
            <v:imagedata r:id="rId175" o:title=""/>
          </v:shape>
          <o:OLEObject Type="Embed" ProgID="Equation.3" ShapeID="_x0000_i1115" DrawAspect="Content" ObjectID="_1757333966"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6pt;height:20.4pt" o:ole="">
            <v:imagedata r:id="rId177" o:title=""/>
          </v:shape>
          <o:OLEObject Type="Embed" ProgID="Equation.3" ShapeID="_x0000_i1116" DrawAspect="Content" ObjectID="_1757333967"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55pt;height:20.4pt" o:ole="">
            <v:imagedata r:id="rId50" o:title=""/>
          </v:shape>
          <o:OLEObject Type="Embed" ProgID="Equation.3" ShapeID="_x0000_i1117" DrawAspect="Content" ObjectID="_1757333968"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6pt;height:20.4pt" o:ole="">
            <v:imagedata r:id="rId177" o:title=""/>
          </v:shape>
          <o:OLEObject Type="Embed" ProgID="Equation.3" ShapeID="_x0000_i1118" DrawAspect="Content" ObjectID="_1757333969"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2pt;height:20pt" o:ole="">
            <v:imagedata r:id="rId181" o:title=""/>
          </v:shape>
          <o:OLEObject Type="Embed" ProgID="Equation.3" ShapeID="_x0000_i1119" DrawAspect="Content" ObjectID="_1757333970" r:id="rId182"/>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2pt;height:20.4pt" o:ole="" fillcolor="window">
            <v:imagedata r:id="rId169" o:title=""/>
          </v:shape>
          <o:OLEObject Type="Embed" ProgID="Equation.3" ShapeID="_x0000_i1120" DrawAspect="Content" ObjectID="_1757333971" r:id="rId184"/>
        </w:object>
      </w:r>
      <w:r w:rsidRPr="00C04A08">
        <w:t xml:space="preserve"> if </w:t>
      </w:r>
      <w:r w:rsidRPr="00C04A08">
        <w:rPr>
          <w:rFonts w:eastAsia="×–¾’©‘Ì"/>
          <w:position w:val="-6"/>
        </w:rPr>
        <w:object w:dxaOrig="1320" w:dyaOrig="340" w14:anchorId="6FFDE240">
          <v:shape id="_x0000_i1121" type="#_x0000_t75" style="width:66.6pt;height:20pt" o:ole="">
            <v:imagedata r:id="rId185" o:title=""/>
          </v:shape>
          <o:OLEObject Type="Embed" ProgID="Equation.DSMT4" ShapeID="_x0000_i1121" DrawAspect="Content" ObjectID="_1757333972"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2pt;height:20.4pt" o:ole="" fillcolor="window">
            <v:imagedata r:id="rId173" o:title=""/>
          </v:shape>
          <o:OLEObject Type="Embed" ProgID="Equation.3" ShapeID="_x0000_i1122" DrawAspect="Content" ObjectID="_1757333973" r:id="rId187"/>
        </w:object>
      </w:r>
      <w:r w:rsidRPr="00C04A08">
        <w:t xml:space="preserve"> otherwise, where </w:t>
      </w:r>
      <w:r w:rsidRPr="00C04A08">
        <w:rPr>
          <w:rFonts w:eastAsia="×–¾’©‘Ì"/>
          <w:position w:val="-6"/>
        </w:rPr>
        <w:object w:dxaOrig="560" w:dyaOrig="340" w14:anchorId="673A51ED">
          <v:shape id="_x0000_i1123" type="#_x0000_t75" style="width:25.4pt;height:20pt" o:ole="">
            <v:imagedata r:id="rId188" o:title=""/>
          </v:shape>
          <o:OLEObject Type="Embed" ProgID="Equation.DSMT4" ShapeID="_x0000_i1123" DrawAspect="Content" ObjectID="_1757333974"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4pt;height:20pt" o:ole="">
            <v:imagedata r:id="rId190" o:title=""/>
          </v:shape>
          <o:OLEObject Type="Embed" ProgID="Equation.DSMT4" ShapeID="_x0000_i1124" DrawAspect="Content" ObjectID="_1757333975"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7.35pt;height:20pt" o:ole="">
            <v:imagedata r:id="rId192" o:title=""/>
          </v:shape>
          <o:OLEObject Type="Embed" ProgID="Equation.DSMT4" ShapeID="_x0000_i1125" DrawAspect="Content" ObjectID="_1757333976"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7.35pt;height:20.4pt" o:ole="">
            <v:imagedata r:id="rId194" o:title=""/>
          </v:shape>
          <o:OLEObject Type="Embed" ProgID="Equation.DSMT4" ShapeID="_x0000_i1126" DrawAspect="Content" ObjectID="_1757333977"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4pt;height:40.45pt" o:ole="">
            <v:imagedata r:id="rId196" o:title=""/>
          </v:shape>
          <o:OLEObject Type="Embed" ProgID="Equation.3" ShapeID="_x0000_i1127" DrawAspect="Content" ObjectID="_1757333978"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5.45pt;height:20.4pt" o:ole="">
            <v:imagedata r:id="rId198" o:title=""/>
          </v:shape>
          <o:OLEObject Type="Embed" ProgID="Equation.3" ShapeID="_x0000_i1128" DrawAspect="Content" ObjectID="_1757333979"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6pt;height:20.4pt" o:ole="">
            <v:imagedata r:id="rId200" o:title=""/>
          </v:shape>
          <o:OLEObject Type="Embed" ProgID="Equation.DSMT4" ShapeID="_x0000_i1129" DrawAspect="Content" ObjectID="_1757333980"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2pt;height:20.4pt" o:ole="" fillcolor="window">
            <v:imagedata r:id="rId169" o:title=""/>
          </v:shape>
          <o:OLEObject Type="Embed" ProgID="Equation.3" ShapeID="_x0000_i1130" DrawAspect="Content" ObjectID="_1757333981" r:id="rId202"/>
        </w:object>
      </w:r>
      <w:r w:rsidRPr="00C04A08">
        <w:t xml:space="preserve"> and </w:t>
      </w:r>
      <w:r w:rsidRPr="00C04A08">
        <w:rPr>
          <w:rFonts w:eastAsia="×–¾’©‘Ì"/>
          <w:position w:val="-8"/>
        </w:rPr>
        <w:object w:dxaOrig="1080" w:dyaOrig="360" w14:anchorId="109B74D2">
          <v:shape id="_x0000_i1131" type="#_x0000_t75" style="width:61.6pt;height:20.4pt" o:ole="">
            <v:imagedata r:id="rId203" o:title=""/>
          </v:shape>
          <o:OLEObject Type="Embed" ProgID="Equation.DSMT4" ShapeID="_x0000_i1131" DrawAspect="Content" ObjectID="_1757333982" r:id="rId204"/>
        </w:object>
      </w:r>
      <w:r w:rsidRPr="00C04A08">
        <w:t xml:space="preserve">is calculated using </w:t>
      </w:r>
      <w:r w:rsidRPr="00C04A08">
        <w:rPr>
          <w:position w:val="-12"/>
        </w:rPr>
        <w:object w:dxaOrig="900" w:dyaOrig="360" w14:anchorId="36DD61E6">
          <v:shape id="_x0000_i1132" type="#_x0000_t75" style="width:52pt;height:20.4pt" o:ole="" fillcolor="window">
            <v:imagedata r:id="rId173" o:title=""/>
          </v:shape>
          <o:OLEObject Type="Embed" ProgID="Equation.3" ShapeID="_x0000_i1132" DrawAspect="Content" ObjectID="_1757333983"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0.4pt" o:ole="">
            <v:imagedata r:id="rId206" o:title=""/>
          </v:shape>
          <o:OLEObject Type="Embed" ProgID="Equation.3" ShapeID="_x0000_i1133" DrawAspect="Content" ObjectID="_1757333984" r:id="rId207"/>
        </w:object>
      </w:r>
    </w:p>
    <w:p w14:paraId="3A67D341" w14:textId="77777777" w:rsidR="00842EF7" w:rsidRPr="00C04A08" w:rsidRDefault="00842EF7" w:rsidP="00842EF7">
      <w:pPr>
        <w:pStyle w:val="Heading1"/>
      </w:pPr>
      <w:bookmarkStart w:id="12981" w:name="_Toc21341025"/>
      <w:bookmarkStart w:id="12982" w:name="_Toc29805473"/>
      <w:bookmarkStart w:id="12983" w:name="_Toc36456682"/>
      <w:bookmarkStart w:id="12984" w:name="_Toc36469780"/>
      <w:bookmarkStart w:id="12985" w:name="_Toc37254197"/>
      <w:bookmarkStart w:id="12986" w:name="_Toc37323055"/>
      <w:bookmarkStart w:id="12987" w:name="_Toc37324461"/>
      <w:bookmarkStart w:id="12988" w:name="_Toc45889986"/>
      <w:bookmarkStart w:id="12989" w:name="_Toc52196666"/>
      <w:bookmarkStart w:id="12990" w:name="_Toc52197646"/>
      <w:bookmarkStart w:id="12991" w:name="_Toc53173369"/>
      <w:bookmarkStart w:id="12992" w:name="_Toc53173738"/>
      <w:bookmarkStart w:id="12993" w:name="_Toc61119740"/>
      <w:bookmarkStart w:id="12994" w:name="_Toc61120122"/>
      <w:bookmarkStart w:id="12995" w:name="_Toc67926193"/>
      <w:bookmarkStart w:id="12996" w:name="_Toc75273831"/>
      <w:bookmarkStart w:id="12997" w:name="_Toc76510731"/>
      <w:bookmarkStart w:id="12998" w:name="_Toc83129888"/>
      <w:bookmarkStart w:id="12999" w:name="_Toc90591420"/>
      <w:bookmarkStart w:id="13000" w:name="_Toc98864479"/>
      <w:bookmarkStart w:id="13001" w:name="_Toc99733728"/>
      <w:bookmarkStart w:id="13002" w:name="_Toc106577633"/>
      <w:bookmarkStart w:id="13003" w:name="_Toc114537384"/>
      <w:bookmarkStart w:id="13004" w:name="_Toc115257652"/>
      <w:bookmarkStart w:id="13005" w:name="_Toc123086972"/>
      <w:bookmarkStart w:id="13006" w:name="_Toc124296296"/>
      <w:bookmarkStart w:id="13007" w:name="_Toc124296766"/>
      <w:bookmarkStart w:id="13008" w:name="_Toc130572583"/>
      <w:bookmarkStart w:id="13009" w:name="_Toc131708582"/>
      <w:bookmarkStart w:id="13010" w:name="_Toc137458389"/>
      <w:bookmarkStart w:id="13011" w:name="_Toc138887876"/>
      <w:bookmarkStart w:id="13012" w:name="_Toc138969963"/>
      <w:bookmarkStart w:id="13013" w:name="_Toc145917024"/>
      <w:r w:rsidRPr="00C04A08">
        <w:t>F.7</w:t>
      </w:r>
      <w:r w:rsidRPr="00C04A08">
        <w:tab/>
        <w:t>Spectrum Flatness</w:t>
      </w:r>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3014" w:name="_Toc83581044"/>
      <w:bookmarkStart w:id="13015" w:name="_Toc84405553"/>
      <w:bookmarkStart w:id="13016" w:name="_Toc84414162"/>
      <w:bookmarkStart w:id="13017" w:name="_Toc98864480"/>
      <w:bookmarkStart w:id="13018" w:name="_Toc99733729"/>
      <w:bookmarkStart w:id="13019" w:name="_Toc106577634"/>
      <w:bookmarkStart w:id="13020" w:name="_Toc114537385"/>
      <w:bookmarkStart w:id="13021" w:name="_Toc115257653"/>
      <w:bookmarkStart w:id="13022" w:name="_Toc123086973"/>
      <w:bookmarkStart w:id="13023" w:name="_Toc124296297"/>
      <w:bookmarkStart w:id="13024" w:name="_Toc124296767"/>
      <w:bookmarkStart w:id="13025" w:name="_Toc130572584"/>
      <w:bookmarkStart w:id="13026" w:name="_Toc131708583"/>
      <w:bookmarkStart w:id="13027" w:name="_Toc137458390"/>
      <w:bookmarkStart w:id="13028" w:name="_Toc138887877"/>
      <w:bookmarkStart w:id="13029" w:name="_Toc138969964"/>
      <w:bookmarkStart w:id="13030" w:name="_Toc145917025"/>
      <w:r>
        <w:rPr>
          <w:rFonts w:eastAsia="MS Mincho"/>
        </w:rPr>
        <w:t>F.8</w:t>
      </w:r>
      <w:r>
        <w:rPr>
          <w:rFonts w:eastAsia="MS Mincho"/>
        </w:rPr>
        <w:tab/>
      </w:r>
      <w:bookmarkEnd w:id="13014"/>
      <w:bookmarkEnd w:id="13015"/>
      <w:bookmarkEnd w:id="13016"/>
      <w:r w:rsidRPr="00AC0ABC">
        <w:rPr>
          <w:lang w:val="en-US"/>
        </w:rPr>
        <w:t>Phase offset measurement for DMRS bundling</w:t>
      </w:r>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08A2128B" w14:textId="77777777" w:rsidR="00BA1E45" w:rsidRDefault="00BA1E45" w:rsidP="00BA1E45">
      <w:pPr>
        <w:pStyle w:val="Heading2"/>
      </w:pPr>
      <w:bookmarkStart w:id="13031" w:name="_Toc98864481"/>
      <w:bookmarkStart w:id="13032" w:name="_Toc99733730"/>
      <w:bookmarkStart w:id="13033" w:name="_Toc106577635"/>
      <w:bookmarkStart w:id="13034" w:name="_Toc114537386"/>
      <w:bookmarkStart w:id="13035" w:name="_Toc115257654"/>
      <w:bookmarkStart w:id="13036" w:name="_Toc123086974"/>
      <w:bookmarkStart w:id="13037" w:name="_Toc124296298"/>
      <w:bookmarkStart w:id="13038" w:name="_Toc124296768"/>
      <w:bookmarkStart w:id="13039" w:name="_Toc130572585"/>
      <w:bookmarkStart w:id="13040" w:name="_Toc131708584"/>
      <w:bookmarkStart w:id="13041" w:name="_Toc137458391"/>
      <w:bookmarkStart w:id="13042" w:name="_Toc138887878"/>
      <w:bookmarkStart w:id="13043" w:name="_Toc138969965"/>
      <w:bookmarkStart w:id="13044" w:name="_Toc145917026"/>
      <w:r>
        <w:t>F.8.1</w:t>
      </w:r>
      <w:r>
        <w:tab/>
      </w:r>
      <w:r>
        <w:rPr>
          <w:rFonts w:hint="eastAsia"/>
          <w:lang w:eastAsia="zh-CN"/>
        </w:rPr>
        <w:t>M</w:t>
      </w:r>
      <w:r w:rsidRPr="00D57400">
        <w:t>easurement point</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6pt;height:100.1pt" o:ole="">
            <v:imagedata r:id="rId208" o:title=""/>
          </v:shape>
          <o:OLEObject Type="Embed" ProgID="Visio.Drawing.15" ShapeID="_x0000_i1134" DrawAspect="Content" ObjectID="_1757333985" r:id="rId209"/>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3045" w:name="_Toc106577636"/>
      <w:bookmarkStart w:id="13046" w:name="_Toc114537387"/>
      <w:bookmarkStart w:id="13047" w:name="_Toc115257655"/>
      <w:bookmarkStart w:id="13048" w:name="_Toc123086975"/>
      <w:bookmarkStart w:id="13049" w:name="_Toc124296299"/>
      <w:bookmarkStart w:id="13050" w:name="_Toc124296769"/>
      <w:bookmarkStart w:id="13051" w:name="_Toc130572586"/>
      <w:bookmarkStart w:id="13052" w:name="_Toc131708585"/>
      <w:bookmarkStart w:id="13053" w:name="_Toc137458392"/>
      <w:bookmarkStart w:id="13054" w:name="_Toc138887879"/>
      <w:bookmarkStart w:id="13055" w:name="_Toc138969966"/>
      <w:bookmarkStart w:id="13056" w:name="_Toc145917027"/>
      <w:bookmarkStart w:id="13057" w:name="_Toc21344583"/>
      <w:bookmarkStart w:id="13058" w:name="_Toc29802071"/>
      <w:bookmarkStart w:id="13059" w:name="_Toc29802495"/>
      <w:bookmarkStart w:id="13060" w:name="_Toc29803120"/>
      <w:bookmarkStart w:id="13061" w:name="_Toc36107862"/>
      <w:bookmarkStart w:id="13062" w:name="_Toc37251636"/>
      <w:bookmarkStart w:id="13063" w:name="_Toc45888575"/>
      <w:bookmarkStart w:id="13064" w:name="_Toc45889174"/>
      <w:bookmarkStart w:id="13065" w:name="_Toc61367922"/>
      <w:bookmarkStart w:id="13066" w:name="_Toc61373305"/>
      <w:bookmarkStart w:id="13067" w:name="_Toc68231255"/>
      <w:bookmarkStart w:id="13068" w:name="_Toc69084668"/>
      <w:bookmarkStart w:id="13069" w:name="_Toc75467681"/>
      <w:bookmarkStart w:id="13070" w:name="_Toc76509703"/>
      <w:bookmarkStart w:id="13071" w:name="_Toc76718693"/>
      <w:bookmarkStart w:id="13072" w:name="_Toc83581040"/>
      <w:bookmarkStart w:id="13073" w:name="_Toc84405549"/>
      <w:bookmarkStart w:id="13074" w:name="_Toc84414158"/>
      <w:r>
        <w:lastRenderedPageBreak/>
        <w:t>F.8.2</w:t>
      </w:r>
      <w:r>
        <w:tab/>
      </w:r>
      <w:r w:rsidRPr="0045071D">
        <w:t>Symbols used</w:t>
      </w:r>
      <w:bookmarkEnd w:id="13045"/>
      <w:bookmarkEnd w:id="13046"/>
      <w:bookmarkEnd w:id="13047"/>
      <w:bookmarkEnd w:id="13048"/>
      <w:bookmarkEnd w:id="13049"/>
      <w:bookmarkEnd w:id="13050"/>
      <w:bookmarkEnd w:id="13051"/>
      <w:bookmarkEnd w:id="13052"/>
      <w:bookmarkEnd w:id="13053"/>
      <w:bookmarkEnd w:id="13054"/>
      <w:bookmarkEnd w:id="13055"/>
      <w:bookmarkEnd w:id="13056"/>
    </w:p>
    <w:p w14:paraId="4EBFCD7F" w14:textId="77777777" w:rsidR="004E66E3" w:rsidRDefault="004E66E3" w:rsidP="0079708C">
      <w:r w:rsidRPr="0045071D">
        <w:t>Phase offset is determined based on DMRS REs (3 DMRS symbols per slot) with the option to use data symbols.</w:t>
      </w:r>
    </w:p>
    <w:p w14:paraId="2F3B66E4" w14:textId="77777777" w:rsidR="004E66E3" w:rsidRDefault="004E66E3" w:rsidP="00FA519F"/>
    <w:p w14:paraId="14E705EF" w14:textId="77777777" w:rsidR="004E66E3" w:rsidRDefault="004E66E3" w:rsidP="004E66E3">
      <w:pPr>
        <w:pStyle w:val="Heading2"/>
      </w:pPr>
      <w:bookmarkStart w:id="13075" w:name="_Toc106577637"/>
      <w:bookmarkStart w:id="13076" w:name="_Toc114537388"/>
      <w:bookmarkStart w:id="13077" w:name="_Toc115257656"/>
      <w:bookmarkStart w:id="13078" w:name="_Toc123086976"/>
      <w:bookmarkStart w:id="13079" w:name="_Toc124296300"/>
      <w:bookmarkStart w:id="13080" w:name="_Toc124296770"/>
      <w:bookmarkStart w:id="13081" w:name="_Toc130572587"/>
      <w:bookmarkStart w:id="13082" w:name="_Toc131708586"/>
      <w:bookmarkStart w:id="13083" w:name="_Toc137458393"/>
      <w:bookmarkStart w:id="13084" w:name="_Toc138887880"/>
      <w:bookmarkStart w:id="13085" w:name="_Toc138969967"/>
      <w:bookmarkStart w:id="13086" w:name="_Toc145917028"/>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r>
        <w:t>F.8.3</w:t>
      </w:r>
      <w:r>
        <w:tab/>
      </w:r>
      <w:r w:rsidRPr="00EF621D">
        <w:t>Modified test signal</w:t>
      </w:r>
      <w:bookmarkEnd w:id="13075"/>
      <w:bookmarkEnd w:id="13076"/>
      <w:bookmarkEnd w:id="13077"/>
      <w:bookmarkEnd w:id="13078"/>
      <w:bookmarkEnd w:id="13079"/>
      <w:bookmarkEnd w:id="13080"/>
      <w:bookmarkEnd w:id="13081"/>
      <w:bookmarkEnd w:id="13082"/>
      <w:bookmarkEnd w:id="13083"/>
      <w:bookmarkEnd w:id="13084"/>
      <w:bookmarkEnd w:id="13085"/>
      <w:bookmarkEnd w:id="13086"/>
    </w:p>
    <w:p w14:paraId="4C0D2093" w14:textId="5A68EF4C" w:rsidR="0079708C" w:rsidRDefault="0079708C" w:rsidP="0079708C">
      <w:bookmarkStart w:id="13087" w:name="_Toc106577638"/>
      <w:bookmarkStart w:id="13088" w:name="_Toc114537389"/>
      <w:bookmarkStart w:id="13089" w:name="_Toc115257657"/>
      <w:bookmarkStart w:id="13090" w:name="_Toc123086977"/>
      <w:bookmarkStart w:id="13091" w:name="_Toc124296301"/>
      <w:bookmarkStart w:id="13092" w:name="_Toc124296771"/>
      <w:bookmarkStart w:id="13093" w:name="_Toc130572588"/>
      <w:bookmarkStart w:id="13094" w:name="_Toc131708587"/>
      <w:bookmarkStart w:id="13095" w:name="_Toc137458394"/>
      <w:bookmarkStart w:id="13096" w:name="_Toc138887881"/>
      <w:bookmarkStart w:id="13097" w:name="_Toc138969968"/>
      <w:r>
        <w:t>Same as described in Annex F.4.</w:t>
      </w:r>
    </w:p>
    <w:p w14:paraId="7B89EE8B" w14:textId="77777777" w:rsidR="004E66E3" w:rsidRPr="007C37B3" w:rsidRDefault="004E66E3" w:rsidP="004E66E3">
      <w:pPr>
        <w:pStyle w:val="Heading2"/>
      </w:pPr>
      <w:bookmarkStart w:id="13098" w:name="_Toc145917029"/>
      <w:r>
        <w:t>F.8.4</w:t>
      </w:r>
      <w:r>
        <w:tab/>
      </w:r>
      <w:r>
        <w:rPr>
          <w:lang w:val="en-US"/>
        </w:rPr>
        <w:t>P</w:t>
      </w:r>
      <w:r w:rsidRPr="00F05621">
        <w:rPr>
          <w:lang w:val="en-US"/>
        </w:rPr>
        <w:t>hase offset measurement</w:t>
      </w:r>
      <w:bookmarkEnd w:id="13087"/>
      <w:bookmarkEnd w:id="13088"/>
      <w:bookmarkEnd w:id="13089"/>
      <w:bookmarkEnd w:id="13090"/>
      <w:bookmarkEnd w:id="13091"/>
      <w:bookmarkEnd w:id="13092"/>
      <w:bookmarkEnd w:id="13093"/>
      <w:bookmarkEnd w:id="13094"/>
      <w:bookmarkEnd w:id="13095"/>
      <w:bookmarkEnd w:id="13096"/>
      <w:bookmarkEnd w:id="13097"/>
      <w:bookmarkEnd w:id="13098"/>
    </w:p>
    <w:p w14:paraId="71C5FC67" w14:textId="77777777" w:rsidR="0079708C" w:rsidRDefault="0079708C" w:rsidP="0079708C">
      <w:r>
        <w:rPr>
          <w:lang w:val="en-US" w:eastAsia="zh-CN"/>
        </w:rPr>
        <w:t xml:space="preserve">The phase offset measurement is based on the phase response of the Tx chain </w:t>
      </w:r>
      <w:r w:rsidRPr="00A20FF2">
        <w:rPr>
          <w:position w:val="-10"/>
        </w:rPr>
        <w:object w:dxaOrig="720" w:dyaOrig="320" w14:anchorId="4A13B9A6">
          <v:shape id="_x0000_i1135" type="#_x0000_t75" style="width:36.6pt;height:14.65pt" o:ole="" fillcolor="window">
            <v:imagedata r:id="rId104" o:title=""/>
          </v:shape>
          <o:OLEObject Type="Embed" ProgID="Equation.3" ShapeID="_x0000_i1135" DrawAspect="Content" ObjectID="_1757333986" r:id="rId210"/>
        </w:object>
      </w:r>
      <w:r w:rsidRPr="00A20FF2">
        <w:t xml:space="preserve"> </w:t>
      </w:r>
      <w:r>
        <w:t>as derived based on Annex F.4.</w:t>
      </w:r>
    </w:p>
    <w:p w14:paraId="5370F939" w14:textId="77777777" w:rsidR="0079708C" w:rsidRDefault="0079708C" w:rsidP="0079708C">
      <w:bookmarkStart w:id="13099" w:name="_Hlk142554504"/>
      <w:r w:rsidRPr="00BF5526">
        <w:t>The subcarrier at the</w:t>
      </w:r>
      <w:r w:rsidRPr="00362EDD">
        <w:rPr>
          <w:sz w:val="18"/>
          <w:szCs w:val="18"/>
          <w:lang w:val="en-US" w:eastAsia="fr-FR"/>
        </w:rPr>
        <w:t xml:space="preserve"> </w:t>
      </w:r>
      <w:r w:rsidRPr="00362EDD">
        <w:rPr>
          <w:lang w:val="en-US" w:eastAsia="fr-FR"/>
        </w:rPr>
        <w:t>carrier leakage frequency</w:t>
      </w:r>
      <w:r w:rsidRPr="00BF5526">
        <w:t xml:space="preserve"> of the transmitted signal shall be excluded from the measured subcarriers.</w:t>
      </w:r>
      <w:bookmarkEnd w:id="13099"/>
    </w:p>
    <w:p w14:paraId="5E95CD42" w14:textId="7045D286" w:rsidR="004E66E3" w:rsidRDefault="0079708C" w:rsidP="0079708C">
      <w:pPr>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measured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5943A14A" w:rsidR="004E66E3" w:rsidRPr="00C0094B" w:rsidRDefault="0079708C" w:rsidP="0079708C">
      <w:pPr>
        <w:pStyle w:val="EQ"/>
      </w:pPr>
      <w:r>
        <w:rPr>
          <w:noProof w:val="0"/>
        </w:rPr>
        <w:tab/>
      </w:r>
      <m:oMath>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Theme="minorEastAsia"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22EF3087" w14:textId="5D461C2D" w:rsidR="004E66E3" w:rsidRDefault="0079708C" w:rsidP="0079708C">
      <w:pPr>
        <w:rPr>
          <w:lang w:val="en-US" w:eastAsia="zh-CN"/>
        </w:rPr>
      </w:pPr>
      <w:r>
        <w:rPr>
          <w:lang w:val="en-US" w:eastAsia="zh-CN"/>
        </w:rPr>
        <w:t>The phase offset between the reference and measurement timeslots are then calculated as the maximum over the results for all measured subcarriers as shown below:</w:t>
      </w:r>
    </w:p>
    <w:p w14:paraId="324DF073" w14:textId="4B14BE78" w:rsidR="004E66E3" w:rsidRDefault="0079708C" w:rsidP="0079708C">
      <w:pPr>
        <w:pStyle w:val="EQ"/>
        <w:rPr>
          <w:rFonts w:eastAsia="??"/>
        </w:rPr>
      </w:pPr>
      <w:r>
        <w:rPr>
          <w:iCs/>
          <w:noProof w:val="0"/>
        </w:rP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525209DD" w14:textId="77777777" w:rsidR="005354FC" w:rsidRPr="005354FC" w:rsidRDefault="005354FC" w:rsidP="005354FC">
      <w:pPr>
        <w:pStyle w:val="Heading1"/>
        <w:rPr>
          <w:rFonts w:eastAsia="MS Mincho"/>
        </w:rPr>
      </w:pPr>
      <w:bookmarkStart w:id="13100" w:name="_Toc130572589"/>
      <w:bookmarkStart w:id="13101" w:name="_Toc131708588"/>
      <w:bookmarkStart w:id="13102" w:name="_Toc137458395"/>
      <w:bookmarkStart w:id="13103" w:name="_Toc138887882"/>
      <w:bookmarkStart w:id="13104" w:name="_Toc138969969"/>
      <w:bookmarkStart w:id="13105" w:name="_Toc145917030"/>
      <w:r w:rsidRPr="005354FC">
        <w:rPr>
          <w:rFonts w:eastAsia="MS Mincho"/>
        </w:rPr>
        <w:t>F.9</w:t>
      </w:r>
      <w:r w:rsidRPr="005354FC">
        <w:rPr>
          <w:rFonts w:eastAsia="MS Mincho"/>
        </w:rPr>
        <w:tab/>
        <w:t>Reserved</w:t>
      </w:r>
      <w:bookmarkEnd w:id="13100"/>
      <w:bookmarkEnd w:id="13101"/>
      <w:bookmarkEnd w:id="13102"/>
      <w:bookmarkEnd w:id="13103"/>
      <w:bookmarkEnd w:id="13104"/>
      <w:bookmarkEnd w:id="13105"/>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3106" w:name="_Toc130572590"/>
      <w:bookmarkStart w:id="13107" w:name="_Toc131708589"/>
      <w:bookmarkStart w:id="13108" w:name="_Toc137458396"/>
      <w:bookmarkStart w:id="13109" w:name="_Toc138887883"/>
      <w:bookmarkStart w:id="13110" w:name="_Toc138969970"/>
      <w:bookmarkStart w:id="13111" w:name="_Toc145917031"/>
      <w:r w:rsidRPr="005354FC">
        <w:rPr>
          <w:rFonts w:eastAsia="MS Mincho"/>
        </w:rPr>
        <w:t>F.10</w:t>
      </w:r>
      <w:r w:rsidRPr="005354FC">
        <w:rPr>
          <w:rFonts w:eastAsia="MS Mincho"/>
        </w:rPr>
        <w:tab/>
        <w:t>EVM for dual transmit polarizations</w:t>
      </w:r>
      <w:bookmarkEnd w:id="13106"/>
      <w:bookmarkEnd w:id="13107"/>
      <w:bookmarkEnd w:id="13108"/>
      <w:bookmarkEnd w:id="13109"/>
      <w:bookmarkEnd w:id="13110"/>
      <w:bookmarkEnd w:id="13111"/>
    </w:p>
    <w:p w14:paraId="6535E9DE" w14:textId="77777777" w:rsidR="005354FC" w:rsidRPr="005354FC" w:rsidRDefault="005354FC" w:rsidP="005354FC">
      <w:pPr>
        <w:pStyle w:val="Heading2"/>
        <w:rPr>
          <w:rFonts w:eastAsia="MS Mincho"/>
        </w:rPr>
      </w:pPr>
      <w:bookmarkStart w:id="13112" w:name="_Toc130572591"/>
      <w:bookmarkStart w:id="13113" w:name="_Toc131708590"/>
      <w:bookmarkStart w:id="13114" w:name="_Toc137458397"/>
      <w:bookmarkStart w:id="13115" w:name="_Toc138887884"/>
      <w:bookmarkStart w:id="13116" w:name="_Toc138969971"/>
      <w:bookmarkStart w:id="13117" w:name="_Toc145917032"/>
      <w:r w:rsidRPr="005354FC">
        <w:rPr>
          <w:rFonts w:eastAsia="MS Mincho"/>
        </w:rPr>
        <w:t>F.10.1</w:t>
      </w:r>
      <w:r w:rsidRPr="005354FC">
        <w:rPr>
          <w:rFonts w:eastAsia="MS Mincho"/>
        </w:rPr>
        <w:tab/>
        <w:t>General</w:t>
      </w:r>
      <w:bookmarkEnd w:id="13112"/>
      <w:bookmarkEnd w:id="13113"/>
      <w:bookmarkEnd w:id="13114"/>
      <w:bookmarkEnd w:id="13115"/>
      <w:bookmarkEnd w:id="13116"/>
      <w:bookmarkEnd w:id="13117"/>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lastRenderedPageBreak/>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3118" w:name="_Toc130572592"/>
      <w:bookmarkStart w:id="13119" w:name="_Toc131708591"/>
      <w:bookmarkStart w:id="13120" w:name="_Toc137458398"/>
      <w:bookmarkStart w:id="13121" w:name="_Toc138887885"/>
      <w:bookmarkStart w:id="13122" w:name="_Toc138969972"/>
      <w:bookmarkStart w:id="13123" w:name="_Toc145917033"/>
      <w:r w:rsidRPr="005354FC">
        <w:rPr>
          <w:rFonts w:eastAsia="MS Mincho"/>
        </w:rPr>
        <w:t>F.10.2</w:t>
      </w:r>
      <w:r w:rsidRPr="005354FC">
        <w:rPr>
          <w:rFonts w:eastAsia="MS Mincho"/>
        </w:rPr>
        <w:tab/>
        <w:t>MIMO Equalization (UL MIMO transmission)</w:t>
      </w:r>
      <w:bookmarkEnd w:id="13118"/>
      <w:bookmarkEnd w:id="13119"/>
      <w:bookmarkEnd w:id="13120"/>
      <w:bookmarkEnd w:id="13121"/>
      <w:bookmarkEnd w:id="13122"/>
      <w:bookmarkEnd w:id="13123"/>
    </w:p>
    <w:p w14:paraId="08CB68A5" w14:textId="617E44EE" w:rsidR="005354FC" w:rsidRPr="005354FC" w:rsidRDefault="007B7588" w:rsidP="005354FC">
      <w:pPr>
        <w:rPr>
          <w:rFonts w:eastAsia="MS Mincho"/>
        </w:rPr>
      </w:pPr>
      <w:r>
        <w:t>The MIMO equalization is based only on reference signals (DMRS) without using any data symbols. For the equalization process all available DMRS symbols shall be used.</w:t>
      </w:r>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3124" w:name="_Toc130572593"/>
      <w:bookmarkStart w:id="13125" w:name="_Toc131708592"/>
      <w:bookmarkStart w:id="13126" w:name="_Toc137458399"/>
      <w:bookmarkStart w:id="13127" w:name="_Toc138887886"/>
      <w:bookmarkStart w:id="13128" w:name="_Toc138969973"/>
      <w:bookmarkStart w:id="13129" w:name="_Toc145917034"/>
      <w:r w:rsidRPr="005354FC">
        <w:rPr>
          <w:rFonts w:eastAsia="MS Mincho"/>
        </w:rPr>
        <w:t>F.10.3</w:t>
      </w:r>
      <w:r w:rsidRPr="005354FC">
        <w:rPr>
          <w:rFonts w:eastAsia="MS Mincho"/>
        </w:rPr>
        <w:tab/>
        <w:t>Maximum Ratio combining (Tx diversity transmission)</w:t>
      </w:r>
      <w:bookmarkEnd w:id="13124"/>
      <w:bookmarkEnd w:id="13125"/>
      <w:bookmarkEnd w:id="13126"/>
      <w:bookmarkEnd w:id="13127"/>
      <w:bookmarkEnd w:id="13128"/>
      <w:bookmarkEnd w:id="13129"/>
    </w:p>
    <w:p w14:paraId="058BB2FC" w14:textId="34565DB7" w:rsidR="005354FC" w:rsidRPr="005354FC" w:rsidRDefault="007B7588" w:rsidP="005354FC">
      <w:pPr>
        <w:rPr>
          <w:rFonts w:eastAsia="MS Mincho"/>
        </w:rPr>
      </w:pPr>
      <w:r>
        <w:t>The maximum ratio combining is based only on reference signals (DMRS) without using any data symbols. For the equalization process all available DMRS symbols shall be used.</w:t>
      </w:r>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3130" w:name="_Toc130572594"/>
      <w:bookmarkStart w:id="13131" w:name="_Toc131708593"/>
      <w:bookmarkStart w:id="13132" w:name="_Toc137458400"/>
      <w:bookmarkStart w:id="13133" w:name="_Toc138887887"/>
      <w:bookmarkStart w:id="13134" w:name="_Toc138969974"/>
      <w:bookmarkStart w:id="13135" w:name="_Toc145917035"/>
      <w:r w:rsidRPr="005354FC">
        <w:rPr>
          <w:rFonts w:eastAsia="MS Mincho"/>
        </w:rPr>
        <w:t>F.10.4</w:t>
      </w:r>
      <w:r w:rsidRPr="005354FC">
        <w:rPr>
          <w:rFonts w:eastAsia="MS Mincho"/>
        </w:rPr>
        <w:tab/>
        <w:t>Layer processing</w:t>
      </w:r>
      <w:bookmarkEnd w:id="13130"/>
      <w:bookmarkEnd w:id="13131"/>
      <w:bookmarkEnd w:id="13132"/>
      <w:bookmarkEnd w:id="13133"/>
      <w:bookmarkEnd w:id="13134"/>
      <w:bookmarkEnd w:id="13135"/>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705616BC" w:rsidR="005354FC" w:rsidRPr="005354FC" w:rsidRDefault="007B7588" w:rsidP="005354FC">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3136" w:name="_Toc106577639"/>
      <w:bookmarkStart w:id="13137" w:name="_Toc114537390"/>
      <w:bookmarkStart w:id="13138" w:name="_Toc115257658"/>
      <w:bookmarkStart w:id="13139" w:name="_Toc123086978"/>
      <w:bookmarkStart w:id="13140" w:name="_Toc124296302"/>
      <w:bookmarkStart w:id="13141" w:name="_Toc124296772"/>
      <w:bookmarkStart w:id="13142" w:name="_Toc130572595"/>
      <w:bookmarkStart w:id="13143" w:name="_Toc131708594"/>
      <w:bookmarkStart w:id="13144" w:name="_Toc137458401"/>
      <w:bookmarkStart w:id="13145" w:name="_Toc138887888"/>
      <w:bookmarkStart w:id="13146" w:name="_Toc138969975"/>
      <w:bookmarkStart w:id="13147" w:name="_Toc145917036"/>
      <w:bookmarkStart w:id="13148" w:name="_Toc21341027"/>
      <w:bookmarkStart w:id="13149" w:name="_Toc29805475"/>
      <w:bookmarkStart w:id="13150" w:name="_Toc36456684"/>
      <w:bookmarkStart w:id="13151" w:name="_Toc36469782"/>
      <w:bookmarkStart w:id="13152" w:name="_Toc37254199"/>
      <w:bookmarkStart w:id="13153" w:name="_Toc37323057"/>
      <w:bookmarkStart w:id="13154" w:name="_Toc37324463"/>
      <w:bookmarkStart w:id="13155" w:name="_Toc45889988"/>
      <w:bookmarkStart w:id="13156" w:name="_Toc52196668"/>
      <w:bookmarkStart w:id="13157" w:name="_Toc52197648"/>
      <w:bookmarkStart w:id="13158" w:name="_Toc53173371"/>
      <w:bookmarkStart w:id="13159" w:name="_Toc53173740"/>
      <w:bookmarkStart w:id="13160" w:name="_Toc61119742"/>
      <w:bookmarkStart w:id="13161" w:name="_Toc61120124"/>
      <w:bookmarkStart w:id="13162" w:name="_Toc67926195"/>
      <w:bookmarkStart w:id="13163" w:name="_Toc75273833"/>
      <w:bookmarkStart w:id="13164" w:name="_Toc76510733"/>
      <w:bookmarkStart w:id="13165" w:name="_Toc83129890"/>
      <w:bookmarkStart w:id="13166" w:name="_Toc90591422"/>
      <w:bookmarkStart w:id="13167" w:name="_Toc98864483"/>
      <w:bookmarkStart w:id="13168" w:name="_Toc99733732"/>
      <w:r>
        <w:t>Annex G (normative):</w:t>
      </w:r>
      <w:bookmarkEnd w:id="13136"/>
      <w:bookmarkEnd w:id="13137"/>
      <w:bookmarkEnd w:id="13138"/>
      <w:bookmarkEnd w:id="13139"/>
      <w:r w:rsidR="00FB1307" w:rsidRPr="00C04A08">
        <w:br/>
      </w:r>
      <w:r w:rsidRPr="00DF373D">
        <w:rPr>
          <w:rFonts w:cs="Arial"/>
          <w:szCs w:val="36"/>
        </w:rPr>
        <w:t>Difference of relative phase and power errors</w:t>
      </w:r>
      <w:bookmarkEnd w:id="13140"/>
      <w:bookmarkEnd w:id="13141"/>
      <w:bookmarkEnd w:id="13142"/>
      <w:bookmarkEnd w:id="13143"/>
      <w:bookmarkEnd w:id="13144"/>
      <w:bookmarkEnd w:id="13145"/>
      <w:bookmarkEnd w:id="13146"/>
      <w:bookmarkEnd w:id="13147"/>
    </w:p>
    <w:p w14:paraId="7C8C4EAE" w14:textId="77777777" w:rsidR="00AD7DB4" w:rsidRDefault="00AD7DB4" w:rsidP="00AD7DB4"/>
    <w:p w14:paraId="2DB3727B" w14:textId="77777777" w:rsidR="00AD7DB4" w:rsidRDefault="00AD7DB4" w:rsidP="00AD7DB4">
      <w:pPr>
        <w:pStyle w:val="Heading1"/>
      </w:pPr>
      <w:bookmarkStart w:id="13169" w:name="_Toc106577640"/>
      <w:bookmarkStart w:id="13170" w:name="_Toc114537391"/>
      <w:bookmarkStart w:id="13171" w:name="_Toc115257659"/>
      <w:bookmarkStart w:id="13172" w:name="_Toc123086979"/>
      <w:bookmarkStart w:id="13173" w:name="_Toc124296303"/>
      <w:bookmarkStart w:id="13174" w:name="_Toc124296773"/>
      <w:bookmarkStart w:id="13175" w:name="_Toc130572596"/>
      <w:bookmarkStart w:id="13176" w:name="_Toc131708595"/>
      <w:bookmarkStart w:id="13177" w:name="_Toc137458402"/>
      <w:bookmarkStart w:id="13178" w:name="_Toc138887889"/>
      <w:bookmarkStart w:id="13179" w:name="_Toc138969976"/>
      <w:bookmarkStart w:id="13180" w:name="_Toc145917037"/>
      <w:r>
        <w:t>G.0</w:t>
      </w:r>
      <w:r>
        <w:tab/>
        <w:t>General</w:t>
      </w:r>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3181" w:name="_Toc106577641"/>
      <w:bookmarkStart w:id="13182" w:name="_Toc114537392"/>
      <w:bookmarkStart w:id="13183" w:name="_Toc115257660"/>
      <w:bookmarkStart w:id="13184" w:name="_Toc123086980"/>
      <w:bookmarkStart w:id="13185" w:name="_Toc124296304"/>
      <w:bookmarkStart w:id="13186" w:name="_Toc124296774"/>
      <w:bookmarkStart w:id="13187" w:name="_Toc130572597"/>
      <w:bookmarkStart w:id="13188" w:name="_Toc131708596"/>
      <w:bookmarkStart w:id="13189" w:name="_Toc137458403"/>
      <w:bookmarkStart w:id="13190" w:name="_Toc138887890"/>
      <w:bookmarkStart w:id="13191" w:name="_Toc138969977"/>
      <w:bookmarkStart w:id="13192" w:name="_Toc145917038"/>
      <w:r>
        <w:t>G.1</w:t>
      </w:r>
      <w:r>
        <w:tab/>
      </w:r>
      <w:r w:rsidRPr="00B56332">
        <w:t>Measurement Point</w:t>
      </w:r>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7F0B2D7A" w14:textId="63FF9D01" w:rsidR="00F16DAE" w:rsidRDefault="001270F5" w:rsidP="00FA519F">
      <w:bookmarkStart w:id="13193"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3194" w:name="_Toc114537393"/>
      <w:bookmarkStart w:id="13195" w:name="_Toc115257661"/>
      <w:bookmarkStart w:id="13196" w:name="_Toc123086981"/>
      <w:bookmarkStart w:id="13197" w:name="_Toc124296305"/>
      <w:bookmarkStart w:id="13198" w:name="_Toc124296775"/>
      <w:bookmarkStart w:id="13199" w:name="_Toc130572598"/>
      <w:bookmarkStart w:id="13200" w:name="_Toc131708597"/>
      <w:bookmarkStart w:id="13201" w:name="_Toc137458404"/>
      <w:bookmarkStart w:id="13202" w:name="_Toc138887891"/>
      <w:bookmarkStart w:id="13203" w:name="_Toc138969978"/>
      <w:bookmarkStart w:id="13204" w:name="_Toc145917039"/>
      <w:r>
        <w:t>G.2</w:t>
      </w:r>
      <w:r>
        <w:tab/>
        <w:t>Relative Phase Error Measurement</w:t>
      </w:r>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3205" w:name="_Toc106577643"/>
      <w:bookmarkStart w:id="13206" w:name="_Toc114537394"/>
      <w:bookmarkStart w:id="13207" w:name="_Toc115257662"/>
      <w:bookmarkStart w:id="13208" w:name="_Toc123086982"/>
      <w:bookmarkStart w:id="13209" w:name="_Toc124296306"/>
      <w:bookmarkStart w:id="13210" w:name="_Toc124296776"/>
      <w:bookmarkStart w:id="13211" w:name="_Toc130572599"/>
      <w:bookmarkStart w:id="13212" w:name="_Toc131708598"/>
      <w:bookmarkStart w:id="13213" w:name="_Toc137458405"/>
      <w:bookmarkStart w:id="13214" w:name="_Toc138887892"/>
      <w:bookmarkStart w:id="13215" w:name="_Toc138969979"/>
      <w:bookmarkStart w:id="13216" w:name="_Toc145917040"/>
      <w:r>
        <w:lastRenderedPageBreak/>
        <w:t>G.2.1</w:t>
      </w:r>
      <w:r>
        <w:tab/>
      </w:r>
      <w:bookmarkEnd w:id="13205"/>
      <w:bookmarkEnd w:id="13206"/>
      <w:bookmarkEnd w:id="13207"/>
      <w:bookmarkEnd w:id="13208"/>
      <w:bookmarkEnd w:id="13209"/>
      <w:bookmarkEnd w:id="13210"/>
      <w:r w:rsidR="00B860AC">
        <w:t xml:space="preserve">Symbols </w:t>
      </w:r>
      <w:r w:rsidR="00B860AC" w:rsidRPr="0008661D">
        <w:t xml:space="preserve">and subcarriers </w:t>
      </w:r>
      <w:r w:rsidR="00B860AC">
        <w:t>used</w:t>
      </w:r>
      <w:bookmarkEnd w:id="13211"/>
      <w:bookmarkEnd w:id="13212"/>
      <w:bookmarkEnd w:id="13213"/>
      <w:bookmarkEnd w:id="13214"/>
      <w:bookmarkEnd w:id="13215"/>
      <w:bookmarkEnd w:id="13216"/>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3217" w:name="_Toc106577644"/>
      <w:bookmarkStart w:id="13218" w:name="_Toc114537395"/>
      <w:bookmarkStart w:id="13219" w:name="_Toc115257663"/>
      <w:bookmarkStart w:id="13220" w:name="_Toc123086983"/>
      <w:bookmarkStart w:id="13221" w:name="_Toc124296307"/>
      <w:bookmarkStart w:id="13222" w:name="_Toc124296777"/>
      <w:bookmarkStart w:id="13223" w:name="_Toc130572600"/>
      <w:bookmarkStart w:id="13224" w:name="_Toc131708599"/>
      <w:bookmarkStart w:id="13225" w:name="_Toc137458406"/>
      <w:bookmarkStart w:id="13226" w:name="_Toc138887893"/>
      <w:bookmarkStart w:id="13227" w:name="_Toc138969980"/>
      <w:bookmarkStart w:id="13228" w:name="_Toc145917041"/>
      <w:r>
        <w:t>G.2.2</w:t>
      </w:r>
      <w:r>
        <w:tab/>
        <w:t>CFO (carrier frequency offset) correction</w:t>
      </w:r>
      <w:bookmarkEnd w:id="13217"/>
      <w:bookmarkEnd w:id="13218"/>
      <w:bookmarkEnd w:id="13219"/>
      <w:bookmarkEnd w:id="13220"/>
      <w:bookmarkEnd w:id="13221"/>
      <w:bookmarkEnd w:id="13222"/>
      <w:bookmarkEnd w:id="13223"/>
      <w:bookmarkEnd w:id="13224"/>
      <w:bookmarkEnd w:id="13225"/>
      <w:bookmarkEnd w:id="13226"/>
      <w:bookmarkEnd w:id="13227"/>
      <w:bookmarkEnd w:id="13228"/>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3229" w:name="_Toc106577645"/>
      <w:bookmarkStart w:id="13230" w:name="_Toc114537396"/>
      <w:bookmarkStart w:id="13231" w:name="_Toc115257664"/>
      <w:bookmarkStart w:id="13232" w:name="_Toc123086984"/>
      <w:bookmarkStart w:id="13233" w:name="_Toc124296308"/>
      <w:bookmarkStart w:id="13234" w:name="_Toc124296778"/>
      <w:bookmarkStart w:id="13235" w:name="_Toc130572601"/>
      <w:bookmarkStart w:id="13236" w:name="_Toc131708600"/>
      <w:bookmarkStart w:id="13237" w:name="_Toc137458407"/>
      <w:bookmarkStart w:id="13238" w:name="_Toc138887894"/>
      <w:bookmarkStart w:id="13239" w:name="_Toc138969981"/>
      <w:bookmarkStart w:id="13240" w:name="_Toc145917042"/>
      <w:r>
        <w:t>G.2.3</w:t>
      </w:r>
      <w:r>
        <w:tab/>
        <w:t>S</w:t>
      </w:r>
      <w:r w:rsidRPr="00AC32DD">
        <w:t>teps of the measurement method</w:t>
      </w:r>
      <w:bookmarkEnd w:id="13229"/>
      <w:bookmarkEnd w:id="13230"/>
      <w:bookmarkEnd w:id="13231"/>
      <w:bookmarkEnd w:id="13232"/>
      <w:bookmarkEnd w:id="13233"/>
      <w:bookmarkEnd w:id="13234"/>
      <w:bookmarkEnd w:id="13235"/>
      <w:bookmarkEnd w:id="13236"/>
      <w:bookmarkEnd w:id="13237"/>
      <w:bookmarkEnd w:id="13238"/>
      <w:bookmarkEnd w:id="13239"/>
      <w:bookmarkEnd w:id="13240"/>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3241"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lastRenderedPageBreak/>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3242" w:name="_Toc114537397"/>
      <w:bookmarkStart w:id="13243" w:name="_Toc115257665"/>
      <w:bookmarkStart w:id="13244" w:name="_Toc123086985"/>
      <w:bookmarkStart w:id="13245" w:name="_Toc124296309"/>
      <w:bookmarkStart w:id="13246" w:name="_Toc124296779"/>
      <w:bookmarkStart w:id="13247" w:name="_Toc130572602"/>
      <w:bookmarkStart w:id="13248" w:name="_Toc131708601"/>
      <w:bookmarkStart w:id="13249" w:name="_Toc137458408"/>
      <w:bookmarkStart w:id="13250" w:name="_Toc138887895"/>
      <w:bookmarkStart w:id="13251" w:name="_Toc138969982"/>
      <w:bookmarkStart w:id="13252" w:name="_Toc145917043"/>
      <w:r w:rsidRPr="00C04A08">
        <w:t xml:space="preserve">Annex H </w:t>
      </w:r>
      <w:bookmarkEnd w:id="13148"/>
      <w:bookmarkEnd w:id="13149"/>
      <w:bookmarkEnd w:id="13150"/>
      <w:bookmarkEnd w:id="13151"/>
      <w:bookmarkEnd w:id="13152"/>
      <w:bookmarkEnd w:id="13153"/>
      <w:bookmarkEnd w:id="13154"/>
      <w:r w:rsidR="003D79C0" w:rsidRPr="00C04A08">
        <w:t>(Normative)</w:t>
      </w:r>
      <w:bookmarkStart w:id="13253" w:name="_Toc45889989"/>
      <w:bookmarkStart w:id="13254" w:name="_Toc52196669"/>
      <w:bookmarkStart w:id="13255" w:name="_Toc52197649"/>
      <w:bookmarkStart w:id="13256" w:name="_Toc53173372"/>
      <w:bookmarkStart w:id="13257" w:name="_Toc53173741"/>
      <w:bookmarkStart w:id="13258" w:name="_Toc61119743"/>
      <w:bookmarkEnd w:id="13155"/>
      <w:bookmarkEnd w:id="13156"/>
      <w:bookmarkEnd w:id="13157"/>
      <w:bookmarkEnd w:id="13158"/>
      <w:bookmarkEnd w:id="13159"/>
      <w:bookmarkEnd w:id="13160"/>
      <w:r w:rsidR="00955741">
        <w:t>:</w:t>
      </w:r>
      <w:r w:rsidR="00FB1307" w:rsidRPr="00C04A08">
        <w:br/>
      </w:r>
      <w:r w:rsidR="003D79C0" w:rsidRPr="00C04A08">
        <w:t>Modified MPR behavior</w:t>
      </w:r>
      <w:bookmarkEnd w:id="13161"/>
      <w:bookmarkEnd w:id="13162"/>
      <w:bookmarkEnd w:id="13163"/>
      <w:bookmarkEnd w:id="13164"/>
      <w:bookmarkEnd w:id="13165"/>
      <w:bookmarkEnd w:id="13166"/>
      <w:bookmarkEnd w:id="13167"/>
      <w:bookmarkEnd w:id="13168"/>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p>
    <w:p w14:paraId="5EA8ED88" w14:textId="77777777" w:rsidR="003D79C0" w:rsidRPr="00C04A08" w:rsidRDefault="003D79C0" w:rsidP="003D79C0">
      <w:pPr>
        <w:pStyle w:val="Heading1"/>
      </w:pPr>
      <w:bookmarkStart w:id="13259" w:name="_Toc45889990"/>
      <w:bookmarkStart w:id="13260" w:name="_Toc52196670"/>
      <w:bookmarkStart w:id="13261" w:name="_Toc52197650"/>
      <w:bookmarkStart w:id="13262" w:name="_Toc53173373"/>
      <w:bookmarkStart w:id="13263" w:name="_Toc53173742"/>
      <w:bookmarkStart w:id="13264" w:name="_Toc61119744"/>
      <w:bookmarkStart w:id="13265" w:name="_Toc61120125"/>
      <w:bookmarkStart w:id="13266" w:name="_Toc67926196"/>
      <w:bookmarkStart w:id="13267" w:name="_Toc75273834"/>
      <w:bookmarkStart w:id="13268" w:name="_Toc76510734"/>
      <w:bookmarkStart w:id="13269" w:name="_Toc83129891"/>
      <w:bookmarkStart w:id="13270" w:name="_Toc90591423"/>
      <w:bookmarkStart w:id="13271" w:name="_Toc98864484"/>
      <w:bookmarkStart w:id="13272" w:name="_Toc99733733"/>
      <w:bookmarkStart w:id="13273" w:name="_Toc106577647"/>
      <w:bookmarkStart w:id="13274" w:name="_Toc114537398"/>
      <w:bookmarkStart w:id="13275" w:name="_Toc115257666"/>
      <w:bookmarkStart w:id="13276" w:name="_Toc123086986"/>
      <w:bookmarkStart w:id="13277" w:name="_Toc124296310"/>
      <w:bookmarkStart w:id="13278" w:name="_Toc124296780"/>
      <w:bookmarkStart w:id="13279" w:name="_Toc130572603"/>
      <w:bookmarkStart w:id="13280" w:name="_Toc131708602"/>
      <w:bookmarkStart w:id="13281" w:name="_Toc137458409"/>
      <w:bookmarkStart w:id="13282" w:name="_Toc138887896"/>
      <w:bookmarkStart w:id="13283" w:name="_Toc138969983"/>
      <w:bookmarkStart w:id="13284" w:name="_Toc145917044"/>
      <w:r w:rsidRPr="00C04A08">
        <w:t>H.1</w:t>
      </w:r>
      <w:r w:rsidRPr="00C04A08">
        <w:tab/>
        <w:t>Indication of modified MPR behavior</w:t>
      </w:r>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091C0D1" w:rsidR="00593C10" w:rsidRPr="00C04A08" w:rsidRDefault="00593C10"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3285" w:name="_Toc21341028"/>
      <w:bookmarkStart w:id="13286" w:name="_Toc29805476"/>
      <w:bookmarkStart w:id="13287" w:name="_Toc36456685"/>
      <w:bookmarkStart w:id="13288" w:name="_Toc36469783"/>
      <w:bookmarkStart w:id="13289" w:name="_Toc37254200"/>
      <w:bookmarkStart w:id="13290" w:name="_Toc37323058"/>
      <w:bookmarkStart w:id="13291" w:name="_Toc37324464"/>
      <w:bookmarkStart w:id="13292" w:name="_Toc45889993"/>
      <w:bookmarkStart w:id="13293" w:name="_Toc52196671"/>
      <w:bookmarkStart w:id="13294" w:name="_Toc52197651"/>
      <w:bookmarkStart w:id="13295" w:name="_Toc53173374"/>
      <w:bookmarkStart w:id="13296" w:name="_Toc53173743"/>
      <w:bookmarkStart w:id="13297" w:name="_Toc61119745"/>
      <w:bookmarkStart w:id="13298" w:name="_Toc61120126"/>
      <w:bookmarkStart w:id="13299" w:name="_Toc67926197"/>
      <w:bookmarkStart w:id="13300" w:name="_Toc75273835"/>
      <w:bookmarkStart w:id="13301" w:name="_Toc76510735"/>
      <w:bookmarkStart w:id="13302" w:name="_Toc83129892"/>
      <w:bookmarkStart w:id="13303" w:name="_Toc90591424"/>
      <w:bookmarkStart w:id="13304" w:name="_Toc98864485"/>
      <w:bookmarkStart w:id="13305" w:name="_Toc99733734"/>
      <w:bookmarkStart w:id="13306" w:name="_Toc106577648"/>
      <w:bookmarkStart w:id="13307" w:name="_Toc114537399"/>
      <w:bookmarkStart w:id="13308" w:name="_Toc115257667"/>
      <w:bookmarkStart w:id="13309" w:name="_Toc123086987"/>
      <w:bookmarkStart w:id="13310" w:name="_Toc124296311"/>
      <w:bookmarkStart w:id="13311" w:name="_Toc124296781"/>
      <w:bookmarkStart w:id="13312" w:name="_Toc130572604"/>
      <w:bookmarkStart w:id="13313" w:name="_Toc131708603"/>
      <w:bookmarkStart w:id="13314" w:name="_Toc137458410"/>
      <w:bookmarkStart w:id="13315" w:name="_Toc138887897"/>
      <w:bookmarkStart w:id="13316" w:name="_Toc138969984"/>
      <w:bookmarkStart w:id="13317" w:name="_Toc145917045"/>
      <w:r w:rsidRPr="00C04A08">
        <w:t>Annex I (informative): Void</w:t>
      </w:r>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3318" w:name="_Toc21341029"/>
      <w:bookmarkStart w:id="13319" w:name="_Toc29805477"/>
      <w:bookmarkStart w:id="13320" w:name="_Toc36456686"/>
      <w:bookmarkStart w:id="13321" w:name="_Toc36469784"/>
      <w:bookmarkStart w:id="13322" w:name="_Toc37254201"/>
      <w:bookmarkStart w:id="13323" w:name="_Toc37323059"/>
      <w:bookmarkStart w:id="13324" w:name="_Toc37324465"/>
      <w:bookmarkStart w:id="13325" w:name="_Toc45889994"/>
      <w:bookmarkStart w:id="13326" w:name="_Toc52196672"/>
      <w:bookmarkStart w:id="13327" w:name="_Toc52197652"/>
      <w:bookmarkStart w:id="13328" w:name="_Toc53173375"/>
      <w:bookmarkStart w:id="13329" w:name="_Toc53173744"/>
      <w:bookmarkStart w:id="13330" w:name="_Toc61119746"/>
      <w:bookmarkStart w:id="13331" w:name="_Toc61120127"/>
      <w:bookmarkStart w:id="13332" w:name="_Toc67926198"/>
      <w:bookmarkStart w:id="13333" w:name="_Toc75273836"/>
      <w:bookmarkStart w:id="13334" w:name="_Toc76510736"/>
      <w:bookmarkStart w:id="13335" w:name="_Toc83129893"/>
      <w:bookmarkStart w:id="13336" w:name="_Toc90591425"/>
      <w:bookmarkStart w:id="13337" w:name="_Toc98864486"/>
      <w:bookmarkStart w:id="13338" w:name="_Toc99733735"/>
      <w:bookmarkStart w:id="13339" w:name="_Toc106577649"/>
      <w:bookmarkStart w:id="13340" w:name="_Toc114537400"/>
      <w:bookmarkStart w:id="13341" w:name="_Toc115257668"/>
      <w:bookmarkStart w:id="13342" w:name="_Toc123086988"/>
      <w:bookmarkStart w:id="13343" w:name="_Toc124296312"/>
      <w:bookmarkStart w:id="13344" w:name="_Toc124296782"/>
      <w:bookmarkStart w:id="13345" w:name="_Toc130572605"/>
      <w:bookmarkStart w:id="13346" w:name="_Toc131708604"/>
      <w:bookmarkStart w:id="13347" w:name="_Toc137458411"/>
      <w:bookmarkStart w:id="13348" w:name="_Toc138887898"/>
      <w:bookmarkStart w:id="13349" w:name="_Toc138969985"/>
      <w:bookmarkStart w:id="13350" w:name="_Toc145917046"/>
      <w:r w:rsidRPr="00C04A08">
        <w:lastRenderedPageBreak/>
        <w:t>Annex J (normative):</w:t>
      </w:r>
      <w:r w:rsidRPr="00C04A08">
        <w:br/>
        <w:t>UE coordinate system</w:t>
      </w:r>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p>
    <w:p w14:paraId="640FD4D8" w14:textId="77777777" w:rsidR="00842EF7" w:rsidRPr="00C04A08" w:rsidRDefault="00842EF7" w:rsidP="00842EF7"/>
    <w:p w14:paraId="4E65424D" w14:textId="77777777" w:rsidR="00842EF7" w:rsidRPr="00C04A08" w:rsidRDefault="00842EF7" w:rsidP="00842EF7">
      <w:pPr>
        <w:pStyle w:val="Heading1"/>
      </w:pPr>
      <w:bookmarkStart w:id="13351" w:name="_Toc21341030"/>
      <w:bookmarkStart w:id="13352" w:name="_Toc29805478"/>
      <w:bookmarkStart w:id="13353" w:name="_Toc36456687"/>
      <w:bookmarkStart w:id="13354" w:name="_Toc36469785"/>
      <w:bookmarkStart w:id="13355" w:name="_Toc37254202"/>
      <w:bookmarkStart w:id="13356" w:name="_Toc37323060"/>
      <w:bookmarkStart w:id="13357" w:name="_Toc37324466"/>
      <w:bookmarkStart w:id="13358" w:name="_Toc45889995"/>
      <w:bookmarkStart w:id="13359" w:name="_Toc52196673"/>
      <w:bookmarkStart w:id="13360" w:name="_Toc52197653"/>
      <w:bookmarkStart w:id="13361" w:name="_Toc53173376"/>
      <w:bookmarkStart w:id="13362" w:name="_Toc53173745"/>
      <w:bookmarkStart w:id="13363" w:name="_Toc61119747"/>
      <w:bookmarkStart w:id="13364" w:name="_Toc61120128"/>
      <w:bookmarkStart w:id="13365" w:name="_Toc67926199"/>
      <w:bookmarkStart w:id="13366" w:name="_Toc75273837"/>
      <w:bookmarkStart w:id="13367" w:name="_Toc76510737"/>
      <w:bookmarkStart w:id="13368" w:name="_Toc83129894"/>
      <w:bookmarkStart w:id="13369" w:name="_Toc90591426"/>
      <w:bookmarkStart w:id="13370" w:name="_Toc98864487"/>
      <w:bookmarkStart w:id="13371" w:name="_Toc99733736"/>
      <w:bookmarkStart w:id="13372" w:name="_Toc106577650"/>
      <w:bookmarkStart w:id="13373" w:name="_Toc114537401"/>
      <w:bookmarkStart w:id="13374" w:name="_Toc115257669"/>
      <w:bookmarkStart w:id="13375" w:name="_Toc123086989"/>
      <w:bookmarkStart w:id="13376" w:name="_Toc124296313"/>
      <w:bookmarkStart w:id="13377" w:name="_Toc124296783"/>
      <w:bookmarkStart w:id="13378" w:name="_Toc130572606"/>
      <w:bookmarkStart w:id="13379" w:name="_Toc131708605"/>
      <w:bookmarkStart w:id="13380" w:name="_Toc137458412"/>
      <w:bookmarkStart w:id="13381" w:name="_Toc138887899"/>
      <w:bookmarkStart w:id="13382" w:name="_Toc138969986"/>
      <w:bookmarkStart w:id="13383" w:name="_Toc145917047"/>
      <w:r w:rsidRPr="00C04A08">
        <w:t>J.1</w:t>
      </w:r>
      <w:r w:rsidRPr="00C04A08">
        <w:tab/>
        <w:t>Reference coordinate system</w:t>
      </w:r>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3384" w:name="_Toc21341031"/>
      <w:bookmarkStart w:id="13385" w:name="_Toc29805479"/>
      <w:bookmarkStart w:id="13386" w:name="_Toc36456688"/>
      <w:bookmarkStart w:id="13387" w:name="_Toc36469786"/>
      <w:bookmarkStart w:id="13388" w:name="_Toc37254203"/>
      <w:bookmarkStart w:id="13389" w:name="_Toc37323061"/>
      <w:bookmarkStart w:id="13390" w:name="_Toc37324467"/>
      <w:bookmarkStart w:id="13391" w:name="_Toc45889996"/>
      <w:bookmarkStart w:id="13392" w:name="_Toc52196674"/>
      <w:bookmarkStart w:id="13393" w:name="_Toc52197654"/>
      <w:bookmarkStart w:id="13394" w:name="_Toc53173377"/>
      <w:bookmarkStart w:id="13395" w:name="_Toc53173746"/>
      <w:bookmarkStart w:id="13396" w:name="_Toc61119748"/>
      <w:bookmarkStart w:id="13397" w:name="_Toc61120129"/>
      <w:bookmarkStart w:id="13398" w:name="_Toc67926200"/>
      <w:bookmarkStart w:id="13399" w:name="_Toc75273838"/>
      <w:bookmarkStart w:id="13400" w:name="_Toc76510738"/>
      <w:bookmarkStart w:id="13401" w:name="_Toc83129895"/>
      <w:bookmarkStart w:id="13402" w:name="_Toc90591427"/>
      <w:bookmarkStart w:id="13403" w:name="_Toc98864488"/>
      <w:bookmarkStart w:id="13404" w:name="_Toc99733737"/>
      <w:bookmarkStart w:id="13405" w:name="_Toc106577651"/>
      <w:bookmarkStart w:id="13406" w:name="_Toc114537402"/>
      <w:bookmarkStart w:id="13407" w:name="_Toc115257670"/>
      <w:bookmarkStart w:id="13408" w:name="_Toc123086990"/>
      <w:bookmarkStart w:id="13409" w:name="_Toc124296314"/>
      <w:bookmarkStart w:id="13410" w:name="_Toc124296784"/>
      <w:bookmarkStart w:id="13411" w:name="_Toc130572607"/>
      <w:bookmarkStart w:id="13412" w:name="_Toc131708606"/>
      <w:bookmarkStart w:id="13413" w:name="_Toc137458413"/>
      <w:bookmarkStart w:id="13414" w:name="_Toc138887900"/>
      <w:bookmarkStart w:id="13415" w:name="_Toc138969987"/>
      <w:bookmarkStart w:id="13416" w:name="_Toc145917048"/>
      <w:r w:rsidRPr="00C04A08">
        <w:t>J.2</w:t>
      </w:r>
      <w:r w:rsidRPr="00C04A08">
        <w:tab/>
        <w:t>Test conditions and angle definitions</w:t>
      </w:r>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p>
    <w:p w14:paraId="27A824EF" w14:textId="6A1F9D5A" w:rsidR="00842EF7" w:rsidRPr="00C04A08" w:rsidRDefault="00F13225"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3417" w:name="_Toc21341032"/>
      <w:bookmarkStart w:id="13418" w:name="_Toc29805480"/>
      <w:bookmarkStart w:id="13419" w:name="_Toc36456689"/>
      <w:bookmarkStart w:id="13420" w:name="_Toc36469787"/>
      <w:bookmarkStart w:id="13421" w:name="_Toc37254204"/>
      <w:bookmarkStart w:id="13422" w:name="_Toc37323062"/>
      <w:bookmarkStart w:id="13423" w:name="_Toc37324468"/>
      <w:bookmarkStart w:id="13424" w:name="_Toc45889997"/>
      <w:bookmarkStart w:id="13425" w:name="_Toc52196675"/>
      <w:bookmarkStart w:id="13426" w:name="_Toc52197655"/>
      <w:bookmarkStart w:id="13427" w:name="_Toc53173378"/>
      <w:bookmarkStart w:id="13428" w:name="_Toc53173747"/>
      <w:bookmarkStart w:id="13429" w:name="_Toc61119749"/>
      <w:bookmarkStart w:id="13430" w:name="_Toc61120130"/>
      <w:bookmarkStart w:id="13431" w:name="_Toc67926201"/>
      <w:bookmarkStart w:id="13432" w:name="_Toc75273839"/>
      <w:bookmarkStart w:id="13433" w:name="_Toc76510739"/>
      <w:bookmarkStart w:id="13434" w:name="_Toc83129896"/>
      <w:bookmarkStart w:id="13435" w:name="_Toc90591428"/>
      <w:bookmarkStart w:id="13436" w:name="_Toc98864489"/>
      <w:bookmarkStart w:id="13437" w:name="_Toc99733738"/>
      <w:bookmarkStart w:id="13438" w:name="_Toc106577652"/>
      <w:bookmarkStart w:id="13439" w:name="_Toc114537403"/>
      <w:bookmarkStart w:id="13440" w:name="_Toc115257671"/>
      <w:bookmarkStart w:id="13441" w:name="_Toc123086991"/>
      <w:bookmarkStart w:id="13442" w:name="_Toc124296315"/>
      <w:bookmarkStart w:id="13443" w:name="_Toc124296785"/>
      <w:bookmarkStart w:id="13444" w:name="_Toc130572608"/>
      <w:bookmarkStart w:id="13445" w:name="_Toc131708607"/>
      <w:bookmarkStart w:id="13446" w:name="_Toc137458414"/>
      <w:bookmarkStart w:id="13447" w:name="_Toc138887901"/>
      <w:bookmarkStart w:id="13448" w:name="_Toc138969988"/>
      <w:bookmarkStart w:id="13449" w:name="_Toc145917049"/>
      <w:r w:rsidRPr="00C04A08">
        <w:t>J.3</w:t>
      </w:r>
      <w:r w:rsidRPr="00C04A08">
        <w:tab/>
        <w:t>DUT positioning guidelines</w:t>
      </w:r>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3450"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3450"/>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3451" w:name="_Toc21341033"/>
      <w:bookmarkStart w:id="13452" w:name="_Toc29805481"/>
      <w:bookmarkStart w:id="13453" w:name="_Toc36456690"/>
      <w:bookmarkStart w:id="13454" w:name="_Toc36469788"/>
      <w:bookmarkStart w:id="13455" w:name="_Toc37254205"/>
      <w:bookmarkStart w:id="13456" w:name="_Toc37323063"/>
      <w:bookmarkStart w:id="13457" w:name="_Toc37324469"/>
      <w:bookmarkStart w:id="13458" w:name="_Toc45889998"/>
      <w:bookmarkStart w:id="13459" w:name="_Toc52196676"/>
      <w:bookmarkStart w:id="13460" w:name="_Toc52197656"/>
      <w:bookmarkStart w:id="13461" w:name="_Toc53173379"/>
      <w:bookmarkStart w:id="13462" w:name="_Toc53173748"/>
      <w:bookmarkStart w:id="13463" w:name="_Toc61119750"/>
      <w:bookmarkStart w:id="13464" w:name="_Toc61120131"/>
      <w:bookmarkStart w:id="13465" w:name="_Toc67926202"/>
      <w:bookmarkStart w:id="13466" w:name="_Toc75273840"/>
      <w:bookmarkStart w:id="13467" w:name="_Toc76510740"/>
      <w:bookmarkStart w:id="13468" w:name="_Toc83129897"/>
      <w:bookmarkStart w:id="13469" w:name="_Toc90591429"/>
      <w:bookmarkStart w:id="13470" w:name="_Toc98864490"/>
      <w:bookmarkStart w:id="13471" w:name="_Toc99733739"/>
      <w:bookmarkStart w:id="13472" w:name="_Toc106577653"/>
      <w:bookmarkStart w:id="13473" w:name="_Toc114537404"/>
      <w:bookmarkStart w:id="13474" w:name="_Toc115257672"/>
      <w:bookmarkStart w:id="13475" w:name="_Toc123086992"/>
      <w:bookmarkStart w:id="13476" w:name="_Toc124296316"/>
      <w:bookmarkStart w:id="13477" w:name="_Toc124296786"/>
      <w:bookmarkStart w:id="13478" w:name="_Toc130572609"/>
      <w:bookmarkStart w:id="13479" w:name="_Toc131708608"/>
      <w:bookmarkStart w:id="13480" w:name="_Toc137458415"/>
      <w:bookmarkStart w:id="13481" w:name="_Toc138887902"/>
      <w:bookmarkStart w:id="13482" w:name="_Toc138969989"/>
      <w:bookmarkStart w:id="13483" w:name="_Toc145917050"/>
      <w:r w:rsidRPr="00C04A08">
        <w:t>Annex K (informative): Void</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3484" w:name="_Toc21341034"/>
      <w:bookmarkStart w:id="13485" w:name="_Toc29805482"/>
      <w:bookmarkStart w:id="13486" w:name="_Toc36456691"/>
      <w:bookmarkStart w:id="13487" w:name="_Toc36469789"/>
      <w:bookmarkStart w:id="13488" w:name="_Toc37254206"/>
      <w:bookmarkStart w:id="13489" w:name="_Toc37323064"/>
      <w:bookmarkStart w:id="13490" w:name="_Toc37324470"/>
      <w:bookmarkStart w:id="13491" w:name="_Toc45889999"/>
      <w:bookmarkStart w:id="13492" w:name="_Toc52196677"/>
      <w:bookmarkStart w:id="13493" w:name="_Toc52197657"/>
      <w:bookmarkStart w:id="13494" w:name="_Toc53173380"/>
      <w:bookmarkStart w:id="13495" w:name="_Toc53173749"/>
      <w:bookmarkStart w:id="13496" w:name="_Toc61119751"/>
      <w:bookmarkStart w:id="13497" w:name="_Toc61120132"/>
      <w:bookmarkStart w:id="13498" w:name="_Toc67926203"/>
      <w:bookmarkStart w:id="13499" w:name="_Toc75273841"/>
      <w:bookmarkStart w:id="13500" w:name="_Toc76510741"/>
      <w:bookmarkStart w:id="13501" w:name="_Toc83129898"/>
      <w:bookmarkStart w:id="13502" w:name="_Toc90591430"/>
      <w:bookmarkStart w:id="13503" w:name="_Toc98864491"/>
      <w:bookmarkStart w:id="13504" w:name="_Toc99733740"/>
      <w:bookmarkStart w:id="13505" w:name="_Toc106577654"/>
      <w:bookmarkStart w:id="13506" w:name="_Toc114537405"/>
      <w:bookmarkStart w:id="13507" w:name="_Toc115257673"/>
      <w:bookmarkStart w:id="13508" w:name="_Toc123086993"/>
      <w:bookmarkStart w:id="13509" w:name="_Toc124296317"/>
      <w:bookmarkStart w:id="13510" w:name="_Toc124296787"/>
      <w:bookmarkStart w:id="13511" w:name="_Toc130572610"/>
      <w:bookmarkStart w:id="13512" w:name="_Toc131708609"/>
      <w:bookmarkStart w:id="13513" w:name="_Toc137458416"/>
      <w:bookmarkStart w:id="13514" w:name="_Toc138887903"/>
      <w:bookmarkStart w:id="13515" w:name="_Toc138969990"/>
      <w:bookmarkStart w:id="13516" w:name="_Toc145917051"/>
      <w:r w:rsidRPr="00C04A08">
        <w:lastRenderedPageBreak/>
        <w:t>Annex L (informative):</w:t>
      </w:r>
      <w:r w:rsidRPr="00C04A08">
        <w:br/>
        <w:t>Change history</w:t>
      </w:r>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p>
    <w:bookmarkEnd w:id="12483"/>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lastRenderedPageBreak/>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r w:rsidR="00D65114" w:rsidRPr="00C04A08" w14:paraId="171816C5" w14:textId="77777777" w:rsidTr="00E32434">
        <w:trPr>
          <w:trHeight w:val="59"/>
          <w:jc w:val="center"/>
        </w:trPr>
        <w:tc>
          <w:tcPr>
            <w:tcW w:w="800" w:type="dxa"/>
            <w:shd w:val="solid" w:color="FFFFFF" w:fill="auto"/>
          </w:tcPr>
          <w:p w14:paraId="11390193" w14:textId="2972FFA3" w:rsidR="00D65114" w:rsidRDefault="00D65114" w:rsidP="00D65114">
            <w:pPr>
              <w:pStyle w:val="TAC"/>
              <w:keepNext w:val="0"/>
              <w:rPr>
                <w:sz w:val="16"/>
                <w:szCs w:val="16"/>
              </w:rPr>
            </w:pPr>
            <w:r>
              <w:rPr>
                <w:sz w:val="16"/>
                <w:szCs w:val="16"/>
              </w:rPr>
              <w:t>2023-06</w:t>
            </w:r>
          </w:p>
        </w:tc>
        <w:tc>
          <w:tcPr>
            <w:tcW w:w="800" w:type="dxa"/>
            <w:shd w:val="solid" w:color="FFFFFF" w:fill="auto"/>
          </w:tcPr>
          <w:p w14:paraId="52FE0CA3" w14:textId="03F54F4B" w:rsidR="00D65114" w:rsidRDefault="00D65114" w:rsidP="00D65114">
            <w:pPr>
              <w:pStyle w:val="TAC"/>
              <w:keepNext w:val="0"/>
              <w:rPr>
                <w:sz w:val="14"/>
                <w:szCs w:val="14"/>
              </w:rPr>
            </w:pPr>
            <w:r>
              <w:rPr>
                <w:sz w:val="14"/>
                <w:szCs w:val="14"/>
              </w:rPr>
              <w:t>RAN#100</w:t>
            </w:r>
          </w:p>
        </w:tc>
        <w:tc>
          <w:tcPr>
            <w:tcW w:w="952" w:type="dxa"/>
            <w:shd w:val="solid" w:color="FFFFFF" w:fill="auto"/>
          </w:tcPr>
          <w:p w14:paraId="7737B7CE" w14:textId="03639575" w:rsidR="00D65114" w:rsidRPr="00D65114" w:rsidRDefault="00D65114" w:rsidP="00D65114">
            <w:pPr>
              <w:pStyle w:val="TAL"/>
              <w:rPr>
                <w:sz w:val="16"/>
                <w:szCs w:val="16"/>
              </w:rPr>
            </w:pPr>
            <w:r w:rsidRPr="00D65114">
              <w:rPr>
                <w:sz w:val="16"/>
                <w:szCs w:val="16"/>
              </w:rPr>
              <w:t>RP-231347</w:t>
            </w:r>
          </w:p>
        </w:tc>
        <w:tc>
          <w:tcPr>
            <w:tcW w:w="567" w:type="dxa"/>
            <w:shd w:val="solid" w:color="FFFFFF" w:fill="auto"/>
          </w:tcPr>
          <w:p w14:paraId="2F935DF0" w14:textId="5042E2FF" w:rsidR="00D65114" w:rsidRPr="00D65114" w:rsidRDefault="00D65114" w:rsidP="00D65114">
            <w:pPr>
              <w:pStyle w:val="TAC"/>
              <w:rPr>
                <w:sz w:val="16"/>
                <w:szCs w:val="16"/>
              </w:rPr>
            </w:pPr>
            <w:r w:rsidRPr="00D65114">
              <w:rPr>
                <w:sz w:val="16"/>
                <w:szCs w:val="16"/>
              </w:rPr>
              <w:t>0597</w:t>
            </w:r>
          </w:p>
        </w:tc>
        <w:tc>
          <w:tcPr>
            <w:tcW w:w="425" w:type="dxa"/>
            <w:shd w:val="solid" w:color="FFFFFF" w:fill="auto"/>
          </w:tcPr>
          <w:p w14:paraId="43877CA8" w14:textId="77777777" w:rsidR="00D65114" w:rsidRPr="00D65114" w:rsidRDefault="00D65114" w:rsidP="00D65114">
            <w:pPr>
              <w:pStyle w:val="TAC"/>
              <w:rPr>
                <w:sz w:val="16"/>
                <w:szCs w:val="16"/>
              </w:rPr>
            </w:pPr>
          </w:p>
        </w:tc>
        <w:tc>
          <w:tcPr>
            <w:tcW w:w="425" w:type="dxa"/>
            <w:shd w:val="solid" w:color="FFFFFF" w:fill="auto"/>
          </w:tcPr>
          <w:p w14:paraId="3FC602E9" w14:textId="60B40A11"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6A823B" w14:textId="7476FFC2" w:rsidR="00D65114" w:rsidRPr="00D65114" w:rsidRDefault="00D65114" w:rsidP="00D65114">
            <w:pPr>
              <w:pStyle w:val="TAL"/>
              <w:rPr>
                <w:sz w:val="16"/>
                <w:szCs w:val="16"/>
              </w:rPr>
            </w:pPr>
            <w:r w:rsidRPr="00D65114">
              <w:rPr>
                <w:sz w:val="16"/>
                <w:szCs w:val="16"/>
              </w:rPr>
              <w:t>Maintenance CR to RF requirements for n263 (Rel-17)</w:t>
            </w:r>
          </w:p>
        </w:tc>
        <w:tc>
          <w:tcPr>
            <w:tcW w:w="708" w:type="dxa"/>
            <w:shd w:val="solid" w:color="FFFFFF" w:fill="auto"/>
          </w:tcPr>
          <w:p w14:paraId="5312E640" w14:textId="73357A8B" w:rsidR="00D65114" w:rsidRDefault="00D65114" w:rsidP="00D65114">
            <w:pPr>
              <w:pStyle w:val="TAC"/>
              <w:keepNext w:val="0"/>
              <w:rPr>
                <w:sz w:val="16"/>
                <w:szCs w:val="16"/>
              </w:rPr>
            </w:pPr>
            <w:r>
              <w:rPr>
                <w:sz w:val="16"/>
                <w:szCs w:val="16"/>
              </w:rPr>
              <w:t>17.10.0</w:t>
            </w:r>
          </w:p>
        </w:tc>
      </w:tr>
      <w:tr w:rsidR="00D65114" w:rsidRPr="00C04A08" w14:paraId="536ED73A" w14:textId="77777777" w:rsidTr="00E32434">
        <w:trPr>
          <w:trHeight w:val="59"/>
          <w:jc w:val="center"/>
        </w:trPr>
        <w:tc>
          <w:tcPr>
            <w:tcW w:w="800" w:type="dxa"/>
            <w:shd w:val="solid" w:color="FFFFFF" w:fill="auto"/>
          </w:tcPr>
          <w:p w14:paraId="637E29F3" w14:textId="4D65667A" w:rsidR="00D65114" w:rsidRDefault="00D65114" w:rsidP="00D65114">
            <w:pPr>
              <w:pStyle w:val="TAC"/>
              <w:keepNext w:val="0"/>
              <w:rPr>
                <w:sz w:val="16"/>
                <w:szCs w:val="16"/>
              </w:rPr>
            </w:pPr>
            <w:r>
              <w:rPr>
                <w:sz w:val="16"/>
                <w:szCs w:val="16"/>
              </w:rPr>
              <w:t>2023-06</w:t>
            </w:r>
          </w:p>
        </w:tc>
        <w:tc>
          <w:tcPr>
            <w:tcW w:w="800" w:type="dxa"/>
            <w:shd w:val="solid" w:color="FFFFFF" w:fill="auto"/>
          </w:tcPr>
          <w:p w14:paraId="7A1C49C8" w14:textId="46193BF6" w:rsidR="00D65114" w:rsidRDefault="00D65114" w:rsidP="00D65114">
            <w:pPr>
              <w:pStyle w:val="TAC"/>
              <w:keepNext w:val="0"/>
              <w:rPr>
                <w:sz w:val="14"/>
                <w:szCs w:val="14"/>
              </w:rPr>
            </w:pPr>
            <w:r>
              <w:rPr>
                <w:sz w:val="14"/>
                <w:szCs w:val="14"/>
              </w:rPr>
              <w:t>RAN#100</w:t>
            </w:r>
          </w:p>
        </w:tc>
        <w:tc>
          <w:tcPr>
            <w:tcW w:w="952" w:type="dxa"/>
            <w:shd w:val="solid" w:color="FFFFFF" w:fill="auto"/>
          </w:tcPr>
          <w:p w14:paraId="2A477D30" w14:textId="1E696201" w:rsidR="00D65114" w:rsidRPr="00D65114" w:rsidRDefault="00D65114" w:rsidP="00D65114">
            <w:pPr>
              <w:pStyle w:val="TAL"/>
              <w:rPr>
                <w:sz w:val="16"/>
                <w:szCs w:val="16"/>
              </w:rPr>
            </w:pPr>
            <w:r w:rsidRPr="00D65114">
              <w:rPr>
                <w:sz w:val="16"/>
                <w:szCs w:val="16"/>
              </w:rPr>
              <w:t>RP-231355</w:t>
            </w:r>
          </w:p>
        </w:tc>
        <w:tc>
          <w:tcPr>
            <w:tcW w:w="567" w:type="dxa"/>
            <w:shd w:val="solid" w:color="FFFFFF" w:fill="auto"/>
          </w:tcPr>
          <w:p w14:paraId="139A53E9" w14:textId="310B23CF" w:rsidR="00D65114" w:rsidRPr="00D65114" w:rsidRDefault="00D65114" w:rsidP="00D65114">
            <w:pPr>
              <w:pStyle w:val="TAC"/>
              <w:rPr>
                <w:sz w:val="16"/>
                <w:szCs w:val="16"/>
              </w:rPr>
            </w:pPr>
            <w:r w:rsidRPr="00D65114">
              <w:rPr>
                <w:sz w:val="16"/>
                <w:szCs w:val="16"/>
              </w:rPr>
              <w:t>0602</w:t>
            </w:r>
          </w:p>
        </w:tc>
        <w:tc>
          <w:tcPr>
            <w:tcW w:w="425" w:type="dxa"/>
            <w:shd w:val="solid" w:color="FFFFFF" w:fill="auto"/>
          </w:tcPr>
          <w:p w14:paraId="2291D156" w14:textId="77777777" w:rsidR="00D65114" w:rsidRPr="00D65114" w:rsidRDefault="00D65114" w:rsidP="00D65114">
            <w:pPr>
              <w:pStyle w:val="TAC"/>
              <w:rPr>
                <w:sz w:val="16"/>
                <w:szCs w:val="16"/>
              </w:rPr>
            </w:pPr>
          </w:p>
        </w:tc>
        <w:tc>
          <w:tcPr>
            <w:tcW w:w="425" w:type="dxa"/>
            <w:shd w:val="solid" w:color="FFFFFF" w:fill="auto"/>
          </w:tcPr>
          <w:p w14:paraId="4F1892DA" w14:textId="4173612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6A163" w14:textId="143EAAE4" w:rsidR="00D65114" w:rsidRPr="00D65114" w:rsidRDefault="00D65114" w:rsidP="00D65114">
            <w:pPr>
              <w:pStyle w:val="TAL"/>
              <w:rPr>
                <w:sz w:val="16"/>
                <w:szCs w:val="16"/>
              </w:rPr>
            </w:pPr>
            <w:r w:rsidRPr="00D65114">
              <w:rPr>
                <w:sz w:val="16"/>
                <w:szCs w:val="16"/>
              </w:rPr>
              <w:t>CR for TS 38.101-2 on corrections to the minimum guardband calculation (R17_CAT_A)</w:t>
            </w:r>
          </w:p>
        </w:tc>
        <w:tc>
          <w:tcPr>
            <w:tcW w:w="708" w:type="dxa"/>
            <w:shd w:val="solid" w:color="FFFFFF" w:fill="auto"/>
          </w:tcPr>
          <w:p w14:paraId="6B2A5E41" w14:textId="0BE5FEAE" w:rsidR="00D65114" w:rsidRDefault="00D65114" w:rsidP="00D65114">
            <w:pPr>
              <w:pStyle w:val="TAC"/>
              <w:keepNext w:val="0"/>
              <w:rPr>
                <w:sz w:val="16"/>
                <w:szCs w:val="16"/>
              </w:rPr>
            </w:pPr>
            <w:r w:rsidRPr="00C56190">
              <w:rPr>
                <w:sz w:val="16"/>
                <w:szCs w:val="16"/>
              </w:rPr>
              <w:t>17.10.0</w:t>
            </w:r>
          </w:p>
        </w:tc>
      </w:tr>
      <w:tr w:rsidR="00D65114" w:rsidRPr="00C04A08" w14:paraId="4E779192" w14:textId="77777777" w:rsidTr="00E32434">
        <w:trPr>
          <w:trHeight w:val="59"/>
          <w:jc w:val="center"/>
        </w:trPr>
        <w:tc>
          <w:tcPr>
            <w:tcW w:w="800" w:type="dxa"/>
            <w:shd w:val="solid" w:color="FFFFFF" w:fill="auto"/>
          </w:tcPr>
          <w:p w14:paraId="1D9BEEC9" w14:textId="511E223C" w:rsidR="00D65114" w:rsidRDefault="00D65114" w:rsidP="00D65114">
            <w:pPr>
              <w:pStyle w:val="TAC"/>
              <w:keepNext w:val="0"/>
              <w:rPr>
                <w:sz w:val="16"/>
                <w:szCs w:val="16"/>
              </w:rPr>
            </w:pPr>
            <w:r>
              <w:rPr>
                <w:sz w:val="16"/>
                <w:szCs w:val="16"/>
              </w:rPr>
              <w:t>2023-06</w:t>
            </w:r>
          </w:p>
        </w:tc>
        <w:tc>
          <w:tcPr>
            <w:tcW w:w="800" w:type="dxa"/>
            <w:shd w:val="solid" w:color="FFFFFF" w:fill="auto"/>
          </w:tcPr>
          <w:p w14:paraId="022450D1" w14:textId="0C1437C9" w:rsidR="00D65114" w:rsidRDefault="00D65114" w:rsidP="00D65114">
            <w:pPr>
              <w:pStyle w:val="TAC"/>
              <w:keepNext w:val="0"/>
              <w:rPr>
                <w:sz w:val="14"/>
                <w:szCs w:val="14"/>
              </w:rPr>
            </w:pPr>
            <w:r>
              <w:rPr>
                <w:sz w:val="14"/>
                <w:szCs w:val="14"/>
              </w:rPr>
              <w:t>RAN#100</w:t>
            </w:r>
          </w:p>
        </w:tc>
        <w:tc>
          <w:tcPr>
            <w:tcW w:w="952" w:type="dxa"/>
            <w:shd w:val="solid" w:color="FFFFFF" w:fill="auto"/>
          </w:tcPr>
          <w:p w14:paraId="463D1374" w14:textId="4BE17231" w:rsidR="00D65114" w:rsidRPr="00D65114" w:rsidRDefault="00D65114" w:rsidP="00D65114">
            <w:pPr>
              <w:pStyle w:val="TAL"/>
              <w:rPr>
                <w:sz w:val="16"/>
                <w:szCs w:val="16"/>
              </w:rPr>
            </w:pPr>
            <w:r w:rsidRPr="00D65114">
              <w:rPr>
                <w:sz w:val="16"/>
                <w:szCs w:val="16"/>
              </w:rPr>
              <w:t>RP-231356</w:t>
            </w:r>
          </w:p>
        </w:tc>
        <w:tc>
          <w:tcPr>
            <w:tcW w:w="567" w:type="dxa"/>
            <w:shd w:val="solid" w:color="FFFFFF" w:fill="auto"/>
          </w:tcPr>
          <w:p w14:paraId="30202575" w14:textId="13698781" w:rsidR="00D65114" w:rsidRPr="00D65114" w:rsidRDefault="00D65114" w:rsidP="00D65114">
            <w:pPr>
              <w:pStyle w:val="TAC"/>
              <w:rPr>
                <w:sz w:val="16"/>
                <w:szCs w:val="16"/>
              </w:rPr>
            </w:pPr>
            <w:r w:rsidRPr="00D65114">
              <w:rPr>
                <w:sz w:val="16"/>
                <w:szCs w:val="16"/>
              </w:rPr>
              <w:t>0612</w:t>
            </w:r>
          </w:p>
        </w:tc>
        <w:tc>
          <w:tcPr>
            <w:tcW w:w="425" w:type="dxa"/>
            <w:shd w:val="solid" w:color="FFFFFF" w:fill="auto"/>
          </w:tcPr>
          <w:p w14:paraId="5C49BB97" w14:textId="77777777" w:rsidR="00D65114" w:rsidRPr="00D65114" w:rsidRDefault="00D65114" w:rsidP="00D65114">
            <w:pPr>
              <w:pStyle w:val="TAC"/>
              <w:rPr>
                <w:sz w:val="16"/>
                <w:szCs w:val="16"/>
              </w:rPr>
            </w:pPr>
          </w:p>
        </w:tc>
        <w:tc>
          <w:tcPr>
            <w:tcW w:w="425" w:type="dxa"/>
            <w:shd w:val="solid" w:color="FFFFFF" w:fill="auto"/>
          </w:tcPr>
          <w:p w14:paraId="13AE71A4" w14:textId="2BA957E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4A55A1" w14:textId="432EB895" w:rsidR="00D65114" w:rsidRPr="00D65114" w:rsidRDefault="00D65114" w:rsidP="00D65114">
            <w:pPr>
              <w:pStyle w:val="TAL"/>
              <w:rPr>
                <w:sz w:val="16"/>
                <w:szCs w:val="16"/>
              </w:rPr>
            </w:pPr>
            <w:r w:rsidRPr="00D65114">
              <w:rPr>
                <w:sz w:val="16"/>
                <w:szCs w:val="16"/>
              </w:rPr>
              <w:t>Update of FR2 UL MIMO EVM measurement description</w:t>
            </w:r>
          </w:p>
        </w:tc>
        <w:tc>
          <w:tcPr>
            <w:tcW w:w="708" w:type="dxa"/>
            <w:shd w:val="solid" w:color="FFFFFF" w:fill="auto"/>
          </w:tcPr>
          <w:p w14:paraId="0CC3CC0C" w14:textId="11681169" w:rsidR="00D65114" w:rsidRDefault="00D65114" w:rsidP="00D65114">
            <w:pPr>
              <w:pStyle w:val="TAC"/>
              <w:keepNext w:val="0"/>
              <w:rPr>
                <w:sz w:val="16"/>
                <w:szCs w:val="16"/>
              </w:rPr>
            </w:pPr>
            <w:r w:rsidRPr="00C56190">
              <w:rPr>
                <w:sz w:val="16"/>
                <w:szCs w:val="16"/>
              </w:rPr>
              <w:t>17.10.0</w:t>
            </w:r>
          </w:p>
        </w:tc>
      </w:tr>
      <w:tr w:rsidR="00D65114" w:rsidRPr="00C04A08" w14:paraId="0B1E0F0A" w14:textId="77777777" w:rsidTr="00E32434">
        <w:trPr>
          <w:trHeight w:val="59"/>
          <w:jc w:val="center"/>
        </w:trPr>
        <w:tc>
          <w:tcPr>
            <w:tcW w:w="800" w:type="dxa"/>
            <w:shd w:val="solid" w:color="FFFFFF" w:fill="auto"/>
          </w:tcPr>
          <w:p w14:paraId="5C186421" w14:textId="7EACC147" w:rsidR="00D65114" w:rsidRDefault="00D65114" w:rsidP="00D65114">
            <w:pPr>
              <w:pStyle w:val="TAC"/>
              <w:keepNext w:val="0"/>
              <w:rPr>
                <w:sz w:val="16"/>
                <w:szCs w:val="16"/>
              </w:rPr>
            </w:pPr>
            <w:r>
              <w:rPr>
                <w:sz w:val="16"/>
                <w:szCs w:val="16"/>
              </w:rPr>
              <w:t>2023-06</w:t>
            </w:r>
          </w:p>
        </w:tc>
        <w:tc>
          <w:tcPr>
            <w:tcW w:w="800" w:type="dxa"/>
            <w:shd w:val="solid" w:color="FFFFFF" w:fill="auto"/>
          </w:tcPr>
          <w:p w14:paraId="2EC63AE1" w14:textId="447FC7E4" w:rsidR="00D65114" w:rsidRDefault="00D65114" w:rsidP="00D65114">
            <w:pPr>
              <w:pStyle w:val="TAC"/>
              <w:keepNext w:val="0"/>
              <w:rPr>
                <w:sz w:val="14"/>
                <w:szCs w:val="14"/>
              </w:rPr>
            </w:pPr>
            <w:r>
              <w:rPr>
                <w:sz w:val="14"/>
                <w:szCs w:val="14"/>
              </w:rPr>
              <w:t>RAN#100</w:t>
            </w:r>
          </w:p>
        </w:tc>
        <w:tc>
          <w:tcPr>
            <w:tcW w:w="952" w:type="dxa"/>
            <w:shd w:val="solid" w:color="FFFFFF" w:fill="auto"/>
          </w:tcPr>
          <w:p w14:paraId="05CD8B01" w14:textId="22E693A0" w:rsidR="00D65114" w:rsidRPr="00D65114" w:rsidRDefault="00D65114" w:rsidP="00D65114">
            <w:pPr>
              <w:pStyle w:val="TAL"/>
              <w:rPr>
                <w:sz w:val="16"/>
                <w:szCs w:val="16"/>
              </w:rPr>
            </w:pPr>
            <w:r w:rsidRPr="00D65114">
              <w:rPr>
                <w:sz w:val="16"/>
                <w:szCs w:val="16"/>
              </w:rPr>
              <w:t>RP-231343</w:t>
            </w:r>
          </w:p>
        </w:tc>
        <w:tc>
          <w:tcPr>
            <w:tcW w:w="567" w:type="dxa"/>
            <w:shd w:val="solid" w:color="FFFFFF" w:fill="auto"/>
          </w:tcPr>
          <w:p w14:paraId="395A60DB" w14:textId="52802865" w:rsidR="00D65114" w:rsidRPr="00D65114" w:rsidRDefault="00D65114" w:rsidP="00D65114">
            <w:pPr>
              <w:pStyle w:val="TAC"/>
              <w:rPr>
                <w:sz w:val="16"/>
                <w:szCs w:val="16"/>
              </w:rPr>
            </w:pPr>
            <w:r w:rsidRPr="00D65114">
              <w:rPr>
                <w:sz w:val="16"/>
                <w:szCs w:val="16"/>
              </w:rPr>
              <w:t>0616</w:t>
            </w:r>
          </w:p>
        </w:tc>
        <w:tc>
          <w:tcPr>
            <w:tcW w:w="425" w:type="dxa"/>
            <w:shd w:val="solid" w:color="FFFFFF" w:fill="auto"/>
          </w:tcPr>
          <w:p w14:paraId="5B4293F0" w14:textId="77777777" w:rsidR="00D65114" w:rsidRPr="00D65114" w:rsidRDefault="00D65114" w:rsidP="00D65114">
            <w:pPr>
              <w:pStyle w:val="TAC"/>
              <w:rPr>
                <w:sz w:val="16"/>
                <w:szCs w:val="16"/>
              </w:rPr>
            </w:pPr>
          </w:p>
        </w:tc>
        <w:tc>
          <w:tcPr>
            <w:tcW w:w="425" w:type="dxa"/>
            <w:shd w:val="solid" w:color="FFFFFF" w:fill="auto"/>
          </w:tcPr>
          <w:p w14:paraId="24324AFC" w14:textId="427AAF24"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73757F" w14:textId="726BF81A" w:rsidR="00D65114" w:rsidRPr="00D65114" w:rsidRDefault="00D65114" w:rsidP="00D65114">
            <w:pPr>
              <w:pStyle w:val="TAL"/>
              <w:rPr>
                <w:sz w:val="16"/>
                <w:szCs w:val="16"/>
              </w:rPr>
            </w:pPr>
            <w:r w:rsidRPr="00D65114">
              <w:rPr>
                <w:sz w:val="16"/>
                <w:szCs w:val="16"/>
              </w:rPr>
              <w:t>CR to clarify DC location wording</w:t>
            </w:r>
          </w:p>
        </w:tc>
        <w:tc>
          <w:tcPr>
            <w:tcW w:w="708" w:type="dxa"/>
            <w:shd w:val="solid" w:color="FFFFFF" w:fill="auto"/>
          </w:tcPr>
          <w:p w14:paraId="406F5BB5" w14:textId="6070A576" w:rsidR="00D65114" w:rsidRDefault="00D65114" w:rsidP="00D65114">
            <w:pPr>
              <w:pStyle w:val="TAC"/>
              <w:keepNext w:val="0"/>
              <w:rPr>
                <w:sz w:val="16"/>
                <w:szCs w:val="16"/>
              </w:rPr>
            </w:pPr>
            <w:r w:rsidRPr="00C56190">
              <w:rPr>
                <w:sz w:val="16"/>
                <w:szCs w:val="16"/>
              </w:rPr>
              <w:t>17.10.0</w:t>
            </w:r>
          </w:p>
        </w:tc>
      </w:tr>
      <w:tr w:rsidR="00342F3F" w:rsidRPr="00C04A08" w14:paraId="6E09CBDE" w14:textId="77777777" w:rsidTr="00E32434">
        <w:trPr>
          <w:trHeight w:val="59"/>
          <w:jc w:val="center"/>
        </w:trPr>
        <w:tc>
          <w:tcPr>
            <w:tcW w:w="800" w:type="dxa"/>
            <w:shd w:val="solid" w:color="FFFFFF" w:fill="auto"/>
          </w:tcPr>
          <w:p w14:paraId="1602B3BB" w14:textId="2931EE82" w:rsidR="00342F3F" w:rsidRDefault="00342F3F" w:rsidP="00342F3F">
            <w:pPr>
              <w:pStyle w:val="TAC"/>
              <w:keepNext w:val="0"/>
              <w:rPr>
                <w:sz w:val="16"/>
                <w:szCs w:val="16"/>
              </w:rPr>
            </w:pPr>
            <w:r>
              <w:rPr>
                <w:sz w:val="16"/>
                <w:szCs w:val="16"/>
              </w:rPr>
              <w:t>2023-09</w:t>
            </w:r>
          </w:p>
        </w:tc>
        <w:tc>
          <w:tcPr>
            <w:tcW w:w="800" w:type="dxa"/>
            <w:shd w:val="solid" w:color="FFFFFF" w:fill="auto"/>
          </w:tcPr>
          <w:p w14:paraId="00B5DA57" w14:textId="75CC1CAE" w:rsidR="00342F3F" w:rsidRDefault="00342F3F" w:rsidP="00342F3F">
            <w:pPr>
              <w:pStyle w:val="TAC"/>
              <w:keepNext w:val="0"/>
              <w:rPr>
                <w:sz w:val="14"/>
                <w:szCs w:val="14"/>
              </w:rPr>
            </w:pPr>
            <w:r>
              <w:rPr>
                <w:sz w:val="14"/>
                <w:szCs w:val="14"/>
              </w:rPr>
              <w:t>RAN#101</w:t>
            </w:r>
          </w:p>
        </w:tc>
        <w:tc>
          <w:tcPr>
            <w:tcW w:w="952" w:type="dxa"/>
            <w:shd w:val="solid" w:color="FFFFFF" w:fill="auto"/>
          </w:tcPr>
          <w:p w14:paraId="5B85E111" w14:textId="62C24EF8" w:rsidR="00342F3F" w:rsidRPr="00342F3F" w:rsidRDefault="00342F3F" w:rsidP="00342F3F">
            <w:pPr>
              <w:pStyle w:val="TAL"/>
              <w:rPr>
                <w:sz w:val="16"/>
                <w:szCs w:val="16"/>
              </w:rPr>
            </w:pPr>
            <w:r w:rsidRPr="00342F3F">
              <w:rPr>
                <w:sz w:val="16"/>
                <w:szCs w:val="16"/>
              </w:rPr>
              <w:t>RP-232505</w:t>
            </w:r>
          </w:p>
        </w:tc>
        <w:tc>
          <w:tcPr>
            <w:tcW w:w="567" w:type="dxa"/>
            <w:shd w:val="solid" w:color="FFFFFF" w:fill="auto"/>
          </w:tcPr>
          <w:p w14:paraId="3A18427D" w14:textId="3433F6E0" w:rsidR="00342F3F" w:rsidRPr="00342F3F" w:rsidRDefault="00342F3F" w:rsidP="00342F3F">
            <w:pPr>
              <w:pStyle w:val="TAC"/>
              <w:rPr>
                <w:sz w:val="16"/>
                <w:szCs w:val="16"/>
              </w:rPr>
            </w:pPr>
            <w:r w:rsidRPr="00342F3F">
              <w:rPr>
                <w:sz w:val="16"/>
                <w:szCs w:val="16"/>
              </w:rPr>
              <w:t>0622</w:t>
            </w:r>
          </w:p>
        </w:tc>
        <w:tc>
          <w:tcPr>
            <w:tcW w:w="425" w:type="dxa"/>
            <w:shd w:val="solid" w:color="FFFFFF" w:fill="auto"/>
          </w:tcPr>
          <w:p w14:paraId="4FBB7746" w14:textId="77777777" w:rsidR="00342F3F" w:rsidRPr="00342F3F" w:rsidRDefault="00342F3F" w:rsidP="00342F3F">
            <w:pPr>
              <w:pStyle w:val="TAC"/>
              <w:rPr>
                <w:sz w:val="16"/>
                <w:szCs w:val="16"/>
              </w:rPr>
            </w:pPr>
          </w:p>
        </w:tc>
        <w:tc>
          <w:tcPr>
            <w:tcW w:w="425" w:type="dxa"/>
            <w:shd w:val="solid" w:color="FFFFFF" w:fill="auto"/>
          </w:tcPr>
          <w:p w14:paraId="65DB854E" w14:textId="4892C817"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95E91D" w14:textId="66B36918" w:rsidR="00342F3F" w:rsidRPr="00342F3F" w:rsidRDefault="00342F3F" w:rsidP="00342F3F">
            <w:pPr>
              <w:pStyle w:val="TAL"/>
              <w:rPr>
                <w:sz w:val="16"/>
                <w:szCs w:val="16"/>
              </w:rPr>
            </w:pPr>
            <w:r w:rsidRPr="00342F3F">
              <w:rPr>
                <w:sz w:val="16"/>
                <w:szCs w:val="16"/>
              </w:rPr>
              <w:t>CR to TS 38.101-2 on correction of maximum input level (Rel-17)</w:t>
            </w:r>
          </w:p>
        </w:tc>
        <w:tc>
          <w:tcPr>
            <w:tcW w:w="708" w:type="dxa"/>
            <w:shd w:val="solid" w:color="FFFFFF" w:fill="auto"/>
          </w:tcPr>
          <w:p w14:paraId="5F1CC6F7" w14:textId="76D2B894" w:rsidR="00342F3F" w:rsidRPr="00C56190" w:rsidRDefault="00342F3F" w:rsidP="00342F3F">
            <w:pPr>
              <w:pStyle w:val="TAC"/>
              <w:keepNext w:val="0"/>
              <w:rPr>
                <w:sz w:val="16"/>
                <w:szCs w:val="16"/>
              </w:rPr>
            </w:pPr>
            <w:r>
              <w:rPr>
                <w:sz w:val="16"/>
                <w:szCs w:val="16"/>
              </w:rPr>
              <w:t>17.11.0</w:t>
            </w:r>
          </w:p>
        </w:tc>
      </w:tr>
      <w:tr w:rsidR="00342F3F" w:rsidRPr="00C04A08" w14:paraId="083A3CB8" w14:textId="77777777" w:rsidTr="00E32434">
        <w:trPr>
          <w:trHeight w:val="59"/>
          <w:jc w:val="center"/>
        </w:trPr>
        <w:tc>
          <w:tcPr>
            <w:tcW w:w="800" w:type="dxa"/>
            <w:shd w:val="solid" w:color="FFFFFF" w:fill="auto"/>
          </w:tcPr>
          <w:p w14:paraId="30D9BC87" w14:textId="6ED205FA" w:rsidR="00342F3F" w:rsidRDefault="00342F3F" w:rsidP="00342F3F">
            <w:pPr>
              <w:pStyle w:val="TAC"/>
              <w:keepNext w:val="0"/>
              <w:rPr>
                <w:sz w:val="16"/>
                <w:szCs w:val="16"/>
              </w:rPr>
            </w:pPr>
            <w:r>
              <w:rPr>
                <w:sz w:val="16"/>
                <w:szCs w:val="16"/>
              </w:rPr>
              <w:t>2023-09</w:t>
            </w:r>
          </w:p>
        </w:tc>
        <w:tc>
          <w:tcPr>
            <w:tcW w:w="800" w:type="dxa"/>
            <w:shd w:val="solid" w:color="FFFFFF" w:fill="auto"/>
          </w:tcPr>
          <w:p w14:paraId="2C226408" w14:textId="0A3C4361" w:rsidR="00342F3F" w:rsidRDefault="00342F3F" w:rsidP="00342F3F">
            <w:pPr>
              <w:pStyle w:val="TAC"/>
              <w:keepNext w:val="0"/>
              <w:rPr>
                <w:sz w:val="14"/>
                <w:szCs w:val="14"/>
              </w:rPr>
            </w:pPr>
            <w:r>
              <w:rPr>
                <w:sz w:val="14"/>
                <w:szCs w:val="14"/>
              </w:rPr>
              <w:t>RAN#101</w:t>
            </w:r>
          </w:p>
        </w:tc>
        <w:tc>
          <w:tcPr>
            <w:tcW w:w="952" w:type="dxa"/>
            <w:shd w:val="solid" w:color="FFFFFF" w:fill="auto"/>
          </w:tcPr>
          <w:p w14:paraId="3E644A58" w14:textId="535C6CF7"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2884D7BB" w14:textId="4212F698" w:rsidR="00342F3F" w:rsidRPr="00342F3F" w:rsidRDefault="00342F3F" w:rsidP="00342F3F">
            <w:pPr>
              <w:pStyle w:val="TAC"/>
              <w:rPr>
                <w:sz w:val="16"/>
                <w:szCs w:val="16"/>
              </w:rPr>
            </w:pPr>
            <w:r w:rsidRPr="00342F3F">
              <w:rPr>
                <w:sz w:val="16"/>
                <w:szCs w:val="16"/>
              </w:rPr>
              <w:t>0628</w:t>
            </w:r>
          </w:p>
        </w:tc>
        <w:tc>
          <w:tcPr>
            <w:tcW w:w="425" w:type="dxa"/>
            <w:shd w:val="solid" w:color="FFFFFF" w:fill="auto"/>
          </w:tcPr>
          <w:p w14:paraId="0B54D889" w14:textId="77777777" w:rsidR="00342F3F" w:rsidRPr="00342F3F" w:rsidRDefault="00342F3F" w:rsidP="00342F3F">
            <w:pPr>
              <w:pStyle w:val="TAC"/>
              <w:rPr>
                <w:sz w:val="16"/>
                <w:szCs w:val="16"/>
              </w:rPr>
            </w:pPr>
          </w:p>
        </w:tc>
        <w:tc>
          <w:tcPr>
            <w:tcW w:w="425" w:type="dxa"/>
            <w:shd w:val="solid" w:color="FFFFFF" w:fill="auto"/>
          </w:tcPr>
          <w:p w14:paraId="5103AAB4" w14:textId="6C8AEFB2"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B8984E" w14:textId="0BD3B289" w:rsidR="00342F3F" w:rsidRPr="00342F3F" w:rsidRDefault="00342F3F" w:rsidP="00342F3F">
            <w:pPr>
              <w:pStyle w:val="TAL"/>
              <w:rPr>
                <w:sz w:val="16"/>
                <w:szCs w:val="16"/>
              </w:rPr>
            </w:pPr>
            <w:r w:rsidRPr="00342F3F">
              <w:rPr>
                <w:sz w:val="16"/>
                <w:szCs w:val="16"/>
              </w:rPr>
              <w:t>[NR_ext_to_71GHz-Core] CR to TS38.101-2: Adding FR2-2 MPR table numbers to parameters definition</w:t>
            </w:r>
          </w:p>
        </w:tc>
        <w:tc>
          <w:tcPr>
            <w:tcW w:w="708" w:type="dxa"/>
            <w:shd w:val="solid" w:color="FFFFFF" w:fill="auto"/>
          </w:tcPr>
          <w:p w14:paraId="08B7A4CF" w14:textId="716D8D8F" w:rsidR="00342F3F" w:rsidRDefault="00342F3F" w:rsidP="00342F3F">
            <w:pPr>
              <w:pStyle w:val="TAC"/>
              <w:keepNext w:val="0"/>
              <w:rPr>
                <w:sz w:val="16"/>
                <w:szCs w:val="16"/>
              </w:rPr>
            </w:pPr>
            <w:r w:rsidRPr="00EE55D3">
              <w:rPr>
                <w:sz w:val="16"/>
                <w:szCs w:val="16"/>
              </w:rPr>
              <w:t>17.11.0</w:t>
            </w:r>
          </w:p>
        </w:tc>
      </w:tr>
      <w:tr w:rsidR="00342F3F" w:rsidRPr="00C04A08" w14:paraId="05DF4ED2" w14:textId="77777777" w:rsidTr="00E32434">
        <w:trPr>
          <w:trHeight w:val="59"/>
          <w:jc w:val="center"/>
        </w:trPr>
        <w:tc>
          <w:tcPr>
            <w:tcW w:w="800" w:type="dxa"/>
            <w:shd w:val="solid" w:color="FFFFFF" w:fill="auto"/>
          </w:tcPr>
          <w:p w14:paraId="50C8C6F3" w14:textId="44F1A7F2" w:rsidR="00342F3F" w:rsidRDefault="00342F3F" w:rsidP="00342F3F">
            <w:pPr>
              <w:pStyle w:val="TAC"/>
              <w:keepNext w:val="0"/>
              <w:rPr>
                <w:sz w:val="16"/>
                <w:szCs w:val="16"/>
              </w:rPr>
            </w:pPr>
            <w:r>
              <w:rPr>
                <w:sz w:val="16"/>
                <w:szCs w:val="16"/>
              </w:rPr>
              <w:t>2023-09</w:t>
            </w:r>
          </w:p>
        </w:tc>
        <w:tc>
          <w:tcPr>
            <w:tcW w:w="800" w:type="dxa"/>
            <w:shd w:val="solid" w:color="FFFFFF" w:fill="auto"/>
          </w:tcPr>
          <w:p w14:paraId="418533FD" w14:textId="05C4C23D" w:rsidR="00342F3F" w:rsidRDefault="00342F3F" w:rsidP="00342F3F">
            <w:pPr>
              <w:pStyle w:val="TAC"/>
              <w:keepNext w:val="0"/>
              <w:rPr>
                <w:sz w:val="14"/>
                <w:szCs w:val="14"/>
              </w:rPr>
            </w:pPr>
            <w:r>
              <w:rPr>
                <w:sz w:val="14"/>
                <w:szCs w:val="14"/>
              </w:rPr>
              <w:t>RAN#101</w:t>
            </w:r>
          </w:p>
        </w:tc>
        <w:tc>
          <w:tcPr>
            <w:tcW w:w="952" w:type="dxa"/>
            <w:shd w:val="solid" w:color="FFFFFF" w:fill="auto"/>
          </w:tcPr>
          <w:p w14:paraId="2E285757" w14:textId="1BCD16A6"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5CAB63B2" w14:textId="291A6EA2" w:rsidR="00342F3F" w:rsidRPr="00342F3F" w:rsidRDefault="00342F3F" w:rsidP="00342F3F">
            <w:pPr>
              <w:pStyle w:val="TAC"/>
              <w:rPr>
                <w:sz w:val="16"/>
                <w:szCs w:val="16"/>
              </w:rPr>
            </w:pPr>
            <w:r w:rsidRPr="00342F3F">
              <w:rPr>
                <w:sz w:val="16"/>
                <w:szCs w:val="16"/>
              </w:rPr>
              <w:t>0642</w:t>
            </w:r>
          </w:p>
        </w:tc>
        <w:tc>
          <w:tcPr>
            <w:tcW w:w="425" w:type="dxa"/>
            <w:shd w:val="solid" w:color="FFFFFF" w:fill="auto"/>
          </w:tcPr>
          <w:p w14:paraId="361C7B42" w14:textId="77777777" w:rsidR="00342F3F" w:rsidRPr="00342F3F" w:rsidRDefault="00342F3F" w:rsidP="00342F3F">
            <w:pPr>
              <w:pStyle w:val="TAC"/>
              <w:rPr>
                <w:sz w:val="16"/>
                <w:szCs w:val="16"/>
              </w:rPr>
            </w:pPr>
          </w:p>
        </w:tc>
        <w:tc>
          <w:tcPr>
            <w:tcW w:w="425" w:type="dxa"/>
            <w:shd w:val="solid" w:color="FFFFFF" w:fill="auto"/>
          </w:tcPr>
          <w:p w14:paraId="7DB15369" w14:textId="76131723" w:rsidR="00342F3F" w:rsidRPr="00342F3F" w:rsidRDefault="00342F3F" w:rsidP="00342F3F">
            <w:pPr>
              <w:pStyle w:val="TAC"/>
              <w:rPr>
                <w:sz w:val="16"/>
                <w:szCs w:val="16"/>
              </w:rPr>
            </w:pPr>
            <w:r w:rsidRPr="00342F3F">
              <w:rPr>
                <w:sz w:val="16"/>
                <w:szCs w:val="16"/>
              </w:rPr>
              <w:t>D</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D9EB71" w14:textId="5374EC10" w:rsidR="00342F3F" w:rsidRPr="00342F3F" w:rsidRDefault="00342F3F" w:rsidP="00342F3F">
            <w:pPr>
              <w:pStyle w:val="TAL"/>
              <w:rPr>
                <w:sz w:val="16"/>
                <w:szCs w:val="16"/>
              </w:rPr>
            </w:pPr>
            <w:r w:rsidRPr="00342F3F">
              <w:rPr>
                <w:sz w:val="16"/>
                <w:szCs w:val="16"/>
              </w:rPr>
              <w:t>[NR_ext_to_71GHz-Core] Editorial modification CR for TS 38.101-2</w:t>
            </w:r>
          </w:p>
        </w:tc>
        <w:tc>
          <w:tcPr>
            <w:tcW w:w="708" w:type="dxa"/>
            <w:shd w:val="solid" w:color="FFFFFF" w:fill="auto"/>
          </w:tcPr>
          <w:p w14:paraId="412A111D" w14:textId="12DC9193" w:rsidR="00342F3F" w:rsidRDefault="00342F3F" w:rsidP="00342F3F">
            <w:pPr>
              <w:pStyle w:val="TAC"/>
              <w:keepNext w:val="0"/>
              <w:rPr>
                <w:sz w:val="16"/>
                <w:szCs w:val="16"/>
              </w:rPr>
            </w:pPr>
            <w:r w:rsidRPr="00EE55D3">
              <w:rPr>
                <w:sz w:val="16"/>
                <w:szCs w:val="16"/>
              </w:rPr>
              <w:t>17.11.0</w:t>
            </w:r>
          </w:p>
        </w:tc>
      </w:tr>
      <w:tr w:rsidR="00342F3F" w:rsidRPr="00C04A08" w14:paraId="78971E4F" w14:textId="77777777" w:rsidTr="00E32434">
        <w:trPr>
          <w:trHeight w:val="59"/>
          <w:jc w:val="center"/>
        </w:trPr>
        <w:tc>
          <w:tcPr>
            <w:tcW w:w="800" w:type="dxa"/>
            <w:shd w:val="solid" w:color="FFFFFF" w:fill="auto"/>
          </w:tcPr>
          <w:p w14:paraId="519C0493" w14:textId="685C5109" w:rsidR="00342F3F" w:rsidRDefault="00342F3F" w:rsidP="00342F3F">
            <w:pPr>
              <w:pStyle w:val="TAC"/>
              <w:keepNext w:val="0"/>
              <w:rPr>
                <w:sz w:val="16"/>
                <w:szCs w:val="16"/>
              </w:rPr>
            </w:pPr>
            <w:r>
              <w:rPr>
                <w:sz w:val="16"/>
                <w:szCs w:val="16"/>
              </w:rPr>
              <w:t>2023-09</w:t>
            </w:r>
          </w:p>
        </w:tc>
        <w:tc>
          <w:tcPr>
            <w:tcW w:w="800" w:type="dxa"/>
            <w:shd w:val="solid" w:color="FFFFFF" w:fill="auto"/>
          </w:tcPr>
          <w:p w14:paraId="69685983" w14:textId="389DACEC" w:rsidR="00342F3F" w:rsidRDefault="00342F3F" w:rsidP="00342F3F">
            <w:pPr>
              <w:pStyle w:val="TAC"/>
              <w:keepNext w:val="0"/>
              <w:rPr>
                <w:sz w:val="14"/>
                <w:szCs w:val="14"/>
              </w:rPr>
            </w:pPr>
            <w:r>
              <w:rPr>
                <w:sz w:val="14"/>
                <w:szCs w:val="14"/>
              </w:rPr>
              <w:t>RAN#101</w:t>
            </w:r>
          </w:p>
        </w:tc>
        <w:tc>
          <w:tcPr>
            <w:tcW w:w="952" w:type="dxa"/>
            <w:shd w:val="solid" w:color="FFFFFF" w:fill="auto"/>
          </w:tcPr>
          <w:p w14:paraId="633ED5D2" w14:textId="25EAACC2"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7C9DD451" w14:textId="556B9532" w:rsidR="00342F3F" w:rsidRPr="00342F3F" w:rsidRDefault="00342F3F" w:rsidP="00342F3F">
            <w:pPr>
              <w:pStyle w:val="TAC"/>
              <w:rPr>
                <w:sz w:val="16"/>
                <w:szCs w:val="16"/>
              </w:rPr>
            </w:pPr>
            <w:r w:rsidRPr="00342F3F">
              <w:rPr>
                <w:sz w:val="16"/>
                <w:szCs w:val="16"/>
              </w:rPr>
              <w:t>0645</w:t>
            </w:r>
          </w:p>
        </w:tc>
        <w:tc>
          <w:tcPr>
            <w:tcW w:w="425" w:type="dxa"/>
            <w:shd w:val="solid" w:color="FFFFFF" w:fill="auto"/>
          </w:tcPr>
          <w:p w14:paraId="4DE7315E" w14:textId="77777777" w:rsidR="00342F3F" w:rsidRPr="00342F3F" w:rsidRDefault="00342F3F" w:rsidP="00342F3F">
            <w:pPr>
              <w:pStyle w:val="TAC"/>
              <w:rPr>
                <w:sz w:val="16"/>
                <w:szCs w:val="16"/>
              </w:rPr>
            </w:pPr>
          </w:p>
        </w:tc>
        <w:tc>
          <w:tcPr>
            <w:tcW w:w="425" w:type="dxa"/>
            <w:shd w:val="solid" w:color="FFFFFF" w:fill="auto"/>
          </w:tcPr>
          <w:p w14:paraId="395DCC6C" w14:textId="1B47863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782CF0" w14:textId="479107CA" w:rsidR="00342F3F" w:rsidRPr="00342F3F" w:rsidRDefault="00342F3F" w:rsidP="00342F3F">
            <w:pPr>
              <w:pStyle w:val="TAL"/>
              <w:rPr>
                <w:sz w:val="16"/>
                <w:szCs w:val="16"/>
              </w:rPr>
            </w:pPr>
            <w:r w:rsidRPr="00342F3F">
              <w:rPr>
                <w:sz w:val="16"/>
                <w:szCs w:val="16"/>
              </w:rPr>
              <w:t>[NR_newRAT-Core] Correction of AMPR requirement for CA</w:t>
            </w:r>
          </w:p>
        </w:tc>
        <w:tc>
          <w:tcPr>
            <w:tcW w:w="708" w:type="dxa"/>
            <w:shd w:val="solid" w:color="FFFFFF" w:fill="auto"/>
          </w:tcPr>
          <w:p w14:paraId="4360EDFF" w14:textId="32C97A29" w:rsidR="00342F3F" w:rsidRDefault="00342F3F" w:rsidP="00342F3F">
            <w:pPr>
              <w:pStyle w:val="TAC"/>
              <w:keepNext w:val="0"/>
              <w:rPr>
                <w:sz w:val="16"/>
                <w:szCs w:val="16"/>
              </w:rPr>
            </w:pPr>
            <w:r w:rsidRPr="00EE55D3">
              <w:rPr>
                <w:sz w:val="16"/>
                <w:szCs w:val="16"/>
              </w:rPr>
              <w:t>17.11.0</w:t>
            </w:r>
          </w:p>
        </w:tc>
      </w:tr>
      <w:tr w:rsidR="00342F3F" w:rsidRPr="00C04A08" w14:paraId="4A6DAF55" w14:textId="77777777" w:rsidTr="00E32434">
        <w:trPr>
          <w:trHeight w:val="59"/>
          <w:jc w:val="center"/>
        </w:trPr>
        <w:tc>
          <w:tcPr>
            <w:tcW w:w="800" w:type="dxa"/>
            <w:shd w:val="solid" w:color="FFFFFF" w:fill="auto"/>
          </w:tcPr>
          <w:p w14:paraId="5872B243" w14:textId="13FFADBB" w:rsidR="00342F3F" w:rsidRDefault="00342F3F" w:rsidP="00342F3F">
            <w:pPr>
              <w:pStyle w:val="TAC"/>
              <w:keepNext w:val="0"/>
              <w:rPr>
                <w:sz w:val="16"/>
                <w:szCs w:val="16"/>
              </w:rPr>
            </w:pPr>
            <w:r>
              <w:rPr>
                <w:sz w:val="16"/>
                <w:szCs w:val="16"/>
              </w:rPr>
              <w:t>2023-09</w:t>
            </w:r>
          </w:p>
        </w:tc>
        <w:tc>
          <w:tcPr>
            <w:tcW w:w="800" w:type="dxa"/>
            <w:shd w:val="solid" w:color="FFFFFF" w:fill="auto"/>
          </w:tcPr>
          <w:p w14:paraId="432D8E07" w14:textId="52B8AA29" w:rsidR="00342F3F" w:rsidRDefault="00342F3F" w:rsidP="00342F3F">
            <w:pPr>
              <w:pStyle w:val="TAC"/>
              <w:keepNext w:val="0"/>
              <w:rPr>
                <w:sz w:val="14"/>
                <w:szCs w:val="14"/>
              </w:rPr>
            </w:pPr>
            <w:r>
              <w:rPr>
                <w:sz w:val="14"/>
                <w:szCs w:val="14"/>
              </w:rPr>
              <w:t>RAN#101</w:t>
            </w:r>
          </w:p>
        </w:tc>
        <w:tc>
          <w:tcPr>
            <w:tcW w:w="952" w:type="dxa"/>
            <w:shd w:val="solid" w:color="FFFFFF" w:fill="auto"/>
          </w:tcPr>
          <w:p w14:paraId="45AE8CA4" w14:textId="36F248C6" w:rsidR="00342F3F" w:rsidRPr="00342F3F" w:rsidRDefault="00342F3F" w:rsidP="00342F3F">
            <w:pPr>
              <w:pStyle w:val="TAL"/>
              <w:rPr>
                <w:sz w:val="16"/>
                <w:szCs w:val="16"/>
              </w:rPr>
            </w:pPr>
            <w:r w:rsidRPr="00342F3F">
              <w:rPr>
                <w:sz w:val="16"/>
                <w:szCs w:val="16"/>
              </w:rPr>
              <w:t>RP-232488</w:t>
            </w:r>
          </w:p>
        </w:tc>
        <w:tc>
          <w:tcPr>
            <w:tcW w:w="567" w:type="dxa"/>
            <w:shd w:val="solid" w:color="FFFFFF" w:fill="auto"/>
          </w:tcPr>
          <w:p w14:paraId="54565135" w14:textId="21F3D647" w:rsidR="00342F3F" w:rsidRPr="00342F3F" w:rsidRDefault="00342F3F" w:rsidP="00342F3F">
            <w:pPr>
              <w:pStyle w:val="TAC"/>
              <w:rPr>
                <w:sz w:val="16"/>
                <w:szCs w:val="16"/>
              </w:rPr>
            </w:pPr>
            <w:r w:rsidRPr="00342F3F">
              <w:rPr>
                <w:sz w:val="16"/>
                <w:szCs w:val="16"/>
              </w:rPr>
              <w:t>0647</w:t>
            </w:r>
          </w:p>
        </w:tc>
        <w:tc>
          <w:tcPr>
            <w:tcW w:w="425" w:type="dxa"/>
            <w:shd w:val="solid" w:color="FFFFFF" w:fill="auto"/>
          </w:tcPr>
          <w:p w14:paraId="0E765219" w14:textId="2270186B" w:rsidR="00342F3F" w:rsidRPr="00342F3F" w:rsidRDefault="00342F3F" w:rsidP="00342F3F">
            <w:pPr>
              <w:pStyle w:val="TAC"/>
              <w:rPr>
                <w:sz w:val="16"/>
                <w:szCs w:val="16"/>
              </w:rPr>
            </w:pPr>
            <w:r w:rsidRPr="00342F3F">
              <w:rPr>
                <w:sz w:val="16"/>
                <w:szCs w:val="16"/>
              </w:rPr>
              <w:t>1</w:t>
            </w:r>
          </w:p>
        </w:tc>
        <w:tc>
          <w:tcPr>
            <w:tcW w:w="425" w:type="dxa"/>
            <w:shd w:val="solid" w:color="FFFFFF" w:fill="auto"/>
          </w:tcPr>
          <w:p w14:paraId="6C383583" w14:textId="4165844F"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69D7C7" w14:textId="21E4B264" w:rsidR="00342F3F" w:rsidRPr="00342F3F" w:rsidRDefault="00342F3F" w:rsidP="00342F3F">
            <w:pPr>
              <w:pStyle w:val="TAL"/>
              <w:rPr>
                <w:sz w:val="16"/>
                <w:szCs w:val="16"/>
              </w:rPr>
            </w:pPr>
            <w:r w:rsidRPr="00342F3F">
              <w:rPr>
                <w:sz w:val="16"/>
                <w:szCs w:val="16"/>
              </w:rPr>
              <w:t>[NR_cov_enh-Core] Update of FR2 DMRS bundling measurements</w:t>
            </w:r>
          </w:p>
        </w:tc>
        <w:tc>
          <w:tcPr>
            <w:tcW w:w="708" w:type="dxa"/>
            <w:shd w:val="solid" w:color="FFFFFF" w:fill="auto"/>
          </w:tcPr>
          <w:p w14:paraId="4E87CA6E" w14:textId="766054DA" w:rsidR="00342F3F" w:rsidRDefault="00342F3F" w:rsidP="00342F3F">
            <w:pPr>
              <w:pStyle w:val="TAC"/>
              <w:keepNext w:val="0"/>
              <w:rPr>
                <w:sz w:val="16"/>
                <w:szCs w:val="16"/>
              </w:rPr>
            </w:pPr>
            <w:r w:rsidRPr="00EE55D3">
              <w:rPr>
                <w:sz w:val="16"/>
                <w:szCs w:val="16"/>
              </w:rPr>
              <w:t>17.11.0</w:t>
            </w:r>
          </w:p>
        </w:tc>
      </w:tr>
      <w:tr w:rsidR="00342F3F" w:rsidRPr="00C04A08" w14:paraId="3B5C8A0D" w14:textId="77777777" w:rsidTr="00E32434">
        <w:trPr>
          <w:trHeight w:val="59"/>
          <w:jc w:val="center"/>
        </w:trPr>
        <w:tc>
          <w:tcPr>
            <w:tcW w:w="800" w:type="dxa"/>
            <w:shd w:val="solid" w:color="FFFFFF" w:fill="auto"/>
          </w:tcPr>
          <w:p w14:paraId="6CEC33C2" w14:textId="1164CED3" w:rsidR="00342F3F" w:rsidRDefault="00342F3F" w:rsidP="00342F3F">
            <w:pPr>
              <w:pStyle w:val="TAC"/>
              <w:keepNext w:val="0"/>
              <w:rPr>
                <w:sz w:val="16"/>
                <w:szCs w:val="16"/>
              </w:rPr>
            </w:pPr>
            <w:r>
              <w:rPr>
                <w:sz w:val="16"/>
                <w:szCs w:val="16"/>
              </w:rPr>
              <w:t>2023-09</w:t>
            </w:r>
          </w:p>
        </w:tc>
        <w:tc>
          <w:tcPr>
            <w:tcW w:w="800" w:type="dxa"/>
            <w:shd w:val="solid" w:color="FFFFFF" w:fill="auto"/>
          </w:tcPr>
          <w:p w14:paraId="3C8A7830" w14:textId="635F25A7" w:rsidR="00342F3F" w:rsidRDefault="00342F3F" w:rsidP="00342F3F">
            <w:pPr>
              <w:pStyle w:val="TAC"/>
              <w:keepNext w:val="0"/>
              <w:rPr>
                <w:sz w:val="14"/>
                <w:szCs w:val="14"/>
              </w:rPr>
            </w:pPr>
            <w:r>
              <w:rPr>
                <w:sz w:val="14"/>
                <w:szCs w:val="14"/>
              </w:rPr>
              <w:t>RAN#101</w:t>
            </w:r>
          </w:p>
        </w:tc>
        <w:tc>
          <w:tcPr>
            <w:tcW w:w="952" w:type="dxa"/>
            <w:shd w:val="solid" w:color="FFFFFF" w:fill="auto"/>
          </w:tcPr>
          <w:p w14:paraId="273193B1" w14:textId="07DE938C"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33FBC75E" w14:textId="6E919074" w:rsidR="00342F3F" w:rsidRPr="00342F3F" w:rsidRDefault="00342F3F" w:rsidP="00342F3F">
            <w:pPr>
              <w:pStyle w:val="TAC"/>
              <w:rPr>
                <w:sz w:val="16"/>
                <w:szCs w:val="16"/>
              </w:rPr>
            </w:pPr>
            <w:r w:rsidRPr="00342F3F">
              <w:rPr>
                <w:sz w:val="16"/>
                <w:szCs w:val="16"/>
              </w:rPr>
              <w:t>0652</w:t>
            </w:r>
          </w:p>
        </w:tc>
        <w:tc>
          <w:tcPr>
            <w:tcW w:w="425" w:type="dxa"/>
            <w:shd w:val="solid" w:color="FFFFFF" w:fill="auto"/>
          </w:tcPr>
          <w:p w14:paraId="5D1C215C" w14:textId="77777777" w:rsidR="00342F3F" w:rsidRPr="00342F3F" w:rsidRDefault="00342F3F" w:rsidP="00342F3F">
            <w:pPr>
              <w:pStyle w:val="TAC"/>
              <w:rPr>
                <w:sz w:val="16"/>
                <w:szCs w:val="16"/>
              </w:rPr>
            </w:pPr>
          </w:p>
        </w:tc>
        <w:tc>
          <w:tcPr>
            <w:tcW w:w="425" w:type="dxa"/>
            <w:shd w:val="solid" w:color="FFFFFF" w:fill="auto"/>
          </w:tcPr>
          <w:p w14:paraId="1B38B9D0" w14:textId="615FB676"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A3D2FE9" w14:textId="5D9C7048" w:rsidR="00342F3F" w:rsidRPr="00342F3F" w:rsidRDefault="00342F3F" w:rsidP="00342F3F">
            <w:pPr>
              <w:pStyle w:val="TAL"/>
              <w:rPr>
                <w:sz w:val="16"/>
                <w:szCs w:val="16"/>
              </w:rPr>
            </w:pPr>
            <w:r w:rsidRPr="00342F3F">
              <w:rPr>
                <w:sz w:val="16"/>
                <w:szCs w:val="16"/>
              </w:rPr>
              <w:t>[NR_newRAT-Core] CR on editorial correction for UE orientation illustrations</w:t>
            </w:r>
          </w:p>
        </w:tc>
        <w:tc>
          <w:tcPr>
            <w:tcW w:w="708" w:type="dxa"/>
            <w:shd w:val="solid" w:color="FFFFFF" w:fill="auto"/>
          </w:tcPr>
          <w:p w14:paraId="4863E532" w14:textId="68A426DB" w:rsidR="00342F3F" w:rsidRDefault="00342F3F" w:rsidP="00342F3F">
            <w:pPr>
              <w:pStyle w:val="TAC"/>
              <w:keepNext w:val="0"/>
              <w:rPr>
                <w:sz w:val="16"/>
                <w:szCs w:val="16"/>
              </w:rPr>
            </w:pPr>
            <w:r w:rsidRPr="00EE55D3">
              <w:rPr>
                <w:sz w:val="16"/>
                <w:szCs w:val="16"/>
              </w:rPr>
              <w:t>17.11.0</w:t>
            </w:r>
          </w:p>
        </w:tc>
      </w:tr>
      <w:tr w:rsidR="00342F3F" w:rsidRPr="00C04A08" w14:paraId="3931617C" w14:textId="77777777" w:rsidTr="00E32434">
        <w:trPr>
          <w:trHeight w:val="59"/>
          <w:jc w:val="center"/>
        </w:trPr>
        <w:tc>
          <w:tcPr>
            <w:tcW w:w="800" w:type="dxa"/>
            <w:shd w:val="solid" w:color="FFFFFF" w:fill="auto"/>
          </w:tcPr>
          <w:p w14:paraId="62DF7420" w14:textId="54346FED" w:rsidR="00342F3F" w:rsidRDefault="00342F3F" w:rsidP="00342F3F">
            <w:pPr>
              <w:pStyle w:val="TAC"/>
              <w:keepNext w:val="0"/>
              <w:rPr>
                <w:sz w:val="16"/>
                <w:szCs w:val="16"/>
              </w:rPr>
            </w:pPr>
            <w:r>
              <w:rPr>
                <w:sz w:val="16"/>
                <w:szCs w:val="16"/>
              </w:rPr>
              <w:t>2023-09</w:t>
            </w:r>
          </w:p>
        </w:tc>
        <w:tc>
          <w:tcPr>
            <w:tcW w:w="800" w:type="dxa"/>
            <w:shd w:val="solid" w:color="FFFFFF" w:fill="auto"/>
          </w:tcPr>
          <w:p w14:paraId="3176E56A" w14:textId="7AB6C564" w:rsidR="00342F3F" w:rsidRDefault="00342F3F" w:rsidP="00342F3F">
            <w:pPr>
              <w:pStyle w:val="TAC"/>
              <w:keepNext w:val="0"/>
              <w:rPr>
                <w:sz w:val="14"/>
                <w:szCs w:val="14"/>
              </w:rPr>
            </w:pPr>
            <w:r>
              <w:rPr>
                <w:sz w:val="14"/>
                <w:szCs w:val="14"/>
              </w:rPr>
              <w:t>RAN#101</w:t>
            </w:r>
          </w:p>
        </w:tc>
        <w:tc>
          <w:tcPr>
            <w:tcW w:w="952" w:type="dxa"/>
            <w:shd w:val="solid" w:color="FFFFFF" w:fill="auto"/>
          </w:tcPr>
          <w:p w14:paraId="394BDBAA" w14:textId="00CF1D82" w:rsidR="00342F3F" w:rsidRPr="00342F3F" w:rsidRDefault="00342F3F" w:rsidP="00342F3F">
            <w:pPr>
              <w:pStyle w:val="TAL"/>
              <w:rPr>
                <w:sz w:val="16"/>
                <w:szCs w:val="16"/>
              </w:rPr>
            </w:pPr>
            <w:r w:rsidRPr="00342F3F">
              <w:rPr>
                <w:sz w:val="16"/>
                <w:szCs w:val="16"/>
              </w:rPr>
              <w:t>RP-232487</w:t>
            </w:r>
          </w:p>
        </w:tc>
        <w:tc>
          <w:tcPr>
            <w:tcW w:w="567" w:type="dxa"/>
            <w:shd w:val="solid" w:color="FFFFFF" w:fill="auto"/>
          </w:tcPr>
          <w:p w14:paraId="2E36DF87" w14:textId="2FE7C4AE" w:rsidR="00342F3F" w:rsidRPr="00342F3F" w:rsidRDefault="00342F3F" w:rsidP="00342F3F">
            <w:pPr>
              <w:pStyle w:val="TAC"/>
              <w:rPr>
                <w:sz w:val="16"/>
                <w:szCs w:val="16"/>
              </w:rPr>
            </w:pPr>
            <w:r w:rsidRPr="00342F3F">
              <w:rPr>
                <w:sz w:val="16"/>
                <w:szCs w:val="16"/>
              </w:rPr>
              <w:t>0657</w:t>
            </w:r>
          </w:p>
        </w:tc>
        <w:tc>
          <w:tcPr>
            <w:tcW w:w="425" w:type="dxa"/>
            <w:shd w:val="solid" w:color="FFFFFF" w:fill="auto"/>
          </w:tcPr>
          <w:p w14:paraId="0A29FE8F" w14:textId="77777777" w:rsidR="00342F3F" w:rsidRPr="00342F3F" w:rsidRDefault="00342F3F" w:rsidP="00342F3F">
            <w:pPr>
              <w:pStyle w:val="TAC"/>
              <w:rPr>
                <w:sz w:val="16"/>
                <w:szCs w:val="16"/>
              </w:rPr>
            </w:pPr>
          </w:p>
        </w:tc>
        <w:tc>
          <w:tcPr>
            <w:tcW w:w="425" w:type="dxa"/>
            <w:shd w:val="solid" w:color="FFFFFF" w:fill="auto"/>
          </w:tcPr>
          <w:p w14:paraId="0817767D" w14:textId="69710BB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295847" w14:textId="558C5EB6" w:rsidR="00342F3F" w:rsidRPr="00342F3F" w:rsidRDefault="00342F3F" w:rsidP="00342F3F">
            <w:pPr>
              <w:pStyle w:val="TAL"/>
              <w:rPr>
                <w:sz w:val="16"/>
                <w:szCs w:val="16"/>
              </w:rPr>
            </w:pPr>
            <w:r w:rsidRPr="00342F3F">
              <w:rPr>
                <w:sz w:val="16"/>
                <w:szCs w:val="16"/>
              </w:rPr>
              <w:t>CR for clarification on maxUplinkDutyCycle-FR2</w:t>
            </w:r>
          </w:p>
        </w:tc>
        <w:tc>
          <w:tcPr>
            <w:tcW w:w="708" w:type="dxa"/>
            <w:shd w:val="solid" w:color="FFFFFF" w:fill="auto"/>
          </w:tcPr>
          <w:p w14:paraId="582C5E7A" w14:textId="7C737C8B" w:rsidR="00342F3F" w:rsidRDefault="00342F3F" w:rsidP="00342F3F">
            <w:pPr>
              <w:pStyle w:val="TAC"/>
              <w:keepNext w:val="0"/>
              <w:rPr>
                <w:sz w:val="16"/>
                <w:szCs w:val="16"/>
              </w:rPr>
            </w:pPr>
            <w:r w:rsidRPr="00EE55D3">
              <w:rPr>
                <w:sz w:val="16"/>
                <w:szCs w:val="16"/>
              </w:rPr>
              <w:t>17.11.0</w:t>
            </w:r>
          </w:p>
        </w:tc>
      </w:tr>
    </w:tbl>
    <w:p w14:paraId="2F5FF894" w14:textId="77777777" w:rsidR="00080512" w:rsidRPr="00C04A08" w:rsidRDefault="00080512"/>
    <w:sectPr w:rsidR="00080512"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D05A60" w14:textId="77777777" w:rsidR="00B052C5" w:rsidRDefault="00B052C5">
      <w:r>
        <w:separator/>
      </w:r>
    </w:p>
  </w:endnote>
  <w:endnote w:type="continuationSeparator" w:id="0">
    <w:p w14:paraId="00D903E1" w14:textId="77777777" w:rsidR="00B052C5" w:rsidRDefault="00B052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3D862B" w14:textId="77777777" w:rsidR="00B052C5" w:rsidRDefault="00B052C5">
      <w:r>
        <w:separator/>
      </w:r>
    </w:p>
  </w:footnote>
  <w:footnote w:type="continuationSeparator" w:id="0">
    <w:p w14:paraId="71E9FECB" w14:textId="77777777" w:rsidR="00B052C5" w:rsidRDefault="00B052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786DCA2E"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5DB0">
      <w:rPr>
        <w:rFonts w:ascii="Arial" w:hAnsi="Arial" w:cs="Arial"/>
        <w:b/>
        <w:noProof/>
        <w:sz w:val="18"/>
        <w:szCs w:val="18"/>
      </w:rPr>
      <w:t>Release 17</w:t>
    </w:r>
    <w:r>
      <w:rPr>
        <w:rFonts w:ascii="Arial" w:hAnsi="Arial" w:cs="Arial"/>
        <w:b/>
        <w:sz w:val="18"/>
        <w:szCs w:val="18"/>
      </w:rPr>
      <w:fldChar w:fldCharType="end"/>
    </w:r>
  </w:p>
  <w:p w14:paraId="3FC0D890" w14:textId="35192D77"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5DB0">
      <w:rPr>
        <w:rFonts w:ascii="Arial" w:hAnsi="Arial" w:cs="Arial"/>
        <w:b/>
        <w:noProof/>
        <w:sz w:val="18"/>
        <w:szCs w:val="18"/>
      </w:rPr>
      <w:t>3GPP TS 38.101-2 V17.1011.0 (2023-0609)</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5878F825"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5DB0">
      <w:rPr>
        <w:rFonts w:ascii="Arial" w:hAnsi="Arial" w:cs="Arial"/>
        <w:b/>
        <w:noProof/>
        <w:sz w:val="18"/>
        <w:szCs w:val="18"/>
      </w:rPr>
      <w:t>3GPP TS 38.101-2 V17.1011.0 (2023-0609)</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7DF8D53C"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5DB0">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430F"/>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62023"/>
    <w:rsid w:val="000655A6"/>
    <w:rsid w:val="00066261"/>
    <w:rsid w:val="0007123C"/>
    <w:rsid w:val="000737DE"/>
    <w:rsid w:val="00074700"/>
    <w:rsid w:val="00076CD5"/>
    <w:rsid w:val="00080512"/>
    <w:rsid w:val="0008589F"/>
    <w:rsid w:val="000877B0"/>
    <w:rsid w:val="00092713"/>
    <w:rsid w:val="000A06C7"/>
    <w:rsid w:val="000A1FAD"/>
    <w:rsid w:val="000A2332"/>
    <w:rsid w:val="000A6E07"/>
    <w:rsid w:val="000C1B09"/>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6662"/>
    <w:rsid w:val="00167752"/>
    <w:rsid w:val="0017024A"/>
    <w:rsid w:val="001707E1"/>
    <w:rsid w:val="001811C9"/>
    <w:rsid w:val="00186BFC"/>
    <w:rsid w:val="00191E6F"/>
    <w:rsid w:val="00193BB5"/>
    <w:rsid w:val="001970C4"/>
    <w:rsid w:val="001A2F73"/>
    <w:rsid w:val="001A4C42"/>
    <w:rsid w:val="001A685B"/>
    <w:rsid w:val="001A7420"/>
    <w:rsid w:val="001B26FA"/>
    <w:rsid w:val="001B6637"/>
    <w:rsid w:val="001C1D7F"/>
    <w:rsid w:val="001C21C3"/>
    <w:rsid w:val="001C3A88"/>
    <w:rsid w:val="001C457E"/>
    <w:rsid w:val="001D02C2"/>
    <w:rsid w:val="001D51B1"/>
    <w:rsid w:val="001E07A3"/>
    <w:rsid w:val="001E436F"/>
    <w:rsid w:val="001E4E0D"/>
    <w:rsid w:val="001F0C1D"/>
    <w:rsid w:val="001F1132"/>
    <w:rsid w:val="001F168B"/>
    <w:rsid w:val="001F4C30"/>
    <w:rsid w:val="002057C3"/>
    <w:rsid w:val="0021069B"/>
    <w:rsid w:val="00211AB7"/>
    <w:rsid w:val="00222C1C"/>
    <w:rsid w:val="0022394D"/>
    <w:rsid w:val="0023359D"/>
    <w:rsid w:val="002347A2"/>
    <w:rsid w:val="0024180C"/>
    <w:rsid w:val="00252DDC"/>
    <w:rsid w:val="00254689"/>
    <w:rsid w:val="00254D08"/>
    <w:rsid w:val="00262A03"/>
    <w:rsid w:val="00262ECC"/>
    <w:rsid w:val="00263719"/>
    <w:rsid w:val="00263ABD"/>
    <w:rsid w:val="002675F0"/>
    <w:rsid w:val="00270EF9"/>
    <w:rsid w:val="00271FA7"/>
    <w:rsid w:val="0028044C"/>
    <w:rsid w:val="00281A0C"/>
    <w:rsid w:val="00287BDE"/>
    <w:rsid w:val="00290434"/>
    <w:rsid w:val="002915DA"/>
    <w:rsid w:val="00294623"/>
    <w:rsid w:val="00295A0B"/>
    <w:rsid w:val="002A0090"/>
    <w:rsid w:val="002A181C"/>
    <w:rsid w:val="002A49FF"/>
    <w:rsid w:val="002A58B2"/>
    <w:rsid w:val="002B0366"/>
    <w:rsid w:val="002B250F"/>
    <w:rsid w:val="002B27D0"/>
    <w:rsid w:val="002B5595"/>
    <w:rsid w:val="002B6339"/>
    <w:rsid w:val="002C00BD"/>
    <w:rsid w:val="002C1353"/>
    <w:rsid w:val="002C3811"/>
    <w:rsid w:val="002D3224"/>
    <w:rsid w:val="002D5B04"/>
    <w:rsid w:val="002D7707"/>
    <w:rsid w:val="002D77EA"/>
    <w:rsid w:val="002E00EE"/>
    <w:rsid w:val="002E425E"/>
    <w:rsid w:val="002E48A1"/>
    <w:rsid w:val="002E5AD2"/>
    <w:rsid w:val="002E5EAD"/>
    <w:rsid w:val="002F644F"/>
    <w:rsid w:val="002F6CD3"/>
    <w:rsid w:val="00301A84"/>
    <w:rsid w:val="00301D62"/>
    <w:rsid w:val="003023B4"/>
    <w:rsid w:val="00303D7E"/>
    <w:rsid w:val="00312394"/>
    <w:rsid w:val="00313572"/>
    <w:rsid w:val="00315F4B"/>
    <w:rsid w:val="003172DC"/>
    <w:rsid w:val="0032313C"/>
    <w:rsid w:val="00324C01"/>
    <w:rsid w:val="003252BF"/>
    <w:rsid w:val="00327FC0"/>
    <w:rsid w:val="00342F3F"/>
    <w:rsid w:val="003503E6"/>
    <w:rsid w:val="0035462D"/>
    <w:rsid w:val="00361E30"/>
    <w:rsid w:val="00362BB7"/>
    <w:rsid w:val="00372B3C"/>
    <w:rsid w:val="003765B8"/>
    <w:rsid w:val="00380DE3"/>
    <w:rsid w:val="00381373"/>
    <w:rsid w:val="003823BC"/>
    <w:rsid w:val="0038548F"/>
    <w:rsid w:val="003863E1"/>
    <w:rsid w:val="00387A45"/>
    <w:rsid w:val="00392D8F"/>
    <w:rsid w:val="00393343"/>
    <w:rsid w:val="003A2833"/>
    <w:rsid w:val="003A2BEE"/>
    <w:rsid w:val="003B30D6"/>
    <w:rsid w:val="003B36F0"/>
    <w:rsid w:val="003B6632"/>
    <w:rsid w:val="003C102B"/>
    <w:rsid w:val="003C162F"/>
    <w:rsid w:val="003C3971"/>
    <w:rsid w:val="003C4999"/>
    <w:rsid w:val="003C6ED8"/>
    <w:rsid w:val="003C78FE"/>
    <w:rsid w:val="003D2C29"/>
    <w:rsid w:val="003D4DF4"/>
    <w:rsid w:val="003D79C0"/>
    <w:rsid w:val="003E514A"/>
    <w:rsid w:val="003F58E1"/>
    <w:rsid w:val="003F5F4C"/>
    <w:rsid w:val="0041154B"/>
    <w:rsid w:val="00423334"/>
    <w:rsid w:val="004251BD"/>
    <w:rsid w:val="004345EC"/>
    <w:rsid w:val="00437B9E"/>
    <w:rsid w:val="004454ED"/>
    <w:rsid w:val="0044651E"/>
    <w:rsid w:val="00455031"/>
    <w:rsid w:val="004554FF"/>
    <w:rsid w:val="00461750"/>
    <w:rsid w:val="004623C1"/>
    <w:rsid w:val="00465515"/>
    <w:rsid w:val="004702F6"/>
    <w:rsid w:val="0047782C"/>
    <w:rsid w:val="00491C16"/>
    <w:rsid w:val="00493346"/>
    <w:rsid w:val="004944B0"/>
    <w:rsid w:val="00495E9A"/>
    <w:rsid w:val="004963EA"/>
    <w:rsid w:val="004A5E27"/>
    <w:rsid w:val="004A7ACE"/>
    <w:rsid w:val="004B44E0"/>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15008"/>
    <w:rsid w:val="00517746"/>
    <w:rsid w:val="00520437"/>
    <w:rsid w:val="00526061"/>
    <w:rsid w:val="0053388B"/>
    <w:rsid w:val="005354FC"/>
    <w:rsid w:val="00535773"/>
    <w:rsid w:val="0054013D"/>
    <w:rsid w:val="005402FC"/>
    <w:rsid w:val="00541EB4"/>
    <w:rsid w:val="00543E6C"/>
    <w:rsid w:val="00553A50"/>
    <w:rsid w:val="00554860"/>
    <w:rsid w:val="00555143"/>
    <w:rsid w:val="00565087"/>
    <w:rsid w:val="005705E2"/>
    <w:rsid w:val="00576A2E"/>
    <w:rsid w:val="005925D4"/>
    <w:rsid w:val="00593C10"/>
    <w:rsid w:val="00597B11"/>
    <w:rsid w:val="00597CE5"/>
    <w:rsid w:val="005A1A4A"/>
    <w:rsid w:val="005A3AC3"/>
    <w:rsid w:val="005B06FE"/>
    <w:rsid w:val="005B169D"/>
    <w:rsid w:val="005B3887"/>
    <w:rsid w:val="005B4429"/>
    <w:rsid w:val="005B5532"/>
    <w:rsid w:val="005C3A36"/>
    <w:rsid w:val="005C3EAF"/>
    <w:rsid w:val="005D2E01"/>
    <w:rsid w:val="005D4204"/>
    <w:rsid w:val="005D5C45"/>
    <w:rsid w:val="005D7526"/>
    <w:rsid w:val="005E4BB2"/>
    <w:rsid w:val="005F09D1"/>
    <w:rsid w:val="005F3BB0"/>
    <w:rsid w:val="005F4EB3"/>
    <w:rsid w:val="005F6FD9"/>
    <w:rsid w:val="0060192B"/>
    <w:rsid w:val="00602AEA"/>
    <w:rsid w:val="00607D1E"/>
    <w:rsid w:val="006117E3"/>
    <w:rsid w:val="00614537"/>
    <w:rsid w:val="00614902"/>
    <w:rsid w:val="00614FDF"/>
    <w:rsid w:val="00615895"/>
    <w:rsid w:val="00617ABA"/>
    <w:rsid w:val="00617E3D"/>
    <w:rsid w:val="00623302"/>
    <w:rsid w:val="0063543D"/>
    <w:rsid w:val="006373E1"/>
    <w:rsid w:val="006418F3"/>
    <w:rsid w:val="00647114"/>
    <w:rsid w:val="0066057B"/>
    <w:rsid w:val="00663EB1"/>
    <w:rsid w:val="006700B6"/>
    <w:rsid w:val="00670B64"/>
    <w:rsid w:val="0067506E"/>
    <w:rsid w:val="00682580"/>
    <w:rsid w:val="00687FAF"/>
    <w:rsid w:val="00693565"/>
    <w:rsid w:val="006A323F"/>
    <w:rsid w:val="006A6780"/>
    <w:rsid w:val="006A77C2"/>
    <w:rsid w:val="006A7861"/>
    <w:rsid w:val="006B30D0"/>
    <w:rsid w:val="006B73FF"/>
    <w:rsid w:val="006C0751"/>
    <w:rsid w:val="006C1687"/>
    <w:rsid w:val="006C3D95"/>
    <w:rsid w:val="006C7A19"/>
    <w:rsid w:val="006C7EF0"/>
    <w:rsid w:val="006D43F2"/>
    <w:rsid w:val="006D5031"/>
    <w:rsid w:val="006E5921"/>
    <w:rsid w:val="006E5C86"/>
    <w:rsid w:val="006F6AA8"/>
    <w:rsid w:val="00701116"/>
    <w:rsid w:val="007024E3"/>
    <w:rsid w:val="00711A10"/>
    <w:rsid w:val="00711C8A"/>
    <w:rsid w:val="00713C44"/>
    <w:rsid w:val="00722C42"/>
    <w:rsid w:val="0072525D"/>
    <w:rsid w:val="007274DE"/>
    <w:rsid w:val="00734A5B"/>
    <w:rsid w:val="0074026F"/>
    <w:rsid w:val="007429F6"/>
    <w:rsid w:val="00744E76"/>
    <w:rsid w:val="007462A1"/>
    <w:rsid w:val="0074775B"/>
    <w:rsid w:val="00747BD9"/>
    <w:rsid w:val="007531C2"/>
    <w:rsid w:val="00755366"/>
    <w:rsid w:val="00764D42"/>
    <w:rsid w:val="00766098"/>
    <w:rsid w:val="00773C26"/>
    <w:rsid w:val="00774DA4"/>
    <w:rsid w:val="00781F0F"/>
    <w:rsid w:val="007843F3"/>
    <w:rsid w:val="0079426C"/>
    <w:rsid w:val="0079708C"/>
    <w:rsid w:val="007B1E18"/>
    <w:rsid w:val="007B600E"/>
    <w:rsid w:val="007B646A"/>
    <w:rsid w:val="007B7588"/>
    <w:rsid w:val="007C2BCA"/>
    <w:rsid w:val="007D15AE"/>
    <w:rsid w:val="007D4FB1"/>
    <w:rsid w:val="007E1683"/>
    <w:rsid w:val="007E60F5"/>
    <w:rsid w:val="007E7826"/>
    <w:rsid w:val="007F0F4A"/>
    <w:rsid w:val="007F0F4B"/>
    <w:rsid w:val="007F170A"/>
    <w:rsid w:val="007F26E0"/>
    <w:rsid w:val="007F37D2"/>
    <w:rsid w:val="008028A4"/>
    <w:rsid w:val="00805C72"/>
    <w:rsid w:val="00806AC4"/>
    <w:rsid w:val="00820FB5"/>
    <w:rsid w:val="00822565"/>
    <w:rsid w:val="00825E3E"/>
    <w:rsid w:val="00830747"/>
    <w:rsid w:val="00834290"/>
    <w:rsid w:val="00842EF7"/>
    <w:rsid w:val="00847A96"/>
    <w:rsid w:val="00850A55"/>
    <w:rsid w:val="00850D6D"/>
    <w:rsid w:val="00862597"/>
    <w:rsid w:val="00863EDA"/>
    <w:rsid w:val="0086605C"/>
    <w:rsid w:val="00867CA7"/>
    <w:rsid w:val="00867F18"/>
    <w:rsid w:val="00873B65"/>
    <w:rsid w:val="008750D6"/>
    <w:rsid w:val="008768CA"/>
    <w:rsid w:val="00877CB1"/>
    <w:rsid w:val="00890D2D"/>
    <w:rsid w:val="0089154D"/>
    <w:rsid w:val="00897700"/>
    <w:rsid w:val="00897795"/>
    <w:rsid w:val="00897889"/>
    <w:rsid w:val="008A771A"/>
    <w:rsid w:val="008B3FBF"/>
    <w:rsid w:val="008B5769"/>
    <w:rsid w:val="008B7184"/>
    <w:rsid w:val="008C1BF1"/>
    <w:rsid w:val="008C2F46"/>
    <w:rsid w:val="008C384C"/>
    <w:rsid w:val="008C49F6"/>
    <w:rsid w:val="008C68B8"/>
    <w:rsid w:val="008C6F92"/>
    <w:rsid w:val="008C73A0"/>
    <w:rsid w:val="008E30D4"/>
    <w:rsid w:val="008E7DC4"/>
    <w:rsid w:val="008F641A"/>
    <w:rsid w:val="008F768F"/>
    <w:rsid w:val="0090271F"/>
    <w:rsid w:val="00902E23"/>
    <w:rsid w:val="009114D7"/>
    <w:rsid w:val="00911FD5"/>
    <w:rsid w:val="00912E81"/>
    <w:rsid w:val="0091348E"/>
    <w:rsid w:val="009157C5"/>
    <w:rsid w:val="00917CCB"/>
    <w:rsid w:val="00921F85"/>
    <w:rsid w:val="009348DE"/>
    <w:rsid w:val="00937F6D"/>
    <w:rsid w:val="00942EC2"/>
    <w:rsid w:val="009436E5"/>
    <w:rsid w:val="00945036"/>
    <w:rsid w:val="00951676"/>
    <w:rsid w:val="00952A85"/>
    <w:rsid w:val="00952DE1"/>
    <w:rsid w:val="00954934"/>
    <w:rsid w:val="00954F8A"/>
    <w:rsid w:val="00955741"/>
    <w:rsid w:val="00957C24"/>
    <w:rsid w:val="00986745"/>
    <w:rsid w:val="00990156"/>
    <w:rsid w:val="00992ADF"/>
    <w:rsid w:val="00995547"/>
    <w:rsid w:val="009A0A58"/>
    <w:rsid w:val="009A34CE"/>
    <w:rsid w:val="009A71CB"/>
    <w:rsid w:val="009B027E"/>
    <w:rsid w:val="009B6239"/>
    <w:rsid w:val="009C676B"/>
    <w:rsid w:val="009D142D"/>
    <w:rsid w:val="009D1A65"/>
    <w:rsid w:val="009D2126"/>
    <w:rsid w:val="009F37B7"/>
    <w:rsid w:val="00A00793"/>
    <w:rsid w:val="00A01AE2"/>
    <w:rsid w:val="00A064FE"/>
    <w:rsid w:val="00A10F02"/>
    <w:rsid w:val="00A13AAD"/>
    <w:rsid w:val="00A164B4"/>
    <w:rsid w:val="00A17CB4"/>
    <w:rsid w:val="00A20079"/>
    <w:rsid w:val="00A2092E"/>
    <w:rsid w:val="00A26956"/>
    <w:rsid w:val="00A27486"/>
    <w:rsid w:val="00A30EE0"/>
    <w:rsid w:val="00A3696F"/>
    <w:rsid w:val="00A373B6"/>
    <w:rsid w:val="00A42BF4"/>
    <w:rsid w:val="00A43890"/>
    <w:rsid w:val="00A53724"/>
    <w:rsid w:val="00A53B20"/>
    <w:rsid w:val="00A56066"/>
    <w:rsid w:val="00A57BC6"/>
    <w:rsid w:val="00A6569A"/>
    <w:rsid w:val="00A65F38"/>
    <w:rsid w:val="00A73129"/>
    <w:rsid w:val="00A76C62"/>
    <w:rsid w:val="00A82346"/>
    <w:rsid w:val="00A91134"/>
    <w:rsid w:val="00A92BA1"/>
    <w:rsid w:val="00AA6A15"/>
    <w:rsid w:val="00AB4F3F"/>
    <w:rsid w:val="00AC09D7"/>
    <w:rsid w:val="00AC5739"/>
    <w:rsid w:val="00AC6BC6"/>
    <w:rsid w:val="00AD1D90"/>
    <w:rsid w:val="00AD5AD2"/>
    <w:rsid w:val="00AD7DB4"/>
    <w:rsid w:val="00AE19D7"/>
    <w:rsid w:val="00AE30F7"/>
    <w:rsid w:val="00AE3967"/>
    <w:rsid w:val="00AE65E2"/>
    <w:rsid w:val="00AE6D8E"/>
    <w:rsid w:val="00AE70AE"/>
    <w:rsid w:val="00AF7276"/>
    <w:rsid w:val="00B052C5"/>
    <w:rsid w:val="00B06CE5"/>
    <w:rsid w:val="00B07320"/>
    <w:rsid w:val="00B14B58"/>
    <w:rsid w:val="00B15076"/>
    <w:rsid w:val="00B15449"/>
    <w:rsid w:val="00B25787"/>
    <w:rsid w:val="00B33202"/>
    <w:rsid w:val="00B35A9A"/>
    <w:rsid w:val="00B42773"/>
    <w:rsid w:val="00B430BC"/>
    <w:rsid w:val="00B44295"/>
    <w:rsid w:val="00B46D26"/>
    <w:rsid w:val="00B715D6"/>
    <w:rsid w:val="00B721A4"/>
    <w:rsid w:val="00B73706"/>
    <w:rsid w:val="00B83E2E"/>
    <w:rsid w:val="00B860AC"/>
    <w:rsid w:val="00B9210A"/>
    <w:rsid w:val="00B93086"/>
    <w:rsid w:val="00B97FF3"/>
    <w:rsid w:val="00BA00C8"/>
    <w:rsid w:val="00BA19ED"/>
    <w:rsid w:val="00BA1E45"/>
    <w:rsid w:val="00BA37EC"/>
    <w:rsid w:val="00BA40C2"/>
    <w:rsid w:val="00BA4B8D"/>
    <w:rsid w:val="00BB7F23"/>
    <w:rsid w:val="00BC0F7D"/>
    <w:rsid w:val="00BD0D84"/>
    <w:rsid w:val="00BD105F"/>
    <w:rsid w:val="00BD20C8"/>
    <w:rsid w:val="00BD5B85"/>
    <w:rsid w:val="00BD7D31"/>
    <w:rsid w:val="00BE1CEE"/>
    <w:rsid w:val="00BE3255"/>
    <w:rsid w:val="00BE52D1"/>
    <w:rsid w:val="00BE5CA4"/>
    <w:rsid w:val="00BE61A8"/>
    <w:rsid w:val="00BF128E"/>
    <w:rsid w:val="00BF35B0"/>
    <w:rsid w:val="00BF36CC"/>
    <w:rsid w:val="00BF6F78"/>
    <w:rsid w:val="00C00232"/>
    <w:rsid w:val="00C04A08"/>
    <w:rsid w:val="00C074DD"/>
    <w:rsid w:val="00C07745"/>
    <w:rsid w:val="00C10638"/>
    <w:rsid w:val="00C140E3"/>
    <w:rsid w:val="00C1496A"/>
    <w:rsid w:val="00C159FB"/>
    <w:rsid w:val="00C208AF"/>
    <w:rsid w:val="00C224E7"/>
    <w:rsid w:val="00C27AB0"/>
    <w:rsid w:val="00C30ACF"/>
    <w:rsid w:val="00C31624"/>
    <w:rsid w:val="00C33079"/>
    <w:rsid w:val="00C34B68"/>
    <w:rsid w:val="00C35A8F"/>
    <w:rsid w:val="00C37EBD"/>
    <w:rsid w:val="00C45231"/>
    <w:rsid w:val="00C50F1A"/>
    <w:rsid w:val="00C65024"/>
    <w:rsid w:val="00C71299"/>
    <w:rsid w:val="00C72833"/>
    <w:rsid w:val="00C80596"/>
    <w:rsid w:val="00C80F1D"/>
    <w:rsid w:val="00C86DCE"/>
    <w:rsid w:val="00C87624"/>
    <w:rsid w:val="00C93F40"/>
    <w:rsid w:val="00CA0674"/>
    <w:rsid w:val="00CA3D0C"/>
    <w:rsid w:val="00CA7424"/>
    <w:rsid w:val="00CB4E87"/>
    <w:rsid w:val="00CC5337"/>
    <w:rsid w:val="00CD0B88"/>
    <w:rsid w:val="00CD2906"/>
    <w:rsid w:val="00CE29AA"/>
    <w:rsid w:val="00CF567F"/>
    <w:rsid w:val="00CF6F7B"/>
    <w:rsid w:val="00CF7919"/>
    <w:rsid w:val="00D0081E"/>
    <w:rsid w:val="00D0494B"/>
    <w:rsid w:val="00D05B4F"/>
    <w:rsid w:val="00D12869"/>
    <w:rsid w:val="00D23D7F"/>
    <w:rsid w:val="00D34249"/>
    <w:rsid w:val="00D3693B"/>
    <w:rsid w:val="00D4552B"/>
    <w:rsid w:val="00D45A6D"/>
    <w:rsid w:val="00D46B3C"/>
    <w:rsid w:val="00D523F7"/>
    <w:rsid w:val="00D57972"/>
    <w:rsid w:val="00D63A4F"/>
    <w:rsid w:val="00D63B27"/>
    <w:rsid w:val="00D65114"/>
    <w:rsid w:val="00D675A9"/>
    <w:rsid w:val="00D679DC"/>
    <w:rsid w:val="00D709AA"/>
    <w:rsid w:val="00D738D6"/>
    <w:rsid w:val="00D755EB"/>
    <w:rsid w:val="00D76048"/>
    <w:rsid w:val="00D7766C"/>
    <w:rsid w:val="00D8778B"/>
    <w:rsid w:val="00D87ADD"/>
    <w:rsid w:val="00D87E00"/>
    <w:rsid w:val="00D9134D"/>
    <w:rsid w:val="00D913B1"/>
    <w:rsid w:val="00D93700"/>
    <w:rsid w:val="00DA7A03"/>
    <w:rsid w:val="00DA7E72"/>
    <w:rsid w:val="00DB1501"/>
    <w:rsid w:val="00DB1818"/>
    <w:rsid w:val="00DB3B07"/>
    <w:rsid w:val="00DB3F51"/>
    <w:rsid w:val="00DB65C4"/>
    <w:rsid w:val="00DB6E16"/>
    <w:rsid w:val="00DC2AC0"/>
    <w:rsid w:val="00DC309B"/>
    <w:rsid w:val="00DC331D"/>
    <w:rsid w:val="00DC4DA2"/>
    <w:rsid w:val="00DC7853"/>
    <w:rsid w:val="00DD4C17"/>
    <w:rsid w:val="00DD74A5"/>
    <w:rsid w:val="00DF2B1F"/>
    <w:rsid w:val="00DF42CB"/>
    <w:rsid w:val="00DF62CD"/>
    <w:rsid w:val="00E00357"/>
    <w:rsid w:val="00E06914"/>
    <w:rsid w:val="00E10988"/>
    <w:rsid w:val="00E112B3"/>
    <w:rsid w:val="00E11B69"/>
    <w:rsid w:val="00E14763"/>
    <w:rsid w:val="00E16509"/>
    <w:rsid w:val="00E17840"/>
    <w:rsid w:val="00E25612"/>
    <w:rsid w:val="00E30144"/>
    <w:rsid w:val="00E32434"/>
    <w:rsid w:val="00E328C0"/>
    <w:rsid w:val="00E34D00"/>
    <w:rsid w:val="00E411C2"/>
    <w:rsid w:val="00E44582"/>
    <w:rsid w:val="00E4700A"/>
    <w:rsid w:val="00E540BF"/>
    <w:rsid w:val="00E547BD"/>
    <w:rsid w:val="00E57482"/>
    <w:rsid w:val="00E60698"/>
    <w:rsid w:val="00E71647"/>
    <w:rsid w:val="00E72E85"/>
    <w:rsid w:val="00E77645"/>
    <w:rsid w:val="00E902A4"/>
    <w:rsid w:val="00E92ECF"/>
    <w:rsid w:val="00E9321D"/>
    <w:rsid w:val="00E9342E"/>
    <w:rsid w:val="00E94035"/>
    <w:rsid w:val="00E95DB0"/>
    <w:rsid w:val="00EA0E61"/>
    <w:rsid w:val="00EA15B0"/>
    <w:rsid w:val="00EA5ABD"/>
    <w:rsid w:val="00EA5EA7"/>
    <w:rsid w:val="00EA7C4C"/>
    <w:rsid w:val="00EB29A2"/>
    <w:rsid w:val="00EB5970"/>
    <w:rsid w:val="00EB5C49"/>
    <w:rsid w:val="00EB5CDA"/>
    <w:rsid w:val="00EB633B"/>
    <w:rsid w:val="00EB6CE6"/>
    <w:rsid w:val="00EC0B60"/>
    <w:rsid w:val="00EC4A25"/>
    <w:rsid w:val="00EC74F0"/>
    <w:rsid w:val="00ED341E"/>
    <w:rsid w:val="00ED3799"/>
    <w:rsid w:val="00EE21F4"/>
    <w:rsid w:val="00EF70E5"/>
    <w:rsid w:val="00EF7D10"/>
    <w:rsid w:val="00F025A2"/>
    <w:rsid w:val="00F04712"/>
    <w:rsid w:val="00F0520B"/>
    <w:rsid w:val="00F05EF5"/>
    <w:rsid w:val="00F10089"/>
    <w:rsid w:val="00F111F2"/>
    <w:rsid w:val="00F13225"/>
    <w:rsid w:val="00F13360"/>
    <w:rsid w:val="00F16DAE"/>
    <w:rsid w:val="00F22EC7"/>
    <w:rsid w:val="00F325C8"/>
    <w:rsid w:val="00F34899"/>
    <w:rsid w:val="00F36FA4"/>
    <w:rsid w:val="00F379E0"/>
    <w:rsid w:val="00F40808"/>
    <w:rsid w:val="00F45ECD"/>
    <w:rsid w:val="00F46140"/>
    <w:rsid w:val="00F50596"/>
    <w:rsid w:val="00F51278"/>
    <w:rsid w:val="00F52C93"/>
    <w:rsid w:val="00F5572C"/>
    <w:rsid w:val="00F63945"/>
    <w:rsid w:val="00F653B8"/>
    <w:rsid w:val="00F722D8"/>
    <w:rsid w:val="00F74891"/>
    <w:rsid w:val="00F84F0D"/>
    <w:rsid w:val="00F879C8"/>
    <w:rsid w:val="00F9008D"/>
    <w:rsid w:val="00F9108E"/>
    <w:rsid w:val="00F91227"/>
    <w:rsid w:val="00FA0DA2"/>
    <w:rsid w:val="00FA1266"/>
    <w:rsid w:val="00FA5018"/>
    <w:rsid w:val="00FA519F"/>
    <w:rsid w:val="00FB1307"/>
    <w:rsid w:val="00FB39F8"/>
    <w:rsid w:val="00FC1192"/>
    <w:rsid w:val="00FC2000"/>
    <w:rsid w:val="00FC3AA6"/>
    <w:rsid w:val="00FD5D84"/>
    <w:rsid w:val="00FD7766"/>
    <w:rsid w:val="00FE5823"/>
    <w:rsid w:val="00FE760F"/>
    <w:rsid w:val="00FF477D"/>
    <w:rsid w:val="00FF485D"/>
    <w:rsid w:val="00FF6C20"/>
    <w:rsid w:val="00FF6C4C"/>
    <w:rsid w:val="00FF76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5.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5.png"/><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6.wmf"/><Relationship Id="rId201" Type="http://schemas.openxmlformats.org/officeDocument/2006/relationships/oleObject" Target="embeddings/oleObject105.bin"/><Relationship Id="rId222" Type="http://schemas.openxmlformats.org/officeDocument/2006/relationships/image" Target="media/image101.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footer" Target="foot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8.wmf"/><Relationship Id="rId19" Type="http://schemas.openxmlformats.org/officeDocument/2006/relationships/oleObject" Target="embeddings/oleObject3.bin"/><Relationship Id="rId224" Type="http://schemas.openxmlformats.org/officeDocument/2006/relationships/image" Target="media/image103.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emf"/><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4.png"/><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100.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png"/><Relationship Id="rId232" Type="http://schemas.openxmlformats.org/officeDocument/2006/relationships/header" Target="header2.xml"/><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738</TotalTime>
  <Pages>227</Pages>
  <Words>77103</Words>
  <Characters>439489</Characters>
  <Application>Microsoft Office Word</Application>
  <DocSecurity>0</DocSecurity>
  <Lines>3662</Lines>
  <Paragraphs>1031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515561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298</cp:revision>
  <cp:lastPrinted>2019-02-25T14:05:00Z</cp:lastPrinted>
  <dcterms:created xsi:type="dcterms:W3CDTF">2022-01-08T16:45:00Z</dcterms:created>
  <dcterms:modified xsi:type="dcterms:W3CDTF">2023-09-27T13:20:00Z</dcterms:modified>
</cp:coreProperties>
</file>