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3206973F"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r w:rsidR="00455C98" w:rsidRPr="006F20ED">
        <w:t>restricted</w:t>
      </w:r>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 xml:space="preserve">nless otherwise noted, </w:t>
      </w:r>
      <w:proofErr w:type="gramStart"/>
      <w:r w:rsidRPr="006F20ED">
        <w:t>all of</w:t>
      </w:r>
      <w:proofErr w:type="gramEnd"/>
      <w:r w:rsidRPr="006F20ED">
        <w:t xml:space="preserve"> the valid downlink constituent bands can be configured as a single uplink carrier</w:t>
      </w:r>
      <w:r w:rsidRPr="006F20ED">
        <w:rPr>
          <w:rFonts w:asciiTheme="minorEastAsia" w:hAnsiTheme="minorEastAsia"/>
          <w:lang w:eastAsia="zh-CN"/>
        </w:rPr>
        <w:t>,</w:t>
      </w:r>
    </w:p>
    <w:p w14:paraId="59EFB6A1" w14:textId="77777777" w:rsidR="003314A7" w:rsidRDefault="003314A7" w:rsidP="003314A7">
      <w:pPr>
        <w:pStyle w:val="B1"/>
      </w:pPr>
      <w:r w:rsidRPr="006F20ED">
        <w:t>-</w:t>
      </w:r>
      <w:r w:rsidRPr="006F20ED">
        <w:tab/>
        <w:t>If an uplink CA configuration is supported, its fallback single uplink is also supported.</w:t>
      </w:r>
    </w:p>
    <w:p w14:paraId="0B478BE3" w14:textId="77777777" w:rsidR="00455C98" w:rsidRPr="006F20ED" w:rsidRDefault="00455C98" w:rsidP="00455C98"/>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7B256F">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60"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13"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7B256F">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7B256F">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7B256F">
        <w:trPr>
          <w:jc w:val="center"/>
        </w:trPr>
        <w:tc>
          <w:tcPr>
            <w:tcW w:w="614" w:type="pct"/>
            <w:tcBorders>
              <w:top w:val="nil"/>
              <w:left w:val="single" w:sz="4" w:space="0" w:color="auto"/>
              <w:bottom w:val="nil"/>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68426F" w:rsidRPr="006F20ED" w14:paraId="0F7A9D63" w14:textId="77777777" w:rsidTr="007B256F">
        <w:trPr>
          <w:jc w:val="center"/>
        </w:trPr>
        <w:tc>
          <w:tcPr>
            <w:tcW w:w="614" w:type="pct"/>
            <w:tcBorders>
              <w:top w:val="nil"/>
              <w:left w:val="single" w:sz="4" w:space="0" w:color="auto"/>
              <w:bottom w:val="single" w:sz="6" w:space="0" w:color="auto"/>
              <w:right w:val="single" w:sz="6" w:space="0" w:color="auto"/>
            </w:tcBorders>
          </w:tcPr>
          <w:p w14:paraId="6DF461F7" w14:textId="77777777" w:rsidR="0068426F" w:rsidRPr="006F20ED" w:rsidRDefault="0068426F" w:rsidP="006842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535F3F35" w14:textId="77777777" w:rsidR="0068426F" w:rsidRPr="006F20ED" w:rsidRDefault="0068426F" w:rsidP="006842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8C780A" w14:textId="04C6E9EE" w:rsidR="0068426F" w:rsidRPr="006F20ED" w:rsidRDefault="0068426F" w:rsidP="0068426F">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E6039B" w14:textId="77777777" w:rsidR="0068426F" w:rsidRPr="006F20ED" w:rsidRDefault="0068426F" w:rsidP="006842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252154" w14:textId="77777777" w:rsidR="0068426F" w:rsidRPr="006F20ED" w:rsidRDefault="0068426F" w:rsidP="006842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07C936B" w14:textId="77777777" w:rsidR="0068426F" w:rsidRPr="006F20ED" w:rsidRDefault="0068426F" w:rsidP="006842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6304C08" w14:textId="5E090449" w:rsidR="0068426F" w:rsidRPr="006F20ED" w:rsidRDefault="0068426F" w:rsidP="0068426F">
            <w:pPr>
              <w:pStyle w:val="TAC"/>
              <w:keepNext w:val="0"/>
              <w:keepLines w:val="0"/>
              <w:rPr>
                <w:rFonts w:eastAsia="SimSun"/>
              </w:rPr>
            </w:pPr>
            <w:r>
              <w:t>25</w:t>
            </w:r>
          </w:p>
        </w:tc>
        <w:tc>
          <w:tcPr>
            <w:tcW w:w="613" w:type="pct"/>
            <w:tcBorders>
              <w:left w:val="single" w:sz="6" w:space="0" w:color="auto"/>
              <w:right w:val="single" w:sz="4" w:space="0" w:color="auto"/>
            </w:tcBorders>
          </w:tcPr>
          <w:p w14:paraId="15E1B8C8" w14:textId="1AF64089" w:rsidR="0068426F" w:rsidRPr="006F20ED" w:rsidRDefault="0068426F" w:rsidP="0068426F">
            <w:pPr>
              <w:pStyle w:val="TAC"/>
              <w:keepNext w:val="0"/>
              <w:keepLines w:val="0"/>
              <w:rPr>
                <w:rFonts w:eastAsia="SimSun"/>
              </w:rPr>
            </w:pPr>
            <w:r>
              <w:t>4 and 5</w:t>
            </w:r>
          </w:p>
        </w:tc>
      </w:tr>
      <w:tr w:rsidR="00803A4E" w:rsidRPr="006F20ED" w14:paraId="43E0F3F6" w14:textId="77777777" w:rsidTr="007B256F">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7B256F">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7B256F">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51EEC218" w14:textId="77777777" w:rsidR="00770A4B" w:rsidRDefault="00770A4B" w:rsidP="00770A4B">
            <w:pPr>
              <w:spacing w:after="0"/>
              <w:jc w:val="center"/>
              <w:rPr>
                <w:rFonts w:ascii="Arial" w:eastAsiaTheme="minorEastAsia" w:hAnsi="Arial"/>
                <w:sz w:val="18"/>
              </w:rPr>
            </w:pPr>
            <w:r>
              <w:rPr>
                <w:rFonts w:ascii="Arial" w:eastAsiaTheme="minorEastAsia" w:hAnsi="Arial"/>
                <w:sz w:val="18"/>
              </w:rPr>
              <w:t>n41</w:t>
            </w:r>
            <w:r>
              <w:rPr>
                <w:rFonts w:ascii="Arial" w:eastAsiaTheme="minorEastAsia" w:hAnsi="Arial"/>
                <w:sz w:val="18"/>
                <w:vertAlign w:val="superscript"/>
                <w:lang w:eastAsia="zh-CN"/>
              </w:rPr>
              <w:t>3</w:t>
            </w:r>
            <w:r>
              <w:rPr>
                <w:rFonts w:ascii="Arial" w:hAnsi="Arial"/>
                <w:sz w:val="18"/>
                <w:vertAlign w:val="superscript"/>
                <w:lang w:eastAsia="zh-CN"/>
              </w:rPr>
              <w:t>,4</w:t>
            </w:r>
          </w:p>
          <w:p w14:paraId="178F05CD" w14:textId="4F98F5D9" w:rsidR="00803A4E" w:rsidRPr="006F20ED" w:rsidRDefault="00770A4B" w:rsidP="00770A4B">
            <w:pPr>
              <w:pStyle w:val="TAC"/>
              <w:keepNext w:val="0"/>
              <w:keepLines w:val="0"/>
              <w:rPr>
                <w:rFonts w:eastAsia="SimSun"/>
              </w:rPr>
            </w:pPr>
            <w:r>
              <w:rPr>
                <w:rFonts w:eastAsiaTheme="minorEastAsia"/>
              </w:rP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7B256F">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7B256F">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7B256F">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7B256F">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7B256F">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7B256F">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13"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7B256F">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7B256F">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rPr>
                <w:rFonts w:eastAsiaTheme="minorEastAsia"/>
              </w:rPr>
              <w:t>CA_n77C</w:t>
            </w:r>
            <w:r w:rsidRPr="006F20ED">
              <w:rPr>
                <w:rFonts w:eastAsiaTheme="minor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7B256F">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7B256F">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7B256F">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7B256F">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7B256F">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7B256F">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7B256F">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7B256F">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7B256F" w:rsidRPr="006F20ED" w14:paraId="3153A1EA" w14:textId="77777777" w:rsidTr="007B256F">
        <w:trPr>
          <w:jc w:val="center"/>
        </w:trPr>
        <w:tc>
          <w:tcPr>
            <w:tcW w:w="614" w:type="pct"/>
            <w:tcBorders>
              <w:top w:val="single" w:sz="4" w:space="0" w:color="auto"/>
              <w:left w:val="single" w:sz="4" w:space="0" w:color="auto"/>
              <w:bottom w:val="nil"/>
              <w:right w:val="single" w:sz="6" w:space="0" w:color="auto"/>
            </w:tcBorders>
          </w:tcPr>
          <w:p w14:paraId="14699B20" w14:textId="0F16366A"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3270E7BA" w14:textId="62323CE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3076A0E4" w14:textId="3C572CD4"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0707E5" w14:textId="775FA2B8"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72C6B77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C78C01F"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F6F3D27"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7989DD7A" w14:textId="2AF267A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39028922" w14:textId="307F406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0</w:t>
            </w:r>
          </w:p>
        </w:tc>
      </w:tr>
      <w:tr w:rsidR="007B256F" w:rsidRPr="006F20ED" w14:paraId="4B7BB16A" w14:textId="77777777" w:rsidTr="007B256F">
        <w:trPr>
          <w:jc w:val="center"/>
        </w:trPr>
        <w:tc>
          <w:tcPr>
            <w:tcW w:w="614" w:type="pct"/>
            <w:tcBorders>
              <w:top w:val="nil"/>
              <w:left w:val="single" w:sz="4" w:space="0" w:color="auto"/>
              <w:bottom w:val="nil"/>
              <w:right w:val="single" w:sz="6" w:space="0" w:color="auto"/>
            </w:tcBorders>
          </w:tcPr>
          <w:p w14:paraId="290DE031"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45E7000"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FB6C52" w14:textId="1CD71F0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197741BC" w14:textId="03CE9821"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0F2188C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48874E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1F9E0D7"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7A337BE8"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4257163" w14:textId="77777777" w:rsidR="007B256F" w:rsidRPr="006F20ED" w:rsidRDefault="007B256F" w:rsidP="007B256F">
            <w:pPr>
              <w:pStyle w:val="TAC"/>
              <w:keepNext w:val="0"/>
              <w:keepLines w:val="0"/>
              <w:rPr>
                <w:rFonts w:eastAsia="SimSun"/>
                <w:lang w:eastAsia="zh-CN"/>
              </w:rPr>
            </w:pPr>
          </w:p>
        </w:tc>
      </w:tr>
      <w:tr w:rsidR="007B256F" w:rsidRPr="006F20ED" w14:paraId="7DE0619C" w14:textId="77777777" w:rsidTr="007B256F">
        <w:trPr>
          <w:jc w:val="center"/>
        </w:trPr>
        <w:tc>
          <w:tcPr>
            <w:tcW w:w="614" w:type="pct"/>
            <w:tcBorders>
              <w:top w:val="nil"/>
              <w:left w:val="single" w:sz="4" w:space="0" w:color="auto"/>
              <w:bottom w:val="nil"/>
              <w:right w:val="single" w:sz="6" w:space="0" w:color="auto"/>
            </w:tcBorders>
          </w:tcPr>
          <w:p w14:paraId="5C6E6C8B"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346FEA5"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5A3B3DE" w14:textId="27AEE722"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43820C5" w14:textId="7BE5BF3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484DE63B"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F8635E7"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ACEE245"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3DCB3494"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37ACDE7E" w14:textId="77777777" w:rsidR="007B256F" w:rsidRPr="006F20ED" w:rsidRDefault="007B256F" w:rsidP="007B256F">
            <w:pPr>
              <w:pStyle w:val="TAC"/>
              <w:keepNext w:val="0"/>
              <w:keepLines w:val="0"/>
              <w:rPr>
                <w:rFonts w:eastAsia="SimSun"/>
                <w:lang w:eastAsia="zh-CN"/>
              </w:rPr>
            </w:pPr>
          </w:p>
        </w:tc>
      </w:tr>
      <w:tr w:rsidR="007B256F" w:rsidRPr="006F20ED" w14:paraId="2DD4CADF" w14:textId="77777777" w:rsidTr="007B256F">
        <w:trPr>
          <w:jc w:val="center"/>
        </w:trPr>
        <w:tc>
          <w:tcPr>
            <w:tcW w:w="614" w:type="pct"/>
            <w:tcBorders>
              <w:top w:val="nil"/>
              <w:left w:val="single" w:sz="4" w:space="0" w:color="auto"/>
              <w:bottom w:val="single" w:sz="4" w:space="0" w:color="auto"/>
              <w:right w:val="single" w:sz="6" w:space="0" w:color="auto"/>
            </w:tcBorders>
          </w:tcPr>
          <w:p w14:paraId="5B4806B2"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7535C8E1" w14:textId="77777777" w:rsidR="007B256F" w:rsidRPr="006F20ED" w:rsidRDefault="007B256F" w:rsidP="007B256F">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5F520591" w14:textId="1F9F85B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8AC8103"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CDE3B2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08364"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270D5198" w14:textId="45D94725"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5000BE3" w14:textId="3B8B40D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4 and 5</w:t>
            </w:r>
          </w:p>
        </w:tc>
      </w:tr>
      <w:tr w:rsidR="007B256F" w:rsidRPr="006F20ED" w14:paraId="50C27C68" w14:textId="77777777" w:rsidTr="007B256F">
        <w:trPr>
          <w:jc w:val="center"/>
        </w:trPr>
        <w:tc>
          <w:tcPr>
            <w:tcW w:w="614" w:type="pct"/>
            <w:tcBorders>
              <w:top w:val="nil"/>
              <w:left w:val="single" w:sz="4" w:space="0" w:color="auto"/>
              <w:bottom w:val="single" w:sz="6" w:space="0" w:color="auto"/>
              <w:right w:val="single" w:sz="6" w:space="0" w:color="auto"/>
            </w:tcBorders>
          </w:tcPr>
          <w:p w14:paraId="0302AC99" w14:textId="4597C174" w:rsidR="007B256F" w:rsidRPr="006F20ED" w:rsidRDefault="007B256F" w:rsidP="007B256F">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18A418A4" w14:textId="69E5554E" w:rsidR="007B256F" w:rsidRPr="006F20ED" w:rsidRDefault="007B256F" w:rsidP="007B256F">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704E8139" w14:textId="1E068D32" w:rsidR="007B256F" w:rsidRPr="006F20ED" w:rsidRDefault="007B256F" w:rsidP="007B256F">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EC06A9C"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6C6A2BD" w14:textId="77777777" w:rsidR="007B256F" w:rsidRPr="006F20ED" w:rsidRDefault="007B256F" w:rsidP="007B25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0D5DEBC1" w14:textId="7C63744D" w:rsidR="007B256F" w:rsidRPr="006F20ED" w:rsidRDefault="007B256F" w:rsidP="007B256F">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6729FC57" w14:textId="0E71B692" w:rsidR="007B256F" w:rsidRPr="006F20ED" w:rsidRDefault="007B256F" w:rsidP="007B256F">
            <w:pPr>
              <w:pStyle w:val="TAC"/>
              <w:keepNext w:val="0"/>
              <w:keepLines w:val="0"/>
              <w:rPr>
                <w:rFonts w:eastAsia="SimSun"/>
                <w:lang w:eastAsia="zh-CN"/>
              </w:rPr>
            </w:pPr>
            <w:r w:rsidRPr="00460AE7">
              <w:rPr>
                <w:lang w:eastAsia="zh-CN"/>
              </w:rPr>
              <w:t>4 and 5</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lastRenderedPageBreak/>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EF2574">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EF2574" w:rsidRPr="006F20ED" w14:paraId="36079B4E" w14:textId="77777777" w:rsidTr="00063D7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6CF3" w14:textId="057197A0" w:rsidR="00EF2574" w:rsidRPr="006F20ED" w:rsidRDefault="00EF2574" w:rsidP="00EF2574">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8B94" w14:textId="71D29782" w:rsidR="00EF2574" w:rsidRPr="006F20ED" w:rsidRDefault="00EF2574" w:rsidP="00EF2574">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1B35" w14:textId="370B53E2" w:rsidR="00EF2574" w:rsidRPr="006F20ED" w:rsidRDefault="00EF2574" w:rsidP="00EF2574">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9EEB0B9" w14:textId="77777777" w:rsidR="00EF2574" w:rsidRPr="006F20ED" w:rsidRDefault="00EF2574" w:rsidP="00EF2574">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7555" w14:textId="489DD01B" w:rsidR="00EF2574" w:rsidRPr="006F20ED" w:rsidRDefault="00EF2574" w:rsidP="00EF2574">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2CB3" w14:textId="69456ED4" w:rsidR="00EF2574" w:rsidRPr="006F20ED" w:rsidRDefault="00EF2574" w:rsidP="00EF2574">
            <w:pPr>
              <w:pStyle w:val="TAC"/>
              <w:rPr>
                <w:rFonts w:eastAsia="DengXian"/>
                <w:lang w:eastAsia="zh-CN"/>
              </w:rPr>
            </w:pPr>
            <w:r w:rsidRPr="00353C37">
              <w:rPr>
                <w:rFonts w:eastAsia="DengXian"/>
                <w:lang w:val="sv-SE" w:eastAsia="zh-CN"/>
              </w:rPr>
              <w:t>4 and 5</w:t>
            </w:r>
          </w:p>
        </w:tc>
      </w:tr>
      <w:tr w:rsidR="00353C37" w:rsidRPr="006F20ED" w14:paraId="0450210C"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6C138411" w:rsidR="00353C37" w:rsidRPr="006F20ED" w:rsidRDefault="00364616" w:rsidP="00353C37">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EF2574" w:rsidRPr="006F20ED" w14:paraId="0C7340BE"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463A778" w14:textId="77777777" w:rsidR="00EF2574" w:rsidRPr="006F20ED" w:rsidRDefault="00EF2574" w:rsidP="00EF2574">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1C7A5E" w14:textId="77777777" w:rsidR="00EF2574" w:rsidRPr="006F20ED" w:rsidRDefault="00EF2574" w:rsidP="00EF2574">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1558" w14:textId="50DE92D6" w:rsidR="00EF2574" w:rsidRPr="006F20ED" w:rsidRDefault="00EF2574" w:rsidP="00EF2574">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1C1AD6E" w14:textId="77777777" w:rsidR="00EF2574" w:rsidRPr="006F20ED" w:rsidRDefault="00EF2574" w:rsidP="00EF2574">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3458" w14:textId="05B40013" w:rsidR="00EF2574" w:rsidRPr="006F20ED" w:rsidRDefault="00EF2574" w:rsidP="00EF2574">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F692" w14:textId="657394B1" w:rsidR="00EF2574" w:rsidRPr="006F20ED" w:rsidRDefault="00EF2574" w:rsidP="00EF2574">
            <w:pPr>
              <w:pStyle w:val="TAC"/>
              <w:rPr>
                <w:rFonts w:eastAsia="DengXian"/>
                <w:lang w:eastAsia="zh-CN"/>
              </w:rPr>
            </w:pPr>
            <w:r>
              <w:rPr>
                <w:rFonts w:eastAsia="DengXian"/>
                <w:lang w:val="fi-FI" w:eastAsia="zh-CN"/>
              </w:rPr>
              <w:t>4 and 5</w:t>
            </w:r>
          </w:p>
        </w:tc>
      </w:tr>
      <w:tr w:rsidR="00353C37" w:rsidRPr="006F20ED" w14:paraId="7A776D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18DDD143" w:rsidR="00FD2A8C" w:rsidRPr="006F20ED" w:rsidRDefault="009F7E04" w:rsidP="00B50E59">
            <w:pPr>
              <w:pStyle w:val="TAN"/>
              <w:keepNext w:val="0"/>
              <w:rPr>
                <w:rFonts w:eastAsia="SimSun"/>
              </w:rPr>
            </w:pPr>
            <w:r w:rsidRPr="000D2BC3">
              <w:rPr>
                <w:rFonts w:eastAsia="DengXian"/>
              </w:rPr>
              <w:lastRenderedPageBreak/>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proofErr w:type="spellStart"/>
            <w:r w:rsidRPr="006F20ED">
              <w:rPr>
                <w:i/>
              </w:rPr>
              <w:t>dualPA</w:t>
            </w:r>
            <w:proofErr w:type="spellEnd"/>
            <w:r w:rsidRPr="006F20ED">
              <w:rPr>
                <w:i/>
              </w:rPr>
              <w:t>-Architecture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455C98">
        <w:trPr>
          <w:tblHeade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EF2574" w:rsidRPr="006F20ED" w14:paraId="73A258BE"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A089AD4"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2888FC"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491C20CF" w14:textId="56A835FD"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723894D" w14:textId="0E2C007B" w:rsidR="00EF2574" w:rsidRPr="006F20ED" w:rsidRDefault="00EF2574" w:rsidP="00EF2574">
            <w:pPr>
              <w:pStyle w:val="TAC"/>
              <w:rPr>
                <w:rFonts w:eastAsia="SimSun"/>
              </w:rPr>
            </w:pPr>
            <w:r w:rsidRPr="0003242B">
              <w:rPr>
                <w:rFonts w:cs="Arial"/>
                <w:szCs w:val="18"/>
              </w:rPr>
              <w:t>See n4</w:t>
            </w:r>
            <w:r>
              <w:rPr>
                <w:rFonts w:cs="Arial"/>
                <w:szCs w:val="18"/>
              </w:rPr>
              <w:t>8</w:t>
            </w:r>
            <w:r w:rsidRPr="0003242B">
              <w:rPr>
                <w:rFonts w:cs="Arial"/>
                <w:szCs w:val="18"/>
              </w:rPr>
              <w:t xml:space="preserve">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09574297" w14:textId="491B32CB" w:rsidR="00EF2574" w:rsidRPr="006F20ED" w:rsidRDefault="00EF2574" w:rsidP="00EF2574">
            <w:pPr>
              <w:pStyle w:val="TAC"/>
              <w:rPr>
                <w:rFonts w:eastAsia="SimSun"/>
                <w:szCs w:val="18"/>
                <w:lang w:eastAsia="zh-CN"/>
              </w:rPr>
            </w:pPr>
            <w:r w:rsidRPr="0003242B">
              <w:rPr>
                <w:szCs w:val="18"/>
                <w:lang w:val="en-US" w:eastAsia="zh-CN"/>
              </w:rPr>
              <w:t>4 and 5</w:t>
            </w:r>
          </w:p>
        </w:tc>
      </w:tr>
      <w:tr w:rsidR="00EF2574" w:rsidRPr="006F20ED" w14:paraId="021ED837"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F5FEB63"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DD5FC99"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54845EF" w14:textId="337873DB"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0AFBF2F" w14:textId="2F0177CB" w:rsidR="00EF2574" w:rsidRPr="006F20ED" w:rsidRDefault="00EF2574" w:rsidP="00EF2574">
            <w:pPr>
              <w:pStyle w:val="TAC"/>
              <w:rPr>
                <w:rFonts w:eastAsia="SimSun"/>
              </w:rPr>
            </w:pPr>
            <w:r w:rsidRPr="0003242B">
              <w:rPr>
                <w:rFonts w:cs="Arial"/>
                <w:szCs w:val="18"/>
              </w:rPr>
              <w:t>CA_n4</w:t>
            </w:r>
            <w:r>
              <w:rPr>
                <w:rFonts w:cs="Arial"/>
                <w:szCs w:val="18"/>
              </w:rPr>
              <w:t>8B</w:t>
            </w:r>
            <w:r w:rsidRPr="0003242B">
              <w:rPr>
                <w:rFonts w:cs="Arial"/>
                <w:szCs w:val="18"/>
              </w:rPr>
              <w:t>_BCS4 and 5</w:t>
            </w:r>
          </w:p>
        </w:tc>
        <w:tc>
          <w:tcPr>
            <w:tcW w:w="1417" w:type="dxa"/>
            <w:tcBorders>
              <w:top w:val="nil"/>
              <w:left w:val="single" w:sz="4" w:space="0" w:color="auto"/>
              <w:bottom w:val="single" w:sz="4" w:space="0" w:color="auto"/>
              <w:right w:val="single" w:sz="4" w:space="0" w:color="auto"/>
            </w:tcBorders>
            <w:shd w:val="clear" w:color="auto" w:fill="auto"/>
          </w:tcPr>
          <w:p w14:paraId="0146545B" w14:textId="77777777" w:rsidR="00EF2574" w:rsidRPr="006F20ED" w:rsidRDefault="00EF2574" w:rsidP="00EF2574">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43BE7CB5" w:rsidR="0003242B" w:rsidRPr="006F20ED" w:rsidRDefault="00EF2574" w:rsidP="00C92850">
            <w:pPr>
              <w:pStyle w:val="TAC"/>
              <w:rPr>
                <w:rFonts w:eastAsia="SimSun"/>
                <w:lang w:eastAsia="zh-CN"/>
              </w:rPr>
            </w:pPr>
            <w:r>
              <w:rPr>
                <w:lang w:val="en-US" w:eastAsia="zh-CN"/>
              </w:rPr>
              <w:t>CA_n78C</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EF2574" w:rsidRPr="006F20ED" w14:paraId="538B6238" w14:textId="77777777" w:rsidTr="003C55E4">
        <w:trPr>
          <w:jc w:val="center"/>
        </w:trPr>
        <w:tc>
          <w:tcPr>
            <w:tcW w:w="1555" w:type="dxa"/>
            <w:tcBorders>
              <w:top w:val="nil"/>
              <w:left w:val="single" w:sz="4" w:space="0" w:color="auto"/>
              <w:bottom w:val="nil"/>
              <w:right w:val="single" w:sz="4" w:space="0" w:color="auto"/>
            </w:tcBorders>
            <w:shd w:val="clear" w:color="auto" w:fill="auto"/>
          </w:tcPr>
          <w:p w14:paraId="1671525C"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14715CC8"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C011176" w14:textId="5CD156C6"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007CD89" w14:textId="65FADC0B" w:rsidR="00EF2574" w:rsidRPr="006F20ED" w:rsidRDefault="00EF2574" w:rsidP="00EF2574">
            <w:pPr>
              <w:pStyle w:val="TAC"/>
              <w:rPr>
                <w:rFonts w:eastAsia="SimSun" w:cs="Arial"/>
              </w:rPr>
            </w:pPr>
            <w:r w:rsidRPr="0003242B">
              <w:rPr>
                <w:rFonts w:cs="Arial"/>
                <w:szCs w:val="18"/>
              </w:rPr>
              <w:t>See n</w:t>
            </w:r>
            <w:r>
              <w:rPr>
                <w:rFonts w:cs="Arial"/>
                <w:szCs w:val="18"/>
              </w:rPr>
              <w:t>78</w:t>
            </w:r>
            <w:r w:rsidRPr="0003242B">
              <w:rPr>
                <w:rFonts w:cs="Arial"/>
                <w:szCs w:val="18"/>
              </w:rPr>
              <w:t xml:space="preserve"> channel bandwidths in Table 5.3.5-1</w:t>
            </w:r>
          </w:p>
        </w:tc>
        <w:tc>
          <w:tcPr>
            <w:tcW w:w="1417" w:type="dxa"/>
            <w:tcBorders>
              <w:top w:val="nil"/>
              <w:left w:val="single" w:sz="4" w:space="0" w:color="auto"/>
              <w:bottom w:val="nil"/>
              <w:right w:val="single" w:sz="4" w:space="0" w:color="auto"/>
            </w:tcBorders>
            <w:shd w:val="clear" w:color="auto" w:fill="auto"/>
          </w:tcPr>
          <w:p w14:paraId="3664C94D" w14:textId="63D88456" w:rsidR="00EF2574" w:rsidRPr="006F20ED" w:rsidRDefault="00EF2574" w:rsidP="00EF2574">
            <w:pPr>
              <w:pStyle w:val="TAC"/>
              <w:rPr>
                <w:rFonts w:eastAsia="SimSun"/>
                <w:szCs w:val="18"/>
                <w:lang w:eastAsia="zh-CN"/>
              </w:rPr>
            </w:pPr>
            <w:r>
              <w:rPr>
                <w:szCs w:val="18"/>
                <w:lang w:val="en-US" w:eastAsia="zh-CN"/>
              </w:rPr>
              <w:t>4 and 5</w:t>
            </w:r>
          </w:p>
        </w:tc>
      </w:tr>
      <w:tr w:rsidR="00EF2574" w:rsidRPr="006F20ED" w14:paraId="0951757F" w14:textId="77777777" w:rsidTr="00526DF1">
        <w:trPr>
          <w:jc w:val="center"/>
        </w:trPr>
        <w:tc>
          <w:tcPr>
            <w:tcW w:w="1555" w:type="dxa"/>
            <w:tcBorders>
              <w:top w:val="nil"/>
              <w:left w:val="single" w:sz="4" w:space="0" w:color="auto"/>
              <w:right w:val="single" w:sz="4" w:space="0" w:color="auto"/>
            </w:tcBorders>
            <w:shd w:val="clear" w:color="auto" w:fill="auto"/>
          </w:tcPr>
          <w:p w14:paraId="7E8736F6"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54853D"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9883107" w14:textId="0459B821"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8CDB867" w14:textId="00F97826" w:rsidR="00EF2574" w:rsidRPr="006F20ED" w:rsidRDefault="00EF2574" w:rsidP="00EF2574">
            <w:pPr>
              <w:pStyle w:val="TAC"/>
              <w:rPr>
                <w:rFonts w:eastAsia="SimSun" w:cs="Arial"/>
              </w:rPr>
            </w:pPr>
            <w:r w:rsidRPr="0003242B">
              <w:rPr>
                <w:rFonts w:cs="Arial"/>
              </w:rPr>
              <w:t>CA_n78C_BCS</w:t>
            </w:r>
            <w:r>
              <w:rPr>
                <w:rFonts w:cs="Arial"/>
              </w:rPr>
              <w:t>4 and 5</w:t>
            </w:r>
          </w:p>
        </w:tc>
        <w:tc>
          <w:tcPr>
            <w:tcW w:w="1417" w:type="dxa"/>
            <w:tcBorders>
              <w:top w:val="nil"/>
              <w:left w:val="single" w:sz="4" w:space="0" w:color="auto"/>
              <w:bottom w:val="single" w:sz="4" w:space="0" w:color="auto"/>
              <w:right w:val="single" w:sz="4" w:space="0" w:color="auto"/>
            </w:tcBorders>
            <w:shd w:val="clear" w:color="auto" w:fill="auto"/>
          </w:tcPr>
          <w:p w14:paraId="67281F9B" w14:textId="77777777" w:rsidR="00EF2574" w:rsidRPr="006F20ED" w:rsidRDefault="00EF2574" w:rsidP="00EF2574">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A64A1C">
      <w:headerReference w:type="default" r:id="rId9"/>
      <w:footerReference w:type="default" r:id="rId10"/>
      <w:footnotePr>
        <w:numRestart w:val="eachSect"/>
      </w:footnotePr>
      <w:pgSz w:w="11907" w:h="16840" w:code="9"/>
      <w:pgMar w:top="1418" w:right="1134" w:bottom="1134" w:left="1134" w:header="851" w:footer="340" w:gutter="0"/>
      <w:pgNumType w:start="9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51F0" w14:textId="77777777" w:rsidR="00624BF0" w:rsidRDefault="00624BF0">
      <w:r>
        <w:separator/>
      </w:r>
    </w:p>
  </w:endnote>
  <w:endnote w:type="continuationSeparator" w:id="0">
    <w:p w14:paraId="2BDBAEC4" w14:textId="77777777" w:rsidR="00624BF0" w:rsidRDefault="0062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A712E" w14:textId="77777777" w:rsidR="00624BF0" w:rsidRDefault="00624BF0">
      <w:r>
        <w:separator/>
      </w:r>
    </w:p>
  </w:footnote>
  <w:footnote w:type="continuationSeparator" w:id="0">
    <w:p w14:paraId="4431BE33" w14:textId="77777777" w:rsidR="00624BF0" w:rsidRDefault="00624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515953236"/>
      <w:docPartObj>
        <w:docPartGallery w:val="Page Numbers (Top of Page)"/>
        <w:docPartUnique/>
      </w:docPartObj>
    </w:sdtPr>
    <w:sdtEndPr>
      <w:rPr>
        <w:noProof/>
      </w:rPr>
    </w:sdtEndPr>
    <w:sdtContent>
      <w:p w14:paraId="6C9BBBEE" w14:textId="12055A1C" w:rsidR="00C74986" w:rsidRDefault="00C74986" w:rsidP="00C74986">
        <w:pPr>
          <w:pStyle w:val="Header"/>
          <w:tabs>
            <w:tab w:val="center" w:pos="4820"/>
            <w:tab w:val="right" w:pos="9639"/>
          </w:tabs>
        </w:pPr>
        <w:r>
          <w:rPr>
            <w:noProof w:val="0"/>
          </w:rPr>
          <w:t>Release 1</w:t>
        </w:r>
        <w:r w:rsidR="00AF4BDF">
          <w:rPr>
            <w:noProof w:val="0"/>
          </w:rPr>
          <w:t>9</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AF4BDF">
          <w:rPr>
            <w:lang w:eastAsia="en-GB"/>
          </w:rPr>
          <w:t>9</w:t>
        </w:r>
        <w:r w:rsidR="00EC2759" w:rsidRPr="00FF4809">
          <w:rPr>
            <w:lang w:eastAsia="en-GB"/>
          </w:rPr>
          <w:t>.</w:t>
        </w:r>
        <w:r w:rsidR="007E75F4">
          <w:rPr>
            <w:lang w:eastAsia="en-GB"/>
          </w:rPr>
          <w:t>2</w:t>
        </w:r>
        <w:r w:rsidR="00EC2759" w:rsidRPr="00FF4809">
          <w:rPr>
            <w:lang w:eastAsia="en-GB"/>
          </w:rPr>
          <w:t>.0 (202</w:t>
        </w:r>
        <w:r w:rsidR="006B781A">
          <w:rPr>
            <w:lang w:eastAsia="en-GB"/>
          </w:rPr>
          <w:t>5</w:t>
        </w:r>
        <w:r w:rsidR="00EC2759" w:rsidRPr="00FF4809">
          <w:rPr>
            <w:lang w:eastAsia="en-GB"/>
          </w:rPr>
          <w:t>-</w:t>
        </w:r>
        <w:r w:rsidR="006B781A">
          <w:rPr>
            <w:lang w:eastAsia="en-GB"/>
          </w:rPr>
          <w:t>0</w:t>
        </w:r>
        <w:r w:rsidR="007E75F4">
          <w:rPr>
            <w:lang w:eastAsia="en-GB"/>
          </w:rPr>
          <w:t>6</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6ECD"/>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093B"/>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664"/>
    <w:rsid w:val="00301F3F"/>
    <w:rsid w:val="00302918"/>
    <w:rsid w:val="00303B20"/>
    <w:rsid w:val="00305F64"/>
    <w:rsid w:val="003065DF"/>
    <w:rsid w:val="00306F69"/>
    <w:rsid w:val="00307D83"/>
    <w:rsid w:val="00310808"/>
    <w:rsid w:val="003111CC"/>
    <w:rsid w:val="00311F41"/>
    <w:rsid w:val="00312074"/>
    <w:rsid w:val="00313CF7"/>
    <w:rsid w:val="0031423D"/>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616"/>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031"/>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19C"/>
    <w:rsid w:val="0045234C"/>
    <w:rsid w:val="004541C0"/>
    <w:rsid w:val="00455C98"/>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1C3B"/>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67AFF"/>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2FFE"/>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245"/>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45E3"/>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4BF0"/>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426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B781A"/>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0A4B"/>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56F"/>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E75F4"/>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53D9"/>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0F6"/>
    <w:rsid w:val="0091348E"/>
    <w:rsid w:val="009147D9"/>
    <w:rsid w:val="00914DB2"/>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9F7E04"/>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4A1C"/>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4BDF"/>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0636"/>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D6982"/>
    <w:rsid w:val="00EE0572"/>
    <w:rsid w:val="00EE0990"/>
    <w:rsid w:val="00EE1774"/>
    <w:rsid w:val="00EE1AB0"/>
    <w:rsid w:val="00EE26D6"/>
    <w:rsid w:val="00EE2F20"/>
    <w:rsid w:val="00EE44F0"/>
    <w:rsid w:val="00EE4774"/>
    <w:rsid w:val="00EE5031"/>
    <w:rsid w:val="00EE50C1"/>
    <w:rsid w:val="00EE55CF"/>
    <w:rsid w:val="00EE57A2"/>
    <w:rsid w:val="00EE6544"/>
    <w:rsid w:val="00EF257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904"/>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9112108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4202</TotalTime>
  <Pages>9</Pages>
  <Words>3546</Words>
  <Characters>15987</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1655</cp:revision>
  <cp:lastPrinted>2019-02-25T14:05:00Z</cp:lastPrinted>
  <dcterms:created xsi:type="dcterms:W3CDTF">2021-12-22T15:46:00Z</dcterms:created>
  <dcterms:modified xsi:type="dcterms:W3CDTF">2025-06-30T08:53:00Z</dcterms:modified>
</cp:coreProperties>
</file>