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3F86763F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BE6E0F" w:rsidRPr="006F085F">
              <w:rPr>
                <w:noProof w:val="0"/>
              </w:rPr>
              <w:t>V1</w:t>
            </w:r>
            <w:r w:rsidR="00BE6E0F">
              <w:rPr>
                <w:noProof w:val="0"/>
              </w:rPr>
              <w:t>9</w:t>
            </w:r>
            <w:r w:rsidRPr="006F085F">
              <w:rPr>
                <w:noProof w:val="0"/>
              </w:rPr>
              <w:t>.</w:t>
            </w:r>
            <w:r w:rsidR="00405249">
              <w:rPr>
                <w:noProof w:val="0"/>
              </w:rPr>
              <w:t>2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CE4F01" w:rsidRPr="006F085F">
              <w:rPr>
                <w:noProof w:val="0"/>
                <w:sz w:val="32"/>
              </w:rPr>
              <w:t>202</w:t>
            </w:r>
            <w:r w:rsidR="00CE4F01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405249">
              <w:rPr>
                <w:noProof w:val="0"/>
                <w:sz w:val="32"/>
              </w:rPr>
              <w:t>06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5DD90734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BE6E0F" w:rsidRPr="006F085F">
              <w:rPr>
                <w:rStyle w:val="ZGSM"/>
              </w:rPr>
              <w:t>1</w:t>
            </w:r>
            <w:r w:rsidR="00BE6E0F">
              <w:rPr>
                <w:rStyle w:val="ZGSM"/>
              </w:rPr>
              <w:t>9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5pt" o:ole="">
                  <v:imagedata r:id="rId9" o:title=""/>
                </v:shape>
                <o:OLEObject Type="Embed" ProgID="Word.Picture.8" ShapeID="_x0000_i1025" DrawAspect="Content" ObjectID="_181279089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761FA66C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CE4F01" w:rsidRPr="006F085F">
              <w:rPr>
                <w:sz w:val="18"/>
              </w:rPr>
              <w:t>202</w:t>
            </w:r>
            <w:r w:rsidR="00CE4F01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29D9B7A2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2066782D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161D2447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770567AB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25670DF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7D8EDC7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6CABF1F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1B6E1740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697EC49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3F48ECF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6BB768D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763EDBC5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64820D9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6C4FA7B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34</w:t>
      </w:r>
    </w:p>
    <w:p w14:paraId="46E276E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36</w:t>
      </w:r>
    </w:p>
    <w:p w14:paraId="78F8E20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36</w:t>
      </w:r>
    </w:p>
    <w:p w14:paraId="7F03D30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37</w:t>
      </w:r>
    </w:p>
    <w:p w14:paraId="50C46FA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37</w:t>
      </w:r>
    </w:p>
    <w:p w14:paraId="1AFCB3C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8034AF">
        <w:rPr>
          <w:bCs/>
        </w:rPr>
        <w:t>two bands)</w:t>
      </w:r>
      <w:r>
        <w:tab/>
        <w:t>38</w:t>
      </w:r>
    </w:p>
    <w:p w14:paraId="6B89F67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8034AF">
        <w:rPr>
          <w:bCs/>
        </w:rPr>
        <w:t>three bands)</w:t>
      </w:r>
      <w:r>
        <w:tab/>
        <w:t>42</w:t>
      </w:r>
    </w:p>
    <w:p w14:paraId="26C21CC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8034AF">
        <w:rPr>
          <w:bCs/>
        </w:rPr>
        <w:t>four bands)</w:t>
      </w:r>
      <w:r>
        <w:tab/>
        <w:t>48</w:t>
      </w:r>
    </w:p>
    <w:p w14:paraId="7FD6285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8034AF">
        <w:rPr>
          <w:bCs/>
        </w:rPr>
        <w:t>five bands)</w:t>
      </w:r>
      <w:r>
        <w:tab/>
        <w:t>52</w:t>
      </w:r>
    </w:p>
    <w:p w14:paraId="55D6D16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8034AF">
        <w:rPr>
          <w:bCs/>
        </w:rPr>
        <w:t>six bands)</w:t>
      </w:r>
      <w:r>
        <w:tab/>
        <w:t>52</w:t>
      </w:r>
    </w:p>
    <w:p w14:paraId="2D2CF61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53</w:t>
      </w:r>
    </w:p>
    <w:p w14:paraId="30E9089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53</w:t>
      </w:r>
    </w:p>
    <w:p w14:paraId="76FAC8C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55</w:t>
      </w:r>
    </w:p>
    <w:p w14:paraId="0DF5E1F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56</w:t>
      </w:r>
    </w:p>
    <w:p w14:paraId="2CEAD93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56</w:t>
      </w:r>
    </w:p>
    <w:p w14:paraId="489BB89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Sidelink CA operating bands</w:t>
      </w:r>
      <w:r>
        <w:tab/>
        <w:t>57</w:t>
      </w:r>
    </w:p>
    <w:p w14:paraId="1905801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Operating bands for Sidelink Unlicensed</w:t>
      </w:r>
      <w:r>
        <w:tab/>
        <w:t>57</w:t>
      </w:r>
    </w:p>
    <w:p w14:paraId="031039F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V2X operating bands for concurrent operation</w:t>
      </w:r>
      <w:r>
        <w:tab/>
        <w:t>57</w:t>
      </w:r>
    </w:p>
    <w:p w14:paraId="208C8E6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Operating bands for SL-U concurrent operation</w:t>
      </w:r>
      <w:r>
        <w:tab/>
        <w:t>58</w:t>
      </w:r>
    </w:p>
    <w:p w14:paraId="4B3EC3F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58</w:t>
      </w:r>
    </w:p>
    <w:p w14:paraId="41F058A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58</w:t>
      </w:r>
    </w:p>
    <w:p w14:paraId="3C85156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58</w:t>
      </w:r>
    </w:p>
    <w:p w14:paraId="589295A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58</w:t>
      </w:r>
    </w:p>
    <w:p w14:paraId="0A8469A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60</w:t>
      </w:r>
    </w:p>
    <w:p w14:paraId="14D6362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60</w:t>
      </w:r>
    </w:p>
    <w:p w14:paraId="78E7A9F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62</w:t>
      </w:r>
    </w:p>
    <w:p w14:paraId="6A704CF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62</w:t>
      </w:r>
    </w:p>
    <w:p w14:paraId="71463AE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69</w:t>
      </w:r>
    </w:p>
    <w:p w14:paraId="2E4DDA0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70</w:t>
      </w:r>
    </w:p>
    <w:p w14:paraId="7BB2F89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</w:t>
      </w:r>
    </w:p>
    <w:p w14:paraId="1BF6B65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70</w:t>
      </w:r>
    </w:p>
    <w:p w14:paraId="62BDA4D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70</w:t>
      </w:r>
    </w:p>
    <w:p w14:paraId="206963E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</w:t>
      </w:r>
    </w:p>
    <w:p w14:paraId="062B988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72</w:t>
      </w:r>
    </w:p>
    <w:p w14:paraId="5187183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73</w:t>
      </w:r>
    </w:p>
    <w:p w14:paraId="46B886B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</w:t>
      </w:r>
    </w:p>
    <w:p w14:paraId="3013FB2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Channel bandwidth for Sidelink CA</w:t>
      </w:r>
      <w:r>
        <w:tab/>
        <w:t>73</w:t>
      </w:r>
    </w:p>
    <w:p w14:paraId="09980D7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Channel bandwidth for Sidelink Unlicensed</w:t>
      </w:r>
      <w:r>
        <w:tab/>
        <w:t>74</w:t>
      </w:r>
    </w:p>
    <w:p w14:paraId="294994C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75</w:t>
      </w:r>
    </w:p>
    <w:p w14:paraId="06DE5F0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Channel bandwidth for SL-U concurrent operation</w:t>
      </w:r>
      <w:r>
        <w:tab/>
        <w:t>76</w:t>
      </w:r>
    </w:p>
    <w:p w14:paraId="1BEF7DB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8034AF">
        <w:rPr>
          <w:rFonts w:eastAsia="SimSun"/>
          <w:lang w:val="en-US" w:eastAsia="zh-CN"/>
        </w:rPr>
        <w:t>(e)</w:t>
      </w:r>
      <w:r>
        <w:t>RedCap</w:t>
      </w:r>
      <w:r>
        <w:tab/>
        <w:t>77</w:t>
      </w:r>
    </w:p>
    <w:p w14:paraId="4DB75D0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77</w:t>
      </w:r>
    </w:p>
    <w:p w14:paraId="0E77C2B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77</w:t>
      </w:r>
    </w:p>
    <w:p w14:paraId="23748CD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77</w:t>
      </w:r>
    </w:p>
    <w:p w14:paraId="494AEE3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77</w:t>
      </w:r>
    </w:p>
    <w:p w14:paraId="5AA187F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77</w:t>
      </w:r>
    </w:p>
    <w:p w14:paraId="01EA4D0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78</w:t>
      </w:r>
    </w:p>
    <w:p w14:paraId="149AAD4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78</w:t>
      </w:r>
    </w:p>
    <w:p w14:paraId="0CF6A0E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82</w:t>
      </w:r>
    </w:p>
    <w:p w14:paraId="6C870D5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82</w:t>
      </w:r>
    </w:p>
    <w:p w14:paraId="14188E0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83</w:t>
      </w:r>
    </w:p>
    <w:p w14:paraId="0D0CF23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85</w:t>
      </w:r>
    </w:p>
    <w:p w14:paraId="44B4FBC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86</w:t>
      </w:r>
    </w:p>
    <w:p w14:paraId="6E2AD16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86</w:t>
      </w:r>
    </w:p>
    <w:p w14:paraId="7BB1839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87</w:t>
      </w:r>
    </w:p>
    <w:p w14:paraId="6412F44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87</w:t>
      </w:r>
    </w:p>
    <w:p w14:paraId="4632245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87</w:t>
      </w:r>
    </w:p>
    <w:p w14:paraId="0CA890D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87</w:t>
      </w:r>
    </w:p>
    <w:p w14:paraId="39CA732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87</w:t>
      </w:r>
    </w:p>
    <w:p w14:paraId="26AFBB1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87</w:t>
      </w:r>
    </w:p>
    <w:p w14:paraId="3EA83B3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88</w:t>
      </w:r>
    </w:p>
    <w:p w14:paraId="56F5789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88</w:t>
      </w:r>
    </w:p>
    <w:p w14:paraId="2220F6A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Channel spacing for Sidelink CA</w:t>
      </w:r>
      <w:r>
        <w:tab/>
        <w:t>88</w:t>
      </w:r>
    </w:p>
    <w:p w14:paraId="65A23EE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Channel spacing for Sidelink Unlicensed</w:t>
      </w:r>
      <w:r>
        <w:tab/>
        <w:t>88</w:t>
      </w:r>
    </w:p>
    <w:p w14:paraId="1C54EC0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88</w:t>
      </w:r>
    </w:p>
    <w:p w14:paraId="00EFB1E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88</w:t>
      </w:r>
    </w:p>
    <w:p w14:paraId="0688608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88</w:t>
      </w:r>
    </w:p>
    <w:p w14:paraId="38EB053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88</w:t>
      </w:r>
    </w:p>
    <w:p w14:paraId="2B32DCF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5954824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88</w:t>
      </w:r>
    </w:p>
    <w:p w14:paraId="1A1658E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88</w:t>
      </w:r>
    </w:p>
    <w:p w14:paraId="665E36F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47707F4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88</w:t>
      </w:r>
    </w:p>
    <w:p w14:paraId="41CF617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89</w:t>
      </w:r>
    </w:p>
    <w:p w14:paraId="4BDB058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89</w:t>
      </w:r>
    </w:p>
    <w:p w14:paraId="2C70943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Synchronization raster for Sidelink CA</w:t>
      </w:r>
      <w:r>
        <w:tab/>
        <w:t>89</w:t>
      </w:r>
    </w:p>
    <w:p w14:paraId="75F3D3D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Synchronization raster for Sidelink Unlicensed</w:t>
      </w:r>
      <w:r>
        <w:tab/>
        <w:t>89</w:t>
      </w:r>
    </w:p>
    <w:p w14:paraId="26126CE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8034AF">
        <w:rPr>
          <w:rFonts w:eastAsia="SimSun"/>
          <w:lang w:val="en-US" w:eastAsia="zh-CN"/>
        </w:rPr>
        <w:t>(e)</w:t>
      </w:r>
      <w:r>
        <w:t>RedCap</w:t>
      </w:r>
      <w:r>
        <w:tab/>
        <w:t>90</w:t>
      </w:r>
    </w:p>
    <w:p w14:paraId="2BE850D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90</w:t>
      </w:r>
    </w:p>
    <w:p w14:paraId="0A7295D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8034AF">
        <w:rPr>
          <w:rFonts w:eastAsia="SimSun"/>
          <w:lang w:val="en-US" w:eastAsia="zh-CN"/>
        </w:rPr>
        <w:t>(e)</w:t>
      </w:r>
      <w:r>
        <w:t>RedCap</w:t>
      </w:r>
      <w:r>
        <w:tab/>
        <w:t>90</w:t>
      </w:r>
    </w:p>
    <w:p w14:paraId="68EBEA8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90</w:t>
      </w:r>
    </w:p>
    <w:p w14:paraId="3D90C2B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90</w:t>
      </w:r>
    </w:p>
    <w:p w14:paraId="758B9F0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90</w:t>
      </w:r>
    </w:p>
    <w:p w14:paraId="085FDB1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8034AF">
        <w:rPr>
          <w:rFonts w:eastAsia="SimSun"/>
          <w:lang w:val="en-US" w:eastAsia="zh-CN"/>
        </w:rPr>
        <w:t>(e)</w:t>
      </w:r>
      <w:r>
        <w:t>RedCap</w:t>
      </w:r>
      <w:r>
        <w:tab/>
        <w:t>90</w:t>
      </w:r>
    </w:p>
    <w:p w14:paraId="60656A7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8034AF">
        <w:rPr>
          <w:rFonts w:eastAsia="SimSun"/>
          <w:lang w:val="en-US" w:eastAsia="zh-CN"/>
        </w:rPr>
        <w:t>(e)</w:t>
      </w:r>
      <w:r>
        <w:t>RedCap</w:t>
      </w:r>
      <w:r>
        <w:tab/>
        <w:t>90</w:t>
      </w:r>
    </w:p>
    <w:p w14:paraId="2DB1E79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90</w:t>
      </w:r>
    </w:p>
    <w:p w14:paraId="1D0D701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90</w:t>
      </w:r>
    </w:p>
    <w:p w14:paraId="2791974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</w:t>
      </w:r>
    </w:p>
    <w:p w14:paraId="1764EA0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91</w:t>
      </w:r>
    </w:p>
    <w:p w14:paraId="15734F6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95</w:t>
      </w:r>
    </w:p>
    <w:p w14:paraId="03BA377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99</w:t>
      </w:r>
    </w:p>
    <w:p w14:paraId="19EE1B7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99</w:t>
      </w:r>
    </w:p>
    <w:p w14:paraId="5EA11C5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8034AF">
        <w:rPr>
          <w:bCs/>
        </w:rPr>
        <w:t>two bands)</w:t>
      </w:r>
      <w:r>
        <w:tab/>
        <w:t>99</w:t>
      </w:r>
    </w:p>
    <w:p w14:paraId="65C8391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99</w:t>
      </w:r>
    </w:p>
    <w:p w14:paraId="4D426C1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119</w:t>
      </w:r>
    </w:p>
    <w:p w14:paraId="08396E3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5.5A.3.1-1k ~ Table 5.5A.3.1-1</w:t>
      </w:r>
      <w:r>
        <w:rPr>
          <w:lang w:eastAsia="zh-CN"/>
        </w:rPr>
        <w:t>o</w:t>
      </w:r>
      <w:r>
        <w:tab/>
        <w:t>140</w:t>
      </w:r>
    </w:p>
    <w:p w14:paraId="1E4544B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8034AF">
        <w:rPr>
          <w:bCs/>
        </w:rPr>
        <w:t>three bands)</w:t>
      </w:r>
      <w:r>
        <w:tab/>
        <w:t>156</w:t>
      </w:r>
    </w:p>
    <w:p w14:paraId="6269DE1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Table 5.5A.3.2-1a</w:t>
      </w:r>
      <w:r>
        <w:tab/>
        <w:t>156</w:t>
      </w:r>
    </w:p>
    <w:p w14:paraId="12793E3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Table 5.5A.3.2-1b</w:t>
      </w:r>
      <w:r>
        <w:tab/>
        <w:t>244</w:t>
      </w:r>
    </w:p>
    <w:p w14:paraId="5054B07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Table 5.5A.3.2-1c</w:t>
      </w:r>
      <w:r>
        <w:tab/>
        <w:t>294</w:t>
      </w:r>
    </w:p>
    <w:p w14:paraId="5C0312C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8034AF">
        <w:rPr>
          <w:bCs/>
        </w:rPr>
        <w:t>four bands)</w:t>
      </w:r>
      <w:r>
        <w:tab/>
        <w:t>321</w:t>
      </w:r>
    </w:p>
    <w:p w14:paraId="7CF37F8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321</w:t>
      </w:r>
    </w:p>
    <w:p w14:paraId="2470633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Table 5.5A.3.3-1b</w:t>
      </w:r>
      <w:r>
        <w:tab/>
        <w:t>397</w:t>
      </w:r>
    </w:p>
    <w:p w14:paraId="069A201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8034AF">
        <w:rPr>
          <w:bCs/>
        </w:rPr>
        <w:t>five bands)</w:t>
      </w:r>
      <w:r>
        <w:tab/>
        <w:t>449</w:t>
      </w:r>
    </w:p>
    <w:p w14:paraId="61CE3BF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8034AF">
        <w:rPr>
          <w:bCs/>
        </w:rPr>
        <w:t>six bands)</w:t>
      </w:r>
      <w:r>
        <w:tab/>
        <w:t>481</w:t>
      </w:r>
    </w:p>
    <w:p w14:paraId="3FE0621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454</w:t>
      </w:r>
    </w:p>
    <w:p w14:paraId="1E206FB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468</w:t>
      </w:r>
    </w:p>
    <w:p w14:paraId="5D69908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Reserved</w:t>
      </w:r>
      <w:r>
        <w:tab/>
        <w:t>480</w:t>
      </w:r>
    </w:p>
    <w:p w14:paraId="35DA398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480</w:t>
      </w:r>
    </w:p>
    <w:p w14:paraId="0FDCAEA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Configurations for Sidelink CA</w:t>
      </w:r>
      <w:r>
        <w:tab/>
        <w:t>480</w:t>
      </w:r>
    </w:p>
    <w:p w14:paraId="20251DA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Configurations for Sidelink intra-band contiguous CA</w:t>
      </w:r>
      <w:r>
        <w:tab/>
        <w:t>480</w:t>
      </w:r>
    </w:p>
    <w:p w14:paraId="4AEE5E9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5.5E.1A.2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Sidelink intra-band non-contiguous CA</w:t>
      </w:r>
      <w:r>
        <w:tab/>
        <w:t>480</w:t>
      </w:r>
    </w:p>
    <w:p w14:paraId="35B07E8F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480</w:t>
      </w:r>
    </w:p>
    <w:p w14:paraId="4EF3FF67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199E8E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888177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67F9299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5CBE5B4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0DC01F2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1E78517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8DA3FD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37CED28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146F2ED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481</w:t>
      </w:r>
    </w:p>
    <w:p w14:paraId="086548A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481</w:t>
      </w:r>
    </w:p>
    <w:p w14:paraId="30A1C26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Void</w:t>
      </w:r>
      <w:r>
        <w:tab/>
        <w:t>483</w:t>
      </w:r>
    </w:p>
    <w:p w14:paraId="48ABD40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483</w:t>
      </w:r>
    </w:p>
    <w:p w14:paraId="02F26FA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486</w:t>
      </w:r>
    </w:p>
    <w:p w14:paraId="29B33D3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486</w:t>
      </w:r>
    </w:p>
    <w:p w14:paraId="5C3FC94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491</w:t>
      </w:r>
    </w:p>
    <w:p w14:paraId="161ACF3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494</w:t>
      </w:r>
    </w:p>
    <w:p w14:paraId="1D8D347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495</w:t>
      </w:r>
    </w:p>
    <w:p w14:paraId="4D21D8B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498</w:t>
      </w:r>
    </w:p>
    <w:p w14:paraId="26840CD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499</w:t>
      </w:r>
    </w:p>
    <w:p w14:paraId="32ED99E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501</w:t>
      </w:r>
    </w:p>
    <w:p w14:paraId="603702A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502</w:t>
      </w:r>
    </w:p>
    <w:p w14:paraId="396E57B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503</w:t>
      </w:r>
    </w:p>
    <w:p w14:paraId="5927585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503</w:t>
      </w:r>
    </w:p>
    <w:p w14:paraId="557544D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504</w:t>
      </w:r>
    </w:p>
    <w:p w14:paraId="0EDFE02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504</w:t>
      </w:r>
    </w:p>
    <w:p w14:paraId="3DA5FF8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505</w:t>
      </w:r>
    </w:p>
    <w:p w14:paraId="2449621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507</w:t>
      </w:r>
    </w:p>
    <w:p w14:paraId="2E4604F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509</w:t>
      </w:r>
    </w:p>
    <w:p w14:paraId="4F388EE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510</w:t>
      </w:r>
    </w:p>
    <w:p w14:paraId="47CF2FB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512</w:t>
      </w:r>
    </w:p>
    <w:p w14:paraId="7265C29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517</w:t>
      </w:r>
    </w:p>
    <w:p w14:paraId="44E5F4A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519</w:t>
      </w:r>
    </w:p>
    <w:p w14:paraId="44E7FC6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522</w:t>
      </w:r>
    </w:p>
    <w:p w14:paraId="12CA71F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523</w:t>
      </w:r>
    </w:p>
    <w:p w14:paraId="7B83620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524</w:t>
      </w:r>
    </w:p>
    <w:p w14:paraId="7A53A69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525</w:t>
      </w:r>
    </w:p>
    <w:p w14:paraId="7629D93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526</w:t>
      </w:r>
    </w:p>
    <w:p w14:paraId="3E7F43B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528</w:t>
      </w:r>
    </w:p>
    <w:p w14:paraId="3356700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528</w:t>
      </w:r>
    </w:p>
    <w:p w14:paraId="161438C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531</w:t>
      </w:r>
    </w:p>
    <w:p w14:paraId="20D3C0C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533</w:t>
      </w:r>
    </w:p>
    <w:p w14:paraId="7698586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534</w:t>
      </w:r>
    </w:p>
    <w:p w14:paraId="4D836E4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535</w:t>
      </w:r>
    </w:p>
    <w:p w14:paraId="4629BEE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536</w:t>
      </w:r>
    </w:p>
    <w:p w14:paraId="4A8D977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536</w:t>
      </w:r>
    </w:p>
    <w:p w14:paraId="34F840C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A-MPR for NS_</w:t>
      </w:r>
      <w:r w:rsidRPr="008034AF">
        <w:rPr>
          <w:lang w:val="en-US" w:eastAsia="zh-CN"/>
        </w:rPr>
        <w:t>17</w:t>
      </w:r>
      <w:r>
        <w:tab/>
        <w:t>537</w:t>
      </w:r>
    </w:p>
    <w:p w14:paraId="32DA64B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NS_26</w:t>
      </w:r>
      <w:r>
        <w:tab/>
        <w:t>538</w:t>
      </w:r>
    </w:p>
    <w:p w14:paraId="7F55B5E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NS_36</w:t>
      </w:r>
      <w:r>
        <w:tab/>
        <w:t>538</w:t>
      </w:r>
    </w:p>
    <w:p w14:paraId="163197A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539</w:t>
      </w:r>
    </w:p>
    <w:p w14:paraId="07937EA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544</w:t>
      </w:r>
    </w:p>
    <w:p w14:paraId="406F24E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544</w:t>
      </w:r>
    </w:p>
    <w:p w14:paraId="02E7E0B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544</w:t>
      </w:r>
    </w:p>
    <w:p w14:paraId="14A5107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544</w:t>
      </w:r>
    </w:p>
    <w:p w14:paraId="1B76923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545</w:t>
      </w:r>
    </w:p>
    <w:p w14:paraId="2ED3E35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545</w:t>
      </w:r>
    </w:p>
    <w:p w14:paraId="11C4F2D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551</w:t>
      </w:r>
    </w:p>
    <w:p w14:paraId="4BA42BF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551</w:t>
      </w:r>
    </w:p>
    <w:p w14:paraId="7436AB9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551</w:t>
      </w:r>
    </w:p>
    <w:p w14:paraId="7061C76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551</w:t>
      </w:r>
    </w:p>
    <w:p w14:paraId="722B848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555</w:t>
      </w:r>
    </w:p>
    <w:p w14:paraId="0A87D4E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555</w:t>
      </w:r>
    </w:p>
    <w:p w14:paraId="17FEB19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556</w:t>
      </w:r>
    </w:p>
    <w:p w14:paraId="20F0301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556</w:t>
      </w:r>
    </w:p>
    <w:p w14:paraId="3970F530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557</w:t>
      </w:r>
    </w:p>
    <w:p w14:paraId="3D7AF35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557</w:t>
      </w:r>
    </w:p>
    <w:p w14:paraId="30D59C8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557</w:t>
      </w:r>
    </w:p>
    <w:p w14:paraId="0DE2DE0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558</w:t>
      </w:r>
    </w:p>
    <w:p w14:paraId="536C9D7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558</w:t>
      </w:r>
    </w:p>
    <w:p w14:paraId="08E1BFC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558</w:t>
      </w:r>
    </w:p>
    <w:p w14:paraId="57876EE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559</w:t>
      </w:r>
    </w:p>
    <w:p w14:paraId="01B5F7C0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559</w:t>
      </w:r>
    </w:p>
    <w:p w14:paraId="3CEE28D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559</w:t>
      </w:r>
    </w:p>
    <w:p w14:paraId="17A17A6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560</w:t>
      </w:r>
    </w:p>
    <w:p w14:paraId="28E1980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560</w:t>
      </w:r>
    </w:p>
    <w:p w14:paraId="71926A3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560</w:t>
      </w:r>
    </w:p>
    <w:p w14:paraId="1901646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560</w:t>
      </w:r>
    </w:p>
    <w:p w14:paraId="65755B51" w14:textId="77777777" w:rsidR="006C5240" w:rsidRDefault="006C5240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CA_NS_04</w:t>
      </w:r>
      <w:r>
        <w:tab/>
        <w:t>561</w:t>
      </w:r>
    </w:p>
    <w:p w14:paraId="623D3074" w14:textId="77777777" w:rsidR="006C5240" w:rsidRDefault="006C5240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Contiguous allocations</w:t>
      </w:r>
      <w:r>
        <w:tab/>
        <w:t>561</w:t>
      </w:r>
    </w:p>
    <w:p w14:paraId="6078BFE9" w14:textId="77777777" w:rsidR="006C5240" w:rsidRDefault="006C5240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Non-contiguous allocations</w:t>
      </w:r>
      <w:r>
        <w:tab/>
        <w:t>562</w:t>
      </w:r>
    </w:p>
    <w:p w14:paraId="13672B75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567</w:t>
      </w:r>
    </w:p>
    <w:p w14:paraId="77FAEAD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571</w:t>
      </w:r>
    </w:p>
    <w:p w14:paraId="7011057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573</w:t>
      </w:r>
    </w:p>
    <w:p w14:paraId="580A7BE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573</w:t>
      </w:r>
    </w:p>
    <w:p w14:paraId="2540C54F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573</w:t>
      </w:r>
    </w:p>
    <w:p w14:paraId="40DE207F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576</w:t>
      </w:r>
    </w:p>
    <w:p w14:paraId="249175D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578</w:t>
      </w:r>
    </w:p>
    <w:p w14:paraId="7B627A7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582</w:t>
      </w:r>
    </w:p>
    <w:p w14:paraId="0C0029E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8034AF">
        <w:rPr>
          <w:vertAlign w:val="subscript"/>
        </w:rPr>
        <w:t xml:space="preserve">IB,c </w:t>
      </w:r>
      <w:r>
        <w:t>for CA</w:t>
      </w:r>
      <w:r>
        <w:tab/>
        <w:t>582</w:t>
      </w:r>
    </w:p>
    <w:p w14:paraId="7D5354B5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582</w:t>
      </w:r>
    </w:p>
    <w:p w14:paraId="00E597E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582</w:t>
      </w:r>
    </w:p>
    <w:p w14:paraId="0300F4A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8034AF">
        <w:rPr>
          <w:vertAlign w:val="subscript"/>
        </w:rPr>
        <w:t>IB,c</w:t>
      </w:r>
      <w:r>
        <w:t xml:space="preserve"> for Inter-band CA (two bands)</w:t>
      </w:r>
      <w:r>
        <w:tab/>
        <w:t>582</w:t>
      </w:r>
    </w:p>
    <w:p w14:paraId="56B65095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8034AF">
        <w:rPr>
          <w:vertAlign w:val="subscript"/>
        </w:rPr>
        <w:t>IB,c</w:t>
      </w:r>
      <w:r>
        <w:t xml:space="preserve"> for Inter-band CA (three bands)</w:t>
      </w:r>
      <w:r>
        <w:tab/>
        <w:t>587</w:t>
      </w:r>
    </w:p>
    <w:p w14:paraId="2B3E460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8034AF">
        <w:rPr>
          <w:vertAlign w:val="subscript"/>
        </w:rPr>
        <w:t>IB,c</w:t>
      </w:r>
      <w:r>
        <w:t xml:space="preserve"> for Inter-band CA (four bands)</w:t>
      </w:r>
      <w:r>
        <w:tab/>
        <w:t>594</w:t>
      </w:r>
    </w:p>
    <w:p w14:paraId="0F110FE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8034AF">
        <w:rPr>
          <w:vertAlign w:val="subscript"/>
        </w:rPr>
        <w:t>IB,c</w:t>
      </w:r>
      <w:r>
        <w:t xml:space="preserve"> for Inter-band CA (five bands)</w:t>
      </w:r>
      <w:r>
        <w:tab/>
        <w:t>598</w:t>
      </w:r>
    </w:p>
    <w:p w14:paraId="1C9BBB7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8034AF">
        <w:rPr>
          <w:vertAlign w:val="subscript"/>
        </w:rPr>
        <w:t>IB,c</w:t>
      </w:r>
      <w:r>
        <w:t xml:space="preserve"> for Inter-band CA (six bands)</w:t>
      </w:r>
      <w:r>
        <w:tab/>
        <w:t>599</w:t>
      </w:r>
    </w:p>
    <w:p w14:paraId="1D7417C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599</w:t>
      </w:r>
    </w:p>
    <w:p w14:paraId="09C0183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599</w:t>
      </w:r>
    </w:p>
    <w:p w14:paraId="296CB17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599</w:t>
      </w:r>
    </w:p>
    <w:p w14:paraId="49E02B3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601</w:t>
      </w:r>
    </w:p>
    <w:p w14:paraId="37E7D8A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601</w:t>
      </w:r>
    </w:p>
    <w:p w14:paraId="546EF3B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601</w:t>
      </w:r>
    </w:p>
    <w:p w14:paraId="3F8912D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8034AF">
        <w:rPr>
          <w:vertAlign w:val="subscript"/>
        </w:rPr>
        <w:t xml:space="preserve">IB,c </w:t>
      </w:r>
      <w:r>
        <w:t>for NR-DC</w:t>
      </w:r>
      <w:r>
        <w:tab/>
        <w:t>606</w:t>
      </w:r>
    </w:p>
    <w:p w14:paraId="08A4AE0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606</w:t>
      </w:r>
    </w:p>
    <w:p w14:paraId="30B4256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606</w:t>
      </w:r>
    </w:p>
    <w:p w14:paraId="0A0C578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8034AF">
        <w:rPr>
          <w:vertAlign w:val="subscript"/>
        </w:rPr>
        <w:t>IB,c</w:t>
      </w:r>
      <w:r>
        <w:tab/>
        <w:t>606</w:t>
      </w:r>
    </w:p>
    <w:p w14:paraId="1686D83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609</w:t>
      </w:r>
    </w:p>
    <w:p w14:paraId="4E20BD3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609</w:t>
      </w:r>
    </w:p>
    <w:p w14:paraId="5907087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611</w:t>
      </w:r>
    </w:p>
    <w:p w14:paraId="7DDDC81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614</w:t>
      </w:r>
    </w:p>
    <w:p w14:paraId="405270B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614</w:t>
      </w:r>
    </w:p>
    <w:p w14:paraId="35BB5CF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615</w:t>
      </w:r>
    </w:p>
    <w:p w14:paraId="6FEA884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615</w:t>
      </w:r>
    </w:p>
    <w:p w14:paraId="137B2B7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615</w:t>
      </w:r>
    </w:p>
    <w:p w14:paraId="773F511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lastRenderedPageBreak/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616</w:t>
      </w:r>
    </w:p>
    <w:p w14:paraId="5315D50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UE maximum output power for V2X concurrent operation</w:t>
      </w:r>
      <w:r>
        <w:tab/>
        <w:t>616</w:t>
      </w:r>
    </w:p>
    <w:p w14:paraId="079AAEC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 xml:space="preserve">UE maximum output power for </w:t>
      </w:r>
      <w:r w:rsidRPr="008034AF">
        <w:rPr>
          <w:rFonts w:eastAsiaTheme="minorEastAsia"/>
          <w:lang w:eastAsia="zh-CN"/>
        </w:rPr>
        <w:t>Sidelink</w:t>
      </w:r>
      <w:r w:rsidRPr="008034AF">
        <w:rPr>
          <w:rFonts w:eastAsiaTheme="minorEastAsia"/>
        </w:rPr>
        <w:t xml:space="preserve"> </w:t>
      </w:r>
      <w:r w:rsidRPr="008034AF">
        <w:rPr>
          <w:rFonts w:eastAsiaTheme="minorEastAsia"/>
          <w:lang w:eastAsia="zh-CN"/>
        </w:rPr>
        <w:t>CA</w:t>
      </w:r>
      <w:r>
        <w:tab/>
        <w:t>618</w:t>
      </w:r>
    </w:p>
    <w:p w14:paraId="543019C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 xml:space="preserve">UE maximum output power for </w:t>
      </w:r>
      <w:r w:rsidRPr="008034AF">
        <w:rPr>
          <w:rFonts w:eastAsiaTheme="minorEastAsia"/>
          <w:lang w:eastAsia="zh-CN"/>
        </w:rPr>
        <w:t>Sidelink</w:t>
      </w:r>
      <w:r w:rsidRPr="008034AF">
        <w:rPr>
          <w:rFonts w:eastAsiaTheme="minorEastAsia"/>
        </w:rPr>
        <w:t xml:space="preserve"> </w:t>
      </w:r>
      <w:r w:rsidRPr="008034AF">
        <w:rPr>
          <w:rFonts w:eastAsiaTheme="minorEastAsia"/>
          <w:lang w:eastAsia="zh-CN"/>
        </w:rPr>
        <w:t>Unlicensed</w:t>
      </w:r>
      <w:r>
        <w:tab/>
        <w:t>618</w:t>
      </w:r>
    </w:p>
    <w:p w14:paraId="545AC3E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618</w:t>
      </w:r>
    </w:p>
    <w:p w14:paraId="391B885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619</w:t>
      </w:r>
    </w:p>
    <w:p w14:paraId="7049FCE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619</w:t>
      </w:r>
    </w:p>
    <w:p w14:paraId="6178AD9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620</w:t>
      </w:r>
    </w:p>
    <w:p w14:paraId="6DA9761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620</w:t>
      </w:r>
    </w:p>
    <w:p w14:paraId="1925301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MPR for sidelink CA</w:t>
      </w:r>
      <w:r>
        <w:tab/>
        <w:t>620</w:t>
      </w:r>
    </w:p>
    <w:p w14:paraId="42B1EDFE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MPR for sidelink intra-band contiguous CA</w:t>
      </w:r>
      <w:r>
        <w:tab/>
        <w:t>620</w:t>
      </w:r>
    </w:p>
    <w:p w14:paraId="3F03FFBE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MPR for sidelink intra-band non-contiguous CA</w:t>
      </w:r>
      <w:r>
        <w:tab/>
        <w:t>623</w:t>
      </w:r>
    </w:p>
    <w:p w14:paraId="1776E70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623</w:t>
      </w:r>
    </w:p>
    <w:p w14:paraId="4789CA90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with indicating dualPA-Architecture supported</w:t>
      </w:r>
      <w:r>
        <w:tab/>
        <w:t>624</w:t>
      </w:r>
    </w:p>
    <w:p w14:paraId="0C2CDA0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without indicating dualPA-Architecture supported</w:t>
      </w:r>
      <w:r>
        <w:tab/>
        <w:t>625</w:t>
      </w:r>
    </w:p>
    <w:p w14:paraId="2FB5A8C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626</w:t>
      </w:r>
    </w:p>
    <w:p w14:paraId="6718600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628</w:t>
      </w:r>
    </w:p>
    <w:p w14:paraId="2D2A1F2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630</w:t>
      </w:r>
    </w:p>
    <w:p w14:paraId="43F8FC3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 xml:space="preserve">UE </w:t>
      </w:r>
      <w:r w:rsidRPr="008034AF">
        <w:rPr>
          <w:rFonts w:eastAsiaTheme="minorEastAsia"/>
        </w:rPr>
        <w:t>maximum output power reduction for Sidelink Unlicensed</w:t>
      </w:r>
      <w:r>
        <w:tab/>
        <w:t>631</w:t>
      </w:r>
    </w:p>
    <w:p w14:paraId="41F1CCC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631</w:t>
      </w:r>
    </w:p>
    <w:p w14:paraId="7449207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MPR for NR SL-U UE</w:t>
      </w:r>
      <w:r>
        <w:tab/>
        <w:t>631</w:t>
      </w:r>
    </w:p>
    <w:p w14:paraId="346E737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MPR for SL-U concurrent operation</w:t>
      </w:r>
      <w:r>
        <w:tab/>
        <w:t>633</w:t>
      </w:r>
    </w:p>
    <w:p w14:paraId="0C50124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633</w:t>
      </w:r>
    </w:p>
    <w:p w14:paraId="76D98E7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633</w:t>
      </w:r>
    </w:p>
    <w:p w14:paraId="133B94A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634</w:t>
      </w:r>
    </w:p>
    <w:p w14:paraId="6FC24BF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sidelink CA</w:t>
      </w:r>
      <w:r>
        <w:rPr>
          <w:lang w:eastAsia="zh-CN"/>
        </w:rPr>
        <w:t xml:space="preserve"> by NS_33</w:t>
      </w:r>
      <w:r>
        <w:tab/>
        <w:t>639</w:t>
      </w:r>
    </w:p>
    <w:p w14:paraId="0BE839C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sidelink intra-band non-contiguous CA</w:t>
      </w:r>
      <w:r>
        <w:tab/>
        <w:t>639</w:t>
      </w:r>
    </w:p>
    <w:p w14:paraId="66FCC62E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A-MPR for SLCA_NC_NS_33 (SLCA_n47(2A))</w:t>
      </w:r>
      <w:r>
        <w:tab/>
        <w:t>639</w:t>
      </w:r>
    </w:p>
    <w:p w14:paraId="0A4BB27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643</w:t>
      </w:r>
    </w:p>
    <w:p w14:paraId="150A84A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645</w:t>
      </w:r>
    </w:p>
    <w:p w14:paraId="4F90CDF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 xml:space="preserve">UE additional </w:t>
      </w:r>
      <w:r w:rsidRPr="008034AF">
        <w:rPr>
          <w:rFonts w:eastAsiaTheme="minorEastAsia"/>
        </w:rPr>
        <w:t>maximum output power reduction for Sidelink Unlicensed</w:t>
      </w:r>
      <w:r>
        <w:tab/>
        <w:t>645</w:t>
      </w:r>
    </w:p>
    <w:p w14:paraId="0139826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645</w:t>
      </w:r>
    </w:p>
    <w:p w14:paraId="164B5EF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A-MPR for NS_31</w:t>
      </w:r>
      <w:r>
        <w:tab/>
        <w:t>646</w:t>
      </w:r>
    </w:p>
    <w:p w14:paraId="6486E52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647</w:t>
      </w:r>
    </w:p>
    <w:p w14:paraId="2611C9B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647</w:t>
      </w:r>
    </w:p>
    <w:p w14:paraId="1374710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647</w:t>
      </w:r>
    </w:p>
    <w:p w14:paraId="7520396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A-MPR for NS_61</w:t>
      </w:r>
      <w:r>
        <w:tab/>
        <w:t>647</w:t>
      </w:r>
    </w:p>
    <w:p w14:paraId="7047494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A-MPR for SL-U concurrent operation</w:t>
      </w:r>
      <w:r>
        <w:tab/>
        <w:t>648</w:t>
      </w:r>
    </w:p>
    <w:p w14:paraId="79D25A3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649</w:t>
      </w:r>
    </w:p>
    <w:p w14:paraId="15DAF55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650</w:t>
      </w:r>
    </w:p>
    <w:p w14:paraId="0C023DC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651</w:t>
      </w:r>
    </w:p>
    <w:p w14:paraId="4D09DAB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653</w:t>
      </w:r>
    </w:p>
    <w:p w14:paraId="0E18278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654</w:t>
      </w:r>
    </w:p>
    <w:p w14:paraId="4FB1FEE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656</w:t>
      </w:r>
    </w:p>
    <w:p w14:paraId="7A8BA91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657</w:t>
      </w:r>
    </w:p>
    <w:p w14:paraId="5AE3EA9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658</w:t>
      </w:r>
    </w:p>
    <w:p w14:paraId="74ACA00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659</w:t>
      </w:r>
    </w:p>
    <w:p w14:paraId="1D83938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660</w:t>
      </w:r>
    </w:p>
    <w:p w14:paraId="5BBF15A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661</w:t>
      </w:r>
    </w:p>
    <w:p w14:paraId="4CAF8F2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661</w:t>
      </w:r>
    </w:p>
    <w:p w14:paraId="0614787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662</w:t>
      </w:r>
    </w:p>
    <w:p w14:paraId="5A5DE27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663</w:t>
      </w:r>
    </w:p>
    <w:p w14:paraId="5EC4DCE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Configured transmitted power for Sidelink CA</w:t>
      </w:r>
      <w:r>
        <w:tab/>
        <w:t>665</w:t>
      </w:r>
    </w:p>
    <w:p w14:paraId="415B20D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Configured transmitted power for Sidelink Unlicensed</w:t>
      </w:r>
      <w:r>
        <w:tab/>
        <w:t>666</w:t>
      </w:r>
    </w:p>
    <w:p w14:paraId="6007EEA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666</w:t>
      </w:r>
    </w:p>
    <w:p w14:paraId="2B5AB9D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Configured transmitted power for inter-band concurrent operation</w:t>
      </w:r>
      <w:r>
        <w:tab/>
        <w:t>667</w:t>
      </w:r>
    </w:p>
    <w:p w14:paraId="5297F95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668</w:t>
      </w:r>
    </w:p>
    <w:p w14:paraId="2B44899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668</w:t>
      </w:r>
    </w:p>
    <w:p w14:paraId="7F5E642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669</w:t>
      </w:r>
    </w:p>
    <w:p w14:paraId="63351C4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669</w:t>
      </w:r>
    </w:p>
    <w:p w14:paraId="078A05F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670</w:t>
      </w:r>
    </w:p>
    <w:p w14:paraId="551497F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670</w:t>
      </w:r>
    </w:p>
    <w:p w14:paraId="1216F5D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670</w:t>
      </w:r>
    </w:p>
    <w:p w14:paraId="15E2E0E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671</w:t>
      </w:r>
    </w:p>
    <w:p w14:paraId="3BDB9C1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671</w:t>
      </w:r>
    </w:p>
    <w:p w14:paraId="72FF2C5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671</w:t>
      </w:r>
    </w:p>
    <w:p w14:paraId="4253E7B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674</w:t>
      </w:r>
    </w:p>
    <w:p w14:paraId="27EDD5B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674</w:t>
      </w:r>
    </w:p>
    <w:p w14:paraId="6A2C8CB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674</w:t>
      </w:r>
    </w:p>
    <w:p w14:paraId="4A1F545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677</w:t>
      </w:r>
    </w:p>
    <w:p w14:paraId="2EF49F1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677</w:t>
      </w:r>
    </w:p>
    <w:p w14:paraId="7987583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677</w:t>
      </w:r>
    </w:p>
    <w:p w14:paraId="58503EA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678</w:t>
      </w:r>
    </w:p>
    <w:p w14:paraId="19804C2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679</w:t>
      </w:r>
    </w:p>
    <w:p w14:paraId="69F5886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680</w:t>
      </w:r>
    </w:p>
    <w:p w14:paraId="0B7F696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681</w:t>
      </w:r>
    </w:p>
    <w:p w14:paraId="31FC84C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682</w:t>
      </w:r>
    </w:p>
    <w:p w14:paraId="3F7E2AF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682</w:t>
      </w:r>
    </w:p>
    <w:p w14:paraId="6642544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683</w:t>
      </w:r>
    </w:p>
    <w:p w14:paraId="19A8749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684</w:t>
      </w:r>
    </w:p>
    <w:p w14:paraId="6E8CEF2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685</w:t>
      </w:r>
    </w:p>
    <w:p w14:paraId="2FBEF35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686</w:t>
      </w:r>
    </w:p>
    <w:p w14:paraId="4B8A6AE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687</w:t>
      </w:r>
    </w:p>
    <w:p w14:paraId="183339D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688</w:t>
      </w:r>
    </w:p>
    <w:p w14:paraId="003FC45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688</w:t>
      </w:r>
    </w:p>
    <w:p w14:paraId="295C8E3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689</w:t>
      </w:r>
    </w:p>
    <w:p w14:paraId="5EC8551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8034AF">
        <w:rPr>
          <w:snapToGrid w:val="0"/>
        </w:rPr>
        <w:t>"</w:t>
      </w:r>
      <w:r>
        <w:t>NS_67</w:t>
      </w:r>
      <w:r w:rsidRPr="008034AF">
        <w:rPr>
          <w:snapToGrid w:val="0"/>
        </w:rPr>
        <w:t>"</w:t>
      </w:r>
      <w:r>
        <w:t xml:space="preserve"> or </w:t>
      </w:r>
      <w:r w:rsidRPr="008034AF">
        <w:rPr>
          <w:snapToGrid w:val="0"/>
        </w:rPr>
        <w:t>"</w:t>
      </w:r>
      <w:r>
        <w:t>NS_71</w:t>
      </w:r>
      <w:r w:rsidRPr="008034AF">
        <w:rPr>
          <w:snapToGrid w:val="0"/>
        </w:rPr>
        <w:t>"</w:t>
      </w:r>
      <w:r>
        <w:tab/>
        <w:t>689</w:t>
      </w:r>
    </w:p>
    <w:p w14:paraId="4675CA7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690</w:t>
      </w:r>
    </w:p>
    <w:p w14:paraId="2FE5396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690</w:t>
      </w:r>
    </w:p>
    <w:p w14:paraId="07D72BA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691</w:t>
      </w:r>
    </w:p>
    <w:p w14:paraId="64B1C72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691</w:t>
      </w:r>
    </w:p>
    <w:p w14:paraId="13332E0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691</w:t>
      </w:r>
    </w:p>
    <w:p w14:paraId="2D7A18E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691</w:t>
      </w:r>
    </w:p>
    <w:p w14:paraId="401A965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691</w:t>
      </w:r>
    </w:p>
    <w:p w14:paraId="5706261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693</w:t>
      </w:r>
    </w:p>
    <w:p w14:paraId="21F08A8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694</w:t>
      </w:r>
    </w:p>
    <w:p w14:paraId="23FE9FF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694</w:t>
      </w:r>
    </w:p>
    <w:p w14:paraId="7A4C123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694</w:t>
      </w:r>
    </w:p>
    <w:p w14:paraId="53646E8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694</w:t>
      </w:r>
    </w:p>
    <w:p w14:paraId="4EF0E5B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Transmitter power for Tx Diversity</w:t>
      </w:r>
      <w:r>
        <w:tab/>
        <w:t>695</w:t>
      </w:r>
    </w:p>
    <w:p w14:paraId="0AA991E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  <w:lang w:eastAsia="zh-CN"/>
        </w:rPr>
        <w:t xml:space="preserve">UE </w:t>
      </w:r>
      <w:r w:rsidRPr="008034AF">
        <w:rPr>
          <w:rFonts w:eastAsia="MS Mincho"/>
        </w:rPr>
        <w:t>maximum output power for Tx Diversity</w:t>
      </w:r>
      <w:r>
        <w:tab/>
        <w:t>695</w:t>
      </w:r>
    </w:p>
    <w:p w14:paraId="264FC88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  <w:lang w:eastAsia="zh-CN"/>
        </w:rPr>
        <w:t xml:space="preserve">UE </w:t>
      </w:r>
      <w:r w:rsidRPr="008034AF">
        <w:rPr>
          <w:rFonts w:eastAsia="MS Mincho"/>
        </w:rPr>
        <w:t>maximum output power reduction for Tx Diversity</w:t>
      </w:r>
      <w:r>
        <w:tab/>
        <w:t>695</w:t>
      </w:r>
    </w:p>
    <w:p w14:paraId="5DCD9D7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8034AF">
        <w:rPr>
          <w:rFonts w:eastAsia="MS Mincho"/>
        </w:rPr>
        <w:t xml:space="preserve"> Tx Diversity</w:t>
      </w:r>
      <w:r>
        <w:tab/>
        <w:t>695</w:t>
      </w:r>
    </w:p>
    <w:p w14:paraId="341DD82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Configured transmitted power for Tx Diversity</w:t>
      </w:r>
      <w:r>
        <w:tab/>
        <w:t>695</w:t>
      </w:r>
    </w:p>
    <w:p w14:paraId="77FB5EA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Transmitter power for CA with UL MIMO</w:t>
      </w:r>
      <w:r>
        <w:tab/>
        <w:t>696</w:t>
      </w:r>
    </w:p>
    <w:p w14:paraId="016A6BB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Transmitter power for intra-band UL contiguous CA with UL MIMO</w:t>
      </w:r>
      <w:r>
        <w:tab/>
        <w:t>696</w:t>
      </w:r>
    </w:p>
    <w:p w14:paraId="6AB2C62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  <w:lang w:eastAsia="zh-CN"/>
        </w:rPr>
        <w:t xml:space="preserve">UE </w:t>
      </w:r>
      <w:r w:rsidRPr="008034AF">
        <w:rPr>
          <w:rFonts w:eastAsia="MS Mincho"/>
        </w:rPr>
        <w:t>maximum output power for intra-band UL contiguous CA with UL MIMO</w:t>
      </w:r>
      <w:r>
        <w:tab/>
        <w:t>696</w:t>
      </w:r>
    </w:p>
    <w:p w14:paraId="6768F0B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  <w:lang w:eastAsia="zh-CN"/>
        </w:rPr>
        <w:t xml:space="preserve">UE </w:t>
      </w:r>
      <w:r w:rsidRPr="008034AF">
        <w:rPr>
          <w:rFonts w:eastAsia="MS Mincho"/>
        </w:rPr>
        <w:t>maximum output power reduction for intra-band UL contiguous CA with UL MIMO</w:t>
      </w:r>
      <w:r>
        <w:tab/>
        <w:t>697</w:t>
      </w:r>
    </w:p>
    <w:p w14:paraId="3FE71E9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8034AF">
        <w:rPr>
          <w:rFonts w:eastAsia="MS Mincho"/>
        </w:rPr>
        <w:t xml:space="preserve"> intra-band UL contiguous CA with UL MIMO</w:t>
      </w:r>
      <w:r>
        <w:tab/>
        <w:t>697</w:t>
      </w:r>
    </w:p>
    <w:p w14:paraId="208CF0E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Configured transmitted power for intra-band UL contiguous CA with UL MIMO</w:t>
      </w:r>
      <w:r>
        <w:tab/>
        <w:t>697</w:t>
      </w:r>
    </w:p>
    <w:p w14:paraId="5A029F4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698</w:t>
      </w:r>
    </w:p>
    <w:p w14:paraId="31A5BDC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Transmitter power for inter-band UL CA with UL MIMO</w:t>
      </w:r>
      <w:r>
        <w:tab/>
        <w:t>698</w:t>
      </w:r>
    </w:p>
    <w:p w14:paraId="3E6DC08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  <w:lang w:eastAsia="zh-CN"/>
        </w:rPr>
        <w:t xml:space="preserve">UE </w:t>
      </w:r>
      <w:r w:rsidRPr="008034AF">
        <w:rPr>
          <w:rFonts w:eastAsia="MS Mincho"/>
        </w:rPr>
        <w:t>maximum output power for inter-band UL CA with UL MIMO</w:t>
      </w:r>
      <w:r>
        <w:tab/>
        <w:t>698</w:t>
      </w:r>
    </w:p>
    <w:p w14:paraId="1380AB7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  <w:lang w:eastAsia="zh-CN"/>
        </w:rPr>
        <w:t xml:space="preserve">UE </w:t>
      </w:r>
      <w:r w:rsidRPr="008034AF">
        <w:rPr>
          <w:rFonts w:eastAsia="MS Mincho"/>
        </w:rPr>
        <w:t>maximum output power reduction for inter-band UL CA with UL MIMO</w:t>
      </w:r>
      <w:r>
        <w:tab/>
        <w:t>700</w:t>
      </w:r>
    </w:p>
    <w:p w14:paraId="4A3F416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8034AF">
        <w:rPr>
          <w:rFonts w:eastAsia="MS Mincho"/>
        </w:rPr>
        <w:t xml:space="preserve"> inter-band UL CA with UL MIMO</w:t>
      </w:r>
      <w:r>
        <w:tab/>
        <w:t>701</w:t>
      </w:r>
    </w:p>
    <w:p w14:paraId="77BC332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Configured transmitted power for inter-band UL CA with UL MIMO</w:t>
      </w:r>
      <w:r>
        <w:tab/>
        <w:t>701</w:t>
      </w:r>
    </w:p>
    <w:p w14:paraId="0A0438B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8034AF">
        <w:rPr>
          <w:rFonts w:eastAsia="SimSun"/>
          <w:lang w:val="en-US" w:eastAsia="zh-CN"/>
        </w:rPr>
        <w:t>(e)</w:t>
      </w:r>
      <w:r>
        <w:t>RedCap</w:t>
      </w:r>
      <w:r>
        <w:tab/>
        <w:t>701</w:t>
      </w:r>
    </w:p>
    <w:p w14:paraId="5F017A0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701</w:t>
      </w:r>
    </w:p>
    <w:p w14:paraId="56B28647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701</w:t>
      </w:r>
    </w:p>
    <w:p w14:paraId="19D62CA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701</w:t>
      </w:r>
    </w:p>
    <w:p w14:paraId="487CF5B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701</w:t>
      </w:r>
    </w:p>
    <w:p w14:paraId="7CEB338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702</w:t>
      </w:r>
    </w:p>
    <w:p w14:paraId="6625089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702</w:t>
      </w:r>
    </w:p>
    <w:p w14:paraId="35C7E34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702</w:t>
      </w:r>
    </w:p>
    <w:p w14:paraId="5066BA6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702</w:t>
      </w:r>
    </w:p>
    <w:p w14:paraId="100A410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702</w:t>
      </w:r>
    </w:p>
    <w:p w14:paraId="746CD50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704</w:t>
      </w:r>
    </w:p>
    <w:p w14:paraId="0E35253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704</w:t>
      </w:r>
    </w:p>
    <w:p w14:paraId="27E1875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706</w:t>
      </w:r>
    </w:p>
    <w:p w14:paraId="1211348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Transmitter power for CA with Tx Diversity</w:t>
      </w:r>
      <w:r>
        <w:tab/>
        <w:t>706</w:t>
      </w:r>
    </w:p>
    <w:p w14:paraId="3919BDF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706</w:t>
      </w:r>
    </w:p>
    <w:p w14:paraId="2B98B3A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706</w:t>
      </w:r>
    </w:p>
    <w:p w14:paraId="1C30ACC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Transmitter power for inter-band UL CA with Tx Diversity</w:t>
      </w:r>
      <w:r>
        <w:tab/>
        <w:t>706</w:t>
      </w:r>
    </w:p>
    <w:p w14:paraId="12609D4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  <w:lang w:eastAsia="zh-CN"/>
        </w:rPr>
        <w:t xml:space="preserve">UE </w:t>
      </w:r>
      <w:r w:rsidRPr="008034AF">
        <w:rPr>
          <w:rFonts w:eastAsia="MS Mincho"/>
        </w:rPr>
        <w:t>maximum output power for inter-band UL CA with Tx Diversity</w:t>
      </w:r>
      <w:r>
        <w:tab/>
        <w:t>706</w:t>
      </w:r>
    </w:p>
    <w:p w14:paraId="1F7F01A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  <w:lang w:eastAsia="zh-CN"/>
        </w:rPr>
        <w:t xml:space="preserve">UE </w:t>
      </w:r>
      <w:r w:rsidRPr="008034AF">
        <w:rPr>
          <w:rFonts w:eastAsia="MS Mincho"/>
        </w:rPr>
        <w:t>maximum output power reduction for inter-band UL CA with Tx Diversity</w:t>
      </w:r>
      <w:r>
        <w:tab/>
        <w:t>707</w:t>
      </w:r>
    </w:p>
    <w:p w14:paraId="666FB22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8034AF">
        <w:rPr>
          <w:rFonts w:eastAsia="MS Mincho"/>
        </w:rPr>
        <w:t xml:space="preserve"> inter-band UL CA with Tx Diversity</w:t>
      </w:r>
      <w:r>
        <w:tab/>
        <w:t>708</w:t>
      </w:r>
    </w:p>
    <w:p w14:paraId="66130C8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Configured transmitted power for inter-band UL CA with Tx Diversity</w:t>
      </w:r>
      <w:r>
        <w:tab/>
        <w:t>708</w:t>
      </w:r>
    </w:p>
    <w:p w14:paraId="03D4D9B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708</w:t>
      </w:r>
    </w:p>
    <w:p w14:paraId="17B0CAD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708</w:t>
      </w:r>
    </w:p>
    <w:p w14:paraId="7462B55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708</w:t>
      </w:r>
    </w:p>
    <w:p w14:paraId="09D44BB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709</w:t>
      </w:r>
    </w:p>
    <w:p w14:paraId="30685A8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709</w:t>
      </w:r>
    </w:p>
    <w:p w14:paraId="2E64F03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709</w:t>
      </w:r>
    </w:p>
    <w:p w14:paraId="7160304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710</w:t>
      </w:r>
    </w:p>
    <w:p w14:paraId="12297D9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710</w:t>
      </w:r>
    </w:p>
    <w:p w14:paraId="5CC3191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711</w:t>
      </w:r>
    </w:p>
    <w:p w14:paraId="43A6530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711</w:t>
      </w:r>
    </w:p>
    <w:p w14:paraId="5ECC454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713</w:t>
      </w:r>
    </w:p>
    <w:p w14:paraId="5D8A99C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714</w:t>
      </w:r>
    </w:p>
    <w:p w14:paraId="293AFB4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transmissions boundaries</w:t>
      </w:r>
      <w:r>
        <w:tab/>
        <w:t>715</w:t>
      </w:r>
    </w:p>
    <w:p w14:paraId="56C5C5C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715</w:t>
      </w:r>
    </w:p>
    <w:p w14:paraId="7C4142F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715</w:t>
      </w:r>
    </w:p>
    <w:p w14:paraId="6EB348E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715</w:t>
      </w:r>
    </w:p>
    <w:p w14:paraId="6F01EA0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716</w:t>
      </w:r>
    </w:p>
    <w:p w14:paraId="377C6D2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716</w:t>
      </w:r>
    </w:p>
    <w:p w14:paraId="3B74642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717</w:t>
      </w:r>
    </w:p>
    <w:p w14:paraId="7B3431F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717</w:t>
      </w:r>
    </w:p>
    <w:p w14:paraId="1C6CE6B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717</w:t>
      </w:r>
    </w:p>
    <w:p w14:paraId="18DB86D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717</w:t>
      </w:r>
    </w:p>
    <w:p w14:paraId="38D0E52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717</w:t>
      </w:r>
    </w:p>
    <w:p w14:paraId="40F5185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717</w:t>
      </w:r>
    </w:p>
    <w:p w14:paraId="15B27F8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717</w:t>
      </w:r>
    </w:p>
    <w:p w14:paraId="7BD3C01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717</w:t>
      </w:r>
    </w:p>
    <w:p w14:paraId="057D7FA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717</w:t>
      </w:r>
    </w:p>
    <w:p w14:paraId="3A97448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717</w:t>
      </w:r>
    </w:p>
    <w:p w14:paraId="582D73A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718</w:t>
      </w:r>
    </w:p>
    <w:p w14:paraId="62BA510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718</w:t>
      </w:r>
    </w:p>
    <w:p w14:paraId="20C3CD2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718</w:t>
      </w:r>
    </w:p>
    <w:p w14:paraId="12A1B61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718</w:t>
      </w:r>
    </w:p>
    <w:p w14:paraId="60D4872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718</w:t>
      </w:r>
    </w:p>
    <w:p w14:paraId="5451860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718</w:t>
      </w:r>
    </w:p>
    <w:p w14:paraId="568EE65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719</w:t>
      </w:r>
    </w:p>
    <w:p w14:paraId="4326D1B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720</w:t>
      </w:r>
    </w:p>
    <w:p w14:paraId="434787CF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721</w:t>
      </w:r>
    </w:p>
    <w:p w14:paraId="2A31EA7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723</w:t>
      </w:r>
    </w:p>
    <w:p w14:paraId="57FD928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724</w:t>
      </w:r>
    </w:p>
    <w:p w14:paraId="35EB2C1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728</w:t>
      </w:r>
    </w:p>
    <w:p w14:paraId="1A067F0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728</w:t>
      </w:r>
    </w:p>
    <w:p w14:paraId="0643731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728</w:t>
      </w:r>
    </w:p>
    <w:p w14:paraId="64A289B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728</w:t>
      </w:r>
    </w:p>
    <w:p w14:paraId="4A89842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728</w:t>
      </w:r>
    </w:p>
    <w:p w14:paraId="189F83C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728</w:t>
      </w:r>
    </w:p>
    <w:p w14:paraId="3A8EC780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729</w:t>
      </w:r>
    </w:p>
    <w:p w14:paraId="1288566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729</w:t>
      </w:r>
    </w:p>
    <w:p w14:paraId="1367DCF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729</w:t>
      </w:r>
    </w:p>
    <w:p w14:paraId="12952CB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729</w:t>
      </w:r>
    </w:p>
    <w:p w14:paraId="7FE0AC9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729</w:t>
      </w:r>
    </w:p>
    <w:p w14:paraId="694AD7D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729</w:t>
      </w:r>
    </w:p>
    <w:p w14:paraId="7747B7B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729</w:t>
      </w:r>
    </w:p>
    <w:p w14:paraId="155FA21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729</w:t>
      </w:r>
    </w:p>
    <w:p w14:paraId="10D98E8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729</w:t>
      </w:r>
    </w:p>
    <w:p w14:paraId="053E239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729</w:t>
      </w:r>
    </w:p>
    <w:p w14:paraId="3BE8416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730</w:t>
      </w:r>
    </w:p>
    <w:p w14:paraId="5822F02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730</w:t>
      </w:r>
    </w:p>
    <w:p w14:paraId="4F64D8A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730</w:t>
      </w:r>
    </w:p>
    <w:p w14:paraId="6AD90EA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730</w:t>
      </w:r>
    </w:p>
    <w:p w14:paraId="24142A8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730</w:t>
      </w:r>
    </w:p>
    <w:p w14:paraId="34AF913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730</w:t>
      </w:r>
    </w:p>
    <w:p w14:paraId="4E6302E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731</w:t>
      </w:r>
    </w:p>
    <w:p w14:paraId="477472C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732</w:t>
      </w:r>
    </w:p>
    <w:p w14:paraId="5963071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734</w:t>
      </w:r>
    </w:p>
    <w:p w14:paraId="4714DBC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735</w:t>
      </w:r>
    </w:p>
    <w:p w14:paraId="0640E90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739</w:t>
      </w:r>
    </w:p>
    <w:p w14:paraId="03390CD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739</w:t>
      </w:r>
    </w:p>
    <w:p w14:paraId="3EAF20C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739</w:t>
      </w:r>
    </w:p>
    <w:p w14:paraId="5F8A19E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739</w:t>
      </w:r>
    </w:p>
    <w:p w14:paraId="500FF9E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739</w:t>
      </w:r>
    </w:p>
    <w:p w14:paraId="0FF2BDA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739</w:t>
      </w:r>
    </w:p>
    <w:p w14:paraId="6E61917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740</w:t>
      </w:r>
    </w:p>
    <w:p w14:paraId="30177DF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740</w:t>
      </w:r>
    </w:p>
    <w:p w14:paraId="10485BD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740</w:t>
      </w:r>
    </w:p>
    <w:p w14:paraId="42F87BF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Minimum output power for sidelink CA</w:t>
      </w:r>
      <w:r>
        <w:tab/>
        <w:t>740</w:t>
      </w:r>
    </w:p>
    <w:p w14:paraId="51B9387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740</w:t>
      </w:r>
    </w:p>
    <w:p w14:paraId="49B7A60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Minimum output power for Sidelink Unlicensed</w:t>
      </w:r>
      <w:r>
        <w:tab/>
        <w:t>740</w:t>
      </w:r>
    </w:p>
    <w:p w14:paraId="256996B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Minimum output power for SL-U concurrent operation</w:t>
      </w:r>
      <w:r>
        <w:tab/>
        <w:t>741</w:t>
      </w:r>
    </w:p>
    <w:p w14:paraId="5EC6BB9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741</w:t>
      </w:r>
    </w:p>
    <w:p w14:paraId="0917B85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741</w:t>
      </w:r>
    </w:p>
    <w:p w14:paraId="6E08DB8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Transmit OFF power for sidelink CA</w:t>
      </w:r>
      <w:r>
        <w:tab/>
        <w:t>741</w:t>
      </w:r>
    </w:p>
    <w:p w14:paraId="64DB44D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741</w:t>
      </w:r>
    </w:p>
    <w:p w14:paraId="4AEC510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 xml:space="preserve">Transmit OFF power for </w:t>
      </w:r>
      <w:r w:rsidRPr="008034AF">
        <w:rPr>
          <w:rFonts w:eastAsia="DengXian"/>
        </w:rPr>
        <w:t>Sidelink Unlicensed</w:t>
      </w:r>
      <w:r>
        <w:tab/>
        <w:t>741</w:t>
      </w:r>
    </w:p>
    <w:p w14:paraId="66EE705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Transmit OFF power for SL-U concurrent operation</w:t>
      </w:r>
      <w:r>
        <w:tab/>
        <w:t>742</w:t>
      </w:r>
    </w:p>
    <w:p w14:paraId="64585C7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742</w:t>
      </w:r>
    </w:p>
    <w:p w14:paraId="2CDF6D0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742</w:t>
      </w:r>
    </w:p>
    <w:p w14:paraId="1265DFA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Transmit ON/OFF time mask for sidelink CA</w:t>
      </w:r>
      <w:r>
        <w:tab/>
        <w:t>742</w:t>
      </w:r>
    </w:p>
    <w:p w14:paraId="694137F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742</w:t>
      </w:r>
    </w:p>
    <w:p w14:paraId="060E0BE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742</w:t>
      </w:r>
    </w:p>
    <w:p w14:paraId="63EC583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743</w:t>
      </w:r>
    </w:p>
    <w:p w14:paraId="7D011D0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Transmit ON/OFF time mask for Sidelink Unlicensed</w:t>
      </w:r>
      <w:r>
        <w:tab/>
        <w:t>744</w:t>
      </w:r>
    </w:p>
    <w:p w14:paraId="2EC2A63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744</w:t>
      </w:r>
    </w:p>
    <w:p w14:paraId="7C6ECFA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 ON/OFF time mask</w:t>
      </w:r>
      <w:r>
        <w:tab/>
        <w:t>744</w:t>
      </w:r>
    </w:p>
    <w:p w14:paraId="42217E2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S-SSB time mask</w:t>
      </w:r>
      <w:r>
        <w:tab/>
        <w:t>745</w:t>
      </w:r>
    </w:p>
    <w:p w14:paraId="19F09C0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Transmit ON/OFF time mask for NR SL-U concurrent operation</w:t>
      </w:r>
      <w:r>
        <w:tab/>
        <w:t>745</w:t>
      </w:r>
    </w:p>
    <w:p w14:paraId="3E9E321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745</w:t>
      </w:r>
    </w:p>
    <w:p w14:paraId="55F4D17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745</w:t>
      </w:r>
    </w:p>
    <w:p w14:paraId="2C14505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Power control for sidelink CA</w:t>
      </w:r>
      <w:r>
        <w:tab/>
        <w:t>745</w:t>
      </w:r>
    </w:p>
    <w:p w14:paraId="225A12F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745</w:t>
      </w:r>
    </w:p>
    <w:p w14:paraId="7496318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746</w:t>
      </w:r>
    </w:p>
    <w:p w14:paraId="40F79AF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Power control for Sidelink Unlicensed</w:t>
      </w:r>
      <w:r>
        <w:tab/>
        <w:t>746</w:t>
      </w:r>
    </w:p>
    <w:p w14:paraId="76006D6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746</w:t>
      </w:r>
    </w:p>
    <w:p w14:paraId="09724F2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Absolute power tolerance</w:t>
      </w:r>
      <w:r>
        <w:tab/>
        <w:t>746</w:t>
      </w:r>
    </w:p>
    <w:p w14:paraId="015273B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Power control for SL-U concurrent operation</w:t>
      </w:r>
      <w:r>
        <w:tab/>
        <w:t>746</w:t>
      </w:r>
    </w:p>
    <w:p w14:paraId="532EEFD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746</w:t>
      </w:r>
    </w:p>
    <w:p w14:paraId="4AB36D8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746</w:t>
      </w:r>
    </w:p>
    <w:p w14:paraId="607D033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746</w:t>
      </w:r>
    </w:p>
    <w:p w14:paraId="36F06F6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746</w:t>
      </w:r>
    </w:p>
    <w:p w14:paraId="40EDAA6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746</w:t>
      </w:r>
    </w:p>
    <w:p w14:paraId="78AE831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746</w:t>
      </w:r>
    </w:p>
    <w:p w14:paraId="59E8BFA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747</w:t>
      </w:r>
    </w:p>
    <w:p w14:paraId="510C8A6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747</w:t>
      </w:r>
    </w:p>
    <w:p w14:paraId="6927A35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747</w:t>
      </w:r>
    </w:p>
    <w:p w14:paraId="30B1DA0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747</w:t>
      </w:r>
    </w:p>
    <w:p w14:paraId="3205484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747</w:t>
      </w:r>
    </w:p>
    <w:p w14:paraId="0FB3C06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747</w:t>
      </w:r>
    </w:p>
    <w:p w14:paraId="7DE9617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747</w:t>
      </w:r>
    </w:p>
    <w:p w14:paraId="7D4C426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747</w:t>
      </w:r>
    </w:p>
    <w:p w14:paraId="719D651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8034AF">
        <w:rPr>
          <w:rFonts w:eastAsia="MS Mincho"/>
        </w:rPr>
        <w:t>Tx Diversity</w:t>
      </w:r>
      <w:r>
        <w:tab/>
        <w:t>748</w:t>
      </w:r>
    </w:p>
    <w:p w14:paraId="3E3B987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Minimum output power for Tx Diversity</w:t>
      </w:r>
      <w:r>
        <w:tab/>
        <w:t>748</w:t>
      </w:r>
    </w:p>
    <w:p w14:paraId="0F55E6B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748</w:t>
      </w:r>
    </w:p>
    <w:p w14:paraId="6D8135F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748</w:t>
      </w:r>
    </w:p>
    <w:p w14:paraId="10FF96F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748</w:t>
      </w:r>
    </w:p>
    <w:p w14:paraId="384EC2D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8034AF">
        <w:rPr>
          <w:rFonts w:eastAsia="MS Mincho"/>
        </w:rPr>
        <w:t>CA with UL MIMO</w:t>
      </w:r>
      <w:r>
        <w:tab/>
        <w:t>748</w:t>
      </w:r>
    </w:p>
    <w:p w14:paraId="4096894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Output power dynamics for intra-band UL contiguous CA with UL MIMO</w:t>
      </w:r>
      <w:r>
        <w:tab/>
        <w:t>748</w:t>
      </w:r>
    </w:p>
    <w:p w14:paraId="6A1D3F5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Minimum output power for intra-band UL contiguous CA with UL MIMO</w:t>
      </w:r>
      <w:r>
        <w:tab/>
        <w:t>748</w:t>
      </w:r>
    </w:p>
    <w:p w14:paraId="7F13983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8034AF">
        <w:rPr>
          <w:rFonts w:eastAsia="MS Mincho"/>
        </w:rPr>
        <w:t>intra-band UL contiguous CA with UL MIMO</w:t>
      </w:r>
      <w:r>
        <w:tab/>
        <w:t>748</w:t>
      </w:r>
    </w:p>
    <w:p w14:paraId="2DC344E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8034AF">
        <w:rPr>
          <w:rFonts w:eastAsia="MS Mincho"/>
        </w:rPr>
        <w:t>intra-band UL contiguous CA with UL MIMO</w:t>
      </w:r>
      <w:r>
        <w:tab/>
        <w:t>748</w:t>
      </w:r>
    </w:p>
    <w:p w14:paraId="37364FE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8034AF">
        <w:rPr>
          <w:rFonts w:eastAsia="MS Mincho"/>
        </w:rPr>
        <w:t>intra-band UL contiguous CA with UL MIMO</w:t>
      </w:r>
      <w:r>
        <w:tab/>
        <w:t>749</w:t>
      </w:r>
    </w:p>
    <w:p w14:paraId="39A4BE9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Output power dynamics for inter-band UL CA with UL MIMO</w:t>
      </w:r>
      <w:r>
        <w:tab/>
        <w:t>749</w:t>
      </w:r>
    </w:p>
    <w:p w14:paraId="003086F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Minimum output power for inter-band UL CA with UL MIMO</w:t>
      </w:r>
      <w:r>
        <w:tab/>
        <w:t>749</w:t>
      </w:r>
    </w:p>
    <w:p w14:paraId="60B7737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8034AF">
        <w:rPr>
          <w:rFonts w:eastAsia="MS Mincho"/>
        </w:rPr>
        <w:t>inter-band UL CA with UL MIMO</w:t>
      </w:r>
      <w:r>
        <w:tab/>
        <w:t>749</w:t>
      </w:r>
    </w:p>
    <w:p w14:paraId="78D5C17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8034AF">
        <w:rPr>
          <w:rFonts w:eastAsia="MS Mincho"/>
        </w:rPr>
        <w:t>inter-band UL CA with UL MIMO</w:t>
      </w:r>
      <w:r>
        <w:tab/>
        <w:t>749</w:t>
      </w:r>
    </w:p>
    <w:p w14:paraId="3B6B2E7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8034AF">
        <w:rPr>
          <w:rFonts w:eastAsia="MS Mincho"/>
        </w:rPr>
        <w:t>inter-band UL CA with UL MIMO</w:t>
      </w:r>
      <w:r>
        <w:tab/>
        <w:t>749</w:t>
      </w:r>
    </w:p>
    <w:p w14:paraId="19E3903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749</w:t>
      </w:r>
    </w:p>
    <w:p w14:paraId="4A1F30F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749</w:t>
      </w:r>
    </w:p>
    <w:p w14:paraId="29A56D8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749</w:t>
      </w:r>
    </w:p>
    <w:p w14:paraId="4A67EE6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750</w:t>
      </w:r>
    </w:p>
    <w:p w14:paraId="1031796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750</w:t>
      </w:r>
    </w:p>
    <w:p w14:paraId="550C112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750</w:t>
      </w:r>
    </w:p>
    <w:p w14:paraId="4AFBEF9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750</w:t>
      </w:r>
    </w:p>
    <w:p w14:paraId="3E238AE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8034AF">
        <w:rPr>
          <w:rFonts w:eastAsia="MS Mincho"/>
        </w:rPr>
        <w:t>CA with Tx Diversity</w:t>
      </w:r>
      <w:r>
        <w:tab/>
        <w:t>750</w:t>
      </w:r>
    </w:p>
    <w:p w14:paraId="7494EDA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750</w:t>
      </w:r>
    </w:p>
    <w:p w14:paraId="106EE84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750</w:t>
      </w:r>
    </w:p>
    <w:p w14:paraId="09D2C5E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Output power dynamics for inter-band UL CA with Tx Diversity</w:t>
      </w:r>
      <w:r>
        <w:tab/>
        <w:t>750</w:t>
      </w:r>
    </w:p>
    <w:p w14:paraId="75FE6F3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Minimum output power for inter-band UL CA with Tx Diversity</w:t>
      </w:r>
      <w:r>
        <w:tab/>
        <w:t>750</w:t>
      </w:r>
    </w:p>
    <w:p w14:paraId="3CFDF52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8034AF">
        <w:rPr>
          <w:rFonts w:eastAsia="MS Mincho"/>
        </w:rPr>
        <w:t>inter-band UL CA with Tx Diversity</w:t>
      </w:r>
      <w:r>
        <w:tab/>
        <w:t>751</w:t>
      </w:r>
    </w:p>
    <w:p w14:paraId="75B21D4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8034AF">
        <w:rPr>
          <w:rFonts w:eastAsia="MS Mincho"/>
        </w:rPr>
        <w:t>inter-band UL CA with Tx Diversity</w:t>
      </w:r>
      <w:r>
        <w:tab/>
        <w:t>751</w:t>
      </w:r>
    </w:p>
    <w:p w14:paraId="4D1AE7C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8034AF">
        <w:rPr>
          <w:rFonts w:eastAsia="MS Mincho"/>
        </w:rPr>
        <w:t>inter-band UL CA with Tx Diversity</w:t>
      </w:r>
      <w:r>
        <w:tab/>
        <w:t>751</w:t>
      </w:r>
    </w:p>
    <w:p w14:paraId="1C3B21E7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751</w:t>
      </w:r>
    </w:p>
    <w:p w14:paraId="2390558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751</w:t>
      </w:r>
    </w:p>
    <w:p w14:paraId="732D5E1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751</w:t>
      </w:r>
    </w:p>
    <w:p w14:paraId="2E7EF6C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751</w:t>
      </w:r>
    </w:p>
    <w:p w14:paraId="57CE6ED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751</w:t>
      </w:r>
    </w:p>
    <w:p w14:paraId="257EDE3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Error Vector Magnitude including symbols with transient period</w:t>
      </w:r>
      <w:r>
        <w:tab/>
        <w:t>752</w:t>
      </w:r>
    </w:p>
    <w:p w14:paraId="0F1F88A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753</w:t>
      </w:r>
    </w:p>
    <w:p w14:paraId="47C90EC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753</w:t>
      </w:r>
    </w:p>
    <w:p w14:paraId="0748F26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754</w:t>
      </w:r>
    </w:p>
    <w:p w14:paraId="148790BE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8034AF">
        <w:rPr>
          <w:rFonts w:cs="Arial"/>
        </w:rPr>
        <w:t xml:space="preserve">modulation with </w:t>
      </w:r>
      <w:r w:rsidRPr="008034AF">
        <w:rPr>
          <w:rFonts w:cs="Arial"/>
          <w:i/>
          <w:iCs/>
          <w:lang w:eastAsia="zh-CN"/>
        </w:rPr>
        <w:t>powerBoosting-pi2BPSK</w:t>
      </w:r>
      <w:r w:rsidRPr="008034AF">
        <w:rPr>
          <w:rFonts w:cs="Arial"/>
          <w:lang w:eastAsia="zh-CN"/>
        </w:rPr>
        <w:t xml:space="preserve"> capability</w:t>
      </w:r>
      <w:r>
        <w:tab/>
        <w:t>755</w:t>
      </w:r>
    </w:p>
    <w:p w14:paraId="2FC8752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8034AF">
        <w:rPr>
          <w:rFonts w:cs="Arial"/>
        </w:rPr>
        <w:t xml:space="preserve">modulation with </w:t>
      </w:r>
      <w:r w:rsidRPr="008034AF">
        <w:rPr>
          <w:rFonts w:cs="Arial"/>
          <w:i/>
          <w:iCs/>
          <w:lang w:eastAsia="zh-CN"/>
        </w:rPr>
        <w:t>powerBoosting-pi2BPSK-QPSK-Modified-r18</w:t>
      </w:r>
      <w:r w:rsidRPr="008034AF">
        <w:rPr>
          <w:rFonts w:cs="Arial"/>
          <w:iCs/>
          <w:lang w:eastAsia="zh-CN"/>
        </w:rPr>
        <w:t xml:space="preserve"> capability</w:t>
      </w:r>
      <w:r>
        <w:tab/>
        <w:t>756</w:t>
      </w:r>
    </w:p>
    <w:p w14:paraId="384358D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757</w:t>
      </w:r>
    </w:p>
    <w:p w14:paraId="0AB4441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758</w:t>
      </w:r>
    </w:p>
    <w:p w14:paraId="40A4F63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758</w:t>
      </w:r>
    </w:p>
    <w:p w14:paraId="1387010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758</w:t>
      </w:r>
    </w:p>
    <w:p w14:paraId="3D3F9AA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758</w:t>
      </w:r>
    </w:p>
    <w:p w14:paraId="4C1DA19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758</w:t>
      </w:r>
    </w:p>
    <w:p w14:paraId="27CDB17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759</w:t>
      </w:r>
    </w:p>
    <w:p w14:paraId="191D18B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759</w:t>
      </w:r>
    </w:p>
    <w:p w14:paraId="0C4AD89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759</w:t>
      </w:r>
    </w:p>
    <w:p w14:paraId="2E63C8B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759</w:t>
      </w:r>
    </w:p>
    <w:p w14:paraId="4518B0C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759</w:t>
      </w:r>
    </w:p>
    <w:p w14:paraId="5F41E1D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759</w:t>
      </w:r>
    </w:p>
    <w:p w14:paraId="7D82978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762</w:t>
      </w:r>
    </w:p>
    <w:p w14:paraId="15FBF16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762</w:t>
      </w:r>
    </w:p>
    <w:p w14:paraId="7D68004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762</w:t>
      </w:r>
    </w:p>
    <w:p w14:paraId="19DEE50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762</w:t>
      </w:r>
    </w:p>
    <w:p w14:paraId="1704291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763</w:t>
      </w:r>
    </w:p>
    <w:p w14:paraId="15A9F78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763</w:t>
      </w:r>
    </w:p>
    <w:p w14:paraId="3489E68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763</w:t>
      </w:r>
    </w:p>
    <w:p w14:paraId="295CFBB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764</w:t>
      </w:r>
    </w:p>
    <w:p w14:paraId="6F318A4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764</w:t>
      </w:r>
    </w:p>
    <w:p w14:paraId="5A93784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764</w:t>
      </w:r>
    </w:p>
    <w:p w14:paraId="667905C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764</w:t>
      </w:r>
    </w:p>
    <w:p w14:paraId="4BE00EB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764</w:t>
      </w:r>
    </w:p>
    <w:p w14:paraId="6DA177B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764</w:t>
      </w:r>
    </w:p>
    <w:p w14:paraId="667B982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765</w:t>
      </w:r>
    </w:p>
    <w:p w14:paraId="2E87F73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765</w:t>
      </w:r>
    </w:p>
    <w:p w14:paraId="3124C36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765</w:t>
      </w:r>
    </w:p>
    <w:p w14:paraId="6A6994B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765</w:t>
      </w:r>
    </w:p>
    <w:p w14:paraId="6F7A4CA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765</w:t>
      </w:r>
    </w:p>
    <w:p w14:paraId="41DC64C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765</w:t>
      </w:r>
    </w:p>
    <w:p w14:paraId="3F13481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765</w:t>
      </w:r>
    </w:p>
    <w:p w14:paraId="61C06DD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766</w:t>
      </w:r>
    </w:p>
    <w:p w14:paraId="2E43D89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766</w:t>
      </w:r>
    </w:p>
    <w:p w14:paraId="7BD98EE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766</w:t>
      </w:r>
    </w:p>
    <w:p w14:paraId="644CBAB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766</w:t>
      </w:r>
    </w:p>
    <w:p w14:paraId="6EA2F2B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Frequency error for sidelink CA</w:t>
      </w:r>
      <w:r>
        <w:tab/>
        <w:t>767</w:t>
      </w:r>
    </w:p>
    <w:p w14:paraId="7C471FB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767</w:t>
      </w:r>
    </w:p>
    <w:p w14:paraId="4F988E6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Frequency error for Sidelink Unlicensed</w:t>
      </w:r>
      <w:r>
        <w:tab/>
        <w:t>767</w:t>
      </w:r>
    </w:p>
    <w:p w14:paraId="2A9C57B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Frequency error for SL-U concurrent operation</w:t>
      </w:r>
      <w:r>
        <w:tab/>
        <w:t>767</w:t>
      </w:r>
    </w:p>
    <w:p w14:paraId="4ADEE8B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767</w:t>
      </w:r>
    </w:p>
    <w:p w14:paraId="6491B1E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767</w:t>
      </w:r>
    </w:p>
    <w:p w14:paraId="4461EDF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767</w:t>
      </w:r>
    </w:p>
    <w:p w14:paraId="7BF1EAE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Error Vector Magnitude for sidelink CA</w:t>
      </w:r>
      <w:r>
        <w:tab/>
        <w:t>767</w:t>
      </w:r>
    </w:p>
    <w:p w14:paraId="0ACE5EA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767</w:t>
      </w:r>
    </w:p>
    <w:p w14:paraId="2A126E3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Carrier leakage for sidelink CA</w:t>
      </w:r>
      <w:r>
        <w:tab/>
        <w:t>768</w:t>
      </w:r>
    </w:p>
    <w:p w14:paraId="201AC7E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768</w:t>
      </w:r>
    </w:p>
    <w:p w14:paraId="3E741B9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In-band emissions for sidelink CA</w:t>
      </w:r>
      <w:r>
        <w:tab/>
        <w:t>768</w:t>
      </w:r>
    </w:p>
    <w:p w14:paraId="075484C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768</w:t>
      </w:r>
    </w:p>
    <w:p w14:paraId="5076438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768</w:t>
      </w:r>
    </w:p>
    <w:p w14:paraId="640929D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Transmit modulation quality for Sidelink Unlicensed</w:t>
      </w:r>
      <w:r>
        <w:tab/>
        <w:t>768</w:t>
      </w:r>
    </w:p>
    <w:p w14:paraId="4E9820B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768</w:t>
      </w:r>
    </w:p>
    <w:p w14:paraId="3D2BB1A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Error Vector Magnitude</w:t>
      </w:r>
      <w:r>
        <w:tab/>
        <w:t>768</w:t>
      </w:r>
    </w:p>
    <w:p w14:paraId="504AE46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Carrier leakage</w:t>
      </w:r>
      <w:r>
        <w:tab/>
        <w:t>768</w:t>
      </w:r>
    </w:p>
    <w:p w14:paraId="6428241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In-band emissions</w:t>
      </w:r>
      <w:r>
        <w:tab/>
        <w:t>769</w:t>
      </w:r>
    </w:p>
    <w:p w14:paraId="72FE8CA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EVM equalizer spectrum flatness</w:t>
      </w:r>
      <w:r>
        <w:tab/>
        <w:t>769</w:t>
      </w:r>
    </w:p>
    <w:p w14:paraId="2A66E93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Transmit modulation quality for SL-U concurrent operation</w:t>
      </w:r>
      <w:r>
        <w:tab/>
        <w:t>769</w:t>
      </w:r>
    </w:p>
    <w:p w14:paraId="490EABB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769</w:t>
      </w:r>
    </w:p>
    <w:p w14:paraId="52DD79A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769</w:t>
      </w:r>
    </w:p>
    <w:p w14:paraId="1591833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769</w:t>
      </w:r>
    </w:p>
    <w:p w14:paraId="0A62C22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769</w:t>
      </w:r>
    </w:p>
    <w:p w14:paraId="09BDF88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769</w:t>
      </w:r>
    </w:p>
    <w:p w14:paraId="57F32D2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769</w:t>
      </w:r>
    </w:p>
    <w:p w14:paraId="2718052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769</w:t>
      </w:r>
    </w:p>
    <w:p w14:paraId="5F8AE77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770</w:t>
      </w:r>
    </w:p>
    <w:p w14:paraId="6EDF67F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770</w:t>
      </w:r>
    </w:p>
    <w:p w14:paraId="0BA492D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770</w:t>
      </w:r>
    </w:p>
    <w:p w14:paraId="43A17AB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771</w:t>
      </w:r>
    </w:p>
    <w:p w14:paraId="24ECFAE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771</w:t>
      </w:r>
    </w:p>
    <w:p w14:paraId="3262032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771</w:t>
      </w:r>
    </w:p>
    <w:p w14:paraId="7520A2F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771</w:t>
      </w:r>
    </w:p>
    <w:p w14:paraId="00190B3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772</w:t>
      </w:r>
    </w:p>
    <w:p w14:paraId="5BCF1D7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772</w:t>
      </w:r>
    </w:p>
    <w:p w14:paraId="33A9F65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772</w:t>
      </w:r>
    </w:p>
    <w:p w14:paraId="1A5CFB4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8034AF">
        <w:rPr>
          <w:rFonts w:eastAsia="MS Mincho"/>
        </w:rPr>
        <w:t>intra-band UL contiguous CA with UL MIMO</w:t>
      </w:r>
      <w:r>
        <w:tab/>
        <w:t>772</w:t>
      </w:r>
    </w:p>
    <w:p w14:paraId="7C20435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772</w:t>
      </w:r>
    </w:p>
    <w:p w14:paraId="7CC4EA3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772</w:t>
      </w:r>
    </w:p>
    <w:p w14:paraId="295A89C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772</w:t>
      </w:r>
    </w:p>
    <w:p w14:paraId="1163DDD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772</w:t>
      </w:r>
    </w:p>
    <w:p w14:paraId="3F41B54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8034AF">
        <w:rPr>
          <w:rFonts w:eastAsia="MS Mincho"/>
        </w:rPr>
        <w:t>intra-band UL contiguous CA with UL MIMO</w:t>
      </w:r>
      <w:r>
        <w:tab/>
        <w:t>773</w:t>
      </w:r>
    </w:p>
    <w:p w14:paraId="56D4458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8034AF">
        <w:rPr>
          <w:rFonts w:eastAsia="MS Mincho"/>
        </w:rPr>
        <w:t>intra-band UL contiguous CA with UL MIMO</w:t>
      </w:r>
      <w:r>
        <w:tab/>
        <w:t>773</w:t>
      </w:r>
    </w:p>
    <w:p w14:paraId="287C12A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773</w:t>
      </w:r>
    </w:p>
    <w:p w14:paraId="3AE3620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773</w:t>
      </w:r>
    </w:p>
    <w:p w14:paraId="4033D76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773</w:t>
      </w:r>
    </w:p>
    <w:p w14:paraId="1FDC04E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8034AF">
        <w:rPr>
          <w:rFonts w:eastAsia="MS Mincho"/>
        </w:rPr>
        <w:t>inter-band UL CA with UL MIMO</w:t>
      </w:r>
      <w:r>
        <w:tab/>
        <w:t>773</w:t>
      </w:r>
    </w:p>
    <w:p w14:paraId="56B4F45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770FD44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773</w:t>
      </w:r>
    </w:p>
    <w:p w14:paraId="354F739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773</w:t>
      </w:r>
    </w:p>
    <w:p w14:paraId="44136DB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773</w:t>
      </w:r>
    </w:p>
    <w:p w14:paraId="3864958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774</w:t>
      </w:r>
    </w:p>
    <w:p w14:paraId="05C8BDD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774</w:t>
      </w:r>
    </w:p>
    <w:p w14:paraId="0127FFF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774</w:t>
      </w:r>
    </w:p>
    <w:p w14:paraId="7693107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774</w:t>
      </w:r>
    </w:p>
    <w:p w14:paraId="02EBF43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774</w:t>
      </w:r>
    </w:p>
    <w:p w14:paraId="3103889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774</w:t>
      </w:r>
    </w:p>
    <w:p w14:paraId="6F9CCB3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8034AF">
        <w:rPr>
          <w:rFonts w:eastAsia="MS Mincho"/>
        </w:rPr>
        <w:t xml:space="preserve">inter-band UL CA with </w:t>
      </w:r>
      <w:r>
        <w:t>Tx Diversity</w:t>
      </w:r>
      <w:r>
        <w:tab/>
        <w:t>774</w:t>
      </w:r>
    </w:p>
    <w:p w14:paraId="6D2C3E0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774</w:t>
      </w:r>
    </w:p>
    <w:p w14:paraId="5554EFA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774</w:t>
      </w:r>
    </w:p>
    <w:p w14:paraId="367ADAC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774</w:t>
      </w:r>
    </w:p>
    <w:p w14:paraId="2227902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774</w:t>
      </w:r>
    </w:p>
    <w:p w14:paraId="62D136A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775</w:t>
      </w:r>
    </w:p>
    <w:p w14:paraId="0F2A776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775</w:t>
      </w:r>
    </w:p>
    <w:p w14:paraId="6B32FF2F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"NS_35"</w:t>
      </w:r>
      <w:r>
        <w:tab/>
        <w:t>775</w:t>
      </w:r>
    </w:p>
    <w:p w14:paraId="1E748F55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775</w:t>
      </w:r>
    </w:p>
    <w:p w14:paraId="78AB810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776</w:t>
      </w:r>
    </w:p>
    <w:p w14:paraId="6681B88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777</w:t>
      </w:r>
    </w:p>
    <w:p w14:paraId="19908B2E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Void</w:t>
      </w:r>
      <w:r>
        <w:tab/>
        <w:t>777</w:t>
      </w:r>
    </w:p>
    <w:p w14:paraId="5938146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777</w:t>
      </w:r>
    </w:p>
    <w:p w14:paraId="577402E5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Void</w:t>
      </w:r>
      <w:r>
        <w:tab/>
        <w:t>777</w:t>
      </w:r>
    </w:p>
    <w:p w14:paraId="189FE39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777</w:t>
      </w:r>
    </w:p>
    <w:p w14:paraId="48EB980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778</w:t>
      </w:r>
    </w:p>
    <w:p w14:paraId="11346C3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Adjacent channel leakage ratio</w:t>
      </w:r>
      <w:r>
        <w:tab/>
        <w:t>778</w:t>
      </w:r>
    </w:p>
    <w:p w14:paraId="232900E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NR ACLR</w:t>
      </w:r>
      <w:r>
        <w:tab/>
        <w:t>779</w:t>
      </w:r>
    </w:p>
    <w:p w14:paraId="7714863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UTRA ACLR</w:t>
      </w:r>
      <w:r>
        <w:tab/>
        <w:t>779</w:t>
      </w:r>
    </w:p>
    <w:p w14:paraId="696DE63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780</w:t>
      </w:r>
    </w:p>
    <w:p w14:paraId="3824A32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780</w:t>
      </w:r>
    </w:p>
    <w:p w14:paraId="7094796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780</w:t>
      </w:r>
    </w:p>
    <w:p w14:paraId="0B01EA3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780</w:t>
      </w:r>
    </w:p>
    <w:p w14:paraId="63820CD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789</w:t>
      </w:r>
    </w:p>
    <w:p w14:paraId="0F32EF3E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789</w:t>
      </w:r>
    </w:p>
    <w:p w14:paraId="3010E94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8034AF">
        <w:rPr>
          <w:rFonts w:eastAsia="Yu Mincho"/>
        </w:rPr>
        <w:t>"</w:t>
      </w:r>
      <w:r>
        <w:t>NS_17</w:t>
      </w:r>
      <w:r w:rsidRPr="008034AF">
        <w:rPr>
          <w:rFonts w:eastAsia="Yu Mincho"/>
        </w:rPr>
        <w:t>"</w:t>
      </w:r>
      <w:r>
        <w:tab/>
        <w:t>789</w:t>
      </w:r>
    </w:p>
    <w:p w14:paraId="13D214C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790</w:t>
      </w:r>
    </w:p>
    <w:p w14:paraId="7D73AA7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790</w:t>
      </w:r>
    </w:p>
    <w:p w14:paraId="595ED24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790</w:t>
      </w:r>
    </w:p>
    <w:p w14:paraId="25B6834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790</w:t>
      </w:r>
    </w:p>
    <w:p w14:paraId="65D61FB0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791</w:t>
      </w:r>
    </w:p>
    <w:p w14:paraId="628AA34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791</w:t>
      </w:r>
    </w:p>
    <w:p w14:paraId="7BA72D7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 xml:space="preserve">Requirement for network signalling value </w:t>
      </w:r>
      <w:r>
        <w:t>"</w:t>
      </w:r>
      <w:r w:rsidRPr="008034AF">
        <w:rPr>
          <w:snapToGrid w:val="0"/>
        </w:rPr>
        <w:t>NS_40"</w:t>
      </w:r>
      <w:r>
        <w:tab/>
        <w:t>791</w:t>
      </w:r>
    </w:p>
    <w:p w14:paraId="57890BE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791</w:t>
      </w:r>
    </w:p>
    <w:p w14:paraId="3F9B2BC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lastRenderedPageBreak/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 for network signalling value "NS_42"</w:t>
      </w:r>
      <w:r>
        <w:tab/>
        <w:t>792</w:t>
      </w:r>
    </w:p>
    <w:p w14:paraId="3EEB89B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8034AF">
        <w:rPr>
          <w:rFonts w:cs="v5.0.0"/>
        </w:rPr>
        <w:t>"</w:t>
      </w:r>
      <w:r>
        <w:t>NS_21</w:t>
      </w:r>
      <w:r w:rsidRPr="008034AF">
        <w:rPr>
          <w:rFonts w:cs="v5.0.0"/>
        </w:rPr>
        <w:t>"</w:t>
      </w:r>
      <w:r>
        <w:tab/>
        <w:t>792</w:t>
      </w:r>
    </w:p>
    <w:p w14:paraId="6D0E5D0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8034AF">
        <w:rPr>
          <w:rFonts w:cs="v5.0.0"/>
        </w:rPr>
        <w:t>"</w:t>
      </w:r>
      <w:r>
        <w:t>NS_24</w:t>
      </w:r>
      <w:r w:rsidRPr="008034AF">
        <w:rPr>
          <w:rFonts w:cs="v5.0.0"/>
        </w:rPr>
        <w:t>"</w:t>
      </w:r>
      <w:r>
        <w:tab/>
        <w:t>792</w:t>
      </w:r>
    </w:p>
    <w:p w14:paraId="5B14074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8034AF">
        <w:rPr>
          <w:snapToGrid w:val="0"/>
        </w:rPr>
        <w:t>"</w:t>
      </w:r>
      <w:r>
        <w:t>NS_27"</w:t>
      </w:r>
      <w:r>
        <w:tab/>
        <w:t>793</w:t>
      </w:r>
    </w:p>
    <w:p w14:paraId="2A67DC9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 for network signalling value "NS_47"</w:t>
      </w:r>
      <w:r>
        <w:tab/>
        <w:t>793</w:t>
      </w:r>
    </w:p>
    <w:p w14:paraId="6D85CC9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 for network signalling value "NS_50"</w:t>
      </w:r>
      <w:r>
        <w:tab/>
        <w:t>793</w:t>
      </w:r>
    </w:p>
    <w:p w14:paraId="4105B65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 for network signalling value "NS_12"</w:t>
      </w:r>
      <w:r>
        <w:tab/>
        <w:t>794</w:t>
      </w:r>
    </w:p>
    <w:p w14:paraId="1331BF9E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 for network signalling value "NS_13"</w:t>
      </w:r>
      <w:r>
        <w:tab/>
        <w:t>794</w:t>
      </w:r>
    </w:p>
    <w:p w14:paraId="7690BBD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 for network signalling value "NS_14"</w:t>
      </w:r>
      <w:r>
        <w:tab/>
        <w:t>794</w:t>
      </w:r>
    </w:p>
    <w:p w14:paraId="2983A7E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 for network signalling value "NS_15"</w:t>
      </w:r>
      <w:r>
        <w:tab/>
        <w:t>795</w:t>
      </w:r>
    </w:p>
    <w:p w14:paraId="3ACC758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795</w:t>
      </w:r>
    </w:p>
    <w:p w14:paraId="50C5692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 for network signalling values "NS_48" and "NS_51"</w:t>
      </w:r>
      <w:r>
        <w:tab/>
        <w:t>795</w:t>
      </w:r>
    </w:p>
    <w:p w14:paraId="405FBDF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 for network signalling value "NS_49"</w:t>
      </w:r>
      <w:r>
        <w:tab/>
        <w:t>796</w:t>
      </w:r>
    </w:p>
    <w:p w14:paraId="3408249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796</w:t>
      </w:r>
    </w:p>
    <w:p w14:paraId="3770AFF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796</w:t>
      </w:r>
    </w:p>
    <w:p w14:paraId="791B5AE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797</w:t>
      </w:r>
    </w:p>
    <w:p w14:paraId="297BA81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797</w:t>
      </w:r>
    </w:p>
    <w:p w14:paraId="07EC2F2F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797</w:t>
      </w:r>
    </w:p>
    <w:p w14:paraId="0ADAD3B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</w:t>
      </w:r>
      <w:r w:rsidRPr="008034AF">
        <w:rPr>
          <w:lang w:val="en-US"/>
        </w:rPr>
        <w:t>26</w:t>
      </w:r>
      <w:r>
        <w:t>”</w:t>
      </w:r>
      <w:r>
        <w:tab/>
        <w:t>798</w:t>
      </w:r>
    </w:p>
    <w:p w14:paraId="07F93C2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</w:t>
      </w:r>
      <w:r w:rsidRPr="008034AF">
        <w:rPr>
          <w:lang w:val="en-US"/>
        </w:rPr>
        <w:t>36</w:t>
      </w:r>
      <w:r>
        <w:t>”</w:t>
      </w:r>
      <w:r>
        <w:tab/>
        <w:t>798</w:t>
      </w:r>
    </w:p>
    <w:p w14:paraId="7F852C6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798</w:t>
      </w:r>
    </w:p>
    <w:p w14:paraId="3305913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799</w:t>
      </w:r>
    </w:p>
    <w:p w14:paraId="77A1839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799</w:t>
      </w:r>
    </w:p>
    <w:p w14:paraId="0A41F4B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799</w:t>
      </w:r>
    </w:p>
    <w:p w14:paraId="1F553D6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799</w:t>
      </w:r>
    </w:p>
    <w:p w14:paraId="2420C7F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799</w:t>
      </w:r>
    </w:p>
    <w:p w14:paraId="18A3659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799</w:t>
      </w:r>
    </w:p>
    <w:p w14:paraId="4F7DCB3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799</w:t>
      </w:r>
    </w:p>
    <w:p w14:paraId="27E9EA0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799</w:t>
      </w:r>
    </w:p>
    <w:p w14:paraId="53C2E6D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799</w:t>
      </w:r>
    </w:p>
    <w:p w14:paraId="771F25C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800</w:t>
      </w:r>
    </w:p>
    <w:p w14:paraId="00F8B19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800</w:t>
      </w:r>
    </w:p>
    <w:p w14:paraId="5FC28C9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800</w:t>
      </w:r>
    </w:p>
    <w:p w14:paraId="4598F57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800</w:t>
      </w:r>
    </w:p>
    <w:p w14:paraId="180DD5C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801</w:t>
      </w:r>
    </w:p>
    <w:p w14:paraId="65CE532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801</w:t>
      </w:r>
    </w:p>
    <w:p w14:paraId="3759240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801</w:t>
      </w:r>
    </w:p>
    <w:p w14:paraId="71C751F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802</w:t>
      </w:r>
    </w:p>
    <w:p w14:paraId="069F7600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802</w:t>
      </w:r>
    </w:p>
    <w:p w14:paraId="2E7EA3C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802</w:t>
      </w:r>
    </w:p>
    <w:p w14:paraId="4B5D2770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802</w:t>
      </w:r>
    </w:p>
    <w:p w14:paraId="4FBEC4F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804</w:t>
      </w:r>
    </w:p>
    <w:p w14:paraId="6497D47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804</w:t>
      </w:r>
    </w:p>
    <w:p w14:paraId="2FBE6F5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804</w:t>
      </w:r>
    </w:p>
    <w:p w14:paraId="37C2001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805</w:t>
      </w:r>
    </w:p>
    <w:p w14:paraId="288B82D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805</w:t>
      </w:r>
    </w:p>
    <w:p w14:paraId="0B2793A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805</w:t>
      </w:r>
    </w:p>
    <w:p w14:paraId="085838D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807</w:t>
      </w:r>
    </w:p>
    <w:p w14:paraId="3B88B13F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808</w:t>
      </w:r>
    </w:p>
    <w:p w14:paraId="0604996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814</w:t>
      </w:r>
    </w:p>
    <w:p w14:paraId="797CC965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814</w:t>
      </w:r>
    </w:p>
    <w:p w14:paraId="4347198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814</w:t>
      </w:r>
    </w:p>
    <w:p w14:paraId="19AA66C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814</w:t>
      </w:r>
    </w:p>
    <w:p w14:paraId="3935658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814</w:t>
      </w:r>
    </w:p>
    <w:p w14:paraId="50852E0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815</w:t>
      </w:r>
    </w:p>
    <w:p w14:paraId="2043CD0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816</w:t>
      </w:r>
    </w:p>
    <w:p w14:paraId="641CB95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816</w:t>
      </w:r>
    </w:p>
    <w:p w14:paraId="3CFF22D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816</w:t>
      </w:r>
    </w:p>
    <w:p w14:paraId="22E92D1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816</w:t>
      </w:r>
    </w:p>
    <w:p w14:paraId="6674672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816</w:t>
      </w:r>
    </w:p>
    <w:p w14:paraId="1AA7520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816</w:t>
      </w:r>
    </w:p>
    <w:p w14:paraId="2002121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817</w:t>
      </w:r>
    </w:p>
    <w:p w14:paraId="0A7BA28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817</w:t>
      </w:r>
    </w:p>
    <w:p w14:paraId="441760D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817</w:t>
      </w:r>
    </w:p>
    <w:p w14:paraId="4FEB411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817</w:t>
      </w:r>
    </w:p>
    <w:p w14:paraId="0F2C1A0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817</w:t>
      </w:r>
    </w:p>
    <w:p w14:paraId="29EEFA6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817</w:t>
      </w:r>
    </w:p>
    <w:p w14:paraId="5009DB7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Occupied bandwidth for sidelink CA</w:t>
      </w:r>
      <w:r>
        <w:tab/>
        <w:t>818</w:t>
      </w:r>
    </w:p>
    <w:p w14:paraId="253498E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818</w:t>
      </w:r>
    </w:p>
    <w:p w14:paraId="6DDBA73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Occupied bandwidth for Sidelink Unlicensed</w:t>
      </w:r>
      <w:r>
        <w:tab/>
        <w:t>818</w:t>
      </w:r>
    </w:p>
    <w:p w14:paraId="1EABEBF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Occupied bandwidth for SL-U concurrent operation</w:t>
      </w:r>
      <w:r>
        <w:tab/>
        <w:t>818</w:t>
      </w:r>
    </w:p>
    <w:p w14:paraId="4489032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818</w:t>
      </w:r>
    </w:p>
    <w:p w14:paraId="5749E7F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818</w:t>
      </w:r>
    </w:p>
    <w:p w14:paraId="495607C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818</w:t>
      </w:r>
    </w:p>
    <w:p w14:paraId="0474B3C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</w:t>
      </w:r>
      <w:r w:rsidRPr="008034AF">
        <w:rPr>
          <w:rFonts w:eastAsiaTheme="minorEastAsia"/>
          <w:lang w:eastAsia="zh-CN"/>
        </w:rPr>
        <w:t>5</w:t>
      </w:r>
      <w:r w:rsidRPr="008034AF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818</w:t>
      </w:r>
    </w:p>
    <w:p w14:paraId="0C21E7B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</w:t>
      </w:r>
      <w:r w:rsidRPr="008034AF">
        <w:rPr>
          <w:rFonts w:eastAsiaTheme="minorEastAsia"/>
          <w:lang w:eastAsia="zh-CN"/>
        </w:rPr>
        <w:t>5</w:t>
      </w:r>
      <w:r w:rsidRPr="008034AF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Spectrum emission mask for sidelink CA</w:t>
      </w:r>
      <w:r>
        <w:tab/>
        <w:t>818</w:t>
      </w:r>
    </w:p>
    <w:p w14:paraId="0BC3D63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819</w:t>
      </w:r>
    </w:p>
    <w:p w14:paraId="72FEABD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819</w:t>
      </w:r>
    </w:p>
    <w:p w14:paraId="2F12399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"NS_33"</w:t>
      </w:r>
      <w:r>
        <w:tab/>
        <w:t>819</w:t>
      </w:r>
    </w:p>
    <w:p w14:paraId="6938D0A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6.5E.2.3.1A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or pre-configured signalling value “SLCA_NC_NS_33”</w:t>
      </w:r>
      <w:r>
        <w:tab/>
        <w:t>819</w:t>
      </w:r>
    </w:p>
    <w:p w14:paraId="43A8FB8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"NS_52"</w:t>
      </w:r>
      <w:r>
        <w:tab/>
        <w:t>819</w:t>
      </w:r>
    </w:p>
    <w:p w14:paraId="44C6E6C7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"NS_06"</w:t>
      </w:r>
      <w:r>
        <w:tab/>
        <w:t>820</w:t>
      </w:r>
    </w:p>
    <w:p w14:paraId="1D902D9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820</w:t>
      </w:r>
    </w:p>
    <w:p w14:paraId="3F32F19F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820</w:t>
      </w:r>
    </w:p>
    <w:p w14:paraId="206C37D5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ACLR for sidelink CA</w:t>
      </w:r>
      <w:r>
        <w:tab/>
        <w:t>820</w:t>
      </w:r>
    </w:p>
    <w:p w14:paraId="72A69C6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820</w:t>
      </w:r>
    </w:p>
    <w:p w14:paraId="7CCAF3D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Out of band emission for Sidelink Unlicensed</w:t>
      </w:r>
      <w:r>
        <w:tab/>
        <w:t>821</w:t>
      </w:r>
    </w:p>
    <w:p w14:paraId="10F9191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821</w:t>
      </w:r>
    </w:p>
    <w:p w14:paraId="3F44FBD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Spectrum emission mask for operation with shared spectrum channel access</w:t>
      </w:r>
      <w:r>
        <w:tab/>
        <w:t>821</w:t>
      </w:r>
    </w:p>
    <w:p w14:paraId="547E81E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Spectrum emission mask for SL-U concurrent operation</w:t>
      </w:r>
      <w:r>
        <w:tab/>
        <w:t>821</w:t>
      </w:r>
    </w:p>
    <w:p w14:paraId="144A857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Additional spectrum emission mask</w:t>
      </w:r>
      <w:r>
        <w:tab/>
        <w:t>821</w:t>
      </w:r>
    </w:p>
    <w:p w14:paraId="09EED41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snapToGrid w:val="0"/>
        </w:rPr>
        <w:t>Adjacent channel leakage ratio</w:t>
      </w:r>
      <w:r>
        <w:tab/>
        <w:t>821</w:t>
      </w:r>
    </w:p>
    <w:p w14:paraId="2A4B3020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snapToGrid w:val="0"/>
        </w:rPr>
        <w:t>Adjacent channel leakage ratio</w:t>
      </w:r>
      <w:r w:rsidRPr="008034AF">
        <w:rPr>
          <w:rFonts w:eastAsiaTheme="minorEastAsia"/>
        </w:rPr>
        <w:t xml:space="preserve"> for SL-U concurrent operation</w:t>
      </w:r>
      <w:r>
        <w:tab/>
        <w:t>821</w:t>
      </w:r>
    </w:p>
    <w:p w14:paraId="2182173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821</w:t>
      </w:r>
    </w:p>
    <w:p w14:paraId="16C064E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821</w:t>
      </w:r>
    </w:p>
    <w:p w14:paraId="6DECC5C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Spurious emissions for sidelink CA</w:t>
      </w:r>
      <w:r>
        <w:tab/>
        <w:t>821</w:t>
      </w:r>
    </w:p>
    <w:p w14:paraId="2F6CD39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821</w:t>
      </w:r>
    </w:p>
    <w:p w14:paraId="7CFE0F6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Spurious emissions band UE co-existence for sidelink CA</w:t>
      </w:r>
      <w:r>
        <w:tab/>
        <w:t>822</w:t>
      </w:r>
    </w:p>
    <w:p w14:paraId="39A21AE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822</w:t>
      </w:r>
    </w:p>
    <w:p w14:paraId="1AEE7E7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823</w:t>
      </w:r>
    </w:p>
    <w:p w14:paraId="4A76425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823</w:t>
      </w:r>
    </w:p>
    <w:p w14:paraId="35DBFCC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823</w:t>
      </w:r>
    </w:p>
    <w:p w14:paraId="537CBA0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sidelink CA</w:t>
      </w:r>
      <w:r>
        <w:tab/>
        <w:t>823</w:t>
      </w:r>
    </w:p>
    <w:p w14:paraId="72F97BA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823</w:t>
      </w:r>
    </w:p>
    <w:p w14:paraId="680A9395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"SLCA_NC_NS_33"</w:t>
      </w:r>
      <w:r>
        <w:tab/>
        <w:t>824</w:t>
      </w:r>
    </w:p>
    <w:p w14:paraId="78CC9F2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824</w:t>
      </w:r>
    </w:p>
    <w:p w14:paraId="5D02AE2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Spurious emissions for Sidelink Unlicensed</w:t>
      </w:r>
      <w:r>
        <w:tab/>
        <w:t>824</w:t>
      </w:r>
    </w:p>
    <w:p w14:paraId="4AE0DCD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824</w:t>
      </w:r>
    </w:p>
    <w:p w14:paraId="2F863FC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 spurious emissions</w:t>
      </w:r>
      <w:r>
        <w:tab/>
        <w:t>824</w:t>
      </w:r>
    </w:p>
    <w:p w14:paraId="4C48F32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Spurious emissions for UE co-existence</w:t>
      </w:r>
      <w:r>
        <w:tab/>
        <w:t>824</w:t>
      </w:r>
    </w:p>
    <w:p w14:paraId="25A42A4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Spurious emissions for UE co-existence for SL-U concurrent operation</w:t>
      </w:r>
      <w:r>
        <w:tab/>
        <w:t>825</w:t>
      </w:r>
    </w:p>
    <w:p w14:paraId="25F6D83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Additional spurious emissions</w:t>
      </w:r>
      <w:r>
        <w:tab/>
        <w:t>825</w:t>
      </w:r>
    </w:p>
    <w:p w14:paraId="09D1511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825</w:t>
      </w:r>
    </w:p>
    <w:p w14:paraId="3E21493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825</w:t>
      </w:r>
    </w:p>
    <w:p w14:paraId="1E024C4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825</w:t>
      </w:r>
    </w:p>
    <w:p w14:paraId="5934E0F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Transmit intermodulation for sidelink CA</w:t>
      </w:r>
      <w:r>
        <w:tab/>
        <w:t>825</w:t>
      </w:r>
    </w:p>
    <w:p w14:paraId="5CA80F4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825</w:t>
      </w:r>
    </w:p>
    <w:p w14:paraId="365F91B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825</w:t>
      </w:r>
    </w:p>
    <w:p w14:paraId="0B66727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825</w:t>
      </w:r>
    </w:p>
    <w:p w14:paraId="744266F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826</w:t>
      </w:r>
    </w:p>
    <w:p w14:paraId="327612B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76B8B47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826</w:t>
      </w:r>
    </w:p>
    <w:p w14:paraId="26EF5B9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4798C81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826</w:t>
      </w:r>
    </w:p>
    <w:p w14:paraId="4B40918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827</w:t>
      </w:r>
    </w:p>
    <w:p w14:paraId="071B3E2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Adjacent channel leakage ratio</w:t>
      </w:r>
      <w:r>
        <w:tab/>
        <w:t>827</w:t>
      </w:r>
    </w:p>
    <w:p w14:paraId="3B2C702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General</w:t>
      </w:r>
      <w:r>
        <w:tab/>
        <w:t>827</w:t>
      </w:r>
    </w:p>
    <w:p w14:paraId="32D6758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Shared spectrum channel access ACLR</w:t>
      </w:r>
      <w:r>
        <w:tab/>
        <w:t>827</w:t>
      </w:r>
    </w:p>
    <w:p w14:paraId="6867D08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827</w:t>
      </w:r>
    </w:p>
    <w:p w14:paraId="71B88B8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828</w:t>
      </w:r>
    </w:p>
    <w:p w14:paraId="4FCCF5B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828</w:t>
      </w:r>
    </w:p>
    <w:p w14:paraId="04FB07C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828</w:t>
      </w:r>
    </w:p>
    <w:p w14:paraId="2D66542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828</w:t>
      </w:r>
    </w:p>
    <w:p w14:paraId="49B652F9" w14:textId="77777777" w:rsidR="006C5240" w:rsidRDefault="006C5240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828</w:t>
      </w:r>
    </w:p>
    <w:p w14:paraId="729A0441" w14:textId="77777777" w:rsidR="006C5240" w:rsidRDefault="006C5240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829</w:t>
      </w:r>
    </w:p>
    <w:p w14:paraId="19A21DB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Adjacent channel leakage ratio</w:t>
      </w:r>
      <w:r w:rsidRPr="008034AF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829</w:t>
      </w:r>
    </w:p>
    <w:p w14:paraId="7B5B935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Adjacent channel leakage ratio</w:t>
      </w:r>
      <w:r w:rsidRPr="008034AF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829</w:t>
      </w:r>
    </w:p>
    <w:p w14:paraId="032FFC2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829</w:t>
      </w:r>
    </w:p>
    <w:p w14:paraId="62E8F06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829</w:t>
      </w:r>
    </w:p>
    <w:p w14:paraId="1D5AAA6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829</w:t>
      </w:r>
    </w:p>
    <w:p w14:paraId="3A4746B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830</w:t>
      </w:r>
    </w:p>
    <w:p w14:paraId="5B70E7D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830</w:t>
      </w:r>
    </w:p>
    <w:p w14:paraId="157C267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830</w:t>
      </w:r>
    </w:p>
    <w:p w14:paraId="56DD4008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830</w:t>
      </w:r>
    </w:p>
    <w:p w14:paraId="00EE5CB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830</w:t>
      </w:r>
    </w:p>
    <w:p w14:paraId="53675183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830</w:t>
      </w:r>
    </w:p>
    <w:p w14:paraId="3DAEEC8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832</w:t>
      </w:r>
    </w:p>
    <w:p w14:paraId="7AB5B9F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833</w:t>
      </w:r>
    </w:p>
    <w:p w14:paraId="28ACCD7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"NS_53" or "NS_54" or "NS_60" or "NS_66" or "NS_67" or "NS_71"</w:t>
      </w:r>
      <w:r>
        <w:tab/>
        <w:t>834</w:t>
      </w:r>
    </w:p>
    <w:p w14:paraId="08523A40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"NS_58"</w:t>
      </w:r>
      <w:r>
        <w:tab/>
        <w:t>834</w:t>
      </w:r>
    </w:p>
    <w:p w14:paraId="559166B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"NS_61"</w:t>
      </w:r>
      <w:r>
        <w:tab/>
        <w:t>834</w:t>
      </w:r>
    </w:p>
    <w:p w14:paraId="461D6C0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“NS_63” or “NS_69”</w:t>
      </w:r>
      <w:r>
        <w:tab/>
        <w:t>834</w:t>
      </w:r>
    </w:p>
    <w:p w14:paraId="71C6B05E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“NS_64”</w:t>
      </w:r>
      <w:r>
        <w:tab/>
        <w:t>835</w:t>
      </w:r>
    </w:p>
    <w:p w14:paraId="6E69063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835</w:t>
      </w:r>
    </w:p>
    <w:p w14:paraId="4E1FBCB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835</w:t>
      </w:r>
    </w:p>
    <w:p w14:paraId="329707B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836</w:t>
      </w:r>
    </w:p>
    <w:p w14:paraId="670F54B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836</w:t>
      </w:r>
    </w:p>
    <w:p w14:paraId="5231BF8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836</w:t>
      </w:r>
    </w:p>
    <w:p w14:paraId="598D9015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836</w:t>
      </w:r>
    </w:p>
    <w:p w14:paraId="26DD6101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Requirements for network signalling value "CA_NS_53" or "CA_NS_54"</w:t>
      </w:r>
      <w:r>
        <w:tab/>
        <w:t>836</w:t>
      </w:r>
    </w:p>
    <w:p w14:paraId="15DF220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836</w:t>
      </w:r>
    </w:p>
    <w:p w14:paraId="2C28548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836</w:t>
      </w:r>
    </w:p>
    <w:p w14:paraId="223ED86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836</w:t>
      </w:r>
    </w:p>
    <w:p w14:paraId="6000540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837</w:t>
      </w:r>
    </w:p>
    <w:p w14:paraId="07A3CF3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837</w:t>
      </w:r>
    </w:p>
    <w:p w14:paraId="3250EF1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837</w:t>
      </w:r>
    </w:p>
    <w:p w14:paraId="65F1CA4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837</w:t>
      </w:r>
    </w:p>
    <w:p w14:paraId="07E90B9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837</w:t>
      </w:r>
    </w:p>
    <w:p w14:paraId="126E498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837</w:t>
      </w:r>
    </w:p>
    <w:p w14:paraId="2C07267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837</w:t>
      </w:r>
    </w:p>
    <w:p w14:paraId="295C8BF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837</w:t>
      </w:r>
    </w:p>
    <w:p w14:paraId="5E7139B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838</w:t>
      </w:r>
    </w:p>
    <w:p w14:paraId="38BF54C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838</w:t>
      </w:r>
    </w:p>
    <w:p w14:paraId="1F2349F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838</w:t>
      </w:r>
    </w:p>
    <w:p w14:paraId="27D8E75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838</w:t>
      </w:r>
    </w:p>
    <w:p w14:paraId="472EC17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838</w:t>
      </w:r>
    </w:p>
    <w:p w14:paraId="67C04D5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838</w:t>
      </w:r>
    </w:p>
    <w:p w14:paraId="5764DAE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838</w:t>
      </w:r>
    </w:p>
    <w:p w14:paraId="532E9BE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838</w:t>
      </w:r>
    </w:p>
    <w:p w14:paraId="3E1F811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839</w:t>
      </w:r>
    </w:p>
    <w:p w14:paraId="59A78A6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839</w:t>
      </w:r>
    </w:p>
    <w:p w14:paraId="0B7626E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839</w:t>
      </w:r>
    </w:p>
    <w:p w14:paraId="4EBE50D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839</w:t>
      </w:r>
    </w:p>
    <w:p w14:paraId="762F3BE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839</w:t>
      </w:r>
    </w:p>
    <w:p w14:paraId="0D1A5F9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Adjacent channel leakage ratio</w:t>
      </w:r>
      <w:r>
        <w:tab/>
        <w:t>839</w:t>
      </w:r>
    </w:p>
    <w:p w14:paraId="47D3018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839</w:t>
      </w:r>
    </w:p>
    <w:p w14:paraId="04EF26D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840</w:t>
      </w:r>
    </w:p>
    <w:p w14:paraId="65B1A47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840</w:t>
      </w:r>
    </w:p>
    <w:p w14:paraId="6AFEBF4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840</w:t>
      </w:r>
    </w:p>
    <w:p w14:paraId="49FC9EB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840</w:t>
      </w:r>
    </w:p>
    <w:p w14:paraId="7B60EA6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840</w:t>
      </w:r>
    </w:p>
    <w:p w14:paraId="500D662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840</w:t>
      </w:r>
    </w:p>
    <w:p w14:paraId="2D14E65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840</w:t>
      </w:r>
    </w:p>
    <w:p w14:paraId="15D69C3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840</w:t>
      </w:r>
    </w:p>
    <w:p w14:paraId="65329076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840</w:t>
      </w:r>
    </w:p>
    <w:p w14:paraId="5FDCF37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840</w:t>
      </w:r>
    </w:p>
    <w:p w14:paraId="3A749B4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841</w:t>
      </w:r>
    </w:p>
    <w:p w14:paraId="2674FEF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841</w:t>
      </w:r>
    </w:p>
    <w:p w14:paraId="7165B78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841</w:t>
      </w:r>
    </w:p>
    <w:p w14:paraId="663E643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Void</w:t>
      </w:r>
      <w:r>
        <w:tab/>
        <w:t>841</w:t>
      </w:r>
    </w:p>
    <w:p w14:paraId="0296CE2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841</w:t>
      </w:r>
    </w:p>
    <w:p w14:paraId="6E70390F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841</w:t>
      </w:r>
    </w:p>
    <w:p w14:paraId="6249F4C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841</w:t>
      </w:r>
    </w:p>
    <w:p w14:paraId="4A41531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841</w:t>
      </w:r>
    </w:p>
    <w:p w14:paraId="471D3B1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841</w:t>
      </w:r>
    </w:p>
    <w:p w14:paraId="477017B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</w:t>
      </w:r>
      <w:r w:rsidRPr="008034AF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Void</w:t>
      </w:r>
      <w:r>
        <w:tab/>
        <w:t>841</w:t>
      </w:r>
    </w:p>
    <w:p w14:paraId="324A1907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6.</w:t>
      </w:r>
      <w:r w:rsidRPr="008034AF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Time alignment error</w:t>
      </w:r>
      <w:r>
        <w:tab/>
        <w:t>842</w:t>
      </w:r>
    </w:p>
    <w:p w14:paraId="5FAEE3B4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825</w:t>
      </w:r>
    </w:p>
    <w:p w14:paraId="5362592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825</w:t>
      </w:r>
    </w:p>
    <w:p w14:paraId="7F02915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208FB47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440A1F1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5358104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7476040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6E8496B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826</w:t>
      </w:r>
    </w:p>
    <w:p w14:paraId="6F97E4F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3136DD6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20D76E0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826</w:t>
      </w:r>
    </w:p>
    <w:p w14:paraId="03A5380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827</w:t>
      </w:r>
    </w:p>
    <w:p w14:paraId="7462EF1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827</w:t>
      </w:r>
    </w:p>
    <w:p w14:paraId="127BD01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827</w:t>
      </w:r>
    </w:p>
    <w:p w14:paraId="32EB418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827</w:t>
      </w:r>
    </w:p>
    <w:p w14:paraId="063C8CF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8034AF">
        <w:rPr>
          <w:vertAlign w:val="subscript"/>
        </w:rPr>
        <w:t>IB,c</w:t>
      </w:r>
      <w:r>
        <w:tab/>
        <w:t>837</w:t>
      </w:r>
    </w:p>
    <w:p w14:paraId="5BF9964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837</w:t>
      </w:r>
    </w:p>
    <w:p w14:paraId="11082AB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837</w:t>
      </w:r>
    </w:p>
    <w:p w14:paraId="015B9C6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838</w:t>
      </w:r>
    </w:p>
    <w:p w14:paraId="328BE0C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838</w:t>
      </w:r>
    </w:p>
    <w:p w14:paraId="3B3BF9F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839</w:t>
      </w:r>
    </w:p>
    <w:p w14:paraId="06F0F70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841</w:t>
      </w:r>
    </w:p>
    <w:p w14:paraId="65424AA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841</w:t>
      </w:r>
    </w:p>
    <w:p w14:paraId="3B367A2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8034AF">
        <w:rPr>
          <w:vertAlign w:val="subscript"/>
        </w:rPr>
        <w:t>IB,c</w:t>
      </w:r>
      <w:r>
        <w:t xml:space="preserve"> for CA</w:t>
      </w:r>
      <w:r>
        <w:tab/>
        <w:t>841</w:t>
      </w:r>
    </w:p>
    <w:p w14:paraId="33F803D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841</w:t>
      </w:r>
    </w:p>
    <w:p w14:paraId="4CB7AC9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8034AF">
        <w:rPr>
          <w:vertAlign w:val="subscript"/>
        </w:rPr>
        <w:t xml:space="preserve">IB,c </w:t>
      </w:r>
      <w:r>
        <w:t>for Inter-band CA</w:t>
      </w:r>
      <w:r>
        <w:tab/>
        <w:t>841</w:t>
      </w:r>
    </w:p>
    <w:p w14:paraId="3D63F444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ΔR</w:t>
      </w:r>
      <w:r w:rsidRPr="008034AF">
        <w:rPr>
          <w:snapToGrid w:val="0"/>
          <w:vertAlign w:val="subscript"/>
        </w:rPr>
        <w:t>IB,c</w:t>
      </w:r>
      <w:r w:rsidRPr="008034AF">
        <w:rPr>
          <w:snapToGrid w:val="0"/>
        </w:rPr>
        <w:t xml:space="preserve"> for two bands</w:t>
      </w:r>
      <w:r>
        <w:tab/>
        <w:t>842</w:t>
      </w:r>
    </w:p>
    <w:p w14:paraId="3E9EBA62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Void</w:t>
      </w:r>
      <w:r>
        <w:tab/>
        <w:t>844</w:t>
      </w:r>
    </w:p>
    <w:p w14:paraId="6A6107B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7.3A.3.2.</w:t>
      </w:r>
      <w:r w:rsidRPr="008034AF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ΔR</w:t>
      </w:r>
      <w:r w:rsidRPr="008034AF">
        <w:rPr>
          <w:snapToGrid w:val="0"/>
          <w:vertAlign w:val="subscript"/>
        </w:rPr>
        <w:t>IB,c</w:t>
      </w:r>
      <w:r w:rsidRPr="008034AF">
        <w:rPr>
          <w:snapToGrid w:val="0"/>
        </w:rPr>
        <w:t xml:space="preserve"> for </w:t>
      </w:r>
      <w:r w:rsidRPr="008034AF">
        <w:rPr>
          <w:snapToGrid w:val="0"/>
          <w:lang w:eastAsia="zh-CN"/>
        </w:rPr>
        <w:t>three</w:t>
      </w:r>
      <w:r w:rsidRPr="008034AF">
        <w:rPr>
          <w:snapToGrid w:val="0"/>
        </w:rPr>
        <w:t xml:space="preserve"> bands</w:t>
      </w:r>
      <w:r>
        <w:tab/>
        <w:t>844</w:t>
      </w:r>
    </w:p>
    <w:p w14:paraId="277291B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7.3A.3.2.</w:t>
      </w:r>
      <w:r w:rsidRPr="008034AF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ΔR</w:t>
      </w:r>
      <w:r w:rsidRPr="008034AF">
        <w:rPr>
          <w:snapToGrid w:val="0"/>
          <w:vertAlign w:val="subscript"/>
        </w:rPr>
        <w:t>IB,c</w:t>
      </w:r>
      <w:r w:rsidRPr="008034AF">
        <w:rPr>
          <w:snapToGrid w:val="0"/>
        </w:rPr>
        <w:t xml:space="preserve"> for </w:t>
      </w:r>
      <w:r w:rsidRPr="008034AF">
        <w:rPr>
          <w:snapToGrid w:val="0"/>
          <w:lang w:eastAsia="zh-CN"/>
        </w:rPr>
        <w:t>four</w:t>
      </w:r>
      <w:r w:rsidRPr="008034AF">
        <w:rPr>
          <w:snapToGrid w:val="0"/>
        </w:rPr>
        <w:t xml:space="preserve"> bands</w:t>
      </w:r>
      <w:r>
        <w:tab/>
        <w:t>849</w:t>
      </w:r>
    </w:p>
    <w:p w14:paraId="714DBC59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7.3A.3.2.</w:t>
      </w:r>
      <w:r w:rsidRPr="008034AF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ΔR</w:t>
      </w:r>
      <w:r w:rsidRPr="008034AF">
        <w:rPr>
          <w:snapToGrid w:val="0"/>
          <w:vertAlign w:val="subscript"/>
        </w:rPr>
        <w:t>IB,c</w:t>
      </w:r>
      <w:r w:rsidRPr="008034AF">
        <w:rPr>
          <w:snapToGrid w:val="0"/>
        </w:rPr>
        <w:t xml:space="preserve"> for </w:t>
      </w:r>
      <w:r w:rsidRPr="008034AF">
        <w:rPr>
          <w:snapToGrid w:val="0"/>
          <w:lang w:eastAsia="zh-CN"/>
        </w:rPr>
        <w:t>five</w:t>
      </w:r>
      <w:r w:rsidRPr="008034AF">
        <w:rPr>
          <w:snapToGrid w:val="0"/>
        </w:rPr>
        <w:t xml:space="preserve"> bands</w:t>
      </w:r>
      <w:r>
        <w:tab/>
        <w:t>853</w:t>
      </w:r>
    </w:p>
    <w:p w14:paraId="4E3FA77B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7.3A.3.2.</w:t>
      </w:r>
      <w:r w:rsidRPr="008034AF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ΔR</w:t>
      </w:r>
      <w:r w:rsidRPr="008034AF">
        <w:rPr>
          <w:snapToGrid w:val="0"/>
          <w:vertAlign w:val="subscript"/>
        </w:rPr>
        <w:t>IB,c</w:t>
      </w:r>
      <w:r w:rsidRPr="008034AF">
        <w:rPr>
          <w:snapToGrid w:val="0"/>
        </w:rPr>
        <w:t xml:space="preserve"> for </w:t>
      </w:r>
      <w:r w:rsidRPr="008034AF">
        <w:rPr>
          <w:snapToGrid w:val="0"/>
          <w:lang w:eastAsia="zh-CN"/>
        </w:rPr>
        <w:t>six</w:t>
      </w:r>
      <w:r w:rsidRPr="008034AF">
        <w:rPr>
          <w:snapToGrid w:val="0"/>
        </w:rPr>
        <w:t xml:space="preserve"> bands</w:t>
      </w:r>
      <w:r>
        <w:tab/>
        <w:t>853</w:t>
      </w:r>
    </w:p>
    <w:p w14:paraId="7B08EAF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8034AF">
        <w:rPr>
          <w:vertAlign w:val="subscript"/>
        </w:rPr>
        <w:t xml:space="preserve">IB,c </w:t>
      </w:r>
      <w:r>
        <w:t>for Intra-band CA</w:t>
      </w:r>
      <w:r>
        <w:tab/>
        <w:t>854</w:t>
      </w:r>
    </w:p>
    <w:p w14:paraId="202B7C1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854</w:t>
      </w:r>
    </w:p>
    <w:p w14:paraId="3F44878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868</w:t>
      </w:r>
    </w:p>
    <w:p w14:paraId="4310F61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925</w:t>
      </w:r>
    </w:p>
    <w:p w14:paraId="7CBE210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930</w:t>
      </w:r>
    </w:p>
    <w:p w14:paraId="250604B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931</w:t>
      </w:r>
    </w:p>
    <w:p w14:paraId="72F01EB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931</w:t>
      </w:r>
    </w:p>
    <w:p w14:paraId="00D7802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931</w:t>
      </w:r>
    </w:p>
    <w:p w14:paraId="665CA6E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931</w:t>
      </w:r>
    </w:p>
    <w:p w14:paraId="0B7B7EA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8034AF">
        <w:rPr>
          <w:vertAlign w:val="subscript"/>
        </w:rPr>
        <w:t>IB,c</w:t>
      </w:r>
      <w:r>
        <w:t xml:space="preserve"> for SUL</w:t>
      </w:r>
      <w:r>
        <w:tab/>
        <w:t>934</w:t>
      </w:r>
    </w:p>
    <w:p w14:paraId="1BB69B5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935</w:t>
      </w:r>
    </w:p>
    <w:p w14:paraId="47724E2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935</w:t>
      </w:r>
    </w:p>
    <w:p w14:paraId="072DA13D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ΔR</w:t>
      </w:r>
      <w:r w:rsidRPr="008034AF">
        <w:rPr>
          <w:vertAlign w:val="subscript"/>
        </w:rPr>
        <w:t xml:space="preserve">IB,c  </w:t>
      </w:r>
      <w:r w:rsidRPr="008034AF">
        <w:rPr>
          <w:snapToGrid w:val="0"/>
        </w:rPr>
        <w:t>for two bands</w:t>
      </w:r>
      <w:r>
        <w:tab/>
        <w:t>935</w:t>
      </w:r>
    </w:p>
    <w:p w14:paraId="7C8F5DEC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ΔR</w:t>
      </w:r>
      <w:r w:rsidRPr="008034AF">
        <w:rPr>
          <w:vertAlign w:val="subscript"/>
        </w:rPr>
        <w:t xml:space="preserve">IB,c  </w:t>
      </w:r>
      <w:r w:rsidRPr="008034AF">
        <w:rPr>
          <w:snapToGrid w:val="0"/>
        </w:rPr>
        <w:t>for three bands</w:t>
      </w:r>
      <w:r>
        <w:tab/>
        <w:t>935</w:t>
      </w:r>
    </w:p>
    <w:p w14:paraId="231332DA" w14:textId="77777777" w:rsidR="006C5240" w:rsidRDefault="006C5240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ΔR</w:t>
      </w:r>
      <w:r w:rsidRPr="008034AF">
        <w:rPr>
          <w:vertAlign w:val="subscript"/>
        </w:rPr>
        <w:t xml:space="preserve">IB,c  </w:t>
      </w:r>
      <w:r w:rsidRPr="008034AF">
        <w:rPr>
          <w:snapToGrid w:val="0"/>
        </w:rPr>
        <w:t>for four bands</w:t>
      </w:r>
      <w:r>
        <w:tab/>
        <w:t>936</w:t>
      </w:r>
    </w:p>
    <w:p w14:paraId="3292A27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936</w:t>
      </w:r>
    </w:p>
    <w:p w14:paraId="3E6ED3A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937</w:t>
      </w:r>
    </w:p>
    <w:p w14:paraId="3CBB224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937</w:t>
      </w:r>
    </w:p>
    <w:p w14:paraId="72200CB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937</w:t>
      </w:r>
    </w:p>
    <w:p w14:paraId="52947E0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>Minimum requirements for Sidelink CA</w:t>
      </w:r>
      <w:r>
        <w:tab/>
        <w:t>937</w:t>
      </w:r>
    </w:p>
    <w:p w14:paraId="25B4B42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Reference sensitivity power level for Sidelink CA</w:t>
      </w:r>
      <w:r>
        <w:tab/>
        <w:t>938</w:t>
      </w:r>
    </w:p>
    <w:p w14:paraId="206F360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>Minimum requirements for Sidelink Unlicensed</w:t>
      </w:r>
      <w:r>
        <w:tab/>
        <w:t>938</w:t>
      </w:r>
    </w:p>
    <w:p w14:paraId="65793EF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General</w:t>
      </w:r>
      <w:r>
        <w:tab/>
        <w:t>938</w:t>
      </w:r>
    </w:p>
    <w:p w14:paraId="7770F34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Reference sensitivity power level</w:t>
      </w:r>
      <w:r>
        <w:tab/>
        <w:t>938</w:t>
      </w:r>
    </w:p>
    <w:p w14:paraId="4330CB9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939</w:t>
      </w:r>
    </w:p>
    <w:p w14:paraId="41FE7A7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939</w:t>
      </w:r>
    </w:p>
    <w:p w14:paraId="5AAD7D6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 xml:space="preserve">Minimum requirements for </w:t>
      </w:r>
      <w:r w:rsidRPr="008034AF">
        <w:rPr>
          <w:rFonts w:eastAsiaTheme="minorEastAsia"/>
        </w:rPr>
        <w:t>SL-U concurrent operation</w:t>
      </w:r>
      <w:r>
        <w:tab/>
        <w:t>940</w:t>
      </w:r>
    </w:p>
    <w:p w14:paraId="4CAFAAA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Reference sensitivity power level for SL-U concurrent operation</w:t>
      </w:r>
      <w:r>
        <w:tab/>
        <w:t>940</w:t>
      </w:r>
    </w:p>
    <w:p w14:paraId="0A32E69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940</w:t>
      </w:r>
    </w:p>
    <w:p w14:paraId="5DC6115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940</w:t>
      </w:r>
    </w:p>
    <w:p w14:paraId="12941D8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940</w:t>
      </w:r>
    </w:p>
    <w:p w14:paraId="573EC07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941</w:t>
      </w:r>
    </w:p>
    <w:p w14:paraId="1D6A034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941</w:t>
      </w:r>
    </w:p>
    <w:p w14:paraId="070B715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8034AF">
        <w:rPr>
          <w:rFonts w:eastAsia="MS Mincho"/>
        </w:rPr>
        <w:t>hared</w:t>
      </w:r>
      <w:r>
        <w:t xml:space="preserve"> spectrum channel access CA</w:t>
      </w:r>
      <w:r>
        <w:tab/>
        <w:t>941</w:t>
      </w:r>
    </w:p>
    <w:p w14:paraId="5D06D35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941</w:t>
      </w:r>
    </w:p>
    <w:p w14:paraId="69E6A32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941</w:t>
      </w:r>
    </w:p>
    <w:p w14:paraId="500E9E6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941</w:t>
      </w:r>
    </w:p>
    <w:p w14:paraId="5BDFEA4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941</w:t>
      </w:r>
    </w:p>
    <w:p w14:paraId="382C62B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941</w:t>
      </w:r>
    </w:p>
    <w:p w14:paraId="19D4D38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942</w:t>
      </w:r>
    </w:p>
    <w:p w14:paraId="14C417A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942</w:t>
      </w:r>
    </w:p>
    <w:p w14:paraId="41CCE05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942</w:t>
      </w:r>
    </w:p>
    <w:p w14:paraId="6BC79F6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942</w:t>
      </w:r>
    </w:p>
    <w:p w14:paraId="643A3F67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8034AF">
        <w:rPr>
          <w:rFonts w:eastAsia="SimSun"/>
          <w:lang w:val="en-US" w:eastAsia="zh-CN"/>
        </w:rPr>
        <w:t>(e)</w:t>
      </w:r>
      <w:r>
        <w:t>RedCap</w:t>
      </w:r>
      <w:r>
        <w:tab/>
        <w:t>942</w:t>
      </w:r>
    </w:p>
    <w:p w14:paraId="299F334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942</w:t>
      </w:r>
    </w:p>
    <w:p w14:paraId="5B7FE57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8034AF">
        <w:rPr>
          <w:rFonts w:eastAsia="SimSun"/>
          <w:lang w:val="en-US" w:eastAsia="zh-CN"/>
        </w:rPr>
        <w:t xml:space="preserve"> for RedCap</w:t>
      </w:r>
      <w:r>
        <w:tab/>
        <w:t>942</w:t>
      </w:r>
    </w:p>
    <w:p w14:paraId="5493E86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Reference sensitivity power level for eRedCap</w:t>
      </w:r>
      <w:r>
        <w:tab/>
        <w:t>946</w:t>
      </w:r>
    </w:p>
    <w:p w14:paraId="49481BF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947</w:t>
      </w:r>
    </w:p>
    <w:p w14:paraId="6E65134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947</w:t>
      </w:r>
    </w:p>
    <w:p w14:paraId="36A0F75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947</w:t>
      </w:r>
    </w:p>
    <w:p w14:paraId="583C893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947</w:t>
      </w:r>
    </w:p>
    <w:p w14:paraId="2568AB9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947</w:t>
      </w:r>
    </w:p>
    <w:p w14:paraId="3B8BAAE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947</w:t>
      </w:r>
    </w:p>
    <w:p w14:paraId="7829359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948</w:t>
      </w:r>
    </w:p>
    <w:p w14:paraId="5FF9C67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948</w:t>
      </w:r>
    </w:p>
    <w:p w14:paraId="0C405AC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948</w:t>
      </w:r>
    </w:p>
    <w:p w14:paraId="1BE7C5C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948</w:t>
      </w:r>
    </w:p>
    <w:p w14:paraId="259A7D2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949</w:t>
      </w:r>
    </w:p>
    <w:p w14:paraId="32C09E5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949</w:t>
      </w:r>
    </w:p>
    <w:p w14:paraId="2287EAB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949</w:t>
      </w:r>
    </w:p>
    <w:p w14:paraId="534355C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949</w:t>
      </w:r>
    </w:p>
    <w:p w14:paraId="593E861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>Maximum input level for Sidelink CA</w:t>
      </w:r>
      <w:r>
        <w:tab/>
        <w:t>949</w:t>
      </w:r>
    </w:p>
    <w:p w14:paraId="4EAAEF2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>General requirement for Sidelink Unlicensed</w:t>
      </w:r>
      <w:r>
        <w:tab/>
        <w:t>950</w:t>
      </w:r>
    </w:p>
    <w:p w14:paraId="0EA694D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950</w:t>
      </w:r>
    </w:p>
    <w:p w14:paraId="27A91A3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 xml:space="preserve">Maximum input level for </w:t>
      </w:r>
      <w:r w:rsidRPr="008034AF">
        <w:rPr>
          <w:rFonts w:eastAsiaTheme="minorEastAsia"/>
        </w:rPr>
        <w:t>SL-U concurrent operation</w:t>
      </w:r>
      <w:r>
        <w:tab/>
        <w:t>950</w:t>
      </w:r>
    </w:p>
    <w:p w14:paraId="1D5F20C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950</w:t>
      </w:r>
    </w:p>
    <w:p w14:paraId="6579044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950</w:t>
      </w:r>
    </w:p>
    <w:p w14:paraId="6EA5E20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950</w:t>
      </w:r>
    </w:p>
    <w:p w14:paraId="6CDDC06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950</w:t>
      </w:r>
    </w:p>
    <w:p w14:paraId="122BD5F7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950</w:t>
      </w:r>
    </w:p>
    <w:p w14:paraId="36BC196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951</w:t>
      </w:r>
    </w:p>
    <w:p w14:paraId="692778D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951</w:t>
      </w:r>
    </w:p>
    <w:p w14:paraId="2A544DB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951</w:t>
      </w:r>
    </w:p>
    <w:p w14:paraId="7F371FE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953</w:t>
      </w:r>
    </w:p>
    <w:p w14:paraId="00CEDAE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953</w:t>
      </w:r>
    </w:p>
    <w:p w14:paraId="1AAF78A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955</w:t>
      </w:r>
    </w:p>
    <w:p w14:paraId="58B457C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955</w:t>
      </w:r>
    </w:p>
    <w:p w14:paraId="1997C8E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955</w:t>
      </w:r>
    </w:p>
    <w:p w14:paraId="6F039EE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955</w:t>
      </w:r>
    </w:p>
    <w:p w14:paraId="78F42BA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956</w:t>
      </w:r>
    </w:p>
    <w:p w14:paraId="4A3CA6B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956</w:t>
      </w:r>
    </w:p>
    <w:p w14:paraId="13D4F26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Adjacent channel selectivity</w:t>
      </w:r>
      <w:r w:rsidRPr="008034AF">
        <w:rPr>
          <w:rFonts w:eastAsiaTheme="minorEastAsia"/>
          <w:lang w:eastAsia="zh-CN"/>
        </w:rPr>
        <w:t xml:space="preserve"> requirement for Sidelink CA</w:t>
      </w:r>
      <w:r>
        <w:tab/>
        <w:t>957</w:t>
      </w:r>
    </w:p>
    <w:p w14:paraId="6B653D0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>General requirement for Sidelink Unlicensed</w:t>
      </w:r>
      <w:r>
        <w:tab/>
        <w:t>958</w:t>
      </w:r>
    </w:p>
    <w:p w14:paraId="25E311E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958</w:t>
      </w:r>
    </w:p>
    <w:p w14:paraId="1333AFF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Adjacent channel selectivity for SL-U concurrent operation</w:t>
      </w:r>
      <w:r>
        <w:tab/>
        <w:t>958</w:t>
      </w:r>
    </w:p>
    <w:p w14:paraId="40F1EAF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958</w:t>
      </w:r>
    </w:p>
    <w:p w14:paraId="1BD0294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959</w:t>
      </w:r>
    </w:p>
    <w:p w14:paraId="1BCD367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959</w:t>
      </w:r>
    </w:p>
    <w:p w14:paraId="2AAEE4E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959</w:t>
      </w:r>
    </w:p>
    <w:p w14:paraId="1290F0F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960</w:t>
      </w:r>
    </w:p>
    <w:p w14:paraId="5D7965F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154A531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5F63157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773C3EB7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960</w:t>
      </w:r>
    </w:p>
    <w:p w14:paraId="5D3ED84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962</w:t>
      </w:r>
    </w:p>
    <w:p w14:paraId="4EFD22D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962</w:t>
      </w:r>
    </w:p>
    <w:p w14:paraId="602E91A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962</w:t>
      </w:r>
    </w:p>
    <w:p w14:paraId="7595D38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962</w:t>
      </w:r>
    </w:p>
    <w:p w14:paraId="0FE106E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962</w:t>
      </w:r>
    </w:p>
    <w:p w14:paraId="46D1FD5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965</w:t>
      </w:r>
    </w:p>
    <w:p w14:paraId="00EFF7E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968</w:t>
      </w:r>
    </w:p>
    <w:p w14:paraId="110511F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970</w:t>
      </w:r>
    </w:p>
    <w:p w14:paraId="0A8FC09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970</w:t>
      </w:r>
    </w:p>
    <w:p w14:paraId="47DB861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970</w:t>
      </w:r>
    </w:p>
    <w:p w14:paraId="4BB3981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970</w:t>
      </w:r>
    </w:p>
    <w:p w14:paraId="43DDFB2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971</w:t>
      </w:r>
    </w:p>
    <w:p w14:paraId="35F8D06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971</w:t>
      </w:r>
    </w:p>
    <w:p w14:paraId="255EB81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972</w:t>
      </w:r>
    </w:p>
    <w:p w14:paraId="3DC9DDB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972</w:t>
      </w:r>
    </w:p>
    <w:p w14:paraId="044BA3A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973</w:t>
      </w:r>
    </w:p>
    <w:p w14:paraId="64D10B69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973</w:t>
      </w:r>
    </w:p>
    <w:p w14:paraId="42AFB6A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975</w:t>
      </w:r>
    </w:p>
    <w:p w14:paraId="69FDFF2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975</w:t>
      </w:r>
    </w:p>
    <w:p w14:paraId="50324BA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976</w:t>
      </w:r>
    </w:p>
    <w:p w14:paraId="348CAF9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976</w:t>
      </w:r>
    </w:p>
    <w:p w14:paraId="1438111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976</w:t>
      </w:r>
    </w:p>
    <w:p w14:paraId="45F54B4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976</w:t>
      </w:r>
    </w:p>
    <w:p w14:paraId="6E565A3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976</w:t>
      </w:r>
    </w:p>
    <w:p w14:paraId="01CF748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976</w:t>
      </w:r>
    </w:p>
    <w:p w14:paraId="0EB7223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977</w:t>
      </w:r>
    </w:p>
    <w:p w14:paraId="22A8350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977</w:t>
      </w:r>
    </w:p>
    <w:p w14:paraId="2A0836D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977</w:t>
      </w:r>
    </w:p>
    <w:p w14:paraId="182CF7B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977</w:t>
      </w:r>
    </w:p>
    <w:p w14:paraId="10286CB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977</w:t>
      </w:r>
    </w:p>
    <w:p w14:paraId="79DE9F2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977</w:t>
      </w:r>
    </w:p>
    <w:p w14:paraId="6C8BDD93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978</w:t>
      </w:r>
    </w:p>
    <w:p w14:paraId="4CC044EA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In-band blocking for Sidelink CA</w:t>
      </w:r>
      <w:r>
        <w:tab/>
        <w:t>979</w:t>
      </w:r>
    </w:p>
    <w:p w14:paraId="0720B03C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979</w:t>
      </w:r>
    </w:p>
    <w:p w14:paraId="0C159E8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7.6E.2.2</w:t>
      </w:r>
      <w:r w:rsidRPr="008034AF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In-band blocking for SL-U concurrent operation</w:t>
      </w:r>
      <w:r>
        <w:tab/>
        <w:t>979</w:t>
      </w:r>
    </w:p>
    <w:p w14:paraId="346E70E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979</w:t>
      </w:r>
    </w:p>
    <w:p w14:paraId="0BED8CE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979</w:t>
      </w:r>
    </w:p>
    <w:p w14:paraId="33427A77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lastRenderedPageBreak/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Out-of-band blocking for Sidelink CA</w:t>
      </w:r>
      <w:r>
        <w:tab/>
        <w:t>980</w:t>
      </w:r>
    </w:p>
    <w:p w14:paraId="18610232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981</w:t>
      </w:r>
    </w:p>
    <w:p w14:paraId="5C9DFF45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Out-of-band blocking for SL-U concurrent operation</w:t>
      </w:r>
      <w:r>
        <w:tab/>
        <w:t>981</w:t>
      </w:r>
    </w:p>
    <w:p w14:paraId="3456E25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Out-of-band blocking for Sidelink Unlicensed</w:t>
      </w:r>
      <w:r>
        <w:tab/>
        <w:t>981</w:t>
      </w:r>
    </w:p>
    <w:p w14:paraId="043703F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981</w:t>
      </w:r>
    </w:p>
    <w:p w14:paraId="4DA10AE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981</w:t>
      </w:r>
    </w:p>
    <w:p w14:paraId="362D164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982</w:t>
      </w:r>
    </w:p>
    <w:p w14:paraId="7ABC055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982</w:t>
      </w:r>
    </w:p>
    <w:p w14:paraId="1A24F3B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982</w:t>
      </w:r>
    </w:p>
    <w:p w14:paraId="16A717C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982</w:t>
      </w:r>
    </w:p>
    <w:p w14:paraId="2348657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982</w:t>
      </w:r>
    </w:p>
    <w:p w14:paraId="2B69723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983</w:t>
      </w:r>
    </w:p>
    <w:p w14:paraId="074F04E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983</w:t>
      </w:r>
    </w:p>
    <w:p w14:paraId="7D7C5E8B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984</w:t>
      </w:r>
    </w:p>
    <w:p w14:paraId="2743FD0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984</w:t>
      </w:r>
    </w:p>
    <w:p w14:paraId="764E92D6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984</w:t>
      </w:r>
    </w:p>
    <w:p w14:paraId="3F641CC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985</w:t>
      </w:r>
    </w:p>
    <w:p w14:paraId="7EB0834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985</w:t>
      </w:r>
    </w:p>
    <w:p w14:paraId="54AA746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985</w:t>
      </w:r>
    </w:p>
    <w:p w14:paraId="2A411D7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985</w:t>
      </w:r>
    </w:p>
    <w:p w14:paraId="1F151E7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985</w:t>
      </w:r>
    </w:p>
    <w:p w14:paraId="083EEE8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985</w:t>
      </w:r>
    </w:p>
    <w:p w14:paraId="7151CAC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985</w:t>
      </w:r>
    </w:p>
    <w:p w14:paraId="69DDC37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985</w:t>
      </w:r>
    </w:p>
    <w:p w14:paraId="7BA0472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985</w:t>
      </w:r>
    </w:p>
    <w:p w14:paraId="4ED59ED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985</w:t>
      </w:r>
    </w:p>
    <w:p w14:paraId="743BA6F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986</w:t>
      </w:r>
    </w:p>
    <w:p w14:paraId="2F827F5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986</w:t>
      </w:r>
    </w:p>
    <w:p w14:paraId="3C5D275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987</w:t>
      </w:r>
    </w:p>
    <w:p w14:paraId="5CBC226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987</w:t>
      </w:r>
    </w:p>
    <w:p w14:paraId="3880C0C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987</w:t>
      </w:r>
    </w:p>
    <w:p w14:paraId="3E7079B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987</w:t>
      </w:r>
    </w:p>
    <w:p w14:paraId="7BF96E9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987</w:t>
      </w:r>
    </w:p>
    <w:p w14:paraId="2B156BC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987</w:t>
      </w:r>
    </w:p>
    <w:p w14:paraId="6FD49D1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>Spurious response requirements for Sidelink CA</w:t>
      </w:r>
      <w:r>
        <w:tab/>
        <w:t>988</w:t>
      </w:r>
    </w:p>
    <w:p w14:paraId="4A9C49F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  <w:lang w:eastAsia="zh-CN"/>
        </w:rPr>
        <w:t>General requirement for Sidelink Unlicensed</w:t>
      </w:r>
      <w:r>
        <w:tab/>
        <w:t>988</w:t>
      </w:r>
    </w:p>
    <w:p w14:paraId="68CF2A7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988</w:t>
      </w:r>
    </w:p>
    <w:p w14:paraId="6E9D73A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Spurious response for SL-U concurrent operation</w:t>
      </w:r>
      <w:r>
        <w:tab/>
        <w:t>989</w:t>
      </w:r>
    </w:p>
    <w:p w14:paraId="296B4FC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989</w:t>
      </w:r>
    </w:p>
    <w:p w14:paraId="14E1158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989</w:t>
      </w:r>
    </w:p>
    <w:p w14:paraId="1A02F23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989</w:t>
      </w:r>
    </w:p>
    <w:p w14:paraId="7E14227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989</w:t>
      </w:r>
    </w:p>
    <w:p w14:paraId="657A34C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990</w:t>
      </w:r>
    </w:p>
    <w:p w14:paraId="1C4857B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990</w:t>
      </w:r>
    </w:p>
    <w:p w14:paraId="1E5AE18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990</w:t>
      </w:r>
    </w:p>
    <w:p w14:paraId="1F89BE4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990</w:t>
      </w:r>
    </w:p>
    <w:p w14:paraId="0256387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990</w:t>
      </w:r>
    </w:p>
    <w:p w14:paraId="40BFD77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990</w:t>
      </w:r>
    </w:p>
    <w:p w14:paraId="1AB99B3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990</w:t>
      </w:r>
    </w:p>
    <w:p w14:paraId="5D856E0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990</w:t>
      </w:r>
    </w:p>
    <w:p w14:paraId="62DB71A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990</w:t>
      </w:r>
    </w:p>
    <w:p w14:paraId="17A36BA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990</w:t>
      </w:r>
    </w:p>
    <w:p w14:paraId="7365E60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992</w:t>
      </w:r>
    </w:p>
    <w:p w14:paraId="27362D6D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992</w:t>
      </w:r>
    </w:p>
    <w:p w14:paraId="64797FB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992</w:t>
      </w:r>
    </w:p>
    <w:p w14:paraId="2426915D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992</w:t>
      </w:r>
    </w:p>
    <w:p w14:paraId="76A3617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993</w:t>
      </w:r>
    </w:p>
    <w:p w14:paraId="74E00E44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993</w:t>
      </w:r>
    </w:p>
    <w:p w14:paraId="52902B5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994</w:t>
      </w:r>
    </w:p>
    <w:p w14:paraId="7FDB339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994</w:t>
      </w:r>
    </w:p>
    <w:p w14:paraId="1758292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994</w:t>
      </w:r>
    </w:p>
    <w:p w14:paraId="2C2EFD8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994</w:t>
      </w:r>
    </w:p>
    <w:p w14:paraId="21C2024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994</w:t>
      </w:r>
    </w:p>
    <w:p w14:paraId="2ADD775E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994</w:t>
      </w:r>
    </w:p>
    <w:p w14:paraId="0D391F61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995</w:t>
      </w:r>
    </w:p>
    <w:p w14:paraId="637571A0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Wide band intermodulation for Sidelink CA</w:t>
      </w:r>
      <w:r>
        <w:tab/>
        <w:t>995</w:t>
      </w:r>
    </w:p>
    <w:p w14:paraId="2B94F978" w14:textId="77777777" w:rsidR="006C5240" w:rsidRDefault="006C5240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Wide band Intermodulation for SL-U concurrent operation</w:t>
      </w:r>
      <w:r>
        <w:tab/>
        <w:t>995</w:t>
      </w:r>
    </w:p>
    <w:p w14:paraId="0D332B1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Theme="minorEastAsia"/>
        </w:rPr>
        <w:t>Wide band Intermodulation for Sidelink Unlicensed</w:t>
      </w:r>
      <w:r>
        <w:tab/>
        <w:t>996</w:t>
      </w:r>
    </w:p>
    <w:p w14:paraId="7F09CC0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996</w:t>
      </w:r>
    </w:p>
    <w:p w14:paraId="35E60ABB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996</w:t>
      </w:r>
    </w:p>
    <w:p w14:paraId="5536731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996</w:t>
      </w:r>
    </w:p>
    <w:p w14:paraId="24E9F3F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996</w:t>
      </w:r>
    </w:p>
    <w:p w14:paraId="3E408CC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997</w:t>
      </w:r>
    </w:p>
    <w:p w14:paraId="4D650CBA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997</w:t>
      </w:r>
    </w:p>
    <w:p w14:paraId="38A6070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997</w:t>
      </w:r>
    </w:p>
    <w:p w14:paraId="546847A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997</w:t>
      </w:r>
    </w:p>
    <w:p w14:paraId="3F91764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997</w:t>
      </w:r>
    </w:p>
    <w:p w14:paraId="4A7487B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997</w:t>
      </w:r>
    </w:p>
    <w:p w14:paraId="7387819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997</w:t>
      </w:r>
    </w:p>
    <w:p w14:paraId="3082B52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997</w:t>
      </w:r>
    </w:p>
    <w:p w14:paraId="216D51F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997</w:t>
      </w:r>
    </w:p>
    <w:p w14:paraId="79EF648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997</w:t>
      </w:r>
    </w:p>
    <w:p w14:paraId="6FF04E0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997</w:t>
      </w:r>
    </w:p>
    <w:p w14:paraId="70EF662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997</w:t>
      </w:r>
    </w:p>
    <w:p w14:paraId="2B2E8B6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998</w:t>
      </w:r>
    </w:p>
    <w:p w14:paraId="33A6F94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998</w:t>
      </w:r>
    </w:p>
    <w:p w14:paraId="27B54912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998</w:t>
      </w:r>
    </w:p>
    <w:p w14:paraId="70C1072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998</w:t>
      </w:r>
    </w:p>
    <w:p w14:paraId="383D998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998</w:t>
      </w:r>
    </w:p>
    <w:p w14:paraId="2E368E0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998</w:t>
      </w:r>
    </w:p>
    <w:p w14:paraId="7DF47EA8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995</w:t>
      </w:r>
    </w:p>
    <w:p w14:paraId="27ABEF7D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0A0F5D03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995</w:t>
      </w:r>
    </w:p>
    <w:p w14:paraId="0A70045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06629B87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997</w:t>
      </w:r>
    </w:p>
    <w:p w14:paraId="0FF5467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997</w:t>
      </w:r>
    </w:p>
    <w:p w14:paraId="4F9BF99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DFT-s-OFDM QPSK</w:t>
      </w:r>
      <w:r>
        <w:tab/>
        <w:t>998</w:t>
      </w:r>
    </w:p>
    <w:p w14:paraId="2DC3444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DFT-s-OFDM 16QAM</w:t>
      </w:r>
      <w:r>
        <w:tab/>
        <w:t>1000</w:t>
      </w:r>
    </w:p>
    <w:p w14:paraId="371F9F54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DFT-s-OFDM 64QAM</w:t>
      </w:r>
      <w:r>
        <w:tab/>
        <w:t>1001</w:t>
      </w:r>
    </w:p>
    <w:p w14:paraId="5330283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DFT-s-OFDM 256QAM</w:t>
      </w:r>
      <w:r>
        <w:tab/>
        <w:t>1003</w:t>
      </w:r>
    </w:p>
    <w:p w14:paraId="7982AEF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CP-OFDM QPSK</w:t>
      </w:r>
      <w:r>
        <w:tab/>
        <w:t>1004</w:t>
      </w:r>
    </w:p>
    <w:p w14:paraId="25806C9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CP-OFDM 16QAM</w:t>
      </w:r>
      <w:r>
        <w:tab/>
        <w:t>1006</w:t>
      </w:r>
    </w:p>
    <w:p w14:paraId="4AD3A62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CP-OFDM 64QAM</w:t>
      </w:r>
      <w:r>
        <w:tab/>
        <w:t>1008</w:t>
      </w:r>
    </w:p>
    <w:p w14:paraId="349A7F0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1010</w:t>
      </w:r>
    </w:p>
    <w:p w14:paraId="2607633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1013</w:t>
      </w:r>
    </w:p>
    <w:p w14:paraId="0475251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DFT-s-OFDM Pi/2-BPSK</w:t>
      </w:r>
      <w:r>
        <w:tab/>
        <w:t>1013</w:t>
      </w:r>
    </w:p>
    <w:p w14:paraId="1D1DD35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DFT-s-OFDM QPSK</w:t>
      </w:r>
      <w:r>
        <w:tab/>
        <w:t>1013</w:t>
      </w:r>
    </w:p>
    <w:p w14:paraId="1C4118C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DFT-s-OFDM 16QAM</w:t>
      </w:r>
      <w:r>
        <w:tab/>
        <w:t>1013</w:t>
      </w:r>
    </w:p>
    <w:p w14:paraId="08606D47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DFT-s-OFDM 64QAM</w:t>
      </w:r>
      <w:r>
        <w:tab/>
        <w:t>1013</w:t>
      </w:r>
    </w:p>
    <w:p w14:paraId="764CEE3E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DFT-s-OFDM 256QAM</w:t>
      </w:r>
      <w:r>
        <w:tab/>
        <w:t>1014</w:t>
      </w:r>
    </w:p>
    <w:p w14:paraId="005CBC3C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CP-OFDM QPSK</w:t>
      </w:r>
      <w:r>
        <w:tab/>
        <w:t>1014</w:t>
      </w:r>
    </w:p>
    <w:p w14:paraId="00ADF915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CP-OFDM 16QAM</w:t>
      </w:r>
      <w:r>
        <w:tab/>
        <w:t>1014</w:t>
      </w:r>
    </w:p>
    <w:p w14:paraId="2D393F59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CP-OFDM 64QAM</w:t>
      </w:r>
      <w:r>
        <w:tab/>
        <w:t>1014</w:t>
      </w:r>
    </w:p>
    <w:p w14:paraId="083FFB5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CP-OFDM 256QAM</w:t>
      </w:r>
      <w:r>
        <w:tab/>
        <w:t>1015</w:t>
      </w:r>
    </w:p>
    <w:p w14:paraId="1999BB4E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1015</w:t>
      </w:r>
    </w:p>
    <w:p w14:paraId="39B3677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1015</w:t>
      </w:r>
    </w:p>
    <w:p w14:paraId="3296238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1018</w:t>
      </w:r>
    </w:p>
    <w:p w14:paraId="44DE4C02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1018</w:t>
      </w:r>
    </w:p>
    <w:p w14:paraId="1F16D1A1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1019</w:t>
      </w:r>
    </w:p>
    <w:p w14:paraId="4974CC5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1022</w:t>
      </w:r>
    </w:p>
    <w:p w14:paraId="20D081B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1025</w:t>
      </w:r>
    </w:p>
    <w:p w14:paraId="7A0E492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1028</w:t>
      </w:r>
    </w:p>
    <w:p w14:paraId="111A973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1031</w:t>
      </w:r>
    </w:p>
    <w:p w14:paraId="44291970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1031</w:t>
      </w:r>
    </w:p>
    <w:p w14:paraId="77C1B773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1032</w:t>
      </w:r>
    </w:p>
    <w:p w14:paraId="5DA7A7D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1035</w:t>
      </w:r>
    </w:p>
    <w:p w14:paraId="03DEE70F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1038</w:t>
      </w:r>
    </w:p>
    <w:p w14:paraId="1952D8E8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1041</w:t>
      </w:r>
    </w:p>
    <w:p w14:paraId="1A580770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1044</w:t>
      </w:r>
    </w:p>
    <w:p w14:paraId="3E220E48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1044</w:t>
      </w:r>
    </w:p>
    <w:p w14:paraId="3B8ABBA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1044</w:t>
      </w:r>
    </w:p>
    <w:p w14:paraId="544D7A76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OCNG FDD pattern 1: Generic OCNG FDD Pattern for all unused REs</w:t>
      </w:r>
      <w:r>
        <w:tab/>
        <w:t>1044</w:t>
      </w:r>
    </w:p>
    <w:p w14:paraId="3B5FF2A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1044</w:t>
      </w:r>
    </w:p>
    <w:p w14:paraId="6AEDFA0A" w14:textId="77777777" w:rsidR="006C5240" w:rsidRDefault="006C5240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snapToGrid w:val="0"/>
        </w:rPr>
        <w:t>OCNG TDD pattern 1: Generic OCNG TDD Pattern for all unused REs</w:t>
      </w:r>
      <w:r>
        <w:tab/>
        <w:t>1044</w:t>
      </w:r>
    </w:p>
    <w:p w14:paraId="469E4300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1045</w:t>
      </w:r>
    </w:p>
    <w:p w14:paraId="407D2A19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1045</w:t>
      </w:r>
    </w:p>
    <w:p w14:paraId="1CC4C56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1045</w:t>
      </w:r>
    </w:p>
    <w:p w14:paraId="43D6668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1045</w:t>
      </w:r>
    </w:p>
    <w:p w14:paraId="1327F58E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1047</w:t>
      </w:r>
    </w:p>
    <w:p w14:paraId="7F03F80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1048</w:t>
      </w:r>
    </w:p>
    <w:p w14:paraId="564E8A78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1051</w:t>
      </w:r>
    </w:p>
    <w:p w14:paraId="1E22EF58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1052</w:t>
      </w:r>
    </w:p>
    <w:p w14:paraId="3D44BCF7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1052</w:t>
      </w:r>
    </w:p>
    <w:p w14:paraId="111219D6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1052</w:t>
      </w:r>
    </w:p>
    <w:p w14:paraId="7E75F2DE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Yu Mincho"/>
        </w:rPr>
        <w:t>Connection</w:t>
      </w:r>
      <w:r>
        <w:tab/>
        <w:t>1052</w:t>
      </w:r>
    </w:p>
    <w:p w14:paraId="0DF31D7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1052</w:t>
      </w:r>
    </w:p>
    <w:p w14:paraId="42BE50F2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Yu Mincho"/>
        </w:rPr>
        <w:t>Annex D</w:t>
      </w:r>
      <w:r>
        <w:t xml:space="preserve"> (normative)</w:t>
      </w:r>
      <w:r w:rsidRPr="008034AF">
        <w:rPr>
          <w:rFonts w:eastAsia="Yu Mincho"/>
        </w:rPr>
        <w:t>: Characteristics of the interfering signal</w:t>
      </w:r>
      <w:r>
        <w:tab/>
        <w:t>1053</w:t>
      </w:r>
    </w:p>
    <w:p w14:paraId="1A343147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Yu Mincho"/>
        </w:rPr>
        <w:t>General</w:t>
      </w:r>
      <w:r>
        <w:tab/>
        <w:t>1053</w:t>
      </w:r>
    </w:p>
    <w:p w14:paraId="5F5330B5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Interference signals</w:t>
      </w:r>
      <w:r>
        <w:tab/>
        <w:t>1053</w:t>
      </w:r>
    </w:p>
    <w:p w14:paraId="15806746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Yu Mincho"/>
        </w:rPr>
        <w:t>Annex E (normative):  Environmental conditions</w:t>
      </w:r>
      <w:r>
        <w:tab/>
        <w:t>1055</w:t>
      </w:r>
    </w:p>
    <w:p w14:paraId="7A06A1E5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Yu Mincho"/>
        </w:rPr>
        <w:t>General</w:t>
      </w:r>
      <w:r>
        <w:tab/>
        <w:t>1055</w:t>
      </w:r>
    </w:p>
    <w:p w14:paraId="6B7DDA9B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Yu Mincho"/>
        </w:rPr>
        <w:t>Environmental</w:t>
      </w:r>
      <w:r>
        <w:tab/>
        <w:t>1055</w:t>
      </w:r>
    </w:p>
    <w:p w14:paraId="5638556F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Yu Mincho"/>
        </w:rPr>
        <w:t>Temperature</w:t>
      </w:r>
      <w:r>
        <w:tab/>
        <w:t>1055</w:t>
      </w:r>
    </w:p>
    <w:p w14:paraId="4A32572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Yu Mincho"/>
        </w:rPr>
        <w:t>Voltage</w:t>
      </w:r>
      <w:r>
        <w:tab/>
        <w:t>1055</w:t>
      </w:r>
    </w:p>
    <w:p w14:paraId="0846F04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Yu Mincho"/>
        </w:rPr>
        <w:t>Vibration</w:t>
      </w:r>
      <w:r>
        <w:tab/>
        <w:t>1056</w:t>
      </w:r>
    </w:p>
    <w:p w14:paraId="247C9D99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1057</w:t>
      </w:r>
    </w:p>
    <w:p w14:paraId="5BB6CD33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1057</w:t>
      </w:r>
    </w:p>
    <w:p w14:paraId="0EEAF678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1057</w:t>
      </w:r>
    </w:p>
    <w:p w14:paraId="66FE245F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1057</w:t>
      </w:r>
    </w:p>
    <w:p w14:paraId="3EC634FE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1058</w:t>
      </w:r>
    </w:p>
    <w:p w14:paraId="54EBBE00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1059</w:t>
      </w:r>
    </w:p>
    <w:p w14:paraId="72E4FC02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1061</w:t>
      </w:r>
    </w:p>
    <w:p w14:paraId="55A4DC2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1061</w:t>
      </w:r>
    </w:p>
    <w:p w14:paraId="309E8EB9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1061</w:t>
      </w:r>
    </w:p>
    <w:p w14:paraId="4DD61EC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1061</w:t>
      </w:r>
    </w:p>
    <w:p w14:paraId="2A67B4C0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1062</w:t>
      </w:r>
    </w:p>
    <w:p w14:paraId="678DF846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1063</w:t>
      </w:r>
    </w:p>
    <w:p w14:paraId="4C7A7D0E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1064</w:t>
      </w:r>
    </w:p>
    <w:p w14:paraId="121C63F2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1065</w:t>
      </w:r>
    </w:p>
    <w:p w14:paraId="6632F6EE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EVM measurement for multiple Tx</w:t>
      </w:r>
      <w:r>
        <w:tab/>
        <w:t>1065</w:t>
      </w:r>
    </w:p>
    <w:p w14:paraId="4C37F542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1065</w:t>
      </w:r>
    </w:p>
    <w:p w14:paraId="19C8B4ED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1065</w:t>
      </w:r>
    </w:p>
    <w:p w14:paraId="43D1BAAB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1065</w:t>
      </w:r>
    </w:p>
    <w:p w14:paraId="5FF31267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1065</w:t>
      </w:r>
    </w:p>
    <w:p w14:paraId="0B15E2EC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1066</w:t>
      </w:r>
    </w:p>
    <w:p w14:paraId="61AF219E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EVM for UL MIMO</w:t>
      </w:r>
      <w:r>
        <w:tab/>
        <w:t>1066</w:t>
      </w:r>
    </w:p>
    <w:p w14:paraId="16A998D8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General</w:t>
      </w:r>
      <w:r>
        <w:tab/>
        <w:t>1066</w:t>
      </w:r>
    </w:p>
    <w:p w14:paraId="03596645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MIMO Equalization</w:t>
      </w:r>
      <w:r>
        <w:tab/>
        <w:t>1067</w:t>
      </w:r>
    </w:p>
    <w:p w14:paraId="17B529B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034AF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034AF">
        <w:rPr>
          <w:rFonts w:eastAsia="MS Mincho"/>
        </w:rPr>
        <w:t>Layer processing</w:t>
      </w:r>
      <w:r>
        <w:tab/>
        <w:t>1068</w:t>
      </w:r>
    </w:p>
    <w:p w14:paraId="1C0DA08E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G (normative):  Difference of relative phase and power errors</w:t>
      </w:r>
      <w:r>
        <w:tab/>
        <w:t>1069</w:t>
      </w:r>
    </w:p>
    <w:p w14:paraId="51D529F9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1069</w:t>
      </w:r>
    </w:p>
    <w:p w14:paraId="79B80CBF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1069</w:t>
      </w:r>
    </w:p>
    <w:p w14:paraId="24CDECAE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1069</w:t>
      </w:r>
    </w:p>
    <w:p w14:paraId="0AFD9B44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1069</w:t>
      </w:r>
    </w:p>
    <w:p w14:paraId="3E3A4131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1070</w:t>
      </w:r>
    </w:p>
    <w:p w14:paraId="5BE3C533" w14:textId="77777777" w:rsidR="006C5240" w:rsidRDefault="006C524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1070</w:t>
      </w:r>
    </w:p>
    <w:p w14:paraId="4C110B8B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1071</w:t>
      </w:r>
    </w:p>
    <w:p w14:paraId="44F4C16A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1072</w:t>
      </w:r>
    </w:p>
    <w:p w14:paraId="7CACEB40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1073</w:t>
      </w:r>
    </w:p>
    <w:p w14:paraId="10C9FE19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1074</w:t>
      </w:r>
    </w:p>
    <w:p w14:paraId="3025C4B3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1075</w:t>
      </w:r>
    </w:p>
    <w:p w14:paraId="33F7C2AC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1075</w:t>
      </w:r>
    </w:p>
    <w:p w14:paraId="42F40A70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1079</w:t>
      </w:r>
    </w:p>
    <w:p w14:paraId="27414F3E" w14:textId="77777777" w:rsidR="006C5240" w:rsidRDefault="006C524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1079</w:t>
      </w:r>
    </w:p>
    <w:p w14:paraId="0F89CE39" w14:textId="77777777" w:rsidR="006C5240" w:rsidRDefault="006C5240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1080</w:t>
      </w:r>
    </w:p>
    <w:p w14:paraId="5697C991" w14:textId="34B92C3C" w:rsidR="00080512" w:rsidRPr="006F085F" w:rsidRDefault="006C5240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59D13B04" w:rsidR="00CB0C6A" w:rsidRPr="006F085F" w:rsidRDefault="00CB0C6A" w:rsidP="00CB0C6A">
      <w:r w:rsidRPr="006F085F">
        <w:fldChar w:fldCharType="begin"/>
      </w:r>
      <w:r w:rsidRPr="006F085F">
        <w:instrText xml:space="preserve"> RD "38101-1</w:instrText>
      </w:r>
      <w:r w:rsidR="00BE6E0F">
        <w:instrText>-j</w:instrText>
      </w:r>
      <w:r w:rsidR="00405249">
        <w:instrText>2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405249">
        <w:instrText>2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405249">
        <w:instrText>2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405249">
        <w:instrText>2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405249">
        <w:instrText>2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405249">
        <w:instrText>2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405249">
        <w:instrText>2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0CF5" w14:textId="77777777" w:rsidR="00ED2E67" w:rsidRDefault="00ED2E67">
      <w:r>
        <w:separator/>
      </w:r>
    </w:p>
  </w:endnote>
  <w:endnote w:type="continuationSeparator" w:id="0">
    <w:p w14:paraId="3828EB0D" w14:textId="77777777" w:rsidR="00ED2E67" w:rsidRDefault="00ED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2D22F" w14:textId="77777777" w:rsidR="00ED2E67" w:rsidRDefault="00ED2E67">
      <w:r>
        <w:separator/>
      </w:r>
    </w:p>
  </w:footnote>
  <w:footnote w:type="continuationSeparator" w:id="0">
    <w:p w14:paraId="77148A31" w14:textId="77777777" w:rsidR="00ED2E67" w:rsidRDefault="00ED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E185" w14:textId="376BE349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5240">
      <w:rPr>
        <w:rFonts w:ascii="Arial" w:hAnsi="Arial" w:cs="Arial"/>
        <w:b/>
        <w:noProof/>
        <w:sz w:val="18"/>
        <w:szCs w:val="18"/>
      </w:rPr>
      <w:t>3GPP TS 38.101-1 V19.2.0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022F764A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5240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2488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C2E"/>
    <w:rsid w:val="00A366CA"/>
    <w:rsid w:val="00A36778"/>
    <w:rsid w:val="00A53724"/>
    <w:rsid w:val="00A539E6"/>
    <w:rsid w:val="00A56066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74DD"/>
    <w:rsid w:val="00C1496A"/>
    <w:rsid w:val="00C22228"/>
    <w:rsid w:val="00C23072"/>
    <w:rsid w:val="00C2473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4D37"/>
    <w:rsid w:val="00E35F12"/>
    <w:rsid w:val="00E418BC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E2F"/>
    <w:rsid w:val="00EC4A25"/>
    <w:rsid w:val="00ED1244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23</Pages>
  <Words>8273</Words>
  <Characters>47907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59</cp:revision>
  <cp:lastPrinted>2019-02-25T14:05:00Z</cp:lastPrinted>
  <dcterms:created xsi:type="dcterms:W3CDTF">2021-12-22T15:45:00Z</dcterms:created>
  <dcterms:modified xsi:type="dcterms:W3CDTF">2025-06-30T10:11:00Z</dcterms:modified>
</cp:coreProperties>
</file>