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5AE3927C"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restrictred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 xml:space="preserve">nless otherwise noted, </w:t>
      </w:r>
      <w:proofErr w:type="gramStart"/>
      <w:r w:rsidRPr="006F20ED">
        <w:t>all of</w:t>
      </w:r>
      <w:proofErr w:type="gramEnd"/>
      <w:r w:rsidRPr="006F20ED">
        <w:t xml:space="preserve">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68"/>
        <w:gridCol w:w="1027"/>
        <w:gridCol w:w="1155"/>
        <w:gridCol w:w="1026"/>
        <w:gridCol w:w="1026"/>
        <w:gridCol w:w="974"/>
        <w:gridCol w:w="978"/>
        <w:gridCol w:w="1192"/>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0F7477">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54"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20"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54"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20"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54"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0F7477">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54"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20"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20"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20"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0F7477">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54"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20"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0F7477">
        <w:trPr>
          <w:jc w:val="center"/>
        </w:trPr>
        <w:tc>
          <w:tcPr>
            <w:tcW w:w="614" w:type="pct"/>
            <w:tcBorders>
              <w:top w:val="nil"/>
              <w:left w:val="single" w:sz="4" w:space="0" w:color="auto"/>
              <w:bottom w:val="single" w:sz="6" w:space="0" w:color="auto"/>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20"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803A4E" w:rsidRPr="006F20ED" w14:paraId="43E0F3F6" w14:textId="77777777" w:rsidTr="000F7477">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54"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20"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54"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20"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54"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0F7477">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54"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20"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54"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20"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0F7477">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54" w:type="pct"/>
            <w:tcBorders>
              <w:top w:val="single" w:sz="4" w:space="0" w:color="auto"/>
              <w:left w:val="single" w:sz="6" w:space="0" w:color="auto"/>
              <w:bottom w:val="nil"/>
              <w:right w:val="single" w:sz="6" w:space="0" w:color="auto"/>
            </w:tcBorders>
          </w:tcPr>
          <w:p w14:paraId="1388E9D2" w14:textId="77777777" w:rsidR="00366A36" w:rsidRPr="006F20ED" w:rsidRDefault="00366A36" w:rsidP="00B50E59">
            <w:pPr>
              <w:spacing w:after="0"/>
              <w:jc w:val="center"/>
              <w:rPr>
                <w:rFonts w:ascii="Arial" w:eastAsiaTheme="minorEastAsia" w:hAnsi="Arial"/>
                <w:sz w:val="18"/>
              </w:rPr>
            </w:pPr>
            <w:r w:rsidRPr="006F20ED">
              <w:rPr>
                <w:rFonts w:ascii="Arial" w:eastAsiaTheme="minorEastAsia" w:hAnsi="Arial"/>
                <w:sz w:val="18"/>
              </w:rPr>
              <w:t>n41</w:t>
            </w:r>
            <w:r w:rsidRPr="006F20ED">
              <w:rPr>
                <w:rFonts w:ascii="Arial" w:eastAsiaTheme="minorEastAsia" w:hAnsi="Arial" w:hint="eastAsia"/>
                <w:sz w:val="18"/>
                <w:vertAlign w:val="superscript"/>
                <w:lang w:eastAsia="zh-CN"/>
              </w:rPr>
              <w:t>3</w:t>
            </w:r>
          </w:p>
          <w:p w14:paraId="178F05CD" w14:textId="067EDC62" w:rsidR="00803A4E" w:rsidRPr="006F20ED" w:rsidRDefault="00366A36" w:rsidP="00B50E59">
            <w:pPr>
              <w:pStyle w:val="TAC"/>
              <w:keepNext w:val="0"/>
              <w:keepLines w:val="0"/>
              <w:rPr>
                <w:rFonts w:eastAsia="SimSun"/>
              </w:rPr>
            </w:pPr>
            <w:r w:rsidRPr="006F20ED">
              <w:rPr>
                <w:rFonts w:eastAsiaTheme="minorEastAsia"/>
              </w:rPr>
              <w:t>CA_n41B</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20"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0F7477">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54"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54"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20"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0F7477">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54"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0F7477">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54"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20"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0F7477">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54"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20"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0F7477">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54"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0F7477">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54"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20"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0F7477">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20"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0F7477">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54"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20"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54"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20"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54"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54"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20"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54"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20"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20"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54"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20"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20"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54"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rPr>
                <w:rFonts w:eastAsiaTheme="minorEastAsia"/>
              </w:rPr>
              <w:t>CA_n77C</w:t>
            </w:r>
            <w:r w:rsidRPr="006F20ED">
              <w:rPr>
                <w:rFonts w:eastAsiaTheme="minor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0F7477">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54"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20"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0F7477">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0F7477">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54"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20"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20"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0F7477">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0F7477">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54"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0F7477">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54"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20"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0F7477">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54"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0F7477">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54"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54"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54"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54"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54"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54"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54"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54"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526DF1">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450210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6F20ED" w:rsidRDefault="00353C37" w:rsidP="00353C37">
            <w:pPr>
              <w:pStyle w:val="TAC"/>
              <w:rPr>
                <w:rFonts w:eastAsia="SimSun"/>
              </w:rPr>
            </w:pPr>
            <w:r w:rsidRPr="006F20ED">
              <w:rPr>
                <w:rFonts w:eastAsia="SimSu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lastRenderedPageBreak/>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353C37" w:rsidRPr="006F20ED" w14:paraId="7A776D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65FC5739" w:rsidR="00FD2A8C" w:rsidRPr="006F20ED" w:rsidRDefault="001A0045"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i/>
              </w:rPr>
              <w:t>dualPA-Architecture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6F20ED" w:rsidRDefault="0003242B" w:rsidP="00C92850">
            <w:pPr>
              <w:pStyle w:val="TAC"/>
              <w:rPr>
                <w:rFonts w:eastAsia="SimSun"/>
                <w:lang w:eastAsia="zh-CN"/>
              </w:rPr>
            </w:pPr>
            <w:r w:rsidRPr="006F20ED">
              <w:rPr>
                <w:rFonts w:eastAsia="SimSun"/>
                <w:lang w:eastAsia="zh-CN"/>
              </w:rPr>
              <w:t>-</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526DF1">
        <w:trPr>
          <w:jc w:val="center"/>
        </w:trPr>
        <w:tc>
          <w:tcPr>
            <w:tcW w:w="1555" w:type="dxa"/>
            <w:tcBorders>
              <w:top w:val="nil"/>
              <w:left w:val="single" w:sz="4" w:space="0" w:color="auto"/>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BF6095">
      <w:headerReference w:type="default" r:id="rId9"/>
      <w:footerReference w:type="default" r:id="rId10"/>
      <w:footnotePr>
        <w:numRestart w:val="eachSect"/>
      </w:footnotePr>
      <w:pgSz w:w="11907" w:h="16840" w:code="9"/>
      <w:pgMar w:top="1418" w:right="1134" w:bottom="1134" w:left="1134" w:header="851" w:footer="340" w:gutter="0"/>
      <w:pgNumType w:start="8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63056" w14:textId="77777777" w:rsidR="00BE19B4" w:rsidRDefault="00BE19B4">
      <w:r>
        <w:separator/>
      </w:r>
    </w:p>
  </w:endnote>
  <w:endnote w:type="continuationSeparator" w:id="0">
    <w:p w14:paraId="1B9C8D67" w14:textId="77777777" w:rsidR="00BE19B4" w:rsidRDefault="00BE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5FF9" w14:textId="77777777" w:rsidR="00BE19B4" w:rsidRDefault="00BE19B4">
      <w:r>
        <w:separator/>
      </w:r>
    </w:p>
  </w:footnote>
  <w:footnote w:type="continuationSeparator" w:id="0">
    <w:p w14:paraId="7E206B81" w14:textId="77777777" w:rsidR="00BE19B4" w:rsidRDefault="00BE1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57119836" w:rsidR="00C74986" w:rsidRDefault="00C74986" w:rsidP="00C74986">
        <w:pPr>
          <w:pStyle w:val="Header"/>
          <w:tabs>
            <w:tab w:val="center" w:pos="4820"/>
            <w:tab w:val="right" w:pos="9639"/>
          </w:tabs>
        </w:pPr>
        <w:r>
          <w:rPr>
            <w:noProof w:val="0"/>
          </w:rPr>
          <w:t>Release 18</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EC2759">
          <w:rPr>
            <w:lang w:eastAsia="en-GB"/>
          </w:rPr>
          <w:t>8</w:t>
        </w:r>
        <w:r w:rsidR="00EC2759" w:rsidRPr="00FF4809">
          <w:rPr>
            <w:lang w:eastAsia="en-GB"/>
          </w:rPr>
          <w:t>.</w:t>
        </w:r>
        <w:r w:rsidR="001B514C">
          <w:rPr>
            <w:lang w:eastAsia="en-GB"/>
          </w:rPr>
          <w:t>9</w:t>
        </w:r>
        <w:r w:rsidR="00EC2759" w:rsidRPr="00FF4809">
          <w:rPr>
            <w:lang w:eastAsia="en-GB"/>
          </w:rPr>
          <w:t>.0 (202</w:t>
        </w:r>
        <w:r w:rsidR="001B514C">
          <w:rPr>
            <w:lang w:eastAsia="en-GB"/>
          </w:rPr>
          <w:t>5</w:t>
        </w:r>
        <w:r w:rsidR="00EC2759" w:rsidRPr="00FF4809">
          <w:rPr>
            <w:lang w:eastAsia="en-GB"/>
          </w:rPr>
          <w:t>-</w:t>
        </w:r>
        <w:r w:rsidR="001B514C">
          <w:rPr>
            <w:lang w:eastAsia="en-GB"/>
          </w:rPr>
          <w:t>03</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218"/>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045"/>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14C"/>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4AFA"/>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2B3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D7EF4"/>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1779"/>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193"/>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0EB9"/>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0AC5"/>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19B4"/>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43F"/>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057AC"/>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4189</TotalTime>
  <Pages>9</Pages>
  <Words>2808</Words>
  <Characters>16011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1647</cp:revision>
  <cp:lastPrinted>2019-02-25T14:05:00Z</cp:lastPrinted>
  <dcterms:created xsi:type="dcterms:W3CDTF">2021-12-22T15:46:00Z</dcterms:created>
  <dcterms:modified xsi:type="dcterms:W3CDTF">2025-04-01T11:49:00Z</dcterms:modified>
</cp:coreProperties>
</file>