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593D" w14:paraId="3D37634C" w14:textId="77777777" w:rsidTr="008618E8">
        <w:trPr>
          <w:cantSplit/>
        </w:trPr>
        <w:tc>
          <w:tcPr>
            <w:tcW w:w="10423" w:type="dxa"/>
            <w:gridSpan w:val="2"/>
          </w:tcPr>
          <w:p w14:paraId="3DBAAACE" w14:textId="58DF966E" w:rsidR="00D8593D" w:rsidRDefault="00D8593D" w:rsidP="008618E8">
            <w:pPr>
              <w:pStyle w:val="ZA"/>
              <w:framePr w:w="0" w:hRule="auto" w:wrap="auto" w:vAnchor="margin" w:hAnchor="text" w:yAlign="inline"/>
            </w:pPr>
            <w:bookmarkStart w:id="0" w:name="page1"/>
            <w:r>
              <w:rPr>
                <w:sz w:val="64"/>
              </w:rPr>
              <w:t xml:space="preserve">3GPP TS 36.410 </w:t>
            </w:r>
            <w:r w:rsidR="00193EE5">
              <w:t>V1</w:t>
            </w:r>
            <w:r w:rsidR="00193EE5">
              <w:rPr>
                <w:rFonts w:hint="eastAsia"/>
              </w:rPr>
              <w:t>9</w:t>
            </w:r>
            <w:r>
              <w:t>.0.0</w:t>
            </w:r>
            <w:r w:rsidR="00A0439E">
              <w:rPr>
                <w:rFonts w:hint="eastAsia"/>
              </w:rPr>
              <w:t xml:space="preserve"> </w:t>
            </w:r>
            <w:r>
              <w:rPr>
                <w:sz w:val="32"/>
              </w:rPr>
              <w:t>(</w:t>
            </w:r>
            <w:r w:rsidR="00193EE5">
              <w:rPr>
                <w:sz w:val="32"/>
              </w:rPr>
              <w:t>202</w:t>
            </w:r>
            <w:r w:rsidR="00193EE5">
              <w:rPr>
                <w:rFonts w:hint="eastAsia"/>
                <w:sz w:val="32"/>
              </w:rPr>
              <w:t>5</w:t>
            </w:r>
            <w:r>
              <w:rPr>
                <w:sz w:val="32"/>
              </w:rPr>
              <w:t>-</w:t>
            </w:r>
            <w:r w:rsidR="00193EE5">
              <w:rPr>
                <w:sz w:val="32"/>
              </w:rPr>
              <w:t>0</w:t>
            </w:r>
            <w:r w:rsidR="00193EE5">
              <w:rPr>
                <w:rFonts w:hint="eastAsia"/>
                <w:sz w:val="32"/>
              </w:rPr>
              <w:t>9</w:t>
            </w:r>
            <w:r>
              <w:rPr>
                <w:sz w:val="32"/>
              </w:rPr>
              <w:t>)</w:t>
            </w:r>
          </w:p>
        </w:tc>
      </w:tr>
      <w:tr w:rsidR="00D8593D" w14:paraId="5E3789D1" w14:textId="77777777" w:rsidTr="008618E8">
        <w:trPr>
          <w:cantSplit/>
          <w:trHeight w:hRule="exact" w:val="1134"/>
        </w:trPr>
        <w:tc>
          <w:tcPr>
            <w:tcW w:w="10423" w:type="dxa"/>
            <w:gridSpan w:val="2"/>
          </w:tcPr>
          <w:p w14:paraId="10E938DF" w14:textId="77777777" w:rsidR="00D8593D" w:rsidRDefault="00D8593D" w:rsidP="008618E8">
            <w:pPr>
              <w:pStyle w:val="TAR"/>
            </w:pPr>
            <w:r>
              <w:t>Technical Specification</w:t>
            </w:r>
          </w:p>
        </w:tc>
      </w:tr>
      <w:tr w:rsidR="00D8593D" w14:paraId="255DD24E" w14:textId="77777777" w:rsidTr="008618E8">
        <w:trPr>
          <w:cantSplit/>
          <w:trHeight w:hRule="exact" w:val="3685"/>
        </w:trPr>
        <w:tc>
          <w:tcPr>
            <w:tcW w:w="10423" w:type="dxa"/>
            <w:gridSpan w:val="2"/>
          </w:tcPr>
          <w:p w14:paraId="13AF09B8" w14:textId="77777777" w:rsidR="00D8593D" w:rsidRDefault="00D8593D" w:rsidP="008618E8">
            <w:pPr>
              <w:pStyle w:val="ZT"/>
              <w:framePr w:wrap="auto" w:hAnchor="text" w:yAlign="inline"/>
            </w:pPr>
            <w:r>
              <w:t>3rd Generation Partnership Project;</w:t>
            </w:r>
          </w:p>
          <w:p w14:paraId="3D1495CF" w14:textId="77777777" w:rsidR="00D8593D" w:rsidRDefault="00D8593D" w:rsidP="008618E8">
            <w:pPr>
              <w:pStyle w:val="ZT"/>
              <w:framePr w:wrap="auto" w:hAnchor="text" w:yAlign="inline"/>
            </w:pPr>
            <w:r>
              <w:t>Technical Specification Group Radio Access Network;</w:t>
            </w:r>
          </w:p>
          <w:p w14:paraId="59C4085B" w14:textId="77777777" w:rsidR="00D8593D" w:rsidRDefault="00D8593D" w:rsidP="008618E8">
            <w:pPr>
              <w:pStyle w:val="ZT"/>
              <w:framePr w:wrap="auto" w:hAnchor="text" w:yAlign="inline"/>
            </w:pPr>
            <w:r>
              <w:t xml:space="preserve">Evolved Universal Terrestrial Radio Access Network </w:t>
            </w:r>
            <w:r>
              <w:br/>
              <w:t>(E-UTRAN);</w:t>
            </w:r>
          </w:p>
          <w:p w14:paraId="508162F3" w14:textId="77777777" w:rsidR="00D8593D" w:rsidRDefault="00D8593D" w:rsidP="008618E8">
            <w:pPr>
              <w:pStyle w:val="ZT"/>
              <w:framePr w:wrap="auto" w:hAnchor="text" w:yAlign="inline"/>
            </w:pPr>
            <w:r>
              <w:t>S1 general aspects and principles</w:t>
            </w:r>
          </w:p>
          <w:p w14:paraId="0EBDE098" w14:textId="149ADF1E" w:rsidR="00D8593D" w:rsidRDefault="00D8593D" w:rsidP="008618E8">
            <w:pPr>
              <w:pStyle w:val="ZT"/>
              <w:framePr w:wrap="auto" w:hAnchor="text" w:yAlign="inline"/>
              <w:rPr>
                <w:i/>
                <w:sz w:val="28"/>
              </w:rPr>
            </w:pPr>
            <w:r>
              <w:t>(</w:t>
            </w:r>
            <w:r>
              <w:rPr>
                <w:rStyle w:val="ZGSM"/>
              </w:rPr>
              <w:t xml:space="preserve">Release </w:t>
            </w:r>
            <w:r w:rsidR="00193EE5">
              <w:rPr>
                <w:rStyle w:val="ZGSM"/>
              </w:rPr>
              <w:t>1</w:t>
            </w:r>
            <w:r w:rsidR="00193EE5">
              <w:rPr>
                <w:rStyle w:val="ZGSM"/>
                <w:rFonts w:hint="eastAsia"/>
              </w:rPr>
              <w:t>9</w:t>
            </w:r>
            <w:r>
              <w:t>)</w:t>
            </w:r>
          </w:p>
        </w:tc>
      </w:tr>
      <w:tr w:rsidR="00D8593D" w14:paraId="5CFA58E0" w14:textId="77777777" w:rsidTr="008618E8">
        <w:trPr>
          <w:cantSplit/>
        </w:trPr>
        <w:tc>
          <w:tcPr>
            <w:tcW w:w="10423" w:type="dxa"/>
            <w:gridSpan w:val="2"/>
            <w:tcBorders>
              <w:bottom w:val="single" w:sz="12" w:space="0" w:color="auto"/>
            </w:tcBorders>
          </w:tcPr>
          <w:p w14:paraId="1B59BED3" w14:textId="77777777" w:rsidR="00D8593D" w:rsidRDefault="00D8593D" w:rsidP="008618E8">
            <w:pPr>
              <w:pStyle w:val="FP"/>
            </w:pPr>
          </w:p>
        </w:tc>
      </w:tr>
      <w:bookmarkStart w:id="1" w:name="_Hlk99699974"/>
      <w:bookmarkEnd w:id="1"/>
      <w:bookmarkStart w:id="2" w:name="_MON_1684549432"/>
      <w:bookmarkEnd w:id="2"/>
      <w:tr w:rsidR="00D8593D" w14:paraId="0C18DE47" w14:textId="77777777" w:rsidTr="008618E8">
        <w:trPr>
          <w:cantSplit/>
          <w:trHeight w:hRule="exact" w:val="1531"/>
        </w:trPr>
        <w:tc>
          <w:tcPr>
            <w:tcW w:w="5211" w:type="dxa"/>
            <w:tcBorders>
              <w:top w:val="dashed" w:sz="4" w:space="0" w:color="auto"/>
              <w:bottom w:val="dashed" w:sz="4" w:space="0" w:color="auto"/>
            </w:tcBorders>
          </w:tcPr>
          <w:p w14:paraId="0B307A5F" w14:textId="77777777" w:rsidR="00D8593D" w:rsidRDefault="00D8593D" w:rsidP="008618E8">
            <w:pPr>
              <w:pStyle w:val="TAL"/>
            </w:pPr>
            <w:r>
              <w:rPr>
                <w:i/>
              </w:rPr>
              <w:object w:dxaOrig="2026" w:dyaOrig="1251" w14:anchorId="19932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3pt;height:68.2pt" o:ole="">
                  <v:imagedata r:id="rId8" o:title=""/>
                </v:shape>
                <o:OLEObject Type="Embed" ProgID="Word.Picture.8" ShapeID="_x0000_i1025" DrawAspect="Content" ObjectID="_1820296424" r:id="rId9"/>
              </w:object>
            </w:r>
          </w:p>
        </w:tc>
        <w:tc>
          <w:tcPr>
            <w:tcW w:w="5212" w:type="dxa"/>
            <w:tcBorders>
              <w:top w:val="dashed" w:sz="4" w:space="0" w:color="auto"/>
              <w:bottom w:val="dashed" w:sz="4" w:space="0" w:color="auto"/>
            </w:tcBorders>
          </w:tcPr>
          <w:p w14:paraId="5DD33EB0" w14:textId="3B0B753A" w:rsidR="00D8593D" w:rsidRDefault="00000000" w:rsidP="008618E8">
            <w:pPr>
              <w:pStyle w:val="TAR"/>
            </w:pPr>
            <w:r>
              <w:rPr>
                <w:i/>
                <w:noProof/>
              </w:rPr>
              <w:pict w14:anchorId="05CA3AD5">
                <v:shape id="Picture 1" o:spid="_x0000_i1026" type="#_x0000_t75" style="width:127.4pt;height:73.9pt;visibility:visible;mso-wrap-style:square">
                  <v:imagedata r:id="rId10" o:title=""/>
                </v:shape>
              </w:pict>
            </w:r>
          </w:p>
        </w:tc>
      </w:tr>
      <w:tr w:rsidR="00D8593D" w14:paraId="6544649E" w14:textId="77777777" w:rsidTr="008618E8">
        <w:trPr>
          <w:cantSplit/>
          <w:trHeight w:hRule="exact" w:val="5783"/>
        </w:trPr>
        <w:tc>
          <w:tcPr>
            <w:tcW w:w="10423" w:type="dxa"/>
            <w:gridSpan w:val="2"/>
            <w:tcBorders>
              <w:top w:val="dashed" w:sz="4" w:space="0" w:color="auto"/>
              <w:bottom w:val="dashed" w:sz="4" w:space="0" w:color="auto"/>
            </w:tcBorders>
          </w:tcPr>
          <w:p w14:paraId="3113F255" w14:textId="77777777" w:rsidR="00D8593D" w:rsidRDefault="00D8593D" w:rsidP="008618E8">
            <w:pPr>
              <w:pStyle w:val="FP"/>
            </w:pPr>
          </w:p>
        </w:tc>
      </w:tr>
      <w:tr w:rsidR="00D8593D" w14:paraId="03C85859" w14:textId="77777777" w:rsidTr="008618E8">
        <w:trPr>
          <w:cantSplit/>
          <w:trHeight w:hRule="exact" w:val="964"/>
        </w:trPr>
        <w:tc>
          <w:tcPr>
            <w:tcW w:w="10423" w:type="dxa"/>
            <w:gridSpan w:val="2"/>
            <w:tcBorders>
              <w:top w:val="dashed" w:sz="4" w:space="0" w:color="auto"/>
            </w:tcBorders>
          </w:tcPr>
          <w:p w14:paraId="0BD4F504" w14:textId="77777777" w:rsidR="00D8593D" w:rsidRDefault="00D8593D" w:rsidP="008618E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F20328" w14:textId="77777777" w:rsidR="00D8593D" w:rsidRPr="00B460B9" w:rsidRDefault="00D8593D" w:rsidP="00D8593D">
      <w:pPr>
        <w:sectPr w:rsidR="00D8593D" w:rsidRPr="00B460B9" w:rsidSect="005C43E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593D" w14:paraId="13923D70" w14:textId="77777777" w:rsidTr="008618E8">
        <w:trPr>
          <w:cantSplit/>
          <w:trHeight w:hRule="exact" w:val="5669"/>
        </w:trPr>
        <w:tc>
          <w:tcPr>
            <w:tcW w:w="10423" w:type="dxa"/>
          </w:tcPr>
          <w:p w14:paraId="5A6FF18B" w14:textId="77777777" w:rsidR="00D8593D" w:rsidRDefault="00D8593D" w:rsidP="008618E8">
            <w:pPr>
              <w:pStyle w:val="FP"/>
            </w:pPr>
            <w:bookmarkStart w:id="4" w:name="page2"/>
          </w:p>
        </w:tc>
      </w:tr>
      <w:tr w:rsidR="00D8593D" w14:paraId="50B43376" w14:textId="77777777" w:rsidTr="008618E8">
        <w:trPr>
          <w:cantSplit/>
          <w:trHeight w:hRule="exact" w:val="5386"/>
        </w:trPr>
        <w:tc>
          <w:tcPr>
            <w:tcW w:w="10423" w:type="dxa"/>
          </w:tcPr>
          <w:p w14:paraId="6C4BA04A" w14:textId="77777777" w:rsidR="00D8593D" w:rsidRDefault="00D8593D" w:rsidP="008618E8">
            <w:pPr>
              <w:pStyle w:val="FP"/>
              <w:spacing w:after="240"/>
              <w:ind w:left="2835" w:right="2835"/>
              <w:jc w:val="center"/>
              <w:rPr>
                <w:rFonts w:ascii="Arial" w:hAnsi="Arial"/>
                <w:b/>
                <w:i/>
                <w:noProof/>
              </w:rPr>
            </w:pPr>
            <w:bookmarkStart w:id="5" w:name="coords3gpp"/>
            <w:r>
              <w:rPr>
                <w:rFonts w:ascii="Arial" w:hAnsi="Arial"/>
                <w:b/>
                <w:i/>
                <w:noProof/>
              </w:rPr>
              <w:t>3GPP</w:t>
            </w:r>
          </w:p>
          <w:p w14:paraId="2C513656" w14:textId="77777777" w:rsidR="00D8593D" w:rsidRDefault="00D8593D" w:rsidP="008618E8">
            <w:pPr>
              <w:pStyle w:val="FP"/>
              <w:pBdr>
                <w:bottom w:val="single" w:sz="6" w:space="1" w:color="auto"/>
              </w:pBdr>
              <w:ind w:left="2835" w:right="2835"/>
              <w:jc w:val="center"/>
              <w:rPr>
                <w:noProof/>
              </w:rPr>
            </w:pPr>
            <w:r>
              <w:rPr>
                <w:noProof/>
              </w:rPr>
              <w:t>Postal address</w:t>
            </w:r>
          </w:p>
          <w:p w14:paraId="429E5A08" w14:textId="77777777" w:rsidR="00D8593D" w:rsidRDefault="00D8593D" w:rsidP="008618E8">
            <w:pPr>
              <w:pStyle w:val="FP"/>
              <w:ind w:left="2835" w:right="2835"/>
              <w:jc w:val="center"/>
              <w:rPr>
                <w:rFonts w:ascii="Arial" w:hAnsi="Arial"/>
                <w:noProof/>
                <w:sz w:val="18"/>
              </w:rPr>
            </w:pPr>
          </w:p>
          <w:p w14:paraId="4FF0C81C" w14:textId="77777777" w:rsidR="00D8593D" w:rsidRDefault="00D8593D" w:rsidP="008618E8">
            <w:pPr>
              <w:pStyle w:val="FP"/>
              <w:pBdr>
                <w:bottom w:val="single" w:sz="6" w:space="1" w:color="auto"/>
              </w:pBdr>
              <w:spacing w:before="240"/>
              <w:ind w:left="2835" w:right="2835"/>
              <w:jc w:val="center"/>
              <w:rPr>
                <w:noProof/>
              </w:rPr>
            </w:pPr>
            <w:r>
              <w:rPr>
                <w:noProof/>
              </w:rPr>
              <w:t>3GPP support office address</w:t>
            </w:r>
          </w:p>
          <w:p w14:paraId="6339C6E4" w14:textId="77777777" w:rsidR="00D8593D" w:rsidRDefault="00D8593D" w:rsidP="008618E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3A90082C" w14:textId="77777777" w:rsidR="00D8593D" w:rsidRDefault="00D8593D" w:rsidP="008618E8">
            <w:pPr>
              <w:pStyle w:val="FP"/>
              <w:ind w:left="2835" w:right="2835"/>
              <w:jc w:val="center"/>
              <w:rPr>
                <w:rFonts w:ascii="Arial" w:hAnsi="Arial"/>
                <w:noProof/>
                <w:sz w:val="18"/>
                <w:lang w:val="fr-FR"/>
              </w:rPr>
            </w:pPr>
            <w:r>
              <w:rPr>
                <w:rFonts w:ascii="Arial" w:hAnsi="Arial"/>
                <w:noProof/>
                <w:sz w:val="18"/>
                <w:lang w:val="fr-FR"/>
              </w:rPr>
              <w:t>Valbonne - FRANCE</w:t>
            </w:r>
          </w:p>
          <w:p w14:paraId="429656AD" w14:textId="77777777" w:rsidR="00D8593D" w:rsidRDefault="00D8593D" w:rsidP="008618E8">
            <w:pPr>
              <w:pStyle w:val="FP"/>
              <w:spacing w:after="20"/>
              <w:ind w:left="2835" w:right="2835"/>
              <w:jc w:val="center"/>
              <w:rPr>
                <w:rFonts w:ascii="Arial" w:hAnsi="Arial"/>
                <w:noProof/>
                <w:sz w:val="18"/>
              </w:rPr>
            </w:pPr>
            <w:r>
              <w:rPr>
                <w:rFonts w:ascii="Arial" w:hAnsi="Arial"/>
                <w:noProof/>
                <w:sz w:val="18"/>
              </w:rPr>
              <w:t>Tel.: +33 4 92 94 42 00 Fax: +33 4 93 65 47 16</w:t>
            </w:r>
          </w:p>
          <w:p w14:paraId="1C880AC2" w14:textId="77777777" w:rsidR="00D8593D" w:rsidRDefault="00D8593D" w:rsidP="008618E8">
            <w:pPr>
              <w:pStyle w:val="FP"/>
              <w:pBdr>
                <w:bottom w:val="single" w:sz="6" w:space="1" w:color="auto"/>
              </w:pBdr>
              <w:spacing w:before="240"/>
              <w:ind w:left="2835" w:right="2835"/>
              <w:jc w:val="center"/>
              <w:rPr>
                <w:noProof/>
              </w:rPr>
            </w:pPr>
            <w:r>
              <w:rPr>
                <w:noProof/>
              </w:rPr>
              <w:t>Internet</w:t>
            </w:r>
          </w:p>
          <w:p w14:paraId="2A117B23" w14:textId="77777777" w:rsidR="00D8593D" w:rsidRDefault="00D8593D" w:rsidP="008618E8">
            <w:pPr>
              <w:pStyle w:val="FP"/>
              <w:ind w:left="2835" w:right="2835"/>
              <w:jc w:val="center"/>
              <w:rPr>
                <w:rFonts w:ascii="Arial" w:hAnsi="Arial"/>
                <w:noProof/>
                <w:sz w:val="18"/>
              </w:rPr>
            </w:pPr>
            <w:r>
              <w:rPr>
                <w:rFonts w:ascii="Arial" w:hAnsi="Arial"/>
                <w:noProof/>
                <w:sz w:val="18"/>
              </w:rPr>
              <w:t>https://www.3gpp.org</w:t>
            </w:r>
            <w:bookmarkEnd w:id="5"/>
          </w:p>
          <w:p w14:paraId="7BADAC34" w14:textId="77777777" w:rsidR="00D8593D" w:rsidRDefault="00D8593D" w:rsidP="008618E8">
            <w:pPr>
              <w:rPr>
                <w:noProof/>
              </w:rPr>
            </w:pPr>
          </w:p>
        </w:tc>
      </w:tr>
      <w:tr w:rsidR="00D8593D" w14:paraId="3D5B3470" w14:textId="77777777" w:rsidTr="008618E8">
        <w:trPr>
          <w:cantSplit/>
        </w:trPr>
        <w:tc>
          <w:tcPr>
            <w:tcW w:w="10423" w:type="dxa"/>
            <w:vAlign w:val="bottom"/>
          </w:tcPr>
          <w:p w14:paraId="2C27175A" w14:textId="77777777" w:rsidR="00D8593D" w:rsidRDefault="00D8593D" w:rsidP="008618E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2B7973B" w14:textId="77777777" w:rsidR="00D8593D" w:rsidRDefault="00D8593D" w:rsidP="008618E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831B3D7" w14:textId="77777777" w:rsidR="00D8593D" w:rsidRDefault="00D8593D" w:rsidP="008618E8">
            <w:pPr>
              <w:pStyle w:val="FP"/>
              <w:jc w:val="center"/>
              <w:rPr>
                <w:noProof/>
              </w:rPr>
            </w:pPr>
          </w:p>
          <w:p w14:paraId="75CCE6E4" w14:textId="5A2F7BE5" w:rsidR="00D8593D" w:rsidRDefault="00D8593D" w:rsidP="008618E8">
            <w:pPr>
              <w:pStyle w:val="FP"/>
              <w:jc w:val="center"/>
              <w:rPr>
                <w:noProof/>
                <w:sz w:val="18"/>
              </w:rPr>
            </w:pPr>
            <w:r>
              <w:rPr>
                <w:noProof/>
                <w:sz w:val="18"/>
              </w:rPr>
              <w:t xml:space="preserve">© </w:t>
            </w:r>
            <w:r w:rsidR="00193EE5">
              <w:rPr>
                <w:noProof/>
                <w:sz w:val="18"/>
              </w:rPr>
              <w:t>202</w:t>
            </w:r>
            <w:r w:rsidR="00193EE5">
              <w:rPr>
                <w:rFonts w:hint="eastAsia"/>
                <w:noProof/>
                <w:sz w:val="18"/>
              </w:rPr>
              <w:t>5</w:t>
            </w:r>
            <w:r>
              <w:rPr>
                <w:noProof/>
                <w:sz w:val="18"/>
              </w:rPr>
              <w:t>, 3GPP Organizational Partners (ARIB, ATIS, CCSA, ETSI, TSDSI, TTA, TTC).</w:t>
            </w:r>
            <w:bookmarkStart w:id="7" w:name="copyrightaddon"/>
            <w:bookmarkEnd w:id="7"/>
          </w:p>
          <w:p w14:paraId="50C2A3FA" w14:textId="77777777" w:rsidR="00D8593D" w:rsidRDefault="00D8593D" w:rsidP="008618E8">
            <w:pPr>
              <w:pStyle w:val="FP"/>
              <w:jc w:val="center"/>
              <w:rPr>
                <w:noProof/>
                <w:sz w:val="18"/>
              </w:rPr>
            </w:pPr>
            <w:r>
              <w:rPr>
                <w:noProof/>
                <w:sz w:val="18"/>
              </w:rPr>
              <w:t>All rights reserved.</w:t>
            </w:r>
          </w:p>
          <w:p w14:paraId="56197E11" w14:textId="77777777" w:rsidR="00D8593D" w:rsidRDefault="00D8593D" w:rsidP="008618E8">
            <w:pPr>
              <w:pStyle w:val="FP"/>
              <w:rPr>
                <w:noProof/>
                <w:sz w:val="18"/>
              </w:rPr>
            </w:pPr>
          </w:p>
          <w:p w14:paraId="2B06409F" w14:textId="77777777" w:rsidR="00D8593D" w:rsidRDefault="00D8593D" w:rsidP="008618E8">
            <w:pPr>
              <w:pStyle w:val="FP"/>
              <w:rPr>
                <w:noProof/>
                <w:sz w:val="18"/>
              </w:rPr>
            </w:pPr>
            <w:r>
              <w:rPr>
                <w:noProof/>
                <w:sz w:val="18"/>
              </w:rPr>
              <w:t>UMTS™ is a Trade Mark of ETSI registered for the benefit of its members</w:t>
            </w:r>
          </w:p>
          <w:p w14:paraId="29E9E390" w14:textId="77777777" w:rsidR="00D8593D" w:rsidRDefault="00D8593D" w:rsidP="008618E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CBCFF3" w14:textId="77777777" w:rsidR="00D8593D" w:rsidRDefault="00D8593D" w:rsidP="008618E8">
            <w:pPr>
              <w:pStyle w:val="FP"/>
              <w:rPr>
                <w:noProof/>
                <w:sz w:val="18"/>
              </w:rPr>
            </w:pPr>
            <w:r>
              <w:rPr>
                <w:noProof/>
                <w:sz w:val="18"/>
              </w:rPr>
              <w:t>GSM® and the GSM logo are registered and owned by the GSM Association</w:t>
            </w:r>
            <w:bookmarkEnd w:id="6"/>
          </w:p>
          <w:p w14:paraId="01F55F71" w14:textId="77777777" w:rsidR="00D8593D" w:rsidRDefault="00D8593D" w:rsidP="008618E8"/>
        </w:tc>
      </w:tr>
      <w:bookmarkEnd w:id="4"/>
    </w:tbl>
    <w:p w14:paraId="1FF3060E" w14:textId="6EF783FB" w:rsidR="00361138" w:rsidRPr="00141313" w:rsidRDefault="00D8593D">
      <w:pPr>
        <w:pStyle w:val="TT"/>
      </w:pPr>
      <w:r w:rsidRPr="00B460B9">
        <w:br w:type="page"/>
      </w:r>
      <w:r w:rsidR="00361138" w:rsidRPr="00141313">
        <w:lastRenderedPageBreak/>
        <w:t>Contents</w:t>
      </w:r>
    </w:p>
    <w:p w14:paraId="2AD6E668" w14:textId="239C7F89" w:rsidR="000D5558" w:rsidRDefault="003D141A">
      <w:pPr>
        <w:pStyle w:val="TOC1"/>
        <w:rPr>
          <w:rFonts w:ascii="Calibri" w:hAnsi="Calibri"/>
          <w:kern w:val="2"/>
          <w:sz w:val="24"/>
          <w:szCs w:val="24"/>
        </w:rPr>
      </w:pPr>
      <w:r>
        <w:fldChar w:fldCharType="begin" w:fldLock="1"/>
      </w:r>
      <w:r>
        <w:instrText xml:space="preserve"> TOC \o "1-9" </w:instrText>
      </w:r>
      <w:r>
        <w:fldChar w:fldCharType="separate"/>
      </w:r>
      <w:r w:rsidR="000D5558">
        <w:t>Foreword</w:t>
      </w:r>
      <w:r w:rsidR="000D5558">
        <w:tab/>
      </w:r>
      <w:r w:rsidR="000D5558">
        <w:fldChar w:fldCharType="begin" w:fldLock="1"/>
      </w:r>
      <w:r w:rsidR="000D5558">
        <w:instrText xml:space="preserve"> PAGEREF _Toc209683643 \h </w:instrText>
      </w:r>
      <w:r w:rsidR="000D5558">
        <w:fldChar w:fldCharType="separate"/>
      </w:r>
      <w:r w:rsidR="000D5558">
        <w:t>5</w:t>
      </w:r>
      <w:r w:rsidR="000D5558">
        <w:fldChar w:fldCharType="end"/>
      </w:r>
    </w:p>
    <w:p w14:paraId="1151E532" w14:textId="25B8869F" w:rsidR="000D5558" w:rsidRDefault="000D5558">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_Toc209683644 \h </w:instrText>
      </w:r>
      <w:r>
        <w:fldChar w:fldCharType="separate"/>
      </w:r>
      <w:r>
        <w:t>6</w:t>
      </w:r>
      <w:r>
        <w:fldChar w:fldCharType="end"/>
      </w:r>
    </w:p>
    <w:p w14:paraId="0DD27899" w14:textId="385EFDDF" w:rsidR="000D5558" w:rsidRDefault="000D5558">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_Toc209683645 \h </w:instrText>
      </w:r>
      <w:r>
        <w:fldChar w:fldCharType="separate"/>
      </w:r>
      <w:r>
        <w:t>6</w:t>
      </w:r>
      <w:r>
        <w:fldChar w:fldCharType="end"/>
      </w:r>
    </w:p>
    <w:p w14:paraId="5E69395B" w14:textId="00EA64EE" w:rsidR="000D5558" w:rsidRDefault="000D5558">
      <w:pPr>
        <w:pStyle w:val="TOC1"/>
        <w:rPr>
          <w:rFonts w:ascii="Calibri" w:hAnsi="Calibri"/>
          <w:kern w:val="2"/>
          <w:sz w:val="24"/>
          <w:szCs w:val="24"/>
        </w:rPr>
      </w:pPr>
      <w:r>
        <w:t>3</w:t>
      </w:r>
      <w:r>
        <w:rPr>
          <w:rFonts w:ascii="Calibri" w:hAnsi="Calibri"/>
          <w:kern w:val="2"/>
          <w:sz w:val="24"/>
          <w:szCs w:val="24"/>
        </w:rPr>
        <w:tab/>
      </w:r>
      <w:r>
        <w:t>Definitions and abbreviations</w:t>
      </w:r>
      <w:r>
        <w:tab/>
      </w:r>
      <w:r>
        <w:fldChar w:fldCharType="begin" w:fldLock="1"/>
      </w:r>
      <w:r>
        <w:instrText xml:space="preserve"> PAGEREF _Toc209683646 \h </w:instrText>
      </w:r>
      <w:r>
        <w:fldChar w:fldCharType="separate"/>
      </w:r>
      <w:r>
        <w:t>6</w:t>
      </w:r>
      <w:r>
        <w:fldChar w:fldCharType="end"/>
      </w:r>
    </w:p>
    <w:p w14:paraId="05CA459C" w14:textId="08F17B6D" w:rsidR="000D5558" w:rsidRDefault="000D5558">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_Toc209683647 \h </w:instrText>
      </w:r>
      <w:r>
        <w:fldChar w:fldCharType="separate"/>
      </w:r>
      <w:r>
        <w:t>6</w:t>
      </w:r>
      <w:r>
        <w:fldChar w:fldCharType="end"/>
      </w:r>
    </w:p>
    <w:p w14:paraId="3BDD1437" w14:textId="55D088C8" w:rsidR="000D5558" w:rsidRDefault="000D5558">
      <w:pPr>
        <w:pStyle w:val="TOC2"/>
        <w:rPr>
          <w:rFonts w:ascii="Calibri" w:hAnsi="Calibri"/>
          <w:kern w:val="2"/>
          <w:sz w:val="24"/>
          <w:szCs w:val="24"/>
        </w:rPr>
      </w:pPr>
      <w:r>
        <w:t>3.2</w:t>
      </w:r>
      <w:r>
        <w:rPr>
          <w:rFonts w:ascii="Calibri" w:hAnsi="Calibri"/>
          <w:kern w:val="2"/>
          <w:sz w:val="24"/>
          <w:szCs w:val="24"/>
        </w:rPr>
        <w:tab/>
      </w:r>
      <w:r>
        <w:t>Abbreviations</w:t>
      </w:r>
      <w:r>
        <w:tab/>
      </w:r>
      <w:r>
        <w:fldChar w:fldCharType="begin" w:fldLock="1"/>
      </w:r>
      <w:r>
        <w:instrText xml:space="preserve"> PAGEREF _Toc209683648 \h </w:instrText>
      </w:r>
      <w:r>
        <w:fldChar w:fldCharType="separate"/>
      </w:r>
      <w:r>
        <w:t>7</w:t>
      </w:r>
      <w:r>
        <w:fldChar w:fldCharType="end"/>
      </w:r>
    </w:p>
    <w:p w14:paraId="2B5D51B5" w14:textId="22D1A23E" w:rsidR="000D5558" w:rsidRDefault="000D5558">
      <w:pPr>
        <w:pStyle w:val="TOC2"/>
        <w:rPr>
          <w:rFonts w:ascii="Calibri" w:hAnsi="Calibri"/>
          <w:kern w:val="2"/>
          <w:sz w:val="24"/>
          <w:szCs w:val="24"/>
        </w:rPr>
      </w:pPr>
      <w:r>
        <w:t>3.3</w:t>
      </w:r>
      <w:r>
        <w:rPr>
          <w:rFonts w:ascii="Calibri" w:hAnsi="Calibri"/>
          <w:kern w:val="2"/>
          <w:sz w:val="24"/>
          <w:szCs w:val="24"/>
        </w:rPr>
        <w:tab/>
      </w:r>
      <w:r>
        <w:t>Specification notations</w:t>
      </w:r>
      <w:r>
        <w:tab/>
      </w:r>
      <w:r>
        <w:fldChar w:fldCharType="begin" w:fldLock="1"/>
      </w:r>
      <w:r>
        <w:instrText xml:space="preserve"> PAGEREF _Toc209683649 \h </w:instrText>
      </w:r>
      <w:r>
        <w:fldChar w:fldCharType="separate"/>
      </w:r>
      <w:r>
        <w:t>7</w:t>
      </w:r>
      <w:r>
        <w:fldChar w:fldCharType="end"/>
      </w:r>
    </w:p>
    <w:p w14:paraId="36144A6C" w14:textId="2F29C716" w:rsidR="000D5558" w:rsidRDefault="000D5558">
      <w:pPr>
        <w:pStyle w:val="TOC1"/>
        <w:rPr>
          <w:rFonts w:ascii="Calibri" w:hAnsi="Calibri"/>
          <w:kern w:val="2"/>
          <w:sz w:val="24"/>
          <w:szCs w:val="24"/>
        </w:rPr>
      </w:pPr>
      <w:r>
        <w:t>4</w:t>
      </w:r>
      <w:r>
        <w:rPr>
          <w:rFonts w:ascii="Calibri" w:hAnsi="Calibri"/>
          <w:kern w:val="2"/>
          <w:sz w:val="24"/>
          <w:szCs w:val="24"/>
        </w:rPr>
        <w:tab/>
      </w:r>
      <w:r>
        <w:t>General aspects</w:t>
      </w:r>
      <w:r>
        <w:tab/>
      </w:r>
      <w:r>
        <w:fldChar w:fldCharType="begin" w:fldLock="1"/>
      </w:r>
      <w:r>
        <w:instrText xml:space="preserve"> PAGEREF _Toc209683650 \h </w:instrText>
      </w:r>
      <w:r>
        <w:fldChar w:fldCharType="separate"/>
      </w:r>
      <w:r>
        <w:t>7</w:t>
      </w:r>
      <w:r>
        <w:fldChar w:fldCharType="end"/>
      </w:r>
    </w:p>
    <w:p w14:paraId="4377D784" w14:textId="2D54B7A8" w:rsidR="000D5558" w:rsidRDefault="000D5558">
      <w:pPr>
        <w:pStyle w:val="TOC2"/>
        <w:rPr>
          <w:rFonts w:ascii="Calibri" w:hAnsi="Calibri"/>
          <w:kern w:val="2"/>
          <w:sz w:val="24"/>
          <w:szCs w:val="24"/>
        </w:rPr>
      </w:pPr>
      <w:r>
        <w:t>4.1</w:t>
      </w:r>
      <w:r>
        <w:rPr>
          <w:rFonts w:ascii="Calibri" w:hAnsi="Calibri"/>
          <w:kern w:val="2"/>
          <w:sz w:val="24"/>
          <w:szCs w:val="24"/>
        </w:rPr>
        <w:tab/>
      </w:r>
      <w:r>
        <w:t>E-UTRAN architecture</w:t>
      </w:r>
      <w:r>
        <w:tab/>
      </w:r>
      <w:r>
        <w:fldChar w:fldCharType="begin" w:fldLock="1"/>
      </w:r>
      <w:r>
        <w:instrText xml:space="preserve"> PAGEREF _Toc209683651 \h </w:instrText>
      </w:r>
      <w:r>
        <w:fldChar w:fldCharType="separate"/>
      </w:r>
      <w:r>
        <w:t>8</w:t>
      </w:r>
      <w:r>
        <w:fldChar w:fldCharType="end"/>
      </w:r>
    </w:p>
    <w:p w14:paraId="6793CB53" w14:textId="47562722" w:rsidR="000D5558" w:rsidRDefault="000D5558">
      <w:pPr>
        <w:pStyle w:val="TOC2"/>
        <w:rPr>
          <w:rFonts w:ascii="Calibri" w:hAnsi="Calibri"/>
          <w:kern w:val="2"/>
          <w:sz w:val="24"/>
          <w:szCs w:val="24"/>
        </w:rPr>
      </w:pPr>
      <w:r>
        <w:t>4.2</w:t>
      </w:r>
      <w:r>
        <w:rPr>
          <w:rFonts w:ascii="Calibri" w:hAnsi="Calibri"/>
          <w:kern w:val="2"/>
          <w:sz w:val="24"/>
          <w:szCs w:val="24"/>
        </w:rPr>
        <w:tab/>
      </w:r>
      <w:r w:rsidRPr="00F052F7">
        <w:rPr>
          <w:rFonts w:cs="Arial"/>
        </w:rPr>
        <w:t>S1 interface general principles</w:t>
      </w:r>
      <w:r>
        <w:tab/>
      </w:r>
      <w:r>
        <w:fldChar w:fldCharType="begin" w:fldLock="1"/>
      </w:r>
      <w:r>
        <w:instrText xml:space="preserve"> PAGEREF _Toc209683652 \h </w:instrText>
      </w:r>
      <w:r>
        <w:fldChar w:fldCharType="separate"/>
      </w:r>
      <w:r>
        <w:t>8</w:t>
      </w:r>
      <w:r>
        <w:fldChar w:fldCharType="end"/>
      </w:r>
    </w:p>
    <w:p w14:paraId="2BEC3055" w14:textId="51E067DE" w:rsidR="000D5558" w:rsidRDefault="000D5558">
      <w:pPr>
        <w:pStyle w:val="TOC2"/>
        <w:rPr>
          <w:rFonts w:ascii="Calibri" w:hAnsi="Calibri"/>
          <w:kern w:val="2"/>
          <w:sz w:val="24"/>
          <w:szCs w:val="24"/>
        </w:rPr>
      </w:pPr>
      <w:r>
        <w:t>4.3</w:t>
      </w:r>
      <w:r>
        <w:rPr>
          <w:rFonts w:ascii="Calibri" w:hAnsi="Calibri"/>
          <w:kern w:val="2"/>
          <w:sz w:val="24"/>
          <w:szCs w:val="24"/>
        </w:rPr>
        <w:tab/>
      </w:r>
      <w:r w:rsidRPr="00F052F7">
        <w:rPr>
          <w:rFonts w:cs="Arial"/>
        </w:rPr>
        <w:t>S1 interface specification objectives</w:t>
      </w:r>
      <w:r>
        <w:tab/>
      </w:r>
      <w:r>
        <w:fldChar w:fldCharType="begin" w:fldLock="1"/>
      </w:r>
      <w:r>
        <w:instrText xml:space="preserve"> PAGEREF _Toc209683653 \h </w:instrText>
      </w:r>
      <w:r>
        <w:fldChar w:fldCharType="separate"/>
      </w:r>
      <w:r>
        <w:t>9</w:t>
      </w:r>
      <w:r>
        <w:fldChar w:fldCharType="end"/>
      </w:r>
    </w:p>
    <w:p w14:paraId="1F06E60D" w14:textId="2298C630" w:rsidR="000D5558" w:rsidRDefault="000D5558">
      <w:pPr>
        <w:pStyle w:val="TOC2"/>
        <w:rPr>
          <w:rFonts w:ascii="Calibri" w:hAnsi="Calibri"/>
          <w:kern w:val="2"/>
          <w:sz w:val="24"/>
          <w:szCs w:val="24"/>
        </w:rPr>
      </w:pPr>
      <w:r>
        <w:t>4.4</w:t>
      </w:r>
      <w:r>
        <w:rPr>
          <w:rFonts w:ascii="Calibri" w:hAnsi="Calibri"/>
          <w:kern w:val="2"/>
          <w:sz w:val="24"/>
          <w:szCs w:val="24"/>
        </w:rPr>
        <w:tab/>
      </w:r>
      <w:r w:rsidRPr="00F052F7">
        <w:rPr>
          <w:rFonts w:cs="Arial"/>
        </w:rPr>
        <w:t>S1 interface capabilities</w:t>
      </w:r>
      <w:r>
        <w:tab/>
      </w:r>
      <w:r>
        <w:fldChar w:fldCharType="begin" w:fldLock="1"/>
      </w:r>
      <w:r>
        <w:instrText xml:space="preserve"> PAGEREF _Toc209683654 \h </w:instrText>
      </w:r>
      <w:r>
        <w:fldChar w:fldCharType="separate"/>
      </w:r>
      <w:r>
        <w:t>9</w:t>
      </w:r>
      <w:r>
        <w:fldChar w:fldCharType="end"/>
      </w:r>
    </w:p>
    <w:p w14:paraId="66B44AE6" w14:textId="13FE65B3" w:rsidR="000D5558" w:rsidRDefault="000D5558">
      <w:pPr>
        <w:pStyle w:val="TOC2"/>
        <w:rPr>
          <w:rFonts w:ascii="Calibri" w:hAnsi="Calibri"/>
          <w:kern w:val="2"/>
          <w:sz w:val="24"/>
          <w:szCs w:val="24"/>
        </w:rPr>
      </w:pPr>
      <w:r>
        <w:t>4.5</w:t>
      </w:r>
      <w:r>
        <w:rPr>
          <w:rFonts w:ascii="Calibri" w:hAnsi="Calibri"/>
          <w:kern w:val="2"/>
          <w:sz w:val="24"/>
          <w:szCs w:val="24"/>
        </w:rPr>
        <w:tab/>
      </w:r>
      <w:r w:rsidRPr="00F052F7">
        <w:rPr>
          <w:rFonts w:cs="Arial"/>
        </w:rPr>
        <w:t>S1 interface characteristics</w:t>
      </w:r>
      <w:r>
        <w:tab/>
      </w:r>
      <w:r>
        <w:fldChar w:fldCharType="begin" w:fldLock="1"/>
      </w:r>
      <w:r>
        <w:instrText xml:space="preserve"> PAGEREF _Toc209683655 \h </w:instrText>
      </w:r>
      <w:r>
        <w:fldChar w:fldCharType="separate"/>
      </w:r>
      <w:r>
        <w:t>9</w:t>
      </w:r>
      <w:r>
        <w:fldChar w:fldCharType="end"/>
      </w:r>
    </w:p>
    <w:p w14:paraId="2DAA5304" w14:textId="35C2151F" w:rsidR="000D5558" w:rsidRDefault="000D5558">
      <w:pPr>
        <w:pStyle w:val="TOC3"/>
        <w:rPr>
          <w:rFonts w:ascii="Calibri" w:hAnsi="Calibri"/>
          <w:kern w:val="2"/>
          <w:sz w:val="24"/>
          <w:szCs w:val="24"/>
        </w:rPr>
      </w:pPr>
      <w:r>
        <w:t>4.5.1</w:t>
      </w:r>
      <w:r>
        <w:rPr>
          <w:rFonts w:ascii="Calibri" w:hAnsi="Calibri"/>
          <w:kern w:val="2"/>
          <w:sz w:val="24"/>
          <w:szCs w:val="24"/>
        </w:rPr>
        <w:tab/>
      </w:r>
      <w:r>
        <w:t>Use of the Stream Control Transmission Protocol (SCTP)</w:t>
      </w:r>
      <w:r>
        <w:tab/>
      </w:r>
      <w:r>
        <w:fldChar w:fldCharType="begin" w:fldLock="1"/>
      </w:r>
      <w:r>
        <w:instrText xml:space="preserve"> PAGEREF _Toc209683656 \h </w:instrText>
      </w:r>
      <w:r>
        <w:fldChar w:fldCharType="separate"/>
      </w:r>
      <w:r>
        <w:t>9</w:t>
      </w:r>
      <w:r>
        <w:fldChar w:fldCharType="end"/>
      </w:r>
    </w:p>
    <w:p w14:paraId="7A3F84C9" w14:textId="314C2C96" w:rsidR="000D5558" w:rsidRDefault="000D5558">
      <w:pPr>
        <w:pStyle w:val="TOC1"/>
        <w:rPr>
          <w:rFonts w:ascii="Calibri" w:hAnsi="Calibri"/>
          <w:kern w:val="2"/>
          <w:sz w:val="24"/>
          <w:szCs w:val="24"/>
        </w:rPr>
      </w:pPr>
      <w:r>
        <w:t>5</w:t>
      </w:r>
      <w:r>
        <w:rPr>
          <w:rFonts w:ascii="Calibri" w:hAnsi="Calibri"/>
          <w:kern w:val="2"/>
          <w:sz w:val="24"/>
          <w:szCs w:val="24"/>
        </w:rPr>
        <w:tab/>
      </w:r>
      <w:r>
        <w:t>Functions of the S1 interface protocols and functional split</w:t>
      </w:r>
      <w:r>
        <w:tab/>
      </w:r>
      <w:r>
        <w:fldChar w:fldCharType="begin" w:fldLock="1"/>
      </w:r>
      <w:r>
        <w:instrText xml:space="preserve"> PAGEREF _Toc209683657 \h </w:instrText>
      </w:r>
      <w:r>
        <w:fldChar w:fldCharType="separate"/>
      </w:r>
      <w:r>
        <w:t>9</w:t>
      </w:r>
      <w:r>
        <w:fldChar w:fldCharType="end"/>
      </w:r>
    </w:p>
    <w:p w14:paraId="71D60608" w14:textId="79A92A72" w:rsidR="000D5558" w:rsidRDefault="000D5558">
      <w:pPr>
        <w:pStyle w:val="TOC2"/>
        <w:rPr>
          <w:rFonts w:ascii="Calibri" w:hAnsi="Calibri"/>
          <w:kern w:val="2"/>
          <w:sz w:val="24"/>
          <w:szCs w:val="24"/>
        </w:rPr>
      </w:pPr>
      <w:r>
        <w:t>5.1</w:t>
      </w:r>
      <w:r>
        <w:rPr>
          <w:rFonts w:ascii="Calibri" w:hAnsi="Calibri"/>
          <w:kern w:val="2"/>
          <w:sz w:val="24"/>
          <w:szCs w:val="24"/>
        </w:rPr>
        <w:tab/>
      </w:r>
      <w:r>
        <w:t>General</w:t>
      </w:r>
      <w:r>
        <w:tab/>
      </w:r>
      <w:r>
        <w:fldChar w:fldCharType="begin" w:fldLock="1"/>
      </w:r>
      <w:r>
        <w:instrText xml:space="preserve"> PAGEREF _Toc209683658 \h </w:instrText>
      </w:r>
      <w:r>
        <w:fldChar w:fldCharType="separate"/>
      </w:r>
      <w:r>
        <w:t>9</w:t>
      </w:r>
      <w:r>
        <w:fldChar w:fldCharType="end"/>
      </w:r>
    </w:p>
    <w:p w14:paraId="3AB25A37" w14:textId="2B4662AF" w:rsidR="000D5558" w:rsidRDefault="000D5558">
      <w:pPr>
        <w:pStyle w:val="TOC2"/>
        <w:rPr>
          <w:rFonts w:ascii="Calibri" w:hAnsi="Calibri"/>
          <w:kern w:val="2"/>
          <w:sz w:val="24"/>
          <w:szCs w:val="24"/>
        </w:rPr>
      </w:pPr>
      <w:r>
        <w:t>5.2</w:t>
      </w:r>
      <w:r>
        <w:rPr>
          <w:rFonts w:ascii="Calibri" w:hAnsi="Calibri"/>
          <w:kern w:val="2"/>
          <w:sz w:val="24"/>
          <w:szCs w:val="24"/>
        </w:rPr>
        <w:tab/>
      </w:r>
      <w:r>
        <w:t>S1 UE context management function</w:t>
      </w:r>
      <w:r>
        <w:tab/>
      </w:r>
      <w:r>
        <w:fldChar w:fldCharType="begin" w:fldLock="1"/>
      </w:r>
      <w:r>
        <w:instrText xml:space="preserve"> PAGEREF _Toc209683659 \h </w:instrText>
      </w:r>
      <w:r>
        <w:fldChar w:fldCharType="separate"/>
      </w:r>
      <w:r>
        <w:t>9</w:t>
      </w:r>
      <w:r>
        <w:fldChar w:fldCharType="end"/>
      </w:r>
    </w:p>
    <w:p w14:paraId="673BCCD1" w14:textId="4F7C1E32" w:rsidR="000D5558" w:rsidRDefault="000D5558">
      <w:pPr>
        <w:pStyle w:val="TOC2"/>
        <w:rPr>
          <w:rFonts w:ascii="Calibri" w:hAnsi="Calibri"/>
          <w:kern w:val="2"/>
          <w:sz w:val="24"/>
          <w:szCs w:val="24"/>
        </w:rPr>
      </w:pPr>
      <w:r>
        <w:t>5.3</w:t>
      </w:r>
      <w:r>
        <w:rPr>
          <w:rFonts w:ascii="Calibri" w:hAnsi="Calibri"/>
          <w:kern w:val="2"/>
          <w:sz w:val="24"/>
          <w:szCs w:val="24"/>
        </w:rPr>
        <w:tab/>
      </w:r>
      <w:r>
        <w:t>E-RAB</w:t>
      </w:r>
      <w:r w:rsidRPr="00F052F7">
        <w:rPr>
          <w:rFonts w:cs="Arial"/>
        </w:rPr>
        <w:t xml:space="preserve"> management functions</w:t>
      </w:r>
      <w:r>
        <w:tab/>
      </w:r>
      <w:r>
        <w:fldChar w:fldCharType="begin" w:fldLock="1"/>
      </w:r>
      <w:r>
        <w:instrText xml:space="preserve"> PAGEREF _Toc209683660 \h </w:instrText>
      </w:r>
      <w:r>
        <w:fldChar w:fldCharType="separate"/>
      </w:r>
      <w:r>
        <w:t>10</w:t>
      </w:r>
      <w:r>
        <w:fldChar w:fldCharType="end"/>
      </w:r>
    </w:p>
    <w:p w14:paraId="7C2D49C9" w14:textId="6162B1D2" w:rsidR="000D5558" w:rsidRDefault="000D5558">
      <w:pPr>
        <w:pStyle w:val="TOC2"/>
        <w:rPr>
          <w:rFonts w:ascii="Calibri" w:hAnsi="Calibri"/>
          <w:kern w:val="2"/>
          <w:sz w:val="24"/>
          <w:szCs w:val="24"/>
        </w:rPr>
      </w:pPr>
      <w:r>
        <w:t>5.4</w:t>
      </w:r>
      <w:r>
        <w:rPr>
          <w:rFonts w:ascii="Calibri" w:hAnsi="Calibri"/>
          <w:kern w:val="2"/>
          <w:sz w:val="24"/>
          <w:szCs w:val="24"/>
        </w:rPr>
        <w:tab/>
      </w:r>
      <w:r w:rsidRPr="00F052F7">
        <w:rPr>
          <w:rFonts w:cs="Arial"/>
        </w:rPr>
        <w:t>S1 link management function</w:t>
      </w:r>
      <w:r>
        <w:tab/>
      </w:r>
      <w:r>
        <w:fldChar w:fldCharType="begin" w:fldLock="1"/>
      </w:r>
      <w:r>
        <w:instrText xml:space="preserve"> PAGEREF _Toc209683661 \h </w:instrText>
      </w:r>
      <w:r>
        <w:fldChar w:fldCharType="separate"/>
      </w:r>
      <w:r>
        <w:t>10</w:t>
      </w:r>
      <w:r>
        <w:fldChar w:fldCharType="end"/>
      </w:r>
    </w:p>
    <w:p w14:paraId="70749861" w14:textId="72F14A98" w:rsidR="000D5558" w:rsidRDefault="000D5558">
      <w:pPr>
        <w:pStyle w:val="TOC3"/>
        <w:rPr>
          <w:rFonts w:ascii="Calibri" w:hAnsi="Calibri"/>
          <w:kern w:val="2"/>
          <w:sz w:val="24"/>
          <w:szCs w:val="24"/>
          <w:lang w:val="fr-FR"/>
        </w:rPr>
      </w:pPr>
      <w:r w:rsidRPr="000D5558">
        <w:rPr>
          <w:lang w:val="fr-FR"/>
        </w:rPr>
        <w:t>5.4.1</w:t>
      </w:r>
      <w:r>
        <w:rPr>
          <w:rFonts w:ascii="Calibri" w:hAnsi="Calibri"/>
          <w:kern w:val="2"/>
          <w:sz w:val="24"/>
          <w:szCs w:val="24"/>
          <w:lang w:val="fr-FR"/>
        </w:rPr>
        <w:tab/>
      </w:r>
      <w:r w:rsidRPr="000D5558">
        <w:rPr>
          <w:lang w:val="fr-FR"/>
        </w:rPr>
        <w:t>GTP-U tunnels management function</w:t>
      </w:r>
      <w:r w:rsidRPr="000D5558">
        <w:rPr>
          <w:lang w:val="fr-FR"/>
        </w:rPr>
        <w:tab/>
      </w:r>
      <w:r>
        <w:fldChar w:fldCharType="begin" w:fldLock="1"/>
      </w:r>
      <w:r w:rsidRPr="000D5558">
        <w:rPr>
          <w:lang w:val="fr-FR"/>
        </w:rPr>
        <w:instrText xml:space="preserve"> PAGEREF _Toc209683662 \h </w:instrText>
      </w:r>
      <w:r>
        <w:fldChar w:fldCharType="separate"/>
      </w:r>
      <w:r w:rsidRPr="000D5558">
        <w:rPr>
          <w:lang w:val="fr-FR"/>
        </w:rPr>
        <w:t>10</w:t>
      </w:r>
      <w:r>
        <w:fldChar w:fldCharType="end"/>
      </w:r>
    </w:p>
    <w:p w14:paraId="4406C4E3" w14:textId="5DE11B65" w:rsidR="000D5558" w:rsidRDefault="000D5558">
      <w:pPr>
        <w:pStyle w:val="TOC3"/>
        <w:rPr>
          <w:rFonts w:ascii="Calibri" w:hAnsi="Calibri"/>
          <w:kern w:val="2"/>
          <w:sz w:val="24"/>
          <w:szCs w:val="24"/>
        </w:rPr>
      </w:pPr>
      <w:r>
        <w:t>5.4.2</w:t>
      </w:r>
      <w:r>
        <w:rPr>
          <w:rFonts w:ascii="Calibri" w:hAnsi="Calibri"/>
          <w:kern w:val="2"/>
          <w:sz w:val="24"/>
          <w:szCs w:val="24"/>
        </w:rPr>
        <w:tab/>
      </w:r>
      <w:r>
        <w:t>S1 signalling link management function</w:t>
      </w:r>
      <w:r>
        <w:tab/>
      </w:r>
      <w:r>
        <w:fldChar w:fldCharType="begin" w:fldLock="1"/>
      </w:r>
      <w:r>
        <w:instrText xml:space="preserve"> PAGEREF _Toc209683663 \h </w:instrText>
      </w:r>
      <w:r>
        <w:fldChar w:fldCharType="separate"/>
      </w:r>
      <w:r>
        <w:t>10</w:t>
      </w:r>
      <w:r>
        <w:fldChar w:fldCharType="end"/>
      </w:r>
    </w:p>
    <w:p w14:paraId="52BC17D9" w14:textId="27D10D09" w:rsidR="000D5558" w:rsidRDefault="000D5558">
      <w:pPr>
        <w:pStyle w:val="TOC2"/>
        <w:rPr>
          <w:rFonts w:ascii="Calibri" w:hAnsi="Calibri"/>
          <w:kern w:val="2"/>
          <w:sz w:val="24"/>
          <w:szCs w:val="24"/>
        </w:rPr>
      </w:pPr>
      <w:r>
        <w:t>5.5</w:t>
      </w:r>
      <w:r>
        <w:rPr>
          <w:rFonts w:ascii="Calibri" w:hAnsi="Calibri"/>
          <w:kern w:val="2"/>
          <w:sz w:val="24"/>
          <w:szCs w:val="24"/>
        </w:rPr>
        <w:tab/>
      </w:r>
      <w:r w:rsidRPr="00F052F7">
        <w:rPr>
          <w:rFonts w:cs="Arial"/>
        </w:rPr>
        <w:t>Mobility functions for UEs in LTE_Active</w:t>
      </w:r>
      <w:r>
        <w:tab/>
      </w:r>
      <w:r>
        <w:fldChar w:fldCharType="begin" w:fldLock="1"/>
      </w:r>
      <w:r>
        <w:instrText xml:space="preserve"> PAGEREF _Toc209683664 \h </w:instrText>
      </w:r>
      <w:r>
        <w:fldChar w:fldCharType="separate"/>
      </w:r>
      <w:r>
        <w:t>10</w:t>
      </w:r>
      <w:r>
        <w:fldChar w:fldCharType="end"/>
      </w:r>
    </w:p>
    <w:p w14:paraId="14EBC271" w14:textId="565FAD2A" w:rsidR="000D5558" w:rsidRDefault="000D5558">
      <w:pPr>
        <w:pStyle w:val="TOC3"/>
        <w:rPr>
          <w:rFonts w:ascii="Calibri" w:hAnsi="Calibri"/>
          <w:kern w:val="2"/>
          <w:sz w:val="24"/>
          <w:szCs w:val="24"/>
        </w:rPr>
      </w:pPr>
      <w:r>
        <w:t>5.5.1</w:t>
      </w:r>
      <w:r>
        <w:rPr>
          <w:rFonts w:ascii="Calibri" w:hAnsi="Calibri"/>
          <w:kern w:val="2"/>
          <w:sz w:val="24"/>
          <w:szCs w:val="24"/>
        </w:rPr>
        <w:tab/>
      </w:r>
      <w:r>
        <w:t>Intra-LTE handover</w:t>
      </w:r>
      <w:r>
        <w:tab/>
      </w:r>
      <w:r>
        <w:fldChar w:fldCharType="begin" w:fldLock="1"/>
      </w:r>
      <w:r>
        <w:instrText xml:space="preserve"> PAGEREF _Toc209683665 \h </w:instrText>
      </w:r>
      <w:r>
        <w:fldChar w:fldCharType="separate"/>
      </w:r>
      <w:r>
        <w:t>10</w:t>
      </w:r>
      <w:r>
        <w:fldChar w:fldCharType="end"/>
      </w:r>
    </w:p>
    <w:p w14:paraId="338F1E07" w14:textId="4FA87343" w:rsidR="000D5558" w:rsidRDefault="000D5558">
      <w:pPr>
        <w:pStyle w:val="TOC3"/>
        <w:rPr>
          <w:rFonts w:ascii="Calibri" w:hAnsi="Calibri"/>
          <w:kern w:val="2"/>
          <w:sz w:val="24"/>
          <w:szCs w:val="24"/>
        </w:rPr>
      </w:pPr>
      <w:r>
        <w:t>5.5.2</w:t>
      </w:r>
      <w:r>
        <w:rPr>
          <w:rFonts w:ascii="Calibri" w:hAnsi="Calibri"/>
          <w:kern w:val="2"/>
          <w:sz w:val="24"/>
          <w:szCs w:val="24"/>
        </w:rPr>
        <w:tab/>
      </w:r>
      <w:r>
        <w:t>Inter-3GPP RAT handover</w:t>
      </w:r>
      <w:r>
        <w:tab/>
      </w:r>
      <w:r>
        <w:fldChar w:fldCharType="begin" w:fldLock="1"/>
      </w:r>
      <w:r>
        <w:instrText xml:space="preserve"> PAGEREF _Toc209683666 \h </w:instrText>
      </w:r>
      <w:r>
        <w:fldChar w:fldCharType="separate"/>
      </w:r>
      <w:r>
        <w:t>10</w:t>
      </w:r>
      <w:r>
        <w:fldChar w:fldCharType="end"/>
      </w:r>
    </w:p>
    <w:p w14:paraId="147FB622" w14:textId="0DE72F91" w:rsidR="000D5558" w:rsidRDefault="000D5558">
      <w:pPr>
        <w:pStyle w:val="TOC3"/>
        <w:rPr>
          <w:rFonts w:ascii="Calibri" w:hAnsi="Calibri"/>
          <w:kern w:val="2"/>
          <w:sz w:val="24"/>
          <w:szCs w:val="24"/>
        </w:rPr>
      </w:pPr>
      <w:r>
        <w:t>5.5.3</w:t>
      </w:r>
      <w:r>
        <w:rPr>
          <w:rFonts w:ascii="Calibri" w:hAnsi="Calibri"/>
          <w:kern w:val="2"/>
          <w:sz w:val="24"/>
          <w:szCs w:val="24"/>
        </w:rPr>
        <w:tab/>
      </w:r>
      <w:r>
        <w:t>Mobility to CDMA2000 system</w:t>
      </w:r>
      <w:r>
        <w:tab/>
      </w:r>
      <w:r>
        <w:fldChar w:fldCharType="begin" w:fldLock="1"/>
      </w:r>
      <w:r>
        <w:instrText xml:space="preserve"> PAGEREF _Toc209683667 \h </w:instrText>
      </w:r>
      <w:r>
        <w:fldChar w:fldCharType="separate"/>
      </w:r>
      <w:r>
        <w:t>10</w:t>
      </w:r>
      <w:r>
        <w:fldChar w:fldCharType="end"/>
      </w:r>
    </w:p>
    <w:p w14:paraId="027AE3B0" w14:textId="3D029CA0" w:rsidR="000D5558" w:rsidRDefault="000D5558">
      <w:pPr>
        <w:pStyle w:val="TOC2"/>
        <w:rPr>
          <w:rFonts w:ascii="Calibri" w:hAnsi="Calibri"/>
          <w:kern w:val="2"/>
          <w:sz w:val="24"/>
          <w:szCs w:val="24"/>
        </w:rPr>
      </w:pPr>
      <w:r>
        <w:t>5.6</w:t>
      </w:r>
      <w:r>
        <w:rPr>
          <w:rFonts w:ascii="Calibri" w:hAnsi="Calibri"/>
          <w:kern w:val="2"/>
          <w:sz w:val="24"/>
          <w:szCs w:val="24"/>
        </w:rPr>
        <w:tab/>
      </w:r>
      <w:r w:rsidRPr="00F052F7">
        <w:rPr>
          <w:rFonts w:eastAsia="MS Mincho" w:cs="Arial"/>
        </w:rPr>
        <w:t>Paging</w:t>
      </w:r>
      <w:r w:rsidRPr="00F052F7">
        <w:rPr>
          <w:rFonts w:cs="Arial"/>
        </w:rPr>
        <w:t xml:space="preserve"> function</w:t>
      </w:r>
      <w:r>
        <w:tab/>
      </w:r>
      <w:r>
        <w:fldChar w:fldCharType="begin" w:fldLock="1"/>
      </w:r>
      <w:r>
        <w:instrText xml:space="preserve"> PAGEREF _Toc209683668 \h </w:instrText>
      </w:r>
      <w:r>
        <w:fldChar w:fldCharType="separate"/>
      </w:r>
      <w:r>
        <w:t>10</w:t>
      </w:r>
      <w:r>
        <w:fldChar w:fldCharType="end"/>
      </w:r>
    </w:p>
    <w:p w14:paraId="3F7D864B" w14:textId="2442D941" w:rsidR="000D5558" w:rsidRDefault="000D5558">
      <w:pPr>
        <w:pStyle w:val="TOC2"/>
        <w:rPr>
          <w:rFonts w:ascii="Calibri" w:hAnsi="Calibri"/>
          <w:kern w:val="2"/>
          <w:sz w:val="24"/>
          <w:szCs w:val="24"/>
        </w:rPr>
      </w:pPr>
      <w:r>
        <w:t>5.7</w:t>
      </w:r>
      <w:r>
        <w:rPr>
          <w:rFonts w:ascii="Calibri" w:hAnsi="Calibri"/>
          <w:kern w:val="2"/>
          <w:sz w:val="24"/>
          <w:szCs w:val="24"/>
        </w:rPr>
        <w:tab/>
      </w:r>
      <w:r w:rsidRPr="00F052F7">
        <w:rPr>
          <w:rFonts w:cs="Arial"/>
        </w:rPr>
        <w:t>Void</w:t>
      </w:r>
      <w:r>
        <w:tab/>
      </w:r>
      <w:r>
        <w:fldChar w:fldCharType="begin" w:fldLock="1"/>
      </w:r>
      <w:r>
        <w:instrText xml:space="preserve"> PAGEREF _Toc209683669 \h </w:instrText>
      </w:r>
      <w:r>
        <w:fldChar w:fldCharType="separate"/>
      </w:r>
      <w:r>
        <w:t>10</w:t>
      </w:r>
      <w:r>
        <w:fldChar w:fldCharType="end"/>
      </w:r>
    </w:p>
    <w:p w14:paraId="4D95BD4B" w14:textId="02411FED" w:rsidR="000D5558" w:rsidRDefault="000D5558">
      <w:pPr>
        <w:pStyle w:val="TOC2"/>
        <w:rPr>
          <w:rFonts w:ascii="Calibri" w:hAnsi="Calibri"/>
          <w:kern w:val="2"/>
          <w:sz w:val="24"/>
          <w:szCs w:val="24"/>
        </w:rPr>
      </w:pPr>
      <w:r>
        <w:t>5.7a</w:t>
      </w:r>
      <w:r>
        <w:rPr>
          <w:rFonts w:ascii="Calibri" w:hAnsi="Calibri"/>
          <w:kern w:val="2"/>
          <w:sz w:val="24"/>
          <w:szCs w:val="24"/>
        </w:rPr>
        <w:tab/>
      </w:r>
      <w:r>
        <w:t>Roaming and access restriction support functions</w:t>
      </w:r>
      <w:r>
        <w:tab/>
      </w:r>
      <w:r>
        <w:fldChar w:fldCharType="begin" w:fldLock="1"/>
      </w:r>
      <w:r>
        <w:instrText xml:space="preserve"> PAGEREF _Toc209683670 \h </w:instrText>
      </w:r>
      <w:r>
        <w:fldChar w:fldCharType="separate"/>
      </w:r>
      <w:r>
        <w:t>10</w:t>
      </w:r>
      <w:r>
        <w:fldChar w:fldCharType="end"/>
      </w:r>
    </w:p>
    <w:p w14:paraId="048BD31F" w14:textId="1D8A6E71" w:rsidR="000D5558" w:rsidRDefault="000D5558">
      <w:pPr>
        <w:pStyle w:val="TOC2"/>
        <w:rPr>
          <w:rFonts w:ascii="Calibri" w:hAnsi="Calibri"/>
          <w:kern w:val="2"/>
          <w:sz w:val="24"/>
          <w:szCs w:val="24"/>
        </w:rPr>
      </w:pPr>
      <w:r>
        <w:t>5.8</w:t>
      </w:r>
      <w:r>
        <w:rPr>
          <w:rFonts w:ascii="Calibri" w:hAnsi="Calibri"/>
          <w:kern w:val="2"/>
          <w:sz w:val="24"/>
          <w:szCs w:val="24"/>
        </w:rPr>
        <w:tab/>
      </w:r>
      <w:r w:rsidRPr="00F052F7">
        <w:rPr>
          <w:rFonts w:cs="Arial"/>
        </w:rPr>
        <w:t>S1 interface management function</w:t>
      </w:r>
      <w:r>
        <w:tab/>
      </w:r>
      <w:r>
        <w:fldChar w:fldCharType="begin" w:fldLock="1"/>
      </w:r>
      <w:r>
        <w:instrText xml:space="preserve"> PAGEREF _Toc209683671 \h </w:instrText>
      </w:r>
      <w:r>
        <w:fldChar w:fldCharType="separate"/>
      </w:r>
      <w:r>
        <w:t>11</w:t>
      </w:r>
      <w:r>
        <w:fldChar w:fldCharType="end"/>
      </w:r>
    </w:p>
    <w:p w14:paraId="032EFCD2" w14:textId="5407CB7F" w:rsidR="000D5558" w:rsidRDefault="000D5558">
      <w:pPr>
        <w:pStyle w:val="TOC2"/>
        <w:rPr>
          <w:rFonts w:ascii="Calibri" w:hAnsi="Calibri"/>
          <w:kern w:val="2"/>
          <w:sz w:val="24"/>
          <w:szCs w:val="24"/>
        </w:rPr>
      </w:pPr>
      <w:r>
        <w:t>5.9</w:t>
      </w:r>
      <w:r>
        <w:rPr>
          <w:rFonts w:ascii="Calibri" w:hAnsi="Calibri"/>
          <w:kern w:val="2"/>
          <w:sz w:val="24"/>
          <w:szCs w:val="24"/>
        </w:rPr>
        <w:tab/>
      </w:r>
      <w:r>
        <w:t>Coordination functions</w:t>
      </w:r>
      <w:r>
        <w:tab/>
      </w:r>
      <w:r>
        <w:fldChar w:fldCharType="begin" w:fldLock="1"/>
      </w:r>
      <w:r>
        <w:instrText xml:space="preserve"> PAGEREF _Toc209683672 \h </w:instrText>
      </w:r>
      <w:r>
        <w:fldChar w:fldCharType="separate"/>
      </w:r>
      <w:r>
        <w:t>11</w:t>
      </w:r>
      <w:r>
        <w:fldChar w:fldCharType="end"/>
      </w:r>
    </w:p>
    <w:p w14:paraId="3CA5AC60" w14:textId="6166C5C6" w:rsidR="000D5558" w:rsidRDefault="000D5558">
      <w:pPr>
        <w:pStyle w:val="TOC3"/>
        <w:rPr>
          <w:rFonts w:ascii="Calibri" w:hAnsi="Calibri"/>
          <w:kern w:val="2"/>
          <w:sz w:val="24"/>
          <w:szCs w:val="24"/>
        </w:rPr>
      </w:pPr>
      <w:r>
        <w:t>5.9.1</w:t>
      </w:r>
      <w:r>
        <w:rPr>
          <w:rFonts w:ascii="Calibri" w:hAnsi="Calibri"/>
          <w:kern w:val="2"/>
          <w:sz w:val="24"/>
          <w:szCs w:val="24"/>
        </w:rPr>
        <w:tab/>
      </w:r>
      <w:r>
        <w:t>Network sharing function</w:t>
      </w:r>
      <w:r>
        <w:tab/>
      </w:r>
      <w:r>
        <w:fldChar w:fldCharType="begin" w:fldLock="1"/>
      </w:r>
      <w:r>
        <w:instrText xml:space="preserve"> PAGEREF _Toc209683673 \h </w:instrText>
      </w:r>
      <w:r>
        <w:fldChar w:fldCharType="separate"/>
      </w:r>
      <w:r>
        <w:t>11</w:t>
      </w:r>
      <w:r>
        <w:fldChar w:fldCharType="end"/>
      </w:r>
    </w:p>
    <w:p w14:paraId="3AD2BF89" w14:textId="21B244BE" w:rsidR="000D5558" w:rsidRDefault="000D5558">
      <w:pPr>
        <w:pStyle w:val="TOC3"/>
        <w:rPr>
          <w:rFonts w:ascii="Calibri" w:hAnsi="Calibri"/>
          <w:kern w:val="2"/>
          <w:sz w:val="24"/>
          <w:szCs w:val="24"/>
        </w:rPr>
      </w:pPr>
      <w:r>
        <w:t>5.9.2</w:t>
      </w:r>
      <w:r>
        <w:rPr>
          <w:rFonts w:ascii="Calibri" w:hAnsi="Calibri"/>
          <w:kern w:val="2"/>
          <w:sz w:val="24"/>
          <w:szCs w:val="24"/>
        </w:rPr>
        <w:tab/>
      </w:r>
      <w:r>
        <w:t>NAS node selection function</w:t>
      </w:r>
      <w:r>
        <w:tab/>
      </w:r>
      <w:r>
        <w:fldChar w:fldCharType="begin" w:fldLock="1"/>
      </w:r>
      <w:r>
        <w:instrText xml:space="preserve"> PAGEREF _Toc209683674 \h </w:instrText>
      </w:r>
      <w:r>
        <w:fldChar w:fldCharType="separate"/>
      </w:r>
      <w:r>
        <w:t>11</w:t>
      </w:r>
      <w:r>
        <w:fldChar w:fldCharType="end"/>
      </w:r>
    </w:p>
    <w:p w14:paraId="420AC163" w14:textId="66D6117C" w:rsidR="000D5558" w:rsidRDefault="000D5558">
      <w:pPr>
        <w:pStyle w:val="TOC3"/>
        <w:rPr>
          <w:rFonts w:ascii="Calibri" w:hAnsi="Calibri"/>
          <w:kern w:val="2"/>
          <w:sz w:val="24"/>
          <w:szCs w:val="24"/>
        </w:rPr>
      </w:pPr>
      <w:r>
        <w:t>5.9.3</w:t>
      </w:r>
      <w:r>
        <w:rPr>
          <w:rFonts w:ascii="Calibri" w:hAnsi="Calibri"/>
          <w:kern w:val="2"/>
          <w:sz w:val="24"/>
          <w:szCs w:val="24"/>
        </w:rPr>
        <w:tab/>
      </w:r>
      <w:r>
        <w:t>MME overload control function</w:t>
      </w:r>
      <w:r>
        <w:tab/>
      </w:r>
      <w:r>
        <w:fldChar w:fldCharType="begin" w:fldLock="1"/>
      </w:r>
      <w:r>
        <w:instrText xml:space="preserve"> PAGEREF _Toc209683675 \h </w:instrText>
      </w:r>
      <w:r>
        <w:fldChar w:fldCharType="separate"/>
      </w:r>
      <w:r>
        <w:t>11</w:t>
      </w:r>
      <w:r>
        <w:fldChar w:fldCharType="end"/>
      </w:r>
    </w:p>
    <w:p w14:paraId="31A9CBE8" w14:textId="18C1B74D" w:rsidR="000D5558" w:rsidRDefault="000D5558">
      <w:pPr>
        <w:pStyle w:val="TOC2"/>
        <w:rPr>
          <w:rFonts w:ascii="Calibri" w:hAnsi="Calibri"/>
          <w:kern w:val="2"/>
          <w:sz w:val="24"/>
          <w:szCs w:val="24"/>
        </w:rPr>
      </w:pPr>
      <w:r>
        <w:t>5.10</w:t>
      </w:r>
      <w:r>
        <w:rPr>
          <w:rFonts w:ascii="Calibri" w:hAnsi="Calibri"/>
          <w:kern w:val="2"/>
          <w:sz w:val="24"/>
          <w:szCs w:val="24"/>
        </w:rPr>
        <w:tab/>
      </w:r>
      <w:r w:rsidRPr="00F052F7">
        <w:rPr>
          <w:rFonts w:cs="Arial"/>
        </w:rPr>
        <w:t>Security function</w:t>
      </w:r>
      <w:r>
        <w:tab/>
      </w:r>
      <w:r>
        <w:fldChar w:fldCharType="begin" w:fldLock="1"/>
      </w:r>
      <w:r>
        <w:instrText xml:space="preserve"> PAGEREF _Toc209683676 \h </w:instrText>
      </w:r>
      <w:r>
        <w:fldChar w:fldCharType="separate"/>
      </w:r>
      <w:r>
        <w:t>11</w:t>
      </w:r>
      <w:r>
        <w:fldChar w:fldCharType="end"/>
      </w:r>
    </w:p>
    <w:p w14:paraId="5A004E0F" w14:textId="0C0524BC" w:rsidR="000D5558" w:rsidRDefault="000D5558">
      <w:pPr>
        <w:pStyle w:val="TOC3"/>
        <w:rPr>
          <w:rFonts w:ascii="Calibri" w:hAnsi="Calibri"/>
          <w:kern w:val="2"/>
          <w:sz w:val="24"/>
          <w:szCs w:val="24"/>
        </w:rPr>
      </w:pPr>
      <w:r>
        <w:t>5.10.1</w:t>
      </w:r>
      <w:r>
        <w:rPr>
          <w:rFonts w:ascii="Calibri" w:hAnsi="Calibri"/>
          <w:kern w:val="2"/>
          <w:sz w:val="24"/>
          <w:szCs w:val="24"/>
        </w:rPr>
        <w:tab/>
      </w:r>
      <w:r>
        <w:t>Data confidentiality</w:t>
      </w:r>
      <w:r>
        <w:tab/>
      </w:r>
      <w:r>
        <w:fldChar w:fldCharType="begin" w:fldLock="1"/>
      </w:r>
      <w:r>
        <w:instrText xml:space="preserve"> PAGEREF _Toc209683677 \h </w:instrText>
      </w:r>
      <w:r>
        <w:fldChar w:fldCharType="separate"/>
      </w:r>
      <w:r>
        <w:t>11</w:t>
      </w:r>
      <w:r>
        <w:fldChar w:fldCharType="end"/>
      </w:r>
    </w:p>
    <w:p w14:paraId="58BF79ED" w14:textId="20A3F126" w:rsidR="000D5558" w:rsidRDefault="000D5558">
      <w:pPr>
        <w:pStyle w:val="TOC4"/>
        <w:rPr>
          <w:rFonts w:ascii="Calibri" w:hAnsi="Calibri"/>
          <w:kern w:val="2"/>
          <w:sz w:val="24"/>
          <w:szCs w:val="24"/>
        </w:rPr>
      </w:pPr>
      <w:r>
        <w:t>5.10.1.1</w:t>
      </w:r>
      <w:r>
        <w:rPr>
          <w:rFonts w:ascii="Calibri" w:hAnsi="Calibri"/>
          <w:kern w:val="2"/>
          <w:sz w:val="24"/>
          <w:szCs w:val="24"/>
        </w:rPr>
        <w:tab/>
      </w:r>
      <w:r>
        <w:t>Radio interface ciphering function</w:t>
      </w:r>
      <w:r>
        <w:tab/>
      </w:r>
      <w:r>
        <w:fldChar w:fldCharType="begin" w:fldLock="1"/>
      </w:r>
      <w:r>
        <w:instrText xml:space="preserve"> PAGEREF _Toc209683678 \h </w:instrText>
      </w:r>
      <w:r>
        <w:fldChar w:fldCharType="separate"/>
      </w:r>
      <w:r>
        <w:t>11</w:t>
      </w:r>
      <w:r>
        <w:fldChar w:fldCharType="end"/>
      </w:r>
    </w:p>
    <w:p w14:paraId="44B56931" w14:textId="26C24ACD" w:rsidR="000D5558" w:rsidRDefault="000D5558">
      <w:pPr>
        <w:pStyle w:val="TOC4"/>
        <w:rPr>
          <w:rFonts w:ascii="Calibri" w:hAnsi="Calibri"/>
          <w:kern w:val="2"/>
          <w:sz w:val="24"/>
          <w:szCs w:val="24"/>
        </w:rPr>
      </w:pPr>
      <w:r>
        <w:t>5.10.1.2</w:t>
      </w:r>
      <w:r>
        <w:rPr>
          <w:rFonts w:ascii="Calibri" w:hAnsi="Calibri"/>
          <w:kern w:val="2"/>
          <w:sz w:val="24"/>
          <w:szCs w:val="24"/>
        </w:rPr>
        <w:tab/>
      </w:r>
      <w:r>
        <w:t>Ciphering key management function</w:t>
      </w:r>
      <w:r>
        <w:tab/>
      </w:r>
      <w:r>
        <w:fldChar w:fldCharType="begin" w:fldLock="1"/>
      </w:r>
      <w:r>
        <w:instrText xml:space="preserve"> PAGEREF _Toc209683679 \h </w:instrText>
      </w:r>
      <w:r>
        <w:fldChar w:fldCharType="separate"/>
      </w:r>
      <w:r>
        <w:t>11</w:t>
      </w:r>
      <w:r>
        <w:fldChar w:fldCharType="end"/>
      </w:r>
    </w:p>
    <w:p w14:paraId="7E914C72" w14:textId="041DB163" w:rsidR="000D5558" w:rsidRDefault="000D5558">
      <w:pPr>
        <w:pStyle w:val="TOC3"/>
        <w:rPr>
          <w:rFonts w:ascii="Calibri" w:hAnsi="Calibri"/>
          <w:kern w:val="2"/>
          <w:sz w:val="24"/>
          <w:szCs w:val="24"/>
        </w:rPr>
      </w:pPr>
      <w:r>
        <w:t>5.10.2</w:t>
      </w:r>
      <w:r>
        <w:rPr>
          <w:rFonts w:ascii="Calibri" w:hAnsi="Calibri"/>
          <w:kern w:val="2"/>
          <w:sz w:val="24"/>
          <w:szCs w:val="24"/>
        </w:rPr>
        <w:tab/>
      </w:r>
      <w:r>
        <w:t>Data integrity</w:t>
      </w:r>
      <w:r>
        <w:tab/>
      </w:r>
      <w:r>
        <w:fldChar w:fldCharType="begin" w:fldLock="1"/>
      </w:r>
      <w:r>
        <w:instrText xml:space="preserve"> PAGEREF _Toc209683680 \h </w:instrText>
      </w:r>
      <w:r>
        <w:fldChar w:fldCharType="separate"/>
      </w:r>
      <w:r>
        <w:t>12</w:t>
      </w:r>
      <w:r>
        <w:fldChar w:fldCharType="end"/>
      </w:r>
    </w:p>
    <w:p w14:paraId="272EB4D7" w14:textId="4303C11B" w:rsidR="000D5558" w:rsidRDefault="000D5558">
      <w:pPr>
        <w:pStyle w:val="TOC4"/>
        <w:rPr>
          <w:rFonts w:ascii="Calibri" w:hAnsi="Calibri"/>
          <w:kern w:val="2"/>
          <w:sz w:val="24"/>
          <w:szCs w:val="24"/>
        </w:rPr>
      </w:pPr>
      <w:r>
        <w:t>5.10.2.1</w:t>
      </w:r>
      <w:r>
        <w:rPr>
          <w:rFonts w:ascii="Calibri" w:hAnsi="Calibri"/>
          <w:kern w:val="2"/>
          <w:sz w:val="24"/>
          <w:szCs w:val="24"/>
        </w:rPr>
        <w:tab/>
      </w:r>
      <w:r>
        <w:t>Integrity checking</w:t>
      </w:r>
      <w:r>
        <w:tab/>
      </w:r>
      <w:r>
        <w:fldChar w:fldCharType="begin" w:fldLock="1"/>
      </w:r>
      <w:r>
        <w:instrText xml:space="preserve"> PAGEREF _Toc209683681 \h </w:instrText>
      </w:r>
      <w:r>
        <w:fldChar w:fldCharType="separate"/>
      </w:r>
      <w:r>
        <w:t>12</w:t>
      </w:r>
      <w:r>
        <w:fldChar w:fldCharType="end"/>
      </w:r>
    </w:p>
    <w:p w14:paraId="45DC66A9" w14:textId="56F2893E" w:rsidR="000D5558" w:rsidRDefault="000D5558">
      <w:pPr>
        <w:pStyle w:val="TOC4"/>
        <w:rPr>
          <w:rFonts w:ascii="Calibri" w:hAnsi="Calibri"/>
          <w:kern w:val="2"/>
          <w:sz w:val="24"/>
          <w:szCs w:val="24"/>
        </w:rPr>
      </w:pPr>
      <w:r>
        <w:t>5.10.2.2</w:t>
      </w:r>
      <w:r>
        <w:rPr>
          <w:rFonts w:ascii="Calibri" w:hAnsi="Calibri"/>
          <w:kern w:val="2"/>
          <w:sz w:val="24"/>
          <w:szCs w:val="24"/>
        </w:rPr>
        <w:tab/>
      </w:r>
      <w:r>
        <w:t>Integrity key management</w:t>
      </w:r>
      <w:r>
        <w:tab/>
      </w:r>
      <w:r>
        <w:fldChar w:fldCharType="begin" w:fldLock="1"/>
      </w:r>
      <w:r>
        <w:instrText xml:space="preserve"> PAGEREF _Toc209683682 \h </w:instrText>
      </w:r>
      <w:r>
        <w:fldChar w:fldCharType="separate"/>
      </w:r>
      <w:r>
        <w:t>12</w:t>
      </w:r>
      <w:r>
        <w:fldChar w:fldCharType="end"/>
      </w:r>
    </w:p>
    <w:p w14:paraId="335B30F8" w14:textId="483864A1" w:rsidR="000D5558" w:rsidRDefault="000D5558">
      <w:pPr>
        <w:pStyle w:val="TOC2"/>
        <w:rPr>
          <w:rFonts w:ascii="Calibri" w:hAnsi="Calibri"/>
          <w:kern w:val="2"/>
          <w:sz w:val="24"/>
          <w:szCs w:val="24"/>
        </w:rPr>
      </w:pPr>
      <w:r>
        <w:t>5.11</w:t>
      </w:r>
      <w:r>
        <w:rPr>
          <w:rFonts w:ascii="Calibri" w:hAnsi="Calibri"/>
          <w:kern w:val="2"/>
          <w:sz w:val="24"/>
          <w:szCs w:val="24"/>
        </w:rPr>
        <w:tab/>
      </w:r>
      <w:r w:rsidRPr="00F052F7">
        <w:rPr>
          <w:rFonts w:cs="Arial"/>
        </w:rPr>
        <w:t>Service and network access function</w:t>
      </w:r>
      <w:r>
        <w:tab/>
      </w:r>
      <w:r>
        <w:fldChar w:fldCharType="begin" w:fldLock="1"/>
      </w:r>
      <w:r>
        <w:instrText xml:space="preserve"> PAGEREF _Toc209683683 \h </w:instrText>
      </w:r>
      <w:r>
        <w:fldChar w:fldCharType="separate"/>
      </w:r>
      <w:r>
        <w:t>12</w:t>
      </w:r>
      <w:r>
        <w:fldChar w:fldCharType="end"/>
      </w:r>
    </w:p>
    <w:p w14:paraId="4C727030" w14:textId="677995C7" w:rsidR="000D5558" w:rsidRDefault="000D5558">
      <w:pPr>
        <w:pStyle w:val="TOC3"/>
        <w:rPr>
          <w:rFonts w:ascii="Calibri" w:hAnsi="Calibri"/>
          <w:kern w:val="2"/>
          <w:sz w:val="24"/>
          <w:szCs w:val="24"/>
        </w:rPr>
      </w:pPr>
      <w:r>
        <w:t>5.11.1</w:t>
      </w:r>
      <w:r>
        <w:rPr>
          <w:rFonts w:ascii="Calibri" w:hAnsi="Calibri"/>
          <w:kern w:val="2"/>
          <w:sz w:val="24"/>
          <w:szCs w:val="24"/>
        </w:rPr>
        <w:tab/>
      </w:r>
      <w:r>
        <w:t>Core network signalling data transfer function</w:t>
      </w:r>
      <w:r>
        <w:tab/>
      </w:r>
      <w:r>
        <w:fldChar w:fldCharType="begin" w:fldLock="1"/>
      </w:r>
      <w:r>
        <w:instrText xml:space="preserve"> PAGEREF _Toc209683684 \h </w:instrText>
      </w:r>
      <w:r>
        <w:fldChar w:fldCharType="separate"/>
      </w:r>
      <w:r>
        <w:t>12</w:t>
      </w:r>
      <w:r>
        <w:fldChar w:fldCharType="end"/>
      </w:r>
    </w:p>
    <w:p w14:paraId="5D46AFF6" w14:textId="0159C06D" w:rsidR="000D5558" w:rsidRDefault="000D5558">
      <w:pPr>
        <w:pStyle w:val="TOC3"/>
        <w:rPr>
          <w:rFonts w:ascii="Calibri" w:hAnsi="Calibri"/>
          <w:kern w:val="2"/>
          <w:sz w:val="24"/>
          <w:szCs w:val="24"/>
        </w:rPr>
      </w:pPr>
      <w:r>
        <w:t>5.11.2</w:t>
      </w:r>
      <w:r>
        <w:rPr>
          <w:rFonts w:ascii="Calibri" w:hAnsi="Calibri"/>
          <w:kern w:val="2"/>
          <w:sz w:val="24"/>
          <w:szCs w:val="24"/>
        </w:rPr>
        <w:tab/>
      </w:r>
      <w:r>
        <w:t>UE tracing</w:t>
      </w:r>
      <w:r>
        <w:tab/>
      </w:r>
      <w:r>
        <w:fldChar w:fldCharType="begin" w:fldLock="1"/>
      </w:r>
      <w:r>
        <w:instrText xml:space="preserve"> PAGEREF _Toc209683685 \h </w:instrText>
      </w:r>
      <w:r>
        <w:fldChar w:fldCharType="separate"/>
      </w:r>
      <w:r>
        <w:t>12</w:t>
      </w:r>
      <w:r>
        <w:fldChar w:fldCharType="end"/>
      </w:r>
    </w:p>
    <w:p w14:paraId="7BD957FD" w14:textId="543E25B0" w:rsidR="000D5558" w:rsidRDefault="000D5558">
      <w:pPr>
        <w:pStyle w:val="TOC3"/>
        <w:rPr>
          <w:rFonts w:ascii="Calibri" w:hAnsi="Calibri"/>
          <w:kern w:val="2"/>
          <w:sz w:val="24"/>
          <w:szCs w:val="24"/>
        </w:rPr>
      </w:pPr>
      <w:r>
        <w:t>5.11.3</w:t>
      </w:r>
      <w:r>
        <w:rPr>
          <w:rFonts w:ascii="Calibri" w:hAnsi="Calibri"/>
          <w:kern w:val="2"/>
          <w:sz w:val="24"/>
          <w:szCs w:val="24"/>
        </w:rPr>
        <w:tab/>
      </w:r>
      <w:r>
        <w:t>Location reporting function</w:t>
      </w:r>
      <w:r>
        <w:tab/>
      </w:r>
      <w:r>
        <w:fldChar w:fldCharType="begin" w:fldLock="1"/>
      </w:r>
      <w:r>
        <w:instrText xml:space="preserve"> PAGEREF _Toc209683686 \h </w:instrText>
      </w:r>
      <w:r>
        <w:fldChar w:fldCharType="separate"/>
      </w:r>
      <w:r>
        <w:t>12</w:t>
      </w:r>
      <w:r>
        <w:fldChar w:fldCharType="end"/>
      </w:r>
    </w:p>
    <w:p w14:paraId="5C118D21" w14:textId="6FC7FA40" w:rsidR="000D5558" w:rsidRDefault="000D5558">
      <w:pPr>
        <w:pStyle w:val="TOC3"/>
        <w:rPr>
          <w:rFonts w:ascii="Calibri" w:hAnsi="Calibri"/>
          <w:kern w:val="2"/>
          <w:sz w:val="24"/>
          <w:szCs w:val="24"/>
        </w:rPr>
      </w:pPr>
      <w:r>
        <w:t>5.11.</w:t>
      </w:r>
      <w:r>
        <w:rPr>
          <w:lang w:eastAsia="zh-CN"/>
        </w:rPr>
        <w:t>4</w:t>
      </w:r>
      <w:r>
        <w:rPr>
          <w:rFonts w:ascii="Calibri" w:hAnsi="Calibri"/>
          <w:kern w:val="2"/>
          <w:sz w:val="24"/>
          <w:szCs w:val="24"/>
        </w:rPr>
        <w:tab/>
      </w:r>
      <w:r>
        <w:t>LTE Positioning Protocol A (</w:t>
      </w:r>
      <w:r>
        <w:rPr>
          <w:lang w:eastAsia="zh-CN"/>
        </w:rPr>
        <w:t>LPPa) signalling</w:t>
      </w:r>
      <w:r>
        <w:t xml:space="preserve"> transfer function</w:t>
      </w:r>
      <w:r>
        <w:tab/>
      </w:r>
      <w:r>
        <w:fldChar w:fldCharType="begin" w:fldLock="1"/>
      </w:r>
      <w:r>
        <w:instrText xml:space="preserve"> PAGEREF _Toc209683687 \h </w:instrText>
      </w:r>
      <w:r>
        <w:fldChar w:fldCharType="separate"/>
      </w:r>
      <w:r>
        <w:t>12</w:t>
      </w:r>
      <w:r>
        <w:fldChar w:fldCharType="end"/>
      </w:r>
    </w:p>
    <w:p w14:paraId="28600D85" w14:textId="387AEE19" w:rsidR="000D5558" w:rsidRDefault="000D5558">
      <w:pPr>
        <w:pStyle w:val="TOC3"/>
        <w:rPr>
          <w:rFonts w:ascii="Calibri" w:hAnsi="Calibri"/>
          <w:kern w:val="2"/>
          <w:sz w:val="24"/>
          <w:szCs w:val="24"/>
        </w:rPr>
      </w:pPr>
      <w:r>
        <w:t>5.11.5</w:t>
      </w:r>
      <w:r>
        <w:rPr>
          <w:rFonts w:ascii="Calibri" w:hAnsi="Calibri"/>
          <w:kern w:val="2"/>
          <w:sz w:val="24"/>
          <w:szCs w:val="24"/>
        </w:rPr>
        <w:tab/>
      </w:r>
      <w:r>
        <w:t>Delivery of warning messages</w:t>
      </w:r>
      <w:r>
        <w:tab/>
      </w:r>
      <w:r>
        <w:fldChar w:fldCharType="begin" w:fldLock="1"/>
      </w:r>
      <w:r>
        <w:instrText xml:space="preserve"> PAGEREF _Toc209683688 \h </w:instrText>
      </w:r>
      <w:r>
        <w:fldChar w:fldCharType="separate"/>
      </w:r>
      <w:r>
        <w:t>12</w:t>
      </w:r>
      <w:r>
        <w:fldChar w:fldCharType="end"/>
      </w:r>
    </w:p>
    <w:p w14:paraId="07F37BB0" w14:textId="11C8F382" w:rsidR="000D5558" w:rsidRDefault="000D5558">
      <w:pPr>
        <w:pStyle w:val="TOC2"/>
        <w:rPr>
          <w:rFonts w:ascii="Calibri" w:hAnsi="Calibri"/>
          <w:kern w:val="2"/>
          <w:sz w:val="24"/>
          <w:szCs w:val="24"/>
        </w:rPr>
      </w:pPr>
      <w:r>
        <w:t>5.12</w:t>
      </w:r>
      <w:r>
        <w:rPr>
          <w:rFonts w:ascii="Calibri" w:hAnsi="Calibri"/>
          <w:kern w:val="2"/>
          <w:sz w:val="24"/>
          <w:szCs w:val="24"/>
        </w:rPr>
        <w:tab/>
      </w:r>
      <w:r>
        <w:t>RAN Information Management (RIM) function</w:t>
      </w:r>
      <w:r>
        <w:tab/>
      </w:r>
      <w:r>
        <w:fldChar w:fldCharType="begin" w:fldLock="1"/>
      </w:r>
      <w:r>
        <w:instrText xml:space="preserve"> PAGEREF _Toc209683689 \h </w:instrText>
      </w:r>
      <w:r>
        <w:fldChar w:fldCharType="separate"/>
      </w:r>
      <w:r>
        <w:t>12</w:t>
      </w:r>
      <w:r>
        <w:fldChar w:fldCharType="end"/>
      </w:r>
    </w:p>
    <w:p w14:paraId="22DCD6A5" w14:textId="5A1CC01B" w:rsidR="000D5558" w:rsidRDefault="000D5558">
      <w:pPr>
        <w:pStyle w:val="TOC2"/>
        <w:rPr>
          <w:rFonts w:ascii="Calibri" w:hAnsi="Calibri"/>
          <w:kern w:val="2"/>
          <w:sz w:val="24"/>
          <w:szCs w:val="24"/>
        </w:rPr>
      </w:pPr>
      <w:r>
        <w:t>5.13</w:t>
      </w:r>
      <w:r>
        <w:rPr>
          <w:rFonts w:ascii="Calibri" w:hAnsi="Calibri"/>
          <w:kern w:val="2"/>
          <w:sz w:val="24"/>
          <w:szCs w:val="24"/>
        </w:rPr>
        <w:tab/>
      </w:r>
      <w:r>
        <w:t>Configuration Transfer function</w:t>
      </w:r>
      <w:r>
        <w:tab/>
      </w:r>
      <w:r>
        <w:fldChar w:fldCharType="begin" w:fldLock="1"/>
      </w:r>
      <w:r>
        <w:instrText xml:space="preserve"> PAGEREF _Toc209683690 \h </w:instrText>
      </w:r>
      <w:r>
        <w:fldChar w:fldCharType="separate"/>
      </w:r>
      <w:r>
        <w:t>12</w:t>
      </w:r>
      <w:r>
        <w:fldChar w:fldCharType="end"/>
      </w:r>
    </w:p>
    <w:p w14:paraId="0D234B44" w14:textId="304598B0" w:rsidR="000D5558" w:rsidRDefault="000D5558">
      <w:pPr>
        <w:pStyle w:val="TOC1"/>
        <w:rPr>
          <w:rFonts w:ascii="Calibri" w:hAnsi="Calibri"/>
          <w:kern w:val="2"/>
          <w:sz w:val="24"/>
          <w:szCs w:val="24"/>
        </w:rPr>
      </w:pPr>
      <w:r>
        <w:t>6</w:t>
      </w:r>
      <w:r>
        <w:rPr>
          <w:rFonts w:ascii="Calibri" w:hAnsi="Calibri"/>
          <w:kern w:val="2"/>
          <w:sz w:val="24"/>
          <w:szCs w:val="24"/>
        </w:rPr>
        <w:tab/>
      </w:r>
      <w:r>
        <w:t>S1 interface protocol structure</w:t>
      </w:r>
      <w:r>
        <w:tab/>
      </w:r>
      <w:r>
        <w:fldChar w:fldCharType="begin" w:fldLock="1"/>
      </w:r>
      <w:r>
        <w:instrText xml:space="preserve"> PAGEREF _Toc209683691 \h </w:instrText>
      </w:r>
      <w:r>
        <w:fldChar w:fldCharType="separate"/>
      </w:r>
      <w:r>
        <w:t>13</w:t>
      </w:r>
      <w:r>
        <w:fldChar w:fldCharType="end"/>
      </w:r>
    </w:p>
    <w:p w14:paraId="1E0B2295" w14:textId="79F09A25" w:rsidR="000D5558" w:rsidRDefault="000D5558">
      <w:pPr>
        <w:pStyle w:val="TOC2"/>
        <w:rPr>
          <w:rFonts w:ascii="Calibri" w:hAnsi="Calibri"/>
          <w:kern w:val="2"/>
          <w:sz w:val="24"/>
          <w:szCs w:val="24"/>
        </w:rPr>
      </w:pPr>
      <w:r>
        <w:t>6.1</w:t>
      </w:r>
      <w:r>
        <w:rPr>
          <w:rFonts w:ascii="Calibri" w:hAnsi="Calibri"/>
          <w:kern w:val="2"/>
          <w:sz w:val="24"/>
          <w:szCs w:val="24"/>
        </w:rPr>
        <w:tab/>
      </w:r>
      <w:r>
        <w:t>General</w:t>
      </w:r>
      <w:r>
        <w:tab/>
      </w:r>
      <w:r>
        <w:fldChar w:fldCharType="begin" w:fldLock="1"/>
      </w:r>
      <w:r>
        <w:instrText xml:space="preserve"> PAGEREF _Toc209683692 \h </w:instrText>
      </w:r>
      <w:r>
        <w:fldChar w:fldCharType="separate"/>
      </w:r>
      <w:r>
        <w:t>13</w:t>
      </w:r>
      <w:r>
        <w:fldChar w:fldCharType="end"/>
      </w:r>
    </w:p>
    <w:p w14:paraId="2C3A6E6B" w14:textId="74EB8E08" w:rsidR="000D5558" w:rsidRDefault="000D5558">
      <w:pPr>
        <w:pStyle w:val="TOC2"/>
        <w:rPr>
          <w:rFonts w:ascii="Calibri" w:hAnsi="Calibri"/>
          <w:kern w:val="2"/>
          <w:sz w:val="24"/>
          <w:szCs w:val="24"/>
        </w:rPr>
      </w:pPr>
      <w:r>
        <w:t>6.2</w:t>
      </w:r>
      <w:r>
        <w:rPr>
          <w:rFonts w:ascii="Calibri" w:hAnsi="Calibri"/>
          <w:kern w:val="2"/>
          <w:sz w:val="24"/>
          <w:szCs w:val="24"/>
        </w:rPr>
        <w:tab/>
      </w:r>
      <w:r>
        <w:t>S1-MME</w:t>
      </w:r>
      <w:r>
        <w:tab/>
      </w:r>
      <w:r>
        <w:fldChar w:fldCharType="begin" w:fldLock="1"/>
      </w:r>
      <w:r>
        <w:instrText xml:space="preserve"> PAGEREF _Toc209683693 \h </w:instrText>
      </w:r>
      <w:r>
        <w:fldChar w:fldCharType="separate"/>
      </w:r>
      <w:r>
        <w:t>13</w:t>
      </w:r>
      <w:r>
        <w:fldChar w:fldCharType="end"/>
      </w:r>
    </w:p>
    <w:p w14:paraId="58AAD2DD" w14:textId="32DE9A1F" w:rsidR="000D5558" w:rsidRDefault="000D5558">
      <w:pPr>
        <w:pStyle w:val="TOC2"/>
        <w:rPr>
          <w:rFonts w:ascii="Calibri" w:hAnsi="Calibri"/>
          <w:kern w:val="2"/>
          <w:sz w:val="24"/>
          <w:szCs w:val="24"/>
        </w:rPr>
      </w:pPr>
      <w:r>
        <w:t>6.3</w:t>
      </w:r>
      <w:r>
        <w:rPr>
          <w:rFonts w:ascii="Calibri" w:hAnsi="Calibri"/>
          <w:kern w:val="2"/>
          <w:sz w:val="24"/>
          <w:szCs w:val="24"/>
        </w:rPr>
        <w:tab/>
      </w:r>
      <w:r>
        <w:t>S1-U</w:t>
      </w:r>
      <w:r>
        <w:tab/>
      </w:r>
      <w:r>
        <w:fldChar w:fldCharType="begin" w:fldLock="1"/>
      </w:r>
      <w:r>
        <w:instrText xml:space="preserve"> PAGEREF _Toc209683694 \h </w:instrText>
      </w:r>
      <w:r>
        <w:fldChar w:fldCharType="separate"/>
      </w:r>
      <w:r>
        <w:t>14</w:t>
      </w:r>
      <w:r>
        <w:fldChar w:fldCharType="end"/>
      </w:r>
    </w:p>
    <w:p w14:paraId="2C6859E1" w14:textId="37BBE43F" w:rsidR="000D5558" w:rsidRDefault="000D5558">
      <w:pPr>
        <w:pStyle w:val="TOC1"/>
        <w:rPr>
          <w:rFonts w:ascii="Calibri" w:hAnsi="Calibri"/>
          <w:kern w:val="2"/>
          <w:sz w:val="24"/>
          <w:szCs w:val="24"/>
        </w:rPr>
      </w:pPr>
      <w:r>
        <w:lastRenderedPageBreak/>
        <w:t>7</w:t>
      </w:r>
      <w:r>
        <w:rPr>
          <w:rFonts w:ascii="Calibri" w:hAnsi="Calibri"/>
          <w:kern w:val="2"/>
          <w:sz w:val="24"/>
          <w:szCs w:val="24"/>
        </w:rPr>
        <w:tab/>
      </w:r>
      <w:r>
        <w:t>Other S1 interface specifications</w:t>
      </w:r>
      <w:r>
        <w:tab/>
      </w:r>
      <w:r>
        <w:fldChar w:fldCharType="begin" w:fldLock="1"/>
      </w:r>
      <w:r>
        <w:instrText xml:space="preserve"> PAGEREF _Toc209683695 \h </w:instrText>
      </w:r>
      <w:r>
        <w:fldChar w:fldCharType="separate"/>
      </w:r>
      <w:r>
        <w:t>14</w:t>
      </w:r>
      <w:r>
        <w:fldChar w:fldCharType="end"/>
      </w:r>
    </w:p>
    <w:p w14:paraId="3A4CCE4D" w14:textId="57A470E7" w:rsidR="000D5558" w:rsidRDefault="000D5558">
      <w:pPr>
        <w:pStyle w:val="TOC2"/>
        <w:rPr>
          <w:rFonts w:ascii="Calibri" w:hAnsi="Calibri"/>
          <w:kern w:val="2"/>
          <w:sz w:val="24"/>
          <w:szCs w:val="24"/>
        </w:rPr>
      </w:pPr>
      <w:r w:rsidRPr="00F052F7">
        <w:rPr>
          <w:snapToGrid w:val="0"/>
        </w:rPr>
        <w:t>7.1</w:t>
      </w:r>
      <w:r>
        <w:rPr>
          <w:rFonts w:ascii="Calibri" w:hAnsi="Calibri"/>
          <w:kern w:val="2"/>
          <w:sz w:val="24"/>
          <w:szCs w:val="24"/>
        </w:rPr>
        <w:tab/>
      </w:r>
      <w:r w:rsidRPr="00F052F7">
        <w:rPr>
          <w:snapToGrid w:val="0"/>
        </w:rPr>
        <w:t>E-UTRAN S1 interface: layer 1 (3GPP TS 36.411)</w:t>
      </w:r>
      <w:r>
        <w:tab/>
      </w:r>
      <w:r>
        <w:fldChar w:fldCharType="begin" w:fldLock="1"/>
      </w:r>
      <w:r>
        <w:instrText xml:space="preserve"> PAGEREF _Toc209683696 \h </w:instrText>
      </w:r>
      <w:r>
        <w:fldChar w:fldCharType="separate"/>
      </w:r>
      <w:r>
        <w:t>14</w:t>
      </w:r>
      <w:r>
        <w:fldChar w:fldCharType="end"/>
      </w:r>
    </w:p>
    <w:p w14:paraId="2F933757" w14:textId="52087F2B" w:rsidR="000D5558" w:rsidRDefault="000D5558">
      <w:pPr>
        <w:pStyle w:val="TOC2"/>
        <w:rPr>
          <w:rFonts w:ascii="Calibri" w:hAnsi="Calibri"/>
          <w:kern w:val="2"/>
          <w:sz w:val="24"/>
          <w:szCs w:val="24"/>
        </w:rPr>
      </w:pPr>
      <w:r w:rsidRPr="00F052F7">
        <w:rPr>
          <w:snapToGrid w:val="0"/>
        </w:rPr>
        <w:t>7.2</w:t>
      </w:r>
      <w:r>
        <w:rPr>
          <w:rFonts w:ascii="Calibri" w:hAnsi="Calibri"/>
          <w:kern w:val="2"/>
          <w:sz w:val="24"/>
          <w:szCs w:val="24"/>
        </w:rPr>
        <w:tab/>
      </w:r>
      <w:r w:rsidRPr="00F052F7">
        <w:rPr>
          <w:snapToGrid w:val="0"/>
        </w:rPr>
        <w:t>E-UTRAN S1 interface: signalling transport (3GPP TS 36.412)</w:t>
      </w:r>
      <w:r>
        <w:tab/>
      </w:r>
      <w:r>
        <w:fldChar w:fldCharType="begin" w:fldLock="1"/>
      </w:r>
      <w:r>
        <w:instrText xml:space="preserve"> PAGEREF _Toc209683697 \h </w:instrText>
      </w:r>
      <w:r>
        <w:fldChar w:fldCharType="separate"/>
      </w:r>
      <w:r>
        <w:t>14</w:t>
      </w:r>
      <w:r>
        <w:fldChar w:fldCharType="end"/>
      </w:r>
    </w:p>
    <w:p w14:paraId="3DBED681" w14:textId="3E77CD9E" w:rsidR="000D5558" w:rsidRDefault="000D5558">
      <w:pPr>
        <w:pStyle w:val="TOC2"/>
        <w:rPr>
          <w:rFonts w:ascii="Calibri" w:hAnsi="Calibri"/>
          <w:kern w:val="2"/>
          <w:sz w:val="24"/>
          <w:szCs w:val="24"/>
        </w:rPr>
      </w:pPr>
      <w:r w:rsidRPr="00F052F7">
        <w:rPr>
          <w:snapToGrid w:val="0"/>
        </w:rPr>
        <w:t>7.3</w:t>
      </w:r>
      <w:r>
        <w:rPr>
          <w:rFonts w:ascii="Calibri" w:hAnsi="Calibri"/>
          <w:kern w:val="2"/>
          <w:sz w:val="24"/>
          <w:szCs w:val="24"/>
        </w:rPr>
        <w:tab/>
      </w:r>
      <w:r w:rsidRPr="00F052F7">
        <w:rPr>
          <w:snapToGrid w:val="0"/>
        </w:rPr>
        <w:t>E-UTRAN S1 interface: S1AP specification (3GPP TS 36.413)</w:t>
      </w:r>
      <w:r>
        <w:tab/>
      </w:r>
      <w:r>
        <w:fldChar w:fldCharType="begin" w:fldLock="1"/>
      </w:r>
      <w:r>
        <w:instrText xml:space="preserve"> PAGEREF _Toc209683698 \h </w:instrText>
      </w:r>
      <w:r>
        <w:fldChar w:fldCharType="separate"/>
      </w:r>
      <w:r>
        <w:t>14</w:t>
      </w:r>
      <w:r>
        <w:fldChar w:fldCharType="end"/>
      </w:r>
    </w:p>
    <w:p w14:paraId="5D37DACB" w14:textId="525E31E5" w:rsidR="000D5558" w:rsidRDefault="000D5558">
      <w:pPr>
        <w:pStyle w:val="TOC2"/>
        <w:rPr>
          <w:rFonts w:ascii="Calibri" w:hAnsi="Calibri"/>
          <w:kern w:val="2"/>
          <w:sz w:val="24"/>
          <w:szCs w:val="24"/>
        </w:rPr>
      </w:pPr>
      <w:r w:rsidRPr="00F052F7">
        <w:rPr>
          <w:snapToGrid w:val="0"/>
        </w:rPr>
        <w:t>7.4</w:t>
      </w:r>
      <w:r>
        <w:rPr>
          <w:rFonts w:ascii="Calibri" w:hAnsi="Calibri"/>
          <w:kern w:val="2"/>
          <w:sz w:val="24"/>
          <w:szCs w:val="24"/>
        </w:rPr>
        <w:tab/>
      </w:r>
      <w:r w:rsidRPr="00F052F7">
        <w:rPr>
          <w:snapToGrid w:val="0"/>
        </w:rPr>
        <w:t>E-UTRAN S1 interface: data transport and transport signalling (3GPP TS 36.414)</w:t>
      </w:r>
      <w:r>
        <w:tab/>
      </w:r>
      <w:r>
        <w:fldChar w:fldCharType="begin" w:fldLock="1"/>
      </w:r>
      <w:r>
        <w:instrText xml:space="preserve"> PAGEREF _Toc209683699 \h </w:instrText>
      </w:r>
      <w:r>
        <w:fldChar w:fldCharType="separate"/>
      </w:r>
      <w:r>
        <w:t>14</w:t>
      </w:r>
      <w:r>
        <w:fldChar w:fldCharType="end"/>
      </w:r>
    </w:p>
    <w:p w14:paraId="42D185F9" w14:textId="4C8859C8" w:rsidR="000D5558" w:rsidRDefault="000D5558" w:rsidP="000D5558">
      <w:pPr>
        <w:pStyle w:val="TOC8"/>
        <w:rPr>
          <w:rFonts w:ascii="Calibri" w:hAnsi="Calibri"/>
          <w:b w:val="0"/>
          <w:kern w:val="2"/>
          <w:sz w:val="24"/>
          <w:szCs w:val="24"/>
        </w:rPr>
      </w:pPr>
      <w:r>
        <w:t>Annex A (informative):</w:t>
      </w:r>
      <w:r>
        <w:tab/>
        <w:t>Change history</w:t>
      </w:r>
      <w:r>
        <w:tab/>
      </w:r>
      <w:r>
        <w:fldChar w:fldCharType="begin" w:fldLock="1"/>
      </w:r>
      <w:r>
        <w:instrText xml:space="preserve"> PAGEREF _Toc209683700 \h </w:instrText>
      </w:r>
      <w:r>
        <w:fldChar w:fldCharType="separate"/>
      </w:r>
      <w:r>
        <w:t>15</w:t>
      </w:r>
      <w:r>
        <w:fldChar w:fldCharType="end"/>
      </w:r>
    </w:p>
    <w:p w14:paraId="4FE9A35F" w14:textId="7B0D6E55" w:rsidR="00361138" w:rsidRPr="00141313" w:rsidRDefault="003D141A">
      <w:r>
        <w:rPr>
          <w:noProof/>
          <w:sz w:val="22"/>
        </w:rPr>
        <w:fldChar w:fldCharType="end"/>
      </w:r>
    </w:p>
    <w:p w14:paraId="512D5C7C" w14:textId="77777777" w:rsidR="00361138" w:rsidRPr="00141313" w:rsidRDefault="00361138">
      <w:pPr>
        <w:pStyle w:val="Heading1"/>
      </w:pPr>
      <w:r w:rsidRPr="00141313">
        <w:br w:type="page"/>
      </w:r>
      <w:bookmarkStart w:id="8" w:name="_Toc209683643"/>
      <w:r w:rsidRPr="00141313">
        <w:lastRenderedPageBreak/>
        <w:t>Foreword</w:t>
      </w:r>
      <w:bookmarkEnd w:id="8"/>
    </w:p>
    <w:p w14:paraId="5441ED3E" w14:textId="77777777" w:rsidR="00361138" w:rsidRPr="00141313" w:rsidRDefault="00361138">
      <w:r w:rsidRPr="00141313">
        <w:t>This Technical Specification has been produced by the 3</w:t>
      </w:r>
      <w:r w:rsidRPr="00141313">
        <w:rPr>
          <w:vertAlign w:val="superscript"/>
        </w:rPr>
        <w:t>rd</w:t>
      </w:r>
      <w:r w:rsidRPr="00141313">
        <w:t xml:space="preserve"> Generation Partnership Project (3GPP).</w:t>
      </w:r>
    </w:p>
    <w:p w14:paraId="00374875" w14:textId="77777777" w:rsidR="00361138" w:rsidRPr="00141313" w:rsidRDefault="00361138">
      <w:r w:rsidRPr="001413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35751" w14:textId="77777777" w:rsidR="00361138" w:rsidRPr="00141313" w:rsidRDefault="00361138">
      <w:pPr>
        <w:pStyle w:val="B1"/>
      </w:pPr>
      <w:r w:rsidRPr="00141313">
        <w:t xml:space="preserve">Version </w:t>
      </w:r>
      <w:proofErr w:type="spellStart"/>
      <w:r w:rsidRPr="00141313">
        <w:t>x.y.z</w:t>
      </w:r>
      <w:proofErr w:type="spellEnd"/>
    </w:p>
    <w:p w14:paraId="23999BB7" w14:textId="77777777" w:rsidR="00361138" w:rsidRPr="00141313" w:rsidRDefault="00361138">
      <w:pPr>
        <w:pStyle w:val="B1"/>
      </w:pPr>
      <w:r w:rsidRPr="00141313">
        <w:t>where:</w:t>
      </w:r>
    </w:p>
    <w:p w14:paraId="56F782D0" w14:textId="77777777" w:rsidR="00361138" w:rsidRPr="00141313" w:rsidRDefault="00361138">
      <w:pPr>
        <w:pStyle w:val="B2"/>
      </w:pPr>
      <w:r w:rsidRPr="00141313">
        <w:t>x</w:t>
      </w:r>
      <w:r w:rsidRPr="00141313">
        <w:tab/>
        <w:t>the first digit:</w:t>
      </w:r>
    </w:p>
    <w:p w14:paraId="70623C67" w14:textId="77777777" w:rsidR="00361138" w:rsidRPr="00141313" w:rsidRDefault="00361138">
      <w:pPr>
        <w:pStyle w:val="B3"/>
      </w:pPr>
      <w:r w:rsidRPr="00141313">
        <w:t>1</w:t>
      </w:r>
      <w:r w:rsidRPr="00141313">
        <w:tab/>
        <w:t>presented to TSG for information;</w:t>
      </w:r>
    </w:p>
    <w:p w14:paraId="03B42944" w14:textId="77777777" w:rsidR="00361138" w:rsidRPr="00141313" w:rsidRDefault="00361138">
      <w:pPr>
        <w:pStyle w:val="B3"/>
      </w:pPr>
      <w:r w:rsidRPr="00141313">
        <w:t>2</w:t>
      </w:r>
      <w:r w:rsidRPr="00141313">
        <w:tab/>
        <w:t>presented to TSG for approval;</w:t>
      </w:r>
    </w:p>
    <w:p w14:paraId="319FD445" w14:textId="77777777" w:rsidR="00361138" w:rsidRPr="00141313" w:rsidRDefault="00361138">
      <w:pPr>
        <w:pStyle w:val="B3"/>
      </w:pPr>
      <w:r w:rsidRPr="00141313">
        <w:t>3</w:t>
      </w:r>
      <w:r w:rsidRPr="00141313">
        <w:tab/>
        <w:t>or greater indicates TSG approved document under change control.</w:t>
      </w:r>
    </w:p>
    <w:p w14:paraId="5B9F283E" w14:textId="77777777" w:rsidR="00361138" w:rsidRPr="00141313" w:rsidRDefault="00361138">
      <w:pPr>
        <w:pStyle w:val="B2"/>
      </w:pPr>
      <w:r w:rsidRPr="00141313">
        <w:t>y</w:t>
      </w:r>
      <w:r w:rsidRPr="00141313">
        <w:tab/>
        <w:t>the second digit is incremented for all changes of substance, i.e. technical enhancements, corrections, updates, etc.</w:t>
      </w:r>
    </w:p>
    <w:p w14:paraId="03D7AFD0" w14:textId="77777777" w:rsidR="00361138" w:rsidRPr="00141313" w:rsidRDefault="00361138">
      <w:pPr>
        <w:pStyle w:val="B2"/>
      </w:pPr>
      <w:r w:rsidRPr="00141313">
        <w:t>z</w:t>
      </w:r>
      <w:r w:rsidRPr="00141313">
        <w:tab/>
        <w:t>the third digit is incremented when editorial only changes have been incorporated in the document.</w:t>
      </w:r>
    </w:p>
    <w:p w14:paraId="04807783" w14:textId="77777777" w:rsidR="00361138" w:rsidRPr="00141313" w:rsidRDefault="00361138">
      <w:pPr>
        <w:pStyle w:val="Heading1"/>
      </w:pPr>
      <w:r w:rsidRPr="00141313">
        <w:br w:type="page"/>
      </w:r>
      <w:bookmarkStart w:id="9" w:name="_Toc209683644"/>
      <w:r w:rsidRPr="00141313">
        <w:lastRenderedPageBreak/>
        <w:t>1</w:t>
      </w:r>
      <w:r w:rsidRPr="00141313">
        <w:tab/>
        <w:t>Scope</w:t>
      </w:r>
      <w:bookmarkEnd w:id="9"/>
    </w:p>
    <w:p w14:paraId="4F7591DD" w14:textId="77777777" w:rsidR="00361138" w:rsidRPr="00141313" w:rsidRDefault="00361138">
      <w:r w:rsidRPr="00141313">
        <w:t xml:space="preserve">The present document is an introduction to the 3GPP TS 36.41x series of technical specifications that define the S1 interface for the interconnection of the </w:t>
      </w:r>
      <w:r w:rsidR="003D6AD3" w:rsidRPr="00141313">
        <w:t>e</w:t>
      </w:r>
      <w:r w:rsidRPr="00141313">
        <w:t xml:space="preserve">volved </w:t>
      </w:r>
      <w:proofErr w:type="spellStart"/>
      <w:r w:rsidRPr="00141313">
        <w:t>NodeB</w:t>
      </w:r>
      <w:proofErr w:type="spellEnd"/>
      <w:r w:rsidRPr="00141313">
        <w:t xml:space="preserve"> </w:t>
      </w:r>
      <w:r w:rsidR="003D6AD3" w:rsidRPr="00141313">
        <w:t>(</w:t>
      </w:r>
      <w:proofErr w:type="spellStart"/>
      <w:r w:rsidR="003D6AD3" w:rsidRPr="00141313">
        <w:t>eNB</w:t>
      </w:r>
      <w:proofErr w:type="spellEnd"/>
      <w:r w:rsidR="003D6AD3" w:rsidRPr="00141313">
        <w:t xml:space="preserve">) </w:t>
      </w:r>
      <w:r w:rsidRPr="00141313">
        <w:t>component of the Evolved Universal Terrestrial Radio Access Network (E</w:t>
      </w:r>
      <w:r w:rsidR="003D6AD3" w:rsidRPr="00141313">
        <w:t>-</w:t>
      </w:r>
      <w:r w:rsidRPr="00141313">
        <w:t xml:space="preserve">UTRAN) to the Core Network </w:t>
      </w:r>
      <w:r w:rsidR="003D6AD3" w:rsidRPr="00141313">
        <w:t xml:space="preserve">(CN) </w:t>
      </w:r>
      <w:r w:rsidRPr="00141313">
        <w:t xml:space="preserve">of the </w:t>
      </w:r>
      <w:r w:rsidR="003D6AD3" w:rsidRPr="00141313">
        <w:t>Evolved Packet System (</w:t>
      </w:r>
      <w:r w:rsidR="0011649F" w:rsidRPr="00141313">
        <w:t>EPS</w:t>
      </w:r>
      <w:r w:rsidR="003D6AD3" w:rsidRPr="00141313">
        <w:t>)</w:t>
      </w:r>
      <w:r w:rsidRPr="00141313">
        <w:t>.</w:t>
      </w:r>
    </w:p>
    <w:p w14:paraId="6C69AABE" w14:textId="77777777" w:rsidR="00361138" w:rsidRPr="00141313" w:rsidRDefault="00361138">
      <w:pPr>
        <w:pStyle w:val="Heading1"/>
      </w:pPr>
      <w:bookmarkStart w:id="10" w:name="_Toc209683645"/>
      <w:r w:rsidRPr="00141313">
        <w:t>2</w:t>
      </w:r>
      <w:r w:rsidRPr="00141313">
        <w:tab/>
        <w:t>References</w:t>
      </w:r>
      <w:bookmarkEnd w:id="10"/>
    </w:p>
    <w:p w14:paraId="2CC82499" w14:textId="77777777" w:rsidR="00361138" w:rsidRPr="00141313" w:rsidRDefault="00361138">
      <w:r w:rsidRPr="00141313">
        <w:t>The following documents contain provisions which, through reference in this text, constitute provisions of the present document.</w:t>
      </w:r>
    </w:p>
    <w:p w14:paraId="1530D8E0" w14:textId="77777777" w:rsidR="00361138" w:rsidRPr="00141313" w:rsidRDefault="003D141A" w:rsidP="003D141A">
      <w:pPr>
        <w:pStyle w:val="B1"/>
      </w:pPr>
      <w:r>
        <w:t>-</w:t>
      </w:r>
      <w:r>
        <w:tab/>
      </w:r>
      <w:r w:rsidR="00361138" w:rsidRPr="00141313">
        <w:t>References are either specific (identified by date of publication, edition number, version number, etc.) or non</w:t>
      </w:r>
      <w:r w:rsidR="00361138" w:rsidRPr="00141313">
        <w:noBreakHyphen/>
        <w:t>specific.</w:t>
      </w:r>
    </w:p>
    <w:p w14:paraId="0DFCD44F" w14:textId="77777777" w:rsidR="00361138" w:rsidRPr="00141313" w:rsidRDefault="003D141A" w:rsidP="003D141A">
      <w:pPr>
        <w:pStyle w:val="B1"/>
      </w:pPr>
      <w:r>
        <w:t>-</w:t>
      </w:r>
      <w:r>
        <w:tab/>
      </w:r>
      <w:r w:rsidR="00361138" w:rsidRPr="00141313">
        <w:t>For a specific reference, subsequent revisions do not apply.</w:t>
      </w:r>
    </w:p>
    <w:p w14:paraId="37698064" w14:textId="77777777" w:rsidR="00361138" w:rsidRPr="00141313" w:rsidRDefault="003D141A" w:rsidP="003D141A">
      <w:pPr>
        <w:pStyle w:val="B1"/>
      </w:pPr>
      <w:r>
        <w:t>-</w:t>
      </w:r>
      <w:r>
        <w:tab/>
      </w:r>
      <w:r w:rsidR="00361138" w:rsidRPr="00141313">
        <w:t xml:space="preserve">For a non-specific reference, the latest version applies. In the case of a reference to a 3GPP document (including a GSM document), a non-specific reference implicitly refers to the latest version of that document </w:t>
      </w:r>
      <w:r w:rsidR="00361138" w:rsidRPr="00141313">
        <w:rPr>
          <w:i/>
          <w:iCs/>
        </w:rPr>
        <w:t>in the same Release as the present document</w:t>
      </w:r>
      <w:r w:rsidR="00361138" w:rsidRPr="00141313">
        <w:t>.</w:t>
      </w:r>
    </w:p>
    <w:p w14:paraId="656F3DD0" w14:textId="77777777" w:rsidR="00361138" w:rsidRPr="00141313" w:rsidRDefault="00361138">
      <w:pPr>
        <w:pStyle w:val="EX"/>
      </w:pPr>
      <w:r w:rsidRPr="00141313">
        <w:t>[1]</w:t>
      </w:r>
      <w:r w:rsidRPr="00141313">
        <w:tab/>
        <w:t xml:space="preserve">3GPP TR 21.905: "Vocabulary for 3GPP Specifications". </w:t>
      </w:r>
    </w:p>
    <w:p w14:paraId="77A34B52" w14:textId="77777777" w:rsidR="00361138" w:rsidRPr="00141313" w:rsidRDefault="00361138">
      <w:pPr>
        <w:pStyle w:val="EX"/>
      </w:pPr>
      <w:r w:rsidRPr="00141313">
        <w:t>[2]</w:t>
      </w:r>
      <w:r w:rsidRPr="00141313">
        <w:tab/>
        <w:t xml:space="preserve">3GPP TS 36.401: "Evolved Universal Terrestrial Radio Access Network (E-UTRAN); Architecture description". </w:t>
      </w:r>
    </w:p>
    <w:p w14:paraId="4E8D852B" w14:textId="77777777" w:rsidR="00361138" w:rsidRPr="00141313" w:rsidRDefault="00361138">
      <w:pPr>
        <w:pStyle w:val="EX"/>
      </w:pPr>
      <w:r w:rsidRPr="00141313">
        <w:t>[3]</w:t>
      </w:r>
      <w:r w:rsidRPr="00141313">
        <w:tab/>
        <w:t xml:space="preserve">3GPP TS 36.411: "Evolved Universal Terrestrial Radio Access Network (E-UTRAN); S1 layer 1". </w:t>
      </w:r>
    </w:p>
    <w:p w14:paraId="263AB08B" w14:textId="77777777" w:rsidR="00361138" w:rsidRPr="00141313" w:rsidRDefault="00361138">
      <w:pPr>
        <w:pStyle w:val="EX"/>
      </w:pPr>
      <w:r w:rsidRPr="00141313">
        <w:t>[4]</w:t>
      </w:r>
      <w:r w:rsidRPr="00141313">
        <w:tab/>
        <w:t xml:space="preserve">3GPP TS 36.412: "Evolved Universal Terrestrial Radio Access Network (E-UTRAN); S1 signalling transport". </w:t>
      </w:r>
    </w:p>
    <w:p w14:paraId="349389E1" w14:textId="77777777" w:rsidR="00361138" w:rsidRPr="00141313" w:rsidRDefault="00361138">
      <w:pPr>
        <w:pStyle w:val="EX"/>
      </w:pPr>
      <w:r w:rsidRPr="00141313">
        <w:t>[5]</w:t>
      </w:r>
      <w:r w:rsidRPr="00141313">
        <w:tab/>
        <w:t xml:space="preserve">3GPP TS 36.413: "Evolved Universal Terrestrial Access (E-UTRA); S1 Application Protocol (S1 AP)". </w:t>
      </w:r>
    </w:p>
    <w:p w14:paraId="1B1D5E39" w14:textId="77777777" w:rsidR="00387B8F" w:rsidRPr="00141313" w:rsidRDefault="00361138" w:rsidP="00387B8F">
      <w:pPr>
        <w:pStyle w:val="EX"/>
      </w:pPr>
      <w:r w:rsidRPr="00141313">
        <w:t>[6]</w:t>
      </w:r>
      <w:r w:rsidRPr="00141313">
        <w:tab/>
        <w:t>3GPP TS 36.414: "Evolved Universal Terrestrial Radio Access Network (E-UTRAN); S1 data transport".</w:t>
      </w:r>
    </w:p>
    <w:p w14:paraId="50B4703F" w14:textId="77777777" w:rsidR="00387B8F" w:rsidRPr="00141313" w:rsidRDefault="00387B8F" w:rsidP="00387B8F">
      <w:pPr>
        <w:pStyle w:val="EX"/>
      </w:pPr>
      <w:r w:rsidRPr="00141313">
        <w:t>[7]</w:t>
      </w:r>
      <w:r w:rsidRPr="00141313">
        <w:tab/>
        <w:t>IETF RFC 4960 (2007-09): "Stream Control Transmission Protocol".</w:t>
      </w:r>
    </w:p>
    <w:p w14:paraId="3542FBED" w14:textId="77777777" w:rsidR="00387B8F" w:rsidRPr="00141313" w:rsidRDefault="00387B8F" w:rsidP="00387B8F">
      <w:pPr>
        <w:pStyle w:val="EX"/>
        <w:rPr>
          <w:lang w:eastAsia="en-US"/>
        </w:rPr>
      </w:pPr>
      <w:r w:rsidRPr="00141313">
        <w:t>[8]</w:t>
      </w:r>
      <w:r w:rsidRPr="00141313">
        <w:tab/>
        <w:t>3GPP TS 29.281: "General Packet Radio Service (GPRS); GPRS Tunnelling Protocol User Plane (GTPv1-U)".</w:t>
      </w:r>
    </w:p>
    <w:p w14:paraId="65C7812C" w14:textId="77777777" w:rsidR="00387B8F" w:rsidRPr="00141313" w:rsidRDefault="00387B8F" w:rsidP="00387B8F">
      <w:pPr>
        <w:pStyle w:val="EX"/>
      </w:pPr>
      <w:r w:rsidRPr="00141313">
        <w:t>[9]</w:t>
      </w:r>
      <w:r w:rsidRPr="00141313">
        <w:tab/>
        <w:t>3GPP TS 23.401: "</w:t>
      </w:r>
      <w:r w:rsidR="00B02FBD" w:rsidRPr="00141313">
        <w:t>General Packet Radio Service (</w:t>
      </w:r>
      <w:r w:rsidRPr="00141313">
        <w:t>GPRS</w:t>
      </w:r>
      <w:r w:rsidR="00B02FBD" w:rsidRPr="00141313">
        <w:t>)</w:t>
      </w:r>
      <w:r w:rsidRPr="00141313">
        <w:t xml:space="preserve"> enhancements for Evolved Universal Terrestrial Radio Access Network (E-UTRAN) access".</w:t>
      </w:r>
    </w:p>
    <w:p w14:paraId="31B3592A" w14:textId="77777777" w:rsidR="00361138" w:rsidRPr="00141313" w:rsidRDefault="00387B8F">
      <w:pPr>
        <w:pStyle w:val="EX"/>
      </w:pPr>
      <w:r w:rsidRPr="00141313">
        <w:t>[10]</w:t>
      </w:r>
      <w:r w:rsidRPr="00141313">
        <w:tab/>
        <w:t>3GPP TS 36.455: "Evolved Universal Terrestrial Access (E-UTRA); LTE Positioning Protocol A (</w:t>
      </w:r>
      <w:proofErr w:type="spellStart"/>
      <w:r w:rsidRPr="00141313">
        <w:t>LPPa</w:t>
      </w:r>
      <w:proofErr w:type="spellEnd"/>
      <w:r w:rsidRPr="00141313">
        <w:t>)".</w:t>
      </w:r>
    </w:p>
    <w:p w14:paraId="4870747A" w14:textId="77777777" w:rsidR="0077307C" w:rsidRPr="00141313" w:rsidRDefault="0077307C">
      <w:pPr>
        <w:pStyle w:val="EX"/>
      </w:pPr>
      <w:r w:rsidRPr="00141313">
        <w:t>[11]</w:t>
      </w:r>
      <w:r w:rsidRPr="00141313">
        <w:tab/>
        <w:t xml:space="preserve">3GPP TS 36.300: </w:t>
      </w:r>
      <w:r w:rsidR="00B02FBD" w:rsidRPr="00141313">
        <w:t>"</w:t>
      </w:r>
      <w:r w:rsidRPr="00141313">
        <w:t xml:space="preserve">Evolved Universal Terrestrial Radio Access (E-UTRA), Evolved Universal Terrestrial Radio Access Network (E-UTRAN); Overall description; </w:t>
      </w:r>
      <w:r w:rsidR="00B02FBD" w:rsidRPr="00141313">
        <w:t>S</w:t>
      </w:r>
      <w:r w:rsidRPr="00141313">
        <w:t>tage 2</w:t>
      </w:r>
      <w:r w:rsidR="00B02FBD" w:rsidRPr="00141313">
        <w:t>"</w:t>
      </w:r>
      <w:r w:rsidRPr="00141313">
        <w:t>.</w:t>
      </w:r>
    </w:p>
    <w:p w14:paraId="1D314C75" w14:textId="77777777" w:rsidR="00F96887" w:rsidRPr="00141313" w:rsidRDefault="00F96887" w:rsidP="00F96887">
      <w:pPr>
        <w:pStyle w:val="EX"/>
      </w:pPr>
      <w:r w:rsidRPr="00141313">
        <w:t>[12]</w:t>
      </w:r>
      <w:r w:rsidRPr="00141313">
        <w:tab/>
        <w:t>3GPP TS 33.401: "3GPP System Architecture Evolution (SAE); Security architecture".</w:t>
      </w:r>
    </w:p>
    <w:p w14:paraId="074ED9B5" w14:textId="77777777" w:rsidR="00361138" w:rsidRPr="00141313" w:rsidRDefault="00361138">
      <w:pPr>
        <w:pStyle w:val="Heading1"/>
      </w:pPr>
      <w:bookmarkStart w:id="11" w:name="_Toc209683646"/>
      <w:r w:rsidRPr="00141313">
        <w:t>3</w:t>
      </w:r>
      <w:r w:rsidRPr="00141313">
        <w:tab/>
        <w:t>Definitions and abbreviations</w:t>
      </w:r>
      <w:bookmarkEnd w:id="11"/>
    </w:p>
    <w:p w14:paraId="7702A6E1" w14:textId="77777777" w:rsidR="00361138" w:rsidRPr="00141313" w:rsidRDefault="00361138">
      <w:pPr>
        <w:pStyle w:val="Heading2"/>
      </w:pPr>
      <w:bookmarkStart w:id="12" w:name="_Toc209683647"/>
      <w:r w:rsidRPr="00141313">
        <w:t>3.1</w:t>
      </w:r>
      <w:r w:rsidRPr="00141313">
        <w:tab/>
        <w:t>Definitions</w:t>
      </w:r>
      <w:bookmarkEnd w:id="12"/>
    </w:p>
    <w:p w14:paraId="3BC8F36F" w14:textId="77777777" w:rsidR="00AC7B97" w:rsidRPr="00141313" w:rsidRDefault="00361138" w:rsidP="00AC7B97">
      <w:r w:rsidRPr="00141313">
        <w:t xml:space="preserve">For the purposes of the present document, the terms and definitions given in TR 21.905 [1] and the following apply. </w:t>
      </w:r>
      <w:r w:rsidR="00B02FBD" w:rsidRPr="00141313">
        <w:br/>
      </w:r>
      <w:r w:rsidRPr="00141313">
        <w:t>A term defined in the present document takes precedence over the definition of the same term, if any, in TR 21.905 [1].</w:t>
      </w:r>
    </w:p>
    <w:p w14:paraId="272FC02B" w14:textId="77777777" w:rsidR="00361138" w:rsidRPr="00141313" w:rsidRDefault="00AC7B97" w:rsidP="00AC7B97">
      <w:r w:rsidRPr="00141313">
        <w:rPr>
          <w:b/>
        </w:rPr>
        <w:lastRenderedPageBreak/>
        <w:t>Dual Connectivity</w:t>
      </w:r>
      <w:r w:rsidRPr="00141313">
        <w:t>: mode of operation of a UE in RRC_CONNECTED, configured with a Master Cell Group and a Secondary Cell Group as defined in TS 36.300 [11].</w:t>
      </w:r>
    </w:p>
    <w:p w14:paraId="6DEBF91A" w14:textId="77777777" w:rsidR="00361138" w:rsidRPr="00141313" w:rsidRDefault="00361138">
      <w:r w:rsidRPr="00141313">
        <w:rPr>
          <w:b/>
          <w:bCs/>
        </w:rPr>
        <w:t xml:space="preserve">E-RAB: </w:t>
      </w:r>
      <w:r w:rsidRPr="00141313">
        <w:rPr>
          <w:bCs/>
        </w:rPr>
        <w:t xml:space="preserve">as defined in </w:t>
      </w:r>
      <w:r w:rsidR="00B02FBD" w:rsidRPr="00141313">
        <w:rPr>
          <w:bCs/>
        </w:rPr>
        <w:t>3GPP </w:t>
      </w:r>
      <w:r w:rsidR="00F64DC7" w:rsidRPr="00141313">
        <w:rPr>
          <w:bCs/>
        </w:rPr>
        <w:t>TS 36.401 [2]</w:t>
      </w:r>
      <w:r w:rsidRPr="00141313">
        <w:rPr>
          <w:bCs/>
        </w:rPr>
        <w:t>.</w:t>
      </w:r>
    </w:p>
    <w:p w14:paraId="10C03F3A" w14:textId="77777777" w:rsidR="00361138" w:rsidRPr="00141313" w:rsidRDefault="00361138">
      <w:pPr>
        <w:pStyle w:val="Heading2"/>
      </w:pPr>
      <w:bookmarkStart w:id="13" w:name="_Toc209683648"/>
      <w:r w:rsidRPr="00141313">
        <w:t>3.</w:t>
      </w:r>
      <w:r w:rsidR="00B02FBD" w:rsidRPr="00141313">
        <w:t>2</w:t>
      </w:r>
      <w:r w:rsidRPr="00141313">
        <w:tab/>
        <w:t>Abbreviations</w:t>
      </w:r>
      <w:bookmarkEnd w:id="13"/>
    </w:p>
    <w:p w14:paraId="3A465363" w14:textId="77777777" w:rsidR="00361138" w:rsidRPr="00141313" w:rsidRDefault="00361138">
      <w:pPr>
        <w:keepNext/>
      </w:pPr>
      <w:r w:rsidRPr="00141313">
        <w:t xml:space="preserve">For the purposes of the present document, the abbreviations given in TR 21.905 [1] and the following apply. </w:t>
      </w:r>
      <w:r w:rsidR="00B02FBD" w:rsidRPr="00141313">
        <w:br/>
      </w:r>
      <w:r w:rsidRPr="00141313">
        <w:t>An abbreviation defined in the present document takes precedence over the definition of the same abbreviation, if any, in TR 21.905 [1].</w:t>
      </w:r>
    </w:p>
    <w:p w14:paraId="36F9C319" w14:textId="77777777" w:rsidR="0077307C" w:rsidRPr="00141313" w:rsidRDefault="0077307C" w:rsidP="003F659A">
      <w:pPr>
        <w:pStyle w:val="EW"/>
      </w:pPr>
      <w:r w:rsidRPr="00141313">
        <w:t>AS</w:t>
      </w:r>
      <w:r w:rsidRPr="00141313">
        <w:tab/>
        <w:t>Access Stratum</w:t>
      </w:r>
    </w:p>
    <w:p w14:paraId="26BE7086" w14:textId="77777777" w:rsidR="00AC7B97" w:rsidRPr="00141313" w:rsidRDefault="003F659A" w:rsidP="00AC7B97">
      <w:pPr>
        <w:pStyle w:val="EW"/>
      </w:pPr>
      <w:r w:rsidRPr="00141313">
        <w:t>CMAS</w:t>
      </w:r>
      <w:r w:rsidRPr="00141313">
        <w:tab/>
        <w:t xml:space="preserve">Commercial </w:t>
      </w:r>
      <w:smartTag w:uri="urn:schemas-microsoft-com:office:smarttags" w:element="place">
        <w:r w:rsidRPr="00141313">
          <w:t>Mobile</w:t>
        </w:r>
      </w:smartTag>
      <w:r w:rsidRPr="00141313">
        <w:t xml:space="preserve"> Alert Service</w:t>
      </w:r>
    </w:p>
    <w:p w14:paraId="72EF815E" w14:textId="77777777" w:rsidR="003F659A" w:rsidRPr="00141313" w:rsidRDefault="00AC7B97" w:rsidP="00AC7B97">
      <w:pPr>
        <w:pStyle w:val="EW"/>
      </w:pPr>
      <w:r w:rsidRPr="00141313">
        <w:t>DC</w:t>
      </w:r>
      <w:r w:rsidRPr="00141313">
        <w:tab/>
        <w:t>Dual Connectivity</w:t>
      </w:r>
    </w:p>
    <w:p w14:paraId="6942F84B" w14:textId="77777777" w:rsidR="00361138" w:rsidRPr="00141313" w:rsidRDefault="00361138">
      <w:pPr>
        <w:pStyle w:val="EW"/>
      </w:pPr>
      <w:r w:rsidRPr="00141313">
        <w:t>E-RAB</w:t>
      </w:r>
      <w:r w:rsidRPr="00141313">
        <w:tab/>
        <w:t>E-UTRAN Radio Access Bearer</w:t>
      </w:r>
    </w:p>
    <w:p w14:paraId="493C4CE8" w14:textId="77777777" w:rsidR="0011649F" w:rsidRPr="00141313" w:rsidRDefault="0011649F" w:rsidP="0011649F">
      <w:pPr>
        <w:pStyle w:val="EW"/>
      </w:pPr>
      <w:proofErr w:type="spellStart"/>
      <w:r w:rsidRPr="00141313">
        <w:t>eNB</w:t>
      </w:r>
      <w:proofErr w:type="spellEnd"/>
      <w:r w:rsidRPr="00141313">
        <w:tab/>
        <w:t>E-UTRAN Node B</w:t>
      </w:r>
    </w:p>
    <w:p w14:paraId="295F3D32" w14:textId="77777777" w:rsidR="0011649F" w:rsidRPr="00141313" w:rsidRDefault="0011649F" w:rsidP="0011649F">
      <w:pPr>
        <w:pStyle w:val="EW"/>
      </w:pPr>
      <w:r w:rsidRPr="00141313">
        <w:t>EPC</w:t>
      </w:r>
      <w:r w:rsidRPr="00141313">
        <w:tab/>
        <w:t>Evolved Packet Core</w:t>
      </w:r>
    </w:p>
    <w:p w14:paraId="45BB63A2" w14:textId="77777777" w:rsidR="0011649F" w:rsidRPr="00141313" w:rsidRDefault="0011649F" w:rsidP="0011649F">
      <w:pPr>
        <w:pStyle w:val="EW"/>
      </w:pPr>
      <w:r w:rsidRPr="00141313">
        <w:t>EPS</w:t>
      </w:r>
      <w:r w:rsidRPr="00141313">
        <w:tab/>
        <w:t>Evolved Packet System</w:t>
      </w:r>
    </w:p>
    <w:p w14:paraId="40EA07BB" w14:textId="77777777" w:rsidR="003F659A" w:rsidRPr="00141313" w:rsidRDefault="003F659A" w:rsidP="003F659A">
      <w:pPr>
        <w:pStyle w:val="EW"/>
      </w:pPr>
      <w:r w:rsidRPr="00141313">
        <w:t>ETWS</w:t>
      </w:r>
      <w:r w:rsidRPr="00141313">
        <w:tab/>
        <w:t>Earthquake and Tsunami Warning System</w:t>
      </w:r>
    </w:p>
    <w:p w14:paraId="6D376E84" w14:textId="77777777" w:rsidR="0011649F" w:rsidRPr="00141313" w:rsidRDefault="0011649F" w:rsidP="0011649F">
      <w:pPr>
        <w:pStyle w:val="EW"/>
      </w:pPr>
      <w:r w:rsidRPr="00141313">
        <w:t>GTP-U</w:t>
      </w:r>
      <w:r w:rsidRPr="00141313">
        <w:tab/>
        <w:t>GPRS Tunnelling Protocol</w:t>
      </w:r>
    </w:p>
    <w:p w14:paraId="0297B924" w14:textId="77777777" w:rsidR="0011649F" w:rsidRPr="00141313" w:rsidRDefault="0011649F" w:rsidP="0011649F">
      <w:pPr>
        <w:pStyle w:val="EW"/>
      </w:pPr>
      <w:r w:rsidRPr="00141313">
        <w:t>IP</w:t>
      </w:r>
      <w:r w:rsidRPr="00141313">
        <w:tab/>
        <w:t>Internet Protocol</w:t>
      </w:r>
    </w:p>
    <w:p w14:paraId="11A63EDF" w14:textId="77777777" w:rsidR="00AC7B97" w:rsidRPr="00141313" w:rsidRDefault="00361138" w:rsidP="00AC7B97">
      <w:pPr>
        <w:pStyle w:val="EW"/>
      </w:pPr>
      <w:r w:rsidRPr="00141313">
        <w:t>LTE</w:t>
      </w:r>
      <w:r w:rsidRPr="00141313">
        <w:tab/>
      </w:r>
      <w:r w:rsidR="0011649F" w:rsidRPr="00141313">
        <w:t>Long Term Evolution</w:t>
      </w:r>
    </w:p>
    <w:p w14:paraId="31C6AB9C" w14:textId="77777777" w:rsidR="00361138" w:rsidRPr="00141313" w:rsidRDefault="00AC7B97" w:rsidP="00AC7B97">
      <w:pPr>
        <w:pStyle w:val="EW"/>
      </w:pPr>
      <w:proofErr w:type="spellStart"/>
      <w:r w:rsidRPr="00141313">
        <w:t>MeNB</w:t>
      </w:r>
      <w:proofErr w:type="spellEnd"/>
      <w:r w:rsidRPr="00141313">
        <w:tab/>
        <w:t xml:space="preserve">Master </w:t>
      </w:r>
      <w:proofErr w:type="spellStart"/>
      <w:r w:rsidRPr="00141313">
        <w:t>eNB</w:t>
      </w:r>
      <w:proofErr w:type="spellEnd"/>
    </w:p>
    <w:p w14:paraId="2DB24BCD" w14:textId="77777777" w:rsidR="0011649F" w:rsidRPr="00141313" w:rsidRDefault="00361138" w:rsidP="0011649F">
      <w:pPr>
        <w:pStyle w:val="EW"/>
      </w:pPr>
      <w:r w:rsidRPr="00141313">
        <w:t>MME</w:t>
      </w:r>
      <w:r w:rsidRPr="00141313">
        <w:tab/>
      </w:r>
      <w:r w:rsidR="0011649F" w:rsidRPr="00141313">
        <w:t>Mobility Management Entity</w:t>
      </w:r>
    </w:p>
    <w:p w14:paraId="2C12BFEE" w14:textId="77777777" w:rsidR="0011649F" w:rsidRPr="00141313" w:rsidRDefault="0011649F" w:rsidP="0011649F">
      <w:pPr>
        <w:pStyle w:val="EW"/>
      </w:pPr>
      <w:r w:rsidRPr="00141313">
        <w:t>O&amp;M</w:t>
      </w:r>
      <w:r w:rsidRPr="00141313">
        <w:tab/>
        <w:t>Operation and Maintenance</w:t>
      </w:r>
    </w:p>
    <w:p w14:paraId="6659D9BC" w14:textId="77777777" w:rsidR="003F659A" w:rsidRPr="00141313" w:rsidRDefault="003F659A" w:rsidP="003F659A">
      <w:pPr>
        <w:pStyle w:val="EW"/>
      </w:pPr>
      <w:r w:rsidRPr="00141313">
        <w:t>PWS</w:t>
      </w:r>
      <w:r w:rsidRPr="00141313">
        <w:tab/>
        <w:t>Public Warning System</w:t>
      </w:r>
    </w:p>
    <w:p w14:paraId="2002FE0E" w14:textId="77777777" w:rsidR="00361138" w:rsidRPr="00141313" w:rsidRDefault="0011649F" w:rsidP="0011649F">
      <w:pPr>
        <w:pStyle w:val="EW"/>
      </w:pPr>
      <w:r w:rsidRPr="00141313">
        <w:t>QoS</w:t>
      </w:r>
      <w:r w:rsidRPr="00141313">
        <w:tab/>
        <w:t>Quality of Service</w:t>
      </w:r>
    </w:p>
    <w:p w14:paraId="2DD9231F" w14:textId="77777777" w:rsidR="00361138" w:rsidRPr="00141313" w:rsidRDefault="00361138">
      <w:pPr>
        <w:pStyle w:val="EW"/>
      </w:pPr>
      <w:r w:rsidRPr="00141313">
        <w:t>RAT</w:t>
      </w:r>
      <w:r w:rsidRPr="00141313">
        <w:tab/>
      </w:r>
      <w:r w:rsidR="0011649F" w:rsidRPr="00141313">
        <w:t>Radio Access Technology</w:t>
      </w:r>
    </w:p>
    <w:p w14:paraId="7E253366" w14:textId="77777777" w:rsidR="00361138" w:rsidRPr="00141313" w:rsidRDefault="00361138">
      <w:pPr>
        <w:pStyle w:val="EW"/>
      </w:pPr>
      <w:r w:rsidRPr="00141313">
        <w:t>RIM</w:t>
      </w:r>
      <w:r w:rsidRPr="00141313">
        <w:tab/>
        <w:t>RAN Information Management</w:t>
      </w:r>
    </w:p>
    <w:p w14:paraId="7431D9C5" w14:textId="77777777" w:rsidR="0011649F" w:rsidRPr="00141313" w:rsidRDefault="0011649F" w:rsidP="0011649F">
      <w:pPr>
        <w:pStyle w:val="EW"/>
      </w:pPr>
      <w:r w:rsidRPr="00141313">
        <w:t>RNL</w:t>
      </w:r>
      <w:r w:rsidRPr="00141313">
        <w:tab/>
        <w:t>Radio Network Layer</w:t>
      </w:r>
    </w:p>
    <w:p w14:paraId="377C5560" w14:textId="77777777" w:rsidR="0011649F" w:rsidRPr="00141313" w:rsidRDefault="0011649F" w:rsidP="0011649F">
      <w:pPr>
        <w:pStyle w:val="EW"/>
      </w:pPr>
      <w:r w:rsidRPr="00141313">
        <w:t>S1-U</w:t>
      </w:r>
      <w:r w:rsidRPr="00141313">
        <w:tab/>
        <w:t xml:space="preserve">S1 User </w:t>
      </w:r>
      <w:r w:rsidR="00B02FBD" w:rsidRPr="00141313">
        <w:t>p</w:t>
      </w:r>
      <w:r w:rsidRPr="00141313">
        <w:t xml:space="preserve">lane </w:t>
      </w:r>
      <w:r w:rsidR="00B02FBD" w:rsidRPr="00141313">
        <w:t>i</w:t>
      </w:r>
      <w:r w:rsidRPr="00141313">
        <w:t>nterface</w:t>
      </w:r>
    </w:p>
    <w:p w14:paraId="37E412A0" w14:textId="77777777" w:rsidR="00B02FBD" w:rsidRPr="00141313" w:rsidRDefault="0011649F" w:rsidP="0011649F">
      <w:pPr>
        <w:pStyle w:val="EW"/>
      </w:pPr>
      <w:r w:rsidRPr="00141313">
        <w:t>S1-MME</w:t>
      </w:r>
      <w:r w:rsidRPr="00141313">
        <w:tab/>
        <w:t xml:space="preserve">S1 </w:t>
      </w:r>
      <w:r w:rsidR="00B02FBD" w:rsidRPr="00141313">
        <w:t>c</w:t>
      </w:r>
      <w:r w:rsidRPr="00141313">
        <w:t xml:space="preserve">ontrol </w:t>
      </w:r>
      <w:r w:rsidR="00B02FBD" w:rsidRPr="00141313">
        <w:t>p</w:t>
      </w:r>
      <w:r w:rsidRPr="00141313">
        <w:t xml:space="preserve">lane </w:t>
      </w:r>
      <w:r w:rsidR="00B02FBD" w:rsidRPr="00141313">
        <w:t>i</w:t>
      </w:r>
      <w:r w:rsidRPr="00141313">
        <w:t>nterface</w:t>
      </w:r>
    </w:p>
    <w:p w14:paraId="43AB5A4B" w14:textId="77777777" w:rsidR="0011649F" w:rsidRPr="00141313" w:rsidRDefault="0011649F" w:rsidP="0011649F">
      <w:pPr>
        <w:pStyle w:val="EW"/>
      </w:pPr>
      <w:r w:rsidRPr="00141313">
        <w:t>S-GW</w:t>
      </w:r>
      <w:r w:rsidRPr="00141313">
        <w:tab/>
        <w:t>Serving Gateway</w:t>
      </w:r>
    </w:p>
    <w:p w14:paraId="1FB3C4BE" w14:textId="77777777" w:rsidR="00361138" w:rsidRPr="00141313" w:rsidRDefault="00361138">
      <w:pPr>
        <w:pStyle w:val="EW"/>
      </w:pPr>
      <w:r w:rsidRPr="00141313">
        <w:t>S1AP</w:t>
      </w:r>
      <w:r w:rsidRPr="00141313">
        <w:tab/>
      </w:r>
      <w:r w:rsidR="0011649F" w:rsidRPr="00141313">
        <w:t>S1 Application Protocol</w:t>
      </w:r>
    </w:p>
    <w:p w14:paraId="4E8F6A2A" w14:textId="77777777" w:rsidR="00AC7B97" w:rsidRPr="00141313" w:rsidRDefault="00361138" w:rsidP="00AC7B97">
      <w:pPr>
        <w:pStyle w:val="EW"/>
      </w:pPr>
      <w:r w:rsidRPr="00141313">
        <w:t>SAP</w:t>
      </w:r>
      <w:r w:rsidRPr="00141313">
        <w:tab/>
      </w:r>
      <w:r w:rsidR="0011649F" w:rsidRPr="00141313">
        <w:t>Service Access Point</w:t>
      </w:r>
    </w:p>
    <w:p w14:paraId="6EE8AF7C" w14:textId="77777777" w:rsidR="00AC7B97" w:rsidRPr="00141313" w:rsidRDefault="00AC7B97" w:rsidP="00AC7B97">
      <w:pPr>
        <w:pStyle w:val="EW"/>
      </w:pPr>
      <w:r w:rsidRPr="00141313">
        <w:t>SCG</w:t>
      </w:r>
      <w:r w:rsidRPr="00141313">
        <w:tab/>
        <w:t>Secondary Cell Group</w:t>
      </w:r>
    </w:p>
    <w:p w14:paraId="6FA12D44" w14:textId="77777777" w:rsidR="0011649F" w:rsidRPr="00141313" w:rsidRDefault="00AC7B97" w:rsidP="00AC7B97">
      <w:pPr>
        <w:pStyle w:val="EW"/>
      </w:pPr>
      <w:proofErr w:type="spellStart"/>
      <w:r w:rsidRPr="00141313">
        <w:t>SeNB</w:t>
      </w:r>
      <w:proofErr w:type="spellEnd"/>
      <w:r w:rsidRPr="00141313">
        <w:tab/>
        <w:t xml:space="preserve">Secondary </w:t>
      </w:r>
      <w:proofErr w:type="spellStart"/>
      <w:r w:rsidRPr="00141313">
        <w:t>eNB</w:t>
      </w:r>
      <w:proofErr w:type="spellEnd"/>
    </w:p>
    <w:p w14:paraId="15528869" w14:textId="77777777" w:rsidR="0011649F" w:rsidRPr="00141313" w:rsidRDefault="0011649F" w:rsidP="0011649F">
      <w:pPr>
        <w:pStyle w:val="EW"/>
      </w:pPr>
      <w:r w:rsidRPr="00141313">
        <w:t>SCTP</w:t>
      </w:r>
      <w:r w:rsidRPr="00141313">
        <w:tab/>
      </w:r>
      <w:bookmarkStart w:id="14" w:name="OLE_LINK1"/>
      <w:bookmarkStart w:id="15" w:name="OLE_LINK2"/>
      <w:r w:rsidRPr="00141313">
        <w:t>Stream Control Transmission Protocol</w:t>
      </w:r>
      <w:bookmarkEnd w:id="14"/>
      <w:bookmarkEnd w:id="15"/>
    </w:p>
    <w:p w14:paraId="1A47DD9E" w14:textId="77777777" w:rsidR="00387B8F" w:rsidRPr="00141313" w:rsidRDefault="0011649F" w:rsidP="00387B8F">
      <w:pPr>
        <w:pStyle w:val="EX"/>
      </w:pPr>
      <w:r w:rsidRPr="00141313">
        <w:t>TNL</w:t>
      </w:r>
      <w:r w:rsidRPr="00141313">
        <w:tab/>
        <w:t>Transport Network Layer</w:t>
      </w:r>
    </w:p>
    <w:p w14:paraId="520DB616" w14:textId="77777777" w:rsidR="00361138" w:rsidRPr="00141313" w:rsidRDefault="00361138">
      <w:pPr>
        <w:pStyle w:val="Heading2"/>
      </w:pPr>
      <w:bookmarkStart w:id="16" w:name="_Toc209683649"/>
      <w:r w:rsidRPr="00141313">
        <w:t>3.</w:t>
      </w:r>
      <w:r w:rsidR="00B02FBD" w:rsidRPr="00141313">
        <w:t>3</w:t>
      </w:r>
      <w:r w:rsidRPr="00141313">
        <w:tab/>
        <w:t>Specification notations</w:t>
      </w:r>
      <w:bookmarkEnd w:id="16"/>
    </w:p>
    <w:p w14:paraId="730F52F7" w14:textId="77777777" w:rsidR="00361138" w:rsidRPr="00141313" w:rsidRDefault="00361138">
      <w:pPr>
        <w:keepNext/>
      </w:pPr>
      <w:r w:rsidRPr="00141313">
        <w:t>For the purposes of the present document, the following notations apply:</w:t>
      </w:r>
    </w:p>
    <w:p w14:paraId="2DEEB9EE" w14:textId="77777777" w:rsidR="00361138" w:rsidRPr="00141313" w:rsidRDefault="00361138">
      <w:pPr>
        <w:pStyle w:val="EX"/>
      </w:pPr>
      <w:r w:rsidRPr="00141313">
        <w:t>Procedure</w:t>
      </w:r>
      <w:r w:rsidRPr="00141313">
        <w:tab/>
        <w:t xml:space="preserve">When referring to a procedure in the specification the Procedure Name is written with the first letters in each word in upper case characters followed by the word "procedure", e.g. Radio Network Layer </w:t>
      </w:r>
      <w:r w:rsidR="00B02FBD" w:rsidRPr="00141313">
        <w:t xml:space="preserve">(RNL) </w:t>
      </w:r>
      <w:r w:rsidRPr="00141313">
        <w:t>procedures.</w:t>
      </w:r>
    </w:p>
    <w:p w14:paraId="3A5F9E07" w14:textId="77777777" w:rsidR="00361138" w:rsidRPr="00141313" w:rsidRDefault="00361138">
      <w:pPr>
        <w:pStyle w:val="EX"/>
        <w:rPr>
          <w:rFonts w:eastAsia="MS Mincho"/>
        </w:rPr>
      </w:pPr>
      <w:r w:rsidRPr="00141313">
        <w:rPr>
          <w:rFonts w:eastAsia="MS Mincho"/>
        </w:rPr>
        <w:t>Message</w:t>
      </w:r>
      <w:r w:rsidRPr="00141313">
        <w:rPr>
          <w:rFonts w:eastAsia="MS Mincho"/>
        </w:rPr>
        <w:tab/>
        <w:t>When referring to a message in the specification the MESSAGE NAME is written with all letters in upper case characters followed by the word  "message", e.g. RADIO LINK SETUP REQUEST message.</w:t>
      </w:r>
    </w:p>
    <w:p w14:paraId="013E3FB9" w14:textId="77777777" w:rsidR="00361138" w:rsidRPr="00141313" w:rsidRDefault="00361138">
      <w:pPr>
        <w:pStyle w:val="Heading1"/>
      </w:pPr>
      <w:bookmarkStart w:id="17" w:name="_Toc209683650"/>
      <w:r w:rsidRPr="00141313">
        <w:t>4</w:t>
      </w:r>
      <w:r w:rsidRPr="00141313">
        <w:tab/>
        <w:t>General aspects</w:t>
      </w:r>
      <w:bookmarkEnd w:id="17"/>
    </w:p>
    <w:p w14:paraId="4C1F5321" w14:textId="77777777" w:rsidR="00361138" w:rsidRPr="00141313" w:rsidRDefault="00B02FBD" w:rsidP="00B02FBD">
      <w:r w:rsidRPr="00141313">
        <w:t xml:space="preserve">This clause </w:t>
      </w:r>
      <w:r w:rsidR="00361138" w:rsidRPr="00141313">
        <w:t xml:space="preserve">captures </w:t>
      </w:r>
      <w:r w:rsidRPr="00141313">
        <w:t xml:space="preserve">the </w:t>
      </w:r>
      <w:r w:rsidR="00361138" w:rsidRPr="00141313">
        <w:t xml:space="preserve">S1 interface principles and characteristics. </w:t>
      </w:r>
    </w:p>
    <w:p w14:paraId="68C4F84C" w14:textId="77777777" w:rsidR="00361138" w:rsidRPr="00141313" w:rsidRDefault="00361138" w:rsidP="00387B8F">
      <w:pPr>
        <w:pStyle w:val="Heading2"/>
      </w:pPr>
      <w:bookmarkStart w:id="18" w:name="_Toc209683651"/>
      <w:r w:rsidRPr="00141313">
        <w:lastRenderedPageBreak/>
        <w:t>4.1</w:t>
      </w:r>
      <w:r w:rsidRPr="00141313">
        <w:tab/>
        <w:t>E-UTRAN architecture</w:t>
      </w:r>
      <w:bookmarkEnd w:id="18"/>
      <w:r w:rsidRPr="00141313">
        <w:t xml:space="preserve"> </w:t>
      </w:r>
    </w:p>
    <w:p w14:paraId="677662B5" w14:textId="77777777" w:rsidR="00361138" w:rsidRPr="00141313" w:rsidRDefault="00361138">
      <w:r w:rsidRPr="00141313">
        <w:t>The E-UTRAN is layered into a Radio Network Layer (RNL) and a Transport Network Layer (TNL). The E-UTRAN architecture, i.e. the E-UTRAN logical nodes and interfaces between them, are defined as part of the R</w:t>
      </w:r>
      <w:r w:rsidR="00B02FBD" w:rsidRPr="00141313">
        <w:t>NL</w:t>
      </w:r>
      <w:r w:rsidRPr="00141313">
        <w:t>.</w:t>
      </w:r>
    </w:p>
    <w:p w14:paraId="43B5B78F" w14:textId="77777777" w:rsidR="00361138" w:rsidRPr="00141313" w:rsidRDefault="00361138">
      <w:r w:rsidRPr="00141313">
        <w:t xml:space="preserve">The E-UTRAN architecture consists of a set of </w:t>
      </w:r>
      <w:proofErr w:type="spellStart"/>
      <w:r w:rsidRPr="00141313">
        <w:t>eNBs</w:t>
      </w:r>
      <w:proofErr w:type="spellEnd"/>
      <w:r w:rsidRPr="00141313">
        <w:t xml:space="preserve"> connected to the EPC through the S1</w:t>
      </w:r>
      <w:r w:rsidR="0065383F" w:rsidRPr="00141313">
        <w:t xml:space="preserve"> interface</w:t>
      </w:r>
      <w:r w:rsidRPr="00141313">
        <w:t xml:space="preserve">. The overall LTE architecture and E-UTRAN architecture are described in </w:t>
      </w:r>
      <w:r w:rsidR="00B02FBD" w:rsidRPr="00141313">
        <w:t>3GPP </w:t>
      </w:r>
      <w:r w:rsidR="00F64DC7" w:rsidRPr="00141313">
        <w:t>TS 36.401 [2]</w:t>
      </w:r>
      <w:r w:rsidRPr="00141313">
        <w:t>. This subclause specifies only the architecture of the S1 interface, and shall not constrain the network architecture of either core or radio access networks.</w:t>
      </w:r>
    </w:p>
    <w:p w14:paraId="2D4FC1D1" w14:textId="77777777" w:rsidR="00361138" w:rsidRPr="00141313" w:rsidRDefault="00361138">
      <w:r w:rsidRPr="00141313">
        <w:t xml:space="preserve">The S1 interface is specified at the boundary between the EPC and the E-UTRAN. Figure </w:t>
      </w:r>
      <w:r w:rsidR="0065383F" w:rsidRPr="00141313">
        <w:t>4.</w:t>
      </w:r>
      <w:r w:rsidRPr="00141313">
        <w:t xml:space="preserve">1 depicts the logical division of the S1 interface. From the S1 perspective, the E-UTRAN access point is an </w:t>
      </w:r>
      <w:proofErr w:type="spellStart"/>
      <w:r w:rsidRPr="00141313">
        <w:t>eNB</w:t>
      </w:r>
      <w:proofErr w:type="spellEnd"/>
      <w:r w:rsidRPr="00141313">
        <w:t>, and the EPC access point is either the control plane MME logical node or the user plane S-GW logical node. Two types of S1 interfaces are thus defined at the boundary depending on the EPC access point: S1-MME towards an MME and S1-U towards an S- GW.</w:t>
      </w:r>
    </w:p>
    <w:bookmarkStart w:id="19" w:name="_MON_1255983741"/>
    <w:bookmarkStart w:id="20" w:name="_MON_1255981828"/>
    <w:bookmarkStart w:id="21" w:name="_MON_1255981858"/>
    <w:bookmarkStart w:id="22" w:name="_MON_1255981902"/>
    <w:bookmarkEnd w:id="19"/>
    <w:bookmarkEnd w:id="20"/>
    <w:bookmarkEnd w:id="21"/>
    <w:bookmarkEnd w:id="22"/>
    <w:bookmarkStart w:id="23" w:name="_MON_1255983666"/>
    <w:bookmarkEnd w:id="23"/>
    <w:p w14:paraId="67CB32BC" w14:textId="77777777" w:rsidR="00361138" w:rsidRPr="00141313" w:rsidRDefault="00361138">
      <w:pPr>
        <w:pStyle w:val="TH"/>
      </w:pPr>
      <w:r w:rsidRPr="00141313">
        <w:rPr>
          <w:noProof/>
        </w:rPr>
        <w:object w:dxaOrig="6330" w:dyaOrig="4200" w14:anchorId="2A476D4F">
          <v:shape id="_x0000_i1027" type="#_x0000_t75" style="width:315.95pt;height:210.8pt" o:ole="" fillcolor="window">
            <v:imagedata r:id="rId11" o:title=""/>
          </v:shape>
          <o:OLEObject Type="Embed" ProgID="Word.Picture.8" ShapeID="_x0000_i1027" DrawAspect="Content" ObjectID="_1820296425" r:id="rId12"/>
        </w:object>
      </w:r>
    </w:p>
    <w:p w14:paraId="79663EE5" w14:textId="77777777" w:rsidR="00361138" w:rsidRPr="00141313" w:rsidRDefault="00361138">
      <w:pPr>
        <w:pStyle w:val="TF"/>
      </w:pPr>
      <w:r w:rsidRPr="00141313">
        <w:t>Figure</w:t>
      </w:r>
      <w:r w:rsidR="0065383F" w:rsidRPr="00141313">
        <w:t xml:space="preserve"> 4.</w:t>
      </w:r>
      <w:r w:rsidRPr="00141313">
        <w:t>1</w:t>
      </w:r>
      <w:r w:rsidR="0065383F" w:rsidRPr="00141313">
        <w:t>:</w:t>
      </w:r>
      <w:r w:rsidRPr="00141313">
        <w:t xml:space="preserve"> S1 </w:t>
      </w:r>
      <w:r w:rsidR="0065383F" w:rsidRPr="00141313">
        <w:t>i</w:t>
      </w:r>
      <w:r w:rsidRPr="00141313">
        <w:t>nterface architecture</w:t>
      </w:r>
    </w:p>
    <w:p w14:paraId="6287C6E8" w14:textId="77777777" w:rsidR="00361138" w:rsidRPr="00141313" w:rsidRDefault="00361138">
      <w:r w:rsidRPr="00141313">
        <w:t>The E-UTRAN may thus have several S1</w:t>
      </w:r>
      <w:r w:rsidR="0065383F" w:rsidRPr="00141313">
        <w:t xml:space="preserve"> </w:t>
      </w:r>
      <w:r w:rsidRPr="00141313">
        <w:t xml:space="preserve">access points towards the EPC. As a minimum, each S1 access point </w:t>
      </w:r>
      <w:r w:rsidR="0065383F" w:rsidRPr="00141313">
        <w:br/>
      </w:r>
      <w:r w:rsidRPr="00141313">
        <w:t>(in E-UTRAN or EPC) shall independently fulfil the requirements of the relevant S1 specifications (</w:t>
      </w:r>
      <w:r w:rsidR="00B02FBD" w:rsidRPr="00141313">
        <w:t>3GPP </w:t>
      </w:r>
      <w:r w:rsidRPr="00141313">
        <w:t>36.41x series - see clause 7).</w:t>
      </w:r>
    </w:p>
    <w:p w14:paraId="0DE6ABE5" w14:textId="77777777" w:rsidR="00361138" w:rsidRPr="00141313" w:rsidRDefault="00361138">
      <w:r w:rsidRPr="00141313">
        <w:t xml:space="preserve">S1 is a logical interface. </w:t>
      </w:r>
    </w:p>
    <w:p w14:paraId="655D1C19" w14:textId="77777777" w:rsidR="00361138" w:rsidRPr="00141313" w:rsidRDefault="00361138">
      <w:r w:rsidRPr="00141313">
        <w:t xml:space="preserve">There may be multiple S1-MME logical interfaces towards the EPC from any one </w:t>
      </w:r>
      <w:proofErr w:type="spellStart"/>
      <w:r w:rsidRPr="00141313">
        <w:t>eNB</w:t>
      </w:r>
      <w:proofErr w:type="spellEnd"/>
      <w:r w:rsidRPr="00141313">
        <w:t xml:space="preserve">. The selection of the S1-MME interface is then determined by the NAS Node Selection </w:t>
      </w:r>
      <w:r w:rsidR="0065383F" w:rsidRPr="00141313">
        <w:t>f</w:t>
      </w:r>
      <w:r w:rsidRPr="00141313">
        <w:t xml:space="preserve">unction as described in </w:t>
      </w:r>
      <w:r w:rsidR="0065383F" w:rsidRPr="00141313">
        <w:t>clause</w:t>
      </w:r>
      <w:r w:rsidRPr="00141313">
        <w:t xml:space="preserve"> 5.</w:t>
      </w:r>
    </w:p>
    <w:p w14:paraId="400BD5DB" w14:textId="77777777" w:rsidR="00361138" w:rsidRPr="00141313" w:rsidRDefault="00361138">
      <w:r w:rsidRPr="00141313">
        <w:t xml:space="preserve">There may be multiple S1-U logical interfaces towards the EPC from any one </w:t>
      </w:r>
      <w:proofErr w:type="spellStart"/>
      <w:r w:rsidRPr="00141313">
        <w:t>eNB</w:t>
      </w:r>
      <w:proofErr w:type="spellEnd"/>
      <w:r w:rsidRPr="00141313">
        <w:t xml:space="preserve">. The selection of the S1-U interface is done within the EPC and signalled to the </w:t>
      </w:r>
      <w:proofErr w:type="spellStart"/>
      <w:r w:rsidRPr="00141313">
        <w:t>eNB</w:t>
      </w:r>
      <w:proofErr w:type="spellEnd"/>
      <w:r w:rsidRPr="00141313">
        <w:t xml:space="preserve"> by the MME.</w:t>
      </w:r>
    </w:p>
    <w:p w14:paraId="2118062E" w14:textId="77777777" w:rsidR="0011649F" w:rsidRPr="00141313" w:rsidRDefault="00361138" w:rsidP="0011649F">
      <w:pPr>
        <w:pStyle w:val="Heading2"/>
        <w:rPr>
          <w:rFonts w:cs="Arial"/>
        </w:rPr>
      </w:pPr>
      <w:bookmarkStart w:id="24" w:name="_Toc209683652"/>
      <w:r w:rsidRPr="00141313">
        <w:t>4.2</w:t>
      </w:r>
      <w:r w:rsidRPr="00141313">
        <w:tab/>
      </w:r>
      <w:r w:rsidRPr="00141313">
        <w:rPr>
          <w:rFonts w:cs="Arial"/>
        </w:rPr>
        <w:t>S1 interface general principles</w:t>
      </w:r>
      <w:bookmarkEnd w:id="24"/>
    </w:p>
    <w:p w14:paraId="31B1E176" w14:textId="77777777" w:rsidR="0011649F" w:rsidRPr="00141313" w:rsidRDefault="0011649F" w:rsidP="0011649F">
      <w:r w:rsidRPr="00141313">
        <w:t>The general principles for the specification of the S1 interface are as follows:</w:t>
      </w:r>
    </w:p>
    <w:p w14:paraId="1023420A" w14:textId="77777777" w:rsidR="0011649F" w:rsidRPr="00141313" w:rsidRDefault="0011649F" w:rsidP="0011649F">
      <w:pPr>
        <w:pStyle w:val="B1"/>
      </w:pPr>
      <w:r w:rsidRPr="00141313">
        <w:t>-</w:t>
      </w:r>
      <w:r w:rsidRPr="00141313">
        <w:tab/>
        <w:t>the S1 interface should be open;</w:t>
      </w:r>
    </w:p>
    <w:p w14:paraId="33A928C4" w14:textId="77777777" w:rsidR="0011649F" w:rsidRPr="00141313" w:rsidRDefault="0011649F" w:rsidP="0011649F">
      <w:pPr>
        <w:pStyle w:val="B1"/>
        <w:rPr>
          <w:strike/>
        </w:rPr>
      </w:pPr>
      <w:r w:rsidRPr="00141313">
        <w:t>-</w:t>
      </w:r>
      <w:r w:rsidRPr="00141313">
        <w:tab/>
        <w:t xml:space="preserve">the S1 interface shall support the exchange of signalling information between the </w:t>
      </w:r>
      <w:proofErr w:type="spellStart"/>
      <w:r w:rsidRPr="00141313">
        <w:t>eNB</w:t>
      </w:r>
      <w:proofErr w:type="spellEnd"/>
      <w:r w:rsidRPr="00141313">
        <w:t xml:space="preserve"> and EPC;</w:t>
      </w:r>
    </w:p>
    <w:p w14:paraId="7B8DA457" w14:textId="77777777" w:rsidR="00361138" w:rsidRPr="00141313" w:rsidRDefault="0011649F" w:rsidP="0011649F">
      <w:pPr>
        <w:pStyle w:val="B1"/>
      </w:pPr>
      <w:r w:rsidRPr="00141313">
        <w:t>-</w:t>
      </w:r>
      <w:r w:rsidRPr="00141313">
        <w:tab/>
        <w:t xml:space="preserve">from a logical standpoint, the S1 is a point-to-point interface between an </w:t>
      </w:r>
      <w:proofErr w:type="spellStart"/>
      <w:r w:rsidRPr="00141313">
        <w:t>eNB</w:t>
      </w:r>
      <w:proofErr w:type="spellEnd"/>
      <w:r w:rsidRPr="00141313">
        <w:t xml:space="preserve"> within the E-UTRAN and an MME in the EPC. A point-to-point logical interface should be feasible even in the absence of a physical direct connection between the </w:t>
      </w:r>
      <w:proofErr w:type="spellStart"/>
      <w:r w:rsidRPr="00141313">
        <w:t>eNB</w:t>
      </w:r>
      <w:proofErr w:type="spellEnd"/>
      <w:r w:rsidRPr="00141313">
        <w:t xml:space="preserve"> and MME.</w:t>
      </w:r>
    </w:p>
    <w:p w14:paraId="03E6A634" w14:textId="77777777" w:rsidR="0011649F" w:rsidRPr="00141313" w:rsidRDefault="00361138" w:rsidP="0011649F">
      <w:pPr>
        <w:pStyle w:val="Heading2"/>
        <w:rPr>
          <w:rFonts w:cs="Arial"/>
        </w:rPr>
      </w:pPr>
      <w:bookmarkStart w:id="25" w:name="_Toc209683653"/>
      <w:r w:rsidRPr="00141313">
        <w:lastRenderedPageBreak/>
        <w:t>4.3</w:t>
      </w:r>
      <w:r w:rsidRPr="00141313">
        <w:tab/>
      </w:r>
      <w:r w:rsidRPr="00141313">
        <w:rPr>
          <w:rFonts w:cs="Arial"/>
        </w:rPr>
        <w:t>S1 interface specification objectives</w:t>
      </w:r>
      <w:bookmarkEnd w:id="25"/>
    </w:p>
    <w:p w14:paraId="4282D176" w14:textId="77777777" w:rsidR="0011649F" w:rsidRPr="00141313" w:rsidRDefault="0011649F" w:rsidP="0011649F">
      <w:r w:rsidRPr="00141313">
        <w:t>The S1 interface specification shall facilitate the following:</w:t>
      </w:r>
    </w:p>
    <w:p w14:paraId="2FAA7B07" w14:textId="77777777" w:rsidR="0011649F" w:rsidRPr="00141313" w:rsidRDefault="0011649F" w:rsidP="0011649F">
      <w:pPr>
        <w:pStyle w:val="B1"/>
      </w:pPr>
      <w:r w:rsidRPr="00141313">
        <w:t>-</w:t>
      </w:r>
      <w:r w:rsidRPr="00141313">
        <w:tab/>
        <w:t xml:space="preserve">inter-connection of </w:t>
      </w:r>
      <w:proofErr w:type="spellStart"/>
      <w:r w:rsidRPr="00141313">
        <w:t>eNBs</w:t>
      </w:r>
      <w:proofErr w:type="spellEnd"/>
      <w:r w:rsidRPr="00141313">
        <w:t xml:space="preserve"> with MMEs supplied by different manufacturers;</w:t>
      </w:r>
    </w:p>
    <w:p w14:paraId="3A3E893F" w14:textId="77777777" w:rsidR="00361138" w:rsidRPr="00141313" w:rsidRDefault="0011649F" w:rsidP="0011649F">
      <w:pPr>
        <w:pStyle w:val="B1"/>
      </w:pPr>
      <w:r w:rsidRPr="00141313">
        <w:t>-</w:t>
      </w:r>
      <w:r w:rsidRPr="00141313">
        <w:tab/>
        <w:t>separation of S1 interface Radio Network functionality and Transport Network functionality to facilitate introduction of future technology.</w:t>
      </w:r>
    </w:p>
    <w:p w14:paraId="0C23F73A" w14:textId="77777777" w:rsidR="0011649F" w:rsidRPr="00141313" w:rsidRDefault="00361138" w:rsidP="0011649F">
      <w:pPr>
        <w:pStyle w:val="Heading2"/>
        <w:rPr>
          <w:rFonts w:cs="Arial"/>
        </w:rPr>
      </w:pPr>
      <w:bookmarkStart w:id="26" w:name="_Toc209683654"/>
      <w:r w:rsidRPr="00141313">
        <w:t>4.4</w:t>
      </w:r>
      <w:r w:rsidRPr="00141313">
        <w:tab/>
      </w:r>
      <w:r w:rsidRPr="00141313">
        <w:rPr>
          <w:rFonts w:cs="Arial"/>
        </w:rPr>
        <w:t>S1 interface capabilities</w:t>
      </w:r>
      <w:bookmarkEnd w:id="26"/>
    </w:p>
    <w:p w14:paraId="5AD02E88" w14:textId="77777777" w:rsidR="0011649F" w:rsidRPr="00141313" w:rsidRDefault="0011649F" w:rsidP="0011649F">
      <w:pPr>
        <w:keepNext/>
        <w:keepLines/>
      </w:pPr>
      <w:r w:rsidRPr="00141313">
        <w:t>The S1 interface supports:</w:t>
      </w:r>
    </w:p>
    <w:p w14:paraId="7F95F5AA" w14:textId="77777777" w:rsidR="0011649F" w:rsidRPr="00141313" w:rsidRDefault="0011649F" w:rsidP="0011649F">
      <w:pPr>
        <w:pStyle w:val="B1"/>
        <w:keepNext/>
        <w:keepLines/>
      </w:pPr>
      <w:r w:rsidRPr="00141313">
        <w:t>-</w:t>
      </w:r>
      <w:r w:rsidRPr="00141313">
        <w:tab/>
        <w:t>procedures to establish, maintain and release E-UTRAN Radio Access Bearers;</w:t>
      </w:r>
    </w:p>
    <w:p w14:paraId="36FE67EE" w14:textId="77777777" w:rsidR="0011649F" w:rsidRPr="00141313" w:rsidRDefault="0011649F" w:rsidP="0011649F">
      <w:pPr>
        <w:pStyle w:val="B1"/>
      </w:pPr>
      <w:r w:rsidRPr="00141313">
        <w:t>-</w:t>
      </w:r>
      <w:r w:rsidRPr="00141313">
        <w:tab/>
        <w:t>procedures to perform intra-LTE handover and inter-RAT handover;</w:t>
      </w:r>
    </w:p>
    <w:p w14:paraId="58E5E1F6" w14:textId="77777777" w:rsidR="0011649F" w:rsidRPr="00141313" w:rsidRDefault="0011649F" w:rsidP="0011649F">
      <w:pPr>
        <w:pStyle w:val="B1"/>
      </w:pPr>
      <w:r w:rsidRPr="00141313">
        <w:t>-</w:t>
      </w:r>
      <w:r w:rsidRPr="00141313">
        <w:tab/>
        <w:t>the separation of each UE on the protocol level for user specific signalling management;</w:t>
      </w:r>
    </w:p>
    <w:p w14:paraId="061A85AB" w14:textId="77777777" w:rsidR="0011649F" w:rsidRPr="00141313" w:rsidRDefault="0011649F" w:rsidP="0011649F">
      <w:pPr>
        <w:pStyle w:val="B1"/>
      </w:pPr>
      <w:r w:rsidRPr="00141313">
        <w:t>-</w:t>
      </w:r>
      <w:r w:rsidRPr="00141313">
        <w:tab/>
        <w:t>the transfer of NAS signalling messages between UE and EPC;</w:t>
      </w:r>
    </w:p>
    <w:p w14:paraId="4286A8CB" w14:textId="77777777" w:rsidR="0011649F" w:rsidRPr="00141313" w:rsidRDefault="0011649F" w:rsidP="0011649F">
      <w:pPr>
        <w:pStyle w:val="B1"/>
      </w:pPr>
      <w:r w:rsidRPr="00141313">
        <w:t>-</w:t>
      </w:r>
      <w:r w:rsidRPr="00141313">
        <w:tab/>
        <w:t>location services by transferring requests from the EPC to E-UTRAN, and location information from E-UTRAN to EPC;</w:t>
      </w:r>
    </w:p>
    <w:p w14:paraId="43064C03" w14:textId="77777777" w:rsidR="00361138" w:rsidRPr="00141313" w:rsidRDefault="0011649F" w:rsidP="0011649F">
      <w:pPr>
        <w:pStyle w:val="B1"/>
      </w:pPr>
      <w:r w:rsidRPr="00141313">
        <w:t>-</w:t>
      </w:r>
      <w:r w:rsidRPr="00141313">
        <w:tab/>
        <w:t>mechanisms for resource reservation for packet data streams.</w:t>
      </w:r>
    </w:p>
    <w:p w14:paraId="639EE7E1" w14:textId="77777777" w:rsidR="0011649F" w:rsidRPr="00141313" w:rsidRDefault="00361138" w:rsidP="0011649F">
      <w:pPr>
        <w:pStyle w:val="Heading2"/>
        <w:rPr>
          <w:rFonts w:cs="Arial"/>
        </w:rPr>
      </w:pPr>
      <w:bookmarkStart w:id="27" w:name="_Toc209683655"/>
      <w:r w:rsidRPr="00141313">
        <w:t>4.5</w:t>
      </w:r>
      <w:r w:rsidRPr="00141313">
        <w:tab/>
      </w:r>
      <w:r w:rsidRPr="00141313">
        <w:rPr>
          <w:rFonts w:cs="Arial"/>
        </w:rPr>
        <w:t>S1 interface characteristics</w:t>
      </w:r>
      <w:bookmarkEnd w:id="27"/>
    </w:p>
    <w:p w14:paraId="623285F1" w14:textId="77777777" w:rsidR="0011649F" w:rsidRPr="00141313" w:rsidRDefault="0011649F" w:rsidP="00387B8F">
      <w:pPr>
        <w:pStyle w:val="Heading3"/>
      </w:pPr>
      <w:bookmarkStart w:id="28" w:name="_Toc209683656"/>
      <w:r w:rsidRPr="00141313">
        <w:t>4.5.1</w:t>
      </w:r>
      <w:r w:rsidRPr="00141313">
        <w:tab/>
        <w:t xml:space="preserve">Use of </w:t>
      </w:r>
      <w:r w:rsidR="0065383F" w:rsidRPr="00141313">
        <w:t>the Stream Control Transmission Protocol (</w:t>
      </w:r>
      <w:r w:rsidRPr="00141313">
        <w:t>SCTP</w:t>
      </w:r>
      <w:r w:rsidR="0065383F" w:rsidRPr="00141313">
        <w:t>)</w:t>
      </w:r>
      <w:bookmarkEnd w:id="28"/>
    </w:p>
    <w:p w14:paraId="47495B46" w14:textId="77777777" w:rsidR="00361138" w:rsidRPr="00141313" w:rsidRDefault="0011649F" w:rsidP="0011649F">
      <w:r w:rsidRPr="00141313">
        <w:t xml:space="preserve">The SCTP </w:t>
      </w:r>
      <w:r w:rsidR="0065383F" w:rsidRPr="00141313">
        <w:t xml:space="preserve">protocol </w:t>
      </w:r>
      <w:r w:rsidR="00387B8F" w:rsidRPr="00141313">
        <w:t xml:space="preserve">(IETF RFC 4960 [7]) </w:t>
      </w:r>
      <w:r w:rsidRPr="00141313">
        <w:t xml:space="preserve">is used to support the exchange of S1 Application Protocol (S1AP) signalling messages between an </w:t>
      </w:r>
      <w:proofErr w:type="spellStart"/>
      <w:r w:rsidRPr="00141313">
        <w:t>eNB</w:t>
      </w:r>
      <w:proofErr w:type="spellEnd"/>
      <w:r w:rsidRPr="00141313">
        <w:t xml:space="preserve"> and an MME.</w:t>
      </w:r>
    </w:p>
    <w:p w14:paraId="643F5568" w14:textId="77777777" w:rsidR="00361138" w:rsidRPr="00141313" w:rsidRDefault="00361138">
      <w:pPr>
        <w:pStyle w:val="Heading1"/>
      </w:pPr>
      <w:bookmarkStart w:id="29" w:name="_Toc209683657"/>
      <w:r w:rsidRPr="00141313">
        <w:t>5</w:t>
      </w:r>
      <w:r w:rsidRPr="00141313">
        <w:tab/>
        <w:t>Functions of the S1 interface protocols and functional split</w:t>
      </w:r>
      <w:bookmarkEnd w:id="29"/>
    </w:p>
    <w:p w14:paraId="6CBC73D6" w14:textId="77777777" w:rsidR="0011649F" w:rsidRPr="00141313" w:rsidRDefault="00361138" w:rsidP="0011649F">
      <w:pPr>
        <w:pStyle w:val="Heading2"/>
      </w:pPr>
      <w:bookmarkStart w:id="30" w:name="_Toc209683658"/>
      <w:r w:rsidRPr="00141313">
        <w:t>5.1</w:t>
      </w:r>
      <w:r w:rsidRPr="00141313">
        <w:tab/>
        <w:t>General</w:t>
      </w:r>
      <w:bookmarkEnd w:id="30"/>
    </w:p>
    <w:p w14:paraId="14B4B8A7" w14:textId="77777777" w:rsidR="00361138" w:rsidRPr="00141313" w:rsidRDefault="0011649F" w:rsidP="0011649F">
      <w:r w:rsidRPr="00141313">
        <w:t xml:space="preserve">The following </w:t>
      </w:r>
      <w:r w:rsidR="0065383F" w:rsidRPr="00141313">
        <w:t>clause</w:t>
      </w:r>
      <w:r w:rsidRPr="00141313">
        <w:t>s describe the functions supported over S1-MME and S1-U to fulfil the S1 interface capabilities.</w:t>
      </w:r>
    </w:p>
    <w:p w14:paraId="741CA553" w14:textId="77777777" w:rsidR="00361138" w:rsidRPr="00141313" w:rsidRDefault="00361138">
      <w:pPr>
        <w:pStyle w:val="Heading2"/>
      </w:pPr>
      <w:bookmarkStart w:id="31" w:name="_Toc209683659"/>
      <w:r w:rsidRPr="00141313">
        <w:t>5.2</w:t>
      </w:r>
      <w:r w:rsidRPr="00141313">
        <w:tab/>
        <w:t>S1 UE context management function</w:t>
      </w:r>
      <w:bookmarkEnd w:id="31"/>
    </w:p>
    <w:p w14:paraId="09FF4602" w14:textId="77777777" w:rsidR="00361138" w:rsidRPr="00141313" w:rsidRDefault="00361138">
      <w:r w:rsidRPr="00141313">
        <w:t xml:space="preserve">In order to support UEs in the LTE_ACTIVE state, UE contexts need to be managed, i.e. established and released in the </w:t>
      </w:r>
      <w:proofErr w:type="spellStart"/>
      <w:r w:rsidR="0093492A" w:rsidRPr="00141313">
        <w:t>eNB</w:t>
      </w:r>
      <w:proofErr w:type="spellEnd"/>
      <w:r w:rsidRPr="00141313">
        <w:t xml:space="preserve"> and in the EPC to support user individual signalling on S1. This includes security context management.</w:t>
      </w:r>
    </w:p>
    <w:p w14:paraId="212D8116" w14:textId="77777777" w:rsidR="00361138" w:rsidRPr="00141313" w:rsidRDefault="00361138">
      <w:r w:rsidRPr="00141313">
        <w:t>The S1 UE context management function supports the establishment of the necessary overall initial UE context including E-RAB context, security context, roaming</w:t>
      </w:r>
      <w:r w:rsidR="007A5D5C" w:rsidRPr="00141313">
        <w:t xml:space="preserve"> and access</w:t>
      </w:r>
      <w:r w:rsidRPr="00141313">
        <w:t xml:space="preserve"> restriction</w:t>
      </w:r>
      <w:r w:rsidR="007A5D5C" w:rsidRPr="00141313">
        <w:t>s</w:t>
      </w:r>
      <w:r w:rsidRPr="00141313">
        <w:t xml:space="preserve">, UE S1 signalling connection ID(s), etc. in the </w:t>
      </w:r>
      <w:proofErr w:type="spellStart"/>
      <w:r w:rsidRPr="00141313">
        <w:t>eNB</w:t>
      </w:r>
      <w:proofErr w:type="spellEnd"/>
      <w:r w:rsidRPr="00141313">
        <w:t xml:space="preserve"> to enable fast idle-to-active transition. </w:t>
      </w:r>
    </w:p>
    <w:p w14:paraId="69BDF1F8" w14:textId="77777777" w:rsidR="00361138" w:rsidRPr="00141313" w:rsidRDefault="00361138">
      <w:r w:rsidRPr="00141313">
        <w:t>The establishment of the overall initial UE context is initiated by the MME.</w:t>
      </w:r>
    </w:p>
    <w:p w14:paraId="36F8B426" w14:textId="77777777" w:rsidR="00361138" w:rsidRPr="00141313" w:rsidRDefault="00361138">
      <w:r w:rsidRPr="00141313">
        <w:t xml:space="preserve">The S1 UE context management function also supports the release of the context previously established in the </w:t>
      </w:r>
      <w:proofErr w:type="spellStart"/>
      <w:r w:rsidRPr="00141313">
        <w:t>eNB</w:t>
      </w:r>
      <w:proofErr w:type="spellEnd"/>
      <w:r w:rsidRPr="00141313">
        <w:t xml:space="preserve"> to enable the active-to-idle transition. The release of the context is triggered by the MME either directly or following a request received from the </w:t>
      </w:r>
      <w:proofErr w:type="spellStart"/>
      <w:r w:rsidRPr="00141313">
        <w:t>eNB</w:t>
      </w:r>
      <w:proofErr w:type="spellEnd"/>
      <w:r w:rsidRPr="00141313">
        <w:t>.</w:t>
      </w:r>
    </w:p>
    <w:p w14:paraId="7E23F5B6" w14:textId="77777777" w:rsidR="00361138" w:rsidRPr="00141313" w:rsidRDefault="00361138">
      <w:pPr>
        <w:pStyle w:val="Heading2"/>
        <w:rPr>
          <w:rFonts w:cs="Arial"/>
        </w:rPr>
      </w:pPr>
      <w:bookmarkStart w:id="32" w:name="_Toc209683660"/>
      <w:r w:rsidRPr="00141313">
        <w:lastRenderedPageBreak/>
        <w:t>5.3</w:t>
      </w:r>
      <w:r w:rsidRPr="00141313">
        <w:tab/>
        <w:t>E-RAB</w:t>
      </w:r>
      <w:r w:rsidRPr="00141313">
        <w:rPr>
          <w:rFonts w:cs="Arial"/>
        </w:rPr>
        <w:t xml:space="preserve"> management functions</w:t>
      </w:r>
      <w:bookmarkEnd w:id="32"/>
    </w:p>
    <w:p w14:paraId="44963423" w14:textId="77777777" w:rsidR="00361138" w:rsidRPr="00141313" w:rsidRDefault="00361138">
      <w:r w:rsidRPr="00141313">
        <w:t xml:space="preserve">The E-RAB service management function is responsible for establishing, modifying and releasing E-UTRAN resources for user data transport once a UE context is available in the </w:t>
      </w:r>
      <w:proofErr w:type="spellStart"/>
      <w:r w:rsidRPr="00141313">
        <w:t>eNB</w:t>
      </w:r>
      <w:proofErr w:type="spellEnd"/>
      <w:r w:rsidRPr="00141313">
        <w:t xml:space="preserve">. The establishment and modification of E-UTRAN resources is triggered by the MME and requires respective QoS information to be provided to the </w:t>
      </w:r>
      <w:proofErr w:type="spellStart"/>
      <w:r w:rsidRPr="00141313">
        <w:t>eNB</w:t>
      </w:r>
      <w:proofErr w:type="spellEnd"/>
      <w:r w:rsidRPr="00141313">
        <w:t>.</w:t>
      </w:r>
      <w:r w:rsidR="00AC7B97" w:rsidRPr="00141313">
        <w:t xml:space="preserve"> For Dual Connectivity when SCG bearer option is applied, the modification of the E-RAB is triggered by the </w:t>
      </w:r>
      <w:proofErr w:type="spellStart"/>
      <w:r w:rsidR="00AC7B97" w:rsidRPr="00141313">
        <w:t>MeNB</w:t>
      </w:r>
      <w:proofErr w:type="spellEnd"/>
      <w:r w:rsidR="00AC7B97" w:rsidRPr="00141313">
        <w:t xml:space="preserve"> towards the MME for the modification of the transport information.</w:t>
      </w:r>
      <w:r w:rsidRPr="00141313">
        <w:t xml:space="preserve"> The release of E-UTRAN resources is triggered by the MME either directly or following a request received from the </w:t>
      </w:r>
      <w:proofErr w:type="spellStart"/>
      <w:r w:rsidRPr="00141313">
        <w:t>eNB</w:t>
      </w:r>
      <w:proofErr w:type="spellEnd"/>
      <w:r w:rsidRPr="00141313">
        <w:t xml:space="preserve"> (optional). </w:t>
      </w:r>
    </w:p>
    <w:p w14:paraId="515B07A4" w14:textId="77777777" w:rsidR="00361138" w:rsidRPr="00141313" w:rsidRDefault="00361138">
      <w:pPr>
        <w:pStyle w:val="Heading2"/>
        <w:rPr>
          <w:rFonts w:cs="Arial"/>
        </w:rPr>
      </w:pPr>
      <w:bookmarkStart w:id="33" w:name="_Toc209683661"/>
      <w:r w:rsidRPr="00141313">
        <w:t>5.4</w:t>
      </w:r>
      <w:r w:rsidRPr="00141313">
        <w:tab/>
      </w:r>
      <w:r w:rsidRPr="00141313">
        <w:rPr>
          <w:rFonts w:cs="Arial"/>
        </w:rPr>
        <w:t>S1 link management function</w:t>
      </w:r>
      <w:bookmarkEnd w:id="33"/>
    </w:p>
    <w:p w14:paraId="2C41121E" w14:textId="77777777" w:rsidR="00361138" w:rsidRPr="00141313" w:rsidRDefault="00361138">
      <w:pPr>
        <w:pStyle w:val="Heading3"/>
      </w:pPr>
      <w:bookmarkStart w:id="34" w:name="_Toc209683662"/>
      <w:r w:rsidRPr="00141313">
        <w:t>5.4.1</w:t>
      </w:r>
      <w:r w:rsidRPr="00141313">
        <w:tab/>
        <w:t>GTP-U tunnels management function</w:t>
      </w:r>
      <w:bookmarkEnd w:id="34"/>
    </w:p>
    <w:p w14:paraId="5760E62F" w14:textId="77777777" w:rsidR="00361138" w:rsidRPr="00141313" w:rsidRDefault="00361138">
      <w:r w:rsidRPr="00141313">
        <w:t xml:space="preserve">This function is used to establish and release GTP-U </w:t>
      </w:r>
      <w:r w:rsidR="00387B8F" w:rsidRPr="00141313">
        <w:t>(</w:t>
      </w:r>
      <w:r w:rsidR="00B02FBD" w:rsidRPr="00141313">
        <w:t>3GPP </w:t>
      </w:r>
      <w:r w:rsidR="00387B8F" w:rsidRPr="00141313">
        <w:t xml:space="preserve">TS 29.281 [8]) </w:t>
      </w:r>
      <w:r w:rsidRPr="00141313">
        <w:t xml:space="preserve">tunnels between the EPC and the </w:t>
      </w:r>
      <w:r w:rsidR="0093492A" w:rsidRPr="00141313">
        <w:br/>
      </w:r>
      <w:r w:rsidRPr="00141313">
        <w:t>E-UTRAN upon an E-RAB service request. This involves assigning a tunnel identifier for each direction.</w:t>
      </w:r>
    </w:p>
    <w:p w14:paraId="3B6B7862" w14:textId="77777777" w:rsidR="00361138" w:rsidRPr="00141313" w:rsidRDefault="00361138">
      <w:pPr>
        <w:pStyle w:val="Heading3"/>
      </w:pPr>
      <w:bookmarkStart w:id="35" w:name="_Toc209683663"/>
      <w:r w:rsidRPr="00141313">
        <w:t>5.4.2</w:t>
      </w:r>
      <w:r w:rsidRPr="00141313">
        <w:tab/>
        <w:t xml:space="preserve">S1 </w:t>
      </w:r>
      <w:r w:rsidR="0093492A" w:rsidRPr="00141313">
        <w:t>s</w:t>
      </w:r>
      <w:r w:rsidRPr="00141313">
        <w:t>ignalling link management function</w:t>
      </w:r>
      <w:bookmarkEnd w:id="35"/>
    </w:p>
    <w:p w14:paraId="24F6233E" w14:textId="77777777" w:rsidR="00361138" w:rsidRPr="00141313" w:rsidRDefault="00361138">
      <w:r w:rsidRPr="00141313">
        <w:t xml:space="preserve">The S1 signalling link management function provides a reliable transfer of the radio network signalling between </w:t>
      </w:r>
      <w:r w:rsidR="0093492A" w:rsidRPr="00141313">
        <w:br/>
      </w:r>
      <w:r w:rsidRPr="00141313">
        <w:t>E-UTRAN and EPC.</w:t>
      </w:r>
    </w:p>
    <w:p w14:paraId="11B2BA9F" w14:textId="77777777" w:rsidR="00361138" w:rsidRPr="00141313" w:rsidRDefault="00361138">
      <w:pPr>
        <w:pStyle w:val="Heading2"/>
        <w:rPr>
          <w:rFonts w:cs="Arial"/>
        </w:rPr>
      </w:pPr>
      <w:bookmarkStart w:id="36" w:name="_Toc209683664"/>
      <w:r w:rsidRPr="00141313">
        <w:t>5.5</w:t>
      </w:r>
      <w:r w:rsidRPr="00141313">
        <w:tab/>
      </w:r>
      <w:r w:rsidRPr="00141313">
        <w:rPr>
          <w:rFonts w:cs="Arial"/>
        </w:rPr>
        <w:t xml:space="preserve">Mobility functions for UEs in </w:t>
      </w:r>
      <w:proofErr w:type="spellStart"/>
      <w:r w:rsidRPr="00141313">
        <w:rPr>
          <w:rFonts w:cs="Arial"/>
        </w:rPr>
        <w:t>LTE_Active</w:t>
      </w:r>
      <w:bookmarkEnd w:id="36"/>
      <w:proofErr w:type="spellEnd"/>
    </w:p>
    <w:p w14:paraId="10AE28FA" w14:textId="77777777" w:rsidR="00361138" w:rsidRPr="00141313" w:rsidRDefault="00361138">
      <w:pPr>
        <w:pStyle w:val="Heading3"/>
      </w:pPr>
      <w:bookmarkStart w:id="37" w:name="_Toc209683665"/>
      <w:r w:rsidRPr="00141313">
        <w:t>5.5.1</w:t>
      </w:r>
      <w:r w:rsidRPr="00141313">
        <w:tab/>
        <w:t>Intra-LTE handover</w:t>
      </w:r>
      <w:bookmarkEnd w:id="37"/>
    </w:p>
    <w:p w14:paraId="0466AFAD" w14:textId="77777777" w:rsidR="00361138" w:rsidRPr="00141313" w:rsidRDefault="00361138">
      <w:r w:rsidRPr="00141313">
        <w:t>The Intra-LTE handover function supports mobility for UEs in LTE_ACTIVE and comprises the preparation, execution and completion of handover via the X2 and S1 interfaces.</w:t>
      </w:r>
    </w:p>
    <w:p w14:paraId="726E43CE" w14:textId="77777777" w:rsidR="00361138" w:rsidRPr="00141313" w:rsidRDefault="00361138">
      <w:pPr>
        <w:pStyle w:val="Heading3"/>
      </w:pPr>
      <w:bookmarkStart w:id="38" w:name="_Toc209683666"/>
      <w:r w:rsidRPr="00141313">
        <w:t>5.5.2</w:t>
      </w:r>
      <w:r w:rsidRPr="00141313">
        <w:tab/>
        <w:t>Inter-3GPP RAT handover</w:t>
      </w:r>
      <w:bookmarkEnd w:id="38"/>
    </w:p>
    <w:p w14:paraId="0B2C2C60" w14:textId="77777777" w:rsidR="00361138" w:rsidRPr="00141313" w:rsidRDefault="00361138">
      <w:r w:rsidRPr="00141313">
        <w:t>The Inter-3GPP-RAT handover function supports mobility to and from other 3GPP-RATs for UEs in LTE_ACTIVE and comprises the preparation, execution and completion of handover via the S1 interface.</w:t>
      </w:r>
    </w:p>
    <w:p w14:paraId="38AF2023" w14:textId="77777777" w:rsidR="00361138" w:rsidRPr="00141313" w:rsidRDefault="00361138">
      <w:pPr>
        <w:pStyle w:val="Heading3"/>
      </w:pPr>
      <w:bookmarkStart w:id="39" w:name="_Toc209683667"/>
      <w:r w:rsidRPr="00141313">
        <w:t>5.5.3</w:t>
      </w:r>
      <w:r w:rsidRPr="00141313">
        <w:tab/>
        <w:t xml:space="preserve">Mobility to CDMA2000 </w:t>
      </w:r>
      <w:r w:rsidR="0093492A" w:rsidRPr="00141313">
        <w:t>s</w:t>
      </w:r>
      <w:r w:rsidRPr="00141313">
        <w:t>ystem</w:t>
      </w:r>
      <w:bookmarkEnd w:id="39"/>
    </w:p>
    <w:p w14:paraId="3170C093" w14:textId="77777777" w:rsidR="00361138" w:rsidRPr="00141313" w:rsidRDefault="00361138">
      <w:r w:rsidRPr="00141313">
        <w:t>The mobility to non-3GPP radio system function supports mobility to and from other non-3GPP radio technologies for UEs in LTE_ACTIVE, namely to and from CDMA2000 systems. This comprises signalling for pre-registration of UE with CDMA2000 HRPD network and signalling for handover preparation for handover from E-UTRAN to CDMA2000 HRPD/1xRTT.</w:t>
      </w:r>
    </w:p>
    <w:p w14:paraId="4D98836B" w14:textId="77777777" w:rsidR="00361138" w:rsidRPr="00141313" w:rsidRDefault="00361138">
      <w:pPr>
        <w:pStyle w:val="Heading2"/>
        <w:rPr>
          <w:rFonts w:cs="Arial"/>
        </w:rPr>
      </w:pPr>
      <w:bookmarkStart w:id="40" w:name="_Toc209683668"/>
      <w:r w:rsidRPr="00141313">
        <w:t>5.6</w:t>
      </w:r>
      <w:r w:rsidRPr="00141313">
        <w:tab/>
      </w:r>
      <w:r w:rsidRPr="00141313">
        <w:rPr>
          <w:rFonts w:eastAsia="MS Mincho" w:cs="Arial"/>
        </w:rPr>
        <w:t>Paging</w:t>
      </w:r>
      <w:r w:rsidRPr="00141313">
        <w:rPr>
          <w:rFonts w:cs="Arial"/>
        </w:rPr>
        <w:t xml:space="preserve"> function</w:t>
      </w:r>
      <w:bookmarkEnd w:id="40"/>
    </w:p>
    <w:p w14:paraId="6EF68CAA" w14:textId="77777777" w:rsidR="00361138" w:rsidRPr="00141313" w:rsidRDefault="00361138">
      <w:pPr>
        <w:rPr>
          <w:rFonts w:eastAsia="SimSun"/>
          <w:lang w:eastAsia="zh-CN"/>
        </w:rPr>
      </w:pPr>
      <w:r w:rsidRPr="00141313">
        <w:t xml:space="preserve">The paging function supports the sending of paging requests to the </w:t>
      </w:r>
      <w:proofErr w:type="spellStart"/>
      <w:r w:rsidRPr="00141313">
        <w:t>eNBs</w:t>
      </w:r>
      <w:proofErr w:type="spellEnd"/>
      <w:r w:rsidRPr="00141313">
        <w:t xml:space="preserve"> having one or more cells which correspond to</w:t>
      </w:r>
      <w:r w:rsidRPr="00141313">
        <w:rPr>
          <w:rFonts w:eastAsia="SimSun"/>
          <w:lang w:eastAsia="zh-CN"/>
        </w:rPr>
        <w:t xml:space="preserve"> one of</w:t>
      </w:r>
      <w:r w:rsidRPr="00141313">
        <w:t xml:space="preserve"> </w:t>
      </w:r>
      <w:r w:rsidRPr="00141313">
        <w:rPr>
          <w:rFonts w:eastAsia="SimSun"/>
          <w:lang w:eastAsia="zh-CN"/>
        </w:rPr>
        <w:t>the</w:t>
      </w:r>
      <w:r w:rsidRPr="00141313">
        <w:t xml:space="preserve"> TA</w:t>
      </w:r>
      <w:r w:rsidRPr="00141313">
        <w:rPr>
          <w:rFonts w:eastAsia="SimSun"/>
          <w:lang w:eastAsia="zh-CN"/>
        </w:rPr>
        <w:t>s</w:t>
      </w:r>
      <w:r w:rsidRPr="00141313">
        <w:t xml:space="preserve"> in which the UE is registered</w:t>
      </w:r>
      <w:r w:rsidRPr="00141313">
        <w:rPr>
          <w:rFonts w:eastAsia="SimSun"/>
          <w:lang w:eastAsia="zh-CN"/>
        </w:rPr>
        <w:t>.</w:t>
      </w:r>
    </w:p>
    <w:p w14:paraId="037F4C13" w14:textId="77777777" w:rsidR="007A5D5C" w:rsidRPr="00141313" w:rsidRDefault="00361138" w:rsidP="005C27BB">
      <w:pPr>
        <w:pStyle w:val="Heading2"/>
        <w:rPr>
          <w:rFonts w:cs="Arial"/>
        </w:rPr>
      </w:pPr>
      <w:bookmarkStart w:id="41" w:name="_Toc209683669"/>
      <w:r w:rsidRPr="00141313">
        <w:t>5.7</w:t>
      </w:r>
      <w:r w:rsidRPr="00141313">
        <w:tab/>
      </w:r>
      <w:r w:rsidR="007A5D5C" w:rsidRPr="00141313">
        <w:rPr>
          <w:rFonts w:cs="Arial"/>
        </w:rPr>
        <w:t>Void</w:t>
      </w:r>
      <w:bookmarkEnd w:id="41"/>
    </w:p>
    <w:p w14:paraId="4596212F" w14:textId="77777777" w:rsidR="007A5D5C" w:rsidRPr="00141313" w:rsidRDefault="007A5D5C" w:rsidP="007A5D5C">
      <w:pPr>
        <w:pStyle w:val="Heading2"/>
      </w:pPr>
      <w:bookmarkStart w:id="42" w:name="_Toc209683670"/>
      <w:r w:rsidRPr="00141313">
        <w:t>5.7a</w:t>
      </w:r>
      <w:r w:rsidRPr="00141313">
        <w:tab/>
        <w:t>Roaming and access restriction support functions</w:t>
      </w:r>
      <w:bookmarkEnd w:id="42"/>
    </w:p>
    <w:p w14:paraId="2B83EF54" w14:textId="77777777" w:rsidR="00361138" w:rsidRPr="00141313" w:rsidRDefault="0011649F" w:rsidP="0011649F">
      <w:pPr>
        <w:rPr>
          <w:rFonts w:cs="Arial"/>
        </w:rPr>
      </w:pPr>
      <w:r w:rsidRPr="00141313">
        <w:t xml:space="preserve">The S1 interface supports the transfer of </w:t>
      </w:r>
      <w:r w:rsidR="007A5D5C" w:rsidRPr="00141313">
        <w:t>roaming and access</w:t>
      </w:r>
      <w:r w:rsidR="00387B8F" w:rsidRPr="00141313">
        <w:t xml:space="preserve"> </w:t>
      </w:r>
      <w:r w:rsidRPr="00141313">
        <w:t xml:space="preserve">restriction information from the EPC to the </w:t>
      </w:r>
      <w:proofErr w:type="spellStart"/>
      <w:r w:rsidRPr="00141313">
        <w:t>eNB</w:t>
      </w:r>
      <w:proofErr w:type="spellEnd"/>
      <w:r w:rsidRPr="00141313">
        <w:t xml:space="preserve"> for the UE in the network.</w:t>
      </w:r>
    </w:p>
    <w:p w14:paraId="7F812887" w14:textId="77777777" w:rsidR="00361138" w:rsidRPr="00141313" w:rsidRDefault="00361138">
      <w:pPr>
        <w:pStyle w:val="Heading2"/>
        <w:rPr>
          <w:rFonts w:cs="Arial"/>
        </w:rPr>
      </w:pPr>
      <w:bookmarkStart w:id="43" w:name="_Toc209683671"/>
      <w:r w:rsidRPr="00141313">
        <w:lastRenderedPageBreak/>
        <w:t>5.8</w:t>
      </w:r>
      <w:r w:rsidRPr="00141313">
        <w:tab/>
      </w:r>
      <w:r w:rsidRPr="00141313">
        <w:rPr>
          <w:rFonts w:cs="Arial"/>
        </w:rPr>
        <w:t>S1 interface management function</w:t>
      </w:r>
      <w:bookmarkEnd w:id="43"/>
    </w:p>
    <w:p w14:paraId="18FCBA08" w14:textId="77777777" w:rsidR="00361138" w:rsidRPr="00141313" w:rsidRDefault="00361138">
      <w:r w:rsidRPr="00141313">
        <w:t xml:space="preserve">The error indication function is used by the </w:t>
      </w:r>
      <w:proofErr w:type="spellStart"/>
      <w:r w:rsidRPr="00141313">
        <w:t>eNB</w:t>
      </w:r>
      <w:proofErr w:type="spellEnd"/>
      <w:r w:rsidRPr="00141313">
        <w:t xml:space="preserve"> (respectively the MME) to indicate to the MME (respectively the </w:t>
      </w:r>
      <w:proofErr w:type="spellStart"/>
      <w:r w:rsidRPr="00141313">
        <w:t>eNB</w:t>
      </w:r>
      <w:proofErr w:type="spellEnd"/>
      <w:r w:rsidRPr="00141313">
        <w:t>) that a logical error has occurred.</w:t>
      </w:r>
    </w:p>
    <w:p w14:paraId="32798977" w14:textId="77777777" w:rsidR="00361138" w:rsidRPr="00141313" w:rsidRDefault="00361138">
      <w:r w:rsidRPr="00141313">
        <w:t xml:space="preserve">The reset function is used to initialize the peer entity after node setup and after a failure event occurred. This procedure can be used by both the </w:t>
      </w:r>
      <w:proofErr w:type="spellStart"/>
      <w:r w:rsidRPr="00141313">
        <w:t>eNB</w:t>
      </w:r>
      <w:proofErr w:type="spellEnd"/>
      <w:r w:rsidRPr="00141313">
        <w:t xml:space="preserve"> and MME.</w:t>
      </w:r>
    </w:p>
    <w:p w14:paraId="7B9B7BC9" w14:textId="77777777" w:rsidR="00361138" w:rsidRDefault="00361138">
      <w:r w:rsidRPr="00141313">
        <w:t xml:space="preserve">The S1 </w:t>
      </w:r>
      <w:r w:rsidR="0093492A" w:rsidRPr="00141313">
        <w:t>s</w:t>
      </w:r>
      <w:r w:rsidRPr="00141313">
        <w:t xml:space="preserve">etup (respectively the </w:t>
      </w:r>
      <w:proofErr w:type="spellStart"/>
      <w:r w:rsidRPr="00141313">
        <w:t>eNB</w:t>
      </w:r>
      <w:proofErr w:type="spellEnd"/>
      <w:r w:rsidRPr="00141313">
        <w:t xml:space="preserve"> and MME configuration update) function allows to exchange (respectively update) application level data needed for the </w:t>
      </w:r>
      <w:proofErr w:type="spellStart"/>
      <w:r w:rsidRPr="00141313">
        <w:t>eNB</w:t>
      </w:r>
      <w:proofErr w:type="spellEnd"/>
      <w:r w:rsidRPr="00141313">
        <w:t xml:space="preserve"> and MME to interoperate correctly on the S1 interface. </w:t>
      </w:r>
    </w:p>
    <w:p w14:paraId="092AB9D1" w14:textId="47274D35" w:rsidR="00273044" w:rsidRPr="00141313" w:rsidRDefault="00273044">
      <w:r>
        <w:t xml:space="preserve">The S1 removal function allows to remove the interface between </w:t>
      </w:r>
      <w:proofErr w:type="spellStart"/>
      <w:r>
        <w:t>eNB</w:t>
      </w:r>
      <w:proofErr w:type="spellEnd"/>
      <w:r>
        <w:t xml:space="preserve"> and MME in a controlled manner.</w:t>
      </w:r>
    </w:p>
    <w:p w14:paraId="16E8BAE5" w14:textId="77777777" w:rsidR="00361138" w:rsidRPr="00141313" w:rsidRDefault="00361138">
      <w:pPr>
        <w:pStyle w:val="Heading2"/>
      </w:pPr>
      <w:bookmarkStart w:id="44" w:name="_Toc209683672"/>
      <w:r w:rsidRPr="00141313">
        <w:t>5.9</w:t>
      </w:r>
      <w:r w:rsidRPr="00141313">
        <w:tab/>
        <w:t>Coordination functions</w:t>
      </w:r>
      <w:bookmarkEnd w:id="44"/>
    </w:p>
    <w:p w14:paraId="795693D1" w14:textId="77777777" w:rsidR="0011649F" w:rsidRPr="00141313" w:rsidRDefault="00361138" w:rsidP="00387B8F">
      <w:pPr>
        <w:pStyle w:val="Heading3"/>
      </w:pPr>
      <w:bookmarkStart w:id="45" w:name="_Toc209683673"/>
      <w:r w:rsidRPr="00141313">
        <w:t>5.9.1</w:t>
      </w:r>
      <w:r w:rsidRPr="00141313">
        <w:tab/>
        <w:t>Network sharing function</w:t>
      </w:r>
      <w:bookmarkEnd w:id="45"/>
      <w:r w:rsidR="0011649F" w:rsidRPr="00141313">
        <w:t xml:space="preserve"> </w:t>
      </w:r>
    </w:p>
    <w:p w14:paraId="0971B4B6" w14:textId="77777777" w:rsidR="00361138" w:rsidRPr="00141313" w:rsidRDefault="0011649F" w:rsidP="0011649F">
      <w:r w:rsidRPr="00141313">
        <w:t>The S1 interface supports the transfer of the UE</w:t>
      </w:r>
      <w:r w:rsidR="0093492A" w:rsidRPr="00141313">
        <w:t>'</w:t>
      </w:r>
      <w:r w:rsidRPr="00141313">
        <w:t>s serving PLMN and of equivalent PLMNs to the serving PLMN.</w:t>
      </w:r>
    </w:p>
    <w:p w14:paraId="6A2E604A" w14:textId="77777777" w:rsidR="00361138" w:rsidRPr="00141313" w:rsidRDefault="00361138" w:rsidP="00387B8F">
      <w:pPr>
        <w:pStyle w:val="Heading3"/>
      </w:pPr>
      <w:bookmarkStart w:id="46" w:name="_Toc209683674"/>
      <w:r w:rsidRPr="00141313">
        <w:t>5.9.2</w:t>
      </w:r>
      <w:r w:rsidRPr="00141313">
        <w:tab/>
        <w:t>NAS node selection function</w:t>
      </w:r>
      <w:bookmarkEnd w:id="46"/>
    </w:p>
    <w:p w14:paraId="1030DD3D" w14:textId="77777777" w:rsidR="00361138" w:rsidRPr="00141313" w:rsidRDefault="00361138">
      <w:pPr>
        <w:spacing w:after="120"/>
      </w:pPr>
      <w:r w:rsidRPr="00141313">
        <w:t xml:space="preserve">The interconnection of </w:t>
      </w:r>
      <w:proofErr w:type="spellStart"/>
      <w:r w:rsidRPr="00141313">
        <w:t>eNBs</w:t>
      </w:r>
      <w:proofErr w:type="spellEnd"/>
      <w:r w:rsidRPr="00141313">
        <w:t xml:space="preserve"> to multiple MME / S-GWs is supported by the LTE/</w:t>
      </w:r>
      <w:r w:rsidR="0011649F" w:rsidRPr="00141313">
        <w:t>EPS</w:t>
      </w:r>
      <w:r w:rsidRPr="00141313">
        <w:t xml:space="preserve"> architecture</w:t>
      </w:r>
      <w:r w:rsidR="00387B8F" w:rsidRPr="00141313">
        <w:t xml:space="preserve"> (see </w:t>
      </w:r>
      <w:r w:rsidR="00B02FBD" w:rsidRPr="00141313">
        <w:t>3GPP </w:t>
      </w:r>
      <w:r w:rsidR="00387B8F" w:rsidRPr="00141313">
        <w:t>TS</w:t>
      </w:r>
      <w:r w:rsidR="0093492A" w:rsidRPr="00141313">
        <w:t> </w:t>
      </w:r>
      <w:r w:rsidR="00387B8F" w:rsidRPr="00141313">
        <w:t>23.401</w:t>
      </w:r>
      <w:r w:rsidR="0093492A" w:rsidRPr="00141313">
        <w:t> </w:t>
      </w:r>
      <w:r w:rsidR="00387B8F" w:rsidRPr="00141313">
        <w:t>[9]</w:t>
      </w:r>
      <w:r w:rsidR="007D7D7E">
        <w:t xml:space="preserve"> and 3GPP TS 36.300 [11]</w:t>
      </w:r>
      <w:r w:rsidR="00387B8F" w:rsidRPr="00141313">
        <w:t>)</w:t>
      </w:r>
      <w:r w:rsidRPr="00141313">
        <w:t xml:space="preserve">. Therefore a NAS node selection function is located in the </w:t>
      </w:r>
      <w:proofErr w:type="spellStart"/>
      <w:r w:rsidRPr="00141313">
        <w:t>eNB</w:t>
      </w:r>
      <w:proofErr w:type="spellEnd"/>
      <w:r w:rsidRPr="00141313">
        <w:t xml:space="preserve"> to determine the MME association of the UE.</w:t>
      </w:r>
    </w:p>
    <w:p w14:paraId="3DA42548" w14:textId="77777777" w:rsidR="00361138" w:rsidRPr="00141313" w:rsidRDefault="00361138">
      <w:r w:rsidRPr="00141313">
        <w:t xml:space="preserve">This functionality is located in the </w:t>
      </w:r>
      <w:proofErr w:type="spellStart"/>
      <w:r w:rsidRPr="00141313">
        <w:t>eNB</w:t>
      </w:r>
      <w:proofErr w:type="spellEnd"/>
      <w:r w:rsidRPr="00141313">
        <w:t xml:space="preserve"> to determine and establish an association between a given UE and one of the MME nodes that comprise the pool area the </w:t>
      </w:r>
      <w:proofErr w:type="spellStart"/>
      <w:r w:rsidRPr="00141313">
        <w:t>eNB</w:t>
      </w:r>
      <w:proofErr w:type="spellEnd"/>
      <w:r w:rsidRPr="00141313">
        <w:t xml:space="preserve"> belongs to.</w:t>
      </w:r>
    </w:p>
    <w:p w14:paraId="5D3716DE" w14:textId="77777777" w:rsidR="00361138" w:rsidRPr="00141313" w:rsidRDefault="00361138">
      <w:r w:rsidRPr="00141313">
        <w:t>It then enables proper routeing via the S1-MME interface.</w:t>
      </w:r>
    </w:p>
    <w:p w14:paraId="25752914" w14:textId="77777777" w:rsidR="00BD3A0D" w:rsidRPr="00141313" w:rsidRDefault="00361138" w:rsidP="00EE5A31">
      <w:r w:rsidRPr="00141313">
        <w:t>On S1, no specific procedure corresponds to the NAS node selection function.</w:t>
      </w:r>
    </w:p>
    <w:p w14:paraId="1AB5A35C" w14:textId="77777777" w:rsidR="00EE5A31" w:rsidRPr="00141313" w:rsidRDefault="00EE5A31" w:rsidP="00EE5A31">
      <w:r w:rsidRPr="00141313">
        <w:t xml:space="preserve">The S1 interface supports the indication by the MME of its relative capacity to the </w:t>
      </w:r>
      <w:proofErr w:type="spellStart"/>
      <w:r w:rsidRPr="00141313">
        <w:t>eNB</w:t>
      </w:r>
      <w:proofErr w:type="spellEnd"/>
      <w:r w:rsidRPr="00141313">
        <w:t>, in order to achieve load-balanced MMEs within the pool area.</w:t>
      </w:r>
    </w:p>
    <w:p w14:paraId="4548B1A6" w14:textId="77777777" w:rsidR="007D7D7E" w:rsidRDefault="007D7D7E" w:rsidP="007D7D7E">
      <w:r>
        <w:t xml:space="preserve">When the </w:t>
      </w:r>
      <w:proofErr w:type="spellStart"/>
      <w:r>
        <w:t>eNB</w:t>
      </w:r>
      <w:proofErr w:type="spellEnd"/>
      <w:r>
        <w:t xml:space="preserve"> is configured to ensure that the selected MME serves the country where the UE is located, as described in TS 23.401 [9], the </w:t>
      </w:r>
      <w:proofErr w:type="spellStart"/>
      <w:r>
        <w:t>eNB</w:t>
      </w:r>
      <w:proofErr w:type="spellEnd"/>
      <w:r>
        <w:t xml:space="preserve"> takes into account UE location information, if available, when determining the MME.</w:t>
      </w:r>
    </w:p>
    <w:p w14:paraId="10D4141C" w14:textId="77777777" w:rsidR="00EE5A31" w:rsidRPr="00141313" w:rsidRDefault="00EE5A31" w:rsidP="00EE5A31">
      <w:pPr>
        <w:pStyle w:val="Heading3"/>
      </w:pPr>
      <w:bookmarkStart w:id="47" w:name="_Toc209683675"/>
      <w:r w:rsidRPr="00141313">
        <w:t>5.9.3</w:t>
      </w:r>
      <w:r w:rsidRPr="00141313">
        <w:tab/>
        <w:t>MME overload control function</w:t>
      </w:r>
      <w:bookmarkEnd w:id="47"/>
    </w:p>
    <w:p w14:paraId="331431BE" w14:textId="77777777" w:rsidR="00361138" w:rsidRPr="00141313" w:rsidRDefault="00EE5A31" w:rsidP="00EE5A31">
      <w:r w:rsidRPr="00141313">
        <w:t xml:space="preserve">The S1 interface supports the indication by the MME of its overload situations to the </w:t>
      </w:r>
      <w:proofErr w:type="spellStart"/>
      <w:r w:rsidRPr="00141313">
        <w:t>eNB</w:t>
      </w:r>
      <w:proofErr w:type="spellEnd"/>
      <w:r w:rsidRPr="00141313">
        <w:t>.</w:t>
      </w:r>
    </w:p>
    <w:p w14:paraId="28C50903" w14:textId="77777777" w:rsidR="00361138" w:rsidRPr="00141313" w:rsidRDefault="00361138">
      <w:pPr>
        <w:pStyle w:val="Heading2"/>
        <w:rPr>
          <w:rFonts w:cs="Arial"/>
        </w:rPr>
      </w:pPr>
      <w:bookmarkStart w:id="48" w:name="_Toc209683676"/>
      <w:r w:rsidRPr="00141313">
        <w:t>5.10</w:t>
      </w:r>
      <w:r w:rsidRPr="00141313">
        <w:tab/>
      </w:r>
      <w:r w:rsidRPr="00141313">
        <w:rPr>
          <w:rFonts w:cs="Arial"/>
        </w:rPr>
        <w:t>Security function</w:t>
      </w:r>
      <w:bookmarkEnd w:id="48"/>
    </w:p>
    <w:p w14:paraId="29F77A67" w14:textId="77777777" w:rsidR="00361138" w:rsidRPr="00141313" w:rsidRDefault="00361138">
      <w:pPr>
        <w:pStyle w:val="Heading3"/>
      </w:pPr>
      <w:bookmarkStart w:id="49" w:name="_Toc209683677"/>
      <w:r w:rsidRPr="00141313">
        <w:t>5.10.1</w:t>
      </w:r>
      <w:r w:rsidRPr="00141313">
        <w:tab/>
        <w:t>Data confidentiality</w:t>
      </w:r>
      <w:bookmarkEnd w:id="49"/>
    </w:p>
    <w:p w14:paraId="161F91BE" w14:textId="77777777" w:rsidR="00361138" w:rsidRPr="00141313" w:rsidRDefault="00361138">
      <w:pPr>
        <w:pStyle w:val="Heading4"/>
      </w:pPr>
      <w:bookmarkStart w:id="50" w:name="_Toc209683678"/>
      <w:r w:rsidRPr="00141313">
        <w:t>5.10.1.1</w:t>
      </w:r>
      <w:r w:rsidRPr="00141313">
        <w:tab/>
        <w:t>Radio interface ciphering function</w:t>
      </w:r>
      <w:bookmarkEnd w:id="50"/>
    </w:p>
    <w:p w14:paraId="5426F512" w14:textId="77777777" w:rsidR="00361138" w:rsidRPr="00141313" w:rsidRDefault="00361138">
      <w:r w:rsidRPr="00141313">
        <w:t xml:space="preserve">The radio interface </w:t>
      </w:r>
      <w:r w:rsidR="00F96887" w:rsidRPr="00141313">
        <w:t xml:space="preserve">may </w:t>
      </w:r>
      <w:r w:rsidRPr="00141313">
        <w:t>be ciphered. Both</w:t>
      </w:r>
      <w:r w:rsidR="0093492A" w:rsidRPr="00141313">
        <w:t>,</w:t>
      </w:r>
      <w:r w:rsidRPr="00141313">
        <w:t xml:space="preserve"> </w:t>
      </w:r>
      <w:r w:rsidR="0093492A" w:rsidRPr="00141313">
        <w:t>s</w:t>
      </w:r>
      <w:r w:rsidRPr="00141313">
        <w:t>ignalling and user data</w:t>
      </w:r>
      <w:r w:rsidR="0093492A" w:rsidRPr="00141313">
        <w:t>,</w:t>
      </w:r>
      <w:r w:rsidRPr="00141313">
        <w:t xml:space="preserve"> may be subject to ciphering. The ciphering shall be done within the E-UTRAN.</w:t>
      </w:r>
    </w:p>
    <w:p w14:paraId="7594A594" w14:textId="77777777" w:rsidR="00361138" w:rsidRPr="00141313" w:rsidRDefault="00361138">
      <w:pPr>
        <w:pStyle w:val="Heading4"/>
      </w:pPr>
      <w:bookmarkStart w:id="51" w:name="_Toc209683679"/>
      <w:r w:rsidRPr="00141313">
        <w:t>5.10.1.2</w:t>
      </w:r>
      <w:r w:rsidRPr="00141313">
        <w:tab/>
        <w:t>Ciphering key management function</w:t>
      </w:r>
      <w:bookmarkEnd w:id="51"/>
    </w:p>
    <w:p w14:paraId="62A10A23" w14:textId="77777777" w:rsidR="00361138" w:rsidRPr="00141313" w:rsidRDefault="00F96887">
      <w:r w:rsidRPr="00141313">
        <w:t xml:space="preserve">The MME provides the </w:t>
      </w:r>
      <w:proofErr w:type="spellStart"/>
      <w:r w:rsidRPr="00141313">
        <w:t>eNB</w:t>
      </w:r>
      <w:proofErr w:type="spellEnd"/>
      <w:r w:rsidRPr="00141313">
        <w:t xml:space="preserve"> with the key </w:t>
      </w:r>
      <w:proofErr w:type="spellStart"/>
      <w:r w:rsidRPr="00141313">
        <w:t>K</w:t>
      </w:r>
      <w:r w:rsidRPr="00141313">
        <w:rPr>
          <w:vertAlign w:val="subscript"/>
        </w:rPr>
        <w:t>eNB</w:t>
      </w:r>
      <w:proofErr w:type="spellEnd"/>
      <w:r w:rsidRPr="00141313">
        <w:t>, which is used for the derivation of the ciphering keys used for ciphering of the radio interface as defined in TS 36.300 [11] and TS 33.401 [12].</w:t>
      </w:r>
    </w:p>
    <w:p w14:paraId="570EC5CB" w14:textId="77777777" w:rsidR="00361138" w:rsidRPr="00141313" w:rsidRDefault="00361138">
      <w:pPr>
        <w:pStyle w:val="Heading3"/>
      </w:pPr>
      <w:bookmarkStart w:id="52" w:name="_Toc209683680"/>
      <w:r w:rsidRPr="00141313">
        <w:lastRenderedPageBreak/>
        <w:t>5.10.2</w:t>
      </w:r>
      <w:r w:rsidRPr="00141313">
        <w:tab/>
        <w:t>Data integrity</w:t>
      </w:r>
      <w:bookmarkEnd w:id="52"/>
    </w:p>
    <w:p w14:paraId="6CC6D7DB" w14:textId="77777777" w:rsidR="00361138" w:rsidRPr="00141313" w:rsidRDefault="00361138">
      <w:pPr>
        <w:pStyle w:val="Heading4"/>
      </w:pPr>
      <w:bookmarkStart w:id="53" w:name="_Toc209683681"/>
      <w:r w:rsidRPr="00141313">
        <w:t>5.10.2.1</w:t>
      </w:r>
      <w:r w:rsidRPr="00141313">
        <w:tab/>
        <w:t>Integrity checking</w:t>
      </w:r>
      <w:bookmarkEnd w:id="53"/>
    </w:p>
    <w:p w14:paraId="2353E7F8" w14:textId="77777777" w:rsidR="00361138" w:rsidRPr="00141313" w:rsidRDefault="00361138">
      <w:r w:rsidRPr="00141313">
        <w:t>The purpose of the integrity check is</w:t>
      </w:r>
      <w:r w:rsidR="00F96887" w:rsidRPr="00141313">
        <w:t xml:space="preserve"> to ensure the integrity of the signalling messages over the air interface</w:t>
      </w:r>
      <w:r w:rsidRPr="00141313">
        <w:t xml:space="preserve"> to make sure that the signalling continues between the same elements</w:t>
      </w:r>
      <w:r w:rsidR="00F96887" w:rsidRPr="00141313">
        <w:t xml:space="preserve">, i.e., the UE and the </w:t>
      </w:r>
      <w:proofErr w:type="spellStart"/>
      <w:r w:rsidR="00F96887" w:rsidRPr="00141313">
        <w:t>eNB</w:t>
      </w:r>
      <w:proofErr w:type="spellEnd"/>
      <w:r w:rsidR="00F96887" w:rsidRPr="00141313">
        <w:t xml:space="preserve"> that first established the secure connection</w:t>
      </w:r>
      <w:r w:rsidRPr="00141313">
        <w:t>. The integrity check shall be done within the E-UTRAN.</w:t>
      </w:r>
    </w:p>
    <w:p w14:paraId="64F6CEDD" w14:textId="77777777" w:rsidR="00361138" w:rsidRPr="00141313" w:rsidRDefault="00361138">
      <w:pPr>
        <w:pStyle w:val="Heading4"/>
      </w:pPr>
      <w:bookmarkStart w:id="54" w:name="_Toc209683682"/>
      <w:r w:rsidRPr="00141313">
        <w:t>5.10.2.2</w:t>
      </w:r>
      <w:r w:rsidRPr="00141313">
        <w:tab/>
        <w:t>Integrity key management</w:t>
      </w:r>
      <w:bookmarkEnd w:id="54"/>
    </w:p>
    <w:p w14:paraId="6B6ACFD8" w14:textId="77777777" w:rsidR="00361138" w:rsidRPr="00141313" w:rsidRDefault="00F96887">
      <w:r w:rsidRPr="00141313">
        <w:t xml:space="preserve">The MME provides the </w:t>
      </w:r>
      <w:proofErr w:type="spellStart"/>
      <w:r w:rsidRPr="00141313">
        <w:t>eNB</w:t>
      </w:r>
      <w:proofErr w:type="spellEnd"/>
      <w:r w:rsidRPr="00141313">
        <w:t xml:space="preserve"> with the key </w:t>
      </w:r>
      <w:proofErr w:type="spellStart"/>
      <w:r w:rsidRPr="00141313">
        <w:t>K</w:t>
      </w:r>
      <w:r w:rsidRPr="00141313">
        <w:rPr>
          <w:vertAlign w:val="subscript"/>
        </w:rPr>
        <w:t>eNB</w:t>
      </w:r>
      <w:proofErr w:type="spellEnd"/>
      <w:r w:rsidRPr="00141313">
        <w:t>, which is used for the derivation of the integrity key used for the integrity protection of the radio interface control plane as defined in TS 36.300 [11] and TS 33.401 [12].</w:t>
      </w:r>
    </w:p>
    <w:p w14:paraId="7BB49052" w14:textId="77777777" w:rsidR="00361138" w:rsidRPr="00141313" w:rsidRDefault="00361138">
      <w:pPr>
        <w:pStyle w:val="Heading2"/>
        <w:rPr>
          <w:rFonts w:cs="Arial"/>
        </w:rPr>
      </w:pPr>
      <w:bookmarkStart w:id="55" w:name="_Toc209683683"/>
      <w:r w:rsidRPr="00141313">
        <w:t>5.11</w:t>
      </w:r>
      <w:r w:rsidRPr="00141313">
        <w:tab/>
      </w:r>
      <w:r w:rsidRPr="00141313">
        <w:rPr>
          <w:rFonts w:cs="Arial"/>
        </w:rPr>
        <w:t>Service and network access function</w:t>
      </w:r>
      <w:bookmarkEnd w:id="55"/>
    </w:p>
    <w:p w14:paraId="5911878F" w14:textId="77777777" w:rsidR="00361138" w:rsidRPr="00141313" w:rsidRDefault="00361138">
      <w:pPr>
        <w:pStyle w:val="Heading3"/>
      </w:pPr>
      <w:bookmarkStart w:id="56" w:name="_Toc209683684"/>
      <w:r w:rsidRPr="00141313">
        <w:t>5.11.1</w:t>
      </w:r>
      <w:r w:rsidRPr="00141313">
        <w:tab/>
        <w:t>Core network signalling data transfer function</w:t>
      </w:r>
      <w:bookmarkEnd w:id="56"/>
    </w:p>
    <w:p w14:paraId="108A56D6" w14:textId="77777777" w:rsidR="00361138" w:rsidRPr="00141313" w:rsidRDefault="00361138">
      <w:r w:rsidRPr="00141313">
        <w:t>The NAS EPC signalling data shall be transparently conveyed between the EPC and the UE. Over the S1 interface, the same S1 interface channel that is used for the E-UTRAN–EPC signalling shall be used.</w:t>
      </w:r>
    </w:p>
    <w:p w14:paraId="26321A13" w14:textId="77777777" w:rsidR="00361138" w:rsidRPr="00141313" w:rsidRDefault="00361138">
      <w:pPr>
        <w:pStyle w:val="Heading3"/>
      </w:pPr>
      <w:bookmarkStart w:id="57" w:name="_Toc209683685"/>
      <w:r w:rsidRPr="00141313">
        <w:t>5.11.2</w:t>
      </w:r>
      <w:r w:rsidRPr="00141313">
        <w:tab/>
        <w:t>UE tracing</w:t>
      </w:r>
      <w:bookmarkEnd w:id="57"/>
    </w:p>
    <w:p w14:paraId="6B1F0592" w14:textId="77777777" w:rsidR="00361138" w:rsidRPr="00141313" w:rsidRDefault="00361138">
      <w:r w:rsidRPr="00141313">
        <w:t>This function allows tracing of various events related to the UE and its activities. This is an O&amp;M functionality.</w:t>
      </w:r>
    </w:p>
    <w:p w14:paraId="2025947F" w14:textId="77777777" w:rsidR="00361138" w:rsidRPr="00141313" w:rsidRDefault="00361138">
      <w:pPr>
        <w:pStyle w:val="Heading3"/>
      </w:pPr>
      <w:bookmarkStart w:id="58" w:name="_Toc209683686"/>
      <w:r w:rsidRPr="00141313">
        <w:t>5.11.3</w:t>
      </w:r>
      <w:r w:rsidRPr="00141313">
        <w:tab/>
        <w:t>Location reporting function</w:t>
      </w:r>
      <w:bookmarkEnd w:id="58"/>
    </w:p>
    <w:p w14:paraId="5CBE99B0" w14:textId="77777777" w:rsidR="00361138" w:rsidRPr="00141313" w:rsidRDefault="00361138">
      <w:r w:rsidRPr="00141313">
        <w:t xml:space="preserve">The positioning function performs the determination of the geographical position of the UE. </w:t>
      </w:r>
    </w:p>
    <w:p w14:paraId="171ACEB4" w14:textId="77777777" w:rsidR="00361138" w:rsidRPr="00141313" w:rsidRDefault="00361138">
      <w:r w:rsidRPr="00141313">
        <w:t xml:space="preserve">This function allows the MME to request the </w:t>
      </w:r>
      <w:proofErr w:type="spellStart"/>
      <w:r w:rsidRPr="00141313">
        <w:t>eNB</w:t>
      </w:r>
      <w:proofErr w:type="spellEnd"/>
      <w:r w:rsidRPr="00141313">
        <w:t xml:space="preserve"> for a given UE either to report directly the current serving cell or to report upon change of serving cell.</w:t>
      </w:r>
    </w:p>
    <w:p w14:paraId="7A789A17" w14:textId="77777777" w:rsidR="00AC7B97" w:rsidRPr="00141313" w:rsidRDefault="00AC7B97">
      <w:r w:rsidRPr="00141313">
        <w:t xml:space="preserve">If dual connectivity is configured for a specific UE, the location reported refers to the cell served by the </w:t>
      </w:r>
      <w:proofErr w:type="spellStart"/>
      <w:r w:rsidRPr="00141313">
        <w:t>MeNB</w:t>
      </w:r>
      <w:proofErr w:type="spellEnd"/>
      <w:r w:rsidRPr="00141313">
        <w:t>.</w:t>
      </w:r>
    </w:p>
    <w:p w14:paraId="7FBC683A" w14:textId="77777777" w:rsidR="00C00314" w:rsidRPr="00141313" w:rsidRDefault="00C00314" w:rsidP="00C00314">
      <w:pPr>
        <w:pStyle w:val="Heading3"/>
      </w:pPr>
      <w:bookmarkStart w:id="59" w:name="_Toc209683687"/>
      <w:r w:rsidRPr="00141313">
        <w:t>5.11.</w:t>
      </w:r>
      <w:r w:rsidRPr="00141313">
        <w:rPr>
          <w:lang w:eastAsia="zh-CN"/>
        </w:rPr>
        <w:t>4</w:t>
      </w:r>
      <w:r w:rsidRPr="00141313">
        <w:tab/>
      </w:r>
      <w:r w:rsidR="00B02FBD" w:rsidRPr="00141313">
        <w:t>LTE Positioning Protocol A (</w:t>
      </w:r>
      <w:proofErr w:type="spellStart"/>
      <w:r w:rsidRPr="00141313">
        <w:rPr>
          <w:lang w:eastAsia="zh-CN"/>
        </w:rPr>
        <w:t>LPPa</w:t>
      </w:r>
      <w:proofErr w:type="spellEnd"/>
      <w:r w:rsidR="00B02FBD" w:rsidRPr="00141313">
        <w:rPr>
          <w:lang w:eastAsia="zh-CN"/>
        </w:rPr>
        <w:t>)</w:t>
      </w:r>
      <w:r w:rsidRPr="00141313">
        <w:rPr>
          <w:lang w:eastAsia="zh-CN"/>
        </w:rPr>
        <w:t xml:space="preserve"> </w:t>
      </w:r>
      <w:r w:rsidR="003D6AD3" w:rsidRPr="00141313">
        <w:rPr>
          <w:lang w:eastAsia="zh-CN"/>
        </w:rPr>
        <w:t>s</w:t>
      </w:r>
      <w:r w:rsidRPr="00141313">
        <w:rPr>
          <w:lang w:eastAsia="zh-CN"/>
        </w:rPr>
        <w:t>ignalling</w:t>
      </w:r>
      <w:r w:rsidRPr="00141313">
        <w:t xml:space="preserve"> transfer function</w:t>
      </w:r>
      <w:bookmarkEnd w:id="59"/>
    </w:p>
    <w:p w14:paraId="79F76D48" w14:textId="77777777" w:rsidR="003F659A" w:rsidRPr="00141313" w:rsidRDefault="00C00314" w:rsidP="003F659A">
      <w:r w:rsidRPr="00141313">
        <w:t xml:space="preserve">The </w:t>
      </w:r>
      <w:proofErr w:type="spellStart"/>
      <w:r w:rsidRPr="00141313">
        <w:rPr>
          <w:lang w:eastAsia="zh-CN"/>
        </w:rPr>
        <w:t>LPPa</w:t>
      </w:r>
      <w:proofErr w:type="spellEnd"/>
      <w:r w:rsidRPr="00141313">
        <w:t xml:space="preserve"> </w:t>
      </w:r>
      <w:r w:rsidR="00387B8F" w:rsidRPr="00141313">
        <w:t>(</w:t>
      </w:r>
      <w:r w:rsidR="00B02FBD" w:rsidRPr="00141313">
        <w:t>3GPP </w:t>
      </w:r>
      <w:r w:rsidR="00387B8F" w:rsidRPr="00141313">
        <w:t xml:space="preserve">TS 36.455 [10]) </w:t>
      </w:r>
      <w:r w:rsidRPr="00141313">
        <w:t xml:space="preserve">signalling data </w:t>
      </w:r>
      <w:r w:rsidRPr="00141313">
        <w:rPr>
          <w:lang w:eastAsia="zh-CN"/>
        </w:rPr>
        <w:t>is</w:t>
      </w:r>
      <w:r w:rsidRPr="00141313">
        <w:t xml:space="preserve"> transparently conveyed between the </w:t>
      </w:r>
      <w:r w:rsidRPr="00141313">
        <w:rPr>
          <w:lang w:eastAsia="zh-CN"/>
        </w:rPr>
        <w:t>E-SMLC</w:t>
      </w:r>
      <w:r w:rsidRPr="00141313">
        <w:t xml:space="preserve"> and the </w:t>
      </w:r>
      <w:proofErr w:type="spellStart"/>
      <w:r w:rsidRPr="00141313">
        <w:rPr>
          <w:lang w:eastAsia="zh-CN"/>
        </w:rPr>
        <w:t>eNB</w:t>
      </w:r>
      <w:proofErr w:type="spellEnd"/>
      <w:r w:rsidRPr="00141313">
        <w:t>.</w:t>
      </w:r>
      <w:r w:rsidR="003F659A" w:rsidRPr="00141313">
        <w:t xml:space="preserve"> </w:t>
      </w:r>
    </w:p>
    <w:p w14:paraId="242858DF" w14:textId="77777777" w:rsidR="003F659A" w:rsidRPr="00141313" w:rsidRDefault="003F659A" w:rsidP="003F659A">
      <w:pPr>
        <w:pStyle w:val="Heading3"/>
      </w:pPr>
      <w:bookmarkStart w:id="60" w:name="_Toc209683688"/>
      <w:r w:rsidRPr="00141313">
        <w:t>5.11.5</w:t>
      </w:r>
      <w:r w:rsidRPr="00141313">
        <w:tab/>
        <w:t xml:space="preserve">Delivery of </w:t>
      </w:r>
      <w:r w:rsidR="003D6AD3" w:rsidRPr="00141313">
        <w:t>w</w:t>
      </w:r>
      <w:r w:rsidRPr="00141313">
        <w:t>arning messages</w:t>
      </w:r>
      <w:bookmarkEnd w:id="60"/>
    </w:p>
    <w:p w14:paraId="3AE62446" w14:textId="77777777" w:rsidR="003F659A" w:rsidRPr="00141313" w:rsidRDefault="003F659A" w:rsidP="003F659A">
      <w:r w:rsidRPr="00141313">
        <w:t xml:space="preserve">This function provides the capability to start or stop the delivery of warning notification messages related to alerts (earthquake, tsunami, etc..). The messages belong to one of </w:t>
      </w:r>
      <w:r w:rsidR="0077307C" w:rsidRPr="00141313">
        <w:t xml:space="preserve">the </w:t>
      </w:r>
      <w:r w:rsidRPr="00141313">
        <w:t>independent warning services: ETWS</w:t>
      </w:r>
      <w:r w:rsidR="0077307C" w:rsidRPr="00141313">
        <w:t>,</w:t>
      </w:r>
      <w:r w:rsidRPr="00141313">
        <w:t xml:space="preserve"> CMAS</w:t>
      </w:r>
      <w:r w:rsidR="0077307C" w:rsidRPr="00141313">
        <w:t xml:space="preserve"> or the other services which use the same </w:t>
      </w:r>
      <w:r w:rsidR="0093492A" w:rsidRPr="00141313">
        <w:t>Access Stratum (</w:t>
      </w:r>
      <w:r w:rsidR="0077307C" w:rsidRPr="00141313">
        <w:t>AS</w:t>
      </w:r>
      <w:r w:rsidR="0093492A" w:rsidRPr="00141313">
        <w:t>)</w:t>
      </w:r>
      <w:r w:rsidR="0077307C" w:rsidRPr="00141313">
        <w:t xml:space="preserve"> mechanisms as CMAS as described in </w:t>
      </w:r>
      <w:r w:rsidR="00B02FBD" w:rsidRPr="00141313">
        <w:t>3GPP </w:t>
      </w:r>
      <w:r w:rsidR="0077307C" w:rsidRPr="00141313">
        <w:t>TS 36.300 [11]</w:t>
      </w:r>
      <w:r w:rsidRPr="00141313">
        <w:t>.</w:t>
      </w:r>
    </w:p>
    <w:p w14:paraId="2A0A734A" w14:textId="77777777" w:rsidR="00C00314" w:rsidRPr="00141313" w:rsidRDefault="003F659A" w:rsidP="003F659A">
      <w:r w:rsidRPr="00141313">
        <w:t>In ETWS, the messages to be delivered can either be primary notifications which have stringent delivery delay or secondary notifications.</w:t>
      </w:r>
    </w:p>
    <w:p w14:paraId="6DF599E6" w14:textId="77777777" w:rsidR="00361138" w:rsidRPr="00141313" w:rsidRDefault="00361138">
      <w:pPr>
        <w:pStyle w:val="Heading2"/>
      </w:pPr>
      <w:bookmarkStart w:id="61" w:name="_Toc209683689"/>
      <w:r w:rsidRPr="00141313">
        <w:t>5.12</w:t>
      </w:r>
      <w:r w:rsidRPr="00141313">
        <w:tab/>
        <w:t xml:space="preserve">RAN Information Management </w:t>
      </w:r>
      <w:r w:rsidR="003D6AD3" w:rsidRPr="00141313">
        <w:t xml:space="preserve">(RIM) </w:t>
      </w:r>
      <w:r w:rsidRPr="00141313">
        <w:t>function</w:t>
      </w:r>
      <w:bookmarkEnd w:id="61"/>
    </w:p>
    <w:p w14:paraId="021DF95B" w14:textId="77777777" w:rsidR="00EE5A31" w:rsidRPr="00141313" w:rsidRDefault="00361138" w:rsidP="00EE5A31">
      <w:r w:rsidRPr="00141313">
        <w:t>The RAN Information Management (RIM) function is a generic mechanism that allows the request and transfer of information (e.g. GERAN</w:t>
      </w:r>
      <w:r w:rsidR="0011649F" w:rsidRPr="00141313">
        <w:t>/UTRAN</w:t>
      </w:r>
      <w:r w:rsidRPr="00141313">
        <w:t xml:space="preserve"> </w:t>
      </w:r>
      <w:r w:rsidR="009152E4" w:rsidRPr="00141313">
        <w:t>s</w:t>
      </w:r>
      <w:r w:rsidRPr="00141313">
        <w:t xml:space="preserve">ystem information) between two RAN nodes via the </w:t>
      </w:r>
      <w:r w:rsidR="009152E4" w:rsidRPr="00141313">
        <w:t>C</w:t>
      </w:r>
      <w:r w:rsidRPr="00141313">
        <w:t xml:space="preserve">ore </w:t>
      </w:r>
      <w:r w:rsidR="009152E4" w:rsidRPr="00141313">
        <w:t>N</w:t>
      </w:r>
      <w:r w:rsidRPr="00141313">
        <w:t>etwork</w:t>
      </w:r>
      <w:r w:rsidR="009152E4" w:rsidRPr="00141313">
        <w:t xml:space="preserve"> (CN)</w:t>
      </w:r>
      <w:r w:rsidRPr="00141313">
        <w:t>.</w:t>
      </w:r>
    </w:p>
    <w:p w14:paraId="52F3C1A5" w14:textId="77777777" w:rsidR="00EE5A31" w:rsidRPr="00141313" w:rsidRDefault="00EE5A31" w:rsidP="00EE5A31">
      <w:pPr>
        <w:pStyle w:val="Heading2"/>
      </w:pPr>
      <w:bookmarkStart w:id="62" w:name="_Toc209683690"/>
      <w:r w:rsidRPr="00141313">
        <w:t>5.13</w:t>
      </w:r>
      <w:r w:rsidRPr="00141313">
        <w:tab/>
        <w:t xml:space="preserve">Configuration Transfer </w:t>
      </w:r>
      <w:r w:rsidR="003D6AD3" w:rsidRPr="00141313">
        <w:t>f</w:t>
      </w:r>
      <w:r w:rsidRPr="00141313">
        <w:t>unction</w:t>
      </w:r>
      <w:bookmarkEnd w:id="62"/>
    </w:p>
    <w:p w14:paraId="6C58A983" w14:textId="77777777" w:rsidR="00361138" w:rsidRPr="00141313" w:rsidRDefault="00EE5A31" w:rsidP="00EE5A31">
      <w:r w:rsidRPr="00141313">
        <w:t xml:space="preserve">The Configuration Transfer function allows the request and transfer of RAN configuration information (e.g., SON information) between two RAN nodes via the </w:t>
      </w:r>
      <w:r w:rsidR="009152E4" w:rsidRPr="00141313">
        <w:t>Core Network (CN)</w:t>
      </w:r>
      <w:r w:rsidRPr="00141313">
        <w:t>.</w:t>
      </w:r>
    </w:p>
    <w:p w14:paraId="206BFDE1" w14:textId="77777777" w:rsidR="00361138" w:rsidRPr="00141313" w:rsidRDefault="00361138">
      <w:pPr>
        <w:pStyle w:val="Heading1"/>
      </w:pPr>
      <w:bookmarkStart w:id="63" w:name="_Toc209683691"/>
      <w:r w:rsidRPr="00141313">
        <w:lastRenderedPageBreak/>
        <w:t>6</w:t>
      </w:r>
      <w:r w:rsidRPr="00141313">
        <w:tab/>
        <w:t>S1 interface protocol structure</w:t>
      </w:r>
      <w:bookmarkEnd w:id="63"/>
    </w:p>
    <w:p w14:paraId="69F75ACE" w14:textId="77777777" w:rsidR="00361138" w:rsidRPr="00141313" w:rsidRDefault="009152E4" w:rsidP="009152E4">
      <w:r w:rsidRPr="00141313">
        <w:t>The p</w:t>
      </w:r>
      <w:r w:rsidR="00361138" w:rsidRPr="00141313">
        <w:t xml:space="preserve">rotocol </w:t>
      </w:r>
      <w:r w:rsidRPr="00141313">
        <w:t>s</w:t>
      </w:r>
      <w:r w:rsidR="00361138" w:rsidRPr="00141313">
        <w:t xml:space="preserve">tructure </w:t>
      </w:r>
      <w:r w:rsidRPr="00141313">
        <w:t xml:space="preserve">is </w:t>
      </w:r>
      <w:r w:rsidR="00361138" w:rsidRPr="00141313">
        <w:t xml:space="preserve">following the structure defined in </w:t>
      </w:r>
      <w:r w:rsidR="003D6AD3" w:rsidRPr="00141313">
        <w:t>3GPP </w:t>
      </w:r>
      <w:r w:rsidR="00F64DC7" w:rsidRPr="00141313">
        <w:t>TS 36.401 [2]</w:t>
      </w:r>
      <w:r w:rsidR="00361138" w:rsidRPr="00141313">
        <w:t>.</w:t>
      </w:r>
    </w:p>
    <w:p w14:paraId="51638845" w14:textId="77777777" w:rsidR="00361138" w:rsidRPr="00141313" w:rsidRDefault="00361138">
      <w:pPr>
        <w:pStyle w:val="Heading2"/>
      </w:pPr>
      <w:bookmarkStart w:id="64" w:name="_Toc209683692"/>
      <w:r w:rsidRPr="00141313">
        <w:t>6.1</w:t>
      </w:r>
      <w:r w:rsidRPr="00141313">
        <w:tab/>
        <w:t>General</w:t>
      </w:r>
      <w:bookmarkEnd w:id="64"/>
    </w:p>
    <w:p w14:paraId="726FAD6F" w14:textId="77777777" w:rsidR="00361138" w:rsidRPr="00141313" w:rsidRDefault="00361138">
      <w:r w:rsidRPr="00141313">
        <w:t>The radio network signalling over S1consists of the S1 Application Part (S1AP). The S1AP protocol consists of mechanisms to handle all procedures between the EPC and E-UTRAN. It is also capable of conveying messages transparently between the EPC and the UE without interpretation or processing by the E-UTRAN.</w:t>
      </w:r>
    </w:p>
    <w:p w14:paraId="415D6A85" w14:textId="77777777" w:rsidR="00361138" w:rsidRPr="00141313" w:rsidRDefault="00361138">
      <w:r w:rsidRPr="00141313">
        <w:t>Over the S1 interface the S1AP protocol is, e.g., used to:</w:t>
      </w:r>
    </w:p>
    <w:p w14:paraId="37CC3913" w14:textId="77777777" w:rsidR="00361138" w:rsidRPr="00141313" w:rsidRDefault="00361138">
      <w:pPr>
        <w:pStyle w:val="B1"/>
      </w:pPr>
      <w:r w:rsidRPr="00141313">
        <w:t>-</w:t>
      </w:r>
      <w:r w:rsidRPr="00141313">
        <w:tab/>
        <w:t xml:space="preserve">Facilitate a set of general E-UTRAN procedures from the EPC such as paging-notification as defined by the notification </w:t>
      </w:r>
      <w:r w:rsidR="009152E4" w:rsidRPr="00141313">
        <w:t>Service Access Point (</w:t>
      </w:r>
      <w:r w:rsidRPr="00141313">
        <w:t>SAP</w:t>
      </w:r>
      <w:r w:rsidR="009152E4" w:rsidRPr="00141313">
        <w:t>)</w:t>
      </w:r>
      <w:r w:rsidRPr="00141313">
        <w:t>.</w:t>
      </w:r>
    </w:p>
    <w:p w14:paraId="30B64FB1" w14:textId="77777777" w:rsidR="00361138" w:rsidRPr="00141313" w:rsidRDefault="00361138">
      <w:pPr>
        <w:pStyle w:val="B1"/>
      </w:pPr>
      <w:r w:rsidRPr="00141313">
        <w:t>-</w:t>
      </w:r>
      <w:r w:rsidRPr="00141313">
        <w:tab/>
        <w:t>Separate each User Equipment (UE) on the protocol level for mobile specific signalling management as defined by the dedicated SAP.</w:t>
      </w:r>
    </w:p>
    <w:p w14:paraId="5D1BFF35" w14:textId="77777777" w:rsidR="00361138" w:rsidRPr="00141313" w:rsidRDefault="00361138">
      <w:pPr>
        <w:pStyle w:val="B1"/>
      </w:pPr>
      <w:r w:rsidRPr="00141313">
        <w:t>-</w:t>
      </w:r>
      <w:r w:rsidRPr="00141313">
        <w:tab/>
        <w:t>Transfer of transparent non-access signalling as defined in the dedicated SAP.</w:t>
      </w:r>
    </w:p>
    <w:p w14:paraId="161A8027" w14:textId="77777777" w:rsidR="00361138" w:rsidRPr="00141313" w:rsidRDefault="00361138">
      <w:pPr>
        <w:pStyle w:val="B1"/>
      </w:pPr>
      <w:r w:rsidRPr="00141313">
        <w:t>-</w:t>
      </w:r>
      <w:r w:rsidRPr="00141313">
        <w:tab/>
        <w:t>Request of various types of E-RABs through the dedicated SAP.</w:t>
      </w:r>
    </w:p>
    <w:p w14:paraId="11B3213A" w14:textId="77777777" w:rsidR="00361138" w:rsidRPr="00141313" w:rsidRDefault="00361138">
      <w:pPr>
        <w:pStyle w:val="B1"/>
      </w:pPr>
      <w:r w:rsidRPr="00141313">
        <w:t>-</w:t>
      </w:r>
      <w:r w:rsidRPr="00141313">
        <w:tab/>
        <w:t>Perform the mobility function.</w:t>
      </w:r>
    </w:p>
    <w:p w14:paraId="200E655F" w14:textId="77777777" w:rsidR="00361138" w:rsidRPr="00141313" w:rsidRDefault="00361138">
      <w:r w:rsidRPr="00141313">
        <w:t>The E-RABs are provided by the Access Stratum</w:t>
      </w:r>
      <w:r w:rsidR="009152E4" w:rsidRPr="00141313">
        <w:t xml:space="preserve"> (AS)</w:t>
      </w:r>
      <w:r w:rsidRPr="00141313">
        <w:t>.</w:t>
      </w:r>
    </w:p>
    <w:p w14:paraId="6353A2EF" w14:textId="77777777" w:rsidR="00361138" w:rsidRPr="00141313" w:rsidRDefault="00361138">
      <w:pPr>
        <w:pStyle w:val="Heading2"/>
      </w:pPr>
      <w:bookmarkStart w:id="65" w:name="_Toc209683693"/>
      <w:r w:rsidRPr="00141313">
        <w:t>6.2</w:t>
      </w:r>
      <w:r w:rsidRPr="00141313">
        <w:tab/>
        <w:t>S1-MME</w:t>
      </w:r>
      <w:bookmarkEnd w:id="65"/>
    </w:p>
    <w:p w14:paraId="1A9E9839" w14:textId="77777777" w:rsidR="00361138" w:rsidRPr="00141313" w:rsidRDefault="00361138">
      <w:pPr>
        <w:keepNext/>
        <w:keepLines/>
      </w:pPr>
      <w:r w:rsidRPr="00141313">
        <w:t>Figure 6.</w:t>
      </w:r>
      <w:r w:rsidR="009152E4" w:rsidRPr="00141313">
        <w:t>2-</w:t>
      </w:r>
      <w:r w:rsidRPr="00141313">
        <w:t xml:space="preserve">1 shows the protocol structure for S1-MME, following the structure described in </w:t>
      </w:r>
      <w:r w:rsidR="003D6AD3" w:rsidRPr="00141313">
        <w:t>3GPP </w:t>
      </w:r>
      <w:r w:rsidR="00F64DC7" w:rsidRPr="00141313">
        <w:t>TS 36.401 [2]</w:t>
      </w:r>
      <w:r w:rsidRPr="00141313">
        <w:t>.</w:t>
      </w:r>
    </w:p>
    <w:bookmarkStart w:id="66" w:name="_MON_1239036830"/>
    <w:bookmarkStart w:id="67" w:name="_MON_1239489410"/>
    <w:bookmarkEnd w:id="66"/>
    <w:bookmarkEnd w:id="67"/>
    <w:bookmarkStart w:id="68" w:name="_MON_1254573451"/>
    <w:bookmarkEnd w:id="68"/>
    <w:p w14:paraId="51427DAD" w14:textId="77777777" w:rsidR="00361138" w:rsidRPr="00141313" w:rsidRDefault="00361138">
      <w:pPr>
        <w:pStyle w:val="TH"/>
      </w:pPr>
      <w:r w:rsidRPr="00141313">
        <w:object w:dxaOrig="3839" w:dyaOrig="3404" w14:anchorId="1139305E">
          <v:shape id="_x0000_i1028" type="#_x0000_t75" style="width:191.35pt;height:169.6pt" o:ole="">
            <v:imagedata r:id="rId13" o:title=""/>
          </v:shape>
          <o:OLEObject Type="Embed" ProgID="Word.Picture.8" ShapeID="_x0000_i1028" DrawAspect="Content" ObjectID="_1820296426" r:id="rId14"/>
        </w:object>
      </w:r>
    </w:p>
    <w:p w14:paraId="7EDC2DCF" w14:textId="77777777" w:rsidR="00361138" w:rsidRPr="00141313" w:rsidRDefault="00361138">
      <w:pPr>
        <w:pStyle w:val="TF"/>
      </w:pPr>
      <w:r w:rsidRPr="00141313">
        <w:t>Figure 6.</w:t>
      </w:r>
      <w:r w:rsidR="009152E4" w:rsidRPr="00141313">
        <w:t>2-</w:t>
      </w:r>
      <w:r w:rsidRPr="00141313">
        <w:t>1: Interface protocol structure for S1-MME</w:t>
      </w:r>
    </w:p>
    <w:p w14:paraId="5FD667D7" w14:textId="77777777" w:rsidR="00361138" w:rsidRPr="00141313" w:rsidRDefault="00361138">
      <w:r w:rsidRPr="00141313">
        <w:t xml:space="preserve">The Transport Network Layer </w:t>
      </w:r>
      <w:r w:rsidR="009152E4" w:rsidRPr="00141313">
        <w:t xml:space="preserve">(TNL) </w:t>
      </w:r>
      <w:r w:rsidRPr="00141313">
        <w:t xml:space="preserve">is based on IP transport, comprising </w:t>
      </w:r>
      <w:r w:rsidR="009152E4" w:rsidRPr="00141313">
        <w:t>the Stream Control Transmission Protocol (</w:t>
      </w:r>
      <w:r w:rsidRPr="00141313">
        <w:t>SCTP</w:t>
      </w:r>
      <w:r w:rsidR="009152E4" w:rsidRPr="00141313">
        <w:t>)</w:t>
      </w:r>
      <w:r w:rsidRPr="00141313">
        <w:t xml:space="preserve"> on top of IP.</w:t>
      </w:r>
    </w:p>
    <w:p w14:paraId="3F5A96DF" w14:textId="77777777" w:rsidR="00361138" w:rsidRPr="00141313" w:rsidRDefault="00361138">
      <w:pPr>
        <w:pStyle w:val="Heading2"/>
      </w:pPr>
      <w:bookmarkStart w:id="69" w:name="_Toc209683694"/>
      <w:r w:rsidRPr="00141313">
        <w:lastRenderedPageBreak/>
        <w:t>6.3</w:t>
      </w:r>
      <w:r w:rsidRPr="00141313">
        <w:tab/>
        <w:t>S1-U</w:t>
      </w:r>
      <w:bookmarkEnd w:id="69"/>
    </w:p>
    <w:p w14:paraId="115AB4D8" w14:textId="77777777" w:rsidR="00361138" w:rsidRPr="00141313" w:rsidRDefault="00361138">
      <w:pPr>
        <w:keepNext/>
        <w:keepLines/>
      </w:pPr>
      <w:r w:rsidRPr="00141313">
        <w:t>Figure 6.</w:t>
      </w:r>
      <w:r w:rsidR="009152E4" w:rsidRPr="00141313">
        <w:t>3-1</w:t>
      </w:r>
      <w:r w:rsidRPr="00141313">
        <w:t xml:space="preserve"> shows the protocol structure for S1-U, following the structure described in </w:t>
      </w:r>
      <w:r w:rsidR="003D6AD3" w:rsidRPr="00141313">
        <w:t>3GPP </w:t>
      </w:r>
      <w:r w:rsidR="00F64DC7" w:rsidRPr="00141313">
        <w:t>TS 36.401 [2]</w:t>
      </w:r>
      <w:r w:rsidRPr="00141313">
        <w:t>.</w:t>
      </w:r>
    </w:p>
    <w:bookmarkStart w:id="70" w:name="_MON_1254573500"/>
    <w:bookmarkStart w:id="71" w:name="_MON_1254573507"/>
    <w:bookmarkStart w:id="72" w:name="_MON_1255884782"/>
    <w:bookmarkStart w:id="73" w:name="_MON_1254573282"/>
    <w:bookmarkStart w:id="74" w:name="_MON_1254573295"/>
    <w:bookmarkEnd w:id="70"/>
    <w:bookmarkEnd w:id="71"/>
    <w:bookmarkEnd w:id="72"/>
    <w:bookmarkEnd w:id="73"/>
    <w:bookmarkEnd w:id="74"/>
    <w:bookmarkStart w:id="75" w:name="_MON_1254573476"/>
    <w:bookmarkEnd w:id="75"/>
    <w:p w14:paraId="5FD86F0D" w14:textId="77777777" w:rsidR="00361138" w:rsidRPr="00141313" w:rsidRDefault="00361138">
      <w:pPr>
        <w:pStyle w:val="TH"/>
      </w:pPr>
      <w:r w:rsidRPr="00141313">
        <w:object w:dxaOrig="3839" w:dyaOrig="3825" w14:anchorId="5A013042">
          <v:shape id="_x0000_i1029" type="#_x0000_t75" style="width:191.35pt;height:190.9pt" o:ole="">
            <v:imagedata r:id="rId15" o:title=""/>
          </v:shape>
          <o:OLEObject Type="Embed" ProgID="Word.Picture.8" ShapeID="_x0000_i1029" DrawAspect="Content" ObjectID="_1820296427" r:id="rId16"/>
        </w:object>
      </w:r>
    </w:p>
    <w:p w14:paraId="0D29227D" w14:textId="77777777" w:rsidR="00361138" w:rsidRPr="00141313" w:rsidRDefault="00361138">
      <w:pPr>
        <w:pStyle w:val="TF"/>
      </w:pPr>
      <w:bookmarkStart w:id="76" w:name="OLE_LINK5"/>
      <w:bookmarkStart w:id="77" w:name="OLE_LINK6"/>
      <w:r w:rsidRPr="00141313">
        <w:t>Figure 6.</w:t>
      </w:r>
      <w:r w:rsidR="009152E4" w:rsidRPr="00141313">
        <w:t>3-1</w:t>
      </w:r>
      <w:r w:rsidRPr="00141313">
        <w:t>: Interface protocol structure for S1-U</w:t>
      </w:r>
    </w:p>
    <w:p w14:paraId="7E1CC3F0" w14:textId="77777777" w:rsidR="00361138" w:rsidRPr="00141313" w:rsidRDefault="00361138">
      <w:pPr>
        <w:pStyle w:val="Heading1"/>
      </w:pPr>
      <w:bookmarkStart w:id="78" w:name="_Toc209683695"/>
      <w:bookmarkEnd w:id="76"/>
      <w:bookmarkEnd w:id="77"/>
      <w:r w:rsidRPr="00141313">
        <w:t>7</w:t>
      </w:r>
      <w:r w:rsidRPr="00141313">
        <w:tab/>
        <w:t>Other S1 interface specifications</w:t>
      </w:r>
      <w:bookmarkEnd w:id="78"/>
    </w:p>
    <w:p w14:paraId="3095C6AC" w14:textId="77777777" w:rsidR="00361138" w:rsidRPr="00141313" w:rsidRDefault="003D6AD3" w:rsidP="003D6AD3">
      <w:r w:rsidRPr="00141313">
        <w:t>This clause contains the d</w:t>
      </w:r>
      <w:r w:rsidR="00361138" w:rsidRPr="00141313">
        <w:t xml:space="preserve">escription of the other related </w:t>
      </w:r>
      <w:r w:rsidRPr="00141313">
        <w:t xml:space="preserve">3GPP </w:t>
      </w:r>
      <w:r w:rsidR="00361138" w:rsidRPr="00141313">
        <w:t>specifications.</w:t>
      </w:r>
    </w:p>
    <w:p w14:paraId="7CF39151" w14:textId="77777777" w:rsidR="00361138" w:rsidRPr="00141313" w:rsidRDefault="00361138">
      <w:pPr>
        <w:pStyle w:val="Heading2"/>
        <w:rPr>
          <w:snapToGrid w:val="0"/>
        </w:rPr>
      </w:pPr>
      <w:bookmarkStart w:id="79" w:name="_Toc209683696"/>
      <w:r w:rsidRPr="00141313">
        <w:rPr>
          <w:snapToGrid w:val="0"/>
        </w:rPr>
        <w:t>7.1</w:t>
      </w:r>
      <w:r w:rsidRPr="00141313">
        <w:rPr>
          <w:snapToGrid w:val="0"/>
        </w:rPr>
        <w:tab/>
        <w:t>E-UTRAN S1 interface: layer 1 (3GPP TS 36.411)</w:t>
      </w:r>
      <w:bookmarkEnd w:id="79"/>
    </w:p>
    <w:p w14:paraId="271AD2A7" w14:textId="77777777" w:rsidR="00361138" w:rsidRPr="00141313" w:rsidRDefault="00361138">
      <w:r w:rsidRPr="00141313">
        <w:t>3GPP TS 36.411 [3] specifies the physical layer technologies that may be used to support the S1 interface.</w:t>
      </w:r>
    </w:p>
    <w:p w14:paraId="4B101ED1" w14:textId="77777777" w:rsidR="00361138" w:rsidRPr="00141313" w:rsidRDefault="00361138">
      <w:pPr>
        <w:pStyle w:val="Heading2"/>
        <w:rPr>
          <w:snapToGrid w:val="0"/>
        </w:rPr>
      </w:pPr>
      <w:bookmarkStart w:id="80" w:name="_Toc209683697"/>
      <w:r w:rsidRPr="00141313">
        <w:rPr>
          <w:snapToGrid w:val="0"/>
        </w:rPr>
        <w:t>7.2</w:t>
      </w:r>
      <w:r w:rsidRPr="00141313">
        <w:rPr>
          <w:snapToGrid w:val="0"/>
        </w:rPr>
        <w:tab/>
        <w:t>E-UTRAN S1 interface: signalling transport (3GPP TS 36.412)</w:t>
      </w:r>
      <w:bookmarkEnd w:id="80"/>
    </w:p>
    <w:p w14:paraId="447B2313" w14:textId="77777777" w:rsidR="00361138" w:rsidRPr="00141313" w:rsidRDefault="00361138">
      <w:pPr>
        <w:rPr>
          <w:snapToGrid w:val="0"/>
        </w:rPr>
      </w:pPr>
      <w:r w:rsidRPr="00141313">
        <w:rPr>
          <w:snapToGrid w:val="0"/>
        </w:rPr>
        <w:t>3GPP TS 36.412 [4] specifies the signalling bearers for the S1AP for the S1-MME interface.</w:t>
      </w:r>
    </w:p>
    <w:p w14:paraId="42FD6000" w14:textId="77777777" w:rsidR="00361138" w:rsidRPr="00141313" w:rsidRDefault="00361138">
      <w:pPr>
        <w:pStyle w:val="Heading2"/>
        <w:rPr>
          <w:snapToGrid w:val="0"/>
        </w:rPr>
      </w:pPr>
      <w:bookmarkStart w:id="81" w:name="_Toc209683698"/>
      <w:r w:rsidRPr="00141313">
        <w:rPr>
          <w:snapToGrid w:val="0"/>
        </w:rPr>
        <w:t>7.3</w:t>
      </w:r>
      <w:r w:rsidRPr="00141313">
        <w:rPr>
          <w:snapToGrid w:val="0"/>
        </w:rPr>
        <w:tab/>
        <w:t xml:space="preserve">E-UTRAN S1 </w:t>
      </w:r>
      <w:r w:rsidR="00A731E7" w:rsidRPr="00141313">
        <w:rPr>
          <w:snapToGrid w:val="0"/>
        </w:rPr>
        <w:t>i</w:t>
      </w:r>
      <w:r w:rsidRPr="00141313">
        <w:rPr>
          <w:snapToGrid w:val="0"/>
        </w:rPr>
        <w:t xml:space="preserve">nterface: S1AP </w:t>
      </w:r>
      <w:r w:rsidR="003D6AD3" w:rsidRPr="00141313">
        <w:rPr>
          <w:snapToGrid w:val="0"/>
        </w:rPr>
        <w:t>s</w:t>
      </w:r>
      <w:r w:rsidRPr="00141313">
        <w:rPr>
          <w:snapToGrid w:val="0"/>
        </w:rPr>
        <w:t>pecification (3GPP TS 36.413)</w:t>
      </w:r>
      <w:bookmarkEnd w:id="81"/>
    </w:p>
    <w:p w14:paraId="0D58C083" w14:textId="77777777" w:rsidR="00361138" w:rsidRPr="00141313" w:rsidRDefault="00361138">
      <w:pPr>
        <w:rPr>
          <w:snapToGrid w:val="0"/>
        </w:rPr>
      </w:pPr>
      <w:r w:rsidRPr="00141313">
        <w:rPr>
          <w:snapToGrid w:val="0"/>
        </w:rPr>
        <w:t>3GPP TS 36.413 [5] specifies the S1AP protocol for radio network control plane signalling over the S1 interface.</w:t>
      </w:r>
    </w:p>
    <w:p w14:paraId="20DE1345" w14:textId="77777777" w:rsidR="00361138" w:rsidRPr="00141313" w:rsidRDefault="00361138">
      <w:pPr>
        <w:pStyle w:val="Heading2"/>
        <w:rPr>
          <w:snapToGrid w:val="0"/>
        </w:rPr>
      </w:pPr>
      <w:bookmarkStart w:id="82" w:name="_Toc209683699"/>
      <w:r w:rsidRPr="00141313">
        <w:rPr>
          <w:snapToGrid w:val="0"/>
        </w:rPr>
        <w:t>7.4</w:t>
      </w:r>
      <w:r w:rsidRPr="00141313">
        <w:rPr>
          <w:snapToGrid w:val="0"/>
        </w:rPr>
        <w:tab/>
        <w:t>E-UTRAN S1 interface: data transport and transport signalling (3GPP TS 36.414)</w:t>
      </w:r>
      <w:bookmarkEnd w:id="82"/>
    </w:p>
    <w:p w14:paraId="029601F5" w14:textId="77777777" w:rsidR="00361138" w:rsidRPr="00141313" w:rsidRDefault="00361138">
      <w:pPr>
        <w:rPr>
          <w:snapToGrid w:val="0"/>
        </w:rPr>
      </w:pPr>
      <w:r w:rsidRPr="00141313">
        <w:rPr>
          <w:snapToGrid w:val="0"/>
        </w:rPr>
        <w:t xml:space="preserve">3GPP TS 36.414 [6] specifies the transport bearers for the user plane of the S1-U interface. </w:t>
      </w:r>
    </w:p>
    <w:p w14:paraId="4FD5B6D8" w14:textId="77777777" w:rsidR="00361138" w:rsidRPr="00141313" w:rsidRDefault="00361138">
      <w:pPr>
        <w:pStyle w:val="Heading8"/>
      </w:pPr>
      <w:bookmarkStart w:id="83" w:name="historyclause"/>
      <w:r w:rsidRPr="00141313">
        <w:br w:type="page"/>
      </w:r>
      <w:bookmarkStart w:id="84" w:name="_Toc209683700"/>
      <w:r w:rsidRPr="00141313">
        <w:lastRenderedPageBreak/>
        <w:t>Annex A (informative):</w:t>
      </w:r>
      <w:r w:rsidRPr="00141313">
        <w:br/>
        <w:t>Change history</w:t>
      </w:r>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361138" w14:paraId="0DDF170D" w14:textId="77777777">
        <w:tc>
          <w:tcPr>
            <w:tcW w:w="851" w:type="dxa"/>
            <w:shd w:val="pct10" w:color="auto" w:fill="FFFFFF"/>
          </w:tcPr>
          <w:bookmarkEnd w:id="83"/>
          <w:p w14:paraId="54D46811" w14:textId="77777777" w:rsidR="00361138" w:rsidRDefault="00361138">
            <w:pPr>
              <w:pStyle w:val="TAL"/>
              <w:rPr>
                <w:b/>
                <w:sz w:val="16"/>
              </w:rPr>
            </w:pPr>
            <w:r>
              <w:rPr>
                <w:b/>
                <w:sz w:val="16"/>
              </w:rPr>
              <w:t>TSG #</w:t>
            </w:r>
          </w:p>
        </w:tc>
        <w:tc>
          <w:tcPr>
            <w:tcW w:w="1134" w:type="dxa"/>
            <w:shd w:val="pct10" w:color="auto" w:fill="FFFFFF"/>
          </w:tcPr>
          <w:p w14:paraId="73A93EB9" w14:textId="77777777" w:rsidR="00361138" w:rsidRDefault="00361138">
            <w:pPr>
              <w:pStyle w:val="TAL"/>
              <w:rPr>
                <w:b/>
                <w:sz w:val="16"/>
              </w:rPr>
            </w:pPr>
            <w:r>
              <w:rPr>
                <w:b/>
                <w:sz w:val="16"/>
              </w:rPr>
              <w:t>TSG Doc.</w:t>
            </w:r>
          </w:p>
        </w:tc>
        <w:tc>
          <w:tcPr>
            <w:tcW w:w="567" w:type="dxa"/>
            <w:shd w:val="pct10" w:color="auto" w:fill="FFFFFF"/>
          </w:tcPr>
          <w:p w14:paraId="3ED82449" w14:textId="77777777" w:rsidR="00361138" w:rsidRDefault="00361138">
            <w:pPr>
              <w:pStyle w:val="TAL"/>
              <w:rPr>
                <w:b/>
                <w:sz w:val="16"/>
              </w:rPr>
            </w:pPr>
            <w:r>
              <w:rPr>
                <w:b/>
                <w:sz w:val="16"/>
              </w:rPr>
              <w:t>CR</w:t>
            </w:r>
          </w:p>
        </w:tc>
        <w:tc>
          <w:tcPr>
            <w:tcW w:w="425" w:type="dxa"/>
            <w:shd w:val="pct10" w:color="auto" w:fill="FFFFFF"/>
          </w:tcPr>
          <w:p w14:paraId="04F4DFB6" w14:textId="77777777" w:rsidR="00361138" w:rsidRDefault="00361138">
            <w:pPr>
              <w:pStyle w:val="TAL"/>
              <w:rPr>
                <w:b/>
                <w:sz w:val="16"/>
              </w:rPr>
            </w:pPr>
            <w:r>
              <w:rPr>
                <w:b/>
                <w:sz w:val="16"/>
              </w:rPr>
              <w:t>Rev</w:t>
            </w:r>
          </w:p>
        </w:tc>
        <w:tc>
          <w:tcPr>
            <w:tcW w:w="5954" w:type="dxa"/>
            <w:shd w:val="pct10" w:color="auto" w:fill="FFFFFF"/>
          </w:tcPr>
          <w:p w14:paraId="4136FEC4" w14:textId="77777777" w:rsidR="00361138" w:rsidRDefault="00361138">
            <w:pPr>
              <w:pStyle w:val="TAL"/>
              <w:rPr>
                <w:b/>
                <w:sz w:val="16"/>
              </w:rPr>
            </w:pPr>
            <w:r>
              <w:rPr>
                <w:b/>
                <w:sz w:val="16"/>
              </w:rPr>
              <w:t>Subject/Comment</w:t>
            </w:r>
          </w:p>
        </w:tc>
        <w:tc>
          <w:tcPr>
            <w:tcW w:w="708" w:type="dxa"/>
            <w:shd w:val="pct10" w:color="auto" w:fill="FFFFFF"/>
          </w:tcPr>
          <w:p w14:paraId="75D88123" w14:textId="77777777" w:rsidR="00361138" w:rsidRDefault="00361138">
            <w:pPr>
              <w:pStyle w:val="TAL"/>
              <w:rPr>
                <w:b/>
                <w:sz w:val="16"/>
              </w:rPr>
            </w:pPr>
            <w:r>
              <w:rPr>
                <w:b/>
                <w:sz w:val="16"/>
              </w:rPr>
              <w:t>New</w:t>
            </w:r>
          </w:p>
        </w:tc>
      </w:tr>
      <w:tr w:rsidR="00361138" w14:paraId="568994FD" w14:textId="77777777">
        <w:tc>
          <w:tcPr>
            <w:tcW w:w="851" w:type="dxa"/>
            <w:tcBorders>
              <w:bottom w:val="nil"/>
            </w:tcBorders>
            <w:shd w:val="solid" w:color="FFFFFF" w:fill="auto"/>
          </w:tcPr>
          <w:p w14:paraId="42840099" w14:textId="77777777" w:rsidR="00361138" w:rsidRDefault="009152E4">
            <w:pPr>
              <w:pStyle w:val="TAL"/>
              <w:rPr>
                <w:sz w:val="16"/>
                <w:szCs w:val="16"/>
              </w:rPr>
            </w:pPr>
            <w:r>
              <w:rPr>
                <w:sz w:val="16"/>
                <w:szCs w:val="16"/>
              </w:rPr>
              <w:t>RP-</w:t>
            </w:r>
            <w:r w:rsidR="00361138">
              <w:rPr>
                <w:sz w:val="16"/>
                <w:szCs w:val="16"/>
              </w:rPr>
              <w:t>38</w:t>
            </w:r>
          </w:p>
        </w:tc>
        <w:tc>
          <w:tcPr>
            <w:tcW w:w="1134" w:type="dxa"/>
            <w:tcBorders>
              <w:bottom w:val="nil"/>
            </w:tcBorders>
            <w:shd w:val="solid" w:color="FFFFFF" w:fill="auto"/>
          </w:tcPr>
          <w:p w14:paraId="5D17D43B" w14:textId="77777777" w:rsidR="00361138" w:rsidRDefault="00361138">
            <w:pPr>
              <w:pStyle w:val="TAL"/>
              <w:rPr>
                <w:sz w:val="16"/>
                <w:szCs w:val="16"/>
              </w:rPr>
            </w:pPr>
          </w:p>
        </w:tc>
        <w:tc>
          <w:tcPr>
            <w:tcW w:w="567" w:type="dxa"/>
            <w:tcBorders>
              <w:bottom w:val="nil"/>
            </w:tcBorders>
            <w:shd w:val="solid" w:color="FFFFFF" w:fill="auto"/>
          </w:tcPr>
          <w:p w14:paraId="7635D5CA" w14:textId="77777777" w:rsidR="00361138" w:rsidRDefault="00361138">
            <w:pPr>
              <w:pStyle w:val="TAL"/>
              <w:rPr>
                <w:sz w:val="16"/>
                <w:szCs w:val="16"/>
              </w:rPr>
            </w:pPr>
          </w:p>
        </w:tc>
        <w:tc>
          <w:tcPr>
            <w:tcW w:w="425" w:type="dxa"/>
            <w:tcBorders>
              <w:bottom w:val="nil"/>
            </w:tcBorders>
            <w:shd w:val="solid" w:color="FFFFFF" w:fill="auto"/>
          </w:tcPr>
          <w:p w14:paraId="0A5797FA" w14:textId="77777777" w:rsidR="00361138" w:rsidRDefault="00361138">
            <w:pPr>
              <w:pStyle w:val="TAL"/>
              <w:rPr>
                <w:sz w:val="16"/>
                <w:szCs w:val="16"/>
              </w:rPr>
            </w:pPr>
          </w:p>
        </w:tc>
        <w:tc>
          <w:tcPr>
            <w:tcW w:w="5954" w:type="dxa"/>
            <w:tcBorders>
              <w:bottom w:val="nil"/>
            </w:tcBorders>
            <w:shd w:val="solid" w:color="FFFFFF" w:fill="auto"/>
          </w:tcPr>
          <w:p w14:paraId="5D6E1362" w14:textId="77777777" w:rsidR="00361138" w:rsidRDefault="00361138">
            <w:pPr>
              <w:pStyle w:val="TAL"/>
              <w:rPr>
                <w:sz w:val="16"/>
                <w:szCs w:val="16"/>
              </w:rPr>
            </w:pPr>
            <w:r>
              <w:rPr>
                <w:sz w:val="16"/>
                <w:szCs w:val="16"/>
              </w:rPr>
              <w:t>Specification approved at TSG-RAN 38 and placed under change control</w:t>
            </w:r>
          </w:p>
        </w:tc>
        <w:tc>
          <w:tcPr>
            <w:tcW w:w="708" w:type="dxa"/>
            <w:tcBorders>
              <w:bottom w:val="nil"/>
            </w:tcBorders>
            <w:shd w:val="solid" w:color="FFFFFF" w:fill="auto"/>
          </w:tcPr>
          <w:p w14:paraId="62EA6DF7" w14:textId="77777777" w:rsidR="00361138" w:rsidRDefault="00361138">
            <w:pPr>
              <w:pStyle w:val="TAL"/>
              <w:rPr>
                <w:sz w:val="16"/>
                <w:szCs w:val="16"/>
              </w:rPr>
            </w:pPr>
            <w:r>
              <w:rPr>
                <w:sz w:val="16"/>
                <w:szCs w:val="16"/>
              </w:rPr>
              <w:t>8.0.0</w:t>
            </w:r>
          </w:p>
        </w:tc>
      </w:tr>
      <w:tr w:rsidR="00361138" w14:paraId="1E975BBD" w14:textId="77777777">
        <w:tc>
          <w:tcPr>
            <w:tcW w:w="851" w:type="dxa"/>
            <w:tcBorders>
              <w:bottom w:val="nil"/>
            </w:tcBorders>
            <w:shd w:val="solid" w:color="FFFFFF" w:fill="auto"/>
          </w:tcPr>
          <w:p w14:paraId="77259C34" w14:textId="77777777" w:rsidR="00361138" w:rsidRDefault="009152E4">
            <w:pPr>
              <w:pStyle w:val="TAL"/>
              <w:rPr>
                <w:sz w:val="16"/>
                <w:szCs w:val="16"/>
              </w:rPr>
            </w:pPr>
            <w:r>
              <w:rPr>
                <w:sz w:val="16"/>
                <w:szCs w:val="16"/>
              </w:rPr>
              <w:t>RP-</w:t>
            </w:r>
            <w:r w:rsidR="00361138">
              <w:rPr>
                <w:sz w:val="16"/>
                <w:szCs w:val="16"/>
              </w:rPr>
              <w:t>42</w:t>
            </w:r>
          </w:p>
        </w:tc>
        <w:tc>
          <w:tcPr>
            <w:tcW w:w="1134" w:type="dxa"/>
            <w:tcBorders>
              <w:bottom w:val="nil"/>
            </w:tcBorders>
            <w:shd w:val="solid" w:color="FFFFFF" w:fill="auto"/>
          </w:tcPr>
          <w:p w14:paraId="78E65F1D" w14:textId="77777777" w:rsidR="00361138" w:rsidRDefault="00361138">
            <w:pPr>
              <w:pStyle w:val="TAL"/>
              <w:rPr>
                <w:sz w:val="16"/>
                <w:szCs w:val="16"/>
              </w:rPr>
            </w:pPr>
            <w:r>
              <w:rPr>
                <w:sz w:val="16"/>
                <w:szCs w:val="16"/>
              </w:rPr>
              <w:t>RP-080845</w:t>
            </w:r>
          </w:p>
        </w:tc>
        <w:tc>
          <w:tcPr>
            <w:tcW w:w="567" w:type="dxa"/>
            <w:tcBorders>
              <w:bottom w:val="nil"/>
            </w:tcBorders>
            <w:shd w:val="solid" w:color="FFFFFF" w:fill="auto"/>
          </w:tcPr>
          <w:p w14:paraId="38DBCEDA" w14:textId="77777777" w:rsidR="00361138" w:rsidRDefault="00361138">
            <w:pPr>
              <w:pStyle w:val="TAL"/>
              <w:rPr>
                <w:sz w:val="16"/>
                <w:szCs w:val="16"/>
              </w:rPr>
            </w:pPr>
            <w:r>
              <w:rPr>
                <w:sz w:val="16"/>
                <w:szCs w:val="16"/>
              </w:rPr>
              <w:t>0001</w:t>
            </w:r>
          </w:p>
        </w:tc>
        <w:tc>
          <w:tcPr>
            <w:tcW w:w="425" w:type="dxa"/>
            <w:tcBorders>
              <w:bottom w:val="nil"/>
            </w:tcBorders>
            <w:shd w:val="solid" w:color="FFFFFF" w:fill="auto"/>
          </w:tcPr>
          <w:p w14:paraId="639B49A6" w14:textId="77777777" w:rsidR="00361138" w:rsidRDefault="00361138">
            <w:pPr>
              <w:pStyle w:val="TAL"/>
              <w:rPr>
                <w:sz w:val="16"/>
                <w:szCs w:val="16"/>
              </w:rPr>
            </w:pPr>
            <w:r>
              <w:rPr>
                <w:sz w:val="16"/>
                <w:szCs w:val="16"/>
              </w:rPr>
              <w:t> </w:t>
            </w:r>
          </w:p>
        </w:tc>
        <w:tc>
          <w:tcPr>
            <w:tcW w:w="5954" w:type="dxa"/>
            <w:tcBorders>
              <w:bottom w:val="nil"/>
            </w:tcBorders>
            <w:shd w:val="solid" w:color="FFFFFF" w:fill="auto"/>
          </w:tcPr>
          <w:p w14:paraId="576557F2" w14:textId="77777777" w:rsidR="00361138" w:rsidRDefault="00361138">
            <w:pPr>
              <w:pStyle w:val="TAL"/>
              <w:rPr>
                <w:sz w:val="16"/>
                <w:szCs w:val="16"/>
              </w:rPr>
            </w:pPr>
            <w:r>
              <w:rPr>
                <w:sz w:val="16"/>
                <w:szCs w:val="16"/>
              </w:rPr>
              <w:t>Correction of SAE Bearers</w:t>
            </w:r>
          </w:p>
        </w:tc>
        <w:tc>
          <w:tcPr>
            <w:tcW w:w="708" w:type="dxa"/>
            <w:tcBorders>
              <w:bottom w:val="nil"/>
            </w:tcBorders>
            <w:shd w:val="solid" w:color="FFFFFF" w:fill="auto"/>
          </w:tcPr>
          <w:p w14:paraId="65EBB54E" w14:textId="77777777" w:rsidR="00361138" w:rsidRDefault="00361138">
            <w:pPr>
              <w:pStyle w:val="TAL"/>
              <w:rPr>
                <w:sz w:val="16"/>
                <w:szCs w:val="16"/>
              </w:rPr>
            </w:pPr>
            <w:r>
              <w:rPr>
                <w:sz w:val="16"/>
                <w:szCs w:val="16"/>
              </w:rPr>
              <w:t>8.1.0</w:t>
            </w:r>
          </w:p>
        </w:tc>
      </w:tr>
      <w:tr w:rsidR="00361138" w14:paraId="2494831B" w14:textId="77777777">
        <w:tc>
          <w:tcPr>
            <w:tcW w:w="851" w:type="dxa"/>
            <w:tcBorders>
              <w:bottom w:val="nil"/>
            </w:tcBorders>
            <w:shd w:val="solid" w:color="FFFFFF" w:fill="auto"/>
          </w:tcPr>
          <w:p w14:paraId="2FA71271" w14:textId="77777777" w:rsidR="00361138" w:rsidRDefault="009152E4">
            <w:pPr>
              <w:pStyle w:val="TAL"/>
              <w:rPr>
                <w:sz w:val="16"/>
                <w:szCs w:val="16"/>
              </w:rPr>
            </w:pPr>
            <w:r>
              <w:rPr>
                <w:sz w:val="16"/>
                <w:szCs w:val="16"/>
              </w:rPr>
              <w:t>RP-</w:t>
            </w:r>
            <w:r w:rsidR="00361138">
              <w:rPr>
                <w:sz w:val="16"/>
                <w:szCs w:val="16"/>
              </w:rPr>
              <w:t>42</w:t>
            </w:r>
          </w:p>
        </w:tc>
        <w:tc>
          <w:tcPr>
            <w:tcW w:w="1134" w:type="dxa"/>
            <w:tcBorders>
              <w:bottom w:val="nil"/>
            </w:tcBorders>
            <w:shd w:val="solid" w:color="FFFFFF" w:fill="auto"/>
          </w:tcPr>
          <w:p w14:paraId="377B360B" w14:textId="77777777" w:rsidR="00361138" w:rsidRDefault="00361138">
            <w:pPr>
              <w:pStyle w:val="TAL"/>
              <w:rPr>
                <w:sz w:val="16"/>
                <w:szCs w:val="16"/>
              </w:rPr>
            </w:pPr>
            <w:r>
              <w:rPr>
                <w:sz w:val="16"/>
                <w:szCs w:val="16"/>
              </w:rPr>
              <w:t>RP-080844</w:t>
            </w:r>
          </w:p>
        </w:tc>
        <w:tc>
          <w:tcPr>
            <w:tcW w:w="567" w:type="dxa"/>
            <w:tcBorders>
              <w:bottom w:val="nil"/>
            </w:tcBorders>
            <w:shd w:val="solid" w:color="FFFFFF" w:fill="auto"/>
          </w:tcPr>
          <w:p w14:paraId="0CD5184B" w14:textId="77777777" w:rsidR="00361138" w:rsidRDefault="00361138">
            <w:pPr>
              <w:pStyle w:val="TAL"/>
              <w:rPr>
                <w:sz w:val="16"/>
                <w:szCs w:val="16"/>
              </w:rPr>
            </w:pPr>
            <w:r>
              <w:rPr>
                <w:sz w:val="16"/>
                <w:szCs w:val="16"/>
              </w:rPr>
              <w:t>0002</w:t>
            </w:r>
          </w:p>
        </w:tc>
        <w:tc>
          <w:tcPr>
            <w:tcW w:w="425" w:type="dxa"/>
            <w:tcBorders>
              <w:bottom w:val="nil"/>
            </w:tcBorders>
            <w:shd w:val="solid" w:color="FFFFFF" w:fill="auto"/>
          </w:tcPr>
          <w:p w14:paraId="6611B5FB" w14:textId="77777777" w:rsidR="00361138" w:rsidRDefault="00361138">
            <w:pPr>
              <w:pStyle w:val="TAL"/>
              <w:rPr>
                <w:sz w:val="16"/>
                <w:szCs w:val="16"/>
              </w:rPr>
            </w:pPr>
            <w:r>
              <w:rPr>
                <w:sz w:val="16"/>
                <w:szCs w:val="16"/>
              </w:rPr>
              <w:t>1</w:t>
            </w:r>
          </w:p>
        </w:tc>
        <w:tc>
          <w:tcPr>
            <w:tcW w:w="5954" w:type="dxa"/>
            <w:tcBorders>
              <w:bottom w:val="nil"/>
            </w:tcBorders>
            <w:shd w:val="solid" w:color="FFFFFF" w:fill="auto"/>
          </w:tcPr>
          <w:p w14:paraId="507F5BFD" w14:textId="77777777" w:rsidR="00361138" w:rsidRDefault="00361138">
            <w:pPr>
              <w:pStyle w:val="TAL"/>
              <w:rPr>
                <w:sz w:val="16"/>
                <w:szCs w:val="16"/>
              </w:rPr>
            </w:pPr>
            <w:r>
              <w:rPr>
                <w:sz w:val="16"/>
                <w:szCs w:val="16"/>
              </w:rPr>
              <w:t>Rapporteurs update of TS36.410</w:t>
            </w:r>
          </w:p>
        </w:tc>
        <w:tc>
          <w:tcPr>
            <w:tcW w:w="708" w:type="dxa"/>
            <w:tcBorders>
              <w:bottom w:val="nil"/>
            </w:tcBorders>
            <w:shd w:val="solid" w:color="FFFFFF" w:fill="auto"/>
          </w:tcPr>
          <w:p w14:paraId="40F8D1C6" w14:textId="77777777" w:rsidR="00361138" w:rsidRDefault="00361138">
            <w:pPr>
              <w:pStyle w:val="TAL"/>
              <w:rPr>
                <w:sz w:val="16"/>
                <w:szCs w:val="16"/>
              </w:rPr>
            </w:pPr>
            <w:r>
              <w:rPr>
                <w:sz w:val="16"/>
                <w:szCs w:val="16"/>
              </w:rPr>
              <w:t>8.1.0</w:t>
            </w:r>
          </w:p>
        </w:tc>
      </w:tr>
      <w:tr w:rsidR="00361138" w14:paraId="0B027B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076650B" w14:textId="77777777" w:rsidR="00361138" w:rsidRDefault="009152E4">
            <w:pPr>
              <w:pStyle w:val="TAL"/>
              <w:rPr>
                <w:sz w:val="16"/>
                <w:szCs w:val="16"/>
              </w:rPr>
            </w:pPr>
            <w:r>
              <w:rPr>
                <w:sz w:val="16"/>
                <w:szCs w:val="16"/>
              </w:rPr>
              <w:t>RP-</w:t>
            </w:r>
            <w:r w:rsidR="00361138">
              <w:rPr>
                <w:sz w:val="16"/>
                <w:szCs w:val="16"/>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F46B8" w14:textId="77777777" w:rsidR="00361138" w:rsidRDefault="00361138">
            <w:pPr>
              <w:pStyle w:val="TAL"/>
              <w:rPr>
                <w:sz w:val="16"/>
                <w:szCs w:val="16"/>
              </w:rPr>
            </w:pPr>
            <w:r>
              <w:rPr>
                <w:sz w:val="16"/>
                <w:szCs w:val="16"/>
              </w:rPr>
              <w:t>RP-080844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ADBA" w14:textId="77777777" w:rsidR="00361138" w:rsidRDefault="00361138">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D8AD8" w14:textId="77777777" w:rsidR="00361138" w:rsidRDefault="00361138">
            <w:pPr>
              <w:pStyle w:val="TAL"/>
              <w:rPr>
                <w:sz w:val="16"/>
                <w:szCs w:val="16"/>
              </w:rPr>
            </w:pPr>
            <w:r>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B5444E0" w14:textId="77777777" w:rsidR="00361138" w:rsidRDefault="00361138">
            <w:pPr>
              <w:pStyle w:val="TAL"/>
              <w:rPr>
                <w:sz w:val="16"/>
                <w:szCs w:val="16"/>
              </w:rPr>
            </w:pPr>
            <w:r>
              <w:rPr>
                <w:sz w:val="16"/>
                <w:szCs w:val="16"/>
              </w:rPr>
              <w:t>RIM support in E-UTRAN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33F5C" w14:textId="77777777" w:rsidR="00361138" w:rsidRDefault="00361138">
            <w:pPr>
              <w:pStyle w:val="TAL"/>
              <w:rPr>
                <w:sz w:val="16"/>
                <w:szCs w:val="16"/>
              </w:rPr>
            </w:pPr>
            <w:r>
              <w:rPr>
                <w:sz w:val="16"/>
                <w:szCs w:val="16"/>
              </w:rPr>
              <w:t>8.1.0</w:t>
            </w:r>
          </w:p>
        </w:tc>
      </w:tr>
      <w:tr w:rsidR="00361138" w14:paraId="06A79C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93C1D26" w14:textId="77777777" w:rsidR="00361138" w:rsidRDefault="009152E4">
            <w:pPr>
              <w:pStyle w:val="TAL"/>
              <w:rPr>
                <w:sz w:val="16"/>
                <w:szCs w:val="16"/>
              </w:rPr>
            </w:pPr>
            <w:r>
              <w:rPr>
                <w:sz w:val="16"/>
                <w:szCs w:val="16"/>
              </w:rPr>
              <w:t>RP-</w:t>
            </w:r>
            <w:r w:rsidR="00361138">
              <w:rPr>
                <w:sz w:val="16"/>
                <w:szCs w:val="16"/>
              </w:rP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3736AA" w14:textId="77777777" w:rsidR="00361138" w:rsidRDefault="00361138">
            <w:pPr>
              <w:pStyle w:val="TAL"/>
              <w:rPr>
                <w:sz w:val="16"/>
                <w:szCs w:val="16"/>
              </w:rPr>
            </w:pPr>
            <w:r>
              <w:rPr>
                <w:sz w:val="16"/>
                <w:szCs w:val="16"/>
              </w:rPr>
              <w:t>RP-090090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38D4F9" w14:textId="77777777" w:rsidR="00361138" w:rsidRDefault="00361138">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F3DA7" w14:textId="77777777" w:rsidR="00361138" w:rsidRDefault="00361138">
            <w:pPr>
              <w:pStyle w:val="TAL"/>
              <w:rPr>
                <w:sz w:val="16"/>
                <w:szCs w:val="16"/>
              </w:rPr>
            </w:pPr>
            <w:r>
              <w:rPr>
                <w:sz w:val="16"/>
                <w:szCs w:val="16"/>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40FD30C5" w14:textId="77777777" w:rsidR="00361138" w:rsidRDefault="00361138">
            <w:pPr>
              <w:pStyle w:val="TAL"/>
              <w:rPr>
                <w:sz w:val="16"/>
                <w:szCs w:val="16"/>
              </w:rPr>
            </w:pPr>
            <w:r>
              <w:rPr>
                <w:sz w:val="16"/>
                <w:szCs w:val="16"/>
              </w:rPr>
              <w:t>Paging function clarification in E-UTRAN CR36.410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CE35" w14:textId="77777777" w:rsidR="00361138" w:rsidRDefault="00361138">
            <w:pPr>
              <w:pStyle w:val="TAL"/>
              <w:rPr>
                <w:sz w:val="16"/>
                <w:szCs w:val="16"/>
              </w:rPr>
            </w:pPr>
            <w:r>
              <w:rPr>
                <w:sz w:val="16"/>
                <w:szCs w:val="16"/>
              </w:rPr>
              <w:t>8.2.0</w:t>
            </w:r>
          </w:p>
        </w:tc>
      </w:tr>
      <w:tr w:rsidR="00167A63" w14:paraId="21AA9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72C8F47" w14:textId="77777777" w:rsidR="00167A63" w:rsidRDefault="009152E4">
            <w:pPr>
              <w:pStyle w:val="TAL"/>
              <w:rPr>
                <w:sz w:val="16"/>
                <w:szCs w:val="16"/>
              </w:rPr>
            </w:pPr>
            <w:r>
              <w:rPr>
                <w:sz w:val="16"/>
                <w:szCs w:val="16"/>
              </w:rPr>
              <w:t>RP-</w:t>
            </w:r>
            <w:r w:rsidR="00167A63">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18563" w14:textId="77777777" w:rsidR="00167A63" w:rsidRDefault="00167A63">
            <w:pPr>
              <w:pStyle w:val="TAL"/>
              <w:rPr>
                <w:sz w:val="16"/>
                <w:szCs w:val="16"/>
              </w:rPr>
            </w:pPr>
            <w:r>
              <w:rPr>
                <w:sz w:val="16"/>
                <w:szCs w:val="16"/>
              </w:rPr>
              <w:t>RP-0911</w:t>
            </w:r>
            <w:r w:rsidR="00C00314">
              <w:rPr>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E704B4" w14:textId="77777777" w:rsidR="00167A63" w:rsidRDefault="00167A6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C29C8" w14:textId="77777777" w:rsidR="00167A63" w:rsidRDefault="00167A63">
            <w:pPr>
              <w:pStyle w:val="TAL"/>
              <w:rPr>
                <w:sz w:val="16"/>
                <w:szCs w:val="16"/>
              </w:rPr>
            </w:pPr>
            <w:r>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76CBC6ED" w14:textId="77777777" w:rsidR="00167A63" w:rsidRDefault="00167A63">
            <w:pPr>
              <w:pStyle w:val="TAL"/>
              <w:rPr>
                <w:sz w:val="16"/>
                <w:szCs w:val="16"/>
              </w:rPr>
            </w:pPr>
            <w:r>
              <w:rPr>
                <w:rFonts w:cs="Arial"/>
                <w:sz w:val="16"/>
                <w:szCs w:val="16"/>
                <w:lang w:eastAsia="zh-CN"/>
              </w:rPr>
              <w:t xml:space="preserve">CR for Transportation support for </w:t>
            </w:r>
            <w:proofErr w:type="spellStart"/>
            <w:r>
              <w:rPr>
                <w:rFonts w:cs="Arial"/>
                <w:sz w:val="16"/>
                <w:szCs w:val="16"/>
                <w:lang w:eastAsia="zh-CN"/>
              </w:rPr>
              <w:t>LPPa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B7A2C" w14:textId="77777777" w:rsidR="00167A63" w:rsidRDefault="00ED6959">
            <w:pPr>
              <w:pStyle w:val="TAL"/>
              <w:rPr>
                <w:sz w:val="16"/>
                <w:szCs w:val="16"/>
              </w:rPr>
            </w:pPr>
            <w:r>
              <w:rPr>
                <w:sz w:val="16"/>
                <w:szCs w:val="16"/>
              </w:rPr>
              <w:t>9.0</w:t>
            </w:r>
            <w:r w:rsidR="00167A63">
              <w:rPr>
                <w:sz w:val="16"/>
                <w:szCs w:val="16"/>
              </w:rPr>
              <w:t>.0</w:t>
            </w:r>
          </w:p>
        </w:tc>
      </w:tr>
      <w:tr w:rsidR="003F659A" w14:paraId="4F8F86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9892DB" w14:textId="77777777" w:rsidR="003F659A" w:rsidRDefault="009152E4">
            <w:pPr>
              <w:pStyle w:val="TAL"/>
              <w:rPr>
                <w:sz w:val="16"/>
                <w:szCs w:val="16"/>
              </w:rPr>
            </w:pPr>
            <w:r>
              <w:rPr>
                <w:sz w:val="16"/>
                <w:szCs w:val="16"/>
              </w:rPr>
              <w:t>RP-</w:t>
            </w:r>
            <w:r w:rsidR="003F659A">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469B67" w14:textId="77777777" w:rsidR="003F659A" w:rsidRDefault="003F659A">
            <w:pPr>
              <w:pStyle w:val="TAL"/>
              <w:rPr>
                <w:sz w:val="16"/>
                <w:szCs w:val="16"/>
              </w:rPr>
            </w:pPr>
            <w:r>
              <w:rPr>
                <w:sz w:val="16"/>
                <w:szCs w:val="16"/>
              </w:rPr>
              <w:t>RP-100599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C4689B" w14:textId="77777777" w:rsidR="003F659A" w:rsidRDefault="003F659A">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DBFE7" w14:textId="77777777" w:rsidR="003F659A" w:rsidRDefault="003F659A">
            <w:pPr>
              <w:pStyle w:val="TAL"/>
              <w:rPr>
                <w:sz w:val="16"/>
                <w:szCs w:val="16"/>
              </w:rPr>
            </w:pPr>
            <w:r>
              <w:rPr>
                <w:sz w:val="16"/>
                <w:szCs w:val="16"/>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67E7CE9E" w14:textId="77777777" w:rsidR="003F659A" w:rsidRDefault="003F659A">
            <w:pPr>
              <w:pStyle w:val="TAL"/>
              <w:rPr>
                <w:rFonts w:cs="Arial"/>
                <w:sz w:val="16"/>
                <w:szCs w:val="16"/>
                <w:lang w:eastAsia="zh-CN"/>
              </w:rPr>
            </w:pPr>
            <w:r>
              <w:rPr>
                <w:noProof/>
                <w:sz w:val="16"/>
                <w:szCs w:val="16"/>
                <w:lang w:eastAsia="zh-CN"/>
              </w:rPr>
              <w:t>Handling of CMAS and ETWS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E6B19" w14:textId="77777777" w:rsidR="003F659A" w:rsidRDefault="003F659A">
            <w:pPr>
              <w:pStyle w:val="TAL"/>
              <w:rPr>
                <w:sz w:val="16"/>
                <w:szCs w:val="16"/>
              </w:rPr>
            </w:pPr>
            <w:r>
              <w:rPr>
                <w:sz w:val="16"/>
                <w:szCs w:val="16"/>
              </w:rPr>
              <w:t>9.1.0</w:t>
            </w:r>
          </w:p>
        </w:tc>
      </w:tr>
      <w:tr w:rsidR="0011649F" w14:paraId="7B3C5A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037508A" w14:textId="77777777" w:rsidR="0011649F" w:rsidRDefault="009152E4">
            <w:pPr>
              <w:pStyle w:val="TAL"/>
              <w:rPr>
                <w:sz w:val="16"/>
                <w:szCs w:val="16"/>
              </w:rPr>
            </w:pPr>
            <w:r>
              <w:rPr>
                <w:sz w:val="16"/>
                <w:szCs w:val="16"/>
              </w:rPr>
              <w:t>RP-</w:t>
            </w:r>
            <w:r w:rsidR="0011649F">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19AB4D" w14:textId="77777777" w:rsidR="0011649F" w:rsidRDefault="0011649F">
            <w:pPr>
              <w:pStyle w:val="TAL"/>
              <w:rPr>
                <w:sz w:val="16"/>
                <w:szCs w:val="16"/>
              </w:rPr>
            </w:pPr>
            <w:r>
              <w:rPr>
                <w:sz w:val="16"/>
                <w:szCs w:val="16"/>
              </w:rPr>
              <w:t>RP-100</w:t>
            </w:r>
            <w:r w:rsidR="003F659A">
              <w:rPr>
                <w:sz w:val="16"/>
                <w:szCs w:val="16"/>
              </w:rPr>
              <w:t>592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CD9BC3" w14:textId="77777777" w:rsidR="0011649F" w:rsidRDefault="0011649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D6C2C" w14:textId="77777777" w:rsidR="0011649F" w:rsidRDefault="0011649F">
            <w:pPr>
              <w:pStyle w:val="TAL"/>
              <w:rPr>
                <w:sz w:val="16"/>
                <w:szCs w:val="16"/>
              </w:rPr>
            </w:pPr>
            <w:r>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5F8B8FDA" w14:textId="77777777" w:rsidR="0011649F" w:rsidRDefault="0011649F">
            <w:pPr>
              <w:pStyle w:val="TAL"/>
              <w:rPr>
                <w:rFonts w:cs="Arial"/>
                <w:sz w:val="16"/>
                <w:szCs w:val="16"/>
                <w:lang w:eastAsia="zh-CN"/>
              </w:rPr>
            </w:pPr>
            <w:r>
              <w:rPr>
                <w:noProof/>
                <w:sz w:val="16"/>
                <w:szCs w:val="16"/>
                <w:lang w:eastAsia="zh-CN"/>
              </w:rPr>
              <w:t>Clean-up of TS36.410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A7D0F" w14:textId="77777777" w:rsidR="0011649F" w:rsidRDefault="0011649F">
            <w:pPr>
              <w:pStyle w:val="TAL"/>
              <w:rPr>
                <w:sz w:val="16"/>
                <w:szCs w:val="16"/>
              </w:rPr>
            </w:pPr>
            <w:r>
              <w:rPr>
                <w:sz w:val="16"/>
                <w:szCs w:val="16"/>
              </w:rPr>
              <w:t>9.1.0</w:t>
            </w:r>
          </w:p>
        </w:tc>
      </w:tr>
      <w:tr w:rsidR="00F667F0" w14:paraId="7CAF68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5560279D" w14:textId="77777777" w:rsidR="00F667F0" w:rsidRDefault="00F667F0">
            <w:pPr>
              <w:pStyle w:val="TAL"/>
              <w:rPr>
                <w:sz w:val="16"/>
                <w:szCs w:val="16"/>
              </w:rPr>
            </w:pPr>
            <w:r>
              <w:rPr>
                <w:sz w:val="16"/>
                <w:szCs w:val="16"/>
              </w:rPr>
              <w:t>12/2010</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64DC995C" w14:textId="77777777" w:rsidR="00F667F0" w:rsidRDefault="00F667F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7DF44AC4" w14:textId="77777777" w:rsidR="00F667F0" w:rsidRDefault="00F667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1FE53412" w14:textId="77777777" w:rsidR="00F667F0" w:rsidRDefault="00F667F0">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370B5B8D" w14:textId="77777777" w:rsidR="00F667F0" w:rsidRDefault="00F667F0">
            <w:pPr>
              <w:pStyle w:val="TAL"/>
              <w:rPr>
                <w:noProof/>
                <w:sz w:val="16"/>
                <w:szCs w:val="16"/>
                <w:lang w:eastAsia="zh-CN"/>
              </w:rPr>
            </w:pPr>
            <w:r>
              <w:rPr>
                <w:noProof/>
                <w:sz w:val="16"/>
                <w:szCs w:val="16"/>
                <w:lang w:eastAsia="zh-CN"/>
              </w:rPr>
              <w:t>Created Rel-10 version based on v 9.1.0</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9C3EEDD" w14:textId="77777777" w:rsidR="00F667F0" w:rsidRDefault="00F667F0">
            <w:pPr>
              <w:pStyle w:val="TAL"/>
              <w:rPr>
                <w:sz w:val="16"/>
                <w:szCs w:val="16"/>
              </w:rPr>
            </w:pPr>
            <w:r>
              <w:rPr>
                <w:sz w:val="16"/>
                <w:szCs w:val="16"/>
              </w:rPr>
              <w:t>10.0.0</w:t>
            </w:r>
          </w:p>
        </w:tc>
      </w:tr>
      <w:tr w:rsidR="004A4898" w14:paraId="36161D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0461D1F" w14:textId="77777777" w:rsidR="004A4898" w:rsidRDefault="004A4898">
            <w:pPr>
              <w:pStyle w:val="TAL"/>
              <w:rPr>
                <w:sz w:val="16"/>
                <w:szCs w:val="16"/>
              </w:rPr>
            </w:pPr>
            <w:r>
              <w:rPr>
                <w:sz w:val="16"/>
                <w:szCs w:val="16"/>
              </w:rPr>
              <w:t>SP-49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D83475" w14:textId="77777777" w:rsidR="004A4898" w:rsidRDefault="004A4898">
            <w:pPr>
              <w:pStyle w:val="TAL"/>
              <w:rPr>
                <w:sz w:val="16"/>
                <w:szCs w:val="16"/>
              </w:rPr>
            </w:pPr>
            <w:r>
              <w:rPr>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152A2" w14:textId="77777777" w:rsidR="004A4898" w:rsidRDefault="004A489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ABDA6F" w14:textId="77777777" w:rsidR="004A4898" w:rsidRDefault="004A4898">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10E7960A" w14:textId="77777777" w:rsidR="004A4898" w:rsidRDefault="003E533A">
            <w:pPr>
              <w:pStyle w:val="TAL"/>
              <w:rPr>
                <w:noProof/>
                <w:sz w:val="16"/>
                <w:szCs w:val="16"/>
                <w:lang w:eastAsia="zh-CN"/>
              </w:rPr>
            </w:pPr>
            <w:r>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3BC93" w14:textId="77777777" w:rsidR="004A4898" w:rsidRDefault="004A4898">
            <w:pPr>
              <w:pStyle w:val="TAL"/>
              <w:rPr>
                <w:sz w:val="16"/>
                <w:szCs w:val="16"/>
              </w:rPr>
            </w:pPr>
            <w:r>
              <w:rPr>
                <w:sz w:val="16"/>
                <w:szCs w:val="16"/>
              </w:rPr>
              <w:t>10.0.1</w:t>
            </w:r>
          </w:p>
        </w:tc>
      </w:tr>
      <w:tr w:rsidR="00387B8F" w14:paraId="597E1E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659122" w14:textId="77777777" w:rsidR="00387B8F" w:rsidRDefault="009152E4">
            <w:pPr>
              <w:pStyle w:val="TAL"/>
              <w:rPr>
                <w:sz w:val="16"/>
                <w:szCs w:val="16"/>
              </w:rPr>
            </w:pPr>
            <w:r>
              <w:rPr>
                <w:sz w:val="16"/>
                <w:szCs w:val="16"/>
              </w:rPr>
              <w:t>RP-</w:t>
            </w:r>
            <w:r w:rsidR="00387B8F">
              <w:rPr>
                <w:sz w:val="16"/>
                <w:szCs w:val="16"/>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7D802C" w14:textId="77777777" w:rsidR="00387B8F" w:rsidRDefault="00387B8F">
            <w:pPr>
              <w:pStyle w:val="TAL"/>
              <w:rPr>
                <w:sz w:val="16"/>
                <w:szCs w:val="16"/>
              </w:rPr>
            </w:pPr>
            <w:r>
              <w:rPr>
                <w:sz w:val="16"/>
                <w:szCs w:val="16"/>
              </w:rPr>
              <w:t>RP-110688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AAE204" w14:textId="77777777" w:rsidR="00387B8F" w:rsidRDefault="00387B8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D789D" w14:textId="77777777" w:rsidR="00387B8F" w:rsidRDefault="00387B8F">
            <w:pPr>
              <w:pStyle w:val="TAL"/>
              <w:rPr>
                <w:sz w:val="16"/>
                <w:szCs w:val="16"/>
              </w:rPr>
            </w:pPr>
            <w:r>
              <w:rPr>
                <w:sz w:val="16"/>
                <w:szCs w:val="16"/>
              </w:rPr>
              <w:t>3</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20F8EB9D" w14:textId="77777777" w:rsidR="00387B8F" w:rsidRDefault="00387B8F">
            <w:pPr>
              <w:pStyle w:val="TAL"/>
              <w:rPr>
                <w:noProof/>
                <w:sz w:val="16"/>
                <w:szCs w:val="16"/>
              </w:rPr>
            </w:pPr>
            <w:r>
              <w:rPr>
                <w:noProof/>
                <w:sz w:val="16"/>
                <w:szCs w:val="16"/>
                <w:lang w:eastAsia="zh-CN"/>
              </w:rPr>
              <w:t>Clarification on roaming and area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3B1F1" w14:textId="77777777" w:rsidR="00387B8F" w:rsidRDefault="00387B8F">
            <w:pPr>
              <w:pStyle w:val="TAL"/>
              <w:rPr>
                <w:sz w:val="16"/>
                <w:szCs w:val="16"/>
              </w:rPr>
            </w:pPr>
            <w:r>
              <w:rPr>
                <w:sz w:val="16"/>
                <w:szCs w:val="16"/>
              </w:rPr>
              <w:t>10.1.0</w:t>
            </w:r>
          </w:p>
        </w:tc>
      </w:tr>
      <w:tr w:rsidR="00BC6185" w14:paraId="0A1C79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655A416" w14:textId="77777777" w:rsidR="00BC6185" w:rsidRDefault="009152E4">
            <w:pPr>
              <w:pStyle w:val="TAL"/>
              <w:rPr>
                <w:sz w:val="16"/>
                <w:szCs w:val="16"/>
              </w:rPr>
            </w:pPr>
            <w:r>
              <w:rPr>
                <w:sz w:val="16"/>
                <w:szCs w:val="16"/>
              </w:rPr>
              <w:t>RP-</w:t>
            </w:r>
            <w:r w:rsidR="00BC6185">
              <w:rPr>
                <w:sz w:val="16"/>
                <w:szCs w:val="16"/>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4B543" w14:textId="77777777" w:rsidR="00BC6185" w:rsidRDefault="00BC6185">
            <w:pPr>
              <w:pStyle w:val="TAL"/>
              <w:rPr>
                <w:sz w:val="16"/>
                <w:szCs w:val="16"/>
              </w:rPr>
            </w:pPr>
            <w:r>
              <w:rPr>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2A99F1" w14:textId="77777777" w:rsidR="00BC6185" w:rsidRDefault="00BC618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607AC8" w14:textId="77777777" w:rsidR="00BC6185" w:rsidRDefault="00BC6185">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4D532864" w14:textId="77777777" w:rsidR="00BC6185" w:rsidRDefault="00BC6185">
            <w:pPr>
              <w:pStyle w:val="TAL"/>
              <w:rPr>
                <w:noProof/>
                <w:sz w:val="16"/>
                <w:szCs w:val="16"/>
                <w:lang w:eastAsia="zh-CN"/>
              </w:rPr>
            </w:pPr>
            <w:r>
              <w:rPr>
                <w:noProof/>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16716" w14:textId="77777777" w:rsidR="00BC6185" w:rsidRDefault="00BC6185">
            <w:pPr>
              <w:pStyle w:val="TAL"/>
              <w:rPr>
                <w:sz w:val="16"/>
                <w:szCs w:val="16"/>
              </w:rPr>
            </w:pPr>
            <w:r>
              <w:rPr>
                <w:sz w:val="16"/>
                <w:szCs w:val="16"/>
              </w:rPr>
              <w:t>10.1.0</w:t>
            </w:r>
          </w:p>
        </w:tc>
      </w:tr>
      <w:tr w:rsidR="00EE5A31" w14:paraId="465BE6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17D74A1" w14:textId="77777777" w:rsidR="00EE5A31" w:rsidRDefault="009152E4">
            <w:pPr>
              <w:pStyle w:val="TAL"/>
              <w:rPr>
                <w:sz w:val="16"/>
                <w:szCs w:val="16"/>
              </w:rPr>
            </w:pPr>
            <w:r>
              <w:rPr>
                <w:sz w:val="16"/>
                <w:szCs w:val="16"/>
              </w:rPr>
              <w:t>RP-</w:t>
            </w:r>
            <w:r w:rsidR="00EE5A31">
              <w:rPr>
                <w:sz w:val="16"/>
                <w:szCs w:val="16"/>
              </w:rP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FF292" w14:textId="77777777" w:rsidR="00EE5A31" w:rsidRDefault="00EE5A31">
            <w:pPr>
              <w:pStyle w:val="TAL"/>
              <w:rPr>
                <w:sz w:val="16"/>
                <w:szCs w:val="16"/>
              </w:rPr>
            </w:pPr>
            <w:r>
              <w:rPr>
                <w:sz w:val="16"/>
                <w:szCs w:val="16"/>
              </w:rPr>
              <w:t>RP-111196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3999B7" w14:textId="77777777" w:rsidR="00EE5A31" w:rsidRDefault="00EE5A3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CADC24" w14:textId="77777777" w:rsidR="00EE5A31" w:rsidRDefault="00EE5A31">
            <w:pPr>
              <w:pStyle w:val="TAL"/>
              <w:rPr>
                <w:sz w:val="16"/>
                <w:szCs w:val="16"/>
              </w:rPr>
            </w:pPr>
            <w:r>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316C490A" w14:textId="77777777" w:rsidR="00EE5A31" w:rsidRDefault="00EE5A31">
            <w:pPr>
              <w:pStyle w:val="TAL"/>
              <w:rPr>
                <w:noProof/>
                <w:sz w:val="16"/>
                <w:szCs w:val="16"/>
              </w:rPr>
            </w:pPr>
            <w:r>
              <w:rPr>
                <w:noProof/>
                <w:sz w:val="16"/>
                <w:szCs w:val="16"/>
              </w:rPr>
              <w:t>Miscellaneous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D722" w14:textId="77777777" w:rsidR="00EE5A31" w:rsidRDefault="00EE5A31">
            <w:pPr>
              <w:pStyle w:val="TAL"/>
              <w:rPr>
                <w:sz w:val="16"/>
                <w:szCs w:val="16"/>
              </w:rPr>
            </w:pPr>
            <w:r>
              <w:rPr>
                <w:sz w:val="16"/>
                <w:szCs w:val="16"/>
              </w:rPr>
              <w:t>10.2.0</w:t>
            </w:r>
          </w:p>
        </w:tc>
      </w:tr>
      <w:tr w:rsidR="0077307C" w14:paraId="4C47D9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E9F0598" w14:textId="77777777" w:rsidR="0077307C" w:rsidRDefault="009152E4">
            <w:pPr>
              <w:pStyle w:val="TAL"/>
              <w:rPr>
                <w:sz w:val="16"/>
                <w:szCs w:val="16"/>
              </w:rPr>
            </w:pPr>
            <w:r>
              <w:rPr>
                <w:sz w:val="16"/>
                <w:szCs w:val="16"/>
              </w:rPr>
              <w:t>RP-</w:t>
            </w:r>
            <w:r w:rsidR="0077307C">
              <w:rPr>
                <w:sz w:val="16"/>
                <w:szCs w:val="16"/>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A66818" w14:textId="77777777" w:rsidR="0077307C" w:rsidRDefault="0077307C">
            <w:pPr>
              <w:pStyle w:val="TAL"/>
              <w:rPr>
                <w:sz w:val="16"/>
                <w:szCs w:val="16"/>
              </w:rPr>
            </w:pPr>
            <w:r>
              <w:rPr>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F42C53" w14:textId="77777777" w:rsidR="0077307C" w:rsidRDefault="0077307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552A32" w14:textId="77777777" w:rsidR="0077307C" w:rsidRDefault="0077307C">
            <w:pPr>
              <w:pStyle w:val="TAL"/>
              <w:rPr>
                <w:sz w:val="16"/>
                <w:szCs w:val="16"/>
              </w:rPr>
            </w:pPr>
            <w:r>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3B4082ED" w14:textId="77777777" w:rsidR="0077307C" w:rsidRDefault="0077307C">
            <w:pPr>
              <w:pStyle w:val="TAL"/>
              <w:rPr>
                <w:noProof/>
                <w:sz w:val="16"/>
                <w:szCs w:val="16"/>
              </w:rPr>
            </w:pPr>
            <w:r>
              <w:rPr>
                <w:noProof/>
                <w:sz w:val="16"/>
                <w:szCs w:val="16"/>
              </w:rPr>
              <w:t>Introduction of KPAS delivery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91DF" w14:textId="77777777" w:rsidR="0077307C" w:rsidRDefault="0077307C">
            <w:pPr>
              <w:pStyle w:val="TAL"/>
              <w:rPr>
                <w:sz w:val="16"/>
                <w:szCs w:val="16"/>
              </w:rPr>
            </w:pPr>
            <w:r>
              <w:rPr>
                <w:sz w:val="16"/>
                <w:szCs w:val="16"/>
              </w:rPr>
              <w:t>10.3.0</w:t>
            </w:r>
          </w:p>
        </w:tc>
      </w:tr>
      <w:tr w:rsidR="00F67D0D" w14:paraId="645E49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7B7B5361" w14:textId="77777777" w:rsidR="00F67D0D" w:rsidRDefault="00F67D0D">
            <w:pPr>
              <w:pStyle w:val="TAL"/>
              <w:rPr>
                <w:sz w:val="16"/>
                <w:szCs w:val="16"/>
              </w:rPr>
            </w:pPr>
            <w:r>
              <w:rPr>
                <w:sz w:val="16"/>
                <w:szCs w:val="16"/>
              </w:rPr>
              <w:t>09/2012</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453A9C23" w14:textId="77777777" w:rsidR="00F67D0D" w:rsidRDefault="00F67D0D">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7484B3C4" w14:textId="77777777" w:rsidR="00F67D0D" w:rsidRDefault="00F67D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21F16A3B" w14:textId="77777777" w:rsidR="00F67D0D" w:rsidRDefault="00F67D0D">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45850F02" w14:textId="77777777" w:rsidR="00F67D0D" w:rsidRDefault="00F67D0D">
            <w:pPr>
              <w:pStyle w:val="TAL"/>
              <w:rPr>
                <w:noProof/>
                <w:sz w:val="16"/>
                <w:szCs w:val="16"/>
              </w:rPr>
            </w:pPr>
            <w:r>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C9D94B3" w14:textId="77777777" w:rsidR="00F67D0D" w:rsidRDefault="00F67D0D">
            <w:pPr>
              <w:pStyle w:val="TAL"/>
              <w:rPr>
                <w:sz w:val="16"/>
                <w:szCs w:val="16"/>
              </w:rPr>
            </w:pPr>
            <w:r>
              <w:rPr>
                <w:sz w:val="16"/>
                <w:szCs w:val="16"/>
              </w:rPr>
              <w:t>11.0.0</w:t>
            </w:r>
          </w:p>
        </w:tc>
      </w:tr>
      <w:tr w:rsidR="007A5D5C" w14:paraId="298D5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04049D5" w14:textId="77777777" w:rsidR="007A5D5C" w:rsidRDefault="009152E4" w:rsidP="008D6F44">
            <w:pPr>
              <w:pStyle w:val="TAL"/>
              <w:rPr>
                <w:sz w:val="16"/>
                <w:szCs w:val="16"/>
              </w:rPr>
            </w:pPr>
            <w:r>
              <w:rPr>
                <w:sz w:val="16"/>
                <w:szCs w:val="16"/>
              </w:rPr>
              <w:t>RP-</w:t>
            </w:r>
            <w:r w:rsidR="007A5D5C">
              <w:rPr>
                <w:sz w:val="16"/>
                <w:szCs w:val="16"/>
              </w:rP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D2641" w14:textId="77777777" w:rsidR="007A5D5C" w:rsidRDefault="007A5D5C" w:rsidP="008D6F44">
            <w:pPr>
              <w:pStyle w:val="TAL"/>
              <w:rPr>
                <w:sz w:val="16"/>
                <w:szCs w:val="16"/>
              </w:rPr>
            </w:pPr>
            <w:r>
              <w:rPr>
                <w:sz w:val="16"/>
                <w:szCs w:val="16"/>
              </w:rPr>
              <w:t>RP-131183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915617" w14:textId="77777777" w:rsidR="007A5D5C" w:rsidRDefault="007A5D5C" w:rsidP="008D6F4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A09F52" w14:textId="77777777" w:rsidR="007A5D5C" w:rsidRDefault="007A5D5C" w:rsidP="008D6F44">
            <w:pPr>
              <w:pStyle w:val="TAL"/>
              <w:rPr>
                <w:sz w:val="16"/>
                <w:szCs w:val="16"/>
              </w:rPr>
            </w:pPr>
            <w:r>
              <w:rPr>
                <w:sz w:val="16"/>
                <w:szCs w:val="16"/>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180D0D5E" w14:textId="77777777" w:rsidR="007A5D5C" w:rsidRDefault="007A5D5C" w:rsidP="008D6F44">
            <w:pPr>
              <w:pStyle w:val="TAL"/>
              <w:rPr>
                <w:sz w:val="16"/>
                <w:szCs w:val="16"/>
              </w:rPr>
            </w:pPr>
            <w:r>
              <w:rPr>
                <w:sz w:val="16"/>
                <w:szCs w:val="16"/>
              </w:rPr>
              <w:t>Correction of terminology concerning the mobility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69D4C" w14:textId="77777777" w:rsidR="007A5D5C" w:rsidRDefault="007A5D5C" w:rsidP="008D6F44">
            <w:pPr>
              <w:pStyle w:val="TAL"/>
              <w:rPr>
                <w:sz w:val="16"/>
                <w:szCs w:val="16"/>
              </w:rPr>
            </w:pPr>
            <w:r>
              <w:rPr>
                <w:sz w:val="16"/>
                <w:szCs w:val="16"/>
              </w:rPr>
              <w:t>11.1.0</w:t>
            </w:r>
          </w:p>
        </w:tc>
      </w:tr>
      <w:tr w:rsidR="005435A3" w14:paraId="17764F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E6C7D94" w14:textId="77777777" w:rsidR="005435A3" w:rsidRDefault="005435A3" w:rsidP="008D6F44">
            <w:pPr>
              <w:pStyle w:val="TAL"/>
              <w:rPr>
                <w:sz w:val="16"/>
                <w:szCs w:val="16"/>
              </w:rPr>
            </w:pPr>
            <w:r>
              <w:rPr>
                <w:sz w:val="16"/>
                <w:szCs w:val="16"/>
              </w:rPr>
              <w:t>09/2013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A50EA" w14:textId="77777777" w:rsidR="005435A3" w:rsidRDefault="005435A3" w:rsidP="008D6F4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9ED2AF" w14:textId="77777777" w:rsidR="005435A3" w:rsidRDefault="005435A3" w:rsidP="008D6F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056DD3" w14:textId="77777777" w:rsidR="005435A3" w:rsidRDefault="005435A3" w:rsidP="008D6F44">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solid" w:color="FFFFFF" w:fill="auto"/>
            <w:vAlign w:val="bottom"/>
          </w:tcPr>
          <w:p w14:paraId="7E530101" w14:textId="77777777" w:rsidR="005435A3" w:rsidRDefault="005435A3" w:rsidP="008D6F44">
            <w:pPr>
              <w:pStyle w:val="TAL"/>
              <w:rPr>
                <w:sz w:val="16"/>
                <w:szCs w:val="16"/>
              </w:rPr>
            </w:pPr>
            <w:r>
              <w:rPr>
                <w:sz w:val="16"/>
                <w:szCs w:val="16"/>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A7CE5" w14:textId="77777777" w:rsidR="005435A3" w:rsidRDefault="005435A3" w:rsidP="008D6F44">
            <w:pPr>
              <w:pStyle w:val="TAL"/>
              <w:rPr>
                <w:sz w:val="16"/>
                <w:szCs w:val="16"/>
              </w:rPr>
            </w:pPr>
            <w:r>
              <w:rPr>
                <w:sz w:val="16"/>
                <w:szCs w:val="16"/>
              </w:rPr>
              <w:t>11.1.0</w:t>
            </w:r>
          </w:p>
        </w:tc>
      </w:tr>
      <w:tr w:rsidR="006806C2" w14:paraId="62EE1CAB" w14:textId="77777777" w:rsidTr="00735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0C1D632" w14:textId="77777777" w:rsidR="006806C2" w:rsidRDefault="006806C2" w:rsidP="00735290">
            <w:pPr>
              <w:pStyle w:val="TAL"/>
              <w:rPr>
                <w:sz w:val="16"/>
                <w:szCs w:val="16"/>
              </w:rPr>
            </w:pPr>
            <w:r>
              <w:rPr>
                <w:sz w:val="16"/>
                <w:szCs w:val="16"/>
              </w:rPr>
              <w:t>09/2014</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1743072C" w14:textId="77777777" w:rsidR="006806C2" w:rsidRDefault="006806C2" w:rsidP="0073529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0176CFA5" w14:textId="77777777" w:rsidR="006806C2" w:rsidRDefault="006806C2" w:rsidP="007352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4608AA4F" w14:textId="77777777" w:rsidR="006806C2" w:rsidRDefault="006806C2" w:rsidP="00735290">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557A6979" w14:textId="77777777" w:rsidR="006806C2" w:rsidRDefault="006806C2" w:rsidP="00735290">
            <w:pPr>
              <w:pStyle w:val="TAL"/>
              <w:rPr>
                <w:noProof/>
                <w:sz w:val="16"/>
                <w:szCs w:val="16"/>
              </w:rPr>
            </w:pPr>
            <w:r>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542D24EB" w14:textId="77777777" w:rsidR="006806C2" w:rsidRDefault="006806C2" w:rsidP="00735290">
            <w:pPr>
              <w:pStyle w:val="TAL"/>
              <w:rPr>
                <w:sz w:val="16"/>
                <w:szCs w:val="16"/>
              </w:rPr>
            </w:pPr>
            <w:r>
              <w:rPr>
                <w:sz w:val="16"/>
                <w:szCs w:val="16"/>
              </w:rPr>
              <w:t>12.0.0</w:t>
            </w:r>
          </w:p>
        </w:tc>
      </w:tr>
      <w:tr w:rsidR="00AC7B97" w14:paraId="48F9E39A" w14:textId="77777777" w:rsidTr="00AC7B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63CEA908" w14:textId="77777777" w:rsidR="00AC7B97" w:rsidRDefault="00AC7B97" w:rsidP="00B12C0D">
            <w:pPr>
              <w:pStyle w:val="TAL"/>
              <w:rPr>
                <w:sz w:val="16"/>
                <w:szCs w:val="16"/>
              </w:rPr>
            </w:pPr>
            <w:r>
              <w:rPr>
                <w:sz w:val="16"/>
                <w:szCs w:val="16"/>
              </w:rPr>
              <w:t>RP-66</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0A377ABE" w14:textId="77777777" w:rsidR="00AC7B97" w:rsidRDefault="00AC7B97" w:rsidP="00B12C0D">
            <w:pPr>
              <w:pStyle w:val="TAL"/>
              <w:rPr>
                <w:sz w:val="16"/>
                <w:szCs w:val="16"/>
              </w:rPr>
            </w:pPr>
            <w:r>
              <w:rPr>
                <w:sz w:val="16"/>
                <w:szCs w:val="16"/>
              </w:rPr>
              <w:t>RP-1420</w:t>
            </w:r>
            <w:r w:rsidR="00B2037A">
              <w:rPr>
                <w:sz w:val="16"/>
                <w:szCs w:val="16"/>
              </w:rPr>
              <w:t>89</w:t>
            </w: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0D6C6E8B" w14:textId="77777777" w:rsidR="00AC7B97" w:rsidRDefault="00AC7B97" w:rsidP="00B12C0D">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13D981B9" w14:textId="77777777" w:rsidR="00AC7B97" w:rsidRDefault="00AC7B97" w:rsidP="00B12C0D">
            <w:pPr>
              <w:pStyle w:val="TAL"/>
              <w:rPr>
                <w:sz w:val="16"/>
                <w:szCs w:val="16"/>
              </w:rPr>
            </w:pPr>
            <w:r>
              <w:rPr>
                <w:sz w:val="16"/>
                <w:szCs w:val="16"/>
              </w:rPr>
              <w:t>2</w:t>
            </w: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1A5244AA" w14:textId="77777777" w:rsidR="00AC7B97" w:rsidRDefault="00AC7B97" w:rsidP="00B12C0D">
            <w:pPr>
              <w:pStyle w:val="TAL"/>
              <w:rPr>
                <w:sz w:val="16"/>
                <w:szCs w:val="16"/>
              </w:rPr>
            </w:pPr>
            <w:r>
              <w:rPr>
                <w:sz w:val="16"/>
                <w:szCs w:val="16"/>
              </w:rPr>
              <w:t>Introduction of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6120F8E9" w14:textId="77777777" w:rsidR="00AC7B97" w:rsidRDefault="00AC7B97" w:rsidP="00B12C0D">
            <w:pPr>
              <w:pStyle w:val="TAL"/>
              <w:rPr>
                <w:sz w:val="16"/>
                <w:szCs w:val="16"/>
              </w:rPr>
            </w:pPr>
            <w:r>
              <w:rPr>
                <w:sz w:val="16"/>
                <w:szCs w:val="16"/>
              </w:rPr>
              <w:t>12.1.0</w:t>
            </w:r>
          </w:p>
        </w:tc>
      </w:tr>
      <w:tr w:rsidR="00C733B0" w14:paraId="69970379" w14:textId="77777777" w:rsidTr="00AC7B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59D666F" w14:textId="77777777" w:rsidR="00C733B0" w:rsidRDefault="00C733B0" w:rsidP="00B12C0D">
            <w:pPr>
              <w:pStyle w:val="TAL"/>
              <w:rPr>
                <w:sz w:val="16"/>
                <w:szCs w:val="16"/>
              </w:rPr>
            </w:pPr>
            <w:r>
              <w:rPr>
                <w:sz w:val="16"/>
                <w:szCs w:val="16"/>
              </w:rPr>
              <w:t>RP-66</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726F81D8" w14:textId="77777777" w:rsidR="00C733B0" w:rsidRDefault="00C733B0" w:rsidP="00B12C0D">
            <w:pPr>
              <w:pStyle w:val="TAL"/>
              <w:rPr>
                <w:sz w:val="16"/>
                <w:szCs w:val="16"/>
              </w:rPr>
            </w:pPr>
            <w:r>
              <w:rPr>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3AD52D49" w14:textId="77777777" w:rsidR="00C733B0" w:rsidRDefault="00C733B0" w:rsidP="00B12C0D">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1F372010" w14:textId="77777777" w:rsidR="00C733B0" w:rsidRDefault="00C733B0" w:rsidP="00B12C0D">
            <w:pPr>
              <w:pStyle w:val="TAL"/>
              <w:rPr>
                <w:sz w:val="16"/>
                <w:szCs w:val="16"/>
              </w:rPr>
            </w:pPr>
            <w:r>
              <w:rPr>
                <w:sz w:val="16"/>
                <w:szCs w:val="16"/>
              </w:rPr>
              <w:t>3</w:t>
            </w: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20D5D7C9" w14:textId="77777777" w:rsidR="00C733B0" w:rsidRDefault="00C733B0" w:rsidP="00B12C0D">
            <w:pPr>
              <w:pStyle w:val="TAL"/>
              <w:rPr>
                <w:sz w:val="16"/>
                <w:szCs w:val="16"/>
              </w:rPr>
            </w:pPr>
            <w:r>
              <w:rPr>
                <w:sz w:val="16"/>
                <w:szCs w:val="16"/>
              </w:rPr>
              <w:t>Correction on security functions</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6C408EB" w14:textId="77777777" w:rsidR="00C733B0" w:rsidRDefault="00C733B0" w:rsidP="00B12C0D">
            <w:pPr>
              <w:pStyle w:val="TAL"/>
              <w:rPr>
                <w:sz w:val="16"/>
                <w:szCs w:val="16"/>
              </w:rPr>
            </w:pPr>
            <w:r>
              <w:rPr>
                <w:sz w:val="16"/>
                <w:szCs w:val="16"/>
              </w:rPr>
              <w:t>12.1.0</w:t>
            </w:r>
          </w:p>
        </w:tc>
      </w:tr>
      <w:tr w:rsidR="0095532E" w14:paraId="06A0B32D" w14:textId="77777777" w:rsidTr="009553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616D2C92" w14:textId="77777777" w:rsidR="0095532E" w:rsidRDefault="0095532E" w:rsidP="00163E50">
            <w:pPr>
              <w:pStyle w:val="TAL"/>
              <w:rPr>
                <w:sz w:val="16"/>
                <w:szCs w:val="16"/>
              </w:rPr>
            </w:pPr>
            <w:r>
              <w:rPr>
                <w:sz w:val="16"/>
                <w:szCs w:val="16"/>
              </w:rPr>
              <w:t>12/2015</w:t>
            </w:r>
          </w:p>
        </w:tc>
        <w:tc>
          <w:tcPr>
            <w:tcW w:w="1134" w:type="dxa"/>
            <w:tcBorders>
              <w:top w:val="single" w:sz="6" w:space="0" w:color="auto"/>
              <w:left w:val="single" w:sz="6" w:space="0" w:color="auto"/>
              <w:bottom w:val="single" w:sz="6" w:space="0" w:color="auto"/>
              <w:right w:val="single" w:sz="6" w:space="0" w:color="auto"/>
            </w:tcBorders>
            <w:shd w:val="clear" w:color="auto" w:fill="E0E0E0"/>
          </w:tcPr>
          <w:p w14:paraId="3453C14B" w14:textId="77777777" w:rsidR="0095532E" w:rsidRDefault="0095532E" w:rsidP="00163E5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vAlign w:val="bottom"/>
          </w:tcPr>
          <w:p w14:paraId="0C2B3570" w14:textId="77777777" w:rsidR="0095532E" w:rsidRDefault="0095532E" w:rsidP="00163E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vAlign w:val="bottom"/>
          </w:tcPr>
          <w:p w14:paraId="70ADBF55" w14:textId="77777777" w:rsidR="0095532E" w:rsidRDefault="0095532E" w:rsidP="00163E50">
            <w:pPr>
              <w:pStyle w:val="TAL"/>
              <w:rPr>
                <w:sz w:val="16"/>
                <w:szCs w:val="16"/>
              </w:rPr>
            </w:pPr>
          </w:p>
        </w:tc>
        <w:tc>
          <w:tcPr>
            <w:tcW w:w="5954" w:type="dxa"/>
            <w:tcBorders>
              <w:top w:val="single" w:sz="6" w:space="0" w:color="auto"/>
              <w:left w:val="single" w:sz="6" w:space="0" w:color="auto"/>
              <w:bottom w:val="single" w:sz="6" w:space="0" w:color="auto"/>
              <w:right w:val="single" w:sz="6" w:space="0" w:color="auto"/>
            </w:tcBorders>
            <w:shd w:val="clear" w:color="auto" w:fill="E0E0E0"/>
            <w:vAlign w:val="bottom"/>
          </w:tcPr>
          <w:p w14:paraId="5492222E" w14:textId="77777777" w:rsidR="0095532E" w:rsidRDefault="0095532E" w:rsidP="00163E50">
            <w:pPr>
              <w:pStyle w:val="TAL"/>
              <w:rPr>
                <w:sz w:val="16"/>
                <w:szCs w:val="16"/>
              </w:rPr>
            </w:pPr>
            <w:r>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053613C2" w14:textId="77777777" w:rsidR="0095532E" w:rsidRDefault="0095532E" w:rsidP="00163E50">
            <w:pPr>
              <w:pStyle w:val="TAL"/>
              <w:rPr>
                <w:sz w:val="16"/>
                <w:szCs w:val="16"/>
              </w:rPr>
            </w:pPr>
            <w:r>
              <w:rPr>
                <w:sz w:val="16"/>
                <w:szCs w:val="16"/>
              </w:rPr>
              <w:t>13.0.0</w:t>
            </w:r>
          </w:p>
        </w:tc>
      </w:tr>
    </w:tbl>
    <w:p w14:paraId="5E067394" w14:textId="77777777" w:rsidR="00361138" w:rsidRDefault="00361138"/>
    <w:p w14:paraId="388CD161" w14:textId="77777777" w:rsidR="008C04E1" w:rsidRDefault="008C04E1" w:rsidP="008C04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C04E1" w14:paraId="4DBD8187" w14:textId="77777777" w:rsidTr="009A25CB">
        <w:trPr>
          <w:cantSplit/>
        </w:trPr>
        <w:tc>
          <w:tcPr>
            <w:tcW w:w="9639" w:type="dxa"/>
            <w:gridSpan w:val="8"/>
            <w:tcBorders>
              <w:bottom w:val="nil"/>
            </w:tcBorders>
            <w:shd w:val="solid" w:color="FFFFFF" w:fill="auto"/>
          </w:tcPr>
          <w:p w14:paraId="0D493D33" w14:textId="77777777" w:rsidR="008C04E1" w:rsidRDefault="008C04E1" w:rsidP="009A25CB">
            <w:pPr>
              <w:pStyle w:val="TAL"/>
              <w:jc w:val="center"/>
              <w:rPr>
                <w:b/>
                <w:sz w:val="16"/>
              </w:rPr>
            </w:pPr>
            <w:r>
              <w:rPr>
                <w:b/>
              </w:rPr>
              <w:t>Change history</w:t>
            </w:r>
          </w:p>
        </w:tc>
      </w:tr>
      <w:tr w:rsidR="008C04E1" w14:paraId="280F6170" w14:textId="77777777" w:rsidTr="000A24D3">
        <w:tc>
          <w:tcPr>
            <w:tcW w:w="800" w:type="dxa"/>
            <w:tcBorders>
              <w:bottom w:val="single" w:sz="4" w:space="0" w:color="auto"/>
            </w:tcBorders>
            <w:shd w:val="pct10" w:color="auto" w:fill="FFFFFF"/>
          </w:tcPr>
          <w:p w14:paraId="7A1EF420" w14:textId="77777777" w:rsidR="008C04E1" w:rsidRDefault="008C04E1" w:rsidP="009A25CB">
            <w:pPr>
              <w:pStyle w:val="TAL"/>
              <w:rPr>
                <w:b/>
                <w:sz w:val="16"/>
              </w:rPr>
            </w:pPr>
            <w:r>
              <w:rPr>
                <w:b/>
                <w:sz w:val="16"/>
              </w:rPr>
              <w:t>Date</w:t>
            </w:r>
          </w:p>
        </w:tc>
        <w:tc>
          <w:tcPr>
            <w:tcW w:w="901" w:type="dxa"/>
            <w:tcBorders>
              <w:bottom w:val="single" w:sz="4" w:space="0" w:color="auto"/>
            </w:tcBorders>
            <w:shd w:val="pct10" w:color="auto" w:fill="FFFFFF"/>
          </w:tcPr>
          <w:p w14:paraId="108878E6" w14:textId="77777777" w:rsidR="008C04E1" w:rsidRDefault="008C04E1" w:rsidP="009A25CB">
            <w:pPr>
              <w:pStyle w:val="TAL"/>
              <w:rPr>
                <w:b/>
                <w:sz w:val="16"/>
              </w:rPr>
            </w:pPr>
            <w:r>
              <w:rPr>
                <w:b/>
                <w:sz w:val="16"/>
              </w:rPr>
              <w:t>Meeting</w:t>
            </w:r>
          </w:p>
        </w:tc>
        <w:tc>
          <w:tcPr>
            <w:tcW w:w="993" w:type="dxa"/>
            <w:tcBorders>
              <w:bottom w:val="single" w:sz="4" w:space="0" w:color="auto"/>
            </w:tcBorders>
            <w:shd w:val="pct10" w:color="auto" w:fill="FFFFFF"/>
          </w:tcPr>
          <w:p w14:paraId="5E92BA0A" w14:textId="77777777" w:rsidR="008C04E1" w:rsidRDefault="008C04E1" w:rsidP="009A25CB">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3DF7EB19" w14:textId="77777777" w:rsidR="008C04E1" w:rsidRDefault="008C04E1" w:rsidP="009A25CB">
            <w:pPr>
              <w:pStyle w:val="TAL"/>
              <w:rPr>
                <w:b/>
                <w:sz w:val="16"/>
              </w:rPr>
            </w:pPr>
            <w:r>
              <w:rPr>
                <w:b/>
                <w:sz w:val="16"/>
              </w:rPr>
              <w:t>CR</w:t>
            </w:r>
          </w:p>
        </w:tc>
        <w:tc>
          <w:tcPr>
            <w:tcW w:w="425" w:type="dxa"/>
            <w:tcBorders>
              <w:bottom w:val="single" w:sz="4" w:space="0" w:color="auto"/>
            </w:tcBorders>
            <w:shd w:val="pct10" w:color="auto" w:fill="FFFFFF"/>
          </w:tcPr>
          <w:p w14:paraId="6B02F346" w14:textId="77777777" w:rsidR="008C04E1" w:rsidRDefault="008C04E1" w:rsidP="009A25CB">
            <w:pPr>
              <w:pStyle w:val="TAL"/>
              <w:rPr>
                <w:b/>
                <w:sz w:val="16"/>
              </w:rPr>
            </w:pPr>
            <w:r>
              <w:rPr>
                <w:b/>
                <w:sz w:val="16"/>
              </w:rPr>
              <w:t>Rev</w:t>
            </w:r>
          </w:p>
        </w:tc>
        <w:tc>
          <w:tcPr>
            <w:tcW w:w="425" w:type="dxa"/>
            <w:tcBorders>
              <w:bottom w:val="single" w:sz="4" w:space="0" w:color="auto"/>
            </w:tcBorders>
            <w:shd w:val="pct10" w:color="auto" w:fill="FFFFFF"/>
          </w:tcPr>
          <w:p w14:paraId="6B3BB26C" w14:textId="77777777" w:rsidR="008C04E1" w:rsidRDefault="008C04E1" w:rsidP="009A25CB">
            <w:pPr>
              <w:pStyle w:val="TAL"/>
              <w:rPr>
                <w:b/>
                <w:sz w:val="16"/>
              </w:rPr>
            </w:pPr>
            <w:r>
              <w:rPr>
                <w:b/>
                <w:sz w:val="16"/>
              </w:rPr>
              <w:t>Cat</w:t>
            </w:r>
          </w:p>
        </w:tc>
        <w:tc>
          <w:tcPr>
            <w:tcW w:w="4820" w:type="dxa"/>
            <w:tcBorders>
              <w:bottom w:val="single" w:sz="4" w:space="0" w:color="auto"/>
            </w:tcBorders>
            <w:shd w:val="pct10" w:color="auto" w:fill="FFFFFF"/>
          </w:tcPr>
          <w:p w14:paraId="6C38CBF2" w14:textId="77777777" w:rsidR="008C04E1" w:rsidRDefault="008C04E1" w:rsidP="009A25CB">
            <w:pPr>
              <w:pStyle w:val="TAL"/>
              <w:rPr>
                <w:b/>
                <w:sz w:val="16"/>
              </w:rPr>
            </w:pPr>
            <w:r>
              <w:rPr>
                <w:b/>
                <w:sz w:val="16"/>
              </w:rPr>
              <w:t>Subject/Comment</w:t>
            </w:r>
          </w:p>
        </w:tc>
        <w:tc>
          <w:tcPr>
            <w:tcW w:w="708" w:type="dxa"/>
            <w:tcBorders>
              <w:bottom w:val="single" w:sz="4" w:space="0" w:color="auto"/>
            </w:tcBorders>
            <w:shd w:val="pct10" w:color="auto" w:fill="FFFFFF"/>
          </w:tcPr>
          <w:p w14:paraId="59F506B6" w14:textId="77777777" w:rsidR="008C04E1" w:rsidRDefault="008C04E1" w:rsidP="009A25CB">
            <w:pPr>
              <w:pStyle w:val="TAL"/>
              <w:rPr>
                <w:b/>
                <w:sz w:val="16"/>
              </w:rPr>
            </w:pPr>
            <w:r>
              <w:rPr>
                <w:b/>
                <w:sz w:val="16"/>
              </w:rPr>
              <w:t>New version</w:t>
            </w:r>
          </w:p>
        </w:tc>
      </w:tr>
      <w:tr w:rsidR="008C04E1" w14:paraId="18784912" w14:textId="77777777" w:rsidTr="000A24D3">
        <w:tc>
          <w:tcPr>
            <w:tcW w:w="800" w:type="dxa"/>
            <w:tcBorders>
              <w:top w:val="single" w:sz="4" w:space="0" w:color="auto"/>
              <w:left w:val="single" w:sz="4" w:space="0" w:color="auto"/>
              <w:bottom w:val="single" w:sz="4" w:space="0" w:color="auto"/>
              <w:right w:val="single" w:sz="4" w:space="0" w:color="auto"/>
            </w:tcBorders>
            <w:shd w:val="solid" w:color="FFFFFF" w:fill="auto"/>
          </w:tcPr>
          <w:p w14:paraId="7119E00C" w14:textId="77777777" w:rsidR="008C04E1" w:rsidRDefault="008C04E1" w:rsidP="009A25CB">
            <w:pPr>
              <w:pStyle w:val="TAC8pt"/>
              <w:rPr>
                <w:rFonts w:ascii="Segoe UI" w:hAnsi="Segoe UI" w:cs="Segoe UI"/>
              </w:rPr>
            </w:pPr>
            <w: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B52ED0" w14:textId="77777777" w:rsidR="008C04E1" w:rsidRDefault="008C04E1" w:rsidP="009A25CB">
            <w:pPr>
              <w:pStyle w:val="TAC8pt"/>
              <w:rPr>
                <w:rFonts w:ascii="Segoe UI" w:hAnsi="Segoe UI" w:cs="Segoe UI"/>
              </w:rPr>
            </w:pPr>
            <w:r>
              <w:t>SA#75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D19E2E" w14:textId="77777777" w:rsidR="008C04E1" w:rsidRDefault="008C04E1" w:rsidP="009A25C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E2286" w14:textId="77777777" w:rsidR="008C04E1" w:rsidRDefault="008C04E1" w:rsidP="009A25C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F6A63" w14:textId="77777777" w:rsidR="008C04E1" w:rsidRDefault="008C04E1" w:rsidP="009A25C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12D88" w14:textId="77777777" w:rsidR="008C04E1" w:rsidRDefault="008C04E1" w:rsidP="009A25C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CA4E1" w14:textId="77777777" w:rsidR="008C04E1" w:rsidRDefault="008C04E1" w:rsidP="009A25CB">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E29D9" w14:textId="77777777" w:rsidR="008C04E1" w:rsidRDefault="008C04E1" w:rsidP="009A25CB">
            <w:pPr>
              <w:pStyle w:val="TAC8pt"/>
              <w:rPr>
                <w:rFonts w:ascii="Segoe UI" w:hAnsi="Segoe UI" w:cs="Segoe UI"/>
              </w:rPr>
            </w:pPr>
            <w:r>
              <w:t>14.0.0</w:t>
            </w:r>
          </w:p>
        </w:tc>
      </w:tr>
      <w:tr w:rsidR="00970872" w14:paraId="143B01F8" w14:textId="77777777" w:rsidTr="000A24D3">
        <w:tc>
          <w:tcPr>
            <w:tcW w:w="800" w:type="dxa"/>
            <w:tcBorders>
              <w:top w:val="single" w:sz="4" w:space="0" w:color="auto"/>
              <w:left w:val="single" w:sz="4" w:space="0" w:color="auto"/>
              <w:bottom w:val="single" w:sz="4" w:space="0" w:color="auto"/>
              <w:right w:val="single" w:sz="4" w:space="0" w:color="auto"/>
            </w:tcBorders>
            <w:shd w:val="solid" w:color="FFFFFF" w:fill="auto"/>
          </w:tcPr>
          <w:p w14:paraId="5997E5D8" w14:textId="77777777" w:rsidR="00970872" w:rsidRDefault="00970872" w:rsidP="00970872">
            <w:pPr>
              <w:pStyle w:val="TAC8pt"/>
            </w:pPr>
            <w: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59730D" w14:textId="77777777" w:rsidR="00970872" w:rsidRDefault="00970872" w:rsidP="00970872">
            <w:pPr>
              <w:pStyle w:val="TAC8pt"/>
            </w:pPr>
            <w:r>
              <w:t>SA#80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9F7C90" w14:textId="77777777" w:rsidR="00970872" w:rsidRDefault="00970872" w:rsidP="0097087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A54B0" w14:textId="77777777" w:rsidR="00970872" w:rsidRDefault="00970872" w:rsidP="0097087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FBC80" w14:textId="77777777" w:rsidR="00970872" w:rsidRDefault="00970872" w:rsidP="0097087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F6F2A" w14:textId="77777777" w:rsidR="00970872" w:rsidRDefault="00970872" w:rsidP="0097087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1870FA" w14:textId="77777777" w:rsidR="00970872" w:rsidRDefault="00970872" w:rsidP="00970872">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31509" w14:textId="77777777" w:rsidR="00970872" w:rsidRDefault="00970872" w:rsidP="00970872">
            <w:pPr>
              <w:pStyle w:val="TAC8pt"/>
            </w:pPr>
            <w:r>
              <w:t>15.0.0</w:t>
            </w:r>
          </w:p>
        </w:tc>
      </w:tr>
      <w:tr w:rsidR="002C0A52" w14:paraId="3CD11EF8" w14:textId="77777777" w:rsidTr="00BD7BA0">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8C6" w14:textId="77777777" w:rsidR="002C0A52" w:rsidRDefault="002C0A52" w:rsidP="00970872">
            <w:pPr>
              <w:pStyle w:val="TAC8pt"/>
            </w:pPr>
            <w: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D9C7D1" w14:textId="77777777" w:rsidR="002C0A52" w:rsidRDefault="00B72234" w:rsidP="00970872">
            <w:pPr>
              <w:pStyle w:val="TAC8pt"/>
            </w:pPr>
            <w:r>
              <w:t>SA#88-e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D36622" w14:textId="77777777" w:rsidR="002C0A52" w:rsidRDefault="002C0A52" w:rsidP="0097087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EB95" w14:textId="77777777" w:rsidR="002C0A52" w:rsidRDefault="002C0A52" w:rsidP="0097087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AD0A" w14:textId="77777777" w:rsidR="002C0A52" w:rsidRDefault="002C0A52" w:rsidP="0097087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2069" w14:textId="77777777" w:rsidR="002C0A52" w:rsidRDefault="002C0A52" w:rsidP="0097087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C65CCC" w14:textId="77777777" w:rsidR="002C0A52" w:rsidRDefault="002C0A52" w:rsidP="0097087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2D34D" w14:textId="77777777" w:rsidR="002C0A52" w:rsidRDefault="002C0A52" w:rsidP="00970872">
            <w:pPr>
              <w:pStyle w:val="TAC8pt"/>
              <w:rPr>
                <w:bCs/>
              </w:rPr>
            </w:pPr>
            <w:r>
              <w:rPr>
                <w:bCs/>
              </w:rPr>
              <w:t>16.0.0</w:t>
            </w:r>
          </w:p>
        </w:tc>
      </w:tr>
      <w:tr w:rsidR="000A24D3" w14:paraId="5E891266" w14:textId="77777777" w:rsidTr="00BD7BA0">
        <w:tc>
          <w:tcPr>
            <w:tcW w:w="800" w:type="dxa"/>
            <w:tcBorders>
              <w:top w:val="single" w:sz="4" w:space="0" w:color="auto"/>
              <w:left w:val="single" w:sz="4" w:space="0" w:color="auto"/>
              <w:bottom w:val="single" w:sz="4" w:space="0" w:color="auto"/>
              <w:right w:val="single" w:sz="4" w:space="0" w:color="auto"/>
            </w:tcBorders>
            <w:shd w:val="solid" w:color="FFFFFF" w:fill="auto"/>
          </w:tcPr>
          <w:p w14:paraId="3D9DDC72" w14:textId="77777777" w:rsidR="000A24D3" w:rsidRDefault="000A24D3" w:rsidP="00970872">
            <w:pPr>
              <w:pStyle w:val="TAC8pt"/>
            </w:pPr>
            <w: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EDEC6" w14:textId="77777777" w:rsidR="000A24D3" w:rsidRDefault="000A24D3" w:rsidP="00970872">
            <w:pPr>
              <w:pStyle w:val="TAC8pt"/>
            </w:pPr>
            <w:r>
              <w:t>RAN#95-e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553834" w14:textId="77777777" w:rsidR="000A24D3" w:rsidRDefault="000A24D3" w:rsidP="00970872">
            <w:pPr>
              <w:pStyle w:val="TAC"/>
              <w:rPr>
                <w:sz w:val="16"/>
                <w:szCs w:val="16"/>
                <w:shd w:val="clear" w:color="auto" w:fill="FFFFFF"/>
              </w:rPr>
            </w:pPr>
            <w:r>
              <w:rPr>
                <w:sz w:val="16"/>
                <w:szCs w:val="16"/>
                <w:shd w:val="clear" w:color="auto" w:fill="FFFFFF"/>
              </w:rPr>
              <w:t>RP-220216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A20D9" w14:textId="77777777" w:rsidR="000A24D3" w:rsidRDefault="000A24D3" w:rsidP="00970872">
            <w:pPr>
              <w:pStyle w:val="TAL"/>
              <w:rPr>
                <w:sz w:val="16"/>
                <w:szCs w:val="16"/>
                <w:shd w:val="clear" w:color="auto" w:fill="FFFFFF"/>
              </w:rPr>
            </w:pPr>
            <w:r>
              <w:rPr>
                <w:sz w:val="16"/>
                <w:szCs w:val="16"/>
                <w:shd w:val="clear" w:color="auto" w:fill="FFFFFF"/>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E558" w14:textId="77777777" w:rsidR="000A24D3" w:rsidRDefault="000A24D3" w:rsidP="00970872">
            <w:pPr>
              <w:pStyle w:val="TAR"/>
              <w:rPr>
                <w:sz w:val="16"/>
                <w:szCs w:val="16"/>
                <w:shd w:val="clear" w:color="auto" w:fill="FFFFFF"/>
              </w:rPr>
            </w:pPr>
            <w:r>
              <w:rPr>
                <w:sz w:val="16"/>
                <w:szCs w:val="16"/>
                <w:shd w:val="clear" w:color="auto" w:fill="FFFFFF"/>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49DF" w14:textId="77777777" w:rsidR="000A24D3" w:rsidRDefault="000A24D3" w:rsidP="00970872">
            <w:pPr>
              <w:pStyle w:val="TAC"/>
              <w:rPr>
                <w:sz w:val="16"/>
                <w:szCs w:val="16"/>
                <w:shd w:val="clear" w:color="auto" w:fill="FFFFFF"/>
              </w:rPr>
            </w:pPr>
            <w:r>
              <w:rPr>
                <w:sz w:val="16"/>
                <w:szCs w:val="16"/>
                <w:shd w:val="clear" w:color="auto" w:fill="FFFFFF"/>
              </w:rPr>
              <w:t>C</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7AEE0" w14:textId="77777777" w:rsidR="000A24D3" w:rsidRDefault="000A24D3" w:rsidP="00970872">
            <w:pPr>
              <w:pStyle w:val="TAL8pt"/>
            </w:pPr>
            <w:fldSimple w:instr=" DOCPROPERTY  CrTitle  \* MERGEFORMAT ">
              <w:r>
                <w:t>NNSF for IoT NTN</w:t>
              </w:r>
            </w:fldSimple>
            <w:r>
              <w:t xml:space="preserve"> providing access over multiple countries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CB06D" w14:textId="77777777" w:rsidR="000A24D3" w:rsidRDefault="000A24D3" w:rsidP="00970872">
            <w:pPr>
              <w:pStyle w:val="TAC8pt"/>
              <w:rPr>
                <w:bCs/>
              </w:rPr>
            </w:pPr>
            <w:r>
              <w:rPr>
                <w:bCs/>
              </w:rPr>
              <w:t>17.0.0</w:t>
            </w:r>
          </w:p>
        </w:tc>
      </w:tr>
      <w:tr w:rsidR="009A0EF1" w14:paraId="50F4B974" w14:textId="77777777" w:rsidTr="00BD7BA0">
        <w:tc>
          <w:tcPr>
            <w:tcW w:w="800" w:type="dxa"/>
            <w:tcBorders>
              <w:top w:val="single" w:sz="4" w:space="0" w:color="auto"/>
              <w:left w:val="single" w:sz="4" w:space="0" w:color="auto"/>
              <w:bottom w:val="single" w:sz="4" w:space="0" w:color="auto"/>
              <w:right w:val="single" w:sz="4" w:space="0" w:color="auto"/>
            </w:tcBorders>
            <w:shd w:val="solid" w:color="FFFFFF" w:fill="auto"/>
          </w:tcPr>
          <w:p w14:paraId="4B93B3DD" w14:textId="4B44C559" w:rsidR="009A0EF1" w:rsidRDefault="009A0EF1" w:rsidP="009A0EF1">
            <w:pPr>
              <w:pStyle w:val="TAC8pt"/>
            </w:pPr>
            <w: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7F2D5" w14:textId="32E1073B" w:rsidR="009A0EF1" w:rsidRDefault="009A0EF1" w:rsidP="009A0EF1">
            <w:pPr>
              <w:pStyle w:val="TAC8pt"/>
            </w:pPr>
            <w: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DBD582" w14:textId="776E82BB" w:rsidR="009A0EF1" w:rsidRDefault="009A0EF1" w:rsidP="009A0EF1">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AA715" w14:textId="65BE7CF3" w:rsidR="009A0EF1" w:rsidRDefault="009A0EF1" w:rsidP="009A0EF1">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895B7" w14:textId="54DF786C" w:rsidR="009A0EF1" w:rsidRDefault="009A0EF1" w:rsidP="009A0EF1">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45317" w14:textId="6C43F8F5" w:rsidR="009A0EF1" w:rsidRDefault="009A0EF1" w:rsidP="009A0EF1">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D46962" w14:textId="13E6A009" w:rsidR="009A0EF1" w:rsidRDefault="009A0EF1" w:rsidP="009A0EF1">
            <w:pPr>
              <w:pStyle w:val="TAL8pt"/>
            </w:pPr>
            <w: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DB87C8" w14:textId="4CD463CE" w:rsidR="009A0EF1" w:rsidRDefault="009A0EF1" w:rsidP="009A0EF1">
            <w:pPr>
              <w:pStyle w:val="TAC8pt"/>
              <w:rPr>
                <w:b/>
                <w:bCs/>
              </w:rPr>
            </w:pPr>
            <w:r>
              <w:t>18.0.0</w:t>
            </w:r>
          </w:p>
        </w:tc>
      </w:tr>
      <w:tr w:rsidR="00193EE5" w14:paraId="4302F4FC" w14:textId="77777777" w:rsidTr="00BD7BA0">
        <w:tc>
          <w:tcPr>
            <w:tcW w:w="800" w:type="dxa"/>
            <w:tcBorders>
              <w:top w:val="single" w:sz="4" w:space="0" w:color="auto"/>
              <w:left w:val="single" w:sz="4" w:space="0" w:color="auto"/>
              <w:bottom w:val="single" w:sz="4" w:space="0" w:color="auto"/>
              <w:right w:val="single" w:sz="4" w:space="0" w:color="auto"/>
            </w:tcBorders>
            <w:shd w:val="solid" w:color="FFFFFF" w:fill="auto"/>
          </w:tcPr>
          <w:p w14:paraId="069E6196" w14:textId="3567A2E6" w:rsidR="00193EE5" w:rsidRDefault="00193EE5" w:rsidP="00193EE5">
            <w:pPr>
              <w:pStyle w:val="TAC8pt"/>
            </w:pPr>
            <w:r w:rsidRPr="00193EE5">
              <w:rPr>
                <w:rFonts w:eastAsia="Times New Roman"/>
              </w:rPr>
              <w:t>2025-09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27A55" w14:textId="63E12CBE" w:rsidR="00193EE5" w:rsidRDefault="00193EE5" w:rsidP="00193EE5">
            <w:pPr>
              <w:pStyle w:val="TAC8pt"/>
            </w:pPr>
            <w:r w:rsidRPr="00193EE5">
              <w:rPr>
                <w:rFonts w:eastAsia="Times New Roman"/>
              </w:rPr>
              <w:t>RAN#109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EBC341" w14:textId="3E61F8A8" w:rsidR="00193EE5" w:rsidRDefault="00F14DBA" w:rsidP="00193EE5">
            <w:pPr>
              <w:pStyle w:val="TAC"/>
              <w:rPr>
                <w:sz w:val="16"/>
                <w:szCs w:val="16"/>
              </w:rPr>
            </w:pPr>
            <w:r w:rsidRPr="00F14DBA">
              <w:rPr>
                <w:rFonts w:eastAsia="Times New Roman" w:cs="Arial"/>
                <w:sz w:val="16"/>
                <w:szCs w:val="16"/>
              </w:rPr>
              <w:t>RP-252688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E6D2D" w14:textId="18F7A236" w:rsidR="00193EE5" w:rsidRDefault="00193EE5" w:rsidP="00193EE5">
            <w:pPr>
              <w:pStyle w:val="TAL"/>
              <w:rPr>
                <w:sz w:val="16"/>
                <w:szCs w:val="16"/>
              </w:rPr>
            </w:pPr>
            <w:r w:rsidRPr="00193EE5">
              <w:rPr>
                <w:rFonts w:eastAsia="Times New Roman"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F4C03" w14:textId="6F16A038" w:rsidR="00193EE5" w:rsidRDefault="00193EE5" w:rsidP="00193EE5">
            <w:pPr>
              <w:pStyle w:val="TAR"/>
              <w:rPr>
                <w:sz w:val="16"/>
                <w:szCs w:val="16"/>
              </w:rPr>
            </w:pPr>
            <w:r w:rsidRPr="00193EE5">
              <w:rPr>
                <w:rFonts w:eastAsia="Times New Roman"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E1D0" w14:textId="520D83CC" w:rsidR="00193EE5" w:rsidRDefault="00193EE5" w:rsidP="00193EE5">
            <w:pPr>
              <w:pStyle w:val="TAC"/>
              <w:rPr>
                <w:sz w:val="16"/>
                <w:szCs w:val="16"/>
              </w:rPr>
            </w:pPr>
            <w:r w:rsidRPr="00193EE5">
              <w:rPr>
                <w:rFonts w:eastAsia="Times New Roman"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AB06B" w14:textId="6B8601E6" w:rsidR="00193EE5" w:rsidRDefault="00193EE5" w:rsidP="00193EE5">
            <w:pPr>
              <w:pStyle w:val="TAL8pt"/>
            </w:pPr>
            <w:r w:rsidRPr="00193EE5">
              <w:rPr>
                <w:rFonts w:eastAsia="Times New Roman"/>
              </w:rPr>
              <w:t xml:space="preserve">Support of Full </w:t>
            </w:r>
            <w:proofErr w:type="spellStart"/>
            <w:r w:rsidRPr="00193EE5">
              <w:rPr>
                <w:rFonts w:eastAsia="Times New Roman"/>
              </w:rPr>
              <w:t>eNB</w:t>
            </w:r>
            <w:proofErr w:type="spellEnd"/>
            <w:r w:rsidRPr="00193EE5">
              <w:rPr>
                <w:rFonts w:eastAsia="Times New Roman"/>
              </w:rPr>
              <w:t xml:space="preserve"> as Regenerative payload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EDA20" w14:textId="0F03B7C3" w:rsidR="00193EE5" w:rsidRDefault="00193EE5" w:rsidP="00193EE5">
            <w:pPr>
              <w:pStyle w:val="TAC8pt"/>
            </w:pPr>
            <w:r w:rsidRPr="00193EE5">
              <w:rPr>
                <w:rFonts w:eastAsia="Times New Roman"/>
              </w:rPr>
              <w:t>19.0.0</w:t>
            </w:r>
          </w:p>
        </w:tc>
      </w:tr>
    </w:tbl>
    <w:p w14:paraId="4514B2CD" w14:textId="77777777" w:rsidR="00193EE5" w:rsidRPr="00141313" w:rsidRDefault="00193EE5"/>
    <w:sectPr w:rsidR="00193EE5" w:rsidRPr="001413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C55C4" w14:textId="77777777" w:rsidR="00BC47AB" w:rsidRDefault="00BC47AB">
      <w:r>
        <w:separator/>
      </w:r>
    </w:p>
  </w:endnote>
  <w:endnote w:type="continuationSeparator" w:id="0">
    <w:p w14:paraId="3D5FEAD1" w14:textId="77777777" w:rsidR="00BC47AB" w:rsidRDefault="00BC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89E9A" w14:textId="77777777" w:rsidR="00407119" w:rsidRDefault="004071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C1280" w14:textId="77777777" w:rsidR="00BC47AB" w:rsidRDefault="00BC47AB">
      <w:r>
        <w:separator/>
      </w:r>
    </w:p>
  </w:footnote>
  <w:footnote w:type="continuationSeparator" w:id="0">
    <w:p w14:paraId="0639CB5C" w14:textId="77777777" w:rsidR="00BC47AB" w:rsidRDefault="00BC4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74A1A" w14:textId="2429097C" w:rsidR="00407119" w:rsidRDefault="00407119">
    <w:pPr>
      <w:framePr w:wrap="auto" w:vAnchor="text" w:hAnchor="margin" w:xAlign="right" w:y="1"/>
    </w:pPr>
    <w:r>
      <w:fldChar w:fldCharType="begin"/>
    </w:r>
    <w:r>
      <w:instrText xml:space="preserve"> STYLEREF ZA </w:instrText>
    </w:r>
    <w:r>
      <w:fldChar w:fldCharType="separate"/>
    </w:r>
    <w:r w:rsidR="000D5558">
      <w:rPr>
        <w:noProof/>
      </w:rPr>
      <w:t>3GPP TS 36.410 V19.0.0 (2025-09)</w:t>
    </w:r>
    <w:r>
      <w:fldChar w:fldCharType="end"/>
    </w:r>
  </w:p>
  <w:p w14:paraId="48629286" w14:textId="77777777" w:rsidR="00407119" w:rsidRDefault="00407119">
    <w:pPr>
      <w:framePr w:wrap="auto" w:vAnchor="text" w:hAnchor="margin" w:xAlign="center" w:y="1"/>
    </w:pPr>
    <w:r>
      <w:fldChar w:fldCharType="begin"/>
    </w:r>
    <w:r>
      <w:instrText xml:space="preserve"> PAGE </w:instrText>
    </w:r>
    <w:r>
      <w:fldChar w:fldCharType="separate"/>
    </w:r>
    <w:r w:rsidR="00553466">
      <w:rPr>
        <w:noProof/>
      </w:rPr>
      <w:t>15</w:t>
    </w:r>
    <w:r>
      <w:fldChar w:fldCharType="end"/>
    </w:r>
  </w:p>
  <w:p w14:paraId="089BF8AC" w14:textId="066081ED" w:rsidR="00407119" w:rsidRDefault="00407119">
    <w:pPr>
      <w:framePr w:wrap="auto" w:vAnchor="text" w:hAnchor="margin" w:y="1"/>
    </w:pPr>
    <w:r>
      <w:fldChar w:fldCharType="begin"/>
    </w:r>
    <w:r>
      <w:instrText xml:space="preserve"> STYLEREF ZGSM </w:instrText>
    </w:r>
    <w:r>
      <w:fldChar w:fldCharType="separate"/>
    </w:r>
    <w:r w:rsidR="000D5558">
      <w:rPr>
        <w:noProof/>
      </w:rPr>
      <w:t>Release 19</w:t>
    </w:r>
    <w:r>
      <w:fldChar w:fldCharType="end"/>
    </w:r>
  </w:p>
  <w:p w14:paraId="629F97BA" w14:textId="77777777" w:rsidR="00407119" w:rsidRDefault="004071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5A29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98F5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6059F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55957"/>
    <w:multiLevelType w:val="hybridMultilevel"/>
    <w:tmpl w:val="37C60BF6"/>
    <w:lvl w:ilvl="0" w:tplc="9CBA2F2E">
      <w:start w:val="1"/>
      <w:numFmt w:val="bullet"/>
      <w:lvlText w:val=""/>
      <w:lvlJc w:val="left"/>
      <w:pPr>
        <w:tabs>
          <w:tab w:val="num" w:pos="96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0405EA"/>
    <w:multiLevelType w:val="hybridMultilevel"/>
    <w:tmpl w:val="20EAF278"/>
    <w:lvl w:ilvl="0" w:tplc="3662AC60">
      <w:start w:val="1"/>
      <w:numFmt w:val="bullet"/>
      <w:lvlText w:val="-"/>
      <w:lvlJc w:val="left"/>
      <w:pPr>
        <w:tabs>
          <w:tab w:val="num" w:pos="720"/>
        </w:tabs>
        <w:ind w:left="720"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A600EC6"/>
    <w:multiLevelType w:val="hybridMultilevel"/>
    <w:tmpl w:val="C1A687E4"/>
    <w:lvl w:ilvl="0" w:tplc="3662AC60">
      <w:start w:val="1"/>
      <w:numFmt w:val="bullet"/>
      <w:lvlText w:val="-"/>
      <w:lvlJc w:val="left"/>
      <w:pPr>
        <w:tabs>
          <w:tab w:val="num" w:pos="928"/>
        </w:tabs>
        <w:ind w:left="928" w:hanging="360"/>
      </w:pPr>
      <w:rPr>
        <w:rFonts w:ascii="Arial" w:hAnsi="Arial" w:hint="default"/>
        <w:sz w:val="16"/>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2" w15:restartNumberingAfterBreak="0">
    <w:nsid w:val="5A165A39"/>
    <w:multiLevelType w:val="hybridMultilevel"/>
    <w:tmpl w:val="0204BE64"/>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AE3EA6"/>
    <w:multiLevelType w:val="multilevel"/>
    <w:tmpl w:val="BD1C4FD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044625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09624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3749024">
    <w:abstractNumId w:val="6"/>
  </w:num>
  <w:num w:numId="4" w16cid:durableId="951745379">
    <w:abstractNumId w:val="4"/>
  </w:num>
  <w:num w:numId="5" w16cid:durableId="1620914395">
    <w:abstractNumId w:val="9"/>
  </w:num>
  <w:num w:numId="6" w16cid:durableId="274793788">
    <w:abstractNumId w:val="11"/>
  </w:num>
  <w:num w:numId="7" w16cid:durableId="2007131345">
    <w:abstractNumId w:val="7"/>
  </w:num>
  <w:num w:numId="8" w16cid:durableId="1871911326">
    <w:abstractNumId w:val="8"/>
  </w:num>
  <w:num w:numId="9" w16cid:durableId="120270480">
    <w:abstractNumId w:val="13"/>
  </w:num>
  <w:num w:numId="10" w16cid:durableId="166404459">
    <w:abstractNumId w:val="5"/>
  </w:num>
  <w:num w:numId="11" w16cid:durableId="1227303993">
    <w:abstractNumId w:val="10"/>
  </w:num>
  <w:num w:numId="12" w16cid:durableId="1047265561">
    <w:abstractNumId w:val="12"/>
  </w:num>
  <w:num w:numId="13" w16cid:durableId="1126464009">
    <w:abstractNumId w:val="14"/>
  </w:num>
  <w:num w:numId="14" w16cid:durableId="2037387735">
    <w:abstractNumId w:val="2"/>
  </w:num>
  <w:num w:numId="15" w16cid:durableId="192235804">
    <w:abstractNumId w:val="1"/>
  </w:num>
  <w:num w:numId="16" w16cid:durableId="17486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032"/>
    <w:rsid w:val="00020DF6"/>
    <w:rsid w:val="000438C7"/>
    <w:rsid w:val="000A24D3"/>
    <w:rsid w:val="000A28DC"/>
    <w:rsid w:val="000B34CD"/>
    <w:rsid w:val="000D5558"/>
    <w:rsid w:val="0011649F"/>
    <w:rsid w:val="0013053D"/>
    <w:rsid w:val="00130ED3"/>
    <w:rsid w:val="00137B1A"/>
    <w:rsid w:val="00141313"/>
    <w:rsid w:val="00163E50"/>
    <w:rsid w:val="00167A63"/>
    <w:rsid w:val="001833AD"/>
    <w:rsid w:val="00193EE5"/>
    <w:rsid w:val="001A3CE8"/>
    <w:rsid w:val="001E21D9"/>
    <w:rsid w:val="002337DC"/>
    <w:rsid w:val="002565CA"/>
    <w:rsid w:val="00273044"/>
    <w:rsid w:val="0029397F"/>
    <w:rsid w:val="00294A27"/>
    <w:rsid w:val="002C0A52"/>
    <w:rsid w:val="002E7CDC"/>
    <w:rsid w:val="002F45E4"/>
    <w:rsid w:val="00311C37"/>
    <w:rsid w:val="003169A2"/>
    <w:rsid w:val="003450CE"/>
    <w:rsid w:val="003518BF"/>
    <w:rsid w:val="00361138"/>
    <w:rsid w:val="00387B8F"/>
    <w:rsid w:val="003D141A"/>
    <w:rsid w:val="003D6AD3"/>
    <w:rsid w:val="003E533A"/>
    <w:rsid w:val="003F659A"/>
    <w:rsid w:val="003F67A9"/>
    <w:rsid w:val="00407119"/>
    <w:rsid w:val="00422C9A"/>
    <w:rsid w:val="004A4898"/>
    <w:rsid w:val="004C37C6"/>
    <w:rsid w:val="004F0EB5"/>
    <w:rsid w:val="005435A3"/>
    <w:rsid w:val="00553466"/>
    <w:rsid w:val="005A2AB3"/>
    <w:rsid w:val="005B4BF0"/>
    <w:rsid w:val="005C2791"/>
    <w:rsid w:val="005C27BB"/>
    <w:rsid w:val="005C43EF"/>
    <w:rsid w:val="005F7D56"/>
    <w:rsid w:val="00607890"/>
    <w:rsid w:val="006126C7"/>
    <w:rsid w:val="0065383F"/>
    <w:rsid w:val="006806C2"/>
    <w:rsid w:val="006A25D2"/>
    <w:rsid w:val="006A5599"/>
    <w:rsid w:val="006C0BD9"/>
    <w:rsid w:val="006F66E2"/>
    <w:rsid w:val="00735290"/>
    <w:rsid w:val="007626AB"/>
    <w:rsid w:val="0077307C"/>
    <w:rsid w:val="00773E8F"/>
    <w:rsid w:val="00775712"/>
    <w:rsid w:val="0077794F"/>
    <w:rsid w:val="00793857"/>
    <w:rsid w:val="007A5D5C"/>
    <w:rsid w:val="007C02AB"/>
    <w:rsid w:val="007D7D7E"/>
    <w:rsid w:val="007F5D8A"/>
    <w:rsid w:val="00810032"/>
    <w:rsid w:val="008B02B8"/>
    <w:rsid w:val="008B74CB"/>
    <w:rsid w:val="008C04E1"/>
    <w:rsid w:val="008C18A9"/>
    <w:rsid w:val="008D3399"/>
    <w:rsid w:val="008D6F44"/>
    <w:rsid w:val="008E4477"/>
    <w:rsid w:val="009152E4"/>
    <w:rsid w:val="009318A0"/>
    <w:rsid w:val="0093492A"/>
    <w:rsid w:val="00942151"/>
    <w:rsid w:val="0095532E"/>
    <w:rsid w:val="00961D33"/>
    <w:rsid w:val="00970872"/>
    <w:rsid w:val="009814CD"/>
    <w:rsid w:val="009A0EF1"/>
    <w:rsid w:val="009A1512"/>
    <w:rsid w:val="009A21CF"/>
    <w:rsid w:val="009A25CB"/>
    <w:rsid w:val="009C1EBE"/>
    <w:rsid w:val="009C76D2"/>
    <w:rsid w:val="00A0439E"/>
    <w:rsid w:val="00A44399"/>
    <w:rsid w:val="00A50F8D"/>
    <w:rsid w:val="00A731E7"/>
    <w:rsid w:val="00AA24A2"/>
    <w:rsid w:val="00AC3CB7"/>
    <w:rsid w:val="00AC7B97"/>
    <w:rsid w:val="00AF47B8"/>
    <w:rsid w:val="00B02FBD"/>
    <w:rsid w:val="00B12C0D"/>
    <w:rsid w:val="00B2037A"/>
    <w:rsid w:val="00B24F01"/>
    <w:rsid w:val="00B2504C"/>
    <w:rsid w:val="00B33DD2"/>
    <w:rsid w:val="00B4189B"/>
    <w:rsid w:val="00B55C21"/>
    <w:rsid w:val="00B62727"/>
    <w:rsid w:val="00B72234"/>
    <w:rsid w:val="00B90C52"/>
    <w:rsid w:val="00BB21F8"/>
    <w:rsid w:val="00BC47AB"/>
    <w:rsid w:val="00BC6185"/>
    <w:rsid w:val="00BD3A0D"/>
    <w:rsid w:val="00BD3ABD"/>
    <w:rsid w:val="00BD7BA0"/>
    <w:rsid w:val="00BE531D"/>
    <w:rsid w:val="00BF64AA"/>
    <w:rsid w:val="00C00314"/>
    <w:rsid w:val="00C437F2"/>
    <w:rsid w:val="00C55D40"/>
    <w:rsid w:val="00C733B0"/>
    <w:rsid w:val="00C81D4D"/>
    <w:rsid w:val="00C82E81"/>
    <w:rsid w:val="00C97052"/>
    <w:rsid w:val="00C9709C"/>
    <w:rsid w:val="00C97250"/>
    <w:rsid w:val="00D059A1"/>
    <w:rsid w:val="00D069DD"/>
    <w:rsid w:val="00D41414"/>
    <w:rsid w:val="00D77EAB"/>
    <w:rsid w:val="00D8404E"/>
    <w:rsid w:val="00D8593D"/>
    <w:rsid w:val="00DA3DBA"/>
    <w:rsid w:val="00DF34B3"/>
    <w:rsid w:val="00DF4E6E"/>
    <w:rsid w:val="00E7311E"/>
    <w:rsid w:val="00EB4049"/>
    <w:rsid w:val="00EB5034"/>
    <w:rsid w:val="00ED07EF"/>
    <w:rsid w:val="00ED6959"/>
    <w:rsid w:val="00EE39D1"/>
    <w:rsid w:val="00EE5A31"/>
    <w:rsid w:val="00F10CE4"/>
    <w:rsid w:val="00F14DBA"/>
    <w:rsid w:val="00F25B8E"/>
    <w:rsid w:val="00F43195"/>
    <w:rsid w:val="00F64DC7"/>
    <w:rsid w:val="00F667F0"/>
    <w:rsid w:val="00F67D0D"/>
    <w:rsid w:val="00F81579"/>
    <w:rsid w:val="00F8654B"/>
    <w:rsid w:val="00F96887"/>
    <w:rsid w:val="00FB7F29"/>
    <w:rsid w:val="00FD56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4525F0E"/>
  <w15:chartTrackingRefBased/>
  <w15:docId w15:val="{4A07C840-8CD4-4840-80BF-D50DBA129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CE"/>
    <w:pPr>
      <w:overflowPunct w:val="0"/>
      <w:autoSpaceDE w:val="0"/>
      <w:autoSpaceDN w:val="0"/>
      <w:adjustRightInd w:val="0"/>
      <w:spacing w:after="180"/>
      <w:textAlignment w:val="baseline"/>
    </w:pPr>
  </w:style>
  <w:style w:type="paragraph" w:styleId="Heading1">
    <w:name w:val="heading 1"/>
    <w:next w:val="Normal"/>
    <w:qFormat/>
    <w:rsid w:val="003450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50CE"/>
    <w:pPr>
      <w:pBdr>
        <w:top w:val="none" w:sz="0" w:space="0" w:color="auto"/>
      </w:pBdr>
      <w:spacing w:before="180"/>
      <w:outlineLvl w:val="1"/>
    </w:pPr>
    <w:rPr>
      <w:sz w:val="32"/>
    </w:rPr>
  </w:style>
  <w:style w:type="paragraph" w:styleId="Heading3">
    <w:name w:val="heading 3"/>
    <w:basedOn w:val="Heading2"/>
    <w:next w:val="Normal"/>
    <w:qFormat/>
    <w:rsid w:val="003450CE"/>
    <w:pPr>
      <w:spacing w:before="120"/>
      <w:outlineLvl w:val="2"/>
    </w:pPr>
    <w:rPr>
      <w:sz w:val="28"/>
    </w:rPr>
  </w:style>
  <w:style w:type="paragraph" w:styleId="Heading4">
    <w:name w:val="heading 4"/>
    <w:basedOn w:val="Heading3"/>
    <w:next w:val="Normal"/>
    <w:qFormat/>
    <w:rsid w:val="003450CE"/>
    <w:pPr>
      <w:ind w:left="1418" w:hanging="1418"/>
      <w:outlineLvl w:val="3"/>
    </w:pPr>
    <w:rPr>
      <w:sz w:val="24"/>
    </w:rPr>
  </w:style>
  <w:style w:type="paragraph" w:styleId="Heading5">
    <w:name w:val="heading 5"/>
    <w:basedOn w:val="Heading4"/>
    <w:next w:val="Normal"/>
    <w:qFormat/>
    <w:rsid w:val="003450CE"/>
    <w:pPr>
      <w:ind w:left="1701" w:hanging="1701"/>
      <w:outlineLvl w:val="4"/>
    </w:pPr>
    <w:rPr>
      <w:sz w:val="22"/>
    </w:rPr>
  </w:style>
  <w:style w:type="paragraph" w:styleId="Heading6">
    <w:name w:val="heading 6"/>
    <w:basedOn w:val="H6"/>
    <w:next w:val="Normal"/>
    <w:qFormat/>
    <w:rsid w:val="003450CE"/>
    <w:pPr>
      <w:outlineLvl w:val="5"/>
    </w:pPr>
  </w:style>
  <w:style w:type="paragraph" w:styleId="Heading7">
    <w:name w:val="heading 7"/>
    <w:basedOn w:val="H6"/>
    <w:next w:val="Normal"/>
    <w:qFormat/>
    <w:rsid w:val="003450CE"/>
    <w:pPr>
      <w:outlineLvl w:val="6"/>
    </w:pPr>
  </w:style>
  <w:style w:type="paragraph" w:styleId="Heading8">
    <w:name w:val="heading 8"/>
    <w:basedOn w:val="Heading1"/>
    <w:next w:val="Normal"/>
    <w:qFormat/>
    <w:rsid w:val="003450CE"/>
    <w:pPr>
      <w:ind w:left="0" w:firstLine="0"/>
      <w:outlineLvl w:val="7"/>
    </w:pPr>
  </w:style>
  <w:style w:type="paragraph" w:styleId="Heading9">
    <w:name w:val="heading 9"/>
    <w:basedOn w:val="Heading8"/>
    <w:next w:val="Normal"/>
    <w:qFormat/>
    <w:rsid w:val="003450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50CE"/>
    <w:pPr>
      <w:ind w:left="1985" w:hanging="1985"/>
      <w:outlineLvl w:val="9"/>
    </w:pPr>
    <w:rPr>
      <w:sz w:val="20"/>
    </w:rPr>
  </w:style>
  <w:style w:type="paragraph" w:styleId="TOC9">
    <w:name w:val="toc 9"/>
    <w:basedOn w:val="TOC8"/>
    <w:semiHidden/>
    <w:rsid w:val="003450CE"/>
    <w:pPr>
      <w:ind w:left="1418" w:hanging="1418"/>
    </w:pPr>
  </w:style>
  <w:style w:type="paragraph" w:styleId="TOC8">
    <w:name w:val="toc 8"/>
    <w:basedOn w:val="TOC1"/>
    <w:uiPriority w:val="39"/>
    <w:rsid w:val="003450CE"/>
    <w:pPr>
      <w:spacing w:before="180"/>
      <w:ind w:left="2693" w:hanging="2693"/>
    </w:pPr>
    <w:rPr>
      <w:b/>
    </w:rPr>
  </w:style>
  <w:style w:type="paragraph" w:styleId="TOC1">
    <w:name w:val="toc 1"/>
    <w:uiPriority w:val="39"/>
    <w:rsid w:val="003450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450CE"/>
    <w:pPr>
      <w:keepLines/>
      <w:tabs>
        <w:tab w:val="center" w:pos="4536"/>
        <w:tab w:val="right" w:pos="9072"/>
      </w:tabs>
    </w:pPr>
    <w:rPr>
      <w:noProof/>
    </w:rPr>
  </w:style>
  <w:style w:type="character" w:customStyle="1" w:styleId="ZGSM">
    <w:name w:val="ZGSM"/>
    <w:rsid w:val="003450CE"/>
  </w:style>
  <w:style w:type="paragraph" w:customStyle="1" w:styleId="ZD">
    <w:name w:val="ZD"/>
    <w:rsid w:val="003450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450CE"/>
    <w:pPr>
      <w:ind w:left="1701" w:hanging="1701"/>
    </w:pPr>
  </w:style>
  <w:style w:type="paragraph" w:styleId="TOC4">
    <w:name w:val="toc 4"/>
    <w:basedOn w:val="TOC3"/>
    <w:uiPriority w:val="39"/>
    <w:rsid w:val="003450CE"/>
    <w:pPr>
      <w:ind w:left="1418" w:hanging="1418"/>
    </w:pPr>
  </w:style>
  <w:style w:type="paragraph" w:styleId="TOC3">
    <w:name w:val="toc 3"/>
    <w:basedOn w:val="TOC2"/>
    <w:uiPriority w:val="39"/>
    <w:rsid w:val="003450CE"/>
    <w:pPr>
      <w:ind w:left="1134" w:hanging="1134"/>
    </w:pPr>
  </w:style>
  <w:style w:type="paragraph" w:styleId="TOC2">
    <w:name w:val="toc 2"/>
    <w:basedOn w:val="TOC1"/>
    <w:uiPriority w:val="39"/>
    <w:rsid w:val="003450CE"/>
    <w:pPr>
      <w:keepNext w:val="0"/>
      <w:spacing w:before="0"/>
      <w:ind w:left="851" w:hanging="851"/>
    </w:pPr>
    <w:rPr>
      <w:sz w:val="20"/>
    </w:rPr>
  </w:style>
  <w:style w:type="paragraph" w:styleId="Index1">
    <w:name w:val="index 1"/>
    <w:basedOn w:val="Normal"/>
    <w:semiHidden/>
    <w:rsid w:val="003450CE"/>
    <w:pPr>
      <w:keepLines/>
      <w:spacing w:after="0"/>
    </w:pPr>
  </w:style>
  <w:style w:type="paragraph" w:styleId="Index2">
    <w:name w:val="index 2"/>
    <w:basedOn w:val="Index1"/>
    <w:semiHidden/>
    <w:rsid w:val="003450CE"/>
    <w:pPr>
      <w:ind w:left="284"/>
    </w:pPr>
  </w:style>
  <w:style w:type="paragraph" w:customStyle="1" w:styleId="TT">
    <w:name w:val="TT"/>
    <w:basedOn w:val="Heading1"/>
    <w:next w:val="Normal"/>
    <w:rsid w:val="003450CE"/>
    <w:pPr>
      <w:outlineLvl w:val="9"/>
    </w:pPr>
  </w:style>
  <w:style w:type="paragraph" w:styleId="Footer">
    <w:name w:val="footer"/>
    <w:basedOn w:val="Header"/>
    <w:rsid w:val="003450CE"/>
    <w:pPr>
      <w:jc w:val="center"/>
    </w:pPr>
    <w:rPr>
      <w:i/>
    </w:rPr>
  </w:style>
  <w:style w:type="paragraph" w:styleId="Header">
    <w:name w:val="header"/>
    <w:rsid w:val="003450C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450CE"/>
    <w:rPr>
      <w:b/>
      <w:position w:val="6"/>
      <w:sz w:val="16"/>
    </w:rPr>
  </w:style>
  <w:style w:type="paragraph" w:styleId="FootnoteText">
    <w:name w:val="footnote text"/>
    <w:basedOn w:val="Normal"/>
    <w:semiHidden/>
    <w:rsid w:val="003450CE"/>
    <w:pPr>
      <w:keepLines/>
      <w:spacing w:after="0"/>
      <w:ind w:left="454" w:hanging="454"/>
    </w:pPr>
    <w:rPr>
      <w:sz w:val="16"/>
    </w:rPr>
  </w:style>
  <w:style w:type="paragraph" w:customStyle="1" w:styleId="NF">
    <w:name w:val="NF"/>
    <w:basedOn w:val="NO"/>
    <w:rsid w:val="003450CE"/>
    <w:pPr>
      <w:keepNext/>
      <w:spacing w:after="0"/>
    </w:pPr>
    <w:rPr>
      <w:rFonts w:ascii="Arial" w:hAnsi="Arial"/>
      <w:sz w:val="18"/>
    </w:rPr>
  </w:style>
  <w:style w:type="paragraph" w:customStyle="1" w:styleId="NO">
    <w:name w:val="NO"/>
    <w:basedOn w:val="Normal"/>
    <w:rsid w:val="003450CE"/>
    <w:pPr>
      <w:keepLines/>
      <w:ind w:left="1135" w:hanging="851"/>
    </w:pPr>
  </w:style>
  <w:style w:type="paragraph" w:customStyle="1" w:styleId="PL">
    <w:name w:val="PL"/>
    <w:link w:val="PLChar"/>
    <w:rsid w:val="00345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50CE"/>
    <w:pPr>
      <w:jc w:val="right"/>
    </w:pPr>
  </w:style>
  <w:style w:type="paragraph" w:customStyle="1" w:styleId="TAL">
    <w:name w:val="TAL"/>
    <w:basedOn w:val="Normal"/>
    <w:link w:val="TALChar"/>
    <w:rsid w:val="003450CE"/>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3450CE"/>
    <w:pPr>
      <w:ind w:left="851"/>
    </w:pPr>
  </w:style>
  <w:style w:type="paragraph" w:styleId="ListNumber">
    <w:name w:val="List Number"/>
    <w:basedOn w:val="List"/>
    <w:rsid w:val="003450CE"/>
  </w:style>
  <w:style w:type="paragraph" w:styleId="List">
    <w:name w:val="List"/>
    <w:basedOn w:val="Normal"/>
    <w:rsid w:val="003450CE"/>
    <w:pPr>
      <w:ind w:left="568" w:hanging="284"/>
    </w:pPr>
  </w:style>
  <w:style w:type="paragraph" w:customStyle="1" w:styleId="TAH">
    <w:name w:val="TAH"/>
    <w:basedOn w:val="TAC"/>
    <w:rsid w:val="003450CE"/>
    <w:rPr>
      <w:b/>
    </w:rPr>
  </w:style>
  <w:style w:type="paragraph" w:customStyle="1" w:styleId="TAC">
    <w:name w:val="TAC"/>
    <w:basedOn w:val="TAL"/>
    <w:rsid w:val="003450CE"/>
    <w:pPr>
      <w:jc w:val="center"/>
    </w:pPr>
  </w:style>
  <w:style w:type="paragraph" w:customStyle="1" w:styleId="LD">
    <w:name w:val="LD"/>
    <w:rsid w:val="003450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450CE"/>
    <w:pPr>
      <w:keepLines/>
      <w:ind w:left="1702" w:hanging="1418"/>
    </w:pPr>
  </w:style>
  <w:style w:type="paragraph" w:customStyle="1" w:styleId="FP">
    <w:name w:val="FP"/>
    <w:basedOn w:val="Normal"/>
    <w:rsid w:val="003450CE"/>
    <w:pPr>
      <w:spacing w:after="0"/>
    </w:pPr>
  </w:style>
  <w:style w:type="paragraph" w:customStyle="1" w:styleId="NW">
    <w:name w:val="NW"/>
    <w:basedOn w:val="NO"/>
    <w:rsid w:val="003450CE"/>
    <w:pPr>
      <w:spacing w:after="0"/>
    </w:pPr>
  </w:style>
  <w:style w:type="paragraph" w:customStyle="1" w:styleId="EW">
    <w:name w:val="EW"/>
    <w:basedOn w:val="EX"/>
    <w:rsid w:val="003450CE"/>
    <w:pPr>
      <w:spacing w:after="0"/>
    </w:pPr>
  </w:style>
  <w:style w:type="paragraph" w:customStyle="1" w:styleId="B1">
    <w:name w:val="B1"/>
    <w:basedOn w:val="List"/>
    <w:link w:val="B1Zchn"/>
    <w:rsid w:val="003450CE"/>
  </w:style>
  <w:style w:type="paragraph" w:styleId="TOC6">
    <w:name w:val="toc 6"/>
    <w:basedOn w:val="TOC5"/>
    <w:next w:val="Normal"/>
    <w:semiHidden/>
    <w:rsid w:val="003450CE"/>
    <w:pPr>
      <w:ind w:left="1985" w:hanging="1985"/>
    </w:pPr>
  </w:style>
  <w:style w:type="paragraph" w:styleId="TOC7">
    <w:name w:val="toc 7"/>
    <w:basedOn w:val="TOC6"/>
    <w:next w:val="Normal"/>
    <w:semiHidden/>
    <w:rsid w:val="003450CE"/>
    <w:pPr>
      <w:ind w:left="2268" w:hanging="2268"/>
    </w:pPr>
  </w:style>
  <w:style w:type="paragraph" w:styleId="ListBullet2">
    <w:name w:val="List Bullet 2"/>
    <w:basedOn w:val="ListBullet"/>
    <w:rsid w:val="003450CE"/>
    <w:pPr>
      <w:ind w:left="851"/>
    </w:pPr>
  </w:style>
  <w:style w:type="paragraph" w:styleId="ListBullet">
    <w:name w:val="List Bullet"/>
    <w:basedOn w:val="List"/>
    <w:rsid w:val="003450CE"/>
  </w:style>
  <w:style w:type="paragraph" w:customStyle="1" w:styleId="EditorsNote">
    <w:name w:val="Editor's Note"/>
    <w:basedOn w:val="NO"/>
    <w:rsid w:val="003450CE"/>
    <w:rPr>
      <w:color w:val="FF0000"/>
    </w:rPr>
  </w:style>
  <w:style w:type="paragraph" w:customStyle="1" w:styleId="TH">
    <w:name w:val="TH"/>
    <w:basedOn w:val="Normal"/>
    <w:rsid w:val="003450CE"/>
    <w:pPr>
      <w:keepNext/>
      <w:keepLines/>
      <w:spacing w:before="60"/>
      <w:jc w:val="center"/>
    </w:pPr>
    <w:rPr>
      <w:rFonts w:ascii="Arial" w:hAnsi="Arial"/>
      <w:b/>
    </w:rPr>
  </w:style>
  <w:style w:type="paragraph" w:customStyle="1" w:styleId="ZA">
    <w:name w:val="ZA"/>
    <w:rsid w:val="003450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50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50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50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450CE"/>
    <w:pPr>
      <w:ind w:left="851" w:hanging="851"/>
    </w:pPr>
  </w:style>
  <w:style w:type="paragraph" w:customStyle="1" w:styleId="ZH">
    <w:name w:val="ZH"/>
    <w:rsid w:val="003450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450CE"/>
    <w:pPr>
      <w:keepNext w:val="0"/>
      <w:spacing w:before="0" w:after="240"/>
    </w:pPr>
  </w:style>
  <w:style w:type="paragraph" w:customStyle="1" w:styleId="ZG">
    <w:name w:val="ZG"/>
    <w:rsid w:val="003450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450CE"/>
    <w:pPr>
      <w:ind w:left="1135"/>
    </w:pPr>
  </w:style>
  <w:style w:type="paragraph" w:styleId="List2">
    <w:name w:val="List 2"/>
    <w:basedOn w:val="List"/>
    <w:rsid w:val="003450CE"/>
    <w:pPr>
      <w:ind w:left="851"/>
    </w:pPr>
  </w:style>
  <w:style w:type="paragraph" w:styleId="List3">
    <w:name w:val="List 3"/>
    <w:basedOn w:val="List2"/>
    <w:rsid w:val="003450CE"/>
    <w:pPr>
      <w:ind w:left="1135"/>
    </w:pPr>
  </w:style>
  <w:style w:type="paragraph" w:styleId="List4">
    <w:name w:val="List 4"/>
    <w:basedOn w:val="List3"/>
    <w:rsid w:val="003450CE"/>
    <w:pPr>
      <w:ind w:left="1418"/>
    </w:pPr>
  </w:style>
  <w:style w:type="paragraph" w:styleId="List5">
    <w:name w:val="List 5"/>
    <w:basedOn w:val="List4"/>
    <w:rsid w:val="003450CE"/>
    <w:pPr>
      <w:ind w:left="1702"/>
    </w:pPr>
  </w:style>
  <w:style w:type="paragraph" w:styleId="ListBullet4">
    <w:name w:val="List Bullet 4"/>
    <w:basedOn w:val="ListBullet3"/>
    <w:rsid w:val="003450CE"/>
    <w:pPr>
      <w:ind w:left="1418"/>
    </w:pPr>
  </w:style>
  <w:style w:type="paragraph" w:styleId="ListBullet5">
    <w:name w:val="List Bullet 5"/>
    <w:basedOn w:val="ListBullet4"/>
    <w:rsid w:val="003450CE"/>
    <w:pPr>
      <w:ind w:left="1702"/>
    </w:pPr>
  </w:style>
  <w:style w:type="paragraph" w:customStyle="1" w:styleId="B2">
    <w:name w:val="B2"/>
    <w:basedOn w:val="List2"/>
    <w:rsid w:val="003450CE"/>
  </w:style>
  <w:style w:type="paragraph" w:customStyle="1" w:styleId="B3">
    <w:name w:val="B3"/>
    <w:basedOn w:val="List3"/>
    <w:rsid w:val="003450CE"/>
  </w:style>
  <w:style w:type="paragraph" w:customStyle="1" w:styleId="B4">
    <w:name w:val="B4"/>
    <w:basedOn w:val="List4"/>
    <w:rsid w:val="003450CE"/>
  </w:style>
  <w:style w:type="paragraph" w:customStyle="1" w:styleId="B5">
    <w:name w:val="B5"/>
    <w:basedOn w:val="List5"/>
    <w:rsid w:val="003450CE"/>
  </w:style>
  <w:style w:type="paragraph" w:customStyle="1" w:styleId="ZTD">
    <w:name w:val="ZTD"/>
    <w:basedOn w:val="ZB"/>
    <w:rsid w:val="003450CE"/>
    <w:pPr>
      <w:framePr w:hRule="auto" w:wrap="notBeside" w:y="852"/>
    </w:pPr>
    <w:rPr>
      <w:i w:val="0"/>
      <w:sz w:val="40"/>
    </w:rPr>
  </w:style>
  <w:style w:type="paragraph" w:customStyle="1" w:styleId="ZV">
    <w:name w:val="ZV"/>
    <w:basedOn w:val="ZU"/>
    <w:rsid w:val="003450C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paragraph" w:styleId="BalloonText">
    <w:name w:val="Balloon Text"/>
    <w:basedOn w:val="Normal"/>
    <w:semiHidden/>
    <w:rsid w:val="00167A63"/>
    <w:rPr>
      <w:rFonts w:ascii="Tahoma" w:hAnsi="Tahoma" w:cs="Tahoma"/>
      <w:sz w:val="16"/>
      <w:szCs w:val="16"/>
    </w:rPr>
  </w:style>
  <w:style w:type="character" w:customStyle="1" w:styleId="PLChar">
    <w:name w:val="PL Char"/>
    <w:link w:val="PL"/>
    <w:rsid w:val="0011649F"/>
    <w:rPr>
      <w:rFonts w:ascii="Courier New" w:hAnsi="Courier New"/>
      <w:noProof/>
      <w:sz w:val="16"/>
    </w:rPr>
  </w:style>
  <w:style w:type="character" w:customStyle="1" w:styleId="B1Zchn">
    <w:name w:val="B1 Zchn"/>
    <w:link w:val="B1"/>
    <w:rsid w:val="0011649F"/>
  </w:style>
  <w:style w:type="paragraph" w:customStyle="1" w:styleId="TAC8pt">
    <w:name w:val="TAC + 8 pt"/>
    <w:basedOn w:val="TAC"/>
    <w:rsid w:val="008C04E1"/>
    <w:rPr>
      <w:rFonts w:cs="Arial"/>
      <w:sz w:val="16"/>
      <w:szCs w:val="16"/>
      <w:shd w:val="clear" w:color="auto" w:fill="FFFFFF"/>
      <w:lang w:eastAsia="en-US"/>
    </w:rPr>
  </w:style>
  <w:style w:type="paragraph" w:customStyle="1" w:styleId="TAL8pt">
    <w:name w:val="TAL + 8 pt"/>
    <w:basedOn w:val="TAL"/>
    <w:rsid w:val="008C04E1"/>
    <w:rPr>
      <w:rFonts w:cs="Arial"/>
      <w:sz w:val="16"/>
      <w:szCs w:val="16"/>
      <w:shd w:val="clear" w:color="auto" w:fill="FFFFFF"/>
      <w:lang w:eastAsia="en-US"/>
    </w:rPr>
  </w:style>
  <w:style w:type="paragraph" w:styleId="Revision">
    <w:name w:val="Revision"/>
    <w:hidden/>
    <w:uiPriority w:val="99"/>
    <w:semiHidden/>
    <w:rsid w:val="00193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2252">
      <w:bodyDiv w:val="1"/>
      <w:marLeft w:val="0"/>
      <w:marRight w:val="0"/>
      <w:marTop w:val="0"/>
      <w:marBottom w:val="0"/>
      <w:divBdr>
        <w:top w:val="none" w:sz="0" w:space="0" w:color="auto"/>
        <w:left w:val="none" w:sz="0" w:space="0" w:color="auto"/>
        <w:bottom w:val="none" w:sz="0" w:space="0" w:color="auto"/>
        <w:right w:val="none" w:sz="0" w:space="0" w:color="auto"/>
      </w:divBdr>
    </w:div>
    <w:div w:id="1063455603">
      <w:bodyDiv w:val="1"/>
      <w:marLeft w:val="0"/>
      <w:marRight w:val="0"/>
      <w:marTop w:val="0"/>
      <w:marBottom w:val="0"/>
      <w:divBdr>
        <w:top w:val="none" w:sz="0" w:space="0" w:color="auto"/>
        <w:left w:val="none" w:sz="0" w:space="0" w:color="auto"/>
        <w:bottom w:val="none" w:sz="0" w:space="0" w:color="auto"/>
        <w:right w:val="none" w:sz="0" w:space="0" w:color="auto"/>
      </w:divBdr>
    </w:div>
    <w:div w:id="128368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15</Pages>
  <Words>4003</Words>
  <Characters>22818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36.410</vt:lpstr>
    </vt:vector>
  </TitlesOfParts>
  <Manager/>
  <Company/>
  <LinksUpToDate>false</LinksUpToDate>
  <CharactersWithSpaces>26768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36.410</dc:title>
  <dc:subject>Evolved Universal Terrestrial Radio Access Network (E-UTRAN); S1 general aspects and principles (Release 18)</dc:subject>
  <dc:creator>MCC Support</dc:creator>
  <cp:keywords/>
  <dc:description/>
  <cp:lastModifiedBy>Rapp</cp:lastModifiedBy>
  <cp:revision>2</cp:revision>
  <cp:lastPrinted>2006-12-15T12:10:00Z</cp:lastPrinted>
  <dcterms:created xsi:type="dcterms:W3CDTF">2025-09-25T07:07:00Z</dcterms:created>
  <dcterms:modified xsi:type="dcterms:W3CDTF">2025-09-25T07:07:00Z</dcterms:modified>
</cp:coreProperties>
</file>