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0F744C7D"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bookmarkStart w:id="3" w:name="specVersion"/>
            <w:r w:rsidR="006238EA" w:rsidRPr="00F54DBB">
              <w:t>V</w:t>
            </w:r>
            <w:r w:rsidR="006238EA">
              <w:t>1</w:t>
            </w:r>
            <w:r w:rsidR="00DF4EAF">
              <w:t>9</w:t>
            </w:r>
            <w:r w:rsidR="00DD2759" w:rsidRPr="00F54DBB">
              <w:t>.</w:t>
            </w:r>
            <w:r w:rsidR="006238EA">
              <w:t>0</w:t>
            </w:r>
            <w:r w:rsidR="00DD2759" w:rsidRPr="00F54DBB">
              <w:t>.0</w:t>
            </w:r>
            <w:bookmarkEnd w:id="3"/>
            <w:r w:rsidRPr="00F54DBB">
              <w:t xml:space="preserve"> </w:t>
            </w:r>
            <w:r w:rsidRPr="00F54DBB">
              <w:rPr>
                <w:sz w:val="32"/>
              </w:rPr>
              <w:t>(</w:t>
            </w:r>
            <w:bookmarkStart w:id="4" w:name="issueDate"/>
            <w:r w:rsidR="00DD2759" w:rsidRPr="00F54DBB">
              <w:rPr>
                <w:sz w:val="32"/>
              </w:rPr>
              <w:t>2025</w:t>
            </w:r>
            <w:r w:rsidRPr="00F54DBB">
              <w:rPr>
                <w:sz w:val="32"/>
              </w:rPr>
              <w:t>-</w:t>
            </w:r>
            <w:bookmarkEnd w:id="4"/>
            <w:r w:rsidR="006238EA" w:rsidRPr="00F54DBB">
              <w:rPr>
                <w:sz w:val="32"/>
              </w:rPr>
              <w:t>0</w:t>
            </w:r>
            <w:r w:rsidR="006238EA">
              <w:rPr>
                <w:sz w:val="32"/>
              </w:rPr>
              <w:t>6</w:t>
            </w:r>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5" w:name="spectype2"/>
            <w:r w:rsidRPr="00F54DBB">
              <w:t>Report</w:t>
            </w:r>
            <w:bookmarkEnd w:id="5"/>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6AE8">
            <w:pPr>
              <w:pStyle w:val="ZT"/>
              <w:framePr w:wrap="auto" w:hAnchor="text" w:yAlign="inline"/>
            </w:pPr>
            <w:r w:rsidRPr="00AE6164">
              <w:t>3rd Generation Partnership Project;</w:t>
            </w:r>
          </w:p>
          <w:p w14:paraId="31B39362" w14:textId="5DB76C0D" w:rsidR="004922D6" w:rsidRPr="00F54DBB" w:rsidRDefault="004922D6" w:rsidP="00F16AE8">
            <w:pPr>
              <w:pStyle w:val="ZT"/>
              <w:framePr w:wrap="auto" w:hAnchor="text" w:yAlign="inline"/>
            </w:pPr>
            <w:r w:rsidRPr="00AE6164">
              <w:t xml:space="preserve">Technical Specification Group </w:t>
            </w:r>
            <w:bookmarkStart w:id="6" w:name="specTitle"/>
            <w:r w:rsidR="00DD2759" w:rsidRPr="00F54DBB">
              <w:t>Services and System Aspects</w:t>
            </w:r>
            <w:r w:rsidRPr="00F54DBB">
              <w:t>;</w:t>
            </w:r>
          </w:p>
          <w:p w14:paraId="3DB099F2" w14:textId="7BA70138" w:rsidR="004922D6" w:rsidRPr="00F54DBB" w:rsidRDefault="00DD2759" w:rsidP="00F16AE8">
            <w:pPr>
              <w:pStyle w:val="ZT"/>
              <w:framePr w:wrap="auto" w:hAnchor="text" w:yAlign="inline"/>
            </w:pPr>
            <w:r w:rsidRPr="00F54DBB">
              <w:t>3GPP Cryptographic Inventory</w:t>
            </w:r>
          </w:p>
          <w:bookmarkEnd w:id="6"/>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7" w:name="specRelease"/>
            <w:r w:rsidRPr="00F54DBB">
              <w:rPr>
                <w:rStyle w:val="ZGSM"/>
              </w:rPr>
              <w:t>19</w:t>
            </w:r>
            <w:bookmarkEnd w:id="7"/>
            <w:r w:rsidRPr="00F54DB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5.55pt" o:ole="">
                  <v:imagedata r:id="rId9" o:title=""/>
                </v:shape>
                <o:OLEObject Type="Embed" ProgID="Word.Picture.8" ShapeID="_x0000_i1025" DrawAspect="Content" ObjectID="_181193671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8pt;height:1in" o:ole="">
                  <v:imagedata r:id="rId11" o:title=""/>
                </v:shape>
                <o:OLEObject Type="Embed" ProgID="Word.Picture.8" ShapeID="_x0000_i1026" DrawAspect="Content" ObjectID="_181193671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F7A41B5" w14:textId="7E7CCC2B" w:rsidR="00BF76E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F76EE">
        <w:rPr>
          <w:noProof/>
        </w:rPr>
        <w:t>Foreword</w:t>
      </w:r>
      <w:r w:rsidR="00BF76EE">
        <w:rPr>
          <w:noProof/>
        </w:rPr>
        <w:tab/>
      </w:r>
      <w:r w:rsidR="00BF76EE">
        <w:rPr>
          <w:noProof/>
        </w:rPr>
        <w:fldChar w:fldCharType="begin" w:fldLock="1"/>
      </w:r>
      <w:r w:rsidR="00BF76EE">
        <w:rPr>
          <w:noProof/>
        </w:rPr>
        <w:instrText xml:space="preserve"> PAGEREF _Toc201323915 \h </w:instrText>
      </w:r>
      <w:r w:rsidR="00BF76EE">
        <w:rPr>
          <w:noProof/>
        </w:rPr>
      </w:r>
      <w:r w:rsidR="00BF76EE">
        <w:rPr>
          <w:noProof/>
        </w:rPr>
        <w:fldChar w:fldCharType="separate"/>
      </w:r>
      <w:r w:rsidR="00BF76EE">
        <w:rPr>
          <w:noProof/>
        </w:rPr>
        <w:t>4</w:t>
      </w:r>
      <w:r w:rsidR="00BF76EE">
        <w:rPr>
          <w:noProof/>
        </w:rPr>
        <w:fldChar w:fldCharType="end"/>
      </w:r>
    </w:p>
    <w:p w14:paraId="7037ACEB" w14:textId="6D2DB3A9" w:rsidR="00BF76EE" w:rsidRDefault="00BF76E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_Toc201323916 \h </w:instrText>
      </w:r>
      <w:r>
        <w:rPr>
          <w:noProof/>
        </w:rPr>
      </w:r>
      <w:r>
        <w:rPr>
          <w:noProof/>
        </w:rPr>
        <w:fldChar w:fldCharType="separate"/>
      </w:r>
      <w:r>
        <w:rPr>
          <w:noProof/>
        </w:rPr>
        <w:t>6</w:t>
      </w:r>
      <w:r>
        <w:rPr>
          <w:noProof/>
        </w:rPr>
        <w:fldChar w:fldCharType="end"/>
      </w:r>
    </w:p>
    <w:p w14:paraId="22F1B05B" w14:textId="325134DC" w:rsidR="00BF76EE" w:rsidRDefault="00BF76E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_Toc201323917 \h </w:instrText>
      </w:r>
      <w:r>
        <w:rPr>
          <w:noProof/>
        </w:rPr>
      </w:r>
      <w:r>
        <w:rPr>
          <w:noProof/>
        </w:rPr>
        <w:fldChar w:fldCharType="separate"/>
      </w:r>
      <w:r>
        <w:rPr>
          <w:noProof/>
        </w:rPr>
        <w:t>6</w:t>
      </w:r>
      <w:r>
        <w:rPr>
          <w:noProof/>
        </w:rPr>
        <w:fldChar w:fldCharType="end"/>
      </w:r>
    </w:p>
    <w:p w14:paraId="2D0745A3" w14:textId="6DCBF1EE" w:rsidR="00BF76EE" w:rsidRDefault="00BF76E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_Toc201323918 \h </w:instrText>
      </w:r>
      <w:r>
        <w:rPr>
          <w:noProof/>
        </w:rPr>
      </w:r>
      <w:r>
        <w:rPr>
          <w:noProof/>
        </w:rPr>
        <w:fldChar w:fldCharType="separate"/>
      </w:r>
      <w:r>
        <w:rPr>
          <w:noProof/>
        </w:rPr>
        <w:t>8</w:t>
      </w:r>
      <w:r>
        <w:rPr>
          <w:noProof/>
        </w:rPr>
        <w:fldChar w:fldCharType="end"/>
      </w:r>
    </w:p>
    <w:p w14:paraId="0B0748FF" w14:textId="79FB1DE2"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_Toc201323919 \h </w:instrText>
      </w:r>
      <w:r>
        <w:rPr>
          <w:noProof/>
        </w:rPr>
      </w:r>
      <w:r>
        <w:rPr>
          <w:noProof/>
        </w:rPr>
        <w:fldChar w:fldCharType="separate"/>
      </w:r>
      <w:r>
        <w:rPr>
          <w:noProof/>
        </w:rPr>
        <w:t>8</w:t>
      </w:r>
      <w:r>
        <w:rPr>
          <w:noProof/>
        </w:rPr>
        <w:fldChar w:fldCharType="end"/>
      </w:r>
    </w:p>
    <w:p w14:paraId="31881CC1" w14:textId="088D4FF2"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_Toc201323920 \h </w:instrText>
      </w:r>
      <w:r>
        <w:rPr>
          <w:noProof/>
        </w:rPr>
      </w:r>
      <w:r>
        <w:rPr>
          <w:noProof/>
        </w:rPr>
        <w:fldChar w:fldCharType="separate"/>
      </w:r>
      <w:r>
        <w:rPr>
          <w:noProof/>
        </w:rPr>
        <w:t>8</w:t>
      </w:r>
      <w:r>
        <w:rPr>
          <w:noProof/>
        </w:rPr>
        <w:fldChar w:fldCharType="end"/>
      </w:r>
    </w:p>
    <w:p w14:paraId="4DC3E1D8" w14:textId="4BB76135"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_Toc201323921 \h </w:instrText>
      </w:r>
      <w:r>
        <w:rPr>
          <w:noProof/>
        </w:rPr>
      </w:r>
      <w:r>
        <w:rPr>
          <w:noProof/>
        </w:rPr>
        <w:fldChar w:fldCharType="separate"/>
      </w:r>
      <w:r>
        <w:rPr>
          <w:noProof/>
        </w:rPr>
        <w:t>8</w:t>
      </w:r>
      <w:r>
        <w:rPr>
          <w:noProof/>
        </w:rPr>
        <w:fldChar w:fldCharType="end"/>
      </w:r>
    </w:p>
    <w:p w14:paraId="6EBBEB1D" w14:textId="1571D1BD" w:rsidR="00BF76EE" w:rsidRDefault="00BF76E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3GPP Cryptographic Inventory – 5G System</w:t>
      </w:r>
      <w:r>
        <w:rPr>
          <w:noProof/>
        </w:rPr>
        <w:tab/>
      </w:r>
      <w:r>
        <w:rPr>
          <w:noProof/>
        </w:rPr>
        <w:fldChar w:fldCharType="begin" w:fldLock="1"/>
      </w:r>
      <w:r>
        <w:rPr>
          <w:noProof/>
        </w:rPr>
        <w:instrText xml:space="preserve"> PAGEREF _Toc201323922 \h </w:instrText>
      </w:r>
      <w:r>
        <w:rPr>
          <w:noProof/>
        </w:rPr>
      </w:r>
      <w:r>
        <w:rPr>
          <w:noProof/>
        </w:rPr>
        <w:fldChar w:fldCharType="separate"/>
      </w:r>
      <w:r>
        <w:rPr>
          <w:noProof/>
        </w:rPr>
        <w:t>9</w:t>
      </w:r>
      <w:r>
        <w:rPr>
          <w:noProof/>
        </w:rPr>
        <w:fldChar w:fldCharType="end"/>
      </w:r>
    </w:p>
    <w:p w14:paraId="3A37BAF6" w14:textId="44F32765"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_Toc201323923 \h </w:instrText>
      </w:r>
      <w:r>
        <w:rPr>
          <w:noProof/>
        </w:rPr>
      </w:r>
      <w:r>
        <w:rPr>
          <w:noProof/>
        </w:rPr>
        <w:fldChar w:fldCharType="separate"/>
      </w:r>
      <w:r>
        <w:rPr>
          <w:noProof/>
        </w:rPr>
        <w:t>9</w:t>
      </w:r>
      <w:r>
        <w:rPr>
          <w:noProof/>
        </w:rPr>
        <w:fldChar w:fldCharType="end"/>
      </w:r>
    </w:p>
    <w:p w14:paraId="070C39ED" w14:textId="3C72A2C3"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sidRPr="00CD3CFD">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Detailed Protocol List</w:t>
      </w:r>
      <w:r>
        <w:rPr>
          <w:noProof/>
        </w:rPr>
        <w:tab/>
      </w:r>
      <w:r>
        <w:rPr>
          <w:noProof/>
        </w:rPr>
        <w:fldChar w:fldCharType="begin" w:fldLock="1"/>
      </w:r>
      <w:r>
        <w:rPr>
          <w:noProof/>
        </w:rPr>
        <w:instrText xml:space="preserve"> PAGEREF _Toc201323924 \h </w:instrText>
      </w:r>
      <w:r>
        <w:rPr>
          <w:noProof/>
        </w:rPr>
      </w:r>
      <w:r>
        <w:rPr>
          <w:noProof/>
        </w:rPr>
        <w:fldChar w:fldCharType="separate"/>
      </w:r>
      <w:r>
        <w:rPr>
          <w:noProof/>
        </w:rPr>
        <w:t>9</w:t>
      </w:r>
      <w:r>
        <w:rPr>
          <w:noProof/>
        </w:rPr>
        <w:fldChar w:fldCharType="end"/>
      </w:r>
    </w:p>
    <w:p w14:paraId="7B16E24E" w14:textId="430FB6FB"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DTLS</w:t>
      </w:r>
      <w:r>
        <w:rPr>
          <w:noProof/>
        </w:rPr>
        <w:tab/>
      </w:r>
      <w:r>
        <w:rPr>
          <w:noProof/>
        </w:rPr>
        <w:fldChar w:fldCharType="begin" w:fldLock="1"/>
      </w:r>
      <w:r>
        <w:rPr>
          <w:noProof/>
        </w:rPr>
        <w:instrText xml:space="preserve"> PAGEREF _Toc201323925 \h </w:instrText>
      </w:r>
      <w:r>
        <w:rPr>
          <w:noProof/>
        </w:rPr>
      </w:r>
      <w:r>
        <w:rPr>
          <w:noProof/>
        </w:rPr>
        <w:fldChar w:fldCharType="separate"/>
      </w:r>
      <w:r>
        <w:rPr>
          <w:noProof/>
        </w:rPr>
        <w:t>9</w:t>
      </w:r>
      <w:r>
        <w:rPr>
          <w:noProof/>
        </w:rPr>
        <w:fldChar w:fldCharType="end"/>
      </w:r>
    </w:p>
    <w:p w14:paraId="37F4C6CB" w14:textId="0B11950A"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TLS</w:t>
      </w:r>
      <w:r>
        <w:rPr>
          <w:noProof/>
        </w:rPr>
        <w:tab/>
      </w:r>
      <w:r>
        <w:rPr>
          <w:noProof/>
        </w:rPr>
        <w:fldChar w:fldCharType="begin" w:fldLock="1"/>
      </w:r>
      <w:r>
        <w:rPr>
          <w:noProof/>
        </w:rPr>
        <w:instrText xml:space="preserve"> PAGEREF _Toc201323926 \h </w:instrText>
      </w:r>
      <w:r>
        <w:rPr>
          <w:noProof/>
        </w:rPr>
      </w:r>
      <w:r>
        <w:rPr>
          <w:noProof/>
        </w:rPr>
        <w:fldChar w:fldCharType="separate"/>
      </w:r>
      <w:r>
        <w:rPr>
          <w:noProof/>
        </w:rPr>
        <w:t>9</w:t>
      </w:r>
      <w:r>
        <w:rPr>
          <w:noProof/>
        </w:rPr>
        <w:fldChar w:fldCharType="end"/>
      </w:r>
    </w:p>
    <w:p w14:paraId="447B2859" w14:textId="3567E815"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EAP-TLS</w:t>
      </w:r>
      <w:r>
        <w:rPr>
          <w:noProof/>
        </w:rPr>
        <w:tab/>
      </w:r>
      <w:r>
        <w:rPr>
          <w:noProof/>
        </w:rPr>
        <w:fldChar w:fldCharType="begin" w:fldLock="1"/>
      </w:r>
      <w:r>
        <w:rPr>
          <w:noProof/>
        </w:rPr>
        <w:instrText xml:space="preserve"> PAGEREF _Toc201323927 \h </w:instrText>
      </w:r>
      <w:r>
        <w:rPr>
          <w:noProof/>
        </w:rPr>
      </w:r>
      <w:r>
        <w:rPr>
          <w:noProof/>
        </w:rPr>
        <w:fldChar w:fldCharType="separate"/>
      </w:r>
      <w:r>
        <w:rPr>
          <w:noProof/>
        </w:rPr>
        <w:t>10</w:t>
      </w:r>
      <w:r>
        <w:rPr>
          <w:noProof/>
        </w:rPr>
        <w:fldChar w:fldCharType="end"/>
      </w:r>
    </w:p>
    <w:p w14:paraId="43C7A690" w14:textId="7F9D9732"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4.2.4</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ECIES</w:t>
      </w:r>
      <w:r>
        <w:rPr>
          <w:noProof/>
        </w:rPr>
        <w:tab/>
      </w:r>
      <w:r>
        <w:rPr>
          <w:noProof/>
        </w:rPr>
        <w:fldChar w:fldCharType="begin" w:fldLock="1"/>
      </w:r>
      <w:r>
        <w:rPr>
          <w:noProof/>
        </w:rPr>
        <w:instrText xml:space="preserve"> PAGEREF _Toc201323928 \h </w:instrText>
      </w:r>
      <w:r>
        <w:rPr>
          <w:noProof/>
        </w:rPr>
      </w:r>
      <w:r>
        <w:rPr>
          <w:noProof/>
        </w:rPr>
        <w:fldChar w:fldCharType="separate"/>
      </w:r>
      <w:r>
        <w:rPr>
          <w:noProof/>
        </w:rPr>
        <w:t>10</w:t>
      </w:r>
      <w:r>
        <w:rPr>
          <w:noProof/>
        </w:rPr>
        <w:fldChar w:fldCharType="end"/>
      </w:r>
    </w:p>
    <w:p w14:paraId="5D4DC00C" w14:textId="7EAE41B3"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4.2.5</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PKI</w:t>
      </w:r>
      <w:r>
        <w:rPr>
          <w:noProof/>
        </w:rPr>
        <w:tab/>
      </w:r>
      <w:r>
        <w:rPr>
          <w:noProof/>
        </w:rPr>
        <w:fldChar w:fldCharType="begin" w:fldLock="1"/>
      </w:r>
      <w:r>
        <w:rPr>
          <w:noProof/>
        </w:rPr>
        <w:instrText xml:space="preserve"> PAGEREF _Toc201323929 \h </w:instrText>
      </w:r>
      <w:r>
        <w:rPr>
          <w:noProof/>
        </w:rPr>
      </w:r>
      <w:r>
        <w:rPr>
          <w:noProof/>
        </w:rPr>
        <w:fldChar w:fldCharType="separate"/>
      </w:r>
      <w:r>
        <w:rPr>
          <w:noProof/>
        </w:rPr>
        <w:t>10</w:t>
      </w:r>
      <w:r>
        <w:rPr>
          <w:noProof/>
        </w:rPr>
        <w:fldChar w:fldCharType="end"/>
      </w:r>
    </w:p>
    <w:p w14:paraId="0ACD6F1E" w14:textId="0A67212C"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4.2.6</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Online Certificate Status Protocol (OCSP)</w:t>
      </w:r>
      <w:r>
        <w:rPr>
          <w:noProof/>
        </w:rPr>
        <w:tab/>
      </w:r>
      <w:r>
        <w:rPr>
          <w:noProof/>
        </w:rPr>
        <w:fldChar w:fldCharType="begin" w:fldLock="1"/>
      </w:r>
      <w:r>
        <w:rPr>
          <w:noProof/>
        </w:rPr>
        <w:instrText xml:space="preserve"> PAGEREF _Toc201323930 \h </w:instrText>
      </w:r>
      <w:r>
        <w:rPr>
          <w:noProof/>
        </w:rPr>
      </w:r>
      <w:r>
        <w:rPr>
          <w:noProof/>
        </w:rPr>
        <w:fldChar w:fldCharType="separate"/>
      </w:r>
      <w:r>
        <w:rPr>
          <w:noProof/>
        </w:rPr>
        <w:t>11</w:t>
      </w:r>
      <w:r>
        <w:rPr>
          <w:noProof/>
        </w:rPr>
        <w:fldChar w:fldCharType="end"/>
      </w:r>
    </w:p>
    <w:p w14:paraId="062C94D0" w14:textId="48FA475E"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4.2.7</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QUIC and MPQUIC</w:t>
      </w:r>
      <w:r>
        <w:rPr>
          <w:noProof/>
        </w:rPr>
        <w:tab/>
      </w:r>
      <w:r>
        <w:rPr>
          <w:noProof/>
        </w:rPr>
        <w:fldChar w:fldCharType="begin" w:fldLock="1"/>
      </w:r>
      <w:r>
        <w:rPr>
          <w:noProof/>
        </w:rPr>
        <w:instrText xml:space="preserve"> PAGEREF _Toc201323931 \h </w:instrText>
      </w:r>
      <w:r>
        <w:rPr>
          <w:noProof/>
        </w:rPr>
      </w:r>
      <w:r>
        <w:rPr>
          <w:noProof/>
        </w:rPr>
        <w:fldChar w:fldCharType="separate"/>
      </w:r>
      <w:r>
        <w:rPr>
          <w:noProof/>
        </w:rPr>
        <w:t>11</w:t>
      </w:r>
      <w:r>
        <w:rPr>
          <w:noProof/>
        </w:rPr>
        <w:fldChar w:fldCharType="end"/>
      </w:r>
    </w:p>
    <w:p w14:paraId="7755AAE7" w14:textId="0CE7A0B2"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4.2.8</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CBOR Object Signing and Encryption (COSE)</w:t>
      </w:r>
      <w:r>
        <w:rPr>
          <w:noProof/>
        </w:rPr>
        <w:tab/>
      </w:r>
      <w:r>
        <w:rPr>
          <w:noProof/>
        </w:rPr>
        <w:fldChar w:fldCharType="begin" w:fldLock="1"/>
      </w:r>
      <w:r>
        <w:rPr>
          <w:noProof/>
        </w:rPr>
        <w:instrText xml:space="preserve"> PAGEREF _Toc201323932 \h </w:instrText>
      </w:r>
      <w:r>
        <w:rPr>
          <w:noProof/>
        </w:rPr>
      </w:r>
      <w:r>
        <w:rPr>
          <w:noProof/>
        </w:rPr>
        <w:fldChar w:fldCharType="separate"/>
      </w:r>
      <w:r>
        <w:rPr>
          <w:noProof/>
        </w:rPr>
        <w:t>11</w:t>
      </w:r>
      <w:r>
        <w:rPr>
          <w:noProof/>
        </w:rPr>
        <w:fldChar w:fldCharType="end"/>
      </w:r>
    </w:p>
    <w:p w14:paraId="2C8A5ABA" w14:textId="5B9C02F4"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4.2.9</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MIKEY-SAKKE</w:t>
      </w:r>
      <w:r>
        <w:rPr>
          <w:noProof/>
        </w:rPr>
        <w:tab/>
      </w:r>
      <w:r>
        <w:rPr>
          <w:noProof/>
        </w:rPr>
        <w:fldChar w:fldCharType="begin" w:fldLock="1"/>
      </w:r>
      <w:r>
        <w:rPr>
          <w:noProof/>
        </w:rPr>
        <w:instrText xml:space="preserve"> PAGEREF _Toc201323933 \h </w:instrText>
      </w:r>
      <w:r>
        <w:rPr>
          <w:noProof/>
        </w:rPr>
      </w:r>
      <w:r>
        <w:rPr>
          <w:noProof/>
        </w:rPr>
        <w:fldChar w:fldCharType="separate"/>
      </w:r>
      <w:r>
        <w:rPr>
          <w:noProof/>
        </w:rPr>
        <w:t>11</w:t>
      </w:r>
      <w:r>
        <w:rPr>
          <w:noProof/>
        </w:rPr>
        <w:fldChar w:fldCharType="end"/>
      </w:r>
    </w:p>
    <w:p w14:paraId="52C76052" w14:textId="247E4077"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4.2.10</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IKEv2</w:t>
      </w:r>
      <w:r>
        <w:rPr>
          <w:noProof/>
        </w:rPr>
        <w:tab/>
      </w:r>
      <w:r>
        <w:rPr>
          <w:noProof/>
        </w:rPr>
        <w:fldChar w:fldCharType="begin" w:fldLock="1"/>
      </w:r>
      <w:r>
        <w:rPr>
          <w:noProof/>
        </w:rPr>
        <w:instrText xml:space="preserve"> PAGEREF _Toc201323934 \h </w:instrText>
      </w:r>
      <w:r>
        <w:rPr>
          <w:noProof/>
        </w:rPr>
      </w:r>
      <w:r>
        <w:rPr>
          <w:noProof/>
        </w:rPr>
        <w:fldChar w:fldCharType="separate"/>
      </w:r>
      <w:r>
        <w:rPr>
          <w:noProof/>
        </w:rPr>
        <w:t>11</w:t>
      </w:r>
      <w:r>
        <w:rPr>
          <w:noProof/>
        </w:rPr>
        <w:fldChar w:fldCharType="end"/>
      </w:r>
    </w:p>
    <w:p w14:paraId="45C6FFF5" w14:textId="1ECBAF06"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4.2.11</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PDCP security</w:t>
      </w:r>
      <w:r>
        <w:rPr>
          <w:noProof/>
        </w:rPr>
        <w:tab/>
      </w:r>
      <w:r>
        <w:rPr>
          <w:noProof/>
        </w:rPr>
        <w:fldChar w:fldCharType="begin" w:fldLock="1"/>
      </w:r>
      <w:r>
        <w:rPr>
          <w:noProof/>
        </w:rPr>
        <w:instrText xml:space="preserve"> PAGEREF _Toc201323935 \h </w:instrText>
      </w:r>
      <w:r>
        <w:rPr>
          <w:noProof/>
        </w:rPr>
      </w:r>
      <w:r>
        <w:rPr>
          <w:noProof/>
        </w:rPr>
        <w:fldChar w:fldCharType="separate"/>
      </w:r>
      <w:r>
        <w:rPr>
          <w:noProof/>
        </w:rPr>
        <w:t>12</w:t>
      </w:r>
      <w:r>
        <w:rPr>
          <w:noProof/>
        </w:rPr>
        <w:fldChar w:fldCharType="end"/>
      </w:r>
    </w:p>
    <w:p w14:paraId="7E562F7E" w14:textId="5A211EE6"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4.2.12</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NAS security</w:t>
      </w:r>
      <w:r>
        <w:rPr>
          <w:noProof/>
        </w:rPr>
        <w:tab/>
      </w:r>
      <w:r>
        <w:rPr>
          <w:noProof/>
        </w:rPr>
        <w:fldChar w:fldCharType="begin" w:fldLock="1"/>
      </w:r>
      <w:r>
        <w:rPr>
          <w:noProof/>
        </w:rPr>
        <w:instrText xml:space="preserve"> PAGEREF _Toc201323936 \h </w:instrText>
      </w:r>
      <w:r>
        <w:rPr>
          <w:noProof/>
        </w:rPr>
      </w:r>
      <w:r>
        <w:rPr>
          <w:noProof/>
        </w:rPr>
        <w:fldChar w:fldCharType="separate"/>
      </w:r>
      <w:r>
        <w:rPr>
          <w:noProof/>
        </w:rPr>
        <w:t>12</w:t>
      </w:r>
      <w:r>
        <w:rPr>
          <w:noProof/>
        </w:rPr>
        <w:fldChar w:fldCharType="end"/>
      </w:r>
    </w:p>
    <w:p w14:paraId="4B68FEA4" w14:textId="06EB51AF"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4.2.13</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EAP-AKA’</w:t>
      </w:r>
      <w:r>
        <w:rPr>
          <w:noProof/>
        </w:rPr>
        <w:tab/>
      </w:r>
      <w:r>
        <w:rPr>
          <w:noProof/>
        </w:rPr>
        <w:fldChar w:fldCharType="begin" w:fldLock="1"/>
      </w:r>
      <w:r>
        <w:rPr>
          <w:noProof/>
        </w:rPr>
        <w:instrText xml:space="preserve"> PAGEREF _Toc201323937 \h </w:instrText>
      </w:r>
      <w:r>
        <w:rPr>
          <w:noProof/>
        </w:rPr>
      </w:r>
      <w:r>
        <w:rPr>
          <w:noProof/>
        </w:rPr>
        <w:fldChar w:fldCharType="separate"/>
      </w:r>
      <w:r>
        <w:rPr>
          <w:noProof/>
        </w:rPr>
        <w:t>12</w:t>
      </w:r>
      <w:r>
        <w:rPr>
          <w:noProof/>
        </w:rPr>
        <w:fldChar w:fldCharType="end"/>
      </w:r>
    </w:p>
    <w:p w14:paraId="15FDBBD0" w14:textId="318B8087"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4.2.14</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5G-AKA</w:t>
      </w:r>
      <w:r>
        <w:rPr>
          <w:noProof/>
        </w:rPr>
        <w:tab/>
      </w:r>
      <w:r>
        <w:rPr>
          <w:noProof/>
        </w:rPr>
        <w:fldChar w:fldCharType="begin" w:fldLock="1"/>
      </w:r>
      <w:r>
        <w:rPr>
          <w:noProof/>
        </w:rPr>
        <w:instrText xml:space="preserve"> PAGEREF _Toc201323938 \h </w:instrText>
      </w:r>
      <w:r>
        <w:rPr>
          <w:noProof/>
        </w:rPr>
      </w:r>
      <w:r>
        <w:rPr>
          <w:noProof/>
        </w:rPr>
        <w:fldChar w:fldCharType="separate"/>
      </w:r>
      <w:r>
        <w:rPr>
          <w:noProof/>
        </w:rPr>
        <w:t>13</w:t>
      </w:r>
      <w:r>
        <w:rPr>
          <w:noProof/>
        </w:rPr>
        <w:fldChar w:fldCharType="end"/>
      </w:r>
    </w:p>
    <w:p w14:paraId="421AD30F" w14:textId="1368FF8A"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4.2.15</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IPsec ESP</w:t>
      </w:r>
      <w:r>
        <w:rPr>
          <w:noProof/>
        </w:rPr>
        <w:tab/>
      </w:r>
      <w:r>
        <w:rPr>
          <w:noProof/>
        </w:rPr>
        <w:fldChar w:fldCharType="begin" w:fldLock="1"/>
      </w:r>
      <w:r>
        <w:rPr>
          <w:noProof/>
        </w:rPr>
        <w:instrText xml:space="preserve"> PAGEREF _Toc201323939 \h </w:instrText>
      </w:r>
      <w:r>
        <w:rPr>
          <w:noProof/>
        </w:rPr>
      </w:r>
      <w:r>
        <w:rPr>
          <w:noProof/>
        </w:rPr>
        <w:fldChar w:fldCharType="separate"/>
      </w:r>
      <w:r>
        <w:rPr>
          <w:noProof/>
        </w:rPr>
        <w:t>13</w:t>
      </w:r>
      <w:r>
        <w:rPr>
          <w:noProof/>
        </w:rPr>
        <w:fldChar w:fldCharType="end"/>
      </w:r>
    </w:p>
    <w:p w14:paraId="1A1FBEA4" w14:textId="5E308268"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4.2.16</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Key Derivation Function (KDF)</w:t>
      </w:r>
      <w:r>
        <w:rPr>
          <w:noProof/>
        </w:rPr>
        <w:tab/>
      </w:r>
      <w:r>
        <w:rPr>
          <w:noProof/>
        </w:rPr>
        <w:fldChar w:fldCharType="begin" w:fldLock="1"/>
      </w:r>
      <w:r>
        <w:rPr>
          <w:noProof/>
        </w:rPr>
        <w:instrText xml:space="preserve"> PAGEREF _Toc201323940 \h </w:instrText>
      </w:r>
      <w:r>
        <w:rPr>
          <w:noProof/>
        </w:rPr>
      </w:r>
      <w:r>
        <w:rPr>
          <w:noProof/>
        </w:rPr>
        <w:fldChar w:fldCharType="separate"/>
      </w:r>
      <w:r>
        <w:rPr>
          <w:noProof/>
        </w:rPr>
        <w:t>14</w:t>
      </w:r>
      <w:r>
        <w:rPr>
          <w:noProof/>
        </w:rPr>
        <w:fldChar w:fldCharType="end"/>
      </w:r>
    </w:p>
    <w:p w14:paraId="4EE16B66" w14:textId="4533D7E7"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4.2.17</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JWE and JWS</w:t>
      </w:r>
      <w:r>
        <w:rPr>
          <w:noProof/>
        </w:rPr>
        <w:tab/>
      </w:r>
      <w:r>
        <w:rPr>
          <w:noProof/>
        </w:rPr>
        <w:fldChar w:fldCharType="begin" w:fldLock="1"/>
      </w:r>
      <w:r>
        <w:rPr>
          <w:noProof/>
        </w:rPr>
        <w:instrText xml:space="preserve"> PAGEREF _Toc201323941 \h </w:instrText>
      </w:r>
      <w:r>
        <w:rPr>
          <w:noProof/>
        </w:rPr>
      </w:r>
      <w:r>
        <w:rPr>
          <w:noProof/>
        </w:rPr>
        <w:fldChar w:fldCharType="separate"/>
      </w:r>
      <w:r>
        <w:rPr>
          <w:noProof/>
        </w:rPr>
        <w:t>14</w:t>
      </w:r>
      <w:r>
        <w:rPr>
          <w:noProof/>
        </w:rPr>
        <w:fldChar w:fldCharType="end"/>
      </w:r>
    </w:p>
    <w:p w14:paraId="38E20F62" w14:textId="025FF0F8"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4.2.18</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EAP-TTLS</w:t>
      </w:r>
      <w:r>
        <w:rPr>
          <w:noProof/>
        </w:rPr>
        <w:tab/>
      </w:r>
      <w:r>
        <w:rPr>
          <w:noProof/>
        </w:rPr>
        <w:fldChar w:fldCharType="begin" w:fldLock="1"/>
      </w:r>
      <w:r>
        <w:rPr>
          <w:noProof/>
        </w:rPr>
        <w:instrText xml:space="preserve"> PAGEREF _Toc201323942 \h </w:instrText>
      </w:r>
      <w:r>
        <w:rPr>
          <w:noProof/>
        </w:rPr>
      </w:r>
      <w:r>
        <w:rPr>
          <w:noProof/>
        </w:rPr>
        <w:fldChar w:fldCharType="separate"/>
      </w:r>
      <w:r>
        <w:rPr>
          <w:noProof/>
        </w:rPr>
        <w:t>14</w:t>
      </w:r>
      <w:r>
        <w:rPr>
          <w:noProof/>
        </w:rPr>
        <w:fldChar w:fldCharType="end"/>
      </w:r>
    </w:p>
    <w:p w14:paraId="5374E895" w14:textId="4A65FF5F"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4.2.19</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OAuth 2.0</w:t>
      </w:r>
      <w:r>
        <w:rPr>
          <w:noProof/>
        </w:rPr>
        <w:tab/>
      </w:r>
      <w:r>
        <w:rPr>
          <w:noProof/>
        </w:rPr>
        <w:fldChar w:fldCharType="begin" w:fldLock="1"/>
      </w:r>
      <w:r>
        <w:rPr>
          <w:noProof/>
        </w:rPr>
        <w:instrText xml:space="preserve"> PAGEREF _Toc201323943 \h </w:instrText>
      </w:r>
      <w:r>
        <w:rPr>
          <w:noProof/>
        </w:rPr>
      </w:r>
      <w:r>
        <w:rPr>
          <w:noProof/>
        </w:rPr>
        <w:fldChar w:fldCharType="separate"/>
      </w:r>
      <w:r>
        <w:rPr>
          <w:noProof/>
        </w:rPr>
        <w:t>14</w:t>
      </w:r>
      <w:r>
        <w:rPr>
          <w:noProof/>
        </w:rPr>
        <w:fldChar w:fldCharType="end"/>
      </w:r>
    </w:p>
    <w:p w14:paraId="470B8EFE" w14:textId="0BB2EE09"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sidRPr="00CD3CFD">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Summary Tables</w:t>
      </w:r>
      <w:r>
        <w:rPr>
          <w:noProof/>
        </w:rPr>
        <w:tab/>
      </w:r>
      <w:r>
        <w:rPr>
          <w:noProof/>
        </w:rPr>
        <w:fldChar w:fldCharType="begin" w:fldLock="1"/>
      </w:r>
      <w:r>
        <w:rPr>
          <w:noProof/>
        </w:rPr>
        <w:instrText xml:space="preserve"> PAGEREF _Toc201323944 \h </w:instrText>
      </w:r>
      <w:r>
        <w:rPr>
          <w:noProof/>
        </w:rPr>
      </w:r>
      <w:r>
        <w:rPr>
          <w:noProof/>
        </w:rPr>
        <w:fldChar w:fldCharType="separate"/>
      </w:r>
      <w:r>
        <w:rPr>
          <w:noProof/>
        </w:rPr>
        <w:t>15</w:t>
      </w:r>
      <w:r>
        <w:rPr>
          <w:noProof/>
        </w:rPr>
        <w:fldChar w:fldCharType="end"/>
      </w:r>
    </w:p>
    <w:p w14:paraId="21799193" w14:textId="6A9E9038"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3GPP Symmetric Cryptographic Algorithms</w:t>
      </w:r>
      <w:r>
        <w:rPr>
          <w:noProof/>
        </w:rPr>
        <w:tab/>
      </w:r>
      <w:r>
        <w:rPr>
          <w:noProof/>
        </w:rPr>
        <w:fldChar w:fldCharType="begin" w:fldLock="1"/>
      </w:r>
      <w:r>
        <w:rPr>
          <w:noProof/>
        </w:rPr>
        <w:instrText xml:space="preserve"> PAGEREF _Toc201323945 \h </w:instrText>
      </w:r>
      <w:r>
        <w:rPr>
          <w:noProof/>
        </w:rPr>
      </w:r>
      <w:r>
        <w:rPr>
          <w:noProof/>
        </w:rPr>
        <w:fldChar w:fldCharType="separate"/>
      </w:r>
      <w:r>
        <w:rPr>
          <w:noProof/>
        </w:rPr>
        <w:t>15</w:t>
      </w:r>
      <w:r>
        <w:rPr>
          <w:noProof/>
        </w:rPr>
        <w:fldChar w:fldCharType="end"/>
      </w:r>
    </w:p>
    <w:p w14:paraId="4FD26C13" w14:textId="25ADB79F"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3GPP Asymmetric Cryptographic Algorithms</w:t>
      </w:r>
      <w:r>
        <w:rPr>
          <w:noProof/>
        </w:rPr>
        <w:tab/>
      </w:r>
      <w:r>
        <w:rPr>
          <w:noProof/>
        </w:rPr>
        <w:fldChar w:fldCharType="begin" w:fldLock="1"/>
      </w:r>
      <w:r>
        <w:rPr>
          <w:noProof/>
        </w:rPr>
        <w:instrText xml:space="preserve"> PAGEREF _Toc201323946 \h </w:instrText>
      </w:r>
      <w:r>
        <w:rPr>
          <w:noProof/>
        </w:rPr>
      </w:r>
      <w:r>
        <w:rPr>
          <w:noProof/>
        </w:rPr>
        <w:fldChar w:fldCharType="separate"/>
      </w:r>
      <w:r>
        <w:rPr>
          <w:noProof/>
        </w:rPr>
        <w:t>17</w:t>
      </w:r>
      <w:r>
        <w:rPr>
          <w:noProof/>
        </w:rPr>
        <w:fldChar w:fldCharType="end"/>
      </w:r>
    </w:p>
    <w:p w14:paraId="5688ED2B" w14:textId="708169A1" w:rsidR="00BF76EE" w:rsidRDefault="00BF76EE">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w:t>
      </w:r>
      <w:r>
        <w:rPr>
          <w:noProof/>
        </w:rPr>
        <w:tab/>
        <w:t>Change history</w:t>
      </w:r>
      <w:r>
        <w:rPr>
          <w:noProof/>
        </w:rPr>
        <w:tab/>
      </w:r>
      <w:r>
        <w:rPr>
          <w:noProof/>
        </w:rPr>
        <w:fldChar w:fldCharType="begin" w:fldLock="1"/>
      </w:r>
      <w:r>
        <w:rPr>
          <w:noProof/>
        </w:rPr>
        <w:instrText xml:space="preserve"> PAGEREF _Toc201323947 \h </w:instrText>
      </w:r>
      <w:r>
        <w:rPr>
          <w:noProof/>
        </w:rPr>
      </w:r>
      <w:r>
        <w:rPr>
          <w:noProof/>
        </w:rPr>
        <w:fldChar w:fldCharType="separate"/>
      </w:r>
      <w:r>
        <w:rPr>
          <w:noProof/>
        </w:rPr>
        <w:t>19</w:t>
      </w:r>
      <w:r>
        <w:rPr>
          <w:noProof/>
        </w:rPr>
        <w:fldChar w:fldCharType="end"/>
      </w:r>
    </w:p>
    <w:p w14:paraId="0B9E3498" w14:textId="5DFF6369"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5" w:name="foreword"/>
      <w:bookmarkEnd w:id="15"/>
      <w:r>
        <w:br w:type="page"/>
      </w:r>
    </w:p>
    <w:p w14:paraId="03993004" w14:textId="19043ED0" w:rsidR="00080512" w:rsidRDefault="00080512">
      <w:pPr>
        <w:pStyle w:val="Heading1"/>
      </w:pPr>
      <w:bookmarkStart w:id="16" w:name="_Toc195321910"/>
      <w:bookmarkStart w:id="17" w:name="_Toc201323915"/>
      <w:r w:rsidRPr="004D3578">
        <w:lastRenderedPageBreak/>
        <w:t>Foreword</w:t>
      </w:r>
      <w:bookmarkEnd w:id="16"/>
      <w:bookmarkEnd w:id="17"/>
    </w:p>
    <w:p w14:paraId="2511FBFA" w14:textId="65EBFF83" w:rsidR="00080512" w:rsidRPr="004D3578" w:rsidRDefault="00080512">
      <w:r w:rsidRPr="004D3578">
        <w:t xml:space="preserve">This Technical </w:t>
      </w:r>
      <w:bookmarkStart w:id="18" w:name="spectype3"/>
      <w:r w:rsidR="00602AEA" w:rsidRPr="001767E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95321911"/>
      <w:bookmarkStart w:id="22" w:name="_Toc201323916"/>
      <w:bookmarkEnd w:id="20"/>
      <w:r w:rsidRPr="004D3578">
        <w:lastRenderedPageBreak/>
        <w:t>1</w:t>
      </w:r>
      <w:r w:rsidRPr="004D3578">
        <w:tab/>
        <w:t>Scope</w:t>
      </w:r>
      <w:bookmarkEnd w:id="21"/>
      <w:bookmarkEnd w:id="22"/>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131397FB" w:rsidR="00080512" w:rsidRPr="004D3578" w:rsidRDefault="003F23C9" w:rsidP="0084270E">
      <w:pPr>
        <w:pStyle w:val="NO"/>
      </w:pPr>
      <w:r w:rsidRPr="00CF71D1">
        <w:t>NOTE: the present document does not include resolution to PQC migration, and does not contain solutions that lead to any specification/normative work.</w:t>
      </w:r>
    </w:p>
    <w:p w14:paraId="794720D9" w14:textId="77777777" w:rsidR="00080512" w:rsidRPr="004D3578" w:rsidRDefault="00080512">
      <w:pPr>
        <w:pStyle w:val="Heading1"/>
      </w:pPr>
      <w:bookmarkStart w:id="23" w:name="references"/>
      <w:bookmarkStart w:id="24" w:name="_Toc195321912"/>
      <w:bookmarkStart w:id="25" w:name="_Toc201323917"/>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pPr>
      <w:r>
        <w:t>[5]</w:t>
      </w:r>
      <w:r>
        <w:tab/>
        <w:t>IETF</w:t>
      </w:r>
      <w:r w:rsidR="00267594">
        <w:t xml:space="preserve"> RFC 9190: </w:t>
      </w:r>
      <w:r w:rsidRPr="00512E15">
        <w:t>"</w:t>
      </w:r>
      <w:r w:rsidRPr="00037751">
        <w:t>EAP-TLS 1.3: Using the Extensible Authentication Protocol with TLS 1.3</w:t>
      </w:r>
      <w:r w:rsidRPr="00512E15">
        <w:t>"</w:t>
      </w:r>
      <w:r>
        <w:t>.</w:t>
      </w:r>
    </w:p>
    <w:p w14:paraId="1A44EA43" w14:textId="3476D4A2" w:rsidR="00C90387" w:rsidRDefault="00C90387" w:rsidP="00C90387">
      <w:pPr>
        <w:pStyle w:val="EX"/>
      </w:pPr>
      <w:r>
        <w:t>[6]</w:t>
      </w:r>
      <w:r>
        <w:tab/>
        <w:t>IETF</w:t>
      </w:r>
      <w:r w:rsidR="00267594" w:rsidRPr="00267594">
        <w:t xml:space="preserve"> </w:t>
      </w:r>
      <w:r w:rsidR="00267594" w:rsidRPr="0066756C">
        <w:t>RFC 5216</w:t>
      </w:r>
      <w:r w:rsidR="00F24915">
        <w:t>:</w:t>
      </w:r>
      <w:r>
        <w:t xml:space="preserve"> </w:t>
      </w:r>
      <w:r w:rsidRPr="00512E15">
        <w:t>"</w:t>
      </w:r>
      <w:r w:rsidRPr="00015FCD">
        <w:t>The EAP-TLS Authentication Protocol</w:t>
      </w:r>
      <w:r w:rsidRPr="00512E15">
        <w:t>"</w:t>
      </w:r>
      <w:r w:rsidR="00544859">
        <w:t>.</w:t>
      </w:r>
    </w:p>
    <w:p w14:paraId="129F8FF5" w14:textId="1822B396" w:rsidR="009643B4" w:rsidRDefault="009643B4" w:rsidP="009643B4">
      <w:pPr>
        <w:pStyle w:val="EX"/>
      </w:pPr>
      <w:r>
        <w:t>[7]</w:t>
      </w:r>
      <w:r>
        <w:tab/>
      </w:r>
      <w:r w:rsidRPr="007B0C8B">
        <w:t xml:space="preserve">SECG SEC 1: </w:t>
      </w:r>
      <w:r>
        <w:t xml:space="preserve">“Recommended </w:t>
      </w:r>
      <w:r w:rsidRPr="007B0C8B">
        <w:t>Elliptic Curve Cryptography</w:t>
      </w:r>
      <w:r>
        <w:t>”</w:t>
      </w:r>
      <w:r w:rsidRPr="007B0C8B">
        <w:t>, Version 2.0, 2009. Availab</w:t>
      </w:r>
      <w:r>
        <w:t xml:space="preserve">le </w:t>
      </w:r>
      <w:r w:rsidR="00F24915">
        <w:t xml:space="preserve">at </w:t>
      </w:r>
      <w:hyperlink r:id="rId13" w:history="1">
        <w:r w:rsidR="00F24915" w:rsidRPr="00F24915">
          <w:rPr>
            <w:rStyle w:val="Hyperlink"/>
          </w:rPr>
          <w:t>http://www.secg.org/sec1-v2.pdf</w:t>
        </w:r>
      </w:hyperlink>
      <w:r w:rsidR="005C74CC">
        <w:t>.</w:t>
      </w:r>
    </w:p>
    <w:p w14:paraId="0E6261E7" w14:textId="48EDF48B" w:rsidR="009643B4" w:rsidRDefault="009643B4" w:rsidP="009643B4">
      <w:pPr>
        <w:pStyle w:val="EX"/>
      </w:pPr>
      <w:r>
        <w:t>[8]</w:t>
      </w:r>
      <w:r>
        <w:tab/>
      </w:r>
      <w:r w:rsidRPr="007B0C8B">
        <w:t xml:space="preserve">SECG SEC 2: </w:t>
      </w:r>
      <w:r>
        <w:t>“</w:t>
      </w:r>
      <w:r w:rsidRPr="007B0C8B">
        <w:t>Recommended Elliptic Curve Domain Parameters</w:t>
      </w:r>
      <w:r>
        <w:t>”</w:t>
      </w:r>
      <w:r w:rsidRPr="007B0C8B">
        <w:t xml:space="preserve">, Version 2.0, 2010. Available at </w:t>
      </w:r>
      <w:hyperlink r:id="rId14" w:history="1">
        <w:r w:rsidRPr="007B0C8B">
          <w:rPr>
            <w:rStyle w:val="Hyperlink"/>
          </w:rPr>
          <w:t>http://www.secg.org/sec2-v2.pdf</w:t>
        </w:r>
      </w:hyperlink>
      <w:r w:rsidR="00627958">
        <w:t>.</w:t>
      </w:r>
    </w:p>
    <w:p w14:paraId="6BB1D767" w14:textId="46CB4419" w:rsidR="00C90387" w:rsidRDefault="00651B5A" w:rsidP="00512E15">
      <w:pPr>
        <w:pStyle w:val="EX"/>
        <w:rPr>
          <w:lang w:val="en-IN" w:eastAsia="en-IN"/>
        </w:rPr>
      </w:pPr>
      <w:r>
        <w:t>[9]</w:t>
      </w:r>
      <w:r>
        <w:tab/>
      </w:r>
      <w:r w:rsidRPr="006F6FC9">
        <w:rPr>
          <w:lang w:val="en-IN" w:eastAsia="en-IN"/>
        </w:rPr>
        <w:t>IETF RFC 9001: "Using TLS to Secure QUIC".</w:t>
      </w:r>
    </w:p>
    <w:p w14:paraId="264DB879" w14:textId="301BB76F" w:rsidR="0000166D" w:rsidRDefault="0000166D" w:rsidP="0000166D">
      <w:pPr>
        <w:pStyle w:val="EX"/>
      </w:pPr>
      <w:r>
        <w:t>[10]</w:t>
      </w:r>
      <w:r>
        <w:tab/>
      </w:r>
      <w:r w:rsidRPr="00A21343">
        <w:t>IETF RFC 8152: "CBOR Object Signing and Encryption (COSE)".</w:t>
      </w:r>
    </w:p>
    <w:p w14:paraId="0EAAB11C" w14:textId="4CFFD06B" w:rsidR="0000166D" w:rsidRDefault="0000166D" w:rsidP="0000166D">
      <w:pPr>
        <w:pStyle w:val="EX"/>
        <w:rPr>
          <w:lang w:val="en-US"/>
        </w:rPr>
      </w:pPr>
      <w:r w:rsidRPr="00A37CE8">
        <w:rPr>
          <w:lang w:val="en-US"/>
        </w:rPr>
        <w:t>[</w:t>
      </w:r>
      <w:r>
        <w:rPr>
          <w:lang w:val="en-US"/>
        </w:rPr>
        <w:t>11</w:t>
      </w:r>
      <w:r w:rsidRPr="00A37CE8">
        <w:rPr>
          <w:lang w:val="en-US"/>
        </w:rPr>
        <w:t>]</w:t>
      </w:r>
      <w:r w:rsidRPr="00A37CE8">
        <w:rPr>
          <w:lang w:val="en-US"/>
        </w:rPr>
        <w:tab/>
        <w:t>3GPP TS 33.220: “Generic Authen</w:t>
      </w:r>
      <w:r>
        <w:rPr>
          <w:lang w:val="en-US"/>
        </w:rPr>
        <w:t>tication Architecture (GAA); Generic Bootstrapping Architecture (GBA)”</w:t>
      </w:r>
      <w:r w:rsidR="00627958">
        <w:rPr>
          <w:lang w:val="en-US"/>
        </w:rPr>
        <w:t>.</w:t>
      </w:r>
    </w:p>
    <w:p w14:paraId="455926A9" w14:textId="760C57F2" w:rsidR="0000166D" w:rsidRDefault="0000166D" w:rsidP="0000166D">
      <w:pPr>
        <w:pStyle w:val="EX"/>
        <w:rPr>
          <w:lang w:val="en-US"/>
        </w:rPr>
      </w:pPr>
      <w:r>
        <w:rPr>
          <w:lang w:val="en-US"/>
        </w:rPr>
        <w:t>[12]</w:t>
      </w:r>
      <w:r>
        <w:rPr>
          <w:lang w:val="en-US"/>
        </w:rPr>
        <w:tab/>
      </w:r>
      <w:r w:rsidRPr="000C362E">
        <w:t>IETF RFC 8613: "Object Security for Constrained RESTful Environments (OSCORE)"</w:t>
      </w:r>
      <w:r>
        <w:t>.</w:t>
      </w:r>
    </w:p>
    <w:p w14:paraId="35A9D418" w14:textId="30D79627" w:rsidR="003A5CCC" w:rsidRPr="00A46D16" w:rsidRDefault="003A5CCC" w:rsidP="003A5CCC">
      <w:pPr>
        <w:pStyle w:val="EX"/>
        <w:rPr>
          <w:b/>
        </w:rPr>
      </w:pPr>
      <w:r w:rsidRPr="00A46D16">
        <w:t>[</w:t>
      </w:r>
      <w:r>
        <w:t>13</w:t>
      </w:r>
      <w:r w:rsidRPr="00A46D16">
        <w:t>]</w:t>
      </w:r>
      <w:r w:rsidRPr="00A46D16">
        <w:tab/>
        <w:t>3GPP TS 33.180: "</w:t>
      </w:r>
      <w:r w:rsidRPr="00A46D16">
        <w:rPr>
          <w:bCs/>
        </w:rPr>
        <w:t>Security of the Mission Critical (MC) service</w:t>
      </w:r>
      <w:r w:rsidRPr="00A46D16">
        <w:t>".</w:t>
      </w:r>
    </w:p>
    <w:p w14:paraId="4F3A68B2" w14:textId="2597D12C" w:rsidR="003A5CCC" w:rsidRDefault="003A5CCC" w:rsidP="003A5CCC">
      <w:pPr>
        <w:pStyle w:val="EX"/>
      </w:pPr>
      <w:r w:rsidRPr="00A46D16">
        <w:t>[</w:t>
      </w:r>
      <w:r>
        <w:t>14</w:t>
      </w:r>
      <w:r w:rsidRPr="00A46D16">
        <w:t>]</w:t>
      </w:r>
      <w:r>
        <w:tab/>
      </w:r>
      <w:r w:rsidRPr="00B367C3">
        <w:t>IETF RFC 6509: ''MIKEY-SAKKE: Sakai-Kasahara Key Encryption in Multimedia Internet KEYing (MIKEY)''</w:t>
      </w:r>
      <w:r w:rsidR="00627958">
        <w:t>.</w:t>
      </w:r>
    </w:p>
    <w:p w14:paraId="5F4A8582" w14:textId="6E7E3662" w:rsidR="00523209" w:rsidRDefault="00523209" w:rsidP="00523209">
      <w:pPr>
        <w:pStyle w:val="EX"/>
      </w:pPr>
      <w:r w:rsidRPr="00C255B3">
        <w:t>[</w:t>
      </w:r>
      <w:r>
        <w:t>15</w:t>
      </w:r>
      <w:r w:rsidRPr="00C255B3">
        <w:t>]</w:t>
      </w:r>
      <w:r w:rsidRPr="00C255B3">
        <w:tab/>
        <w:t>IETF RFC 5448: "Improved Extensible Authentication Protocol Method for 3rd Generation Authentication and Key Agreement (EAP-AKA')".</w:t>
      </w:r>
    </w:p>
    <w:p w14:paraId="540B613E" w14:textId="18F49D06" w:rsidR="00523209" w:rsidRDefault="00523209" w:rsidP="00523209">
      <w:pPr>
        <w:pStyle w:val="EX"/>
      </w:pPr>
      <w:r>
        <w:lastRenderedPageBreak/>
        <w:t>[16]</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p>
    <w:p w14:paraId="539E6841" w14:textId="4EB388D2" w:rsidR="00523209" w:rsidRDefault="00523209" w:rsidP="00523209">
      <w:pPr>
        <w:pStyle w:val="EX"/>
      </w:pPr>
      <w:r>
        <w:t>[17]</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p>
    <w:p w14:paraId="7F12728E" w14:textId="5C091C09" w:rsidR="00523209" w:rsidRDefault="00523209" w:rsidP="00523209">
      <w:pPr>
        <w:pStyle w:val="EX"/>
      </w:pPr>
      <w:r>
        <w:t>[18]</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p>
    <w:p w14:paraId="32A55ADD" w14:textId="67EE8EAB" w:rsidR="00E05D71" w:rsidRPr="00EB178A" w:rsidRDefault="00E05D71" w:rsidP="00E05D71">
      <w:pPr>
        <w:pStyle w:val="EX"/>
        <w:rPr>
          <w:lang w:val="en-US"/>
        </w:rPr>
      </w:pPr>
      <w:r w:rsidRPr="00EB178A">
        <w:rPr>
          <w:lang w:val="en-US"/>
        </w:rPr>
        <w:t>[</w:t>
      </w:r>
      <w:r>
        <w:rPr>
          <w:lang w:val="en-US"/>
        </w:rPr>
        <w:t>19</w:t>
      </w:r>
      <w:r w:rsidRPr="00EB178A">
        <w:rPr>
          <w:lang w:val="en-US"/>
        </w:rPr>
        <w:t>]</w:t>
      </w:r>
      <w:r w:rsidRPr="00EB178A">
        <w:rPr>
          <w:lang w:val="en-US"/>
        </w:rPr>
        <w:tab/>
        <w:t>NIST IR 8547 ipd: “Transition to Post-Quantum Cryptography Standa</w:t>
      </w:r>
      <w:r>
        <w:rPr>
          <w:lang w:val="en-US"/>
        </w:rPr>
        <w:t>rds”</w:t>
      </w:r>
    </w:p>
    <w:p w14:paraId="791D3B44" w14:textId="5A9A8420" w:rsidR="00C56B52" w:rsidRDefault="00C56B52" w:rsidP="00C56B52">
      <w:pPr>
        <w:pStyle w:val="EX"/>
      </w:pPr>
      <w:r>
        <w:t>[20]</w:t>
      </w:r>
      <w:r>
        <w:tab/>
      </w:r>
      <w:r w:rsidRPr="000C362E">
        <w:t>IETF RFC </w:t>
      </w:r>
      <w:r>
        <w:t>9147</w:t>
      </w:r>
      <w:r w:rsidRPr="000C362E">
        <w:t>: "</w:t>
      </w:r>
      <w:r w:rsidRPr="00F01279">
        <w:t>The Datagram Transport Layer Security (DTLS) Protocol Version 1.3</w:t>
      </w:r>
      <w:r w:rsidRPr="000C362E">
        <w:t>"</w:t>
      </w:r>
      <w:r>
        <w:t>.</w:t>
      </w:r>
    </w:p>
    <w:p w14:paraId="71778A40" w14:textId="256420E1" w:rsidR="00C56B52" w:rsidRDefault="00C56B52" w:rsidP="00C56B52">
      <w:pPr>
        <w:pStyle w:val="EX"/>
      </w:pPr>
      <w:r>
        <w:t>[21]</w:t>
      </w:r>
      <w:r>
        <w:tab/>
      </w:r>
      <w:r w:rsidRPr="000C362E">
        <w:t>IETF RFC </w:t>
      </w:r>
      <w:r>
        <w:t>8446</w:t>
      </w:r>
      <w:r w:rsidRPr="000C362E">
        <w:t>: "</w:t>
      </w:r>
      <w:r w:rsidRPr="00F01279">
        <w:t>The Transport Layer Security (TLS) Protocol Version 1.3</w:t>
      </w:r>
      <w:r w:rsidRPr="000C362E">
        <w:t>"</w:t>
      </w:r>
      <w:r>
        <w:t>.</w:t>
      </w:r>
    </w:p>
    <w:p w14:paraId="11FF9E7B" w14:textId="08ADF4FB" w:rsidR="00C56B52" w:rsidRDefault="00C56B52" w:rsidP="00C56B52">
      <w:pPr>
        <w:pStyle w:val="EX"/>
      </w:pPr>
      <w:r>
        <w:t>[22]</w:t>
      </w:r>
      <w:r>
        <w:tab/>
        <w:t xml:space="preserve">IETF </w:t>
      </w:r>
      <w:r>
        <w:rPr>
          <w:noProof/>
        </w:rPr>
        <w:t>RFC 6960: "</w:t>
      </w:r>
      <w:r>
        <w:t xml:space="preserve"> </w:t>
      </w:r>
      <w:r>
        <w:rPr>
          <w:noProof/>
        </w:rPr>
        <w:t>X.509 Internet Public Key Infrastructure Online Certificate Status Protocol - OCSP".</w:t>
      </w:r>
    </w:p>
    <w:p w14:paraId="166F9773" w14:textId="301B3782" w:rsidR="00C56B52" w:rsidRDefault="00C56B52" w:rsidP="00C56B52">
      <w:pPr>
        <w:pStyle w:val="EX"/>
      </w:pPr>
      <w:r>
        <w:t>[23]</w:t>
      </w:r>
      <w:r>
        <w:tab/>
      </w:r>
      <w:r w:rsidRPr="000C362E">
        <w:t>IETF RFC </w:t>
      </w:r>
      <w:r>
        <w:t>7296</w:t>
      </w:r>
      <w:r w:rsidRPr="000C362E">
        <w:t>: "</w:t>
      </w:r>
      <w:r w:rsidRPr="0059568E">
        <w:t xml:space="preserve"> Internet Key Exchange Protocol Version 2 </w:t>
      </w:r>
      <w:r>
        <w:t>(IKEv2</w:t>
      </w:r>
      <w:r w:rsidRPr="000C362E">
        <w:t>)"</w:t>
      </w:r>
      <w:r>
        <w:t>.</w:t>
      </w:r>
    </w:p>
    <w:p w14:paraId="5211C42F" w14:textId="02BA4710" w:rsidR="00C56B52" w:rsidRDefault="00C56B52" w:rsidP="00C56B52">
      <w:pPr>
        <w:pStyle w:val="EX"/>
      </w:pPr>
      <w:r>
        <w:t>[</w:t>
      </w:r>
      <w:r w:rsidR="00686203">
        <w:t>24</w:t>
      </w:r>
      <w:r>
        <w:t>]</w:t>
      </w:r>
      <w:r>
        <w:tab/>
      </w:r>
      <w:r w:rsidRPr="000C362E">
        <w:t>IETF RFC </w:t>
      </w:r>
      <w:r>
        <w:t>4303</w:t>
      </w:r>
      <w:r w:rsidRPr="000C362E">
        <w:t>: "</w:t>
      </w:r>
      <w:r w:rsidRPr="00160C31">
        <w:t>IP Encapsulating Security Payload (ESP)</w:t>
      </w:r>
      <w:r w:rsidRPr="000C362E">
        <w:t>"</w:t>
      </w:r>
      <w:r>
        <w:t>.</w:t>
      </w:r>
    </w:p>
    <w:p w14:paraId="0EA01BC4" w14:textId="1260D8A4" w:rsidR="00C56B52" w:rsidRDefault="00C56B52" w:rsidP="00C56B52">
      <w:pPr>
        <w:pStyle w:val="EX"/>
      </w:pPr>
      <w:r>
        <w:t>[</w:t>
      </w:r>
      <w:r w:rsidR="00686203">
        <w:t>25</w:t>
      </w:r>
      <w:r>
        <w:t>]</w:t>
      </w:r>
      <w:r>
        <w:tab/>
      </w:r>
      <w:r w:rsidRPr="000C362E">
        <w:t>IETF RFC </w:t>
      </w:r>
      <w:r>
        <w:t>8221</w:t>
      </w:r>
      <w:r w:rsidRPr="000C362E">
        <w:t>: "</w:t>
      </w:r>
      <w:r>
        <w:t>Cryptographic Algorithm Implementation Requirements and Usage Guidance</w:t>
      </w:r>
    </w:p>
    <w:p w14:paraId="2F55D5C4" w14:textId="77777777" w:rsidR="00C56B52" w:rsidRDefault="00C56B52" w:rsidP="00C56B52">
      <w:pPr>
        <w:pStyle w:val="EX"/>
        <w:ind w:firstLine="0"/>
      </w:pPr>
      <w:r>
        <w:t>for Encapsulating Security Payload (ESP) and Authentication Header (AH)</w:t>
      </w:r>
      <w:r w:rsidRPr="000C362E">
        <w:t>"</w:t>
      </w:r>
      <w:r>
        <w:t>.</w:t>
      </w:r>
    </w:p>
    <w:p w14:paraId="0AF69673" w14:textId="0AC9CCC9" w:rsidR="00C56B52" w:rsidRDefault="00C56B52" w:rsidP="00C56B52">
      <w:pPr>
        <w:pStyle w:val="EX"/>
      </w:pPr>
      <w:r>
        <w:t>[</w:t>
      </w:r>
      <w:r w:rsidR="00686203">
        <w:t>26</w:t>
      </w:r>
      <w:r>
        <w:t>]</w:t>
      </w:r>
      <w:r>
        <w:tab/>
        <w:t xml:space="preserve">IETF </w:t>
      </w:r>
      <w:r>
        <w:rPr>
          <w:noProof/>
        </w:rPr>
        <w:t>RFC 8750: "</w:t>
      </w:r>
      <w:r w:rsidRPr="00160C31">
        <w:rPr>
          <w:noProof/>
        </w:rPr>
        <w:t>Implicit Initialization Vector (IV) for Counter-Based Ciphers in Encapsulating Security Payload (ESP)</w:t>
      </w:r>
      <w:r>
        <w:rPr>
          <w:noProof/>
        </w:rPr>
        <w:t>".`</w:t>
      </w:r>
    </w:p>
    <w:p w14:paraId="30F66FE0" w14:textId="101A486F" w:rsidR="00C56B52" w:rsidRDefault="00C56B52" w:rsidP="00C56B52">
      <w:pPr>
        <w:pStyle w:val="EX"/>
        <w:rPr>
          <w:lang w:val="en-US"/>
        </w:rPr>
      </w:pPr>
      <w:r>
        <w:rPr>
          <w:lang w:val="en-US"/>
        </w:rPr>
        <w:t>[</w:t>
      </w:r>
      <w:r w:rsidR="00440695">
        <w:rPr>
          <w:lang w:val="en-US"/>
        </w:rPr>
        <w:t>27</w:t>
      </w:r>
      <w:r>
        <w:rPr>
          <w:lang w:val="en-US"/>
        </w:rPr>
        <w:t>]</w:t>
      </w:r>
      <w:r>
        <w:rPr>
          <w:lang w:val="en-US"/>
        </w:rPr>
        <w:tab/>
        <w:t>IETF RFC 7516: "</w:t>
      </w:r>
      <w:r w:rsidRPr="00674013">
        <w:rPr>
          <w:lang w:val="en-US"/>
        </w:rPr>
        <w:t>JSON Web Encryption</w:t>
      </w:r>
      <w:r>
        <w:rPr>
          <w:lang w:val="en-US"/>
        </w:rPr>
        <w:t>".</w:t>
      </w:r>
    </w:p>
    <w:p w14:paraId="792EC3C1" w14:textId="46A5BF14" w:rsidR="00C56B52" w:rsidRDefault="00C56B52" w:rsidP="00C56B52">
      <w:pPr>
        <w:pStyle w:val="EX"/>
        <w:rPr>
          <w:lang w:val="en-US"/>
        </w:rPr>
      </w:pPr>
      <w:r>
        <w:rPr>
          <w:lang w:val="en-US"/>
        </w:rPr>
        <w:t>[</w:t>
      </w:r>
      <w:r w:rsidR="00440695">
        <w:rPr>
          <w:lang w:val="en-US"/>
        </w:rPr>
        <w:t>28</w:t>
      </w:r>
      <w:r>
        <w:rPr>
          <w:lang w:val="en-US"/>
        </w:rPr>
        <w:t>]</w:t>
      </w:r>
      <w:r>
        <w:rPr>
          <w:lang w:val="en-US"/>
        </w:rPr>
        <w:tab/>
        <w:t>IETF RFC 7515: "</w:t>
      </w:r>
      <w:r w:rsidRPr="00192901">
        <w:rPr>
          <w:lang w:val="en-US"/>
        </w:rPr>
        <w:t>JSON Web Signature (JWS)</w:t>
      </w:r>
      <w:r>
        <w:rPr>
          <w:lang w:val="en-US"/>
        </w:rPr>
        <w:t>".</w:t>
      </w:r>
    </w:p>
    <w:p w14:paraId="4E207A66" w14:textId="2C1BE607" w:rsidR="00C10F28" w:rsidRPr="00A32EA3" w:rsidRDefault="00C10F28" w:rsidP="00C10F28">
      <w:pPr>
        <w:pStyle w:val="EX"/>
        <w:rPr>
          <w:lang w:val="en-US"/>
        </w:rPr>
      </w:pPr>
      <w:r w:rsidRPr="00A46D16">
        <w:t>[</w:t>
      </w:r>
      <w:r>
        <w:t>29</w:t>
      </w:r>
      <w:r w:rsidRPr="00A46D16">
        <w:t>]</w:t>
      </w:r>
      <w:r>
        <w:tab/>
      </w:r>
      <w:r w:rsidRPr="00B367C3">
        <w:t>IETF RFC 650</w:t>
      </w:r>
      <w:r>
        <w:t>7</w:t>
      </w:r>
      <w:r w:rsidRPr="00B367C3">
        <w:t xml:space="preserve">: </w:t>
      </w:r>
      <w:r>
        <w:t>“</w:t>
      </w:r>
      <w:r w:rsidRPr="00A32EA3">
        <w:rPr>
          <w:lang w:val="en-US"/>
        </w:rPr>
        <w:t>Elliptic Curve-Based Certificateless Signatures for Identity-Based Encryption (ECCSI)</w:t>
      </w:r>
      <w:r>
        <w:rPr>
          <w:lang w:val="en-US"/>
        </w:rPr>
        <w:t>”</w:t>
      </w:r>
    </w:p>
    <w:p w14:paraId="4F048275" w14:textId="2B679C1D" w:rsidR="00C10F28" w:rsidRDefault="00C10F28" w:rsidP="00C10F28">
      <w:pPr>
        <w:pStyle w:val="EX"/>
      </w:pPr>
      <w:r w:rsidRPr="00A46D16">
        <w:t>[</w:t>
      </w:r>
      <w:r>
        <w:t>30</w:t>
      </w:r>
      <w:r w:rsidRPr="00A46D16">
        <w:t>]</w:t>
      </w:r>
      <w:r>
        <w:tab/>
      </w:r>
      <w:r w:rsidRPr="00B367C3">
        <w:t>IETF RFC 650</w:t>
      </w:r>
      <w:r>
        <w:t>8</w:t>
      </w:r>
      <w:r w:rsidRPr="00B367C3">
        <w:t xml:space="preserve">: </w:t>
      </w:r>
      <w:r>
        <w:t>“</w:t>
      </w:r>
      <w:r w:rsidRPr="00A32EA3">
        <w:t>Sakai-Kasahara Key Encryption (SAKKE)</w:t>
      </w:r>
      <w:r w:rsidRPr="00B367C3">
        <w:t>''</w:t>
      </w:r>
    </w:p>
    <w:p w14:paraId="52E1411E" w14:textId="1786740F" w:rsidR="00D816F0" w:rsidRDefault="00D816F0" w:rsidP="00D816F0">
      <w:pPr>
        <w:pStyle w:val="EX"/>
      </w:pPr>
      <w:r>
        <w:t>[31]</w:t>
      </w:r>
      <w:r>
        <w:tab/>
      </w:r>
      <w:r w:rsidRPr="000C362E">
        <w:t>IETF RFC 5869: "HMAC-based Extract-and-Expand Key Derivation Function (HKDF)"</w:t>
      </w:r>
      <w:r>
        <w:t>.</w:t>
      </w:r>
    </w:p>
    <w:p w14:paraId="0942FB60" w14:textId="75CFB92D" w:rsidR="006F0540" w:rsidRDefault="006F0540" w:rsidP="006F0540">
      <w:pPr>
        <w:pStyle w:val="EX"/>
      </w:pPr>
      <w:r>
        <w:t>[32]</w:t>
      </w:r>
      <w:r>
        <w:tab/>
      </w:r>
      <w:r w:rsidRPr="000C362E">
        <w:t>IETF RFC </w:t>
      </w:r>
      <w:r>
        <w:t>4303</w:t>
      </w:r>
      <w:r w:rsidRPr="000C362E">
        <w:t>: "</w:t>
      </w:r>
      <w:r w:rsidRPr="00160C31">
        <w:t>IP Encapsulating Security Payload (ESP)</w:t>
      </w:r>
      <w:r w:rsidRPr="000C362E">
        <w:t>"</w:t>
      </w:r>
      <w:r>
        <w:t>.</w:t>
      </w:r>
    </w:p>
    <w:p w14:paraId="5668923B" w14:textId="3A26A301" w:rsidR="006F0540" w:rsidRDefault="006F0540" w:rsidP="006F0540">
      <w:pPr>
        <w:pStyle w:val="EX"/>
      </w:pPr>
      <w:r>
        <w:t>[</w:t>
      </w:r>
      <w:r w:rsidR="00FE0D77">
        <w:t>33</w:t>
      </w:r>
      <w:r>
        <w:t>]</w:t>
      </w:r>
      <w:r>
        <w:tab/>
      </w:r>
      <w:r w:rsidRPr="000C362E">
        <w:t>IETF RFC </w:t>
      </w:r>
      <w:r>
        <w:t>3602</w:t>
      </w:r>
      <w:r w:rsidRPr="000C362E">
        <w:t>: "</w:t>
      </w:r>
      <w:r w:rsidRPr="00D27FD7">
        <w:t>The AES-CBC Cipher Algorithm and Its Use with IPsec</w:t>
      </w:r>
      <w:r w:rsidRPr="000C362E">
        <w:t>"</w:t>
      </w:r>
      <w:r>
        <w:t>.</w:t>
      </w:r>
    </w:p>
    <w:p w14:paraId="04BEBAD4" w14:textId="197CAEC8" w:rsidR="006F0540" w:rsidRDefault="006F0540" w:rsidP="006F0540">
      <w:pPr>
        <w:pStyle w:val="EX"/>
        <w:rPr>
          <w:lang w:val="en-US"/>
        </w:rPr>
      </w:pPr>
      <w:r>
        <w:rPr>
          <w:lang w:val="en-US"/>
        </w:rPr>
        <w:t>[</w:t>
      </w:r>
      <w:r w:rsidR="00FE0D77">
        <w:rPr>
          <w:lang w:val="en-US"/>
        </w:rPr>
        <w:t>34</w:t>
      </w:r>
      <w:r>
        <w:rPr>
          <w:lang w:val="en-US"/>
        </w:rPr>
        <w:t>]</w:t>
      </w:r>
      <w:r>
        <w:rPr>
          <w:lang w:val="en-US"/>
        </w:rPr>
        <w:tab/>
        <w:t>IETF RFC 4106: "</w:t>
      </w:r>
      <w:r w:rsidRPr="00054110">
        <w:rPr>
          <w:lang w:val="en-US"/>
        </w:rPr>
        <w:t>The Use of Galois/Counter Mode (GCM) in IPsec Encapsulating Security Payload (ESP)</w:t>
      </w:r>
      <w:r>
        <w:rPr>
          <w:lang w:val="en-US"/>
        </w:rPr>
        <w:t>".</w:t>
      </w:r>
    </w:p>
    <w:p w14:paraId="2411FEE1" w14:textId="4879A76F" w:rsidR="006F0540" w:rsidRDefault="006F0540" w:rsidP="006F0540">
      <w:pPr>
        <w:pStyle w:val="EX"/>
        <w:rPr>
          <w:lang w:val="en-US"/>
        </w:rPr>
      </w:pPr>
      <w:r>
        <w:rPr>
          <w:lang w:val="en-US"/>
        </w:rPr>
        <w:t>[</w:t>
      </w:r>
      <w:r w:rsidR="00FE0D77">
        <w:rPr>
          <w:lang w:val="en-US"/>
        </w:rPr>
        <w:t>35</w:t>
      </w:r>
      <w:r>
        <w:rPr>
          <w:lang w:val="en-US"/>
        </w:rPr>
        <w:t>]</w:t>
      </w:r>
      <w:r>
        <w:rPr>
          <w:lang w:val="en-US"/>
        </w:rPr>
        <w:tab/>
        <w:t>IETF RFC 4543: "</w:t>
      </w:r>
      <w:r w:rsidRPr="00054110">
        <w:rPr>
          <w:lang w:val="en-US"/>
        </w:rPr>
        <w:t>The Use of Galois Message Authentication Code (GMAC) in IPsec ESP and AH</w:t>
      </w:r>
      <w:r>
        <w:rPr>
          <w:lang w:val="en-US"/>
        </w:rPr>
        <w:t>".</w:t>
      </w:r>
    </w:p>
    <w:p w14:paraId="616BC97D" w14:textId="59F95C5A" w:rsidR="006F0540" w:rsidRDefault="006F0540" w:rsidP="006F0540">
      <w:pPr>
        <w:pStyle w:val="EX"/>
        <w:rPr>
          <w:lang w:val="en-US"/>
        </w:rPr>
      </w:pPr>
      <w:r>
        <w:rPr>
          <w:lang w:val="en-US"/>
        </w:rPr>
        <w:t>[</w:t>
      </w:r>
      <w:r w:rsidR="00FE0D77">
        <w:rPr>
          <w:lang w:val="en-US"/>
        </w:rPr>
        <w:t>36</w:t>
      </w:r>
      <w:r>
        <w:rPr>
          <w:lang w:val="en-US"/>
        </w:rPr>
        <w:t>]</w:t>
      </w:r>
      <w:r>
        <w:rPr>
          <w:lang w:val="en-US"/>
        </w:rPr>
        <w:tab/>
        <w:t>IETF RFC 4868: "</w:t>
      </w:r>
      <w:r w:rsidRPr="00054110">
        <w:rPr>
          <w:lang w:val="en-US"/>
        </w:rPr>
        <w:t>Using HMAC-SHA-256, HMAC-SHA-384, and HMAC-SHA-512 with IPs</w:t>
      </w:r>
      <w:r>
        <w:rPr>
          <w:lang w:val="en-US"/>
        </w:rPr>
        <w:t>".</w:t>
      </w:r>
    </w:p>
    <w:p w14:paraId="4806BE47" w14:textId="542B9EAC" w:rsidR="00B31E42" w:rsidRPr="002F2543" w:rsidRDefault="00B31E42" w:rsidP="00B31E42">
      <w:pPr>
        <w:pStyle w:val="EX"/>
        <w:rPr>
          <w:lang w:val="en-US"/>
        </w:rPr>
      </w:pPr>
      <w:r w:rsidRPr="00B31E42">
        <w:t>[37]</w:t>
      </w:r>
      <w:r w:rsidRPr="00B31E42">
        <w:tab/>
        <w:t>IETF RFC 6347: “</w:t>
      </w:r>
      <w:r w:rsidRPr="00B31E42">
        <w:rPr>
          <w:bCs/>
          <w:lang w:val="en-US"/>
        </w:rPr>
        <w:t>Datagram Transport Layer Security Version 1.2</w:t>
      </w:r>
      <w:r w:rsidRPr="00B31E42">
        <w:t>”.</w:t>
      </w:r>
    </w:p>
    <w:p w14:paraId="1C1F20F8" w14:textId="5F9D5C3E" w:rsidR="006F0540" w:rsidRPr="00541620" w:rsidRDefault="00541620" w:rsidP="00D816F0">
      <w:pPr>
        <w:pStyle w:val="EX"/>
      </w:pPr>
      <w:r w:rsidRPr="00541620">
        <w:t>[</w:t>
      </w:r>
      <w:r>
        <w:t>38</w:t>
      </w:r>
      <w:r w:rsidRPr="00541620">
        <w:t>]</w:t>
      </w:r>
      <w:r w:rsidRPr="00541620">
        <w:tab/>
        <w:t>IETF RFC 5246: “The Transport Layer Security (TLS) Protocol Version 1.2”.</w:t>
      </w:r>
    </w:p>
    <w:p w14:paraId="7F004AD2" w14:textId="44FA9738" w:rsidR="0000166D" w:rsidRDefault="00AE0D0F" w:rsidP="00512E15">
      <w:pPr>
        <w:pStyle w:val="EX"/>
      </w:pPr>
      <w:r w:rsidRPr="00AE0D0F">
        <w:t>[</w:t>
      </w:r>
      <w:r>
        <w:t>39]</w:t>
      </w:r>
      <w:r w:rsidRPr="00AE0D0F">
        <w:tab/>
        <w:t xml:space="preserve">IETF RFC 5281: "Extensible Authentication Protocol </w:t>
      </w:r>
      <w:r w:rsidR="005B11E1" w:rsidRPr="00AE0D0F">
        <w:t>Tunnelled</w:t>
      </w:r>
      <w:r w:rsidRPr="00AE0D0F">
        <w:t xml:space="preserve"> Transport Layer Security        Authenticated Protocol Version 0 (EAP-TTLSv0)".</w:t>
      </w:r>
    </w:p>
    <w:p w14:paraId="377F11DA" w14:textId="00260775" w:rsidR="005D202E" w:rsidRPr="00D1205D" w:rsidRDefault="005D202E" w:rsidP="005D202E">
      <w:pPr>
        <w:pStyle w:val="EX"/>
      </w:pPr>
      <w:r w:rsidRPr="00D1205D">
        <w:t>[</w:t>
      </w:r>
      <w:r>
        <w:rPr>
          <w:lang w:eastAsia="zh-CN"/>
        </w:rPr>
        <w:t>40</w:t>
      </w:r>
      <w:r w:rsidRPr="00D1205D">
        <w:t>]</w:t>
      </w:r>
      <w:r w:rsidRPr="00D1205D">
        <w:tab/>
        <w:t>IETF RFC 6749: "The OAuth 2.0 Authorization Framework".</w:t>
      </w:r>
    </w:p>
    <w:p w14:paraId="20DCBB2E" w14:textId="46B1513F" w:rsidR="005D202E" w:rsidRPr="00D1205D" w:rsidRDefault="005D202E" w:rsidP="005D202E">
      <w:pPr>
        <w:pStyle w:val="EX"/>
      </w:pPr>
      <w:r w:rsidRPr="00D1205D">
        <w:t>[</w:t>
      </w:r>
      <w:r>
        <w:rPr>
          <w:lang w:eastAsia="zh-CN"/>
        </w:rPr>
        <w:t>41</w:t>
      </w:r>
      <w:r w:rsidRPr="00D1205D">
        <w:t>]</w:t>
      </w:r>
      <w:r w:rsidRPr="00D1205D">
        <w:tab/>
        <w:t>IETF RFC 6750: "The OAuth 2.0 Authorization Framework: Bearer Token Usage".</w:t>
      </w:r>
    </w:p>
    <w:p w14:paraId="4F05852A" w14:textId="28CED635" w:rsidR="005D202E" w:rsidRPr="00D1205D" w:rsidRDefault="005D202E" w:rsidP="005D202E">
      <w:pPr>
        <w:pStyle w:val="EX"/>
      </w:pPr>
      <w:r w:rsidRPr="00D1205D">
        <w:t>[</w:t>
      </w:r>
      <w:r>
        <w:t>42</w:t>
      </w:r>
      <w:r w:rsidRPr="00D1205D">
        <w:t>]</w:t>
      </w:r>
      <w:r w:rsidRPr="00D1205D">
        <w:tab/>
        <w:t>IETF RFC 7519: "JSON Web Token (JWT)".</w:t>
      </w:r>
    </w:p>
    <w:p w14:paraId="21D2719A" w14:textId="7B2B383D" w:rsidR="005D202E" w:rsidRPr="00D1205D" w:rsidRDefault="005D202E" w:rsidP="005D202E">
      <w:pPr>
        <w:pStyle w:val="EX"/>
      </w:pPr>
      <w:r w:rsidRPr="00D1205D">
        <w:lastRenderedPageBreak/>
        <w:t>[</w:t>
      </w:r>
      <w:r>
        <w:t>43</w:t>
      </w:r>
      <w:r w:rsidRPr="00D1205D">
        <w:t>]</w:t>
      </w:r>
      <w:r w:rsidRPr="00D1205D">
        <w:tab/>
      </w:r>
      <w:r>
        <w:t xml:space="preserve">3GPP </w:t>
      </w:r>
      <w:r w:rsidRPr="00CF4FE4">
        <w:t xml:space="preserve">TS </w:t>
      </w:r>
      <w:r>
        <w:t>29.500</w:t>
      </w:r>
      <w:r w:rsidRPr="00D1205D">
        <w:t>: "</w:t>
      </w:r>
      <w:r w:rsidRPr="00C44D3C">
        <w:t>Technical Realization of Service Based Architecture</w:t>
      </w:r>
      <w:r w:rsidRPr="00D1205D">
        <w:t>".</w:t>
      </w:r>
    </w:p>
    <w:p w14:paraId="24ACB616" w14:textId="77777777" w:rsidR="00080512" w:rsidRPr="004D3578" w:rsidRDefault="00080512">
      <w:pPr>
        <w:pStyle w:val="Heading1"/>
      </w:pPr>
      <w:bookmarkStart w:id="26" w:name="definitions"/>
      <w:bookmarkStart w:id="27" w:name="_Toc195321913"/>
      <w:bookmarkStart w:id="28" w:name="_Toc201323918"/>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95321914"/>
      <w:bookmarkStart w:id="30" w:name="_Toc201323919"/>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597C0B" w14:textId="6C1A8F6B" w:rsidR="00117E93" w:rsidRPr="00D23F2C" w:rsidRDefault="00117E93" w:rsidP="00117E93">
      <w:pPr>
        <w:rPr>
          <w:bCs/>
        </w:rPr>
      </w:pPr>
      <w:r w:rsidRPr="00D23F2C">
        <w:rPr>
          <w:b/>
        </w:rPr>
        <w:t xml:space="preserve">Asymmetric Cryptography </w:t>
      </w:r>
      <w:r w:rsidRPr="00493FF5">
        <w:t>(NIST IR 8547 [19]):</w:t>
      </w:r>
      <w:r w:rsidRPr="00D23F2C">
        <w:rPr>
          <w:b/>
        </w:rPr>
        <w:t xml:space="preserve"> </w:t>
      </w:r>
      <w:r w:rsidRPr="00D23F2C">
        <w:rPr>
          <w:bCs/>
        </w:rPr>
        <w:t>Also known as public-key cryptography, it's the cryptography that uses two separate keys to exchange data: one to encrypt or digitally sign the data and one to decrypt the data or verify the digital signature.</w:t>
      </w:r>
    </w:p>
    <w:p w14:paraId="55F8A336" w14:textId="31954C9B" w:rsidR="00117E93" w:rsidRPr="00D23F2C" w:rsidRDefault="00117E93" w:rsidP="00117E93">
      <w:pPr>
        <w:rPr>
          <w:b/>
        </w:rPr>
      </w:pPr>
      <w:r w:rsidRPr="00D23F2C">
        <w:rPr>
          <w:b/>
        </w:rPr>
        <w:t>Key Agreement</w:t>
      </w:r>
      <w:r w:rsidRPr="00493FF5">
        <w:t xml:space="preserve"> (NIST IR 8547 [</w:t>
      </w:r>
      <w:r w:rsidR="00493FF5" w:rsidRPr="00493FF5">
        <w:t>19</w:t>
      </w:r>
      <w:r w:rsidRPr="00493FF5">
        <w:t xml:space="preserve">]): </w:t>
      </w:r>
      <w:r w:rsidRPr="00D23F2C">
        <w:rPr>
          <w:bCs/>
        </w:rPr>
        <w:t>A (pair-wise) key-establishment procedure where the resultant secret keying material is a function of information contributed by two participants so that no party can predetermine the value of the secret keying material independently from the contributions of the other party.</w:t>
      </w:r>
    </w:p>
    <w:p w14:paraId="3E9A3A24" w14:textId="19BB563F" w:rsidR="00117E93" w:rsidRPr="00D23F2C" w:rsidRDefault="00117E93" w:rsidP="00117E93">
      <w:pPr>
        <w:rPr>
          <w:b/>
        </w:rPr>
      </w:pPr>
      <w:r w:rsidRPr="00D23F2C">
        <w:rPr>
          <w:b/>
        </w:rPr>
        <w:t xml:space="preserve">Key Derivation </w:t>
      </w:r>
      <w:r w:rsidRPr="00493FF5">
        <w:t>(NIST IR 8547 [</w:t>
      </w:r>
      <w:r w:rsidR="00493FF5" w:rsidRPr="00493FF5">
        <w:t>19</w:t>
      </w:r>
      <w:r w:rsidRPr="00493FF5">
        <w:t>]):</w:t>
      </w:r>
      <w:r w:rsidRPr="00D23F2C">
        <w:rPr>
          <w:b/>
        </w:rPr>
        <w:t xml:space="preserve"> </w:t>
      </w:r>
      <w:r w:rsidRPr="00D23F2C">
        <w:rPr>
          <w:bCs/>
        </w:rPr>
        <w:t>The process of deriving a key in a non-reversible manner from shared information, some of which is secret.</w:t>
      </w:r>
    </w:p>
    <w:p w14:paraId="7CFEF4C9" w14:textId="5A793717" w:rsidR="00117E93" w:rsidRPr="00117E93" w:rsidRDefault="00117E93" w:rsidP="00117E93">
      <w:r w:rsidRPr="00D23F2C">
        <w:rPr>
          <w:b/>
        </w:rPr>
        <w:t>Symmetric Key Cryptography</w:t>
      </w:r>
      <w:r w:rsidR="00493FF5">
        <w:rPr>
          <w:b/>
        </w:rPr>
        <w:t xml:space="preserve"> </w:t>
      </w:r>
      <w:r w:rsidRPr="00493FF5">
        <w:t>(NIST IR 8547 [</w:t>
      </w:r>
      <w:r w:rsidR="00493FF5" w:rsidRPr="00493FF5">
        <w:t>19</w:t>
      </w:r>
      <w:r w:rsidRPr="00493FF5">
        <w:t xml:space="preserve">]): </w:t>
      </w:r>
      <w:r w:rsidRPr="00D23F2C">
        <w:rPr>
          <w:bCs/>
        </w:rPr>
        <w:t>A cryptographic algorithm that uses the same secret key for its operation and, if applicable, for reversing the effects of the operation.</w:t>
      </w:r>
    </w:p>
    <w:p w14:paraId="748FAD21" w14:textId="77777777" w:rsidR="00080512" w:rsidRPr="004D3578" w:rsidRDefault="00080512">
      <w:pPr>
        <w:pStyle w:val="Heading2"/>
      </w:pPr>
      <w:bookmarkStart w:id="31" w:name="_Toc195321915"/>
      <w:bookmarkStart w:id="32" w:name="_Toc201323920"/>
      <w:r w:rsidRPr="004D3578">
        <w:t>3.2</w:t>
      </w:r>
      <w:r w:rsidRPr="004D3578">
        <w:tab/>
        <w:t>Symbols</w:t>
      </w:r>
      <w:bookmarkEnd w:id="31"/>
      <w:bookmarkEnd w:id="32"/>
    </w:p>
    <w:p w14:paraId="56FD5D7C" w14:textId="7A946495" w:rsidR="00080512" w:rsidRPr="004D3578" w:rsidRDefault="006238EA">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95321916"/>
      <w:bookmarkStart w:id="34" w:name="_Toc201323921"/>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898EC1" w14:textId="77777777" w:rsidR="00C56B52" w:rsidRDefault="00C56B52" w:rsidP="00C56B52">
      <w:pPr>
        <w:pStyle w:val="EW"/>
      </w:pPr>
      <w:r>
        <w:t>5G-AKA</w:t>
      </w:r>
      <w:r>
        <w:tab/>
      </w:r>
      <w:r w:rsidRPr="009225A0">
        <w:t>5G Authentication and Key Agreement</w:t>
      </w:r>
    </w:p>
    <w:p w14:paraId="6B21EA84" w14:textId="77777777" w:rsidR="00225F35" w:rsidRDefault="00225F35" w:rsidP="00225F35">
      <w:pPr>
        <w:pStyle w:val="EW"/>
      </w:pPr>
      <w:r>
        <w:t>AEAD</w:t>
      </w:r>
      <w:r>
        <w:tab/>
        <w:t>Authenticated Encryption with Associated Data</w:t>
      </w:r>
    </w:p>
    <w:p w14:paraId="04692EC8" w14:textId="77777777" w:rsidR="00B876ED" w:rsidRDefault="00B876ED" w:rsidP="00B876ED">
      <w:pPr>
        <w:pStyle w:val="EW"/>
      </w:pPr>
      <w:r>
        <w:t>BSF</w:t>
      </w:r>
      <w:r>
        <w:tab/>
        <w:t>Bootstrapping Server Function</w:t>
      </w:r>
    </w:p>
    <w:p w14:paraId="5234710B" w14:textId="77777777" w:rsidR="00B876ED" w:rsidRDefault="00B876ED" w:rsidP="00B876ED">
      <w:pPr>
        <w:pStyle w:val="EW"/>
      </w:pPr>
      <w:r>
        <w:t>CBOR</w:t>
      </w:r>
      <w:r>
        <w:tab/>
        <w:t>Concise Binary Object Representation</w:t>
      </w:r>
    </w:p>
    <w:p w14:paraId="40E18A4A" w14:textId="77777777" w:rsidR="00B876ED" w:rsidRDefault="00B876ED" w:rsidP="00B876ED">
      <w:pPr>
        <w:pStyle w:val="EW"/>
      </w:pPr>
      <w:r>
        <w:t>COSE</w:t>
      </w:r>
      <w:r>
        <w:tab/>
        <w:t>CBOR Object Signing and Encryption</w:t>
      </w:r>
    </w:p>
    <w:p w14:paraId="384AF4EE" w14:textId="77777777" w:rsidR="00C56B52" w:rsidRDefault="00C56B52" w:rsidP="00C56B52">
      <w:pPr>
        <w:pStyle w:val="EW"/>
      </w:pPr>
      <w:r>
        <w:t>CSK</w:t>
      </w:r>
      <w:r>
        <w:tab/>
      </w:r>
      <w:r w:rsidRPr="00E4147A">
        <w:t xml:space="preserve">Client-Server </w:t>
      </w:r>
      <w:r>
        <w:t>K</w:t>
      </w:r>
      <w:r w:rsidRPr="00E4147A">
        <w:t>ey</w:t>
      </w:r>
    </w:p>
    <w:p w14:paraId="2EA3156B" w14:textId="77777777" w:rsidR="00C56B52" w:rsidRDefault="00C56B52" w:rsidP="00C56B52">
      <w:pPr>
        <w:pStyle w:val="EW"/>
      </w:pPr>
      <w:r>
        <w:t>DTLS</w:t>
      </w:r>
      <w:r>
        <w:tab/>
      </w:r>
      <w:r w:rsidRPr="0009499B">
        <w:t>Datagram Transport Layer Security</w:t>
      </w:r>
    </w:p>
    <w:p w14:paraId="0E8FEE0A" w14:textId="77777777" w:rsidR="00955585" w:rsidRDefault="00955585" w:rsidP="00955585">
      <w:pPr>
        <w:pStyle w:val="EW"/>
      </w:pPr>
      <w:r>
        <w:t>EAP-AKA’</w:t>
      </w:r>
      <w:r>
        <w:tab/>
      </w:r>
      <w:r w:rsidRPr="0009499B">
        <w:t>Improved Extensible Authentication Protocol Method for 3GPP Mobile Network Authentication and Key Agreement</w:t>
      </w:r>
    </w:p>
    <w:p w14:paraId="4179843C" w14:textId="77777777" w:rsidR="00C56B52" w:rsidRDefault="00C56B52" w:rsidP="00C56B52">
      <w:pPr>
        <w:pStyle w:val="EW"/>
      </w:pPr>
      <w:r>
        <w:t>EAP-TLS</w:t>
      </w:r>
      <w:r>
        <w:tab/>
      </w:r>
      <w:r w:rsidRPr="0009499B">
        <w:t>Extensible Authentication Protocol Transport Layer Security</w:t>
      </w:r>
    </w:p>
    <w:p w14:paraId="3409266A" w14:textId="164F8C42" w:rsidR="00955585" w:rsidRPr="004D3578" w:rsidRDefault="00955585" w:rsidP="00955585">
      <w:pPr>
        <w:pStyle w:val="EW"/>
      </w:pPr>
      <w:r>
        <w:t>EAP-TTLS</w:t>
      </w:r>
      <w:r>
        <w:tab/>
      </w:r>
      <w:r w:rsidRPr="00DF2465">
        <w:t>Extensible Authentication Protocol Tunnelled Transport Layer Security</w:t>
      </w:r>
    </w:p>
    <w:p w14:paraId="40FF0A91" w14:textId="77777777" w:rsidR="008C06D2" w:rsidRDefault="008C06D2" w:rsidP="008C06D2">
      <w:pPr>
        <w:pStyle w:val="EW"/>
      </w:pPr>
      <w:r>
        <w:t>ECDH</w:t>
      </w:r>
      <w:r>
        <w:tab/>
        <w:t>Elliptic Curve Diffie-Hellman</w:t>
      </w:r>
    </w:p>
    <w:p w14:paraId="278303D0" w14:textId="77777777" w:rsidR="00B876ED" w:rsidRDefault="00B876ED" w:rsidP="00B876ED">
      <w:pPr>
        <w:pStyle w:val="EW"/>
      </w:pPr>
      <w:r>
        <w:t>ECDSA</w:t>
      </w:r>
      <w:r>
        <w:tab/>
        <w:t>Elliptic Curve Digital Signature Algorithm</w:t>
      </w:r>
    </w:p>
    <w:p w14:paraId="58DC7FED" w14:textId="77777777" w:rsidR="0041122D" w:rsidRDefault="0041122D" w:rsidP="0041122D">
      <w:pPr>
        <w:pStyle w:val="EW"/>
      </w:pPr>
      <w:r>
        <w:t>ECIES</w:t>
      </w:r>
      <w:r>
        <w:tab/>
      </w:r>
      <w:r w:rsidRPr="005D59E7">
        <w:t>Elliptic Curve Integrated Encryption Scheme</w:t>
      </w:r>
    </w:p>
    <w:p w14:paraId="1E249685" w14:textId="77777777" w:rsidR="0041122D" w:rsidRDefault="0041122D" w:rsidP="0041122D">
      <w:pPr>
        <w:pStyle w:val="EW"/>
      </w:pPr>
      <w:r>
        <w:t>ESP</w:t>
      </w:r>
      <w:r>
        <w:tab/>
      </w:r>
      <w:r w:rsidRPr="00FB3140">
        <w:t>Encapsulating Security Payload</w:t>
      </w:r>
    </w:p>
    <w:p w14:paraId="7CAF239C" w14:textId="77777777" w:rsidR="0041122D" w:rsidRDefault="0041122D" w:rsidP="0041122D">
      <w:pPr>
        <w:pStyle w:val="EW"/>
      </w:pPr>
      <w:r>
        <w:t>GMK</w:t>
      </w:r>
      <w:r>
        <w:tab/>
      </w:r>
      <w:r w:rsidRPr="003D744B">
        <w:tab/>
        <w:t>Group Master Key</w:t>
      </w:r>
    </w:p>
    <w:p w14:paraId="397C20E2" w14:textId="77777777" w:rsidR="00225F35" w:rsidRDefault="00225F35" w:rsidP="00225F35">
      <w:pPr>
        <w:pStyle w:val="EW"/>
      </w:pPr>
      <w:r>
        <w:t>HKDF</w:t>
      </w:r>
      <w:r>
        <w:tab/>
        <w:t>HMAC-based Key Derivation Function</w:t>
      </w:r>
    </w:p>
    <w:p w14:paraId="6A064475" w14:textId="77777777" w:rsidR="00225F35" w:rsidRDefault="00225F35" w:rsidP="00225F35">
      <w:pPr>
        <w:pStyle w:val="EW"/>
      </w:pPr>
      <w:r>
        <w:t>HMAC</w:t>
      </w:r>
      <w:r>
        <w:tab/>
        <w:t>Hash-Based Message Authentication Code</w:t>
      </w:r>
    </w:p>
    <w:p w14:paraId="65F619D2" w14:textId="77777777" w:rsidR="0041122D" w:rsidRDefault="0041122D" w:rsidP="0041122D">
      <w:pPr>
        <w:pStyle w:val="EW"/>
      </w:pPr>
      <w:r>
        <w:t>IKE</w:t>
      </w:r>
      <w:r>
        <w:tab/>
      </w:r>
      <w:r w:rsidRPr="00940C34">
        <w:t>Internet Key Exchange</w:t>
      </w:r>
    </w:p>
    <w:p w14:paraId="2D497AC3" w14:textId="76B43E9D" w:rsidR="0041122D" w:rsidRDefault="0041122D" w:rsidP="0041122D">
      <w:pPr>
        <w:pStyle w:val="EW"/>
      </w:pPr>
      <w:r>
        <w:t>IKEv2</w:t>
      </w:r>
      <w:r>
        <w:tab/>
      </w:r>
      <w:r w:rsidRPr="005D59E7">
        <w:t xml:space="preserve">Internet Key Exchange </w:t>
      </w:r>
      <w:r w:rsidRPr="00072114">
        <w:t xml:space="preserve">Protocol </w:t>
      </w:r>
      <w:r>
        <w:t>V</w:t>
      </w:r>
      <w:r w:rsidRPr="005D59E7">
        <w:t>ersion 2</w:t>
      </w:r>
    </w:p>
    <w:p w14:paraId="76F74CC6" w14:textId="77777777" w:rsidR="0041122D" w:rsidRDefault="0041122D" w:rsidP="0041122D">
      <w:pPr>
        <w:pStyle w:val="EW"/>
      </w:pPr>
      <w:r>
        <w:t>IPsec</w:t>
      </w:r>
      <w:r>
        <w:tab/>
      </w:r>
      <w:r w:rsidRPr="005D59E7">
        <w:t>Internet Protocol Security</w:t>
      </w:r>
    </w:p>
    <w:p w14:paraId="08494224" w14:textId="77777777" w:rsidR="0041122D" w:rsidRDefault="0041122D" w:rsidP="0041122D">
      <w:pPr>
        <w:pStyle w:val="EW"/>
      </w:pPr>
      <w:r>
        <w:t>JSON</w:t>
      </w:r>
      <w:r>
        <w:tab/>
      </w:r>
      <w:r w:rsidRPr="003106B4">
        <w:t>JavaScript Object Notation</w:t>
      </w:r>
    </w:p>
    <w:p w14:paraId="7D7B1C71" w14:textId="77777777" w:rsidR="0041122D" w:rsidRDefault="0041122D" w:rsidP="0041122D">
      <w:pPr>
        <w:pStyle w:val="EW"/>
      </w:pPr>
      <w:r>
        <w:t>JWE</w:t>
      </w:r>
      <w:r>
        <w:tab/>
      </w:r>
      <w:r w:rsidRPr="005D59E7">
        <w:t>JSON Web Encryption</w:t>
      </w:r>
    </w:p>
    <w:p w14:paraId="76FF122F" w14:textId="77777777" w:rsidR="0041122D" w:rsidRDefault="0041122D" w:rsidP="0041122D">
      <w:pPr>
        <w:pStyle w:val="EW"/>
      </w:pPr>
      <w:r>
        <w:rPr>
          <w:rFonts w:hint="eastAsia"/>
          <w:lang w:eastAsia="zh-CN"/>
        </w:rPr>
        <w:t>JW</w:t>
      </w:r>
      <w:r>
        <w:t>S</w:t>
      </w:r>
      <w:r>
        <w:tab/>
      </w:r>
      <w:r w:rsidRPr="005D59E7">
        <w:t xml:space="preserve">JSON Web </w:t>
      </w:r>
      <w:r>
        <w:t>Signature</w:t>
      </w:r>
    </w:p>
    <w:p w14:paraId="744B3C9B" w14:textId="77777777" w:rsidR="00C240B3" w:rsidRDefault="00C240B3" w:rsidP="00C240B3">
      <w:pPr>
        <w:pStyle w:val="EW"/>
      </w:pPr>
      <w:r>
        <w:t>JWT</w:t>
      </w:r>
      <w:r>
        <w:tab/>
      </w:r>
      <w:r w:rsidRPr="00D1205D">
        <w:t>JSON Web Token</w:t>
      </w:r>
    </w:p>
    <w:p w14:paraId="41DC409D" w14:textId="77777777" w:rsidR="00500B46" w:rsidRDefault="00500B46" w:rsidP="00500B46">
      <w:pPr>
        <w:pStyle w:val="EW"/>
      </w:pPr>
      <w:r>
        <w:lastRenderedPageBreak/>
        <w:t>KDF</w:t>
      </w:r>
      <w:r>
        <w:tab/>
        <w:t>Key Derivation Function</w:t>
      </w:r>
    </w:p>
    <w:p w14:paraId="7310D217" w14:textId="77777777" w:rsidR="0041122D" w:rsidRDefault="0041122D" w:rsidP="0041122D">
      <w:pPr>
        <w:pStyle w:val="EW"/>
      </w:pPr>
      <w:r>
        <w:t>MIKEY-SAKKE</w:t>
      </w:r>
      <w:r>
        <w:tab/>
      </w:r>
      <w:r w:rsidRPr="00C408D2">
        <w:t>Multimedia Internet KEYing – Sakai-Kasahara Key Encryption</w:t>
      </w:r>
    </w:p>
    <w:p w14:paraId="74AD0BB2" w14:textId="77777777" w:rsidR="00651B5A" w:rsidRDefault="00651B5A" w:rsidP="00651B5A">
      <w:pPr>
        <w:pStyle w:val="EW"/>
      </w:pPr>
      <w:r>
        <w:t>MPQUIC</w:t>
      </w:r>
      <w:r>
        <w:tab/>
        <w:t>Multipath QUIC</w:t>
      </w:r>
    </w:p>
    <w:p w14:paraId="567CD8E0" w14:textId="77777777" w:rsidR="0041122D" w:rsidRDefault="0041122D" w:rsidP="0041122D">
      <w:pPr>
        <w:pStyle w:val="EW"/>
      </w:pPr>
      <w:r>
        <w:t>MuSiK</w:t>
      </w:r>
      <w:r>
        <w:tab/>
      </w:r>
      <w:r w:rsidRPr="00DE6122">
        <w:t>Multicast Signalling Key</w:t>
      </w:r>
    </w:p>
    <w:p w14:paraId="0E98E9D0" w14:textId="77777777" w:rsidR="0041122D" w:rsidRDefault="0041122D" w:rsidP="0041122D">
      <w:pPr>
        <w:pStyle w:val="EW"/>
      </w:pPr>
      <w:r>
        <w:t>NAS</w:t>
      </w:r>
      <w:r>
        <w:tab/>
      </w:r>
      <w:r w:rsidRPr="00F2038F">
        <w:t>Non-Access Stratum</w:t>
      </w:r>
    </w:p>
    <w:p w14:paraId="1B4E7B46" w14:textId="77777777" w:rsidR="0041122D" w:rsidRDefault="0041122D" w:rsidP="0041122D">
      <w:pPr>
        <w:pStyle w:val="EW"/>
      </w:pPr>
      <w:r>
        <w:t>NDS</w:t>
      </w:r>
      <w:r>
        <w:tab/>
      </w:r>
      <w:r w:rsidRPr="005A1350">
        <w:t>Network Domain Security</w:t>
      </w:r>
    </w:p>
    <w:p w14:paraId="7CA58F28" w14:textId="77777777" w:rsidR="00C240B3" w:rsidRDefault="00C240B3" w:rsidP="00C240B3">
      <w:pPr>
        <w:pStyle w:val="EW"/>
      </w:pPr>
      <w:r>
        <w:t>OAuth</w:t>
      </w:r>
      <w:r>
        <w:tab/>
        <w:t>Open Authorization</w:t>
      </w:r>
    </w:p>
    <w:p w14:paraId="154FBA55" w14:textId="77777777" w:rsidR="003050D4" w:rsidRDefault="003050D4" w:rsidP="003050D4">
      <w:pPr>
        <w:pStyle w:val="EW"/>
      </w:pPr>
      <w:r>
        <w:t>OCSP</w:t>
      </w:r>
      <w:r>
        <w:tab/>
        <w:t>Online Certificate Status Protocol</w:t>
      </w:r>
    </w:p>
    <w:p w14:paraId="3C4B02F4" w14:textId="77777777" w:rsidR="00B876ED" w:rsidRDefault="00B876ED" w:rsidP="00B876ED">
      <w:pPr>
        <w:pStyle w:val="EW"/>
      </w:pPr>
      <w:r>
        <w:t>OSCORE</w:t>
      </w:r>
      <w:r>
        <w:tab/>
      </w:r>
      <w:r w:rsidRPr="00C9413F">
        <w:rPr>
          <w:noProof/>
        </w:rPr>
        <w:t>Object Security for Constrained RESTful Environments</w:t>
      </w:r>
    </w:p>
    <w:p w14:paraId="6196773D" w14:textId="77777777" w:rsidR="0041122D" w:rsidRDefault="0041122D" w:rsidP="0041122D">
      <w:pPr>
        <w:pStyle w:val="EW"/>
      </w:pPr>
      <w:r>
        <w:t>PCK</w:t>
      </w:r>
      <w:r>
        <w:tab/>
      </w:r>
      <w:r w:rsidRPr="00AF63B2">
        <w:t>Private Call Key</w:t>
      </w:r>
    </w:p>
    <w:p w14:paraId="64693B05" w14:textId="77777777" w:rsidR="0041122D" w:rsidRDefault="0041122D" w:rsidP="0041122D">
      <w:pPr>
        <w:pStyle w:val="EW"/>
      </w:pPr>
      <w:r>
        <w:t>PDCP</w:t>
      </w:r>
      <w:r>
        <w:tab/>
      </w:r>
      <w:r w:rsidRPr="00F2038F">
        <w:t>Packet Data Convergence Protocol</w:t>
      </w:r>
    </w:p>
    <w:p w14:paraId="2EAC122A" w14:textId="77777777" w:rsidR="003050D4" w:rsidRPr="004D3578" w:rsidRDefault="003050D4" w:rsidP="003050D4">
      <w:pPr>
        <w:pStyle w:val="EW"/>
      </w:pPr>
      <w:r>
        <w:t>PKI</w:t>
      </w:r>
      <w:r>
        <w:tab/>
      </w:r>
      <w:r>
        <w:tab/>
        <w:t>Public Key Infrastructure</w:t>
      </w:r>
    </w:p>
    <w:p w14:paraId="6789A636" w14:textId="77777777" w:rsidR="00651B5A" w:rsidRDefault="00651B5A" w:rsidP="00651B5A">
      <w:pPr>
        <w:pStyle w:val="EW"/>
      </w:pPr>
      <w:r>
        <w:t>QUIC</w:t>
      </w:r>
      <w:r>
        <w:tab/>
        <w:t>Quick UDP Internet Connections</w:t>
      </w:r>
    </w:p>
    <w:p w14:paraId="55253350" w14:textId="77777777" w:rsidR="00B876ED" w:rsidRDefault="00B876ED" w:rsidP="00B876ED">
      <w:pPr>
        <w:pStyle w:val="EW"/>
      </w:pPr>
      <w:r>
        <w:t>REST</w:t>
      </w:r>
      <w:r>
        <w:tab/>
      </w:r>
      <w:r w:rsidRPr="00A21343">
        <w:t>Representational State Transfer</w:t>
      </w:r>
    </w:p>
    <w:p w14:paraId="6FA8735C" w14:textId="77777777" w:rsidR="008C06D2" w:rsidRDefault="008C06D2" w:rsidP="008C06D2">
      <w:pPr>
        <w:pStyle w:val="EW"/>
      </w:pPr>
      <w:r>
        <w:t>RSA</w:t>
      </w:r>
      <w:r>
        <w:tab/>
      </w:r>
      <w:r>
        <w:tab/>
        <w:t>Rivest-Shamir-Adleman</w:t>
      </w:r>
    </w:p>
    <w:p w14:paraId="00053842" w14:textId="77777777" w:rsidR="0041122D" w:rsidRDefault="0041122D" w:rsidP="0041122D">
      <w:pPr>
        <w:pStyle w:val="EW"/>
      </w:pPr>
      <w:r>
        <w:t>SA</w:t>
      </w:r>
      <w:r>
        <w:tab/>
      </w:r>
      <w:r w:rsidRPr="00827AF5">
        <w:t>Security Association</w:t>
      </w:r>
    </w:p>
    <w:p w14:paraId="4896CC86" w14:textId="77777777" w:rsidR="00A15018" w:rsidRDefault="00A15018" w:rsidP="00A15018">
      <w:pPr>
        <w:pStyle w:val="EW"/>
      </w:pPr>
      <w:r>
        <w:t>SECG</w:t>
      </w:r>
      <w:r>
        <w:tab/>
        <w:t>Standards for Efficient Cryptography</w:t>
      </w:r>
    </w:p>
    <w:p w14:paraId="62DDC842" w14:textId="77777777" w:rsidR="008C06D2" w:rsidRDefault="008C06D2" w:rsidP="008C06D2">
      <w:pPr>
        <w:pStyle w:val="EW"/>
      </w:pPr>
      <w:r>
        <w:t>SHA</w:t>
      </w:r>
      <w:r>
        <w:tab/>
        <w:t>Secure Hash Algorithm</w:t>
      </w:r>
    </w:p>
    <w:p w14:paraId="5C311814" w14:textId="77777777" w:rsidR="00A15018" w:rsidRPr="004D3578" w:rsidRDefault="00A15018" w:rsidP="00A15018">
      <w:pPr>
        <w:pStyle w:val="EW"/>
      </w:pPr>
      <w:r>
        <w:t>SUPI</w:t>
      </w:r>
      <w:r>
        <w:tab/>
        <w:t>Subscription Permanent Identifier</w:t>
      </w:r>
    </w:p>
    <w:p w14:paraId="07A62972" w14:textId="77777777" w:rsidR="00D43EEC" w:rsidRPr="004D3578" w:rsidRDefault="00D43EEC" w:rsidP="00D43EEC">
      <w:pPr>
        <w:pStyle w:val="EW"/>
      </w:pPr>
      <w:r>
        <w:t>TLS</w:t>
      </w:r>
      <w:r>
        <w:tab/>
        <w:t>Transport Layer Security</w:t>
      </w:r>
    </w:p>
    <w:p w14:paraId="270528CA" w14:textId="77777777" w:rsidR="00651B5A" w:rsidRPr="004D3578" w:rsidRDefault="00651B5A" w:rsidP="00651B5A">
      <w:pPr>
        <w:pStyle w:val="EW"/>
      </w:pPr>
      <w:r>
        <w:t>UDP</w:t>
      </w:r>
      <w:r>
        <w:tab/>
        <w:t>User Datagram Protocol</w:t>
      </w:r>
    </w:p>
    <w:p w14:paraId="1EA365ED" w14:textId="77777777" w:rsidR="00080512" w:rsidRPr="004D3578" w:rsidRDefault="00080512">
      <w:pPr>
        <w:pStyle w:val="EW"/>
      </w:pPr>
    </w:p>
    <w:p w14:paraId="7D89FB01" w14:textId="25895649" w:rsidR="00080512" w:rsidRPr="004D3578" w:rsidRDefault="00080512">
      <w:pPr>
        <w:pStyle w:val="Heading1"/>
      </w:pPr>
      <w:bookmarkStart w:id="35" w:name="clause4"/>
      <w:bookmarkStart w:id="36" w:name="_Toc195321917"/>
      <w:bookmarkStart w:id="37" w:name="_Toc201323922"/>
      <w:bookmarkEnd w:id="35"/>
      <w:r w:rsidRPr="004D3578">
        <w:t>4</w:t>
      </w:r>
      <w:r w:rsidRPr="004D3578">
        <w:tab/>
      </w:r>
      <w:r w:rsidR="000B2426">
        <w:t>3GPP Cryptographic Inventory – 5G System</w:t>
      </w:r>
      <w:bookmarkEnd w:id="36"/>
      <w:bookmarkEnd w:id="37"/>
      <w:r w:rsidR="000B2426">
        <w:t xml:space="preserve"> </w:t>
      </w:r>
    </w:p>
    <w:p w14:paraId="301AB41E" w14:textId="7C9DECEC" w:rsidR="000B2426" w:rsidRPr="004D3578" w:rsidRDefault="000B2426" w:rsidP="000B2426">
      <w:pPr>
        <w:pStyle w:val="Heading2"/>
      </w:pPr>
      <w:bookmarkStart w:id="38" w:name="_Toc195321918"/>
      <w:bookmarkStart w:id="39" w:name="_Toc201323923"/>
      <w:r>
        <w:t>4</w:t>
      </w:r>
      <w:r w:rsidRPr="004D3578">
        <w:t>.</w:t>
      </w:r>
      <w:r>
        <w:t>1</w:t>
      </w:r>
      <w:r w:rsidRPr="004D3578">
        <w:tab/>
      </w:r>
      <w:r w:rsidRPr="007E4CA6">
        <w:t>General</w:t>
      </w:r>
      <w:bookmarkEnd w:id="38"/>
      <w:bookmarkEnd w:id="39"/>
    </w:p>
    <w:p w14:paraId="46A812DE" w14:textId="1ECF40EB"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present</w:t>
      </w:r>
      <w:r w:rsidR="00FC004A">
        <w:t>s</w:t>
      </w:r>
      <w:r>
        <w:t xml:space="preserve"> inventory</w:t>
      </w:r>
      <w:r w:rsidRPr="008551E9">
        <w:t xml:space="preserve"> </w:t>
      </w:r>
      <w:r w:rsidR="00FC004A">
        <w:t>in detailed lists, and the clause 4.3 summarizes them</w:t>
      </w:r>
      <w:r w:rsidR="00FC004A" w:rsidRPr="008551E9">
        <w:t xml:space="preserve"> </w:t>
      </w:r>
      <w:r>
        <w:t>in table</w:t>
      </w:r>
      <w:r w:rsidR="00FC004A">
        <w:t>s.</w:t>
      </w:r>
      <w:r>
        <w:t xml:space="preserve"> </w:t>
      </w:r>
    </w:p>
    <w:p w14:paraId="1D348779" w14:textId="34907641" w:rsidR="000B2426" w:rsidRDefault="000B2426" w:rsidP="000B2426">
      <w:pPr>
        <w:pStyle w:val="Heading2"/>
        <w:rPr>
          <w:lang w:val="en-US"/>
        </w:rPr>
      </w:pPr>
      <w:bookmarkStart w:id="40" w:name="_Toc195321921"/>
      <w:bookmarkStart w:id="41" w:name="_Toc201323924"/>
      <w:r>
        <w:rPr>
          <w:lang w:val="en-US"/>
        </w:rPr>
        <w:t>4.</w:t>
      </w:r>
      <w:r w:rsidR="00A84BEC">
        <w:rPr>
          <w:lang w:val="en-US"/>
        </w:rPr>
        <w:t>2</w:t>
      </w:r>
      <w:r>
        <w:rPr>
          <w:lang w:val="en-US"/>
        </w:rPr>
        <w:tab/>
        <w:t>Detailed Protocol List</w:t>
      </w:r>
      <w:bookmarkEnd w:id="40"/>
      <w:bookmarkEnd w:id="41"/>
    </w:p>
    <w:p w14:paraId="18412726" w14:textId="465C2196" w:rsidR="00C64CBC" w:rsidRDefault="00C64CBC" w:rsidP="00C64CBC">
      <w:pPr>
        <w:pStyle w:val="Heading3"/>
        <w:rPr>
          <w:lang w:val="en-US"/>
        </w:rPr>
      </w:pPr>
      <w:bookmarkStart w:id="42" w:name="_Toc195321922"/>
      <w:bookmarkStart w:id="43" w:name="_Toc201323925"/>
      <w:r>
        <w:rPr>
          <w:lang w:val="en-US"/>
        </w:rPr>
        <w:t>4.</w:t>
      </w:r>
      <w:r w:rsidR="00C07B1A">
        <w:rPr>
          <w:lang w:val="en-US"/>
        </w:rPr>
        <w:t>2</w:t>
      </w:r>
      <w:r>
        <w:rPr>
          <w:lang w:val="en-US"/>
        </w:rPr>
        <w:t>.1</w:t>
      </w:r>
      <w:r w:rsidR="009D3596">
        <w:rPr>
          <w:lang w:val="en-US"/>
        </w:rPr>
        <w:tab/>
      </w:r>
      <w:r>
        <w:rPr>
          <w:lang w:val="en-US"/>
        </w:rPr>
        <w:t>DTLS</w:t>
      </w:r>
      <w:bookmarkEnd w:id="42"/>
      <w:bookmarkEnd w:id="43"/>
    </w:p>
    <w:p w14:paraId="1687A3EA" w14:textId="52E7568C" w:rsidR="00C64CBC" w:rsidRDefault="00C64CBC" w:rsidP="00C64CBC">
      <w:pPr>
        <w:rPr>
          <w:lang w:val="en-US"/>
        </w:rPr>
      </w:pPr>
      <w:r w:rsidRPr="00925D79">
        <w:t xml:space="preserve">DTLS </w:t>
      </w:r>
      <w:r w:rsidR="002519C6">
        <w:t xml:space="preserve">specified in IETF RFC 9147 [20] </w:t>
      </w:r>
      <w:r w:rsidRPr="00925D79">
        <w:t>is used in 5G system in standalone mode to p</w:t>
      </w:r>
      <w:r>
        <w:t>rotect the following:</w:t>
      </w:r>
    </w:p>
    <w:p w14:paraId="509B1159" w14:textId="7ABC0D9E" w:rsidR="00BE392E" w:rsidRDefault="00C64CBC" w:rsidP="008C6ABA">
      <w:pPr>
        <w:pStyle w:val="B1"/>
        <w:numPr>
          <w:ilvl w:val="0"/>
          <w:numId w:val="15"/>
        </w:numPr>
      </w:pPr>
      <w:r w:rsidRPr="00C64CBC">
        <w:t>N2 interface (see clause 9.2 of TS 33.501 [</w:t>
      </w:r>
      <w:r w:rsidRPr="000176B0">
        <w:t>4</w:t>
      </w:r>
      <w:r w:rsidRPr="00C64CBC">
        <w:t>]).</w:t>
      </w:r>
    </w:p>
    <w:p w14:paraId="05925CC3" w14:textId="3F286C9E" w:rsidR="00C64CBC" w:rsidRPr="000176B0" w:rsidRDefault="00C64CBC" w:rsidP="008C6ABA">
      <w:pPr>
        <w:pStyle w:val="B1"/>
        <w:numPr>
          <w:ilvl w:val="0"/>
          <w:numId w:val="15"/>
        </w:numPr>
      </w:pPr>
      <w:r w:rsidRPr="00C64CBC">
        <w:rPr>
          <w:lang w:val="en-US"/>
        </w:rPr>
        <w:t xml:space="preserve">Xn interface </w:t>
      </w:r>
      <w:r w:rsidRPr="00C64CBC">
        <w:t>(see clause 9.4 of TS 33.501 [</w:t>
      </w:r>
      <w:r w:rsidRPr="000176B0">
        <w:t>4</w:t>
      </w:r>
      <w:r w:rsidRPr="00C64CBC">
        <w:t>])</w:t>
      </w:r>
      <w:r w:rsidRPr="00C64CBC">
        <w:rPr>
          <w:lang w:val="en-US"/>
        </w:rPr>
        <w:t>.</w:t>
      </w:r>
    </w:p>
    <w:p w14:paraId="5AFD6234" w14:textId="675C41D3" w:rsidR="00C64CBC" w:rsidRPr="000176B0" w:rsidRDefault="00C64CBC" w:rsidP="008C6ABA">
      <w:pPr>
        <w:pStyle w:val="B1"/>
        <w:numPr>
          <w:ilvl w:val="0"/>
          <w:numId w:val="15"/>
        </w:numPr>
        <w:rPr>
          <w:lang w:val="en-US"/>
        </w:rPr>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rsidP="008C6ABA">
      <w:pPr>
        <w:pStyle w:val="B1"/>
        <w:numPr>
          <w:ilvl w:val="0"/>
          <w:numId w:val="15"/>
        </w:numPr>
        <w:rPr>
          <w:lang w:val="en-US"/>
        </w:rPr>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554D239F" w:rsidR="00C64CBC" w:rsidRDefault="00C64CBC" w:rsidP="00C64CBC">
      <w:pPr>
        <w:pStyle w:val="Heading3"/>
        <w:rPr>
          <w:lang w:val="en-US"/>
        </w:rPr>
      </w:pPr>
      <w:bookmarkStart w:id="44" w:name="_Toc195321923"/>
      <w:bookmarkStart w:id="45" w:name="_Toc201323926"/>
      <w:r w:rsidRPr="000176B0">
        <w:rPr>
          <w:lang w:val="en-US"/>
        </w:rPr>
        <w:t>4.</w:t>
      </w:r>
      <w:r w:rsidR="00C07B1A">
        <w:rPr>
          <w:lang w:val="en-US"/>
        </w:rPr>
        <w:t>2</w:t>
      </w:r>
      <w:r w:rsidRPr="000176B0">
        <w:rPr>
          <w:lang w:val="en-US"/>
        </w:rPr>
        <w:t>.2</w:t>
      </w:r>
      <w:r w:rsidRPr="000176B0">
        <w:rPr>
          <w:lang w:val="en-US"/>
        </w:rPr>
        <w:tab/>
        <w:t>TLS</w:t>
      </w:r>
      <w:bookmarkEnd w:id="44"/>
      <w:bookmarkEnd w:id="45"/>
    </w:p>
    <w:p w14:paraId="4B1A8C8B" w14:textId="6C734606" w:rsidR="00C64CBC" w:rsidRDefault="00C64CBC" w:rsidP="00C64CBC">
      <w:pPr>
        <w:rPr>
          <w:lang w:val="en-US"/>
        </w:rPr>
      </w:pPr>
      <w:r w:rsidRPr="00EB7135">
        <w:t xml:space="preserve">TLS </w:t>
      </w:r>
      <w:r w:rsidR="002519C6">
        <w:t xml:space="preserve">specified in IETF RFC 8446 [21] </w:t>
      </w:r>
      <w:r w:rsidRPr="00EB7135">
        <w:t>is used in 5G system in standalone mode to p</w:t>
      </w:r>
      <w:r>
        <w:t>rotect the following:</w:t>
      </w:r>
    </w:p>
    <w:p w14:paraId="548E94E6" w14:textId="3305B76B" w:rsidR="00C64CBC" w:rsidRPr="000176B0" w:rsidRDefault="00DF4EAF" w:rsidP="00DF4EAF">
      <w:pPr>
        <w:pStyle w:val="B1"/>
      </w:pPr>
      <w:r>
        <w:t>-</w:t>
      </w:r>
      <w:r>
        <w:tab/>
      </w:r>
      <w:r w:rsidR="00C64CBC" w:rsidRPr="007777FE">
        <w:t>N</w:t>
      </w:r>
      <w:r w:rsidR="00C64CBC">
        <w:t>IDD</w:t>
      </w:r>
      <w:r w:rsidR="00C64CBC" w:rsidRPr="007777FE">
        <w:t xml:space="preserve"> interface</w:t>
      </w:r>
      <w:r w:rsidR="00C64CBC">
        <w:t>s</w:t>
      </w:r>
      <w:r w:rsidR="00C64CBC" w:rsidRPr="007777FE">
        <w:t xml:space="preserve"> (see clause </w:t>
      </w:r>
      <w:r w:rsidR="00C64CBC">
        <w:t>6.16.3</w:t>
      </w:r>
      <w:r w:rsidR="00C64CBC" w:rsidRPr="007777FE">
        <w:t xml:space="preserve"> of TS </w:t>
      </w:r>
      <w:r w:rsidR="00C64CBC" w:rsidRPr="000176B0">
        <w:t>33.501 [</w:t>
      </w:r>
      <w:r w:rsidR="000176B0" w:rsidRPr="000176B0">
        <w:t>4</w:t>
      </w:r>
      <w:r w:rsidR="00C64CBC" w:rsidRPr="000176B0">
        <w:t>]).</w:t>
      </w:r>
    </w:p>
    <w:p w14:paraId="7CF324AD" w14:textId="0A82B211" w:rsidR="00C64CBC" w:rsidRPr="000176B0" w:rsidRDefault="00DF4EAF" w:rsidP="00DF4EAF">
      <w:pPr>
        <w:pStyle w:val="B1"/>
        <w:rPr>
          <w:lang w:val="en-US"/>
        </w:rPr>
      </w:pPr>
      <w:r>
        <w:rPr>
          <w:lang w:val="en-US"/>
        </w:rPr>
        <w:t>-</w:t>
      </w:r>
      <w:r>
        <w:rPr>
          <w:lang w:val="en-US"/>
        </w:rPr>
        <w:tab/>
      </w:r>
      <w:r w:rsidR="00C64CBC" w:rsidRPr="000176B0">
        <w:rPr>
          <w:lang w:val="en-US"/>
        </w:rPr>
        <w:t xml:space="preserve">DIAMETER or GTP-based interfaces </w:t>
      </w:r>
      <w:r w:rsidR="00C64CBC" w:rsidRPr="000176B0">
        <w:t>(see clause 9.5 of TS 33.501 [</w:t>
      </w:r>
      <w:r w:rsidR="000176B0" w:rsidRPr="00A664FF">
        <w:t>4</w:t>
      </w:r>
      <w:r w:rsidR="00C64CBC" w:rsidRPr="000176B0">
        <w:t>])</w:t>
      </w:r>
      <w:r w:rsidR="00C64CBC" w:rsidRPr="000176B0">
        <w:rPr>
          <w:lang w:val="en-US"/>
        </w:rPr>
        <w:t>.</w:t>
      </w:r>
    </w:p>
    <w:p w14:paraId="16D2FAFC" w14:textId="3E98C2C6" w:rsidR="00C64CBC" w:rsidRPr="000176B0" w:rsidRDefault="00DF4EAF" w:rsidP="00DF4EAF">
      <w:pPr>
        <w:pStyle w:val="B1"/>
        <w:rPr>
          <w:lang w:val="en-US"/>
        </w:rPr>
      </w:pPr>
      <w:r>
        <w:rPr>
          <w:lang w:val="en-US"/>
        </w:rPr>
        <w:lastRenderedPageBreak/>
        <w:t>-</w:t>
      </w:r>
      <w:r>
        <w:rPr>
          <w:lang w:val="en-US"/>
        </w:rPr>
        <w:tab/>
      </w:r>
      <w:r w:rsidR="00C64CBC" w:rsidRPr="000176B0">
        <w:rPr>
          <w:lang w:val="en-US"/>
        </w:rPr>
        <w:t>NEF – AF interface (see clauses 12.2 and 12.3 of TS 33.501 [</w:t>
      </w:r>
      <w:r w:rsidR="000176B0" w:rsidRPr="00A664FF">
        <w:rPr>
          <w:lang w:val="en-US"/>
        </w:rPr>
        <w:t>4</w:t>
      </w:r>
      <w:r w:rsidR="00C64CBC" w:rsidRPr="000176B0">
        <w:rPr>
          <w:lang w:val="en-US"/>
        </w:rPr>
        <w:t>]).</w:t>
      </w:r>
    </w:p>
    <w:p w14:paraId="36F34C05" w14:textId="71A51B58" w:rsidR="00C64CBC" w:rsidRPr="000176B0" w:rsidRDefault="00DF4EAF" w:rsidP="00DF4EAF">
      <w:pPr>
        <w:pStyle w:val="B1"/>
        <w:rPr>
          <w:lang w:val="en-US"/>
        </w:rPr>
      </w:pPr>
      <w:r>
        <w:rPr>
          <w:lang w:val="en-US"/>
        </w:rPr>
        <w:t>-</w:t>
      </w:r>
      <w:r>
        <w:rPr>
          <w:lang w:val="en-US"/>
        </w:rPr>
        <w:tab/>
      </w:r>
      <w:r w:rsidR="00C64CBC" w:rsidRPr="000176B0">
        <w:rPr>
          <w:lang w:val="en-US"/>
        </w:rPr>
        <w:t>Interfaces between network functions (see clauses 13.1, 13.2, 13.5 of TS 33.501 [</w:t>
      </w:r>
      <w:r w:rsidR="000176B0" w:rsidRPr="00A664FF">
        <w:rPr>
          <w:lang w:val="en-US"/>
        </w:rPr>
        <w:t>4</w:t>
      </w:r>
      <w:r w:rsidR="00C64CBC" w:rsidRPr="000176B0">
        <w:rPr>
          <w:lang w:val="en-US"/>
        </w:rPr>
        <w:t>]).</w:t>
      </w:r>
    </w:p>
    <w:p w14:paraId="2EB837AE" w14:textId="1856EE9E" w:rsidR="00C64CBC" w:rsidRPr="000176B0" w:rsidRDefault="00DF4EAF" w:rsidP="00DF4EAF">
      <w:pPr>
        <w:pStyle w:val="B1"/>
        <w:rPr>
          <w:lang w:val="en-US"/>
        </w:rPr>
      </w:pPr>
      <w:r>
        <w:rPr>
          <w:lang w:val="en-US"/>
        </w:rPr>
        <w:t>-</w:t>
      </w:r>
      <w:r>
        <w:rPr>
          <w:lang w:val="en-US"/>
        </w:rPr>
        <w:tab/>
      </w:r>
      <w:r w:rsidR="00C64CBC" w:rsidRPr="000176B0">
        <w:rPr>
          <w:lang w:val="en-US"/>
        </w:rPr>
        <w:t>N32 interface (see clause 13.2 of TS 33.501 [</w:t>
      </w:r>
      <w:r w:rsidR="000176B0" w:rsidRPr="00A664FF">
        <w:rPr>
          <w:lang w:val="en-US"/>
        </w:rPr>
        <w:t>4</w:t>
      </w:r>
      <w:r w:rsidR="00C64CBC" w:rsidRPr="000176B0">
        <w:rPr>
          <w:lang w:val="en-US"/>
        </w:rPr>
        <w:t>]).</w:t>
      </w:r>
    </w:p>
    <w:p w14:paraId="6C3CDC35" w14:textId="3B6AEC3A" w:rsidR="00C64CBC" w:rsidRPr="000176B0" w:rsidRDefault="00DF4EAF" w:rsidP="00DF4EAF">
      <w:pPr>
        <w:pStyle w:val="B1"/>
        <w:rPr>
          <w:lang w:val="en-US"/>
        </w:rPr>
      </w:pPr>
      <w:r>
        <w:rPr>
          <w:lang w:val="en-US"/>
        </w:rPr>
        <w:t>-</w:t>
      </w:r>
      <w:r>
        <w:rPr>
          <w:lang w:val="en-US"/>
        </w:rPr>
        <w:tab/>
      </w:r>
      <w:r w:rsidR="00C64CBC" w:rsidRPr="000176B0">
        <w:rPr>
          <w:lang w:val="en-US"/>
        </w:rPr>
        <w:t>Network slice management interfaces (see clauses 15.2 and 15.3 of TS 33.501 [</w:t>
      </w:r>
      <w:r w:rsidR="000176B0" w:rsidRPr="00A664FF">
        <w:rPr>
          <w:lang w:val="en-US"/>
        </w:rPr>
        <w:t>4</w:t>
      </w:r>
      <w:r w:rsidR="00C64CBC" w:rsidRPr="000176B0">
        <w:rPr>
          <w:lang w:val="en-US"/>
        </w:rPr>
        <w:t>]).</w:t>
      </w:r>
    </w:p>
    <w:p w14:paraId="75D8E0D3" w14:textId="4DEADE9F" w:rsidR="00C64CBC" w:rsidRPr="000176B0" w:rsidRDefault="00DF4EAF" w:rsidP="00DF4EAF">
      <w:pPr>
        <w:pStyle w:val="B1"/>
        <w:rPr>
          <w:lang w:val="en-US"/>
        </w:rPr>
      </w:pPr>
      <w:r>
        <w:rPr>
          <w:lang w:val="en-US"/>
        </w:rPr>
        <w:t>-</w:t>
      </w:r>
      <w:r>
        <w:rPr>
          <w:lang w:val="en-US"/>
        </w:rPr>
        <w:tab/>
      </w:r>
      <w:r w:rsidR="00C64CBC" w:rsidRPr="000176B0">
        <w:rPr>
          <w:lang w:val="en-US"/>
        </w:rPr>
        <w:t>Message Service interfaces for MIoT over the 5G System (see clauses Y.2 – Y.4 of TS 33.501 [</w:t>
      </w:r>
      <w:r w:rsidR="000176B0" w:rsidRPr="00A664FF">
        <w:rPr>
          <w:lang w:val="en-US"/>
        </w:rPr>
        <w:t>4</w:t>
      </w:r>
      <w:r w:rsidR="00C64CBC"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24961448" w:rsidR="00027A38" w:rsidRDefault="00027A38" w:rsidP="00027A38">
      <w:pPr>
        <w:pStyle w:val="Heading3"/>
        <w:rPr>
          <w:lang w:val="en-US"/>
        </w:rPr>
      </w:pPr>
      <w:bookmarkStart w:id="46" w:name="_Toc195321924"/>
      <w:bookmarkStart w:id="47" w:name="_Toc201323927"/>
      <w:r w:rsidRPr="000176B0">
        <w:rPr>
          <w:lang w:val="en-US"/>
        </w:rPr>
        <w:t>4.</w:t>
      </w:r>
      <w:r w:rsidR="00C07B1A">
        <w:rPr>
          <w:lang w:val="en-US"/>
        </w:rPr>
        <w:t>2</w:t>
      </w:r>
      <w:r w:rsidRPr="000176B0">
        <w:rPr>
          <w:lang w:val="en-US"/>
        </w:rPr>
        <w:t>.</w:t>
      </w:r>
      <w:r>
        <w:rPr>
          <w:lang w:val="en-US"/>
        </w:rPr>
        <w:t>3</w:t>
      </w:r>
      <w:r w:rsidRPr="000176B0">
        <w:rPr>
          <w:lang w:val="en-US"/>
        </w:rPr>
        <w:tab/>
      </w:r>
      <w:r>
        <w:rPr>
          <w:lang w:val="en-US"/>
        </w:rPr>
        <w:t>EAP-TLS</w:t>
      </w:r>
      <w:bookmarkEnd w:id="46"/>
      <w:bookmarkEnd w:id="47"/>
    </w:p>
    <w:p w14:paraId="6402647E" w14:textId="2565C1B5" w:rsidR="00DC6F98" w:rsidRDefault="00DC6F98" w:rsidP="00DC6F98">
      <w:r>
        <w:t>EAP-</w:t>
      </w:r>
      <w:r w:rsidRPr="00EB7135">
        <w:t>TLS</w:t>
      </w:r>
      <w:r>
        <w:t xml:space="preserve"> [5][6]</w:t>
      </w:r>
      <w:r w:rsidRPr="00EB7135">
        <w:t xml:space="preserve"> is used in 5G system in standalone mode to </w:t>
      </w:r>
      <w:r>
        <w:t>realise the following:</w:t>
      </w:r>
    </w:p>
    <w:p w14:paraId="4AD63022" w14:textId="02E354A6" w:rsidR="00DC6F98" w:rsidRDefault="00DF4EAF" w:rsidP="00DF4EAF">
      <w:pPr>
        <w:pStyle w:val="B1"/>
        <w:rPr>
          <w:lang w:val="en-US"/>
        </w:rPr>
      </w:pPr>
      <w:r>
        <w:rPr>
          <w:lang w:val="en-US"/>
        </w:rPr>
        <w:t>-</w:t>
      </w:r>
      <w:r>
        <w:rPr>
          <w:lang w:val="en-US"/>
        </w:rPr>
        <w:tab/>
      </w:r>
      <w:r w:rsidR="00DC6F98">
        <w:rPr>
          <w:lang w:val="en-US"/>
        </w:rPr>
        <w:t>Mutual authentication between UE and AUSF (see Annex B</w:t>
      </w:r>
      <w:r w:rsidR="00544859">
        <w:rPr>
          <w:lang w:val="en-US"/>
        </w:rPr>
        <w:t>, Annex I</w:t>
      </w:r>
      <w:r w:rsidR="00DC6F98">
        <w:rPr>
          <w:lang w:val="en-US"/>
        </w:rPr>
        <w:t xml:space="preserve"> of TS 33.501 [4])</w:t>
      </w:r>
    </w:p>
    <w:p w14:paraId="16015395" w14:textId="4E866376" w:rsidR="00DC6F98" w:rsidRDefault="00DF4EAF" w:rsidP="00DF4EAF">
      <w:pPr>
        <w:pStyle w:val="B1"/>
        <w:rPr>
          <w:lang w:val="en-US"/>
        </w:rPr>
      </w:pPr>
      <w:r>
        <w:rPr>
          <w:lang w:val="en-US"/>
        </w:rPr>
        <w:t>-</w:t>
      </w:r>
      <w:r>
        <w:rPr>
          <w:lang w:val="en-US"/>
        </w:rPr>
        <w:tab/>
      </w:r>
      <w:r w:rsidR="00DC6F98">
        <w:rPr>
          <w:lang w:val="en-US"/>
        </w:rPr>
        <w:t>Mutual authentication between UE and AAA (see Annex I of TS 33.501 [4])</w:t>
      </w:r>
    </w:p>
    <w:p w14:paraId="5A5529AA" w14:textId="3C966B8F" w:rsidR="00DC6F98" w:rsidRDefault="00DF4EAF" w:rsidP="00DF4EAF">
      <w:pPr>
        <w:pStyle w:val="B1"/>
        <w:rPr>
          <w:lang w:val="en-US"/>
        </w:rPr>
      </w:pPr>
      <w:r>
        <w:rPr>
          <w:lang w:val="en-US"/>
        </w:rPr>
        <w:t>-</w:t>
      </w:r>
      <w:r>
        <w:rPr>
          <w:lang w:val="en-US"/>
        </w:rPr>
        <w:tab/>
      </w:r>
      <w:r w:rsidR="00DC6F98">
        <w:rPr>
          <w:lang w:val="en-US"/>
        </w:rPr>
        <w:t>Mutual authentication between N5GC and AUSF (see Annex O of TS 33.501 [4])</w:t>
      </w:r>
    </w:p>
    <w:p w14:paraId="102C5705" w14:textId="522C36E6" w:rsidR="00DC6F98" w:rsidRDefault="00DC6F98" w:rsidP="00DC6F98">
      <w:pPr>
        <w:pStyle w:val="List"/>
        <w:ind w:left="0" w:firstLine="0"/>
      </w:pPr>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r>
        <w:t> </w:t>
      </w:r>
      <w:r w:rsidRPr="007B0C8B">
        <w:t>33.</w:t>
      </w:r>
      <w:r>
        <w:t>3</w:t>
      </w:r>
      <w:r w:rsidRPr="007B0C8B">
        <w:t>10</w:t>
      </w:r>
      <w:r>
        <w:t> </w:t>
      </w:r>
      <w:r w:rsidRPr="007B0C8B">
        <w:t>[</w:t>
      </w:r>
      <w:r>
        <w:t>3</w:t>
      </w:r>
      <w:r w:rsidRPr="007B0C8B">
        <w:t xml:space="preserve">]. </w:t>
      </w:r>
    </w:p>
    <w:p w14:paraId="101322C0" w14:textId="77777777" w:rsidR="00DC6F98" w:rsidRDefault="00DC6F98" w:rsidP="00DC6F98">
      <w:pPr>
        <w:rPr>
          <w:lang w:val="en-US"/>
        </w:rPr>
      </w:pPr>
      <w:r>
        <w:rPr>
          <w:lang w:val="en-US"/>
        </w:rPr>
        <w:t>EAP-TLS employs asymmetric cryptography for authentication and key agreement.</w:t>
      </w:r>
    </w:p>
    <w:p w14:paraId="4928E19D" w14:textId="77777777" w:rsidR="00DC6F98" w:rsidRDefault="00DC6F98" w:rsidP="00DC6F98">
      <w:pPr>
        <w:rPr>
          <w:lang w:val="en-US"/>
        </w:rPr>
      </w:pPr>
      <w:r>
        <w:rPr>
          <w:lang w:val="en-US"/>
        </w:rPr>
        <w:t>EAP-TLS employs symmetric cryptography for authentication and key agreement.</w:t>
      </w:r>
    </w:p>
    <w:p w14:paraId="406410E9" w14:textId="77777777" w:rsidR="00DC6F98" w:rsidRDefault="00DC6F98" w:rsidP="00DC6F98">
      <w:pPr>
        <w:rPr>
          <w:lang w:val="en-US"/>
        </w:rPr>
      </w:pPr>
      <w:r>
        <w:rPr>
          <w:lang w:val="en-US"/>
        </w:rPr>
        <w:t>EAP-TLS employs hash function for session key derivation.</w:t>
      </w:r>
    </w:p>
    <w:p w14:paraId="20A61CB2" w14:textId="3FC63FD9" w:rsidR="00C62406" w:rsidRDefault="00C62406" w:rsidP="00C62406">
      <w:pPr>
        <w:pStyle w:val="Heading3"/>
        <w:rPr>
          <w:lang w:val="en-US"/>
        </w:rPr>
      </w:pPr>
      <w:bookmarkStart w:id="48" w:name="_Toc195321925"/>
      <w:bookmarkStart w:id="49" w:name="_Toc201323928"/>
      <w:r w:rsidRPr="000176B0">
        <w:rPr>
          <w:lang w:val="en-US"/>
        </w:rPr>
        <w:t>4.</w:t>
      </w:r>
      <w:r w:rsidR="00C07B1A">
        <w:rPr>
          <w:lang w:val="en-US"/>
        </w:rPr>
        <w:t>2</w:t>
      </w:r>
      <w:r w:rsidRPr="000176B0">
        <w:rPr>
          <w:lang w:val="en-US"/>
        </w:rPr>
        <w:t>.</w:t>
      </w:r>
      <w:r>
        <w:rPr>
          <w:lang w:val="en-US"/>
        </w:rPr>
        <w:t>4</w:t>
      </w:r>
      <w:r w:rsidRPr="000176B0">
        <w:rPr>
          <w:lang w:val="en-US"/>
        </w:rPr>
        <w:tab/>
      </w:r>
      <w:r>
        <w:rPr>
          <w:lang w:val="en-US"/>
        </w:rPr>
        <w:t>ECIES</w:t>
      </w:r>
      <w:bookmarkEnd w:id="48"/>
      <w:bookmarkEnd w:id="49"/>
    </w:p>
    <w:p w14:paraId="32BE7DEE" w14:textId="77777777" w:rsidR="00C62406" w:rsidRDefault="00C62406" w:rsidP="00C62406">
      <w:pPr>
        <w:rPr>
          <w:lang w:val="en-US"/>
        </w:rPr>
      </w:pPr>
      <w:r>
        <w:t>ECIES</w:t>
      </w:r>
      <w:r w:rsidRPr="00925D79">
        <w:t xml:space="preserve"> is used in 5G system in standalone mode </w:t>
      </w:r>
      <w:r>
        <w:t>for the following:</w:t>
      </w:r>
    </w:p>
    <w:p w14:paraId="50F1CF67" w14:textId="402F7331" w:rsidR="00C62406" w:rsidRDefault="00DF4EAF" w:rsidP="00DF4EAF">
      <w:pPr>
        <w:pStyle w:val="B1"/>
        <w:rPr>
          <w:lang w:val="en-US"/>
        </w:rPr>
      </w:pPr>
      <w:r>
        <w:rPr>
          <w:lang w:val="en-US"/>
        </w:rPr>
        <w:t>-</w:t>
      </w:r>
      <w:r>
        <w:rPr>
          <w:lang w:val="en-US"/>
        </w:rPr>
        <w:tab/>
      </w:r>
      <w:r w:rsidR="00C62406">
        <w:rPr>
          <w:lang w:val="en-US"/>
        </w:rPr>
        <w:t>Confidentiality and Integrity Protection of the SUPI (see Annex C.3 of TS 33.501 [4]).</w:t>
      </w:r>
    </w:p>
    <w:p w14:paraId="67AE883E" w14:textId="00CDD01F" w:rsidR="00C62406" w:rsidRDefault="00C62406" w:rsidP="00C62406">
      <w:pPr>
        <w:rPr>
          <w:lang w:val="en-US"/>
        </w:rPr>
      </w:pPr>
      <w:r>
        <w:rPr>
          <w:lang w:val="en-US"/>
        </w:rPr>
        <w:t>The ECIES profiles follow the terminology and processing specified in SECG version 2 [7] and [8]. The security profiles for the ECIES implementation and usage in 3GPP is given in clause C.3.4 of TS 33.501 [4].</w:t>
      </w:r>
    </w:p>
    <w:p w14:paraId="2DADACF5" w14:textId="77777777" w:rsidR="00C62406" w:rsidRDefault="00C62406" w:rsidP="00C62406">
      <w:r w:rsidRPr="008115C6">
        <w:t>ECIES employs asymmetric cryptography for the key</w:t>
      </w:r>
      <w:r>
        <w:t xml:space="preserve"> </w:t>
      </w:r>
      <w:r w:rsidRPr="009162F1">
        <w:t>agreement</w:t>
      </w:r>
      <w:r>
        <w:t xml:space="preserve"> of the </w:t>
      </w:r>
      <w:r w:rsidRPr="008115C6">
        <w:t xml:space="preserve">symmetric </w:t>
      </w:r>
      <w:r>
        <w:t>keys.</w:t>
      </w:r>
    </w:p>
    <w:p w14:paraId="7AD10532" w14:textId="77777777" w:rsidR="00C62406" w:rsidRDefault="00C62406" w:rsidP="00C62406">
      <w:pPr>
        <w:rPr>
          <w:lang w:val="en-US"/>
        </w:rPr>
      </w:pPr>
      <w:r>
        <w:t xml:space="preserve">ECIES employs symmetric cryptography for the confidentiality and integrity protection </w:t>
      </w:r>
      <w:r w:rsidRPr="008115C6">
        <w:t xml:space="preserve">of </w:t>
      </w:r>
      <w:r>
        <w:t xml:space="preserve">the </w:t>
      </w:r>
      <w:r w:rsidRPr="008115C6">
        <w:t>SUPI.</w:t>
      </w:r>
    </w:p>
    <w:p w14:paraId="1FF2EB30" w14:textId="1C4CA50A" w:rsidR="0045564D" w:rsidRDefault="0045564D" w:rsidP="0045564D">
      <w:pPr>
        <w:pStyle w:val="Heading3"/>
        <w:rPr>
          <w:lang w:val="en-US"/>
        </w:rPr>
      </w:pPr>
      <w:bookmarkStart w:id="50" w:name="_Toc195321926"/>
      <w:bookmarkStart w:id="51" w:name="_Toc201323929"/>
      <w:r w:rsidRPr="000176B0">
        <w:rPr>
          <w:lang w:val="en-US"/>
        </w:rPr>
        <w:t>4.</w:t>
      </w:r>
      <w:r w:rsidR="00C07B1A">
        <w:rPr>
          <w:lang w:val="en-US"/>
        </w:rPr>
        <w:t>2</w:t>
      </w:r>
      <w:r w:rsidRPr="000176B0">
        <w:rPr>
          <w:lang w:val="en-US"/>
        </w:rPr>
        <w:t>.</w:t>
      </w:r>
      <w:r>
        <w:rPr>
          <w:lang w:val="en-US"/>
        </w:rPr>
        <w:t>5</w:t>
      </w:r>
      <w:r w:rsidRPr="000176B0">
        <w:rPr>
          <w:lang w:val="en-US"/>
        </w:rPr>
        <w:tab/>
      </w:r>
      <w:r>
        <w:rPr>
          <w:lang w:val="en-US"/>
        </w:rPr>
        <w:t>PKI</w:t>
      </w:r>
      <w:bookmarkEnd w:id="50"/>
      <w:bookmarkEnd w:id="51"/>
    </w:p>
    <w:p w14:paraId="7A035D12" w14:textId="77777777" w:rsidR="0045564D" w:rsidRDefault="0045564D" w:rsidP="0045564D">
      <w:pPr>
        <w:rPr>
          <w:lang w:val="en-US"/>
        </w:rPr>
      </w:pPr>
      <w:r>
        <w:t xml:space="preserve">PKI </w:t>
      </w:r>
      <w:r w:rsidRPr="00925D79">
        <w:t xml:space="preserve">is used in 5G system in standalone mode </w:t>
      </w:r>
      <w:r>
        <w:t>for the following:</w:t>
      </w:r>
    </w:p>
    <w:p w14:paraId="6E1684BB" w14:textId="1C777138" w:rsidR="0045564D" w:rsidRDefault="00DF4EAF" w:rsidP="00DF4EAF">
      <w:pPr>
        <w:pStyle w:val="B1"/>
        <w:rPr>
          <w:lang w:val="en-US"/>
        </w:rPr>
      </w:pPr>
      <w:r>
        <w:rPr>
          <w:lang w:val="en-US"/>
        </w:rPr>
        <w:t>-</w:t>
      </w:r>
      <w:r>
        <w:rPr>
          <w:lang w:val="en-US"/>
        </w:rPr>
        <w:tab/>
      </w:r>
      <w:r w:rsidR="0045564D">
        <w:rPr>
          <w:lang w:val="en-US"/>
        </w:rPr>
        <w:t>I</w:t>
      </w:r>
      <w:r w:rsidR="0045564D" w:rsidRPr="00E30921">
        <w:rPr>
          <w:noProof/>
        </w:rPr>
        <w:t xml:space="preserve">ssuing </w:t>
      </w:r>
      <w:r w:rsidR="0045564D">
        <w:rPr>
          <w:noProof/>
        </w:rPr>
        <w:t xml:space="preserve">of </w:t>
      </w:r>
      <w:r w:rsidR="0045564D" w:rsidRPr="00E30921">
        <w:rPr>
          <w:noProof/>
        </w:rPr>
        <w:t>X.509 certificates</w:t>
      </w:r>
      <w:r w:rsidR="0045564D">
        <w:rPr>
          <w:noProof/>
        </w:rPr>
        <w:t xml:space="preserve"> </w:t>
      </w:r>
      <w:r w:rsidR="0045564D">
        <w:rPr>
          <w:lang w:val="en-US"/>
        </w:rPr>
        <w:t>(see Clause 4 of TS 33.310 [3]).</w:t>
      </w:r>
    </w:p>
    <w:p w14:paraId="70EEEA40" w14:textId="6DC177F0" w:rsidR="0045564D" w:rsidRDefault="00DF4EAF" w:rsidP="00DF4EAF">
      <w:pPr>
        <w:pStyle w:val="B1"/>
        <w:rPr>
          <w:lang w:val="en-US"/>
        </w:rPr>
      </w:pPr>
      <w:r>
        <w:rPr>
          <w:lang w:val="en-US"/>
        </w:rPr>
        <w:t>-</w:t>
      </w:r>
      <w:r>
        <w:rPr>
          <w:lang w:val="en-US"/>
        </w:rPr>
        <w:tab/>
      </w:r>
      <w:r w:rsidR="0045564D" w:rsidRPr="000B1A55">
        <w:rPr>
          <w:lang w:val="en-US"/>
        </w:rPr>
        <w:t xml:space="preserve">PKI architecture for NDS/AF </w:t>
      </w:r>
      <w:r w:rsidR="0045564D">
        <w:rPr>
          <w:lang w:val="en-US"/>
        </w:rPr>
        <w:t xml:space="preserve">(see </w:t>
      </w:r>
      <w:r w:rsidR="0045564D" w:rsidRPr="000B1A55">
        <w:rPr>
          <w:lang w:val="en-US"/>
        </w:rPr>
        <w:t>Clause 5.1</w:t>
      </w:r>
      <w:r w:rsidR="0045564D">
        <w:rPr>
          <w:lang w:val="en-US"/>
        </w:rPr>
        <w:t xml:space="preserve"> of TS 33.310 [3]).</w:t>
      </w:r>
    </w:p>
    <w:p w14:paraId="6CF2F87A" w14:textId="77777777" w:rsidR="0045564D" w:rsidRDefault="0045564D" w:rsidP="0045564D">
      <w:pPr>
        <w:rPr>
          <w:lang w:val="en-US"/>
        </w:rPr>
      </w:pPr>
      <w:r>
        <w:rPr>
          <w:lang w:val="en-US"/>
        </w:rPr>
        <w:t>PKI employs asymmetric cryptography for certificate signing and verification.</w:t>
      </w:r>
    </w:p>
    <w:p w14:paraId="4033550F" w14:textId="77777777" w:rsidR="0045564D" w:rsidRDefault="0045564D" w:rsidP="0045564D">
      <w:pPr>
        <w:rPr>
          <w:lang w:val="en-US"/>
        </w:rPr>
      </w:pPr>
      <w:r>
        <w:rPr>
          <w:lang w:val="en-US"/>
        </w:rPr>
        <w:t>PKI employs hash function for computation of digests.</w:t>
      </w:r>
    </w:p>
    <w:p w14:paraId="1903B627" w14:textId="5BCE8767" w:rsidR="005E2109" w:rsidRDefault="005E2109" w:rsidP="005E2109">
      <w:pPr>
        <w:pStyle w:val="Heading3"/>
        <w:rPr>
          <w:lang w:val="en-US"/>
        </w:rPr>
      </w:pPr>
      <w:bookmarkStart w:id="52" w:name="_Toc195321927"/>
      <w:bookmarkStart w:id="53" w:name="_Toc201323930"/>
      <w:r w:rsidRPr="000176B0">
        <w:rPr>
          <w:lang w:val="en-US"/>
        </w:rPr>
        <w:lastRenderedPageBreak/>
        <w:t>4.</w:t>
      </w:r>
      <w:r w:rsidR="00C07B1A">
        <w:rPr>
          <w:lang w:val="en-US"/>
        </w:rPr>
        <w:t>2</w:t>
      </w:r>
      <w:r w:rsidRPr="000176B0">
        <w:rPr>
          <w:lang w:val="en-US"/>
        </w:rPr>
        <w:t>.</w:t>
      </w:r>
      <w:r>
        <w:rPr>
          <w:lang w:val="en-US"/>
        </w:rPr>
        <w:t>6</w:t>
      </w:r>
      <w:r w:rsidRPr="000176B0">
        <w:rPr>
          <w:lang w:val="en-US"/>
        </w:rPr>
        <w:tab/>
      </w:r>
      <w:r>
        <w:rPr>
          <w:lang w:val="en-US"/>
        </w:rPr>
        <w:t>Online Certificate Status Protocol (OCSP)</w:t>
      </w:r>
      <w:bookmarkEnd w:id="52"/>
      <w:bookmarkEnd w:id="53"/>
    </w:p>
    <w:p w14:paraId="3AEDFDBE" w14:textId="6887D031" w:rsidR="005E2109" w:rsidRDefault="005E2109" w:rsidP="005E2109">
      <w:pPr>
        <w:rPr>
          <w:lang w:val="en-US"/>
        </w:rPr>
      </w:pPr>
      <w:r>
        <w:t xml:space="preserve">Online Certificate Status Protocol (OCSP) </w:t>
      </w:r>
      <w:r w:rsidR="002519C6">
        <w:t>specified in IETF RFC 6960 [</w:t>
      </w:r>
      <w:r w:rsidR="00F85EAA">
        <w:t>22</w:t>
      </w:r>
      <w:r w:rsidR="002519C6">
        <w:t xml:space="preserve">] </w:t>
      </w:r>
      <w:r>
        <w:t xml:space="preserve">is </w:t>
      </w:r>
      <w:r w:rsidRPr="00925D79">
        <w:t xml:space="preserve">used in 5G system in standalone mode </w:t>
      </w:r>
      <w:r>
        <w:t>for the following:</w:t>
      </w:r>
    </w:p>
    <w:p w14:paraId="39065CF3" w14:textId="4BDF64C7" w:rsidR="00E214F3" w:rsidRDefault="00DF4EAF" w:rsidP="00DF4EAF">
      <w:pPr>
        <w:pStyle w:val="B1"/>
        <w:rPr>
          <w:lang w:val="en-US"/>
        </w:rPr>
      </w:pPr>
      <w:r>
        <w:rPr>
          <w:lang w:val="en-US"/>
        </w:rPr>
        <w:t>-</w:t>
      </w:r>
      <w:r>
        <w:rPr>
          <w:lang w:val="en-US"/>
        </w:rPr>
        <w:tab/>
      </w:r>
      <w:r w:rsidR="00E214F3">
        <w:rPr>
          <w:lang w:val="en-US"/>
        </w:rPr>
        <w:t>Certificate status request, i.e., OCSP stapling (see clause B.2.2 of TS 33.501 [4]).</w:t>
      </w:r>
    </w:p>
    <w:p w14:paraId="002C14A2" w14:textId="69C7105C" w:rsidR="005E2109" w:rsidRDefault="00DF4EAF" w:rsidP="00DF4EAF">
      <w:pPr>
        <w:pStyle w:val="B1"/>
        <w:rPr>
          <w:lang w:val="en-US"/>
        </w:rPr>
      </w:pPr>
      <w:r>
        <w:rPr>
          <w:lang w:val="en-US"/>
        </w:rPr>
        <w:t>-</w:t>
      </w:r>
      <w:r>
        <w:rPr>
          <w:lang w:val="en-US"/>
        </w:rPr>
        <w:tab/>
      </w:r>
      <w:r w:rsidR="005E2109">
        <w:rPr>
          <w:lang w:val="en-US"/>
        </w:rPr>
        <w:t>Revocation of subscriber certificates (see Clause B.2.2 of TS 33.501 [4]).</w:t>
      </w:r>
    </w:p>
    <w:p w14:paraId="1DE6A7D8" w14:textId="77777777" w:rsidR="00E214F3" w:rsidRDefault="00E214F3" w:rsidP="005E2109">
      <w:pPr>
        <w:rPr>
          <w:lang w:val="en-US"/>
        </w:rPr>
      </w:pPr>
      <w:r w:rsidRPr="00E214F3">
        <w:rPr>
          <w:lang w:val="en-US"/>
        </w:rPr>
        <w:t>OCSP and the related profiles are in Clause 6.1b of TS 33.310 [3].</w:t>
      </w:r>
    </w:p>
    <w:p w14:paraId="36204D50" w14:textId="129FF780" w:rsidR="005E2109" w:rsidRDefault="005E2109" w:rsidP="005E2109">
      <w:pPr>
        <w:rPr>
          <w:lang w:val="en-US"/>
        </w:rPr>
      </w:pPr>
      <w:r>
        <w:rPr>
          <w:lang w:val="en-US"/>
        </w:rPr>
        <w:t>OCSP employs asymmetric cryptography for digital signing and signature verification.</w:t>
      </w:r>
    </w:p>
    <w:p w14:paraId="1042D454" w14:textId="342BB447" w:rsidR="005E2109" w:rsidRDefault="00F24915" w:rsidP="005E2109">
      <w:pPr>
        <w:rPr>
          <w:lang w:val="en-US"/>
        </w:rPr>
      </w:pPr>
      <w:r>
        <w:rPr>
          <w:lang w:val="en-US"/>
        </w:rPr>
        <w:t>OCSP</w:t>
      </w:r>
      <w:r w:rsidR="005E2109">
        <w:rPr>
          <w:lang w:val="en-US"/>
        </w:rPr>
        <w:t xml:space="preserve"> employs hash algorithms for computation of digests.</w:t>
      </w:r>
    </w:p>
    <w:p w14:paraId="483E5B15" w14:textId="5F77C96B" w:rsidR="00651B5A" w:rsidRDefault="00651B5A" w:rsidP="00651B5A">
      <w:pPr>
        <w:pStyle w:val="Heading3"/>
        <w:rPr>
          <w:lang w:val="en-US"/>
        </w:rPr>
      </w:pPr>
      <w:bookmarkStart w:id="54" w:name="_Toc195321928"/>
      <w:bookmarkStart w:id="55" w:name="_Toc201323931"/>
      <w:r w:rsidRPr="000176B0">
        <w:rPr>
          <w:lang w:val="en-US"/>
        </w:rPr>
        <w:t>4.</w:t>
      </w:r>
      <w:r w:rsidR="00C07B1A">
        <w:rPr>
          <w:lang w:val="en-US"/>
        </w:rPr>
        <w:t>2</w:t>
      </w:r>
      <w:r w:rsidRPr="000176B0">
        <w:rPr>
          <w:lang w:val="en-US"/>
        </w:rPr>
        <w:t>.</w:t>
      </w:r>
      <w:r>
        <w:rPr>
          <w:lang w:val="en-US"/>
        </w:rPr>
        <w:t>7</w:t>
      </w:r>
      <w:r w:rsidRPr="000176B0">
        <w:rPr>
          <w:lang w:val="en-US"/>
        </w:rPr>
        <w:tab/>
      </w:r>
      <w:r>
        <w:rPr>
          <w:lang w:val="en-US"/>
        </w:rPr>
        <w:t>QUIC and MPQUIC</w:t>
      </w:r>
      <w:bookmarkEnd w:id="54"/>
      <w:bookmarkEnd w:id="55"/>
    </w:p>
    <w:p w14:paraId="34A89A55" w14:textId="77777777" w:rsidR="00651B5A" w:rsidRDefault="00651B5A" w:rsidP="00651B5A">
      <w:pPr>
        <w:rPr>
          <w:lang w:val="en-US"/>
        </w:rPr>
      </w:pPr>
      <w:r>
        <w:t xml:space="preserve">The QUIC and MPQUIC are </w:t>
      </w:r>
      <w:r w:rsidRPr="00925D79">
        <w:t xml:space="preserve">used in 5G system in standalone mode </w:t>
      </w:r>
      <w:r>
        <w:t>for the following:</w:t>
      </w:r>
    </w:p>
    <w:p w14:paraId="433581F9" w14:textId="10AAE7F4" w:rsidR="00651B5A" w:rsidRDefault="00651B5A" w:rsidP="004B6AB6">
      <w:pPr>
        <w:pStyle w:val="B1"/>
        <w:numPr>
          <w:ilvl w:val="0"/>
          <w:numId w:val="15"/>
        </w:numPr>
        <w:rPr>
          <w:lang w:val="en-US"/>
        </w:rPr>
      </w:pPr>
      <w:r>
        <w:rPr>
          <w:lang w:eastAsia="ko-KR"/>
        </w:rPr>
        <w:t xml:space="preserve">QUIC </w:t>
      </w:r>
      <w:r w:rsidR="009B10CA">
        <w:rPr>
          <w:lang w:eastAsia="ko-KR"/>
        </w:rPr>
        <w:t xml:space="preserve">is used for the security of </w:t>
      </w:r>
      <w:r>
        <w:rPr>
          <w:lang w:eastAsia="ko-KR"/>
        </w:rPr>
        <w:t>connection between UPF and AS proxy</w:t>
      </w:r>
      <w:r>
        <w:rPr>
          <w:lang w:val="en-US"/>
        </w:rPr>
        <w:t xml:space="preserve"> (see Clause 18 of TS 33.501 [4]).</w:t>
      </w:r>
      <w:r>
        <w:rPr>
          <w:lang w:val="en-US"/>
        </w:rPr>
        <w:tab/>
      </w:r>
    </w:p>
    <w:p w14:paraId="76C81827" w14:textId="686A5C53" w:rsidR="00651B5A" w:rsidRDefault="00651B5A" w:rsidP="004B6AB6">
      <w:pPr>
        <w:pStyle w:val="B1"/>
        <w:numPr>
          <w:ilvl w:val="0"/>
          <w:numId w:val="15"/>
        </w:numPr>
        <w:rPr>
          <w:lang w:val="en-US"/>
        </w:rPr>
      </w:pPr>
      <w:r w:rsidRPr="00D84BC5">
        <w:t>MPQUIC</w:t>
      </w:r>
      <w:r>
        <w:t xml:space="preserve"> </w:t>
      </w:r>
      <w:r w:rsidRPr="00D84BC5">
        <w:t>steering functionality is used for ATSSS</w:t>
      </w:r>
      <w:r>
        <w:t xml:space="preserve"> (see Clause AA of TS 33.501 [4]).</w:t>
      </w:r>
    </w:p>
    <w:p w14:paraId="7553832E" w14:textId="707F3AE0" w:rsidR="00651B5A" w:rsidRDefault="00651B5A" w:rsidP="00651B5A">
      <w:pPr>
        <w:rPr>
          <w:lang w:val="en-US"/>
        </w:rPr>
      </w:pPr>
      <w:r>
        <w:rPr>
          <w:lang w:val="en-US"/>
        </w:rPr>
        <w:t>For the QUIC establishment, the RFC 9001 [9] mandates the use of TLS</w:t>
      </w:r>
      <w:r w:rsidR="009B10CA" w:rsidRPr="009B10CA">
        <w:rPr>
          <w:lang w:val="en-US"/>
        </w:rPr>
        <w:t xml:space="preserve"> </w:t>
      </w:r>
      <w:r w:rsidR="009B10CA" w:rsidRPr="001C5493">
        <w:rPr>
          <w:lang w:val="en-US"/>
        </w:rPr>
        <w:t>with the exception of TLS_AES_128_CCM_8_SHA256</w:t>
      </w:r>
      <w:r>
        <w:rPr>
          <w:lang w:val="en-US"/>
        </w:rPr>
        <w:t>.</w:t>
      </w:r>
    </w:p>
    <w:p w14:paraId="61C73559" w14:textId="2589174D" w:rsidR="0017695D" w:rsidRDefault="0017695D" w:rsidP="0017695D">
      <w:pPr>
        <w:pStyle w:val="Heading3"/>
        <w:rPr>
          <w:lang w:val="en-US"/>
        </w:rPr>
      </w:pPr>
      <w:bookmarkStart w:id="56" w:name="_Toc195321929"/>
      <w:bookmarkStart w:id="57" w:name="_Toc201323932"/>
      <w:r w:rsidRPr="000176B0">
        <w:rPr>
          <w:lang w:val="en-US"/>
        </w:rPr>
        <w:t>4.</w:t>
      </w:r>
      <w:r w:rsidR="00C07B1A">
        <w:rPr>
          <w:lang w:val="en-US"/>
        </w:rPr>
        <w:t>2</w:t>
      </w:r>
      <w:r w:rsidRPr="000176B0">
        <w:rPr>
          <w:lang w:val="en-US"/>
        </w:rPr>
        <w:t>.</w:t>
      </w:r>
      <w:r>
        <w:rPr>
          <w:lang w:val="en-US"/>
        </w:rPr>
        <w:t>8</w:t>
      </w:r>
      <w:r w:rsidRPr="000176B0">
        <w:rPr>
          <w:lang w:val="en-US"/>
        </w:rPr>
        <w:tab/>
      </w:r>
      <w:r>
        <w:rPr>
          <w:lang w:val="en-US"/>
        </w:rPr>
        <w:t>CBOR Object Signing and Encryption (COSE)</w:t>
      </w:r>
      <w:bookmarkEnd w:id="56"/>
      <w:bookmarkEnd w:id="57"/>
    </w:p>
    <w:p w14:paraId="5EC54E62" w14:textId="1871F904" w:rsidR="0017695D" w:rsidRDefault="0017695D" w:rsidP="0017695D">
      <w:pPr>
        <w:rPr>
          <w:lang w:val="en-US"/>
        </w:rPr>
      </w:pPr>
      <w:r>
        <w:t>The COSE</w:t>
      </w:r>
      <w:r w:rsidR="002E6DDD">
        <w:t xml:space="preserve"> [10]</w:t>
      </w:r>
      <w:r>
        <w:t xml:space="preserve"> is </w:t>
      </w:r>
      <w:r w:rsidRPr="00925D79">
        <w:t xml:space="preserve">used in 5G system in standalone mode </w:t>
      </w:r>
      <w:r>
        <w:t>for the following:</w:t>
      </w:r>
    </w:p>
    <w:p w14:paraId="525D0128" w14:textId="69C523A2" w:rsidR="0017695D" w:rsidRDefault="00DF4EAF" w:rsidP="00DF4EAF">
      <w:pPr>
        <w:pStyle w:val="B1"/>
        <w:rPr>
          <w:lang w:val="en-US"/>
        </w:rPr>
      </w:pPr>
      <w:r>
        <w:rPr>
          <w:lang w:val="en-US"/>
        </w:rPr>
        <w:t>-</w:t>
      </w:r>
      <w:r>
        <w:rPr>
          <w:lang w:val="en-US"/>
        </w:rPr>
        <w:tab/>
      </w:r>
      <w:r w:rsidR="0017695D">
        <w:rPr>
          <w:lang w:val="en-US"/>
        </w:rPr>
        <w:t>OS</w:t>
      </w:r>
      <w:r w:rsidR="0017695D">
        <w:t>CORE [</w:t>
      </w:r>
      <w:r w:rsidR="002E6DDD">
        <w:t>12</w:t>
      </w:r>
      <w:r w:rsidR="0017695D">
        <w:t>] for cryptographic algorithm selection between UE and BSE (reference point Ua) (see Clause</w:t>
      </w:r>
      <w:r w:rsidR="00776F55">
        <w:t> </w:t>
      </w:r>
      <w:r w:rsidR="0017695D">
        <w:t>P.3.3 of TS 33.220 [</w:t>
      </w:r>
      <w:r w:rsidR="002E6DDD">
        <w:t>11</w:t>
      </w:r>
      <w:r w:rsidR="0017695D">
        <w:t>]).</w:t>
      </w:r>
    </w:p>
    <w:p w14:paraId="55024986" w14:textId="77777777" w:rsidR="0017695D" w:rsidRDefault="0017695D" w:rsidP="0017695D">
      <w:pPr>
        <w:rPr>
          <w:lang w:val="en-US"/>
        </w:rPr>
      </w:pPr>
      <w:r>
        <w:rPr>
          <w:lang w:val="en-US"/>
        </w:rPr>
        <w:t>COSE employs asymmetric cryptography for digital signature and key agreement.</w:t>
      </w:r>
    </w:p>
    <w:p w14:paraId="53CB8C65" w14:textId="77777777" w:rsidR="0017695D" w:rsidRDefault="0017695D" w:rsidP="0017695D">
      <w:pPr>
        <w:rPr>
          <w:lang w:val="en-US"/>
        </w:rPr>
      </w:pPr>
      <w:r>
        <w:rPr>
          <w:lang w:val="en-US"/>
        </w:rPr>
        <w:t>COSE employs symmetric cryptography for confidentiality and integrity protection.</w:t>
      </w:r>
    </w:p>
    <w:p w14:paraId="42D5DC0D" w14:textId="77777777" w:rsidR="0017695D" w:rsidRDefault="0017695D" w:rsidP="0017695D">
      <w:pPr>
        <w:rPr>
          <w:lang w:val="en-US"/>
        </w:rPr>
      </w:pPr>
      <w:r>
        <w:rPr>
          <w:lang w:val="en-US"/>
        </w:rPr>
        <w:t>COSE employs hash functions for session key derivation.</w:t>
      </w:r>
    </w:p>
    <w:p w14:paraId="2F48E580" w14:textId="42EA9709" w:rsidR="00042DC0" w:rsidRDefault="00042DC0" w:rsidP="00042DC0">
      <w:pPr>
        <w:pStyle w:val="Heading3"/>
        <w:rPr>
          <w:lang w:val="en-US"/>
        </w:rPr>
      </w:pPr>
      <w:bookmarkStart w:id="58" w:name="_Toc195321930"/>
      <w:bookmarkStart w:id="59" w:name="_Toc201323933"/>
      <w:r w:rsidRPr="000176B0">
        <w:rPr>
          <w:lang w:val="en-US"/>
        </w:rPr>
        <w:t>4.</w:t>
      </w:r>
      <w:r w:rsidR="00C07B1A">
        <w:rPr>
          <w:lang w:val="en-US"/>
        </w:rPr>
        <w:t>2</w:t>
      </w:r>
      <w:r w:rsidRPr="000176B0">
        <w:rPr>
          <w:lang w:val="en-US"/>
        </w:rPr>
        <w:t>.</w:t>
      </w:r>
      <w:r>
        <w:rPr>
          <w:lang w:val="en-US"/>
        </w:rPr>
        <w:t>9</w:t>
      </w:r>
      <w:r w:rsidRPr="000176B0">
        <w:rPr>
          <w:lang w:val="en-US"/>
        </w:rPr>
        <w:tab/>
      </w:r>
      <w:r>
        <w:rPr>
          <w:lang w:val="en-US"/>
        </w:rPr>
        <w:t>MIKEY-SAKKE</w:t>
      </w:r>
      <w:bookmarkEnd w:id="58"/>
      <w:bookmarkEnd w:id="59"/>
    </w:p>
    <w:p w14:paraId="57EBE37F" w14:textId="77777777" w:rsidR="00042DC0" w:rsidRDefault="00042DC0" w:rsidP="00042DC0">
      <w:pPr>
        <w:rPr>
          <w:lang w:val="en-US"/>
        </w:rPr>
      </w:pPr>
      <w:r>
        <w:rPr>
          <w:lang w:val="en-US"/>
        </w:rPr>
        <w:t>MIKEY-SAKKE is used in the 5G system to securely transport cryptographic keys for Mission Critical Services. It is used in the following scenarios:</w:t>
      </w:r>
    </w:p>
    <w:p w14:paraId="0F8373B1" w14:textId="58E86749" w:rsidR="00042DC0" w:rsidRPr="00042DC0" w:rsidRDefault="00DF4EAF" w:rsidP="00DF4EAF">
      <w:pPr>
        <w:pStyle w:val="B1"/>
      </w:pPr>
      <w:r>
        <w:t>-</w:t>
      </w:r>
      <w:r>
        <w:tab/>
      </w:r>
      <w:r w:rsidR="00042DC0" w:rsidRPr="00042DC0">
        <w:t>Group Master Keys (GMKs) from a Group Management Server to a Group Management Client on a MC UE (see Annex E clause E.2 TS 33.180</w:t>
      </w:r>
      <w:r w:rsidR="00042DC0">
        <w:t xml:space="preserve"> </w:t>
      </w:r>
      <w:r w:rsidR="00042DC0" w:rsidRPr="00042DC0">
        <w:t>[</w:t>
      </w:r>
      <w:r w:rsidR="00042DC0">
        <w:t>13</w:t>
      </w:r>
      <w:r w:rsidR="00042DC0" w:rsidRPr="00042DC0">
        <w:t>])</w:t>
      </w:r>
    </w:p>
    <w:p w14:paraId="40FA025A" w14:textId="3AB9C87E" w:rsidR="00042DC0" w:rsidRPr="00A46D16" w:rsidRDefault="00DF4EAF" w:rsidP="00DF4EAF">
      <w:pPr>
        <w:pStyle w:val="B1"/>
      </w:pPr>
      <w:r>
        <w:t>-</w:t>
      </w:r>
      <w:r>
        <w:tab/>
      </w:r>
      <w:r w:rsidR="00042DC0" w:rsidRPr="00A46D16">
        <w:t xml:space="preserve">Private Call Keys (PCKs) between MC UEs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52390140" w14:textId="28AE274D" w:rsidR="00042DC0" w:rsidRPr="00A46D16" w:rsidRDefault="00DF4EAF" w:rsidP="00DF4EAF">
      <w:pPr>
        <w:pStyle w:val="B1"/>
      </w:pPr>
      <w:r>
        <w:t>-</w:t>
      </w:r>
      <w:r>
        <w:tab/>
      </w:r>
      <w:r w:rsidR="00042DC0" w:rsidRPr="00A46D16">
        <w:t xml:space="preserve">Client-Server keys (CSKs) between MCX Server and MC client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6FF1C3D2" w14:textId="2E4A32D9" w:rsidR="00042DC0" w:rsidRPr="00A46D16" w:rsidRDefault="00DF4EAF" w:rsidP="00DF4EAF">
      <w:pPr>
        <w:pStyle w:val="B1"/>
      </w:pPr>
      <w:r>
        <w:t>-</w:t>
      </w:r>
      <w:r>
        <w:tab/>
      </w:r>
      <w:r w:rsidR="00042DC0" w:rsidRPr="00A46D16">
        <w:t xml:space="preserve">Multicast Signalling Keys (MuSiK) from MCX Servers to MC clients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28F24BBF" w14:textId="77777777" w:rsidR="00042DC0" w:rsidRPr="00A46D16" w:rsidRDefault="00042DC0" w:rsidP="00042DC0">
      <w:pPr>
        <w:rPr>
          <w:lang w:val="en-US"/>
        </w:rPr>
      </w:pPr>
      <w:r w:rsidRPr="00A46D16">
        <w:rPr>
          <w:lang w:val="en-US"/>
        </w:rPr>
        <w:t>Security profiles for MIKEY-SAKKE are left for implementation.</w:t>
      </w:r>
    </w:p>
    <w:p w14:paraId="7250ACFC" w14:textId="55676BD0" w:rsidR="00042DC0" w:rsidRPr="00A46D16" w:rsidRDefault="00042DC0" w:rsidP="00042DC0">
      <w:r w:rsidRPr="00A46D16">
        <w:t xml:space="preserve">MIKEY-SAKKE </w:t>
      </w:r>
      <w:r>
        <w:t>is specified</w:t>
      </w:r>
      <w:r w:rsidRPr="00A46D16">
        <w:t xml:space="preserve"> in IETF RFC 6509 [</w:t>
      </w:r>
      <w:r>
        <w:t>14</w:t>
      </w:r>
      <w:r w:rsidRPr="00A46D16">
        <w:t>]</w:t>
      </w:r>
      <w:r w:rsidR="00FB7070">
        <w:t>.</w:t>
      </w:r>
    </w:p>
    <w:p w14:paraId="1C092E25" w14:textId="77777777" w:rsidR="00042DC0" w:rsidRPr="00B367C3" w:rsidRDefault="00042DC0" w:rsidP="00042DC0">
      <w:pPr>
        <w:rPr>
          <w:lang w:val="en-US"/>
        </w:rPr>
      </w:pPr>
      <w:r w:rsidRPr="00A46D16">
        <w:t xml:space="preserve">MIKEY-SAKKE </w:t>
      </w:r>
      <w:r w:rsidRPr="00A46D16">
        <w:rPr>
          <w:lang w:val="en-US"/>
        </w:rPr>
        <w:t xml:space="preserve">employs </w:t>
      </w:r>
      <w:r>
        <w:rPr>
          <w:lang w:val="en-US"/>
        </w:rPr>
        <w:t>a</w:t>
      </w:r>
      <w:r w:rsidRPr="00A46D16">
        <w:rPr>
          <w:lang w:val="en-US"/>
        </w:rPr>
        <w:t>symmetric cryptography for key distribution.</w:t>
      </w:r>
    </w:p>
    <w:p w14:paraId="20FA20D6" w14:textId="6FD4D243" w:rsidR="00042DC0" w:rsidRDefault="00042DC0" w:rsidP="00042DC0">
      <w:pPr>
        <w:pStyle w:val="Heading3"/>
        <w:rPr>
          <w:lang w:val="en-US"/>
        </w:rPr>
      </w:pPr>
      <w:bookmarkStart w:id="60" w:name="_Toc195321931"/>
      <w:bookmarkStart w:id="61" w:name="_Toc201323934"/>
      <w:r w:rsidRPr="000176B0">
        <w:rPr>
          <w:lang w:val="en-US"/>
        </w:rPr>
        <w:t>4.</w:t>
      </w:r>
      <w:r w:rsidR="00C07B1A">
        <w:rPr>
          <w:lang w:val="en-US"/>
        </w:rPr>
        <w:t>2</w:t>
      </w:r>
      <w:r w:rsidRPr="000176B0">
        <w:rPr>
          <w:lang w:val="en-US"/>
        </w:rPr>
        <w:t>.</w:t>
      </w:r>
      <w:r>
        <w:rPr>
          <w:lang w:val="en-US"/>
        </w:rPr>
        <w:t>10</w:t>
      </w:r>
      <w:r w:rsidRPr="000176B0">
        <w:rPr>
          <w:lang w:val="en-US"/>
        </w:rPr>
        <w:tab/>
      </w:r>
      <w:r>
        <w:rPr>
          <w:lang w:val="en-US"/>
        </w:rPr>
        <w:t>IKEv2</w:t>
      </w:r>
      <w:bookmarkEnd w:id="60"/>
      <w:bookmarkEnd w:id="61"/>
    </w:p>
    <w:p w14:paraId="3FC3F58B" w14:textId="0DDE9BB3" w:rsidR="00042DC0" w:rsidRPr="00C164DC" w:rsidRDefault="00042DC0" w:rsidP="00042DC0">
      <w:r w:rsidRPr="002F3B28">
        <w:t xml:space="preserve">IKEv2 protocol is </w:t>
      </w:r>
      <w:r w:rsidR="00F85EAA">
        <w:t>specified in IETF RFC 7296 [23]</w:t>
      </w:r>
      <w:r w:rsidR="004E20CF">
        <w:t xml:space="preserve"> </w:t>
      </w:r>
      <w:r w:rsidRPr="002F3B28">
        <w:t xml:space="preserve">to perform authentication and setup Security Associations (SA) for IPsec tunnels. The IPsec </w:t>
      </w:r>
      <w:r w:rsidRPr="004B0D1F">
        <w:t>ESP</w:t>
      </w:r>
      <w:r>
        <w:t xml:space="preserve"> </w:t>
      </w:r>
      <w:r w:rsidRPr="002F3B28">
        <w:t xml:space="preserve">protocol is described in </w:t>
      </w:r>
      <w:r w:rsidR="009A001D">
        <w:t xml:space="preserve">clause </w:t>
      </w:r>
      <w:r w:rsidRPr="004B6AB6">
        <w:t>4.</w:t>
      </w:r>
      <w:r w:rsidR="00C07B1A">
        <w:t>2</w:t>
      </w:r>
      <w:r w:rsidRPr="004B6AB6">
        <w:t>.</w:t>
      </w:r>
      <w:r w:rsidR="009A001D" w:rsidRPr="004B6AB6">
        <w:t>15</w:t>
      </w:r>
      <w:r w:rsidRPr="004B6AB6">
        <w:t>.</w:t>
      </w:r>
    </w:p>
    <w:p w14:paraId="5BAFB614" w14:textId="77777777" w:rsidR="00042DC0" w:rsidRDefault="00042DC0" w:rsidP="00042DC0">
      <w:r>
        <w:lastRenderedPageBreak/>
        <w:t>IKEv2</w:t>
      </w:r>
      <w:r w:rsidRPr="00EB7135">
        <w:t xml:space="preserve"> is used in 5G system to </w:t>
      </w:r>
      <w:r>
        <w:t>provide security for the following:</w:t>
      </w:r>
    </w:p>
    <w:p w14:paraId="7EE8FC45" w14:textId="77777777" w:rsidR="00042DC0" w:rsidRDefault="00042DC0" w:rsidP="00042DC0">
      <w:pPr>
        <w:pStyle w:val="B1"/>
      </w:pPr>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B22EF8E" w14:textId="77777777" w:rsidR="00042DC0" w:rsidRPr="000176B0" w:rsidRDefault="00042DC0" w:rsidP="00042DC0">
      <w:pPr>
        <w:pStyle w:val="B1"/>
      </w:pPr>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64D0A9B" w14:textId="77777777" w:rsidR="00042DC0" w:rsidRDefault="00042DC0" w:rsidP="00042DC0">
      <w:pPr>
        <w:pStyle w:val="B1"/>
      </w:pPr>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249CA4FE" w14:textId="77777777" w:rsidR="00042DC0" w:rsidRDefault="00042DC0" w:rsidP="00042DC0">
      <w:pPr>
        <w:pStyle w:val="B1"/>
        <w:rPr>
          <w:lang w:val="en-US"/>
        </w:rPr>
      </w:pPr>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28725F18" w14:textId="77777777" w:rsidR="00042DC0" w:rsidRDefault="00042DC0" w:rsidP="00042DC0">
      <w:pPr>
        <w:pStyle w:val="B1"/>
      </w:pPr>
      <w:r>
        <w:t>-</w:t>
      </w:r>
      <w:r>
        <w:tab/>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6B6E5BF" w14:textId="77777777" w:rsidR="00042DC0" w:rsidRDefault="00042DC0" w:rsidP="00042DC0">
      <w:pPr>
        <w:pStyle w:val="B1"/>
      </w:pPr>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7198BBE8" w14:textId="77777777" w:rsidR="00042DC0" w:rsidRDefault="00042DC0" w:rsidP="00042DC0">
      <w:pPr>
        <w:pStyle w:val="B1"/>
      </w:pPr>
      <w:r>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0B6DA63A" w14:textId="04A37146" w:rsidR="00042DC0" w:rsidRDefault="00042DC0" w:rsidP="00042DC0">
      <w:pPr>
        <w:pStyle w:val="B1"/>
      </w:pPr>
      <w:r>
        <w:t>-</w:t>
      </w:r>
      <w:r>
        <w:tab/>
        <w:t xml:space="preserve">F1 interface between the IAB-node (gNB-DU) and the IAB-donor-CU </w:t>
      </w:r>
      <w:r>
        <w:rPr>
          <w:lang w:val="en-US"/>
        </w:rPr>
        <w:t>(</w:t>
      </w:r>
      <w:r w:rsidRPr="007777FE">
        <w:t xml:space="preserve">see clause </w:t>
      </w:r>
      <w:r>
        <w:t>M3.3 and M5</w:t>
      </w:r>
      <w:r w:rsidRPr="007777FE">
        <w:t xml:space="preserve"> of TS</w:t>
      </w:r>
      <w:r w:rsidR="008C7E9D">
        <w:t> </w:t>
      </w:r>
      <w:r w:rsidRPr="000176B0">
        <w:t>33.501</w:t>
      </w:r>
      <w:r w:rsidR="008C7E9D">
        <w:t> </w:t>
      </w:r>
      <w:r w:rsidRPr="000176B0">
        <w:t>[4])</w:t>
      </w:r>
    </w:p>
    <w:p w14:paraId="088EA4C3" w14:textId="7DA6061B" w:rsidR="00042DC0" w:rsidRPr="00397DA6" w:rsidRDefault="00042DC0" w:rsidP="00042DC0">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r w:rsidR="008C7E9D">
        <w:rPr>
          <w:lang w:val="en-US"/>
        </w:rPr>
        <w:t xml:space="preserve"> </w:t>
      </w:r>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p>
    <w:p w14:paraId="63538E53" w14:textId="77777777" w:rsidR="00042DC0" w:rsidRDefault="00042DC0" w:rsidP="00042DC0">
      <w:pPr>
        <w:pStyle w:val="List"/>
        <w:ind w:left="0" w:firstLine="0"/>
        <w:rPr>
          <w:lang w:val="en-US"/>
        </w:rPr>
      </w:pPr>
      <w:r>
        <w:rPr>
          <w:lang w:val="en-US"/>
        </w:rPr>
        <w:t>IKEv2 employs symmetric cryptography for confidentiality and integrity protection.</w:t>
      </w:r>
    </w:p>
    <w:p w14:paraId="1787FCEB" w14:textId="77777777" w:rsidR="00042DC0" w:rsidRDefault="00042DC0" w:rsidP="00042DC0">
      <w:pPr>
        <w:rPr>
          <w:lang w:val="en-US"/>
        </w:rPr>
      </w:pPr>
      <w:r>
        <w:rPr>
          <w:lang w:val="en-US"/>
        </w:rPr>
        <w:t>IKEv2 employs asymmetric cryptography for digital signature and key agreement.</w:t>
      </w:r>
    </w:p>
    <w:p w14:paraId="56FE7306" w14:textId="77777777" w:rsidR="00042DC0" w:rsidRDefault="00042DC0" w:rsidP="00042DC0">
      <w:pPr>
        <w:rPr>
          <w:lang w:val="en-US"/>
        </w:rPr>
      </w:pPr>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p>
    <w:p w14:paraId="6CEB2365" w14:textId="2022E88D" w:rsidR="00042DC0" w:rsidRDefault="00042DC0" w:rsidP="00042DC0">
      <w:pPr>
        <w:pStyle w:val="Heading3"/>
        <w:rPr>
          <w:lang w:val="en-US"/>
        </w:rPr>
      </w:pPr>
      <w:bookmarkStart w:id="62" w:name="_Toc195321932"/>
      <w:bookmarkStart w:id="63" w:name="_Toc201323935"/>
      <w:r w:rsidRPr="000176B0">
        <w:rPr>
          <w:lang w:val="en-US"/>
        </w:rPr>
        <w:t>4.</w:t>
      </w:r>
      <w:r w:rsidR="00C07B1A">
        <w:rPr>
          <w:lang w:val="en-US"/>
        </w:rPr>
        <w:t>2</w:t>
      </w:r>
      <w:r w:rsidRPr="000176B0">
        <w:rPr>
          <w:lang w:val="en-US"/>
        </w:rPr>
        <w:t>.</w:t>
      </w:r>
      <w:r>
        <w:rPr>
          <w:lang w:val="en-US"/>
        </w:rPr>
        <w:t>11</w:t>
      </w:r>
      <w:r w:rsidRPr="000176B0">
        <w:rPr>
          <w:lang w:val="en-US"/>
        </w:rPr>
        <w:tab/>
      </w:r>
      <w:r>
        <w:rPr>
          <w:lang w:val="en-US"/>
        </w:rPr>
        <w:t xml:space="preserve">PDCP </w:t>
      </w:r>
      <w:r w:rsidRPr="0046036F">
        <w:rPr>
          <w:lang w:val="en-US"/>
        </w:rPr>
        <w:t>security</w:t>
      </w:r>
      <w:bookmarkEnd w:id="62"/>
      <w:bookmarkEnd w:id="63"/>
    </w:p>
    <w:p w14:paraId="2A3D2CA5" w14:textId="77777777" w:rsidR="00042DC0" w:rsidRPr="00AB06B3" w:rsidRDefault="00042DC0" w:rsidP="00042DC0">
      <w:pPr>
        <w:rPr>
          <w:lang w:val="en-US"/>
        </w:rPr>
      </w:pPr>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p>
    <w:p w14:paraId="07E67F73" w14:textId="4F1E7227" w:rsidR="00042DC0" w:rsidRPr="00673B97" w:rsidRDefault="00042DC0" w:rsidP="00042DC0">
      <w:pPr>
        <w:pStyle w:val="B1"/>
        <w:numPr>
          <w:ilvl w:val="0"/>
          <w:numId w:val="17"/>
        </w:numPr>
      </w:pPr>
      <w:r w:rsidRPr="00673B97">
        <w:t>RRC integrity and confidentiality protection between UE and gNB (see clause 6.5.1 and 6.5.2 of TS 33.501 [4])</w:t>
      </w:r>
      <w:r w:rsidR="00FB7070">
        <w:t>.</w:t>
      </w:r>
    </w:p>
    <w:p w14:paraId="0843ECBF" w14:textId="4D11CDDD" w:rsidR="00042DC0" w:rsidRPr="008C7E9D" w:rsidRDefault="00042DC0" w:rsidP="008C7E9D">
      <w:pPr>
        <w:pStyle w:val="B1"/>
        <w:numPr>
          <w:ilvl w:val="0"/>
          <w:numId w:val="17"/>
        </w:numPr>
      </w:pPr>
      <w:r w:rsidRPr="00673B97">
        <w:t>User plane data integrity and confidentiality protection between UE and gNB (see clause 6.6.3 and 6.6.4 of TS</w:t>
      </w:r>
      <w:bookmarkStart w:id="64" w:name="_Hlk195314712"/>
      <w:r w:rsidR="008C7E9D">
        <w:t> </w:t>
      </w:r>
      <w:bookmarkEnd w:id="64"/>
      <w:r w:rsidRPr="00673B97">
        <w:t xml:space="preserve">33.501 [4]). </w:t>
      </w:r>
    </w:p>
    <w:p w14:paraId="30DDFE4E" w14:textId="77777777" w:rsidR="00042DC0" w:rsidRDefault="00042DC0" w:rsidP="00042DC0">
      <w:pPr>
        <w:pStyle w:val="List"/>
        <w:ind w:left="0" w:firstLine="0"/>
        <w:rPr>
          <w:lang w:val="en-US"/>
        </w:rPr>
      </w:pPr>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p>
    <w:p w14:paraId="723C975D" w14:textId="16482334" w:rsidR="008C7E9D" w:rsidRDefault="008C7E9D" w:rsidP="008C7E9D">
      <w:pPr>
        <w:pStyle w:val="Heading3"/>
        <w:rPr>
          <w:lang w:val="en-US"/>
        </w:rPr>
      </w:pPr>
      <w:bookmarkStart w:id="65" w:name="_Toc195321933"/>
      <w:bookmarkStart w:id="66" w:name="_Toc201323936"/>
      <w:r w:rsidRPr="000176B0">
        <w:rPr>
          <w:lang w:val="en-US"/>
        </w:rPr>
        <w:t>4.</w:t>
      </w:r>
      <w:r w:rsidR="00C07B1A">
        <w:rPr>
          <w:lang w:val="en-US"/>
        </w:rPr>
        <w:t>2</w:t>
      </w:r>
      <w:r w:rsidRPr="000176B0">
        <w:rPr>
          <w:lang w:val="en-US"/>
        </w:rPr>
        <w:t>.</w:t>
      </w:r>
      <w:r>
        <w:rPr>
          <w:lang w:val="en-US"/>
        </w:rPr>
        <w:t>12</w:t>
      </w:r>
      <w:r w:rsidRPr="000176B0">
        <w:rPr>
          <w:lang w:val="en-US"/>
        </w:rPr>
        <w:tab/>
      </w:r>
      <w:r>
        <w:rPr>
          <w:lang w:val="en-US"/>
        </w:rPr>
        <w:t xml:space="preserve">NAS </w:t>
      </w:r>
      <w:r w:rsidRPr="0046036F">
        <w:rPr>
          <w:lang w:val="en-US"/>
        </w:rPr>
        <w:t>security</w:t>
      </w:r>
      <w:bookmarkEnd w:id="65"/>
      <w:bookmarkEnd w:id="66"/>
    </w:p>
    <w:p w14:paraId="213D183B" w14:textId="77777777" w:rsidR="008C7E9D" w:rsidRPr="00AB06B3" w:rsidRDefault="008C7E9D" w:rsidP="008C7E9D">
      <w:pPr>
        <w:rPr>
          <w:lang w:val="en-US"/>
        </w:rPr>
      </w:pPr>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r>
        <w:rPr>
          <w:lang w:val="en-US"/>
        </w:rPr>
        <w:t xml:space="preserve">is 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p>
    <w:p w14:paraId="3FD762F1" w14:textId="67A94E83" w:rsidR="008C7E9D" w:rsidRDefault="00DF4EAF" w:rsidP="00DF4EAF">
      <w:pPr>
        <w:pStyle w:val="B1"/>
      </w:pPr>
      <w:r>
        <w:rPr>
          <w:lang w:val="en-US"/>
        </w:rPr>
        <w:t>-</w:t>
      </w:r>
      <w:r>
        <w:rPr>
          <w:lang w:val="en-US"/>
        </w:rPr>
        <w:tab/>
      </w:r>
      <w:r w:rsidR="008C7E9D">
        <w:rPr>
          <w:lang w:val="en-US"/>
        </w:rPr>
        <w:t>NAS</w:t>
      </w:r>
      <w:r w:rsidR="008C7E9D" w:rsidRPr="00AB06B3">
        <w:rPr>
          <w:lang w:val="en-US"/>
        </w:rPr>
        <w:t xml:space="preserve"> </w:t>
      </w:r>
      <w:r w:rsidR="008C7E9D">
        <w:rPr>
          <w:lang w:val="en-US"/>
        </w:rPr>
        <w:t xml:space="preserve">signaling </w:t>
      </w:r>
      <w:r w:rsidR="008C7E9D" w:rsidRPr="00AB06B3">
        <w:rPr>
          <w:lang w:val="en-US"/>
        </w:rPr>
        <w:t xml:space="preserve">integrity and confidentiality protection between UE and </w:t>
      </w:r>
      <w:r w:rsidR="008C7E9D">
        <w:rPr>
          <w:lang w:val="en-US"/>
        </w:rPr>
        <w:t xml:space="preserve">AMF </w:t>
      </w:r>
      <w:r w:rsidR="008C7E9D" w:rsidRPr="00AB06B3">
        <w:rPr>
          <w:lang w:val="en-US"/>
        </w:rPr>
        <w:t>(see clause 6.</w:t>
      </w:r>
      <w:r w:rsidR="008C7E9D">
        <w:rPr>
          <w:lang w:val="en-US"/>
        </w:rPr>
        <w:t>4.3 and 6.4.4</w:t>
      </w:r>
      <w:r w:rsidR="008C7E9D" w:rsidRPr="00AB06B3">
        <w:rPr>
          <w:lang w:val="en-US"/>
        </w:rPr>
        <w:t xml:space="preserve"> of TS</w:t>
      </w:r>
      <w:r w:rsidR="008C7E9D">
        <w:t> </w:t>
      </w:r>
      <w:r w:rsidR="008C7E9D" w:rsidRPr="00AB06B3">
        <w:rPr>
          <w:lang w:val="en-US"/>
        </w:rPr>
        <w:t>33.501 [4])</w:t>
      </w:r>
      <w:r w:rsidR="008C7E9D">
        <w:rPr>
          <w:lang w:val="en-US"/>
        </w:rPr>
        <w:t>.</w:t>
      </w:r>
      <w:r w:rsidR="008C7E9D" w:rsidRPr="006C00ED">
        <w:t xml:space="preserve"> </w:t>
      </w:r>
    </w:p>
    <w:p w14:paraId="44FB8F08" w14:textId="5E62471A" w:rsidR="008C7E9D" w:rsidRDefault="00DF4EAF" w:rsidP="00DF4EAF">
      <w:pPr>
        <w:pStyle w:val="B1"/>
        <w:rPr>
          <w:lang w:val="en-US"/>
        </w:rPr>
      </w:pPr>
      <w:r>
        <w:rPr>
          <w:lang w:val="en-US"/>
        </w:rPr>
        <w:t>-</w:t>
      </w:r>
      <w:r>
        <w:rPr>
          <w:lang w:val="en-US"/>
        </w:rPr>
        <w:tab/>
      </w:r>
      <w:r w:rsidR="008C7E9D">
        <w:rPr>
          <w:lang w:val="en-US"/>
        </w:rPr>
        <w:t>U</w:t>
      </w:r>
      <w:r w:rsidR="008C7E9D" w:rsidRPr="00AB06B3">
        <w:rPr>
          <w:lang w:val="en-US"/>
        </w:rPr>
        <w:t xml:space="preserve">ser plane data </w:t>
      </w:r>
      <w:r w:rsidR="008C7E9D">
        <w:rPr>
          <w:lang w:val="en-US"/>
        </w:rPr>
        <w:t xml:space="preserve">(SMS over NAS) </w:t>
      </w:r>
      <w:r w:rsidR="008C7E9D" w:rsidRPr="00AB06B3">
        <w:rPr>
          <w:lang w:val="en-US"/>
        </w:rPr>
        <w:t xml:space="preserve">integrity and confidentiality protection between UE and </w:t>
      </w:r>
      <w:r w:rsidR="008C7E9D">
        <w:rPr>
          <w:lang w:val="en-US"/>
        </w:rPr>
        <w:t xml:space="preserve">AMF </w:t>
      </w:r>
      <w:r w:rsidR="008C7E9D" w:rsidRPr="00AB06B3">
        <w:rPr>
          <w:lang w:val="en-US"/>
        </w:rPr>
        <w:t>(see clause 6.</w:t>
      </w:r>
      <w:r w:rsidR="008C7E9D">
        <w:rPr>
          <w:lang w:val="en-US"/>
        </w:rPr>
        <w:t>4.7</w:t>
      </w:r>
      <w:r w:rsidR="008C7E9D" w:rsidRPr="00AB06B3">
        <w:rPr>
          <w:lang w:val="en-US"/>
        </w:rPr>
        <w:t xml:space="preserve"> </w:t>
      </w:r>
      <w:r w:rsidR="008C7E9D">
        <w:rPr>
          <w:lang w:val="en-US"/>
        </w:rPr>
        <w:t xml:space="preserve">and 6.16 </w:t>
      </w:r>
      <w:r w:rsidR="008C7E9D" w:rsidRPr="00AB06B3">
        <w:rPr>
          <w:lang w:val="en-US"/>
        </w:rPr>
        <w:t>of TS 33.501 [4])</w:t>
      </w:r>
      <w:r w:rsidR="008C7E9D">
        <w:rPr>
          <w:lang w:val="en-US"/>
        </w:rPr>
        <w:t xml:space="preserve">. </w:t>
      </w:r>
    </w:p>
    <w:p w14:paraId="01AAEF0A" w14:textId="77777777" w:rsidR="008C7E9D" w:rsidRDefault="008C7E9D" w:rsidP="008C7E9D">
      <w:pPr>
        <w:rPr>
          <w:lang w:val="en-US"/>
        </w:rPr>
      </w:pPr>
      <w:r>
        <w:rPr>
          <w:lang w:val="en-US"/>
        </w:rPr>
        <w:t xml:space="preserve">NAS </w:t>
      </w:r>
      <w:r w:rsidRPr="009477DF">
        <w:rPr>
          <w:lang w:val="en-US"/>
        </w:rPr>
        <w:t>security</w:t>
      </w:r>
      <w:r>
        <w:rPr>
          <w:lang w:val="en-US"/>
        </w:rPr>
        <w:t xml:space="preserve"> protocol employs symmetric cryptography for confidentiality and integrity protection.</w:t>
      </w:r>
    </w:p>
    <w:p w14:paraId="4F054182" w14:textId="068FFDA4" w:rsidR="00213A6E" w:rsidRDefault="00213A6E" w:rsidP="00213A6E">
      <w:pPr>
        <w:pStyle w:val="Heading3"/>
        <w:rPr>
          <w:lang w:val="en-US"/>
        </w:rPr>
      </w:pPr>
      <w:bookmarkStart w:id="67" w:name="_Toc195321934"/>
      <w:bookmarkStart w:id="68" w:name="_Toc201323937"/>
      <w:r w:rsidRPr="000176B0">
        <w:rPr>
          <w:lang w:val="en-US"/>
        </w:rPr>
        <w:t>4.</w:t>
      </w:r>
      <w:r w:rsidR="00C07B1A">
        <w:rPr>
          <w:lang w:val="en-US"/>
        </w:rPr>
        <w:t>2</w:t>
      </w:r>
      <w:r w:rsidRPr="000176B0">
        <w:rPr>
          <w:lang w:val="en-US"/>
        </w:rPr>
        <w:t>.</w:t>
      </w:r>
      <w:r>
        <w:rPr>
          <w:lang w:val="en-US"/>
        </w:rPr>
        <w:t>13</w:t>
      </w:r>
      <w:r w:rsidRPr="000176B0">
        <w:rPr>
          <w:lang w:val="en-US"/>
        </w:rPr>
        <w:tab/>
      </w:r>
      <w:r>
        <w:rPr>
          <w:lang w:val="en-US"/>
        </w:rPr>
        <w:t>EAP-AKA’</w:t>
      </w:r>
      <w:bookmarkEnd w:id="67"/>
      <w:bookmarkEnd w:id="68"/>
    </w:p>
    <w:p w14:paraId="792CA60F" w14:textId="77777777" w:rsidR="00F16AE8" w:rsidRDefault="00F16AE8" w:rsidP="00F16AE8">
      <w:pPr>
        <w:rPr>
          <w:lang w:val="en-US"/>
        </w:rPr>
      </w:pPr>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p>
    <w:p w14:paraId="40EB8B41" w14:textId="77777777" w:rsidR="00F16AE8" w:rsidRDefault="00F16AE8" w:rsidP="00F16AE8">
      <w:pPr>
        <w:rPr>
          <w:lang w:val="en-US"/>
        </w:rPr>
      </w:pPr>
      <w:r>
        <w:rPr>
          <w:lang w:val="en-US"/>
        </w:rPr>
        <w:t>The long term key K and the SUPI are preconfigured in the USIM (in the UE) and in the UDM/ARPF.</w:t>
      </w:r>
    </w:p>
    <w:p w14:paraId="274A158E" w14:textId="672070FF" w:rsidR="00F16AE8" w:rsidRDefault="00F16AE8" w:rsidP="00F16AE8">
      <w:pPr>
        <w:rPr>
          <w:lang w:val="en-US"/>
        </w:rPr>
      </w:pPr>
      <w:r w:rsidRPr="004E5F70">
        <w:rPr>
          <w:lang w:val="en-US"/>
        </w:rPr>
        <w:t>EAP-AKA' is specified in RFC 5448 [</w:t>
      </w:r>
      <w:r w:rsidR="005E15FE">
        <w:rPr>
          <w:lang w:val="en-US"/>
        </w:rPr>
        <w:t>15</w:t>
      </w:r>
      <w:r w:rsidRPr="004E5F70">
        <w:rPr>
          <w:lang w:val="en-US"/>
        </w:rPr>
        <w:t xml:space="preserve">]. </w:t>
      </w:r>
    </w:p>
    <w:p w14:paraId="6029B35D" w14:textId="77777777" w:rsidR="00F16AE8" w:rsidRDefault="00F16AE8" w:rsidP="00F16AE8">
      <w:pPr>
        <w:rPr>
          <w:lang w:val="en-US"/>
        </w:rPr>
      </w:pPr>
      <w:r w:rsidRPr="004E5F70">
        <w:rPr>
          <w:lang w:val="en-US"/>
        </w:rPr>
        <w:t>The 3GPP 5G profile for EAP-AKA' is specified in the normative Annex F</w:t>
      </w:r>
      <w:r>
        <w:rPr>
          <w:lang w:val="en-US"/>
        </w:rPr>
        <w:t xml:space="preserve"> of TS 33.501 [4]</w:t>
      </w:r>
      <w:r w:rsidRPr="004E5F70">
        <w:rPr>
          <w:lang w:val="en-US"/>
        </w:rPr>
        <w:t>.</w:t>
      </w:r>
    </w:p>
    <w:p w14:paraId="3AD2DB44" w14:textId="2595AD11" w:rsidR="00F16AE8" w:rsidRPr="004B6AB6" w:rsidRDefault="00F16AE8" w:rsidP="00F16AE8">
      <w:pPr>
        <w:rPr>
          <w:lang w:val="en-US"/>
        </w:rPr>
      </w:pPr>
      <w:r w:rsidRPr="00CB776F">
        <w:rPr>
          <w:lang w:val="en-US"/>
        </w:rPr>
        <w:lastRenderedPageBreak/>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r w:rsidR="005E15FE">
        <w:rPr>
          <w:lang w:val="en-US"/>
        </w:rPr>
        <w:t>1</w:t>
      </w:r>
      <w:r w:rsidR="0016735A">
        <w:rPr>
          <w:lang w:val="en-US"/>
        </w:rPr>
        <w:t>1</w:t>
      </w:r>
      <w:r w:rsidRPr="004B6AB6">
        <w:rPr>
          <w:lang w:val="en-US"/>
        </w:rPr>
        <w:t>].</w:t>
      </w:r>
    </w:p>
    <w:p w14:paraId="4632896F" w14:textId="0E2AE8CC" w:rsidR="00F16AE8" w:rsidRDefault="00F16AE8" w:rsidP="00F16AE8">
      <w:pPr>
        <w:rPr>
          <w:lang w:val="en-US"/>
        </w:rPr>
      </w:pPr>
      <w:r>
        <w:rPr>
          <w:lang w:val="en-US"/>
        </w:rPr>
        <w:t xml:space="preserve">EAP-AKA’ requires functions as </w:t>
      </w:r>
      <w:r w:rsidRPr="00980E13">
        <w:rPr>
          <w:lang w:val="en-US"/>
        </w:rPr>
        <w:t>described for 128 Bit MILENAGE in TS 35.205 [</w:t>
      </w:r>
      <w:r w:rsidR="005E15FE">
        <w:rPr>
          <w:lang w:val="en-US"/>
        </w:rPr>
        <w:t>16</w:t>
      </w:r>
      <w:r w:rsidRPr="00980E13">
        <w:rPr>
          <w:lang w:val="en-US"/>
        </w:rPr>
        <w:t>], 128 Bit or 256 Bit TUAK in TS</w:t>
      </w:r>
      <w:r w:rsidR="00F61FFE">
        <w:rPr>
          <w:lang w:val="en-US"/>
        </w:rPr>
        <w:t> </w:t>
      </w:r>
      <w:r w:rsidRPr="00980E13">
        <w:rPr>
          <w:lang w:val="en-US"/>
        </w:rPr>
        <w:t>35.231 [</w:t>
      </w:r>
      <w:r w:rsidR="005E15FE">
        <w:rPr>
          <w:lang w:val="en-US"/>
        </w:rPr>
        <w:t>17</w:t>
      </w:r>
      <w:r w:rsidRPr="00980E13">
        <w:rPr>
          <w:lang w:val="en-US"/>
        </w:rPr>
        <w:t>] and in TS 35.234 [</w:t>
      </w:r>
      <w:r w:rsidR="005E15FE">
        <w:rPr>
          <w:lang w:val="en-US"/>
        </w:rPr>
        <w:t>18</w:t>
      </w:r>
      <w:r w:rsidRPr="00980E13">
        <w:rPr>
          <w:lang w:val="en-US"/>
        </w:rPr>
        <w:t>] for 256 Bit</w:t>
      </w:r>
      <w:r>
        <w:rPr>
          <w:lang w:val="en-US"/>
        </w:rPr>
        <w:t xml:space="preserve"> MILENAGE.</w:t>
      </w:r>
    </w:p>
    <w:p w14:paraId="1BCF36FA" w14:textId="77777777" w:rsidR="00F16AE8" w:rsidRPr="003260CF" w:rsidRDefault="00F16AE8" w:rsidP="00F16AE8">
      <w:pPr>
        <w:rPr>
          <w:lang w:val="en-US"/>
        </w:rPr>
      </w:pPr>
      <w:r w:rsidRPr="003260CF">
        <w:rPr>
          <w:lang w:val="en-US"/>
        </w:rPr>
        <w:t>EAP-AKA’ employs symmetric cryptography for authentication and key agreement.</w:t>
      </w:r>
    </w:p>
    <w:p w14:paraId="777CCB84" w14:textId="77777777" w:rsidR="00F16AE8" w:rsidRPr="003260CF" w:rsidRDefault="00F16AE8" w:rsidP="00F16AE8">
      <w:pPr>
        <w:rPr>
          <w:lang w:val="en-US"/>
        </w:rPr>
      </w:pPr>
      <w:r w:rsidRPr="003260CF">
        <w:rPr>
          <w:lang w:val="en-US"/>
        </w:rPr>
        <w:t>EAP-AKA’ employs hash function for session key derivation.</w:t>
      </w:r>
    </w:p>
    <w:p w14:paraId="5CBCC1C6" w14:textId="5A22F1BC" w:rsidR="0016735A" w:rsidRDefault="0016735A" w:rsidP="0016735A">
      <w:pPr>
        <w:pStyle w:val="Heading3"/>
        <w:rPr>
          <w:lang w:val="en-US"/>
        </w:rPr>
      </w:pPr>
      <w:bookmarkStart w:id="69" w:name="_Toc195321935"/>
      <w:bookmarkStart w:id="70" w:name="_Toc201323938"/>
      <w:r w:rsidRPr="000176B0">
        <w:rPr>
          <w:lang w:val="en-US"/>
        </w:rPr>
        <w:t>4.</w:t>
      </w:r>
      <w:r w:rsidR="00C07B1A">
        <w:rPr>
          <w:lang w:val="en-US"/>
        </w:rPr>
        <w:t>2</w:t>
      </w:r>
      <w:r w:rsidRPr="000176B0">
        <w:rPr>
          <w:lang w:val="en-US"/>
        </w:rPr>
        <w:t>.</w:t>
      </w:r>
      <w:r>
        <w:rPr>
          <w:lang w:val="en-US"/>
        </w:rPr>
        <w:t>1</w:t>
      </w:r>
      <w:r w:rsidR="00B3038D">
        <w:rPr>
          <w:lang w:val="en-US"/>
        </w:rPr>
        <w:t>4</w:t>
      </w:r>
      <w:r w:rsidRPr="000176B0">
        <w:rPr>
          <w:lang w:val="en-US"/>
        </w:rPr>
        <w:tab/>
      </w:r>
      <w:r w:rsidRPr="00CF6513">
        <w:rPr>
          <w:lang w:val="en-US"/>
        </w:rPr>
        <w:t>5G-AKA</w:t>
      </w:r>
      <w:bookmarkEnd w:id="69"/>
      <w:bookmarkEnd w:id="70"/>
    </w:p>
    <w:p w14:paraId="71827E4D" w14:textId="77777777" w:rsidR="0016735A" w:rsidRDefault="0016735A" w:rsidP="0016735A">
      <w:pPr>
        <w:rPr>
          <w:lang w:val="en-US"/>
        </w:rPr>
      </w:pPr>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p>
    <w:p w14:paraId="36343EF1" w14:textId="76166425" w:rsidR="0016735A" w:rsidRPr="00C52514" w:rsidRDefault="0016735A" w:rsidP="00C52514">
      <w:pPr>
        <w:rPr>
          <w:lang w:val="en-US"/>
        </w:rPr>
      </w:pPr>
      <w:r w:rsidRPr="00C52514">
        <w:rPr>
          <w:lang w:val="en-US"/>
        </w:rPr>
        <w:t>The long term key K and the SUPI are preconfigured in the USIM (in the UE) and in the UDM/ARPF.</w:t>
      </w:r>
    </w:p>
    <w:p w14:paraId="0D5F7DD8" w14:textId="14F17158" w:rsidR="0016735A" w:rsidRDefault="00D429EE" w:rsidP="004E20CF">
      <w:pPr>
        <w:pStyle w:val="B1"/>
        <w:rPr>
          <w:lang w:val="en-US"/>
        </w:rPr>
      </w:pPr>
      <w:r>
        <w:rPr>
          <w:lang w:val="en-US"/>
        </w:rPr>
        <w:t xml:space="preserve">- </w:t>
      </w:r>
      <w:r w:rsidR="0016735A" w:rsidRPr="00E94376">
        <w:rPr>
          <w:lang w:val="en-US"/>
        </w:rPr>
        <w:t>5G-AKA</w:t>
      </w:r>
      <w:r w:rsidR="0016735A" w:rsidRPr="004E5F70">
        <w:rPr>
          <w:lang w:val="en-US"/>
        </w:rPr>
        <w:t xml:space="preserve"> is specified in </w:t>
      </w:r>
      <w:r w:rsidR="0016735A">
        <w:rPr>
          <w:lang w:val="en-US"/>
        </w:rPr>
        <w:t>TS 33.501 [4]</w:t>
      </w:r>
      <w:r w:rsidR="0016735A" w:rsidRPr="004E5F70">
        <w:rPr>
          <w:lang w:val="en-US"/>
        </w:rPr>
        <w:t>.</w:t>
      </w:r>
    </w:p>
    <w:p w14:paraId="236B763A" w14:textId="533C1A50" w:rsidR="0016735A" w:rsidRPr="00452E5E" w:rsidRDefault="00D429EE" w:rsidP="004E20CF">
      <w:pPr>
        <w:pStyle w:val="B1"/>
        <w:rPr>
          <w:lang w:val="en-US"/>
        </w:rPr>
      </w:pPr>
      <w:r>
        <w:rPr>
          <w:lang w:val="en-US"/>
        </w:rPr>
        <w:t>-</w:t>
      </w:r>
      <w:r w:rsidR="00C24283">
        <w:rPr>
          <w:lang w:val="en-US"/>
        </w:rPr>
        <w:t xml:space="preserve"> </w:t>
      </w:r>
      <w:r w:rsidR="0016735A" w:rsidRPr="00CB776F">
        <w:rPr>
          <w:lang w:val="en-US"/>
        </w:rPr>
        <w:t xml:space="preserve">KDF </w:t>
      </w:r>
      <w:r w:rsidR="0016735A">
        <w:rPr>
          <w:lang w:val="en-US"/>
        </w:rPr>
        <w:t xml:space="preserve">for key generation </w:t>
      </w:r>
      <w:r w:rsidR="0016735A" w:rsidRPr="00452E5E">
        <w:rPr>
          <w:lang w:val="en-US"/>
        </w:rPr>
        <w:t xml:space="preserve">is HMAC-SHA-256 </w:t>
      </w:r>
      <w:r w:rsidR="0016735A">
        <w:rPr>
          <w:lang w:val="en-US"/>
        </w:rPr>
        <w:t xml:space="preserve">as per </w:t>
      </w:r>
      <w:r w:rsidR="0016735A" w:rsidRPr="00771B29">
        <w:rPr>
          <w:lang w:val="en-US"/>
        </w:rPr>
        <w:t xml:space="preserve">Annex B.2.0 of TS 33.220 </w:t>
      </w:r>
      <w:r w:rsidR="0016735A" w:rsidRPr="00452E5E">
        <w:rPr>
          <w:lang w:val="en-US"/>
        </w:rPr>
        <w:t>[</w:t>
      </w:r>
      <w:r w:rsidR="0016735A">
        <w:rPr>
          <w:lang w:val="en-US"/>
        </w:rPr>
        <w:t>11</w:t>
      </w:r>
      <w:r w:rsidR="0016735A" w:rsidRPr="00452E5E">
        <w:rPr>
          <w:lang w:val="en-US"/>
        </w:rPr>
        <w:t>].</w:t>
      </w:r>
    </w:p>
    <w:p w14:paraId="6CA34FBB" w14:textId="5866A98D" w:rsidR="0016735A" w:rsidRDefault="0016735A" w:rsidP="0016735A">
      <w:pPr>
        <w:rPr>
          <w:lang w:val="en-US"/>
        </w:rPr>
      </w:pPr>
      <w:r w:rsidRPr="00E94376">
        <w:rPr>
          <w:lang w:val="en-US"/>
        </w:rPr>
        <w:t>5G-AKA</w:t>
      </w:r>
      <w:r w:rsidRPr="004E5F70">
        <w:rPr>
          <w:lang w:val="en-US"/>
        </w:rPr>
        <w:t xml:space="preserve"> </w:t>
      </w:r>
      <w:r>
        <w:rPr>
          <w:lang w:val="en-US"/>
        </w:rPr>
        <w:t xml:space="preserve">requires </w:t>
      </w:r>
      <w:r w:rsidRPr="00980E13">
        <w:rPr>
          <w:lang w:val="en-US"/>
        </w:rPr>
        <w:t>functions as described for 128 Bit MILENAGE in TS 35.205 [</w:t>
      </w:r>
      <w:r>
        <w:rPr>
          <w:lang w:val="en-US"/>
        </w:rPr>
        <w:t>16</w:t>
      </w:r>
      <w:r w:rsidRPr="00980E13">
        <w:rPr>
          <w:lang w:val="en-US"/>
        </w:rPr>
        <w:t>], 128 Bit or 256 Bit TUAK in TS</w:t>
      </w:r>
      <w:r w:rsidR="00F61FFE">
        <w:rPr>
          <w:lang w:val="en-US"/>
        </w:rPr>
        <w:t> </w:t>
      </w:r>
      <w:r w:rsidRPr="00980E13">
        <w:rPr>
          <w:lang w:val="en-US"/>
        </w:rPr>
        <w:t>35.231 [</w:t>
      </w:r>
      <w:r>
        <w:rPr>
          <w:lang w:val="en-US"/>
        </w:rPr>
        <w:t>17</w:t>
      </w:r>
      <w:r w:rsidRPr="00980E13">
        <w:rPr>
          <w:lang w:val="en-US"/>
        </w:rPr>
        <w:t>] and in TS 35</w:t>
      </w:r>
      <w:r>
        <w:rPr>
          <w:lang w:val="en-US"/>
        </w:rPr>
        <w:t>.234 [18] for 256 Bit MILENAGE.</w:t>
      </w:r>
    </w:p>
    <w:p w14:paraId="5036AFC5" w14:textId="77777777" w:rsidR="0016735A" w:rsidRPr="003260CF" w:rsidRDefault="0016735A" w:rsidP="0016735A">
      <w:pPr>
        <w:rPr>
          <w:lang w:val="en-US"/>
        </w:rPr>
      </w:pPr>
      <w:r w:rsidRPr="003260CF">
        <w:rPr>
          <w:lang w:val="en-US"/>
        </w:rPr>
        <w:t>5G-AKA employs symmetric cryptography for authentication and key agreement.</w:t>
      </w:r>
    </w:p>
    <w:p w14:paraId="5D01F5B3" w14:textId="77777777" w:rsidR="0016735A" w:rsidRPr="003260CF" w:rsidRDefault="0016735A" w:rsidP="0016735A">
      <w:pPr>
        <w:rPr>
          <w:lang w:val="en-US"/>
        </w:rPr>
      </w:pPr>
      <w:r w:rsidRPr="003260CF">
        <w:rPr>
          <w:lang w:val="en-US"/>
        </w:rPr>
        <w:t>5G-AKA employs hash function for session key derivation.</w:t>
      </w:r>
    </w:p>
    <w:p w14:paraId="4396CA18" w14:textId="2191969F" w:rsidR="00E728F1" w:rsidRDefault="00E728F1" w:rsidP="00E728F1">
      <w:pPr>
        <w:pStyle w:val="Heading3"/>
        <w:rPr>
          <w:lang w:val="en-US"/>
        </w:rPr>
      </w:pPr>
      <w:bookmarkStart w:id="71" w:name="_Toc195321936"/>
      <w:bookmarkStart w:id="72" w:name="_Toc201323939"/>
      <w:r w:rsidRPr="000176B0">
        <w:rPr>
          <w:lang w:val="en-US"/>
        </w:rPr>
        <w:t>4.</w:t>
      </w:r>
      <w:r w:rsidR="00C07B1A">
        <w:rPr>
          <w:lang w:val="en-US"/>
        </w:rPr>
        <w:t>2</w:t>
      </w:r>
      <w:r w:rsidRPr="000176B0">
        <w:rPr>
          <w:lang w:val="en-US"/>
        </w:rPr>
        <w:t>.</w:t>
      </w:r>
      <w:r>
        <w:rPr>
          <w:lang w:val="en-US"/>
        </w:rPr>
        <w:t>15</w:t>
      </w:r>
      <w:r w:rsidRPr="000176B0">
        <w:rPr>
          <w:lang w:val="en-US"/>
        </w:rPr>
        <w:tab/>
      </w:r>
      <w:r>
        <w:rPr>
          <w:lang w:val="en-US"/>
        </w:rPr>
        <w:t>IPsec ESP</w:t>
      </w:r>
      <w:bookmarkEnd w:id="71"/>
      <w:bookmarkEnd w:id="72"/>
    </w:p>
    <w:p w14:paraId="05F3DC75" w14:textId="45750052" w:rsidR="00F46ED6" w:rsidRDefault="00F46ED6" w:rsidP="00F46ED6">
      <w:pPr>
        <w:rPr>
          <w:lang w:val="en-US"/>
        </w:rPr>
      </w:pPr>
      <w:r>
        <w:t xml:space="preserve">IPsec ESP </w:t>
      </w:r>
      <w:r w:rsidR="00686203">
        <w:t xml:space="preserve">specified in IETF RFC 4303 [24], RFC 8221 [25], RFC 8750 [26] </w:t>
      </w:r>
      <w:r w:rsidRPr="00EB7135">
        <w:t xml:space="preserve">is used in 5G system to </w:t>
      </w:r>
      <w:r>
        <w:t>provide security for the following:</w:t>
      </w:r>
    </w:p>
    <w:p w14:paraId="775D3012" w14:textId="21F8ABE3" w:rsidR="00F46ED6" w:rsidRDefault="00F46ED6" w:rsidP="004B6AB6">
      <w:pPr>
        <w:pStyle w:val="B1"/>
        <w:numPr>
          <w:ilvl w:val="0"/>
          <w:numId w:val="18"/>
        </w:numPr>
      </w:pPr>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D0A0BE3" w14:textId="0FF94664" w:rsidR="00F46ED6" w:rsidRPr="000176B0" w:rsidRDefault="00F46ED6" w:rsidP="004B6AB6">
      <w:pPr>
        <w:pStyle w:val="B1"/>
        <w:numPr>
          <w:ilvl w:val="0"/>
          <w:numId w:val="18"/>
        </w:numPr>
      </w:pP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576EC4B" w14:textId="0EF7A4F0" w:rsidR="00F46ED6" w:rsidRDefault="00F46ED6" w:rsidP="004B6AB6">
      <w:pPr>
        <w:pStyle w:val="B1"/>
        <w:numPr>
          <w:ilvl w:val="0"/>
          <w:numId w:val="18"/>
        </w:numPr>
      </w:pP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0E53B125" w14:textId="02DCCC24" w:rsidR="00F46ED6" w:rsidRDefault="00F46ED6" w:rsidP="004B6AB6">
      <w:pPr>
        <w:pStyle w:val="B1"/>
        <w:numPr>
          <w:ilvl w:val="0"/>
          <w:numId w:val="18"/>
        </w:numPr>
        <w:rPr>
          <w:lang w:val="en-US"/>
        </w:rPr>
      </w:pP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3BBF9F40" w14:textId="5B192FF2" w:rsidR="00F46ED6" w:rsidRDefault="00F46ED6" w:rsidP="004B6AB6">
      <w:pPr>
        <w:pStyle w:val="B1"/>
        <w:numPr>
          <w:ilvl w:val="0"/>
          <w:numId w:val="18"/>
        </w:numPr>
      </w:pPr>
      <w:r>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14D26AD" w14:textId="125C2FE8" w:rsidR="00F46ED6" w:rsidRDefault="00F46ED6" w:rsidP="004B6AB6">
      <w:pPr>
        <w:pStyle w:val="B1"/>
        <w:numPr>
          <w:ilvl w:val="0"/>
          <w:numId w:val="18"/>
        </w:numPr>
      </w:pP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47D19F2D" w14:textId="16E83F66" w:rsidR="00F46ED6" w:rsidRDefault="00F46ED6" w:rsidP="004B6AB6">
      <w:pPr>
        <w:pStyle w:val="B1"/>
        <w:numPr>
          <w:ilvl w:val="0"/>
          <w:numId w:val="18"/>
        </w:numPr>
      </w:pPr>
      <w:r>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4FD46381" w14:textId="752E987D" w:rsidR="00F46ED6" w:rsidRDefault="00F46ED6" w:rsidP="004B6AB6">
      <w:pPr>
        <w:pStyle w:val="B1"/>
        <w:numPr>
          <w:ilvl w:val="0"/>
          <w:numId w:val="18"/>
        </w:numPr>
      </w:pPr>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r w:rsidR="00F61FFE">
        <w:rPr>
          <w:lang w:val="en-US"/>
        </w:rPr>
        <w:t> </w:t>
      </w:r>
      <w:r w:rsidRPr="000176B0">
        <w:t>33.501</w:t>
      </w:r>
      <w:r w:rsidR="00F61FFE">
        <w:rPr>
          <w:lang w:val="en-US"/>
        </w:rPr>
        <w:t> </w:t>
      </w:r>
      <w:r w:rsidRPr="000176B0">
        <w:t>[4])</w:t>
      </w:r>
    </w:p>
    <w:p w14:paraId="21FA23C2" w14:textId="41B80235" w:rsidR="00F46ED6" w:rsidRDefault="00F46ED6" w:rsidP="004B6AB6">
      <w:pPr>
        <w:pStyle w:val="B1"/>
        <w:numPr>
          <w:ilvl w:val="0"/>
          <w:numId w:val="18"/>
        </w:numPr>
      </w:pPr>
      <w:r>
        <w:t>Policy discrimination of GTP-C, GTP-U and protection of GTP-C transport protocol (see Annex</w:t>
      </w:r>
      <w:r w:rsidRPr="007777FE">
        <w:t xml:space="preserve"> </w:t>
      </w:r>
      <w:r>
        <w:t xml:space="preserve">B </w:t>
      </w:r>
      <w:r w:rsidRPr="007777FE">
        <w:t>of TS</w:t>
      </w:r>
      <w:r w:rsidR="00F61FFE">
        <w:rPr>
          <w:lang w:val="en-US"/>
        </w:rPr>
        <w:t> </w:t>
      </w:r>
      <w:r w:rsidRPr="000176B0">
        <w:t>33.</w:t>
      </w:r>
      <w:r>
        <w:t>210</w:t>
      </w:r>
      <w:r w:rsidRPr="000176B0">
        <w:t xml:space="preserve"> [</w:t>
      </w:r>
      <w:r>
        <w:t>2</w:t>
      </w:r>
      <w:r w:rsidRPr="000176B0">
        <w:t>])</w:t>
      </w:r>
    </w:p>
    <w:p w14:paraId="143A7F6E" w14:textId="4AE78E9C" w:rsidR="00F46ED6" w:rsidRDefault="00F46ED6" w:rsidP="00F46ED6">
      <w:pPr>
        <w:pStyle w:val="B1"/>
      </w:pPr>
      <w:r>
        <w:t>-</w:t>
      </w:r>
      <w:r>
        <w:tab/>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p>
    <w:p w14:paraId="23374A0C" w14:textId="256DF79A" w:rsidR="00F46ED6" w:rsidRDefault="00F46ED6" w:rsidP="00F46ED6">
      <w:pPr>
        <w:pStyle w:val="B1"/>
      </w:pPr>
      <w:r>
        <w:t>-</w:t>
      </w:r>
      <w:r>
        <w:tab/>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p>
    <w:p w14:paraId="1B2072D9" w14:textId="22647A12" w:rsidR="00F46ED6" w:rsidRPr="00397DA6" w:rsidRDefault="00F46ED6" w:rsidP="00DD73B6">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p>
    <w:p w14:paraId="46E2A30F" w14:textId="77777777" w:rsidR="00F46ED6" w:rsidRDefault="00F46ED6" w:rsidP="00D24BC9">
      <w:pPr>
        <w:rPr>
          <w:lang w:val="en-US"/>
        </w:rPr>
      </w:pPr>
      <w:r>
        <w:rPr>
          <w:lang w:val="en-US"/>
        </w:rPr>
        <w:t>IPSec ESP employs symmetric cryptography for confidentiality, integrity and replay protection.</w:t>
      </w:r>
    </w:p>
    <w:p w14:paraId="7F964113" w14:textId="7D2AE8DB" w:rsidR="00F46ED6" w:rsidRPr="00155147" w:rsidRDefault="00F46ED6" w:rsidP="00D24BC9">
      <w:pPr>
        <w:rPr>
          <w:lang w:val="en-US"/>
        </w:rPr>
      </w:pPr>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w:t>
      </w:r>
      <w:r w:rsidR="00C07B1A">
        <w:rPr>
          <w:lang w:val="en-US"/>
        </w:rPr>
        <w:t>2</w:t>
      </w:r>
      <w:r>
        <w:rPr>
          <w:lang w:val="en-US"/>
        </w:rPr>
        <w:t>.</w:t>
      </w:r>
      <w:r w:rsidR="009A001D">
        <w:rPr>
          <w:lang w:val="en-US"/>
        </w:rPr>
        <w:t>10</w:t>
      </w:r>
      <w:r>
        <w:rPr>
          <w:lang w:val="en-US"/>
        </w:rPr>
        <w:t>.</w:t>
      </w:r>
    </w:p>
    <w:p w14:paraId="2BF11F0E" w14:textId="6FADD2F1" w:rsidR="00DD73B6" w:rsidRDefault="00DD73B6" w:rsidP="00DD73B6">
      <w:pPr>
        <w:pStyle w:val="Heading3"/>
        <w:rPr>
          <w:lang w:val="en-US"/>
        </w:rPr>
      </w:pPr>
      <w:bookmarkStart w:id="73" w:name="_Toc195321937"/>
      <w:bookmarkStart w:id="74" w:name="_Toc201323940"/>
      <w:r w:rsidRPr="000176B0">
        <w:rPr>
          <w:lang w:val="en-US"/>
        </w:rPr>
        <w:lastRenderedPageBreak/>
        <w:t>4.</w:t>
      </w:r>
      <w:r w:rsidR="00C07B1A">
        <w:rPr>
          <w:lang w:val="en-US"/>
        </w:rPr>
        <w:t>2</w:t>
      </w:r>
      <w:r w:rsidRPr="000176B0">
        <w:rPr>
          <w:lang w:val="en-US"/>
        </w:rPr>
        <w:t>.</w:t>
      </w:r>
      <w:r>
        <w:rPr>
          <w:lang w:val="en-US"/>
        </w:rPr>
        <w:t>16</w:t>
      </w:r>
      <w:r w:rsidRPr="000176B0">
        <w:rPr>
          <w:lang w:val="en-US"/>
        </w:rPr>
        <w:tab/>
      </w:r>
      <w:r w:rsidR="00B62968">
        <w:rPr>
          <w:lang w:val="en-US"/>
        </w:rPr>
        <w:t>Key Derivation Function (KDF)</w:t>
      </w:r>
      <w:bookmarkEnd w:id="73"/>
      <w:bookmarkEnd w:id="74"/>
    </w:p>
    <w:p w14:paraId="7FB32DAB" w14:textId="77777777" w:rsidR="00500B46" w:rsidRDefault="00500B46" w:rsidP="00500B46">
      <w:r>
        <w:t xml:space="preserve">The KDF is </w:t>
      </w:r>
      <w:r w:rsidRPr="00925D79">
        <w:t xml:space="preserve">used in 5G system in standalone mode </w:t>
      </w:r>
      <w:r>
        <w:t xml:space="preserve">and is defined in the normative Annex A of TS 33.501 [4]. </w:t>
      </w:r>
    </w:p>
    <w:p w14:paraId="17EBFD26" w14:textId="45F2C614" w:rsidR="00500B46" w:rsidRDefault="00DF4EAF" w:rsidP="00DF4EAF">
      <w:pPr>
        <w:pStyle w:val="B1"/>
        <w:rPr>
          <w:lang w:val="en-US"/>
        </w:rPr>
      </w:pPr>
      <w:r>
        <w:rPr>
          <w:lang w:val="en-US"/>
        </w:rPr>
        <w:t>-</w:t>
      </w:r>
      <w:r>
        <w:rPr>
          <w:lang w:val="en-US"/>
        </w:rPr>
        <w:tab/>
      </w:r>
      <w:r w:rsidR="00500B46">
        <w:rPr>
          <w:lang w:val="en-US"/>
        </w:rPr>
        <w:t>The generic KDF for the purpose of a cryptographic key computation is specified in the normative Annex B.2 of TS 33.220 [11].</w:t>
      </w:r>
    </w:p>
    <w:p w14:paraId="535B5061" w14:textId="77777777" w:rsidR="00500B46" w:rsidRDefault="00500B46" w:rsidP="00500B46">
      <w:pPr>
        <w:rPr>
          <w:lang w:val="en-US"/>
        </w:rPr>
      </w:pPr>
      <w:r>
        <w:rPr>
          <w:lang w:val="en-US"/>
        </w:rPr>
        <w:t xml:space="preserve">The KDF employs hash function for key derivation. </w:t>
      </w:r>
    </w:p>
    <w:p w14:paraId="465B73E3" w14:textId="75AF7E48" w:rsidR="00C06A2B" w:rsidRDefault="00C06A2B" w:rsidP="00C06A2B">
      <w:pPr>
        <w:pStyle w:val="Heading3"/>
        <w:rPr>
          <w:lang w:val="en-US"/>
        </w:rPr>
      </w:pPr>
      <w:bookmarkStart w:id="75" w:name="_Toc195321938"/>
      <w:bookmarkStart w:id="76" w:name="_Toc201323941"/>
      <w:r w:rsidRPr="000176B0">
        <w:rPr>
          <w:lang w:val="en-US"/>
        </w:rPr>
        <w:t>4.</w:t>
      </w:r>
      <w:r w:rsidR="00C07B1A">
        <w:rPr>
          <w:lang w:val="en-US"/>
        </w:rPr>
        <w:t>2</w:t>
      </w:r>
      <w:r w:rsidRPr="000176B0">
        <w:rPr>
          <w:lang w:val="en-US"/>
        </w:rPr>
        <w:t>.</w:t>
      </w:r>
      <w:r>
        <w:rPr>
          <w:lang w:val="en-US"/>
        </w:rPr>
        <w:t>17</w:t>
      </w:r>
      <w:r w:rsidRPr="000176B0">
        <w:rPr>
          <w:lang w:val="en-US"/>
        </w:rPr>
        <w:tab/>
      </w:r>
      <w:r>
        <w:rPr>
          <w:lang w:val="en-US"/>
        </w:rPr>
        <w:t>JWE and JWS</w:t>
      </w:r>
      <w:bookmarkEnd w:id="75"/>
      <w:bookmarkEnd w:id="76"/>
    </w:p>
    <w:p w14:paraId="1260B2C2" w14:textId="15EA9016" w:rsidR="00C06A2B" w:rsidRDefault="00C06A2B" w:rsidP="00C06A2B">
      <w:pPr>
        <w:rPr>
          <w:lang w:val="en-US"/>
        </w:rPr>
      </w:pPr>
      <w:r>
        <w:rPr>
          <w:lang w:val="en-US"/>
        </w:rPr>
        <w:t xml:space="preserve">JSON Web Encryption (JWE) </w:t>
      </w:r>
      <w:r w:rsidR="00440695">
        <w:rPr>
          <w:lang w:val="en-US"/>
        </w:rPr>
        <w:t xml:space="preserve">specified in IETF RFC 7516 [27] </w:t>
      </w:r>
      <w:r>
        <w:rPr>
          <w:lang w:val="en-US"/>
        </w:rPr>
        <w:t xml:space="preserve">and/or JSON Web Signature (JWS) </w:t>
      </w:r>
      <w:r w:rsidR="00440695">
        <w:rPr>
          <w:lang w:val="en-US"/>
        </w:rPr>
        <w:t xml:space="preserve">specified in IETF RFC 7515 [28] </w:t>
      </w:r>
      <w:r>
        <w:rPr>
          <w:lang w:val="en-US"/>
        </w:rPr>
        <w:t>are used in 5G system in standalone mode to protect the following:</w:t>
      </w:r>
    </w:p>
    <w:p w14:paraId="22B67C78" w14:textId="644F8A0D" w:rsidR="00C06A2B" w:rsidRDefault="00DF4EAF" w:rsidP="00DF4EAF">
      <w:pPr>
        <w:pStyle w:val="B1"/>
        <w:rPr>
          <w:lang w:val="en-US"/>
        </w:rPr>
      </w:pPr>
      <w:r>
        <w:rPr>
          <w:lang w:val="en-US"/>
        </w:rPr>
        <w:t>-</w:t>
      </w:r>
      <w:r>
        <w:rPr>
          <w:lang w:val="en-US"/>
        </w:rPr>
        <w:tab/>
      </w:r>
      <w:r w:rsidR="00C06A2B">
        <w:rPr>
          <w:lang w:val="en-US"/>
        </w:rPr>
        <w:t>N32 interface (see clause 13.2 of TS 33.501 [</w:t>
      </w:r>
      <w:r w:rsidR="00C06A2B" w:rsidRPr="00782CD7">
        <w:rPr>
          <w:lang w:val="en-US"/>
        </w:rPr>
        <w:t>4</w:t>
      </w:r>
      <w:r w:rsidR="00C06A2B">
        <w:rPr>
          <w:lang w:val="en-US"/>
        </w:rPr>
        <w:t>]).</w:t>
      </w:r>
    </w:p>
    <w:p w14:paraId="4DD1D6B8" w14:textId="14D4C854" w:rsidR="00C06A2B" w:rsidRDefault="00DF4EAF" w:rsidP="00DF4EAF">
      <w:pPr>
        <w:pStyle w:val="B1"/>
        <w:rPr>
          <w:lang w:val="en-US"/>
        </w:rPr>
      </w:pPr>
      <w:r>
        <w:rPr>
          <w:lang w:val="en-US"/>
        </w:rPr>
        <w:t>-</w:t>
      </w:r>
      <w:r>
        <w:rPr>
          <w:lang w:val="en-US"/>
        </w:rPr>
        <w:tab/>
      </w:r>
      <w:r w:rsidR="00C06A2B" w:rsidRPr="00B97B43">
        <w:rPr>
          <w:lang w:val="en-US"/>
        </w:rPr>
        <w:t>NF service access</w:t>
      </w:r>
      <w:r w:rsidR="00C06A2B">
        <w:rPr>
          <w:lang w:val="en-US"/>
        </w:rPr>
        <w:t xml:space="preserve"> (see clause 13.4 of TS 33.501 [</w:t>
      </w:r>
      <w:r w:rsidR="00C06A2B" w:rsidRPr="00782CD7">
        <w:rPr>
          <w:lang w:val="en-US"/>
        </w:rPr>
        <w:t>4</w:t>
      </w:r>
      <w:r w:rsidR="00C06A2B">
        <w:rPr>
          <w:lang w:val="en-US"/>
        </w:rPr>
        <w:t>]).</w:t>
      </w:r>
    </w:p>
    <w:p w14:paraId="0627237E" w14:textId="77777777" w:rsidR="00C06A2B" w:rsidRDefault="00C06A2B" w:rsidP="00C06A2B">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p>
    <w:p w14:paraId="268959AA" w14:textId="77777777" w:rsidR="00C06A2B" w:rsidRDefault="00C06A2B" w:rsidP="00C06A2B">
      <w:r>
        <w:t>JWE/JWS employ symmetric cryptography for confidentiality and integrity protection.</w:t>
      </w:r>
    </w:p>
    <w:p w14:paraId="7E418DC5" w14:textId="76F95ADC" w:rsidR="00C06A2B" w:rsidRDefault="00C06A2B" w:rsidP="00C06A2B">
      <w:r>
        <w:t>JWE/JWS employ asymmetric cryptography for digital signature and key agreement.</w:t>
      </w:r>
    </w:p>
    <w:p w14:paraId="398A2C64" w14:textId="4DADB439" w:rsidR="0096114D" w:rsidRDefault="0096114D" w:rsidP="0096114D">
      <w:pPr>
        <w:pStyle w:val="Heading3"/>
        <w:rPr>
          <w:lang w:val="en-US"/>
        </w:rPr>
      </w:pPr>
      <w:bookmarkStart w:id="77" w:name="_Toc201323942"/>
      <w:r w:rsidRPr="0096114D">
        <w:rPr>
          <w:lang w:val="en-US"/>
        </w:rPr>
        <w:t>4.2.18</w:t>
      </w:r>
      <w:r w:rsidRPr="000176B0">
        <w:rPr>
          <w:lang w:val="en-US"/>
        </w:rPr>
        <w:tab/>
      </w:r>
      <w:r>
        <w:rPr>
          <w:lang w:val="en-US"/>
        </w:rPr>
        <w:t>EAP-TTLS</w:t>
      </w:r>
      <w:bookmarkEnd w:id="77"/>
    </w:p>
    <w:p w14:paraId="04D5D41F" w14:textId="268FA7A8" w:rsidR="0096114D" w:rsidRPr="00C164DC" w:rsidRDefault="0096114D" w:rsidP="0096114D">
      <w:r>
        <w:t>EAP-TTLS</w:t>
      </w:r>
      <w:r w:rsidRPr="002F3B28">
        <w:t xml:space="preserve"> </w:t>
      </w:r>
      <w:r>
        <w:t>is an authentication protocol specified in RFC 5281 [39].</w:t>
      </w:r>
    </w:p>
    <w:p w14:paraId="1A3749EF" w14:textId="77777777" w:rsidR="0096114D" w:rsidRDefault="0096114D" w:rsidP="0096114D">
      <w:pPr>
        <w:rPr>
          <w:lang w:val="en-US"/>
        </w:rPr>
      </w:pPr>
      <w:r>
        <w:t>EAP-TTLS</w:t>
      </w:r>
      <w:r w:rsidRPr="00EB7135">
        <w:t xml:space="preserve"> is used in 5G system to </w:t>
      </w:r>
      <w:r>
        <w:t>provide security for the following:</w:t>
      </w:r>
    </w:p>
    <w:p w14:paraId="561C10CB" w14:textId="4BC31DC2" w:rsidR="0096114D" w:rsidRDefault="00DF4EAF" w:rsidP="00DF4EAF">
      <w:pPr>
        <w:pStyle w:val="B1"/>
      </w:pPr>
      <w:r>
        <w:t>-</w:t>
      </w:r>
      <w:r>
        <w:tab/>
      </w:r>
      <w:r w:rsidR="0096114D">
        <w:t xml:space="preserve">Security of UE onboarding in SNPNs </w:t>
      </w:r>
      <w:r w:rsidR="0096114D">
        <w:rPr>
          <w:lang w:val="en-US"/>
        </w:rPr>
        <w:t>(</w:t>
      </w:r>
      <w:r w:rsidR="0096114D" w:rsidRPr="007777FE">
        <w:t xml:space="preserve">clause </w:t>
      </w:r>
      <w:r w:rsidR="0096114D">
        <w:t>I.9</w:t>
      </w:r>
      <w:r w:rsidR="0096114D" w:rsidRPr="007777FE">
        <w:t xml:space="preserve"> of TS </w:t>
      </w:r>
      <w:r w:rsidR="0096114D" w:rsidRPr="000176B0">
        <w:t>33.501 [4])</w:t>
      </w:r>
    </w:p>
    <w:p w14:paraId="0DBD13B7" w14:textId="5CB76474" w:rsidR="0096114D" w:rsidRDefault="00DF4EAF" w:rsidP="00DF4EAF">
      <w:pPr>
        <w:pStyle w:val="B1"/>
      </w:pPr>
      <w:r>
        <w:t>-</w:t>
      </w:r>
      <w:r>
        <w:tab/>
      </w:r>
      <w:r w:rsidR="0096114D">
        <w:t>Primary authentication using</w:t>
      </w:r>
      <w:r w:rsidR="0096114D" w:rsidRPr="00502046">
        <w:t xml:space="preserve"> </w:t>
      </w:r>
      <w:r w:rsidR="0096114D" w:rsidRPr="00973C62">
        <w:t>EAP-TTLS in SNPNs</w:t>
      </w:r>
      <w:r w:rsidR="0096114D">
        <w:t xml:space="preserve"> </w:t>
      </w:r>
      <w:r w:rsidR="0096114D">
        <w:rPr>
          <w:lang w:val="en-US"/>
        </w:rPr>
        <w:t>(</w:t>
      </w:r>
      <w:r w:rsidR="0096114D" w:rsidRPr="007777FE">
        <w:t xml:space="preserve">clause </w:t>
      </w:r>
      <w:r w:rsidR="0096114D">
        <w:t>U</w:t>
      </w:r>
      <w:r w:rsidR="0096114D" w:rsidRPr="007777FE">
        <w:t xml:space="preserve"> of TS </w:t>
      </w:r>
      <w:r w:rsidR="0096114D" w:rsidRPr="000176B0">
        <w:t>33.501 [4])</w:t>
      </w:r>
    </w:p>
    <w:p w14:paraId="29AA1066" w14:textId="3E4007AD" w:rsidR="0096114D" w:rsidRDefault="00DF4EAF" w:rsidP="00DF4EAF">
      <w:pPr>
        <w:pStyle w:val="B1"/>
      </w:pPr>
      <w:r>
        <w:rPr>
          <w:noProof/>
        </w:rPr>
        <w:t>-</w:t>
      </w:r>
      <w:r>
        <w:rPr>
          <w:noProof/>
        </w:rPr>
        <w:tab/>
      </w:r>
      <w:r w:rsidR="0096114D">
        <w:rPr>
          <w:noProof/>
        </w:rPr>
        <w:t>Authentication of AUN3 devices using additional EAP methods (</w:t>
      </w:r>
      <w:r w:rsidR="0096114D" w:rsidRPr="007777FE">
        <w:t xml:space="preserve">clause </w:t>
      </w:r>
      <w:r w:rsidR="0096114D">
        <w:t>Z.2</w:t>
      </w:r>
      <w:r w:rsidR="0096114D" w:rsidRPr="007777FE">
        <w:t xml:space="preserve"> of TS </w:t>
      </w:r>
      <w:r w:rsidR="0096114D" w:rsidRPr="000176B0">
        <w:t>33.501 [4]</w:t>
      </w:r>
      <w:r w:rsidR="0096114D">
        <w:rPr>
          <w:noProof/>
        </w:rPr>
        <w:t>)</w:t>
      </w:r>
    </w:p>
    <w:p w14:paraId="7C43E661" w14:textId="77777777" w:rsidR="0096114D" w:rsidRDefault="0096114D" w:rsidP="0096114D">
      <w:pPr>
        <w:rPr>
          <w:lang w:val="en-US"/>
        </w:rPr>
      </w:pPr>
      <w:r>
        <w:rPr>
          <w:lang w:val="en-US"/>
        </w:rPr>
        <w:t>EAP-TTLS employs both asymmetric cryptography and symmetric cryptography for authentication and key agreement.</w:t>
      </w:r>
    </w:p>
    <w:p w14:paraId="53EA0276" w14:textId="4626E846" w:rsidR="0096114D" w:rsidRDefault="0096114D" w:rsidP="0096114D">
      <w:pPr>
        <w:rPr>
          <w:lang w:val="en-US"/>
        </w:rPr>
      </w:pPr>
      <w:r>
        <w:rPr>
          <w:lang w:val="en-US"/>
        </w:rPr>
        <w:t>EAP-TTLS employs hash function for session key derivation.</w:t>
      </w:r>
    </w:p>
    <w:p w14:paraId="1FC76BA1" w14:textId="2B24B564" w:rsidR="005A1104" w:rsidRDefault="005A1104" w:rsidP="005A1104">
      <w:pPr>
        <w:pStyle w:val="Heading3"/>
        <w:rPr>
          <w:lang w:val="en-US"/>
        </w:rPr>
      </w:pPr>
      <w:bookmarkStart w:id="78" w:name="_Toc201323943"/>
      <w:r w:rsidRPr="008A504D">
        <w:rPr>
          <w:lang w:val="en-US"/>
        </w:rPr>
        <w:t>4.</w:t>
      </w:r>
      <w:r>
        <w:rPr>
          <w:lang w:val="en-US"/>
        </w:rPr>
        <w:t>2</w:t>
      </w:r>
      <w:r w:rsidRPr="008A504D">
        <w:rPr>
          <w:lang w:val="en-US"/>
        </w:rPr>
        <w:t>.</w:t>
      </w:r>
      <w:r>
        <w:rPr>
          <w:lang w:val="en-US"/>
        </w:rPr>
        <w:t>19</w:t>
      </w:r>
      <w:r w:rsidRPr="005A1104">
        <w:rPr>
          <w:lang w:val="en-US"/>
        </w:rPr>
        <w:tab/>
        <w:t>OAuth 2.0</w:t>
      </w:r>
      <w:bookmarkEnd w:id="78"/>
    </w:p>
    <w:p w14:paraId="4078CACB" w14:textId="70E56619" w:rsidR="005A1104" w:rsidRPr="00F827D6" w:rsidRDefault="005A1104" w:rsidP="005A1104">
      <w:pPr>
        <w:rPr>
          <w:lang w:val="en-US"/>
        </w:rPr>
      </w:pPr>
      <w:r>
        <w:t xml:space="preserve">The OAuth 2.0 protocol is an authorization framework enabling a third-party application to obtain limited access to an HTTP service as specified in RFC 6749 [40]. The usage of bearer tokens in OAuth 2.0 and </w:t>
      </w:r>
      <w:r>
        <w:rPr>
          <w:lang w:eastAsia="zh-CN"/>
        </w:rPr>
        <w:t>JSON Web Token (JWT) are</w:t>
      </w:r>
      <w:r>
        <w:t xml:space="preserve"> specified in RFC 6750 [41</w:t>
      </w:r>
      <w:r>
        <w:rPr>
          <w:rFonts w:hint="eastAsia"/>
          <w:lang w:eastAsia="zh-CN"/>
        </w:rPr>
        <w:t>]</w:t>
      </w:r>
      <w:r>
        <w:rPr>
          <w:lang w:eastAsia="zh-CN"/>
        </w:rPr>
        <w:t xml:space="preserve"> and RFC 7519 [42] respectively. The former requires TLS (see also in the clause 4.</w:t>
      </w:r>
      <w:r w:rsidR="00644E80">
        <w:rPr>
          <w:lang w:eastAsia="zh-CN"/>
        </w:rPr>
        <w:t>2</w:t>
      </w:r>
      <w:r>
        <w:rPr>
          <w:lang w:eastAsia="zh-CN"/>
        </w:rPr>
        <w:t>.2) to secure transmission of token whereas the latter uses JSON Web Signature (JWS) (see also in the clause 4.</w:t>
      </w:r>
      <w:r w:rsidR="00644E80">
        <w:rPr>
          <w:lang w:eastAsia="zh-CN"/>
        </w:rPr>
        <w:t>2</w:t>
      </w:r>
      <w:r>
        <w:rPr>
          <w:lang w:eastAsia="zh-CN"/>
        </w:rPr>
        <w:t>.17) for integrity protection of token.</w:t>
      </w:r>
    </w:p>
    <w:p w14:paraId="75089646" w14:textId="77777777" w:rsidR="005A1104" w:rsidRDefault="005A1104" w:rsidP="005A1104">
      <w:pPr>
        <w:rPr>
          <w:lang w:val="en-US"/>
        </w:rPr>
      </w:pPr>
      <w:r>
        <w:t xml:space="preserve">OAuth 2.0, using JWT bearer token, </w:t>
      </w:r>
      <w:r w:rsidRPr="00EB7135">
        <w:t xml:space="preserve">is used in 5G system to </w:t>
      </w:r>
      <w:r>
        <w:t>provide security for the following:</w:t>
      </w:r>
    </w:p>
    <w:p w14:paraId="6579F509" w14:textId="22C39C49" w:rsidR="005A1104" w:rsidRDefault="00DF4EAF" w:rsidP="00DF4EAF">
      <w:pPr>
        <w:pStyle w:val="B1"/>
        <w:rPr>
          <w:lang w:val="en-US"/>
        </w:rPr>
      </w:pPr>
      <w:r>
        <w:rPr>
          <w:noProof/>
        </w:rPr>
        <w:t>-</w:t>
      </w:r>
      <w:r>
        <w:rPr>
          <w:noProof/>
        </w:rPr>
        <w:tab/>
      </w:r>
      <w:r w:rsidR="005A1104">
        <w:rPr>
          <w:rFonts w:hint="eastAsia"/>
          <w:noProof/>
        </w:rPr>
        <w:t>A</w:t>
      </w:r>
      <w:r w:rsidR="005A1104" w:rsidRPr="00CC1B86">
        <w:rPr>
          <w:noProof/>
        </w:rPr>
        <w:t xml:space="preserve">uthorization of </w:t>
      </w:r>
      <w:r w:rsidR="005A1104">
        <w:t>Application Function</w:t>
      </w:r>
      <w:r w:rsidR="005A1104" w:rsidRPr="00BA7097">
        <w:rPr>
          <w:lang w:val="en-US"/>
        </w:rPr>
        <w:t xml:space="preserve"> (</w:t>
      </w:r>
      <w:r w:rsidR="005A1104" w:rsidRPr="007777FE">
        <w:t xml:space="preserve">clause </w:t>
      </w:r>
      <w:r w:rsidR="005A1104">
        <w:t>12.4</w:t>
      </w:r>
      <w:r w:rsidR="005A1104" w:rsidRPr="007777FE">
        <w:t xml:space="preserve"> of TS </w:t>
      </w:r>
      <w:r w:rsidR="005A1104" w:rsidRPr="000176B0">
        <w:t>33.501 [4])</w:t>
      </w:r>
    </w:p>
    <w:p w14:paraId="12BA52FB" w14:textId="1351868C" w:rsidR="005A1104" w:rsidRDefault="00DF4EAF" w:rsidP="00DF4EAF">
      <w:pPr>
        <w:pStyle w:val="B1"/>
        <w:rPr>
          <w:lang w:val="en-US"/>
        </w:rPr>
      </w:pPr>
      <w:r>
        <w:t>-</w:t>
      </w:r>
      <w:r>
        <w:tab/>
      </w:r>
      <w:r w:rsidR="005A1104">
        <w:t xml:space="preserve">Authorization for the Service Based Interface </w:t>
      </w:r>
      <w:r w:rsidR="005A1104" w:rsidRPr="00BA7097">
        <w:rPr>
          <w:lang w:val="en-US"/>
        </w:rPr>
        <w:t>(</w:t>
      </w:r>
      <w:r w:rsidR="005A1104" w:rsidRPr="007777FE">
        <w:t>clause</w:t>
      </w:r>
      <w:r w:rsidR="005A1104">
        <w:t>s</w:t>
      </w:r>
      <w:r w:rsidR="005A1104" w:rsidRPr="007777FE">
        <w:t xml:space="preserve"> </w:t>
      </w:r>
      <w:r w:rsidR="005A1104">
        <w:t>13 and 14</w:t>
      </w:r>
      <w:r w:rsidR="005A1104" w:rsidRPr="007777FE">
        <w:t xml:space="preserve"> of TS </w:t>
      </w:r>
      <w:r w:rsidR="005A1104" w:rsidRPr="000176B0">
        <w:t>33.501 [4]</w:t>
      </w:r>
      <w:r w:rsidR="005A1104">
        <w:t xml:space="preserve"> and clause 6.7 of TS 29.500 [43]</w:t>
      </w:r>
      <w:r w:rsidR="005A1104" w:rsidRPr="000176B0">
        <w:t>)</w:t>
      </w:r>
    </w:p>
    <w:p w14:paraId="110E3291" w14:textId="4C05D64F" w:rsidR="005A1104" w:rsidRDefault="00DF4EAF" w:rsidP="00DF4EAF">
      <w:pPr>
        <w:pStyle w:val="B1"/>
        <w:rPr>
          <w:lang w:val="en-US"/>
        </w:rPr>
      </w:pPr>
      <w:r>
        <w:rPr>
          <w:noProof/>
        </w:rPr>
        <w:t>-</w:t>
      </w:r>
      <w:r>
        <w:rPr>
          <w:noProof/>
        </w:rPr>
        <w:tab/>
      </w:r>
      <w:r w:rsidR="005A1104">
        <w:rPr>
          <w:noProof/>
        </w:rPr>
        <w:t xml:space="preserve">Authentication for </w:t>
      </w:r>
      <w:r w:rsidR="005A1104">
        <w:rPr>
          <w:lang w:eastAsia="zh-CN"/>
        </w:rPr>
        <w:t>the m</w:t>
      </w:r>
      <w:r w:rsidR="005A1104" w:rsidRPr="00CF5E90">
        <w:rPr>
          <w:lang w:eastAsia="zh-CN"/>
        </w:rPr>
        <w:t xml:space="preserve">anagement </w:t>
      </w:r>
      <w:r w:rsidR="005A1104">
        <w:rPr>
          <w:lang w:eastAsia="zh-CN"/>
        </w:rPr>
        <w:t>service</w:t>
      </w:r>
      <w:r w:rsidR="005A1104" w:rsidRPr="00CF5E90">
        <w:rPr>
          <w:lang w:eastAsia="zh-CN"/>
        </w:rPr>
        <w:t xml:space="preserve"> for network slices </w:t>
      </w:r>
      <w:r w:rsidR="005A1104">
        <w:rPr>
          <w:noProof/>
        </w:rPr>
        <w:t>(</w:t>
      </w:r>
      <w:r w:rsidR="005A1104" w:rsidRPr="007777FE">
        <w:t xml:space="preserve">clause </w:t>
      </w:r>
      <w:r w:rsidR="005A1104">
        <w:t>15</w:t>
      </w:r>
      <w:r w:rsidR="005A1104" w:rsidRPr="007777FE">
        <w:t xml:space="preserve"> of TS </w:t>
      </w:r>
      <w:r w:rsidR="005A1104" w:rsidRPr="000176B0">
        <w:t>33.501 [4]</w:t>
      </w:r>
      <w:r w:rsidR="005A1104">
        <w:rPr>
          <w:noProof/>
        </w:rPr>
        <w:t>)</w:t>
      </w:r>
    </w:p>
    <w:p w14:paraId="68B68DCF" w14:textId="47D4E9E8" w:rsidR="005A1104" w:rsidRPr="00BA7097" w:rsidRDefault="00DF4EAF" w:rsidP="00DF4EAF">
      <w:pPr>
        <w:pStyle w:val="B1"/>
        <w:rPr>
          <w:lang w:val="en-US"/>
        </w:rPr>
      </w:pPr>
      <w:r>
        <w:t>-</w:t>
      </w:r>
      <w:r>
        <w:tab/>
      </w:r>
      <w:r w:rsidR="005A1104" w:rsidRPr="00DD411B">
        <w:t xml:space="preserve">Authorization of NF Service for </w:t>
      </w:r>
      <w:r w:rsidR="005A1104">
        <w:rPr>
          <w:rFonts w:hint="eastAsia"/>
          <w:lang w:eastAsia="zh-CN"/>
        </w:rPr>
        <w:t>netw</w:t>
      </w:r>
      <w:r w:rsidR="005A1104">
        <w:t>ork automation (clause X.2</w:t>
      </w:r>
      <w:r w:rsidR="005A1104" w:rsidRPr="007777FE">
        <w:t xml:space="preserve"> of TS </w:t>
      </w:r>
      <w:r w:rsidR="005A1104" w:rsidRPr="000176B0">
        <w:t>33.501 [4]</w:t>
      </w:r>
      <w:r w:rsidR="005A1104">
        <w:rPr>
          <w:noProof/>
        </w:rPr>
        <w:t>)</w:t>
      </w:r>
    </w:p>
    <w:p w14:paraId="571FA9D3" w14:textId="53F920C1" w:rsidR="006C3A1A" w:rsidRPr="00C52514" w:rsidRDefault="005A1104" w:rsidP="00C52514">
      <w:pPr>
        <w:rPr>
          <w:lang w:val="en-US"/>
        </w:rPr>
      </w:pPr>
      <w:r w:rsidRPr="001C6C48">
        <w:rPr>
          <w:lang w:val="en-US"/>
        </w:rPr>
        <w:t>Cryptographic algorithms, features and usage types for TLS and JWT are described in clauses 4.</w:t>
      </w:r>
      <w:r w:rsidR="001C6C48">
        <w:rPr>
          <w:lang w:val="en-US"/>
        </w:rPr>
        <w:t>2</w:t>
      </w:r>
      <w:r w:rsidRPr="001C6C48">
        <w:rPr>
          <w:lang w:val="en-US"/>
        </w:rPr>
        <w:t>.2 and 4.</w:t>
      </w:r>
      <w:r w:rsidR="001C6C48" w:rsidRPr="001C6C48">
        <w:rPr>
          <w:lang w:val="en-US"/>
        </w:rPr>
        <w:t>2</w:t>
      </w:r>
      <w:r w:rsidRPr="001C6C48">
        <w:rPr>
          <w:lang w:val="en-US"/>
        </w:rPr>
        <w:t>.17 respectively.</w:t>
      </w:r>
      <w:r>
        <w:rPr>
          <w:lang w:val="en-US"/>
        </w:rPr>
        <w:t xml:space="preserve"> </w:t>
      </w:r>
    </w:p>
    <w:p w14:paraId="522C3A57" w14:textId="64130D52" w:rsidR="00A573DF" w:rsidRPr="00E146C7" w:rsidRDefault="00A573DF" w:rsidP="00A573DF">
      <w:pPr>
        <w:pStyle w:val="Heading2"/>
        <w:rPr>
          <w:lang w:val="en-US"/>
        </w:rPr>
      </w:pPr>
      <w:bookmarkStart w:id="79" w:name="_Toc201323944"/>
      <w:r>
        <w:rPr>
          <w:lang w:val="en-US"/>
        </w:rPr>
        <w:lastRenderedPageBreak/>
        <w:t>4.3</w:t>
      </w:r>
      <w:r>
        <w:rPr>
          <w:lang w:val="en-US"/>
        </w:rPr>
        <w:tab/>
        <w:t>Summary Tables</w:t>
      </w:r>
      <w:bookmarkEnd w:id="79"/>
    </w:p>
    <w:p w14:paraId="2129A76C" w14:textId="77777777" w:rsidR="0016103C" w:rsidRDefault="0016103C" w:rsidP="0016103C">
      <w:pPr>
        <w:pStyle w:val="Heading3"/>
      </w:pPr>
      <w:bookmarkStart w:id="80" w:name="_Toc201323945"/>
      <w:r>
        <w:t>4.3.1</w:t>
      </w:r>
      <w:r>
        <w:tab/>
        <w:t>3GPP Symmetric Cryptographic Algorithms</w:t>
      </w:r>
      <w:bookmarkEnd w:id="80"/>
    </w:p>
    <w:p w14:paraId="0BAA8870" w14:textId="0BA9D6F1" w:rsidR="0016103C" w:rsidRDefault="0016103C" w:rsidP="0016103C">
      <w:r w:rsidRPr="00AC0250">
        <w:t xml:space="preserve">The following table summarizes the security related protocols used in 3GPP employing symmetric cryptographic algorithms </w:t>
      </w:r>
      <w:r w:rsidRPr="00F82CF7">
        <w:t xml:space="preserve">including hash functions </w:t>
      </w:r>
      <w:r w:rsidRPr="00AC0250">
        <w:t xml:space="preserve">(5G System). </w:t>
      </w:r>
    </w:p>
    <w:p w14:paraId="425EFF7E" w14:textId="77777777" w:rsidR="00934B05" w:rsidRDefault="00934B05" w:rsidP="00934B05">
      <w:pPr>
        <w:pStyle w:val="TH"/>
      </w:pPr>
      <w:r w:rsidRPr="00AB0F9B">
        <w:t>Table 4.</w:t>
      </w:r>
      <w:r>
        <w:t>3.1</w:t>
      </w:r>
      <w:r w:rsidRPr="00AB0F9B">
        <w:t xml:space="preserve">-1: </w:t>
      </w:r>
      <w:r w:rsidRPr="00AC0250">
        <w:t xml:space="preserve">Protocols Used in </w:t>
      </w:r>
      <w:r w:rsidRPr="00AB0F9B">
        <w:t xml:space="preserve">3GPP </w:t>
      </w:r>
      <w:r w:rsidRPr="00AC0250">
        <w:t xml:space="preserve">Employing </w:t>
      </w:r>
      <w:r w:rsidRPr="00AB0F9B">
        <w:t>Symmetric Cryptographic Algorithms (5G System)</w:t>
      </w:r>
    </w:p>
    <w:p w14:paraId="51E6408D" w14:textId="38B19957" w:rsidR="00934B05" w:rsidRDefault="00934B05" w:rsidP="0016103C"/>
    <w:tbl>
      <w:tblPr>
        <w:tblStyle w:val="TableGrid"/>
        <w:tblW w:w="0" w:type="auto"/>
        <w:tblLook w:val="04A0" w:firstRow="1" w:lastRow="0" w:firstColumn="1" w:lastColumn="0" w:noHBand="0" w:noVBand="1"/>
      </w:tblPr>
      <w:tblGrid>
        <w:gridCol w:w="2162"/>
        <w:gridCol w:w="2267"/>
        <w:gridCol w:w="2708"/>
        <w:gridCol w:w="2494"/>
      </w:tblGrid>
      <w:tr w:rsidR="00525A28" w:rsidRPr="005A0A13" w14:paraId="55E8782C" w14:textId="77777777" w:rsidTr="00C52514">
        <w:tc>
          <w:tcPr>
            <w:tcW w:w="2162" w:type="dxa"/>
            <w:shd w:val="clear" w:color="auto" w:fill="D9D9D9" w:themeFill="background1" w:themeFillShade="D9"/>
          </w:tcPr>
          <w:p w14:paraId="1867E1C2" w14:textId="77777777" w:rsidR="00525A28" w:rsidRPr="005A0A13" w:rsidRDefault="00525A28" w:rsidP="00C52514">
            <w:pPr>
              <w:pStyle w:val="TAH"/>
            </w:pPr>
            <w:r w:rsidRPr="005A0A13">
              <w:lastRenderedPageBreak/>
              <w:t>Protocol</w:t>
            </w:r>
            <w:r w:rsidRPr="002F3165">
              <w:t>/Function</w:t>
            </w:r>
          </w:p>
        </w:tc>
        <w:tc>
          <w:tcPr>
            <w:tcW w:w="2267" w:type="dxa"/>
            <w:shd w:val="clear" w:color="auto" w:fill="D9D9D9" w:themeFill="background1" w:themeFillShade="D9"/>
          </w:tcPr>
          <w:p w14:paraId="644C8DF7" w14:textId="77777777" w:rsidR="00525A28" w:rsidRPr="005A0A13" w:rsidRDefault="00525A28" w:rsidP="00C52514">
            <w:pPr>
              <w:pStyle w:val="TAH"/>
            </w:pPr>
            <w:r w:rsidRPr="005A0A13">
              <w:t xml:space="preserve"> </w:t>
            </w:r>
            <w:r w:rsidRPr="00AC0250">
              <w:t xml:space="preserve">Protocol </w:t>
            </w:r>
            <w:r w:rsidRPr="005A0A13">
              <w:t>Profile</w:t>
            </w:r>
            <w:r w:rsidRPr="00B0424D">
              <w:t xml:space="preserve">, </w:t>
            </w:r>
            <w:r>
              <w:t>C</w:t>
            </w:r>
            <w:r w:rsidRPr="00B0424D">
              <w:t>lause</w:t>
            </w:r>
            <w:r>
              <w:t>s</w:t>
            </w:r>
          </w:p>
        </w:tc>
        <w:tc>
          <w:tcPr>
            <w:tcW w:w="2708" w:type="dxa"/>
            <w:shd w:val="clear" w:color="auto" w:fill="D9D9D9" w:themeFill="background1" w:themeFillShade="D9"/>
          </w:tcPr>
          <w:p w14:paraId="67EF294D" w14:textId="77777777" w:rsidR="00525A28" w:rsidRPr="005A0A13" w:rsidRDefault="00525A28" w:rsidP="00C52514">
            <w:pPr>
              <w:pStyle w:val="TAH"/>
            </w:pPr>
            <w:r w:rsidRPr="005A0A13">
              <w:t>Cryptographic Algorithm(s)</w:t>
            </w:r>
          </w:p>
        </w:tc>
        <w:tc>
          <w:tcPr>
            <w:tcW w:w="2494" w:type="dxa"/>
            <w:shd w:val="clear" w:color="auto" w:fill="D9D9D9" w:themeFill="background1" w:themeFillShade="D9"/>
          </w:tcPr>
          <w:p w14:paraId="5D105061" w14:textId="77777777" w:rsidR="00525A28" w:rsidRPr="005A0A13" w:rsidRDefault="00525A28" w:rsidP="00C52514">
            <w:pPr>
              <w:pStyle w:val="TAH"/>
            </w:pPr>
            <w:r w:rsidRPr="005A0A13">
              <w:t>Feature(s)</w:t>
            </w:r>
            <w:r w:rsidRPr="005F5069">
              <w:t xml:space="preserve">, </w:t>
            </w:r>
            <w:r>
              <w:t>U</w:t>
            </w:r>
            <w:r w:rsidRPr="005F5069">
              <w:t>sage Type</w:t>
            </w:r>
          </w:p>
        </w:tc>
      </w:tr>
      <w:tr w:rsidR="00525A28" w:rsidRPr="007B3B10" w14:paraId="19920F9C" w14:textId="77777777" w:rsidTr="00C52514">
        <w:trPr>
          <w:trHeight w:val="424"/>
        </w:trPr>
        <w:tc>
          <w:tcPr>
            <w:tcW w:w="2162" w:type="dxa"/>
            <w:shd w:val="clear" w:color="auto" w:fill="auto"/>
          </w:tcPr>
          <w:p w14:paraId="4A350A8E" w14:textId="77777777" w:rsidR="00525A28" w:rsidRPr="007B3B10" w:rsidRDefault="00525A28" w:rsidP="00C52514">
            <w:pPr>
              <w:pStyle w:val="TAL"/>
            </w:pPr>
            <w:r>
              <w:t>MIKEY-SAKKE (IETF RFC 6509) [14]</w:t>
            </w:r>
          </w:p>
        </w:tc>
        <w:tc>
          <w:tcPr>
            <w:tcW w:w="2267" w:type="dxa"/>
            <w:shd w:val="clear" w:color="auto" w:fill="auto"/>
          </w:tcPr>
          <w:p w14:paraId="6FE2D927" w14:textId="77777777" w:rsidR="00525A28" w:rsidRPr="005A0A13" w:rsidRDefault="00525A28" w:rsidP="00C52514">
            <w:pPr>
              <w:pStyle w:val="TAL"/>
            </w:pPr>
            <w:r>
              <w:t>IETF RFC 6509 [14], Appendix A</w:t>
            </w:r>
          </w:p>
        </w:tc>
        <w:tc>
          <w:tcPr>
            <w:tcW w:w="2708" w:type="dxa"/>
            <w:shd w:val="clear" w:color="auto" w:fill="auto"/>
          </w:tcPr>
          <w:p w14:paraId="6CB198C3" w14:textId="77777777" w:rsidR="00525A28" w:rsidRPr="005A0A13" w:rsidRDefault="00525A28" w:rsidP="00C52514">
            <w:pPr>
              <w:pStyle w:val="TAL"/>
            </w:pPr>
            <w:r>
              <w:t>SHA256</w:t>
            </w:r>
          </w:p>
        </w:tc>
        <w:tc>
          <w:tcPr>
            <w:tcW w:w="2494" w:type="dxa"/>
            <w:shd w:val="clear" w:color="auto" w:fill="auto"/>
          </w:tcPr>
          <w:p w14:paraId="743E6ABF" w14:textId="77777777" w:rsidR="00525A28" w:rsidRPr="005A0A13" w:rsidRDefault="00525A28" w:rsidP="00C52514">
            <w:pPr>
              <w:pStyle w:val="TAL"/>
            </w:pPr>
            <w:r>
              <w:t>Hash Function</w:t>
            </w:r>
            <w:r w:rsidDel="00EC7E6A">
              <w:t xml:space="preserve"> </w:t>
            </w:r>
          </w:p>
        </w:tc>
      </w:tr>
      <w:tr w:rsidR="00525A28" w14:paraId="2CB6EF7E" w14:textId="77777777" w:rsidTr="00C52514">
        <w:tc>
          <w:tcPr>
            <w:tcW w:w="2162" w:type="dxa"/>
            <w:vMerge w:val="restart"/>
          </w:tcPr>
          <w:p w14:paraId="136D8EA5" w14:textId="77777777" w:rsidR="00525A28" w:rsidRDefault="00525A28" w:rsidP="00C52514">
            <w:pPr>
              <w:pStyle w:val="TAL"/>
            </w:pPr>
            <w:r>
              <w:t>KDF</w:t>
            </w:r>
          </w:p>
        </w:tc>
        <w:tc>
          <w:tcPr>
            <w:tcW w:w="2267" w:type="dxa"/>
          </w:tcPr>
          <w:p w14:paraId="6D06018B" w14:textId="77777777" w:rsidR="00525A28" w:rsidRDefault="00525A28" w:rsidP="00C52514">
            <w:pPr>
              <w:pStyle w:val="TAL"/>
            </w:pPr>
            <w:r>
              <w:t>TS 33.220 [11], Clause B.2.0</w:t>
            </w:r>
          </w:p>
        </w:tc>
        <w:tc>
          <w:tcPr>
            <w:tcW w:w="2708" w:type="dxa"/>
          </w:tcPr>
          <w:p w14:paraId="1A7614C7" w14:textId="77777777" w:rsidR="00525A28" w:rsidRDefault="00525A28" w:rsidP="00C52514">
            <w:pPr>
              <w:pStyle w:val="TAL"/>
            </w:pPr>
            <w:r>
              <w:t>HMAC-SHA-256</w:t>
            </w:r>
          </w:p>
        </w:tc>
        <w:tc>
          <w:tcPr>
            <w:tcW w:w="2494" w:type="dxa"/>
          </w:tcPr>
          <w:p w14:paraId="3F07E3B2" w14:textId="77777777" w:rsidR="00525A28" w:rsidRDefault="00525A28" w:rsidP="00C52514">
            <w:pPr>
              <w:pStyle w:val="TAL"/>
            </w:pPr>
            <w:r>
              <w:t>Session Key Derivation</w:t>
            </w:r>
          </w:p>
        </w:tc>
      </w:tr>
      <w:tr w:rsidR="00525A28" w14:paraId="52A3BE09" w14:textId="77777777" w:rsidTr="00C52514">
        <w:tc>
          <w:tcPr>
            <w:tcW w:w="2162" w:type="dxa"/>
            <w:vMerge/>
          </w:tcPr>
          <w:p w14:paraId="010E87B9" w14:textId="77777777" w:rsidR="00525A28" w:rsidRDefault="00525A28" w:rsidP="00C52514">
            <w:pPr>
              <w:pStyle w:val="TAL"/>
            </w:pPr>
          </w:p>
        </w:tc>
        <w:tc>
          <w:tcPr>
            <w:tcW w:w="2267" w:type="dxa"/>
          </w:tcPr>
          <w:p w14:paraId="25797A9B" w14:textId="77777777" w:rsidR="00525A28" w:rsidRDefault="00525A28" w:rsidP="00C52514">
            <w:pPr>
              <w:pStyle w:val="TAL"/>
            </w:pPr>
            <w:r>
              <w:t>TS 33.501 [4], Clause C.3</w:t>
            </w:r>
          </w:p>
        </w:tc>
        <w:tc>
          <w:tcPr>
            <w:tcW w:w="2708" w:type="dxa"/>
          </w:tcPr>
          <w:p w14:paraId="40616134" w14:textId="77777777" w:rsidR="00525A28" w:rsidRDefault="00525A28" w:rsidP="00C52514">
            <w:pPr>
              <w:pStyle w:val="TAL"/>
            </w:pPr>
            <w:r>
              <w:t>ANSI-X9.63-KDF</w:t>
            </w:r>
          </w:p>
        </w:tc>
        <w:tc>
          <w:tcPr>
            <w:tcW w:w="2494" w:type="dxa"/>
          </w:tcPr>
          <w:p w14:paraId="72DAE583" w14:textId="77777777" w:rsidR="00525A28" w:rsidRDefault="00525A28" w:rsidP="00C52514">
            <w:pPr>
              <w:pStyle w:val="TAL"/>
            </w:pPr>
            <w:r>
              <w:t>Session Key Derivation</w:t>
            </w:r>
          </w:p>
        </w:tc>
      </w:tr>
      <w:tr w:rsidR="00525A28" w14:paraId="0A858940" w14:textId="77777777" w:rsidTr="00C52514">
        <w:tc>
          <w:tcPr>
            <w:tcW w:w="2162" w:type="dxa"/>
            <w:vMerge w:val="restart"/>
          </w:tcPr>
          <w:p w14:paraId="6EBE4B63" w14:textId="77777777" w:rsidR="00525A28" w:rsidRDefault="00525A28" w:rsidP="00C52514">
            <w:pPr>
              <w:pStyle w:val="TAL"/>
            </w:pPr>
            <w:r>
              <w:t>ECIES</w:t>
            </w:r>
          </w:p>
        </w:tc>
        <w:tc>
          <w:tcPr>
            <w:tcW w:w="2267" w:type="dxa"/>
            <w:vMerge w:val="restart"/>
          </w:tcPr>
          <w:p w14:paraId="155F194B" w14:textId="77777777" w:rsidR="00525A28" w:rsidRDefault="00525A28" w:rsidP="00C52514">
            <w:pPr>
              <w:pStyle w:val="TAL"/>
            </w:pPr>
            <w:r>
              <w:t>TS 33.501 [4], Clause C.3</w:t>
            </w:r>
          </w:p>
        </w:tc>
        <w:tc>
          <w:tcPr>
            <w:tcW w:w="2708" w:type="dxa"/>
          </w:tcPr>
          <w:p w14:paraId="7C59FD54" w14:textId="77777777" w:rsidR="00525A28" w:rsidRDefault="00525A28" w:rsidP="00C52514">
            <w:pPr>
              <w:pStyle w:val="TAL"/>
            </w:pPr>
            <w:r>
              <w:t>SHA-256,</w:t>
            </w:r>
          </w:p>
          <w:p w14:paraId="23586A5E" w14:textId="77777777" w:rsidR="00525A28" w:rsidRDefault="00525A28" w:rsidP="00C52514">
            <w:pPr>
              <w:pStyle w:val="TAL"/>
            </w:pPr>
            <w:r>
              <w:t>HMAC-SHA-256,</w:t>
            </w:r>
          </w:p>
        </w:tc>
        <w:tc>
          <w:tcPr>
            <w:tcW w:w="2494" w:type="dxa"/>
          </w:tcPr>
          <w:p w14:paraId="11F54C87" w14:textId="77777777" w:rsidR="00525A28" w:rsidRDefault="00525A28" w:rsidP="00C52514">
            <w:pPr>
              <w:pStyle w:val="TAL"/>
            </w:pPr>
            <w:r>
              <w:t>Session Key Derivation</w:t>
            </w:r>
          </w:p>
        </w:tc>
      </w:tr>
      <w:tr w:rsidR="00525A28" w14:paraId="49526CB9" w14:textId="77777777" w:rsidTr="00C52514">
        <w:tc>
          <w:tcPr>
            <w:tcW w:w="2162" w:type="dxa"/>
            <w:vMerge/>
          </w:tcPr>
          <w:p w14:paraId="3FEF0430" w14:textId="77777777" w:rsidR="00525A28" w:rsidRDefault="00525A28" w:rsidP="00C52514">
            <w:pPr>
              <w:pStyle w:val="TAL"/>
            </w:pPr>
          </w:p>
        </w:tc>
        <w:tc>
          <w:tcPr>
            <w:tcW w:w="2267" w:type="dxa"/>
            <w:vMerge/>
          </w:tcPr>
          <w:p w14:paraId="4F807828" w14:textId="77777777" w:rsidR="00525A28" w:rsidRDefault="00525A28" w:rsidP="00C52514">
            <w:pPr>
              <w:pStyle w:val="TAL"/>
            </w:pPr>
          </w:p>
        </w:tc>
        <w:tc>
          <w:tcPr>
            <w:tcW w:w="2708" w:type="dxa"/>
          </w:tcPr>
          <w:p w14:paraId="0E8E84C1" w14:textId="77777777" w:rsidR="00525A28" w:rsidRDefault="00525A28" w:rsidP="00C52514">
            <w:pPr>
              <w:pStyle w:val="TAL"/>
            </w:pPr>
            <w:r w:rsidRPr="007B0C8B">
              <w:t>HMAC–SHA-256</w:t>
            </w:r>
          </w:p>
        </w:tc>
        <w:tc>
          <w:tcPr>
            <w:tcW w:w="2494" w:type="dxa"/>
          </w:tcPr>
          <w:p w14:paraId="0C879B03" w14:textId="77777777" w:rsidR="00525A28" w:rsidRDefault="00525A28" w:rsidP="00C52514">
            <w:pPr>
              <w:pStyle w:val="TAL"/>
            </w:pPr>
            <w:r>
              <w:t>Integrity Protection</w:t>
            </w:r>
          </w:p>
        </w:tc>
      </w:tr>
      <w:tr w:rsidR="00525A28" w14:paraId="15BAE8D0" w14:textId="77777777" w:rsidTr="00C52514">
        <w:tc>
          <w:tcPr>
            <w:tcW w:w="2162" w:type="dxa"/>
            <w:vMerge/>
          </w:tcPr>
          <w:p w14:paraId="7A21DC9B" w14:textId="77777777" w:rsidR="00525A28" w:rsidRDefault="00525A28" w:rsidP="00C52514">
            <w:pPr>
              <w:pStyle w:val="TAL"/>
            </w:pPr>
          </w:p>
        </w:tc>
        <w:tc>
          <w:tcPr>
            <w:tcW w:w="2267" w:type="dxa"/>
            <w:vMerge/>
          </w:tcPr>
          <w:p w14:paraId="001919A1" w14:textId="77777777" w:rsidR="00525A28" w:rsidRDefault="00525A28" w:rsidP="00C52514">
            <w:pPr>
              <w:pStyle w:val="TAL"/>
            </w:pPr>
          </w:p>
        </w:tc>
        <w:tc>
          <w:tcPr>
            <w:tcW w:w="2708" w:type="dxa"/>
          </w:tcPr>
          <w:p w14:paraId="5DF8D794" w14:textId="77777777" w:rsidR="00525A28" w:rsidRDefault="00525A28" w:rsidP="00C52514">
            <w:pPr>
              <w:pStyle w:val="TAL"/>
            </w:pPr>
            <w:r>
              <w:t>AES-128-CTR</w:t>
            </w:r>
          </w:p>
        </w:tc>
        <w:tc>
          <w:tcPr>
            <w:tcW w:w="2494" w:type="dxa"/>
          </w:tcPr>
          <w:p w14:paraId="2E733B69" w14:textId="77777777" w:rsidR="00525A28" w:rsidRDefault="00525A28" w:rsidP="00C52514">
            <w:pPr>
              <w:pStyle w:val="TAL"/>
            </w:pPr>
            <w:r>
              <w:t>Confidentiality Protection</w:t>
            </w:r>
          </w:p>
        </w:tc>
      </w:tr>
      <w:tr w:rsidR="00525A28" w14:paraId="5F97EAA6" w14:textId="77777777" w:rsidTr="00C52514">
        <w:tc>
          <w:tcPr>
            <w:tcW w:w="2162" w:type="dxa"/>
          </w:tcPr>
          <w:p w14:paraId="3E8239D8" w14:textId="77777777" w:rsidR="00525A28" w:rsidRDefault="00525A28" w:rsidP="00C52514">
            <w:pPr>
              <w:pStyle w:val="TAL"/>
            </w:pPr>
            <w:r>
              <w:t>PKI</w:t>
            </w:r>
          </w:p>
        </w:tc>
        <w:tc>
          <w:tcPr>
            <w:tcW w:w="2267" w:type="dxa"/>
          </w:tcPr>
          <w:p w14:paraId="24F1FBD9" w14:textId="77777777" w:rsidR="00525A28" w:rsidRDefault="00525A28" w:rsidP="00C52514">
            <w:pPr>
              <w:pStyle w:val="TAL"/>
            </w:pPr>
            <w:r>
              <w:t>TS 33.310 [3], Clause 6.1.1</w:t>
            </w:r>
          </w:p>
        </w:tc>
        <w:tc>
          <w:tcPr>
            <w:tcW w:w="2708" w:type="dxa"/>
          </w:tcPr>
          <w:p w14:paraId="72576847" w14:textId="77777777" w:rsidR="00525A28" w:rsidRDefault="00525A28" w:rsidP="00C52514">
            <w:pPr>
              <w:pStyle w:val="TAL"/>
            </w:pPr>
            <w:r>
              <w:t>SHA-256</w:t>
            </w:r>
          </w:p>
          <w:p w14:paraId="1E4871B1" w14:textId="77777777" w:rsidR="00525A28" w:rsidRDefault="00525A28" w:rsidP="00C52514">
            <w:pPr>
              <w:pStyle w:val="TAL"/>
            </w:pPr>
            <w:r>
              <w:t>SHA-384</w:t>
            </w:r>
          </w:p>
        </w:tc>
        <w:tc>
          <w:tcPr>
            <w:tcW w:w="2494" w:type="dxa"/>
          </w:tcPr>
          <w:p w14:paraId="5C3E5D8E" w14:textId="77777777" w:rsidR="00525A28" w:rsidRDefault="00525A28" w:rsidP="00C52514">
            <w:pPr>
              <w:pStyle w:val="TAL"/>
            </w:pPr>
            <w:r>
              <w:t>Hash Function</w:t>
            </w:r>
          </w:p>
        </w:tc>
      </w:tr>
      <w:tr w:rsidR="00525A28" w14:paraId="0800BD5B" w14:textId="77777777" w:rsidTr="00C52514">
        <w:tc>
          <w:tcPr>
            <w:tcW w:w="2162" w:type="dxa"/>
          </w:tcPr>
          <w:p w14:paraId="6211C8E1" w14:textId="77777777" w:rsidR="00525A28" w:rsidRDefault="00525A28" w:rsidP="00C52514">
            <w:pPr>
              <w:pStyle w:val="TAL"/>
            </w:pPr>
            <w:r>
              <w:t>OCSP</w:t>
            </w:r>
          </w:p>
        </w:tc>
        <w:tc>
          <w:tcPr>
            <w:tcW w:w="2267" w:type="dxa"/>
          </w:tcPr>
          <w:p w14:paraId="5F545320" w14:textId="77777777" w:rsidR="00525A28" w:rsidRDefault="00525A28" w:rsidP="00C52514">
            <w:pPr>
              <w:pStyle w:val="TAL"/>
            </w:pPr>
            <w:r>
              <w:t>TS 33.310 [3], Clause 6.1b</w:t>
            </w:r>
          </w:p>
        </w:tc>
        <w:tc>
          <w:tcPr>
            <w:tcW w:w="2708" w:type="dxa"/>
          </w:tcPr>
          <w:p w14:paraId="4105E856" w14:textId="77777777" w:rsidR="00525A28" w:rsidRDefault="00525A28" w:rsidP="00C52514">
            <w:pPr>
              <w:pStyle w:val="TAL"/>
            </w:pPr>
            <w:r>
              <w:t>SHA-256</w:t>
            </w:r>
          </w:p>
          <w:p w14:paraId="1AAF12CC" w14:textId="77777777" w:rsidR="00525A28" w:rsidRDefault="00525A28" w:rsidP="00C52514">
            <w:pPr>
              <w:pStyle w:val="TAL"/>
            </w:pPr>
            <w:r>
              <w:t>SHA-384</w:t>
            </w:r>
          </w:p>
        </w:tc>
        <w:tc>
          <w:tcPr>
            <w:tcW w:w="2494" w:type="dxa"/>
          </w:tcPr>
          <w:p w14:paraId="4970D0A2" w14:textId="77777777" w:rsidR="00525A28" w:rsidRDefault="00525A28" w:rsidP="00C52514">
            <w:pPr>
              <w:pStyle w:val="TAL"/>
            </w:pPr>
            <w:r>
              <w:t>Hash Function</w:t>
            </w:r>
          </w:p>
        </w:tc>
      </w:tr>
      <w:tr w:rsidR="00525A28" w14:paraId="1C1BF3A3" w14:textId="77777777" w:rsidTr="00C52514">
        <w:tc>
          <w:tcPr>
            <w:tcW w:w="2162" w:type="dxa"/>
            <w:vMerge w:val="restart"/>
          </w:tcPr>
          <w:p w14:paraId="1F6D121E" w14:textId="77777777" w:rsidR="00525A28" w:rsidRDefault="00525A28" w:rsidP="00C52514">
            <w:pPr>
              <w:pStyle w:val="TAL"/>
            </w:pPr>
            <w:r>
              <w:t>COSE</w:t>
            </w:r>
          </w:p>
        </w:tc>
        <w:tc>
          <w:tcPr>
            <w:tcW w:w="2267" w:type="dxa"/>
            <w:vMerge w:val="restart"/>
          </w:tcPr>
          <w:p w14:paraId="365CDC5F" w14:textId="77777777" w:rsidR="00525A28" w:rsidRDefault="00525A28" w:rsidP="00C52514">
            <w:pPr>
              <w:pStyle w:val="TAL"/>
            </w:pPr>
            <w:r>
              <w:t>TS 33.220 [11], Clause P.3.3</w:t>
            </w:r>
          </w:p>
        </w:tc>
        <w:tc>
          <w:tcPr>
            <w:tcW w:w="2708" w:type="dxa"/>
          </w:tcPr>
          <w:p w14:paraId="237EE954" w14:textId="77777777" w:rsidR="00525A28" w:rsidRDefault="00525A28" w:rsidP="00C52514">
            <w:pPr>
              <w:pStyle w:val="TAL"/>
            </w:pPr>
            <w:r>
              <w:t>HMAC-based KDF with SHA-256 [31]</w:t>
            </w:r>
          </w:p>
        </w:tc>
        <w:tc>
          <w:tcPr>
            <w:tcW w:w="2494" w:type="dxa"/>
          </w:tcPr>
          <w:p w14:paraId="56C9F390" w14:textId="77777777" w:rsidR="00525A28" w:rsidRDefault="00525A28" w:rsidP="00C52514">
            <w:pPr>
              <w:pStyle w:val="TAL"/>
            </w:pPr>
            <w:r>
              <w:t>Session Key Derivation /</w:t>
            </w:r>
          </w:p>
          <w:p w14:paraId="1C91B00F" w14:textId="77777777" w:rsidR="00525A28" w:rsidRDefault="00525A28" w:rsidP="00C52514">
            <w:pPr>
              <w:pStyle w:val="TAL"/>
            </w:pPr>
            <w:r>
              <w:t>Hash Function</w:t>
            </w:r>
          </w:p>
        </w:tc>
      </w:tr>
      <w:tr w:rsidR="00525A28" w14:paraId="79678DB9" w14:textId="77777777" w:rsidTr="00C52514">
        <w:tc>
          <w:tcPr>
            <w:tcW w:w="2162" w:type="dxa"/>
            <w:vMerge/>
          </w:tcPr>
          <w:p w14:paraId="775E72ED" w14:textId="77777777" w:rsidR="00525A28" w:rsidRDefault="00525A28" w:rsidP="00C52514">
            <w:pPr>
              <w:pStyle w:val="TAL"/>
            </w:pPr>
          </w:p>
        </w:tc>
        <w:tc>
          <w:tcPr>
            <w:tcW w:w="2267" w:type="dxa"/>
            <w:vMerge/>
          </w:tcPr>
          <w:p w14:paraId="7D6BEF92" w14:textId="77777777" w:rsidR="00525A28" w:rsidRDefault="00525A28" w:rsidP="00C52514">
            <w:pPr>
              <w:pStyle w:val="TAL"/>
            </w:pPr>
          </w:p>
        </w:tc>
        <w:tc>
          <w:tcPr>
            <w:tcW w:w="2708" w:type="dxa"/>
          </w:tcPr>
          <w:p w14:paraId="30D2AF72" w14:textId="77777777" w:rsidR="00525A28" w:rsidRDefault="00525A28" w:rsidP="00C52514">
            <w:pPr>
              <w:pStyle w:val="TAL"/>
            </w:pPr>
            <w:r>
              <w:t>AES-CCM-16-64-128</w:t>
            </w:r>
          </w:p>
          <w:p w14:paraId="1DA1888D" w14:textId="77777777" w:rsidR="00525A28" w:rsidRDefault="00525A28" w:rsidP="00C52514">
            <w:pPr>
              <w:pStyle w:val="TAL"/>
            </w:pPr>
          </w:p>
        </w:tc>
        <w:tc>
          <w:tcPr>
            <w:tcW w:w="2494" w:type="dxa"/>
          </w:tcPr>
          <w:p w14:paraId="59003E6C" w14:textId="77777777" w:rsidR="00525A28" w:rsidRDefault="00525A28" w:rsidP="00C52514">
            <w:pPr>
              <w:pStyle w:val="TAL"/>
            </w:pPr>
            <w:r>
              <w:t>Confidentiality and Integrity Protection</w:t>
            </w:r>
          </w:p>
        </w:tc>
      </w:tr>
      <w:tr w:rsidR="00525A28" w14:paraId="2D0B9E36" w14:textId="77777777" w:rsidTr="00C52514">
        <w:tc>
          <w:tcPr>
            <w:tcW w:w="2162" w:type="dxa"/>
            <w:vMerge w:val="restart"/>
          </w:tcPr>
          <w:p w14:paraId="14B4DFE8" w14:textId="77777777" w:rsidR="00525A28" w:rsidRDefault="00525A28" w:rsidP="00C52514">
            <w:pPr>
              <w:pStyle w:val="TAL"/>
            </w:pPr>
            <w:r>
              <w:t>EAP-TLS</w:t>
            </w:r>
          </w:p>
        </w:tc>
        <w:tc>
          <w:tcPr>
            <w:tcW w:w="2267" w:type="dxa"/>
            <w:vMerge w:val="restart"/>
          </w:tcPr>
          <w:p w14:paraId="79FE77C2" w14:textId="77777777" w:rsidR="00525A28" w:rsidRPr="00B33EAB" w:rsidRDefault="00525A28" w:rsidP="00C52514">
            <w:pPr>
              <w:pStyle w:val="TAL"/>
            </w:pPr>
            <w:r w:rsidRPr="00B33EAB">
              <w:t>TS 33.501 [4]</w:t>
            </w:r>
          </w:p>
          <w:p w14:paraId="32453B53" w14:textId="77777777" w:rsidR="00525A28" w:rsidRPr="00B33EAB" w:rsidRDefault="00525A28" w:rsidP="00C52514">
            <w:pPr>
              <w:pStyle w:val="TAL"/>
            </w:pPr>
          </w:p>
          <w:p w14:paraId="25019DB8" w14:textId="77777777" w:rsidR="00525A28" w:rsidRDefault="00525A28" w:rsidP="00C52514">
            <w:pPr>
              <w:pStyle w:val="TAL"/>
            </w:pPr>
            <w:r w:rsidRPr="00B33EAB">
              <w:t>RFC 9190 (TLS1.3)</w:t>
            </w:r>
            <w:r>
              <w:t xml:space="preserve"> [5]</w:t>
            </w:r>
          </w:p>
          <w:p w14:paraId="4A0C6905" w14:textId="77777777" w:rsidR="00525A28" w:rsidRDefault="00525A28" w:rsidP="00C52514">
            <w:pPr>
              <w:pStyle w:val="TAL"/>
            </w:pPr>
          </w:p>
        </w:tc>
        <w:tc>
          <w:tcPr>
            <w:tcW w:w="2708" w:type="dxa"/>
          </w:tcPr>
          <w:p w14:paraId="5925C21A" w14:textId="77777777" w:rsidR="00525A28" w:rsidRPr="00B33EAB" w:rsidRDefault="00525A28" w:rsidP="00C52514">
            <w:pPr>
              <w:pStyle w:val="TAL"/>
            </w:pPr>
            <w:r>
              <w:t>AEAD_AES_128_GCM</w:t>
            </w:r>
          </w:p>
          <w:p w14:paraId="18943EC2" w14:textId="77777777" w:rsidR="00525A28" w:rsidRDefault="00525A28" w:rsidP="00C52514">
            <w:pPr>
              <w:pStyle w:val="TAL"/>
            </w:pPr>
          </w:p>
        </w:tc>
        <w:tc>
          <w:tcPr>
            <w:tcW w:w="2494" w:type="dxa"/>
          </w:tcPr>
          <w:p w14:paraId="0A384DC1" w14:textId="77777777" w:rsidR="00525A28" w:rsidRDefault="00525A28" w:rsidP="00C52514">
            <w:pPr>
              <w:pStyle w:val="TAL"/>
            </w:pPr>
            <w:r>
              <w:t>Confidentiality and Integrity Protection</w:t>
            </w:r>
          </w:p>
        </w:tc>
      </w:tr>
      <w:tr w:rsidR="00525A28" w14:paraId="58BEB6C8" w14:textId="77777777" w:rsidTr="00C52514">
        <w:tc>
          <w:tcPr>
            <w:tcW w:w="2162" w:type="dxa"/>
            <w:vMerge/>
          </w:tcPr>
          <w:p w14:paraId="31C140D4" w14:textId="77777777" w:rsidR="00525A28" w:rsidRDefault="00525A28" w:rsidP="00C52514">
            <w:pPr>
              <w:pStyle w:val="TAL"/>
            </w:pPr>
          </w:p>
        </w:tc>
        <w:tc>
          <w:tcPr>
            <w:tcW w:w="2267" w:type="dxa"/>
            <w:vMerge/>
          </w:tcPr>
          <w:p w14:paraId="5DE0DC3B" w14:textId="77777777" w:rsidR="00525A28" w:rsidRPr="00B33EAB" w:rsidRDefault="00525A28" w:rsidP="00C52514">
            <w:pPr>
              <w:pStyle w:val="TAL"/>
            </w:pPr>
          </w:p>
        </w:tc>
        <w:tc>
          <w:tcPr>
            <w:tcW w:w="2708" w:type="dxa"/>
          </w:tcPr>
          <w:p w14:paraId="166DADC2" w14:textId="77777777" w:rsidR="00525A28" w:rsidRDefault="00525A28" w:rsidP="00C52514">
            <w:pPr>
              <w:pStyle w:val="TAL"/>
            </w:pPr>
            <w:r w:rsidRPr="00B33EAB">
              <w:t>HKDF (RFC5869</w:t>
            </w:r>
            <w:r>
              <w:t xml:space="preserve"> [31]</w:t>
            </w:r>
          </w:p>
        </w:tc>
        <w:tc>
          <w:tcPr>
            <w:tcW w:w="2494" w:type="dxa"/>
          </w:tcPr>
          <w:p w14:paraId="08AFBBA7" w14:textId="77777777" w:rsidR="00525A28" w:rsidRDefault="00525A28" w:rsidP="00C52514">
            <w:pPr>
              <w:pStyle w:val="TAL"/>
            </w:pPr>
            <w:r>
              <w:t xml:space="preserve">Session </w:t>
            </w:r>
            <w:r w:rsidRPr="00B33EAB">
              <w:t>Key Derivation</w:t>
            </w:r>
          </w:p>
        </w:tc>
      </w:tr>
      <w:tr w:rsidR="00525A28" w14:paraId="3792BBE6" w14:textId="77777777" w:rsidTr="00C52514">
        <w:trPr>
          <w:trHeight w:val="253"/>
        </w:trPr>
        <w:tc>
          <w:tcPr>
            <w:tcW w:w="2162" w:type="dxa"/>
            <w:vMerge w:val="restart"/>
          </w:tcPr>
          <w:p w14:paraId="2776EA94" w14:textId="77777777" w:rsidR="00525A28" w:rsidRDefault="00525A28" w:rsidP="00C52514">
            <w:pPr>
              <w:pStyle w:val="TAL"/>
            </w:pPr>
            <w:r>
              <w:rPr>
                <w:lang w:val="en-US"/>
              </w:rPr>
              <w:t>EAP TTLS (IETF RFC 5281 [39])</w:t>
            </w:r>
          </w:p>
        </w:tc>
        <w:tc>
          <w:tcPr>
            <w:tcW w:w="2267" w:type="dxa"/>
            <w:vMerge w:val="restart"/>
          </w:tcPr>
          <w:p w14:paraId="1811F407" w14:textId="77777777" w:rsidR="00525A28" w:rsidRDefault="00525A28" w:rsidP="00C52514">
            <w:pPr>
              <w:pStyle w:val="TAL"/>
            </w:pPr>
            <w:r>
              <w:t>TS 33.501 [4], Annex U</w:t>
            </w:r>
          </w:p>
          <w:p w14:paraId="03CB763B" w14:textId="77777777" w:rsidR="00525A28" w:rsidRDefault="00525A28" w:rsidP="00C52514">
            <w:pPr>
              <w:pStyle w:val="TAL"/>
            </w:pPr>
            <w:r>
              <w:t>TS 33.210 [2] clause 6.2 for TLS</w:t>
            </w:r>
          </w:p>
        </w:tc>
        <w:tc>
          <w:tcPr>
            <w:tcW w:w="2708" w:type="dxa"/>
            <w:vMerge w:val="restart"/>
          </w:tcPr>
          <w:p w14:paraId="2F836610" w14:textId="77777777" w:rsidR="00525A28" w:rsidRDefault="00525A28" w:rsidP="00C52514">
            <w:pPr>
              <w:pStyle w:val="TAL"/>
            </w:pPr>
            <w:r>
              <w:t>See TLS in this table</w:t>
            </w:r>
          </w:p>
          <w:p w14:paraId="5EEF493B" w14:textId="77777777" w:rsidR="00525A28" w:rsidRDefault="00525A28" w:rsidP="00C52514">
            <w:pPr>
              <w:pStyle w:val="TAL"/>
            </w:pPr>
          </w:p>
        </w:tc>
        <w:tc>
          <w:tcPr>
            <w:tcW w:w="2494" w:type="dxa"/>
          </w:tcPr>
          <w:p w14:paraId="1CD938F9" w14:textId="77777777" w:rsidR="00525A28" w:rsidRDefault="00525A28" w:rsidP="00C52514">
            <w:pPr>
              <w:pStyle w:val="TAL"/>
            </w:pPr>
            <w:r>
              <w:t>Confidentiality and Integrity Protection</w:t>
            </w:r>
          </w:p>
          <w:p w14:paraId="546B6872" w14:textId="77777777" w:rsidR="00525A28" w:rsidRDefault="00525A28" w:rsidP="00C52514">
            <w:pPr>
              <w:pStyle w:val="TAL"/>
            </w:pPr>
          </w:p>
        </w:tc>
      </w:tr>
      <w:tr w:rsidR="00525A28" w14:paraId="26BB4C33" w14:textId="77777777" w:rsidTr="00C52514">
        <w:trPr>
          <w:trHeight w:val="253"/>
        </w:trPr>
        <w:tc>
          <w:tcPr>
            <w:tcW w:w="2162" w:type="dxa"/>
            <w:vMerge/>
          </w:tcPr>
          <w:p w14:paraId="133F4245" w14:textId="77777777" w:rsidR="00525A28" w:rsidRDefault="00525A28" w:rsidP="00C52514">
            <w:pPr>
              <w:pStyle w:val="TAL"/>
              <w:rPr>
                <w:lang w:val="en-US"/>
              </w:rPr>
            </w:pPr>
          </w:p>
        </w:tc>
        <w:tc>
          <w:tcPr>
            <w:tcW w:w="2267" w:type="dxa"/>
            <w:vMerge/>
          </w:tcPr>
          <w:p w14:paraId="7CDE1120" w14:textId="77777777" w:rsidR="00525A28" w:rsidRDefault="00525A28" w:rsidP="00C52514">
            <w:pPr>
              <w:pStyle w:val="TAL"/>
            </w:pPr>
          </w:p>
        </w:tc>
        <w:tc>
          <w:tcPr>
            <w:tcW w:w="2708" w:type="dxa"/>
            <w:vMerge/>
          </w:tcPr>
          <w:p w14:paraId="6E440470" w14:textId="77777777" w:rsidR="00525A28" w:rsidRDefault="00525A28" w:rsidP="00C52514">
            <w:pPr>
              <w:pStyle w:val="TAL"/>
            </w:pPr>
          </w:p>
        </w:tc>
        <w:tc>
          <w:tcPr>
            <w:tcW w:w="2494" w:type="dxa"/>
          </w:tcPr>
          <w:p w14:paraId="426B3ACB" w14:textId="77777777" w:rsidR="00525A28" w:rsidRDefault="00525A28" w:rsidP="00C52514">
            <w:pPr>
              <w:pStyle w:val="TAL"/>
            </w:pPr>
            <w:r>
              <w:t xml:space="preserve">Session </w:t>
            </w:r>
            <w:r w:rsidRPr="00B33EAB">
              <w:t>Key Derivation</w:t>
            </w:r>
          </w:p>
        </w:tc>
      </w:tr>
      <w:tr w:rsidR="00525A28" w14:paraId="5CA0E2FB" w14:textId="77777777" w:rsidTr="00C52514">
        <w:trPr>
          <w:trHeight w:val="253"/>
        </w:trPr>
        <w:tc>
          <w:tcPr>
            <w:tcW w:w="2162" w:type="dxa"/>
            <w:vMerge w:val="restart"/>
          </w:tcPr>
          <w:p w14:paraId="7A66FAD1" w14:textId="77777777" w:rsidR="00525A28" w:rsidRDefault="00525A28" w:rsidP="00C52514">
            <w:pPr>
              <w:pStyle w:val="TAL"/>
            </w:pPr>
            <w:r>
              <w:rPr>
                <w:lang w:val="en-US"/>
              </w:rPr>
              <w:t>OAuth 2.0 (IETF RFC 6749 [40], 6750 [41])</w:t>
            </w:r>
          </w:p>
        </w:tc>
        <w:tc>
          <w:tcPr>
            <w:tcW w:w="2267" w:type="dxa"/>
            <w:vMerge w:val="restart"/>
          </w:tcPr>
          <w:p w14:paraId="5BB13044" w14:textId="77777777" w:rsidR="00525A28" w:rsidRDefault="00525A28" w:rsidP="00C52514">
            <w:pPr>
              <w:pStyle w:val="TAL"/>
            </w:pPr>
            <w:r>
              <w:t>TS 33.210 [2] clause 6.2 for TLS</w:t>
            </w:r>
          </w:p>
        </w:tc>
        <w:tc>
          <w:tcPr>
            <w:tcW w:w="2708" w:type="dxa"/>
            <w:vMerge w:val="restart"/>
          </w:tcPr>
          <w:p w14:paraId="379582C9" w14:textId="77777777" w:rsidR="00525A28" w:rsidRDefault="00525A28" w:rsidP="00C52514">
            <w:pPr>
              <w:pStyle w:val="TAL"/>
            </w:pPr>
            <w:r>
              <w:t>See TLS 1.2 and TLS 1.3 in this table</w:t>
            </w:r>
          </w:p>
        </w:tc>
        <w:tc>
          <w:tcPr>
            <w:tcW w:w="2494" w:type="dxa"/>
          </w:tcPr>
          <w:p w14:paraId="7DC729F0" w14:textId="77777777" w:rsidR="00525A28" w:rsidRDefault="00525A28" w:rsidP="00C52514">
            <w:pPr>
              <w:pStyle w:val="TAL"/>
            </w:pPr>
            <w:r>
              <w:t>Confidentiality and Integrity Protection</w:t>
            </w:r>
          </w:p>
        </w:tc>
      </w:tr>
      <w:tr w:rsidR="00525A28" w14:paraId="59E144B8" w14:textId="77777777" w:rsidTr="00C52514">
        <w:trPr>
          <w:trHeight w:val="253"/>
        </w:trPr>
        <w:tc>
          <w:tcPr>
            <w:tcW w:w="2162" w:type="dxa"/>
            <w:vMerge/>
          </w:tcPr>
          <w:p w14:paraId="2330AEB2" w14:textId="77777777" w:rsidR="00525A28" w:rsidRDefault="00525A28" w:rsidP="00C52514">
            <w:pPr>
              <w:pStyle w:val="TAL"/>
              <w:rPr>
                <w:lang w:val="en-US"/>
              </w:rPr>
            </w:pPr>
          </w:p>
        </w:tc>
        <w:tc>
          <w:tcPr>
            <w:tcW w:w="2267" w:type="dxa"/>
            <w:vMerge/>
          </w:tcPr>
          <w:p w14:paraId="1DAAB1A4" w14:textId="77777777" w:rsidR="00525A28" w:rsidRDefault="00525A28" w:rsidP="00C52514">
            <w:pPr>
              <w:pStyle w:val="TAL"/>
            </w:pPr>
          </w:p>
        </w:tc>
        <w:tc>
          <w:tcPr>
            <w:tcW w:w="2708" w:type="dxa"/>
            <w:vMerge/>
          </w:tcPr>
          <w:p w14:paraId="386DA54A" w14:textId="77777777" w:rsidR="00525A28" w:rsidDel="001954FD" w:rsidRDefault="00525A28" w:rsidP="00C52514">
            <w:pPr>
              <w:pStyle w:val="TAL"/>
            </w:pPr>
          </w:p>
        </w:tc>
        <w:tc>
          <w:tcPr>
            <w:tcW w:w="2494" w:type="dxa"/>
          </w:tcPr>
          <w:p w14:paraId="616AD103" w14:textId="77777777" w:rsidR="00525A28" w:rsidRDefault="00525A28" w:rsidP="00C52514">
            <w:pPr>
              <w:pStyle w:val="TAL"/>
            </w:pPr>
            <w:r>
              <w:t>Hash Function</w:t>
            </w:r>
          </w:p>
        </w:tc>
      </w:tr>
      <w:tr w:rsidR="00525A28" w14:paraId="6E3526BA" w14:textId="77777777" w:rsidTr="00C52514">
        <w:trPr>
          <w:trHeight w:val="165"/>
        </w:trPr>
        <w:tc>
          <w:tcPr>
            <w:tcW w:w="2162" w:type="dxa"/>
            <w:vMerge/>
          </w:tcPr>
          <w:p w14:paraId="32161E83" w14:textId="77777777" w:rsidR="00525A28" w:rsidRDefault="00525A28" w:rsidP="00C52514">
            <w:pPr>
              <w:pStyle w:val="TAL"/>
              <w:rPr>
                <w:lang w:val="en-US"/>
              </w:rPr>
            </w:pPr>
          </w:p>
        </w:tc>
        <w:tc>
          <w:tcPr>
            <w:tcW w:w="2267" w:type="dxa"/>
            <w:vMerge w:val="restart"/>
          </w:tcPr>
          <w:p w14:paraId="159D4F00" w14:textId="77777777" w:rsidR="00525A28" w:rsidRDefault="00525A28" w:rsidP="00C52514">
            <w:pPr>
              <w:pStyle w:val="TAL"/>
            </w:pPr>
            <w:r>
              <w:t>TS 33.210 [2] clause 6.3 for JWE/JWS</w:t>
            </w:r>
          </w:p>
        </w:tc>
        <w:tc>
          <w:tcPr>
            <w:tcW w:w="2708" w:type="dxa"/>
            <w:vMerge w:val="restart"/>
          </w:tcPr>
          <w:p w14:paraId="4EEC6A72" w14:textId="77777777" w:rsidR="00525A28" w:rsidDel="001954FD" w:rsidRDefault="00525A28" w:rsidP="00C52514">
            <w:pPr>
              <w:pStyle w:val="TAL"/>
            </w:pPr>
            <w:r>
              <w:t>See JWE and JWS in this table</w:t>
            </w:r>
          </w:p>
          <w:p w14:paraId="5EBC8123" w14:textId="77777777" w:rsidR="00525A28" w:rsidDel="001954FD" w:rsidRDefault="00525A28" w:rsidP="00C52514">
            <w:pPr>
              <w:pStyle w:val="TAL"/>
            </w:pPr>
          </w:p>
        </w:tc>
        <w:tc>
          <w:tcPr>
            <w:tcW w:w="2494" w:type="dxa"/>
          </w:tcPr>
          <w:p w14:paraId="00B300DF" w14:textId="77777777" w:rsidR="00525A28" w:rsidRDefault="00525A28" w:rsidP="00C52514">
            <w:pPr>
              <w:pStyle w:val="TAL"/>
            </w:pPr>
            <w:r>
              <w:t>Confidentiality and Integrity Protection</w:t>
            </w:r>
          </w:p>
        </w:tc>
      </w:tr>
      <w:tr w:rsidR="00525A28" w14:paraId="74BBF9A9" w14:textId="77777777" w:rsidTr="00C52514">
        <w:tc>
          <w:tcPr>
            <w:tcW w:w="2162" w:type="dxa"/>
            <w:vMerge/>
          </w:tcPr>
          <w:p w14:paraId="081BA4DC" w14:textId="77777777" w:rsidR="00525A28" w:rsidRDefault="00525A28" w:rsidP="00C52514">
            <w:pPr>
              <w:pStyle w:val="TAL"/>
              <w:rPr>
                <w:lang w:val="en-US"/>
              </w:rPr>
            </w:pPr>
          </w:p>
        </w:tc>
        <w:tc>
          <w:tcPr>
            <w:tcW w:w="2267" w:type="dxa"/>
            <w:vMerge/>
          </w:tcPr>
          <w:p w14:paraId="27905188" w14:textId="77777777" w:rsidR="00525A28" w:rsidRDefault="00525A28" w:rsidP="00C52514">
            <w:pPr>
              <w:pStyle w:val="TAL"/>
            </w:pPr>
          </w:p>
        </w:tc>
        <w:tc>
          <w:tcPr>
            <w:tcW w:w="2708" w:type="dxa"/>
            <w:vMerge/>
          </w:tcPr>
          <w:p w14:paraId="66949E6D" w14:textId="77777777" w:rsidR="00525A28" w:rsidRDefault="00525A28" w:rsidP="00C52514">
            <w:pPr>
              <w:pStyle w:val="TAL"/>
            </w:pPr>
          </w:p>
        </w:tc>
        <w:tc>
          <w:tcPr>
            <w:tcW w:w="2494" w:type="dxa"/>
          </w:tcPr>
          <w:p w14:paraId="6E8EBB7F" w14:textId="77777777" w:rsidR="00525A28" w:rsidRDefault="00525A28" w:rsidP="00C52514">
            <w:pPr>
              <w:pStyle w:val="TAL"/>
            </w:pPr>
            <w:r>
              <w:t>Hash Function</w:t>
            </w:r>
          </w:p>
        </w:tc>
      </w:tr>
      <w:tr w:rsidR="00525A28" w14:paraId="5EA50460" w14:textId="77777777" w:rsidTr="00C52514">
        <w:trPr>
          <w:trHeight w:val="838"/>
        </w:trPr>
        <w:tc>
          <w:tcPr>
            <w:tcW w:w="2162" w:type="dxa"/>
            <w:vMerge w:val="restart"/>
          </w:tcPr>
          <w:p w14:paraId="6A65B26A" w14:textId="77777777" w:rsidR="00525A28" w:rsidRDefault="00525A28" w:rsidP="00C52514">
            <w:pPr>
              <w:pStyle w:val="TAL"/>
            </w:pPr>
            <w:r>
              <w:rPr>
                <w:lang w:val="en-US"/>
              </w:rPr>
              <w:t>IKEv2 (IETF RFC 7296 [23])</w:t>
            </w:r>
          </w:p>
        </w:tc>
        <w:tc>
          <w:tcPr>
            <w:tcW w:w="2267" w:type="dxa"/>
          </w:tcPr>
          <w:p w14:paraId="5A7A8D9C" w14:textId="77777777" w:rsidR="00525A28" w:rsidRDefault="00525A28" w:rsidP="00C52514">
            <w:pPr>
              <w:pStyle w:val="TAL"/>
            </w:pPr>
            <w:r>
              <w:t>TS 33.210 [2] clause 5.4</w:t>
            </w:r>
          </w:p>
          <w:p w14:paraId="2A97723D" w14:textId="77777777" w:rsidR="00525A28" w:rsidRDefault="00525A28" w:rsidP="00C52514">
            <w:pPr>
              <w:pStyle w:val="TAL"/>
            </w:pPr>
          </w:p>
        </w:tc>
        <w:tc>
          <w:tcPr>
            <w:tcW w:w="2708" w:type="dxa"/>
          </w:tcPr>
          <w:p w14:paraId="0F065C77" w14:textId="77777777" w:rsidR="00525A28" w:rsidRDefault="00525A28" w:rsidP="00C52514">
            <w:pPr>
              <w:pStyle w:val="TAL"/>
            </w:pPr>
            <w:r>
              <w:t>128-</w:t>
            </w:r>
            <w:r w:rsidRPr="007F4A6D">
              <w:t>AES</w:t>
            </w:r>
            <w:r>
              <w:t xml:space="preserve"> </w:t>
            </w:r>
            <w:r w:rsidRPr="007F4A6D">
              <w:t>GCM</w:t>
            </w:r>
            <w:r>
              <w:t xml:space="preserve"> </w:t>
            </w:r>
            <w:r w:rsidRPr="007F4A6D">
              <w:t xml:space="preserve">SHA256 </w:t>
            </w:r>
            <w:r>
              <w:t xml:space="preserve">(IETF </w:t>
            </w:r>
            <w:r w:rsidRPr="007F4A6D">
              <w:t>RFC 8442</w:t>
            </w:r>
            <w:r>
              <w:t xml:space="preserve"> [x2])</w:t>
            </w:r>
            <w:r w:rsidRPr="007F4A6D">
              <w:t>.</w:t>
            </w:r>
          </w:p>
          <w:p w14:paraId="0215ED98" w14:textId="77777777" w:rsidR="00525A28" w:rsidRDefault="00525A28" w:rsidP="00C52514">
            <w:pPr>
              <w:pStyle w:val="TAL"/>
            </w:pPr>
            <w:r>
              <w:t>256-</w:t>
            </w:r>
            <w:r w:rsidRPr="007F4A6D">
              <w:t>AES</w:t>
            </w:r>
            <w:r>
              <w:t xml:space="preserve"> </w:t>
            </w:r>
            <w:r w:rsidRPr="007F4A6D">
              <w:t>GCM</w:t>
            </w:r>
            <w:r>
              <w:t xml:space="preserve"> </w:t>
            </w:r>
            <w:r w:rsidRPr="007F4A6D">
              <w:t>SHA</w:t>
            </w:r>
            <w:r>
              <w:t>384</w:t>
            </w:r>
            <w:r w:rsidRPr="007F4A6D">
              <w:t xml:space="preserve"> </w:t>
            </w:r>
            <w:r>
              <w:t xml:space="preserve">(IETF </w:t>
            </w:r>
            <w:r w:rsidRPr="007F4A6D">
              <w:t>RFC 8442</w:t>
            </w:r>
            <w:r>
              <w:t xml:space="preserve"> [x2])</w:t>
            </w:r>
            <w:r w:rsidRPr="007F4A6D">
              <w:t>.</w:t>
            </w:r>
          </w:p>
        </w:tc>
        <w:tc>
          <w:tcPr>
            <w:tcW w:w="2494" w:type="dxa"/>
          </w:tcPr>
          <w:p w14:paraId="1E4881B7" w14:textId="77777777" w:rsidR="00525A28" w:rsidRDefault="00525A28" w:rsidP="00C52514">
            <w:pPr>
              <w:pStyle w:val="TAL"/>
            </w:pPr>
            <w:r>
              <w:t>Confidentiality and Integrity Protection</w:t>
            </w:r>
          </w:p>
        </w:tc>
      </w:tr>
      <w:tr w:rsidR="00525A28" w14:paraId="2A189FBC" w14:textId="77777777" w:rsidTr="00C52514">
        <w:tc>
          <w:tcPr>
            <w:tcW w:w="2162" w:type="dxa"/>
            <w:vMerge/>
          </w:tcPr>
          <w:p w14:paraId="7BA5BEDF" w14:textId="77777777" w:rsidR="00525A28" w:rsidRDefault="00525A28" w:rsidP="00C52514">
            <w:pPr>
              <w:pStyle w:val="TAL"/>
              <w:rPr>
                <w:lang w:val="en-US"/>
              </w:rPr>
            </w:pPr>
          </w:p>
        </w:tc>
        <w:tc>
          <w:tcPr>
            <w:tcW w:w="2267" w:type="dxa"/>
          </w:tcPr>
          <w:p w14:paraId="209875B6" w14:textId="77777777" w:rsidR="00525A28" w:rsidRDefault="00525A28" w:rsidP="00C52514">
            <w:pPr>
              <w:pStyle w:val="TAL"/>
            </w:pPr>
            <w:r>
              <w:t>TS 33.310 [3] clauses 5,6,7</w:t>
            </w:r>
          </w:p>
        </w:tc>
        <w:tc>
          <w:tcPr>
            <w:tcW w:w="2708" w:type="dxa"/>
          </w:tcPr>
          <w:p w14:paraId="13E894F8" w14:textId="77777777" w:rsidR="00525A28" w:rsidRDefault="00525A28" w:rsidP="00C52514">
            <w:pPr>
              <w:pStyle w:val="TAL"/>
            </w:pPr>
            <w:r w:rsidRPr="00D80C68">
              <w:t>SHA2-256</w:t>
            </w:r>
            <w:r>
              <w:t>/384 [x4]</w:t>
            </w:r>
          </w:p>
        </w:tc>
        <w:tc>
          <w:tcPr>
            <w:tcW w:w="2494" w:type="dxa"/>
          </w:tcPr>
          <w:p w14:paraId="5CA7BD5E" w14:textId="77777777" w:rsidR="00525A28" w:rsidRDefault="00525A28" w:rsidP="00C52514">
            <w:pPr>
              <w:pStyle w:val="TAL"/>
            </w:pPr>
            <w:r>
              <w:t>Hash Function</w:t>
            </w:r>
          </w:p>
        </w:tc>
      </w:tr>
      <w:tr w:rsidR="00525A28" w:rsidRPr="006C3A1A" w14:paraId="0F828D8C" w14:textId="77777777" w:rsidTr="00C52514">
        <w:trPr>
          <w:trHeight w:val="266"/>
        </w:trPr>
        <w:tc>
          <w:tcPr>
            <w:tcW w:w="2162" w:type="dxa"/>
          </w:tcPr>
          <w:p w14:paraId="0DB4A7F2" w14:textId="77777777" w:rsidR="00525A28" w:rsidRPr="00C52514" w:rsidRDefault="00525A28" w:rsidP="00C52514">
            <w:pPr>
              <w:pStyle w:val="TAL"/>
              <w:rPr>
                <w:rFonts w:cs="Arial"/>
                <w:szCs w:val="18"/>
              </w:rPr>
            </w:pPr>
            <w:r w:rsidRPr="00C52514">
              <w:rPr>
                <w:rFonts w:cs="Arial"/>
                <w:szCs w:val="18"/>
                <w:lang w:val="en-US"/>
              </w:rPr>
              <w:t>PDCP security (TS 38.323 [x1])</w:t>
            </w:r>
          </w:p>
        </w:tc>
        <w:tc>
          <w:tcPr>
            <w:tcW w:w="2267" w:type="dxa"/>
          </w:tcPr>
          <w:p w14:paraId="669BAEAD" w14:textId="77777777" w:rsidR="00525A28" w:rsidRPr="00C52514" w:rsidRDefault="00525A28" w:rsidP="00C52514">
            <w:pPr>
              <w:pStyle w:val="TAL"/>
              <w:rPr>
                <w:rFonts w:cs="Arial"/>
                <w:szCs w:val="18"/>
              </w:rPr>
            </w:pPr>
            <w:r w:rsidRPr="00C52514">
              <w:rPr>
                <w:rFonts w:cs="Arial"/>
                <w:szCs w:val="18"/>
              </w:rPr>
              <w:t>TS 33.501 [4], Annex D</w:t>
            </w:r>
          </w:p>
          <w:p w14:paraId="7D8912C9" w14:textId="77777777" w:rsidR="00525A28" w:rsidRPr="00C52514" w:rsidRDefault="00525A28" w:rsidP="00C52514">
            <w:pPr>
              <w:pStyle w:val="TAL"/>
              <w:rPr>
                <w:rFonts w:cs="Arial"/>
                <w:szCs w:val="18"/>
              </w:rPr>
            </w:pPr>
          </w:p>
        </w:tc>
        <w:tc>
          <w:tcPr>
            <w:tcW w:w="2708" w:type="dxa"/>
          </w:tcPr>
          <w:p w14:paraId="0EA2B776" w14:textId="77777777" w:rsidR="00525A28" w:rsidRPr="006238EA" w:rsidRDefault="00525A28" w:rsidP="00C52514">
            <w:pPr>
              <w:pStyle w:val="TAL"/>
              <w:rPr>
                <w:rFonts w:cs="Arial"/>
                <w:szCs w:val="18"/>
                <w:lang w:val="es-ES"/>
              </w:rPr>
            </w:pPr>
            <w:r w:rsidRPr="006238EA">
              <w:rPr>
                <w:rFonts w:cs="Arial"/>
                <w:szCs w:val="18"/>
                <w:lang w:val="es-ES"/>
              </w:rPr>
              <w:t>128-NEA1, 128-NIA1</w:t>
            </w:r>
          </w:p>
          <w:p w14:paraId="1364E8E3" w14:textId="77777777" w:rsidR="00525A28" w:rsidRPr="006238EA" w:rsidRDefault="00525A28" w:rsidP="00C52514">
            <w:pPr>
              <w:pStyle w:val="TAL"/>
              <w:rPr>
                <w:rFonts w:cs="Arial"/>
                <w:szCs w:val="18"/>
                <w:lang w:val="es-ES"/>
              </w:rPr>
            </w:pPr>
            <w:r w:rsidRPr="006238EA">
              <w:rPr>
                <w:rFonts w:cs="Arial"/>
                <w:szCs w:val="18"/>
                <w:lang w:val="es-ES"/>
              </w:rPr>
              <w:t>128-NEA2, 128-NIA2</w:t>
            </w:r>
          </w:p>
          <w:p w14:paraId="2146F6BA" w14:textId="77777777" w:rsidR="00525A28" w:rsidRPr="006238EA" w:rsidRDefault="00525A28" w:rsidP="00C52514">
            <w:pPr>
              <w:pStyle w:val="TAL"/>
              <w:rPr>
                <w:rFonts w:cs="Arial"/>
                <w:szCs w:val="18"/>
                <w:lang w:val="es-ES"/>
              </w:rPr>
            </w:pPr>
            <w:r w:rsidRPr="006238EA">
              <w:rPr>
                <w:rFonts w:cs="Arial"/>
                <w:szCs w:val="18"/>
                <w:lang w:val="es-ES"/>
              </w:rPr>
              <w:t>128-NEA3, 128-NIA3</w:t>
            </w:r>
          </w:p>
        </w:tc>
        <w:tc>
          <w:tcPr>
            <w:tcW w:w="2494" w:type="dxa"/>
          </w:tcPr>
          <w:p w14:paraId="3A740221" w14:textId="77777777" w:rsidR="00525A28" w:rsidRPr="00E16A8D" w:rsidRDefault="00525A28" w:rsidP="00C52514">
            <w:pPr>
              <w:pStyle w:val="TAL"/>
              <w:rPr>
                <w:rFonts w:cs="Arial"/>
                <w:szCs w:val="18"/>
              </w:rPr>
            </w:pPr>
            <w:r w:rsidRPr="00E16A8D">
              <w:rPr>
                <w:rFonts w:cs="Arial"/>
                <w:szCs w:val="18"/>
              </w:rPr>
              <w:t>Confidentiality and Integrity Protection</w:t>
            </w:r>
          </w:p>
        </w:tc>
      </w:tr>
      <w:tr w:rsidR="00525A28" w:rsidRPr="006C3A1A" w14:paraId="784306D2" w14:textId="77777777" w:rsidTr="00C52514">
        <w:trPr>
          <w:trHeight w:val="356"/>
        </w:trPr>
        <w:tc>
          <w:tcPr>
            <w:tcW w:w="2162" w:type="dxa"/>
          </w:tcPr>
          <w:p w14:paraId="1E7CFA5F" w14:textId="77777777" w:rsidR="00525A28" w:rsidRPr="00C52514" w:rsidRDefault="00525A28" w:rsidP="00C52514">
            <w:pPr>
              <w:pStyle w:val="TAL"/>
              <w:rPr>
                <w:rFonts w:cs="Arial"/>
                <w:szCs w:val="18"/>
              </w:rPr>
            </w:pPr>
            <w:r w:rsidRPr="00C52514">
              <w:rPr>
                <w:rFonts w:cs="Arial"/>
                <w:szCs w:val="18"/>
                <w:lang w:val="en-US"/>
              </w:rPr>
              <w:t xml:space="preserve">NAS </w:t>
            </w:r>
            <w:r w:rsidRPr="00C52514">
              <w:rPr>
                <w:rFonts w:cs="Arial"/>
                <w:szCs w:val="18"/>
                <w:lang w:val="en-US" w:eastAsia="zh-CN"/>
              </w:rPr>
              <w:t>se</w:t>
            </w:r>
            <w:r w:rsidRPr="00C52514">
              <w:rPr>
                <w:rFonts w:cs="Arial"/>
                <w:szCs w:val="18"/>
                <w:lang w:val="en-US"/>
              </w:rPr>
              <w:t>curity (TS 33.501 [4])</w:t>
            </w:r>
          </w:p>
        </w:tc>
        <w:tc>
          <w:tcPr>
            <w:tcW w:w="2267" w:type="dxa"/>
          </w:tcPr>
          <w:p w14:paraId="3B9DBF11" w14:textId="77777777" w:rsidR="00525A28" w:rsidRPr="00C52514" w:rsidRDefault="00525A28" w:rsidP="00C52514">
            <w:pPr>
              <w:pStyle w:val="TAL"/>
              <w:rPr>
                <w:rFonts w:cs="Arial"/>
                <w:szCs w:val="18"/>
              </w:rPr>
            </w:pPr>
            <w:r w:rsidRPr="00C52514">
              <w:rPr>
                <w:rFonts w:cs="Arial"/>
                <w:szCs w:val="18"/>
              </w:rPr>
              <w:t>TS 33.501 [4], Annex D</w:t>
            </w:r>
          </w:p>
        </w:tc>
        <w:tc>
          <w:tcPr>
            <w:tcW w:w="2708" w:type="dxa"/>
          </w:tcPr>
          <w:p w14:paraId="2DB7BDA1" w14:textId="77777777" w:rsidR="00525A28" w:rsidRPr="006238EA" w:rsidRDefault="00525A28" w:rsidP="00C52514">
            <w:pPr>
              <w:pStyle w:val="TAL"/>
              <w:rPr>
                <w:rFonts w:cs="Arial"/>
                <w:szCs w:val="18"/>
                <w:lang w:val="es-ES"/>
              </w:rPr>
            </w:pPr>
            <w:r w:rsidRPr="006238EA">
              <w:rPr>
                <w:rFonts w:cs="Arial"/>
                <w:szCs w:val="18"/>
                <w:lang w:val="es-ES"/>
              </w:rPr>
              <w:t>128-NEA1, 128-NIA1</w:t>
            </w:r>
          </w:p>
          <w:p w14:paraId="7CF283C7" w14:textId="77777777" w:rsidR="00525A28" w:rsidRPr="006238EA" w:rsidRDefault="00525A28" w:rsidP="00C52514">
            <w:pPr>
              <w:pStyle w:val="TAL"/>
              <w:rPr>
                <w:rFonts w:cs="Arial"/>
                <w:szCs w:val="18"/>
                <w:lang w:val="es-ES"/>
              </w:rPr>
            </w:pPr>
            <w:r w:rsidRPr="006238EA">
              <w:rPr>
                <w:rFonts w:cs="Arial"/>
                <w:szCs w:val="18"/>
                <w:lang w:val="es-ES"/>
              </w:rPr>
              <w:t>128-NEA2, 128-NIA2</w:t>
            </w:r>
          </w:p>
          <w:p w14:paraId="7EB675A1" w14:textId="77777777" w:rsidR="00525A28" w:rsidRPr="006238EA" w:rsidRDefault="00525A28" w:rsidP="00C52514">
            <w:pPr>
              <w:pStyle w:val="TAL"/>
              <w:rPr>
                <w:rFonts w:cs="Arial"/>
                <w:szCs w:val="18"/>
                <w:lang w:val="es-ES"/>
              </w:rPr>
            </w:pPr>
            <w:r w:rsidRPr="006238EA">
              <w:rPr>
                <w:rFonts w:cs="Arial"/>
                <w:szCs w:val="18"/>
                <w:lang w:val="es-ES"/>
              </w:rPr>
              <w:t>128-NEA3, 128-NIA3</w:t>
            </w:r>
          </w:p>
        </w:tc>
        <w:tc>
          <w:tcPr>
            <w:tcW w:w="2494" w:type="dxa"/>
          </w:tcPr>
          <w:p w14:paraId="38CBA9EF" w14:textId="77777777" w:rsidR="00525A28" w:rsidRPr="00E16A8D" w:rsidRDefault="00525A28" w:rsidP="00C52514">
            <w:pPr>
              <w:pStyle w:val="TAL"/>
              <w:rPr>
                <w:rFonts w:cs="Arial"/>
                <w:szCs w:val="18"/>
              </w:rPr>
            </w:pPr>
            <w:r w:rsidRPr="00513CB1">
              <w:rPr>
                <w:rFonts w:cs="Arial"/>
                <w:szCs w:val="18"/>
              </w:rPr>
              <w:t>Confidentiality and Integrity Protection</w:t>
            </w:r>
          </w:p>
        </w:tc>
      </w:tr>
      <w:tr w:rsidR="00525A28" w:rsidRPr="006C3A1A" w14:paraId="236AD15A" w14:textId="77777777" w:rsidTr="00C52514">
        <w:trPr>
          <w:trHeight w:val="373"/>
        </w:trPr>
        <w:tc>
          <w:tcPr>
            <w:tcW w:w="2162" w:type="dxa"/>
            <w:vMerge w:val="restart"/>
            <w:shd w:val="clear" w:color="auto" w:fill="auto"/>
            <w:vAlign w:val="center"/>
          </w:tcPr>
          <w:p w14:paraId="3E698DB1" w14:textId="77777777" w:rsidR="00525A28" w:rsidRPr="00C52514" w:rsidRDefault="00525A28" w:rsidP="00C52514">
            <w:pPr>
              <w:pStyle w:val="TAL"/>
              <w:textAlignment w:val="center"/>
              <w:rPr>
                <w:rFonts w:cs="Arial"/>
                <w:szCs w:val="18"/>
              </w:rPr>
            </w:pPr>
            <w:r w:rsidRPr="00C52514">
              <w:rPr>
                <w:rFonts w:cs="Arial"/>
                <w:szCs w:val="18"/>
              </w:rPr>
              <w:t>IPsec ESP (IETF RFCs 4303 [32], 8221 [25], 8750 [26])</w:t>
            </w:r>
          </w:p>
        </w:tc>
        <w:tc>
          <w:tcPr>
            <w:tcW w:w="2267" w:type="dxa"/>
            <w:vMerge w:val="restart"/>
            <w:shd w:val="clear" w:color="auto" w:fill="auto"/>
            <w:vAlign w:val="center"/>
          </w:tcPr>
          <w:p w14:paraId="726D8C40" w14:textId="77777777" w:rsidR="00525A28" w:rsidRPr="002D23AE" w:rsidRDefault="00525A28" w:rsidP="00C52514">
            <w:pPr>
              <w:pStyle w:val="TAL"/>
              <w:rPr>
                <w:rFonts w:cs="Arial"/>
                <w:szCs w:val="18"/>
              </w:rPr>
            </w:pPr>
            <w:r w:rsidRPr="002D23AE">
              <w:rPr>
                <w:rFonts w:cs="Arial"/>
                <w:szCs w:val="18"/>
              </w:rPr>
              <w:t>TS 33.210 [2]</w:t>
            </w:r>
          </w:p>
          <w:p w14:paraId="6FAA61FE" w14:textId="77777777" w:rsidR="00525A28" w:rsidRPr="00D40A3D" w:rsidRDefault="00525A28" w:rsidP="00C52514">
            <w:pPr>
              <w:pStyle w:val="TAL"/>
              <w:rPr>
                <w:rFonts w:cs="Arial"/>
                <w:szCs w:val="18"/>
              </w:rPr>
            </w:pPr>
          </w:p>
        </w:tc>
        <w:tc>
          <w:tcPr>
            <w:tcW w:w="2708" w:type="dxa"/>
            <w:shd w:val="clear" w:color="auto" w:fill="auto"/>
            <w:vAlign w:val="center"/>
          </w:tcPr>
          <w:p w14:paraId="767E3918" w14:textId="77777777" w:rsidR="00525A28" w:rsidRPr="00E16A8D" w:rsidRDefault="00525A28" w:rsidP="00C52514">
            <w:pPr>
              <w:pStyle w:val="HTMLPreformatted"/>
              <w:shd w:val="clear" w:color="auto" w:fill="FFFFFF"/>
              <w:rPr>
                <w:rFonts w:ascii="Arial" w:hAnsi="Arial" w:cs="Arial"/>
                <w:sz w:val="18"/>
                <w:szCs w:val="18"/>
              </w:rPr>
            </w:pPr>
            <w:r w:rsidRPr="00513CB1">
              <w:rPr>
                <w:rFonts w:ascii="Arial" w:hAnsi="Arial" w:cs="Arial"/>
                <w:sz w:val="18"/>
                <w:szCs w:val="18"/>
              </w:rPr>
              <w:t>ENCR_AES_CBC (IETF RFC 3602 [33])</w:t>
            </w:r>
          </w:p>
        </w:tc>
        <w:tc>
          <w:tcPr>
            <w:tcW w:w="2494" w:type="dxa"/>
            <w:shd w:val="clear" w:color="auto" w:fill="auto"/>
            <w:vAlign w:val="center"/>
          </w:tcPr>
          <w:p w14:paraId="6361363E" w14:textId="77777777" w:rsidR="00525A28" w:rsidRPr="00E16A8D" w:rsidRDefault="00525A28" w:rsidP="00C52514">
            <w:pPr>
              <w:pStyle w:val="TAL"/>
              <w:rPr>
                <w:rFonts w:cs="Arial"/>
                <w:szCs w:val="18"/>
              </w:rPr>
            </w:pPr>
            <w:r w:rsidRPr="00E16A8D">
              <w:rPr>
                <w:rFonts w:cs="Arial"/>
                <w:szCs w:val="18"/>
              </w:rPr>
              <w:t>Confidentiality Protection</w:t>
            </w:r>
          </w:p>
        </w:tc>
      </w:tr>
      <w:tr w:rsidR="00525A28" w:rsidRPr="006C3A1A" w14:paraId="1DB2B239" w14:textId="77777777" w:rsidTr="00C52514">
        <w:trPr>
          <w:trHeight w:val="878"/>
        </w:trPr>
        <w:tc>
          <w:tcPr>
            <w:tcW w:w="2162" w:type="dxa"/>
            <w:vMerge/>
            <w:shd w:val="clear" w:color="auto" w:fill="auto"/>
            <w:vAlign w:val="center"/>
          </w:tcPr>
          <w:p w14:paraId="53EE2197" w14:textId="77777777" w:rsidR="00525A28" w:rsidRPr="004E20CF" w:rsidRDefault="00525A28" w:rsidP="00C52514">
            <w:pPr>
              <w:pStyle w:val="TAL"/>
              <w:rPr>
                <w:rFonts w:cs="Arial"/>
                <w:szCs w:val="18"/>
              </w:rPr>
            </w:pPr>
          </w:p>
        </w:tc>
        <w:tc>
          <w:tcPr>
            <w:tcW w:w="2267" w:type="dxa"/>
            <w:vMerge/>
            <w:shd w:val="clear" w:color="auto" w:fill="auto"/>
            <w:vAlign w:val="center"/>
          </w:tcPr>
          <w:p w14:paraId="718B8B06" w14:textId="77777777" w:rsidR="00525A28" w:rsidRPr="004E20CF" w:rsidRDefault="00525A28" w:rsidP="00C52514">
            <w:pPr>
              <w:pStyle w:val="TAL"/>
              <w:rPr>
                <w:rFonts w:cs="Arial"/>
                <w:szCs w:val="18"/>
              </w:rPr>
            </w:pPr>
          </w:p>
        </w:tc>
        <w:tc>
          <w:tcPr>
            <w:tcW w:w="2708" w:type="dxa"/>
            <w:shd w:val="clear" w:color="auto" w:fill="auto"/>
            <w:vAlign w:val="center"/>
          </w:tcPr>
          <w:p w14:paraId="116157F9" w14:textId="77777777" w:rsidR="00525A28" w:rsidRPr="004E20CF" w:rsidRDefault="00525A28" w:rsidP="00C52514">
            <w:pPr>
              <w:pStyle w:val="TAL"/>
              <w:rPr>
                <w:rFonts w:cs="Arial"/>
                <w:szCs w:val="18"/>
              </w:rPr>
            </w:pPr>
            <w:r w:rsidRPr="004E20CF">
              <w:rPr>
                <w:rFonts w:cs="Arial"/>
                <w:szCs w:val="18"/>
              </w:rPr>
              <w:t>ENCR_AES_GCM_16 (IETF RFC 4106 [34])</w:t>
            </w:r>
          </w:p>
          <w:p w14:paraId="5E78A96C" w14:textId="77777777" w:rsidR="00525A28" w:rsidRPr="004E20CF" w:rsidRDefault="00525A28" w:rsidP="00C52514">
            <w:pPr>
              <w:pStyle w:val="TAL"/>
              <w:rPr>
                <w:rFonts w:cs="Arial"/>
                <w:szCs w:val="18"/>
              </w:rPr>
            </w:pPr>
            <w:r w:rsidRPr="004E20CF">
              <w:rPr>
                <w:rFonts w:cs="Arial"/>
                <w:szCs w:val="18"/>
              </w:rPr>
              <w:t>ENCR_AES_GCM_16_IIV (IETF RFC 8750 [26])</w:t>
            </w:r>
          </w:p>
        </w:tc>
        <w:tc>
          <w:tcPr>
            <w:tcW w:w="2494" w:type="dxa"/>
            <w:shd w:val="clear" w:color="auto" w:fill="auto"/>
            <w:vAlign w:val="center"/>
          </w:tcPr>
          <w:p w14:paraId="56087664" w14:textId="77777777" w:rsidR="00525A28" w:rsidRPr="004E20CF" w:rsidRDefault="00525A28" w:rsidP="00C52514">
            <w:pPr>
              <w:pStyle w:val="TAL"/>
              <w:rPr>
                <w:rFonts w:cs="Arial"/>
                <w:szCs w:val="18"/>
              </w:rPr>
            </w:pPr>
            <w:r w:rsidRPr="004E20CF">
              <w:rPr>
                <w:rFonts w:cs="Arial"/>
                <w:szCs w:val="18"/>
              </w:rPr>
              <w:t>Confidentiality and Integrity Protection</w:t>
            </w:r>
          </w:p>
        </w:tc>
      </w:tr>
      <w:tr w:rsidR="00525A28" w:rsidRPr="006C3A1A" w14:paraId="26315CA2" w14:textId="77777777" w:rsidTr="00C52514">
        <w:tc>
          <w:tcPr>
            <w:tcW w:w="2162" w:type="dxa"/>
            <w:vMerge/>
            <w:shd w:val="clear" w:color="auto" w:fill="auto"/>
            <w:vAlign w:val="center"/>
          </w:tcPr>
          <w:p w14:paraId="6B6BEAA7" w14:textId="77777777" w:rsidR="00525A28" w:rsidRPr="004E20CF" w:rsidRDefault="00525A28" w:rsidP="00C52514">
            <w:pPr>
              <w:pStyle w:val="TAL"/>
              <w:rPr>
                <w:rFonts w:cs="Arial"/>
                <w:szCs w:val="18"/>
              </w:rPr>
            </w:pPr>
          </w:p>
        </w:tc>
        <w:tc>
          <w:tcPr>
            <w:tcW w:w="2267" w:type="dxa"/>
            <w:vMerge/>
            <w:shd w:val="clear" w:color="auto" w:fill="auto"/>
            <w:vAlign w:val="center"/>
          </w:tcPr>
          <w:p w14:paraId="2616007B" w14:textId="77777777" w:rsidR="00525A28" w:rsidRPr="004E20CF" w:rsidRDefault="00525A28" w:rsidP="00C52514">
            <w:pPr>
              <w:pStyle w:val="TAL"/>
              <w:rPr>
                <w:rFonts w:cs="Arial"/>
                <w:szCs w:val="18"/>
              </w:rPr>
            </w:pPr>
          </w:p>
        </w:tc>
        <w:tc>
          <w:tcPr>
            <w:tcW w:w="2708" w:type="dxa"/>
            <w:shd w:val="clear" w:color="auto" w:fill="auto"/>
            <w:vAlign w:val="center"/>
          </w:tcPr>
          <w:p w14:paraId="351D333E" w14:textId="77777777" w:rsidR="00525A28" w:rsidRPr="004E20CF" w:rsidRDefault="00525A28" w:rsidP="00C52514">
            <w:pPr>
              <w:pStyle w:val="HTMLPreformatted"/>
              <w:shd w:val="clear" w:color="auto" w:fill="FFFFFF"/>
              <w:rPr>
                <w:rFonts w:ascii="Arial" w:hAnsi="Arial" w:cs="Arial"/>
                <w:sz w:val="18"/>
                <w:szCs w:val="18"/>
              </w:rPr>
            </w:pPr>
            <w:r w:rsidRPr="004E20CF">
              <w:rPr>
                <w:rFonts w:ascii="Arial" w:hAnsi="Arial" w:cs="Arial"/>
                <w:sz w:val="18"/>
                <w:szCs w:val="18"/>
              </w:rPr>
              <w:t>AUTH_AES_128_GMAC (IETF RFC 4543 [35])</w:t>
            </w:r>
          </w:p>
          <w:p w14:paraId="3C43B315" w14:textId="77777777" w:rsidR="00525A28" w:rsidRPr="004E20CF" w:rsidRDefault="00525A28" w:rsidP="00C52514">
            <w:pPr>
              <w:pStyle w:val="HTMLPreformatted"/>
              <w:shd w:val="clear" w:color="auto" w:fill="FFFFFF"/>
              <w:rPr>
                <w:rFonts w:ascii="Arial" w:hAnsi="Arial" w:cs="Arial"/>
                <w:sz w:val="18"/>
                <w:szCs w:val="18"/>
              </w:rPr>
            </w:pPr>
            <w:r w:rsidRPr="004E20CF">
              <w:rPr>
                <w:rFonts w:ascii="Arial" w:hAnsi="Arial" w:cs="Arial"/>
                <w:sz w:val="18"/>
                <w:szCs w:val="18"/>
              </w:rPr>
              <w:t>AUTH_HMAC_SHA2_256_128 (IETF RFC 4868 [36])</w:t>
            </w:r>
          </w:p>
        </w:tc>
        <w:tc>
          <w:tcPr>
            <w:tcW w:w="2494" w:type="dxa"/>
            <w:shd w:val="clear" w:color="auto" w:fill="auto"/>
            <w:vAlign w:val="center"/>
          </w:tcPr>
          <w:p w14:paraId="0C39F324" w14:textId="77777777" w:rsidR="00525A28" w:rsidRPr="004E20CF" w:rsidRDefault="00525A28" w:rsidP="00C52514">
            <w:pPr>
              <w:pStyle w:val="TAL"/>
              <w:rPr>
                <w:rFonts w:cs="Arial"/>
                <w:szCs w:val="18"/>
              </w:rPr>
            </w:pPr>
            <w:r w:rsidRPr="004E20CF">
              <w:rPr>
                <w:rFonts w:cs="Arial"/>
                <w:szCs w:val="18"/>
              </w:rPr>
              <w:t>Authentication</w:t>
            </w:r>
          </w:p>
        </w:tc>
      </w:tr>
      <w:tr w:rsidR="00525A28" w:rsidRPr="006C3A1A" w14:paraId="742D821D" w14:textId="77777777" w:rsidTr="00C52514">
        <w:tc>
          <w:tcPr>
            <w:tcW w:w="2162" w:type="dxa"/>
            <w:shd w:val="clear" w:color="auto" w:fill="auto"/>
          </w:tcPr>
          <w:p w14:paraId="4EBB814D" w14:textId="77777777" w:rsidR="00525A28" w:rsidRPr="00C52514" w:rsidRDefault="00525A28" w:rsidP="00C52514">
            <w:pPr>
              <w:pStyle w:val="TAL"/>
              <w:rPr>
                <w:rFonts w:cs="Arial"/>
                <w:szCs w:val="18"/>
              </w:rPr>
            </w:pPr>
            <w:r w:rsidRPr="00C52514">
              <w:rPr>
                <w:rFonts w:cs="Arial"/>
                <w:szCs w:val="18"/>
              </w:rPr>
              <w:t>DTLS 1.2 (IETF RFC 6347 [37])</w:t>
            </w:r>
          </w:p>
        </w:tc>
        <w:tc>
          <w:tcPr>
            <w:tcW w:w="2267" w:type="dxa"/>
            <w:shd w:val="clear" w:color="auto" w:fill="auto"/>
          </w:tcPr>
          <w:p w14:paraId="0A5C47A2" w14:textId="77777777" w:rsidR="00525A28" w:rsidRPr="00C52514" w:rsidRDefault="00525A28" w:rsidP="00C52514">
            <w:pPr>
              <w:pStyle w:val="TAL"/>
              <w:rPr>
                <w:rFonts w:cs="Arial"/>
                <w:szCs w:val="18"/>
              </w:rPr>
            </w:pPr>
            <w:r w:rsidRPr="00C52514">
              <w:rPr>
                <w:rFonts w:cs="Arial"/>
                <w:szCs w:val="18"/>
              </w:rPr>
              <w:t>TS 33.210 [2] clause 6.2.1</w:t>
            </w:r>
          </w:p>
        </w:tc>
        <w:tc>
          <w:tcPr>
            <w:tcW w:w="2708" w:type="dxa"/>
            <w:shd w:val="clear" w:color="auto" w:fill="auto"/>
          </w:tcPr>
          <w:p w14:paraId="1134D178"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Same as TLS 1.2</w:t>
            </w:r>
          </w:p>
        </w:tc>
        <w:tc>
          <w:tcPr>
            <w:tcW w:w="2494" w:type="dxa"/>
            <w:shd w:val="clear" w:color="auto" w:fill="auto"/>
          </w:tcPr>
          <w:p w14:paraId="3254A43D" w14:textId="77777777" w:rsidR="00525A28" w:rsidRPr="00C52514" w:rsidRDefault="00525A28" w:rsidP="00C52514">
            <w:pPr>
              <w:pStyle w:val="TAL"/>
              <w:rPr>
                <w:rFonts w:cs="Arial"/>
                <w:szCs w:val="18"/>
              </w:rPr>
            </w:pPr>
            <w:r w:rsidRPr="00C52514">
              <w:rPr>
                <w:rFonts w:cs="Arial"/>
                <w:szCs w:val="18"/>
              </w:rPr>
              <w:t>Same as TLS 1.2</w:t>
            </w:r>
          </w:p>
        </w:tc>
      </w:tr>
      <w:tr w:rsidR="00525A28" w:rsidRPr="006C3A1A" w14:paraId="30AD573F" w14:textId="77777777" w:rsidTr="00C52514">
        <w:tc>
          <w:tcPr>
            <w:tcW w:w="2162" w:type="dxa"/>
            <w:shd w:val="clear" w:color="auto" w:fill="auto"/>
          </w:tcPr>
          <w:p w14:paraId="10E57718" w14:textId="77777777" w:rsidR="00525A28" w:rsidRPr="00C52514" w:rsidRDefault="00525A28" w:rsidP="00C52514">
            <w:pPr>
              <w:pStyle w:val="TAL"/>
              <w:rPr>
                <w:rFonts w:cs="Arial"/>
                <w:szCs w:val="18"/>
              </w:rPr>
            </w:pPr>
            <w:r w:rsidRPr="00C52514">
              <w:rPr>
                <w:rFonts w:cs="Arial"/>
                <w:szCs w:val="18"/>
              </w:rPr>
              <w:t>DTLS 1.3 (IETF RFC 9147 [20])</w:t>
            </w:r>
          </w:p>
        </w:tc>
        <w:tc>
          <w:tcPr>
            <w:tcW w:w="2267" w:type="dxa"/>
            <w:shd w:val="clear" w:color="auto" w:fill="auto"/>
          </w:tcPr>
          <w:p w14:paraId="4E167E34" w14:textId="77777777" w:rsidR="00525A28" w:rsidRPr="00C52514" w:rsidRDefault="00525A28" w:rsidP="00C52514">
            <w:pPr>
              <w:pStyle w:val="TAL"/>
              <w:rPr>
                <w:rFonts w:cs="Arial"/>
                <w:szCs w:val="18"/>
              </w:rPr>
            </w:pPr>
            <w:r w:rsidRPr="00C52514">
              <w:rPr>
                <w:rFonts w:cs="Arial"/>
                <w:szCs w:val="18"/>
              </w:rPr>
              <w:t>TS 33.210 [2] clause 6.2.1</w:t>
            </w:r>
          </w:p>
        </w:tc>
        <w:tc>
          <w:tcPr>
            <w:tcW w:w="2708" w:type="dxa"/>
            <w:shd w:val="clear" w:color="auto" w:fill="auto"/>
          </w:tcPr>
          <w:p w14:paraId="4FF46A5B"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Same as TLS 1.3</w:t>
            </w:r>
          </w:p>
        </w:tc>
        <w:tc>
          <w:tcPr>
            <w:tcW w:w="2494" w:type="dxa"/>
            <w:shd w:val="clear" w:color="auto" w:fill="auto"/>
          </w:tcPr>
          <w:p w14:paraId="6EA0FA40" w14:textId="77777777" w:rsidR="00525A28" w:rsidRPr="00C52514" w:rsidRDefault="00525A28" w:rsidP="00C52514">
            <w:pPr>
              <w:pStyle w:val="TAL"/>
              <w:rPr>
                <w:rFonts w:cs="Arial"/>
                <w:szCs w:val="18"/>
              </w:rPr>
            </w:pPr>
            <w:r w:rsidRPr="00C52514">
              <w:rPr>
                <w:rFonts w:cs="Arial"/>
                <w:szCs w:val="18"/>
              </w:rPr>
              <w:t>Same as TLS 1.3</w:t>
            </w:r>
          </w:p>
        </w:tc>
      </w:tr>
      <w:tr w:rsidR="00525A28" w:rsidRPr="006C3A1A" w14:paraId="2F1E4322" w14:textId="77777777" w:rsidTr="00C52514">
        <w:tc>
          <w:tcPr>
            <w:tcW w:w="2162" w:type="dxa"/>
            <w:vMerge w:val="restart"/>
            <w:shd w:val="clear" w:color="auto" w:fill="auto"/>
          </w:tcPr>
          <w:p w14:paraId="04F8D83E" w14:textId="77777777" w:rsidR="00525A28" w:rsidRPr="00C52514" w:rsidRDefault="00525A28" w:rsidP="00C52514">
            <w:pPr>
              <w:pStyle w:val="TAL"/>
              <w:rPr>
                <w:rFonts w:cs="Arial"/>
                <w:szCs w:val="18"/>
              </w:rPr>
            </w:pPr>
            <w:r w:rsidRPr="00C52514">
              <w:rPr>
                <w:rFonts w:cs="Arial"/>
                <w:szCs w:val="18"/>
              </w:rPr>
              <w:t>TLS 1.2 (IETF RFC 5246 [38])</w:t>
            </w:r>
          </w:p>
        </w:tc>
        <w:tc>
          <w:tcPr>
            <w:tcW w:w="2267" w:type="dxa"/>
            <w:vMerge w:val="restart"/>
            <w:shd w:val="clear" w:color="auto" w:fill="auto"/>
          </w:tcPr>
          <w:p w14:paraId="598C7985" w14:textId="77777777" w:rsidR="00525A28" w:rsidRPr="002D23AE" w:rsidRDefault="00525A28" w:rsidP="00C52514">
            <w:pPr>
              <w:pStyle w:val="TAL"/>
              <w:rPr>
                <w:rFonts w:cs="Arial"/>
                <w:szCs w:val="18"/>
              </w:rPr>
            </w:pPr>
            <w:r w:rsidRPr="002D23AE">
              <w:rPr>
                <w:rFonts w:cs="Arial"/>
                <w:szCs w:val="18"/>
              </w:rPr>
              <w:t>TS 33.210 [2] clauses 6.2.1, 6.2.3</w:t>
            </w:r>
          </w:p>
        </w:tc>
        <w:tc>
          <w:tcPr>
            <w:tcW w:w="2708" w:type="dxa"/>
            <w:shd w:val="clear" w:color="auto" w:fill="auto"/>
          </w:tcPr>
          <w:p w14:paraId="7D1EC997"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w:t>
            </w:r>
          </w:p>
        </w:tc>
        <w:tc>
          <w:tcPr>
            <w:tcW w:w="2494" w:type="dxa"/>
            <w:shd w:val="clear" w:color="auto" w:fill="auto"/>
          </w:tcPr>
          <w:p w14:paraId="2128A3BD" w14:textId="77777777" w:rsidR="00525A28" w:rsidRPr="00C52514" w:rsidRDefault="00525A28" w:rsidP="00C52514">
            <w:pPr>
              <w:pStyle w:val="TAL"/>
              <w:rPr>
                <w:rFonts w:cs="Arial"/>
                <w:szCs w:val="18"/>
              </w:rPr>
            </w:pPr>
            <w:r w:rsidRPr="00C52514">
              <w:rPr>
                <w:rFonts w:cs="Arial"/>
                <w:szCs w:val="18"/>
              </w:rPr>
              <w:t>Confidentiality and Integrity Protection</w:t>
            </w:r>
          </w:p>
        </w:tc>
      </w:tr>
      <w:tr w:rsidR="00525A28" w:rsidRPr="006C3A1A" w14:paraId="41FF2AFF" w14:textId="77777777" w:rsidTr="00C52514">
        <w:tc>
          <w:tcPr>
            <w:tcW w:w="2162" w:type="dxa"/>
            <w:vMerge/>
            <w:shd w:val="clear" w:color="auto" w:fill="auto"/>
            <w:vAlign w:val="center"/>
          </w:tcPr>
          <w:p w14:paraId="37022F0B" w14:textId="77777777" w:rsidR="00525A28" w:rsidRPr="004E20CF" w:rsidRDefault="00525A28" w:rsidP="00C52514">
            <w:pPr>
              <w:pStyle w:val="TAL"/>
              <w:rPr>
                <w:rFonts w:cs="Arial"/>
                <w:szCs w:val="18"/>
              </w:rPr>
            </w:pPr>
          </w:p>
        </w:tc>
        <w:tc>
          <w:tcPr>
            <w:tcW w:w="2267" w:type="dxa"/>
            <w:vMerge/>
            <w:shd w:val="clear" w:color="auto" w:fill="auto"/>
            <w:vAlign w:val="center"/>
          </w:tcPr>
          <w:p w14:paraId="69D37B9B" w14:textId="77777777" w:rsidR="00525A28" w:rsidRPr="004E20CF" w:rsidRDefault="00525A28" w:rsidP="00C52514">
            <w:pPr>
              <w:pStyle w:val="TAL"/>
              <w:rPr>
                <w:rFonts w:cs="Arial"/>
                <w:szCs w:val="18"/>
              </w:rPr>
            </w:pPr>
          </w:p>
        </w:tc>
        <w:tc>
          <w:tcPr>
            <w:tcW w:w="2708" w:type="dxa"/>
            <w:shd w:val="clear" w:color="auto" w:fill="auto"/>
          </w:tcPr>
          <w:p w14:paraId="7139D581"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 SHA384</w:t>
            </w:r>
          </w:p>
        </w:tc>
        <w:tc>
          <w:tcPr>
            <w:tcW w:w="2494" w:type="dxa"/>
            <w:shd w:val="clear" w:color="auto" w:fill="auto"/>
          </w:tcPr>
          <w:p w14:paraId="52C09ACA" w14:textId="77777777" w:rsidR="00525A28" w:rsidRPr="002D23AE" w:rsidRDefault="00525A28" w:rsidP="00C52514">
            <w:pPr>
              <w:pStyle w:val="TAL"/>
              <w:rPr>
                <w:rFonts w:cs="Arial"/>
                <w:szCs w:val="18"/>
              </w:rPr>
            </w:pPr>
            <w:r w:rsidRPr="002D23AE">
              <w:rPr>
                <w:rFonts w:cs="Arial"/>
                <w:szCs w:val="18"/>
              </w:rPr>
              <w:t>Hash Function</w:t>
            </w:r>
          </w:p>
        </w:tc>
      </w:tr>
      <w:tr w:rsidR="00525A28" w14:paraId="2C93147B" w14:textId="77777777" w:rsidTr="00C52514">
        <w:tc>
          <w:tcPr>
            <w:tcW w:w="2162" w:type="dxa"/>
            <w:vMerge w:val="restart"/>
            <w:shd w:val="clear" w:color="auto" w:fill="auto"/>
          </w:tcPr>
          <w:p w14:paraId="75215CE3" w14:textId="77777777" w:rsidR="00525A28" w:rsidRPr="00C52514" w:rsidRDefault="00525A28" w:rsidP="00C52514">
            <w:pPr>
              <w:pStyle w:val="TAL"/>
              <w:rPr>
                <w:rFonts w:cs="Arial"/>
                <w:szCs w:val="18"/>
              </w:rPr>
            </w:pPr>
            <w:r w:rsidRPr="00C52514">
              <w:rPr>
                <w:rFonts w:cs="Arial"/>
                <w:szCs w:val="18"/>
              </w:rPr>
              <w:t>TLS 1.3 (IETF RFC 8446 [21])</w:t>
            </w:r>
          </w:p>
        </w:tc>
        <w:tc>
          <w:tcPr>
            <w:tcW w:w="2267" w:type="dxa"/>
            <w:vMerge w:val="restart"/>
            <w:shd w:val="clear" w:color="auto" w:fill="auto"/>
          </w:tcPr>
          <w:p w14:paraId="1BF57205" w14:textId="77777777" w:rsidR="00525A28" w:rsidRPr="002D23AE" w:rsidRDefault="00525A28" w:rsidP="00C52514">
            <w:pPr>
              <w:pStyle w:val="TAL"/>
              <w:rPr>
                <w:rFonts w:cs="Arial"/>
                <w:szCs w:val="18"/>
              </w:rPr>
            </w:pPr>
            <w:r w:rsidRPr="002D23AE">
              <w:rPr>
                <w:rFonts w:cs="Arial"/>
                <w:szCs w:val="18"/>
              </w:rPr>
              <w:t>TS 33.210 [2] clauses 6.2.1, 6.2.2</w:t>
            </w:r>
          </w:p>
        </w:tc>
        <w:tc>
          <w:tcPr>
            <w:tcW w:w="2708" w:type="dxa"/>
            <w:shd w:val="clear" w:color="auto" w:fill="auto"/>
          </w:tcPr>
          <w:p w14:paraId="3223DF8B" w14:textId="77777777" w:rsidR="00525A28" w:rsidRPr="006238EA" w:rsidRDefault="00525A28" w:rsidP="00C52514">
            <w:pPr>
              <w:pStyle w:val="HTMLPreformatted"/>
              <w:shd w:val="clear" w:color="auto" w:fill="FFFFFF"/>
              <w:rPr>
                <w:rFonts w:ascii="Arial" w:hAnsi="Arial" w:cs="Arial"/>
                <w:sz w:val="18"/>
                <w:szCs w:val="18"/>
                <w:lang w:val="es-ES"/>
              </w:rPr>
            </w:pPr>
            <w:r w:rsidRPr="006238EA">
              <w:rPr>
                <w:rFonts w:ascii="Arial" w:hAnsi="Arial" w:cs="Arial"/>
                <w:sz w:val="18"/>
                <w:szCs w:val="18"/>
                <w:lang w:val="es-ES"/>
              </w:rPr>
              <w:t>AES_128_GCM, AES_256_GCM, CHACHA20_POLY1305</w:t>
            </w:r>
          </w:p>
        </w:tc>
        <w:tc>
          <w:tcPr>
            <w:tcW w:w="2494" w:type="dxa"/>
            <w:shd w:val="clear" w:color="auto" w:fill="auto"/>
          </w:tcPr>
          <w:p w14:paraId="2543940A" w14:textId="77777777" w:rsidR="00525A28" w:rsidRPr="002D23AE" w:rsidRDefault="00525A28" w:rsidP="00C52514">
            <w:pPr>
              <w:pStyle w:val="TAL"/>
              <w:rPr>
                <w:rFonts w:cs="Arial"/>
                <w:szCs w:val="18"/>
              </w:rPr>
            </w:pPr>
            <w:r w:rsidRPr="002D23AE">
              <w:rPr>
                <w:rFonts w:cs="Arial"/>
                <w:szCs w:val="18"/>
              </w:rPr>
              <w:t>Confidentiality and Integrity Protection</w:t>
            </w:r>
          </w:p>
        </w:tc>
      </w:tr>
      <w:tr w:rsidR="00525A28" w14:paraId="7C81BD3F" w14:textId="77777777" w:rsidTr="00C52514">
        <w:tc>
          <w:tcPr>
            <w:tcW w:w="2162" w:type="dxa"/>
            <w:vMerge/>
            <w:shd w:val="clear" w:color="auto" w:fill="auto"/>
          </w:tcPr>
          <w:p w14:paraId="21858C26" w14:textId="77777777" w:rsidR="00525A28" w:rsidRPr="004E20CF" w:rsidRDefault="00525A28" w:rsidP="00C52514">
            <w:pPr>
              <w:pStyle w:val="TAL"/>
              <w:rPr>
                <w:rFonts w:cs="Arial"/>
                <w:szCs w:val="18"/>
              </w:rPr>
            </w:pPr>
          </w:p>
        </w:tc>
        <w:tc>
          <w:tcPr>
            <w:tcW w:w="2267" w:type="dxa"/>
            <w:vMerge/>
            <w:shd w:val="clear" w:color="auto" w:fill="auto"/>
          </w:tcPr>
          <w:p w14:paraId="1B5E6300" w14:textId="77777777" w:rsidR="00525A28" w:rsidRPr="004E20CF" w:rsidRDefault="00525A28" w:rsidP="00C52514">
            <w:pPr>
              <w:pStyle w:val="TAL"/>
              <w:rPr>
                <w:rFonts w:cs="Arial"/>
                <w:szCs w:val="18"/>
              </w:rPr>
            </w:pPr>
          </w:p>
        </w:tc>
        <w:tc>
          <w:tcPr>
            <w:tcW w:w="2708" w:type="dxa"/>
            <w:shd w:val="clear" w:color="auto" w:fill="auto"/>
          </w:tcPr>
          <w:p w14:paraId="0F08BEA2"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 SHA384</w:t>
            </w:r>
          </w:p>
        </w:tc>
        <w:tc>
          <w:tcPr>
            <w:tcW w:w="2494" w:type="dxa"/>
            <w:shd w:val="clear" w:color="auto" w:fill="auto"/>
          </w:tcPr>
          <w:p w14:paraId="5D861934" w14:textId="77777777" w:rsidR="00525A28" w:rsidRPr="002D23AE" w:rsidRDefault="00525A28" w:rsidP="00C52514">
            <w:pPr>
              <w:pStyle w:val="TAL"/>
              <w:rPr>
                <w:rFonts w:cs="Arial"/>
                <w:szCs w:val="18"/>
              </w:rPr>
            </w:pPr>
            <w:r w:rsidRPr="002D23AE">
              <w:rPr>
                <w:rFonts w:cs="Arial"/>
                <w:szCs w:val="18"/>
              </w:rPr>
              <w:t>Hash Function</w:t>
            </w:r>
          </w:p>
        </w:tc>
      </w:tr>
      <w:tr w:rsidR="00525A28" w14:paraId="6C06D3EE" w14:textId="77777777" w:rsidTr="00C52514">
        <w:tc>
          <w:tcPr>
            <w:tcW w:w="2162" w:type="dxa"/>
            <w:shd w:val="clear" w:color="auto" w:fill="auto"/>
          </w:tcPr>
          <w:p w14:paraId="18462688" w14:textId="77777777" w:rsidR="00525A28" w:rsidRPr="00C52514" w:rsidRDefault="00525A28" w:rsidP="00C52514">
            <w:pPr>
              <w:pStyle w:val="TAL"/>
              <w:rPr>
                <w:rFonts w:cs="Arial"/>
                <w:szCs w:val="18"/>
              </w:rPr>
            </w:pPr>
            <w:r w:rsidRPr="00C52514">
              <w:rPr>
                <w:rFonts w:cs="Arial"/>
                <w:szCs w:val="18"/>
              </w:rPr>
              <w:t>JWE (IETF RFC 7516 [27])</w:t>
            </w:r>
          </w:p>
        </w:tc>
        <w:tc>
          <w:tcPr>
            <w:tcW w:w="2267" w:type="dxa"/>
            <w:shd w:val="clear" w:color="auto" w:fill="auto"/>
          </w:tcPr>
          <w:p w14:paraId="5640E0A2" w14:textId="77777777" w:rsidR="00525A28" w:rsidRPr="002D23AE" w:rsidRDefault="00525A28" w:rsidP="00C52514">
            <w:pPr>
              <w:pStyle w:val="TAL"/>
              <w:rPr>
                <w:rFonts w:cs="Arial"/>
                <w:szCs w:val="18"/>
              </w:rPr>
            </w:pPr>
            <w:r w:rsidRPr="002D23AE">
              <w:rPr>
                <w:rFonts w:cs="Arial"/>
                <w:szCs w:val="18"/>
              </w:rPr>
              <w:t>TS 33.210 [2] clauses 6.3.1, 6.3.2</w:t>
            </w:r>
          </w:p>
        </w:tc>
        <w:tc>
          <w:tcPr>
            <w:tcW w:w="2708" w:type="dxa"/>
            <w:shd w:val="clear" w:color="auto" w:fill="auto"/>
          </w:tcPr>
          <w:p w14:paraId="11F68DA8"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w:t>
            </w:r>
          </w:p>
        </w:tc>
        <w:tc>
          <w:tcPr>
            <w:tcW w:w="2494" w:type="dxa"/>
            <w:shd w:val="clear" w:color="auto" w:fill="auto"/>
          </w:tcPr>
          <w:p w14:paraId="3AA5219A" w14:textId="77777777" w:rsidR="00525A28" w:rsidRPr="00C52514" w:rsidRDefault="00525A28" w:rsidP="00C52514">
            <w:pPr>
              <w:pStyle w:val="TAL"/>
              <w:rPr>
                <w:rFonts w:cs="Arial"/>
                <w:szCs w:val="18"/>
              </w:rPr>
            </w:pPr>
            <w:r w:rsidRPr="00C52514">
              <w:rPr>
                <w:rFonts w:cs="Arial"/>
                <w:szCs w:val="18"/>
              </w:rPr>
              <w:t>Confidentiality and Integrity Protection</w:t>
            </w:r>
          </w:p>
        </w:tc>
      </w:tr>
      <w:tr w:rsidR="00525A28" w14:paraId="534386D3" w14:textId="77777777" w:rsidTr="00C52514">
        <w:tc>
          <w:tcPr>
            <w:tcW w:w="2162" w:type="dxa"/>
            <w:shd w:val="clear" w:color="auto" w:fill="auto"/>
          </w:tcPr>
          <w:p w14:paraId="5CFD3A22" w14:textId="77777777" w:rsidR="00525A28" w:rsidRPr="00C52514" w:rsidRDefault="00525A28" w:rsidP="00C52514">
            <w:pPr>
              <w:pStyle w:val="TAL"/>
              <w:rPr>
                <w:rFonts w:cs="Arial"/>
                <w:szCs w:val="18"/>
              </w:rPr>
            </w:pPr>
            <w:r w:rsidRPr="00C52514">
              <w:rPr>
                <w:rFonts w:cs="Arial"/>
                <w:szCs w:val="18"/>
              </w:rPr>
              <w:t>JWS (IETF RFC 7515 [28])</w:t>
            </w:r>
          </w:p>
        </w:tc>
        <w:tc>
          <w:tcPr>
            <w:tcW w:w="2267" w:type="dxa"/>
            <w:shd w:val="clear" w:color="auto" w:fill="auto"/>
          </w:tcPr>
          <w:p w14:paraId="79AC211C" w14:textId="77777777" w:rsidR="00525A28" w:rsidRPr="00C52514" w:rsidRDefault="00525A28" w:rsidP="00C52514">
            <w:pPr>
              <w:pStyle w:val="TAL"/>
              <w:rPr>
                <w:rFonts w:cs="Arial"/>
                <w:szCs w:val="18"/>
              </w:rPr>
            </w:pPr>
            <w:r w:rsidRPr="00C52514">
              <w:rPr>
                <w:rFonts w:cs="Arial"/>
                <w:szCs w:val="18"/>
              </w:rPr>
              <w:t>TS 33.210 [2] clauses 6.3.1, 6.3.3</w:t>
            </w:r>
          </w:p>
        </w:tc>
        <w:tc>
          <w:tcPr>
            <w:tcW w:w="2708" w:type="dxa"/>
            <w:shd w:val="clear" w:color="auto" w:fill="auto"/>
          </w:tcPr>
          <w:p w14:paraId="5B7F2B8D"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w:t>
            </w:r>
          </w:p>
        </w:tc>
        <w:tc>
          <w:tcPr>
            <w:tcW w:w="2494" w:type="dxa"/>
            <w:shd w:val="clear" w:color="auto" w:fill="auto"/>
          </w:tcPr>
          <w:p w14:paraId="38B6AE25" w14:textId="77777777" w:rsidR="00525A28" w:rsidRPr="00C52514" w:rsidRDefault="00525A28" w:rsidP="00C52514">
            <w:pPr>
              <w:pStyle w:val="TAL"/>
              <w:rPr>
                <w:rFonts w:cs="Arial"/>
                <w:szCs w:val="18"/>
              </w:rPr>
            </w:pPr>
            <w:r w:rsidRPr="00C52514">
              <w:rPr>
                <w:rFonts w:cs="Arial"/>
                <w:szCs w:val="18"/>
              </w:rPr>
              <w:t>Hash Function</w:t>
            </w:r>
          </w:p>
        </w:tc>
      </w:tr>
    </w:tbl>
    <w:p w14:paraId="2840E43D" w14:textId="7A99FBF7" w:rsidR="0016103C" w:rsidRDefault="0016103C" w:rsidP="0016103C">
      <w:pPr>
        <w:pStyle w:val="TH"/>
      </w:pPr>
    </w:p>
    <w:p w14:paraId="4F55B6DF" w14:textId="53AB9DF9" w:rsidR="0016103C" w:rsidRDefault="0016103C" w:rsidP="002D23AE">
      <w:pPr>
        <w:pStyle w:val="Heading3"/>
        <w:ind w:left="1138" w:hanging="1138"/>
      </w:pPr>
      <w:bookmarkStart w:id="81" w:name="_Toc201323946"/>
      <w:r>
        <w:t>4.3.2</w:t>
      </w:r>
      <w:r>
        <w:tab/>
        <w:t>3GPP Asymmetric Cryptographic Algorithms</w:t>
      </w:r>
      <w:bookmarkEnd w:id="81"/>
    </w:p>
    <w:p w14:paraId="375EB89B" w14:textId="77777777" w:rsidR="0016103C" w:rsidRPr="00AC0250" w:rsidRDefault="0016103C" w:rsidP="0016103C">
      <w:r w:rsidRPr="00AC0250">
        <w:t xml:space="preserve">The following table summarizes the security related protocols used in 3GPP employing asymmetric cryptographic algorithms (5G System). </w:t>
      </w:r>
    </w:p>
    <w:p w14:paraId="47DCE674" w14:textId="77777777" w:rsidR="0016103C" w:rsidRDefault="0016103C" w:rsidP="0016103C">
      <w:pPr>
        <w:pStyle w:val="TH"/>
      </w:pPr>
      <w:r w:rsidRPr="00BA24B6">
        <w:lastRenderedPageBreak/>
        <w:t>Table 4.3</w:t>
      </w:r>
      <w:r>
        <w:t>.2</w:t>
      </w:r>
      <w:r w:rsidRPr="00BA24B6">
        <w:t xml:space="preserve">-1: </w:t>
      </w:r>
      <w:r w:rsidRPr="00AC0250">
        <w:t xml:space="preserve">Protocols Used in </w:t>
      </w:r>
      <w:r w:rsidRPr="00BA24B6">
        <w:t xml:space="preserve">3GPP </w:t>
      </w:r>
      <w:r w:rsidRPr="00AC0250">
        <w:t xml:space="preserve">Employing </w:t>
      </w:r>
      <w:r w:rsidRPr="00BA24B6">
        <w:t>Asymmetric Cryptographic Algorithms (5G System)</w:t>
      </w:r>
      <w:r w:rsidRPr="00F3112B">
        <w:t xml:space="preserve"> </w:t>
      </w:r>
    </w:p>
    <w:tbl>
      <w:tblPr>
        <w:tblStyle w:val="TableGrid"/>
        <w:tblW w:w="0" w:type="auto"/>
        <w:tblLook w:val="04A0" w:firstRow="1" w:lastRow="0" w:firstColumn="1" w:lastColumn="0" w:noHBand="0" w:noVBand="1"/>
      </w:tblPr>
      <w:tblGrid>
        <w:gridCol w:w="2335"/>
        <w:gridCol w:w="2430"/>
        <w:gridCol w:w="2160"/>
        <w:gridCol w:w="2704"/>
      </w:tblGrid>
      <w:tr w:rsidR="0016103C" w:rsidRPr="005A0A13" w14:paraId="4D7FDB7B" w14:textId="77777777" w:rsidTr="00FA3878">
        <w:tc>
          <w:tcPr>
            <w:tcW w:w="2335" w:type="dxa"/>
            <w:shd w:val="clear" w:color="auto" w:fill="D9D9D9" w:themeFill="background1" w:themeFillShade="D9"/>
          </w:tcPr>
          <w:p w14:paraId="0081C94F" w14:textId="77777777" w:rsidR="0016103C" w:rsidRPr="005A0A13" w:rsidRDefault="0016103C" w:rsidP="00FA3878">
            <w:pPr>
              <w:pStyle w:val="TAH"/>
            </w:pPr>
            <w:r w:rsidRPr="005A0A13">
              <w:t>Protocol</w:t>
            </w:r>
            <w:r>
              <w:t>/</w:t>
            </w:r>
            <w:r w:rsidRPr="002F3165">
              <w:t>Function</w:t>
            </w:r>
          </w:p>
        </w:tc>
        <w:tc>
          <w:tcPr>
            <w:tcW w:w="2430" w:type="dxa"/>
            <w:shd w:val="clear" w:color="auto" w:fill="D9D9D9" w:themeFill="background1" w:themeFillShade="D9"/>
          </w:tcPr>
          <w:p w14:paraId="0E149506" w14:textId="77777777" w:rsidR="0016103C" w:rsidRPr="005A0A13" w:rsidRDefault="0016103C" w:rsidP="00FA3878">
            <w:pPr>
              <w:pStyle w:val="TAH"/>
            </w:pPr>
            <w:r>
              <w:t xml:space="preserve">Protocol </w:t>
            </w:r>
            <w:r w:rsidRPr="005A0A13">
              <w:t>Profile</w:t>
            </w:r>
            <w:r>
              <w:t>, Clauses</w:t>
            </w:r>
          </w:p>
        </w:tc>
        <w:tc>
          <w:tcPr>
            <w:tcW w:w="2160" w:type="dxa"/>
            <w:shd w:val="clear" w:color="auto" w:fill="D9D9D9" w:themeFill="background1" w:themeFillShade="D9"/>
          </w:tcPr>
          <w:p w14:paraId="46A5B8EF" w14:textId="77777777" w:rsidR="0016103C" w:rsidRPr="005A0A13" w:rsidRDefault="0016103C" w:rsidP="00FA3878">
            <w:pPr>
              <w:pStyle w:val="TAH"/>
            </w:pPr>
            <w:r w:rsidRPr="005A0A13">
              <w:t>Cryptographic Algorithm(s)</w:t>
            </w:r>
          </w:p>
        </w:tc>
        <w:tc>
          <w:tcPr>
            <w:tcW w:w="2704" w:type="dxa"/>
            <w:shd w:val="clear" w:color="auto" w:fill="D9D9D9" w:themeFill="background1" w:themeFillShade="D9"/>
          </w:tcPr>
          <w:p w14:paraId="5EB47F2D" w14:textId="77777777" w:rsidR="0016103C" w:rsidRPr="005A0A13" w:rsidRDefault="0016103C" w:rsidP="00FA3878">
            <w:pPr>
              <w:pStyle w:val="TAH"/>
            </w:pPr>
            <w:r w:rsidRPr="005A0A13">
              <w:t>Feature(s)</w:t>
            </w:r>
            <w:r w:rsidRPr="005F5069">
              <w:t xml:space="preserve">, </w:t>
            </w:r>
            <w:r>
              <w:t>U</w:t>
            </w:r>
            <w:r w:rsidRPr="005F5069">
              <w:t>sage Type</w:t>
            </w:r>
          </w:p>
        </w:tc>
      </w:tr>
      <w:tr w:rsidR="00A8397E" w14:paraId="2B712109" w14:textId="77777777" w:rsidTr="00FA3878">
        <w:trPr>
          <w:trHeight w:val="102"/>
        </w:trPr>
        <w:tc>
          <w:tcPr>
            <w:tcW w:w="2335" w:type="dxa"/>
            <w:vMerge w:val="restart"/>
          </w:tcPr>
          <w:p w14:paraId="3DD44E34" w14:textId="77777777" w:rsidR="00A8397E" w:rsidRDefault="00A8397E" w:rsidP="00FA3878">
            <w:pPr>
              <w:pStyle w:val="TAL"/>
            </w:pPr>
            <w:r>
              <w:t>MIKEY-SAKKE (IETF RFC 6509) [14]</w:t>
            </w:r>
          </w:p>
        </w:tc>
        <w:tc>
          <w:tcPr>
            <w:tcW w:w="2430" w:type="dxa"/>
          </w:tcPr>
          <w:p w14:paraId="14C8FD94" w14:textId="4DEC7B09" w:rsidR="00A8397E" w:rsidRDefault="00A8397E" w:rsidP="00FA3878">
            <w:pPr>
              <w:pStyle w:val="TAL"/>
            </w:pPr>
            <w:r>
              <w:t>IETF RFC 6507 [</w:t>
            </w:r>
            <w:r w:rsidR="00327B42">
              <w:t>29</w:t>
            </w:r>
            <w:r>
              <w:t>]</w:t>
            </w:r>
          </w:p>
        </w:tc>
        <w:tc>
          <w:tcPr>
            <w:tcW w:w="2160" w:type="dxa"/>
          </w:tcPr>
          <w:p w14:paraId="7DB4E4B0" w14:textId="77777777" w:rsidR="00A8397E" w:rsidRDefault="00A8397E" w:rsidP="00FA3878">
            <w:pPr>
              <w:pStyle w:val="TAL"/>
            </w:pPr>
            <w:r w:rsidRPr="007B3B10">
              <w:t>ECCSI</w:t>
            </w:r>
          </w:p>
        </w:tc>
        <w:tc>
          <w:tcPr>
            <w:tcW w:w="2704" w:type="dxa"/>
          </w:tcPr>
          <w:p w14:paraId="1FB6308C" w14:textId="77777777" w:rsidR="00A8397E" w:rsidRDefault="00A8397E" w:rsidP="00FA3878">
            <w:pPr>
              <w:pStyle w:val="TAL"/>
            </w:pPr>
            <w:r>
              <w:t>Digital signature</w:t>
            </w:r>
          </w:p>
        </w:tc>
      </w:tr>
      <w:tr w:rsidR="00A8397E" w14:paraId="4A319B41" w14:textId="77777777" w:rsidTr="00FA3878">
        <w:trPr>
          <w:trHeight w:val="102"/>
        </w:trPr>
        <w:tc>
          <w:tcPr>
            <w:tcW w:w="2335" w:type="dxa"/>
            <w:vMerge/>
          </w:tcPr>
          <w:p w14:paraId="2E0D1642" w14:textId="77777777" w:rsidR="00A8397E" w:rsidRDefault="00A8397E" w:rsidP="00FA3878">
            <w:pPr>
              <w:pStyle w:val="TAL"/>
            </w:pPr>
          </w:p>
        </w:tc>
        <w:tc>
          <w:tcPr>
            <w:tcW w:w="2430" w:type="dxa"/>
          </w:tcPr>
          <w:p w14:paraId="471BC076" w14:textId="78A052F3" w:rsidR="00A8397E" w:rsidRDefault="00A8397E" w:rsidP="00FA3878">
            <w:pPr>
              <w:pStyle w:val="TAL"/>
            </w:pPr>
            <w:r>
              <w:t>IETF RFC 6508 [</w:t>
            </w:r>
            <w:r w:rsidR="00327B42">
              <w:t>30</w:t>
            </w:r>
            <w:r>
              <w:t>]</w:t>
            </w:r>
          </w:p>
        </w:tc>
        <w:tc>
          <w:tcPr>
            <w:tcW w:w="2160" w:type="dxa"/>
          </w:tcPr>
          <w:p w14:paraId="0EB34A95" w14:textId="77777777" w:rsidR="00A8397E" w:rsidRPr="007B3B10" w:rsidRDefault="00A8397E" w:rsidP="00FA3878">
            <w:pPr>
              <w:pStyle w:val="TAL"/>
            </w:pPr>
            <w:r>
              <w:t>SAKKE</w:t>
            </w:r>
          </w:p>
        </w:tc>
        <w:tc>
          <w:tcPr>
            <w:tcW w:w="2704" w:type="dxa"/>
          </w:tcPr>
          <w:p w14:paraId="0F40F632" w14:textId="77777777" w:rsidR="00A8397E" w:rsidRDefault="00A8397E" w:rsidP="00FA3878">
            <w:pPr>
              <w:pStyle w:val="TAL"/>
            </w:pPr>
            <w:r>
              <w:t>Key agreement</w:t>
            </w:r>
          </w:p>
        </w:tc>
      </w:tr>
      <w:tr w:rsidR="008C06D2" w:rsidDel="00102F20" w14:paraId="71CA6759" w14:textId="77777777" w:rsidTr="00FA3878">
        <w:tc>
          <w:tcPr>
            <w:tcW w:w="2335" w:type="dxa"/>
          </w:tcPr>
          <w:p w14:paraId="4A2D16AD" w14:textId="77777777" w:rsidR="008C06D2" w:rsidRDefault="008C06D2" w:rsidP="00FA3878">
            <w:pPr>
              <w:pStyle w:val="TAL"/>
            </w:pPr>
            <w:r>
              <w:t>ECIES</w:t>
            </w:r>
          </w:p>
        </w:tc>
        <w:tc>
          <w:tcPr>
            <w:tcW w:w="2430" w:type="dxa"/>
          </w:tcPr>
          <w:p w14:paraId="3ECBD805" w14:textId="77777777" w:rsidR="008C06D2" w:rsidRDefault="008C06D2" w:rsidP="00FA3878">
            <w:pPr>
              <w:pStyle w:val="TAL"/>
            </w:pPr>
            <w:r>
              <w:t>TS 33.501 [4], Clause C.3</w:t>
            </w:r>
          </w:p>
        </w:tc>
        <w:tc>
          <w:tcPr>
            <w:tcW w:w="2160" w:type="dxa"/>
          </w:tcPr>
          <w:p w14:paraId="2D2B043F" w14:textId="77777777" w:rsidR="008C06D2" w:rsidRDefault="008C06D2" w:rsidP="00FA3878">
            <w:pPr>
              <w:pStyle w:val="TAL"/>
            </w:pPr>
            <w:r>
              <w:t>ECDH</w:t>
            </w:r>
          </w:p>
        </w:tc>
        <w:tc>
          <w:tcPr>
            <w:tcW w:w="2704" w:type="dxa"/>
          </w:tcPr>
          <w:p w14:paraId="664EA2DA" w14:textId="77777777" w:rsidR="008C06D2" w:rsidDel="00102F20" w:rsidRDefault="008C06D2" w:rsidP="00FA3878">
            <w:pPr>
              <w:pStyle w:val="TAL"/>
            </w:pPr>
            <w:r>
              <w:t>Key Agreement</w:t>
            </w:r>
          </w:p>
        </w:tc>
      </w:tr>
      <w:tr w:rsidR="008C06D2" w14:paraId="6FE87667" w14:textId="77777777" w:rsidTr="00FA3878">
        <w:tc>
          <w:tcPr>
            <w:tcW w:w="2335" w:type="dxa"/>
          </w:tcPr>
          <w:p w14:paraId="55960848" w14:textId="77777777" w:rsidR="008C06D2" w:rsidRDefault="008C06D2" w:rsidP="00FA3878">
            <w:pPr>
              <w:pStyle w:val="TAL"/>
            </w:pPr>
            <w:r>
              <w:t>PKI</w:t>
            </w:r>
          </w:p>
        </w:tc>
        <w:tc>
          <w:tcPr>
            <w:tcW w:w="2430" w:type="dxa"/>
          </w:tcPr>
          <w:p w14:paraId="77C89522" w14:textId="77777777" w:rsidR="008C06D2" w:rsidRDefault="008C06D2" w:rsidP="00FA3878">
            <w:pPr>
              <w:pStyle w:val="TAL"/>
            </w:pPr>
            <w:r>
              <w:t>TS 33.310 [3], Clause 6.1.1</w:t>
            </w:r>
          </w:p>
        </w:tc>
        <w:tc>
          <w:tcPr>
            <w:tcW w:w="2160" w:type="dxa"/>
          </w:tcPr>
          <w:p w14:paraId="650E3787" w14:textId="77777777" w:rsidR="008C06D2" w:rsidRDefault="008C06D2" w:rsidP="00FA3878">
            <w:pPr>
              <w:pStyle w:val="TAL"/>
            </w:pPr>
            <w:r>
              <w:t>RSA,</w:t>
            </w:r>
          </w:p>
          <w:p w14:paraId="6D7531BF" w14:textId="77777777" w:rsidR="008C06D2" w:rsidRDefault="008C06D2" w:rsidP="00FA3878">
            <w:pPr>
              <w:pStyle w:val="TAL"/>
            </w:pPr>
            <w:r>
              <w:t>ECDSA</w:t>
            </w:r>
          </w:p>
        </w:tc>
        <w:tc>
          <w:tcPr>
            <w:tcW w:w="2704" w:type="dxa"/>
          </w:tcPr>
          <w:p w14:paraId="44026851" w14:textId="77777777" w:rsidR="008C06D2" w:rsidRDefault="008C06D2" w:rsidP="00FA3878">
            <w:pPr>
              <w:pStyle w:val="TAL"/>
            </w:pPr>
            <w:r>
              <w:t xml:space="preserve">Authentication / </w:t>
            </w:r>
          </w:p>
          <w:p w14:paraId="2B68D60D" w14:textId="77777777" w:rsidR="008C06D2" w:rsidRDefault="008C06D2" w:rsidP="00FA3878">
            <w:pPr>
              <w:pStyle w:val="TAL"/>
            </w:pPr>
            <w:r>
              <w:t>Digital Signature</w:t>
            </w:r>
          </w:p>
        </w:tc>
      </w:tr>
      <w:tr w:rsidR="008C06D2" w14:paraId="45A4901E" w14:textId="77777777" w:rsidTr="00FA3878">
        <w:tc>
          <w:tcPr>
            <w:tcW w:w="2335" w:type="dxa"/>
          </w:tcPr>
          <w:p w14:paraId="23DCF5C6" w14:textId="77777777" w:rsidR="008C06D2" w:rsidRDefault="008C06D2" w:rsidP="00FA3878">
            <w:pPr>
              <w:pStyle w:val="TAL"/>
            </w:pPr>
            <w:r>
              <w:t>OCSP</w:t>
            </w:r>
          </w:p>
        </w:tc>
        <w:tc>
          <w:tcPr>
            <w:tcW w:w="2430" w:type="dxa"/>
          </w:tcPr>
          <w:p w14:paraId="6ECD71B6" w14:textId="77777777" w:rsidR="008C06D2" w:rsidRDefault="008C06D2" w:rsidP="00FA3878">
            <w:pPr>
              <w:pStyle w:val="TAL"/>
            </w:pPr>
            <w:r>
              <w:t>TS 33.310 [3], Clause 6.1b</w:t>
            </w:r>
          </w:p>
        </w:tc>
        <w:tc>
          <w:tcPr>
            <w:tcW w:w="2160" w:type="dxa"/>
          </w:tcPr>
          <w:p w14:paraId="5A905514" w14:textId="77777777" w:rsidR="008C06D2" w:rsidRDefault="008C06D2" w:rsidP="00FA3878">
            <w:pPr>
              <w:pStyle w:val="TAL"/>
            </w:pPr>
            <w:r>
              <w:t>RSA</w:t>
            </w:r>
          </w:p>
          <w:p w14:paraId="6E1CCF88" w14:textId="77777777" w:rsidR="008C06D2" w:rsidRDefault="008C06D2" w:rsidP="00FA3878">
            <w:pPr>
              <w:pStyle w:val="TAL"/>
            </w:pPr>
            <w:r>
              <w:t xml:space="preserve">ECDSA </w:t>
            </w:r>
          </w:p>
        </w:tc>
        <w:tc>
          <w:tcPr>
            <w:tcW w:w="2704" w:type="dxa"/>
          </w:tcPr>
          <w:p w14:paraId="62528A7E" w14:textId="77777777" w:rsidR="008C06D2" w:rsidRDefault="008C06D2" w:rsidP="00FA3878">
            <w:pPr>
              <w:pStyle w:val="TAL"/>
            </w:pPr>
            <w:r>
              <w:t xml:space="preserve">Authentication / </w:t>
            </w:r>
          </w:p>
          <w:p w14:paraId="1397E7CE" w14:textId="77777777" w:rsidR="008C06D2" w:rsidRDefault="008C06D2" w:rsidP="00FA3878">
            <w:pPr>
              <w:pStyle w:val="TAL"/>
            </w:pPr>
            <w:r>
              <w:t>Digital Signature</w:t>
            </w:r>
          </w:p>
        </w:tc>
      </w:tr>
      <w:tr w:rsidR="00035073" w14:paraId="50DA4B94" w14:textId="77777777" w:rsidTr="00FA3878">
        <w:tc>
          <w:tcPr>
            <w:tcW w:w="2335" w:type="dxa"/>
            <w:vMerge w:val="restart"/>
          </w:tcPr>
          <w:p w14:paraId="30B1454A" w14:textId="77777777" w:rsidR="00035073" w:rsidRDefault="00035073" w:rsidP="00FA3878">
            <w:pPr>
              <w:pStyle w:val="TAL"/>
            </w:pPr>
            <w:r>
              <w:t>EAP-TLS</w:t>
            </w:r>
          </w:p>
        </w:tc>
        <w:tc>
          <w:tcPr>
            <w:tcW w:w="2430" w:type="dxa"/>
          </w:tcPr>
          <w:p w14:paraId="1BBBF3CA" w14:textId="77777777" w:rsidR="00035073" w:rsidRDefault="00035073" w:rsidP="00FA3878">
            <w:pPr>
              <w:pStyle w:val="TAL"/>
            </w:pPr>
            <w:r w:rsidRPr="00B33EAB">
              <w:t>TS 33.501 [4]</w:t>
            </w:r>
          </w:p>
          <w:p w14:paraId="14843FF0" w14:textId="77777777" w:rsidR="00035073" w:rsidRDefault="00035073" w:rsidP="00FA3878">
            <w:pPr>
              <w:pStyle w:val="TAL"/>
            </w:pPr>
            <w:r>
              <w:t>(TLS1.2)</w:t>
            </w:r>
          </w:p>
          <w:p w14:paraId="30958C77" w14:textId="77777777" w:rsidR="00035073" w:rsidRDefault="00035073" w:rsidP="00FA3878">
            <w:pPr>
              <w:pStyle w:val="TAL"/>
            </w:pPr>
          </w:p>
        </w:tc>
        <w:tc>
          <w:tcPr>
            <w:tcW w:w="2160" w:type="dxa"/>
          </w:tcPr>
          <w:p w14:paraId="743A867F" w14:textId="77777777" w:rsidR="00035073" w:rsidRDefault="00035073" w:rsidP="00FA3878">
            <w:pPr>
              <w:pStyle w:val="TAL"/>
            </w:pPr>
            <w:r>
              <w:t>See TLS in this table.</w:t>
            </w:r>
          </w:p>
        </w:tc>
        <w:tc>
          <w:tcPr>
            <w:tcW w:w="2704" w:type="dxa"/>
          </w:tcPr>
          <w:p w14:paraId="0446AB1B" w14:textId="77777777" w:rsidR="00035073" w:rsidRDefault="00035073" w:rsidP="00FA3878">
            <w:pPr>
              <w:pStyle w:val="TAL"/>
            </w:pPr>
            <w:r>
              <w:t>Authentication /</w:t>
            </w:r>
          </w:p>
          <w:p w14:paraId="261ECCC1" w14:textId="77777777" w:rsidR="00035073" w:rsidRDefault="00035073" w:rsidP="00FA3878">
            <w:pPr>
              <w:pStyle w:val="TAL"/>
            </w:pPr>
            <w:r>
              <w:t>Digital Signature /</w:t>
            </w:r>
          </w:p>
          <w:p w14:paraId="06A1C675" w14:textId="77777777" w:rsidR="00035073" w:rsidRDefault="00035073" w:rsidP="00FA3878">
            <w:pPr>
              <w:pStyle w:val="TAL"/>
            </w:pPr>
            <w:r>
              <w:t>Confidentiality Protection /</w:t>
            </w:r>
          </w:p>
          <w:p w14:paraId="07472EC7" w14:textId="77777777" w:rsidR="00035073" w:rsidRDefault="00035073" w:rsidP="00FA3878">
            <w:pPr>
              <w:pStyle w:val="TAL"/>
            </w:pPr>
            <w:r>
              <w:t>Hash Function</w:t>
            </w:r>
          </w:p>
        </w:tc>
      </w:tr>
      <w:tr w:rsidR="00035073" w14:paraId="21B46658" w14:textId="77777777" w:rsidTr="00FA3878">
        <w:tc>
          <w:tcPr>
            <w:tcW w:w="2335" w:type="dxa"/>
            <w:vMerge/>
          </w:tcPr>
          <w:p w14:paraId="61924AF3" w14:textId="77777777" w:rsidR="00035073" w:rsidRDefault="00035073" w:rsidP="00FA3878">
            <w:pPr>
              <w:pStyle w:val="TAL"/>
            </w:pPr>
          </w:p>
        </w:tc>
        <w:tc>
          <w:tcPr>
            <w:tcW w:w="2430" w:type="dxa"/>
          </w:tcPr>
          <w:p w14:paraId="4452327B" w14:textId="77777777" w:rsidR="00035073" w:rsidRPr="00B33EAB" w:rsidRDefault="00035073" w:rsidP="00FA3878">
            <w:pPr>
              <w:pStyle w:val="TAL"/>
            </w:pPr>
            <w:r w:rsidRPr="00B33EAB">
              <w:t>TS 33.501 [4]</w:t>
            </w:r>
          </w:p>
          <w:p w14:paraId="2067693C" w14:textId="1383E87E" w:rsidR="00035073" w:rsidRPr="00B33EAB" w:rsidRDefault="00035073" w:rsidP="00FA3878">
            <w:pPr>
              <w:pStyle w:val="TAL"/>
            </w:pPr>
            <w:r w:rsidRPr="00B33EAB">
              <w:t>RFC 9190 (TLS1.3)</w:t>
            </w:r>
            <w:r>
              <w:t xml:space="preserve"> [5]</w:t>
            </w:r>
          </w:p>
        </w:tc>
        <w:tc>
          <w:tcPr>
            <w:tcW w:w="2160" w:type="dxa"/>
          </w:tcPr>
          <w:p w14:paraId="3A3CE063" w14:textId="77777777" w:rsidR="00035073" w:rsidRPr="00B33EAB" w:rsidRDefault="00035073" w:rsidP="00FA3878">
            <w:pPr>
              <w:pStyle w:val="TAL"/>
            </w:pPr>
            <w:r w:rsidRPr="00B33EAB">
              <w:t>ECDHE</w:t>
            </w:r>
          </w:p>
        </w:tc>
        <w:tc>
          <w:tcPr>
            <w:tcW w:w="2704" w:type="dxa"/>
          </w:tcPr>
          <w:p w14:paraId="4C791BA4" w14:textId="77777777" w:rsidR="00035073" w:rsidRPr="00B33EAB" w:rsidRDefault="00035073" w:rsidP="00FA3878">
            <w:pPr>
              <w:pStyle w:val="TAL"/>
            </w:pPr>
            <w:r>
              <w:t>Key Agreement</w:t>
            </w:r>
          </w:p>
          <w:p w14:paraId="5D264F13" w14:textId="77777777" w:rsidR="00035073" w:rsidRPr="00B33EAB" w:rsidRDefault="00035073" w:rsidP="00FA3878">
            <w:pPr>
              <w:pStyle w:val="TAL"/>
            </w:pPr>
          </w:p>
        </w:tc>
      </w:tr>
      <w:tr w:rsidR="00035073" w14:paraId="370C93AD" w14:textId="77777777" w:rsidTr="00FA3878">
        <w:trPr>
          <w:trHeight w:val="312"/>
        </w:trPr>
        <w:tc>
          <w:tcPr>
            <w:tcW w:w="2335" w:type="dxa"/>
            <w:vMerge w:val="restart"/>
          </w:tcPr>
          <w:p w14:paraId="0A2C8AD9" w14:textId="3A0D7E01" w:rsidR="00035073" w:rsidRDefault="00035073" w:rsidP="00FA3878">
            <w:pPr>
              <w:pStyle w:val="TAL"/>
            </w:pPr>
            <w:r>
              <w:rPr>
                <w:lang w:val="en-US"/>
              </w:rPr>
              <w:t>EAP-TTLS (IETF RFC 5281 [</w:t>
            </w:r>
            <w:r w:rsidR="00BF6EBF">
              <w:rPr>
                <w:lang w:val="en-US"/>
              </w:rPr>
              <w:t>39</w:t>
            </w:r>
            <w:r>
              <w:rPr>
                <w:lang w:val="en-US"/>
              </w:rPr>
              <w:t>])</w:t>
            </w:r>
          </w:p>
        </w:tc>
        <w:tc>
          <w:tcPr>
            <w:tcW w:w="2430" w:type="dxa"/>
            <w:vMerge w:val="restart"/>
          </w:tcPr>
          <w:p w14:paraId="69D7677E" w14:textId="77777777" w:rsidR="00035073" w:rsidRDefault="00035073" w:rsidP="00FA3878">
            <w:pPr>
              <w:pStyle w:val="TAL"/>
            </w:pPr>
            <w:r>
              <w:t>TS 33.501 [4], Annex U</w:t>
            </w:r>
          </w:p>
          <w:p w14:paraId="07AA439D" w14:textId="77777777" w:rsidR="00035073" w:rsidRDefault="00035073" w:rsidP="00FA3878">
            <w:pPr>
              <w:pStyle w:val="TAL"/>
            </w:pPr>
            <w:r>
              <w:t>TS 33.210 [2] clause 6.2 for TLS</w:t>
            </w:r>
          </w:p>
        </w:tc>
        <w:tc>
          <w:tcPr>
            <w:tcW w:w="2160" w:type="dxa"/>
          </w:tcPr>
          <w:p w14:paraId="0D83DAD5" w14:textId="77777777" w:rsidR="00035073" w:rsidRDefault="00035073" w:rsidP="00FA3878">
            <w:pPr>
              <w:pStyle w:val="TAL"/>
            </w:pPr>
            <w:r>
              <w:t>See TLS in this table</w:t>
            </w:r>
          </w:p>
        </w:tc>
        <w:tc>
          <w:tcPr>
            <w:tcW w:w="2704" w:type="dxa"/>
          </w:tcPr>
          <w:p w14:paraId="166EE324" w14:textId="77777777" w:rsidR="00035073" w:rsidRDefault="00035073" w:rsidP="00FA3878">
            <w:pPr>
              <w:pStyle w:val="TAL"/>
            </w:pPr>
            <w:r>
              <w:t>Key Agreement</w:t>
            </w:r>
          </w:p>
        </w:tc>
      </w:tr>
      <w:tr w:rsidR="00035073" w14:paraId="2C528B08" w14:textId="77777777" w:rsidTr="00FA3878">
        <w:trPr>
          <w:trHeight w:val="312"/>
        </w:trPr>
        <w:tc>
          <w:tcPr>
            <w:tcW w:w="2335" w:type="dxa"/>
            <w:vMerge/>
          </w:tcPr>
          <w:p w14:paraId="788A2524" w14:textId="77777777" w:rsidR="00035073" w:rsidRDefault="00035073" w:rsidP="00FA3878">
            <w:pPr>
              <w:pStyle w:val="TAL"/>
              <w:rPr>
                <w:lang w:val="en-US"/>
              </w:rPr>
            </w:pPr>
          </w:p>
        </w:tc>
        <w:tc>
          <w:tcPr>
            <w:tcW w:w="2430" w:type="dxa"/>
            <w:vMerge/>
          </w:tcPr>
          <w:p w14:paraId="66BFD95A" w14:textId="77777777" w:rsidR="00035073" w:rsidRDefault="00035073" w:rsidP="00FA3878">
            <w:pPr>
              <w:pStyle w:val="TAL"/>
            </w:pPr>
          </w:p>
        </w:tc>
        <w:tc>
          <w:tcPr>
            <w:tcW w:w="2160" w:type="dxa"/>
          </w:tcPr>
          <w:p w14:paraId="69023486" w14:textId="77777777" w:rsidR="00035073" w:rsidRDefault="00035073" w:rsidP="00FA3878">
            <w:pPr>
              <w:pStyle w:val="TAL"/>
            </w:pPr>
            <w:r>
              <w:t>See TLS in this table</w:t>
            </w:r>
          </w:p>
          <w:p w14:paraId="14A5E8ED" w14:textId="77777777" w:rsidR="00035073" w:rsidDel="00401224" w:rsidRDefault="00035073" w:rsidP="00FA3878">
            <w:pPr>
              <w:pStyle w:val="TAL"/>
            </w:pPr>
          </w:p>
        </w:tc>
        <w:tc>
          <w:tcPr>
            <w:tcW w:w="2704" w:type="dxa"/>
          </w:tcPr>
          <w:p w14:paraId="3BE58352" w14:textId="77777777" w:rsidR="00035073" w:rsidRDefault="00035073" w:rsidP="00FA3878">
            <w:pPr>
              <w:pStyle w:val="TAL"/>
            </w:pPr>
            <w:r>
              <w:t>Authentication /</w:t>
            </w:r>
          </w:p>
          <w:p w14:paraId="6EEBB59B" w14:textId="77777777" w:rsidR="00035073" w:rsidRDefault="00035073" w:rsidP="00FA3878">
            <w:pPr>
              <w:pStyle w:val="TAL"/>
            </w:pPr>
            <w:r>
              <w:t>Digital Signature /</w:t>
            </w:r>
          </w:p>
          <w:p w14:paraId="63A2ECD3" w14:textId="77777777" w:rsidR="00035073" w:rsidRDefault="00035073" w:rsidP="00FA3878">
            <w:pPr>
              <w:pStyle w:val="TAL"/>
            </w:pPr>
            <w:r>
              <w:t>Confidentiality Protection /</w:t>
            </w:r>
          </w:p>
          <w:p w14:paraId="7C643BAE" w14:textId="77777777" w:rsidR="00035073" w:rsidRDefault="00035073" w:rsidP="00FA3878">
            <w:pPr>
              <w:pStyle w:val="TAL"/>
            </w:pPr>
            <w:r>
              <w:t>Hash Function</w:t>
            </w:r>
          </w:p>
        </w:tc>
      </w:tr>
      <w:tr w:rsidR="00592B45" w14:paraId="230EE091" w14:textId="77777777" w:rsidTr="00FA3878">
        <w:tc>
          <w:tcPr>
            <w:tcW w:w="2335" w:type="dxa"/>
            <w:vMerge w:val="restart"/>
          </w:tcPr>
          <w:p w14:paraId="6EB85643" w14:textId="0043B727" w:rsidR="00592B45" w:rsidRDefault="00592B45" w:rsidP="00FA3878">
            <w:pPr>
              <w:pStyle w:val="TAL"/>
            </w:pPr>
            <w:r>
              <w:rPr>
                <w:lang w:val="en-US"/>
              </w:rPr>
              <w:t>OAuth 2.0 (IETF RFC 6749 [</w:t>
            </w:r>
            <w:r w:rsidR="00BF6EBF">
              <w:rPr>
                <w:lang w:val="en-US"/>
              </w:rPr>
              <w:t>40</w:t>
            </w:r>
            <w:r>
              <w:rPr>
                <w:lang w:val="en-US"/>
              </w:rPr>
              <w:t>], 6750 [</w:t>
            </w:r>
            <w:r w:rsidR="00BF6EBF">
              <w:rPr>
                <w:lang w:val="en-US"/>
              </w:rPr>
              <w:t>41</w:t>
            </w:r>
            <w:r>
              <w:rPr>
                <w:lang w:val="en-US"/>
              </w:rPr>
              <w:t>])</w:t>
            </w:r>
          </w:p>
        </w:tc>
        <w:tc>
          <w:tcPr>
            <w:tcW w:w="2430" w:type="dxa"/>
            <w:vMerge w:val="restart"/>
          </w:tcPr>
          <w:p w14:paraId="30D2306B" w14:textId="77777777" w:rsidR="00592B45" w:rsidRDefault="00592B45" w:rsidP="00FA3878">
            <w:pPr>
              <w:pStyle w:val="TAL"/>
            </w:pPr>
            <w:r>
              <w:t>TS 33.210 [2] clause 6.2 for TLS</w:t>
            </w:r>
          </w:p>
        </w:tc>
        <w:tc>
          <w:tcPr>
            <w:tcW w:w="2160" w:type="dxa"/>
            <w:vMerge w:val="restart"/>
          </w:tcPr>
          <w:p w14:paraId="0A9837E4" w14:textId="77777777" w:rsidR="00592B45" w:rsidRDefault="00592B45" w:rsidP="00FA3878">
            <w:pPr>
              <w:pStyle w:val="TAL"/>
            </w:pPr>
            <w:r>
              <w:t xml:space="preserve">See TLS 1.2 and TLS 1.3 in this table </w:t>
            </w:r>
          </w:p>
          <w:p w14:paraId="0CA4D017" w14:textId="77777777" w:rsidR="00592B45" w:rsidRDefault="00592B45" w:rsidP="00FA3878">
            <w:pPr>
              <w:pStyle w:val="TAL"/>
            </w:pPr>
          </w:p>
        </w:tc>
        <w:tc>
          <w:tcPr>
            <w:tcW w:w="2704" w:type="dxa"/>
          </w:tcPr>
          <w:p w14:paraId="29CFC6EB" w14:textId="77777777" w:rsidR="00592B45" w:rsidRDefault="00592B45" w:rsidP="00FA3878">
            <w:pPr>
              <w:pStyle w:val="TAL"/>
            </w:pPr>
            <w:r>
              <w:t>Key Agreement</w:t>
            </w:r>
          </w:p>
        </w:tc>
      </w:tr>
      <w:tr w:rsidR="00592B45" w14:paraId="56FCFD43" w14:textId="77777777" w:rsidTr="00FA3878">
        <w:tc>
          <w:tcPr>
            <w:tcW w:w="2335" w:type="dxa"/>
            <w:vMerge/>
          </w:tcPr>
          <w:p w14:paraId="0CC9E130" w14:textId="77777777" w:rsidR="00592B45" w:rsidRDefault="00592B45" w:rsidP="00FA3878">
            <w:pPr>
              <w:pStyle w:val="TAL"/>
              <w:rPr>
                <w:lang w:val="en-US"/>
              </w:rPr>
            </w:pPr>
          </w:p>
        </w:tc>
        <w:tc>
          <w:tcPr>
            <w:tcW w:w="2430" w:type="dxa"/>
            <w:vMerge/>
          </w:tcPr>
          <w:p w14:paraId="37D09EFE" w14:textId="77777777" w:rsidR="00592B45" w:rsidRDefault="00592B45" w:rsidP="00FA3878">
            <w:pPr>
              <w:pStyle w:val="TAL"/>
            </w:pPr>
          </w:p>
        </w:tc>
        <w:tc>
          <w:tcPr>
            <w:tcW w:w="2160" w:type="dxa"/>
            <w:vMerge/>
          </w:tcPr>
          <w:p w14:paraId="597044B9" w14:textId="77777777" w:rsidR="00592B45" w:rsidRDefault="00592B45" w:rsidP="00FA3878">
            <w:pPr>
              <w:pStyle w:val="TAL"/>
            </w:pPr>
          </w:p>
        </w:tc>
        <w:tc>
          <w:tcPr>
            <w:tcW w:w="2704" w:type="dxa"/>
          </w:tcPr>
          <w:p w14:paraId="43094DDD" w14:textId="77777777" w:rsidR="00592B45" w:rsidRDefault="00592B45" w:rsidP="00FA3878">
            <w:pPr>
              <w:pStyle w:val="TAL"/>
            </w:pPr>
            <w:r>
              <w:t xml:space="preserve">Digital Signature </w:t>
            </w:r>
          </w:p>
        </w:tc>
      </w:tr>
      <w:tr w:rsidR="00592B45" w14:paraId="57350D43" w14:textId="77777777" w:rsidTr="00FA3878">
        <w:tc>
          <w:tcPr>
            <w:tcW w:w="2335" w:type="dxa"/>
            <w:vMerge/>
          </w:tcPr>
          <w:p w14:paraId="428CD559" w14:textId="77777777" w:rsidR="00592B45" w:rsidRDefault="00592B45" w:rsidP="00FA3878">
            <w:pPr>
              <w:pStyle w:val="TAL"/>
              <w:rPr>
                <w:lang w:val="en-US"/>
              </w:rPr>
            </w:pPr>
          </w:p>
        </w:tc>
        <w:tc>
          <w:tcPr>
            <w:tcW w:w="2430" w:type="dxa"/>
            <w:vMerge w:val="restart"/>
          </w:tcPr>
          <w:p w14:paraId="2FE1814A" w14:textId="77777777" w:rsidR="00592B45" w:rsidRDefault="00592B45" w:rsidP="00FA3878">
            <w:pPr>
              <w:pStyle w:val="TAL"/>
            </w:pPr>
            <w:r>
              <w:t>TS 33.210 [2] clause 6.3 for JWE/JWS</w:t>
            </w:r>
          </w:p>
        </w:tc>
        <w:tc>
          <w:tcPr>
            <w:tcW w:w="2160" w:type="dxa"/>
            <w:vMerge w:val="restart"/>
          </w:tcPr>
          <w:p w14:paraId="7929B212" w14:textId="77777777" w:rsidR="00592B45" w:rsidDel="001954FD" w:rsidRDefault="00592B45" w:rsidP="00FA3878">
            <w:pPr>
              <w:pStyle w:val="TAL"/>
            </w:pPr>
            <w:r>
              <w:t>See JWE and JWS in this table</w:t>
            </w:r>
          </w:p>
          <w:p w14:paraId="4FA15399" w14:textId="77777777" w:rsidR="00592B45" w:rsidRDefault="00592B45" w:rsidP="00FA3878">
            <w:pPr>
              <w:pStyle w:val="TAL"/>
            </w:pPr>
          </w:p>
        </w:tc>
        <w:tc>
          <w:tcPr>
            <w:tcW w:w="2704" w:type="dxa"/>
          </w:tcPr>
          <w:p w14:paraId="7B11068B" w14:textId="77777777" w:rsidR="00592B45" w:rsidRDefault="00592B45" w:rsidP="00FA3878">
            <w:pPr>
              <w:pStyle w:val="TAL"/>
            </w:pPr>
            <w:r>
              <w:t>Key Agreement</w:t>
            </w:r>
          </w:p>
        </w:tc>
      </w:tr>
      <w:tr w:rsidR="00592B45" w14:paraId="3067C287" w14:textId="77777777" w:rsidTr="00FA3878">
        <w:tc>
          <w:tcPr>
            <w:tcW w:w="2335" w:type="dxa"/>
            <w:vMerge/>
          </w:tcPr>
          <w:p w14:paraId="294AAC77" w14:textId="77777777" w:rsidR="00592B45" w:rsidRDefault="00592B45" w:rsidP="00FA3878">
            <w:pPr>
              <w:pStyle w:val="TAL"/>
              <w:rPr>
                <w:lang w:val="en-US"/>
              </w:rPr>
            </w:pPr>
          </w:p>
        </w:tc>
        <w:tc>
          <w:tcPr>
            <w:tcW w:w="2430" w:type="dxa"/>
            <w:vMerge/>
          </w:tcPr>
          <w:p w14:paraId="30C72500" w14:textId="77777777" w:rsidR="00592B45" w:rsidRDefault="00592B45" w:rsidP="00FA3878">
            <w:pPr>
              <w:pStyle w:val="TAL"/>
            </w:pPr>
          </w:p>
        </w:tc>
        <w:tc>
          <w:tcPr>
            <w:tcW w:w="2160" w:type="dxa"/>
            <w:vMerge/>
          </w:tcPr>
          <w:p w14:paraId="62E34DAF" w14:textId="77777777" w:rsidR="00592B45" w:rsidRDefault="00592B45" w:rsidP="00FA3878">
            <w:pPr>
              <w:pStyle w:val="TAL"/>
            </w:pPr>
          </w:p>
        </w:tc>
        <w:tc>
          <w:tcPr>
            <w:tcW w:w="2704" w:type="dxa"/>
          </w:tcPr>
          <w:p w14:paraId="452826DD" w14:textId="77777777" w:rsidR="00592B45" w:rsidRDefault="00592B45" w:rsidP="00FA3878">
            <w:pPr>
              <w:pStyle w:val="TAL"/>
            </w:pPr>
            <w:r>
              <w:t xml:space="preserve">Digital Signature </w:t>
            </w:r>
          </w:p>
        </w:tc>
      </w:tr>
      <w:tr w:rsidR="00197B0F" w14:paraId="45EC9E5A" w14:textId="77777777" w:rsidTr="00514815">
        <w:tc>
          <w:tcPr>
            <w:tcW w:w="2335" w:type="dxa"/>
            <w:vMerge w:val="restart"/>
          </w:tcPr>
          <w:p w14:paraId="2FCD0F83" w14:textId="3BE3D0FE" w:rsidR="00197B0F" w:rsidRDefault="00197B0F" w:rsidP="00FA3878">
            <w:pPr>
              <w:pStyle w:val="TAL"/>
            </w:pPr>
            <w:r>
              <w:rPr>
                <w:lang w:val="en-US"/>
              </w:rPr>
              <w:t>IKEv2 (IETF RFC 7296 [</w:t>
            </w:r>
            <w:r w:rsidR="0078469A">
              <w:rPr>
                <w:lang w:val="en-US"/>
              </w:rPr>
              <w:t>23</w:t>
            </w:r>
            <w:r>
              <w:rPr>
                <w:lang w:val="en-US"/>
              </w:rPr>
              <w:t>])</w:t>
            </w:r>
          </w:p>
        </w:tc>
        <w:tc>
          <w:tcPr>
            <w:tcW w:w="2430" w:type="dxa"/>
          </w:tcPr>
          <w:p w14:paraId="68D8D5C7" w14:textId="77777777" w:rsidR="00197B0F" w:rsidRDefault="00197B0F" w:rsidP="00FA3878">
            <w:pPr>
              <w:pStyle w:val="TAL"/>
            </w:pPr>
            <w:r>
              <w:t>TS 33.210 [2] clause 5.4</w:t>
            </w:r>
          </w:p>
          <w:p w14:paraId="618E252F" w14:textId="77777777" w:rsidR="00197B0F" w:rsidRDefault="00197B0F" w:rsidP="00FA3878">
            <w:pPr>
              <w:pStyle w:val="TAL"/>
            </w:pPr>
          </w:p>
        </w:tc>
        <w:tc>
          <w:tcPr>
            <w:tcW w:w="2160" w:type="dxa"/>
          </w:tcPr>
          <w:p w14:paraId="25355983" w14:textId="77777777" w:rsidR="00197B0F" w:rsidRDefault="00197B0F" w:rsidP="00FA3878">
            <w:pPr>
              <w:pStyle w:val="TAL"/>
            </w:pPr>
            <w:r>
              <w:t xml:space="preserve">DH </w:t>
            </w:r>
          </w:p>
        </w:tc>
        <w:tc>
          <w:tcPr>
            <w:tcW w:w="2704" w:type="dxa"/>
          </w:tcPr>
          <w:p w14:paraId="0AB7BD7A" w14:textId="77777777" w:rsidR="00197B0F" w:rsidRDefault="00197B0F" w:rsidP="00FA3878">
            <w:pPr>
              <w:pStyle w:val="TAL"/>
            </w:pPr>
            <w:r>
              <w:t>Key Agreement</w:t>
            </w:r>
          </w:p>
        </w:tc>
      </w:tr>
      <w:tr w:rsidR="00197B0F" w14:paraId="62A1561B" w14:textId="77777777" w:rsidTr="00514815">
        <w:trPr>
          <w:trHeight w:val="838"/>
        </w:trPr>
        <w:tc>
          <w:tcPr>
            <w:tcW w:w="2335" w:type="dxa"/>
            <w:vMerge/>
          </w:tcPr>
          <w:p w14:paraId="2183C2E8" w14:textId="77777777" w:rsidR="00197B0F" w:rsidRDefault="00197B0F" w:rsidP="00FA3878">
            <w:pPr>
              <w:pStyle w:val="TAL"/>
              <w:rPr>
                <w:lang w:val="en-US"/>
              </w:rPr>
            </w:pPr>
          </w:p>
        </w:tc>
        <w:tc>
          <w:tcPr>
            <w:tcW w:w="2430" w:type="dxa"/>
            <w:vMerge w:val="restart"/>
          </w:tcPr>
          <w:p w14:paraId="56D8FA73" w14:textId="77777777" w:rsidR="00197B0F" w:rsidRDefault="00197B0F" w:rsidP="00FA3878">
            <w:pPr>
              <w:pStyle w:val="TAL"/>
            </w:pPr>
            <w:r>
              <w:t>TS 33.310 [3] clauses 5,6,7</w:t>
            </w:r>
          </w:p>
        </w:tc>
        <w:tc>
          <w:tcPr>
            <w:tcW w:w="2160" w:type="dxa"/>
          </w:tcPr>
          <w:p w14:paraId="5D0CE225" w14:textId="77777777" w:rsidR="00197B0F" w:rsidRDefault="00197B0F" w:rsidP="00FA3878">
            <w:pPr>
              <w:pStyle w:val="TAL"/>
            </w:pPr>
            <w:r>
              <w:t>RSA Sha-256/384 (IETF RFC 8017 [x3])</w:t>
            </w:r>
          </w:p>
          <w:p w14:paraId="524C9383" w14:textId="77777777" w:rsidR="00197B0F" w:rsidRDefault="00197B0F" w:rsidP="00FA3878">
            <w:pPr>
              <w:pStyle w:val="TAL"/>
            </w:pPr>
            <w:r>
              <w:t>ECDSA SHA-256/384/512 (IETF RFC 4754 [x4])</w:t>
            </w:r>
          </w:p>
          <w:p w14:paraId="5EC3DBE9" w14:textId="77777777" w:rsidR="00197B0F" w:rsidRDefault="00197B0F" w:rsidP="00FA3878">
            <w:pPr>
              <w:pStyle w:val="TAL"/>
            </w:pPr>
            <w:r w:rsidRPr="00B32865">
              <w:t>RSASSA-PSS SHA-256</w:t>
            </w:r>
            <w:r>
              <w:t xml:space="preserve"> [x4]</w:t>
            </w:r>
          </w:p>
        </w:tc>
        <w:tc>
          <w:tcPr>
            <w:tcW w:w="2704" w:type="dxa"/>
          </w:tcPr>
          <w:p w14:paraId="1AD852E3" w14:textId="77777777" w:rsidR="00197B0F" w:rsidRDefault="00197B0F" w:rsidP="00FA3878">
            <w:pPr>
              <w:pStyle w:val="TAL"/>
            </w:pPr>
            <w:r>
              <w:t xml:space="preserve">Digital Signature </w:t>
            </w:r>
          </w:p>
          <w:p w14:paraId="77F08EC0" w14:textId="77777777" w:rsidR="00197B0F" w:rsidRDefault="00197B0F" w:rsidP="00FA3878">
            <w:pPr>
              <w:pStyle w:val="TAL"/>
            </w:pPr>
          </w:p>
        </w:tc>
      </w:tr>
      <w:tr w:rsidR="00197B0F" w14:paraId="1795BAB7" w14:textId="77777777" w:rsidTr="00514815">
        <w:tc>
          <w:tcPr>
            <w:tcW w:w="2335" w:type="dxa"/>
            <w:vMerge/>
          </w:tcPr>
          <w:p w14:paraId="62713B79" w14:textId="77777777" w:rsidR="00197B0F" w:rsidRDefault="00197B0F" w:rsidP="00FA3878">
            <w:pPr>
              <w:pStyle w:val="TAL"/>
              <w:rPr>
                <w:lang w:val="en-US"/>
              </w:rPr>
            </w:pPr>
          </w:p>
        </w:tc>
        <w:tc>
          <w:tcPr>
            <w:tcW w:w="2430" w:type="dxa"/>
            <w:vMerge/>
          </w:tcPr>
          <w:p w14:paraId="2D037FDA" w14:textId="77777777" w:rsidR="00197B0F" w:rsidRDefault="00197B0F" w:rsidP="00FA3878">
            <w:pPr>
              <w:pStyle w:val="TAL"/>
            </w:pPr>
          </w:p>
        </w:tc>
        <w:tc>
          <w:tcPr>
            <w:tcW w:w="2160" w:type="dxa"/>
          </w:tcPr>
          <w:p w14:paraId="7A4CA170" w14:textId="77777777" w:rsidR="00197B0F" w:rsidRDefault="00197B0F" w:rsidP="00FA3878">
            <w:pPr>
              <w:pStyle w:val="TAL"/>
            </w:pPr>
            <w:r w:rsidRPr="00D80C68">
              <w:t>SHA2-256</w:t>
            </w:r>
            <w:r>
              <w:t>/384 [x4]</w:t>
            </w:r>
          </w:p>
        </w:tc>
        <w:tc>
          <w:tcPr>
            <w:tcW w:w="2704" w:type="dxa"/>
          </w:tcPr>
          <w:p w14:paraId="68DA3E52" w14:textId="77777777" w:rsidR="00197B0F" w:rsidRDefault="00197B0F" w:rsidP="00FA3878">
            <w:pPr>
              <w:pStyle w:val="TAL"/>
            </w:pPr>
            <w:r>
              <w:t>Hash Function</w:t>
            </w:r>
          </w:p>
        </w:tc>
      </w:tr>
      <w:tr w:rsidR="008F4C9D" w:rsidRPr="005D22F4" w14:paraId="0DB7AB3C" w14:textId="77777777" w:rsidTr="00AE0D0F">
        <w:tc>
          <w:tcPr>
            <w:tcW w:w="2335" w:type="dxa"/>
          </w:tcPr>
          <w:p w14:paraId="15D5D6D5" w14:textId="107834FC" w:rsidR="008F4C9D" w:rsidRPr="003B7A4D" w:rsidRDefault="008F4C9D" w:rsidP="00AE0D0F">
            <w:pPr>
              <w:keepNext/>
              <w:keepLines/>
              <w:spacing w:after="0"/>
              <w:rPr>
                <w:rFonts w:ascii="Arial" w:hAnsi="Arial"/>
                <w:sz w:val="18"/>
              </w:rPr>
            </w:pPr>
            <w:r w:rsidRPr="003B7A4D">
              <w:t>DTLS 1.2 (IETF RFC 6347 [</w:t>
            </w:r>
            <w:r w:rsidR="003B7A4D" w:rsidRPr="00514815">
              <w:t>37</w:t>
            </w:r>
            <w:r w:rsidRPr="003B7A4D">
              <w:t>])</w:t>
            </w:r>
          </w:p>
        </w:tc>
        <w:tc>
          <w:tcPr>
            <w:tcW w:w="2430" w:type="dxa"/>
          </w:tcPr>
          <w:p w14:paraId="479F714F" w14:textId="77777777" w:rsidR="008F4C9D" w:rsidRPr="005D22F4" w:rsidRDefault="008F4C9D" w:rsidP="00AE0D0F">
            <w:pPr>
              <w:keepNext/>
              <w:keepLines/>
              <w:spacing w:after="0"/>
              <w:rPr>
                <w:rFonts w:ascii="Arial" w:hAnsi="Arial"/>
                <w:sz w:val="18"/>
              </w:rPr>
            </w:pPr>
            <w:r>
              <w:t>TS 33.210 [2] clause 6.2.1</w:t>
            </w:r>
          </w:p>
        </w:tc>
        <w:tc>
          <w:tcPr>
            <w:tcW w:w="2160" w:type="dxa"/>
          </w:tcPr>
          <w:p w14:paraId="4ACACBED" w14:textId="77777777" w:rsidR="008F4C9D" w:rsidRPr="005D22F4" w:rsidRDefault="008F4C9D" w:rsidP="00AE0D0F">
            <w:pPr>
              <w:keepNext/>
              <w:keepLines/>
              <w:spacing w:after="0"/>
              <w:rPr>
                <w:rFonts w:ascii="Arial" w:hAnsi="Arial"/>
                <w:sz w:val="18"/>
              </w:rPr>
            </w:pPr>
            <w:r>
              <w:t>Same as TLS 1.2</w:t>
            </w:r>
          </w:p>
        </w:tc>
        <w:tc>
          <w:tcPr>
            <w:tcW w:w="2704" w:type="dxa"/>
          </w:tcPr>
          <w:p w14:paraId="60FE0FF9" w14:textId="77777777" w:rsidR="008F4C9D" w:rsidRPr="005D22F4" w:rsidRDefault="008F4C9D" w:rsidP="00AE0D0F">
            <w:pPr>
              <w:keepNext/>
              <w:keepLines/>
              <w:spacing w:after="0"/>
              <w:rPr>
                <w:rFonts w:ascii="Arial" w:hAnsi="Arial"/>
                <w:sz w:val="18"/>
              </w:rPr>
            </w:pPr>
            <w:r>
              <w:t>Same as TLS 1.2</w:t>
            </w:r>
          </w:p>
        </w:tc>
      </w:tr>
      <w:tr w:rsidR="008F4C9D" w:rsidRPr="005D22F4" w14:paraId="37D100F6" w14:textId="77777777" w:rsidTr="00AE0D0F">
        <w:tc>
          <w:tcPr>
            <w:tcW w:w="2335" w:type="dxa"/>
          </w:tcPr>
          <w:p w14:paraId="5A30E63A" w14:textId="47BFBAE9" w:rsidR="008F4C9D" w:rsidRPr="003B7A4D" w:rsidRDefault="008F4C9D" w:rsidP="00AE0D0F">
            <w:pPr>
              <w:keepNext/>
              <w:keepLines/>
              <w:spacing w:after="0"/>
              <w:rPr>
                <w:rFonts w:ascii="Arial" w:hAnsi="Arial"/>
                <w:sz w:val="18"/>
              </w:rPr>
            </w:pPr>
            <w:r w:rsidRPr="003B7A4D">
              <w:t>DTLS 1.3 (IETF RFC 9147 [</w:t>
            </w:r>
            <w:r w:rsidR="003B7A4D" w:rsidRPr="00514815">
              <w:t>20</w:t>
            </w:r>
            <w:r w:rsidRPr="003B7A4D">
              <w:t>])</w:t>
            </w:r>
          </w:p>
        </w:tc>
        <w:tc>
          <w:tcPr>
            <w:tcW w:w="2430" w:type="dxa"/>
          </w:tcPr>
          <w:p w14:paraId="20FD1936" w14:textId="77777777" w:rsidR="008F4C9D" w:rsidRPr="005D22F4" w:rsidRDefault="008F4C9D" w:rsidP="00AE0D0F">
            <w:pPr>
              <w:keepNext/>
              <w:keepLines/>
              <w:spacing w:after="0"/>
              <w:rPr>
                <w:rFonts w:ascii="Arial" w:hAnsi="Arial"/>
                <w:sz w:val="18"/>
              </w:rPr>
            </w:pPr>
            <w:r>
              <w:t>TS 33.210 [2] clause 6.2.1</w:t>
            </w:r>
          </w:p>
        </w:tc>
        <w:tc>
          <w:tcPr>
            <w:tcW w:w="2160" w:type="dxa"/>
          </w:tcPr>
          <w:p w14:paraId="28BCF3CD" w14:textId="77777777" w:rsidR="008F4C9D" w:rsidRPr="005D22F4" w:rsidRDefault="008F4C9D" w:rsidP="00AE0D0F">
            <w:pPr>
              <w:keepNext/>
              <w:keepLines/>
              <w:spacing w:after="0"/>
              <w:rPr>
                <w:rFonts w:ascii="Arial" w:hAnsi="Arial"/>
                <w:sz w:val="18"/>
              </w:rPr>
            </w:pPr>
            <w:r>
              <w:t>Same as TLS 1.3</w:t>
            </w:r>
          </w:p>
        </w:tc>
        <w:tc>
          <w:tcPr>
            <w:tcW w:w="2704" w:type="dxa"/>
          </w:tcPr>
          <w:p w14:paraId="73E1C860" w14:textId="77777777" w:rsidR="008F4C9D" w:rsidRPr="005D22F4" w:rsidRDefault="008F4C9D" w:rsidP="00AE0D0F">
            <w:pPr>
              <w:keepNext/>
              <w:keepLines/>
              <w:spacing w:after="0"/>
              <w:rPr>
                <w:rFonts w:ascii="Arial" w:hAnsi="Arial"/>
                <w:sz w:val="18"/>
              </w:rPr>
            </w:pPr>
            <w:r>
              <w:t>Same as TLS 1.3</w:t>
            </w:r>
          </w:p>
        </w:tc>
      </w:tr>
      <w:tr w:rsidR="00541620" w:rsidRPr="005D22F4" w14:paraId="1297A2DA" w14:textId="77777777" w:rsidTr="00AE0D0F">
        <w:tc>
          <w:tcPr>
            <w:tcW w:w="2335" w:type="dxa"/>
            <w:vMerge w:val="restart"/>
          </w:tcPr>
          <w:p w14:paraId="4E0C6D91" w14:textId="4A22841B" w:rsidR="00541620" w:rsidRPr="00246C3C" w:rsidRDefault="00541620" w:rsidP="00AE0D0F">
            <w:pPr>
              <w:keepNext/>
              <w:keepLines/>
              <w:spacing w:after="0"/>
              <w:rPr>
                <w:rFonts w:ascii="Arial" w:hAnsi="Arial"/>
                <w:sz w:val="18"/>
              </w:rPr>
            </w:pPr>
            <w:r w:rsidRPr="00541620">
              <w:t>TLS 1.2 (IETF RFC 5246</w:t>
            </w:r>
            <w:r w:rsidRPr="00246C3C">
              <w:t xml:space="preserve"> [38</w:t>
            </w:r>
            <w:r w:rsidRPr="00541620">
              <w:t>]</w:t>
            </w:r>
            <w:r w:rsidRPr="00246C3C">
              <w:t>)</w:t>
            </w:r>
          </w:p>
        </w:tc>
        <w:tc>
          <w:tcPr>
            <w:tcW w:w="2430" w:type="dxa"/>
            <w:vMerge w:val="restart"/>
          </w:tcPr>
          <w:p w14:paraId="4DD434C8" w14:textId="77777777" w:rsidR="00541620" w:rsidRPr="005D22F4" w:rsidRDefault="00541620" w:rsidP="00AE0D0F">
            <w:pPr>
              <w:keepNext/>
              <w:keepLines/>
              <w:spacing w:after="0"/>
              <w:rPr>
                <w:rFonts w:ascii="Arial" w:hAnsi="Arial"/>
                <w:sz w:val="18"/>
              </w:rPr>
            </w:pPr>
            <w:r>
              <w:t>TS 33.210 [2] clauses 6.2.1, 6.2.3</w:t>
            </w:r>
          </w:p>
        </w:tc>
        <w:tc>
          <w:tcPr>
            <w:tcW w:w="2160" w:type="dxa"/>
          </w:tcPr>
          <w:p w14:paraId="60F9C614" w14:textId="77777777" w:rsidR="00541620" w:rsidRPr="005D22F4" w:rsidRDefault="00541620" w:rsidP="00AE0D0F">
            <w:pPr>
              <w:keepNext/>
              <w:keepLines/>
              <w:spacing w:after="0"/>
              <w:rPr>
                <w:rFonts w:ascii="Arial" w:hAnsi="Arial"/>
                <w:sz w:val="18"/>
              </w:rPr>
            </w:pPr>
            <w:r>
              <w:t>ECDHE</w:t>
            </w:r>
          </w:p>
        </w:tc>
        <w:tc>
          <w:tcPr>
            <w:tcW w:w="2704" w:type="dxa"/>
          </w:tcPr>
          <w:p w14:paraId="6930DCE8" w14:textId="77777777" w:rsidR="00541620" w:rsidRPr="005D22F4" w:rsidRDefault="00541620" w:rsidP="00AE0D0F">
            <w:pPr>
              <w:keepNext/>
              <w:keepLines/>
              <w:spacing w:after="0"/>
              <w:rPr>
                <w:rFonts w:ascii="Arial" w:hAnsi="Arial"/>
                <w:sz w:val="18"/>
              </w:rPr>
            </w:pPr>
            <w:r>
              <w:t>Key Agreement</w:t>
            </w:r>
          </w:p>
        </w:tc>
      </w:tr>
      <w:tr w:rsidR="00541620" w:rsidRPr="005D22F4" w14:paraId="70F9D6D4" w14:textId="77777777" w:rsidTr="00AE0D0F">
        <w:tc>
          <w:tcPr>
            <w:tcW w:w="2335" w:type="dxa"/>
            <w:vMerge/>
          </w:tcPr>
          <w:p w14:paraId="5E4F2E41" w14:textId="77777777" w:rsidR="00541620" w:rsidRPr="00541620" w:rsidRDefault="00541620" w:rsidP="00AE0D0F">
            <w:pPr>
              <w:keepNext/>
              <w:keepLines/>
              <w:spacing w:after="0"/>
              <w:rPr>
                <w:rFonts w:ascii="Arial" w:hAnsi="Arial"/>
                <w:sz w:val="18"/>
              </w:rPr>
            </w:pPr>
          </w:p>
        </w:tc>
        <w:tc>
          <w:tcPr>
            <w:tcW w:w="2430" w:type="dxa"/>
            <w:vMerge/>
          </w:tcPr>
          <w:p w14:paraId="1EAE6223" w14:textId="77777777" w:rsidR="00541620" w:rsidRPr="005D22F4" w:rsidRDefault="00541620" w:rsidP="00AE0D0F">
            <w:pPr>
              <w:keepNext/>
              <w:keepLines/>
              <w:spacing w:after="0"/>
              <w:rPr>
                <w:rFonts w:ascii="Arial" w:hAnsi="Arial"/>
                <w:sz w:val="18"/>
              </w:rPr>
            </w:pPr>
          </w:p>
        </w:tc>
        <w:tc>
          <w:tcPr>
            <w:tcW w:w="2160" w:type="dxa"/>
          </w:tcPr>
          <w:p w14:paraId="22F7891F" w14:textId="77777777" w:rsidR="00541620" w:rsidRPr="005D22F4" w:rsidRDefault="00541620" w:rsidP="00AE0D0F">
            <w:pPr>
              <w:keepNext/>
              <w:keepLines/>
              <w:spacing w:after="0"/>
              <w:rPr>
                <w:rFonts w:ascii="Arial" w:hAnsi="Arial"/>
                <w:sz w:val="18"/>
              </w:rPr>
            </w:pPr>
            <w:r>
              <w:t>ECDSA, RSA</w:t>
            </w:r>
          </w:p>
        </w:tc>
        <w:tc>
          <w:tcPr>
            <w:tcW w:w="2704" w:type="dxa"/>
          </w:tcPr>
          <w:p w14:paraId="0D542AC7" w14:textId="77777777" w:rsidR="00541620" w:rsidRPr="005D22F4" w:rsidRDefault="00541620" w:rsidP="00AE0D0F">
            <w:pPr>
              <w:keepNext/>
              <w:keepLines/>
              <w:spacing w:after="0"/>
              <w:rPr>
                <w:rFonts w:ascii="Arial" w:hAnsi="Arial"/>
                <w:sz w:val="18"/>
              </w:rPr>
            </w:pPr>
            <w:r>
              <w:t>Digital Signature</w:t>
            </w:r>
          </w:p>
        </w:tc>
      </w:tr>
      <w:tr w:rsidR="00541620" w:rsidRPr="005D22F4" w14:paraId="0BD12A87" w14:textId="77777777" w:rsidTr="00AE0D0F">
        <w:tc>
          <w:tcPr>
            <w:tcW w:w="2335" w:type="dxa"/>
            <w:vMerge w:val="restart"/>
          </w:tcPr>
          <w:p w14:paraId="3BB3683F" w14:textId="588A27C7" w:rsidR="00541620" w:rsidRPr="00246C3C" w:rsidRDefault="00541620" w:rsidP="00AE0D0F">
            <w:pPr>
              <w:keepNext/>
              <w:keepLines/>
              <w:spacing w:after="0"/>
              <w:rPr>
                <w:rFonts w:ascii="Arial" w:hAnsi="Arial"/>
                <w:sz w:val="18"/>
              </w:rPr>
            </w:pPr>
            <w:r w:rsidRPr="00541620">
              <w:t>TLS 1.3 (IETF RFC 8446</w:t>
            </w:r>
            <w:r w:rsidRPr="00246C3C">
              <w:t xml:space="preserve"> [21</w:t>
            </w:r>
            <w:r w:rsidRPr="00541620">
              <w:t>]</w:t>
            </w:r>
            <w:r w:rsidRPr="00246C3C">
              <w:t>)</w:t>
            </w:r>
          </w:p>
        </w:tc>
        <w:tc>
          <w:tcPr>
            <w:tcW w:w="2430" w:type="dxa"/>
            <w:vMerge w:val="restart"/>
          </w:tcPr>
          <w:p w14:paraId="6CB2FBA5" w14:textId="77777777" w:rsidR="00541620" w:rsidRPr="005D22F4" w:rsidRDefault="00541620" w:rsidP="00AE0D0F">
            <w:pPr>
              <w:keepNext/>
              <w:keepLines/>
              <w:spacing w:after="0"/>
              <w:rPr>
                <w:rFonts w:ascii="Arial" w:hAnsi="Arial"/>
                <w:sz w:val="18"/>
              </w:rPr>
            </w:pPr>
            <w:r>
              <w:t>TS 33.210 [2] clauses 6.2.1, 6.2.2</w:t>
            </w:r>
          </w:p>
        </w:tc>
        <w:tc>
          <w:tcPr>
            <w:tcW w:w="2160" w:type="dxa"/>
          </w:tcPr>
          <w:p w14:paraId="296CE314" w14:textId="77777777" w:rsidR="00541620" w:rsidRPr="005D22F4" w:rsidRDefault="00541620" w:rsidP="00AE0D0F">
            <w:pPr>
              <w:keepNext/>
              <w:keepLines/>
              <w:spacing w:after="0"/>
              <w:rPr>
                <w:rFonts w:ascii="Arial" w:hAnsi="Arial"/>
                <w:sz w:val="18"/>
              </w:rPr>
            </w:pPr>
            <w:r>
              <w:t>ECDHE</w:t>
            </w:r>
          </w:p>
        </w:tc>
        <w:tc>
          <w:tcPr>
            <w:tcW w:w="2704" w:type="dxa"/>
          </w:tcPr>
          <w:p w14:paraId="51502CBD" w14:textId="77777777" w:rsidR="00541620" w:rsidRPr="005D22F4" w:rsidRDefault="00541620" w:rsidP="00AE0D0F">
            <w:pPr>
              <w:keepNext/>
              <w:keepLines/>
              <w:spacing w:after="0"/>
              <w:rPr>
                <w:rFonts w:ascii="Arial" w:hAnsi="Arial"/>
                <w:sz w:val="18"/>
              </w:rPr>
            </w:pPr>
            <w:r>
              <w:t>Key Agreement</w:t>
            </w:r>
          </w:p>
        </w:tc>
      </w:tr>
      <w:tr w:rsidR="00541620" w:rsidRPr="005D22F4" w14:paraId="118581FB" w14:textId="77777777" w:rsidTr="00AE0D0F">
        <w:tc>
          <w:tcPr>
            <w:tcW w:w="2335" w:type="dxa"/>
            <w:vMerge/>
          </w:tcPr>
          <w:p w14:paraId="725924AD" w14:textId="77777777" w:rsidR="00541620" w:rsidRPr="005D22F4" w:rsidRDefault="00541620" w:rsidP="00AE0D0F">
            <w:pPr>
              <w:keepNext/>
              <w:keepLines/>
              <w:spacing w:after="0"/>
              <w:rPr>
                <w:rFonts w:ascii="Arial" w:hAnsi="Arial"/>
                <w:sz w:val="18"/>
              </w:rPr>
            </w:pPr>
          </w:p>
        </w:tc>
        <w:tc>
          <w:tcPr>
            <w:tcW w:w="2430" w:type="dxa"/>
            <w:vMerge/>
          </w:tcPr>
          <w:p w14:paraId="60E1046C" w14:textId="77777777" w:rsidR="00541620" w:rsidRPr="005D22F4" w:rsidRDefault="00541620" w:rsidP="00AE0D0F">
            <w:pPr>
              <w:keepNext/>
              <w:keepLines/>
              <w:spacing w:after="0"/>
              <w:rPr>
                <w:rFonts w:ascii="Arial" w:hAnsi="Arial"/>
                <w:sz w:val="18"/>
              </w:rPr>
            </w:pPr>
          </w:p>
        </w:tc>
        <w:tc>
          <w:tcPr>
            <w:tcW w:w="2160" w:type="dxa"/>
          </w:tcPr>
          <w:p w14:paraId="33737B93" w14:textId="77777777" w:rsidR="00541620" w:rsidRPr="005D22F4" w:rsidRDefault="00541620" w:rsidP="00AE0D0F">
            <w:pPr>
              <w:keepNext/>
              <w:keepLines/>
              <w:spacing w:after="0"/>
              <w:rPr>
                <w:rFonts w:ascii="Arial" w:hAnsi="Arial"/>
                <w:sz w:val="18"/>
              </w:rPr>
            </w:pPr>
            <w:r>
              <w:t>ECDSA, RSA</w:t>
            </w:r>
          </w:p>
        </w:tc>
        <w:tc>
          <w:tcPr>
            <w:tcW w:w="2704" w:type="dxa"/>
          </w:tcPr>
          <w:p w14:paraId="70589628" w14:textId="77777777" w:rsidR="00541620" w:rsidRPr="005D22F4" w:rsidRDefault="00541620" w:rsidP="00AE0D0F">
            <w:pPr>
              <w:keepNext/>
              <w:keepLines/>
              <w:spacing w:after="0"/>
              <w:rPr>
                <w:rFonts w:ascii="Arial" w:hAnsi="Arial"/>
                <w:sz w:val="18"/>
              </w:rPr>
            </w:pPr>
            <w:r>
              <w:t>Digital Signature</w:t>
            </w:r>
          </w:p>
        </w:tc>
      </w:tr>
      <w:tr w:rsidR="00FF0F54" w:rsidRPr="005D22F4" w14:paraId="7EA24C4E" w14:textId="77777777" w:rsidTr="00AE0D0F">
        <w:tc>
          <w:tcPr>
            <w:tcW w:w="2335" w:type="dxa"/>
          </w:tcPr>
          <w:p w14:paraId="663CD181" w14:textId="30B9340C" w:rsidR="00FF0F54" w:rsidRPr="00AE0D0F" w:rsidRDefault="00FF0F54" w:rsidP="00AE0D0F">
            <w:pPr>
              <w:keepNext/>
              <w:keepLines/>
              <w:spacing w:after="0"/>
              <w:rPr>
                <w:rFonts w:ascii="Arial" w:hAnsi="Arial"/>
                <w:sz w:val="18"/>
              </w:rPr>
            </w:pPr>
            <w:r w:rsidRPr="001C5334">
              <w:t>JWE (IETF RFC 7516 [</w:t>
            </w:r>
            <w:r w:rsidR="005E3F53" w:rsidRPr="002D23AE">
              <w:t>27</w:t>
            </w:r>
            <w:r w:rsidRPr="001C5334">
              <w:t>])</w:t>
            </w:r>
          </w:p>
        </w:tc>
        <w:tc>
          <w:tcPr>
            <w:tcW w:w="2430" w:type="dxa"/>
          </w:tcPr>
          <w:p w14:paraId="463E4177" w14:textId="77777777" w:rsidR="00FF0F54" w:rsidRPr="005D22F4" w:rsidRDefault="00FF0F54" w:rsidP="00AE0D0F">
            <w:pPr>
              <w:keepNext/>
              <w:keepLines/>
              <w:spacing w:after="0"/>
              <w:rPr>
                <w:rFonts w:ascii="Arial" w:hAnsi="Arial"/>
                <w:sz w:val="18"/>
              </w:rPr>
            </w:pPr>
            <w:r>
              <w:t>TS 33.210 [2] clauses 6.3.1, 6.3.2</w:t>
            </w:r>
          </w:p>
        </w:tc>
        <w:tc>
          <w:tcPr>
            <w:tcW w:w="2160" w:type="dxa"/>
          </w:tcPr>
          <w:p w14:paraId="5D6258E1" w14:textId="77777777" w:rsidR="00FF0F54" w:rsidRPr="005D22F4" w:rsidRDefault="00FF0F54" w:rsidP="00AE0D0F">
            <w:pPr>
              <w:keepNext/>
              <w:keepLines/>
              <w:spacing w:after="0"/>
              <w:rPr>
                <w:rFonts w:ascii="Arial" w:hAnsi="Arial"/>
                <w:sz w:val="18"/>
              </w:rPr>
            </w:pPr>
            <w:r>
              <w:t>ECDH-ES</w:t>
            </w:r>
          </w:p>
        </w:tc>
        <w:tc>
          <w:tcPr>
            <w:tcW w:w="2704" w:type="dxa"/>
          </w:tcPr>
          <w:p w14:paraId="20F8AA19" w14:textId="77777777" w:rsidR="00FF0F54" w:rsidRPr="005D22F4" w:rsidRDefault="00FF0F54" w:rsidP="00AE0D0F">
            <w:pPr>
              <w:keepNext/>
              <w:keepLines/>
              <w:spacing w:after="0"/>
              <w:rPr>
                <w:rFonts w:ascii="Arial" w:hAnsi="Arial"/>
                <w:sz w:val="18"/>
              </w:rPr>
            </w:pPr>
            <w:r>
              <w:t>Key Agreement</w:t>
            </w:r>
          </w:p>
        </w:tc>
      </w:tr>
      <w:tr w:rsidR="00FF0F54" w:rsidRPr="005D22F4" w14:paraId="6A3ECAEF" w14:textId="77777777" w:rsidTr="00AE0D0F">
        <w:tc>
          <w:tcPr>
            <w:tcW w:w="2335" w:type="dxa"/>
          </w:tcPr>
          <w:p w14:paraId="33565AA0" w14:textId="375FB697" w:rsidR="00FF0F54" w:rsidRPr="00AE0D0F" w:rsidRDefault="00FF0F54" w:rsidP="00AE0D0F">
            <w:pPr>
              <w:keepNext/>
              <w:keepLines/>
              <w:spacing w:after="0"/>
              <w:rPr>
                <w:rFonts w:ascii="Arial" w:hAnsi="Arial"/>
                <w:sz w:val="18"/>
              </w:rPr>
            </w:pPr>
            <w:r w:rsidRPr="001C5334">
              <w:t>JWS (IETF RFC 7515 [</w:t>
            </w:r>
            <w:r w:rsidR="005E3F53" w:rsidRPr="002D23AE">
              <w:t>28</w:t>
            </w:r>
            <w:r w:rsidRPr="001C5334">
              <w:t>])</w:t>
            </w:r>
          </w:p>
        </w:tc>
        <w:tc>
          <w:tcPr>
            <w:tcW w:w="2430" w:type="dxa"/>
          </w:tcPr>
          <w:p w14:paraId="12DF8392" w14:textId="77777777" w:rsidR="00FF0F54" w:rsidRPr="005D22F4" w:rsidRDefault="00FF0F54" w:rsidP="00AE0D0F">
            <w:pPr>
              <w:keepNext/>
              <w:keepLines/>
              <w:spacing w:after="0"/>
              <w:rPr>
                <w:rFonts w:ascii="Arial" w:hAnsi="Arial"/>
                <w:sz w:val="18"/>
              </w:rPr>
            </w:pPr>
            <w:r>
              <w:t>TS 33.210 [2] clauses 6.3.1, 6.3.3</w:t>
            </w:r>
          </w:p>
        </w:tc>
        <w:tc>
          <w:tcPr>
            <w:tcW w:w="2160" w:type="dxa"/>
          </w:tcPr>
          <w:p w14:paraId="23C72A8B" w14:textId="77777777" w:rsidR="00FF0F54" w:rsidRPr="005D22F4" w:rsidRDefault="00FF0F54" w:rsidP="00AE0D0F">
            <w:pPr>
              <w:keepNext/>
              <w:keepLines/>
              <w:spacing w:after="0"/>
              <w:rPr>
                <w:rFonts w:ascii="Arial" w:hAnsi="Arial"/>
                <w:sz w:val="18"/>
              </w:rPr>
            </w:pPr>
            <w:r>
              <w:t>ECDSA</w:t>
            </w:r>
          </w:p>
        </w:tc>
        <w:tc>
          <w:tcPr>
            <w:tcW w:w="2704" w:type="dxa"/>
          </w:tcPr>
          <w:p w14:paraId="2AB7DA4F" w14:textId="77777777" w:rsidR="00FF0F54" w:rsidRPr="005D22F4" w:rsidRDefault="00FF0F54" w:rsidP="00AE0D0F">
            <w:pPr>
              <w:keepNext/>
              <w:keepLines/>
              <w:spacing w:after="0"/>
              <w:rPr>
                <w:rFonts w:ascii="Arial" w:hAnsi="Arial"/>
                <w:sz w:val="18"/>
              </w:rPr>
            </w:pPr>
            <w:r>
              <w:t>Digital Signature</w:t>
            </w:r>
          </w:p>
        </w:tc>
      </w:tr>
    </w:tbl>
    <w:p w14:paraId="0C441802" w14:textId="77777777" w:rsidR="00AB4C4A" w:rsidRDefault="00AB4C4A">
      <w:pPr>
        <w:spacing w:after="0"/>
        <w:rPr>
          <w:rFonts w:ascii="Arial" w:hAnsi="Arial"/>
          <w:sz w:val="36"/>
        </w:rPr>
      </w:pPr>
      <w:r>
        <w:br w:type="page"/>
      </w:r>
    </w:p>
    <w:p w14:paraId="5CA5E6C2" w14:textId="044CF40D" w:rsidR="00080512" w:rsidRPr="004D3578" w:rsidRDefault="00080512" w:rsidP="006238EA">
      <w:pPr>
        <w:pStyle w:val="Heading9"/>
      </w:pPr>
      <w:bookmarkStart w:id="82" w:name="_Toc195321939"/>
      <w:bookmarkStart w:id="83" w:name="_Toc201323947"/>
      <w:r w:rsidRPr="004D3578">
        <w:lastRenderedPageBreak/>
        <w:t xml:space="preserve">Annex </w:t>
      </w:r>
      <w:r w:rsidR="00D718E0">
        <w:rPr>
          <w:rFonts w:hint="eastAsia"/>
          <w:lang w:eastAsia="zh-CN"/>
        </w:rPr>
        <w:t>A</w:t>
      </w:r>
      <w:r w:rsidRPr="004D3578">
        <w:t>:</w:t>
      </w:r>
      <w:r w:rsidRPr="004D3578">
        <w:br/>
        <w:t>Change history</w:t>
      </w:r>
      <w:bookmarkEnd w:id="82"/>
      <w:bookmarkEnd w:id="83"/>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r>
              <w:rPr>
                <w:sz w:val="16"/>
                <w:szCs w:val="16"/>
              </w:rPr>
              <w:t>S3-250401</w:t>
            </w:r>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sz w:val="16"/>
                <w:szCs w:val="16"/>
              </w:rPr>
            </w:pPr>
            <w:r>
              <w:rPr>
                <w:sz w:val="16"/>
                <w:szCs w:val="16"/>
              </w:rPr>
              <w:t>SA3#120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sz w:val="16"/>
                <w:szCs w:val="16"/>
              </w:rPr>
            </w:pPr>
            <w:r>
              <w:rPr>
                <w:sz w:val="16"/>
                <w:szCs w:val="16"/>
              </w:rPr>
              <w:t>S3-250977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sz w:val="16"/>
                <w:szCs w:val="16"/>
              </w:rPr>
            </w:pPr>
            <w:r w:rsidRPr="00181A07">
              <w:rPr>
                <w:sz w:val="16"/>
                <w:szCs w:val="16"/>
              </w:rPr>
              <w:t xml:space="preserve">Incorporate pCRs </w:t>
            </w:r>
            <w:r w:rsidR="00705915">
              <w:rPr>
                <w:sz w:val="16"/>
                <w:szCs w:val="16"/>
              </w:rPr>
              <w:t>from</w:t>
            </w:r>
            <w:r w:rsidRPr="00181A07">
              <w:rPr>
                <w:sz w:val="16"/>
                <w:szCs w:val="16"/>
              </w:rPr>
              <w:t xml:space="preserve"> S3</w:t>
            </w:r>
            <w:r w:rsidRPr="00181A07">
              <w:rPr>
                <w:rFonts w:ascii="Cambria Math" w:hAnsi="Cambria Math" w:cs="Cambria Math"/>
              </w:rPr>
              <w:t>‑</w:t>
            </w:r>
            <w:r w:rsidRPr="00181A07">
              <w:rPr>
                <w:sz w:val="16"/>
                <w:szCs w:val="16"/>
              </w:rPr>
              <w:t>2</w:t>
            </w:r>
            <w:r w:rsidR="00705915">
              <w:rPr>
                <w:sz w:val="16"/>
                <w:szCs w:val="16"/>
              </w:rPr>
              <w:t xml:space="preserve">50402, </w:t>
            </w:r>
            <w:r w:rsidR="00380649">
              <w:rPr>
                <w:sz w:val="16"/>
                <w:szCs w:val="16"/>
              </w:rPr>
              <w:t xml:space="preserve">S3-251072, </w:t>
            </w:r>
            <w:r w:rsidR="00705915">
              <w:rPr>
                <w:sz w:val="16"/>
                <w:szCs w:val="16"/>
              </w:rPr>
              <w:t>S3-</w:t>
            </w:r>
            <w:r w:rsidR="000B2426">
              <w:rPr>
                <w:sz w:val="16"/>
                <w:szCs w:val="16"/>
              </w:rPr>
              <w:t>251073</w:t>
            </w:r>
            <w:r w:rsidR="00B46E6F">
              <w:rPr>
                <w:sz w:val="16"/>
                <w:szCs w:val="16"/>
              </w:rPr>
              <w:t>, S3-251074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sz w:val="16"/>
                <w:szCs w:val="16"/>
              </w:rPr>
            </w:pPr>
            <w:r>
              <w:rPr>
                <w:sz w:val="16"/>
                <w:szCs w:val="16"/>
              </w:rPr>
              <w:t>0.</w:t>
            </w:r>
            <w:r w:rsidR="00FE21C7">
              <w:rPr>
                <w:sz w:val="16"/>
                <w:szCs w:val="16"/>
              </w:rPr>
              <w:t>1</w:t>
            </w:r>
            <w:r>
              <w:rPr>
                <w:sz w:val="16"/>
                <w:szCs w:val="16"/>
              </w:rPr>
              <w:t>.0</w:t>
            </w:r>
          </w:p>
        </w:tc>
      </w:tr>
      <w:tr w:rsidR="00F61FFE" w:rsidRPr="00315B85" w14:paraId="2687BA8D" w14:textId="77777777" w:rsidTr="00F61FFE">
        <w:tc>
          <w:tcPr>
            <w:tcW w:w="800" w:type="dxa"/>
            <w:tcBorders>
              <w:top w:val="single" w:sz="6" w:space="0" w:color="auto"/>
              <w:left w:val="single" w:sz="6" w:space="0" w:color="auto"/>
              <w:bottom w:val="single" w:sz="6" w:space="0" w:color="auto"/>
              <w:right w:val="single" w:sz="6" w:space="0" w:color="auto"/>
            </w:tcBorders>
            <w:shd w:val="solid" w:color="FFFFFF" w:fill="auto"/>
          </w:tcPr>
          <w:p w14:paraId="6544F997" w14:textId="7017F816" w:rsidR="00F61FFE" w:rsidRPr="00315B85" w:rsidRDefault="00F61FFE" w:rsidP="005C74CC">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7F504" w14:textId="6280E613" w:rsidR="00F61FFE" w:rsidRPr="00315B85" w:rsidRDefault="00F61FFE" w:rsidP="005C74CC">
            <w:pPr>
              <w:pStyle w:val="TAC"/>
              <w:rPr>
                <w:sz w:val="16"/>
                <w:szCs w:val="16"/>
              </w:rPr>
            </w:pPr>
            <w:r>
              <w:rPr>
                <w:sz w:val="16"/>
                <w:szCs w:val="16"/>
              </w:rPr>
              <w:t>SA3#121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F6827" w14:textId="34EA07D1" w:rsidR="00F61FFE" w:rsidRPr="00315B85" w:rsidRDefault="00F61FFE" w:rsidP="005C74CC">
            <w:pPr>
              <w:pStyle w:val="TAC"/>
              <w:rPr>
                <w:sz w:val="16"/>
                <w:szCs w:val="16"/>
              </w:rPr>
            </w:pPr>
            <w:r>
              <w:rPr>
                <w:sz w:val="16"/>
                <w:szCs w:val="16"/>
              </w:rPr>
              <w:t>S3-251710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87DF" w14:textId="77777777" w:rsidR="00F61FFE" w:rsidRPr="00315B85" w:rsidRDefault="00F61FFE" w:rsidP="005C74C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8387A" w14:textId="77777777" w:rsidR="00F61FFE" w:rsidRPr="00315B85" w:rsidRDefault="00F61FFE" w:rsidP="005C74C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837" w14:textId="77777777" w:rsidR="00F61FFE" w:rsidRPr="00315B85" w:rsidRDefault="00F61FFE" w:rsidP="005C74CC">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1B42328" w14:textId="04FE2D0B" w:rsidR="00F61FFE" w:rsidRPr="00315B85" w:rsidRDefault="00F61FFE" w:rsidP="005C74CC">
            <w:pPr>
              <w:pStyle w:val="TAL"/>
              <w:rPr>
                <w:sz w:val="16"/>
                <w:szCs w:val="16"/>
              </w:rPr>
            </w:pPr>
            <w:r w:rsidRPr="00181A07">
              <w:rPr>
                <w:sz w:val="16"/>
                <w:szCs w:val="16"/>
              </w:rPr>
              <w:t xml:space="preserve">Incorporate pCRs </w:t>
            </w:r>
            <w:r>
              <w:rPr>
                <w:sz w:val="16"/>
                <w:szCs w:val="16"/>
              </w:rPr>
              <w:t>from</w:t>
            </w:r>
            <w:r w:rsidRPr="00181A07">
              <w:rPr>
                <w:sz w:val="16"/>
                <w:szCs w:val="16"/>
              </w:rPr>
              <w:t xml:space="preserve">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51768,</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51770,</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51771,</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51774,</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51775,</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51776,</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51778,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51522,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51592,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51780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B55B98" w14:textId="02BC354B" w:rsidR="00F61FFE" w:rsidRPr="00315B85" w:rsidRDefault="00F61FFE" w:rsidP="005C74CC">
            <w:pPr>
              <w:pStyle w:val="TAC"/>
              <w:rPr>
                <w:sz w:val="16"/>
                <w:szCs w:val="16"/>
              </w:rPr>
            </w:pPr>
            <w:r>
              <w:rPr>
                <w:sz w:val="16"/>
                <w:szCs w:val="16"/>
              </w:rPr>
              <w:t>0.</w:t>
            </w:r>
            <w:r w:rsidR="003B2F38">
              <w:rPr>
                <w:sz w:val="16"/>
                <w:szCs w:val="16"/>
              </w:rPr>
              <w:t>2</w:t>
            </w:r>
            <w:r>
              <w:rPr>
                <w:sz w:val="16"/>
                <w:szCs w:val="16"/>
              </w:rPr>
              <w:t>.0</w:t>
            </w:r>
          </w:p>
        </w:tc>
      </w:tr>
      <w:tr w:rsidR="003202B9" w:rsidRPr="00315B85" w14:paraId="56A30AF5"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00C4" w14:textId="0D93231E" w:rsidR="003202B9" w:rsidRPr="00315B85" w:rsidRDefault="003202B9" w:rsidP="00C52514">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D129A" w14:textId="06FD8E0E" w:rsidR="003202B9" w:rsidRPr="00315B85" w:rsidRDefault="003202B9" w:rsidP="00C52514">
            <w:pPr>
              <w:pStyle w:val="TAC"/>
              <w:rPr>
                <w:sz w:val="16"/>
                <w:szCs w:val="16"/>
              </w:rPr>
            </w:pPr>
            <w:r>
              <w:rPr>
                <w:sz w:val="16"/>
                <w:szCs w:val="16"/>
              </w:rPr>
              <w:t>SA3#122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F8F02" w14:textId="559015F6" w:rsidR="003202B9" w:rsidRPr="00315B85" w:rsidRDefault="003202B9" w:rsidP="00C52514">
            <w:pPr>
              <w:pStyle w:val="TAC"/>
              <w:rPr>
                <w:sz w:val="16"/>
                <w:szCs w:val="16"/>
              </w:rPr>
            </w:pPr>
            <w:r>
              <w:rPr>
                <w:sz w:val="16"/>
                <w:szCs w:val="16"/>
              </w:rPr>
              <w:t>S3-252289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E4399" w14:textId="77777777" w:rsidR="003202B9" w:rsidRPr="00315B85" w:rsidRDefault="003202B9"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C438CC" w14:textId="77777777" w:rsidR="003202B9" w:rsidRPr="00315B85" w:rsidRDefault="003202B9"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3B975" w14:textId="77777777" w:rsidR="003202B9" w:rsidRPr="00315B85" w:rsidRDefault="003202B9"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3AEA50E" w14:textId="34A634F3" w:rsidR="003202B9" w:rsidRPr="00315B85" w:rsidRDefault="003202B9" w:rsidP="00C52514">
            <w:pPr>
              <w:pStyle w:val="TAL"/>
              <w:rPr>
                <w:sz w:val="16"/>
                <w:szCs w:val="16"/>
              </w:rPr>
            </w:pPr>
            <w:r w:rsidRPr="00181A07">
              <w:rPr>
                <w:sz w:val="16"/>
                <w:szCs w:val="16"/>
              </w:rPr>
              <w:t xml:space="preserve">Incorporate pCRs </w:t>
            </w:r>
            <w:r>
              <w:rPr>
                <w:sz w:val="16"/>
                <w:szCs w:val="16"/>
              </w:rPr>
              <w:t>from</w:t>
            </w:r>
            <w:r w:rsidRPr="00181A07">
              <w:rPr>
                <w:sz w:val="16"/>
                <w:szCs w:val="16"/>
              </w:rPr>
              <w:t xml:space="preserve"> S3</w:t>
            </w:r>
            <w:r w:rsidRPr="003202B9">
              <w:rPr>
                <w:rFonts w:ascii="Cambria Math" w:hAnsi="Cambria Math" w:cs="Cambria Math"/>
                <w:sz w:val="16"/>
                <w:szCs w:val="16"/>
              </w:rPr>
              <w:t>‑</w:t>
            </w:r>
            <w:r>
              <w:rPr>
                <w:sz w:val="16"/>
                <w:szCs w:val="16"/>
              </w:rPr>
              <w:t>25</w:t>
            </w:r>
            <w:r w:rsidR="00C523C0">
              <w:rPr>
                <w:sz w:val="16"/>
                <w:szCs w:val="16"/>
              </w:rPr>
              <w:t>1880, S3-252330, S3-252331, S3-252332, S3-252333, S3-252334, S3-252336, S3-252337,</w:t>
            </w:r>
            <w:r w:rsidR="00922693">
              <w:rPr>
                <w:sz w:val="16"/>
                <w:szCs w:val="16"/>
              </w:rPr>
              <w:t xml:space="preserve"> S3-252415, S3-252338, S3-252416, S3-252339, S3-252340, S3-251981, S3-251982, S3-252341, S3-252342, S3-252343, S3-252344, S3-252345, S3-251976, S3-252346, S3-252176, S3-252347, S3-252179</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DFEE4FA" w14:textId="0F931893" w:rsidR="003202B9" w:rsidRPr="00315B85" w:rsidRDefault="003202B9" w:rsidP="00C52514">
            <w:pPr>
              <w:pStyle w:val="TAC"/>
              <w:rPr>
                <w:sz w:val="16"/>
                <w:szCs w:val="16"/>
              </w:rPr>
            </w:pPr>
            <w:r>
              <w:rPr>
                <w:sz w:val="16"/>
                <w:szCs w:val="16"/>
              </w:rPr>
              <w:t>0.</w:t>
            </w:r>
            <w:r w:rsidR="00C523C0">
              <w:rPr>
                <w:sz w:val="16"/>
                <w:szCs w:val="16"/>
              </w:rPr>
              <w:t>3</w:t>
            </w:r>
            <w:r>
              <w:rPr>
                <w:sz w:val="16"/>
                <w:szCs w:val="16"/>
              </w:rPr>
              <w:t>.0</w:t>
            </w:r>
          </w:p>
        </w:tc>
      </w:tr>
      <w:tr w:rsidR="006238EA" w:rsidRPr="00315B85" w14:paraId="2DF67263"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10050D76" w14:textId="7D11199F" w:rsidR="006238EA" w:rsidRDefault="006238EA" w:rsidP="00C52514">
            <w:pPr>
              <w:pStyle w:val="TAC"/>
              <w:rPr>
                <w:sz w:val="16"/>
                <w:szCs w:val="16"/>
              </w:rPr>
            </w:pPr>
            <w:r>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22F6D" w14:textId="7BF4AF07" w:rsidR="006238EA" w:rsidRDefault="006238EA" w:rsidP="00C52514">
            <w:pPr>
              <w:pStyle w:val="TAC"/>
              <w:rPr>
                <w:sz w:val="16"/>
                <w:szCs w:val="16"/>
              </w:rPr>
            </w:pPr>
            <w:r>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422DFA" w14:textId="724E5FF0" w:rsidR="006238EA" w:rsidRDefault="006238EA" w:rsidP="00C52514">
            <w:pPr>
              <w:pStyle w:val="TAC"/>
              <w:rPr>
                <w:sz w:val="16"/>
                <w:szCs w:val="16"/>
              </w:rPr>
            </w:pPr>
            <w:r>
              <w:rPr>
                <w:sz w:val="16"/>
                <w:szCs w:val="16"/>
              </w:rPr>
              <w:t>SP-250647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D7AB" w14:textId="77777777" w:rsidR="006238EA" w:rsidRPr="00315B85" w:rsidRDefault="006238EA"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607ABB" w14:textId="77777777" w:rsidR="006238EA" w:rsidRPr="00315B85" w:rsidRDefault="006238EA"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1604F" w14:textId="77777777" w:rsidR="006238EA" w:rsidRPr="00315B85" w:rsidRDefault="006238EA"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DE85A4B" w14:textId="43F56E49" w:rsidR="006238EA" w:rsidRPr="00181A07" w:rsidRDefault="006238EA" w:rsidP="00C52514">
            <w:pPr>
              <w:pStyle w:val="TAL"/>
              <w:rPr>
                <w:sz w:val="16"/>
                <w:szCs w:val="16"/>
              </w:rPr>
            </w:pPr>
            <w:r>
              <w:rPr>
                <w:sz w:val="16"/>
                <w:szCs w:val="16"/>
              </w:rPr>
              <w:t>Presented for information and approval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DCAD6F" w14:textId="0E0ADA96" w:rsidR="006238EA" w:rsidRDefault="006238EA" w:rsidP="00C52514">
            <w:pPr>
              <w:pStyle w:val="TAC"/>
              <w:rPr>
                <w:sz w:val="16"/>
                <w:szCs w:val="16"/>
              </w:rPr>
            </w:pPr>
            <w:r>
              <w:rPr>
                <w:sz w:val="16"/>
                <w:szCs w:val="16"/>
              </w:rPr>
              <w:t>1.0.0</w:t>
            </w:r>
          </w:p>
        </w:tc>
      </w:tr>
      <w:tr w:rsidR="00DF4EAF" w:rsidRPr="00315B85" w14:paraId="46126F0A"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11DABF28" w14:textId="42B606BF" w:rsidR="00DF4EAF" w:rsidRDefault="00DF4EAF" w:rsidP="00DF4EAF">
            <w:pPr>
              <w:pStyle w:val="TAC"/>
              <w:rPr>
                <w:sz w:val="16"/>
                <w:szCs w:val="16"/>
              </w:rPr>
            </w:pPr>
            <w:r>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42AF7" w14:textId="5C2DA0C8" w:rsidR="00DF4EAF" w:rsidRDefault="00DF4EAF" w:rsidP="00DF4EAF">
            <w:pPr>
              <w:pStyle w:val="TAC"/>
              <w:rPr>
                <w:sz w:val="16"/>
                <w:szCs w:val="16"/>
              </w:rPr>
            </w:pPr>
            <w:r>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50F982" w14:textId="77777777" w:rsidR="00DF4EAF" w:rsidRDefault="00DF4EAF" w:rsidP="00DF4EA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B769" w14:textId="77777777" w:rsidR="00DF4EAF" w:rsidRPr="00315B85" w:rsidRDefault="00DF4EAF" w:rsidP="00DF4EA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09000E" w14:textId="77777777" w:rsidR="00DF4EAF" w:rsidRPr="00315B85" w:rsidRDefault="00DF4EAF" w:rsidP="00DF4E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3C272" w14:textId="77777777" w:rsidR="00DF4EAF" w:rsidRPr="00315B85" w:rsidRDefault="00DF4EAF" w:rsidP="00DF4EA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39577372" w14:textId="3B801655" w:rsidR="00DF4EAF" w:rsidRDefault="00DF4EAF" w:rsidP="00DF4EAF">
            <w:pPr>
              <w:pStyle w:val="TAL"/>
              <w:rPr>
                <w:sz w:val="16"/>
                <w:szCs w:val="16"/>
              </w:rPr>
            </w:pPr>
            <w:r>
              <w:rPr>
                <w:sz w:val="16"/>
                <w:szCs w:val="16"/>
              </w:rPr>
              <w:t>Upgrade to change control version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AF4A2B2" w14:textId="70E0E7F2" w:rsidR="00DF4EAF" w:rsidRDefault="00DF4EAF" w:rsidP="00DF4EAF">
            <w:pPr>
              <w:pStyle w:val="TAC"/>
              <w:rPr>
                <w:sz w:val="16"/>
                <w:szCs w:val="16"/>
              </w:rPr>
            </w:pPr>
            <w:r>
              <w:rPr>
                <w:sz w:val="16"/>
                <w:szCs w:val="16"/>
              </w:rPr>
              <w:t>19.0.0</w:t>
            </w:r>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F7DA9" w14:textId="77777777" w:rsidR="002B79C3" w:rsidRDefault="002B79C3">
      <w:r>
        <w:separator/>
      </w:r>
    </w:p>
  </w:endnote>
  <w:endnote w:type="continuationSeparator" w:id="0">
    <w:p w14:paraId="047FB200" w14:textId="77777777" w:rsidR="002B79C3" w:rsidRDefault="002B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F7157" w:rsidRDefault="00DF7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3DAEF" w14:textId="77777777" w:rsidR="002B79C3" w:rsidRDefault="002B79C3">
      <w:r>
        <w:separator/>
      </w:r>
    </w:p>
  </w:footnote>
  <w:footnote w:type="continuationSeparator" w:id="0">
    <w:p w14:paraId="18B96A6E" w14:textId="77777777" w:rsidR="002B79C3" w:rsidRDefault="002B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3053CF" w:rsidR="00DF7157" w:rsidRDefault="00DF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6EE">
      <w:rPr>
        <w:rFonts w:ascii="Arial" w:hAnsi="Arial" w:cs="Arial"/>
        <w:b/>
        <w:noProof/>
        <w:sz w:val="18"/>
        <w:szCs w:val="18"/>
      </w:rPr>
      <w:t>3GPP TR 33.938 V19.0.0 (2025-06)</w:t>
    </w:r>
    <w:r>
      <w:rPr>
        <w:rFonts w:ascii="Arial" w:hAnsi="Arial" w:cs="Arial"/>
        <w:b/>
        <w:sz w:val="18"/>
        <w:szCs w:val="18"/>
      </w:rPr>
      <w:fldChar w:fldCharType="end"/>
    </w:r>
  </w:p>
  <w:p w14:paraId="7A6BC72E" w14:textId="77777777" w:rsidR="00DF7157" w:rsidRDefault="00DF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08F98E" w:rsidR="00DF7157" w:rsidRDefault="00DF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6EE">
      <w:rPr>
        <w:rFonts w:ascii="Arial" w:hAnsi="Arial" w:cs="Arial"/>
        <w:b/>
        <w:noProof/>
        <w:sz w:val="18"/>
        <w:szCs w:val="18"/>
      </w:rPr>
      <w:t>Release 19</w:t>
    </w:r>
    <w:r>
      <w:rPr>
        <w:rFonts w:ascii="Arial" w:hAnsi="Arial" w:cs="Arial"/>
        <w:b/>
        <w:sz w:val="18"/>
        <w:szCs w:val="18"/>
      </w:rPr>
      <w:fldChar w:fldCharType="end"/>
    </w:r>
  </w:p>
  <w:p w14:paraId="1024E63D" w14:textId="77777777" w:rsidR="00DF7157" w:rsidRDefault="00DF7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7825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553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124187">
    <w:abstractNumId w:val="11"/>
  </w:num>
  <w:num w:numId="4" w16cid:durableId="855272830">
    <w:abstractNumId w:val="16"/>
  </w:num>
  <w:num w:numId="5" w16cid:durableId="471825869">
    <w:abstractNumId w:val="9"/>
  </w:num>
  <w:num w:numId="6" w16cid:durableId="1632252160">
    <w:abstractNumId w:val="7"/>
  </w:num>
  <w:num w:numId="7" w16cid:durableId="1539313660">
    <w:abstractNumId w:val="6"/>
  </w:num>
  <w:num w:numId="8" w16cid:durableId="2145193495">
    <w:abstractNumId w:val="5"/>
  </w:num>
  <w:num w:numId="9" w16cid:durableId="1965036846">
    <w:abstractNumId w:val="4"/>
  </w:num>
  <w:num w:numId="10" w16cid:durableId="1085808547">
    <w:abstractNumId w:val="8"/>
  </w:num>
  <w:num w:numId="11" w16cid:durableId="1100878860">
    <w:abstractNumId w:val="3"/>
  </w:num>
  <w:num w:numId="12" w16cid:durableId="1918400331">
    <w:abstractNumId w:val="2"/>
  </w:num>
  <w:num w:numId="13" w16cid:durableId="673998555">
    <w:abstractNumId w:val="1"/>
  </w:num>
  <w:num w:numId="14" w16cid:durableId="1237283579">
    <w:abstractNumId w:val="0"/>
  </w:num>
  <w:num w:numId="15" w16cid:durableId="1024792634">
    <w:abstractNumId w:val="13"/>
  </w:num>
  <w:num w:numId="16" w16cid:durableId="1284386899">
    <w:abstractNumId w:val="14"/>
  </w:num>
  <w:num w:numId="17" w16cid:durableId="1511529342">
    <w:abstractNumId w:val="15"/>
  </w:num>
  <w:num w:numId="18" w16cid:durableId="19000880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6B0"/>
    <w:rsid w:val="000270B9"/>
    <w:rsid w:val="00027A38"/>
    <w:rsid w:val="00033397"/>
    <w:rsid w:val="00035073"/>
    <w:rsid w:val="00040095"/>
    <w:rsid w:val="00042DC0"/>
    <w:rsid w:val="00051834"/>
    <w:rsid w:val="00054A22"/>
    <w:rsid w:val="000559B6"/>
    <w:rsid w:val="000573A5"/>
    <w:rsid w:val="00062023"/>
    <w:rsid w:val="000655A6"/>
    <w:rsid w:val="00073CFB"/>
    <w:rsid w:val="00077841"/>
    <w:rsid w:val="00080512"/>
    <w:rsid w:val="00087092"/>
    <w:rsid w:val="000A6E47"/>
    <w:rsid w:val="000A771F"/>
    <w:rsid w:val="000B2426"/>
    <w:rsid w:val="000B4E2C"/>
    <w:rsid w:val="000B591D"/>
    <w:rsid w:val="000C47C3"/>
    <w:rsid w:val="000D58AB"/>
    <w:rsid w:val="000E1FD3"/>
    <w:rsid w:val="000E3080"/>
    <w:rsid w:val="000F735C"/>
    <w:rsid w:val="00117E93"/>
    <w:rsid w:val="001249F2"/>
    <w:rsid w:val="00133525"/>
    <w:rsid w:val="00134900"/>
    <w:rsid w:val="00135870"/>
    <w:rsid w:val="00152801"/>
    <w:rsid w:val="0016103C"/>
    <w:rsid w:val="00165D83"/>
    <w:rsid w:val="0016735A"/>
    <w:rsid w:val="0017328F"/>
    <w:rsid w:val="00173E3B"/>
    <w:rsid w:val="00174E78"/>
    <w:rsid w:val="001767E7"/>
    <w:rsid w:val="0017695D"/>
    <w:rsid w:val="00196BFC"/>
    <w:rsid w:val="00197B0F"/>
    <w:rsid w:val="001A35DB"/>
    <w:rsid w:val="001A4C42"/>
    <w:rsid w:val="001A7420"/>
    <w:rsid w:val="001B6637"/>
    <w:rsid w:val="001C21C3"/>
    <w:rsid w:val="001C5334"/>
    <w:rsid w:val="001C6C48"/>
    <w:rsid w:val="001D02C2"/>
    <w:rsid w:val="001E29AC"/>
    <w:rsid w:val="001F0C1D"/>
    <w:rsid w:val="001F1132"/>
    <w:rsid w:val="001F168B"/>
    <w:rsid w:val="001F3091"/>
    <w:rsid w:val="00213A6E"/>
    <w:rsid w:val="00214CC7"/>
    <w:rsid w:val="002179A6"/>
    <w:rsid w:val="00224D57"/>
    <w:rsid w:val="00225F35"/>
    <w:rsid w:val="00232576"/>
    <w:rsid w:val="002347A2"/>
    <w:rsid w:val="002368F1"/>
    <w:rsid w:val="00242D96"/>
    <w:rsid w:val="00246C3C"/>
    <w:rsid w:val="002519C6"/>
    <w:rsid w:val="002530A3"/>
    <w:rsid w:val="00255C5C"/>
    <w:rsid w:val="002572BD"/>
    <w:rsid w:val="00267594"/>
    <w:rsid w:val="002675F0"/>
    <w:rsid w:val="002760EE"/>
    <w:rsid w:val="002A2688"/>
    <w:rsid w:val="002A7DC5"/>
    <w:rsid w:val="002B6339"/>
    <w:rsid w:val="002B79C3"/>
    <w:rsid w:val="002D23AE"/>
    <w:rsid w:val="002D5733"/>
    <w:rsid w:val="002E00EE"/>
    <w:rsid w:val="002E1AB7"/>
    <w:rsid w:val="002E6DDD"/>
    <w:rsid w:val="002F6EB6"/>
    <w:rsid w:val="003050D4"/>
    <w:rsid w:val="00315B85"/>
    <w:rsid w:val="003161FB"/>
    <w:rsid w:val="003172DC"/>
    <w:rsid w:val="003202B9"/>
    <w:rsid w:val="003234DF"/>
    <w:rsid w:val="00327B42"/>
    <w:rsid w:val="003407AB"/>
    <w:rsid w:val="0034264F"/>
    <w:rsid w:val="00351E6D"/>
    <w:rsid w:val="0035462D"/>
    <w:rsid w:val="00356555"/>
    <w:rsid w:val="003652D5"/>
    <w:rsid w:val="00366F90"/>
    <w:rsid w:val="003765B8"/>
    <w:rsid w:val="00380649"/>
    <w:rsid w:val="003936F9"/>
    <w:rsid w:val="00394098"/>
    <w:rsid w:val="0039437F"/>
    <w:rsid w:val="00397729"/>
    <w:rsid w:val="003A001A"/>
    <w:rsid w:val="003A1BF8"/>
    <w:rsid w:val="003A5CCC"/>
    <w:rsid w:val="003B0D0D"/>
    <w:rsid w:val="003B2F38"/>
    <w:rsid w:val="003B7A4D"/>
    <w:rsid w:val="003C3971"/>
    <w:rsid w:val="003D2C5B"/>
    <w:rsid w:val="003E01D1"/>
    <w:rsid w:val="003E26D5"/>
    <w:rsid w:val="003F23C9"/>
    <w:rsid w:val="0041122D"/>
    <w:rsid w:val="00423334"/>
    <w:rsid w:val="0042483F"/>
    <w:rsid w:val="004345EC"/>
    <w:rsid w:val="00440695"/>
    <w:rsid w:val="00446257"/>
    <w:rsid w:val="0045564D"/>
    <w:rsid w:val="00460FCD"/>
    <w:rsid w:val="00461846"/>
    <w:rsid w:val="00464BC0"/>
    <w:rsid w:val="00465515"/>
    <w:rsid w:val="00470EEF"/>
    <w:rsid w:val="0047471F"/>
    <w:rsid w:val="00476BC3"/>
    <w:rsid w:val="00476FD0"/>
    <w:rsid w:val="004922D6"/>
    <w:rsid w:val="00493FF5"/>
    <w:rsid w:val="0049751D"/>
    <w:rsid w:val="004B37F5"/>
    <w:rsid w:val="004B6AB6"/>
    <w:rsid w:val="004C2C90"/>
    <w:rsid w:val="004C30AC"/>
    <w:rsid w:val="004D1EA2"/>
    <w:rsid w:val="004D3578"/>
    <w:rsid w:val="004E207D"/>
    <w:rsid w:val="004E20CF"/>
    <w:rsid w:val="004E213A"/>
    <w:rsid w:val="004F0988"/>
    <w:rsid w:val="004F1291"/>
    <w:rsid w:val="004F3340"/>
    <w:rsid w:val="00500B46"/>
    <w:rsid w:val="00512E15"/>
    <w:rsid w:val="00513CB1"/>
    <w:rsid w:val="00514815"/>
    <w:rsid w:val="00516B8F"/>
    <w:rsid w:val="00523209"/>
    <w:rsid w:val="00525A28"/>
    <w:rsid w:val="0053388B"/>
    <w:rsid w:val="00533D6A"/>
    <w:rsid w:val="00535773"/>
    <w:rsid w:val="00541620"/>
    <w:rsid w:val="005425E9"/>
    <w:rsid w:val="00543E6C"/>
    <w:rsid w:val="00544859"/>
    <w:rsid w:val="0055712F"/>
    <w:rsid w:val="0055739B"/>
    <w:rsid w:val="005574B3"/>
    <w:rsid w:val="00565087"/>
    <w:rsid w:val="00592B45"/>
    <w:rsid w:val="005933BE"/>
    <w:rsid w:val="00597B11"/>
    <w:rsid w:val="005A1104"/>
    <w:rsid w:val="005B11E1"/>
    <w:rsid w:val="005C74CC"/>
    <w:rsid w:val="005D202E"/>
    <w:rsid w:val="005D2E01"/>
    <w:rsid w:val="005D7526"/>
    <w:rsid w:val="005E15FE"/>
    <w:rsid w:val="005E2109"/>
    <w:rsid w:val="005E3AA2"/>
    <w:rsid w:val="005E3F53"/>
    <w:rsid w:val="005E4BB2"/>
    <w:rsid w:val="005F788A"/>
    <w:rsid w:val="005F7F06"/>
    <w:rsid w:val="00601A6D"/>
    <w:rsid w:val="00602AEA"/>
    <w:rsid w:val="0060678D"/>
    <w:rsid w:val="00614FDF"/>
    <w:rsid w:val="006238EA"/>
    <w:rsid w:val="0062729B"/>
    <w:rsid w:val="00627958"/>
    <w:rsid w:val="0063543D"/>
    <w:rsid w:val="00640023"/>
    <w:rsid w:val="006420CC"/>
    <w:rsid w:val="00644E80"/>
    <w:rsid w:val="00647114"/>
    <w:rsid w:val="006473F4"/>
    <w:rsid w:val="00651B5A"/>
    <w:rsid w:val="00656C26"/>
    <w:rsid w:val="00657A6E"/>
    <w:rsid w:val="00664716"/>
    <w:rsid w:val="00670CF4"/>
    <w:rsid w:val="006737B6"/>
    <w:rsid w:val="00684D8D"/>
    <w:rsid w:val="00686203"/>
    <w:rsid w:val="00690E67"/>
    <w:rsid w:val="006912E9"/>
    <w:rsid w:val="006A323F"/>
    <w:rsid w:val="006A62ED"/>
    <w:rsid w:val="006B30D0"/>
    <w:rsid w:val="006C3A1A"/>
    <w:rsid w:val="006C3D95"/>
    <w:rsid w:val="006C411E"/>
    <w:rsid w:val="006E41B5"/>
    <w:rsid w:val="006E5C86"/>
    <w:rsid w:val="006E770F"/>
    <w:rsid w:val="006E7E70"/>
    <w:rsid w:val="006F0540"/>
    <w:rsid w:val="006F6981"/>
    <w:rsid w:val="007000D6"/>
    <w:rsid w:val="00701116"/>
    <w:rsid w:val="00705915"/>
    <w:rsid w:val="00707CA3"/>
    <w:rsid w:val="0071174C"/>
    <w:rsid w:val="00713C44"/>
    <w:rsid w:val="00726BBF"/>
    <w:rsid w:val="00734A5B"/>
    <w:rsid w:val="0074026F"/>
    <w:rsid w:val="007429F6"/>
    <w:rsid w:val="00744E76"/>
    <w:rsid w:val="00746230"/>
    <w:rsid w:val="00761E21"/>
    <w:rsid w:val="00765EA3"/>
    <w:rsid w:val="00774DA4"/>
    <w:rsid w:val="00776F55"/>
    <w:rsid w:val="00781F0F"/>
    <w:rsid w:val="0078469A"/>
    <w:rsid w:val="007B600E"/>
    <w:rsid w:val="007D4EA2"/>
    <w:rsid w:val="007F0F4A"/>
    <w:rsid w:val="008028A4"/>
    <w:rsid w:val="00816A37"/>
    <w:rsid w:val="00817A29"/>
    <w:rsid w:val="008214DB"/>
    <w:rsid w:val="00830747"/>
    <w:rsid w:val="00830904"/>
    <w:rsid w:val="0084270E"/>
    <w:rsid w:val="00861DA0"/>
    <w:rsid w:val="008768CA"/>
    <w:rsid w:val="008A3287"/>
    <w:rsid w:val="008A504D"/>
    <w:rsid w:val="008A51D2"/>
    <w:rsid w:val="008C06D2"/>
    <w:rsid w:val="008C33E4"/>
    <w:rsid w:val="008C384C"/>
    <w:rsid w:val="008C6ABA"/>
    <w:rsid w:val="008C7B64"/>
    <w:rsid w:val="008C7E9D"/>
    <w:rsid w:val="008D4CB1"/>
    <w:rsid w:val="008E2D68"/>
    <w:rsid w:val="008E6756"/>
    <w:rsid w:val="008E7011"/>
    <w:rsid w:val="008F4C9D"/>
    <w:rsid w:val="0090271F"/>
    <w:rsid w:val="00902E23"/>
    <w:rsid w:val="009114D7"/>
    <w:rsid w:val="0091348E"/>
    <w:rsid w:val="00913EA9"/>
    <w:rsid w:val="00917CCB"/>
    <w:rsid w:val="00922693"/>
    <w:rsid w:val="00933FB0"/>
    <w:rsid w:val="00934B05"/>
    <w:rsid w:val="00942EC2"/>
    <w:rsid w:val="00955585"/>
    <w:rsid w:val="0096114D"/>
    <w:rsid w:val="009643B4"/>
    <w:rsid w:val="00972413"/>
    <w:rsid w:val="00975DAE"/>
    <w:rsid w:val="00983D1C"/>
    <w:rsid w:val="009A001D"/>
    <w:rsid w:val="009B10CA"/>
    <w:rsid w:val="009D3596"/>
    <w:rsid w:val="009E2532"/>
    <w:rsid w:val="009F37B7"/>
    <w:rsid w:val="009F50BD"/>
    <w:rsid w:val="00A10F02"/>
    <w:rsid w:val="00A15018"/>
    <w:rsid w:val="00A164B4"/>
    <w:rsid w:val="00A26956"/>
    <w:rsid w:val="00A27486"/>
    <w:rsid w:val="00A5100D"/>
    <w:rsid w:val="00A53724"/>
    <w:rsid w:val="00A56066"/>
    <w:rsid w:val="00A573DF"/>
    <w:rsid w:val="00A664FF"/>
    <w:rsid w:val="00A73129"/>
    <w:rsid w:val="00A82346"/>
    <w:rsid w:val="00A82A72"/>
    <w:rsid w:val="00A8397E"/>
    <w:rsid w:val="00A84BEC"/>
    <w:rsid w:val="00A92BA1"/>
    <w:rsid w:val="00A93A6E"/>
    <w:rsid w:val="00A95A32"/>
    <w:rsid w:val="00AA1BA0"/>
    <w:rsid w:val="00AA347E"/>
    <w:rsid w:val="00AA7B02"/>
    <w:rsid w:val="00AB1DA7"/>
    <w:rsid w:val="00AB3866"/>
    <w:rsid w:val="00AB4A5D"/>
    <w:rsid w:val="00AB4C4A"/>
    <w:rsid w:val="00AC6BC6"/>
    <w:rsid w:val="00AD31F8"/>
    <w:rsid w:val="00AD45A1"/>
    <w:rsid w:val="00AE023D"/>
    <w:rsid w:val="00AE0D0F"/>
    <w:rsid w:val="00AE5D08"/>
    <w:rsid w:val="00AE6164"/>
    <w:rsid w:val="00AE65E2"/>
    <w:rsid w:val="00AF1460"/>
    <w:rsid w:val="00B0043C"/>
    <w:rsid w:val="00B02E87"/>
    <w:rsid w:val="00B034BB"/>
    <w:rsid w:val="00B11544"/>
    <w:rsid w:val="00B15449"/>
    <w:rsid w:val="00B167C3"/>
    <w:rsid w:val="00B2165B"/>
    <w:rsid w:val="00B3038D"/>
    <w:rsid w:val="00B31E42"/>
    <w:rsid w:val="00B36160"/>
    <w:rsid w:val="00B4365B"/>
    <w:rsid w:val="00B45DFE"/>
    <w:rsid w:val="00B46E6F"/>
    <w:rsid w:val="00B56128"/>
    <w:rsid w:val="00B572AC"/>
    <w:rsid w:val="00B61180"/>
    <w:rsid w:val="00B62968"/>
    <w:rsid w:val="00B75D59"/>
    <w:rsid w:val="00B824F1"/>
    <w:rsid w:val="00B876ED"/>
    <w:rsid w:val="00B93086"/>
    <w:rsid w:val="00BA19ED"/>
    <w:rsid w:val="00BA4B8D"/>
    <w:rsid w:val="00BB402E"/>
    <w:rsid w:val="00BB5FC1"/>
    <w:rsid w:val="00BC0858"/>
    <w:rsid w:val="00BC0F7D"/>
    <w:rsid w:val="00BC1C4B"/>
    <w:rsid w:val="00BC7A0C"/>
    <w:rsid w:val="00BD7D31"/>
    <w:rsid w:val="00BE257B"/>
    <w:rsid w:val="00BE3255"/>
    <w:rsid w:val="00BE3512"/>
    <w:rsid w:val="00BE392E"/>
    <w:rsid w:val="00BF128E"/>
    <w:rsid w:val="00BF6EBF"/>
    <w:rsid w:val="00BF76EE"/>
    <w:rsid w:val="00C019DE"/>
    <w:rsid w:val="00C06A2B"/>
    <w:rsid w:val="00C074DD"/>
    <w:rsid w:val="00C07B1A"/>
    <w:rsid w:val="00C10F28"/>
    <w:rsid w:val="00C1496A"/>
    <w:rsid w:val="00C170B9"/>
    <w:rsid w:val="00C240B3"/>
    <w:rsid w:val="00C24283"/>
    <w:rsid w:val="00C27FDD"/>
    <w:rsid w:val="00C33079"/>
    <w:rsid w:val="00C45231"/>
    <w:rsid w:val="00C46147"/>
    <w:rsid w:val="00C523C0"/>
    <w:rsid w:val="00C52514"/>
    <w:rsid w:val="00C551FF"/>
    <w:rsid w:val="00C56B52"/>
    <w:rsid w:val="00C62406"/>
    <w:rsid w:val="00C64CBC"/>
    <w:rsid w:val="00C6688B"/>
    <w:rsid w:val="00C72833"/>
    <w:rsid w:val="00C72B04"/>
    <w:rsid w:val="00C80F1D"/>
    <w:rsid w:val="00C90387"/>
    <w:rsid w:val="00C909AA"/>
    <w:rsid w:val="00C91962"/>
    <w:rsid w:val="00C93F40"/>
    <w:rsid w:val="00C95E9B"/>
    <w:rsid w:val="00CA3D0C"/>
    <w:rsid w:val="00CA5441"/>
    <w:rsid w:val="00CC375A"/>
    <w:rsid w:val="00CC5F0F"/>
    <w:rsid w:val="00CC649F"/>
    <w:rsid w:val="00D24BC9"/>
    <w:rsid w:val="00D40A3D"/>
    <w:rsid w:val="00D40A41"/>
    <w:rsid w:val="00D429EE"/>
    <w:rsid w:val="00D43EEC"/>
    <w:rsid w:val="00D57972"/>
    <w:rsid w:val="00D62923"/>
    <w:rsid w:val="00D675A9"/>
    <w:rsid w:val="00D718E0"/>
    <w:rsid w:val="00D738D6"/>
    <w:rsid w:val="00D755EB"/>
    <w:rsid w:val="00D76048"/>
    <w:rsid w:val="00D816F0"/>
    <w:rsid w:val="00D82E6F"/>
    <w:rsid w:val="00D87E00"/>
    <w:rsid w:val="00D9134D"/>
    <w:rsid w:val="00DA57CF"/>
    <w:rsid w:val="00DA7A03"/>
    <w:rsid w:val="00DB1818"/>
    <w:rsid w:val="00DB318F"/>
    <w:rsid w:val="00DC1F02"/>
    <w:rsid w:val="00DC309B"/>
    <w:rsid w:val="00DC4DA2"/>
    <w:rsid w:val="00DC598C"/>
    <w:rsid w:val="00DC6F98"/>
    <w:rsid w:val="00DD013C"/>
    <w:rsid w:val="00DD2759"/>
    <w:rsid w:val="00DD4C17"/>
    <w:rsid w:val="00DD73B6"/>
    <w:rsid w:val="00DD74A5"/>
    <w:rsid w:val="00DE56C4"/>
    <w:rsid w:val="00DF2B1F"/>
    <w:rsid w:val="00DF4EAF"/>
    <w:rsid w:val="00DF62CD"/>
    <w:rsid w:val="00DF6CDB"/>
    <w:rsid w:val="00DF7157"/>
    <w:rsid w:val="00E05D71"/>
    <w:rsid w:val="00E11DDC"/>
    <w:rsid w:val="00E16509"/>
    <w:rsid w:val="00E16A8D"/>
    <w:rsid w:val="00E214F3"/>
    <w:rsid w:val="00E24999"/>
    <w:rsid w:val="00E308AD"/>
    <w:rsid w:val="00E31385"/>
    <w:rsid w:val="00E44582"/>
    <w:rsid w:val="00E44FFC"/>
    <w:rsid w:val="00E46657"/>
    <w:rsid w:val="00E47CC4"/>
    <w:rsid w:val="00E50C69"/>
    <w:rsid w:val="00E728F1"/>
    <w:rsid w:val="00E77645"/>
    <w:rsid w:val="00E81F9F"/>
    <w:rsid w:val="00E9485F"/>
    <w:rsid w:val="00E95A4B"/>
    <w:rsid w:val="00EA15B0"/>
    <w:rsid w:val="00EA5EA7"/>
    <w:rsid w:val="00EA66BD"/>
    <w:rsid w:val="00EB0359"/>
    <w:rsid w:val="00EB0552"/>
    <w:rsid w:val="00EC4A25"/>
    <w:rsid w:val="00ED1F62"/>
    <w:rsid w:val="00ED2777"/>
    <w:rsid w:val="00EF608C"/>
    <w:rsid w:val="00F00F6D"/>
    <w:rsid w:val="00F025A2"/>
    <w:rsid w:val="00F04712"/>
    <w:rsid w:val="00F13360"/>
    <w:rsid w:val="00F16AE8"/>
    <w:rsid w:val="00F22EC7"/>
    <w:rsid w:val="00F24915"/>
    <w:rsid w:val="00F251D9"/>
    <w:rsid w:val="00F26D7A"/>
    <w:rsid w:val="00F325C8"/>
    <w:rsid w:val="00F34834"/>
    <w:rsid w:val="00F445F9"/>
    <w:rsid w:val="00F46ED6"/>
    <w:rsid w:val="00F54DBB"/>
    <w:rsid w:val="00F61365"/>
    <w:rsid w:val="00F61FFE"/>
    <w:rsid w:val="00F653B8"/>
    <w:rsid w:val="00F667D7"/>
    <w:rsid w:val="00F77322"/>
    <w:rsid w:val="00F831A7"/>
    <w:rsid w:val="00F85EAA"/>
    <w:rsid w:val="00F9008D"/>
    <w:rsid w:val="00F91858"/>
    <w:rsid w:val="00F940CF"/>
    <w:rsid w:val="00F95A26"/>
    <w:rsid w:val="00FA1266"/>
    <w:rsid w:val="00FA27E1"/>
    <w:rsid w:val="00FA3878"/>
    <w:rsid w:val="00FB7070"/>
    <w:rsid w:val="00FC004A"/>
    <w:rsid w:val="00FC1192"/>
    <w:rsid w:val="00FC2AD2"/>
    <w:rsid w:val="00FE0D77"/>
    <w:rsid w:val="00FE21C7"/>
    <w:rsid w:val="00FF0F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 w:type="character" w:customStyle="1" w:styleId="TAHChar">
    <w:name w:val="TAH Char"/>
    <w:link w:val="TAH"/>
    <w:rsid w:val="0016103C"/>
    <w:rPr>
      <w:rFonts w:ascii="Arial" w:hAnsi="Arial"/>
      <w:b/>
      <w:sz w:val="18"/>
      <w:lang w:eastAsia="en-US"/>
    </w:rPr>
  </w:style>
  <w:style w:type="paragraph" w:styleId="Revision">
    <w:name w:val="Revision"/>
    <w:hidden/>
    <w:uiPriority w:val="99"/>
    <w:semiHidden/>
    <w:rsid w:val="006238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385DA-1DBA-4757-8FBE-CFE014357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5347</Words>
  <Characters>30239</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2025-06-20T12:58:00Z</dcterms:created>
  <dcterms:modified xsi:type="dcterms:W3CDTF">2025-06-20T12:58:00Z</dcterms:modified>
</cp:coreProperties>
</file>