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5C5AA928"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4A5B0A" w:rsidRPr="000833CD">
              <w:rPr>
                <w:noProof w:val="0"/>
              </w:rPr>
              <w:t>V</w:t>
            </w:r>
            <w:r w:rsidR="00007A92">
              <w:rPr>
                <w:noProof w:val="0"/>
              </w:rPr>
              <w:t>17.4.0</w:t>
            </w:r>
            <w:bookmarkEnd w:id="3"/>
            <w:r w:rsidRPr="000833CD">
              <w:rPr>
                <w:noProof w:val="0"/>
              </w:rPr>
              <w:t xml:space="preserve"> </w:t>
            </w:r>
            <w:r w:rsidRPr="000833CD">
              <w:rPr>
                <w:noProof w:val="0"/>
                <w:sz w:val="32"/>
              </w:rPr>
              <w:t>(</w:t>
            </w:r>
            <w:bookmarkStart w:id="4" w:name="issueDate"/>
            <w:r w:rsidR="00007A92">
              <w:rPr>
                <w:noProof w:val="0"/>
                <w:sz w:val="32"/>
              </w:rPr>
              <w:t>2023-09</w:t>
            </w:r>
            <w:bookmarkEnd w:id="4"/>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70BAAD02" w:rsidR="004F0988" w:rsidRPr="000833CD" w:rsidRDefault="004F0988" w:rsidP="00133525">
            <w:pPr>
              <w:pStyle w:val="ZT"/>
              <w:framePr w:wrap="auto" w:hAnchor="text" w:yAlign="inline"/>
              <w:rPr>
                <w:i/>
                <w:sz w:val="28"/>
              </w:rPr>
            </w:pPr>
            <w:r w:rsidRPr="000833CD">
              <w:t>(</w:t>
            </w:r>
            <w:r w:rsidRPr="000833CD">
              <w:rPr>
                <w:rStyle w:val="ZGSM"/>
              </w:rPr>
              <w:t xml:space="preserve">Release </w:t>
            </w:r>
            <w:bookmarkStart w:id="7" w:name="specRelease"/>
            <w:r w:rsidR="00D82E6F" w:rsidRPr="000833CD">
              <w:rPr>
                <w:rStyle w:val="ZGSM"/>
              </w:rPr>
              <w:t>1</w:t>
            </w:r>
            <w:r w:rsidRPr="000833CD">
              <w:rPr>
                <w:rStyle w:val="ZGSM"/>
              </w:rPr>
              <w:t>7</w:t>
            </w:r>
            <w:bookmarkEnd w:id="7"/>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C091703" w:rsidR="00D82E6F" w:rsidRPr="000833CD" w:rsidRDefault="002047F3" w:rsidP="00D82E6F">
            <w:r>
              <w:rPr>
                <w:i/>
                <w:noProof/>
              </w:rPr>
              <w:drawing>
                <wp:inline distT="0" distB="0" distL="0" distR="0" wp14:anchorId="661F7DCD" wp14:editId="6DF21B2A">
                  <wp:extent cx="120713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6EEBA342" w:rsidR="00E16509" w:rsidRPr="000833CD" w:rsidRDefault="00E16509" w:rsidP="00133525">
            <w:pPr>
              <w:pStyle w:val="FP"/>
              <w:jc w:val="center"/>
              <w:rPr>
                <w:sz w:val="18"/>
              </w:rPr>
            </w:pPr>
            <w:r w:rsidRPr="000833CD">
              <w:rPr>
                <w:sz w:val="18"/>
              </w:rPr>
              <w:t xml:space="preserve">© </w:t>
            </w:r>
            <w:bookmarkStart w:id="13" w:name="copyrightDate"/>
            <w:r w:rsidRPr="000833CD">
              <w:rPr>
                <w:sz w:val="18"/>
              </w:rPr>
              <w:t>2</w:t>
            </w:r>
            <w:r w:rsidR="008E2D68" w:rsidRPr="000833CD">
              <w:rPr>
                <w:sz w:val="18"/>
              </w:rPr>
              <w:t>02</w:t>
            </w:r>
            <w:r w:rsidR="009F6087">
              <w:rPr>
                <w:sz w:val="18"/>
              </w:rPr>
              <w:t>3</w:t>
            </w:r>
            <w:bookmarkEnd w:id="13"/>
            <w:r w:rsidRPr="000833CD">
              <w:rPr>
                <w:sz w:val="18"/>
              </w:rPr>
              <w:t>, 3GPP Organizational Partners (ARIB, ATIS, CCSA, ETSI, TSDSI, TTA, TTC).</w:t>
            </w:r>
            <w:bookmarkStart w:id="14" w:name="copyrightaddon"/>
            <w:bookmarkEnd w:id="14"/>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5" w:name="tableOfContents"/>
      <w:bookmarkEnd w:id="15"/>
      <w:r w:rsidRPr="000833CD">
        <w:lastRenderedPageBreak/>
        <w:t>Contents</w:t>
      </w:r>
    </w:p>
    <w:p w14:paraId="5E0DCF9A" w14:textId="21C2C049" w:rsidR="0049129B" w:rsidRPr="000833CD" w:rsidRDefault="004D3578">
      <w:pPr>
        <w:pStyle w:val="TOC1"/>
        <w:rPr>
          <w:rFonts w:ascii="Calibri" w:hAnsi="Calibri"/>
          <w:szCs w:val="22"/>
          <w:lang w:eastAsia="en-GB"/>
        </w:rPr>
      </w:pPr>
      <w:r w:rsidRPr="000833CD">
        <w:fldChar w:fldCharType="begin"/>
      </w:r>
      <w:r w:rsidRPr="000833CD">
        <w:instrText xml:space="preserve"> TOC \o "1-9" </w:instrText>
      </w:r>
      <w:r w:rsidRPr="000833CD">
        <w:fldChar w:fldCharType="separate"/>
      </w:r>
      <w:r w:rsidR="0049129B" w:rsidRPr="000833CD">
        <w:t>Foreword</w:t>
      </w:r>
      <w:r w:rsidR="0049129B" w:rsidRPr="000833CD">
        <w:tab/>
      </w:r>
      <w:r w:rsidR="0049129B" w:rsidRPr="000833CD">
        <w:fldChar w:fldCharType="begin"/>
      </w:r>
      <w:r w:rsidR="0049129B" w:rsidRPr="000833CD">
        <w:instrText xml:space="preserve"> PAGEREF _Toc97115158 \h </w:instrText>
      </w:r>
      <w:r w:rsidR="0049129B" w:rsidRPr="000833CD">
        <w:fldChar w:fldCharType="separate"/>
      </w:r>
      <w:r w:rsidR="0049129B" w:rsidRPr="000833CD">
        <w:t>4</w:t>
      </w:r>
      <w:r w:rsidR="0049129B" w:rsidRPr="000833CD">
        <w:fldChar w:fldCharType="end"/>
      </w:r>
    </w:p>
    <w:p w14:paraId="52E241C0" w14:textId="140C9A13" w:rsidR="0049129B" w:rsidRPr="000833CD" w:rsidRDefault="0049129B">
      <w:pPr>
        <w:pStyle w:val="TOC1"/>
        <w:rPr>
          <w:rFonts w:ascii="Calibri" w:hAnsi="Calibri"/>
          <w:szCs w:val="22"/>
          <w:lang w:eastAsia="en-GB"/>
        </w:rPr>
      </w:pPr>
      <w:r w:rsidRPr="000833CD">
        <w:t>1</w:t>
      </w:r>
      <w:r w:rsidRPr="000833CD">
        <w:rPr>
          <w:rFonts w:ascii="Calibri" w:hAnsi="Calibri"/>
          <w:szCs w:val="22"/>
          <w:lang w:eastAsia="en-GB"/>
        </w:rPr>
        <w:tab/>
      </w:r>
      <w:r w:rsidRPr="000833CD">
        <w:t>Scope</w:t>
      </w:r>
      <w:r w:rsidRPr="000833CD">
        <w:tab/>
      </w:r>
      <w:r w:rsidRPr="000833CD">
        <w:fldChar w:fldCharType="begin"/>
      </w:r>
      <w:r w:rsidRPr="000833CD">
        <w:instrText xml:space="preserve"> PAGEREF _Toc97115159 \h </w:instrText>
      </w:r>
      <w:r w:rsidRPr="000833CD">
        <w:fldChar w:fldCharType="separate"/>
      </w:r>
      <w:r w:rsidRPr="000833CD">
        <w:t>6</w:t>
      </w:r>
      <w:r w:rsidRPr="000833CD">
        <w:fldChar w:fldCharType="end"/>
      </w:r>
    </w:p>
    <w:p w14:paraId="4D0157CA" w14:textId="416C71EC" w:rsidR="0049129B" w:rsidRPr="000833CD" w:rsidRDefault="0049129B">
      <w:pPr>
        <w:pStyle w:val="TOC1"/>
        <w:rPr>
          <w:rFonts w:ascii="Calibri" w:hAnsi="Calibri"/>
          <w:szCs w:val="22"/>
          <w:lang w:eastAsia="en-GB"/>
        </w:rPr>
      </w:pPr>
      <w:r w:rsidRPr="000833CD">
        <w:t>2</w:t>
      </w:r>
      <w:r w:rsidRPr="000833CD">
        <w:rPr>
          <w:rFonts w:ascii="Calibri" w:hAnsi="Calibri"/>
          <w:szCs w:val="22"/>
          <w:lang w:eastAsia="en-GB"/>
        </w:rPr>
        <w:tab/>
      </w:r>
      <w:r w:rsidRPr="000833CD">
        <w:t>References</w:t>
      </w:r>
      <w:r w:rsidRPr="000833CD">
        <w:tab/>
      </w:r>
      <w:r w:rsidRPr="000833CD">
        <w:fldChar w:fldCharType="begin"/>
      </w:r>
      <w:r w:rsidRPr="000833CD">
        <w:instrText xml:space="preserve"> PAGEREF _Toc97115160 \h </w:instrText>
      </w:r>
      <w:r w:rsidRPr="000833CD">
        <w:fldChar w:fldCharType="separate"/>
      </w:r>
      <w:r w:rsidRPr="000833CD">
        <w:t>6</w:t>
      </w:r>
      <w:r w:rsidRPr="000833CD">
        <w:fldChar w:fldCharType="end"/>
      </w:r>
    </w:p>
    <w:p w14:paraId="4791AF95" w14:textId="51C2BBB0" w:rsidR="0049129B" w:rsidRPr="000833CD" w:rsidRDefault="0049129B">
      <w:pPr>
        <w:pStyle w:val="TOC1"/>
        <w:rPr>
          <w:rFonts w:ascii="Calibri" w:hAnsi="Calibri"/>
          <w:szCs w:val="22"/>
          <w:lang w:eastAsia="en-GB"/>
        </w:rPr>
      </w:pPr>
      <w:r w:rsidRPr="000833CD">
        <w:t>3</w:t>
      </w:r>
      <w:r w:rsidRPr="000833CD">
        <w:rPr>
          <w:rFonts w:ascii="Calibri" w:hAnsi="Calibri"/>
          <w:szCs w:val="22"/>
          <w:lang w:eastAsia="en-GB"/>
        </w:rPr>
        <w:tab/>
      </w:r>
      <w:r w:rsidRPr="000833CD">
        <w:t>Definitions of terms, symbols and abbreviations</w:t>
      </w:r>
      <w:r w:rsidRPr="000833CD">
        <w:tab/>
      </w:r>
      <w:r w:rsidRPr="000833CD">
        <w:fldChar w:fldCharType="begin"/>
      </w:r>
      <w:r w:rsidRPr="000833CD">
        <w:instrText xml:space="preserve"> PAGEREF _Toc97115161 \h </w:instrText>
      </w:r>
      <w:r w:rsidRPr="000833CD">
        <w:fldChar w:fldCharType="separate"/>
      </w:r>
      <w:r w:rsidRPr="000833CD">
        <w:t>6</w:t>
      </w:r>
      <w:r w:rsidRPr="000833CD">
        <w:fldChar w:fldCharType="end"/>
      </w:r>
    </w:p>
    <w:p w14:paraId="3B09C0BE" w14:textId="3618788E" w:rsidR="0049129B" w:rsidRPr="000833CD" w:rsidRDefault="0049129B">
      <w:pPr>
        <w:pStyle w:val="TOC2"/>
        <w:rPr>
          <w:rFonts w:ascii="Calibri" w:hAnsi="Calibri"/>
          <w:sz w:val="22"/>
          <w:szCs w:val="22"/>
          <w:lang w:eastAsia="en-GB"/>
        </w:rPr>
      </w:pPr>
      <w:r w:rsidRPr="000833CD">
        <w:t>3.1</w:t>
      </w:r>
      <w:r w:rsidRPr="000833CD">
        <w:rPr>
          <w:rFonts w:ascii="Calibri" w:hAnsi="Calibri"/>
          <w:sz w:val="22"/>
          <w:szCs w:val="22"/>
          <w:lang w:eastAsia="en-GB"/>
        </w:rPr>
        <w:tab/>
      </w:r>
      <w:r w:rsidRPr="000833CD">
        <w:t>Terms</w:t>
      </w:r>
      <w:r w:rsidRPr="000833CD">
        <w:tab/>
      </w:r>
      <w:r w:rsidRPr="000833CD">
        <w:fldChar w:fldCharType="begin"/>
      </w:r>
      <w:r w:rsidRPr="000833CD">
        <w:instrText xml:space="preserve"> PAGEREF _Toc97115162 \h </w:instrText>
      </w:r>
      <w:r w:rsidRPr="000833CD">
        <w:fldChar w:fldCharType="separate"/>
      </w:r>
      <w:r w:rsidRPr="000833CD">
        <w:t>6</w:t>
      </w:r>
      <w:r w:rsidRPr="000833CD">
        <w:fldChar w:fldCharType="end"/>
      </w:r>
    </w:p>
    <w:p w14:paraId="00341C28" w14:textId="48F31583" w:rsidR="0049129B" w:rsidRPr="000833CD" w:rsidRDefault="0049129B">
      <w:pPr>
        <w:pStyle w:val="TOC2"/>
        <w:rPr>
          <w:rFonts w:ascii="Calibri" w:hAnsi="Calibri"/>
          <w:sz w:val="22"/>
          <w:szCs w:val="22"/>
          <w:lang w:eastAsia="en-GB"/>
        </w:rPr>
      </w:pPr>
      <w:r w:rsidRPr="000833CD">
        <w:t>3.2</w:t>
      </w:r>
      <w:r w:rsidRPr="000833CD">
        <w:rPr>
          <w:rFonts w:ascii="Calibri" w:hAnsi="Calibri"/>
          <w:sz w:val="22"/>
          <w:szCs w:val="22"/>
          <w:lang w:eastAsia="en-GB"/>
        </w:rPr>
        <w:tab/>
      </w:r>
      <w:r w:rsidRPr="000833CD">
        <w:t>Symbols</w:t>
      </w:r>
      <w:r w:rsidRPr="000833CD">
        <w:tab/>
      </w:r>
      <w:r w:rsidRPr="000833CD">
        <w:fldChar w:fldCharType="begin"/>
      </w:r>
      <w:r w:rsidRPr="000833CD">
        <w:instrText xml:space="preserve"> PAGEREF _Toc97115163 \h </w:instrText>
      </w:r>
      <w:r w:rsidRPr="000833CD">
        <w:fldChar w:fldCharType="separate"/>
      </w:r>
      <w:r w:rsidRPr="000833CD">
        <w:t>6</w:t>
      </w:r>
      <w:r w:rsidRPr="000833CD">
        <w:fldChar w:fldCharType="end"/>
      </w:r>
    </w:p>
    <w:p w14:paraId="6A28E9EB" w14:textId="5529E582" w:rsidR="0049129B" w:rsidRPr="000833CD" w:rsidRDefault="0049129B">
      <w:pPr>
        <w:pStyle w:val="TOC2"/>
        <w:rPr>
          <w:rFonts w:ascii="Calibri" w:hAnsi="Calibri"/>
          <w:sz w:val="22"/>
          <w:szCs w:val="22"/>
          <w:lang w:eastAsia="en-GB"/>
        </w:rPr>
      </w:pPr>
      <w:r w:rsidRPr="000833CD">
        <w:t>3.3</w:t>
      </w:r>
      <w:r w:rsidRPr="000833CD">
        <w:rPr>
          <w:rFonts w:ascii="Calibri" w:hAnsi="Calibri"/>
          <w:sz w:val="22"/>
          <w:szCs w:val="22"/>
          <w:lang w:eastAsia="en-GB"/>
        </w:rPr>
        <w:tab/>
      </w:r>
      <w:r w:rsidRPr="000833CD">
        <w:t>Abbreviations</w:t>
      </w:r>
      <w:r w:rsidRPr="000833CD">
        <w:tab/>
      </w:r>
      <w:r w:rsidRPr="000833CD">
        <w:fldChar w:fldCharType="begin"/>
      </w:r>
      <w:r w:rsidRPr="000833CD">
        <w:instrText xml:space="preserve"> PAGEREF _Toc97115164 \h </w:instrText>
      </w:r>
      <w:r w:rsidRPr="000833CD">
        <w:fldChar w:fldCharType="separate"/>
      </w:r>
      <w:r w:rsidRPr="000833CD">
        <w:t>7</w:t>
      </w:r>
      <w:r w:rsidRPr="000833CD">
        <w:fldChar w:fldCharType="end"/>
      </w:r>
    </w:p>
    <w:p w14:paraId="3EA2CFD6" w14:textId="5D315183" w:rsidR="0049129B" w:rsidRPr="000833CD" w:rsidRDefault="0049129B">
      <w:pPr>
        <w:pStyle w:val="TOC1"/>
        <w:rPr>
          <w:rFonts w:ascii="Calibri" w:hAnsi="Calibri"/>
          <w:szCs w:val="22"/>
          <w:lang w:eastAsia="en-GB"/>
        </w:rPr>
      </w:pPr>
      <w:r w:rsidRPr="000833CD">
        <w:t>4</w:t>
      </w:r>
      <w:r w:rsidRPr="000833CD">
        <w:rPr>
          <w:rFonts w:ascii="Calibri" w:hAnsi="Calibri"/>
          <w:szCs w:val="22"/>
          <w:lang w:eastAsia="en-GB"/>
        </w:rPr>
        <w:tab/>
      </w:r>
      <w:r w:rsidRPr="000833CD">
        <w:t>Overview</w:t>
      </w:r>
      <w:r w:rsidRPr="000833CD">
        <w:tab/>
      </w:r>
      <w:r w:rsidRPr="000833CD">
        <w:fldChar w:fldCharType="begin"/>
      </w:r>
      <w:r w:rsidRPr="000833CD">
        <w:instrText xml:space="preserve"> PAGEREF _Toc97115165 \h </w:instrText>
      </w:r>
      <w:r w:rsidRPr="000833CD">
        <w:fldChar w:fldCharType="separate"/>
      </w:r>
      <w:r w:rsidRPr="000833CD">
        <w:t>7</w:t>
      </w:r>
      <w:r w:rsidRPr="000833CD">
        <w:fldChar w:fldCharType="end"/>
      </w:r>
    </w:p>
    <w:p w14:paraId="070C2973" w14:textId="2196C381" w:rsidR="0049129B" w:rsidRPr="000833CD" w:rsidRDefault="0049129B">
      <w:pPr>
        <w:pStyle w:val="TOC1"/>
        <w:rPr>
          <w:rFonts w:ascii="Calibri" w:hAnsi="Calibri"/>
          <w:szCs w:val="22"/>
          <w:lang w:eastAsia="en-GB"/>
        </w:rPr>
      </w:pPr>
      <w:r w:rsidRPr="000833CD">
        <w:t>5</w:t>
      </w:r>
      <w:r w:rsidRPr="000833CD">
        <w:rPr>
          <w:rFonts w:ascii="Calibri" w:hAnsi="Calibri"/>
          <w:szCs w:val="22"/>
          <w:lang w:eastAsia="en-GB"/>
        </w:rPr>
        <w:tab/>
      </w:r>
      <w:r w:rsidRPr="000833CD">
        <w:t>Security procedures for UAS</w:t>
      </w:r>
      <w:r w:rsidRPr="000833CD">
        <w:tab/>
      </w:r>
      <w:r w:rsidRPr="000833CD">
        <w:fldChar w:fldCharType="begin"/>
      </w:r>
      <w:r w:rsidRPr="000833CD">
        <w:instrText xml:space="preserve"> PAGEREF _Toc97115166 \h </w:instrText>
      </w:r>
      <w:r w:rsidRPr="000833CD">
        <w:fldChar w:fldCharType="separate"/>
      </w:r>
      <w:r w:rsidRPr="000833CD">
        <w:t>7</w:t>
      </w:r>
      <w:r w:rsidRPr="000833CD">
        <w:fldChar w:fldCharType="end"/>
      </w:r>
    </w:p>
    <w:p w14:paraId="789ED90C" w14:textId="3B2A4A2A" w:rsidR="0049129B" w:rsidRPr="000833CD" w:rsidRDefault="0049129B">
      <w:pPr>
        <w:pStyle w:val="TOC2"/>
        <w:rPr>
          <w:rFonts w:ascii="Calibri" w:hAnsi="Calibri"/>
          <w:sz w:val="22"/>
          <w:szCs w:val="22"/>
          <w:lang w:eastAsia="en-GB"/>
        </w:rPr>
      </w:pPr>
      <w:r w:rsidRPr="000833CD">
        <w:t>5.1</w:t>
      </w:r>
      <w:r w:rsidR="002F7738" w:rsidRPr="000833CD">
        <w:tab/>
      </w:r>
      <w:r w:rsidRPr="000833CD">
        <w:t>General</w:t>
      </w:r>
      <w:r w:rsidRPr="000833CD">
        <w:tab/>
      </w:r>
      <w:r w:rsidRPr="000833CD">
        <w:fldChar w:fldCharType="begin"/>
      </w:r>
      <w:r w:rsidRPr="000833CD">
        <w:instrText xml:space="preserve"> PAGEREF _Toc97115167 \h </w:instrText>
      </w:r>
      <w:r w:rsidRPr="000833CD">
        <w:fldChar w:fldCharType="separate"/>
      </w:r>
      <w:r w:rsidRPr="000833CD">
        <w:t>7</w:t>
      </w:r>
      <w:r w:rsidRPr="000833CD">
        <w:fldChar w:fldCharType="end"/>
      </w:r>
    </w:p>
    <w:p w14:paraId="00F98B03" w14:textId="2BB7F77D" w:rsidR="0049129B" w:rsidRPr="000833CD" w:rsidRDefault="0049129B">
      <w:pPr>
        <w:pStyle w:val="TOC2"/>
        <w:rPr>
          <w:rFonts w:ascii="Calibri" w:hAnsi="Calibri"/>
          <w:sz w:val="22"/>
          <w:szCs w:val="22"/>
          <w:lang w:eastAsia="en-GB"/>
        </w:rPr>
      </w:pPr>
      <w:r w:rsidRPr="000833CD">
        <w:t>5.2</w:t>
      </w:r>
      <w:r w:rsidR="002F7738" w:rsidRPr="000833CD">
        <w:tab/>
      </w:r>
      <w:r w:rsidRPr="000833CD">
        <w:t>UUAA</w:t>
      </w:r>
      <w:r w:rsidRPr="000833CD">
        <w:tab/>
      </w:r>
      <w:r w:rsidRPr="000833CD">
        <w:fldChar w:fldCharType="begin"/>
      </w:r>
      <w:r w:rsidRPr="000833CD">
        <w:instrText xml:space="preserve"> PAGEREF _Toc97115168 \h </w:instrText>
      </w:r>
      <w:r w:rsidRPr="000833CD">
        <w:fldChar w:fldCharType="separate"/>
      </w:r>
      <w:r w:rsidRPr="000833CD">
        <w:t>7</w:t>
      </w:r>
      <w:r w:rsidRPr="000833CD">
        <w:fldChar w:fldCharType="end"/>
      </w:r>
    </w:p>
    <w:p w14:paraId="0056AA11" w14:textId="388C1B8C" w:rsidR="0049129B" w:rsidRPr="000833CD" w:rsidRDefault="0049129B">
      <w:pPr>
        <w:pStyle w:val="TOC3"/>
        <w:rPr>
          <w:rFonts w:ascii="Calibri" w:hAnsi="Calibri"/>
          <w:sz w:val="22"/>
          <w:szCs w:val="22"/>
          <w:lang w:eastAsia="en-GB"/>
        </w:rPr>
      </w:pPr>
      <w:r w:rsidRPr="000833CD">
        <w:t>5.2.1</w:t>
      </w:r>
      <w:r w:rsidRPr="000833CD">
        <w:rPr>
          <w:rFonts w:ascii="Calibri" w:hAnsi="Calibri"/>
          <w:sz w:val="22"/>
          <w:szCs w:val="22"/>
          <w:lang w:eastAsia="en-GB"/>
        </w:rPr>
        <w:tab/>
      </w:r>
      <w:r w:rsidRPr="000833CD">
        <w:t>UUAA in 5GS</w:t>
      </w:r>
      <w:r w:rsidRPr="000833CD">
        <w:tab/>
      </w:r>
      <w:r w:rsidRPr="000833CD">
        <w:fldChar w:fldCharType="begin"/>
      </w:r>
      <w:r w:rsidRPr="000833CD">
        <w:instrText xml:space="preserve"> PAGEREF _Toc97115169 \h </w:instrText>
      </w:r>
      <w:r w:rsidRPr="000833CD">
        <w:fldChar w:fldCharType="separate"/>
      </w:r>
      <w:r w:rsidRPr="000833CD">
        <w:t>7</w:t>
      </w:r>
      <w:r w:rsidRPr="000833CD">
        <w:fldChar w:fldCharType="end"/>
      </w:r>
    </w:p>
    <w:p w14:paraId="17C6F598" w14:textId="0B4CDE81" w:rsidR="0049129B" w:rsidRPr="000833CD" w:rsidRDefault="0049129B">
      <w:pPr>
        <w:pStyle w:val="TOC4"/>
        <w:rPr>
          <w:rFonts w:ascii="Calibri" w:hAnsi="Calibri"/>
          <w:sz w:val="22"/>
          <w:szCs w:val="22"/>
          <w:lang w:eastAsia="en-GB"/>
        </w:rPr>
      </w:pPr>
      <w:r w:rsidRPr="000833CD">
        <w:t>5.2.1.1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_Toc97115170 \h </w:instrText>
      </w:r>
      <w:r w:rsidRPr="000833CD">
        <w:fldChar w:fldCharType="separate"/>
      </w:r>
      <w:r w:rsidRPr="000833CD">
        <w:t>7</w:t>
      </w:r>
      <w:r w:rsidRPr="000833CD">
        <w:fldChar w:fldCharType="end"/>
      </w:r>
    </w:p>
    <w:p w14:paraId="46C875A9" w14:textId="6816DD5F" w:rsidR="0049129B" w:rsidRPr="000833CD" w:rsidRDefault="0049129B">
      <w:pPr>
        <w:pStyle w:val="TOC4"/>
        <w:rPr>
          <w:rFonts w:ascii="Calibri" w:hAnsi="Calibri"/>
          <w:sz w:val="22"/>
          <w:szCs w:val="22"/>
          <w:lang w:eastAsia="en-GB"/>
        </w:rPr>
      </w:pPr>
      <w:r w:rsidRPr="000833CD">
        <w:rPr>
          <w:rFonts w:eastAsia="SimSun"/>
        </w:rPr>
        <w:t>5.2.1.2</w:t>
      </w:r>
      <w:r w:rsidRPr="000833CD">
        <w:rPr>
          <w:rFonts w:ascii="Calibri" w:hAnsi="Calibri"/>
          <w:sz w:val="22"/>
          <w:szCs w:val="22"/>
          <w:lang w:eastAsia="en-GB"/>
        </w:rPr>
        <w:tab/>
      </w:r>
      <w:r w:rsidRPr="000833CD">
        <w:rPr>
          <w:rFonts w:eastAsia="SimSun"/>
        </w:rPr>
        <w:t>UUAA Procedure at Registration</w:t>
      </w:r>
      <w:r w:rsidRPr="000833CD">
        <w:tab/>
      </w:r>
      <w:r w:rsidRPr="000833CD">
        <w:fldChar w:fldCharType="begin"/>
      </w:r>
      <w:r w:rsidRPr="000833CD">
        <w:instrText xml:space="preserve"> PAGEREF _Toc97115171 \h </w:instrText>
      </w:r>
      <w:r w:rsidRPr="000833CD">
        <w:fldChar w:fldCharType="separate"/>
      </w:r>
      <w:r w:rsidRPr="000833CD">
        <w:t>9</w:t>
      </w:r>
      <w:r w:rsidRPr="000833CD">
        <w:fldChar w:fldCharType="end"/>
      </w:r>
    </w:p>
    <w:p w14:paraId="1356B3A2" w14:textId="07012953" w:rsidR="0049129B" w:rsidRPr="000833CD" w:rsidRDefault="0049129B">
      <w:pPr>
        <w:pStyle w:val="TOC4"/>
        <w:rPr>
          <w:rFonts w:ascii="Calibri" w:hAnsi="Calibri"/>
          <w:sz w:val="22"/>
          <w:szCs w:val="22"/>
          <w:lang w:eastAsia="en-GB"/>
        </w:rPr>
      </w:pPr>
      <w:r w:rsidRPr="000833CD">
        <w:rPr>
          <w:rFonts w:eastAsia="SimSun"/>
        </w:rPr>
        <w:t>5.2.1.3</w:t>
      </w:r>
      <w:r w:rsidRPr="000833CD">
        <w:rPr>
          <w:rFonts w:ascii="Calibri" w:hAnsi="Calibri"/>
          <w:sz w:val="22"/>
          <w:szCs w:val="22"/>
          <w:lang w:eastAsia="en-GB"/>
        </w:rPr>
        <w:tab/>
      </w:r>
      <w:r w:rsidRPr="000833CD">
        <w:rPr>
          <w:rFonts w:eastAsia="SimSun"/>
        </w:rPr>
        <w:t>UUAA Procedure during PDU Session Establishment</w:t>
      </w:r>
      <w:r w:rsidRPr="000833CD">
        <w:tab/>
      </w:r>
      <w:r w:rsidRPr="000833CD">
        <w:fldChar w:fldCharType="begin"/>
      </w:r>
      <w:r w:rsidRPr="000833CD">
        <w:instrText xml:space="preserve"> PAGEREF _Toc97115172 \h </w:instrText>
      </w:r>
      <w:r w:rsidRPr="000833CD">
        <w:fldChar w:fldCharType="separate"/>
      </w:r>
      <w:r w:rsidRPr="000833CD">
        <w:t>10</w:t>
      </w:r>
      <w:r w:rsidRPr="000833CD">
        <w:fldChar w:fldCharType="end"/>
      </w:r>
    </w:p>
    <w:p w14:paraId="0035FC29" w14:textId="0870C409" w:rsidR="0049129B" w:rsidRPr="000833CD" w:rsidRDefault="0049129B">
      <w:pPr>
        <w:pStyle w:val="TOC4"/>
        <w:rPr>
          <w:rFonts w:ascii="Calibri" w:hAnsi="Calibri"/>
          <w:sz w:val="22"/>
          <w:szCs w:val="22"/>
          <w:lang w:eastAsia="en-GB"/>
        </w:rPr>
      </w:pPr>
      <w:r w:rsidRPr="000833CD">
        <w:rPr>
          <w:rFonts w:eastAsia="SimSun"/>
        </w:rPr>
        <w:t>5.2.1.4</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(5G)</w:t>
      </w:r>
      <w:r w:rsidRPr="000833CD">
        <w:tab/>
      </w:r>
      <w:r w:rsidRPr="000833CD">
        <w:fldChar w:fldCharType="begin"/>
      </w:r>
      <w:r w:rsidRPr="000833CD">
        <w:instrText xml:space="preserve"> PAGEREF _Toc97115173 \h </w:instrText>
      </w:r>
      <w:r w:rsidRPr="000833CD">
        <w:fldChar w:fldCharType="separate"/>
      </w:r>
      <w:r w:rsidRPr="000833CD">
        <w:t>12</w:t>
      </w:r>
      <w:r w:rsidRPr="000833CD">
        <w:fldChar w:fldCharType="end"/>
      </w:r>
    </w:p>
    <w:p w14:paraId="32176E1D" w14:textId="2371C3BD" w:rsidR="0049129B" w:rsidRPr="000833CD" w:rsidRDefault="0049129B">
      <w:pPr>
        <w:pStyle w:val="TOC4"/>
        <w:rPr>
          <w:rFonts w:ascii="Calibri" w:hAnsi="Calibri"/>
          <w:sz w:val="22"/>
          <w:szCs w:val="22"/>
          <w:lang w:eastAsia="en-GB"/>
        </w:rPr>
      </w:pPr>
      <w:r w:rsidRPr="000833CD">
        <w:t>5.2.1.5</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_Toc97115174 \h </w:instrText>
      </w:r>
      <w:r w:rsidRPr="000833CD">
        <w:fldChar w:fldCharType="separate"/>
      </w:r>
      <w:r w:rsidRPr="000833CD">
        <w:t>14</w:t>
      </w:r>
      <w:r w:rsidRPr="000833CD">
        <w:fldChar w:fldCharType="end"/>
      </w:r>
    </w:p>
    <w:p w14:paraId="47E8115F" w14:textId="613CC030" w:rsidR="0049129B" w:rsidRPr="000833CD" w:rsidRDefault="0049129B">
      <w:pPr>
        <w:pStyle w:val="TOC3"/>
        <w:rPr>
          <w:rFonts w:ascii="Calibri" w:hAnsi="Calibri"/>
          <w:sz w:val="22"/>
          <w:szCs w:val="22"/>
          <w:lang w:eastAsia="en-GB"/>
        </w:rPr>
      </w:pPr>
      <w:r w:rsidRPr="000833CD">
        <w:t>5.2.2</w:t>
      </w:r>
      <w:r w:rsidRPr="000833CD">
        <w:rPr>
          <w:rFonts w:ascii="Calibri" w:hAnsi="Calibri"/>
          <w:sz w:val="22"/>
          <w:szCs w:val="22"/>
          <w:lang w:eastAsia="en-GB"/>
        </w:rPr>
        <w:tab/>
      </w:r>
      <w:r w:rsidRPr="000833CD">
        <w:t>UUAA in EPS</w:t>
      </w:r>
      <w:r w:rsidRPr="000833CD">
        <w:tab/>
      </w:r>
      <w:r w:rsidRPr="000833CD">
        <w:fldChar w:fldCharType="begin"/>
      </w:r>
      <w:r w:rsidRPr="000833CD">
        <w:instrText xml:space="preserve"> PAGEREF _Toc97115175 \h </w:instrText>
      </w:r>
      <w:r w:rsidRPr="000833CD">
        <w:fldChar w:fldCharType="separate"/>
      </w:r>
      <w:r w:rsidRPr="000833CD">
        <w:t>15</w:t>
      </w:r>
      <w:r w:rsidRPr="000833CD">
        <w:fldChar w:fldCharType="end"/>
      </w:r>
    </w:p>
    <w:p w14:paraId="2CEF52A3" w14:textId="02BDE099" w:rsidR="0049129B" w:rsidRPr="000833CD" w:rsidRDefault="0049129B">
      <w:pPr>
        <w:pStyle w:val="TOC4"/>
        <w:rPr>
          <w:rFonts w:ascii="Calibri" w:hAnsi="Calibri"/>
          <w:sz w:val="22"/>
          <w:szCs w:val="22"/>
          <w:lang w:eastAsia="en-GB"/>
        </w:rPr>
      </w:pPr>
      <w:r w:rsidRPr="000833CD">
        <w:t>5.2.2.1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_Toc97115176 \h </w:instrText>
      </w:r>
      <w:r w:rsidRPr="000833CD">
        <w:fldChar w:fldCharType="separate"/>
      </w:r>
      <w:r w:rsidRPr="000833CD">
        <w:t>15</w:t>
      </w:r>
      <w:r w:rsidRPr="000833CD">
        <w:fldChar w:fldCharType="end"/>
      </w:r>
    </w:p>
    <w:p w14:paraId="74420AFB" w14:textId="2558DBE6" w:rsidR="0049129B" w:rsidRPr="000833CD" w:rsidRDefault="0049129B">
      <w:pPr>
        <w:pStyle w:val="TOC4"/>
        <w:rPr>
          <w:rFonts w:ascii="Calibri" w:hAnsi="Calibri"/>
          <w:sz w:val="22"/>
          <w:szCs w:val="22"/>
          <w:lang w:eastAsia="en-GB"/>
        </w:rPr>
      </w:pPr>
      <w:r w:rsidRPr="000833CD">
        <w:rPr>
          <w:rFonts w:eastAsia="SimSun"/>
        </w:rPr>
        <w:t>5.2.2.2</w:t>
      </w:r>
      <w:r w:rsidRPr="000833CD">
        <w:rPr>
          <w:rFonts w:ascii="Calibri" w:hAnsi="Calibri"/>
          <w:sz w:val="22"/>
          <w:szCs w:val="22"/>
          <w:lang w:eastAsia="en-GB"/>
        </w:rPr>
        <w:tab/>
      </w:r>
      <w:r w:rsidRPr="000833CD">
        <w:rPr>
          <w:rFonts w:eastAsia="SimSun"/>
        </w:rPr>
        <w:t>UUAA procedure</w:t>
      </w:r>
      <w:r w:rsidRPr="000833CD">
        <w:tab/>
      </w:r>
      <w:r w:rsidRPr="000833CD">
        <w:fldChar w:fldCharType="begin"/>
      </w:r>
      <w:r w:rsidRPr="000833CD">
        <w:instrText xml:space="preserve"> PAGEREF _Toc97115177 \h </w:instrText>
      </w:r>
      <w:r w:rsidRPr="000833CD">
        <w:fldChar w:fldCharType="separate"/>
      </w:r>
      <w:r w:rsidRPr="000833CD">
        <w:t>15</w:t>
      </w:r>
      <w:r w:rsidRPr="000833CD">
        <w:fldChar w:fldCharType="end"/>
      </w:r>
    </w:p>
    <w:p w14:paraId="24AC423C" w14:textId="6375FC37" w:rsidR="0049129B" w:rsidRPr="000833CD" w:rsidRDefault="0049129B">
      <w:pPr>
        <w:pStyle w:val="TOC4"/>
        <w:rPr>
          <w:rFonts w:ascii="Calibri" w:hAnsi="Calibri"/>
          <w:sz w:val="22"/>
          <w:szCs w:val="22"/>
          <w:lang w:eastAsia="en-GB"/>
        </w:rPr>
      </w:pPr>
      <w:r w:rsidRPr="000833CD">
        <w:rPr>
          <w:rFonts w:eastAsia="SimSun"/>
        </w:rPr>
        <w:t>5.2.2.3</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(EPC)</w:t>
      </w:r>
      <w:r w:rsidRPr="000833CD">
        <w:tab/>
      </w:r>
      <w:r w:rsidRPr="000833CD">
        <w:fldChar w:fldCharType="begin"/>
      </w:r>
      <w:r w:rsidRPr="000833CD">
        <w:instrText xml:space="preserve"> PAGEREF _Toc97115178 \h </w:instrText>
      </w:r>
      <w:r w:rsidRPr="000833CD">
        <w:fldChar w:fldCharType="separate"/>
      </w:r>
      <w:r w:rsidRPr="000833CD">
        <w:t>17</w:t>
      </w:r>
      <w:r w:rsidRPr="000833CD">
        <w:fldChar w:fldCharType="end"/>
      </w:r>
    </w:p>
    <w:p w14:paraId="7F75C5CB" w14:textId="4AF41531" w:rsidR="0049129B" w:rsidRPr="000833CD" w:rsidRDefault="0049129B">
      <w:pPr>
        <w:pStyle w:val="TOC4"/>
        <w:rPr>
          <w:rFonts w:ascii="Calibri" w:hAnsi="Calibri"/>
          <w:sz w:val="22"/>
          <w:szCs w:val="22"/>
          <w:lang w:eastAsia="en-GB"/>
        </w:rPr>
      </w:pPr>
      <w:r w:rsidRPr="000833CD">
        <w:t>5.2.2.4</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_Toc97115179 \h </w:instrText>
      </w:r>
      <w:r w:rsidRPr="000833CD">
        <w:fldChar w:fldCharType="separate"/>
      </w:r>
      <w:r w:rsidRPr="000833CD">
        <w:t>17</w:t>
      </w:r>
      <w:r w:rsidRPr="000833CD">
        <w:fldChar w:fldCharType="end"/>
      </w:r>
    </w:p>
    <w:p w14:paraId="64320051" w14:textId="099ABD80" w:rsidR="0049129B" w:rsidRPr="000833CD" w:rsidRDefault="0049129B">
      <w:pPr>
        <w:pStyle w:val="TOC2"/>
        <w:rPr>
          <w:rFonts w:ascii="Calibri" w:hAnsi="Calibri"/>
          <w:sz w:val="22"/>
          <w:szCs w:val="22"/>
          <w:lang w:eastAsia="en-GB"/>
        </w:rPr>
      </w:pPr>
      <w:r w:rsidRPr="000833CD">
        <w:t>5.3</w:t>
      </w:r>
      <w:r w:rsidRPr="000833CD">
        <w:rPr>
          <w:rFonts w:ascii="Calibri" w:hAnsi="Calibri"/>
          <w:sz w:val="22"/>
          <w:szCs w:val="22"/>
          <w:lang w:eastAsia="en-GB"/>
        </w:rPr>
        <w:tab/>
      </w:r>
      <w:r w:rsidRPr="000833CD">
        <w:t>Location Information Veracity and Location Tracking Authorisation</w:t>
      </w:r>
      <w:r w:rsidRPr="000833CD">
        <w:tab/>
      </w:r>
      <w:r w:rsidRPr="000833CD">
        <w:fldChar w:fldCharType="begin"/>
      </w:r>
      <w:r w:rsidRPr="000833CD">
        <w:instrText xml:space="preserve"> PAGEREF _Toc97115180 \h </w:instrText>
      </w:r>
      <w:r w:rsidRPr="000833CD">
        <w:fldChar w:fldCharType="separate"/>
      </w:r>
      <w:r w:rsidRPr="000833CD">
        <w:t>18</w:t>
      </w:r>
      <w:r w:rsidRPr="000833CD">
        <w:fldChar w:fldCharType="end"/>
      </w:r>
    </w:p>
    <w:p w14:paraId="6D432221" w14:textId="42BA9217" w:rsidR="0049129B" w:rsidRPr="000833CD" w:rsidRDefault="0049129B">
      <w:pPr>
        <w:pStyle w:val="TOC3"/>
        <w:rPr>
          <w:rFonts w:ascii="Calibri" w:hAnsi="Calibri"/>
          <w:sz w:val="22"/>
          <w:szCs w:val="22"/>
          <w:lang w:eastAsia="en-GB"/>
        </w:rPr>
      </w:pPr>
      <w:r w:rsidRPr="000833CD">
        <w:t>5.3.1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_Toc97115181 \h </w:instrText>
      </w:r>
      <w:r w:rsidRPr="000833CD">
        <w:fldChar w:fldCharType="separate"/>
      </w:r>
      <w:r w:rsidRPr="000833CD">
        <w:t>18</w:t>
      </w:r>
      <w:r w:rsidRPr="000833CD">
        <w:fldChar w:fldCharType="end"/>
      </w:r>
    </w:p>
    <w:p w14:paraId="43812BBF" w14:textId="4993E7AF" w:rsidR="0049129B" w:rsidRPr="000833CD" w:rsidRDefault="0049129B">
      <w:pPr>
        <w:pStyle w:val="TOC3"/>
        <w:rPr>
          <w:rFonts w:ascii="Calibri" w:hAnsi="Calibri"/>
          <w:sz w:val="22"/>
          <w:szCs w:val="22"/>
          <w:lang w:eastAsia="en-GB"/>
        </w:rPr>
      </w:pPr>
      <w:r w:rsidRPr="000833CD">
        <w:t>5.3.2</w:t>
      </w:r>
      <w:r w:rsidRPr="000833CD">
        <w:rPr>
          <w:rFonts w:ascii="Calibri" w:hAnsi="Calibri"/>
          <w:sz w:val="22"/>
          <w:szCs w:val="22"/>
          <w:lang w:eastAsia="en-GB"/>
        </w:rPr>
        <w:tab/>
      </w:r>
      <w:r w:rsidRPr="000833CD">
        <w:t>Location information veracity and location tracking authorization in 5GS</w:t>
      </w:r>
      <w:r w:rsidRPr="000833CD">
        <w:tab/>
      </w:r>
      <w:r w:rsidRPr="000833CD">
        <w:fldChar w:fldCharType="begin"/>
      </w:r>
      <w:r w:rsidRPr="000833CD">
        <w:instrText xml:space="preserve"> PAGEREF _Toc97115182 \h </w:instrText>
      </w:r>
      <w:r w:rsidRPr="000833CD">
        <w:fldChar w:fldCharType="separate"/>
      </w:r>
      <w:r w:rsidRPr="000833CD">
        <w:t>19</w:t>
      </w:r>
      <w:r w:rsidRPr="000833CD">
        <w:fldChar w:fldCharType="end"/>
      </w:r>
    </w:p>
    <w:p w14:paraId="4D781D9F" w14:textId="0F919CE0" w:rsidR="0049129B" w:rsidRPr="000833CD" w:rsidRDefault="0049129B">
      <w:pPr>
        <w:pStyle w:val="TOC2"/>
        <w:rPr>
          <w:rFonts w:ascii="Calibri" w:hAnsi="Calibri"/>
          <w:sz w:val="22"/>
          <w:szCs w:val="22"/>
          <w:lang w:eastAsia="en-GB"/>
        </w:rPr>
      </w:pPr>
      <w:r w:rsidRPr="000833CD">
        <w:t>5.4</w:t>
      </w:r>
      <w:r w:rsidRPr="000833CD">
        <w:rPr>
          <w:rFonts w:ascii="Calibri" w:hAnsi="Calibri"/>
          <w:sz w:val="22"/>
          <w:szCs w:val="22"/>
          <w:lang w:eastAsia="en-GB"/>
        </w:rPr>
        <w:tab/>
      </w:r>
      <w:r w:rsidRPr="000833CD">
        <w:t>Pairing Authorization for UAV and UAVC</w:t>
      </w:r>
      <w:r w:rsidRPr="000833CD">
        <w:tab/>
      </w:r>
      <w:r w:rsidRPr="000833CD">
        <w:fldChar w:fldCharType="begin"/>
      </w:r>
      <w:r w:rsidRPr="000833CD">
        <w:instrText xml:space="preserve"> PAGEREF _Toc97115183 \h </w:instrText>
      </w:r>
      <w:r w:rsidRPr="000833CD">
        <w:fldChar w:fldCharType="separate"/>
      </w:r>
      <w:r w:rsidRPr="000833CD">
        <w:t>20</w:t>
      </w:r>
      <w:r w:rsidRPr="000833CD">
        <w:fldChar w:fldCharType="end"/>
      </w:r>
    </w:p>
    <w:p w14:paraId="1415316F" w14:textId="654DF4D1" w:rsidR="0049129B" w:rsidRPr="000833CD" w:rsidRDefault="0049129B">
      <w:pPr>
        <w:pStyle w:val="TOC3"/>
        <w:rPr>
          <w:rFonts w:ascii="Calibri" w:hAnsi="Calibri"/>
          <w:sz w:val="22"/>
          <w:szCs w:val="22"/>
          <w:lang w:eastAsia="en-GB"/>
        </w:rPr>
      </w:pPr>
      <w:r w:rsidRPr="000833CD">
        <w:t>5.4.1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_Toc97115184 \h </w:instrText>
      </w:r>
      <w:r w:rsidRPr="000833CD">
        <w:fldChar w:fldCharType="separate"/>
      </w:r>
      <w:r w:rsidRPr="000833CD">
        <w:t>20</w:t>
      </w:r>
      <w:r w:rsidRPr="000833CD">
        <w:fldChar w:fldCharType="end"/>
      </w:r>
    </w:p>
    <w:p w14:paraId="0C162C8B" w14:textId="6D683CAA" w:rsidR="0049129B" w:rsidRPr="000833CD" w:rsidRDefault="0049129B">
      <w:pPr>
        <w:pStyle w:val="TOC3"/>
        <w:rPr>
          <w:rFonts w:ascii="Calibri" w:hAnsi="Calibri"/>
          <w:sz w:val="22"/>
          <w:szCs w:val="22"/>
          <w:lang w:eastAsia="en-GB"/>
        </w:rPr>
      </w:pPr>
      <w:r w:rsidRPr="000833CD">
        <w:t>5.4.2</w:t>
      </w:r>
      <w:r w:rsidRPr="000833CD">
        <w:rPr>
          <w:rFonts w:ascii="Calibri" w:hAnsi="Calibri"/>
          <w:sz w:val="22"/>
          <w:szCs w:val="22"/>
          <w:lang w:eastAsia="en-GB"/>
        </w:rPr>
        <w:tab/>
      </w:r>
      <w:r w:rsidRPr="000833CD">
        <w:t xml:space="preserve"> UAV pairing Authorization with UAVC in 5GS</w:t>
      </w:r>
      <w:r w:rsidRPr="000833CD">
        <w:tab/>
      </w:r>
      <w:r w:rsidRPr="000833CD">
        <w:fldChar w:fldCharType="begin"/>
      </w:r>
      <w:r w:rsidRPr="000833CD">
        <w:instrText xml:space="preserve"> PAGEREF _Toc97115185 \h </w:instrText>
      </w:r>
      <w:r w:rsidRPr="000833CD">
        <w:fldChar w:fldCharType="separate"/>
      </w:r>
      <w:r w:rsidRPr="000833CD">
        <w:t>20</w:t>
      </w:r>
      <w:r w:rsidRPr="000833CD">
        <w:fldChar w:fldCharType="end"/>
      </w:r>
    </w:p>
    <w:p w14:paraId="49B79355" w14:textId="1144291E" w:rsidR="0049129B" w:rsidRPr="000833CD" w:rsidRDefault="0049129B">
      <w:pPr>
        <w:pStyle w:val="TOC3"/>
        <w:rPr>
          <w:rFonts w:ascii="Calibri" w:hAnsi="Calibri"/>
          <w:sz w:val="22"/>
          <w:szCs w:val="22"/>
          <w:lang w:eastAsia="en-GB"/>
        </w:rPr>
      </w:pPr>
      <w:r w:rsidRPr="000833CD">
        <w:t>5.4.3</w:t>
      </w:r>
      <w:r w:rsidRPr="000833CD">
        <w:rPr>
          <w:rFonts w:ascii="Calibri" w:hAnsi="Calibri"/>
          <w:sz w:val="22"/>
          <w:szCs w:val="22"/>
          <w:lang w:eastAsia="en-GB"/>
        </w:rPr>
        <w:tab/>
      </w:r>
      <w:r w:rsidRPr="000833CD">
        <w:t xml:space="preserve"> UAV pairing Authorization with UAVC in EPS</w:t>
      </w:r>
      <w:r w:rsidRPr="000833CD">
        <w:tab/>
      </w:r>
      <w:r w:rsidRPr="000833CD">
        <w:fldChar w:fldCharType="begin"/>
      </w:r>
      <w:r w:rsidRPr="000833CD">
        <w:instrText xml:space="preserve"> PAGEREF _Toc97115186 \h </w:instrText>
      </w:r>
      <w:r w:rsidRPr="000833CD">
        <w:fldChar w:fldCharType="separate"/>
      </w:r>
      <w:r w:rsidRPr="000833CD">
        <w:t>21</w:t>
      </w:r>
      <w:r w:rsidRPr="000833CD">
        <w:fldChar w:fldCharType="end"/>
      </w:r>
    </w:p>
    <w:p w14:paraId="229BFE9F" w14:textId="0DAA1409" w:rsidR="0049129B" w:rsidRPr="000833CD" w:rsidRDefault="0049129B">
      <w:pPr>
        <w:pStyle w:val="TOC2"/>
        <w:rPr>
          <w:rFonts w:ascii="Calibri" w:hAnsi="Calibri"/>
          <w:sz w:val="22"/>
          <w:szCs w:val="22"/>
          <w:lang w:eastAsia="en-GB"/>
        </w:rPr>
      </w:pPr>
      <w:r w:rsidRPr="000833CD">
        <w:t>5.5</w:t>
      </w:r>
      <w:r w:rsidRPr="000833CD">
        <w:rPr>
          <w:rFonts w:ascii="Calibri" w:hAnsi="Calibri"/>
          <w:sz w:val="22"/>
          <w:szCs w:val="22"/>
          <w:lang w:eastAsia="en-GB"/>
        </w:rPr>
        <w:tab/>
      </w:r>
      <w:r w:rsidRPr="000833CD">
        <w:t>Security for UAS NF to USS interface</w:t>
      </w:r>
      <w:r w:rsidRPr="000833CD">
        <w:tab/>
      </w:r>
      <w:r w:rsidRPr="000833CD">
        <w:fldChar w:fldCharType="begin"/>
      </w:r>
      <w:r w:rsidRPr="000833CD">
        <w:instrText xml:space="preserve"> PAGEREF _Toc97115187 \h </w:instrText>
      </w:r>
      <w:r w:rsidRPr="000833CD">
        <w:fldChar w:fldCharType="separate"/>
      </w:r>
      <w:r w:rsidRPr="000833CD">
        <w:t>22</w:t>
      </w:r>
      <w:r w:rsidRPr="000833CD">
        <w:fldChar w:fldCharType="end"/>
      </w:r>
    </w:p>
    <w:p w14:paraId="5583CBF6" w14:textId="53F971D3" w:rsidR="0049129B" w:rsidRPr="000833CD" w:rsidRDefault="0049129B">
      <w:pPr>
        <w:pStyle w:val="TOC8"/>
        <w:rPr>
          <w:rFonts w:ascii="Calibri" w:hAnsi="Calibri"/>
          <w:b w:val="0"/>
          <w:szCs w:val="22"/>
          <w:lang w:eastAsia="en-GB"/>
        </w:rPr>
      </w:pPr>
      <w:r w:rsidRPr="000833CD">
        <w:t xml:space="preserve">Annex </w:t>
      </w:r>
      <w:r w:rsidR="009F5994">
        <w:t>A</w:t>
      </w:r>
      <w:r w:rsidRPr="000833CD">
        <w:t xml:space="preserve"> (informative): Change history</w:t>
      </w:r>
      <w:r w:rsidRPr="000833CD">
        <w:tab/>
      </w:r>
      <w:r w:rsidRPr="000833CD">
        <w:fldChar w:fldCharType="begin"/>
      </w:r>
      <w:r w:rsidRPr="000833CD">
        <w:instrText xml:space="preserve"> PAGEREF _Toc97115188 \h </w:instrText>
      </w:r>
      <w:r w:rsidRPr="000833CD">
        <w:fldChar w:fldCharType="separate"/>
      </w:r>
      <w:r w:rsidRPr="000833CD">
        <w:t>23</w:t>
      </w:r>
      <w:r w:rsidRPr="000833CD">
        <w:fldChar w:fldCharType="end"/>
      </w:r>
    </w:p>
    <w:p w14:paraId="0B9E3498" w14:textId="2F6544CA" w:rsidR="00080512" w:rsidRPr="000833CD" w:rsidRDefault="004D3578">
      <w:r w:rsidRPr="000833CD">
        <w:rPr>
          <w:sz w:val="22"/>
        </w:rPr>
        <w:fldChar w:fldCharType="end"/>
      </w:r>
    </w:p>
    <w:p w14:paraId="747690AD" w14:textId="1412AFB6" w:rsidR="0074026F" w:rsidRPr="000833CD" w:rsidRDefault="00080512" w:rsidP="00CA0C21">
      <w:r w:rsidRPr="000833CD">
        <w:br w:type="page"/>
      </w:r>
    </w:p>
    <w:p w14:paraId="03993004" w14:textId="77777777" w:rsidR="00080512" w:rsidRPr="000833CD" w:rsidRDefault="00080512">
      <w:pPr>
        <w:pStyle w:val="Heading1"/>
      </w:pPr>
      <w:bookmarkStart w:id="16" w:name="foreword"/>
      <w:bookmarkStart w:id="17" w:name="_Toc97115158"/>
      <w:bookmarkEnd w:id="16"/>
      <w:r w:rsidRPr="000833CD">
        <w:t>Foreword</w:t>
      </w:r>
      <w:bookmarkEnd w:id="17"/>
    </w:p>
    <w:p w14:paraId="2511FBFA" w14:textId="66016045" w:rsidR="00080512" w:rsidRPr="000833CD" w:rsidRDefault="00080512">
      <w:r w:rsidRPr="000833CD">
        <w:t xml:space="preserve">This Technical </w:t>
      </w:r>
      <w:bookmarkStart w:id="18" w:name="spectype3"/>
      <w:r w:rsidRPr="000833CD">
        <w:t>Specification</w:t>
      </w:r>
      <w:bookmarkEnd w:id="18"/>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9" w:name="introduction"/>
      <w:bookmarkEnd w:id="19"/>
      <w:r w:rsidRPr="000833CD">
        <w:br w:type="page"/>
      </w:r>
      <w:bookmarkStart w:id="20" w:name="scope"/>
      <w:bookmarkStart w:id="21" w:name="_Toc97115159"/>
      <w:bookmarkEnd w:id="20"/>
      <w:r w:rsidRPr="000833CD">
        <w:t>1</w:t>
      </w:r>
      <w:r w:rsidRPr="000833CD">
        <w:tab/>
        <w:t>Scope</w:t>
      </w:r>
      <w:bookmarkEnd w:id="21"/>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2" w:name="references"/>
      <w:bookmarkStart w:id="23" w:name="_Toc97115160"/>
      <w:bookmarkEnd w:id="22"/>
      <w:r w:rsidRPr="000833CD">
        <w:t>2</w:t>
      </w:r>
      <w:r w:rsidRPr="000833CD">
        <w:tab/>
        <w:t>References</w:t>
      </w:r>
      <w:bookmarkEnd w:id="23"/>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7FD194C3" w:rsidR="00EB2C17" w:rsidRPr="000833CD" w:rsidRDefault="00EB2C17" w:rsidP="006437FB">
      <w:pPr>
        <w:pStyle w:val="EX"/>
      </w:pPr>
      <w:r w:rsidRPr="000833CD">
        <w:t>[6]</w:t>
      </w:r>
      <w:r w:rsidRPr="000833CD">
        <w:tab/>
        <w:t>3GPP TS 22.125: "Uncrewed Aerial System (UAS) support in 3GPP".</w:t>
      </w:r>
    </w:p>
    <w:p w14:paraId="24ACB616" w14:textId="77777777" w:rsidR="00080512" w:rsidRPr="000833CD" w:rsidRDefault="00080512">
      <w:pPr>
        <w:pStyle w:val="Heading1"/>
      </w:pPr>
      <w:bookmarkStart w:id="24" w:name="definitions"/>
      <w:bookmarkStart w:id="25" w:name="_Toc97115161"/>
      <w:bookmarkEnd w:id="24"/>
      <w:r w:rsidRPr="000833CD">
        <w:t>3</w:t>
      </w:r>
      <w:r w:rsidRPr="000833CD">
        <w:tab/>
        <w:t>Definitions</w:t>
      </w:r>
      <w:r w:rsidR="00602AEA" w:rsidRPr="000833CD">
        <w:t xml:space="preserve"> of terms, symbols and abbreviations</w:t>
      </w:r>
      <w:bookmarkEnd w:id="25"/>
    </w:p>
    <w:p w14:paraId="6CBABCF9" w14:textId="77777777" w:rsidR="00080512" w:rsidRPr="000833CD" w:rsidRDefault="00080512">
      <w:pPr>
        <w:pStyle w:val="Heading2"/>
      </w:pPr>
      <w:bookmarkStart w:id="26" w:name="_Toc97115162"/>
      <w:r w:rsidRPr="000833CD">
        <w:t>3.1</w:t>
      </w:r>
      <w:r w:rsidRPr="000833CD">
        <w:tab/>
      </w:r>
      <w:r w:rsidR="002B6339" w:rsidRPr="000833CD">
        <w:t>Terms</w:t>
      </w:r>
      <w:bookmarkEnd w:id="26"/>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5130967F" w:rsidR="00055D42" w:rsidRPr="0076261F"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7" w:name="_Hlk102735302"/>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bookmarkEnd w:id="27"/>
    <w:p w14:paraId="7C0DEFB2" w14:textId="59C29C12"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3DB168A4" w14:textId="19EA4FC2" w:rsidR="00055D42" w:rsidRPr="0076261F"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5A08217C" w14:textId="4D028A8F"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04F97DF3" w14:textId="758A7BEB"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726175F7" w14:textId="5CC0DCC2"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1FF788C2" w14:textId="6DE1D803" w:rsidR="00055D42" w:rsidRDefault="00055D42" w:rsidP="00055D42">
      <w:pPr>
        <w:rPr>
          <w:rFonts w:eastAsia="Malgun Gothic"/>
          <w:lang w:eastAsia="ja-JP"/>
        </w:rPr>
      </w:pPr>
      <w:r w:rsidRPr="0076261F">
        <w:rPr>
          <w:rFonts w:eastAsia="Malgun Gothic"/>
          <w:b/>
          <w:bCs/>
          <w:lang w:eastAsia="ja-JP"/>
        </w:rPr>
        <w:t>UAS Services:</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7646300C" w14:textId="0C28ED9E"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w:t>
      </w:r>
      <w:r w:rsidR="00007A92" w:rsidRPr="00007A92">
        <w:rPr>
          <w:rFonts w:eastAsia="Malgun Gothic"/>
          <w:lang w:eastAsia="ja-JP"/>
        </w:rPr>
        <w:t>3</w:t>
      </w:r>
      <w:r w:rsidRPr="00D27931">
        <w:rPr>
          <w:rFonts w:eastAsia="Malgun Gothic"/>
          <w:lang w:eastAsia="ja-JP"/>
        </w:rPr>
        <w:t>].</w:t>
      </w:r>
    </w:p>
    <w:p w14:paraId="7DAE37B0" w14:textId="19308A10" w:rsidR="00055D42" w:rsidRPr="0076261F"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1F9B5A8B" w14:textId="762D3C1C"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EFE3194" w14:textId="6F5A48D8" w:rsidR="00055D42" w:rsidRPr="004D3578" w:rsidRDefault="00055D42" w:rsidP="00055D42">
      <w:r w:rsidRPr="0076261F">
        <w:rPr>
          <w:rFonts w:eastAsia="Malgun Gothic"/>
          <w:b/>
          <w:bCs/>
          <w:lang w:eastAsia="ja-JP"/>
        </w:rPr>
        <w:t>UUAA-SM:</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748FAD21" w14:textId="77777777" w:rsidR="00080512" w:rsidRPr="000833CD" w:rsidRDefault="00080512">
      <w:pPr>
        <w:pStyle w:val="Heading2"/>
      </w:pPr>
      <w:bookmarkStart w:id="28" w:name="_Toc97115163"/>
      <w:r w:rsidRPr="000833CD">
        <w:t>3.2</w:t>
      </w:r>
      <w:r w:rsidRPr="000833CD">
        <w:tab/>
        <w:t>Symbols</w:t>
      </w:r>
      <w:bookmarkEnd w:id="28"/>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9" w:name="_Toc97115164"/>
      <w:r w:rsidRPr="000833CD">
        <w:t>3.3</w:t>
      </w:r>
      <w:r w:rsidRPr="000833CD">
        <w:tab/>
        <w:t>Abbreviations</w:t>
      </w:r>
      <w:bookmarkEnd w:id="29"/>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22F8EEE9" w14:textId="77777777"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Pr="004D3578" w:rsidRDefault="00055D42" w:rsidP="0042207C">
      <w:pPr>
        <w:pStyle w:val="EW"/>
      </w:pPr>
      <w:r w:rsidRPr="00D816F2">
        <w:t>UTM</w:t>
      </w:r>
      <w:r w:rsidRPr="00D816F2">
        <w:tab/>
        <w:t>UAS Traffic Management</w:t>
      </w:r>
    </w:p>
    <w:p w14:paraId="0D1E50BA" w14:textId="77777777" w:rsidR="00A77C60" w:rsidRPr="000833CD" w:rsidRDefault="00A77C60" w:rsidP="00A77C60">
      <w:pPr>
        <w:pStyle w:val="Heading1"/>
      </w:pPr>
      <w:bookmarkStart w:id="30" w:name="clause4"/>
      <w:bookmarkStart w:id="31" w:name="_Toc97115165"/>
      <w:bookmarkEnd w:id="30"/>
      <w:r w:rsidRPr="000833CD">
        <w:t>4</w:t>
      </w:r>
      <w:r w:rsidRPr="000833CD">
        <w:tab/>
        <w:t>Overview</w:t>
      </w:r>
      <w:bookmarkEnd w:id="31"/>
    </w:p>
    <w:p w14:paraId="44A1DAFB" w14:textId="39101AD6" w:rsidR="0012770E" w:rsidRDefault="0012770E" w:rsidP="0042207C">
      <w:r w:rsidRPr="0012770E">
        <w:t xml:space="preserve"> </w:t>
      </w:r>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7777777" w:rsidR="0012770E" w:rsidRDefault="0012770E" w:rsidP="0042207C">
      <w:pPr>
        <w:pStyle w:val="B10"/>
      </w:pPr>
      <w:r>
        <w:t>-</w:t>
      </w:r>
      <w:r>
        <w:tab/>
        <w:t>Authentication and authorization of a PDU session establishment and PDN connection establishment with the USS;</w:t>
      </w:r>
    </w:p>
    <w:p w14:paraId="29F9B9E6" w14:textId="77777777" w:rsidR="0012770E" w:rsidRDefault="0012770E" w:rsidP="0042207C">
      <w:pPr>
        <w:pStyle w:val="B10"/>
      </w:pPr>
      <w:r>
        <w:t>-</w:t>
      </w:r>
      <w:r>
        <w:tab/>
        <w:t>Support re-authentication, re-authorisation and revocation of the above;</w:t>
      </w:r>
    </w:p>
    <w:p w14:paraId="6C5D7648" w14:textId="77777777" w:rsidR="0012770E" w:rsidRDefault="0012770E" w:rsidP="0042207C">
      <w:pPr>
        <w:pStyle w:val="B10"/>
      </w:pPr>
      <w:r>
        <w:t>-</w:t>
      </w:r>
      <w:r>
        <w:tab/>
        <w:t xml:space="preserve">Support for USS authorization of pairing of UAVs and UAV-Cs; and </w:t>
      </w:r>
    </w:p>
    <w:p w14:paraId="22C3CE5D" w14:textId="588FA9AB" w:rsidR="000F6019" w:rsidRPr="000833CD" w:rsidRDefault="0012770E" w:rsidP="0042207C">
      <w:pPr>
        <w:pStyle w:val="B10"/>
      </w:pPr>
      <w:r>
        <w:t>-</w:t>
      </w:r>
      <w:r>
        <w:tab/>
        <w:t>Support for authorisation of providing location information and providing network based location to mitigate against UAVs reporting false location data.</w:t>
      </w:r>
    </w:p>
    <w:p w14:paraId="420785D4" w14:textId="77777777" w:rsidR="000F6019" w:rsidRPr="000833CD" w:rsidRDefault="000F6019" w:rsidP="000F6019">
      <w:pPr>
        <w:pStyle w:val="Heading1"/>
      </w:pPr>
      <w:bookmarkStart w:id="32" w:name="_Toc97115166"/>
      <w:r w:rsidRPr="000833CD">
        <w:t>5</w:t>
      </w:r>
      <w:r w:rsidRPr="000833CD">
        <w:tab/>
        <w:t>Security procedures for UAS</w:t>
      </w:r>
      <w:bookmarkEnd w:id="32"/>
    </w:p>
    <w:p w14:paraId="19552061" w14:textId="29CFB9AB" w:rsidR="004639DB" w:rsidRPr="000833CD" w:rsidRDefault="004639DB" w:rsidP="004639DB">
      <w:pPr>
        <w:pStyle w:val="Heading2"/>
      </w:pPr>
      <w:bookmarkStart w:id="33" w:name="_Toc97115167"/>
      <w:r w:rsidRPr="000833CD">
        <w:t>5.1</w:t>
      </w:r>
      <w:r w:rsidR="002F7738" w:rsidRPr="000833CD">
        <w:tab/>
      </w:r>
      <w:r w:rsidRPr="000833CD">
        <w:t>General</w:t>
      </w:r>
      <w:bookmarkEnd w:id="33"/>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4" w:name="_Toc97115168"/>
      <w:r w:rsidRPr="000833CD">
        <w:t>5.</w:t>
      </w:r>
      <w:r w:rsidR="0005768B" w:rsidRPr="000833CD">
        <w:t>2</w:t>
      </w:r>
      <w:r w:rsidR="002F7738" w:rsidRPr="000833CD">
        <w:tab/>
      </w:r>
      <w:r w:rsidR="0005768B" w:rsidRPr="000833CD">
        <w:t>UUAA</w:t>
      </w:r>
      <w:bookmarkEnd w:id="34"/>
    </w:p>
    <w:p w14:paraId="5C737A60" w14:textId="5F2981AA" w:rsidR="00253E1B" w:rsidRPr="000833CD" w:rsidRDefault="00253E1B" w:rsidP="00175D74">
      <w:pPr>
        <w:pStyle w:val="Heading3"/>
      </w:pPr>
      <w:bookmarkStart w:id="35" w:name="_Toc97115169"/>
      <w:r w:rsidRPr="000833CD">
        <w:t>5.2.1</w:t>
      </w:r>
      <w:r w:rsidRPr="000833CD">
        <w:tab/>
        <w:t xml:space="preserve">UUAA in 5GS </w:t>
      </w:r>
      <w:bookmarkEnd w:id="35"/>
    </w:p>
    <w:p w14:paraId="552A8A38" w14:textId="372FE930" w:rsidR="00253E1B" w:rsidRPr="000833CD" w:rsidRDefault="00253E1B" w:rsidP="00175D74">
      <w:pPr>
        <w:pStyle w:val="Heading4"/>
      </w:pPr>
      <w:bookmarkStart w:id="36" w:name="_Toc97115170"/>
      <w:r w:rsidRPr="000833CD">
        <w:t>5.2.1.1</w:t>
      </w:r>
      <w:r w:rsidRPr="000833CD">
        <w:tab/>
        <w:t>General</w:t>
      </w:r>
      <w:bookmarkEnd w:id="36"/>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Pr="000833CD"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t xml:space="preserve">The following procedure is for UUAA during PDU session establishment: </w:t>
      </w:r>
    </w:p>
    <w:p w14:paraId="4560CEA3" w14:textId="40A1DCF2"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r w:rsidR="00230403" w:rsidRPr="000833CD">
        <w: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t>
      </w:r>
    </w:p>
    <w:p w14:paraId="2DE41EEE" w14:textId="27C00613"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if </w:t>
      </w:r>
      <w:r w:rsidR="00230403" w:rsidRPr="000833CD">
        <w:t xml:space="preserve">it receives successful UUAA result from the AMF or </w:t>
      </w:r>
      <w:r w:rsidRPr="000833CD">
        <w:t xml:space="preserve">the UE has completed UUAA successfully with the same USS/DN before, </w:t>
      </w:r>
      <w:r w:rsidRPr="00FA203F">
        <w:t>i.e.,</w:t>
      </w:r>
      <w:r w:rsidRPr="000833CD">
        <w:t xml:space="preserve"> </w:t>
      </w:r>
      <w:r w:rsidR="00230403" w:rsidRPr="000833CD">
        <w:t xml:space="preserve">at registration as in step 5 or </w:t>
      </w:r>
      <w:r w:rsidRPr="000833CD">
        <w:t xml:space="preserve">in previous PDU Session Establishment procedures.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7" w:name="_Toc97115171"/>
      <w:r w:rsidRPr="000833CD">
        <w:rPr>
          <w:rFonts w:eastAsia="SimSun"/>
        </w:rPr>
        <w:t>5.2.1.2</w:t>
      </w:r>
      <w:r w:rsidRPr="000833CD">
        <w:rPr>
          <w:rFonts w:eastAsia="SimSun"/>
        </w:rPr>
        <w:tab/>
        <w:t>UUAA Procedure at Registration</w:t>
      </w:r>
      <w:bookmarkEnd w:id="37"/>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297.35pt" o:ole="">
            <v:imagedata r:id="rId15" o:title=""/>
          </v:shape>
          <o:OLEObject Type="Embed" ProgID="Visio.Drawing.15" ShapeID="_x0000_i1025" DrawAspect="Content" ObjectID="_1756728760" r:id="rId16"/>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40804956"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7AB358FC" w14:textId="247107AF" w:rsidR="001852FD" w:rsidRPr="000833CD" w:rsidRDefault="00DA5618" w:rsidP="001A29BA">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1B8BB2AC" w14:textId="77777777" w:rsidR="00D61CBC" w:rsidRPr="000833CD" w:rsidRDefault="00D61CBC" w:rsidP="00B70A4B">
      <w:pPr>
        <w:pStyle w:val="Heading4"/>
        <w:rPr>
          <w:rFonts w:eastAsia="SimSun"/>
        </w:rPr>
      </w:pPr>
      <w:bookmarkStart w:id="38" w:name="_Toc97115172"/>
      <w:r w:rsidRPr="000833CD">
        <w:rPr>
          <w:rFonts w:eastAsia="SimSun"/>
        </w:rPr>
        <w:t>5.2.1.3</w:t>
      </w:r>
      <w:r w:rsidRPr="000833CD">
        <w:rPr>
          <w:rFonts w:eastAsia="SimSun"/>
        </w:rPr>
        <w:tab/>
        <w:t>UUAA Procedure during PDU Session Establishment</w:t>
      </w:r>
      <w:bookmarkEnd w:id="38"/>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6" type="#_x0000_t75" style="width:493.7pt;height:290.35pt" o:ole="">
            <v:imagedata r:id="rId17" o:title=""/>
          </v:shape>
          <o:OLEObject Type="Embed" ProgID="Visio.Drawing.15" ShapeID="_x0000_i1026" DrawAspect="Content" ObjectID="_1756728761" r:id="rId18"/>
        </w:object>
      </w:r>
    </w:p>
    <w:p w14:paraId="46B6EC7F" w14:textId="0F12CCF0" w:rsidR="008637A6" w:rsidRPr="000833CD" w:rsidRDefault="00A97ECA" w:rsidP="00A9071D">
      <w:pPr>
        <w:pStyle w:val="TF"/>
        <w:rPr>
          <w:rFonts w:eastAsia="SimSun"/>
        </w:rPr>
      </w:pPr>
      <w:r w:rsidRPr="000833CD">
        <w:rPr>
          <w:rFonts w:eastAsia="SimSun"/>
        </w:rPr>
        <w:fldChar w:fldCharType="begin"/>
      </w:r>
      <w:r w:rsidR="004C6276">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4BD1801E" w:rsidR="008637A6" w:rsidRPr="000833CD" w:rsidRDefault="008637A6" w:rsidP="00A9071D">
      <w:pPr>
        <w:pStyle w:val="B10"/>
        <w:rPr>
          <w:rFonts w:eastAsia="SimSun"/>
        </w:rPr>
      </w:pPr>
      <w:r w:rsidRPr="000833CD">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4FC7A4F2"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9D932D9" w14:textId="7DC2ABED" w:rsidR="00B62B75" w:rsidRPr="000833CD" w:rsidRDefault="008637A6" w:rsidP="001A29BA">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56FEC711" w14:textId="4FA20B2A" w:rsidR="00FC4A70" w:rsidRPr="000833CD" w:rsidRDefault="00FC4A70" w:rsidP="00A26E7A">
      <w:pPr>
        <w:pStyle w:val="Heading4"/>
        <w:rPr>
          <w:rFonts w:eastAsia="SimSun"/>
        </w:rPr>
      </w:pPr>
      <w:bookmarkStart w:id="39" w:name="_Toc97115173"/>
      <w:r w:rsidRPr="000833CD">
        <w:rPr>
          <w:rFonts w:eastAsia="SimSun"/>
        </w:rPr>
        <w:t>5.2.1.4</w:t>
      </w:r>
      <w:r w:rsidR="008C448C">
        <w:rPr>
          <w:rFonts w:eastAsia="SimSun"/>
        </w:rPr>
        <w:tab/>
      </w:r>
      <w:r w:rsidRPr="000833CD">
        <w:rPr>
          <w:rFonts w:eastAsia="SimSun"/>
        </w:rPr>
        <w:t>UUAA re-authentication procedure (5G)</w:t>
      </w:r>
      <w:bookmarkEnd w:id="39"/>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7" type="#_x0000_t75" style="width:344.1pt;height:300.6pt" o:ole="">
            <v:imagedata r:id="rId19" o:title=""/>
          </v:shape>
          <o:OLEObject Type="Embed" ProgID="Visio.Drawing.11" ShapeID="_x0000_i1027" DrawAspect="Content" ObjectID="_1756728762" r:id="rId20"/>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390FC649"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40" w:name="_Toc97115174"/>
      <w:r w:rsidRPr="000833CD">
        <w:t>5.2.1.5</w:t>
      </w:r>
      <w:r w:rsidR="008C448C">
        <w:tab/>
      </w:r>
      <w:r w:rsidRPr="000833CD">
        <w:t>UUAA Revocation</w:t>
      </w:r>
      <w:r w:rsidR="00F87776">
        <w:t xml:space="preserve"> </w:t>
      </w:r>
      <w:bookmarkEnd w:id="40"/>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8" type="#_x0000_t75" style="width:439.5pt;height:197.3pt" o:ole="">
            <v:imagedata r:id="rId21" o:title=""/>
          </v:shape>
          <o:OLEObject Type="Embed" ProgID="Visio.Drawing.15" ShapeID="_x0000_i1028" DrawAspect="Content" ObjectID="_1756728763" r:id="rId22"/>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71A7FCB5"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The USS identifier is based on the security link on the interface between USS NF and USS (e.g.</w:t>
      </w:r>
      <w:r w:rsidR="00A53F5B" w:rsidRPr="00A53F5B">
        <w:t xml:space="preserve"> </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AEC7BF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t>
      </w:r>
      <w:r w:rsidR="00F87776">
        <w:t xml:space="preserve"> </w:t>
      </w:r>
    </w:p>
    <w:p w14:paraId="4BAFA536" w14:textId="3CC6A3C1" w:rsidR="005B6EB7" w:rsidRPr="000833CD" w:rsidRDefault="005B6EB7" w:rsidP="00A9071D">
      <w:pPr>
        <w:pStyle w:val="B10"/>
      </w:pPr>
      <w:r w:rsidRPr="000833CD">
        <w:t>3c. The UAS NF responds back to the USS indicating that authorization revocation request has been successfully initiated as in TS 23.256</w:t>
      </w:r>
      <w:r w:rsidR="004C6A88" w:rsidRPr="004C6A88">
        <w:t xml:space="preserve"> [3]</w:t>
      </w:r>
      <w:r w:rsidRPr="000833CD">
        <w:t xml:space="preserve">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1D5CA141" w:rsidR="005B6EB7" w:rsidRPr="000833CD" w:rsidRDefault="005B6EB7" w:rsidP="00A9071D">
      <w:pPr>
        <w:pStyle w:val="B10"/>
      </w:pPr>
      <w:r w:rsidRPr="000833CD">
        <w:t>4a. If the target NF is AMF, the AMF shall send UUAA revocation indication in the UCU procedure as described in TS 23.2</w:t>
      </w:r>
      <w:r w:rsidR="004C6A88" w:rsidRPr="004C6A88">
        <w:t>5</w:t>
      </w:r>
      <w:r w:rsidRPr="000833CD">
        <w:t xml:space="preserve">6 </w:t>
      </w:r>
      <w:r w:rsidR="004C6A88" w:rsidRPr="004C6A88">
        <w:t xml:space="preserve">[3] </w:t>
      </w:r>
      <w:r w:rsidRPr="000833CD">
        <w:t>Clause 5.2.7 and the AMF shall delete the UUAA context being revoked.</w:t>
      </w:r>
    </w:p>
    <w:p w14:paraId="6A44634C" w14:textId="05A2EB05" w:rsidR="005B6EB7" w:rsidRPr="000833CD" w:rsidRDefault="005B6EB7" w:rsidP="00A9071D">
      <w:pPr>
        <w:pStyle w:val="B10"/>
      </w:pPr>
      <w:r w:rsidRPr="000833CD">
        <w:t>4b. If the target NF is SMF, the SMF shall send UUAA revocation indication in a network initiated PDU session release process as described in TS 23.</w:t>
      </w:r>
      <w:r w:rsidR="004C6A88" w:rsidRPr="004C6A88">
        <w:t xml:space="preserve"> 2</w:t>
      </w:r>
      <w:r w:rsidRPr="000833CD">
        <w:t>56</w:t>
      </w:r>
      <w:r w:rsidR="004C6A88" w:rsidRPr="004C6A88">
        <w:t xml:space="preserve"> [3]</w:t>
      </w:r>
      <w:r w:rsidR="00F87776">
        <w:t>, c</w:t>
      </w:r>
      <w:r w:rsidRPr="000833CD">
        <w:t>lause 5.2.7 and the SMF shall delete the UUAA context being revoked.</w:t>
      </w:r>
    </w:p>
    <w:p w14:paraId="4401DB55" w14:textId="0D47AFD1" w:rsidR="005B6EB7" w:rsidRPr="000833CD" w:rsidRDefault="005B6EB7" w:rsidP="001A29BA">
      <w:pPr>
        <w:pStyle w:val="B10"/>
        <w:rPr>
          <w:rFonts w:eastAsia="SimSun"/>
        </w:rPr>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24FC8C67" w14:textId="1DA3B135" w:rsidR="000B0078" w:rsidRPr="000833CD" w:rsidRDefault="000B0078" w:rsidP="00415C6F">
      <w:pPr>
        <w:pStyle w:val="Heading3"/>
      </w:pPr>
      <w:bookmarkStart w:id="41" w:name="_Toc97115175"/>
      <w:r w:rsidRPr="000833CD">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97115176"/>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833CD" w:rsidRDefault="000B0078" w:rsidP="000B0078">
      <w:r w:rsidRPr="000833CD">
        <w:t>The UUAA procedure is described in the clause 5.2.</w:t>
      </w:r>
      <w:r w:rsidR="00415C6F" w:rsidRPr="000833CD">
        <w:t>2</w:t>
      </w:r>
      <w:r w:rsidRPr="000833CD">
        <w:t xml:space="preserve">.2. </w:t>
      </w:r>
    </w:p>
    <w:p w14:paraId="66C0F3D3" w14:textId="749647C8" w:rsidR="000B0078" w:rsidRPr="000833CD" w:rsidRDefault="000B0078" w:rsidP="00415C6F">
      <w:pPr>
        <w:pStyle w:val="Heading4"/>
        <w:rPr>
          <w:rFonts w:eastAsia="SimSun"/>
        </w:rPr>
      </w:pPr>
      <w:bookmarkStart w:id="43" w:name="_Toc97115177"/>
      <w:r w:rsidRPr="000833CD">
        <w:rPr>
          <w:rFonts w:eastAsia="SimSun"/>
        </w:rPr>
        <w:t>5.2.</w:t>
      </w:r>
      <w:r w:rsidR="00415C6F" w:rsidRPr="000833CD">
        <w:rPr>
          <w:rFonts w:eastAsia="SimSun"/>
        </w:rPr>
        <w:t>2</w:t>
      </w:r>
      <w:r w:rsidRPr="000833CD">
        <w:rPr>
          <w:rFonts w:eastAsia="SimSun"/>
        </w:rPr>
        <w:t>.2</w:t>
      </w:r>
      <w:r w:rsidRPr="000833CD">
        <w:rPr>
          <w:rFonts w:eastAsia="SimSun"/>
        </w:rPr>
        <w:tab/>
        <w:t xml:space="preserve">UUAA procedure </w:t>
      </w:r>
      <w:bookmarkEnd w:id="43"/>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29" type="#_x0000_t75" style="width:354.4pt;height:275.4pt" o:ole="">
            <v:imagedata r:id="rId23" o:title=""/>
          </v:shape>
          <o:OLEObject Type="Embed" ProgID="Visio.Drawing.15" ShapeID="_x0000_i1029" DrawAspect="Content" ObjectID="_1756728764" r:id="rId24"/>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1699D36E"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0FD6C648" w14:textId="3082F28E" w:rsidR="00415C6F" w:rsidRPr="000833CD" w:rsidRDefault="00403441" w:rsidP="001A29BA">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7C66998C" w14:textId="0A51C6E0" w:rsidR="00AF0E7B" w:rsidRPr="000833CD" w:rsidRDefault="00AF0E7B" w:rsidP="00AF0E7B">
      <w:pPr>
        <w:pStyle w:val="Heading4"/>
        <w:rPr>
          <w:rFonts w:eastAsia="SimSun"/>
        </w:rPr>
      </w:pPr>
      <w:bookmarkStart w:id="44" w:name="_Toc97115178"/>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0" type="#_x0000_t75" style="width:354.4pt;height:172.05pt" o:ole="">
            <v:imagedata r:id="rId25" o:title=""/>
          </v:shape>
          <o:OLEObject Type="Embed" ProgID="Visio.Drawing.15" ShapeID="_x0000_i1030" DrawAspect="Content" ObjectID="_1756728765" r:id="rId26"/>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061CD9EA"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5" w:name="_Toc97115179"/>
      <w:r w:rsidRPr="000833CD">
        <w:t>5.2.</w:t>
      </w:r>
      <w:r w:rsidR="00B91A2D" w:rsidRPr="000833CD">
        <w:t>2</w:t>
      </w:r>
      <w:r w:rsidRPr="000833CD">
        <w:t>.4</w:t>
      </w:r>
      <w:r w:rsidR="008C448C">
        <w:tab/>
      </w:r>
      <w:r w:rsidRPr="000833CD">
        <w:t>UUAA Revocation</w:t>
      </w:r>
      <w:r w:rsidR="00F87776">
        <w:t xml:space="preserve"> </w:t>
      </w:r>
      <w:bookmarkEnd w:id="45"/>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1" type="#_x0000_t75" style="width:380.1pt;height:206.65pt" o:ole="">
            <v:imagedata r:id="rId27" o:title=""/>
          </v:shape>
          <o:OLEObject Type="Embed" ProgID="Visio.Drawing.15" ShapeID="_x0000_i1031" DrawAspect="Content" ObjectID="_1756728766" r:id="rId28"/>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1405295C"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02D3F8A" w14:textId="0C87AAC6" w:rsidR="000A11A4" w:rsidRPr="000833CD" w:rsidRDefault="000A11A4" w:rsidP="001A29BA">
      <w:pPr>
        <w:pStyle w:val="B10"/>
        <w:rPr>
          <w:rFonts w:eastAsia="SimSun"/>
        </w:rPr>
      </w:pPr>
      <w:r w:rsidRPr="000833CD">
        <w:t>5. The UE on receiving UAA revocation indication shall delete all UUAA related authorization data corresponding to the CAA-Level-UAV ID.</w:t>
      </w:r>
    </w:p>
    <w:p w14:paraId="0C3DF2D9" w14:textId="60B62DFF" w:rsidR="003C6D48" w:rsidRPr="000833CD" w:rsidRDefault="003C6D48" w:rsidP="00175D74">
      <w:pPr>
        <w:pStyle w:val="Heading2"/>
      </w:pPr>
      <w:bookmarkStart w:id="46" w:name="_Toc97115180"/>
      <w:r w:rsidRPr="000833CD">
        <w:t>5.</w:t>
      </w:r>
      <w:r w:rsidR="006437FB" w:rsidRPr="000833CD">
        <w:t>3</w:t>
      </w:r>
      <w:r w:rsidRPr="000833CD">
        <w:tab/>
        <w:t xml:space="preserve">Location Information Veracity and Location Tracking </w:t>
      </w:r>
      <w:bookmarkEnd w:id="46"/>
      <w:r w:rsidR="009B7FB3">
        <w:t>Authorization</w:t>
      </w:r>
    </w:p>
    <w:p w14:paraId="3F9A2C59" w14:textId="626DAD27" w:rsidR="003C6D48" w:rsidRPr="000833CD" w:rsidRDefault="003C6D48" w:rsidP="00175D74">
      <w:pPr>
        <w:pStyle w:val="Heading3"/>
      </w:pPr>
      <w:bookmarkStart w:id="47" w:name="_Toc97115181"/>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14568796"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 </w:t>
      </w:r>
    </w:p>
    <w:p w14:paraId="417882FD" w14:textId="45644FAF" w:rsidR="003C6D48" w:rsidRPr="000833CD" w:rsidRDefault="003C6D48" w:rsidP="003C6D48">
      <w:r w:rsidRPr="000833CD">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Pr="000833CD" w:rsidRDefault="006437FB" w:rsidP="00175D74">
      <w:pPr>
        <w:pStyle w:val="Heading3"/>
      </w:pPr>
      <w:bookmarkStart w:id="48" w:name="_Toc97115182"/>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6CE6CA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2EC1726C" w:rsidR="00401659" w:rsidRPr="000833CD" w:rsidRDefault="00401659" w:rsidP="00175D74">
      <w:pPr>
        <w:pStyle w:val="NO"/>
      </w:pPr>
      <w:r w:rsidRPr="000833CD">
        <w:t>NOTE</w:t>
      </w:r>
      <w:r w:rsidR="00CA5474" w:rsidRPr="000833CD">
        <w:t xml:space="preserve"> 1</w:t>
      </w:r>
      <w:r w:rsidRPr="000833CD">
        <w:t xml:space="preserve">: </w:t>
      </w:r>
      <w:r w:rsidR="004C219E">
        <w:t>Void</w:t>
      </w:r>
    </w:p>
    <w:p w14:paraId="3F982FE3" w14:textId="7DD58EDF"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 xml:space="preserve">When the USS request UAS NF for a list of the UAVs in the geographic area, if the USS performed the UUAA of the UAV, or the UAS NF is authorized to receive such information,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9" w:name="_Toc97115183"/>
      <w:r w:rsidRPr="000833CD">
        <w:t>5.4</w:t>
      </w:r>
      <w:r w:rsidRPr="000833CD">
        <w:tab/>
        <w:t>Pairing Authorization for UAV and UAVC</w:t>
      </w:r>
      <w:bookmarkEnd w:id="49"/>
    </w:p>
    <w:p w14:paraId="4EDEA912" w14:textId="59CBEAA9" w:rsidR="00596F37" w:rsidRPr="000833CD" w:rsidRDefault="00596F37" w:rsidP="00B70A4B">
      <w:pPr>
        <w:pStyle w:val="Heading3"/>
      </w:pPr>
      <w:bookmarkStart w:id="50" w:name="_Toc97115184"/>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97115185"/>
      <w:r w:rsidRPr="000833CD">
        <w:t>5.4.2</w:t>
      </w:r>
      <w:r w:rsidR="002F7738" w:rsidRPr="000833CD">
        <w:tab/>
      </w:r>
      <w:r w:rsidRPr="000833CD">
        <w:t>UAV pairing Authorization with UAVC in 5GS</w:t>
      </w:r>
      <w:r w:rsidR="00F87776">
        <w:t xml:space="preserve"> </w:t>
      </w:r>
      <w:bookmarkEnd w:id="51"/>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2" type="#_x0000_t75" style="width:354.4pt;height:137.9pt" o:ole="">
            <v:imagedata r:id="rId30" o:title=""/>
          </v:shape>
          <o:OLEObject Type="Embed" ProgID="Visio.Drawing.15" ShapeID="_x0000_i1032" DrawAspect="Content" ObjectID="_1756728767" r:id="rId31"/>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2" w:name="_Toc97115186"/>
      <w:r w:rsidRPr="000833CD">
        <w:t>5.4.</w:t>
      </w:r>
      <w:r w:rsidR="00A42E62" w:rsidRPr="000833CD">
        <w:t>3</w:t>
      </w:r>
      <w:r w:rsidR="002F7738" w:rsidRPr="000833CD">
        <w:tab/>
      </w:r>
      <w:r w:rsidRPr="000833CD">
        <w:t>UAV pairing Authorization with UAVC in EPS</w:t>
      </w:r>
      <w:r w:rsidR="00F87776">
        <w:t xml:space="preserve"> </w:t>
      </w:r>
      <w:bookmarkEnd w:id="52"/>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3" type="#_x0000_t75" style="width:354.4pt;height:137.9pt" o:ole="">
            <v:imagedata r:id="rId32" o:title=""/>
          </v:shape>
          <o:OLEObject Type="Embed" ProgID="Visio.Drawing.15" ShapeID="_x0000_i1033" DrawAspect="Content" ObjectID="_1756728768" r:id="rId33"/>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3" w:name="_Toc97115187"/>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0CCA0D3A" w:rsidR="002675F0" w:rsidRPr="000833CD"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06FAD520" w14:textId="044606A9" w:rsidR="00054A22" w:rsidRPr="000833CD" w:rsidRDefault="00080512" w:rsidP="004C0C7F">
      <w:pPr>
        <w:pStyle w:val="Heading8"/>
      </w:pPr>
      <w:r w:rsidRPr="000833CD">
        <w:br w:type="page"/>
      </w:r>
      <w:bookmarkStart w:id="54" w:name="_Toc97115188"/>
      <w:r w:rsidRPr="000833CD">
        <w:t xml:space="preserve">Annex </w:t>
      </w:r>
      <w:r w:rsidR="00A9071D" w:rsidRPr="000833CD">
        <w:t>A</w:t>
      </w:r>
      <w:r w:rsidRPr="000833CD">
        <w:t xml:space="preserve"> (informative):</w:t>
      </w:r>
      <w:r w:rsidRPr="000833CD">
        <w:br/>
        <w:t>Change history</w:t>
      </w:r>
      <w:bookmarkStart w:id="55" w:name="historyclause"/>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r w:rsidR="004C6A88" w:rsidRPr="000833CD" w14:paraId="3F5D8527" w14:textId="77777777" w:rsidTr="00A53F5B">
        <w:tc>
          <w:tcPr>
            <w:tcW w:w="800" w:type="dxa"/>
            <w:shd w:val="solid" w:color="FFFFFF" w:fill="auto"/>
          </w:tcPr>
          <w:p w14:paraId="736CD773" w14:textId="01C9ED35" w:rsidR="004C6A88" w:rsidRDefault="004C6A88" w:rsidP="006B54E5">
            <w:pPr>
              <w:pStyle w:val="TAC"/>
              <w:rPr>
                <w:sz w:val="16"/>
                <w:szCs w:val="16"/>
              </w:rPr>
            </w:pPr>
            <w:r>
              <w:rPr>
                <w:sz w:val="16"/>
                <w:szCs w:val="16"/>
              </w:rPr>
              <w:t>2022-06</w:t>
            </w:r>
          </w:p>
        </w:tc>
        <w:tc>
          <w:tcPr>
            <w:tcW w:w="901" w:type="dxa"/>
            <w:shd w:val="solid" w:color="FFFFFF" w:fill="auto"/>
          </w:tcPr>
          <w:p w14:paraId="319256FB" w14:textId="1EC288F6" w:rsidR="004C6A88" w:rsidRDefault="004C6A88" w:rsidP="006B54E5">
            <w:pPr>
              <w:pStyle w:val="TAC"/>
              <w:rPr>
                <w:sz w:val="16"/>
                <w:szCs w:val="16"/>
              </w:rPr>
            </w:pPr>
            <w:r>
              <w:rPr>
                <w:sz w:val="16"/>
                <w:szCs w:val="16"/>
              </w:rPr>
              <w:t>SA#98e</w:t>
            </w:r>
          </w:p>
        </w:tc>
        <w:tc>
          <w:tcPr>
            <w:tcW w:w="993" w:type="dxa"/>
            <w:shd w:val="solid" w:color="FFFFFF" w:fill="auto"/>
          </w:tcPr>
          <w:p w14:paraId="561FACEE" w14:textId="0546B9E5" w:rsidR="004C6A88" w:rsidRDefault="004C6A88" w:rsidP="006B54E5">
            <w:pPr>
              <w:pStyle w:val="TAC"/>
              <w:rPr>
                <w:sz w:val="16"/>
                <w:szCs w:val="16"/>
              </w:rPr>
            </w:pPr>
            <w:r>
              <w:rPr>
                <w:sz w:val="16"/>
                <w:szCs w:val="16"/>
              </w:rPr>
              <w:t>SP-221153</w:t>
            </w:r>
          </w:p>
        </w:tc>
        <w:tc>
          <w:tcPr>
            <w:tcW w:w="519" w:type="dxa"/>
            <w:shd w:val="solid" w:color="FFFFFF" w:fill="auto"/>
          </w:tcPr>
          <w:p w14:paraId="183A06D2" w14:textId="6B5B5DCA" w:rsidR="004C6A88" w:rsidRDefault="004C6A88" w:rsidP="006B54E5">
            <w:pPr>
              <w:pStyle w:val="TAL"/>
              <w:rPr>
                <w:sz w:val="16"/>
                <w:szCs w:val="16"/>
              </w:rPr>
            </w:pPr>
            <w:r>
              <w:rPr>
                <w:sz w:val="16"/>
                <w:szCs w:val="16"/>
              </w:rPr>
              <w:t>0011</w:t>
            </w:r>
          </w:p>
        </w:tc>
        <w:tc>
          <w:tcPr>
            <w:tcW w:w="425" w:type="dxa"/>
            <w:shd w:val="solid" w:color="FFFFFF" w:fill="auto"/>
          </w:tcPr>
          <w:p w14:paraId="05247066" w14:textId="04F79F6B" w:rsidR="004C6A88" w:rsidRDefault="004C6A88" w:rsidP="006B54E5">
            <w:pPr>
              <w:pStyle w:val="TAR"/>
              <w:rPr>
                <w:sz w:val="16"/>
                <w:szCs w:val="16"/>
              </w:rPr>
            </w:pPr>
            <w:r>
              <w:rPr>
                <w:sz w:val="16"/>
                <w:szCs w:val="16"/>
              </w:rPr>
              <w:t>3</w:t>
            </w:r>
          </w:p>
        </w:tc>
        <w:tc>
          <w:tcPr>
            <w:tcW w:w="567" w:type="dxa"/>
            <w:shd w:val="solid" w:color="FFFFFF" w:fill="auto"/>
          </w:tcPr>
          <w:p w14:paraId="61F89ED1" w14:textId="0D810AB1" w:rsidR="004C6A88" w:rsidRDefault="004C6A88" w:rsidP="006B54E5">
            <w:pPr>
              <w:pStyle w:val="TAC"/>
              <w:rPr>
                <w:sz w:val="16"/>
                <w:szCs w:val="16"/>
              </w:rPr>
            </w:pPr>
            <w:r>
              <w:rPr>
                <w:sz w:val="16"/>
                <w:szCs w:val="16"/>
              </w:rPr>
              <w:t>F</w:t>
            </w:r>
          </w:p>
        </w:tc>
        <w:tc>
          <w:tcPr>
            <w:tcW w:w="4726" w:type="dxa"/>
            <w:shd w:val="solid" w:color="FFFFFF" w:fill="auto"/>
          </w:tcPr>
          <w:p w14:paraId="19F1A6BF" w14:textId="21567EAA" w:rsidR="004C6A88" w:rsidRDefault="004C6A88" w:rsidP="006B54E5">
            <w:pPr>
              <w:pStyle w:val="TAL"/>
              <w:rPr>
                <w:sz w:val="16"/>
                <w:szCs w:val="16"/>
              </w:rPr>
            </w:pPr>
            <w:r>
              <w:rPr>
                <w:sz w:val="16"/>
                <w:szCs w:val="16"/>
              </w:rPr>
              <w:t>Correction to references in clause 5.2.1.5</w:t>
            </w:r>
          </w:p>
        </w:tc>
        <w:tc>
          <w:tcPr>
            <w:tcW w:w="708" w:type="dxa"/>
            <w:shd w:val="solid" w:color="FFFFFF" w:fill="auto"/>
          </w:tcPr>
          <w:p w14:paraId="6696B9A9" w14:textId="6E1A04AA" w:rsidR="004C6A88" w:rsidRDefault="004C6A88" w:rsidP="006B54E5">
            <w:pPr>
              <w:pStyle w:val="TAC"/>
              <w:rPr>
                <w:sz w:val="16"/>
                <w:szCs w:val="16"/>
              </w:rPr>
            </w:pPr>
            <w:r>
              <w:rPr>
                <w:sz w:val="16"/>
                <w:szCs w:val="16"/>
              </w:rPr>
              <w:t>17.2.0</w:t>
            </w:r>
          </w:p>
        </w:tc>
      </w:tr>
      <w:tr w:rsidR="004C6A88" w:rsidRPr="000833CD" w14:paraId="6F801376" w14:textId="77777777" w:rsidTr="00A53F5B">
        <w:tc>
          <w:tcPr>
            <w:tcW w:w="800" w:type="dxa"/>
            <w:shd w:val="solid" w:color="FFFFFF" w:fill="auto"/>
          </w:tcPr>
          <w:p w14:paraId="7101D2E9" w14:textId="1F779180" w:rsidR="004C6A88" w:rsidRDefault="004C6A88" w:rsidP="004C6A88">
            <w:pPr>
              <w:pStyle w:val="TAC"/>
              <w:rPr>
                <w:sz w:val="16"/>
                <w:szCs w:val="16"/>
              </w:rPr>
            </w:pPr>
            <w:r>
              <w:rPr>
                <w:sz w:val="16"/>
                <w:szCs w:val="16"/>
              </w:rPr>
              <w:t>2022-06</w:t>
            </w:r>
          </w:p>
        </w:tc>
        <w:tc>
          <w:tcPr>
            <w:tcW w:w="901" w:type="dxa"/>
            <w:shd w:val="solid" w:color="FFFFFF" w:fill="auto"/>
          </w:tcPr>
          <w:p w14:paraId="6E0530A6" w14:textId="4915AA40" w:rsidR="004C6A88" w:rsidRDefault="004C6A88" w:rsidP="004C6A88">
            <w:pPr>
              <w:pStyle w:val="TAC"/>
              <w:rPr>
                <w:sz w:val="16"/>
                <w:szCs w:val="16"/>
              </w:rPr>
            </w:pPr>
            <w:r>
              <w:rPr>
                <w:sz w:val="16"/>
                <w:szCs w:val="16"/>
              </w:rPr>
              <w:t>SA#98e</w:t>
            </w:r>
          </w:p>
        </w:tc>
        <w:tc>
          <w:tcPr>
            <w:tcW w:w="993" w:type="dxa"/>
            <w:shd w:val="solid" w:color="FFFFFF" w:fill="auto"/>
          </w:tcPr>
          <w:p w14:paraId="582841D2" w14:textId="7320ACCF" w:rsidR="004C6A88" w:rsidRDefault="004C6A88" w:rsidP="004C6A88">
            <w:pPr>
              <w:pStyle w:val="TAC"/>
              <w:rPr>
                <w:sz w:val="16"/>
                <w:szCs w:val="16"/>
              </w:rPr>
            </w:pPr>
            <w:r>
              <w:rPr>
                <w:sz w:val="16"/>
                <w:szCs w:val="16"/>
              </w:rPr>
              <w:t>SP-221153</w:t>
            </w:r>
          </w:p>
        </w:tc>
        <w:tc>
          <w:tcPr>
            <w:tcW w:w="519" w:type="dxa"/>
            <w:shd w:val="solid" w:color="FFFFFF" w:fill="auto"/>
          </w:tcPr>
          <w:p w14:paraId="1B71F653" w14:textId="411DEE00" w:rsidR="004C6A88" w:rsidRDefault="004C6A88" w:rsidP="004C6A88">
            <w:pPr>
              <w:pStyle w:val="TAL"/>
              <w:rPr>
                <w:sz w:val="16"/>
                <w:szCs w:val="16"/>
              </w:rPr>
            </w:pPr>
            <w:r>
              <w:rPr>
                <w:sz w:val="16"/>
                <w:szCs w:val="16"/>
              </w:rPr>
              <w:t>0019</w:t>
            </w:r>
          </w:p>
        </w:tc>
        <w:tc>
          <w:tcPr>
            <w:tcW w:w="425" w:type="dxa"/>
            <w:shd w:val="solid" w:color="FFFFFF" w:fill="auto"/>
          </w:tcPr>
          <w:p w14:paraId="7E038A3E" w14:textId="1F94BBB0" w:rsidR="004C6A88" w:rsidRDefault="004C6A88" w:rsidP="004C6A88">
            <w:pPr>
              <w:pStyle w:val="TAR"/>
              <w:rPr>
                <w:sz w:val="16"/>
                <w:szCs w:val="16"/>
              </w:rPr>
            </w:pPr>
            <w:r>
              <w:rPr>
                <w:sz w:val="16"/>
                <w:szCs w:val="16"/>
              </w:rPr>
              <w:t>-</w:t>
            </w:r>
          </w:p>
        </w:tc>
        <w:tc>
          <w:tcPr>
            <w:tcW w:w="567" w:type="dxa"/>
            <w:shd w:val="solid" w:color="FFFFFF" w:fill="auto"/>
          </w:tcPr>
          <w:p w14:paraId="68DB6049" w14:textId="67C4E256" w:rsidR="004C6A88" w:rsidRDefault="004C6A88" w:rsidP="004C6A88">
            <w:pPr>
              <w:pStyle w:val="TAC"/>
              <w:rPr>
                <w:sz w:val="16"/>
                <w:szCs w:val="16"/>
              </w:rPr>
            </w:pPr>
            <w:r>
              <w:rPr>
                <w:sz w:val="16"/>
                <w:szCs w:val="16"/>
              </w:rPr>
              <w:t>F</w:t>
            </w:r>
          </w:p>
        </w:tc>
        <w:tc>
          <w:tcPr>
            <w:tcW w:w="4726" w:type="dxa"/>
            <w:shd w:val="solid" w:color="FFFFFF" w:fill="auto"/>
          </w:tcPr>
          <w:p w14:paraId="4309C2C9" w14:textId="3B314C69" w:rsidR="004C6A88" w:rsidRDefault="004C6A88" w:rsidP="004C6A88">
            <w:pPr>
              <w:pStyle w:val="TAL"/>
              <w:rPr>
                <w:sz w:val="16"/>
                <w:szCs w:val="16"/>
              </w:rPr>
            </w:pPr>
            <w:r>
              <w:rPr>
                <w:sz w:val="16"/>
                <w:szCs w:val="16"/>
              </w:rPr>
              <w:t>Editorial change on USS authorization</w:t>
            </w:r>
          </w:p>
        </w:tc>
        <w:tc>
          <w:tcPr>
            <w:tcW w:w="708" w:type="dxa"/>
            <w:shd w:val="solid" w:color="FFFFFF" w:fill="auto"/>
          </w:tcPr>
          <w:p w14:paraId="688272EE" w14:textId="74A40C64" w:rsidR="004C6A88" w:rsidRDefault="004C6A88" w:rsidP="004C6A88">
            <w:pPr>
              <w:pStyle w:val="TAC"/>
              <w:rPr>
                <w:sz w:val="16"/>
                <w:szCs w:val="16"/>
              </w:rPr>
            </w:pPr>
            <w:r>
              <w:rPr>
                <w:sz w:val="16"/>
                <w:szCs w:val="16"/>
              </w:rPr>
              <w:t>17.2.0</w:t>
            </w:r>
          </w:p>
        </w:tc>
      </w:tr>
      <w:tr w:rsidR="00FB73B8" w:rsidRPr="000833CD" w14:paraId="24EFEA95" w14:textId="77777777" w:rsidTr="00A53F5B">
        <w:tc>
          <w:tcPr>
            <w:tcW w:w="800" w:type="dxa"/>
            <w:shd w:val="solid" w:color="FFFFFF" w:fill="auto"/>
          </w:tcPr>
          <w:p w14:paraId="1D22533D" w14:textId="2E740E17" w:rsidR="00FB73B8" w:rsidRDefault="00FB73B8" w:rsidP="004C6A88">
            <w:pPr>
              <w:pStyle w:val="TAC"/>
              <w:rPr>
                <w:sz w:val="16"/>
                <w:szCs w:val="16"/>
              </w:rPr>
            </w:pPr>
            <w:r>
              <w:rPr>
                <w:sz w:val="16"/>
                <w:szCs w:val="16"/>
              </w:rPr>
              <w:t>2023-06</w:t>
            </w:r>
          </w:p>
        </w:tc>
        <w:tc>
          <w:tcPr>
            <w:tcW w:w="901" w:type="dxa"/>
            <w:shd w:val="solid" w:color="FFFFFF" w:fill="auto"/>
          </w:tcPr>
          <w:p w14:paraId="48E01DE1" w14:textId="5F332BAD" w:rsidR="00FB73B8" w:rsidRDefault="00FB73B8" w:rsidP="004C6A88">
            <w:pPr>
              <w:pStyle w:val="TAC"/>
              <w:rPr>
                <w:sz w:val="16"/>
                <w:szCs w:val="16"/>
              </w:rPr>
            </w:pPr>
            <w:r>
              <w:rPr>
                <w:sz w:val="16"/>
                <w:szCs w:val="16"/>
              </w:rPr>
              <w:t>SA#100</w:t>
            </w:r>
          </w:p>
        </w:tc>
        <w:tc>
          <w:tcPr>
            <w:tcW w:w="993" w:type="dxa"/>
            <w:shd w:val="solid" w:color="FFFFFF" w:fill="auto"/>
          </w:tcPr>
          <w:p w14:paraId="58E72EF5" w14:textId="7B653E6A" w:rsidR="00FB73B8" w:rsidRDefault="00FB73B8" w:rsidP="004C6A88">
            <w:pPr>
              <w:pStyle w:val="TAC"/>
              <w:rPr>
                <w:sz w:val="16"/>
                <w:szCs w:val="16"/>
              </w:rPr>
            </w:pPr>
            <w:r>
              <w:rPr>
                <w:sz w:val="16"/>
                <w:szCs w:val="16"/>
              </w:rPr>
              <w:t>SP-230603</w:t>
            </w:r>
          </w:p>
        </w:tc>
        <w:tc>
          <w:tcPr>
            <w:tcW w:w="519" w:type="dxa"/>
            <w:shd w:val="solid" w:color="FFFFFF" w:fill="auto"/>
          </w:tcPr>
          <w:p w14:paraId="38014E43" w14:textId="0B49B04B" w:rsidR="00FB73B8" w:rsidRDefault="00FB73B8" w:rsidP="004C6A88">
            <w:pPr>
              <w:pStyle w:val="TAL"/>
              <w:rPr>
                <w:sz w:val="16"/>
                <w:szCs w:val="16"/>
              </w:rPr>
            </w:pPr>
            <w:r>
              <w:rPr>
                <w:sz w:val="16"/>
                <w:szCs w:val="16"/>
              </w:rPr>
              <w:t>0023</w:t>
            </w:r>
          </w:p>
        </w:tc>
        <w:tc>
          <w:tcPr>
            <w:tcW w:w="425" w:type="dxa"/>
            <w:shd w:val="solid" w:color="FFFFFF" w:fill="auto"/>
          </w:tcPr>
          <w:p w14:paraId="25243157" w14:textId="138B134A" w:rsidR="00FB73B8" w:rsidRDefault="00FB73B8" w:rsidP="004C6A88">
            <w:pPr>
              <w:pStyle w:val="TAR"/>
              <w:rPr>
                <w:sz w:val="16"/>
                <w:szCs w:val="16"/>
              </w:rPr>
            </w:pPr>
            <w:r>
              <w:rPr>
                <w:sz w:val="16"/>
                <w:szCs w:val="16"/>
              </w:rPr>
              <w:t>1</w:t>
            </w:r>
          </w:p>
        </w:tc>
        <w:tc>
          <w:tcPr>
            <w:tcW w:w="567" w:type="dxa"/>
            <w:shd w:val="solid" w:color="FFFFFF" w:fill="auto"/>
          </w:tcPr>
          <w:p w14:paraId="788597A4" w14:textId="2CC8CA09" w:rsidR="00FB73B8" w:rsidRDefault="00FB73B8" w:rsidP="004C6A88">
            <w:pPr>
              <w:pStyle w:val="TAC"/>
              <w:rPr>
                <w:sz w:val="16"/>
                <w:szCs w:val="16"/>
              </w:rPr>
            </w:pPr>
            <w:r>
              <w:rPr>
                <w:sz w:val="16"/>
                <w:szCs w:val="16"/>
              </w:rPr>
              <w:t>F</w:t>
            </w:r>
          </w:p>
        </w:tc>
        <w:tc>
          <w:tcPr>
            <w:tcW w:w="4726" w:type="dxa"/>
            <w:shd w:val="solid" w:color="FFFFFF" w:fill="auto"/>
          </w:tcPr>
          <w:p w14:paraId="381761E5" w14:textId="2546DF5C" w:rsidR="00FB73B8" w:rsidRDefault="00FB73B8" w:rsidP="004C6A88">
            <w:pPr>
              <w:pStyle w:val="TAL"/>
              <w:rPr>
                <w:sz w:val="16"/>
                <w:szCs w:val="16"/>
              </w:rPr>
            </w:pPr>
            <w:r>
              <w:rPr>
                <w:sz w:val="16"/>
                <w:szCs w:val="16"/>
              </w:rPr>
              <w:t>TS 33.256 EN Cleanup</w:t>
            </w:r>
          </w:p>
        </w:tc>
        <w:tc>
          <w:tcPr>
            <w:tcW w:w="708" w:type="dxa"/>
            <w:shd w:val="solid" w:color="FFFFFF" w:fill="auto"/>
          </w:tcPr>
          <w:p w14:paraId="741356A5" w14:textId="541B7973" w:rsidR="00FB73B8" w:rsidRDefault="00FB73B8" w:rsidP="004C6A88">
            <w:pPr>
              <w:pStyle w:val="TAC"/>
              <w:rPr>
                <w:sz w:val="16"/>
                <w:szCs w:val="16"/>
              </w:rPr>
            </w:pPr>
            <w:r>
              <w:rPr>
                <w:sz w:val="16"/>
                <w:szCs w:val="16"/>
              </w:rPr>
              <w:t>17.3.0</w:t>
            </w:r>
          </w:p>
        </w:tc>
      </w:tr>
      <w:tr w:rsidR="00007A92" w:rsidRPr="000833CD" w14:paraId="49F5BD1E" w14:textId="77777777" w:rsidTr="00A53F5B">
        <w:tc>
          <w:tcPr>
            <w:tcW w:w="800" w:type="dxa"/>
            <w:shd w:val="solid" w:color="FFFFFF" w:fill="auto"/>
          </w:tcPr>
          <w:p w14:paraId="0B4A6D5C" w14:textId="73650EEC" w:rsidR="00007A92" w:rsidRDefault="00007A92" w:rsidP="004C6A88">
            <w:pPr>
              <w:pStyle w:val="TAC"/>
              <w:rPr>
                <w:sz w:val="16"/>
                <w:szCs w:val="16"/>
              </w:rPr>
            </w:pPr>
            <w:r>
              <w:rPr>
                <w:sz w:val="16"/>
                <w:szCs w:val="16"/>
              </w:rPr>
              <w:t>2023-09</w:t>
            </w:r>
          </w:p>
        </w:tc>
        <w:tc>
          <w:tcPr>
            <w:tcW w:w="901" w:type="dxa"/>
            <w:shd w:val="solid" w:color="FFFFFF" w:fill="auto"/>
          </w:tcPr>
          <w:p w14:paraId="41521419" w14:textId="06FA6A93" w:rsidR="00007A92" w:rsidRDefault="00007A92" w:rsidP="004C6A88">
            <w:pPr>
              <w:pStyle w:val="TAC"/>
              <w:rPr>
                <w:sz w:val="16"/>
                <w:szCs w:val="16"/>
              </w:rPr>
            </w:pPr>
            <w:r>
              <w:rPr>
                <w:sz w:val="16"/>
                <w:szCs w:val="16"/>
              </w:rPr>
              <w:t>SA#101</w:t>
            </w:r>
          </w:p>
        </w:tc>
        <w:tc>
          <w:tcPr>
            <w:tcW w:w="993" w:type="dxa"/>
            <w:shd w:val="solid" w:color="FFFFFF" w:fill="auto"/>
          </w:tcPr>
          <w:p w14:paraId="04D9ED56" w14:textId="64603D69" w:rsidR="00007A92" w:rsidRDefault="00007A92" w:rsidP="004C6A88">
            <w:pPr>
              <w:pStyle w:val="TAC"/>
              <w:rPr>
                <w:sz w:val="16"/>
                <w:szCs w:val="16"/>
              </w:rPr>
            </w:pPr>
            <w:r>
              <w:rPr>
                <w:sz w:val="16"/>
                <w:szCs w:val="16"/>
              </w:rPr>
              <w:t>SP-230897</w:t>
            </w:r>
          </w:p>
        </w:tc>
        <w:tc>
          <w:tcPr>
            <w:tcW w:w="519" w:type="dxa"/>
            <w:shd w:val="solid" w:color="FFFFFF" w:fill="auto"/>
          </w:tcPr>
          <w:p w14:paraId="37729F16" w14:textId="4FD7402D" w:rsidR="00007A92" w:rsidRDefault="00007A92" w:rsidP="004C6A88">
            <w:pPr>
              <w:pStyle w:val="TAL"/>
              <w:rPr>
                <w:sz w:val="16"/>
                <w:szCs w:val="16"/>
              </w:rPr>
            </w:pPr>
            <w:r>
              <w:rPr>
                <w:sz w:val="16"/>
                <w:szCs w:val="16"/>
              </w:rPr>
              <w:t>0024</w:t>
            </w:r>
          </w:p>
        </w:tc>
        <w:tc>
          <w:tcPr>
            <w:tcW w:w="425" w:type="dxa"/>
            <w:shd w:val="solid" w:color="FFFFFF" w:fill="auto"/>
          </w:tcPr>
          <w:p w14:paraId="434DD43A" w14:textId="0FC5CFB9" w:rsidR="00007A92" w:rsidRDefault="00007A92" w:rsidP="004C6A88">
            <w:pPr>
              <w:pStyle w:val="TAR"/>
              <w:rPr>
                <w:sz w:val="16"/>
                <w:szCs w:val="16"/>
              </w:rPr>
            </w:pPr>
            <w:r>
              <w:rPr>
                <w:sz w:val="16"/>
                <w:szCs w:val="16"/>
              </w:rPr>
              <w:t>-</w:t>
            </w:r>
          </w:p>
        </w:tc>
        <w:tc>
          <w:tcPr>
            <w:tcW w:w="567" w:type="dxa"/>
            <w:shd w:val="solid" w:color="FFFFFF" w:fill="auto"/>
          </w:tcPr>
          <w:p w14:paraId="1BD3889E" w14:textId="32BEA9B9" w:rsidR="00007A92" w:rsidRDefault="00007A92" w:rsidP="004C6A88">
            <w:pPr>
              <w:pStyle w:val="TAC"/>
              <w:rPr>
                <w:sz w:val="16"/>
                <w:szCs w:val="16"/>
              </w:rPr>
            </w:pPr>
            <w:r>
              <w:rPr>
                <w:sz w:val="16"/>
                <w:szCs w:val="16"/>
              </w:rPr>
              <w:t>F</w:t>
            </w:r>
          </w:p>
        </w:tc>
        <w:tc>
          <w:tcPr>
            <w:tcW w:w="4726" w:type="dxa"/>
            <w:shd w:val="solid" w:color="FFFFFF" w:fill="auto"/>
          </w:tcPr>
          <w:p w14:paraId="1D2CDD2F" w14:textId="5781FCEA" w:rsidR="00007A92" w:rsidRDefault="00007A92" w:rsidP="004C6A88">
            <w:pPr>
              <w:pStyle w:val="TAL"/>
              <w:rPr>
                <w:sz w:val="16"/>
                <w:szCs w:val="16"/>
              </w:rPr>
            </w:pPr>
            <w:r>
              <w:rPr>
                <w:sz w:val="16"/>
                <w:szCs w:val="16"/>
              </w:rPr>
              <w:t>Correcting some references in TS 33.256</w:t>
            </w:r>
          </w:p>
        </w:tc>
        <w:tc>
          <w:tcPr>
            <w:tcW w:w="708" w:type="dxa"/>
            <w:shd w:val="solid" w:color="FFFFFF" w:fill="auto"/>
          </w:tcPr>
          <w:p w14:paraId="5D2E0800" w14:textId="30D08DA0" w:rsidR="00007A92" w:rsidRDefault="00007A92" w:rsidP="004C6A88">
            <w:pPr>
              <w:pStyle w:val="TAC"/>
              <w:rPr>
                <w:sz w:val="16"/>
                <w:szCs w:val="16"/>
              </w:rPr>
            </w:pPr>
            <w:r>
              <w:rPr>
                <w:sz w:val="16"/>
                <w:szCs w:val="16"/>
              </w:rPr>
              <w:t>17.4.0</w:t>
            </w:r>
          </w:p>
        </w:tc>
      </w:tr>
    </w:tbl>
    <w:p w14:paraId="6AE5F0B0" w14:textId="77777777" w:rsidR="00080512" w:rsidRPr="000833CD" w:rsidRDefault="00080512"/>
    <w:sectPr w:rsidR="00080512" w:rsidRPr="000833C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50DBA" w14:textId="77777777" w:rsidR="00F47474" w:rsidRDefault="00F47474">
      <w:r>
        <w:separator/>
      </w:r>
    </w:p>
  </w:endnote>
  <w:endnote w:type="continuationSeparator" w:id="0">
    <w:p w14:paraId="36B743A5" w14:textId="77777777" w:rsidR="00F47474" w:rsidRDefault="00F47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5183E" w14:textId="77777777" w:rsidR="00F47474" w:rsidRDefault="00F47474">
      <w:r>
        <w:separator/>
      </w:r>
    </w:p>
  </w:footnote>
  <w:footnote w:type="continuationSeparator" w:id="0">
    <w:p w14:paraId="3D7BC438" w14:textId="77777777" w:rsidR="00F47474" w:rsidRDefault="00F47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6159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276">
      <w:rPr>
        <w:rFonts w:ascii="Arial" w:hAnsi="Arial" w:cs="Arial"/>
        <w:b/>
        <w:noProof/>
        <w:sz w:val="18"/>
        <w:szCs w:val="18"/>
      </w:rPr>
      <w:t>3GPP TS 33.256 V17.4.017.3.0 (2023-092023-06)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49F1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27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4891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5387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466755">
    <w:abstractNumId w:val="11"/>
  </w:num>
  <w:num w:numId="4" w16cid:durableId="1095977474">
    <w:abstractNumId w:val="13"/>
  </w:num>
  <w:num w:numId="5" w16cid:durableId="178663608">
    <w:abstractNumId w:val="9"/>
  </w:num>
  <w:num w:numId="6" w16cid:durableId="2024672892">
    <w:abstractNumId w:val="7"/>
  </w:num>
  <w:num w:numId="7" w16cid:durableId="1187596451">
    <w:abstractNumId w:val="6"/>
  </w:num>
  <w:num w:numId="8" w16cid:durableId="1469974650">
    <w:abstractNumId w:val="5"/>
  </w:num>
  <w:num w:numId="9" w16cid:durableId="290482540">
    <w:abstractNumId w:val="4"/>
  </w:num>
  <w:num w:numId="10" w16cid:durableId="455293681">
    <w:abstractNumId w:val="8"/>
  </w:num>
  <w:num w:numId="11" w16cid:durableId="481774330">
    <w:abstractNumId w:val="3"/>
  </w:num>
  <w:num w:numId="12" w16cid:durableId="1885676477">
    <w:abstractNumId w:val="12"/>
  </w:num>
  <w:num w:numId="13" w16cid:durableId="1337615685">
    <w:abstractNumId w:val="12"/>
  </w:num>
  <w:num w:numId="14" w16cid:durableId="566770244">
    <w:abstractNumId w:val="2"/>
  </w:num>
  <w:num w:numId="15" w16cid:durableId="464588973">
    <w:abstractNumId w:val="1"/>
  </w:num>
  <w:num w:numId="16" w16cid:durableId="513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2"/>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A29BA"/>
    <w:rsid w:val="001A4C42"/>
    <w:rsid w:val="001A7420"/>
    <w:rsid w:val="001B6637"/>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C3611"/>
    <w:rsid w:val="003C3971"/>
    <w:rsid w:val="003C4C7F"/>
    <w:rsid w:val="003C6D48"/>
    <w:rsid w:val="003D59A7"/>
    <w:rsid w:val="003E6349"/>
    <w:rsid w:val="003F455D"/>
    <w:rsid w:val="003F63DD"/>
    <w:rsid w:val="003F7D49"/>
    <w:rsid w:val="00401659"/>
    <w:rsid w:val="00403441"/>
    <w:rsid w:val="00404775"/>
    <w:rsid w:val="00415C6F"/>
    <w:rsid w:val="0042207C"/>
    <w:rsid w:val="00423334"/>
    <w:rsid w:val="00434529"/>
    <w:rsid w:val="004345EC"/>
    <w:rsid w:val="0045145E"/>
    <w:rsid w:val="004547D7"/>
    <w:rsid w:val="0045728D"/>
    <w:rsid w:val="004639DB"/>
    <w:rsid w:val="00465515"/>
    <w:rsid w:val="00465E85"/>
    <w:rsid w:val="00466440"/>
    <w:rsid w:val="0049129B"/>
    <w:rsid w:val="0049751D"/>
    <w:rsid w:val="004A5B0A"/>
    <w:rsid w:val="004B6DC1"/>
    <w:rsid w:val="004C0C7F"/>
    <w:rsid w:val="004C219E"/>
    <w:rsid w:val="004C30AC"/>
    <w:rsid w:val="004C6276"/>
    <w:rsid w:val="004C6A88"/>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6F37"/>
    <w:rsid w:val="00597B11"/>
    <w:rsid w:val="005B194F"/>
    <w:rsid w:val="005B6EB7"/>
    <w:rsid w:val="005D2E01"/>
    <w:rsid w:val="005D648F"/>
    <w:rsid w:val="005D7526"/>
    <w:rsid w:val="005E3F3F"/>
    <w:rsid w:val="005E4BB2"/>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B54E5"/>
    <w:rsid w:val="006C3D95"/>
    <w:rsid w:val="006D492B"/>
    <w:rsid w:val="006E5C86"/>
    <w:rsid w:val="00701116"/>
    <w:rsid w:val="00702CE9"/>
    <w:rsid w:val="0070780C"/>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37C0"/>
    <w:rsid w:val="007E1C26"/>
    <w:rsid w:val="007E2E09"/>
    <w:rsid w:val="007E3C01"/>
    <w:rsid w:val="007E5B3E"/>
    <w:rsid w:val="007F0F4A"/>
    <w:rsid w:val="008028A4"/>
    <w:rsid w:val="00830747"/>
    <w:rsid w:val="00832991"/>
    <w:rsid w:val="00861044"/>
    <w:rsid w:val="008637A6"/>
    <w:rsid w:val="008736E5"/>
    <w:rsid w:val="00875F9C"/>
    <w:rsid w:val="008768CA"/>
    <w:rsid w:val="00891107"/>
    <w:rsid w:val="00891409"/>
    <w:rsid w:val="008A557B"/>
    <w:rsid w:val="008C354C"/>
    <w:rsid w:val="008C384C"/>
    <w:rsid w:val="008C448C"/>
    <w:rsid w:val="008C6898"/>
    <w:rsid w:val="008D11B2"/>
    <w:rsid w:val="008D57E4"/>
    <w:rsid w:val="008E2D68"/>
    <w:rsid w:val="008E6756"/>
    <w:rsid w:val="00900C30"/>
    <w:rsid w:val="0090271F"/>
    <w:rsid w:val="00902E23"/>
    <w:rsid w:val="00910523"/>
    <w:rsid w:val="009114D7"/>
    <w:rsid w:val="0091348E"/>
    <w:rsid w:val="00917CCB"/>
    <w:rsid w:val="009210A0"/>
    <w:rsid w:val="00932A16"/>
    <w:rsid w:val="00933FB0"/>
    <w:rsid w:val="00942EC2"/>
    <w:rsid w:val="00965027"/>
    <w:rsid w:val="00966A06"/>
    <w:rsid w:val="00972591"/>
    <w:rsid w:val="00976FAB"/>
    <w:rsid w:val="0098578D"/>
    <w:rsid w:val="009A736A"/>
    <w:rsid w:val="009B6C6B"/>
    <w:rsid w:val="009B6D21"/>
    <w:rsid w:val="009B7FB3"/>
    <w:rsid w:val="009C258A"/>
    <w:rsid w:val="009E50B9"/>
    <w:rsid w:val="009F37B7"/>
    <w:rsid w:val="009F5994"/>
    <w:rsid w:val="009F6087"/>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6DEB"/>
    <w:rsid w:val="00B15449"/>
    <w:rsid w:val="00B15D29"/>
    <w:rsid w:val="00B4455D"/>
    <w:rsid w:val="00B47895"/>
    <w:rsid w:val="00B50304"/>
    <w:rsid w:val="00B5379D"/>
    <w:rsid w:val="00B62B75"/>
    <w:rsid w:val="00B64B50"/>
    <w:rsid w:val="00B66078"/>
    <w:rsid w:val="00B70A4B"/>
    <w:rsid w:val="00B7219F"/>
    <w:rsid w:val="00B77F67"/>
    <w:rsid w:val="00B91A2D"/>
    <w:rsid w:val="00B93086"/>
    <w:rsid w:val="00B93D3D"/>
    <w:rsid w:val="00B93DF1"/>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2546F"/>
    <w:rsid w:val="00C33079"/>
    <w:rsid w:val="00C45231"/>
    <w:rsid w:val="00C53379"/>
    <w:rsid w:val="00C551FF"/>
    <w:rsid w:val="00C56D25"/>
    <w:rsid w:val="00C72833"/>
    <w:rsid w:val="00C80F1D"/>
    <w:rsid w:val="00C91962"/>
    <w:rsid w:val="00C93F40"/>
    <w:rsid w:val="00C95880"/>
    <w:rsid w:val="00CA0C21"/>
    <w:rsid w:val="00CA3D0C"/>
    <w:rsid w:val="00CA5474"/>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02383"/>
    <w:rsid w:val="00E12AA5"/>
    <w:rsid w:val="00E15D1B"/>
    <w:rsid w:val="00E16509"/>
    <w:rsid w:val="00E17F41"/>
    <w:rsid w:val="00E20605"/>
    <w:rsid w:val="00E20957"/>
    <w:rsid w:val="00E24A4A"/>
    <w:rsid w:val="00E27B0F"/>
    <w:rsid w:val="00E32248"/>
    <w:rsid w:val="00E338B7"/>
    <w:rsid w:val="00E4089E"/>
    <w:rsid w:val="00E42296"/>
    <w:rsid w:val="00E44582"/>
    <w:rsid w:val="00E44EB8"/>
    <w:rsid w:val="00E527C3"/>
    <w:rsid w:val="00E77645"/>
    <w:rsid w:val="00E81707"/>
    <w:rsid w:val="00E95CFE"/>
    <w:rsid w:val="00EA15B0"/>
    <w:rsid w:val="00EA5EA7"/>
    <w:rsid w:val="00EB2C17"/>
    <w:rsid w:val="00EC3705"/>
    <w:rsid w:val="00EC4A25"/>
    <w:rsid w:val="00EF608C"/>
    <w:rsid w:val="00F01AF8"/>
    <w:rsid w:val="00F025A2"/>
    <w:rsid w:val="00F04712"/>
    <w:rsid w:val="00F05A8F"/>
    <w:rsid w:val="00F13360"/>
    <w:rsid w:val="00F22EC7"/>
    <w:rsid w:val="00F26AD2"/>
    <w:rsid w:val="00F300BF"/>
    <w:rsid w:val="00F325C8"/>
    <w:rsid w:val="00F47474"/>
    <w:rsid w:val="00F55F1B"/>
    <w:rsid w:val="00F60E89"/>
    <w:rsid w:val="00F653B8"/>
    <w:rsid w:val="00F74F5C"/>
    <w:rsid w:val="00F87776"/>
    <w:rsid w:val="00F87777"/>
    <w:rsid w:val="00F9008D"/>
    <w:rsid w:val="00F91533"/>
    <w:rsid w:val="00FA1266"/>
    <w:rsid w:val="00FA203F"/>
    <w:rsid w:val="00FB73B8"/>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rsid w:val="000833CD"/>
    <w:pPr>
      <w:spacing w:before="180"/>
      <w:ind w:left="2693" w:hanging="2693"/>
    </w:pPr>
    <w:rPr>
      <w:b/>
    </w:rPr>
  </w:style>
  <w:style w:type="paragraph" w:styleId="TOC1">
    <w:name w:val="toc 1"/>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rsid w:val="000833CD"/>
    <w:pPr>
      <w:ind w:left="1418" w:hanging="1418"/>
    </w:pPr>
  </w:style>
  <w:style w:type="paragraph" w:styleId="TOC3">
    <w:name w:val="toc 3"/>
    <w:basedOn w:val="TOC2"/>
    <w:rsid w:val="000833CD"/>
    <w:pPr>
      <w:ind w:left="1134" w:hanging="1134"/>
    </w:pPr>
  </w:style>
  <w:style w:type="paragraph" w:styleId="TOC2">
    <w:name w:val="toc 2"/>
    <w:basedOn w:val="TOC1"/>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basedOn w:val="NO"/>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3.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51D481-E6C2-4F32-98F2-D43150302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7823</Words>
  <Characters>44594</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2023-09-20T13:25:00Z</dcterms:created>
  <dcterms:modified xsi:type="dcterms:W3CDTF">2023-09-20T13:25:00Z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MCCCRsImpl1">
    <vt:lpwstr>7%0024%</vt:lpwstr>
  </property>
</Properties>
</file>