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733D7" w14:textId="77777777" w:rsidR="00745744" w:rsidRPr="00CC42BF" w:rsidRDefault="00745744">
      <w:pPr>
        <w:pStyle w:val="ZA"/>
        <w:framePr w:wrap="notBeside"/>
        <w:rPr>
          <w:noProof w:val="0"/>
        </w:rPr>
      </w:pPr>
      <w:bookmarkStart w:id="0" w:name="page1"/>
      <w:r w:rsidRPr="00CC42BF">
        <w:rPr>
          <w:noProof w:val="0"/>
          <w:sz w:val="64"/>
        </w:rPr>
        <w:t xml:space="preserve">3GPP TS 32.611 </w:t>
      </w:r>
      <w:r w:rsidR="00CC42BF" w:rsidRPr="00CC42BF">
        <w:t>V</w:t>
      </w:r>
      <w:r w:rsidR="004A7E57">
        <w:t>19.0.0</w:t>
      </w:r>
      <w:r w:rsidR="00CC42BF" w:rsidRPr="00CC42BF">
        <w:t xml:space="preserve"> </w:t>
      </w:r>
      <w:r w:rsidR="00CC42BF" w:rsidRPr="00CC42BF">
        <w:rPr>
          <w:sz w:val="32"/>
        </w:rPr>
        <w:t>(</w:t>
      </w:r>
      <w:r w:rsidR="004A7E57">
        <w:rPr>
          <w:sz w:val="32"/>
        </w:rPr>
        <w:t>2025-09</w:t>
      </w:r>
      <w:r w:rsidR="00CC42BF" w:rsidRPr="00CC42BF">
        <w:rPr>
          <w:sz w:val="32"/>
        </w:rPr>
        <w:t>)</w:t>
      </w:r>
    </w:p>
    <w:p w14:paraId="79DC998A" w14:textId="77777777" w:rsidR="00745744" w:rsidRPr="00CC42BF" w:rsidRDefault="00745744">
      <w:pPr>
        <w:pStyle w:val="ZB"/>
        <w:framePr w:wrap="notBeside"/>
        <w:rPr>
          <w:noProof w:val="0"/>
        </w:rPr>
      </w:pPr>
      <w:r w:rsidRPr="00CC42BF">
        <w:rPr>
          <w:noProof w:val="0"/>
        </w:rPr>
        <w:t>Technical Specification</w:t>
      </w:r>
    </w:p>
    <w:p w14:paraId="1EFB4C8E" w14:textId="77777777" w:rsidR="00745744" w:rsidRPr="00CC42BF" w:rsidRDefault="00745744" w:rsidP="00B33C5A">
      <w:pPr>
        <w:pStyle w:val="ZT"/>
        <w:framePr w:h="3102" w:hRule="exact" w:wrap="notBeside" w:vAnchor="page" w:y="2705"/>
      </w:pPr>
      <w:r w:rsidRPr="00CC42BF">
        <w:t>3rd Generation Partnership Project;</w:t>
      </w:r>
    </w:p>
    <w:p w14:paraId="29B49C29" w14:textId="77777777" w:rsidR="00745744" w:rsidRPr="00CC42BF" w:rsidRDefault="00745744" w:rsidP="00B33C5A">
      <w:pPr>
        <w:pStyle w:val="ZT"/>
        <w:framePr w:h="3102" w:hRule="exact" w:wrap="notBeside" w:vAnchor="page" w:y="2705"/>
      </w:pPr>
      <w:r w:rsidRPr="00CC42BF">
        <w:t>Technical Specification Group Services and System Aspects;</w:t>
      </w:r>
    </w:p>
    <w:p w14:paraId="10D789B2" w14:textId="77777777" w:rsidR="00745744" w:rsidRPr="00CC42BF" w:rsidRDefault="00745744" w:rsidP="00B33C5A">
      <w:pPr>
        <w:pStyle w:val="ZT"/>
        <w:framePr w:h="3102" w:hRule="exact" w:wrap="notBeside" w:vAnchor="page" w:y="2705"/>
        <w:rPr>
          <w:snapToGrid w:val="0"/>
        </w:rPr>
      </w:pPr>
      <w:r w:rsidRPr="00CC42BF">
        <w:rPr>
          <w:snapToGrid w:val="0"/>
        </w:rPr>
        <w:t>Telecommunication management;</w:t>
      </w:r>
    </w:p>
    <w:p w14:paraId="37CA1901" w14:textId="77777777" w:rsidR="00745744" w:rsidRPr="00CC42BF" w:rsidRDefault="00745744" w:rsidP="00B33C5A">
      <w:pPr>
        <w:pStyle w:val="ZT"/>
        <w:framePr w:h="3102" w:hRule="exact" w:wrap="notBeside" w:vAnchor="page" w:y="2705"/>
        <w:rPr>
          <w:snapToGrid w:val="0"/>
        </w:rPr>
      </w:pPr>
      <w:r w:rsidRPr="00CC42BF">
        <w:rPr>
          <w:snapToGrid w:val="0"/>
        </w:rPr>
        <w:t>Configuration Management (CM);</w:t>
      </w:r>
    </w:p>
    <w:p w14:paraId="5F2DFCB3" w14:textId="77777777" w:rsidR="00B33C5A" w:rsidRPr="00CC42BF" w:rsidRDefault="00745744" w:rsidP="00B33C5A">
      <w:pPr>
        <w:pStyle w:val="ZT"/>
        <w:framePr w:h="3102" w:hRule="exact" w:wrap="notBeside" w:vAnchor="page" w:y="2705"/>
        <w:rPr>
          <w:snapToGrid w:val="0"/>
        </w:rPr>
      </w:pPr>
      <w:r w:rsidRPr="00CC42BF">
        <w:rPr>
          <w:snapToGrid w:val="0"/>
        </w:rPr>
        <w:t>Bulk CM Integration Reference Point (IRP)</w:t>
      </w:r>
      <w:r w:rsidR="00E1605E" w:rsidRPr="00CC42BF">
        <w:rPr>
          <w:snapToGrid w:val="0"/>
        </w:rPr>
        <w:t>:</w:t>
      </w:r>
    </w:p>
    <w:p w14:paraId="024447DB" w14:textId="77777777" w:rsidR="00745744" w:rsidRPr="00CC42BF" w:rsidRDefault="00745744" w:rsidP="00B33C5A">
      <w:pPr>
        <w:pStyle w:val="ZT"/>
        <w:framePr w:h="3102" w:hRule="exact" w:wrap="notBeside" w:vAnchor="page" w:y="2705"/>
      </w:pPr>
      <w:r w:rsidRPr="00CC42BF">
        <w:rPr>
          <w:snapToGrid w:val="0"/>
        </w:rPr>
        <w:t xml:space="preserve"> Requirements</w:t>
      </w:r>
    </w:p>
    <w:p w14:paraId="10855475" w14:textId="77777777" w:rsidR="00745744" w:rsidRPr="00CC42BF" w:rsidRDefault="00745744" w:rsidP="00B33C5A">
      <w:pPr>
        <w:pStyle w:val="ZT"/>
        <w:framePr w:h="3102" w:hRule="exact" w:wrap="notBeside" w:vAnchor="page" w:y="2705"/>
        <w:rPr>
          <w:i/>
          <w:sz w:val="28"/>
        </w:rPr>
      </w:pPr>
      <w:r w:rsidRPr="00CC42BF">
        <w:t>(</w:t>
      </w:r>
      <w:r w:rsidRPr="00CC42BF">
        <w:rPr>
          <w:rStyle w:val="ZGSM"/>
        </w:rPr>
        <w:t>Release</w:t>
      </w:r>
      <w:r w:rsidR="004A7E57">
        <w:rPr>
          <w:rStyle w:val="ZGSM"/>
        </w:rPr>
        <w:t xml:space="preserve"> 19</w:t>
      </w:r>
      <w:r w:rsidRPr="00CC42BF">
        <w:t>)</w:t>
      </w:r>
    </w:p>
    <w:bookmarkStart w:id="1" w:name="_MON_1684549432"/>
    <w:bookmarkEnd w:id="1"/>
    <w:p w14:paraId="6605D350" w14:textId="77777777" w:rsidR="00BC426C" w:rsidRPr="00BC426C" w:rsidRDefault="00372EFB" w:rsidP="00BC426C">
      <w:pPr>
        <w:pStyle w:val="ZU"/>
        <w:framePr w:wrap="notBeside"/>
        <w:tabs>
          <w:tab w:val="right" w:pos="10205"/>
        </w:tabs>
        <w:jc w:val="left"/>
        <w:rPr>
          <w:i/>
        </w:rPr>
      </w:pPr>
      <w:r w:rsidRPr="00372EFB">
        <w:rPr>
          <w:i/>
        </w:rPr>
        <w:object w:dxaOrig="2026" w:dyaOrig="1251" w14:anchorId="67ED7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13563" r:id="rId9"/>
        </w:object>
      </w:r>
      <w:r w:rsidR="00BC426C" w:rsidRPr="00BC426C">
        <w:rPr>
          <w:i/>
        </w:rPr>
        <w:tab/>
      </w:r>
      <w:r w:rsidR="00D54CFB">
        <w:rPr>
          <w:i/>
        </w:rPr>
        <w:pict w14:anchorId="1BB0057C">
          <v:shape id="_x0000_i1026" type="#_x0000_t75" style="width:128pt;height:75pt">
            <v:imagedata r:id="rId10" o:title="3GPP-logo_web"/>
          </v:shape>
        </w:pict>
      </w:r>
    </w:p>
    <w:p w14:paraId="0888877F" w14:textId="77777777" w:rsidR="00745744" w:rsidRPr="00CC42BF" w:rsidRDefault="00745744">
      <w:pPr>
        <w:framePr w:h="1636" w:hRule="exact" w:wrap="notBeside" w:vAnchor="page" w:hAnchor="margin" w:y="15121"/>
        <w:jc w:val="both"/>
        <w:rPr>
          <w:sz w:val="16"/>
        </w:rPr>
      </w:pPr>
      <w:r w:rsidRPr="00CC42BF">
        <w:rPr>
          <w:sz w:val="16"/>
        </w:rPr>
        <w:t>The present document has been developed within the 3</w:t>
      </w:r>
      <w:r w:rsidRPr="00CC42BF">
        <w:rPr>
          <w:sz w:val="16"/>
          <w:vertAlign w:val="superscript"/>
        </w:rPr>
        <w:t>rd</w:t>
      </w:r>
      <w:r w:rsidRPr="00CC42BF">
        <w:rPr>
          <w:sz w:val="16"/>
        </w:rPr>
        <w:t xml:space="preserve"> Generation Partnership Project (3GPP</w:t>
      </w:r>
      <w:r w:rsidRPr="00CC42BF">
        <w:rPr>
          <w:sz w:val="16"/>
          <w:vertAlign w:val="superscript"/>
        </w:rPr>
        <w:t xml:space="preserve"> TM</w:t>
      </w:r>
      <w:r w:rsidRPr="00CC42BF">
        <w:rPr>
          <w:sz w:val="16"/>
        </w:rPr>
        <w:t>) and may be further elabo</w:t>
      </w:r>
      <w:r w:rsidR="00CC42BF" w:rsidRPr="00CC42BF">
        <w:rPr>
          <w:sz w:val="16"/>
        </w:rPr>
        <w:t>rated for the purposes of 3GPP.</w:t>
      </w:r>
      <w:r w:rsidRPr="00CC42BF">
        <w:rPr>
          <w:sz w:val="16"/>
        </w:rPr>
        <w:t xml:space="preserve"> </w:t>
      </w:r>
      <w:r w:rsidRPr="00CC42BF">
        <w:rPr>
          <w:sz w:val="16"/>
        </w:rPr>
        <w:br/>
        <w:t>The present document has not been subject to any approval process by the 3GPP</w:t>
      </w:r>
      <w:r w:rsidRPr="00CC42BF">
        <w:rPr>
          <w:sz w:val="16"/>
          <w:vertAlign w:val="superscript"/>
        </w:rPr>
        <w:t xml:space="preserve"> </w:t>
      </w:r>
      <w:r w:rsidRPr="00CC42BF">
        <w:rPr>
          <w:sz w:val="16"/>
        </w:rPr>
        <w:t>Organizational Partners and shall not be implemented.</w:t>
      </w:r>
      <w:r w:rsidRPr="00CC42BF">
        <w:rPr>
          <w:sz w:val="16"/>
        </w:rPr>
        <w:tab/>
        <w:t xml:space="preserve"> </w:t>
      </w:r>
      <w:r w:rsidRPr="00CC42BF">
        <w:rPr>
          <w:sz w:val="16"/>
        </w:rPr>
        <w:br/>
        <w:t>This Specification is provided for future development work within 3GPP</w:t>
      </w:r>
      <w:r w:rsidRPr="00CC42BF">
        <w:rPr>
          <w:sz w:val="16"/>
          <w:vertAlign w:val="superscript"/>
        </w:rPr>
        <w:t xml:space="preserve"> </w:t>
      </w:r>
      <w:r w:rsidRPr="00CC42BF">
        <w:rPr>
          <w:sz w:val="16"/>
        </w:rPr>
        <w:t>only. The Organizational Partners accept no liability for any use of this Specification.</w:t>
      </w:r>
      <w:r w:rsidRPr="00CC42BF">
        <w:rPr>
          <w:sz w:val="16"/>
        </w:rPr>
        <w:br/>
        <w:t>Specifications and reports for implementation of the 3GPP</w:t>
      </w:r>
      <w:r w:rsidRPr="00CC42BF">
        <w:rPr>
          <w:sz w:val="16"/>
          <w:vertAlign w:val="superscript"/>
        </w:rPr>
        <w:t xml:space="preserve"> TM</w:t>
      </w:r>
      <w:r w:rsidRPr="00CC42BF">
        <w:rPr>
          <w:sz w:val="16"/>
        </w:rPr>
        <w:t xml:space="preserve"> system should be obtained via the 3GPP Organizational Partners' Publications Offices.</w:t>
      </w:r>
    </w:p>
    <w:p w14:paraId="78C2C808" w14:textId="77777777" w:rsidR="00745744" w:rsidRPr="00CC42BF" w:rsidRDefault="00745744">
      <w:pPr>
        <w:pStyle w:val="ZV"/>
        <w:framePr w:wrap="notBeside"/>
        <w:rPr>
          <w:noProof w:val="0"/>
        </w:rPr>
      </w:pPr>
    </w:p>
    <w:p w14:paraId="6380E43F" w14:textId="77777777" w:rsidR="00745744" w:rsidRPr="00CC42BF" w:rsidRDefault="00745744"/>
    <w:bookmarkEnd w:id="0"/>
    <w:p w14:paraId="62C14324" w14:textId="77777777" w:rsidR="00745744" w:rsidRPr="00CC42BF" w:rsidRDefault="00745744">
      <w:pPr>
        <w:sectPr w:rsidR="00745744" w:rsidRPr="00CC42BF">
          <w:footnotePr>
            <w:numRestart w:val="eachSect"/>
          </w:footnotePr>
          <w:pgSz w:w="11907" w:h="16840"/>
          <w:pgMar w:top="2268" w:right="851" w:bottom="10773" w:left="851" w:header="0" w:footer="0" w:gutter="0"/>
          <w:cols w:space="720"/>
        </w:sectPr>
      </w:pPr>
    </w:p>
    <w:p w14:paraId="2B399864" w14:textId="77777777" w:rsidR="00745744" w:rsidRPr="00CC42BF" w:rsidRDefault="00745744">
      <w:bookmarkStart w:id="2" w:name="page2"/>
    </w:p>
    <w:p w14:paraId="5B9805C6" w14:textId="77777777" w:rsidR="00745744" w:rsidRPr="00CC42BF" w:rsidRDefault="00745744">
      <w:pPr>
        <w:pStyle w:val="FP"/>
        <w:framePr w:wrap="notBeside" w:hAnchor="margin" w:y="1419"/>
        <w:pBdr>
          <w:bottom w:val="single" w:sz="6" w:space="1" w:color="auto"/>
        </w:pBdr>
        <w:spacing w:before="240"/>
        <w:ind w:left="2835" w:right="2835"/>
        <w:jc w:val="center"/>
      </w:pPr>
      <w:r w:rsidRPr="00CC42BF">
        <w:t>Keywords</w:t>
      </w:r>
    </w:p>
    <w:p w14:paraId="722267C6" w14:textId="77777777" w:rsidR="00745744" w:rsidRPr="00CC42BF" w:rsidRDefault="00745744">
      <w:pPr>
        <w:pStyle w:val="FP"/>
        <w:framePr w:wrap="notBeside" w:hAnchor="margin" w:y="1419"/>
        <w:ind w:left="2835" w:right="2835"/>
        <w:jc w:val="center"/>
        <w:rPr>
          <w:rFonts w:ascii="Arial" w:hAnsi="Arial"/>
          <w:sz w:val="18"/>
        </w:rPr>
      </w:pPr>
      <w:r w:rsidRPr="00CC42BF">
        <w:rPr>
          <w:rFonts w:ascii="Arial" w:hAnsi="Arial"/>
          <w:sz w:val="18"/>
        </w:rPr>
        <w:t>UMTS, management</w:t>
      </w:r>
    </w:p>
    <w:p w14:paraId="2CF417E2" w14:textId="77777777" w:rsidR="00745744" w:rsidRPr="00CC42BF" w:rsidRDefault="00745744"/>
    <w:p w14:paraId="2B4503CF" w14:textId="77777777" w:rsidR="00745744" w:rsidRPr="00CC42BF" w:rsidRDefault="00745744"/>
    <w:p w14:paraId="11AFD359" w14:textId="77777777" w:rsidR="00745744" w:rsidRPr="00CC42BF" w:rsidRDefault="00745744">
      <w:pPr>
        <w:pStyle w:val="FP"/>
        <w:framePr w:wrap="notBeside" w:hAnchor="margin" w:yAlign="center"/>
        <w:spacing w:after="240"/>
        <w:ind w:left="2835" w:right="2835"/>
        <w:jc w:val="center"/>
        <w:rPr>
          <w:rFonts w:ascii="Arial" w:hAnsi="Arial"/>
          <w:b/>
          <w:i/>
        </w:rPr>
      </w:pPr>
      <w:r w:rsidRPr="00CC42BF">
        <w:rPr>
          <w:rFonts w:ascii="Arial" w:hAnsi="Arial"/>
          <w:b/>
          <w:i/>
        </w:rPr>
        <w:t>3GPP</w:t>
      </w:r>
    </w:p>
    <w:p w14:paraId="214BCB2F" w14:textId="77777777" w:rsidR="00745744" w:rsidRPr="00CC42BF" w:rsidRDefault="00745744">
      <w:pPr>
        <w:pStyle w:val="FP"/>
        <w:framePr w:wrap="notBeside" w:hAnchor="margin" w:yAlign="center"/>
        <w:pBdr>
          <w:bottom w:val="single" w:sz="6" w:space="1" w:color="auto"/>
        </w:pBdr>
        <w:ind w:left="2835" w:right="2835"/>
        <w:jc w:val="center"/>
      </w:pPr>
      <w:r w:rsidRPr="00CC42BF">
        <w:t>Postal address</w:t>
      </w:r>
    </w:p>
    <w:p w14:paraId="73BE9958" w14:textId="77777777" w:rsidR="00745744" w:rsidRPr="00CC42BF" w:rsidRDefault="00745744">
      <w:pPr>
        <w:pStyle w:val="FP"/>
        <w:framePr w:wrap="notBeside" w:hAnchor="margin" w:yAlign="center"/>
        <w:ind w:left="2835" w:right="2835"/>
        <w:jc w:val="center"/>
        <w:rPr>
          <w:rFonts w:ascii="Arial" w:hAnsi="Arial"/>
          <w:sz w:val="18"/>
        </w:rPr>
      </w:pPr>
    </w:p>
    <w:p w14:paraId="720DCBE9" w14:textId="77777777" w:rsidR="00745744" w:rsidRPr="00CC42BF" w:rsidRDefault="00745744">
      <w:pPr>
        <w:pStyle w:val="FP"/>
        <w:framePr w:wrap="notBeside" w:hAnchor="margin" w:yAlign="center"/>
        <w:pBdr>
          <w:bottom w:val="single" w:sz="6" w:space="1" w:color="auto"/>
        </w:pBdr>
        <w:spacing w:before="240"/>
        <w:ind w:left="2835" w:right="2835"/>
        <w:jc w:val="center"/>
      </w:pPr>
      <w:r w:rsidRPr="00CC42BF">
        <w:t>3GPP support office address</w:t>
      </w:r>
    </w:p>
    <w:p w14:paraId="1654AF18" w14:textId="77777777" w:rsidR="00745744" w:rsidRPr="00CC42BF" w:rsidRDefault="00745744">
      <w:pPr>
        <w:pStyle w:val="FP"/>
        <w:framePr w:wrap="notBeside" w:hAnchor="margin" w:yAlign="center"/>
        <w:ind w:left="2835" w:right="2835"/>
        <w:jc w:val="center"/>
        <w:rPr>
          <w:rFonts w:ascii="Arial" w:hAnsi="Arial"/>
          <w:sz w:val="18"/>
        </w:rPr>
      </w:pPr>
      <w:r w:rsidRPr="00CC42BF">
        <w:rPr>
          <w:rFonts w:ascii="Arial" w:hAnsi="Arial"/>
          <w:sz w:val="18"/>
        </w:rPr>
        <w:t>650 Route des Lucioles - Sophia Antipolis</w:t>
      </w:r>
    </w:p>
    <w:p w14:paraId="49CDF287" w14:textId="77777777" w:rsidR="00745744" w:rsidRPr="00CC42BF" w:rsidRDefault="00745744">
      <w:pPr>
        <w:pStyle w:val="FP"/>
        <w:framePr w:wrap="notBeside" w:hAnchor="margin" w:yAlign="center"/>
        <w:ind w:left="2835" w:right="2835"/>
        <w:jc w:val="center"/>
        <w:rPr>
          <w:rFonts w:ascii="Arial" w:hAnsi="Arial"/>
          <w:sz w:val="18"/>
        </w:rPr>
      </w:pPr>
      <w:r w:rsidRPr="00CC42BF">
        <w:rPr>
          <w:rFonts w:ascii="Arial" w:hAnsi="Arial"/>
          <w:sz w:val="18"/>
        </w:rPr>
        <w:t>Valbonne - FRANCE</w:t>
      </w:r>
    </w:p>
    <w:p w14:paraId="7CDDF177" w14:textId="77777777" w:rsidR="00745744" w:rsidRPr="00CC42BF" w:rsidRDefault="00745744">
      <w:pPr>
        <w:pStyle w:val="FP"/>
        <w:framePr w:wrap="notBeside" w:hAnchor="margin" w:yAlign="center"/>
        <w:spacing w:after="20"/>
        <w:ind w:left="2835" w:right="2835"/>
        <w:jc w:val="center"/>
        <w:rPr>
          <w:rFonts w:ascii="Arial" w:hAnsi="Arial"/>
          <w:sz w:val="18"/>
        </w:rPr>
      </w:pPr>
      <w:r w:rsidRPr="00CC42BF">
        <w:rPr>
          <w:rFonts w:ascii="Arial" w:hAnsi="Arial"/>
          <w:sz w:val="18"/>
        </w:rPr>
        <w:t>Tel.: +33 4 92 94 42 00 Fax: +33 4 93 65 47 16</w:t>
      </w:r>
    </w:p>
    <w:p w14:paraId="69856CEC" w14:textId="77777777" w:rsidR="00745744" w:rsidRPr="00CC42BF" w:rsidRDefault="00745744">
      <w:pPr>
        <w:pStyle w:val="FP"/>
        <w:framePr w:wrap="notBeside" w:hAnchor="margin" w:yAlign="center"/>
        <w:pBdr>
          <w:bottom w:val="single" w:sz="6" w:space="1" w:color="auto"/>
        </w:pBdr>
        <w:spacing w:before="240"/>
        <w:ind w:left="2835" w:right="2835"/>
        <w:jc w:val="center"/>
      </w:pPr>
      <w:r w:rsidRPr="00CC42BF">
        <w:t>Internet</w:t>
      </w:r>
    </w:p>
    <w:p w14:paraId="3EB07BF7" w14:textId="77777777" w:rsidR="00745744" w:rsidRPr="00CC42BF" w:rsidRDefault="00745744">
      <w:pPr>
        <w:pStyle w:val="FP"/>
        <w:framePr w:wrap="notBeside" w:hAnchor="margin" w:yAlign="center"/>
        <w:ind w:left="2835" w:right="2835"/>
        <w:jc w:val="center"/>
        <w:rPr>
          <w:rFonts w:ascii="Arial" w:hAnsi="Arial"/>
          <w:sz w:val="18"/>
        </w:rPr>
      </w:pPr>
      <w:r w:rsidRPr="00CC42BF">
        <w:rPr>
          <w:rFonts w:ascii="Arial" w:hAnsi="Arial"/>
          <w:sz w:val="18"/>
        </w:rPr>
        <w:t>http://www.3gpp.org</w:t>
      </w:r>
    </w:p>
    <w:p w14:paraId="13909198" w14:textId="77777777" w:rsidR="00745744" w:rsidRPr="00CC42BF" w:rsidRDefault="00745744"/>
    <w:p w14:paraId="2C2E260C" w14:textId="77777777" w:rsidR="00745744" w:rsidRPr="00CC42BF" w:rsidRDefault="00745744">
      <w:pPr>
        <w:pStyle w:val="FP"/>
        <w:framePr w:wrap="notBeside" w:hAnchor="margin" w:yAlign="bottom"/>
        <w:pBdr>
          <w:bottom w:val="single" w:sz="6" w:space="1" w:color="auto"/>
        </w:pBdr>
        <w:spacing w:after="240"/>
        <w:jc w:val="center"/>
        <w:rPr>
          <w:rFonts w:ascii="Arial" w:hAnsi="Arial"/>
          <w:b/>
          <w:i/>
        </w:rPr>
      </w:pPr>
      <w:r w:rsidRPr="00CC42BF">
        <w:rPr>
          <w:rFonts w:ascii="Arial" w:hAnsi="Arial"/>
          <w:b/>
          <w:i/>
        </w:rPr>
        <w:t>Copyright Notification</w:t>
      </w:r>
    </w:p>
    <w:p w14:paraId="01766C2F" w14:textId="77777777" w:rsidR="00745744" w:rsidRPr="00CC42BF" w:rsidRDefault="00745744">
      <w:pPr>
        <w:pStyle w:val="FP"/>
        <w:framePr w:wrap="notBeside" w:hAnchor="margin" w:yAlign="bottom"/>
        <w:jc w:val="center"/>
      </w:pPr>
      <w:r w:rsidRPr="00CC42BF">
        <w:t>No part may be reproduced except as authorized by written permission.</w:t>
      </w:r>
      <w:r w:rsidRPr="00CC42BF">
        <w:br/>
        <w:t>The copyright and the foregoing restriction extend to reproduction in all media.</w:t>
      </w:r>
    </w:p>
    <w:p w14:paraId="3721080A" w14:textId="77777777" w:rsidR="00745744" w:rsidRPr="00CC42BF" w:rsidRDefault="00745744">
      <w:pPr>
        <w:pStyle w:val="FP"/>
        <w:framePr w:wrap="notBeside" w:hAnchor="margin" w:yAlign="bottom"/>
        <w:jc w:val="center"/>
      </w:pPr>
    </w:p>
    <w:p w14:paraId="093E2D9F" w14:textId="77777777" w:rsidR="00CC42BF" w:rsidRPr="00CC42BF" w:rsidRDefault="00CC42BF" w:rsidP="00CC42BF">
      <w:pPr>
        <w:pStyle w:val="FP"/>
        <w:framePr w:wrap="notBeside" w:hAnchor="margin" w:yAlign="bottom"/>
        <w:jc w:val="center"/>
        <w:rPr>
          <w:noProof/>
          <w:sz w:val="18"/>
        </w:rPr>
      </w:pPr>
      <w:r w:rsidRPr="00CC42BF">
        <w:rPr>
          <w:noProof/>
          <w:sz w:val="18"/>
        </w:rPr>
        <w:t>©</w:t>
      </w:r>
      <w:bookmarkStart w:id="3" w:name="copyrightaddon"/>
      <w:bookmarkEnd w:id="3"/>
      <w:r w:rsidR="004A7E57">
        <w:rPr>
          <w:noProof/>
          <w:sz w:val="18"/>
        </w:rPr>
        <w:t xml:space="preserve"> 2025</w:t>
      </w:r>
      <w:r w:rsidR="00802419">
        <w:rPr>
          <w:noProof/>
          <w:sz w:val="18"/>
        </w:rPr>
        <w:t>, 3GPP Organizational Partners (ARIB, ATIS, CCSA, ETSI, TSDSI, TTA, TTC).</w:t>
      </w:r>
    </w:p>
    <w:p w14:paraId="3168DE5E" w14:textId="77777777" w:rsidR="00745744" w:rsidRDefault="00745744">
      <w:pPr>
        <w:pStyle w:val="FP"/>
        <w:framePr w:wrap="notBeside" w:hAnchor="margin" w:yAlign="bottom"/>
        <w:jc w:val="center"/>
        <w:rPr>
          <w:sz w:val="18"/>
        </w:rPr>
      </w:pPr>
      <w:r w:rsidRPr="00CC42BF">
        <w:rPr>
          <w:sz w:val="18"/>
        </w:rPr>
        <w:t>All rights reserved.</w:t>
      </w:r>
      <w:r w:rsidRPr="00CC42BF">
        <w:rPr>
          <w:sz w:val="18"/>
        </w:rPr>
        <w:br/>
      </w:r>
    </w:p>
    <w:p w14:paraId="1F277911" w14:textId="77777777" w:rsidR="008A7695" w:rsidRDefault="008A7695" w:rsidP="008A7695">
      <w:pPr>
        <w:pStyle w:val="FP"/>
        <w:framePr w:wrap="notBeside" w:hAnchor="margin" w:yAlign="bottom"/>
        <w:rPr>
          <w:noProof/>
          <w:sz w:val="18"/>
        </w:rPr>
      </w:pPr>
      <w:r>
        <w:rPr>
          <w:noProof/>
          <w:sz w:val="18"/>
        </w:rPr>
        <w:t>UMTS™ is a Trade Mark of ETSI registered for the benefit of its members</w:t>
      </w:r>
    </w:p>
    <w:p w14:paraId="485C4E80" w14:textId="77777777" w:rsidR="008A7695" w:rsidRDefault="008A7695" w:rsidP="008A769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CB572C">
        <w:rPr>
          <w:noProof/>
          <w:sz w:val="18"/>
        </w:rPr>
        <w:t xml:space="preserve"> is a Trade Mark of ETSI registered for the benefit of its Members and of the 3GPP Organizational Partners</w:t>
      </w:r>
    </w:p>
    <w:p w14:paraId="183C6FBA" w14:textId="77777777" w:rsidR="008A7695" w:rsidRPr="00CC42BF" w:rsidRDefault="008A7695" w:rsidP="008A7695">
      <w:pPr>
        <w:pStyle w:val="FP"/>
        <w:framePr w:wrap="notBeside" w:hAnchor="margin" w:yAlign="bottom"/>
        <w:rPr>
          <w:noProof/>
          <w:sz w:val="18"/>
        </w:rPr>
      </w:pPr>
      <w:r>
        <w:rPr>
          <w:noProof/>
          <w:sz w:val="18"/>
        </w:rPr>
        <w:t>GSM® and the GSM logo are registered and owned by the GSM Association</w:t>
      </w:r>
    </w:p>
    <w:p w14:paraId="6196E346" w14:textId="77777777" w:rsidR="00745744" w:rsidRPr="00CC42BF" w:rsidRDefault="00745744"/>
    <w:bookmarkEnd w:id="2"/>
    <w:p w14:paraId="7499D0D0" w14:textId="77777777" w:rsidR="00745744" w:rsidRPr="00CC42BF" w:rsidRDefault="00745744">
      <w:pPr>
        <w:pStyle w:val="TT"/>
      </w:pPr>
      <w:r w:rsidRPr="00CC42BF">
        <w:br w:type="page"/>
      </w:r>
      <w:r w:rsidRPr="00CC42BF">
        <w:lastRenderedPageBreak/>
        <w:t>Contents</w:t>
      </w:r>
    </w:p>
    <w:p w14:paraId="4BECBA57" w14:textId="77777777" w:rsidR="00CC42BF" w:rsidRDefault="00CC42BF">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_Toc168461505 \h </w:instrText>
      </w:r>
      <w:r>
        <w:fldChar w:fldCharType="separate"/>
      </w:r>
      <w:r>
        <w:t>4</w:t>
      </w:r>
      <w:r>
        <w:fldChar w:fldCharType="end"/>
      </w:r>
    </w:p>
    <w:p w14:paraId="53B58255" w14:textId="77777777" w:rsidR="00CC42BF" w:rsidRDefault="00CC42BF">
      <w:pPr>
        <w:pStyle w:val="TOC1"/>
        <w:rPr>
          <w:rFonts w:eastAsia="Batang"/>
          <w:sz w:val="24"/>
          <w:szCs w:val="24"/>
          <w:lang w:eastAsia="ko-KR"/>
        </w:rPr>
      </w:pPr>
      <w:r>
        <w:t>Introduction</w:t>
      </w:r>
      <w:r>
        <w:tab/>
      </w:r>
      <w:r>
        <w:fldChar w:fldCharType="begin" w:fldLock="1"/>
      </w:r>
      <w:r>
        <w:instrText xml:space="preserve"> PAGEREF _Toc168461506 \h </w:instrText>
      </w:r>
      <w:r>
        <w:fldChar w:fldCharType="separate"/>
      </w:r>
      <w:r>
        <w:t>4</w:t>
      </w:r>
      <w:r>
        <w:fldChar w:fldCharType="end"/>
      </w:r>
    </w:p>
    <w:p w14:paraId="7555D1D7" w14:textId="77777777" w:rsidR="00CC42BF" w:rsidRDefault="00CC42BF">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_Toc168461507 \h </w:instrText>
      </w:r>
      <w:r>
        <w:fldChar w:fldCharType="separate"/>
      </w:r>
      <w:r>
        <w:t>5</w:t>
      </w:r>
      <w:r>
        <w:fldChar w:fldCharType="end"/>
      </w:r>
    </w:p>
    <w:p w14:paraId="78601293" w14:textId="77777777" w:rsidR="00CC42BF" w:rsidRDefault="00CC42BF">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_Toc168461508 \h </w:instrText>
      </w:r>
      <w:r>
        <w:fldChar w:fldCharType="separate"/>
      </w:r>
      <w:r>
        <w:t>5</w:t>
      </w:r>
      <w:r>
        <w:fldChar w:fldCharType="end"/>
      </w:r>
    </w:p>
    <w:p w14:paraId="18B579C8" w14:textId="77777777" w:rsidR="00CC42BF" w:rsidRDefault="00CC42BF">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_Toc168461509 \h </w:instrText>
      </w:r>
      <w:r>
        <w:fldChar w:fldCharType="separate"/>
      </w:r>
      <w:r>
        <w:t>5</w:t>
      </w:r>
      <w:r>
        <w:fldChar w:fldCharType="end"/>
      </w:r>
    </w:p>
    <w:p w14:paraId="050DA22F" w14:textId="77777777" w:rsidR="00CC42BF" w:rsidRDefault="00CC42BF">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_Toc168461510 \h </w:instrText>
      </w:r>
      <w:r>
        <w:fldChar w:fldCharType="separate"/>
      </w:r>
      <w:r>
        <w:t>5</w:t>
      </w:r>
      <w:r>
        <w:fldChar w:fldCharType="end"/>
      </w:r>
    </w:p>
    <w:p w14:paraId="7713A536" w14:textId="77777777" w:rsidR="00CC42BF" w:rsidRDefault="00CC42BF">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_Toc168461511 \h </w:instrText>
      </w:r>
      <w:r>
        <w:fldChar w:fldCharType="separate"/>
      </w:r>
      <w:r>
        <w:t>7</w:t>
      </w:r>
      <w:r>
        <w:fldChar w:fldCharType="end"/>
      </w:r>
    </w:p>
    <w:p w14:paraId="47B5F50A" w14:textId="77777777" w:rsidR="00CC42BF" w:rsidRDefault="00CC42BF">
      <w:pPr>
        <w:pStyle w:val="TOC1"/>
        <w:rPr>
          <w:rFonts w:eastAsia="Batang"/>
          <w:sz w:val="24"/>
          <w:szCs w:val="24"/>
          <w:lang w:eastAsia="ko-KR"/>
        </w:rPr>
      </w:pPr>
      <w:r>
        <w:t>4</w:t>
      </w:r>
      <w:r>
        <w:rPr>
          <w:rFonts w:eastAsia="Batang"/>
          <w:sz w:val="24"/>
          <w:szCs w:val="24"/>
          <w:lang w:eastAsia="ko-KR"/>
        </w:rPr>
        <w:tab/>
      </w:r>
      <w:r>
        <w:t>Bulk CM and Itf</w:t>
      </w:r>
      <w:r>
        <w:noBreakHyphen/>
        <w:t>N Interface</w:t>
      </w:r>
      <w:r>
        <w:tab/>
      </w:r>
      <w:r>
        <w:fldChar w:fldCharType="begin" w:fldLock="1"/>
      </w:r>
      <w:r>
        <w:instrText xml:space="preserve"> PAGEREF _Toc168461512 \h </w:instrText>
      </w:r>
      <w:r>
        <w:fldChar w:fldCharType="separate"/>
      </w:r>
      <w:r>
        <w:t>8</w:t>
      </w:r>
      <w:r>
        <w:fldChar w:fldCharType="end"/>
      </w:r>
    </w:p>
    <w:p w14:paraId="2A86542E" w14:textId="77777777" w:rsidR="00CC42BF" w:rsidRDefault="00CC42BF">
      <w:pPr>
        <w:pStyle w:val="TOC2"/>
        <w:rPr>
          <w:rFonts w:eastAsia="Batang"/>
          <w:sz w:val="24"/>
          <w:szCs w:val="24"/>
          <w:lang w:eastAsia="ko-KR"/>
        </w:rPr>
      </w:pPr>
      <w:r>
        <w:t>4.1</w:t>
      </w:r>
      <w:r>
        <w:rPr>
          <w:rFonts w:eastAsia="Batang"/>
          <w:sz w:val="24"/>
          <w:szCs w:val="24"/>
          <w:lang w:eastAsia="ko-KR"/>
        </w:rPr>
        <w:tab/>
      </w:r>
      <w:r>
        <w:t>Bulk CM principles</w:t>
      </w:r>
      <w:r>
        <w:tab/>
      </w:r>
      <w:r>
        <w:fldChar w:fldCharType="begin" w:fldLock="1"/>
      </w:r>
      <w:r>
        <w:instrText xml:space="preserve"> PAGEREF _Toc168461513 \h </w:instrText>
      </w:r>
      <w:r>
        <w:fldChar w:fldCharType="separate"/>
      </w:r>
      <w:r>
        <w:t>8</w:t>
      </w:r>
      <w:r>
        <w:fldChar w:fldCharType="end"/>
      </w:r>
    </w:p>
    <w:p w14:paraId="7E58307D" w14:textId="77777777" w:rsidR="00CC42BF" w:rsidRDefault="00CC42BF">
      <w:pPr>
        <w:pStyle w:val="TOC2"/>
        <w:rPr>
          <w:rFonts w:eastAsia="Batang"/>
          <w:sz w:val="24"/>
          <w:szCs w:val="24"/>
          <w:lang w:eastAsia="ko-KR"/>
        </w:rPr>
      </w:pPr>
      <w:r>
        <w:t>4.2</w:t>
      </w:r>
      <w:r>
        <w:rPr>
          <w:rFonts w:eastAsia="Batang"/>
          <w:sz w:val="24"/>
          <w:szCs w:val="24"/>
          <w:lang w:eastAsia="ko-KR"/>
        </w:rPr>
        <w:tab/>
      </w:r>
      <w:r>
        <w:t>Overview of IRPs related to Bulk CM</w:t>
      </w:r>
      <w:r>
        <w:tab/>
      </w:r>
      <w:r>
        <w:fldChar w:fldCharType="begin" w:fldLock="1"/>
      </w:r>
      <w:r>
        <w:instrText xml:space="preserve"> PAGEREF _Toc168461514 \h </w:instrText>
      </w:r>
      <w:r>
        <w:fldChar w:fldCharType="separate"/>
      </w:r>
      <w:r>
        <w:t>8</w:t>
      </w:r>
      <w:r>
        <w:fldChar w:fldCharType="end"/>
      </w:r>
    </w:p>
    <w:p w14:paraId="18492C11" w14:textId="77777777" w:rsidR="00CC42BF" w:rsidRDefault="00CC42BF">
      <w:pPr>
        <w:pStyle w:val="TOC2"/>
        <w:rPr>
          <w:rFonts w:eastAsia="Batang"/>
          <w:sz w:val="24"/>
          <w:szCs w:val="24"/>
          <w:lang w:eastAsia="ko-KR"/>
        </w:rPr>
      </w:pPr>
      <w:r>
        <w:t>4.3</w:t>
      </w:r>
      <w:r>
        <w:rPr>
          <w:rFonts w:eastAsia="Batang"/>
          <w:sz w:val="24"/>
          <w:szCs w:val="24"/>
          <w:lang w:eastAsia="ko-KR"/>
        </w:rPr>
        <w:tab/>
      </w:r>
      <w:r>
        <w:t>Bulk CM Requirements</w:t>
      </w:r>
      <w:r>
        <w:tab/>
      </w:r>
      <w:r>
        <w:fldChar w:fldCharType="begin" w:fldLock="1"/>
      </w:r>
      <w:r>
        <w:instrText xml:space="preserve"> PAGEREF _Toc168461515 \h </w:instrText>
      </w:r>
      <w:r>
        <w:fldChar w:fldCharType="separate"/>
      </w:r>
      <w:r>
        <w:t>8</w:t>
      </w:r>
      <w:r>
        <w:fldChar w:fldCharType="end"/>
      </w:r>
    </w:p>
    <w:p w14:paraId="4A2C3701" w14:textId="77777777" w:rsidR="00CC42BF" w:rsidRDefault="00CC42BF" w:rsidP="00CC42BF">
      <w:pPr>
        <w:pStyle w:val="TOC8"/>
        <w:rPr>
          <w:rFonts w:eastAsia="Batang"/>
          <w:b w:val="0"/>
          <w:sz w:val="24"/>
          <w:szCs w:val="24"/>
          <w:lang w:eastAsia="ko-KR"/>
        </w:rPr>
      </w:pPr>
      <w:r>
        <w:t>Annex A (informative):</w:t>
      </w:r>
      <w:r>
        <w:tab/>
        <w:t>Change history</w:t>
      </w:r>
      <w:r>
        <w:tab/>
      </w:r>
      <w:r>
        <w:fldChar w:fldCharType="begin" w:fldLock="1"/>
      </w:r>
      <w:r>
        <w:instrText xml:space="preserve"> PAGEREF _Toc168461516 \h </w:instrText>
      </w:r>
      <w:r>
        <w:fldChar w:fldCharType="separate"/>
      </w:r>
      <w:r>
        <w:t>11</w:t>
      </w:r>
      <w:r>
        <w:fldChar w:fldCharType="end"/>
      </w:r>
    </w:p>
    <w:p w14:paraId="1D470F5C" w14:textId="77777777" w:rsidR="00745744" w:rsidRPr="00CC42BF" w:rsidRDefault="00CC42BF">
      <w:r>
        <w:rPr>
          <w:noProof/>
          <w:sz w:val="22"/>
        </w:rPr>
        <w:fldChar w:fldCharType="end"/>
      </w:r>
    </w:p>
    <w:p w14:paraId="4A2508C6" w14:textId="77777777" w:rsidR="00745744" w:rsidRPr="00CC42BF" w:rsidRDefault="00745744">
      <w:pPr>
        <w:pStyle w:val="Heading1"/>
      </w:pPr>
      <w:r w:rsidRPr="00CC42BF">
        <w:br w:type="page"/>
      </w:r>
      <w:bookmarkStart w:id="4" w:name="_Toc168461505"/>
      <w:r w:rsidRPr="00CC42BF">
        <w:lastRenderedPageBreak/>
        <w:t>Foreword</w:t>
      </w:r>
      <w:bookmarkEnd w:id="4"/>
    </w:p>
    <w:p w14:paraId="09CE714B" w14:textId="77777777" w:rsidR="00745744" w:rsidRPr="00CC42BF" w:rsidRDefault="00745744">
      <w:r w:rsidRPr="00CC42BF">
        <w:t>This Technical Specification has been produced by the 3</w:t>
      </w:r>
      <w:r w:rsidRPr="00CC42BF">
        <w:rPr>
          <w:vertAlign w:val="superscript"/>
        </w:rPr>
        <w:t>rd</w:t>
      </w:r>
      <w:r w:rsidRPr="00CC42BF">
        <w:t xml:space="preserve"> Generation Partnership Project (3GPP).</w:t>
      </w:r>
    </w:p>
    <w:p w14:paraId="4FDD0A29" w14:textId="77777777" w:rsidR="00745744" w:rsidRPr="00CC42BF" w:rsidRDefault="00745744">
      <w:r w:rsidRPr="00CC42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B9E69" w14:textId="77777777" w:rsidR="00745744" w:rsidRPr="00CC42BF" w:rsidRDefault="00745744">
      <w:pPr>
        <w:pStyle w:val="B1"/>
      </w:pPr>
      <w:r w:rsidRPr="00CC42BF">
        <w:t>Version x.y.z</w:t>
      </w:r>
    </w:p>
    <w:p w14:paraId="1D5901FB" w14:textId="77777777" w:rsidR="00745744" w:rsidRPr="00CC42BF" w:rsidRDefault="00745744">
      <w:pPr>
        <w:pStyle w:val="B1"/>
      </w:pPr>
      <w:r w:rsidRPr="00CC42BF">
        <w:t>where:</w:t>
      </w:r>
    </w:p>
    <w:p w14:paraId="7AADB9F2" w14:textId="77777777" w:rsidR="00745744" w:rsidRPr="00CC42BF" w:rsidRDefault="00745744">
      <w:pPr>
        <w:pStyle w:val="B2"/>
      </w:pPr>
      <w:r w:rsidRPr="00CC42BF">
        <w:t>x</w:t>
      </w:r>
      <w:r w:rsidRPr="00CC42BF">
        <w:tab/>
        <w:t>the first digit:</w:t>
      </w:r>
    </w:p>
    <w:p w14:paraId="75C368DB" w14:textId="77777777" w:rsidR="00745744" w:rsidRPr="00CC42BF" w:rsidRDefault="00745744">
      <w:pPr>
        <w:pStyle w:val="B3"/>
      </w:pPr>
      <w:r w:rsidRPr="00CC42BF">
        <w:t>1</w:t>
      </w:r>
      <w:r w:rsidRPr="00CC42BF">
        <w:tab/>
        <w:t>presented to TSG for information;</w:t>
      </w:r>
    </w:p>
    <w:p w14:paraId="649A81C8" w14:textId="77777777" w:rsidR="00745744" w:rsidRPr="00CC42BF" w:rsidRDefault="00745744">
      <w:pPr>
        <w:pStyle w:val="B3"/>
      </w:pPr>
      <w:r w:rsidRPr="00CC42BF">
        <w:t>2</w:t>
      </w:r>
      <w:r w:rsidRPr="00CC42BF">
        <w:tab/>
        <w:t>presented to TSG for approval;</w:t>
      </w:r>
    </w:p>
    <w:p w14:paraId="1671C8F9" w14:textId="77777777" w:rsidR="00745744" w:rsidRPr="00CC42BF" w:rsidRDefault="00745744">
      <w:pPr>
        <w:pStyle w:val="B3"/>
      </w:pPr>
      <w:r w:rsidRPr="00CC42BF">
        <w:t>3</w:t>
      </w:r>
      <w:r w:rsidRPr="00CC42BF">
        <w:tab/>
        <w:t>or greater indicates TSG approved document under change control.</w:t>
      </w:r>
    </w:p>
    <w:p w14:paraId="2637C0D7" w14:textId="77777777" w:rsidR="00745744" w:rsidRPr="00CC42BF" w:rsidRDefault="00745744">
      <w:pPr>
        <w:pStyle w:val="B2"/>
      </w:pPr>
      <w:r w:rsidRPr="00CC42BF">
        <w:t>y</w:t>
      </w:r>
      <w:r w:rsidRPr="00CC42BF">
        <w:tab/>
        <w:t>the second digit is incremented for all changes of substance, i.e. technical enhancements, corrections, updates, etc.</w:t>
      </w:r>
    </w:p>
    <w:p w14:paraId="43EDBD6A" w14:textId="77777777" w:rsidR="00745744" w:rsidRPr="00CC42BF" w:rsidRDefault="00745744">
      <w:pPr>
        <w:pStyle w:val="B2"/>
      </w:pPr>
      <w:r w:rsidRPr="00CC42BF">
        <w:t>z</w:t>
      </w:r>
      <w:r w:rsidRPr="00CC42BF">
        <w:tab/>
        <w:t>the third digit is incremented when editorial only changes have been incorporated in the document.</w:t>
      </w:r>
    </w:p>
    <w:p w14:paraId="12886606" w14:textId="77777777" w:rsidR="00745744" w:rsidRPr="00CC42BF" w:rsidRDefault="00745744">
      <w:pPr>
        <w:pStyle w:val="Heading1"/>
      </w:pPr>
      <w:bookmarkStart w:id="5" w:name="_Toc168461506"/>
      <w:r w:rsidRPr="00CC42BF">
        <w:t>Introduction</w:t>
      </w:r>
      <w:bookmarkEnd w:id="5"/>
    </w:p>
    <w:p w14:paraId="15BEB7D8" w14:textId="77777777" w:rsidR="005F5F14" w:rsidRPr="00CC42BF" w:rsidRDefault="005F5F14" w:rsidP="005F5F14">
      <w:r w:rsidRPr="00CC42BF">
        <w:t>The present document is part of a TS-family covering the 3</w:t>
      </w:r>
      <w:r w:rsidRPr="00CC42BF">
        <w:rPr>
          <w:vertAlign w:val="superscript"/>
        </w:rPr>
        <w:t>rd</w:t>
      </w:r>
      <w:r w:rsidRPr="00CC42BF">
        <w:t xml:space="preserve"> Generation Partnership Project; Technical Specification Group Services and System Aspects; Telecommunication management; as identified below:</w:t>
      </w:r>
    </w:p>
    <w:p w14:paraId="509F8DC5" w14:textId="77777777" w:rsidR="005F5F14" w:rsidRPr="00C34AEA" w:rsidRDefault="005F5F14" w:rsidP="00C34AEA">
      <w:pPr>
        <w:pStyle w:val="B1"/>
        <w:rPr>
          <w:b/>
        </w:rPr>
      </w:pPr>
      <w:r w:rsidRPr="00C34AEA">
        <w:rPr>
          <w:b/>
        </w:rPr>
        <w:t>32.611:</w:t>
      </w:r>
      <w:r w:rsidRPr="00C34AEA">
        <w:rPr>
          <w:b/>
        </w:rPr>
        <w:tab/>
        <w:t>"Configuration Management (CM); Bulk CM Integration Reference Point (IRP): Requirements".</w:t>
      </w:r>
    </w:p>
    <w:p w14:paraId="140E902B" w14:textId="77777777" w:rsidR="005F5F14" w:rsidRPr="00CC42BF" w:rsidRDefault="005F5F14" w:rsidP="00C34AEA">
      <w:pPr>
        <w:pStyle w:val="B1"/>
      </w:pPr>
      <w:r w:rsidRPr="00CC42BF">
        <w:t>32.612:</w:t>
      </w:r>
      <w:r w:rsidRPr="00CC42BF">
        <w:tab/>
        <w:t>"Configuration Management (CM); Bulk CM Integration Reference Point (IRP): Information Service (IS)".</w:t>
      </w:r>
    </w:p>
    <w:p w14:paraId="0DBD6DAF" w14:textId="77777777" w:rsidR="005F5F14" w:rsidRPr="00CC42BF" w:rsidRDefault="005F5F14" w:rsidP="00C34AEA">
      <w:pPr>
        <w:pStyle w:val="B1"/>
      </w:pPr>
      <w:r w:rsidRPr="00CC42BF">
        <w:t>32.61</w:t>
      </w:r>
      <w:r w:rsidR="0053604A">
        <w:t>6</w:t>
      </w:r>
      <w:r w:rsidRPr="00CC42BF">
        <w:t>:</w:t>
      </w:r>
      <w:r w:rsidRPr="00CC42BF">
        <w:tab/>
        <w:t>"Configuration Management (CM); Bulk CM Integration Reference Point (IRP): Solution Set (SS)</w:t>
      </w:r>
      <w:r w:rsidR="0053604A">
        <w:t xml:space="preserve"> defintions</w:t>
      </w:r>
      <w:r w:rsidRPr="00CC42BF">
        <w:t>".</w:t>
      </w:r>
    </w:p>
    <w:p w14:paraId="37257E8F" w14:textId="77777777" w:rsidR="00745744" w:rsidRPr="00CC42BF" w:rsidRDefault="00745744">
      <w:pPr>
        <w:pStyle w:val="BodyText2"/>
      </w:pPr>
      <w:r w:rsidRPr="00CC42BF">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Street">
        <w:smartTag w:uri="urn:schemas-microsoft-com:office:smarttags" w:element="PlaceName">
          <w:r w:rsidRPr="00CC42BF">
            <w:t>OSs</w:t>
          </w:r>
        </w:smartTag>
      </w:smartTag>
      <w:r w:rsidRPr="00CC42BF">
        <w:t>) or NEs.</w:t>
      </w:r>
    </w:p>
    <w:p w14:paraId="3474FF54" w14:textId="77777777" w:rsidR="00745744" w:rsidRPr="00CC42BF" w:rsidRDefault="00745744">
      <w:pPr>
        <w:jc w:val="both"/>
        <w:rPr>
          <w:i/>
        </w:rPr>
      </w:pPr>
      <w:r w:rsidRPr="00CC42BF">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07740905" w14:textId="77777777" w:rsidR="00745744" w:rsidRPr="00CC42BF" w:rsidRDefault="00745744">
      <w:pPr>
        <w:pStyle w:val="Heading1"/>
      </w:pPr>
      <w:r w:rsidRPr="00CC42BF">
        <w:br w:type="page"/>
      </w:r>
      <w:bookmarkStart w:id="6" w:name="_Toc168461507"/>
      <w:r w:rsidRPr="00CC42BF">
        <w:lastRenderedPageBreak/>
        <w:t>1</w:t>
      </w:r>
      <w:r w:rsidRPr="00CC42BF">
        <w:tab/>
        <w:t>Scope</w:t>
      </w:r>
      <w:bookmarkEnd w:id="6"/>
    </w:p>
    <w:p w14:paraId="098AAD95" w14:textId="77777777" w:rsidR="00745744" w:rsidRPr="00CC42BF" w:rsidRDefault="00745744">
      <w:pPr>
        <w:jc w:val="both"/>
      </w:pPr>
      <w:r w:rsidRPr="00CC42BF">
        <w:t>The present document describes the Bulk Configuration Management (CM) requirements for managing a 3G network. This is described from the management perspective in 3GPP TS 32.101 [1] and 3GPP TS 32.102 [2].</w:t>
      </w:r>
    </w:p>
    <w:p w14:paraId="2831D96A" w14:textId="77777777" w:rsidR="00745744" w:rsidRPr="00CC42BF" w:rsidRDefault="00745744">
      <w:pPr>
        <w:jc w:val="both"/>
      </w:pPr>
      <w:r w:rsidRPr="00CC42BF">
        <w:t>The Itf</w:t>
      </w:r>
      <w:r w:rsidRPr="00CC42BF">
        <w:noBreakHyphen/>
        <w:t>N for CM is built up by a number of Integration Reference Points (IRPs) and a related Name Convention 3GPP TS 32.300 [3], which realise the functional capabilities over this interface. The basic structure of the IRPs is defined in 3GPP TS 32.101 [1] and 3GPP TS 32.102 [2]. For CM, a number of IRPs (and a Name Convention) are defined, used by this as well as by other specifications for Telecom Management produced by 3GPP. These IRPs are defined in separate 3GPP specifications, and listed in the table in the Introduction clause above. This document defines the requirements for the Bulk CM IRP.</w:t>
      </w:r>
    </w:p>
    <w:p w14:paraId="1B6E7866" w14:textId="77777777" w:rsidR="00745744" w:rsidRPr="00CC42BF" w:rsidRDefault="00745744">
      <w:pPr>
        <w:pStyle w:val="Heading1"/>
      </w:pPr>
      <w:bookmarkStart w:id="7" w:name="_Toc168461508"/>
      <w:r w:rsidRPr="00CC42BF">
        <w:t>2</w:t>
      </w:r>
      <w:r w:rsidRPr="00CC42BF">
        <w:tab/>
        <w:t>References</w:t>
      </w:r>
      <w:bookmarkEnd w:id="7"/>
    </w:p>
    <w:p w14:paraId="780DA011" w14:textId="77777777" w:rsidR="00745744" w:rsidRPr="00CC42BF" w:rsidRDefault="00745744">
      <w:r w:rsidRPr="00CC42BF">
        <w:t>The following documents contain provisions which, through reference in this text, constitute provisions of the present document.</w:t>
      </w:r>
    </w:p>
    <w:p w14:paraId="3DC2A32A" w14:textId="77777777" w:rsidR="00745744" w:rsidRPr="00CC42BF" w:rsidRDefault="00C34AEA" w:rsidP="00C34AEA">
      <w:pPr>
        <w:pStyle w:val="B1"/>
      </w:pPr>
      <w:r>
        <w:t>-</w:t>
      </w:r>
      <w:r>
        <w:tab/>
      </w:r>
      <w:r w:rsidR="00745744" w:rsidRPr="00CC42BF">
        <w:t>References are either specific (identified by date of publication, edition number, version number, etc.) or non</w:t>
      </w:r>
      <w:r w:rsidR="00745744" w:rsidRPr="00CC42BF">
        <w:noBreakHyphen/>
        <w:t>specific.</w:t>
      </w:r>
    </w:p>
    <w:p w14:paraId="6EFA46D1" w14:textId="77777777" w:rsidR="00745744" w:rsidRPr="00CC42BF" w:rsidRDefault="00C34AEA" w:rsidP="00C34AEA">
      <w:pPr>
        <w:pStyle w:val="B1"/>
      </w:pPr>
      <w:r>
        <w:t>-</w:t>
      </w:r>
      <w:r>
        <w:tab/>
      </w:r>
      <w:r w:rsidR="00745744" w:rsidRPr="00CC42BF">
        <w:t>For a specific reference, subsequent revisions do not apply.</w:t>
      </w:r>
    </w:p>
    <w:p w14:paraId="127BA17C" w14:textId="77777777" w:rsidR="00745744" w:rsidRPr="00CC42BF" w:rsidRDefault="00C34AEA" w:rsidP="00C34AEA">
      <w:pPr>
        <w:pStyle w:val="B1"/>
      </w:pPr>
      <w:r>
        <w:t>-</w:t>
      </w:r>
      <w:r>
        <w:tab/>
      </w:r>
      <w:r w:rsidR="00745744" w:rsidRPr="00CC42BF">
        <w:t xml:space="preserve">For a non-specific reference, the latest version applies. In the case of a reference to a 3GPP document (including a GSM document), a non-specific reference implicitly refers to the latest version of that document </w:t>
      </w:r>
      <w:r w:rsidR="00745744" w:rsidRPr="00CC42BF">
        <w:rPr>
          <w:i/>
        </w:rPr>
        <w:t>in the same Release as the present document</w:t>
      </w:r>
      <w:r w:rsidR="00745744" w:rsidRPr="00CC42BF">
        <w:t>.</w:t>
      </w:r>
    </w:p>
    <w:p w14:paraId="2BEED8B5" w14:textId="77777777" w:rsidR="00745744" w:rsidRPr="00CC42BF" w:rsidRDefault="00745744">
      <w:pPr>
        <w:pStyle w:val="EX"/>
      </w:pPr>
      <w:r w:rsidRPr="00CC42BF">
        <w:t>[1]</w:t>
      </w:r>
      <w:r w:rsidRPr="00CC42BF">
        <w:tab/>
        <w:t>3GPP TS 32.101: "Telecommunication management; Principles and high level requirements".</w:t>
      </w:r>
    </w:p>
    <w:p w14:paraId="04FC563F" w14:textId="77777777" w:rsidR="00745744" w:rsidRPr="00CC42BF" w:rsidRDefault="00745744">
      <w:pPr>
        <w:pStyle w:val="EX"/>
      </w:pPr>
      <w:r w:rsidRPr="00CC42BF">
        <w:t>[2]</w:t>
      </w:r>
      <w:r w:rsidRPr="00CC42BF">
        <w:tab/>
        <w:t>3GPP TS 32.102: "Telecommunication management; Architecture".</w:t>
      </w:r>
    </w:p>
    <w:p w14:paraId="5F857518" w14:textId="77777777" w:rsidR="00745744" w:rsidRPr="00CC42BF" w:rsidRDefault="00745744">
      <w:pPr>
        <w:pStyle w:val="EX"/>
      </w:pPr>
      <w:r w:rsidRPr="00CC42BF">
        <w:t>[3]</w:t>
      </w:r>
      <w:r w:rsidRPr="00CC42BF">
        <w:tab/>
        <w:t>3GPP TS 32.300: "Telecommunication management; Configuration Management (CM); Name convention for Managed Objects".</w:t>
      </w:r>
    </w:p>
    <w:p w14:paraId="1DE9FB21" w14:textId="77777777" w:rsidR="00745744" w:rsidRPr="00CC42BF" w:rsidRDefault="00745744">
      <w:pPr>
        <w:pStyle w:val="EX"/>
      </w:pPr>
      <w:r w:rsidRPr="00CC42BF">
        <w:t>[4]</w:t>
      </w:r>
      <w:r w:rsidRPr="00CC42BF">
        <w:tab/>
        <w:t>3GPP TS 32.600: "Telecommunication management; Configuration Management (CM); Concept and high-level requirements".</w:t>
      </w:r>
    </w:p>
    <w:p w14:paraId="3453D98F" w14:textId="77777777" w:rsidR="00745744" w:rsidRPr="00CC42BF" w:rsidRDefault="00745744">
      <w:pPr>
        <w:pStyle w:val="Heading1"/>
      </w:pPr>
      <w:bookmarkStart w:id="8" w:name="_Toc168461509"/>
      <w:r w:rsidRPr="00CC42BF">
        <w:t>3</w:t>
      </w:r>
      <w:r w:rsidRPr="00CC42BF">
        <w:tab/>
        <w:t>Definitions and abbreviations</w:t>
      </w:r>
      <w:bookmarkEnd w:id="8"/>
    </w:p>
    <w:p w14:paraId="0FCE221D" w14:textId="77777777" w:rsidR="00745744" w:rsidRPr="00CC42BF" w:rsidRDefault="00745744">
      <w:pPr>
        <w:pStyle w:val="Heading2"/>
      </w:pPr>
      <w:bookmarkStart w:id="9" w:name="_Toc168461510"/>
      <w:r w:rsidRPr="00CC42BF">
        <w:t>3.1</w:t>
      </w:r>
      <w:r w:rsidRPr="00CC42BF">
        <w:tab/>
        <w:t>Definitions</w:t>
      </w:r>
      <w:bookmarkEnd w:id="9"/>
    </w:p>
    <w:p w14:paraId="71FF59DF" w14:textId="77777777" w:rsidR="00745744" w:rsidRPr="00CC42BF" w:rsidRDefault="00745744">
      <w:r w:rsidRPr="00CC42BF">
        <w:t>For the purposes of the present document, the following terms and definitions apply.</w:t>
      </w:r>
    </w:p>
    <w:p w14:paraId="6C27A7B6" w14:textId="77777777" w:rsidR="00745744" w:rsidRPr="00CC42BF" w:rsidRDefault="00745744">
      <w:r w:rsidRPr="00CC42BF">
        <w:rPr>
          <w:b/>
        </w:rPr>
        <w:t>Data:</w:t>
      </w:r>
      <w:r w:rsidRPr="00CC42BF">
        <w:t xml:space="preserve"> is any information or set of information required to give software or equipment or combinations thereof a specific state of functionality.</w:t>
      </w:r>
    </w:p>
    <w:p w14:paraId="4859D9F1" w14:textId="77777777" w:rsidR="00745744" w:rsidRPr="00CC42BF" w:rsidRDefault="00745744">
      <w:r w:rsidRPr="00CC42BF">
        <w:rPr>
          <w:b/>
        </w:rPr>
        <w:t>Element Manager (EM):</w:t>
      </w:r>
      <w:r w:rsidRPr="00CC42BF">
        <w:t xml:space="preserve"> provides a package of end-user functions for management of a set of closely related types of Network Elements (NEs). These functions can be divided into two main categories:</w:t>
      </w:r>
    </w:p>
    <w:p w14:paraId="3A0AD0E3" w14:textId="77777777" w:rsidR="00745744" w:rsidRPr="00CC42BF" w:rsidRDefault="00C34AEA" w:rsidP="00C34AEA">
      <w:pPr>
        <w:pStyle w:val="B1"/>
      </w:pPr>
      <w:r>
        <w:rPr>
          <w:i/>
        </w:rPr>
        <w:t>-</w:t>
      </w:r>
      <w:r>
        <w:rPr>
          <w:i/>
        </w:rPr>
        <w:tab/>
      </w:r>
      <w:r w:rsidR="00745744" w:rsidRPr="00CC42BF">
        <w:rPr>
          <w:i/>
        </w:rPr>
        <w:t>Element Management Functions</w:t>
      </w:r>
      <w:r w:rsidR="00745744" w:rsidRPr="00CC42BF">
        <w:t xml:space="preserve"> for management of NEs on an individual basis. These are basically the same functions as supported by the corresponding local terminals.</w:t>
      </w:r>
    </w:p>
    <w:p w14:paraId="4BFC623D" w14:textId="77777777" w:rsidR="00745744" w:rsidRPr="00CC42BF" w:rsidRDefault="00C34AEA" w:rsidP="00C34AEA">
      <w:pPr>
        <w:pStyle w:val="B1"/>
      </w:pPr>
      <w:r>
        <w:rPr>
          <w:i/>
        </w:rPr>
        <w:t>-</w:t>
      </w:r>
      <w:r>
        <w:rPr>
          <w:i/>
        </w:rPr>
        <w:tab/>
      </w:r>
      <w:r w:rsidR="00745744" w:rsidRPr="00CC42BF">
        <w:rPr>
          <w:i/>
        </w:rPr>
        <w:t>Sub-Network Management Functions</w:t>
      </w:r>
      <w:r w:rsidR="00745744" w:rsidRPr="00CC42BF">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2C51ACD5" w14:textId="77777777" w:rsidR="00745744" w:rsidRPr="00CC42BF" w:rsidRDefault="00745744">
      <w:r w:rsidRPr="00CC42BF">
        <w:rPr>
          <w:b/>
        </w:rPr>
        <w:t>Firmware:</w:t>
      </w:r>
      <w:r w:rsidRPr="00CC42BF">
        <w:t xml:space="preserve"> is a term used in contrast to software to identify the hard-coded program, which is not downloadable on the system.</w:t>
      </w:r>
    </w:p>
    <w:p w14:paraId="546025B8" w14:textId="77777777" w:rsidR="00745744" w:rsidRPr="00CC42BF" w:rsidRDefault="00745744">
      <w:r w:rsidRPr="00CC42BF">
        <w:rPr>
          <w:b/>
        </w:rPr>
        <w:lastRenderedPageBreak/>
        <w:t>Hardware:</w:t>
      </w:r>
      <w:r w:rsidRPr="00CC42BF">
        <w:t xml:space="preserve"> is each and every tangible item.</w:t>
      </w:r>
    </w:p>
    <w:p w14:paraId="0793E27B" w14:textId="77777777" w:rsidR="00745744" w:rsidRPr="00CC42BF" w:rsidRDefault="00745744">
      <w:r w:rsidRPr="00CC42BF">
        <w:rPr>
          <w:b/>
        </w:rPr>
        <w:t>IRP Information Model:</w:t>
      </w:r>
      <w:r w:rsidRPr="00CC42BF">
        <w:t xml:space="preserve"> See 3GPP TS 32.101 [1].</w:t>
      </w:r>
    </w:p>
    <w:p w14:paraId="4F644BF8" w14:textId="77777777" w:rsidR="00745744" w:rsidRPr="00CC42BF" w:rsidRDefault="00745744">
      <w:r w:rsidRPr="00CC42BF">
        <w:rPr>
          <w:b/>
        </w:rPr>
        <w:t>IRP Information Service:</w:t>
      </w:r>
      <w:r w:rsidRPr="00CC42BF">
        <w:t xml:space="preserve"> See 3GPP TS 32.101 [1].</w:t>
      </w:r>
    </w:p>
    <w:p w14:paraId="55C34747" w14:textId="77777777" w:rsidR="00745744" w:rsidRPr="00CC42BF" w:rsidRDefault="00745744">
      <w:r w:rsidRPr="00CC42BF">
        <w:rPr>
          <w:b/>
        </w:rPr>
        <w:t>IRP Solution Set:</w:t>
      </w:r>
      <w:r w:rsidRPr="00CC42BF">
        <w:t xml:space="preserve"> See 3GPP TS 32.101 [1].</w:t>
      </w:r>
    </w:p>
    <w:p w14:paraId="3F9254FF" w14:textId="77777777" w:rsidR="00745744" w:rsidRPr="00CC42BF" w:rsidRDefault="00745744">
      <w:r w:rsidRPr="00CC42BF">
        <w:rPr>
          <w:b/>
        </w:rPr>
        <w:t xml:space="preserve">Managed Object (MO): </w:t>
      </w:r>
      <w:r w:rsidRPr="00CC42BF">
        <w:t>an abstract entity, which may be accessed through an open interface between two or more systems, and representing a Network Resource (NR) for the purpose of management. The Managed Object (MO) is an instance of a Managed Object Class (MOC) as defined in a Management Information Model (MIM). The MIM does not define how the MO or NR is implemented; only what can be seen in the interface.</w:t>
      </w:r>
    </w:p>
    <w:p w14:paraId="6BD38B2F" w14:textId="77777777" w:rsidR="00745744" w:rsidRPr="00CC42BF" w:rsidRDefault="00745744">
      <w:pPr>
        <w:rPr>
          <w:b/>
        </w:rPr>
      </w:pPr>
      <w:r w:rsidRPr="00CC42BF">
        <w:rPr>
          <w:b/>
        </w:rPr>
        <w:t xml:space="preserve">Management Information Base (MIB): </w:t>
      </w:r>
      <w:r w:rsidRPr="00CC42BF">
        <w:t>the set of existing managed objects in a management domain, together with their attributes, constitutes that management domain's MIB. The MIB may be distributed over several OS/NEs.</w:t>
      </w:r>
    </w:p>
    <w:p w14:paraId="2D8F6E08" w14:textId="77777777" w:rsidR="00745744" w:rsidRPr="00CC42BF" w:rsidRDefault="00745744">
      <w:pPr>
        <w:rPr>
          <w:i/>
        </w:rPr>
      </w:pPr>
      <w:r w:rsidRPr="00CC42BF">
        <w:rPr>
          <w:b/>
        </w:rPr>
        <w:t>Management Information Model (MIM)</w:t>
      </w:r>
      <w:r w:rsidRPr="00CC42BF">
        <w:t>: also referred to as NRM – see the definition below. There is a slight difference between the meaning of MIM and NRM – the term MIM is generic and can be used to denote any type of management model, while NRM denotes the model of the actual managed telecommunications Network Resources (NRs).</w:t>
      </w:r>
    </w:p>
    <w:p w14:paraId="727CE85E" w14:textId="77777777" w:rsidR="00745744" w:rsidRPr="00CC42BF" w:rsidRDefault="00745744">
      <w:r w:rsidRPr="00CC42BF">
        <w:rPr>
          <w:b/>
        </w:rPr>
        <w:t xml:space="preserve">Network Element (NE): </w:t>
      </w:r>
      <w:r w:rsidRPr="00CC42BF">
        <w:t>is a discrete telecommunications entity, which can be, managed over a specific interface e.g. the RNC.</w:t>
      </w:r>
    </w:p>
    <w:p w14:paraId="3CEB5895" w14:textId="77777777" w:rsidR="00745744" w:rsidRPr="00CC42BF" w:rsidRDefault="00745744">
      <w:r w:rsidRPr="00CC42BF">
        <w:rPr>
          <w:b/>
        </w:rPr>
        <w:t>Network Manager (NM)</w:t>
      </w:r>
      <w:r w:rsidRPr="00CC42BF">
        <w:t>: provides a package of end-user functions with the responsibility for the management of a network, mainly as supported by the EM(s) but it may also involve direct access to the NEs. All communication with the network is based on open and well-standardised interfaces supporting management of multi-vendor and multi-technology NEs.</w:t>
      </w:r>
    </w:p>
    <w:p w14:paraId="2BB21E7A" w14:textId="77777777" w:rsidR="00745744" w:rsidRPr="00CC42BF" w:rsidRDefault="00745744">
      <w:r w:rsidRPr="00CC42BF">
        <w:rPr>
          <w:b/>
        </w:rPr>
        <w:t>Network Resource (NR):</w:t>
      </w:r>
      <w:r w:rsidRPr="00CC42BF">
        <w:t xml:space="preserve"> is a component of a NE, which can be identified as a discrete separate entity and is in an object oriented environment for the purpose of management represented by an abstract entity called Managed Object (MO).</w:t>
      </w:r>
    </w:p>
    <w:p w14:paraId="6B47F9B2" w14:textId="77777777" w:rsidR="00745744" w:rsidRPr="00CC42BF" w:rsidRDefault="00745744">
      <w:r w:rsidRPr="00CC42BF">
        <w:rPr>
          <w:b/>
        </w:rPr>
        <w:t>Network Resource Model (NRM)</w:t>
      </w:r>
      <w:r w:rsidRPr="00CC42BF">
        <w:t>: a model representing the actual managed telecommunications Network Resources (NRs) that a System is providing through the subject IRP. An NRM describes Managed Object Classes (MOC), their associations, attributes and operations. The NRM is also referred to as "MIM" (see above) which originates from the ITU-T TMN.</w:t>
      </w:r>
    </w:p>
    <w:p w14:paraId="43431787" w14:textId="77777777" w:rsidR="00745744" w:rsidRPr="00CC42BF" w:rsidRDefault="00745744">
      <w:r w:rsidRPr="00CC42BF">
        <w:rPr>
          <w:b/>
        </w:rPr>
        <w:t>Object Management Group (OMG):</w:t>
      </w:r>
      <w:r w:rsidRPr="00CC42BF">
        <w:t xml:space="preserve"> see http://www.omg.org.</w:t>
      </w:r>
    </w:p>
    <w:p w14:paraId="7FEA653D" w14:textId="77777777" w:rsidR="00745744" w:rsidRPr="00CC42BF" w:rsidRDefault="00745744">
      <w:r w:rsidRPr="00CC42BF">
        <w:rPr>
          <w:b/>
        </w:rPr>
        <w:t>Operations System (OS):</w:t>
      </w:r>
      <w:r w:rsidRPr="00CC42BF">
        <w:t xml:space="preserve"> indicates a generic management system, independent of its location level within the management hierarchy.</w:t>
      </w:r>
    </w:p>
    <w:p w14:paraId="5E3AD523" w14:textId="77777777" w:rsidR="00745744" w:rsidRPr="00CC42BF" w:rsidRDefault="00745744">
      <w:r w:rsidRPr="00CC42BF">
        <w:rPr>
          <w:b/>
        </w:rPr>
        <w:t>Operator:</w:t>
      </w:r>
      <w:r w:rsidRPr="00CC42BF">
        <w:t xml:space="preserve"> is either</w:t>
      </w:r>
    </w:p>
    <w:p w14:paraId="120F82D9" w14:textId="77777777" w:rsidR="00745744" w:rsidRPr="00CC42BF" w:rsidRDefault="00C34AEA" w:rsidP="00C34AEA">
      <w:pPr>
        <w:pStyle w:val="B1"/>
      </w:pPr>
      <w:r>
        <w:t>-</w:t>
      </w:r>
      <w:r>
        <w:tab/>
      </w:r>
      <w:r w:rsidR="00745744" w:rsidRPr="00CC42BF">
        <w:t>a human being controlling and managing the network; or</w:t>
      </w:r>
    </w:p>
    <w:p w14:paraId="781B7E38" w14:textId="77777777" w:rsidR="00745744" w:rsidRPr="00CC42BF" w:rsidRDefault="00C34AEA" w:rsidP="00C34AEA">
      <w:pPr>
        <w:pStyle w:val="B1"/>
      </w:pPr>
      <w:r>
        <w:t>-</w:t>
      </w:r>
      <w:r>
        <w:tab/>
      </w:r>
      <w:r w:rsidR="00745744" w:rsidRPr="00CC42BF">
        <w:t>a company running a network (the 3G network operator).</w:t>
      </w:r>
    </w:p>
    <w:p w14:paraId="51C61DCF" w14:textId="77777777" w:rsidR="00745744" w:rsidRPr="00CC42BF" w:rsidRDefault="00745744">
      <w:r w:rsidRPr="00CC42BF">
        <w:rPr>
          <w:b/>
        </w:rPr>
        <w:t>Optimisation:</w:t>
      </w:r>
      <w:r w:rsidRPr="00CC42BF">
        <w:t xml:space="preserve"> of the network is each up-date or modification to improve the network handling and/or to enhance subscriber satisfaction. The aim is to maximise the performance of the system.</w:t>
      </w:r>
    </w:p>
    <w:p w14:paraId="38726498" w14:textId="77777777" w:rsidR="00745744" w:rsidRPr="00CC42BF" w:rsidRDefault="00745744">
      <w:r w:rsidRPr="00CC42BF">
        <w:rPr>
          <w:b/>
        </w:rPr>
        <w:t>Re-configuration:</w:t>
      </w:r>
      <w:r w:rsidRPr="00CC42BF">
        <w:t xml:space="preserve"> is the re-arrangement of the parts, hardware and/or software that make up the 3G network. A re-configuration can be of the parts of a single NE or can be the re-arrangement of the NEs themselves, as the parts of the 3G network. A re-configuration may be triggered by a human operator or by the system itself.</w:t>
      </w:r>
    </w:p>
    <w:p w14:paraId="1789DF42" w14:textId="77777777" w:rsidR="00745744" w:rsidRPr="00CC42BF" w:rsidRDefault="00745744">
      <w:r w:rsidRPr="00CC42BF">
        <w:rPr>
          <w:b/>
        </w:rPr>
        <w:t>Reversion:</w:t>
      </w:r>
      <w:r w:rsidRPr="00CC42BF">
        <w:t xml:space="preserve"> is a procedure by which a configuration, which existed before changes were made, is restored.</w:t>
      </w:r>
    </w:p>
    <w:p w14:paraId="1F4697C2" w14:textId="77777777" w:rsidR="00745744" w:rsidRPr="00CC42BF" w:rsidRDefault="00745744">
      <w:r w:rsidRPr="00CC42BF">
        <w:rPr>
          <w:b/>
        </w:rPr>
        <w:t>Software</w:t>
      </w:r>
      <w:r w:rsidRPr="00CC42BF">
        <w:t>: is a term used in contrast to firmware to refer to all programs which can be loaded to and used in a particular system.</w:t>
      </w:r>
    </w:p>
    <w:p w14:paraId="7238AA77" w14:textId="77777777" w:rsidR="00745744" w:rsidRPr="00CC42BF" w:rsidRDefault="00745744">
      <w:r w:rsidRPr="00CC42BF">
        <w:rPr>
          <w:b/>
        </w:rPr>
        <w:t>Up-Dates:</w:t>
      </w:r>
      <w:r w:rsidRPr="00CC42BF">
        <w:t xml:space="preserve"> generally consist of software, firmware, equipment and hardware, designed only to consolidate one or more modifications to counter-act errors. As such, they do not offer new facilities or features and only apply to existing NEs.</w:t>
      </w:r>
    </w:p>
    <w:p w14:paraId="02F091E4" w14:textId="77777777" w:rsidR="00745744" w:rsidRPr="00CC42BF" w:rsidRDefault="00745744">
      <w:r w:rsidRPr="00CC42BF">
        <w:rPr>
          <w:b/>
        </w:rPr>
        <w:t>Up-Grades:</w:t>
      </w:r>
      <w:r w:rsidRPr="00CC42BF">
        <w:t xml:space="preserve"> can be of the following types:</w:t>
      </w:r>
    </w:p>
    <w:p w14:paraId="621998A4" w14:textId="77777777" w:rsidR="00745744" w:rsidRPr="00CC42BF" w:rsidRDefault="00C34AEA" w:rsidP="00C34AEA">
      <w:pPr>
        <w:pStyle w:val="B1"/>
      </w:pPr>
      <w:r>
        <w:lastRenderedPageBreak/>
        <w:t>-</w:t>
      </w:r>
      <w:r>
        <w:tab/>
      </w:r>
      <w:r w:rsidR="00745744" w:rsidRPr="00CC42BF">
        <w:t>enhancement - the addition of new features or facilities to the 3G network;</w:t>
      </w:r>
    </w:p>
    <w:p w14:paraId="0B01A9FE" w14:textId="77777777" w:rsidR="00745744" w:rsidRPr="00CC42BF" w:rsidRDefault="00C34AEA" w:rsidP="00C34AEA">
      <w:pPr>
        <w:pStyle w:val="B1"/>
      </w:pPr>
      <w:r>
        <w:t>-</w:t>
      </w:r>
      <w:r>
        <w:tab/>
      </w:r>
      <w:r w:rsidR="00745744" w:rsidRPr="00CC42BF">
        <w:t>extension - the addition of replicas of existing entities.</w:t>
      </w:r>
    </w:p>
    <w:p w14:paraId="59E33AA8" w14:textId="77777777" w:rsidR="00745744" w:rsidRPr="00CC42BF" w:rsidRDefault="00745744">
      <w:pPr>
        <w:pStyle w:val="Heading2"/>
      </w:pPr>
      <w:bookmarkStart w:id="10" w:name="_Toc168461511"/>
      <w:r w:rsidRPr="00CC42BF">
        <w:t>3.2</w:t>
      </w:r>
      <w:r w:rsidRPr="00CC42BF">
        <w:tab/>
        <w:t>Abbreviations</w:t>
      </w:r>
      <w:bookmarkEnd w:id="10"/>
    </w:p>
    <w:p w14:paraId="7D4E2082" w14:textId="77777777" w:rsidR="00745744" w:rsidRPr="00CC42BF" w:rsidRDefault="00745744">
      <w:pPr>
        <w:keepNext/>
      </w:pPr>
      <w:r w:rsidRPr="00CC42BF">
        <w:t>For the purposes of the present document, the following abbreviations apply:</w:t>
      </w:r>
    </w:p>
    <w:p w14:paraId="3942277E" w14:textId="77777777" w:rsidR="00745744" w:rsidRPr="00CC42BF" w:rsidRDefault="00745744">
      <w:pPr>
        <w:pStyle w:val="EW"/>
      </w:pPr>
      <w:r w:rsidRPr="00CC42BF">
        <w:t>CM</w:t>
      </w:r>
      <w:r w:rsidRPr="00CC42BF">
        <w:tab/>
        <w:t>Configuration Management</w:t>
      </w:r>
    </w:p>
    <w:p w14:paraId="39F1E7D0" w14:textId="77777777" w:rsidR="00745744" w:rsidRPr="00CC42BF" w:rsidRDefault="00745744">
      <w:pPr>
        <w:pStyle w:val="EW"/>
      </w:pPr>
      <w:r w:rsidRPr="00CC42BF">
        <w:t>CORBA</w:t>
      </w:r>
      <w:r w:rsidRPr="00CC42BF">
        <w:tab/>
        <w:t>Common Object Request Broker Architecture</w:t>
      </w:r>
    </w:p>
    <w:p w14:paraId="1056E4A4" w14:textId="77777777" w:rsidR="00745744" w:rsidRPr="00CC42BF" w:rsidRDefault="00745744">
      <w:pPr>
        <w:pStyle w:val="EW"/>
      </w:pPr>
      <w:r w:rsidRPr="00CC42BF">
        <w:t>EM</w:t>
      </w:r>
      <w:r w:rsidRPr="00CC42BF">
        <w:tab/>
        <w:t>Element Manager</w:t>
      </w:r>
    </w:p>
    <w:p w14:paraId="708E2564" w14:textId="77777777" w:rsidR="00745744" w:rsidRPr="00CC42BF" w:rsidRDefault="00745744">
      <w:pPr>
        <w:pStyle w:val="EW"/>
      </w:pPr>
      <w:r w:rsidRPr="00CC42BF">
        <w:t>FM</w:t>
      </w:r>
      <w:r w:rsidRPr="00CC42BF">
        <w:tab/>
        <w:t>Fault Management</w:t>
      </w:r>
    </w:p>
    <w:p w14:paraId="183D67EA" w14:textId="77777777" w:rsidR="00745744" w:rsidRPr="00CC42BF" w:rsidRDefault="00745744">
      <w:pPr>
        <w:pStyle w:val="EW"/>
      </w:pPr>
      <w:r w:rsidRPr="00CC42BF">
        <w:t>FW</w:t>
      </w:r>
      <w:r w:rsidRPr="00CC42BF">
        <w:tab/>
        <w:t>Firmware</w:t>
      </w:r>
    </w:p>
    <w:p w14:paraId="06C835C8" w14:textId="77777777" w:rsidR="00745744" w:rsidRPr="00CC42BF" w:rsidRDefault="00745744">
      <w:pPr>
        <w:pStyle w:val="EW"/>
      </w:pPr>
      <w:r w:rsidRPr="00CC42BF">
        <w:t>HW</w:t>
      </w:r>
      <w:r w:rsidRPr="00CC42BF">
        <w:tab/>
        <w:t>Hardware</w:t>
      </w:r>
    </w:p>
    <w:p w14:paraId="49C3EEDB" w14:textId="77777777" w:rsidR="00745744" w:rsidRPr="00CC42BF" w:rsidRDefault="00745744">
      <w:pPr>
        <w:pStyle w:val="EW"/>
      </w:pPr>
      <w:r w:rsidRPr="00CC42BF">
        <w:t>IRP</w:t>
      </w:r>
      <w:r w:rsidRPr="00CC42BF">
        <w:tab/>
        <w:t>Integration Reference Point</w:t>
      </w:r>
    </w:p>
    <w:p w14:paraId="7CAF200C" w14:textId="77777777" w:rsidR="00745744" w:rsidRPr="00CC42BF" w:rsidRDefault="00745744">
      <w:pPr>
        <w:pStyle w:val="EW"/>
      </w:pPr>
      <w:r w:rsidRPr="00CC42BF">
        <w:t>ITU-T</w:t>
      </w:r>
      <w:r w:rsidRPr="00CC42BF">
        <w:tab/>
        <w:t xml:space="preserve">International Telecommunication </w:t>
      </w:r>
      <w:smartTag w:uri="urn:schemas-microsoft-com:office:smarttags" w:element="Street">
        <w:r w:rsidRPr="00CC42BF">
          <w:t>Union</w:t>
        </w:r>
      </w:smartTag>
      <w:r w:rsidRPr="00CC42BF">
        <w:t xml:space="preserve">, Telecommunication Standardisation Sector </w:t>
      </w:r>
    </w:p>
    <w:p w14:paraId="656D5A0D" w14:textId="77777777" w:rsidR="00745744" w:rsidRPr="00CC42BF" w:rsidRDefault="00745744">
      <w:pPr>
        <w:pStyle w:val="EW"/>
      </w:pPr>
      <w:r w:rsidRPr="00CC42BF">
        <w:t>MIB</w:t>
      </w:r>
      <w:r w:rsidRPr="00CC42BF">
        <w:tab/>
        <w:t>Management Information Base</w:t>
      </w:r>
    </w:p>
    <w:p w14:paraId="2F24A1EE" w14:textId="77777777" w:rsidR="00745744" w:rsidRPr="00CC42BF" w:rsidRDefault="00745744">
      <w:pPr>
        <w:pStyle w:val="EW"/>
      </w:pPr>
      <w:r w:rsidRPr="00CC42BF">
        <w:t>MIM</w:t>
      </w:r>
      <w:r w:rsidRPr="00CC42BF">
        <w:tab/>
        <w:t>Management Information Model</w:t>
      </w:r>
    </w:p>
    <w:p w14:paraId="2B64EEF2" w14:textId="77777777" w:rsidR="00745744" w:rsidRPr="00CC42BF" w:rsidRDefault="00745744">
      <w:pPr>
        <w:pStyle w:val="EW"/>
      </w:pPr>
      <w:r w:rsidRPr="00CC42BF">
        <w:t>MOC</w:t>
      </w:r>
      <w:r w:rsidRPr="00CC42BF">
        <w:tab/>
        <w:t>Managed Object Class</w:t>
      </w:r>
    </w:p>
    <w:p w14:paraId="5A2F7854" w14:textId="77777777" w:rsidR="00745744" w:rsidRPr="00CC42BF" w:rsidRDefault="00745744">
      <w:pPr>
        <w:pStyle w:val="EW"/>
      </w:pPr>
      <w:r w:rsidRPr="00CC42BF">
        <w:t>MOI</w:t>
      </w:r>
      <w:r w:rsidRPr="00CC42BF">
        <w:tab/>
        <w:t>Managed Object Instance</w:t>
      </w:r>
    </w:p>
    <w:p w14:paraId="6A28141E" w14:textId="77777777" w:rsidR="00745744" w:rsidRPr="00CC42BF" w:rsidRDefault="00745744">
      <w:pPr>
        <w:pStyle w:val="EW"/>
      </w:pPr>
      <w:r w:rsidRPr="00CC42BF">
        <w:t>NE</w:t>
      </w:r>
      <w:r w:rsidRPr="00CC42BF">
        <w:tab/>
        <w:t>Network Element</w:t>
      </w:r>
    </w:p>
    <w:p w14:paraId="1E98A86E" w14:textId="77777777" w:rsidR="00745744" w:rsidRPr="00CC42BF" w:rsidRDefault="00745744">
      <w:pPr>
        <w:pStyle w:val="EW"/>
      </w:pPr>
      <w:r w:rsidRPr="00CC42BF">
        <w:t>NM</w:t>
      </w:r>
      <w:r w:rsidRPr="00CC42BF">
        <w:tab/>
        <w:t>Network Manager</w:t>
      </w:r>
    </w:p>
    <w:p w14:paraId="61823C28" w14:textId="77777777" w:rsidR="00745744" w:rsidRPr="00CC42BF" w:rsidRDefault="00745744">
      <w:pPr>
        <w:pStyle w:val="EW"/>
      </w:pPr>
      <w:r w:rsidRPr="00CC42BF">
        <w:t>NR</w:t>
      </w:r>
      <w:r w:rsidRPr="00CC42BF">
        <w:tab/>
        <w:t>Network Resource</w:t>
      </w:r>
    </w:p>
    <w:p w14:paraId="5C4AAD36" w14:textId="77777777" w:rsidR="00745744" w:rsidRPr="00CC42BF" w:rsidRDefault="00745744">
      <w:pPr>
        <w:pStyle w:val="EW"/>
      </w:pPr>
      <w:r w:rsidRPr="00CC42BF">
        <w:t>NRM</w:t>
      </w:r>
      <w:r w:rsidRPr="00CC42BF">
        <w:tab/>
        <w:t>Network Resource Model</w:t>
      </w:r>
    </w:p>
    <w:p w14:paraId="37E3D2ED" w14:textId="77777777" w:rsidR="00745744" w:rsidRPr="00CC42BF" w:rsidRDefault="00745744">
      <w:pPr>
        <w:pStyle w:val="EW"/>
      </w:pPr>
      <w:r w:rsidRPr="00CC42BF">
        <w:t>OMG</w:t>
      </w:r>
      <w:r w:rsidRPr="00CC42BF">
        <w:tab/>
        <w:t>Object Management Group</w:t>
      </w:r>
    </w:p>
    <w:p w14:paraId="3A1F8D90" w14:textId="77777777" w:rsidR="00745744" w:rsidRPr="00CC42BF" w:rsidRDefault="00745744">
      <w:pPr>
        <w:pStyle w:val="EW"/>
      </w:pPr>
      <w:r w:rsidRPr="00CC42BF">
        <w:t>OS</w:t>
      </w:r>
      <w:r w:rsidRPr="00CC42BF">
        <w:tab/>
        <w:t>Operations System</w:t>
      </w:r>
    </w:p>
    <w:p w14:paraId="6786A161" w14:textId="77777777" w:rsidR="00745744" w:rsidRPr="00CC42BF" w:rsidRDefault="00745744">
      <w:pPr>
        <w:pStyle w:val="EW"/>
      </w:pPr>
      <w:r w:rsidRPr="00CC42BF">
        <w:t>OSF</w:t>
      </w:r>
      <w:r w:rsidRPr="00CC42BF">
        <w:tab/>
        <w:t>Operations System Function</w:t>
      </w:r>
    </w:p>
    <w:p w14:paraId="32E9FECD" w14:textId="77777777" w:rsidR="00745744" w:rsidRPr="00CC42BF" w:rsidRDefault="00745744">
      <w:pPr>
        <w:pStyle w:val="EW"/>
      </w:pPr>
      <w:r w:rsidRPr="00CC42BF">
        <w:t>PM</w:t>
      </w:r>
      <w:r w:rsidRPr="00CC42BF">
        <w:tab/>
      </w:r>
      <w:r w:rsidRPr="00CC42BF">
        <w:rPr>
          <w:snapToGrid w:val="0"/>
        </w:rPr>
        <w:t>Performance Management</w:t>
      </w:r>
    </w:p>
    <w:p w14:paraId="55E0BBEA" w14:textId="77777777" w:rsidR="00745744" w:rsidRPr="00CC42BF" w:rsidRDefault="00745744">
      <w:pPr>
        <w:pStyle w:val="EW"/>
      </w:pPr>
      <w:r w:rsidRPr="00CC42BF">
        <w:t>RNC</w:t>
      </w:r>
      <w:r w:rsidRPr="00CC42BF">
        <w:tab/>
      </w:r>
      <w:r w:rsidRPr="00CC42BF">
        <w:rPr>
          <w:snapToGrid w:val="0"/>
        </w:rPr>
        <w:t>Radio Network Controller</w:t>
      </w:r>
    </w:p>
    <w:p w14:paraId="2995D7C0" w14:textId="77777777" w:rsidR="00745744" w:rsidRPr="00CC42BF" w:rsidRDefault="00745744">
      <w:pPr>
        <w:pStyle w:val="EW"/>
      </w:pPr>
      <w:r w:rsidRPr="00CC42BF">
        <w:t>SW</w:t>
      </w:r>
      <w:r w:rsidRPr="00CC42BF">
        <w:tab/>
        <w:t>Software</w:t>
      </w:r>
    </w:p>
    <w:p w14:paraId="7482AF1F" w14:textId="77777777" w:rsidR="00745744" w:rsidRPr="00CC42BF" w:rsidRDefault="00745744">
      <w:pPr>
        <w:pStyle w:val="EW"/>
      </w:pPr>
      <w:r w:rsidRPr="00CC42BF">
        <w:rPr>
          <w:snapToGrid w:val="0"/>
        </w:rPr>
        <w:t>TM</w:t>
      </w:r>
      <w:r w:rsidRPr="00CC42BF">
        <w:rPr>
          <w:snapToGrid w:val="0"/>
        </w:rPr>
        <w:tab/>
        <w:t>Telecom Management</w:t>
      </w:r>
    </w:p>
    <w:p w14:paraId="54853850" w14:textId="77777777" w:rsidR="00745744" w:rsidRPr="00CC42BF" w:rsidRDefault="00745744">
      <w:pPr>
        <w:pStyle w:val="EW"/>
      </w:pPr>
      <w:r w:rsidRPr="00CC42BF">
        <w:t>TRX</w:t>
      </w:r>
      <w:r w:rsidRPr="00CC42BF">
        <w:tab/>
        <w:t>Transceiver</w:t>
      </w:r>
    </w:p>
    <w:p w14:paraId="15CE3F3D" w14:textId="77777777" w:rsidR="00745744" w:rsidRPr="00CC42BF" w:rsidRDefault="00745744">
      <w:pPr>
        <w:pStyle w:val="EW"/>
      </w:pPr>
      <w:r w:rsidRPr="00CC42BF">
        <w:t>UML</w:t>
      </w:r>
      <w:r w:rsidRPr="00CC42BF">
        <w:tab/>
        <w:t>Unified Modelling Language (OMG)</w:t>
      </w:r>
    </w:p>
    <w:p w14:paraId="245CC966" w14:textId="77777777" w:rsidR="00745744" w:rsidRPr="00CC42BF" w:rsidRDefault="00745744">
      <w:pPr>
        <w:pStyle w:val="EW"/>
      </w:pPr>
      <w:r w:rsidRPr="00CC42BF">
        <w:t>UMTS</w:t>
      </w:r>
      <w:r w:rsidRPr="00CC42BF">
        <w:tab/>
      </w:r>
      <w:r w:rsidRPr="00CC42BF">
        <w:rPr>
          <w:snapToGrid w:val="0"/>
        </w:rPr>
        <w:t xml:space="preserve">Universal </w:t>
      </w:r>
      <w:smartTag w:uri="urn:schemas-microsoft-com:office:smarttags" w:element="Street">
        <w:r w:rsidRPr="00CC42BF">
          <w:rPr>
            <w:snapToGrid w:val="0"/>
          </w:rPr>
          <w:t>Mobile</w:t>
        </w:r>
      </w:smartTag>
      <w:r w:rsidRPr="00CC42BF">
        <w:rPr>
          <w:snapToGrid w:val="0"/>
        </w:rPr>
        <w:t xml:space="preserve"> Telecommunications System</w:t>
      </w:r>
    </w:p>
    <w:p w14:paraId="16A7176A" w14:textId="77777777" w:rsidR="00745744" w:rsidRPr="00CC42BF" w:rsidRDefault="00CC42BF">
      <w:pPr>
        <w:pStyle w:val="Heading1"/>
      </w:pPr>
      <w:bookmarkStart w:id="11" w:name="historyclause"/>
      <w:r w:rsidRPr="00CC42BF">
        <w:br w:type="page"/>
      </w:r>
      <w:bookmarkStart w:id="12" w:name="_Toc168461512"/>
      <w:r w:rsidR="00745744" w:rsidRPr="00CC42BF">
        <w:lastRenderedPageBreak/>
        <w:t>4</w:t>
      </w:r>
      <w:r w:rsidR="00745744" w:rsidRPr="00CC42BF">
        <w:tab/>
        <w:t>Bulk CM and Itf</w:t>
      </w:r>
      <w:r w:rsidR="00745744" w:rsidRPr="00CC42BF">
        <w:noBreakHyphen/>
        <w:t>N Interface</w:t>
      </w:r>
      <w:bookmarkEnd w:id="12"/>
    </w:p>
    <w:p w14:paraId="2339EA51" w14:textId="77777777" w:rsidR="00745744" w:rsidRPr="00CC42BF" w:rsidRDefault="00745744">
      <w:pPr>
        <w:pStyle w:val="Heading2"/>
      </w:pPr>
      <w:bookmarkStart w:id="13" w:name="_Toc168461513"/>
      <w:r w:rsidRPr="00CC42BF">
        <w:t>4.1</w:t>
      </w:r>
      <w:r w:rsidRPr="00CC42BF">
        <w:tab/>
        <w:t>Bulk CM principles</w:t>
      </w:r>
      <w:bookmarkEnd w:id="13"/>
    </w:p>
    <w:p w14:paraId="7FDEF0BA" w14:textId="77777777" w:rsidR="00745744" w:rsidRPr="00CC42BF" w:rsidRDefault="00745744">
      <w:pPr>
        <w:keepNext/>
        <w:keepLines/>
        <w:jc w:val="both"/>
      </w:pPr>
      <w:r w:rsidRPr="00CC42BF">
        <w:t>The Itf</w:t>
      </w:r>
      <w:r w:rsidRPr="00CC42BF">
        <w:noBreakHyphen/>
        <w:t>N (see ref. 3GPP TS 32.102 [2]) is an object oriented interface, i.e. all resources of the 3G network (functional and physical resources) whose management is standardised by the present document are represented as Managed Object Instances (MOI) of a Network Resource Model (NRM).</w:t>
      </w:r>
    </w:p>
    <w:p w14:paraId="26C5FE77" w14:textId="77777777" w:rsidR="00745744" w:rsidRPr="00CC42BF" w:rsidRDefault="00745744">
      <w:pPr>
        <w:spacing w:after="120"/>
        <w:jc w:val="both"/>
      </w:pPr>
      <w:r w:rsidRPr="00CC42BF">
        <w:t>The NRM shall be highly simplified for the purpose of the NM, based on the assumption that all of the detailed CM actions are performed by an Element Manager (EM), which knows the vendor-specific NRM and configuration.</w:t>
      </w:r>
    </w:p>
    <w:p w14:paraId="14BFEE7B" w14:textId="77777777" w:rsidR="00745744" w:rsidRPr="00CC42BF" w:rsidRDefault="00745744">
      <w:pPr>
        <w:spacing w:after="120"/>
        <w:jc w:val="both"/>
      </w:pPr>
      <w:r w:rsidRPr="00CC42BF">
        <w:t xml:space="preserve">There are two types of CM functions - </w:t>
      </w:r>
      <w:r w:rsidRPr="00CC42BF">
        <w:rPr>
          <w:i/>
        </w:rPr>
        <w:t>Passive</w:t>
      </w:r>
      <w:r w:rsidRPr="00CC42BF">
        <w:t xml:space="preserve"> CM and </w:t>
      </w:r>
      <w:r w:rsidRPr="00CC42BF">
        <w:rPr>
          <w:i/>
        </w:rPr>
        <w:t>Active</w:t>
      </w:r>
      <w:r w:rsidRPr="00CC42BF">
        <w:t xml:space="preserve"> CM (see 3GPP TS 32.600 [4] for definitions).</w:t>
      </w:r>
    </w:p>
    <w:p w14:paraId="222C9098" w14:textId="77777777" w:rsidR="00745744" w:rsidRPr="00CC42BF" w:rsidRDefault="00745744">
      <w:r w:rsidRPr="00CC42BF">
        <w:t xml:space="preserve">There are also at least two approaches to CM - </w:t>
      </w:r>
      <w:r w:rsidRPr="00CC42BF">
        <w:rPr>
          <w:i/>
        </w:rPr>
        <w:t>Basic CM</w:t>
      </w:r>
      <w:r w:rsidRPr="00CC42BF">
        <w:t xml:space="preserve"> and </w:t>
      </w:r>
      <w:r w:rsidRPr="00CC42BF">
        <w:rPr>
          <w:i/>
        </w:rPr>
        <w:t>Bulk CM.</w:t>
      </w:r>
      <w:r w:rsidRPr="00CC42BF">
        <w:t xml:space="preserve"> Refer to 3GPP TS 32.600 [4] for Basic CM.</w:t>
      </w:r>
    </w:p>
    <w:p w14:paraId="22B3DBA1" w14:textId="77777777" w:rsidR="00745744" w:rsidRPr="00CC42BF" w:rsidRDefault="00745744">
      <w:r w:rsidRPr="00CC42BF">
        <w:rPr>
          <w:i/>
        </w:rPr>
        <w:t>Bulk CM</w:t>
      </w:r>
      <w:r w:rsidRPr="00CC42BF">
        <w:t xml:space="preserve"> is characterised by</w:t>
      </w:r>
    </w:p>
    <w:p w14:paraId="68FD831B" w14:textId="77777777" w:rsidR="00745744" w:rsidRPr="00CC42BF" w:rsidRDefault="000A4A9A" w:rsidP="000A4A9A">
      <w:pPr>
        <w:pStyle w:val="B1"/>
        <w:tabs>
          <w:tab w:val="left" w:pos="644"/>
        </w:tabs>
        <w:ind w:left="644" w:hanging="360"/>
      </w:pPr>
      <w:r w:rsidRPr="00CC42BF">
        <w:rPr>
          <w:sz w:val="16"/>
        </w:rPr>
        <w:t>-</w:t>
      </w:r>
      <w:r w:rsidRPr="00CC42BF">
        <w:rPr>
          <w:sz w:val="16"/>
        </w:rPr>
        <w:tab/>
      </w:r>
      <w:r w:rsidR="00745744" w:rsidRPr="00CC42BF">
        <w:t>Bulk (file-oriented) data retrieval (configuration parameters) over Interface-N from single NEs, a collection of NEs or the whole network. (The passive aspect of Bulk CM.)</w:t>
      </w:r>
    </w:p>
    <w:p w14:paraId="609B97EB" w14:textId="77777777" w:rsidR="00745744" w:rsidRPr="00CC42BF" w:rsidRDefault="000A4A9A" w:rsidP="000A4A9A">
      <w:pPr>
        <w:pStyle w:val="B1"/>
        <w:tabs>
          <w:tab w:val="left" w:pos="644"/>
        </w:tabs>
        <w:ind w:left="644" w:hanging="360"/>
      </w:pPr>
      <w:r w:rsidRPr="00CC42BF">
        <w:rPr>
          <w:sz w:val="16"/>
        </w:rPr>
        <w:t>-</w:t>
      </w:r>
      <w:r w:rsidRPr="00CC42BF">
        <w:rPr>
          <w:sz w:val="16"/>
        </w:rPr>
        <w:tab/>
      </w:r>
      <w:r w:rsidR="00745744" w:rsidRPr="00CC42BF">
        <w:t>Bulk (file-oriented) data download of configuration parameters to EM/NEs over Interface-N. (An active aspect of Bulk CM.)</w:t>
      </w:r>
    </w:p>
    <w:p w14:paraId="4C200EE7" w14:textId="77777777" w:rsidR="00745744" w:rsidRPr="00CC42BF" w:rsidRDefault="000A4A9A" w:rsidP="000A4A9A">
      <w:pPr>
        <w:pStyle w:val="B1"/>
        <w:tabs>
          <w:tab w:val="left" w:pos="644"/>
        </w:tabs>
        <w:ind w:left="644" w:hanging="360"/>
      </w:pPr>
      <w:r w:rsidRPr="00CC42BF">
        <w:rPr>
          <w:sz w:val="16"/>
        </w:rPr>
        <w:t>-</w:t>
      </w:r>
      <w:r w:rsidRPr="00CC42BF">
        <w:rPr>
          <w:sz w:val="16"/>
        </w:rPr>
        <w:tab/>
      </w:r>
      <w:r w:rsidR="00745744" w:rsidRPr="00CC42BF">
        <w:t>The network-wide activation of those parameters through a single operation. (An active aspect of Bulk CM.)</w:t>
      </w:r>
    </w:p>
    <w:p w14:paraId="04E8896A" w14:textId="77777777" w:rsidR="00745744" w:rsidRPr="00CC42BF" w:rsidRDefault="000A4A9A" w:rsidP="000A4A9A">
      <w:pPr>
        <w:pStyle w:val="B1"/>
        <w:tabs>
          <w:tab w:val="left" w:pos="644"/>
        </w:tabs>
        <w:ind w:left="644" w:hanging="360"/>
      </w:pPr>
      <w:r w:rsidRPr="00CC42BF">
        <w:rPr>
          <w:sz w:val="16"/>
        </w:rPr>
        <w:t>-</w:t>
      </w:r>
      <w:r w:rsidRPr="00CC42BF">
        <w:rPr>
          <w:sz w:val="16"/>
        </w:rPr>
        <w:tab/>
      </w:r>
      <w:r w:rsidR="00745744" w:rsidRPr="00CC42BF">
        <w:t>The ability to fallback to a previous stable configuration through a single operation. (An active aspect of Bulk CM.)</w:t>
      </w:r>
    </w:p>
    <w:p w14:paraId="67EC64A6" w14:textId="77777777" w:rsidR="00745744" w:rsidRPr="00CC42BF" w:rsidRDefault="00745744">
      <w:pPr>
        <w:spacing w:after="120"/>
        <w:jc w:val="both"/>
      </w:pPr>
      <w:r w:rsidRPr="00CC42BF">
        <w:t>This document describes the specific functional requirements related to Bulk CM of Network Resources (NRs) on the Itf</w:t>
      </w:r>
      <w:r w:rsidRPr="00CC42BF">
        <w:noBreakHyphen/>
        <w:t>N.</w:t>
      </w:r>
    </w:p>
    <w:p w14:paraId="72DE1688" w14:textId="77777777" w:rsidR="00745744" w:rsidRPr="00CC42BF" w:rsidRDefault="00745744">
      <w:pPr>
        <w:pStyle w:val="Heading2"/>
      </w:pPr>
      <w:bookmarkStart w:id="14" w:name="_Toc168461514"/>
      <w:r w:rsidRPr="00CC42BF">
        <w:t>4.2</w:t>
      </w:r>
      <w:r w:rsidRPr="00CC42BF">
        <w:tab/>
        <w:t>Overview of IRPs related to Bulk CM</w:t>
      </w:r>
      <w:bookmarkEnd w:id="14"/>
    </w:p>
    <w:p w14:paraId="4D1364A1" w14:textId="77777777" w:rsidR="00745744" w:rsidRPr="00CC42BF" w:rsidRDefault="00745744">
      <w:r w:rsidRPr="00CC42BF">
        <w:t>The Itf</w:t>
      </w:r>
      <w:r w:rsidRPr="00CC42BF">
        <w:noBreakHyphen/>
        <w:t xml:space="preserve">N for CM is built up by a number of Integration Reference Points (IRPs) and a related Name Convention, which realise the functional capabilities over this interface. The basic structure of the IRPs is defined in 3GPP TS 32.101 [1] and 3GPP TS 32.102 [2]. For CM, a number of IRPs (and a Name Convention) are defined, used by this as well as other specifications For Telecom Management (TM) produced by 3GPP. All these IRPs are defined in separate 3GPP specifications, and listed in the Introduction clause. </w:t>
      </w:r>
    </w:p>
    <w:p w14:paraId="7C084CD3" w14:textId="77777777" w:rsidR="00745744" w:rsidRPr="00CC42BF" w:rsidRDefault="00745744">
      <w:pPr>
        <w:pStyle w:val="Heading2"/>
        <w:spacing w:before="0" w:after="120"/>
      </w:pPr>
      <w:bookmarkStart w:id="15" w:name="_Toc168461515"/>
      <w:r w:rsidRPr="00CC42BF">
        <w:t>4.3</w:t>
      </w:r>
      <w:r w:rsidRPr="00CC42BF">
        <w:tab/>
        <w:t>Bulk CM Requirements</w:t>
      </w:r>
      <w:bookmarkEnd w:id="15"/>
    </w:p>
    <w:p w14:paraId="657840C6" w14:textId="77777777" w:rsidR="00745744" w:rsidRPr="00CC42BF" w:rsidRDefault="00745744">
      <w:r w:rsidRPr="00CC42BF">
        <w:t>Interface-N shall provide efficient mechanisms to upload current CM data from the IRP Agent and download new CM data to the IRP Agent.</w:t>
      </w:r>
    </w:p>
    <w:p w14:paraId="5159CB2A" w14:textId="77777777" w:rsidR="00745744" w:rsidRPr="00CC42BF" w:rsidRDefault="00745744">
      <w:r w:rsidRPr="00CC42BF">
        <w:t>It shall be possible to transfer a CM file containing parameters for any specified Network Resource Model (e.g. radio network, Core Network) from the NM to the IRP Agent using a standardised file format and transfer mechanism. The IRP Agent shall also be capable of making the necessary configuration changes in its managed NEs, using the parameters and information contained in the transferred CM file.</w:t>
      </w:r>
    </w:p>
    <w:p w14:paraId="7CD3DEEC" w14:textId="77777777" w:rsidR="00745744" w:rsidRPr="00CC42BF" w:rsidRDefault="00745744">
      <w:r w:rsidRPr="00CC42BF">
        <w:t>The following requirements have been identified regarding the file format and transfer control mechanism over Interface-N.</w:t>
      </w:r>
    </w:p>
    <w:p w14:paraId="671C0DAD" w14:textId="77777777" w:rsidR="00745744" w:rsidRPr="00CC42BF" w:rsidRDefault="000A4A9A" w:rsidP="000A4A9A">
      <w:pPr>
        <w:pStyle w:val="B1"/>
      </w:pPr>
      <w:r w:rsidRPr="00CC42BF">
        <w:t>1.</w:t>
      </w:r>
      <w:r w:rsidRPr="00CC42BF">
        <w:tab/>
      </w:r>
      <w:r w:rsidR="00745744" w:rsidRPr="00CC42BF">
        <w:t>It shall be possible to initiate the upload (IRP Agent to NM) of CM data over Interface-N.</w:t>
      </w:r>
    </w:p>
    <w:p w14:paraId="3A458F1F" w14:textId="77777777" w:rsidR="00745744" w:rsidRPr="00CC42BF" w:rsidRDefault="000A4A9A" w:rsidP="000A4A9A">
      <w:pPr>
        <w:pStyle w:val="B1"/>
      </w:pPr>
      <w:r w:rsidRPr="00CC42BF">
        <w:t>2.</w:t>
      </w:r>
      <w:r w:rsidRPr="00CC42BF">
        <w:tab/>
      </w:r>
      <w:r w:rsidR="00745744" w:rsidRPr="00CC42BF">
        <w:t>It shall be possible to scope the Objects to be uploaded from the IRP Agent, e.g. parameters for a Cell, an RNC, or all the NEs managed by the IRP Agent.</w:t>
      </w:r>
    </w:p>
    <w:p w14:paraId="199079F9" w14:textId="77777777" w:rsidR="00745744" w:rsidRPr="00CC42BF" w:rsidRDefault="000A4A9A" w:rsidP="000A4A9A">
      <w:pPr>
        <w:pStyle w:val="B1"/>
      </w:pPr>
      <w:r w:rsidRPr="00CC42BF">
        <w:t>3.</w:t>
      </w:r>
      <w:r w:rsidRPr="00CC42BF">
        <w:tab/>
      </w:r>
      <w:r w:rsidR="00745744" w:rsidRPr="00CC42BF">
        <w:t>It shall be possible to initiate the download (NM to IRP Agent) of CM data over Interface-N.</w:t>
      </w:r>
    </w:p>
    <w:p w14:paraId="56A3F389" w14:textId="77777777" w:rsidR="00745744" w:rsidRPr="00CC42BF" w:rsidRDefault="000A4A9A" w:rsidP="000A4A9A">
      <w:pPr>
        <w:pStyle w:val="B1"/>
      </w:pPr>
      <w:r w:rsidRPr="00CC42BF">
        <w:t>4.</w:t>
      </w:r>
      <w:r w:rsidRPr="00CC42BF">
        <w:tab/>
      </w:r>
      <w:r w:rsidR="00745744" w:rsidRPr="00CC42BF">
        <w:t xml:space="preserve">The parameters in the file for downloading to the IRP Agent may relate to creating Managed Objects, deleting Managed Objects or changing some or all modifiable attributes of existing Managed Objects. These parameters </w:t>
      </w:r>
      <w:r w:rsidR="00745744" w:rsidRPr="00CC42BF">
        <w:lastRenderedPageBreak/>
        <w:t>may be applicable to some or all the Managed Objects controlled by the IRP Agent, e.g. a Cell, an RNC, or all NEs managed by the IRP Agent.</w:t>
      </w:r>
    </w:p>
    <w:p w14:paraId="6AC2C3CE" w14:textId="77777777" w:rsidR="00745744" w:rsidRPr="00CC42BF" w:rsidRDefault="000A4A9A" w:rsidP="000A4A9A">
      <w:pPr>
        <w:pStyle w:val="B1"/>
      </w:pPr>
      <w:r w:rsidRPr="00CC42BF">
        <w:t>5.</w:t>
      </w:r>
      <w:r w:rsidRPr="00CC42BF">
        <w:tab/>
      </w:r>
      <w:r w:rsidR="00745744" w:rsidRPr="00CC42BF">
        <w:t>The IRP Agent should check the consistency, syntax and semantic of the downloaded file to ensure that the configuration changes contained in the file can be implemented in the network.</w:t>
      </w:r>
    </w:p>
    <w:p w14:paraId="4CDEAB66" w14:textId="77777777" w:rsidR="00745744" w:rsidRPr="00CC42BF" w:rsidRDefault="000A4A9A" w:rsidP="000A4A9A">
      <w:pPr>
        <w:pStyle w:val="B1"/>
      </w:pPr>
      <w:r w:rsidRPr="00CC42BF">
        <w:t>6.</w:t>
      </w:r>
      <w:r w:rsidRPr="00CC42BF">
        <w:tab/>
      </w:r>
      <w:r w:rsidR="00745744" w:rsidRPr="00CC42BF">
        <w:t>It shall be possible to activate a previously downloaded configuration file in the EM/NE via a control facility.</w:t>
      </w:r>
    </w:p>
    <w:p w14:paraId="156241AC" w14:textId="77777777" w:rsidR="00745744" w:rsidRPr="00CC42BF" w:rsidRDefault="000A4A9A" w:rsidP="000A4A9A">
      <w:pPr>
        <w:pStyle w:val="B1"/>
      </w:pPr>
      <w:r w:rsidRPr="00CC42BF">
        <w:t>7.</w:t>
      </w:r>
      <w:r w:rsidRPr="00CC42BF">
        <w:tab/>
      </w:r>
      <w:r w:rsidR="00745744" w:rsidRPr="00CC42BF">
        <w:t xml:space="preserve">Two activation modes may be defined for this IRP, distinguishable by their impact on network services in a live network. In the first activation mode the IRP Agent shall attempt to keep impact on service to a minimum, e.g. by the IRP Agent executing only one command or configuration change at a time in a NE. In the second activation mode all configuration changes contained in the file shall be implemented in the network in the minimum possible time, regardless of impact on service. </w:t>
      </w:r>
    </w:p>
    <w:p w14:paraId="757E2040" w14:textId="77777777" w:rsidR="00745744" w:rsidRPr="00CC42BF" w:rsidRDefault="000A4A9A" w:rsidP="000A4A9A">
      <w:pPr>
        <w:pStyle w:val="B1"/>
      </w:pPr>
      <w:r w:rsidRPr="00CC42BF">
        <w:t>8.</w:t>
      </w:r>
      <w:r w:rsidRPr="00CC42BF">
        <w:tab/>
      </w:r>
      <w:r w:rsidR="00745744" w:rsidRPr="00CC42BF">
        <w:t>Activation shall employ a best effort mechanism, i.e. if parts of the activation cannot be successfully completed, the remainder shall still be attempted, where possible. Optionally, other activation strategies may also be supported.</w:t>
      </w:r>
    </w:p>
    <w:p w14:paraId="02A81D02" w14:textId="77777777" w:rsidR="00745744" w:rsidRPr="00CC42BF" w:rsidRDefault="000A4A9A" w:rsidP="000A4A9A">
      <w:pPr>
        <w:pStyle w:val="B1"/>
      </w:pPr>
      <w:r w:rsidRPr="00CC42BF">
        <w:t>9.</w:t>
      </w:r>
      <w:r w:rsidRPr="00CC42BF">
        <w:tab/>
      </w:r>
      <w:r w:rsidR="00745744" w:rsidRPr="00CC42BF">
        <w:t>The Bulk CM IRP shall specify an optional capability to achieve as near an “all or none” activation strategy as possible. This strategy may be achieved by the use of a pre-activation operation that provides the maximum possible verification that the subsequent activate operation will succeed.</w:t>
      </w:r>
    </w:p>
    <w:p w14:paraId="066D7C9E" w14:textId="77777777" w:rsidR="00745744" w:rsidRPr="00CC42BF" w:rsidRDefault="000A4A9A" w:rsidP="000A4A9A">
      <w:pPr>
        <w:pStyle w:val="B1"/>
      </w:pPr>
      <w:r w:rsidRPr="00CC42BF">
        <w:t>10.</w:t>
      </w:r>
      <w:r w:rsidRPr="00CC42BF">
        <w:tab/>
      </w:r>
      <w:r w:rsidR="00745744" w:rsidRPr="00CC42BF">
        <w:t>The activation of the new configuration in the NEs shall be logged, the objective being to enable an operator (if necessary) to analyse the log (e.g. analyse failed commands) and to subsequently achieve a full activation. Note that “activation” means execution of each command in the downloaded file, and the result of each command execution shall be logged, whether successful or unsuccessful.</w:t>
      </w:r>
    </w:p>
    <w:p w14:paraId="3152774B" w14:textId="77777777" w:rsidR="00745744" w:rsidRPr="00CC42BF" w:rsidRDefault="000A4A9A" w:rsidP="000A4A9A">
      <w:pPr>
        <w:pStyle w:val="B1"/>
      </w:pPr>
      <w:r w:rsidRPr="00CC42BF">
        <w:t>11.</w:t>
      </w:r>
      <w:r w:rsidRPr="00CC42BF">
        <w:tab/>
      </w:r>
      <w:r w:rsidR="00745744" w:rsidRPr="00CC42BF">
        <w:t>It shall be possible to selectively retrieve the information contained in the log, e.g. only unsuccessful operations.</w:t>
      </w:r>
    </w:p>
    <w:p w14:paraId="43B74410" w14:textId="77777777" w:rsidR="00745744" w:rsidRPr="00CC42BF" w:rsidRDefault="000A4A9A" w:rsidP="000A4A9A">
      <w:pPr>
        <w:pStyle w:val="B1"/>
      </w:pPr>
      <w:r w:rsidRPr="00CC42BF">
        <w:t>12.</w:t>
      </w:r>
      <w:r w:rsidRPr="00CC42BF">
        <w:tab/>
      </w:r>
      <w:r w:rsidR="00745744" w:rsidRPr="00CC42BF">
        <w:t>It shall be possible to check the status of a configuration file operation.</w:t>
      </w:r>
    </w:p>
    <w:p w14:paraId="68BB03DF" w14:textId="77777777" w:rsidR="00745744" w:rsidRPr="00CC42BF" w:rsidRDefault="000A4A9A" w:rsidP="000A4A9A">
      <w:pPr>
        <w:pStyle w:val="B1"/>
      </w:pPr>
      <w:r w:rsidRPr="00CC42BF">
        <w:t>13.</w:t>
      </w:r>
      <w:r w:rsidRPr="00CC42BF">
        <w:tab/>
      </w:r>
      <w:r w:rsidR="00745744" w:rsidRPr="00CC42BF">
        <w:t>It shall be possible for the IRP Agent to fallback to a previously known working configuration, initiated by the IRP Manager.</w:t>
      </w:r>
    </w:p>
    <w:p w14:paraId="6990734D" w14:textId="77777777" w:rsidR="00745744" w:rsidRPr="00CC42BF" w:rsidRDefault="000A4A9A" w:rsidP="000A4A9A">
      <w:pPr>
        <w:pStyle w:val="B1"/>
      </w:pPr>
      <w:r w:rsidRPr="00CC42BF">
        <w:t>14.</w:t>
      </w:r>
      <w:r w:rsidRPr="00CC42BF">
        <w:tab/>
      </w:r>
      <w:r w:rsidR="00745744" w:rsidRPr="00CC42BF">
        <w:t>Interface-N shall support notifications, e.g. to indicate completion of an operation, error cases.</w:t>
      </w:r>
    </w:p>
    <w:p w14:paraId="65A44363" w14:textId="77777777" w:rsidR="00745744" w:rsidRPr="00CC42BF" w:rsidRDefault="000A4A9A" w:rsidP="000A4A9A">
      <w:pPr>
        <w:pStyle w:val="B1"/>
      </w:pPr>
      <w:r w:rsidRPr="00CC42BF">
        <w:t>15.</w:t>
      </w:r>
      <w:r w:rsidRPr="00CC42BF">
        <w:tab/>
      </w:r>
      <w:r w:rsidR="00745744" w:rsidRPr="00CC42BF">
        <w:t>The file format shall be flexible enough to include all possible CM parameter types, i.e. standard parameters as well as vendor specific parameters. The meaning, syntax, units, etc. of standard parameters shall be specified. The representation of vendor specific parameters will be proprietary. A uniform mechanism for handling vendor specific parameters shall be specified.</w:t>
      </w:r>
    </w:p>
    <w:p w14:paraId="69BA14D0" w14:textId="77777777" w:rsidR="00745744" w:rsidRPr="00CC42BF" w:rsidRDefault="000A4A9A" w:rsidP="000A4A9A">
      <w:pPr>
        <w:pStyle w:val="B1"/>
      </w:pPr>
      <w:r w:rsidRPr="00CC42BF">
        <w:t>16.</w:t>
      </w:r>
      <w:r w:rsidRPr="00CC42BF">
        <w:tab/>
      </w:r>
      <w:r w:rsidR="00745744" w:rsidRPr="00CC42BF">
        <w:t>Since the files are transferred via a machine-machine interface, the file format shall be machine readable using industry standard tools, e.g. XML parser.</w:t>
      </w:r>
    </w:p>
    <w:p w14:paraId="22BD6653" w14:textId="77777777" w:rsidR="00B33C5A" w:rsidRPr="00CC42BF" w:rsidRDefault="000A4A9A" w:rsidP="000A4A9A">
      <w:pPr>
        <w:pStyle w:val="B1"/>
      </w:pPr>
      <w:r w:rsidRPr="00CC42BF">
        <w:t>17.</w:t>
      </w:r>
      <w:r w:rsidRPr="00CC42BF">
        <w:tab/>
      </w:r>
      <w:r w:rsidR="00B33C5A" w:rsidRPr="00CC42BF">
        <w:t>Moreover, the files shall be formatted in a human readable way, i.e. to allow manual editing of its contents by the IRPManager before downloading.</w:t>
      </w:r>
    </w:p>
    <w:p w14:paraId="570B542B" w14:textId="77777777" w:rsidR="00745744" w:rsidRPr="00CC42BF" w:rsidRDefault="000A4A9A" w:rsidP="000A4A9A">
      <w:pPr>
        <w:pStyle w:val="B1"/>
      </w:pPr>
      <w:r w:rsidRPr="00CC42BF">
        <w:t>18.</w:t>
      </w:r>
      <w:r w:rsidRPr="00CC42BF">
        <w:tab/>
      </w:r>
      <w:r w:rsidR="00745744" w:rsidRPr="00CC42BF">
        <w:t>The file format shall be specified by using a standardised language, e.g. the Extensible Mark-up Language (XML), in order to provide the possibility of visualisation in a web browser.</w:t>
      </w:r>
    </w:p>
    <w:p w14:paraId="68A8E38A" w14:textId="77777777" w:rsidR="00745744" w:rsidRPr="00CC42BF" w:rsidRDefault="000A4A9A" w:rsidP="000A4A9A">
      <w:pPr>
        <w:pStyle w:val="B1"/>
      </w:pPr>
      <w:r w:rsidRPr="00CC42BF">
        <w:t>19.</w:t>
      </w:r>
      <w:r w:rsidRPr="00CC42BF">
        <w:tab/>
      </w:r>
      <w:r w:rsidR="00745744" w:rsidRPr="00CC42BF">
        <w:t>The same file format shall be used for the upload and download to the IRP Agent.</w:t>
      </w:r>
    </w:p>
    <w:p w14:paraId="322E10E2" w14:textId="77777777" w:rsidR="00745744" w:rsidRPr="00CC42BF" w:rsidRDefault="000A4A9A" w:rsidP="000A4A9A">
      <w:pPr>
        <w:pStyle w:val="B1"/>
      </w:pPr>
      <w:r w:rsidRPr="00CC42BF">
        <w:t>20.</w:t>
      </w:r>
      <w:r w:rsidRPr="00CC42BF">
        <w:tab/>
      </w:r>
      <w:r w:rsidR="00745744" w:rsidRPr="00CC42BF">
        <w:t>The file format shall be independent of the data transfer protocol used to carry the file from one system to another.</w:t>
      </w:r>
    </w:p>
    <w:p w14:paraId="2C4A6939" w14:textId="77777777" w:rsidR="00745744" w:rsidRPr="00CC42BF" w:rsidRDefault="000A4A9A" w:rsidP="000A4A9A">
      <w:pPr>
        <w:pStyle w:val="B1"/>
      </w:pPr>
      <w:r w:rsidRPr="00CC42BF">
        <w:t>21.</w:t>
      </w:r>
      <w:r w:rsidRPr="00CC42BF">
        <w:tab/>
      </w:r>
      <w:r w:rsidR="00745744" w:rsidRPr="00CC42BF">
        <w:t>The file transfer facility shall be implemented using a commonly available protocol, e.g. FTP.</w:t>
      </w:r>
    </w:p>
    <w:p w14:paraId="3DB36F3F" w14:textId="77777777" w:rsidR="00745744" w:rsidRPr="00CC42BF" w:rsidRDefault="000A4A9A" w:rsidP="000A4A9A">
      <w:pPr>
        <w:pStyle w:val="B1"/>
      </w:pPr>
      <w:r w:rsidRPr="00CC42BF">
        <w:t>22.</w:t>
      </w:r>
      <w:r w:rsidRPr="00CC42BF">
        <w:tab/>
      </w:r>
      <w:r w:rsidR="00745744" w:rsidRPr="00CC42BF">
        <w:t>The Managed Object Class identifiers used in the file shall be the same as those used for Basic CM, Fault Management and Performance Management.</w:t>
      </w:r>
    </w:p>
    <w:p w14:paraId="27BF9EED" w14:textId="77777777" w:rsidR="00745744" w:rsidRPr="00CC42BF" w:rsidRDefault="000A4A9A" w:rsidP="000A4A9A">
      <w:pPr>
        <w:pStyle w:val="B1"/>
      </w:pPr>
      <w:r w:rsidRPr="00CC42BF">
        <w:t>23.</w:t>
      </w:r>
      <w:r w:rsidRPr="00CC42BF">
        <w:tab/>
      </w:r>
      <w:r w:rsidR="00745744" w:rsidRPr="00CC42BF">
        <w:t>Bulk CM IRP shall be sufficient to configure a complete radio network, including vendor specific parameters of the UTRAN.</w:t>
      </w:r>
    </w:p>
    <w:p w14:paraId="7D40B82B" w14:textId="77777777" w:rsidR="00B33C5A" w:rsidRPr="00CC42BF" w:rsidRDefault="000A4A9A" w:rsidP="000A4A9A">
      <w:pPr>
        <w:pStyle w:val="B1"/>
      </w:pPr>
      <w:r w:rsidRPr="00CC42BF">
        <w:t>24.</w:t>
      </w:r>
      <w:r w:rsidRPr="00CC42BF">
        <w:tab/>
      </w:r>
      <w:r w:rsidR="00B33C5A" w:rsidRPr="00CC42BF">
        <w:t xml:space="preserve">For security considerations, notifications should be generated by the IRPAgent whenever download, activate or fallback operations are initiated during a Bulk CM session.  These notifications shall be available to any </w:t>
      </w:r>
      <w:r w:rsidR="00B33C5A" w:rsidRPr="00CC42BF">
        <w:lastRenderedPageBreak/>
        <w:t>IRPManager that has subscribed to Bulk CM IRP notifications and shall include the session id</w:t>
      </w:r>
      <w:r w:rsidR="00CC42BF" w:rsidRPr="00CC42BF">
        <w:t>, the</w:t>
      </w:r>
      <w:r w:rsidR="00B33C5A" w:rsidRPr="00CC42BF">
        <w:t xml:space="preserve"> identity of the IRPManager invoking the operation, and the type of operation.</w:t>
      </w:r>
    </w:p>
    <w:p w14:paraId="36E6542A" w14:textId="77777777" w:rsidR="00B33C5A" w:rsidRPr="00CC42BF" w:rsidRDefault="000A4A9A" w:rsidP="000A4A9A">
      <w:pPr>
        <w:pStyle w:val="B1"/>
      </w:pPr>
      <w:r w:rsidRPr="00CC42BF">
        <w:t>25.</w:t>
      </w:r>
      <w:r w:rsidRPr="00CC42BF">
        <w:tab/>
      </w:r>
      <w:r w:rsidR="00B33C5A" w:rsidRPr="00CC42BF">
        <w:t>For security considerations, the IRPAgent shall ensure that only the IRPManager that started a Bulk CM session is subsequently allowed to send commands related to that session. This check shall be made for each command issued during the session. If the IRPManager is not the same, the command shall not be performed and the session state shall not be changed</w:t>
      </w:r>
      <w:r w:rsidR="00CC42BF" w:rsidRPr="00CC42BF">
        <w:t>, and</w:t>
      </w:r>
      <w:r w:rsidR="00B33C5A" w:rsidRPr="00CC42BF">
        <w:t xml:space="preserve"> a security alarm issued.</w:t>
      </w:r>
    </w:p>
    <w:p w14:paraId="3D37A38D" w14:textId="77777777" w:rsidR="00B33C5A" w:rsidRPr="00CC42BF" w:rsidRDefault="000A4A9A" w:rsidP="000A4A9A">
      <w:pPr>
        <w:pStyle w:val="B1"/>
      </w:pPr>
      <w:r w:rsidRPr="00CC42BF">
        <w:t>26.</w:t>
      </w:r>
      <w:r w:rsidRPr="00CC42BF">
        <w:tab/>
      </w:r>
      <w:r w:rsidR="00B33C5A" w:rsidRPr="00CC42BF">
        <w:t xml:space="preserve">For security considerations, if the IRPAgent has the information that a downloaded file has been changed during a session before pre-activation or activation, the pre-activation or activation command shall not be performed and the session state shall not be </w:t>
      </w:r>
      <w:r w:rsidR="00CC42BF" w:rsidRPr="00CC42BF">
        <w:t>changed and</w:t>
      </w:r>
      <w:r w:rsidR="00B33C5A" w:rsidRPr="00CC42BF">
        <w:t xml:space="preserve"> a security alarm shall be issued.</w:t>
      </w:r>
    </w:p>
    <w:p w14:paraId="1A8A3F54" w14:textId="77777777" w:rsidR="00745744" w:rsidRPr="00CC42BF" w:rsidRDefault="000A4A9A" w:rsidP="000A4A9A">
      <w:pPr>
        <w:pStyle w:val="B1"/>
      </w:pPr>
      <w:r w:rsidRPr="00CC42BF">
        <w:t>27.</w:t>
      </w:r>
      <w:r w:rsidRPr="00CC42BF">
        <w:tab/>
      </w:r>
      <w:r w:rsidR="00B33C5A" w:rsidRPr="00CC42BF">
        <w:t>For security considerations, the IRPAgent should maintain a log of sessions, i.e. identity of IRPManager initiating a session, session start and end times, Bulk CM operations (e.g. activate, fallback) performed during a session including their start and end times.  This requirement may be partially satisfied by Notification Log IRP.</w:t>
      </w:r>
    </w:p>
    <w:p w14:paraId="44AC2A98" w14:textId="77777777" w:rsidR="00745744" w:rsidRPr="00CC42BF" w:rsidRDefault="00745744">
      <w:pPr>
        <w:pStyle w:val="Heading8"/>
      </w:pPr>
      <w:r w:rsidRPr="00CC42BF">
        <w:br w:type="page"/>
      </w:r>
      <w:bookmarkStart w:id="16" w:name="_Toc168461516"/>
      <w:bookmarkEnd w:id="11"/>
      <w:r w:rsidRPr="00CC42BF">
        <w:lastRenderedPageBreak/>
        <w:t>Annex A (informative):</w:t>
      </w:r>
      <w:r w:rsidRPr="00CC42BF">
        <w:br/>
        <w:t>Change history</w:t>
      </w:r>
      <w:bookmarkEnd w:id="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745744" w:rsidRPr="00CC42BF" w14:paraId="1CF029CE" w14:textId="77777777">
        <w:trPr>
          <w:cantSplit/>
        </w:trPr>
        <w:tc>
          <w:tcPr>
            <w:tcW w:w="9356" w:type="dxa"/>
            <w:gridSpan w:val="8"/>
            <w:tcBorders>
              <w:bottom w:val="nil"/>
            </w:tcBorders>
            <w:shd w:val="solid" w:color="FFFFFF" w:fill="auto"/>
          </w:tcPr>
          <w:p w14:paraId="1BEAE216" w14:textId="77777777" w:rsidR="00745744" w:rsidRPr="00CC42BF" w:rsidRDefault="00745744">
            <w:pPr>
              <w:pStyle w:val="TAH"/>
              <w:rPr>
                <w:sz w:val="16"/>
              </w:rPr>
            </w:pPr>
            <w:r w:rsidRPr="00CC42BF">
              <w:t>Change history</w:t>
            </w:r>
          </w:p>
        </w:tc>
      </w:tr>
      <w:tr w:rsidR="00745744" w:rsidRPr="00CC42BF" w14:paraId="51CE23E9" w14:textId="77777777">
        <w:tc>
          <w:tcPr>
            <w:tcW w:w="800" w:type="dxa"/>
            <w:shd w:val="pct10" w:color="auto" w:fill="FFFFFF"/>
          </w:tcPr>
          <w:p w14:paraId="44808613" w14:textId="77777777" w:rsidR="00745744" w:rsidRPr="00CC42BF" w:rsidRDefault="00745744">
            <w:pPr>
              <w:pStyle w:val="TAH"/>
              <w:rPr>
                <w:sz w:val="16"/>
              </w:rPr>
            </w:pPr>
            <w:r w:rsidRPr="00CC42BF">
              <w:rPr>
                <w:sz w:val="16"/>
              </w:rPr>
              <w:t>Date</w:t>
            </w:r>
          </w:p>
        </w:tc>
        <w:tc>
          <w:tcPr>
            <w:tcW w:w="800" w:type="dxa"/>
            <w:shd w:val="pct10" w:color="auto" w:fill="FFFFFF"/>
          </w:tcPr>
          <w:p w14:paraId="11A45043" w14:textId="77777777" w:rsidR="00745744" w:rsidRPr="00CC42BF" w:rsidRDefault="00745744">
            <w:pPr>
              <w:pStyle w:val="TAH"/>
              <w:rPr>
                <w:sz w:val="16"/>
              </w:rPr>
            </w:pPr>
            <w:r w:rsidRPr="00CC42BF">
              <w:rPr>
                <w:sz w:val="16"/>
              </w:rPr>
              <w:t>TSG #</w:t>
            </w:r>
          </w:p>
        </w:tc>
        <w:tc>
          <w:tcPr>
            <w:tcW w:w="901" w:type="dxa"/>
            <w:shd w:val="pct10" w:color="auto" w:fill="FFFFFF"/>
          </w:tcPr>
          <w:p w14:paraId="67A7C725" w14:textId="77777777" w:rsidR="00745744" w:rsidRPr="00CC42BF" w:rsidRDefault="00745744">
            <w:pPr>
              <w:pStyle w:val="TAH"/>
              <w:rPr>
                <w:sz w:val="16"/>
              </w:rPr>
            </w:pPr>
            <w:r w:rsidRPr="00CC42BF">
              <w:rPr>
                <w:sz w:val="16"/>
              </w:rPr>
              <w:t>TSG Doc.</w:t>
            </w:r>
          </w:p>
        </w:tc>
        <w:tc>
          <w:tcPr>
            <w:tcW w:w="426" w:type="dxa"/>
            <w:shd w:val="pct10" w:color="auto" w:fill="FFFFFF"/>
          </w:tcPr>
          <w:p w14:paraId="2A8FC81C" w14:textId="77777777" w:rsidR="00745744" w:rsidRPr="00CC42BF" w:rsidRDefault="00745744">
            <w:pPr>
              <w:pStyle w:val="TAH"/>
              <w:rPr>
                <w:sz w:val="16"/>
              </w:rPr>
            </w:pPr>
            <w:r w:rsidRPr="00CC42BF">
              <w:rPr>
                <w:sz w:val="16"/>
              </w:rPr>
              <w:t>CR</w:t>
            </w:r>
          </w:p>
        </w:tc>
        <w:tc>
          <w:tcPr>
            <w:tcW w:w="428" w:type="dxa"/>
            <w:shd w:val="pct10" w:color="auto" w:fill="FFFFFF"/>
          </w:tcPr>
          <w:p w14:paraId="68FCA2B3" w14:textId="77777777" w:rsidR="00745744" w:rsidRPr="00CC42BF" w:rsidRDefault="00745744">
            <w:pPr>
              <w:pStyle w:val="TAH"/>
              <w:rPr>
                <w:sz w:val="16"/>
              </w:rPr>
            </w:pPr>
            <w:r w:rsidRPr="00CC42BF">
              <w:rPr>
                <w:sz w:val="16"/>
              </w:rPr>
              <w:t>Rev</w:t>
            </w:r>
          </w:p>
        </w:tc>
        <w:tc>
          <w:tcPr>
            <w:tcW w:w="4867" w:type="dxa"/>
            <w:shd w:val="pct10" w:color="auto" w:fill="FFFFFF"/>
          </w:tcPr>
          <w:p w14:paraId="3EFAA6A3" w14:textId="77777777" w:rsidR="00745744" w:rsidRPr="00CC42BF" w:rsidRDefault="00745744">
            <w:pPr>
              <w:pStyle w:val="TAH"/>
              <w:rPr>
                <w:sz w:val="16"/>
              </w:rPr>
            </w:pPr>
            <w:r w:rsidRPr="00CC42BF">
              <w:rPr>
                <w:sz w:val="16"/>
              </w:rPr>
              <w:t>Subject/Comment</w:t>
            </w:r>
          </w:p>
        </w:tc>
        <w:tc>
          <w:tcPr>
            <w:tcW w:w="567" w:type="dxa"/>
            <w:shd w:val="pct10" w:color="auto" w:fill="FFFFFF"/>
          </w:tcPr>
          <w:p w14:paraId="30D78D7D" w14:textId="77777777" w:rsidR="00745744" w:rsidRPr="00CC42BF" w:rsidRDefault="00745744">
            <w:pPr>
              <w:pStyle w:val="TAH"/>
              <w:rPr>
                <w:sz w:val="16"/>
              </w:rPr>
            </w:pPr>
            <w:r w:rsidRPr="00CC42BF">
              <w:rPr>
                <w:sz w:val="16"/>
              </w:rPr>
              <w:t>Old</w:t>
            </w:r>
          </w:p>
        </w:tc>
        <w:tc>
          <w:tcPr>
            <w:tcW w:w="567" w:type="dxa"/>
            <w:shd w:val="pct10" w:color="auto" w:fill="FFFFFF"/>
          </w:tcPr>
          <w:p w14:paraId="585BB8D2" w14:textId="77777777" w:rsidR="00745744" w:rsidRPr="00CC42BF" w:rsidRDefault="00745744">
            <w:pPr>
              <w:pStyle w:val="TAH"/>
              <w:rPr>
                <w:sz w:val="16"/>
              </w:rPr>
            </w:pPr>
            <w:r w:rsidRPr="00CC42BF">
              <w:rPr>
                <w:sz w:val="16"/>
              </w:rPr>
              <w:t>New</w:t>
            </w:r>
          </w:p>
        </w:tc>
      </w:tr>
      <w:tr w:rsidR="00745744" w:rsidRPr="00CC42BF" w14:paraId="1FE09383" w14:textId="77777777">
        <w:tc>
          <w:tcPr>
            <w:tcW w:w="800" w:type="dxa"/>
            <w:shd w:val="solid" w:color="FFFFFF" w:fill="auto"/>
          </w:tcPr>
          <w:p w14:paraId="6C447064" w14:textId="77777777" w:rsidR="00745744" w:rsidRPr="00CC42BF" w:rsidRDefault="00745744">
            <w:pPr>
              <w:pStyle w:val="TAL"/>
              <w:rPr>
                <w:sz w:val="16"/>
              </w:rPr>
            </w:pPr>
            <w:r w:rsidRPr="00CC42BF">
              <w:rPr>
                <w:sz w:val="16"/>
              </w:rPr>
              <w:t>Jun 2001</w:t>
            </w:r>
          </w:p>
        </w:tc>
        <w:tc>
          <w:tcPr>
            <w:tcW w:w="800" w:type="dxa"/>
            <w:shd w:val="solid" w:color="FFFFFF" w:fill="auto"/>
          </w:tcPr>
          <w:p w14:paraId="1898A8DD" w14:textId="77777777" w:rsidR="00745744" w:rsidRPr="00CC42BF" w:rsidRDefault="00745744">
            <w:pPr>
              <w:pStyle w:val="TAL"/>
              <w:rPr>
                <w:snapToGrid w:val="0"/>
                <w:sz w:val="16"/>
              </w:rPr>
            </w:pPr>
            <w:r w:rsidRPr="00CC42BF">
              <w:rPr>
                <w:snapToGrid w:val="0"/>
                <w:sz w:val="16"/>
              </w:rPr>
              <w:t>S_12</w:t>
            </w:r>
          </w:p>
        </w:tc>
        <w:tc>
          <w:tcPr>
            <w:tcW w:w="901" w:type="dxa"/>
            <w:shd w:val="solid" w:color="FFFFFF" w:fill="auto"/>
          </w:tcPr>
          <w:p w14:paraId="3392D591" w14:textId="77777777" w:rsidR="00745744" w:rsidRPr="00CC42BF" w:rsidRDefault="00745744">
            <w:pPr>
              <w:pStyle w:val="TAL"/>
              <w:rPr>
                <w:snapToGrid w:val="0"/>
                <w:sz w:val="16"/>
              </w:rPr>
            </w:pPr>
            <w:r w:rsidRPr="00CC42BF">
              <w:rPr>
                <w:sz w:val="16"/>
              </w:rPr>
              <w:t>SP-010283</w:t>
            </w:r>
          </w:p>
        </w:tc>
        <w:tc>
          <w:tcPr>
            <w:tcW w:w="426" w:type="dxa"/>
            <w:shd w:val="solid" w:color="FFFFFF" w:fill="auto"/>
          </w:tcPr>
          <w:p w14:paraId="2317E6C2" w14:textId="77777777" w:rsidR="00745744" w:rsidRPr="00CC42BF" w:rsidRDefault="00745744">
            <w:pPr>
              <w:pStyle w:val="TAL"/>
              <w:rPr>
                <w:snapToGrid w:val="0"/>
                <w:sz w:val="16"/>
              </w:rPr>
            </w:pPr>
            <w:r w:rsidRPr="00CC42BF">
              <w:rPr>
                <w:snapToGrid w:val="0"/>
                <w:sz w:val="16"/>
              </w:rPr>
              <w:t>--</w:t>
            </w:r>
          </w:p>
        </w:tc>
        <w:tc>
          <w:tcPr>
            <w:tcW w:w="428" w:type="dxa"/>
            <w:shd w:val="solid" w:color="FFFFFF" w:fill="auto"/>
          </w:tcPr>
          <w:p w14:paraId="66FC541A" w14:textId="77777777" w:rsidR="00745744" w:rsidRPr="00CC42BF" w:rsidRDefault="00745744">
            <w:pPr>
              <w:pStyle w:val="TAL"/>
              <w:rPr>
                <w:sz w:val="16"/>
              </w:rPr>
            </w:pPr>
            <w:r w:rsidRPr="00CC42BF">
              <w:rPr>
                <w:sz w:val="16"/>
              </w:rPr>
              <w:t>--</w:t>
            </w:r>
          </w:p>
        </w:tc>
        <w:tc>
          <w:tcPr>
            <w:tcW w:w="4867" w:type="dxa"/>
            <w:shd w:val="solid" w:color="FFFFFF" w:fill="auto"/>
          </w:tcPr>
          <w:p w14:paraId="7933490D" w14:textId="77777777" w:rsidR="00745744" w:rsidRPr="00CC42BF" w:rsidRDefault="00745744">
            <w:pPr>
              <w:pStyle w:val="TAL"/>
              <w:rPr>
                <w:snapToGrid w:val="0"/>
                <w:sz w:val="16"/>
              </w:rPr>
            </w:pPr>
            <w:r w:rsidRPr="00CC42BF">
              <w:rPr>
                <w:snapToGrid w:val="0"/>
                <w:sz w:val="16"/>
              </w:rPr>
              <w:t>Approved at TSG SA #12 and placed under Change Control</w:t>
            </w:r>
          </w:p>
        </w:tc>
        <w:tc>
          <w:tcPr>
            <w:tcW w:w="567" w:type="dxa"/>
            <w:shd w:val="solid" w:color="FFFFFF" w:fill="auto"/>
          </w:tcPr>
          <w:p w14:paraId="3F866F3C" w14:textId="77777777" w:rsidR="00745744" w:rsidRPr="00CC42BF" w:rsidRDefault="00745744">
            <w:pPr>
              <w:pStyle w:val="TAL"/>
              <w:rPr>
                <w:snapToGrid w:val="0"/>
                <w:sz w:val="16"/>
              </w:rPr>
            </w:pPr>
            <w:r w:rsidRPr="00CC42BF">
              <w:rPr>
                <w:snapToGrid w:val="0"/>
                <w:sz w:val="16"/>
              </w:rPr>
              <w:t>2.0.0</w:t>
            </w:r>
          </w:p>
        </w:tc>
        <w:tc>
          <w:tcPr>
            <w:tcW w:w="567" w:type="dxa"/>
            <w:shd w:val="solid" w:color="FFFFFF" w:fill="auto"/>
          </w:tcPr>
          <w:p w14:paraId="23661FD9" w14:textId="77777777" w:rsidR="00745744" w:rsidRPr="00CC42BF" w:rsidRDefault="00745744">
            <w:pPr>
              <w:pStyle w:val="TAL"/>
              <w:rPr>
                <w:snapToGrid w:val="0"/>
                <w:sz w:val="16"/>
              </w:rPr>
            </w:pPr>
            <w:r w:rsidRPr="00CC42BF">
              <w:rPr>
                <w:snapToGrid w:val="0"/>
                <w:sz w:val="16"/>
              </w:rPr>
              <w:t>4.0.0</w:t>
            </w:r>
          </w:p>
        </w:tc>
      </w:tr>
      <w:tr w:rsidR="00745744" w:rsidRPr="00CC42BF" w14:paraId="24EC4FAE" w14:textId="77777777">
        <w:tc>
          <w:tcPr>
            <w:tcW w:w="800" w:type="dxa"/>
            <w:tcBorders>
              <w:bottom w:val="nil"/>
            </w:tcBorders>
            <w:shd w:val="solid" w:color="FFFFFF" w:fill="auto"/>
          </w:tcPr>
          <w:p w14:paraId="0587CD9A" w14:textId="77777777" w:rsidR="00745744" w:rsidRPr="00CC42BF" w:rsidRDefault="00745744" w:rsidP="00B33C5A">
            <w:pPr>
              <w:pStyle w:val="TAL"/>
              <w:rPr>
                <w:rFonts w:cs="Arial"/>
                <w:sz w:val="16"/>
                <w:szCs w:val="16"/>
              </w:rPr>
            </w:pPr>
            <w:r w:rsidRPr="00CC42BF">
              <w:rPr>
                <w:rFonts w:cs="Arial"/>
                <w:sz w:val="16"/>
                <w:szCs w:val="16"/>
              </w:rPr>
              <w:t>Jun 2002</w:t>
            </w:r>
          </w:p>
        </w:tc>
        <w:tc>
          <w:tcPr>
            <w:tcW w:w="800" w:type="dxa"/>
            <w:tcBorders>
              <w:bottom w:val="nil"/>
            </w:tcBorders>
            <w:shd w:val="solid" w:color="FFFFFF" w:fill="auto"/>
          </w:tcPr>
          <w:p w14:paraId="45E74B96" w14:textId="77777777" w:rsidR="00745744" w:rsidRPr="00CC42BF" w:rsidRDefault="00745744" w:rsidP="00B33C5A">
            <w:pPr>
              <w:pStyle w:val="TAL"/>
              <w:rPr>
                <w:rFonts w:cs="Arial"/>
                <w:snapToGrid w:val="0"/>
                <w:sz w:val="16"/>
                <w:szCs w:val="16"/>
              </w:rPr>
            </w:pPr>
            <w:r w:rsidRPr="00CC42BF">
              <w:rPr>
                <w:rFonts w:cs="Arial"/>
                <w:snapToGrid w:val="0"/>
                <w:sz w:val="16"/>
                <w:szCs w:val="16"/>
              </w:rPr>
              <w:t>S_16</w:t>
            </w:r>
          </w:p>
        </w:tc>
        <w:tc>
          <w:tcPr>
            <w:tcW w:w="901" w:type="dxa"/>
            <w:tcBorders>
              <w:bottom w:val="nil"/>
            </w:tcBorders>
            <w:shd w:val="solid" w:color="FFFFFF" w:fill="auto"/>
          </w:tcPr>
          <w:p w14:paraId="554B8DA3" w14:textId="77777777" w:rsidR="00745744" w:rsidRPr="00CC42BF" w:rsidRDefault="00745744" w:rsidP="00B33C5A">
            <w:pPr>
              <w:pStyle w:val="TAL"/>
              <w:rPr>
                <w:rFonts w:cs="Arial"/>
                <w:snapToGrid w:val="0"/>
                <w:sz w:val="16"/>
                <w:szCs w:val="16"/>
              </w:rPr>
            </w:pPr>
            <w:r w:rsidRPr="00CC42BF">
              <w:rPr>
                <w:rFonts w:cs="Arial"/>
                <w:sz w:val="16"/>
                <w:szCs w:val="16"/>
              </w:rPr>
              <w:t>SP-020295</w:t>
            </w:r>
          </w:p>
        </w:tc>
        <w:tc>
          <w:tcPr>
            <w:tcW w:w="426" w:type="dxa"/>
            <w:tcBorders>
              <w:bottom w:val="nil"/>
            </w:tcBorders>
            <w:shd w:val="solid" w:color="FFFFFF" w:fill="auto"/>
          </w:tcPr>
          <w:p w14:paraId="4E857F61" w14:textId="77777777" w:rsidR="00745744" w:rsidRPr="00CC42BF" w:rsidRDefault="00745744" w:rsidP="00B33C5A">
            <w:pPr>
              <w:pStyle w:val="TAL"/>
              <w:rPr>
                <w:rFonts w:cs="Arial"/>
                <w:sz w:val="16"/>
                <w:szCs w:val="16"/>
              </w:rPr>
            </w:pPr>
            <w:r w:rsidRPr="00CC42BF">
              <w:rPr>
                <w:rFonts w:cs="Arial"/>
                <w:sz w:val="16"/>
                <w:szCs w:val="16"/>
              </w:rPr>
              <w:t>001</w:t>
            </w:r>
          </w:p>
        </w:tc>
        <w:tc>
          <w:tcPr>
            <w:tcW w:w="428" w:type="dxa"/>
            <w:tcBorders>
              <w:bottom w:val="nil"/>
            </w:tcBorders>
            <w:shd w:val="solid" w:color="FFFFFF" w:fill="auto"/>
          </w:tcPr>
          <w:p w14:paraId="72748BEB" w14:textId="77777777" w:rsidR="00745744" w:rsidRPr="00CC42BF" w:rsidRDefault="00745744" w:rsidP="00B33C5A">
            <w:pPr>
              <w:pStyle w:val="TAL"/>
              <w:rPr>
                <w:rFonts w:cs="Arial"/>
                <w:sz w:val="16"/>
                <w:szCs w:val="16"/>
              </w:rPr>
            </w:pPr>
            <w:r w:rsidRPr="00CC42BF">
              <w:rPr>
                <w:rFonts w:cs="Arial"/>
                <w:sz w:val="16"/>
                <w:szCs w:val="16"/>
              </w:rPr>
              <w:t>--</w:t>
            </w:r>
          </w:p>
        </w:tc>
        <w:tc>
          <w:tcPr>
            <w:tcW w:w="4867" w:type="dxa"/>
            <w:tcBorders>
              <w:bottom w:val="nil"/>
            </w:tcBorders>
            <w:shd w:val="solid" w:color="FFFFFF" w:fill="auto"/>
          </w:tcPr>
          <w:p w14:paraId="7C28B4D9" w14:textId="77777777" w:rsidR="00745744" w:rsidRPr="00CC42BF" w:rsidRDefault="00745744" w:rsidP="00B33C5A">
            <w:pPr>
              <w:pStyle w:val="TAL"/>
              <w:rPr>
                <w:rFonts w:cs="Arial"/>
                <w:snapToGrid w:val="0"/>
                <w:sz w:val="16"/>
                <w:szCs w:val="16"/>
              </w:rPr>
            </w:pPr>
            <w:r w:rsidRPr="00CC42BF">
              <w:rPr>
                <w:rFonts w:cs="Arial"/>
                <w:sz w:val="16"/>
                <w:szCs w:val="16"/>
              </w:rPr>
              <w:t>Adding Bulk CM IRP requirements for Rel-5</w:t>
            </w:r>
          </w:p>
        </w:tc>
        <w:tc>
          <w:tcPr>
            <w:tcW w:w="567" w:type="dxa"/>
            <w:tcBorders>
              <w:bottom w:val="nil"/>
            </w:tcBorders>
            <w:shd w:val="solid" w:color="FFFFFF" w:fill="auto"/>
          </w:tcPr>
          <w:p w14:paraId="40AEDA0D" w14:textId="77777777" w:rsidR="00745744" w:rsidRPr="00CC42BF" w:rsidRDefault="00745744" w:rsidP="00B33C5A">
            <w:pPr>
              <w:pStyle w:val="TAL"/>
              <w:rPr>
                <w:rFonts w:cs="Arial"/>
                <w:sz w:val="16"/>
                <w:szCs w:val="16"/>
              </w:rPr>
            </w:pPr>
            <w:r w:rsidRPr="00CC42BF">
              <w:rPr>
                <w:rFonts w:cs="Arial"/>
                <w:sz w:val="16"/>
                <w:szCs w:val="16"/>
              </w:rPr>
              <w:t>4.0.0</w:t>
            </w:r>
          </w:p>
        </w:tc>
        <w:tc>
          <w:tcPr>
            <w:tcW w:w="567" w:type="dxa"/>
            <w:tcBorders>
              <w:bottom w:val="nil"/>
            </w:tcBorders>
            <w:shd w:val="solid" w:color="FFFFFF" w:fill="auto"/>
          </w:tcPr>
          <w:p w14:paraId="0EEFE9E3" w14:textId="77777777" w:rsidR="00745744" w:rsidRPr="00CC42BF" w:rsidRDefault="00745744" w:rsidP="00B33C5A">
            <w:pPr>
              <w:pStyle w:val="TAL"/>
              <w:rPr>
                <w:rFonts w:cs="Arial"/>
                <w:sz w:val="16"/>
                <w:szCs w:val="16"/>
              </w:rPr>
            </w:pPr>
            <w:r w:rsidRPr="00CC42BF">
              <w:rPr>
                <w:rFonts w:cs="Arial"/>
                <w:sz w:val="16"/>
                <w:szCs w:val="16"/>
              </w:rPr>
              <w:t>5.0.0</w:t>
            </w:r>
          </w:p>
        </w:tc>
      </w:tr>
      <w:tr w:rsidR="00745744" w:rsidRPr="00CC42BF" w14:paraId="0F6C284D" w14:textId="77777777">
        <w:tc>
          <w:tcPr>
            <w:tcW w:w="800" w:type="dxa"/>
            <w:tcBorders>
              <w:bottom w:val="nil"/>
            </w:tcBorders>
            <w:shd w:val="solid" w:color="FFFFFF" w:fill="auto"/>
          </w:tcPr>
          <w:p w14:paraId="18B9921E" w14:textId="77777777" w:rsidR="00745744" w:rsidRPr="00CC42BF" w:rsidRDefault="00745744" w:rsidP="00B33C5A">
            <w:pPr>
              <w:pStyle w:val="TAL"/>
              <w:rPr>
                <w:rFonts w:cs="Arial"/>
                <w:sz w:val="16"/>
                <w:szCs w:val="16"/>
              </w:rPr>
            </w:pPr>
            <w:r w:rsidRPr="00CC42BF">
              <w:rPr>
                <w:rFonts w:cs="Arial"/>
                <w:sz w:val="16"/>
                <w:szCs w:val="16"/>
              </w:rPr>
              <w:t>Sep 2002</w:t>
            </w:r>
          </w:p>
        </w:tc>
        <w:tc>
          <w:tcPr>
            <w:tcW w:w="800" w:type="dxa"/>
            <w:tcBorders>
              <w:bottom w:val="nil"/>
            </w:tcBorders>
            <w:shd w:val="solid" w:color="FFFFFF" w:fill="auto"/>
          </w:tcPr>
          <w:p w14:paraId="22273C74" w14:textId="77777777" w:rsidR="00745744" w:rsidRPr="00CC42BF" w:rsidRDefault="00745744" w:rsidP="00B33C5A">
            <w:pPr>
              <w:pStyle w:val="TAL"/>
              <w:rPr>
                <w:rFonts w:cs="Arial"/>
                <w:snapToGrid w:val="0"/>
                <w:sz w:val="16"/>
                <w:szCs w:val="16"/>
              </w:rPr>
            </w:pPr>
            <w:r w:rsidRPr="00CC42BF">
              <w:rPr>
                <w:rFonts w:cs="Arial"/>
                <w:snapToGrid w:val="0"/>
                <w:sz w:val="16"/>
                <w:szCs w:val="16"/>
              </w:rPr>
              <w:t>S_17</w:t>
            </w:r>
          </w:p>
        </w:tc>
        <w:tc>
          <w:tcPr>
            <w:tcW w:w="901" w:type="dxa"/>
            <w:tcBorders>
              <w:bottom w:val="nil"/>
            </w:tcBorders>
            <w:shd w:val="solid" w:color="FFFFFF" w:fill="auto"/>
          </w:tcPr>
          <w:p w14:paraId="5646E06B" w14:textId="77777777" w:rsidR="00745744" w:rsidRPr="00CC42BF" w:rsidRDefault="00745744" w:rsidP="00B33C5A">
            <w:pPr>
              <w:pStyle w:val="TAL"/>
              <w:rPr>
                <w:rFonts w:cs="Arial"/>
                <w:snapToGrid w:val="0"/>
                <w:sz w:val="16"/>
                <w:szCs w:val="16"/>
              </w:rPr>
            </w:pPr>
            <w:r w:rsidRPr="00CC42BF">
              <w:rPr>
                <w:rFonts w:cs="Arial"/>
                <w:color w:val="000000"/>
                <w:sz w:val="16"/>
                <w:szCs w:val="16"/>
              </w:rPr>
              <w:t>SP-020486</w:t>
            </w:r>
          </w:p>
        </w:tc>
        <w:tc>
          <w:tcPr>
            <w:tcW w:w="426" w:type="dxa"/>
            <w:tcBorders>
              <w:bottom w:val="nil"/>
            </w:tcBorders>
            <w:shd w:val="solid" w:color="FFFFFF" w:fill="auto"/>
          </w:tcPr>
          <w:p w14:paraId="781C3E23" w14:textId="77777777" w:rsidR="00745744" w:rsidRPr="00CC42BF" w:rsidRDefault="00745744" w:rsidP="00B33C5A">
            <w:pPr>
              <w:pStyle w:val="TAL"/>
              <w:rPr>
                <w:rFonts w:cs="Arial"/>
                <w:sz w:val="16"/>
                <w:szCs w:val="16"/>
              </w:rPr>
            </w:pPr>
            <w:r w:rsidRPr="00CC42BF">
              <w:rPr>
                <w:rFonts w:cs="Arial"/>
                <w:color w:val="000000"/>
                <w:sz w:val="16"/>
                <w:szCs w:val="16"/>
              </w:rPr>
              <w:t>002</w:t>
            </w:r>
          </w:p>
        </w:tc>
        <w:tc>
          <w:tcPr>
            <w:tcW w:w="428" w:type="dxa"/>
            <w:tcBorders>
              <w:bottom w:val="nil"/>
            </w:tcBorders>
            <w:shd w:val="solid" w:color="FFFFFF" w:fill="auto"/>
          </w:tcPr>
          <w:p w14:paraId="6E88B9AD" w14:textId="77777777" w:rsidR="00745744" w:rsidRPr="00CC42BF" w:rsidRDefault="00745744" w:rsidP="00B33C5A">
            <w:pPr>
              <w:pStyle w:val="TAL"/>
              <w:rPr>
                <w:rFonts w:cs="Arial"/>
                <w:sz w:val="16"/>
                <w:szCs w:val="16"/>
              </w:rPr>
            </w:pPr>
            <w:r w:rsidRPr="00CC42BF">
              <w:rPr>
                <w:rFonts w:cs="Arial"/>
                <w:sz w:val="16"/>
                <w:szCs w:val="16"/>
              </w:rPr>
              <w:t>--</w:t>
            </w:r>
          </w:p>
        </w:tc>
        <w:tc>
          <w:tcPr>
            <w:tcW w:w="4867" w:type="dxa"/>
            <w:tcBorders>
              <w:bottom w:val="nil"/>
            </w:tcBorders>
            <w:shd w:val="solid" w:color="FFFFFF" w:fill="auto"/>
          </w:tcPr>
          <w:p w14:paraId="0E481085" w14:textId="77777777" w:rsidR="00745744" w:rsidRPr="00CC42BF" w:rsidRDefault="00745744" w:rsidP="00B33C5A">
            <w:pPr>
              <w:pStyle w:val="TAL"/>
              <w:rPr>
                <w:rFonts w:cs="Arial"/>
                <w:snapToGrid w:val="0"/>
                <w:sz w:val="16"/>
                <w:szCs w:val="16"/>
              </w:rPr>
            </w:pPr>
            <w:r w:rsidRPr="00CC42BF">
              <w:rPr>
                <w:rFonts w:cs="Arial"/>
                <w:color w:val="000000"/>
                <w:sz w:val="16"/>
                <w:szCs w:val="16"/>
              </w:rPr>
              <w:t>Additional Bulk CM IRP requirements for Rel-5</w:t>
            </w:r>
          </w:p>
        </w:tc>
        <w:tc>
          <w:tcPr>
            <w:tcW w:w="567" w:type="dxa"/>
            <w:tcBorders>
              <w:bottom w:val="nil"/>
            </w:tcBorders>
            <w:shd w:val="solid" w:color="FFFFFF" w:fill="auto"/>
          </w:tcPr>
          <w:p w14:paraId="7DAE7CBA" w14:textId="77777777" w:rsidR="00745744" w:rsidRPr="00CC42BF" w:rsidRDefault="00745744" w:rsidP="00B33C5A">
            <w:pPr>
              <w:pStyle w:val="TAL"/>
              <w:rPr>
                <w:rFonts w:cs="Arial"/>
                <w:sz w:val="16"/>
                <w:szCs w:val="16"/>
              </w:rPr>
            </w:pPr>
            <w:r w:rsidRPr="00CC42BF">
              <w:rPr>
                <w:rFonts w:cs="Arial"/>
                <w:sz w:val="16"/>
                <w:szCs w:val="16"/>
              </w:rPr>
              <w:t>5.0.0</w:t>
            </w:r>
          </w:p>
        </w:tc>
        <w:tc>
          <w:tcPr>
            <w:tcW w:w="567" w:type="dxa"/>
            <w:tcBorders>
              <w:bottom w:val="nil"/>
            </w:tcBorders>
            <w:shd w:val="solid" w:color="FFFFFF" w:fill="auto"/>
          </w:tcPr>
          <w:p w14:paraId="29F3F78A" w14:textId="77777777" w:rsidR="00745744" w:rsidRPr="00CC42BF" w:rsidRDefault="00745744" w:rsidP="00B33C5A">
            <w:pPr>
              <w:pStyle w:val="TAL"/>
              <w:rPr>
                <w:rFonts w:cs="Arial"/>
                <w:sz w:val="16"/>
                <w:szCs w:val="16"/>
              </w:rPr>
            </w:pPr>
            <w:r w:rsidRPr="00CC42BF">
              <w:rPr>
                <w:rFonts w:cs="Arial"/>
                <w:sz w:val="16"/>
                <w:szCs w:val="16"/>
              </w:rPr>
              <w:t>5.1.0</w:t>
            </w:r>
          </w:p>
        </w:tc>
      </w:tr>
      <w:tr w:rsidR="00745744" w:rsidRPr="00CC42BF" w14:paraId="252576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2CA2B" w14:textId="77777777" w:rsidR="00745744" w:rsidRPr="00CC42BF" w:rsidRDefault="00745744" w:rsidP="00B33C5A">
            <w:pPr>
              <w:pStyle w:val="TAL"/>
              <w:rPr>
                <w:rFonts w:cs="Arial"/>
                <w:sz w:val="16"/>
                <w:szCs w:val="16"/>
              </w:rPr>
            </w:pPr>
            <w:r w:rsidRPr="00CC42BF">
              <w:rPr>
                <w:rFonts w:cs="Arial"/>
                <w:sz w:val="16"/>
                <w:szCs w:val="16"/>
              </w:rPr>
              <w:t>Mar 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2B64D" w14:textId="77777777" w:rsidR="00745744" w:rsidRPr="00CC42BF" w:rsidRDefault="00745744" w:rsidP="00B33C5A">
            <w:pPr>
              <w:pStyle w:val="TAL"/>
              <w:rPr>
                <w:rFonts w:cs="Arial"/>
                <w:snapToGrid w:val="0"/>
                <w:sz w:val="16"/>
                <w:szCs w:val="16"/>
              </w:rPr>
            </w:pPr>
            <w:r w:rsidRPr="00CC42BF">
              <w:rPr>
                <w:rFonts w:cs="Arial"/>
                <w:snapToGrid w:val="0"/>
                <w:sz w:val="16"/>
                <w:szCs w:val="16"/>
              </w:rPr>
              <w:t>S_23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88A48" w14:textId="77777777" w:rsidR="00745744" w:rsidRPr="00CC42BF" w:rsidRDefault="00745744" w:rsidP="00B33C5A">
            <w:pPr>
              <w:pStyle w:val="TAL"/>
              <w:rPr>
                <w:rFonts w:cs="Arial"/>
                <w:snapToGrid w:val="0"/>
                <w:sz w:val="16"/>
                <w:szCs w:val="16"/>
              </w:rPr>
            </w:pPr>
            <w:r w:rsidRPr="00CC42BF">
              <w:rPr>
                <w:rFonts w:cs="Arial"/>
                <w:snapToGrid w:val="0"/>
                <w:sz w:val="16"/>
                <w:szCs w:val="16"/>
              </w:rPr>
              <w:t>SP-040105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DAB9F" w14:textId="77777777" w:rsidR="00745744" w:rsidRPr="00CC42BF" w:rsidRDefault="00745744" w:rsidP="00B33C5A">
            <w:pPr>
              <w:pStyle w:val="TAL"/>
              <w:rPr>
                <w:rFonts w:cs="Arial"/>
                <w:snapToGrid w:val="0"/>
                <w:sz w:val="16"/>
                <w:szCs w:val="16"/>
              </w:rPr>
            </w:pPr>
            <w:r w:rsidRPr="00CC42BF">
              <w:rPr>
                <w:rFonts w:cs="Arial"/>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CDC6D5" w14:textId="77777777" w:rsidR="00745744" w:rsidRPr="00CC42BF" w:rsidRDefault="00745744" w:rsidP="00B33C5A">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51B70A" w14:textId="77777777" w:rsidR="00745744" w:rsidRPr="00CC42BF" w:rsidRDefault="00745744" w:rsidP="00B33C5A">
            <w:pPr>
              <w:pStyle w:val="TAL"/>
              <w:rPr>
                <w:rFonts w:cs="Arial"/>
                <w:snapToGrid w:val="0"/>
                <w:sz w:val="16"/>
                <w:szCs w:val="16"/>
              </w:rPr>
            </w:pPr>
            <w:r w:rsidRPr="00CC42BF">
              <w:rPr>
                <w:rFonts w:cs="Arial"/>
                <w:snapToGrid w:val="0"/>
                <w:sz w:val="16"/>
                <w:szCs w:val="16"/>
              </w:rPr>
              <w:t>Automatic upgrade to Rel-6 (no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7D66D" w14:textId="77777777" w:rsidR="00745744" w:rsidRPr="00CC42BF" w:rsidRDefault="00745744" w:rsidP="00B33C5A">
            <w:pPr>
              <w:pStyle w:val="TAL"/>
              <w:rPr>
                <w:rFonts w:cs="Arial"/>
                <w:snapToGrid w:val="0"/>
                <w:sz w:val="16"/>
                <w:szCs w:val="16"/>
              </w:rPr>
            </w:pPr>
            <w:r w:rsidRPr="00CC42BF">
              <w:rPr>
                <w:rFonts w:cs="Arial"/>
                <w:snapToGrid w:val="0"/>
                <w:sz w:val="16"/>
                <w:szCs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9B444" w14:textId="77777777" w:rsidR="00745744" w:rsidRPr="00CC42BF" w:rsidRDefault="00745744" w:rsidP="00B33C5A">
            <w:pPr>
              <w:pStyle w:val="TAL"/>
              <w:rPr>
                <w:rFonts w:cs="Arial"/>
                <w:snapToGrid w:val="0"/>
                <w:sz w:val="16"/>
                <w:szCs w:val="16"/>
              </w:rPr>
            </w:pPr>
            <w:r w:rsidRPr="00CC42BF">
              <w:rPr>
                <w:rFonts w:cs="Arial"/>
                <w:snapToGrid w:val="0"/>
                <w:sz w:val="16"/>
                <w:szCs w:val="16"/>
              </w:rPr>
              <w:t>6.0.0</w:t>
            </w:r>
          </w:p>
        </w:tc>
      </w:tr>
      <w:tr w:rsidR="00B33C5A" w:rsidRPr="00CC42BF" w14:paraId="1D066FAB" w14:textId="77777777">
        <w:tc>
          <w:tcPr>
            <w:tcW w:w="800" w:type="dxa"/>
            <w:shd w:val="solid" w:color="FFFFFF" w:fill="auto"/>
          </w:tcPr>
          <w:p w14:paraId="292E0F50" w14:textId="77777777" w:rsidR="00B33C5A" w:rsidRPr="00CC42BF" w:rsidRDefault="00B33C5A" w:rsidP="00B33C5A">
            <w:pPr>
              <w:pStyle w:val="TAL"/>
              <w:rPr>
                <w:rFonts w:cs="Arial"/>
                <w:sz w:val="16"/>
                <w:szCs w:val="16"/>
              </w:rPr>
            </w:pPr>
            <w:r w:rsidRPr="00CC42BF">
              <w:rPr>
                <w:rFonts w:cs="Arial"/>
                <w:sz w:val="16"/>
                <w:szCs w:val="16"/>
              </w:rPr>
              <w:t>Sep 2004</w:t>
            </w:r>
          </w:p>
        </w:tc>
        <w:tc>
          <w:tcPr>
            <w:tcW w:w="800" w:type="dxa"/>
            <w:shd w:val="solid" w:color="FFFFFF" w:fill="auto"/>
          </w:tcPr>
          <w:p w14:paraId="670E33F2" w14:textId="77777777" w:rsidR="00B33C5A" w:rsidRPr="00CC42BF" w:rsidRDefault="00B33C5A" w:rsidP="00B33C5A">
            <w:pPr>
              <w:pStyle w:val="TAL"/>
              <w:rPr>
                <w:rFonts w:cs="Arial"/>
                <w:snapToGrid w:val="0"/>
                <w:sz w:val="16"/>
                <w:szCs w:val="16"/>
              </w:rPr>
            </w:pPr>
            <w:r w:rsidRPr="00CC42BF">
              <w:rPr>
                <w:rFonts w:cs="Arial"/>
                <w:snapToGrid w:val="0"/>
                <w:sz w:val="16"/>
                <w:szCs w:val="16"/>
              </w:rPr>
              <w:t>S_25</w:t>
            </w:r>
          </w:p>
        </w:tc>
        <w:tc>
          <w:tcPr>
            <w:tcW w:w="901" w:type="dxa"/>
            <w:shd w:val="solid" w:color="FFFFFF" w:fill="auto"/>
          </w:tcPr>
          <w:p w14:paraId="26EBBA7C" w14:textId="77777777" w:rsidR="00B33C5A" w:rsidRPr="00CC42BF" w:rsidRDefault="00B33C5A" w:rsidP="00B33C5A">
            <w:pPr>
              <w:pStyle w:val="TAL"/>
              <w:rPr>
                <w:rFonts w:cs="Arial"/>
                <w:sz w:val="16"/>
                <w:szCs w:val="16"/>
              </w:rPr>
            </w:pPr>
            <w:r w:rsidRPr="00CC42BF">
              <w:rPr>
                <w:rFonts w:cs="Arial"/>
                <w:color w:val="000000"/>
                <w:sz w:val="16"/>
                <w:szCs w:val="16"/>
              </w:rPr>
              <w:t>SP-040571</w:t>
            </w:r>
          </w:p>
        </w:tc>
        <w:tc>
          <w:tcPr>
            <w:tcW w:w="426" w:type="dxa"/>
            <w:shd w:val="solid" w:color="FFFFFF" w:fill="auto"/>
          </w:tcPr>
          <w:p w14:paraId="3C5DEC48" w14:textId="77777777" w:rsidR="00B33C5A" w:rsidRPr="00CC42BF" w:rsidRDefault="00B33C5A" w:rsidP="00B33C5A">
            <w:pPr>
              <w:pStyle w:val="TAL"/>
              <w:rPr>
                <w:rFonts w:cs="Arial"/>
                <w:snapToGrid w:val="0"/>
                <w:sz w:val="16"/>
                <w:szCs w:val="16"/>
              </w:rPr>
            </w:pPr>
            <w:r w:rsidRPr="00CC42BF">
              <w:rPr>
                <w:rFonts w:cs="Arial"/>
                <w:color w:val="000000"/>
                <w:sz w:val="16"/>
                <w:szCs w:val="16"/>
              </w:rPr>
              <w:t>003</w:t>
            </w:r>
          </w:p>
        </w:tc>
        <w:tc>
          <w:tcPr>
            <w:tcW w:w="428" w:type="dxa"/>
            <w:shd w:val="solid" w:color="FFFFFF" w:fill="auto"/>
          </w:tcPr>
          <w:p w14:paraId="7A3E59B3" w14:textId="77777777" w:rsidR="00B33C5A" w:rsidRPr="00CC42BF" w:rsidRDefault="00B33C5A" w:rsidP="00B33C5A">
            <w:pPr>
              <w:pStyle w:val="TAL"/>
              <w:rPr>
                <w:rFonts w:cs="Arial"/>
                <w:sz w:val="16"/>
                <w:szCs w:val="16"/>
              </w:rPr>
            </w:pPr>
            <w:r w:rsidRPr="00CC42BF">
              <w:rPr>
                <w:rFonts w:cs="Arial"/>
                <w:snapToGrid w:val="0"/>
                <w:sz w:val="16"/>
                <w:szCs w:val="16"/>
              </w:rPr>
              <w:t>--</w:t>
            </w:r>
          </w:p>
        </w:tc>
        <w:tc>
          <w:tcPr>
            <w:tcW w:w="4867" w:type="dxa"/>
            <w:shd w:val="solid" w:color="FFFFFF" w:fill="auto"/>
          </w:tcPr>
          <w:p w14:paraId="4504162C" w14:textId="77777777" w:rsidR="00B33C5A" w:rsidRPr="00CC42BF" w:rsidRDefault="00B33C5A" w:rsidP="00B33C5A">
            <w:pPr>
              <w:pStyle w:val="TAL"/>
              <w:rPr>
                <w:rFonts w:cs="Arial"/>
                <w:snapToGrid w:val="0"/>
                <w:sz w:val="16"/>
                <w:szCs w:val="16"/>
              </w:rPr>
            </w:pPr>
            <w:r w:rsidRPr="00CC42BF">
              <w:rPr>
                <w:rFonts w:cs="Arial"/>
                <w:color w:val="000000"/>
                <w:sz w:val="16"/>
                <w:szCs w:val="16"/>
              </w:rPr>
              <w:t>Enhancements to Bulk CM IRP for Security</w:t>
            </w:r>
          </w:p>
        </w:tc>
        <w:tc>
          <w:tcPr>
            <w:tcW w:w="567" w:type="dxa"/>
            <w:shd w:val="solid" w:color="FFFFFF" w:fill="auto"/>
          </w:tcPr>
          <w:p w14:paraId="48D3706C" w14:textId="77777777" w:rsidR="00B33C5A" w:rsidRPr="00CC42BF" w:rsidRDefault="00B33C5A" w:rsidP="00B33C5A">
            <w:pPr>
              <w:pStyle w:val="TAL"/>
              <w:rPr>
                <w:rFonts w:cs="Arial"/>
                <w:sz w:val="16"/>
                <w:szCs w:val="16"/>
              </w:rPr>
            </w:pPr>
            <w:r w:rsidRPr="00CC42BF">
              <w:rPr>
                <w:rFonts w:cs="Arial"/>
                <w:color w:val="000000"/>
                <w:sz w:val="16"/>
                <w:szCs w:val="16"/>
              </w:rPr>
              <w:t>6.0.0</w:t>
            </w:r>
          </w:p>
        </w:tc>
        <w:tc>
          <w:tcPr>
            <w:tcW w:w="567" w:type="dxa"/>
            <w:shd w:val="solid" w:color="FFFFFF" w:fill="auto"/>
          </w:tcPr>
          <w:p w14:paraId="728CC249" w14:textId="77777777" w:rsidR="00B33C5A" w:rsidRPr="00CC42BF" w:rsidRDefault="00B33C5A" w:rsidP="00B33C5A">
            <w:pPr>
              <w:pStyle w:val="TAL"/>
              <w:rPr>
                <w:rFonts w:cs="Arial"/>
                <w:sz w:val="16"/>
                <w:szCs w:val="16"/>
              </w:rPr>
            </w:pPr>
            <w:r w:rsidRPr="00CC42BF">
              <w:rPr>
                <w:rFonts w:cs="Arial"/>
                <w:color w:val="000000"/>
                <w:sz w:val="16"/>
                <w:szCs w:val="16"/>
              </w:rPr>
              <w:t>6.1.0</w:t>
            </w:r>
          </w:p>
        </w:tc>
      </w:tr>
      <w:tr w:rsidR="00E1605E" w:rsidRPr="00CC42BF" w14:paraId="37836A99" w14:textId="77777777">
        <w:tc>
          <w:tcPr>
            <w:tcW w:w="800" w:type="dxa"/>
            <w:shd w:val="solid" w:color="FFFFFF" w:fill="auto"/>
          </w:tcPr>
          <w:p w14:paraId="1AF6C46C" w14:textId="77777777" w:rsidR="00E1605E" w:rsidRPr="00CC42BF" w:rsidRDefault="00E1605E" w:rsidP="00836DB0">
            <w:pPr>
              <w:pStyle w:val="TAL"/>
              <w:rPr>
                <w:sz w:val="16"/>
              </w:rPr>
            </w:pPr>
            <w:r w:rsidRPr="00CC42BF">
              <w:rPr>
                <w:sz w:val="16"/>
              </w:rPr>
              <w:t>Dec 2004</w:t>
            </w:r>
          </w:p>
        </w:tc>
        <w:tc>
          <w:tcPr>
            <w:tcW w:w="800" w:type="dxa"/>
            <w:shd w:val="solid" w:color="FFFFFF" w:fill="auto"/>
          </w:tcPr>
          <w:p w14:paraId="07DA19C9" w14:textId="77777777" w:rsidR="00E1605E" w:rsidRPr="00CC42BF" w:rsidRDefault="00E1605E" w:rsidP="00836DB0">
            <w:pPr>
              <w:pStyle w:val="TAL"/>
              <w:rPr>
                <w:snapToGrid w:val="0"/>
                <w:sz w:val="16"/>
              </w:rPr>
            </w:pPr>
            <w:r w:rsidRPr="00CC42BF">
              <w:rPr>
                <w:snapToGrid w:val="0"/>
                <w:sz w:val="16"/>
              </w:rPr>
              <w:t>--</w:t>
            </w:r>
          </w:p>
        </w:tc>
        <w:tc>
          <w:tcPr>
            <w:tcW w:w="901" w:type="dxa"/>
            <w:shd w:val="solid" w:color="FFFFFF" w:fill="auto"/>
          </w:tcPr>
          <w:p w14:paraId="551BF07C" w14:textId="77777777" w:rsidR="00E1605E" w:rsidRPr="00CC42BF" w:rsidRDefault="00E1605E" w:rsidP="00836DB0">
            <w:pPr>
              <w:pStyle w:val="TAL"/>
              <w:rPr>
                <w:snapToGrid w:val="0"/>
                <w:sz w:val="16"/>
              </w:rPr>
            </w:pPr>
            <w:r w:rsidRPr="00CC42BF">
              <w:rPr>
                <w:snapToGrid w:val="0"/>
                <w:sz w:val="16"/>
              </w:rPr>
              <w:t>--</w:t>
            </w:r>
          </w:p>
        </w:tc>
        <w:tc>
          <w:tcPr>
            <w:tcW w:w="426" w:type="dxa"/>
            <w:shd w:val="solid" w:color="FFFFFF" w:fill="auto"/>
          </w:tcPr>
          <w:p w14:paraId="2BE5B54A" w14:textId="77777777" w:rsidR="00E1605E" w:rsidRPr="00CC42BF" w:rsidRDefault="00E1605E" w:rsidP="00836DB0">
            <w:pPr>
              <w:pStyle w:val="TAL"/>
              <w:rPr>
                <w:snapToGrid w:val="0"/>
                <w:sz w:val="16"/>
              </w:rPr>
            </w:pPr>
            <w:r w:rsidRPr="00CC42BF">
              <w:rPr>
                <w:snapToGrid w:val="0"/>
                <w:sz w:val="16"/>
              </w:rPr>
              <w:t>--</w:t>
            </w:r>
          </w:p>
        </w:tc>
        <w:tc>
          <w:tcPr>
            <w:tcW w:w="428" w:type="dxa"/>
            <w:shd w:val="solid" w:color="FFFFFF" w:fill="auto"/>
          </w:tcPr>
          <w:p w14:paraId="2668B578" w14:textId="77777777" w:rsidR="00E1605E" w:rsidRPr="00CC42BF" w:rsidRDefault="00E1605E" w:rsidP="00836DB0">
            <w:pPr>
              <w:pStyle w:val="TAL"/>
              <w:rPr>
                <w:sz w:val="16"/>
              </w:rPr>
            </w:pPr>
            <w:r w:rsidRPr="00CC42BF">
              <w:rPr>
                <w:snapToGrid w:val="0"/>
                <w:sz w:val="16"/>
              </w:rPr>
              <w:t>--</w:t>
            </w:r>
          </w:p>
        </w:tc>
        <w:tc>
          <w:tcPr>
            <w:tcW w:w="4867" w:type="dxa"/>
            <w:shd w:val="solid" w:color="FFFFFF" w:fill="auto"/>
          </w:tcPr>
          <w:p w14:paraId="1A06916A" w14:textId="77777777" w:rsidR="00E1605E" w:rsidRPr="00CC42BF" w:rsidRDefault="00E1605E" w:rsidP="00836DB0">
            <w:pPr>
              <w:pStyle w:val="TAL"/>
              <w:rPr>
                <w:snapToGrid w:val="0"/>
                <w:sz w:val="16"/>
              </w:rPr>
            </w:pPr>
            <w:r w:rsidRPr="00CC42BF">
              <w:rPr>
                <w:snapToGrid w:val="0"/>
                <w:sz w:val="16"/>
              </w:rPr>
              <w:t>Word XP "Open and Repair" &amp; added the TS-family to Introduction.</w:t>
            </w:r>
          </w:p>
          <w:p w14:paraId="09055AAA" w14:textId="77777777" w:rsidR="00E1605E" w:rsidRPr="00CC42BF" w:rsidRDefault="00E1605E" w:rsidP="00836DB0">
            <w:pPr>
              <w:pStyle w:val="TAL"/>
              <w:rPr>
                <w:snapToGrid w:val="0"/>
                <w:sz w:val="16"/>
              </w:rPr>
            </w:pPr>
            <w:r w:rsidRPr="00CC42BF">
              <w:rPr>
                <w:snapToGrid w:val="0"/>
                <w:sz w:val="16"/>
              </w:rPr>
              <w:t>Reference updates. Editorial cosmetics</w:t>
            </w:r>
          </w:p>
        </w:tc>
        <w:tc>
          <w:tcPr>
            <w:tcW w:w="567" w:type="dxa"/>
            <w:shd w:val="solid" w:color="FFFFFF" w:fill="auto"/>
          </w:tcPr>
          <w:p w14:paraId="2D73E65A" w14:textId="77777777" w:rsidR="00E1605E" w:rsidRPr="00CC42BF" w:rsidRDefault="00E1605E" w:rsidP="00836DB0">
            <w:pPr>
              <w:pStyle w:val="TAL"/>
              <w:rPr>
                <w:snapToGrid w:val="0"/>
                <w:sz w:val="16"/>
              </w:rPr>
            </w:pPr>
            <w:r w:rsidRPr="00CC42BF">
              <w:rPr>
                <w:rFonts w:cs="Arial"/>
                <w:color w:val="000000"/>
                <w:sz w:val="16"/>
                <w:szCs w:val="16"/>
              </w:rPr>
              <w:t>6.1.0</w:t>
            </w:r>
          </w:p>
        </w:tc>
        <w:tc>
          <w:tcPr>
            <w:tcW w:w="567" w:type="dxa"/>
            <w:shd w:val="solid" w:color="FFFFFF" w:fill="auto"/>
          </w:tcPr>
          <w:p w14:paraId="5258E62F" w14:textId="77777777" w:rsidR="00E1605E" w:rsidRPr="00CC42BF" w:rsidRDefault="00E1605E" w:rsidP="00836DB0">
            <w:pPr>
              <w:pStyle w:val="TAL"/>
              <w:rPr>
                <w:snapToGrid w:val="0"/>
                <w:sz w:val="16"/>
              </w:rPr>
            </w:pPr>
            <w:r w:rsidRPr="00CC42BF">
              <w:rPr>
                <w:rFonts w:cs="Arial"/>
                <w:color w:val="000000"/>
                <w:sz w:val="16"/>
                <w:szCs w:val="16"/>
              </w:rPr>
              <w:t>6.1.1</w:t>
            </w:r>
          </w:p>
        </w:tc>
      </w:tr>
      <w:tr w:rsidR="00CC42BF" w:rsidRPr="00CC42BF" w14:paraId="397564F6" w14:textId="77777777">
        <w:tc>
          <w:tcPr>
            <w:tcW w:w="800" w:type="dxa"/>
            <w:shd w:val="solid" w:color="FFFFFF" w:fill="auto"/>
          </w:tcPr>
          <w:p w14:paraId="479D3B09" w14:textId="77777777" w:rsidR="00CC42BF" w:rsidRPr="00CC42BF" w:rsidRDefault="00CC42BF" w:rsidP="005B4BC8">
            <w:pPr>
              <w:pStyle w:val="TAL"/>
              <w:rPr>
                <w:sz w:val="16"/>
              </w:rPr>
            </w:pPr>
            <w:r w:rsidRPr="00CC42BF">
              <w:rPr>
                <w:sz w:val="16"/>
              </w:rPr>
              <w:t>Jun 2007</w:t>
            </w:r>
          </w:p>
        </w:tc>
        <w:tc>
          <w:tcPr>
            <w:tcW w:w="800" w:type="dxa"/>
            <w:shd w:val="solid" w:color="FFFFFF" w:fill="auto"/>
          </w:tcPr>
          <w:p w14:paraId="75EE9EBC" w14:textId="77777777" w:rsidR="00CC42BF" w:rsidRPr="00CC42BF" w:rsidRDefault="00CC42BF" w:rsidP="005B4BC8">
            <w:pPr>
              <w:pStyle w:val="TAL"/>
              <w:rPr>
                <w:snapToGrid w:val="0"/>
                <w:sz w:val="16"/>
              </w:rPr>
            </w:pPr>
            <w:r w:rsidRPr="00CC42BF">
              <w:rPr>
                <w:rFonts w:cs="Arial"/>
                <w:snapToGrid w:val="0"/>
                <w:sz w:val="16"/>
              </w:rPr>
              <w:t>SA_36</w:t>
            </w:r>
          </w:p>
        </w:tc>
        <w:tc>
          <w:tcPr>
            <w:tcW w:w="901" w:type="dxa"/>
            <w:shd w:val="solid" w:color="FFFFFF" w:fill="auto"/>
          </w:tcPr>
          <w:p w14:paraId="5E4C83A9" w14:textId="77777777" w:rsidR="00CC42BF" w:rsidRPr="00CC42BF" w:rsidRDefault="00CC42BF" w:rsidP="005B4BC8">
            <w:pPr>
              <w:pStyle w:val="TAL"/>
              <w:rPr>
                <w:snapToGrid w:val="0"/>
                <w:sz w:val="16"/>
              </w:rPr>
            </w:pPr>
            <w:r w:rsidRPr="00CC42BF">
              <w:rPr>
                <w:snapToGrid w:val="0"/>
                <w:sz w:val="16"/>
              </w:rPr>
              <w:t>--</w:t>
            </w:r>
          </w:p>
        </w:tc>
        <w:tc>
          <w:tcPr>
            <w:tcW w:w="426" w:type="dxa"/>
            <w:shd w:val="solid" w:color="FFFFFF" w:fill="auto"/>
          </w:tcPr>
          <w:p w14:paraId="3863E3DB" w14:textId="77777777" w:rsidR="00CC42BF" w:rsidRPr="00CC42BF" w:rsidRDefault="00CC42BF" w:rsidP="005B4BC8">
            <w:pPr>
              <w:pStyle w:val="TAL"/>
              <w:rPr>
                <w:snapToGrid w:val="0"/>
                <w:sz w:val="16"/>
              </w:rPr>
            </w:pPr>
            <w:r w:rsidRPr="00CC42BF">
              <w:rPr>
                <w:snapToGrid w:val="0"/>
                <w:sz w:val="16"/>
              </w:rPr>
              <w:t>--</w:t>
            </w:r>
          </w:p>
        </w:tc>
        <w:tc>
          <w:tcPr>
            <w:tcW w:w="428" w:type="dxa"/>
            <w:shd w:val="solid" w:color="FFFFFF" w:fill="auto"/>
          </w:tcPr>
          <w:p w14:paraId="6B290CE4" w14:textId="77777777" w:rsidR="00CC42BF" w:rsidRPr="00CC42BF" w:rsidRDefault="00CC42BF" w:rsidP="005B4BC8">
            <w:pPr>
              <w:pStyle w:val="TAL"/>
              <w:rPr>
                <w:snapToGrid w:val="0"/>
                <w:sz w:val="16"/>
              </w:rPr>
            </w:pPr>
            <w:r w:rsidRPr="00CC42BF">
              <w:rPr>
                <w:snapToGrid w:val="0"/>
                <w:sz w:val="16"/>
              </w:rPr>
              <w:t>--</w:t>
            </w:r>
          </w:p>
        </w:tc>
        <w:tc>
          <w:tcPr>
            <w:tcW w:w="4867" w:type="dxa"/>
            <w:shd w:val="solid" w:color="FFFFFF" w:fill="auto"/>
          </w:tcPr>
          <w:p w14:paraId="20E079D8" w14:textId="77777777" w:rsidR="00CC42BF" w:rsidRPr="00CC42BF" w:rsidRDefault="00CC42BF" w:rsidP="005B4BC8">
            <w:pPr>
              <w:pStyle w:val="TAL"/>
              <w:rPr>
                <w:snapToGrid w:val="0"/>
                <w:sz w:val="16"/>
              </w:rPr>
            </w:pPr>
            <w:r w:rsidRPr="00CC42BF">
              <w:rPr>
                <w:rFonts w:eastAsia="MS Mincho" w:cs="Arial"/>
                <w:color w:val="000000"/>
                <w:sz w:val="16"/>
                <w:szCs w:val="16"/>
                <w:lang w:eastAsia="zh-CN"/>
              </w:rPr>
              <w:t xml:space="preserve">Automatic upgrade to Rel-7 (no CR) at freeze of Rel-7. Deleted reference to CMIP SS, discontinued from R7 onwards. </w:t>
            </w:r>
          </w:p>
        </w:tc>
        <w:tc>
          <w:tcPr>
            <w:tcW w:w="567" w:type="dxa"/>
            <w:shd w:val="solid" w:color="FFFFFF" w:fill="auto"/>
          </w:tcPr>
          <w:p w14:paraId="5EAF266A" w14:textId="77777777" w:rsidR="00CC42BF" w:rsidRPr="00CC42BF" w:rsidRDefault="00CC42BF" w:rsidP="005B4BC8">
            <w:pPr>
              <w:pStyle w:val="TAL"/>
              <w:rPr>
                <w:rFonts w:cs="Arial"/>
                <w:snapToGrid w:val="0"/>
                <w:sz w:val="16"/>
              </w:rPr>
            </w:pPr>
            <w:r w:rsidRPr="00CC42BF">
              <w:rPr>
                <w:rFonts w:cs="Arial"/>
                <w:color w:val="000000"/>
                <w:sz w:val="16"/>
                <w:szCs w:val="16"/>
              </w:rPr>
              <w:t>6.1.1</w:t>
            </w:r>
          </w:p>
        </w:tc>
        <w:tc>
          <w:tcPr>
            <w:tcW w:w="567" w:type="dxa"/>
            <w:shd w:val="solid" w:color="FFFFFF" w:fill="auto"/>
          </w:tcPr>
          <w:p w14:paraId="00618D46" w14:textId="77777777" w:rsidR="00CC42BF" w:rsidRPr="00CC42BF" w:rsidRDefault="00CC42BF" w:rsidP="005B4BC8">
            <w:pPr>
              <w:pStyle w:val="TAL"/>
              <w:rPr>
                <w:rFonts w:cs="Arial"/>
                <w:snapToGrid w:val="0"/>
                <w:sz w:val="16"/>
              </w:rPr>
            </w:pPr>
            <w:r w:rsidRPr="00CC42BF">
              <w:rPr>
                <w:rFonts w:cs="Arial"/>
                <w:snapToGrid w:val="0"/>
                <w:sz w:val="16"/>
              </w:rPr>
              <w:t>7.0.0</w:t>
            </w:r>
          </w:p>
        </w:tc>
      </w:tr>
      <w:tr w:rsidR="00CC42BF" w:rsidRPr="00CC42BF" w14:paraId="7474C6D8" w14:textId="77777777">
        <w:tc>
          <w:tcPr>
            <w:tcW w:w="800" w:type="dxa"/>
            <w:shd w:val="solid" w:color="FFFFFF" w:fill="auto"/>
          </w:tcPr>
          <w:p w14:paraId="67AF037D" w14:textId="77777777" w:rsidR="00CC42BF" w:rsidRPr="00CC42BF" w:rsidRDefault="00A16D59" w:rsidP="00B33C5A">
            <w:pPr>
              <w:pStyle w:val="TAL"/>
              <w:rPr>
                <w:rFonts w:cs="Arial"/>
                <w:sz w:val="16"/>
                <w:szCs w:val="16"/>
              </w:rPr>
            </w:pPr>
            <w:r>
              <w:rPr>
                <w:rFonts w:cs="Arial"/>
                <w:sz w:val="16"/>
                <w:szCs w:val="16"/>
              </w:rPr>
              <w:t>Mar 2009</w:t>
            </w:r>
          </w:p>
        </w:tc>
        <w:tc>
          <w:tcPr>
            <w:tcW w:w="800" w:type="dxa"/>
            <w:shd w:val="solid" w:color="FFFFFF" w:fill="auto"/>
          </w:tcPr>
          <w:p w14:paraId="4025BDA2" w14:textId="77777777" w:rsidR="00CC42BF" w:rsidRPr="00CC42BF" w:rsidRDefault="00A16D59" w:rsidP="00B33C5A">
            <w:pPr>
              <w:pStyle w:val="TAL"/>
              <w:rPr>
                <w:rFonts w:cs="Arial"/>
                <w:snapToGrid w:val="0"/>
                <w:sz w:val="16"/>
                <w:szCs w:val="16"/>
              </w:rPr>
            </w:pPr>
            <w:r>
              <w:rPr>
                <w:rFonts w:cs="Arial"/>
                <w:snapToGrid w:val="0"/>
                <w:sz w:val="16"/>
                <w:szCs w:val="16"/>
              </w:rPr>
              <w:t>SA_43</w:t>
            </w:r>
          </w:p>
        </w:tc>
        <w:tc>
          <w:tcPr>
            <w:tcW w:w="901" w:type="dxa"/>
            <w:shd w:val="solid" w:color="FFFFFF" w:fill="auto"/>
          </w:tcPr>
          <w:p w14:paraId="02E8C6EC" w14:textId="77777777" w:rsidR="00CC42BF" w:rsidRPr="00CC42BF" w:rsidRDefault="00A16D59" w:rsidP="00B33C5A">
            <w:pPr>
              <w:pStyle w:val="TAL"/>
              <w:rPr>
                <w:rFonts w:cs="Arial"/>
                <w:color w:val="000000"/>
                <w:sz w:val="16"/>
                <w:szCs w:val="16"/>
              </w:rPr>
            </w:pPr>
            <w:r>
              <w:rPr>
                <w:rFonts w:cs="Arial"/>
                <w:color w:val="000000"/>
                <w:sz w:val="16"/>
                <w:szCs w:val="16"/>
              </w:rPr>
              <w:t>SP-090207</w:t>
            </w:r>
          </w:p>
        </w:tc>
        <w:tc>
          <w:tcPr>
            <w:tcW w:w="426" w:type="dxa"/>
            <w:shd w:val="solid" w:color="FFFFFF" w:fill="auto"/>
          </w:tcPr>
          <w:p w14:paraId="372401C2" w14:textId="77777777" w:rsidR="00CC42BF" w:rsidRPr="00CC42BF" w:rsidRDefault="00A16D59" w:rsidP="00B33C5A">
            <w:pPr>
              <w:pStyle w:val="TAL"/>
              <w:rPr>
                <w:rFonts w:cs="Arial"/>
                <w:color w:val="000000"/>
                <w:sz w:val="16"/>
                <w:szCs w:val="16"/>
              </w:rPr>
            </w:pPr>
            <w:r>
              <w:rPr>
                <w:rFonts w:cs="Arial"/>
                <w:color w:val="000000"/>
                <w:sz w:val="16"/>
                <w:szCs w:val="16"/>
              </w:rPr>
              <w:t>004</w:t>
            </w:r>
          </w:p>
        </w:tc>
        <w:tc>
          <w:tcPr>
            <w:tcW w:w="428" w:type="dxa"/>
            <w:shd w:val="solid" w:color="FFFFFF" w:fill="auto"/>
          </w:tcPr>
          <w:p w14:paraId="7B6447E4" w14:textId="77777777" w:rsidR="00CC42BF" w:rsidRPr="00CC42BF" w:rsidRDefault="00A16D59" w:rsidP="00B33C5A">
            <w:pPr>
              <w:pStyle w:val="TAL"/>
              <w:rPr>
                <w:rFonts w:cs="Arial"/>
                <w:snapToGrid w:val="0"/>
                <w:sz w:val="16"/>
                <w:szCs w:val="16"/>
              </w:rPr>
            </w:pPr>
            <w:r>
              <w:rPr>
                <w:rFonts w:cs="Arial"/>
                <w:snapToGrid w:val="0"/>
                <w:sz w:val="16"/>
                <w:szCs w:val="16"/>
              </w:rPr>
              <w:t>--</w:t>
            </w:r>
          </w:p>
        </w:tc>
        <w:tc>
          <w:tcPr>
            <w:tcW w:w="4867" w:type="dxa"/>
            <w:shd w:val="solid" w:color="FFFFFF" w:fill="auto"/>
          </w:tcPr>
          <w:p w14:paraId="5126F38F" w14:textId="77777777" w:rsidR="00CC42BF" w:rsidRPr="00A16D59" w:rsidRDefault="00A16D59" w:rsidP="00B33C5A">
            <w:pPr>
              <w:pStyle w:val="TAL"/>
              <w:rPr>
                <w:rFonts w:cs="Arial"/>
                <w:color w:val="000000"/>
                <w:sz w:val="16"/>
                <w:szCs w:val="16"/>
              </w:rPr>
            </w:pPr>
            <w:r w:rsidRPr="00A16D59">
              <w:rPr>
                <w:rFonts w:cs="Arial"/>
                <w:color w:val="000000"/>
                <w:sz w:val="16"/>
                <w:szCs w:val="16"/>
              </w:rPr>
              <w:t>Include reference to SOAP Solution Set specification</w:t>
            </w:r>
          </w:p>
        </w:tc>
        <w:tc>
          <w:tcPr>
            <w:tcW w:w="567" w:type="dxa"/>
            <w:shd w:val="solid" w:color="FFFFFF" w:fill="auto"/>
          </w:tcPr>
          <w:p w14:paraId="5E5A86FF" w14:textId="77777777" w:rsidR="00CC42BF" w:rsidRPr="00CC42BF" w:rsidRDefault="00A16D59" w:rsidP="00B33C5A">
            <w:pPr>
              <w:pStyle w:val="TAL"/>
              <w:rPr>
                <w:rFonts w:cs="Arial"/>
                <w:color w:val="000000"/>
                <w:sz w:val="16"/>
                <w:szCs w:val="16"/>
              </w:rPr>
            </w:pPr>
            <w:r w:rsidRPr="00CC42BF">
              <w:rPr>
                <w:rFonts w:cs="Arial"/>
                <w:snapToGrid w:val="0"/>
                <w:sz w:val="16"/>
              </w:rPr>
              <w:t>7.0.0</w:t>
            </w:r>
          </w:p>
        </w:tc>
        <w:tc>
          <w:tcPr>
            <w:tcW w:w="567" w:type="dxa"/>
            <w:shd w:val="solid" w:color="FFFFFF" w:fill="auto"/>
          </w:tcPr>
          <w:p w14:paraId="51F9BA81" w14:textId="77777777" w:rsidR="00CC42BF" w:rsidRPr="00CC42BF" w:rsidRDefault="00A16D59" w:rsidP="00B33C5A">
            <w:pPr>
              <w:pStyle w:val="TAL"/>
              <w:rPr>
                <w:rFonts w:cs="Arial"/>
                <w:color w:val="000000"/>
                <w:sz w:val="16"/>
                <w:szCs w:val="16"/>
              </w:rPr>
            </w:pPr>
            <w:r>
              <w:rPr>
                <w:rFonts w:cs="Arial"/>
                <w:color w:val="000000"/>
                <w:sz w:val="16"/>
                <w:szCs w:val="16"/>
              </w:rPr>
              <w:t>8.0.0</w:t>
            </w:r>
          </w:p>
        </w:tc>
      </w:tr>
      <w:tr w:rsidR="00CC42BF" w:rsidRPr="00CC42BF" w14:paraId="3CAECB8D" w14:textId="77777777">
        <w:tc>
          <w:tcPr>
            <w:tcW w:w="800" w:type="dxa"/>
            <w:shd w:val="solid" w:color="FFFFFF" w:fill="auto"/>
          </w:tcPr>
          <w:p w14:paraId="3EFD4075" w14:textId="77777777" w:rsidR="00CC42BF" w:rsidRPr="00CC42BF" w:rsidRDefault="00CC42BF" w:rsidP="00B33C5A">
            <w:pPr>
              <w:pStyle w:val="TAL"/>
              <w:rPr>
                <w:rFonts w:cs="Arial"/>
                <w:sz w:val="16"/>
                <w:szCs w:val="16"/>
              </w:rPr>
            </w:pPr>
          </w:p>
        </w:tc>
        <w:tc>
          <w:tcPr>
            <w:tcW w:w="800" w:type="dxa"/>
            <w:shd w:val="solid" w:color="FFFFFF" w:fill="auto"/>
          </w:tcPr>
          <w:p w14:paraId="149EA93D" w14:textId="77777777" w:rsidR="00CC42BF" w:rsidRPr="00CC42BF" w:rsidRDefault="00CC42BF" w:rsidP="00B33C5A">
            <w:pPr>
              <w:pStyle w:val="TAL"/>
              <w:rPr>
                <w:rFonts w:cs="Arial"/>
                <w:snapToGrid w:val="0"/>
                <w:sz w:val="16"/>
                <w:szCs w:val="16"/>
              </w:rPr>
            </w:pPr>
          </w:p>
        </w:tc>
        <w:tc>
          <w:tcPr>
            <w:tcW w:w="901" w:type="dxa"/>
            <w:shd w:val="solid" w:color="FFFFFF" w:fill="auto"/>
          </w:tcPr>
          <w:p w14:paraId="25CF4FBF" w14:textId="77777777" w:rsidR="00CC42BF" w:rsidRPr="00CC42BF" w:rsidRDefault="00CC42BF" w:rsidP="00B33C5A">
            <w:pPr>
              <w:pStyle w:val="TAL"/>
              <w:rPr>
                <w:rFonts w:cs="Arial"/>
                <w:color w:val="000000"/>
                <w:sz w:val="16"/>
                <w:szCs w:val="16"/>
              </w:rPr>
            </w:pPr>
          </w:p>
        </w:tc>
        <w:tc>
          <w:tcPr>
            <w:tcW w:w="426" w:type="dxa"/>
            <w:shd w:val="solid" w:color="FFFFFF" w:fill="auto"/>
          </w:tcPr>
          <w:p w14:paraId="1D3309E9" w14:textId="77777777" w:rsidR="00CC42BF" w:rsidRPr="00CC42BF" w:rsidRDefault="00CC42BF" w:rsidP="00B33C5A">
            <w:pPr>
              <w:pStyle w:val="TAL"/>
              <w:rPr>
                <w:rFonts w:cs="Arial"/>
                <w:color w:val="000000"/>
                <w:sz w:val="16"/>
                <w:szCs w:val="16"/>
              </w:rPr>
            </w:pPr>
          </w:p>
        </w:tc>
        <w:tc>
          <w:tcPr>
            <w:tcW w:w="428" w:type="dxa"/>
            <w:shd w:val="solid" w:color="FFFFFF" w:fill="auto"/>
          </w:tcPr>
          <w:p w14:paraId="4A0FF9F9" w14:textId="77777777" w:rsidR="00CC42BF" w:rsidRPr="00CC42BF" w:rsidRDefault="00CC42BF" w:rsidP="00B33C5A">
            <w:pPr>
              <w:pStyle w:val="TAL"/>
              <w:rPr>
                <w:rFonts w:cs="Arial"/>
                <w:snapToGrid w:val="0"/>
                <w:sz w:val="16"/>
                <w:szCs w:val="16"/>
              </w:rPr>
            </w:pPr>
          </w:p>
        </w:tc>
        <w:tc>
          <w:tcPr>
            <w:tcW w:w="4867" w:type="dxa"/>
            <w:shd w:val="solid" w:color="FFFFFF" w:fill="auto"/>
          </w:tcPr>
          <w:p w14:paraId="61F5A67D" w14:textId="77777777" w:rsidR="00CC42BF" w:rsidRPr="00CC42BF" w:rsidRDefault="00CC42BF" w:rsidP="00B33C5A">
            <w:pPr>
              <w:pStyle w:val="TAL"/>
              <w:rPr>
                <w:rFonts w:cs="Arial"/>
                <w:color w:val="000000"/>
                <w:sz w:val="16"/>
                <w:szCs w:val="16"/>
              </w:rPr>
            </w:pPr>
          </w:p>
        </w:tc>
        <w:tc>
          <w:tcPr>
            <w:tcW w:w="567" w:type="dxa"/>
            <w:shd w:val="solid" w:color="FFFFFF" w:fill="auto"/>
          </w:tcPr>
          <w:p w14:paraId="2800EBDE" w14:textId="77777777" w:rsidR="00CC42BF" w:rsidRPr="00CC42BF" w:rsidRDefault="00CC42BF" w:rsidP="00B33C5A">
            <w:pPr>
              <w:pStyle w:val="TAL"/>
              <w:rPr>
                <w:rFonts w:cs="Arial"/>
                <w:color w:val="000000"/>
                <w:sz w:val="16"/>
                <w:szCs w:val="16"/>
              </w:rPr>
            </w:pPr>
          </w:p>
        </w:tc>
        <w:tc>
          <w:tcPr>
            <w:tcW w:w="567" w:type="dxa"/>
            <w:shd w:val="solid" w:color="FFFFFF" w:fill="auto"/>
          </w:tcPr>
          <w:p w14:paraId="4665710D" w14:textId="77777777" w:rsidR="00CC42BF" w:rsidRPr="00CC42BF" w:rsidRDefault="00CC42BF" w:rsidP="00B33C5A">
            <w:pPr>
              <w:pStyle w:val="TAL"/>
              <w:rPr>
                <w:rFonts w:cs="Arial"/>
                <w:color w:val="000000"/>
                <w:sz w:val="16"/>
                <w:szCs w:val="16"/>
              </w:rPr>
            </w:pPr>
          </w:p>
        </w:tc>
      </w:tr>
      <w:tr w:rsidR="005205C7" w:rsidRPr="00CC42BF" w14:paraId="06753E3F" w14:textId="77777777">
        <w:tc>
          <w:tcPr>
            <w:tcW w:w="800" w:type="dxa"/>
            <w:shd w:val="solid" w:color="FFFFFF" w:fill="auto"/>
          </w:tcPr>
          <w:p w14:paraId="18C3B32C" w14:textId="77777777" w:rsidR="005205C7" w:rsidRPr="00CC42BF" w:rsidRDefault="005205C7" w:rsidP="00B33C5A">
            <w:pPr>
              <w:pStyle w:val="TAL"/>
              <w:rPr>
                <w:rFonts w:cs="Arial"/>
                <w:sz w:val="16"/>
                <w:szCs w:val="16"/>
              </w:rPr>
            </w:pPr>
            <w:r>
              <w:rPr>
                <w:rFonts w:cs="Arial"/>
                <w:sz w:val="16"/>
                <w:szCs w:val="16"/>
              </w:rPr>
              <w:t>2009-12</w:t>
            </w:r>
          </w:p>
        </w:tc>
        <w:tc>
          <w:tcPr>
            <w:tcW w:w="800" w:type="dxa"/>
            <w:shd w:val="solid" w:color="FFFFFF" w:fill="auto"/>
          </w:tcPr>
          <w:p w14:paraId="26BD5562" w14:textId="77777777" w:rsidR="005205C7" w:rsidRPr="00CC42BF" w:rsidRDefault="005205C7" w:rsidP="00B33C5A">
            <w:pPr>
              <w:pStyle w:val="TAL"/>
              <w:rPr>
                <w:rFonts w:cs="Arial"/>
                <w:snapToGrid w:val="0"/>
                <w:sz w:val="16"/>
                <w:szCs w:val="16"/>
              </w:rPr>
            </w:pPr>
            <w:r>
              <w:rPr>
                <w:rFonts w:cs="Arial"/>
                <w:snapToGrid w:val="0"/>
                <w:sz w:val="16"/>
                <w:szCs w:val="16"/>
              </w:rPr>
              <w:t>-</w:t>
            </w:r>
          </w:p>
        </w:tc>
        <w:tc>
          <w:tcPr>
            <w:tcW w:w="901" w:type="dxa"/>
            <w:shd w:val="solid" w:color="FFFFFF" w:fill="auto"/>
          </w:tcPr>
          <w:p w14:paraId="4881657F" w14:textId="77777777" w:rsidR="005205C7" w:rsidRPr="00CC42BF" w:rsidRDefault="005205C7" w:rsidP="00B33C5A">
            <w:pPr>
              <w:pStyle w:val="TAL"/>
              <w:rPr>
                <w:rFonts w:cs="Arial"/>
                <w:color w:val="000000"/>
                <w:sz w:val="16"/>
                <w:szCs w:val="16"/>
              </w:rPr>
            </w:pPr>
            <w:r>
              <w:rPr>
                <w:rFonts w:cs="Arial"/>
                <w:color w:val="000000"/>
                <w:sz w:val="16"/>
                <w:szCs w:val="16"/>
              </w:rPr>
              <w:t>-</w:t>
            </w:r>
          </w:p>
        </w:tc>
        <w:tc>
          <w:tcPr>
            <w:tcW w:w="426" w:type="dxa"/>
            <w:shd w:val="solid" w:color="FFFFFF" w:fill="auto"/>
          </w:tcPr>
          <w:p w14:paraId="271F8B43" w14:textId="77777777" w:rsidR="005205C7" w:rsidRPr="00CC42BF" w:rsidRDefault="005205C7" w:rsidP="00B33C5A">
            <w:pPr>
              <w:pStyle w:val="TAL"/>
              <w:rPr>
                <w:rFonts w:cs="Arial"/>
                <w:color w:val="000000"/>
                <w:sz w:val="16"/>
                <w:szCs w:val="16"/>
              </w:rPr>
            </w:pPr>
            <w:r>
              <w:rPr>
                <w:rFonts w:cs="Arial"/>
                <w:color w:val="000000"/>
                <w:sz w:val="16"/>
                <w:szCs w:val="16"/>
              </w:rPr>
              <w:t>-</w:t>
            </w:r>
          </w:p>
        </w:tc>
        <w:tc>
          <w:tcPr>
            <w:tcW w:w="428" w:type="dxa"/>
            <w:shd w:val="solid" w:color="FFFFFF" w:fill="auto"/>
          </w:tcPr>
          <w:p w14:paraId="002E3FD1" w14:textId="77777777" w:rsidR="005205C7" w:rsidRPr="00CC42BF" w:rsidRDefault="005205C7" w:rsidP="00B33C5A">
            <w:pPr>
              <w:pStyle w:val="TAL"/>
              <w:rPr>
                <w:rFonts w:cs="Arial"/>
                <w:snapToGrid w:val="0"/>
                <w:sz w:val="16"/>
                <w:szCs w:val="16"/>
              </w:rPr>
            </w:pPr>
            <w:r>
              <w:rPr>
                <w:rFonts w:cs="Arial"/>
                <w:snapToGrid w:val="0"/>
                <w:sz w:val="16"/>
                <w:szCs w:val="16"/>
              </w:rPr>
              <w:t>-</w:t>
            </w:r>
          </w:p>
        </w:tc>
        <w:tc>
          <w:tcPr>
            <w:tcW w:w="4867" w:type="dxa"/>
            <w:shd w:val="solid" w:color="FFFFFF" w:fill="auto"/>
          </w:tcPr>
          <w:p w14:paraId="0952EA6E" w14:textId="77777777" w:rsidR="005205C7" w:rsidRPr="00CC42BF" w:rsidRDefault="005205C7" w:rsidP="00B33C5A">
            <w:pPr>
              <w:pStyle w:val="TAL"/>
              <w:rPr>
                <w:rFonts w:cs="Arial"/>
                <w:color w:val="000000"/>
                <w:sz w:val="16"/>
                <w:szCs w:val="16"/>
              </w:rPr>
            </w:pPr>
            <w:r>
              <w:rPr>
                <w:rFonts w:cs="Arial"/>
                <w:color w:val="000000"/>
                <w:sz w:val="16"/>
                <w:szCs w:val="16"/>
              </w:rPr>
              <w:t>Update to Rel-9 version (MCC)</w:t>
            </w:r>
          </w:p>
        </w:tc>
        <w:tc>
          <w:tcPr>
            <w:tcW w:w="567" w:type="dxa"/>
            <w:shd w:val="solid" w:color="FFFFFF" w:fill="auto"/>
          </w:tcPr>
          <w:p w14:paraId="4CF82599" w14:textId="77777777" w:rsidR="005205C7" w:rsidRPr="00CC42BF" w:rsidRDefault="005205C7" w:rsidP="00B33C5A">
            <w:pPr>
              <w:pStyle w:val="TAL"/>
              <w:rPr>
                <w:rFonts w:cs="Arial"/>
                <w:color w:val="000000"/>
                <w:sz w:val="16"/>
                <w:szCs w:val="16"/>
              </w:rPr>
            </w:pPr>
            <w:r>
              <w:rPr>
                <w:rFonts w:cs="Arial"/>
                <w:color w:val="000000"/>
                <w:sz w:val="16"/>
                <w:szCs w:val="16"/>
              </w:rPr>
              <w:t>8.0.0</w:t>
            </w:r>
          </w:p>
        </w:tc>
        <w:tc>
          <w:tcPr>
            <w:tcW w:w="567" w:type="dxa"/>
            <w:shd w:val="solid" w:color="FFFFFF" w:fill="auto"/>
          </w:tcPr>
          <w:p w14:paraId="66C74A2B" w14:textId="77777777" w:rsidR="005205C7" w:rsidRPr="00CC42BF" w:rsidRDefault="005205C7" w:rsidP="00B33C5A">
            <w:pPr>
              <w:pStyle w:val="TAL"/>
              <w:rPr>
                <w:rFonts w:cs="Arial"/>
                <w:color w:val="000000"/>
                <w:sz w:val="16"/>
                <w:szCs w:val="16"/>
              </w:rPr>
            </w:pPr>
            <w:r>
              <w:rPr>
                <w:rFonts w:cs="Arial"/>
                <w:color w:val="000000"/>
                <w:sz w:val="16"/>
                <w:szCs w:val="16"/>
              </w:rPr>
              <w:t>9.0.0</w:t>
            </w:r>
          </w:p>
        </w:tc>
      </w:tr>
      <w:tr w:rsidR="00C317C8" w:rsidRPr="00CC42BF" w14:paraId="1B3881CA" w14:textId="77777777">
        <w:tc>
          <w:tcPr>
            <w:tcW w:w="800" w:type="dxa"/>
            <w:shd w:val="solid" w:color="FFFFFF" w:fill="auto"/>
          </w:tcPr>
          <w:p w14:paraId="5AE1BC92" w14:textId="77777777" w:rsidR="00C317C8" w:rsidRDefault="00C317C8" w:rsidP="00B33C5A">
            <w:pPr>
              <w:pStyle w:val="TAL"/>
              <w:rPr>
                <w:rFonts w:cs="Arial"/>
                <w:sz w:val="16"/>
                <w:szCs w:val="16"/>
              </w:rPr>
            </w:pPr>
            <w:r>
              <w:rPr>
                <w:rFonts w:cs="Arial"/>
                <w:sz w:val="16"/>
                <w:szCs w:val="16"/>
              </w:rPr>
              <w:t>2011-03</w:t>
            </w:r>
          </w:p>
        </w:tc>
        <w:tc>
          <w:tcPr>
            <w:tcW w:w="800" w:type="dxa"/>
            <w:shd w:val="solid" w:color="FFFFFF" w:fill="auto"/>
          </w:tcPr>
          <w:p w14:paraId="210C0408" w14:textId="77777777" w:rsidR="00C317C8" w:rsidRDefault="00C317C8" w:rsidP="00B33C5A">
            <w:pPr>
              <w:pStyle w:val="TAL"/>
              <w:rPr>
                <w:rFonts w:cs="Arial"/>
                <w:snapToGrid w:val="0"/>
                <w:sz w:val="16"/>
                <w:szCs w:val="16"/>
              </w:rPr>
            </w:pPr>
            <w:r>
              <w:rPr>
                <w:rFonts w:cs="Arial"/>
                <w:snapToGrid w:val="0"/>
                <w:sz w:val="16"/>
                <w:szCs w:val="16"/>
              </w:rPr>
              <w:t>-</w:t>
            </w:r>
          </w:p>
        </w:tc>
        <w:tc>
          <w:tcPr>
            <w:tcW w:w="901" w:type="dxa"/>
            <w:shd w:val="solid" w:color="FFFFFF" w:fill="auto"/>
          </w:tcPr>
          <w:p w14:paraId="65037C53" w14:textId="77777777" w:rsidR="00C317C8" w:rsidRDefault="00C317C8" w:rsidP="00B33C5A">
            <w:pPr>
              <w:pStyle w:val="TAL"/>
              <w:rPr>
                <w:rFonts w:cs="Arial"/>
                <w:color w:val="000000"/>
                <w:sz w:val="16"/>
                <w:szCs w:val="16"/>
              </w:rPr>
            </w:pPr>
            <w:r>
              <w:rPr>
                <w:rFonts w:cs="Arial"/>
                <w:color w:val="000000"/>
                <w:sz w:val="16"/>
                <w:szCs w:val="16"/>
              </w:rPr>
              <w:t>-</w:t>
            </w:r>
          </w:p>
        </w:tc>
        <w:tc>
          <w:tcPr>
            <w:tcW w:w="426" w:type="dxa"/>
            <w:shd w:val="solid" w:color="FFFFFF" w:fill="auto"/>
          </w:tcPr>
          <w:p w14:paraId="51C558B0" w14:textId="77777777" w:rsidR="00C317C8" w:rsidRDefault="00C317C8" w:rsidP="00B33C5A">
            <w:pPr>
              <w:pStyle w:val="TAL"/>
              <w:rPr>
                <w:rFonts w:cs="Arial"/>
                <w:color w:val="000000"/>
                <w:sz w:val="16"/>
                <w:szCs w:val="16"/>
              </w:rPr>
            </w:pPr>
            <w:r>
              <w:rPr>
                <w:rFonts w:cs="Arial"/>
                <w:color w:val="000000"/>
                <w:sz w:val="16"/>
                <w:szCs w:val="16"/>
              </w:rPr>
              <w:t>-</w:t>
            </w:r>
          </w:p>
        </w:tc>
        <w:tc>
          <w:tcPr>
            <w:tcW w:w="428" w:type="dxa"/>
            <w:shd w:val="solid" w:color="FFFFFF" w:fill="auto"/>
          </w:tcPr>
          <w:p w14:paraId="1AE83E4B" w14:textId="77777777" w:rsidR="00C317C8" w:rsidRDefault="00C317C8" w:rsidP="00B33C5A">
            <w:pPr>
              <w:pStyle w:val="TAL"/>
              <w:rPr>
                <w:rFonts w:cs="Arial"/>
                <w:snapToGrid w:val="0"/>
                <w:sz w:val="16"/>
                <w:szCs w:val="16"/>
              </w:rPr>
            </w:pPr>
            <w:r>
              <w:rPr>
                <w:rFonts w:cs="Arial"/>
                <w:snapToGrid w:val="0"/>
                <w:sz w:val="16"/>
                <w:szCs w:val="16"/>
              </w:rPr>
              <w:t>-</w:t>
            </w:r>
          </w:p>
        </w:tc>
        <w:tc>
          <w:tcPr>
            <w:tcW w:w="4867" w:type="dxa"/>
            <w:shd w:val="solid" w:color="FFFFFF" w:fill="auto"/>
          </w:tcPr>
          <w:p w14:paraId="5AAA7B5E" w14:textId="77777777" w:rsidR="00C317C8" w:rsidRDefault="00C317C8" w:rsidP="00B33C5A">
            <w:pPr>
              <w:pStyle w:val="TAL"/>
              <w:rPr>
                <w:rFonts w:cs="Arial"/>
                <w:color w:val="000000"/>
                <w:sz w:val="16"/>
                <w:szCs w:val="16"/>
              </w:rPr>
            </w:pPr>
            <w:r>
              <w:rPr>
                <w:rFonts w:cs="Arial"/>
                <w:color w:val="000000"/>
                <w:sz w:val="16"/>
                <w:szCs w:val="16"/>
              </w:rPr>
              <w:t>Update to Rel-10 version (MCC)</w:t>
            </w:r>
          </w:p>
        </w:tc>
        <w:tc>
          <w:tcPr>
            <w:tcW w:w="567" w:type="dxa"/>
            <w:shd w:val="solid" w:color="FFFFFF" w:fill="auto"/>
          </w:tcPr>
          <w:p w14:paraId="594BA0DC" w14:textId="77777777" w:rsidR="00C317C8" w:rsidRDefault="00C317C8" w:rsidP="00B33C5A">
            <w:pPr>
              <w:pStyle w:val="TAL"/>
              <w:rPr>
                <w:rFonts w:cs="Arial"/>
                <w:color w:val="000000"/>
                <w:sz w:val="16"/>
                <w:szCs w:val="16"/>
              </w:rPr>
            </w:pPr>
            <w:r>
              <w:rPr>
                <w:rFonts w:cs="Arial"/>
                <w:color w:val="000000"/>
                <w:sz w:val="16"/>
                <w:szCs w:val="16"/>
              </w:rPr>
              <w:t>9.0.0</w:t>
            </w:r>
          </w:p>
        </w:tc>
        <w:tc>
          <w:tcPr>
            <w:tcW w:w="567" w:type="dxa"/>
            <w:shd w:val="solid" w:color="FFFFFF" w:fill="auto"/>
          </w:tcPr>
          <w:p w14:paraId="4566FE59" w14:textId="77777777" w:rsidR="00C317C8" w:rsidRDefault="00C317C8" w:rsidP="00B33C5A">
            <w:pPr>
              <w:pStyle w:val="TAL"/>
              <w:rPr>
                <w:rFonts w:cs="Arial"/>
                <w:color w:val="000000"/>
                <w:sz w:val="16"/>
                <w:szCs w:val="16"/>
              </w:rPr>
            </w:pPr>
            <w:r>
              <w:rPr>
                <w:rFonts w:cs="Arial"/>
                <w:color w:val="000000"/>
                <w:sz w:val="16"/>
                <w:szCs w:val="16"/>
              </w:rPr>
              <w:t>10.0.0</w:t>
            </w:r>
          </w:p>
        </w:tc>
      </w:tr>
      <w:tr w:rsidR="00FE0F4E" w:rsidRPr="00CC42BF" w14:paraId="4314A496" w14:textId="77777777" w:rsidTr="00802419">
        <w:tc>
          <w:tcPr>
            <w:tcW w:w="800" w:type="dxa"/>
            <w:tcBorders>
              <w:bottom w:val="single" w:sz="12" w:space="0" w:color="auto"/>
            </w:tcBorders>
            <w:shd w:val="solid" w:color="FFFFFF" w:fill="auto"/>
          </w:tcPr>
          <w:p w14:paraId="61D7D39C" w14:textId="77777777" w:rsidR="00FE0F4E" w:rsidRDefault="00FE0F4E" w:rsidP="00B33C5A">
            <w:pPr>
              <w:pStyle w:val="TAL"/>
              <w:rPr>
                <w:rFonts w:cs="Arial"/>
                <w:sz w:val="16"/>
                <w:szCs w:val="16"/>
              </w:rPr>
            </w:pPr>
            <w:r>
              <w:rPr>
                <w:rFonts w:cs="Arial"/>
                <w:sz w:val="16"/>
                <w:szCs w:val="16"/>
              </w:rPr>
              <w:t>2012-09</w:t>
            </w:r>
          </w:p>
        </w:tc>
        <w:tc>
          <w:tcPr>
            <w:tcW w:w="800" w:type="dxa"/>
            <w:tcBorders>
              <w:bottom w:val="single" w:sz="12" w:space="0" w:color="auto"/>
            </w:tcBorders>
            <w:shd w:val="solid" w:color="FFFFFF" w:fill="auto"/>
          </w:tcPr>
          <w:p w14:paraId="2FDDEE7A" w14:textId="77777777" w:rsidR="00FE0F4E" w:rsidRDefault="00FE0F4E" w:rsidP="00B33C5A">
            <w:pPr>
              <w:pStyle w:val="TAL"/>
              <w:rPr>
                <w:rFonts w:cs="Arial"/>
                <w:snapToGrid w:val="0"/>
                <w:sz w:val="16"/>
                <w:szCs w:val="16"/>
              </w:rPr>
            </w:pPr>
            <w:r>
              <w:rPr>
                <w:rFonts w:cs="Arial"/>
                <w:snapToGrid w:val="0"/>
                <w:sz w:val="16"/>
                <w:szCs w:val="16"/>
              </w:rPr>
              <w:t>-</w:t>
            </w:r>
          </w:p>
        </w:tc>
        <w:tc>
          <w:tcPr>
            <w:tcW w:w="901" w:type="dxa"/>
            <w:tcBorders>
              <w:bottom w:val="single" w:sz="12" w:space="0" w:color="auto"/>
            </w:tcBorders>
            <w:shd w:val="solid" w:color="FFFFFF" w:fill="auto"/>
          </w:tcPr>
          <w:p w14:paraId="701279E3" w14:textId="77777777" w:rsidR="00FE0F4E" w:rsidRDefault="00FE0F4E" w:rsidP="00B33C5A">
            <w:pPr>
              <w:pStyle w:val="TAL"/>
              <w:rPr>
                <w:rFonts w:cs="Arial"/>
                <w:color w:val="000000"/>
                <w:sz w:val="16"/>
                <w:szCs w:val="16"/>
              </w:rPr>
            </w:pPr>
            <w:r>
              <w:rPr>
                <w:rFonts w:cs="Arial"/>
                <w:color w:val="000000"/>
                <w:sz w:val="16"/>
                <w:szCs w:val="16"/>
              </w:rPr>
              <w:t>-</w:t>
            </w:r>
          </w:p>
        </w:tc>
        <w:tc>
          <w:tcPr>
            <w:tcW w:w="426" w:type="dxa"/>
            <w:tcBorders>
              <w:bottom w:val="single" w:sz="12" w:space="0" w:color="auto"/>
            </w:tcBorders>
            <w:shd w:val="solid" w:color="FFFFFF" w:fill="auto"/>
          </w:tcPr>
          <w:p w14:paraId="0FDAE2D1" w14:textId="77777777" w:rsidR="00FE0F4E" w:rsidRDefault="00FE0F4E" w:rsidP="00B33C5A">
            <w:pPr>
              <w:pStyle w:val="TAL"/>
              <w:rPr>
                <w:rFonts w:cs="Arial"/>
                <w:color w:val="000000"/>
                <w:sz w:val="16"/>
                <w:szCs w:val="16"/>
              </w:rPr>
            </w:pPr>
            <w:r>
              <w:rPr>
                <w:rFonts w:cs="Arial"/>
                <w:color w:val="000000"/>
                <w:sz w:val="16"/>
                <w:szCs w:val="16"/>
              </w:rPr>
              <w:t>-</w:t>
            </w:r>
          </w:p>
        </w:tc>
        <w:tc>
          <w:tcPr>
            <w:tcW w:w="428" w:type="dxa"/>
            <w:tcBorders>
              <w:bottom w:val="single" w:sz="12" w:space="0" w:color="auto"/>
            </w:tcBorders>
            <w:shd w:val="solid" w:color="FFFFFF" w:fill="auto"/>
          </w:tcPr>
          <w:p w14:paraId="5B3C2E63" w14:textId="77777777" w:rsidR="00FE0F4E" w:rsidRDefault="00FE0F4E" w:rsidP="00B33C5A">
            <w:pPr>
              <w:pStyle w:val="TAL"/>
              <w:rPr>
                <w:rFonts w:cs="Arial"/>
                <w:snapToGrid w:val="0"/>
                <w:sz w:val="16"/>
                <w:szCs w:val="16"/>
              </w:rPr>
            </w:pPr>
            <w:r>
              <w:rPr>
                <w:rFonts w:cs="Arial"/>
                <w:snapToGrid w:val="0"/>
                <w:sz w:val="16"/>
                <w:szCs w:val="16"/>
              </w:rPr>
              <w:t>-</w:t>
            </w:r>
          </w:p>
        </w:tc>
        <w:tc>
          <w:tcPr>
            <w:tcW w:w="4867" w:type="dxa"/>
            <w:tcBorders>
              <w:bottom w:val="single" w:sz="12" w:space="0" w:color="auto"/>
            </w:tcBorders>
            <w:shd w:val="solid" w:color="FFFFFF" w:fill="auto"/>
          </w:tcPr>
          <w:p w14:paraId="2ECC6A3A" w14:textId="77777777" w:rsidR="00FE0F4E" w:rsidRDefault="00FE0F4E" w:rsidP="00B33C5A">
            <w:pPr>
              <w:pStyle w:val="TAL"/>
              <w:rPr>
                <w:rFonts w:cs="Arial"/>
                <w:color w:val="000000"/>
                <w:sz w:val="16"/>
                <w:szCs w:val="16"/>
              </w:rPr>
            </w:pPr>
            <w:r>
              <w:rPr>
                <w:rFonts w:cs="Arial"/>
                <w:color w:val="000000"/>
                <w:sz w:val="16"/>
                <w:szCs w:val="16"/>
              </w:rPr>
              <w:t>Update to Rel-11 version (MCC)</w:t>
            </w:r>
          </w:p>
        </w:tc>
        <w:tc>
          <w:tcPr>
            <w:tcW w:w="567" w:type="dxa"/>
            <w:tcBorders>
              <w:bottom w:val="single" w:sz="12" w:space="0" w:color="auto"/>
            </w:tcBorders>
            <w:shd w:val="solid" w:color="FFFFFF" w:fill="auto"/>
          </w:tcPr>
          <w:p w14:paraId="7313F9E0" w14:textId="77777777" w:rsidR="00FE0F4E" w:rsidRDefault="00FE0F4E" w:rsidP="00B33C5A">
            <w:pPr>
              <w:pStyle w:val="TAL"/>
              <w:rPr>
                <w:rFonts w:cs="Arial"/>
                <w:color w:val="000000"/>
                <w:sz w:val="16"/>
                <w:szCs w:val="16"/>
              </w:rPr>
            </w:pPr>
            <w:r>
              <w:rPr>
                <w:rFonts w:cs="Arial"/>
                <w:color w:val="000000"/>
                <w:sz w:val="16"/>
                <w:szCs w:val="16"/>
              </w:rPr>
              <w:t>10.0.0</w:t>
            </w:r>
          </w:p>
        </w:tc>
        <w:tc>
          <w:tcPr>
            <w:tcW w:w="567" w:type="dxa"/>
            <w:tcBorders>
              <w:bottom w:val="single" w:sz="12" w:space="0" w:color="auto"/>
            </w:tcBorders>
            <w:shd w:val="solid" w:color="FFFFFF" w:fill="auto"/>
          </w:tcPr>
          <w:p w14:paraId="6065F92A" w14:textId="77777777" w:rsidR="00FE0F4E" w:rsidRPr="00D54CFB" w:rsidRDefault="00FE0F4E" w:rsidP="00B33C5A">
            <w:pPr>
              <w:pStyle w:val="TAL"/>
              <w:rPr>
                <w:rFonts w:cs="Arial"/>
                <w:bCs/>
                <w:color w:val="000000"/>
                <w:sz w:val="16"/>
                <w:szCs w:val="16"/>
              </w:rPr>
            </w:pPr>
            <w:r w:rsidRPr="00D54CFB">
              <w:rPr>
                <w:rFonts w:cs="Arial"/>
                <w:bCs/>
                <w:color w:val="000000"/>
                <w:sz w:val="16"/>
                <w:szCs w:val="16"/>
              </w:rPr>
              <w:t>11.0.0</w:t>
            </w:r>
          </w:p>
        </w:tc>
      </w:tr>
      <w:tr w:rsidR="00CB572C" w:rsidRPr="00CC42BF" w14:paraId="104BDDD9" w14:textId="77777777" w:rsidTr="00C34AEA">
        <w:tc>
          <w:tcPr>
            <w:tcW w:w="800" w:type="dxa"/>
            <w:tcBorders>
              <w:top w:val="single" w:sz="12" w:space="0" w:color="auto"/>
              <w:bottom w:val="single" w:sz="12" w:space="0" w:color="auto"/>
            </w:tcBorders>
            <w:shd w:val="solid" w:color="FFFFFF" w:fill="auto"/>
          </w:tcPr>
          <w:p w14:paraId="09FAF0A7" w14:textId="77777777" w:rsidR="00CB572C" w:rsidRDefault="00CB572C" w:rsidP="00B33C5A">
            <w:pPr>
              <w:pStyle w:val="TAL"/>
              <w:rPr>
                <w:rFonts w:cs="Arial"/>
                <w:sz w:val="16"/>
                <w:szCs w:val="16"/>
              </w:rPr>
            </w:pPr>
            <w:r>
              <w:rPr>
                <w:rFonts w:cs="Arial"/>
                <w:sz w:val="16"/>
                <w:szCs w:val="16"/>
              </w:rPr>
              <w:t>2014-10</w:t>
            </w:r>
          </w:p>
        </w:tc>
        <w:tc>
          <w:tcPr>
            <w:tcW w:w="800" w:type="dxa"/>
            <w:tcBorders>
              <w:top w:val="single" w:sz="12" w:space="0" w:color="auto"/>
              <w:bottom w:val="single" w:sz="12" w:space="0" w:color="auto"/>
            </w:tcBorders>
            <w:shd w:val="solid" w:color="FFFFFF" w:fill="auto"/>
          </w:tcPr>
          <w:p w14:paraId="7AEEE831" w14:textId="77777777" w:rsidR="00CB572C" w:rsidRDefault="00CB572C" w:rsidP="00B33C5A">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3A4EA27A" w14:textId="77777777" w:rsidR="00CB572C" w:rsidRDefault="00CB572C"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bottom w:val="single" w:sz="12" w:space="0" w:color="auto"/>
            </w:tcBorders>
            <w:shd w:val="solid" w:color="FFFFFF" w:fill="auto"/>
          </w:tcPr>
          <w:p w14:paraId="75BBF3C4" w14:textId="77777777" w:rsidR="00CB572C" w:rsidRDefault="00CB572C"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bottom w:val="single" w:sz="12" w:space="0" w:color="auto"/>
            </w:tcBorders>
            <w:shd w:val="solid" w:color="FFFFFF" w:fill="auto"/>
          </w:tcPr>
          <w:p w14:paraId="4683910D" w14:textId="77777777" w:rsidR="00CB572C" w:rsidRDefault="00CB572C"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40607A76" w14:textId="77777777" w:rsidR="00CB572C" w:rsidRDefault="00CB572C" w:rsidP="00B33C5A">
            <w:pPr>
              <w:pStyle w:val="TAL"/>
              <w:rPr>
                <w:rFonts w:cs="Arial"/>
                <w:color w:val="000000"/>
                <w:sz w:val="16"/>
                <w:szCs w:val="16"/>
              </w:rPr>
            </w:pPr>
            <w:r>
              <w:rPr>
                <w:rFonts w:cs="Arial"/>
                <w:color w:val="000000"/>
                <w:sz w:val="16"/>
                <w:szCs w:val="16"/>
              </w:rPr>
              <w:t>Update to Rel-12 version (MCC)</w:t>
            </w:r>
          </w:p>
        </w:tc>
        <w:tc>
          <w:tcPr>
            <w:tcW w:w="567" w:type="dxa"/>
            <w:tcBorders>
              <w:top w:val="single" w:sz="12" w:space="0" w:color="auto"/>
              <w:bottom w:val="single" w:sz="12" w:space="0" w:color="auto"/>
            </w:tcBorders>
            <w:shd w:val="solid" w:color="FFFFFF" w:fill="auto"/>
          </w:tcPr>
          <w:p w14:paraId="5046D96F" w14:textId="77777777" w:rsidR="00CB572C" w:rsidRDefault="00CB572C" w:rsidP="00B33C5A">
            <w:pPr>
              <w:pStyle w:val="TAL"/>
              <w:rPr>
                <w:rFonts w:cs="Arial"/>
                <w:color w:val="000000"/>
                <w:sz w:val="16"/>
                <w:szCs w:val="16"/>
              </w:rPr>
            </w:pPr>
            <w:r>
              <w:rPr>
                <w:rFonts w:cs="Arial"/>
                <w:color w:val="000000"/>
                <w:sz w:val="16"/>
                <w:szCs w:val="16"/>
              </w:rPr>
              <w:t>11.0.0</w:t>
            </w:r>
          </w:p>
        </w:tc>
        <w:tc>
          <w:tcPr>
            <w:tcW w:w="567" w:type="dxa"/>
            <w:tcBorders>
              <w:top w:val="single" w:sz="12" w:space="0" w:color="auto"/>
              <w:bottom w:val="single" w:sz="12" w:space="0" w:color="auto"/>
            </w:tcBorders>
            <w:shd w:val="solid" w:color="FFFFFF" w:fill="auto"/>
          </w:tcPr>
          <w:p w14:paraId="491045A0" w14:textId="77777777" w:rsidR="00CB572C" w:rsidRPr="00D54CFB" w:rsidRDefault="00CB572C" w:rsidP="00B33C5A">
            <w:pPr>
              <w:pStyle w:val="TAL"/>
              <w:rPr>
                <w:rFonts w:cs="Arial"/>
                <w:bCs/>
                <w:color w:val="000000"/>
                <w:sz w:val="16"/>
                <w:szCs w:val="16"/>
              </w:rPr>
            </w:pPr>
            <w:r w:rsidRPr="00D54CFB">
              <w:rPr>
                <w:rFonts w:cs="Arial"/>
                <w:bCs/>
                <w:color w:val="000000"/>
                <w:sz w:val="16"/>
                <w:szCs w:val="16"/>
              </w:rPr>
              <w:t>12.0.0</w:t>
            </w:r>
          </w:p>
        </w:tc>
      </w:tr>
      <w:tr w:rsidR="00802419" w:rsidRPr="00CC42BF" w14:paraId="736BE81D" w14:textId="77777777" w:rsidTr="00BC426C">
        <w:tc>
          <w:tcPr>
            <w:tcW w:w="800" w:type="dxa"/>
            <w:tcBorders>
              <w:top w:val="single" w:sz="12" w:space="0" w:color="auto"/>
              <w:bottom w:val="single" w:sz="12" w:space="0" w:color="auto"/>
            </w:tcBorders>
            <w:shd w:val="solid" w:color="FFFFFF" w:fill="auto"/>
          </w:tcPr>
          <w:p w14:paraId="498A95B0" w14:textId="77777777" w:rsidR="00802419" w:rsidRDefault="00802419" w:rsidP="00B33C5A">
            <w:pPr>
              <w:pStyle w:val="TAL"/>
              <w:rPr>
                <w:rFonts w:cs="Arial"/>
                <w:sz w:val="16"/>
                <w:szCs w:val="16"/>
              </w:rPr>
            </w:pPr>
            <w:r>
              <w:rPr>
                <w:rFonts w:cs="Arial"/>
                <w:sz w:val="16"/>
                <w:szCs w:val="16"/>
              </w:rPr>
              <w:t>2016-01</w:t>
            </w:r>
          </w:p>
        </w:tc>
        <w:tc>
          <w:tcPr>
            <w:tcW w:w="800" w:type="dxa"/>
            <w:tcBorders>
              <w:top w:val="single" w:sz="12" w:space="0" w:color="auto"/>
              <w:bottom w:val="single" w:sz="12" w:space="0" w:color="auto"/>
            </w:tcBorders>
            <w:shd w:val="solid" w:color="FFFFFF" w:fill="auto"/>
          </w:tcPr>
          <w:p w14:paraId="649D6231" w14:textId="77777777" w:rsidR="00802419" w:rsidRDefault="00802419" w:rsidP="00B33C5A">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04CCE92A" w14:textId="77777777" w:rsidR="00802419" w:rsidRDefault="00802419"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bottom w:val="single" w:sz="12" w:space="0" w:color="auto"/>
            </w:tcBorders>
            <w:shd w:val="solid" w:color="FFFFFF" w:fill="auto"/>
          </w:tcPr>
          <w:p w14:paraId="4419B14C" w14:textId="77777777" w:rsidR="00802419" w:rsidRDefault="00802419"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bottom w:val="single" w:sz="12" w:space="0" w:color="auto"/>
            </w:tcBorders>
            <w:shd w:val="solid" w:color="FFFFFF" w:fill="auto"/>
          </w:tcPr>
          <w:p w14:paraId="28B37D90" w14:textId="77777777" w:rsidR="00802419" w:rsidRDefault="00802419"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08E4C5B2" w14:textId="77777777" w:rsidR="00802419" w:rsidRDefault="00802419" w:rsidP="00B33C5A">
            <w:pPr>
              <w:pStyle w:val="TAL"/>
              <w:rPr>
                <w:rFonts w:cs="Arial"/>
                <w:color w:val="000000"/>
                <w:sz w:val="16"/>
                <w:szCs w:val="16"/>
              </w:rPr>
            </w:pPr>
            <w:r>
              <w:rPr>
                <w:rFonts w:cs="Arial"/>
                <w:color w:val="000000"/>
                <w:sz w:val="16"/>
                <w:szCs w:val="16"/>
              </w:rPr>
              <w:t>Update to Rel-13 version (MCC)</w:t>
            </w:r>
          </w:p>
        </w:tc>
        <w:tc>
          <w:tcPr>
            <w:tcW w:w="567" w:type="dxa"/>
            <w:tcBorders>
              <w:top w:val="single" w:sz="12" w:space="0" w:color="auto"/>
              <w:bottom w:val="single" w:sz="12" w:space="0" w:color="auto"/>
            </w:tcBorders>
            <w:shd w:val="solid" w:color="FFFFFF" w:fill="auto"/>
          </w:tcPr>
          <w:p w14:paraId="4B8102F9" w14:textId="77777777" w:rsidR="00802419" w:rsidRDefault="00802419" w:rsidP="00B33C5A">
            <w:pPr>
              <w:pStyle w:val="TAL"/>
              <w:rPr>
                <w:rFonts w:cs="Arial"/>
                <w:color w:val="000000"/>
                <w:sz w:val="16"/>
                <w:szCs w:val="16"/>
              </w:rPr>
            </w:pPr>
            <w:r>
              <w:rPr>
                <w:rFonts w:cs="Arial"/>
                <w:color w:val="000000"/>
                <w:sz w:val="16"/>
                <w:szCs w:val="16"/>
              </w:rPr>
              <w:t>12.0.0</w:t>
            </w:r>
          </w:p>
        </w:tc>
        <w:tc>
          <w:tcPr>
            <w:tcW w:w="567" w:type="dxa"/>
            <w:tcBorders>
              <w:top w:val="single" w:sz="12" w:space="0" w:color="auto"/>
              <w:bottom w:val="single" w:sz="12" w:space="0" w:color="auto"/>
            </w:tcBorders>
            <w:shd w:val="solid" w:color="FFFFFF" w:fill="auto"/>
          </w:tcPr>
          <w:p w14:paraId="2F5BE4F9" w14:textId="77777777" w:rsidR="00802419" w:rsidRPr="00D54CFB" w:rsidRDefault="00802419" w:rsidP="00B33C5A">
            <w:pPr>
              <w:pStyle w:val="TAL"/>
              <w:rPr>
                <w:rFonts w:cs="Arial"/>
                <w:bCs/>
                <w:color w:val="000000"/>
                <w:sz w:val="16"/>
                <w:szCs w:val="16"/>
              </w:rPr>
            </w:pPr>
            <w:r w:rsidRPr="00D54CFB">
              <w:rPr>
                <w:rFonts w:cs="Arial"/>
                <w:bCs/>
                <w:color w:val="000000"/>
                <w:sz w:val="16"/>
                <w:szCs w:val="16"/>
              </w:rPr>
              <w:t>13.0.0</w:t>
            </w:r>
          </w:p>
        </w:tc>
      </w:tr>
      <w:tr w:rsidR="00C34AEA" w:rsidRPr="00CC42BF" w14:paraId="495BF6CD" w14:textId="77777777" w:rsidTr="00CD0F21">
        <w:tc>
          <w:tcPr>
            <w:tcW w:w="800" w:type="dxa"/>
            <w:tcBorders>
              <w:top w:val="single" w:sz="12" w:space="0" w:color="auto"/>
              <w:bottom w:val="single" w:sz="12" w:space="0" w:color="auto"/>
            </w:tcBorders>
            <w:shd w:val="solid" w:color="FFFFFF" w:fill="auto"/>
          </w:tcPr>
          <w:p w14:paraId="0DB4A191" w14:textId="77777777" w:rsidR="00C34AEA" w:rsidRDefault="00C34AEA" w:rsidP="00B33C5A">
            <w:pPr>
              <w:pStyle w:val="TAL"/>
              <w:rPr>
                <w:rFonts w:cs="Arial"/>
                <w:sz w:val="16"/>
                <w:szCs w:val="16"/>
              </w:rPr>
            </w:pPr>
            <w:r>
              <w:rPr>
                <w:rFonts w:cs="Arial"/>
                <w:sz w:val="16"/>
                <w:szCs w:val="16"/>
              </w:rPr>
              <w:t>2017-04</w:t>
            </w:r>
          </w:p>
        </w:tc>
        <w:tc>
          <w:tcPr>
            <w:tcW w:w="800" w:type="dxa"/>
            <w:tcBorders>
              <w:top w:val="single" w:sz="12" w:space="0" w:color="auto"/>
              <w:bottom w:val="single" w:sz="12" w:space="0" w:color="auto"/>
            </w:tcBorders>
            <w:shd w:val="solid" w:color="FFFFFF" w:fill="auto"/>
          </w:tcPr>
          <w:p w14:paraId="65A6E30F" w14:textId="77777777" w:rsidR="00C34AEA" w:rsidRDefault="00C34AEA" w:rsidP="00B33C5A">
            <w:pPr>
              <w:pStyle w:val="TAL"/>
              <w:rPr>
                <w:rFonts w:cs="Arial"/>
                <w:snapToGrid w:val="0"/>
                <w:sz w:val="16"/>
                <w:szCs w:val="16"/>
              </w:rPr>
            </w:pPr>
            <w:r>
              <w:rPr>
                <w:rFonts w:cs="Arial"/>
                <w:snapToGrid w:val="0"/>
                <w:sz w:val="16"/>
                <w:szCs w:val="16"/>
              </w:rPr>
              <w:t>SA#75</w:t>
            </w:r>
          </w:p>
        </w:tc>
        <w:tc>
          <w:tcPr>
            <w:tcW w:w="901" w:type="dxa"/>
            <w:tcBorders>
              <w:top w:val="single" w:sz="12" w:space="0" w:color="auto"/>
              <w:bottom w:val="single" w:sz="12" w:space="0" w:color="auto"/>
            </w:tcBorders>
            <w:shd w:val="solid" w:color="FFFFFF" w:fill="auto"/>
          </w:tcPr>
          <w:p w14:paraId="4E6196CE" w14:textId="77777777" w:rsidR="00C34AEA" w:rsidRDefault="00C34AEA"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bottom w:val="single" w:sz="12" w:space="0" w:color="auto"/>
            </w:tcBorders>
            <w:shd w:val="solid" w:color="FFFFFF" w:fill="auto"/>
          </w:tcPr>
          <w:p w14:paraId="10E34D4E" w14:textId="77777777" w:rsidR="00C34AEA" w:rsidRDefault="00C34AEA"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bottom w:val="single" w:sz="12" w:space="0" w:color="auto"/>
            </w:tcBorders>
            <w:shd w:val="solid" w:color="FFFFFF" w:fill="auto"/>
          </w:tcPr>
          <w:p w14:paraId="7B197576" w14:textId="77777777" w:rsidR="00C34AEA" w:rsidRDefault="00C34AEA"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1ABC1EB0" w14:textId="77777777" w:rsidR="00C34AEA" w:rsidRDefault="00C34AEA" w:rsidP="00B33C5A">
            <w:pPr>
              <w:pStyle w:val="TAL"/>
              <w:rPr>
                <w:rFonts w:cs="Arial"/>
                <w:color w:val="000000"/>
                <w:sz w:val="16"/>
                <w:szCs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3DF2124A" w14:textId="77777777" w:rsidR="00C34AEA" w:rsidRDefault="00C34AEA" w:rsidP="00B33C5A">
            <w:pPr>
              <w:pStyle w:val="TAL"/>
              <w:rPr>
                <w:rFonts w:cs="Arial"/>
                <w:color w:val="000000"/>
                <w:sz w:val="16"/>
                <w:szCs w:val="16"/>
              </w:rPr>
            </w:pPr>
            <w:r>
              <w:rPr>
                <w:rFonts w:cs="Arial"/>
                <w:color w:val="000000"/>
                <w:sz w:val="16"/>
                <w:szCs w:val="16"/>
              </w:rPr>
              <w:t>13.0.0</w:t>
            </w:r>
          </w:p>
        </w:tc>
        <w:tc>
          <w:tcPr>
            <w:tcW w:w="567" w:type="dxa"/>
            <w:tcBorders>
              <w:top w:val="single" w:sz="12" w:space="0" w:color="auto"/>
              <w:bottom w:val="single" w:sz="12" w:space="0" w:color="auto"/>
            </w:tcBorders>
            <w:shd w:val="solid" w:color="FFFFFF" w:fill="auto"/>
          </w:tcPr>
          <w:p w14:paraId="0AB47E3F" w14:textId="77777777" w:rsidR="00C34AEA" w:rsidRPr="00D54CFB" w:rsidRDefault="00C34AEA" w:rsidP="00B33C5A">
            <w:pPr>
              <w:pStyle w:val="TAL"/>
              <w:rPr>
                <w:rFonts w:cs="Arial"/>
                <w:bCs/>
                <w:color w:val="000000"/>
                <w:sz w:val="16"/>
                <w:szCs w:val="16"/>
              </w:rPr>
            </w:pPr>
            <w:r w:rsidRPr="00D54CFB">
              <w:rPr>
                <w:rFonts w:cs="Arial"/>
                <w:bCs/>
                <w:color w:val="000000"/>
                <w:sz w:val="16"/>
                <w:szCs w:val="16"/>
              </w:rPr>
              <w:t>14.0.0</w:t>
            </w:r>
          </w:p>
        </w:tc>
      </w:tr>
      <w:tr w:rsidR="00BC426C" w:rsidRPr="00CC42BF" w14:paraId="77D1B939" w14:textId="77777777" w:rsidTr="00F43C93">
        <w:tc>
          <w:tcPr>
            <w:tcW w:w="800" w:type="dxa"/>
            <w:tcBorders>
              <w:top w:val="single" w:sz="12" w:space="0" w:color="auto"/>
              <w:bottom w:val="single" w:sz="12" w:space="0" w:color="auto"/>
            </w:tcBorders>
            <w:shd w:val="solid" w:color="FFFFFF" w:fill="auto"/>
          </w:tcPr>
          <w:p w14:paraId="6817EDFD" w14:textId="77777777" w:rsidR="00BC426C" w:rsidRDefault="00BC426C" w:rsidP="00B33C5A">
            <w:pPr>
              <w:pStyle w:val="TAL"/>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7911E2BE" w14:textId="77777777" w:rsidR="00BC426C" w:rsidRDefault="00BC426C" w:rsidP="00B33C5A">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3E347914" w14:textId="77777777" w:rsidR="00BC426C" w:rsidRDefault="00BC426C"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bottom w:val="single" w:sz="12" w:space="0" w:color="auto"/>
            </w:tcBorders>
            <w:shd w:val="solid" w:color="FFFFFF" w:fill="auto"/>
          </w:tcPr>
          <w:p w14:paraId="7E15B706" w14:textId="77777777" w:rsidR="00BC426C" w:rsidRDefault="00BC426C"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bottom w:val="single" w:sz="12" w:space="0" w:color="auto"/>
            </w:tcBorders>
            <w:shd w:val="solid" w:color="FFFFFF" w:fill="auto"/>
          </w:tcPr>
          <w:p w14:paraId="221B5B51" w14:textId="77777777" w:rsidR="00BC426C" w:rsidRDefault="00BC426C"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0E8AE8E7" w14:textId="77777777" w:rsidR="00BC426C" w:rsidRDefault="00BC426C" w:rsidP="00B33C5A">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02159B6C" w14:textId="77777777" w:rsidR="00BC426C" w:rsidRDefault="00BC426C" w:rsidP="00B33C5A">
            <w:pPr>
              <w:pStyle w:val="TAL"/>
              <w:rPr>
                <w:rFonts w:cs="Arial"/>
                <w:color w:val="000000"/>
                <w:sz w:val="16"/>
                <w:szCs w:val="16"/>
              </w:rPr>
            </w:pPr>
            <w:r>
              <w:rPr>
                <w:rFonts w:cs="Arial"/>
                <w:color w:val="000000"/>
                <w:sz w:val="16"/>
                <w:szCs w:val="16"/>
              </w:rPr>
              <w:t>14.0.0</w:t>
            </w:r>
          </w:p>
        </w:tc>
        <w:tc>
          <w:tcPr>
            <w:tcW w:w="567" w:type="dxa"/>
            <w:tcBorders>
              <w:top w:val="single" w:sz="12" w:space="0" w:color="auto"/>
              <w:bottom w:val="single" w:sz="12" w:space="0" w:color="auto"/>
            </w:tcBorders>
            <w:shd w:val="solid" w:color="FFFFFF" w:fill="auto"/>
          </w:tcPr>
          <w:p w14:paraId="11F825E0" w14:textId="77777777" w:rsidR="00BC426C" w:rsidRPr="00D54CFB" w:rsidRDefault="00BC426C" w:rsidP="00B33C5A">
            <w:pPr>
              <w:pStyle w:val="TAL"/>
              <w:rPr>
                <w:rFonts w:cs="Arial"/>
                <w:bCs/>
                <w:color w:val="000000"/>
                <w:sz w:val="16"/>
                <w:szCs w:val="16"/>
              </w:rPr>
            </w:pPr>
            <w:r w:rsidRPr="00D54CFB">
              <w:rPr>
                <w:rFonts w:cs="Arial"/>
                <w:bCs/>
                <w:color w:val="000000"/>
                <w:sz w:val="16"/>
                <w:szCs w:val="16"/>
              </w:rPr>
              <w:t>15.0.0</w:t>
            </w:r>
          </w:p>
        </w:tc>
      </w:tr>
      <w:tr w:rsidR="00CD0F21" w:rsidRPr="00CC42BF" w14:paraId="13292689" w14:textId="77777777" w:rsidTr="00DC0A31">
        <w:tc>
          <w:tcPr>
            <w:tcW w:w="800" w:type="dxa"/>
            <w:tcBorders>
              <w:top w:val="single" w:sz="12" w:space="0" w:color="auto"/>
              <w:bottom w:val="single" w:sz="12" w:space="0" w:color="auto"/>
            </w:tcBorders>
            <w:shd w:val="solid" w:color="FFFFFF" w:fill="auto"/>
          </w:tcPr>
          <w:p w14:paraId="43BBAF0D" w14:textId="77777777" w:rsidR="00CD0F21" w:rsidRDefault="00CD0F21" w:rsidP="00B33C5A">
            <w:pPr>
              <w:pStyle w:val="TAL"/>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12375C91" w14:textId="77777777" w:rsidR="00CD0F21" w:rsidRDefault="00CD0F21" w:rsidP="00B33C5A">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70E6EE28" w14:textId="77777777" w:rsidR="00CD0F21" w:rsidRDefault="00CD0F21"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bottom w:val="single" w:sz="12" w:space="0" w:color="auto"/>
            </w:tcBorders>
            <w:shd w:val="solid" w:color="FFFFFF" w:fill="auto"/>
          </w:tcPr>
          <w:p w14:paraId="664B594F" w14:textId="77777777" w:rsidR="00CD0F21" w:rsidRDefault="00CD0F21"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bottom w:val="single" w:sz="12" w:space="0" w:color="auto"/>
            </w:tcBorders>
            <w:shd w:val="solid" w:color="FFFFFF" w:fill="auto"/>
          </w:tcPr>
          <w:p w14:paraId="73AE1160" w14:textId="77777777" w:rsidR="00CD0F21" w:rsidRDefault="00CD0F21"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77DD7C5E" w14:textId="77777777" w:rsidR="00CD0F21" w:rsidRDefault="00CD0F21" w:rsidP="00B33C5A">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06F922F4" w14:textId="77777777" w:rsidR="00CD0F21" w:rsidRPr="00CD0F21" w:rsidRDefault="00CD0F21" w:rsidP="00B33C5A">
            <w:pPr>
              <w:pStyle w:val="TAL"/>
              <w:rPr>
                <w:rFonts w:cs="Arial"/>
                <w:color w:val="000000"/>
                <w:sz w:val="16"/>
                <w:szCs w:val="16"/>
              </w:rPr>
            </w:pPr>
            <w:r w:rsidRPr="00CD0F21">
              <w:rPr>
                <w:rFonts w:cs="Arial"/>
                <w:color w:val="000000"/>
                <w:sz w:val="16"/>
                <w:szCs w:val="16"/>
              </w:rPr>
              <w:t>15.0.0</w:t>
            </w:r>
          </w:p>
        </w:tc>
        <w:tc>
          <w:tcPr>
            <w:tcW w:w="567" w:type="dxa"/>
            <w:tcBorders>
              <w:top w:val="single" w:sz="12" w:space="0" w:color="auto"/>
              <w:bottom w:val="single" w:sz="12" w:space="0" w:color="auto"/>
            </w:tcBorders>
            <w:shd w:val="solid" w:color="FFFFFF" w:fill="auto"/>
          </w:tcPr>
          <w:p w14:paraId="1EBEA769" w14:textId="77777777" w:rsidR="00CD0F21" w:rsidRPr="00D54CFB" w:rsidRDefault="00CD0F21" w:rsidP="00B33C5A">
            <w:pPr>
              <w:pStyle w:val="TAL"/>
              <w:rPr>
                <w:rFonts w:cs="Arial"/>
                <w:bCs/>
                <w:color w:val="000000"/>
                <w:sz w:val="16"/>
                <w:szCs w:val="16"/>
              </w:rPr>
            </w:pPr>
            <w:r w:rsidRPr="00D54CFB">
              <w:rPr>
                <w:rFonts w:cs="Arial"/>
                <w:bCs/>
                <w:color w:val="000000"/>
                <w:sz w:val="16"/>
                <w:szCs w:val="16"/>
              </w:rPr>
              <w:t>16.0.0</w:t>
            </w:r>
          </w:p>
        </w:tc>
      </w:tr>
      <w:tr w:rsidR="00F43C93" w:rsidRPr="00CC42BF" w14:paraId="3CE40C1B" w14:textId="77777777" w:rsidTr="004A7E57">
        <w:tc>
          <w:tcPr>
            <w:tcW w:w="800" w:type="dxa"/>
            <w:tcBorders>
              <w:top w:val="single" w:sz="12" w:space="0" w:color="auto"/>
              <w:bottom w:val="single" w:sz="12" w:space="0" w:color="auto"/>
            </w:tcBorders>
            <w:shd w:val="solid" w:color="FFFFFF" w:fill="auto"/>
          </w:tcPr>
          <w:p w14:paraId="2CB822DF" w14:textId="77777777" w:rsidR="00F43C93" w:rsidRDefault="00F43C93" w:rsidP="00B33C5A">
            <w:pPr>
              <w:pStyle w:val="TAL"/>
              <w:rPr>
                <w:rFonts w:cs="Arial"/>
                <w:sz w:val="16"/>
                <w:szCs w:val="16"/>
              </w:rPr>
            </w:pPr>
            <w:r>
              <w:rPr>
                <w:rFonts w:cs="Arial"/>
                <w:sz w:val="16"/>
                <w:szCs w:val="16"/>
              </w:rPr>
              <w:t>2022-04</w:t>
            </w:r>
          </w:p>
        </w:tc>
        <w:tc>
          <w:tcPr>
            <w:tcW w:w="800" w:type="dxa"/>
            <w:tcBorders>
              <w:top w:val="single" w:sz="12" w:space="0" w:color="auto"/>
              <w:bottom w:val="single" w:sz="12" w:space="0" w:color="auto"/>
            </w:tcBorders>
            <w:shd w:val="solid" w:color="FFFFFF" w:fill="auto"/>
          </w:tcPr>
          <w:p w14:paraId="2F1E9B55" w14:textId="77777777" w:rsidR="00F43C93" w:rsidRDefault="00F43C93" w:rsidP="00B33C5A">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4439C8F2" w14:textId="77777777" w:rsidR="00F43C93" w:rsidRDefault="00F43C93"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bottom w:val="single" w:sz="12" w:space="0" w:color="auto"/>
            </w:tcBorders>
            <w:shd w:val="solid" w:color="FFFFFF" w:fill="auto"/>
          </w:tcPr>
          <w:p w14:paraId="77DEC72C" w14:textId="77777777" w:rsidR="00F43C93" w:rsidRDefault="00F43C93"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bottom w:val="single" w:sz="12" w:space="0" w:color="auto"/>
            </w:tcBorders>
            <w:shd w:val="solid" w:color="FFFFFF" w:fill="auto"/>
          </w:tcPr>
          <w:p w14:paraId="388BEC54" w14:textId="77777777" w:rsidR="00F43C93" w:rsidRDefault="00F43C93"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6AF62A67" w14:textId="77777777" w:rsidR="00F43C93" w:rsidRDefault="00F43C93" w:rsidP="00B33C5A">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00C5B419" w14:textId="77777777" w:rsidR="00F43C93" w:rsidRPr="00F43C93" w:rsidRDefault="00F43C93" w:rsidP="00B33C5A">
            <w:pPr>
              <w:pStyle w:val="TAL"/>
              <w:rPr>
                <w:rFonts w:cs="Arial"/>
                <w:color w:val="000000"/>
                <w:sz w:val="16"/>
                <w:szCs w:val="16"/>
              </w:rPr>
            </w:pPr>
            <w:r w:rsidRPr="00F43C93">
              <w:rPr>
                <w:rFonts w:cs="Arial"/>
                <w:color w:val="000000"/>
                <w:sz w:val="16"/>
                <w:szCs w:val="16"/>
              </w:rPr>
              <w:t>16.0.0</w:t>
            </w:r>
          </w:p>
        </w:tc>
        <w:tc>
          <w:tcPr>
            <w:tcW w:w="567" w:type="dxa"/>
            <w:tcBorders>
              <w:top w:val="single" w:sz="12" w:space="0" w:color="auto"/>
              <w:bottom w:val="single" w:sz="12" w:space="0" w:color="auto"/>
            </w:tcBorders>
            <w:shd w:val="solid" w:color="FFFFFF" w:fill="auto"/>
          </w:tcPr>
          <w:p w14:paraId="3B9ACE2B" w14:textId="77777777" w:rsidR="00F43C93" w:rsidRPr="00D54CFB" w:rsidRDefault="00F43C93" w:rsidP="00B33C5A">
            <w:pPr>
              <w:pStyle w:val="TAL"/>
              <w:rPr>
                <w:rFonts w:cs="Arial"/>
                <w:bCs/>
                <w:color w:val="000000"/>
                <w:sz w:val="16"/>
                <w:szCs w:val="16"/>
              </w:rPr>
            </w:pPr>
            <w:r w:rsidRPr="00D54CFB">
              <w:rPr>
                <w:rFonts w:cs="Arial"/>
                <w:bCs/>
                <w:color w:val="000000"/>
                <w:sz w:val="16"/>
                <w:szCs w:val="16"/>
              </w:rPr>
              <w:t>17.0.0</w:t>
            </w:r>
          </w:p>
        </w:tc>
      </w:tr>
      <w:tr w:rsidR="00DC0A31" w:rsidRPr="00CC42BF" w14:paraId="4FC56EDE" w14:textId="77777777" w:rsidTr="004A7E57">
        <w:tc>
          <w:tcPr>
            <w:tcW w:w="800" w:type="dxa"/>
            <w:tcBorders>
              <w:top w:val="single" w:sz="12" w:space="0" w:color="auto"/>
              <w:bottom w:val="single" w:sz="12" w:space="0" w:color="auto"/>
            </w:tcBorders>
            <w:shd w:val="solid" w:color="FFFFFF" w:fill="auto"/>
          </w:tcPr>
          <w:p w14:paraId="13B14DDD" w14:textId="77777777" w:rsidR="00DC0A31" w:rsidRDefault="00DC0A31" w:rsidP="00B33C5A">
            <w:pPr>
              <w:pStyle w:val="TAL"/>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1404D9E6" w14:textId="77777777" w:rsidR="00DC0A31" w:rsidRDefault="00DC0A31" w:rsidP="00B33C5A">
            <w:pPr>
              <w:pStyle w:val="TAL"/>
              <w:rPr>
                <w:rFonts w:cs="Arial"/>
                <w:snapToGrid w:val="0"/>
                <w:sz w:val="16"/>
                <w:szCs w:val="16"/>
              </w:rPr>
            </w:pPr>
            <w:r>
              <w:rPr>
                <w:rFonts w:cs="Arial"/>
                <w:snapToGrid w:val="0"/>
                <w:sz w:val="16"/>
                <w:szCs w:val="16"/>
              </w:rPr>
              <w:t>-</w:t>
            </w:r>
          </w:p>
        </w:tc>
        <w:tc>
          <w:tcPr>
            <w:tcW w:w="901" w:type="dxa"/>
            <w:tcBorders>
              <w:top w:val="single" w:sz="12" w:space="0" w:color="auto"/>
              <w:bottom w:val="single" w:sz="12" w:space="0" w:color="auto"/>
            </w:tcBorders>
            <w:shd w:val="solid" w:color="FFFFFF" w:fill="auto"/>
          </w:tcPr>
          <w:p w14:paraId="19281264" w14:textId="77777777" w:rsidR="00DC0A31" w:rsidRDefault="00DC0A31"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bottom w:val="single" w:sz="12" w:space="0" w:color="auto"/>
            </w:tcBorders>
            <w:shd w:val="solid" w:color="FFFFFF" w:fill="auto"/>
          </w:tcPr>
          <w:p w14:paraId="315644E5" w14:textId="77777777" w:rsidR="00DC0A31" w:rsidRDefault="00DC0A31"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bottom w:val="single" w:sz="12" w:space="0" w:color="auto"/>
            </w:tcBorders>
            <w:shd w:val="solid" w:color="FFFFFF" w:fill="auto"/>
          </w:tcPr>
          <w:p w14:paraId="559DD25E" w14:textId="77777777" w:rsidR="00DC0A31" w:rsidRDefault="00DC0A31"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bottom w:val="single" w:sz="12" w:space="0" w:color="auto"/>
            </w:tcBorders>
            <w:shd w:val="solid" w:color="FFFFFF" w:fill="auto"/>
          </w:tcPr>
          <w:p w14:paraId="229C3D70" w14:textId="77777777" w:rsidR="00DC0A31" w:rsidRDefault="00DC0A31" w:rsidP="00B33C5A">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5EEDAAA2" w14:textId="77777777" w:rsidR="00DC0A31" w:rsidRPr="00DC0A31" w:rsidRDefault="00DC0A31" w:rsidP="00B33C5A">
            <w:pPr>
              <w:pStyle w:val="TAL"/>
              <w:rPr>
                <w:rFonts w:cs="Arial"/>
                <w:color w:val="000000"/>
                <w:sz w:val="16"/>
                <w:szCs w:val="16"/>
              </w:rPr>
            </w:pPr>
            <w:r w:rsidRPr="00DC0A31">
              <w:rPr>
                <w:rFonts w:cs="Arial"/>
                <w:color w:val="000000"/>
                <w:sz w:val="16"/>
                <w:szCs w:val="16"/>
              </w:rPr>
              <w:t>17.0.0</w:t>
            </w:r>
          </w:p>
        </w:tc>
        <w:tc>
          <w:tcPr>
            <w:tcW w:w="567" w:type="dxa"/>
            <w:tcBorders>
              <w:top w:val="single" w:sz="12" w:space="0" w:color="auto"/>
              <w:bottom w:val="single" w:sz="12" w:space="0" w:color="auto"/>
            </w:tcBorders>
            <w:shd w:val="solid" w:color="FFFFFF" w:fill="auto"/>
          </w:tcPr>
          <w:p w14:paraId="5EB7E47D" w14:textId="77777777" w:rsidR="00DC0A31" w:rsidRPr="00D54CFB" w:rsidRDefault="00DC0A31" w:rsidP="00B33C5A">
            <w:pPr>
              <w:pStyle w:val="TAL"/>
              <w:rPr>
                <w:rFonts w:cs="Arial"/>
                <w:bCs/>
                <w:color w:val="000000"/>
                <w:sz w:val="16"/>
                <w:szCs w:val="16"/>
              </w:rPr>
            </w:pPr>
            <w:r w:rsidRPr="00D54CFB">
              <w:rPr>
                <w:rFonts w:cs="Arial"/>
                <w:bCs/>
                <w:color w:val="000000"/>
                <w:sz w:val="16"/>
                <w:szCs w:val="16"/>
              </w:rPr>
              <w:t>18.0.0</w:t>
            </w:r>
          </w:p>
        </w:tc>
      </w:tr>
      <w:tr w:rsidR="004A7E57" w:rsidRPr="00CC42BF" w14:paraId="0F25A096" w14:textId="77777777" w:rsidTr="00802419">
        <w:tc>
          <w:tcPr>
            <w:tcW w:w="800" w:type="dxa"/>
            <w:tcBorders>
              <w:top w:val="single" w:sz="12" w:space="0" w:color="auto"/>
            </w:tcBorders>
            <w:shd w:val="solid" w:color="FFFFFF" w:fill="auto"/>
          </w:tcPr>
          <w:p w14:paraId="643B2438" w14:textId="77777777" w:rsidR="004A7E57" w:rsidRDefault="004A7E57" w:rsidP="00B33C5A">
            <w:pPr>
              <w:pStyle w:val="TAL"/>
              <w:rPr>
                <w:rFonts w:cs="Arial"/>
                <w:sz w:val="16"/>
                <w:szCs w:val="16"/>
              </w:rPr>
            </w:pPr>
            <w:r>
              <w:rPr>
                <w:rFonts w:cs="Arial"/>
                <w:sz w:val="16"/>
                <w:szCs w:val="16"/>
              </w:rPr>
              <w:t>2025-09</w:t>
            </w:r>
          </w:p>
        </w:tc>
        <w:tc>
          <w:tcPr>
            <w:tcW w:w="800" w:type="dxa"/>
            <w:tcBorders>
              <w:top w:val="single" w:sz="12" w:space="0" w:color="auto"/>
            </w:tcBorders>
            <w:shd w:val="solid" w:color="FFFFFF" w:fill="auto"/>
          </w:tcPr>
          <w:p w14:paraId="4BE975EC" w14:textId="1E1124EB" w:rsidR="004A7E57" w:rsidRDefault="00D54CFB" w:rsidP="00B33C5A">
            <w:pPr>
              <w:pStyle w:val="TAL"/>
              <w:rPr>
                <w:rFonts w:cs="Arial"/>
                <w:snapToGrid w:val="0"/>
                <w:sz w:val="16"/>
                <w:szCs w:val="16"/>
              </w:rPr>
            </w:pPr>
            <w:r>
              <w:rPr>
                <w:rFonts w:cs="Arial"/>
                <w:sz w:val="16"/>
                <w:szCs w:val="16"/>
              </w:rPr>
              <w:t>SA#109</w:t>
            </w:r>
          </w:p>
        </w:tc>
        <w:tc>
          <w:tcPr>
            <w:tcW w:w="901" w:type="dxa"/>
            <w:tcBorders>
              <w:top w:val="single" w:sz="12" w:space="0" w:color="auto"/>
            </w:tcBorders>
            <w:shd w:val="solid" w:color="FFFFFF" w:fill="auto"/>
          </w:tcPr>
          <w:p w14:paraId="565DC90E" w14:textId="77777777" w:rsidR="004A7E57" w:rsidRDefault="004A7E57" w:rsidP="00B33C5A">
            <w:pPr>
              <w:pStyle w:val="TAL"/>
              <w:rPr>
                <w:rFonts w:cs="Arial"/>
                <w:color w:val="000000"/>
                <w:sz w:val="16"/>
                <w:szCs w:val="16"/>
              </w:rPr>
            </w:pPr>
            <w:r>
              <w:rPr>
                <w:rFonts w:cs="Arial"/>
                <w:color w:val="000000"/>
                <w:sz w:val="16"/>
                <w:szCs w:val="16"/>
              </w:rPr>
              <w:t>-</w:t>
            </w:r>
          </w:p>
        </w:tc>
        <w:tc>
          <w:tcPr>
            <w:tcW w:w="426" w:type="dxa"/>
            <w:tcBorders>
              <w:top w:val="single" w:sz="12" w:space="0" w:color="auto"/>
            </w:tcBorders>
            <w:shd w:val="solid" w:color="FFFFFF" w:fill="auto"/>
          </w:tcPr>
          <w:p w14:paraId="66F7149F" w14:textId="77777777" w:rsidR="004A7E57" w:rsidRDefault="004A7E57" w:rsidP="00B33C5A">
            <w:pPr>
              <w:pStyle w:val="TAL"/>
              <w:rPr>
                <w:rFonts w:cs="Arial"/>
                <w:color w:val="000000"/>
                <w:sz w:val="16"/>
                <w:szCs w:val="16"/>
              </w:rPr>
            </w:pPr>
            <w:r>
              <w:rPr>
                <w:rFonts w:cs="Arial"/>
                <w:color w:val="000000"/>
                <w:sz w:val="16"/>
                <w:szCs w:val="16"/>
              </w:rPr>
              <w:t>-</w:t>
            </w:r>
          </w:p>
        </w:tc>
        <w:tc>
          <w:tcPr>
            <w:tcW w:w="428" w:type="dxa"/>
            <w:tcBorders>
              <w:top w:val="single" w:sz="12" w:space="0" w:color="auto"/>
            </w:tcBorders>
            <w:shd w:val="solid" w:color="FFFFFF" w:fill="auto"/>
          </w:tcPr>
          <w:p w14:paraId="2FDEFF3D" w14:textId="77777777" w:rsidR="004A7E57" w:rsidRDefault="004A7E57" w:rsidP="00B33C5A">
            <w:pPr>
              <w:pStyle w:val="TAL"/>
              <w:rPr>
                <w:rFonts w:cs="Arial"/>
                <w:snapToGrid w:val="0"/>
                <w:sz w:val="16"/>
                <w:szCs w:val="16"/>
              </w:rPr>
            </w:pPr>
            <w:r>
              <w:rPr>
                <w:rFonts w:cs="Arial"/>
                <w:snapToGrid w:val="0"/>
                <w:sz w:val="16"/>
                <w:szCs w:val="16"/>
              </w:rPr>
              <w:t>-</w:t>
            </w:r>
          </w:p>
        </w:tc>
        <w:tc>
          <w:tcPr>
            <w:tcW w:w="4867" w:type="dxa"/>
            <w:tcBorders>
              <w:top w:val="single" w:sz="12" w:space="0" w:color="auto"/>
            </w:tcBorders>
            <w:shd w:val="solid" w:color="FFFFFF" w:fill="auto"/>
          </w:tcPr>
          <w:p w14:paraId="18F29B15" w14:textId="77777777" w:rsidR="004A7E57" w:rsidRDefault="004A7E57" w:rsidP="00B33C5A">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2E3438E4" w14:textId="77777777" w:rsidR="004A7E57" w:rsidRPr="004A7E57" w:rsidRDefault="004A7E57" w:rsidP="00B33C5A">
            <w:pPr>
              <w:pStyle w:val="TAL"/>
              <w:rPr>
                <w:rFonts w:cs="Arial"/>
                <w:color w:val="000000"/>
                <w:sz w:val="16"/>
                <w:szCs w:val="16"/>
              </w:rPr>
            </w:pPr>
            <w:r w:rsidRPr="004A7E57">
              <w:rPr>
                <w:rFonts w:cs="Arial"/>
                <w:color w:val="000000"/>
                <w:sz w:val="16"/>
                <w:szCs w:val="16"/>
              </w:rPr>
              <w:t>18.0.0</w:t>
            </w:r>
          </w:p>
        </w:tc>
        <w:tc>
          <w:tcPr>
            <w:tcW w:w="567" w:type="dxa"/>
            <w:tcBorders>
              <w:top w:val="single" w:sz="12" w:space="0" w:color="auto"/>
            </w:tcBorders>
            <w:shd w:val="solid" w:color="FFFFFF" w:fill="auto"/>
          </w:tcPr>
          <w:p w14:paraId="24774883" w14:textId="77777777" w:rsidR="004A7E57" w:rsidRPr="00D54CFB" w:rsidRDefault="004A7E57" w:rsidP="00B33C5A">
            <w:pPr>
              <w:pStyle w:val="TAL"/>
              <w:rPr>
                <w:rFonts w:cs="Arial"/>
                <w:bCs/>
                <w:color w:val="000000"/>
                <w:sz w:val="16"/>
                <w:szCs w:val="16"/>
              </w:rPr>
            </w:pPr>
            <w:r w:rsidRPr="00D54CFB">
              <w:rPr>
                <w:rFonts w:cs="Arial"/>
                <w:bCs/>
                <w:color w:val="000000"/>
                <w:sz w:val="16"/>
                <w:szCs w:val="16"/>
              </w:rPr>
              <w:t>19.0.0</w:t>
            </w:r>
          </w:p>
        </w:tc>
      </w:tr>
    </w:tbl>
    <w:p w14:paraId="318E498C" w14:textId="77777777" w:rsidR="00745744" w:rsidRPr="00CC42BF" w:rsidRDefault="00745744"/>
    <w:p w14:paraId="3AA85C65" w14:textId="77777777" w:rsidR="00745744" w:rsidRPr="00CC42BF" w:rsidRDefault="00745744"/>
    <w:sectPr w:rsidR="00745744" w:rsidRPr="00CC42B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21753" w14:textId="77777777" w:rsidR="00997004" w:rsidRDefault="00997004">
      <w:r>
        <w:separator/>
      </w:r>
    </w:p>
  </w:endnote>
  <w:endnote w:type="continuationSeparator" w:id="0">
    <w:p w14:paraId="4E6E2A31" w14:textId="77777777" w:rsidR="00997004" w:rsidRDefault="0099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131D8" w14:textId="77777777" w:rsidR="00745744" w:rsidRDefault="007457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F1B65" w14:textId="77777777" w:rsidR="00997004" w:rsidRDefault="00997004">
      <w:r>
        <w:separator/>
      </w:r>
    </w:p>
  </w:footnote>
  <w:footnote w:type="continuationSeparator" w:id="0">
    <w:p w14:paraId="6621DC59" w14:textId="77777777" w:rsidR="00997004" w:rsidRDefault="00997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B52A5" w14:textId="3A0EB921" w:rsidR="00745744" w:rsidRDefault="00D54CFB">
    <w:pPr>
      <w:pStyle w:val="Header"/>
      <w:framePr w:wrap="auto" w:vAnchor="text" w:hAnchor="margin" w:xAlign="right" w:y="1"/>
      <w:widowControl/>
    </w:pPr>
    <w:r>
      <w:fldChar w:fldCharType="begin"/>
    </w:r>
    <w:r>
      <w:instrText xml:space="preserve"> STYLEREF ZA </w:instrText>
    </w:r>
    <w:r>
      <w:fldChar w:fldCharType="separate"/>
    </w:r>
    <w:r>
      <w:rPr>
        <w:noProof/>
      </w:rPr>
      <w:t>3GPP TS 32.611 V19.0.0 (2025-09)</w:t>
    </w:r>
    <w:r>
      <w:rPr>
        <w:noProof/>
      </w:rPr>
      <w:fldChar w:fldCharType="end"/>
    </w:r>
  </w:p>
  <w:p w14:paraId="401E52FE" w14:textId="77777777" w:rsidR="00745744" w:rsidRDefault="00745744">
    <w:pPr>
      <w:pStyle w:val="Header"/>
      <w:framePr w:wrap="auto" w:vAnchor="text" w:hAnchor="margin" w:xAlign="center" w:y="1"/>
      <w:widowControl/>
    </w:pPr>
    <w:r>
      <w:fldChar w:fldCharType="begin"/>
    </w:r>
    <w:r>
      <w:instrText xml:space="preserve"> PAGE </w:instrText>
    </w:r>
    <w:r>
      <w:fldChar w:fldCharType="separate"/>
    </w:r>
    <w:r w:rsidR="00BC426C">
      <w:t>11</w:t>
    </w:r>
    <w:r>
      <w:fldChar w:fldCharType="end"/>
    </w:r>
  </w:p>
  <w:p w14:paraId="6662A5F3" w14:textId="111A48FB" w:rsidR="00745744" w:rsidRDefault="00D54CFB">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18546A6" w14:textId="77777777" w:rsidR="00745744" w:rsidRDefault="00745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A00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24A2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D0BC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88E1219"/>
    <w:multiLevelType w:val="singleLevel"/>
    <w:tmpl w:val="0407000F"/>
    <w:lvl w:ilvl="0">
      <w:start w:val="1"/>
      <w:numFmt w:val="decimal"/>
      <w:lvlText w:val="%1."/>
      <w:lvlJc w:val="left"/>
      <w:pPr>
        <w:tabs>
          <w:tab w:val="num" w:pos="360"/>
        </w:tabs>
        <w:ind w:left="360" w:hanging="360"/>
      </w:pPr>
    </w:lvl>
  </w:abstractNum>
  <w:abstractNum w:abstractNumId="5" w15:restartNumberingAfterBreak="0">
    <w:nsid w:val="4D18577A"/>
    <w:multiLevelType w:val="hybridMultilevel"/>
    <w:tmpl w:val="62C23026"/>
    <w:lvl w:ilvl="0" w:tplc="04070007">
      <w:start w:val="1"/>
      <w:numFmt w:val="bullet"/>
      <w:lvlText w:val="-"/>
      <w:lvlJc w:val="left"/>
      <w:pPr>
        <w:tabs>
          <w:tab w:val="num" w:pos="644"/>
        </w:tabs>
        <w:ind w:left="644" w:hanging="360"/>
      </w:pPr>
      <w:rPr>
        <w:sz w:val="16"/>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NDA0MTMyMDJQ0lEKTi0uzszPAykwrAUAmzKN5CwAAAA="/>
  </w:docVars>
  <w:rsids>
    <w:rsidRoot w:val="0027143D"/>
    <w:rsid w:val="000A08A1"/>
    <w:rsid w:val="000A3F3D"/>
    <w:rsid w:val="000A4A9A"/>
    <w:rsid w:val="000C5938"/>
    <w:rsid w:val="000E16DF"/>
    <w:rsid w:val="001B2D8D"/>
    <w:rsid w:val="001B4988"/>
    <w:rsid w:val="001D6BC0"/>
    <w:rsid w:val="00257753"/>
    <w:rsid w:val="0027143D"/>
    <w:rsid w:val="002E5655"/>
    <w:rsid w:val="00315C82"/>
    <w:rsid w:val="00372EFB"/>
    <w:rsid w:val="00374566"/>
    <w:rsid w:val="00496273"/>
    <w:rsid w:val="004A7E57"/>
    <w:rsid w:val="005205C7"/>
    <w:rsid w:val="0053604A"/>
    <w:rsid w:val="005B4BC8"/>
    <w:rsid w:val="005F5F14"/>
    <w:rsid w:val="007209CD"/>
    <w:rsid w:val="007362EF"/>
    <w:rsid w:val="00745744"/>
    <w:rsid w:val="00770663"/>
    <w:rsid w:val="00802419"/>
    <w:rsid w:val="00836DB0"/>
    <w:rsid w:val="008A7695"/>
    <w:rsid w:val="00997004"/>
    <w:rsid w:val="009B4EFE"/>
    <w:rsid w:val="00A1594E"/>
    <w:rsid w:val="00A16D59"/>
    <w:rsid w:val="00A509D1"/>
    <w:rsid w:val="00B11999"/>
    <w:rsid w:val="00B33C5A"/>
    <w:rsid w:val="00B94F78"/>
    <w:rsid w:val="00BB6DF0"/>
    <w:rsid w:val="00BC426C"/>
    <w:rsid w:val="00C219DE"/>
    <w:rsid w:val="00C317C8"/>
    <w:rsid w:val="00C34AEA"/>
    <w:rsid w:val="00C81EC0"/>
    <w:rsid w:val="00CB572C"/>
    <w:rsid w:val="00CC42BF"/>
    <w:rsid w:val="00CD0F21"/>
    <w:rsid w:val="00D54CFB"/>
    <w:rsid w:val="00D75692"/>
    <w:rsid w:val="00D75E45"/>
    <w:rsid w:val="00DC0A31"/>
    <w:rsid w:val="00E1605E"/>
    <w:rsid w:val="00EE50AC"/>
    <w:rsid w:val="00F43C93"/>
    <w:rsid w:val="00FC48F4"/>
    <w:rsid w:val="00FE0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Name"/>
  <w:shapeDefaults>
    <o:shapedefaults v:ext="edit" spidmax="2052"/>
    <o:shapelayout v:ext="edit">
      <o:idmap v:ext="edit" data="2"/>
    </o:shapelayout>
  </w:shapeDefaults>
  <w:decimalSymbol w:val=","/>
  <w:listSeparator w:val=";"/>
  <w14:docId w14:val="7E8B3C51"/>
  <w15:chartTrackingRefBased/>
  <w15:docId w15:val="{6F9E26D5-1960-4627-B7BB-589B072A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odyText3">
    <w:name w:val="Body Text 3"/>
    <w:basedOn w:val="Normal"/>
    <w:pPr>
      <w:spacing w:before="120" w:after="0"/>
    </w:pPr>
    <w:rPr>
      <w:rFonts w:ascii="Helvetica" w:hAnsi="Helvetica"/>
      <w:i/>
    </w:rPr>
  </w:style>
  <w:style w:type="paragraph" w:styleId="BodyText2">
    <w:name w:val="Body Text 2"/>
    <w:basedOn w:val="Normal"/>
    <w:pPr>
      <w:jc w:val="both"/>
    </w:pPr>
  </w:style>
  <w:style w:type="paragraph" w:styleId="BalloonText">
    <w:name w:val="Balloon Text"/>
    <w:basedOn w:val="Normal"/>
    <w:semiHidden/>
    <w:rsid w:val="00B33C5A"/>
    <w:rPr>
      <w:rFonts w:ascii="Tahoma" w:hAnsi="Tahoma" w:cs="Tahoma"/>
      <w:sz w:val="16"/>
      <w:szCs w:val="16"/>
    </w:rPr>
  </w:style>
  <w:style w:type="paragraph" w:styleId="Bibliography">
    <w:name w:val="Bibliography"/>
    <w:basedOn w:val="Normal"/>
    <w:next w:val="Normal"/>
    <w:uiPriority w:val="37"/>
    <w:semiHidden/>
    <w:unhideWhenUsed/>
    <w:rsid w:val="00F43C93"/>
  </w:style>
  <w:style w:type="paragraph" w:styleId="BlockText">
    <w:name w:val="Block Text"/>
    <w:basedOn w:val="Normal"/>
    <w:rsid w:val="00F43C93"/>
    <w:pPr>
      <w:spacing w:after="120"/>
      <w:ind w:left="1440" w:right="1440"/>
    </w:pPr>
  </w:style>
  <w:style w:type="paragraph" w:styleId="BodyTextFirstIndent">
    <w:name w:val="Body Text First Indent"/>
    <w:basedOn w:val="BodyText"/>
    <w:link w:val="BodyTextFirstIndentChar"/>
    <w:rsid w:val="00F43C93"/>
    <w:pPr>
      <w:spacing w:after="120"/>
      <w:ind w:firstLine="210"/>
    </w:pPr>
  </w:style>
  <w:style w:type="character" w:customStyle="1" w:styleId="BodyTextChar">
    <w:name w:val="Body Text Char"/>
    <w:link w:val="BodyText"/>
    <w:rsid w:val="00F43C93"/>
    <w:rPr>
      <w:lang w:eastAsia="en-US"/>
    </w:rPr>
  </w:style>
  <w:style w:type="character" w:customStyle="1" w:styleId="BodyTextFirstIndentChar">
    <w:name w:val="Body Text First Indent Char"/>
    <w:basedOn w:val="BodyTextChar"/>
    <w:link w:val="BodyTextFirstIndent"/>
    <w:rsid w:val="00F43C93"/>
    <w:rPr>
      <w:lang w:eastAsia="en-US"/>
    </w:rPr>
  </w:style>
  <w:style w:type="paragraph" w:styleId="BodyTextFirstIndent2">
    <w:name w:val="Body Text First Indent 2"/>
    <w:basedOn w:val="BodyTextIndent"/>
    <w:link w:val="BodyTextFirstIndent2Char"/>
    <w:rsid w:val="00F43C93"/>
    <w:pPr>
      <w:widowControl/>
      <w:spacing w:after="120"/>
      <w:ind w:left="283" w:firstLine="210"/>
    </w:pPr>
    <w:rPr>
      <w:sz w:val="20"/>
    </w:rPr>
  </w:style>
  <w:style w:type="character" w:customStyle="1" w:styleId="BodyTextIndentChar">
    <w:name w:val="Body Text Indent Char"/>
    <w:link w:val="BodyTextIndent"/>
    <w:rsid w:val="00F43C93"/>
    <w:rPr>
      <w:sz w:val="22"/>
      <w:lang w:eastAsia="en-US"/>
    </w:rPr>
  </w:style>
  <w:style w:type="character" w:customStyle="1" w:styleId="BodyTextFirstIndent2Char">
    <w:name w:val="Body Text First Indent 2 Char"/>
    <w:basedOn w:val="BodyTextIndentChar"/>
    <w:link w:val="BodyTextFirstIndent2"/>
    <w:rsid w:val="00F43C93"/>
    <w:rPr>
      <w:sz w:val="22"/>
      <w:lang w:eastAsia="en-US"/>
    </w:rPr>
  </w:style>
  <w:style w:type="paragraph" w:styleId="BodyTextIndent2">
    <w:name w:val="Body Text Indent 2"/>
    <w:basedOn w:val="Normal"/>
    <w:link w:val="BodyTextIndent2Char"/>
    <w:rsid w:val="00F43C93"/>
    <w:pPr>
      <w:spacing w:after="120" w:line="480" w:lineRule="auto"/>
      <w:ind w:left="283"/>
    </w:pPr>
  </w:style>
  <w:style w:type="character" w:customStyle="1" w:styleId="BodyTextIndent2Char">
    <w:name w:val="Body Text Indent 2 Char"/>
    <w:link w:val="BodyTextIndent2"/>
    <w:rsid w:val="00F43C93"/>
    <w:rPr>
      <w:lang w:eastAsia="en-US"/>
    </w:rPr>
  </w:style>
  <w:style w:type="paragraph" w:styleId="BodyTextIndent3">
    <w:name w:val="Body Text Indent 3"/>
    <w:basedOn w:val="Normal"/>
    <w:link w:val="BodyTextIndent3Char"/>
    <w:rsid w:val="00F43C93"/>
    <w:pPr>
      <w:spacing w:after="120"/>
      <w:ind w:left="283"/>
    </w:pPr>
    <w:rPr>
      <w:sz w:val="16"/>
      <w:szCs w:val="16"/>
    </w:rPr>
  </w:style>
  <w:style w:type="character" w:customStyle="1" w:styleId="BodyTextIndent3Char">
    <w:name w:val="Body Text Indent 3 Char"/>
    <w:link w:val="BodyTextIndent3"/>
    <w:rsid w:val="00F43C93"/>
    <w:rPr>
      <w:sz w:val="16"/>
      <w:szCs w:val="16"/>
      <w:lang w:eastAsia="en-US"/>
    </w:rPr>
  </w:style>
  <w:style w:type="paragraph" w:styleId="Closing">
    <w:name w:val="Closing"/>
    <w:basedOn w:val="Normal"/>
    <w:link w:val="ClosingChar"/>
    <w:rsid w:val="00F43C93"/>
    <w:pPr>
      <w:ind w:left="4252"/>
    </w:pPr>
  </w:style>
  <w:style w:type="character" w:customStyle="1" w:styleId="ClosingChar">
    <w:name w:val="Closing Char"/>
    <w:link w:val="Closing"/>
    <w:rsid w:val="00F43C93"/>
    <w:rPr>
      <w:lang w:eastAsia="en-US"/>
    </w:rPr>
  </w:style>
  <w:style w:type="paragraph" w:styleId="CommentSubject">
    <w:name w:val="annotation subject"/>
    <w:basedOn w:val="CommentText"/>
    <w:next w:val="CommentText"/>
    <w:link w:val="CommentSubjectChar"/>
    <w:rsid w:val="00F43C93"/>
    <w:rPr>
      <w:b/>
      <w:bCs/>
    </w:rPr>
  </w:style>
  <w:style w:type="character" w:customStyle="1" w:styleId="CommentTextChar">
    <w:name w:val="Comment Text Char"/>
    <w:link w:val="CommentText"/>
    <w:semiHidden/>
    <w:rsid w:val="00F43C93"/>
    <w:rPr>
      <w:lang w:eastAsia="en-US"/>
    </w:rPr>
  </w:style>
  <w:style w:type="character" w:customStyle="1" w:styleId="CommentSubjectChar">
    <w:name w:val="Comment Subject Char"/>
    <w:link w:val="CommentSubject"/>
    <w:rsid w:val="00F43C93"/>
    <w:rPr>
      <w:b/>
      <w:bCs/>
      <w:lang w:eastAsia="en-US"/>
    </w:rPr>
  </w:style>
  <w:style w:type="paragraph" w:styleId="Date">
    <w:name w:val="Date"/>
    <w:basedOn w:val="Normal"/>
    <w:next w:val="Normal"/>
    <w:link w:val="DateChar"/>
    <w:rsid w:val="00F43C93"/>
  </w:style>
  <w:style w:type="character" w:customStyle="1" w:styleId="DateChar">
    <w:name w:val="Date Char"/>
    <w:link w:val="Date"/>
    <w:rsid w:val="00F43C93"/>
    <w:rPr>
      <w:lang w:eastAsia="en-US"/>
    </w:rPr>
  </w:style>
  <w:style w:type="paragraph" w:styleId="E-mailSignature">
    <w:name w:val="E-mail Signature"/>
    <w:basedOn w:val="Normal"/>
    <w:link w:val="E-mailSignatureChar"/>
    <w:rsid w:val="00F43C93"/>
  </w:style>
  <w:style w:type="character" w:customStyle="1" w:styleId="E-mailSignatureChar">
    <w:name w:val="E-mail Signature Char"/>
    <w:link w:val="E-mailSignature"/>
    <w:rsid w:val="00F43C93"/>
    <w:rPr>
      <w:lang w:eastAsia="en-US"/>
    </w:rPr>
  </w:style>
  <w:style w:type="paragraph" w:styleId="EndnoteText">
    <w:name w:val="endnote text"/>
    <w:basedOn w:val="Normal"/>
    <w:link w:val="EndnoteTextChar"/>
    <w:rsid w:val="00F43C93"/>
  </w:style>
  <w:style w:type="character" w:customStyle="1" w:styleId="EndnoteTextChar">
    <w:name w:val="Endnote Text Char"/>
    <w:link w:val="EndnoteText"/>
    <w:rsid w:val="00F43C93"/>
    <w:rPr>
      <w:lang w:eastAsia="en-US"/>
    </w:rPr>
  </w:style>
  <w:style w:type="paragraph" w:styleId="EnvelopeAddress">
    <w:name w:val="envelope address"/>
    <w:basedOn w:val="Normal"/>
    <w:rsid w:val="00F43C9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43C93"/>
    <w:rPr>
      <w:rFonts w:ascii="Calibri Light" w:hAnsi="Calibri Light"/>
    </w:rPr>
  </w:style>
  <w:style w:type="paragraph" w:styleId="HTMLAddress">
    <w:name w:val="HTML Address"/>
    <w:basedOn w:val="Normal"/>
    <w:link w:val="HTMLAddressChar"/>
    <w:rsid w:val="00F43C93"/>
    <w:rPr>
      <w:i/>
      <w:iCs/>
    </w:rPr>
  </w:style>
  <w:style w:type="character" w:customStyle="1" w:styleId="HTMLAddressChar">
    <w:name w:val="HTML Address Char"/>
    <w:link w:val="HTMLAddress"/>
    <w:rsid w:val="00F43C93"/>
    <w:rPr>
      <w:i/>
      <w:iCs/>
      <w:lang w:eastAsia="en-US"/>
    </w:rPr>
  </w:style>
  <w:style w:type="paragraph" w:styleId="HTMLPreformatted">
    <w:name w:val="HTML Preformatted"/>
    <w:basedOn w:val="Normal"/>
    <w:link w:val="HTMLPreformattedChar"/>
    <w:rsid w:val="00F43C93"/>
    <w:rPr>
      <w:rFonts w:ascii="Courier New" w:hAnsi="Courier New" w:cs="Courier New"/>
    </w:rPr>
  </w:style>
  <w:style w:type="character" w:customStyle="1" w:styleId="HTMLPreformattedChar">
    <w:name w:val="HTML Preformatted Char"/>
    <w:link w:val="HTMLPreformatted"/>
    <w:rsid w:val="00F43C93"/>
    <w:rPr>
      <w:rFonts w:ascii="Courier New" w:hAnsi="Courier New" w:cs="Courier New"/>
      <w:lang w:eastAsia="en-US"/>
    </w:rPr>
  </w:style>
  <w:style w:type="paragraph" w:styleId="Index3">
    <w:name w:val="index 3"/>
    <w:basedOn w:val="Normal"/>
    <w:next w:val="Normal"/>
    <w:rsid w:val="00F43C93"/>
    <w:pPr>
      <w:ind w:left="600" w:hanging="200"/>
    </w:pPr>
  </w:style>
  <w:style w:type="paragraph" w:styleId="Index4">
    <w:name w:val="index 4"/>
    <w:basedOn w:val="Normal"/>
    <w:next w:val="Normal"/>
    <w:rsid w:val="00F43C93"/>
    <w:pPr>
      <w:ind w:left="800" w:hanging="200"/>
    </w:pPr>
  </w:style>
  <w:style w:type="paragraph" w:styleId="Index5">
    <w:name w:val="index 5"/>
    <w:basedOn w:val="Normal"/>
    <w:next w:val="Normal"/>
    <w:rsid w:val="00F43C93"/>
    <w:pPr>
      <w:ind w:left="1000" w:hanging="200"/>
    </w:pPr>
  </w:style>
  <w:style w:type="paragraph" w:styleId="Index6">
    <w:name w:val="index 6"/>
    <w:basedOn w:val="Normal"/>
    <w:next w:val="Normal"/>
    <w:rsid w:val="00F43C93"/>
    <w:pPr>
      <w:ind w:left="1200" w:hanging="200"/>
    </w:pPr>
  </w:style>
  <w:style w:type="paragraph" w:styleId="Index7">
    <w:name w:val="index 7"/>
    <w:basedOn w:val="Normal"/>
    <w:next w:val="Normal"/>
    <w:rsid w:val="00F43C93"/>
    <w:pPr>
      <w:ind w:left="1400" w:hanging="200"/>
    </w:pPr>
  </w:style>
  <w:style w:type="paragraph" w:styleId="Index8">
    <w:name w:val="index 8"/>
    <w:basedOn w:val="Normal"/>
    <w:next w:val="Normal"/>
    <w:rsid w:val="00F43C93"/>
    <w:pPr>
      <w:ind w:left="1600" w:hanging="200"/>
    </w:pPr>
  </w:style>
  <w:style w:type="paragraph" w:styleId="Index9">
    <w:name w:val="index 9"/>
    <w:basedOn w:val="Normal"/>
    <w:next w:val="Normal"/>
    <w:rsid w:val="00F43C93"/>
    <w:pPr>
      <w:ind w:left="1800" w:hanging="200"/>
    </w:pPr>
  </w:style>
  <w:style w:type="paragraph" w:styleId="IntenseQuote">
    <w:name w:val="Intense Quote"/>
    <w:basedOn w:val="Normal"/>
    <w:next w:val="Normal"/>
    <w:link w:val="IntenseQuoteChar"/>
    <w:uiPriority w:val="30"/>
    <w:qFormat/>
    <w:rsid w:val="00F43C9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43C93"/>
    <w:rPr>
      <w:i/>
      <w:iCs/>
      <w:color w:val="4472C4"/>
      <w:lang w:eastAsia="en-US"/>
    </w:rPr>
  </w:style>
  <w:style w:type="paragraph" w:styleId="ListContinue">
    <w:name w:val="List Continue"/>
    <w:basedOn w:val="Normal"/>
    <w:rsid w:val="00F43C93"/>
    <w:pPr>
      <w:spacing w:after="120"/>
      <w:ind w:left="283"/>
      <w:contextualSpacing/>
    </w:pPr>
  </w:style>
  <w:style w:type="paragraph" w:styleId="ListContinue2">
    <w:name w:val="List Continue 2"/>
    <w:basedOn w:val="Normal"/>
    <w:rsid w:val="00F43C93"/>
    <w:pPr>
      <w:spacing w:after="120"/>
      <w:ind w:left="566"/>
      <w:contextualSpacing/>
    </w:pPr>
  </w:style>
  <w:style w:type="paragraph" w:styleId="ListContinue3">
    <w:name w:val="List Continue 3"/>
    <w:basedOn w:val="Normal"/>
    <w:rsid w:val="00F43C93"/>
    <w:pPr>
      <w:spacing w:after="120"/>
      <w:ind w:left="849"/>
      <w:contextualSpacing/>
    </w:pPr>
  </w:style>
  <w:style w:type="paragraph" w:styleId="ListContinue4">
    <w:name w:val="List Continue 4"/>
    <w:basedOn w:val="Normal"/>
    <w:rsid w:val="00F43C93"/>
    <w:pPr>
      <w:spacing w:after="120"/>
      <w:ind w:left="1132"/>
      <w:contextualSpacing/>
    </w:pPr>
  </w:style>
  <w:style w:type="paragraph" w:styleId="ListContinue5">
    <w:name w:val="List Continue 5"/>
    <w:basedOn w:val="Normal"/>
    <w:rsid w:val="00F43C93"/>
    <w:pPr>
      <w:spacing w:after="120"/>
      <w:ind w:left="1415"/>
      <w:contextualSpacing/>
    </w:pPr>
  </w:style>
  <w:style w:type="paragraph" w:styleId="ListNumber3">
    <w:name w:val="List Number 3"/>
    <w:basedOn w:val="Normal"/>
    <w:rsid w:val="00F43C93"/>
    <w:pPr>
      <w:numPr>
        <w:numId w:val="5"/>
      </w:numPr>
      <w:contextualSpacing/>
    </w:pPr>
  </w:style>
  <w:style w:type="paragraph" w:styleId="ListNumber4">
    <w:name w:val="List Number 4"/>
    <w:basedOn w:val="Normal"/>
    <w:rsid w:val="00F43C93"/>
    <w:pPr>
      <w:numPr>
        <w:numId w:val="6"/>
      </w:numPr>
      <w:contextualSpacing/>
    </w:pPr>
  </w:style>
  <w:style w:type="paragraph" w:styleId="ListNumber5">
    <w:name w:val="List Number 5"/>
    <w:basedOn w:val="Normal"/>
    <w:rsid w:val="00F43C93"/>
    <w:pPr>
      <w:numPr>
        <w:numId w:val="7"/>
      </w:numPr>
      <w:contextualSpacing/>
    </w:pPr>
  </w:style>
  <w:style w:type="paragraph" w:styleId="ListParagraph">
    <w:name w:val="List Paragraph"/>
    <w:basedOn w:val="Normal"/>
    <w:uiPriority w:val="34"/>
    <w:qFormat/>
    <w:rsid w:val="00F43C93"/>
    <w:pPr>
      <w:ind w:left="720"/>
    </w:pPr>
  </w:style>
  <w:style w:type="paragraph" w:styleId="MacroText">
    <w:name w:val="macro"/>
    <w:link w:val="MacroTextChar"/>
    <w:rsid w:val="00F43C9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43C93"/>
    <w:rPr>
      <w:rFonts w:ascii="Courier New" w:hAnsi="Courier New" w:cs="Courier New"/>
      <w:lang w:eastAsia="en-US"/>
    </w:rPr>
  </w:style>
  <w:style w:type="paragraph" w:styleId="MessageHeader">
    <w:name w:val="Message Header"/>
    <w:basedOn w:val="Normal"/>
    <w:link w:val="MessageHeaderChar"/>
    <w:rsid w:val="00F43C9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43C93"/>
    <w:rPr>
      <w:rFonts w:ascii="Calibri Light" w:hAnsi="Calibri Light"/>
      <w:sz w:val="24"/>
      <w:szCs w:val="24"/>
      <w:shd w:val="pct20" w:color="auto" w:fill="auto"/>
      <w:lang w:eastAsia="en-US"/>
    </w:rPr>
  </w:style>
  <w:style w:type="paragraph" w:styleId="NoSpacing">
    <w:name w:val="No Spacing"/>
    <w:uiPriority w:val="1"/>
    <w:qFormat/>
    <w:rsid w:val="00F43C93"/>
    <w:rPr>
      <w:lang w:eastAsia="en-US"/>
    </w:rPr>
  </w:style>
  <w:style w:type="paragraph" w:styleId="NormalWeb">
    <w:name w:val="Normal (Web)"/>
    <w:basedOn w:val="Normal"/>
    <w:rsid w:val="00F43C93"/>
    <w:rPr>
      <w:sz w:val="24"/>
      <w:szCs w:val="24"/>
    </w:rPr>
  </w:style>
  <w:style w:type="paragraph" w:styleId="NormalIndent">
    <w:name w:val="Normal Indent"/>
    <w:basedOn w:val="Normal"/>
    <w:rsid w:val="00F43C93"/>
    <w:pPr>
      <w:ind w:left="720"/>
    </w:pPr>
  </w:style>
  <w:style w:type="paragraph" w:styleId="NoteHeading">
    <w:name w:val="Note Heading"/>
    <w:basedOn w:val="Normal"/>
    <w:next w:val="Normal"/>
    <w:link w:val="NoteHeadingChar"/>
    <w:rsid w:val="00F43C93"/>
  </w:style>
  <w:style w:type="character" w:customStyle="1" w:styleId="NoteHeadingChar">
    <w:name w:val="Note Heading Char"/>
    <w:link w:val="NoteHeading"/>
    <w:rsid w:val="00F43C93"/>
    <w:rPr>
      <w:lang w:eastAsia="en-US"/>
    </w:rPr>
  </w:style>
  <w:style w:type="paragraph" w:styleId="Quote">
    <w:name w:val="Quote"/>
    <w:basedOn w:val="Normal"/>
    <w:next w:val="Normal"/>
    <w:link w:val="QuoteChar"/>
    <w:uiPriority w:val="29"/>
    <w:qFormat/>
    <w:rsid w:val="00F43C93"/>
    <w:pPr>
      <w:spacing w:before="200" w:after="160"/>
      <w:ind w:left="864" w:right="864"/>
      <w:jc w:val="center"/>
    </w:pPr>
    <w:rPr>
      <w:i/>
      <w:iCs/>
      <w:color w:val="404040"/>
    </w:rPr>
  </w:style>
  <w:style w:type="character" w:customStyle="1" w:styleId="QuoteChar">
    <w:name w:val="Quote Char"/>
    <w:link w:val="Quote"/>
    <w:uiPriority w:val="29"/>
    <w:rsid w:val="00F43C93"/>
    <w:rPr>
      <w:i/>
      <w:iCs/>
      <w:color w:val="404040"/>
      <w:lang w:eastAsia="en-US"/>
    </w:rPr>
  </w:style>
  <w:style w:type="paragraph" w:styleId="Salutation">
    <w:name w:val="Salutation"/>
    <w:basedOn w:val="Normal"/>
    <w:next w:val="Normal"/>
    <w:link w:val="SalutationChar"/>
    <w:rsid w:val="00F43C93"/>
  </w:style>
  <w:style w:type="character" w:customStyle="1" w:styleId="SalutationChar">
    <w:name w:val="Salutation Char"/>
    <w:link w:val="Salutation"/>
    <w:rsid w:val="00F43C93"/>
    <w:rPr>
      <w:lang w:eastAsia="en-US"/>
    </w:rPr>
  </w:style>
  <w:style w:type="paragraph" w:styleId="Signature">
    <w:name w:val="Signature"/>
    <w:basedOn w:val="Normal"/>
    <w:link w:val="SignatureChar"/>
    <w:rsid w:val="00F43C93"/>
    <w:pPr>
      <w:ind w:left="4252"/>
    </w:pPr>
  </w:style>
  <w:style w:type="character" w:customStyle="1" w:styleId="SignatureChar">
    <w:name w:val="Signature Char"/>
    <w:link w:val="Signature"/>
    <w:rsid w:val="00F43C93"/>
    <w:rPr>
      <w:lang w:eastAsia="en-US"/>
    </w:rPr>
  </w:style>
  <w:style w:type="paragraph" w:styleId="Subtitle">
    <w:name w:val="Subtitle"/>
    <w:basedOn w:val="Normal"/>
    <w:next w:val="Normal"/>
    <w:link w:val="SubtitleChar"/>
    <w:qFormat/>
    <w:rsid w:val="00F43C93"/>
    <w:pPr>
      <w:spacing w:after="60"/>
      <w:jc w:val="center"/>
      <w:outlineLvl w:val="1"/>
    </w:pPr>
    <w:rPr>
      <w:rFonts w:ascii="Calibri Light" w:hAnsi="Calibri Light"/>
      <w:sz w:val="24"/>
      <w:szCs w:val="24"/>
    </w:rPr>
  </w:style>
  <w:style w:type="character" w:customStyle="1" w:styleId="SubtitleChar">
    <w:name w:val="Subtitle Char"/>
    <w:link w:val="Subtitle"/>
    <w:rsid w:val="00F43C93"/>
    <w:rPr>
      <w:rFonts w:ascii="Calibri Light" w:hAnsi="Calibri Light"/>
      <w:sz w:val="24"/>
      <w:szCs w:val="24"/>
      <w:lang w:eastAsia="en-US"/>
    </w:rPr>
  </w:style>
  <w:style w:type="paragraph" w:styleId="TableofAuthorities">
    <w:name w:val="table of authorities"/>
    <w:basedOn w:val="Normal"/>
    <w:next w:val="Normal"/>
    <w:rsid w:val="00F43C93"/>
    <w:pPr>
      <w:ind w:left="200" w:hanging="200"/>
    </w:pPr>
  </w:style>
  <w:style w:type="paragraph" w:styleId="TableofFigures">
    <w:name w:val="table of figures"/>
    <w:basedOn w:val="Normal"/>
    <w:next w:val="Normal"/>
    <w:rsid w:val="00F43C93"/>
  </w:style>
  <w:style w:type="paragraph" w:styleId="Title">
    <w:name w:val="Title"/>
    <w:basedOn w:val="Normal"/>
    <w:next w:val="Normal"/>
    <w:link w:val="TitleChar"/>
    <w:qFormat/>
    <w:rsid w:val="00F43C9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43C93"/>
    <w:rPr>
      <w:rFonts w:ascii="Calibri Light" w:hAnsi="Calibri Light"/>
      <w:b/>
      <w:bCs/>
      <w:kern w:val="28"/>
      <w:sz w:val="32"/>
      <w:szCs w:val="32"/>
      <w:lang w:eastAsia="en-US"/>
    </w:rPr>
  </w:style>
  <w:style w:type="paragraph" w:styleId="TOAHeading">
    <w:name w:val="toa heading"/>
    <w:basedOn w:val="Normal"/>
    <w:next w:val="Normal"/>
    <w:rsid w:val="00F43C9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43C9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354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3306</Words>
  <Characters>18849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32.611</vt:lpstr>
    </vt:vector>
  </TitlesOfParts>
  <Company>ETSI</Company>
  <LinksUpToDate>false</LinksUpToDate>
  <CharactersWithSpaces>22111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32.611</dc:title>
  <dc:subject>Telecommunication management; Configuration Management (CM); Bulk CM Integration Reference Point (IRP): Requirements (Release 19)</dc:subject>
  <dc:creator>MCC Support</dc:creator>
  <cp:keywords>UMTS, management</cp:keywords>
  <dc:description/>
  <cp:lastModifiedBy>CR0054</cp:lastModifiedBy>
  <cp:revision>3</cp:revision>
  <cp:lastPrinted>2001-05-10T13:00:00Z</cp:lastPrinted>
  <dcterms:created xsi:type="dcterms:W3CDTF">2025-10-13T19:04:00Z</dcterms:created>
  <dcterms:modified xsi:type="dcterms:W3CDTF">2025-10-17T11:39:00Z</dcterms:modified>
</cp:coreProperties>
</file>