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979694" w14:textId="77777777" w:rsidR="00080512" w:rsidRDefault="00080512" w:rsidP="007D154F">
      <w:pPr>
        <w:pStyle w:val="ZA"/>
        <w:framePr w:wrap="notBeside"/>
      </w:pPr>
      <w:bookmarkStart w:id="0" w:name="page1"/>
      <w:r>
        <w:rPr>
          <w:sz w:val="64"/>
        </w:rPr>
        <w:t xml:space="preserve">3GPP TS </w:t>
      </w:r>
      <w:r w:rsidR="007D154F">
        <w:rPr>
          <w:sz w:val="64"/>
        </w:rPr>
        <w:t>32</w:t>
      </w:r>
      <w:r>
        <w:rPr>
          <w:sz w:val="64"/>
        </w:rPr>
        <w:t>.</w:t>
      </w:r>
      <w:r w:rsidR="007D154F">
        <w:rPr>
          <w:sz w:val="64"/>
        </w:rPr>
        <w:t>606</w:t>
      </w:r>
      <w:r>
        <w:rPr>
          <w:sz w:val="64"/>
        </w:rPr>
        <w:t xml:space="preserve"> </w:t>
      </w:r>
      <w:r w:rsidR="00C679DE">
        <w:t>V</w:t>
      </w:r>
      <w:r w:rsidR="002F5F44">
        <w:t>19.0.0</w:t>
      </w:r>
      <w:r>
        <w:t xml:space="preserve"> </w:t>
      </w:r>
      <w:r>
        <w:rPr>
          <w:sz w:val="32"/>
        </w:rPr>
        <w:t>(</w:t>
      </w:r>
      <w:r w:rsidR="002F5F44">
        <w:rPr>
          <w:sz w:val="32"/>
        </w:rPr>
        <w:t>2025-09</w:t>
      </w:r>
      <w:r>
        <w:rPr>
          <w:sz w:val="32"/>
        </w:rPr>
        <w:t>)</w:t>
      </w:r>
    </w:p>
    <w:p w14:paraId="42786D7A" w14:textId="77777777" w:rsidR="00080512" w:rsidRDefault="00080512">
      <w:pPr>
        <w:pStyle w:val="ZB"/>
        <w:framePr w:wrap="notBeside"/>
      </w:pPr>
      <w:r>
        <w:t>Technical Specification</w:t>
      </w:r>
    </w:p>
    <w:p w14:paraId="210CC6A0" w14:textId="77777777" w:rsidR="00080512" w:rsidRDefault="00080512">
      <w:pPr>
        <w:pStyle w:val="ZT"/>
        <w:framePr w:wrap="notBeside"/>
      </w:pPr>
      <w:r>
        <w:t>3rd Generation Partnership Project;</w:t>
      </w:r>
    </w:p>
    <w:p w14:paraId="022CB1C9" w14:textId="77777777" w:rsidR="005E10DF" w:rsidRDefault="00080512" w:rsidP="005E10DF">
      <w:pPr>
        <w:pStyle w:val="ZT"/>
        <w:framePr w:wrap="notBeside"/>
      </w:pPr>
      <w:r>
        <w:t xml:space="preserve">Technical Specification Group </w:t>
      </w:r>
      <w:r w:rsidR="005E10DF">
        <w:t>Services and System Aspects;</w:t>
      </w:r>
    </w:p>
    <w:p w14:paraId="07AD0E57" w14:textId="77777777" w:rsidR="005E10DF" w:rsidRPr="00C679DE" w:rsidRDefault="005E10DF" w:rsidP="005E10DF">
      <w:pPr>
        <w:pStyle w:val="ZT"/>
        <w:framePr w:wrap="notBeside"/>
        <w:rPr>
          <w:snapToGrid w:val="0"/>
          <w:lang w:val="en-US"/>
        </w:rPr>
      </w:pPr>
      <w:r w:rsidRPr="00C679DE">
        <w:rPr>
          <w:snapToGrid w:val="0"/>
          <w:lang w:val="en-US"/>
        </w:rPr>
        <w:t>Telecommunication management;</w:t>
      </w:r>
    </w:p>
    <w:p w14:paraId="150BDA6E" w14:textId="77777777" w:rsidR="005E10DF" w:rsidRPr="00C679DE" w:rsidRDefault="005E10DF" w:rsidP="005E10DF">
      <w:pPr>
        <w:pStyle w:val="ZT"/>
        <w:framePr w:wrap="notBeside"/>
        <w:rPr>
          <w:snapToGrid w:val="0"/>
          <w:lang w:val="en-US"/>
        </w:rPr>
      </w:pPr>
      <w:r w:rsidRPr="00C679DE">
        <w:rPr>
          <w:snapToGrid w:val="0"/>
          <w:lang w:val="en-US"/>
        </w:rPr>
        <w:t xml:space="preserve"> Configuration Management (CM);</w:t>
      </w:r>
    </w:p>
    <w:p w14:paraId="02C768A0" w14:textId="77777777" w:rsidR="00080512" w:rsidRDefault="005E10DF" w:rsidP="005E10DF">
      <w:pPr>
        <w:pStyle w:val="ZT"/>
        <w:framePr w:wrap="notBeside"/>
      </w:pPr>
      <w:r w:rsidRPr="00C679DE">
        <w:rPr>
          <w:snapToGrid w:val="0"/>
          <w:lang w:val="en-US"/>
        </w:rPr>
        <w:t xml:space="preserve"> </w:t>
      </w:r>
      <w:r>
        <w:rPr>
          <w:color w:val="000000"/>
        </w:rPr>
        <w:t>Basic</w:t>
      </w:r>
      <w:r>
        <w:t xml:space="preserve"> CM Integration Reference Point (IRP</w:t>
      </w:r>
      <w:r w:rsidR="009F36CB">
        <w:t>);</w:t>
      </w:r>
    </w:p>
    <w:p w14:paraId="37056EF8" w14:textId="77777777" w:rsidR="005E10DF" w:rsidRDefault="00C3497F" w:rsidP="005E10DF">
      <w:pPr>
        <w:pStyle w:val="ZT"/>
        <w:framePr w:wrap="notBeside"/>
      </w:pPr>
      <w:r>
        <w:t>Solution Set (SS) d</w:t>
      </w:r>
      <w:r w:rsidR="005E10DF">
        <w:t>efinitions</w:t>
      </w:r>
    </w:p>
    <w:p w14:paraId="667F0210" w14:textId="77777777" w:rsidR="00080512" w:rsidRDefault="00080512" w:rsidP="005E10DF">
      <w:pPr>
        <w:pStyle w:val="ZT"/>
        <w:framePr w:wrap="notBeside"/>
      </w:pPr>
      <w:r>
        <w:t>(</w:t>
      </w:r>
      <w:r>
        <w:rPr>
          <w:rStyle w:val="ZGSM"/>
        </w:rPr>
        <w:t>Release</w:t>
      </w:r>
      <w:r w:rsidR="002F5F44">
        <w:rPr>
          <w:rStyle w:val="ZGSM"/>
        </w:rPr>
        <w:t xml:space="preserve"> 19</w:t>
      </w:r>
      <w:r>
        <w:t>)</w:t>
      </w:r>
    </w:p>
    <w:p w14:paraId="317F106E" w14:textId="77777777" w:rsidR="00080512" w:rsidRDefault="00080512">
      <w:pPr>
        <w:pStyle w:val="ZT"/>
        <w:framePr w:wrap="notBeside"/>
        <w:rPr>
          <w:i/>
          <w:sz w:val="28"/>
        </w:rPr>
      </w:pPr>
    </w:p>
    <w:bookmarkStart w:id="1" w:name="_MON_1684549432"/>
    <w:bookmarkEnd w:id="1"/>
    <w:p w14:paraId="72A62606" w14:textId="77777777" w:rsidR="00644606" w:rsidRPr="00644606" w:rsidRDefault="009F29FB" w:rsidP="00644606">
      <w:pPr>
        <w:pStyle w:val="ZU"/>
        <w:framePr w:h="1865" w:hRule="exact" w:wrap="notBeside"/>
        <w:tabs>
          <w:tab w:val="right" w:pos="10205"/>
        </w:tabs>
        <w:jc w:val="left"/>
        <w:rPr>
          <w:i/>
        </w:rPr>
      </w:pPr>
      <w:r w:rsidRPr="009F29FB">
        <w:rPr>
          <w:i/>
        </w:rPr>
        <w:object w:dxaOrig="2026" w:dyaOrig="1251" w14:anchorId="297AA1A3">
          <v:shape id="_x0000_i1026" type="#_x0000_t75" style="width:127.5pt;height:79pt" o:ole="">
            <v:imagedata r:id="rId9" o:title=""/>
          </v:shape>
          <o:OLEObject Type="Embed" ProgID="Word.Picture.8" ShapeID="_x0000_i1026" DrawAspect="Content" ObjectID="_1822213522" r:id="rId10"/>
        </w:object>
      </w:r>
      <w:r w:rsidR="00644606" w:rsidRPr="00644606">
        <w:rPr>
          <w:i/>
        </w:rPr>
        <w:tab/>
      </w:r>
      <w:r w:rsidR="00F61505">
        <w:rPr>
          <w:i/>
        </w:rPr>
        <w:pict w14:anchorId="6097B5F7">
          <v:shape id="_x0000_i1027" type="#_x0000_t75" style="width:128pt;height:75pt">
            <v:imagedata r:id="rId11" o:title="3GPP-logo_web"/>
          </v:shape>
        </w:pict>
      </w:r>
    </w:p>
    <w:p w14:paraId="6B0D9AC1" w14:textId="77777777" w:rsidR="00080512" w:rsidRDefault="00080512" w:rsidP="007D154F">
      <w:pPr>
        <w:pStyle w:val="ZU"/>
        <w:framePr w:h="1865" w:hRule="exact" w:wrap="notBeside"/>
        <w:tabs>
          <w:tab w:val="right" w:pos="10206"/>
        </w:tabs>
        <w:jc w:val="left"/>
      </w:pPr>
    </w:p>
    <w:p w14:paraId="03F6D195"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ED2F129" w14:textId="77777777" w:rsidR="00080512" w:rsidRDefault="00080512">
      <w:pPr>
        <w:pStyle w:val="ZV"/>
        <w:framePr w:wrap="notBeside"/>
      </w:pPr>
    </w:p>
    <w:bookmarkEnd w:id="0"/>
    <w:p w14:paraId="6D7A75ED" w14:textId="77777777" w:rsidR="00080512" w:rsidRPr="007D154F" w:rsidRDefault="00080512" w:rsidP="007D154F">
      <w:pPr>
        <w:sectPr w:rsidR="00080512" w:rsidRPr="007D154F">
          <w:footnotePr>
            <w:numRestart w:val="eachSect"/>
          </w:footnotePr>
          <w:pgSz w:w="11907" w:h="16840"/>
          <w:pgMar w:top="2268" w:right="851" w:bottom="10773" w:left="851" w:header="0" w:footer="0" w:gutter="0"/>
          <w:cols w:space="720"/>
        </w:sectPr>
      </w:pPr>
    </w:p>
    <w:p w14:paraId="0E0B029B" w14:textId="77777777" w:rsidR="00080512" w:rsidRDefault="00080512">
      <w:bookmarkStart w:id="2" w:name="page2"/>
    </w:p>
    <w:p w14:paraId="576FB160" w14:textId="77777777" w:rsidR="00080512" w:rsidRDefault="00080512">
      <w:pPr>
        <w:pStyle w:val="FP"/>
        <w:framePr w:wrap="notBeside" w:hAnchor="margin" w:y="1419"/>
        <w:pBdr>
          <w:bottom w:val="single" w:sz="6" w:space="1" w:color="auto"/>
        </w:pBdr>
        <w:spacing w:before="240"/>
        <w:ind w:left="2835" w:right="2835"/>
        <w:jc w:val="center"/>
      </w:pPr>
      <w:r>
        <w:t>Keywords</w:t>
      </w:r>
    </w:p>
    <w:p w14:paraId="72F48B23" w14:textId="77777777" w:rsidR="00080512" w:rsidRDefault="00BB5E68">
      <w:pPr>
        <w:pStyle w:val="FP"/>
        <w:framePr w:wrap="notBeside" w:hAnchor="margin" w:y="1419"/>
        <w:ind w:left="2835" w:right="2835"/>
        <w:jc w:val="center"/>
        <w:rPr>
          <w:rFonts w:ascii="Arial" w:hAnsi="Arial"/>
          <w:sz w:val="18"/>
        </w:rPr>
      </w:pPr>
      <w:r>
        <w:rPr>
          <w:rFonts w:ascii="Arial" w:hAnsi="Arial"/>
          <w:sz w:val="18"/>
        </w:rPr>
        <w:t>UMTS, management, CORBA, SOAP, architecture</w:t>
      </w:r>
    </w:p>
    <w:p w14:paraId="2A8AA0B2" w14:textId="77777777" w:rsidR="00080512" w:rsidRDefault="00080512"/>
    <w:p w14:paraId="2343A48F"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750CB7E5" w14:textId="77777777" w:rsidR="00080512" w:rsidRDefault="00080512">
      <w:pPr>
        <w:pStyle w:val="FP"/>
        <w:framePr w:wrap="notBeside" w:hAnchor="margin" w:yAlign="center"/>
        <w:pBdr>
          <w:bottom w:val="single" w:sz="6" w:space="1" w:color="auto"/>
        </w:pBdr>
        <w:ind w:left="2835" w:right="2835"/>
        <w:jc w:val="center"/>
      </w:pPr>
      <w:r>
        <w:t>Postal address</w:t>
      </w:r>
    </w:p>
    <w:p w14:paraId="03F7C401" w14:textId="77777777" w:rsidR="00080512" w:rsidRDefault="00080512">
      <w:pPr>
        <w:pStyle w:val="FP"/>
        <w:framePr w:wrap="notBeside" w:hAnchor="margin" w:yAlign="center"/>
        <w:ind w:left="2835" w:right="2835"/>
        <w:jc w:val="center"/>
        <w:rPr>
          <w:rFonts w:ascii="Arial" w:hAnsi="Arial"/>
          <w:sz w:val="18"/>
        </w:rPr>
      </w:pPr>
    </w:p>
    <w:p w14:paraId="53271EEC" w14:textId="77777777" w:rsidR="00080512" w:rsidRDefault="00080512">
      <w:pPr>
        <w:pStyle w:val="FP"/>
        <w:framePr w:wrap="notBeside" w:hAnchor="margin" w:yAlign="center"/>
        <w:pBdr>
          <w:bottom w:val="single" w:sz="6" w:space="1" w:color="auto"/>
        </w:pBdr>
        <w:spacing w:before="240"/>
        <w:ind w:left="2835" w:right="2835"/>
        <w:jc w:val="center"/>
      </w:pPr>
      <w:r>
        <w:t>3GPP support office address</w:t>
      </w:r>
    </w:p>
    <w:p w14:paraId="1EDA254B"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1D574C1"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4ECE707" w14:textId="77777777" w:rsidR="00080512" w:rsidRPr="00C679DE" w:rsidRDefault="00080512">
      <w:pPr>
        <w:pStyle w:val="FP"/>
        <w:framePr w:wrap="notBeside" w:hAnchor="margin" w:yAlign="center"/>
        <w:spacing w:after="20"/>
        <w:ind w:left="2835" w:right="2835"/>
        <w:jc w:val="center"/>
        <w:rPr>
          <w:rFonts w:ascii="Arial" w:hAnsi="Arial"/>
          <w:sz w:val="18"/>
          <w:lang w:val="en-US"/>
        </w:rPr>
      </w:pPr>
      <w:r w:rsidRPr="00C679DE">
        <w:rPr>
          <w:rFonts w:ascii="Arial" w:hAnsi="Arial"/>
          <w:sz w:val="18"/>
          <w:lang w:val="en-US"/>
        </w:rPr>
        <w:t>Tel.: +33 4 92 94 42 00 Fax: +33 4 93 65 47 16</w:t>
      </w:r>
    </w:p>
    <w:p w14:paraId="6F67EC5B" w14:textId="77777777" w:rsidR="00080512" w:rsidRPr="00C679DE" w:rsidRDefault="00080512">
      <w:pPr>
        <w:pStyle w:val="FP"/>
        <w:framePr w:wrap="notBeside" w:hAnchor="margin" w:yAlign="center"/>
        <w:pBdr>
          <w:bottom w:val="single" w:sz="6" w:space="1" w:color="auto"/>
        </w:pBdr>
        <w:spacing w:before="240"/>
        <w:ind w:left="2835" w:right="2835"/>
        <w:jc w:val="center"/>
        <w:rPr>
          <w:lang w:val="en-US"/>
        </w:rPr>
      </w:pPr>
      <w:r w:rsidRPr="00C679DE">
        <w:rPr>
          <w:lang w:val="en-US"/>
        </w:rPr>
        <w:t>Internet</w:t>
      </w:r>
    </w:p>
    <w:p w14:paraId="00E33FB8" w14:textId="77777777" w:rsidR="00080512" w:rsidRPr="00C679DE" w:rsidRDefault="00080512">
      <w:pPr>
        <w:pStyle w:val="FP"/>
        <w:framePr w:wrap="notBeside" w:hAnchor="margin" w:yAlign="center"/>
        <w:ind w:left="2835" w:right="2835"/>
        <w:jc w:val="center"/>
        <w:rPr>
          <w:rFonts w:ascii="Arial" w:hAnsi="Arial"/>
          <w:sz w:val="18"/>
          <w:lang w:val="en-US"/>
        </w:rPr>
      </w:pPr>
      <w:r w:rsidRPr="00C679DE">
        <w:rPr>
          <w:rFonts w:ascii="Arial" w:hAnsi="Arial"/>
          <w:sz w:val="18"/>
          <w:lang w:val="en-US"/>
        </w:rPr>
        <w:t>http://www.3gpp.org</w:t>
      </w:r>
    </w:p>
    <w:p w14:paraId="2910359C" w14:textId="77777777" w:rsidR="00080512" w:rsidRPr="00C679DE" w:rsidRDefault="00080512">
      <w:pPr>
        <w:rPr>
          <w:lang w:val="en-US"/>
        </w:rPr>
      </w:pPr>
    </w:p>
    <w:p w14:paraId="6DE56B40" w14:textId="77777777" w:rsidR="00080512" w:rsidRPr="00C679D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lang w:val="en-US"/>
        </w:rPr>
      </w:pPr>
      <w:r w:rsidRPr="00C679DE">
        <w:rPr>
          <w:rFonts w:ascii="Arial" w:hAnsi="Arial"/>
          <w:b/>
          <w:i/>
          <w:noProof/>
          <w:lang w:val="en-US"/>
        </w:rPr>
        <w:t>Copyright Notification</w:t>
      </w:r>
    </w:p>
    <w:p w14:paraId="155069D4"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8F8B7B7" w14:textId="77777777" w:rsidR="00080512" w:rsidRDefault="00080512" w:rsidP="00FA1266">
      <w:pPr>
        <w:pStyle w:val="FP"/>
        <w:framePr w:h="3057" w:hRule="exact" w:wrap="notBeside" w:vAnchor="page" w:hAnchor="margin" w:y="12605"/>
        <w:jc w:val="center"/>
        <w:rPr>
          <w:noProof/>
        </w:rPr>
      </w:pPr>
    </w:p>
    <w:p w14:paraId="08ACCF2F" w14:textId="77777777" w:rsidR="00080512" w:rsidRDefault="00DC309B" w:rsidP="00A55CA1">
      <w:pPr>
        <w:pStyle w:val="FP"/>
        <w:framePr w:h="3057" w:hRule="exact" w:wrap="notBeside" w:vAnchor="page" w:hAnchor="margin" w:y="12605"/>
        <w:jc w:val="center"/>
        <w:rPr>
          <w:noProof/>
          <w:sz w:val="18"/>
        </w:rPr>
      </w:pPr>
      <w:r>
        <w:rPr>
          <w:noProof/>
          <w:sz w:val="18"/>
        </w:rPr>
        <w:t>©</w:t>
      </w:r>
      <w:r w:rsidR="002F5F44">
        <w:rPr>
          <w:noProof/>
          <w:sz w:val="18"/>
        </w:rPr>
        <w:t xml:space="preserve"> 2025</w:t>
      </w:r>
      <w:r w:rsidR="00301C36">
        <w:rPr>
          <w:noProof/>
          <w:sz w:val="18"/>
        </w:rPr>
        <w:t>, 3GPP Organizational Partners (ARIB, ATIS, CCSA, ETSI, TSDSI, TTA, TTC).</w:t>
      </w:r>
      <w:bookmarkStart w:id="3" w:name="copyrightaddon"/>
      <w:bookmarkEnd w:id="3"/>
    </w:p>
    <w:p w14:paraId="68950089"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37426608" w14:textId="77777777" w:rsidR="00734A5B" w:rsidRDefault="00734A5B" w:rsidP="005C67BA"/>
    <w:p w14:paraId="095107B8"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04A1C3E9"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4CE57F9C"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1B5D65D5" w14:textId="77777777" w:rsidR="00080512" w:rsidRDefault="00080512">
      <w:pPr>
        <w:pStyle w:val="TT"/>
      </w:pPr>
      <w:r>
        <w:br w:type="page"/>
      </w:r>
      <w:r>
        <w:lastRenderedPageBreak/>
        <w:t>Contents</w:t>
      </w:r>
    </w:p>
    <w:p w14:paraId="69184DE8" w14:textId="77777777" w:rsidR="000A6CA1" w:rsidRDefault="000A6CA1">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_Toc335998785 \h </w:instrText>
      </w:r>
      <w:r>
        <w:fldChar w:fldCharType="separate"/>
      </w:r>
      <w:r>
        <w:t>5</w:t>
      </w:r>
      <w:r>
        <w:fldChar w:fldCharType="end"/>
      </w:r>
    </w:p>
    <w:p w14:paraId="64719997" w14:textId="77777777" w:rsidR="000A6CA1" w:rsidRDefault="000A6CA1">
      <w:pPr>
        <w:pStyle w:val="TOC1"/>
        <w:rPr>
          <w:rFonts w:eastAsia="Batang"/>
          <w:sz w:val="24"/>
          <w:szCs w:val="24"/>
          <w:lang w:eastAsia="ja-JP"/>
        </w:rPr>
      </w:pPr>
      <w:r>
        <w:t>Introduction</w:t>
      </w:r>
      <w:r>
        <w:tab/>
      </w:r>
      <w:r>
        <w:fldChar w:fldCharType="begin" w:fldLock="1"/>
      </w:r>
      <w:r>
        <w:instrText xml:space="preserve"> PAGEREF _Toc335998786 \h </w:instrText>
      </w:r>
      <w:r>
        <w:fldChar w:fldCharType="separate"/>
      </w:r>
      <w:r>
        <w:t>5</w:t>
      </w:r>
      <w:r>
        <w:fldChar w:fldCharType="end"/>
      </w:r>
    </w:p>
    <w:p w14:paraId="751E2DAA" w14:textId="77777777" w:rsidR="000A6CA1" w:rsidRDefault="000A6CA1">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_Toc335998787 \h </w:instrText>
      </w:r>
      <w:r>
        <w:fldChar w:fldCharType="separate"/>
      </w:r>
      <w:r>
        <w:t>6</w:t>
      </w:r>
      <w:r>
        <w:fldChar w:fldCharType="end"/>
      </w:r>
    </w:p>
    <w:p w14:paraId="21CABD9C" w14:textId="77777777" w:rsidR="000A6CA1" w:rsidRDefault="000A6CA1">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_Toc335998788 \h </w:instrText>
      </w:r>
      <w:r>
        <w:fldChar w:fldCharType="separate"/>
      </w:r>
      <w:r>
        <w:t>6</w:t>
      </w:r>
      <w:r>
        <w:fldChar w:fldCharType="end"/>
      </w:r>
    </w:p>
    <w:p w14:paraId="79D8BE0B" w14:textId="77777777" w:rsidR="000A6CA1" w:rsidRDefault="000A6CA1">
      <w:pPr>
        <w:pStyle w:val="TOC1"/>
        <w:rPr>
          <w:rFonts w:eastAsia="Batang"/>
          <w:sz w:val="24"/>
          <w:szCs w:val="24"/>
          <w:lang w:eastAsia="ja-JP"/>
        </w:rPr>
      </w:pPr>
      <w:r>
        <w:t>3</w:t>
      </w:r>
      <w:r>
        <w:rPr>
          <w:rFonts w:eastAsia="Batang"/>
          <w:sz w:val="24"/>
          <w:szCs w:val="24"/>
          <w:lang w:eastAsia="ja-JP"/>
        </w:rPr>
        <w:tab/>
      </w:r>
      <w:r>
        <w:t>Definitions and abbreviations</w:t>
      </w:r>
      <w:r>
        <w:tab/>
      </w:r>
      <w:r>
        <w:fldChar w:fldCharType="begin" w:fldLock="1"/>
      </w:r>
      <w:r>
        <w:instrText xml:space="preserve"> PAGEREF _Toc335998789 \h </w:instrText>
      </w:r>
      <w:r>
        <w:fldChar w:fldCharType="separate"/>
      </w:r>
      <w:r>
        <w:t>7</w:t>
      </w:r>
      <w:r>
        <w:fldChar w:fldCharType="end"/>
      </w:r>
    </w:p>
    <w:p w14:paraId="0AFFAAEE" w14:textId="77777777" w:rsidR="000A6CA1" w:rsidRDefault="000A6CA1">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_Toc335998790 \h </w:instrText>
      </w:r>
      <w:r>
        <w:fldChar w:fldCharType="separate"/>
      </w:r>
      <w:r>
        <w:t>7</w:t>
      </w:r>
      <w:r>
        <w:fldChar w:fldCharType="end"/>
      </w:r>
    </w:p>
    <w:p w14:paraId="0D4D148D" w14:textId="77777777" w:rsidR="000A6CA1" w:rsidRDefault="000A6CA1">
      <w:pPr>
        <w:pStyle w:val="TOC2"/>
        <w:rPr>
          <w:rFonts w:eastAsia="Batang"/>
          <w:sz w:val="24"/>
          <w:szCs w:val="24"/>
          <w:lang w:eastAsia="ja-JP"/>
        </w:rPr>
      </w:pPr>
      <w:r>
        <w:t>3.2</w:t>
      </w:r>
      <w:r>
        <w:rPr>
          <w:rFonts w:eastAsia="Batang"/>
          <w:sz w:val="24"/>
          <w:szCs w:val="24"/>
          <w:lang w:eastAsia="ja-JP"/>
        </w:rPr>
        <w:tab/>
      </w:r>
      <w:r>
        <w:t>Abbreviations</w:t>
      </w:r>
      <w:r>
        <w:tab/>
      </w:r>
      <w:r>
        <w:fldChar w:fldCharType="begin" w:fldLock="1"/>
      </w:r>
      <w:r>
        <w:instrText xml:space="preserve"> PAGEREF _Toc335998791 \h </w:instrText>
      </w:r>
      <w:r>
        <w:fldChar w:fldCharType="separate"/>
      </w:r>
      <w:r>
        <w:t>7</w:t>
      </w:r>
      <w:r>
        <w:fldChar w:fldCharType="end"/>
      </w:r>
    </w:p>
    <w:p w14:paraId="611A1F84" w14:textId="77777777" w:rsidR="000A6CA1" w:rsidRDefault="000A6CA1">
      <w:pPr>
        <w:pStyle w:val="TOC1"/>
        <w:rPr>
          <w:rFonts w:eastAsia="Batang"/>
          <w:sz w:val="24"/>
          <w:szCs w:val="24"/>
          <w:lang w:eastAsia="ja-JP"/>
        </w:rPr>
      </w:pPr>
      <w:r>
        <w:t>4</w:t>
      </w:r>
      <w:r>
        <w:rPr>
          <w:rFonts w:eastAsia="Batang"/>
          <w:sz w:val="24"/>
          <w:szCs w:val="24"/>
        </w:rPr>
        <w:tab/>
      </w:r>
      <w:r>
        <w:t>Solution Set Definitions</w:t>
      </w:r>
      <w:r>
        <w:tab/>
      </w:r>
      <w:r>
        <w:fldChar w:fldCharType="begin" w:fldLock="1"/>
      </w:r>
      <w:r>
        <w:instrText xml:space="preserve"> PAGEREF _Toc335998792 \h </w:instrText>
      </w:r>
      <w:r>
        <w:fldChar w:fldCharType="separate"/>
      </w:r>
      <w:r>
        <w:t>7</w:t>
      </w:r>
      <w:r>
        <w:fldChar w:fldCharType="end"/>
      </w:r>
    </w:p>
    <w:p w14:paraId="4237F0EE" w14:textId="77777777" w:rsidR="000A6CA1" w:rsidRDefault="000A6CA1" w:rsidP="000A6CA1">
      <w:pPr>
        <w:pStyle w:val="TOC8"/>
        <w:rPr>
          <w:rFonts w:eastAsia="Batang"/>
          <w:b w:val="0"/>
          <w:sz w:val="24"/>
          <w:szCs w:val="24"/>
          <w:lang w:eastAsia="ja-JP"/>
        </w:rPr>
      </w:pPr>
      <w:r>
        <w:t>Annex A (normative):</w:t>
      </w:r>
      <w:r>
        <w:tab/>
        <w:t>CORBA Solution Set</w:t>
      </w:r>
      <w:r>
        <w:tab/>
      </w:r>
      <w:r>
        <w:fldChar w:fldCharType="begin" w:fldLock="1"/>
      </w:r>
      <w:r>
        <w:instrText xml:space="preserve"> PAGEREF _Toc335998793 \h </w:instrText>
      </w:r>
      <w:r>
        <w:fldChar w:fldCharType="separate"/>
      </w:r>
      <w:r>
        <w:t>8</w:t>
      </w:r>
      <w:r>
        <w:fldChar w:fldCharType="end"/>
      </w:r>
    </w:p>
    <w:p w14:paraId="7722BC77" w14:textId="77777777" w:rsidR="000A6CA1" w:rsidRDefault="000A6CA1">
      <w:pPr>
        <w:pStyle w:val="TOC1"/>
        <w:rPr>
          <w:rFonts w:eastAsia="Batang"/>
          <w:sz w:val="24"/>
          <w:szCs w:val="24"/>
          <w:lang w:eastAsia="ja-JP"/>
        </w:rPr>
      </w:pPr>
      <w:r>
        <w:t>A.1</w:t>
      </w:r>
      <w:r>
        <w:rPr>
          <w:rFonts w:eastAsia="Batang"/>
          <w:sz w:val="24"/>
          <w:szCs w:val="24"/>
          <w:lang w:eastAsia="ja-JP"/>
        </w:rPr>
        <w:tab/>
      </w:r>
      <w:r>
        <w:t>Architectural features</w:t>
      </w:r>
      <w:r>
        <w:tab/>
      </w:r>
      <w:r>
        <w:fldChar w:fldCharType="begin" w:fldLock="1"/>
      </w:r>
      <w:r>
        <w:instrText xml:space="preserve"> PAGEREF _Toc335998794 \h </w:instrText>
      </w:r>
      <w:r>
        <w:fldChar w:fldCharType="separate"/>
      </w:r>
      <w:r>
        <w:t>8</w:t>
      </w:r>
      <w:r>
        <w:fldChar w:fldCharType="end"/>
      </w:r>
    </w:p>
    <w:p w14:paraId="0AA5118D" w14:textId="77777777" w:rsidR="000A6CA1" w:rsidRDefault="000A6CA1">
      <w:pPr>
        <w:pStyle w:val="TOC2"/>
        <w:rPr>
          <w:rFonts w:eastAsia="Batang"/>
          <w:sz w:val="24"/>
          <w:szCs w:val="24"/>
          <w:lang w:eastAsia="ja-JP"/>
        </w:rPr>
      </w:pPr>
      <w:r>
        <w:t>A.1.1</w:t>
      </w:r>
      <w:r>
        <w:rPr>
          <w:rFonts w:eastAsia="Batang"/>
          <w:sz w:val="24"/>
          <w:szCs w:val="24"/>
          <w:lang w:eastAsia="ja-JP"/>
        </w:rPr>
        <w:tab/>
      </w:r>
      <w:r>
        <w:t>Syntax for Distinguished Names and Versions</w:t>
      </w:r>
      <w:r>
        <w:tab/>
      </w:r>
      <w:r>
        <w:fldChar w:fldCharType="begin" w:fldLock="1"/>
      </w:r>
      <w:r>
        <w:instrText xml:space="preserve"> PAGEREF _Toc335998795 \h </w:instrText>
      </w:r>
      <w:r>
        <w:fldChar w:fldCharType="separate"/>
      </w:r>
      <w:r>
        <w:t>8</w:t>
      </w:r>
      <w:r>
        <w:fldChar w:fldCharType="end"/>
      </w:r>
    </w:p>
    <w:p w14:paraId="799F0C7C" w14:textId="77777777" w:rsidR="000A6CA1" w:rsidRDefault="000A6CA1">
      <w:pPr>
        <w:pStyle w:val="TOC2"/>
        <w:rPr>
          <w:rFonts w:eastAsia="Batang"/>
          <w:sz w:val="24"/>
          <w:szCs w:val="24"/>
          <w:lang w:eastAsia="ja-JP"/>
        </w:rPr>
      </w:pPr>
      <w:r>
        <w:t>A.1.2</w:t>
      </w:r>
      <w:r>
        <w:rPr>
          <w:rFonts w:eastAsia="Batang"/>
          <w:sz w:val="24"/>
          <w:szCs w:val="24"/>
          <w:lang w:eastAsia="ja-JP"/>
        </w:rPr>
        <w:tab/>
      </w:r>
      <w:r>
        <w:t>IRP document version number string</w:t>
      </w:r>
      <w:r>
        <w:tab/>
      </w:r>
      <w:r>
        <w:fldChar w:fldCharType="begin" w:fldLock="1"/>
      </w:r>
      <w:r>
        <w:instrText xml:space="preserve"> PAGEREF _Toc335998796 \h </w:instrText>
      </w:r>
      <w:r>
        <w:fldChar w:fldCharType="separate"/>
      </w:r>
      <w:r>
        <w:t>8</w:t>
      </w:r>
      <w:r>
        <w:fldChar w:fldCharType="end"/>
      </w:r>
    </w:p>
    <w:p w14:paraId="65AEEF13" w14:textId="77777777" w:rsidR="000A6CA1" w:rsidRDefault="000A6CA1">
      <w:pPr>
        <w:pStyle w:val="TOC2"/>
        <w:rPr>
          <w:rFonts w:eastAsia="Batang"/>
          <w:sz w:val="24"/>
          <w:szCs w:val="24"/>
          <w:lang w:eastAsia="ja-JP"/>
        </w:rPr>
      </w:pPr>
      <w:r>
        <w:t>A.1.3</w:t>
      </w:r>
      <w:r>
        <w:rPr>
          <w:rFonts w:eastAsia="Batang"/>
          <w:sz w:val="24"/>
          <w:szCs w:val="24"/>
          <w:lang w:eastAsia="ja-JP"/>
        </w:rPr>
        <w:tab/>
      </w:r>
      <w:r>
        <w:t>Filter language</w:t>
      </w:r>
      <w:r>
        <w:tab/>
      </w:r>
      <w:r>
        <w:fldChar w:fldCharType="begin" w:fldLock="1"/>
      </w:r>
      <w:r>
        <w:instrText xml:space="preserve"> PAGEREF _Toc335998797 \h </w:instrText>
      </w:r>
      <w:r>
        <w:fldChar w:fldCharType="separate"/>
      </w:r>
      <w:r>
        <w:t>8</w:t>
      </w:r>
      <w:r>
        <w:fldChar w:fldCharType="end"/>
      </w:r>
    </w:p>
    <w:p w14:paraId="031699D4" w14:textId="77777777" w:rsidR="000A6CA1" w:rsidRDefault="000A6CA1">
      <w:pPr>
        <w:pStyle w:val="TOC1"/>
        <w:rPr>
          <w:rFonts w:eastAsia="Batang"/>
          <w:sz w:val="24"/>
          <w:szCs w:val="24"/>
          <w:lang w:eastAsia="ja-JP"/>
        </w:rPr>
      </w:pPr>
      <w:r>
        <w:t>A.2</w:t>
      </w:r>
      <w:r>
        <w:rPr>
          <w:rFonts w:eastAsia="Batang"/>
          <w:sz w:val="24"/>
          <w:szCs w:val="24"/>
          <w:lang w:eastAsia="ja-JP"/>
        </w:rPr>
        <w:tab/>
      </w:r>
      <w:r>
        <w:t>Mapping</w:t>
      </w:r>
      <w:r>
        <w:tab/>
      </w:r>
      <w:r>
        <w:fldChar w:fldCharType="begin" w:fldLock="1"/>
      </w:r>
      <w:r>
        <w:instrText xml:space="preserve"> PAGEREF _Toc335998798 \h </w:instrText>
      </w:r>
      <w:r>
        <w:fldChar w:fldCharType="separate"/>
      </w:r>
      <w:r>
        <w:t>9</w:t>
      </w:r>
      <w:r>
        <w:fldChar w:fldCharType="end"/>
      </w:r>
    </w:p>
    <w:p w14:paraId="1517F90A" w14:textId="77777777" w:rsidR="000A6CA1" w:rsidRDefault="000A6CA1">
      <w:pPr>
        <w:pStyle w:val="TOC2"/>
        <w:rPr>
          <w:rFonts w:eastAsia="Batang"/>
          <w:sz w:val="24"/>
          <w:szCs w:val="24"/>
          <w:lang w:eastAsia="ja-JP"/>
        </w:rPr>
      </w:pPr>
      <w:r>
        <w:t>A.2.1</w:t>
      </w:r>
      <w:r>
        <w:rPr>
          <w:rFonts w:eastAsia="Batang"/>
          <w:sz w:val="24"/>
          <w:szCs w:val="24"/>
          <w:lang w:eastAsia="ja-JP"/>
        </w:rPr>
        <w:tab/>
      </w:r>
      <w:r>
        <w:t>General mappings</w:t>
      </w:r>
      <w:r>
        <w:tab/>
      </w:r>
      <w:r>
        <w:fldChar w:fldCharType="begin" w:fldLock="1"/>
      </w:r>
      <w:r>
        <w:instrText xml:space="preserve"> PAGEREF _Toc335998799 \h </w:instrText>
      </w:r>
      <w:r>
        <w:fldChar w:fldCharType="separate"/>
      </w:r>
      <w:r>
        <w:t>9</w:t>
      </w:r>
      <w:r>
        <w:fldChar w:fldCharType="end"/>
      </w:r>
    </w:p>
    <w:p w14:paraId="53B9AFC1" w14:textId="77777777" w:rsidR="000A6CA1" w:rsidRDefault="000A6CA1">
      <w:pPr>
        <w:pStyle w:val="TOC2"/>
        <w:rPr>
          <w:rFonts w:eastAsia="Batang"/>
          <w:sz w:val="24"/>
          <w:szCs w:val="24"/>
          <w:lang w:eastAsia="ja-JP"/>
        </w:rPr>
      </w:pPr>
      <w:r>
        <w:t>A.2.2</w:t>
      </w:r>
      <w:r>
        <w:rPr>
          <w:rFonts w:eastAsia="Batang"/>
          <w:sz w:val="24"/>
          <w:szCs w:val="24"/>
          <w:lang w:eastAsia="ja-JP"/>
        </w:rPr>
        <w:tab/>
      </w:r>
      <w:r>
        <w:t>Operation mapping</w:t>
      </w:r>
      <w:r>
        <w:tab/>
      </w:r>
      <w:r>
        <w:fldChar w:fldCharType="begin" w:fldLock="1"/>
      </w:r>
      <w:r>
        <w:instrText xml:space="preserve"> PAGEREF _Toc335998800 \h </w:instrText>
      </w:r>
      <w:r>
        <w:fldChar w:fldCharType="separate"/>
      </w:r>
      <w:r>
        <w:t>9</w:t>
      </w:r>
      <w:r>
        <w:fldChar w:fldCharType="end"/>
      </w:r>
    </w:p>
    <w:p w14:paraId="159855A9" w14:textId="77777777" w:rsidR="000A6CA1" w:rsidRDefault="000A6CA1">
      <w:pPr>
        <w:pStyle w:val="TOC2"/>
        <w:rPr>
          <w:rFonts w:eastAsia="Batang"/>
          <w:sz w:val="24"/>
          <w:szCs w:val="24"/>
          <w:lang w:eastAsia="ja-JP"/>
        </w:rPr>
      </w:pPr>
      <w:r>
        <w:t>A.2.3</w:t>
      </w:r>
      <w:r>
        <w:rPr>
          <w:rFonts w:eastAsia="Batang"/>
          <w:sz w:val="24"/>
          <w:szCs w:val="24"/>
          <w:lang w:eastAsia="ja-JP"/>
        </w:rPr>
        <w:tab/>
      </w:r>
      <w:r>
        <w:t>Operation parameter mapping</w:t>
      </w:r>
      <w:r>
        <w:tab/>
      </w:r>
      <w:r>
        <w:fldChar w:fldCharType="begin" w:fldLock="1"/>
      </w:r>
      <w:r>
        <w:instrText xml:space="preserve"> PAGEREF _Toc335998801 \h </w:instrText>
      </w:r>
      <w:r>
        <w:fldChar w:fldCharType="separate"/>
      </w:r>
      <w:r>
        <w:t>10</w:t>
      </w:r>
      <w:r>
        <w:fldChar w:fldCharType="end"/>
      </w:r>
    </w:p>
    <w:p w14:paraId="101AE002" w14:textId="77777777" w:rsidR="000A6CA1" w:rsidRDefault="000A6CA1">
      <w:pPr>
        <w:pStyle w:val="TOC1"/>
        <w:rPr>
          <w:rFonts w:eastAsia="Batang"/>
          <w:sz w:val="24"/>
          <w:szCs w:val="24"/>
          <w:lang w:eastAsia="ja-JP"/>
        </w:rPr>
      </w:pPr>
      <w:r>
        <w:t>A.3</w:t>
      </w:r>
      <w:r>
        <w:rPr>
          <w:rFonts w:eastAsia="Batang"/>
          <w:sz w:val="24"/>
          <w:szCs w:val="24"/>
          <w:lang w:eastAsia="ja-JP"/>
        </w:rPr>
        <w:tab/>
      </w:r>
      <w:r>
        <w:t>Solution Set definitions</w:t>
      </w:r>
      <w:r>
        <w:tab/>
      </w:r>
      <w:r>
        <w:fldChar w:fldCharType="begin" w:fldLock="1"/>
      </w:r>
      <w:r>
        <w:instrText xml:space="preserve"> PAGEREF _Toc335998802 \h </w:instrText>
      </w:r>
      <w:r>
        <w:fldChar w:fldCharType="separate"/>
      </w:r>
      <w:r>
        <w:t>13</w:t>
      </w:r>
      <w:r>
        <w:fldChar w:fldCharType="end"/>
      </w:r>
    </w:p>
    <w:p w14:paraId="72105543" w14:textId="77777777" w:rsidR="000A6CA1" w:rsidRDefault="000A6CA1">
      <w:pPr>
        <w:pStyle w:val="TOC2"/>
        <w:rPr>
          <w:rFonts w:eastAsia="Batang"/>
          <w:sz w:val="24"/>
          <w:szCs w:val="24"/>
          <w:lang w:eastAsia="ja-JP"/>
        </w:rPr>
      </w:pPr>
      <w:r>
        <w:t>A.3.1</w:t>
      </w:r>
      <w:r>
        <w:rPr>
          <w:rFonts w:eastAsia="Batang"/>
          <w:sz w:val="24"/>
          <w:szCs w:val="24"/>
          <w:lang w:eastAsia="ja-JP"/>
        </w:rPr>
        <w:tab/>
      </w:r>
      <w:r>
        <w:t>IDL definition structure</w:t>
      </w:r>
      <w:r>
        <w:tab/>
      </w:r>
      <w:r>
        <w:fldChar w:fldCharType="begin" w:fldLock="1"/>
      </w:r>
      <w:r>
        <w:instrText xml:space="preserve"> PAGEREF _Toc335998803 \h </w:instrText>
      </w:r>
      <w:r>
        <w:fldChar w:fldCharType="separate"/>
      </w:r>
      <w:r>
        <w:t>13</w:t>
      </w:r>
      <w:r>
        <w:fldChar w:fldCharType="end"/>
      </w:r>
    </w:p>
    <w:p w14:paraId="77A3CF71" w14:textId="77777777" w:rsidR="000A6CA1" w:rsidRDefault="000A6CA1">
      <w:pPr>
        <w:pStyle w:val="TOC2"/>
        <w:rPr>
          <w:rFonts w:eastAsia="Batang"/>
          <w:sz w:val="24"/>
          <w:szCs w:val="24"/>
          <w:lang w:eastAsia="ja-JP"/>
        </w:rPr>
      </w:pPr>
      <w:r>
        <w:t>A.3.2</w:t>
      </w:r>
      <w:r>
        <w:rPr>
          <w:rFonts w:eastAsia="Batang"/>
          <w:sz w:val="24"/>
          <w:szCs w:val="24"/>
          <w:lang w:eastAsia="ja-JP"/>
        </w:rPr>
        <w:tab/>
      </w:r>
      <w:r>
        <w:t>IDL specification "</w:t>
      </w:r>
      <w:r w:rsidRPr="007B3E97">
        <w:rPr>
          <w:rFonts w:eastAsia="SimSun"/>
          <w:lang w:eastAsia="zh-CN"/>
        </w:rPr>
        <w:t>BasicCM</w:t>
      </w:r>
      <w:r>
        <w:t>IRP</w:t>
      </w:r>
      <w:r w:rsidRPr="007B3E97">
        <w:rPr>
          <w:rFonts w:eastAsia="SimSun"/>
          <w:lang w:eastAsia="zh-CN"/>
        </w:rPr>
        <w:t>ConstDefs.</w:t>
      </w:r>
      <w:r>
        <w:t>idl"</w:t>
      </w:r>
      <w:r>
        <w:tab/>
      </w:r>
      <w:r>
        <w:fldChar w:fldCharType="begin" w:fldLock="1"/>
      </w:r>
      <w:r>
        <w:instrText xml:space="preserve"> PAGEREF _Toc335998804 \h </w:instrText>
      </w:r>
      <w:r>
        <w:fldChar w:fldCharType="separate"/>
      </w:r>
      <w:r>
        <w:t>14</w:t>
      </w:r>
      <w:r>
        <w:fldChar w:fldCharType="end"/>
      </w:r>
    </w:p>
    <w:p w14:paraId="625A15AA" w14:textId="77777777" w:rsidR="000A6CA1" w:rsidRDefault="000A6CA1">
      <w:pPr>
        <w:pStyle w:val="TOC2"/>
        <w:rPr>
          <w:rFonts w:eastAsia="Batang"/>
          <w:sz w:val="24"/>
          <w:szCs w:val="24"/>
          <w:lang w:eastAsia="ja-JP"/>
        </w:rPr>
      </w:pPr>
      <w:r>
        <w:t>A.3.3</w:t>
      </w:r>
      <w:r>
        <w:rPr>
          <w:rFonts w:eastAsia="Batang"/>
          <w:sz w:val="24"/>
          <w:szCs w:val="24"/>
          <w:lang w:eastAsia="ja-JP"/>
        </w:rPr>
        <w:tab/>
      </w:r>
      <w:r>
        <w:t>IDL specification "BasicCMIRPSystem.idl"</w:t>
      </w:r>
      <w:r>
        <w:tab/>
      </w:r>
      <w:r>
        <w:fldChar w:fldCharType="begin" w:fldLock="1"/>
      </w:r>
      <w:r>
        <w:instrText xml:space="preserve"> PAGEREF _Toc335998805 \h </w:instrText>
      </w:r>
      <w:r>
        <w:fldChar w:fldCharType="separate"/>
      </w:r>
      <w:r>
        <w:t>17</w:t>
      </w:r>
      <w:r>
        <w:fldChar w:fldCharType="end"/>
      </w:r>
    </w:p>
    <w:p w14:paraId="34FDFF16" w14:textId="77777777" w:rsidR="000A6CA1" w:rsidRDefault="000A6CA1" w:rsidP="000A6CA1">
      <w:pPr>
        <w:pStyle w:val="TOC8"/>
        <w:rPr>
          <w:rFonts w:eastAsia="Batang"/>
          <w:b w:val="0"/>
          <w:sz w:val="24"/>
          <w:szCs w:val="24"/>
          <w:lang w:eastAsia="ja-JP"/>
        </w:rPr>
      </w:pPr>
      <w:r>
        <w:t>Annex B (normative):</w:t>
      </w:r>
      <w:r>
        <w:tab/>
        <w:t>SOAP Solution Set</w:t>
      </w:r>
      <w:r>
        <w:tab/>
      </w:r>
      <w:r>
        <w:fldChar w:fldCharType="begin" w:fldLock="1"/>
      </w:r>
      <w:r>
        <w:instrText xml:space="preserve"> PAGEREF _Toc335998806 \h </w:instrText>
      </w:r>
      <w:r>
        <w:fldChar w:fldCharType="separate"/>
      </w:r>
      <w:r>
        <w:t>23</w:t>
      </w:r>
      <w:r>
        <w:fldChar w:fldCharType="end"/>
      </w:r>
    </w:p>
    <w:p w14:paraId="0F2FD127" w14:textId="77777777" w:rsidR="000A6CA1" w:rsidRDefault="000A6CA1">
      <w:pPr>
        <w:pStyle w:val="TOC1"/>
        <w:rPr>
          <w:rFonts w:eastAsia="Batang"/>
          <w:sz w:val="24"/>
          <w:szCs w:val="24"/>
          <w:lang w:eastAsia="ja-JP"/>
        </w:rPr>
      </w:pPr>
      <w:r>
        <w:t>B.1</w:t>
      </w:r>
      <w:r>
        <w:rPr>
          <w:rFonts w:eastAsia="Batang"/>
          <w:sz w:val="24"/>
          <w:szCs w:val="24"/>
          <w:lang w:eastAsia="ja-JP"/>
        </w:rPr>
        <w:tab/>
      </w:r>
      <w:r>
        <w:t>Architectural features</w:t>
      </w:r>
      <w:r>
        <w:tab/>
      </w:r>
      <w:r>
        <w:fldChar w:fldCharType="begin" w:fldLock="1"/>
      </w:r>
      <w:r>
        <w:instrText xml:space="preserve"> PAGEREF _Toc335998807 \h </w:instrText>
      </w:r>
      <w:r>
        <w:fldChar w:fldCharType="separate"/>
      </w:r>
      <w:r>
        <w:t>23</w:t>
      </w:r>
      <w:r>
        <w:fldChar w:fldCharType="end"/>
      </w:r>
    </w:p>
    <w:p w14:paraId="387776B2" w14:textId="77777777" w:rsidR="000A6CA1" w:rsidRDefault="000A6CA1">
      <w:pPr>
        <w:pStyle w:val="TOC2"/>
        <w:rPr>
          <w:rFonts w:eastAsia="Batang"/>
          <w:sz w:val="24"/>
          <w:szCs w:val="24"/>
          <w:lang w:eastAsia="ja-JP"/>
        </w:rPr>
      </w:pPr>
      <w:r>
        <w:t>B.1.1</w:t>
      </w:r>
      <w:r>
        <w:rPr>
          <w:rFonts w:eastAsia="Batang"/>
          <w:sz w:val="24"/>
          <w:szCs w:val="24"/>
          <w:lang w:eastAsia="ja-JP"/>
        </w:rPr>
        <w:tab/>
      </w:r>
      <w:r>
        <w:t>Syntax for Distinguished Names and Versions</w:t>
      </w:r>
      <w:r>
        <w:tab/>
      </w:r>
      <w:r>
        <w:fldChar w:fldCharType="begin" w:fldLock="1"/>
      </w:r>
      <w:r>
        <w:instrText xml:space="preserve"> PAGEREF _Toc335998808 \h </w:instrText>
      </w:r>
      <w:r>
        <w:fldChar w:fldCharType="separate"/>
      </w:r>
      <w:r>
        <w:t>23</w:t>
      </w:r>
      <w:r>
        <w:fldChar w:fldCharType="end"/>
      </w:r>
    </w:p>
    <w:p w14:paraId="5A1166F9" w14:textId="77777777" w:rsidR="000A6CA1" w:rsidRDefault="000A6CA1">
      <w:pPr>
        <w:pStyle w:val="TOC2"/>
        <w:rPr>
          <w:rFonts w:eastAsia="Batang"/>
          <w:sz w:val="24"/>
          <w:szCs w:val="24"/>
          <w:lang w:eastAsia="ja-JP"/>
        </w:rPr>
      </w:pPr>
      <w:r>
        <w:t>B.1.2</w:t>
      </w:r>
      <w:r>
        <w:rPr>
          <w:rFonts w:eastAsia="Batang"/>
          <w:sz w:val="24"/>
          <w:szCs w:val="24"/>
        </w:rPr>
        <w:tab/>
      </w:r>
      <w:r>
        <w:t>Supported W3C specifications</w:t>
      </w:r>
      <w:r>
        <w:tab/>
      </w:r>
      <w:r>
        <w:fldChar w:fldCharType="begin" w:fldLock="1"/>
      </w:r>
      <w:r>
        <w:instrText xml:space="preserve"> PAGEREF _Toc335998809 \h </w:instrText>
      </w:r>
      <w:r>
        <w:fldChar w:fldCharType="separate"/>
      </w:r>
      <w:r>
        <w:t>23</w:t>
      </w:r>
      <w:r>
        <w:fldChar w:fldCharType="end"/>
      </w:r>
    </w:p>
    <w:p w14:paraId="68A85644" w14:textId="77777777" w:rsidR="000A6CA1" w:rsidRDefault="000A6CA1">
      <w:pPr>
        <w:pStyle w:val="TOC2"/>
        <w:rPr>
          <w:rFonts w:eastAsia="Batang"/>
          <w:sz w:val="24"/>
          <w:szCs w:val="24"/>
          <w:lang w:eastAsia="ja-JP"/>
        </w:rPr>
      </w:pPr>
      <w:r>
        <w:t>B.1.3</w:t>
      </w:r>
      <w:r>
        <w:rPr>
          <w:rFonts w:eastAsia="Batang"/>
          <w:sz w:val="24"/>
          <w:szCs w:val="24"/>
        </w:rPr>
        <w:tab/>
      </w:r>
      <w:r>
        <w:t>Prefixes and namespaces</w:t>
      </w:r>
      <w:r>
        <w:tab/>
      </w:r>
      <w:r>
        <w:fldChar w:fldCharType="begin" w:fldLock="1"/>
      </w:r>
      <w:r>
        <w:instrText xml:space="preserve"> PAGEREF _Toc335998810 \h </w:instrText>
      </w:r>
      <w:r>
        <w:fldChar w:fldCharType="separate"/>
      </w:r>
      <w:r>
        <w:t>23</w:t>
      </w:r>
      <w:r>
        <w:fldChar w:fldCharType="end"/>
      </w:r>
    </w:p>
    <w:p w14:paraId="1D02598E" w14:textId="77777777" w:rsidR="000A6CA1" w:rsidRDefault="000A6CA1">
      <w:pPr>
        <w:pStyle w:val="TOC2"/>
        <w:rPr>
          <w:rFonts w:eastAsia="Batang"/>
          <w:sz w:val="24"/>
          <w:szCs w:val="24"/>
          <w:lang w:eastAsia="ja-JP"/>
        </w:rPr>
      </w:pPr>
      <w:r>
        <w:t>B.1.4</w:t>
      </w:r>
      <w:r>
        <w:rPr>
          <w:rFonts w:eastAsia="Batang"/>
          <w:sz w:val="24"/>
          <w:szCs w:val="24"/>
          <w:lang w:eastAsia="ja-JP"/>
        </w:rPr>
        <w:tab/>
      </w:r>
      <w:r>
        <w:t>Filter language</w:t>
      </w:r>
      <w:r>
        <w:tab/>
      </w:r>
      <w:r>
        <w:fldChar w:fldCharType="begin" w:fldLock="1"/>
      </w:r>
      <w:r>
        <w:instrText xml:space="preserve"> PAGEREF _Toc335998811 \h </w:instrText>
      </w:r>
      <w:r>
        <w:fldChar w:fldCharType="separate"/>
      </w:r>
      <w:r>
        <w:t>23</w:t>
      </w:r>
      <w:r>
        <w:fldChar w:fldCharType="end"/>
      </w:r>
    </w:p>
    <w:p w14:paraId="7E3250CF" w14:textId="77777777" w:rsidR="000A6CA1" w:rsidRDefault="000A6CA1">
      <w:pPr>
        <w:pStyle w:val="TOC1"/>
        <w:rPr>
          <w:rFonts w:eastAsia="Batang"/>
          <w:sz w:val="24"/>
          <w:szCs w:val="24"/>
          <w:lang w:eastAsia="ja-JP"/>
        </w:rPr>
      </w:pPr>
      <w:r>
        <w:t>B.2</w:t>
      </w:r>
      <w:r>
        <w:rPr>
          <w:rFonts w:eastAsia="Batang"/>
          <w:sz w:val="24"/>
          <w:szCs w:val="24"/>
          <w:lang w:eastAsia="ja-JP"/>
        </w:rPr>
        <w:tab/>
      </w:r>
      <w:r>
        <w:t>Mapping</w:t>
      </w:r>
      <w:r>
        <w:tab/>
      </w:r>
      <w:r>
        <w:fldChar w:fldCharType="begin" w:fldLock="1"/>
      </w:r>
      <w:r>
        <w:instrText xml:space="preserve"> PAGEREF _Toc335998812 \h </w:instrText>
      </w:r>
      <w:r>
        <w:fldChar w:fldCharType="separate"/>
      </w:r>
      <w:r>
        <w:t>24</w:t>
      </w:r>
      <w:r>
        <w:fldChar w:fldCharType="end"/>
      </w:r>
    </w:p>
    <w:p w14:paraId="6B530630" w14:textId="77777777" w:rsidR="000A6CA1" w:rsidRDefault="000A6CA1">
      <w:pPr>
        <w:pStyle w:val="TOC2"/>
        <w:rPr>
          <w:rFonts w:eastAsia="Batang"/>
          <w:sz w:val="24"/>
          <w:szCs w:val="24"/>
          <w:lang w:eastAsia="ja-JP"/>
        </w:rPr>
      </w:pPr>
      <w:r>
        <w:t>B.2.1</w:t>
      </w:r>
      <w:r>
        <w:rPr>
          <w:rFonts w:eastAsia="Batang"/>
          <w:sz w:val="24"/>
          <w:szCs w:val="24"/>
          <w:lang w:eastAsia="ja-JP"/>
        </w:rPr>
        <w:tab/>
      </w:r>
      <w:r>
        <w:t>General mappings</w:t>
      </w:r>
      <w:r>
        <w:tab/>
      </w:r>
      <w:r>
        <w:fldChar w:fldCharType="begin" w:fldLock="1"/>
      </w:r>
      <w:r>
        <w:instrText xml:space="preserve"> PAGEREF _Toc335998813 \h </w:instrText>
      </w:r>
      <w:r>
        <w:fldChar w:fldCharType="separate"/>
      </w:r>
      <w:r>
        <w:t>24</w:t>
      </w:r>
      <w:r>
        <w:fldChar w:fldCharType="end"/>
      </w:r>
    </w:p>
    <w:p w14:paraId="6B215C57" w14:textId="77777777" w:rsidR="000A6CA1" w:rsidRDefault="000A6CA1">
      <w:pPr>
        <w:pStyle w:val="TOC2"/>
        <w:rPr>
          <w:rFonts w:eastAsia="Batang"/>
          <w:sz w:val="24"/>
          <w:szCs w:val="24"/>
          <w:lang w:eastAsia="ja-JP"/>
        </w:rPr>
      </w:pPr>
      <w:r>
        <w:t>B.2.2</w:t>
      </w:r>
      <w:r>
        <w:rPr>
          <w:rFonts w:eastAsia="Batang"/>
          <w:sz w:val="24"/>
          <w:szCs w:val="24"/>
          <w:lang w:eastAsia="ja-JP"/>
        </w:rPr>
        <w:tab/>
      </w:r>
      <w:r>
        <w:t>Operation mapping</w:t>
      </w:r>
      <w:r>
        <w:tab/>
      </w:r>
      <w:r>
        <w:fldChar w:fldCharType="begin" w:fldLock="1"/>
      </w:r>
      <w:r>
        <w:instrText xml:space="preserve"> PAGEREF _Toc335998814 \h </w:instrText>
      </w:r>
      <w:r>
        <w:fldChar w:fldCharType="separate"/>
      </w:r>
      <w:r>
        <w:t>24</w:t>
      </w:r>
      <w:r>
        <w:fldChar w:fldCharType="end"/>
      </w:r>
    </w:p>
    <w:p w14:paraId="79E06E03" w14:textId="77777777" w:rsidR="000A6CA1" w:rsidRDefault="000A6CA1">
      <w:pPr>
        <w:pStyle w:val="TOC2"/>
        <w:rPr>
          <w:rFonts w:eastAsia="Batang"/>
          <w:sz w:val="24"/>
          <w:szCs w:val="24"/>
          <w:lang w:eastAsia="ja-JP"/>
        </w:rPr>
      </w:pPr>
      <w:r>
        <w:t>B.2.</w:t>
      </w:r>
      <w:r>
        <w:rPr>
          <w:lang w:eastAsia="zh-CN"/>
        </w:rPr>
        <w:t>3</w:t>
      </w:r>
      <w:r>
        <w:rPr>
          <w:rFonts w:eastAsia="Batang"/>
          <w:sz w:val="24"/>
          <w:szCs w:val="24"/>
          <w:lang w:eastAsia="ja-JP"/>
        </w:rPr>
        <w:tab/>
      </w:r>
      <w:r>
        <w:t>Operation parameter mapping</w:t>
      </w:r>
      <w:r>
        <w:tab/>
      </w:r>
      <w:r>
        <w:fldChar w:fldCharType="begin" w:fldLock="1"/>
      </w:r>
      <w:r>
        <w:instrText xml:space="preserve"> PAGEREF _Toc335998815 \h </w:instrText>
      </w:r>
      <w:r>
        <w:fldChar w:fldCharType="separate"/>
      </w:r>
      <w:r>
        <w:t>25</w:t>
      </w:r>
      <w:r>
        <w:fldChar w:fldCharType="end"/>
      </w:r>
    </w:p>
    <w:p w14:paraId="31E96566" w14:textId="77777777" w:rsidR="000A6CA1" w:rsidRDefault="000A6CA1">
      <w:pPr>
        <w:pStyle w:val="TOC3"/>
        <w:rPr>
          <w:rFonts w:eastAsia="Batang"/>
          <w:sz w:val="24"/>
          <w:szCs w:val="24"/>
          <w:lang w:eastAsia="ja-JP"/>
        </w:rPr>
      </w:pPr>
      <w:r>
        <w:t>B.2.3.1</w:t>
      </w:r>
      <w:r>
        <w:rPr>
          <w:rFonts w:eastAsia="Batang"/>
          <w:sz w:val="24"/>
          <w:szCs w:val="24"/>
        </w:rPr>
        <w:tab/>
      </w:r>
      <w:r>
        <w:t xml:space="preserve">Operation </w:t>
      </w:r>
      <w:r w:rsidRPr="007B3E97">
        <w:rPr>
          <w:rFonts w:ascii="Courier New" w:hAnsi="Courier New"/>
        </w:rPr>
        <w:t>getMoAttributes</w:t>
      </w:r>
      <w:r>
        <w:tab/>
      </w:r>
      <w:r>
        <w:fldChar w:fldCharType="begin" w:fldLock="1"/>
      </w:r>
      <w:r>
        <w:instrText xml:space="preserve"> PAGEREF _Toc335998816 \h </w:instrText>
      </w:r>
      <w:r>
        <w:fldChar w:fldCharType="separate"/>
      </w:r>
      <w:r>
        <w:t>25</w:t>
      </w:r>
      <w:r>
        <w:fldChar w:fldCharType="end"/>
      </w:r>
    </w:p>
    <w:p w14:paraId="61E3BAB7" w14:textId="77777777" w:rsidR="000A6CA1" w:rsidRDefault="000A6CA1">
      <w:pPr>
        <w:pStyle w:val="TOC4"/>
        <w:rPr>
          <w:rFonts w:eastAsia="Batang"/>
          <w:sz w:val="24"/>
          <w:szCs w:val="24"/>
          <w:lang w:eastAsia="ja-JP"/>
        </w:rPr>
      </w:pPr>
      <w:r>
        <w:t>B.2.3.1.1</w:t>
      </w:r>
      <w:r>
        <w:rPr>
          <w:rFonts w:eastAsia="Batang"/>
          <w:sz w:val="24"/>
          <w:szCs w:val="24"/>
        </w:rPr>
        <w:tab/>
      </w:r>
      <w:r>
        <w:t>Input parameters</w:t>
      </w:r>
      <w:r>
        <w:tab/>
      </w:r>
      <w:r>
        <w:fldChar w:fldCharType="begin" w:fldLock="1"/>
      </w:r>
      <w:r>
        <w:instrText xml:space="preserve"> PAGEREF _Toc335998817 \h </w:instrText>
      </w:r>
      <w:r>
        <w:fldChar w:fldCharType="separate"/>
      </w:r>
      <w:r>
        <w:t>25</w:t>
      </w:r>
      <w:r>
        <w:fldChar w:fldCharType="end"/>
      </w:r>
    </w:p>
    <w:p w14:paraId="787EF550" w14:textId="77777777" w:rsidR="000A6CA1" w:rsidRDefault="000A6CA1">
      <w:pPr>
        <w:pStyle w:val="TOC4"/>
        <w:rPr>
          <w:rFonts w:eastAsia="Batang"/>
          <w:sz w:val="24"/>
          <w:szCs w:val="24"/>
          <w:lang w:eastAsia="ja-JP"/>
        </w:rPr>
      </w:pPr>
      <w:r>
        <w:t>B.2.3.1.2</w:t>
      </w:r>
      <w:r>
        <w:rPr>
          <w:rFonts w:eastAsia="Batang"/>
          <w:sz w:val="24"/>
          <w:szCs w:val="24"/>
        </w:rPr>
        <w:tab/>
      </w:r>
      <w:r>
        <w:rPr>
          <w:lang w:eastAsia="zh-CN"/>
        </w:rPr>
        <w:t>Out</w:t>
      </w:r>
      <w:r>
        <w:t>put parameters</w:t>
      </w:r>
      <w:r>
        <w:tab/>
      </w:r>
      <w:r>
        <w:fldChar w:fldCharType="begin" w:fldLock="1"/>
      </w:r>
      <w:r>
        <w:instrText xml:space="preserve"> PAGEREF _Toc335998818 \h </w:instrText>
      </w:r>
      <w:r>
        <w:fldChar w:fldCharType="separate"/>
      </w:r>
      <w:r>
        <w:t>25</w:t>
      </w:r>
      <w:r>
        <w:fldChar w:fldCharType="end"/>
      </w:r>
    </w:p>
    <w:p w14:paraId="3996016A" w14:textId="77777777" w:rsidR="000A6CA1" w:rsidRDefault="000A6CA1">
      <w:pPr>
        <w:pStyle w:val="TOC4"/>
        <w:rPr>
          <w:rFonts w:eastAsia="Batang"/>
          <w:sz w:val="24"/>
          <w:szCs w:val="24"/>
          <w:lang w:eastAsia="ja-JP"/>
        </w:rPr>
      </w:pPr>
      <w:r>
        <w:t>B.2.3.1.3</w:t>
      </w:r>
      <w:r>
        <w:rPr>
          <w:rFonts w:eastAsia="Batang"/>
          <w:sz w:val="24"/>
          <w:szCs w:val="24"/>
        </w:rPr>
        <w:tab/>
      </w:r>
      <w:r>
        <w:rPr>
          <w:lang w:eastAsia="zh-CN"/>
        </w:rPr>
        <w:t>Fault definition</w:t>
      </w:r>
      <w:r>
        <w:tab/>
      </w:r>
      <w:r>
        <w:fldChar w:fldCharType="begin" w:fldLock="1"/>
      </w:r>
      <w:r>
        <w:instrText xml:space="preserve"> PAGEREF _Toc335998819 \h </w:instrText>
      </w:r>
      <w:r>
        <w:fldChar w:fldCharType="separate"/>
      </w:r>
      <w:r>
        <w:t>26</w:t>
      </w:r>
      <w:r>
        <w:fldChar w:fldCharType="end"/>
      </w:r>
    </w:p>
    <w:p w14:paraId="4AC10305" w14:textId="77777777" w:rsidR="000A6CA1" w:rsidRDefault="000A6CA1">
      <w:pPr>
        <w:pStyle w:val="TOC3"/>
        <w:rPr>
          <w:rFonts w:eastAsia="Batang"/>
          <w:sz w:val="24"/>
          <w:szCs w:val="24"/>
          <w:lang w:eastAsia="ja-JP"/>
        </w:rPr>
      </w:pPr>
      <w:r>
        <w:t>B.2.3.2</w:t>
      </w:r>
      <w:r>
        <w:rPr>
          <w:rFonts w:eastAsia="Batang"/>
          <w:sz w:val="24"/>
          <w:szCs w:val="24"/>
        </w:rPr>
        <w:tab/>
      </w:r>
      <w:r>
        <w:t xml:space="preserve">Operation </w:t>
      </w:r>
      <w:r w:rsidRPr="007B3E97">
        <w:rPr>
          <w:rFonts w:ascii="Courier New" w:hAnsi="Courier New"/>
        </w:rPr>
        <w:t>getContainment</w:t>
      </w:r>
      <w:r>
        <w:tab/>
      </w:r>
      <w:r>
        <w:fldChar w:fldCharType="begin" w:fldLock="1"/>
      </w:r>
      <w:r>
        <w:instrText xml:space="preserve"> PAGEREF _Toc335998820 \h </w:instrText>
      </w:r>
      <w:r>
        <w:fldChar w:fldCharType="separate"/>
      </w:r>
      <w:r>
        <w:t>26</w:t>
      </w:r>
      <w:r>
        <w:fldChar w:fldCharType="end"/>
      </w:r>
    </w:p>
    <w:p w14:paraId="699DA38A" w14:textId="77777777" w:rsidR="000A6CA1" w:rsidRDefault="000A6CA1">
      <w:pPr>
        <w:pStyle w:val="TOC4"/>
        <w:rPr>
          <w:rFonts w:eastAsia="Batang"/>
          <w:sz w:val="24"/>
          <w:szCs w:val="24"/>
          <w:lang w:eastAsia="ja-JP"/>
        </w:rPr>
      </w:pPr>
      <w:r>
        <w:t>B.2.3.2.1</w:t>
      </w:r>
      <w:r>
        <w:rPr>
          <w:rFonts w:eastAsia="Batang"/>
          <w:sz w:val="24"/>
          <w:szCs w:val="24"/>
        </w:rPr>
        <w:tab/>
      </w:r>
      <w:r>
        <w:t>Input parameters</w:t>
      </w:r>
      <w:r>
        <w:tab/>
      </w:r>
      <w:r>
        <w:fldChar w:fldCharType="begin" w:fldLock="1"/>
      </w:r>
      <w:r>
        <w:instrText xml:space="preserve"> PAGEREF _Toc335998821 \h </w:instrText>
      </w:r>
      <w:r>
        <w:fldChar w:fldCharType="separate"/>
      </w:r>
      <w:r>
        <w:t>26</w:t>
      </w:r>
      <w:r>
        <w:fldChar w:fldCharType="end"/>
      </w:r>
    </w:p>
    <w:p w14:paraId="5F97E555" w14:textId="77777777" w:rsidR="000A6CA1" w:rsidRDefault="000A6CA1">
      <w:pPr>
        <w:pStyle w:val="TOC4"/>
        <w:rPr>
          <w:rFonts w:eastAsia="Batang"/>
          <w:sz w:val="24"/>
          <w:szCs w:val="24"/>
          <w:lang w:eastAsia="ja-JP"/>
        </w:rPr>
      </w:pPr>
      <w:r>
        <w:t>B.2.3.2.2</w:t>
      </w:r>
      <w:r>
        <w:rPr>
          <w:rFonts w:eastAsia="Batang"/>
          <w:sz w:val="24"/>
          <w:szCs w:val="24"/>
        </w:rPr>
        <w:tab/>
      </w:r>
      <w:r>
        <w:rPr>
          <w:lang w:eastAsia="zh-CN"/>
        </w:rPr>
        <w:t>Out</w:t>
      </w:r>
      <w:r>
        <w:t>put parameters</w:t>
      </w:r>
      <w:r>
        <w:tab/>
      </w:r>
      <w:r>
        <w:fldChar w:fldCharType="begin" w:fldLock="1"/>
      </w:r>
      <w:r>
        <w:instrText xml:space="preserve"> PAGEREF _Toc335998822 \h </w:instrText>
      </w:r>
      <w:r>
        <w:fldChar w:fldCharType="separate"/>
      </w:r>
      <w:r>
        <w:t>26</w:t>
      </w:r>
      <w:r>
        <w:fldChar w:fldCharType="end"/>
      </w:r>
    </w:p>
    <w:p w14:paraId="6145E5EA" w14:textId="77777777" w:rsidR="000A6CA1" w:rsidRDefault="000A6CA1">
      <w:pPr>
        <w:pStyle w:val="TOC4"/>
        <w:rPr>
          <w:rFonts w:eastAsia="Batang"/>
          <w:sz w:val="24"/>
          <w:szCs w:val="24"/>
          <w:lang w:eastAsia="ja-JP"/>
        </w:rPr>
      </w:pPr>
      <w:r w:rsidRPr="000A6CA1">
        <w:t>B.2.3.2.3</w:t>
      </w:r>
      <w:r w:rsidRPr="000A6CA1">
        <w:rPr>
          <w:rFonts w:eastAsia="Batang"/>
          <w:sz w:val="24"/>
          <w:szCs w:val="24"/>
        </w:rPr>
        <w:tab/>
      </w:r>
      <w:r w:rsidRPr="00C679DE">
        <w:rPr>
          <w:lang w:val="en-US" w:eastAsia="zh-CN"/>
        </w:rPr>
        <w:t>Fault definition</w:t>
      </w:r>
      <w:r>
        <w:tab/>
      </w:r>
      <w:r>
        <w:fldChar w:fldCharType="begin" w:fldLock="1"/>
      </w:r>
      <w:r>
        <w:instrText xml:space="preserve"> PAGEREF _Toc335998823 \h </w:instrText>
      </w:r>
      <w:r>
        <w:fldChar w:fldCharType="separate"/>
      </w:r>
      <w:r>
        <w:t>27</w:t>
      </w:r>
      <w:r>
        <w:fldChar w:fldCharType="end"/>
      </w:r>
    </w:p>
    <w:p w14:paraId="51921B66" w14:textId="77777777" w:rsidR="000A6CA1" w:rsidRDefault="000A6CA1">
      <w:pPr>
        <w:pStyle w:val="TOC3"/>
        <w:rPr>
          <w:rFonts w:eastAsia="Batang"/>
          <w:sz w:val="24"/>
          <w:szCs w:val="24"/>
          <w:lang w:eastAsia="ja-JP"/>
        </w:rPr>
      </w:pPr>
      <w:r>
        <w:t>B.2.3.3</w:t>
      </w:r>
      <w:r>
        <w:rPr>
          <w:rFonts w:eastAsia="Batang"/>
          <w:sz w:val="24"/>
          <w:szCs w:val="24"/>
        </w:rPr>
        <w:tab/>
      </w:r>
      <w:r>
        <w:t xml:space="preserve">Operation </w:t>
      </w:r>
      <w:r w:rsidRPr="007B3E97">
        <w:rPr>
          <w:rFonts w:ascii="Courier New" w:hAnsi="Courier New"/>
        </w:rPr>
        <w:t>createM</w:t>
      </w:r>
      <w:r w:rsidRPr="007B3E97">
        <w:rPr>
          <w:rFonts w:ascii="Courier New" w:hAnsi="Courier New"/>
          <w:lang w:eastAsia="zh-CN"/>
        </w:rPr>
        <w:t>O</w:t>
      </w:r>
      <w:r>
        <w:tab/>
      </w:r>
      <w:r>
        <w:fldChar w:fldCharType="begin" w:fldLock="1"/>
      </w:r>
      <w:r>
        <w:instrText xml:space="preserve"> PAGEREF _Toc335998824 \h </w:instrText>
      </w:r>
      <w:r>
        <w:fldChar w:fldCharType="separate"/>
      </w:r>
      <w:r>
        <w:t>27</w:t>
      </w:r>
      <w:r>
        <w:fldChar w:fldCharType="end"/>
      </w:r>
    </w:p>
    <w:p w14:paraId="6D31E647" w14:textId="77777777" w:rsidR="000A6CA1" w:rsidRDefault="000A6CA1">
      <w:pPr>
        <w:pStyle w:val="TOC4"/>
        <w:rPr>
          <w:rFonts w:eastAsia="Batang"/>
          <w:sz w:val="24"/>
          <w:szCs w:val="24"/>
          <w:lang w:eastAsia="ja-JP"/>
        </w:rPr>
      </w:pPr>
      <w:r>
        <w:t>B.2.3.3.1</w:t>
      </w:r>
      <w:r>
        <w:rPr>
          <w:rFonts w:eastAsia="Batang"/>
          <w:sz w:val="24"/>
          <w:szCs w:val="24"/>
        </w:rPr>
        <w:tab/>
      </w:r>
      <w:r>
        <w:t>Input parameters</w:t>
      </w:r>
      <w:r>
        <w:tab/>
      </w:r>
      <w:r>
        <w:fldChar w:fldCharType="begin" w:fldLock="1"/>
      </w:r>
      <w:r>
        <w:instrText xml:space="preserve"> PAGEREF _Toc335998825 \h </w:instrText>
      </w:r>
      <w:r>
        <w:fldChar w:fldCharType="separate"/>
      </w:r>
      <w:r>
        <w:t>27</w:t>
      </w:r>
      <w:r>
        <w:fldChar w:fldCharType="end"/>
      </w:r>
    </w:p>
    <w:p w14:paraId="2E5C23E9" w14:textId="77777777" w:rsidR="000A6CA1" w:rsidRDefault="000A6CA1">
      <w:pPr>
        <w:pStyle w:val="TOC4"/>
        <w:rPr>
          <w:rFonts w:eastAsia="Batang"/>
          <w:sz w:val="24"/>
          <w:szCs w:val="24"/>
          <w:lang w:eastAsia="ja-JP"/>
        </w:rPr>
      </w:pPr>
      <w:r>
        <w:t>B.2.</w:t>
      </w:r>
      <w:r>
        <w:rPr>
          <w:lang w:eastAsia="zh-CN"/>
        </w:rPr>
        <w:t>3</w:t>
      </w:r>
      <w:r>
        <w:t>.</w:t>
      </w:r>
      <w:r>
        <w:rPr>
          <w:lang w:eastAsia="zh-CN"/>
        </w:rPr>
        <w:t>3</w:t>
      </w:r>
      <w:r>
        <w:t>.2</w:t>
      </w:r>
      <w:r>
        <w:rPr>
          <w:rFonts w:eastAsia="Batang"/>
          <w:sz w:val="24"/>
          <w:szCs w:val="24"/>
          <w:lang w:eastAsia="ja-JP"/>
        </w:rPr>
        <w:tab/>
      </w:r>
      <w:r>
        <w:rPr>
          <w:lang w:eastAsia="zh-CN"/>
        </w:rPr>
        <w:t>Out</w:t>
      </w:r>
      <w:r>
        <w:t>put parameters</w:t>
      </w:r>
      <w:r>
        <w:tab/>
      </w:r>
      <w:r>
        <w:fldChar w:fldCharType="begin" w:fldLock="1"/>
      </w:r>
      <w:r>
        <w:instrText xml:space="preserve"> PAGEREF _Toc335998826 \h </w:instrText>
      </w:r>
      <w:r>
        <w:fldChar w:fldCharType="separate"/>
      </w:r>
      <w:r>
        <w:t>27</w:t>
      </w:r>
      <w:r>
        <w:fldChar w:fldCharType="end"/>
      </w:r>
    </w:p>
    <w:p w14:paraId="1FDA6DB3" w14:textId="77777777" w:rsidR="000A6CA1" w:rsidRDefault="000A6CA1">
      <w:pPr>
        <w:pStyle w:val="TOC4"/>
        <w:rPr>
          <w:rFonts w:eastAsia="Batang"/>
          <w:sz w:val="24"/>
          <w:szCs w:val="24"/>
          <w:lang w:eastAsia="ja-JP"/>
        </w:rPr>
      </w:pPr>
      <w:r w:rsidRPr="000A6CA1">
        <w:t>B.2.3.3.3</w:t>
      </w:r>
      <w:r w:rsidRPr="000A6CA1">
        <w:rPr>
          <w:rFonts w:eastAsia="Batang"/>
          <w:sz w:val="24"/>
          <w:szCs w:val="24"/>
        </w:rPr>
        <w:tab/>
      </w:r>
      <w:r w:rsidRPr="00C679DE">
        <w:rPr>
          <w:lang w:val="en-US" w:eastAsia="zh-CN"/>
        </w:rPr>
        <w:t>Fault definition</w:t>
      </w:r>
      <w:r>
        <w:tab/>
      </w:r>
      <w:r>
        <w:fldChar w:fldCharType="begin" w:fldLock="1"/>
      </w:r>
      <w:r>
        <w:instrText xml:space="preserve"> PAGEREF _Toc335998827 \h </w:instrText>
      </w:r>
      <w:r>
        <w:fldChar w:fldCharType="separate"/>
      </w:r>
      <w:r>
        <w:t>28</w:t>
      </w:r>
      <w:r>
        <w:fldChar w:fldCharType="end"/>
      </w:r>
    </w:p>
    <w:p w14:paraId="19AF2D84" w14:textId="77777777" w:rsidR="000A6CA1" w:rsidRDefault="000A6CA1">
      <w:pPr>
        <w:pStyle w:val="TOC3"/>
        <w:rPr>
          <w:rFonts w:eastAsia="Batang"/>
          <w:sz w:val="24"/>
          <w:szCs w:val="24"/>
          <w:lang w:eastAsia="ja-JP"/>
        </w:rPr>
      </w:pPr>
      <w:r>
        <w:t>B.2.3.4</w:t>
      </w:r>
      <w:r>
        <w:rPr>
          <w:rFonts w:eastAsia="Batang"/>
          <w:sz w:val="24"/>
          <w:szCs w:val="24"/>
        </w:rPr>
        <w:tab/>
      </w:r>
      <w:r>
        <w:t xml:space="preserve">Operation </w:t>
      </w:r>
      <w:r w:rsidRPr="007B3E97">
        <w:rPr>
          <w:rFonts w:ascii="Courier New" w:hAnsi="Courier New"/>
        </w:rPr>
        <w:t>deleteM</w:t>
      </w:r>
      <w:r w:rsidRPr="007B3E97">
        <w:rPr>
          <w:rFonts w:ascii="Courier New" w:hAnsi="Courier New"/>
          <w:lang w:eastAsia="zh-CN"/>
        </w:rPr>
        <w:t>O</w:t>
      </w:r>
      <w:r>
        <w:tab/>
      </w:r>
      <w:r>
        <w:fldChar w:fldCharType="begin" w:fldLock="1"/>
      </w:r>
      <w:r>
        <w:instrText xml:space="preserve"> PAGEREF _Toc335998828 \h </w:instrText>
      </w:r>
      <w:r>
        <w:fldChar w:fldCharType="separate"/>
      </w:r>
      <w:r>
        <w:t>28</w:t>
      </w:r>
      <w:r>
        <w:fldChar w:fldCharType="end"/>
      </w:r>
    </w:p>
    <w:p w14:paraId="7071F159" w14:textId="77777777" w:rsidR="000A6CA1" w:rsidRDefault="000A6CA1">
      <w:pPr>
        <w:pStyle w:val="TOC4"/>
        <w:rPr>
          <w:rFonts w:eastAsia="Batang"/>
          <w:sz w:val="24"/>
          <w:szCs w:val="24"/>
          <w:lang w:eastAsia="ja-JP"/>
        </w:rPr>
      </w:pPr>
      <w:r>
        <w:t>B.2.3.4.1</w:t>
      </w:r>
      <w:r>
        <w:rPr>
          <w:rFonts w:eastAsia="Batang"/>
          <w:sz w:val="24"/>
          <w:szCs w:val="24"/>
        </w:rPr>
        <w:tab/>
      </w:r>
      <w:r>
        <w:t>Input parameters</w:t>
      </w:r>
      <w:r>
        <w:tab/>
      </w:r>
      <w:r>
        <w:fldChar w:fldCharType="begin" w:fldLock="1"/>
      </w:r>
      <w:r>
        <w:instrText xml:space="preserve"> PAGEREF _Toc335998829 \h </w:instrText>
      </w:r>
      <w:r>
        <w:fldChar w:fldCharType="separate"/>
      </w:r>
      <w:r>
        <w:t>28</w:t>
      </w:r>
      <w:r>
        <w:fldChar w:fldCharType="end"/>
      </w:r>
    </w:p>
    <w:p w14:paraId="5E44DFB6" w14:textId="77777777" w:rsidR="000A6CA1" w:rsidRDefault="000A6CA1">
      <w:pPr>
        <w:pStyle w:val="TOC4"/>
        <w:rPr>
          <w:rFonts w:eastAsia="Batang"/>
          <w:sz w:val="24"/>
          <w:szCs w:val="24"/>
          <w:lang w:eastAsia="ja-JP"/>
        </w:rPr>
      </w:pPr>
      <w:r>
        <w:t>B.2.3.4.2</w:t>
      </w:r>
      <w:r>
        <w:rPr>
          <w:rFonts w:eastAsia="Batang"/>
          <w:sz w:val="24"/>
          <w:szCs w:val="24"/>
        </w:rPr>
        <w:tab/>
      </w:r>
      <w:r>
        <w:rPr>
          <w:lang w:eastAsia="zh-CN"/>
        </w:rPr>
        <w:t>Out</w:t>
      </w:r>
      <w:r>
        <w:t>put parameters</w:t>
      </w:r>
      <w:r>
        <w:tab/>
      </w:r>
      <w:r>
        <w:fldChar w:fldCharType="begin" w:fldLock="1"/>
      </w:r>
      <w:r>
        <w:instrText xml:space="preserve"> PAGEREF _Toc335998830 \h </w:instrText>
      </w:r>
      <w:r>
        <w:fldChar w:fldCharType="separate"/>
      </w:r>
      <w:r>
        <w:t>28</w:t>
      </w:r>
      <w:r>
        <w:fldChar w:fldCharType="end"/>
      </w:r>
    </w:p>
    <w:p w14:paraId="1347370A" w14:textId="77777777" w:rsidR="000A6CA1" w:rsidRDefault="000A6CA1">
      <w:pPr>
        <w:pStyle w:val="TOC4"/>
        <w:rPr>
          <w:rFonts w:eastAsia="Batang"/>
          <w:sz w:val="24"/>
          <w:szCs w:val="24"/>
          <w:lang w:eastAsia="ja-JP"/>
        </w:rPr>
      </w:pPr>
      <w:r w:rsidRPr="000A6CA1">
        <w:t>B.2.3.4.3</w:t>
      </w:r>
      <w:r w:rsidRPr="000A6CA1">
        <w:rPr>
          <w:rFonts w:eastAsia="Batang"/>
          <w:sz w:val="24"/>
          <w:szCs w:val="24"/>
        </w:rPr>
        <w:tab/>
      </w:r>
      <w:r w:rsidRPr="00C679DE">
        <w:rPr>
          <w:lang w:val="en-US" w:eastAsia="zh-CN"/>
        </w:rPr>
        <w:t>Fault definition</w:t>
      </w:r>
      <w:r>
        <w:tab/>
      </w:r>
      <w:r>
        <w:fldChar w:fldCharType="begin" w:fldLock="1"/>
      </w:r>
      <w:r>
        <w:instrText xml:space="preserve"> PAGEREF _Toc335998831 \h </w:instrText>
      </w:r>
      <w:r>
        <w:fldChar w:fldCharType="separate"/>
      </w:r>
      <w:r>
        <w:t>29</w:t>
      </w:r>
      <w:r>
        <w:fldChar w:fldCharType="end"/>
      </w:r>
    </w:p>
    <w:p w14:paraId="2E174005" w14:textId="77777777" w:rsidR="000A6CA1" w:rsidRDefault="000A6CA1">
      <w:pPr>
        <w:pStyle w:val="TOC3"/>
        <w:rPr>
          <w:rFonts w:eastAsia="Batang"/>
          <w:sz w:val="24"/>
          <w:szCs w:val="24"/>
          <w:lang w:eastAsia="ja-JP"/>
        </w:rPr>
      </w:pPr>
      <w:r>
        <w:t>B.2.3.5</w:t>
      </w:r>
      <w:r>
        <w:rPr>
          <w:rFonts w:eastAsia="Batang"/>
          <w:sz w:val="24"/>
          <w:szCs w:val="24"/>
        </w:rPr>
        <w:tab/>
      </w:r>
      <w:r>
        <w:t xml:space="preserve">Operation </w:t>
      </w:r>
      <w:r w:rsidRPr="007B3E97">
        <w:rPr>
          <w:rFonts w:ascii="Courier New" w:hAnsi="Courier New"/>
        </w:rPr>
        <w:t>setM</w:t>
      </w:r>
      <w:r w:rsidRPr="007B3E97">
        <w:rPr>
          <w:rFonts w:ascii="Courier New" w:hAnsi="Courier New"/>
          <w:lang w:eastAsia="zh-CN"/>
        </w:rPr>
        <w:t>O</w:t>
      </w:r>
      <w:r w:rsidRPr="007B3E97">
        <w:rPr>
          <w:rFonts w:ascii="Courier New" w:hAnsi="Courier New"/>
        </w:rPr>
        <w:t>Attributes</w:t>
      </w:r>
      <w:r>
        <w:tab/>
      </w:r>
      <w:r>
        <w:fldChar w:fldCharType="begin" w:fldLock="1"/>
      </w:r>
      <w:r>
        <w:instrText xml:space="preserve"> PAGEREF _Toc335998832 \h </w:instrText>
      </w:r>
      <w:r>
        <w:fldChar w:fldCharType="separate"/>
      </w:r>
      <w:r>
        <w:t>29</w:t>
      </w:r>
      <w:r>
        <w:fldChar w:fldCharType="end"/>
      </w:r>
    </w:p>
    <w:p w14:paraId="4CFFBAEF" w14:textId="77777777" w:rsidR="000A6CA1" w:rsidRDefault="000A6CA1">
      <w:pPr>
        <w:pStyle w:val="TOC4"/>
        <w:rPr>
          <w:rFonts w:eastAsia="Batang"/>
          <w:sz w:val="24"/>
          <w:szCs w:val="24"/>
          <w:lang w:eastAsia="ja-JP"/>
        </w:rPr>
      </w:pPr>
      <w:r>
        <w:t>B.2.3.5.1</w:t>
      </w:r>
      <w:r>
        <w:rPr>
          <w:rFonts w:eastAsia="Batang"/>
          <w:sz w:val="24"/>
          <w:szCs w:val="24"/>
        </w:rPr>
        <w:tab/>
      </w:r>
      <w:r>
        <w:t>Input parameters</w:t>
      </w:r>
      <w:r>
        <w:tab/>
      </w:r>
      <w:r>
        <w:fldChar w:fldCharType="begin" w:fldLock="1"/>
      </w:r>
      <w:r>
        <w:instrText xml:space="preserve"> PAGEREF _Toc335998833 \h </w:instrText>
      </w:r>
      <w:r>
        <w:fldChar w:fldCharType="separate"/>
      </w:r>
      <w:r>
        <w:t>29</w:t>
      </w:r>
      <w:r>
        <w:fldChar w:fldCharType="end"/>
      </w:r>
    </w:p>
    <w:p w14:paraId="09B348BB" w14:textId="77777777" w:rsidR="000A6CA1" w:rsidRDefault="000A6CA1">
      <w:pPr>
        <w:pStyle w:val="TOC4"/>
        <w:rPr>
          <w:rFonts w:eastAsia="Batang"/>
          <w:sz w:val="24"/>
          <w:szCs w:val="24"/>
          <w:lang w:eastAsia="ja-JP"/>
        </w:rPr>
      </w:pPr>
      <w:r>
        <w:lastRenderedPageBreak/>
        <w:t>B.2.3.5.2</w:t>
      </w:r>
      <w:r>
        <w:rPr>
          <w:rFonts w:eastAsia="Batang"/>
          <w:sz w:val="24"/>
          <w:szCs w:val="24"/>
        </w:rPr>
        <w:tab/>
      </w:r>
      <w:r>
        <w:rPr>
          <w:lang w:eastAsia="zh-CN"/>
        </w:rPr>
        <w:t>Out</w:t>
      </w:r>
      <w:r>
        <w:t>put parameters</w:t>
      </w:r>
      <w:r>
        <w:tab/>
      </w:r>
      <w:r>
        <w:fldChar w:fldCharType="begin" w:fldLock="1"/>
      </w:r>
      <w:r>
        <w:instrText xml:space="preserve"> PAGEREF _Toc335998834 \h </w:instrText>
      </w:r>
      <w:r>
        <w:fldChar w:fldCharType="separate"/>
      </w:r>
      <w:r>
        <w:t>30</w:t>
      </w:r>
      <w:r>
        <w:fldChar w:fldCharType="end"/>
      </w:r>
    </w:p>
    <w:p w14:paraId="3DF9E29C" w14:textId="77777777" w:rsidR="000A6CA1" w:rsidRDefault="000A6CA1">
      <w:pPr>
        <w:pStyle w:val="TOC4"/>
        <w:rPr>
          <w:rFonts w:eastAsia="Batang"/>
          <w:sz w:val="24"/>
          <w:szCs w:val="24"/>
          <w:lang w:eastAsia="ja-JP"/>
        </w:rPr>
      </w:pPr>
      <w:r w:rsidRPr="000A6CA1">
        <w:t>B.2.3.5.3</w:t>
      </w:r>
      <w:r w:rsidRPr="000A6CA1">
        <w:rPr>
          <w:rFonts w:eastAsia="Batang"/>
          <w:sz w:val="24"/>
          <w:szCs w:val="24"/>
        </w:rPr>
        <w:tab/>
      </w:r>
      <w:r w:rsidRPr="00C679DE">
        <w:rPr>
          <w:lang w:val="en-US" w:eastAsia="zh-CN"/>
        </w:rPr>
        <w:t>Fault definition</w:t>
      </w:r>
      <w:r>
        <w:tab/>
      </w:r>
      <w:r>
        <w:fldChar w:fldCharType="begin" w:fldLock="1"/>
      </w:r>
      <w:r>
        <w:instrText xml:space="preserve"> PAGEREF _Toc335998835 \h </w:instrText>
      </w:r>
      <w:r>
        <w:fldChar w:fldCharType="separate"/>
      </w:r>
      <w:r>
        <w:t>30</w:t>
      </w:r>
      <w:r>
        <w:fldChar w:fldCharType="end"/>
      </w:r>
    </w:p>
    <w:p w14:paraId="367748C0" w14:textId="77777777" w:rsidR="000A6CA1" w:rsidRDefault="000A6CA1">
      <w:pPr>
        <w:pStyle w:val="TOC1"/>
        <w:rPr>
          <w:rFonts w:eastAsia="Batang"/>
          <w:sz w:val="24"/>
          <w:szCs w:val="24"/>
          <w:lang w:eastAsia="ja-JP"/>
        </w:rPr>
      </w:pPr>
      <w:r>
        <w:t>B.3</w:t>
      </w:r>
      <w:r>
        <w:rPr>
          <w:rFonts w:eastAsia="Batang"/>
          <w:sz w:val="24"/>
          <w:szCs w:val="24"/>
          <w:lang w:eastAsia="ja-JP"/>
        </w:rPr>
        <w:tab/>
      </w:r>
      <w:r>
        <w:t>Solution Set definitions</w:t>
      </w:r>
      <w:r>
        <w:tab/>
      </w:r>
      <w:r>
        <w:fldChar w:fldCharType="begin" w:fldLock="1"/>
      </w:r>
      <w:r>
        <w:instrText xml:space="preserve"> PAGEREF _Toc335998836 \h </w:instrText>
      </w:r>
      <w:r>
        <w:fldChar w:fldCharType="separate"/>
      </w:r>
      <w:r>
        <w:t>31</w:t>
      </w:r>
      <w:r>
        <w:fldChar w:fldCharType="end"/>
      </w:r>
    </w:p>
    <w:p w14:paraId="192EAB92" w14:textId="77777777" w:rsidR="000A6CA1" w:rsidRDefault="000A6CA1">
      <w:pPr>
        <w:pStyle w:val="TOC2"/>
        <w:rPr>
          <w:rFonts w:eastAsia="Batang"/>
          <w:sz w:val="24"/>
          <w:szCs w:val="24"/>
          <w:lang w:eastAsia="ja-JP"/>
        </w:rPr>
      </w:pPr>
      <w:r>
        <w:t>B.3.1</w:t>
      </w:r>
      <w:r>
        <w:rPr>
          <w:rFonts w:eastAsia="Batang"/>
          <w:sz w:val="24"/>
          <w:szCs w:val="24"/>
          <w:lang w:eastAsia="ja-JP"/>
        </w:rPr>
        <w:tab/>
      </w:r>
      <w:r>
        <w:t>WSDL definition structure</w:t>
      </w:r>
      <w:r>
        <w:tab/>
      </w:r>
      <w:r>
        <w:fldChar w:fldCharType="begin" w:fldLock="1"/>
      </w:r>
      <w:r>
        <w:instrText xml:space="preserve"> PAGEREF _Toc335998837 \h </w:instrText>
      </w:r>
      <w:r>
        <w:fldChar w:fldCharType="separate"/>
      </w:r>
      <w:r>
        <w:t>31</w:t>
      </w:r>
      <w:r>
        <w:fldChar w:fldCharType="end"/>
      </w:r>
    </w:p>
    <w:p w14:paraId="2E78ADE6" w14:textId="77777777" w:rsidR="000A6CA1" w:rsidRDefault="000A6CA1">
      <w:pPr>
        <w:pStyle w:val="TOC2"/>
        <w:rPr>
          <w:rFonts w:eastAsia="Batang"/>
          <w:sz w:val="24"/>
          <w:szCs w:val="24"/>
          <w:lang w:eastAsia="ja-JP"/>
        </w:rPr>
      </w:pPr>
      <w:r>
        <w:t>B.3.2</w:t>
      </w:r>
      <w:r>
        <w:rPr>
          <w:rFonts w:eastAsia="Batang"/>
          <w:sz w:val="24"/>
          <w:szCs w:val="24"/>
          <w:lang w:eastAsia="ja-JP"/>
        </w:rPr>
        <w:tab/>
      </w:r>
      <w:r>
        <w:t>Graphical Representation</w:t>
      </w:r>
      <w:r>
        <w:tab/>
      </w:r>
      <w:r>
        <w:fldChar w:fldCharType="begin" w:fldLock="1"/>
      </w:r>
      <w:r>
        <w:instrText xml:space="preserve"> PAGEREF _Toc335998838 \h </w:instrText>
      </w:r>
      <w:r>
        <w:fldChar w:fldCharType="separate"/>
      </w:r>
      <w:r>
        <w:t>31</w:t>
      </w:r>
      <w:r>
        <w:fldChar w:fldCharType="end"/>
      </w:r>
    </w:p>
    <w:p w14:paraId="66B40A53" w14:textId="77777777" w:rsidR="000A6CA1" w:rsidRDefault="000A6CA1">
      <w:pPr>
        <w:pStyle w:val="TOC2"/>
        <w:rPr>
          <w:rFonts w:eastAsia="Batang"/>
          <w:sz w:val="24"/>
          <w:szCs w:val="24"/>
          <w:lang w:eastAsia="ja-JP"/>
        </w:rPr>
      </w:pPr>
      <w:r>
        <w:t>B.3.3</w:t>
      </w:r>
      <w:r>
        <w:rPr>
          <w:rFonts w:eastAsia="Batang"/>
          <w:sz w:val="24"/>
          <w:szCs w:val="24"/>
          <w:lang w:eastAsia="ja-JP"/>
        </w:rPr>
        <w:tab/>
      </w:r>
      <w:r>
        <w:rPr>
          <w:lang w:eastAsia="zh-CN"/>
        </w:rPr>
        <w:t>WS</w:t>
      </w:r>
      <w:r>
        <w:t>DL specification “BasicCMIRPSystem.wsdl”</w:t>
      </w:r>
      <w:r>
        <w:tab/>
      </w:r>
      <w:r>
        <w:fldChar w:fldCharType="begin" w:fldLock="1"/>
      </w:r>
      <w:r>
        <w:instrText xml:space="preserve"> PAGEREF _Toc335998839 \h </w:instrText>
      </w:r>
      <w:r>
        <w:fldChar w:fldCharType="separate"/>
      </w:r>
      <w:r>
        <w:t>32</w:t>
      </w:r>
      <w:r>
        <w:fldChar w:fldCharType="end"/>
      </w:r>
    </w:p>
    <w:p w14:paraId="23FCEDB7" w14:textId="77777777" w:rsidR="000A6CA1" w:rsidRDefault="000A6CA1" w:rsidP="000A6CA1">
      <w:pPr>
        <w:pStyle w:val="TOC8"/>
        <w:rPr>
          <w:rFonts w:eastAsia="Batang"/>
          <w:b w:val="0"/>
          <w:sz w:val="24"/>
          <w:szCs w:val="24"/>
          <w:lang w:eastAsia="ja-JP"/>
        </w:rPr>
      </w:pPr>
      <w:r w:rsidRPr="000A6CA1">
        <w:t>Annex C (informative):</w:t>
      </w:r>
      <w:r>
        <w:tab/>
      </w:r>
      <w:r w:rsidRPr="000A6CA1">
        <w:t>Change history</w:t>
      </w:r>
      <w:r w:rsidRPr="000A6CA1">
        <w:tab/>
      </w:r>
      <w:r>
        <w:fldChar w:fldCharType="begin" w:fldLock="1"/>
      </w:r>
      <w:r>
        <w:instrText xml:space="preserve"> PAGEREF _Toc335998840 \h </w:instrText>
      </w:r>
      <w:r>
        <w:fldChar w:fldCharType="separate"/>
      </w:r>
      <w:r>
        <w:t>39</w:t>
      </w:r>
      <w:r>
        <w:fldChar w:fldCharType="end"/>
      </w:r>
    </w:p>
    <w:p w14:paraId="39385DF9" w14:textId="77777777" w:rsidR="00080512" w:rsidRDefault="000A6CA1">
      <w:r>
        <w:rPr>
          <w:noProof/>
          <w:sz w:val="22"/>
        </w:rPr>
        <w:fldChar w:fldCharType="end"/>
      </w:r>
    </w:p>
    <w:p w14:paraId="4279E0CA" w14:textId="77777777" w:rsidR="00080512" w:rsidRDefault="00080512">
      <w:pPr>
        <w:pStyle w:val="Heading1"/>
      </w:pPr>
      <w:r>
        <w:br w:type="page"/>
      </w:r>
      <w:bookmarkStart w:id="4" w:name="_Toc335998785"/>
      <w:r>
        <w:lastRenderedPageBreak/>
        <w:t>Foreword</w:t>
      </w:r>
      <w:bookmarkEnd w:id="4"/>
    </w:p>
    <w:p w14:paraId="58B17C39" w14:textId="77777777" w:rsidR="00080512" w:rsidRDefault="00080512">
      <w:r>
        <w:t>This Technical Specification has been produced by the 3</w:t>
      </w:r>
      <w:r>
        <w:rPr>
          <w:vertAlign w:val="superscript"/>
        </w:rPr>
        <w:t>rd</w:t>
      </w:r>
      <w:r>
        <w:t xml:space="preserve"> Generation Partnership Project (3GPP).</w:t>
      </w:r>
    </w:p>
    <w:p w14:paraId="2BF7848E"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A4FA00" w14:textId="77777777" w:rsidR="00080512" w:rsidRPr="006D5FAD" w:rsidRDefault="00080512">
      <w:pPr>
        <w:pStyle w:val="B1"/>
      </w:pPr>
      <w:r w:rsidRPr="006D5FAD">
        <w:t>Version x.y.z</w:t>
      </w:r>
    </w:p>
    <w:p w14:paraId="4117B79A" w14:textId="77777777" w:rsidR="00080512" w:rsidRDefault="00080512">
      <w:pPr>
        <w:pStyle w:val="B1"/>
      </w:pPr>
      <w:r>
        <w:t>where:</w:t>
      </w:r>
    </w:p>
    <w:p w14:paraId="45EB7479" w14:textId="77777777" w:rsidR="00080512" w:rsidRDefault="00080512">
      <w:pPr>
        <w:pStyle w:val="B2"/>
      </w:pPr>
      <w:r>
        <w:t>x</w:t>
      </w:r>
      <w:r>
        <w:tab/>
        <w:t>the first digit:</w:t>
      </w:r>
    </w:p>
    <w:p w14:paraId="74E02483" w14:textId="77777777" w:rsidR="00080512" w:rsidRDefault="00080512">
      <w:pPr>
        <w:pStyle w:val="B3"/>
      </w:pPr>
      <w:r>
        <w:t>1</w:t>
      </w:r>
      <w:r>
        <w:tab/>
        <w:t>presented to TSG for information;</w:t>
      </w:r>
    </w:p>
    <w:p w14:paraId="55E5BEA2" w14:textId="77777777" w:rsidR="00080512" w:rsidRDefault="00080512">
      <w:pPr>
        <w:pStyle w:val="B3"/>
      </w:pPr>
      <w:r>
        <w:t>2</w:t>
      </w:r>
      <w:r>
        <w:tab/>
        <w:t>presented to TSG for approval;</w:t>
      </w:r>
    </w:p>
    <w:p w14:paraId="69CF2F3B" w14:textId="77777777" w:rsidR="00080512" w:rsidRDefault="00080512">
      <w:pPr>
        <w:pStyle w:val="B3"/>
      </w:pPr>
      <w:r>
        <w:t>3</w:t>
      </w:r>
      <w:r>
        <w:tab/>
        <w:t>or greater indicates TSG approved document under change control.</w:t>
      </w:r>
    </w:p>
    <w:p w14:paraId="4C53D73B" w14:textId="77777777" w:rsidR="00080512" w:rsidRDefault="00080512">
      <w:pPr>
        <w:pStyle w:val="B2"/>
      </w:pPr>
      <w:r>
        <w:t>y</w:t>
      </w:r>
      <w:r>
        <w:tab/>
        <w:t>the second digit is incremented for all changes of substance, i.e. technical enhancements, corrections, updates, etc.</w:t>
      </w:r>
    </w:p>
    <w:p w14:paraId="4774C262" w14:textId="77777777" w:rsidR="00080512" w:rsidRDefault="00080512">
      <w:pPr>
        <w:pStyle w:val="B2"/>
      </w:pPr>
      <w:r>
        <w:t>z</w:t>
      </w:r>
      <w:r>
        <w:tab/>
        <w:t>the third digit is incremented when editorial only changes have been incorporated in the document.</w:t>
      </w:r>
    </w:p>
    <w:p w14:paraId="6551FC2C" w14:textId="77777777" w:rsidR="00080512" w:rsidRDefault="00080512">
      <w:pPr>
        <w:pStyle w:val="Heading1"/>
      </w:pPr>
      <w:bookmarkStart w:id="5" w:name="_Toc335998786"/>
      <w:r>
        <w:t>Introduction</w:t>
      </w:r>
      <w:bookmarkEnd w:id="5"/>
    </w:p>
    <w:p w14:paraId="15440445" w14:textId="77777777" w:rsidR="005E10DF" w:rsidRDefault="005E10DF" w:rsidP="005E10DF">
      <w:r>
        <w:t xml:space="preserve">The present document is </w:t>
      </w:r>
      <w:r>
        <w:rPr>
          <w:color w:val="000000"/>
        </w:rPr>
        <w:t xml:space="preserve">part of a TS-family </w:t>
      </w:r>
      <w:r>
        <w:t>covering the 3</w:t>
      </w:r>
      <w:r>
        <w:rPr>
          <w:vertAlign w:val="superscript"/>
        </w:rPr>
        <w:t>rd</w:t>
      </w:r>
      <w:r>
        <w:t xml:space="preserve"> Generation Partnership Project: Technical Specification Group Services and System Aspects</w:t>
      </w:r>
      <w:r>
        <w:rPr>
          <w:rFonts w:hint="eastAsia"/>
          <w:lang w:eastAsia="zh-CN"/>
        </w:rPr>
        <w:t>;</w:t>
      </w:r>
      <w:r>
        <w:t xml:space="preserve"> </w:t>
      </w:r>
      <w:r>
        <w:rPr>
          <w:snapToGrid w:val="0"/>
        </w:rPr>
        <w:t>Telecommunication management;</w:t>
      </w:r>
      <w:r>
        <w:rPr>
          <w:rFonts w:hint="eastAsia"/>
          <w:snapToGrid w:val="0"/>
          <w:lang w:eastAsia="zh-CN"/>
        </w:rPr>
        <w:t xml:space="preserve"> </w:t>
      </w:r>
      <w:r>
        <w:t>as identified below:</w:t>
      </w:r>
    </w:p>
    <w:p w14:paraId="6D648E33" w14:textId="77777777" w:rsidR="005E10DF" w:rsidRDefault="005E10DF" w:rsidP="0058511D">
      <w:pPr>
        <w:pStyle w:val="B1"/>
        <w:rPr>
          <w:rFonts w:eastAsia="Batang"/>
          <w:sz w:val="24"/>
          <w:szCs w:val="24"/>
          <w:lang w:eastAsia="ko-KR"/>
        </w:rPr>
      </w:pPr>
      <w:r>
        <w:rPr>
          <w:rFonts w:eastAsia="Batang"/>
          <w:lang w:eastAsia="ko-KR"/>
        </w:rPr>
        <w:t>32.601:</w:t>
      </w:r>
      <w:r>
        <w:rPr>
          <w:rFonts w:eastAsia="Batang"/>
          <w:lang w:eastAsia="ko-KR"/>
        </w:rPr>
        <w:tab/>
      </w:r>
      <w:r>
        <w:t>"</w:t>
      </w:r>
      <w:r>
        <w:rPr>
          <w:rFonts w:eastAsia="Batang"/>
          <w:lang w:eastAsia="ko-KR"/>
        </w:rPr>
        <w:t>Configuration Management (CM); Basic CM Integration Reference Point (IRP); Requirements"</w:t>
      </w:r>
    </w:p>
    <w:p w14:paraId="45B03124" w14:textId="77777777" w:rsidR="005E10DF" w:rsidRDefault="005E10DF" w:rsidP="0058511D">
      <w:pPr>
        <w:pStyle w:val="B1"/>
        <w:rPr>
          <w:rFonts w:eastAsia="Batang"/>
          <w:sz w:val="24"/>
          <w:szCs w:val="24"/>
          <w:lang w:eastAsia="ko-KR"/>
        </w:rPr>
      </w:pPr>
      <w:r>
        <w:rPr>
          <w:rFonts w:eastAsia="Batang"/>
          <w:lang w:eastAsia="ko-KR"/>
        </w:rPr>
        <w:t>32.602:</w:t>
      </w:r>
      <w:r>
        <w:rPr>
          <w:rFonts w:eastAsia="Batang"/>
          <w:lang w:eastAsia="ko-KR"/>
        </w:rPr>
        <w:tab/>
      </w:r>
      <w:r>
        <w:t>"</w:t>
      </w:r>
      <w:r>
        <w:rPr>
          <w:rFonts w:eastAsia="Batang"/>
          <w:lang w:eastAsia="ko-KR"/>
        </w:rPr>
        <w:t>Configuration Management (CM); Basic CM Integration Reference Point (IRP); Information Service (IS)"</w:t>
      </w:r>
    </w:p>
    <w:p w14:paraId="1359FA3D" w14:textId="77777777" w:rsidR="005E10DF" w:rsidRPr="00E13084" w:rsidRDefault="005E10DF" w:rsidP="0058511D">
      <w:pPr>
        <w:pStyle w:val="B1"/>
        <w:rPr>
          <w:rFonts w:eastAsia="Batang"/>
          <w:b/>
          <w:sz w:val="24"/>
          <w:szCs w:val="24"/>
          <w:lang w:eastAsia="ko-KR"/>
        </w:rPr>
      </w:pPr>
      <w:r>
        <w:rPr>
          <w:rFonts w:eastAsia="Batang"/>
          <w:b/>
          <w:lang w:eastAsia="ko-KR"/>
        </w:rPr>
        <w:t>32.606</w:t>
      </w:r>
      <w:r w:rsidRPr="00E13084">
        <w:rPr>
          <w:rFonts w:eastAsia="Batang"/>
          <w:b/>
          <w:lang w:eastAsia="ko-KR"/>
        </w:rPr>
        <w:t>:</w:t>
      </w:r>
      <w:r w:rsidRPr="00E13084">
        <w:rPr>
          <w:rFonts w:eastAsia="Batang"/>
          <w:b/>
          <w:lang w:eastAsia="ko-KR"/>
        </w:rPr>
        <w:tab/>
      </w:r>
      <w:r w:rsidRPr="00E13084">
        <w:rPr>
          <w:b/>
        </w:rPr>
        <w:t>"</w:t>
      </w:r>
      <w:r w:rsidRPr="00E13084">
        <w:rPr>
          <w:rFonts w:eastAsia="Batang"/>
          <w:b/>
          <w:lang w:eastAsia="ko-KR"/>
        </w:rPr>
        <w:t>Configuration Management (CM); Basic CM Integration Reference Point (IRP)</w:t>
      </w:r>
      <w:r>
        <w:rPr>
          <w:rFonts w:eastAsia="Batang"/>
          <w:b/>
          <w:lang w:eastAsia="ko-KR"/>
        </w:rPr>
        <w:t>:</w:t>
      </w:r>
      <w:r w:rsidRPr="00E13084">
        <w:rPr>
          <w:rFonts w:eastAsia="Batang"/>
          <w:b/>
          <w:lang w:eastAsia="ko-KR"/>
        </w:rPr>
        <w:t xml:space="preserve"> Solution Set (SS)</w:t>
      </w:r>
      <w:r w:rsidR="00EF1D3E">
        <w:rPr>
          <w:rFonts w:eastAsia="Batang"/>
          <w:b/>
          <w:lang w:eastAsia="ko-KR"/>
        </w:rPr>
        <w:t xml:space="preserve"> d</w:t>
      </w:r>
      <w:r>
        <w:rPr>
          <w:rFonts w:eastAsia="Batang"/>
          <w:b/>
          <w:lang w:eastAsia="ko-KR"/>
        </w:rPr>
        <w:t>efinitions</w:t>
      </w:r>
      <w:r w:rsidRPr="00E13084">
        <w:rPr>
          <w:rFonts w:eastAsia="Batang"/>
          <w:b/>
          <w:lang w:eastAsia="ko-KR"/>
        </w:rPr>
        <w:t>"</w:t>
      </w:r>
    </w:p>
    <w:p w14:paraId="7DE1A68F" w14:textId="77777777" w:rsidR="005E10DF" w:rsidRDefault="005E10DF" w:rsidP="005E10DF">
      <w:r>
        <w:t xml:space="preserve">Configuration Management (CM), in general, provides the operator with the ability to assure correct and effective operation of the 3G network as it evolves. CM actions have the objective to control and monitor the actual configuration on the Network Elements (NEs) and </w:t>
      </w:r>
      <w:r w:rsidR="002B1A03">
        <w:t xml:space="preserve">network resources </w:t>
      </w:r>
      <w:r>
        <w:t>, and they may be initiated by the operator or by functions in the Operations Systems (</w:t>
      </w:r>
      <w:smartTag w:uri="urn:schemas-microsoft-com:office:smarttags" w:element="Street">
        <w:smartTag w:uri="urn:schemas-microsoft-com:office:smarttags" w:element="PlaceName">
          <w:smartTag w:uri="urn:schemas-microsoft-com:office:smarttags" w:element="PersonName">
            <w:smartTag w:uri="urn:schemas-microsoft-com:office:smarttags" w:element="City">
              <w:r>
                <w:t>OSs</w:t>
              </w:r>
            </w:smartTag>
          </w:smartTag>
        </w:smartTag>
      </w:smartTag>
      <w:r>
        <w:t>) or NEs.</w:t>
      </w:r>
    </w:p>
    <w:p w14:paraId="54BFC930" w14:textId="77777777" w:rsidR="005E10DF" w:rsidRDefault="005E10DF" w:rsidP="005E10DF">
      <w:pPr>
        <w:rPr>
          <w:i/>
        </w:rPr>
      </w:pPr>
      <w:r>
        <w:t>CM actions may be requested as part of an implementation programme (e.g. additions and deletions), as part of an optimisation programme (e.g. modifications), and to maintain the overall Quality of Service (QoS). The CM actions are initiated either as single actions on single NEs of the 3G network, or as part of a complex procedure involving actions on many resources/objects in one or several NEs.</w:t>
      </w:r>
    </w:p>
    <w:p w14:paraId="5C961F69" w14:textId="77777777" w:rsidR="00080512" w:rsidRDefault="00080512">
      <w:pPr>
        <w:pStyle w:val="Heading1"/>
      </w:pPr>
      <w:r>
        <w:br w:type="page"/>
      </w:r>
      <w:bookmarkStart w:id="6" w:name="_Toc335998787"/>
      <w:r>
        <w:lastRenderedPageBreak/>
        <w:t>1</w:t>
      </w:r>
      <w:r>
        <w:tab/>
        <w:t>Scope</w:t>
      </w:r>
      <w:bookmarkEnd w:id="6"/>
    </w:p>
    <w:p w14:paraId="063FEB58" w14:textId="77777777" w:rsidR="00BA0AAB" w:rsidRDefault="00BA0AAB" w:rsidP="00A74BF5">
      <w:r>
        <w:t>The purpose of this</w:t>
      </w:r>
      <w:r w:rsidR="00A74BF5">
        <w:t xml:space="preserve"> document </w:t>
      </w:r>
      <w:r>
        <w:t xml:space="preserve">is to define the mapping of the Basic CM IRP: IS (see 3GPP TS 32.602 </w:t>
      </w:r>
      <w:r w:rsidR="003B29E0">
        <w:t>[8]</w:t>
      </w:r>
      <w:r>
        <w:t>) to the protocol specific details necessary for implementation of this IRP in a CORBA/IDL environment</w:t>
      </w:r>
      <w:r w:rsidR="00A74BF5">
        <w:t xml:space="preserve"> and in a SOAP/WSDL environment</w:t>
      </w:r>
      <w:r>
        <w:t xml:space="preserve">. </w:t>
      </w:r>
    </w:p>
    <w:p w14:paraId="5D344D88" w14:textId="77777777" w:rsidR="00BA0AAB" w:rsidRDefault="00BA0AAB" w:rsidP="00BA0AAB">
      <w:r>
        <w:t xml:space="preserve">This document defines NRM independent data types and methods. </w:t>
      </w:r>
    </w:p>
    <w:p w14:paraId="3A8F4DF2" w14:textId="77777777" w:rsidR="00BA0AAB" w:rsidRDefault="00BA0AAB" w:rsidP="00BA0AAB">
      <w:r>
        <w:t>This Solution Set specification</w:t>
      </w:r>
      <w:r w:rsidR="00A74BF5">
        <w:t xml:space="preserve"> is related to 3G</w:t>
      </w:r>
      <w:r w:rsidR="00A55CA1">
        <w:t>PP</w:t>
      </w:r>
      <w:r w:rsidR="00A74BF5">
        <w:t> TS 32.602 </w:t>
      </w:r>
      <w:r w:rsidR="005C67BA">
        <w:t xml:space="preserve"> [8]</w:t>
      </w:r>
      <w:r>
        <w:t>.</w:t>
      </w:r>
    </w:p>
    <w:p w14:paraId="26AE1A34" w14:textId="77777777" w:rsidR="00080512" w:rsidRDefault="00080512">
      <w:pPr>
        <w:pStyle w:val="Heading1"/>
      </w:pPr>
      <w:bookmarkStart w:id="7" w:name="_Toc335998788"/>
      <w:r>
        <w:t>2</w:t>
      </w:r>
      <w:r>
        <w:tab/>
        <w:t>References</w:t>
      </w:r>
      <w:bookmarkEnd w:id="7"/>
    </w:p>
    <w:p w14:paraId="002FF5D7" w14:textId="77777777" w:rsidR="00080512" w:rsidRDefault="00080512">
      <w:r>
        <w:t>The following documents contain provisions which, through reference in this text, constitute provisions of the present document.</w:t>
      </w:r>
    </w:p>
    <w:p w14:paraId="4AF6EE61"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7E23DEB2" w14:textId="77777777" w:rsidR="00080512" w:rsidRDefault="00080512">
      <w:pPr>
        <w:pStyle w:val="B1"/>
      </w:pPr>
      <w:r>
        <w:t>-</w:t>
      </w:r>
      <w:r>
        <w:tab/>
        <w:t>For a specific reference, subsequent revisions do not apply.</w:t>
      </w:r>
    </w:p>
    <w:p w14:paraId="41234AA0"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F2AEA0" w14:textId="77777777" w:rsidR="00BA0AAB" w:rsidRDefault="00BA0AAB" w:rsidP="00BA0AAB">
      <w:pPr>
        <w:pStyle w:val="EX"/>
      </w:pPr>
      <w:r>
        <w:t>[1]</w:t>
      </w:r>
      <w:r>
        <w:tab/>
        <w:t>3GPP TS 32.101: "Telecommunication management; Principles and high level requirements".</w:t>
      </w:r>
    </w:p>
    <w:p w14:paraId="5621E313" w14:textId="77777777" w:rsidR="00BA0AAB" w:rsidRDefault="00BA0AAB" w:rsidP="00BA0AAB">
      <w:pPr>
        <w:pStyle w:val="EX"/>
      </w:pPr>
      <w:r>
        <w:t>[2]</w:t>
      </w:r>
      <w:r>
        <w:tab/>
        <w:t>3GPP TS 32.102: "Telecommunication management; Architecture".</w:t>
      </w:r>
    </w:p>
    <w:p w14:paraId="6D113D86" w14:textId="77777777" w:rsidR="00FF3E10" w:rsidRPr="00C37205" w:rsidRDefault="003B29E0" w:rsidP="00FF3E10">
      <w:pPr>
        <w:pStyle w:val="EX"/>
        <w:rPr>
          <w:rFonts w:ascii="Arial" w:hAnsi="Arial"/>
          <w:snapToGrid w:val="0"/>
        </w:rPr>
      </w:pPr>
      <w:r>
        <w:t>[3]</w:t>
      </w:r>
      <w:r w:rsidR="00FF3E10">
        <w:tab/>
        <w:t xml:space="preserve">3GPP TS 32.300: "Telecommunication management; Configuration Management (CM); Name </w:t>
      </w:r>
      <w:r w:rsidR="00FF3E10" w:rsidRPr="00C37205">
        <w:t>convention for Managed Objects".</w:t>
      </w:r>
    </w:p>
    <w:p w14:paraId="4972248E" w14:textId="77777777" w:rsidR="00FF3E10" w:rsidRPr="00C37205" w:rsidRDefault="003B29E0" w:rsidP="00FF3E10">
      <w:pPr>
        <w:pStyle w:val="EX"/>
        <w:rPr>
          <w:snapToGrid w:val="0"/>
        </w:rPr>
      </w:pPr>
      <w:r w:rsidRPr="00C37205">
        <w:t>[4]</w:t>
      </w:r>
      <w:r w:rsidR="00FF3E10" w:rsidRPr="00C37205">
        <w:tab/>
        <w:t>3GPP TS 32.306: "Telecommunication management; Configuration Management (CM); Notification Integration Reference Point (IRP)</w:t>
      </w:r>
      <w:r w:rsidR="00C3497F">
        <w:rPr>
          <w:snapToGrid w:val="0"/>
        </w:rPr>
        <w:t>: Solution Set (SS) d</w:t>
      </w:r>
      <w:r w:rsidR="00FF3E10" w:rsidRPr="00C37205">
        <w:rPr>
          <w:snapToGrid w:val="0"/>
        </w:rPr>
        <w:t>efinitions</w:t>
      </w:r>
      <w:r w:rsidR="00FF3E10" w:rsidRPr="00C37205">
        <w:t>".</w:t>
      </w:r>
    </w:p>
    <w:p w14:paraId="3AF14490" w14:textId="77777777" w:rsidR="00FF3E10" w:rsidRPr="00C37205" w:rsidRDefault="00FF3E10" w:rsidP="00F60544">
      <w:pPr>
        <w:pStyle w:val="EX"/>
        <w:rPr>
          <w:lang w:eastAsia="zh-CN"/>
        </w:rPr>
      </w:pPr>
      <w:r w:rsidRPr="00C37205">
        <w:rPr>
          <w:snapToGrid w:val="0"/>
        </w:rPr>
        <w:t>[</w:t>
      </w:r>
      <w:r w:rsidR="00F60544" w:rsidRPr="00C37205">
        <w:rPr>
          <w:snapToGrid w:val="0"/>
        </w:rPr>
        <w:t>5</w:t>
      </w:r>
      <w:r w:rsidRPr="00C37205">
        <w:rPr>
          <w:snapToGrid w:val="0"/>
        </w:rPr>
        <w:t>]</w:t>
      </w:r>
      <w:r w:rsidRPr="00C37205">
        <w:rPr>
          <w:snapToGrid w:val="0"/>
        </w:rPr>
        <w:tab/>
      </w:r>
      <w:r w:rsidRPr="00C37205">
        <w:t>3GPP TS 32.311: "Telecommunication management; Generic Integration Reference Point (IRP) management; Requirement".</w:t>
      </w:r>
    </w:p>
    <w:p w14:paraId="54E00E25" w14:textId="77777777" w:rsidR="00FF3E10" w:rsidRPr="00C37205" w:rsidRDefault="00F60544" w:rsidP="00FF3E10">
      <w:pPr>
        <w:pStyle w:val="EX"/>
        <w:rPr>
          <w:snapToGrid w:val="0"/>
        </w:rPr>
      </w:pPr>
      <w:r w:rsidRPr="00C37205">
        <w:rPr>
          <w:snapToGrid w:val="0"/>
        </w:rPr>
        <w:t>[6]</w:t>
      </w:r>
      <w:r w:rsidR="00FF3E10" w:rsidRPr="00C37205">
        <w:rPr>
          <w:snapToGrid w:val="0"/>
        </w:rPr>
        <w:tab/>
      </w:r>
      <w:r w:rsidR="00FF3E10" w:rsidRPr="00C37205">
        <w:t>3GPP TS 32.312: "Telecommunication management; Generic Integration Reference Point (IRP) management; Information Service (IS)".</w:t>
      </w:r>
    </w:p>
    <w:p w14:paraId="328B865F" w14:textId="77777777" w:rsidR="00BA0AAB" w:rsidRPr="00C37205" w:rsidRDefault="003B29E0" w:rsidP="00FF3E10">
      <w:pPr>
        <w:pStyle w:val="EX"/>
      </w:pPr>
      <w:r w:rsidRPr="00C37205">
        <w:t>[7]</w:t>
      </w:r>
      <w:r w:rsidR="00BA0AAB" w:rsidRPr="00C37205">
        <w:tab/>
        <w:t>3GPP TS 32.600: "Telecommunication management; Configuration Management (CM); Concept and high-level requirements".</w:t>
      </w:r>
    </w:p>
    <w:p w14:paraId="2DAEB7B0" w14:textId="77777777" w:rsidR="00BA0AAB" w:rsidRPr="00C37205" w:rsidRDefault="003B29E0" w:rsidP="00BA0AAB">
      <w:pPr>
        <w:pStyle w:val="EX"/>
      </w:pPr>
      <w:r w:rsidRPr="00C37205">
        <w:t>[8]</w:t>
      </w:r>
      <w:r w:rsidR="00BA0AAB" w:rsidRPr="00C37205">
        <w:tab/>
        <w:t>3GPP TS 32.602: "Telecommunication management; Configuration Management (CM); Basic CM Integration Reference Point (IRP) Information Service (IS)".</w:t>
      </w:r>
    </w:p>
    <w:p w14:paraId="22C9B83A" w14:textId="77777777" w:rsidR="00FF3E10" w:rsidRDefault="003B29E0" w:rsidP="00FF3E10">
      <w:pPr>
        <w:pStyle w:val="EX"/>
        <w:rPr>
          <w:snapToGrid w:val="0"/>
        </w:rPr>
      </w:pPr>
      <w:r w:rsidRPr="00C37205">
        <w:rPr>
          <w:snapToGrid w:val="0"/>
        </w:rPr>
        <w:t>[9]</w:t>
      </w:r>
      <w:r w:rsidR="00FF3E10" w:rsidRPr="00C37205">
        <w:rPr>
          <w:snapToGrid w:val="0"/>
        </w:rPr>
        <w:tab/>
        <w:t xml:space="preserve">3GPP TS 32.666: "Telecommunication management; Configuration Management (CM); Kernel CM Integration Reference </w:t>
      </w:r>
      <w:r w:rsidR="00C3497F">
        <w:rPr>
          <w:snapToGrid w:val="0"/>
        </w:rPr>
        <w:t>Point (IRP): Solution Set (SS) d</w:t>
      </w:r>
      <w:r w:rsidR="00FF3E10" w:rsidRPr="00C37205">
        <w:rPr>
          <w:snapToGrid w:val="0"/>
        </w:rPr>
        <w:t>efinitions".</w:t>
      </w:r>
    </w:p>
    <w:p w14:paraId="2FAD4204" w14:textId="77777777" w:rsidR="00BA0AAB" w:rsidRDefault="003B29E0" w:rsidP="00FF3E10">
      <w:pPr>
        <w:pStyle w:val="EX"/>
      </w:pPr>
      <w:r>
        <w:t>[10]</w:t>
      </w:r>
      <w:r w:rsidR="00BA0AAB">
        <w:tab/>
        <w:t>OMG Notification Service, Version 1.0.</w:t>
      </w:r>
    </w:p>
    <w:p w14:paraId="24CA6F18" w14:textId="77777777" w:rsidR="00E26E12" w:rsidRPr="00C223D0" w:rsidRDefault="003B29E0" w:rsidP="00FF3E10">
      <w:pPr>
        <w:pStyle w:val="EX"/>
        <w:rPr>
          <w:lang w:eastAsia="zh-CN" w:bidi="ar-KW"/>
        </w:rPr>
      </w:pPr>
      <w:r>
        <w:rPr>
          <w:lang w:bidi="ar-KW"/>
        </w:rPr>
        <w:t>[11]</w:t>
      </w:r>
      <w:r w:rsidR="00E26E12" w:rsidRPr="00C223D0">
        <w:rPr>
          <w:lang w:bidi="ar-KW"/>
        </w:rPr>
        <w:tab/>
      </w:r>
      <w:r w:rsidR="00E26E12" w:rsidRPr="00C223D0">
        <w:rPr>
          <w:lang w:eastAsia="zh-CN" w:bidi="ar-KW"/>
        </w:rPr>
        <w:t>W3C SOAP 1.1 specification (</w:t>
      </w:r>
      <w:hyperlink r:id="rId12" w:history="1">
        <w:r w:rsidR="00E26E12" w:rsidRPr="00C223D0">
          <w:rPr>
            <w:rStyle w:val="Hyperlink"/>
          </w:rPr>
          <w:t>http://www.w3.org/TR/2000/NOTE-SOAP-20000508/</w:t>
        </w:r>
      </w:hyperlink>
      <w:r w:rsidR="00E26E12" w:rsidRPr="00C223D0">
        <w:rPr>
          <w:lang w:eastAsia="zh-CN" w:bidi="ar-KW"/>
        </w:rPr>
        <w:t>)</w:t>
      </w:r>
      <w:r w:rsidR="002B1A03">
        <w:rPr>
          <w:lang w:eastAsia="zh-CN" w:bidi="ar-KW"/>
        </w:rPr>
        <w:t>.</w:t>
      </w:r>
    </w:p>
    <w:p w14:paraId="0514A4D1" w14:textId="77777777" w:rsidR="00E26E12" w:rsidRPr="00C223D0" w:rsidRDefault="003B29E0" w:rsidP="00FF3E10">
      <w:pPr>
        <w:pStyle w:val="EX"/>
        <w:rPr>
          <w:snapToGrid w:val="0"/>
          <w:lang w:eastAsia="zh-CN"/>
        </w:rPr>
      </w:pPr>
      <w:r>
        <w:rPr>
          <w:lang w:bidi="ar-KW"/>
        </w:rPr>
        <w:t>[12]</w:t>
      </w:r>
      <w:r w:rsidR="00E26E12" w:rsidRPr="00C223D0">
        <w:rPr>
          <w:lang w:bidi="ar-KW"/>
        </w:rPr>
        <w:tab/>
      </w:r>
      <w:r w:rsidR="00E26E12" w:rsidRPr="00C223D0">
        <w:rPr>
          <w:lang w:eastAsia="zh-CN" w:bidi="ar-KW"/>
        </w:rPr>
        <w:t>W3C WSDL 1.1 specification (</w:t>
      </w:r>
      <w:hyperlink r:id="rId13" w:history="1">
        <w:hyperlink r:id="rId14" w:history="1">
          <w:r w:rsidR="00E26E12" w:rsidRPr="00C223D0">
            <w:t>http://www.w3.org/TR/2001/NOTE-wsdl-20010315</w:t>
          </w:r>
        </w:hyperlink>
      </w:hyperlink>
      <w:r w:rsidR="00E26E12" w:rsidRPr="00C223D0">
        <w:rPr>
          <w:lang w:eastAsia="zh-CN" w:bidi="ar-KW"/>
        </w:rPr>
        <w:t>)</w:t>
      </w:r>
      <w:r w:rsidR="002B1A03">
        <w:rPr>
          <w:lang w:eastAsia="zh-CN" w:bidi="ar-KW"/>
        </w:rPr>
        <w:t>.</w:t>
      </w:r>
    </w:p>
    <w:p w14:paraId="0403A924" w14:textId="77777777" w:rsidR="00E26E12" w:rsidRPr="00C223D0" w:rsidRDefault="003B29E0" w:rsidP="00FF3E10">
      <w:pPr>
        <w:pStyle w:val="EX"/>
        <w:rPr>
          <w:lang w:eastAsia="zh-CN" w:bidi="ar-KW"/>
        </w:rPr>
      </w:pPr>
      <w:r>
        <w:rPr>
          <w:lang w:bidi="ar-KW"/>
        </w:rPr>
        <w:t>[13]</w:t>
      </w:r>
      <w:r w:rsidR="00E26E12" w:rsidRPr="00C223D0">
        <w:rPr>
          <w:lang w:bidi="ar-KW"/>
        </w:rPr>
        <w:tab/>
      </w:r>
      <w:r w:rsidR="00E26E12" w:rsidRPr="00C223D0">
        <w:rPr>
          <w:lang w:eastAsia="zh-CN" w:bidi="ar-KW"/>
        </w:rPr>
        <w:t>W3C XPath 1.0 specification (</w:t>
      </w:r>
      <w:hyperlink r:id="rId15" w:history="1">
        <w:hyperlink r:id="rId16" w:history="1">
          <w:r w:rsidR="00E26E12" w:rsidRPr="00C223D0">
            <w:rPr>
              <w:rStyle w:val="Hyperlink"/>
            </w:rPr>
            <w:t>http://www.w3.org/TR/1999/REC-xpath-19991116</w:t>
          </w:r>
        </w:hyperlink>
      </w:hyperlink>
      <w:r w:rsidR="00E26E12" w:rsidRPr="00C223D0">
        <w:rPr>
          <w:lang w:eastAsia="zh-CN" w:bidi="ar-KW"/>
        </w:rPr>
        <w:t>)</w:t>
      </w:r>
      <w:r w:rsidR="002B1A03">
        <w:rPr>
          <w:lang w:eastAsia="zh-CN" w:bidi="ar-KW"/>
        </w:rPr>
        <w:t>.</w:t>
      </w:r>
    </w:p>
    <w:p w14:paraId="1B7C7AEF" w14:textId="77777777" w:rsidR="00E26E12" w:rsidRDefault="003B29E0" w:rsidP="00FF3E10">
      <w:pPr>
        <w:pStyle w:val="EX"/>
        <w:rPr>
          <w:lang w:eastAsia="zh-CN" w:bidi="ar-KW"/>
        </w:rPr>
      </w:pPr>
      <w:r>
        <w:rPr>
          <w:lang w:eastAsia="zh-CN" w:bidi="ar-KW"/>
        </w:rPr>
        <w:t>[14]</w:t>
      </w:r>
      <w:r w:rsidR="00E26E12" w:rsidRPr="00C223D0">
        <w:rPr>
          <w:lang w:eastAsia="zh-CN" w:bidi="ar-KW"/>
        </w:rPr>
        <w:tab/>
        <w:t>W3C SOAP 1.2 specification (</w:t>
      </w:r>
      <w:hyperlink r:id="rId17" w:history="1">
        <w:r w:rsidR="00E26E12" w:rsidRPr="00C223D0">
          <w:rPr>
            <w:rStyle w:val="Hyperlink"/>
            <w:lang w:eastAsia="zh-CN" w:bidi="ar-KW"/>
          </w:rPr>
          <w:t>http://www.w3.org/TR/soap12-part1/</w:t>
        </w:r>
      </w:hyperlink>
      <w:r w:rsidR="00E26E12" w:rsidRPr="00C223D0">
        <w:rPr>
          <w:lang w:eastAsia="zh-CN" w:bidi="ar-KW"/>
        </w:rPr>
        <w:t>)</w:t>
      </w:r>
      <w:r w:rsidR="002B1A03">
        <w:rPr>
          <w:lang w:eastAsia="zh-CN" w:bidi="ar-KW"/>
        </w:rPr>
        <w:t>.</w:t>
      </w:r>
    </w:p>
    <w:p w14:paraId="1184E6CA" w14:textId="77777777" w:rsidR="002B1A03" w:rsidRDefault="002B1A03" w:rsidP="002B1A03">
      <w:pPr>
        <w:pStyle w:val="EX"/>
      </w:pPr>
      <w:r w:rsidRPr="0084478C">
        <w:t>[</w:t>
      </w:r>
      <w:r>
        <w:t>15</w:t>
      </w:r>
      <w:r w:rsidRPr="0084478C">
        <w:t>]</w:t>
      </w:r>
      <w:r w:rsidRPr="0084478C">
        <w:tab/>
        <w:t>3GPP TS </w:t>
      </w:r>
      <w:r>
        <w:t>28</w:t>
      </w:r>
      <w:r w:rsidRPr="0084478C">
        <w:t>.</w:t>
      </w:r>
      <w:r>
        <w:t>622</w:t>
      </w:r>
      <w:r w:rsidRPr="0084478C">
        <w:t>: "</w:t>
      </w:r>
      <w:r>
        <w:rPr>
          <w:rFonts w:ascii="Arial" w:hAnsi="Arial" w:cs="Arial"/>
          <w:color w:val="444444"/>
          <w:sz w:val="18"/>
          <w:szCs w:val="18"/>
        </w:rPr>
        <w:t>Telecommunication management; Generic Network Resource Model (NRM) Integration Reference Point (IRP); Information Service (IS)</w:t>
      </w:r>
      <w:r w:rsidRPr="0084478C">
        <w:t>".</w:t>
      </w:r>
    </w:p>
    <w:p w14:paraId="32967D32" w14:textId="77777777" w:rsidR="002B1A03" w:rsidRPr="00B71A7B" w:rsidRDefault="002B1A03" w:rsidP="002B1A03">
      <w:pPr>
        <w:pStyle w:val="EX"/>
        <w:rPr>
          <w:lang w:eastAsia="zh-CN" w:bidi="ar-KW"/>
        </w:rPr>
      </w:pPr>
      <w:r>
        <w:lastRenderedPageBreak/>
        <w:t>[16]</w:t>
      </w:r>
      <w:r>
        <w:tab/>
        <w:t>3GPP TR 21.905: "Vocabulary for 3GPP Specifications".</w:t>
      </w:r>
    </w:p>
    <w:p w14:paraId="524DA847" w14:textId="77777777" w:rsidR="00080512" w:rsidRDefault="00080512" w:rsidP="00BA0AAB">
      <w:pPr>
        <w:pStyle w:val="Heading1"/>
      </w:pPr>
      <w:bookmarkStart w:id="8" w:name="_Toc335998789"/>
      <w:r>
        <w:t>3</w:t>
      </w:r>
      <w:r>
        <w:tab/>
        <w:t>Definitions and abbreviations</w:t>
      </w:r>
      <w:bookmarkEnd w:id="8"/>
    </w:p>
    <w:p w14:paraId="083D7FB7" w14:textId="77777777" w:rsidR="00080512" w:rsidRDefault="00080512">
      <w:pPr>
        <w:pStyle w:val="Heading2"/>
      </w:pPr>
      <w:bookmarkStart w:id="9" w:name="_Toc335998790"/>
      <w:r>
        <w:t>3.1</w:t>
      </w:r>
      <w:r>
        <w:tab/>
        <w:t>Definitions</w:t>
      </w:r>
      <w:bookmarkEnd w:id="9"/>
    </w:p>
    <w:p w14:paraId="3A5953BE" w14:textId="77777777" w:rsidR="00BA0AAB" w:rsidRDefault="002B1A03" w:rsidP="00BA0AAB">
      <w:pPr>
        <w:rPr>
          <w:i/>
        </w:rPr>
      </w:pPr>
      <w:r>
        <w:t xml:space="preserve">For the purposes of the present document, the terms and definitions given in 3GPP TR 21.905 [16], </w:t>
      </w:r>
      <w:r w:rsidRPr="001C25D7">
        <w:t>3GPP TS 32.101 [1], 3GPP TS 32.102 [2] and</w:t>
      </w:r>
      <w:r>
        <w:t xml:space="preserve"> 3GPP TS 32.600 [7], 3GPP TS 32.602 [8] and the following apply. A term defined in the present document takes precedence over the definition of the same term, if any, in 3GPP TR 21.905 [16], </w:t>
      </w:r>
      <w:r w:rsidRPr="001C25D7">
        <w:t>3GPP TS 32.101 [1], 3GPP TS 32.102 [2]</w:t>
      </w:r>
      <w:r>
        <w:t>, 3GPP TS 32.600 [7] and 3GPP TS 32.602 [8].</w:t>
      </w:r>
    </w:p>
    <w:p w14:paraId="0FEE65B6" w14:textId="77777777" w:rsidR="002B1A03" w:rsidRDefault="001A21DA" w:rsidP="002B1A03">
      <w:r w:rsidRPr="004B63E2">
        <w:rPr>
          <w:b/>
          <w:bCs/>
        </w:rPr>
        <w:t>IRP document version number string</w:t>
      </w:r>
      <w:r w:rsidR="002B1A03">
        <w:rPr>
          <w:b/>
          <w:bCs/>
        </w:rPr>
        <w:t>:</w:t>
      </w:r>
      <w:r w:rsidR="002B1A03">
        <w:t xml:space="preserve"> </w:t>
      </w:r>
      <w:r w:rsidRPr="00A74BF5">
        <w:t xml:space="preserve">The IRP document version number (sometimes called "IRPVersion" or "SS version number") string is used to identify this specification.  </w:t>
      </w:r>
    </w:p>
    <w:p w14:paraId="47C0A7BF" w14:textId="77777777" w:rsidR="001A21DA" w:rsidRPr="00B71A7B" w:rsidRDefault="002B1A03" w:rsidP="00847BAF">
      <w:pPr>
        <w:pStyle w:val="NO"/>
      </w:pPr>
      <w:r>
        <w:t>NOTE1:</w:t>
      </w:r>
      <w:r>
        <w:tab/>
      </w:r>
      <w:r w:rsidR="001A21DA" w:rsidRPr="00A74BF5">
        <w:t xml:space="preserve">The string is derived using a rule described in 3GPP TS 32.311 </w:t>
      </w:r>
      <w:r w:rsidR="00F60544">
        <w:t>[5]</w:t>
      </w:r>
      <w:r w:rsidR="001A21DA" w:rsidRPr="00A74BF5">
        <w:t>.</w:t>
      </w:r>
      <w:r>
        <w:t xml:space="preserve"> </w:t>
      </w:r>
      <w:r w:rsidR="001A21DA" w:rsidRPr="00A74BF5">
        <w:t>This string (or sequence of strings, if more than one version is supported) is returned in getBasicCmIRPVersion method.</w:t>
      </w:r>
      <w:r w:rsidR="001A21DA" w:rsidRPr="00B71A7B">
        <w:t xml:space="preserve"> </w:t>
      </w:r>
    </w:p>
    <w:p w14:paraId="44F01FCE" w14:textId="77777777" w:rsidR="002B1A03" w:rsidRDefault="002B1A03" w:rsidP="002B1A03">
      <w:r>
        <w:rPr>
          <w:b/>
        </w:rPr>
        <w:t>Network resource</w:t>
      </w:r>
      <w:r>
        <w:t>: See definition in TS 28.622 [15].</w:t>
      </w:r>
    </w:p>
    <w:p w14:paraId="4B00FE5F" w14:textId="77777777" w:rsidR="00080512" w:rsidRDefault="002B1A03" w:rsidP="00847BAF">
      <w:r>
        <w:rPr>
          <w:b/>
        </w:rPr>
        <w:t>Network Resource Model (NRM)</w:t>
      </w:r>
      <w:r>
        <w:t>: See definition in TS 28.622 [15].</w:t>
      </w:r>
    </w:p>
    <w:p w14:paraId="002B68DE" w14:textId="77777777" w:rsidR="00080512" w:rsidRDefault="00080512" w:rsidP="00BA0AAB">
      <w:pPr>
        <w:pStyle w:val="Heading2"/>
      </w:pPr>
      <w:bookmarkStart w:id="10" w:name="_Toc335998791"/>
      <w:r>
        <w:t>3.</w:t>
      </w:r>
      <w:r w:rsidR="00BA0AAB">
        <w:t>2</w:t>
      </w:r>
      <w:r>
        <w:tab/>
        <w:t>Abbreviations</w:t>
      </w:r>
      <w:bookmarkEnd w:id="10"/>
    </w:p>
    <w:p w14:paraId="1C62C4C6" w14:textId="77777777" w:rsidR="00BA0AAB" w:rsidRDefault="00DD058C" w:rsidP="00BA0AAB">
      <w:r w:rsidRPr="004D3578">
        <w:t xml:space="preserve">For the purposes of the present document, the abbreviations given in </w:t>
      </w:r>
      <w:r>
        <w:t xml:space="preserve">3GPP </w:t>
      </w:r>
      <w:r w:rsidRPr="004D3578">
        <w:t>TR 21.905 [</w:t>
      </w:r>
      <w:r>
        <w:t>16</w:t>
      </w:r>
      <w:r w:rsidRPr="004D3578">
        <w:t xml:space="preserve">] and the following apply. An abbreviation defined in the present document takes precedence over the definition of the same abbreviation, if any, in </w:t>
      </w:r>
      <w:r>
        <w:t xml:space="preserve">3GPP </w:t>
      </w:r>
      <w:r w:rsidRPr="004D3578">
        <w:t>TR 21.905 [</w:t>
      </w:r>
      <w:r>
        <w:t>16</w:t>
      </w:r>
      <w:r w:rsidRPr="004D3578">
        <w:t>]</w:t>
      </w:r>
      <w:r w:rsidR="00B82714">
        <w:t>.</w:t>
      </w:r>
    </w:p>
    <w:p w14:paraId="14239548" w14:textId="77777777" w:rsidR="00BA0AAB" w:rsidRDefault="00BA0AAB" w:rsidP="00BA0AAB">
      <w:pPr>
        <w:pStyle w:val="EW"/>
      </w:pPr>
    </w:p>
    <w:p w14:paraId="3422B99B" w14:textId="77777777" w:rsidR="00BA0AAB" w:rsidRDefault="00BA0AAB" w:rsidP="00BA0AAB">
      <w:pPr>
        <w:pStyle w:val="EW"/>
      </w:pPr>
      <w:r>
        <w:t>DN</w:t>
      </w:r>
      <w:r>
        <w:tab/>
        <w:t>Distinguished Name</w:t>
      </w:r>
    </w:p>
    <w:p w14:paraId="33374FF8" w14:textId="77777777" w:rsidR="00BA0AAB" w:rsidRDefault="00BA0AAB" w:rsidP="00BA0AAB">
      <w:pPr>
        <w:pStyle w:val="EW"/>
      </w:pPr>
      <w:r>
        <w:t>MO</w:t>
      </w:r>
      <w:r>
        <w:tab/>
        <w:t>Managed Object</w:t>
      </w:r>
    </w:p>
    <w:p w14:paraId="6C039CB5" w14:textId="77777777" w:rsidR="00BA0AAB" w:rsidRDefault="00BA0AAB" w:rsidP="00BA0AAB">
      <w:pPr>
        <w:pStyle w:val="EW"/>
      </w:pPr>
      <w:r>
        <w:t>MOC</w:t>
      </w:r>
      <w:r>
        <w:tab/>
        <w:t>Managed Object Class</w:t>
      </w:r>
    </w:p>
    <w:p w14:paraId="619FADC2" w14:textId="77777777" w:rsidR="00BA0AAB" w:rsidRDefault="00BA0AAB" w:rsidP="00BA0AAB">
      <w:pPr>
        <w:pStyle w:val="EW"/>
      </w:pPr>
      <w:r>
        <w:t>OMG</w:t>
      </w:r>
      <w:r>
        <w:tab/>
        <w:t>Object Management Group</w:t>
      </w:r>
    </w:p>
    <w:p w14:paraId="45D9DBCB" w14:textId="77777777" w:rsidR="00A74BF5" w:rsidRPr="00A74BF5" w:rsidRDefault="00BA0AAB" w:rsidP="00A74BF5">
      <w:pPr>
        <w:pStyle w:val="EW"/>
      </w:pPr>
      <w:r w:rsidRPr="00A74BF5">
        <w:t>SS</w:t>
      </w:r>
      <w:r w:rsidRPr="00A74BF5">
        <w:tab/>
        <w:t>Solution Set</w:t>
      </w:r>
    </w:p>
    <w:p w14:paraId="51D1DF4D" w14:textId="77777777" w:rsidR="00A26CF7" w:rsidRPr="00A74BF5" w:rsidRDefault="00A26CF7" w:rsidP="00A74BF5">
      <w:pPr>
        <w:pStyle w:val="EW"/>
      </w:pPr>
      <w:r w:rsidRPr="00A74BF5">
        <w:t>WSDL</w:t>
      </w:r>
      <w:r w:rsidRPr="00A74BF5">
        <w:tab/>
        <w:t>Web Service Description Language</w:t>
      </w:r>
    </w:p>
    <w:p w14:paraId="7B705DAB" w14:textId="77777777" w:rsidR="00080512" w:rsidRDefault="00080512">
      <w:pPr>
        <w:pStyle w:val="EW"/>
      </w:pPr>
    </w:p>
    <w:p w14:paraId="20C65B04" w14:textId="77777777" w:rsidR="00A74BF5" w:rsidRDefault="00A74BF5" w:rsidP="00A74BF5">
      <w:pPr>
        <w:pStyle w:val="Heading1"/>
        <w:tabs>
          <w:tab w:val="left" w:pos="1140"/>
        </w:tabs>
        <w:ind w:left="1140" w:hanging="1140"/>
        <w:rPr>
          <w:lang w:eastAsia="zh-CN"/>
        </w:rPr>
      </w:pPr>
      <w:bookmarkStart w:id="11" w:name="_Toc335998792"/>
      <w:r>
        <w:rPr>
          <w:rFonts w:hint="eastAsia"/>
          <w:lang w:eastAsia="zh-CN"/>
        </w:rPr>
        <w:t>4</w:t>
      </w:r>
      <w:r>
        <w:rPr>
          <w:rFonts w:hint="eastAsia"/>
          <w:lang w:eastAsia="zh-CN"/>
        </w:rPr>
        <w:tab/>
      </w:r>
      <w:r>
        <w:t>Solution Set Definitions</w:t>
      </w:r>
      <w:bookmarkEnd w:id="11"/>
    </w:p>
    <w:p w14:paraId="749E5F86" w14:textId="77777777" w:rsidR="00A74BF5" w:rsidRDefault="00A74BF5" w:rsidP="00A74BF5">
      <w:r>
        <w:t xml:space="preserve">This specification defines the following 3GPP </w:t>
      </w:r>
      <w:r>
        <w:rPr>
          <w:lang w:eastAsia="zh-CN"/>
        </w:rPr>
        <w:t>Basic CM</w:t>
      </w:r>
      <w:r>
        <w:t xml:space="preserve"> IRP Solution Set Definitions</w:t>
      </w:r>
      <w:r w:rsidRPr="000B1A36">
        <w:t>:</w:t>
      </w:r>
    </w:p>
    <w:p w14:paraId="7AC384EC" w14:textId="77777777" w:rsidR="00A74BF5" w:rsidRDefault="00A74BF5" w:rsidP="00A74BF5">
      <w:r>
        <w:t>Annex A</w:t>
      </w:r>
      <w:r w:rsidRPr="007F10CC">
        <w:t xml:space="preserve"> provides </w:t>
      </w:r>
      <w:r>
        <w:t xml:space="preserve">the </w:t>
      </w:r>
      <w:r w:rsidRPr="007F10CC">
        <w:t>CORBA Solution Set.</w:t>
      </w:r>
      <w:r w:rsidRPr="007F10CC">
        <w:br/>
      </w:r>
      <w:r>
        <w:t>Annex B</w:t>
      </w:r>
      <w:r w:rsidRPr="007F10CC">
        <w:t xml:space="preserve"> provides </w:t>
      </w:r>
      <w:r>
        <w:t>the SOAP</w:t>
      </w:r>
      <w:r w:rsidRPr="007F10CC">
        <w:t xml:space="preserve"> Solution Set</w:t>
      </w:r>
      <w:r>
        <w:t>.</w:t>
      </w:r>
    </w:p>
    <w:p w14:paraId="39CF4BA5" w14:textId="77777777" w:rsidR="002C279D" w:rsidRDefault="00A74BF5" w:rsidP="00667E89">
      <w:pPr>
        <w:pStyle w:val="Heading8"/>
      </w:pPr>
      <w:r>
        <w:br w:type="page"/>
      </w:r>
      <w:bookmarkStart w:id="12" w:name="_Toc335998793"/>
      <w:r w:rsidR="002C279D">
        <w:lastRenderedPageBreak/>
        <w:t>Annex A (normative):</w:t>
      </w:r>
      <w:r w:rsidR="00AC1063">
        <w:br/>
      </w:r>
      <w:r w:rsidR="002C279D">
        <w:t>CORBA Solution Set</w:t>
      </w:r>
      <w:bookmarkEnd w:id="12"/>
    </w:p>
    <w:p w14:paraId="6095C0CC" w14:textId="77777777" w:rsidR="00D77921" w:rsidRDefault="00D77921" w:rsidP="00D77921">
      <w:pPr>
        <w:rPr>
          <w:lang w:eastAsia="zh-CN"/>
        </w:rPr>
      </w:pPr>
      <w:r>
        <w:t xml:space="preserve">This annex specifies the </w:t>
      </w:r>
      <w:r>
        <w:rPr>
          <w:lang w:eastAsia="zh-CN"/>
        </w:rPr>
        <w:t>CORBA</w:t>
      </w:r>
      <w:r>
        <w:rPr>
          <w:lang w:bidi="ar-KW"/>
        </w:rPr>
        <w:t xml:space="preserve"> </w:t>
      </w:r>
      <w:r>
        <w:t xml:space="preserve">Solution Set for the IRP whose semantics are specified in 3GPP TS 32.602 </w:t>
      </w:r>
      <w:r w:rsidR="003B29E0">
        <w:t>[8]</w:t>
      </w:r>
      <w:r w:rsidRPr="00E37772">
        <w:rPr>
          <w:lang w:eastAsia="zh-CN"/>
        </w:rPr>
        <w:t>.</w:t>
      </w:r>
    </w:p>
    <w:p w14:paraId="6C12335D" w14:textId="77777777" w:rsidR="00BA0AAB" w:rsidRDefault="002C279D" w:rsidP="002C279D">
      <w:pPr>
        <w:pStyle w:val="Heading1"/>
        <w:tabs>
          <w:tab w:val="num" w:pos="1140"/>
        </w:tabs>
        <w:ind w:left="1140" w:hanging="1140"/>
      </w:pPr>
      <w:bookmarkStart w:id="13" w:name="_Toc335998794"/>
      <w:r>
        <w:t>A.1</w:t>
      </w:r>
      <w:r w:rsidR="00BA0AAB">
        <w:tab/>
        <w:t>Architectural features</w:t>
      </w:r>
      <w:bookmarkEnd w:id="13"/>
    </w:p>
    <w:p w14:paraId="11496E26" w14:textId="77777777" w:rsidR="00BA0AAB" w:rsidRDefault="00BA0AAB" w:rsidP="00BA0AAB">
      <w:r>
        <w:t xml:space="preserve">The overall architectural feature of Basic Configuration Management IRP is specified in 3GPP TS 32.602 </w:t>
      </w:r>
      <w:r w:rsidR="003B29E0">
        <w:t>[8]</w:t>
      </w:r>
      <w:r>
        <w:t xml:space="preserve">. </w:t>
      </w:r>
      <w:r>
        <w:br/>
        <w:t>This clause specifies features that are specific to the CORBA SS.</w:t>
      </w:r>
    </w:p>
    <w:p w14:paraId="491368EB" w14:textId="77777777" w:rsidR="00BB5E68" w:rsidRDefault="00BB5E68" w:rsidP="00BB5E68">
      <w:pPr>
        <w:pStyle w:val="Heading2"/>
      </w:pPr>
      <w:bookmarkStart w:id="14" w:name="_Toc335998795"/>
      <w:r>
        <w:t>A.1.1</w:t>
      </w:r>
      <w:r>
        <w:tab/>
        <w:t>Syntax for Distinguished Names and Versions</w:t>
      </w:r>
      <w:bookmarkEnd w:id="14"/>
    </w:p>
    <w:p w14:paraId="08ACD34B" w14:textId="77777777" w:rsidR="00BB5E68" w:rsidRDefault="00BB5E68" w:rsidP="00BB5E68">
      <w:r>
        <w:t>The syntax of a Distinguished Name is defined in 3GPP TS 32.300 [3].</w:t>
      </w:r>
    </w:p>
    <w:p w14:paraId="6932A881" w14:textId="77777777" w:rsidR="00BB5E68" w:rsidRDefault="00BB5E68" w:rsidP="00BB5E68">
      <w:r>
        <w:t xml:space="preserve">The version of this IRP is represented as a string (see also clause 3.1). </w:t>
      </w:r>
    </w:p>
    <w:p w14:paraId="577748E9" w14:textId="77777777" w:rsidR="002C279D" w:rsidRDefault="002C279D" w:rsidP="00BB5E68">
      <w:pPr>
        <w:pStyle w:val="Heading2"/>
      </w:pPr>
      <w:bookmarkStart w:id="15" w:name="_Toc335998796"/>
      <w:r>
        <w:t>A.1.</w:t>
      </w:r>
      <w:r w:rsidR="00BB5E68">
        <w:t>2</w:t>
      </w:r>
      <w:r>
        <w:tab/>
        <w:t>IRP document version number string</w:t>
      </w:r>
      <w:bookmarkEnd w:id="15"/>
    </w:p>
    <w:p w14:paraId="1634E9A4" w14:textId="77777777" w:rsidR="002C279D" w:rsidRDefault="002C279D" w:rsidP="002C279D">
      <w:r>
        <w:t xml:space="preserve">The IRP document version number (sometimes called "IRPVersion" or "SS version number") string is used to identify this specification.  The string is derived using a rule described in 3GPP TS 32.312: </w:t>
      </w:r>
      <w:r w:rsidR="00F60544">
        <w:t>[6]</w:t>
      </w:r>
      <w:r>
        <w:t>.</w:t>
      </w:r>
    </w:p>
    <w:p w14:paraId="06F3E7A3" w14:textId="77777777" w:rsidR="002C279D" w:rsidRDefault="002C279D" w:rsidP="002C279D">
      <w:r>
        <w:t xml:space="preserve">This string (or sequence of strings, if more than one version is supported) is returned in getBasicCmIRPVersion method. </w:t>
      </w:r>
    </w:p>
    <w:p w14:paraId="560A0E63" w14:textId="77777777" w:rsidR="00BA0AAB" w:rsidRDefault="002C279D" w:rsidP="00BB5E68">
      <w:pPr>
        <w:pStyle w:val="Heading2"/>
      </w:pPr>
      <w:bookmarkStart w:id="16" w:name="_Toc335998797"/>
      <w:r>
        <w:t>A.1</w:t>
      </w:r>
      <w:r w:rsidR="00BA0AAB">
        <w:t>.</w:t>
      </w:r>
      <w:r w:rsidR="00BB5E68">
        <w:t>3</w:t>
      </w:r>
      <w:r w:rsidR="00BA0AAB">
        <w:tab/>
        <w:t>Filter language</w:t>
      </w:r>
      <w:bookmarkEnd w:id="16"/>
    </w:p>
    <w:p w14:paraId="5AD6D251" w14:textId="77777777" w:rsidR="00BA0AAB" w:rsidRDefault="00BA0AAB" w:rsidP="003B29E0">
      <w:r>
        <w:t xml:space="preserve">The filter language used in the SS is the Extended Trader Constraint Language (see OMG Notification Service </w:t>
      </w:r>
      <w:r w:rsidR="003B29E0">
        <w:t>[10]</w:t>
      </w:r>
      <w:r>
        <w:t>). IRPAgents may throw a FilterComplexityLimit exception when a given filter is too complex. However, for 3GPP Release 99 an "empty filter" shall be used i.e. a filter that satisfies all MOs of a scoped search (this does not affect the filter for notifications as defined in the Notification IRP – see 3GPP TS 32.30</w:t>
      </w:r>
      <w:r w:rsidR="003B29E0">
        <w:t>6</w:t>
      </w:r>
      <w:r>
        <w:t xml:space="preserve"> [</w:t>
      </w:r>
      <w:r w:rsidR="003B29E0">
        <w:t>4</w:t>
      </w:r>
      <w:r>
        <w:t>]).</w:t>
      </w:r>
    </w:p>
    <w:p w14:paraId="7E4F4BE8" w14:textId="77777777" w:rsidR="00BA0AAB" w:rsidRDefault="00BA0AAB" w:rsidP="002C279D">
      <w:pPr>
        <w:pStyle w:val="Heading1"/>
        <w:tabs>
          <w:tab w:val="num" w:pos="1140"/>
        </w:tabs>
        <w:ind w:left="1140" w:hanging="1140"/>
      </w:pPr>
      <w:bookmarkStart w:id="17" w:name="_Ref499367606"/>
      <w:r>
        <w:br w:type="page"/>
      </w:r>
      <w:bookmarkStart w:id="18" w:name="_Toc335998798"/>
      <w:r w:rsidR="002C279D">
        <w:lastRenderedPageBreak/>
        <w:t>A.2</w:t>
      </w:r>
      <w:r>
        <w:tab/>
        <w:t>Mapping</w:t>
      </w:r>
      <w:bookmarkEnd w:id="17"/>
      <w:bookmarkEnd w:id="18"/>
    </w:p>
    <w:p w14:paraId="4320055B" w14:textId="77777777" w:rsidR="00BA0AAB" w:rsidRDefault="002C279D" w:rsidP="00BA0AAB">
      <w:pPr>
        <w:pStyle w:val="Heading2"/>
      </w:pPr>
      <w:bookmarkStart w:id="19" w:name="_Toc335998799"/>
      <w:r>
        <w:t>A.2</w:t>
      </w:r>
      <w:r w:rsidR="00BA0AAB">
        <w:t>.1</w:t>
      </w:r>
      <w:r w:rsidR="00BA0AAB">
        <w:tab/>
        <w:t>General mappings</w:t>
      </w:r>
      <w:bookmarkEnd w:id="19"/>
    </w:p>
    <w:p w14:paraId="3E7A5A7C" w14:textId="77777777" w:rsidR="00BA0AAB" w:rsidRDefault="00BA0AAB" w:rsidP="00BA0AAB">
      <w:r>
        <w:t>The IS parameter name managedObjectInstance is mapped into DN.</w:t>
      </w:r>
    </w:p>
    <w:p w14:paraId="76EE2C7F" w14:textId="77777777" w:rsidR="00BA0AAB" w:rsidRDefault="00BA0AAB" w:rsidP="00BA0AAB">
      <w:r>
        <w:t xml:space="preserve">Attributes modelling associations as defined in the NRM (here also called "reference attributes") are in this SS mapped to attributes. The names of the reference attributes in the NRM are mapped to the corresponding attribute names in the MOC. When the cardinality for an association is 0..1 or 1..1 the datatype for the reference attribute is defined as an MOReference. The value of an MO reference contains the distinguished name of the associated MO. When the cardinality for an association allows more than one referred MO, the reference attribute will be of type MOReferenceSet, which contains a sequence of MO references. </w:t>
      </w:r>
    </w:p>
    <w:p w14:paraId="2A2E0218" w14:textId="77777777" w:rsidR="00BA0AAB" w:rsidRDefault="00BA0AAB" w:rsidP="00BA0AAB">
      <w:r w:rsidRPr="00C37205">
        <w:t xml:space="preserve">If a reference attribute is changed, an AttributeValueChange notification (see </w:t>
      </w:r>
      <w:r w:rsidRPr="00C37205">
        <w:rPr>
          <w:snapToGrid w:val="0"/>
        </w:rPr>
        <w:t>TS </w:t>
      </w:r>
      <w:r w:rsidR="003B29E0" w:rsidRPr="00C37205">
        <w:t>32.666</w:t>
      </w:r>
      <w:r w:rsidRPr="00C37205">
        <w:rPr>
          <w:snapToGrid w:val="0"/>
        </w:rPr>
        <w:t xml:space="preserve"> </w:t>
      </w:r>
      <w:r w:rsidR="003B29E0" w:rsidRPr="00C37205">
        <w:rPr>
          <w:snapToGrid w:val="0"/>
        </w:rPr>
        <w:t>[9]</w:t>
      </w:r>
      <w:r w:rsidRPr="00C37205">
        <w:t>) is emitted.</w:t>
      </w:r>
      <w:r>
        <w:t xml:space="preserve"> </w:t>
      </w:r>
    </w:p>
    <w:p w14:paraId="4213133B" w14:textId="77777777" w:rsidR="00BA0AAB" w:rsidRDefault="002C279D" w:rsidP="00BA0AAB">
      <w:pPr>
        <w:pStyle w:val="Heading2"/>
      </w:pPr>
      <w:bookmarkStart w:id="20" w:name="_Toc335998800"/>
      <w:r>
        <w:t>A.2</w:t>
      </w:r>
      <w:r w:rsidR="00BA0AAB">
        <w:t>.2</w:t>
      </w:r>
      <w:r w:rsidR="00BA0AAB">
        <w:tab/>
        <w:t>Operation mapping</w:t>
      </w:r>
      <w:bookmarkEnd w:id="20"/>
    </w:p>
    <w:p w14:paraId="70D5A755" w14:textId="77777777" w:rsidR="00BA0AAB" w:rsidRDefault="00BA0AAB" w:rsidP="00A55CA1">
      <w:r>
        <w:t xml:space="preserve">The Basic CM IRP: IS (see 3GPP TS 32.602 </w:t>
      </w:r>
      <w:r w:rsidR="003B29E0">
        <w:t>[8]</w:t>
      </w:r>
      <w:r>
        <w:t xml:space="preserve">) defines semantics of operation visible across the Basic Configuration Management IRP. Table </w:t>
      </w:r>
      <w:r w:rsidR="00A55CA1">
        <w:t>A.2.2</w:t>
      </w:r>
      <w:r>
        <w:t xml:space="preserve"> indicates mapping of these operations to their equivalents defined in this SS.</w:t>
      </w:r>
    </w:p>
    <w:p w14:paraId="4F814D1B" w14:textId="77777777" w:rsidR="00BA0AAB" w:rsidRDefault="00BA0AAB" w:rsidP="00A55CA1">
      <w:pPr>
        <w:pStyle w:val="TH"/>
      </w:pPr>
      <w:r>
        <w:t xml:space="preserve">Table </w:t>
      </w:r>
      <w:r w:rsidR="00A55CA1">
        <w:t>A.2.2</w:t>
      </w:r>
      <w:r>
        <w:t>: Mapping from IS Operation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2524"/>
        <w:gridCol w:w="5627"/>
        <w:gridCol w:w="1604"/>
      </w:tblGrid>
      <w:tr w:rsidR="00BA0AAB" w14:paraId="4AB17D7F" w14:textId="77777777" w:rsidTr="00A466A0">
        <w:trPr>
          <w:cantSplit/>
          <w:tblHeader/>
        </w:trPr>
        <w:tc>
          <w:tcPr>
            <w:tcW w:w="1294" w:type="pct"/>
            <w:shd w:val="pct20" w:color="auto" w:fill="FFFFFF"/>
          </w:tcPr>
          <w:p w14:paraId="2E77EDEF" w14:textId="77777777" w:rsidR="00BA0AAB" w:rsidRDefault="00BA0AAB" w:rsidP="00A466A0">
            <w:pPr>
              <w:pStyle w:val="TAH"/>
              <w:keepLines w:val="0"/>
            </w:pPr>
            <w:r>
              <w:t>IS Operation</w:t>
            </w:r>
          </w:p>
          <w:p w14:paraId="49EFBD98" w14:textId="77777777" w:rsidR="00BA0AAB" w:rsidRDefault="00BA0AAB" w:rsidP="00A466A0">
            <w:pPr>
              <w:pStyle w:val="TAH"/>
              <w:keepLines w:val="0"/>
            </w:pPr>
            <w:r>
              <w:t xml:space="preserve">(3GPP TS 32.602 </w:t>
            </w:r>
            <w:r w:rsidR="003B29E0">
              <w:t>[8]</w:t>
            </w:r>
            <w:r>
              <w:t>)</w:t>
            </w:r>
          </w:p>
        </w:tc>
        <w:tc>
          <w:tcPr>
            <w:tcW w:w="2884" w:type="pct"/>
            <w:shd w:val="pct20" w:color="auto" w:fill="FFFFFF"/>
          </w:tcPr>
          <w:p w14:paraId="0D494CE9" w14:textId="77777777" w:rsidR="00BA0AAB" w:rsidRDefault="00BA0AAB" w:rsidP="00A466A0">
            <w:pPr>
              <w:pStyle w:val="TAH"/>
              <w:keepLines w:val="0"/>
            </w:pPr>
            <w:r>
              <w:t xml:space="preserve">SS Method </w:t>
            </w:r>
          </w:p>
        </w:tc>
        <w:tc>
          <w:tcPr>
            <w:tcW w:w="822" w:type="pct"/>
            <w:shd w:val="pct20" w:color="auto" w:fill="FFFFFF"/>
          </w:tcPr>
          <w:p w14:paraId="50182E35" w14:textId="77777777" w:rsidR="00BA0AAB" w:rsidRDefault="00BA0AAB" w:rsidP="00A466A0">
            <w:pPr>
              <w:pStyle w:val="TAH"/>
              <w:keepLines w:val="0"/>
            </w:pPr>
            <w:r>
              <w:t>Qualifier</w:t>
            </w:r>
          </w:p>
        </w:tc>
      </w:tr>
      <w:tr w:rsidR="00BA0AAB" w14:paraId="21A18CB7" w14:textId="77777777" w:rsidTr="00A466A0">
        <w:trPr>
          <w:cantSplit/>
        </w:trPr>
        <w:tc>
          <w:tcPr>
            <w:tcW w:w="1294" w:type="pct"/>
          </w:tcPr>
          <w:p w14:paraId="16284D9A" w14:textId="77777777" w:rsidR="00BA0AAB" w:rsidRDefault="00BA0AAB" w:rsidP="00A466A0">
            <w:pPr>
              <w:pStyle w:val="TAL"/>
              <w:keepNext w:val="0"/>
              <w:keepLines w:val="0"/>
              <w:rPr>
                <w:rFonts w:cs="Arial"/>
              </w:rPr>
            </w:pPr>
            <w:r>
              <w:rPr>
                <w:rFonts w:cs="Arial"/>
              </w:rPr>
              <w:t>getMoAttributes</w:t>
            </w:r>
          </w:p>
        </w:tc>
        <w:tc>
          <w:tcPr>
            <w:tcW w:w="2884" w:type="pct"/>
          </w:tcPr>
          <w:p w14:paraId="2335C5F8" w14:textId="77777777" w:rsidR="00BA0AAB" w:rsidRDefault="00BA0AAB" w:rsidP="00A466A0">
            <w:pPr>
              <w:pStyle w:val="TAL"/>
              <w:keepNext w:val="0"/>
              <w:keepLines w:val="0"/>
              <w:rPr>
                <w:rFonts w:cs="Arial"/>
              </w:rPr>
            </w:pPr>
            <w:r>
              <w:rPr>
                <w:rFonts w:cs="Arial"/>
              </w:rPr>
              <w:t>BasicCmIrpOperations::find_managed_objects</w:t>
            </w:r>
          </w:p>
          <w:p w14:paraId="60F87756" w14:textId="77777777" w:rsidR="00BA0AAB" w:rsidRDefault="00BA0AAB" w:rsidP="00A466A0">
            <w:pPr>
              <w:pStyle w:val="TAL"/>
              <w:keepNext w:val="0"/>
              <w:keepLines w:val="0"/>
              <w:rPr>
                <w:rFonts w:cs="Arial"/>
              </w:rPr>
            </w:pPr>
            <w:r>
              <w:rPr>
                <w:rFonts w:cs="Arial"/>
              </w:rPr>
              <w:t>BasicCmInformationIterator::next_basic_cm_informations</w:t>
            </w:r>
          </w:p>
        </w:tc>
        <w:tc>
          <w:tcPr>
            <w:tcW w:w="822" w:type="pct"/>
          </w:tcPr>
          <w:p w14:paraId="3706F995" w14:textId="77777777" w:rsidR="00BA0AAB" w:rsidRDefault="00BA0AAB" w:rsidP="00A466A0">
            <w:pPr>
              <w:pStyle w:val="TAL"/>
              <w:keepNext w:val="0"/>
              <w:keepLines w:val="0"/>
              <w:jc w:val="center"/>
              <w:rPr>
                <w:rFonts w:cs="Arial"/>
              </w:rPr>
            </w:pPr>
            <w:r>
              <w:rPr>
                <w:rFonts w:cs="Arial"/>
              </w:rPr>
              <w:t>M</w:t>
            </w:r>
          </w:p>
        </w:tc>
      </w:tr>
      <w:tr w:rsidR="00BA0AAB" w14:paraId="719A5562" w14:textId="77777777" w:rsidTr="00A466A0">
        <w:trPr>
          <w:cantSplit/>
        </w:trPr>
        <w:tc>
          <w:tcPr>
            <w:tcW w:w="1294" w:type="pct"/>
          </w:tcPr>
          <w:p w14:paraId="4DA01C2D" w14:textId="77777777" w:rsidR="00BA0AAB" w:rsidRDefault="00BA0AAB" w:rsidP="00A466A0">
            <w:pPr>
              <w:pStyle w:val="TAL"/>
              <w:keepNext w:val="0"/>
              <w:keepLines w:val="0"/>
              <w:rPr>
                <w:rFonts w:cs="Arial"/>
              </w:rPr>
            </w:pPr>
            <w:r>
              <w:rPr>
                <w:rFonts w:cs="Arial"/>
              </w:rPr>
              <w:t>getContainment</w:t>
            </w:r>
          </w:p>
        </w:tc>
        <w:tc>
          <w:tcPr>
            <w:tcW w:w="2884" w:type="pct"/>
          </w:tcPr>
          <w:p w14:paraId="1265C012" w14:textId="77777777" w:rsidR="00BA0AAB" w:rsidRDefault="00BA0AAB" w:rsidP="00A466A0">
            <w:pPr>
              <w:pStyle w:val="TAL"/>
              <w:keepNext w:val="0"/>
              <w:keepLines w:val="0"/>
              <w:rPr>
                <w:rFonts w:cs="Arial"/>
              </w:rPr>
            </w:pPr>
            <w:r>
              <w:rPr>
                <w:rFonts w:cs="Arial"/>
              </w:rPr>
              <w:t>BasicCmIrpOperations::find_managed_objects</w:t>
            </w:r>
          </w:p>
          <w:p w14:paraId="64861E38" w14:textId="77777777" w:rsidR="00BA0AAB" w:rsidRDefault="00BA0AAB" w:rsidP="00A466A0">
            <w:pPr>
              <w:pStyle w:val="TAL"/>
              <w:keepNext w:val="0"/>
              <w:keepLines w:val="0"/>
              <w:rPr>
                <w:rFonts w:cs="Arial"/>
              </w:rPr>
            </w:pPr>
            <w:r>
              <w:rPr>
                <w:rFonts w:cs="Arial"/>
              </w:rPr>
              <w:t>BasicCmInformationIterator::next_basic_cm_informations</w:t>
            </w:r>
          </w:p>
        </w:tc>
        <w:tc>
          <w:tcPr>
            <w:tcW w:w="822" w:type="pct"/>
          </w:tcPr>
          <w:p w14:paraId="08424694" w14:textId="77777777" w:rsidR="00BA0AAB" w:rsidRDefault="00BA0AAB" w:rsidP="00A466A0">
            <w:pPr>
              <w:pStyle w:val="TAL"/>
              <w:keepNext w:val="0"/>
              <w:keepLines w:val="0"/>
              <w:jc w:val="center"/>
              <w:rPr>
                <w:rFonts w:cs="Arial"/>
              </w:rPr>
            </w:pPr>
            <w:r>
              <w:rPr>
                <w:rFonts w:cs="Arial"/>
              </w:rPr>
              <w:t>O</w:t>
            </w:r>
          </w:p>
        </w:tc>
      </w:tr>
      <w:tr w:rsidR="00BA0AAB" w14:paraId="6B75EE92" w14:textId="77777777" w:rsidTr="00A466A0">
        <w:trPr>
          <w:cantSplit/>
        </w:trPr>
        <w:tc>
          <w:tcPr>
            <w:tcW w:w="1294" w:type="pct"/>
          </w:tcPr>
          <w:p w14:paraId="48CA8497" w14:textId="77777777" w:rsidR="00BA0AAB" w:rsidRDefault="00BA0AAB" w:rsidP="00A466A0">
            <w:pPr>
              <w:pStyle w:val="TAL"/>
              <w:keepNext w:val="0"/>
              <w:keepLines w:val="0"/>
              <w:rPr>
                <w:rFonts w:cs="Arial"/>
              </w:rPr>
            </w:pPr>
            <w:r>
              <w:rPr>
                <w:rFonts w:cs="Arial"/>
              </w:rPr>
              <w:t>cancelOperation</w:t>
            </w:r>
          </w:p>
        </w:tc>
        <w:tc>
          <w:tcPr>
            <w:tcW w:w="2884" w:type="pct"/>
          </w:tcPr>
          <w:p w14:paraId="1C4D7597" w14:textId="77777777" w:rsidR="00BA0AAB" w:rsidRDefault="00BA0AAB" w:rsidP="00A466A0">
            <w:pPr>
              <w:pStyle w:val="TAL"/>
              <w:keepNext w:val="0"/>
              <w:keepLines w:val="0"/>
              <w:rPr>
                <w:rFonts w:cs="Arial"/>
              </w:rPr>
            </w:pPr>
            <w:r>
              <w:rPr>
                <w:rFonts w:cs="Arial"/>
              </w:rPr>
              <w:t>BasicCmInformationIterator::destroy</w:t>
            </w:r>
          </w:p>
        </w:tc>
        <w:tc>
          <w:tcPr>
            <w:tcW w:w="822" w:type="pct"/>
          </w:tcPr>
          <w:p w14:paraId="62A4E870" w14:textId="77777777" w:rsidR="00BA0AAB" w:rsidRDefault="00BA0AAB" w:rsidP="00A466A0">
            <w:pPr>
              <w:pStyle w:val="TAL"/>
              <w:keepNext w:val="0"/>
              <w:keepLines w:val="0"/>
              <w:jc w:val="center"/>
              <w:rPr>
                <w:rFonts w:cs="Arial"/>
              </w:rPr>
            </w:pPr>
            <w:r>
              <w:rPr>
                <w:rFonts w:cs="Arial"/>
              </w:rPr>
              <w:t>O</w:t>
            </w:r>
          </w:p>
        </w:tc>
      </w:tr>
      <w:tr w:rsidR="00BA0AAB" w14:paraId="6F4285D6" w14:textId="77777777" w:rsidTr="00A466A0">
        <w:trPr>
          <w:cantSplit/>
        </w:trPr>
        <w:tc>
          <w:tcPr>
            <w:tcW w:w="1294" w:type="pct"/>
          </w:tcPr>
          <w:p w14:paraId="264E47BC" w14:textId="77777777" w:rsidR="00BA0AAB" w:rsidRDefault="00BA0AAB" w:rsidP="00A466A0">
            <w:pPr>
              <w:pStyle w:val="TAL"/>
              <w:keepNext w:val="0"/>
              <w:keepLines w:val="0"/>
              <w:rPr>
                <w:rFonts w:cs="Arial"/>
              </w:rPr>
            </w:pPr>
            <w:r>
              <w:rPr>
                <w:rFonts w:cs="Arial"/>
              </w:rPr>
              <w:t>createMo</w:t>
            </w:r>
          </w:p>
        </w:tc>
        <w:tc>
          <w:tcPr>
            <w:tcW w:w="2884" w:type="pct"/>
          </w:tcPr>
          <w:p w14:paraId="2422B1F8" w14:textId="77777777" w:rsidR="00BA0AAB" w:rsidRDefault="00BA0AAB" w:rsidP="00A466A0">
            <w:pPr>
              <w:pStyle w:val="TAL"/>
              <w:keepNext w:val="0"/>
              <w:keepLines w:val="0"/>
              <w:rPr>
                <w:rFonts w:cs="Arial"/>
              </w:rPr>
            </w:pPr>
            <w:r>
              <w:t>BasicCmIrpOperations</w:t>
            </w:r>
            <w:r>
              <w:rPr>
                <w:rFonts w:cs="Arial"/>
              </w:rPr>
              <w:t>::create_managed_object</w:t>
            </w:r>
          </w:p>
        </w:tc>
        <w:tc>
          <w:tcPr>
            <w:tcW w:w="822" w:type="pct"/>
          </w:tcPr>
          <w:p w14:paraId="6212332F" w14:textId="77777777" w:rsidR="00BA0AAB" w:rsidRDefault="00BA0AAB" w:rsidP="00A466A0">
            <w:pPr>
              <w:pStyle w:val="TAL"/>
              <w:keepNext w:val="0"/>
              <w:keepLines w:val="0"/>
              <w:jc w:val="center"/>
              <w:rPr>
                <w:rFonts w:cs="Arial"/>
              </w:rPr>
            </w:pPr>
            <w:r>
              <w:rPr>
                <w:rFonts w:cs="Arial"/>
              </w:rPr>
              <w:t>O</w:t>
            </w:r>
          </w:p>
        </w:tc>
      </w:tr>
      <w:tr w:rsidR="00BA0AAB" w14:paraId="639B678A" w14:textId="77777777" w:rsidTr="00A466A0">
        <w:trPr>
          <w:cantSplit/>
        </w:trPr>
        <w:tc>
          <w:tcPr>
            <w:tcW w:w="1294" w:type="pct"/>
          </w:tcPr>
          <w:p w14:paraId="661554EE" w14:textId="77777777" w:rsidR="00BA0AAB" w:rsidRDefault="00BA0AAB" w:rsidP="00A466A0">
            <w:pPr>
              <w:pStyle w:val="TAL"/>
              <w:keepNext w:val="0"/>
              <w:keepLines w:val="0"/>
              <w:rPr>
                <w:rFonts w:cs="Arial"/>
              </w:rPr>
            </w:pPr>
            <w:r>
              <w:rPr>
                <w:rFonts w:cs="Arial"/>
              </w:rPr>
              <w:t>deleteMo</w:t>
            </w:r>
          </w:p>
        </w:tc>
        <w:tc>
          <w:tcPr>
            <w:tcW w:w="2884" w:type="pct"/>
          </w:tcPr>
          <w:p w14:paraId="5B6827C5" w14:textId="77777777" w:rsidR="00BA0AAB" w:rsidRDefault="00BA0AAB" w:rsidP="00A466A0">
            <w:pPr>
              <w:pStyle w:val="TAL"/>
              <w:keepNext w:val="0"/>
              <w:keepLines w:val="0"/>
              <w:rPr>
                <w:rFonts w:cs="Arial"/>
              </w:rPr>
            </w:pPr>
            <w:r>
              <w:t>BasicCmIrpOperations</w:t>
            </w:r>
            <w:r>
              <w:rPr>
                <w:rFonts w:cs="Arial"/>
              </w:rPr>
              <w:t>::delete_managed_objects</w:t>
            </w:r>
          </w:p>
          <w:p w14:paraId="45CA8D54" w14:textId="77777777" w:rsidR="00BA0AAB" w:rsidRDefault="00BA0AAB" w:rsidP="00A466A0">
            <w:pPr>
              <w:pStyle w:val="TAL"/>
              <w:keepNext w:val="0"/>
              <w:keepLines w:val="0"/>
              <w:rPr>
                <w:rFonts w:eastAsia="SimSun" w:cs="Courier New"/>
                <w:szCs w:val="16"/>
              </w:rPr>
            </w:pPr>
            <w:r w:rsidRPr="009D19EA">
              <w:rPr>
                <w:rFonts w:eastAsia="SimSun" w:cs="Courier New"/>
                <w:szCs w:val="16"/>
              </w:rPr>
              <w:t>DeleteResultIterator</w:t>
            </w:r>
            <w:r>
              <w:rPr>
                <w:rFonts w:eastAsia="SimSun" w:cs="Courier New"/>
                <w:szCs w:val="16"/>
              </w:rPr>
              <w:t>::</w:t>
            </w:r>
            <w:r w:rsidRPr="009D19EA">
              <w:rPr>
                <w:rFonts w:eastAsia="SimSun" w:cs="Courier New"/>
                <w:szCs w:val="16"/>
              </w:rPr>
              <w:t>next_basic</w:t>
            </w:r>
            <w:r>
              <w:rPr>
                <w:rFonts w:eastAsia="SimSun" w:cs="Courier New"/>
                <w:szCs w:val="16"/>
              </w:rPr>
              <w:t>_c</w:t>
            </w:r>
            <w:r w:rsidRPr="009D19EA">
              <w:rPr>
                <w:rFonts w:eastAsia="SimSun" w:cs="Courier New"/>
                <w:szCs w:val="16"/>
              </w:rPr>
              <w:t>m</w:t>
            </w:r>
            <w:r>
              <w:rPr>
                <w:rFonts w:eastAsia="SimSun" w:cs="Courier New"/>
                <w:szCs w:val="16"/>
              </w:rPr>
              <w:t>_i</w:t>
            </w:r>
            <w:r w:rsidRPr="009D19EA">
              <w:rPr>
                <w:rFonts w:eastAsia="SimSun" w:cs="Courier New"/>
                <w:szCs w:val="16"/>
              </w:rPr>
              <w:t>nformations</w:t>
            </w:r>
          </w:p>
          <w:p w14:paraId="069CA46A" w14:textId="77777777" w:rsidR="00BA0AAB" w:rsidRDefault="00BA0AAB" w:rsidP="00A466A0">
            <w:pPr>
              <w:pStyle w:val="TAL"/>
              <w:keepNext w:val="0"/>
              <w:keepLines w:val="0"/>
              <w:rPr>
                <w:rFonts w:cs="Arial"/>
              </w:rPr>
            </w:pPr>
            <w:r w:rsidRPr="009D19EA">
              <w:rPr>
                <w:rFonts w:eastAsia="SimSun" w:cs="Courier New"/>
                <w:szCs w:val="16"/>
              </w:rPr>
              <w:t>DeleteResultIterator</w:t>
            </w:r>
            <w:r>
              <w:rPr>
                <w:rFonts w:eastAsia="SimSun" w:cs="Courier New"/>
                <w:szCs w:val="16"/>
              </w:rPr>
              <w:t>::</w:t>
            </w:r>
            <w:r w:rsidRPr="009D19EA">
              <w:rPr>
                <w:rFonts w:eastAsia="SimSun" w:cs="Courier New"/>
                <w:szCs w:val="16"/>
              </w:rPr>
              <w:t>next_delete</w:t>
            </w:r>
            <w:r>
              <w:rPr>
                <w:rFonts w:eastAsia="SimSun" w:cs="Courier New"/>
                <w:szCs w:val="16"/>
              </w:rPr>
              <w:t>_e</w:t>
            </w:r>
            <w:r w:rsidRPr="009D19EA">
              <w:rPr>
                <w:rFonts w:eastAsia="SimSun" w:cs="Courier New"/>
                <w:szCs w:val="16"/>
              </w:rPr>
              <w:t>rrors</w:t>
            </w:r>
          </w:p>
        </w:tc>
        <w:tc>
          <w:tcPr>
            <w:tcW w:w="822" w:type="pct"/>
          </w:tcPr>
          <w:p w14:paraId="425C2244" w14:textId="77777777" w:rsidR="00BA0AAB" w:rsidRDefault="00BA0AAB" w:rsidP="00A466A0">
            <w:pPr>
              <w:pStyle w:val="TAL"/>
              <w:keepNext w:val="0"/>
              <w:keepLines w:val="0"/>
              <w:jc w:val="center"/>
              <w:rPr>
                <w:rFonts w:cs="Arial"/>
              </w:rPr>
            </w:pPr>
            <w:r>
              <w:rPr>
                <w:rFonts w:cs="Arial"/>
              </w:rPr>
              <w:t>O</w:t>
            </w:r>
          </w:p>
        </w:tc>
      </w:tr>
      <w:tr w:rsidR="00BA0AAB" w14:paraId="6325CFFF" w14:textId="77777777" w:rsidTr="00A466A0">
        <w:trPr>
          <w:cantSplit/>
        </w:trPr>
        <w:tc>
          <w:tcPr>
            <w:tcW w:w="1294" w:type="pct"/>
          </w:tcPr>
          <w:p w14:paraId="5BDFF4FE" w14:textId="77777777" w:rsidR="00BA0AAB" w:rsidRDefault="00BA0AAB" w:rsidP="00A466A0">
            <w:pPr>
              <w:pStyle w:val="TAL"/>
              <w:keepNext w:val="0"/>
              <w:keepLines w:val="0"/>
              <w:rPr>
                <w:rFonts w:cs="Arial"/>
              </w:rPr>
            </w:pPr>
            <w:r>
              <w:rPr>
                <w:rFonts w:cs="Arial"/>
              </w:rPr>
              <w:t>setMoAttributes</w:t>
            </w:r>
          </w:p>
        </w:tc>
        <w:tc>
          <w:tcPr>
            <w:tcW w:w="2884" w:type="pct"/>
          </w:tcPr>
          <w:p w14:paraId="39C6A8A3" w14:textId="77777777" w:rsidR="00BA0AAB" w:rsidRDefault="00BA0AAB" w:rsidP="00A466A0">
            <w:pPr>
              <w:pStyle w:val="TAL"/>
              <w:keepNext w:val="0"/>
              <w:keepLines w:val="0"/>
              <w:rPr>
                <w:rFonts w:cs="Arial"/>
              </w:rPr>
            </w:pPr>
            <w:r>
              <w:t>BasicCmIrpOperations</w:t>
            </w:r>
            <w:r>
              <w:rPr>
                <w:rFonts w:cs="Arial"/>
              </w:rPr>
              <w:t>::modify_managed_objects</w:t>
            </w:r>
          </w:p>
          <w:p w14:paraId="1540526E" w14:textId="77777777" w:rsidR="00BA0AAB" w:rsidRDefault="00BA0AAB" w:rsidP="00A466A0">
            <w:pPr>
              <w:pStyle w:val="TAL"/>
              <w:keepNext w:val="0"/>
              <w:keepLines w:val="0"/>
              <w:rPr>
                <w:rFonts w:eastAsia="SimSun" w:cs="Courier New"/>
                <w:szCs w:val="16"/>
              </w:rPr>
            </w:pPr>
            <w:r w:rsidRPr="009D19EA">
              <w:rPr>
                <w:rFonts w:eastAsia="SimSun" w:cs="Courier New"/>
                <w:szCs w:val="16"/>
              </w:rPr>
              <w:t>ModifyResultIterator</w:t>
            </w:r>
            <w:r>
              <w:rPr>
                <w:rFonts w:eastAsia="SimSun" w:cs="Courier New"/>
                <w:szCs w:val="16"/>
              </w:rPr>
              <w:t>::</w:t>
            </w:r>
            <w:r w:rsidRPr="009D19EA">
              <w:rPr>
                <w:rFonts w:eastAsia="SimSun" w:cs="Courier New"/>
                <w:szCs w:val="16"/>
              </w:rPr>
              <w:t>next_basic</w:t>
            </w:r>
            <w:r>
              <w:rPr>
                <w:rFonts w:eastAsia="SimSun" w:cs="Courier New"/>
                <w:szCs w:val="16"/>
              </w:rPr>
              <w:t>_c</w:t>
            </w:r>
            <w:r w:rsidRPr="009D19EA">
              <w:rPr>
                <w:rFonts w:eastAsia="SimSun" w:cs="Courier New"/>
                <w:szCs w:val="16"/>
              </w:rPr>
              <w:t>m</w:t>
            </w:r>
            <w:r>
              <w:rPr>
                <w:rFonts w:eastAsia="SimSun" w:cs="Courier New"/>
                <w:szCs w:val="16"/>
              </w:rPr>
              <w:t>_i</w:t>
            </w:r>
            <w:r w:rsidRPr="009D19EA">
              <w:rPr>
                <w:rFonts w:eastAsia="SimSun" w:cs="Courier New"/>
                <w:szCs w:val="16"/>
              </w:rPr>
              <w:t>nformations</w:t>
            </w:r>
          </w:p>
          <w:p w14:paraId="5FA6F7F0" w14:textId="77777777" w:rsidR="00BA0AAB" w:rsidRDefault="00BA0AAB" w:rsidP="00A466A0">
            <w:pPr>
              <w:pStyle w:val="TAL"/>
              <w:keepNext w:val="0"/>
              <w:keepLines w:val="0"/>
              <w:rPr>
                <w:rFonts w:cs="Arial"/>
              </w:rPr>
            </w:pPr>
            <w:r w:rsidRPr="009D19EA">
              <w:rPr>
                <w:rFonts w:eastAsia="SimSun" w:cs="Courier New"/>
                <w:szCs w:val="16"/>
              </w:rPr>
              <w:t>ModifyResultIterator</w:t>
            </w:r>
            <w:r>
              <w:rPr>
                <w:rFonts w:eastAsia="SimSun" w:cs="Courier New"/>
                <w:szCs w:val="16"/>
              </w:rPr>
              <w:t>::</w:t>
            </w:r>
            <w:r w:rsidRPr="009D19EA">
              <w:rPr>
                <w:rFonts w:eastAsia="SimSun" w:cs="Courier New"/>
                <w:szCs w:val="16"/>
              </w:rPr>
              <w:t>next_modification</w:t>
            </w:r>
            <w:r>
              <w:rPr>
                <w:rFonts w:eastAsia="SimSun" w:cs="Courier New"/>
                <w:szCs w:val="16"/>
              </w:rPr>
              <w:t>_e</w:t>
            </w:r>
            <w:r w:rsidRPr="009D19EA">
              <w:rPr>
                <w:rFonts w:eastAsia="SimSun" w:cs="Courier New"/>
                <w:szCs w:val="16"/>
              </w:rPr>
              <w:t>rrors</w:t>
            </w:r>
          </w:p>
        </w:tc>
        <w:tc>
          <w:tcPr>
            <w:tcW w:w="822" w:type="pct"/>
          </w:tcPr>
          <w:p w14:paraId="238291F3" w14:textId="77777777" w:rsidR="00BA0AAB" w:rsidRDefault="00BA0AAB" w:rsidP="00A466A0">
            <w:pPr>
              <w:pStyle w:val="TAL"/>
              <w:keepNext w:val="0"/>
              <w:keepLines w:val="0"/>
              <w:jc w:val="center"/>
              <w:rPr>
                <w:rFonts w:cs="Arial"/>
              </w:rPr>
            </w:pPr>
            <w:r>
              <w:rPr>
                <w:rFonts w:cs="Arial"/>
              </w:rPr>
              <w:t>O</w:t>
            </w:r>
          </w:p>
        </w:tc>
      </w:tr>
    </w:tbl>
    <w:p w14:paraId="3CA956BC" w14:textId="77777777" w:rsidR="00BA0AAB" w:rsidRDefault="00BA0AAB" w:rsidP="00BA0AAB"/>
    <w:p w14:paraId="47712FC1" w14:textId="77777777" w:rsidR="00BA0AAB" w:rsidRDefault="00A55CA1" w:rsidP="00BA0AAB">
      <w:pPr>
        <w:pStyle w:val="Heading2"/>
      </w:pPr>
      <w:r>
        <w:br w:type="page"/>
      </w:r>
      <w:bookmarkStart w:id="21" w:name="_Toc335998801"/>
      <w:r w:rsidR="002C279D">
        <w:lastRenderedPageBreak/>
        <w:t>A.2</w:t>
      </w:r>
      <w:r w:rsidR="00BA0AAB">
        <w:t>.3</w:t>
      </w:r>
      <w:r w:rsidR="00BA0AAB">
        <w:tab/>
        <w:t>Operation parameter mapping</w:t>
      </w:r>
      <w:bookmarkEnd w:id="21"/>
    </w:p>
    <w:p w14:paraId="5C41E790" w14:textId="77777777" w:rsidR="00BA0AAB" w:rsidRDefault="00BA0AAB" w:rsidP="00A55CA1">
      <w:r>
        <w:t xml:space="preserve">The Basic CM IRP: IS (see 3GPP TS 32.602 </w:t>
      </w:r>
      <w:r w:rsidR="003B29E0">
        <w:t>[8]</w:t>
      </w:r>
      <w:r>
        <w:t xml:space="preserve">) defines semantics of parameters carried in operations across the Basic Configuration Management IRP.  Tables </w:t>
      </w:r>
      <w:r w:rsidR="00A55CA1">
        <w:t>A.2.3.1</w:t>
      </w:r>
      <w:r>
        <w:t xml:space="preserve"> through </w:t>
      </w:r>
      <w:r w:rsidR="00A55CA1">
        <w:t>A.2.3.6</w:t>
      </w:r>
      <w:r>
        <w:t xml:space="preserve"> indicate the mapping of these parameters, as per operation, to their equivalents defined in this SS.</w:t>
      </w:r>
    </w:p>
    <w:p w14:paraId="675D6118" w14:textId="77777777" w:rsidR="00BA0AAB" w:rsidRDefault="00BA0AAB" w:rsidP="00BA0AAB">
      <w:r>
        <w:t xml:space="preserve">The SS operation </w:t>
      </w:r>
      <w:r>
        <w:rPr>
          <w:noProof/>
        </w:rPr>
        <w:t>find_managed_objects</w:t>
      </w:r>
      <w:r>
        <w:t xml:space="preserve"> is equivalent to the IS operation </w:t>
      </w:r>
      <w:r>
        <w:rPr>
          <w:noProof/>
        </w:rPr>
        <w:t>getMoAttributes</w:t>
      </w:r>
      <w:r>
        <w:t xml:space="preserve"> when called with </w:t>
      </w:r>
      <w:r>
        <w:rPr>
          <w:noProof/>
        </w:rPr>
        <w:t>ResultContents</w:t>
      </w:r>
      <w:r>
        <w:t xml:space="preserve"> set to </w:t>
      </w:r>
      <w:r>
        <w:rPr>
          <w:noProof/>
        </w:rPr>
        <w:t>NAMES_AND_ATTRIBUTES</w:t>
      </w:r>
      <w:r>
        <w:t>. Iterating the BasicCmInformationIterator is used to fetch the result.</w:t>
      </w:r>
    </w:p>
    <w:p w14:paraId="0462B123" w14:textId="77777777" w:rsidR="00BA0AAB" w:rsidRDefault="00BA0AAB" w:rsidP="00A55CA1">
      <w:pPr>
        <w:pStyle w:val="TH"/>
        <w:rPr>
          <w:rFonts w:cs="Arial"/>
        </w:rPr>
      </w:pPr>
      <w:r>
        <w:rPr>
          <w:rFonts w:cs="Arial"/>
        </w:rPr>
        <w:t xml:space="preserve">Table </w:t>
      </w:r>
      <w:r w:rsidR="00A55CA1">
        <w:rPr>
          <w:rFonts w:cs="Arial"/>
        </w:rPr>
        <w:t>A.2.3.1</w:t>
      </w:r>
      <w:r>
        <w:rPr>
          <w:rFonts w:cs="Arial"/>
        </w:rPr>
        <w:t>: Mapping from IS getMoAttributes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832"/>
        <w:gridCol w:w="5765"/>
        <w:gridCol w:w="1158"/>
      </w:tblGrid>
      <w:tr w:rsidR="00BA0AAB" w14:paraId="1619D645" w14:textId="77777777" w:rsidTr="00A466A0">
        <w:trPr>
          <w:cantSplit/>
          <w:tblHeader/>
        </w:trPr>
        <w:tc>
          <w:tcPr>
            <w:tcW w:w="0" w:type="dxa"/>
            <w:shd w:val="pct10" w:color="auto" w:fill="FFFFFF"/>
          </w:tcPr>
          <w:p w14:paraId="59322FE7" w14:textId="77777777" w:rsidR="00BA0AAB" w:rsidRDefault="00BA0AAB" w:rsidP="00A466A0">
            <w:pPr>
              <w:pStyle w:val="TAH"/>
              <w:keepLines w:val="0"/>
            </w:pPr>
            <w:r>
              <w:t>IS Operation parameter</w:t>
            </w:r>
          </w:p>
        </w:tc>
        <w:tc>
          <w:tcPr>
            <w:tcW w:w="0" w:type="dxa"/>
            <w:shd w:val="pct10" w:color="auto" w:fill="FFFFFF"/>
          </w:tcPr>
          <w:p w14:paraId="7564A6DA" w14:textId="77777777" w:rsidR="00BA0AAB" w:rsidRDefault="00BA0AAB" w:rsidP="00A466A0">
            <w:pPr>
              <w:pStyle w:val="TAH"/>
              <w:keepLines w:val="0"/>
            </w:pPr>
            <w:r>
              <w:t>SS Method parameter</w:t>
            </w:r>
          </w:p>
        </w:tc>
        <w:tc>
          <w:tcPr>
            <w:tcW w:w="0" w:type="dxa"/>
            <w:shd w:val="pct10" w:color="auto" w:fill="FFFFFF"/>
          </w:tcPr>
          <w:p w14:paraId="3161F5A7" w14:textId="77777777" w:rsidR="00BA0AAB" w:rsidRDefault="00BA0AAB" w:rsidP="00A466A0">
            <w:pPr>
              <w:pStyle w:val="TAH"/>
              <w:keepLines w:val="0"/>
            </w:pPr>
            <w:r>
              <w:t>Qualifier</w:t>
            </w:r>
          </w:p>
        </w:tc>
      </w:tr>
      <w:tr w:rsidR="00BA0AAB" w14:paraId="5435666D" w14:textId="77777777" w:rsidTr="00A466A0">
        <w:trPr>
          <w:cantSplit/>
        </w:trPr>
        <w:tc>
          <w:tcPr>
            <w:tcW w:w="0" w:type="dxa"/>
          </w:tcPr>
          <w:p w14:paraId="783DDD4B" w14:textId="77777777" w:rsidR="00BA0AAB" w:rsidRDefault="00BA0AAB" w:rsidP="00A466A0">
            <w:pPr>
              <w:pStyle w:val="TAL"/>
              <w:keepNext w:val="0"/>
              <w:keepLines w:val="0"/>
            </w:pPr>
            <w:r>
              <w:t>invokeIdentifier</w:t>
            </w:r>
          </w:p>
        </w:tc>
        <w:tc>
          <w:tcPr>
            <w:tcW w:w="0" w:type="dxa"/>
          </w:tcPr>
          <w:p w14:paraId="785F8A57" w14:textId="77777777" w:rsidR="00BA0AAB" w:rsidRDefault="00BA0AAB" w:rsidP="00A466A0">
            <w:pPr>
              <w:pStyle w:val="TAL"/>
              <w:keepNext w:val="0"/>
              <w:keepLines w:val="0"/>
              <w:rPr>
                <w:snapToGrid w:val="0"/>
              </w:rPr>
            </w:pPr>
            <w:r>
              <w:rPr>
                <w:snapToGrid w:val="0"/>
              </w:rPr>
              <w:t>- (No equivalence)</w:t>
            </w:r>
          </w:p>
        </w:tc>
        <w:tc>
          <w:tcPr>
            <w:tcW w:w="0" w:type="dxa"/>
          </w:tcPr>
          <w:p w14:paraId="044B34CE" w14:textId="77777777" w:rsidR="00BA0AAB" w:rsidRDefault="00BA0AAB" w:rsidP="00A466A0">
            <w:pPr>
              <w:pStyle w:val="TAL"/>
              <w:keepNext w:val="0"/>
              <w:keepLines w:val="0"/>
              <w:jc w:val="center"/>
              <w:rPr>
                <w:snapToGrid w:val="0"/>
              </w:rPr>
            </w:pPr>
            <w:r>
              <w:rPr>
                <w:snapToGrid w:val="0"/>
              </w:rPr>
              <w:t>-</w:t>
            </w:r>
          </w:p>
        </w:tc>
      </w:tr>
      <w:tr w:rsidR="00BA0AAB" w14:paraId="5761BBC8" w14:textId="77777777" w:rsidTr="00A466A0">
        <w:trPr>
          <w:cantSplit/>
        </w:trPr>
        <w:tc>
          <w:tcPr>
            <w:tcW w:w="0" w:type="dxa"/>
          </w:tcPr>
          <w:p w14:paraId="1FA74827" w14:textId="77777777" w:rsidR="00BA0AAB" w:rsidRDefault="00BA0AAB" w:rsidP="00A466A0">
            <w:pPr>
              <w:pStyle w:val="TAL"/>
              <w:keepNext w:val="0"/>
              <w:keepLines w:val="0"/>
            </w:pPr>
            <w:r>
              <w:t>invokeIdentifierOut</w:t>
            </w:r>
          </w:p>
        </w:tc>
        <w:tc>
          <w:tcPr>
            <w:tcW w:w="0" w:type="dxa"/>
          </w:tcPr>
          <w:p w14:paraId="6F87D0DD" w14:textId="77777777" w:rsidR="00BA0AAB" w:rsidRDefault="00BA0AAB" w:rsidP="00A466A0">
            <w:pPr>
              <w:pStyle w:val="TAL"/>
              <w:keepNext w:val="0"/>
              <w:keepLines w:val="0"/>
              <w:rPr>
                <w:snapToGrid w:val="0"/>
              </w:rPr>
            </w:pPr>
            <w:r>
              <w:rPr>
                <w:snapToGrid w:val="0"/>
              </w:rPr>
              <w:t>Return value of type BasicCmInformationIterator</w:t>
            </w:r>
          </w:p>
        </w:tc>
        <w:tc>
          <w:tcPr>
            <w:tcW w:w="0" w:type="dxa"/>
          </w:tcPr>
          <w:p w14:paraId="4864A02D" w14:textId="77777777" w:rsidR="00BA0AAB" w:rsidRDefault="00BA0AAB" w:rsidP="00A466A0">
            <w:pPr>
              <w:pStyle w:val="TAL"/>
              <w:keepNext w:val="0"/>
              <w:keepLines w:val="0"/>
              <w:jc w:val="center"/>
              <w:rPr>
                <w:snapToGrid w:val="0"/>
              </w:rPr>
            </w:pPr>
            <w:r>
              <w:rPr>
                <w:snapToGrid w:val="0"/>
              </w:rPr>
              <w:t>M</w:t>
            </w:r>
          </w:p>
        </w:tc>
      </w:tr>
      <w:tr w:rsidR="00BA0AAB" w14:paraId="245F5F99" w14:textId="77777777" w:rsidTr="00A466A0">
        <w:trPr>
          <w:cantSplit/>
        </w:trPr>
        <w:tc>
          <w:tcPr>
            <w:tcW w:w="0" w:type="dxa"/>
          </w:tcPr>
          <w:p w14:paraId="5B6DD4E6" w14:textId="77777777" w:rsidR="00BA0AAB" w:rsidRDefault="00BA0AAB" w:rsidP="00A466A0">
            <w:pPr>
              <w:pStyle w:val="TAL"/>
              <w:keepNext w:val="0"/>
              <w:keepLines w:val="0"/>
            </w:pPr>
            <w:r>
              <w:t>baseObjectInstance</w:t>
            </w:r>
          </w:p>
        </w:tc>
        <w:tc>
          <w:tcPr>
            <w:tcW w:w="0" w:type="dxa"/>
          </w:tcPr>
          <w:p w14:paraId="1F8D7551" w14:textId="77777777" w:rsidR="00BA0AAB" w:rsidRDefault="00BA0AAB" w:rsidP="00A466A0">
            <w:pPr>
              <w:pStyle w:val="TAL"/>
              <w:keepNext w:val="0"/>
              <w:keepLines w:val="0"/>
              <w:rPr>
                <w:snapToGrid w:val="0"/>
              </w:rPr>
            </w:pPr>
            <w:r w:rsidRPr="00D75038">
              <w:rPr>
                <w:snapToGrid w:val="0"/>
              </w:rPr>
              <w:t>GenericIRPManagementConstDefs</w:t>
            </w:r>
            <w:r>
              <w:rPr>
                <w:snapToGrid w:val="0"/>
              </w:rPr>
              <w:t>::DN base_object</w:t>
            </w:r>
          </w:p>
        </w:tc>
        <w:tc>
          <w:tcPr>
            <w:tcW w:w="0" w:type="dxa"/>
          </w:tcPr>
          <w:p w14:paraId="10DA5E46" w14:textId="77777777" w:rsidR="00BA0AAB" w:rsidRDefault="00BA0AAB" w:rsidP="00A466A0">
            <w:pPr>
              <w:pStyle w:val="TAL"/>
              <w:keepNext w:val="0"/>
              <w:keepLines w:val="0"/>
              <w:jc w:val="center"/>
              <w:rPr>
                <w:snapToGrid w:val="0"/>
              </w:rPr>
            </w:pPr>
            <w:r>
              <w:rPr>
                <w:snapToGrid w:val="0"/>
              </w:rPr>
              <w:t>M</w:t>
            </w:r>
          </w:p>
        </w:tc>
      </w:tr>
      <w:tr w:rsidR="00BA0AAB" w14:paraId="400610C7" w14:textId="77777777" w:rsidTr="00A466A0">
        <w:trPr>
          <w:cantSplit/>
        </w:trPr>
        <w:tc>
          <w:tcPr>
            <w:tcW w:w="0" w:type="dxa"/>
          </w:tcPr>
          <w:p w14:paraId="79E344F3" w14:textId="77777777" w:rsidR="00BA0AAB" w:rsidRDefault="00BA0AAB" w:rsidP="00A466A0">
            <w:pPr>
              <w:pStyle w:val="TAL"/>
              <w:keepNext w:val="0"/>
              <w:keepLines w:val="0"/>
            </w:pPr>
            <w:r>
              <w:t>scope</w:t>
            </w:r>
          </w:p>
        </w:tc>
        <w:tc>
          <w:tcPr>
            <w:tcW w:w="0" w:type="dxa"/>
          </w:tcPr>
          <w:p w14:paraId="1ED90C59" w14:textId="77777777" w:rsidR="00BA0AAB" w:rsidRDefault="00BA0AAB" w:rsidP="00A466A0">
            <w:pPr>
              <w:pStyle w:val="TAL"/>
              <w:keepNext w:val="0"/>
              <w:keepLines w:val="0"/>
            </w:pPr>
            <w:r>
              <w:t xml:space="preserve">SearchControl </w:t>
            </w:r>
            <w:r>
              <w:rPr>
                <w:snapToGrid w:val="0"/>
              </w:rPr>
              <w:t>search_control (SearchControl.type and SearchControl.level)</w:t>
            </w:r>
          </w:p>
        </w:tc>
        <w:tc>
          <w:tcPr>
            <w:tcW w:w="0" w:type="dxa"/>
          </w:tcPr>
          <w:p w14:paraId="07BB85BB" w14:textId="77777777" w:rsidR="00BA0AAB" w:rsidRDefault="00BA0AAB" w:rsidP="00A466A0">
            <w:pPr>
              <w:pStyle w:val="TAL"/>
              <w:keepNext w:val="0"/>
              <w:keepLines w:val="0"/>
              <w:jc w:val="center"/>
            </w:pPr>
            <w:r>
              <w:rPr>
                <w:snapToGrid w:val="0"/>
              </w:rPr>
              <w:t>M</w:t>
            </w:r>
          </w:p>
        </w:tc>
      </w:tr>
      <w:tr w:rsidR="00BA0AAB" w14:paraId="607A8FDC" w14:textId="77777777" w:rsidTr="00A466A0">
        <w:trPr>
          <w:cantSplit/>
        </w:trPr>
        <w:tc>
          <w:tcPr>
            <w:tcW w:w="0" w:type="dxa"/>
          </w:tcPr>
          <w:p w14:paraId="43BE84D3" w14:textId="77777777" w:rsidR="00BA0AAB" w:rsidRDefault="00BA0AAB" w:rsidP="00A466A0">
            <w:pPr>
              <w:pStyle w:val="TAL"/>
              <w:keepNext w:val="0"/>
              <w:keepLines w:val="0"/>
            </w:pPr>
            <w:r>
              <w:t>filter</w:t>
            </w:r>
          </w:p>
        </w:tc>
        <w:tc>
          <w:tcPr>
            <w:tcW w:w="0" w:type="dxa"/>
          </w:tcPr>
          <w:p w14:paraId="7EFA6705" w14:textId="77777777" w:rsidR="00BA0AAB" w:rsidRDefault="00BA0AAB" w:rsidP="00A466A0">
            <w:pPr>
              <w:pStyle w:val="TAL"/>
              <w:keepNext w:val="0"/>
              <w:keepLines w:val="0"/>
              <w:rPr>
                <w:snapToGrid w:val="0"/>
              </w:rPr>
            </w:pPr>
            <w:r>
              <w:t>SearchControl search_control (SearchControl.filter)</w:t>
            </w:r>
          </w:p>
        </w:tc>
        <w:tc>
          <w:tcPr>
            <w:tcW w:w="0" w:type="dxa"/>
          </w:tcPr>
          <w:p w14:paraId="674F18E2" w14:textId="77777777" w:rsidR="00BA0AAB" w:rsidRDefault="00BA0AAB" w:rsidP="00A466A0">
            <w:pPr>
              <w:pStyle w:val="TAL"/>
              <w:keepNext w:val="0"/>
              <w:keepLines w:val="0"/>
              <w:jc w:val="center"/>
              <w:rPr>
                <w:snapToGrid w:val="0"/>
              </w:rPr>
            </w:pPr>
            <w:r>
              <w:rPr>
                <w:snapToGrid w:val="0"/>
              </w:rPr>
              <w:t>M</w:t>
            </w:r>
          </w:p>
        </w:tc>
      </w:tr>
      <w:tr w:rsidR="00BA0AAB" w14:paraId="3D9A0CA5" w14:textId="77777777" w:rsidTr="00A466A0">
        <w:trPr>
          <w:cantSplit/>
        </w:trPr>
        <w:tc>
          <w:tcPr>
            <w:tcW w:w="0" w:type="dxa"/>
          </w:tcPr>
          <w:p w14:paraId="58EDCB21" w14:textId="77777777" w:rsidR="00BA0AAB" w:rsidRDefault="00BA0AAB" w:rsidP="00A466A0">
            <w:pPr>
              <w:pStyle w:val="TAL"/>
              <w:keepNext w:val="0"/>
              <w:keepLines w:val="0"/>
            </w:pPr>
            <w:r>
              <w:t>attributeListIn</w:t>
            </w:r>
          </w:p>
        </w:tc>
        <w:tc>
          <w:tcPr>
            <w:tcW w:w="0" w:type="dxa"/>
          </w:tcPr>
          <w:p w14:paraId="35969385" w14:textId="77777777" w:rsidR="00BA0AAB" w:rsidRDefault="00BA0AAB" w:rsidP="00A466A0">
            <w:pPr>
              <w:pStyle w:val="TAL"/>
              <w:keepNext w:val="0"/>
              <w:keepLines w:val="0"/>
            </w:pPr>
            <w:r>
              <w:t>AttributeNameSet requested_attributes</w:t>
            </w:r>
          </w:p>
        </w:tc>
        <w:tc>
          <w:tcPr>
            <w:tcW w:w="0" w:type="dxa"/>
          </w:tcPr>
          <w:p w14:paraId="6CA629AF" w14:textId="77777777" w:rsidR="00BA0AAB" w:rsidRDefault="00BA0AAB" w:rsidP="00A466A0">
            <w:pPr>
              <w:pStyle w:val="TAL"/>
              <w:keepNext w:val="0"/>
              <w:keepLines w:val="0"/>
              <w:jc w:val="center"/>
              <w:rPr>
                <w:snapToGrid w:val="0"/>
              </w:rPr>
            </w:pPr>
            <w:r>
              <w:rPr>
                <w:snapToGrid w:val="0"/>
              </w:rPr>
              <w:t>M</w:t>
            </w:r>
          </w:p>
        </w:tc>
      </w:tr>
      <w:tr w:rsidR="00BA0AAB" w14:paraId="112A3912" w14:textId="77777777" w:rsidTr="00A466A0">
        <w:trPr>
          <w:cantSplit/>
        </w:trPr>
        <w:tc>
          <w:tcPr>
            <w:tcW w:w="0" w:type="dxa"/>
          </w:tcPr>
          <w:p w14:paraId="59E3E956" w14:textId="77777777" w:rsidR="00BA0AAB" w:rsidRDefault="00BA0AAB" w:rsidP="00A466A0">
            <w:pPr>
              <w:pStyle w:val="TAL"/>
              <w:keepNext w:val="0"/>
              <w:keepLines w:val="0"/>
            </w:pPr>
            <w:r>
              <w:t>managedObjectClass</w:t>
            </w:r>
            <w:r>
              <w:br/>
              <w:t>managedObjectInstance</w:t>
            </w:r>
            <w:r>
              <w:br/>
              <w:t>attributeListOut</w:t>
            </w:r>
          </w:p>
        </w:tc>
        <w:tc>
          <w:tcPr>
            <w:tcW w:w="0" w:type="dxa"/>
          </w:tcPr>
          <w:p w14:paraId="177B6874" w14:textId="77777777" w:rsidR="00BA0AAB" w:rsidRDefault="00BA0AAB" w:rsidP="00A466A0">
            <w:pPr>
              <w:pStyle w:val="TAL"/>
              <w:keepNext w:val="0"/>
              <w:keepLines w:val="0"/>
              <w:rPr>
                <w:snapToGrid w:val="0"/>
              </w:rPr>
            </w:pPr>
            <w:r>
              <w:rPr>
                <w:snapToGrid w:val="0"/>
              </w:rPr>
              <w:t xml:space="preserve">Return value of type BasicCmInformationIterator - </w:t>
            </w:r>
            <w:r>
              <w:t>parameter out ResultSet fetched_elements of method next_basic_cm_informations</w:t>
            </w:r>
          </w:p>
        </w:tc>
        <w:tc>
          <w:tcPr>
            <w:tcW w:w="0" w:type="dxa"/>
          </w:tcPr>
          <w:p w14:paraId="7462E64E" w14:textId="77777777" w:rsidR="00BA0AAB" w:rsidRDefault="00BA0AAB" w:rsidP="00A466A0">
            <w:pPr>
              <w:pStyle w:val="TAL"/>
              <w:keepNext w:val="0"/>
              <w:keepLines w:val="0"/>
              <w:jc w:val="center"/>
              <w:rPr>
                <w:snapToGrid w:val="0"/>
              </w:rPr>
            </w:pPr>
            <w:r>
              <w:rPr>
                <w:snapToGrid w:val="0"/>
              </w:rPr>
              <w:t>M</w:t>
            </w:r>
          </w:p>
        </w:tc>
      </w:tr>
      <w:tr w:rsidR="00BA0AAB" w14:paraId="3B49CD55" w14:textId="77777777" w:rsidTr="00A466A0">
        <w:trPr>
          <w:cantSplit/>
        </w:trPr>
        <w:tc>
          <w:tcPr>
            <w:tcW w:w="0" w:type="dxa"/>
          </w:tcPr>
          <w:p w14:paraId="1BDC2F66" w14:textId="77777777" w:rsidR="00BA0AAB" w:rsidRDefault="00BA0AAB" w:rsidP="00A466A0">
            <w:pPr>
              <w:pStyle w:val="TAL"/>
              <w:keepNext w:val="0"/>
              <w:keepLines w:val="0"/>
            </w:pPr>
            <w:r>
              <w:t>status</w:t>
            </w:r>
          </w:p>
        </w:tc>
        <w:tc>
          <w:tcPr>
            <w:tcW w:w="0" w:type="dxa"/>
          </w:tcPr>
          <w:p w14:paraId="691316F2" w14:textId="77777777" w:rsidR="00BA0AAB" w:rsidRDefault="00BA0AAB" w:rsidP="00A466A0">
            <w:pPr>
              <w:pStyle w:val="TAL"/>
              <w:keepNext w:val="0"/>
              <w:keepLines w:val="0"/>
              <w:rPr>
                <w:snapToGrid w:val="0"/>
              </w:rPr>
            </w:pPr>
            <w:r>
              <w:rPr>
                <w:snapToGrid w:val="0"/>
              </w:rPr>
              <w:t>Exceptions:</w:t>
            </w:r>
          </w:p>
          <w:p w14:paraId="1C643947" w14:textId="77777777" w:rsidR="00BA0AAB" w:rsidRDefault="00BA0AAB" w:rsidP="00A466A0">
            <w:pPr>
              <w:pStyle w:val="TAL"/>
              <w:keepNext w:val="0"/>
              <w:keepLines w:val="0"/>
              <w:rPr>
                <w:snapToGrid w:val="0"/>
              </w:rPr>
            </w:pPr>
            <w:r>
              <w:t>FindManagedObjects,</w:t>
            </w:r>
            <w:r>
              <w:br/>
              <w:t>GenericIRPManagementSystem::InvalidParameter</w:t>
            </w:r>
            <w:r>
              <w:rPr>
                <w:snapToGrid w:val="0"/>
              </w:rPr>
              <w:t>,</w:t>
            </w:r>
            <w:r>
              <w:rPr>
                <w:snapToGrid w:val="0"/>
              </w:rPr>
              <w:br/>
              <w:t>UndefinedMOException,</w:t>
            </w:r>
            <w:r>
              <w:rPr>
                <w:snapToGrid w:val="0"/>
              </w:rPr>
              <w:br/>
              <w:t>IllegalDNFormatException,</w:t>
            </w:r>
            <w:r>
              <w:rPr>
                <w:snapToGrid w:val="0"/>
              </w:rPr>
              <w:br/>
              <w:t>UndefinedScopeException,</w:t>
            </w:r>
            <w:r>
              <w:rPr>
                <w:snapToGrid w:val="0"/>
              </w:rPr>
              <w:br/>
              <w:t>IllegalScopeTypeException,</w:t>
            </w:r>
            <w:r>
              <w:rPr>
                <w:snapToGrid w:val="0"/>
              </w:rPr>
              <w:br/>
              <w:t>IllegalScopeLevelException,</w:t>
            </w:r>
            <w:r>
              <w:rPr>
                <w:snapToGrid w:val="0"/>
              </w:rPr>
              <w:br/>
              <w:t>IllegalFilterFormatException,</w:t>
            </w:r>
            <w:r>
              <w:rPr>
                <w:snapToGrid w:val="0"/>
              </w:rPr>
              <w:br/>
              <w:t>FilterComplexityLimit</w:t>
            </w:r>
          </w:p>
        </w:tc>
        <w:tc>
          <w:tcPr>
            <w:tcW w:w="0" w:type="dxa"/>
          </w:tcPr>
          <w:p w14:paraId="4BF619D5" w14:textId="77777777" w:rsidR="00BA0AAB" w:rsidRDefault="00BA0AAB" w:rsidP="00A466A0">
            <w:pPr>
              <w:pStyle w:val="TAL"/>
              <w:keepNext w:val="0"/>
              <w:keepLines w:val="0"/>
              <w:jc w:val="center"/>
              <w:rPr>
                <w:snapToGrid w:val="0"/>
              </w:rPr>
            </w:pPr>
            <w:r>
              <w:rPr>
                <w:snapToGrid w:val="0"/>
              </w:rPr>
              <w:t>M</w:t>
            </w:r>
          </w:p>
        </w:tc>
      </w:tr>
    </w:tbl>
    <w:p w14:paraId="1956FE43" w14:textId="77777777" w:rsidR="00BA0AAB" w:rsidRDefault="00BA0AAB" w:rsidP="00BA0AAB"/>
    <w:p w14:paraId="396515A6" w14:textId="77777777" w:rsidR="00BA0AAB" w:rsidRDefault="00BA0AAB" w:rsidP="00BA0AAB">
      <w:r>
        <w:t xml:space="preserve">The SS operation </w:t>
      </w:r>
      <w:r>
        <w:rPr>
          <w:noProof/>
        </w:rPr>
        <w:t>find_managed_objects</w:t>
      </w:r>
      <w:r>
        <w:t xml:space="preserve"> is equivalent to the IS operation </w:t>
      </w:r>
      <w:r>
        <w:rPr>
          <w:noProof/>
        </w:rPr>
        <w:t>getContainment</w:t>
      </w:r>
      <w:r>
        <w:t xml:space="preserve"> when called with </w:t>
      </w:r>
      <w:r>
        <w:rPr>
          <w:noProof/>
        </w:rPr>
        <w:t>ResultContents</w:t>
      </w:r>
      <w:r>
        <w:t xml:space="preserve"> set to </w:t>
      </w:r>
      <w:r>
        <w:rPr>
          <w:noProof/>
        </w:rPr>
        <w:t>NAMES</w:t>
      </w:r>
      <w:r>
        <w:t>. Iterating the BasicCmInformationIterator is used to fetch the result.</w:t>
      </w:r>
    </w:p>
    <w:p w14:paraId="75FC5BD1" w14:textId="77777777" w:rsidR="00BA0AAB" w:rsidRDefault="00A55CA1" w:rsidP="00A55CA1">
      <w:pPr>
        <w:pStyle w:val="TH"/>
      </w:pPr>
      <w:r>
        <w:br w:type="page"/>
      </w:r>
      <w:r w:rsidR="00BA0AAB">
        <w:lastRenderedPageBreak/>
        <w:t xml:space="preserve">Table </w:t>
      </w:r>
      <w:r>
        <w:t>A.2.3.2</w:t>
      </w:r>
      <w:r w:rsidR="00BA0AAB">
        <w:t>: Mapping from IS getContainment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360"/>
        <w:gridCol w:w="6225"/>
        <w:gridCol w:w="1170"/>
      </w:tblGrid>
      <w:tr w:rsidR="00BA0AAB" w14:paraId="151776FD" w14:textId="77777777" w:rsidTr="00A466A0">
        <w:trPr>
          <w:cantSplit/>
          <w:tblHeader/>
        </w:trPr>
        <w:tc>
          <w:tcPr>
            <w:tcW w:w="2360" w:type="dxa"/>
            <w:shd w:val="pct15" w:color="auto" w:fill="FFFFFF"/>
          </w:tcPr>
          <w:p w14:paraId="6D5B4AF2" w14:textId="77777777" w:rsidR="00BA0AAB" w:rsidRDefault="00BA0AAB" w:rsidP="00A466A0">
            <w:pPr>
              <w:pStyle w:val="TAH"/>
              <w:keepLines w:val="0"/>
            </w:pPr>
            <w:r>
              <w:t>IS Operation parameter</w:t>
            </w:r>
          </w:p>
        </w:tc>
        <w:tc>
          <w:tcPr>
            <w:tcW w:w="6225" w:type="dxa"/>
            <w:shd w:val="pct15" w:color="auto" w:fill="FFFFFF"/>
          </w:tcPr>
          <w:p w14:paraId="62572704" w14:textId="77777777" w:rsidR="00BA0AAB" w:rsidRDefault="00BA0AAB" w:rsidP="00A466A0">
            <w:pPr>
              <w:pStyle w:val="TAH"/>
              <w:keepLines w:val="0"/>
            </w:pPr>
            <w:r>
              <w:t>SS Method parameter</w:t>
            </w:r>
          </w:p>
        </w:tc>
        <w:tc>
          <w:tcPr>
            <w:tcW w:w="1170" w:type="dxa"/>
            <w:shd w:val="pct15" w:color="auto" w:fill="FFFFFF"/>
          </w:tcPr>
          <w:p w14:paraId="44809D18" w14:textId="77777777" w:rsidR="00BA0AAB" w:rsidRDefault="00BA0AAB" w:rsidP="00A466A0">
            <w:pPr>
              <w:pStyle w:val="TAH"/>
              <w:keepLines w:val="0"/>
            </w:pPr>
            <w:r>
              <w:t>Qualifier</w:t>
            </w:r>
          </w:p>
        </w:tc>
      </w:tr>
      <w:tr w:rsidR="00BA0AAB" w14:paraId="58436602" w14:textId="77777777" w:rsidTr="00A466A0">
        <w:trPr>
          <w:cantSplit/>
        </w:trPr>
        <w:tc>
          <w:tcPr>
            <w:tcW w:w="2360" w:type="dxa"/>
          </w:tcPr>
          <w:p w14:paraId="403C9683" w14:textId="77777777" w:rsidR="00BA0AAB" w:rsidRDefault="00BA0AAB" w:rsidP="00A466A0">
            <w:pPr>
              <w:pStyle w:val="TAL"/>
              <w:keepNext w:val="0"/>
              <w:keepLines w:val="0"/>
            </w:pPr>
            <w:r>
              <w:t>invokeIdentifier</w:t>
            </w:r>
          </w:p>
        </w:tc>
        <w:tc>
          <w:tcPr>
            <w:tcW w:w="6225" w:type="dxa"/>
          </w:tcPr>
          <w:p w14:paraId="6F66E7D1" w14:textId="77777777" w:rsidR="00BA0AAB" w:rsidRDefault="00BA0AAB" w:rsidP="00A466A0">
            <w:pPr>
              <w:pStyle w:val="TAL"/>
              <w:keepNext w:val="0"/>
              <w:keepLines w:val="0"/>
              <w:rPr>
                <w:snapToGrid w:val="0"/>
              </w:rPr>
            </w:pPr>
            <w:r>
              <w:rPr>
                <w:snapToGrid w:val="0"/>
              </w:rPr>
              <w:t>- (No equivalence)</w:t>
            </w:r>
          </w:p>
        </w:tc>
        <w:tc>
          <w:tcPr>
            <w:tcW w:w="1170" w:type="dxa"/>
          </w:tcPr>
          <w:p w14:paraId="59D84106" w14:textId="77777777" w:rsidR="00BA0AAB" w:rsidRDefault="00BA0AAB" w:rsidP="00A466A0">
            <w:pPr>
              <w:pStyle w:val="TAL"/>
              <w:keepNext w:val="0"/>
              <w:keepLines w:val="0"/>
              <w:jc w:val="center"/>
              <w:rPr>
                <w:snapToGrid w:val="0"/>
              </w:rPr>
            </w:pPr>
            <w:r>
              <w:rPr>
                <w:snapToGrid w:val="0"/>
              </w:rPr>
              <w:t>-</w:t>
            </w:r>
          </w:p>
        </w:tc>
      </w:tr>
      <w:tr w:rsidR="00BA0AAB" w14:paraId="00453710" w14:textId="77777777" w:rsidTr="00A466A0">
        <w:trPr>
          <w:cantSplit/>
        </w:trPr>
        <w:tc>
          <w:tcPr>
            <w:tcW w:w="2360" w:type="dxa"/>
          </w:tcPr>
          <w:p w14:paraId="2CAD4AF8" w14:textId="77777777" w:rsidR="00BA0AAB" w:rsidRDefault="00BA0AAB" w:rsidP="00A466A0">
            <w:pPr>
              <w:pStyle w:val="TAL"/>
              <w:keepNext w:val="0"/>
              <w:keepLines w:val="0"/>
            </w:pPr>
            <w:r>
              <w:t>invokeIdentifierOut</w:t>
            </w:r>
          </w:p>
        </w:tc>
        <w:tc>
          <w:tcPr>
            <w:tcW w:w="6225" w:type="dxa"/>
          </w:tcPr>
          <w:p w14:paraId="0F21E9AF" w14:textId="77777777" w:rsidR="00BA0AAB" w:rsidRDefault="00BA0AAB" w:rsidP="00A466A0">
            <w:pPr>
              <w:pStyle w:val="TAL"/>
              <w:keepNext w:val="0"/>
              <w:keepLines w:val="0"/>
              <w:rPr>
                <w:snapToGrid w:val="0"/>
              </w:rPr>
            </w:pPr>
            <w:r>
              <w:rPr>
                <w:snapToGrid w:val="0"/>
              </w:rPr>
              <w:t>Return value of type BasicCmInformationIterator</w:t>
            </w:r>
          </w:p>
        </w:tc>
        <w:tc>
          <w:tcPr>
            <w:tcW w:w="1170" w:type="dxa"/>
          </w:tcPr>
          <w:p w14:paraId="230E8D08" w14:textId="77777777" w:rsidR="00BA0AAB" w:rsidRDefault="00BA0AAB" w:rsidP="00A466A0">
            <w:pPr>
              <w:pStyle w:val="TAL"/>
              <w:keepNext w:val="0"/>
              <w:keepLines w:val="0"/>
              <w:jc w:val="center"/>
              <w:rPr>
                <w:snapToGrid w:val="0"/>
              </w:rPr>
            </w:pPr>
            <w:r>
              <w:rPr>
                <w:snapToGrid w:val="0"/>
              </w:rPr>
              <w:t>M</w:t>
            </w:r>
          </w:p>
        </w:tc>
      </w:tr>
      <w:tr w:rsidR="00BA0AAB" w14:paraId="2657FB5A" w14:textId="77777777" w:rsidTr="00A466A0">
        <w:trPr>
          <w:cantSplit/>
        </w:trPr>
        <w:tc>
          <w:tcPr>
            <w:tcW w:w="2360" w:type="dxa"/>
          </w:tcPr>
          <w:p w14:paraId="7A5E1B67" w14:textId="77777777" w:rsidR="00BA0AAB" w:rsidRDefault="00BA0AAB" w:rsidP="00A466A0">
            <w:pPr>
              <w:pStyle w:val="TAL"/>
              <w:keepNext w:val="0"/>
              <w:keepLines w:val="0"/>
            </w:pPr>
            <w:r>
              <w:t>baseObjectInstance</w:t>
            </w:r>
          </w:p>
        </w:tc>
        <w:tc>
          <w:tcPr>
            <w:tcW w:w="6225" w:type="dxa"/>
          </w:tcPr>
          <w:p w14:paraId="074E4046" w14:textId="77777777" w:rsidR="00BA0AAB" w:rsidRDefault="00BA0AAB" w:rsidP="00A466A0">
            <w:pPr>
              <w:pStyle w:val="TAL"/>
              <w:keepNext w:val="0"/>
              <w:keepLines w:val="0"/>
              <w:rPr>
                <w:snapToGrid w:val="0"/>
              </w:rPr>
            </w:pPr>
            <w:r w:rsidRPr="00D75038">
              <w:rPr>
                <w:snapToGrid w:val="0"/>
              </w:rPr>
              <w:t>GenericIRPManagementConstDefs</w:t>
            </w:r>
            <w:r>
              <w:rPr>
                <w:snapToGrid w:val="0"/>
              </w:rPr>
              <w:t>::DN base_object</w:t>
            </w:r>
          </w:p>
        </w:tc>
        <w:tc>
          <w:tcPr>
            <w:tcW w:w="1170" w:type="dxa"/>
          </w:tcPr>
          <w:p w14:paraId="6004770C" w14:textId="77777777" w:rsidR="00BA0AAB" w:rsidRDefault="00BA0AAB" w:rsidP="00A466A0">
            <w:pPr>
              <w:pStyle w:val="TAL"/>
              <w:keepNext w:val="0"/>
              <w:keepLines w:val="0"/>
              <w:jc w:val="center"/>
              <w:rPr>
                <w:snapToGrid w:val="0"/>
              </w:rPr>
            </w:pPr>
            <w:r>
              <w:rPr>
                <w:snapToGrid w:val="0"/>
              </w:rPr>
              <w:t>M</w:t>
            </w:r>
          </w:p>
        </w:tc>
      </w:tr>
      <w:tr w:rsidR="00BA0AAB" w14:paraId="5AD44A1D" w14:textId="77777777" w:rsidTr="00A466A0">
        <w:trPr>
          <w:cantSplit/>
        </w:trPr>
        <w:tc>
          <w:tcPr>
            <w:tcW w:w="2360" w:type="dxa"/>
          </w:tcPr>
          <w:p w14:paraId="18526611" w14:textId="77777777" w:rsidR="00BA0AAB" w:rsidRDefault="00BA0AAB" w:rsidP="00A466A0">
            <w:pPr>
              <w:pStyle w:val="TAL"/>
              <w:keepNext w:val="0"/>
              <w:keepLines w:val="0"/>
            </w:pPr>
            <w:r>
              <w:t>scope</w:t>
            </w:r>
          </w:p>
        </w:tc>
        <w:tc>
          <w:tcPr>
            <w:tcW w:w="6225" w:type="dxa"/>
          </w:tcPr>
          <w:p w14:paraId="2C2260C3" w14:textId="77777777" w:rsidR="00BA0AAB" w:rsidRDefault="00BA0AAB" w:rsidP="00A466A0">
            <w:pPr>
              <w:pStyle w:val="TAL"/>
              <w:keepNext w:val="0"/>
              <w:keepLines w:val="0"/>
            </w:pPr>
            <w:r>
              <w:t xml:space="preserve">SearchControl </w:t>
            </w:r>
            <w:r>
              <w:rPr>
                <w:snapToGrid w:val="0"/>
              </w:rPr>
              <w:t>search_control (SearchControl.type and SearchControl.level)</w:t>
            </w:r>
          </w:p>
        </w:tc>
        <w:tc>
          <w:tcPr>
            <w:tcW w:w="1170" w:type="dxa"/>
          </w:tcPr>
          <w:p w14:paraId="3DE6D05D" w14:textId="77777777" w:rsidR="00BA0AAB" w:rsidRDefault="00BA0AAB" w:rsidP="00A466A0">
            <w:pPr>
              <w:pStyle w:val="TAL"/>
              <w:keepNext w:val="0"/>
              <w:keepLines w:val="0"/>
              <w:jc w:val="center"/>
            </w:pPr>
            <w:r>
              <w:rPr>
                <w:snapToGrid w:val="0"/>
              </w:rPr>
              <w:t>O</w:t>
            </w:r>
          </w:p>
        </w:tc>
      </w:tr>
      <w:tr w:rsidR="00BA0AAB" w14:paraId="5FB2B4F0" w14:textId="77777777" w:rsidTr="00A466A0">
        <w:trPr>
          <w:cantSplit/>
        </w:trPr>
        <w:tc>
          <w:tcPr>
            <w:tcW w:w="2360" w:type="dxa"/>
          </w:tcPr>
          <w:p w14:paraId="1D2C1B92" w14:textId="77777777" w:rsidR="00BA0AAB" w:rsidRDefault="00BA0AAB" w:rsidP="00A466A0">
            <w:pPr>
              <w:pStyle w:val="TAL"/>
              <w:keepNext w:val="0"/>
              <w:keepLines w:val="0"/>
              <w:rPr>
                <w:rFonts w:ascii="Times New Roman" w:hAnsi="Times New Roman"/>
              </w:rPr>
            </w:pPr>
            <w:r>
              <w:rPr>
                <w:rFonts w:cs="Arial"/>
              </w:rPr>
              <w:t>Not specified in IS</w:t>
            </w:r>
          </w:p>
        </w:tc>
        <w:tc>
          <w:tcPr>
            <w:tcW w:w="6225" w:type="dxa"/>
          </w:tcPr>
          <w:p w14:paraId="402A6C22" w14:textId="77777777" w:rsidR="00BA0AAB" w:rsidRDefault="00BA0AAB" w:rsidP="00A466A0">
            <w:pPr>
              <w:pStyle w:val="TAL"/>
              <w:keepNext w:val="0"/>
              <w:keepLines w:val="0"/>
              <w:rPr>
                <w:snapToGrid w:val="0"/>
              </w:rPr>
            </w:pPr>
            <w:r>
              <w:t>SearchControl search_control (SearchControl.filter)</w:t>
            </w:r>
          </w:p>
        </w:tc>
        <w:tc>
          <w:tcPr>
            <w:tcW w:w="1170" w:type="dxa"/>
          </w:tcPr>
          <w:p w14:paraId="368321C1" w14:textId="77777777" w:rsidR="00BA0AAB" w:rsidRDefault="00BA0AAB" w:rsidP="00A466A0">
            <w:pPr>
              <w:pStyle w:val="TAL"/>
              <w:keepNext w:val="0"/>
              <w:keepLines w:val="0"/>
              <w:jc w:val="center"/>
              <w:rPr>
                <w:snapToGrid w:val="0"/>
              </w:rPr>
            </w:pPr>
            <w:r>
              <w:rPr>
                <w:snapToGrid w:val="0"/>
              </w:rPr>
              <w:t>M</w:t>
            </w:r>
          </w:p>
        </w:tc>
      </w:tr>
      <w:tr w:rsidR="00BA0AAB" w14:paraId="0EB851E7" w14:textId="77777777" w:rsidTr="00A466A0">
        <w:trPr>
          <w:cantSplit/>
        </w:trPr>
        <w:tc>
          <w:tcPr>
            <w:tcW w:w="2360" w:type="dxa"/>
          </w:tcPr>
          <w:p w14:paraId="65D4547F" w14:textId="77777777" w:rsidR="00BA0AAB" w:rsidRDefault="00BA0AAB" w:rsidP="00A466A0">
            <w:pPr>
              <w:pStyle w:val="TAL"/>
              <w:keepNext w:val="0"/>
              <w:keepLines w:val="0"/>
            </w:pPr>
            <w:r>
              <w:t>containment</w:t>
            </w:r>
          </w:p>
        </w:tc>
        <w:tc>
          <w:tcPr>
            <w:tcW w:w="6225" w:type="dxa"/>
          </w:tcPr>
          <w:p w14:paraId="1DBA68E6" w14:textId="77777777" w:rsidR="00BA0AAB" w:rsidRDefault="00BA0AAB" w:rsidP="00A466A0">
            <w:pPr>
              <w:pStyle w:val="TAL"/>
              <w:keepNext w:val="0"/>
              <w:keepLines w:val="0"/>
              <w:rPr>
                <w:snapToGrid w:val="0"/>
              </w:rPr>
            </w:pPr>
            <w:r>
              <w:rPr>
                <w:snapToGrid w:val="0"/>
              </w:rPr>
              <w:t xml:space="preserve">Return value of type BasicCmInformationIterator - </w:t>
            </w:r>
            <w:r>
              <w:t>parameter out ResultSet fetched_elements of method next_basic_cm_informations</w:t>
            </w:r>
          </w:p>
        </w:tc>
        <w:tc>
          <w:tcPr>
            <w:tcW w:w="1170" w:type="dxa"/>
          </w:tcPr>
          <w:p w14:paraId="13571474" w14:textId="77777777" w:rsidR="00BA0AAB" w:rsidRDefault="00BA0AAB" w:rsidP="00A466A0">
            <w:pPr>
              <w:pStyle w:val="TAL"/>
              <w:keepNext w:val="0"/>
              <w:keepLines w:val="0"/>
              <w:jc w:val="center"/>
              <w:rPr>
                <w:snapToGrid w:val="0"/>
              </w:rPr>
            </w:pPr>
            <w:r>
              <w:rPr>
                <w:snapToGrid w:val="0"/>
              </w:rPr>
              <w:t>M</w:t>
            </w:r>
          </w:p>
        </w:tc>
      </w:tr>
      <w:tr w:rsidR="00BA0AAB" w14:paraId="5660D8D7" w14:textId="77777777" w:rsidTr="00A466A0">
        <w:trPr>
          <w:cantSplit/>
        </w:trPr>
        <w:tc>
          <w:tcPr>
            <w:tcW w:w="2360" w:type="dxa"/>
          </w:tcPr>
          <w:p w14:paraId="502AC164" w14:textId="77777777" w:rsidR="00BA0AAB" w:rsidRDefault="00BA0AAB" w:rsidP="00A466A0">
            <w:pPr>
              <w:pStyle w:val="TAL"/>
              <w:keepNext w:val="0"/>
              <w:keepLines w:val="0"/>
            </w:pPr>
            <w:r>
              <w:t>status</w:t>
            </w:r>
          </w:p>
        </w:tc>
        <w:tc>
          <w:tcPr>
            <w:tcW w:w="6225" w:type="dxa"/>
          </w:tcPr>
          <w:p w14:paraId="1349F531" w14:textId="77777777" w:rsidR="00BA0AAB" w:rsidRDefault="00BA0AAB" w:rsidP="00A466A0">
            <w:pPr>
              <w:pStyle w:val="TAL"/>
              <w:keepNext w:val="0"/>
              <w:keepLines w:val="0"/>
              <w:rPr>
                <w:snapToGrid w:val="0"/>
              </w:rPr>
            </w:pPr>
            <w:r>
              <w:rPr>
                <w:snapToGrid w:val="0"/>
              </w:rPr>
              <w:t>Exceptions:</w:t>
            </w:r>
          </w:p>
          <w:p w14:paraId="175026CE" w14:textId="77777777" w:rsidR="00BA0AAB" w:rsidRDefault="00BA0AAB" w:rsidP="00A466A0">
            <w:pPr>
              <w:pStyle w:val="TAL"/>
              <w:keepNext w:val="0"/>
              <w:keepLines w:val="0"/>
              <w:rPr>
                <w:rFonts w:eastAsia="SimSun"/>
                <w:lang w:eastAsia="zh-CN"/>
              </w:rPr>
            </w:pPr>
            <w:r>
              <w:t>FindManagedObjects,</w:t>
            </w:r>
            <w:r>
              <w:br/>
              <w:t>GenericIRPManagementSystem::OperationNotSupported</w:t>
            </w:r>
            <w:r>
              <w:rPr>
                <w:rFonts w:eastAsia="SimSun" w:hint="eastAsia"/>
                <w:lang w:eastAsia="zh-CN"/>
              </w:rPr>
              <w:t>,</w:t>
            </w:r>
          </w:p>
          <w:p w14:paraId="78ED63AE" w14:textId="77777777" w:rsidR="00BA0AAB" w:rsidRDefault="00BA0AAB" w:rsidP="00A466A0">
            <w:pPr>
              <w:pStyle w:val="TAL"/>
              <w:keepNext w:val="0"/>
              <w:keepLines w:val="0"/>
              <w:rPr>
                <w:snapToGrid w:val="0"/>
              </w:rPr>
            </w:pPr>
            <w:r>
              <w:t>GenericIRPManagementSystem::ParameterNotSupported,</w:t>
            </w:r>
            <w:r>
              <w:rPr>
                <w:snapToGrid w:val="0"/>
              </w:rPr>
              <w:br/>
            </w:r>
            <w:r>
              <w:t>GenericIRPManagementSystem::InvalidParameter</w:t>
            </w:r>
            <w:r>
              <w:rPr>
                <w:snapToGrid w:val="0"/>
              </w:rPr>
              <w:t>,</w:t>
            </w:r>
            <w:r>
              <w:rPr>
                <w:snapToGrid w:val="0"/>
              </w:rPr>
              <w:br/>
              <w:t>GenericIRPManagementSystem::ValueNotSupported,</w:t>
            </w:r>
            <w:r>
              <w:rPr>
                <w:snapToGrid w:val="0"/>
              </w:rPr>
              <w:br/>
              <w:t>UndefinedMOException,</w:t>
            </w:r>
            <w:r>
              <w:rPr>
                <w:snapToGrid w:val="0"/>
              </w:rPr>
              <w:br/>
              <w:t>IllegalDNFormatException,</w:t>
            </w:r>
            <w:r>
              <w:rPr>
                <w:snapToGrid w:val="0"/>
              </w:rPr>
              <w:br/>
              <w:t>UndefinedScopeException,</w:t>
            </w:r>
            <w:r>
              <w:rPr>
                <w:snapToGrid w:val="0"/>
              </w:rPr>
              <w:br/>
              <w:t>IllegalScopeTypeException,</w:t>
            </w:r>
            <w:r>
              <w:rPr>
                <w:snapToGrid w:val="0"/>
              </w:rPr>
              <w:br/>
              <w:t>IllegalScopeLevelException,</w:t>
            </w:r>
            <w:r>
              <w:rPr>
                <w:snapToGrid w:val="0"/>
              </w:rPr>
              <w:br/>
              <w:t>IllegalFilterFormatException,</w:t>
            </w:r>
            <w:r>
              <w:rPr>
                <w:snapToGrid w:val="0"/>
              </w:rPr>
              <w:br/>
              <w:t>FilterComplexityLimit</w:t>
            </w:r>
          </w:p>
        </w:tc>
        <w:tc>
          <w:tcPr>
            <w:tcW w:w="1170" w:type="dxa"/>
          </w:tcPr>
          <w:p w14:paraId="461608EA" w14:textId="77777777" w:rsidR="00BA0AAB" w:rsidRDefault="00BA0AAB" w:rsidP="00A466A0">
            <w:pPr>
              <w:pStyle w:val="TAL"/>
              <w:keepNext w:val="0"/>
              <w:keepLines w:val="0"/>
              <w:jc w:val="center"/>
            </w:pPr>
            <w:r>
              <w:t>M</w:t>
            </w:r>
          </w:p>
        </w:tc>
      </w:tr>
    </w:tbl>
    <w:p w14:paraId="5C6B9628" w14:textId="77777777" w:rsidR="00BA0AAB" w:rsidRDefault="00BA0AAB" w:rsidP="00BA0AAB"/>
    <w:p w14:paraId="266C6582" w14:textId="77777777" w:rsidR="00BA0AAB" w:rsidRDefault="00BA0AAB" w:rsidP="00A55CA1">
      <w:pPr>
        <w:pStyle w:val="TH"/>
      </w:pPr>
      <w:r>
        <w:t xml:space="preserve">Table </w:t>
      </w:r>
      <w:r w:rsidR="00A55CA1">
        <w:t>A.2.3.3</w:t>
      </w:r>
      <w:r>
        <w:t>: Mapping from IS cancelOperation parameters to SS equivalents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6662"/>
        <w:gridCol w:w="958"/>
      </w:tblGrid>
      <w:tr w:rsidR="00BA0AAB" w14:paraId="33D0FBCB" w14:textId="77777777" w:rsidTr="00A466A0">
        <w:trPr>
          <w:cantSplit/>
          <w:tblHeader/>
        </w:trPr>
        <w:tc>
          <w:tcPr>
            <w:tcW w:w="2235" w:type="dxa"/>
            <w:shd w:val="pct12" w:color="auto" w:fill="FFFFFF"/>
          </w:tcPr>
          <w:p w14:paraId="277EF210" w14:textId="77777777" w:rsidR="00BA0AAB" w:rsidRDefault="00BA0AAB" w:rsidP="00A466A0">
            <w:pPr>
              <w:pStyle w:val="TAH"/>
            </w:pPr>
            <w:r>
              <w:t>IS Operation parameter</w:t>
            </w:r>
          </w:p>
        </w:tc>
        <w:tc>
          <w:tcPr>
            <w:tcW w:w="6662" w:type="dxa"/>
            <w:shd w:val="pct12" w:color="auto" w:fill="FFFFFF"/>
          </w:tcPr>
          <w:p w14:paraId="4C190E61" w14:textId="77777777" w:rsidR="00BA0AAB" w:rsidRDefault="00BA0AAB" w:rsidP="00A466A0">
            <w:pPr>
              <w:pStyle w:val="TAH"/>
            </w:pPr>
            <w:r>
              <w:t>SS Method parameter</w:t>
            </w:r>
          </w:p>
        </w:tc>
        <w:tc>
          <w:tcPr>
            <w:tcW w:w="958" w:type="dxa"/>
            <w:shd w:val="pct12" w:color="auto" w:fill="FFFFFF"/>
          </w:tcPr>
          <w:p w14:paraId="78496C69" w14:textId="77777777" w:rsidR="00BA0AAB" w:rsidRDefault="00BA0AAB" w:rsidP="00A466A0">
            <w:pPr>
              <w:pStyle w:val="TAH"/>
            </w:pPr>
            <w:r>
              <w:t>Qualifier</w:t>
            </w:r>
          </w:p>
        </w:tc>
      </w:tr>
      <w:tr w:rsidR="00BA0AAB" w14:paraId="45ADE189" w14:textId="77777777" w:rsidTr="00A466A0">
        <w:trPr>
          <w:cantSplit/>
        </w:trPr>
        <w:tc>
          <w:tcPr>
            <w:tcW w:w="2235" w:type="dxa"/>
          </w:tcPr>
          <w:p w14:paraId="73587A21" w14:textId="77777777" w:rsidR="00BA0AAB" w:rsidRDefault="00BA0AAB" w:rsidP="00A466A0">
            <w:pPr>
              <w:pStyle w:val="TAL"/>
              <w:keepNext w:val="0"/>
            </w:pPr>
            <w:r>
              <w:t>invokeIdentifier</w:t>
            </w:r>
          </w:p>
        </w:tc>
        <w:tc>
          <w:tcPr>
            <w:tcW w:w="6662" w:type="dxa"/>
          </w:tcPr>
          <w:p w14:paraId="24522699" w14:textId="77777777" w:rsidR="00BA0AAB" w:rsidRDefault="00BA0AAB" w:rsidP="00A466A0">
            <w:pPr>
              <w:pStyle w:val="TAL"/>
              <w:keepNext w:val="0"/>
            </w:pPr>
            <w:r>
              <w:t>- (Not applicable, the BasicCmInformationIterator instance identifies the ongoing operation)</w:t>
            </w:r>
          </w:p>
        </w:tc>
        <w:tc>
          <w:tcPr>
            <w:tcW w:w="958" w:type="dxa"/>
          </w:tcPr>
          <w:p w14:paraId="7E9F708E" w14:textId="77777777" w:rsidR="00BA0AAB" w:rsidRDefault="00BA0AAB" w:rsidP="00A466A0">
            <w:pPr>
              <w:pStyle w:val="TAL"/>
              <w:keepNext w:val="0"/>
            </w:pPr>
            <w:r>
              <w:t>M</w:t>
            </w:r>
          </w:p>
        </w:tc>
      </w:tr>
      <w:tr w:rsidR="00BA0AAB" w14:paraId="4CCFF2E9" w14:textId="77777777" w:rsidTr="00A466A0">
        <w:trPr>
          <w:cantSplit/>
        </w:trPr>
        <w:tc>
          <w:tcPr>
            <w:tcW w:w="2235" w:type="dxa"/>
          </w:tcPr>
          <w:p w14:paraId="3AB2189D" w14:textId="77777777" w:rsidR="00BA0AAB" w:rsidRDefault="00BA0AAB" w:rsidP="00A466A0">
            <w:pPr>
              <w:pStyle w:val="TAL"/>
              <w:keepNext w:val="0"/>
            </w:pPr>
            <w:r>
              <w:t>status</w:t>
            </w:r>
          </w:p>
        </w:tc>
        <w:tc>
          <w:tcPr>
            <w:tcW w:w="6662" w:type="dxa"/>
          </w:tcPr>
          <w:p w14:paraId="5D6722B0" w14:textId="77777777" w:rsidR="00BA0AAB" w:rsidRDefault="00BA0AAB" w:rsidP="00A466A0">
            <w:pPr>
              <w:pStyle w:val="TAL"/>
              <w:keepNext w:val="0"/>
              <w:rPr>
                <w:snapToGrid w:val="0"/>
              </w:rPr>
            </w:pPr>
            <w:r>
              <w:rPr>
                <w:snapToGrid w:val="0"/>
              </w:rPr>
              <w:t>Exceptions:</w:t>
            </w:r>
          </w:p>
          <w:p w14:paraId="58AAAA1B" w14:textId="77777777" w:rsidR="00BA0AAB" w:rsidRDefault="00BA0AAB" w:rsidP="00A466A0">
            <w:pPr>
              <w:pStyle w:val="TAL"/>
              <w:keepNext w:val="0"/>
              <w:rPr>
                <w:rFonts w:eastAsia="SimSun"/>
                <w:lang w:eastAsia="zh-CN"/>
              </w:rPr>
            </w:pPr>
            <w:r>
              <w:t>GenericIRPManagementSystem::OperationNotSupported</w:t>
            </w:r>
            <w:r>
              <w:rPr>
                <w:rFonts w:eastAsia="SimSun" w:hint="eastAsia"/>
                <w:lang w:eastAsia="zh-CN"/>
              </w:rPr>
              <w:t>,</w:t>
            </w:r>
          </w:p>
          <w:p w14:paraId="264CA46D" w14:textId="77777777" w:rsidR="00BA0AAB" w:rsidRDefault="00BA0AAB" w:rsidP="00A466A0">
            <w:pPr>
              <w:pStyle w:val="TAL"/>
              <w:keepNext w:val="0"/>
              <w:rPr>
                <w:rFonts w:ascii="Helvetica" w:eastAsia="SimSun" w:hAnsi="Helvetica"/>
                <w:lang w:eastAsia="zh-CN"/>
              </w:rPr>
            </w:pPr>
            <w:r>
              <w:t>DestroyException</w:t>
            </w:r>
          </w:p>
        </w:tc>
        <w:tc>
          <w:tcPr>
            <w:tcW w:w="958" w:type="dxa"/>
          </w:tcPr>
          <w:p w14:paraId="654CC289" w14:textId="77777777" w:rsidR="00BA0AAB" w:rsidRDefault="00BA0AAB" w:rsidP="00A466A0">
            <w:pPr>
              <w:pStyle w:val="TAL"/>
              <w:keepNext w:val="0"/>
            </w:pPr>
            <w:r>
              <w:t>M</w:t>
            </w:r>
          </w:p>
        </w:tc>
      </w:tr>
    </w:tbl>
    <w:p w14:paraId="60A6B91F" w14:textId="77777777" w:rsidR="00BA0AAB" w:rsidRDefault="00BA0AAB" w:rsidP="00BA0AAB"/>
    <w:p w14:paraId="7718CA5A" w14:textId="77777777" w:rsidR="00BA0AAB" w:rsidRDefault="00BA0AAB" w:rsidP="00A55CA1">
      <w:pPr>
        <w:pStyle w:val="TH"/>
        <w:rPr>
          <w:rFonts w:cs="Arial"/>
        </w:rPr>
      </w:pPr>
      <w:r>
        <w:rPr>
          <w:rFonts w:cs="Arial"/>
        </w:rPr>
        <w:t xml:space="preserve">Table </w:t>
      </w:r>
      <w:r w:rsidR="00A55CA1">
        <w:rPr>
          <w:rFonts w:cs="Arial"/>
        </w:rPr>
        <w:t>A.2.3.4</w:t>
      </w:r>
      <w:r>
        <w:rPr>
          <w:rFonts w:cs="Arial"/>
        </w:rPr>
        <w:t>: Mapping from IS createMo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730"/>
        <w:gridCol w:w="5914"/>
        <w:gridCol w:w="1111"/>
      </w:tblGrid>
      <w:tr w:rsidR="00BA0AAB" w14:paraId="6B161468" w14:textId="77777777" w:rsidTr="00A466A0">
        <w:trPr>
          <w:cantSplit/>
          <w:tblHeader/>
        </w:trPr>
        <w:tc>
          <w:tcPr>
            <w:tcW w:w="2730" w:type="dxa"/>
            <w:shd w:val="pct12" w:color="auto" w:fill="FFFFFF"/>
          </w:tcPr>
          <w:p w14:paraId="0D17D4B6" w14:textId="77777777" w:rsidR="00BA0AAB" w:rsidRDefault="00BA0AAB" w:rsidP="00A466A0">
            <w:pPr>
              <w:pStyle w:val="TAH"/>
              <w:keepLines w:val="0"/>
            </w:pPr>
            <w:r>
              <w:t>IS Operation parameter</w:t>
            </w:r>
          </w:p>
        </w:tc>
        <w:tc>
          <w:tcPr>
            <w:tcW w:w="5914" w:type="dxa"/>
            <w:shd w:val="pct12" w:color="auto" w:fill="FFFFFF"/>
          </w:tcPr>
          <w:p w14:paraId="664800E3" w14:textId="77777777" w:rsidR="00BA0AAB" w:rsidRDefault="00BA0AAB" w:rsidP="00A466A0">
            <w:pPr>
              <w:pStyle w:val="TAH"/>
              <w:keepLines w:val="0"/>
            </w:pPr>
            <w:r>
              <w:t>SS Method parameter</w:t>
            </w:r>
          </w:p>
        </w:tc>
        <w:tc>
          <w:tcPr>
            <w:tcW w:w="1111" w:type="dxa"/>
            <w:shd w:val="pct12" w:color="auto" w:fill="FFFFFF"/>
          </w:tcPr>
          <w:p w14:paraId="7356FC33" w14:textId="77777777" w:rsidR="00BA0AAB" w:rsidRDefault="00BA0AAB" w:rsidP="00A466A0">
            <w:pPr>
              <w:pStyle w:val="TAH"/>
              <w:keepLines w:val="0"/>
            </w:pPr>
            <w:r>
              <w:t>Qualifier</w:t>
            </w:r>
          </w:p>
        </w:tc>
      </w:tr>
      <w:tr w:rsidR="00BA0AAB" w14:paraId="20020CFB" w14:textId="77777777" w:rsidTr="00A466A0">
        <w:trPr>
          <w:cantSplit/>
        </w:trPr>
        <w:tc>
          <w:tcPr>
            <w:tcW w:w="2730" w:type="dxa"/>
          </w:tcPr>
          <w:p w14:paraId="4919B891" w14:textId="77777777" w:rsidR="00BA0AAB" w:rsidRDefault="00BA0AAB" w:rsidP="00A466A0">
            <w:pPr>
              <w:pStyle w:val="TAL"/>
              <w:keepNext w:val="0"/>
              <w:keepLines w:val="0"/>
            </w:pPr>
            <w:r>
              <w:t>managedObjectClass</w:t>
            </w:r>
            <w:r>
              <w:br/>
              <w:t>managedObjectInstance</w:t>
            </w:r>
          </w:p>
        </w:tc>
        <w:tc>
          <w:tcPr>
            <w:tcW w:w="5914" w:type="dxa"/>
          </w:tcPr>
          <w:p w14:paraId="7ACA63F8" w14:textId="77777777" w:rsidR="00BA0AAB" w:rsidRDefault="00BA0AAB" w:rsidP="00A466A0">
            <w:pPr>
              <w:pStyle w:val="TAL"/>
              <w:keepNext w:val="0"/>
              <w:keepLines w:val="0"/>
              <w:rPr>
                <w:rFonts w:ascii="Helvetica" w:hAnsi="Helvetica"/>
              </w:rPr>
            </w:pPr>
            <w:r w:rsidRPr="00D75038">
              <w:rPr>
                <w:snapToGrid w:val="0"/>
              </w:rPr>
              <w:t>GenericIRPManagementConstDefs</w:t>
            </w:r>
            <w:r>
              <w:rPr>
                <w:snapToGrid w:val="0"/>
              </w:rPr>
              <w:t>::</w:t>
            </w:r>
            <w:r>
              <w:t>DN object_name</w:t>
            </w:r>
          </w:p>
        </w:tc>
        <w:tc>
          <w:tcPr>
            <w:tcW w:w="1111" w:type="dxa"/>
          </w:tcPr>
          <w:p w14:paraId="416A245E" w14:textId="77777777" w:rsidR="00BA0AAB" w:rsidRDefault="00BA0AAB" w:rsidP="00A466A0">
            <w:pPr>
              <w:pStyle w:val="TAL"/>
              <w:keepNext w:val="0"/>
              <w:keepLines w:val="0"/>
              <w:jc w:val="center"/>
            </w:pPr>
            <w:r>
              <w:t>M</w:t>
            </w:r>
          </w:p>
        </w:tc>
      </w:tr>
      <w:tr w:rsidR="00BA0AAB" w14:paraId="63194F87" w14:textId="77777777" w:rsidTr="00A466A0">
        <w:trPr>
          <w:cantSplit/>
        </w:trPr>
        <w:tc>
          <w:tcPr>
            <w:tcW w:w="2730" w:type="dxa"/>
          </w:tcPr>
          <w:p w14:paraId="09B8C311" w14:textId="77777777" w:rsidR="00BA0AAB" w:rsidRDefault="00BA0AAB" w:rsidP="00A466A0">
            <w:pPr>
              <w:pStyle w:val="TAL"/>
              <w:keepNext w:val="0"/>
              <w:keepLines w:val="0"/>
            </w:pPr>
            <w:r>
              <w:t>referenceObjectInstance</w:t>
            </w:r>
          </w:p>
        </w:tc>
        <w:tc>
          <w:tcPr>
            <w:tcW w:w="5914" w:type="dxa"/>
          </w:tcPr>
          <w:p w14:paraId="10201A67" w14:textId="77777777" w:rsidR="00BA0AAB" w:rsidRDefault="00BA0AAB" w:rsidP="00A466A0">
            <w:pPr>
              <w:pStyle w:val="TAL"/>
              <w:keepNext w:val="0"/>
              <w:keepLines w:val="0"/>
            </w:pPr>
            <w:r w:rsidRPr="00D75038">
              <w:rPr>
                <w:snapToGrid w:val="0"/>
              </w:rPr>
              <w:t>GenericIRPManagementConstDefs</w:t>
            </w:r>
            <w:r>
              <w:rPr>
                <w:snapToGrid w:val="0"/>
              </w:rPr>
              <w:t>::</w:t>
            </w:r>
            <w:r>
              <w:t>DN reference_object</w:t>
            </w:r>
          </w:p>
        </w:tc>
        <w:tc>
          <w:tcPr>
            <w:tcW w:w="1111" w:type="dxa"/>
          </w:tcPr>
          <w:p w14:paraId="3AA18FE0" w14:textId="77777777" w:rsidR="00BA0AAB" w:rsidRDefault="00BA0AAB" w:rsidP="00A466A0">
            <w:pPr>
              <w:pStyle w:val="TAL"/>
              <w:keepNext w:val="0"/>
              <w:keepLines w:val="0"/>
              <w:jc w:val="center"/>
            </w:pPr>
            <w:r>
              <w:t>O</w:t>
            </w:r>
          </w:p>
        </w:tc>
      </w:tr>
      <w:tr w:rsidR="00BA0AAB" w14:paraId="342D7647" w14:textId="77777777" w:rsidTr="00A466A0">
        <w:trPr>
          <w:cantSplit/>
        </w:trPr>
        <w:tc>
          <w:tcPr>
            <w:tcW w:w="2730" w:type="dxa"/>
          </w:tcPr>
          <w:p w14:paraId="5D0CCF00" w14:textId="77777777" w:rsidR="00BA0AAB" w:rsidRDefault="00BA0AAB" w:rsidP="00A466A0">
            <w:pPr>
              <w:pStyle w:val="TAL"/>
              <w:keepNext w:val="0"/>
              <w:keepLines w:val="0"/>
            </w:pPr>
            <w:r>
              <w:t>attributeListIn</w:t>
            </w:r>
            <w:r>
              <w:br/>
              <w:t>attributeListOut</w:t>
            </w:r>
          </w:p>
        </w:tc>
        <w:tc>
          <w:tcPr>
            <w:tcW w:w="5914" w:type="dxa"/>
          </w:tcPr>
          <w:p w14:paraId="4F6E0E7D" w14:textId="77777777" w:rsidR="00BA0AAB" w:rsidRDefault="00BA0AAB" w:rsidP="00A466A0">
            <w:pPr>
              <w:pStyle w:val="TAL"/>
              <w:keepNext w:val="0"/>
              <w:keepLines w:val="0"/>
            </w:pPr>
            <w:r w:rsidRPr="00D75038">
              <w:rPr>
                <w:snapToGrid w:val="0"/>
              </w:rPr>
              <w:t>GenericIRPManagementConstDefs</w:t>
            </w:r>
            <w:r>
              <w:rPr>
                <w:snapToGrid w:val="0"/>
              </w:rPr>
              <w:t>::</w:t>
            </w:r>
            <w:r>
              <w:t>MoAttributeSet attributes</w:t>
            </w:r>
          </w:p>
        </w:tc>
        <w:tc>
          <w:tcPr>
            <w:tcW w:w="1111" w:type="dxa"/>
          </w:tcPr>
          <w:p w14:paraId="4C2EA2EF" w14:textId="77777777" w:rsidR="00BA0AAB" w:rsidRDefault="00BA0AAB" w:rsidP="00A466A0">
            <w:pPr>
              <w:pStyle w:val="TAL"/>
              <w:keepNext w:val="0"/>
              <w:keepLines w:val="0"/>
              <w:jc w:val="center"/>
            </w:pPr>
            <w:r>
              <w:t>M</w:t>
            </w:r>
          </w:p>
        </w:tc>
      </w:tr>
      <w:tr w:rsidR="00BA0AAB" w14:paraId="7CEAA311" w14:textId="77777777" w:rsidTr="00A466A0">
        <w:trPr>
          <w:cantSplit/>
        </w:trPr>
        <w:tc>
          <w:tcPr>
            <w:tcW w:w="2730" w:type="dxa"/>
          </w:tcPr>
          <w:p w14:paraId="4F1F5842" w14:textId="77777777" w:rsidR="00BA0AAB" w:rsidRDefault="00BA0AAB" w:rsidP="00A466A0">
            <w:pPr>
              <w:pStyle w:val="TAL"/>
              <w:keepNext w:val="0"/>
              <w:keepLines w:val="0"/>
            </w:pPr>
            <w:r>
              <w:t>status</w:t>
            </w:r>
          </w:p>
        </w:tc>
        <w:tc>
          <w:tcPr>
            <w:tcW w:w="5914" w:type="dxa"/>
          </w:tcPr>
          <w:p w14:paraId="0089CD59" w14:textId="77777777" w:rsidR="00BA0AAB" w:rsidRDefault="00BA0AAB" w:rsidP="00A466A0">
            <w:pPr>
              <w:pStyle w:val="TAL"/>
              <w:keepNext w:val="0"/>
              <w:keepLines w:val="0"/>
              <w:rPr>
                <w:snapToGrid w:val="0"/>
              </w:rPr>
            </w:pPr>
            <w:r>
              <w:t>AttributeErrorSeq</w:t>
            </w:r>
            <w:r>
              <w:rPr>
                <w:snapToGrid w:val="0"/>
              </w:rPr>
              <w:t xml:space="preserve"> attribute_errors</w:t>
            </w:r>
          </w:p>
          <w:p w14:paraId="41977BFD" w14:textId="77777777" w:rsidR="00BA0AAB" w:rsidRDefault="00BA0AAB" w:rsidP="00A466A0">
            <w:pPr>
              <w:pStyle w:val="TAL"/>
              <w:keepNext w:val="0"/>
              <w:keepLines w:val="0"/>
              <w:rPr>
                <w:snapToGrid w:val="0"/>
              </w:rPr>
            </w:pPr>
            <w:r>
              <w:rPr>
                <w:snapToGrid w:val="0"/>
              </w:rPr>
              <w:t>Exceptions:</w:t>
            </w:r>
          </w:p>
          <w:p w14:paraId="6B7C7CA3" w14:textId="77777777" w:rsidR="00BA0AAB" w:rsidRDefault="00BA0AAB" w:rsidP="00A466A0">
            <w:pPr>
              <w:pStyle w:val="TAL"/>
              <w:keepNext w:val="0"/>
              <w:keepLines w:val="0"/>
              <w:rPr>
                <w:snapToGrid w:val="0"/>
              </w:rPr>
            </w:pPr>
            <w:r>
              <w:t>CreateManagedObject,</w:t>
            </w:r>
            <w:r>
              <w:br/>
              <w:t>GenericIRPManagementSystem</w:t>
            </w:r>
            <w:r>
              <w:rPr>
                <w:snapToGrid w:val="0"/>
              </w:rPr>
              <w:t>::OperationNotSupported,</w:t>
            </w:r>
            <w:r>
              <w:rPr>
                <w:snapToGrid w:val="0"/>
              </w:rPr>
              <w:br/>
            </w:r>
            <w:r>
              <w:t>GenericIRPManagementSystem::ParameterNotSupported,</w:t>
            </w:r>
            <w:r>
              <w:br/>
              <w:t>GenericIRPManagementSystem::InvalidParameter</w:t>
            </w:r>
            <w:r>
              <w:rPr>
                <w:snapToGrid w:val="0"/>
              </w:rPr>
              <w:t>,</w:t>
            </w:r>
            <w:r>
              <w:rPr>
                <w:snapToGrid w:val="0"/>
              </w:rPr>
              <w:br/>
              <w:t>UndefinedMOException</w:t>
            </w:r>
            <w:r>
              <w:t>,</w:t>
            </w:r>
            <w:r>
              <w:br/>
              <w:t>IllegalDNFormatException,</w:t>
            </w:r>
            <w:r>
              <w:br/>
              <w:t>DuplicateMO,</w:t>
            </w:r>
            <w:r>
              <w:br/>
            </w:r>
            <w:r>
              <w:rPr>
                <w:snapToGrid w:val="0"/>
              </w:rPr>
              <w:t>CreateNotAllowed,</w:t>
            </w:r>
            <w:r>
              <w:rPr>
                <w:snapToGrid w:val="0"/>
              </w:rPr>
              <w:br/>
              <w:t>ObjectClassMismatch,</w:t>
            </w:r>
          </w:p>
          <w:p w14:paraId="21C67BD1" w14:textId="77777777" w:rsidR="00BA0AAB" w:rsidRDefault="00BA0AAB" w:rsidP="00A466A0">
            <w:pPr>
              <w:pStyle w:val="TAL"/>
              <w:keepNext w:val="0"/>
              <w:keepLines w:val="0"/>
              <w:rPr>
                <w:snapToGrid w:val="0"/>
                <w:lang w:eastAsia="zh-CN"/>
              </w:rPr>
            </w:pPr>
            <w:r>
              <w:rPr>
                <w:snapToGrid w:val="0"/>
              </w:rPr>
              <w:t>NoSuchObjectClass</w:t>
            </w:r>
            <w:r>
              <w:rPr>
                <w:rFonts w:hint="eastAsia"/>
                <w:snapToGrid w:val="0"/>
                <w:lang w:eastAsia="zh-CN"/>
              </w:rPr>
              <w:t>,</w:t>
            </w:r>
          </w:p>
          <w:p w14:paraId="5688CB7A" w14:textId="77777777" w:rsidR="00BA0AAB" w:rsidRDefault="00BA0AAB" w:rsidP="00A466A0">
            <w:pPr>
              <w:pStyle w:val="TAL"/>
              <w:keepNext w:val="0"/>
              <w:keepLines w:val="0"/>
              <w:rPr>
                <w:b/>
                <w:bCs/>
                <w:snapToGrid w:val="0"/>
              </w:rPr>
            </w:pPr>
            <w:r>
              <w:rPr>
                <w:rFonts w:hint="eastAsia"/>
                <w:lang w:eastAsia="zh-CN"/>
              </w:rPr>
              <w:t>P</w:t>
            </w:r>
            <w:r>
              <w:rPr>
                <w:rFonts w:hint="eastAsia"/>
              </w:rPr>
              <w:t>arentObject</w:t>
            </w:r>
            <w:r>
              <w:t>Does</w:t>
            </w:r>
            <w:r>
              <w:rPr>
                <w:rFonts w:hint="eastAsia"/>
              </w:rPr>
              <w:t>NotExist</w:t>
            </w:r>
          </w:p>
        </w:tc>
        <w:tc>
          <w:tcPr>
            <w:tcW w:w="1111" w:type="dxa"/>
          </w:tcPr>
          <w:p w14:paraId="58F2FD42" w14:textId="77777777" w:rsidR="00BA0AAB" w:rsidRDefault="00BA0AAB" w:rsidP="00A466A0">
            <w:pPr>
              <w:pStyle w:val="TAL"/>
              <w:keepNext w:val="0"/>
              <w:keepLines w:val="0"/>
              <w:jc w:val="center"/>
            </w:pPr>
            <w:r>
              <w:t>M</w:t>
            </w:r>
          </w:p>
        </w:tc>
      </w:tr>
    </w:tbl>
    <w:p w14:paraId="507EB810" w14:textId="77777777" w:rsidR="00BA0AAB" w:rsidRDefault="00BA0AAB" w:rsidP="00BA0AAB"/>
    <w:p w14:paraId="28682571" w14:textId="77777777" w:rsidR="00BA0AAB" w:rsidRDefault="00A55CA1" w:rsidP="00A55CA1">
      <w:pPr>
        <w:pStyle w:val="TH"/>
      </w:pPr>
      <w:r>
        <w:br w:type="page"/>
      </w:r>
      <w:r w:rsidR="00BA0AAB">
        <w:lastRenderedPageBreak/>
        <w:t xml:space="preserve">Table </w:t>
      </w:r>
      <w:r>
        <w:t>A.2.3.5</w:t>
      </w:r>
      <w:r w:rsidR="00BA0AAB">
        <w:t>: Mapping from IS deleteMo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279"/>
        <w:gridCol w:w="6346"/>
        <w:gridCol w:w="1130"/>
      </w:tblGrid>
      <w:tr w:rsidR="00BA0AAB" w14:paraId="32CE9AEF" w14:textId="77777777" w:rsidTr="00A466A0">
        <w:trPr>
          <w:cantSplit/>
          <w:tblHeader/>
        </w:trPr>
        <w:tc>
          <w:tcPr>
            <w:tcW w:w="0" w:type="dxa"/>
            <w:shd w:val="pct12" w:color="auto" w:fill="FFFFFF"/>
          </w:tcPr>
          <w:p w14:paraId="3E711B8B" w14:textId="77777777" w:rsidR="00BA0AAB" w:rsidRDefault="00BA0AAB" w:rsidP="00A466A0">
            <w:pPr>
              <w:pStyle w:val="TAH"/>
              <w:keepLines w:val="0"/>
            </w:pPr>
            <w:r>
              <w:t>IS Operation parameter</w:t>
            </w:r>
          </w:p>
        </w:tc>
        <w:tc>
          <w:tcPr>
            <w:tcW w:w="0" w:type="dxa"/>
            <w:shd w:val="pct12" w:color="auto" w:fill="FFFFFF"/>
          </w:tcPr>
          <w:p w14:paraId="143A85E1" w14:textId="77777777" w:rsidR="00BA0AAB" w:rsidRDefault="00BA0AAB" w:rsidP="00A466A0">
            <w:pPr>
              <w:pStyle w:val="TAH"/>
              <w:keepLines w:val="0"/>
            </w:pPr>
            <w:r>
              <w:t>SS Method parameter</w:t>
            </w:r>
          </w:p>
        </w:tc>
        <w:tc>
          <w:tcPr>
            <w:tcW w:w="0" w:type="dxa"/>
            <w:shd w:val="pct12" w:color="auto" w:fill="FFFFFF"/>
          </w:tcPr>
          <w:p w14:paraId="242ECF2C" w14:textId="77777777" w:rsidR="00BA0AAB" w:rsidRDefault="00BA0AAB" w:rsidP="00A466A0">
            <w:pPr>
              <w:pStyle w:val="TAH"/>
              <w:keepLines w:val="0"/>
            </w:pPr>
            <w:r>
              <w:t>Qualifier</w:t>
            </w:r>
          </w:p>
        </w:tc>
      </w:tr>
      <w:tr w:rsidR="00BA0AAB" w14:paraId="204AB741" w14:textId="77777777" w:rsidTr="00A466A0">
        <w:trPr>
          <w:cantSplit/>
        </w:trPr>
        <w:tc>
          <w:tcPr>
            <w:tcW w:w="0" w:type="dxa"/>
          </w:tcPr>
          <w:p w14:paraId="3B1A9565" w14:textId="77777777" w:rsidR="00BA0AAB" w:rsidRDefault="00BA0AAB" w:rsidP="00A466A0">
            <w:pPr>
              <w:pStyle w:val="TAL"/>
              <w:keepNext w:val="0"/>
              <w:keepLines w:val="0"/>
            </w:pPr>
            <w:r>
              <w:t>baseObjectInstance</w:t>
            </w:r>
          </w:p>
        </w:tc>
        <w:tc>
          <w:tcPr>
            <w:tcW w:w="0" w:type="dxa"/>
          </w:tcPr>
          <w:p w14:paraId="05E223FA" w14:textId="77777777" w:rsidR="00BA0AAB" w:rsidRDefault="00BA0AAB" w:rsidP="00A466A0">
            <w:pPr>
              <w:pStyle w:val="TAL"/>
              <w:keepNext w:val="0"/>
              <w:keepLines w:val="0"/>
              <w:tabs>
                <w:tab w:val="left" w:pos="750"/>
              </w:tabs>
            </w:pPr>
            <w:r w:rsidRPr="00D75038">
              <w:rPr>
                <w:snapToGrid w:val="0"/>
              </w:rPr>
              <w:t>GenericIRPManagementConstDefs</w:t>
            </w:r>
            <w:r>
              <w:rPr>
                <w:snapToGrid w:val="0"/>
              </w:rPr>
              <w:t>::</w:t>
            </w:r>
            <w:r>
              <w:t>DN base_object</w:t>
            </w:r>
          </w:p>
        </w:tc>
        <w:tc>
          <w:tcPr>
            <w:tcW w:w="0" w:type="dxa"/>
          </w:tcPr>
          <w:p w14:paraId="4F8AF0F5" w14:textId="77777777" w:rsidR="00BA0AAB" w:rsidRDefault="00BA0AAB" w:rsidP="00A466A0">
            <w:pPr>
              <w:pStyle w:val="TAL"/>
              <w:keepNext w:val="0"/>
              <w:keepLines w:val="0"/>
              <w:jc w:val="center"/>
            </w:pPr>
            <w:r>
              <w:t>M</w:t>
            </w:r>
          </w:p>
        </w:tc>
      </w:tr>
      <w:tr w:rsidR="00BA0AAB" w14:paraId="0789D7AF" w14:textId="77777777" w:rsidTr="00A466A0">
        <w:trPr>
          <w:cantSplit/>
        </w:trPr>
        <w:tc>
          <w:tcPr>
            <w:tcW w:w="0" w:type="dxa"/>
          </w:tcPr>
          <w:p w14:paraId="6D6500B1" w14:textId="77777777" w:rsidR="00BA0AAB" w:rsidRDefault="00BA0AAB" w:rsidP="00A466A0">
            <w:pPr>
              <w:pStyle w:val="TAL"/>
              <w:keepNext w:val="0"/>
              <w:keepLines w:val="0"/>
            </w:pPr>
            <w:r>
              <w:t>scope</w:t>
            </w:r>
          </w:p>
        </w:tc>
        <w:tc>
          <w:tcPr>
            <w:tcW w:w="0" w:type="dxa"/>
          </w:tcPr>
          <w:p w14:paraId="56D87C76" w14:textId="77777777" w:rsidR="00BA0AAB" w:rsidRDefault="00BA0AAB" w:rsidP="00A466A0">
            <w:pPr>
              <w:pStyle w:val="TAL"/>
              <w:keepNext w:val="0"/>
              <w:keepLines w:val="0"/>
            </w:pPr>
            <w:r>
              <w:t xml:space="preserve">SearchControl search_control </w:t>
            </w:r>
            <w:r>
              <w:rPr>
                <w:snapToGrid w:val="0"/>
              </w:rPr>
              <w:t>(</w:t>
            </w:r>
            <w:r>
              <w:t>SearchControl</w:t>
            </w:r>
            <w:r>
              <w:rPr>
                <w:snapToGrid w:val="0"/>
              </w:rPr>
              <w:t xml:space="preserve">.type and </w:t>
            </w:r>
            <w:r>
              <w:t>SearchControl</w:t>
            </w:r>
            <w:r>
              <w:rPr>
                <w:snapToGrid w:val="0"/>
              </w:rPr>
              <w:t>.level)</w:t>
            </w:r>
          </w:p>
        </w:tc>
        <w:tc>
          <w:tcPr>
            <w:tcW w:w="0" w:type="dxa"/>
          </w:tcPr>
          <w:p w14:paraId="4A2BA5F0" w14:textId="77777777" w:rsidR="00BA0AAB" w:rsidRDefault="00BA0AAB" w:rsidP="00A466A0">
            <w:pPr>
              <w:pStyle w:val="TAL"/>
              <w:keepNext w:val="0"/>
              <w:keepLines w:val="0"/>
              <w:jc w:val="center"/>
            </w:pPr>
            <w:r>
              <w:rPr>
                <w:snapToGrid w:val="0"/>
              </w:rPr>
              <w:t>M</w:t>
            </w:r>
          </w:p>
        </w:tc>
      </w:tr>
      <w:tr w:rsidR="00BA0AAB" w14:paraId="1CCFA90E" w14:textId="77777777" w:rsidTr="00A466A0">
        <w:trPr>
          <w:cantSplit/>
        </w:trPr>
        <w:tc>
          <w:tcPr>
            <w:tcW w:w="0" w:type="dxa"/>
          </w:tcPr>
          <w:p w14:paraId="4E2412D7" w14:textId="77777777" w:rsidR="00BA0AAB" w:rsidRDefault="00BA0AAB" w:rsidP="00A466A0">
            <w:pPr>
              <w:pStyle w:val="TAL"/>
              <w:keepNext w:val="0"/>
              <w:keepLines w:val="0"/>
            </w:pPr>
            <w:r>
              <w:t>filter</w:t>
            </w:r>
          </w:p>
        </w:tc>
        <w:tc>
          <w:tcPr>
            <w:tcW w:w="0" w:type="dxa"/>
          </w:tcPr>
          <w:p w14:paraId="58F399C5" w14:textId="77777777" w:rsidR="00BA0AAB" w:rsidRDefault="00BA0AAB" w:rsidP="00A466A0">
            <w:pPr>
              <w:pStyle w:val="TAL"/>
              <w:keepNext w:val="0"/>
              <w:keepLines w:val="0"/>
              <w:rPr>
                <w:snapToGrid w:val="0"/>
              </w:rPr>
            </w:pPr>
            <w:r>
              <w:t>SearchControl search_control (SearchControl.filter)</w:t>
            </w:r>
          </w:p>
        </w:tc>
        <w:tc>
          <w:tcPr>
            <w:tcW w:w="0" w:type="dxa"/>
          </w:tcPr>
          <w:p w14:paraId="145F0857" w14:textId="77777777" w:rsidR="00BA0AAB" w:rsidRDefault="00BA0AAB" w:rsidP="00A466A0">
            <w:pPr>
              <w:pStyle w:val="TAL"/>
              <w:keepNext w:val="0"/>
              <w:keepLines w:val="0"/>
              <w:jc w:val="center"/>
              <w:rPr>
                <w:snapToGrid w:val="0"/>
              </w:rPr>
            </w:pPr>
            <w:r>
              <w:rPr>
                <w:snapToGrid w:val="0"/>
              </w:rPr>
              <w:t>M</w:t>
            </w:r>
          </w:p>
        </w:tc>
      </w:tr>
      <w:tr w:rsidR="00BA0AAB" w14:paraId="35B21E66" w14:textId="77777777" w:rsidTr="00A466A0">
        <w:trPr>
          <w:cantSplit/>
        </w:trPr>
        <w:tc>
          <w:tcPr>
            <w:tcW w:w="0" w:type="dxa"/>
          </w:tcPr>
          <w:p w14:paraId="65954172" w14:textId="77777777" w:rsidR="00BA0AAB" w:rsidRDefault="00BA0AAB" w:rsidP="00A466A0">
            <w:pPr>
              <w:pStyle w:val="TAL"/>
              <w:keepNext w:val="0"/>
              <w:keepLines w:val="0"/>
            </w:pPr>
            <w:r>
              <w:t>deletionList</w:t>
            </w:r>
          </w:p>
        </w:tc>
        <w:tc>
          <w:tcPr>
            <w:tcW w:w="0" w:type="dxa"/>
          </w:tcPr>
          <w:p w14:paraId="29FC9792" w14:textId="77777777" w:rsidR="00BA0AAB" w:rsidRDefault="00BA0AAB" w:rsidP="00A466A0">
            <w:pPr>
              <w:pStyle w:val="TAL"/>
              <w:keepNext w:val="0"/>
              <w:keepLines w:val="0"/>
              <w:rPr>
                <w:rFonts w:ascii="Helvetica" w:hAnsi="Helvetica"/>
              </w:rPr>
            </w:pPr>
            <w:r>
              <w:rPr>
                <w:snapToGrid w:val="0"/>
              </w:rPr>
              <w:t xml:space="preserve">Return value of type </w:t>
            </w:r>
            <w:r>
              <w:t xml:space="preserve">DeleteResultIterator </w:t>
            </w:r>
            <w:r>
              <w:rPr>
                <w:snapToGrid w:val="0"/>
              </w:rPr>
              <w:t xml:space="preserve">- </w:t>
            </w:r>
            <w:r>
              <w:t>parameter out ResultSet fetched_elements of method next_basic_cm_informations</w:t>
            </w:r>
          </w:p>
        </w:tc>
        <w:tc>
          <w:tcPr>
            <w:tcW w:w="0" w:type="dxa"/>
          </w:tcPr>
          <w:p w14:paraId="5A4F77C1" w14:textId="77777777" w:rsidR="00BA0AAB" w:rsidRDefault="00BA0AAB" w:rsidP="00A466A0">
            <w:pPr>
              <w:pStyle w:val="TAL"/>
              <w:keepNext w:val="0"/>
              <w:keepLines w:val="0"/>
              <w:jc w:val="center"/>
            </w:pPr>
            <w:r>
              <w:t>M</w:t>
            </w:r>
          </w:p>
        </w:tc>
      </w:tr>
      <w:tr w:rsidR="00BA0AAB" w14:paraId="6C9A5CC6" w14:textId="77777777" w:rsidTr="00A466A0">
        <w:trPr>
          <w:cantSplit/>
        </w:trPr>
        <w:tc>
          <w:tcPr>
            <w:tcW w:w="0" w:type="dxa"/>
          </w:tcPr>
          <w:p w14:paraId="0D450F7E" w14:textId="77777777" w:rsidR="00BA0AAB" w:rsidRDefault="00BA0AAB" w:rsidP="00A466A0">
            <w:pPr>
              <w:pStyle w:val="TAL"/>
              <w:keepNext w:val="0"/>
              <w:keepLines w:val="0"/>
            </w:pPr>
            <w:r>
              <w:t>status</w:t>
            </w:r>
          </w:p>
        </w:tc>
        <w:tc>
          <w:tcPr>
            <w:tcW w:w="0" w:type="dxa"/>
          </w:tcPr>
          <w:p w14:paraId="2D6FFF7C" w14:textId="77777777" w:rsidR="00BA0AAB" w:rsidRDefault="00BA0AAB" w:rsidP="00A466A0">
            <w:pPr>
              <w:pStyle w:val="TAL"/>
              <w:keepNext w:val="0"/>
              <w:keepLines w:val="0"/>
            </w:pPr>
            <w:r>
              <w:rPr>
                <w:snapToGrid w:val="0"/>
              </w:rPr>
              <w:t xml:space="preserve">Return value of type </w:t>
            </w:r>
            <w:r>
              <w:t xml:space="preserve">DeleteResultIterator </w:t>
            </w:r>
            <w:r>
              <w:rPr>
                <w:snapToGrid w:val="0"/>
              </w:rPr>
              <w:t xml:space="preserve">- </w:t>
            </w:r>
            <w:r>
              <w:t>parameter out DeleteErrorSeq fetched_delete_errors of method next_delete_errors</w:t>
            </w:r>
          </w:p>
          <w:p w14:paraId="3CA9000E" w14:textId="77777777" w:rsidR="00BA0AAB" w:rsidRDefault="00BA0AAB" w:rsidP="00A466A0">
            <w:pPr>
              <w:pStyle w:val="TAL"/>
              <w:keepNext w:val="0"/>
              <w:keepLines w:val="0"/>
              <w:rPr>
                <w:snapToGrid w:val="0"/>
              </w:rPr>
            </w:pPr>
            <w:r>
              <w:rPr>
                <w:snapToGrid w:val="0"/>
              </w:rPr>
              <w:t>Exceptions:</w:t>
            </w:r>
          </w:p>
          <w:p w14:paraId="3A73E1EB" w14:textId="77777777" w:rsidR="00BA0AAB" w:rsidRDefault="00BA0AAB" w:rsidP="00A466A0">
            <w:pPr>
              <w:pStyle w:val="TAL"/>
              <w:keepNext w:val="0"/>
              <w:keepLines w:val="0"/>
              <w:rPr>
                <w:snapToGrid w:val="0"/>
              </w:rPr>
            </w:pPr>
            <w:r>
              <w:t>DeleteManagedObjects,</w:t>
            </w:r>
            <w:r>
              <w:br/>
              <w:t>GenericIRPManagementSystem</w:t>
            </w:r>
            <w:r>
              <w:rPr>
                <w:snapToGrid w:val="0"/>
              </w:rPr>
              <w:t>::OperationNotSupported,</w:t>
            </w:r>
            <w:r>
              <w:rPr>
                <w:snapToGrid w:val="0"/>
              </w:rPr>
              <w:br/>
            </w:r>
            <w:r>
              <w:t>GenericIRPManagementSystem::InvalidParameter</w:t>
            </w:r>
            <w:r>
              <w:rPr>
                <w:snapToGrid w:val="0"/>
              </w:rPr>
              <w:t>,</w:t>
            </w:r>
            <w:r>
              <w:rPr>
                <w:snapToGrid w:val="0"/>
              </w:rPr>
              <w:br/>
              <w:t>UndefinedMoException,</w:t>
            </w:r>
            <w:r>
              <w:rPr>
                <w:snapToGrid w:val="0"/>
              </w:rPr>
              <w:br/>
              <w:t>IllegalDNFormatException,</w:t>
            </w:r>
            <w:r>
              <w:rPr>
                <w:snapToGrid w:val="0"/>
              </w:rPr>
              <w:br/>
              <w:t>UndefinedScopeException,</w:t>
            </w:r>
            <w:r>
              <w:rPr>
                <w:snapToGrid w:val="0"/>
              </w:rPr>
              <w:br/>
              <w:t>IllegalScopeTypeException,</w:t>
            </w:r>
            <w:r>
              <w:rPr>
                <w:snapToGrid w:val="0"/>
              </w:rPr>
              <w:br/>
              <w:t>IllegalScopeLevelException,</w:t>
            </w:r>
            <w:r>
              <w:rPr>
                <w:snapToGrid w:val="0"/>
              </w:rPr>
              <w:br/>
              <w:t>IllegalFilterFormatException,</w:t>
            </w:r>
            <w:r>
              <w:rPr>
                <w:snapToGrid w:val="0"/>
              </w:rPr>
              <w:br/>
              <w:t>FilterComplexityLimit</w:t>
            </w:r>
          </w:p>
        </w:tc>
        <w:tc>
          <w:tcPr>
            <w:tcW w:w="0" w:type="dxa"/>
          </w:tcPr>
          <w:p w14:paraId="0AAEBD21" w14:textId="77777777" w:rsidR="00BA0AAB" w:rsidRDefault="00BA0AAB" w:rsidP="00A466A0">
            <w:pPr>
              <w:pStyle w:val="TAL"/>
              <w:keepNext w:val="0"/>
              <w:keepLines w:val="0"/>
              <w:jc w:val="center"/>
            </w:pPr>
            <w:r>
              <w:t>M</w:t>
            </w:r>
          </w:p>
        </w:tc>
      </w:tr>
    </w:tbl>
    <w:p w14:paraId="78E60433" w14:textId="77777777" w:rsidR="00BA0AAB" w:rsidRDefault="00BA0AAB" w:rsidP="00BA0AAB"/>
    <w:p w14:paraId="2B3C0480" w14:textId="77777777" w:rsidR="00BA0AAB" w:rsidRDefault="00BA0AAB" w:rsidP="00A55CA1">
      <w:pPr>
        <w:pStyle w:val="TH"/>
      </w:pPr>
      <w:r>
        <w:t xml:space="preserve">Table </w:t>
      </w:r>
      <w:r w:rsidR="00A55CA1">
        <w:t>A.2.3.6</w:t>
      </w:r>
      <w:r>
        <w:t>: Mapping from IS setMoAttributes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279"/>
        <w:gridCol w:w="6346"/>
        <w:gridCol w:w="1130"/>
      </w:tblGrid>
      <w:tr w:rsidR="00BA0AAB" w14:paraId="1CE0E704" w14:textId="77777777" w:rsidTr="00A466A0">
        <w:trPr>
          <w:cantSplit/>
          <w:tblHeader/>
        </w:trPr>
        <w:tc>
          <w:tcPr>
            <w:tcW w:w="0" w:type="dxa"/>
            <w:shd w:val="pct12" w:color="auto" w:fill="FFFFFF"/>
          </w:tcPr>
          <w:p w14:paraId="38857299" w14:textId="77777777" w:rsidR="00BA0AAB" w:rsidRDefault="00BA0AAB" w:rsidP="00A466A0">
            <w:pPr>
              <w:pStyle w:val="TAH"/>
              <w:keepLines w:val="0"/>
            </w:pPr>
            <w:r>
              <w:t>IS Operation parameter</w:t>
            </w:r>
          </w:p>
        </w:tc>
        <w:tc>
          <w:tcPr>
            <w:tcW w:w="0" w:type="dxa"/>
            <w:shd w:val="pct12" w:color="auto" w:fill="FFFFFF"/>
          </w:tcPr>
          <w:p w14:paraId="728A3816" w14:textId="77777777" w:rsidR="00BA0AAB" w:rsidRDefault="00BA0AAB" w:rsidP="00A466A0">
            <w:pPr>
              <w:pStyle w:val="TAH"/>
              <w:keepLines w:val="0"/>
            </w:pPr>
            <w:r>
              <w:t>SS Method parameter</w:t>
            </w:r>
          </w:p>
        </w:tc>
        <w:tc>
          <w:tcPr>
            <w:tcW w:w="0" w:type="dxa"/>
            <w:shd w:val="pct12" w:color="auto" w:fill="FFFFFF"/>
          </w:tcPr>
          <w:p w14:paraId="3B96A266" w14:textId="77777777" w:rsidR="00BA0AAB" w:rsidRDefault="00BA0AAB" w:rsidP="00A466A0">
            <w:pPr>
              <w:pStyle w:val="TAH"/>
              <w:keepLines w:val="0"/>
            </w:pPr>
            <w:r>
              <w:t>Qualifier</w:t>
            </w:r>
          </w:p>
        </w:tc>
      </w:tr>
      <w:tr w:rsidR="00BA0AAB" w14:paraId="317020DB" w14:textId="77777777" w:rsidTr="00A466A0">
        <w:trPr>
          <w:cantSplit/>
        </w:trPr>
        <w:tc>
          <w:tcPr>
            <w:tcW w:w="0" w:type="dxa"/>
          </w:tcPr>
          <w:p w14:paraId="7B0B54A0" w14:textId="77777777" w:rsidR="00BA0AAB" w:rsidRDefault="00BA0AAB" w:rsidP="00A466A0">
            <w:pPr>
              <w:pStyle w:val="TAL"/>
              <w:keepNext w:val="0"/>
              <w:keepLines w:val="0"/>
            </w:pPr>
            <w:r>
              <w:t>baseObjectInstance</w:t>
            </w:r>
          </w:p>
        </w:tc>
        <w:tc>
          <w:tcPr>
            <w:tcW w:w="0" w:type="dxa"/>
          </w:tcPr>
          <w:p w14:paraId="7CBA6599" w14:textId="77777777" w:rsidR="00BA0AAB" w:rsidRDefault="00BA0AAB" w:rsidP="00A466A0">
            <w:pPr>
              <w:pStyle w:val="TAL"/>
              <w:keepNext w:val="0"/>
              <w:keepLines w:val="0"/>
              <w:tabs>
                <w:tab w:val="left" w:pos="750"/>
              </w:tabs>
            </w:pPr>
            <w:r w:rsidRPr="00D75038">
              <w:rPr>
                <w:snapToGrid w:val="0"/>
              </w:rPr>
              <w:t>GenericIRPManagementConstDefs</w:t>
            </w:r>
            <w:r>
              <w:rPr>
                <w:snapToGrid w:val="0"/>
              </w:rPr>
              <w:t>::</w:t>
            </w:r>
            <w:r>
              <w:t>DN base_object</w:t>
            </w:r>
          </w:p>
        </w:tc>
        <w:tc>
          <w:tcPr>
            <w:tcW w:w="0" w:type="dxa"/>
          </w:tcPr>
          <w:p w14:paraId="15D898F1" w14:textId="77777777" w:rsidR="00BA0AAB" w:rsidRDefault="00BA0AAB" w:rsidP="00A466A0">
            <w:pPr>
              <w:pStyle w:val="TAL"/>
              <w:keepNext w:val="0"/>
              <w:keepLines w:val="0"/>
              <w:jc w:val="center"/>
            </w:pPr>
            <w:r>
              <w:t>M</w:t>
            </w:r>
          </w:p>
        </w:tc>
      </w:tr>
      <w:tr w:rsidR="00BA0AAB" w14:paraId="189905C2" w14:textId="77777777" w:rsidTr="00A466A0">
        <w:trPr>
          <w:cantSplit/>
        </w:trPr>
        <w:tc>
          <w:tcPr>
            <w:tcW w:w="0" w:type="dxa"/>
          </w:tcPr>
          <w:p w14:paraId="35A93A17" w14:textId="77777777" w:rsidR="00BA0AAB" w:rsidRDefault="00BA0AAB" w:rsidP="00A466A0">
            <w:pPr>
              <w:pStyle w:val="TAL"/>
              <w:keepNext w:val="0"/>
              <w:keepLines w:val="0"/>
            </w:pPr>
            <w:r>
              <w:t>scope</w:t>
            </w:r>
          </w:p>
        </w:tc>
        <w:tc>
          <w:tcPr>
            <w:tcW w:w="0" w:type="dxa"/>
          </w:tcPr>
          <w:p w14:paraId="3826579A" w14:textId="77777777" w:rsidR="00BA0AAB" w:rsidRDefault="00BA0AAB" w:rsidP="00A466A0">
            <w:pPr>
              <w:pStyle w:val="TAL"/>
              <w:keepNext w:val="0"/>
              <w:keepLines w:val="0"/>
            </w:pPr>
            <w:r>
              <w:t xml:space="preserve">SearchControl search_control </w:t>
            </w:r>
            <w:r>
              <w:rPr>
                <w:snapToGrid w:val="0"/>
              </w:rPr>
              <w:t>(</w:t>
            </w:r>
            <w:r>
              <w:t>SearchControl</w:t>
            </w:r>
            <w:r>
              <w:rPr>
                <w:snapToGrid w:val="0"/>
              </w:rPr>
              <w:t xml:space="preserve">.type and </w:t>
            </w:r>
            <w:r>
              <w:t>SearchControl</w:t>
            </w:r>
            <w:r>
              <w:rPr>
                <w:snapToGrid w:val="0"/>
              </w:rPr>
              <w:t>.level)</w:t>
            </w:r>
          </w:p>
        </w:tc>
        <w:tc>
          <w:tcPr>
            <w:tcW w:w="0" w:type="dxa"/>
          </w:tcPr>
          <w:p w14:paraId="31FB8138" w14:textId="77777777" w:rsidR="00BA0AAB" w:rsidRDefault="00BA0AAB" w:rsidP="00A466A0">
            <w:pPr>
              <w:pStyle w:val="TAL"/>
              <w:keepNext w:val="0"/>
              <w:keepLines w:val="0"/>
              <w:jc w:val="center"/>
            </w:pPr>
            <w:r>
              <w:rPr>
                <w:snapToGrid w:val="0"/>
              </w:rPr>
              <w:t>M</w:t>
            </w:r>
          </w:p>
        </w:tc>
      </w:tr>
      <w:tr w:rsidR="00BA0AAB" w14:paraId="4CF2CD89" w14:textId="77777777" w:rsidTr="00A466A0">
        <w:trPr>
          <w:cantSplit/>
        </w:trPr>
        <w:tc>
          <w:tcPr>
            <w:tcW w:w="0" w:type="dxa"/>
          </w:tcPr>
          <w:p w14:paraId="417E90BC" w14:textId="77777777" w:rsidR="00BA0AAB" w:rsidRDefault="00BA0AAB" w:rsidP="00A466A0">
            <w:pPr>
              <w:pStyle w:val="TAL"/>
              <w:keepNext w:val="0"/>
              <w:keepLines w:val="0"/>
            </w:pPr>
            <w:r>
              <w:t>filter</w:t>
            </w:r>
          </w:p>
        </w:tc>
        <w:tc>
          <w:tcPr>
            <w:tcW w:w="0" w:type="dxa"/>
          </w:tcPr>
          <w:p w14:paraId="2F834B0C" w14:textId="77777777" w:rsidR="00BA0AAB" w:rsidRDefault="00BA0AAB" w:rsidP="00A466A0">
            <w:pPr>
              <w:pStyle w:val="TAL"/>
              <w:keepNext w:val="0"/>
              <w:keepLines w:val="0"/>
              <w:rPr>
                <w:snapToGrid w:val="0"/>
              </w:rPr>
            </w:pPr>
            <w:r>
              <w:t>SearchControl search_control (SearchControl.filter)</w:t>
            </w:r>
          </w:p>
        </w:tc>
        <w:tc>
          <w:tcPr>
            <w:tcW w:w="0" w:type="dxa"/>
          </w:tcPr>
          <w:p w14:paraId="5AE2E187" w14:textId="77777777" w:rsidR="00BA0AAB" w:rsidRDefault="00BA0AAB" w:rsidP="00A466A0">
            <w:pPr>
              <w:pStyle w:val="TAL"/>
              <w:keepNext w:val="0"/>
              <w:keepLines w:val="0"/>
              <w:jc w:val="center"/>
              <w:rPr>
                <w:snapToGrid w:val="0"/>
              </w:rPr>
            </w:pPr>
            <w:r>
              <w:rPr>
                <w:snapToGrid w:val="0"/>
              </w:rPr>
              <w:t>M</w:t>
            </w:r>
          </w:p>
        </w:tc>
      </w:tr>
      <w:tr w:rsidR="00BA0AAB" w14:paraId="01D2CACF" w14:textId="77777777" w:rsidTr="00A466A0">
        <w:trPr>
          <w:cantSplit/>
        </w:trPr>
        <w:tc>
          <w:tcPr>
            <w:tcW w:w="0" w:type="dxa"/>
          </w:tcPr>
          <w:p w14:paraId="19C3E447" w14:textId="77777777" w:rsidR="00BA0AAB" w:rsidRDefault="00BA0AAB" w:rsidP="00A466A0">
            <w:pPr>
              <w:pStyle w:val="TAL"/>
              <w:keepNext w:val="0"/>
              <w:keepLines w:val="0"/>
            </w:pPr>
            <w:r>
              <w:t>modificationList</w:t>
            </w:r>
          </w:p>
        </w:tc>
        <w:tc>
          <w:tcPr>
            <w:tcW w:w="0" w:type="dxa"/>
          </w:tcPr>
          <w:p w14:paraId="0B1933AA" w14:textId="77777777" w:rsidR="00BA0AAB" w:rsidRDefault="00BA0AAB" w:rsidP="00A466A0">
            <w:pPr>
              <w:pStyle w:val="TAL"/>
              <w:keepNext w:val="0"/>
              <w:keepLines w:val="0"/>
              <w:rPr>
                <w:rFonts w:ascii="Helvetica" w:hAnsi="Helvetica"/>
              </w:rPr>
            </w:pPr>
            <w:r>
              <w:t>AttributeModificationSet modifications</w:t>
            </w:r>
          </w:p>
        </w:tc>
        <w:tc>
          <w:tcPr>
            <w:tcW w:w="0" w:type="dxa"/>
          </w:tcPr>
          <w:p w14:paraId="60DFB941" w14:textId="77777777" w:rsidR="00BA0AAB" w:rsidRDefault="00BA0AAB" w:rsidP="00A466A0">
            <w:pPr>
              <w:pStyle w:val="TAL"/>
              <w:keepNext w:val="0"/>
              <w:keepLines w:val="0"/>
              <w:jc w:val="center"/>
            </w:pPr>
            <w:r>
              <w:t>M</w:t>
            </w:r>
          </w:p>
        </w:tc>
      </w:tr>
      <w:tr w:rsidR="00BA0AAB" w14:paraId="07CFDB95" w14:textId="77777777" w:rsidTr="00A466A0">
        <w:trPr>
          <w:cantSplit/>
        </w:trPr>
        <w:tc>
          <w:tcPr>
            <w:tcW w:w="0" w:type="dxa"/>
          </w:tcPr>
          <w:p w14:paraId="0EBB12A9" w14:textId="77777777" w:rsidR="00BA0AAB" w:rsidRDefault="00BA0AAB" w:rsidP="00A466A0">
            <w:pPr>
              <w:pStyle w:val="TAL"/>
              <w:keepNext w:val="0"/>
              <w:keepLines w:val="0"/>
            </w:pPr>
            <w:r>
              <w:t>modificationListOut</w:t>
            </w:r>
          </w:p>
        </w:tc>
        <w:tc>
          <w:tcPr>
            <w:tcW w:w="0" w:type="dxa"/>
          </w:tcPr>
          <w:p w14:paraId="39C79E5C" w14:textId="77777777" w:rsidR="00BA0AAB" w:rsidRDefault="00BA0AAB" w:rsidP="00A466A0">
            <w:pPr>
              <w:pStyle w:val="TAL"/>
              <w:keepNext w:val="0"/>
              <w:keepLines w:val="0"/>
            </w:pPr>
            <w:r>
              <w:t xml:space="preserve">Return value of type ModifyResultIterator </w:t>
            </w:r>
            <w:r>
              <w:rPr>
                <w:snapToGrid w:val="0"/>
              </w:rPr>
              <w:t xml:space="preserve">- </w:t>
            </w:r>
            <w:r>
              <w:t>parameter out ResultSet fetched_elements of method next_basic_cm_informations</w:t>
            </w:r>
          </w:p>
        </w:tc>
        <w:tc>
          <w:tcPr>
            <w:tcW w:w="0" w:type="dxa"/>
          </w:tcPr>
          <w:p w14:paraId="3A130C69" w14:textId="77777777" w:rsidR="00BA0AAB" w:rsidRDefault="00BA0AAB" w:rsidP="00A466A0">
            <w:pPr>
              <w:pStyle w:val="TAL"/>
              <w:keepNext w:val="0"/>
              <w:keepLines w:val="0"/>
              <w:jc w:val="center"/>
            </w:pPr>
            <w:r>
              <w:t>M</w:t>
            </w:r>
          </w:p>
        </w:tc>
      </w:tr>
      <w:tr w:rsidR="00BA0AAB" w14:paraId="2A6DFBAD" w14:textId="77777777" w:rsidTr="00A466A0">
        <w:trPr>
          <w:cantSplit/>
        </w:trPr>
        <w:tc>
          <w:tcPr>
            <w:tcW w:w="0" w:type="dxa"/>
          </w:tcPr>
          <w:p w14:paraId="4C27A8E3" w14:textId="77777777" w:rsidR="00BA0AAB" w:rsidRDefault="00BA0AAB" w:rsidP="00A466A0">
            <w:pPr>
              <w:pStyle w:val="TAL"/>
              <w:keepNext w:val="0"/>
              <w:keepLines w:val="0"/>
            </w:pPr>
            <w:r>
              <w:t>status</w:t>
            </w:r>
          </w:p>
        </w:tc>
        <w:tc>
          <w:tcPr>
            <w:tcW w:w="0" w:type="dxa"/>
          </w:tcPr>
          <w:p w14:paraId="2886EA6D" w14:textId="77777777" w:rsidR="00BA0AAB" w:rsidRDefault="00BA0AAB" w:rsidP="00A466A0">
            <w:pPr>
              <w:pStyle w:val="TAL"/>
              <w:keepNext w:val="0"/>
              <w:keepLines w:val="0"/>
              <w:rPr>
                <w:snapToGrid w:val="0"/>
              </w:rPr>
            </w:pPr>
            <w:r>
              <w:t xml:space="preserve">Return value of type ModifyResultIterator </w:t>
            </w:r>
            <w:r>
              <w:rPr>
                <w:snapToGrid w:val="0"/>
              </w:rPr>
              <w:t xml:space="preserve">- </w:t>
            </w:r>
            <w:r>
              <w:t>parameter out ModifyAttributeErrorsSeq fetched_modify_errors of method next_modify_errors</w:t>
            </w:r>
          </w:p>
          <w:p w14:paraId="5ADC28E5" w14:textId="77777777" w:rsidR="00BA0AAB" w:rsidRDefault="00BA0AAB" w:rsidP="00A466A0">
            <w:pPr>
              <w:pStyle w:val="TAL"/>
              <w:keepNext w:val="0"/>
              <w:keepLines w:val="0"/>
              <w:rPr>
                <w:snapToGrid w:val="0"/>
              </w:rPr>
            </w:pPr>
            <w:r>
              <w:rPr>
                <w:snapToGrid w:val="0"/>
              </w:rPr>
              <w:t>Exceptions:</w:t>
            </w:r>
          </w:p>
          <w:p w14:paraId="4B19B61A" w14:textId="77777777" w:rsidR="00BA0AAB" w:rsidRDefault="00BA0AAB" w:rsidP="00A466A0">
            <w:pPr>
              <w:pStyle w:val="TAL"/>
              <w:keepNext w:val="0"/>
              <w:keepLines w:val="0"/>
              <w:rPr>
                <w:snapToGrid w:val="0"/>
              </w:rPr>
            </w:pPr>
            <w:r>
              <w:t>ModifyManagedObjects,</w:t>
            </w:r>
            <w:r>
              <w:br/>
              <w:t>GenericIRPManagementSystem</w:t>
            </w:r>
            <w:r>
              <w:rPr>
                <w:snapToGrid w:val="0"/>
              </w:rPr>
              <w:t>::OperationNotSupported,</w:t>
            </w:r>
            <w:r>
              <w:rPr>
                <w:snapToGrid w:val="0"/>
              </w:rPr>
              <w:br/>
            </w:r>
            <w:r>
              <w:t>GenericIRPManagementSystem::InvalidParameter</w:t>
            </w:r>
            <w:r>
              <w:rPr>
                <w:snapToGrid w:val="0"/>
              </w:rPr>
              <w:t>,</w:t>
            </w:r>
            <w:r>
              <w:rPr>
                <w:snapToGrid w:val="0"/>
              </w:rPr>
              <w:br/>
              <w:t>UndefinedMoException,</w:t>
            </w:r>
            <w:r>
              <w:rPr>
                <w:snapToGrid w:val="0"/>
              </w:rPr>
              <w:br/>
              <w:t>IllegalDNFormatException,</w:t>
            </w:r>
            <w:r>
              <w:rPr>
                <w:snapToGrid w:val="0"/>
              </w:rPr>
              <w:br/>
              <w:t>UndefinedScopeException,</w:t>
            </w:r>
            <w:r>
              <w:rPr>
                <w:snapToGrid w:val="0"/>
              </w:rPr>
              <w:br/>
              <w:t>IllegalScopeTypeException,</w:t>
            </w:r>
            <w:r>
              <w:rPr>
                <w:snapToGrid w:val="0"/>
              </w:rPr>
              <w:br/>
              <w:t>IllegalScopeLevelException,</w:t>
            </w:r>
            <w:r>
              <w:rPr>
                <w:snapToGrid w:val="0"/>
              </w:rPr>
              <w:br/>
              <w:t>IllegalFilterFormatException,</w:t>
            </w:r>
            <w:r>
              <w:rPr>
                <w:snapToGrid w:val="0"/>
              </w:rPr>
              <w:br/>
              <w:t>FilterComplexityLimit</w:t>
            </w:r>
          </w:p>
        </w:tc>
        <w:tc>
          <w:tcPr>
            <w:tcW w:w="0" w:type="dxa"/>
          </w:tcPr>
          <w:p w14:paraId="346BE647" w14:textId="77777777" w:rsidR="00BA0AAB" w:rsidRDefault="00BA0AAB" w:rsidP="00A466A0">
            <w:pPr>
              <w:pStyle w:val="TAL"/>
              <w:keepNext w:val="0"/>
              <w:keepLines w:val="0"/>
              <w:jc w:val="center"/>
            </w:pPr>
            <w:r>
              <w:t>M</w:t>
            </w:r>
          </w:p>
        </w:tc>
      </w:tr>
    </w:tbl>
    <w:p w14:paraId="585CD312" w14:textId="77777777" w:rsidR="00BA0AAB" w:rsidRDefault="00BA0AAB" w:rsidP="00BA0AAB"/>
    <w:p w14:paraId="7C1A2E5B" w14:textId="77777777" w:rsidR="00BA0AAB" w:rsidRDefault="00BA0AAB" w:rsidP="0054369E">
      <w:pPr>
        <w:pStyle w:val="Heading1"/>
      </w:pPr>
      <w:r>
        <w:br w:type="page"/>
      </w:r>
      <w:bookmarkStart w:id="22" w:name="_Toc335998802"/>
      <w:r w:rsidR="0054369E">
        <w:lastRenderedPageBreak/>
        <w:t>A.3</w:t>
      </w:r>
      <w:r w:rsidR="0054369E">
        <w:tab/>
      </w:r>
      <w:r w:rsidR="002C279D">
        <w:t>Solution Set definitions</w:t>
      </w:r>
      <w:bookmarkEnd w:id="22"/>
    </w:p>
    <w:p w14:paraId="13714A94" w14:textId="77777777" w:rsidR="002C279D" w:rsidRPr="007F10CC" w:rsidRDefault="002C279D" w:rsidP="002C279D">
      <w:pPr>
        <w:pStyle w:val="Heading2"/>
      </w:pPr>
      <w:bookmarkStart w:id="23" w:name="_Toc335998803"/>
      <w:r>
        <w:t>A.3.1</w:t>
      </w:r>
      <w:r w:rsidRPr="007F10CC">
        <w:tab/>
      </w:r>
      <w:r>
        <w:t>IDL definition structure</w:t>
      </w:r>
      <w:bookmarkEnd w:id="23"/>
    </w:p>
    <w:p w14:paraId="7C46CA6E" w14:textId="77777777" w:rsidR="002C279D" w:rsidRDefault="002C279D" w:rsidP="002C279D">
      <w:r>
        <w:t xml:space="preserve">Clause A.3.2 defines the constants and types used by the </w:t>
      </w:r>
      <w:bookmarkStart w:id="24" w:name="OLE_LINK1"/>
      <w:r>
        <w:t xml:space="preserve">Basic CM </w:t>
      </w:r>
      <w:bookmarkEnd w:id="24"/>
      <w:r>
        <w:t>IRP.</w:t>
      </w:r>
    </w:p>
    <w:p w14:paraId="42D0E6C8" w14:textId="77777777" w:rsidR="002C279D" w:rsidRPr="001C5ECE" w:rsidRDefault="002C279D" w:rsidP="002C279D">
      <w:r>
        <w:t>Clause A.3.3 defines the operations which are performed by the Basic CM IRP agent.</w:t>
      </w:r>
    </w:p>
    <w:p w14:paraId="63325435" w14:textId="77777777" w:rsidR="00BA0AAB" w:rsidRDefault="009450FC" w:rsidP="002C279D">
      <w:pPr>
        <w:pStyle w:val="Heading2"/>
      </w:pPr>
      <w:r>
        <w:br w:type="page"/>
      </w:r>
      <w:bookmarkStart w:id="25" w:name="_Toc335998804"/>
      <w:r w:rsidR="00BA0AAB">
        <w:lastRenderedPageBreak/>
        <w:t>A.</w:t>
      </w:r>
      <w:r w:rsidR="002C279D">
        <w:t>3.2</w:t>
      </w:r>
      <w:r w:rsidR="00BA0AAB">
        <w:tab/>
        <w:t>IDL specification "</w:t>
      </w:r>
      <w:r w:rsidR="00BA0AAB">
        <w:rPr>
          <w:rFonts w:eastAsia="SimSun" w:hint="eastAsia"/>
          <w:lang w:eastAsia="zh-CN"/>
        </w:rPr>
        <w:t>BasicCM</w:t>
      </w:r>
      <w:r w:rsidR="00BA0AAB">
        <w:t>IRP</w:t>
      </w:r>
      <w:r w:rsidR="00BA0AAB">
        <w:rPr>
          <w:rFonts w:eastAsia="SimSun"/>
          <w:lang w:eastAsia="zh-CN"/>
        </w:rPr>
        <w:t>ConstDefs.</w:t>
      </w:r>
      <w:r w:rsidR="00BA0AAB">
        <w:t>idl"</w:t>
      </w:r>
      <w:bookmarkEnd w:id="25"/>
    </w:p>
    <w:p w14:paraId="1CD54F05" w14:textId="77777777" w:rsidR="00BA0AAB" w:rsidRPr="009D19EA" w:rsidRDefault="00BA0AAB" w:rsidP="00BA0AAB">
      <w:pPr>
        <w:pStyle w:val="PL"/>
        <w:rPr>
          <w:rFonts w:eastAsia="SimSun" w:cs="Courier New"/>
          <w:szCs w:val="16"/>
        </w:rPr>
      </w:pPr>
      <w:r w:rsidRPr="009D19EA">
        <w:rPr>
          <w:rFonts w:eastAsia="SimSun" w:cs="Courier New"/>
          <w:szCs w:val="16"/>
        </w:rPr>
        <w:t>//File: BasicCMIRPConstDefs.idl</w:t>
      </w:r>
    </w:p>
    <w:p w14:paraId="3E453D85" w14:textId="77777777" w:rsidR="00BA0AAB" w:rsidRPr="009D19EA" w:rsidRDefault="00BA0AAB" w:rsidP="00BA0AAB">
      <w:pPr>
        <w:pStyle w:val="PL"/>
        <w:rPr>
          <w:rFonts w:eastAsia="SimSun" w:cs="Courier New"/>
          <w:szCs w:val="16"/>
        </w:rPr>
      </w:pPr>
    </w:p>
    <w:p w14:paraId="0155F4D5" w14:textId="77777777" w:rsidR="00BA0AAB" w:rsidRPr="009D19EA" w:rsidRDefault="00BA0AAB" w:rsidP="00BA0AAB">
      <w:pPr>
        <w:pStyle w:val="PL"/>
        <w:rPr>
          <w:rFonts w:eastAsia="SimSun" w:cs="Courier New"/>
          <w:szCs w:val="16"/>
        </w:rPr>
      </w:pPr>
      <w:r w:rsidRPr="009D19EA">
        <w:rPr>
          <w:rFonts w:eastAsia="SimSun" w:cs="Courier New"/>
          <w:szCs w:val="16"/>
        </w:rPr>
        <w:t>#ifndef _BASIC</w:t>
      </w:r>
      <w:r>
        <w:rPr>
          <w:rFonts w:eastAsia="SimSun" w:cs="Courier New"/>
          <w:szCs w:val="16"/>
        </w:rPr>
        <w:t>_</w:t>
      </w:r>
      <w:r w:rsidRPr="009D19EA">
        <w:rPr>
          <w:rFonts w:eastAsia="SimSun" w:cs="Courier New"/>
          <w:szCs w:val="16"/>
        </w:rPr>
        <w:t>CM</w:t>
      </w:r>
      <w:r>
        <w:rPr>
          <w:rFonts w:eastAsia="SimSun" w:cs="Courier New"/>
          <w:szCs w:val="16"/>
        </w:rPr>
        <w:t>_</w:t>
      </w:r>
      <w:r w:rsidRPr="009D19EA">
        <w:rPr>
          <w:rFonts w:eastAsia="SimSun" w:cs="Courier New"/>
          <w:szCs w:val="16"/>
        </w:rPr>
        <w:t>IRP</w:t>
      </w:r>
      <w:r>
        <w:rPr>
          <w:rFonts w:eastAsia="SimSun" w:cs="Courier New"/>
          <w:szCs w:val="16"/>
        </w:rPr>
        <w:t>_</w:t>
      </w:r>
      <w:r w:rsidRPr="009D19EA">
        <w:rPr>
          <w:rFonts w:eastAsia="SimSun" w:cs="Courier New"/>
          <w:szCs w:val="16"/>
        </w:rPr>
        <w:t>CONST</w:t>
      </w:r>
      <w:r>
        <w:rPr>
          <w:rFonts w:eastAsia="SimSun" w:cs="Courier New"/>
          <w:szCs w:val="16"/>
        </w:rPr>
        <w:t>_</w:t>
      </w:r>
      <w:r w:rsidRPr="009D19EA">
        <w:rPr>
          <w:rFonts w:eastAsia="SimSun" w:cs="Courier New"/>
          <w:szCs w:val="16"/>
        </w:rPr>
        <w:t>DEFS_IDL_</w:t>
      </w:r>
    </w:p>
    <w:p w14:paraId="599E36DD" w14:textId="77777777" w:rsidR="00BA0AAB" w:rsidRPr="009D19EA" w:rsidRDefault="00BA0AAB" w:rsidP="00BA0AAB">
      <w:pPr>
        <w:pStyle w:val="PL"/>
        <w:rPr>
          <w:rFonts w:eastAsia="SimSun" w:cs="Courier New"/>
          <w:szCs w:val="16"/>
        </w:rPr>
      </w:pPr>
      <w:r w:rsidRPr="009D19EA">
        <w:rPr>
          <w:rFonts w:eastAsia="SimSun" w:cs="Courier New"/>
          <w:szCs w:val="16"/>
        </w:rPr>
        <w:t>#define _BASIC</w:t>
      </w:r>
      <w:r>
        <w:rPr>
          <w:rFonts w:eastAsia="SimSun" w:cs="Courier New"/>
          <w:szCs w:val="16"/>
        </w:rPr>
        <w:t>_</w:t>
      </w:r>
      <w:r w:rsidRPr="009D19EA">
        <w:rPr>
          <w:rFonts w:eastAsia="SimSun" w:cs="Courier New"/>
          <w:szCs w:val="16"/>
        </w:rPr>
        <w:t>CM</w:t>
      </w:r>
      <w:r>
        <w:rPr>
          <w:rFonts w:eastAsia="SimSun" w:cs="Courier New"/>
          <w:szCs w:val="16"/>
        </w:rPr>
        <w:t>_</w:t>
      </w:r>
      <w:r w:rsidRPr="009D19EA">
        <w:rPr>
          <w:rFonts w:eastAsia="SimSun" w:cs="Courier New"/>
          <w:szCs w:val="16"/>
        </w:rPr>
        <w:t>IRP</w:t>
      </w:r>
      <w:r>
        <w:rPr>
          <w:rFonts w:eastAsia="SimSun" w:cs="Courier New"/>
          <w:szCs w:val="16"/>
        </w:rPr>
        <w:t>_</w:t>
      </w:r>
      <w:r w:rsidRPr="009D19EA">
        <w:rPr>
          <w:rFonts w:eastAsia="SimSun" w:cs="Courier New"/>
          <w:szCs w:val="16"/>
        </w:rPr>
        <w:t>CONST</w:t>
      </w:r>
      <w:r>
        <w:rPr>
          <w:rFonts w:eastAsia="SimSun" w:cs="Courier New"/>
          <w:szCs w:val="16"/>
        </w:rPr>
        <w:t>_</w:t>
      </w:r>
      <w:r w:rsidRPr="009D19EA">
        <w:rPr>
          <w:rFonts w:eastAsia="SimSun" w:cs="Courier New"/>
          <w:szCs w:val="16"/>
        </w:rPr>
        <w:t>DEFS_IDL_</w:t>
      </w:r>
    </w:p>
    <w:p w14:paraId="25ABB1ED" w14:textId="77777777" w:rsidR="00BA0AAB" w:rsidRDefault="00BA0AAB" w:rsidP="00BA0AAB">
      <w:pPr>
        <w:pStyle w:val="PL"/>
        <w:rPr>
          <w:rFonts w:eastAsia="SimSun" w:cs="Courier New"/>
          <w:szCs w:val="16"/>
        </w:rPr>
      </w:pPr>
    </w:p>
    <w:p w14:paraId="46D596C8" w14:textId="77777777" w:rsidR="00BA0AAB" w:rsidRPr="000364B8" w:rsidRDefault="00BA0AAB" w:rsidP="00BA0AAB">
      <w:pPr>
        <w:pStyle w:val="code"/>
        <w:rPr>
          <w:sz w:val="16"/>
          <w:szCs w:val="16"/>
        </w:rPr>
      </w:pPr>
      <w:r>
        <w:rPr>
          <w:sz w:val="16"/>
          <w:szCs w:val="16"/>
        </w:rPr>
        <w:t>#include &lt;</w:t>
      </w:r>
      <w:r w:rsidRPr="00B11343">
        <w:rPr>
          <w:sz w:val="16"/>
          <w:szCs w:val="16"/>
        </w:rPr>
        <w:t>GenericIRPManagementConstDefs</w:t>
      </w:r>
      <w:r w:rsidRPr="000364B8">
        <w:rPr>
          <w:sz w:val="16"/>
          <w:szCs w:val="16"/>
        </w:rPr>
        <w:t>.idl</w:t>
      </w:r>
      <w:r>
        <w:rPr>
          <w:sz w:val="16"/>
          <w:szCs w:val="16"/>
        </w:rPr>
        <w:t>&gt;</w:t>
      </w:r>
    </w:p>
    <w:p w14:paraId="0B064DA7" w14:textId="77777777" w:rsidR="00BA0AAB" w:rsidRPr="009D19EA" w:rsidRDefault="00BA0AAB" w:rsidP="00BA0AAB">
      <w:pPr>
        <w:pStyle w:val="PL"/>
        <w:rPr>
          <w:rFonts w:eastAsia="SimSun" w:cs="Courier New"/>
          <w:szCs w:val="16"/>
        </w:rPr>
      </w:pPr>
    </w:p>
    <w:p w14:paraId="0BDDAEBA" w14:textId="77777777" w:rsidR="00BA0AAB" w:rsidRPr="009D19EA" w:rsidRDefault="00BA0AAB" w:rsidP="00BA0AAB">
      <w:pPr>
        <w:pStyle w:val="PL"/>
        <w:rPr>
          <w:rFonts w:eastAsia="SimSun" w:cs="Courier New"/>
          <w:szCs w:val="16"/>
        </w:rPr>
      </w:pPr>
      <w:r w:rsidRPr="009D19EA">
        <w:rPr>
          <w:rFonts w:eastAsia="SimSun" w:cs="Courier New"/>
          <w:szCs w:val="16"/>
        </w:rPr>
        <w:t>// This statement must appear after all include statements</w:t>
      </w:r>
    </w:p>
    <w:p w14:paraId="5284CBBE" w14:textId="77777777" w:rsidR="00BA0AAB" w:rsidRPr="009D19EA" w:rsidRDefault="00BA0AAB" w:rsidP="00BA0AAB">
      <w:pPr>
        <w:pStyle w:val="PL"/>
        <w:rPr>
          <w:rFonts w:eastAsia="SimSun" w:cs="Courier New"/>
          <w:szCs w:val="16"/>
        </w:rPr>
      </w:pPr>
      <w:r w:rsidRPr="009D19EA">
        <w:rPr>
          <w:rFonts w:eastAsia="SimSun" w:cs="Courier New"/>
          <w:szCs w:val="16"/>
        </w:rPr>
        <w:t>#pragma prefix "3gppsa5.org"</w:t>
      </w:r>
    </w:p>
    <w:p w14:paraId="4B891E60" w14:textId="77777777" w:rsidR="00BA0AAB" w:rsidRPr="009D19EA" w:rsidRDefault="00BA0AAB" w:rsidP="00BA0AAB">
      <w:pPr>
        <w:pStyle w:val="PL"/>
        <w:rPr>
          <w:rFonts w:eastAsia="SimSun" w:cs="Courier New"/>
          <w:szCs w:val="16"/>
        </w:rPr>
      </w:pPr>
    </w:p>
    <w:p w14:paraId="665F275C" w14:textId="77777777" w:rsidR="00BA0AAB" w:rsidRPr="009D19EA" w:rsidRDefault="00BA0AAB" w:rsidP="00BA0AAB">
      <w:pPr>
        <w:pStyle w:val="PL"/>
        <w:rPr>
          <w:rFonts w:eastAsia="SimSun" w:cs="Courier New"/>
          <w:szCs w:val="16"/>
        </w:rPr>
      </w:pPr>
      <w:r w:rsidRPr="009D19EA">
        <w:rPr>
          <w:rFonts w:eastAsia="SimSun" w:cs="Courier New"/>
          <w:szCs w:val="16"/>
        </w:rPr>
        <w:t>/* ## Module: BasicCMIRPConstDefs</w:t>
      </w:r>
    </w:p>
    <w:p w14:paraId="6B75D022" w14:textId="77777777" w:rsidR="00BA0AAB" w:rsidRPr="009D19EA" w:rsidRDefault="00BA0AAB" w:rsidP="00BA0AAB">
      <w:pPr>
        <w:pStyle w:val="PL"/>
        <w:rPr>
          <w:rFonts w:eastAsia="SimSun" w:cs="Courier New"/>
          <w:szCs w:val="16"/>
        </w:rPr>
      </w:pPr>
      <w:r w:rsidRPr="009D19EA">
        <w:rPr>
          <w:rFonts w:eastAsia="SimSun" w:cs="Courier New"/>
          <w:szCs w:val="16"/>
        </w:rPr>
        <w:t>This module contains commonly used definitions for BasicCMIRP.</w:t>
      </w:r>
    </w:p>
    <w:p w14:paraId="21BE8EC8" w14:textId="77777777" w:rsidR="00BA0AAB" w:rsidRPr="009D19EA" w:rsidRDefault="00BA0AAB" w:rsidP="00BA0AAB">
      <w:pPr>
        <w:pStyle w:val="PL"/>
        <w:rPr>
          <w:rFonts w:eastAsia="SimSun" w:cs="Courier New"/>
          <w:szCs w:val="16"/>
        </w:rPr>
      </w:pPr>
      <w:r w:rsidRPr="009D19EA">
        <w:rPr>
          <w:rFonts w:eastAsia="SimSun" w:cs="Courier New"/>
          <w:szCs w:val="16"/>
        </w:rPr>
        <w:t>================================================================</w:t>
      </w:r>
    </w:p>
    <w:p w14:paraId="26784DD3" w14:textId="77777777" w:rsidR="00BA0AAB" w:rsidRPr="009D19EA" w:rsidRDefault="00BA0AAB" w:rsidP="00BA0AAB">
      <w:pPr>
        <w:pStyle w:val="PL"/>
        <w:rPr>
          <w:rFonts w:eastAsia="SimSun" w:cs="Courier New"/>
          <w:szCs w:val="16"/>
        </w:rPr>
      </w:pPr>
      <w:r w:rsidRPr="009D19EA">
        <w:rPr>
          <w:rFonts w:eastAsia="SimSun" w:cs="Courier New"/>
          <w:szCs w:val="16"/>
        </w:rPr>
        <w:t>*/</w:t>
      </w:r>
    </w:p>
    <w:p w14:paraId="704E4FD9" w14:textId="77777777" w:rsidR="00BA0AAB" w:rsidRPr="009D19EA" w:rsidRDefault="00BA0AAB" w:rsidP="00BA0AAB">
      <w:pPr>
        <w:pStyle w:val="PL"/>
        <w:rPr>
          <w:rFonts w:eastAsia="SimSun" w:cs="Courier New"/>
          <w:szCs w:val="16"/>
        </w:rPr>
      </w:pPr>
      <w:r w:rsidRPr="009D19EA">
        <w:rPr>
          <w:rFonts w:eastAsia="SimSun" w:cs="Courier New"/>
          <w:szCs w:val="16"/>
        </w:rPr>
        <w:t>module BasicCMIRPConstDefs</w:t>
      </w:r>
    </w:p>
    <w:p w14:paraId="075A1A84" w14:textId="77777777" w:rsidR="00BA0AAB" w:rsidRPr="009D19EA" w:rsidRDefault="00BA0AAB" w:rsidP="00BA0AAB">
      <w:pPr>
        <w:pStyle w:val="PL"/>
        <w:rPr>
          <w:rFonts w:eastAsia="SimSun" w:cs="Courier New"/>
          <w:szCs w:val="16"/>
        </w:rPr>
      </w:pPr>
      <w:r w:rsidRPr="009D19EA">
        <w:rPr>
          <w:rFonts w:eastAsia="SimSun" w:cs="Courier New"/>
          <w:szCs w:val="16"/>
        </w:rPr>
        <w:t>{</w:t>
      </w:r>
    </w:p>
    <w:p w14:paraId="26B7F5F9" w14:textId="77777777" w:rsidR="00BA0AAB" w:rsidRPr="009D19EA" w:rsidRDefault="00BA0AAB" w:rsidP="00BA0AAB">
      <w:pPr>
        <w:pStyle w:val="PL"/>
        <w:rPr>
          <w:rFonts w:cs="Courier New"/>
          <w:szCs w:val="16"/>
        </w:rPr>
      </w:pPr>
      <w:r w:rsidRPr="009D19EA">
        <w:rPr>
          <w:rFonts w:cs="Courier New"/>
          <w:szCs w:val="16"/>
        </w:rPr>
        <w:t xml:space="preserve">   /**</w:t>
      </w:r>
    </w:p>
    <w:p w14:paraId="7A6417E3" w14:textId="77777777" w:rsidR="00BA0AAB" w:rsidRPr="009D19EA" w:rsidRDefault="00BA0AAB" w:rsidP="00BA0AAB">
      <w:pPr>
        <w:pStyle w:val="PL"/>
        <w:rPr>
          <w:rFonts w:cs="Courier New"/>
          <w:szCs w:val="16"/>
        </w:rPr>
      </w:pPr>
      <w:r w:rsidRPr="009D19EA">
        <w:rPr>
          <w:rFonts w:cs="Courier New"/>
          <w:szCs w:val="16"/>
        </w:rPr>
        <w:t xml:space="preserve">    * Defines the name of a Managed Object Class</w:t>
      </w:r>
    </w:p>
    <w:p w14:paraId="6CF555C6" w14:textId="77777777" w:rsidR="00BA0AAB" w:rsidRPr="009D19EA" w:rsidRDefault="00BA0AAB" w:rsidP="00BA0AAB">
      <w:pPr>
        <w:pStyle w:val="PL"/>
        <w:rPr>
          <w:rFonts w:cs="Courier New"/>
          <w:szCs w:val="16"/>
        </w:rPr>
      </w:pPr>
      <w:r w:rsidRPr="009D19EA">
        <w:rPr>
          <w:rFonts w:cs="Courier New"/>
          <w:szCs w:val="16"/>
        </w:rPr>
        <w:t xml:space="preserve">    */</w:t>
      </w:r>
    </w:p>
    <w:p w14:paraId="1AE885F1" w14:textId="77777777" w:rsidR="00BA0AAB" w:rsidRPr="009D19EA" w:rsidRDefault="00BA0AAB" w:rsidP="00BA0AAB">
      <w:pPr>
        <w:pStyle w:val="PL"/>
        <w:rPr>
          <w:rFonts w:cs="Courier New"/>
          <w:szCs w:val="16"/>
        </w:rPr>
      </w:pPr>
      <w:r w:rsidRPr="009D19EA">
        <w:rPr>
          <w:rFonts w:cs="Courier New"/>
          <w:szCs w:val="16"/>
        </w:rPr>
        <w:t xml:space="preserve">   typedef string MOClass;</w:t>
      </w:r>
    </w:p>
    <w:p w14:paraId="65672F83" w14:textId="77777777" w:rsidR="00BA0AAB" w:rsidRPr="009D19EA" w:rsidRDefault="00BA0AAB" w:rsidP="00BA0AAB">
      <w:pPr>
        <w:pStyle w:val="PL"/>
        <w:rPr>
          <w:rFonts w:cs="Courier New"/>
          <w:szCs w:val="16"/>
        </w:rPr>
      </w:pPr>
    </w:p>
    <w:p w14:paraId="4296A0F0" w14:textId="77777777" w:rsidR="00BA0AAB" w:rsidRPr="009D19EA" w:rsidRDefault="00BA0AAB" w:rsidP="00BA0AAB">
      <w:pPr>
        <w:pStyle w:val="PL"/>
        <w:rPr>
          <w:rFonts w:cs="Courier New"/>
          <w:szCs w:val="16"/>
        </w:rPr>
      </w:pPr>
    </w:p>
    <w:p w14:paraId="27A8E3B1" w14:textId="77777777" w:rsidR="00BA0AAB" w:rsidRPr="009D19EA" w:rsidRDefault="00BA0AAB" w:rsidP="00BA0AAB">
      <w:pPr>
        <w:pStyle w:val="PL"/>
        <w:rPr>
          <w:rFonts w:cs="Courier New"/>
          <w:szCs w:val="16"/>
        </w:rPr>
      </w:pPr>
      <w:r w:rsidRPr="009D19EA">
        <w:rPr>
          <w:rFonts w:cs="Courier New"/>
          <w:szCs w:val="16"/>
        </w:rPr>
        <w:t xml:space="preserve">   /**</w:t>
      </w:r>
    </w:p>
    <w:p w14:paraId="1533C23D" w14:textId="77777777" w:rsidR="00BA0AAB" w:rsidRPr="009D19EA" w:rsidRDefault="00BA0AAB" w:rsidP="00BA0AAB">
      <w:pPr>
        <w:pStyle w:val="PL"/>
        <w:rPr>
          <w:rFonts w:cs="Courier New"/>
          <w:szCs w:val="16"/>
        </w:rPr>
      </w:pPr>
      <w:r w:rsidRPr="009D19EA">
        <w:rPr>
          <w:rFonts w:cs="Courier New"/>
          <w:szCs w:val="16"/>
        </w:rPr>
        <w:t xml:space="preserve">    *</w:t>
      </w:r>
    </w:p>
    <w:p w14:paraId="7DAF55D4" w14:textId="77777777" w:rsidR="00BA0AAB" w:rsidRPr="009D19EA" w:rsidRDefault="00BA0AAB" w:rsidP="00BA0AAB">
      <w:pPr>
        <w:pStyle w:val="PL"/>
        <w:rPr>
          <w:rFonts w:cs="Courier New"/>
          <w:szCs w:val="16"/>
        </w:rPr>
      </w:pPr>
      <w:r w:rsidRPr="009D19EA">
        <w:rPr>
          <w:rFonts w:cs="Courier New"/>
          <w:szCs w:val="16"/>
        </w:rPr>
        <w:t xml:space="preserve">    * In this version the only allowed filter value is "TRUE" i.e. a filter that</w:t>
      </w:r>
    </w:p>
    <w:p w14:paraId="4A7CA4A5" w14:textId="77777777" w:rsidR="00BA0AAB" w:rsidRPr="009D19EA" w:rsidRDefault="00BA0AAB" w:rsidP="00BA0AAB">
      <w:pPr>
        <w:pStyle w:val="PL"/>
        <w:rPr>
          <w:rFonts w:cs="Courier New"/>
          <w:szCs w:val="16"/>
        </w:rPr>
      </w:pPr>
      <w:r w:rsidRPr="009D19EA">
        <w:rPr>
          <w:rFonts w:cs="Courier New"/>
          <w:szCs w:val="16"/>
        </w:rPr>
        <w:t xml:space="preserve">    * matches everything.</w:t>
      </w:r>
    </w:p>
    <w:p w14:paraId="2AC526E2" w14:textId="77777777" w:rsidR="00BA0AAB" w:rsidRPr="009D19EA" w:rsidRDefault="00BA0AAB" w:rsidP="00BA0AAB">
      <w:pPr>
        <w:pStyle w:val="PL"/>
        <w:rPr>
          <w:rFonts w:cs="Courier New"/>
          <w:szCs w:val="16"/>
        </w:rPr>
      </w:pPr>
      <w:r w:rsidRPr="009D19EA">
        <w:rPr>
          <w:rFonts w:cs="Courier New"/>
          <w:szCs w:val="16"/>
        </w:rPr>
        <w:t xml:space="preserve">    */</w:t>
      </w:r>
    </w:p>
    <w:p w14:paraId="687176E1" w14:textId="77777777" w:rsidR="00BA0AAB" w:rsidRPr="009D19EA" w:rsidRDefault="00BA0AAB" w:rsidP="00BA0AAB">
      <w:pPr>
        <w:pStyle w:val="PL"/>
        <w:rPr>
          <w:rFonts w:cs="Courier New"/>
          <w:szCs w:val="16"/>
        </w:rPr>
      </w:pPr>
      <w:r w:rsidRPr="009D19EA">
        <w:rPr>
          <w:rFonts w:cs="Courier New"/>
          <w:szCs w:val="16"/>
        </w:rPr>
        <w:t xml:space="preserve">   typedef string Filter;</w:t>
      </w:r>
    </w:p>
    <w:p w14:paraId="63EA7A37" w14:textId="77777777" w:rsidR="00BA0AAB" w:rsidRPr="009D19EA" w:rsidRDefault="00BA0AAB" w:rsidP="00BA0AAB">
      <w:pPr>
        <w:pStyle w:val="PL"/>
        <w:rPr>
          <w:rFonts w:cs="Courier New"/>
          <w:szCs w:val="16"/>
        </w:rPr>
      </w:pPr>
    </w:p>
    <w:p w14:paraId="355F8013" w14:textId="77777777" w:rsidR="00BA0AAB" w:rsidRPr="009D19EA" w:rsidRDefault="00BA0AAB" w:rsidP="00BA0AAB">
      <w:pPr>
        <w:pStyle w:val="PL"/>
        <w:rPr>
          <w:rFonts w:cs="Courier New"/>
          <w:szCs w:val="16"/>
        </w:rPr>
      </w:pPr>
      <w:r w:rsidRPr="009D19EA">
        <w:rPr>
          <w:rFonts w:cs="Courier New"/>
          <w:szCs w:val="16"/>
        </w:rPr>
        <w:t xml:space="preserve">   /**</w:t>
      </w:r>
    </w:p>
    <w:p w14:paraId="2BC1288D" w14:textId="77777777" w:rsidR="00BA0AAB" w:rsidRPr="009D19EA" w:rsidRDefault="00BA0AAB" w:rsidP="00BA0AAB">
      <w:pPr>
        <w:pStyle w:val="PL"/>
        <w:rPr>
          <w:rFonts w:cs="Courier New"/>
          <w:szCs w:val="16"/>
        </w:rPr>
      </w:pPr>
      <w:r w:rsidRPr="009D19EA">
        <w:rPr>
          <w:rFonts w:cs="Courier New"/>
          <w:szCs w:val="16"/>
        </w:rPr>
        <w:t xml:space="preserve">    * ResultContents is used to tell how much information to get back</w:t>
      </w:r>
    </w:p>
    <w:p w14:paraId="2C3D8649" w14:textId="77777777" w:rsidR="00BA0AAB" w:rsidRPr="009D19EA" w:rsidRDefault="00BA0AAB" w:rsidP="00BA0AAB">
      <w:pPr>
        <w:pStyle w:val="PL"/>
        <w:rPr>
          <w:rFonts w:cs="Courier New"/>
          <w:szCs w:val="16"/>
        </w:rPr>
      </w:pPr>
      <w:r w:rsidRPr="009D19EA">
        <w:rPr>
          <w:rFonts w:cs="Courier New"/>
          <w:szCs w:val="16"/>
        </w:rPr>
        <w:t xml:space="preserve">    * from the find_managed_objects operation.</w:t>
      </w:r>
    </w:p>
    <w:p w14:paraId="4F5568EC" w14:textId="77777777" w:rsidR="00BA0AAB" w:rsidRPr="009D19EA" w:rsidRDefault="00BA0AAB" w:rsidP="00BA0AAB">
      <w:pPr>
        <w:pStyle w:val="PL"/>
        <w:rPr>
          <w:rFonts w:cs="Courier New"/>
          <w:szCs w:val="16"/>
        </w:rPr>
      </w:pPr>
      <w:r w:rsidRPr="009D19EA">
        <w:rPr>
          <w:rFonts w:cs="Courier New"/>
          <w:szCs w:val="16"/>
        </w:rPr>
        <w:t xml:space="preserve">    *</w:t>
      </w:r>
    </w:p>
    <w:p w14:paraId="1AA70DBD" w14:textId="77777777" w:rsidR="00BA0AAB" w:rsidRPr="009D19EA" w:rsidRDefault="00BA0AAB" w:rsidP="00BA0AAB">
      <w:pPr>
        <w:pStyle w:val="PL"/>
        <w:rPr>
          <w:rFonts w:cs="Courier New"/>
          <w:szCs w:val="16"/>
        </w:rPr>
      </w:pPr>
      <w:r w:rsidRPr="009D19EA">
        <w:rPr>
          <w:rFonts w:cs="Courier New"/>
          <w:szCs w:val="16"/>
        </w:rPr>
        <w:t xml:space="preserve">    * NAMES: Used to get only Distinguished Name</w:t>
      </w:r>
    </w:p>
    <w:p w14:paraId="15C6C3A2" w14:textId="77777777" w:rsidR="00BA0AAB" w:rsidRPr="009D19EA" w:rsidRDefault="00BA0AAB" w:rsidP="00BA0AAB">
      <w:pPr>
        <w:pStyle w:val="PL"/>
        <w:rPr>
          <w:rFonts w:cs="Courier New"/>
          <w:szCs w:val="16"/>
        </w:rPr>
      </w:pPr>
      <w:r w:rsidRPr="009D19EA">
        <w:rPr>
          <w:rFonts w:cs="Courier New"/>
          <w:szCs w:val="16"/>
        </w:rPr>
        <w:t xml:space="preserve">    *        for MOs.</w:t>
      </w:r>
    </w:p>
    <w:p w14:paraId="054BEBA2" w14:textId="77777777" w:rsidR="00BA0AAB" w:rsidRPr="009D19EA" w:rsidRDefault="00BA0AAB" w:rsidP="00BA0AAB">
      <w:pPr>
        <w:pStyle w:val="PL"/>
        <w:rPr>
          <w:rFonts w:cs="Courier New"/>
          <w:szCs w:val="16"/>
        </w:rPr>
      </w:pPr>
      <w:r w:rsidRPr="009D19EA">
        <w:rPr>
          <w:rFonts w:cs="Courier New"/>
          <w:szCs w:val="16"/>
        </w:rPr>
        <w:t xml:space="preserve">    *        The name contains both the MO class</w:t>
      </w:r>
    </w:p>
    <w:p w14:paraId="4C9B47CB" w14:textId="77777777" w:rsidR="00BA0AAB" w:rsidRPr="009D19EA" w:rsidRDefault="00BA0AAB" w:rsidP="00BA0AAB">
      <w:pPr>
        <w:pStyle w:val="PL"/>
        <w:rPr>
          <w:rFonts w:cs="Courier New"/>
          <w:szCs w:val="16"/>
        </w:rPr>
      </w:pPr>
      <w:r w:rsidRPr="009D19EA">
        <w:rPr>
          <w:rFonts w:cs="Courier New"/>
          <w:szCs w:val="16"/>
        </w:rPr>
        <w:t xml:space="preserve">    *        and the names of all superior objects in the naming</w:t>
      </w:r>
    </w:p>
    <w:p w14:paraId="7C1E1B72" w14:textId="77777777" w:rsidR="00BA0AAB" w:rsidRPr="009D19EA" w:rsidRDefault="00BA0AAB" w:rsidP="00BA0AAB">
      <w:pPr>
        <w:pStyle w:val="PL"/>
        <w:rPr>
          <w:rFonts w:cs="Courier New"/>
          <w:szCs w:val="16"/>
        </w:rPr>
      </w:pPr>
      <w:r w:rsidRPr="009D19EA">
        <w:rPr>
          <w:rFonts w:cs="Courier New"/>
          <w:szCs w:val="16"/>
        </w:rPr>
        <w:t xml:space="preserve">    *        tree.</w:t>
      </w:r>
    </w:p>
    <w:p w14:paraId="2A0FE96A" w14:textId="77777777" w:rsidR="00BA0AAB" w:rsidRPr="009D19EA" w:rsidRDefault="00BA0AAB" w:rsidP="00BA0AAB">
      <w:pPr>
        <w:pStyle w:val="PL"/>
        <w:rPr>
          <w:rFonts w:cs="Courier New"/>
          <w:szCs w:val="16"/>
        </w:rPr>
      </w:pPr>
      <w:r w:rsidRPr="009D19EA">
        <w:rPr>
          <w:rFonts w:cs="Courier New"/>
          <w:szCs w:val="16"/>
        </w:rPr>
        <w:t xml:space="preserve">    *</w:t>
      </w:r>
    </w:p>
    <w:p w14:paraId="3F7A4ADE" w14:textId="77777777" w:rsidR="00BA0AAB" w:rsidRPr="009D19EA" w:rsidRDefault="00BA0AAB" w:rsidP="00BA0AAB">
      <w:pPr>
        <w:pStyle w:val="PL"/>
        <w:rPr>
          <w:rFonts w:cs="Courier New"/>
          <w:szCs w:val="16"/>
        </w:rPr>
      </w:pPr>
      <w:r w:rsidRPr="009D19EA">
        <w:rPr>
          <w:rFonts w:cs="Courier New"/>
          <w:szCs w:val="16"/>
        </w:rPr>
        <w:t xml:space="preserve">    * NAMES_AND_ATTRIBUTES: Used to get both NAMES plus</w:t>
      </w:r>
    </w:p>
    <w:p w14:paraId="51970BCD" w14:textId="77777777" w:rsidR="00BA0AAB" w:rsidRPr="009D19EA" w:rsidRDefault="00BA0AAB" w:rsidP="00BA0AAB">
      <w:pPr>
        <w:pStyle w:val="PL"/>
        <w:rPr>
          <w:rFonts w:cs="Courier New"/>
          <w:szCs w:val="16"/>
        </w:rPr>
      </w:pPr>
      <w:r w:rsidRPr="009D19EA">
        <w:rPr>
          <w:rFonts w:cs="Courier New"/>
          <w:szCs w:val="16"/>
        </w:rPr>
        <w:t xml:space="preserve">    *    MO attributes (all or selected).</w:t>
      </w:r>
    </w:p>
    <w:p w14:paraId="2AAC998E" w14:textId="77777777" w:rsidR="00BA0AAB" w:rsidRPr="009D19EA" w:rsidRDefault="00BA0AAB" w:rsidP="00BA0AAB">
      <w:pPr>
        <w:pStyle w:val="PL"/>
        <w:rPr>
          <w:rFonts w:cs="Courier New"/>
          <w:szCs w:val="16"/>
        </w:rPr>
      </w:pPr>
      <w:r w:rsidRPr="009D19EA">
        <w:rPr>
          <w:rFonts w:cs="Courier New"/>
          <w:szCs w:val="16"/>
        </w:rPr>
        <w:t xml:space="preserve">    */</w:t>
      </w:r>
    </w:p>
    <w:p w14:paraId="3A8BAD82" w14:textId="77777777" w:rsidR="00BA0AAB" w:rsidRPr="009D19EA" w:rsidRDefault="00BA0AAB" w:rsidP="00BA0AAB">
      <w:pPr>
        <w:pStyle w:val="PL"/>
        <w:rPr>
          <w:rFonts w:cs="Courier New"/>
          <w:szCs w:val="16"/>
        </w:rPr>
      </w:pPr>
      <w:r w:rsidRPr="009D19EA">
        <w:rPr>
          <w:rFonts w:cs="Courier New"/>
          <w:szCs w:val="16"/>
        </w:rPr>
        <w:t xml:space="preserve">   enum ResultContents</w:t>
      </w:r>
    </w:p>
    <w:p w14:paraId="1B8C34A9" w14:textId="77777777" w:rsidR="00BA0AAB" w:rsidRPr="009D19EA" w:rsidRDefault="00BA0AAB" w:rsidP="00BA0AAB">
      <w:pPr>
        <w:pStyle w:val="PL"/>
        <w:rPr>
          <w:rFonts w:cs="Courier New"/>
          <w:szCs w:val="16"/>
        </w:rPr>
      </w:pPr>
      <w:r w:rsidRPr="009D19EA">
        <w:rPr>
          <w:rFonts w:cs="Courier New"/>
          <w:szCs w:val="16"/>
        </w:rPr>
        <w:t xml:space="preserve">   {</w:t>
      </w:r>
    </w:p>
    <w:p w14:paraId="6CCD0877" w14:textId="77777777" w:rsidR="00BA0AAB" w:rsidRPr="009D19EA" w:rsidRDefault="00BA0AAB" w:rsidP="00BA0AAB">
      <w:pPr>
        <w:pStyle w:val="PL"/>
        <w:rPr>
          <w:rFonts w:cs="Courier New"/>
          <w:szCs w:val="16"/>
        </w:rPr>
      </w:pPr>
      <w:r w:rsidRPr="009D19EA">
        <w:rPr>
          <w:rFonts w:cs="Courier New"/>
          <w:szCs w:val="16"/>
        </w:rPr>
        <w:t xml:space="preserve">      NAMES,</w:t>
      </w:r>
    </w:p>
    <w:p w14:paraId="10CAAB9A" w14:textId="77777777" w:rsidR="00BA0AAB" w:rsidRPr="009D19EA" w:rsidRDefault="00BA0AAB" w:rsidP="00BA0AAB">
      <w:pPr>
        <w:pStyle w:val="PL"/>
        <w:rPr>
          <w:rFonts w:cs="Courier New"/>
          <w:szCs w:val="16"/>
        </w:rPr>
      </w:pPr>
      <w:r w:rsidRPr="009D19EA">
        <w:rPr>
          <w:rFonts w:cs="Courier New"/>
          <w:szCs w:val="16"/>
        </w:rPr>
        <w:t xml:space="preserve">      NAMES_AND_ATTRIBUTES</w:t>
      </w:r>
    </w:p>
    <w:p w14:paraId="4A25FBDA" w14:textId="77777777" w:rsidR="00BA0AAB" w:rsidRPr="009D19EA" w:rsidRDefault="00BA0AAB" w:rsidP="00BA0AAB">
      <w:pPr>
        <w:pStyle w:val="PL"/>
        <w:rPr>
          <w:rFonts w:cs="Courier New"/>
          <w:szCs w:val="16"/>
        </w:rPr>
      </w:pPr>
      <w:r w:rsidRPr="009D19EA">
        <w:rPr>
          <w:rFonts w:cs="Courier New"/>
          <w:szCs w:val="16"/>
        </w:rPr>
        <w:t xml:space="preserve">   };</w:t>
      </w:r>
    </w:p>
    <w:p w14:paraId="2E3BA9EC" w14:textId="77777777" w:rsidR="00BA0AAB" w:rsidRPr="009D19EA" w:rsidRDefault="00BA0AAB" w:rsidP="00BA0AAB">
      <w:pPr>
        <w:pStyle w:val="PL"/>
        <w:rPr>
          <w:rFonts w:cs="Courier New"/>
          <w:szCs w:val="16"/>
        </w:rPr>
      </w:pPr>
    </w:p>
    <w:p w14:paraId="41F28067" w14:textId="77777777" w:rsidR="00BA0AAB" w:rsidRPr="009D19EA" w:rsidRDefault="00BA0AAB" w:rsidP="00BA0AAB">
      <w:pPr>
        <w:pStyle w:val="PL"/>
        <w:rPr>
          <w:rFonts w:cs="Courier New"/>
          <w:szCs w:val="16"/>
        </w:rPr>
      </w:pPr>
      <w:r w:rsidRPr="009D19EA">
        <w:rPr>
          <w:rFonts w:cs="Courier New"/>
          <w:szCs w:val="16"/>
        </w:rPr>
        <w:t xml:space="preserve">   /**</w:t>
      </w:r>
    </w:p>
    <w:p w14:paraId="0F34B5B4" w14:textId="77777777" w:rsidR="00BA0AAB" w:rsidRPr="009D19EA" w:rsidRDefault="00BA0AAB" w:rsidP="00BA0AAB">
      <w:pPr>
        <w:pStyle w:val="PL"/>
        <w:rPr>
          <w:rFonts w:cs="Courier New"/>
          <w:szCs w:val="16"/>
        </w:rPr>
      </w:pPr>
      <w:r w:rsidRPr="009D19EA">
        <w:rPr>
          <w:rFonts w:cs="Courier New"/>
          <w:szCs w:val="16"/>
        </w:rPr>
        <w:t xml:space="preserve">    * ScopeType defines the kind of scope to use in a search</w:t>
      </w:r>
    </w:p>
    <w:p w14:paraId="742B7C66" w14:textId="77777777" w:rsidR="00BA0AAB" w:rsidRPr="009D19EA" w:rsidRDefault="00BA0AAB" w:rsidP="00BA0AAB">
      <w:pPr>
        <w:pStyle w:val="PL"/>
        <w:rPr>
          <w:rFonts w:cs="Courier New"/>
          <w:szCs w:val="16"/>
        </w:rPr>
      </w:pPr>
      <w:r w:rsidRPr="009D19EA">
        <w:rPr>
          <w:rFonts w:cs="Courier New"/>
          <w:szCs w:val="16"/>
        </w:rPr>
        <w:t xml:space="preserve">    * together with SearchControl.level, in a SearchControl value.</w:t>
      </w:r>
    </w:p>
    <w:p w14:paraId="4350563B" w14:textId="77777777" w:rsidR="00BA0AAB" w:rsidRPr="009D19EA" w:rsidRDefault="00BA0AAB" w:rsidP="00BA0AAB">
      <w:pPr>
        <w:pStyle w:val="PL"/>
        <w:rPr>
          <w:rFonts w:cs="Courier New"/>
          <w:szCs w:val="16"/>
        </w:rPr>
      </w:pPr>
      <w:r w:rsidRPr="009D19EA">
        <w:rPr>
          <w:rFonts w:cs="Courier New"/>
          <w:szCs w:val="16"/>
        </w:rPr>
        <w:t xml:space="preserve">    *</w:t>
      </w:r>
    </w:p>
    <w:p w14:paraId="7C08F4F7" w14:textId="77777777" w:rsidR="00BA0AAB" w:rsidRPr="009D19EA" w:rsidRDefault="00BA0AAB" w:rsidP="00BA0AAB">
      <w:pPr>
        <w:pStyle w:val="PL"/>
        <w:rPr>
          <w:rFonts w:cs="Courier New"/>
          <w:szCs w:val="16"/>
        </w:rPr>
      </w:pPr>
      <w:r w:rsidRPr="009D19EA">
        <w:rPr>
          <w:rFonts w:cs="Courier New"/>
          <w:szCs w:val="16"/>
        </w:rPr>
        <w:t xml:space="preserve">    * SearchControl.level is always &gt;= 0. If a level is bigger than the</w:t>
      </w:r>
    </w:p>
    <w:p w14:paraId="7EAA9845" w14:textId="77777777" w:rsidR="00BA0AAB" w:rsidRPr="009D19EA" w:rsidRDefault="00BA0AAB" w:rsidP="00BA0AAB">
      <w:pPr>
        <w:pStyle w:val="PL"/>
        <w:rPr>
          <w:rFonts w:cs="Courier New"/>
          <w:szCs w:val="16"/>
        </w:rPr>
      </w:pPr>
      <w:r w:rsidRPr="009D19EA">
        <w:rPr>
          <w:rFonts w:cs="Courier New"/>
          <w:szCs w:val="16"/>
        </w:rPr>
        <w:t xml:space="preserve">    * depth of the tree there will be no exceptions thrown.</w:t>
      </w:r>
    </w:p>
    <w:p w14:paraId="71A088AC" w14:textId="77777777" w:rsidR="00BA0AAB" w:rsidRPr="009D19EA" w:rsidRDefault="00BA0AAB" w:rsidP="00BA0AAB">
      <w:pPr>
        <w:pStyle w:val="PL"/>
        <w:rPr>
          <w:rFonts w:cs="Courier New"/>
          <w:szCs w:val="16"/>
        </w:rPr>
      </w:pPr>
      <w:r w:rsidRPr="009D19EA">
        <w:rPr>
          <w:rFonts w:cs="Courier New"/>
          <w:szCs w:val="16"/>
        </w:rPr>
        <w:t xml:space="preserve">    */</w:t>
      </w:r>
    </w:p>
    <w:p w14:paraId="36A82732" w14:textId="77777777" w:rsidR="00BA0AAB" w:rsidRPr="009D19EA" w:rsidRDefault="00BA0AAB" w:rsidP="00BA0AAB">
      <w:pPr>
        <w:pStyle w:val="PL"/>
        <w:rPr>
          <w:rFonts w:cs="Courier New"/>
          <w:szCs w:val="16"/>
        </w:rPr>
      </w:pPr>
      <w:r w:rsidRPr="009D19EA">
        <w:rPr>
          <w:rFonts w:cs="Courier New"/>
          <w:szCs w:val="16"/>
        </w:rPr>
        <w:t xml:space="preserve">   enum ScopeType</w:t>
      </w:r>
    </w:p>
    <w:p w14:paraId="6BF4749D" w14:textId="77777777" w:rsidR="00BA0AAB" w:rsidRPr="009D19EA" w:rsidRDefault="00BA0AAB" w:rsidP="00BA0AAB">
      <w:pPr>
        <w:pStyle w:val="PL"/>
        <w:rPr>
          <w:rFonts w:cs="Courier New"/>
          <w:szCs w:val="16"/>
        </w:rPr>
      </w:pPr>
      <w:r w:rsidRPr="009D19EA">
        <w:rPr>
          <w:rFonts w:cs="Courier New"/>
          <w:szCs w:val="16"/>
        </w:rPr>
        <w:t xml:space="preserve">   {</w:t>
      </w:r>
    </w:p>
    <w:p w14:paraId="1C2AA7DE" w14:textId="77777777" w:rsidR="00BA0AAB" w:rsidRPr="009D19EA" w:rsidRDefault="00BA0AAB" w:rsidP="00BA0AAB">
      <w:pPr>
        <w:pStyle w:val="PL"/>
        <w:rPr>
          <w:rFonts w:cs="Courier New"/>
          <w:szCs w:val="16"/>
        </w:rPr>
      </w:pPr>
      <w:r w:rsidRPr="009D19EA">
        <w:rPr>
          <w:rFonts w:cs="Courier New"/>
          <w:szCs w:val="16"/>
        </w:rPr>
        <w:t xml:space="preserve">      BASE_ONLY,</w:t>
      </w:r>
    </w:p>
    <w:p w14:paraId="2B76BACE" w14:textId="77777777" w:rsidR="00BA0AAB" w:rsidRPr="009D19EA" w:rsidRDefault="00BA0AAB" w:rsidP="00BA0AAB">
      <w:pPr>
        <w:pStyle w:val="PL"/>
        <w:rPr>
          <w:rFonts w:cs="Courier New"/>
          <w:szCs w:val="16"/>
        </w:rPr>
      </w:pPr>
      <w:r w:rsidRPr="009D19EA">
        <w:rPr>
          <w:rFonts w:cs="Courier New"/>
          <w:szCs w:val="16"/>
        </w:rPr>
        <w:t xml:space="preserve">      BASE_NTH_LEVEL,</w:t>
      </w:r>
    </w:p>
    <w:p w14:paraId="04E92B6F" w14:textId="77777777" w:rsidR="00BA0AAB" w:rsidRPr="009D19EA" w:rsidRDefault="00BA0AAB" w:rsidP="00BA0AAB">
      <w:pPr>
        <w:pStyle w:val="PL"/>
        <w:rPr>
          <w:rFonts w:cs="Courier New"/>
          <w:szCs w:val="16"/>
        </w:rPr>
      </w:pPr>
      <w:r w:rsidRPr="009D19EA">
        <w:rPr>
          <w:rFonts w:cs="Courier New"/>
          <w:szCs w:val="16"/>
        </w:rPr>
        <w:t xml:space="preserve">      BASE_SUBTREE,</w:t>
      </w:r>
    </w:p>
    <w:p w14:paraId="0033F674" w14:textId="77777777" w:rsidR="00BA0AAB" w:rsidRPr="009D19EA" w:rsidRDefault="00BA0AAB" w:rsidP="00BA0AAB">
      <w:pPr>
        <w:pStyle w:val="PL"/>
        <w:rPr>
          <w:rFonts w:cs="Courier New"/>
          <w:szCs w:val="16"/>
        </w:rPr>
      </w:pPr>
      <w:r w:rsidRPr="009D19EA">
        <w:rPr>
          <w:rFonts w:cs="Courier New"/>
          <w:szCs w:val="16"/>
        </w:rPr>
        <w:t xml:space="preserve">      BASE_ALL</w:t>
      </w:r>
    </w:p>
    <w:p w14:paraId="64826B4C" w14:textId="77777777" w:rsidR="00BA0AAB" w:rsidRPr="009D19EA" w:rsidRDefault="00BA0AAB" w:rsidP="00BA0AAB">
      <w:pPr>
        <w:pStyle w:val="PL"/>
        <w:rPr>
          <w:rFonts w:cs="Courier New"/>
          <w:szCs w:val="16"/>
        </w:rPr>
      </w:pPr>
      <w:r w:rsidRPr="009D19EA">
        <w:rPr>
          <w:rFonts w:cs="Courier New"/>
          <w:szCs w:val="16"/>
        </w:rPr>
        <w:t xml:space="preserve">   };</w:t>
      </w:r>
    </w:p>
    <w:p w14:paraId="7A5B346C" w14:textId="77777777" w:rsidR="00BA0AAB" w:rsidRPr="009D19EA" w:rsidRDefault="00BA0AAB" w:rsidP="00BA0AAB">
      <w:pPr>
        <w:pStyle w:val="PL"/>
        <w:rPr>
          <w:rFonts w:cs="Courier New"/>
          <w:szCs w:val="16"/>
        </w:rPr>
      </w:pPr>
    </w:p>
    <w:p w14:paraId="17F71E74" w14:textId="77777777" w:rsidR="00BA0AAB" w:rsidRPr="009D19EA" w:rsidRDefault="00BA0AAB" w:rsidP="00BA0AAB">
      <w:pPr>
        <w:pStyle w:val="PL"/>
        <w:rPr>
          <w:rFonts w:cs="Courier New"/>
          <w:szCs w:val="16"/>
        </w:rPr>
      </w:pPr>
      <w:r w:rsidRPr="009D19EA">
        <w:rPr>
          <w:rFonts w:cs="Courier New"/>
          <w:szCs w:val="16"/>
        </w:rPr>
        <w:t xml:space="preserve">   /**</w:t>
      </w:r>
    </w:p>
    <w:p w14:paraId="7E580E7F" w14:textId="77777777" w:rsidR="00BA0AAB" w:rsidRPr="009D19EA" w:rsidRDefault="00BA0AAB" w:rsidP="00BA0AAB">
      <w:pPr>
        <w:pStyle w:val="PL"/>
        <w:rPr>
          <w:rFonts w:cs="Courier New"/>
          <w:szCs w:val="16"/>
        </w:rPr>
      </w:pPr>
      <w:r w:rsidRPr="009D19EA">
        <w:rPr>
          <w:rFonts w:cs="Courier New"/>
          <w:szCs w:val="16"/>
        </w:rPr>
        <w:t xml:space="preserve">    * SearchControl controls the find_managed_object search,</w:t>
      </w:r>
    </w:p>
    <w:p w14:paraId="13310D7C" w14:textId="77777777" w:rsidR="00BA0AAB" w:rsidRPr="009D19EA" w:rsidRDefault="00BA0AAB" w:rsidP="00BA0AAB">
      <w:pPr>
        <w:pStyle w:val="PL"/>
        <w:rPr>
          <w:rFonts w:cs="Courier New"/>
          <w:szCs w:val="16"/>
        </w:rPr>
      </w:pPr>
      <w:r w:rsidRPr="009D19EA">
        <w:rPr>
          <w:rFonts w:cs="Courier New"/>
          <w:szCs w:val="16"/>
        </w:rPr>
        <w:t xml:space="preserve">    * and contains:</w:t>
      </w:r>
    </w:p>
    <w:p w14:paraId="5BDEFE86" w14:textId="77777777" w:rsidR="00BA0AAB" w:rsidRPr="009D19EA" w:rsidRDefault="00BA0AAB" w:rsidP="00BA0AAB">
      <w:pPr>
        <w:pStyle w:val="PL"/>
        <w:rPr>
          <w:rFonts w:cs="Courier New"/>
          <w:szCs w:val="16"/>
        </w:rPr>
      </w:pPr>
      <w:r w:rsidRPr="009D19EA">
        <w:rPr>
          <w:rFonts w:cs="Courier New"/>
          <w:szCs w:val="16"/>
        </w:rPr>
        <w:t xml:space="preserve">    * the type of scope ("type" field),</w:t>
      </w:r>
    </w:p>
    <w:p w14:paraId="14D74887" w14:textId="77777777" w:rsidR="00BA0AAB" w:rsidRPr="009D19EA" w:rsidRDefault="00BA0AAB" w:rsidP="00BA0AAB">
      <w:pPr>
        <w:pStyle w:val="PL"/>
        <w:rPr>
          <w:rFonts w:cs="Courier New"/>
          <w:szCs w:val="16"/>
        </w:rPr>
      </w:pPr>
      <w:r w:rsidRPr="009D19EA">
        <w:rPr>
          <w:rFonts w:cs="Courier New"/>
          <w:szCs w:val="16"/>
        </w:rPr>
        <w:t xml:space="preserve">    * the level of scope ("level" field), level 0 means the "baseObject",</w:t>
      </w:r>
    </w:p>
    <w:p w14:paraId="22062176" w14:textId="77777777" w:rsidR="00BA0AAB" w:rsidRPr="009D19EA" w:rsidRDefault="00BA0AAB" w:rsidP="00BA0AAB">
      <w:pPr>
        <w:pStyle w:val="PL"/>
        <w:rPr>
          <w:rFonts w:cs="Courier New"/>
          <w:szCs w:val="16"/>
        </w:rPr>
      </w:pPr>
      <w:r w:rsidRPr="009D19EA">
        <w:rPr>
          <w:rFonts w:cs="Courier New"/>
          <w:szCs w:val="16"/>
        </w:rPr>
        <w:t xml:space="preserve">    *    level 1 means baseobject including its sub-ordinates etc..</w:t>
      </w:r>
    </w:p>
    <w:p w14:paraId="603E6B1B" w14:textId="77777777" w:rsidR="00BA0AAB" w:rsidRPr="009D19EA" w:rsidRDefault="00BA0AAB" w:rsidP="00BA0AAB">
      <w:pPr>
        <w:pStyle w:val="PL"/>
        <w:rPr>
          <w:rFonts w:cs="Courier New"/>
          <w:szCs w:val="16"/>
        </w:rPr>
      </w:pPr>
      <w:r w:rsidRPr="009D19EA">
        <w:rPr>
          <w:rFonts w:cs="Courier New"/>
          <w:szCs w:val="16"/>
        </w:rPr>
        <w:t xml:space="preserve">    * the filter ("filter" field),</w:t>
      </w:r>
    </w:p>
    <w:p w14:paraId="559FD056" w14:textId="77777777" w:rsidR="00BA0AAB" w:rsidRPr="009D19EA" w:rsidRDefault="00BA0AAB" w:rsidP="00BA0AAB">
      <w:pPr>
        <w:pStyle w:val="PL"/>
        <w:rPr>
          <w:rFonts w:cs="Courier New"/>
          <w:szCs w:val="16"/>
        </w:rPr>
      </w:pPr>
      <w:r w:rsidRPr="009D19EA">
        <w:rPr>
          <w:rFonts w:cs="Courier New"/>
          <w:szCs w:val="16"/>
        </w:rPr>
        <w:t xml:space="preserve">    * the result type ("contents" field).</w:t>
      </w:r>
    </w:p>
    <w:p w14:paraId="6F0851CD" w14:textId="77777777" w:rsidR="00BA0AAB" w:rsidRPr="009D19EA" w:rsidRDefault="00BA0AAB" w:rsidP="00BA0AAB">
      <w:pPr>
        <w:pStyle w:val="PL"/>
        <w:rPr>
          <w:rFonts w:cs="Courier New"/>
          <w:szCs w:val="16"/>
        </w:rPr>
      </w:pPr>
      <w:r w:rsidRPr="009D19EA">
        <w:rPr>
          <w:rFonts w:cs="Courier New"/>
          <w:szCs w:val="16"/>
        </w:rPr>
        <w:t xml:space="preserve">    * The type, level and contents fields are all mandatory.</w:t>
      </w:r>
    </w:p>
    <w:p w14:paraId="2D370828" w14:textId="77777777" w:rsidR="00BA0AAB" w:rsidRPr="009D19EA" w:rsidRDefault="00BA0AAB" w:rsidP="00BA0AAB">
      <w:pPr>
        <w:pStyle w:val="PL"/>
        <w:rPr>
          <w:rFonts w:cs="Courier New"/>
          <w:szCs w:val="16"/>
        </w:rPr>
      </w:pPr>
      <w:r w:rsidRPr="009D19EA">
        <w:rPr>
          <w:rFonts w:cs="Courier New"/>
          <w:szCs w:val="16"/>
        </w:rPr>
        <w:t xml:space="preserve">    * The filter field contains the filter expression.</w:t>
      </w:r>
    </w:p>
    <w:p w14:paraId="3340A28D" w14:textId="77777777" w:rsidR="00BA0AAB" w:rsidRPr="009D19EA" w:rsidRDefault="00BA0AAB" w:rsidP="00BA0AAB">
      <w:pPr>
        <w:pStyle w:val="PL"/>
        <w:rPr>
          <w:rFonts w:cs="Courier New"/>
          <w:szCs w:val="16"/>
        </w:rPr>
      </w:pPr>
      <w:r w:rsidRPr="009D19EA">
        <w:rPr>
          <w:rFonts w:cs="Courier New"/>
          <w:szCs w:val="16"/>
        </w:rPr>
        <w:t xml:space="preserve">    *  The string "TRUE" indicates "no filter",</w:t>
      </w:r>
    </w:p>
    <w:p w14:paraId="51A8C1A8" w14:textId="77777777" w:rsidR="00BA0AAB" w:rsidRPr="009D19EA" w:rsidRDefault="00BA0AAB" w:rsidP="00BA0AAB">
      <w:pPr>
        <w:pStyle w:val="PL"/>
        <w:rPr>
          <w:rFonts w:cs="Courier New"/>
          <w:szCs w:val="16"/>
        </w:rPr>
      </w:pPr>
      <w:r w:rsidRPr="009D19EA">
        <w:rPr>
          <w:rFonts w:cs="Courier New"/>
          <w:szCs w:val="16"/>
        </w:rPr>
        <w:lastRenderedPageBreak/>
        <w:t xml:space="preserve">    * i.e. a filter that matches everything.</w:t>
      </w:r>
    </w:p>
    <w:p w14:paraId="521A19FB" w14:textId="77777777" w:rsidR="00BA0AAB" w:rsidRPr="009D19EA" w:rsidRDefault="00BA0AAB" w:rsidP="00BA0AAB">
      <w:pPr>
        <w:pStyle w:val="PL"/>
        <w:rPr>
          <w:rFonts w:cs="Courier New"/>
          <w:szCs w:val="16"/>
        </w:rPr>
      </w:pPr>
      <w:r w:rsidRPr="009D19EA">
        <w:rPr>
          <w:rFonts w:cs="Courier New"/>
          <w:szCs w:val="16"/>
        </w:rPr>
        <w:t xml:space="preserve">    */</w:t>
      </w:r>
    </w:p>
    <w:p w14:paraId="4E6384C1" w14:textId="77777777" w:rsidR="00BA0AAB" w:rsidRPr="009D19EA" w:rsidRDefault="00BA0AAB" w:rsidP="00BA0AAB">
      <w:pPr>
        <w:pStyle w:val="PL"/>
        <w:rPr>
          <w:rFonts w:cs="Courier New"/>
          <w:szCs w:val="16"/>
        </w:rPr>
      </w:pPr>
      <w:r w:rsidRPr="009D19EA">
        <w:rPr>
          <w:rFonts w:cs="Courier New"/>
          <w:szCs w:val="16"/>
        </w:rPr>
        <w:t xml:space="preserve">   struct SearchControl</w:t>
      </w:r>
    </w:p>
    <w:p w14:paraId="5AE8C065" w14:textId="77777777" w:rsidR="00BA0AAB" w:rsidRPr="009D19EA" w:rsidRDefault="00BA0AAB" w:rsidP="00BA0AAB">
      <w:pPr>
        <w:pStyle w:val="PL"/>
        <w:rPr>
          <w:rFonts w:cs="Courier New"/>
          <w:szCs w:val="16"/>
        </w:rPr>
      </w:pPr>
      <w:r w:rsidRPr="009D19EA">
        <w:rPr>
          <w:rFonts w:cs="Courier New"/>
          <w:szCs w:val="16"/>
        </w:rPr>
        <w:t xml:space="preserve">   {</w:t>
      </w:r>
    </w:p>
    <w:p w14:paraId="2E29CC31" w14:textId="77777777" w:rsidR="00BA0AAB" w:rsidRPr="009D19EA" w:rsidRDefault="00BA0AAB" w:rsidP="00BA0AAB">
      <w:pPr>
        <w:pStyle w:val="PL"/>
        <w:rPr>
          <w:rFonts w:cs="Courier New"/>
          <w:szCs w:val="16"/>
        </w:rPr>
      </w:pPr>
      <w:r w:rsidRPr="009D19EA">
        <w:rPr>
          <w:rFonts w:cs="Courier New"/>
          <w:szCs w:val="16"/>
        </w:rPr>
        <w:t xml:space="preserve">      ScopeType type;</w:t>
      </w:r>
    </w:p>
    <w:p w14:paraId="148B440D" w14:textId="77777777" w:rsidR="00BA0AAB" w:rsidRPr="009D19EA" w:rsidRDefault="00BA0AAB" w:rsidP="00BA0AAB">
      <w:pPr>
        <w:pStyle w:val="PL"/>
        <w:rPr>
          <w:rFonts w:cs="Courier New"/>
          <w:szCs w:val="16"/>
        </w:rPr>
      </w:pPr>
      <w:r w:rsidRPr="009D19EA">
        <w:rPr>
          <w:rFonts w:cs="Courier New"/>
          <w:szCs w:val="16"/>
        </w:rPr>
        <w:t xml:space="preserve">      unsigned long level;</w:t>
      </w:r>
    </w:p>
    <w:p w14:paraId="3DBE6ECE" w14:textId="77777777" w:rsidR="00BA0AAB" w:rsidRPr="009D19EA" w:rsidRDefault="00BA0AAB" w:rsidP="00BA0AAB">
      <w:pPr>
        <w:pStyle w:val="PL"/>
        <w:rPr>
          <w:rFonts w:cs="Courier New"/>
          <w:szCs w:val="16"/>
        </w:rPr>
      </w:pPr>
      <w:r w:rsidRPr="009D19EA">
        <w:rPr>
          <w:rFonts w:cs="Courier New"/>
          <w:szCs w:val="16"/>
        </w:rPr>
        <w:t xml:space="preserve">      Filter filter</w:t>
      </w:r>
      <w:r>
        <w:rPr>
          <w:rFonts w:cs="Courier New"/>
          <w:szCs w:val="16"/>
        </w:rPr>
        <w:t>_</w:t>
      </w:r>
      <w:r w:rsidRPr="009D19EA">
        <w:rPr>
          <w:rFonts w:cs="Courier New"/>
          <w:szCs w:val="16"/>
        </w:rPr>
        <w:t>;</w:t>
      </w:r>
    </w:p>
    <w:p w14:paraId="4DADA4A2" w14:textId="77777777" w:rsidR="00BA0AAB" w:rsidRPr="009D19EA" w:rsidRDefault="00BA0AAB" w:rsidP="00BA0AAB">
      <w:pPr>
        <w:pStyle w:val="PL"/>
        <w:rPr>
          <w:rFonts w:cs="Courier New"/>
          <w:szCs w:val="16"/>
        </w:rPr>
      </w:pPr>
      <w:r w:rsidRPr="009D19EA">
        <w:rPr>
          <w:rFonts w:cs="Courier New"/>
          <w:szCs w:val="16"/>
        </w:rPr>
        <w:t xml:space="preserve">      ResultContents contents;</w:t>
      </w:r>
    </w:p>
    <w:p w14:paraId="1991C5DA" w14:textId="77777777" w:rsidR="00BA0AAB" w:rsidRPr="009D19EA" w:rsidRDefault="00BA0AAB" w:rsidP="00BA0AAB">
      <w:pPr>
        <w:pStyle w:val="PL"/>
        <w:rPr>
          <w:rFonts w:cs="Courier New"/>
          <w:szCs w:val="16"/>
        </w:rPr>
      </w:pPr>
      <w:r w:rsidRPr="009D19EA">
        <w:rPr>
          <w:rFonts w:cs="Courier New"/>
          <w:szCs w:val="16"/>
        </w:rPr>
        <w:t xml:space="preserve">   };</w:t>
      </w:r>
    </w:p>
    <w:p w14:paraId="085FFE5C" w14:textId="77777777" w:rsidR="00BA0AAB" w:rsidRPr="009D19EA" w:rsidRDefault="00BA0AAB" w:rsidP="00BA0AAB">
      <w:pPr>
        <w:pStyle w:val="PL"/>
        <w:rPr>
          <w:rFonts w:cs="Courier New"/>
          <w:szCs w:val="16"/>
        </w:rPr>
      </w:pPr>
    </w:p>
    <w:p w14:paraId="65ADD1CE" w14:textId="77777777" w:rsidR="00BA0AAB" w:rsidRDefault="00BA0AAB" w:rsidP="00BA0AAB">
      <w:pPr>
        <w:pStyle w:val="PL"/>
        <w:rPr>
          <w:rFonts w:cs="Courier New"/>
          <w:szCs w:val="16"/>
        </w:rPr>
      </w:pPr>
    </w:p>
    <w:p w14:paraId="5856C97D" w14:textId="77777777" w:rsidR="00BA0AAB" w:rsidRPr="009D19EA" w:rsidRDefault="00BA0AAB" w:rsidP="00BA0AAB">
      <w:pPr>
        <w:pStyle w:val="PL"/>
        <w:rPr>
          <w:rFonts w:cs="Courier New"/>
          <w:szCs w:val="16"/>
        </w:rPr>
      </w:pPr>
      <w:r w:rsidRPr="009D19EA">
        <w:rPr>
          <w:rFonts w:cs="Courier New"/>
          <w:szCs w:val="16"/>
        </w:rPr>
        <w:t xml:space="preserve">   struct Result</w:t>
      </w:r>
    </w:p>
    <w:p w14:paraId="147CB1B4" w14:textId="77777777" w:rsidR="00BA0AAB" w:rsidRPr="009D19EA" w:rsidRDefault="00BA0AAB" w:rsidP="00BA0AAB">
      <w:pPr>
        <w:pStyle w:val="PL"/>
        <w:rPr>
          <w:rFonts w:cs="Courier New"/>
          <w:szCs w:val="16"/>
        </w:rPr>
      </w:pPr>
      <w:r w:rsidRPr="009D19EA">
        <w:rPr>
          <w:rFonts w:cs="Courier New"/>
          <w:szCs w:val="16"/>
        </w:rPr>
        <w:t xml:space="preserve">   {</w:t>
      </w:r>
    </w:p>
    <w:p w14:paraId="0EBA1272" w14:textId="77777777" w:rsidR="00BA0AAB" w:rsidRPr="009D19EA" w:rsidRDefault="00BA0AAB" w:rsidP="00BA0AAB">
      <w:pPr>
        <w:pStyle w:val="PL"/>
        <w:rPr>
          <w:rFonts w:cs="Courier New"/>
          <w:szCs w:val="16"/>
        </w:rPr>
      </w:pPr>
      <w:r w:rsidRPr="009D19EA">
        <w:rPr>
          <w:rFonts w:cs="Courier New"/>
          <w:szCs w:val="16"/>
        </w:rPr>
        <w:t xml:space="preserve">      </w:t>
      </w:r>
      <w:r w:rsidRPr="00D75038">
        <w:rPr>
          <w:snapToGrid w:val="0"/>
        </w:rPr>
        <w:t>GenericIRPManagementConstDefs</w:t>
      </w:r>
      <w:r>
        <w:rPr>
          <w:snapToGrid w:val="0"/>
        </w:rPr>
        <w:t>::</w:t>
      </w:r>
      <w:r w:rsidRPr="009D19EA">
        <w:rPr>
          <w:rFonts w:cs="Courier New"/>
          <w:szCs w:val="16"/>
        </w:rPr>
        <w:t>DN mo;</w:t>
      </w:r>
    </w:p>
    <w:p w14:paraId="136260E8" w14:textId="77777777" w:rsidR="00BA0AAB" w:rsidRPr="009D19EA" w:rsidRDefault="00BA0AAB" w:rsidP="00BA0AAB">
      <w:pPr>
        <w:pStyle w:val="PL"/>
        <w:rPr>
          <w:rFonts w:cs="Courier New"/>
          <w:szCs w:val="16"/>
        </w:rPr>
      </w:pPr>
      <w:r w:rsidRPr="009D19EA">
        <w:rPr>
          <w:rFonts w:cs="Courier New"/>
          <w:szCs w:val="16"/>
        </w:rPr>
        <w:t xml:space="preserve">      </w:t>
      </w:r>
      <w:r w:rsidRPr="00D75038">
        <w:rPr>
          <w:snapToGrid w:val="0"/>
        </w:rPr>
        <w:t>GenericIRPManagementConstDefs</w:t>
      </w:r>
      <w:r>
        <w:rPr>
          <w:snapToGrid w:val="0"/>
        </w:rPr>
        <w:t>::</w:t>
      </w:r>
      <w:r w:rsidRPr="009D19EA">
        <w:rPr>
          <w:rFonts w:cs="Courier New"/>
          <w:szCs w:val="16"/>
        </w:rPr>
        <w:t>MOAttributeSet attributes;</w:t>
      </w:r>
    </w:p>
    <w:p w14:paraId="402C4E51" w14:textId="77777777" w:rsidR="00BA0AAB" w:rsidRPr="009D19EA" w:rsidRDefault="00BA0AAB" w:rsidP="00BA0AAB">
      <w:pPr>
        <w:pStyle w:val="PL"/>
        <w:rPr>
          <w:rFonts w:cs="Courier New"/>
          <w:szCs w:val="16"/>
        </w:rPr>
      </w:pPr>
      <w:r w:rsidRPr="009D19EA">
        <w:rPr>
          <w:rFonts w:cs="Courier New"/>
          <w:szCs w:val="16"/>
        </w:rPr>
        <w:t xml:space="preserve">   };</w:t>
      </w:r>
    </w:p>
    <w:p w14:paraId="7EC54F71" w14:textId="77777777" w:rsidR="00BA0AAB" w:rsidRPr="009D19EA" w:rsidRDefault="00BA0AAB" w:rsidP="00BA0AAB">
      <w:pPr>
        <w:pStyle w:val="PL"/>
        <w:rPr>
          <w:rFonts w:cs="Courier New"/>
          <w:szCs w:val="16"/>
        </w:rPr>
      </w:pPr>
    </w:p>
    <w:p w14:paraId="72858FF8" w14:textId="77777777" w:rsidR="00BA0AAB" w:rsidRPr="009D19EA" w:rsidRDefault="00BA0AAB" w:rsidP="00BA0AAB">
      <w:pPr>
        <w:pStyle w:val="PL"/>
        <w:rPr>
          <w:rFonts w:cs="Courier New"/>
          <w:szCs w:val="16"/>
        </w:rPr>
      </w:pPr>
      <w:r w:rsidRPr="009D19EA">
        <w:rPr>
          <w:rFonts w:cs="Courier New"/>
          <w:szCs w:val="16"/>
        </w:rPr>
        <w:t xml:space="preserve">   typedef sequence</w:t>
      </w:r>
      <w:r w:rsidRPr="009D19EA">
        <w:rPr>
          <w:rFonts w:cs="Courier New"/>
          <w:szCs w:val="16"/>
          <w:lang w:eastAsia="zh-CN"/>
        </w:rPr>
        <w:t xml:space="preserve"> </w:t>
      </w:r>
      <w:r w:rsidRPr="009D19EA">
        <w:rPr>
          <w:rFonts w:cs="Courier New"/>
          <w:szCs w:val="16"/>
        </w:rPr>
        <w:t>&lt;Result&gt; ResultSet;</w:t>
      </w:r>
    </w:p>
    <w:p w14:paraId="08F108EB" w14:textId="77777777" w:rsidR="00BA0AAB" w:rsidRPr="009D19EA" w:rsidRDefault="00BA0AAB" w:rsidP="00BA0AAB">
      <w:pPr>
        <w:pStyle w:val="PL"/>
        <w:rPr>
          <w:rFonts w:cs="Courier New"/>
          <w:szCs w:val="16"/>
        </w:rPr>
      </w:pPr>
    </w:p>
    <w:p w14:paraId="21EFE189" w14:textId="77777777" w:rsidR="00BA0AAB" w:rsidRPr="009D19EA" w:rsidRDefault="00BA0AAB" w:rsidP="00BA0AAB">
      <w:pPr>
        <w:pStyle w:val="PL"/>
        <w:rPr>
          <w:rFonts w:cs="Courier New"/>
          <w:szCs w:val="16"/>
        </w:rPr>
      </w:pPr>
      <w:r w:rsidRPr="009D19EA">
        <w:rPr>
          <w:rFonts w:cs="Courier New"/>
          <w:szCs w:val="16"/>
        </w:rPr>
        <w:t xml:space="preserve">   /**</w:t>
      </w:r>
    </w:p>
    <w:p w14:paraId="0AAC0729" w14:textId="77777777" w:rsidR="00BA0AAB" w:rsidRPr="009D19EA" w:rsidRDefault="00BA0AAB" w:rsidP="00BA0AAB">
      <w:pPr>
        <w:pStyle w:val="PL"/>
        <w:rPr>
          <w:rFonts w:cs="Courier New"/>
          <w:szCs w:val="16"/>
        </w:rPr>
      </w:pPr>
      <w:r w:rsidRPr="009D19EA">
        <w:rPr>
          <w:rFonts w:cs="Courier New"/>
          <w:szCs w:val="16"/>
        </w:rPr>
        <w:t xml:space="preserve">    * AttributeErrorCategory defines the categories of errors, related to</w:t>
      </w:r>
    </w:p>
    <w:p w14:paraId="049B60D4" w14:textId="77777777" w:rsidR="00BA0AAB" w:rsidRPr="009D19EA" w:rsidRDefault="00BA0AAB" w:rsidP="00BA0AAB">
      <w:pPr>
        <w:pStyle w:val="PL"/>
        <w:rPr>
          <w:rFonts w:cs="Courier New"/>
          <w:szCs w:val="16"/>
        </w:rPr>
      </w:pPr>
      <w:r w:rsidRPr="009D19EA">
        <w:rPr>
          <w:rFonts w:cs="Courier New"/>
          <w:szCs w:val="16"/>
        </w:rPr>
        <w:t xml:space="preserve">    * attributes, that can occur during creation or modification of MOs.</w:t>
      </w:r>
    </w:p>
    <w:p w14:paraId="57DE4994" w14:textId="77777777" w:rsidR="00BA0AAB" w:rsidRPr="009D19EA" w:rsidRDefault="00BA0AAB" w:rsidP="00BA0AAB">
      <w:pPr>
        <w:pStyle w:val="PL"/>
        <w:rPr>
          <w:rFonts w:cs="Courier New"/>
          <w:szCs w:val="16"/>
        </w:rPr>
      </w:pPr>
      <w:r w:rsidRPr="009D19EA">
        <w:rPr>
          <w:rFonts w:cs="Courier New"/>
          <w:szCs w:val="16"/>
        </w:rPr>
        <w:t xml:space="preserve">    *</w:t>
      </w:r>
    </w:p>
    <w:p w14:paraId="05B9A52F" w14:textId="77777777" w:rsidR="00BA0AAB" w:rsidRPr="009D19EA" w:rsidRDefault="00BA0AAB" w:rsidP="00BA0AAB">
      <w:pPr>
        <w:pStyle w:val="PL"/>
        <w:rPr>
          <w:rFonts w:cs="Courier New"/>
          <w:szCs w:val="16"/>
        </w:rPr>
      </w:pPr>
      <w:r w:rsidRPr="009D19EA">
        <w:rPr>
          <w:rFonts w:cs="Courier New"/>
          <w:szCs w:val="16"/>
        </w:rPr>
        <w:t xml:space="preserve">    * NO_SUCH_ATTRIBUTE: The specified attribute does not exist.</w:t>
      </w:r>
    </w:p>
    <w:p w14:paraId="3E02BD90" w14:textId="77777777" w:rsidR="00BA0AAB" w:rsidRPr="009D19EA" w:rsidRDefault="00BA0AAB" w:rsidP="00BA0AAB">
      <w:pPr>
        <w:pStyle w:val="PL"/>
        <w:rPr>
          <w:rFonts w:cs="Courier New"/>
          <w:szCs w:val="16"/>
        </w:rPr>
      </w:pPr>
      <w:r w:rsidRPr="009D19EA">
        <w:rPr>
          <w:rFonts w:cs="Courier New"/>
          <w:szCs w:val="16"/>
        </w:rPr>
        <w:t xml:space="preserve">    * INVALID_ATTRIBUTE_VALUE: The specified attribute value is not valid.</w:t>
      </w:r>
    </w:p>
    <w:p w14:paraId="0A2F0DB7" w14:textId="77777777" w:rsidR="00BA0AAB" w:rsidRPr="009D19EA" w:rsidRDefault="00BA0AAB" w:rsidP="00BA0AAB">
      <w:pPr>
        <w:pStyle w:val="PL"/>
        <w:rPr>
          <w:rFonts w:cs="Courier New"/>
          <w:szCs w:val="16"/>
        </w:rPr>
      </w:pPr>
      <w:r w:rsidRPr="009D19EA">
        <w:rPr>
          <w:rFonts w:cs="Courier New"/>
          <w:szCs w:val="16"/>
        </w:rPr>
        <w:t xml:space="preserve">    * MISSING_ATTRIBUTE_VALUE: An attribute value is required but none was</w:t>
      </w:r>
    </w:p>
    <w:p w14:paraId="4A2DD522" w14:textId="77777777" w:rsidR="00BA0AAB" w:rsidRPr="009D19EA" w:rsidRDefault="00BA0AAB" w:rsidP="00BA0AAB">
      <w:pPr>
        <w:pStyle w:val="PL"/>
        <w:rPr>
          <w:rFonts w:cs="Courier New"/>
          <w:szCs w:val="16"/>
        </w:rPr>
      </w:pPr>
      <w:r w:rsidRPr="009D19EA">
        <w:rPr>
          <w:rFonts w:cs="Courier New"/>
          <w:szCs w:val="16"/>
        </w:rPr>
        <w:t xml:space="preserve">    *   provided and no default value is defined for the attribute.</w:t>
      </w:r>
    </w:p>
    <w:p w14:paraId="5B566745" w14:textId="77777777" w:rsidR="00BA0AAB" w:rsidRPr="009D19EA" w:rsidRDefault="00BA0AAB" w:rsidP="00BA0AAB">
      <w:pPr>
        <w:pStyle w:val="PL"/>
        <w:rPr>
          <w:rFonts w:cs="Courier New"/>
          <w:szCs w:val="16"/>
        </w:rPr>
      </w:pPr>
      <w:r w:rsidRPr="009D19EA">
        <w:rPr>
          <w:rFonts w:cs="Courier New"/>
          <w:szCs w:val="16"/>
        </w:rPr>
        <w:t xml:space="preserve">    * INVALID_MODIFY_OPERATOR: The specified modify operator is not valid</w:t>
      </w:r>
    </w:p>
    <w:p w14:paraId="1CC4ADD1" w14:textId="77777777" w:rsidR="00BA0AAB" w:rsidRPr="009D19EA" w:rsidRDefault="00BA0AAB" w:rsidP="00BA0AAB">
      <w:pPr>
        <w:pStyle w:val="PL"/>
        <w:rPr>
          <w:rFonts w:cs="Courier New"/>
          <w:szCs w:val="16"/>
        </w:rPr>
      </w:pPr>
      <w:r w:rsidRPr="009D19EA">
        <w:rPr>
          <w:rFonts w:cs="Courier New"/>
          <w:szCs w:val="16"/>
        </w:rPr>
        <w:t xml:space="preserve">    *   (e.g. operator ADD_VALUES applied to a non multi-valued attribute</w:t>
      </w:r>
    </w:p>
    <w:p w14:paraId="404CE60B" w14:textId="77777777" w:rsidR="00BA0AAB" w:rsidRPr="009D19EA" w:rsidRDefault="00BA0AAB" w:rsidP="00BA0AAB">
      <w:pPr>
        <w:pStyle w:val="PL"/>
        <w:rPr>
          <w:rFonts w:cs="Courier New"/>
          <w:szCs w:val="16"/>
        </w:rPr>
      </w:pPr>
      <w:r w:rsidRPr="009D19EA">
        <w:rPr>
          <w:rFonts w:cs="Courier New"/>
          <w:szCs w:val="16"/>
        </w:rPr>
        <w:t xml:space="preserve">    *   or operator SET_TO_DEFAULT applied where no default value is defined).</w:t>
      </w:r>
    </w:p>
    <w:p w14:paraId="612219E6" w14:textId="77777777" w:rsidR="00BA0AAB" w:rsidRPr="009D19EA" w:rsidRDefault="00BA0AAB" w:rsidP="00BA0AAB">
      <w:pPr>
        <w:pStyle w:val="PL"/>
        <w:rPr>
          <w:rFonts w:cs="Courier New"/>
          <w:szCs w:val="16"/>
        </w:rPr>
      </w:pPr>
      <w:r w:rsidRPr="009D19EA">
        <w:rPr>
          <w:rFonts w:cs="Courier New"/>
          <w:szCs w:val="16"/>
        </w:rPr>
        <w:t xml:space="preserve">    * MODIFY_NOT_ALLOWED: The modification of the attribute is not allowed.</w:t>
      </w:r>
    </w:p>
    <w:p w14:paraId="74486797" w14:textId="77777777" w:rsidR="00BA0AAB" w:rsidRPr="009D19EA" w:rsidRDefault="00BA0AAB" w:rsidP="00BA0AAB">
      <w:pPr>
        <w:pStyle w:val="PL"/>
        <w:rPr>
          <w:rFonts w:cs="Courier New"/>
          <w:szCs w:val="16"/>
        </w:rPr>
      </w:pPr>
      <w:r w:rsidRPr="009D19EA">
        <w:rPr>
          <w:rFonts w:cs="Courier New"/>
          <w:szCs w:val="16"/>
        </w:rPr>
        <w:t xml:space="preserve">    * MODIFY_FAILED: The modification failed because of an unspecified reason.</w:t>
      </w:r>
    </w:p>
    <w:p w14:paraId="18BB004C" w14:textId="77777777" w:rsidR="00BA0AAB" w:rsidRPr="009D19EA" w:rsidRDefault="00BA0AAB" w:rsidP="00BA0AAB">
      <w:pPr>
        <w:pStyle w:val="PL"/>
        <w:rPr>
          <w:rFonts w:cs="Courier New"/>
          <w:szCs w:val="16"/>
        </w:rPr>
      </w:pPr>
      <w:r w:rsidRPr="009D19EA">
        <w:rPr>
          <w:rFonts w:cs="Courier New"/>
          <w:szCs w:val="16"/>
        </w:rPr>
        <w:t xml:space="preserve">    */</w:t>
      </w:r>
    </w:p>
    <w:p w14:paraId="59072193" w14:textId="77777777" w:rsidR="00BA0AAB" w:rsidRPr="009D19EA" w:rsidRDefault="00BA0AAB" w:rsidP="00BA0AAB">
      <w:pPr>
        <w:pStyle w:val="PL"/>
        <w:rPr>
          <w:rFonts w:cs="Courier New"/>
          <w:szCs w:val="16"/>
        </w:rPr>
      </w:pPr>
      <w:r w:rsidRPr="009D19EA">
        <w:rPr>
          <w:rFonts w:cs="Courier New"/>
          <w:szCs w:val="16"/>
        </w:rPr>
        <w:t xml:space="preserve">   enum AttributeErrorCategory</w:t>
      </w:r>
    </w:p>
    <w:p w14:paraId="019FE690" w14:textId="77777777" w:rsidR="00BA0AAB" w:rsidRPr="009D19EA" w:rsidRDefault="00BA0AAB" w:rsidP="00BA0AAB">
      <w:pPr>
        <w:pStyle w:val="PL"/>
        <w:rPr>
          <w:rFonts w:cs="Courier New"/>
          <w:szCs w:val="16"/>
        </w:rPr>
      </w:pPr>
      <w:r w:rsidRPr="009D19EA">
        <w:rPr>
          <w:rFonts w:cs="Courier New"/>
          <w:szCs w:val="16"/>
        </w:rPr>
        <w:t xml:space="preserve">   {</w:t>
      </w:r>
    </w:p>
    <w:p w14:paraId="6E5CD3D6" w14:textId="77777777" w:rsidR="00BA0AAB" w:rsidRPr="009D19EA" w:rsidRDefault="00BA0AAB" w:rsidP="00BA0AAB">
      <w:pPr>
        <w:pStyle w:val="PL"/>
        <w:rPr>
          <w:rFonts w:cs="Courier New"/>
          <w:szCs w:val="16"/>
        </w:rPr>
      </w:pPr>
      <w:r w:rsidRPr="009D19EA">
        <w:rPr>
          <w:rFonts w:cs="Courier New"/>
          <w:szCs w:val="16"/>
        </w:rPr>
        <w:t xml:space="preserve">      NO_SUCH_ATTRIBUTE,</w:t>
      </w:r>
    </w:p>
    <w:p w14:paraId="7A37BB6A" w14:textId="77777777" w:rsidR="00BA0AAB" w:rsidRPr="009D19EA" w:rsidRDefault="00BA0AAB" w:rsidP="00BA0AAB">
      <w:pPr>
        <w:pStyle w:val="PL"/>
        <w:rPr>
          <w:rFonts w:cs="Courier New"/>
          <w:szCs w:val="16"/>
        </w:rPr>
      </w:pPr>
      <w:r w:rsidRPr="009D19EA">
        <w:rPr>
          <w:rFonts w:cs="Courier New"/>
          <w:szCs w:val="16"/>
        </w:rPr>
        <w:t xml:space="preserve">      INVALID_ATTRIBUTE_VALUE,</w:t>
      </w:r>
    </w:p>
    <w:p w14:paraId="471DD4DB" w14:textId="77777777" w:rsidR="00BA0AAB" w:rsidRPr="009D19EA" w:rsidRDefault="00BA0AAB" w:rsidP="00BA0AAB">
      <w:pPr>
        <w:pStyle w:val="PL"/>
        <w:rPr>
          <w:rFonts w:cs="Courier New"/>
          <w:szCs w:val="16"/>
        </w:rPr>
      </w:pPr>
      <w:r w:rsidRPr="009D19EA">
        <w:rPr>
          <w:rFonts w:cs="Courier New"/>
          <w:szCs w:val="16"/>
        </w:rPr>
        <w:t xml:space="preserve">      MISSING_ATTRIBUTE_VALUE,</w:t>
      </w:r>
    </w:p>
    <w:p w14:paraId="5E7BBF6E" w14:textId="77777777" w:rsidR="00BA0AAB" w:rsidRPr="009D19EA" w:rsidRDefault="00BA0AAB" w:rsidP="00BA0AAB">
      <w:pPr>
        <w:pStyle w:val="PL"/>
        <w:rPr>
          <w:rFonts w:cs="Courier New"/>
          <w:szCs w:val="16"/>
        </w:rPr>
      </w:pPr>
      <w:r w:rsidRPr="009D19EA">
        <w:rPr>
          <w:rFonts w:cs="Courier New"/>
          <w:szCs w:val="16"/>
        </w:rPr>
        <w:t xml:space="preserve">      INVALID_MODIFY_OPERATOR,</w:t>
      </w:r>
    </w:p>
    <w:p w14:paraId="4C6BD20D" w14:textId="77777777" w:rsidR="00BA0AAB" w:rsidRPr="009D19EA" w:rsidRDefault="00BA0AAB" w:rsidP="00BA0AAB">
      <w:pPr>
        <w:pStyle w:val="PL"/>
        <w:rPr>
          <w:rFonts w:cs="Courier New"/>
          <w:szCs w:val="16"/>
        </w:rPr>
      </w:pPr>
      <w:r w:rsidRPr="009D19EA">
        <w:rPr>
          <w:rFonts w:cs="Courier New"/>
          <w:szCs w:val="16"/>
        </w:rPr>
        <w:t xml:space="preserve">      MODIFY_NOT_ALLOWED,</w:t>
      </w:r>
    </w:p>
    <w:p w14:paraId="5F66168F" w14:textId="77777777" w:rsidR="00BA0AAB" w:rsidRPr="009D19EA" w:rsidRDefault="00BA0AAB" w:rsidP="00BA0AAB">
      <w:pPr>
        <w:pStyle w:val="PL"/>
        <w:rPr>
          <w:rFonts w:cs="Courier New"/>
          <w:szCs w:val="16"/>
        </w:rPr>
      </w:pPr>
      <w:r w:rsidRPr="009D19EA">
        <w:rPr>
          <w:rFonts w:cs="Courier New"/>
          <w:szCs w:val="16"/>
        </w:rPr>
        <w:t xml:space="preserve">      MODIFY_FAILED</w:t>
      </w:r>
    </w:p>
    <w:p w14:paraId="6A7C63FB" w14:textId="77777777" w:rsidR="00BA0AAB" w:rsidRPr="009D19EA" w:rsidRDefault="00BA0AAB" w:rsidP="00BA0AAB">
      <w:pPr>
        <w:pStyle w:val="PL"/>
        <w:rPr>
          <w:rFonts w:cs="Courier New"/>
          <w:szCs w:val="16"/>
        </w:rPr>
      </w:pPr>
      <w:r w:rsidRPr="009D19EA">
        <w:rPr>
          <w:rFonts w:cs="Courier New"/>
          <w:szCs w:val="16"/>
        </w:rPr>
        <w:t xml:space="preserve">   };</w:t>
      </w:r>
    </w:p>
    <w:p w14:paraId="411493F0" w14:textId="77777777" w:rsidR="00BA0AAB" w:rsidRPr="009D19EA" w:rsidRDefault="00BA0AAB" w:rsidP="00BA0AAB">
      <w:pPr>
        <w:pStyle w:val="PL"/>
        <w:rPr>
          <w:rFonts w:cs="Courier New"/>
          <w:szCs w:val="16"/>
        </w:rPr>
      </w:pPr>
    </w:p>
    <w:p w14:paraId="4D7C2C6A" w14:textId="77777777" w:rsidR="00BA0AAB" w:rsidRPr="009D19EA" w:rsidRDefault="00BA0AAB" w:rsidP="00BA0AAB">
      <w:pPr>
        <w:pStyle w:val="PL"/>
        <w:rPr>
          <w:rFonts w:cs="Courier New"/>
          <w:szCs w:val="16"/>
        </w:rPr>
      </w:pPr>
      <w:r w:rsidRPr="009D19EA">
        <w:rPr>
          <w:rFonts w:cs="Courier New"/>
          <w:szCs w:val="16"/>
        </w:rPr>
        <w:t xml:space="preserve">   /**</w:t>
      </w:r>
    </w:p>
    <w:p w14:paraId="2FC0AA43" w14:textId="77777777" w:rsidR="00BA0AAB" w:rsidRPr="009D19EA" w:rsidRDefault="00BA0AAB" w:rsidP="00BA0AAB">
      <w:pPr>
        <w:pStyle w:val="PL"/>
        <w:rPr>
          <w:rFonts w:cs="Courier New"/>
          <w:szCs w:val="16"/>
        </w:rPr>
      </w:pPr>
      <w:r w:rsidRPr="009D19EA">
        <w:rPr>
          <w:rFonts w:cs="Courier New"/>
          <w:szCs w:val="16"/>
        </w:rPr>
        <w:t xml:space="preserve">    * DeleteErrorCategory defines the categories of errors that can occur</w:t>
      </w:r>
    </w:p>
    <w:p w14:paraId="0D509852" w14:textId="77777777" w:rsidR="00BA0AAB" w:rsidRPr="009D19EA" w:rsidRDefault="00BA0AAB" w:rsidP="00BA0AAB">
      <w:pPr>
        <w:pStyle w:val="PL"/>
        <w:rPr>
          <w:rFonts w:cs="Courier New"/>
          <w:szCs w:val="16"/>
        </w:rPr>
      </w:pPr>
      <w:r w:rsidRPr="009D19EA">
        <w:rPr>
          <w:rFonts w:cs="Courier New"/>
          <w:szCs w:val="16"/>
        </w:rPr>
        <w:t xml:space="preserve">    * during deletion of MOs.</w:t>
      </w:r>
    </w:p>
    <w:p w14:paraId="67F03C4E" w14:textId="77777777" w:rsidR="00BA0AAB" w:rsidRPr="009D19EA" w:rsidRDefault="00BA0AAB" w:rsidP="00BA0AAB">
      <w:pPr>
        <w:pStyle w:val="PL"/>
        <w:rPr>
          <w:rFonts w:cs="Courier New"/>
          <w:szCs w:val="16"/>
        </w:rPr>
      </w:pPr>
      <w:r w:rsidRPr="009D19EA">
        <w:rPr>
          <w:rFonts w:cs="Courier New"/>
          <w:szCs w:val="16"/>
        </w:rPr>
        <w:t xml:space="preserve">    *</w:t>
      </w:r>
    </w:p>
    <w:p w14:paraId="06467739" w14:textId="77777777" w:rsidR="00BA0AAB" w:rsidRPr="009D19EA" w:rsidRDefault="00BA0AAB" w:rsidP="00BA0AAB">
      <w:pPr>
        <w:pStyle w:val="PL"/>
        <w:rPr>
          <w:rFonts w:cs="Courier New"/>
          <w:szCs w:val="16"/>
        </w:rPr>
      </w:pPr>
      <w:r w:rsidRPr="009D19EA">
        <w:rPr>
          <w:rFonts w:cs="Courier New"/>
          <w:szCs w:val="16"/>
        </w:rPr>
        <w:t xml:space="preserve">    * SUBORDINATE_OBJECT: The MO cannot be deleted due to subordinate MOs.</w:t>
      </w:r>
    </w:p>
    <w:p w14:paraId="585874FC" w14:textId="77777777" w:rsidR="00BA0AAB" w:rsidRPr="009D19EA" w:rsidRDefault="00BA0AAB" w:rsidP="00BA0AAB">
      <w:pPr>
        <w:pStyle w:val="PL"/>
        <w:rPr>
          <w:rFonts w:cs="Courier New"/>
          <w:szCs w:val="16"/>
        </w:rPr>
      </w:pPr>
      <w:r w:rsidRPr="009D19EA">
        <w:rPr>
          <w:rFonts w:cs="Courier New"/>
          <w:szCs w:val="16"/>
        </w:rPr>
        <w:t xml:space="preserve">    * DELETE_NOT_ALLOWED: The deletion of the MO is not allowed.</w:t>
      </w:r>
    </w:p>
    <w:p w14:paraId="548CD8FD" w14:textId="77777777" w:rsidR="00BA0AAB" w:rsidRPr="009D19EA" w:rsidRDefault="00BA0AAB" w:rsidP="00BA0AAB">
      <w:pPr>
        <w:pStyle w:val="PL"/>
        <w:rPr>
          <w:rFonts w:cs="Courier New"/>
          <w:szCs w:val="16"/>
        </w:rPr>
      </w:pPr>
      <w:r w:rsidRPr="009D19EA">
        <w:rPr>
          <w:rFonts w:cs="Courier New"/>
          <w:szCs w:val="16"/>
        </w:rPr>
        <w:t xml:space="preserve">    * DELETE_FAILED: The deletion failed because of an unspecified reason.</w:t>
      </w:r>
    </w:p>
    <w:p w14:paraId="3A6D3BE6" w14:textId="77777777" w:rsidR="00BA0AAB" w:rsidRPr="009D19EA" w:rsidRDefault="00BA0AAB" w:rsidP="00BA0AAB">
      <w:pPr>
        <w:pStyle w:val="PL"/>
        <w:rPr>
          <w:rFonts w:cs="Courier New"/>
          <w:szCs w:val="16"/>
        </w:rPr>
      </w:pPr>
      <w:r w:rsidRPr="009D19EA">
        <w:rPr>
          <w:rFonts w:cs="Courier New"/>
          <w:szCs w:val="16"/>
        </w:rPr>
        <w:t xml:space="preserve">    */</w:t>
      </w:r>
    </w:p>
    <w:p w14:paraId="0B9FC62B" w14:textId="77777777" w:rsidR="00BA0AAB" w:rsidRPr="009D19EA" w:rsidRDefault="00BA0AAB" w:rsidP="00BA0AAB">
      <w:pPr>
        <w:pStyle w:val="PL"/>
        <w:rPr>
          <w:rFonts w:cs="Courier New"/>
          <w:szCs w:val="16"/>
        </w:rPr>
      </w:pPr>
      <w:r w:rsidRPr="009D19EA">
        <w:rPr>
          <w:rFonts w:cs="Courier New"/>
          <w:szCs w:val="16"/>
        </w:rPr>
        <w:t xml:space="preserve">   enum DeleteErrorCategory</w:t>
      </w:r>
    </w:p>
    <w:p w14:paraId="0B820A69" w14:textId="77777777" w:rsidR="00BA0AAB" w:rsidRPr="009D19EA" w:rsidRDefault="00BA0AAB" w:rsidP="00BA0AAB">
      <w:pPr>
        <w:pStyle w:val="PL"/>
        <w:rPr>
          <w:rFonts w:cs="Courier New"/>
          <w:szCs w:val="16"/>
        </w:rPr>
      </w:pPr>
      <w:r w:rsidRPr="009D19EA">
        <w:rPr>
          <w:rFonts w:cs="Courier New"/>
          <w:szCs w:val="16"/>
        </w:rPr>
        <w:t xml:space="preserve">   {</w:t>
      </w:r>
    </w:p>
    <w:p w14:paraId="16D606C2" w14:textId="77777777" w:rsidR="00BA0AAB" w:rsidRPr="009D19EA" w:rsidRDefault="00BA0AAB" w:rsidP="00BA0AAB">
      <w:pPr>
        <w:pStyle w:val="PL"/>
        <w:rPr>
          <w:rFonts w:cs="Courier New"/>
          <w:szCs w:val="16"/>
        </w:rPr>
      </w:pPr>
      <w:r w:rsidRPr="009D19EA">
        <w:rPr>
          <w:rFonts w:cs="Courier New"/>
          <w:szCs w:val="16"/>
        </w:rPr>
        <w:t xml:space="preserve">      SUBORDINATE_OBJECT,</w:t>
      </w:r>
    </w:p>
    <w:p w14:paraId="2BCE0530" w14:textId="77777777" w:rsidR="00BA0AAB" w:rsidRPr="009D19EA" w:rsidRDefault="00BA0AAB" w:rsidP="00BA0AAB">
      <w:pPr>
        <w:pStyle w:val="PL"/>
        <w:rPr>
          <w:rFonts w:cs="Courier New"/>
          <w:szCs w:val="16"/>
        </w:rPr>
      </w:pPr>
      <w:r w:rsidRPr="009D19EA">
        <w:rPr>
          <w:rFonts w:cs="Courier New"/>
          <w:szCs w:val="16"/>
        </w:rPr>
        <w:t xml:space="preserve">      DELETE_NOT_ALLOWED,</w:t>
      </w:r>
    </w:p>
    <w:p w14:paraId="19A9CB92" w14:textId="77777777" w:rsidR="00BA0AAB" w:rsidRPr="009D19EA" w:rsidRDefault="00BA0AAB" w:rsidP="00BA0AAB">
      <w:pPr>
        <w:pStyle w:val="PL"/>
        <w:rPr>
          <w:rFonts w:cs="Courier New"/>
          <w:szCs w:val="16"/>
        </w:rPr>
      </w:pPr>
      <w:r w:rsidRPr="009D19EA">
        <w:rPr>
          <w:rFonts w:cs="Courier New"/>
          <w:szCs w:val="16"/>
        </w:rPr>
        <w:t xml:space="preserve">      DELETE_FAILED</w:t>
      </w:r>
    </w:p>
    <w:p w14:paraId="21F35E4E" w14:textId="77777777" w:rsidR="00BA0AAB" w:rsidRPr="009D19EA" w:rsidRDefault="00BA0AAB" w:rsidP="00BA0AAB">
      <w:pPr>
        <w:pStyle w:val="PL"/>
        <w:rPr>
          <w:rFonts w:cs="Courier New"/>
          <w:szCs w:val="16"/>
        </w:rPr>
      </w:pPr>
      <w:r w:rsidRPr="009D19EA">
        <w:rPr>
          <w:rFonts w:cs="Courier New"/>
          <w:szCs w:val="16"/>
        </w:rPr>
        <w:t xml:space="preserve">   };</w:t>
      </w:r>
    </w:p>
    <w:p w14:paraId="1075AE01" w14:textId="77777777" w:rsidR="00BA0AAB" w:rsidRPr="009D19EA" w:rsidRDefault="00BA0AAB" w:rsidP="00BA0AAB">
      <w:pPr>
        <w:pStyle w:val="PL"/>
        <w:rPr>
          <w:rFonts w:cs="Courier New"/>
          <w:szCs w:val="16"/>
        </w:rPr>
      </w:pPr>
    </w:p>
    <w:p w14:paraId="0DA123C6" w14:textId="77777777" w:rsidR="00BA0AAB" w:rsidRPr="009D19EA" w:rsidRDefault="00BA0AAB" w:rsidP="00BA0AAB">
      <w:pPr>
        <w:pStyle w:val="PL"/>
        <w:rPr>
          <w:rFonts w:cs="Courier New"/>
          <w:szCs w:val="16"/>
        </w:rPr>
      </w:pPr>
      <w:r w:rsidRPr="009D19EA">
        <w:rPr>
          <w:rFonts w:cs="Courier New"/>
          <w:szCs w:val="16"/>
        </w:rPr>
        <w:t xml:space="preserve">   /**</w:t>
      </w:r>
    </w:p>
    <w:p w14:paraId="79E61A60" w14:textId="77777777" w:rsidR="00BA0AAB" w:rsidRPr="009D19EA" w:rsidRDefault="00BA0AAB" w:rsidP="00BA0AAB">
      <w:pPr>
        <w:pStyle w:val="PL"/>
        <w:rPr>
          <w:rFonts w:cs="Courier New"/>
          <w:szCs w:val="16"/>
        </w:rPr>
      </w:pPr>
      <w:r w:rsidRPr="009D19EA">
        <w:rPr>
          <w:rFonts w:cs="Courier New"/>
          <w:szCs w:val="16"/>
        </w:rPr>
        <w:t xml:space="preserve">    * AttributeError represents an error, related to an attribute, that occured</w:t>
      </w:r>
    </w:p>
    <w:p w14:paraId="0B8EBE9A" w14:textId="77777777" w:rsidR="00BA0AAB" w:rsidRPr="009D19EA" w:rsidRDefault="00BA0AAB" w:rsidP="00BA0AAB">
      <w:pPr>
        <w:pStyle w:val="PL"/>
        <w:rPr>
          <w:rFonts w:cs="Courier New"/>
          <w:szCs w:val="16"/>
        </w:rPr>
      </w:pPr>
      <w:r w:rsidRPr="009D19EA">
        <w:rPr>
          <w:rFonts w:cs="Courier New"/>
          <w:szCs w:val="16"/>
        </w:rPr>
        <w:t xml:space="preserve">    * during creation or modification of MOs.</w:t>
      </w:r>
    </w:p>
    <w:p w14:paraId="7E32D8CF" w14:textId="77777777" w:rsidR="00BA0AAB" w:rsidRPr="009D19EA" w:rsidRDefault="00BA0AAB" w:rsidP="00BA0AAB">
      <w:pPr>
        <w:pStyle w:val="PL"/>
        <w:rPr>
          <w:rFonts w:cs="Courier New"/>
          <w:szCs w:val="16"/>
        </w:rPr>
      </w:pPr>
      <w:r w:rsidRPr="009D19EA">
        <w:rPr>
          <w:rFonts w:cs="Courier New"/>
          <w:szCs w:val="16"/>
        </w:rPr>
        <w:t xml:space="preserve">    * It contains:</w:t>
      </w:r>
    </w:p>
    <w:p w14:paraId="7FB4663F" w14:textId="77777777" w:rsidR="00BA0AAB" w:rsidRPr="009D19EA" w:rsidRDefault="00BA0AAB" w:rsidP="00BA0AAB">
      <w:pPr>
        <w:pStyle w:val="PL"/>
        <w:rPr>
          <w:rFonts w:cs="Courier New"/>
          <w:szCs w:val="16"/>
        </w:rPr>
      </w:pPr>
      <w:r w:rsidRPr="009D19EA">
        <w:rPr>
          <w:rFonts w:cs="Courier New"/>
          <w:szCs w:val="16"/>
        </w:rPr>
        <w:t xml:space="preserve">    * - the name of the indicted attribute ("name" field),</w:t>
      </w:r>
    </w:p>
    <w:p w14:paraId="46C37234" w14:textId="77777777" w:rsidR="00BA0AAB" w:rsidRPr="009D19EA" w:rsidRDefault="00BA0AAB" w:rsidP="00BA0AAB">
      <w:pPr>
        <w:pStyle w:val="PL"/>
        <w:rPr>
          <w:rFonts w:cs="Courier New"/>
          <w:szCs w:val="16"/>
        </w:rPr>
      </w:pPr>
      <w:r w:rsidRPr="009D19EA">
        <w:rPr>
          <w:rFonts w:cs="Courier New"/>
          <w:szCs w:val="16"/>
        </w:rPr>
        <w:t xml:space="preserve">    * - the category of the error ("error" field),</w:t>
      </w:r>
    </w:p>
    <w:p w14:paraId="5300FD58" w14:textId="77777777" w:rsidR="00BA0AAB" w:rsidRPr="009D19EA" w:rsidRDefault="00BA0AAB" w:rsidP="00BA0AAB">
      <w:pPr>
        <w:pStyle w:val="PL"/>
        <w:rPr>
          <w:rFonts w:cs="Courier New"/>
          <w:szCs w:val="16"/>
        </w:rPr>
      </w:pPr>
      <w:r w:rsidRPr="009D19EA">
        <w:rPr>
          <w:rFonts w:cs="Courier New"/>
          <w:szCs w:val="16"/>
        </w:rPr>
        <w:t xml:space="preserve">    * - optionally, the indicted attribute value ("value" field),</w:t>
      </w:r>
    </w:p>
    <w:p w14:paraId="68040B9B" w14:textId="77777777" w:rsidR="00BA0AAB" w:rsidRPr="009D19EA" w:rsidRDefault="00BA0AAB" w:rsidP="00BA0AAB">
      <w:pPr>
        <w:pStyle w:val="PL"/>
        <w:rPr>
          <w:rFonts w:cs="Courier New"/>
          <w:szCs w:val="16"/>
        </w:rPr>
      </w:pPr>
      <w:r w:rsidRPr="009D19EA">
        <w:rPr>
          <w:rFonts w:cs="Courier New"/>
          <w:szCs w:val="16"/>
        </w:rPr>
        <w:t xml:space="preserve">    * - optionally, additional details on the error ("reason" field).</w:t>
      </w:r>
    </w:p>
    <w:p w14:paraId="7E3E3610" w14:textId="77777777" w:rsidR="00BA0AAB" w:rsidRPr="009D19EA" w:rsidRDefault="00BA0AAB" w:rsidP="00BA0AAB">
      <w:pPr>
        <w:pStyle w:val="PL"/>
        <w:rPr>
          <w:rFonts w:cs="Courier New"/>
          <w:szCs w:val="16"/>
        </w:rPr>
      </w:pPr>
      <w:r w:rsidRPr="009D19EA">
        <w:rPr>
          <w:rFonts w:cs="Courier New"/>
          <w:szCs w:val="16"/>
        </w:rPr>
        <w:t xml:space="preserve">    */</w:t>
      </w:r>
    </w:p>
    <w:p w14:paraId="33ACEE36" w14:textId="77777777" w:rsidR="00BA0AAB" w:rsidRPr="009D19EA" w:rsidRDefault="00BA0AAB" w:rsidP="00BA0AAB">
      <w:pPr>
        <w:pStyle w:val="PL"/>
        <w:rPr>
          <w:rFonts w:cs="Courier New"/>
          <w:szCs w:val="16"/>
        </w:rPr>
      </w:pPr>
      <w:r w:rsidRPr="009D19EA">
        <w:rPr>
          <w:rFonts w:cs="Courier New"/>
          <w:szCs w:val="16"/>
        </w:rPr>
        <w:t xml:space="preserve">   struct AttributeError</w:t>
      </w:r>
    </w:p>
    <w:p w14:paraId="0C3B64C3" w14:textId="77777777" w:rsidR="00BA0AAB" w:rsidRPr="009D19EA" w:rsidRDefault="00BA0AAB" w:rsidP="00BA0AAB">
      <w:pPr>
        <w:pStyle w:val="PL"/>
        <w:rPr>
          <w:rFonts w:cs="Courier New"/>
          <w:szCs w:val="16"/>
        </w:rPr>
      </w:pPr>
      <w:r w:rsidRPr="009D19EA">
        <w:rPr>
          <w:rFonts w:cs="Courier New"/>
          <w:szCs w:val="16"/>
        </w:rPr>
        <w:t xml:space="preserve">   {</w:t>
      </w:r>
    </w:p>
    <w:p w14:paraId="5D9549D4" w14:textId="77777777" w:rsidR="00BA0AAB" w:rsidRPr="009D19EA" w:rsidRDefault="00BA0AAB" w:rsidP="00BA0AAB">
      <w:pPr>
        <w:pStyle w:val="PL"/>
        <w:rPr>
          <w:rFonts w:cs="Courier New"/>
          <w:szCs w:val="16"/>
        </w:rPr>
      </w:pPr>
      <w:r w:rsidRPr="009D19EA">
        <w:rPr>
          <w:rFonts w:cs="Courier New"/>
          <w:szCs w:val="16"/>
        </w:rPr>
        <w:t xml:space="preserve">      </w:t>
      </w:r>
      <w:r w:rsidRPr="00D75038">
        <w:rPr>
          <w:snapToGrid w:val="0"/>
        </w:rPr>
        <w:t>GenericIRPManagementConstDefs</w:t>
      </w:r>
      <w:r>
        <w:rPr>
          <w:snapToGrid w:val="0"/>
        </w:rPr>
        <w:t>::</w:t>
      </w:r>
      <w:r w:rsidRPr="009D19EA">
        <w:rPr>
          <w:rFonts w:cs="Courier New"/>
          <w:szCs w:val="16"/>
        </w:rPr>
        <w:t>MOAttributeName name;</w:t>
      </w:r>
    </w:p>
    <w:p w14:paraId="433E44AC" w14:textId="77777777" w:rsidR="00BA0AAB" w:rsidRPr="009D19EA" w:rsidRDefault="00BA0AAB" w:rsidP="00BA0AAB">
      <w:pPr>
        <w:pStyle w:val="PL"/>
        <w:rPr>
          <w:rFonts w:cs="Courier New"/>
          <w:szCs w:val="16"/>
        </w:rPr>
      </w:pPr>
      <w:r w:rsidRPr="009D19EA">
        <w:rPr>
          <w:rFonts w:cs="Courier New"/>
          <w:szCs w:val="16"/>
        </w:rPr>
        <w:t xml:space="preserve">      AttributeErrorCategory error;</w:t>
      </w:r>
    </w:p>
    <w:p w14:paraId="46DD6196" w14:textId="77777777" w:rsidR="00BA0AAB" w:rsidRPr="009D19EA" w:rsidRDefault="00BA0AAB" w:rsidP="00BA0AAB">
      <w:pPr>
        <w:pStyle w:val="PL"/>
        <w:rPr>
          <w:rFonts w:cs="Courier New"/>
          <w:szCs w:val="16"/>
        </w:rPr>
      </w:pPr>
      <w:r w:rsidRPr="009D19EA">
        <w:rPr>
          <w:rFonts w:cs="Courier New"/>
          <w:szCs w:val="16"/>
        </w:rPr>
        <w:t xml:space="preserve">      </w:t>
      </w:r>
      <w:r w:rsidRPr="00D75038">
        <w:rPr>
          <w:snapToGrid w:val="0"/>
        </w:rPr>
        <w:t>GenericIRPManagementConstDefs</w:t>
      </w:r>
      <w:r>
        <w:rPr>
          <w:snapToGrid w:val="0"/>
        </w:rPr>
        <w:t>::</w:t>
      </w:r>
      <w:r w:rsidRPr="009D19EA">
        <w:rPr>
          <w:rFonts w:cs="Courier New"/>
          <w:szCs w:val="16"/>
        </w:rPr>
        <w:t>MOAttributeValue value;</w:t>
      </w:r>
    </w:p>
    <w:p w14:paraId="35F58EEF" w14:textId="77777777" w:rsidR="00BA0AAB" w:rsidRPr="009D19EA" w:rsidRDefault="00BA0AAB" w:rsidP="00BA0AAB">
      <w:pPr>
        <w:pStyle w:val="PL"/>
        <w:rPr>
          <w:rFonts w:cs="Courier New"/>
          <w:szCs w:val="16"/>
        </w:rPr>
      </w:pPr>
      <w:r w:rsidRPr="009D19EA">
        <w:rPr>
          <w:rFonts w:cs="Courier New"/>
          <w:szCs w:val="16"/>
        </w:rPr>
        <w:t xml:space="preserve">      string reason;</w:t>
      </w:r>
    </w:p>
    <w:p w14:paraId="28793FB1" w14:textId="77777777" w:rsidR="00BA0AAB" w:rsidRPr="009D19EA" w:rsidRDefault="00BA0AAB" w:rsidP="00BA0AAB">
      <w:pPr>
        <w:pStyle w:val="PL"/>
        <w:rPr>
          <w:rFonts w:cs="Courier New"/>
          <w:szCs w:val="16"/>
        </w:rPr>
      </w:pPr>
      <w:r w:rsidRPr="009D19EA">
        <w:rPr>
          <w:rFonts w:cs="Courier New"/>
          <w:szCs w:val="16"/>
        </w:rPr>
        <w:t xml:space="preserve">   };</w:t>
      </w:r>
    </w:p>
    <w:p w14:paraId="4E8D2D1C" w14:textId="77777777" w:rsidR="00BA0AAB" w:rsidRPr="009D19EA" w:rsidRDefault="00BA0AAB" w:rsidP="00BA0AAB">
      <w:pPr>
        <w:pStyle w:val="PL"/>
        <w:rPr>
          <w:rFonts w:cs="Courier New"/>
          <w:szCs w:val="16"/>
        </w:rPr>
      </w:pPr>
    </w:p>
    <w:p w14:paraId="190873C6" w14:textId="77777777" w:rsidR="00BA0AAB" w:rsidRPr="009D19EA" w:rsidRDefault="00BA0AAB" w:rsidP="00BA0AAB">
      <w:pPr>
        <w:pStyle w:val="PL"/>
        <w:rPr>
          <w:rFonts w:cs="Courier New"/>
          <w:szCs w:val="16"/>
        </w:rPr>
      </w:pPr>
      <w:r w:rsidRPr="009D19EA">
        <w:rPr>
          <w:rFonts w:cs="Courier New"/>
          <w:szCs w:val="16"/>
        </w:rPr>
        <w:t xml:space="preserve">   typedef sequence</w:t>
      </w:r>
      <w:r w:rsidRPr="009D19EA">
        <w:rPr>
          <w:rFonts w:cs="Courier New"/>
          <w:szCs w:val="16"/>
          <w:lang w:eastAsia="zh-CN"/>
        </w:rPr>
        <w:t xml:space="preserve"> </w:t>
      </w:r>
      <w:r w:rsidRPr="009D19EA">
        <w:rPr>
          <w:rFonts w:cs="Courier New"/>
          <w:szCs w:val="16"/>
        </w:rPr>
        <w:t>&lt;AttributeError&gt; AttributeErrorSeq;</w:t>
      </w:r>
    </w:p>
    <w:p w14:paraId="744E3C48" w14:textId="77777777" w:rsidR="00BA0AAB" w:rsidRPr="009D19EA" w:rsidRDefault="00BA0AAB" w:rsidP="00BA0AAB">
      <w:pPr>
        <w:pStyle w:val="PL"/>
        <w:rPr>
          <w:rFonts w:cs="Courier New"/>
          <w:szCs w:val="16"/>
        </w:rPr>
      </w:pPr>
    </w:p>
    <w:p w14:paraId="786B8FB0" w14:textId="77777777" w:rsidR="00BA0AAB" w:rsidRPr="009D19EA" w:rsidRDefault="00BA0AAB" w:rsidP="00BA0AAB">
      <w:pPr>
        <w:pStyle w:val="PL"/>
        <w:rPr>
          <w:rFonts w:cs="Courier New"/>
          <w:szCs w:val="16"/>
        </w:rPr>
      </w:pPr>
      <w:r w:rsidRPr="009D19EA">
        <w:rPr>
          <w:rFonts w:cs="Courier New"/>
          <w:szCs w:val="16"/>
        </w:rPr>
        <w:t xml:space="preserve">   /**</w:t>
      </w:r>
    </w:p>
    <w:p w14:paraId="517444C1" w14:textId="77777777" w:rsidR="00BA0AAB" w:rsidRPr="009D19EA" w:rsidRDefault="00BA0AAB" w:rsidP="00BA0AAB">
      <w:pPr>
        <w:pStyle w:val="PL"/>
        <w:rPr>
          <w:rFonts w:cs="Courier New"/>
          <w:szCs w:val="16"/>
        </w:rPr>
      </w:pPr>
      <w:r w:rsidRPr="009D19EA">
        <w:rPr>
          <w:rFonts w:cs="Courier New"/>
          <w:szCs w:val="16"/>
        </w:rPr>
        <w:lastRenderedPageBreak/>
        <w:t xml:space="preserve">    * DeleteError represents an error that occured during deletion of MOs.</w:t>
      </w:r>
    </w:p>
    <w:p w14:paraId="747E76A7" w14:textId="77777777" w:rsidR="00BA0AAB" w:rsidRPr="009D19EA" w:rsidRDefault="00BA0AAB" w:rsidP="00BA0AAB">
      <w:pPr>
        <w:pStyle w:val="PL"/>
        <w:rPr>
          <w:rFonts w:cs="Courier New"/>
          <w:szCs w:val="16"/>
        </w:rPr>
      </w:pPr>
      <w:r w:rsidRPr="009D19EA">
        <w:rPr>
          <w:rFonts w:cs="Courier New"/>
          <w:szCs w:val="16"/>
        </w:rPr>
        <w:t xml:space="preserve">    * It contains:</w:t>
      </w:r>
    </w:p>
    <w:p w14:paraId="329ADD01" w14:textId="77777777" w:rsidR="00BA0AAB" w:rsidRPr="009D19EA" w:rsidRDefault="00BA0AAB" w:rsidP="00BA0AAB">
      <w:pPr>
        <w:pStyle w:val="PL"/>
        <w:rPr>
          <w:rFonts w:cs="Courier New"/>
          <w:szCs w:val="16"/>
        </w:rPr>
      </w:pPr>
      <w:r w:rsidRPr="009D19EA">
        <w:rPr>
          <w:rFonts w:cs="Courier New"/>
          <w:szCs w:val="16"/>
        </w:rPr>
        <w:t xml:space="preserve">    * - the distinguished name of the indicted MO ("object</w:t>
      </w:r>
      <w:r>
        <w:rPr>
          <w:rFonts w:cs="Courier New"/>
          <w:szCs w:val="16"/>
        </w:rPr>
        <w:t>_n</w:t>
      </w:r>
      <w:r w:rsidRPr="009D19EA">
        <w:rPr>
          <w:rFonts w:cs="Courier New"/>
          <w:szCs w:val="16"/>
        </w:rPr>
        <w:t>ame" field),</w:t>
      </w:r>
    </w:p>
    <w:p w14:paraId="7A1D3E69" w14:textId="77777777" w:rsidR="00BA0AAB" w:rsidRPr="009D19EA" w:rsidRDefault="00BA0AAB" w:rsidP="00BA0AAB">
      <w:pPr>
        <w:pStyle w:val="PL"/>
        <w:rPr>
          <w:rFonts w:cs="Courier New"/>
          <w:szCs w:val="16"/>
        </w:rPr>
      </w:pPr>
      <w:r w:rsidRPr="009D19EA">
        <w:rPr>
          <w:rFonts w:cs="Courier New"/>
          <w:szCs w:val="16"/>
        </w:rPr>
        <w:t xml:space="preserve">    * - the category of the error ("error" field),</w:t>
      </w:r>
    </w:p>
    <w:p w14:paraId="4EF0342F" w14:textId="77777777" w:rsidR="00BA0AAB" w:rsidRPr="009D19EA" w:rsidRDefault="00BA0AAB" w:rsidP="00BA0AAB">
      <w:pPr>
        <w:pStyle w:val="PL"/>
        <w:rPr>
          <w:rFonts w:cs="Courier New"/>
          <w:szCs w:val="16"/>
        </w:rPr>
      </w:pPr>
      <w:r w:rsidRPr="009D19EA">
        <w:rPr>
          <w:rFonts w:cs="Courier New"/>
          <w:szCs w:val="16"/>
        </w:rPr>
        <w:t xml:space="preserve">    * - optionally, additional details on the error ("reason" field).</w:t>
      </w:r>
    </w:p>
    <w:p w14:paraId="700EDA98" w14:textId="77777777" w:rsidR="00BA0AAB" w:rsidRPr="009D19EA" w:rsidRDefault="00BA0AAB" w:rsidP="00BA0AAB">
      <w:pPr>
        <w:pStyle w:val="PL"/>
        <w:rPr>
          <w:rFonts w:cs="Courier New"/>
          <w:szCs w:val="16"/>
        </w:rPr>
      </w:pPr>
      <w:r w:rsidRPr="009D19EA">
        <w:rPr>
          <w:rFonts w:cs="Courier New"/>
          <w:szCs w:val="16"/>
        </w:rPr>
        <w:t xml:space="preserve">    */</w:t>
      </w:r>
    </w:p>
    <w:p w14:paraId="04E4EC2A" w14:textId="77777777" w:rsidR="00BA0AAB" w:rsidRPr="009D19EA" w:rsidRDefault="00BA0AAB" w:rsidP="00BA0AAB">
      <w:pPr>
        <w:pStyle w:val="PL"/>
        <w:rPr>
          <w:rFonts w:cs="Courier New"/>
          <w:szCs w:val="16"/>
        </w:rPr>
      </w:pPr>
      <w:r w:rsidRPr="009D19EA">
        <w:rPr>
          <w:rFonts w:cs="Courier New"/>
          <w:szCs w:val="16"/>
        </w:rPr>
        <w:t xml:space="preserve">   struct DeleteError</w:t>
      </w:r>
    </w:p>
    <w:p w14:paraId="5D44ACF2" w14:textId="77777777" w:rsidR="00BA0AAB" w:rsidRPr="009D19EA" w:rsidRDefault="00BA0AAB" w:rsidP="00BA0AAB">
      <w:pPr>
        <w:pStyle w:val="PL"/>
        <w:rPr>
          <w:rFonts w:cs="Courier New"/>
          <w:szCs w:val="16"/>
        </w:rPr>
      </w:pPr>
      <w:r w:rsidRPr="009D19EA">
        <w:rPr>
          <w:rFonts w:cs="Courier New"/>
          <w:szCs w:val="16"/>
        </w:rPr>
        <w:t xml:space="preserve">   {</w:t>
      </w:r>
    </w:p>
    <w:p w14:paraId="2EABA7C4" w14:textId="77777777" w:rsidR="00BA0AAB" w:rsidRPr="009D19EA" w:rsidRDefault="00BA0AAB" w:rsidP="00BA0AAB">
      <w:pPr>
        <w:pStyle w:val="PL"/>
        <w:rPr>
          <w:rFonts w:cs="Courier New"/>
          <w:szCs w:val="16"/>
        </w:rPr>
      </w:pPr>
      <w:r w:rsidRPr="009D19EA">
        <w:rPr>
          <w:rFonts w:cs="Courier New"/>
          <w:szCs w:val="16"/>
        </w:rPr>
        <w:t xml:space="preserve">      </w:t>
      </w:r>
      <w:r w:rsidRPr="00D75038">
        <w:rPr>
          <w:snapToGrid w:val="0"/>
        </w:rPr>
        <w:t>GenericIRPManagementConstDefs</w:t>
      </w:r>
      <w:r>
        <w:rPr>
          <w:snapToGrid w:val="0"/>
        </w:rPr>
        <w:t>::</w:t>
      </w:r>
      <w:r w:rsidRPr="009D19EA">
        <w:rPr>
          <w:rFonts w:cs="Courier New"/>
          <w:szCs w:val="16"/>
        </w:rPr>
        <w:t>DN object</w:t>
      </w:r>
      <w:r>
        <w:rPr>
          <w:rFonts w:cs="Courier New"/>
          <w:szCs w:val="16"/>
        </w:rPr>
        <w:t>_n</w:t>
      </w:r>
      <w:r w:rsidRPr="009D19EA">
        <w:rPr>
          <w:rFonts w:cs="Courier New"/>
          <w:szCs w:val="16"/>
        </w:rPr>
        <w:t>ame;</w:t>
      </w:r>
    </w:p>
    <w:p w14:paraId="0A4FDA9B" w14:textId="77777777" w:rsidR="00BA0AAB" w:rsidRPr="009D19EA" w:rsidRDefault="00BA0AAB" w:rsidP="00BA0AAB">
      <w:pPr>
        <w:pStyle w:val="PL"/>
        <w:rPr>
          <w:rFonts w:cs="Courier New"/>
          <w:szCs w:val="16"/>
        </w:rPr>
      </w:pPr>
      <w:r w:rsidRPr="009D19EA">
        <w:rPr>
          <w:rFonts w:cs="Courier New"/>
          <w:szCs w:val="16"/>
        </w:rPr>
        <w:t xml:space="preserve">      DeleteErrorCategory error;</w:t>
      </w:r>
    </w:p>
    <w:p w14:paraId="34821BF7" w14:textId="77777777" w:rsidR="00BA0AAB" w:rsidRPr="009D19EA" w:rsidRDefault="00BA0AAB" w:rsidP="00BA0AAB">
      <w:pPr>
        <w:pStyle w:val="PL"/>
        <w:rPr>
          <w:rFonts w:cs="Courier New"/>
          <w:szCs w:val="16"/>
        </w:rPr>
      </w:pPr>
      <w:r w:rsidRPr="009D19EA">
        <w:rPr>
          <w:rFonts w:cs="Courier New"/>
          <w:szCs w:val="16"/>
        </w:rPr>
        <w:t xml:space="preserve">      string reason;</w:t>
      </w:r>
    </w:p>
    <w:p w14:paraId="7E779A49" w14:textId="77777777" w:rsidR="00BA0AAB" w:rsidRPr="009D19EA" w:rsidRDefault="00BA0AAB" w:rsidP="00BA0AAB">
      <w:pPr>
        <w:pStyle w:val="PL"/>
        <w:rPr>
          <w:rFonts w:cs="Courier New"/>
          <w:szCs w:val="16"/>
        </w:rPr>
      </w:pPr>
      <w:r w:rsidRPr="009D19EA">
        <w:rPr>
          <w:rFonts w:cs="Courier New"/>
          <w:szCs w:val="16"/>
        </w:rPr>
        <w:t xml:space="preserve">   };</w:t>
      </w:r>
    </w:p>
    <w:p w14:paraId="4D66CE44" w14:textId="77777777" w:rsidR="00BA0AAB" w:rsidRPr="009D19EA" w:rsidRDefault="00BA0AAB" w:rsidP="00BA0AAB">
      <w:pPr>
        <w:pStyle w:val="PL"/>
        <w:rPr>
          <w:rFonts w:cs="Courier New"/>
          <w:szCs w:val="16"/>
        </w:rPr>
      </w:pPr>
    </w:p>
    <w:p w14:paraId="7C03E855" w14:textId="77777777" w:rsidR="00BA0AAB" w:rsidRPr="009D19EA" w:rsidRDefault="00BA0AAB" w:rsidP="00BA0AAB">
      <w:pPr>
        <w:pStyle w:val="PL"/>
        <w:rPr>
          <w:rFonts w:cs="Courier New"/>
          <w:szCs w:val="16"/>
        </w:rPr>
      </w:pPr>
      <w:r w:rsidRPr="009D19EA">
        <w:rPr>
          <w:rFonts w:cs="Courier New"/>
          <w:szCs w:val="16"/>
        </w:rPr>
        <w:t xml:space="preserve">   typedef sequence</w:t>
      </w:r>
      <w:r w:rsidRPr="009D19EA">
        <w:rPr>
          <w:rFonts w:cs="Courier New"/>
          <w:szCs w:val="16"/>
          <w:lang w:eastAsia="zh-CN"/>
        </w:rPr>
        <w:t xml:space="preserve"> </w:t>
      </w:r>
      <w:r w:rsidRPr="009D19EA">
        <w:rPr>
          <w:rFonts w:cs="Courier New"/>
          <w:szCs w:val="16"/>
        </w:rPr>
        <w:t>&lt;DeleteError&gt; DeleteErrorSeq;</w:t>
      </w:r>
    </w:p>
    <w:p w14:paraId="3CF4F8B8" w14:textId="77777777" w:rsidR="00BA0AAB" w:rsidRPr="009D19EA" w:rsidRDefault="00BA0AAB" w:rsidP="00BA0AAB">
      <w:pPr>
        <w:pStyle w:val="PL"/>
        <w:rPr>
          <w:rFonts w:cs="Courier New"/>
          <w:szCs w:val="16"/>
        </w:rPr>
      </w:pPr>
    </w:p>
    <w:p w14:paraId="1CF67DCB" w14:textId="77777777" w:rsidR="00BA0AAB" w:rsidRPr="009D19EA" w:rsidRDefault="00BA0AAB" w:rsidP="00BA0AAB">
      <w:pPr>
        <w:pStyle w:val="PL"/>
        <w:rPr>
          <w:rFonts w:cs="Courier New"/>
          <w:szCs w:val="16"/>
        </w:rPr>
      </w:pPr>
      <w:r w:rsidRPr="009D19EA">
        <w:rPr>
          <w:rFonts w:cs="Courier New"/>
          <w:szCs w:val="16"/>
        </w:rPr>
        <w:t xml:space="preserve">   /**</w:t>
      </w:r>
    </w:p>
    <w:p w14:paraId="37448B25" w14:textId="77777777" w:rsidR="00BA0AAB" w:rsidRPr="009D19EA" w:rsidRDefault="00BA0AAB" w:rsidP="00BA0AAB">
      <w:pPr>
        <w:pStyle w:val="PL"/>
        <w:rPr>
          <w:rFonts w:cs="Courier New"/>
          <w:szCs w:val="16"/>
        </w:rPr>
      </w:pPr>
      <w:r w:rsidRPr="009D19EA">
        <w:rPr>
          <w:rFonts w:cs="Courier New"/>
          <w:szCs w:val="16"/>
        </w:rPr>
        <w:t xml:space="preserve">    * ModifyAttributeErrors represents errors that occured during</w:t>
      </w:r>
    </w:p>
    <w:p w14:paraId="5B9ADF55" w14:textId="77777777" w:rsidR="00BA0AAB" w:rsidRPr="009D19EA" w:rsidRDefault="00BA0AAB" w:rsidP="00BA0AAB">
      <w:pPr>
        <w:pStyle w:val="PL"/>
        <w:rPr>
          <w:rFonts w:cs="Courier New"/>
          <w:szCs w:val="16"/>
        </w:rPr>
      </w:pPr>
      <w:r w:rsidRPr="009D19EA">
        <w:rPr>
          <w:rFonts w:cs="Courier New"/>
          <w:szCs w:val="16"/>
        </w:rPr>
        <w:t xml:space="preserve">    * modification of attributes of a MO.</w:t>
      </w:r>
    </w:p>
    <w:p w14:paraId="5F76B85D" w14:textId="77777777" w:rsidR="00BA0AAB" w:rsidRPr="009D19EA" w:rsidRDefault="00BA0AAB" w:rsidP="00BA0AAB">
      <w:pPr>
        <w:pStyle w:val="PL"/>
        <w:rPr>
          <w:rFonts w:cs="Courier New"/>
          <w:szCs w:val="16"/>
        </w:rPr>
      </w:pPr>
      <w:r w:rsidRPr="009D19EA">
        <w:rPr>
          <w:rFonts w:cs="Courier New"/>
          <w:szCs w:val="16"/>
        </w:rPr>
        <w:t xml:space="preserve">    * It contains:</w:t>
      </w:r>
    </w:p>
    <w:p w14:paraId="688BA49F" w14:textId="77777777" w:rsidR="00BA0AAB" w:rsidRPr="009D19EA" w:rsidRDefault="00BA0AAB" w:rsidP="00BA0AAB">
      <w:pPr>
        <w:pStyle w:val="PL"/>
        <w:rPr>
          <w:rFonts w:cs="Courier New"/>
          <w:szCs w:val="16"/>
        </w:rPr>
      </w:pPr>
      <w:r w:rsidRPr="009D19EA">
        <w:rPr>
          <w:rFonts w:cs="Courier New"/>
          <w:szCs w:val="16"/>
        </w:rPr>
        <w:t xml:space="preserve">    * - the distinguished name of the indicted MO ("object</w:t>
      </w:r>
      <w:r>
        <w:rPr>
          <w:rFonts w:cs="Courier New"/>
          <w:szCs w:val="16"/>
        </w:rPr>
        <w:t>_n</w:t>
      </w:r>
      <w:r w:rsidRPr="009D19EA">
        <w:rPr>
          <w:rFonts w:cs="Courier New"/>
          <w:szCs w:val="16"/>
        </w:rPr>
        <w:t>ame" field),</w:t>
      </w:r>
    </w:p>
    <w:p w14:paraId="503743A0" w14:textId="77777777" w:rsidR="00BA0AAB" w:rsidRPr="009D19EA" w:rsidRDefault="00BA0AAB" w:rsidP="00BA0AAB">
      <w:pPr>
        <w:pStyle w:val="PL"/>
        <w:rPr>
          <w:rFonts w:cs="Courier New"/>
          <w:szCs w:val="16"/>
        </w:rPr>
      </w:pPr>
      <w:r w:rsidRPr="009D19EA">
        <w:rPr>
          <w:rFonts w:cs="Courier New"/>
          <w:szCs w:val="16"/>
        </w:rPr>
        <w:t xml:space="preserve">    * - a sequence containing the attribute errors ("errors" field).</w:t>
      </w:r>
    </w:p>
    <w:p w14:paraId="732A1F1F" w14:textId="77777777" w:rsidR="00BA0AAB" w:rsidRPr="009D19EA" w:rsidRDefault="00BA0AAB" w:rsidP="00BA0AAB">
      <w:pPr>
        <w:pStyle w:val="PL"/>
        <w:rPr>
          <w:rFonts w:cs="Courier New"/>
          <w:szCs w:val="16"/>
        </w:rPr>
      </w:pPr>
      <w:r w:rsidRPr="009D19EA">
        <w:rPr>
          <w:rFonts w:cs="Courier New"/>
          <w:szCs w:val="16"/>
        </w:rPr>
        <w:t xml:space="preserve">    */</w:t>
      </w:r>
    </w:p>
    <w:p w14:paraId="31F8EBD6" w14:textId="77777777" w:rsidR="00BA0AAB" w:rsidRPr="009D19EA" w:rsidRDefault="00BA0AAB" w:rsidP="00BA0AAB">
      <w:pPr>
        <w:pStyle w:val="PL"/>
        <w:rPr>
          <w:rFonts w:cs="Courier New"/>
          <w:szCs w:val="16"/>
        </w:rPr>
      </w:pPr>
      <w:r w:rsidRPr="009D19EA">
        <w:rPr>
          <w:rFonts w:cs="Courier New"/>
          <w:szCs w:val="16"/>
        </w:rPr>
        <w:t xml:space="preserve">   struct ModifyAttributeErrors</w:t>
      </w:r>
    </w:p>
    <w:p w14:paraId="357C4915" w14:textId="77777777" w:rsidR="00BA0AAB" w:rsidRPr="009D19EA" w:rsidRDefault="00BA0AAB" w:rsidP="00BA0AAB">
      <w:pPr>
        <w:pStyle w:val="PL"/>
        <w:rPr>
          <w:rFonts w:cs="Courier New"/>
          <w:szCs w:val="16"/>
        </w:rPr>
      </w:pPr>
      <w:r w:rsidRPr="009D19EA">
        <w:rPr>
          <w:rFonts w:cs="Courier New"/>
          <w:szCs w:val="16"/>
        </w:rPr>
        <w:t xml:space="preserve">   {</w:t>
      </w:r>
    </w:p>
    <w:p w14:paraId="7C0C8A62" w14:textId="77777777" w:rsidR="00BA0AAB" w:rsidRPr="009D19EA" w:rsidRDefault="00BA0AAB" w:rsidP="00BA0AAB">
      <w:pPr>
        <w:pStyle w:val="PL"/>
        <w:rPr>
          <w:rFonts w:cs="Courier New"/>
          <w:szCs w:val="16"/>
        </w:rPr>
      </w:pPr>
      <w:r w:rsidRPr="009D19EA">
        <w:rPr>
          <w:rFonts w:cs="Courier New"/>
          <w:szCs w:val="16"/>
        </w:rPr>
        <w:t xml:space="preserve">      </w:t>
      </w:r>
      <w:r w:rsidRPr="00D75038">
        <w:rPr>
          <w:snapToGrid w:val="0"/>
        </w:rPr>
        <w:t>GenericIRPManagementConstDefs</w:t>
      </w:r>
      <w:r>
        <w:rPr>
          <w:snapToGrid w:val="0"/>
        </w:rPr>
        <w:t>::</w:t>
      </w:r>
      <w:r w:rsidRPr="009D19EA">
        <w:rPr>
          <w:rFonts w:cs="Courier New"/>
          <w:szCs w:val="16"/>
        </w:rPr>
        <w:t>DN object</w:t>
      </w:r>
      <w:r>
        <w:rPr>
          <w:rFonts w:cs="Courier New"/>
          <w:szCs w:val="16"/>
        </w:rPr>
        <w:t>_n</w:t>
      </w:r>
      <w:r w:rsidRPr="009D19EA">
        <w:rPr>
          <w:rFonts w:cs="Courier New"/>
          <w:szCs w:val="16"/>
        </w:rPr>
        <w:t>ame;</w:t>
      </w:r>
    </w:p>
    <w:p w14:paraId="0825D70D" w14:textId="77777777" w:rsidR="00BA0AAB" w:rsidRPr="009D19EA" w:rsidRDefault="00BA0AAB" w:rsidP="00BA0AAB">
      <w:pPr>
        <w:pStyle w:val="PL"/>
        <w:rPr>
          <w:rFonts w:cs="Courier New"/>
          <w:szCs w:val="16"/>
        </w:rPr>
      </w:pPr>
      <w:r w:rsidRPr="009D19EA">
        <w:rPr>
          <w:rFonts w:cs="Courier New"/>
          <w:szCs w:val="16"/>
        </w:rPr>
        <w:t xml:space="preserve">      AttributeErrorSeq errors;</w:t>
      </w:r>
    </w:p>
    <w:p w14:paraId="2EB7D488" w14:textId="77777777" w:rsidR="00BA0AAB" w:rsidRPr="009D19EA" w:rsidRDefault="00BA0AAB" w:rsidP="00BA0AAB">
      <w:pPr>
        <w:pStyle w:val="PL"/>
        <w:rPr>
          <w:rFonts w:cs="Courier New"/>
          <w:szCs w:val="16"/>
        </w:rPr>
      </w:pPr>
      <w:r w:rsidRPr="009D19EA">
        <w:rPr>
          <w:rFonts w:cs="Courier New"/>
          <w:szCs w:val="16"/>
        </w:rPr>
        <w:t xml:space="preserve">   };</w:t>
      </w:r>
    </w:p>
    <w:p w14:paraId="5D6131D5" w14:textId="77777777" w:rsidR="00BA0AAB" w:rsidRPr="009D19EA" w:rsidRDefault="00BA0AAB" w:rsidP="00BA0AAB">
      <w:pPr>
        <w:pStyle w:val="PL"/>
        <w:rPr>
          <w:rFonts w:cs="Courier New"/>
          <w:szCs w:val="16"/>
        </w:rPr>
      </w:pPr>
    </w:p>
    <w:p w14:paraId="74C19CB4" w14:textId="77777777" w:rsidR="00BA0AAB" w:rsidRPr="009D19EA" w:rsidRDefault="00BA0AAB" w:rsidP="00BA0AAB">
      <w:pPr>
        <w:pStyle w:val="PL"/>
        <w:rPr>
          <w:rFonts w:cs="Courier New"/>
          <w:szCs w:val="16"/>
        </w:rPr>
      </w:pPr>
      <w:r w:rsidRPr="009D19EA">
        <w:rPr>
          <w:rFonts w:cs="Courier New"/>
          <w:szCs w:val="16"/>
        </w:rPr>
        <w:t xml:space="preserve">   typedef sequence</w:t>
      </w:r>
      <w:r w:rsidRPr="009D19EA">
        <w:rPr>
          <w:rFonts w:cs="Courier New"/>
          <w:szCs w:val="16"/>
          <w:lang w:eastAsia="zh-CN"/>
        </w:rPr>
        <w:t xml:space="preserve"> </w:t>
      </w:r>
      <w:r w:rsidRPr="009D19EA">
        <w:rPr>
          <w:rFonts w:cs="Courier New"/>
          <w:szCs w:val="16"/>
        </w:rPr>
        <w:t>&lt;ModifyAttributeErrors&gt; ModifyAttributeErrorsSeq;</w:t>
      </w:r>
    </w:p>
    <w:p w14:paraId="42A5ADE9" w14:textId="77777777" w:rsidR="00BA0AAB" w:rsidRPr="009D19EA" w:rsidRDefault="00BA0AAB" w:rsidP="00BA0AAB">
      <w:pPr>
        <w:pStyle w:val="PL"/>
        <w:rPr>
          <w:rFonts w:cs="Courier New"/>
          <w:szCs w:val="16"/>
        </w:rPr>
      </w:pPr>
    </w:p>
    <w:p w14:paraId="690D9BAF" w14:textId="77777777" w:rsidR="00BA0AAB" w:rsidRPr="009D19EA" w:rsidRDefault="00BA0AAB" w:rsidP="00BA0AAB">
      <w:pPr>
        <w:pStyle w:val="PL"/>
        <w:rPr>
          <w:rFonts w:cs="Courier New"/>
          <w:szCs w:val="16"/>
        </w:rPr>
      </w:pPr>
      <w:r w:rsidRPr="009D19EA">
        <w:rPr>
          <w:rFonts w:cs="Courier New"/>
          <w:szCs w:val="16"/>
        </w:rPr>
        <w:t xml:space="preserve">  </w:t>
      </w:r>
      <w:r w:rsidRPr="009D19EA">
        <w:rPr>
          <w:rFonts w:cs="Courier New"/>
          <w:szCs w:val="16"/>
          <w:lang w:eastAsia="zh-CN"/>
        </w:rPr>
        <w:t xml:space="preserve"> </w:t>
      </w:r>
      <w:r w:rsidRPr="009D19EA">
        <w:rPr>
          <w:rFonts w:cs="Courier New"/>
          <w:szCs w:val="16"/>
        </w:rPr>
        <w:t>typedef sequence</w:t>
      </w:r>
      <w:r w:rsidRPr="009D19EA">
        <w:rPr>
          <w:rFonts w:cs="Courier New"/>
          <w:szCs w:val="16"/>
          <w:lang w:eastAsia="zh-CN"/>
        </w:rPr>
        <w:t xml:space="preserve"> </w:t>
      </w:r>
      <w:r w:rsidRPr="009D19EA">
        <w:rPr>
          <w:rFonts w:cs="Courier New"/>
          <w:szCs w:val="16"/>
        </w:rPr>
        <w:t>&lt;</w:t>
      </w:r>
      <w:r w:rsidR="00175094" w:rsidRPr="00175094">
        <w:rPr>
          <w:rFonts w:cs="Courier New"/>
          <w:szCs w:val="16"/>
        </w:rPr>
        <w:t xml:space="preserve"> </w:t>
      </w:r>
      <w:r w:rsidR="00175094" w:rsidRPr="00145AAC">
        <w:rPr>
          <w:rFonts w:cs="Courier New"/>
          <w:szCs w:val="16"/>
        </w:rPr>
        <w:t>GenericIRPManagementConstDefs::</w:t>
      </w:r>
      <w:r w:rsidRPr="009D19EA">
        <w:rPr>
          <w:rFonts w:cs="Courier New"/>
          <w:szCs w:val="16"/>
        </w:rPr>
        <w:t>MOAttributeName&gt; AttributeNameSet;</w:t>
      </w:r>
    </w:p>
    <w:p w14:paraId="4A1A72D2" w14:textId="77777777" w:rsidR="00BA0AAB" w:rsidRPr="009D19EA" w:rsidRDefault="00BA0AAB" w:rsidP="00BA0AAB">
      <w:pPr>
        <w:pStyle w:val="PL"/>
        <w:rPr>
          <w:rFonts w:cs="Courier New"/>
          <w:szCs w:val="16"/>
        </w:rPr>
      </w:pPr>
    </w:p>
    <w:p w14:paraId="73B3D1DB" w14:textId="77777777" w:rsidR="00BA0AAB" w:rsidRPr="009D19EA" w:rsidRDefault="00BA0AAB" w:rsidP="00BA0AAB">
      <w:pPr>
        <w:pStyle w:val="PL"/>
        <w:rPr>
          <w:rFonts w:cs="Courier New"/>
          <w:szCs w:val="16"/>
        </w:rPr>
      </w:pPr>
      <w:r w:rsidRPr="009D19EA">
        <w:rPr>
          <w:rFonts w:cs="Courier New"/>
          <w:szCs w:val="16"/>
        </w:rPr>
        <w:t xml:space="preserve">   /**</w:t>
      </w:r>
    </w:p>
    <w:p w14:paraId="5486AA28" w14:textId="77777777" w:rsidR="00BA0AAB" w:rsidRPr="009D19EA" w:rsidRDefault="00BA0AAB" w:rsidP="00BA0AAB">
      <w:pPr>
        <w:pStyle w:val="PL"/>
        <w:rPr>
          <w:rFonts w:cs="Courier New"/>
          <w:szCs w:val="16"/>
        </w:rPr>
      </w:pPr>
      <w:r w:rsidRPr="009D19EA">
        <w:rPr>
          <w:rFonts w:cs="Courier New"/>
          <w:szCs w:val="16"/>
        </w:rPr>
        <w:t xml:space="preserve">    * ModifyOperator defines the way in which an attribute value is to be</w:t>
      </w:r>
    </w:p>
    <w:p w14:paraId="4D3A9413" w14:textId="77777777" w:rsidR="00BA0AAB" w:rsidRPr="009D19EA" w:rsidRDefault="00BA0AAB" w:rsidP="00BA0AAB">
      <w:pPr>
        <w:pStyle w:val="PL"/>
        <w:rPr>
          <w:rFonts w:cs="Courier New"/>
          <w:szCs w:val="16"/>
        </w:rPr>
      </w:pPr>
      <w:r w:rsidRPr="009D19EA">
        <w:rPr>
          <w:rFonts w:cs="Courier New"/>
          <w:szCs w:val="16"/>
        </w:rPr>
        <w:t xml:space="preserve">    * applied to an attribute in a modification of MO attributes.</w:t>
      </w:r>
    </w:p>
    <w:p w14:paraId="5B4F8B0C" w14:textId="77777777" w:rsidR="00BA0AAB" w:rsidRPr="009D19EA" w:rsidRDefault="00BA0AAB" w:rsidP="00BA0AAB">
      <w:pPr>
        <w:pStyle w:val="PL"/>
        <w:rPr>
          <w:rFonts w:cs="Courier New"/>
          <w:szCs w:val="16"/>
        </w:rPr>
      </w:pPr>
      <w:r w:rsidRPr="009D19EA">
        <w:rPr>
          <w:rFonts w:cs="Courier New"/>
          <w:szCs w:val="16"/>
        </w:rPr>
        <w:t xml:space="preserve">    *</w:t>
      </w:r>
    </w:p>
    <w:p w14:paraId="159625A7" w14:textId="77777777" w:rsidR="00BA0AAB" w:rsidRPr="009D19EA" w:rsidRDefault="00BA0AAB" w:rsidP="00BA0AAB">
      <w:pPr>
        <w:pStyle w:val="PL"/>
        <w:rPr>
          <w:rFonts w:cs="Courier New"/>
          <w:szCs w:val="16"/>
        </w:rPr>
      </w:pPr>
      <w:r w:rsidRPr="009D19EA">
        <w:rPr>
          <w:rFonts w:cs="Courier New"/>
          <w:szCs w:val="16"/>
        </w:rPr>
        <w:t xml:space="preserve">    * REPLACE: replace the current value with the provided value</w:t>
      </w:r>
    </w:p>
    <w:p w14:paraId="3C2F266C" w14:textId="77777777" w:rsidR="00BA0AAB" w:rsidRPr="009D19EA" w:rsidRDefault="00BA0AAB" w:rsidP="00BA0AAB">
      <w:pPr>
        <w:pStyle w:val="PL"/>
        <w:rPr>
          <w:rFonts w:cs="Courier New"/>
          <w:szCs w:val="16"/>
        </w:rPr>
      </w:pPr>
      <w:r w:rsidRPr="009D19EA">
        <w:rPr>
          <w:rFonts w:cs="Courier New"/>
          <w:szCs w:val="16"/>
        </w:rPr>
        <w:t xml:space="preserve">    * ADD_VALUES: for a multi-valued attribute, add the provided values to the</w:t>
      </w:r>
    </w:p>
    <w:p w14:paraId="77E1E442" w14:textId="77777777" w:rsidR="00BA0AAB" w:rsidRPr="009D19EA" w:rsidRDefault="00BA0AAB" w:rsidP="00BA0AAB">
      <w:pPr>
        <w:pStyle w:val="PL"/>
        <w:rPr>
          <w:rFonts w:cs="Courier New"/>
          <w:szCs w:val="16"/>
        </w:rPr>
      </w:pPr>
      <w:r w:rsidRPr="009D19EA">
        <w:rPr>
          <w:rFonts w:cs="Courier New"/>
          <w:szCs w:val="16"/>
        </w:rPr>
        <w:t xml:space="preserve">    *   current list of values</w:t>
      </w:r>
    </w:p>
    <w:p w14:paraId="2FFEAED0" w14:textId="77777777" w:rsidR="00BA0AAB" w:rsidRPr="009D19EA" w:rsidRDefault="00BA0AAB" w:rsidP="00BA0AAB">
      <w:pPr>
        <w:pStyle w:val="PL"/>
        <w:rPr>
          <w:rFonts w:cs="Courier New"/>
          <w:szCs w:val="16"/>
        </w:rPr>
      </w:pPr>
      <w:r w:rsidRPr="009D19EA">
        <w:rPr>
          <w:rFonts w:cs="Courier New"/>
          <w:szCs w:val="16"/>
        </w:rPr>
        <w:t xml:space="preserve">    * REMOVE_VALUES: for a multi-valued attribute, remove the provided values</w:t>
      </w:r>
    </w:p>
    <w:p w14:paraId="58853EB2" w14:textId="77777777" w:rsidR="00BA0AAB" w:rsidRPr="009D19EA" w:rsidRDefault="00BA0AAB" w:rsidP="00BA0AAB">
      <w:pPr>
        <w:pStyle w:val="PL"/>
        <w:rPr>
          <w:rFonts w:cs="Courier New"/>
          <w:szCs w:val="16"/>
        </w:rPr>
      </w:pPr>
      <w:r w:rsidRPr="009D19EA">
        <w:rPr>
          <w:rFonts w:cs="Courier New"/>
          <w:szCs w:val="16"/>
        </w:rPr>
        <w:t xml:space="preserve">    *   from the current list of values</w:t>
      </w:r>
    </w:p>
    <w:p w14:paraId="0AC32A67" w14:textId="77777777" w:rsidR="00BA0AAB" w:rsidRPr="009D19EA" w:rsidRDefault="00BA0AAB" w:rsidP="00BA0AAB">
      <w:pPr>
        <w:pStyle w:val="PL"/>
        <w:rPr>
          <w:rFonts w:cs="Courier New"/>
          <w:szCs w:val="16"/>
        </w:rPr>
      </w:pPr>
      <w:r w:rsidRPr="009D19EA">
        <w:rPr>
          <w:rFonts w:cs="Courier New"/>
          <w:szCs w:val="16"/>
        </w:rPr>
        <w:t xml:space="preserve">    * SET_TO_DEFAULT: set the attribute to its default value</w:t>
      </w:r>
    </w:p>
    <w:p w14:paraId="7C3E6EEE" w14:textId="77777777" w:rsidR="00BA0AAB" w:rsidRPr="009D19EA" w:rsidRDefault="00BA0AAB" w:rsidP="00BA0AAB">
      <w:pPr>
        <w:pStyle w:val="PL"/>
        <w:rPr>
          <w:rFonts w:cs="Courier New"/>
          <w:szCs w:val="16"/>
        </w:rPr>
      </w:pPr>
      <w:r w:rsidRPr="009D19EA">
        <w:rPr>
          <w:rFonts w:cs="Courier New"/>
          <w:szCs w:val="16"/>
        </w:rPr>
        <w:t xml:space="preserve">    */</w:t>
      </w:r>
    </w:p>
    <w:p w14:paraId="0232A58A" w14:textId="77777777" w:rsidR="00BA0AAB" w:rsidRPr="009D19EA" w:rsidRDefault="00BA0AAB" w:rsidP="00BA0AAB">
      <w:pPr>
        <w:pStyle w:val="PL"/>
        <w:rPr>
          <w:rFonts w:cs="Courier New"/>
          <w:szCs w:val="16"/>
        </w:rPr>
      </w:pPr>
      <w:r w:rsidRPr="009D19EA">
        <w:rPr>
          <w:rFonts w:cs="Courier New"/>
          <w:szCs w:val="16"/>
        </w:rPr>
        <w:t xml:space="preserve">   enum ModifyOperator</w:t>
      </w:r>
    </w:p>
    <w:p w14:paraId="6C054305" w14:textId="77777777" w:rsidR="00BA0AAB" w:rsidRPr="009D19EA" w:rsidRDefault="00BA0AAB" w:rsidP="00BA0AAB">
      <w:pPr>
        <w:pStyle w:val="PL"/>
        <w:rPr>
          <w:rFonts w:cs="Courier New"/>
          <w:szCs w:val="16"/>
        </w:rPr>
      </w:pPr>
      <w:r w:rsidRPr="009D19EA">
        <w:rPr>
          <w:rFonts w:cs="Courier New"/>
          <w:szCs w:val="16"/>
        </w:rPr>
        <w:t xml:space="preserve">   {</w:t>
      </w:r>
    </w:p>
    <w:p w14:paraId="20E91740" w14:textId="77777777" w:rsidR="00BA0AAB" w:rsidRPr="009D19EA" w:rsidRDefault="00BA0AAB" w:rsidP="00BA0AAB">
      <w:pPr>
        <w:pStyle w:val="PL"/>
        <w:rPr>
          <w:rFonts w:cs="Courier New"/>
          <w:szCs w:val="16"/>
        </w:rPr>
      </w:pPr>
      <w:r w:rsidRPr="009D19EA">
        <w:rPr>
          <w:rFonts w:cs="Courier New"/>
          <w:szCs w:val="16"/>
        </w:rPr>
        <w:t xml:space="preserve">      REPLACE,</w:t>
      </w:r>
    </w:p>
    <w:p w14:paraId="292DA32E" w14:textId="77777777" w:rsidR="00BA0AAB" w:rsidRPr="009D19EA" w:rsidRDefault="00BA0AAB" w:rsidP="00BA0AAB">
      <w:pPr>
        <w:pStyle w:val="PL"/>
        <w:rPr>
          <w:rFonts w:cs="Courier New"/>
          <w:szCs w:val="16"/>
        </w:rPr>
      </w:pPr>
      <w:r w:rsidRPr="009D19EA">
        <w:rPr>
          <w:rFonts w:cs="Courier New"/>
          <w:szCs w:val="16"/>
        </w:rPr>
        <w:t xml:space="preserve">      ADD_VALUES,</w:t>
      </w:r>
    </w:p>
    <w:p w14:paraId="56D9E6A3" w14:textId="77777777" w:rsidR="00BA0AAB" w:rsidRPr="009D19EA" w:rsidRDefault="00BA0AAB" w:rsidP="00BA0AAB">
      <w:pPr>
        <w:pStyle w:val="PL"/>
        <w:rPr>
          <w:rFonts w:cs="Courier New"/>
          <w:szCs w:val="16"/>
        </w:rPr>
      </w:pPr>
      <w:r w:rsidRPr="009D19EA">
        <w:rPr>
          <w:rFonts w:cs="Courier New"/>
          <w:szCs w:val="16"/>
        </w:rPr>
        <w:t xml:space="preserve">      REMOVE_VALUES,</w:t>
      </w:r>
    </w:p>
    <w:p w14:paraId="0071EDA2" w14:textId="77777777" w:rsidR="00BA0AAB" w:rsidRPr="009D19EA" w:rsidRDefault="00BA0AAB" w:rsidP="00BA0AAB">
      <w:pPr>
        <w:pStyle w:val="PL"/>
        <w:rPr>
          <w:rFonts w:cs="Courier New"/>
          <w:szCs w:val="16"/>
        </w:rPr>
      </w:pPr>
      <w:r w:rsidRPr="009D19EA">
        <w:rPr>
          <w:rFonts w:cs="Courier New"/>
          <w:szCs w:val="16"/>
        </w:rPr>
        <w:t xml:space="preserve">      SET_TO_DEFAULT</w:t>
      </w:r>
    </w:p>
    <w:p w14:paraId="2DB62157" w14:textId="77777777" w:rsidR="00BA0AAB" w:rsidRPr="009D19EA" w:rsidRDefault="00BA0AAB" w:rsidP="00BA0AAB">
      <w:pPr>
        <w:pStyle w:val="PL"/>
        <w:rPr>
          <w:rFonts w:cs="Courier New"/>
          <w:szCs w:val="16"/>
        </w:rPr>
      </w:pPr>
      <w:r w:rsidRPr="009D19EA">
        <w:rPr>
          <w:rFonts w:cs="Courier New"/>
          <w:szCs w:val="16"/>
        </w:rPr>
        <w:t xml:space="preserve">   };</w:t>
      </w:r>
    </w:p>
    <w:p w14:paraId="3F29D701" w14:textId="77777777" w:rsidR="00BA0AAB" w:rsidRPr="009D19EA" w:rsidRDefault="00BA0AAB" w:rsidP="00BA0AAB">
      <w:pPr>
        <w:pStyle w:val="PL"/>
        <w:rPr>
          <w:rFonts w:cs="Courier New"/>
          <w:szCs w:val="16"/>
        </w:rPr>
      </w:pPr>
    </w:p>
    <w:p w14:paraId="432A22E2" w14:textId="77777777" w:rsidR="00BA0AAB" w:rsidRPr="009D19EA" w:rsidRDefault="00BA0AAB" w:rsidP="00BA0AAB">
      <w:pPr>
        <w:pStyle w:val="PL"/>
        <w:rPr>
          <w:rFonts w:cs="Courier New"/>
          <w:szCs w:val="16"/>
        </w:rPr>
      </w:pPr>
      <w:r w:rsidRPr="009D19EA">
        <w:rPr>
          <w:rFonts w:cs="Courier New"/>
          <w:szCs w:val="16"/>
        </w:rPr>
        <w:t xml:space="preserve">   /**</w:t>
      </w:r>
    </w:p>
    <w:p w14:paraId="42890E45" w14:textId="77777777" w:rsidR="00BA0AAB" w:rsidRPr="009D19EA" w:rsidRDefault="00BA0AAB" w:rsidP="00BA0AAB">
      <w:pPr>
        <w:pStyle w:val="PL"/>
        <w:rPr>
          <w:rFonts w:cs="Courier New"/>
          <w:szCs w:val="16"/>
        </w:rPr>
      </w:pPr>
      <w:r w:rsidRPr="009D19EA">
        <w:rPr>
          <w:rFonts w:cs="Courier New"/>
          <w:szCs w:val="16"/>
        </w:rPr>
        <w:t xml:space="preserve">    * AttributeModification defines an attribute value and the way it is to</w:t>
      </w:r>
    </w:p>
    <w:p w14:paraId="1EF54290" w14:textId="77777777" w:rsidR="00BA0AAB" w:rsidRPr="009D19EA" w:rsidRDefault="00BA0AAB" w:rsidP="00BA0AAB">
      <w:pPr>
        <w:pStyle w:val="PL"/>
        <w:rPr>
          <w:rFonts w:cs="Courier New"/>
          <w:szCs w:val="16"/>
        </w:rPr>
      </w:pPr>
      <w:r w:rsidRPr="009D19EA">
        <w:rPr>
          <w:rFonts w:cs="Courier New"/>
          <w:szCs w:val="16"/>
        </w:rPr>
        <w:t xml:space="preserve">    * be applied to an attribute in a modification of MO attributes.</w:t>
      </w:r>
    </w:p>
    <w:p w14:paraId="42074B74" w14:textId="77777777" w:rsidR="00BA0AAB" w:rsidRPr="009D19EA" w:rsidRDefault="00BA0AAB" w:rsidP="00BA0AAB">
      <w:pPr>
        <w:pStyle w:val="PL"/>
        <w:rPr>
          <w:rFonts w:cs="Courier New"/>
          <w:szCs w:val="16"/>
        </w:rPr>
      </w:pPr>
      <w:r w:rsidRPr="009D19EA">
        <w:rPr>
          <w:rFonts w:cs="Courier New"/>
          <w:szCs w:val="16"/>
        </w:rPr>
        <w:t xml:space="preserve">    * It contains:</w:t>
      </w:r>
    </w:p>
    <w:p w14:paraId="2CE68360" w14:textId="77777777" w:rsidR="00BA0AAB" w:rsidRPr="009D19EA" w:rsidRDefault="00BA0AAB" w:rsidP="00BA0AAB">
      <w:pPr>
        <w:pStyle w:val="PL"/>
        <w:rPr>
          <w:rFonts w:cs="Courier New"/>
          <w:szCs w:val="16"/>
        </w:rPr>
      </w:pPr>
      <w:r w:rsidRPr="009D19EA">
        <w:rPr>
          <w:rFonts w:cs="Courier New"/>
          <w:szCs w:val="16"/>
        </w:rPr>
        <w:t xml:space="preserve">    * - the name of the attribute to modify ("name" field),</w:t>
      </w:r>
    </w:p>
    <w:p w14:paraId="224AB260" w14:textId="77777777" w:rsidR="00BA0AAB" w:rsidRPr="009D19EA" w:rsidRDefault="00BA0AAB" w:rsidP="00BA0AAB">
      <w:pPr>
        <w:pStyle w:val="PL"/>
        <w:rPr>
          <w:rFonts w:cs="Courier New"/>
          <w:szCs w:val="16"/>
        </w:rPr>
      </w:pPr>
      <w:r w:rsidRPr="009D19EA">
        <w:rPr>
          <w:rFonts w:cs="Courier New"/>
          <w:szCs w:val="16"/>
        </w:rPr>
        <w:t xml:space="preserve">    * - the value to apply to this attribute ("value" field),</w:t>
      </w:r>
    </w:p>
    <w:p w14:paraId="26A9BEB4" w14:textId="77777777" w:rsidR="00BA0AAB" w:rsidRPr="009D19EA" w:rsidRDefault="00BA0AAB" w:rsidP="00BA0AAB">
      <w:pPr>
        <w:pStyle w:val="PL"/>
        <w:rPr>
          <w:rFonts w:cs="Courier New"/>
          <w:szCs w:val="16"/>
        </w:rPr>
      </w:pPr>
      <w:r w:rsidRPr="009D19EA">
        <w:rPr>
          <w:rFonts w:cs="Courier New"/>
          <w:szCs w:val="16"/>
        </w:rPr>
        <w:t xml:space="preserve">    * - the way the attribute value is to be applied to the attribute</w:t>
      </w:r>
    </w:p>
    <w:p w14:paraId="5905D136" w14:textId="77777777" w:rsidR="00BA0AAB" w:rsidRPr="009D19EA" w:rsidRDefault="00BA0AAB" w:rsidP="00BA0AAB">
      <w:pPr>
        <w:pStyle w:val="PL"/>
        <w:rPr>
          <w:rFonts w:cs="Courier New"/>
          <w:szCs w:val="16"/>
        </w:rPr>
      </w:pPr>
      <w:r w:rsidRPr="009D19EA">
        <w:rPr>
          <w:rFonts w:cs="Courier New"/>
          <w:szCs w:val="16"/>
        </w:rPr>
        <w:t xml:space="preserve">    *   ("operator" field).</w:t>
      </w:r>
    </w:p>
    <w:p w14:paraId="4F37EBF1" w14:textId="77777777" w:rsidR="00BA0AAB" w:rsidRPr="009D19EA" w:rsidRDefault="00BA0AAB" w:rsidP="00BA0AAB">
      <w:pPr>
        <w:pStyle w:val="PL"/>
        <w:rPr>
          <w:rFonts w:cs="Courier New"/>
          <w:szCs w:val="16"/>
        </w:rPr>
      </w:pPr>
      <w:r w:rsidRPr="009D19EA">
        <w:rPr>
          <w:rFonts w:cs="Courier New"/>
          <w:szCs w:val="16"/>
        </w:rPr>
        <w:t xml:space="preserve">    */</w:t>
      </w:r>
    </w:p>
    <w:p w14:paraId="2F6368E6" w14:textId="77777777" w:rsidR="00BA0AAB" w:rsidRPr="009D19EA" w:rsidRDefault="00BA0AAB" w:rsidP="00BA0AAB">
      <w:pPr>
        <w:pStyle w:val="PL"/>
        <w:rPr>
          <w:rFonts w:cs="Courier New"/>
          <w:szCs w:val="16"/>
        </w:rPr>
      </w:pPr>
      <w:r w:rsidRPr="009D19EA">
        <w:rPr>
          <w:rFonts w:cs="Courier New"/>
          <w:szCs w:val="16"/>
        </w:rPr>
        <w:t xml:space="preserve">   struct AttributeModification</w:t>
      </w:r>
    </w:p>
    <w:p w14:paraId="13BC0C0F" w14:textId="77777777" w:rsidR="00BA0AAB" w:rsidRPr="009D19EA" w:rsidRDefault="00BA0AAB" w:rsidP="00BA0AAB">
      <w:pPr>
        <w:pStyle w:val="PL"/>
        <w:rPr>
          <w:rFonts w:cs="Courier New"/>
          <w:szCs w:val="16"/>
        </w:rPr>
      </w:pPr>
      <w:r w:rsidRPr="009D19EA">
        <w:rPr>
          <w:rFonts w:cs="Courier New"/>
          <w:szCs w:val="16"/>
        </w:rPr>
        <w:t xml:space="preserve">   {</w:t>
      </w:r>
    </w:p>
    <w:p w14:paraId="30276062" w14:textId="77777777" w:rsidR="00BA0AAB" w:rsidRPr="009D19EA" w:rsidRDefault="00BA0AAB" w:rsidP="00BA0AAB">
      <w:pPr>
        <w:pStyle w:val="PL"/>
        <w:rPr>
          <w:rFonts w:cs="Courier New"/>
          <w:szCs w:val="16"/>
        </w:rPr>
      </w:pPr>
      <w:r w:rsidRPr="009D19EA">
        <w:rPr>
          <w:rFonts w:cs="Courier New"/>
          <w:szCs w:val="16"/>
        </w:rPr>
        <w:t xml:space="preserve">      </w:t>
      </w:r>
      <w:r w:rsidRPr="00D75038">
        <w:rPr>
          <w:snapToGrid w:val="0"/>
        </w:rPr>
        <w:t>GenericIRPManagementConstDefs</w:t>
      </w:r>
      <w:r>
        <w:rPr>
          <w:snapToGrid w:val="0"/>
        </w:rPr>
        <w:t>::</w:t>
      </w:r>
      <w:r w:rsidRPr="009D19EA">
        <w:rPr>
          <w:rFonts w:cs="Courier New"/>
          <w:szCs w:val="16"/>
        </w:rPr>
        <w:t>MOAttributeName name;</w:t>
      </w:r>
    </w:p>
    <w:p w14:paraId="71A96DA2" w14:textId="77777777" w:rsidR="00BA0AAB" w:rsidRPr="009D19EA" w:rsidRDefault="00BA0AAB" w:rsidP="00BA0AAB">
      <w:pPr>
        <w:pStyle w:val="PL"/>
        <w:rPr>
          <w:rFonts w:cs="Courier New"/>
          <w:szCs w:val="16"/>
        </w:rPr>
      </w:pPr>
      <w:r w:rsidRPr="009D19EA">
        <w:rPr>
          <w:rFonts w:cs="Courier New"/>
          <w:szCs w:val="16"/>
        </w:rPr>
        <w:t xml:space="preserve">      </w:t>
      </w:r>
      <w:r w:rsidRPr="00D75038">
        <w:rPr>
          <w:snapToGrid w:val="0"/>
        </w:rPr>
        <w:t>GenericIRPManagementConstDefs</w:t>
      </w:r>
      <w:r>
        <w:rPr>
          <w:snapToGrid w:val="0"/>
        </w:rPr>
        <w:t>::</w:t>
      </w:r>
      <w:r w:rsidRPr="009D19EA">
        <w:rPr>
          <w:rFonts w:cs="Courier New"/>
          <w:szCs w:val="16"/>
        </w:rPr>
        <w:t>MOAttributeValue value;</w:t>
      </w:r>
    </w:p>
    <w:p w14:paraId="0BDFDE7C" w14:textId="77777777" w:rsidR="00BA0AAB" w:rsidRPr="009D19EA" w:rsidRDefault="00BA0AAB" w:rsidP="00BA0AAB">
      <w:pPr>
        <w:pStyle w:val="PL"/>
        <w:rPr>
          <w:rFonts w:cs="Courier New"/>
          <w:szCs w:val="16"/>
        </w:rPr>
      </w:pPr>
      <w:r w:rsidRPr="009D19EA">
        <w:rPr>
          <w:rFonts w:cs="Courier New"/>
          <w:szCs w:val="16"/>
        </w:rPr>
        <w:t xml:space="preserve">      ModifyOperator operator;</w:t>
      </w:r>
    </w:p>
    <w:p w14:paraId="2666EDA0" w14:textId="77777777" w:rsidR="00BA0AAB" w:rsidRPr="009D19EA" w:rsidRDefault="00BA0AAB" w:rsidP="00BA0AAB">
      <w:pPr>
        <w:pStyle w:val="PL"/>
        <w:rPr>
          <w:rFonts w:cs="Courier New"/>
          <w:szCs w:val="16"/>
        </w:rPr>
      </w:pPr>
      <w:r w:rsidRPr="009D19EA">
        <w:rPr>
          <w:rFonts w:cs="Courier New"/>
          <w:szCs w:val="16"/>
        </w:rPr>
        <w:t xml:space="preserve">   };</w:t>
      </w:r>
    </w:p>
    <w:p w14:paraId="55B6DDE7" w14:textId="77777777" w:rsidR="00BA0AAB" w:rsidRPr="009D19EA" w:rsidRDefault="00BA0AAB" w:rsidP="00BA0AAB">
      <w:pPr>
        <w:pStyle w:val="PL"/>
        <w:rPr>
          <w:rFonts w:cs="Courier New"/>
          <w:szCs w:val="16"/>
        </w:rPr>
      </w:pPr>
    </w:p>
    <w:p w14:paraId="636BCB65" w14:textId="77777777" w:rsidR="00BA0AAB" w:rsidRPr="009D19EA" w:rsidRDefault="00BA0AAB" w:rsidP="00BA0AAB">
      <w:pPr>
        <w:pStyle w:val="PL"/>
        <w:rPr>
          <w:rFonts w:cs="Courier New"/>
          <w:szCs w:val="16"/>
        </w:rPr>
      </w:pPr>
      <w:r w:rsidRPr="009D19EA">
        <w:rPr>
          <w:rFonts w:cs="Courier New"/>
          <w:szCs w:val="16"/>
        </w:rPr>
        <w:t xml:space="preserve">   typedef sequence</w:t>
      </w:r>
      <w:r w:rsidRPr="009D19EA">
        <w:rPr>
          <w:rFonts w:cs="Courier New"/>
          <w:szCs w:val="16"/>
          <w:lang w:eastAsia="zh-CN"/>
        </w:rPr>
        <w:t xml:space="preserve"> </w:t>
      </w:r>
      <w:r w:rsidRPr="009D19EA">
        <w:rPr>
          <w:rFonts w:cs="Courier New"/>
          <w:szCs w:val="16"/>
        </w:rPr>
        <w:t>&lt;AttributeModification&gt; AttributeModificationSet;</w:t>
      </w:r>
    </w:p>
    <w:p w14:paraId="3966D1C9" w14:textId="77777777" w:rsidR="00BA0AAB" w:rsidRPr="009D19EA" w:rsidRDefault="00BA0AAB" w:rsidP="00BA0AAB">
      <w:pPr>
        <w:pStyle w:val="PL"/>
        <w:rPr>
          <w:rFonts w:cs="Courier New"/>
          <w:szCs w:val="16"/>
        </w:rPr>
      </w:pPr>
    </w:p>
    <w:p w14:paraId="388ADBAB" w14:textId="77777777" w:rsidR="00BA0AAB" w:rsidRPr="009D19EA" w:rsidRDefault="00BA0AAB" w:rsidP="00BA0AAB">
      <w:pPr>
        <w:pStyle w:val="PL"/>
        <w:rPr>
          <w:rFonts w:cs="Courier New"/>
          <w:szCs w:val="16"/>
        </w:rPr>
      </w:pPr>
      <w:r w:rsidRPr="009D19EA">
        <w:rPr>
          <w:rFonts w:cs="Courier New"/>
          <w:szCs w:val="16"/>
        </w:rPr>
        <w:t>};</w:t>
      </w:r>
    </w:p>
    <w:p w14:paraId="421A0C2F" w14:textId="77777777" w:rsidR="00BA0AAB" w:rsidRDefault="00BA0AAB" w:rsidP="00BA0AAB">
      <w:pPr>
        <w:pStyle w:val="PL"/>
        <w:rPr>
          <w:rFonts w:cs="Courier New"/>
          <w:szCs w:val="16"/>
        </w:rPr>
      </w:pPr>
    </w:p>
    <w:p w14:paraId="7C52317A" w14:textId="77777777" w:rsidR="00BA0AAB" w:rsidRPr="00120FB1" w:rsidRDefault="00BA0AAB" w:rsidP="00BA0AAB">
      <w:pPr>
        <w:pStyle w:val="PL"/>
        <w:spacing w:after="180"/>
        <w:rPr>
          <w:rFonts w:cs="Courier New"/>
          <w:szCs w:val="16"/>
          <w:lang w:eastAsia="zh-CN"/>
        </w:rPr>
      </w:pPr>
      <w:r w:rsidRPr="00120FB1">
        <w:rPr>
          <w:rFonts w:cs="Courier New"/>
          <w:szCs w:val="16"/>
        </w:rPr>
        <w:t>#endif</w:t>
      </w:r>
      <w:r w:rsidRPr="00120FB1">
        <w:rPr>
          <w:rFonts w:cs="Courier New"/>
          <w:szCs w:val="16"/>
          <w:lang w:eastAsia="zh-CN"/>
        </w:rPr>
        <w:t xml:space="preserve"> // _</w:t>
      </w:r>
      <w:r w:rsidRPr="00120FB1">
        <w:rPr>
          <w:rFonts w:cs="Courier New"/>
          <w:szCs w:val="16"/>
        </w:rPr>
        <w:t>B</w:t>
      </w:r>
      <w:r>
        <w:rPr>
          <w:rFonts w:cs="Courier New"/>
          <w:szCs w:val="16"/>
        </w:rPr>
        <w:t>ASIC</w:t>
      </w:r>
      <w:r w:rsidRPr="00120FB1">
        <w:rPr>
          <w:rFonts w:cs="Courier New"/>
          <w:szCs w:val="16"/>
        </w:rPr>
        <w:t>_C</w:t>
      </w:r>
      <w:r>
        <w:rPr>
          <w:rFonts w:cs="Courier New"/>
          <w:szCs w:val="16"/>
        </w:rPr>
        <w:t>M</w:t>
      </w:r>
      <w:r w:rsidRPr="00120FB1">
        <w:rPr>
          <w:rFonts w:cs="Courier New"/>
          <w:szCs w:val="16"/>
        </w:rPr>
        <w:t>_IRP_CONST_DEFS_</w:t>
      </w:r>
      <w:r>
        <w:rPr>
          <w:rFonts w:cs="Courier New"/>
          <w:szCs w:val="16"/>
        </w:rPr>
        <w:t>IDL</w:t>
      </w:r>
      <w:r w:rsidRPr="00120FB1">
        <w:rPr>
          <w:rFonts w:cs="Courier New"/>
          <w:szCs w:val="16"/>
          <w:lang w:eastAsia="zh-CN"/>
        </w:rPr>
        <w:t>_</w:t>
      </w:r>
    </w:p>
    <w:p w14:paraId="7840FD51" w14:textId="77777777" w:rsidR="00BA0AAB" w:rsidRDefault="00BA0AAB" w:rsidP="002C279D">
      <w:pPr>
        <w:pStyle w:val="Heading2"/>
      </w:pPr>
      <w:r>
        <w:br w:type="page"/>
      </w:r>
      <w:bookmarkStart w:id="26" w:name="_Toc335998805"/>
      <w:r>
        <w:lastRenderedPageBreak/>
        <w:t>A.</w:t>
      </w:r>
      <w:r w:rsidR="002C279D">
        <w:t>3.3</w:t>
      </w:r>
      <w:r>
        <w:tab/>
        <w:t>IDL specification "</w:t>
      </w:r>
      <w:r>
        <w:rPr>
          <w:rFonts w:hint="eastAsia"/>
        </w:rPr>
        <w:t>BasicCM</w:t>
      </w:r>
      <w:r>
        <w:t>IRPSystem.idl"</w:t>
      </w:r>
      <w:bookmarkEnd w:id="26"/>
    </w:p>
    <w:p w14:paraId="7043111F" w14:textId="77777777" w:rsidR="00BA0AAB" w:rsidRPr="009D19EA" w:rsidRDefault="00BA0AAB" w:rsidP="00BA0AAB">
      <w:pPr>
        <w:pStyle w:val="PL"/>
        <w:rPr>
          <w:rFonts w:eastAsia="SimSun" w:cs="Courier New"/>
          <w:szCs w:val="16"/>
        </w:rPr>
      </w:pPr>
      <w:r w:rsidRPr="009D19EA">
        <w:rPr>
          <w:rFonts w:eastAsia="SimSun" w:cs="Courier New"/>
          <w:szCs w:val="16"/>
        </w:rPr>
        <w:t>//File: BasicCMIRPSystem.idl</w:t>
      </w:r>
    </w:p>
    <w:p w14:paraId="57F4C679" w14:textId="77777777" w:rsidR="00BA0AAB" w:rsidRPr="009D19EA" w:rsidRDefault="00BA0AAB" w:rsidP="00BA0AAB">
      <w:pPr>
        <w:pStyle w:val="PL"/>
        <w:rPr>
          <w:rFonts w:eastAsia="SimSun" w:cs="Courier New"/>
          <w:szCs w:val="16"/>
        </w:rPr>
      </w:pPr>
      <w:r w:rsidRPr="009D19EA">
        <w:rPr>
          <w:rFonts w:eastAsia="SimSun" w:cs="Courier New"/>
          <w:szCs w:val="16"/>
        </w:rPr>
        <w:t>#ifndef _BASIC</w:t>
      </w:r>
      <w:r>
        <w:rPr>
          <w:rFonts w:eastAsia="SimSun" w:cs="Courier New"/>
          <w:szCs w:val="16"/>
        </w:rPr>
        <w:t>_</w:t>
      </w:r>
      <w:r w:rsidRPr="009D19EA">
        <w:rPr>
          <w:rFonts w:eastAsia="SimSun" w:cs="Courier New"/>
          <w:szCs w:val="16"/>
        </w:rPr>
        <w:t>CM</w:t>
      </w:r>
      <w:r>
        <w:rPr>
          <w:rFonts w:eastAsia="SimSun" w:cs="Courier New"/>
          <w:szCs w:val="16"/>
        </w:rPr>
        <w:t>_</w:t>
      </w:r>
      <w:r w:rsidRPr="009D19EA">
        <w:rPr>
          <w:rFonts w:eastAsia="SimSun" w:cs="Courier New"/>
          <w:szCs w:val="16"/>
        </w:rPr>
        <w:t>IRP</w:t>
      </w:r>
      <w:r>
        <w:rPr>
          <w:rFonts w:eastAsia="SimSun" w:cs="Courier New"/>
          <w:szCs w:val="16"/>
        </w:rPr>
        <w:t>_</w:t>
      </w:r>
      <w:r w:rsidRPr="009D19EA">
        <w:rPr>
          <w:rFonts w:eastAsia="SimSun" w:cs="Courier New"/>
          <w:szCs w:val="16"/>
        </w:rPr>
        <w:t>SYSTEM_IDL_</w:t>
      </w:r>
    </w:p>
    <w:p w14:paraId="646F05AB" w14:textId="77777777" w:rsidR="00BA0AAB" w:rsidRPr="009D19EA" w:rsidRDefault="00BA0AAB" w:rsidP="00BA0AAB">
      <w:pPr>
        <w:pStyle w:val="PL"/>
        <w:rPr>
          <w:rFonts w:eastAsia="SimSun" w:cs="Courier New"/>
          <w:szCs w:val="16"/>
        </w:rPr>
      </w:pPr>
      <w:r w:rsidRPr="009D19EA">
        <w:rPr>
          <w:rFonts w:eastAsia="SimSun" w:cs="Courier New"/>
          <w:szCs w:val="16"/>
        </w:rPr>
        <w:t>#define _BASIC</w:t>
      </w:r>
      <w:r>
        <w:rPr>
          <w:rFonts w:eastAsia="SimSun" w:cs="Courier New"/>
          <w:szCs w:val="16"/>
        </w:rPr>
        <w:t>_</w:t>
      </w:r>
      <w:r w:rsidRPr="009D19EA">
        <w:rPr>
          <w:rFonts w:eastAsia="SimSun" w:cs="Courier New"/>
          <w:szCs w:val="16"/>
        </w:rPr>
        <w:t>CM</w:t>
      </w:r>
      <w:r>
        <w:rPr>
          <w:rFonts w:eastAsia="SimSun" w:cs="Courier New"/>
          <w:szCs w:val="16"/>
        </w:rPr>
        <w:t>_</w:t>
      </w:r>
      <w:r w:rsidRPr="009D19EA">
        <w:rPr>
          <w:rFonts w:eastAsia="SimSun" w:cs="Courier New"/>
          <w:szCs w:val="16"/>
        </w:rPr>
        <w:t>IRP</w:t>
      </w:r>
      <w:r>
        <w:rPr>
          <w:rFonts w:eastAsia="SimSun" w:cs="Courier New"/>
          <w:szCs w:val="16"/>
        </w:rPr>
        <w:t>_</w:t>
      </w:r>
      <w:r w:rsidRPr="009D19EA">
        <w:rPr>
          <w:rFonts w:eastAsia="SimSun" w:cs="Courier New"/>
          <w:szCs w:val="16"/>
        </w:rPr>
        <w:t>SYSTEM_IDL_</w:t>
      </w:r>
    </w:p>
    <w:p w14:paraId="123958AD" w14:textId="77777777" w:rsidR="00BA0AAB" w:rsidRPr="009D19EA" w:rsidRDefault="00BA0AAB" w:rsidP="00BA0AAB">
      <w:pPr>
        <w:pStyle w:val="PL"/>
        <w:rPr>
          <w:rFonts w:eastAsia="SimSun" w:cs="Courier New"/>
          <w:szCs w:val="16"/>
        </w:rPr>
      </w:pPr>
    </w:p>
    <w:p w14:paraId="3D0B995F" w14:textId="77777777" w:rsidR="00BA0AAB" w:rsidRPr="000364B8" w:rsidRDefault="00BA0AAB" w:rsidP="00BA0AAB">
      <w:pPr>
        <w:pStyle w:val="code"/>
        <w:rPr>
          <w:sz w:val="16"/>
          <w:szCs w:val="16"/>
        </w:rPr>
      </w:pPr>
      <w:r>
        <w:rPr>
          <w:sz w:val="16"/>
          <w:szCs w:val="16"/>
        </w:rPr>
        <w:t>#include &lt;</w:t>
      </w:r>
      <w:r w:rsidRPr="000364B8">
        <w:rPr>
          <w:sz w:val="16"/>
          <w:szCs w:val="16"/>
        </w:rPr>
        <w:t>GenericIRPManagementSystem.idl</w:t>
      </w:r>
      <w:r>
        <w:rPr>
          <w:sz w:val="16"/>
          <w:szCs w:val="16"/>
        </w:rPr>
        <w:t>&gt;</w:t>
      </w:r>
    </w:p>
    <w:p w14:paraId="0107B805" w14:textId="77777777" w:rsidR="00BA0AAB" w:rsidRPr="000364B8" w:rsidRDefault="00BA0AAB" w:rsidP="00BA0AAB">
      <w:pPr>
        <w:pStyle w:val="code"/>
        <w:rPr>
          <w:sz w:val="16"/>
          <w:szCs w:val="16"/>
        </w:rPr>
      </w:pPr>
      <w:r>
        <w:rPr>
          <w:sz w:val="16"/>
          <w:szCs w:val="16"/>
        </w:rPr>
        <w:t>#include &lt;</w:t>
      </w:r>
      <w:r w:rsidRPr="00B11343">
        <w:rPr>
          <w:sz w:val="16"/>
          <w:szCs w:val="16"/>
        </w:rPr>
        <w:t>GenericIRPManagementConstDefs</w:t>
      </w:r>
      <w:r w:rsidRPr="000364B8">
        <w:rPr>
          <w:sz w:val="16"/>
          <w:szCs w:val="16"/>
        </w:rPr>
        <w:t>.idl</w:t>
      </w:r>
      <w:r>
        <w:rPr>
          <w:sz w:val="16"/>
          <w:szCs w:val="16"/>
        </w:rPr>
        <w:t>&gt;</w:t>
      </w:r>
    </w:p>
    <w:p w14:paraId="202B3783" w14:textId="77777777" w:rsidR="00BA0AAB" w:rsidRPr="009D19EA" w:rsidRDefault="00BA0AAB" w:rsidP="00BA0AAB">
      <w:pPr>
        <w:pStyle w:val="PL"/>
        <w:rPr>
          <w:rFonts w:eastAsia="SimSun" w:cs="Courier New"/>
          <w:szCs w:val="16"/>
        </w:rPr>
      </w:pPr>
      <w:r w:rsidRPr="009D19EA">
        <w:rPr>
          <w:rFonts w:eastAsia="SimSun" w:cs="Courier New"/>
          <w:szCs w:val="16"/>
        </w:rPr>
        <w:t xml:space="preserve">#include </w:t>
      </w:r>
      <w:r>
        <w:rPr>
          <w:rFonts w:eastAsia="SimSun" w:cs="Courier New"/>
          <w:szCs w:val="16"/>
        </w:rPr>
        <w:t>&lt;</w:t>
      </w:r>
      <w:r w:rsidRPr="009D19EA">
        <w:rPr>
          <w:rFonts w:eastAsia="SimSun" w:cs="Courier New"/>
          <w:szCs w:val="16"/>
        </w:rPr>
        <w:t>BasicCMIRPConstDefs.idl</w:t>
      </w:r>
      <w:r>
        <w:rPr>
          <w:rFonts w:eastAsia="SimSun" w:cs="Courier New"/>
          <w:szCs w:val="16"/>
        </w:rPr>
        <w:t>&gt;</w:t>
      </w:r>
    </w:p>
    <w:p w14:paraId="34FD7010" w14:textId="77777777" w:rsidR="00BA0AAB" w:rsidRPr="009D19EA" w:rsidRDefault="00BA0AAB" w:rsidP="00BA0AAB">
      <w:pPr>
        <w:pStyle w:val="PL"/>
        <w:rPr>
          <w:rFonts w:eastAsia="SimSun" w:cs="Courier New"/>
          <w:szCs w:val="16"/>
        </w:rPr>
      </w:pPr>
    </w:p>
    <w:p w14:paraId="79C0E220" w14:textId="77777777" w:rsidR="00BA0AAB" w:rsidRPr="009D19EA" w:rsidRDefault="00BA0AAB" w:rsidP="00BA0AAB">
      <w:pPr>
        <w:pStyle w:val="PL"/>
        <w:rPr>
          <w:rFonts w:eastAsia="SimSun" w:cs="Courier New"/>
          <w:szCs w:val="16"/>
        </w:rPr>
      </w:pPr>
    </w:p>
    <w:p w14:paraId="77AFD2AE" w14:textId="77777777" w:rsidR="00BA0AAB" w:rsidRPr="009D19EA" w:rsidRDefault="00BA0AAB" w:rsidP="00BA0AAB">
      <w:pPr>
        <w:pStyle w:val="PL"/>
        <w:rPr>
          <w:rFonts w:eastAsia="SimSun" w:cs="Courier New"/>
          <w:szCs w:val="16"/>
        </w:rPr>
      </w:pPr>
      <w:r w:rsidRPr="009D19EA">
        <w:rPr>
          <w:rFonts w:eastAsia="SimSun" w:cs="Courier New"/>
          <w:szCs w:val="16"/>
        </w:rPr>
        <w:t>// This statement must appear after all include statements</w:t>
      </w:r>
    </w:p>
    <w:p w14:paraId="2F3258C5" w14:textId="77777777" w:rsidR="00BA0AAB" w:rsidRPr="00B85218" w:rsidRDefault="00BA0AAB" w:rsidP="00BA0AAB">
      <w:pPr>
        <w:pStyle w:val="PL"/>
        <w:rPr>
          <w:rFonts w:eastAsia="SimSun" w:cs="Courier New"/>
          <w:szCs w:val="16"/>
        </w:rPr>
      </w:pPr>
      <w:r w:rsidRPr="00B85218">
        <w:rPr>
          <w:rFonts w:eastAsia="SimSun" w:cs="Courier New"/>
          <w:szCs w:val="16"/>
        </w:rPr>
        <w:t>#pragma prefix "3gppsa5.org"</w:t>
      </w:r>
    </w:p>
    <w:p w14:paraId="39844546" w14:textId="77777777" w:rsidR="00BA0AAB" w:rsidRPr="00B85218" w:rsidRDefault="00BA0AAB" w:rsidP="00BA0AAB">
      <w:pPr>
        <w:pStyle w:val="PL"/>
        <w:rPr>
          <w:rFonts w:eastAsia="SimSun" w:cs="Courier New"/>
          <w:szCs w:val="16"/>
        </w:rPr>
      </w:pPr>
    </w:p>
    <w:p w14:paraId="226261C1" w14:textId="77777777" w:rsidR="00BA0AAB" w:rsidRPr="00B85218" w:rsidRDefault="00BA0AAB" w:rsidP="00BA0AAB">
      <w:pPr>
        <w:pStyle w:val="PL"/>
        <w:rPr>
          <w:rFonts w:eastAsia="SimSun" w:cs="Courier New"/>
          <w:szCs w:val="16"/>
        </w:rPr>
      </w:pPr>
      <w:r w:rsidRPr="00B85218">
        <w:rPr>
          <w:rFonts w:eastAsia="SimSun" w:cs="Courier New"/>
          <w:szCs w:val="16"/>
        </w:rPr>
        <w:t>module BasicCmIRPSystem</w:t>
      </w:r>
    </w:p>
    <w:p w14:paraId="334CDBFE" w14:textId="77777777" w:rsidR="00BA0AAB" w:rsidRPr="009D19EA" w:rsidRDefault="00BA0AAB" w:rsidP="00BA0AAB">
      <w:pPr>
        <w:pStyle w:val="PL"/>
        <w:rPr>
          <w:rFonts w:eastAsia="SimSun" w:cs="Courier New"/>
          <w:szCs w:val="16"/>
        </w:rPr>
      </w:pPr>
      <w:r w:rsidRPr="009D19EA">
        <w:rPr>
          <w:rFonts w:eastAsia="SimSun" w:cs="Courier New"/>
          <w:szCs w:val="16"/>
        </w:rPr>
        <w:t>{</w:t>
      </w:r>
    </w:p>
    <w:p w14:paraId="26A05F90"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IllegalFilterFormatException {</w:t>
      </w:r>
    </w:p>
    <w:p w14:paraId="717EEB4E" w14:textId="77777777" w:rsidR="00BA0AAB" w:rsidRPr="009D19EA" w:rsidRDefault="00BA0AAB" w:rsidP="00BA0AAB">
      <w:pPr>
        <w:pStyle w:val="PL"/>
        <w:rPr>
          <w:rFonts w:eastAsia="SimSun" w:cs="Courier New"/>
          <w:szCs w:val="16"/>
        </w:rPr>
      </w:pPr>
      <w:r w:rsidRPr="009D19EA">
        <w:rPr>
          <w:rFonts w:eastAsia="SimSun" w:cs="Courier New"/>
          <w:szCs w:val="16"/>
        </w:rPr>
        <w:t xml:space="preserve">      string reason;</w:t>
      </w:r>
    </w:p>
    <w:p w14:paraId="2D1600EE"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402E6C06"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IllegalDNFormatException {</w:t>
      </w:r>
    </w:p>
    <w:p w14:paraId="4FF2F98C" w14:textId="77777777" w:rsidR="00BA0AAB" w:rsidRPr="009D19EA" w:rsidRDefault="00BA0AAB" w:rsidP="00BA0AAB">
      <w:pPr>
        <w:pStyle w:val="PL"/>
        <w:rPr>
          <w:rFonts w:eastAsia="SimSun" w:cs="Courier New"/>
          <w:szCs w:val="16"/>
        </w:rPr>
      </w:pPr>
      <w:r w:rsidRPr="009D19EA">
        <w:rPr>
          <w:rFonts w:eastAsia="SimSun" w:cs="Courier New"/>
          <w:szCs w:val="16"/>
        </w:rPr>
        <w:t xml:space="preserve">      string reason;</w:t>
      </w:r>
    </w:p>
    <w:p w14:paraId="375C41C2"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69537768"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IllegalScopeTypeException {</w:t>
      </w:r>
    </w:p>
    <w:p w14:paraId="4218B902" w14:textId="77777777" w:rsidR="00BA0AAB" w:rsidRPr="009D19EA" w:rsidRDefault="00BA0AAB" w:rsidP="00BA0AAB">
      <w:pPr>
        <w:pStyle w:val="PL"/>
        <w:rPr>
          <w:rFonts w:eastAsia="SimSun" w:cs="Courier New"/>
          <w:szCs w:val="16"/>
        </w:rPr>
      </w:pPr>
      <w:r w:rsidRPr="009D19EA">
        <w:rPr>
          <w:rFonts w:eastAsia="SimSun" w:cs="Courier New"/>
          <w:szCs w:val="16"/>
        </w:rPr>
        <w:t xml:space="preserve">      string reason;</w:t>
      </w:r>
    </w:p>
    <w:p w14:paraId="497E4E9A"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0D9A51B9"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IllegalScopeLevelException {</w:t>
      </w:r>
    </w:p>
    <w:p w14:paraId="743DEFA2" w14:textId="77777777" w:rsidR="00BA0AAB" w:rsidRPr="009D19EA" w:rsidRDefault="00BA0AAB" w:rsidP="00BA0AAB">
      <w:pPr>
        <w:pStyle w:val="PL"/>
        <w:rPr>
          <w:rFonts w:eastAsia="SimSun" w:cs="Courier New"/>
          <w:szCs w:val="16"/>
        </w:rPr>
      </w:pPr>
      <w:r w:rsidRPr="009D19EA">
        <w:rPr>
          <w:rFonts w:eastAsia="SimSun" w:cs="Courier New"/>
          <w:szCs w:val="16"/>
        </w:rPr>
        <w:t xml:space="preserve">      string reason;</w:t>
      </w:r>
    </w:p>
    <w:p w14:paraId="071F1A5B"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4F42DC51"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UndefinedMOException {</w:t>
      </w:r>
    </w:p>
    <w:p w14:paraId="530ADF4C" w14:textId="77777777" w:rsidR="00BA0AAB" w:rsidRPr="009D19EA" w:rsidRDefault="00BA0AAB" w:rsidP="00BA0AAB">
      <w:pPr>
        <w:pStyle w:val="PL"/>
        <w:rPr>
          <w:rFonts w:eastAsia="SimSun" w:cs="Courier New"/>
          <w:szCs w:val="16"/>
        </w:rPr>
      </w:pPr>
      <w:r w:rsidRPr="009D19EA">
        <w:rPr>
          <w:rFonts w:eastAsia="SimSun" w:cs="Courier New"/>
          <w:szCs w:val="16"/>
        </w:rPr>
        <w:t xml:space="preserve">      string reason;</w:t>
      </w:r>
    </w:p>
    <w:p w14:paraId="63255893"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2AC3E3CF" w14:textId="77777777" w:rsidR="00BA0AAB" w:rsidRPr="009D19EA" w:rsidRDefault="00BA0AAB" w:rsidP="00BA0AAB">
      <w:pPr>
        <w:pStyle w:val="PL"/>
        <w:rPr>
          <w:rFonts w:eastAsia="SimSun" w:cs="Courier New"/>
          <w:szCs w:val="16"/>
        </w:rPr>
      </w:pPr>
    </w:p>
    <w:p w14:paraId="38073EF6"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UndefinedScopeException {</w:t>
      </w:r>
    </w:p>
    <w:p w14:paraId="09073724" w14:textId="77777777" w:rsidR="00BA0AAB" w:rsidRPr="009D19EA" w:rsidRDefault="00BA0AAB" w:rsidP="00BA0AAB">
      <w:pPr>
        <w:pStyle w:val="PL"/>
        <w:rPr>
          <w:rFonts w:eastAsia="SimSun" w:cs="Courier New"/>
          <w:szCs w:val="16"/>
        </w:rPr>
      </w:pPr>
      <w:r w:rsidRPr="009D19EA">
        <w:rPr>
          <w:rFonts w:eastAsia="SimSun" w:cs="Courier New"/>
          <w:szCs w:val="16"/>
        </w:rPr>
        <w:t xml:space="preserve">      string reason;</w:t>
      </w:r>
    </w:p>
    <w:p w14:paraId="74DB1666"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13F73B59" w14:textId="77777777" w:rsidR="00BA0AAB" w:rsidRPr="009D19EA" w:rsidRDefault="00BA0AAB" w:rsidP="00BA0AAB">
      <w:pPr>
        <w:pStyle w:val="PL"/>
        <w:rPr>
          <w:rFonts w:eastAsia="SimSun" w:cs="Courier New"/>
          <w:szCs w:val="16"/>
        </w:rPr>
      </w:pPr>
    </w:p>
    <w:p w14:paraId="0EAC7537"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FilterComplexityLimit {</w:t>
      </w:r>
    </w:p>
    <w:p w14:paraId="09197515" w14:textId="77777777" w:rsidR="00BA0AAB" w:rsidRPr="009D19EA" w:rsidRDefault="00BA0AAB" w:rsidP="00BA0AAB">
      <w:pPr>
        <w:pStyle w:val="PL"/>
        <w:rPr>
          <w:rFonts w:eastAsia="SimSun" w:cs="Courier New"/>
          <w:szCs w:val="16"/>
        </w:rPr>
      </w:pPr>
      <w:r w:rsidRPr="009D19EA">
        <w:rPr>
          <w:rFonts w:eastAsia="SimSun" w:cs="Courier New"/>
          <w:szCs w:val="16"/>
        </w:rPr>
        <w:t xml:space="preserve">      string reason;</w:t>
      </w:r>
    </w:p>
    <w:p w14:paraId="30AD5FA7"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063B45EA" w14:textId="77777777" w:rsidR="00BA0AAB" w:rsidRPr="009D19EA" w:rsidRDefault="00BA0AAB" w:rsidP="00BA0AAB">
      <w:pPr>
        <w:pStyle w:val="PL"/>
        <w:rPr>
          <w:rFonts w:eastAsia="SimSun" w:cs="Courier New"/>
          <w:szCs w:val="16"/>
        </w:rPr>
      </w:pPr>
    </w:p>
    <w:p w14:paraId="2AF5D6FC"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DuplicateMO {};</w:t>
      </w:r>
    </w:p>
    <w:p w14:paraId="34454522" w14:textId="77777777" w:rsidR="00BA0AAB" w:rsidRPr="009D19EA" w:rsidRDefault="00BA0AAB" w:rsidP="00BA0AAB">
      <w:pPr>
        <w:pStyle w:val="PL"/>
        <w:rPr>
          <w:rFonts w:eastAsia="SimSun" w:cs="Courier New"/>
          <w:szCs w:val="16"/>
        </w:rPr>
      </w:pPr>
    </w:p>
    <w:p w14:paraId="6079FD0B"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CreateNotAllowed {};</w:t>
      </w:r>
    </w:p>
    <w:p w14:paraId="42ED8B14" w14:textId="77777777" w:rsidR="00BA0AAB" w:rsidRPr="009D19EA" w:rsidRDefault="00BA0AAB" w:rsidP="00BA0AAB">
      <w:pPr>
        <w:pStyle w:val="PL"/>
        <w:rPr>
          <w:rFonts w:eastAsia="SimSun" w:cs="Courier New"/>
          <w:szCs w:val="16"/>
        </w:rPr>
      </w:pPr>
    </w:p>
    <w:p w14:paraId="2DFD5050"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ObjectClassMismatch {};</w:t>
      </w:r>
    </w:p>
    <w:p w14:paraId="69FEE2EE" w14:textId="77777777" w:rsidR="00BA0AAB" w:rsidRPr="009D19EA" w:rsidRDefault="00BA0AAB" w:rsidP="00BA0AAB">
      <w:pPr>
        <w:pStyle w:val="PL"/>
        <w:rPr>
          <w:rFonts w:eastAsia="SimSun" w:cs="Courier New"/>
          <w:szCs w:val="16"/>
        </w:rPr>
      </w:pPr>
    </w:p>
    <w:p w14:paraId="7254A471"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NoSuchObjectClass {</w:t>
      </w:r>
    </w:p>
    <w:p w14:paraId="3435770A" w14:textId="77777777" w:rsidR="00BA0AAB" w:rsidRPr="009D19EA" w:rsidRDefault="00BA0AAB" w:rsidP="00BA0AAB">
      <w:pPr>
        <w:pStyle w:val="PL"/>
        <w:rPr>
          <w:rFonts w:eastAsia="SimSun" w:cs="Courier New"/>
          <w:szCs w:val="16"/>
        </w:rPr>
      </w:pPr>
      <w:r w:rsidRPr="009D19EA">
        <w:rPr>
          <w:rFonts w:eastAsia="SimSun" w:cs="Courier New"/>
          <w:szCs w:val="16"/>
        </w:rPr>
        <w:t xml:space="preserve">      BasicCMIRPConstDefs::MOClass objectClass;</w:t>
      </w:r>
    </w:p>
    <w:p w14:paraId="02249B5F"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51692BBB" w14:textId="77777777" w:rsidR="00BA0AAB" w:rsidRPr="009D19EA" w:rsidRDefault="00BA0AAB" w:rsidP="00BA0AAB">
      <w:pPr>
        <w:pStyle w:val="PL"/>
        <w:rPr>
          <w:rFonts w:eastAsia="SimSun" w:cs="Courier New"/>
          <w:szCs w:val="16"/>
        </w:rPr>
      </w:pPr>
    </w:p>
    <w:p w14:paraId="4ABF82D2" w14:textId="77777777" w:rsidR="00BA0AAB" w:rsidRPr="009D19EA" w:rsidRDefault="00BA0AAB" w:rsidP="00BA0AAB">
      <w:pPr>
        <w:pStyle w:val="PL"/>
        <w:rPr>
          <w:rFonts w:eastAsia="SimSun" w:cs="Courier New"/>
          <w:szCs w:val="16"/>
        </w:rPr>
      </w:pPr>
      <w:r>
        <w:rPr>
          <w:rFonts w:eastAsia="SimSun" w:cs="Courier New"/>
          <w:szCs w:val="16"/>
        </w:rPr>
        <w:t xml:space="preserve">  </w:t>
      </w:r>
      <w:r w:rsidRPr="009D19EA">
        <w:rPr>
          <w:rFonts w:eastAsia="SimSun" w:cs="Courier New"/>
          <w:szCs w:val="16"/>
        </w:rPr>
        <w:t xml:space="preserve"> exception ParentObjectDoesNotExist {};</w:t>
      </w:r>
    </w:p>
    <w:p w14:paraId="300A939F" w14:textId="77777777" w:rsidR="00BA0AAB" w:rsidRPr="009D19EA" w:rsidRDefault="00BA0AAB" w:rsidP="00BA0AAB">
      <w:pPr>
        <w:pStyle w:val="PL"/>
        <w:rPr>
          <w:rFonts w:eastAsia="SimSun" w:cs="Courier New"/>
          <w:szCs w:val="16"/>
        </w:rPr>
      </w:pPr>
    </w:p>
    <w:p w14:paraId="20CE12BB"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1CB14CDA" w14:textId="77777777" w:rsidR="00BA0AAB" w:rsidRPr="009D19EA" w:rsidRDefault="00BA0AAB" w:rsidP="00BA0AAB">
      <w:pPr>
        <w:pStyle w:val="PL"/>
        <w:rPr>
          <w:rFonts w:eastAsia="SimSun" w:cs="Courier New"/>
          <w:szCs w:val="16"/>
        </w:rPr>
      </w:pPr>
      <w:r w:rsidRPr="009D19EA">
        <w:rPr>
          <w:rFonts w:eastAsia="SimSun" w:cs="Courier New"/>
          <w:szCs w:val="16"/>
        </w:rPr>
        <w:t xml:space="preserve">    * System otherwise fails to complete the operation. System can provide</w:t>
      </w:r>
    </w:p>
    <w:p w14:paraId="58DE1485" w14:textId="77777777" w:rsidR="00BA0AAB" w:rsidRPr="009D19EA" w:rsidRDefault="00BA0AAB" w:rsidP="00BA0AAB">
      <w:pPr>
        <w:pStyle w:val="PL"/>
        <w:rPr>
          <w:rFonts w:eastAsia="SimSun" w:cs="Courier New"/>
          <w:szCs w:val="16"/>
        </w:rPr>
      </w:pPr>
      <w:r w:rsidRPr="009D19EA">
        <w:rPr>
          <w:rFonts w:eastAsia="SimSun" w:cs="Courier New"/>
          <w:szCs w:val="16"/>
        </w:rPr>
        <w:t xml:space="preserve">    * reason to qualify the exception. The semantics carried in reason</w:t>
      </w:r>
    </w:p>
    <w:p w14:paraId="5AC61D8A" w14:textId="77777777" w:rsidR="00BA0AAB" w:rsidRPr="009D19EA" w:rsidRDefault="00BA0AAB" w:rsidP="00BA0AAB">
      <w:pPr>
        <w:pStyle w:val="PL"/>
        <w:rPr>
          <w:rFonts w:eastAsia="SimSun" w:cs="Courier New"/>
          <w:szCs w:val="16"/>
        </w:rPr>
      </w:pPr>
      <w:r w:rsidRPr="009D19EA">
        <w:rPr>
          <w:rFonts w:eastAsia="SimSun" w:cs="Courier New"/>
          <w:szCs w:val="16"/>
        </w:rPr>
        <w:t xml:space="preserve">    * is outside the scope of this IRP.</w:t>
      </w:r>
    </w:p>
    <w:p w14:paraId="7D680E32"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1BF596EB"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NextBasicCmInformations { string reason; };</w:t>
      </w:r>
    </w:p>
    <w:p w14:paraId="37AB6780"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NextDeleteErrors { string reason; };</w:t>
      </w:r>
    </w:p>
    <w:p w14:paraId="45AE60D5"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NextModifyErrors { string reason; };</w:t>
      </w:r>
    </w:p>
    <w:p w14:paraId="4DC5A238"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DestroyException { string reason; };</w:t>
      </w:r>
    </w:p>
    <w:p w14:paraId="31ED2C31"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GetBasicCmIRPVersion { string reason; };</w:t>
      </w:r>
    </w:p>
    <w:p w14:paraId="72C51237"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GetBasicCmIRPOperationProfile { string reason; };</w:t>
      </w:r>
    </w:p>
    <w:p w14:paraId="0D58AD96"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GetBasicCmIRPNotificationProfile { string reason; };</w:t>
      </w:r>
    </w:p>
    <w:p w14:paraId="1E0812A9"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FindManagedObjects { string reason; };</w:t>
      </w:r>
    </w:p>
    <w:p w14:paraId="36C09597"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CreateManagedObject { string reason; };</w:t>
      </w:r>
    </w:p>
    <w:p w14:paraId="1537A48A"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DeleteManagedObjects { string reason; };</w:t>
      </w:r>
    </w:p>
    <w:p w14:paraId="12AFFE14" w14:textId="77777777" w:rsidR="00BA0AAB" w:rsidRPr="009D19EA" w:rsidRDefault="00BA0AAB" w:rsidP="00BA0AAB">
      <w:pPr>
        <w:pStyle w:val="PL"/>
        <w:rPr>
          <w:rFonts w:eastAsia="SimSun" w:cs="Courier New"/>
          <w:szCs w:val="16"/>
        </w:rPr>
      </w:pPr>
      <w:r w:rsidRPr="009D19EA">
        <w:rPr>
          <w:rFonts w:eastAsia="SimSun" w:cs="Courier New"/>
          <w:szCs w:val="16"/>
        </w:rPr>
        <w:t xml:space="preserve">   exception ModifyManagedObjects { string reason; };</w:t>
      </w:r>
    </w:p>
    <w:p w14:paraId="04B304BC" w14:textId="77777777" w:rsidR="00BA0AAB" w:rsidRPr="009D19EA" w:rsidRDefault="00BA0AAB" w:rsidP="00BA0AAB">
      <w:pPr>
        <w:pStyle w:val="PL"/>
        <w:rPr>
          <w:rFonts w:eastAsia="SimSun" w:cs="Courier New"/>
          <w:szCs w:val="16"/>
        </w:rPr>
      </w:pPr>
    </w:p>
    <w:p w14:paraId="62C94E00"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5FC24E8F" w14:textId="77777777" w:rsidR="00BA0AAB" w:rsidRPr="009D19EA" w:rsidRDefault="00BA0AAB" w:rsidP="00BA0AAB">
      <w:pPr>
        <w:pStyle w:val="PL"/>
        <w:rPr>
          <w:rFonts w:eastAsia="SimSun" w:cs="Courier New"/>
          <w:szCs w:val="16"/>
        </w:rPr>
      </w:pPr>
      <w:r w:rsidRPr="009D19EA">
        <w:rPr>
          <w:rFonts w:eastAsia="SimSun" w:cs="Courier New"/>
          <w:szCs w:val="16"/>
        </w:rPr>
        <w:t xml:space="preserve">   The BasicCmInformationIterator is used to iterate through a snapshot of</w:t>
      </w:r>
    </w:p>
    <w:p w14:paraId="3C4CA7C1" w14:textId="77777777" w:rsidR="00BA0AAB" w:rsidRPr="009D19EA" w:rsidRDefault="00BA0AAB" w:rsidP="00BA0AAB">
      <w:pPr>
        <w:pStyle w:val="PL"/>
        <w:rPr>
          <w:rFonts w:eastAsia="SimSun" w:cs="Courier New"/>
          <w:szCs w:val="16"/>
        </w:rPr>
      </w:pPr>
      <w:r w:rsidRPr="009D19EA">
        <w:rPr>
          <w:rFonts w:eastAsia="SimSun" w:cs="Courier New"/>
          <w:szCs w:val="16"/>
        </w:rPr>
        <w:t xml:space="preserve">   Managed Object Information when IRPManager invokes find_managed_objects.</w:t>
      </w:r>
    </w:p>
    <w:p w14:paraId="63CC6EDA" w14:textId="77777777" w:rsidR="00BA0AAB" w:rsidRPr="009D19EA" w:rsidRDefault="00BA0AAB" w:rsidP="00BA0AAB">
      <w:pPr>
        <w:pStyle w:val="PL"/>
        <w:rPr>
          <w:rFonts w:eastAsia="SimSun" w:cs="Courier New"/>
          <w:szCs w:val="16"/>
        </w:rPr>
      </w:pPr>
      <w:r w:rsidRPr="009D19EA">
        <w:rPr>
          <w:rFonts w:eastAsia="SimSun" w:cs="Courier New"/>
          <w:szCs w:val="16"/>
        </w:rPr>
        <w:t xml:space="preserve">   IRPManager uses it to pace the return of Managed Object Information.</w:t>
      </w:r>
    </w:p>
    <w:p w14:paraId="34C595EF" w14:textId="77777777" w:rsidR="00BA0AAB" w:rsidRPr="009D19EA" w:rsidRDefault="00BA0AAB" w:rsidP="00BA0AAB">
      <w:pPr>
        <w:pStyle w:val="PL"/>
        <w:rPr>
          <w:rFonts w:eastAsia="SimSun" w:cs="Courier New"/>
          <w:szCs w:val="16"/>
        </w:rPr>
      </w:pPr>
    </w:p>
    <w:p w14:paraId="1B15CB84" w14:textId="77777777" w:rsidR="00BA0AAB" w:rsidRPr="009D19EA" w:rsidRDefault="00BA0AAB" w:rsidP="00BA0AAB">
      <w:pPr>
        <w:pStyle w:val="PL"/>
        <w:rPr>
          <w:rFonts w:eastAsia="SimSun" w:cs="Courier New"/>
          <w:szCs w:val="16"/>
        </w:rPr>
      </w:pPr>
      <w:r w:rsidRPr="009D19EA">
        <w:rPr>
          <w:rFonts w:eastAsia="SimSun" w:cs="Courier New"/>
          <w:szCs w:val="16"/>
        </w:rPr>
        <w:t xml:space="preserve">   IRPAgent controls the life-cycle of the iterator. However, a destroy</w:t>
      </w:r>
    </w:p>
    <w:p w14:paraId="2E2D4AB1" w14:textId="77777777" w:rsidR="00BA0AAB" w:rsidRPr="009D19EA" w:rsidRDefault="00BA0AAB" w:rsidP="00BA0AAB">
      <w:pPr>
        <w:pStyle w:val="PL"/>
        <w:rPr>
          <w:rFonts w:eastAsia="SimSun" w:cs="Courier New"/>
          <w:szCs w:val="16"/>
        </w:rPr>
      </w:pPr>
      <w:r w:rsidRPr="009D19EA">
        <w:rPr>
          <w:rFonts w:eastAsia="SimSun" w:cs="Courier New"/>
          <w:szCs w:val="16"/>
        </w:rPr>
        <w:t xml:space="preserve">   operation is provided to handle the case where IRPManager wants to stop</w:t>
      </w:r>
    </w:p>
    <w:p w14:paraId="1A972392" w14:textId="77777777" w:rsidR="00BA0AAB" w:rsidRPr="009D19EA" w:rsidRDefault="00BA0AAB" w:rsidP="00BA0AAB">
      <w:pPr>
        <w:pStyle w:val="PL"/>
        <w:rPr>
          <w:rFonts w:eastAsia="SimSun" w:cs="Courier New"/>
          <w:szCs w:val="16"/>
        </w:rPr>
      </w:pPr>
      <w:r w:rsidRPr="009D19EA">
        <w:rPr>
          <w:rFonts w:eastAsia="SimSun" w:cs="Courier New"/>
          <w:szCs w:val="16"/>
        </w:rPr>
        <w:lastRenderedPageBreak/>
        <w:t xml:space="preserve">   the iteration procedure before reaching the last iteration.</w:t>
      </w:r>
    </w:p>
    <w:p w14:paraId="333C6584"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2F0F4BC0" w14:textId="77777777" w:rsidR="00BA0AAB" w:rsidRPr="009D19EA" w:rsidRDefault="00BA0AAB" w:rsidP="00BA0AAB">
      <w:pPr>
        <w:pStyle w:val="PL"/>
        <w:rPr>
          <w:rFonts w:eastAsia="SimSun" w:cs="Courier New"/>
          <w:szCs w:val="16"/>
        </w:rPr>
      </w:pPr>
      <w:r w:rsidRPr="009D19EA">
        <w:rPr>
          <w:rFonts w:eastAsia="SimSun" w:cs="Courier New"/>
          <w:szCs w:val="16"/>
        </w:rPr>
        <w:t xml:space="preserve">   interface BasicCmInformationIterator</w:t>
      </w:r>
    </w:p>
    <w:p w14:paraId="78D9D392"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57968B89"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4573FE94" w14:textId="77777777" w:rsidR="00BA0AAB" w:rsidRPr="009D19EA" w:rsidRDefault="00BA0AAB" w:rsidP="00BA0AAB">
      <w:pPr>
        <w:pStyle w:val="PL"/>
        <w:rPr>
          <w:rFonts w:eastAsia="SimSun" w:cs="Courier New"/>
          <w:szCs w:val="16"/>
        </w:rPr>
      </w:pPr>
      <w:r w:rsidRPr="009D19EA">
        <w:rPr>
          <w:rFonts w:eastAsia="SimSun" w:cs="Courier New"/>
          <w:szCs w:val="16"/>
        </w:rPr>
        <w:t xml:space="preserve">      This method returns between 1 and "how_many" Managed Object information.</w:t>
      </w:r>
    </w:p>
    <w:p w14:paraId="0DFA5E9E" w14:textId="77777777" w:rsidR="00BA0AAB" w:rsidRPr="009D19EA" w:rsidRDefault="00BA0AAB" w:rsidP="00BA0AAB">
      <w:pPr>
        <w:pStyle w:val="PL"/>
        <w:rPr>
          <w:rFonts w:eastAsia="SimSun" w:cs="Courier New"/>
          <w:szCs w:val="16"/>
        </w:rPr>
      </w:pPr>
      <w:r w:rsidRPr="009D19EA">
        <w:rPr>
          <w:rFonts w:eastAsia="SimSun" w:cs="Courier New"/>
          <w:szCs w:val="16"/>
        </w:rPr>
        <w:t xml:space="preserve">      The IRPAgent may return less than "how_many" items even if there are</w:t>
      </w:r>
    </w:p>
    <w:p w14:paraId="590C879F" w14:textId="77777777" w:rsidR="00BA0AAB" w:rsidRPr="009D19EA" w:rsidRDefault="00BA0AAB" w:rsidP="00BA0AAB">
      <w:pPr>
        <w:pStyle w:val="PL"/>
        <w:rPr>
          <w:rFonts w:eastAsia="SimSun" w:cs="Courier New"/>
          <w:szCs w:val="16"/>
        </w:rPr>
      </w:pPr>
      <w:r w:rsidRPr="009D19EA">
        <w:rPr>
          <w:rFonts w:eastAsia="SimSun" w:cs="Courier New"/>
          <w:szCs w:val="16"/>
        </w:rPr>
        <w:t xml:space="preserve">      more items to return. "how_many" must be non-zero. Return TRUE if there</w:t>
      </w:r>
    </w:p>
    <w:p w14:paraId="50BBCFC1" w14:textId="77777777" w:rsidR="00BA0AAB" w:rsidRPr="009D19EA" w:rsidRDefault="00BA0AAB" w:rsidP="00BA0AAB">
      <w:pPr>
        <w:pStyle w:val="PL"/>
        <w:rPr>
          <w:rFonts w:eastAsia="SimSun" w:cs="Courier New"/>
          <w:szCs w:val="16"/>
        </w:rPr>
      </w:pPr>
      <w:r w:rsidRPr="009D19EA">
        <w:rPr>
          <w:rFonts w:eastAsia="SimSun" w:cs="Courier New"/>
          <w:szCs w:val="16"/>
        </w:rPr>
        <w:t xml:space="preserve">      may be more Managed Object information to return. Return FALSE if there</w:t>
      </w:r>
    </w:p>
    <w:p w14:paraId="501DF5A8" w14:textId="77777777" w:rsidR="00BA0AAB" w:rsidRPr="009D19EA" w:rsidRDefault="00BA0AAB" w:rsidP="00BA0AAB">
      <w:pPr>
        <w:pStyle w:val="PL"/>
        <w:rPr>
          <w:rFonts w:eastAsia="SimSun" w:cs="Courier New"/>
          <w:szCs w:val="16"/>
        </w:rPr>
      </w:pPr>
      <w:r w:rsidRPr="009D19EA">
        <w:rPr>
          <w:rFonts w:eastAsia="SimSun" w:cs="Courier New"/>
          <w:szCs w:val="16"/>
        </w:rPr>
        <w:t xml:space="preserve">      are no more Managed Object information to be returned.</w:t>
      </w:r>
    </w:p>
    <w:p w14:paraId="28660001" w14:textId="77777777" w:rsidR="00BA0AAB" w:rsidRPr="009D19EA" w:rsidRDefault="00BA0AAB" w:rsidP="00BA0AAB">
      <w:pPr>
        <w:pStyle w:val="PL"/>
        <w:rPr>
          <w:rFonts w:eastAsia="SimSun" w:cs="Courier New"/>
          <w:szCs w:val="16"/>
        </w:rPr>
      </w:pPr>
    </w:p>
    <w:p w14:paraId="6C1AF543" w14:textId="77777777" w:rsidR="00BA0AAB" w:rsidRPr="009D19EA" w:rsidRDefault="00BA0AAB" w:rsidP="00BA0AAB">
      <w:pPr>
        <w:pStyle w:val="PL"/>
        <w:rPr>
          <w:rFonts w:eastAsia="SimSun" w:cs="Courier New"/>
          <w:szCs w:val="16"/>
        </w:rPr>
      </w:pPr>
      <w:r w:rsidRPr="009D19EA">
        <w:rPr>
          <w:rFonts w:eastAsia="SimSun" w:cs="Courier New"/>
          <w:szCs w:val="16"/>
        </w:rPr>
        <w:t xml:space="preserve">      If FALSE is returned, the IRPAgent will automatically destroy the</w:t>
      </w:r>
    </w:p>
    <w:p w14:paraId="613FEF71" w14:textId="77777777" w:rsidR="00BA0AAB" w:rsidRPr="009D19EA" w:rsidRDefault="00BA0AAB" w:rsidP="00BA0AAB">
      <w:pPr>
        <w:pStyle w:val="PL"/>
        <w:rPr>
          <w:rFonts w:eastAsia="SimSun" w:cs="Courier New"/>
          <w:szCs w:val="16"/>
        </w:rPr>
      </w:pPr>
      <w:r w:rsidRPr="009D19EA">
        <w:rPr>
          <w:rFonts w:eastAsia="SimSun" w:cs="Courier New"/>
          <w:szCs w:val="16"/>
        </w:rPr>
        <w:t xml:space="preserve">      iterator.</w:t>
      </w:r>
    </w:p>
    <w:p w14:paraId="6CD1B5AA" w14:textId="77777777" w:rsidR="00BA0AAB" w:rsidRPr="009D19EA" w:rsidRDefault="00BA0AAB" w:rsidP="00BA0AAB">
      <w:pPr>
        <w:pStyle w:val="PL"/>
        <w:rPr>
          <w:rFonts w:eastAsia="SimSun" w:cs="Courier New"/>
          <w:szCs w:val="16"/>
        </w:rPr>
      </w:pPr>
    </w:p>
    <w:p w14:paraId="44331F03" w14:textId="77777777" w:rsidR="00BA0AAB" w:rsidRPr="009D19EA" w:rsidRDefault="00BA0AAB" w:rsidP="00BA0AAB">
      <w:pPr>
        <w:pStyle w:val="PL"/>
        <w:rPr>
          <w:rFonts w:eastAsia="SimSun" w:cs="Courier New"/>
          <w:szCs w:val="16"/>
        </w:rPr>
      </w:pPr>
      <w:r w:rsidRPr="009D19EA">
        <w:rPr>
          <w:rFonts w:eastAsia="SimSun" w:cs="Courier New"/>
          <w:szCs w:val="16"/>
        </w:rPr>
        <w:t xml:space="preserve">      @parm how_many how many elements to return in the "fetched</w:t>
      </w:r>
      <w:r>
        <w:rPr>
          <w:rFonts w:eastAsia="SimSun" w:cs="Courier New"/>
          <w:szCs w:val="16"/>
        </w:rPr>
        <w:t>_e</w:t>
      </w:r>
      <w:r w:rsidRPr="009D19EA">
        <w:rPr>
          <w:rFonts w:eastAsia="SimSun" w:cs="Courier New"/>
          <w:szCs w:val="16"/>
        </w:rPr>
        <w:t>lements" out</w:t>
      </w:r>
    </w:p>
    <w:p w14:paraId="7839916D" w14:textId="77777777" w:rsidR="00BA0AAB" w:rsidRPr="009D19EA" w:rsidRDefault="00BA0AAB" w:rsidP="00BA0AAB">
      <w:pPr>
        <w:pStyle w:val="PL"/>
        <w:rPr>
          <w:rFonts w:eastAsia="SimSun" w:cs="Courier New"/>
          <w:szCs w:val="16"/>
        </w:rPr>
      </w:pPr>
      <w:r w:rsidRPr="009D19EA">
        <w:rPr>
          <w:rFonts w:eastAsia="SimSun" w:cs="Courier New"/>
          <w:szCs w:val="16"/>
        </w:rPr>
        <w:t xml:space="preserve">       parameter.</w:t>
      </w:r>
    </w:p>
    <w:p w14:paraId="538CEC8C" w14:textId="77777777" w:rsidR="00BA0AAB" w:rsidRPr="009D19EA" w:rsidRDefault="00BA0AAB" w:rsidP="00BA0AAB">
      <w:pPr>
        <w:pStyle w:val="PL"/>
        <w:rPr>
          <w:rFonts w:eastAsia="SimSun" w:cs="Courier New"/>
          <w:szCs w:val="16"/>
        </w:rPr>
      </w:pPr>
      <w:r w:rsidRPr="009D19EA">
        <w:rPr>
          <w:rFonts w:eastAsia="SimSun" w:cs="Courier New"/>
          <w:szCs w:val="16"/>
        </w:rPr>
        <w:t xml:space="preserve">      @parm fetched</w:t>
      </w:r>
      <w:r>
        <w:rPr>
          <w:rFonts w:eastAsia="SimSun" w:cs="Courier New"/>
          <w:szCs w:val="16"/>
        </w:rPr>
        <w:t>_e</w:t>
      </w:r>
      <w:r w:rsidRPr="009D19EA">
        <w:rPr>
          <w:rFonts w:eastAsia="SimSun" w:cs="Courier New"/>
          <w:szCs w:val="16"/>
        </w:rPr>
        <w:t>lements the elements.</w:t>
      </w:r>
    </w:p>
    <w:p w14:paraId="605B8AB4" w14:textId="77777777" w:rsidR="00BA0AAB" w:rsidRPr="009D19EA" w:rsidRDefault="00BA0AAB" w:rsidP="00BA0AAB">
      <w:pPr>
        <w:pStyle w:val="PL"/>
        <w:rPr>
          <w:rFonts w:eastAsia="SimSun" w:cs="Courier New"/>
          <w:szCs w:val="16"/>
        </w:rPr>
      </w:pPr>
      <w:r w:rsidRPr="009D19EA">
        <w:rPr>
          <w:rFonts w:eastAsia="SimSun" w:cs="Courier New"/>
          <w:szCs w:val="16"/>
        </w:rPr>
        <w:t xml:space="preserve">      @returns A boolean indicating if any elements are returned.</w:t>
      </w:r>
    </w:p>
    <w:p w14:paraId="32E4FF0C" w14:textId="77777777" w:rsidR="00BA0AAB" w:rsidRPr="009D19EA" w:rsidRDefault="00BA0AAB" w:rsidP="00BA0AAB">
      <w:pPr>
        <w:pStyle w:val="PL"/>
        <w:rPr>
          <w:rFonts w:eastAsia="SimSun" w:cs="Courier New"/>
          <w:szCs w:val="16"/>
        </w:rPr>
      </w:pPr>
      <w:r w:rsidRPr="009D19EA">
        <w:rPr>
          <w:rFonts w:eastAsia="SimSun" w:cs="Courier New"/>
          <w:szCs w:val="16"/>
        </w:rPr>
        <w:t xml:space="preserve">       "fetched</w:t>
      </w:r>
      <w:r>
        <w:rPr>
          <w:rFonts w:eastAsia="SimSun" w:cs="Courier New"/>
          <w:szCs w:val="16"/>
        </w:rPr>
        <w:t>_e</w:t>
      </w:r>
      <w:r w:rsidRPr="009D19EA">
        <w:rPr>
          <w:rFonts w:eastAsia="SimSun" w:cs="Courier New"/>
          <w:szCs w:val="16"/>
        </w:rPr>
        <w:t>lements" is empty when the BasicCmInformationIterator is</w:t>
      </w:r>
    </w:p>
    <w:p w14:paraId="1619392B" w14:textId="77777777" w:rsidR="00BA0AAB" w:rsidRPr="009D19EA" w:rsidRDefault="00BA0AAB" w:rsidP="00BA0AAB">
      <w:pPr>
        <w:pStyle w:val="PL"/>
        <w:rPr>
          <w:rFonts w:eastAsia="SimSun" w:cs="Courier New"/>
          <w:szCs w:val="16"/>
        </w:rPr>
      </w:pPr>
      <w:r w:rsidRPr="009D19EA">
        <w:rPr>
          <w:rFonts w:eastAsia="SimSun" w:cs="Courier New"/>
          <w:szCs w:val="16"/>
        </w:rPr>
        <w:t xml:space="preserve">       empty.</w:t>
      </w:r>
    </w:p>
    <w:p w14:paraId="60B2D6E0"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47EA2851" w14:textId="77777777" w:rsidR="00BA0AAB" w:rsidRPr="009D19EA" w:rsidRDefault="00BA0AAB" w:rsidP="00BA0AAB">
      <w:pPr>
        <w:pStyle w:val="PL"/>
        <w:rPr>
          <w:rFonts w:eastAsia="SimSun" w:cs="Courier New"/>
          <w:szCs w:val="16"/>
        </w:rPr>
      </w:pPr>
    </w:p>
    <w:p w14:paraId="7D197633" w14:textId="77777777" w:rsidR="00BA0AAB" w:rsidRPr="009D19EA" w:rsidRDefault="00BA0AAB" w:rsidP="00BA0AAB">
      <w:pPr>
        <w:pStyle w:val="PL"/>
        <w:rPr>
          <w:rFonts w:eastAsia="SimSun" w:cs="Courier New"/>
          <w:szCs w:val="16"/>
        </w:rPr>
      </w:pPr>
      <w:r w:rsidRPr="009D19EA">
        <w:rPr>
          <w:rFonts w:eastAsia="SimSun" w:cs="Courier New"/>
          <w:szCs w:val="16"/>
        </w:rPr>
        <w:t xml:space="preserve">      boolean next_basic</w:t>
      </w:r>
      <w:r>
        <w:rPr>
          <w:rFonts w:eastAsia="SimSun" w:cs="Courier New"/>
          <w:szCs w:val="16"/>
        </w:rPr>
        <w:t>_c</w:t>
      </w:r>
      <w:r w:rsidRPr="009D19EA">
        <w:rPr>
          <w:rFonts w:eastAsia="SimSun" w:cs="Courier New"/>
          <w:szCs w:val="16"/>
        </w:rPr>
        <w:t>m</w:t>
      </w:r>
      <w:r>
        <w:rPr>
          <w:rFonts w:eastAsia="SimSun" w:cs="Courier New"/>
          <w:szCs w:val="16"/>
        </w:rPr>
        <w:t>_i</w:t>
      </w:r>
      <w:r w:rsidRPr="009D19EA">
        <w:rPr>
          <w:rFonts w:eastAsia="SimSun" w:cs="Courier New"/>
          <w:szCs w:val="16"/>
        </w:rPr>
        <w:t>nformations (</w:t>
      </w:r>
    </w:p>
    <w:p w14:paraId="54D88D5E" w14:textId="77777777" w:rsidR="00BA0AAB" w:rsidRPr="009D19EA" w:rsidRDefault="00BA0AAB" w:rsidP="00BA0AAB">
      <w:pPr>
        <w:pStyle w:val="PL"/>
        <w:rPr>
          <w:rFonts w:eastAsia="SimSun" w:cs="Courier New"/>
          <w:szCs w:val="16"/>
        </w:rPr>
      </w:pPr>
      <w:r w:rsidRPr="009D19EA">
        <w:rPr>
          <w:rFonts w:eastAsia="SimSun" w:cs="Courier New"/>
          <w:szCs w:val="16"/>
        </w:rPr>
        <w:t xml:space="preserve">         in unsigned short how_many,</w:t>
      </w:r>
    </w:p>
    <w:p w14:paraId="12B43F52" w14:textId="77777777" w:rsidR="00BA0AAB" w:rsidRPr="009D19EA" w:rsidRDefault="00BA0AAB" w:rsidP="00BA0AAB">
      <w:pPr>
        <w:pStyle w:val="PL"/>
        <w:rPr>
          <w:rFonts w:eastAsia="SimSun" w:cs="Courier New"/>
          <w:szCs w:val="16"/>
        </w:rPr>
      </w:pPr>
      <w:r w:rsidRPr="009D19EA">
        <w:rPr>
          <w:rFonts w:eastAsia="SimSun" w:cs="Courier New"/>
          <w:szCs w:val="16"/>
        </w:rPr>
        <w:t xml:space="preserve">         out BasicCMIRPConstDefs::ResultSet fetched</w:t>
      </w:r>
      <w:r>
        <w:rPr>
          <w:rFonts w:eastAsia="SimSun" w:cs="Courier New"/>
          <w:szCs w:val="16"/>
        </w:rPr>
        <w:t>_e</w:t>
      </w:r>
      <w:r w:rsidRPr="009D19EA">
        <w:rPr>
          <w:rFonts w:eastAsia="SimSun" w:cs="Courier New"/>
          <w:szCs w:val="16"/>
        </w:rPr>
        <w:t>lements</w:t>
      </w:r>
    </w:p>
    <w:p w14:paraId="27EDDD0B"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6B45C7EF" w14:textId="77777777" w:rsidR="00BA0AAB" w:rsidRPr="009D19EA" w:rsidRDefault="00BA0AAB" w:rsidP="00BA0AAB">
      <w:pPr>
        <w:pStyle w:val="PL"/>
        <w:rPr>
          <w:rFonts w:eastAsia="SimSun" w:cs="Courier New"/>
          <w:szCs w:val="16"/>
        </w:rPr>
      </w:pPr>
      <w:r w:rsidRPr="009D19EA">
        <w:rPr>
          <w:rFonts w:eastAsia="SimSun" w:cs="Courier New"/>
          <w:szCs w:val="16"/>
        </w:rPr>
        <w:t xml:space="preserve">      raises (</w:t>
      </w:r>
    </w:p>
    <w:p w14:paraId="6F140CF7" w14:textId="77777777" w:rsidR="00BA0AAB" w:rsidRPr="009D19EA" w:rsidRDefault="00BA0AAB" w:rsidP="00BA0AAB">
      <w:pPr>
        <w:pStyle w:val="PL"/>
        <w:rPr>
          <w:rFonts w:eastAsia="SimSun" w:cs="Courier New"/>
          <w:szCs w:val="16"/>
        </w:rPr>
      </w:pPr>
      <w:r w:rsidRPr="009D19EA">
        <w:rPr>
          <w:rFonts w:eastAsia="SimSun" w:cs="Courier New"/>
          <w:szCs w:val="16"/>
        </w:rPr>
        <w:t xml:space="preserve">         NextBasicCmInformations,</w:t>
      </w:r>
    </w:p>
    <w:p w14:paraId="6F42445B"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r>
        <w:rPr>
          <w:rFonts w:eastAsia="SimSun" w:cs="Courier New"/>
          <w:szCs w:val="16"/>
        </w:rPr>
        <w:t>GenericIRPManagementSystem::InvalidParameter</w:t>
      </w:r>
      <w:r w:rsidRPr="009D19EA">
        <w:rPr>
          <w:rFonts w:eastAsia="SimSun" w:cs="Courier New"/>
          <w:szCs w:val="16"/>
        </w:rPr>
        <w:t>,</w:t>
      </w:r>
    </w:p>
    <w:p w14:paraId="5C455529"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r>
        <w:rPr>
          <w:rFonts w:eastAsia="SimSun" w:cs="Courier New"/>
          <w:szCs w:val="16"/>
        </w:rPr>
        <w:t>GenericIRPManagementSystem::OperationNotSupported</w:t>
      </w:r>
      <w:r w:rsidRPr="009D19EA">
        <w:rPr>
          <w:rFonts w:eastAsia="SimSun" w:cs="Courier New"/>
          <w:szCs w:val="16"/>
        </w:rPr>
        <w:t>);</w:t>
      </w:r>
    </w:p>
    <w:p w14:paraId="6AE0FAB5" w14:textId="77777777" w:rsidR="00BA0AAB" w:rsidRPr="009D19EA" w:rsidRDefault="00BA0AAB" w:rsidP="00BA0AAB">
      <w:pPr>
        <w:pStyle w:val="PL"/>
        <w:rPr>
          <w:rFonts w:eastAsia="SimSun" w:cs="Courier New"/>
          <w:szCs w:val="16"/>
        </w:rPr>
      </w:pPr>
    </w:p>
    <w:p w14:paraId="53FED269"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71DAEC45" w14:textId="77777777" w:rsidR="00BA0AAB" w:rsidRPr="009D19EA" w:rsidRDefault="00BA0AAB" w:rsidP="00BA0AAB">
      <w:pPr>
        <w:pStyle w:val="PL"/>
        <w:rPr>
          <w:rFonts w:eastAsia="SimSun" w:cs="Courier New"/>
          <w:szCs w:val="16"/>
        </w:rPr>
      </w:pPr>
      <w:r w:rsidRPr="009D19EA">
        <w:rPr>
          <w:rFonts w:eastAsia="SimSun" w:cs="Courier New"/>
          <w:szCs w:val="16"/>
        </w:rPr>
        <w:t xml:space="preserve">      This method destroys the iterator.</w:t>
      </w:r>
    </w:p>
    <w:p w14:paraId="76A70302" w14:textId="77777777" w:rsidR="00BA0AAB" w:rsidRPr="009D19EA" w:rsidRDefault="00BA0AAB" w:rsidP="00BA0AAB">
      <w:pPr>
        <w:pStyle w:val="PL"/>
        <w:rPr>
          <w:rFonts w:cs="Courier New"/>
          <w:szCs w:val="16"/>
        </w:rPr>
      </w:pPr>
      <w:r w:rsidRPr="009D19EA">
        <w:rPr>
          <w:rFonts w:cs="Courier New"/>
          <w:szCs w:val="16"/>
        </w:rPr>
        <w:t xml:space="preserve">      */</w:t>
      </w:r>
    </w:p>
    <w:p w14:paraId="002B4BF5" w14:textId="77777777" w:rsidR="00BA0AAB" w:rsidRPr="009D19EA" w:rsidRDefault="00BA0AAB" w:rsidP="00BA0AAB">
      <w:pPr>
        <w:pStyle w:val="PL"/>
        <w:rPr>
          <w:rFonts w:eastAsia="SimSun" w:cs="Courier New"/>
          <w:szCs w:val="16"/>
        </w:rPr>
      </w:pPr>
      <w:r w:rsidRPr="009D19EA">
        <w:rPr>
          <w:rFonts w:eastAsia="SimSun" w:cs="Courier New"/>
          <w:szCs w:val="16"/>
        </w:rPr>
        <w:t xml:space="preserve">      void destroy ()</w:t>
      </w:r>
    </w:p>
    <w:p w14:paraId="180D9C98" w14:textId="77777777" w:rsidR="00BA0AAB" w:rsidRPr="009D19EA" w:rsidRDefault="00BA0AAB" w:rsidP="00BA0AAB">
      <w:pPr>
        <w:pStyle w:val="PL"/>
        <w:rPr>
          <w:rFonts w:eastAsia="SimSun" w:cs="Courier New"/>
          <w:szCs w:val="16"/>
        </w:rPr>
      </w:pPr>
      <w:r w:rsidRPr="009D19EA">
        <w:rPr>
          <w:rFonts w:eastAsia="SimSun" w:cs="Courier New"/>
          <w:szCs w:val="16"/>
        </w:rPr>
        <w:t xml:space="preserve">      raises (</w:t>
      </w:r>
    </w:p>
    <w:p w14:paraId="5D3D3B99" w14:textId="77777777" w:rsidR="00BA0AAB" w:rsidRPr="009D19EA" w:rsidRDefault="00BA0AAB" w:rsidP="00BA0AAB">
      <w:pPr>
        <w:pStyle w:val="PL"/>
        <w:rPr>
          <w:rFonts w:eastAsia="SimSun" w:cs="Courier New"/>
          <w:szCs w:val="16"/>
        </w:rPr>
      </w:pPr>
      <w:r w:rsidRPr="009D19EA">
        <w:rPr>
          <w:rFonts w:eastAsia="SimSun" w:cs="Courier New"/>
          <w:szCs w:val="16"/>
        </w:rPr>
        <w:t xml:space="preserve">         DestroyException,</w:t>
      </w:r>
    </w:p>
    <w:p w14:paraId="112456A0"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r>
        <w:rPr>
          <w:rFonts w:eastAsia="SimSun" w:cs="Courier New"/>
          <w:szCs w:val="16"/>
        </w:rPr>
        <w:t>GenericIRPManagementSystem::OperationNotSupported</w:t>
      </w:r>
      <w:r w:rsidRPr="009D19EA">
        <w:rPr>
          <w:rFonts w:eastAsia="SimSun" w:cs="Courier New"/>
          <w:szCs w:val="16"/>
        </w:rPr>
        <w:t>);</w:t>
      </w:r>
    </w:p>
    <w:p w14:paraId="3A1BEF59" w14:textId="77777777" w:rsidR="00BA0AAB" w:rsidRPr="009D19EA" w:rsidRDefault="00BA0AAB" w:rsidP="00BA0AAB">
      <w:pPr>
        <w:pStyle w:val="PL"/>
        <w:rPr>
          <w:rFonts w:eastAsia="SimSun" w:cs="Courier New"/>
          <w:szCs w:val="16"/>
        </w:rPr>
      </w:pPr>
    </w:p>
    <w:p w14:paraId="5CB9FE26" w14:textId="77777777" w:rsidR="00BA0AAB" w:rsidRPr="009D19EA" w:rsidRDefault="00BA0AAB" w:rsidP="00BA0AAB">
      <w:pPr>
        <w:pStyle w:val="PL"/>
        <w:rPr>
          <w:rFonts w:eastAsia="SimSun" w:cs="Courier New"/>
          <w:szCs w:val="16"/>
        </w:rPr>
      </w:pPr>
      <w:r w:rsidRPr="009D19EA">
        <w:rPr>
          <w:rFonts w:eastAsia="SimSun" w:cs="Courier New"/>
          <w:szCs w:val="16"/>
        </w:rPr>
        <w:t xml:space="preserve">   }; // end of BasicCmInformationIterator</w:t>
      </w:r>
    </w:p>
    <w:p w14:paraId="6657E952" w14:textId="77777777" w:rsidR="00BA0AAB" w:rsidRPr="009D19EA" w:rsidRDefault="00BA0AAB" w:rsidP="00BA0AAB">
      <w:pPr>
        <w:pStyle w:val="PL"/>
        <w:rPr>
          <w:rFonts w:eastAsia="SimSun" w:cs="Courier New"/>
          <w:szCs w:val="16"/>
        </w:rPr>
      </w:pPr>
    </w:p>
    <w:p w14:paraId="559ECFBF"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4894ADE0" w14:textId="77777777" w:rsidR="00BA0AAB" w:rsidRPr="009D19EA" w:rsidRDefault="00BA0AAB" w:rsidP="00BA0AAB">
      <w:pPr>
        <w:pStyle w:val="PL"/>
        <w:rPr>
          <w:rFonts w:eastAsia="SimSun" w:cs="Courier New"/>
          <w:szCs w:val="16"/>
        </w:rPr>
      </w:pPr>
      <w:r w:rsidRPr="009D19EA">
        <w:rPr>
          <w:rFonts w:eastAsia="SimSun" w:cs="Courier New"/>
          <w:szCs w:val="16"/>
        </w:rPr>
        <w:t xml:space="preserve">   The DeleteResultIterator is used to iterate through the list of deleted MOs</w:t>
      </w:r>
    </w:p>
    <w:p w14:paraId="0ADF3BE7" w14:textId="77777777" w:rsidR="00BA0AAB" w:rsidRPr="009D19EA" w:rsidRDefault="00BA0AAB" w:rsidP="00BA0AAB">
      <w:pPr>
        <w:pStyle w:val="PL"/>
        <w:rPr>
          <w:rFonts w:eastAsia="SimSun" w:cs="Courier New"/>
          <w:szCs w:val="16"/>
        </w:rPr>
      </w:pPr>
      <w:r w:rsidRPr="009D19EA">
        <w:rPr>
          <w:rFonts w:eastAsia="SimSun" w:cs="Courier New"/>
          <w:szCs w:val="16"/>
        </w:rPr>
        <w:t xml:space="preserve">   when IRPManager invokes method "delete_managed_objects".</w:t>
      </w:r>
    </w:p>
    <w:p w14:paraId="3109B202" w14:textId="77777777" w:rsidR="00BA0AAB" w:rsidRPr="009D19EA" w:rsidRDefault="00BA0AAB" w:rsidP="00BA0AAB">
      <w:pPr>
        <w:pStyle w:val="PL"/>
        <w:rPr>
          <w:rFonts w:eastAsia="SimSun" w:cs="Courier New"/>
          <w:szCs w:val="16"/>
        </w:rPr>
      </w:pPr>
      <w:r w:rsidRPr="009D19EA">
        <w:rPr>
          <w:rFonts w:eastAsia="SimSun" w:cs="Courier New"/>
          <w:szCs w:val="16"/>
        </w:rPr>
        <w:t xml:space="preserve">   IRPManager uses it to pace the return of Managed Object Information.</w:t>
      </w:r>
    </w:p>
    <w:p w14:paraId="5BFECD31" w14:textId="77777777" w:rsidR="00BA0AAB" w:rsidRPr="009D19EA" w:rsidRDefault="00BA0AAB" w:rsidP="00BA0AAB">
      <w:pPr>
        <w:pStyle w:val="PL"/>
        <w:rPr>
          <w:rFonts w:eastAsia="SimSun" w:cs="Courier New"/>
          <w:szCs w:val="16"/>
        </w:rPr>
      </w:pPr>
    </w:p>
    <w:p w14:paraId="5912C22B" w14:textId="77777777" w:rsidR="00BA0AAB" w:rsidRPr="009D19EA" w:rsidRDefault="00BA0AAB" w:rsidP="00BA0AAB">
      <w:pPr>
        <w:pStyle w:val="PL"/>
        <w:rPr>
          <w:rFonts w:eastAsia="SimSun" w:cs="Courier New"/>
          <w:szCs w:val="16"/>
        </w:rPr>
      </w:pPr>
      <w:r w:rsidRPr="009D19EA">
        <w:rPr>
          <w:rFonts w:eastAsia="SimSun" w:cs="Courier New"/>
          <w:szCs w:val="16"/>
        </w:rPr>
        <w:t xml:space="preserve">   IRPAgent controls the life-cycle of the iterator. However, a destroy</w:t>
      </w:r>
    </w:p>
    <w:p w14:paraId="3FAFBEA4" w14:textId="77777777" w:rsidR="00BA0AAB" w:rsidRPr="009D19EA" w:rsidRDefault="00BA0AAB" w:rsidP="00BA0AAB">
      <w:pPr>
        <w:pStyle w:val="PL"/>
        <w:rPr>
          <w:rFonts w:eastAsia="SimSun" w:cs="Courier New"/>
          <w:szCs w:val="16"/>
        </w:rPr>
      </w:pPr>
      <w:r w:rsidRPr="009D19EA">
        <w:rPr>
          <w:rFonts w:eastAsia="SimSun" w:cs="Courier New"/>
          <w:szCs w:val="16"/>
        </w:rPr>
        <w:t xml:space="preserve">   operation is provided to handle the case where IRPManager wants to stop</w:t>
      </w:r>
    </w:p>
    <w:p w14:paraId="54317D4F" w14:textId="77777777" w:rsidR="00BA0AAB" w:rsidRPr="009D19EA" w:rsidRDefault="00BA0AAB" w:rsidP="00BA0AAB">
      <w:pPr>
        <w:pStyle w:val="PL"/>
        <w:rPr>
          <w:rFonts w:eastAsia="SimSun" w:cs="Courier New"/>
          <w:szCs w:val="16"/>
        </w:rPr>
      </w:pPr>
      <w:r w:rsidRPr="009D19EA">
        <w:rPr>
          <w:rFonts w:eastAsia="SimSun" w:cs="Courier New"/>
          <w:szCs w:val="16"/>
        </w:rPr>
        <w:t xml:space="preserve">   the iteration procedure before reaching the last iteration.</w:t>
      </w:r>
    </w:p>
    <w:p w14:paraId="09A1107A"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0301C475" w14:textId="77777777" w:rsidR="00BA0AAB" w:rsidRPr="009D19EA" w:rsidRDefault="00BA0AAB" w:rsidP="00BA0AAB">
      <w:pPr>
        <w:pStyle w:val="PL"/>
        <w:rPr>
          <w:rFonts w:eastAsia="SimSun" w:cs="Courier New"/>
          <w:szCs w:val="16"/>
        </w:rPr>
      </w:pPr>
      <w:r w:rsidRPr="009D19EA">
        <w:rPr>
          <w:rFonts w:eastAsia="SimSun" w:cs="Courier New"/>
          <w:szCs w:val="16"/>
        </w:rPr>
        <w:t xml:space="preserve">   interface DeleteResultIterator : BasicCmInformationIterator</w:t>
      </w:r>
    </w:p>
    <w:p w14:paraId="75DA6F74"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57F2A2C3"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125AF9B8" w14:textId="77777777" w:rsidR="00BA0AAB" w:rsidRPr="009D19EA" w:rsidRDefault="00BA0AAB" w:rsidP="00BA0AAB">
      <w:pPr>
        <w:pStyle w:val="PL"/>
        <w:rPr>
          <w:rFonts w:eastAsia="SimSun" w:cs="Courier New"/>
          <w:szCs w:val="16"/>
        </w:rPr>
      </w:pPr>
      <w:r w:rsidRPr="009D19EA">
        <w:rPr>
          <w:rFonts w:eastAsia="SimSun" w:cs="Courier New"/>
          <w:szCs w:val="16"/>
        </w:rPr>
        <w:t xml:space="preserve">      Inherited method "next_basic</w:t>
      </w:r>
      <w:r>
        <w:rPr>
          <w:rFonts w:eastAsia="SimSun" w:cs="Courier New"/>
          <w:szCs w:val="16"/>
        </w:rPr>
        <w:t>_c</w:t>
      </w:r>
      <w:r w:rsidRPr="009D19EA">
        <w:rPr>
          <w:rFonts w:eastAsia="SimSun" w:cs="Courier New"/>
          <w:szCs w:val="16"/>
        </w:rPr>
        <w:t>m</w:t>
      </w:r>
      <w:r>
        <w:rPr>
          <w:rFonts w:eastAsia="SimSun" w:cs="Courier New"/>
          <w:szCs w:val="16"/>
        </w:rPr>
        <w:t>_i</w:t>
      </w:r>
      <w:r w:rsidRPr="009D19EA">
        <w:rPr>
          <w:rFonts w:eastAsia="SimSun" w:cs="Courier New"/>
          <w:szCs w:val="16"/>
        </w:rPr>
        <w:t>nformations" has the same behaviour as</w:t>
      </w:r>
    </w:p>
    <w:p w14:paraId="472ACA61" w14:textId="77777777" w:rsidR="00BA0AAB" w:rsidRPr="009D19EA" w:rsidRDefault="00BA0AAB" w:rsidP="00BA0AAB">
      <w:pPr>
        <w:pStyle w:val="PL"/>
        <w:rPr>
          <w:rFonts w:eastAsia="SimSun" w:cs="Courier New"/>
          <w:szCs w:val="16"/>
        </w:rPr>
      </w:pPr>
      <w:r w:rsidRPr="009D19EA">
        <w:rPr>
          <w:rFonts w:eastAsia="SimSun" w:cs="Courier New"/>
          <w:szCs w:val="16"/>
        </w:rPr>
        <w:t xml:space="preserve">      for interface BasicCmInformationIterator, except that:</w:t>
      </w:r>
    </w:p>
    <w:p w14:paraId="4FA2D077" w14:textId="77777777" w:rsidR="00BA0AAB" w:rsidRPr="009D19EA" w:rsidRDefault="00BA0AAB" w:rsidP="00BA0AAB">
      <w:pPr>
        <w:pStyle w:val="PL"/>
        <w:rPr>
          <w:rFonts w:eastAsia="SimSun" w:cs="Courier New"/>
          <w:szCs w:val="16"/>
        </w:rPr>
      </w:pPr>
      <w:r w:rsidRPr="009D19EA">
        <w:rPr>
          <w:rFonts w:eastAsia="SimSun" w:cs="Courier New"/>
          <w:szCs w:val="16"/>
        </w:rPr>
        <w:t xml:space="preserve">      - The Managed Object information returned in parameter</w:t>
      </w:r>
    </w:p>
    <w:p w14:paraId="34244E48" w14:textId="77777777" w:rsidR="00BA0AAB" w:rsidRPr="009D19EA" w:rsidRDefault="00BA0AAB" w:rsidP="00BA0AAB">
      <w:pPr>
        <w:pStyle w:val="PL"/>
        <w:rPr>
          <w:rFonts w:eastAsia="SimSun" w:cs="Courier New"/>
          <w:szCs w:val="16"/>
        </w:rPr>
      </w:pPr>
      <w:r w:rsidRPr="009D19EA">
        <w:rPr>
          <w:rFonts w:eastAsia="SimSun" w:cs="Courier New"/>
          <w:szCs w:val="16"/>
        </w:rPr>
        <w:t xml:space="preserve">        "fetched</w:t>
      </w:r>
      <w:r>
        <w:rPr>
          <w:rFonts w:eastAsia="SimSun" w:cs="Courier New"/>
          <w:szCs w:val="16"/>
        </w:rPr>
        <w:t>_e</w:t>
      </w:r>
      <w:r w:rsidRPr="009D19EA">
        <w:rPr>
          <w:rFonts w:eastAsia="SimSun" w:cs="Courier New"/>
          <w:szCs w:val="16"/>
        </w:rPr>
        <w:t>lements" contains only the DNs of the deleted MOs</w:t>
      </w:r>
    </w:p>
    <w:p w14:paraId="6FDBECF5" w14:textId="77777777" w:rsidR="00BA0AAB" w:rsidRPr="009D19EA" w:rsidRDefault="00BA0AAB" w:rsidP="00BA0AAB">
      <w:pPr>
        <w:pStyle w:val="PL"/>
        <w:rPr>
          <w:rFonts w:eastAsia="SimSun" w:cs="Courier New"/>
          <w:szCs w:val="16"/>
        </w:rPr>
      </w:pPr>
      <w:r w:rsidRPr="009D19EA">
        <w:rPr>
          <w:rFonts w:eastAsia="SimSun" w:cs="Courier New"/>
          <w:szCs w:val="16"/>
        </w:rPr>
        <w:t xml:space="preserve">        (no attributes are returned).</w:t>
      </w:r>
    </w:p>
    <w:p w14:paraId="631E53CF" w14:textId="77777777" w:rsidR="00BA0AAB" w:rsidRPr="009D19EA" w:rsidRDefault="00BA0AAB" w:rsidP="00BA0AAB">
      <w:pPr>
        <w:pStyle w:val="PL"/>
        <w:rPr>
          <w:rFonts w:eastAsia="SimSun" w:cs="Courier New"/>
          <w:szCs w:val="16"/>
        </w:rPr>
      </w:pPr>
      <w:r w:rsidRPr="009D19EA">
        <w:rPr>
          <w:rFonts w:eastAsia="SimSun" w:cs="Courier New"/>
          <w:szCs w:val="16"/>
        </w:rPr>
        <w:t xml:space="preserve">      - If FALSE is returned, the IRPAgent will not automatically destroy the</w:t>
      </w:r>
    </w:p>
    <w:p w14:paraId="1D82201E" w14:textId="77777777" w:rsidR="00BA0AAB" w:rsidRPr="009D19EA" w:rsidRDefault="00BA0AAB" w:rsidP="00BA0AAB">
      <w:pPr>
        <w:pStyle w:val="PL"/>
        <w:rPr>
          <w:rFonts w:eastAsia="SimSun" w:cs="Courier New"/>
          <w:szCs w:val="16"/>
        </w:rPr>
      </w:pPr>
      <w:r w:rsidRPr="009D19EA">
        <w:rPr>
          <w:rFonts w:eastAsia="SimSun" w:cs="Courier New"/>
          <w:szCs w:val="16"/>
        </w:rPr>
        <w:t xml:space="preserve">        iterator.</w:t>
      </w:r>
    </w:p>
    <w:p w14:paraId="2416D24D"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1A8E9EAE" w14:textId="77777777" w:rsidR="00BA0AAB" w:rsidRPr="009D19EA" w:rsidRDefault="00BA0AAB" w:rsidP="00BA0AAB">
      <w:pPr>
        <w:pStyle w:val="PL"/>
        <w:rPr>
          <w:rFonts w:eastAsia="SimSun" w:cs="Courier New"/>
          <w:szCs w:val="16"/>
        </w:rPr>
      </w:pPr>
    </w:p>
    <w:p w14:paraId="6C6A305B"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40CE0746" w14:textId="77777777" w:rsidR="00BA0AAB" w:rsidRPr="009D19EA" w:rsidRDefault="00BA0AAB" w:rsidP="00BA0AAB">
      <w:pPr>
        <w:pStyle w:val="PL"/>
        <w:rPr>
          <w:rFonts w:eastAsia="SimSun" w:cs="Courier New"/>
          <w:szCs w:val="16"/>
        </w:rPr>
      </w:pPr>
      <w:r w:rsidRPr="009D19EA">
        <w:rPr>
          <w:rFonts w:eastAsia="SimSun" w:cs="Courier New"/>
          <w:szCs w:val="16"/>
        </w:rPr>
        <w:t xml:space="preserve">      This method returns between 0 and "how_many" deletion errors. The</w:t>
      </w:r>
    </w:p>
    <w:p w14:paraId="3AF9D7C8" w14:textId="77777777" w:rsidR="00BA0AAB" w:rsidRPr="009D19EA" w:rsidRDefault="00BA0AAB" w:rsidP="00BA0AAB">
      <w:pPr>
        <w:pStyle w:val="PL"/>
        <w:rPr>
          <w:rFonts w:eastAsia="SimSun" w:cs="Courier New"/>
          <w:szCs w:val="16"/>
        </w:rPr>
      </w:pPr>
      <w:r w:rsidRPr="009D19EA">
        <w:rPr>
          <w:rFonts w:eastAsia="SimSun" w:cs="Courier New"/>
          <w:szCs w:val="16"/>
        </w:rPr>
        <w:t xml:space="preserve">      IRPAgent may return less than "how_many" items even if there are more</w:t>
      </w:r>
    </w:p>
    <w:p w14:paraId="1DD7D4D9" w14:textId="77777777" w:rsidR="00BA0AAB" w:rsidRPr="009D19EA" w:rsidRDefault="00BA0AAB" w:rsidP="00BA0AAB">
      <w:pPr>
        <w:pStyle w:val="PL"/>
        <w:rPr>
          <w:rFonts w:eastAsia="SimSun" w:cs="Courier New"/>
          <w:szCs w:val="16"/>
        </w:rPr>
      </w:pPr>
      <w:r w:rsidRPr="009D19EA">
        <w:rPr>
          <w:rFonts w:eastAsia="SimSun" w:cs="Courier New"/>
          <w:szCs w:val="16"/>
        </w:rPr>
        <w:t xml:space="preserve">      items to return. "how_many" must be non-zero. Return TRUE if there are</w:t>
      </w:r>
    </w:p>
    <w:p w14:paraId="7C0D3D5A" w14:textId="77777777" w:rsidR="00BA0AAB" w:rsidRPr="009D19EA" w:rsidRDefault="00BA0AAB" w:rsidP="00BA0AAB">
      <w:pPr>
        <w:pStyle w:val="PL"/>
        <w:rPr>
          <w:rFonts w:eastAsia="SimSun" w:cs="Courier New"/>
          <w:szCs w:val="16"/>
        </w:rPr>
      </w:pPr>
      <w:r w:rsidRPr="009D19EA">
        <w:rPr>
          <w:rFonts w:eastAsia="SimSun" w:cs="Courier New"/>
          <w:szCs w:val="16"/>
        </w:rPr>
        <w:t xml:space="preserve">      more deletion errors to return. Return FALSE if there are no more</w:t>
      </w:r>
    </w:p>
    <w:p w14:paraId="22F7B290" w14:textId="77777777" w:rsidR="00BA0AAB" w:rsidRPr="009D19EA" w:rsidRDefault="00BA0AAB" w:rsidP="00BA0AAB">
      <w:pPr>
        <w:pStyle w:val="PL"/>
        <w:rPr>
          <w:rFonts w:eastAsia="SimSun" w:cs="Courier New"/>
          <w:szCs w:val="16"/>
        </w:rPr>
      </w:pPr>
      <w:r w:rsidRPr="009D19EA">
        <w:rPr>
          <w:rFonts w:eastAsia="SimSun" w:cs="Courier New"/>
          <w:szCs w:val="16"/>
        </w:rPr>
        <w:t xml:space="preserve">      deletion errors to be returned.</w:t>
      </w:r>
    </w:p>
    <w:p w14:paraId="138A0460" w14:textId="77777777" w:rsidR="00BA0AAB" w:rsidRPr="009D19EA" w:rsidRDefault="00BA0AAB" w:rsidP="00BA0AAB">
      <w:pPr>
        <w:pStyle w:val="PL"/>
        <w:rPr>
          <w:rFonts w:eastAsia="SimSun" w:cs="Courier New"/>
          <w:szCs w:val="16"/>
        </w:rPr>
      </w:pPr>
    </w:p>
    <w:p w14:paraId="30D683FC" w14:textId="77777777" w:rsidR="00BA0AAB" w:rsidRPr="009D19EA" w:rsidRDefault="00BA0AAB" w:rsidP="00BA0AAB">
      <w:pPr>
        <w:pStyle w:val="PL"/>
        <w:rPr>
          <w:rFonts w:eastAsia="SimSun" w:cs="Courier New"/>
          <w:szCs w:val="16"/>
        </w:rPr>
      </w:pPr>
      <w:r w:rsidRPr="009D19EA">
        <w:rPr>
          <w:rFonts w:eastAsia="SimSun" w:cs="Courier New"/>
          <w:szCs w:val="16"/>
        </w:rPr>
        <w:t xml:space="preserve">      If FALSE is returned and last call to inherited method</w:t>
      </w:r>
    </w:p>
    <w:p w14:paraId="30921B5C" w14:textId="77777777" w:rsidR="00BA0AAB" w:rsidRPr="009D19EA" w:rsidRDefault="00BA0AAB" w:rsidP="00BA0AAB">
      <w:pPr>
        <w:pStyle w:val="PL"/>
        <w:rPr>
          <w:rFonts w:eastAsia="SimSun" w:cs="Courier New"/>
          <w:szCs w:val="16"/>
        </w:rPr>
      </w:pPr>
      <w:r w:rsidRPr="009D19EA">
        <w:rPr>
          <w:rFonts w:eastAsia="SimSun" w:cs="Courier New"/>
          <w:szCs w:val="16"/>
        </w:rPr>
        <w:t xml:space="preserve">      "next_basic</w:t>
      </w:r>
      <w:r>
        <w:rPr>
          <w:rFonts w:eastAsia="SimSun" w:cs="Courier New"/>
          <w:szCs w:val="16"/>
        </w:rPr>
        <w:t>_c</w:t>
      </w:r>
      <w:r w:rsidRPr="009D19EA">
        <w:rPr>
          <w:rFonts w:eastAsia="SimSun" w:cs="Courier New"/>
          <w:szCs w:val="16"/>
        </w:rPr>
        <w:t>m</w:t>
      </w:r>
      <w:r>
        <w:rPr>
          <w:rFonts w:eastAsia="SimSun" w:cs="Courier New"/>
          <w:szCs w:val="16"/>
        </w:rPr>
        <w:t>_i</w:t>
      </w:r>
      <w:r w:rsidRPr="009D19EA">
        <w:rPr>
          <w:rFonts w:eastAsia="SimSun" w:cs="Courier New"/>
          <w:szCs w:val="16"/>
        </w:rPr>
        <w:t>nformations" also returned FALSE (i.e. no more Managed</w:t>
      </w:r>
    </w:p>
    <w:p w14:paraId="703076D4" w14:textId="77777777" w:rsidR="00BA0AAB" w:rsidRPr="009D19EA" w:rsidRDefault="00BA0AAB" w:rsidP="00BA0AAB">
      <w:pPr>
        <w:pStyle w:val="PL"/>
        <w:rPr>
          <w:rFonts w:eastAsia="SimSun" w:cs="Courier New"/>
          <w:szCs w:val="16"/>
        </w:rPr>
      </w:pPr>
      <w:r w:rsidRPr="009D19EA">
        <w:rPr>
          <w:rFonts w:eastAsia="SimSun" w:cs="Courier New"/>
          <w:szCs w:val="16"/>
        </w:rPr>
        <w:t xml:space="preserve">      Object information to be returned), the IRPAgent will automatically</w:t>
      </w:r>
    </w:p>
    <w:p w14:paraId="0E4B9E20" w14:textId="77777777" w:rsidR="00BA0AAB" w:rsidRPr="009D19EA" w:rsidRDefault="00BA0AAB" w:rsidP="00BA0AAB">
      <w:pPr>
        <w:pStyle w:val="PL"/>
        <w:rPr>
          <w:rFonts w:eastAsia="SimSun" w:cs="Courier New"/>
          <w:szCs w:val="16"/>
        </w:rPr>
      </w:pPr>
      <w:r w:rsidRPr="009D19EA">
        <w:rPr>
          <w:rFonts w:eastAsia="SimSun" w:cs="Courier New"/>
          <w:szCs w:val="16"/>
        </w:rPr>
        <w:t xml:space="preserve">      destroy the iterator.</w:t>
      </w:r>
    </w:p>
    <w:p w14:paraId="05FDF5E3" w14:textId="77777777" w:rsidR="00BA0AAB" w:rsidRPr="009D19EA" w:rsidRDefault="00BA0AAB" w:rsidP="00BA0AAB">
      <w:pPr>
        <w:pStyle w:val="PL"/>
        <w:rPr>
          <w:rFonts w:eastAsia="SimSun" w:cs="Courier New"/>
          <w:szCs w:val="16"/>
        </w:rPr>
      </w:pPr>
    </w:p>
    <w:p w14:paraId="7ACECB25" w14:textId="77777777" w:rsidR="00BA0AAB" w:rsidRPr="009D19EA" w:rsidRDefault="00BA0AAB" w:rsidP="00BA0AAB">
      <w:pPr>
        <w:pStyle w:val="PL"/>
        <w:rPr>
          <w:rFonts w:eastAsia="SimSun" w:cs="Courier New"/>
          <w:szCs w:val="16"/>
        </w:rPr>
      </w:pPr>
      <w:r w:rsidRPr="009D19EA">
        <w:rPr>
          <w:rFonts w:eastAsia="SimSun" w:cs="Courier New"/>
          <w:szCs w:val="16"/>
        </w:rPr>
        <w:t xml:space="preserve">      @parm how_many: how many deletion errors to return in the</w:t>
      </w:r>
    </w:p>
    <w:p w14:paraId="6A5447CB" w14:textId="77777777" w:rsidR="00BA0AAB" w:rsidRPr="009D19EA" w:rsidRDefault="00BA0AAB" w:rsidP="00BA0AAB">
      <w:pPr>
        <w:pStyle w:val="PL"/>
        <w:rPr>
          <w:rFonts w:eastAsia="SimSun" w:cs="Courier New"/>
          <w:szCs w:val="16"/>
        </w:rPr>
      </w:pPr>
      <w:r w:rsidRPr="009D19EA">
        <w:rPr>
          <w:rFonts w:eastAsia="SimSun" w:cs="Courier New"/>
          <w:szCs w:val="16"/>
        </w:rPr>
        <w:t xml:space="preserve">       "fetched</w:t>
      </w:r>
      <w:r>
        <w:rPr>
          <w:rFonts w:eastAsia="SimSun" w:cs="Courier New"/>
          <w:szCs w:val="16"/>
        </w:rPr>
        <w:t>_d</w:t>
      </w:r>
      <w:r w:rsidRPr="009D19EA">
        <w:rPr>
          <w:rFonts w:eastAsia="SimSun" w:cs="Courier New"/>
          <w:szCs w:val="16"/>
        </w:rPr>
        <w:t>elete</w:t>
      </w:r>
      <w:r>
        <w:rPr>
          <w:rFonts w:eastAsia="SimSun" w:cs="Courier New"/>
          <w:szCs w:val="16"/>
        </w:rPr>
        <w:t>_e</w:t>
      </w:r>
      <w:r w:rsidRPr="009D19EA">
        <w:rPr>
          <w:rFonts w:eastAsia="SimSun" w:cs="Courier New"/>
          <w:szCs w:val="16"/>
        </w:rPr>
        <w:t>rrors" out parameter.</w:t>
      </w:r>
    </w:p>
    <w:p w14:paraId="3E53329A" w14:textId="77777777" w:rsidR="00BA0AAB" w:rsidRPr="009D19EA" w:rsidRDefault="00BA0AAB" w:rsidP="00BA0AAB">
      <w:pPr>
        <w:pStyle w:val="PL"/>
        <w:rPr>
          <w:rFonts w:eastAsia="SimSun" w:cs="Courier New"/>
          <w:szCs w:val="16"/>
        </w:rPr>
      </w:pPr>
      <w:r w:rsidRPr="009D19EA">
        <w:rPr>
          <w:rFonts w:eastAsia="SimSun" w:cs="Courier New"/>
          <w:szCs w:val="16"/>
        </w:rPr>
        <w:t xml:space="preserve">      @parm fetched</w:t>
      </w:r>
      <w:r>
        <w:rPr>
          <w:rFonts w:eastAsia="SimSun" w:cs="Courier New"/>
          <w:szCs w:val="16"/>
        </w:rPr>
        <w:t>_d</w:t>
      </w:r>
      <w:r w:rsidRPr="009D19EA">
        <w:rPr>
          <w:rFonts w:eastAsia="SimSun" w:cs="Courier New"/>
          <w:szCs w:val="16"/>
        </w:rPr>
        <w:t>elete</w:t>
      </w:r>
      <w:r>
        <w:rPr>
          <w:rFonts w:eastAsia="SimSun" w:cs="Courier New"/>
          <w:szCs w:val="16"/>
        </w:rPr>
        <w:t>_e</w:t>
      </w:r>
      <w:r w:rsidRPr="009D19EA">
        <w:rPr>
          <w:rFonts w:eastAsia="SimSun" w:cs="Courier New"/>
          <w:szCs w:val="16"/>
        </w:rPr>
        <w:t>rrors: the deletion errors.</w:t>
      </w:r>
    </w:p>
    <w:p w14:paraId="18C92174" w14:textId="77777777" w:rsidR="00BA0AAB" w:rsidRPr="009D19EA" w:rsidRDefault="00BA0AAB" w:rsidP="00BA0AAB">
      <w:pPr>
        <w:pStyle w:val="PL"/>
        <w:rPr>
          <w:rFonts w:eastAsia="SimSun" w:cs="Courier New"/>
          <w:szCs w:val="16"/>
        </w:rPr>
      </w:pPr>
      <w:r w:rsidRPr="009D19EA">
        <w:rPr>
          <w:rFonts w:eastAsia="SimSun" w:cs="Courier New"/>
          <w:szCs w:val="16"/>
        </w:rPr>
        <w:t xml:space="preserve">      @returns: a boolean indicating if any deletion errors are returned.</w:t>
      </w:r>
    </w:p>
    <w:p w14:paraId="77151B01" w14:textId="77777777" w:rsidR="00BA0AAB" w:rsidRPr="009D19EA" w:rsidRDefault="00BA0AAB" w:rsidP="00BA0AAB">
      <w:pPr>
        <w:pStyle w:val="PL"/>
        <w:rPr>
          <w:rFonts w:eastAsia="SimSun" w:cs="Courier New"/>
          <w:szCs w:val="16"/>
        </w:rPr>
      </w:pPr>
      <w:r w:rsidRPr="009D19EA">
        <w:rPr>
          <w:rFonts w:eastAsia="SimSun" w:cs="Courier New"/>
          <w:szCs w:val="16"/>
        </w:rPr>
        <w:lastRenderedPageBreak/>
        <w:t xml:space="preserve">      */</w:t>
      </w:r>
    </w:p>
    <w:p w14:paraId="7FB9FA95" w14:textId="77777777" w:rsidR="00BA0AAB" w:rsidRPr="009D19EA" w:rsidRDefault="00BA0AAB" w:rsidP="00BA0AAB">
      <w:pPr>
        <w:pStyle w:val="PL"/>
        <w:rPr>
          <w:rFonts w:eastAsia="SimSun" w:cs="Courier New"/>
          <w:szCs w:val="16"/>
        </w:rPr>
      </w:pPr>
    </w:p>
    <w:p w14:paraId="1CCF24D6" w14:textId="77777777" w:rsidR="00BA0AAB" w:rsidRPr="009D19EA" w:rsidRDefault="00BA0AAB" w:rsidP="00BA0AAB">
      <w:pPr>
        <w:pStyle w:val="PL"/>
        <w:rPr>
          <w:rFonts w:eastAsia="SimSun" w:cs="Courier New"/>
          <w:szCs w:val="16"/>
        </w:rPr>
      </w:pPr>
      <w:r w:rsidRPr="009D19EA">
        <w:rPr>
          <w:rFonts w:eastAsia="SimSun" w:cs="Courier New"/>
          <w:szCs w:val="16"/>
        </w:rPr>
        <w:t xml:space="preserve">      boolean next_delete</w:t>
      </w:r>
      <w:r>
        <w:rPr>
          <w:rFonts w:eastAsia="SimSun" w:cs="Courier New"/>
          <w:szCs w:val="16"/>
        </w:rPr>
        <w:t>_e</w:t>
      </w:r>
      <w:r w:rsidRPr="009D19EA">
        <w:rPr>
          <w:rFonts w:eastAsia="SimSun" w:cs="Courier New"/>
          <w:szCs w:val="16"/>
        </w:rPr>
        <w:t>rrors (</w:t>
      </w:r>
    </w:p>
    <w:p w14:paraId="51C4DF36" w14:textId="77777777" w:rsidR="00BA0AAB" w:rsidRPr="009D19EA" w:rsidRDefault="00BA0AAB" w:rsidP="00BA0AAB">
      <w:pPr>
        <w:pStyle w:val="PL"/>
        <w:rPr>
          <w:rFonts w:eastAsia="SimSun" w:cs="Courier New"/>
          <w:szCs w:val="16"/>
        </w:rPr>
      </w:pPr>
      <w:r w:rsidRPr="009D19EA">
        <w:rPr>
          <w:rFonts w:eastAsia="SimSun" w:cs="Courier New"/>
          <w:szCs w:val="16"/>
        </w:rPr>
        <w:t xml:space="preserve">         in unsigned short how_many,</w:t>
      </w:r>
    </w:p>
    <w:p w14:paraId="08B400AC" w14:textId="77777777" w:rsidR="00BA0AAB" w:rsidRPr="009D19EA" w:rsidRDefault="00BA0AAB" w:rsidP="00BA0AAB">
      <w:pPr>
        <w:pStyle w:val="PL"/>
        <w:rPr>
          <w:rFonts w:eastAsia="SimSun" w:cs="Courier New"/>
          <w:szCs w:val="16"/>
        </w:rPr>
      </w:pPr>
      <w:r w:rsidRPr="009D19EA">
        <w:rPr>
          <w:rFonts w:eastAsia="SimSun" w:cs="Courier New"/>
          <w:szCs w:val="16"/>
        </w:rPr>
        <w:t xml:space="preserve">         out BasicCMIRPConstDefs::DeleteErrorSeq fetched</w:t>
      </w:r>
      <w:r>
        <w:rPr>
          <w:rFonts w:eastAsia="SimSun" w:cs="Courier New"/>
          <w:szCs w:val="16"/>
        </w:rPr>
        <w:t>_d</w:t>
      </w:r>
      <w:r w:rsidRPr="009D19EA">
        <w:rPr>
          <w:rFonts w:eastAsia="SimSun" w:cs="Courier New"/>
          <w:szCs w:val="16"/>
        </w:rPr>
        <w:t>elete</w:t>
      </w:r>
      <w:r>
        <w:rPr>
          <w:rFonts w:eastAsia="SimSun" w:cs="Courier New"/>
          <w:szCs w:val="16"/>
        </w:rPr>
        <w:t>_e</w:t>
      </w:r>
      <w:r w:rsidRPr="009D19EA">
        <w:rPr>
          <w:rFonts w:eastAsia="SimSun" w:cs="Courier New"/>
          <w:szCs w:val="16"/>
        </w:rPr>
        <w:t>rrors</w:t>
      </w:r>
    </w:p>
    <w:p w14:paraId="7C8A8918"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69BA49EA" w14:textId="77777777" w:rsidR="00BA0AAB" w:rsidRPr="009D19EA" w:rsidRDefault="00BA0AAB" w:rsidP="00BA0AAB">
      <w:pPr>
        <w:pStyle w:val="PL"/>
        <w:rPr>
          <w:rFonts w:eastAsia="SimSun" w:cs="Courier New"/>
          <w:szCs w:val="16"/>
        </w:rPr>
      </w:pPr>
      <w:r w:rsidRPr="009D19EA">
        <w:rPr>
          <w:rFonts w:eastAsia="SimSun" w:cs="Courier New"/>
          <w:szCs w:val="16"/>
        </w:rPr>
        <w:t xml:space="preserve">      raises (</w:t>
      </w:r>
    </w:p>
    <w:p w14:paraId="2AB27AF0" w14:textId="77777777" w:rsidR="00BA0AAB" w:rsidRPr="009D19EA" w:rsidRDefault="00BA0AAB" w:rsidP="00BA0AAB">
      <w:pPr>
        <w:pStyle w:val="PL"/>
        <w:rPr>
          <w:rFonts w:eastAsia="SimSun" w:cs="Courier New"/>
          <w:szCs w:val="16"/>
        </w:rPr>
      </w:pPr>
      <w:r w:rsidRPr="009D19EA">
        <w:rPr>
          <w:rFonts w:eastAsia="SimSun" w:cs="Courier New"/>
          <w:szCs w:val="16"/>
        </w:rPr>
        <w:t xml:space="preserve">         NextDeleteErrors,</w:t>
      </w:r>
    </w:p>
    <w:p w14:paraId="1C23165E"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r>
        <w:rPr>
          <w:rFonts w:eastAsia="SimSun" w:cs="Courier New"/>
          <w:szCs w:val="16"/>
        </w:rPr>
        <w:t>GenericIRPManagementSystem::InvalidParameter</w:t>
      </w:r>
      <w:r w:rsidRPr="009D19EA">
        <w:rPr>
          <w:rFonts w:eastAsia="SimSun" w:cs="Courier New"/>
          <w:szCs w:val="16"/>
        </w:rPr>
        <w:t>);</w:t>
      </w:r>
    </w:p>
    <w:p w14:paraId="091DCB13" w14:textId="77777777" w:rsidR="00BA0AAB" w:rsidRPr="009D19EA" w:rsidRDefault="00BA0AAB" w:rsidP="00BA0AAB">
      <w:pPr>
        <w:pStyle w:val="PL"/>
        <w:rPr>
          <w:rFonts w:eastAsia="SimSun" w:cs="Courier New"/>
          <w:szCs w:val="16"/>
        </w:rPr>
      </w:pPr>
    </w:p>
    <w:p w14:paraId="570450D9" w14:textId="77777777" w:rsidR="00BA0AAB" w:rsidRPr="009D19EA" w:rsidRDefault="00BA0AAB" w:rsidP="00BA0AAB">
      <w:pPr>
        <w:pStyle w:val="PL"/>
        <w:rPr>
          <w:rFonts w:eastAsia="SimSun" w:cs="Courier New"/>
          <w:szCs w:val="16"/>
        </w:rPr>
      </w:pPr>
      <w:r w:rsidRPr="009D19EA">
        <w:rPr>
          <w:rFonts w:eastAsia="SimSun" w:cs="Courier New"/>
          <w:szCs w:val="16"/>
        </w:rPr>
        <w:t xml:space="preserve">   }; // end of DeleteResultIterator</w:t>
      </w:r>
    </w:p>
    <w:p w14:paraId="5B9E7078" w14:textId="77777777" w:rsidR="00BA0AAB" w:rsidRPr="009D19EA" w:rsidRDefault="00BA0AAB" w:rsidP="00BA0AAB">
      <w:pPr>
        <w:pStyle w:val="PL"/>
        <w:rPr>
          <w:rFonts w:eastAsia="SimSun" w:cs="Courier New"/>
          <w:szCs w:val="16"/>
        </w:rPr>
      </w:pPr>
    </w:p>
    <w:p w14:paraId="684D8B0D"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01DC5B4D" w14:textId="77777777" w:rsidR="00BA0AAB" w:rsidRPr="009D19EA" w:rsidRDefault="00BA0AAB" w:rsidP="00BA0AAB">
      <w:pPr>
        <w:pStyle w:val="PL"/>
        <w:rPr>
          <w:rFonts w:eastAsia="SimSun" w:cs="Courier New"/>
          <w:szCs w:val="16"/>
        </w:rPr>
      </w:pPr>
      <w:r w:rsidRPr="009D19EA">
        <w:rPr>
          <w:rFonts w:eastAsia="SimSun" w:cs="Courier New"/>
          <w:szCs w:val="16"/>
        </w:rPr>
        <w:t xml:space="preserve">   The ModifyResultIterator is used to iterate through the list of modified</w:t>
      </w:r>
    </w:p>
    <w:p w14:paraId="7DA749D3" w14:textId="77777777" w:rsidR="00BA0AAB" w:rsidRPr="009D19EA" w:rsidRDefault="00BA0AAB" w:rsidP="00BA0AAB">
      <w:pPr>
        <w:pStyle w:val="PL"/>
        <w:rPr>
          <w:rFonts w:eastAsia="SimSun" w:cs="Courier New"/>
          <w:szCs w:val="16"/>
        </w:rPr>
      </w:pPr>
      <w:r w:rsidRPr="009D19EA">
        <w:rPr>
          <w:rFonts w:eastAsia="SimSun" w:cs="Courier New"/>
          <w:szCs w:val="16"/>
        </w:rPr>
        <w:t xml:space="preserve">   MOs when IRPManager invokes method "modify_managed_objects".</w:t>
      </w:r>
    </w:p>
    <w:p w14:paraId="15C80DFB" w14:textId="77777777" w:rsidR="00BA0AAB" w:rsidRPr="009D19EA" w:rsidRDefault="00BA0AAB" w:rsidP="00BA0AAB">
      <w:pPr>
        <w:pStyle w:val="PL"/>
        <w:rPr>
          <w:rFonts w:eastAsia="SimSun" w:cs="Courier New"/>
          <w:szCs w:val="16"/>
        </w:rPr>
      </w:pPr>
      <w:r w:rsidRPr="009D19EA">
        <w:rPr>
          <w:rFonts w:eastAsia="SimSun" w:cs="Courier New"/>
          <w:szCs w:val="16"/>
        </w:rPr>
        <w:t xml:space="preserve">   IRPManager uses it to pace the return of Managed Object Information.</w:t>
      </w:r>
    </w:p>
    <w:p w14:paraId="36CD16FF" w14:textId="77777777" w:rsidR="00BA0AAB" w:rsidRPr="009D19EA" w:rsidRDefault="00BA0AAB" w:rsidP="00BA0AAB">
      <w:pPr>
        <w:pStyle w:val="PL"/>
        <w:rPr>
          <w:rFonts w:eastAsia="SimSun" w:cs="Courier New"/>
          <w:szCs w:val="16"/>
        </w:rPr>
      </w:pPr>
    </w:p>
    <w:p w14:paraId="74F8130B" w14:textId="77777777" w:rsidR="00BA0AAB" w:rsidRPr="009D19EA" w:rsidRDefault="00BA0AAB" w:rsidP="00BA0AAB">
      <w:pPr>
        <w:pStyle w:val="PL"/>
        <w:rPr>
          <w:rFonts w:eastAsia="SimSun" w:cs="Courier New"/>
          <w:szCs w:val="16"/>
        </w:rPr>
      </w:pPr>
      <w:r w:rsidRPr="009D19EA">
        <w:rPr>
          <w:rFonts w:eastAsia="SimSun" w:cs="Courier New"/>
          <w:szCs w:val="16"/>
        </w:rPr>
        <w:t xml:space="preserve">   IRPAgent controls the life-cycle of the iterator. However, a destroy</w:t>
      </w:r>
    </w:p>
    <w:p w14:paraId="6BFF881A" w14:textId="77777777" w:rsidR="00BA0AAB" w:rsidRPr="009D19EA" w:rsidRDefault="00BA0AAB" w:rsidP="00BA0AAB">
      <w:pPr>
        <w:pStyle w:val="PL"/>
        <w:rPr>
          <w:rFonts w:eastAsia="SimSun" w:cs="Courier New"/>
          <w:szCs w:val="16"/>
        </w:rPr>
      </w:pPr>
      <w:r w:rsidRPr="009D19EA">
        <w:rPr>
          <w:rFonts w:eastAsia="SimSun" w:cs="Courier New"/>
          <w:szCs w:val="16"/>
        </w:rPr>
        <w:t xml:space="preserve">   operation is provided to handle the case where IRPManager wants to stop</w:t>
      </w:r>
    </w:p>
    <w:p w14:paraId="45153811" w14:textId="77777777" w:rsidR="00BA0AAB" w:rsidRPr="009D19EA" w:rsidRDefault="00BA0AAB" w:rsidP="00BA0AAB">
      <w:pPr>
        <w:pStyle w:val="PL"/>
        <w:rPr>
          <w:rFonts w:eastAsia="SimSun" w:cs="Courier New"/>
          <w:szCs w:val="16"/>
        </w:rPr>
      </w:pPr>
      <w:r w:rsidRPr="009D19EA">
        <w:rPr>
          <w:rFonts w:eastAsia="SimSun" w:cs="Courier New"/>
          <w:szCs w:val="16"/>
        </w:rPr>
        <w:t xml:space="preserve">   the iteration procedure before reaching the last iteration.</w:t>
      </w:r>
    </w:p>
    <w:p w14:paraId="5A14D04C"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6B87D191" w14:textId="77777777" w:rsidR="00BA0AAB" w:rsidRPr="009D19EA" w:rsidRDefault="00BA0AAB" w:rsidP="00BA0AAB">
      <w:pPr>
        <w:pStyle w:val="PL"/>
        <w:rPr>
          <w:rFonts w:eastAsia="SimSun" w:cs="Courier New"/>
          <w:szCs w:val="16"/>
        </w:rPr>
      </w:pPr>
      <w:r w:rsidRPr="009D19EA">
        <w:rPr>
          <w:rFonts w:eastAsia="SimSun" w:cs="Courier New"/>
          <w:szCs w:val="16"/>
        </w:rPr>
        <w:t xml:space="preserve">   interface ModifyResultIterator : BasicCmInformationIterator</w:t>
      </w:r>
    </w:p>
    <w:p w14:paraId="547F9F56"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3F10833B"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778731DE" w14:textId="77777777" w:rsidR="00BA0AAB" w:rsidRPr="009D19EA" w:rsidRDefault="00BA0AAB" w:rsidP="00BA0AAB">
      <w:pPr>
        <w:pStyle w:val="PL"/>
        <w:rPr>
          <w:rFonts w:eastAsia="SimSun" w:cs="Courier New"/>
          <w:szCs w:val="16"/>
        </w:rPr>
      </w:pPr>
      <w:r w:rsidRPr="009D19EA">
        <w:rPr>
          <w:rFonts w:eastAsia="SimSun" w:cs="Courier New"/>
          <w:szCs w:val="16"/>
        </w:rPr>
        <w:t xml:space="preserve">      Inherited method "next_basic</w:t>
      </w:r>
      <w:r>
        <w:rPr>
          <w:rFonts w:eastAsia="SimSun" w:cs="Courier New"/>
          <w:szCs w:val="16"/>
        </w:rPr>
        <w:t>_c</w:t>
      </w:r>
      <w:r w:rsidRPr="009D19EA">
        <w:rPr>
          <w:rFonts w:eastAsia="SimSun" w:cs="Courier New"/>
          <w:szCs w:val="16"/>
        </w:rPr>
        <w:t>m</w:t>
      </w:r>
      <w:r>
        <w:rPr>
          <w:rFonts w:eastAsia="SimSun" w:cs="Courier New"/>
          <w:szCs w:val="16"/>
        </w:rPr>
        <w:t>_i</w:t>
      </w:r>
      <w:r w:rsidRPr="009D19EA">
        <w:rPr>
          <w:rFonts w:eastAsia="SimSun" w:cs="Courier New"/>
          <w:szCs w:val="16"/>
        </w:rPr>
        <w:t>nformations" has the same behaviour as</w:t>
      </w:r>
    </w:p>
    <w:p w14:paraId="1890FDC6" w14:textId="77777777" w:rsidR="00BA0AAB" w:rsidRPr="009D19EA" w:rsidRDefault="00BA0AAB" w:rsidP="00BA0AAB">
      <w:pPr>
        <w:pStyle w:val="PL"/>
        <w:rPr>
          <w:rFonts w:eastAsia="SimSun" w:cs="Courier New"/>
          <w:szCs w:val="16"/>
        </w:rPr>
      </w:pPr>
      <w:r w:rsidRPr="009D19EA">
        <w:rPr>
          <w:rFonts w:eastAsia="SimSun" w:cs="Courier New"/>
          <w:szCs w:val="16"/>
        </w:rPr>
        <w:t xml:space="preserve">      for interface BasicCmInformationIterator, except that:</w:t>
      </w:r>
    </w:p>
    <w:p w14:paraId="0D644C9B" w14:textId="77777777" w:rsidR="00BA0AAB" w:rsidRPr="009D19EA" w:rsidRDefault="00BA0AAB" w:rsidP="00BA0AAB">
      <w:pPr>
        <w:pStyle w:val="PL"/>
        <w:rPr>
          <w:rFonts w:eastAsia="SimSun" w:cs="Courier New"/>
          <w:szCs w:val="16"/>
        </w:rPr>
      </w:pPr>
      <w:r w:rsidRPr="009D19EA">
        <w:rPr>
          <w:rFonts w:eastAsia="SimSun" w:cs="Courier New"/>
          <w:szCs w:val="16"/>
        </w:rPr>
        <w:t xml:space="preserve">      - The Managed Object information returned in parameter</w:t>
      </w:r>
    </w:p>
    <w:p w14:paraId="5BDB8836" w14:textId="77777777" w:rsidR="00BA0AAB" w:rsidRPr="009D19EA" w:rsidRDefault="00BA0AAB" w:rsidP="00BA0AAB">
      <w:pPr>
        <w:pStyle w:val="PL"/>
        <w:rPr>
          <w:rFonts w:eastAsia="SimSun" w:cs="Courier New"/>
          <w:szCs w:val="16"/>
        </w:rPr>
      </w:pPr>
      <w:r w:rsidRPr="009D19EA">
        <w:rPr>
          <w:rFonts w:eastAsia="SimSun" w:cs="Courier New"/>
          <w:szCs w:val="16"/>
        </w:rPr>
        <w:t xml:space="preserve">        "fetched</w:t>
      </w:r>
      <w:r>
        <w:rPr>
          <w:rFonts w:eastAsia="SimSun" w:cs="Courier New"/>
          <w:szCs w:val="16"/>
        </w:rPr>
        <w:t>_e</w:t>
      </w:r>
      <w:r w:rsidRPr="009D19EA">
        <w:rPr>
          <w:rFonts w:eastAsia="SimSun" w:cs="Courier New"/>
          <w:szCs w:val="16"/>
        </w:rPr>
        <w:t>lements" contains DNs and attributes of the modified MOs.</w:t>
      </w:r>
    </w:p>
    <w:p w14:paraId="10055869" w14:textId="77777777" w:rsidR="00BA0AAB" w:rsidRPr="009D19EA" w:rsidRDefault="00BA0AAB" w:rsidP="00BA0AAB">
      <w:pPr>
        <w:pStyle w:val="PL"/>
        <w:rPr>
          <w:rFonts w:eastAsia="SimSun" w:cs="Courier New"/>
          <w:szCs w:val="16"/>
        </w:rPr>
      </w:pPr>
      <w:r w:rsidRPr="009D19EA">
        <w:rPr>
          <w:rFonts w:eastAsia="SimSun" w:cs="Courier New"/>
          <w:szCs w:val="16"/>
        </w:rPr>
        <w:t xml:space="preserve">      - If FALSE is returned, the IRPAgent will not automatically destroy the</w:t>
      </w:r>
    </w:p>
    <w:p w14:paraId="381D70FD" w14:textId="77777777" w:rsidR="00BA0AAB" w:rsidRPr="009D19EA" w:rsidRDefault="00BA0AAB" w:rsidP="00BA0AAB">
      <w:pPr>
        <w:pStyle w:val="PL"/>
        <w:rPr>
          <w:rFonts w:eastAsia="SimSun" w:cs="Courier New"/>
          <w:szCs w:val="16"/>
        </w:rPr>
      </w:pPr>
      <w:r w:rsidRPr="009D19EA">
        <w:rPr>
          <w:rFonts w:eastAsia="SimSun" w:cs="Courier New"/>
          <w:szCs w:val="16"/>
        </w:rPr>
        <w:t xml:space="preserve">        iterator.</w:t>
      </w:r>
    </w:p>
    <w:p w14:paraId="5C846044"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5D6E000C" w14:textId="77777777" w:rsidR="00BA0AAB" w:rsidRPr="009D19EA" w:rsidRDefault="00BA0AAB" w:rsidP="00BA0AAB">
      <w:pPr>
        <w:pStyle w:val="PL"/>
        <w:rPr>
          <w:rFonts w:eastAsia="SimSun" w:cs="Courier New"/>
          <w:szCs w:val="16"/>
        </w:rPr>
      </w:pPr>
    </w:p>
    <w:p w14:paraId="6004A30D"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2CF009A2" w14:textId="77777777" w:rsidR="00BA0AAB" w:rsidRPr="009D19EA" w:rsidRDefault="00BA0AAB" w:rsidP="00BA0AAB">
      <w:pPr>
        <w:pStyle w:val="PL"/>
        <w:rPr>
          <w:rFonts w:eastAsia="SimSun" w:cs="Courier New"/>
          <w:szCs w:val="16"/>
        </w:rPr>
      </w:pPr>
      <w:r w:rsidRPr="009D19EA">
        <w:rPr>
          <w:rFonts w:eastAsia="SimSun" w:cs="Courier New"/>
          <w:szCs w:val="16"/>
        </w:rPr>
        <w:t xml:space="preserve">      This method returns between 0 and "how_many" modification errors. The</w:t>
      </w:r>
    </w:p>
    <w:p w14:paraId="0FAE5283" w14:textId="77777777" w:rsidR="00BA0AAB" w:rsidRPr="009D19EA" w:rsidRDefault="00BA0AAB" w:rsidP="00BA0AAB">
      <w:pPr>
        <w:pStyle w:val="PL"/>
        <w:rPr>
          <w:rFonts w:eastAsia="SimSun" w:cs="Courier New"/>
          <w:szCs w:val="16"/>
        </w:rPr>
      </w:pPr>
      <w:r w:rsidRPr="009D19EA">
        <w:rPr>
          <w:rFonts w:eastAsia="SimSun" w:cs="Courier New"/>
          <w:szCs w:val="16"/>
        </w:rPr>
        <w:t xml:space="preserve">      IRPAgent may return less than "how_many" items even if there are more</w:t>
      </w:r>
    </w:p>
    <w:p w14:paraId="2DA02A15" w14:textId="77777777" w:rsidR="00BA0AAB" w:rsidRPr="009D19EA" w:rsidRDefault="00BA0AAB" w:rsidP="00BA0AAB">
      <w:pPr>
        <w:pStyle w:val="PL"/>
        <w:rPr>
          <w:rFonts w:eastAsia="SimSun" w:cs="Courier New"/>
          <w:szCs w:val="16"/>
        </w:rPr>
      </w:pPr>
      <w:r w:rsidRPr="009D19EA">
        <w:rPr>
          <w:rFonts w:eastAsia="SimSun" w:cs="Courier New"/>
          <w:szCs w:val="16"/>
        </w:rPr>
        <w:t xml:space="preserve">      items to return. "how_many" must be non-zero. Return TRUE if there are</w:t>
      </w:r>
    </w:p>
    <w:p w14:paraId="747B2DD5" w14:textId="77777777" w:rsidR="00BA0AAB" w:rsidRPr="009D19EA" w:rsidRDefault="00BA0AAB" w:rsidP="00BA0AAB">
      <w:pPr>
        <w:pStyle w:val="PL"/>
        <w:rPr>
          <w:rFonts w:eastAsia="SimSun" w:cs="Courier New"/>
          <w:szCs w:val="16"/>
        </w:rPr>
      </w:pPr>
      <w:r w:rsidRPr="009D19EA">
        <w:rPr>
          <w:rFonts w:eastAsia="SimSun" w:cs="Courier New"/>
          <w:szCs w:val="16"/>
        </w:rPr>
        <w:t xml:space="preserve">      more modification errors to return. Return FALSE if there are no more</w:t>
      </w:r>
    </w:p>
    <w:p w14:paraId="349A4C26" w14:textId="77777777" w:rsidR="00BA0AAB" w:rsidRPr="009D19EA" w:rsidRDefault="00BA0AAB" w:rsidP="00BA0AAB">
      <w:pPr>
        <w:pStyle w:val="PL"/>
        <w:rPr>
          <w:rFonts w:eastAsia="SimSun" w:cs="Courier New"/>
          <w:szCs w:val="16"/>
        </w:rPr>
      </w:pPr>
      <w:r w:rsidRPr="009D19EA">
        <w:rPr>
          <w:rFonts w:eastAsia="SimSun" w:cs="Courier New"/>
          <w:szCs w:val="16"/>
        </w:rPr>
        <w:t xml:space="preserve">      modification errors to be returned.</w:t>
      </w:r>
    </w:p>
    <w:p w14:paraId="1E682CBE" w14:textId="77777777" w:rsidR="00BA0AAB" w:rsidRPr="009D19EA" w:rsidRDefault="00BA0AAB" w:rsidP="00BA0AAB">
      <w:pPr>
        <w:pStyle w:val="PL"/>
        <w:rPr>
          <w:rFonts w:eastAsia="SimSun" w:cs="Courier New"/>
          <w:szCs w:val="16"/>
        </w:rPr>
      </w:pPr>
    </w:p>
    <w:p w14:paraId="1D892DD2" w14:textId="77777777" w:rsidR="00BA0AAB" w:rsidRPr="009D19EA" w:rsidRDefault="00BA0AAB" w:rsidP="00BA0AAB">
      <w:pPr>
        <w:pStyle w:val="PL"/>
        <w:rPr>
          <w:rFonts w:eastAsia="SimSun" w:cs="Courier New"/>
          <w:szCs w:val="16"/>
        </w:rPr>
      </w:pPr>
      <w:r w:rsidRPr="009D19EA">
        <w:rPr>
          <w:rFonts w:eastAsia="SimSun" w:cs="Courier New"/>
          <w:szCs w:val="16"/>
        </w:rPr>
        <w:t xml:space="preserve">      If FALSE is returned and last call to inherited method</w:t>
      </w:r>
    </w:p>
    <w:p w14:paraId="32AF9EFE" w14:textId="77777777" w:rsidR="00BA0AAB" w:rsidRPr="009D19EA" w:rsidRDefault="00BA0AAB" w:rsidP="00BA0AAB">
      <w:pPr>
        <w:pStyle w:val="PL"/>
        <w:rPr>
          <w:rFonts w:eastAsia="SimSun" w:cs="Courier New"/>
          <w:szCs w:val="16"/>
        </w:rPr>
      </w:pPr>
      <w:r w:rsidRPr="009D19EA">
        <w:rPr>
          <w:rFonts w:eastAsia="SimSun" w:cs="Courier New"/>
          <w:szCs w:val="16"/>
        </w:rPr>
        <w:t xml:space="preserve">      "next_basic</w:t>
      </w:r>
      <w:r>
        <w:rPr>
          <w:rFonts w:eastAsia="SimSun" w:cs="Courier New"/>
          <w:szCs w:val="16"/>
        </w:rPr>
        <w:t>_c</w:t>
      </w:r>
      <w:r w:rsidRPr="009D19EA">
        <w:rPr>
          <w:rFonts w:eastAsia="SimSun" w:cs="Courier New"/>
          <w:szCs w:val="16"/>
        </w:rPr>
        <w:t>m</w:t>
      </w:r>
      <w:r>
        <w:rPr>
          <w:rFonts w:eastAsia="SimSun" w:cs="Courier New"/>
          <w:szCs w:val="16"/>
        </w:rPr>
        <w:t>_i</w:t>
      </w:r>
      <w:r w:rsidRPr="009D19EA">
        <w:rPr>
          <w:rFonts w:eastAsia="SimSun" w:cs="Courier New"/>
          <w:szCs w:val="16"/>
        </w:rPr>
        <w:t>nformations" also returned FALSE (i.e. no more Managed</w:t>
      </w:r>
    </w:p>
    <w:p w14:paraId="1673379D" w14:textId="77777777" w:rsidR="00BA0AAB" w:rsidRPr="009D19EA" w:rsidRDefault="00BA0AAB" w:rsidP="00BA0AAB">
      <w:pPr>
        <w:pStyle w:val="PL"/>
        <w:rPr>
          <w:rFonts w:eastAsia="SimSun" w:cs="Courier New"/>
          <w:szCs w:val="16"/>
        </w:rPr>
      </w:pPr>
      <w:r w:rsidRPr="009D19EA">
        <w:rPr>
          <w:rFonts w:eastAsia="SimSun" w:cs="Courier New"/>
          <w:szCs w:val="16"/>
        </w:rPr>
        <w:t xml:space="preserve">      Object information to be returned), the IRPAgent will automatically</w:t>
      </w:r>
    </w:p>
    <w:p w14:paraId="5D29447F" w14:textId="77777777" w:rsidR="00BA0AAB" w:rsidRPr="009D19EA" w:rsidRDefault="00BA0AAB" w:rsidP="00BA0AAB">
      <w:pPr>
        <w:pStyle w:val="PL"/>
        <w:rPr>
          <w:rFonts w:eastAsia="SimSun" w:cs="Courier New"/>
          <w:szCs w:val="16"/>
        </w:rPr>
      </w:pPr>
      <w:r w:rsidRPr="009D19EA">
        <w:rPr>
          <w:rFonts w:eastAsia="SimSun" w:cs="Courier New"/>
          <w:szCs w:val="16"/>
        </w:rPr>
        <w:t xml:space="preserve">      destroy the iterator.</w:t>
      </w:r>
    </w:p>
    <w:p w14:paraId="13359A66" w14:textId="77777777" w:rsidR="00BA0AAB" w:rsidRPr="009D19EA" w:rsidRDefault="00BA0AAB" w:rsidP="00BA0AAB">
      <w:pPr>
        <w:pStyle w:val="PL"/>
        <w:rPr>
          <w:rFonts w:eastAsia="SimSun" w:cs="Courier New"/>
          <w:szCs w:val="16"/>
        </w:rPr>
      </w:pPr>
    </w:p>
    <w:p w14:paraId="0A7101DE" w14:textId="77777777" w:rsidR="00BA0AAB" w:rsidRPr="009D19EA" w:rsidRDefault="00BA0AAB" w:rsidP="00BA0AAB">
      <w:pPr>
        <w:pStyle w:val="PL"/>
        <w:rPr>
          <w:rFonts w:eastAsia="SimSun" w:cs="Courier New"/>
          <w:szCs w:val="16"/>
        </w:rPr>
      </w:pPr>
      <w:r w:rsidRPr="009D19EA">
        <w:rPr>
          <w:rFonts w:eastAsia="SimSun" w:cs="Courier New"/>
          <w:szCs w:val="16"/>
        </w:rPr>
        <w:t xml:space="preserve">      @parm how_many: how many modification errors to return in the</w:t>
      </w:r>
    </w:p>
    <w:p w14:paraId="2C6147B7" w14:textId="77777777" w:rsidR="00BA0AAB" w:rsidRPr="009D19EA" w:rsidRDefault="00BA0AAB" w:rsidP="00BA0AAB">
      <w:pPr>
        <w:pStyle w:val="PL"/>
        <w:rPr>
          <w:rFonts w:eastAsia="SimSun" w:cs="Courier New"/>
          <w:szCs w:val="16"/>
        </w:rPr>
      </w:pPr>
      <w:r w:rsidRPr="009D19EA">
        <w:rPr>
          <w:rFonts w:eastAsia="SimSun" w:cs="Courier New"/>
          <w:szCs w:val="16"/>
        </w:rPr>
        <w:t xml:space="preserve">       "fetched</w:t>
      </w:r>
      <w:r>
        <w:rPr>
          <w:rFonts w:eastAsia="SimSun" w:cs="Courier New"/>
          <w:szCs w:val="16"/>
        </w:rPr>
        <w:t>_m</w:t>
      </w:r>
      <w:r w:rsidRPr="009D19EA">
        <w:rPr>
          <w:rFonts w:eastAsia="SimSun" w:cs="Courier New"/>
          <w:szCs w:val="16"/>
        </w:rPr>
        <w:t>odify</w:t>
      </w:r>
      <w:r>
        <w:rPr>
          <w:rFonts w:eastAsia="SimSun" w:cs="Courier New"/>
          <w:szCs w:val="16"/>
        </w:rPr>
        <w:t>_e</w:t>
      </w:r>
      <w:r w:rsidRPr="009D19EA">
        <w:rPr>
          <w:rFonts w:eastAsia="SimSun" w:cs="Courier New"/>
          <w:szCs w:val="16"/>
        </w:rPr>
        <w:t>rrors" out parameter.</w:t>
      </w:r>
    </w:p>
    <w:p w14:paraId="2B08F573" w14:textId="77777777" w:rsidR="00BA0AAB" w:rsidRPr="009D19EA" w:rsidRDefault="00BA0AAB" w:rsidP="00BA0AAB">
      <w:pPr>
        <w:pStyle w:val="PL"/>
        <w:rPr>
          <w:rFonts w:eastAsia="SimSun" w:cs="Courier New"/>
          <w:szCs w:val="16"/>
        </w:rPr>
      </w:pPr>
      <w:r w:rsidRPr="009D19EA">
        <w:rPr>
          <w:rFonts w:eastAsia="SimSun" w:cs="Courier New"/>
          <w:szCs w:val="16"/>
        </w:rPr>
        <w:t xml:space="preserve">      @parm fetched</w:t>
      </w:r>
      <w:r>
        <w:rPr>
          <w:rFonts w:eastAsia="SimSun" w:cs="Courier New"/>
          <w:szCs w:val="16"/>
        </w:rPr>
        <w:t>_m</w:t>
      </w:r>
      <w:r w:rsidRPr="009D19EA">
        <w:rPr>
          <w:rFonts w:eastAsia="SimSun" w:cs="Courier New"/>
          <w:szCs w:val="16"/>
        </w:rPr>
        <w:t>odify</w:t>
      </w:r>
      <w:r>
        <w:rPr>
          <w:rFonts w:eastAsia="SimSun" w:cs="Courier New"/>
          <w:szCs w:val="16"/>
        </w:rPr>
        <w:t>_e</w:t>
      </w:r>
      <w:r w:rsidRPr="009D19EA">
        <w:rPr>
          <w:rFonts w:eastAsia="SimSun" w:cs="Courier New"/>
          <w:szCs w:val="16"/>
        </w:rPr>
        <w:t>rrors: the modification errors.</w:t>
      </w:r>
    </w:p>
    <w:p w14:paraId="11BCF893" w14:textId="77777777" w:rsidR="00BA0AAB" w:rsidRPr="009D19EA" w:rsidRDefault="00BA0AAB" w:rsidP="00BA0AAB">
      <w:pPr>
        <w:pStyle w:val="PL"/>
        <w:rPr>
          <w:rFonts w:eastAsia="SimSun" w:cs="Courier New"/>
          <w:szCs w:val="16"/>
        </w:rPr>
      </w:pPr>
      <w:r w:rsidRPr="009D19EA">
        <w:rPr>
          <w:rFonts w:eastAsia="SimSun" w:cs="Courier New"/>
          <w:szCs w:val="16"/>
        </w:rPr>
        <w:t xml:space="preserve">      @returns: a boolean indicating if any modification errors are returned.</w:t>
      </w:r>
    </w:p>
    <w:p w14:paraId="1998D0EF"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169416C7" w14:textId="77777777" w:rsidR="00BA0AAB" w:rsidRPr="009D19EA" w:rsidRDefault="00BA0AAB" w:rsidP="00BA0AAB">
      <w:pPr>
        <w:pStyle w:val="PL"/>
        <w:rPr>
          <w:rFonts w:eastAsia="SimSun" w:cs="Courier New"/>
          <w:szCs w:val="16"/>
        </w:rPr>
      </w:pPr>
    </w:p>
    <w:p w14:paraId="4A3A7B60" w14:textId="77777777" w:rsidR="00BA0AAB" w:rsidRPr="009D19EA" w:rsidRDefault="00BA0AAB" w:rsidP="00BA0AAB">
      <w:pPr>
        <w:pStyle w:val="PL"/>
        <w:rPr>
          <w:rFonts w:eastAsia="SimSun" w:cs="Courier New"/>
          <w:szCs w:val="16"/>
        </w:rPr>
      </w:pPr>
      <w:r w:rsidRPr="009D19EA">
        <w:rPr>
          <w:rFonts w:eastAsia="SimSun" w:cs="Courier New"/>
          <w:szCs w:val="16"/>
        </w:rPr>
        <w:t xml:space="preserve">      boolean next_modification</w:t>
      </w:r>
      <w:r>
        <w:rPr>
          <w:rFonts w:eastAsia="SimSun" w:cs="Courier New"/>
          <w:szCs w:val="16"/>
        </w:rPr>
        <w:t>_e</w:t>
      </w:r>
      <w:r w:rsidRPr="009D19EA">
        <w:rPr>
          <w:rFonts w:eastAsia="SimSun" w:cs="Courier New"/>
          <w:szCs w:val="16"/>
        </w:rPr>
        <w:t>rrors (</w:t>
      </w:r>
    </w:p>
    <w:p w14:paraId="409BFCB9" w14:textId="77777777" w:rsidR="00BA0AAB" w:rsidRPr="009D19EA" w:rsidRDefault="00BA0AAB" w:rsidP="00BA0AAB">
      <w:pPr>
        <w:pStyle w:val="PL"/>
        <w:rPr>
          <w:rFonts w:eastAsia="SimSun" w:cs="Courier New"/>
          <w:szCs w:val="16"/>
        </w:rPr>
      </w:pPr>
      <w:r w:rsidRPr="009D19EA">
        <w:rPr>
          <w:rFonts w:eastAsia="SimSun" w:cs="Courier New"/>
          <w:szCs w:val="16"/>
        </w:rPr>
        <w:t xml:space="preserve">         in unsigned short how_many,</w:t>
      </w:r>
    </w:p>
    <w:p w14:paraId="3B3B1FCC" w14:textId="77777777" w:rsidR="00BA0AAB" w:rsidRPr="009D19EA" w:rsidRDefault="00BA0AAB" w:rsidP="00BA0AAB">
      <w:pPr>
        <w:pStyle w:val="PL"/>
        <w:rPr>
          <w:rFonts w:eastAsia="SimSun" w:cs="Courier New"/>
          <w:szCs w:val="16"/>
        </w:rPr>
      </w:pPr>
      <w:r w:rsidRPr="009D19EA">
        <w:rPr>
          <w:rFonts w:eastAsia="SimSun" w:cs="Courier New"/>
          <w:szCs w:val="16"/>
        </w:rPr>
        <w:t xml:space="preserve">         out BasicCMIRPConstDefs::ModifyAttributeErrorsSeq</w:t>
      </w:r>
    </w:p>
    <w:p w14:paraId="663F9FBC" w14:textId="77777777" w:rsidR="00BA0AAB" w:rsidRPr="009D19EA" w:rsidRDefault="00BA0AAB" w:rsidP="00BA0AAB">
      <w:pPr>
        <w:pStyle w:val="PL"/>
        <w:rPr>
          <w:rFonts w:eastAsia="SimSun" w:cs="Courier New"/>
          <w:szCs w:val="16"/>
        </w:rPr>
      </w:pPr>
      <w:r w:rsidRPr="009D19EA">
        <w:rPr>
          <w:rFonts w:eastAsia="SimSun" w:cs="Courier New"/>
          <w:szCs w:val="16"/>
        </w:rPr>
        <w:t xml:space="preserve">            fetched</w:t>
      </w:r>
      <w:r>
        <w:rPr>
          <w:rFonts w:eastAsia="SimSun" w:cs="Courier New"/>
          <w:szCs w:val="16"/>
        </w:rPr>
        <w:t>_m</w:t>
      </w:r>
      <w:r w:rsidRPr="009D19EA">
        <w:rPr>
          <w:rFonts w:eastAsia="SimSun" w:cs="Courier New"/>
          <w:szCs w:val="16"/>
        </w:rPr>
        <w:t>odify</w:t>
      </w:r>
      <w:r>
        <w:rPr>
          <w:rFonts w:eastAsia="SimSun" w:cs="Courier New"/>
          <w:szCs w:val="16"/>
        </w:rPr>
        <w:t>_e</w:t>
      </w:r>
      <w:r w:rsidRPr="009D19EA">
        <w:rPr>
          <w:rFonts w:eastAsia="SimSun" w:cs="Courier New"/>
          <w:szCs w:val="16"/>
        </w:rPr>
        <w:t>rrors</w:t>
      </w:r>
    </w:p>
    <w:p w14:paraId="31DFEC34"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767558DC" w14:textId="77777777" w:rsidR="00BA0AAB" w:rsidRPr="009D19EA" w:rsidRDefault="00BA0AAB" w:rsidP="00BA0AAB">
      <w:pPr>
        <w:pStyle w:val="PL"/>
        <w:rPr>
          <w:rFonts w:eastAsia="SimSun" w:cs="Courier New"/>
          <w:szCs w:val="16"/>
        </w:rPr>
      </w:pPr>
      <w:r w:rsidRPr="009D19EA">
        <w:rPr>
          <w:rFonts w:eastAsia="SimSun" w:cs="Courier New"/>
          <w:szCs w:val="16"/>
        </w:rPr>
        <w:t xml:space="preserve">      raises (</w:t>
      </w:r>
    </w:p>
    <w:p w14:paraId="0EDEE530" w14:textId="77777777" w:rsidR="00BA0AAB" w:rsidRPr="009D19EA" w:rsidRDefault="00BA0AAB" w:rsidP="00BA0AAB">
      <w:pPr>
        <w:pStyle w:val="PL"/>
        <w:rPr>
          <w:rFonts w:eastAsia="SimSun" w:cs="Courier New"/>
          <w:szCs w:val="16"/>
        </w:rPr>
      </w:pPr>
      <w:r w:rsidRPr="009D19EA">
        <w:rPr>
          <w:rFonts w:eastAsia="SimSun" w:cs="Courier New"/>
          <w:szCs w:val="16"/>
        </w:rPr>
        <w:t xml:space="preserve">         NextModifyErrors,</w:t>
      </w:r>
    </w:p>
    <w:p w14:paraId="180B2042"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r>
        <w:rPr>
          <w:rFonts w:eastAsia="SimSun" w:cs="Courier New"/>
          <w:szCs w:val="16"/>
        </w:rPr>
        <w:t>GenericIRPManagementSystem::InvalidParameter</w:t>
      </w:r>
      <w:r w:rsidRPr="009D19EA">
        <w:rPr>
          <w:rFonts w:eastAsia="SimSun" w:cs="Courier New"/>
          <w:szCs w:val="16"/>
        </w:rPr>
        <w:t>);</w:t>
      </w:r>
    </w:p>
    <w:p w14:paraId="7DE131D4" w14:textId="77777777" w:rsidR="00BA0AAB" w:rsidRPr="009D19EA" w:rsidRDefault="00BA0AAB" w:rsidP="00BA0AAB">
      <w:pPr>
        <w:pStyle w:val="PL"/>
        <w:rPr>
          <w:rFonts w:eastAsia="SimSun" w:cs="Courier New"/>
          <w:szCs w:val="16"/>
        </w:rPr>
      </w:pPr>
    </w:p>
    <w:p w14:paraId="43419883" w14:textId="77777777" w:rsidR="00BA0AAB" w:rsidRPr="009D19EA" w:rsidRDefault="00BA0AAB" w:rsidP="00BA0AAB">
      <w:pPr>
        <w:pStyle w:val="PL"/>
        <w:rPr>
          <w:rFonts w:eastAsia="SimSun" w:cs="Courier New"/>
          <w:szCs w:val="16"/>
        </w:rPr>
      </w:pPr>
      <w:r w:rsidRPr="009D19EA">
        <w:rPr>
          <w:rFonts w:eastAsia="SimSun" w:cs="Courier New"/>
          <w:szCs w:val="16"/>
        </w:rPr>
        <w:t xml:space="preserve">   }; // end of ModifyResultIterator</w:t>
      </w:r>
    </w:p>
    <w:p w14:paraId="4684B53A" w14:textId="77777777" w:rsidR="00BA0AAB" w:rsidRPr="009D19EA" w:rsidRDefault="00BA0AAB" w:rsidP="00BA0AAB">
      <w:pPr>
        <w:pStyle w:val="PL"/>
        <w:rPr>
          <w:rFonts w:eastAsia="SimSun" w:cs="Courier New"/>
          <w:szCs w:val="16"/>
        </w:rPr>
      </w:pPr>
    </w:p>
    <w:p w14:paraId="6C295187"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0829919F" w14:textId="77777777" w:rsidR="00BA0AAB" w:rsidRPr="009D19EA" w:rsidRDefault="00BA0AAB" w:rsidP="00BA0AAB">
      <w:pPr>
        <w:pStyle w:val="PL"/>
        <w:rPr>
          <w:rFonts w:eastAsia="SimSun" w:cs="Courier New"/>
          <w:szCs w:val="16"/>
        </w:rPr>
      </w:pPr>
      <w:r w:rsidRPr="009D19EA">
        <w:rPr>
          <w:rFonts w:eastAsia="SimSun" w:cs="Courier New"/>
          <w:szCs w:val="16"/>
        </w:rPr>
        <w:t xml:space="preserve">     * The BasicCmIrpOperations interface.</w:t>
      </w:r>
    </w:p>
    <w:p w14:paraId="3DC431B1" w14:textId="77777777" w:rsidR="00BA0AAB" w:rsidRPr="009D19EA" w:rsidRDefault="00BA0AAB" w:rsidP="00BA0AAB">
      <w:pPr>
        <w:pStyle w:val="PL"/>
        <w:rPr>
          <w:rFonts w:eastAsia="SimSun" w:cs="Courier New"/>
          <w:szCs w:val="16"/>
        </w:rPr>
      </w:pPr>
      <w:r w:rsidRPr="009D19EA">
        <w:rPr>
          <w:rFonts w:eastAsia="SimSun" w:cs="Courier New"/>
          <w:szCs w:val="16"/>
        </w:rPr>
        <w:t xml:space="preserve">     * Supports a number of Resource Model versions.</w:t>
      </w:r>
    </w:p>
    <w:p w14:paraId="2AB31E3B"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349B897D" w14:textId="77777777" w:rsidR="00BA0AAB" w:rsidRDefault="00BA0AAB" w:rsidP="00BA0AAB">
      <w:pPr>
        <w:pStyle w:val="PL"/>
        <w:rPr>
          <w:rFonts w:eastAsia="SimSun" w:cs="Courier New"/>
          <w:szCs w:val="16"/>
        </w:rPr>
      </w:pPr>
      <w:r w:rsidRPr="009D19EA">
        <w:rPr>
          <w:rFonts w:eastAsia="SimSun" w:cs="Courier New"/>
          <w:szCs w:val="16"/>
        </w:rPr>
        <w:t xml:space="preserve">   </w:t>
      </w:r>
    </w:p>
    <w:p w14:paraId="4DF641E6" w14:textId="77777777" w:rsidR="00BA0AAB" w:rsidRPr="000364B8" w:rsidRDefault="00BA0AAB" w:rsidP="00BA0AAB">
      <w:pPr>
        <w:pStyle w:val="code"/>
        <w:rPr>
          <w:sz w:val="16"/>
          <w:szCs w:val="16"/>
        </w:rPr>
      </w:pPr>
      <w:r>
        <w:rPr>
          <w:sz w:val="16"/>
          <w:szCs w:val="16"/>
        </w:rPr>
        <w:t xml:space="preserve">   </w:t>
      </w:r>
      <w:r w:rsidRPr="000364B8">
        <w:rPr>
          <w:sz w:val="16"/>
          <w:szCs w:val="16"/>
        </w:rPr>
        <w:t xml:space="preserve">interface </w:t>
      </w:r>
      <w:r>
        <w:rPr>
          <w:sz w:val="16"/>
          <w:szCs w:val="16"/>
        </w:rPr>
        <w:t>BasicCmIrpOperations</w:t>
      </w:r>
      <w:r w:rsidRPr="000364B8">
        <w:rPr>
          <w:sz w:val="16"/>
          <w:szCs w:val="16"/>
        </w:rPr>
        <w:t xml:space="preserve"> : GenericIRPManagementSystem::</w:t>
      </w:r>
    </w:p>
    <w:p w14:paraId="7B4AE4F3" w14:textId="77777777" w:rsidR="00BA0AAB" w:rsidRPr="000364B8" w:rsidRDefault="00BA0AAB" w:rsidP="00BA0AAB">
      <w:pPr>
        <w:pStyle w:val="code"/>
        <w:rPr>
          <w:sz w:val="16"/>
          <w:szCs w:val="16"/>
        </w:rPr>
      </w:pPr>
      <w:r w:rsidRPr="000364B8">
        <w:rPr>
          <w:sz w:val="16"/>
          <w:szCs w:val="16"/>
        </w:rPr>
        <w:t xml:space="preserve">        GenericIRPManagement</w:t>
      </w:r>
    </w:p>
    <w:p w14:paraId="033E3AAA" w14:textId="77777777" w:rsidR="00BA0AAB" w:rsidRPr="009D19EA" w:rsidRDefault="00BA0AAB" w:rsidP="00BA0AAB">
      <w:pPr>
        <w:pStyle w:val="PL"/>
        <w:rPr>
          <w:rFonts w:eastAsia="SimSun" w:cs="Courier New"/>
          <w:szCs w:val="16"/>
        </w:rPr>
      </w:pPr>
    </w:p>
    <w:p w14:paraId="055D2CF4"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62925206" w14:textId="77777777" w:rsidR="00BA0AAB" w:rsidRPr="009D19EA" w:rsidRDefault="00BA0AAB" w:rsidP="00BA0AAB">
      <w:pPr>
        <w:pStyle w:val="PL"/>
        <w:rPr>
          <w:rFonts w:eastAsia="SimSun" w:cs="Courier New"/>
          <w:szCs w:val="16"/>
        </w:rPr>
      </w:pPr>
    </w:p>
    <w:p w14:paraId="2261A8A8"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17900296" w14:textId="77777777" w:rsidR="00BA0AAB" w:rsidRPr="009D19EA" w:rsidRDefault="00BA0AAB" w:rsidP="00BA0AAB">
      <w:pPr>
        <w:pStyle w:val="PL"/>
        <w:rPr>
          <w:rFonts w:eastAsia="SimSun" w:cs="Courier New"/>
          <w:szCs w:val="16"/>
        </w:rPr>
      </w:pPr>
      <w:r w:rsidRPr="009D19EA">
        <w:rPr>
          <w:rFonts w:eastAsia="SimSun" w:cs="Courier New"/>
          <w:szCs w:val="16"/>
        </w:rPr>
        <w:t xml:space="preserve">       * Performs a containment search, using a SearchControl to</w:t>
      </w:r>
    </w:p>
    <w:p w14:paraId="0ABFE7E6" w14:textId="77777777" w:rsidR="00BA0AAB" w:rsidRPr="009D19EA" w:rsidRDefault="00BA0AAB" w:rsidP="00BA0AAB">
      <w:pPr>
        <w:pStyle w:val="PL"/>
        <w:rPr>
          <w:rFonts w:eastAsia="SimSun" w:cs="Courier New"/>
          <w:szCs w:val="16"/>
        </w:rPr>
      </w:pPr>
      <w:r w:rsidRPr="009D19EA">
        <w:rPr>
          <w:rFonts w:eastAsia="SimSun" w:cs="Courier New"/>
          <w:szCs w:val="16"/>
        </w:rPr>
        <w:t xml:space="preserve">       * control the search and the returned results.</w:t>
      </w:r>
    </w:p>
    <w:p w14:paraId="7F3006E4"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70855CB3" w14:textId="77777777" w:rsidR="00BA0AAB" w:rsidRPr="009D19EA" w:rsidRDefault="00BA0AAB" w:rsidP="00BA0AAB">
      <w:pPr>
        <w:pStyle w:val="PL"/>
        <w:rPr>
          <w:rFonts w:eastAsia="SimSun" w:cs="Courier New"/>
          <w:szCs w:val="16"/>
        </w:rPr>
      </w:pPr>
      <w:r w:rsidRPr="009D19EA">
        <w:rPr>
          <w:rFonts w:eastAsia="SimSun" w:cs="Courier New"/>
          <w:szCs w:val="16"/>
        </w:rPr>
        <w:t xml:space="preserve">       * All MOs in the scope constitute a set that the filter works on.</w:t>
      </w:r>
    </w:p>
    <w:p w14:paraId="4742333E" w14:textId="77777777" w:rsidR="00BA0AAB" w:rsidRPr="009D19EA" w:rsidRDefault="00BA0AAB" w:rsidP="00BA0AAB">
      <w:pPr>
        <w:pStyle w:val="PL"/>
        <w:rPr>
          <w:rFonts w:eastAsia="SimSun" w:cs="Courier New"/>
          <w:szCs w:val="16"/>
        </w:rPr>
      </w:pPr>
      <w:r w:rsidRPr="009D19EA">
        <w:rPr>
          <w:rFonts w:eastAsia="SimSun" w:cs="Courier New"/>
          <w:szCs w:val="16"/>
        </w:rPr>
        <w:t xml:space="preserve">       * The result BasicCmInformationIterator contains all matched MOs,</w:t>
      </w:r>
    </w:p>
    <w:p w14:paraId="51B4A0DF" w14:textId="77777777" w:rsidR="00BA0AAB" w:rsidRPr="009D19EA" w:rsidRDefault="00BA0AAB" w:rsidP="00BA0AAB">
      <w:pPr>
        <w:pStyle w:val="PL"/>
        <w:rPr>
          <w:rFonts w:eastAsia="SimSun" w:cs="Courier New"/>
          <w:szCs w:val="16"/>
        </w:rPr>
      </w:pPr>
      <w:r w:rsidRPr="009D19EA">
        <w:rPr>
          <w:rFonts w:eastAsia="SimSun" w:cs="Courier New"/>
          <w:szCs w:val="16"/>
        </w:rPr>
        <w:t xml:space="preserve">       * with the amount of detail specified in the SearchControl.</w:t>
      </w:r>
    </w:p>
    <w:p w14:paraId="198C7291" w14:textId="77777777" w:rsidR="00BA0AAB" w:rsidRPr="009D19EA" w:rsidRDefault="00BA0AAB" w:rsidP="00BA0AAB">
      <w:pPr>
        <w:pStyle w:val="PL"/>
        <w:rPr>
          <w:rFonts w:eastAsia="SimSun" w:cs="Courier New"/>
          <w:szCs w:val="16"/>
        </w:rPr>
      </w:pPr>
      <w:r w:rsidRPr="009D19EA">
        <w:rPr>
          <w:rFonts w:eastAsia="SimSun" w:cs="Courier New"/>
          <w:szCs w:val="16"/>
        </w:rPr>
        <w:lastRenderedPageBreak/>
        <w:t xml:space="preserve">       * For the special case when no managed objects are matched in</w:t>
      </w:r>
    </w:p>
    <w:p w14:paraId="3C13D933" w14:textId="77777777" w:rsidR="00BA0AAB" w:rsidRPr="009D19EA" w:rsidRDefault="00BA0AAB" w:rsidP="00BA0AAB">
      <w:pPr>
        <w:pStyle w:val="PL"/>
        <w:rPr>
          <w:rFonts w:eastAsia="SimSun" w:cs="Courier New"/>
          <w:szCs w:val="16"/>
        </w:rPr>
      </w:pPr>
      <w:r w:rsidRPr="009D19EA">
        <w:rPr>
          <w:rFonts w:eastAsia="SimSun" w:cs="Courier New"/>
          <w:szCs w:val="16"/>
        </w:rPr>
        <w:t xml:space="preserve">       * find_managed_objects, the BasicCmInformationIterator will be returned.</w:t>
      </w:r>
    </w:p>
    <w:p w14:paraId="60806007" w14:textId="77777777" w:rsidR="00BA0AAB" w:rsidRPr="009D19EA" w:rsidRDefault="00BA0AAB" w:rsidP="00BA0AAB">
      <w:pPr>
        <w:pStyle w:val="PL"/>
        <w:rPr>
          <w:rFonts w:eastAsia="SimSun" w:cs="Courier New"/>
          <w:szCs w:val="16"/>
        </w:rPr>
      </w:pPr>
      <w:r w:rsidRPr="009D19EA">
        <w:rPr>
          <w:rFonts w:eastAsia="SimSun" w:cs="Courier New"/>
          <w:szCs w:val="16"/>
        </w:rPr>
        <w:t xml:space="preserve">       * Executing the next_basicCmInformations in the</w:t>
      </w:r>
    </w:p>
    <w:p w14:paraId="37F0D8F7" w14:textId="77777777" w:rsidR="00BA0AAB" w:rsidRPr="009D19EA" w:rsidRDefault="00BA0AAB" w:rsidP="00BA0AAB">
      <w:pPr>
        <w:pStyle w:val="PL"/>
        <w:rPr>
          <w:rFonts w:eastAsia="SimSun" w:cs="Courier New"/>
          <w:szCs w:val="16"/>
        </w:rPr>
      </w:pPr>
      <w:r w:rsidRPr="009D19EA">
        <w:rPr>
          <w:rFonts w:eastAsia="SimSun" w:cs="Courier New"/>
          <w:szCs w:val="16"/>
        </w:rPr>
        <w:t xml:space="preserve">       * BasicCmInformationIterator will return FALSE for</w:t>
      </w:r>
    </w:p>
    <w:p w14:paraId="2DC04F34" w14:textId="77777777" w:rsidR="00BA0AAB" w:rsidRPr="009D19EA" w:rsidRDefault="00BA0AAB" w:rsidP="00BA0AAB">
      <w:pPr>
        <w:pStyle w:val="PL"/>
        <w:rPr>
          <w:rFonts w:eastAsia="SimSun" w:cs="Courier New"/>
          <w:szCs w:val="16"/>
        </w:rPr>
      </w:pPr>
      <w:r w:rsidRPr="009D19EA">
        <w:rPr>
          <w:rFonts w:eastAsia="SimSun" w:cs="Courier New"/>
          <w:szCs w:val="16"/>
        </w:rPr>
        <w:t xml:space="preserve">       * completion.</w:t>
      </w:r>
    </w:p>
    <w:p w14:paraId="45AB3EB4"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55915DCD" w14:textId="77777777" w:rsidR="00BA0AAB" w:rsidRPr="009D19EA" w:rsidRDefault="00BA0AAB" w:rsidP="00BA0AAB">
      <w:pPr>
        <w:pStyle w:val="PL"/>
        <w:rPr>
          <w:rFonts w:eastAsia="SimSun" w:cs="Courier New"/>
          <w:szCs w:val="16"/>
        </w:rPr>
      </w:pPr>
      <w:r w:rsidRPr="009D19EA">
        <w:rPr>
          <w:rFonts w:eastAsia="SimSun" w:cs="Courier New"/>
          <w:szCs w:val="16"/>
        </w:rPr>
        <w:t xml:space="preserve">       * @parm base</w:t>
      </w:r>
      <w:r>
        <w:rPr>
          <w:rFonts w:eastAsia="SimSun" w:cs="Courier New"/>
          <w:szCs w:val="16"/>
        </w:rPr>
        <w:t>_o</w:t>
      </w:r>
      <w:r w:rsidRPr="009D19EA">
        <w:rPr>
          <w:rFonts w:eastAsia="SimSun" w:cs="Courier New"/>
          <w:szCs w:val="16"/>
        </w:rPr>
        <w:t>bject The start MO in the containment tree.</w:t>
      </w:r>
    </w:p>
    <w:p w14:paraId="44C85637" w14:textId="77777777" w:rsidR="00BA0AAB" w:rsidRPr="009D19EA" w:rsidRDefault="00BA0AAB" w:rsidP="00BA0AAB">
      <w:pPr>
        <w:pStyle w:val="PL"/>
        <w:rPr>
          <w:rFonts w:eastAsia="SimSun" w:cs="Courier New"/>
          <w:szCs w:val="16"/>
        </w:rPr>
      </w:pPr>
      <w:r w:rsidRPr="009D19EA">
        <w:rPr>
          <w:rFonts w:eastAsia="SimSun" w:cs="Courier New"/>
          <w:szCs w:val="16"/>
        </w:rPr>
        <w:t xml:space="preserve">       * @parm search</w:t>
      </w:r>
      <w:r>
        <w:rPr>
          <w:rFonts w:eastAsia="SimSun" w:cs="Courier New"/>
          <w:szCs w:val="16"/>
        </w:rPr>
        <w:t>_c</w:t>
      </w:r>
      <w:r w:rsidRPr="009D19EA">
        <w:rPr>
          <w:rFonts w:eastAsia="SimSun" w:cs="Courier New"/>
          <w:szCs w:val="16"/>
        </w:rPr>
        <w:t>ontrol the SearchControl to use.</w:t>
      </w:r>
    </w:p>
    <w:p w14:paraId="54A06687" w14:textId="77777777" w:rsidR="00BA0AAB" w:rsidRPr="009D19EA" w:rsidRDefault="00BA0AAB" w:rsidP="00BA0AAB">
      <w:pPr>
        <w:pStyle w:val="PL"/>
        <w:rPr>
          <w:rFonts w:eastAsia="SimSun" w:cs="Courier New"/>
          <w:szCs w:val="16"/>
        </w:rPr>
      </w:pPr>
      <w:r w:rsidRPr="009D19EA">
        <w:rPr>
          <w:rFonts w:eastAsia="SimSun" w:cs="Courier New"/>
          <w:szCs w:val="16"/>
        </w:rPr>
        <w:t xml:space="preserve">       * @parm requested</w:t>
      </w:r>
      <w:r>
        <w:rPr>
          <w:rFonts w:eastAsia="SimSun" w:cs="Courier New"/>
          <w:szCs w:val="16"/>
        </w:rPr>
        <w:t>_a</w:t>
      </w:r>
      <w:r w:rsidRPr="009D19EA">
        <w:rPr>
          <w:rFonts w:eastAsia="SimSun" w:cs="Courier New"/>
          <w:szCs w:val="16"/>
        </w:rPr>
        <w:t>ttributes defines which attributes to get.</w:t>
      </w:r>
    </w:p>
    <w:p w14:paraId="288A2E1F" w14:textId="77777777" w:rsidR="00BA0AAB" w:rsidRPr="009D19EA" w:rsidRDefault="00BA0AAB" w:rsidP="00BA0AAB">
      <w:pPr>
        <w:pStyle w:val="PL"/>
        <w:rPr>
          <w:rFonts w:eastAsia="SimSun" w:cs="Courier New"/>
          <w:szCs w:val="16"/>
        </w:rPr>
      </w:pPr>
      <w:r w:rsidRPr="009D19EA">
        <w:rPr>
          <w:rFonts w:eastAsia="SimSun" w:cs="Courier New"/>
          <w:szCs w:val="16"/>
        </w:rPr>
        <w:t xml:space="preserve">       *   If this parameter is empty (""), all attributes shall</w:t>
      </w:r>
    </w:p>
    <w:p w14:paraId="58183660" w14:textId="77777777" w:rsidR="00BA0AAB" w:rsidRPr="009D19EA" w:rsidRDefault="00BA0AAB" w:rsidP="00BA0AAB">
      <w:pPr>
        <w:pStyle w:val="PL"/>
        <w:rPr>
          <w:rFonts w:eastAsia="SimSun" w:cs="Courier New"/>
          <w:szCs w:val="16"/>
        </w:rPr>
      </w:pPr>
      <w:r w:rsidRPr="009D19EA">
        <w:rPr>
          <w:rFonts w:eastAsia="SimSun" w:cs="Courier New"/>
          <w:szCs w:val="16"/>
        </w:rPr>
        <w:t xml:space="preserve">       *   be returned. In this version this is the only supported semantics.</w:t>
      </w:r>
    </w:p>
    <w:p w14:paraId="33EAD5EB" w14:textId="77777777" w:rsidR="00BA0AAB" w:rsidRPr="009D19EA" w:rsidRDefault="00BA0AAB" w:rsidP="00BA0AAB">
      <w:pPr>
        <w:pStyle w:val="PL"/>
        <w:rPr>
          <w:rFonts w:eastAsia="SimSun" w:cs="Courier New"/>
          <w:szCs w:val="16"/>
        </w:rPr>
      </w:pPr>
      <w:r w:rsidRPr="009D19EA">
        <w:rPr>
          <w:rFonts w:eastAsia="SimSun" w:cs="Courier New"/>
          <w:szCs w:val="16"/>
        </w:rPr>
        <w:t xml:space="preserve">       *   Note that this argument is only</w:t>
      </w:r>
    </w:p>
    <w:p w14:paraId="531D786E" w14:textId="77777777" w:rsidR="00BA0AAB" w:rsidRPr="009D19EA" w:rsidRDefault="00BA0AAB" w:rsidP="00BA0AAB">
      <w:pPr>
        <w:pStyle w:val="PL"/>
        <w:rPr>
          <w:rFonts w:eastAsia="SimSun" w:cs="Courier New"/>
          <w:szCs w:val="16"/>
        </w:rPr>
      </w:pPr>
      <w:r w:rsidRPr="009D19EA">
        <w:rPr>
          <w:rFonts w:eastAsia="SimSun" w:cs="Courier New"/>
          <w:szCs w:val="16"/>
        </w:rPr>
        <w:t xml:space="preserve">       *   relevant if ResultContents in the search control is</w:t>
      </w:r>
    </w:p>
    <w:p w14:paraId="2CA1E88E" w14:textId="77777777" w:rsidR="00BA0AAB" w:rsidRPr="009D19EA" w:rsidRDefault="00BA0AAB" w:rsidP="00BA0AAB">
      <w:pPr>
        <w:pStyle w:val="PL"/>
        <w:rPr>
          <w:rFonts w:eastAsia="SimSun" w:cs="Courier New"/>
          <w:szCs w:val="16"/>
        </w:rPr>
      </w:pPr>
      <w:r w:rsidRPr="009D19EA">
        <w:rPr>
          <w:rFonts w:eastAsia="SimSun" w:cs="Courier New"/>
          <w:szCs w:val="16"/>
        </w:rPr>
        <w:t xml:space="preserve">       *   specifed to NAMES_AND_ATTRIBUTES.</w:t>
      </w:r>
    </w:p>
    <w:p w14:paraId="5A636C32"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333AA77C"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w:t>
      </w:r>
      <w:r>
        <w:rPr>
          <w:rFonts w:eastAsia="SimSun" w:cs="Courier New"/>
          <w:szCs w:val="16"/>
        </w:rPr>
        <w:t>GenericIRPManagementSystem::ValueNotSupported</w:t>
      </w:r>
      <w:r w:rsidRPr="009D19EA">
        <w:rPr>
          <w:rFonts w:eastAsia="SimSun" w:cs="Courier New"/>
          <w:szCs w:val="16"/>
        </w:rPr>
        <w:t xml:space="preserve"> if a valid but</w:t>
      </w:r>
    </w:p>
    <w:p w14:paraId="6C381A68" w14:textId="77777777" w:rsidR="00BA0AAB" w:rsidRPr="009D19EA" w:rsidRDefault="00BA0AAB" w:rsidP="00BA0AAB">
      <w:pPr>
        <w:pStyle w:val="PL"/>
        <w:rPr>
          <w:rFonts w:eastAsia="SimSun" w:cs="Courier New"/>
          <w:szCs w:val="16"/>
        </w:rPr>
      </w:pPr>
      <w:r w:rsidRPr="009D19EA">
        <w:rPr>
          <w:rFonts w:eastAsia="SimSun" w:cs="Courier New"/>
          <w:szCs w:val="16"/>
        </w:rPr>
        <w:t xml:space="preserve">       * unsupported parameter value is passed. E.g. the contents</w:t>
      </w:r>
    </w:p>
    <w:p w14:paraId="3F5A0A3B" w14:textId="77777777" w:rsidR="00BA0AAB" w:rsidRPr="009D19EA" w:rsidRDefault="00BA0AAB" w:rsidP="00BA0AAB">
      <w:pPr>
        <w:pStyle w:val="PL"/>
        <w:rPr>
          <w:rFonts w:eastAsia="SimSun" w:cs="Courier New"/>
          <w:szCs w:val="16"/>
        </w:rPr>
      </w:pPr>
      <w:r w:rsidRPr="009D19EA">
        <w:rPr>
          <w:rFonts w:eastAsia="SimSun" w:cs="Courier New"/>
          <w:szCs w:val="16"/>
        </w:rPr>
        <w:t xml:space="preserve">       * field in the searchcontrol parameter contains the value NAMES and</w:t>
      </w:r>
    </w:p>
    <w:p w14:paraId="7C475C69" w14:textId="77777777" w:rsidR="00BA0AAB" w:rsidRPr="009D19EA" w:rsidRDefault="00BA0AAB" w:rsidP="00BA0AAB">
      <w:pPr>
        <w:pStyle w:val="PL"/>
        <w:rPr>
          <w:rFonts w:eastAsia="SimSun" w:cs="Courier New"/>
          <w:szCs w:val="16"/>
        </w:rPr>
      </w:pPr>
      <w:r w:rsidRPr="009D19EA">
        <w:rPr>
          <w:rFonts w:eastAsia="SimSun" w:cs="Courier New"/>
          <w:szCs w:val="16"/>
        </w:rPr>
        <w:t xml:space="preserve">       * the optional getContainment IS operation is not supported.</w:t>
      </w:r>
    </w:p>
    <w:p w14:paraId="58B12653"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UndefinedMOException The MO does not exist.</w:t>
      </w:r>
    </w:p>
    <w:p w14:paraId="1F18137F"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IllegalDNFormatException The dn syntax string is</w:t>
      </w:r>
    </w:p>
    <w:p w14:paraId="79B0C4B4" w14:textId="77777777" w:rsidR="00BA0AAB" w:rsidRPr="009D19EA" w:rsidRDefault="00BA0AAB" w:rsidP="00BA0AAB">
      <w:pPr>
        <w:pStyle w:val="PL"/>
        <w:rPr>
          <w:rFonts w:eastAsia="SimSun" w:cs="Courier New"/>
          <w:szCs w:val="16"/>
        </w:rPr>
      </w:pPr>
      <w:r w:rsidRPr="009D19EA">
        <w:rPr>
          <w:rFonts w:eastAsia="SimSun" w:cs="Courier New"/>
          <w:szCs w:val="16"/>
        </w:rPr>
        <w:t xml:space="preserve">       * malformed.</w:t>
      </w:r>
    </w:p>
    <w:p w14:paraId="0D7717DE"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IllegalScopeTypeException The ScopeType in scope contains</w:t>
      </w:r>
    </w:p>
    <w:p w14:paraId="2CDB5779" w14:textId="77777777" w:rsidR="00BA0AAB" w:rsidRPr="009D19EA" w:rsidRDefault="00BA0AAB" w:rsidP="00BA0AAB">
      <w:pPr>
        <w:pStyle w:val="PL"/>
        <w:rPr>
          <w:rFonts w:eastAsia="SimSun" w:cs="Courier New"/>
          <w:szCs w:val="16"/>
        </w:rPr>
      </w:pPr>
      <w:r w:rsidRPr="009D19EA">
        <w:rPr>
          <w:rFonts w:eastAsia="SimSun" w:cs="Courier New"/>
          <w:szCs w:val="16"/>
        </w:rPr>
        <w:t xml:space="preserve">       * an illegal value.</w:t>
      </w:r>
    </w:p>
    <w:p w14:paraId="75B77CCB"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IllegalScopeLevelException The scope level is negative</w:t>
      </w:r>
    </w:p>
    <w:p w14:paraId="1B3B6EA9" w14:textId="77777777" w:rsidR="00BA0AAB" w:rsidRPr="009D19EA" w:rsidRDefault="00BA0AAB" w:rsidP="00BA0AAB">
      <w:pPr>
        <w:pStyle w:val="PL"/>
        <w:rPr>
          <w:rFonts w:eastAsia="SimSun" w:cs="Courier New"/>
          <w:szCs w:val="16"/>
        </w:rPr>
      </w:pPr>
      <w:r w:rsidRPr="009D19EA">
        <w:rPr>
          <w:rFonts w:eastAsia="SimSun" w:cs="Courier New"/>
          <w:szCs w:val="16"/>
        </w:rPr>
        <w:t xml:space="preserve">       * (&lt;0).</w:t>
      </w:r>
    </w:p>
    <w:p w14:paraId="5211070F"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IllegalFilterFormatException The filter string is</w:t>
      </w:r>
    </w:p>
    <w:p w14:paraId="7248B718" w14:textId="77777777" w:rsidR="00BA0AAB" w:rsidRPr="009D19EA" w:rsidRDefault="00BA0AAB" w:rsidP="00BA0AAB">
      <w:pPr>
        <w:pStyle w:val="PL"/>
        <w:rPr>
          <w:rFonts w:eastAsia="SimSun" w:cs="Courier New"/>
          <w:szCs w:val="16"/>
        </w:rPr>
      </w:pPr>
      <w:r w:rsidRPr="009D19EA">
        <w:rPr>
          <w:rFonts w:eastAsia="SimSun" w:cs="Courier New"/>
          <w:szCs w:val="16"/>
        </w:rPr>
        <w:t xml:space="preserve">       * malformed.</w:t>
      </w:r>
    </w:p>
    <w:p w14:paraId="6AA4FC17"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FilterComplexityLimit if the filter syntax is correct,</w:t>
      </w:r>
    </w:p>
    <w:p w14:paraId="5667FF9B" w14:textId="77777777" w:rsidR="00BA0AAB" w:rsidRPr="009D19EA" w:rsidRDefault="00BA0AAB" w:rsidP="00BA0AAB">
      <w:pPr>
        <w:pStyle w:val="PL"/>
        <w:rPr>
          <w:rFonts w:eastAsia="SimSun" w:cs="Courier New"/>
          <w:szCs w:val="16"/>
        </w:rPr>
      </w:pPr>
      <w:r w:rsidRPr="009D19EA">
        <w:rPr>
          <w:rFonts w:eastAsia="SimSun" w:cs="Courier New"/>
          <w:szCs w:val="16"/>
        </w:rPr>
        <w:t xml:space="preserve">       *   but the filter is too complex to be processed by the IRP</w:t>
      </w:r>
      <w:r>
        <w:rPr>
          <w:rFonts w:eastAsia="SimSun" w:cs="Courier New"/>
          <w:szCs w:val="16"/>
        </w:rPr>
        <w:t>A</w:t>
      </w:r>
      <w:r w:rsidRPr="009D19EA">
        <w:rPr>
          <w:rFonts w:eastAsia="SimSun" w:cs="Courier New"/>
          <w:szCs w:val="16"/>
        </w:rPr>
        <w:t>gent.</w:t>
      </w:r>
    </w:p>
    <w:p w14:paraId="6EC5C3CF" w14:textId="77777777" w:rsidR="00BA0AAB" w:rsidRPr="009D19EA" w:rsidRDefault="00BA0AAB" w:rsidP="00BA0AAB">
      <w:pPr>
        <w:pStyle w:val="PL"/>
        <w:rPr>
          <w:rFonts w:eastAsia="SimSun" w:cs="Courier New"/>
          <w:szCs w:val="16"/>
        </w:rPr>
      </w:pPr>
      <w:r w:rsidRPr="009D19EA">
        <w:rPr>
          <w:rFonts w:eastAsia="SimSun" w:cs="Courier New"/>
          <w:szCs w:val="16"/>
        </w:rPr>
        <w:t xml:space="preserve">       * @see SearchControl</w:t>
      </w:r>
    </w:p>
    <w:p w14:paraId="33F5C89F" w14:textId="77777777" w:rsidR="00BA0AAB" w:rsidRPr="009D19EA" w:rsidRDefault="00BA0AAB" w:rsidP="00BA0AAB">
      <w:pPr>
        <w:pStyle w:val="PL"/>
        <w:rPr>
          <w:rFonts w:eastAsia="SimSun" w:cs="Courier New"/>
          <w:szCs w:val="16"/>
        </w:rPr>
      </w:pPr>
      <w:r w:rsidRPr="009D19EA">
        <w:rPr>
          <w:rFonts w:eastAsia="SimSun" w:cs="Courier New"/>
          <w:szCs w:val="16"/>
        </w:rPr>
        <w:t xml:space="preserve">       * @see BasicCmInformationIterator</w:t>
      </w:r>
    </w:p>
    <w:p w14:paraId="771E4F4E"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60D5517B" w14:textId="77777777" w:rsidR="00BA0AAB" w:rsidRPr="009D19EA" w:rsidRDefault="00BA0AAB" w:rsidP="00BA0AAB">
      <w:pPr>
        <w:pStyle w:val="PL"/>
        <w:rPr>
          <w:rFonts w:eastAsia="SimSun" w:cs="Courier New"/>
          <w:szCs w:val="16"/>
        </w:rPr>
      </w:pPr>
      <w:r w:rsidRPr="009D19EA">
        <w:rPr>
          <w:rFonts w:eastAsia="SimSun" w:cs="Courier New"/>
          <w:szCs w:val="16"/>
        </w:rPr>
        <w:t xml:space="preserve">      BasicCmInformationIterator find_managed_objects(</w:t>
      </w:r>
    </w:p>
    <w:p w14:paraId="72A3B61F" w14:textId="77777777" w:rsidR="00BA0AAB" w:rsidRPr="009D19EA" w:rsidRDefault="00BA0AAB" w:rsidP="00BA0AAB">
      <w:pPr>
        <w:pStyle w:val="PL"/>
        <w:rPr>
          <w:rFonts w:eastAsia="SimSun" w:cs="Courier New"/>
          <w:szCs w:val="16"/>
        </w:rPr>
      </w:pPr>
      <w:r w:rsidRPr="009D19EA">
        <w:rPr>
          <w:rFonts w:eastAsia="SimSun" w:cs="Courier New"/>
          <w:szCs w:val="16"/>
        </w:rPr>
        <w:t xml:space="preserve">         in </w:t>
      </w:r>
      <w:r w:rsidRPr="00D75038">
        <w:rPr>
          <w:snapToGrid w:val="0"/>
        </w:rPr>
        <w:t>GenericIRPManagementConstDefs</w:t>
      </w:r>
      <w:r w:rsidRPr="009D19EA">
        <w:rPr>
          <w:rFonts w:eastAsia="SimSun" w:cs="Courier New"/>
          <w:szCs w:val="16"/>
        </w:rPr>
        <w:t>::DN base</w:t>
      </w:r>
      <w:r>
        <w:rPr>
          <w:rFonts w:eastAsia="SimSun" w:cs="Courier New"/>
          <w:szCs w:val="16"/>
        </w:rPr>
        <w:t>_o</w:t>
      </w:r>
      <w:r w:rsidRPr="009D19EA">
        <w:rPr>
          <w:rFonts w:eastAsia="SimSun" w:cs="Courier New"/>
          <w:szCs w:val="16"/>
        </w:rPr>
        <w:t>bject,</w:t>
      </w:r>
    </w:p>
    <w:p w14:paraId="0D8EA652" w14:textId="77777777" w:rsidR="00BA0AAB" w:rsidRPr="009D19EA" w:rsidRDefault="00BA0AAB" w:rsidP="00BA0AAB">
      <w:pPr>
        <w:pStyle w:val="PL"/>
        <w:rPr>
          <w:rFonts w:eastAsia="SimSun" w:cs="Courier New"/>
          <w:szCs w:val="16"/>
        </w:rPr>
      </w:pPr>
      <w:r w:rsidRPr="009D19EA">
        <w:rPr>
          <w:rFonts w:eastAsia="SimSun" w:cs="Courier New"/>
          <w:szCs w:val="16"/>
        </w:rPr>
        <w:t xml:space="preserve">         in BasicCMIRPConstDefs::SearchControl search</w:t>
      </w:r>
      <w:r>
        <w:rPr>
          <w:rFonts w:eastAsia="SimSun" w:cs="Courier New"/>
          <w:szCs w:val="16"/>
        </w:rPr>
        <w:t>_c</w:t>
      </w:r>
      <w:r w:rsidRPr="009D19EA">
        <w:rPr>
          <w:rFonts w:eastAsia="SimSun" w:cs="Courier New"/>
          <w:szCs w:val="16"/>
        </w:rPr>
        <w:t>ontrol,</w:t>
      </w:r>
    </w:p>
    <w:p w14:paraId="348F505C" w14:textId="77777777" w:rsidR="00BA0AAB" w:rsidRPr="009D19EA" w:rsidRDefault="00BA0AAB" w:rsidP="00BA0AAB">
      <w:pPr>
        <w:pStyle w:val="PL"/>
        <w:rPr>
          <w:rFonts w:eastAsia="SimSun" w:cs="Courier New"/>
          <w:szCs w:val="16"/>
        </w:rPr>
      </w:pPr>
      <w:r w:rsidRPr="009D19EA">
        <w:rPr>
          <w:rFonts w:eastAsia="SimSun" w:cs="Courier New"/>
          <w:szCs w:val="16"/>
        </w:rPr>
        <w:t xml:space="preserve">         in BasicCMIRPConstDefs::AttributeNameSet requested</w:t>
      </w:r>
      <w:r>
        <w:rPr>
          <w:rFonts w:eastAsia="SimSun" w:cs="Courier New"/>
          <w:szCs w:val="16"/>
        </w:rPr>
        <w:t>_a</w:t>
      </w:r>
      <w:r w:rsidRPr="009D19EA">
        <w:rPr>
          <w:rFonts w:eastAsia="SimSun" w:cs="Courier New"/>
          <w:szCs w:val="16"/>
        </w:rPr>
        <w:t>ttributes)</w:t>
      </w:r>
    </w:p>
    <w:p w14:paraId="790AB894" w14:textId="77777777" w:rsidR="00BA0AAB" w:rsidRPr="009D19EA" w:rsidRDefault="00BA0AAB" w:rsidP="00BA0AAB">
      <w:pPr>
        <w:pStyle w:val="PL"/>
        <w:rPr>
          <w:rFonts w:eastAsia="SimSun" w:cs="Courier New"/>
          <w:szCs w:val="16"/>
        </w:rPr>
      </w:pPr>
      <w:r w:rsidRPr="009D19EA">
        <w:rPr>
          <w:rFonts w:eastAsia="SimSun" w:cs="Courier New"/>
          <w:szCs w:val="16"/>
        </w:rPr>
        <w:t xml:space="preserve">      raises (</w:t>
      </w:r>
    </w:p>
    <w:p w14:paraId="2B57F9D5" w14:textId="77777777" w:rsidR="00BA0AAB" w:rsidRDefault="00BA0AAB" w:rsidP="00BA0AAB">
      <w:pPr>
        <w:pStyle w:val="PL"/>
        <w:rPr>
          <w:rFonts w:eastAsia="SimSun" w:cs="Courier New"/>
          <w:szCs w:val="16"/>
        </w:rPr>
      </w:pPr>
      <w:r w:rsidRPr="009D19EA">
        <w:rPr>
          <w:rFonts w:eastAsia="SimSun" w:cs="Courier New"/>
          <w:szCs w:val="16"/>
        </w:rPr>
        <w:t xml:space="preserve">         FindManagedObjects,</w:t>
      </w:r>
    </w:p>
    <w:p w14:paraId="691821CA"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r>
        <w:rPr>
          <w:rFonts w:eastAsia="SimSun" w:cs="Courier New"/>
          <w:szCs w:val="16"/>
        </w:rPr>
        <w:t>GenericIRPManagementSystem::ParameterNotSupported</w:t>
      </w:r>
      <w:r w:rsidRPr="009D19EA">
        <w:rPr>
          <w:rFonts w:eastAsia="SimSun" w:cs="Courier New"/>
          <w:szCs w:val="16"/>
        </w:rPr>
        <w:t>,</w:t>
      </w:r>
    </w:p>
    <w:p w14:paraId="5DD5322D"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r>
        <w:rPr>
          <w:rFonts w:eastAsia="SimSun" w:cs="Courier New"/>
          <w:szCs w:val="16"/>
        </w:rPr>
        <w:t>GenericIRPManagementSystem::InvalidParameter</w:t>
      </w:r>
      <w:r w:rsidRPr="009D19EA">
        <w:rPr>
          <w:rFonts w:eastAsia="SimSun" w:cs="Courier New"/>
          <w:szCs w:val="16"/>
        </w:rPr>
        <w:t>,</w:t>
      </w:r>
    </w:p>
    <w:p w14:paraId="56F2C27C"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r>
        <w:rPr>
          <w:rFonts w:eastAsia="SimSun" w:cs="Courier New"/>
          <w:szCs w:val="16"/>
        </w:rPr>
        <w:t>GenericIRPManagementSystem::ValueNotSupported</w:t>
      </w:r>
      <w:r w:rsidRPr="009D19EA">
        <w:rPr>
          <w:rFonts w:eastAsia="SimSun" w:cs="Courier New"/>
          <w:szCs w:val="16"/>
        </w:rPr>
        <w:t>,</w:t>
      </w:r>
    </w:p>
    <w:p w14:paraId="3A1BFC98"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r>
        <w:rPr>
          <w:rFonts w:eastAsia="SimSun" w:cs="Courier New"/>
          <w:szCs w:val="16"/>
        </w:rPr>
        <w:t>GenericIRPManagementSystem::OperationNotSupported</w:t>
      </w:r>
      <w:r w:rsidRPr="009D19EA">
        <w:rPr>
          <w:rFonts w:eastAsia="SimSun" w:cs="Courier New"/>
          <w:szCs w:val="16"/>
        </w:rPr>
        <w:t>,</w:t>
      </w:r>
    </w:p>
    <w:p w14:paraId="5EB61C1F" w14:textId="77777777" w:rsidR="00BA0AAB" w:rsidRPr="009D19EA" w:rsidRDefault="00BA0AAB" w:rsidP="00BA0AAB">
      <w:pPr>
        <w:pStyle w:val="PL"/>
        <w:rPr>
          <w:rFonts w:eastAsia="SimSun" w:cs="Courier New"/>
          <w:szCs w:val="16"/>
        </w:rPr>
      </w:pPr>
      <w:r w:rsidRPr="009D19EA">
        <w:rPr>
          <w:rFonts w:eastAsia="SimSun" w:cs="Courier New"/>
          <w:szCs w:val="16"/>
        </w:rPr>
        <w:t xml:space="preserve">         UndefinedMOException,</w:t>
      </w:r>
    </w:p>
    <w:p w14:paraId="0B61C75A" w14:textId="77777777" w:rsidR="00BA0AAB" w:rsidRPr="009D19EA" w:rsidRDefault="00BA0AAB" w:rsidP="00BA0AAB">
      <w:pPr>
        <w:pStyle w:val="PL"/>
        <w:rPr>
          <w:rFonts w:eastAsia="SimSun" w:cs="Courier New"/>
          <w:szCs w:val="16"/>
        </w:rPr>
      </w:pPr>
      <w:r w:rsidRPr="009D19EA">
        <w:rPr>
          <w:rFonts w:eastAsia="SimSun" w:cs="Courier New"/>
          <w:szCs w:val="16"/>
        </w:rPr>
        <w:t xml:space="preserve">         IllegalDNFormatException,</w:t>
      </w:r>
    </w:p>
    <w:p w14:paraId="4129855D" w14:textId="77777777" w:rsidR="00BA0AAB" w:rsidRPr="009D19EA" w:rsidRDefault="00BA0AAB" w:rsidP="00BA0AAB">
      <w:pPr>
        <w:pStyle w:val="PL"/>
        <w:rPr>
          <w:rFonts w:eastAsia="SimSun" w:cs="Courier New"/>
          <w:szCs w:val="16"/>
        </w:rPr>
      </w:pPr>
      <w:r w:rsidRPr="009D19EA">
        <w:rPr>
          <w:rFonts w:eastAsia="SimSun" w:cs="Courier New"/>
          <w:szCs w:val="16"/>
        </w:rPr>
        <w:t xml:space="preserve">         UndefinedScopeException,</w:t>
      </w:r>
    </w:p>
    <w:p w14:paraId="70EE0711" w14:textId="77777777" w:rsidR="00BA0AAB" w:rsidRPr="009D19EA" w:rsidRDefault="00BA0AAB" w:rsidP="00BA0AAB">
      <w:pPr>
        <w:pStyle w:val="PL"/>
        <w:rPr>
          <w:rFonts w:eastAsia="SimSun" w:cs="Courier New"/>
          <w:szCs w:val="16"/>
        </w:rPr>
      </w:pPr>
      <w:r w:rsidRPr="009D19EA">
        <w:rPr>
          <w:rFonts w:eastAsia="SimSun" w:cs="Courier New"/>
          <w:szCs w:val="16"/>
        </w:rPr>
        <w:t xml:space="preserve">         IllegalScopeTypeException,</w:t>
      </w:r>
    </w:p>
    <w:p w14:paraId="7691FF8C" w14:textId="77777777" w:rsidR="00BA0AAB" w:rsidRPr="009D19EA" w:rsidRDefault="00BA0AAB" w:rsidP="00BA0AAB">
      <w:pPr>
        <w:pStyle w:val="PL"/>
        <w:rPr>
          <w:rFonts w:eastAsia="SimSun" w:cs="Courier New"/>
          <w:szCs w:val="16"/>
        </w:rPr>
      </w:pPr>
      <w:r w:rsidRPr="009D19EA">
        <w:rPr>
          <w:rFonts w:eastAsia="SimSun" w:cs="Courier New"/>
          <w:szCs w:val="16"/>
        </w:rPr>
        <w:t xml:space="preserve">         IllegalScopeLevelException,</w:t>
      </w:r>
    </w:p>
    <w:p w14:paraId="5A059F1C" w14:textId="77777777" w:rsidR="00BA0AAB" w:rsidRPr="009D19EA" w:rsidRDefault="00BA0AAB" w:rsidP="00BA0AAB">
      <w:pPr>
        <w:pStyle w:val="PL"/>
        <w:rPr>
          <w:rFonts w:eastAsia="SimSun" w:cs="Courier New"/>
          <w:szCs w:val="16"/>
        </w:rPr>
      </w:pPr>
      <w:r w:rsidRPr="009D19EA">
        <w:rPr>
          <w:rFonts w:eastAsia="SimSun" w:cs="Courier New"/>
          <w:szCs w:val="16"/>
        </w:rPr>
        <w:t xml:space="preserve">         IllegalFilterFormatException,</w:t>
      </w:r>
    </w:p>
    <w:p w14:paraId="24B5DBC0" w14:textId="77777777" w:rsidR="00BA0AAB" w:rsidRPr="009D19EA" w:rsidRDefault="00BA0AAB" w:rsidP="00BA0AAB">
      <w:pPr>
        <w:pStyle w:val="PL"/>
        <w:rPr>
          <w:rFonts w:eastAsia="SimSun" w:cs="Courier New"/>
          <w:szCs w:val="16"/>
        </w:rPr>
      </w:pPr>
      <w:r w:rsidRPr="009D19EA">
        <w:rPr>
          <w:rFonts w:eastAsia="SimSun" w:cs="Courier New"/>
          <w:szCs w:val="16"/>
        </w:rPr>
        <w:t xml:space="preserve">         FilterComplexityLimit);</w:t>
      </w:r>
    </w:p>
    <w:p w14:paraId="6FBC21C6" w14:textId="77777777" w:rsidR="00BA0AAB" w:rsidRPr="009D19EA" w:rsidRDefault="00BA0AAB" w:rsidP="00BA0AAB">
      <w:pPr>
        <w:pStyle w:val="PL"/>
        <w:rPr>
          <w:rFonts w:eastAsia="SimSun" w:cs="Courier New"/>
          <w:szCs w:val="16"/>
        </w:rPr>
      </w:pPr>
    </w:p>
    <w:p w14:paraId="1F689EA5"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0B9AE135" w14:textId="77777777" w:rsidR="00BA0AAB" w:rsidRPr="009D19EA" w:rsidRDefault="00BA0AAB" w:rsidP="00BA0AAB">
      <w:pPr>
        <w:pStyle w:val="PL"/>
        <w:rPr>
          <w:rFonts w:eastAsia="SimSun" w:cs="Courier New"/>
          <w:szCs w:val="16"/>
        </w:rPr>
      </w:pPr>
      <w:r w:rsidRPr="009D19EA">
        <w:rPr>
          <w:rFonts w:eastAsia="SimSun" w:cs="Courier New"/>
          <w:szCs w:val="16"/>
        </w:rPr>
        <w:t xml:space="preserve">       * Performs the creation of a MO instance in the MIB maintained</w:t>
      </w:r>
    </w:p>
    <w:p w14:paraId="4FBE69BF" w14:textId="77777777" w:rsidR="00BA0AAB" w:rsidRPr="009D19EA" w:rsidRDefault="00BA0AAB" w:rsidP="00BA0AAB">
      <w:pPr>
        <w:pStyle w:val="PL"/>
        <w:rPr>
          <w:rFonts w:eastAsia="SimSun" w:cs="Courier New"/>
          <w:szCs w:val="16"/>
        </w:rPr>
      </w:pPr>
      <w:r w:rsidRPr="009D19EA">
        <w:rPr>
          <w:rFonts w:eastAsia="SimSun" w:cs="Courier New"/>
          <w:szCs w:val="16"/>
        </w:rPr>
        <w:t xml:space="preserve">       * by the IRPAgent.</w:t>
      </w:r>
    </w:p>
    <w:p w14:paraId="56EBA6C4"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29699A00" w14:textId="77777777" w:rsidR="00BA0AAB" w:rsidRPr="009D19EA" w:rsidRDefault="00BA0AAB" w:rsidP="00BA0AAB">
      <w:pPr>
        <w:pStyle w:val="PL"/>
        <w:rPr>
          <w:rFonts w:eastAsia="SimSun" w:cs="Courier New"/>
          <w:szCs w:val="16"/>
        </w:rPr>
      </w:pPr>
      <w:r w:rsidRPr="009D19EA">
        <w:rPr>
          <w:rFonts w:eastAsia="SimSun" w:cs="Courier New"/>
          <w:szCs w:val="16"/>
        </w:rPr>
        <w:t xml:space="preserve">       * @parm object</w:t>
      </w:r>
      <w:r>
        <w:rPr>
          <w:rFonts w:eastAsia="SimSun" w:cs="Courier New"/>
          <w:szCs w:val="16"/>
        </w:rPr>
        <w:t>_n</w:t>
      </w:r>
      <w:r w:rsidRPr="009D19EA">
        <w:rPr>
          <w:rFonts w:eastAsia="SimSun" w:cs="Courier New"/>
          <w:szCs w:val="16"/>
        </w:rPr>
        <w:t>ame: the distinguished name of the MO to create.</w:t>
      </w:r>
    </w:p>
    <w:p w14:paraId="5345C1F3" w14:textId="77777777" w:rsidR="00BA0AAB" w:rsidRPr="009D19EA" w:rsidRDefault="00BA0AAB" w:rsidP="00BA0AAB">
      <w:pPr>
        <w:pStyle w:val="PL"/>
        <w:rPr>
          <w:rFonts w:eastAsia="SimSun" w:cs="Courier New"/>
          <w:szCs w:val="16"/>
        </w:rPr>
      </w:pPr>
      <w:r w:rsidRPr="009D19EA">
        <w:rPr>
          <w:rFonts w:eastAsia="SimSun" w:cs="Courier New"/>
          <w:szCs w:val="16"/>
        </w:rPr>
        <w:t xml:space="preserve">       * @parm reference</w:t>
      </w:r>
      <w:r>
        <w:rPr>
          <w:rFonts w:eastAsia="SimSun" w:cs="Courier New"/>
          <w:szCs w:val="16"/>
        </w:rPr>
        <w:t>_o</w:t>
      </w:r>
      <w:r w:rsidRPr="009D19EA">
        <w:rPr>
          <w:rFonts w:eastAsia="SimSun" w:cs="Courier New"/>
          <w:szCs w:val="16"/>
        </w:rPr>
        <w:t>bject: the distinguished name of a reference MO.</w:t>
      </w:r>
    </w:p>
    <w:p w14:paraId="362E59D9" w14:textId="77777777" w:rsidR="00BA0AAB" w:rsidRPr="009D19EA" w:rsidRDefault="00BA0AAB" w:rsidP="00BA0AAB">
      <w:pPr>
        <w:pStyle w:val="PL"/>
        <w:rPr>
          <w:rFonts w:eastAsia="SimSun" w:cs="Courier New"/>
          <w:szCs w:val="16"/>
        </w:rPr>
      </w:pPr>
      <w:r w:rsidRPr="009D19EA">
        <w:rPr>
          <w:rFonts w:eastAsia="SimSun" w:cs="Courier New"/>
          <w:szCs w:val="16"/>
        </w:rPr>
        <w:t xml:space="preserve">       * @parm attributes: in input, initial attribute values for the MO to</w:t>
      </w:r>
    </w:p>
    <w:p w14:paraId="2B39BA1E" w14:textId="77777777" w:rsidR="00BA0AAB" w:rsidRPr="009D19EA" w:rsidRDefault="00BA0AAB" w:rsidP="00BA0AAB">
      <w:pPr>
        <w:pStyle w:val="PL"/>
        <w:rPr>
          <w:rFonts w:eastAsia="SimSun" w:cs="Courier New"/>
          <w:szCs w:val="16"/>
        </w:rPr>
      </w:pPr>
      <w:r w:rsidRPr="009D19EA">
        <w:rPr>
          <w:rFonts w:eastAsia="SimSun" w:cs="Courier New"/>
          <w:szCs w:val="16"/>
        </w:rPr>
        <w:t xml:space="preserve">       *   create; in output, actual attribute values of the created MO.</w:t>
      </w:r>
    </w:p>
    <w:p w14:paraId="60A5D408" w14:textId="77777777" w:rsidR="00BA0AAB" w:rsidRPr="009D19EA" w:rsidRDefault="00BA0AAB" w:rsidP="00BA0AAB">
      <w:pPr>
        <w:pStyle w:val="PL"/>
        <w:rPr>
          <w:rFonts w:eastAsia="SimSun" w:cs="Courier New"/>
          <w:szCs w:val="16"/>
        </w:rPr>
      </w:pPr>
      <w:r w:rsidRPr="009D19EA">
        <w:rPr>
          <w:rFonts w:eastAsia="SimSun" w:cs="Courier New"/>
          <w:szCs w:val="16"/>
        </w:rPr>
        <w:t xml:space="preserve">       * @parm attribute</w:t>
      </w:r>
      <w:r>
        <w:rPr>
          <w:rFonts w:eastAsia="SimSun" w:cs="Courier New"/>
          <w:szCs w:val="16"/>
        </w:rPr>
        <w:t>_e</w:t>
      </w:r>
      <w:r w:rsidRPr="009D19EA">
        <w:rPr>
          <w:rFonts w:eastAsia="SimSun" w:cs="Courier New"/>
          <w:szCs w:val="16"/>
        </w:rPr>
        <w:t>rrors: errors, related to attributes, that caused the</w:t>
      </w:r>
    </w:p>
    <w:p w14:paraId="54C42D84" w14:textId="77777777" w:rsidR="00BA0AAB" w:rsidRPr="009D19EA" w:rsidRDefault="00BA0AAB" w:rsidP="00BA0AAB">
      <w:pPr>
        <w:pStyle w:val="PL"/>
        <w:rPr>
          <w:rFonts w:eastAsia="SimSun" w:cs="Courier New"/>
          <w:szCs w:val="16"/>
        </w:rPr>
      </w:pPr>
      <w:r w:rsidRPr="009D19EA">
        <w:rPr>
          <w:rFonts w:eastAsia="SimSun" w:cs="Courier New"/>
          <w:szCs w:val="16"/>
        </w:rPr>
        <w:t xml:space="preserve">       *   creation of the MO to fail.</w:t>
      </w:r>
    </w:p>
    <w:p w14:paraId="05130F67"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47428BDA"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w:t>
      </w:r>
      <w:r>
        <w:rPr>
          <w:rFonts w:eastAsia="SimSun" w:cs="Courier New"/>
          <w:szCs w:val="16"/>
        </w:rPr>
        <w:t>GenericIRPManagementSystem::OperationNotSupported</w:t>
      </w:r>
      <w:r w:rsidRPr="009D19EA">
        <w:rPr>
          <w:rFonts w:eastAsia="SimSun" w:cs="Courier New"/>
          <w:szCs w:val="16"/>
        </w:rPr>
        <w:t>: The operation</w:t>
      </w:r>
    </w:p>
    <w:p w14:paraId="5EFC1531" w14:textId="77777777" w:rsidR="00BA0AAB" w:rsidRPr="009D19EA" w:rsidRDefault="00BA0AAB" w:rsidP="00BA0AAB">
      <w:pPr>
        <w:pStyle w:val="PL"/>
        <w:rPr>
          <w:rFonts w:eastAsia="SimSun" w:cs="Courier New"/>
          <w:szCs w:val="16"/>
        </w:rPr>
      </w:pPr>
      <w:r w:rsidRPr="009D19EA">
        <w:rPr>
          <w:rFonts w:eastAsia="SimSun" w:cs="Courier New"/>
          <w:szCs w:val="16"/>
        </w:rPr>
        <w:t xml:space="preserve">       *   is not supported.</w:t>
      </w:r>
    </w:p>
    <w:p w14:paraId="07C5E154"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w:t>
      </w:r>
      <w:r>
        <w:rPr>
          <w:rFonts w:eastAsia="SimSun" w:cs="Courier New"/>
          <w:szCs w:val="16"/>
        </w:rPr>
        <w:t>GenericIRPManagementSystem::ParameterNotSupported</w:t>
      </w:r>
      <w:r w:rsidRPr="009D19EA">
        <w:rPr>
          <w:rFonts w:eastAsia="SimSun" w:cs="Courier New"/>
          <w:szCs w:val="16"/>
        </w:rPr>
        <w:t>: An optional</w:t>
      </w:r>
    </w:p>
    <w:p w14:paraId="4D6215E7" w14:textId="77777777" w:rsidR="00BA0AAB" w:rsidRPr="009D19EA" w:rsidRDefault="00BA0AAB" w:rsidP="00BA0AAB">
      <w:pPr>
        <w:pStyle w:val="PL"/>
        <w:rPr>
          <w:rFonts w:eastAsia="SimSun" w:cs="Courier New"/>
          <w:szCs w:val="16"/>
        </w:rPr>
      </w:pPr>
      <w:r w:rsidRPr="009D19EA">
        <w:rPr>
          <w:rFonts w:eastAsia="SimSun" w:cs="Courier New"/>
          <w:szCs w:val="16"/>
        </w:rPr>
        <w:t xml:space="preserve">       *   parameter is not supported.</w:t>
      </w:r>
    </w:p>
    <w:p w14:paraId="46EF1636"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w:t>
      </w:r>
      <w:r>
        <w:rPr>
          <w:rFonts w:eastAsia="SimSun" w:cs="Courier New"/>
          <w:szCs w:val="16"/>
        </w:rPr>
        <w:t>GenericIRPManagementSystem::InvalidParameter</w:t>
      </w:r>
      <w:r w:rsidRPr="009D19EA">
        <w:rPr>
          <w:rFonts w:eastAsia="SimSun" w:cs="Courier New"/>
          <w:szCs w:val="16"/>
        </w:rPr>
        <w:t>: An invalid</w:t>
      </w:r>
    </w:p>
    <w:p w14:paraId="5D33E08B" w14:textId="77777777" w:rsidR="00BA0AAB" w:rsidRPr="009D19EA" w:rsidRDefault="00BA0AAB" w:rsidP="00BA0AAB">
      <w:pPr>
        <w:pStyle w:val="PL"/>
        <w:rPr>
          <w:rFonts w:eastAsia="SimSun" w:cs="Courier New"/>
          <w:szCs w:val="16"/>
        </w:rPr>
      </w:pPr>
      <w:r w:rsidRPr="009D19EA">
        <w:rPr>
          <w:rFonts w:eastAsia="SimSun" w:cs="Courier New"/>
          <w:szCs w:val="16"/>
        </w:rPr>
        <w:t xml:space="preserve">       *   parameter value has been provided.</w:t>
      </w:r>
    </w:p>
    <w:p w14:paraId="2A3A26EA"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UndefinedMOException: The MO does not exist.</w:t>
      </w:r>
    </w:p>
    <w:p w14:paraId="13F3A080"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IllegalDNFormatException: The DN syntax string is malformed.</w:t>
      </w:r>
    </w:p>
    <w:p w14:paraId="0460F88A"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DuplicateMO: A MO already exist with the same DN as the one</w:t>
      </w:r>
    </w:p>
    <w:p w14:paraId="172B75CA" w14:textId="77777777" w:rsidR="00BA0AAB" w:rsidRPr="009D19EA" w:rsidRDefault="00BA0AAB" w:rsidP="00BA0AAB">
      <w:pPr>
        <w:pStyle w:val="PL"/>
        <w:rPr>
          <w:rFonts w:eastAsia="SimSun" w:cs="Courier New"/>
          <w:szCs w:val="16"/>
        </w:rPr>
      </w:pPr>
      <w:r w:rsidRPr="009D19EA">
        <w:rPr>
          <w:rFonts w:eastAsia="SimSun" w:cs="Courier New"/>
          <w:szCs w:val="16"/>
        </w:rPr>
        <w:t xml:space="preserve">       *   to create.</w:t>
      </w:r>
    </w:p>
    <w:p w14:paraId="79528DF0"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CreateNotAllowed: The creation of the MO is not allowed.</w:t>
      </w:r>
    </w:p>
    <w:p w14:paraId="6F1C1BEF"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ObjectClassMismatch: The object class of the MO to create does</w:t>
      </w:r>
    </w:p>
    <w:p w14:paraId="24688175" w14:textId="77777777" w:rsidR="00BA0AAB" w:rsidRPr="009D19EA" w:rsidRDefault="00BA0AAB" w:rsidP="00BA0AAB">
      <w:pPr>
        <w:pStyle w:val="PL"/>
        <w:rPr>
          <w:rFonts w:eastAsia="SimSun" w:cs="Courier New"/>
          <w:szCs w:val="16"/>
        </w:rPr>
      </w:pPr>
      <w:r w:rsidRPr="009D19EA">
        <w:rPr>
          <w:rFonts w:eastAsia="SimSun" w:cs="Courier New"/>
          <w:szCs w:val="16"/>
        </w:rPr>
        <w:t xml:space="preserve">       *   not match with the object class of the provided reference MO.</w:t>
      </w:r>
    </w:p>
    <w:p w14:paraId="583B330E"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NoSuchObjectClass: The class of the object to create is not</w:t>
      </w:r>
    </w:p>
    <w:p w14:paraId="722279D9" w14:textId="77777777" w:rsidR="00BA0AAB" w:rsidRPr="009D19EA" w:rsidRDefault="00BA0AAB" w:rsidP="00BA0AAB">
      <w:pPr>
        <w:pStyle w:val="PL"/>
        <w:rPr>
          <w:rFonts w:eastAsia="SimSun" w:cs="Courier New"/>
          <w:szCs w:val="16"/>
        </w:rPr>
      </w:pPr>
      <w:r w:rsidRPr="009D19EA">
        <w:rPr>
          <w:rFonts w:eastAsia="SimSun" w:cs="Courier New"/>
          <w:szCs w:val="16"/>
        </w:rPr>
        <w:t xml:space="preserve">       *   recognized.</w:t>
      </w:r>
    </w:p>
    <w:p w14:paraId="2FA96AE6"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ParentObjectDoesNotExist: The parent MO instance of the</w:t>
      </w:r>
    </w:p>
    <w:p w14:paraId="1176D725" w14:textId="77777777" w:rsidR="00BA0AAB" w:rsidRPr="009D19EA" w:rsidRDefault="00BA0AAB" w:rsidP="00BA0AAB">
      <w:pPr>
        <w:pStyle w:val="PL"/>
        <w:rPr>
          <w:rFonts w:eastAsia="SimSun" w:cs="Courier New"/>
          <w:szCs w:val="16"/>
        </w:rPr>
      </w:pPr>
      <w:r w:rsidRPr="009D19EA">
        <w:rPr>
          <w:rFonts w:eastAsia="SimSun" w:cs="Courier New"/>
          <w:szCs w:val="16"/>
        </w:rPr>
        <w:lastRenderedPageBreak/>
        <w:t xml:space="preserve">       *  ManagedEntity specified to be created does not exist.</w:t>
      </w:r>
    </w:p>
    <w:p w14:paraId="172854E6"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014DC6B6" w14:textId="77777777" w:rsidR="00BA0AAB" w:rsidRPr="009D19EA" w:rsidRDefault="00BA0AAB" w:rsidP="00BA0AAB">
      <w:pPr>
        <w:pStyle w:val="PL"/>
        <w:rPr>
          <w:rFonts w:eastAsia="SimSun" w:cs="Courier New"/>
          <w:szCs w:val="16"/>
        </w:rPr>
      </w:pPr>
      <w:r w:rsidRPr="009D19EA">
        <w:rPr>
          <w:rFonts w:eastAsia="SimSun" w:cs="Courier New"/>
          <w:szCs w:val="16"/>
        </w:rPr>
        <w:t xml:space="preserve">      void create_managed_object (</w:t>
      </w:r>
    </w:p>
    <w:p w14:paraId="1FCCEEB7" w14:textId="77777777" w:rsidR="00BA0AAB" w:rsidRPr="009D19EA" w:rsidRDefault="00BA0AAB" w:rsidP="00BA0AAB">
      <w:pPr>
        <w:pStyle w:val="PL"/>
        <w:rPr>
          <w:rFonts w:eastAsia="SimSun" w:cs="Courier New"/>
          <w:szCs w:val="16"/>
        </w:rPr>
      </w:pPr>
      <w:r w:rsidRPr="009D19EA">
        <w:rPr>
          <w:rFonts w:eastAsia="SimSun" w:cs="Courier New"/>
          <w:szCs w:val="16"/>
        </w:rPr>
        <w:t xml:space="preserve">         in </w:t>
      </w:r>
      <w:r w:rsidRPr="00D75038">
        <w:rPr>
          <w:snapToGrid w:val="0"/>
        </w:rPr>
        <w:t>GenericIRPManagementConstDefs</w:t>
      </w:r>
      <w:r w:rsidRPr="009D19EA">
        <w:rPr>
          <w:rFonts w:eastAsia="SimSun" w:cs="Courier New"/>
          <w:szCs w:val="16"/>
        </w:rPr>
        <w:t>::DN object</w:t>
      </w:r>
      <w:r>
        <w:rPr>
          <w:rFonts w:eastAsia="SimSun" w:cs="Courier New"/>
          <w:szCs w:val="16"/>
        </w:rPr>
        <w:t>_n</w:t>
      </w:r>
      <w:r w:rsidRPr="009D19EA">
        <w:rPr>
          <w:rFonts w:eastAsia="SimSun" w:cs="Courier New"/>
          <w:szCs w:val="16"/>
        </w:rPr>
        <w:t>ame,</w:t>
      </w:r>
    </w:p>
    <w:p w14:paraId="13EE979C" w14:textId="77777777" w:rsidR="00BA0AAB" w:rsidRPr="009D19EA" w:rsidRDefault="00BA0AAB" w:rsidP="00BA0AAB">
      <w:pPr>
        <w:pStyle w:val="PL"/>
        <w:rPr>
          <w:rFonts w:eastAsia="SimSun" w:cs="Courier New"/>
          <w:szCs w:val="16"/>
        </w:rPr>
      </w:pPr>
      <w:r w:rsidRPr="009D19EA">
        <w:rPr>
          <w:rFonts w:eastAsia="SimSun" w:cs="Courier New"/>
          <w:szCs w:val="16"/>
        </w:rPr>
        <w:t xml:space="preserve">         in </w:t>
      </w:r>
      <w:r w:rsidRPr="00D75038">
        <w:rPr>
          <w:snapToGrid w:val="0"/>
        </w:rPr>
        <w:t>GenericIRPManagementConstDefs</w:t>
      </w:r>
      <w:r w:rsidRPr="009D19EA">
        <w:rPr>
          <w:rFonts w:eastAsia="SimSun" w:cs="Courier New"/>
          <w:szCs w:val="16"/>
        </w:rPr>
        <w:t>::DN reference</w:t>
      </w:r>
      <w:r>
        <w:rPr>
          <w:rFonts w:eastAsia="SimSun" w:cs="Courier New"/>
          <w:szCs w:val="16"/>
        </w:rPr>
        <w:t>_o</w:t>
      </w:r>
      <w:r w:rsidRPr="009D19EA">
        <w:rPr>
          <w:rFonts w:eastAsia="SimSun" w:cs="Courier New"/>
          <w:szCs w:val="16"/>
        </w:rPr>
        <w:t>bject,</w:t>
      </w:r>
    </w:p>
    <w:p w14:paraId="433AF255" w14:textId="77777777" w:rsidR="00BA0AAB" w:rsidRPr="009D19EA" w:rsidRDefault="00BA0AAB" w:rsidP="00BA0AAB">
      <w:pPr>
        <w:pStyle w:val="PL"/>
        <w:rPr>
          <w:rFonts w:eastAsia="SimSun" w:cs="Courier New"/>
          <w:szCs w:val="16"/>
        </w:rPr>
      </w:pPr>
      <w:r w:rsidRPr="009D19EA">
        <w:rPr>
          <w:rFonts w:eastAsia="SimSun" w:cs="Courier New"/>
          <w:szCs w:val="16"/>
        </w:rPr>
        <w:t xml:space="preserve">         inout </w:t>
      </w:r>
      <w:r w:rsidRPr="00D75038">
        <w:rPr>
          <w:snapToGrid w:val="0"/>
        </w:rPr>
        <w:t>GenericIRPManagementConstDefs</w:t>
      </w:r>
      <w:r w:rsidRPr="009D19EA">
        <w:rPr>
          <w:rFonts w:eastAsia="SimSun" w:cs="Courier New"/>
          <w:szCs w:val="16"/>
        </w:rPr>
        <w:t>::MOAttributeSet attributes,</w:t>
      </w:r>
    </w:p>
    <w:p w14:paraId="476F80FB" w14:textId="77777777" w:rsidR="00BA0AAB" w:rsidRPr="009D19EA" w:rsidRDefault="00BA0AAB" w:rsidP="00BA0AAB">
      <w:pPr>
        <w:pStyle w:val="PL"/>
        <w:rPr>
          <w:rFonts w:eastAsia="SimSun" w:cs="Courier New"/>
          <w:szCs w:val="16"/>
        </w:rPr>
      </w:pPr>
      <w:r w:rsidRPr="009D19EA">
        <w:rPr>
          <w:rFonts w:eastAsia="SimSun" w:cs="Courier New"/>
          <w:szCs w:val="16"/>
        </w:rPr>
        <w:t xml:space="preserve">         out BasicCMIRPConstDefs::AttributeErrorSeq attribute</w:t>
      </w:r>
      <w:r>
        <w:rPr>
          <w:rFonts w:eastAsia="SimSun" w:cs="Courier New"/>
          <w:szCs w:val="16"/>
        </w:rPr>
        <w:t>_e</w:t>
      </w:r>
      <w:r w:rsidRPr="009D19EA">
        <w:rPr>
          <w:rFonts w:eastAsia="SimSun" w:cs="Courier New"/>
          <w:szCs w:val="16"/>
        </w:rPr>
        <w:t>rrors</w:t>
      </w:r>
    </w:p>
    <w:p w14:paraId="1BB3F41A"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61A857E5" w14:textId="77777777" w:rsidR="00BA0AAB" w:rsidRPr="009D19EA" w:rsidRDefault="00BA0AAB" w:rsidP="00BA0AAB">
      <w:pPr>
        <w:pStyle w:val="PL"/>
        <w:rPr>
          <w:rFonts w:eastAsia="SimSun" w:cs="Courier New"/>
          <w:szCs w:val="16"/>
        </w:rPr>
      </w:pPr>
      <w:r w:rsidRPr="009D19EA">
        <w:rPr>
          <w:rFonts w:eastAsia="SimSun" w:cs="Courier New"/>
          <w:szCs w:val="16"/>
        </w:rPr>
        <w:t xml:space="preserve">      raises (</w:t>
      </w:r>
    </w:p>
    <w:p w14:paraId="1240CCDA" w14:textId="77777777" w:rsidR="00BA0AAB" w:rsidRPr="009D19EA" w:rsidRDefault="00BA0AAB" w:rsidP="00BA0AAB">
      <w:pPr>
        <w:pStyle w:val="PL"/>
        <w:rPr>
          <w:rFonts w:eastAsia="SimSun" w:cs="Courier New"/>
          <w:szCs w:val="16"/>
        </w:rPr>
      </w:pPr>
      <w:r w:rsidRPr="009D19EA">
        <w:rPr>
          <w:rFonts w:eastAsia="SimSun" w:cs="Courier New"/>
          <w:szCs w:val="16"/>
        </w:rPr>
        <w:t xml:space="preserve">         CreateManagedObject,</w:t>
      </w:r>
    </w:p>
    <w:p w14:paraId="5AFF86CF"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r>
        <w:rPr>
          <w:rFonts w:eastAsia="SimSun" w:cs="Courier New"/>
          <w:szCs w:val="16"/>
        </w:rPr>
        <w:t>GenericIRPManagementSystem::OperationNotSupported</w:t>
      </w:r>
      <w:r w:rsidRPr="009D19EA">
        <w:rPr>
          <w:rFonts w:eastAsia="SimSun" w:cs="Courier New"/>
          <w:szCs w:val="16"/>
        </w:rPr>
        <w:t>,</w:t>
      </w:r>
    </w:p>
    <w:p w14:paraId="17E39535"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r>
        <w:rPr>
          <w:rFonts w:eastAsia="SimSun" w:cs="Courier New"/>
          <w:szCs w:val="16"/>
        </w:rPr>
        <w:t>GenericIRPManagementSystem::ParameterNotSupported</w:t>
      </w:r>
      <w:r w:rsidRPr="009D19EA">
        <w:rPr>
          <w:rFonts w:eastAsia="SimSun" w:cs="Courier New"/>
          <w:szCs w:val="16"/>
        </w:rPr>
        <w:t>,</w:t>
      </w:r>
    </w:p>
    <w:p w14:paraId="10DFDC36"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r>
        <w:rPr>
          <w:rFonts w:eastAsia="SimSun" w:cs="Courier New"/>
          <w:szCs w:val="16"/>
        </w:rPr>
        <w:t>GenericIRPManagementSystem::InvalidParameter</w:t>
      </w:r>
      <w:r w:rsidRPr="009D19EA">
        <w:rPr>
          <w:rFonts w:eastAsia="SimSun" w:cs="Courier New"/>
          <w:szCs w:val="16"/>
        </w:rPr>
        <w:t>,</w:t>
      </w:r>
    </w:p>
    <w:p w14:paraId="770FC1CE" w14:textId="77777777" w:rsidR="00BA0AAB" w:rsidRPr="009D19EA" w:rsidRDefault="00BA0AAB" w:rsidP="00BA0AAB">
      <w:pPr>
        <w:pStyle w:val="PL"/>
        <w:rPr>
          <w:rFonts w:eastAsia="SimSun" w:cs="Courier New"/>
          <w:szCs w:val="16"/>
        </w:rPr>
      </w:pPr>
      <w:r w:rsidRPr="009D19EA">
        <w:rPr>
          <w:rFonts w:eastAsia="SimSun" w:cs="Courier New"/>
          <w:szCs w:val="16"/>
        </w:rPr>
        <w:t xml:space="preserve">         UndefinedMOException,</w:t>
      </w:r>
    </w:p>
    <w:p w14:paraId="328AF2E6" w14:textId="77777777" w:rsidR="00BA0AAB" w:rsidRPr="009D19EA" w:rsidRDefault="00BA0AAB" w:rsidP="00BA0AAB">
      <w:pPr>
        <w:pStyle w:val="PL"/>
        <w:rPr>
          <w:rFonts w:eastAsia="SimSun" w:cs="Courier New"/>
          <w:szCs w:val="16"/>
        </w:rPr>
      </w:pPr>
      <w:r w:rsidRPr="009D19EA">
        <w:rPr>
          <w:rFonts w:eastAsia="SimSun" w:cs="Courier New"/>
          <w:szCs w:val="16"/>
        </w:rPr>
        <w:t xml:space="preserve">         IllegalDNFormatException,</w:t>
      </w:r>
    </w:p>
    <w:p w14:paraId="17952D29" w14:textId="77777777" w:rsidR="00BA0AAB" w:rsidRPr="009D19EA" w:rsidRDefault="00BA0AAB" w:rsidP="00BA0AAB">
      <w:pPr>
        <w:pStyle w:val="PL"/>
        <w:rPr>
          <w:rFonts w:eastAsia="SimSun" w:cs="Courier New"/>
          <w:szCs w:val="16"/>
        </w:rPr>
      </w:pPr>
      <w:r w:rsidRPr="009D19EA">
        <w:rPr>
          <w:rFonts w:eastAsia="SimSun" w:cs="Courier New"/>
          <w:szCs w:val="16"/>
        </w:rPr>
        <w:t xml:space="preserve">         DuplicateMO,</w:t>
      </w:r>
    </w:p>
    <w:p w14:paraId="50F23BEF" w14:textId="77777777" w:rsidR="00BA0AAB" w:rsidRPr="009D19EA" w:rsidRDefault="00BA0AAB" w:rsidP="00BA0AAB">
      <w:pPr>
        <w:pStyle w:val="PL"/>
        <w:rPr>
          <w:rFonts w:eastAsia="SimSun" w:cs="Courier New"/>
          <w:szCs w:val="16"/>
        </w:rPr>
      </w:pPr>
      <w:r w:rsidRPr="009D19EA">
        <w:rPr>
          <w:rFonts w:eastAsia="SimSun" w:cs="Courier New"/>
          <w:szCs w:val="16"/>
        </w:rPr>
        <w:t xml:space="preserve">         CreateNotAllowed,</w:t>
      </w:r>
    </w:p>
    <w:p w14:paraId="77F228F2" w14:textId="77777777" w:rsidR="00BA0AAB" w:rsidRPr="009D19EA" w:rsidRDefault="00BA0AAB" w:rsidP="00BA0AAB">
      <w:pPr>
        <w:pStyle w:val="PL"/>
        <w:rPr>
          <w:rFonts w:eastAsia="SimSun" w:cs="Courier New"/>
          <w:szCs w:val="16"/>
        </w:rPr>
      </w:pPr>
      <w:r w:rsidRPr="009D19EA">
        <w:rPr>
          <w:rFonts w:eastAsia="SimSun" w:cs="Courier New"/>
          <w:szCs w:val="16"/>
        </w:rPr>
        <w:t xml:space="preserve">         ObjectClassMismatch,</w:t>
      </w:r>
    </w:p>
    <w:p w14:paraId="2019C60D" w14:textId="77777777" w:rsidR="00BA0AAB" w:rsidRPr="009D19EA" w:rsidRDefault="00BA0AAB" w:rsidP="00BA0AAB">
      <w:pPr>
        <w:pStyle w:val="PL"/>
        <w:rPr>
          <w:rFonts w:eastAsia="SimSun" w:cs="Courier New"/>
          <w:szCs w:val="16"/>
        </w:rPr>
      </w:pPr>
      <w:r w:rsidRPr="009D19EA">
        <w:rPr>
          <w:rFonts w:eastAsia="SimSun" w:cs="Courier New"/>
          <w:szCs w:val="16"/>
        </w:rPr>
        <w:t xml:space="preserve">         NoSuchObjectClass,</w:t>
      </w:r>
    </w:p>
    <w:p w14:paraId="17CF9733" w14:textId="77777777" w:rsidR="00BA0AAB" w:rsidRPr="009D19EA" w:rsidRDefault="00BA0AAB" w:rsidP="00BA0AAB">
      <w:pPr>
        <w:pStyle w:val="PL"/>
        <w:rPr>
          <w:rFonts w:eastAsia="SimSun" w:cs="Courier New"/>
          <w:szCs w:val="16"/>
        </w:rPr>
      </w:pPr>
      <w:r w:rsidRPr="009D19EA">
        <w:rPr>
          <w:rFonts w:eastAsia="SimSun" w:cs="Courier New"/>
          <w:szCs w:val="16"/>
        </w:rPr>
        <w:t xml:space="preserve">         ParentObjectDoesNotExist);</w:t>
      </w:r>
    </w:p>
    <w:p w14:paraId="11E83507" w14:textId="77777777" w:rsidR="00BA0AAB" w:rsidRPr="009D19EA" w:rsidRDefault="00BA0AAB" w:rsidP="00BA0AAB">
      <w:pPr>
        <w:pStyle w:val="PL"/>
        <w:rPr>
          <w:rFonts w:eastAsia="SimSun" w:cs="Courier New"/>
          <w:szCs w:val="16"/>
        </w:rPr>
      </w:pPr>
    </w:p>
    <w:p w14:paraId="14471B8C"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06F880B6" w14:textId="77777777" w:rsidR="00BA0AAB" w:rsidRPr="009D19EA" w:rsidRDefault="00BA0AAB" w:rsidP="00BA0AAB">
      <w:pPr>
        <w:pStyle w:val="PL"/>
        <w:rPr>
          <w:rFonts w:eastAsia="SimSun" w:cs="Courier New"/>
          <w:szCs w:val="16"/>
        </w:rPr>
      </w:pPr>
      <w:r w:rsidRPr="009D19EA">
        <w:rPr>
          <w:rFonts w:eastAsia="SimSun" w:cs="Courier New"/>
          <w:szCs w:val="16"/>
        </w:rPr>
        <w:t xml:space="preserve">       * Performs the deletion of one or more MO instances from the MIB</w:t>
      </w:r>
    </w:p>
    <w:p w14:paraId="066E7819" w14:textId="77777777" w:rsidR="00BA0AAB" w:rsidRPr="009D19EA" w:rsidRDefault="00BA0AAB" w:rsidP="00BA0AAB">
      <w:pPr>
        <w:pStyle w:val="PL"/>
        <w:rPr>
          <w:rFonts w:eastAsia="SimSun" w:cs="Courier New"/>
          <w:szCs w:val="16"/>
        </w:rPr>
      </w:pPr>
      <w:r w:rsidRPr="009D19EA">
        <w:rPr>
          <w:rFonts w:eastAsia="SimSun" w:cs="Courier New"/>
          <w:szCs w:val="16"/>
        </w:rPr>
        <w:t xml:space="preserve">       * maintained by the IRPAgent, using a SearchControl to control the</w:t>
      </w:r>
    </w:p>
    <w:p w14:paraId="5702107A" w14:textId="77777777" w:rsidR="00BA0AAB" w:rsidRPr="009D19EA" w:rsidRDefault="00BA0AAB" w:rsidP="00BA0AAB">
      <w:pPr>
        <w:pStyle w:val="PL"/>
        <w:rPr>
          <w:rFonts w:eastAsia="SimSun" w:cs="Courier New"/>
          <w:szCs w:val="16"/>
        </w:rPr>
      </w:pPr>
      <w:r w:rsidRPr="009D19EA">
        <w:rPr>
          <w:rFonts w:eastAsia="SimSun" w:cs="Courier New"/>
          <w:szCs w:val="16"/>
        </w:rPr>
        <w:t xml:space="preserve">       * instances to be deleted.</w:t>
      </w:r>
    </w:p>
    <w:p w14:paraId="053EF769"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5BA61783" w14:textId="77777777" w:rsidR="00BA0AAB" w:rsidRPr="009D19EA" w:rsidRDefault="00BA0AAB" w:rsidP="00BA0AAB">
      <w:pPr>
        <w:pStyle w:val="PL"/>
        <w:rPr>
          <w:rFonts w:eastAsia="SimSun" w:cs="Courier New"/>
          <w:szCs w:val="16"/>
        </w:rPr>
      </w:pPr>
      <w:r w:rsidRPr="009D19EA">
        <w:rPr>
          <w:rFonts w:eastAsia="SimSun" w:cs="Courier New"/>
          <w:szCs w:val="16"/>
        </w:rPr>
        <w:t xml:space="preserve">       * All MOs in the scope constitute a set that the filter works on.</w:t>
      </w:r>
    </w:p>
    <w:p w14:paraId="0DE0E86A" w14:textId="77777777" w:rsidR="00BA0AAB" w:rsidRPr="009D19EA" w:rsidRDefault="00BA0AAB" w:rsidP="00BA0AAB">
      <w:pPr>
        <w:pStyle w:val="PL"/>
        <w:rPr>
          <w:rFonts w:eastAsia="SimSun" w:cs="Courier New"/>
          <w:szCs w:val="16"/>
        </w:rPr>
      </w:pPr>
      <w:r w:rsidRPr="009D19EA">
        <w:rPr>
          <w:rFonts w:eastAsia="SimSun" w:cs="Courier New"/>
          <w:szCs w:val="16"/>
        </w:rPr>
        <w:t xml:space="preserve">       * All matched MOs will be deleted by this operation.</w:t>
      </w:r>
    </w:p>
    <w:p w14:paraId="0840EC99" w14:textId="77777777" w:rsidR="00BA0AAB" w:rsidRPr="009D19EA" w:rsidRDefault="00BA0AAB" w:rsidP="00BA0AAB">
      <w:pPr>
        <w:pStyle w:val="PL"/>
        <w:rPr>
          <w:rFonts w:eastAsia="SimSun" w:cs="Courier New"/>
          <w:szCs w:val="16"/>
        </w:rPr>
      </w:pPr>
      <w:r w:rsidRPr="009D19EA">
        <w:rPr>
          <w:rFonts w:eastAsia="SimSun" w:cs="Courier New"/>
          <w:szCs w:val="16"/>
        </w:rPr>
        <w:t xml:space="preserve">       * The returned DeleteResultIterator is used to retrieve the DNs of the</w:t>
      </w:r>
    </w:p>
    <w:p w14:paraId="3DC16500" w14:textId="77777777" w:rsidR="00BA0AAB" w:rsidRPr="009D19EA" w:rsidRDefault="00BA0AAB" w:rsidP="00BA0AAB">
      <w:pPr>
        <w:pStyle w:val="PL"/>
        <w:rPr>
          <w:rFonts w:eastAsia="SimSun" w:cs="Courier New"/>
          <w:szCs w:val="16"/>
        </w:rPr>
      </w:pPr>
      <w:r w:rsidRPr="009D19EA">
        <w:rPr>
          <w:rFonts w:eastAsia="SimSun" w:cs="Courier New"/>
          <w:szCs w:val="16"/>
        </w:rPr>
        <w:t xml:space="preserve">       * MOs deleted and the errors that may have occurred preventing deletion</w:t>
      </w:r>
    </w:p>
    <w:p w14:paraId="3F4C8C6A" w14:textId="77777777" w:rsidR="00BA0AAB" w:rsidRPr="009D19EA" w:rsidRDefault="00BA0AAB" w:rsidP="00BA0AAB">
      <w:pPr>
        <w:pStyle w:val="PL"/>
        <w:rPr>
          <w:rFonts w:eastAsia="SimSun" w:cs="Courier New"/>
          <w:szCs w:val="16"/>
        </w:rPr>
      </w:pPr>
      <w:r w:rsidRPr="009D19EA">
        <w:rPr>
          <w:rFonts w:eastAsia="SimSun" w:cs="Courier New"/>
          <w:szCs w:val="16"/>
        </w:rPr>
        <w:t xml:space="preserve">       * of some MOs.</w:t>
      </w:r>
    </w:p>
    <w:p w14:paraId="76B3890F" w14:textId="77777777" w:rsidR="00BA0AAB" w:rsidRPr="009D19EA" w:rsidRDefault="00BA0AAB" w:rsidP="00BA0AAB">
      <w:pPr>
        <w:pStyle w:val="PL"/>
        <w:rPr>
          <w:rFonts w:eastAsia="SimSun" w:cs="Courier New"/>
          <w:szCs w:val="16"/>
        </w:rPr>
      </w:pPr>
      <w:r w:rsidRPr="009D19EA">
        <w:rPr>
          <w:rFonts w:eastAsia="SimSun" w:cs="Courier New"/>
          <w:szCs w:val="16"/>
        </w:rPr>
        <w:t xml:space="preserve">       * For the special case when no managed objects are matched in</w:t>
      </w:r>
    </w:p>
    <w:p w14:paraId="609DFA62" w14:textId="77777777" w:rsidR="00BA0AAB" w:rsidRPr="009D19EA" w:rsidRDefault="00BA0AAB" w:rsidP="00BA0AAB">
      <w:pPr>
        <w:pStyle w:val="PL"/>
        <w:rPr>
          <w:rFonts w:eastAsia="SimSun" w:cs="Courier New"/>
          <w:szCs w:val="16"/>
        </w:rPr>
      </w:pPr>
      <w:r w:rsidRPr="009D19EA">
        <w:rPr>
          <w:rFonts w:eastAsia="SimSun" w:cs="Courier New"/>
          <w:szCs w:val="16"/>
        </w:rPr>
        <w:t xml:space="preserve">       * delete_managed_objects, the DeleteResultIterator will be returned.</w:t>
      </w:r>
    </w:p>
    <w:p w14:paraId="279B7E36" w14:textId="77777777" w:rsidR="00BA0AAB" w:rsidRPr="009D19EA" w:rsidRDefault="00BA0AAB" w:rsidP="00BA0AAB">
      <w:pPr>
        <w:pStyle w:val="PL"/>
        <w:rPr>
          <w:rFonts w:eastAsia="SimSun" w:cs="Courier New"/>
          <w:szCs w:val="16"/>
        </w:rPr>
      </w:pPr>
      <w:r w:rsidRPr="009D19EA">
        <w:rPr>
          <w:rFonts w:eastAsia="SimSun" w:cs="Courier New"/>
          <w:szCs w:val="16"/>
        </w:rPr>
        <w:t xml:space="preserve">       * Executing the next_basicCmInformations in the DeleteResultIterator</w:t>
      </w:r>
    </w:p>
    <w:p w14:paraId="134593B8" w14:textId="77777777" w:rsidR="00BA0AAB" w:rsidRPr="009D19EA" w:rsidRDefault="00BA0AAB" w:rsidP="00BA0AAB">
      <w:pPr>
        <w:pStyle w:val="PL"/>
        <w:rPr>
          <w:rFonts w:eastAsia="SimSun" w:cs="Courier New"/>
          <w:szCs w:val="16"/>
        </w:rPr>
      </w:pPr>
      <w:r w:rsidRPr="009D19EA">
        <w:rPr>
          <w:rFonts w:eastAsia="SimSun" w:cs="Courier New"/>
          <w:szCs w:val="16"/>
        </w:rPr>
        <w:t xml:space="preserve">       * will return FALSE for completion.</w:t>
      </w:r>
    </w:p>
    <w:p w14:paraId="6F40B2DD"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201AAAE5" w14:textId="77777777" w:rsidR="00BA0AAB" w:rsidRPr="009D19EA" w:rsidRDefault="00BA0AAB" w:rsidP="00BA0AAB">
      <w:pPr>
        <w:pStyle w:val="PL"/>
        <w:rPr>
          <w:rFonts w:eastAsia="SimSun" w:cs="Courier New"/>
          <w:szCs w:val="16"/>
        </w:rPr>
      </w:pPr>
      <w:r w:rsidRPr="009D19EA">
        <w:rPr>
          <w:rFonts w:eastAsia="SimSun" w:cs="Courier New"/>
          <w:szCs w:val="16"/>
        </w:rPr>
        <w:t xml:space="preserve">       * @parm base</w:t>
      </w:r>
      <w:r>
        <w:rPr>
          <w:rFonts w:eastAsia="SimSun" w:cs="Courier New"/>
          <w:szCs w:val="16"/>
        </w:rPr>
        <w:t>_o</w:t>
      </w:r>
      <w:r w:rsidRPr="009D19EA">
        <w:rPr>
          <w:rFonts w:eastAsia="SimSun" w:cs="Courier New"/>
          <w:szCs w:val="16"/>
        </w:rPr>
        <w:t>bject: the start MO in the containment tree.</w:t>
      </w:r>
    </w:p>
    <w:p w14:paraId="3A1AC82B" w14:textId="77777777" w:rsidR="00BA0AAB" w:rsidRPr="009D19EA" w:rsidRDefault="00BA0AAB" w:rsidP="00BA0AAB">
      <w:pPr>
        <w:pStyle w:val="PL"/>
        <w:rPr>
          <w:rFonts w:eastAsia="SimSun" w:cs="Courier New"/>
          <w:szCs w:val="16"/>
        </w:rPr>
      </w:pPr>
      <w:r w:rsidRPr="009D19EA">
        <w:rPr>
          <w:rFonts w:eastAsia="SimSun" w:cs="Courier New"/>
          <w:szCs w:val="16"/>
        </w:rPr>
        <w:t xml:space="preserve">       * @parm search</w:t>
      </w:r>
      <w:r>
        <w:rPr>
          <w:rFonts w:eastAsia="SimSun" w:cs="Courier New"/>
          <w:szCs w:val="16"/>
        </w:rPr>
        <w:t>_c</w:t>
      </w:r>
      <w:r w:rsidRPr="009D19EA">
        <w:rPr>
          <w:rFonts w:eastAsia="SimSun" w:cs="Courier New"/>
          <w:szCs w:val="16"/>
        </w:rPr>
        <w:t>ontrol: the SearchControl to use; field "contents" has no</w:t>
      </w:r>
    </w:p>
    <w:p w14:paraId="307DDD35" w14:textId="77777777" w:rsidR="00BA0AAB" w:rsidRPr="009D19EA" w:rsidRDefault="00BA0AAB" w:rsidP="00BA0AAB">
      <w:pPr>
        <w:pStyle w:val="PL"/>
        <w:rPr>
          <w:rFonts w:eastAsia="SimSun" w:cs="Courier New"/>
          <w:szCs w:val="16"/>
        </w:rPr>
      </w:pPr>
      <w:r w:rsidRPr="009D19EA">
        <w:rPr>
          <w:rFonts w:eastAsia="SimSun" w:cs="Courier New"/>
          <w:szCs w:val="16"/>
        </w:rPr>
        <w:t xml:space="preserve">       *   meaning here and shall be ignored.</w:t>
      </w:r>
    </w:p>
    <w:p w14:paraId="679C0DF2"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r>
        <w:rPr>
          <w:rFonts w:eastAsia="SimSun" w:cs="Courier New"/>
          <w:szCs w:val="16"/>
        </w:rPr>
        <w:t>*</w:t>
      </w:r>
      <w:r w:rsidRPr="009D19EA">
        <w:rPr>
          <w:rFonts w:eastAsia="SimSun" w:cs="Courier New"/>
          <w:szCs w:val="16"/>
        </w:rPr>
        <w:t xml:space="preserve"> @returns: a DeleteResultIterator (see above).</w:t>
      </w:r>
    </w:p>
    <w:p w14:paraId="68CFF8FE"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0D9020B0"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w:t>
      </w:r>
      <w:r>
        <w:rPr>
          <w:rFonts w:eastAsia="SimSun" w:cs="Courier New"/>
          <w:szCs w:val="16"/>
        </w:rPr>
        <w:t>GenericIRPManagementSystem::OperationNotSupported</w:t>
      </w:r>
      <w:r w:rsidRPr="009D19EA">
        <w:rPr>
          <w:rFonts w:eastAsia="SimSun" w:cs="Courier New"/>
          <w:szCs w:val="16"/>
        </w:rPr>
        <w:t>: The operation</w:t>
      </w:r>
    </w:p>
    <w:p w14:paraId="6D42AF71" w14:textId="77777777" w:rsidR="00BA0AAB" w:rsidRPr="009D19EA" w:rsidRDefault="00BA0AAB" w:rsidP="00BA0AAB">
      <w:pPr>
        <w:pStyle w:val="PL"/>
        <w:rPr>
          <w:rFonts w:eastAsia="SimSun" w:cs="Courier New"/>
          <w:szCs w:val="16"/>
        </w:rPr>
      </w:pPr>
      <w:r w:rsidRPr="009D19EA">
        <w:rPr>
          <w:rFonts w:eastAsia="SimSun" w:cs="Courier New"/>
          <w:szCs w:val="16"/>
        </w:rPr>
        <w:t xml:space="preserve">       *   is not supported.</w:t>
      </w:r>
    </w:p>
    <w:p w14:paraId="32516209"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w:t>
      </w:r>
      <w:r>
        <w:rPr>
          <w:rFonts w:eastAsia="SimSun" w:cs="Courier New"/>
          <w:szCs w:val="16"/>
        </w:rPr>
        <w:t>GenericIRPManagementSystem::InvalidParameter</w:t>
      </w:r>
      <w:r w:rsidRPr="009D19EA">
        <w:rPr>
          <w:rFonts w:eastAsia="SimSun" w:cs="Courier New"/>
          <w:szCs w:val="16"/>
        </w:rPr>
        <w:t>: An invalid</w:t>
      </w:r>
    </w:p>
    <w:p w14:paraId="772AC0F8" w14:textId="77777777" w:rsidR="00BA0AAB" w:rsidRPr="009D19EA" w:rsidRDefault="00BA0AAB" w:rsidP="00BA0AAB">
      <w:pPr>
        <w:pStyle w:val="PL"/>
        <w:rPr>
          <w:rFonts w:eastAsia="SimSun" w:cs="Courier New"/>
          <w:szCs w:val="16"/>
        </w:rPr>
      </w:pPr>
      <w:r w:rsidRPr="009D19EA">
        <w:rPr>
          <w:rFonts w:eastAsia="SimSun" w:cs="Courier New"/>
          <w:szCs w:val="16"/>
        </w:rPr>
        <w:t xml:space="preserve">       *   parameter value has been provided.</w:t>
      </w:r>
    </w:p>
    <w:p w14:paraId="3E39D1CC"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UndefinedMOException: The MO does not exist.</w:t>
      </w:r>
    </w:p>
    <w:p w14:paraId="4B324192"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IllegalDNFormatException: The DN syntax string is malformed.</w:t>
      </w:r>
    </w:p>
    <w:p w14:paraId="620A5C4C"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IllegalScopeTypeException: The ScopeType in scope contains</w:t>
      </w:r>
    </w:p>
    <w:p w14:paraId="4283BCC8" w14:textId="77777777" w:rsidR="00BA0AAB" w:rsidRPr="009D19EA" w:rsidRDefault="00BA0AAB" w:rsidP="00BA0AAB">
      <w:pPr>
        <w:pStyle w:val="PL"/>
        <w:rPr>
          <w:rFonts w:eastAsia="SimSun" w:cs="Courier New"/>
          <w:szCs w:val="16"/>
        </w:rPr>
      </w:pPr>
      <w:r w:rsidRPr="009D19EA">
        <w:rPr>
          <w:rFonts w:eastAsia="SimSun" w:cs="Courier New"/>
          <w:szCs w:val="16"/>
        </w:rPr>
        <w:t xml:space="preserve">       *   an illegal value.</w:t>
      </w:r>
    </w:p>
    <w:p w14:paraId="52EE1115"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IllegalScopeLevelException: The scope level is negative (&lt;0).</w:t>
      </w:r>
    </w:p>
    <w:p w14:paraId="121236F6"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IllegalFilterFormatException: The filter string is malformed.</w:t>
      </w:r>
    </w:p>
    <w:p w14:paraId="5FD33729"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FilterComplexityLimit: The filter syntax is correct,</w:t>
      </w:r>
    </w:p>
    <w:p w14:paraId="44F7F7C9" w14:textId="77777777" w:rsidR="00BA0AAB" w:rsidRPr="009D19EA" w:rsidRDefault="00BA0AAB" w:rsidP="00BA0AAB">
      <w:pPr>
        <w:pStyle w:val="PL"/>
        <w:rPr>
          <w:rFonts w:eastAsia="SimSun" w:cs="Courier New"/>
          <w:szCs w:val="16"/>
        </w:rPr>
      </w:pPr>
      <w:r w:rsidRPr="009D19EA">
        <w:rPr>
          <w:rFonts w:eastAsia="SimSun" w:cs="Courier New"/>
          <w:szCs w:val="16"/>
        </w:rPr>
        <w:t xml:space="preserve">       *   but the filter is too complex to be processed by the IRPAgent.</w:t>
      </w:r>
    </w:p>
    <w:p w14:paraId="77E9B654"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5C04AC53" w14:textId="77777777" w:rsidR="00BA0AAB" w:rsidRPr="009D19EA" w:rsidRDefault="00BA0AAB" w:rsidP="00BA0AAB">
      <w:pPr>
        <w:pStyle w:val="PL"/>
        <w:rPr>
          <w:rFonts w:eastAsia="SimSun" w:cs="Courier New"/>
          <w:szCs w:val="16"/>
        </w:rPr>
      </w:pPr>
      <w:r w:rsidRPr="009D19EA">
        <w:rPr>
          <w:rFonts w:eastAsia="SimSun" w:cs="Courier New"/>
          <w:szCs w:val="16"/>
        </w:rPr>
        <w:t xml:space="preserve">      DeleteResultIterator delete_managed_objects (</w:t>
      </w:r>
    </w:p>
    <w:p w14:paraId="3A53D713" w14:textId="77777777" w:rsidR="00BA0AAB" w:rsidRPr="009D19EA" w:rsidRDefault="00BA0AAB" w:rsidP="00BA0AAB">
      <w:pPr>
        <w:pStyle w:val="PL"/>
        <w:rPr>
          <w:rFonts w:eastAsia="SimSun" w:cs="Courier New"/>
          <w:szCs w:val="16"/>
        </w:rPr>
      </w:pPr>
      <w:r w:rsidRPr="009D19EA">
        <w:rPr>
          <w:rFonts w:eastAsia="SimSun" w:cs="Courier New"/>
          <w:szCs w:val="16"/>
        </w:rPr>
        <w:t xml:space="preserve">         in </w:t>
      </w:r>
      <w:r w:rsidRPr="00D75038">
        <w:rPr>
          <w:snapToGrid w:val="0"/>
        </w:rPr>
        <w:t>GenericIRPManagementConstDefs</w:t>
      </w:r>
      <w:r w:rsidRPr="009D19EA">
        <w:rPr>
          <w:rFonts w:eastAsia="SimSun" w:cs="Courier New"/>
          <w:szCs w:val="16"/>
        </w:rPr>
        <w:t>::DN base</w:t>
      </w:r>
      <w:r>
        <w:rPr>
          <w:rFonts w:eastAsia="SimSun" w:cs="Courier New"/>
          <w:szCs w:val="16"/>
        </w:rPr>
        <w:t>_o</w:t>
      </w:r>
      <w:r w:rsidRPr="009D19EA">
        <w:rPr>
          <w:rFonts w:eastAsia="SimSun" w:cs="Courier New"/>
          <w:szCs w:val="16"/>
        </w:rPr>
        <w:t>bject,</w:t>
      </w:r>
    </w:p>
    <w:p w14:paraId="3D6ED576" w14:textId="77777777" w:rsidR="00BA0AAB" w:rsidRPr="009D19EA" w:rsidRDefault="00BA0AAB" w:rsidP="00BA0AAB">
      <w:pPr>
        <w:pStyle w:val="PL"/>
        <w:rPr>
          <w:rFonts w:eastAsia="SimSun" w:cs="Courier New"/>
          <w:szCs w:val="16"/>
        </w:rPr>
      </w:pPr>
      <w:r w:rsidRPr="009D19EA">
        <w:rPr>
          <w:rFonts w:eastAsia="SimSun" w:cs="Courier New"/>
          <w:szCs w:val="16"/>
        </w:rPr>
        <w:t xml:space="preserve">         in BasicCMIRPConstDefs::SearchControl search</w:t>
      </w:r>
      <w:r>
        <w:rPr>
          <w:rFonts w:eastAsia="SimSun" w:cs="Courier New"/>
          <w:szCs w:val="16"/>
        </w:rPr>
        <w:t>_c</w:t>
      </w:r>
      <w:r w:rsidRPr="009D19EA">
        <w:rPr>
          <w:rFonts w:eastAsia="SimSun" w:cs="Courier New"/>
          <w:szCs w:val="16"/>
        </w:rPr>
        <w:t>ontrol</w:t>
      </w:r>
    </w:p>
    <w:p w14:paraId="5FFFD660"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74CFF7CA" w14:textId="77777777" w:rsidR="00BA0AAB" w:rsidRPr="009D19EA" w:rsidRDefault="00BA0AAB" w:rsidP="00BA0AAB">
      <w:pPr>
        <w:pStyle w:val="PL"/>
        <w:rPr>
          <w:rFonts w:eastAsia="SimSun" w:cs="Courier New"/>
          <w:szCs w:val="16"/>
        </w:rPr>
      </w:pPr>
      <w:r w:rsidRPr="009D19EA">
        <w:rPr>
          <w:rFonts w:eastAsia="SimSun" w:cs="Courier New"/>
          <w:szCs w:val="16"/>
        </w:rPr>
        <w:t xml:space="preserve">      raises (</w:t>
      </w:r>
    </w:p>
    <w:p w14:paraId="6961F532" w14:textId="77777777" w:rsidR="00BA0AAB" w:rsidRPr="009D19EA" w:rsidRDefault="00BA0AAB" w:rsidP="00BA0AAB">
      <w:pPr>
        <w:pStyle w:val="PL"/>
        <w:rPr>
          <w:rFonts w:eastAsia="SimSun" w:cs="Courier New"/>
          <w:szCs w:val="16"/>
        </w:rPr>
      </w:pPr>
      <w:r w:rsidRPr="009D19EA">
        <w:rPr>
          <w:rFonts w:eastAsia="SimSun" w:cs="Courier New"/>
          <w:szCs w:val="16"/>
        </w:rPr>
        <w:t xml:space="preserve">         DeleteManagedObjects,</w:t>
      </w:r>
    </w:p>
    <w:p w14:paraId="6E085FE5"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r>
        <w:rPr>
          <w:rFonts w:eastAsia="SimSun" w:cs="Courier New"/>
          <w:szCs w:val="16"/>
        </w:rPr>
        <w:t>GenericIRPManagementSystem::OperationNotSupported</w:t>
      </w:r>
      <w:r w:rsidRPr="009D19EA">
        <w:rPr>
          <w:rFonts w:eastAsia="SimSun" w:cs="Courier New"/>
          <w:szCs w:val="16"/>
        </w:rPr>
        <w:t>,</w:t>
      </w:r>
    </w:p>
    <w:p w14:paraId="5253C123"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r>
        <w:rPr>
          <w:rFonts w:eastAsia="SimSun" w:cs="Courier New"/>
          <w:szCs w:val="16"/>
        </w:rPr>
        <w:t>GenericIRPManagementSystem::InvalidParameter</w:t>
      </w:r>
      <w:r w:rsidRPr="009D19EA">
        <w:rPr>
          <w:rFonts w:eastAsia="SimSun" w:cs="Courier New"/>
          <w:szCs w:val="16"/>
        </w:rPr>
        <w:t>,</w:t>
      </w:r>
    </w:p>
    <w:p w14:paraId="722539BF" w14:textId="77777777" w:rsidR="00BA0AAB" w:rsidRPr="009D19EA" w:rsidRDefault="00BA0AAB" w:rsidP="00BA0AAB">
      <w:pPr>
        <w:pStyle w:val="PL"/>
        <w:rPr>
          <w:rFonts w:eastAsia="SimSun" w:cs="Courier New"/>
          <w:szCs w:val="16"/>
        </w:rPr>
      </w:pPr>
      <w:r w:rsidRPr="009D19EA">
        <w:rPr>
          <w:rFonts w:eastAsia="SimSun" w:cs="Courier New"/>
          <w:szCs w:val="16"/>
        </w:rPr>
        <w:t xml:space="preserve">         UndefinedMOException,</w:t>
      </w:r>
    </w:p>
    <w:p w14:paraId="19255305" w14:textId="77777777" w:rsidR="00BA0AAB" w:rsidRPr="009D19EA" w:rsidRDefault="00BA0AAB" w:rsidP="00BA0AAB">
      <w:pPr>
        <w:pStyle w:val="PL"/>
        <w:rPr>
          <w:rFonts w:eastAsia="SimSun" w:cs="Courier New"/>
          <w:szCs w:val="16"/>
        </w:rPr>
      </w:pPr>
      <w:r w:rsidRPr="009D19EA">
        <w:rPr>
          <w:rFonts w:eastAsia="SimSun" w:cs="Courier New"/>
          <w:szCs w:val="16"/>
        </w:rPr>
        <w:t xml:space="preserve">         IllegalDNFormatException,</w:t>
      </w:r>
    </w:p>
    <w:p w14:paraId="47EE9965" w14:textId="77777777" w:rsidR="00BA0AAB" w:rsidRPr="009D19EA" w:rsidRDefault="00BA0AAB" w:rsidP="00BA0AAB">
      <w:pPr>
        <w:pStyle w:val="PL"/>
        <w:rPr>
          <w:rFonts w:eastAsia="SimSun" w:cs="Courier New"/>
          <w:szCs w:val="16"/>
        </w:rPr>
      </w:pPr>
      <w:r w:rsidRPr="009D19EA">
        <w:rPr>
          <w:rFonts w:eastAsia="SimSun" w:cs="Courier New"/>
          <w:szCs w:val="16"/>
        </w:rPr>
        <w:t xml:space="preserve">         UndefinedScopeException,</w:t>
      </w:r>
    </w:p>
    <w:p w14:paraId="277F8279" w14:textId="77777777" w:rsidR="00BA0AAB" w:rsidRPr="009D19EA" w:rsidRDefault="00BA0AAB" w:rsidP="00BA0AAB">
      <w:pPr>
        <w:pStyle w:val="PL"/>
        <w:rPr>
          <w:rFonts w:eastAsia="SimSun" w:cs="Courier New"/>
          <w:szCs w:val="16"/>
        </w:rPr>
      </w:pPr>
      <w:r w:rsidRPr="009D19EA">
        <w:rPr>
          <w:rFonts w:eastAsia="SimSun" w:cs="Courier New"/>
          <w:szCs w:val="16"/>
        </w:rPr>
        <w:t xml:space="preserve">         IllegalScopeTypeException,</w:t>
      </w:r>
    </w:p>
    <w:p w14:paraId="61BD1A12" w14:textId="77777777" w:rsidR="00BA0AAB" w:rsidRPr="009D19EA" w:rsidRDefault="00BA0AAB" w:rsidP="00BA0AAB">
      <w:pPr>
        <w:pStyle w:val="PL"/>
        <w:rPr>
          <w:rFonts w:eastAsia="SimSun" w:cs="Courier New"/>
          <w:szCs w:val="16"/>
        </w:rPr>
      </w:pPr>
      <w:r w:rsidRPr="009D19EA">
        <w:rPr>
          <w:rFonts w:eastAsia="SimSun" w:cs="Courier New"/>
          <w:szCs w:val="16"/>
        </w:rPr>
        <w:t xml:space="preserve">         IllegalScopeLevelException,</w:t>
      </w:r>
    </w:p>
    <w:p w14:paraId="2E9E14A2" w14:textId="77777777" w:rsidR="00BA0AAB" w:rsidRPr="009D19EA" w:rsidRDefault="00BA0AAB" w:rsidP="00BA0AAB">
      <w:pPr>
        <w:pStyle w:val="PL"/>
        <w:rPr>
          <w:rFonts w:eastAsia="SimSun" w:cs="Courier New"/>
          <w:szCs w:val="16"/>
        </w:rPr>
      </w:pPr>
      <w:r w:rsidRPr="009D19EA">
        <w:rPr>
          <w:rFonts w:eastAsia="SimSun" w:cs="Courier New"/>
          <w:szCs w:val="16"/>
        </w:rPr>
        <w:t xml:space="preserve">         IllegalFilterFormatException,</w:t>
      </w:r>
    </w:p>
    <w:p w14:paraId="018A5A81" w14:textId="77777777" w:rsidR="00BA0AAB" w:rsidRPr="009D19EA" w:rsidRDefault="00BA0AAB" w:rsidP="00BA0AAB">
      <w:pPr>
        <w:pStyle w:val="PL"/>
        <w:rPr>
          <w:rFonts w:eastAsia="SimSun" w:cs="Courier New"/>
          <w:szCs w:val="16"/>
        </w:rPr>
      </w:pPr>
      <w:r w:rsidRPr="009D19EA">
        <w:rPr>
          <w:rFonts w:eastAsia="SimSun" w:cs="Courier New"/>
          <w:szCs w:val="16"/>
        </w:rPr>
        <w:t xml:space="preserve">         FilterComplexityLimit);</w:t>
      </w:r>
    </w:p>
    <w:p w14:paraId="33BEBD90" w14:textId="77777777" w:rsidR="00BA0AAB" w:rsidRPr="009D19EA" w:rsidRDefault="00BA0AAB" w:rsidP="00BA0AAB">
      <w:pPr>
        <w:pStyle w:val="PL"/>
        <w:rPr>
          <w:rFonts w:eastAsia="SimSun" w:cs="Courier New"/>
          <w:szCs w:val="16"/>
        </w:rPr>
      </w:pPr>
    </w:p>
    <w:p w14:paraId="377B07B8"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05E3EAFC" w14:textId="77777777" w:rsidR="00BA0AAB" w:rsidRPr="009D19EA" w:rsidRDefault="00BA0AAB" w:rsidP="00BA0AAB">
      <w:pPr>
        <w:pStyle w:val="PL"/>
        <w:rPr>
          <w:rFonts w:eastAsia="SimSun" w:cs="Courier New"/>
          <w:szCs w:val="16"/>
        </w:rPr>
      </w:pPr>
      <w:r w:rsidRPr="009D19EA">
        <w:rPr>
          <w:rFonts w:eastAsia="SimSun" w:cs="Courier New"/>
          <w:szCs w:val="16"/>
        </w:rPr>
        <w:t xml:space="preserve">       * Performs the modification of MO attributes. One or more MOs attributes</w:t>
      </w:r>
    </w:p>
    <w:p w14:paraId="13BA8C22" w14:textId="77777777" w:rsidR="00BA0AAB" w:rsidRPr="009D19EA" w:rsidRDefault="00BA0AAB" w:rsidP="00BA0AAB">
      <w:pPr>
        <w:pStyle w:val="PL"/>
        <w:rPr>
          <w:rFonts w:eastAsia="SimSun" w:cs="Courier New"/>
          <w:szCs w:val="16"/>
        </w:rPr>
      </w:pPr>
      <w:r w:rsidRPr="009D19EA">
        <w:rPr>
          <w:rFonts w:eastAsia="SimSun" w:cs="Courier New"/>
          <w:szCs w:val="16"/>
        </w:rPr>
        <w:t xml:space="preserve">       * may be modified according to a SearchControl.</w:t>
      </w:r>
    </w:p>
    <w:p w14:paraId="769EABDF"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40347AB4" w14:textId="77777777" w:rsidR="00BA0AAB" w:rsidRPr="009D19EA" w:rsidRDefault="00BA0AAB" w:rsidP="00BA0AAB">
      <w:pPr>
        <w:pStyle w:val="PL"/>
        <w:rPr>
          <w:rFonts w:eastAsia="SimSun" w:cs="Courier New"/>
          <w:szCs w:val="16"/>
        </w:rPr>
      </w:pPr>
      <w:r w:rsidRPr="009D19EA">
        <w:rPr>
          <w:rFonts w:eastAsia="SimSun" w:cs="Courier New"/>
          <w:szCs w:val="16"/>
        </w:rPr>
        <w:t xml:space="preserve">       * All MOs in the scope constitute a set that the filter works on.</w:t>
      </w:r>
    </w:p>
    <w:p w14:paraId="38542C6C" w14:textId="77777777" w:rsidR="00BA0AAB" w:rsidRPr="009D19EA" w:rsidRDefault="00BA0AAB" w:rsidP="00BA0AAB">
      <w:pPr>
        <w:pStyle w:val="PL"/>
        <w:rPr>
          <w:rFonts w:eastAsia="SimSun" w:cs="Courier New"/>
          <w:szCs w:val="16"/>
        </w:rPr>
      </w:pPr>
      <w:r w:rsidRPr="009D19EA">
        <w:rPr>
          <w:rFonts w:eastAsia="SimSun" w:cs="Courier New"/>
          <w:szCs w:val="16"/>
        </w:rPr>
        <w:t xml:space="preserve">       * All matched MOs will have their attributes modified by this operation.</w:t>
      </w:r>
    </w:p>
    <w:p w14:paraId="10390DB2" w14:textId="77777777" w:rsidR="00BA0AAB" w:rsidRPr="009D19EA" w:rsidRDefault="00BA0AAB" w:rsidP="00BA0AAB">
      <w:pPr>
        <w:pStyle w:val="PL"/>
        <w:rPr>
          <w:rFonts w:eastAsia="SimSun" w:cs="Courier New"/>
          <w:szCs w:val="16"/>
        </w:rPr>
      </w:pPr>
      <w:r w:rsidRPr="009D19EA">
        <w:rPr>
          <w:rFonts w:eastAsia="SimSun" w:cs="Courier New"/>
          <w:szCs w:val="16"/>
        </w:rPr>
        <w:t xml:space="preserve">       * The returned ModifyResultIterator is used to retrieve the DNs of the</w:t>
      </w:r>
    </w:p>
    <w:p w14:paraId="77CF0CB3" w14:textId="77777777" w:rsidR="00BA0AAB" w:rsidRPr="009D19EA" w:rsidRDefault="00BA0AAB" w:rsidP="00BA0AAB">
      <w:pPr>
        <w:pStyle w:val="PL"/>
        <w:rPr>
          <w:rFonts w:eastAsia="SimSun" w:cs="Courier New"/>
          <w:szCs w:val="16"/>
        </w:rPr>
      </w:pPr>
      <w:r w:rsidRPr="009D19EA">
        <w:rPr>
          <w:rFonts w:eastAsia="SimSun" w:cs="Courier New"/>
          <w:szCs w:val="16"/>
        </w:rPr>
        <w:t xml:space="preserve">       * modified MOs together with the values of the modified attributes, and</w:t>
      </w:r>
    </w:p>
    <w:p w14:paraId="5D272137" w14:textId="77777777" w:rsidR="00BA0AAB" w:rsidRPr="009D19EA" w:rsidRDefault="00BA0AAB" w:rsidP="00BA0AAB">
      <w:pPr>
        <w:pStyle w:val="PL"/>
        <w:rPr>
          <w:rFonts w:eastAsia="SimSun" w:cs="Courier New"/>
          <w:szCs w:val="16"/>
        </w:rPr>
      </w:pPr>
      <w:r w:rsidRPr="009D19EA">
        <w:rPr>
          <w:rFonts w:eastAsia="SimSun" w:cs="Courier New"/>
          <w:szCs w:val="16"/>
        </w:rPr>
        <w:lastRenderedPageBreak/>
        <w:t xml:space="preserve">       * the errors that may have occurred preventing modification of some</w:t>
      </w:r>
    </w:p>
    <w:p w14:paraId="4132344A" w14:textId="77777777" w:rsidR="00BA0AAB" w:rsidRPr="009D19EA" w:rsidRDefault="00BA0AAB" w:rsidP="00BA0AAB">
      <w:pPr>
        <w:pStyle w:val="PL"/>
        <w:rPr>
          <w:rFonts w:eastAsia="SimSun" w:cs="Courier New"/>
          <w:szCs w:val="16"/>
        </w:rPr>
      </w:pPr>
      <w:r w:rsidRPr="009D19EA">
        <w:rPr>
          <w:rFonts w:eastAsia="SimSun" w:cs="Courier New"/>
          <w:szCs w:val="16"/>
        </w:rPr>
        <w:t xml:space="preserve">       * attributes.</w:t>
      </w:r>
    </w:p>
    <w:p w14:paraId="3E0CD7A5" w14:textId="77777777" w:rsidR="00BA0AAB" w:rsidRPr="009D19EA" w:rsidRDefault="00BA0AAB" w:rsidP="00BA0AAB">
      <w:pPr>
        <w:pStyle w:val="PL"/>
        <w:rPr>
          <w:rFonts w:eastAsia="SimSun" w:cs="Courier New"/>
          <w:szCs w:val="16"/>
        </w:rPr>
      </w:pPr>
      <w:r w:rsidRPr="009D19EA">
        <w:rPr>
          <w:rFonts w:eastAsia="SimSun" w:cs="Courier New"/>
          <w:szCs w:val="16"/>
        </w:rPr>
        <w:t xml:space="preserve">       * For the special case when no managed objects are matched in</w:t>
      </w:r>
    </w:p>
    <w:p w14:paraId="0DB9A9D7" w14:textId="77777777" w:rsidR="00BA0AAB" w:rsidRPr="009D19EA" w:rsidRDefault="00BA0AAB" w:rsidP="00BA0AAB">
      <w:pPr>
        <w:pStyle w:val="PL"/>
        <w:rPr>
          <w:rFonts w:eastAsia="SimSun" w:cs="Courier New"/>
          <w:szCs w:val="16"/>
        </w:rPr>
      </w:pPr>
      <w:r w:rsidRPr="009D19EA">
        <w:rPr>
          <w:rFonts w:eastAsia="SimSun" w:cs="Courier New"/>
          <w:szCs w:val="16"/>
        </w:rPr>
        <w:t xml:space="preserve">       * modify_managed_objects, the ModifyResultIterator will be returned.</w:t>
      </w:r>
    </w:p>
    <w:p w14:paraId="26B548DE" w14:textId="77777777" w:rsidR="00BA0AAB" w:rsidRPr="009D19EA" w:rsidRDefault="00BA0AAB" w:rsidP="00BA0AAB">
      <w:pPr>
        <w:pStyle w:val="PL"/>
        <w:rPr>
          <w:rFonts w:eastAsia="SimSun" w:cs="Courier New"/>
          <w:szCs w:val="16"/>
        </w:rPr>
      </w:pPr>
      <w:r w:rsidRPr="009D19EA">
        <w:rPr>
          <w:rFonts w:eastAsia="SimSun" w:cs="Courier New"/>
          <w:szCs w:val="16"/>
        </w:rPr>
        <w:t xml:space="preserve">       * Executing the next_basicCmInformations in the ModifyResultIterator</w:t>
      </w:r>
    </w:p>
    <w:p w14:paraId="13B92320" w14:textId="77777777" w:rsidR="00BA0AAB" w:rsidRPr="009D19EA" w:rsidRDefault="00BA0AAB" w:rsidP="00BA0AAB">
      <w:pPr>
        <w:pStyle w:val="PL"/>
        <w:rPr>
          <w:rFonts w:eastAsia="SimSun" w:cs="Courier New"/>
          <w:szCs w:val="16"/>
        </w:rPr>
      </w:pPr>
      <w:r w:rsidRPr="009D19EA">
        <w:rPr>
          <w:rFonts w:eastAsia="SimSun" w:cs="Courier New"/>
          <w:szCs w:val="16"/>
        </w:rPr>
        <w:t xml:space="preserve">       * will return FALSE for completion.</w:t>
      </w:r>
    </w:p>
    <w:p w14:paraId="40853820"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51C6F1A0" w14:textId="77777777" w:rsidR="00BA0AAB" w:rsidRPr="009D19EA" w:rsidRDefault="00BA0AAB" w:rsidP="00BA0AAB">
      <w:pPr>
        <w:pStyle w:val="PL"/>
        <w:rPr>
          <w:rFonts w:eastAsia="SimSun" w:cs="Courier New"/>
          <w:szCs w:val="16"/>
        </w:rPr>
      </w:pPr>
      <w:r w:rsidRPr="009D19EA">
        <w:rPr>
          <w:rFonts w:eastAsia="SimSun" w:cs="Courier New"/>
          <w:szCs w:val="16"/>
        </w:rPr>
        <w:t xml:space="preserve">       * @parm base</w:t>
      </w:r>
      <w:r>
        <w:rPr>
          <w:rFonts w:eastAsia="SimSun" w:cs="Courier New"/>
          <w:szCs w:val="16"/>
        </w:rPr>
        <w:t>_o</w:t>
      </w:r>
      <w:r w:rsidRPr="009D19EA">
        <w:rPr>
          <w:rFonts w:eastAsia="SimSun" w:cs="Courier New"/>
          <w:szCs w:val="16"/>
        </w:rPr>
        <w:t>bject: the start MO in the containment tree.</w:t>
      </w:r>
    </w:p>
    <w:p w14:paraId="58306456" w14:textId="77777777" w:rsidR="00BA0AAB" w:rsidRPr="009D19EA" w:rsidRDefault="00BA0AAB" w:rsidP="00BA0AAB">
      <w:pPr>
        <w:pStyle w:val="PL"/>
        <w:rPr>
          <w:rFonts w:eastAsia="SimSun" w:cs="Courier New"/>
          <w:szCs w:val="16"/>
        </w:rPr>
      </w:pPr>
      <w:r w:rsidRPr="009D19EA">
        <w:rPr>
          <w:rFonts w:eastAsia="SimSun" w:cs="Courier New"/>
          <w:szCs w:val="16"/>
        </w:rPr>
        <w:t xml:space="preserve">       * @parm search</w:t>
      </w:r>
      <w:r>
        <w:rPr>
          <w:rFonts w:eastAsia="SimSun" w:cs="Courier New"/>
          <w:szCs w:val="16"/>
        </w:rPr>
        <w:t>_c</w:t>
      </w:r>
      <w:r w:rsidRPr="009D19EA">
        <w:rPr>
          <w:rFonts w:eastAsia="SimSun" w:cs="Courier New"/>
          <w:szCs w:val="16"/>
        </w:rPr>
        <w:t>ontrol: the SearchControl to use; field "contents" has no</w:t>
      </w:r>
    </w:p>
    <w:p w14:paraId="53860F95"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r>
        <w:rPr>
          <w:rFonts w:eastAsia="SimSun" w:cs="Courier New"/>
          <w:szCs w:val="16"/>
        </w:rPr>
        <w:t>*</w:t>
      </w:r>
      <w:r w:rsidRPr="009D19EA">
        <w:rPr>
          <w:rFonts w:eastAsia="SimSun" w:cs="Courier New"/>
          <w:szCs w:val="16"/>
        </w:rPr>
        <w:t xml:space="preserve">   meaning here and shall be ignored.</w:t>
      </w:r>
    </w:p>
    <w:p w14:paraId="5910A6E3" w14:textId="77777777" w:rsidR="00BA0AAB" w:rsidRPr="009D19EA" w:rsidRDefault="00BA0AAB" w:rsidP="00BA0AAB">
      <w:pPr>
        <w:pStyle w:val="PL"/>
        <w:rPr>
          <w:rFonts w:eastAsia="SimSun" w:cs="Courier New"/>
          <w:szCs w:val="16"/>
        </w:rPr>
      </w:pPr>
      <w:r w:rsidRPr="009D19EA">
        <w:rPr>
          <w:rFonts w:eastAsia="SimSun" w:cs="Courier New"/>
          <w:szCs w:val="16"/>
        </w:rPr>
        <w:t xml:space="preserve">       * @parm modifications: the values for the attributes to modify and</w:t>
      </w:r>
    </w:p>
    <w:p w14:paraId="6EDF318C"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r>
        <w:rPr>
          <w:rFonts w:eastAsia="SimSun" w:cs="Courier New"/>
          <w:szCs w:val="16"/>
        </w:rPr>
        <w:t>*</w:t>
      </w:r>
      <w:r w:rsidRPr="009D19EA">
        <w:rPr>
          <w:rFonts w:eastAsia="SimSun" w:cs="Courier New"/>
          <w:szCs w:val="16"/>
        </w:rPr>
        <w:t xml:space="preserve">   the way those values are to be applied to the attributes.</w:t>
      </w:r>
    </w:p>
    <w:p w14:paraId="037CB4F6"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r>
        <w:rPr>
          <w:rFonts w:eastAsia="SimSun" w:cs="Courier New"/>
          <w:szCs w:val="16"/>
        </w:rPr>
        <w:t>*</w:t>
      </w:r>
      <w:r w:rsidRPr="009D19EA">
        <w:rPr>
          <w:rFonts w:eastAsia="SimSun" w:cs="Courier New"/>
          <w:szCs w:val="16"/>
        </w:rPr>
        <w:t xml:space="preserve"> @returns: a ModifyResultIterator (see above).</w:t>
      </w:r>
    </w:p>
    <w:p w14:paraId="6236E076"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6E4DF751"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w:t>
      </w:r>
      <w:r>
        <w:rPr>
          <w:rFonts w:eastAsia="SimSun" w:cs="Courier New"/>
          <w:szCs w:val="16"/>
        </w:rPr>
        <w:t>GenericIRPManagementSystem::OperationNotSupported</w:t>
      </w:r>
      <w:r w:rsidRPr="009D19EA">
        <w:rPr>
          <w:rFonts w:eastAsia="SimSun" w:cs="Courier New"/>
          <w:szCs w:val="16"/>
        </w:rPr>
        <w:t>: The operation</w:t>
      </w:r>
    </w:p>
    <w:p w14:paraId="4015C035" w14:textId="77777777" w:rsidR="00BA0AAB" w:rsidRPr="009D19EA" w:rsidRDefault="00BA0AAB" w:rsidP="00BA0AAB">
      <w:pPr>
        <w:pStyle w:val="PL"/>
        <w:rPr>
          <w:rFonts w:eastAsia="SimSun" w:cs="Courier New"/>
          <w:szCs w:val="16"/>
        </w:rPr>
      </w:pPr>
      <w:r w:rsidRPr="009D19EA">
        <w:rPr>
          <w:rFonts w:eastAsia="SimSun" w:cs="Courier New"/>
          <w:szCs w:val="16"/>
        </w:rPr>
        <w:t xml:space="preserve">       *   is not supported</w:t>
      </w:r>
    </w:p>
    <w:p w14:paraId="1D7B8CBE"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w:t>
      </w:r>
      <w:r>
        <w:rPr>
          <w:rFonts w:eastAsia="SimSun" w:cs="Courier New"/>
          <w:szCs w:val="16"/>
        </w:rPr>
        <w:t>GenericIRPManagementSystem::InvalidParameter</w:t>
      </w:r>
      <w:r w:rsidRPr="009D19EA">
        <w:rPr>
          <w:rFonts w:eastAsia="SimSun" w:cs="Courier New"/>
          <w:szCs w:val="16"/>
        </w:rPr>
        <w:t>: An invalid</w:t>
      </w:r>
    </w:p>
    <w:p w14:paraId="27D3268C" w14:textId="77777777" w:rsidR="00BA0AAB" w:rsidRPr="009D19EA" w:rsidRDefault="00BA0AAB" w:rsidP="00BA0AAB">
      <w:pPr>
        <w:pStyle w:val="PL"/>
        <w:rPr>
          <w:rFonts w:eastAsia="SimSun" w:cs="Courier New"/>
          <w:szCs w:val="16"/>
        </w:rPr>
      </w:pPr>
      <w:r w:rsidRPr="009D19EA">
        <w:rPr>
          <w:rFonts w:eastAsia="SimSun" w:cs="Courier New"/>
          <w:szCs w:val="16"/>
        </w:rPr>
        <w:t xml:space="preserve">       *   parameter value has been provided</w:t>
      </w:r>
    </w:p>
    <w:p w14:paraId="6A7A944F"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UndefinedMOException: The MO does not exist.</w:t>
      </w:r>
    </w:p>
    <w:p w14:paraId="7B989787"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IllegalDNFormatException: The DN syntax string is malformed.</w:t>
      </w:r>
    </w:p>
    <w:p w14:paraId="27FA0769"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IllegalScopeTypeException: The ScopeType in scope contains</w:t>
      </w:r>
    </w:p>
    <w:p w14:paraId="3DFB1A3E" w14:textId="77777777" w:rsidR="00BA0AAB" w:rsidRPr="009D19EA" w:rsidRDefault="00BA0AAB" w:rsidP="00BA0AAB">
      <w:pPr>
        <w:pStyle w:val="PL"/>
        <w:rPr>
          <w:rFonts w:eastAsia="SimSun" w:cs="Courier New"/>
          <w:szCs w:val="16"/>
        </w:rPr>
      </w:pPr>
      <w:r w:rsidRPr="009D19EA">
        <w:rPr>
          <w:rFonts w:eastAsia="SimSun" w:cs="Courier New"/>
          <w:szCs w:val="16"/>
        </w:rPr>
        <w:t xml:space="preserve">       *   an illegal value.</w:t>
      </w:r>
    </w:p>
    <w:p w14:paraId="652A80DB"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IllegalScopeLevelException: The scope level is negative (&lt;0).</w:t>
      </w:r>
    </w:p>
    <w:p w14:paraId="2A9E4493"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IllegalFilterFormatException: The filter string is malformed.</w:t>
      </w:r>
    </w:p>
    <w:p w14:paraId="14B98E47" w14:textId="77777777" w:rsidR="00BA0AAB" w:rsidRPr="009D19EA" w:rsidRDefault="00BA0AAB" w:rsidP="00BA0AAB">
      <w:pPr>
        <w:pStyle w:val="PL"/>
        <w:rPr>
          <w:rFonts w:eastAsia="SimSun" w:cs="Courier New"/>
          <w:szCs w:val="16"/>
        </w:rPr>
      </w:pPr>
      <w:r w:rsidRPr="009D19EA">
        <w:rPr>
          <w:rFonts w:eastAsia="SimSun" w:cs="Courier New"/>
          <w:szCs w:val="16"/>
        </w:rPr>
        <w:t xml:space="preserve">       * @raises FilterComplexityLimit: The filter syntax is correct,</w:t>
      </w:r>
    </w:p>
    <w:p w14:paraId="2D93E939" w14:textId="77777777" w:rsidR="00BA0AAB" w:rsidRPr="009D19EA" w:rsidRDefault="00BA0AAB" w:rsidP="00BA0AAB">
      <w:pPr>
        <w:pStyle w:val="PL"/>
        <w:rPr>
          <w:rFonts w:eastAsia="SimSun" w:cs="Courier New"/>
          <w:szCs w:val="16"/>
        </w:rPr>
      </w:pPr>
      <w:r w:rsidRPr="009D19EA">
        <w:rPr>
          <w:rFonts w:eastAsia="SimSun" w:cs="Courier New"/>
          <w:szCs w:val="16"/>
        </w:rPr>
        <w:t xml:space="preserve">       *   but the filter is too complex to be processed by the IRPAgent.</w:t>
      </w:r>
    </w:p>
    <w:p w14:paraId="1E6708B9"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71C672F3" w14:textId="77777777" w:rsidR="00BA0AAB" w:rsidRPr="009D19EA" w:rsidRDefault="00BA0AAB" w:rsidP="00BA0AAB">
      <w:pPr>
        <w:pStyle w:val="PL"/>
        <w:rPr>
          <w:rFonts w:eastAsia="SimSun" w:cs="Courier New"/>
          <w:szCs w:val="16"/>
        </w:rPr>
      </w:pPr>
      <w:r w:rsidRPr="009D19EA">
        <w:rPr>
          <w:rFonts w:eastAsia="SimSun" w:cs="Courier New"/>
          <w:szCs w:val="16"/>
        </w:rPr>
        <w:t xml:space="preserve">      ModifyResultIterator modify_managed_objects (</w:t>
      </w:r>
    </w:p>
    <w:p w14:paraId="6534DAFF" w14:textId="77777777" w:rsidR="00BA0AAB" w:rsidRPr="009D19EA" w:rsidRDefault="00BA0AAB" w:rsidP="00BA0AAB">
      <w:pPr>
        <w:pStyle w:val="PL"/>
        <w:rPr>
          <w:rFonts w:eastAsia="SimSun" w:cs="Courier New"/>
          <w:szCs w:val="16"/>
        </w:rPr>
      </w:pPr>
      <w:r w:rsidRPr="009D19EA">
        <w:rPr>
          <w:rFonts w:eastAsia="SimSun" w:cs="Courier New"/>
          <w:szCs w:val="16"/>
        </w:rPr>
        <w:t xml:space="preserve">         in </w:t>
      </w:r>
      <w:r w:rsidRPr="00D75038">
        <w:rPr>
          <w:snapToGrid w:val="0"/>
        </w:rPr>
        <w:t>GenericIRPManagementConstDefs</w:t>
      </w:r>
      <w:r w:rsidRPr="009D19EA">
        <w:rPr>
          <w:rFonts w:eastAsia="SimSun" w:cs="Courier New"/>
          <w:szCs w:val="16"/>
        </w:rPr>
        <w:t>::DN base</w:t>
      </w:r>
      <w:r>
        <w:rPr>
          <w:rFonts w:eastAsia="SimSun" w:cs="Courier New"/>
          <w:szCs w:val="16"/>
        </w:rPr>
        <w:t>_o</w:t>
      </w:r>
      <w:r w:rsidRPr="009D19EA">
        <w:rPr>
          <w:rFonts w:eastAsia="SimSun" w:cs="Courier New"/>
          <w:szCs w:val="16"/>
        </w:rPr>
        <w:t>bject,</w:t>
      </w:r>
    </w:p>
    <w:p w14:paraId="37C25941" w14:textId="77777777" w:rsidR="00BA0AAB" w:rsidRPr="009D19EA" w:rsidRDefault="00BA0AAB" w:rsidP="00BA0AAB">
      <w:pPr>
        <w:pStyle w:val="PL"/>
        <w:rPr>
          <w:rFonts w:eastAsia="SimSun" w:cs="Courier New"/>
          <w:szCs w:val="16"/>
        </w:rPr>
      </w:pPr>
      <w:r w:rsidRPr="009D19EA">
        <w:rPr>
          <w:rFonts w:eastAsia="SimSun" w:cs="Courier New"/>
          <w:szCs w:val="16"/>
        </w:rPr>
        <w:t xml:space="preserve">         in BasicCMIRPConstDefs::SearchControl search</w:t>
      </w:r>
      <w:r>
        <w:rPr>
          <w:rFonts w:eastAsia="SimSun" w:cs="Courier New"/>
          <w:szCs w:val="16"/>
        </w:rPr>
        <w:t>_c</w:t>
      </w:r>
      <w:r w:rsidRPr="009D19EA">
        <w:rPr>
          <w:rFonts w:eastAsia="SimSun" w:cs="Courier New"/>
          <w:szCs w:val="16"/>
        </w:rPr>
        <w:t>ontrol,</w:t>
      </w:r>
    </w:p>
    <w:p w14:paraId="35E6ECAE" w14:textId="77777777" w:rsidR="00BA0AAB" w:rsidRPr="009D19EA" w:rsidRDefault="00BA0AAB" w:rsidP="00BA0AAB">
      <w:pPr>
        <w:pStyle w:val="PL"/>
        <w:rPr>
          <w:rFonts w:eastAsia="SimSun" w:cs="Courier New"/>
          <w:szCs w:val="16"/>
        </w:rPr>
      </w:pPr>
      <w:r w:rsidRPr="009D19EA">
        <w:rPr>
          <w:rFonts w:eastAsia="SimSun" w:cs="Courier New"/>
          <w:szCs w:val="16"/>
        </w:rPr>
        <w:t xml:space="preserve">         in BasicCMIRPConstDefs::AttributeModificationSet modifications</w:t>
      </w:r>
    </w:p>
    <w:p w14:paraId="77128F6C"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1E1515A0" w14:textId="77777777" w:rsidR="00BA0AAB" w:rsidRPr="009D19EA" w:rsidRDefault="00BA0AAB" w:rsidP="00BA0AAB">
      <w:pPr>
        <w:pStyle w:val="PL"/>
        <w:rPr>
          <w:rFonts w:eastAsia="SimSun" w:cs="Courier New"/>
          <w:szCs w:val="16"/>
        </w:rPr>
      </w:pPr>
      <w:r w:rsidRPr="009D19EA">
        <w:rPr>
          <w:rFonts w:eastAsia="SimSun" w:cs="Courier New"/>
          <w:szCs w:val="16"/>
        </w:rPr>
        <w:t xml:space="preserve">      raises (</w:t>
      </w:r>
    </w:p>
    <w:p w14:paraId="29EB6A7A" w14:textId="77777777" w:rsidR="00BA0AAB" w:rsidRPr="009D19EA" w:rsidRDefault="00BA0AAB" w:rsidP="00BA0AAB">
      <w:pPr>
        <w:pStyle w:val="PL"/>
        <w:rPr>
          <w:rFonts w:eastAsia="SimSun" w:cs="Courier New"/>
          <w:szCs w:val="16"/>
        </w:rPr>
      </w:pPr>
      <w:r w:rsidRPr="009D19EA">
        <w:rPr>
          <w:rFonts w:eastAsia="SimSun" w:cs="Courier New"/>
          <w:szCs w:val="16"/>
        </w:rPr>
        <w:t xml:space="preserve">         ModifyManagedObjects,</w:t>
      </w:r>
    </w:p>
    <w:p w14:paraId="47608B82"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r>
        <w:rPr>
          <w:rFonts w:eastAsia="SimSun" w:cs="Courier New"/>
          <w:szCs w:val="16"/>
        </w:rPr>
        <w:t>GenericIRPManagementSystem::OperationNotSupported</w:t>
      </w:r>
      <w:r w:rsidRPr="009D19EA">
        <w:rPr>
          <w:rFonts w:eastAsia="SimSun" w:cs="Courier New"/>
          <w:szCs w:val="16"/>
        </w:rPr>
        <w:t>,</w:t>
      </w:r>
    </w:p>
    <w:p w14:paraId="5DD4D51D"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r>
        <w:rPr>
          <w:rFonts w:eastAsia="SimSun" w:cs="Courier New"/>
          <w:szCs w:val="16"/>
        </w:rPr>
        <w:t>GenericIRPManagementSystem::InvalidParameter</w:t>
      </w:r>
      <w:r w:rsidRPr="009D19EA">
        <w:rPr>
          <w:rFonts w:eastAsia="SimSun" w:cs="Courier New"/>
          <w:szCs w:val="16"/>
        </w:rPr>
        <w:t>,</w:t>
      </w:r>
    </w:p>
    <w:p w14:paraId="4900A009" w14:textId="77777777" w:rsidR="00BA0AAB" w:rsidRPr="009D19EA" w:rsidRDefault="00BA0AAB" w:rsidP="00BA0AAB">
      <w:pPr>
        <w:pStyle w:val="PL"/>
        <w:rPr>
          <w:rFonts w:eastAsia="SimSun" w:cs="Courier New"/>
          <w:szCs w:val="16"/>
        </w:rPr>
      </w:pPr>
      <w:r w:rsidRPr="009D19EA">
        <w:rPr>
          <w:rFonts w:eastAsia="SimSun" w:cs="Courier New"/>
          <w:szCs w:val="16"/>
        </w:rPr>
        <w:t xml:space="preserve">         UndefinedMOException,</w:t>
      </w:r>
    </w:p>
    <w:p w14:paraId="380865B1" w14:textId="77777777" w:rsidR="00BA0AAB" w:rsidRPr="009D19EA" w:rsidRDefault="00BA0AAB" w:rsidP="00BA0AAB">
      <w:pPr>
        <w:pStyle w:val="PL"/>
        <w:rPr>
          <w:rFonts w:eastAsia="SimSun" w:cs="Courier New"/>
          <w:szCs w:val="16"/>
        </w:rPr>
      </w:pPr>
      <w:r w:rsidRPr="009D19EA">
        <w:rPr>
          <w:rFonts w:eastAsia="SimSun" w:cs="Courier New"/>
          <w:szCs w:val="16"/>
        </w:rPr>
        <w:t xml:space="preserve">         IllegalDNFormatException,</w:t>
      </w:r>
    </w:p>
    <w:p w14:paraId="35320AC6" w14:textId="77777777" w:rsidR="00BA0AAB" w:rsidRPr="009D19EA" w:rsidRDefault="00BA0AAB" w:rsidP="00BA0AAB">
      <w:pPr>
        <w:pStyle w:val="PL"/>
        <w:rPr>
          <w:rFonts w:eastAsia="SimSun" w:cs="Courier New"/>
          <w:szCs w:val="16"/>
        </w:rPr>
      </w:pPr>
      <w:r w:rsidRPr="009D19EA">
        <w:rPr>
          <w:rFonts w:eastAsia="SimSun" w:cs="Courier New"/>
          <w:szCs w:val="16"/>
        </w:rPr>
        <w:t xml:space="preserve">         UndefinedScopeException,</w:t>
      </w:r>
    </w:p>
    <w:p w14:paraId="5BD40EBE" w14:textId="77777777" w:rsidR="00BA0AAB" w:rsidRPr="009D19EA" w:rsidRDefault="00BA0AAB" w:rsidP="00BA0AAB">
      <w:pPr>
        <w:pStyle w:val="PL"/>
        <w:rPr>
          <w:rFonts w:eastAsia="SimSun" w:cs="Courier New"/>
          <w:szCs w:val="16"/>
        </w:rPr>
      </w:pPr>
      <w:r w:rsidRPr="009D19EA">
        <w:rPr>
          <w:rFonts w:eastAsia="SimSun" w:cs="Courier New"/>
          <w:szCs w:val="16"/>
        </w:rPr>
        <w:t xml:space="preserve">         IllegalScopeTypeException,</w:t>
      </w:r>
    </w:p>
    <w:p w14:paraId="71466D6E" w14:textId="77777777" w:rsidR="00BA0AAB" w:rsidRPr="009D19EA" w:rsidRDefault="00BA0AAB" w:rsidP="00BA0AAB">
      <w:pPr>
        <w:pStyle w:val="PL"/>
        <w:rPr>
          <w:rFonts w:eastAsia="SimSun" w:cs="Courier New"/>
          <w:szCs w:val="16"/>
        </w:rPr>
      </w:pPr>
      <w:r w:rsidRPr="009D19EA">
        <w:rPr>
          <w:rFonts w:eastAsia="SimSun" w:cs="Courier New"/>
          <w:szCs w:val="16"/>
        </w:rPr>
        <w:t xml:space="preserve">         IllegalScopeLevelException,</w:t>
      </w:r>
    </w:p>
    <w:p w14:paraId="35E11012" w14:textId="77777777" w:rsidR="00BA0AAB" w:rsidRPr="009D19EA" w:rsidRDefault="00BA0AAB" w:rsidP="00BA0AAB">
      <w:pPr>
        <w:pStyle w:val="PL"/>
        <w:rPr>
          <w:rFonts w:eastAsia="SimSun" w:cs="Courier New"/>
          <w:szCs w:val="16"/>
        </w:rPr>
      </w:pPr>
      <w:r w:rsidRPr="009D19EA">
        <w:rPr>
          <w:rFonts w:eastAsia="SimSun" w:cs="Courier New"/>
          <w:szCs w:val="16"/>
        </w:rPr>
        <w:t xml:space="preserve">         IllegalFilterFormatException,</w:t>
      </w:r>
    </w:p>
    <w:p w14:paraId="163246CD" w14:textId="77777777" w:rsidR="00BA0AAB" w:rsidRPr="009D19EA" w:rsidRDefault="00BA0AAB" w:rsidP="00BA0AAB">
      <w:pPr>
        <w:pStyle w:val="PL"/>
        <w:rPr>
          <w:rFonts w:eastAsia="SimSun" w:cs="Courier New"/>
          <w:szCs w:val="16"/>
        </w:rPr>
      </w:pPr>
      <w:r w:rsidRPr="009D19EA">
        <w:rPr>
          <w:rFonts w:eastAsia="SimSun" w:cs="Courier New"/>
          <w:szCs w:val="16"/>
        </w:rPr>
        <w:t xml:space="preserve">         FilterComplexityLimit);</w:t>
      </w:r>
    </w:p>
    <w:p w14:paraId="21D2EC28" w14:textId="77777777" w:rsidR="00BA0AAB" w:rsidRPr="009D19EA" w:rsidRDefault="00BA0AAB" w:rsidP="00BA0AAB">
      <w:pPr>
        <w:pStyle w:val="PL"/>
        <w:rPr>
          <w:rFonts w:eastAsia="SimSun" w:cs="Courier New"/>
          <w:szCs w:val="16"/>
        </w:rPr>
      </w:pPr>
      <w:r w:rsidRPr="009D19EA">
        <w:rPr>
          <w:rFonts w:eastAsia="SimSun" w:cs="Courier New"/>
          <w:szCs w:val="16"/>
        </w:rPr>
        <w:t xml:space="preserve">   };</w:t>
      </w:r>
    </w:p>
    <w:p w14:paraId="33BA9186" w14:textId="77777777" w:rsidR="00BA0AAB" w:rsidRDefault="00BA0AAB" w:rsidP="00BA0AAB">
      <w:pPr>
        <w:pStyle w:val="PL"/>
        <w:rPr>
          <w:rFonts w:eastAsia="SimSun" w:cs="Courier New"/>
          <w:szCs w:val="16"/>
        </w:rPr>
      </w:pPr>
    </w:p>
    <w:p w14:paraId="176D971A" w14:textId="77777777" w:rsidR="00BA0AAB" w:rsidRPr="009D19EA" w:rsidRDefault="00BA0AAB" w:rsidP="00BA0AAB">
      <w:pPr>
        <w:pStyle w:val="PL"/>
        <w:rPr>
          <w:rFonts w:eastAsia="SimSun" w:cs="Courier New"/>
          <w:szCs w:val="16"/>
        </w:rPr>
      </w:pPr>
      <w:r w:rsidRPr="009D19EA">
        <w:rPr>
          <w:rFonts w:eastAsia="SimSun" w:cs="Courier New"/>
          <w:szCs w:val="16"/>
        </w:rPr>
        <w:t>};</w:t>
      </w:r>
    </w:p>
    <w:p w14:paraId="624A769E" w14:textId="77777777" w:rsidR="00BA0AAB" w:rsidRDefault="00BA0AAB" w:rsidP="00BA0AAB">
      <w:pPr>
        <w:pStyle w:val="PL"/>
        <w:rPr>
          <w:rFonts w:eastAsia="SimSun" w:cs="Courier New"/>
          <w:szCs w:val="16"/>
        </w:rPr>
      </w:pPr>
    </w:p>
    <w:p w14:paraId="5DB571C0" w14:textId="77777777" w:rsidR="00BA0AAB" w:rsidRPr="009D19EA" w:rsidRDefault="00BA0AAB" w:rsidP="00BA0AAB">
      <w:pPr>
        <w:pStyle w:val="PL"/>
        <w:spacing w:after="180"/>
        <w:rPr>
          <w:rFonts w:cs="Courier New"/>
          <w:szCs w:val="16"/>
        </w:rPr>
      </w:pPr>
      <w:r w:rsidRPr="009D19EA">
        <w:rPr>
          <w:rFonts w:cs="Courier New"/>
          <w:szCs w:val="16"/>
        </w:rPr>
        <w:t xml:space="preserve">#endif </w:t>
      </w:r>
      <w:r w:rsidRPr="009D19EA">
        <w:rPr>
          <w:rFonts w:cs="Courier New"/>
          <w:szCs w:val="16"/>
          <w:lang w:eastAsia="zh-CN"/>
        </w:rPr>
        <w:t xml:space="preserve">// </w:t>
      </w:r>
      <w:r w:rsidRPr="009D19EA">
        <w:rPr>
          <w:rFonts w:cs="Courier New"/>
          <w:szCs w:val="16"/>
        </w:rPr>
        <w:t>_BASIC</w:t>
      </w:r>
      <w:r>
        <w:rPr>
          <w:rFonts w:cs="Courier New"/>
          <w:szCs w:val="16"/>
        </w:rPr>
        <w:t>_</w:t>
      </w:r>
      <w:r w:rsidRPr="009D19EA">
        <w:rPr>
          <w:rFonts w:cs="Courier New"/>
          <w:szCs w:val="16"/>
        </w:rPr>
        <w:t>CM</w:t>
      </w:r>
      <w:r>
        <w:rPr>
          <w:rFonts w:cs="Courier New"/>
          <w:szCs w:val="16"/>
        </w:rPr>
        <w:t>_</w:t>
      </w:r>
      <w:r w:rsidRPr="009D19EA">
        <w:rPr>
          <w:rFonts w:cs="Courier New"/>
          <w:szCs w:val="16"/>
        </w:rPr>
        <w:t>IRP</w:t>
      </w:r>
      <w:r>
        <w:rPr>
          <w:rFonts w:cs="Courier New"/>
          <w:szCs w:val="16"/>
        </w:rPr>
        <w:t>_</w:t>
      </w:r>
      <w:r w:rsidRPr="009D19EA">
        <w:rPr>
          <w:rFonts w:cs="Courier New"/>
          <w:szCs w:val="16"/>
        </w:rPr>
        <w:t>SYSTEM_IDL_</w:t>
      </w:r>
    </w:p>
    <w:p w14:paraId="14D9B13D" w14:textId="77777777" w:rsidR="00BA0AAB" w:rsidRPr="009D19EA" w:rsidRDefault="00BA0AAB" w:rsidP="00BA0AAB">
      <w:pPr>
        <w:pStyle w:val="PL"/>
        <w:spacing w:after="180"/>
        <w:rPr>
          <w:rFonts w:cs="Courier New"/>
          <w:szCs w:val="16"/>
        </w:rPr>
      </w:pPr>
    </w:p>
    <w:p w14:paraId="7E712681" w14:textId="77777777" w:rsidR="00E26E12" w:rsidRDefault="00080512" w:rsidP="00667E89">
      <w:pPr>
        <w:pStyle w:val="Heading8"/>
      </w:pPr>
      <w:bookmarkStart w:id="27" w:name="historyclause"/>
      <w:r>
        <w:br w:type="page"/>
      </w:r>
      <w:bookmarkStart w:id="28" w:name="_Toc335998806"/>
      <w:r w:rsidR="00AC1063">
        <w:lastRenderedPageBreak/>
        <w:t>Annex B (normative):</w:t>
      </w:r>
      <w:r w:rsidR="00AC1063">
        <w:br/>
      </w:r>
      <w:r w:rsidR="00E26E12">
        <w:t>SOAP Solution Set</w:t>
      </w:r>
      <w:bookmarkEnd w:id="28"/>
    </w:p>
    <w:p w14:paraId="55DF2FA7" w14:textId="77777777" w:rsidR="001A21DA" w:rsidRDefault="001A21DA" w:rsidP="00D77921">
      <w:pPr>
        <w:rPr>
          <w:lang w:eastAsia="zh-CN"/>
        </w:rPr>
      </w:pPr>
      <w:r>
        <w:t xml:space="preserve">This annex specifies the </w:t>
      </w:r>
      <w:r>
        <w:rPr>
          <w:rFonts w:hint="eastAsia"/>
          <w:lang w:eastAsia="zh-CN"/>
        </w:rPr>
        <w:t>SOAP</w:t>
      </w:r>
      <w:r>
        <w:rPr>
          <w:lang w:bidi="ar-KW"/>
        </w:rPr>
        <w:t xml:space="preserve"> </w:t>
      </w:r>
      <w:r>
        <w:t xml:space="preserve">Solution Set for the IRP whose semantics are specified </w:t>
      </w:r>
      <w:r w:rsidR="00D77921">
        <w:t xml:space="preserve">in 3GPP TS 32.602 </w:t>
      </w:r>
      <w:r w:rsidR="003B29E0">
        <w:t>[8]</w:t>
      </w:r>
      <w:r w:rsidRPr="00E37772">
        <w:rPr>
          <w:lang w:eastAsia="zh-CN"/>
        </w:rPr>
        <w:t>.</w:t>
      </w:r>
    </w:p>
    <w:p w14:paraId="6E33FF31" w14:textId="77777777" w:rsidR="00E26E12" w:rsidRPr="00B71A7B" w:rsidRDefault="001A21DA" w:rsidP="00E26E12">
      <w:pPr>
        <w:pStyle w:val="Heading1"/>
      </w:pPr>
      <w:bookmarkStart w:id="29" w:name="_Toc335998807"/>
      <w:r>
        <w:t>B.1</w:t>
      </w:r>
      <w:r w:rsidR="00E26E12" w:rsidRPr="00B71A7B">
        <w:tab/>
        <w:t>Architectural features</w:t>
      </w:r>
      <w:bookmarkEnd w:id="29"/>
    </w:p>
    <w:p w14:paraId="5BD1FFB9" w14:textId="77777777" w:rsidR="00E26E12" w:rsidRPr="00B71A7B" w:rsidRDefault="00E26E12" w:rsidP="00E26E12">
      <w:pPr>
        <w:rPr>
          <w:lang w:eastAsia="zh-CN"/>
        </w:rPr>
      </w:pPr>
      <w:r w:rsidRPr="00B71A7B">
        <w:t xml:space="preserve">The overall architectural feature of Basic Configuration Management IRP is specified in 3GPP TS 32.602 </w:t>
      </w:r>
      <w:r w:rsidR="003B29E0">
        <w:t>[8]</w:t>
      </w:r>
      <w:r w:rsidRPr="00B71A7B">
        <w:t xml:space="preserve">. </w:t>
      </w:r>
      <w:r w:rsidRPr="00B71A7B">
        <w:br/>
        <w:t xml:space="preserve">This clause specifies features that are specific to the </w:t>
      </w:r>
      <w:r w:rsidRPr="00B71A7B">
        <w:rPr>
          <w:lang w:eastAsia="zh-CN"/>
        </w:rPr>
        <w:t>SOAP</w:t>
      </w:r>
      <w:r w:rsidRPr="00B71A7B">
        <w:t xml:space="preserve"> SS.</w:t>
      </w:r>
    </w:p>
    <w:p w14:paraId="224C3F0A" w14:textId="77777777" w:rsidR="00BB5E68" w:rsidRDefault="00BB5E68" w:rsidP="00BB5E68">
      <w:pPr>
        <w:pStyle w:val="Heading2"/>
      </w:pPr>
      <w:bookmarkStart w:id="30" w:name="_Toc335998808"/>
      <w:r>
        <w:t>B.1.1</w:t>
      </w:r>
      <w:r w:rsidRPr="000B1A36">
        <w:tab/>
      </w:r>
      <w:r>
        <w:t>Syntax for Distinguished Names and Versions</w:t>
      </w:r>
      <w:bookmarkEnd w:id="30"/>
    </w:p>
    <w:p w14:paraId="621B2C83" w14:textId="77777777" w:rsidR="00BB5E68" w:rsidRDefault="00BB5E68" w:rsidP="00BB5E68">
      <w:r>
        <w:t>The syntax of a Distinguished Name is defined in 3GPP TS 32.300 [3].</w:t>
      </w:r>
    </w:p>
    <w:p w14:paraId="47877B2D" w14:textId="77777777" w:rsidR="00BB5E68" w:rsidRDefault="00BB5E68" w:rsidP="00BB5E68">
      <w:r>
        <w:t xml:space="preserve">The version of this IRP is represented as a string (see also clause 3.1). </w:t>
      </w:r>
    </w:p>
    <w:p w14:paraId="338D422B" w14:textId="77777777" w:rsidR="001A21DA" w:rsidRDefault="001A21DA" w:rsidP="00BB5E68">
      <w:pPr>
        <w:pStyle w:val="Heading2"/>
      </w:pPr>
      <w:bookmarkStart w:id="31" w:name="_Toc335998809"/>
      <w:r>
        <w:rPr>
          <w:lang w:eastAsia="zh-CN"/>
        </w:rPr>
        <w:t>B.1.</w:t>
      </w:r>
      <w:r w:rsidR="00BB5E68">
        <w:rPr>
          <w:lang w:eastAsia="zh-CN"/>
        </w:rPr>
        <w:t>2</w:t>
      </w:r>
      <w:r>
        <w:rPr>
          <w:lang w:eastAsia="zh-CN"/>
        </w:rPr>
        <w:tab/>
      </w:r>
      <w:r>
        <w:t>Supported W3C specifications</w:t>
      </w:r>
      <w:bookmarkEnd w:id="31"/>
    </w:p>
    <w:p w14:paraId="4D3036C6" w14:textId="77777777" w:rsidR="00E26E12" w:rsidRPr="00B71A7B" w:rsidRDefault="00E26E12" w:rsidP="00E26E12">
      <w:pPr>
        <w:rPr>
          <w:lang w:eastAsia="zh-CN"/>
        </w:rPr>
      </w:pPr>
      <w:r w:rsidRPr="00B71A7B">
        <w:rPr>
          <w:lang w:eastAsia="zh-CN"/>
        </w:rPr>
        <w:t xml:space="preserve">The </w:t>
      </w:r>
      <w:r w:rsidRPr="00B71A7B">
        <w:t>SOAP 1.1</w:t>
      </w:r>
      <w:r w:rsidRPr="00B71A7B">
        <w:rPr>
          <w:lang w:eastAsia="zh-CN"/>
        </w:rPr>
        <w:t xml:space="preserve"> specification </w:t>
      </w:r>
      <w:r w:rsidR="003B29E0">
        <w:rPr>
          <w:lang w:eastAsia="zh-CN"/>
        </w:rPr>
        <w:t>[11]</w:t>
      </w:r>
      <w:r w:rsidRPr="00B71A7B">
        <w:rPr>
          <w:lang w:eastAsia="zh-CN"/>
        </w:rPr>
        <w:t xml:space="preserve"> and WSDL 1.1 specification </w:t>
      </w:r>
      <w:r w:rsidR="003B29E0">
        <w:rPr>
          <w:lang w:eastAsia="zh-CN"/>
        </w:rPr>
        <w:t>[12]</w:t>
      </w:r>
      <w:r w:rsidRPr="00B71A7B">
        <w:rPr>
          <w:lang w:eastAsia="zh-CN"/>
        </w:rPr>
        <w:t xml:space="preserve"> are supported.</w:t>
      </w:r>
    </w:p>
    <w:p w14:paraId="4DB22AE3" w14:textId="77777777" w:rsidR="00E26E12" w:rsidRPr="00B71A7B" w:rsidRDefault="00E26E12" w:rsidP="00E26E12">
      <w:pPr>
        <w:rPr>
          <w:lang w:eastAsia="zh-CN"/>
        </w:rPr>
      </w:pPr>
      <w:r w:rsidRPr="00B71A7B">
        <w:rPr>
          <w:lang w:eastAsia="zh-CN"/>
        </w:rPr>
        <w:t xml:space="preserve">The SOAP 1.2 specification </w:t>
      </w:r>
      <w:r w:rsidR="003B29E0">
        <w:rPr>
          <w:lang w:eastAsia="zh-CN"/>
        </w:rPr>
        <w:t>[14]</w:t>
      </w:r>
      <w:r w:rsidRPr="00B71A7B">
        <w:rPr>
          <w:lang w:eastAsia="zh-CN"/>
        </w:rPr>
        <w:t xml:space="preserve"> is supported optionally.</w:t>
      </w:r>
    </w:p>
    <w:p w14:paraId="472421F4" w14:textId="77777777" w:rsidR="00E26E12" w:rsidRPr="00B71A7B" w:rsidRDefault="00E26E12" w:rsidP="00E26E12">
      <w:pPr>
        <w:rPr>
          <w:lang w:eastAsia="zh-CN"/>
        </w:rPr>
      </w:pPr>
      <w:r w:rsidRPr="00B71A7B">
        <w:rPr>
          <w:lang w:eastAsia="zh-CN"/>
        </w:rPr>
        <w:t xml:space="preserve">This </w:t>
      </w:r>
      <w:r w:rsidRPr="00B71A7B">
        <w:t>specification uses "document" style in</w:t>
      </w:r>
      <w:r w:rsidRPr="00B71A7B">
        <w:rPr>
          <w:lang w:eastAsia="zh-CN"/>
        </w:rPr>
        <w:t xml:space="preserve"> the</w:t>
      </w:r>
      <w:r w:rsidRPr="00B71A7B">
        <w:t xml:space="preserve"> W</w:t>
      </w:r>
      <w:r w:rsidRPr="00B71A7B">
        <w:rPr>
          <w:lang w:eastAsia="zh-CN"/>
        </w:rPr>
        <w:t>SDL description</w:t>
      </w:r>
      <w:r w:rsidRPr="00B71A7B">
        <w:t xml:space="preserve">. </w:t>
      </w:r>
    </w:p>
    <w:p w14:paraId="50375F29" w14:textId="77777777" w:rsidR="00E26E12" w:rsidRPr="00B71A7B" w:rsidRDefault="00E26E12" w:rsidP="00E26E12">
      <w:pPr>
        <w:rPr>
          <w:lang w:eastAsia="zh-CN"/>
        </w:rPr>
      </w:pPr>
      <w:r w:rsidRPr="00B71A7B">
        <w:rPr>
          <w:lang w:eastAsia="zh-CN"/>
        </w:rPr>
        <w:t xml:space="preserve">This </w:t>
      </w:r>
      <w:r w:rsidRPr="00B71A7B">
        <w:t xml:space="preserve">specification uses "literal" </w:t>
      </w:r>
      <w:r w:rsidRPr="00B71A7B">
        <w:rPr>
          <w:lang w:eastAsia="zh-CN"/>
        </w:rPr>
        <w:t xml:space="preserve">encoding </w:t>
      </w:r>
      <w:r w:rsidRPr="00B71A7B">
        <w:t>style in</w:t>
      </w:r>
      <w:r w:rsidRPr="00B71A7B">
        <w:rPr>
          <w:lang w:eastAsia="zh-CN"/>
        </w:rPr>
        <w:t xml:space="preserve"> the</w:t>
      </w:r>
      <w:r w:rsidRPr="00B71A7B">
        <w:t xml:space="preserve"> W</w:t>
      </w:r>
      <w:r w:rsidRPr="00B71A7B">
        <w:rPr>
          <w:lang w:eastAsia="zh-CN"/>
        </w:rPr>
        <w:t>SDL description</w:t>
      </w:r>
      <w:r w:rsidRPr="00B71A7B">
        <w:t>.</w:t>
      </w:r>
    </w:p>
    <w:p w14:paraId="774A99B5" w14:textId="77777777" w:rsidR="001A21DA" w:rsidRDefault="001A21DA" w:rsidP="00BB5E68">
      <w:pPr>
        <w:pStyle w:val="Heading2"/>
      </w:pPr>
      <w:bookmarkStart w:id="32" w:name="_Toc335998810"/>
      <w:r>
        <w:rPr>
          <w:lang w:eastAsia="zh-CN"/>
        </w:rPr>
        <w:t>B.1.</w:t>
      </w:r>
      <w:r w:rsidR="00BB5E68">
        <w:rPr>
          <w:lang w:eastAsia="zh-CN"/>
        </w:rPr>
        <w:t>3</w:t>
      </w:r>
      <w:r>
        <w:rPr>
          <w:lang w:eastAsia="zh-CN"/>
        </w:rPr>
        <w:tab/>
      </w:r>
      <w:r>
        <w:t>Prefixes and namespaces</w:t>
      </w:r>
      <w:bookmarkEnd w:id="32"/>
    </w:p>
    <w:p w14:paraId="03F7B197" w14:textId="77777777" w:rsidR="00E26E12" w:rsidRPr="00B71A7B" w:rsidRDefault="00E26E12" w:rsidP="00BB5E68">
      <w:pPr>
        <w:rPr>
          <w:lang w:eastAsia="zh-CN"/>
        </w:rPr>
      </w:pPr>
      <w:r w:rsidRPr="00B71A7B">
        <w:t>This specification uses a number of namespace prefixes throughout that are</w:t>
      </w:r>
      <w:r w:rsidRPr="00B71A7B">
        <w:rPr>
          <w:lang w:eastAsia="zh-CN"/>
        </w:rPr>
        <w:t xml:space="preserve"> </w:t>
      </w:r>
      <w:r w:rsidRPr="00B71A7B">
        <w:t xml:space="preserve">listed in Table </w:t>
      </w:r>
      <w:r w:rsidR="00D77921">
        <w:t>B.1.</w:t>
      </w:r>
      <w:r w:rsidR="00BB5E68">
        <w:t>3</w:t>
      </w:r>
      <w:r w:rsidRPr="00B71A7B">
        <w:t xml:space="preserve">. </w:t>
      </w:r>
    </w:p>
    <w:p w14:paraId="506492A5" w14:textId="77777777" w:rsidR="00E26E12" w:rsidRPr="00B71A7B" w:rsidRDefault="00E26E12" w:rsidP="00BB5E68">
      <w:pPr>
        <w:pStyle w:val="TH"/>
        <w:rPr>
          <w:sz w:val="22"/>
          <w:lang w:eastAsia="zh-CN"/>
        </w:rPr>
      </w:pPr>
      <w:r w:rsidRPr="00B71A7B">
        <w:t xml:space="preserve">Table </w:t>
      </w:r>
      <w:r w:rsidR="00D77921">
        <w:t>B.1.</w:t>
      </w:r>
      <w:r w:rsidR="00BB5E68">
        <w:t>3</w:t>
      </w:r>
      <w:r w:rsidRPr="00B71A7B">
        <w:t>: Prefixes and Namespaces used in this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7"/>
        <w:gridCol w:w="8040"/>
      </w:tblGrid>
      <w:tr w:rsidR="00E26E12" w:rsidRPr="00B71A7B" w14:paraId="74D06284" w14:textId="77777777" w:rsidTr="00E26E12">
        <w:trPr>
          <w:jc w:val="center"/>
        </w:trPr>
        <w:tc>
          <w:tcPr>
            <w:tcW w:w="1817" w:type="dxa"/>
            <w:shd w:val="clear" w:color="auto" w:fill="CCCCCC"/>
          </w:tcPr>
          <w:p w14:paraId="3D5AA4E6" w14:textId="77777777" w:rsidR="00E26E12" w:rsidRPr="00B71A7B" w:rsidRDefault="00E26E12" w:rsidP="00E26E12">
            <w:pPr>
              <w:pStyle w:val="TAL"/>
              <w:jc w:val="center"/>
              <w:rPr>
                <w:rFonts w:cs="Arial"/>
                <w:b/>
                <w:bCs/>
              </w:rPr>
            </w:pPr>
            <w:r w:rsidRPr="00B71A7B">
              <w:rPr>
                <w:rFonts w:cs="Arial"/>
                <w:b/>
                <w:bCs/>
              </w:rPr>
              <w:t>Prefix</w:t>
            </w:r>
          </w:p>
        </w:tc>
        <w:tc>
          <w:tcPr>
            <w:tcW w:w="8040" w:type="dxa"/>
            <w:shd w:val="clear" w:color="auto" w:fill="CCCCCC"/>
          </w:tcPr>
          <w:p w14:paraId="5974E70A" w14:textId="77777777" w:rsidR="00E26E12" w:rsidRPr="00B71A7B" w:rsidRDefault="00E26E12" w:rsidP="00E26E12">
            <w:pPr>
              <w:pStyle w:val="TAL"/>
              <w:jc w:val="center"/>
              <w:rPr>
                <w:rFonts w:cs="Arial"/>
                <w:b/>
                <w:bCs/>
              </w:rPr>
            </w:pPr>
            <w:r w:rsidRPr="00B71A7B">
              <w:rPr>
                <w:rFonts w:cs="Arial"/>
                <w:b/>
                <w:bCs/>
              </w:rPr>
              <w:t>Namespace</w:t>
            </w:r>
          </w:p>
        </w:tc>
      </w:tr>
      <w:tr w:rsidR="00E26E12" w:rsidRPr="00B71A7B" w14:paraId="1A049B39" w14:textId="77777777" w:rsidTr="00E26E12">
        <w:trPr>
          <w:jc w:val="center"/>
        </w:trPr>
        <w:tc>
          <w:tcPr>
            <w:tcW w:w="1817" w:type="dxa"/>
          </w:tcPr>
          <w:p w14:paraId="796053C4" w14:textId="77777777" w:rsidR="00E26E12" w:rsidRPr="00B71A7B" w:rsidRDefault="00E26E12" w:rsidP="00E26E12">
            <w:pPr>
              <w:pStyle w:val="TAL"/>
              <w:rPr>
                <w:rFonts w:cs="Arial"/>
              </w:rPr>
            </w:pPr>
            <w:r w:rsidRPr="00B71A7B">
              <w:rPr>
                <w:rFonts w:cs="Arial"/>
              </w:rPr>
              <w:t>http</w:t>
            </w:r>
          </w:p>
        </w:tc>
        <w:tc>
          <w:tcPr>
            <w:tcW w:w="8040" w:type="dxa"/>
          </w:tcPr>
          <w:p w14:paraId="7F7A831B" w14:textId="77777777" w:rsidR="00E26E12" w:rsidRPr="00B71A7B" w:rsidRDefault="00E26E12" w:rsidP="00E26E12">
            <w:pPr>
              <w:pStyle w:val="TAL"/>
              <w:rPr>
                <w:rFonts w:cs="Arial"/>
              </w:rPr>
            </w:pPr>
            <w:r w:rsidRPr="00B71A7B">
              <w:rPr>
                <w:rFonts w:cs="Arial"/>
              </w:rPr>
              <w:t>http://schemas.xmlsoap.org/wsdl/http/</w:t>
            </w:r>
          </w:p>
        </w:tc>
      </w:tr>
      <w:tr w:rsidR="00E26E12" w:rsidRPr="00B71A7B" w14:paraId="0E5D9777" w14:textId="77777777" w:rsidTr="00E26E12">
        <w:trPr>
          <w:jc w:val="center"/>
        </w:trPr>
        <w:tc>
          <w:tcPr>
            <w:tcW w:w="1817" w:type="dxa"/>
          </w:tcPr>
          <w:p w14:paraId="3DC38949" w14:textId="77777777" w:rsidR="00E26E12" w:rsidRPr="00B71A7B" w:rsidRDefault="00E26E12" w:rsidP="00E26E12">
            <w:pPr>
              <w:pStyle w:val="TAL"/>
              <w:rPr>
                <w:rFonts w:cs="Arial"/>
              </w:rPr>
            </w:pPr>
            <w:r w:rsidRPr="00B71A7B">
              <w:rPr>
                <w:rFonts w:cs="Arial"/>
                <w:lang w:eastAsia="zh-CN"/>
              </w:rPr>
              <w:t>s</w:t>
            </w:r>
            <w:r w:rsidRPr="00B71A7B">
              <w:rPr>
                <w:rFonts w:cs="Arial"/>
              </w:rPr>
              <w:t>oap</w:t>
            </w:r>
          </w:p>
        </w:tc>
        <w:tc>
          <w:tcPr>
            <w:tcW w:w="8040" w:type="dxa"/>
          </w:tcPr>
          <w:p w14:paraId="11769C79" w14:textId="77777777" w:rsidR="00E26E12" w:rsidRPr="00B71A7B" w:rsidRDefault="00E26E12" w:rsidP="00E26E12">
            <w:pPr>
              <w:pStyle w:val="TAL"/>
              <w:rPr>
                <w:rFonts w:cs="Arial"/>
              </w:rPr>
            </w:pPr>
            <w:r w:rsidRPr="00B71A7B">
              <w:rPr>
                <w:rFonts w:cs="Arial"/>
              </w:rPr>
              <w:t>http://schemas.xmlsoap.org/wsdl/soap/</w:t>
            </w:r>
          </w:p>
        </w:tc>
      </w:tr>
      <w:tr w:rsidR="00E26E12" w:rsidRPr="00B71A7B" w14:paraId="57409661" w14:textId="77777777" w:rsidTr="00E26E12">
        <w:trPr>
          <w:jc w:val="center"/>
        </w:trPr>
        <w:tc>
          <w:tcPr>
            <w:tcW w:w="1817" w:type="dxa"/>
          </w:tcPr>
          <w:p w14:paraId="37886AFA" w14:textId="77777777" w:rsidR="00E26E12" w:rsidRPr="00B71A7B" w:rsidRDefault="00E26E12" w:rsidP="00E26E12">
            <w:pPr>
              <w:pStyle w:val="TAL"/>
              <w:rPr>
                <w:rFonts w:cs="Arial"/>
              </w:rPr>
            </w:pPr>
            <w:r w:rsidRPr="00B71A7B">
              <w:rPr>
                <w:rFonts w:cs="Arial"/>
              </w:rPr>
              <w:t>SOAP-ENV</w:t>
            </w:r>
          </w:p>
        </w:tc>
        <w:tc>
          <w:tcPr>
            <w:tcW w:w="8040" w:type="dxa"/>
          </w:tcPr>
          <w:p w14:paraId="077CBBE3" w14:textId="77777777" w:rsidR="00E26E12" w:rsidRPr="00B71A7B" w:rsidRDefault="00E26E12" w:rsidP="00E26E12">
            <w:pPr>
              <w:pStyle w:val="TAL"/>
              <w:rPr>
                <w:rFonts w:cs="Arial"/>
              </w:rPr>
            </w:pPr>
            <w:r w:rsidRPr="00B71A7B">
              <w:rPr>
                <w:rFonts w:cs="Arial"/>
              </w:rPr>
              <w:t>http://schemas.xmlsoap.org/soap/envelope/</w:t>
            </w:r>
          </w:p>
        </w:tc>
      </w:tr>
      <w:tr w:rsidR="00E26E12" w:rsidRPr="00B71A7B" w14:paraId="189E8980" w14:textId="77777777" w:rsidTr="00E26E12">
        <w:trPr>
          <w:jc w:val="center"/>
        </w:trPr>
        <w:tc>
          <w:tcPr>
            <w:tcW w:w="1817" w:type="dxa"/>
          </w:tcPr>
          <w:p w14:paraId="63D5F9CD" w14:textId="77777777" w:rsidR="00E26E12" w:rsidRPr="00B71A7B" w:rsidRDefault="00E26E12" w:rsidP="00E26E12">
            <w:pPr>
              <w:pStyle w:val="TAL"/>
              <w:rPr>
                <w:rFonts w:cs="Arial"/>
              </w:rPr>
            </w:pPr>
            <w:r w:rsidRPr="00B71A7B">
              <w:rPr>
                <w:rFonts w:cs="Arial"/>
              </w:rPr>
              <w:t>SOAP-ENC or soapenc</w:t>
            </w:r>
          </w:p>
        </w:tc>
        <w:tc>
          <w:tcPr>
            <w:tcW w:w="8040" w:type="dxa"/>
          </w:tcPr>
          <w:p w14:paraId="22DD2343" w14:textId="77777777" w:rsidR="00E26E12" w:rsidRPr="00B71A7B" w:rsidRDefault="00E26E12" w:rsidP="00E26E12">
            <w:pPr>
              <w:pStyle w:val="TAL"/>
              <w:rPr>
                <w:rFonts w:cs="Arial"/>
              </w:rPr>
            </w:pPr>
            <w:r w:rsidRPr="00B71A7B">
              <w:rPr>
                <w:rFonts w:cs="Arial"/>
              </w:rPr>
              <w:t>http://schemas.xmlsoap.org/soap/encoding/</w:t>
            </w:r>
          </w:p>
        </w:tc>
      </w:tr>
      <w:tr w:rsidR="00E26E12" w:rsidRPr="00B71A7B" w14:paraId="3F1243A5" w14:textId="77777777" w:rsidTr="00E26E12">
        <w:trPr>
          <w:jc w:val="center"/>
        </w:trPr>
        <w:tc>
          <w:tcPr>
            <w:tcW w:w="1817" w:type="dxa"/>
          </w:tcPr>
          <w:p w14:paraId="150DA3E8" w14:textId="77777777" w:rsidR="00E26E12" w:rsidRPr="00B71A7B" w:rsidRDefault="00E26E12" w:rsidP="00E26E12">
            <w:pPr>
              <w:pStyle w:val="TAL"/>
              <w:rPr>
                <w:rFonts w:cs="Arial"/>
              </w:rPr>
            </w:pPr>
            <w:r w:rsidRPr="00B71A7B">
              <w:rPr>
                <w:rFonts w:cs="Arial"/>
              </w:rPr>
              <w:t>xs or xsd</w:t>
            </w:r>
          </w:p>
        </w:tc>
        <w:tc>
          <w:tcPr>
            <w:tcW w:w="8040" w:type="dxa"/>
          </w:tcPr>
          <w:p w14:paraId="4755BBCB" w14:textId="77777777" w:rsidR="00E26E12" w:rsidRPr="00B71A7B" w:rsidRDefault="00E26E12" w:rsidP="00E26E12">
            <w:pPr>
              <w:pStyle w:val="TAL"/>
              <w:rPr>
                <w:rFonts w:cs="Arial"/>
              </w:rPr>
            </w:pPr>
            <w:r w:rsidRPr="00B71A7B">
              <w:rPr>
                <w:rFonts w:cs="Arial"/>
              </w:rPr>
              <w:t>http://www.w3.org/2001/XMLSchema</w:t>
            </w:r>
          </w:p>
        </w:tc>
      </w:tr>
      <w:tr w:rsidR="00E26E12" w:rsidRPr="00B71A7B" w14:paraId="412A6B49" w14:textId="77777777" w:rsidTr="00E26E12">
        <w:trPr>
          <w:jc w:val="center"/>
        </w:trPr>
        <w:tc>
          <w:tcPr>
            <w:tcW w:w="1817" w:type="dxa"/>
          </w:tcPr>
          <w:p w14:paraId="3AB9F62C" w14:textId="77777777" w:rsidR="00E26E12" w:rsidRPr="00B71A7B" w:rsidRDefault="00E26E12" w:rsidP="00E26E12">
            <w:pPr>
              <w:pStyle w:val="TAL"/>
              <w:rPr>
                <w:rFonts w:cs="Arial"/>
              </w:rPr>
            </w:pPr>
            <w:r w:rsidRPr="00B71A7B">
              <w:rPr>
                <w:rFonts w:cs="Arial"/>
                <w:lang w:eastAsia="zh-CN"/>
              </w:rPr>
              <w:t>x</w:t>
            </w:r>
            <w:r w:rsidRPr="00B71A7B">
              <w:rPr>
                <w:rFonts w:cs="Arial"/>
              </w:rPr>
              <w:t>si</w:t>
            </w:r>
          </w:p>
        </w:tc>
        <w:tc>
          <w:tcPr>
            <w:tcW w:w="8040" w:type="dxa"/>
          </w:tcPr>
          <w:p w14:paraId="0B25B8AD" w14:textId="77777777" w:rsidR="00E26E12" w:rsidRPr="00B71A7B" w:rsidRDefault="00E26E12" w:rsidP="00E26E12">
            <w:pPr>
              <w:pStyle w:val="TAL"/>
              <w:rPr>
                <w:rFonts w:cs="Arial"/>
              </w:rPr>
            </w:pPr>
            <w:r w:rsidRPr="00B71A7B">
              <w:rPr>
                <w:rFonts w:cs="Arial"/>
              </w:rPr>
              <w:t>http://www.w3.org/2001/XMLSchema-instance</w:t>
            </w:r>
          </w:p>
        </w:tc>
      </w:tr>
      <w:tr w:rsidR="00E26E12" w:rsidRPr="00C37205" w14:paraId="1C8CE9F1" w14:textId="77777777" w:rsidTr="00E26E12">
        <w:trPr>
          <w:jc w:val="center"/>
        </w:trPr>
        <w:tc>
          <w:tcPr>
            <w:tcW w:w="1817" w:type="dxa"/>
          </w:tcPr>
          <w:p w14:paraId="1362B054" w14:textId="77777777" w:rsidR="00E26E12" w:rsidRPr="00C37205" w:rsidRDefault="00E26E12" w:rsidP="00E26E12">
            <w:pPr>
              <w:pStyle w:val="TAL"/>
              <w:rPr>
                <w:rFonts w:cs="Arial"/>
                <w:lang w:eastAsia="zh-CN"/>
              </w:rPr>
            </w:pPr>
            <w:r w:rsidRPr="00C37205">
              <w:rPr>
                <w:rFonts w:cs="Arial"/>
              </w:rPr>
              <w:t>basicCMIRP</w:t>
            </w:r>
            <w:r w:rsidRPr="00C37205">
              <w:rPr>
                <w:rFonts w:cs="Arial"/>
                <w:lang w:eastAsia="zh-CN"/>
              </w:rPr>
              <w:t>System</w:t>
            </w:r>
          </w:p>
        </w:tc>
        <w:tc>
          <w:tcPr>
            <w:tcW w:w="8040" w:type="dxa"/>
          </w:tcPr>
          <w:p w14:paraId="4C135411" w14:textId="77777777" w:rsidR="00E26E12" w:rsidRPr="00C37205" w:rsidRDefault="00E26E12" w:rsidP="00E26E12">
            <w:pPr>
              <w:pStyle w:val="TAL"/>
              <w:rPr>
                <w:lang w:eastAsia="zh-CN"/>
              </w:rPr>
            </w:pPr>
            <w:r w:rsidRPr="00C37205">
              <w:t>http://www.3gpp.org/ftp/</w:t>
            </w:r>
            <w:r w:rsidR="00D77921" w:rsidRPr="00C37205">
              <w:t>s</w:t>
            </w:r>
            <w:r w:rsidRPr="00C37205">
              <w:t>pecs/archive</w:t>
            </w:r>
            <w:r w:rsidR="00D77921" w:rsidRPr="00C37205">
              <w:t>/32_series/32606#</w:t>
            </w:r>
            <w:r w:rsidRPr="00C37205">
              <w:rPr>
                <w:lang w:eastAsia="zh-CN"/>
              </w:rPr>
              <w:t>BasicCMIRPSystem</w:t>
            </w:r>
          </w:p>
        </w:tc>
      </w:tr>
      <w:tr w:rsidR="00E26E12" w:rsidRPr="00C37205" w14:paraId="09C09D7B" w14:textId="77777777" w:rsidTr="00E26E12">
        <w:trPr>
          <w:jc w:val="center"/>
        </w:trPr>
        <w:tc>
          <w:tcPr>
            <w:tcW w:w="1817" w:type="dxa"/>
          </w:tcPr>
          <w:p w14:paraId="64F78D41" w14:textId="77777777" w:rsidR="00E26E12" w:rsidRPr="00C37205" w:rsidRDefault="00E26E12" w:rsidP="00E26E12">
            <w:pPr>
              <w:pStyle w:val="TAL"/>
              <w:rPr>
                <w:rFonts w:cs="Arial"/>
                <w:lang w:eastAsia="zh-CN"/>
              </w:rPr>
            </w:pPr>
            <w:r w:rsidRPr="00C37205">
              <w:rPr>
                <w:rFonts w:cs="Arial"/>
              </w:rPr>
              <w:t>basicCMIRP</w:t>
            </w:r>
            <w:r w:rsidRPr="00C37205">
              <w:rPr>
                <w:rFonts w:cs="Arial"/>
                <w:lang w:eastAsia="zh-CN"/>
              </w:rPr>
              <w:t>Data</w:t>
            </w:r>
          </w:p>
        </w:tc>
        <w:tc>
          <w:tcPr>
            <w:tcW w:w="8040" w:type="dxa"/>
          </w:tcPr>
          <w:p w14:paraId="07F2D421" w14:textId="77777777" w:rsidR="00E26E12" w:rsidRPr="00C37205" w:rsidRDefault="00E26E12" w:rsidP="00E26E12">
            <w:pPr>
              <w:pStyle w:val="TAL"/>
              <w:rPr>
                <w:lang w:eastAsia="zh-CN"/>
              </w:rPr>
            </w:pPr>
            <w:r w:rsidRPr="00C37205">
              <w:t>http://www.3gpp.org/ftp/</w:t>
            </w:r>
            <w:r w:rsidR="00D77921" w:rsidRPr="00C37205">
              <w:t>s</w:t>
            </w:r>
            <w:r w:rsidRPr="00C37205">
              <w:t>pecs/archive/32_series/3260</w:t>
            </w:r>
            <w:r w:rsidR="00D77921" w:rsidRPr="00C37205">
              <w:t>6#</w:t>
            </w:r>
            <w:r w:rsidRPr="00C37205">
              <w:rPr>
                <w:lang w:eastAsia="zh-CN"/>
              </w:rPr>
              <w:t>BasicCMIRPData</w:t>
            </w:r>
          </w:p>
        </w:tc>
      </w:tr>
      <w:tr w:rsidR="00E26E12" w:rsidRPr="00B71A7B" w14:paraId="3CB8627B" w14:textId="77777777" w:rsidTr="00E26E12">
        <w:trPr>
          <w:jc w:val="center"/>
        </w:trPr>
        <w:tc>
          <w:tcPr>
            <w:tcW w:w="1817" w:type="dxa"/>
          </w:tcPr>
          <w:p w14:paraId="3D662098" w14:textId="77777777" w:rsidR="00E26E12" w:rsidRPr="00C37205" w:rsidRDefault="00E26E12" w:rsidP="00E26E12">
            <w:pPr>
              <w:pStyle w:val="TAL"/>
              <w:rPr>
                <w:rFonts w:cs="Arial"/>
                <w:lang w:eastAsia="zh-CN"/>
              </w:rPr>
            </w:pPr>
            <w:r w:rsidRPr="00C37205">
              <w:rPr>
                <w:rFonts w:cs="Arial"/>
                <w:lang w:eastAsia="zh-CN"/>
              </w:rPr>
              <w:t>g</w:t>
            </w:r>
            <w:r w:rsidRPr="00C37205">
              <w:rPr>
                <w:rFonts w:cs="Arial"/>
              </w:rPr>
              <w:t>enericIRP</w:t>
            </w:r>
            <w:r w:rsidRPr="00C37205">
              <w:rPr>
                <w:rFonts w:cs="Arial"/>
                <w:lang w:eastAsia="zh-CN"/>
              </w:rPr>
              <w:t>System</w:t>
            </w:r>
          </w:p>
        </w:tc>
        <w:tc>
          <w:tcPr>
            <w:tcW w:w="8040" w:type="dxa"/>
          </w:tcPr>
          <w:p w14:paraId="11FD47CE" w14:textId="77777777" w:rsidR="00E26E12" w:rsidRPr="00B71A7B" w:rsidRDefault="00E26E12" w:rsidP="00E26E12">
            <w:pPr>
              <w:pStyle w:val="TAL"/>
              <w:rPr>
                <w:lang w:eastAsia="zh-CN"/>
              </w:rPr>
            </w:pPr>
            <w:r w:rsidRPr="00C37205">
              <w:rPr>
                <w:rFonts w:cs="Arial"/>
              </w:rPr>
              <w:t>http://www.3gpp.org/ftp/</w:t>
            </w:r>
            <w:r w:rsidR="00D77921" w:rsidRPr="00C37205">
              <w:rPr>
                <w:rFonts w:cs="Arial"/>
              </w:rPr>
              <w:t>s</w:t>
            </w:r>
            <w:r w:rsidRPr="00C37205">
              <w:rPr>
                <w:rFonts w:cs="Arial"/>
              </w:rPr>
              <w:t>pecs/archive/32_series/3231</w:t>
            </w:r>
            <w:r w:rsidR="00D77921" w:rsidRPr="00C37205">
              <w:rPr>
                <w:rFonts w:cs="Arial"/>
              </w:rPr>
              <w:t>6#</w:t>
            </w:r>
            <w:r w:rsidRPr="00C37205">
              <w:rPr>
                <w:rFonts w:cs="Arial"/>
              </w:rPr>
              <w:t>GenericIRP</w:t>
            </w:r>
            <w:r w:rsidRPr="00C37205">
              <w:rPr>
                <w:rFonts w:cs="Arial"/>
                <w:lang w:eastAsia="zh-CN"/>
              </w:rPr>
              <w:t>System</w:t>
            </w:r>
          </w:p>
        </w:tc>
      </w:tr>
    </w:tbl>
    <w:p w14:paraId="08A6EED1" w14:textId="77777777" w:rsidR="00E26E12" w:rsidRPr="00B71A7B" w:rsidRDefault="00D4359E" w:rsidP="00E26E12">
      <w:pPr>
        <w:pStyle w:val="Heading2"/>
      </w:pPr>
      <w:bookmarkStart w:id="33" w:name="_Toc335998811"/>
      <w:r>
        <w:t>B.1.4</w:t>
      </w:r>
      <w:r w:rsidR="00E26E12" w:rsidRPr="00B71A7B">
        <w:tab/>
        <w:t>Filter language</w:t>
      </w:r>
      <w:bookmarkEnd w:id="33"/>
    </w:p>
    <w:p w14:paraId="07246B25" w14:textId="77777777" w:rsidR="00E26E12" w:rsidRPr="00B71A7B" w:rsidRDefault="00E26E12" w:rsidP="00E26E12">
      <w:r w:rsidRPr="00B71A7B">
        <w:t xml:space="preserve">The filter language used in the SS is the </w:t>
      </w:r>
      <w:r w:rsidRPr="00B71A7B">
        <w:rPr>
          <w:lang w:eastAsia="zh-CN"/>
        </w:rPr>
        <w:t>XPath</w:t>
      </w:r>
      <w:r w:rsidRPr="00B71A7B">
        <w:t xml:space="preserve"> Language (see </w:t>
      </w:r>
      <w:r w:rsidRPr="00B71A7B">
        <w:rPr>
          <w:lang w:eastAsia="zh-CN" w:bidi="ar-KW"/>
        </w:rPr>
        <w:t xml:space="preserve">W3C XPath 1.0 specification </w:t>
      </w:r>
      <w:r w:rsidR="003B29E0">
        <w:t>[13]</w:t>
      </w:r>
      <w:r w:rsidRPr="00B71A7B">
        <w:t xml:space="preserve">). IRPAgents may throw a FilterComplexityLimit </w:t>
      </w:r>
      <w:r w:rsidRPr="00B71A7B">
        <w:rPr>
          <w:lang w:eastAsia="zh-CN"/>
        </w:rPr>
        <w:t>fault</w:t>
      </w:r>
      <w:r w:rsidRPr="00B71A7B">
        <w:t xml:space="preserve"> when a given filter is too complex. </w:t>
      </w:r>
    </w:p>
    <w:p w14:paraId="1B2F2C28" w14:textId="77777777" w:rsidR="00E26E12" w:rsidRPr="00B71A7B" w:rsidRDefault="00E26E12" w:rsidP="001A21DA">
      <w:pPr>
        <w:pStyle w:val="Heading1"/>
        <w:tabs>
          <w:tab w:val="num" w:pos="1140"/>
        </w:tabs>
        <w:ind w:left="1140" w:hanging="1140"/>
      </w:pPr>
      <w:r>
        <w:br w:type="page"/>
      </w:r>
      <w:bookmarkStart w:id="34" w:name="_Toc335998812"/>
      <w:r w:rsidR="001A21DA">
        <w:lastRenderedPageBreak/>
        <w:t>B.2</w:t>
      </w:r>
      <w:r w:rsidRPr="00B71A7B">
        <w:tab/>
        <w:t>Mapping</w:t>
      </w:r>
      <w:bookmarkEnd w:id="34"/>
    </w:p>
    <w:p w14:paraId="7BBDB978" w14:textId="77777777" w:rsidR="00E26E12" w:rsidRPr="00B71A7B" w:rsidRDefault="001A21DA" w:rsidP="00E26E12">
      <w:pPr>
        <w:pStyle w:val="Heading2"/>
      </w:pPr>
      <w:bookmarkStart w:id="35" w:name="_Toc335998813"/>
      <w:r>
        <w:t>B.2</w:t>
      </w:r>
      <w:r w:rsidR="00E26E12" w:rsidRPr="00B71A7B">
        <w:t>.1</w:t>
      </w:r>
      <w:r w:rsidR="00E26E12" w:rsidRPr="00B71A7B">
        <w:tab/>
        <w:t>General mappings</w:t>
      </w:r>
      <w:bookmarkEnd w:id="35"/>
    </w:p>
    <w:p w14:paraId="3881209D" w14:textId="77777777" w:rsidR="00E26E12" w:rsidRPr="00B71A7B" w:rsidRDefault="00E26E12" w:rsidP="00E26E12">
      <w:r w:rsidRPr="00B71A7B">
        <w:t>The IS parameter name managedObjectInstance is mapped into DN.</w:t>
      </w:r>
    </w:p>
    <w:p w14:paraId="4CCCEFCA" w14:textId="77777777" w:rsidR="00E26E12" w:rsidRPr="00B71A7B" w:rsidRDefault="00E26E12" w:rsidP="00E26E12">
      <w:r w:rsidRPr="00B71A7B">
        <w:t xml:space="preserve">Attributes modelling associations as defined in the NRM (here also called "reference attributes") are in this SS mapped to attributes. The names of the reference attributes in the NRM are mapped to the corresponding attribute names in the MOC. When the cardinality for an association is 0..1 or 1..1 the datatype for the reference attribute is defined as a MOReference. The value of an MO reference contains the distinguished name of the associated MO. When the cardinality for an association allows more than one referred MO, the reference attribute will be of type MOReferenceSet, which contains a sequence of MO references. </w:t>
      </w:r>
    </w:p>
    <w:p w14:paraId="6D180088" w14:textId="77777777" w:rsidR="00E26E12" w:rsidRPr="00B71A7B" w:rsidRDefault="00E26E12" w:rsidP="003B29E0">
      <w:r w:rsidRPr="00C37205">
        <w:t>If a reference attribute is changed, an AttributeValueChange notification (see 3GPP </w:t>
      </w:r>
      <w:r w:rsidRPr="00C37205">
        <w:rPr>
          <w:snapToGrid w:val="0"/>
        </w:rPr>
        <w:t>TS </w:t>
      </w:r>
      <w:r w:rsidRPr="00C37205">
        <w:t>32.66</w:t>
      </w:r>
      <w:r w:rsidR="00D77921" w:rsidRPr="00C37205">
        <w:rPr>
          <w:lang w:eastAsia="zh-CN"/>
        </w:rPr>
        <w:t>6</w:t>
      </w:r>
      <w:r w:rsidRPr="00C37205">
        <w:rPr>
          <w:snapToGrid w:val="0"/>
        </w:rPr>
        <w:t xml:space="preserve"> </w:t>
      </w:r>
      <w:r w:rsidR="003B29E0" w:rsidRPr="00C37205">
        <w:rPr>
          <w:snapToGrid w:val="0"/>
        </w:rPr>
        <w:t>[9]</w:t>
      </w:r>
      <w:r w:rsidRPr="00C37205">
        <w:t>) is emitted.</w:t>
      </w:r>
      <w:r w:rsidRPr="00B71A7B">
        <w:t xml:space="preserve"> </w:t>
      </w:r>
    </w:p>
    <w:p w14:paraId="4CD94DAD" w14:textId="77777777" w:rsidR="00E26E12" w:rsidRPr="00B71A7B" w:rsidRDefault="001A21DA" w:rsidP="00E26E12">
      <w:pPr>
        <w:pStyle w:val="Heading2"/>
      </w:pPr>
      <w:bookmarkStart w:id="36" w:name="_Toc335998814"/>
      <w:r>
        <w:t>B.2</w:t>
      </w:r>
      <w:r w:rsidR="00E26E12" w:rsidRPr="00B71A7B">
        <w:t>.2</w:t>
      </w:r>
      <w:r w:rsidR="00E26E12" w:rsidRPr="00B71A7B">
        <w:tab/>
        <w:t>Operation mapping</w:t>
      </w:r>
      <w:bookmarkEnd w:id="36"/>
    </w:p>
    <w:p w14:paraId="4785D1D2" w14:textId="77777777" w:rsidR="00E26E12" w:rsidRPr="00B71A7B" w:rsidRDefault="00E26E12" w:rsidP="00D77921">
      <w:r w:rsidRPr="00B71A7B">
        <w:t xml:space="preserve">The Basic CM IRP: IS (see 3GPP TS 32.602 </w:t>
      </w:r>
      <w:r w:rsidR="003B29E0">
        <w:t>[8]</w:t>
      </w:r>
      <w:r w:rsidRPr="00B71A7B">
        <w:t xml:space="preserve">) defines semantics of operation visible across the Basic Configuration Management IRP. Table </w:t>
      </w:r>
      <w:r w:rsidR="00D77921">
        <w:t>B.2</w:t>
      </w:r>
      <w:r w:rsidRPr="00B71A7B">
        <w:t>.2 indicates mapping of these operations to their equivalents defined in this SS.</w:t>
      </w:r>
    </w:p>
    <w:p w14:paraId="73CF354F" w14:textId="77777777" w:rsidR="00E26E12" w:rsidRPr="00B71A7B" w:rsidRDefault="00E26E12" w:rsidP="00D77921">
      <w:pPr>
        <w:pStyle w:val="TH"/>
      </w:pPr>
      <w:r w:rsidRPr="00B71A7B">
        <w:t xml:space="preserve">Table </w:t>
      </w:r>
      <w:r w:rsidR="00D77921">
        <w:t>B.2</w:t>
      </w:r>
      <w:r w:rsidRPr="00B71A7B">
        <w:t>.</w:t>
      </w:r>
      <w:r w:rsidRPr="00B71A7B">
        <w:rPr>
          <w:lang w:eastAsia="zh-CN"/>
        </w:rPr>
        <w:t>2</w:t>
      </w:r>
      <w:r w:rsidRPr="00B71A7B">
        <w:t>: Mapping from IS Operation to SS equivalents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59"/>
        <w:gridCol w:w="3311"/>
        <w:gridCol w:w="1611"/>
      </w:tblGrid>
      <w:tr w:rsidR="00E26E12" w:rsidRPr="00B71A7B" w14:paraId="75421FE7" w14:textId="77777777" w:rsidTr="00E26E12">
        <w:trPr>
          <w:cantSplit/>
          <w:tblHeader/>
        </w:trPr>
        <w:tc>
          <w:tcPr>
            <w:tcW w:w="0" w:type="auto"/>
            <w:shd w:val="pct20" w:color="auto" w:fill="FFFFFF"/>
          </w:tcPr>
          <w:p w14:paraId="6F3D1799" w14:textId="77777777" w:rsidR="00E26E12" w:rsidRPr="00B71A7B" w:rsidRDefault="00E26E12" w:rsidP="00E26E12">
            <w:pPr>
              <w:pStyle w:val="TAH"/>
            </w:pPr>
            <w:r w:rsidRPr="00B71A7B">
              <w:t>IS Operation</w:t>
            </w:r>
          </w:p>
          <w:p w14:paraId="15BF4B2F" w14:textId="77777777" w:rsidR="00E26E12" w:rsidRPr="00B71A7B" w:rsidRDefault="00E26E12" w:rsidP="00E26E12">
            <w:pPr>
              <w:pStyle w:val="TAH"/>
            </w:pPr>
            <w:r w:rsidRPr="00B71A7B">
              <w:t xml:space="preserve">(3GPP TS 32.602 </w:t>
            </w:r>
            <w:r w:rsidR="003B29E0">
              <w:t>[8]</w:t>
            </w:r>
            <w:r w:rsidRPr="00B71A7B">
              <w:t>)</w:t>
            </w:r>
          </w:p>
        </w:tc>
        <w:tc>
          <w:tcPr>
            <w:tcW w:w="0" w:type="auto"/>
            <w:shd w:val="pct20" w:color="auto" w:fill="FFFFFF"/>
          </w:tcPr>
          <w:p w14:paraId="66B414A0" w14:textId="77777777" w:rsidR="00E26E12" w:rsidRPr="00B71A7B" w:rsidRDefault="00E26E12" w:rsidP="00E26E12">
            <w:pPr>
              <w:pStyle w:val="TAH"/>
            </w:pPr>
            <w:r w:rsidRPr="00B71A7B">
              <w:t>SS Operation</w:t>
            </w:r>
          </w:p>
        </w:tc>
        <w:tc>
          <w:tcPr>
            <w:tcW w:w="0" w:type="auto"/>
            <w:shd w:val="pct20" w:color="auto" w:fill="FFFFFF"/>
          </w:tcPr>
          <w:p w14:paraId="25883410" w14:textId="77777777" w:rsidR="00E26E12" w:rsidRPr="00B71A7B" w:rsidRDefault="00E26E12" w:rsidP="00E26E12">
            <w:pPr>
              <w:pStyle w:val="TAH"/>
            </w:pPr>
            <w:r w:rsidRPr="00B71A7B">
              <w:t>Qualifier</w:t>
            </w:r>
          </w:p>
        </w:tc>
      </w:tr>
      <w:tr w:rsidR="00E26E12" w:rsidRPr="00B71A7B" w14:paraId="1CA18A97" w14:textId="77777777" w:rsidTr="00E26E12">
        <w:trPr>
          <w:cantSplit/>
        </w:trPr>
        <w:tc>
          <w:tcPr>
            <w:tcW w:w="0" w:type="auto"/>
          </w:tcPr>
          <w:p w14:paraId="04CED5CF" w14:textId="77777777" w:rsidR="00E26E12" w:rsidRPr="00B71A7B" w:rsidRDefault="00E26E12" w:rsidP="00E26E12">
            <w:pPr>
              <w:pStyle w:val="TAL"/>
              <w:keepNext w:val="0"/>
              <w:rPr>
                <w:rFonts w:cs="Arial"/>
              </w:rPr>
            </w:pPr>
            <w:r w:rsidRPr="00B71A7B">
              <w:rPr>
                <w:rFonts w:cs="Arial"/>
              </w:rPr>
              <w:t>getMoAttributes</w:t>
            </w:r>
          </w:p>
        </w:tc>
        <w:tc>
          <w:tcPr>
            <w:tcW w:w="0" w:type="auto"/>
          </w:tcPr>
          <w:p w14:paraId="0DED2777" w14:textId="77777777" w:rsidR="00E26E12" w:rsidRPr="00B71A7B" w:rsidRDefault="00E26E12" w:rsidP="00E26E12">
            <w:pPr>
              <w:pStyle w:val="TAL"/>
              <w:keepNext w:val="0"/>
              <w:rPr>
                <w:rFonts w:cs="Arial"/>
              </w:rPr>
            </w:pPr>
            <w:r w:rsidRPr="00B71A7B">
              <w:rPr>
                <w:rFonts w:cs="Arial"/>
              </w:rPr>
              <w:t>getMOAttributes</w:t>
            </w:r>
          </w:p>
        </w:tc>
        <w:tc>
          <w:tcPr>
            <w:tcW w:w="0" w:type="auto"/>
          </w:tcPr>
          <w:p w14:paraId="5E0FBBB9" w14:textId="77777777" w:rsidR="00E26E12" w:rsidRPr="00B71A7B" w:rsidRDefault="00E26E12" w:rsidP="00E26E12">
            <w:pPr>
              <w:pStyle w:val="TAL"/>
              <w:keepNext w:val="0"/>
              <w:jc w:val="center"/>
              <w:rPr>
                <w:rFonts w:cs="Arial"/>
              </w:rPr>
            </w:pPr>
            <w:r w:rsidRPr="00B71A7B">
              <w:rPr>
                <w:rFonts w:cs="Arial"/>
              </w:rPr>
              <w:t>M</w:t>
            </w:r>
          </w:p>
        </w:tc>
      </w:tr>
      <w:tr w:rsidR="00E26E12" w:rsidRPr="00B71A7B" w14:paraId="56A51681" w14:textId="77777777" w:rsidTr="00E26E12">
        <w:trPr>
          <w:cantSplit/>
        </w:trPr>
        <w:tc>
          <w:tcPr>
            <w:tcW w:w="0" w:type="auto"/>
          </w:tcPr>
          <w:p w14:paraId="7C4E8949" w14:textId="77777777" w:rsidR="00E26E12" w:rsidRPr="00B71A7B" w:rsidRDefault="00E26E12" w:rsidP="00E26E12">
            <w:pPr>
              <w:pStyle w:val="TAL"/>
              <w:keepNext w:val="0"/>
              <w:rPr>
                <w:rFonts w:cs="Arial"/>
              </w:rPr>
            </w:pPr>
            <w:r w:rsidRPr="00B71A7B">
              <w:rPr>
                <w:rFonts w:cs="Arial"/>
              </w:rPr>
              <w:t>getContainment</w:t>
            </w:r>
          </w:p>
        </w:tc>
        <w:tc>
          <w:tcPr>
            <w:tcW w:w="0" w:type="auto"/>
          </w:tcPr>
          <w:p w14:paraId="6BF5ABD4" w14:textId="77777777" w:rsidR="00E26E12" w:rsidRPr="00B71A7B" w:rsidRDefault="00E26E12" w:rsidP="00E26E12">
            <w:pPr>
              <w:pStyle w:val="TAL"/>
              <w:keepNext w:val="0"/>
              <w:rPr>
                <w:rFonts w:cs="Arial"/>
              </w:rPr>
            </w:pPr>
            <w:r w:rsidRPr="00B71A7B">
              <w:rPr>
                <w:rFonts w:cs="Arial"/>
              </w:rPr>
              <w:t>getContainment</w:t>
            </w:r>
          </w:p>
        </w:tc>
        <w:tc>
          <w:tcPr>
            <w:tcW w:w="0" w:type="auto"/>
          </w:tcPr>
          <w:p w14:paraId="4ACDDD06" w14:textId="77777777" w:rsidR="00E26E12" w:rsidRPr="00B71A7B" w:rsidRDefault="00E26E12" w:rsidP="00E26E12">
            <w:pPr>
              <w:pStyle w:val="TAL"/>
              <w:keepNext w:val="0"/>
              <w:jc w:val="center"/>
              <w:rPr>
                <w:rFonts w:cs="Arial"/>
              </w:rPr>
            </w:pPr>
            <w:r w:rsidRPr="00B71A7B">
              <w:rPr>
                <w:rFonts w:cs="Arial"/>
              </w:rPr>
              <w:t>O</w:t>
            </w:r>
          </w:p>
        </w:tc>
      </w:tr>
      <w:tr w:rsidR="00E26E12" w:rsidRPr="00B71A7B" w14:paraId="07E91D34" w14:textId="77777777" w:rsidTr="00E26E12">
        <w:trPr>
          <w:cantSplit/>
        </w:trPr>
        <w:tc>
          <w:tcPr>
            <w:tcW w:w="0" w:type="auto"/>
          </w:tcPr>
          <w:p w14:paraId="165D3F36" w14:textId="77777777" w:rsidR="00E26E12" w:rsidRPr="00B71A7B" w:rsidRDefault="00E26E12" w:rsidP="00E26E12">
            <w:pPr>
              <w:pStyle w:val="TAL"/>
              <w:keepNext w:val="0"/>
              <w:rPr>
                <w:rFonts w:cs="Arial"/>
              </w:rPr>
            </w:pPr>
            <w:r w:rsidRPr="00B71A7B">
              <w:rPr>
                <w:rFonts w:cs="Arial"/>
              </w:rPr>
              <w:t>cancelOperation</w:t>
            </w:r>
            <w:r w:rsidRPr="00B71A7B">
              <w:rPr>
                <w:rFonts w:cs="Arial"/>
                <w:lang w:eastAsia="zh-CN"/>
              </w:rPr>
              <w:t xml:space="preserve"> </w:t>
            </w:r>
            <w:r w:rsidRPr="00B71A7B">
              <w:t>(see note</w:t>
            </w:r>
            <w:r>
              <w:t xml:space="preserve"> </w:t>
            </w:r>
            <w:r w:rsidRPr="00B71A7B">
              <w:rPr>
                <w:lang w:eastAsia="zh-CN"/>
              </w:rPr>
              <w:t>1</w:t>
            </w:r>
            <w:r w:rsidRPr="00B71A7B">
              <w:t>)</w:t>
            </w:r>
          </w:p>
        </w:tc>
        <w:tc>
          <w:tcPr>
            <w:tcW w:w="0" w:type="auto"/>
          </w:tcPr>
          <w:p w14:paraId="124EC71F" w14:textId="77777777" w:rsidR="00E26E12" w:rsidRPr="00B71A7B" w:rsidRDefault="00E26E12" w:rsidP="00E26E12">
            <w:pPr>
              <w:pStyle w:val="TAL"/>
              <w:keepNext w:val="0"/>
              <w:rPr>
                <w:rFonts w:cs="Arial"/>
                <w:lang w:eastAsia="zh-CN"/>
              </w:rPr>
            </w:pPr>
            <w:r w:rsidRPr="00B71A7B">
              <w:rPr>
                <w:rFonts w:cs="Arial"/>
                <w:lang w:eastAsia="zh-CN"/>
              </w:rPr>
              <w:t>N/A</w:t>
            </w:r>
          </w:p>
        </w:tc>
        <w:tc>
          <w:tcPr>
            <w:tcW w:w="0" w:type="auto"/>
          </w:tcPr>
          <w:p w14:paraId="7339B531" w14:textId="77777777" w:rsidR="00E26E12" w:rsidRPr="00B71A7B" w:rsidRDefault="00E26E12" w:rsidP="00E26E12">
            <w:pPr>
              <w:pStyle w:val="TAL"/>
              <w:keepNext w:val="0"/>
              <w:jc w:val="center"/>
              <w:rPr>
                <w:rFonts w:cs="Arial"/>
                <w:lang w:eastAsia="zh-CN"/>
              </w:rPr>
            </w:pPr>
            <w:r w:rsidRPr="00B71A7B">
              <w:rPr>
                <w:rFonts w:cs="Arial"/>
                <w:lang w:eastAsia="zh-CN"/>
              </w:rPr>
              <w:t>N/A</w:t>
            </w:r>
          </w:p>
        </w:tc>
      </w:tr>
      <w:tr w:rsidR="00E26E12" w:rsidRPr="00B71A7B" w14:paraId="0DCC8C76" w14:textId="77777777" w:rsidTr="00E26E12">
        <w:trPr>
          <w:cantSplit/>
        </w:trPr>
        <w:tc>
          <w:tcPr>
            <w:tcW w:w="0" w:type="auto"/>
          </w:tcPr>
          <w:p w14:paraId="151205DF" w14:textId="77777777" w:rsidR="00E26E12" w:rsidRPr="00B71A7B" w:rsidRDefault="00E26E12" w:rsidP="00E26E12">
            <w:pPr>
              <w:pStyle w:val="TAL"/>
              <w:keepNext w:val="0"/>
              <w:rPr>
                <w:rFonts w:cs="Arial"/>
                <w:lang w:eastAsia="zh-CN"/>
              </w:rPr>
            </w:pPr>
            <w:r w:rsidRPr="00B71A7B">
              <w:rPr>
                <w:rFonts w:cs="Arial"/>
              </w:rPr>
              <w:t>createMO</w:t>
            </w:r>
          </w:p>
        </w:tc>
        <w:tc>
          <w:tcPr>
            <w:tcW w:w="0" w:type="auto"/>
          </w:tcPr>
          <w:p w14:paraId="6F77F567" w14:textId="77777777" w:rsidR="00E26E12" w:rsidRPr="00B71A7B" w:rsidRDefault="00E26E12" w:rsidP="00E26E12">
            <w:pPr>
              <w:pStyle w:val="TAL"/>
              <w:keepNext w:val="0"/>
              <w:rPr>
                <w:rFonts w:cs="Arial"/>
                <w:lang w:eastAsia="zh-CN"/>
              </w:rPr>
            </w:pPr>
            <w:r w:rsidRPr="00B71A7B">
              <w:rPr>
                <w:rFonts w:cs="Arial"/>
              </w:rPr>
              <w:t>createMO</w:t>
            </w:r>
          </w:p>
        </w:tc>
        <w:tc>
          <w:tcPr>
            <w:tcW w:w="0" w:type="auto"/>
          </w:tcPr>
          <w:p w14:paraId="680E75DD" w14:textId="77777777" w:rsidR="00E26E12" w:rsidRPr="00B71A7B" w:rsidRDefault="00E26E12" w:rsidP="00E26E12">
            <w:pPr>
              <w:pStyle w:val="TAL"/>
              <w:keepNext w:val="0"/>
              <w:jc w:val="center"/>
              <w:rPr>
                <w:rFonts w:cs="Arial"/>
              </w:rPr>
            </w:pPr>
            <w:r w:rsidRPr="00B71A7B">
              <w:rPr>
                <w:rFonts w:cs="Arial"/>
              </w:rPr>
              <w:t>O</w:t>
            </w:r>
          </w:p>
        </w:tc>
      </w:tr>
      <w:tr w:rsidR="00E26E12" w:rsidRPr="00B71A7B" w14:paraId="0B1AFEE6" w14:textId="77777777" w:rsidTr="00E26E12">
        <w:trPr>
          <w:cantSplit/>
        </w:trPr>
        <w:tc>
          <w:tcPr>
            <w:tcW w:w="0" w:type="auto"/>
          </w:tcPr>
          <w:p w14:paraId="7B3530ED" w14:textId="77777777" w:rsidR="00E26E12" w:rsidRPr="00B71A7B" w:rsidRDefault="00E26E12" w:rsidP="00E26E12">
            <w:pPr>
              <w:pStyle w:val="TAL"/>
              <w:keepNext w:val="0"/>
              <w:rPr>
                <w:rFonts w:cs="Arial"/>
                <w:lang w:eastAsia="zh-CN"/>
              </w:rPr>
            </w:pPr>
            <w:r w:rsidRPr="00B71A7B">
              <w:rPr>
                <w:rFonts w:cs="Arial"/>
              </w:rPr>
              <w:t>deleteMO</w:t>
            </w:r>
          </w:p>
        </w:tc>
        <w:tc>
          <w:tcPr>
            <w:tcW w:w="0" w:type="auto"/>
          </w:tcPr>
          <w:p w14:paraId="42A2FECA" w14:textId="77777777" w:rsidR="00E26E12" w:rsidRPr="00B71A7B" w:rsidRDefault="00E26E12" w:rsidP="00E26E12">
            <w:pPr>
              <w:pStyle w:val="TAL"/>
              <w:keepNext w:val="0"/>
              <w:rPr>
                <w:rFonts w:cs="Arial"/>
                <w:lang w:eastAsia="zh-CN"/>
              </w:rPr>
            </w:pPr>
            <w:r w:rsidRPr="00B71A7B">
              <w:rPr>
                <w:rFonts w:cs="Arial"/>
              </w:rPr>
              <w:t>deleteMO</w:t>
            </w:r>
          </w:p>
        </w:tc>
        <w:tc>
          <w:tcPr>
            <w:tcW w:w="0" w:type="auto"/>
          </w:tcPr>
          <w:p w14:paraId="02156D9E" w14:textId="77777777" w:rsidR="00E26E12" w:rsidRPr="00B71A7B" w:rsidRDefault="00E26E12" w:rsidP="00E26E12">
            <w:pPr>
              <w:pStyle w:val="TAL"/>
              <w:keepNext w:val="0"/>
              <w:jc w:val="center"/>
              <w:rPr>
                <w:rFonts w:cs="Arial"/>
              </w:rPr>
            </w:pPr>
            <w:r w:rsidRPr="00B71A7B">
              <w:rPr>
                <w:rFonts w:cs="Arial"/>
              </w:rPr>
              <w:t>O</w:t>
            </w:r>
          </w:p>
        </w:tc>
      </w:tr>
      <w:tr w:rsidR="00E26E12" w:rsidRPr="00B71A7B" w14:paraId="24A4577B" w14:textId="77777777" w:rsidTr="00E26E12">
        <w:trPr>
          <w:cantSplit/>
        </w:trPr>
        <w:tc>
          <w:tcPr>
            <w:tcW w:w="0" w:type="auto"/>
          </w:tcPr>
          <w:p w14:paraId="25B16F63" w14:textId="77777777" w:rsidR="00E26E12" w:rsidRPr="00B71A7B" w:rsidRDefault="00E26E12" w:rsidP="00E26E12">
            <w:pPr>
              <w:pStyle w:val="TAL"/>
              <w:keepNext w:val="0"/>
              <w:rPr>
                <w:rFonts w:cs="Arial"/>
              </w:rPr>
            </w:pPr>
            <w:r w:rsidRPr="00B71A7B">
              <w:rPr>
                <w:rFonts w:cs="Arial"/>
              </w:rPr>
              <w:t>setMOAttributes</w:t>
            </w:r>
          </w:p>
        </w:tc>
        <w:tc>
          <w:tcPr>
            <w:tcW w:w="0" w:type="auto"/>
          </w:tcPr>
          <w:p w14:paraId="230AEB6B" w14:textId="77777777" w:rsidR="00E26E12" w:rsidRPr="00B71A7B" w:rsidRDefault="00E26E12" w:rsidP="00E26E12">
            <w:pPr>
              <w:pStyle w:val="TAL"/>
              <w:keepNext w:val="0"/>
              <w:rPr>
                <w:rFonts w:cs="Arial"/>
              </w:rPr>
            </w:pPr>
            <w:r w:rsidRPr="00B71A7B">
              <w:rPr>
                <w:rFonts w:cs="Arial"/>
              </w:rPr>
              <w:t>setMOAttributes</w:t>
            </w:r>
          </w:p>
        </w:tc>
        <w:tc>
          <w:tcPr>
            <w:tcW w:w="0" w:type="auto"/>
          </w:tcPr>
          <w:p w14:paraId="74F636E1" w14:textId="77777777" w:rsidR="00E26E12" w:rsidRPr="00B71A7B" w:rsidRDefault="00E26E12" w:rsidP="00E26E12">
            <w:pPr>
              <w:pStyle w:val="TAL"/>
              <w:keepNext w:val="0"/>
              <w:jc w:val="center"/>
              <w:rPr>
                <w:rFonts w:cs="Arial"/>
              </w:rPr>
            </w:pPr>
            <w:r w:rsidRPr="00B71A7B">
              <w:rPr>
                <w:rFonts w:cs="Arial"/>
              </w:rPr>
              <w:t>O</w:t>
            </w:r>
          </w:p>
        </w:tc>
      </w:tr>
      <w:tr w:rsidR="00E26E12" w:rsidRPr="00B71A7B" w14:paraId="4139D69E" w14:textId="77777777" w:rsidTr="00E26E12">
        <w:trPr>
          <w:cantSplit/>
        </w:trPr>
        <w:tc>
          <w:tcPr>
            <w:tcW w:w="0" w:type="auto"/>
          </w:tcPr>
          <w:p w14:paraId="4FBCBD9C" w14:textId="77777777" w:rsidR="00E26E12" w:rsidRPr="00B71A7B" w:rsidRDefault="00E26E12" w:rsidP="00E26E12">
            <w:pPr>
              <w:pStyle w:val="TAL"/>
              <w:keepNext w:val="0"/>
              <w:rPr>
                <w:rFonts w:cs="Arial"/>
              </w:rPr>
            </w:pPr>
            <w:r w:rsidRPr="00B71A7B">
              <w:rPr>
                <w:lang w:eastAsia="zh-CN"/>
              </w:rPr>
              <w:t>g</w:t>
            </w:r>
            <w:r w:rsidRPr="00B71A7B">
              <w:t>etIRPVersion (see note</w:t>
            </w:r>
            <w:r>
              <w:t xml:space="preserve"> </w:t>
            </w:r>
            <w:r w:rsidRPr="00B71A7B">
              <w:rPr>
                <w:lang w:eastAsia="zh-CN"/>
              </w:rPr>
              <w:t>2</w:t>
            </w:r>
            <w:r w:rsidRPr="00B71A7B">
              <w:t>)</w:t>
            </w:r>
          </w:p>
        </w:tc>
        <w:tc>
          <w:tcPr>
            <w:tcW w:w="0" w:type="auto"/>
          </w:tcPr>
          <w:p w14:paraId="16C2DECB" w14:textId="77777777" w:rsidR="00E26E12" w:rsidRPr="00B71A7B" w:rsidRDefault="00E26E12" w:rsidP="00E26E12">
            <w:pPr>
              <w:pStyle w:val="TAL"/>
              <w:keepNext w:val="0"/>
              <w:rPr>
                <w:rFonts w:cs="Arial"/>
              </w:rPr>
            </w:pPr>
            <w:r w:rsidRPr="00B71A7B">
              <w:rPr>
                <w:lang w:eastAsia="zh-CN"/>
              </w:rPr>
              <w:t>g</w:t>
            </w:r>
            <w:r w:rsidRPr="00B71A7B">
              <w:t>etIRPVersion</w:t>
            </w:r>
          </w:p>
        </w:tc>
        <w:tc>
          <w:tcPr>
            <w:tcW w:w="0" w:type="auto"/>
          </w:tcPr>
          <w:p w14:paraId="4CE9D269" w14:textId="77777777" w:rsidR="00E26E12" w:rsidRPr="00B71A7B" w:rsidRDefault="00E26E12" w:rsidP="00E26E12">
            <w:pPr>
              <w:pStyle w:val="TAL"/>
              <w:keepNext w:val="0"/>
              <w:jc w:val="center"/>
              <w:rPr>
                <w:rFonts w:cs="Arial"/>
              </w:rPr>
            </w:pPr>
            <w:r w:rsidRPr="00B71A7B">
              <w:rPr>
                <w:rFonts w:cs="Arial"/>
              </w:rPr>
              <w:t>M</w:t>
            </w:r>
          </w:p>
        </w:tc>
      </w:tr>
      <w:tr w:rsidR="00E26E12" w:rsidRPr="00B71A7B" w14:paraId="0AA96663" w14:textId="77777777" w:rsidTr="00E26E12">
        <w:trPr>
          <w:cantSplit/>
        </w:trPr>
        <w:tc>
          <w:tcPr>
            <w:tcW w:w="0" w:type="auto"/>
          </w:tcPr>
          <w:p w14:paraId="62EB4862" w14:textId="77777777" w:rsidR="00E26E12" w:rsidRPr="00B71A7B" w:rsidRDefault="00E26E12" w:rsidP="00E26E12">
            <w:pPr>
              <w:pStyle w:val="TAL"/>
              <w:keepNext w:val="0"/>
              <w:rPr>
                <w:rFonts w:cs="Arial"/>
              </w:rPr>
            </w:pPr>
            <w:r w:rsidRPr="00B71A7B">
              <w:t>getOperationProfile (see note</w:t>
            </w:r>
            <w:r>
              <w:t xml:space="preserve"> </w:t>
            </w:r>
            <w:r w:rsidRPr="00B71A7B">
              <w:rPr>
                <w:lang w:eastAsia="zh-CN"/>
              </w:rPr>
              <w:t>2</w:t>
            </w:r>
            <w:r w:rsidRPr="00B71A7B">
              <w:t>)</w:t>
            </w:r>
          </w:p>
        </w:tc>
        <w:tc>
          <w:tcPr>
            <w:tcW w:w="0" w:type="auto"/>
          </w:tcPr>
          <w:p w14:paraId="7744C166" w14:textId="77777777" w:rsidR="00E26E12" w:rsidRPr="00B71A7B" w:rsidRDefault="00E26E12" w:rsidP="00E26E12">
            <w:pPr>
              <w:pStyle w:val="TAL"/>
              <w:keepNext w:val="0"/>
            </w:pPr>
            <w:r w:rsidRPr="00B71A7B">
              <w:t>getOperationProfile</w:t>
            </w:r>
          </w:p>
        </w:tc>
        <w:tc>
          <w:tcPr>
            <w:tcW w:w="0" w:type="auto"/>
          </w:tcPr>
          <w:p w14:paraId="23BC522E" w14:textId="77777777" w:rsidR="00E26E12" w:rsidRPr="00B71A7B" w:rsidRDefault="00E26E12" w:rsidP="00E26E12">
            <w:pPr>
              <w:pStyle w:val="TAL"/>
              <w:keepNext w:val="0"/>
              <w:jc w:val="center"/>
              <w:rPr>
                <w:rFonts w:cs="Arial"/>
              </w:rPr>
            </w:pPr>
            <w:r w:rsidRPr="00B71A7B">
              <w:t>O</w:t>
            </w:r>
          </w:p>
        </w:tc>
      </w:tr>
      <w:tr w:rsidR="00E26E12" w:rsidRPr="00B71A7B" w14:paraId="4C4DE48C" w14:textId="77777777" w:rsidTr="00E26E12">
        <w:trPr>
          <w:cantSplit/>
        </w:trPr>
        <w:tc>
          <w:tcPr>
            <w:tcW w:w="0" w:type="auto"/>
          </w:tcPr>
          <w:p w14:paraId="1FC995DF" w14:textId="77777777" w:rsidR="00E26E12" w:rsidRPr="00B71A7B" w:rsidRDefault="00E26E12" w:rsidP="00E26E12">
            <w:pPr>
              <w:pStyle w:val="TAL"/>
              <w:keepNext w:val="0"/>
              <w:rPr>
                <w:rFonts w:cs="Arial"/>
              </w:rPr>
            </w:pPr>
            <w:r w:rsidRPr="00B71A7B">
              <w:t>getNotificationProfile (see note</w:t>
            </w:r>
            <w:r>
              <w:t xml:space="preserve"> </w:t>
            </w:r>
            <w:r w:rsidRPr="00B71A7B">
              <w:rPr>
                <w:lang w:eastAsia="zh-CN"/>
              </w:rPr>
              <w:t>2</w:t>
            </w:r>
            <w:r w:rsidRPr="00B71A7B">
              <w:t>)</w:t>
            </w:r>
          </w:p>
        </w:tc>
        <w:tc>
          <w:tcPr>
            <w:tcW w:w="0" w:type="auto"/>
          </w:tcPr>
          <w:p w14:paraId="13873E71" w14:textId="77777777" w:rsidR="00E26E12" w:rsidRPr="00B71A7B" w:rsidRDefault="00E26E12" w:rsidP="00E26E12">
            <w:pPr>
              <w:pStyle w:val="TAL"/>
              <w:keepNext w:val="0"/>
            </w:pPr>
            <w:r w:rsidRPr="00B71A7B">
              <w:t>getNotificationProfile</w:t>
            </w:r>
          </w:p>
        </w:tc>
        <w:tc>
          <w:tcPr>
            <w:tcW w:w="0" w:type="auto"/>
          </w:tcPr>
          <w:p w14:paraId="467331E4" w14:textId="77777777" w:rsidR="00E26E12" w:rsidRPr="00B71A7B" w:rsidRDefault="00E26E12" w:rsidP="00E26E12">
            <w:pPr>
              <w:pStyle w:val="TAL"/>
              <w:keepNext w:val="0"/>
              <w:jc w:val="center"/>
              <w:rPr>
                <w:rFonts w:cs="Arial"/>
              </w:rPr>
            </w:pPr>
            <w:r w:rsidRPr="00B71A7B">
              <w:t>O</w:t>
            </w:r>
          </w:p>
        </w:tc>
      </w:tr>
      <w:tr w:rsidR="00E26E12" w:rsidRPr="00B71A7B" w14:paraId="328FDF0A" w14:textId="77777777" w:rsidTr="00E26E12">
        <w:trPr>
          <w:cantSplit/>
        </w:trPr>
        <w:tc>
          <w:tcPr>
            <w:tcW w:w="0" w:type="auto"/>
            <w:gridSpan w:val="3"/>
          </w:tcPr>
          <w:p w14:paraId="6345BE33" w14:textId="77777777" w:rsidR="00E26E12" w:rsidRPr="00B71A7B" w:rsidRDefault="00E26E12" w:rsidP="00E26E12">
            <w:pPr>
              <w:pStyle w:val="TAN"/>
              <w:rPr>
                <w:lang w:eastAsia="zh-CN"/>
              </w:rPr>
            </w:pPr>
            <w:r w:rsidRPr="00B71A7B">
              <w:rPr>
                <w:lang w:eastAsia="zh-CN"/>
              </w:rPr>
              <w:t>NOTE</w:t>
            </w:r>
            <w:r>
              <w:rPr>
                <w:lang w:eastAsia="zh-CN"/>
              </w:rPr>
              <w:t xml:space="preserve"> </w:t>
            </w:r>
            <w:r w:rsidRPr="00B71A7B">
              <w:rPr>
                <w:lang w:eastAsia="zh-CN"/>
              </w:rPr>
              <w:t>1:</w:t>
            </w:r>
            <w:r>
              <w:rPr>
                <w:lang w:eastAsia="zh-CN"/>
              </w:rPr>
              <w:tab/>
            </w:r>
            <w:r w:rsidRPr="00B71A7B">
              <w:rPr>
                <w:lang w:eastAsia="zh-CN"/>
              </w:rPr>
              <w:t xml:space="preserve">This operation is NOT mapped because it’s useful for </w:t>
            </w:r>
            <w:r w:rsidRPr="00B71A7B">
              <w:rPr>
                <w:noProof/>
                <w:lang w:eastAsia="zh-CN"/>
              </w:rPr>
              <w:t>one-request-and-multiple-responses operations, which are not used in this Solution Set.</w:t>
            </w:r>
          </w:p>
          <w:p w14:paraId="059EA796" w14:textId="77777777" w:rsidR="00E26E12" w:rsidRPr="00B71A7B" w:rsidRDefault="00E26E12" w:rsidP="00E26E12">
            <w:pPr>
              <w:pStyle w:val="TAN"/>
            </w:pPr>
            <w:r w:rsidRPr="00B71A7B">
              <w:t>NOTE</w:t>
            </w:r>
            <w:r>
              <w:t xml:space="preserve"> </w:t>
            </w:r>
            <w:r w:rsidRPr="00B71A7B">
              <w:rPr>
                <w:lang w:eastAsia="zh-CN"/>
              </w:rPr>
              <w:t>2</w:t>
            </w:r>
            <w:r w:rsidRPr="00B71A7B">
              <w:t>:</w:t>
            </w:r>
            <w:r w:rsidRPr="00B71A7B">
              <w:tab/>
              <w:t xml:space="preserve">This operation is of IOC ManagedGenericIRP specified in </w:t>
            </w:r>
            <w:r w:rsidR="00F60544">
              <w:t>[6]</w:t>
            </w:r>
            <w:r w:rsidRPr="00B71A7B">
              <w:t xml:space="preserve">.  The IOC BasicCmIRP of </w:t>
            </w:r>
            <w:r w:rsidR="003B29E0">
              <w:t>[8]</w:t>
            </w:r>
            <w:r w:rsidRPr="00B71A7B">
              <w:t xml:space="preserve"> inherits from it.</w:t>
            </w:r>
          </w:p>
        </w:tc>
      </w:tr>
    </w:tbl>
    <w:p w14:paraId="546C494A" w14:textId="77777777" w:rsidR="00E26E12" w:rsidRPr="00B71A7B" w:rsidRDefault="00E26E12" w:rsidP="00E26E12"/>
    <w:p w14:paraId="594480BC" w14:textId="77777777" w:rsidR="00E26E12" w:rsidRPr="00B71A7B" w:rsidRDefault="00E26E12" w:rsidP="001A21DA">
      <w:pPr>
        <w:pStyle w:val="Heading2"/>
      </w:pPr>
      <w:r>
        <w:br w:type="page"/>
      </w:r>
      <w:bookmarkStart w:id="37" w:name="_Toc335998815"/>
      <w:r w:rsidR="001A21DA">
        <w:lastRenderedPageBreak/>
        <w:t>B.2</w:t>
      </w:r>
      <w:r w:rsidRPr="00B71A7B">
        <w:t>.</w:t>
      </w:r>
      <w:r w:rsidRPr="00B71A7B">
        <w:rPr>
          <w:lang w:eastAsia="zh-CN"/>
        </w:rPr>
        <w:t>3</w:t>
      </w:r>
      <w:r w:rsidRPr="00B71A7B">
        <w:tab/>
        <w:t>Operation parameter mapping</w:t>
      </w:r>
      <w:bookmarkEnd w:id="37"/>
    </w:p>
    <w:p w14:paraId="340B98DE" w14:textId="77777777" w:rsidR="00E26E12" w:rsidRPr="00B71A7B" w:rsidRDefault="00E26E12" w:rsidP="00E26E12">
      <w:pPr>
        <w:rPr>
          <w:lang w:eastAsia="zh-CN"/>
        </w:rPr>
      </w:pPr>
      <w:r w:rsidRPr="00B71A7B">
        <w:t xml:space="preserve">The Basic CM IRP: IS (see 3GPP TS 32.602 </w:t>
      </w:r>
      <w:r w:rsidR="003B29E0">
        <w:t>[8]</w:t>
      </w:r>
      <w:r w:rsidRPr="00B71A7B">
        <w:t xml:space="preserve">) defines semantics of parameters carried in operations across the Basic Configuration Management IRP.  </w:t>
      </w:r>
      <w:r w:rsidRPr="00B71A7B">
        <w:rPr>
          <w:lang w:eastAsia="zh-CN"/>
        </w:rPr>
        <w:t xml:space="preserve">The </w:t>
      </w:r>
      <w:r>
        <w:rPr>
          <w:lang w:eastAsia="zh-CN"/>
        </w:rPr>
        <w:t xml:space="preserve">following </w:t>
      </w:r>
      <w:r w:rsidRPr="00B71A7B">
        <w:rPr>
          <w:lang w:eastAsia="zh-CN"/>
        </w:rPr>
        <w:t xml:space="preserve">tables </w:t>
      </w:r>
      <w:r>
        <w:rPr>
          <w:lang w:eastAsia="zh-CN"/>
        </w:rPr>
        <w:t>s</w:t>
      </w:r>
      <w:r w:rsidRPr="00B71A7B">
        <w:rPr>
          <w:lang w:eastAsia="zh-CN"/>
        </w:rPr>
        <w:t>how</w:t>
      </w:r>
      <w:r w:rsidRPr="00B71A7B">
        <w:t xml:space="preserve"> the mapping of these parameters, as per operation, to their equivalents defined in the present document.</w:t>
      </w:r>
    </w:p>
    <w:p w14:paraId="3BF45E0E" w14:textId="77777777" w:rsidR="00E26E12" w:rsidRPr="00B71A7B" w:rsidRDefault="001A21DA" w:rsidP="00E26E12">
      <w:pPr>
        <w:pStyle w:val="Heading3"/>
        <w:rPr>
          <w:rFonts w:cs="Arial"/>
          <w:lang w:eastAsia="zh-CN"/>
        </w:rPr>
      </w:pPr>
      <w:bookmarkStart w:id="38" w:name="_Toc335998816"/>
      <w:r>
        <w:rPr>
          <w:lang w:eastAsia="zh-CN"/>
        </w:rPr>
        <w:t>B.2</w:t>
      </w:r>
      <w:r w:rsidR="00E26E12" w:rsidRPr="00B71A7B">
        <w:rPr>
          <w:lang w:eastAsia="zh-CN"/>
        </w:rPr>
        <w:t>.3.1</w:t>
      </w:r>
      <w:r w:rsidR="00E26E12" w:rsidRPr="00B71A7B">
        <w:rPr>
          <w:lang w:eastAsia="zh-CN"/>
        </w:rPr>
        <w:tab/>
      </w:r>
      <w:r w:rsidR="00E26E12" w:rsidRPr="00B71A7B">
        <w:t xml:space="preserve">Operation </w:t>
      </w:r>
      <w:r w:rsidR="00E26E12" w:rsidRPr="00B71A7B">
        <w:rPr>
          <w:rFonts w:ascii="Courier New" w:hAnsi="Courier New"/>
        </w:rPr>
        <w:t>getMoAttributes</w:t>
      </w:r>
      <w:bookmarkEnd w:id="38"/>
    </w:p>
    <w:p w14:paraId="28C91E06" w14:textId="77777777" w:rsidR="00E26E12" w:rsidRPr="00B71A7B" w:rsidRDefault="001A21DA" w:rsidP="00E26E12">
      <w:pPr>
        <w:pStyle w:val="Heading4"/>
        <w:rPr>
          <w:lang w:eastAsia="zh-CN"/>
        </w:rPr>
      </w:pPr>
      <w:bookmarkStart w:id="39" w:name="_Toc335998817"/>
      <w:r>
        <w:rPr>
          <w:lang w:eastAsia="zh-CN"/>
        </w:rPr>
        <w:t>B.2</w:t>
      </w:r>
      <w:r w:rsidR="00E26E12" w:rsidRPr="00B71A7B">
        <w:rPr>
          <w:lang w:eastAsia="zh-CN"/>
        </w:rPr>
        <w:t>.3.1.1</w:t>
      </w:r>
      <w:r w:rsidR="00E26E12" w:rsidRPr="00B71A7B">
        <w:rPr>
          <w:lang w:eastAsia="zh-CN"/>
        </w:rPr>
        <w:tab/>
      </w:r>
      <w:r w:rsidR="00E26E12" w:rsidRPr="00B71A7B">
        <w:t>Input parameters</w:t>
      </w:r>
      <w:bookmarkEnd w:id="39"/>
    </w:p>
    <w:p w14:paraId="469184FA" w14:textId="77777777" w:rsidR="00E26E12" w:rsidRPr="00B71A7B" w:rsidRDefault="00E26E12" w:rsidP="00E26E12">
      <w:pPr>
        <w:pStyle w:val="TH"/>
      </w:pPr>
      <w:r w:rsidRPr="00B71A7B">
        <w:t>Mapping from IS getMoAttributes</w:t>
      </w:r>
      <w:r w:rsidRPr="00B71A7B">
        <w:rPr>
          <w:rFonts w:cs="Arial"/>
        </w:rPr>
        <w:t xml:space="preserve"> </w:t>
      </w:r>
      <w:r w:rsidRPr="00B71A7B">
        <w:t>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E26E12" w:rsidRPr="00B71A7B" w14:paraId="2715DA0E" w14:textId="77777777" w:rsidTr="00E26E12">
        <w:trPr>
          <w:jc w:val="center"/>
        </w:trPr>
        <w:tc>
          <w:tcPr>
            <w:tcW w:w="0" w:type="auto"/>
            <w:shd w:val="pct15" w:color="auto" w:fill="FFFFFF"/>
          </w:tcPr>
          <w:p w14:paraId="57A73885" w14:textId="77777777" w:rsidR="00E26E12" w:rsidRPr="00B71A7B" w:rsidRDefault="00E26E12" w:rsidP="00E26E12">
            <w:pPr>
              <w:pStyle w:val="TAH"/>
            </w:pPr>
            <w:r w:rsidRPr="00B71A7B">
              <w:t>IS Operation parameter</w:t>
            </w:r>
          </w:p>
        </w:tc>
        <w:tc>
          <w:tcPr>
            <w:tcW w:w="0" w:type="auto"/>
            <w:shd w:val="pct15" w:color="auto" w:fill="FFFFFF"/>
          </w:tcPr>
          <w:p w14:paraId="45302E04" w14:textId="77777777" w:rsidR="00E26E12" w:rsidRPr="00B71A7B" w:rsidRDefault="00E26E12" w:rsidP="00E26E12">
            <w:pPr>
              <w:pStyle w:val="TAH"/>
            </w:pPr>
            <w:r w:rsidRPr="00B71A7B">
              <w:t>SS Method parameter</w:t>
            </w:r>
          </w:p>
        </w:tc>
        <w:tc>
          <w:tcPr>
            <w:tcW w:w="0" w:type="auto"/>
            <w:shd w:val="pct15" w:color="auto" w:fill="FFFFFF"/>
          </w:tcPr>
          <w:p w14:paraId="64623847" w14:textId="77777777" w:rsidR="00E26E12" w:rsidRPr="00B71A7B" w:rsidRDefault="00E26E12" w:rsidP="00E26E12">
            <w:pPr>
              <w:pStyle w:val="TAH"/>
            </w:pPr>
            <w:r w:rsidRPr="00B71A7B">
              <w:t>Qualifier</w:t>
            </w:r>
          </w:p>
        </w:tc>
      </w:tr>
      <w:tr w:rsidR="00E26E12" w:rsidRPr="00B71A7B" w14:paraId="0E6D88BB" w14:textId="77777777" w:rsidTr="00E26E12">
        <w:trPr>
          <w:jc w:val="center"/>
        </w:trPr>
        <w:tc>
          <w:tcPr>
            <w:tcW w:w="0" w:type="auto"/>
          </w:tcPr>
          <w:p w14:paraId="0C5B11E6" w14:textId="77777777" w:rsidR="00E26E12" w:rsidRPr="00B71A7B" w:rsidRDefault="00E26E12" w:rsidP="00E26E12">
            <w:pPr>
              <w:pStyle w:val="TAL"/>
              <w:rPr>
                <w:rFonts w:cs="Arial"/>
              </w:rPr>
            </w:pPr>
            <w:r w:rsidRPr="00B71A7B">
              <w:t>invokeIdentifierIn</w:t>
            </w:r>
          </w:p>
        </w:tc>
        <w:tc>
          <w:tcPr>
            <w:tcW w:w="0" w:type="auto"/>
          </w:tcPr>
          <w:p w14:paraId="1CCA4A9F" w14:textId="77777777" w:rsidR="00E26E12" w:rsidRPr="00B71A7B" w:rsidRDefault="00E26E12" w:rsidP="00E26E12">
            <w:pPr>
              <w:pStyle w:val="TAL"/>
              <w:rPr>
                <w:rFonts w:cs="Arial"/>
                <w:snapToGrid w:val="0"/>
              </w:rPr>
            </w:pPr>
            <w:r w:rsidRPr="00B71A7B">
              <w:rPr>
                <w:rFonts w:cs="Arial"/>
                <w:szCs w:val="22"/>
              </w:rPr>
              <w:t>string</w:t>
            </w:r>
            <w:r w:rsidRPr="00B71A7B">
              <w:rPr>
                <w:rFonts w:cs="Arial"/>
                <w:szCs w:val="22"/>
                <w:lang w:eastAsia="zh-CN"/>
              </w:rPr>
              <w:t xml:space="preserve"> </w:t>
            </w:r>
            <w:r w:rsidRPr="00B71A7B">
              <w:t>invokeIdentifierIn</w:t>
            </w:r>
          </w:p>
        </w:tc>
        <w:tc>
          <w:tcPr>
            <w:tcW w:w="0" w:type="auto"/>
          </w:tcPr>
          <w:p w14:paraId="179D73BB" w14:textId="77777777" w:rsidR="00E26E12" w:rsidRPr="00B71A7B" w:rsidRDefault="00E26E12" w:rsidP="00E26E12">
            <w:pPr>
              <w:pStyle w:val="TAC"/>
              <w:rPr>
                <w:snapToGrid w:val="0"/>
                <w:lang w:eastAsia="zh-CN"/>
              </w:rPr>
            </w:pPr>
            <w:r w:rsidRPr="00B71A7B">
              <w:t>M</w:t>
            </w:r>
          </w:p>
        </w:tc>
      </w:tr>
      <w:tr w:rsidR="00E26E12" w:rsidRPr="00B71A7B" w14:paraId="64DAF76D" w14:textId="77777777" w:rsidTr="00E26E12">
        <w:trPr>
          <w:jc w:val="center"/>
        </w:trPr>
        <w:tc>
          <w:tcPr>
            <w:tcW w:w="0" w:type="auto"/>
          </w:tcPr>
          <w:p w14:paraId="1B231F77" w14:textId="77777777" w:rsidR="00E26E12" w:rsidRPr="00B71A7B" w:rsidRDefault="00E26E12" w:rsidP="00E26E12">
            <w:pPr>
              <w:pStyle w:val="TAL"/>
              <w:rPr>
                <w:lang w:eastAsia="zh-CN"/>
              </w:rPr>
            </w:pPr>
            <w:r w:rsidRPr="00B71A7B">
              <w:t>baseObjectInstance</w:t>
            </w:r>
            <w:r w:rsidRPr="00B71A7B">
              <w:rPr>
                <w:lang w:eastAsia="zh-CN"/>
              </w:rPr>
              <w:t>,</w:t>
            </w:r>
          </w:p>
          <w:p w14:paraId="2D7ACE2E" w14:textId="77777777" w:rsidR="00E26E12" w:rsidRPr="00B71A7B" w:rsidRDefault="00E26E12" w:rsidP="00E26E12">
            <w:pPr>
              <w:pStyle w:val="TAL"/>
              <w:rPr>
                <w:lang w:eastAsia="zh-CN"/>
              </w:rPr>
            </w:pPr>
            <w:r w:rsidRPr="00B71A7B">
              <w:t>scope</w:t>
            </w:r>
            <w:r w:rsidRPr="00B71A7B">
              <w:rPr>
                <w:lang w:eastAsia="zh-CN"/>
              </w:rPr>
              <w:t>,</w:t>
            </w:r>
          </w:p>
          <w:p w14:paraId="5B448C28" w14:textId="77777777" w:rsidR="00E26E12" w:rsidRPr="00B71A7B" w:rsidRDefault="00E26E12" w:rsidP="00E26E12">
            <w:pPr>
              <w:pStyle w:val="TAL"/>
              <w:rPr>
                <w:lang w:eastAsia="zh-CN"/>
              </w:rPr>
            </w:pPr>
            <w:r w:rsidRPr="00B71A7B">
              <w:t>filter</w:t>
            </w:r>
            <w:r w:rsidRPr="00B71A7B">
              <w:rPr>
                <w:lang w:eastAsia="zh-CN"/>
              </w:rPr>
              <w:t>,</w:t>
            </w:r>
          </w:p>
          <w:p w14:paraId="6FC1C560" w14:textId="77777777" w:rsidR="00E26E12" w:rsidRPr="00B71A7B" w:rsidRDefault="00E26E12" w:rsidP="00E26E12">
            <w:pPr>
              <w:pStyle w:val="TAL"/>
              <w:rPr>
                <w:lang w:eastAsia="zh-CN"/>
              </w:rPr>
            </w:pPr>
            <w:r w:rsidRPr="00B71A7B">
              <w:t>attributeListIn</w:t>
            </w:r>
          </w:p>
        </w:tc>
        <w:tc>
          <w:tcPr>
            <w:tcW w:w="0" w:type="auto"/>
          </w:tcPr>
          <w:p w14:paraId="77BDF4D3" w14:textId="77777777" w:rsidR="00E26E12" w:rsidRPr="00B71A7B" w:rsidRDefault="00E26E12" w:rsidP="00E26E12">
            <w:pPr>
              <w:pStyle w:val="TAL"/>
              <w:rPr>
                <w:lang w:eastAsia="zh-CN"/>
              </w:rPr>
            </w:pPr>
            <w:r w:rsidRPr="00B71A7B">
              <w:t>string queryXpathExp</w:t>
            </w:r>
          </w:p>
        </w:tc>
        <w:tc>
          <w:tcPr>
            <w:tcW w:w="0" w:type="auto"/>
          </w:tcPr>
          <w:p w14:paraId="4D6633B8" w14:textId="77777777" w:rsidR="00E26E12" w:rsidRPr="00B71A7B" w:rsidRDefault="00E26E12" w:rsidP="00E26E12">
            <w:pPr>
              <w:pStyle w:val="TAC"/>
              <w:rPr>
                <w:snapToGrid w:val="0"/>
              </w:rPr>
            </w:pPr>
            <w:r w:rsidRPr="00B71A7B">
              <w:t>M</w:t>
            </w:r>
          </w:p>
        </w:tc>
      </w:tr>
    </w:tbl>
    <w:p w14:paraId="3F530BC8" w14:textId="77777777" w:rsidR="00E26E12" w:rsidRPr="00B71A7B" w:rsidRDefault="00E26E12" w:rsidP="00E26E12">
      <w:pPr>
        <w:rPr>
          <w:lang w:eastAsia="zh-CN"/>
        </w:rPr>
      </w:pPr>
    </w:p>
    <w:p w14:paraId="6FF7C2CF" w14:textId="77777777" w:rsidR="00E26E12" w:rsidRPr="00B71A7B" w:rsidRDefault="00E26E12" w:rsidP="00E26E12">
      <w:pPr>
        <w:spacing w:after="0"/>
      </w:pPr>
      <w:r w:rsidRPr="00B71A7B">
        <w:t>Here is the XML schema fragment of the getMOAttributes</w:t>
      </w:r>
      <w:r w:rsidRPr="00B71A7B">
        <w:rPr>
          <w:rFonts w:cs="Arial"/>
        </w:rPr>
        <w:t xml:space="preserve"> </w:t>
      </w:r>
      <w:r w:rsidRPr="00B71A7B">
        <w:t>request:</w:t>
      </w:r>
    </w:p>
    <w:p w14:paraId="0EF96029" w14:textId="77777777" w:rsidR="00E26E12" w:rsidRPr="00B71A7B" w:rsidRDefault="00E26E12" w:rsidP="00E26E12">
      <w:pPr>
        <w:spacing w:after="0"/>
        <w:rPr>
          <w:lang w:eastAsia="zh-CN"/>
        </w:rPr>
      </w:pPr>
    </w:p>
    <w:p w14:paraId="0FEABA2C" w14:textId="77777777" w:rsidR="00E26E12" w:rsidRPr="00B71A7B" w:rsidRDefault="00E26E12" w:rsidP="00E26E12">
      <w:pPr>
        <w:pStyle w:val="PL"/>
        <w:ind w:left="568"/>
      </w:pPr>
      <w:r w:rsidRPr="00B71A7B">
        <w:t>&lt;!-- getMOAttributes Request --&gt;</w:t>
      </w:r>
    </w:p>
    <w:p w14:paraId="3AF4E315" w14:textId="77777777" w:rsidR="00E26E12" w:rsidRPr="00B71A7B" w:rsidRDefault="00E26E12" w:rsidP="00E26E12">
      <w:pPr>
        <w:pStyle w:val="PL"/>
        <w:ind w:left="568"/>
      </w:pPr>
      <w:r w:rsidRPr="00B71A7B">
        <w:tab/>
        <w:t>&lt;element name="getMOAttributes"&gt;</w:t>
      </w:r>
    </w:p>
    <w:p w14:paraId="5FB85FD7" w14:textId="77777777" w:rsidR="00E26E12" w:rsidRPr="00B71A7B" w:rsidRDefault="00E26E12" w:rsidP="00E26E12">
      <w:pPr>
        <w:pStyle w:val="PL"/>
        <w:ind w:left="568"/>
      </w:pPr>
      <w:r w:rsidRPr="00B71A7B">
        <w:tab/>
      </w:r>
      <w:r w:rsidRPr="00B71A7B">
        <w:tab/>
        <w:t>&lt;complexType&gt;</w:t>
      </w:r>
    </w:p>
    <w:p w14:paraId="3F419253" w14:textId="77777777" w:rsidR="00E26E12" w:rsidRPr="00B71A7B" w:rsidRDefault="00E26E12" w:rsidP="00E26E12">
      <w:pPr>
        <w:pStyle w:val="PL"/>
        <w:ind w:left="568"/>
        <w:rPr>
          <w:lang w:eastAsia="zh-CN"/>
        </w:rPr>
      </w:pPr>
      <w:r w:rsidRPr="00B71A7B">
        <w:tab/>
      </w:r>
      <w:r w:rsidRPr="00B71A7B">
        <w:tab/>
      </w:r>
      <w:r w:rsidRPr="00B71A7B">
        <w:tab/>
        <w:t>&lt;sequence&gt;</w:t>
      </w:r>
    </w:p>
    <w:p w14:paraId="51973E1D" w14:textId="77777777" w:rsidR="00E26E12" w:rsidRPr="00B71A7B" w:rsidRDefault="00E26E12" w:rsidP="00E26E12">
      <w:pPr>
        <w:pStyle w:val="PL"/>
        <w:ind w:left="568"/>
        <w:rPr>
          <w:lang w:eastAsia="zh-CN"/>
        </w:rPr>
      </w:pPr>
      <w:r w:rsidRPr="00B71A7B">
        <w:rPr>
          <w:lang w:eastAsia="zh-CN"/>
        </w:rPr>
        <w:tab/>
      </w:r>
      <w:r w:rsidRPr="00B71A7B">
        <w:rPr>
          <w:lang w:eastAsia="zh-CN"/>
        </w:rPr>
        <w:tab/>
      </w:r>
      <w:r w:rsidRPr="00B71A7B">
        <w:rPr>
          <w:lang w:eastAsia="zh-CN"/>
        </w:rPr>
        <w:tab/>
      </w:r>
      <w:r w:rsidRPr="00B71A7B">
        <w:t>&lt;element name="invokeIdentifierIn" type="string"/&gt;</w:t>
      </w:r>
    </w:p>
    <w:p w14:paraId="3236AEB6" w14:textId="77777777" w:rsidR="00E26E12" w:rsidRPr="00B71A7B" w:rsidRDefault="00E26E12" w:rsidP="00E26E12">
      <w:pPr>
        <w:pStyle w:val="PL"/>
        <w:rPr>
          <w:highlight w:val="white"/>
        </w:rPr>
      </w:pPr>
      <w:r w:rsidRPr="00B71A7B">
        <w:tab/>
      </w:r>
      <w:r w:rsidRPr="00B71A7B">
        <w:tab/>
      </w:r>
      <w:r w:rsidRPr="00B71A7B">
        <w:tab/>
      </w:r>
      <w:r w:rsidRPr="00B71A7B">
        <w:tab/>
      </w:r>
      <w:r w:rsidRPr="00B71A7B">
        <w:rPr>
          <w:highlight w:val="white"/>
        </w:rPr>
        <w:t>&lt;element name="queryXpathExp" type="</w:t>
      </w:r>
      <w:r w:rsidRPr="00B71A7B">
        <w:rPr>
          <w:highlight w:val="white"/>
          <w:lang w:eastAsia="zh-CN"/>
        </w:rPr>
        <w:t>string</w:t>
      </w:r>
      <w:r w:rsidRPr="00B71A7B">
        <w:rPr>
          <w:highlight w:val="white"/>
        </w:rPr>
        <w:t>"/&gt;</w:t>
      </w:r>
    </w:p>
    <w:p w14:paraId="76D93D3A" w14:textId="77777777" w:rsidR="00E26E12" w:rsidRPr="00B71A7B" w:rsidRDefault="00E26E12" w:rsidP="00E26E12">
      <w:pPr>
        <w:pStyle w:val="PL"/>
        <w:ind w:left="568"/>
      </w:pPr>
    </w:p>
    <w:p w14:paraId="070ED45B" w14:textId="77777777" w:rsidR="00E26E12" w:rsidRPr="00B71A7B" w:rsidRDefault="00E26E12" w:rsidP="00E26E12">
      <w:pPr>
        <w:pStyle w:val="PL"/>
        <w:ind w:left="568"/>
      </w:pPr>
      <w:r w:rsidRPr="00B71A7B">
        <w:tab/>
      </w:r>
      <w:r w:rsidRPr="00B71A7B">
        <w:tab/>
      </w:r>
      <w:r w:rsidRPr="00B71A7B">
        <w:tab/>
        <w:t>&lt;/sequence&gt;</w:t>
      </w:r>
    </w:p>
    <w:p w14:paraId="5EF56B51" w14:textId="77777777" w:rsidR="00E26E12" w:rsidRPr="00B71A7B" w:rsidRDefault="00E26E12" w:rsidP="00E26E12">
      <w:pPr>
        <w:pStyle w:val="PL"/>
        <w:ind w:left="568"/>
      </w:pPr>
      <w:r w:rsidRPr="00B71A7B">
        <w:tab/>
      </w:r>
      <w:r w:rsidRPr="00B71A7B">
        <w:tab/>
        <w:t>&lt;/complexType&gt;</w:t>
      </w:r>
    </w:p>
    <w:p w14:paraId="0822EE7A" w14:textId="77777777" w:rsidR="00E26E12" w:rsidRPr="00B71A7B" w:rsidRDefault="00E26E12" w:rsidP="00E26E12">
      <w:pPr>
        <w:pStyle w:val="PL"/>
        <w:ind w:left="568"/>
        <w:rPr>
          <w:lang w:eastAsia="zh-CN"/>
        </w:rPr>
      </w:pPr>
      <w:r w:rsidRPr="00B71A7B">
        <w:tab/>
        <w:t>&lt;/element&gt;</w:t>
      </w:r>
    </w:p>
    <w:p w14:paraId="3F236EF3" w14:textId="77777777" w:rsidR="00E26E12" w:rsidRPr="00B71A7B" w:rsidRDefault="00E26E12" w:rsidP="00E26E12">
      <w:pPr>
        <w:pStyle w:val="PL"/>
        <w:ind w:left="568"/>
        <w:rPr>
          <w:lang w:eastAsia="zh-CN"/>
        </w:rPr>
      </w:pPr>
    </w:p>
    <w:p w14:paraId="4D6435B2" w14:textId="77777777" w:rsidR="00E26E12" w:rsidRPr="00B71A7B" w:rsidRDefault="001A21DA" w:rsidP="00E26E12">
      <w:pPr>
        <w:pStyle w:val="Heading4"/>
        <w:rPr>
          <w:lang w:eastAsia="zh-CN"/>
        </w:rPr>
      </w:pPr>
      <w:bookmarkStart w:id="40" w:name="_Toc335998818"/>
      <w:r>
        <w:rPr>
          <w:lang w:eastAsia="zh-CN"/>
        </w:rPr>
        <w:t>B.2</w:t>
      </w:r>
      <w:r w:rsidR="00E26E12" w:rsidRPr="00B71A7B">
        <w:rPr>
          <w:lang w:eastAsia="zh-CN"/>
        </w:rPr>
        <w:t>.3.1.2</w:t>
      </w:r>
      <w:r w:rsidR="00E26E12" w:rsidRPr="00B71A7B">
        <w:rPr>
          <w:lang w:eastAsia="zh-CN"/>
        </w:rPr>
        <w:tab/>
        <w:t>Out</w:t>
      </w:r>
      <w:r w:rsidR="00E26E12" w:rsidRPr="00B71A7B">
        <w:t>put parameters</w:t>
      </w:r>
      <w:bookmarkEnd w:id="40"/>
    </w:p>
    <w:p w14:paraId="186CCA34" w14:textId="77777777" w:rsidR="00E26E12" w:rsidRPr="00B71A7B" w:rsidRDefault="00E26E12" w:rsidP="00E26E12">
      <w:pPr>
        <w:pStyle w:val="TH"/>
      </w:pPr>
      <w:r w:rsidRPr="00B71A7B">
        <w:t>Mapping from IS getMoAttributes</w:t>
      </w:r>
      <w:r w:rsidRPr="00B71A7B">
        <w:rPr>
          <w:rFonts w:cs="Arial"/>
        </w:rPr>
        <w:t xml:space="preserve"> </w:t>
      </w:r>
      <w:r w:rsidRPr="00B71A7B">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58"/>
        <w:gridCol w:w="3898"/>
        <w:gridCol w:w="787"/>
      </w:tblGrid>
      <w:tr w:rsidR="00E26E12" w:rsidRPr="00B71A7B" w14:paraId="0CA65F4D" w14:textId="77777777" w:rsidTr="00E26E12">
        <w:trPr>
          <w:jc w:val="center"/>
        </w:trPr>
        <w:tc>
          <w:tcPr>
            <w:tcW w:w="0" w:type="auto"/>
            <w:shd w:val="pct15" w:color="auto" w:fill="FFFFFF"/>
          </w:tcPr>
          <w:p w14:paraId="2095ECE2" w14:textId="77777777" w:rsidR="00E26E12" w:rsidRPr="00B71A7B" w:rsidRDefault="00E26E12" w:rsidP="00E26E12">
            <w:pPr>
              <w:pStyle w:val="TAH"/>
            </w:pPr>
            <w:r w:rsidRPr="00B71A7B">
              <w:t>IS Operation parameter</w:t>
            </w:r>
          </w:p>
        </w:tc>
        <w:tc>
          <w:tcPr>
            <w:tcW w:w="0" w:type="auto"/>
            <w:shd w:val="pct15" w:color="auto" w:fill="FFFFFF"/>
          </w:tcPr>
          <w:p w14:paraId="32AD5239" w14:textId="77777777" w:rsidR="00E26E12" w:rsidRPr="00B71A7B" w:rsidRDefault="00E26E12" w:rsidP="00E26E12">
            <w:pPr>
              <w:pStyle w:val="TAH"/>
            </w:pPr>
            <w:r w:rsidRPr="00B71A7B">
              <w:t>SS Method parameter</w:t>
            </w:r>
          </w:p>
        </w:tc>
        <w:tc>
          <w:tcPr>
            <w:tcW w:w="0" w:type="auto"/>
            <w:shd w:val="pct15" w:color="auto" w:fill="FFFFFF"/>
          </w:tcPr>
          <w:p w14:paraId="3E38306B" w14:textId="77777777" w:rsidR="00E26E12" w:rsidRPr="00B71A7B" w:rsidRDefault="00E26E12" w:rsidP="00E26E12">
            <w:pPr>
              <w:pStyle w:val="TAH"/>
            </w:pPr>
            <w:r w:rsidRPr="00B71A7B">
              <w:t>Qualifier</w:t>
            </w:r>
          </w:p>
        </w:tc>
      </w:tr>
      <w:tr w:rsidR="00E26E12" w:rsidRPr="00B71A7B" w14:paraId="7AB26546" w14:textId="77777777" w:rsidTr="00E26E12">
        <w:trPr>
          <w:jc w:val="center"/>
        </w:trPr>
        <w:tc>
          <w:tcPr>
            <w:tcW w:w="0" w:type="auto"/>
          </w:tcPr>
          <w:p w14:paraId="65A2CC0F" w14:textId="77777777" w:rsidR="00E26E12" w:rsidRPr="00B71A7B" w:rsidRDefault="00E26E12" w:rsidP="00E26E12">
            <w:pPr>
              <w:pStyle w:val="TAL"/>
              <w:rPr>
                <w:rFonts w:cs="Arial"/>
              </w:rPr>
            </w:pPr>
            <w:r w:rsidRPr="00B71A7B">
              <w:t>invokeIdentifierOut</w:t>
            </w:r>
          </w:p>
        </w:tc>
        <w:tc>
          <w:tcPr>
            <w:tcW w:w="0" w:type="auto"/>
          </w:tcPr>
          <w:p w14:paraId="317B5968" w14:textId="77777777" w:rsidR="00E26E12" w:rsidRPr="00B71A7B" w:rsidRDefault="00E26E12" w:rsidP="00E26E12">
            <w:pPr>
              <w:pStyle w:val="TAL"/>
              <w:rPr>
                <w:rFonts w:cs="Arial"/>
                <w:snapToGrid w:val="0"/>
                <w:lang w:eastAsia="zh-CN"/>
              </w:rPr>
            </w:pPr>
            <w:r w:rsidRPr="00B71A7B">
              <w:rPr>
                <w:snapToGrid w:val="0"/>
                <w:lang w:bidi="ar-KW"/>
              </w:rPr>
              <w:t>string</w:t>
            </w:r>
            <w:r w:rsidRPr="00B71A7B">
              <w:rPr>
                <w:rFonts w:cs="Arial"/>
                <w:snapToGrid w:val="0"/>
                <w:lang w:eastAsia="zh-CN"/>
              </w:rPr>
              <w:t xml:space="preserve"> </w:t>
            </w:r>
            <w:r w:rsidRPr="00B71A7B">
              <w:t>invokeIdentifierOut</w:t>
            </w:r>
          </w:p>
        </w:tc>
        <w:tc>
          <w:tcPr>
            <w:tcW w:w="0" w:type="auto"/>
          </w:tcPr>
          <w:p w14:paraId="6421AB38" w14:textId="77777777" w:rsidR="00E26E12" w:rsidRPr="00B71A7B" w:rsidRDefault="00E26E12" w:rsidP="00E26E12">
            <w:pPr>
              <w:pStyle w:val="TAC"/>
              <w:rPr>
                <w:snapToGrid w:val="0"/>
              </w:rPr>
            </w:pPr>
            <w:r w:rsidRPr="00B71A7B">
              <w:rPr>
                <w:snapToGrid w:val="0"/>
              </w:rPr>
              <w:t>M</w:t>
            </w:r>
          </w:p>
        </w:tc>
      </w:tr>
      <w:tr w:rsidR="00E26E12" w:rsidRPr="00B71A7B" w14:paraId="6A64F120" w14:textId="77777777" w:rsidTr="00E26E12">
        <w:trPr>
          <w:jc w:val="center"/>
        </w:trPr>
        <w:tc>
          <w:tcPr>
            <w:tcW w:w="0" w:type="auto"/>
          </w:tcPr>
          <w:p w14:paraId="28E417C8" w14:textId="77777777" w:rsidR="00E26E12" w:rsidRPr="00B71A7B" w:rsidRDefault="00E26E12" w:rsidP="00E26E12">
            <w:pPr>
              <w:pStyle w:val="TAL"/>
              <w:rPr>
                <w:lang w:eastAsia="zh-CN"/>
              </w:rPr>
            </w:pPr>
            <w:r w:rsidRPr="00B71A7B">
              <w:t>managedObjectClass</w:t>
            </w:r>
            <w:r w:rsidRPr="00B71A7B">
              <w:rPr>
                <w:lang w:eastAsia="zh-CN"/>
              </w:rPr>
              <w:t>,</w:t>
            </w:r>
          </w:p>
          <w:p w14:paraId="5171161E" w14:textId="77777777" w:rsidR="00E26E12" w:rsidRPr="00B71A7B" w:rsidRDefault="00E26E12" w:rsidP="00E26E12">
            <w:pPr>
              <w:pStyle w:val="TAL"/>
              <w:rPr>
                <w:lang w:eastAsia="zh-CN"/>
              </w:rPr>
            </w:pPr>
            <w:r w:rsidRPr="00B71A7B">
              <w:t>managedObjectInstance</w:t>
            </w:r>
            <w:r w:rsidRPr="00B71A7B">
              <w:rPr>
                <w:lang w:eastAsia="zh-CN"/>
              </w:rPr>
              <w:t>,</w:t>
            </w:r>
          </w:p>
          <w:p w14:paraId="7A6A5B28" w14:textId="77777777" w:rsidR="00E26E12" w:rsidRPr="00B71A7B" w:rsidRDefault="00E26E12" w:rsidP="00E26E12">
            <w:pPr>
              <w:pStyle w:val="TAL"/>
            </w:pPr>
            <w:r w:rsidRPr="00B71A7B">
              <w:t>attributeListOut</w:t>
            </w:r>
          </w:p>
        </w:tc>
        <w:tc>
          <w:tcPr>
            <w:tcW w:w="0" w:type="auto"/>
          </w:tcPr>
          <w:p w14:paraId="5D37FAB3" w14:textId="77777777" w:rsidR="00E26E12" w:rsidRPr="00B71A7B" w:rsidRDefault="00E26E12" w:rsidP="00E26E12">
            <w:pPr>
              <w:pStyle w:val="TAL"/>
              <w:rPr>
                <w:lang w:eastAsia="zh-CN"/>
              </w:rPr>
            </w:pPr>
            <w:r w:rsidRPr="00B71A7B">
              <w:rPr>
                <w:rFonts w:cs="Arial"/>
                <w:lang w:eastAsia="zh-CN"/>
              </w:rPr>
              <w:t xml:space="preserve">basicCMIRPData:MOSequenceType </w:t>
            </w:r>
            <w:r w:rsidRPr="00B71A7B">
              <w:rPr>
                <w:lang w:eastAsia="zh-CN"/>
              </w:rPr>
              <w:t>moi</w:t>
            </w:r>
            <w:r w:rsidRPr="00B71A7B">
              <w:t>ListOut</w:t>
            </w:r>
          </w:p>
        </w:tc>
        <w:tc>
          <w:tcPr>
            <w:tcW w:w="0" w:type="auto"/>
          </w:tcPr>
          <w:p w14:paraId="479997E4" w14:textId="77777777" w:rsidR="00E26E12" w:rsidRPr="00B71A7B" w:rsidRDefault="00E26E12" w:rsidP="00E26E12">
            <w:pPr>
              <w:pStyle w:val="TAC"/>
              <w:rPr>
                <w:snapToGrid w:val="0"/>
                <w:lang w:eastAsia="zh-CN"/>
              </w:rPr>
            </w:pPr>
            <w:r w:rsidRPr="00B71A7B">
              <w:rPr>
                <w:snapToGrid w:val="0"/>
                <w:lang w:eastAsia="zh-CN"/>
              </w:rPr>
              <w:t>M</w:t>
            </w:r>
          </w:p>
        </w:tc>
      </w:tr>
      <w:tr w:rsidR="00E26E12" w:rsidRPr="00B71A7B" w14:paraId="6DF0BB5A" w14:textId="77777777" w:rsidTr="00E26E12">
        <w:trPr>
          <w:jc w:val="center"/>
        </w:trPr>
        <w:tc>
          <w:tcPr>
            <w:tcW w:w="0" w:type="auto"/>
          </w:tcPr>
          <w:p w14:paraId="3D8336A9" w14:textId="77777777" w:rsidR="00E26E12" w:rsidRPr="00B71A7B" w:rsidRDefault="00E26E12" w:rsidP="00E26E12">
            <w:pPr>
              <w:pStyle w:val="TAL"/>
              <w:rPr>
                <w:rFonts w:cs="Arial"/>
              </w:rPr>
            </w:pPr>
            <w:r w:rsidRPr="00B71A7B">
              <w:t>status</w:t>
            </w:r>
          </w:p>
        </w:tc>
        <w:tc>
          <w:tcPr>
            <w:tcW w:w="0" w:type="auto"/>
          </w:tcPr>
          <w:p w14:paraId="6DD4C9A8" w14:textId="77777777" w:rsidR="00E26E12" w:rsidRPr="00B71A7B" w:rsidRDefault="00E26E12" w:rsidP="00E26E12">
            <w:pPr>
              <w:pStyle w:val="TAL"/>
              <w:rPr>
                <w:rFonts w:cs="Arial"/>
              </w:rPr>
            </w:pPr>
            <w:r w:rsidRPr="00B71A7B">
              <w:rPr>
                <w:rFonts w:cs="Arial"/>
                <w:lang w:eastAsia="zh-CN"/>
              </w:rPr>
              <w:t>basicCMIRPData:</w:t>
            </w:r>
            <w:r w:rsidRPr="00B71A7B">
              <w:t>getM</w:t>
            </w:r>
            <w:r w:rsidRPr="00B71A7B">
              <w:rPr>
                <w:lang w:eastAsia="zh-CN"/>
              </w:rPr>
              <w:t>O</w:t>
            </w:r>
            <w:r w:rsidRPr="00B71A7B">
              <w:t>AttributesFault</w:t>
            </w:r>
          </w:p>
        </w:tc>
        <w:tc>
          <w:tcPr>
            <w:tcW w:w="0" w:type="auto"/>
          </w:tcPr>
          <w:p w14:paraId="17493130" w14:textId="77777777" w:rsidR="00E26E12" w:rsidRPr="00B71A7B" w:rsidRDefault="00E26E12" w:rsidP="00E26E12">
            <w:pPr>
              <w:pStyle w:val="TAC"/>
            </w:pPr>
            <w:r w:rsidRPr="00B71A7B">
              <w:t>M</w:t>
            </w:r>
          </w:p>
        </w:tc>
      </w:tr>
    </w:tbl>
    <w:p w14:paraId="47505F62" w14:textId="77777777" w:rsidR="00E26E12" w:rsidRPr="00B71A7B" w:rsidRDefault="00E26E12" w:rsidP="00E26E12">
      <w:pPr>
        <w:rPr>
          <w:lang w:eastAsia="zh-CN"/>
        </w:rPr>
      </w:pPr>
    </w:p>
    <w:p w14:paraId="71681DD2" w14:textId="77777777" w:rsidR="00E26E12" w:rsidRPr="00B71A7B" w:rsidRDefault="00E26E12" w:rsidP="00E26E12">
      <w:pPr>
        <w:tabs>
          <w:tab w:val="left" w:pos="2268"/>
        </w:tabs>
        <w:rPr>
          <w:lang w:eastAsia="zh-CN"/>
        </w:rPr>
      </w:pPr>
      <w:r w:rsidRPr="00B71A7B">
        <w:rPr>
          <w:lang w:eastAsia="zh-CN"/>
        </w:rPr>
        <w:t>The specific “</w:t>
      </w:r>
      <w:r w:rsidRPr="00B71A7B">
        <w:t>attributeList</w:t>
      </w:r>
      <w:r w:rsidRPr="00B71A7B">
        <w:rPr>
          <w:lang w:eastAsia="zh-CN"/>
        </w:rPr>
        <w:t>Out” definition depends on the corresponding NRM XML definition.</w:t>
      </w:r>
    </w:p>
    <w:p w14:paraId="424CFEB8" w14:textId="77777777" w:rsidR="00E26E12" w:rsidRPr="00B71A7B" w:rsidRDefault="00E26E12" w:rsidP="00E26E12">
      <w:pPr>
        <w:spacing w:after="0"/>
      </w:pPr>
      <w:r w:rsidRPr="00B71A7B">
        <w:t>Here is the XML schema fragment of the getMOAttributes</w:t>
      </w:r>
      <w:r w:rsidRPr="00B71A7B">
        <w:rPr>
          <w:rFonts w:cs="Arial"/>
        </w:rPr>
        <w:t xml:space="preserve"> </w:t>
      </w:r>
      <w:r w:rsidRPr="00B71A7B">
        <w:t>response:</w:t>
      </w:r>
    </w:p>
    <w:p w14:paraId="1ED4B562" w14:textId="77777777" w:rsidR="00E26E12" w:rsidRPr="00B71A7B" w:rsidRDefault="00E26E12" w:rsidP="00E26E12">
      <w:pPr>
        <w:spacing w:after="0"/>
        <w:rPr>
          <w:lang w:eastAsia="zh-CN"/>
        </w:rPr>
      </w:pPr>
    </w:p>
    <w:p w14:paraId="613F3097" w14:textId="77777777" w:rsidR="00E26E12" w:rsidRPr="00B71A7B" w:rsidRDefault="00E26E12" w:rsidP="00E26E12">
      <w:pPr>
        <w:pStyle w:val="PL"/>
        <w:ind w:left="568"/>
      </w:pPr>
      <w:r w:rsidRPr="00B71A7B">
        <w:t>&lt;!-- getMoAttributes Response --&gt;</w:t>
      </w:r>
    </w:p>
    <w:p w14:paraId="5037EF57" w14:textId="77777777" w:rsidR="00E26E12" w:rsidRPr="00B71A7B" w:rsidRDefault="00E26E12" w:rsidP="00E26E12">
      <w:pPr>
        <w:pStyle w:val="PL"/>
        <w:ind w:left="568"/>
      </w:pPr>
      <w:r w:rsidRPr="00B71A7B">
        <w:tab/>
        <w:t>&lt;element name="getMoAttributesResponse"&gt;</w:t>
      </w:r>
    </w:p>
    <w:p w14:paraId="0CE5B852" w14:textId="77777777" w:rsidR="00E26E12" w:rsidRPr="00B71A7B" w:rsidRDefault="00E26E12" w:rsidP="00E26E12">
      <w:pPr>
        <w:pStyle w:val="PL"/>
        <w:ind w:left="568"/>
      </w:pPr>
      <w:r w:rsidRPr="00B71A7B">
        <w:tab/>
      </w:r>
      <w:r w:rsidRPr="00B71A7B">
        <w:tab/>
        <w:t>&lt;complexType&gt;</w:t>
      </w:r>
    </w:p>
    <w:p w14:paraId="63DCE1DA" w14:textId="77777777" w:rsidR="00175094" w:rsidRDefault="00E26E12" w:rsidP="00175094">
      <w:pPr>
        <w:pStyle w:val="PL"/>
        <w:ind w:left="568"/>
      </w:pPr>
      <w:r w:rsidRPr="00B71A7B">
        <w:tab/>
      </w:r>
      <w:r w:rsidRPr="00B71A7B">
        <w:tab/>
      </w:r>
      <w:r w:rsidRPr="00B71A7B">
        <w:tab/>
        <w:t>&lt;sequence&gt;</w:t>
      </w:r>
    </w:p>
    <w:p w14:paraId="2BD14DA6" w14:textId="77777777" w:rsidR="00E26E12" w:rsidRPr="00175094" w:rsidRDefault="00E26E12" w:rsidP="00175094">
      <w:pPr>
        <w:pStyle w:val="PL"/>
        <w:ind w:left="568"/>
      </w:pPr>
      <w:r w:rsidRPr="00B71A7B">
        <w:rPr>
          <w:highlight w:val="white"/>
        </w:rPr>
        <w:tab/>
      </w:r>
      <w:r w:rsidRPr="00B71A7B">
        <w:rPr>
          <w:highlight w:val="white"/>
        </w:rPr>
        <w:tab/>
      </w:r>
      <w:r w:rsidRPr="00B71A7B">
        <w:rPr>
          <w:highlight w:val="white"/>
        </w:rPr>
        <w:tab/>
        <w:t>&lt;element name="invokeIdentifierOut" type="string"/&gt;</w:t>
      </w:r>
    </w:p>
    <w:p w14:paraId="179CB0E6" w14:textId="77777777" w:rsidR="00E26E12" w:rsidRPr="00B71A7B" w:rsidRDefault="00E26E12" w:rsidP="00E26E12">
      <w:pPr>
        <w:pStyle w:val="PL"/>
        <w:ind w:left="568"/>
      </w:pPr>
      <w:r w:rsidRPr="00B71A7B">
        <w:tab/>
      </w:r>
      <w:r w:rsidRPr="00B71A7B">
        <w:tab/>
      </w:r>
      <w:r w:rsidRPr="00B71A7B">
        <w:tab/>
        <w:t>&lt;</w:t>
      </w:r>
      <w:r w:rsidR="00175094" w:rsidRPr="00B71A7B">
        <w:rPr>
          <w:highlight w:val="white"/>
        </w:rPr>
        <w:t>&lt;element name="</w:t>
      </w:r>
      <w:r w:rsidR="00175094" w:rsidRPr="00B71A7B">
        <w:rPr>
          <w:lang w:eastAsia="zh-CN"/>
        </w:rPr>
        <w:t>moi</w:t>
      </w:r>
      <w:r w:rsidR="00175094" w:rsidRPr="00B71A7B">
        <w:t>ListOut</w:t>
      </w:r>
      <w:r w:rsidR="00175094" w:rsidRPr="00B71A7B">
        <w:rPr>
          <w:highlight w:val="white"/>
        </w:rPr>
        <w:t>" type="basicCMIRPData:MOSequenceType"/&gt;</w:t>
      </w:r>
      <w:r w:rsidRPr="00B71A7B">
        <w:t>/sequence&gt;</w:t>
      </w:r>
    </w:p>
    <w:p w14:paraId="713B27FE" w14:textId="77777777" w:rsidR="00E26E12" w:rsidRPr="00B71A7B" w:rsidRDefault="00E26E12" w:rsidP="00E26E12">
      <w:pPr>
        <w:pStyle w:val="PL"/>
        <w:ind w:left="568"/>
      </w:pPr>
      <w:r w:rsidRPr="00B71A7B">
        <w:tab/>
      </w:r>
      <w:r w:rsidRPr="00B71A7B">
        <w:tab/>
        <w:t>&lt;/complexType&gt;</w:t>
      </w:r>
    </w:p>
    <w:p w14:paraId="057A1D35" w14:textId="77777777" w:rsidR="00E26E12" w:rsidRPr="00B71A7B" w:rsidRDefault="00E26E12" w:rsidP="00E26E12">
      <w:pPr>
        <w:pStyle w:val="PL"/>
        <w:ind w:left="568"/>
      </w:pPr>
      <w:r w:rsidRPr="00B71A7B">
        <w:tab/>
        <w:t>&lt;/element&gt;</w:t>
      </w:r>
    </w:p>
    <w:p w14:paraId="38BF3D51" w14:textId="77777777" w:rsidR="00E26E12" w:rsidRPr="00B71A7B" w:rsidRDefault="00E26E12" w:rsidP="00E26E12">
      <w:pPr>
        <w:pStyle w:val="PL"/>
        <w:ind w:left="568"/>
        <w:rPr>
          <w:lang w:eastAsia="zh-CN"/>
        </w:rPr>
      </w:pPr>
    </w:p>
    <w:p w14:paraId="1BA015B5" w14:textId="77777777" w:rsidR="00E26E12" w:rsidRPr="00B71A7B" w:rsidRDefault="001A21DA" w:rsidP="00E26E12">
      <w:pPr>
        <w:pStyle w:val="Heading4"/>
        <w:rPr>
          <w:lang w:eastAsia="zh-CN"/>
        </w:rPr>
      </w:pPr>
      <w:bookmarkStart w:id="41" w:name="_Toc335998819"/>
      <w:r>
        <w:rPr>
          <w:lang w:eastAsia="zh-CN"/>
        </w:rPr>
        <w:lastRenderedPageBreak/>
        <w:t>B.2</w:t>
      </w:r>
      <w:r w:rsidR="00E26E12" w:rsidRPr="00B71A7B">
        <w:rPr>
          <w:lang w:eastAsia="zh-CN"/>
        </w:rPr>
        <w:t>.3.1.3</w:t>
      </w:r>
      <w:r w:rsidR="00E26E12" w:rsidRPr="00B71A7B">
        <w:rPr>
          <w:lang w:eastAsia="zh-CN"/>
        </w:rPr>
        <w:tab/>
        <w:t>Fault definition</w:t>
      </w:r>
      <w:bookmarkEnd w:id="41"/>
    </w:p>
    <w:p w14:paraId="676D8CF4" w14:textId="77777777" w:rsidR="00E26E12" w:rsidRPr="00B71A7B" w:rsidRDefault="00E26E12" w:rsidP="00E26E12">
      <w:pPr>
        <w:pStyle w:val="PL"/>
        <w:keepNext/>
        <w:ind w:left="568"/>
      </w:pPr>
      <w:r w:rsidRPr="00B71A7B">
        <w:t>&lt;!-- getMoAttributes Fault --&gt;</w:t>
      </w:r>
    </w:p>
    <w:p w14:paraId="70C5626D" w14:textId="77777777" w:rsidR="00E26E12" w:rsidRPr="00B71A7B" w:rsidRDefault="00E26E12" w:rsidP="00E26E12">
      <w:pPr>
        <w:pStyle w:val="PL"/>
        <w:keepNext/>
        <w:ind w:left="568"/>
      </w:pPr>
      <w:r w:rsidRPr="00B71A7B">
        <w:tab/>
        <w:t>&lt;element name="getMOAttributesFault"&gt;</w:t>
      </w:r>
    </w:p>
    <w:p w14:paraId="5F5DDE1E" w14:textId="77777777" w:rsidR="00E26E12" w:rsidRPr="00B71A7B" w:rsidRDefault="00E26E12" w:rsidP="00E26E12">
      <w:pPr>
        <w:pStyle w:val="PL"/>
        <w:keepNext/>
        <w:ind w:left="568"/>
      </w:pPr>
      <w:r w:rsidRPr="00B71A7B">
        <w:tab/>
      </w:r>
      <w:r w:rsidRPr="00B71A7B">
        <w:tab/>
        <w:t>&lt;complexType&gt;</w:t>
      </w:r>
    </w:p>
    <w:p w14:paraId="2F1EFBBE" w14:textId="77777777" w:rsidR="00E26E12" w:rsidRPr="00B71A7B" w:rsidRDefault="00E26E12" w:rsidP="00E26E12">
      <w:pPr>
        <w:pStyle w:val="PL"/>
        <w:keepNext/>
        <w:ind w:left="568"/>
      </w:pPr>
      <w:r w:rsidRPr="00B71A7B">
        <w:tab/>
      </w:r>
      <w:r w:rsidRPr="00B71A7B">
        <w:tab/>
      </w:r>
      <w:r w:rsidRPr="00B71A7B">
        <w:tab/>
        <w:t>&lt;</w:t>
      </w:r>
      <w:r w:rsidRPr="00B71A7B">
        <w:rPr>
          <w:lang w:eastAsia="zh-CN"/>
        </w:rPr>
        <w:t>choice</w:t>
      </w:r>
      <w:r w:rsidRPr="00B71A7B">
        <w:t>&gt;</w:t>
      </w:r>
    </w:p>
    <w:p w14:paraId="52AC6F81" w14:textId="77777777" w:rsidR="00E26E12" w:rsidRPr="00B71A7B" w:rsidRDefault="00E26E12" w:rsidP="00E26E12">
      <w:pPr>
        <w:pStyle w:val="PL"/>
        <w:keepNext/>
        <w:ind w:left="568"/>
        <w:rPr>
          <w:lang w:eastAsia="zh-CN"/>
        </w:rPr>
      </w:pPr>
      <w:r w:rsidRPr="00B71A7B">
        <w:tab/>
      </w:r>
      <w:r w:rsidRPr="00B71A7B">
        <w:tab/>
      </w:r>
      <w:r w:rsidRPr="00B71A7B">
        <w:tab/>
      </w:r>
      <w:r w:rsidRPr="00B71A7B">
        <w:tab/>
        <w:t>&lt;element name="getMOAttributesFault" type="string"/&gt;</w:t>
      </w:r>
    </w:p>
    <w:p w14:paraId="3C3E8CA4" w14:textId="77777777" w:rsidR="00E26E12" w:rsidRPr="00B71A7B" w:rsidRDefault="00E26E12" w:rsidP="00E26E12">
      <w:pPr>
        <w:pStyle w:val="PL"/>
        <w:keepNext/>
        <w:ind w:left="568"/>
        <w:rPr>
          <w:lang w:eastAsia="zh-CN"/>
        </w:rPr>
      </w:pPr>
      <w:r w:rsidRPr="00B71A7B">
        <w:rPr>
          <w:lang w:eastAsia="zh-CN"/>
        </w:rPr>
        <w:tab/>
      </w:r>
      <w:r w:rsidRPr="00B71A7B">
        <w:rPr>
          <w:lang w:eastAsia="zh-CN"/>
        </w:rPr>
        <w:tab/>
      </w:r>
      <w:r w:rsidRPr="00B71A7B">
        <w:rPr>
          <w:lang w:eastAsia="zh-CN"/>
        </w:rPr>
        <w:tab/>
      </w:r>
      <w:r w:rsidRPr="00B71A7B">
        <w:rPr>
          <w:lang w:eastAsia="zh-CN"/>
        </w:rPr>
        <w:tab/>
      </w:r>
      <w:r w:rsidRPr="00B71A7B">
        <w:t>&lt;element name="resourceLimitationFault" type="string"/&gt;</w:t>
      </w:r>
    </w:p>
    <w:p w14:paraId="46A6552E" w14:textId="77777777" w:rsidR="00E26E12" w:rsidRPr="00B71A7B" w:rsidRDefault="00E26E12" w:rsidP="00E26E12">
      <w:pPr>
        <w:pStyle w:val="PL"/>
        <w:ind w:left="1920"/>
        <w:rPr>
          <w:lang w:eastAsia="zh-CN"/>
        </w:rPr>
      </w:pPr>
      <w:r w:rsidRPr="00B71A7B">
        <w:t>&lt;element name="operationCancelledFault" type="string"/&gt;</w:t>
      </w:r>
    </w:p>
    <w:p w14:paraId="761EAB3C" w14:textId="77777777" w:rsidR="00E26E12" w:rsidRPr="00B71A7B" w:rsidRDefault="00E26E12" w:rsidP="00E26E12">
      <w:pPr>
        <w:pStyle w:val="PL"/>
        <w:ind w:left="1920"/>
        <w:rPr>
          <w:lang w:eastAsia="zh-CN"/>
        </w:rPr>
      </w:pPr>
      <w:r w:rsidRPr="00B71A7B">
        <w:t>&lt;element name="complexityLimitationFault" type="string"/&gt;</w:t>
      </w:r>
    </w:p>
    <w:p w14:paraId="119C21B9" w14:textId="77777777" w:rsidR="00E26E12" w:rsidRPr="00B71A7B" w:rsidRDefault="00E26E12" w:rsidP="00E26E12">
      <w:pPr>
        <w:pStyle w:val="PL"/>
        <w:ind w:left="568"/>
      </w:pPr>
      <w:r w:rsidRPr="00B71A7B">
        <w:tab/>
      </w:r>
      <w:r w:rsidRPr="00B71A7B">
        <w:tab/>
      </w:r>
      <w:r w:rsidRPr="00B71A7B">
        <w:tab/>
      </w:r>
      <w:r w:rsidRPr="00B71A7B">
        <w:tab/>
        <w:t>&lt;element ref="basicCMIRPData:InvalidParameterFault"/&gt;</w:t>
      </w:r>
    </w:p>
    <w:p w14:paraId="2DC672AD" w14:textId="77777777" w:rsidR="00E26E12" w:rsidRPr="00B71A7B" w:rsidRDefault="00E26E12" w:rsidP="00E26E12">
      <w:pPr>
        <w:pStyle w:val="PL"/>
        <w:ind w:left="568"/>
      </w:pPr>
      <w:r w:rsidRPr="00B71A7B">
        <w:tab/>
      </w:r>
      <w:r w:rsidRPr="00B71A7B">
        <w:tab/>
      </w:r>
      <w:r w:rsidRPr="00B71A7B">
        <w:tab/>
        <w:t>&lt;</w:t>
      </w:r>
      <w:r w:rsidRPr="00B71A7B">
        <w:rPr>
          <w:lang w:eastAsia="zh-CN"/>
        </w:rPr>
        <w:t>/choice</w:t>
      </w:r>
      <w:r w:rsidRPr="00B71A7B">
        <w:t>&gt;</w:t>
      </w:r>
    </w:p>
    <w:p w14:paraId="312A20BA" w14:textId="77777777" w:rsidR="00E26E12" w:rsidRPr="00B71A7B" w:rsidRDefault="00E26E12" w:rsidP="00E26E12">
      <w:pPr>
        <w:pStyle w:val="PL"/>
        <w:ind w:left="568"/>
      </w:pPr>
      <w:r w:rsidRPr="00B71A7B">
        <w:tab/>
      </w:r>
      <w:r w:rsidRPr="00B71A7B">
        <w:tab/>
        <w:t>&lt;/complexType&gt;</w:t>
      </w:r>
    </w:p>
    <w:p w14:paraId="38365D28" w14:textId="77777777" w:rsidR="00E26E12" w:rsidRPr="00B71A7B" w:rsidRDefault="00E26E12" w:rsidP="00E26E12">
      <w:pPr>
        <w:pStyle w:val="PL"/>
        <w:ind w:left="568"/>
        <w:rPr>
          <w:lang w:eastAsia="zh-CN"/>
        </w:rPr>
      </w:pPr>
      <w:r w:rsidRPr="00B71A7B">
        <w:tab/>
        <w:t>&lt;/element&gt;</w:t>
      </w:r>
    </w:p>
    <w:p w14:paraId="18A09C5A" w14:textId="77777777" w:rsidR="00E26E12" w:rsidRPr="00B71A7B" w:rsidRDefault="00E26E12" w:rsidP="00E26E12">
      <w:pPr>
        <w:pStyle w:val="PL"/>
        <w:ind w:left="568"/>
        <w:rPr>
          <w:lang w:eastAsia="zh-CN"/>
        </w:rPr>
      </w:pPr>
    </w:p>
    <w:p w14:paraId="649AF3D9" w14:textId="77777777" w:rsidR="00E26E12" w:rsidRPr="00B71A7B" w:rsidRDefault="001A21DA" w:rsidP="001A21DA">
      <w:pPr>
        <w:pStyle w:val="Heading3"/>
        <w:rPr>
          <w:rFonts w:cs="Arial"/>
          <w:lang w:eastAsia="zh-CN"/>
        </w:rPr>
      </w:pPr>
      <w:bookmarkStart w:id="42" w:name="_Toc335998820"/>
      <w:r>
        <w:rPr>
          <w:lang w:eastAsia="zh-CN"/>
        </w:rPr>
        <w:t>B.2</w:t>
      </w:r>
      <w:r w:rsidR="00E26E12" w:rsidRPr="00B71A7B">
        <w:rPr>
          <w:lang w:eastAsia="zh-CN"/>
        </w:rPr>
        <w:t>.3.2</w:t>
      </w:r>
      <w:r w:rsidR="00E26E12" w:rsidRPr="00B71A7B">
        <w:rPr>
          <w:lang w:eastAsia="zh-CN"/>
        </w:rPr>
        <w:tab/>
      </w:r>
      <w:r w:rsidR="00E26E12" w:rsidRPr="00B71A7B">
        <w:t xml:space="preserve">Operation </w:t>
      </w:r>
      <w:r w:rsidR="00E26E12" w:rsidRPr="00B71A7B">
        <w:rPr>
          <w:rFonts w:ascii="Courier New" w:hAnsi="Courier New"/>
        </w:rPr>
        <w:t>getContainment</w:t>
      </w:r>
      <w:bookmarkEnd w:id="42"/>
    </w:p>
    <w:p w14:paraId="2789ACCB" w14:textId="77777777" w:rsidR="00E26E12" w:rsidRPr="00B71A7B" w:rsidRDefault="001A21DA" w:rsidP="00E26E12">
      <w:pPr>
        <w:pStyle w:val="Heading4"/>
        <w:rPr>
          <w:lang w:eastAsia="zh-CN"/>
        </w:rPr>
      </w:pPr>
      <w:bookmarkStart w:id="43" w:name="_Toc335998821"/>
      <w:r>
        <w:rPr>
          <w:lang w:eastAsia="zh-CN"/>
        </w:rPr>
        <w:t>B.2</w:t>
      </w:r>
      <w:r w:rsidR="00E26E12" w:rsidRPr="00B71A7B">
        <w:rPr>
          <w:lang w:eastAsia="zh-CN"/>
        </w:rPr>
        <w:t>.3.2.1</w:t>
      </w:r>
      <w:r w:rsidR="00E26E12" w:rsidRPr="00B71A7B">
        <w:rPr>
          <w:lang w:eastAsia="zh-CN"/>
        </w:rPr>
        <w:tab/>
      </w:r>
      <w:r w:rsidR="00E26E12" w:rsidRPr="00B71A7B">
        <w:t>Input parameters</w:t>
      </w:r>
      <w:bookmarkEnd w:id="43"/>
    </w:p>
    <w:p w14:paraId="67B69CDE" w14:textId="77777777" w:rsidR="00E26E12" w:rsidRPr="00B71A7B" w:rsidRDefault="00E26E12" w:rsidP="00E26E12">
      <w:pPr>
        <w:pStyle w:val="TH"/>
      </w:pPr>
      <w:r w:rsidRPr="00B71A7B">
        <w:t>Mapping from IS getContainment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E26E12" w:rsidRPr="00B71A7B" w14:paraId="324F7980" w14:textId="77777777" w:rsidTr="00E26E12">
        <w:trPr>
          <w:jc w:val="center"/>
        </w:trPr>
        <w:tc>
          <w:tcPr>
            <w:tcW w:w="0" w:type="auto"/>
            <w:shd w:val="pct15" w:color="auto" w:fill="FFFFFF"/>
          </w:tcPr>
          <w:p w14:paraId="63ACE888" w14:textId="77777777" w:rsidR="00E26E12" w:rsidRPr="00B71A7B" w:rsidRDefault="00E26E12" w:rsidP="00E26E12">
            <w:pPr>
              <w:pStyle w:val="TAH"/>
            </w:pPr>
            <w:r w:rsidRPr="00B71A7B">
              <w:t>IS Operation parameter</w:t>
            </w:r>
          </w:p>
        </w:tc>
        <w:tc>
          <w:tcPr>
            <w:tcW w:w="0" w:type="auto"/>
            <w:shd w:val="pct15" w:color="auto" w:fill="FFFFFF"/>
          </w:tcPr>
          <w:p w14:paraId="7B619B38" w14:textId="77777777" w:rsidR="00E26E12" w:rsidRPr="00B71A7B" w:rsidRDefault="00E26E12" w:rsidP="00E26E12">
            <w:pPr>
              <w:pStyle w:val="TAH"/>
            </w:pPr>
            <w:r w:rsidRPr="00B71A7B">
              <w:t>SS Method parameter</w:t>
            </w:r>
          </w:p>
        </w:tc>
        <w:tc>
          <w:tcPr>
            <w:tcW w:w="0" w:type="auto"/>
            <w:shd w:val="pct15" w:color="auto" w:fill="FFFFFF"/>
          </w:tcPr>
          <w:p w14:paraId="6A8CB02C" w14:textId="77777777" w:rsidR="00E26E12" w:rsidRPr="00B71A7B" w:rsidRDefault="00E26E12" w:rsidP="00E26E12">
            <w:pPr>
              <w:pStyle w:val="TAH"/>
            </w:pPr>
            <w:r w:rsidRPr="00B71A7B">
              <w:t>Qualifier</w:t>
            </w:r>
          </w:p>
        </w:tc>
      </w:tr>
      <w:tr w:rsidR="00E26E12" w:rsidRPr="00B71A7B" w14:paraId="3DE8E990" w14:textId="77777777" w:rsidTr="00E26E12">
        <w:trPr>
          <w:jc w:val="center"/>
        </w:trPr>
        <w:tc>
          <w:tcPr>
            <w:tcW w:w="0" w:type="auto"/>
          </w:tcPr>
          <w:p w14:paraId="2DF50475" w14:textId="77777777" w:rsidR="00E26E12" w:rsidRPr="00B71A7B" w:rsidRDefault="00E26E12" w:rsidP="00E26E12">
            <w:pPr>
              <w:pStyle w:val="TAL"/>
              <w:rPr>
                <w:rFonts w:cs="Arial"/>
              </w:rPr>
            </w:pPr>
            <w:r w:rsidRPr="00B71A7B">
              <w:t>invokeIdentifierIn</w:t>
            </w:r>
          </w:p>
        </w:tc>
        <w:tc>
          <w:tcPr>
            <w:tcW w:w="0" w:type="auto"/>
          </w:tcPr>
          <w:p w14:paraId="2BB8D7FE" w14:textId="77777777" w:rsidR="00E26E12" w:rsidRPr="00B71A7B" w:rsidRDefault="00E26E12" w:rsidP="00E26E12">
            <w:pPr>
              <w:pStyle w:val="TAL"/>
              <w:rPr>
                <w:rFonts w:cs="Arial"/>
                <w:snapToGrid w:val="0"/>
                <w:lang w:eastAsia="zh-CN"/>
              </w:rPr>
            </w:pPr>
            <w:r w:rsidRPr="00B71A7B">
              <w:rPr>
                <w:rFonts w:cs="Arial"/>
                <w:szCs w:val="22"/>
              </w:rPr>
              <w:t>string</w:t>
            </w:r>
            <w:r w:rsidRPr="00B71A7B">
              <w:rPr>
                <w:rFonts w:cs="Arial"/>
                <w:szCs w:val="22"/>
                <w:lang w:eastAsia="zh-CN"/>
              </w:rPr>
              <w:t xml:space="preserve"> </w:t>
            </w:r>
            <w:r w:rsidRPr="00B71A7B">
              <w:t>invokeIdentifierIn</w:t>
            </w:r>
          </w:p>
        </w:tc>
        <w:tc>
          <w:tcPr>
            <w:tcW w:w="0" w:type="auto"/>
          </w:tcPr>
          <w:p w14:paraId="6D42FCCB" w14:textId="77777777" w:rsidR="00E26E12" w:rsidRPr="00B71A7B" w:rsidRDefault="00E26E12" w:rsidP="00E26E12">
            <w:pPr>
              <w:pStyle w:val="TAC"/>
              <w:rPr>
                <w:snapToGrid w:val="0"/>
                <w:lang w:eastAsia="zh-CN"/>
              </w:rPr>
            </w:pPr>
            <w:r w:rsidRPr="00B71A7B">
              <w:rPr>
                <w:snapToGrid w:val="0"/>
                <w:lang w:eastAsia="zh-CN"/>
              </w:rPr>
              <w:t>M</w:t>
            </w:r>
          </w:p>
        </w:tc>
      </w:tr>
      <w:tr w:rsidR="00E26E12" w:rsidRPr="00B71A7B" w14:paraId="383B7E2C" w14:textId="77777777" w:rsidTr="00E26E12">
        <w:trPr>
          <w:jc w:val="center"/>
        </w:trPr>
        <w:tc>
          <w:tcPr>
            <w:tcW w:w="0" w:type="auto"/>
          </w:tcPr>
          <w:p w14:paraId="2B550FDB" w14:textId="77777777" w:rsidR="00E26E12" w:rsidRPr="00B71A7B" w:rsidRDefault="00E26E12" w:rsidP="00E26E12">
            <w:pPr>
              <w:pStyle w:val="TAL"/>
              <w:rPr>
                <w:lang w:eastAsia="zh-CN"/>
              </w:rPr>
            </w:pPr>
            <w:r w:rsidRPr="00B71A7B">
              <w:t>baseObjectInstance</w:t>
            </w:r>
            <w:r w:rsidRPr="00B71A7B">
              <w:rPr>
                <w:lang w:eastAsia="zh-CN"/>
              </w:rPr>
              <w:t>,</w:t>
            </w:r>
          </w:p>
          <w:p w14:paraId="794E1687" w14:textId="77777777" w:rsidR="00E26E12" w:rsidRPr="00B71A7B" w:rsidRDefault="00E26E12" w:rsidP="00E26E12">
            <w:pPr>
              <w:pStyle w:val="TAL"/>
              <w:rPr>
                <w:lang w:eastAsia="zh-CN"/>
              </w:rPr>
            </w:pPr>
            <w:r w:rsidRPr="00B71A7B">
              <w:t>scope</w:t>
            </w:r>
          </w:p>
        </w:tc>
        <w:tc>
          <w:tcPr>
            <w:tcW w:w="0" w:type="auto"/>
          </w:tcPr>
          <w:p w14:paraId="43C32E4E" w14:textId="77777777" w:rsidR="00E26E12" w:rsidRPr="00B71A7B" w:rsidRDefault="00E26E12" w:rsidP="00E26E12">
            <w:pPr>
              <w:pStyle w:val="TAL"/>
              <w:rPr>
                <w:lang w:eastAsia="zh-CN"/>
              </w:rPr>
            </w:pPr>
            <w:r w:rsidRPr="00B71A7B">
              <w:rPr>
                <w:lang w:eastAsia="zh-CN"/>
              </w:rPr>
              <w:t xml:space="preserve">string </w:t>
            </w:r>
            <w:r w:rsidRPr="00B71A7B">
              <w:t>queryXpathExp</w:t>
            </w:r>
          </w:p>
        </w:tc>
        <w:tc>
          <w:tcPr>
            <w:tcW w:w="0" w:type="auto"/>
          </w:tcPr>
          <w:p w14:paraId="31D44A84" w14:textId="77777777" w:rsidR="00E26E12" w:rsidRPr="00B71A7B" w:rsidRDefault="00E26E12" w:rsidP="00E26E12">
            <w:pPr>
              <w:pStyle w:val="TAC"/>
              <w:rPr>
                <w:snapToGrid w:val="0"/>
              </w:rPr>
            </w:pPr>
            <w:r w:rsidRPr="00B71A7B">
              <w:t>M</w:t>
            </w:r>
          </w:p>
        </w:tc>
      </w:tr>
    </w:tbl>
    <w:p w14:paraId="5D643E1E" w14:textId="77777777" w:rsidR="00E26E12" w:rsidRPr="00B71A7B" w:rsidRDefault="00E26E12" w:rsidP="00E26E12">
      <w:pPr>
        <w:rPr>
          <w:lang w:eastAsia="zh-CN"/>
        </w:rPr>
      </w:pPr>
    </w:p>
    <w:p w14:paraId="69AFE075" w14:textId="77777777" w:rsidR="00E26E12" w:rsidRPr="00B71A7B" w:rsidRDefault="00E26E12" w:rsidP="00E26E12">
      <w:pPr>
        <w:spacing w:after="0"/>
      </w:pPr>
      <w:r w:rsidRPr="00B71A7B">
        <w:t>Here is the XML schema fragment of the getContainment request:</w:t>
      </w:r>
    </w:p>
    <w:p w14:paraId="1B42E75C" w14:textId="77777777" w:rsidR="00E26E12" w:rsidRPr="00B71A7B" w:rsidRDefault="00E26E12" w:rsidP="00E26E12">
      <w:pPr>
        <w:spacing w:after="0"/>
        <w:rPr>
          <w:lang w:eastAsia="zh-CN"/>
        </w:rPr>
      </w:pPr>
    </w:p>
    <w:p w14:paraId="70B27BC0" w14:textId="77777777" w:rsidR="00E26E12" w:rsidRPr="00B71A7B" w:rsidRDefault="00E26E12" w:rsidP="00E26E12">
      <w:pPr>
        <w:pStyle w:val="PL"/>
        <w:ind w:left="568"/>
      </w:pPr>
      <w:r w:rsidRPr="00B71A7B">
        <w:t>&lt;!-- getContainment Request --&gt;</w:t>
      </w:r>
    </w:p>
    <w:p w14:paraId="0A4271F5" w14:textId="77777777" w:rsidR="00E26E12" w:rsidRPr="00B71A7B" w:rsidRDefault="00E26E12" w:rsidP="00E26E12">
      <w:pPr>
        <w:pStyle w:val="PL"/>
        <w:ind w:left="568"/>
      </w:pPr>
      <w:r w:rsidRPr="00B71A7B">
        <w:tab/>
        <w:t>&lt;element name="getContainment"&gt;</w:t>
      </w:r>
    </w:p>
    <w:p w14:paraId="321A8B90" w14:textId="77777777" w:rsidR="00E26E12" w:rsidRPr="00B71A7B" w:rsidRDefault="00E26E12" w:rsidP="00E26E12">
      <w:pPr>
        <w:pStyle w:val="PL"/>
        <w:ind w:left="568"/>
      </w:pPr>
      <w:r w:rsidRPr="00B71A7B">
        <w:tab/>
      </w:r>
      <w:r w:rsidRPr="00B71A7B">
        <w:tab/>
        <w:t>&lt;complexType&gt;</w:t>
      </w:r>
    </w:p>
    <w:p w14:paraId="3F68D8B2" w14:textId="77777777" w:rsidR="00E26E12" w:rsidRPr="00B71A7B" w:rsidRDefault="00E26E12" w:rsidP="00E26E12">
      <w:pPr>
        <w:pStyle w:val="PL"/>
        <w:ind w:left="568"/>
        <w:rPr>
          <w:lang w:eastAsia="zh-CN"/>
        </w:rPr>
      </w:pPr>
      <w:r w:rsidRPr="00B71A7B">
        <w:tab/>
      </w:r>
      <w:r w:rsidRPr="00B71A7B">
        <w:tab/>
      </w:r>
      <w:r w:rsidRPr="00B71A7B">
        <w:tab/>
        <w:t>&lt;sequence&gt;</w:t>
      </w:r>
    </w:p>
    <w:p w14:paraId="344E0626" w14:textId="77777777" w:rsidR="00E26E12" w:rsidRPr="00B71A7B" w:rsidRDefault="00E26E12" w:rsidP="00E26E12">
      <w:pPr>
        <w:pStyle w:val="PL"/>
        <w:ind w:left="568"/>
        <w:rPr>
          <w:lang w:eastAsia="zh-CN"/>
        </w:rPr>
      </w:pPr>
      <w:r w:rsidRPr="00B71A7B">
        <w:rPr>
          <w:lang w:eastAsia="zh-CN"/>
        </w:rPr>
        <w:tab/>
      </w:r>
      <w:r w:rsidRPr="00B71A7B">
        <w:rPr>
          <w:lang w:eastAsia="zh-CN"/>
        </w:rPr>
        <w:tab/>
      </w:r>
      <w:r w:rsidRPr="00B71A7B">
        <w:rPr>
          <w:lang w:eastAsia="zh-CN"/>
        </w:rPr>
        <w:tab/>
      </w:r>
      <w:r w:rsidRPr="00B71A7B">
        <w:rPr>
          <w:lang w:eastAsia="zh-CN"/>
        </w:rPr>
        <w:tab/>
      </w:r>
      <w:r w:rsidRPr="00B71A7B">
        <w:t>&lt;element name="invokeIdentifierIn" type="string"/&gt;</w:t>
      </w:r>
    </w:p>
    <w:p w14:paraId="304E9F58" w14:textId="77777777" w:rsidR="00E26E12" w:rsidRPr="00B71A7B" w:rsidRDefault="00E26E12" w:rsidP="00E26E12">
      <w:pPr>
        <w:pStyle w:val="PL"/>
        <w:ind w:left="568"/>
      </w:pPr>
      <w:r w:rsidRPr="00B71A7B">
        <w:tab/>
      </w:r>
      <w:r w:rsidRPr="00B71A7B">
        <w:tab/>
      </w:r>
      <w:r w:rsidRPr="00B71A7B">
        <w:tab/>
      </w:r>
      <w:r w:rsidRPr="00B71A7B">
        <w:tab/>
        <w:t>&lt;element name="queryXpathExp" type="string"/&gt;</w:t>
      </w:r>
    </w:p>
    <w:p w14:paraId="5343CE01" w14:textId="77777777" w:rsidR="00E26E12" w:rsidRPr="00B71A7B" w:rsidRDefault="00E26E12" w:rsidP="00E26E12">
      <w:pPr>
        <w:pStyle w:val="PL"/>
        <w:ind w:left="568"/>
      </w:pPr>
      <w:r w:rsidRPr="00B71A7B">
        <w:tab/>
      </w:r>
      <w:r w:rsidRPr="00B71A7B">
        <w:tab/>
      </w:r>
      <w:r w:rsidRPr="00B71A7B">
        <w:tab/>
        <w:t>&lt;/sequence&gt;</w:t>
      </w:r>
    </w:p>
    <w:p w14:paraId="6B42F0CD" w14:textId="77777777" w:rsidR="00E26E12" w:rsidRPr="00B71A7B" w:rsidRDefault="00E26E12" w:rsidP="00E26E12">
      <w:pPr>
        <w:pStyle w:val="PL"/>
        <w:ind w:left="568"/>
      </w:pPr>
      <w:r w:rsidRPr="00B71A7B">
        <w:tab/>
      </w:r>
      <w:r w:rsidRPr="00B71A7B">
        <w:tab/>
        <w:t>&lt;/complexType&gt;</w:t>
      </w:r>
    </w:p>
    <w:p w14:paraId="021CCCA8" w14:textId="77777777" w:rsidR="00E26E12" w:rsidRPr="00B71A7B" w:rsidRDefault="00E26E12" w:rsidP="00E26E12">
      <w:pPr>
        <w:pStyle w:val="PL"/>
        <w:ind w:left="568"/>
        <w:rPr>
          <w:lang w:eastAsia="zh-CN"/>
        </w:rPr>
      </w:pPr>
      <w:r w:rsidRPr="00B71A7B">
        <w:tab/>
        <w:t>&lt;/element&gt;</w:t>
      </w:r>
    </w:p>
    <w:p w14:paraId="25E3F6F7" w14:textId="77777777" w:rsidR="00E26E12" w:rsidRPr="00FA1C82" w:rsidRDefault="00E26E12" w:rsidP="00E26E12">
      <w:pPr>
        <w:pStyle w:val="PL"/>
        <w:ind w:left="568"/>
        <w:rPr>
          <w:rFonts w:ascii="Courier" w:hAnsi="Courier"/>
          <w:szCs w:val="16"/>
          <w:lang w:eastAsia="zh-CN"/>
        </w:rPr>
      </w:pPr>
    </w:p>
    <w:p w14:paraId="35862279" w14:textId="77777777" w:rsidR="00E26E12" w:rsidRPr="00B71A7B" w:rsidRDefault="001A21DA" w:rsidP="00E26E12">
      <w:pPr>
        <w:pStyle w:val="Heading4"/>
        <w:rPr>
          <w:lang w:eastAsia="zh-CN"/>
        </w:rPr>
      </w:pPr>
      <w:bookmarkStart w:id="44" w:name="_Toc335998822"/>
      <w:r>
        <w:rPr>
          <w:lang w:eastAsia="zh-CN"/>
        </w:rPr>
        <w:t>B.2</w:t>
      </w:r>
      <w:r w:rsidR="00E26E12" w:rsidRPr="00B71A7B">
        <w:rPr>
          <w:lang w:eastAsia="zh-CN"/>
        </w:rPr>
        <w:t>.3.2.2</w:t>
      </w:r>
      <w:r w:rsidR="00E26E12" w:rsidRPr="00B71A7B">
        <w:rPr>
          <w:lang w:eastAsia="zh-CN"/>
        </w:rPr>
        <w:tab/>
        <w:t>Out</w:t>
      </w:r>
      <w:r w:rsidR="00E26E12" w:rsidRPr="00B71A7B">
        <w:t>put parameters</w:t>
      </w:r>
      <w:bookmarkEnd w:id="44"/>
    </w:p>
    <w:p w14:paraId="75E54409" w14:textId="77777777" w:rsidR="00E26E12" w:rsidRPr="00B71A7B" w:rsidRDefault="00E26E12" w:rsidP="00E26E12">
      <w:pPr>
        <w:pStyle w:val="TH"/>
      </w:pPr>
      <w:r w:rsidRPr="00B71A7B">
        <w:t>Mapping from IS getContainment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158"/>
        <w:gridCol w:w="787"/>
      </w:tblGrid>
      <w:tr w:rsidR="00E26E12" w:rsidRPr="00B71A7B" w14:paraId="30F6558E" w14:textId="77777777" w:rsidTr="00E26E12">
        <w:trPr>
          <w:jc w:val="center"/>
        </w:trPr>
        <w:tc>
          <w:tcPr>
            <w:tcW w:w="0" w:type="auto"/>
            <w:shd w:val="pct15" w:color="auto" w:fill="FFFFFF"/>
          </w:tcPr>
          <w:p w14:paraId="7770036E" w14:textId="77777777" w:rsidR="00E26E12" w:rsidRPr="00B71A7B" w:rsidRDefault="00E26E12" w:rsidP="00E26E12">
            <w:pPr>
              <w:pStyle w:val="TAH"/>
            </w:pPr>
            <w:r w:rsidRPr="00B71A7B">
              <w:t>IS Operation parameter</w:t>
            </w:r>
          </w:p>
        </w:tc>
        <w:tc>
          <w:tcPr>
            <w:tcW w:w="0" w:type="auto"/>
            <w:shd w:val="pct15" w:color="auto" w:fill="FFFFFF"/>
          </w:tcPr>
          <w:p w14:paraId="1F407E09" w14:textId="77777777" w:rsidR="00E26E12" w:rsidRPr="00B71A7B" w:rsidRDefault="00E26E12" w:rsidP="00E26E12">
            <w:pPr>
              <w:pStyle w:val="TAH"/>
            </w:pPr>
            <w:r w:rsidRPr="00B71A7B">
              <w:t>SS Method parameter</w:t>
            </w:r>
          </w:p>
        </w:tc>
        <w:tc>
          <w:tcPr>
            <w:tcW w:w="0" w:type="auto"/>
            <w:shd w:val="pct15" w:color="auto" w:fill="FFFFFF"/>
          </w:tcPr>
          <w:p w14:paraId="082FE87A" w14:textId="77777777" w:rsidR="00E26E12" w:rsidRPr="00B71A7B" w:rsidRDefault="00E26E12" w:rsidP="00E26E12">
            <w:pPr>
              <w:pStyle w:val="TAH"/>
            </w:pPr>
            <w:r w:rsidRPr="00B71A7B">
              <w:t>Qualifier</w:t>
            </w:r>
          </w:p>
        </w:tc>
      </w:tr>
      <w:tr w:rsidR="00E26E12" w:rsidRPr="00B71A7B" w14:paraId="5115DE70" w14:textId="77777777" w:rsidTr="00E26E12">
        <w:trPr>
          <w:jc w:val="center"/>
        </w:trPr>
        <w:tc>
          <w:tcPr>
            <w:tcW w:w="0" w:type="auto"/>
          </w:tcPr>
          <w:p w14:paraId="753CFC21" w14:textId="77777777" w:rsidR="00E26E12" w:rsidRPr="00B71A7B" w:rsidRDefault="00E26E12" w:rsidP="00E26E12">
            <w:pPr>
              <w:pStyle w:val="TAL"/>
            </w:pPr>
            <w:r w:rsidRPr="00B71A7B">
              <w:t>invokeIdentifierOut</w:t>
            </w:r>
          </w:p>
        </w:tc>
        <w:tc>
          <w:tcPr>
            <w:tcW w:w="0" w:type="auto"/>
          </w:tcPr>
          <w:p w14:paraId="3FA16C22" w14:textId="77777777" w:rsidR="00E26E12" w:rsidRPr="00B71A7B" w:rsidRDefault="00E26E12" w:rsidP="00E26E12">
            <w:pPr>
              <w:pStyle w:val="TAL"/>
              <w:rPr>
                <w:lang w:eastAsia="zh-CN"/>
              </w:rPr>
            </w:pPr>
            <w:r w:rsidRPr="00B71A7B">
              <w:rPr>
                <w:snapToGrid w:val="0"/>
                <w:lang w:bidi="ar-KW"/>
              </w:rPr>
              <w:t>string</w:t>
            </w:r>
            <w:r w:rsidRPr="00B71A7B">
              <w:rPr>
                <w:rFonts w:cs="Arial"/>
                <w:snapToGrid w:val="0"/>
                <w:lang w:eastAsia="zh-CN"/>
              </w:rPr>
              <w:t xml:space="preserve"> </w:t>
            </w:r>
            <w:r w:rsidRPr="00B71A7B">
              <w:t>invokeIdentifierOut</w:t>
            </w:r>
          </w:p>
        </w:tc>
        <w:tc>
          <w:tcPr>
            <w:tcW w:w="0" w:type="auto"/>
          </w:tcPr>
          <w:p w14:paraId="2EBE2ECB" w14:textId="77777777" w:rsidR="00E26E12" w:rsidRPr="00B71A7B" w:rsidRDefault="00E26E12" w:rsidP="00E26E12">
            <w:pPr>
              <w:pStyle w:val="TAC"/>
              <w:rPr>
                <w:snapToGrid w:val="0"/>
                <w:lang w:eastAsia="zh-CN"/>
              </w:rPr>
            </w:pPr>
            <w:r w:rsidRPr="00B71A7B">
              <w:rPr>
                <w:snapToGrid w:val="0"/>
              </w:rPr>
              <w:t>M</w:t>
            </w:r>
          </w:p>
        </w:tc>
      </w:tr>
      <w:tr w:rsidR="00E26E12" w:rsidRPr="00B71A7B" w14:paraId="66D8CB9E" w14:textId="77777777" w:rsidTr="00E26E12">
        <w:trPr>
          <w:jc w:val="center"/>
        </w:trPr>
        <w:tc>
          <w:tcPr>
            <w:tcW w:w="0" w:type="auto"/>
          </w:tcPr>
          <w:p w14:paraId="4F034D79" w14:textId="77777777" w:rsidR="00E26E12" w:rsidRPr="00B71A7B" w:rsidRDefault="00E26E12" w:rsidP="00E26E12">
            <w:pPr>
              <w:pStyle w:val="TAL"/>
            </w:pPr>
            <w:r w:rsidRPr="00B71A7B">
              <w:t>containment</w:t>
            </w:r>
          </w:p>
        </w:tc>
        <w:tc>
          <w:tcPr>
            <w:tcW w:w="0" w:type="auto"/>
          </w:tcPr>
          <w:p w14:paraId="4CBFEC2E" w14:textId="77777777" w:rsidR="00E26E12" w:rsidRPr="00B71A7B" w:rsidRDefault="00E26E12" w:rsidP="00E26E12">
            <w:pPr>
              <w:pStyle w:val="TAL"/>
              <w:rPr>
                <w:sz w:val="16"/>
                <w:lang w:eastAsia="zh-CN"/>
              </w:rPr>
            </w:pPr>
            <w:r w:rsidRPr="00B71A7B">
              <w:t>string topContainerLoc</w:t>
            </w:r>
          </w:p>
        </w:tc>
        <w:tc>
          <w:tcPr>
            <w:tcW w:w="0" w:type="auto"/>
          </w:tcPr>
          <w:p w14:paraId="79D476A7" w14:textId="77777777" w:rsidR="00E26E12" w:rsidRPr="00B71A7B" w:rsidRDefault="00E26E12" w:rsidP="00E26E12">
            <w:pPr>
              <w:pStyle w:val="TAC"/>
              <w:rPr>
                <w:snapToGrid w:val="0"/>
              </w:rPr>
            </w:pPr>
            <w:r w:rsidRPr="00B71A7B">
              <w:rPr>
                <w:snapToGrid w:val="0"/>
                <w:lang w:eastAsia="zh-CN"/>
              </w:rPr>
              <w:t>M</w:t>
            </w:r>
          </w:p>
        </w:tc>
      </w:tr>
      <w:tr w:rsidR="00E26E12" w:rsidRPr="00B71A7B" w14:paraId="1BB9FED0" w14:textId="77777777" w:rsidTr="00E26E12">
        <w:trPr>
          <w:jc w:val="center"/>
        </w:trPr>
        <w:tc>
          <w:tcPr>
            <w:tcW w:w="0" w:type="auto"/>
          </w:tcPr>
          <w:p w14:paraId="26085C6B" w14:textId="77777777" w:rsidR="00E26E12" w:rsidRPr="00B71A7B" w:rsidRDefault="00E26E12" w:rsidP="00E26E12">
            <w:pPr>
              <w:pStyle w:val="TAL"/>
              <w:rPr>
                <w:rFonts w:cs="Arial"/>
              </w:rPr>
            </w:pPr>
            <w:r w:rsidRPr="00B71A7B">
              <w:t>status</w:t>
            </w:r>
          </w:p>
        </w:tc>
        <w:tc>
          <w:tcPr>
            <w:tcW w:w="0" w:type="auto"/>
          </w:tcPr>
          <w:p w14:paraId="29CE3D8E" w14:textId="77777777" w:rsidR="00E26E12" w:rsidRPr="00B71A7B" w:rsidRDefault="00E26E12" w:rsidP="00E26E12">
            <w:pPr>
              <w:pStyle w:val="TAL"/>
              <w:rPr>
                <w:rFonts w:cs="Arial"/>
              </w:rPr>
            </w:pPr>
            <w:r w:rsidRPr="00B71A7B">
              <w:rPr>
                <w:rFonts w:cs="Arial"/>
                <w:lang w:eastAsia="zh-CN"/>
              </w:rPr>
              <w:t>basicCMIRPData:getContainmentFault</w:t>
            </w:r>
          </w:p>
        </w:tc>
        <w:tc>
          <w:tcPr>
            <w:tcW w:w="0" w:type="auto"/>
          </w:tcPr>
          <w:p w14:paraId="681C2B67" w14:textId="77777777" w:rsidR="00E26E12" w:rsidRPr="00B71A7B" w:rsidRDefault="00E26E12" w:rsidP="00E26E12">
            <w:pPr>
              <w:pStyle w:val="TAC"/>
            </w:pPr>
            <w:r w:rsidRPr="00B71A7B">
              <w:t>M</w:t>
            </w:r>
          </w:p>
        </w:tc>
      </w:tr>
    </w:tbl>
    <w:p w14:paraId="497136B9" w14:textId="77777777" w:rsidR="00E26E12" w:rsidRPr="00B71A7B" w:rsidRDefault="00E26E12" w:rsidP="00E26E12">
      <w:pPr>
        <w:rPr>
          <w:lang w:eastAsia="zh-CN"/>
        </w:rPr>
      </w:pPr>
    </w:p>
    <w:p w14:paraId="174D23C9" w14:textId="77777777" w:rsidR="00E26E12" w:rsidRPr="00B71A7B" w:rsidRDefault="00E26E12" w:rsidP="00E26E12">
      <w:pPr>
        <w:spacing w:after="0"/>
      </w:pPr>
      <w:r w:rsidRPr="00B71A7B">
        <w:t>Here is the XML schema fragment of the getContainment response:</w:t>
      </w:r>
    </w:p>
    <w:p w14:paraId="0562A1ED" w14:textId="77777777" w:rsidR="00E26E12" w:rsidRPr="00B71A7B" w:rsidRDefault="00E26E12" w:rsidP="00E26E12">
      <w:pPr>
        <w:spacing w:after="0"/>
        <w:rPr>
          <w:lang w:eastAsia="zh-CN"/>
        </w:rPr>
      </w:pPr>
    </w:p>
    <w:p w14:paraId="33EAB4A6" w14:textId="77777777" w:rsidR="00E26E12" w:rsidRPr="00B71A7B" w:rsidRDefault="00E26E12" w:rsidP="00E26E12">
      <w:pPr>
        <w:pStyle w:val="PL"/>
        <w:ind w:left="568"/>
      </w:pPr>
      <w:r w:rsidRPr="00B71A7B">
        <w:t>&lt;!-- getContainment Response --&gt;</w:t>
      </w:r>
    </w:p>
    <w:p w14:paraId="4E211CF2" w14:textId="77777777" w:rsidR="00E26E12" w:rsidRPr="00B71A7B" w:rsidRDefault="00E26E12" w:rsidP="00E26E12">
      <w:pPr>
        <w:pStyle w:val="PL"/>
        <w:ind w:left="568"/>
      </w:pPr>
      <w:r w:rsidRPr="00B71A7B">
        <w:tab/>
        <w:t>&lt;element name="getContainmentResponse"&gt;</w:t>
      </w:r>
    </w:p>
    <w:p w14:paraId="6760452E" w14:textId="77777777" w:rsidR="00E26E12" w:rsidRPr="00B71A7B" w:rsidRDefault="00E26E12" w:rsidP="00E26E12">
      <w:pPr>
        <w:pStyle w:val="PL"/>
        <w:ind w:left="568"/>
      </w:pPr>
      <w:r w:rsidRPr="00B71A7B">
        <w:tab/>
      </w:r>
      <w:r w:rsidRPr="00B71A7B">
        <w:tab/>
        <w:t>&lt;complexType&gt;</w:t>
      </w:r>
    </w:p>
    <w:p w14:paraId="734AEAAC" w14:textId="77777777" w:rsidR="00E26E12" w:rsidRPr="00B71A7B" w:rsidRDefault="00E26E12" w:rsidP="00E26E12">
      <w:pPr>
        <w:pStyle w:val="PL"/>
        <w:ind w:left="568"/>
      </w:pPr>
      <w:r w:rsidRPr="00B71A7B">
        <w:tab/>
      </w:r>
      <w:r w:rsidRPr="00B71A7B">
        <w:tab/>
      </w:r>
      <w:r w:rsidRPr="00B71A7B">
        <w:tab/>
        <w:t>&lt;sequence&gt;</w:t>
      </w:r>
    </w:p>
    <w:p w14:paraId="1C19B715" w14:textId="77777777" w:rsidR="00E26E12" w:rsidRPr="00B71A7B" w:rsidRDefault="00E26E12" w:rsidP="00E26E12">
      <w:pPr>
        <w:pStyle w:val="PL"/>
        <w:ind w:left="568"/>
        <w:rPr>
          <w:lang w:eastAsia="zh-CN"/>
        </w:rPr>
      </w:pPr>
      <w:r w:rsidRPr="00B71A7B">
        <w:tab/>
      </w:r>
      <w:r w:rsidRPr="00B71A7B">
        <w:tab/>
      </w:r>
      <w:r w:rsidRPr="00B71A7B">
        <w:tab/>
      </w:r>
      <w:r w:rsidRPr="00B71A7B">
        <w:tab/>
        <w:t>&lt;element name="invokeIdentifierOut" type="string"/&gt;</w:t>
      </w:r>
    </w:p>
    <w:p w14:paraId="21915801" w14:textId="77777777" w:rsidR="00E26E12" w:rsidRPr="00B71A7B" w:rsidRDefault="00E26E12" w:rsidP="00E26E12">
      <w:pPr>
        <w:pStyle w:val="PL"/>
        <w:ind w:left="768"/>
      </w:pPr>
      <w:r w:rsidRPr="00B71A7B">
        <w:rPr>
          <w:lang w:eastAsia="zh-CN"/>
        </w:rPr>
        <w:tab/>
      </w:r>
      <w:r w:rsidRPr="00B71A7B">
        <w:rPr>
          <w:lang w:eastAsia="zh-CN"/>
        </w:rPr>
        <w:tab/>
      </w:r>
      <w:r w:rsidRPr="00B71A7B">
        <w:rPr>
          <w:lang w:eastAsia="zh-CN"/>
        </w:rPr>
        <w:tab/>
      </w:r>
      <w:r w:rsidRPr="00B71A7B">
        <w:t>&lt;element name="</w:t>
      </w:r>
      <w:r w:rsidRPr="00B71A7B">
        <w:rPr>
          <w:highlight w:val="white"/>
        </w:rPr>
        <w:t>topContainerLoc</w:t>
      </w:r>
      <w:r w:rsidRPr="00B71A7B">
        <w:t>" type="</w:t>
      </w:r>
      <w:r w:rsidRPr="00B71A7B">
        <w:rPr>
          <w:lang w:eastAsia="zh-CN"/>
        </w:rPr>
        <w:t>string</w:t>
      </w:r>
      <w:r w:rsidRPr="00B71A7B">
        <w:t>"/&gt;</w:t>
      </w:r>
    </w:p>
    <w:p w14:paraId="5FE9DAC1" w14:textId="77777777" w:rsidR="00E26E12" w:rsidRPr="00B71A7B" w:rsidRDefault="00E26E12" w:rsidP="00E26E12">
      <w:pPr>
        <w:pStyle w:val="PL"/>
        <w:rPr>
          <w:highlight w:val="white"/>
        </w:rPr>
      </w:pPr>
      <w:r w:rsidRPr="00B71A7B">
        <w:rPr>
          <w:highlight w:val="white"/>
          <w:lang w:eastAsia="zh-CN"/>
        </w:rPr>
        <w:tab/>
      </w:r>
      <w:r w:rsidRPr="00B71A7B">
        <w:rPr>
          <w:highlight w:val="white"/>
          <w:lang w:eastAsia="zh-CN"/>
        </w:rPr>
        <w:tab/>
      </w:r>
      <w:r w:rsidRPr="00B71A7B">
        <w:rPr>
          <w:highlight w:val="white"/>
          <w:lang w:eastAsia="zh-CN"/>
        </w:rPr>
        <w:tab/>
      </w:r>
      <w:r w:rsidRPr="00B71A7B">
        <w:rPr>
          <w:highlight w:val="white"/>
          <w:lang w:eastAsia="zh-CN"/>
        </w:rPr>
        <w:tab/>
      </w:r>
      <w:r w:rsidRPr="00B71A7B">
        <w:rPr>
          <w:highlight w:val="white"/>
          <w:lang w:eastAsia="zh-CN"/>
        </w:rPr>
        <w:tab/>
      </w:r>
      <w:r w:rsidRPr="00B71A7B">
        <w:rPr>
          <w:highlight w:val="white"/>
        </w:rPr>
        <w:t>&lt;!--each element contains only id attribute and other MO it contains --&gt;</w:t>
      </w:r>
    </w:p>
    <w:p w14:paraId="297A0764" w14:textId="77777777" w:rsidR="00E26E12" w:rsidRPr="00B71A7B" w:rsidRDefault="00E26E12" w:rsidP="00E26E12">
      <w:pPr>
        <w:pStyle w:val="PL"/>
        <w:rPr>
          <w:lang w:eastAsia="zh-CN"/>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 xml:space="preserve">&lt;any </w:t>
      </w:r>
      <w:r w:rsidRPr="00B71A7B">
        <w:rPr>
          <w:lang w:eastAsia="zh-CN"/>
        </w:rPr>
        <w:t>minOccurs="0" maxOccurs="unbounded"</w:t>
      </w:r>
      <w:r w:rsidRPr="00B71A7B">
        <w:rPr>
          <w:highlight w:val="white"/>
        </w:rPr>
        <w:t>/&gt;</w:t>
      </w:r>
    </w:p>
    <w:p w14:paraId="497A42AC" w14:textId="77777777" w:rsidR="00E26E12" w:rsidRPr="00B71A7B" w:rsidRDefault="00E26E12" w:rsidP="00E26E12">
      <w:pPr>
        <w:pStyle w:val="PL"/>
        <w:ind w:left="568"/>
      </w:pPr>
      <w:r w:rsidRPr="00B71A7B">
        <w:tab/>
      </w:r>
      <w:r w:rsidRPr="00B71A7B">
        <w:tab/>
      </w:r>
      <w:r w:rsidRPr="00B71A7B">
        <w:tab/>
        <w:t>&lt;/sequence&gt;</w:t>
      </w:r>
    </w:p>
    <w:p w14:paraId="725C94ED" w14:textId="77777777" w:rsidR="00E26E12" w:rsidRPr="00C679DE" w:rsidRDefault="00E26E12" w:rsidP="00E26E12">
      <w:pPr>
        <w:pStyle w:val="PL"/>
        <w:ind w:left="568"/>
        <w:rPr>
          <w:lang w:val="en-US"/>
        </w:rPr>
      </w:pPr>
      <w:r w:rsidRPr="00B71A7B">
        <w:tab/>
      </w:r>
      <w:r w:rsidRPr="00B71A7B">
        <w:tab/>
      </w:r>
      <w:r w:rsidRPr="00C679DE">
        <w:rPr>
          <w:lang w:val="en-US"/>
        </w:rPr>
        <w:t>&lt;/complexType&gt;</w:t>
      </w:r>
    </w:p>
    <w:p w14:paraId="64CA3D22" w14:textId="77777777" w:rsidR="00E26E12" w:rsidRPr="00C679DE" w:rsidRDefault="00E26E12" w:rsidP="00E26E12">
      <w:pPr>
        <w:pStyle w:val="PL"/>
        <w:ind w:left="568"/>
        <w:rPr>
          <w:lang w:val="en-US"/>
        </w:rPr>
      </w:pPr>
      <w:r w:rsidRPr="00C679DE">
        <w:rPr>
          <w:lang w:val="en-US"/>
        </w:rPr>
        <w:tab/>
        <w:t>&lt;/element&gt;</w:t>
      </w:r>
    </w:p>
    <w:p w14:paraId="3D983710" w14:textId="77777777" w:rsidR="00E26E12" w:rsidRPr="00C679DE" w:rsidRDefault="00E26E12" w:rsidP="00E26E12">
      <w:pPr>
        <w:pStyle w:val="PL"/>
        <w:ind w:left="568"/>
        <w:rPr>
          <w:rFonts w:ascii="Courier" w:hAnsi="Courier"/>
          <w:szCs w:val="16"/>
          <w:lang w:val="en-US" w:eastAsia="zh-CN"/>
        </w:rPr>
      </w:pPr>
    </w:p>
    <w:p w14:paraId="1385485E" w14:textId="77777777" w:rsidR="00E26E12" w:rsidRPr="00C679DE" w:rsidRDefault="001A21DA" w:rsidP="00E26E12">
      <w:pPr>
        <w:pStyle w:val="Heading4"/>
        <w:rPr>
          <w:lang w:val="en-US" w:eastAsia="zh-CN"/>
        </w:rPr>
      </w:pPr>
      <w:bookmarkStart w:id="45" w:name="_Toc335998823"/>
      <w:r w:rsidRPr="00C679DE">
        <w:rPr>
          <w:lang w:val="en-US" w:eastAsia="zh-CN"/>
        </w:rPr>
        <w:lastRenderedPageBreak/>
        <w:t>B.2</w:t>
      </w:r>
      <w:r w:rsidR="00E26E12" w:rsidRPr="00C679DE">
        <w:rPr>
          <w:lang w:val="en-US" w:eastAsia="zh-CN"/>
        </w:rPr>
        <w:t>.3.2.3</w:t>
      </w:r>
      <w:r w:rsidR="00E26E12" w:rsidRPr="00C679DE">
        <w:rPr>
          <w:lang w:val="en-US" w:eastAsia="zh-CN"/>
        </w:rPr>
        <w:tab/>
        <w:t>Fault definition</w:t>
      </w:r>
      <w:bookmarkEnd w:id="45"/>
    </w:p>
    <w:p w14:paraId="7B35F2AB" w14:textId="77777777" w:rsidR="00E26E12" w:rsidRPr="00B71A7B" w:rsidRDefault="00E26E12" w:rsidP="00E26E12">
      <w:pPr>
        <w:pStyle w:val="PL"/>
        <w:keepNext/>
        <w:ind w:left="768"/>
      </w:pPr>
      <w:r w:rsidRPr="00C679DE">
        <w:rPr>
          <w:lang w:val="en-US"/>
        </w:rPr>
        <w:t xml:space="preserve">&lt;!-- </w:t>
      </w:r>
      <w:r w:rsidRPr="00B71A7B">
        <w:t>getContainment Fault --&gt;</w:t>
      </w:r>
    </w:p>
    <w:p w14:paraId="5FAB96FC" w14:textId="77777777" w:rsidR="00E26E12" w:rsidRPr="00B71A7B" w:rsidRDefault="00E26E12" w:rsidP="00E26E12">
      <w:pPr>
        <w:pStyle w:val="PL"/>
        <w:keepNext/>
      </w:pPr>
      <w:r w:rsidRPr="00B71A7B">
        <w:tab/>
      </w:r>
      <w:r w:rsidRPr="00B71A7B">
        <w:tab/>
      </w:r>
      <w:r w:rsidRPr="00B71A7B">
        <w:tab/>
        <w:t>&lt;element name="getContainmentFault"&gt;</w:t>
      </w:r>
    </w:p>
    <w:p w14:paraId="54CC2DF8" w14:textId="77777777" w:rsidR="00E26E12" w:rsidRPr="00B71A7B" w:rsidRDefault="00E26E12" w:rsidP="00E26E12">
      <w:pPr>
        <w:pStyle w:val="PL"/>
        <w:keepNext/>
      </w:pPr>
      <w:r w:rsidRPr="00B71A7B">
        <w:tab/>
      </w:r>
      <w:r w:rsidRPr="00B71A7B">
        <w:tab/>
      </w:r>
      <w:r w:rsidRPr="00B71A7B">
        <w:tab/>
      </w:r>
      <w:r w:rsidRPr="00B71A7B">
        <w:tab/>
        <w:t>&lt;complexType&gt;</w:t>
      </w:r>
    </w:p>
    <w:p w14:paraId="380C5691" w14:textId="77777777" w:rsidR="00E26E12" w:rsidRPr="00B71A7B" w:rsidRDefault="00E26E12" w:rsidP="00E26E12">
      <w:pPr>
        <w:pStyle w:val="PL"/>
        <w:keepNext/>
      </w:pPr>
      <w:r w:rsidRPr="00B71A7B">
        <w:tab/>
      </w:r>
      <w:r w:rsidRPr="00B71A7B">
        <w:tab/>
      </w:r>
      <w:r w:rsidRPr="00B71A7B">
        <w:tab/>
      </w:r>
      <w:r w:rsidRPr="00B71A7B">
        <w:tab/>
      </w:r>
      <w:r w:rsidRPr="00B71A7B">
        <w:tab/>
        <w:t>&lt;choice&gt;</w:t>
      </w:r>
    </w:p>
    <w:p w14:paraId="4C61B97D" w14:textId="77777777" w:rsidR="00E26E12" w:rsidRPr="00B71A7B" w:rsidRDefault="00E26E12" w:rsidP="00E26E12">
      <w:pPr>
        <w:pStyle w:val="PL"/>
        <w:keepNext/>
      </w:pPr>
      <w:r w:rsidRPr="00B71A7B">
        <w:tab/>
      </w:r>
      <w:r w:rsidRPr="00B71A7B">
        <w:tab/>
      </w:r>
      <w:r w:rsidRPr="00B71A7B">
        <w:tab/>
      </w:r>
      <w:r w:rsidRPr="00B71A7B">
        <w:tab/>
      </w:r>
      <w:r w:rsidRPr="00B71A7B">
        <w:tab/>
      </w:r>
      <w:r w:rsidRPr="00B71A7B">
        <w:tab/>
        <w:t>&lt;element name="getContainmentFault" type="string"/&gt;</w:t>
      </w:r>
    </w:p>
    <w:p w14:paraId="5C15CED2" w14:textId="77777777" w:rsidR="00E26E12" w:rsidRPr="00B71A7B" w:rsidRDefault="00E26E12" w:rsidP="00E26E12">
      <w:pPr>
        <w:pStyle w:val="PL"/>
      </w:pPr>
      <w:r w:rsidRPr="00B71A7B">
        <w:tab/>
      </w:r>
      <w:r w:rsidRPr="00B71A7B">
        <w:tab/>
      </w:r>
      <w:r w:rsidRPr="00B71A7B">
        <w:tab/>
      </w:r>
      <w:r w:rsidRPr="00B71A7B">
        <w:tab/>
      </w:r>
      <w:r w:rsidRPr="00B71A7B">
        <w:tab/>
      </w:r>
      <w:r w:rsidRPr="00B71A7B">
        <w:tab/>
        <w:t>&lt;element name="resourceLimitationFault" type="string"/&gt;</w:t>
      </w:r>
    </w:p>
    <w:p w14:paraId="4BAC2308" w14:textId="77777777" w:rsidR="00E26E12" w:rsidRPr="00B71A7B" w:rsidRDefault="00E26E12" w:rsidP="00E26E12">
      <w:pPr>
        <w:pStyle w:val="PL"/>
      </w:pPr>
      <w:r w:rsidRPr="00B71A7B">
        <w:tab/>
      </w:r>
      <w:r w:rsidRPr="00B71A7B">
        <w:tab/>
      </w:r>
      <w:r w:rsidRPr="00B71A7B">
        <w:tab/>
      </w:r>
      <w:r w:rsidRPr="00B71A7B">
        <w:tab/>
      </w:r>
      <w:r w:rsidRPr="00B71A7B">
        <w:tab/>
      </w:r>
      <w:r w:rsidRPr="00B71A7B">
        <w:tab/>
        <w:t>&lt;element name="operationCancelledFault" type="string"/&gt;</w:t>
      </w:r>
    </w:p>
    <w:p w14:paraId="25C8D475" w14:textId="77777777" w:rsidR="00E26E12" w:rsidRPr="00B71A7B" w:rsidRDefault="00E26E12" w:rsidP="00E26E12">
      <w:pPr>
        <w:pStyle w:val="PL"/>
      </w:pPr>
      <w:r w:rsidRPr="00B71A7B">
        <w:tab/>
      </w:r>
      <w:r w:rsidRPr="00B71A7B">
        <w:tab/>
      </w:r>
      <w:r w:rsidRPr="00B71A7B">
        <w:tab/>
      </w:r>
      <w:r w:rsidRPr="00B71A7B">
        <w:tab/>
      </w:r>
      <w:r w:rsidRPr="00B71A7B">
        <w:tab/>
      </w:r>
      <w:r w:rsidRPr="00B71A7B">
        <w:tab/>
        <w:t>&lt;element name="complexityLimitationFault" type="string"/&gt;</w:t>
      </w:r>
    </w:p>
    <w:p w14:paraId="248B4B39" w14:textId="77777777" w:rsidR="00E26E12" w:rsidRPr="00B71A7B" w:rsidRDefault="00E26E12" w:rsidP="00E26E12">
      <w:pPr>
        <w:pStyle w:val="PL"/>
      </w:pPr>
      <w:r w:rsidRPr="00B71A7B">
        <w:tab/>
      </w:r>
      <w:r w:rsidRPr="00B71A7B">
        <w:tab/>
      </w:r>
      <w:r w:rsidRPr="00B71A7B">
        <w:tab/>
      </w:r>
      <w:r w:rsidRPr="00B71A7B">
        <w:tab/>
      </w:r>
      <w:r w:rsidRPr="00B71A7B">
        <w:tab/>
      </w:r>
      <w:r w:rsidRPr="00B71A7B">
        <w:tab/>
        <w:t>&lt;element ref="basicCMIRPData:OperationNotSupportedFault"/&gt;</w:t>
      </w:r>
    </w:p>
    <w:p w14:paraId="0ED17E76" w14:textId="77777777" w:rsidR="00E26E12" w:rsidRPr="00B71A7B" w:rsidRDefault="00E26E12" w:rsidP="00E26E12">
      <w:pPr>
        <w:pStyle w:val="PL"/>
      </w:pPr>
      <w:r w:rsidRPr="00B71A7B">
        <w:tab/>
      </w:r>
      <w:r w:rsidRPr="00B71A7B">
        <w:tab/>
      </w:r>
      <w:r w:rsidRPr="00B71A7B">
        <w:tab/>
      </w:r>
      <w:r w:rsidRPr="00B71A7B">
        <w:tab/>
      </w:r>
      <w:r w:rsidRPr="00B71A7B">
        <w:tab/>
      </w:r>
      <w:r w:rsidRPr="00B71A7B">
        <w:tab/>
        <w:t>&lt;element ref="basicCMIRPData:InvalidParameterFault"/&gt;</w:t>
      </w:r>
    </w:p>
    <w:p w14:paraId="15ED238D" w14:textId="77777777" w:rsidR="00E26E12" w:rsidRPr="00B71A7B" w:rsidRDefault="00E26E12" w:rsidP="00E26E12">
      <w:pPr>
        <w:pStyle w:val="PL"/>
      </w:pPr>
      <w:r w:rsidRPr="00B71A7B">
        <w:tab/>
      </w:r>
      <w:r w:rsidRPr="00B71A7B">
        <w:tab/>
      </w:r>
      <w:r w:rsidRPr="00B71A7B">
        <w:tab/>
      </w:r>
      <w:r w:rsidRPr="00B71A7B">
        <w:tab/>
      </w:r>
      <w:r w:rsidRPr="00B71A7B">
        <w:tab/>
        <w:t>&lt;/choice&gt;</w:t>
      </w:r>
    </w:p>
    <w:p w14:paraId="457991EB" w14:textId="77777777" w:rsidR="00E26E12" w:rsidRPr="00B71A7B" w:rsidRDefault="00E26E12" w:rsidP="00E26E12">
      <w:pPr>
        <w:pStyle w:val="PL"/>
      </w:pPr>
      <w:r w:rsidRPr="00B71A7B">
        <w:tab/>
      </w:r>
      <w:r w:rsidRPr="00B71A7B">
        <w:tab/>
      </w:r>
      <w:r w:rsidRPr="00B71A7B">
        <w:tab/>
      </w:r>
      <w:r w:rsidRPr="00B71A7B">
        <w:tab/>
        <w:t>&lt;/complexType&gt;</w:t>
      </w:r>
    </w:p>
    <w:p w14:paraId="63DFB8F7" w14:textId="77777777" w:rsidR="00E26E12" w:rsidRPr="00B71A7B" w:rsidRDefault="00E26E12" w:rsidP="00E26E12">
      <w:pPr>
        <w:pStyle w:val="PL"/>
      </w:pPr>
      <w:r w:rsidRPr="00B71A7B">
        <w:tab/>
      </w:r>
      <w:r w:rsidRPr="00B71A7B">
        <w:tab/>
      </w:r>
      <w:r w:rsidRPr="00B71A7B">
        <w:tab/>
        <w:t>&lt;/element&gt;</w:t>
      </w:r>
    </w:p>
    <w:p w14:paraId="18C7B858" w14:textId="77777777" w:rsidR="00E26E12" w:rsidRPr="00B71A7B" w:rsidRDefault="00E26E12" w:rsidP="00E26E12">
      <w:pPr>
        <w:pStyle w:val="PL"/>
      </w:pPr>
    </w:p>
    <w:p w14:paraId="40F7CEED" w14:textId="77777777" w:rsidR="00E26E12" w:rsidRPr="00B71A7B" w:rsidRDefault="001A21DA" w:rsidP="00E26E12">
      <w:pPr>
        <w:pStyle w:val="Heading3"/>
        <w:rPr>
          <w:rFonts w:cs="Arial"/>
          <w:lang w:eastAsia="zh-CN"/>
        </w:rPr>
      </w:pPr>
      <w:bookmarkStart w:id="46" w:name="_Toc335998824"/>
      <w:r>
        <w:rPr>
          <w:lang w:eastAsia="zh-CN"/>
        </w:rPr>
        <w:t>B.2</w:t>
      </w:r>
      <w:r w:rsidR="00E26E12" w:rsidRPr="00B71A7B">
        <w:rPr>
          <w:lang w:eastAsia="zh-CN"/>
        </w:rPr>
        <w:t>.3.3</w:t>
      </w:r>
      <w:r w:rsidR="00E26E12" w:rsidRPr="00B71A7B">
        <w:rPr>
          <w:lang w:eastAsia="zh-CN"/>
        </w:rPr>
        <w:tab/>
      </w:r>
      <w:r w:rsidR="00E26E12" w:rsidRPr="00B71A7B">
        <w:t xml:space="preserve">Operation </w:t>
      </w:r>
      <w:r w:rsidR="00E26E12" w:rsidRPr="00B71A7B">
        <w:rPr>
          <w:rFonts w:ascii="Courier New" w:hAnsi="Courier New"/>
        </w:rPr>
        <w:t>createM</w:t>
      </w:r>
      <w:r w:rsidR="00E26E12" w:rsidRPr="00B71A7B">
        <w:rPr>
          <w:rFonts w:ascii="Courier New" w:hAnsi="Courier New"/>
          <w:lang w:eastAsia="zh-CN"/>
        </w:rPr>
        <w:t>O</w:t>
      </w:r>
      <w:bookmarkEnd w:id="46"/>
    </w:p>
    <w:p w14:paraId="7DCA3475" w14:textId="77777777" w:rsidR="00E26E12" w:rsidRPr="00B71A7B" w:rsidRDefault="001A21DA" w:rsidP="00E26E12">
      <w:pPr>
        <w:pStyle w:val="Heading4"/>
        <w:rPr>
          <w:lang w:eastAsia="zh-CN"/>
        </w:rPr>
      </w:pPr>
      <w:bookmarkStart w:id="47" w:name="_Toc335998825"/>
      <w:r>
        <w:rPr>
          <w:lang w:eastAsia="zh-CN"/>
        </w:rPr>
        <w:t>B.2</w:t>
      </w:r>
      <w:r w:rsidR="00E26E12" w:rsidRPr="00B71A7B">
        <w:rPr>
          <w:lang w:eastAsia="zh-CN"/>
        </w:rPr>
        <w:t>.3.3.1</w:t>
      </w:r>
      <w:r w:rsidR="00E26E12" w:rsidRPr="00B71A7B">
        <w:rPr>
          <w:lang w:eastAsia="zh-CN"/>
        </w:rPr>
        <w:tab/>
      </w:r>
      <w:r w:rsidR="00E26E12" w:rsidRPr="00B71A7B">
        <w:t>Input parameters</w:t>
      </w:r>
      <w:bookmarkEnd w:id="47"/>
    </w:p>
    <w:p w14:paraId="514B6EF4" w14:textId="77777777" w:rsidR="00E26E12" w:rsidRPr="00B71A7B" w:rsidRDefault="00E26E12" w:rsidP="00E26E12">
      <w:pPr>
        <w:pStyle w:val="TH"/>
      </w:pPr>
      <w:r w:rsidRPr="00B71A7B">
        <w:t>Mapping from IS createM</w:t>
      </w:r>
      <w:r w:rsidRPr="00B71A7B">
        <w:rPr>
          <w:lang w:eastAsia="zh-CN"/>
        </w:rPr>
        <w:t>O</w:t>
      </w:r>
      <w:r w:rsidRPr="00B71A7B">
        <w:t xml:space="preserv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2827"/>
        <w:gridCol w:w="787"/>
      </w:tblGrid>
      <w:tr w:rsidR="00E26E12" w:rsidRPr="00B71A7B" w14:paraId="0AEA6EBE" w14:textId="77777777" w:rsidTr="00E26E12">
        <w:trPr>
          <w:jc w:val="center"/>
        </w:trPr>
        <w:tc>
          <w:tcPr>
            <w:tcW w:w="0" w:type="auto"/>
            <w:shd w:val="pct15" w:color="auto" w:fill="FFFFFF"/>
          </w:tcPr>
          <w:p w14:paraId="55EC699F" w14:textId="77777777" w:rsidR="00E26E12" w:rsidRPr="00B71A7B" w:rsidRDefault="00E26E12" w:rsidP="00E26E12">
            <w:pPr>
              <w:pStyle w:val="TAH"/>
            </w:pPr>
            <w:r w:rsidRPr="00B71A7B">
              <w:t>IS Operation parameter</w:t>
            </w:r>
          </w:p>
        </w:tc>
        <w:tc>
          <w:tcPr>
            <w:tcW w:w="0" w:type="auto"/>
            <w:shd w:val="pct15" w:color="auto" w:fill="FFFFFF"/>
          </w:tcPr>
          <w:p w14:paraId="699CD093" w14:textId="77777777" w:rsidR="00E26E12" w:rsidRPr="00B71A7B" w:rsidRDefault="00E26E12" w:rsidP="00E26E12">
            <w:pPr>
              <w:pStyle w:val="TAH"/>
            </w:pPr>
            <w:r w:rsidRPr="00B71A7B">
              <w:t>SS Method parameter</w:t>
            </w:r>
          </w:p>
        </w:tc>
        <w:tc>
          <w:tcPr>
            <w:tcW w:w="0" w:type="auto"/>
            <w:shd w:val="pct15" w:color="auto" w:fill="FFFFFF"/>
          </w:tcPr>
          <w:p w14:paraId="3FFA931C" w14:textId="77777777" w:rsidR="00E26E12" w:rsidRPr="00B71A7B" w:rsidRDefault="00E26E12" w:rsidP="00E26E12">
            <w:pPr>
              <w:pStyle w:val="TAH"/>
            </w:pPr>
            <w:r w:rsidRPr="00B71A7B">
              <w:t>Qualifier</w:t>
            </w:r>
          </w:p>
        </w:tc>
      </w:tr>
      <w:tr w:rsidR="00E26E12" w:rsidRPr="00B71A7B" w14:paraId="7523BD1D" w14:textId="77777777" w:rsidTr="00E26E12">
        <w:trPr>
          <w:jc w:val="center"/>
        </w:trPr>
        <w:tc>
          <w:tcPr>
            <w:tcW w:w="0" w:type="auto"/>
          </w:tcPr>
          <w:p w14:paraId="5EA73322" w14:textId="77777777" w:rsidR="00E26E12" w:rsidRPr="00B71A7B" w:rsidRDefault="00E26E12" w:rsidP="00E26E12">
            <w:pPr>
              <w:pStyle w:val="TAL"/>
              <w:rPr>
                <w:lang w:eastAsia="zh-CN"/>
              </w:rPr>
            </w:pPr>
            <w:r w:rsidRPr="00B71A7B">
              <w:t>managedObjectClass</w:t>
            </w:r>
            <w:r w:rsidRPr="00B71A7B">
              <w:rPr>
                <w:lang w:eastAsia="zh-CN"/>
              </w:rPr>
              <w:t>,</w:t>
            </w:r>
          </w:p>
          <w:p w14:paraId="4F617D76" w14:textId="77777777" w:rsidR="00E26E12" w:rsidRPr="00B71A7B" w:rsidRDefault="00E26E12" w:rsidP="00E26E12">
            <w:pPr>
              <w:pStyle w:val="TAL"/>
            </w:pPr>
            <w:r w:rsidRPr="00B71A7B">
              <w:t>managedObjectInstance</w:t>
            </w:r>
          </w:p>
        </w:tc>
        <w:tc>
          <w:tcPr>
            <w:tcW w:w="0" w:type="auto"/>
          </w:tcPr>
          <w:p w14:paraId="6A16F719" w14:textId="77777777" w:rsidR="00E26E12" w:rsidRPr="00B71A7B" w:rsidRDefault="00E26E12" w:rsidP="00E26E12">
            <w:pPr>
              <w:pStyle w:val="TAL"/>
              <w:rPr>
                <w:lang w:eastAsia="zh-CN"/>
              </w:rPr>
            </w:pPr>
            <w:r w:rsidRPr="00B71A7B">
              <w:rPr>
                <w:snapToGrid w:val="0"/>
                <w:lang w:bidi="ar-KW"/>
              </w:rPr>
              <w:t>string</w:t>
            </w:r>
            <w:r w:rsidRPr="00B71A7B">
              <w:rPr>
                <w:snapToGrid w:val="0"/>
                <w:lang w:eastAsia="zh-CN" w:bidi="ar-KW"/>
              </w:rPr>
              <w:t xml:space="preserve"> </w:t>
            </w:r>
            <w:r w:rsidRPr="00B71A7B">
              <w:t>mOIElementLoc</w:t>
            </w:r>
          </w:p>
        </w:tc>
        <w:tc>
          <w:tcPr>
            <w:tcW w:w="0" w:type="auto"/>
          </w:tcPr>
          <w:p w14:paraId="0E12751E" w14:textId="77777777" w:rsidR="00E26E12" w:rsidRPr="00B71A7B" w:rsidRDefault="00E26E12" w:rsidP="00E26E12">
            <w:pPr>
              <w:pStyle w:val="TAC"/>
              <w:rPr>
                <w:snapToGrid w:val="0"/>
                <w:lang w:eastAsia="zh-CN"/>
              </w:rPr>
            </w:pPr>
            <w:r w:rsidRPr="00B71A7B">
              <w:rPr>
                <w:snapToGrid w:val="0"/>
                <w:lang w:eastAsia="zh-CN"/>
              </w:rPr>
              <w:t>M</w:t>
            </w:r>
          </w:p>
        </w:tc>
      </w:tr>
      <w:tr w:rsidR="00E26E12" w:rsidRPr="00B71A7B" w14:paraId="19559DEA" w14:textId="77777777" w:rsidTr="00E26E12">
        <w:trPr>
          <w:jc w:val="center"/>
        </w:trPr>
        <w:tc>
          <w:tcPr>
            <w:tcW w:w="0" w:type="auto"/>
          </w:tcPr>
          <w:p w14:paraId="771AEABB" w14:textId="77777777" w:rsidR="00E26E12" w:rsidRPr="00B71A7B" w:rsidRDefault="00E26E12" w:rsidP="00E26E12">
            <w:pPr>
              <w:pStyle w:val="TAL"/>
            </w:pPr>
            <w:r w:rsidRPr="00B71A7B">
              <w:t>referenceObjectInstance</w:t>
            </w:r>
          </w:p>
        </w:tc>
        <w:tc>
          <w:tcPr>
            <w:tcW w:w="0" w:type="auto"/>
          </w:tcPr>
          <w:p w14:paraId="5EAC0909" w14:textId="77777777" w:rsidR="00E26E12" w:rsidRPr="00B71A7B" w:rsidRDefault="00E26E12" w:rsidP="00E26E12">
            <w:pPr>
              <w:pStyle w:val="TAL"/>
              <w:rPr>
                <w:lang w:eastAsia="zh-CN"/>
              </w:rPr>
            </w:pPr>
            <w:r w:rsidRPr="00B71A7B">
              <w:rPr>
                <w:snapToGrid w:val="0"/>
                <w:lang w:bidi="ar-KW"/>
              </w:rPr>
              <w:t>string</w:t>
            </w:r>
            <w:r w:rsidRPr="00B71A7B">
              <w:rPr>
                <w:snapToGrid w:val="0"/>
                <w:lang w:eastAsia="zh-CN" w:bidi="ar-KW"/>
              </w:rPr>
              <w:t xml:space="preserve"> </w:t>
            </w:r>
            <w:r w:rsidRPr="00B71A7B">
              <w:t>referenceObjectInstance</w:t>
            </w:r>
          </w:p>
        </w:tc>
        <w:tc>
          <w:tcPr>
            <w:tcW w:w="0" w:type="auto"/>
          </w:tcPr>
          <w:p w14:paraId="08E376EA" w14:textId="77777777" w:rsidR="00E26E12" w:rsidRPr="00B71A7B" w:rsidRDefault="00E26E12" w:rsidP="00E26E12">
            <w:pPr>
              <w:pStyle w:val="TAC"/>
              <w:rPr>
                <w:snapToGrid w:val="0"/>
                <w:lang w:eastAsia="zh-CN"/>
              </w:rPr>
            </w:pPr>
            <w:r w:rsidRPr="00B71A7B">
              <w:rPr>
                <w:snapToGrid w:val="0"/>
                <w:lang w:eastAsia="zh-CN"/>
              </w:rPr>
              <w:t>O</w:t>
            </w:r>
          </w:p>
        </w:tc>
      </w:tr>
      <w:tr w:rsidR="00E26E12" w:rsidRPr="00B71A7B" w14:paraId="5CCA886C" w14:textId="77777777" w:rsidTr="00E26E12">
        <w:trPr>
          <w:jc w:val="center"/>
        </w:trPr>
        <w:tc>
          <w:tcPr>
            <w:tcW w:w="0" w:type="auto"/>
          </w:tcPr>
          <w:p w14:paraId="0497E89D" w14:textId="77777777" w:rsidR="00E26E12" w:rsidRPr="00B71A7B" w:rsidRDefault="00E26E12" w:rsidP="00E26E12">
            <w:pPr>
              <w:pStyle w:val="TAL"/>
              <w:rPr>
                <w:lang w:eastAsia="zh-CN"/>
              </w:rPr>
            </w:pPr>
            <w:r w:rsidRPr="00B71A7B">
              <w:t>attributeListIn</w:t>
            </w:r>
          </w:p>
        </w:tc>
        <w:tc>
          <w:tcPr>
            <w:tcW w:w="0" w:type="auto"/>
          </w:tcPr>
          <w:p w14:paraId="52C370E7" w14:textId="77777777" w:rsidR="00E26E12" w:rsidRPr="00B71A7B" w:rsidRDefault="00E26E12" w:rsidP="00E26E12">
            <w:pPr>
              <w:pStyle w:val="TAL"/>
              <w:rPr>
                <w:lang w:eastAsia="zh-CN"/>
              </w:rPr>
            </w:pPr>
            <w:r w:rsidRPr="00B71A7B">
              <w:rPr>
                <w:rFonts w:cs="Arial"/>
                <w:lang w:eastAsia="zh-CN"/>
              </w:rPr>
              <w:t>basicCMIRPData:</w:t>
            </w:r>
            <w:r w:rsidRPr="00B71A7B">
              <w:t>AnyMO</w:t>
            </w:r>
            <w:r w:rsidRPr="00B71A7B">
              <w:rPr>
                <w:lang w:eastAsia="zh-CN"/>
              </w:rPr>
              <w:t xml:space="preserve">Type </w:t>
            </w:r>
            <w:r w:rsidRPr="00B71A7B">
              <w:rPr>
                <w:highlight w:val="white"/>
                <w:lang w:eastAsia="zh-CN"/>
              </w:rPr>
              <w:t>mO</w:t>
            </w:r>
          </w:p>
        </w:tc>
        <w:tc>
          <w:tcPr>
            <w:tcW w:w="0" w:type="auto"/>
          </w:tcPr>
          <w:p w14:paraId="2ECF2BA8" w14:textId="77777777" w:rsidR="00E26E12" w:rsidRPr="00B71A7B" w:rsidRDefault="00E26E12" w:rsidP="00E26E12">
            <w:pPr>
              <w:pStyle w:val="TAC"/>
              <w:rPr>
                <w:snapToGrid w:val="0"/>
                <w:lang w:eastAsia="zh-CN"/>
              </w:rPr>
            </w:pPr>
            <w:r w:rsidRPr="00B71A7B">
              <w:rPr>
                <w:snapToGrid w:val="0"/>
                <w:lang w:eastAsia="zh-CN"/>
              </w:rPr>
              <w:t>M</w:t>
            </w:r>
          </w:p>
        </w:tc>
      </w:tr>
    </w:tbl>
    <w:p w14:paraId="60E08082" w14:textId="77777777" w:rsidR="00E26E12" w:rsidRPr="00B71A7B" w:rsidRDefault="00E26E12" w:rsidP="00E26E12">
      <w:pPr>
        <w:rPr>
          <w:lang w:eastAsia="zh-CN"/>
        </w:rPr>
      </w:pPr>
    </w:p>
    <w:p w14:paraId="1FAEDCEF" w14:textId="77777777" w:rsidR="00E26E12" w:rsidRPr="00B71A7B" w:rsidRDefault="00E26E12" w:rsidP="00E26E12">
      <w:pPr>
        <w:spacing w:after="0"/>
        <w:rPr>
          <w:lang w:eastAsia="zh-CN"/>
        </w:rPr>
      </w:pPr>
      <w:r w:rsidRPr="00B71A7B">
        <w:rPr>
          <w:lang w:eastAsia="zh-CN"/>
        </w:rPr>
        <w:t>The specific “</w:t>
      </w:r>
      <w:r w:rsidRPr="00B71A7B">
        <w:t>attributeList</w:t>
      </w:r>
      <w:r w:rsidRPr="00B71A7B">
        <w:rPr>
          <w:lang w:eastAsia="zh-CN"/>
        </w:rPr>
        <w:t>In” definition depends on the corresponding NRM XML definition.</w:t>
      </w:r>
    </w:p>
    <w:p w14:paraId="125E9146" w14:textId="77777777" w:rsidR="00E26E12" w:rsidRPr="00B71A7B" w:rsidRDefault="00E26E12" w:rsidP="00E26E12">
      <w:pPr>
        <w:spacing w:after="0"/>
      </w:pPr>
      <w:r w:rsidRPr="00B71A7B">
        <w:t>Here is the XML schema fragment of the createM</w:t>
      </w:r>
      <w:r w:rsidRPr="00B71A7B">
        <w:rPr>
          <w:lang w:eastAsia="zh-CN"/>
        </w:rPr>
        <w:t>O</w:t>
      </w:r>
      <w:r w:rsidRPr="00B71A7B">
        <w:t xml:space="preserve"> request:</w:t>
      </w:r>
    </w:p>
    <w:p w14:paraId="50F7D2BE" w14:textId="77777777" w:rsidR="00E26E12" w:rsidRPr="00B71A7B" w:rsidRDefault="00E26E12" w:rsidP="00E26E12">
      <w:pPr>
        <w:spacing w:after="0"/>
        <w:rPr>
          <w:lang w:eastAsia="zh-CN"/>
        </w:rPr>
      </w:pPr>
    </w:p>
    <w:p w14:paraId="4E5C9239" w14:textId="77777777" w:rsidR="00E26E12" w:rsidRPr="00B71A7B" w:rsidRDefault="00E26E12" w:rsidP="00E26E12">
      <w:pPr>
        <w:pStyle w:val="PL"/>
        <w:ind w:left="568"/>
      </w:pPr>
      <w:r w:rsidRPr="00B71A7B">
        <w:t>&lt;!-- createM</w:t>
      </w:r>
      <w:r w:rsidRPr="00B71A7B">
        <w:rPr>
          <w:lang w:eastAsia="zh-CN"/>
        </w:rPr>
        <w:t>O</w:t>
      </w:r>
      <w:r w:rsidRPr="00B71A7B">
        <w:t xml:space="preserve"> Request --&gt;</w:t>
      </w:r>
    </w:p>
    <w:p w14:paraId="50626E52" w14:textId="77777777" w:rsidR="00E26E12" w:rsidRPr="00B71A7B" w:rsidRDefault="00E26E12" w:rsidP="00E26E12">
      <w:pPr>
        <w:pStyle w:val="PL"/>
        <w:ind w:left="568"/>
      </w:pPr>
      <w:r w:rsidRPr="00B71A7B">
        <w:tab/>
        <w:t>&lt;element name="createM</w:t>
      </w:r>
      <w:r w:rsidRPr="00B71A7B">
        <w:rPr>
          <w:lang w:eastAsia="zh-CN"/>
        </w:rPr>
        <w:t>O</w:t>
      </w:r>
      <w:r w:rsidRPr="00B71A7B">
        <w:t>"&gt;</w:t>
      </w:r>
    </w:p>
    <w:p w14:paraId="6B2F22EB" w14:textId="77777777" w:rsidR="00E26E12" w:rsidRPr="00B71A7B" w:rsidRDefault="00E26E12" w:rsidP="00E26E12">
      <w:pPr>
        <w:pStyle w:val="PL"/>
        <w:ind w:left="568"/>
      </w:pPr>
      <w:r w:rsidRPr="00B71A7B">
        <w:tab/>
      </w:r>
      <w:r w:rsidRPr="00B71A7B">
        <w:tab/>
        <w:t>&lt;complexType&gt;</w:t>
      </w:r>
    </w:p>
    <w:p w14:paraId="0A5B7721" w14:textId="77777777" w:rsidR="00E26E12" w:rsidRPr="00B71A7B" w:rsidRDefault="00E26E12" w:rsidP="00E26E12">
      <w:pPr>
        <w:pStyle w:val="PL"/>
        <w:ind w:left="568"/>
      </w:pPr>
      <w:r w:rsidRPr="00B71A7B">
        <w:tab/>
      </w:r>
      <w:r w:rsidRPr="00B71A7B">
        <w:tab/>
      </w:r>
      <w:r w:rsidRPr="00B71A7B">
        <w:tab/>
        <w:t>&lt;sequence&gt;</w:t>
      </w:r>
    </w:p>
    <w:p w14:paraId="71F5D3E0" w14:textId="77777777" w:rsidR="00E26E12" w:rsidRPr="00B71A7B" w:rsidRDefault="00E26E12" w:rsidP="00E26E12">
      <w:pPr>
        <w:pStyle w:val="PL"/>
        <w:ind w:left="568"/>
        <w:rPr>
          <w:lang w:eastAsia="zh-CN"/>
        </w:rPr>
      </w:pPr>
      <w:r w:rsidRPr="00B71A7B">
        <w:tab/>
      </w:r>
      <w:r w:rsidRPr="00B71A7B">
        <w:tab/>
      </w:r>
      <w:r w:rsidRPr="00B71A7B">
        <w:tab/>
      </w:r>
      <w:r w:rsidRPr="00B71A7B">
        <w:tab/>
        <w:t>&lt;element name="mOIElementLoc" type="string"/&gt;</w:t>
      </w:r>
    </w:p>
    <w:p w14:paraId="7ECE1CA0" w14:textId="77777777" w:rsidR="00E26E12" w:rsidRPr="00B71A7B" w:rsidRDefault="00E26E12" w:rsidP="00E26E12">
      <w:pPr>
        <w:pStyle w:val="PL"/>
        <w:ind w:left="1920"/>
        <w:rPr>
          <w:lang w:eastAsia="zh-CN"/>
        </w:rPr>
      </w:pPr>
      <w:r w:rsidRPr="00B71A7B">
        <w:t>&lt;element name="referenceObjectInstance" type="string"</w:t>
      </w:r>
      <w:r w:rsidR="000A7F38">
        <w:t xml:space="preserve"> minOccurs=</w:t>
      </w:r>
      <w:r w:rsidR="000A7F38" w:rsidRPr="00B71A7B">
        <w:t>"</w:t>
      </w:r>
      <w:r w:rsidR="000A7F38">
        <w:t>0</w:t>
      </w:r>
      <w:r w:rsidR="000A7F38" w:rsidRPr="00B71A7B">
        <w:t>"</w:t>
      </w:r>
      <w:r w:rsidRPr="00B71A7B">
        <w:t>/&gt;</w:t>
      </w:r>
    </w:p>
    <w:p w14:paraId="442D27D3" w14:textId="77777777" w:rsidR="00E26E12" w:rsidRPr="00B71A7B" w:rsidRDefault="00E26E12" w:rsidP="00E26E12">
      <w:pPr>
        <w:pStyle w:val="PL"/>
        <w:ind w:left="568"/>
      </w:pPr>
      <w:r w:rsidRPr="00B71A7B">
        <w:tab/>
      </w:r>
      <w:r w:rsidRPr="00B71A7B">
        <w:tab/>
      </w:r>
      <w:r w:rsidRPr="00B71A7B">
        <w:tab/>
      </w:r>
      <w:r w:rsidRPr="00B71A7B">
        <w:tab/>
        <w:t>&lt;element name="</w:t>
      </w:r>
      <w:r w:rsidRPr="00B71A7B">
        <w:rPr>
          <w:highlight w:val="white"/>
          <w:lang w:eastAsia="zh-CN"/>
        </w:rPr>
        <w:t>mO</w:t>
      </w:r>
      <w:r w:rsidRPr="00B71A7B">
        <w:t>" type="basicCMIRPData:AnyMO</w:t>
      </w:r>
      <w:r w:rsidRPr="00B71A7B">
        <w:rPr>
          <w:lang w:eastAsia="zh-CN"/>
        </w:rPr>
        <w:t>Type</w:t>
      </w:r>
      <w:r w:rsidRPr="00B71A7B">
        <w:t>"/&gt;</w:t>
      </w:r>
    </w:p>
    <w:p w14:paraId="135DB3AE" w14:textId="77777777" w:rsidR="00E26E12" w:rsidRPr="00B71A7B" w:rsidRDefault="00E26E12" w:rsidP="00E26E12">
      <w:pPr>
        <w:pStyle w:val="PL"/>
        <w:ind w:left="568"/>
      </w:pPr>
      <w:r w:rsidRPr="00B71A7B">
        <w:tab/>
      </w:r>
      <w:r w:rsidRPr="00B71A7B">
        <w:tab/>
      </w:r>
      <w:r w:rsidRPr="00B71A7B">
        <w:tab/>
        <w:t>&lt;/sequence&gt;</w:t>
      </w:r>
    </w:p>
    <w:p w14:paraId="0CC2CE84" w14:textId="77777777" w:rsidR="00E26E12" w:rsidRPr="00B71A7B" w:rsidRDefault="00E26E12" w:rsidP="00E26E12">
      <w:pPr>
        <w:pStyle w:val="PL"/>
        <w:ind w:left="568"/>
      </w:pPr>
      <w:r w:rsidRPr="00B71A7B">
        <w:tab/>
      </w:r>
      <w:r w:rsidRPr="00B71A7B">
        <w:tab/>
        <w:t>&lt;/complexType&gt;</w:t>
      </w:r>
    </w:p>
    <w:p w14:paraId="28794930" w14:textId="77777777" w:rsidR="00E26E12" w:rsidRPr="00B71A7B" w:rsidRDefault="00E26E12" w:rsidP="00E26E12">
      <w:pPr>
        <w:pStyle w:val="PL"/>
        <w:ind w:left="568"/>
        <w:rPr>
          <w:lang w:eastAsia="zh-CN"/>
        </w:rPr>
      </w:pPr>
      <w:r w:rsidRPr="00B71A7B">
        <w:tab/>
        <w:t>&lt;/element&gt;</w:t>
      </w:r>
    </w:p>
    <w:p w14:paraId="4FF988DC" w14:textId="77777777" w:rsidR="00E26E12" w:rsidRPr="00FA1C82" w:rsidRDefault="00E26E12" w:rsidP="00E26E12">
      <w:pPr>
        <w:pStyle w:val="PL"/>
        <w:ind w:left="568"/>
        <w:rPr>
          <w:rFonts w:ascii="Courier" w:hAnsi="Courier"/>
          <w:szCs w:val="16"/>
          <w:lang w:eastAsia="zh-CN"/>
        </w:rPr>
      </w:pPr>
    </w:p>
    <w:p w14:paraId="33043245" w14:textId="77777777" w:rsidR="00E26E12" w:rsidRPr="00B71A7B" w:rsidRDefault="001A21DA" w:rsidP="00E26E12">
      <w:pPr>
        <w:pStyle w:val="Heading4"/>
        <w:rPr>
          <w:lang w:eastAsia="zh-CN"/>
        </w:rPr>
      </w:pPr>
      <w:bookmarkStart w:id="48" w:name="_Toc335998826"/>
      <w:r>
        <w:t>B.2</w:t>
      </w:r>
      <w:r w:rsidR="00E26E12" w:rsidRPr="00B71A7B">
        <w:t>.</w:t>
      </w:r>
      <w:r w:rsidR="00E26E12" w:rsidRPr="00B71A7B">
        <w:rPr>
          <w:lang w:eastAsia="zh-CN"/>
        </w:rPr>
        <w:t>3</w:t>
      </w:r>
      <w:r w:rsidR="00E26E12" w:rsidRPr="00B71A7B">
        <w:t>.</w:t>
      </w:r>
      <w:r w:rsidR="00E26E12" w:rsidRPr="00B71A7B">
        <w:rPr>
          <w:lang w:eastAsia="zh-CN"/>
        </w:rPr>
        <w:t>3</w:t>
      </w:r>
      <w:r w:rsidR="00E26E12" w:rsidRPr="00B71A7B">
        <w:t>.2</w:t>
      </w:r>
      <w:r w:rsidR="00E26E12" w:rsidRPr="00B71A7B">
        <w:rPr>
          <w:lang w:eastAsia="zh-CN"/>
        </w:rPr>
        <w:tab/>
        <w:t>Out</w:t>
      </w:r>
      <w:r w:rsidR="00E26E12" w:rsidRPr="00B71A7B">
        <w:t>put parameters</w:t>
      </w:r>
      <w:bookmarkEnd w:id="48"/>
    </w:p>
    <w:p w14:paraId="43094C72" w14:textId="77777777" w:rsidR="00E26E12" w:rsidRPr="00B71A7B" w:rsidRDefault="00E26E12" w:rsidP="00E26E12">
      <w:pPr>
        <w:pStyle w:val="TH"/>
      </w:pPr>
      <w:r w:rsidRPr="00B71A7B">
        <w:t>Mapping from IS createM</w:t>
      </w:r>
      <w:r w:rsidRPr="00B71A7B">
        <w:rPr>
          <w:lang w:eastAsia="zh-CN"/>
        </w:rPr>
        <w:t>O</w:t>
      </w:r>
      <w:r w:rsidRPr="00B71A7B">
        <w:t xml:space="preserve">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2827"/>
        <w:gridCol w:w="787"/>
      </w:tblGrid>
      <w:tr w:rsidR="00E26E12" w:rsidRPr="00B71A7B" w14:paraId="30487FE4" w14:textId="77777777" w:rsidTr="00E26E12">
        <w:trPr>
          <w:jc w:val="center"/>
        </w:trPr>
        <w:tc>
          <w:tcPr>
            <w:tcW w:w="0" w:type="auto"/>
            <w:shd w:val="pct15" w:color="auto" w:fill="FFFFFF"/>
          </w:tcPr>
          <w:p w14:paraId="56C680E9" w14:textId="77777777" w:rsidR="00E26E12" w:rsidRPr="00B71A7B" w:rsidRDefault="00E26E12" w:rsidP="00E26E12">
            <w:pPr>
              <w:pStyle w:val="TAH"/>
            </w:pPr>
            <w:r w:rsidRPr="00B71A7B">
              <w:t>IS Operation parameter</w:t>
            </w:r>
          </w:p>
        </w:tc>
        <w:tc>
          <w:tcPr>
            <w:tcW w:w="0" w:type="auto"/>
            <w:shd w:val="pct15" w:color="auto" w:fill="FFFFFF"/>
          </w:tcPr>
          <w:p w14:paraId="184C6023" w14:textId="77777777" w:rsidR="00E26E12" w:rsidRPr="00B71A7B" w:rsidRDefault="00E26E12" w:rsidP="00E26E12">
            <w:pPr>
              <w:pStyle w:val="TAH"/>
            </w:pPr>
            <w:r w:rsidRPr="00B71A7B">
              <w:t>SS Method parameter</w:t>
            </w:r>
          </w:p>
        </w:tc>
        <w:tc>
          <w:tcPr>
            <w:tcW w:w="0" w:type="auto"/>
            <w:shd w:val="pct15" w:color="auto" w:fill="FFFFFF"/>
          </w:tcPr>
          <w:p w14:paraId="4510CAFF" w14:textId="77777777" w:rsidR="00E26E12" w:rsidRPr="00B71A7B" w:rsidRDefault="00E26E12" w:rsidP="00E26E12">
            <w:pPr>
              <w:pStyle w:val="TAH"/>
            </w:pPr>
            <w:r w:rsidRPr="00B71A7B">
              <w:t>Qualifier</w:t>
            </w:r>
          </w:p>
        </w:tc>
      </w:tr>
      <w:tr w:rsidR="00E26E12" w:rsidRPr="00B71A7B" w14:paraId="503F7159" w14:textId="77777777" w:rsidTr="00E26E12">
        <w:trPr>
          <w:jc w:val="center"/>
        </w:trPr>
        <w:tc>
          <w:tcPr>
            <w:tcW w:w="0" w:type="auto"/>
          </w:tcPr>
          <w:p w14:paraId="685F0CD7" w14:textId="77777777" w:rsidR="00E26E12" w:rsidRPr="00B71A7B" w:rsidRDefault="00E26E12" w:rsidP="00E26E12">
            <w:pPr>
              <w:pStyle w:val="TAL"/>
              <w:rPr>
                <w:lang w:eastAsia="zh-CN"/>
              </w:rPr>
            </w:pPr>
            <w:r w:rsidRPr="00B71A7B">
              <w:t>attributeListOut</w:t>
            </w:r>
          </w:p>
        </w:tc>
        <w:tc>
          <w:tcPr>
            <w:tcW w:w="0" w:type="auto"/>
          </w:tcPr>
          <w:p w14:paraId="217C8B18" w14:textId="77777777" w:rsidR="00E26E12" w:rsidRPr="00B71A7B" w:rsidRDefault="00E26E12" w:rsidP="00E26E12">
            <w:pPr>
              <w:pStyle w:val="TAL"/>
              <w:rPr>
                <w:lang w:eastAsia="zh-CN"/>
              </w:rPr>
            </w:pPr>
            <w:r w:rsidRPr="00B71A7B">
              <w:rPr>
                <w:rFonts w:cs="Arial"/>
                <w:lang w:eastAsia="zh-CN"/>
              </w:rPr>
              <w:t>basicCMIRPData:</w:t>
            </w:r>
            <w:r w:rsidRPr="00B71A7B">
              <w:t>AnyMO</w:t>
            </w:r>
            <w:r w:rsidRPr="00B71A7B">
              <w:rPr>
                <w:lang w:eastAsia="zh-CN"/>
              </w:rPr>
              <w:t xml:space="preserve">Type </w:t>
            </w:r>
            <w:r w:rsidRPr="00B71A7B">
              <w:rPr>
                <w:highlight w:val="white"/>
                <w:lang w:eastAsia="zh-CN"/>
              </w:rPr>
              <w:t>mO</w:t>
            </w:r>
          </w:p>
        </w:tc>
        <w:tc>
          <w:tcPr>
            <w:tcW w:w="0" w:type="auto"/>
          </w:tcPr>
          <w:p w14:paraId="41F0DC47" w14:textId="77777777" w:rsidR="00E26E12" w:rsidRPr="00B71A7B" w:rsidRDefault="00E26E12" w:rsidP="00E26E12">
            <w:pPr>
              <w:pStyle w:val="TAC"/>
              <w:rPr>
                <w:snapToGrid w:val="0"/>
                <w:lang w:eastAsia="zh-CN"/>
              </w:rPr>
            </w:pPr>
            <w:r w:rsidRPr="00B71A7B">
              <w:rPr>
                <w:snapToGrid w:val="0"/>
                <w:lang w:eastAsia="zh-CN"/>
              </w:rPr>
              <w:t>M</w:t>
            </w:r>
          </w:p>
        </w:tc>
      </w:tr>
      <w:tr w:rsidR="00E26E12" w:rsidRPr="00B71A7B" w14:paraId="079060F8" w14:textId="77777777" w:rsidTr="00E26E12">
        <w:trPr>
          <w:jc w:val="center"/>
        </w:trPr>
        <w:tc>
          <w:tcPr>
            <w:tcW w:w="0" w:type="auto"/>
          </w:tcPr>
          <w:p w14:paraId="2CEC5034" w14:textId="77777777" w:rsidR="00E26E12" w:rsidRPr="00B71A7B" w:rsidRDefault="00E26E12" w:rsidP="00E26E12">
            <w:pPr>
              <w:pStyle w:val="TAL"/>
              <w:rPr>
                <w:rFonts w:cs="Arial"/>
              </w:rPr>
            </w:pPr>
            <w:r w:rsidRPr="00B71A7B">
              <w:t>status</w:t>
            </w:r>
          </w:p>
        </w:tc>
        <w:tc>
          <w:tcPr>
            <w:tcW w:w="0" w:type="auto"/>
          </w:tcPr>
          <w:p w14:paraId="00CDB1D0" w14:textId="77777777" w:rsidR="00E26E12" w:rsidRPr="00B71A7B" w:rsidRDefault="00E26E12" w:rsidP="00E26E12">
            <w:pPr>
              <w:pStyle w:val="TAL"/>
              <w:rPr>
                <w:rFonts w:cs="Arial"/>
              </w:rPr>
            </w:pPr>
            <w:r w:rsidRPr="00B71A7B">
              <w:rPr>
                <w:rFonts w:cs="Arial"/>
                <w:lang w:eastAsia="zh-CN"/>
              </w:rPr>
              <w:t>basicCMIRPData:</w:t>
            </w:r>
            <w:r w:rsidRPr="00B71A7B">
              <w:rPr>
                <w:rFonts w:cs="Arial"/>
                <w:szCs w:val="22"/>
              </w:rPr>
              <w:t>createM</w:t>
            </w:r>
            <w:r w:rsidRPr="00B71A7B">
              <w:rPr>
                <w:rFonts w:cs="Arial"/>
                <w:szCs w:val="22"/>
                <w:lang w:eastAsia="zh-CN"/>
              </w:rPr>
              <w:t>O</w:t>
            </w:r>
            <w:r w:rsidRPr="00B71A7B">
              <w:rPr>
                <w:rFonts w:cs="Arial"/>
                <w:szCs w:val="22"/>
              </w:rPr>
              <w:t>Fault</w:t>
            </w:r>
          </w:p>
        </w:tc>
        <w:tc>
          <w:tcPr>
            <w:tcW w:w="0" w:type="auto"/>
          </w:tcPr>
          <w:p w14:paraId="6E2B20A6" w14:textId="77777777" w:rsidR="00E26E12" w:rsidRPr="00B71A7B" w:rsidRDefault="00E26E12" w:rsidP="00E26E12">
            <w:pPr>
              <w:pStyle w:val="TAC"/>
            </w:pPr>
            <w:r w:rsidRPr="00B71A7B">
              <w:t>M</w:t>
            </w:r>
          </w:p>
        </w:tc>
      </w:tr>
    </w:tbl>
    <w:p w14:paraId="48E4AEE2" w14:textId="77777777" w:rsidR="00E26E12" w:rsidRPr="00B71A7B" w:rsidRDefault="00E26E12" w:rsidP="00E26E12">
      <w:pPr>
        <w:rPr>
          <w:lang w:eastAsia="zh-CN"/>
        </w:rPr>
      </w:pPr>
    </w:p>
    <w:p w14:paraId="0815F510" w14:textId="77777777" w:rsidR="00E26E12" w:rsidRPr="00B71A7B" w:rsidRDefault="00E26E12" w:rsidP="00E26E12">
      <w:pPr>
        <w:spacing w:after="0"/>
        <w:rPr>
          <w:lang w:eastAsia="zh-CN"/>
        </w:rPr>
      </w:pPr>
      <w:r w:rsidRPr="00B71A7B">
        <w:rPr>
          <w:lang w:eastAsia="zh-CN"/>
        </w:rPr>
        <w:t>The specific “</w:t>
      </w:r>
      <w:r w:rsidRPr="00B71A7B">
        <w:t>attributeList</w:t>
      </w:r>
      <w:r w:rsidRPr="00B71A7B">
        <w:rPr>
          <w:lang w:eastAsia="zh-CN"/>
        </w:rPr>
        <w:t>Out” definition depends on the corresponding NRM XML definition.</w:t>
      </w:r>
    </w:p>
    <w:p w14:paraId="4D671BF0" w14:textId="77777777" w:rsidR="00E26E12" w:rsidRPr="00B71A7B" w:rsidRDefault="00E26E12" w:rsidP="00E26E12">
      <w:pPr>
        <w:spacing w:after="0"/>
      </w:pPr>
      <w:r w:rsidRPr="00B71A7B">
        <w:t>Here is the XML schema fragment of the createM</w:t>
      </w:r>
      <w:r w:rsidRPr="00B71A7B">
        <w:rPr>
          <w:lang w:eastAsia="zh-CN"/>
        </w:rPr>
        <w:t>O</w:t>
      </w:r>
      <w:r w:rsidRPr="00B71A7B">
        <w:t xml:space="preserve"> response:</w:t>
      </w:r>
    </w:p>
    <w:p w14:paraId="07A797B7" w14:textId="77777777" w:rsidR="00E26E12" w:rsidRPr="00B71A7B" w:rsidRDefault="00E26E12" w:rsidP="00E26E12">
      <w:pPr>
        <w:spacing w:after="0"/>
        <w:rPr>
          <w:lang w:eastAsia="zh-CN"/>
        </w:rPr>
      </w:pPr>
    </w:p>
    <w:p w14:paraId="4373EC92" w14:textId="77777777" w:rsidR="00E26E12" w:rsidRPr="00B71A7B" w:rsidRDefault="00E26E12" w:rsidP="00E26E12">
      <w:pPr>
        <w:pStyle w:val="PL"/>
        <w:ind w:left="568"/>
      </w:pPr>
      <w:r w:rsidRPr="00B71A7B">
        <w:t>&lt;!-- createMO Response --&gt;</w:t>
      </w:r>
    </w:p>
    <w:p w14:paraId="51477381" w14:textId="77777777" w:rsidR="00E26E12" w:rsidRPr="00B71A7B" w:rsidRDefault="00E26E12" w:rsidP="00E26E12">
      <w:pPr>
        <w:pStyle w:val="PL"/>
      </w:pPr>
      <w:r w:rsidRPr="00B71A7B">
        <w:tab/>
      </w:r>
      <w:r w:rsidRPr="00B71A7B">
        <w:tab/>
        <w:t>&lt;element name="createMOResponse"&gt;</w:t>
      </w:r>
    </w:p>
    <w:p w14:paraId="3D270D3B" w14:textId="77777777" w:rsidR="00E26E12" w:rsidRPr="00B71A7B" w:rsidRDefault="00E26E12" w:rsidP="00E26E12">
      <w:pPr>
        <w:pStyle w:val="PL"/>
      </w:pPr>
      <w:r w:rsidRPr="00B71A7B">
        <w:tab/>
      </w:r>
      <w:r w:rsidRPr="00B71A7B">
        <w:tab/>
      </w:r>
      <w:r w:rsidRPr="00B71A7B">
        <w:tab/>
        <w:t>&lt;complexType&gt;</w:t>
      </w:r>
    </w:p>
    <w:p w14:paraId="1E336375" w14:textId="77777777" w:rsidR="00E26E12" w:rsidRPr="00B71A7B" w:rsidRDefault="00E26E12" w:rsidP="00E26E12">
      <w:pPr>
        <w:pStyle w:val="PL"/>
      </w:pPr>
      <w:r w:rsidRPr="00B71A7B">
        <w:tab/>
      </w:r>
      <w:r w:rsidRPr="00B71A7B">
        <w:tab/>
      </w:r>
      <w:r w:rsidRPr="00B71A7B">
        <w:tab/>
      </w:r>
      <w:r w:rsidRPr="00B71A7B">
        <w:tab/>
        <w:t>&lt;sequence&gt;</w:t>
      </w:r>
    </w:p>
    <w:p w14:paraId="347B3CDF" w14:textId="77777777" w:rsidR="00E26E12" w:rsidRPr="00B71A7B" w:rsidRDefault="00E26E12" w:rsidP="00E26E12">
      <w:pPr>
        <w:pStyle w:val="PL"/>
      </w:pPr>
      <w:r w:rsidRPr="00B71A7B">
        <w:tab/>
      </w:r>
      <w:r w:rsidRPr="00B71A7B">
        <w:tab/>
      </w:r>
      <w:r w:rsidRPr="00B71A7B">
        <w:tab/>
      </w:r>
      <w:r w:rsidRPr="00B71A7B">
        <w:tab/>
      </w:r>
      <w:r w:rsidRPr="00B71A7B">
        <w:tab/>
        <w:t>&lt;element name="mO" type="</w:t>
      </w:r>
      <w:r w:rsidRPr="00B71A7B">
        <w:rPr>
          <w:rFonts w:cs="Arial"/>
          <w:lang w:eastAsia="zh-CN"/>
        </w:rPr>
        <w:t>basicCMIRPData:</w:t>
      </w:r>
      <w:r w:rsidRPr="00B71A7B">
        <w:t>AnyMO</w:t>
      </w:r>
      <w:r w:rsidRPr="00B71A7B">
        <w:rPr>
          <w:lang w:eastAsia="zh-CN"/>
        </w:rPr>
        <w:t>Type</w:t>
      </w:r>
      <w:r w:rsidRPr="00B71A7B">
        <w:t>"/&gt;</w:t>
      </w:r>
    </w:p>
    <w:p w14:paraId="76DB07C8" w14:textId="77777777" w:rsidR="00E26E12" w:rsidRPr="00C679DE" w:rsidRDefault="00E26E12" w:rsidP="00E26E12">
      <w:pPr>
        <w:pStyle w:val="PL"/>
        <w:rPr>
          <w:lang w:val="en-US"/>
        </w:rPr>
      </w:pPr>
      <w:r w:rsidRPr="00B71A7B">
        <w:tab/>
      </w:r>
      <w:r w:rsidRPr="00B71A7B">
        <w:tab/>
      </w:r>
      <w:r w:rsidRPr="00B71A7B">
        <w:tab/>
      </w:r>
      <w:r w:rsidRPr="00B71A7B">
        <w:tab/>
      </w:r>
      <w:r w:rsidRPr="00C679DE">
        <w:rPr>
          <w:lang w:val="en-US"/>
        </w:rPr>
        <w:t>&lt;/sequence&gt;</w:t>
      </w:r>
    </w:p>
    <w:p w14:paraId="4BC67C84" w14:textId="77777777" w:rsidR="00E26E12" w:rsidRPr="00C679DE" w:rsidRDefault="00E26E12" w:rsidP="00E26E12">
      <w:pPr>
        <w:pStyle w:val="PL"/>
        <w:rPr>
          <w:lang w:val="en-US"/>
        </w:rPr>
      </w:pPr>
      <w:r w:rsidRPr="00C679DE">
        <w:rPr>
          <w:lang w:val="en-US"/>
        </w:rPr>
        <w:tab/>
      </w:r>
      <w:r w:rsidRPr="00C679DE">
        <w:rPr>
          <w:lang w:val="en-US"/>
        </w:rPr>
        <w:tab/>
      </w:r>
      <w:r w:rsidRPr="00C679DE">
        <w:rPr>
          <w:lang w:val="en-US"/>
        </w:rPr>
        <w:tab/>
        <w:t>&lt;/complexType&gt;</w:t>
      </w:r>
    </w:p>
    <w:p w14:paraId="18A3AD58" w14:textId="77777777" w:rsidR="00E26E12" w:rsidRPr="00C679DE" w:rsidRDefault="00E26E12" w:rsidP="00E26E12">
      <w:pPr>
        <w:pStyle w:val="PL"/>
        <w:rPr>
          <w:lang w:val="en-US"/>
        </w:rPr>
      </w:pPr>
      <w:r w:rsidRPr="00C679DE">
        <w:rPr>
          <w:lang w:val="en-US"/>
        </w:rPr>
        <w:tab/>
      </w:r>
      <w:r w:rsidRPr="00C679DE">
        <w:rPr>
          <w:lang w:val="en-US"/>
        </w:rPr>
        <w:tab/>
        <w:t>&lt;/element&gt;</w:t>
      </w:r>
    </w:p>
    <w:p w14:paraId="5A3DD731" w14:textId="77777777" w:rsidR="00E26E12" w:rsidRPr="00C679DE" w:rsidRDefault="00E26E12" w:rsidP="00E26E12">
      <w:pPr>
        <w:pStyle w:val="PL"/>
        <w:ind w:left="568"/>
        <w:rPr>
          <w:rFonts w:ascii="Courier" w:hAnsi="Courier"/>
          <w:szCs w:val="16"/>
          <w:lang w:val="en-US" w:eastAsia="zh-CN"/>
        </w:rPr>
      </w:pPr>
    </w:p>
    <w:p w14:paraId="117564EB" w14:textId="77777777" w:rsidR="00E26E12" w:rsidRPr="00C679DE" w:rsidRDefault="001A21DA" w:rsidP="00E26E12">
      <w:pPr>
        <w:pStyle w:val="Heading4"/>
        <w:rPr>
          <w:lang w:val="en-US" w:eastAsia="zh-CN"/>
        </w:rPr>
      </w:pPr>
      <w:bookmarkStart w:id="49" w:name="_Toc335998827"/>
      <w:r w:rsidRPr="00C679DE">
        <w:rPr>
          <w:lang w:val="en-US" w:eastAsia="zh-CN"/>
        </w:rPr>
        <w:lastRenderedPageBreak/>
        <w:t>B.2</w:t>
      </w:r>
      <w:r w:rsidR="00E26E12" w:rsidRPr="00C679DE">
        <w:rPr>
          <w:lang w:val="en-US" w:eastAsia="zh-CN"/>
        </w:rPr>
        <w:t>.3.3.3</w:t>
      </w:r>
      <w:r w:rsidR="00E26E12" w:rsidRPr="00C679DE">
        <w:rPr>
          <w:lang w:val="en-US" w:eastAsia="zh-CN"/>
        </w:rPr>
        <w:tab/>
        <w:t>Fault definition</w:t>
      </w:r>
      <w:bookmarkEnd w:id="49"/>
    </w:p>
    <w:p w14:paraId="5FAD5759" w14:textId="77777777" w:rsidR="00E26E12" w:rsidRPr="00B71A7B" w:rsidRDefault="00E26E12" w:rsidP="00E26E12">
      <w:pPr>
        <w:pStyle w:val="PL"/>
        <w:keepNext/>
        <w:ind w:left="568"/>
      </w:pPr>
      <w:r w:rsidRPr="00B71A7B">
        <w:t>&lt;!-- createM</w:t>
      </w:r>
      <w:r w:rsidRPr="00B71A7B">
        <w:rPr>
          <w:lang w:eastAsia="zh-CN"/>
        </w:rPr>
        <w:t>O</w:t>
      </w:r>
      <w:r w:rsidRPr="00B71A7B">
        <w:t xml:space="preserve"> Fault --&gt;</w:t>
      </w:r>
    </w:p>
    <w:p w14:paraId="17FCD238" w14:textId="77777777" w:rsidR="00E26E12" w:rsidRPr="00B71A7B" w:rsidRDefault="00E26E12" w:rsidP="00E26E12">
      <w:pPr>
        <w:pStyle w:val="PL"/>
        <w:keepNext/>
        <w:ind w:left="568"/>
      </w:pPr>
      <w:r w:rsidRPr="00B71A7B">
        <w:tab/>
        <w:t>&lt;element name="createM</w:t>
      </w:r>
      <w:r w:rsidRPr="00B71A7B">
        <w:rPr>
          <w:lang w:eastAsia="zh-CN"/>
        </w:rPr>
        <w:t>O</w:t>
      </w:r>
      <w:r w:rsidRPr="00B71A7B">
        <w:t>Fault"&gt;</w:t>
      </w:r>
    </w:p>
    <w:p w14:paraId="59195C80" w14:textId="77777777" w:rsidR="00E26E12" w:rsidRPr="00B71A7B" w:rsidRDefault="00E26E12" w:rsidP="00E26E12">
      <w:pPr>
        <w:pStyle w:val="PL"/>
        <w:keepNext/>
        <w:ind w:left="568"/>
      </w:pPr>
      <w:r w:rsidRPr="00B71A7B">
        <w:tab/>
      </w:r>
      <w:r w:rsidRPr="00B71A7B">
        <w:tab/>
        <w:t>&lt;complexType&gt;</w:t>
      </w:r>
    </w:p>
    <w:p w14:paraId="3CFE7025" w14:textId="77777777" w:rsidR="00E26E12" w:rsidRPr="00B71A7B" w:rsidRDefault="00E26E12" w:rsidP="00E26E12">
      <w:pPr>
        <w:pStyle w:val="PL"/>
        <w:keepNext/>
        <w:ind w:left="568"/>
      </w:pPr>
      <w:r w:rsidRPr="00B71A7B">
        <w:tab/>
      </w:r>
      <w:r w:rsidRPr="00B71A7B">
        <w:tab/>
      </w:r>
      <w:r w:rsidRPr="00B71A7B">
        <w:tab/>
        <w:t>&lt;</w:t>
      </w:r>
      <w:r w:rsidRPr="00B71A7B">
        <w:rPr>
          <w:lang w:eastAsia="zh-CN"/>
        </w:rPr>
        <w:t>choice</w:t>
      </w:r>
      <w:r w:rsidRPr="00B71A7B">
        <w:t>&gt;</w:t>
      </w:r>
    </w:p>
    <w:p w14:paraId="08210686" w14:textId="77777777" w:rsidR="00E26E12" w:rsidRPr="00B71A7B" w:rsidRDefault="00E26E12" w:rsidP="00E26E12">
      <w:pPr>
        <w:pStyle w:val="PL"/>
        <w:keepNext/>
        <w:ind w:left="568"/>
        <w:rPr>
          <w:lang w:eastAsia="zh-CN"/>
        </w:rPr>
      </w:pPr>
      <w:r w:rsidRPr="00B71A7B">
        <w:tab/>
      </w:r>
      <w:r w:rsidRPr="00B71A7B">
        <w:tab/>
      </w:r>
      <w:r w:rsidRPr="00B71A7B">
        <w:tab/>
      </w:r>
      <w:r w:rsidRPr="00B71A7B">
        <w:tab/>
        <w:t>&lt;element name="createM</w:t>
      </w:r>
      <w:r w:rsidRPr="00B71A7B">
        <w:rPr>
          <w:lang w:eastAsia="zh-CN"/>
        </w:rPr>
        <w:t>O</w:t>
      </w:r>
      <w:r w:rsidRPr="00B71A7B">
        <w:t>Fault" type="string"/&gt;</w:t>
      </w:r>
    </w:p>
    <w:p w14:paraId="7603F64D" w14:textId="77777777" w:rsidR="00E26E12" w:rsidRPr="00B71A7B" w:rsidRDefault="00E26E12" w:rsidP="00E26E12">
      <w:pPr>
        <w:pStyle w:val="PL"/>
        <w:keepNext/>
        <w:ind w:left="1920"/>
        <w:rPr>
          <w:lang w:eastAsia="zh-CN"/>
        </w:rPr>
      </w:pPr>
      <w:r w:rsidRPr="00B71A7B">
        <w:t>&lt;element name="objectClassSpecificationMissmatched</w:t>
      </w:r>
      <w:r w:rsidRPr="00B71A7B">
        <w:rPr>
          <w:lang w:eastAsia="zh-CN"/>
        </w:rPr>
        <w:t>Fault</w:t>
      </w:r>
      <w:r w:rsidRPr="00B71A7B">
        <w:t>" type="string"/&gt;</w:t>
      </w:r>
    </w:p>
    <w:p w14:paraId="110CEDF3" w14:textId="77777777" w:rsidR="00E26E12" w:rsidRPr="00B71A7B" w:rsidRDefault="00E26E12" w:rsidP="00E26E12">
      <w:pPr>
        <w:pStyle w:val="PL"/>
        <w:keepNext/>
        <w:ind w:left="1920"/>
        <w:rPr>
          <w:lang w:eastAsia="zh-CN"/>
        </w:rPr>
      </w:pPr>
      <w:r w:rsidRPr="00B71A7B">
        <w:t>&lt;element name="InvalidObjectInstanceFault" type="string"/&gt;</w:t>
      </w:r>
    </w:p>
    <w:p w14:paraId="38112E10" w14:textId="77777777" w:rsidR="00E26E12" w:rsidRPr="00B71A7B" w:rsidRDefault="00E26E12" w:rsidP="00E26E12">
      <w:pPr>
        <w:pStyle w:val="PL"/>
        <w:ind w:left="1920"/>
        <w:rPr>
          <w:lang w:eastAsia="zh-CN"/>
        </w:rPr>
      </w:pPr>
      <w:r w:rsidRPr="00B71A7B">
        <w:t>&lt;element name="createNotAllowedFault" type="string"/&gt;</w:t>
      </w:r>
    </w:p>
    <w:p w14:paraId="0620EACA" w14:textId="77777777" w:rsidR="00E26E12" w:rsidRPr="00B71A7B" w:rsidRDefault="00E26E12" w:rsidP="00E26E12">
      <w:pPr>
        <w:pStyle w:val="PL"/>
        <w:ind w:left="1920"/>
        <w:rPr>
          <w:lang w:eastAsia="zh-CN"/>
        </w:rPr>
      </w:pPr>
      <w:r w:rsidRPr="00B71A7B">
        <w:t>&lt;element name="noSuch</w:t>
      </w:r>
      <w:r w:rsidRPr="00B71A7B">
        <w:softHyphen/>
        <w:t>ObjectClassFault" type="string"/&gt;</w:t>
      </w:r>
    </w:p>
    <w:p w14:paraId="37DC0C18" w14:textId="77777777" w:rsidR="00E26E12" w:rsidRPr="00B71A7B" w:rsidRDefault="00E26E12" w:rsidP="00E26E12">
      <w:pPr>
        <w:pStyle w:val="PL"/>
        <w:ind w:left="1920"/>
        <w:rPr>
          <w:lang w:eastAsia="zh-CN"/>
        </w:rPr>
      </w:pPr>
      <w:r w:rsidRPr="00B71A7B">
        <w:t>&lt;element name="classInstanceConflictFault" type="string"/&gt;</w:t>
      </w:r>
    </w:p>
    <w:p w14:paraId="0FC8BDDA" w14:textId="77777777" w:rsidR="00E26E12" w:rsidRPr="00B71A7B" w:rsidRDefault="00E26E12" w:rsidP="00E26E12">
      <w:pPr>
        <w:pStyle w:val="PL"/>
        <w:ind w:left="1920"/>
        <w:rPr>
          <w:lang w:eastAsia="zh-CN"/>
        </w:rPr>
      </w:pPr>
      <w:r w:rsidRPr="00B71A7B">
        <w:t>&lt;element name="noSuchAttributeFault" type="string"/&gt;</w:t>
      </w:r>
    </w:p>
    <w:p w14:paraId="23281276" w14:textId="77777777" w:rsidR="00E26E12" w:rsidRPr="00B71A7B" w:rsidRDefault="00E26E12" w:rsidP="00E26E12">
      <w:pPr>
        <w:pStyle w:val="PL"/>
        <w:ind w:left="1920"/>
        <w:rPr>
          <w:lang w:eastAsia="zh-CN"/>
        </w:rPr>
      </w:pPr>
      <w:r w:rsidRPr="00B71A7B">
        <w:t>&lt;element name="invalidAttributeValueFault" type="string"/&gt;</w:t>
      </w:r>
    </w:p>
    <w:p w14:paraId="53591088" w14:textId="77777777" w:rsidR="00E26E12" w:rsidRPr="00B71A7B" w:rsidRDefault="00E26E12" w:rsidP="00E26E12">
      <w:pPr>
        <w:pStyle w:val="PL"/>
        <w:ind w:left="1920"/>
        <w:rPr>
          <w:lang w:eastAsia="zh-CN"/>
        </w:rPr>
      </w:pPr>
      <w:r w:rsidRPr="00B71A7B">
        <w:t>&lt;element name="missingAttributeValueFault" type="string"/&gt;</w:t>
      </w:r>
    </w:p>
    <w:p w14:paraId="1ADC1F2E" w14:textId="77777777" w:rsidR="00E26E12" w:rsidRPr="00B71A7B" w:rsidRDefault="00E26E12" w:rsidP="00E26E12">
      <w:pPr>
        <w:pStyle w:val="PL"/>
        <w:ind w:left="1920"/>
        <w:rPr>
          <w:lang w:eastAsia="zh-CN"/>
        </w:rPr>
      </w:pPr>
      <w:r w:rsidRPr="00B71A7B">
        <w:t>&lt;element name="parentObjectDoesNotExistFault" type="string"/&gt;</w:t>
      </w:r>
    </w:p>
    <w:p w14:paraId="09A4DF29" w14:textId="77777777" w:rsidR="00E26E12" w:rsidRPr="00B71A7B" w:rsidRDefault="00E26E12" w:rsidP="00E26E12">
      <w:pPr>
        <w:pStyle w:val="PL"/>
        <w:ind w:left="1920"/>
      </w:pPr>
      <w:r w:rsidRPr="00B71A7B">
        <w:t>&lt;element ref="basicCMIRPData:OperationNotSupportedFault"/&gt;</w:t>
      </w:r>
    </w:p>
    <w:p w14:paraId="1511EB42" w14:textId="77777777" w:rsidR="00E26E12" w:rsidRPr="00B71A7B" w:rsidRDefault="00E26E12" w:rsidP="00E26E12">
      <w:pPr>
        <w:pStyle w:val="PL"/>
        <w:ind w:left="568"/>
      </w:pPr>
      <w:r w:rsidRPr="00B71A7B">
        <w:tab/>
      </w:r>
      <w:r w:rsidRPr="00B71A7B">
        <w:tab/>
      </w:r>
      <w:r w:rsidRPr="00B71A7B">
        <w:tab/>
      </w:r>
      <w:r w:rsidRPr="00B71A7B">
        <w:tab/>
        <w:t>&lt;element ref="basicCMIRPData:InvalidParameterFault"/&gt;</w:t>
      </w:r>
    </w:p>
    <w:p w14:paraId="6B7B01C4" w14:textId="77777777" w:rsidR="00E26E12" w:rsidRPr="00B71A7B" w:rsidRDefault="00E26E12" w:rsidP="00E26E12">
      <w:pPr>
        <w:pStyle w:val="PL"/>
        <w:ind w:left="568"/>
      </w:pPr>
      <w:r w:rsidRPr="00B71A7B">
        <w:tab/>
      </w:r>
      <w:r w:rsidRPr="00B71A7B">
        <w:tab/>
      </w:r>
      <w:r w:rsidRPr="00B71A7B">
        <w:tab/>
        <w:t>&lt;/</w:t>
      </w:r>
      <w:r w:rsidRPr="00B71A7B">
        <w:rPr>
          <w:lang w:eastAsia="zh-CN"/>
        </w:rPr>
        <w:t>choice</w:t>
      </w:r>
      <w:r w:rsidRPr="00B71A7B">
        <w:t>&gt;</w:t>
      </w:r>
    </w:p>
    <w:p w14:paraId="68FF9E48" w14:textId="77777777" w:rsidR="00E26E12" w:rsidRPr="00B71A7B" w:rsidRDefault="00E26E12" w:rsidP="00E26E12">
      <w:pPr>
        <w:pStyle w:val="PL"/>
        <w:ind w:left="568"/>
      </w:pPr>
      <w:r w:rsidRPr="00B71A7B">
        <w:tab/>
      </w:r>
      <w:r w:rsidRPr="00B71A7B">
        <w:tab/>
        <w:t>&lt;/complexType&gt;</w:t>
      </w:r>
    </w:p>
    <w:p w14:paraId="31682785" w14:textId="77777777" w:rsidR="00E26E12" w:rsidRPr="00B71A7B" w:rsidRDefault="00E26E12" w:rsidP="00E26E12">
      <w:pPr>
        <w:pStyle w:val="PL"/>
        <w:ind w:left="568"/>
      </w:pPr>
      <w:r w:rsidRPr="00B71A7B">
        <w:tab/>
        <w:t>&lt;/element&gt;</w:t>
      </w:r>
    </w:p>
    <w:p w14:paraId="03C0DA5C" w14:textId="77777777" w:rsidR="00E26E12" w:rsidRPr="00B71A7B" w:rsidRDefault="00E26E12" w:rsidP="00E26E12">
      <w:pPr>
        <w:pStyle w:val="PL"/>
        <w:ind w:left="568"/>
        <w:rPr>
          <w:lang w:eastAsia="zh-CN"/>
        </w:rPr>
      </w:pPr>
    </w:p>
    <w:p w14:paraId="1885A203" w14:textId="77777777" w:rsidR="00E26E12" w:rsidRPr="00B71A7B" w:rsidRDefault="001A21DA" w:rsidP="00E26E12">
      <w:pPr>
        <w:pStyle w:val="Heading3"/>
        <w:rPr>
          <w:rFonts w:cs="Arial"/>
          <w:lang w:eastAsia="zh-CN"/>
        </w:rPr>
      </w:pPr>
      <w:bookmarkStart w:id="50" w:name="_Toc335998828"/>
      <w:r>
        <w:rPr>
          <w:lang w:eastAsia="zh-CN"/>
        </w:rPr>
        <w:t>B.2</w:t>
      </w:r>
      <w:r w:rsidR="00E26E12" w:rsidRPr="00B71A7B">
        <w:rPr>
          <w:lang w:eastAsia="zh-CN"/>
        </w:rPr>
        <w:t>.3.4</w:t>
      </w:r>
      <w:r w:rsidR="00E26E12" w:rsidRPr="00B71A7B">
        <w:rPr>
          <w:lang w:eastAsia="zh-CN"/>
        </w:rPr>
        <w:tab/>
      </w:r>
      <w:r w:rsidR="00E26E12" w:rsidRPr="00B71A7B">
        <w:t xml:space="preserve">Operation </w:t>
      </w:r>
      <w:r w:rsidR="00E26E12" w:rsidRPr="00B71A7B">
        <w:rPr>
          <w:rFonts w:ascii="Courier New" w:hAnsi="Courier New"/>
        </w:rPr>
        <w:t>deleteM</w:t>
      </w:r>
      <w:r w:rsidR="00E26E12" w:rsidRPr="00B71A7B">
        <w:rPr>
          <w:rFonts w:ascii="Courier New" w:hAnsi="Courier New"/>
          <w:lang w:eastAsia="zh-CN"/>
        </w:rPr>
        <w:t>O</w:t>
      </w:r>
      <w:bookmarkEnd w:id="50"/>
    </w:p>
    <w:p w14:paraId="59A51578" w14:textId="77777777" w:rsidR="00E26E12" w:rsidRPr="00B71A7B" w:rsidRDefault="001A21DA" w:rsidP="00E26E12">
      <w:pPr>
        <w:pStyle w:val="Heading4"/>
        <w:rPr>
          <w:lang w:eastAsia="zh-CN"/>
        </w:rPr>
      </w:pPr>
      <w:bookmarkStart w:id="51" w:name="_Toc335998829"/>
      <w:r>
        <w:rPr>
          <w:lang w:eastAsia="zh-CN"/>
        </w:rPr>
        <w:t>B.2</w:t>
      </w:r>
      <w:r w:rsidR="00E26E12" w:rsidRPr="00B71A7B">
        <w:rPr>
          <w:lang w:eastAsia="zh-CN"/>
        </w:rPr>
        <w:t>.3.4.1</w:t>
      </w:r>
      <w:r w:rsidR="00E26E12" w:rsidRPr="00B71A7B">
        <w:rPr>
          <w:lang w:eastAsia="zh-CN"/>
        </w:rPr>
        <w:tab/>
      </w:r>
      <w:r w:rsidR="00E26E12" w:rsidRPr="00B71A7B">
        <w:t>Input parameters</w:t>
      </w:r>
      <w:bookmarkEnd w:id="51"/>
    </w:p>
    <w:p w14:paraId="2D358844" w14:textId="77777777" w:rsidR="00E26E12" w:rsidRPr="00B71A7B" w:rsidRDefault="00E26E12" w:rsidP="00E26E12">
      <w:pPr>
        <w:pStyle w:val="TH"/>
      </w:pPr>
      <w:r w:rsidRPr="00B71A7B">
        <w:t>Mapping from IS deleteM</w:t>
      </w:r>
      <w:r w:rsidRPr="00B71A7B">
        <w:rPr>
          <w:lang w:eastAsia="zh-CN"/>
        </w:rPr>
        <w:t>O</w:t>
      </w:r>
      <w:r w:rsidRPr="00B71A7B">
        <w:t xml:space="preserv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E26E12" w:rsidRPr="00B71A7B" w14:paraId="228BC203" w14:textId="77777777" w:rsidTr="00E26E12">
        <w:trPr>
          <w:jc w:val="center"/>
        </w:trPr>
        <w:tc>
          <w:tcPr>
            <w:tcW w:w="0" w:type="auto"/>
            <w:shd w:val="pct15" w:color="auto" w:fill="FFFFFF"/>
          </w:tcPr>
          <w:p w14:paraId="79B97337" w14:textId="77777777" w:rsidR="00E26E12" w:rsidRPr="00B71A7B" w:rsidRDefault="00E26E12" w:rsidP="00E26E12">
            <w:pPr>
              <w:pStyle w:val="TAH"/>
            </w:pPr>
            <w:r w:rsidRPr="00B71A7B">
              <w:t>IS Operation parameter</w:t>
            </w:r>
          </w:p>
        </w:tc>
        <w:tc>
          <w:tcPr>
            <w:tcW w:w="0" w:type="auto"/>
            <w:shd w:val="pct15" w:color="auto" w:fill="FFFFFF"/>
          </w:tcPr>
          <w:p w14:paraId="5A85EF01" w14:textId="77777777" w:rsidR="00E26E12" w:rsidRPr="00B71A7B" w:rsidRDefault="00E26E12" w:rsidP="00E26E12">
            <w:pPr>
              <w:pStyle w:val="TAH"/>
            </w:pPr>
            <w:r w:rsidRPr="00B71A7B">
              <w:t>SS Method parameter</w:t>
            </w:r>
          </w:p>
        </w:tc>
        <w:tc>
          <w:tcPr>
            <w:tcW w:w="0" w:type="auto"/>
            <w:shd w:val="pct15" w:color="auto" w:fill="FFFFFF"/>
          </w:tcPr>
          <w:p w14:paraId="5F2ED41A" w14:textId="77777777" w:rsidR="00E26E12" w:rsidRPr="00B71A7B" w:rsidRDefault="00E26E12" w:rsidP="00E26E12">
            <w:pPr>
              <w:pStyle w:val="TAH"/>
            </w:pPr>
            <w:r w:rsidRPr="00B71A7B">
              <w:t>Qualifier</w:t>
            </w:r>
          </w:p>
        </w:tc>
      </w:tr>
      <w:tr w:rsidR="00E26E12" w:rsidRPr="00B71A7B" w14:paraId="7CF711A3" w14:textId="77777777" w:rsidTr="00E26E12">
        <w:trPr>
          <w:jc w:val="center"/>
        </w:trPr>
        <w:tc>
          <w:tcPr>
            <w:tcW w:w="0" w:type="auto"/>
          </w:tcPr>
          <w:p w14:paraId="669EBB63" w14:textId="77777777" w:rsidR="00E26E12" w:rsidRPr="00B71A7B" w:rsidRDefault="00E26E12" w:rsidP="00E26E12">
            <w:pPr>
              <w:pStyle w:val="TAL"/>
              <w:rPr>
                <w:lang w:eastAsia="zh-CN"/>
              </w:rPr>
            </w:pPr>
            <w:r w:rsidRPr="00B71A7B">
              <w:t>baseObjectInstance</w:t>
            </w:r>
            <w:r w:rsidRPr="00B71A7B">
              <w:rPr>
                <w:lang w:eastAsia="zh-CN"/>
              </w:rPr>
              <w:t>,</w:t>
            </w:r>
          </w:p>
          <w:p w14:paraId="7287BE0C" w14:textId="77777777" w:rsidR="00E26E12" w:rsidRPr="00B71A7B" w:rsidRDefault="00E26E12" w:rsidP="00E26E12">
            <w:pPr>
              <w:pStyle w:val="TAL"/>
              <w:rPr>
                <w:lang w:eastAsia="zh-CN"/>
              </w:rPr>
            </w:pPr>
            <w:r w:rsidRPr="00B71A7B">
              <w:t>scope</w:t>
            </w:r>
            <w:r w:rsidRPr="00B71A7B">
              <w:rPr>
                <w:lang w:eastAsia="zh-CN"/>
              </w:rPr>
              <w:t>,</w:t>
            </w:r>
          </w:p>
          <w:p w14:paraId="5C92C094" w14:textId="77777777" w:rsidR="00E26E12" w:rsidRPr="00B71A7B" w:rsidRDefault="00E26E12" w:rsidP="00E26E12">
            <w:pPr>
              <w:pStyle w:val="TAL"/>
              <w:rPr>
                <w:lang w:eastAsia="zh-CN"/>
              </w:rPr>
            </w:pPr>
            <w:r w:rsidRPr="00B71A7B">
              <w:t>filter</w:t>
            </w:r>
          </w:p>
        </w:tc>
        <w:tc>
          <w:tcPr>
            <w:tcW w:w="0" w:type="auto"/>
          </w:tcPr>
          <w:p w14:paraId="04F2CF1A" w14:textId="77777777" w:rsidR="00E26E12" w:rsidRPr="00B71A7B" w:rsidRDefault="00E26E12" w:rsidP="00E26E12">
            <w:pPr>
              <w:pStyle w:val="TAL"/>
              <w:rPr>
                <w:lang w:eastAsia="zh-CN"/>
              </w:rPr>
            </w:pPr>
            <w:r w:rsidRPr="00B71A7B">
              <w:rPr>
                <w:highlight w:val="white"/>
                <w:lang w:eastAsia="zh-CN"/>
              </w:rPr>
              <w:t>string queryXpathExp</w:t>
            </w:r>
          </w:p>
        </w:tc>
        <w:tc>
          <w:tcPr>
            <w:tcW w:w="0" w:type="auto"/>
          </w:tcPr>
          <w:p w14:paraId="71FFCA0C" w14:textId="77777777" w:rsidR="00E26E12" w:rsidRPr="00B71A7B" w:rsidRDefault="00E26E12" w:rsidP="00E26E12">
            <w:pPr>
              <w:pStyle w:val="TAC"/>
              <w:rPr>
                <w:snapToGrid w:val="0"/>
              </w:rPr>
            </w:pPr>
            <w:r w:rsidRPr="00B71A7B">
              <w:t>M</w:t>
            </w:r>
          </w:p>
        </w:tc>
      </w:tr>
    </w:tbl>
    <w:p w14:paraId="2D6C8DFB" w14:textId="77777777" w:rsidR="00E26E12" w:rsidRPr="00B71A7B" w:rsidRDefault="00E26E12" w:rsidP="00E26E12">
      <w:pPr>
        <w:rPr>
          <w:lang w:eastAsia="zh-CN"/>
        </w:rPr>
      </w:pPr>
    </w:p>
    <w:p w14:paraId="388FA216" w14:textId="77777777" w:rsidR="00E26E12" w:rsidRPr="00B71A7B" w:rsidRDefault="00E26E12" w:rsidP="00E26E12">
      <w:pPr>
        <w:spacing w:after="0"/>
      </w:pPr>
      <w:r w:rsidRPr="00B71A7B">
        <w:t>Here is the XML schema fragment of the deleteM</w:t>
      </w:r>
      <w:r w:rsidRPr="00B71A7B">
        <w:rPr>
          <w:lang w:eastAsia="zh-CN"/>
        </w:rPr>
        <w:t>O</w:t>
      </w:r>
      <w:r w:rsidRPr="00B71A7B">
        <w:t xml:space="preserve"> request:</w:t>
      </w:r>
    </w:p>
    <w:p w14:paraId="7949FFE7" w14:textId="77777777" w:rsidR="00E26E12" w:rsidRPr="00B71A7B" w:rsidRDefault="00E26E12" w:rsidP="00E26E12">
      <w:pPr>
        <w:spacing w:after="0"/>
        <w:rPr>
          <w:lang w:eastAsia="zh-CN"/>
        </w:rPr>
      </w:pPr>
    </w:p>
    <w:p w14:paraId="26EB3FEC" w14:textId="77777777" w:rsidR="00E26E12" w:rsidRPr="00B71A7B" w:rsidRDefault="00E26E12" w:rsidP="00E26E12">
      <w:pPr>
        <w:pStyle w:val="PL"/>
        <w:ind w:left="568"/>
      </w:pPr>
      <w:r w:rsidRPr="00B71A7B">
        <w:t>&lt;!-- deleteM</w:t>
      </w:r>
      <w:r w:rsidRPr="00B71A7B">
        <w:rPr>
          <w:lang w:eastAsia="zh-CN"/>
        </w:rPr>
        <w:t>O</w:t>
      </w:r>
      <w:r w:rsidRPr="00B71A7B">
        <w:t xml:space="preserve"> Request --&gt;</w:t>
      </w:r>
    </w:p>
    <w:p w14:paraId="2A001614" w14:textId="77777777" w:rsidR="00E26E12" w:rsidRPr="00B71A7B" w:rsidRDefault="00E26E12" w:rsidP="00E26E12">
      <w:pPr>
        <w:pStyle w:val="PL"/>
        <w:ind w:left="568"/>
      </w:pPr>
      <w:r w:rsidRPr="00B71A7B">
        <w:tab/>
        <w:t>&lt;element name="deleteM</w:t>
      </w:r>
      <w:r w:rsidRPr="00B71A7B">
        <w:rPr>
          <w:lang w:eastAsia="zh-CN"/>
        </w:rPr>
        <w:t>O</w:t>
      </w:r>
      <w:r w:rsidRPr="00B71A7B">
        <w:t>"&gt;</w:t>
      </w:r>
    </w:p>
    <w:p w14:paraId="605BD2D5" w14:textId="77777777" w:rsidR="00E26E12" w:rsidRPr="00B71A7B" w:rsidRDefault="00E26E12" w:rsidP="00E26E12">
      <w:pPr>
        <w:pStyle w:val="PL"/>
        <w:ind w:left="568"/>
      </w:pPr>
      <w:r w:rsidRPr="00B71A7B">
        <w:tab/>
      </w:r>
      <w:r w:rsidRPr="00B71A7B">
        <w:tab/>
        <w:t>&lt;complexType&gt;</w:t>
      </w:r>
    </w:p>
    <w:p w14:paraId="3DB41FDA" w14:textId="77777777" w:rsidR="00E26E12" w:rsidRPr="00B71A7B" w:rsidRDefault="00E26E12" w:rsidP="00E26E12">
      <w:pPr>
        <w:pStyle w:val="PL"/>
        <w:ind w:left="568"/>
      </w:pPr>
      <w:r w:rsidRPr="00B71A7B">
        <w:tab/>
      </w:r>
      <w:r w:rsidRPr="00B71A7B">
        <w:tab/>
      </w:r>
      <w:r w:rsidRPr="00B71A7B">
        <w:tab/>
        <w:t>&lt;sequence&gt;</w:t>
      </w:r>
    </w:p>
    <w:p w14:paraId="4236CC4E" w14:textId="77777777" w:rsidR="00E26E12" w:rsidRPr="00B71A7B" w:rsidRDefault="00E26E12" w:rsidP="00E26E12">
      <w:pPr>
        <w:pStyle w:val="PL"/>
        <w:ind w:left="568"/>
      </w:pPr>
      <w:r w:rsidRPr="00B71A7B">
        <w:tab/>
      </w:r>
      <w:r w:rsidRPr="00B71A7B">
        <w:tab/>
      </w:r>
      <w:r w:rsidRPr="00B71A7B">
        <w:tab/>
      </w:r>
      <w:r w:rsidRPr="00B71A7B">
        <w:tab/>
      </w:r>
      <w:r w:rsidRPr="00B71A7B">
        <w:rPr>
          <w:highlight w:val="white"/>
        </w:rPr>
        <w:t>&lt;element name="queryXpathExp" type="</w:t>
      </w:r>
      <w:r w:rsidRPr="00B71A7B">
        <w:rPr>
          <w:highlight w:val="white"/>
          <w:lang w:eastAsia="zh-CN"/>
        </w:rPr>
        <w:t>string</w:t>
      </w:r>
      <w:r w:rsidRPr="00B71A7B">
        <w:rPr>
          <w:highlight w:val="white"/>
        </w:rPr>
        <w:t>"/&gt;</w:t>
      </w:r>
    </w:p>
    <w:p w14:paraId="4B48AB92" w14:textId="77777777" w:rsidR="00E26E12" w:rsidRPr="00B71A7B" w:rsidRDefault="00E26E12" w:rsidP="00E26E12">
      <w:pPr>
        <w:pStyle w:val="PL"/>
        <w:ind w:left="568"/>
      </w:pPr>
      <w:r w:rsidRPr="00B71A7B">
        <w:tab/>
      </w:r>
      <w:r w:rsidRPr="00B71A7B">
        <w:tab/>
      </w:r>
      <w:r w:rsidRPr="00B71A7B">
        <w:tab/>
        <w:t>&lt;/sequence&gt;</w:t>
      </w:r>
    </w:p>
    <w:p w14:paraId="3DEAD4B5" w14:textId="77777777" w:rsidR="00E26E12" w:rsidRPr="00B71A7B" w:rsidRDefault="00E26E12" w:rsidP="00E26E12">
      <w:pPr>
        <w:pStyle w:val="PL"/>
        <w:ind w:left="568"/>
      </w:pPr>
      <w:r w:rsidRPr="00B71A7B">
        <w:tab/>
      </w:r>
      <w:r w:rsidRPr="00B71A7B">
        <w:tab/>
        <w:t>&lt;/complexType&gt;</w:t>
      </w:r>
    </w:p>
    <w:p w14:paraId="74EF0755" w14:textId="77777777" w:rsidR="00E26E12" w:rsidRPr="00B71A7B" w:rsidRDefault="00E26E12" w:rsidP="00E26E12">
      <w:pPr>
        <w:pStyle w:val="PL"/>
        <w:ind w:left="568"/>
        <w:rPr>
          <w:lang w:eastAsia="zh-CN"/>
        </w:rPr>
      </w:pPr>
      <w:r w:rsidRPr="00B71A7B">
        <w:tab/>
        <w:t>&lt;/element&gt;</w:t>
      </w:r>
    </w:p>
    <w:p w14:paraId="10F93115" w14:textId="77777777" w:rsidR="00E26E12" w:rsidRPr="00B71A7B" w:rsidRDefault="00E26E12" w:rsidP="00E26E12">
      <w:pPr>
        <w:pStyle w:val="PL"/>
        <w:ind w:left="568"/>
        <w:rPr>
          <w:rFonts w:ascii="Courier" w:hAnsi="Courier"/>
          <w:sz w:val="22"/>
          <w:lang w:eastAsia="zh-CN"/>
        </w:rPr>
      </w:pPr>
    </w:p>
    <w:p w14:paraId="42DCA701" w14:textId="77777777" w:rsidR="00E26E12" w:rsidRPr="00B71A7B" w:rsidRDefault="001A21DA" w:rsidP="00E26E12">
      <w:pPr>
        <w:pStyle w:val="Heading4"/>
        <w:rPr>
          <w:lang w:eastAsia="zh-CN"/>
        </w:rPr>
      </w:pPr>
      <w:bookmarkStart w:id="52" w:name="_Toc335998830"/>
      <w:r>
        <w:rPr>
          <w:lang w:eastAsia="zh-CN"/>
        </w:rPr>
        <w:t>B.2</w:t>
      </w:r>
      <w:r w:rsidR="00E26E12" w:rsidRPr="00B71A7B">
        <w:rPr>
          <w:lang w:eastAsia="zh-CN"/>
        </w:rPr>
        <w:t>.3.4.2</w:t>
      </w:r>
      <w:r w:rsidR="00E26E12" w:rsidRPr="00B71A7B">
        <w:rPr>
          <w:lang w:eastAsia="zh-CN"/>
        </w:rPr>
        <w:tab/>
        <w:t>Out</w:t>
      </w:r>
      <w:r w:rsidR="00E26E12" w:rsidRPr="00B71A7B">
        <w:t>put parameters</w:t>
      </w:r>
      <w:bookmarkEnd w:id="52"/>
    </w:p>
    <w:p w14:paraId="25FFA9EE" w14:textId="77777777" w:rsidR="00E26E12" w:rsidRPr="00B71A7B" w:rsidRDefault="00E26E12" w:rsidP="00E26E12">
      <w:pPr>
        <w:pStyle w:val="TH"/>
      </w:pPr>
      <w:r w:rsidRPr="00B71A7B">
        <w:t>Mapping from IS deleteM</w:t>
      </w:r>
      <w:r w:rsidRPr="00B71A7B">
        <w:rPr>
          <w:lang w:eastAsia="zh-CN"/>
        </w:rPr>
        <w:t>O</w:t>
      </w:r>
      <w:r w:rsidRPr="00B71A7B">
        <w:rPr>
          <w:rFonts w:cs="Arial"/>
          <w:sz w:val="18"/>
          <w:szCs w:val="22"/>
        </w:rPr>
        <w:t xml:space="preserve"> </w:t>
      </w:r>
      <w:r w:rsidRPr="00B71A7B">
        <w:t>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898"/>
        <w:gridCol w:w="787"/>
      </w:tblGrid>
      <w:tr w:rsidR="00E26E12" w:rsidRPr="00B71A7B" w14:paraId="73C2B2E0" w14:textId="77777777" w:rsidTr="00E26E12">
        <w:trPr>
          <w:jc w:val="center"/>
        </w:trPr>
        <w:tc>
          <w:tcPr>
            <w:tcW w:w="0" w:type="auto"/>
            <w:shd w:val="pct15" w:color="auto" w:fill="FFFFFF"/>
          </w:tcPr>
          <w:p w14:paraId="5C26DDC2" w14:textId="77777777" w:rsidR="00E26E12" w:rsidRPr="00B71A7B" w:rsidRDefault="00E26E12" w:rsidP="00E26E12">
            <w:pPr>
              <w:pStyle w:val="TAH"/>
            </w:pPr>
            <w:r w:rsidRPr="00B71A7B">
              <w:t>IS Operation parameter</w:t>
            </w:r>
          </w:p>
        </w:tc>
        <w:tc>
          <w:tcPr>
            <w:tcW w:w="0" w:type="auto"/>
            <w:shd w:val="pct15" w:color="auto" w:fill="FFFFFF"/>
          </w:tcPr>
          <w:p w14:paraId="5A16548F" w14:textId="77777777" w:rsidR="00E26E12" w:rsidRPr="00B71A7B" w:rsidRDefault="00E26E12" w:rsidP="00E26E12">
            <w:pPr>
              <w:pStyle w:val="TAH"/>
            </w:pPr>
            <w:r w:rsidRPr="00B71A7B">
              <w:t>SS Method parameter</w:t>
            </w:r>
          </w:p>
        </w:tc>
        <w:tc>
          <w:tcPr>
            <w:tcW w:w="0" w:type="auto"/>
            <w:shd w:val="pct15" w:color="auto" w:fill="FFFFFF"/>
          </w:tcPr>
          <w:p w14:paraId="25B6E02C" w14:textId="77777777" w:rsidR="00E26E12" w:rsidRPr="00B71A7B" w:rsidRDefault="00E26E12" w:rsidP="00E26E12">
            <w:pPr>
              <w:pStyle w:val="TAH"/>
            </w:pPr>
            <w:r w:rsidRPr="00B71A7B">
              <w:t>Qualifier</w:t>
            </w:r>
          </w:p>
        </w:tc>
      </w:tr>
      <w:tr w:rsidR="00E26E12" w:rsidRPr="00B71A7B" w14:paraId="2D787775" w14:textId="77777777" w:rsidTr="00E26E12">
        <w:trPr>
          <w:jc w:val="center"/>
        </w:trPr>
        <w:tc>
          <w:tcPr>
            <w:tcW w:w="0" w:type="auto"/>
          </w:tcPr>
          <w:p w14:paraId="0F5532BD" w14:textId="77777777" w:rsidR="00E26E12" w:rsidRPr="00B71A7B" w:rsidRDefault="00E26E12" w:rsidP="00E26E12">
            <w:pPr>
              <w:pStyle w:val="TAL"/>
              <w:rPr>
                <w:lang w:eastAsia="zh-CN"/>
              </w:rPr>
            </w:pPr>
            <w:r w:rsidRPr="00B71A7B">
              <w:t>deletionList</w:t>
            </w:r>
          </w:p>
        </w:tc>
        <w:tc>
          <w:tcPr>
            <w:tcW w:w="0" w:type="auto"/>
          </w:tcPr>
          <w:p w14:paraId="52883DC6" w14:textId="77777777" w:rsidR="00E26E12" w:rsidRPr="00B71A7B" w:rsidRDefault="00E26E12" w:rsidP="00E26E12">
            <w:pPr>
              <w:pStyle w:val="TAL"/>
              <w:rPr>
                <w:lang w:eastAsia="zh-CN"/>
              </w:rPr>
            </w:pPr>
            <w:r w:rsidRPr="00B71A7B">
              <w:rPr>
                <w:highlight w:val="white"/>
              </w:rPr>
              <w:t>basicCMIRP</w:t>
            </w:r>
            <w:r w:rsidRPr="00B71A7B">
              <w:rPr>
                <w:highlight w:val="white"/>
                <w:lang w:eastAsia="zh-CN"/>
              </w:rPr>
              <w:t>Data</w:t>
            </w:r>
            <w:r w:rsidRPr="00B71A7B">
              <w:rPr>
                <w:highlight w:val="white"/>
              </w:rPr>
              <w:t>:</w:t>
            </w:r>
            <w:r w:rsidRPr="00B71A7B">
              <w:t>MOSequenceTypedeletionList</w:t>
            </w:r>
          </w:p>
        </w:tc>
        <w:tc>
          <w:tcPr>
            <w:tcW w:w="0" w:type="auto"/>
          </w:tcPr>
          <w:p w14:paraId="4FB6A8D9" w14:textId="77777777" w:rsidR="00E26E12" w:rsidRPr="00B71A7B" w:rsidRDefault="00E26E12" w:rsidP="00E26E12">
            <w:pPr>
              <w:pStyle w:val="TAC"/>
              <w:rPr>
                <w:snapToGrid w:val="0"/>
                <w:lang w:eastAsia="zh-CN"/>
              </w:rPr>
            </w:pPr>
            <w:r w:rsidRPr="00B71A7B">
              <w:rPr>
                <w:snapToGrid w:val="0"/>
                <w:lang w:eastAsia="zh-CN"/>
              </w:rPr>
              <w:t>M</w:t>
            </w:r>
          </w:p>
        </w:tc>
      </w:tr>
      <w:tr w:rsidR="00E26E12" w:rsidRPr="00B71A7B" w14:paraId="492BD33D" w14:textId="77777777" w:rsidTr="00E26E12">
        <w:trPr>
          <w:jc w:val="center"/>
        </w:trPr>
        <w:tc>
          <w:tcPr>
            <w:tcW w:w="0" w:type="auto"/>
          </w:tcPr>
          <w:p w14:paraId="018B8931" w14:textId="77777777" w:rsidR="00E26E12" w:rsidRPr="00B71A7B" w:rsidRDefault="00E26E12" w:rsidP="00E26E12">
            <w:pPr>
              <w:pStyle w:val="TAL"/>
              <w:rPr>
                <w:rFonts w:cs="Arial"/>
              </w:rPr>
            </w:pPr>
            <w:r w:rsidRPr="00B71A7B">
              <w:t>status</w:t>
            </w:r>
          </w:p>
        </w:tc>
        <w:tc>
          <w:tcPr>
            <w:tcW w:w="0" w:type="auto"/>
          </w:tcPr>
          <w:p w14:paraId="611ACD6D" w14:textId="77777777" w:rsidR="00E26E12" w:rsidRPr="00B71A7B" w:rsidRDefault="00E26E12" w:rsidP="00E26E12">
            <w:pPr>
              <w:pStyle w:val="TAL"/>
              <w:rPr>
                <w:rFonts w:cs="Arial"/>
              </w:rPr>
            </w:pPr>
            <w:r w:rsidRPr="00B71A7B">
              <w:rPr>
                <w:rFonts w:cs="Arial"/>
                <w:lang w:eastAsia="zh-CN"/>
              </w:rPr>
              <w:t>basicCMIRPData:deleteMO</w:t>
            </w:r>
            <w:r w:rsidRPr="00B71A7B">
              <w:rPr>
                <w:rFonts w:cs="Arial"/>
                <w:szCs w:val="22"/>
                <w:lang w:eastAsia="zh-CN"/>
              </w:rPr>
              <w:t>Fault</w:t>
            </w:r>
          </w:p>
        </w:tc>
        <w:tc>
          <w:tcPr>
            <w:tcW w:w="0" w:type="auto"/>
          </w:tcPr>
          <w:p w14:paraId="5C47CA61" w14:textId="77777777" w:rsidR="00E26E12" w:rsidRPr="00B71A7B" w:rsidRDefault="00E26E12" w:rsidP="00E26E12">
            <w:pPr>
              <w:pStyle w:val="TAC"/>
            </w:pPr>
            <w:r w:rsidRPr="00B71A7B">
              <w:t>M</w:t>
            </w:r>
          </w:p>
        </w:tc>
      </w:tr>
    </w:tbl>
    <w:p w14:paraId="3153A97F" w14:textId="77777777" w:rsidR="00E26E12" w:rsidRPr="00B71A7B" w:rsidRDefault="00E26E12" w:rsidP="00E26E12">
      <w:pPr>
        <w:rPr>
          <w:lang w:eastAsia="zh-CN"/>
        </w:rPr>
      </w:pPr>
    </w:p>
    <w:p w14:paraId="719A3AE9" w14:textId="77777777" w:rsidR="00E26E12" w:rsidRPr="00B71A7B" w:rsidRDefault="00E26E12" w:rsidP="00E26E12">
      <w:pPr>
        <w:spacing w:after="0"/>
      </w:pPr>
      <w:r w:rsidRPr="00B71A7B">
        <w:t>Here is the XML schema fragment of the deleteM</w:t>
      </w:r>
      <w:r w:rsidRPr="00B71A7B">
        <w:rPr>
          <w:lang w:eastAsia="zh-CN"/>
        </w:rPr>
        <w:t>O</w:t>
      </w:r>
      <w:r w:rsidRPr="00B71A7B">
        <w:rPr>
          <w:rFonts w:ascii="Arial" w:hAnsi="Arial" w:cs="Arial"/>
          <w:sz w:val="18"/>
          <w:szCs w:val="22"/>
        </w:rPr>
        <w:t xml:space="preserve"> </w:t>
      </w:r>
      <w:r w:rsidRPr="00B71A7B">
        <w:t>response:</w:t>
      </w:r>
    </w:p>
    <w:p w14:paraId="44D2EB50" w14:textId="77777777" w:rsidR="00E26E12" w:rsidRPr="00B71A7B" w:rsidRDefault="00E26E12" w:rsidP="00E26E12">
      <w:pPr>
        <w:spacing w:after="0"/>
        <w:rPr>
          <w:lang w:eastAsia="zh-CN"/>
        </w:rPr>
      </w:pPr>
    </w:p>
    <w:p w14:paraId="6A9A40D7" w14:textId="77777777" w:rsidR="00E26E12" w:rsidRPr="00B71A7B" w:rsidRDefault="00E26E12" w:rsidP="00E26E12">
      <w:pPr>
        <w:pStyle w:val="PL"/>
        <w:ind w:left="568"/>
      </w:pPr>
      <w:r w:rsidRPr="00B71A7B">
        <w:t>&lt;!-- deleteM</w:t>
      </w:r>
      <w:r w:rsidRPr="00B71A7B">
        <w:rPr>
          <w:lang w:eastAsia="zh-CN"/>
        </w:rPr>
        <w:t>O</w:t>
      </w:r>
      <w:r w:rsidRPr="00B71A7B">
        <w:t xml:space="preserve"> Response --&gt;</w:t>
      </w:r>
    </w:p>
    <w:p w14:paraId="3AB65DB5" w14:textId="77777777" w:rsidR="00E26E12" w:rsidRPr="00B71A7B" w:rsidRDefault="00E26E12" w:rsidP="00E26E12">
      <w:pPr>
        <w:pStyle w:val="PL"/>
      </w:pPr>
      <w:r w:rsidRPr="00B71A7B">
        <w:tab/>
      </w:r>
      <w:r w:rsidRPr="00B71A7B">
        <w:tab/>
      </w:r>
      <w:r w:rsidRPr="00B71A7B">
        <w:tab/>
        <w:t>&lt;element name="deleteM</w:t>
      </w:r>
      <w:r w:rsidRPr="00B71A7B">
        <w:rPr>
          <w:lang w:eastAsia="zh-CN"/>
        </w:rPr>
        <w:t>O</w:t>
      </w:r>
      <w:r w:rsidRPr="00B71A7B">
        <w:t>Response"&gt;</w:t>
      </w:r>
    </w:p>
    <w:p w14:paraId="0135CE49" w14:textId="77777777" w:rsidR="00E26E12" w:rsidRPr="00B71A7B" w:rsidRDefault="00E26E12" w:rsidP="00E26E12">
      <w:pPr>
        <w:pStyle w:val="PL"/>
      </w:pPr>
      <w:r w:rsidRPr="00B71A7B">
        <w:tab/>
      </w:r>
      <w:r w:rsidRPr="00B71A7B">
        <w:tab/>
      </w:r>
      <w:r w:rsidRPr="00B71A7B">
        <w:tab/>
      </w:r>
      <w:r w:rsidRPr="00B71A7B">
        <w:tab/>
        <w:t>&lt;complexType&gt;</w:t>
      </w:r>
    </w:p>
    <w:p w14:paraId="08377EB8" w14:textId="77777777" w:rsidR="00E26E12" w:rsidRPr="00B71A7B" w:rsidRDefault="00E26E12" w:rsidP="00E26E12">
      <w:pPr>
        <w:pStyle w:val="PL"/>
      </w:pPr>
      <w:r w:rsidRPr="00B71A7B">
        <w:tab/>
      </w:r>
      <w:r w:rsidRPr="00B71A7B">
        <w:tab/>
      </w:r>
      <w:r w:rsidRPr="00B71A7B">
        <w:tab/>
      </w:r>
      <w:r w:rsidRPr="00B71A7B">
        <w:tab/>
      </w:r>
      <w:r w:rsidRPr="00B71A7B">
        <w:tab/>
        <w:t>&lt;sequence&gt;</w:t>
      </w:r>
    </w:p>
    <w:p w14:paraId="54051529" w14:textId="77777777" w:rsidR="00E26E12" w:rsidRPr="00B71A7B" w:rsidRDefault="00E26E12" w:rsidP="00E26E12">
      <w:pPr>
        <w:pStyle w:val="PL"/>
        <w:rPr>
          <w:highlight w:val="white"/>
        </w:rPr>
      </w:pPr>
      <w:r w:rsidRPr="00B71A7B">
        <w:tab/>
      </w:r>
      <w:r w:rsidRPr="00B71A7B">
        <w:tab/>
      </w:r>
      <w:r w:rsidRPr="00B71A7B">
        <w:tab/>
      </w:r>
      <w:r w:rsidRPr="00B71A7B">
        <w:tab/>
      </w:r>
      <w:r w:rsidRPr="00B71A7B">
        <w:tab/>
      </w:r>
      <w:r w:rsidRPr="00B71A7B">
        <w:tab/>
      </w:r>
      <w:r w:rsidRPr="00B71A7B">
        <w:rPr>
          <w:highlight w:val="white"/>
        </w:rPr>
        <w:t>&lt;element name="deletionList"</w:t>
      </w:r>
      <w:r w:rsidRPr="00B71A7B">
        <w:rPr>
          <w:highlight w:val="white"/>
          <w:lang w:eastAsia="zh-CN"/>
        </w:rPr>
        <w:t xml:space="preserve"> </w:t>
      </w:r>
      <w:r w:rsidRPr="00B71A7B">
        <w:rPr>
          <w:highlight w:val="white"/>
        </w:rPr>
        <w:t>type="basicCMIRP</w:t>
      </w:r>
      <w:r w:rsidRPr="00B71A7B">
        <w:rPr>
          <w:highlight w:val="white"/>
          <w:lang w:eastAsia="zh-CN"/>
        </w:rPr>
        <w:t>Data</w:t>
      </w:r>
      <w:r w:rsidRPr="00B71A7B">
        <w:rPr>
          <w:highlight w:val="white"/>
        </w:rPr>
        <w:t>:</w:t>
      </w:r>
      <w:r w:rsidRPr="00B71A7B">
        <w:t>MOSequenceType</w:t>
      </w:r>
      <w:r w:rsidRPr="00B71A7B">
        <w:rPr>
          <w:highlight w:val="white"/>
        </w:rPr>
        <w:t>"&gt;</w:t>
      </w:r>
      <w:r w:rsidRPr="00B71A7B">
        <w:rPr>
          <w:highlight w:val="white"/>
          <w:lang w:eastAsia="zh-CN"/>
        </w:rPr>
        <w:tab/>
      </w:r>
      <w:r w:rsidRPr="00B71A7B">
        <w:rPr>
          <w:highlight w:val="white"/>
          <w:lang w:eastAsia="zh-CN"/>
        </w:rPr>
        <w:tab/>
      </w:r>
      <w:r w:rsidRPr="00B71A7B">
        <w:rPr>
          <w:highlight w:val="white"/>
          <w:lang w:eastAsia="zh-CN"/>
        </w:rPr>
        <w:tab/>
      </w:r>
    </w:p>
    <w:p w14:paraId="6209B3B3" w14:textId="77777777" w:rsidR="00E26E12" w:rsidRPr="00C679DE" w:rsidRDefault="00E26E12" w:rsidP="00E26E12">
      <w:pPr>
        <w:pStyle w:val="PL"/>
        <w:rPr>
          <w:highlight w:val="white"/>
          <w:lang w:val="en-US" w:eastAsia="zh-CN"/>
        </w:rPr>
      </w:pPr>
      <w:r w:rsidRPr="00B71A7B">
        <w:rPr>
          <w:highlight w:val="white"/>
          <w:lang w:eastAsia="zh-CN"/>
        </w:rPr>
        <w:tab/>
      </w:r>
      <w:r w:rsidRPr="00B71A7B">
        <w:rPr>
          <w:highlight w:val="white"/>
          <w:lang w:eastAsia="zh-CN"/>
        </w:rPr>
        <w:tab/>
      </w:r>
      <w:r w:rsidRPr="00B71A7B">
        <w:rPr>
          <w:highlight w:val="white"/>
          <w:lang w:eastAsia="zh-CN"/>
        </w:rPr>
        <w:tab/>
      </w:r>
      <w:r w:rsidRPr="00B71A7B">
        <w:rPr>
          <w:highlight w:val="white"/>
          <w:lang w:eastAsia="zh-CN"/>
        </w:rPr>
        <w:tab/>
      </w:r>
      <w:r w:rsidRPr="00B71A7B">
        <w:rPr>
          <w:highlight w:val="white"/>
          <w:lang w:eastAsia="zh-CN"/>
        </w:rPr>
        <w:tab/>
      </w:r>
      <w:r w:rsidRPr="00B71A7B">
        <w:rPr>
          <w:highlight w:val="white"/>
          <w:lang w:eastAsia="zh-CN"/>
        </w:rPr>
        <w:tab/>
      </w:r>
      <w:r w:rsidRPr="00C679DE">
        <w:rPr>
          <w:highlight w:val="white"/>
          <w:lang w:val="en-US"/>
        </w:rPr>
        <w:t>&lt;/element&gt;</w:t>
      </w:r>
    </w:p>
    <w:p w14:paraId="293FCE78" w14:textId="77777777" w:rsidR="00E26E12" w:rsidRPr="00C679DE" w:rsidRDefault="00E26E12" w:rsidP="00E26E12">
      <w:pPr>
        <w:pStyle w:val="PL"/>
        <w:rPr>
          <w:lang w:val="en-US"/>
        </w:rPr>
      </w:pPr>
    </w:p>
    <w:p w14:paraId="0FE08F6A" w14:textId="77777777" w:rsidR="00E26E12" w:rsidRPr="00C679DE" w:rsidRDefault="00E26E12" w:rsidP="00E26E12">
      <w:pPr>
        <w:pStyle w:val="PL"/>
        <w:rPr>
          <w:lang w:val="en-US"/>
        </w:rPr>
      </w:pPr>
      <w:r w:rsidRPr="00C679DE">
        <w:rPr>
          <w:lang w:val="en-US"/>
        </w:rPr>
        <w:tab/>
      </w:r>
      <w:r w:rsidRPr="00C679DE">
        <w:rPr>
          <w:lang w:val="en-US"/>
        </w:rPr>
        <w:tab/>
      </w:r>
      <w:r w:rsidRPr="00C679DE">
        <w:rPr>
          <w:lang w:val="en-US"/>
        </w:rPr>
        <w:tab/>
      </w:r>
      <w:r w:rsidRPr="00C679DE">
        <w:rPr>
          <w:lang w:val="en-US"/>
        </w:rPr>
        <w:tab/>
      </w:r>
      <w:r w:rsidRPr="00C679DE">
        <w:rPr>
          <w:lang w:val="en-US"/>
        </w:rPr>
        <w:tab/>
        <w:t>&lt;/sequence&gt;</w:t>
      </w:r>
    </w:p>
    <w:p w14:paraId="34EA835D" w14:textId="77777777" w:rsidR="00E26E12" w:rsidRPr="00C679DE" w:rsidRDefault="00E26E12" w:rsidP="00E26E12">
      <w:pPr>
        <w:pStyle w:val="PL"/>
        <w:rPr>
          <w:lang w:val="en-US"/>
        </w:rPr>
      </w:pPr>
      <w:r w:rsidRPr="00C679DE">
        <w:rPr>
          <w:lang w:val="en-US"/>
        </w:rPr>
        <w:tab/>
      </w:r>
      <w:r w:rsidRPr="00C679DE">
        <w:rPr>
          <w:lang w:val="en-US"/>
        </w:rPr>
        <w:tab/>
      </w:r>
      <w:r w:rsidRPr="00C679DE">
        <w:rPr>
          <w:lang w:val="en-US"/>
        </w:rPr>
        <w:tab/>
      </w:r>
      <w:r w:rsidRPr="00C679DE">
        <w:rPr>
          <w:lang w:val="en-US"/>
        </w:rPr>
        <w:tab/>
        <w:t>&lt;/complexType&gt;</w:t>
      </w:r>
    </w:p>
    <w:p w14:paraId="23BE66EC" w14:textId="77777777" w:rsidR="00E26E12" w:rsidRPr="00C679DE" w:rsidRDefault="00E26E12" w:rsidP="00E26E12">
      <w:pPr>
        <w:pStyle w:val="PL"/>
        <w:rPr>
          <w:lang w:val="en-US" w:eastAsia="zh-CN"/>
        </w:rPr>
      </w:pPr>
      <w:r w:rsidRPr="00C679DE">
        <w:rPr>
          <w:lang w:val="en-US"/>
        </w:rPr>
        <w:tab/>
      </w:r>
      <w:r w:rsidRPr="00C679DE">
        <w:rPr>
          <w:lang w:val="en-US"/>
        </w:rPr>
        <w:tab/>
      </w:r>
      <w:r w:rsidRPr="00C679DE">
        <w:rPr>
          <w:lang w:val="en-US"/>
        </w:rPr>
        <w:tab/>
        <w:t>&lt;/element&gt;</w:t>
      </w:r>
    </w:p>
    <w:p w14:paraId="5A7F20EF" w14:textId="77777777" w:rsidR="00E26E12" w:rsidRPr="00C679DE" w:rsidRDefault="00E26E12" w:rsidP="00E26E12">
      <w:pPr>
        <w:pStyle w:val="PL"/>
        <w:ind w:left="568"/>
        <w:rPr>
          <w:lang w:val="en-US" w:eastAsia="zh-CN"/>
        </w:rPr>
      </w:pPr>
    </w:p>
    <w:p w14:paraId="5A1F4950" w14:textId="77777777" w:rsidR="00E26E12" w:rsidRPr="00C679DE" w:rsidRDefault="001A21DA" w:rsidP="00E26E12">
      <w:pPr>
        <w:pStyle w:val="Heading4"/>
        <w:rPr>
          <w:lang w:val="en-US" w:eastAsia="zh-CN"/>
        </w:rPr>
      </w:pPr>
      <w:bookmarkStart w:id="53" w:name="_Toc335998831"/>
      <w:r w:rsidRPr="00C679DE">
        <w:rPr>
          <w:lang w:val="en-US" w:eastAsia="zh-CN"/>
        </w:rPr>
        <w:lastRenderedPageBreak/>
        <w:t>B.2</w:t>
      </w:r>
      <w:r w:rsidR="00E26E12" w:rsidRPr="00C679DE">
        <w:rPr>
          <w:lang w:val="en-US" w:eastAsia="zh-CN"/>
        </w:rPr>
        <w:t>.3.4.3</w:t>
      </w:r>
      <w:r w:rsidR="00E26E12" w:rsidRPr="00C679DE">
        <w:rPr>
          <w:lang w:val="en-US" w:eastAsia="zh-CN"/>
        </w:rPr>
        <w:tab/>
        <w:t>Fault definition</w:t>
      </w:r>
      <w:bookmarkEnd w:id="53"/>
    </w:p>
    <w:p w14:paraId="7D4C6FC1" w14:textId="77777777" w:rsidR="00E26E12" w:rsidRPr="00B71A7B" w:rsidRDefault="00E26E12" w:rsidP="00E26E12">
      <w:pPr>
        <w:pStyle w:val="PL"/>
        <w:ind w:left="568"/>
      </w:pPr>
      <w:r w:rsidRPr="00B71A7B">
        <w:t>&lt;!-- deleteM</w:t>
      </w:r>
      <w:r w:rsidRPr="00B71A7B">
        <w:rPr>
          <w:lang w:eastAsia="zh-CN"/>
        </w:rPr>
        <w:t>O</w:t>
      </w:r>
      <w:r w:rsidRPr="00B71A7B">
        <w:t xml:space="preserve"> Fault --&gt;</w:t>
      </w:r>
    </w:p>
    <w:p w14:paraId="78683C51" w14:textId="77777777" w:rsidR="00E26E12" w:rsidRPr="00B71A7B" w:rsidRDefault="00E26E12" w:rsidP="00E26E12">
      <w:pPr>
        <w:pStyle w:val="PL"/>
        <w:ind w:left="568"/>
      </w:pPr>
      <w:r w:rsidRPr="00B71A7B">
        <w:tab/>
        <w:t>&lt;element name="deleteM</w:t>
      </w:r>
      <w:r w:rsidRPr="00B71A7B">
        <w:rPr>
          <w:lang w:eastAsia="zh-CN"/>
        </w:rPr>
        <w:t>O</w:t>
      </w:r>
      <w:r w:rsidRPr="00B71A7B">
        <w:t>Fault"&gt;</w:t>
      </w:r>
    </w:p>
    <w:p w14:paraId="51DEDD58" w14:textId="77777777" w:rsidR="00E26E12" w:rsidRPr="00B71A7B" w:rsidRDefault="00E26E12" w:rsidP="00E26E12">
      <w:pPr>
        <w:pStyle w:val="PL"/>
        <w:ind w:left="568"/>
      </w:pPr>
      <w:r w:rsidRPr="00B71A7B">
        <w:tab/>
      </w:r>
      <w:r w:rsidRPr="00B71A7B">
        <w:tab/>
        <w:t>&lt;complexType&gt;</w:t>
      </w:r>
    </w:p>
    <w:p w14:paraId="6DDE64CA" w14:textId="77777777" w:rsidR="00E26E12" w:rsidRPr="00B71A7B" w:rsidRDefault="00E26E12" w:rsidP="00E26E12">
      <w:pPr>
        <w:pStyle w:val="PL"/>
        <w:ind w:left="568"/>
      </w:pPr>
      <w:r w:rsidRPr="00B71A7B">
        <w:tab/>
      </w:r>
      <w:r w:rsidRPr="00B71A7B">
        <w:tab/>
      </w:r>
      <w:r w:rsidRPr="00B71A7B">
        <w:tab/>
        <w:t>&lt;</w:t>
      </w:r>
      <w:r w:rsidRPr="00B71A7B">
        <w:rPr>
          <w:lang w:eastAsia="zh-CN"/>
        </w:rPr>
        <w:t>choice</w:t>
      </w:r>
      <w:r w:rsidRPr="00B71A7B">
        <w:t>&gt;</w:t>
      </w:r>
    </w:p>
    <w:p w14:paraId="07CD81D6" w14:textId="77777777" w:rsidR="00E26E12" w:rsidRPr="00B71A7B" w:rsidRDefault="00E26E12" w:rsidP="00E26E12">
      <w:pPr>
        <w:pStyle w:val="PL"/>
        <w:ind w:left="568"/>
        <w:rPr>
          <w:lang w:eastAsia="zh-CN"/>
        </w:rPr>
      </w:pPr>
      <w:r w:rsidRPr="00B71A7B">
        <w:tab/>
      </w:r>
      <w:r w:rsidRPr="00B71A7B">
        <w:tab/>
      </w:r>
      <w:r w:rsidRPr="00B71A7B">
        <w:tab/>
      </w:r>
      <w:r w:rsidRPr="00B71A7B">
        <w:tab/>
        <w:t>&lt;element name="deleteM</w:t>
      </w:r>
      <w:r w:rsidRPr="00B71A7B">
        <w:rPr>
          <w:lang w:eastAsia="zh-CN"/>
        </w:rPr>
        <w:t>O</w:t>
      </w:r>
      <w:r w:rsidRPr="00B71A7B">
        <w:t>Fault" type="string"/&gt;</w:t>
      </w:r>
    </w:p>
    <w:p w14:paraId="71FAAA4F" w14:textId="77777777" w:rsidR="00E26E12" w:rsidRPr="00B71A7B" w:rsidRDefault="00E26E12" w:rsidP="00E26E12">
      <w:pPr>
        <w:pStyle w:val="PL"/>
        <w:ind w:left="1920"/>
        <w:rPr>
          <w:lang w:eastAsia="zh-CN"/>
        </w:rPr>
      </w:pPr>
      <w:r w:rsidRPr="00B71A7B">
        <w:t>&lt;element name="invalidObjectInstanceFault" type="string"/&gt;</w:t>
      </w:r>
    </w:p>
    <w:p w14:paraId="3864820D" w14:textId="77777777" w:rsidR="00E26E12" w:rsidRPr="00B71A7B" w:rsidRDefault="00E26E12" w:rsidP="00E26E12">
      <w:pPr>
        <w:pStyle w:val="PL"/>
        <w:ind w:left="1920"/>
        <w:rPr>
          <w:lang w:eastAsia="zh-CN"/>
        </w:rPr>
      </w:pPr>
      <w:r w:rsidRPr="00B71A7B">
        <w:t>&lt;element name="deleteNotAllowedFault" type="string"/&gt;</w:t>
      </w:r>
    </w:p>
    <w:p w14:paraId="02DDEF30" w14:textId="77777777" w:rsidR="00E26E12" w:rsidRPr="00B71A7B" w:rsidRDefault="00E26E12" w:rsidP="00E26E12">
      <w:pPr>
        <w:pStyle w:val="PL"/>
        <w:ind w:left="1920"/>
      </w:pPr>
      <w:r w:rsidRPr="00B71A7B">
        <w:t>&lt;element name="resourceLimitationFault" type="string"/&gt;</w:t>
      </w:r>
    </w:p>
    <w:p w14:paraId="172DBC56" w14:textId="77777777" w:rsidR="00E26E12" w:rsidRPr="00B71A7B" w:rsidRDefault="00E26E12" w:rsidP="00E26E12">
      <w:pPr>
        <w:pStyle w:val="PL"/>
        <w:rPr>
          <w:lang w:eastAsia="zh-CN"/>
        </w:rPr>
      </w:pPr>
      <w:r w:rsidRPr="00B71A7B">
        <w:tab/>
      </w:r>
      <w:r w:rsidRPr="00B71A7B">
        <w:tab/>
      </w:r>
      <w:r w:rsidRPr="00B71A7B">
        <w:tab/>
      </w:r>
      <w:r w:rsidRPr="00B71A7B">
        <w:tab/>
      </w:r>
      <w:r w:rsidRPr="00B71A7B">
        <w:tab/>
        <w:t>&lt;element name="complexityLimitationFault" type="string"/&gt;</w:t>
      </w:r>
    </w:p>
    <w:p w14:paraId="509EF60D" w14:textId="77777777" w:rsidR="00E26E12" w:rsidRPr="00B71A7B" w:rsidRDefault="00E26E12" w:rsidP="00E26E12">
      <w:pPr>
        <w:pStyle w:val="PL"/>
        <w:ind w:left="1920"/>
      </w:pPr>
      <w:r w:rsidRPr="00B71A7B">
        <w:t>&lt;element ref="basicCMIRPData:OperationNotSupportedFault"/&gt;</w:t>
      </w:r>
    </w:p>
    <w:p w14:paraId="7D523426" w14:textId="77777777" w:rsidR="00E26E12" w:rsidRPr="00B71A7B" w:rsidRDefault="00E26E12" w:rsidP="00E26E12">
      <w:pPr>
        <w:pStyle w:val="PL"/>
        <w:ind w:left="568"/>
      </w:pPr>
      <w:r w:rsidRPr="00B71A7B">
        <w:tab/>
      </w:r>
      <w:r w:rsidRPr="00B71A7B">
        <w:tab/>
      </w:r>
      <w:r w:rsidRPr="00B71A7B">
        <w:tab/>
      </w:r>
      <w:r w:rsidRPr="00B71A7B">
        <w:tab/>
        <w:t>&lt;element ref="basicCMIRPData:InvalidParameterFault"/&gt;</w:t>
      </w:r>
    </w:p>
    <w:p w14:paraId="55A7976E" w14:textId="77777777" w:rsidR="00E26E12" w:rsidRPr="00B71A7B" w:rsidRDefault="00E26E12" w:rsidP="00E26E12">
      <w:pPr>
        <w:pStyle w:val="PL"/>
        <w:ind w:left="568"/>
      </w:pPr>
      <w:r w:rsidRPr="00B71A7B">
        <w:tab/>
      </w:r>
      <w:r w:rsidRPr="00B71A7B">
        <w:tab/>
      </w:r>
      <w:r w:rsidRPr="00B71A7B">
        <w:tab/>
        <w:t>&lt;/</w:t>
      </w:r>
      <w:r w:rsidRPr="00B71A7B">
        <w:rPr>
          <w:lang w:eastAsia="zh-CN"/>
        </w:rPr>
        <w:t>choice</w:t>
      </w:r>
      <w:r w:rsidRPr="00B71A7B">
        <w:t>&gt;</w:t>
      </w:r>
    </w:p>
    <w:p w14:paraId="19693A18" w14:textId="77777777" w:rsidR="00E26E12" w:rsidRPr="00B71A7B" w:rsidRDefault="00E26E12" w:rsidP="00E26E12">
      <w:pPr>
        <w:pStyle w:val="PL"/>
        <w:ind w:left="568"/>
      </w:pPr>
      <w:r w:rsidRPr="00B71A7B">
        <w:tab/>
      </w:r>
      <w:r w:rsidRPr="00B71A7B">
        <w:tab/>
        <w:t>&lt;/complexType&gt;</w:t>
      </w:r>
    </w:p>
    <w:p w14:paraId="74E66A1B" w14:textId="77777777" w:rsidR="00E26E12" w:rsidRPr="00B71A7B" w:rsidRDefault="00E26E12" w:rsidP="00E26E12">
      <w:pPr>
        <w:pStyle w:val="PL"/>
        <w:ind w:left="568"/>
        <w:rPr>
          <w:lang w:eastAsia="zh-CN"/>
        </w:rPr>
      </w:pPr>
      <w:r w:rsidRPr="00B71A7B">
        <w:tab/>
        <w:t>&lt;/element&gt;</w:t>
      </w:r>
    </w:p>
    <w:p w14:paraId="46818146" w14:textId="77777777" w:rsidR="00E26E12" w:rsidRPr="00B71A7B" w:rsidRDefault="00E26E12" w:rsidP="00E26E12">
      <w:pPr>
        <w:pStyle w:val="PL"/>
        <w:ind w:left="568"/>
        <w:rPr>
          <w:lang w:eastAsia="zh-CN"/>
        </w:rPr>
      </w:pPr>
    </w:p>
    <w:p w14:paraId="714930D2" w14:textId="77777777" w:rsidR="00E26E12" w:rsidRPr="00B71A7B" w:rsidRDefault="001A21DA" w:rsidP="00E26E12">
      <w:pPr>
        <w:pStyle w:val="Heading3"/>
        <w:rPr>
          <w:rFonts w:cs="Arial"/>
          <w:lang w:eastAsia="zh-CN"/>
        </w:rPr>
      </w:pPr>
      <w:bookmarkStart w:id="54" w:name="_Toc335998832"/>
      <w:r>
        <w:rPr>
          <w:lang w:eastAsia="zh-CN"/>
        </w:rPr>
        <w:t>B.2</w:t>
      </w:r>
      <w:r w:rsidR="00E26E12" w:rsidRPr="00B71A7B">
        <w:rPr>
          <w:lang w:eastAsia="zh-CN"/>
        </w:rPr>
        <w:t>.3.5</w:t>
      </w:r>
      <w:r w:rsidR="00E26E12" w:rsidRPr="00B71A7B">
        <w:rPr>
          <w:lang w:eastAsia="zh-CN"/>
        </w:rPr>
        <w:tab/>
      </w:r>
      <w:r w:rsidR="00E26E12" w:rsidRPr="00B71A7B">
        <w:t xml:space="preserve">Operation </w:t>
      </w:r>
      <w:r w:rsidR="00E26E12" w:rsidRPr="00B71A7B">
        <w:rPr>
          <w:rFonts w:ascii="Courier New" w:hAnsi="Courier New"/>
        </w:rPr>
        <w:t>setM</w:t>
      </w:r>
      <w:r w:rsidR="00E26E12" w:rsidRPr="00B71A7B">
        <w:rPr>
          <w:rFonts w:ascii="Courier New" w:hAnsi="Courier New"/>
          <w:lang w:eastAsia="zh-CN"/>
        </w:rPr>
        <w:t>O</w:t>
      </w:r>
      <w:r w:rsidR="00E26E12" w:rsidRPr="00B71A7B">
        <w:rPr>
          <w:rFonts w:ascii="Courier New" w:hAnsi="Courier New"/>
        </w:rPr>
        <w:t>Attributes</w:t>
      </w:r>
      <w:bookmarkEnd w:id="54"/>
    </w:p>
    <w:p w14:paraId="1FE2D2B1" w14:textId="77777777" w:rsidR="00E26E12" w:rsidRPr="00B71A7B" w:rsidRDefault="001A21DA" w:rsidP="00E26E12">
      <w:pPr>
        <w:pStyle w:val="Heading4"/>
        <w:rPr>
          <w:lang w:eastAsia="zh-CN"/>
        </w:rPr>
      </w:pPr>
      <w:bookmarkStart w:id="55" w:name="_Toc335998833"/>
      <w:r>
        <w:rPr>
          <w:lang w:eastAsia="zh-CN"/>
        </w:rPr>
        <w:t>B.2</w:t>
      </w:r>
      <w:r w:rsidR="00E26E12" w:rsidRPr="00B71A7B">
        <w:rPr>
          <w:lang w:eastAsia="zh-CN"/>
        </w:rPr>
        <w:t>.3.5.1</w:t>
      </w:r>
      <w:r w:rsidR="00E26E12" w:rsidRPr="00B71A7B">
        <w:rPr>
          <w:lang w:eastAsia="zh-CN"/>
        </w:rPr>
        <w:tab/>
      </w:r>
      <w:r w:rsidR="00E26E12" w:rsidRPr="00B71A7B">
        <w:t>Input parameters</w:t>
      </w:r>
      <w:bookmarkEnd w:id="55"/>
    </w:p>
    <w:p w14:paraId="5BB98114" w14:textId="77777777" w:rsidR="00E26E12" w:rsidRPr="00B71A7B" w:rsidRDefault="00E26E12" w:rsidP="00E26E12">
      <w:pPr>
        <w:pStyle w:val="TH"/>
      </w:pPr>
      <w:r w:rsidRPr="00B71A7B">
        <w:t>Mapping from IS setM</w:t>
      </w:r>
      <w:r w:rsidRPr="00B71A7B">
        <w:rPr>
          <w:lang w:eastAsia="zh-CN"/>
        </w:rPr>
        <w:t>O</w:t>
      </w:r>
      <w:r w:rsidRPr="00B71A7B">
        <w:t>Attributes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5079"/>
        <w:gridCol w:w="787"/>
      </w:tblGrid>
      <w:tr w:rsidR="00E26E12" w:rsidRPr="00B71A7B" w14:paraId="3C928BC0" w14:textId="77777777" w:rsidTr="00E26E12">
        <w:trPr>
          <w:jc w:val="center"/>
        </w:trPr>
        <w:tc>
          <w:tcPr>
            <w:tcW w:w="0" w:type="auto"/>
            <w:shd w:val="pct15" w:color="auto" w:fill="FFFFFF"/>
          </w:tcPr>
          <w:p w14:paraId="7699BF9E" w14:textId="77777777" w:rsidR="00E26E12" w:rsidRPr="00B71A7B" w:rsidRDefault="00E26E12" w:rsidP="00E26E12">
            <w:pPr>
              <w:pStyle w:val="TAH"/>
            </w:pPr>
            <w:r w:rsidRPr="00B71A7B">
              <w:t>IS Operation parameter</w:t>
            </w:r>
          </w:p>
        </w:tc>
        <w:tc>
          <w:tcPr>
            <w:tcW w:w="0" w:type="auto"/>
            <w:shd w:val="pct15" w:color="auto" w:fill="FFFFFF"/>
          </w:tcPr>
          <w:p w14:paraId="03590B0F" w14:textId="77777777" w:rsidR="00E26E12" w:rsidRPr="00B71A7B" w:rsidRDefault="00E26E12" w:rsidP="00E26E12">
            <w:pPr>
              <w:pStyle w:val="TAH"/>
            </w:pPr>
            <w:r w:rsidRPr="00B71A7B">
              <w:t>SS Method parameter</w:t>
            </w:r>
          </w:p>
        </w:tc>
        <w:tc>
          <w:tcPr>
            <w:tcW w:w="0" w:type="auto"/>
            <w:shd w:val="pct15" w:color="auto" w:fill="FFFFFF"/>
          </w:tcPr>
          <w:p w14:paraId="0A09FF44" w14:textId="77777777" w:rsidR="00E26E12" w:rsidRPr="00B71A7B" w:rsidRDefault="00E26E12" w:rsidP="00E26E12">
            <w:pPr>
              <w:pStyle w:val="TAH"/>
            </w:pPr>
            <w:r w:rsidRPr="00B71A7B">
              <w:t>Qualifier</w:t>
            </w:r>
          </w:p>
        </w:tc>
      </w:tr>
      <w:tr w:rsidR="00E26E12" w:rsidRPr="00B71A7B" w14:paraId="6168AA7D" w14:textId="77777777" w:rsidTr="00E26E12">
        <w:trPr>
          <w:jc w:val="center"/>
        </w:trPr>
        <w:tc>
          <w:tcPr>
            <w:tcW w:w="0" w:type="auto"/>
          </w:tcPr>
          <w:p w14:paraId="5D08197E" w14:textId="77777777" w:rsidR="00E26E12" w:rsidRPr="00B71A7B" w:rsidRDefault="00E26E12" w:rsidP="00E26E12">
            <w:pPr>
              <w:pStyle w:val="TAL"/>
              <w:rPr>
                <w:lang w:eastAsia="zh-CN"/>
              </w:rPr>
            </w:pPr>
            <w:r w:rsidRPr="00B71A7B">
              <w:t>baseObjectInstance</w:t>
            </w:r>
            <w:r w:rsidRPr="00B71A7B">
              <w:rPr>
                <w:lang w:eastAsia="zh-CN"/>
              </w:rPr>
              <w:t>,</w:t>
            </w:r>
          </w:p>
          <w:p w14:paraId="1AC6E153" w14:textId="77777777" w:rsidR="00E26E12" w:rsidRPr="00B71A7B" w:rsidRDefault="00E26E12" w:rsidP="00E26E12">
            <w:pPr>
              <w:pStyle w:val="TAL"/>
              <w:rPr>
                <w:lang w:eastAsia="zh-CN"/>
              </w:rPr>
            </w:pPr>
            <w:r w:rsidRPr="00B71A7B">
              <w:t>scope</w:t>
            </w:r>
            <w:r w:rsidRPr="00B71A7B">
              <w:rPr>
                <w:lang w:eastAsia="zh-CN"/>
              </w:rPr>
              <w:t>,</w:t>
            </w:r>
          </w:p>
          <w:p w14:paraId="5ABEEBDE" w14:textId="77777777" w:rsidR="00E26E12" w:rsidRPr="00B71A7B" w:rsidRDefault="00E26E12" w:rsidP="00E26E12">
            <w:pPr>
              <w:pStyle w:val="TAL"/>
              <w:rPr>
                <w:lang w:eastAsia="zh-CN"/>
              </w:rPr>
            </w:pPr>
            <w:r w:rsidRPr="00B71A7B">
              <w:t>filter</w:t>
            </w:r>
            <w:r w:rsidRPr="00B71A7B">
              <w:rPr>
                <w:lang w:eastAsia="zh-CN"/>
              </w:rPr>
              <w:t>,</w:t>
            </w:r>
          </w:p>
          <w:p w14:paraId="696B7EC2" w14:textId="77777777" w:rsidR="00E26E12" w:rsidRPr="00B71A7B" w:rsidRDefault="00E26E12" w:rsidP="00E26E12">
            <w:pPr>
              <w:pStyle w:val="TAL"/>
              <w:rPr>
                <w:lang w:eastAsia="zh-CN"/>
              </w:rPr>
            </w:pPr>
            <w:r w:rsidRPr="00B71A7B">
              <w:t>modificationList</w:t>
            </w:r>
          </w:p>
        </w:tc>
        <w:tc>
          <w:tcPr>
            <w:tcW w:w="0" w:type="auto"/>
          </w:tcPr>
          <w:p w14:paraId="5BEAD3E2" w14:textId="77777777" w:rsidR="00E26E12" w:rsidRPr="00B71A7B" w:rsidRDefault="00E26E12" w:rsidP="00E26E12">
            <w:pPr>
              <w:pStyle w:val="TAL"/>
              <w:rPr>
                <w:lang w:eastAsia="zh-CN"/>
              </w:rPr>
            </w:pPr>
            <w:r w:rsidRPr="00B71A7B">
              <w:rPr>
                <w:rFonts w:cs="Arial"/>
                <w:lang w:eastAsia="zh-CN"/>
              </w:rPr>
              <w:t>stringqueryXpathExp</w:t>
            </w:r>
          </w:p>
        </w:tc>
        <w:tc>
          <w:tcPr>
            <w:tcW w:w="0" w:type="auto"/>
          </w:tcPr>
          <w:p w14:paraId="5ACF6529" w14:textId="77777777" w:rsidR="00E26E12" w:rsidRPr="00B71A7B" w:rsidRDefault="00E26E12" w:rsidP="00E26E12">
            <w:pPr>
              <w:pStyle w:val="TAC"/>
              <w:rPr>
                <w:snapToGrid w:val="0"/>
              </w:rPr>
            </w:pPr>
            <w:r w:rsidRPr="00B71A7B">
              <w:t>M</w:t>
            </w:r>
          </w:p>
        </w:tc>
      </w:tr>
      <w:tr w:rsidR="00E26E12" w:rsidRPr="00B71A7B" w14:paraId="6B05875A" w14:textId="77777777" w:rsidTr="00E26E12">
        <w:trPr>
          <w:jc w:val="center"/>
        </w:trPr>
        <w:tc>
          <w:tcPr>
            <w:tcW w:w="0" w:type="auto"/>
          </w:tcPr>
          <w:p w14:paraId="07615A06" w14:textId="77777777" w:rsidR="00E26E12" w:rsidRPr="00B71A7B" w:rsidRDefault="00E26E12" w:rsidP="00E26E12">
            <w:pPr>
              <w:pStyle w:val="TAL"/>
            </w:pPr>
            <w:r w:rsidRPr="00B71A7B">
              <w:t>modificationList</w:t>
            </w:r>
          </w:p>
        </w:tc>
        <w:tc>
          <w:tcPr>
            <w:tcW w:w="0" w:type="auto"/>
          </w:tcPr>
          <w:p w14:paraId="3CC75F23" w14:textId="77777777" w:rsidR="00E26E12" w:rsidRPr="00B71A7B" w:rsidRDefault="00E26E12" w:rsidP="00E26E12">
            <w:pPr>
              <w:pStyle w:val="TAL"/>
              <w:rPr>
                <w:lang w:eastAsia="zh-CN"/>
              </w:rPr>
            </w:pPr>
            <w:r w:rsidRPr="00B71A7B">
              <w:rPr>
                <w:rFonts w:cs="Arial"/>
                <w:lang w:eastAsia="zh-CN"/>
              </w:rPr>
              <w:t>basicCMIRPData:</w:t>
            </w:r>
            <w:r w:rsidRPr="00B71A7B">
              <w:t>AttributeModificationSet</w:t>
            </w:r>
            <w:r w:rsidRPr="00B71A7B">
              <w:rPr>
                <w:lang w:eastAsia="zh-CN"/>
              </w:rPr>
              <w:t xml:space="preserve">Type </w:t>
            </w:r>
            <w:r w:rsidRPr="00B71A7B">
              <w:t>modificationList</w:t>
            </w:r>
          </w:p>
        </w:tc>
        <w:tc>
          <w:tcPr>
            <w:tcW w:w="0" w:type="auto"/>
          </w:tcPr>
          <w:p w14:paraId="47999C14" w14:textId="77777777" w:rsidR="00E26E12" w:rsidRPr="00B71A7B" w:rsidRDefault="00E26E12" w:rsidP="00E26E12">
            <w:pPr>
              <w:pStyle w:val="TAC"/>
              <w:rPr>
                <w:snapToGrid w:val="0"/>
                <w:lang w:eastAsia="zh-CN"/>
              </w:rPr>
            </w:pPr>
            <w:r w:rsidRPr="00B71A7B">
              <w:rPr>
                <w:snapToGrid w:val="0"/>
                <w:lang w:eastAsia="zh-CN"/>
              </w:rPr>
              <w:t>M</w:t>
            </w:r>
          </w:p>
        </w:tc>
      </w:tr>
    </w:tbl>
    <w:p w14:paraId="4E266A9A" w14:textId="77777777" w:rsidR="00E26E12" w:rsidRPr="00B71A7B" w:rsidRDefault="00E26E12" w:rsidP="00E26E12">
      <w:pPr>
        <w:rPr>
          <w:lang w:eastAsia="zh-CN"/>
        </w:rPr>
      </w:pPr>
    </w:p>
    <w:p w14:paraId="32D466CB" w14:textId="77777777" w:rsidR="00E26E12" w:rsidRPr="00B71A7B" w:rsidRDefault="00E26E12" w:rsidP="00E26E12">
      <w:pPr>
        <w:spacing w:after="0"/>
      </w:pPr>
      <w:r w:rsidRPr="00B71A7B">
        <w:t>Here is the XML schema fragment of the setM</w:t>
      </w:r>
      <w:r w:rsidRPr="00B71A7B">
        <w:rPr>
          <w:lang w:eastAsia="zh-CN"/>
        </w:rPr>
        <w:t>O</w:t>
      </w:r>
      <w:r w:rsidRPr="00B71A7B">
        <w:t>Attributes request:</w:t>
      </w:r>
    </w:p>
    <w:p w14:paraId="19785337" w14:textId="77777777" w:rsidR="00E26E12" w:rsidRPr="00B71A7B" w:rsidRDefault="00E26E12" w:rsidP="00E26E12">
      <w:pPr>
        <w:spacing w:after="0"/>
        <w:rPr>
          <w:lang w:eastAsia="zh-CN"/>
        </w:rPr>
      </w:pPr>
    </w:p>
    <w:p w14:paraId="381D13D0" w14:textId="77777777" w:rsidR="00E26E12" w:rsidRPr="00C679DE" w:rsidRDefault="00E26E12" w:rsidP="00E26E12">
      <w:pPr>
        <w:pStyle w:val="PL"/>
        <w:ind w:left="568"/>
      </w:pPr>
      <w:r w:rsidRPr="00C679DE">
        <w:t>&lt;!-- setM</w:t>
      </w:r>
      <w:r w:rsidRPr="00C679DE">
        <w:rPr>
          <w:lang w:eastAsia="zh-CN"/>
        </w:rPr>
        <w:t>O</w:t>
      </w:r>
      <w:r w:rsidRPr="00C679DE">
        <w:t>Attributes Request --&gt;</w:t>
      </w:r>
    </w:p>
    <w:p w14:paraId="4E8DDA32" w14:textId="77777777" w:rsidR="00E26E12" w:rsidRPr="00C679DE" w:rsidRDefault="00E26E12" w:rsidP="00E26E12">
      <w:pPr>
        <w:pStyle w:val="PL"/>
        <w:ind w:left="568"/>
      </w:pPr>
      <w:r w:rsidRPr="00C679DE">
        <w:tab/>
        <w:t>&lt;element name="setM</w:t>
      </w:r>
      <w:r w:rsidRPr="00C679DE">
        <w:rPr>
          <w:lang w:eastAsia="zh-CN"/>
        </w:rPr>
        <w:t>O</w:t>
      </w:r>
      <w:r w:rsidRPr="00C679DE">
        <w:t>Attributes"&gt;</w:t>
      </w:r>
    </w:p>
    <w:p w14:paraId="32F87C84" w14:textId="77777777" w:rsidR="00E26E12" w:rsidRPr="00C679DE" w:rsidRDefault="00E26E12" w:rsidP="00E26E12">
      <w:pPr>
        <w:pStyle w:val="PL"/>
        <w:ind w:left="568"/>
      </w:pPr>
      <w:r w:rsidRPr="00C679DE">
        <w:tab/>
      </w:r>
      <w:r w:rsidRPr="00C679DE">
        <w:tab/>
        <w:t>&lt;complexType&gt;</w:t>
      </w:r>
    </w:p>
    <w:p w14:paraId="01CDB151" w14:textId="77777777" w:rsidR="00E26E12" w:rsidRPr="00C679DE" w:rsidRDefault="00E26E12" w:rsidP="00E26E12">
      <w:pPr>
        <w:pStyle w:val="PL"/>
        <w:ind w:left="568"/>
      </w:pPr>
      <w:r w:rsidRPr="00C679DE">
        <w:tab/>
      </w:r>
      <w:r w:rsidRPr="00C679DE">
        <w:tab/>
      </w:r>
      <w:r w:rsidRPr="00C679DE">
        <w:tab/>
        <w:t>&lt;sequence&gt;</w:t>
      </w:r>
    </w:p>
    <w:p w14:paraId="4B183057" w14:textId="77777777" w:rsidR="00E26E12" w:rsidRPr="00B71A7B" w:rsidRDefault="00E26E12" w:rsidP="00E26E12">
      <w:pPr>
        <w:pStyle w:val="PL"/>
        <w:ind w:left="568"/>
        <w:rPr>
          <w:lang w:eastAsia="zh-CN"/>
        </w:rPr>
      </w:pPr>
      <w:r w:rsidRPr="00C679DE">
        <w:tab/>
      </w:r>
      <w:r w:rsidRPr="00C679DE">
        <w:tab/>
      </w:r>
      <w:r w:rsidRPr="00C679DE">
        <w:tab/>
      </w:r>
      <w:r w:rsidRPr="00C679DE">
        <w:tab/>
      </w:r>
      <w:r w:rsidRPr="00B71A7B">
        <w:rPr>
          <w:highlight w:val="white"/>
        </w:rPr>
        <w:t>&lt;element name="queryXpathExp" type="string"/&gt;</w:t>
      </w:r>
    </w:p>
    <w:p w14:paraId="7A03511F" w14:textId="77777777" w:rsidR="00E26E12" w:rsidRPr="00B71A7B" w:rsidRDefault="00E26E12" w:rsidP="00E26E12">
      <w:pPr>
        <w:pStyle w:val="PL"/>
        <w:ind w:left="1920"/>
        <w:rPr>
          <w:lang w:eastAsia="zh-CN"/>
        </w:rPr>
      </w:pPr>
      <w:r w:rsidRPr="00B71A7B">
        <w:t>&lt;element name="modificationList" type="basicCMIRPData:</w:t>
      </w:r>
      <w:r w:rsidRPr="00B71A7B">
        <w:rPr>
          <w:lang w:eastAsia="zh-CN"/>
        </w:rPr>
        <w:t>AttributeModificationSetType</w:t>
      </w:r>
      <w:r w:rsidRPr="00B71A7B">
        <w:t>"/&gt;</w:t>
      </w:r>
    </w:p>
    <w:p w14:paraId="6C4C0918" w14:textId="77777777" w:rsidR="00E26E12" w:rsidRPr="00B71A7B" w:rsidRDefault="00E26E12" w:rsidP="00E26E12">
      <w:pPr>
        <w:pStyle w:val="PL"/>
        <w:ind w:left="568"/>
      </w:pPr>
      <w:r w:rsidRPr="00B71A7B">
        <w:tab/>
      </w:r>
      <w:r w:rsidRPr="00B71A7B">
        <w:tab/>
      </w:r>
      <w:r w:rsidRPr="00B71A7B">
        <w:tab/>
        <w:t>&lt;/sequence&gt;</w:t>
      </w:r>
    </w:p>
    <w:p w14:paraId="3C05E138" w14:textId="77777777" w:rsidR="00E26E12" w:rsidRPr="00B71A7B" w:rsidRDefault="00E26E12" w:rsidP="00E26E12">
      <w:pPr>
        <w:pStyle w:val="PL"/>
        <w:ind w:left="568"/>
      </w:pPr>
      <w:r w:rsidRPr="00B71A7B">
        <w:tab/>
      </w:r>
      <w:r w:rsidRPr="00B71A7B">
        <w:tab/>
        <w:t>&lt;/complexType&gt;</w:t>
      </w:r>
    </w:p>
    <w:p w14:paraId="489DF2CA" w14:textId="77777777" w:rsidR="00E26E12" w:rsidRPr="00B71A7B" w:rsidRDefault="00E26E12" w:rsidP="00E26E12">
      <w:pPr>
        <w:pStyle w:val="PL"/>
        <w:ind w:left="568"/>
        <w:rPr>
          <w:lang w:eastAsia="zh-CN"/>
        </w:rPr>
      </w:pPr>
      <w:r w:rsidRPr="00B71A7B">
        <w:tab/>
        <w:t>&lt;/element&gt;</w:t>
      </w:r>
    </w:p>
    <w:p w14:paraId="6E781A3A" w14:textId="77777777" w:rsidR="00E26E12" w:rsidRPr="00B71A7B" w:rsidRDefault="00E26E12" w:rsidP="00E26E12">
      <w:pPr>
        <w:pStyle w:val="PL"/>
        <w:ind w:left="568"/>
        <w:rPr>
          <w:lang w:eastAsia="zh-CN"/>
        </w:rPr>
      </w:pPr>
    </w:p>
    <w:p w14:paraId="10932406" w14:textId="77777777" w:rsidR="00E26E12" w:rsidRPr="00B71A7B" w:rsidRDefault="00E26E12" w:rsidP="00E26E12">
      <w:pPr>
        <w:pStyle w:val="PL"/>
        <w:ind w:left="568"/>
      </w:pPr>
      <w:r w:rsidRPr="00B71A7B">
        <w:t>&lt;complexType</w:t>
      </w:r>
      <w:r w:rsidRPr="00B71A7B">
        <w:rPr>
          <w:lang w:eastAsia="zh-CN"/>
        </w:rPr>
        <w:t xml:space="preserve"> name=”AttributeModificationSetType”</w:t>
      </w:r>
      <w:r w:rsidRPr="00B71A7B">
        <w:t>&gt;</w:t>
      </w:r>
    </w:p>
    <w:p w14:paraId="77D9C4E1" w14:textId="77777777" w:rsidR="00E26E12" w:rsidRPr="00B71A7B" w:rsidRDefault="00E26E12" w:rsidP="00E26E12">
      <w:pPr>
        <w:pStyle w:val="PL"/>
        <w:ind w:left="568"/>
        <w:rPr>
          <w:lang w:eastAsia="zh-CN"/>
        </w:rPr>
      </w:pPr>
      <w:r w:rsidRPr="00B71A7B">
        <w:tab/>
      </w:r>
      <w:r w:rsidRPr="00B71A7B">
        <w:tab/>
      </w:r>
      <w:r w:rsidRPr="00B71A7B">
        <w:tab/>
        <w:t>&lt;sequence&gt;</w:t>
      </w:r>
    </w:p>
    <w:p w14:paraId="7862EF9C" w14:textId="77777777" w:rsidR="00E26E12" w:rsidRPr="00B71A7B" w:rsidRDefault="00E26E12" w:rsidP="00E26E12">
      <w:pPr>
        <w:pStyle w:val="PL"/>
        <w:ind w:left="1704"/>
      </w:pPr>
      <w:r w:rsidRPr="00B71A7B">
        <w:t>&lt;element name="</w:t>
      </w:r>
      <w:r w:rsidRPr="00B71A7B">
        <w:rPr>
          <w:lang w:eastAsia="zh-CN"/>
        </w:rPr>
        <w:t>AttributeModification</w:t>
      </w:r>
      <w:r w:rsidRPr="00B71A7B">
        <w:t>" maxOccurs="unbounded"&gt;</w:t>
      </w:r>
    </w:p>
    <w:p w14:paraId="068F27E4" w14:textId="77777777" w:rsidR="00E26E12" w:rsidRPr="00B71A7B" w:rsidRDefault="00E26E12" w:rsidP="00E26E12">
      <w:pPr>
        <w:pStyle w:val="PL"/>
        <w:ind w:left="568"/>
      </w:pPr>
      <w:r w:rsidRPr="00B71A7B">
        <w:tab/>
      </w:r>
      <w:r w:rsidRPr="00B71A7B">
        <w:tab/>
      </w:r>
      <w:r w:rsidRPr="00B71A7B">
        <w:tab/>
      </w:r>
      <w:r w:rsidRPr="00B71A7B">
        <w:tab/>
        <w:t>&lt;complexType&gt;</w:t>
      </w:r>
    </w:p>
    <w:p w14:paraId="3CF9FED0" w14:textId="77777777" w:rsidR="00E26E12" w:rsidRPr="00B71A7B" w:rsidRDefault="00E26E12" w:rsidP="00E26E12">
      <w:pPr>
        <w:pStyle w:val="PL"/>
        <w:ind w:left="568"/>
      </w:pPr>
      <w:r w:rsidRPr="00B71A7B">
        <w:tab/>
      </w:r>
      <w:r w:rsidRPr="00B71A7B">
        <w:tab/>
      </w:r>
      <w:r w:rsidRPr="00B71A7B">
        <w:tab/>
      </w:r>
      <w:r w:rsidRPr="00B71A7B">
        <w:tab/>
      </w:r>
      <w:r w:rsidRPr="00B71A7B">
        <w:tab/>
        <w:t>&lt;sequence&gt;</w:t>
      </w:r>
    </w:p>
    <w:p w14:paraId="5DB1591D" w14:textId="77777777" w:rsidR="00E26E12" w:rsidRPr="00B71A7B" w:rsidRDefault="00E26E12" w:rsidP="00E26E12">
      <w:pPr>
        <w:pStyle w:val="PL"/>
        <w:ind w:left="568"/>
      </w:pPr>
      <w:r w:rsidRPr="00B71A7B">
        <w:tab/>
      </w:r>
      <w:r w:rsidRPr="00B71A7B">
        <w:tab/>
      </w:r>
      <w:r w:rsidRPr="00B71A7B">
        <w:tab/>
      </w:r>
      <w:r w:rsidRPr="00B71A7B">
        <w:tab/>
      </w:r>
      <w:r w:rsidRPr="00B71A7B">
        <w:tab/>
      </w:r>
      <w:r w:rsidRPr="00B71A7B">
        <w:tab/>
        <w:t>&lt;any/&gt;</w:t>
      </w:r>
    </w:p>
    <w:p w14:paraId="77B4886C" w14:textId="77777777" w:rsidR="00E26E12" w:rsidRPr="00B71A7B" w:rsidRDefault="00E26E12" w:rsidP="00E26E12">
      <w:pPr>
        <w:pStyle w:val="PL"/>
        <w:ind w:left="2688"/>
        <w:rPr>
          <w:lang w:eastAsia="zh-CN"/>
        </w:rPr>
      </w:pPr>
      <w:r w:rsidRPr="00B71A7B">
        <w:t>&lt;element name="</w:t>
      </w:r>
      <w:r w:rsidRPr="00B71A7B">
        <w:rPr>
          <w:lang w:eastAsia="zh-CN"/>
        </w:rPr>
        <w:t>operator</w:t>
      </w:r>
      <w:r w:rsidRPr="00B71A7B">
        <w:t>"</w:t>
      </w:r>
      <w:r w:rsidRPr="00B71A7B">
        <w:rPr>
          <w:lang w:eastAsia="zh-CN"/>
        </w:rPr>
        <w:t xml:space="preserve"> type=”basicCMIRPData:</w:t>
      </w:r>
      <w:r w:rsidRPr="00B71A7B">
        <w:t>ModifyOperatorType</w:t>
      </w:r>
      <w:r w:rsidRPr="00B71A7B">
        <w:rPr>
          <w:lang w:eastAsia="zh-CN"/>
        </w:rPr>
        <w:t>”</w:t>
      </w:r>
      <w:r w:rsidRPr="00B71A7B">
        <w:t>/&gt;</w:t>
      </w:r>
    </w:p>
    <w:p w14:paraId="63E27DBC" w14:textId="77777777" w:rsidR="00E26E12" w:rsidRPr="00C679DE" w:rsidRDefault="00E26E12" w:rsidP="00E26E12">
      <w:pPr>
        <w:pStyle w:val="PL"/>
        <w:ind w:left="568"/>
        <w:rPr>
          <w:lang w:val="en-US"/>
        </w:rPr>
      </w:pPr>
      <w:r w:rsidRPr="00B71A7B">
        <w:tab/>
      </w:r>
      <w:r w:rsidRPr="00B71A7B">
        <w:tab/>
      </w:r>
      <w:r w:rsidRPr="00B71A7B">
        <w:tab/>
      </w:r>
      <w:r w:rsidRPr="00B71A7B">
        <w:tab/>
      </w:r>
      <w:r w:rsidRPr="00B71A7B">
        <w:tab/>
      </w:r>
      <w:r w:rsidRPr="00C679DE">
        <w:rPr>
          <w:lang w:val="en-US"/>
        </w:rPr>
        <w:t>&lt;/sequence&gt;</w:t>
      </w:r>
    </w:p>
    <w:p w14:paraId="02FE81B9" w14:textId="77777777" w:rsidR="00E26E12" w:rsidRPr="00C679DE" w:rsidRDefault="00E26E12" w:rsidP="00E26E12">
      <w:pPr>
        <w:pStyle w:val="PL"/>
        <w:ind w:left="568"/>
        <w:rPr>
          <w:lang w:val="en-US"/>
        </w:rPr>
      </w:pPr>
      <w:r w:rsidRPr="00C679DE">
        <w:rPr>
          <w:lang w:val="en-US"/>
        </w:rPr>
        <w:tab/>
      </w:r>
      <w:r w:rsidRPr="00C679DE">
        <w:rPr>
          <w:lang w:val="en-US"/>
        </w:rPr>
        <w:tab/>
      </w:r>
      <w:r w:rsidRPr="00C679DE">
        <w:rPr>
          <w:lang w:val="en-US"/>
        </w:rPr>
        <w:tab/>
      </w:r>
      <w:r w:rsidRPr="00C679DE">
        <w:rPr>
          <w:lang w:val="en-US"/>
        </w:rPr>
        <w:tab/>
        <w:t>&lt;/complexType&gt;</w:t>
      </w:r>
    </w:p>
    <w:p w14:paraId="78C34350" w14:textId="77777777" w:rsidR="00E26E12" w:rsidRPr="00C679DE" w:rsidRDefault="00E26E12" w:rsidP="00E26E12">
      <w:pPr>
        <w:pStyle w:val="PL"/>
        <w:ind w:left="568"/>
        <w:rPr>
          <w:lang w:val="en-US"/>
        </w:rPr>
      </w:pPr>
      <w:r w:rsidRPr="00C679DE">
        <w:rPr>
          <w:lang w:val="en-US"/>
        </w:rPr>
        <w:tab/>
      </w:r>
      <w:r w:rsidRPr="00C679DE">
        <w:rPr>
          <w:lang w:val="en-US"/>
        </w:rPr>
        <w:tab/>
      </w:r>
      <w:r w:rsidRPr="00C679DE">
        <w:rPr>
          <w:lang w:val="en-US"/>
        </w:rPr>
        <w:tab/>
        <w:t>&lt;/element&gt;</w:t>
      </w:r>
    </w:p>
    <w:p w14:paraId="75FA3B3D" w14:textId="77777777" w:rsidR="00E26E12" w:rsidRPr="00C679DE" w:rsidRDefault="00E26E12" w:rsidP="00E26E12">
      <w:pPr>
        <w:pStyle w:val="PL"/>
        <w:ind w:left="568"/>
        <w:rPr>
          <w:lang w:val="en-US"/>
        </w:rPr>
      </w:pPr>
      <w:r w:rsidRPr="00C679DE">
        <w:rPr>
          <w:lang w:val="en-US"/>
        </w:rPr>
        <w:tab/>
      </w:r>
      <w:r w:rsidRPr="00C679DE">
        <w:rPr>
          <w:lang w:val="en-US"/>
        </w:rPr>
        <w:tab/>
      </w:r>
      <w:r w:rsidRPr="00C679DE">
        <w:rPr>
          <w:lang w:val="en-US"/>
        </w:rPr>
        <w:tab/>
        <w:t>&lt;/sequence&gt;</w:t>
      </w:r>
    </w:p>
    <w:p w14:paraId="1BBF8893" w14:textId="77777777" w:rsidR="00E26E12" w:rsidRPr="00C679DE" w:rsidRDefault="00E26E12" w:rsidP="00E26E12">
      <w:pPr>
        <w:pStyle w:val="PL"/>
        <w:ind w:left="568"/>
        <w:rPr>
          <w:lang w:val="en-US" w:eastAsia="zh-CN"/>
        </w:rPr>
      </w:pPr>
      <w:r w:rsidRPr="00C679DE">
        <w:rPr>
          <w:lang w:val="en-US"/>
        </w:rPr>
        <w:tab/>
      </w:r>
      <w:r w:rsidRPr="00C679DE">
        <w:rPr>
          <w:lang w:val="en-US"/>
        </w:rPr>
        <w:tab/>
        <w:t>&lt;/complexType&gt;</w:t>
      </w:r>
    </w:p>
    <w:p w14:paraId="1DE73B28" w14:textId="77777777" w:rsidR="00E26E12" w:rsidRPr="00C679DE" w:rsidRDefault="00E26E12" w:rsidP="00E26E12">
      <w:pPr>
        <w:pStyle w:val="PL"/>
        <w:ind w:left="568"/>
        <w:rPr>
          <w:lang w:val="en-US" w:eastAsia="zh-CN"/>
        </w:rPr>
      </w:pPr>
    </w:p>
    <w:p w14:paraId="4AD53982" w14:textId="77777777" w:rsidR="00E26E12" w:rsidRPr="00B71A7B" w:rsidRDefault="00E26E12" w:rsidP="00E26E12">
      <w:pPr>
        <w:pStyle w:val="PL"/>
        <w:ind w:left="568"/>
      </w:pPr>
      <w:r w:rsidRPr="00B71A7B">
        <w:t>&lt;simpleType name="ModifyOperatorType"&gt;</w:t>
      </w:r>
    </w:p>
    <w:p w14:paraId="710C111B" w14:textId="77777777" w:rsidR="00E26E12" w:rsidRPr="00B71A7B" w:rsidRDefault="00E26E12" w:rsidP="00E26E12">
      <w:pPr>
        <w:pStyle w:val="PL"/>
        <w:ind w:left="568"/>
      </w:pPr>
      <w:r w:rsidRPr="00B71A7B">
        <w:tab/>
      </w:r>
      <w:r w:rsidRPr="00B71A7B">
        <w:tab/>
        <w:t>&lt;restriction base="string"&gt;</w:t>
      </w:r>
    </w:p>
    <w:p w14:paraId="76F933B0" w14:textId="77777777" w:rsidR="00E26E12" w:rsidRPr="00B71A7B" w:rsidRDefault="00E26E12" w:rsidP="00E26E12">
      <w:pPr>
        <w:pStyle w:val="PL"/>
        <w:ind w:left="568"/>
      </w:pPr>
      <w:r w:rsidRPr="00B71A7B">
        <w:tab/>
      </w:r>
      <w:r w:rsidRPr="00B71A7B">
        <w:tab/>
      </w:r>
      <w:r w:rsidRPr="00B71A7B">
        <w:tab/>
        <w:t>&lt;enumeration value="REPLACE"/&gt;</w:t>
      </w:r>
    </w:p>
    <w:p w14:paraId="5140E2F1" w14:textId="77777777" w:rsidR="00E26E12" w:rsidRPr="00B71A7B" w:rsidRDefault="00E26E12" w:rsidP="00E26E12">
      <w:pPr>
        <w:pStyle w:val="PL"/>
        <w:ind w:left="568"/>
      </w:pPr>
      <w:r w:rsidRPr="00B71A7B">
        <w:tab/>
      </w:r>
      <w:r w:rsidRPr="00B71A7B">
        <w:tab/>
      </w:r>
      <w:r w:rsidRPr="00B71A7B">
        <w:tab/>
        <w:t>&lt;enumeration value="ADDValues"/&gt;</w:t>
      </w:r>
    </w:p>
    <w:p w14:paraId="414F2911" w14:textId="77777777" w:rsidR="00E26E12" w:rsidRPr="00B71A7B" w:rsidRDefault="00E26E12" w:rsidP="00E26E12">
      <w:pPr>
        <w:pStyle w:val="PL"/>
        <w:ind w:left="568"/>
      </w:pPr>
      <w:r w:rsidRPr="00B71A7B">
        <w:tab/>
      </w:r>
      <w:r w:rsidRPr="00B71A7B">
        <w:tab/>
      </w:r>
      <w:r w:rsidRPr="00B71A7B">
        <w:tab/>
        <w:t>&lt;enumeration value="REMOVEValues"/&gt;</w:t>
      </w:r>
    </w:p>
    <w:p w14:paraId="14E75223" w14:textId="77777777" w:rsidR="00E26E12" w:rsidRPr="00B71A7B" w:rsidRDefault="00E26E12" w:rsidP="00E26E12">
      <w:pPr>
        <w:pStyle w:val="PL"/>
        <w:ind w:left="568"/>
      </w:pPr>
      <w:r w:rsidRPr="00B71A7B">
        <w:tab/>
      </w:r>
      <w:r w:rsidRPr="00B71A7B">
        <w:tab/>
      </w:r>
      <w:r w:rsidRPr="00B71A7B">
        <w:tab/>
        <w:t>&lt;enumeration value="SETToDefault"/&gt;</w:t>
      </w:r>
    </w:p>
    <w:p w14:paraId="0946BDD8" w14:textId="77777777" w:rsidR="00E26E12" w:rsidRPr="00B71A7B" w:rsidRDefault="00E26E12" w:rsidP="00E26E12">
      <w:pPr>
        <w:pStyle w:val="PL"/>
        <w:ind w:left="568"/>
      </w:pPr>
      <w:r w:rsidRPr="00B71A7B">
        <w:tab/>
      </w:r>
      <w:r w:rsidRPr="00B71A7B">
        <w:tab/>
        <w:t>&lt;/restriction&gt;</w:t>
      </w:r>
    </w:p>
    <w:p w14:paraId="79EDB2A0" w14:textId="77777777" w:rsidR="00E26E12" w:rsidRPr="00B71A7B" w:rsidRDefault="00E26E12" w:rsidP="00E26E12">
      <w:pPr>
        <w:pStyle w:val="PL"/>
        <w:ind w:left="568"/>
      </w:pPr>
      <w:r w:rsidRPr="00B71A7B">
        <w:tab/>
        <w:t>&lt;/simpleType&gt;</w:t>
      </w:r>
    </w:p>
    <w:p w14:paraId="2EEA95F1" w14:textId="77777777" w:rsidR="00E26E12" w:rsidRPr="00B71A7B" w:rsidRDefault="00E26E12" w:rsidP="00E26E12">
      <w:pPr>
        <w:pStyle w:val="PL"/>
        <w:ind w:left="568"/>
        <w:rPr>
          <w:rFonts w:ascii="Courier" w:hAnsi="Courier"/>
          <w:sz w:val="22"/>
          <w:lang w:eastAsia="zh-CN"/>
        </w:rPr>
      </w:pPr>
    </w:p>
    <w:p w14:paraId="78871517" w14:textId="77777777" w:rsidR="00E26E12" w:rsidRPr="00B71A7B" w:rsidRDefault="001A21DA" w:rsidP="00E26E12">
      <w:pPr>
        <w:pStyle w:val="Heading4"/>
        <w:rPr>
          <w:lang w:eastAsia="zh-CN"/>
        </w:rPr>
      </w:pPr>
      <w:bookmarkStart w:id="56" w:name="_Toc335998834"/>
      <w:r>
        <w:rPr>
          <w:lang w:eastAsia="zh-CN"/>
        </w:rPr>
        <w:lastRenderedPageBreak/>
        <w:t>B.2</w:t>
      </w:r>
      <w:r w:rsidR="00E26E12" w:rsidRPr="00B71A7B">
        <w:rPr>
          <w:lang w:eastAsia="zh-CN"/>
        </w:rPr>
        <w:t>.3.5.2</w:t>
      </w:r>
      <w:r w:rsidR="00E26E12" w:rsidRPr="00B71A7B">
        <w:rPr>
          <w:lang w:eastAsia="zh-CN"/>
        </w:rPr>
        <w:tab/>
        <w:t>Out</w:t>
      </w:r>
      <w:r w:rsidR="00E26E12" w:rsidRPr="00B71A7B">
        <w:t>put parameters</w:t>
      </w:r>
      <w:bookmarkEnd w:id="56"/>
    </w:p>
    <w:p w14:paraId="71410BB0" w14:textId="77777777" w:rsidR="00E26E12" w:rsidRPr="00B71A7B" w:rsidRDefault="00E26E12" w:rsidP="00E26E12">
      <w:pPr>
        <w:pStyle w:val="TH"/>
      </w:pPr>
      <w:r w:rsidRPr="00B71A7B">
        <w:t>Mapping from IS setM</w:t>
      </w:r>
      <w:r w:rsidRPr="00B71A7B">
        <w:rPr>
          <w:lang w:eastAsia="zh-CN"/>
        </w:rPr>
        <w:t>O</w:t>
      </w:r>
      <w:r w:rsidRPr="00B71A7B">
        <w:t>Attributes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4518"/>
        <w:gridCol w:w="787"/>
      </w:tblGrid>
      <w:tr w:rsidR="00E26E12" w:rsidRPr="00B71A7B" w14:paraId="239A8426" w14:textId="77777777" w:rsidTr="00E26E12">
        <w:trPr>
          <w:jc w:val="center"/>
        </w:trPr>
        <w:tc>
          <w:tcPr>
            <w:tcW w:w="0" w:type="auto"/>
            <w:shd w:val="pct15" w:color="auto" w:fill="FFFFFF"/>
          </w:tcPr>
          <w:p w14:paraId="676A5459" w14:textId="77777777" w:rsidR="00E26E12" w:rsidRPr="00B71A7B" w:rsidRDefault="00E26E12" w:rsidP="00E26E12">
            <w:pPr>
              <w:pStyle w:val="TAH"/>
            </w:pPr>
            <w:r w:rsidRPr="00B71A7B">
              <w:t>IS Operation parameter</w:t>
            </w:r>
          </w:p>
        </w:tc>
        <w:tc>
          <w:tcPr>
            <w:tcW w:w="0" w:type="auto"/>
            <w:shd w:val="pct15" w:color="auto" w:fill="FFFFFF"/>
          </w:tcPr>
          <w:p w14:paraId="7532CC72" w14:textId="77777777" w:rsidR="00E26E12" w:rsidRPr="00B71A7B" w:rsidRDefault="00E26E12" w:rsidP="00E26E12">
            <w:pPr>
              <w:pStyle w:val="TAH"/>
            </w:pPr>
            <w:r w:rsidRPr="00B71A7B">
              <w:t>SS Method parameter</w:t>
            </w:r>
          </w:p>
        </w:tc>
        <w:tc>
          <w:tcPr>
            <w:tcW w:w="0" w:type="auto"/>
            <w:shd w:val="pct15" w:color="auto" w:fill="FFFFFF"/>
          </w:tcPr>
          <w:p w14:paraId="38DA23C1" w14:textId="77777777" w:rsidR="00E26E12" w:rsidRPr="00B71A7B" w:rsidRDefault="00E26E12" w:rsidP="00E26E12">
            <w:pPr>
              <w:pStyle w:val="TAH"/>
            </w:pPr>
            <w:r w:rsidRPr="00B71A7B">
              <w:t>Qualifier</w:t>
            </w:r>
          </w:p>
        </w:tc>
      </w:tr>
      <w:tr w:rsidR="00E26E12" w:rsidRPr="00B71A7B" w14:paraId="4E8E2132" w14:textId="77777777" w:rsidTr="00E26E12">
        <w:trPr>
          <w:jc w:val="center"/>
        </w:trPr>
        <w:tc>
          <w:tcPr>
            <w:tcW w:w="0" w:type="auto"/>
          </w:tcPr>
          <w:p w14:paraId="79CC61E5" w14:textId="77777777" w:rsidR="00E26E12" w:rsidRPr="00B71A7B" w:rsidRDefault="00E26E12" w:rsidP="00E26E12">
            <w:pPr>
              <w:pStyle w:val="TAL"/>
              <w:rPr>
                <w:lang w:eastAsia="zh-CN"/>
              </w:rPr>
            </w:pPr>
            <w:r w:rsidRPr="00B71A7B">
              <w:t>modificationList</w:t>
            </w:r>
            <w:r w:rsidRPr="00B71A7B">
              <w:rPr>
                <w:lang w:eastAsia="zh-CN"/>
              </w:rPr>
              <w:t>Out</w:t>
            </w:r>
          </w:p>
        </w:tc>
        <w:tc>
          <w:tcPr>
            <w:tcW w:w="0" w:type="auto"/>
          </w:tcPr>
          <w:p w14:paraId="30D481F5" w14:textId="77777777" w:rsidR="00E26E12" w:rsidRPr="00B71A7B" w:rsidRDefault="00E26E12" w:rsidP="00E26E12">
            <w:pPr>
              <w:pStyle w:val="TAL"/>
              <w:rPr>
                <w:lang w:eastAsia="zh-CN"/>
              </w:rPr>
            </w:pPr>
            <w:r w:rsidRPr="00B71A7B">
              <w:rPr>
                <w:rFonts w:cs="Arial"/>
                <w:lang w:eastAsia="zh-CN"/>
              </w:rPr>
              <w:t>basicCMIRPData:</w:t>
            </w:r>
            <w:r w:rsidRPr="00B71A7B">
              <w:rPr>
                <w:highlight w:val="white"/>
              </w:rPr>
              <w:t>MOSequenceType</w:t>
            </w:r>
            <w:r w:rsidRPr="00B71A7B">
              <w:t>modificationList</w:t>
            </w:r>
            <w:r w:rsidRPr="00B71A7B">
              <w:rPr>
                <w:lang w:eastAsia="zh-CN"/>
              </w:rPr>
              <w:t>Out</w:t>
            </w:r>
          </w:p>
        </w:tc>
        <w:tc>
          <w:tcPr>
            <w:tcW w:w="0" w:type="auto"/>
          </w:tcPr>
          <w:p w14:paraId="638A5FE8" w14:textId="77777777" w:rsidR="00E26E12" w:rsidRPr="00B71A7B" w:rsidRDefault="00E26E12" w:rsidP="00E26E12">
            <w:pPr>
              <w:pStyle w:val="TAC"/>
              <w:rPr>
                <w:snapToGrid w:val="0"/>
                <w:lang w:eastAsia="zh-CN"/>
              </w:rPr>
            </w:pPr>
            <w:r w:rsidRPr="00B71A7B">
              <w:rPr>
                <w:snapToGrid w:val="0"/>
                <w:lang w:eastAsia="zh-CN"/>
              </w:rPr>
              <w:t>M</w:t>
            </w:r>
          </w:p>
        </w:tc>
      </w:tr>
      <w:tr w:rsidR="00E26E12" w:rsidRPr="00B71A7B" w14:paraId="13B1A961" w14:textId="77777777" w:rsidTr="00E26E12">
        <w:trPr>
          <w:jc w:val="center"/>
        </w:trPr>
        <w:tc>
          <w:tcPr>
            <w:tcW w:w="0" w:type="auto"/>
          </w:tcPr>
          <w:p w14:paraId="3D9C53CE" w14:textId="77777777" w:rsidR="00E26E12" w:rsidRPr="00B71A7B" w:rsidRDefault="00E26E12" w:rsidP="00E26E12">
            <w:pPr>
              <w:pStyle w:val="TAL"/>
              <w:rPr>
                <w:rFonts w:cs="Arial"/>
              </w:rPr>
            </w:pPr>
            <w:r w:rsidRPr="00B71A7B">
              <w:t>status</w:t>
            </w:r>
          </w:p>
        </w:tc>
        <w:tc>
          <w:tcPr>
            <w:tcW w:w="0" w:type="auto"/>
          </w:tcPr>
          <w:p w14:paraId="3147DB1B" w14:textId="77777777" w:rsidR="00E26E12" w:rsidRPr="00B71A7B" w:rsidRDefault="00E26E12" w:rsidP="00E26E12">
            <w:pPr>
              <w:pStyle w:val="TAL"/>
              <w:rPr>
                <w:rFonts w:cs="Arial"/>
              </w:rPr>
            </w:pPr>
            <w:r w:rsidRPr="00B71A7B">
              <w:rPr>
                <w:rFonts w:cs="Arial"/>
                <w:lang w:eastAsia="zh-CN"/>
              </w:rPr>
              <w:t>basicCMIRPData:setMOAttributes</w:t>
            </w:r>
            <w:r w:rsidRPr="00B71A7B">
              <w:rPr>
                <w:rFonts w:cs="Arial"/>
                <w:szCs w:val="22"/>
                <w:lang w:eastAsia="zh-CN"/>
              </w:rPr>
              <w:t>Fault</w:t>
            </w:r>
          </w:p>
        </w:tc>
        <w:tc>
          <w:tcPr>
            <w:tcW w:w="0" w:type="auto"/>
          </w:tcPr>
          <w:p w14:paraId="2CAD6969" w14:textId="77777777" w:rsidR="00E26E12" w:rsidRPr="00B71A7B" w:rsidRDefault="00E26E12" w:rsidP="00E26E12">
            <w:pPr>
              <w:pStyle w:val="TAC"/>
            </w:pPr>
            <w:r w:rsidRPr="00B71A7B">
              <w:t>M</w:t>
            </w:r>
          </w:p>
        </w:tc>
      </w:tr>
    </w:tbl>
    <w:p w14:paraId="21BBA59D" w14:textId="77777777" w:rsidR="00E26E12" w:rsidRPr="00B71A7B" w:rsidRDefault="00E26E12" w:rsidP="00E26E12">
      <w:pPr>
        <w:rPr>
          <w:lang w:eastAsia="zh-CN"/>
        </w:rPr>
      </w:pPr>
    </w:p>
    <w:p w14:paraId="36CD346E" w14:textId="77777777" w:rsidR="00E26E12" w:rsidRPr="00B71A7B" w:rsidRDefault="00E26E12" w:rsidP="00E26E12">
      <w:pPr>
        <w:spacing w:after="0"/>
      </w:pPr>
      <w:r w:rsidRPr="00B71A7B">
        <w:t>Here is the XML schema fragment of the setM</w:t>
      </w:r>
      <w:r w:rsidRPr="00B71A7B">
        <w:rPr>
          <w:lang w:eastAsia="zh-CN"/>
        </w:rPr>
        <w:t>O</w:t>
      </w:r>
      <w:r w:rsidRPr="00B71A7B">
        <w:t>Attributes response:</w:t>
      </w:r>
    </w:p>
    <w:p w14:paraId="796122DE" w14:textId="77777777" w:rsidR="00E26E12" w:rsidRPr="00B71A7B" w:rsidRDefault="00E26E12" w:rsidP="00E26E12">
      <w:pPr>
        <w:spacing w:after="0"/>
        <w:rPr>
          <w:lang w:eastAsia="zh-CN"/>
        </w:rPr>
      </w:pPr>
    </w:p>
    <w:p w14:paraId="1E83A6B8" w14:textId="77777777" w:rsidR="00E26E12" w:rsidRPr="00B71A7B" w:rsidRDefault="00E26E12" w:rsidP="00E26E12">
      <w:pPr>
        <w:pStyle w:val="PL"/>
        <w:ind w:left="568"/>
      </w:pPr>
      <w:r w:rsidRPr="00B71A7B">
        <w:t>&lt;!-- setM</w:t>
      </w:r>
      <w:r w:rsidRPr="00B71A7B">
        <w:rPr>
          <w:lang w:eastAsia="zh-CN"/>
        </w:rPr>
        <w:t>O</w:t>
      </w:r>
      <w:r w:rsidRPr="00B71A7B">
        <w:t>Attributes Response --&gt;</w:t>
      </w:r>
    </w:p>
    <w:p w14:paraId="3B9FB54A" w14:textId="77777777" w:rsidR="00E26E12" w:rsidRPr="00B71A7B" w:rsidRDefault="00E26E12" w:rsidP="00E26E12">
      <w:pPr>
        <w:pStyle w:val="PL"/>
      </w:pPr>
      <w:r w:rsidRPr="00B71A7B">
        <w:tab/>
      </w:r>
      <w:r w:rsidRPr="00B71A7B">
        <w:tab/>
        <w:t>&lt;element name="setM</w:t>
      </w:r>
      <w:r w:rsidRPr="00B71A7B">
        <w:rPr>
          <w:lang w:eastAsia="zh-CN"/>
        </w:rPr>
        <w:t>O</w:t>
      </w:r>
      <w:r w:rsidRPr="00B71A7B">
        <w:t>AttributesResponse"&gt;</w:t>
      </w:r>
    </w:p>
    <w:p w14:paraId="78FAA68E" w14:textId="77777777" w:rsidR="00E26E12" w:rsidRPr="00B71A7B" w:rsidRDefault="00E26E12" w:rsidP="00E26E12">
      <w:pPr>
        <w:pStyle w:val="PL"/>
      </w:pPr>
      <w:r w:rsidRPr="00B71A7B">
        <w:tab/>
      </w:r>
      <w:r w:rsidRPr="00B71A7B">
        <w:tab/>
      </w:r>
      <w:r w:rsidRPr="00B71A7B">
        <w:tab/>
        <w:t>&lt;complexType&gt;</w:t>
      </w:r>
    </w:p>
    <w:p w14:paraId="42D48B26" w14:textId="77777777" w:rsidR="00E26E12" w:rsidRPr="00B71A7B" w:rsidRDefault="00E26E12" w:rsidP="00E26E12">
      <w:pPr>
        <w:pStyle w:val="PL"/>
      </w:pPr>
      <w:r w:rsidRPr="00B71A7B">
        <w:tab/>
      </w:r>
      <w:r w:rsidRPr="00B71A7B">
        <w:tab/>
      </w:r>
      <w:r w:rsidRPr="00B71A7B">
        <w:tab/>
      </w:r>
      <w:r w:rsidRPr="00B71A7B">
        <w:tab/>
        <w:t>&lt;sequence&gt;</w:t>
      </w:r>
    </w:p>
    <w:p w14:paraId="6EEB0A7E" w14:textId="77777777" w:rsidR="00E26E12" w:rsidRPr="00B71A7B" w:rsidRDefault="00E26E12" w:rsidP="00E26E12">
      <w:pPr>
        <w:pStyle w:val="PL"/>
      </w:pPr>
      <w:r w:rsidRPr="00B71A7B">
        <w:tab/>
      </w:r>
      <w:r w:rsidRPr="00B71A7B">
        <w:tab/>
      </w:r>
      <w:r w:rsidRPr="00B71A7B">
        <w:tab/>
      </w:r>
      <w:r w:rsidRPr="00B71A7B">
        <w:tab/>
      </w:r>
      <w:r w:rsidRPr="00B71A7B">
        <w:tab/>
        <w:t>&lt;element name="modificationList</w:t>
      </w:r>
      <w:r w:rsidRPr="00B71A7B">
        <w:rPr>
          <w:lang w:eastAsia="zh-CN"/>
        </w:rPr>
        <w:t>Out</w:t>
      </w:r>
      <w:r w:rsidRPr="00B71A7B">
        <w:t>" type="basicCMIRPData:</w:t>
      </w:r>
      <w:r w:rsidRPr="00B71A7B">
        <w:rPr>
          <w:highlight w:val="white"/>
        </w:rPr>
        <w:t>MOSequenceType</w:t>
      </w:r>
      <w:r w:rsidRPr="00B71A7B">
        <w:t>"/&gt;</w:t>
      </w:r>
    </w:p>
    <w:p w14:paraId="49FE6DDF" w14:textId="77777777" w:rsidR="00E26E12" w:rsidRPr="00B71A7B" w:rsidRDefault="00E26E12" w:rsidP="00E26E12">
      <w:pPr>
        <w:pStyle w:val="PL"/>
      </w:pPr>
      <w:r w:rsidRPr="00B71A7B">
        <w:tab/>
      </w:r>
      <w:r w:rsidRPr="00B71A7B">
        <w:tab/>
      </w:r>
      <w:r w:rsidRPr="00B71A7B">
        <w:tab/>
      </w:r>
      <w:r w:rsidRPr="00B71A7B">
        <w:tab/>
        <w:t>&lt;/sequence&gt;</w:t>
      </w:r>
    </w:p>
    <w:p w14:paraId="40C9E5A5" w14:textId="77777777" w:rsidR="00E26E12" w:rsidRPr="00C679DE" w:rsidRDefault="00E26E12" w:rsidP="00E26E12">
      <w:pPr>
        <w:pStyle w:val="PL"/>
      </w:pPr>
      <w:r w:rsidRPr="00B71A7B">
        <w:tab/>
      </w:r>
      <w:r w:rsidRPr="00B71A7B">
        <w:tab/>
      </w:r>
      <w:r w:rsidRPr="00B71A7B">
        <w:tab/>
      </w:r>
      <w:r w:rsidRPr="00C679DE">
        <w:t>&lt;/complexType&gt;</w:t>
      </w:r>
    </w:p>
    <w:p w14:paraId="1C7BB86B" w14:textId="77777777" w:rsidR="00E26E12" w:rsidRPr="00C679DE" w:rsidRDefault="00E26E12" w:rsidP="00E26E12">
      <w:pPr>
        <w:pStyle w:val="PL"/>
        <w:rPr>
          <w:lang w:eastAsia="zh-CN"/>
        </w:rPr>
      </w:pPr>
      <w:r w:rsidRPr="00C679DE">
        <w:tab/>
      </w:r>
      <w:r w:rsidRPr="00C679DE">
        <w:tab/>
        <w:t>&lt;/element&gt;</w:t>
      </w:r>
    </w:p>
    <w:p w14:paraId="515EB3AB" w14:textId="77777777" w:rsidR="00E26E12" w:rsidRPr="00C679DE" w:rsidRDefault="00E26E12" w:rsidP="00E26E12">
      <w:pPr>
        <w:pStyle w:val="PL"/>
        <w:ind w:left="568"/>
        <w:rPr>
          <w:lang w:eastAsia="zh-CN"/>
        </w:rPr>
      </w:pPr>
    </w:p>
    <w:p w14:paraId="391F75F2" w14:textId="77777777" w:rsidR="00E26E12" w:rsidRPr="00C679DE" w:rsidRDefault="001A21DA" w:rsidP="00E26E12">
      <w:pPr>
        <w:pStyle w:val="Heading4"/>
        <w:rPr>
          <w:lang w:eastAsia="zh-CN"/>
        </w:rPr>
      </w:pPr>
      <w:bookmarkStart w:id="57" w:name="_Toc335998835"/>
      <w:r w:rsidRPr="00C679DE">
        <w:rPr>
          <w:lang w:eastAsia="zh-CN"/>
        </w:rPr>
        <w:t>B.2</w:t>
      </w:r>
      <w:r w:rsidR="00E26E12" w:rsidRPr="00C679DE">
        <w:rPr>
          <w:lang w:eastAsia="zh-CN"/>
        </w:rPr>
        <w:t>.3.5.3</w:t>
      </w:r>
      <w:r w:rsidR="00E26E12" w:rsidRPr="00C679DE">
        <w:rPr>
          <w:lang w:eastAsia="zh-CN"/>
        </w:rPr>
        <w:tab/>
        <w:t>Fault definition</w:t>
      </w:r>
      <w:bookmarkEnd w:id="57"/>
    </w:p>
    <w:p w14:paraId="06FCA20E" w14:textId="77777777" w:rsidR="00E26E12" w:rsidRPr="00C679DE" w:rsidRDefault="00E26E12" w:rsidP="00E26E12">
      <w:pPr>
        <w:pStyle w:val="PL"/>
        <w:ind w:left="568"/>
      </w:pPr>
      <w:r w:rsidRPr="00C679DE">
        <w:t>&lt;!-- setM</w:t>
      </w:r>
      <w:r w:rsidRPr="00C679DE">
        <w:rPr>
          <w:lang w:eastAsia="zh-CN"/>
        </w:rPr>
        <w:t>O</w:t>
      </w:r>
      <w:r w:rsidRPr="00C679DE">
        <w:t>Attributes Fault --&gt;</w:t>
      </w:r>
    </w:p>
    <w:p w14:paraId="24E19E19" w14:textId="77777777" w:rsidR="00E26E12" w:rsidRPr="00C679DE" w:rsidRDefault="00E26E12" w:rsidP="00E26E12">
      <w:pPr>
        <w:pStyle w:val="PL"/>
        <w:ind w:left="568"/>
        <w:rPr>
          <w:lang w:val="en-US"/>
        </w:rPr>
      </w:pPr>
      <w:r w:rsidRPr="00C679DE">
        <w:tab/>
      </w:r>
      <w:r w:rsidRPr="00C679DE">
        <w:rPr>
          <w:lang w:val="en-US"/>
        </w:rPr>
        <w:t>&lt;element name="setM</w:t>
      </w:r>
      <w:r w:rsidRPr="00C679DE">
        <w:rPr>
          <w:lang w:val="en-US" w:eastAsia="zh-CN"/>
        </w:rPr>
        <w:t>O</w:t>
      </w:r>
      <w:r w:rsidRPr="00C679DE">
        <w:rPr>
          <w:lang w:val="en-US"/>
        </w:rPr>
        <w:t>AttributesFault"&gt;</w:t>
      </w:r>
    </w:p>
    <w:p w14:paraId="7E7AE298" w14:textId="77777777" w:rsidR="00E26E12" w:rsidRPr="00C679DE" w:rsidRDefault="00E26E12" w:rsidP="00E26E12">
      <w:pPr>
        <w:pStyle w:val="PL"/>
        <w:ind w:left="568"/>
        <w:rPr>
          <w:lang w:val="en-US"/>
        </w:rPr>
      </w:pPr>
      <w:r w:rsidRPr="00C679DE">
        <w:rPr>
          <w:lang w:val="en-US"/>
        </w:rPr>
        <w:tab/>
      </w:r>
      <w:r w:rsidRPr="00C679DE">
        <w:rPr>
          <w:lang w:val="en-US"/>
        </w:rPr>
        <w:tab/>
        <w:t>&lt;complexType&gt;</w:t>
      </w:r>
    </w:p>
    <w:p w14:paraId="4B53E64B" w14:textId="77777777" w:rsidR="00E26E12" w:rsidRPr="00C679DE" w:rsidRDefault="00E26E12" w:rsidP="00E26E12">
      <w:pPr>
        <w:pStyle w:val="PL"/>
        <w:ind w:left="568"/>
        <w:rPr>
          <w:lang w:val="en-US"/>
        </w:rPr>
      </w:pPr>
      <w:r w:rsidRPr="00C679DE">
        <w:rPr>
          <w:lang w:val="en-US"/>
        </w:rPr>
        <w:tab/>
      </w:r>
      <w:r w:rsidRPr="00C679DE">
        <w:rPr>
          <w:lang w:val="en-US"/>
        </w:rPr>
        <w:tab/>
      </w:r>
      <w:r w:rsidRPr="00C679DE">
        <w:rPr>
          <w:lang w:val="en-US"/>
        </w:rPr>
        <w:tab/>
        <w:t>&lt;</w:t>
      </w:r>
      <w:r w:rsidRPr="00C679DE">
        <w:rPr>
          <w:lang w:val="en-US" w:eastAsia="zh-CN"/>
        </w:rPr>
        <w:t>choice</w:t>
      </w:r>
      <w:r w:rsidRPr="00C679DE">
        <w:rPr>
          <w:lang w:val="en-US"/>
        </w:rPr>
        <w:t>&gt;</w:t>
      </w:r>
    </w:p>
    <w:p w14:paraId="6CB6957F" w14:textId="77777777" w:rsidR="00E26E12" w:rsidRPr="00C679DE" w:rsidRDefault="00E26E12" w:rsidP="00E26E12">
      <w:pPr>
        <w:pStyle w:val="PL"/>
        <w:ind w:left="568"/>
        <w:rPr>
          <w:lang w:val="en-US" w:eastAsia="zh-CN"/>
        </w:rPr>
      </w:pPr>
      <w:r w:rsidRPr="00C679DE">
        <w:rPr>
          <w:lang w:val="en-US"/>
        </w:rPr>
        <w:tab/>
      </w:r>
      <w:r w:rsidRPr="00C679DE">
        <w:rPr>
          <w:lang w:val="en-US"/>
        </w:rPr>
        <w:tab/>
      </w:r>
      <w:r w:rsidRPr="00C679DE">
        <w:rPr>
          <w:lang w:val="en-US"/>
        </w:rPr>
        <w:tab/>
      </w:r>
      <w:r w:rsidRPr="00C679DE">
        <w:rPr>
          <w:lang w:val="en-US"/>
        </w:rPr>
        <w:tab/>
        <w:t>&lt;element name="setM</w:t>
      </w:r>
      <w:r w:rsidRPr="00C679DE">
        <w:rPr>
          <w:lang w:val="en-US" w:eastAsia="zh-CN"/>
        </w:rPr>
        <w:t>O</w:t>
      </w:r>
      <w:r w:rsidRPr="00C679DE">
        <w:rPr>
          <w:lang w:val="en-US"/>
        </w:rPr>
        <w:t>AttributesFault" type="string"/&gt;</w:t>
      </w:r>
    </w:p>
    <w:p w14:paraId="33922991" w14:textId="77777777" w:rsidR="00E26E12" w:rsidRPr="00B71A7B" w:rsidRDefault="00E26E12" w:rsidP="00E26E12">
      <w:pPr>
        <w:pStyle w:val="PL"/>
        <w:ind w:left="1920"/>
        <w:rPr>
          <w:lang w:eastAsia="zh-CN"/>
        </w:rPr>
      </w:pPr>
      <w:r w:rsidRPr="00B71A7B">
        <w:t xml:space="preserve">&lt;element name="modifyNotAllowedFault" type="string"/&gt; </w:t>
      </w:r>
    </w:p>
    <w:p w14:paraId="0951600B" w14:textId="77777777" w:rsidR="00E26E12" w:rsidRPr="00B71A7B" w:rsidRDefault="00E26E12" w:rsidP="00E26E12">
      <w:pPr>
        <w:pStyle w:val="PL"/>
        <w:ind w:left="1920"/>
        <w:rPr>
          <w:lang w:eastAsia="zh-CN"/>
        </w:rPr>
      </w:pPr>
      <w:r w:rsidRPr="00B71A7B">
        <w:t xml:space="preserve">&lt;element name="noSuchAttributeFault" type="string"/&gt; </w:t>
      </w:r>
    </w:p>
    <w:p w14:paraId="11DE3A99" w14:textId="77777777" w:rsidR="00E26E12" w:rsidRPr="00B71A7B" w:rsidRDefault="00E26E12" w:rsidP="00E26E12">
      <w:pPr>
        <w:pStyle w:val="PL"/>
        <w:ind w:left="1920"/>
        <w:rPr>
          <w:lang w:eastAsia="zh-CN"/>
        </w:rPr>
      </w:pPr>
      <w:r w:rsidRPr="00B71A7B">
        <w:t xml:space="preserve">&lt;element name="invalidAttributeValueFault" type="string"/&gt; </w:t>
      </w:r>
    </w:p>
    <w:p w14:paraId="157AC6B1" w14:textId="77777777" w:rsidR="00E26E12" w:rsidRPr="00B71A7B" w:rsidRDefault="00E26E12" w:rsidP="00E26E12">
      <w:pPr>
        <w:pStyle w:val="PL"/>
        <w:ind w:left="1920"/>
        <w:rPr>
          <w:lang w:eastAsia="zh-CN"/>
        </w:rPr>
      </w:pPr>
      <w:r w:rsidRPr="00B71A7B">
        <w:t>&lt;element name="missingAttributeValueFault" type="string"/&gt;</w:t>
      </w:r>
    </w:p>
    <w:p w14:paraId="2225363D" w14:textId="77777777" w:rsidR="00E26E12" w:rsidRPr="00B71A7B" w:rsidRDefault="00E26E12" w:rsidP="00E26E12">
      <w:pPr>
        <w:pStyle w:val="PL"/>
        <w:ind w:left="1920"/>
      </w:pPr>
      <w:r w:rsidRPr="00B71A7B">
        <w:t>&lt;element name="resourceLimitationFault" type="string"/&gt;</w:t>
      </w:r>
    </w:p>
    <w:p w14:paraId="089E9602" w14:textId="77777777" w:rsidR="00E26E12" w:rsidRPr="00B71A7B" w:rsidRDefault="00E26E12" w:rsidP="00E26E12">
      <w:pPr>
        <w:pStyle w:val="PL"/>
        <w:rPr>
          <w:lang w:eastAsia="zh-CN"/>
        </w:rPr>
      </w:pPr>
      <w:r w:rsidRPr="00B71A7B">
        <w:tab/>
      </w:r>
      <w:r w:rsidRPr="00B71A7B">
        <w:tab/>
      </w:r>
      <w:r w:rsidRPr="00B71A7B">
        <w:tab/>
      </w:r>
      <w:r w:rsidRPr="00B71A7B">
        <w:tab/>
      </w:r>
      <w:r w:rsidRPr="00B71A7B">
        <w:tab/>
        <w:t>&lt;element name="complexityLimitationFault" type="string"/&gt;</w:t>
      </w:r>
    </w:p>
    <w:p w14:paraId="46ED8805" w14:textId="77777777" w:rsidR="00E26E12" w:rsidRPr="00B71A7B" w:rsidRDefault="00E26E12" w:rsidP="00E26E12">
      <w:pPr>
        <w:pStyle w:val="PL"/>
        <w:ind w:left="1920"/>
      </w:pPr>
      <w:r w:rsidRPr="00B71A7B">
        <w:t>&lt;element ref="basicCMIRPData:OperationNotSupportedFault"/&gt;</w:t>
      </w:r>
    </w:p>
    <w:p w14:paraId="2187F19F" w14:textId="77777777" w:rsidR="00E26E12" w:rsidRPr="00B71A7B" w:rsidRDefault="00E26E12" w:rsidP="00E26E12">
      <w:pPr>
        <w:pStyle w:val="PL"/>
        <w:ind w:left="568"/>
      </w:pPr>
      <w:r w:rsidRPr="00B71A7B">
        <w:tab/>
      </w:r>
      <w:r w:rsidRPr="00B71A7B">
        <w:tab/>
      </w:r>
      <w:r w:rsidRPr="00B71A7B">
        <w:tab/>
      </w:r>
      <w:r w:rsidRPr="00B71A7B">
        <w:tab/>
        <w:t>&lt;element ref="basicCMIRPData:InvalidParameterFault"/&gt;</w:t>
      </w:r>
    </w:p>
    <w:p w14:paraId="774D3760" w14:textId="77777777" w:rsidR="00E26E12" w:rsidRPr="00B71A7B" w:rsidRDefault="00E26E12" w:rsidP="00E26E12">
      <w:pPr>
        <w:pStyle w:val="PL"/>
        <w:ind w:left="568"/>
      </w:pPr>
      <w:r w:rsidRPr="00B71A7B">
        <w:tab/>
      </w:r>
      <w:r w:rsidRPr="00B71A7B">
        <w:tab/>
      </w:r>
      <w:r w:rsidRPr="00B71A7B">
        <w:tab/>
        <w:t>&lt;/</w:t>
      </w:r>
      <w:r w:rsidRPr="00B71A7B">
        <w:rPr>
          <w:lang w:eastAsia="zh-CN"/>
        </w:rPr>
        <w:t>choice</w:t>
      </w:r>
      <w:r w:rsidRPr="00B71A7B">
        <w:t>&gt;</w:t>
      </w:r>
    </w:p>
    <w:p w14:paraId="68525D2D" w14:textId="77777777" w:rsidR="00E26E12" w:rsidRPr="00B71A7B" w:rsidRDefault="00E26E12" w:rsidP="00E26E12">
      <w:pPr>
        <w:pStyle w:val="PL"/>
        <w:ind w:left="568"/>
      </w:pPr>
      <w:r w:rsidRPr="00B71A7B">
        <w:tab/>
      </w:r>
      <w:r w:rsidRPr="00B71A7B">
        <w:tab/>
        <w:t>&lt;/complexType&gt;</w:t>
      </w:r>
    </w:p>
    <w:p w14:paraId="3ACD7891" w14:textId="77777777" w:rsidR="00E26E12" w:rsidRPr="00B71A7B" w:rsidRDefault="00E26E12" w:rsidP="00E26E12">
      <w:pPr>
        <w:pStyle w:val="PL"/>
        <w:ind w:left="568"/>
      </w:pPr>
      <w:r w:rsidRPr="00B71A7B">
        <w:tab/>
        <w:t>&lt;/element&gt;</w:t>
      </w:r>
    </w:p>
    <w:p w14:paraId="779717C2" w14:textId="77777777" w:rsidR="00E26E12" w:rsidRPr="00B71A7B" w:rsidRDefault="00E26E12" w:rsidP="00E26E12">
      <w:pPr>
        <w:pStyle w:val="PL"/>
        <w:ind w:left="568"/>
        <w:rPr>
          <w:lang w:eastAsia="zh-CN"/>
        </w:rPr>
      </w:pPr>
      <w:bookmarkStart w:id="58" w:name="_6.4.7_Operation_getIRPVersion"/>
      <w:bookmarkStart w:id="59" w:name="_6.4.7.1_Input_parameters"/>
      <w:bookmarkStart w:id="60" w:name="_6.4.7.2_Output_parameters"/>
      <w:bookmarkStart w:id="61" w:name="_6.4.7.3_Fault_definition"/>
      <w:bookmarkStart w:id="62" w:name="_6.4.8_Operation_getOperationProfile"/>
      <w:bookmarkStart w:id="63" w:name="_6.4.8.1_Input_parameters"/>
      <w:bookmarkStart w:id="64" w:name="_6.4.8.2_Output_parameters"/>
      <w:bookmarkStart w:id="65" w:name="_6.4.8.3_Fault_definition"/>
      <w:bookmarkStart w:id="66" w:name="_6.4.9_Operation_getNotificationProfile"/>
      <w:bookmarkStart w:id="67" w:name="_6.4.9.1_Input_parameters"/>
      <w:bookmarkStart w:id="68" w:name="_6.4.9.2_Output_parameters"/>
      <w:bookmarkStart w:id="69" w:name="_6.4.9.3_Fault_definition"/>
      <w:bookmarkEnd w:id="58"/>
      <w:bookmarkEnd w:id="59"/>
      <w:bookmarkEnd w:id="60"/>
      <w:bookmarkEnd w:id="61"/>
      <w:bookmarkEnd w:id="62"/>
      <w:bookmarkEnd w:id="63"/>
      <w:bookmarkEnd w:id="64"/>
      <w:bookmarkEnd w:id="65"/>
      <w:bookmarkEnd w:id="66"/>
      <w:bookmarkEnd w:id="67"/>
      <w:bookmarkEnd w:id="68"/>
      <w:bookmarkEnd w:id="69"/>
    </w:p>
    <w:p w14:paraId="7A775972" w14:textId="77777777" w:rsidR="001A21DA" w:rsidRDefault="00E26E12" w:rsidP="001A21DA">
      <w:pPr>
        <w:pStyle w:val="Heading1"/>
      </w:pPr>
      <w:r w:rsidRPr="00B71A7B">
        <w:br w:type="page"/>
      </w:r>
      <w:bookmarkStart w:id="70" w:name="_Toc335998836"/>
      <w:bookmarkStart w:id="71" w:name="_Ref499435242"/>
      <w:bookmarkStart w:id="72" w:name="_Ref138649692"/>
      <w:r w:rsidR="001A21DA">
        <w:lastRenderedPageBreak/>
        <w:t>B</w:t>
      </w:r>
      <w:r w:rsidR="001A21DA" w:rsidRPr="00A01477">
        <w:t>.</w:t>
      </w:r>
      <w:r w:rsidR="001A21DA">
        <w:t>3</w:t>
      </w:r>
      <w:r w:rsidR="001A21DA" w:rsidRPr="00A01477">
        <w:tab/>
      </w:r>
      <w:r w:rsidR="001A21DA">
        <w:t>Solution Set definitions</w:t>
      </w:r>
      <w:bookmarkEnd w:id="70"/>
    </w:p>
    <w:p w14:paraId="4FAF60E0" w14:textId="77777777" w:rsidR="001A21DA" w:rsidRPr="007F10CC" w:rsidRDefault="001A21DA" w:rsidP="001A21DA">
      <w:pPr>
        <w:pStyle w:val="Heading2"/>
      </w:pPr>
      <w:bookmarkStart w:id="73" w:name="_Toc335998837"/>
      <w:r>
        <w:t>B.3.1</w:t>
      </w:r>
      <w:r w:rsidRPr="007F10CC">
        <w:tab/>
      </w:r>
      <w:r>
        <w:t>WSDL definition structure</w:t>
      </w:r>
      <w:bookmarkEnd w:id="73"/>
    </w:p>
    <w:p w14:paraId="162451F6" w14:textId="77777777" w:rsidR="001A21DA" w:rsidRDefault="001A21DA" w:rsidP="00D77921">
      <w:r>
        <w:t xml:space="preserve">Clause B.3.2 provides a graphical representation of the </w:t>
      </w:r>
      <w:r w:rsidR="00D77921">
        <w:t>Basic CM IRP</w:t>
      </w:r>
      <w:r>
        <w:t xml:space="preserve"> service.</w:t>
      </w:r>
    </w:p>
    <w:p w14:paraId="0A690304" w14:textId="77777777" w:rsidR="001A21DA" w:rsidRDefault="001A21DA" w:rsidP="00D77921">
      <w:r>
        <w:t xml:space="preserve">Clause B.3.3 defines the services which are supported the </w:t>
      </w:r>
      <w:r w:rsidR="00D77921">
        <w:t xml:space="preserve">Basic CM IRP </w:t>
      </w:r>
      <w:r>
        <w:t>agent.</w:t>
      </w:r>
    </w:p>
    <w:p w14:paraId="79A57037" w14:textId="77777777" w:rsidR="001A21DA" w:rsidRPr="007F10CC" w:rsidRDefault="001A21DA" w:rsidP="001A21DA">
      <w:pPr>
        <w:pStyle w:val="Heading2"/>
      </w:pPr>
      <w:bookmarkStart w:id="74" w:name="_Toc335998838"/>
      <w:r>
        <w:t>B.3.2</w:t>
      </w:r>
      <w:r w:rsidRPr="007F10CC">
        <w:tab/>
      </w:r>
      <w:r>
        <w:t>Graphical Representation</w:t>
      </w:r>
      <w:bookmarkEnd w:id="74"/>
    </w:p>
    <w:bookmarkEnd w:id="71"/>
    <w:bookmarkEnd w:id="72"/>
    <w:p w14:paraId="5ACEDDEC" w14:textId="77777777" w:rsidR="00BE425D" w:rsidRPr="00B71A7B" w:rsidRDefault="00BE425D" w:rsidP="00BE425D">
      <w:pPr>
        <w:spacing w:before="120" w:after="120"/>
        <w:rPr>
          <w:lang w:eastAsia="zh-CN"/>
        </w:rPr>
      </w:pPr>
      <w:r w:rsidRPr="00B71A7B">
        <w:rPr>
          <w:lang w:eastAsia="zh-CN"/>
        </w:rPr>
        <w:t xml:space="preserve">The WSDL structure is </w:t>
      </w:r>
      <w:r>
        <w:rPr>
          <w:lang w:eastAsia="zh-CN"/>
        </w:rPr>
        <w:t>presented in</w:t>
      </w:r>
      <w:r w:rsidRPr="00B71A7B">
        <w:rPr>
          <w:lang w:eastAsia="zh-CN"/>
        </w:rPr>
        <w:t xml:space="preserve"> Figure </w:t>
      </w:r>
      <w:r>
        <w:rPr>
          <w:lang w:eastAsia="zh-CN"/>
        </w:rPr>
        <w:t>B.3.2</w:t>
      </w:r>
      <w:r w:rsidRPr="00B71A7B">
        <w:rPr>
          <w:lang w:eastAsia="zh-CN"/>
        </w:rPr>
        <w:t>:</w:t>
      </w:r>
    </w:p>
    <w:p w14:paraId="4D248EF6" w14:textId="77777777" w:rsidR="00BE425D" w:rsidRPr="00B71A7B" w:rsidRDefault="00BE425D" w:rsidP="00BE425D">
      <w:pPr>
        <w:pStyle w:val="TH"/>
        <w:rPr>
          <w:lang w:eastAsia="zh-CN"/>
        </w:rPr>
      </w:pPr>
    </w:p>
    <w:p w14:paraId="0E8D403F" w14:textId="77777777" w:rsidR="00BE425D" w:rsidRPr="00B71A7B" w:rsidRDefault="00F61505" w:rsidP="00BE425D">
      <w:pPr>
        <w:pStyle w:val="TH"/>
        <w:rPr>
          <w:lang w:eastAsia="zh-CN"/>
        </w:rPr>
      </w:pPr>
      <w:r>
        <w:rPr>
          <w:lang w:eastAsia="zh-CN"/>
        </w:rPr>
        <w:pict w14:anchorId="372CB712">
          <v:shape id="_x0000_i1028" type="#_x0000_t75" style="width:482pt;height:108.5pt">
            <v:imagedata r:id="rId18" o:title="wsdl"/>
          </v:shape>
        </w:pict>
      </w:r>
    </w:p>
    <w:p w14:paraId="5BE6724C" w14:textId="77777777" w:rsidR="00BE425D" w:rsidRPr="00B71A7B" w:rsidRDefault="00BE425D" w:rsidP="00BE425D">
      <w:pPr>
        <w:pStyle w:val="TF"/>
        <w:rPr>
          <w:lang w:eastAsia="zh-CN"/>
        </w:rPr>
      </w:pPr>
      <w:r w:rsidRPr="00B71A7B">
        <w:t xml:space="preserve">Figure </w:t>
      </w:r>
      <w:r>
        <w:rPr>
          <w:lang w:eastAsia="zh-CN"/>
        </w:rPr>
        <w:t>B.3.2</w:t>
      </w:r>
      <w:r w:rsidRPr="00B71A7B">
        <w:rPr>
          <w:lang w:eastAsia="zh-CN"/>
        </w:rPr>
        <w:t>:</w:t>
      </w:r>
      <w:r w:rsidRPr="00B71A7B">
        <w:t xml:space="preserve"> </w:t>
      </w:r>
      <w:r w:rsidRPr="00B71A7B">
        <w:rPr>
          <w:lang w:eastAsia="zh-CN"/>
        </w:rPr>
        <w:t>BasicCM IRP SOAP Solution Set WSDL structure</w:t>
      </w:r>
    </w:p>
    <w:p w14:paraId="32BBBD67" w14:textId="77777777" w:rsidR="001A21DA" w:rsidRDefault="009450FC" w:rsidP="001A21DA">
      <w:pPr>
        <w:pStyle w:val="Heading2"/>
        <w:rPr>
          <w:lang w:eastAsia="zh-CN"/>
        </w:rPr>
      </w:pPr>
      <w:r>
        <w:br w:type="page"/>
      </w:r>
      <w:bookmarkStart w:id="75" w:name="_Toc335998839"/>
      <w:r w:rsidR="001A21DA">
        <w:lastRenderedPageBreak/>
        <w:t>B.3.3</w:t>
      </w:r>
      <w:r w:rsidR="001A21DA">
        <w:tab/>
      </w:r>
      <w:r w:rsidR="001A21DA">
        <w:rPr>
          <w:rFonts w:hint="eastAsia"/>
          <w:lang w:eastAsia="zh-CN"/>
        </w:rPr>
        <w:t>WS</w:t>
      </w:r>
      <w:r w:rsidR="001A21DA">
        <w:t>DL specification “BasicCMIRPSystem.wsdl”</w:t>
      </w:r>
      <w:bookmarkEnd w:id="75"/>
    </w:p>
    <w:p w14:paraId="675DF28E" w14:textId="77777777" w:rsidR="00E26E12" w:rsidRPr="00B71A7B" w:rsidRDefault="00E26E12" w:rsidP="00E26E12">
      <w:pPr>
        <w:pStyle w:val="PL"/>
        <w:rPr>
          <w:highlight w:val="white"/>
        </w:rPr>
      </w:pPr>
      <w:r w:rsidRPr="00B71A7B">
        <w:rPr>
          <w:highlight w:val="white"/>
        </w:rPr>
        <w:t>&lt;?xml version="1.0" encoding="UTF-8"?&gt;</w:t>
      </w:r>
    </w:p>
    <w:p w14:paraId="1A2F1F22" w14:textId="77777777" w:rsidR="00E26E12" w:rsidRPr="00C37205" w:rsidRDefault="00E26E12" w:rsidP="00683C1B">
      <w:pPr>
        <w:pStyle w:val="PL"/>
        <w:rPr>
          <w:lang w:eastAsia="zh-CN"/>
        </w:rPr>
      </w:pPr>
      <w:r w:rsidRPr="00B71A7B">
        <w:rPr>
          <w:highlight w:val="white"/>
        </w:rPr>
        <w:t xml:space="preserve">&lt;definitions xmlns="http://schemas.xmlsoap.org/wsdl/" xmlns:soap="http://schemas.xmlsoap.org/wsdl/soap/" xmlns:http="http://schemas.xmlsoap.org/wsdl/http/" xmlns:xs="http://www.w3.org/2001/XMLSchema" </w:t>
      </w:r>
      <w:r w:rsidRPr="00C37205">
        <w:t>xmlns:soapenc="http://schemas.xmlsoap.org/soap/encoding/" xmlns:basicCMIRP</w:t>
      </w:r>
      <w:r w:rsidRPr="00C37205">
        <w:rPr>
          <w:lang w:eastAsia="zh-CN"/>
        </w:rPr>
        <w:t>System</w:t>
      </w:r>
      <w:r w:rsidRPr="00C37205">
        <w:t>="http://www.3gpp.org/ftp/</w:t>
      </w:r>
      <w:r w:rsidR="00683C1B" w:rsidRPr="00C37205">
        <w:t>s</w:t>
      </w:r>
      <w:r w:rsidRPr="00C37205">
        <w:t>pecs/archive/32_series/32.60</w:t>
      </w:r>
      <w:r w:rsidR="00683C1B" w:rsidRPr="00C37205">
        <w:t>6#</w:t>
      </w:r>
      <w:r w:rsidRPr="00C37205">
        <w:rPr>
          <w:lang w:eastAsia="zh-CN"/>
        </w:rPr>
        <w:t>BasicCMIRPSystem</w:t>
      </w:r>
      <w:r w:rsidRPr="00C37205">
        <w:t xml:space="preserve">" </w:t>
      </w:r>
    </w:p>
    <w:p w14:paraId="1CCA2442" w14:textId="77777777" w:rsidR="00E26E12" w:rsidRPr="00C37205" w:rsidRDefault="00E26E12" w:rsidP="00683C1B">
      <w:pPr>
        <w:pStyle w:val="PL"/>
        <w:rPr>
          <w:lang w:eastAsia="zh-CN"/>
        </w:rPr>
      </w:pPr>
      <w:r w:rsidRPr="00C37205">
        <w:t>xmlns:basicCMIRP</w:t>
      </w:r>
      <w:r w:rsidRPr="00C37205">
        <w:rPr>
          <w:lang w:eastAsia="zh-CN"/>
        </w:rPr>
        <w:t>Data</w:t>
      </w:r>
      <w:r w:rsidRPr="00C37205">
        <w:t>="http://www.3gpp.org/ftp/</w:t>
      </w:r>
      <w:r w:rsidR="00683C1B" w:rsidRPr="00C37205">
        <w:t>s</w:t>
      </w:r>
      <w:r w:rsidRPr="00C37205">
        <w:t>pecs/archive/32_series/32.60</w:t>
      </w:r>
      <w:r w:rsidR="00683C1B" w:rsidRPr="00C37205">
        <w:t>6#</w:t>
      </w:r>
      <w:r w:rsidRPr="00C37205">
        <w:rPr>
          <w:lang w:eastAsia="zh-CN"/>
        </w:rPr>
        <w:t>BasicCMIRPData</w:t>
      </w:r>
      <w:r w:rsidRPr="00C37205">
        <w:t>"</w:t>
      </w:r>
    </w:p>
    <w:p w14:paraId="11DDC7B4" w14:textId="77777777" w:rsidR="00E26E12" w:rsidRPr="00C37205" w:rsidRDefault="00E26E12" w:rsidP="00683C1B">
      <w:pPr>
        <w:pStyle w:val="PL"/>
        <w:rPr>
          <w:lang w:eastAsia="zh-CN"/>
        </w:rPr>
      </w:pPr>
      <w:r w:rsidRPr="00C37205">
        <w:rPr>
          <w:lang w:eastAsia="zh-CN"/>
        </w:rPr>
        <w:t>xmlns:genericIRPSystem="http://www.3gpp.org/ftp/</w:t>
      </w:r>
      <w:r w:rsidR="00683C1B" w:rsidRPr="00C37205">
        <w:rPr>
          <w:lang w:eastAsia="zh-CN"/>
        </w:rPr>
        <w:t>s</w:t>
      </w:r>
      <w:r w:rsidRPr="00C37205">
        <w:rPr>
          <w:lang w:eastAsia="zh-CN"/>
        </w:rPr>
        <w:t>pecs/archive/32_series/32.31</w:t>
      </w:r>
      <w:r w:rsidR="00683C1B" w:rsidRPr="00C37205">
        <w:rPr>
          <w:lang w:eastAsia="zh-CN"/>
        </w:rPr>
        <w:t>6#</w:t>
      </w:r>
      <w:r w:rsidRPr="00C37205">
        <w:rPr>
          <w:rFonts w:cs="Courier New"/>
          <w:lang w:eastAsia="zh-CN"/>
        </w:rPr>
        <w:t>GenericIRPSystem</w:t>
      </w:r>
      <w:r w:rsidRPr="00C37205">
        <w:rPr>
          <w:lang w:eastAsia="zh-CN"/>
        </w:rPr>
        <w:t>"</w:t>
      </w:r>
    </w:p>
    <w:p w14:paraId="04430210" w14:textId="77777777" w:rsidR="00E26E12" w:rsidRPr="00C37205" w:rsidRDefault="00E26E12" w:rsidP="00683C1B">
      <w:pPr>
        <w:pStyle w:val="PL"/>
        <w:rPr>
          <w:lang w:eastAsia="zh-CN"/>
        </w:rPr>
      </w:pPr>
      <w:r w:rsidRPr="00C37205">
        <w:t>targetNamespace="http://www.3gpp.org/ftp/</w:t>
      </w:r>
      <w:r w:rsidR="00683C1B" w:rsidRPr="00C37205">
        <w:t>s</w:t>
      </w:r>
      <w:r w:rsidRPr="00C37205">
        <w:t>pecs/archive/32_series/32.60</w:t>
      </w:r>
      <w:r w:rsidR="00683C1B" w:rsidRPr="00C37205">
        <w:t>6#</w:t>
      </w:r>
      <w:r w:rsidRPr="00C37205">
        <w:rPr>
          <w:lang w:eastAsia="zh-CN"/>
        </w:rPr>
        <w:t>BasicCMIRPSystem</w:t>
      </w:r>
      <w:r w:rsidRPr="00C37205">
        <w:t>"&gt;</w:t>
      </w:r>
    </w:p>
    <w:p w14:paraId="19B2BFBC" w14:textId="77777777" w:rsidR="00E26E12" w:rsidRPr="00C679DE" w:rsidRDefault="00E26E12" w:rsidP="009A2D77">
      <w:pPr>
        <w:pStyle w:val="PL"/>
        <w:rPr>
          <w:lang w:val="fr-FR" w:eastAsia="zh-CN"/>
        </w:rPr>
      </w:pPr>
      <w:r w:rsidRPr="00C37205">
        <w:rPr>
          <w:lang w:eastAsia="zh-CN"/>
        </w:rPr>
        <w:tab/>
      </w:r>
      <w:r w:rsidRPr="00C679DE">
        <w:rPr>
          <w:lang w:val="fr-FR"/>
        </w:rPr>
        <w:t>&lt;import namespace="</w:t>
      </w:r>
      <w:r w:rsidRPr="00C679DE">
        <w:rPr>
          <w:rFonts w:cs="Arial"/>
          <w:lang w:val="fr-FR"/>
        </w:rPr>
        <w:t>http://www.3gpp.org/ftp/</w:t>
      </w:r>
      <w:r w:rsidR="00683C1B" w:rsidRPr="00C679DE">
        <w:rPr>
          <w:rFonts w:cs="Arial"/>
          <w:lang w:val="fr-FR"/>
        </w:rPr>
        <w:t>s</w:t>
      </w:r>
      <w:r w:rsidRPr="00C679DE">
        <w:rPr>
          <w:rFonts w:cs="Arial"/>
          <w:lang w:val="fr-FR"/>
        </w:rPr>
        <w:t>pecs/archive/32_series/32.31</w:t>
      </w:r>
      <w:r w:rsidR="00683C1B" w:rsidRPr="00C679DE">
        <w:rPr>
          <w:rFonts w:cs="Arial"/>
          <w:lang w:val="fr-FR"/>
        </w:rPr>
        <w:t>6#</w:t>
      </w:r>
      <w:r w:rsidRPr="00C679DE">
        <w:rPr>
          <w:rFonts w:cs="Courier New"/>
          <w:lang w:val="fr-FR" w:eastAsia="zh-CN"/>
        </w:rPr>
        <w:t>GenericIRPSystem</w:t>
      </w:r>
      <w:r w:rsidRPr="00C679DE">
        <w:rPr>
          <w:lang w:val="fr-FR"/>
        </w:rPr>
        <w:t>"/&gt;</w:t>
      </w:r>
    </w:p>
    <w:p w14:paraId="7972514E" w14:textId="77777777" w:rsidR="00E26E12" w:rsidRPr="00C679DE" w:rsidRDefault="00E26E12" w:rsidP="00E26E12">
      <w:pPr>
        <w:pStyle w:val="PL"/>
        <w:rPr>
          <w:lang w:val="fr-FR"/>
        </w:rPr>
      </w:pPr>
      <w:r w:rsidRPr="00C679DE">
        <w:rPr>
          <w:lang w:val="fr-FR"/>
        </w:rPr>
        <w:tab/>
        <w:t>&lt;types&gt;</w:t>
      </w:r>
    </w:p>
    <w:p w14:paraId="31A61E83" w14:textId="77777777" w:rsidR="00E26E12" w:rsidRPr="00C679DE" w:rsidRDefault="00E26E12" w:rsidP="009A2D77">
      <w:pPr>
        <w:pStyle w:val="PL"/>
        <w:rPr>
          <w:lang w:val="fr-FR"/>
        </w:rPr>
      </w:pPr>
      <w:r w:rsidRPr="00C679DE">
        <w:rPr>
          <w:lang w:val="fr-FR"/>
        </w:rPr>
        <w:tab/>
      </w:r>
      <w:r w:rsidRPr="00C679DE">
        <w:rPr>
          <w:lang w:val="fr-FR"/>
        </w:rPr>
        <w:tab/>
        <w:t>&lt;schema targetNamespace="http://www.3gpp.org/ftp/</w:t>
      </w:r>
      <w:r w:rsidR="009A2D77" w:rsidRPr="00C679DE">
        <w:rPr>
          <w:lang w:val="fr-FR"/>
        </w:rPr>
        <w:t>s</w:t>
      </w:r>
      <w:r w:rsidRPr="00C679DE">
        <w:rPr>
          <w:lang w:val="fr-FR"/>
        </w:rPr>
        <w:t>pecs/archive/32_series/32.60</w:t>
      </w:r>
      <w:r w:rsidR="009A2D77" w:rsidRPr="00C679DE">
        <w:rPr>
          <w:lang w:val="fr-FR"/>
        </w:rPr>
        <w:t>6#</w:t>
      </w:r>
      <w:r w:rsidRPr="00C679DE">
        <w:rPr>
          <w:lang w:val="fr-FR" w:eastAsia="zh-CN"/>
        </w:rPr>
        <w:t>BasicCMIRPData</w:t>
      </w:r>
      <w:r w:rsidRPr="00C679DE">
        <w:rPr>
          <w:lang w:val="fr-FR"/>
        </w:rPr>
        <w:t>" xmlns="http://www.w3.org/2001/XMLSchema"&gt;</w:t>
      </w:r>
    </w:p>
    <w:p w14:paraId="4CED671F" w14:textId="77777777" w:rsidR="00E26E12" w:rsidRPr="00C679DE" w:rsidRDefault="00E26E12" w:rsidP="00E26E12">
      <w:pPr>
        <w:pStyle w:val="PL"/>
        <w:rPr>
          <w:lang w:val="fr-FR"/>
        </w:rPr>
      </w:pPr>
      <w:r w:rsidRPr="00C679DE">
        <w:rPr>
          <w:lang w:val="fr-FR"/>
        </w:rPr>
        <w:tab/>
      </w:r>
      <w:r w:rsidRPr="00C679DE">
        <w:rPr>
          <w:lang w:val="fr-FR"/>
        </w:rPr>
        <w:tab/>
      </w:r>
      <w:r w:rsidRPr="00C679DE">
        <w:rPr>
          <w:lang w:val="fr-FR"/>
        </w:rPr>
        <w:tab/>
        <w:t>&lt;!-- getMOAttributes Request --&gt;</w:t>
      </w:r>
    </w:p>
    <w:p w14:paraId="4A9A00CE" w14:textId="77777777" w:rsidR="00E26E12" w:rsidRPr="00A10A24" w:rsidRDefault="00E26E12" w:rsidP="00E26E12">
      <w:pPr>
        <w:pStyle w:val="PL"/>
        <w:rPr>
          <w:highlight w:val="white"/>
        </w:rPr>
      </w:pPr>
      <w:r w:rsidRPr="00C679DE">
        <w:rPr>
          <w:highlight w:val="white"/>
          <w:lang w:val="fr-FR"/>
        </w:rPr>
        <w:tab/>
      </w:r>
      <w:r w:rsidRPr="00C679DE">
        <w:rPr>
          <w:highlight w:val="white"/>
          <w:lang w:val="fr-FR"/>
        </w:rPr>
        <w:tab/>
      </w:r>
      <w:r w:rsidRPr="00C679DE">
        <w:rPr>
          <w:highlight w:val="white"/>
          <w:lang w:val="fr-FR"/>
        </w:rPr>
        <w:tab/>
      </w:r>
      <w:r w:rsidRPr="00A10A24">
        <w:rPr>
          <w:highlight w:val="white"/>
        </w:rPr>
        <w:t>&lt;element name="getMOAttributes"&gt;</w:t>
      </w:r>
    </w:p>
    <w:p w14:paraId="111DB1EF" w14:textId="77777777" w:rsidR="00E26E12" w:rsidRPr="00A10A24" w:rsidRDefault="00E26E12" w:rsidP="00E26E12">
      <w:pPr>
        <w:pStyle w:val="PL"/>
        <w:rPr>
          <w:highlight w:val="white"/>
        </w:rPr>
      </w:pPr>
      <w:r w:rsidRPr="00A10A24">
        <w:rPr>
          <w:highlight w:val="white"/>
        </w:rPr>
        <w:tab/>
      </w:r>
      <w:r w:rsidRPr="00A10A24">
        <w:rPr>
          <w:highlight w:val="white"/>
        </w:rPr>
        <w:tab/>
      </w:r>
      <w:r w:rsidRPr="00A10A24">
        <w:rPr>
          <w:highlight w:val="white"/>
        </w:rPr>
        <w:tab/>
      </w:r>
      <w:r w:rsidRPr="00A10A24">
        <w:rPr>
          <w:highlight w:val="white"/>
        </w:rPr>
        <w:tab/>
        <w:t>&lt;complexType&gt;</w:t>
      </w:r>
    </w:p>
    <w:p w14:paraId="3B3FE229" w14:textId="77777777" w:rsidR="00E26E12" w:rsidRPr="00A10A24" w:rsidRDefault="00E26E12" w:rsidP="00E26E12">
      <w:pPr>
        <w:pStyle w:val="PL"/>
        <w:rPr>
          <w:highlight w:val="white"/>
        </w:rPr>
      </w:pPr>
      <w:r w:rsidRPr="00A10A24">
        <w:rPr>
          <w:highlight w:val="white"/>
        </w:rPr>
        <w:tab/>
      </w:r>
      <w:r w:rsidRPr="00A10A24">
        <w:rPr>
          <w:highlight w:val="white"/>
        </w:rPr>
        <w:tab/>
      </w:r>
      <w:r w:rsidRPr="00A10A24">
        <w:rPr>
          <w:highlight w:val="white"/>
        </w:rPr>
        <w:tab/>
      </w:r>
      <w:r w:rsidRPr="00A10A24">
        <w:rPr>
          <w:highlight w:val="white"/>
        </w:rPr>
        <w:tab/>
      </w:r>
      <w:r w:rsidRPr="00A10A24">
        <w:rPr>
          <w:highlight w:val="white"/>
        </w:rPr>
        <w:tab/>
        <w:t>&lt;sequence&gt;</w:t>
      </w:r>
    </w:p>
    <w:p w14:paraId="1CD40B8C" w14:textId="77777777" w:rsidR="00E26E12" w:rsidRPr="00A10A24" w:rsidRDefault="00E26E12" w:rsidP="00E26E12">
      <w:pPr>
        <w:pStyle w:val="PL"/>
        <w:rPr>
          <w:highlight w:val="white"/>
        </w:rPr>
      </w:pPr>
      <w:r w:rsidRPr="00A10A24">
        <w:rPr>
          <w:highlight w:val="white"/>
        </w:rPr>
        <w:tab/>
      </w:r>
      <w:r w:rsidRPr="00A10A24">
        <w:rPr>
          <w:highlight w:val="white"/>
        </w:rPr>
        <w:tab/>
      </w:r>
      <w:r w:rsidRPr="00A10A24">
        <w:rPr>
          <w:highlight w:val="white"/>
        </w:rPr>
        <w:tab/>
      </w:r>
      <w:r w:rsidRPr="00A10A24">
        <w:rPr>
          <w:highlight w:val="white"/>
        </w:rPr>
        <w:tab/>
      </w:r>
      <w:r w:rsidRPr="00A10A24">
        <w:rPr>
          <w:highlight w:val="white"/>
        </w:rPr>
        <w:tab/>
      </w:r>
      <w:r w:rsidRPr="00A10A24">
        <w:rPr>
          <w:highlight w:val="white"/>
        </w:rPr>
        <w:tab/>
        <w:t>&lt;element name="invokeIdentifierIn" type="string"/&gt;</w:t>
      </w:r>
    </w:p>
    <w:p w14:paraId="0DCBCCBC" w14:textId="77777777" w:rsidR="00E26E12" w:rsidRPr="00A10A24" w:rsidRDefault="00E26E12" w:rsidP="00E26E12">
      <w:pPr>
        <w:pStyle w:val="PL"/>
        <w:rPr>
          <w:highlight w:val="white"/>
        </w:rPr>
      </w:pPr>
      <w:r w:rsidRPr="00A10A24">
        <w:rPr>
          <w:highlight w:val="white"/>
        </w:rPr>
        <w:tab/>
      </w:r>
      <w:r w:rsidRPr="00A10A24">
        <w:rPr>
          <w:highlight w:val="white"/>
        </w:rPr>
        <w:tab/>
      </w:r>
      <w:r w:rsidRPr="00A10A24">
        <w:rPr>
          <w:highlight w:val="white"/>
        </w:rPr>
        <w:tab/>
      </w:r>
      <w:r w:rsidRPr="00A10A24">
        <w:rPr>
          <w:highlight w:val="white"/>
        </w:rPr>
        <w:tab/>
      </w:r>
      <w:r w:rsidRPr="00A10A24">
        <w:rPr>
          <w:highlight w:val="white"/>
        </w:rPr>
        <w:tab/>
      </w:r>
      <w:r w:rsidRPr="00A10A24">
        <w:rPr>
          <w:highlight w:val="white"/>
        </w:rPr>
        <w:tab/>
        <w:t>&lt;element name="queryXpathExp" type="</w:t>
      </w:r>
      <w:r w:rsidRPr="00A10A24">
        <w:rPr>
          <w:highlight w:val="white"/>
          <w:lang w:eastAsia="zh-CN"/>
        </w:rPr>
        <w:t>string</w:t>
      </w:r>
      <w:r w:rsidRPr="00A10A24">
        <w:rPr>
          <w:highlight w:val="white"/>
        </w:rPr>
        <w:t>"/&gt;</w:t>
      </w:r>
    </w:p>
    <w:p w14:paraId="5E79F7BA" w14:textId="77777777" w:rsidR="00E26E12" w:rsidRPr="00A10A24" w:rsidRDefault="00E26E12" w:rsidP="00E26E12">
      <w:pPr>
        <w:pStyle w:val="PL"/>
        <w:rPr>
          <w:highlight w:val="white"/>
        </w:rPr>
      </w:pPr>
      <w:r w:rsidRPr="00A10A24">
        <w:rPr>
          <w:highlight w:val="white"/>
        </w:rPr>
        <w:tab/>
      </w:r>
      <w:r w:rsidRPr="00A10A24">
        <w:rPr>
          <w:highlight w:val="white"/>
        </w:rPr>
        <w:tab/>
      </w:r>
      <w:r w:rsidRPr="00A10A24">
        <w:rPr>
          <w:highlight w:val="white"/>
        </w:rPr>
        <w:tab/>
      </w:r>
      <w:r w:rsidRPr="00A10A24">
        <w:rPr>
          <w:highlight w:val="white"/>
        </w:rPr>
        <w:tab/>
      </w:r>
      <w:r w:rsidRPr="00A10A24">
        <w:rPr>
          <w:highlight w:val="white"/>
        </w:rPr>
        <w:tab/>
        <w:t>&lt;/sequence&gt;</w:t>
      </w:r>
    </w:p>
    <w:p w14:paraId="08217397" w14:textId="77777777" w:rsidR="00E26E12" w:rsidRPr="00A10A24" w:rsidRDefault="00E26E12" w:rsidP="00E26E12">
      <w:pPr>
        <w:pStyle w:val="PL"/>
        <w:rPr>
          <w:highlight w:val="white"/>
        </w:rPr>
      </w:pPr>
      <w:r w:rsidRPr="00A10A24">
        <w:rPr>
          <w:highlight w:val="white"/>
        </w:rPr>
        <w:tab/>
      </w:r>
      <w:r w:rsidRPr="00A10A24">
        <w:rPr>
          <w:highlight w:val="white"/>
        </w:rPr>
        <w:tab/>
      </w:r>
      <w:r w:rsidRPr="00A10A24">
        <w:rPr>
          <w:highlight w:val="white"/>
        </w:rPr>
        <w:tab/>
      </w:r>
      <w:r w:rsidRPr="00A10A24">
        <w:rPr>
          <w:highlight w:val="white"/>
        </w:rPr>
        <w:tab/>
        <w:t>&lt;/complexType&gt;</w:t>
      </w:r>
    </w:p>
    <w:p w14:paraId="065C133E" w14:textId="77777777" w:rsidR="00E26E12" w:rsidRPr="00A10A24" w:rsidRDefault="00E26E12" w:rsidP="00E26E12">
      <w:pPr>
        <w:pStyle w:val="PL"/>
        <w:rPr>
          <w:highlight w:val="white"/>
        </w:rPr>
      </w:pPr>
      <w:r w:rsidRPr="00A10A24">
        <w:rPr>
          <w:highlight w:val="white"/>
        </w:rPr>
        <w:tab/>
      </w:r>
      <w:r w:rsidRPr="00A10A24">
        <w:rPr>
          <w:highlight w:val="white"/>
        </w:rPr>
        <w:tab/>
      </w:r>
      <w:r w:rsidRPr="00A10A24">
        <w:rPr>
          <w:highlight w:val="white"/>
        </w:rPr>
        <w:tab/>
        <w:t>&lt;/element&gt;</w:t>
      </w:r>
    </w:p>
    <w:p w14:paraId="155AEB85" w14:textId="77777777" w:rsidR="00E26E12" w:rsidRPr="00A10A24" w:rsidRDefault="00E26E12" w:rsidP="00E26E12">
      <w:pPr>
        <w:pStyle w:val="PL"/>
        <w:rPr>
          <w:highlight w:val="white"/>
        </w:rPr>
      </w:pPr>
      <w:r w:rsidRPr="00A10A24">
        <w:rPr>
          <w:highlight w:val="white"/>
        </w:rPr>
        <w:tab/>
      </w:r>
      <w:r w:rsidRPr="00A10A24">
        <w:rPr>
          <w:highlight w:val="white"/>
        </w:rPr>
        <w:tab/>
      </w:r>
      <w:r w:rsidRPr="00A10A24">
        <w:rPr>
          <w:highlight w:val="white"/>
        </w:rPr>
        <w:tab/>
        <w:t>&lt;!-- getMoAttributes Response --&gt;</w:t>
      </w:r>
    </w:p>
    <w:p w14:paraId="5C0A176B" w14:textId="77777777" w:rsidR="00E26E12" w:rsidRPr="00A10A24" w:rsidRDefault="00E26E12" w:rsidP="00E26E12">
      <w:pPr>
        <w:pStyle w:val="PL"/>
        <w:rPr>
          <w:highlight w:val="white"/>
        </w:rPr>
      </w:pPr>
      <w:r w:rsidRPr="00A10A24">
        <w:rPr>
          <w:highlight w:val="white"/>
        </w:rPr>
        <w:tab/>
      </w:r>
      <w:r w:rsidRPr="00A10A24">
        <w:rPr>
          <w:highlight w:val="white"/>
        </w:rPr>
        <w:tab/>
      </w:r>
      <w:r w:rsidRPr="00A10A24">
        <w:rPr>
          <w:highlight w:val="white"/>
        </w:rPr>
        <w:tab/>
        <w:t>&lt;element name="getMoAttributesResponse"&gt;</w:t>
      </w:r>
    </w:p>
    <w:p w14:paraId="0A31565D" w14:textId="77777777" w:rsidR="00E26E12" w:rsidRPr="00A10A24" w:rsidRDefault="00E26E12" w:rsidP="00E26E12">
      <w:pPr>
        <w:pStyle w:val="PL"/>
        <w:rPr>
          <w:highlight w:val="white"/>
        </w:rPr>
      </w:pPr>
      <w:r w:rsidRPr="00A10A24">
        <w:rPr>
          <w:highlight w:val="white"/>
        </w:rPr>
        <w:tab/>
      </w:r>
      <w:r w:rsidRPr="00A10A24">
        <w:rPr>
          <w:highlight w:val="white"/>
        </w:rPr>
        <w:tab/>
      </w:r>
      <w:r w:rsidRPr="00A10A24">
        <w:rPr>
          <w:highlight w:val="white"/>
        </w:rPr>
        <w:tab/>
      </w:r>
      <w:r w:rsidRPr="00A10A24">
        <w:rPr>
          <w:highlight w:val="white"/>
        </w:rPr>
        <w:tab/>
        <w:t>&lt;complexType&gt;</w:t>
      </w:r>
    </w:p>
    <w:p w14:paraId="21CAF63E" w14:textId="77777777" w:rsidR="00E26E12" w:rsidRPr="00A10A24" w:rsidRDefault="00E26E12" w:rsidP="00E26E12">
      <w:pPr>
        <w:pStyle w:val="PL"/>
        <w:rPr>
          <w:highlight w:val="white"/>
        </w:rPr>
      </w:pPr>
      <w:r w:rsidRPr="00A10A24">
        <w:rPr>
          <w:highlight w:val="white"/>
        </w:rPr>
        <w:tab/>
      </w:r>
      <w:r w:rsidRPr="00A10A24">
        <w:rPr>
          <w:highlight w:val="white"/>
        </w:rPr>
        <w:tab/>
      </w:r>
      <w:r w:rsidRPr="00A10A24">
        <w:rPr>
          <w:highlight w:val="white"/>
        </w:rPr>
        <w:tab/>
      </w:r>
      <w:r w:rsidRPr="00A10A24">
        <w:rPr>
          <w:highlight w:val="white"/>
        </w:rPr>
        <w:tab/>
      </w:r>
      <w:r w:rsidRPr="00A10A24">
        <w:rPr>
          <w:highlight w:val="white"/>
        </w:rPr>
        <w:tab/>
        <w:t>&lt;sequence&gt;</w:t>
      </w:r>
    </w:p>
    <w:p w14:paraId="025574CE" w14:textId="77777777" w:rsidR="00E26E12" w:rsidRPr="00A10A24" w:rsidRDefault="00E26E12" w:rsidP="00E26E12">
      <w:pPr>
        <w:pStyle w:val="PL"/>
        <w:rPr>
          <w:highlight w:val="white"/>
        </w:rPr>
      </w:pPr>
      <w:r w:rsidRPr="00A10A24">
        <w:rPr>
          <w:highlight w:val="white"/>
        </w:rPr>
        <w:tab/>
      </w:r>
      <w:r w:rsidRPr="00A10A24">
        <w:rPr>
          <w:highlight w:val="white"/>
        </w:rPr>
        <w:tab/>
      </w:r>
      <w:r w:rsidRPr="00A10A24">
        <w:rPr>
          <w:highlight w:val="white"/>
        </w:rPr>
        <w:tab/>
      </w:r>
      <w:r w:rsidRPr="00A10A24">
        <w:rPr>
          <w:highlight w:val="white"/>
        </w:rPr>
        <w:tab/>
      </w:r>
      <w:r w:rsidRPr="00A10A24">
        <w:rPr>
          <w:highlight w:val="white"/>
        </w:rPr>
        <w:tab/>
      </w:r>
      <w:r w:rsidRPr="00A10A24">
        <w:rPr>
          <w:highlight w:val="white"/>
        </w:rPr>
        <w:tab/>
        <w:t>&lt;element name="invokeIdentifierOut" type="string"/&gt;</w:t>
      </w:r>
    </w:p>
    <w:p w14:paraId="236EB2DE" w14:textId="77777777" w:rsidR="00E26E12" w:rsidRPr="00A10A24" w:rsidRDefault="00E26E12" w:rsidP="00E26E12">
      <w:pPr>
        <w:pStyle w:val="PL"/>
        <w:rPr>
          <w:highlight w:val="white"/>
        </w:rPr>
      </w:pPr>
      <w:r w:rsidRPr="00A10A24">
        <w:rPr>
          <w:highlight w:val="white"/>
        </w:rPr>
        <w:tab/>
      </w:r>
      <w:r w:rsidRPr="00A10A24">
        <w:rPr>
          <w:highlight w:val="white"/>
        </w:rPr>
        <w:tab/>
      </w:r>
      <w:r w:rsidRPr="00A10A24">
        <w:rPr>
          <w:highlight w:val="white"/>
        </w:rPr>
        <w:tab/>
      </w:r>
      <w:r w:rsidRPr="00A10A24">
        <w:rPr>
          <w:highlight w:val="white"/>
        </w:rPr>
        <w:tab/>
      </w:r>
      <w:r w:rsidRPr="00A10A24">
        <w:rPr>
          <w:highlight w:val="white"/>
        </w:rPr>
        <w:tab/>
      </w:r>
      <w:r w:rsidRPr="00A10A24">
        <w:rPr>
          <w:highlight w:val="white"/>
        </w:rPr>
        <w:tab/>
      </w:r>
    </w:p>
    <w:p w14:paraId="68D0B2AF" w14:textId="77777777" w:rsidR="00E26E12" w:rsidRPr="00A10A24" w:rsidRDefault="00E26E12" w:rsidP="00E26E12">
      <w:pPr>
        <w:pStyle w:val="PL"/>
        <w:rPr>
          <w:highlight w:val="white"/>
        </w:rPr>
      </w:pPr>
      <w:r w:rsidRPr="00A10A24">
        <w:rPr>
          <w:highlight w:val="white"/>
        </w:rPr>
        <w:tab/>
      </w:r>
      <w:r w:rsidRPr="00A10A24">
        <w:rPr>
          <w:highlight w:val="white"/>
        </w:rPr>
        <w:tab/>
      </w:r>
      <w:r w:rsidRPr="00A10A24">
        <w:rPr>
          <w:highlight w:val="white"/>
        </w:rPr>
        <w:tab/>
      </w:r>
      <w:r w:rsidRPr="00A10A24">
        <w:rPr>
          <w:highlight w:val="white"/>
        </w:rPr>
        <w:tab/>
      </w:r>
      <w:r w:rsidRPr="00A10A24">
        <w:rPr>
          <w:highlight w:val="white"/>
        </w:rPr>
        <w:tab/>
      </w:r>
      <w:r w:rsidRPr="00A10A24">
        <w:rPr>
          <w:highlight w:val="white"/>
        </w:rPr>
        <w:tab/>
        <w:t>&lt;element name="</w:t>
      </w:r>
      <w:r w:rsidRPr="00A10A24">
        <w:rPr>
          <w:lang w:eastAsia="zh-CN"/>
        </w:rPr>
        <w:t>moi</w:t>
      </w:r>
      <w:r w:rsidRPr="00A10A24">
        <w:t>ListOut</w:t>
      </w:r>
      <w:r w:rsidRPr="00A10A24">
        <w:rPr>
          <w:highlight w:val="white"/>
        </w:rPr>
        <w:t>" type="basicCMIRPData:MOSequenceType"/&gt;</w:t>
      </w:r>
    </w:p>
    <w:p w14:paraId="2963D1B8" w14:textId="77777777" w:rsidR="00E26E12" w:rsidRPr="00A10A24" w:rsidRDefault="00E26E12" w:rsidP="00E26E12">
      <w:pPr>
        <w:pStyle w:val="PL"/>
        <w:rPr>
          <w:highlight w:val="white"/>
        </w:rPr>
      </w:pPr>
      <w:r w:rsidRPr="00A10A24">
        <w:rPr>
          <w:highlight w:val="white"/>
        </w:rPr>
        <w:tab/>
      </w:r>
      <w:r w:rsidRPr="00A10A24">
        <w:rPr>
          <w:highlight w:val="white"/>
        </w:rPr>
        <w:tab/>
      </w:r>
      <w:r w:rsidRPr="00A10A24">
        <w:rPr>
          <w:highlight w:val="white"/>
        </w:rPr>
        <w:tab/>
      </w:r>
      <w:r w:rsidRPr="00A10A24">
        <w:rPr>
          <w:highlight w:val="white"/>
        </w:rPr>
        <w:tab/>
      </w:r>
      <w:r w:rsidRPr="00A10A24">
        <w:rPr>
          <w:highlight w:val="white"/>
        </w:rPr>
        <w:tab/>
        <w:t>&lt;/sequence&gt;</w:t>
      </w:r>
    </w:p>
    <w:p w14:paraId="75715A21" w14:textId="77777777" w:rsidR="00E26E12" w:rsidRPr="00A10A24" w:rsidRDefault="00E26E12" w:rsidP="00E26E12">
      <w:pPr>
        <w:pStyle w:val="PL"/>
        <w:rPr>
          <w:highlight w:val="white"/>
        </w:rPr>
      </w:pPr>
      <w:r w:rsidRPr="00A10A24">
        <w:rPr>
          <w:highlight w:val="white"/>
        </w:rPr>
        <w:tab/>
      </w:r>
      <w:r w:rsidRPr="00A10A24">
        <w:rPr>
          <w:highlight w:val="white"/>
        </w:rPr>
        <w:tab/>
      </w:r>
      <w:r w:rsidRPr="00A10A24">
        <w:rPr>
          <w:highlight w:val="white"/>
        </w:rPr>
        <w:tab/>
      </w:r>
      <w:r w:rsidRPr="00A10A24">
        <w:rPr>
          <w:highlight w:val="white"/>
        </w:rPr>
        <w:tab/>
        <w:t>&lt;/complexType&gt;</w:t>
      </w:r>
    </w:p>
    <w:p w14:paraId="189B9F79" w14:textId="77777777" w:rsidR="00E26E12" w:rsidRPr="00B71A7B" w:rsidRDefault="00E26E12" w:rsidP="00E26E12">
      <w:pPr>
        <w:pStyle w:val="PL"/>
        <w:rPr>
          <w:highlight w:val="white"/>
          <w:lang w:eastAsia="zh-CN"/>
        </w:rPr>
      </w:pPr>
      <w:r w:rsidRPr="00A10A24">
        <w:rPr>
          <w:highlight w:val="white"/>
        </w:rPr>
        <w:tab/>
      </w:r>
      <w:r w:rsidRPr="00A10A24">
        <w:rPr>
          <w:highlight w:val="white"/>
        </w:rPr>
        <w:tab/>
      </w:r>
      <w:r w:rsidRPr="00A10A24">
        <w:rPr>
          <w:highlight w:val="white"/>
        </w:rPr>
        <w:tab/>
      </w:r>
      <w:r w:rsidRPr="00B71A7B">
        <w:rPr>
          <w:highlight w:val="white"/>
        </w:rPr>
        <w:t>&lt;/element&gt;</w:t>
      </w:r>
    </w:p>
    <w:p w14:paraId="2541A59F" w14:textId="77777777" w:rsidR="00E26E12" w:rsidRPr="00B71A7B" w:rsidRDefault="00E26E12" w:rsidP="00E26E12">
      <w:pPr>
        <w:pStyle w:val="PL"/>
        <w:rPr>
          <w:lang w:eastAsia="zh-CN"/>
        </w:rPr>
      </w:pPr>
      <w:r w:rsidRPr="00B71A7B">
        <w:rPr>
          <w:highlight w:val="white"/>
          <w:lang w:eastAsia="zh-CN"/>
        </w:rPr>
        <w:tab/>
      </w:r>
      <w:r w:rsidRPr="00B71A7B">
        <w:rPr>
          <w:highlight w:val="white"/>
          <w:lang w:eastAsia="zh-CN"/>
        </w:rPr>
        <w:tab/>
      </w:r>
      <w:r w:rsidRPr="00B71A7B">
        <w:rPr>
          <w:highlight w:val="white"/>
          <w:lang w:eastAsia="zh-CN"/>
        </w:rPr>
        <w:tab/>
      </w:r>
      <w:r w:rsidRPr="00B71A7B">
        <w:rPr>
          <w:lang w:eastAsia="zh-CN"/>
        </w:rPr>
        <w:t>&lt;complexType name="AnyMOType"&gt;</w:t>
      </w:r>
    </w:p>
    <w:p w14:paraId="627B953C" w14:textId="77777777" w:rsidR="00E26E12" w:rsidRPr="00B71A7B" w:rsidRDefault="00E26E12" w:rsidP="00E26E12">
      <w:pPr>
        <w:pStyle w:val="PL"/>
        <w:rPr>
          <w:lang w:eastAsia="zh-CN"/>
        </w:rPr>
      </w:pPr>
      <w:r w:rsidRPr="00B71A7B">
        <w:rPr>
          <w:lang w:eastAsia="zh-CN"/>
        </w:rPr>
        <w:tab/>
      </w:r>
      <w:r w:rsidRPr="00B71A7B">
        <w:rPr>
          <w:lang w:eastAsia="zh-CN"/>
        </w:rPr>
        <w:tab/>
      </w:r>
      <w:r w:rsidRPr="00B71A7B">
        <w:rPr>
          <w:lang w:eastAsia="zh-CN"/>
        </w:rPr>
        <w:tab/>
      </w:r>
      <w:r w:rsidRPr="00B71A7B">
        <w:rPr>
          <w:lang w:eastAsia="zh-CN"/>
        </w:rPr>
        <w:tab/>
        <w:t>&lt;sequence&gt;</w:t>
      </w:r>
    </w:p>
    <w:p w14:paraId="3A18FBC9" w14:textId="77777777" w:rsidR="00E26E12" w:rsidRPr="00B71A7B" w:rsidRDefault="00E26E12" w:rsidP="00E26E12">
      <w:pPr>
        <w:pStyle w:val="PL"/>
        <w:rPr>
          <w:lang w:eastAsia="zh-CN"/>
        </w:rPr>
      </w:pPr>
      <w:r w:rsidRPr="00B71A7B">
        <w:rPr>
          <w:lang w:eastAsia="zh-CN"/>
        </w:rPr>
        <w:tab/>
      </w:r>
      <w:r w:rsidRPr="00B71A7B">
        <w:rPr>
          <w:lang w:eastAsia="zh-CN"/>
        </w:rPr>
        <w:tab/>
      </w:r>
      <w:r w:rsidRPr="00B71A7B">
        <w:rPr>
          <w:lang w:eastAsia="zh-CN"/>
        </w:rPr>
        <w:tab/>
      </w:r>
      <w:r w:rsidRPr="00B71A7B">
        <w:rPr>
          <w:lang w:eastAsia="zh-CN"/>
        </w:rPr>
        <w:tab/>
      </w:r>
      <w:r w:rsidRPr="00B71A7B">
        <w:rPr>
          <w:lang w:eastAsia="zh-CN"/>
        </w:rPr>
        <w:tab/>
        <w:t>&lt;!--MO instance location in XPath expression--&gt;</w:t>
      </w:r>
    </w:p>
    <w:p w14:paraId="6B801174" w14:textId="77777777" w:rsidR="00E26E12" w:rsidRPr="00B71A7B" w:rsidRDefault="00E26E12" w:rsidP="00E26E12">
      <w:pPr>
        <w:pStyle w:val="PL"/>
        <w:rPr>
          <w:lang w:eastAsia="zh-CN"/>
        </w:rPr>
      </w:pPr>
      <w:r w:rsidRPr="00B71A7B">
        <w:rPr>
          <w:lang w:eastAsia="zh-CN"/>
        </w:rPr>
        <w:tab/>
      </w:r>
      <w:r w:rsidRPr="00B71A7B">
        <w:rPr>
          <w:lang w:eastAsia="zh-CN"/>
        </w:rPr>
        <w:tab/>
      </w:r>
      <w:r w:rsidRPr="00B71A7B">
        <w:rPr>
          <w:lang w:eastAsia="zh-CN"/>
        </w:rPr>
        <w:tab/>
      </w:r>
      <w:r w:rsidRPr="00B71A7B">
        <w:rPr>
          <w:lang w:eastAsia="zh-CN"/>
        </w:rPr>
        <w:tab/>
      </w:r>
      <w:r w:rsidRPr="00B71A7B">
        <w:rPr>
          <w:lang w:eastAsia="zh-CN"/>
        </w:rPr>
        <w:tab/>
        <w:t>&lt;element name="moiLocation" type="string"/&gt;</w:t>
      </w:r>
    </w:p>
    <w:p w14:paraId="2B2A7B44" w14:textId="77777777" w:rsidR="00E26E12" w:rsidRPr="00B71A7B" w:rsidRDefault="00E26E12" w:rsidP="00E26E12">
      <w:pPr>
        <w:pStyle w:val="PL"/>
        <w:rPr>
          <w:lang w:eastAsia="zh-CN"/>
        </w:rPr>
      </w:pPr>
      <w:r w:rsidRPr="00B71A7B">
        <w:rPr>
          <w:lang w:eastAsia="zh-CN"/>
        </w:rPr>
        <w:tab/>
      </w:r>
      <w:r w:rsidRPr="00B71A7B">
        <w:rPr>
          <w:lang w:eastAsia="zh-CN"/>
        </w:rPr>
        <w:tab/>
      </w:r>
      <w:r w:rsidRPr="00B71A7B">
        <w:rPr>
          <w:lang w:eastAsia="zh-CN"/>
        </w:rPr>
        <w:tab/>
      </w:r>
      <w:r w:rsidRPr="00B71A7B">
        <w:rPr>
          <w:lang w:eastAsia="zh-CN"/>
        </w:rPr>
        <w:tab/>
      </w:r>
      <w:r w:rsidRPr="00B71A7B">
        <w:rPr>
          <w:lang w:eastAsia="zh-CN"/>
        </w:rPr>
        <w:tab/>
        <w:t>&lt;!--each MO--&gt;</w:t>
      </w:r>
    </w:p>
    <w:p w14:paraId="17C79761" w14:textId="77777777" w:rsidR="00E26E12" w:rsidRPr="00B71A7B" w:rsidRDefault="00E26E12" w:rsidP="00E26E12">
      <w:pPr>
        <w:pStyle w:val="PL"/>
        <w:rPr>
          <w:lang w:eastAsia="zh-CN"/>
        </w:rPr>
      </w:pPr>
      <w:r w:rsidRPr="00B71A7B">
        <w:rPr>
          <w:lang w:eastAsia="zh-CN"/>
        </w:rPr>
        <w:tab/>
      </w:r>
      <w:r w:rsidRPr="00B71A7B">
        <w:rPr>
          <w:lang w:eastAsia="zh-CN"/>
        </w:rPr>
        <w:tab/>
      </w:r>
      <w:r w:rsidRPr="00B71A7B">
        <w:rPr>
          <w:lang w:eastAsia="zh-CN"/>
        </w:rPr>
        <w:tab/>
      </w:r>
      <w:r w:rsidRPr="00B71A7B">
        <w:rPr>
          <w:lang w:eastAsia="zh-CN"/>
        </w:rPr>
        <w:tab/>
      </w:r>
      <w:r w:rsidRPr="00B71A7B">
        <w:rPr>
          <w:lang w:eastAsia="zh-CN"/>
        </w:rPr>
        <w:tab/>
        <w:t>&lt;any/&gt;</w:t>
      </w:r>
    </w:p>
    <w:p w14:paraId="5F071624" w14:textId="77777777" w:rsidR="00E26E12" w:rsidRPr="00B71A7B" w:rsidRDefault="00E26E12" w:rsidP="00E26E12">
      <w:pPr>
        <w:pStyle w:val="PL"/>
        <w:rPr>
          <w:lang w:eastAsia="zh-CN"/>
        </w:rPr>
      </w:pPr>
      <w:r w:rsidRPr="00B71A7B">
        <w:rPr>
          <w:lang w:eastAsia="zh-CN"/>
        </w:rPr>
        <w:tab/>
      </w:r>
      <w:r w:rsidRPr="00B71A7B">
        <w:rPr>
          <w:lang w:eastAsia="zh-CN"/>
        </w:rPr>
        <w:tab/>
      </w:r>
      <w:r w:rsidRPr="00B71A7B">
        <w:rPr>
          <w:lang w:eastAsia="zh-CN"/>
        </w:rPr>
        <w:tab/>
      </w:r>
      <w:r w:rsidRPr="00B71A7B">
        <w:rPr>
          <w:lang w:eastAsia="zh-CN"/>
        </w:rPr>
        <w:tab/>
        <w:t>&lt;/sequence&gt;</w:t>
      </w:r>
    </w:p>
    <w:p w14:paraId="2DE93BDF" w14:textId="77777777" w:rsidR="00E26E12" w:rsidRPr="00B71A7B" w:rsidRDefault="00E26E12" w:rsidP="00E26E12">
      <w:pPr>
        <w:pStyle w:val="PL"/>
        <w:rPr>
          <w:lang w:eastAsia="zh-CN"/>
        </w:rPr>
      </w:pPr>
      <w:r w:rsidRPr="00B71A7B">
        <w:rPr>
          <w:lang w:eastAsia="zh-CN"/>
        </w:rPr>
        <w:tab/>
      </w:r>
      <w:r w:rsidRPr="00B71A7B">
        <w:rPr>
          <w:lang w:eastAsia="zh-CN"/>
        </w:rPr>
        <w:tab/>
      </w:r>
      <w:r w:rsidRPr="00B71A7B">
        <w:rPr>
          <w:lang w:eastAsia="zh-CN"/>
        </w:rPr>
        <w:tab/>
        <w:t>&lt;/complexType&gt;</w:t>
      </w:r>
    </w:p>
    <w:p w14:paraId="67AA96DA" w14:textId="77777777" w:rsidR="00E26E12" w:rsidRPr="00B71A7B" w:rsidRDefault="00E26E12" w:rsidP="00E26E12">
      <w:pPr>
        <w:pStyle w:val="PL"/>
        <w:rPr>
          <w:lang w:eastAsia="zh-CN"/>
        </w:rPr>
      </w:pPr>
      <w:r w:rsidRPr="00B71A7B">
        <w:rPr>
          <w:lang w:eastAsia="zh-CN"/>
        </w:rPr>
        <w:tab/>
      </w:r>
      <w:r w:rsidRPr="00B71A7B">
        <w:rPr>
          <w:lang w:eastAsia="zh-CN"/>
        </w:rPr>
        <w:tab/>
      </w:r>
      <w:r w:rsidRPr="00B71A7B">
        <w:rPr>
          <w:lang w:eastAsia="zh-CN"/>
        </w:rPr>
        <w:tab/>
        <w:t>&lt;complexType name="MOSequenceType"&gt;</w:t>
      </w:r>
    </w:p>
    <w:p w14:paraId="166A15EB" w14:textId="77777777" w:rsidR="00E26E12" w:rsidRPr="00B71A7B" w:rsidRDefault="00E26E12" w:rsidP="00E26E12">
      <w:pPr>
        <w:pStyle w:val="PL"/>
        <w:rPr>
          <w:lang w:eastAsia="zh-CN"/>
        </w:rPr>
      </w:pPr>
      <w:r w:rsidRPr="00B71A7B">
        <w:rPr>
          <w:lang w:eastAsia="zh-CN"/>
        </w:rPr>
        <w:tab/>
      </w:r>
      <w:r w:rsidRPr="00B71A7B">
        <w:rPr>
          <w:lang w:eastAsia="zh-CN"/>
        </w:rPr>
        <w:tab/>
      </w:r>
      <w:r w:rsidRPr="00B71A7B">
        <w:rPr>
          <w:lang w:eastAsia="zh-CN"/>
        </w:rPr>
        <w:tab/>
      </w:r>
      <w:r w:rsidRPr="00B71A7B">
        <w:rPr>
          <w:lang w:eastAsia="zh-CN"/>
        </w:rPr>
        <w:tab/>
        <w:t>&lt;sequence&gt;</w:t>
      </w:r>
    </w:p>
    <w:p w14:paraId="7ED7A159" w14:textId="77777777" w:rsidR="00E26E12" w:rsidRPr="00B71A7B" w:rsidRDefault="00E26E12" w:rsidP="00E26E12">
      <w:pPr>
        <w:pStyle w:val="PL"/>
        <w:rPr>
          <w:lang w:eastAsia="zh-CN"/>
        </w:rPr>
      </w:pPr>
      <w:r w:rsidRPr="00B71A7B">
        <w:rPr>
          <w:lang w:eastAsia="zh-CN"/>
        </w:rPr>
        <w:tab/>
      </w:r>
      <w:r w:rsidRPr="00B71A7B">
        <w:rPr>
          <w:lang w:eastAsia="zh-CN"/>
        </w:rPr>
        <w:tab/>
      </w:r>
      <w:r w:rsidRPr="00B71A7B">
        <w:rPr>
          <w:lang w:eastAsia="zh-CN"/>
        </w:rPr>
        <w:tab/>
      </w:r>
      <w:r w:rsidRPr="00B71A7B">
        <w:rPr>
          <w:lang w:eastAsia="zh-CN"/>
        </w:rPr>
        <w:tab/>
      </w:r>
      <w:r w:rsidRPr="00B71A7B">
        <w:rPr>
          <w:lang w:eastAsia="zh-CN"/>
        </w:rPr>
        <w:tab/>
        <w:t>&lt;element name="mo" type="basicCMIRPData:AnyMOType" minOccurs="0" maxOccurs="unbounded"/&gt;</w:t>
      </w:r>
    </w:p>
    <w:p w14:paraId="3155D063" w14:textId="77777777" w:rsidR="00E26E12" w:rsidRPr="00B71A7B" w:rsidRDefault="00E26E12" w:rsidP="00E26E12">
      <w:pPr>
        <w:pStyle w:val="PL"/>
        <w:rPr>
          <w:lang w:eastAsia="zh-CN"/>
        </w:rPr>
      </w:pPr>
      <w:r w:rsidRPr="00B71A7B">
        <w:rPr>
          <w:lang w:eastAsia="zh-CN"/>
        </w:rPr>
        <w:tab/>
      </w:r>
      <w:r w:rsidRPr="00B71A7B">
        <w:rPr>
          <w:lang w:eastAsia="zh-CN"/>
        </w:rPr>
        <w:tab/>
      </w:r>
      <w:r w:rsidRPr="00B71A7B">
        <w:rPr>
          <w:lang w:eastAsia="zh-CN"/>
        </w:rPr>
        <w:tab/>
      </w:r>
      <w:r w:rsidRPr="00B71A7B">
        <w:rPr>
          <w:lang w:eastAsia="zh-CN"/>
        </w:rPr>
        <w:tab/>
        <w:t>&lt;/sequence&gt;</w:t>
      </w:r>
    </w:p>
    <w:p w14:paraId="442845F3" w14:textId="77777777" w:rsidR="00E26E12" w:rsidRPr="00B71A7B" w:rsidRDefault="00E26E12" w:rsidP="00E26E12">
      <w:pPr>
        <w:pStyle w:val="PL"/>
        <w:rPr>
          <w:highlight w:val="white"/>
          <w:lang w:eastAsia="zh-CN"/>
        </w:rPr>
      </w:pPr>
      <w:r w:rsidRPr="00B71A7B">
        <w:rPr>
          <w:lang w:eastAsia="zh-CN"/>
        </w:rPr>
        <w:tab/>
      </w:r>
      <w:r w:rsidRPr="00B71A7B">
        <w:rPr>
          <w:lang w:eastAsia="zh-CN"/>
        </w:rPr>
        <w:tab/>
      </w:r>
      <w:r w:rsidRPr="00B71A7B">
        <w:rPr>
          <w:lang w:eastAsia="zh-CN"/>
        </w:rPr>
        <w:tab/>
        <w:t>&lt;/complexType&gt;</w:t>
      </w:r>
    </w:p>
    <w:p w14:paraId="581048E7"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 getMoAttributes Fault --&gt;</w:t>
      </w:r>
    </w:p>
    <w:p w14:paraId="03C9A6A8"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 name="getMOAttributesFault"&gt;</w:t>
      </w:r>
    </w:p>
    <w:p w14:paraId="6A0B1B40"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&lt;complexType&gt;</w:t>
      </w:r>
    </w:p>
    <w:p w14:paraId="47214423"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&lt;choice&gt;</w:t>
      </w:r>
    </w:p>
    <w:p w14:paraId="623FBD0B"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name="getMOAttributesFault" type="string"/&gt;</w:t>
      </w:r>
    </w:p>
    <w:p w14:paraId="42443007"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name="resourceLimitationFault" type="string"/&gt;</w:t>
      </w:r>
    </w:p>
    <w:p w14:paraId="4CF35F00"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name="operationCancelledFault" type="string"/&gt;</w:t>
      </w:r>
    </w:p>
    <w:p w14:paraId="2F905067"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name="complexityLimitationFault" type="string"/&gt;</w:t>
      </w:r>
    </w:p>
    <w:p w14:paraId="4E694B3F"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ref="basicCMIRPData:InvalidParameterFault"/&gt;</w:t>
      </w:r>
    </w:p>
    <w:p w14:paraId="387882D5"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&lt;/choice&gt;</w:t>
      </w:r>
    </w:p>
    <w:p w14:paraId="02400225"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&lt;/complexType&gt;</w:t>
      </w:r>
    </w:p>
    <w:p w14:paraId="6C9EF3F8"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&lt;/element&gt;</w:t>
      </w:r>
    </w:p>
    <w:p w14:paraId="29026995"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 getContainment Request --&gt;</w:t>
      </w:r>
    </w:p>
    <w:p w14:paraId="5C9946AE"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 name="getContainment"&gt;</w:t>
      </w:r>
    </w:p>
    <w:p w14:paraId="7F395AF9"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&lt;complexType&gt;</w:t>
      </w:r>
    </w:p>
    <w:p w14:paraId="5663F386"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&lt;sequence&gt;</w:t>
      </w:r>
    </w:p>
    <w:p w14:paraId="53823944"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name="invokeIdentifierIn" type="string"/&gt;</w:t>
      </w:r>
    </w:p>
    <w:p w14:paraId="45DBBA86"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name="queryXpathExp" type="string"/&gt;</w:t>
      </w:r>
    </w:p>
    <w:p w14:paraId="198F71D6"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&lt;/sequence&gt;</w:t>
      </w:r>
    </w:p>
    <w:p w14:paraId="2F0ED956"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&lt;/complexType&gt;</w:t>
      </w:r>
    </w:p>
    <w:p w14:paraId="67B493BA"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&lt;/element&gt;</w:t>
      </w:r>
    </w:p>
    <w:p w14:paraId="15943E75"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p>
    <w:p w14:paraId="732CD9F4"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 getContainment Response --&gt;</w:t>
      </w:r>
    </w:p>
    <w:p w14:paraId="1AB26279"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 name="getContainmentResponse"&gt;</w:t>
      </w:r>
    </w:p>
    <w:p w14:paraId="4878871C"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&lt;complexType&gt;</w:t>
      </w:r>
    </w:p>
    <w:p w14:paraId="52E41E21" w14:textId="77777777" w:rsidR="00E26E12" w:rsidRPr="00B71A7B" w:rsidRDefault="00E26E12" w:rsidP="00E26E12">
      <w:pPr>
        <w:pStyle w:val="PL"/>
        <w:rPr>
          <w:highlight w:val="white"/>
          <w:lang w:eastAsia="zh-CN"/>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&lt;sequence&gt;</w:t>
      </w:r>
    </w:p>
    <w:p w14:paraId="1464B37B" w14:textId="77777777" w:rsidR="00E26E12" w:rsidRPr="00B71A7B" w:rsidRDefault="00E26E12" w:rsidP="00E26E12">
      <w:pPr>
        <w:pStyle w:val="PL"/>
        <w:rPr>
          <w:highlight w:val="white"/>
        </w:rPr>
      </w:pPr>
      <w:r w:rsidRPr="00B71A7B">
        <w:rPr>
          <w:highlight w:val="white"/>
          <w:lang w:eastAsia="zh-CN"/>
        </w:rPr>
        <w:tab/>
      </w:r>
      <w:r w:rsidRPr="00B71A7B">
        <w:rPr>
          <w:highlight w:val="white"/>
          <w:lang w:eastAsia="zh-CN"/>
        </w:rPr>
        <w:tab/>
      </w:r>
      <w:r w:rsidRPr="00B71A7B">
        <w:rPr>
          <w:highlight w:val="white"/>
          <w:lang w:eastAsia="zh-CN"/>
        </w:rPr>
        <w:tab/>
      </w:r>
      <w:r w:rsidRPr="00B71A7B">
        <w:rPr>
          <w:highlight w:val="white"/>
          <w:lang w:eastAsia="zh-CN"/>
        </w:rPr>
        <w:tab/>
      </w:r>
      <w:r w:rsidRPr="00B71A7B">
        <w:rPr>
          <w:highlight w:val="white"/>
          <w:lang w:eastAsia="zh-CN"/>
        </w:rPr>
        <w:tab/>
      </w:r>
      <w:r w:rsidRPr="00B71A7B">
        <w:rPr>
          <w:highlight w:val="white"/>
          <w:lang w:eastAsia="zh-CN"/>
        </w:rPr>
        <w:tab/>
      </w:r>
      <w:r w:rsidRPr="00B71A7B">
        <w:rPr>
          <w:highlight w:val="white"/>
        </w:rPr>
        <w:t>&lt;!--top container element xpath location --&gt;</w:t>
      </w:r>
    </w:p>
    <w:p w14:paraId="764620D7" w14:textId="77777777" w:rsidR="00E26E12" w:rsidRPr="00B71A7B" w:rsidRDefault="00E26E12" w:rsidP="00E26E12">
      <w:pPr>
        <w:pStyle w:val="PL"/>
        <w:rPr>
          <w:highlight w:val="white"/>
          <w:lang w:eastAsia="zh-CN"/>
        </w:rPr>
      </w:pPr>
      <w:r w:rsidRPr="00B71A7B">
        <w:rPr>
          <w:highlight w:val="white"/>
        </w:rPr>
        <w:lastRenderedPageBreak/>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name="invokeIdentifierOut" type="string"/&gt;</w:t>
      </w:r>
    </w:p>
    <w:p w14:paraId="7B66C9EB"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name="topContainerLoc" type="</w:t>
      </w:r>
      <w:r w:rsidRPr="00B71A7B">
        <w:rPr>
          <w:highlight w:val="white"/>
          <w:lang w:eastAsia="zh-CN"/>
        </w:rPr>
        <w:t>string</w:t>
      </w:r>
      <w:r w:rsidRPr="00B71A7B">
        <w:rPr>
          <w:highlight w:val="white"/>
        </w:rPr>
        <w:t>"/&gt;</w:t>
      </w:r>
    </w:p>
    <w:p w14:paraId="315D3947" w14:textId="77777777" w:rsidR="00E26E12" w:rsidRPr="00B71A7B" w:rsidRDefault="00E26E12" w:rsidP="00E26E12">
      <w:pPr>
        <w:pStyle w:val="PL"/>
        <w:rPr>
          <w:highlight w:val="white"/>
        </w:rPr>
      </w:pPr>
      <w:r w:rsidRPr="00B71A7B">
        <w:rPr>
          <w:highlight w:val="white"/>
          <w:lang w:eastAsia="zh-CN"/>
        </w:rPr>
        <w:tab/>
      </w:r>
      <w:r w:rsidRPr="00B71A7B">
        <w:rPr>
          <w:highlight w:val="white"/>
          <w:lang w:eastAsia="zh-CN"/>
        </w:rPr>
        <w:tab/>
      </w:r>
      <w:r w:rsidRPr="00B71A7B">
        <w:rPr>
          <w:highlight w:val="white"/>
          <w:lang w:eastAsia="zh-CN"/>
        </w:rPr>
        <w:tab/>
      </w:r>
      <w:r w:rsidRPr="00B71A7B">
        <w:rPr>
          <w:highlight w:val="white"/>
          <w:lang w:eastAsia="zh-CN"/>
        </w:rPr>
        <w:tab/>
      </w:r>
      <w:r w:rsidRPr="00B71A7B">
        <w:rPr>
          <w:highlight w:val="white"/>
          <w:lang w:eastAsia="zh-CN"/>
        </w:rPr>
        <w:tab/>
      </w:r>
      <w:r w:rsidRPr="00B71A7B">
        <w:rPr>
          <w:highlight w:val="white"/>
          <w:lang w:eastAsia="zh-CN"/>
        </w:rPr>
        <w:tab/>
      </w:r>
      <w:r w:rsidRPr="00B71A7B">
        <w:rPr>
          <w:highlight w:val="white"/>
        </w:rPr>
        <w:t>&lt;!--each element contains only id attribute and other MO it contains --&gt;</w:t>
      </w:r>
    </w:p>
    <w:p w14:paraId="606B2AD6" w14:textId="77777777" w:rsidR="00E26E12" w:rsidRPr="00B71A7B" w:rsidRDefault="00E26E12" w:rsidP="00E26E12">
      <w:pPr>
        <w:pStyle w:val="PL"/>
        <w:rPr>
          <w:highlight w:val="white"/>
          <w:lang w:eastAsia="zh-CN"/>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 xml:space="preserve">&lt;any </w:t>
      </w:r>
      <w:r w:rsidRPr="00B71A7B">
        <w:rPr>
          <w:lang w:eastAsia="zh-CN"/>
        </w:rPr>
        <w:t>minOccurs="0" maxOccurs="unbounded"</w:t>
      </w:r>
      <w:r w:rsidRPr="00B71A7B">
        <w:rPr>
          <w:highlight w:val="white"/>
        </w:rPr>
        <w:t>/&gt;</w:t>
      </w:r>
    </w:p>
    <w:p w14:paraId="0A574FFA"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&lt;/sequence&gt;</w:t>
      </w:r>
    </w:p>
    <w:p w14:paraId="52A3E370"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&lt;/complexType&gt;</w:t>
      </w:r>
    </w:p>
    <w:p w14:paraId="745933AC"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&lt;/element&gt;</w:t>
      </w:r>
    </w:p>
    <w:p w14:paraId="1D205495"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p>
    <w:p w14:paraId="7C599EC8"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 getContainment Fault --&gt;</w:t>
      </w:r>
    </w:p>
    <w:p w14:paraId="152D69E0"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 name="getContainmentFault"&gt;</w:t>
      </w:r>
    </w:p>
    <w:p w14:paraId="0A437CBC"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&lt;complexType&gt;</w:t>
      </w:r>
    </w:p>
    <w:p w14:paraId="5A150147"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&lt;choice&gt;</w:t>
      </w:r>
    </w:p>
    <w:p w14:paraId="72DED77B"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name="getContainmentFault" type="string"/&gt;</w:t>
      </w:r>
    </w:p>
    <w:p w14:paraId="69FD8FF4"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name="resourceLimitationFault" type="string"/&gt;</w:t>
      </w:r>
    </w:p>
    <w:p w14:paraId="3F8870A9"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name="operationCancelledFault" type="string"/&gt;</w:t>
      </w:r>
    </w:p>
    <w:p w14:paraId="7056E83F"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name="complexityLimitationFault" type="string"/&gt;</w:t>
      </w:r>
    </w:p>
    <w:p w14:paraId="5118A575"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ref="basicCMIRPData:OperationNotSupportedFault"/&gt;</w:t>
      </w:r>
    </w:p>
    <w:p w14:paraId="39905AFD"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ref="basicCMIRPData:InvalidParameterFault"/&gt;</w:t>
      </w:r>
    </w:p>
    <w:p w14:paraId="71FF5B72"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&lt;/choice&gt;</w:t>
      </w:r>
    </w:p>
    <w:p w14:paraId="6C6425D0"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&lt;/complexType&gt;</w:t>
      </w:r>
    </w:p>
    <w:p w14:paraId="590B9113"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&lt;/element&gt;</w:t>
      </w:r>
    </w:p>
    <w:p w14:paraId="2BC97120"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 createMO Request --&gt;</w:t>
      </w:r>
    </w:p>
    <w:p w14:paraId="6A05AFB0"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 name="createMO"&gt;</w:t>
      </w:r>
    </w:p>
    <w:p w14:paraId="7731F5AF"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&lt;complexType&gt;</w:t>
      </w:r>
    </w:p>
    <w:p w14:paraId="52AB395A"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&lt;sequence&gt;</w:t>
      </w:r>
    </w:p>
    <w:p w14:paraId="0DC4186D"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name="mOIElementLoc" type="string"/&gt;</w:t>
      </w:r>
    </w:p>
    <w:p w14:paraId="36E9C233"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name="referenceObjectInstance" type="string"</w:t>
      </w:r>
      <w:r w:rsidR="00BA1EB0">
        <w:rPr>
          <w:rFonts w:hint="eastAsia"/>
          <w:highlight w:val="white"/>
          <w:lang w:eastAsia="zh-CN"/>
        </w:rPr>
        <w:t xml:space="preserve"> </w:t>
      </w:r>
      <w:r w:rsidR="00BA1EB0" w:rsidRPr="00B71A7B">
        <w:rPr>
          <w:lang w:eastAsia="zh-CN"/>
        </w:rPr>
        <w:t>minOccurs="0"</w:t>
      </w:r>
      <w:r w:rsidRPr="00B71A7B">
        <w:rPr>
          <w:highlight w:val="white"/>
        </w:rPr>
        <w:t>/&gt;</w:t>
      </w:r>
    </w:p>
    <w:p w14:paraId="40CBE5A2"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w:t>
      </w:r>
      <w:r w:rsidRPr="00B71A7B">
        <w:rPr>
          <w:highlight w:val="white"/>
          <w:lang w:eastAsia="zh-CN"/>
        </w:rPr>
        <w:t>mO</w:t>
      </w:r>
      <w:r w:rsidRPr="00B71A7B">
        <w:rPr>
          <w:highlight w:val="white"/>
        </w:rPr>
        <w:t>" type="basicCMIRPData:</w:t>
      </w:r>
      <w:r w:rsidRPr="00B71A7B">
        <w:t>AnyMO</w:t>
      </w:r>
      <w:r w:rsidRPr="00B71A7B">
        <w:rPr>
          <w:lang w:eastAsia="zh-CN"/>
        </w:rPr>
        <w:t>Type</w:t>
      </w:r>
      <w:r w:rsidRPr="00B71A7B">
        <w:rPr>
          <w:highlight w:val="white"/>
        </w:rPr>
        <w:t>"/&gt;</w:t>
      </w:r>
    </w:p>
    <w:p w14:paraId="69356026"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&lt;/sequence&gt;</w:t>
      </w:r>
    </w:p>
    <w:p w14:paraId="3FB68C03"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&lt;/complexType&gt;</w:t>
      </w:r>
    </w:p>
    <w:p w14:paraId="592632BE"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&lt;/element&gt;</w:t>
      </w:r>
    </w:p>
    <w:p w14:paraId="29759331"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 createMO Response --&gt;</w:t>
      </w:r>
    </w:p>
    <w:p w14:paraId="1E9C956C"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 name="createMOResponse"&gt;</w:t>
      </w:r>
    </w:p>
    <w:p w14:paraId="781D02CF"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&lt;complexType&gt;</w:t>
      </w:r>
    </w:p>
    <w:p w14:paraId="0C01B058"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&lt;sequence&gt;</w:t>
      </w:r>
    </w:p>
    <w:p w14:paraId="37D6DE3C"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w:t>
      </w:r>
      <w:r w:rsidRPr="00B71A7B">
        <w:rPr>
          <w:highlight w:val="white"/>
          <w:lang w:eastAsia="zh-CN"/>
        </w:rPr>
        <w:t>mO</w:t>
      </w:r>
      <w:r w:rsidRPr="00B71A7B">
        <w:rPr>
          <w:highlight w:val="white"/>
        </w:rPr>
        <w:t>" type="basicCMIRPData:</w:t>
      </w:r>
      <w:r w:rsidRPr="00B71A7B">
        <w:t>AnyMO</w:t>
      </w:r>
      <w:r w:rsidRPr="00B71A7B">
        <w:rPr>
          <w:lang w:eastAsia="zh-CN"/>
        </w:rPr>
        <w:t>Type</w:t>
      </w:r>
      <w:r w:rsidRPr="00B71A7B">
        <w:rPr>
          <w:highlight w:val="white"/>
        </w:rPr>
        <w:t>"/&gt;</w:t>
      </w:r>
    </w:p>
    <w:p w14:paraId="49187B76"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&lt;/sequence&gt;</w:t>
      </w:r>
    </w:p>
    <w:p w14:paraId="4B454BA3"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&lt;/complexType&gt;</w:t>
      </w:r>
    </w:p>
    <w:p w14:paraId="3C738A07"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&lt;/element&gt;</w:t>
      </w:r>
    </w:p>
    <w:p w14:paraId="3782F1E8"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 createMO Fault --&gt;</w:t>
      </w:r>
    </w:p>
    <w:p w14:paraId="35871012"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 name="createMOFault"&gt;</w:t>
      </w:r>
    </w:p>
    <w:p w14:paraId="1980649F"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&lt;complexType&gt;</w:t>
      </w:r>
    </w:p>
    <w:p w14:paraId="6DA0F8AF"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&lt;choice&gt;</w:t>
      </w:r>
    </w:p>
    <w:p w14:paraId="53713202"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name="createMOFault" type="string"/&gt;</w:t>
      </w:r>
    </w:p>
    <w:p w14:paraId="389847E0"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name="objectClassSpecificationMissmatchedFault" type="string"/&gt;</w:t>
      </w:r>
    </w:p>
    <w:p w14:paraId="450A2B59"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name="InvalidObjectInstanceFault" type="string"/&gt;</w:t>
      </w:r>
    </w:p>
    <w:p w14:paraId="322DE068"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name="createNotAllowedFault" type="string"/&gt;</w:t>
      </w:r>
    </w:p>
    <w:p w14:paraId="2506BEEA"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name="noSuchObjectClassFault" type="string"/&gt;</w:t>
      </w:r>
    </w:p>
    <w:p w14:paraId="0ED6D547"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name="classInstanceConflictFault" type="string"/&gt;</w:t>
      </w:r>
    </w:p>
    <w:p w14:paraId="62C0B618"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name="noSuchAttributeFault" type="string"/&gt;</w:t>
      </w:r>
    </w:p>
    <w:p w14:paraId="1616A47E"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name="invalidAttributeValueFault" type="string"/&gt;</w:t>
      </w:r>
    </w:p>
    <w:p w14:paraId="7DB12D38"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name="missingAttributeValueFault" type="string"/&gt;</w:t>
      </w:r>
    </w:p>
    <w:p w14:paraId="1120A712"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name="parentObjectDoesNotExistFault" type="string"/&gt;</w:t>
      </w:r>
    </w:p>
    <w:p w14:paraId="2CB61C68"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ref="basicCMIRPData:OperationNotSupportedFault"/&gt;</w:t>
      </w:r>
    </w:p>
    <w:p w14:paraId="616C8477"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ref="basicCMIRPData:InvalidParameterFault"/&gt;</w:t>
      </w:r>
    </w:p>
    <w:p w14:paraId="1B22BC66"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&lt;/choice&gt;</w:t>
      </w:r>
    </w:p>
    <w:p w14:paraId="1EA24F80"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&lt;/complexType&gt;</w:t>
      </w:r>
    </w:p>
    <w:p w14:paraId="53D0AF0D"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&lt;/element&gt;</w:t>
      </w:r>
    </w:p>
    <w:p w14:paraId="07D85F7E"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 deleteMO Request --&gt;</w:t>
      </w:r>
    </w:p>
    <w:p w14:paraId="12D4091E"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 name="deleteMO"&gt;</w:t>
      </w:r>
    </w:p>
    <w:p w14:paraId="6B6E7B0B"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&lt;complexType&gt;</w:t>
      </w:r>
    </w:p>
    <w:p w14:paraId="08734937"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&lt;sequence&gt;</w:t>
      </w:r>
    </w:p>
    <w:p w14:paraId="49CC6BF7"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name="queryXpathExp" type="</w:t>
      </w:r>
      <w:r w:rsidRPr="00B71A7B">
        <w:rPr>
          <w:highlight w:val="white"/>
          <w:lang w:eastAsia="zh-CN"/>
        </w:rPr>
        <w:t>string</w:t>
      </w:r>
      <w:r w:rsidRPr="00B71A7B">
        <w:rPr>
          <w:highlight w:val="white"/>
        </w:rPr>
        <w:t>"/&gt;</w:t>
      </w:r>
    </w:p>
    <w:p w14:paraId="4256CA48"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&lt;/sequence&gt;</w:t>
      </w:r>
    </w:p>
    <w:p w14:paraId="169B070C"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&lt;/complexType&gt;</w:t>
      </w:r>
    </w:p>
    <w:p w14:paraId="546A177F"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&lt;/element&gt;</w:t>
      </w:r>
    </w:p>
    <w:p w14:paraId="05144F90"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 deleteMO Response --&gt;</w:t>
      </w:r>
    </w:p>
    <w:p w14:paraId="773CF46B"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 name="deleteMOResponse"&gt;</w:t>
      </w:r>
    </w:p>
    <w:p w14:paraId="7879940B"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&lt;complexType&gt;</w:t>
      </w:r>
    </w:p>
    <w:p w14:paraId="6B316ED7"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&lt;sequence&gt;</w:t>
      </w:r>
    </w:p>
    <w:p w14:paraId="62763041" w14:textId="77777777" w:rsidR="00E26E12" w:rsidRPr="00B71A7B" w:rsidRDefault="00E26E12" w:rsidP="00E26E12">
      <w:pPr>
        <w:pStyle w:val="PL"/>
        <w:rPr>
          <w:highlight w:val="white"/>
          <w:lang w:eastAsia="zh-CN"/>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name="deletionList"</w:t>
      </w:r>
      <w:r w:rsidRPr="00B71A7B">
        <w:rPr>
          <w:highlight w:val="white"/>
          <w:lang w:eastAsia="zh-CN"/>
        </w:rPr>
        <w:t xml:space="preserve"> </w:t>
      </w:r>
      <w:r w:rsidRPr="00B71A7B">
        <w:rPr>
          <w:highlight w:val="white"/>
        </w:rPr>
        <w:t>type="basicCMIRP</w:t>
      </w:r>
      <w:r w:rsidRPr="00B71A7B">
        <w:rPr>
          <w:highlight w:val="white"/>
          <w:lang w:eastAsia="zh-CN"/>
        </w:rPr>
        <w:t>Data</w:t>
      </w:r>
      <w:r w:rsidRPr="00B71A7B">
        <w:rPr>
          <w:highlight w:val="white"/>
        </w:rPr>
        <w:t>:</w:t>
      </w:r>
      <w:r w:rsidRPr="00B71A7B">
        <w:t>MOSequenceType</w:t>
      </w:r>
      <w:r w:rsidRPr="00B71A7B">
        <w:rPr>
          <w:highlight w:val="white"/>
        </w:rPr>
        <w:t>"&gt;</w:t>
      </w:r>
    </w:p>
    <w:p w14:paraId="6B261B15" w14:textId="77777777" w:rsidR="00E26E12" w:rsidRPr="00B71A7B" w:rsidRDefault="00E26E12" w:rsidP="00E26E12">
      <w:pPr>
        <w:pStyle w:val="PL"/>
        <w:rPr>
          <w:highlight w:val="white"/>
          <w:lang w:eastAsia="zh-CN"/>
        </w:rPr>
      </w:pPr>
      <w:r w:rsidRPr="00B71A7B">
        <w:rPr>
          <w:highlight w:val="white"/>
          <w:lang w:eastAsia="zh-CN"/>
        </w:rPr>
        <w:tab/>
      </w:r>
      <w:r w:rsidRPr="00B71A7B">
        <w:rPr>
          <w:highlight w:val="white"/>
          <w:lang w:eastAsia="zh-CN"/>
        </w:rPr>
        <w:tab/>
      </w:r>
      <w:r w:rsidRPr="00B71A7B">
        <w:rPr>
          <w:highlight w:val="white"/>
          <w:lang w:eastAsia="zh-CN"/>
        </w:rPr>
        <w:tab/>
      </w:r>
      <w:r w:rsidRPr="00B71A7B">
        <w:rPr>
          <w:highlight w:val="white"/>
          <w:lang w:eastAsia="zh-CN"/>
        </w:rPr>
        <w:tab/>
      </w:r>
      <w:r w:rsidRPr="00B71A7B">
        <w:rPr>
          <w:highlight w:val="white"/>
          <w:lang w:eastAsia="zh-CN"/>
        </w:rPr>
        <w:tab/>
      </w:r>
      <w:r w:rsidRPr="00B71A7B">
        <w:rPr>
          <w:highlight w:val="white"/>
          <w:lang w:eastAsia="zh-CN"/>
        </w:rPr>
        <w:tab/>
      </w:r>
      <w:r w:rsidRPr="00B71A7B">
        <w:rPr>
          <w:highlight w:val="white"/>
        </w:rPr>
        <w:t>&lt;/element&gt;</w:t>
      </w:r>
    </w:p>
    <w:p w14:paraId="2FE9DCEE"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&lt;/sequence&gt;</w:t>
      </w:r>
    </w:p>
    <w:p w14:paraId="39CD6A4E"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&lt;/complexType&gt;</w:t>
      </w:r>
    </w:p>
    <w:p w14:paraId="187415FE"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&lt;/element&gt;</w:t>
      </w:r>
    </w:p>
    <w:p w14:paraId="387C7B14"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p>
    <w:p w14:paraId="1A8A84E3"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 deleteMO Fault --&gt;</w:t>
      </w:r>
    </w:p>
    <w:p w14:paraId="4F18AB0A"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 name="deleteMOFault"&gt;</w:t>
      </w:r>
    </w:p>
    <w:p w14:paraId="00668FC7" w14:textId="77777777" w:rsidR="00E26E12" w:rsidRPr="00B71A7B" w:rsidRDefault="00E26E12" w:rsidP="00E26E12">
      <w:pPr>
        <w:pStyle w:val="PL"/>
        <w:rPr>
          <w:highlight w:val="white"/>
        </w:rPr>
      </w:pPr>
      <w:r w:rsidRPr="00B71A7B">
        <w:rPr>
          <w:highlight w:val="white"/>
        </w:rPr>
        <w:lastRenderedPageBreak/>
        <w:tab/>
      </w:r>
      <w:r w:rsidRPr="00B71A7B">
        <w:rPr>
          <w:highlight w:val="white"/>
        </w:rPr>
        <w:tab/>
      </w:r>
      <w:r w:rsidRPr="00B71A7B">
        <w:rPr>
          <w:highlight w:val="white"/>
        </w:rPr>
        <w:tab/>
      </w:r>
      <w:r w:rsidRPr="00B71A7B">
        <w:rPr>
          <w:highlight w:val="white"/>
        </w:rPr>
        <w:tab/>
        <w:t>&lt;complexType&gt;</w:t>
      </w:r>
    </w:p>
    <w:p w14:paraId="79A68368"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&lt;choice&gt;</w:t>
      </w:r>
    </w:p>
    <w:p w14:paraId="040C1CE1"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name="deleteMOFault" type="string"/&gt;</w:t>
      </w:r>
    </w:p>
    <w:p w14:paraId="5FBC9B69"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name="invalidObjectInstanceFault" type="string"/&gt;</w:t>
      </w:r>
    </w:p>
    <w:p w14:paraId="61A2E369"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name="deleteNotAllowedFault" type="string"/&gt;</w:t>
      </w:r>
    </w:p>
    <w:p w14:paraId="40FB0BEF"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name="resourceLimitationFault" type="string"/&gt;</w:t>
      </w:r>
    </w:p>
    <w:p w14:paraId="7A05B307"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name="complexityLimitationFault" type="string"/&gt;</w:t>
      </w:r>
    </w:p>
    <w:p w14:paraId="47B20044"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ref="basicCMIRPData:OperationNotSupportedFault"/&gt;</w:t>
      </w:r>
    </w:p>
    <w:p w14:paraId="12C0F9C3"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ref="basicCMIRPData:InvalidParameterFault"/&gt;</w:t>
      </w:r>
    </w:p>
    <w:p w14:paraId="103A6524"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&lt;/choice&gt;</w:t>
      </w:r>
    </w:p>
    <w:p w14:paraId="2B46CB81" w14:textId="77777777" w:rsidR="00E26E12" w:rsidRPr="00C679DE"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C679DE">
        <w:rPr>
          <w:highlight w:val="white"/>
        </w:rPr>
        <w:t>&lt;/complexType&gt;</w:t>
      </w:r>
    </w:p>
    <w:p w14:paraId="55F9DAE5" w14:textId="77777777" w:rsidR="00E26E12" w:rsidRPr="00C679DE" w:rsidRDefault="00E26E12" w:rsidP="00E26E12">
      <w:pPr>
        <w:pStyle w:val="PL"/>
        <w:rPr>
          <w:highlight w:val="white"/>
        </w:rPr>
      </w:pPr>
      <w:r w:rsidRPr="00C679DE">
        <w:rPr>
          <w:highlight w:val="white"/>
        </w:rPr>
        <w:tab/>
      </w:r>
      <w:r w:rsidRPr="00C679DE">
        <w:rPr>
          <w:highlight w:val="white"/>
        </w:rPr>
        <w:tab/>
      </w:r>
      <w:r w:rsidRPr="00C679DE">
        <w:rPr>
          <w:highlight w:val="white"/>
        </w:rPr>
        <w:tab/>
        <w:t>&lt;/element&gt;</w:t>
      </w:r>
    </w:p>
    <w:p w14:paraId="6D4F6485" w14:textId="77777777" w:rsidR="00E26E12" w:rsidRPr="00C679DE" w:rsidRDefault="00E26E12" w:rsidP="00E26E12">
      <w:pPr>
        <w:pStyle w:val="PL"/>
        <w:rPr>
          <w:highlight w:val="white"/>
        </w:rPr>
      </w:pPr>
      <w:r w:rsidRPr="00C679DE">
        <w:rPr>
          <w:highlight w:val="white"/>
        </w:rPr>
        <w:tab/>
      </w:r>
      <w:r w:rsidRPr="00C679DE">
        <w:rPr>
          <w:highlight w:val="white"/>
        </w:rPr>
        <w:tab/>
      </w:r>
      <w:r w:rsidRPr="00C679DE">
        <w:rPr>
          <w:highlight w:val="white"/>
        </w:rPr>
        <w:tab/>
        <w:t>&lt;!-- setMOAttributes Request --&gt;</w:t>
      </w:r>
    </w:p>
    <w:p w14:paraId="19D040A6" w14:textId="77777777" w:rsidR="00E26E12" w:rsidRPr="00C679DE" w:rsidRDefault="00E26E12" w:rsidP="00E26E12">
      <w:pPr>
        <w:pStyle w:val="PL"/>
        <w:rPr>
          <w:highlight w:val="white"/>
        </w:rPr>
      </w:pPr>
      <w:r w:rsidRPr="00C679DE">
        <w:rPr>
          <w:highlight w:val="white"/>
        </w:rPr>
        <w:tab/>
      </w:r>
      <w:r w:rsidRPr="00C679DE">
        <w:rPr>
          <w:highlight w:val="white"/>
        </w:rPr>
        <w:tab/>
      </w:r>
      <w:r w:rsidRPr="00C679DE">
        <w:rPr>
          <w:highlight w:val="white"/>
        </w:rPr>
        <w:tab/>
        <w:t>&lt;element name="setMOAttributes"&gt;</w:t>
      </w:r>
    </w:p>
    <w:p w14:paraId="654CDD5F" w14:textId="77777777" w:rsidR="00E26E12" w:rsidRPr="00C679DE" w:rsidRDefault="00E26E12" w:rsidP="00E26E12">
      <w:pPr>
        <w:pStyle w:val="PL"/>
        <w:rPr>
          <w:highlight w:val="white"/>
        </w:rPr>
      </w:pPr>
      <w:r w:rsidRPr="00C679DE">
        <w:rPr>
          <w:highlight w:val="white"/>
        </w:rPr>
        <w:tab/>
      </w:r>
      <w:r w:rsidRPr="00C679DE">
        <w:rPr>
          <w:highlight w:val="white"/>
        </w:rPr>
        <w:tab/>
      </w:r>
      <w:r w:rsidRPr="00C679DE">
        <w:rPr>
          <w:highlight w:val="white"/>
        </w:rPr>
        <w:tab/>
      </w:r>
      <w:r w:rsidRPr="00C679DE">
        <w:rPr>
          <w:highlight w:val="white"/>
        </w:rPr>
        <w:tab/>
        <w:t>&lt;complexType&gt;</w:t>
      </w:r>
    </w:p>
    <w:p w14:paraId="50D560C6" w14:textId="77777777" w:rsidR="00E26E12" w:rsidRPr="00C679DE" w:rsidRDefault="00E26E12" w:rsidP="00E26E12">
      <w:pPr>
        <w:pStyle w:val="PL"/>
        <w:rPr>
          <w:highlight w:val="white"/>
        </w:rPr>
      </w:pPr>
      <w:r w:rsidRPr="00C679DE">
        <w:rPr>
          <w:highlight w:val="white"/>
        </w:rPr>
        <w:tab/>
      </w:r>
      <w:r w:rsidRPr="00C679DE">
        <w:rPr>
          <w:highlight w:val="white"/>
        </w:rPr>
        <w:tab/>
      </w:r>
      <w:r w:rsidRPr="00C679DE">
        <w:rPr>
          <w:highlight w:val="white"/>
        </w:rPr>
        <w:tab/>
      </w:r>
      <w:r w:rsidRPr="00C679DE">
        <w:rPr>
          <w:highlight w:val="white"/>
        </w:rPr>
        <w:tab/>
      </w:r>
      <w:r w:rsidRPr="00C679DE">
        <w:rPr>
          <w:highlight w:val="white"/>
        </w:rPr>
        <w:tab/>
        <w:t>&lt;sequence&gt;</w:t>
      </w:r>
    </w:p>
    <w:p w14:paraId="24EE6EE9" w14:textId="77777777" w:rsidR="00454732" w:rsidRPr="00C679DE" w:rsidRDefault="00E26E12" w:rsidP="00E26E12">
      <w:pPr>
        <w:pStyle w:val="PL"/>
        <w:rPr>
          <w:highlight w:val="white"/>
        </w:rPr>
      </w:pPr>
      <w:r w:rsidRPr="00C679DE">
        <w:rPr>
          <w:highlight w:val="white"/>
        </w:rPr>
        <w:tab/>
      </w:r>
      <w:r w:rsidRPr="00C679DE">
        <w:rPr>
          <w:highlight w:val="white"/>
        </w:rPr>
        <w:tab/>
      </w:r>
      <w:r w:rsidRPr="00C679DE">
        <w:rPr>
          <w:highlight w:val="white"/>
        </w:rPr>
        <w:tab/>
      </w:r>
      <w:r w:rsidRPr="00C679DE">
        <w:rPr>
          <w:highlight w:val="white"/>
        </w:rPr>
        <w:tab/>
      </w:r>
      <w:r w:rsidRPr="00C679DE">
        <w:rPr>
          <w:highlight w:val="white"/>
        </w:rPr>
        <w:tab/>
      </w:r>
      <w:r w:rsidRPr="00C679DE">
        <w:rPr>
          <w:highlight w:val="white"/>
        </w:rPr>
        <w:tab/>
        <w:t>&lt;element name="queryXpathExp" type="string"/&gt;</w:t>
      </w:r>
    </w:p>
    <w:p w14:paraId="6A21B875" w14:textId="77777777" w:rsidR="00E26E12" w:rsidRPr="00C679DE" w:rsidRDefault="00454732" w:rsidP="00E26E12">
      <w:pPr>
        <w:pStyle w:val="PL"/>
        <w:rPr>
          <w:highlight w:val="white"/>
        </w:rPr>
      </w:pPr>
      <w:r w:rsidRPr="00C679DE">
        <w:rPr>
          <w:highlight w:val="white"/>
        </w:rPr>
        <w:tab/>
      </w:r>
      <w:r w:rsidRPr="00C679DE">
        <w:rPr>
          <w:highlight w:val="white"/>
        </w:rPr>
        <w:tab/>
      </w:r>
      <w:r w:rsidRPr="00C679DE">
        <w:rPr>
          <w:highlight w:val="white"/>
        </w:rPr>
        <w:tab/>
      </w:r>
      <w:r w:rsidRPr="00C679DE">
        <w:rPr>
          <w:highlight w:val="white"/>
        </w:rPr>
        <w:tab/>
      </w:r>
      <w:r w:rsidRPr="00C679DE">
        <w:rPr>
          <w:highlight w:val="white"/>
        </w:rPr>
        <w:tab/>
      </w:r>
      <w:r w:rsidRPr="00C679DE">
        <w:rPr>
          <w:highlight w:val="white"/>
        </w:rPr>
        <w:tab/>
      </w:r>
      <w:r w:rsidR="00E26E12" w:rsidRPr="00C679DE">
        <w:rPr>
          <w:highlight w:val="white"/>
        </w:rPr>
        <w:t>&lt;element name="modificationList" type="basicCMIRP</w:t>
      </w:r>
      <w:r w:rsidRPr="00C679DE">
        <w:rPr>
          <w:highlight w:val="white"/>
        </w:rPr>
        <w:t>Data</w:t>
      </w:r>
      <w:r w:rsidR="00E26E12" w:rsidRPr="00C679DE">
        <w:rPr>
          <w:highlight w:val="white"/>
        </w:rPr>
        <w:t>:AttributeModificationSetType"/&gt;</w:t>
      </w:r>
    </w:p>
    <w:p w14:paraId="2AAE5C36" w14:textId="77777777" w:rsidR="00E26E12" w:rsidRPr="00C679DE" w:rsidRDefault="00E26E12" w:rsidP="00E26E12">
      <w:pPr>
        <w:pStyle w:val="PL"/>
        <w:rPr>
          <w:highlight w:val="white"/>
          <w:lang w:val="en-US"/>
        </w:rPr>
      </w:pPr>
      <w:r w:rsidRPr="00C679DE">
        <w:rPr>
          <w:highlight w:val="white"/>
        </w:rPr>
        <w:tab/>
      </w:r>
      <w:r w:rsidRPr="00C679DE">
        <w:rPr>
          <w:highlight w:val="white"/>
        </w:rPr>
        <w:tab/>
      </w:r>
      <w:r w:rsidRPr="00C679DE">
        <w:rPr>
          <w:highlight w:val="white"/>
        </w:rPr>
        <w:tab/>
      </w:r>
      <w:r w:rsidRPr="00C679DE">
        <w:rPr>
          <w:highlight w:val="white"/>
        </w:rPr>
        <w:tab/>
      </w:r>
      <w:r w:rsidRPr="00C679DE">
        <w:rPr>
          <w:highlight w:val="white"/>
        </w:rPr>
        <w:tab/>
      </w:r>
      <w:r w:rsidRPr="00C679DE">
        <w:rPr>
          <w:highlight w:val="white"/>
          <w:lang w:val="en-US"/>
        </w:rPr>
        <w:t>&lt;/sequence&gt;</w:t>
      </w:r>
    </w:p>
    <w:p w14:paraId="7E14592F" w14:textId="77777777" w:rsidR="00E26E12" w:rsidRPr="00C679DE" w:rsidRDefault="00E26E12" w:rsidP="00E26E12">
      <w:pPr>
        <w:pStyle w:val="PL"/>
        <w:rPr>
          <w:highlight w:val="white"/>
          <w:lang w:val="en-US"/>
        </w:rPr>
      </w:pPr>
      <w:r w:rsidRPr="00C679DE">
        <w:rPr>
          <w:highlight w:val="white"/>
          <w:lang w:val="en-US"/>
        </w:rPr>
        <w:tab/>
      </w:r>
      <w:r w:rsidRPr="00C679DE">
        <w:rPr>
          <w:highlight w:val="white"/>
          <w:lang w:val="en-US"/>
        </w:rPr>
        <w:tab/>
      </w:r>
      <w:r w:rsidRPr="00C679DE">
        <w:rPr>
          <w:highlight w:val="white"/>
          <w:lang w:val="en-US"/>
        </w:rPr>
        <w:tab/>
      </w:r>
      <w:r w:rsidRPr="00C679DE">
        <w:rPr>
          <w:highlight w:val="white"/>
          <w:lang w:val="en-US"/>
        </w:rPr>
        <w:tab/>
        <w:t>&lt;/complexType&gt;</w:t>
      </w:r>
    </w:p>
    <w:p w14:paraId="6DAE4A8B" w14:textId="77777777" w:rsidR="00E26E12" w:rsidRPr="00C679DE" w:rsidRDefault="00E26E12" w:rsidP="00E26E12">
      <w:pPr>
        <w:pStyle w:val="PL"/>
        <w:rPr>
          <w:highlight w:val="white"/>
          <w:lang w:val="en-US"/>
        </w:rPr>
      </w:pPr>
      <w:r w:rsidRPr="00C679DE">
        <w:rPr>
          <w:highlight w:val="white"/>
          <w:lang w:val="en-US"/>
        </w:rPr>
        <w:tab/>
      </w:r>
      <w:r w:rsidRPr="00C679DE">
        <w:rPr>
          <w:highlight w:val="white"/>
          <w:lang w:val="en-US"/>
        </w:rPr>
        <w:tab/>
      </w:r>
      <w:r w:rsidRPr="00C679DE">
        <w:rPr>
          <w:highlight w:val="white"/>
          <w:lang w:val="en-US"/>
        </w:rPr>
        <w:tab/>
        <w:t>&lt;/element&gt;</w:t>
      </w:r>
    </w:p>
    <w:p w14:paraId="526EBB0B" w14:textId="77777777" w:rsidR="00E26E12" w:rsidRPr="00C679DE" w:rsidRDefault="00E26E12" w:rsidP="00E26E12">
      <w:pPr>
        <w:pStyle w:val="PL"/>
        <w:rPr>
          <w:highlight w:val="white"/>
          <w:lang w:val="en-US"/>
        </w:rPr>
      </w:pPr>
      <w:r w:rsidRPr="00C679DE">
        <w:rPr>
          <w:highlight w:val="white"/>
          <w:lang w:val="en-US"/>
        </w:rPr>
        <w:tab/>
      </w:r>
      <w:r w:rsidRPr="00C679DE">
        <w:rPr>
          <w:highlight w:val="white"/>
          <w:lang w:val="en-US"/>
        </w:rPr>
        <w:tab/>
      </w:r>
      <w:r w:rsidRPr="00C679DE">
        <w:rPr>
          <w:highlight w:val="white"/>
          <w:lang w:val="en-US"/>
        </w:rPr>
        <w:tab/>
        <w:t>&lt;simpleType name="ModifyOperatorType"&gt;</w:t>
      </w:r>
    </w:p>
    <w:p w14:paraId="7D0A7B45" w14:textId="77777777" w:rsidR="00E26E12" w:rsidRPr="00C679DE" w:rsidRDefault="00E26E12" w:rsidP="00E26E12">
      <w:pPr>
        <w:pStyle w:val="PL"/>
        <w:rPr>
          <w:highlight w:val="white"/>
          <w:lang w:val="en-US"/>
        </w:rPr>
      </w:pPr>
      <w:r w:rsidRPr="00C679DE">
        <w:rPr>
          <w:highlight w:val="white"/>
          <w:lang w:val="en-US"/>
        </w:rPr>
        <w:tab/>
      </w:r>
      <w:r w:rsidRPr="00C679DE">
        <w:rPr>
          <w:highlight w:val="white"/>
          <w:lang w:val="en-US"/>
        </w:rPr>
        <w:tab/>
      </w:r>
      <w:r w:rsidRPr="00C679DE">
        <w:rPr>
          <w:highlight w:val="white"/>
          <w:lang w:val="en-US"/>
        </w:rPr>
        <w:tab/>
      </w:r>
      <w:r w:rsidRPr="00C679DE">
        <w:rPr>
          <w:highlight w:val="white"/>
          <w:lang w:val="en-US"/>
        </w:rPr>
        <w:tab/>
        <w:t>&lt;restriction base="string"&gt;</w:t>
      </w:r>
    </w:p>
    <w:p w14:paraId="162803F3" w14:textId="77777777" w:rsidR="00E26E12" w:rsidRPr="00B71A7B" w:rsidRDefault="00E26E12" w:rsidP="00E26E12">
      <w:pPr>
        <w:pStyle w:val="PL"/>
        <w:rPr>
          <w:highlight w:val="white"/>
        </w:rPr>
      </w:pPr>
      <w:r w:rsidRPr="00C679DE">
        <w:rPr>
          <w:highlight w:val="white"/>
          <w:lang w:val="en-US"/>
        </w:rPr>
        <w:tab/>
      </w:r>
      <w:r w:rsidRPr="00C679DE">
        <w:rPr>
          <w:highlight w:val="white"/>
          <w:lang w:val="en-US"/>
        </w:rPr>
        <w:tab/>
      </w:r>
      <w:r w:rsidRPr="00C679DE">
        <w:rPr>
          <w:highlight w:val="white"/>
          <w:lang w:val="en-US"/>
        </w:rPr>
        <w:tab/>
      </w:r>
      <w:r w:rsidRPr="00C679DE">
        <w:rPr>
          <w:highlight w:val="white"/>
          <w:lang w:val="en-US"/>
        </w:rPr>
        <w:tab/>
      </w:r>
      <w:r w:rsidRPr="00C679DE">
        <w:rPr>
          <w:highlight w:val="white"/>
          <w:lang w:val="en-US"/>
        </w:rPr>
        <w:tab/>
      </w:r>
      <w:r w:rsidRPr="00B71A7B">
        <w:rPr>
          <w:highlight w:val="white"/>
        </w:rPr>
        <w:t>&lt;enumeration value="REPLACE"/&gt;</w:t>
      </w:r>
    </w:p>
    <w:p w14:paraId="182C3AC0"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&lt;enumeration value="ADDValues"/&gt;</w:t>
      </w:r>
    </w:p>
    <w:p w14:paraId="73D69770"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&lt;enumeration value="REMOVEValues"/&gt;</w:t>
      </w:r>
    </w:p>
    <w:p w14:paraId="0A7C8CAA"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&lt;enumeration value="SETToDefault"/&gt;</w:t>
      </w:r>
    </w:p>
    <w:p w14:paraId="672D1BAA"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&lt;/restriction&gt;</w:t>
      </w:r>
    </w:p>
    <w:p w14:paraId="488B34A8"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&lt;/simpleType&gt;</w:t>
      </w:r>
    </w:p>
    <w:p w14:paraId="1F6FDA17"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&lt;complexType name="AttributeModificationSetType"&gt;</w:t>
      </w:r>
    </w:p>
    <w:p w14:paraId="210E5BA8"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&lt;sequence&gt;</w:t>
      </w:r>
    </w:p>
    <w:p w14:paraId="3EDEF175"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name="AttributeModification" maxOccurs="unbounded"&gt;</w:t>
      </w:r>
    </w:p>
    <w:p w14:paraId="09E1DC8A"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&lt;complexType&gt;</w:t>
      </w:r>
    </w:p>
    <w:p w14:paraId="38D6551A"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&lt;sequence&gt;</w:t>
      </w:r>
    </w:p>
    <w:p w14:paraId="118B9E6A"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&lt;any/&gt;</w:t>
      </w:r>
    </w:p>
    <w:p w14:paraId="3449056D"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name="operator" type="basicCMIRPData:ModifyOperatorType"/&gt;</w:t>
      </w:r>
    </w:p>
    <w:p w14:paraId="7061F3EC" w14:textId="77777777" w:rsidR="00E26E12" w:rsidRPr="00C679DE"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C679DE">
        <w:rPr>
          <w:highlight w:val="white"/>
        </w:rPr>
        <w:t>&lt;/sequence&gt;</w:t>
      </w:r>
    </w:p>
    <w:p w14:paraId="78D78FF4" w14:textId="77777777" w:rsidR="00E26E12" w:rsidRPr="00C679DE" w:rsidRDefault="00E26E12" w:rsidP="00E26E12">
      <w:pPr>
        <w:pStyle w:val="PL"/>
        <w:rPr>
          <w:highlight w:val="white"/>
        </w:rPr>
      </w:pPr>
      <w:r w:rsidRPr="00C679DE">
        <w:rPr>
          <w:highlight w:val="white"/>
        </w:rPr>
        <w:tab/>
      </w:r>
      <w:r w:rsidRPr="00C679DE">
        <w:rPr>
          <w:highlight w:val="white"/>
        </w:rPr>
        <w:tab/>
      </w:r>
      <w:r w:rsidRPr="00C679DE">
        <w:rPr>
          <w:highlight w:val="white"/>
        </w:rPr>
        <w:tab/>
      </w:r>
      <w:r w:rsidRPr="00C679DE">
        <w:rPr>
          <w:highlight w:val="white"/>
        </w:rPr>
        <w:tab/>
      </w:r>
      <w:r w:rsidRPr="00C679DE">
        <w:rPr>
          <w:highlight w:val="white"/>
        </w:rPr>
        <w:tab/>
      </w:r>
      <w:r w:rsidRPr="00C679DE">
        <w:rPr>
          <w:highlight w:val="white"/>
        </w:rPr>
        <w:tab/>
        <w:t>&lt;/complexType&gt;</w:t>
      </w:r>
    </w:p>
    <w:p w14:paraId="00BA8126" w14:textId="77777777" w:rsidR="00E26E12" w:rsidRPr="00C679DE" w:rsidRDefault="00E26E12" w:rsidP="00E26E12">
      <w:pPr>
        <w:pStyle w:val="PL"/>
        <w:rPr>
          <w:highlight w:val="white"/>
        </w:rPr>
      </w:pPr>
      <w:r w:rsidRPr="00C679DE">
        <w:rPr>
          <w:highlight w:val="white"/>
        </w:rPr>
        <w:tab/>
      </w:r>
      <w:r w:rsidRPr="00C679DE">
        <w:rPr>
          <w:highlight w:val="white"/>
        </w:rPr>
        <w:tab/>
      </w:r>
      <w:r w:rsidRPr="00C679DE">
        <w:rPr>
          <w:highlight w:val="white"/>
        </w:rPr>
        <w:tab/>
      </w:r>
      <w:r w:rsidRPr="00C679DE">
        <w:rPr>
          <w:highlight w:val="white"/>
        </w:rPr>
        <w:tab/>
      </w:r>
      <w:r w:rsidRPr="00C679DE">
        <w:rPr>
          <w:highlight w:val="white"/>
        </w:rPr>
        <w:tab/>
        <w:t>&lt;/element&gt;</w:t>
      </w:r>
    </w:p>
    <w:p w14:paraId="0DF94BE0" w14:textId="77777777" w:rsidR="00E26E12" w:rsidRPr="00C679DE" w:rsidRDefault="00E26E12" w:rsidP="00E26E12">
      <w:pPr>
        <w:pStyle w:val="PL"/>
        <w:rPr>
          <w:highlight w:val="white"/>
        </w:rPr>
      </w:pPr>
      <w:r w:rsidRPr="00C679DE">
        <w:rPr>
          <w:highlight w:val="white"/>
        </w:rPr>
        <w:tab/>
      </w:r>
      <w:r w:rsidRPr="00C679DE">
        <w:rPr>
          <w:highlight w:val="white"/>
        </w:rPr>
        <w:tab/>
      </w:r>
      <w:r w:rsidRPr="00C679DE">
        <w:rPr>
          <w:highlight w:val="white"/>
        </w:rPr>
        <w:tab/>
      </w:r>
      <w:r w:rsidRPr="00C679DE">
        <w:rPr>
          <w:highlight w:val="white"/>
        </w:rPr>
        <w:tab/>
        <w:t>&lt;/sequence&gt;</w:t>
      </w:r>
    </w:p>
    <w:p w14:paraId="2FE08547" w14:textId="77777777" w:rsidR="00E26E12" w:rsidRPr="00C679DE" w:rsidRDefault="00E26E12" w:rsidP="00E26E12">
      <w:pPr>
        <w:pStyle w:val="PL"/>
        <w:rPr>
          <w:highlight w:val="white"/>
        </w:rPr>
      </w:pPr>
      <w:r w:rsidRPr="00C679DE">
        <w:rPr>
          <w:highlight w:val="white"/>
        </w:rPr>
        <w:tab/>
      </w:r>
      <w:r w:rsidRPr="00C679DE">
        <w:rPr>
          <w:highlight w:val="white"/>
        </w:rPr>
        <w:tab/>
      </w:r>
      <w:r w:rsidRPr="00C679DE">
        <w:rPr>
          <w:highlight w:val="white"/>
        </w:rPr>
        <w:tab/>
        <w:t>&lt;/complexType&gt;</w:t>
      </w:r>
    </w:p>
    <w:p w14:paraId="5365BCE9" w14:textId="77777777" w:rsidR="00E26E12" w:rsidRPr="00C679DE" w:rsidRDefault="00E26E12" w:rsidP="00E26E12">
      <w:pPr>
        <w:pStyle w:val="PL"/>
        <w:rPr>
          <w:highlight w:val="white"/>
        </w:rPr>
      </w:pPr>
      <w:r w:rsidRPr="00C679DE">
        <w:rPr>
          <w:highlight w:val="white"/>
        </w:rPr>
        <w:tab/>
      </w:r>
      <w:r w:rsidRPr="00C679DE">
        <w:rPr>
          <w:highlight w:val="white"/>
        </w:rPr>
        <w:tab/>
      </w:r>
      <w:r w:rsidRPr="00C679DE">
        <w:rPr>
          <w:highlight w:val="white"/>
        </w:rPr>
        <w:tab/>
        <w:t>&lt;!-- setMOAttributes Response --&gt;</w:t>
      </w:r>
    </w:p>
    <w:p w14:paraId="010D1D1D" w14:textId="77777777" w:rsidR="00E26E12" w:rsidRPr="00C679DE" w:rsidRDefault="00E26E12" w:rsidP="00E26E12">
      <w:pPr>
        <w:pStyle w:val="PL"/>
        <w:rPr>
          <w:highlight w:val="white"/>
        </w:rPr>
      </w:pPr>
      <w:r w:rsidRPr="00C679DE">
        <w:rPr>
          <w:highlight w:val="white"/>
        </w:rPr>
        <w:tab/>
      </w:r>
      <w:r w:rsidRPr="00C679DE">
        <w:rPr>
          <w:highlight w:val="white"/>
        </w:rPr>
        <w:tab/>
      </w:r>
      <w:r w:rsidRPr="00C679DE">
        <w:rPr>
          <w:highlight w:val="white"/>
        </w:rPr>
        <w:tab/>
        <w:t>&lt;element name="setMOAttributesResponse"&gt;</w:t>
      </w:r>
    </w:p>
    <w:p w14:paraId="6F2290E3" w14:textId="77777777" w:rsidR="00E26E12" w:rsidRPr="00C679DE" w:rsidRDefault="00E26E12" w:rsidP="00E26E12">
      <w:pPr>
        <w:pStyle w:val="PL"/>
        <w:rPr>
          <w:highlight w:val="white"/>
        </w:rPr>
      </w:pPr>
      <w:r w:rsidRPr="00C679DE">
        <w:rPr>
          <w:highlight w:val="white"/>
        </w:rPr>
        <w:tab/>
      </w:r>
      <w:r w:rsidRPr="00C679DE">
        <w:rPr>
          <w:highlight w:val="white"/>
        </w:rPr>
        <w:tab/>
      </w:r>
      <w:r w:rsidRPr="00C679DE">
        <w:rPr>
          <w:highlight w:val="white"/>
        </w:rPr>
        <w:tab/>
      </w:r>
      <w:r w:rsidRPr="00C679DE">
        <w:rPr>
          <w:highlight w:val="white"/>
        </w:rPr>
        <w:tab/>
        <w:t>&lt;complexType&gt;</w:t>
      </w:r>
    </w:p>
    <w:p w14:paraId="1C1D4CE1" w14:textId="77777777" w:rsidR="00E26E12" w:rsidRPr="00C679DE" w:rsidRDefault="00E26E12" w:rsidP="00E26E12">
      <w:pPr>
        <w:pStyle w:val="PL"/>
        <w:rPr>
          <w:highlight w:val="white"/>
        </w:rPr>
      </w:pPr>
      <w:r w:rsidRPr="00C679DE">
        <w:rPr>
          <w:highlight w:val="white"/>
        </w:rPr>
        <w:tab/>
      </w:r>
      <w:r w:rsidRPr="00C679DE">
        <w:rPr>
          <w:highlight w:val="white"/>
        </w:rPr>
        <w:tab/>
      </w:r>
      <w:r w:rsidRPr="00C679DE">
        <w:rPr>
          <w:highlight w:val="white"/>
        </w:rPr>
        <w:tab/>
      </w:r>
      <w:r w:rsidRPr="00C679DE">
        <w:rPr>
          <w:highlight w:val="white"/>
        </w:rPr>
        <w:tab/>
      </w:r>
      <w:r w:rsidRPr="00C679DE">
        <w:rPr>
          <w:highlight w:val="white"/>
        </w:rPr>
        <w:tab/>
        <w:t>&lt;sequence&gt;</w:t>
      </w:r>
    </w:p>
    <w:p w14:paraId="2B1B0EDC" w14:textId="77777777" w:rsidR="00E26E12" w:rsidRPr="00C679DE" w:rsidRDefault="00E26E12" w:rsidP="00E26E12">
      <w:pPr>
        <w:pStyle w:val="PL"/>
        <w:rPr>
          <w:highlight w:val="white"/>
        </w:rPr>
      </w:pPr>
      <w:r w:rsidRPr="00C679DE">
        <w:rPr>
          <w:highlight w:val="white"/>
        </w:rPr>
        <w:tab/>
      </w:r>
      <w:r w:rsidRPr="00C679DE">
        <w:rPr>
          <w:highlight w:val="white"/>
        </w:rPr>
        <w:tab/>
      </w:r>
      <w:r w:rsidRPr="00C679DE">
        <w:rPr>
          <w:highlight w:val="white"/>
        </w:rPr>
        <w:tab/>
      </w:r>
      <w:r w:rsidRPr="00C679DE">
        <w:rPr>
          <w:highlight w:val="white"/>
        </w:rPr>
        <w:tab/>
      </w:r>
      <w:r w:rsidRPr="00C679DE">
        <w:rPr>
          <w:highlight w:val="white"/>
        </w:rPr>
        <w:tab/>
      </w:r>
      <w:r w:rsidRPr="00C679DE">
        <w:rPr>
          <w:highlight w:val="white"/>
        </w:rPr>
        <w:tab/>
        <w:t>&lt;element name="modificationListOut" type="basicCMIRP</w:t>
      </w:r>
      <w:r w:rsidRPr="00C679DE">
        <w:rPr>
          <w:highlight w:val="white"/>
          <w:lang w:eastAsia="zh-CN"/>
        </w:rPr>
        <w:t>Data</w:t>
      </w:r>
      <w:r w:rsidRPr="00C679DE">
        <w:rPr>
          <w:highlight w:val="white"/>
        </w:rPr>
        <w:t>:MOSequenceType"/&gt;</w:t>
      </w:r>
    </w:p>
    <w:p w14:paraId="4815CD76" w14:textId="77777777" w:rsidR="00E26E12" w:rsidRPr="00C679DE" w:rsidRDefault="00E26E12" w:rsidP="00E26E12">
      <w:pPr>
        <w:pStyle w:val="PL"/>
        <w:rPr>
          <w:highlight w:val="white"/>
        </w:rPr>
      </w:pPr>
      <w:r w:rsidRPr="00C679DE">
        <w:rPr>
          <w:highlight w:val="white"/>
        </w:rPr>
        <w:tab/>
      </w:r>
      <w:r w:rsidRPr="00C679DE">
        <w:rPr>
          <w:highlight w:val="white"/>
        </w:rPr>
        <w:tab/>
      </w:r>
      <w:r w:rsidRPr="00C679DE">
        <w:rPr>
          <w:highlight w:val="white"/>
        </w:rPr>
        <w:tab/>
      </w:r>
      <w:r w:rsidRPr="00C679DE">
        <w:rPr>
          <w:highlight w:val="white"/>
        </w:rPr>
        <w:tab/>
      </w:r>
      <w:r w:rsidRPr="00C679DE">
        <w:rPr>
          <w:highlight w:val="white"/>
        </w:rPr>
        <w:tab/>
        <w:t>&lt;/sequence&gt;</w:t>
      </w:r>
    </w:p>
    <w:p w14:paraId="077802E9" w14:textId="77777777" w:rsidR="00E26E12" w:rsidRPr="00C679DE" w:rsidRDefault="00E26E12" w:rsidP="00E26E12">
      <w:pPr>
        <w:pStyle w:val="PL"/>
        <w:rPr>
          <w:highlight w:val="white"/>
        </w:rPr>
      </w:pPr>
      <w:r w:rsidRPr="00C679DE">
        <w:rPr>
          <w:highlight w:val="white"/>
        </w:rPr>
        <w:tab/>
      </w:r>
      <w:r w:rsidRPr="00C679DE">
        <w:rPr>
          <w:highlight w:val="white"/>
        </w:rPr>
        <w:tab/>
      </w:r>
      <w:r w:rsidRPr="00C679DE">
        <w:rPr>
          <w:highlight w:val="white"/>
        </w:rPr>
        <w:tab/>
      </w:r>
      <w:r w:rsidRPr="00C679DE">
        <w:rPr>
          <w:highlight w:val="white"/>
        </w:rPr>
        <w:tab/>
        <w:t>&lt;/complexType&gt;</w:t>
      </w:r>
    </w:p>
    <w:p w14:paraId="22144C5C" w14:textId="77777777" w:rsidR="00E26E12" w:rsidRPr="00C679DE" w:rsidRDefault="00E26E12" w:rsidP="00E26E12">
      <w:pPr>
        <w:pStyle w:val="PL"/>
        <w:rPr>
          <w:highlight w:val="white"/>
          <w:lang w:val="en-US"/>
        </w:rPr>
      </w:pPr>
      <w:r w:rsidRPr="00C679DE">
        <w:rPr>
          <w:highlight w:val="white"/>
        </w:rPr>
        <w:tab/>
      </w:r>
      <w:r w:rsidRPr="00C679DE">
        <w:rPr>
          <w:highlight w:val="white"/>
        </w:rPr>
        <w:tab/>
      </w:r>
      <w:r w:rsidRPr="00C679DE">
        <w:rPr>
          <w:highlight w:val="white"/>
        </w:rPr>
        <w:tab/>
      </w:r>
      <w:r w:rsidRPr="00C679DE">
        <w:rPr>
          <w:highlight w:val="white"/>
          <w:lang w:val="en-US"/>
        </w:rPr>
        <w:t>&lt;/element&gt;</w:t>
      </w:r>
    </w:p>
    <w:p w14:paraId="7FC2233C" w14:textId="77777777" w:rsidR="00E26E12" w:rsidRPr="00C679DE" w:rsidRDefault="00E26E12" w:rsidP="00E26E12">
      <w:pPr>
        <w:pStyle w:val="PL"/>
        <w:rPr>
          <w:highlight w:val="white"/>
          <w:lang w:val="en-US"/>
        </w:rPr>
      </w:pPr>
      <w:r w:rsidRPr="00C679DE">
        <w:rPr>
          <w:highlight w:val="white"/>
          <w:lang w:val="en-US"/>
        </w:rPr>
        <w:tab/>
      </w:r>
      <w:r w:rsidRPr="00C679DE">
        <w:rPr>
          <w:highlight w:val="white"/>
          <w:lang w:val="en-US"/>
        </w:rPr>
        <w:tab/>
      </w:r>
      <w:r w:rsidRPr="00C679DE">
        <w:rPr>
          <w:highlight w:val="white"/>
          <w:lang w:val="en-US"/>
        </w:rPr>
        <w:tab/>
      </w:r>
    </w:p>
    <w:p w14:paraId="55CEAF61" w14:textId="77777777" w:rsidR="00E26E12" w:rsidRPr="00C679DE" w:rsidRDefault="00E26E12" w:rsidP="00E26E12">
      <w:pPr>
        <w:pStyle w:val="PL"/>
        <w:rPr>
          <w:highlight w:val="white"/>
          <w:lang w:val="en-US"/>
        </w:rPr>
      </w:pPr>
      <w:r w:rsidRPr="00C679DE">
        <w:rPr>
          <w:highlight w:val="white"/>
          <w:lang w:val="en-US"/>
        </w:rPr>
        <w:tab/>
      </w:r>
      <w:r w:rsidRPr="00C679DE">
        <w:rPr>
          <w:highlight w:val="white"/>
          <w:lang w:val="en-US"/>
        </w:rPr>
        <w:tab/>
      </w:r>
      <w:r w:rsidRPr="00C679DE">
        <w:rPr>
          <w:highlight w:val="white"/>
          <w:lang w:val="en-US"/>
        </w:rPr>
        <w:tab/>
        <w:t>&lt;!-- setMOAttributes Fault --&gt;</w:t>
      </w:r>
    </w:p>
    <w:p w14:paraId="752AFC5E" w14:textId="77777777" w:rsidR="00E26E12" w:rsidRPr="00C679DE" w:rsidRDefault="00E26E12" w:rsidP="00E26E12">
      <w:pPr>
        <w:pStyle w:val="PL"/>
        <w:rPr>
          <w:highlight w:val="white"/>
          <w:lang w:val="en-US"/>
        </w:rPr>
      </w:pPr>
      <w:r w:rsidRPr="00C679DE">
        <w:rPr>
          <w:highlight w:val="white"/>
          <w:lang w:val="en-US"/>
        </w:rPr>
        <w:tab/>
      </w:r>
      <w:r w:rsidRPr="00C679DE">
        <w:rPr>
          <w:highlight w:val="white"/>
          <w:lang w:val="en-US"/>
        </w:rPr>
        <w:tab/>
      </w:r>
      <w:r w:rsidRPr="00C679DE">
        <w:rPr>
          <w:highlight w:val="white"/>
          <w:lang w:val="en-US"/>
        </w:rPr>
        <w:tab/>
        <w:t>&lt;element name="setMOAttributesFault"&gt;</w:t>
      </w:r>
    </w:p>
    <w:p w14:paraId="0D20A414" w14:textId="77777777" w:rsidR="00E26E12" w:rsidRPr="00C679DE" w:rsidRDefault="00E26E12" w:rsidP="00E26E12">
      <w:pPr>
        <w:pStyle w:val="PL"/>
        <w:rPr>
          <w:highlight w:val="white"/>
          <w:lang w:val="en-US"/>
        </w:rPr>
      </w:pPr>
      <w:r w:rsidRPr="00C679DE">
        <w:rPr>
          <w:highlight w:val="white"/>
          <w:lang w:val="en-US"/>
        </w:rPr>
        <w:tab/>
      </w:r>
      <w:r w:rsidRPr="00C679DE">
        <w:rPr>
          <w:highlight w:val="white"/>
          <w:lang w:val="en-US"/>
        </w:rPr>
        <w:tab/>
      </w:r>
      <w:r w:rsidRPr="00C679DE">
        <w:rPr>
          <w:highlight w:val="white"/>
          <w:lang w:val="en-US"/>
        </w:rPr>
        <w:tab/>
      </w:r>
      <w:r w:rsidRPr="00C679DE">
        <w:rPr>
          <w:highlight w:val="white"/>
          <w:lang w:val="en-US"/>
        </w:rPr>
        <w:tab/>
        <w:t>&lt;complexType&gt;</w:t>
      </w:r>
    </w:p>
    <w:p w14:paraId="3843458B" w14:textId="77777777" w:rsidR="00E26E12" w:rsidRPr="00C679DE" w:rsidRDefault="00E26E12" w:rsidP="00E26E12">
      <w:pPr>
        <w:pStyle w:val="PL"/>
        <w:rPr>
          <w:highlight w:val="white"/>
          <w:lang w:val="en-US"/>
        </w:rPr>
      </w:pPr>
      <w:r w:rsidRPr="00C679DE">
        <w:rPr>
          <w:highlight w:val="white"/>
          <w:lang w:val="en-US"/>
        </w:rPr>
        <w:tab/>
      </w:r>
      <w:r w:rsidRPr="00C679DE">
        <w:rPr>
          <w:highlight w:val="white"/>
          <w:lang w:val="en-US"/>
        </w:rPr>
        <w:tab/>
      </w:r>
      <w:r w:rsidRPr="00C679DE">
        <w:rPr>
          <w:highlight w:val="white"/>
          <w:lang w:val="en-US"/>
        </w:rPr>
        <w:tab/>
      </w:r>
      <w:r w:rsidRPr="00C679DE">
        <w:rPr>
          <w:highlight w:val="white"/>
          <w:lang w:val="en-US"/>
        </w:rPr>
        <w:tab/>
      </w:r>
      <w:r w:rsidRPr="00C679DE">
        <w:rPr>
          <w:highlight w:val="white"/>
          <w:lang w:val="en-US"/>
        </w:rPr>
        <w:tab/>
        <w:t>&lt;choice&gt;</w:t>
      </w:r>
    </w:p>
    <w:p w14:paraId="07CFBAC5" w14:textId="77777777" w:rsidR="00E26E12" w:rsidRPr="00C679DE" w:rsidRDefault="00E26E12" w:rsidP="00E26E12">
      <w:pPr>
        <w:pStyle w:val="PL"/>
        <w:rPr>
          <w:highlight w:val="white"/>
          <w:lang w:val="en-US"/>
        </w:rPr>
      </w:pPr>
      <w:r w:rsidRPr="00C679DE">
        <w:rPr>
          <w:highlight w:val="white"/>
          <w:lang w:val="en-US"/>
        </w:rPr>
        <w:tab/>
      </w:r>
      <w:r w:rsidRPr="00C679DE">
        <w:rPr>
          <w:highlight w:val="white"/>
          <w:lang w:val="en-US"/>
        </w:rPr>
        <w:tab/>
      </w:r>
      <w:r w:rsidRPr="00C679DE">
        <w:rPr>
          <w:highlight w:val="white"/>
          <w:lang w:val="en-US"/>
        </w:rPr>
        <w:tab/>
      </w:r>
      <w:r w:rsidRPr="00C679DE">
        <w:rPr>
          <w:highlight w:val="white"/>
          <w:lang w:val="en-US"/>
        </w:rPr>
        <w:tab/>
      </w:r>
      <w:r w:rsidRPr="00C679DE">
        <w:rPr>
          <w:highlight w:val="white"/>
          <w:lang w:val="en-US"/>
        </w:rPr>
        <w:tab/>
      </w:r>
      <w:r w:rsidRPr="00C679DE">
        <w:rPr>
          <w:highlight w:val="white"/>
          <w:lang w:val="en-US"/>
        </w:rPr>
        <w:tab/>
        <w:t>&lt;element name="setMOAttributesFault" type="string"/&gt;</w:t>
      </w:r>
    </w:p>
    <w:p w14:paraId="473CBFCE" w14:textId="77777777" w:rsidR="00E26E12" w:rsidRPr="00C679DE" w:rsidRDefault="00E26E12" w:rsidP="00E26E12">
      <w:pPr>
        <w:pStyle w:val="PL"/>
        <w:rPr>
          <w:highlight w:val="white"/>
          <w:lang w:val="en-US"/>
        </w:rPr>
      </w:pPr>
      <w:r w:rsidRPr="00C679DE">
        <w:rPr>
          <w:highlight w:val="white"/>
          <w:lang w:val="en-US"/>
        </w:rPr>
        <w:tab/>
      </w:r>
      <w:r w:rsidRPr="00C679DE">
        <w:rPr>
          <w:highlight w:val="white"/>
          <w:lang w:val="en-US"/>
        </w:rPr>
        <w:tab/>
      </w:r>
      <w:r w:rsidRPr="00C679DE">
        <w:rPr>
          <w:highlight w:val="white"/>
          <w:lang w:val="en-US"/>
        </w:rPr>
        <w:tab/>
      </w:r>
      <w:r w:rsidRPr="00C679DE">
        <w:rPr>
          <w:highlight w:val="white"/>
          <w:lang w:val="en-US"/>
        </w:rPr>
        <w:tab/>
      </w:r>
      <w:r w:rsidRPr="00C679DE">
        <w:rPr>
          <w:highlight w:val="white"/>
          <w:lang w:val="en-US"/>
        </w:rPr>
        <w:tab/>
      </w:r>
      <w:r w:rsidRPr="00C679DE">
        <w:rPr>
          <w:highlight w:val="white"/>
          <w:lang w:val="en-US"/>
        </w:rPr>
        <w:tab/>
        <w:t>&lt;element name="modifyNotAllowedFault" type="string"/&gt;</w:t>
      </w:r>
    </w:p>
    <w:p w14:paraId="00970A12" w14:textId="77777777" w:rsidR="00E26E12" w:rsidRPr="00B71A7B" w:rsidRDefault="00E26E12" w:rsidP="00E26E12">
      <w:pPr>
        <w:pStyle w:val="PL"/>
        <w:rPr>
          <w:highlight w:val="white"/>
        </w:rPr>
      </w:pPr>
      <w:r w:rsidRPr="00C679DE">
        <w:rPr>
          <w:highlight w:val="white"/>
          <w:lang w:val="en-US"/>
        </w:rPr>
        <w:tab/>
      </w:r>
      <w:r w:rsidRPr="00C679DE">
        <w:rPr>
          <w:highlight w:val="white"/>
          <w:lang w:val="en-US"/>
        </w:rPr>
        <w:tab/>
      </w:r>
      <w:r w:rsidRPr="00C679DE">
        <w:rPr>
          <w:highlight w:val="white"/>
          <w:lang w:val="en-US"/>
        </w:rPr>
        <w:tab/>
      </w:r>
      <w:r w:rsidRPr="00C679DE">
        <w:rPr>
          <w:highlight w:val="white"/>
          <w:lang w:val="en-US"/>
        </w:rPr>
        <w:tab/>
      </w:r>
      <w:r w:rsidRPr="00C679DE">
        <w:rPr>
          <w:highlight w:val="white"/>
          <w:lang w:val="en-US"/>
        </w:rPr>
        <w:tab/>
      </w:r>
      <w:r w:rsidRPr="00C679DE">
        <w:rPr>
          <w:highlight w:val="white"/>
          <w:lang w:val="en-US"/>
        </w:rPr>
        <w:tab/>
      </w:r>
      <w:r w:rsidRPr="00B71A7B">
        <w:rPr>
          <w:highlight w:val="white"/>
        </w:rPr>
        <w:t>&lt;element name="noSuchAttributeFault" type="string"/&gt;</w:t>
      </w:r>
    </w:p>
    <w:p w14:paraId="3D6A0BE9"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name="invalidAttributeValueFault" type="string"/&gt;</w:t>
      </w:r>
    </w:p>
    <w:p w14:paraId="2857CC67"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name="missingAttributeValueFault" type="string"/&gt;</w:t>
      </w:r>
    </w:p>
    <w:p w14:paraId="4B4959CB"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name="resourceLimitationFault" type="string"/&gt;</w:t>
      </w:r>
    </w:p>
    <w:p w14:paraId="58069A6F"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name="complexityLimitationFault" type="string"/&gt;</w:t>
      </w:r>
    </w:p>
    <w:p w14:paraId="105F7E6D"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ref="basicCMIRPData:OperationNotSupportedFault"/&gt;</w:t>
      </w:r>
    </w:p>
    <w:p w14:paraId="3A81D6DE"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ref="basicCMIRPData:InvalidParameterFault"/&gt;</w:t>
      </w:r>
    </w:p>
    <w:p w14:paraId="221CD020"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&lt;/choice&gt;</w:t>
      </w:r>
    </w:p>
    <w:p w14:paraId="46692E6C"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&lt;/complexType&gt;</w:t>
      </w:r>
    </w:p>
    <w:p w14:paraId="4C26B40F"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&lt;/element&gt;</w:t>
      </w:r>
    </w:p>
    <w:p w14:paraId="03D68097"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 name="OperationNotSupportedFault" type="string"/&gt;</w:t>
      </w:r>
    </w:p>
    <w:p w14:paraId="570FCBDD"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&lt;element name="InvalidParameterFault" type="string"/&gt;</w:t>
      </w:r>
    </w:p>
    <w:p w14:paraId="140CC12B"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&lt;simpleType name="VersionNumberType"&gt;</w:t>
      </w:r>
    </w:p>
    <w:p w14:paraId="485B46F8"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&lt;restriction base="string"/&gt;</w:t>
      </w:r>
    </w:p>
    <w:p w14:paraId="70BE6258"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&lt;/simpleType&gt;</w:t>
      </w:r>
    </w:p>
    <w:p w14:paraId="52CFCA65"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&lt;complexType name="VersionNumberSetType"&gt;</w:t>
      </w:r>
    </w:p>
    <w:p w14:paraId="08946B6C"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&lt;sequence&gt;</w:t>
      </w:r>
    </w:p>
    <w:p w14:paraId="40E9C2D6"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name="versionNumber" type="basicCMIRPData:VersionNumberType" maxOccurs="unbounded"/&gt;</w:t>
      </w:r>
    </w:p>
    <w:p w14:paraId="62E452D9"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&lt;/sequence&gt;</w:t>
      </w:r>
    </w:p>
    <w:p w14:paraId="6C4B3721"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&lt;/complexType&gt;</w:t>
      </w:r>
    </w:p>
    <w:p w14:paraId="1C8EE733" w14:textId="77777777" w:rsidR="00E26E12" w:rsidRPr="00B71A7B" w:rsidRDefault="00E26E12" w:rsidP="00E26E12">
      <w:pPr>
        <w:pStyle w:val="PL"/>
        <w:rPr>
          <w:highlight w:val="white"/>
        </w:rPr>
      </w:pPr>
      <w:r w:rsidRPr="00B71A7B">
        <w:rPr>
          <w:highlight w:val="white"/>
        </w:rPr>
        <w:lastRenderedPageBreak/>
        <w:tab/>
      </w:r>
      <w:r w:rsidRPr="00B71A7B">
        <w:rPr>
          <w:highlight w:val="white"/>
        </w:rPr>
        <w:tab/>
      </w:r>
      <w:r w:rsidRPr="00B71A7B">
        <w:rPr>
          <w:highlight w:val="white"/>
        </w:rPr>
        <w:tab/>
        <w:t>&lt;complexType name="ParameterSetType"&gt;</w:t>
      </w:r>
    </w:p>
    <w:p w14:paraId="31484CE5"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&lt;sequence&gt;</w:t>
      </w:r>
    </w:p>
    <w:p w14:paraId="3DBABDF7"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name="parameterName" type="string" maxOccurs="unbounded"/&gt;</w:t>
      </w:r>
    </w:p>
    <w:p w14:paraId="40167F3A"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&lt;/sequence&gt;</w:t>
      </w:r>
    </w:p>
    <w:p w14:paraId="3A1BAD63"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&lt;/complexType&gt;</w:t>
      </w:r>
    </w:p>
    <w:p w14:paraId="52D77639"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&lt;complexType name="OperationType"&gt;</w:t>
      </w:r>
    </w:p>
    <w:p w14:paraId="2EDF3895"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&lt;sequence&gt;</w:t>
      </w:r>
    </w:p>
    <w:p w14:paraId="448A77BB"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name="operationName" type="string"/&gt;</w:t>
      </w:r>
    </w:p>
    <w:p w14:paraId="0F202557"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name="parameterSet" type="basicCMIRPData:ParameterSetType"/&gt;</w:t>
      </w:r>
    </w:p>
    <w:p w14:paraId="5F453D5D"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&lt;/sequence&gt;</w:t>
      </w:r>
    </w:p>
    <w:p w14:paraId="7E5012EA"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&lt;/complexType&gt;</w:t>
      </w:r>
    </w:p>
    <w:p w14:paraId="60F29E0E"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&lt;complexType name="OperationSetType"&gt;</w:t>
      </w:r>
    </w:p>
    <w:p w14:paraId="56A67373"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&lt;sequence&gt;</w:t>
      </w:r>
    </w:p>
    <w:p w14:paraId="4AA7DFFD"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name="operation" type="basicCMIRPData:OperationType" maxOccurs="unbounded"/&gt;</w:t>
      </w:r>
    </w:p>
    <w:p w14:paraId="2548C541"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&lt;/sequence&gt;</w:t>
      </w:r>
    </w:p>
    <w:p w14:paraId="73C40801"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&lt;/complexType&gt;</w:t>
      </w:r>
    </w:p>
    <w:p w14:paraId="427413D0"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&lt;complexType name="NotificationType"&gt;</w:t>
      </w:r>
    </w:p>
    <w:p w14:paraId="7A28D95E"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&lt;sequence&gt;</w:t>
      </w:r>
    </w:p>
    <w:p w14:paraId="0C27DDF1"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name="notificationName" type="string"/&gt;</w:t>
      </w:r>
    </w:p>
    <w:p w14:paraId="707A2484"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name="parameterSet" type="basicCMIRPData:ParameterSetType"/&gt;</w:t>
      </w:r>
    </w:p>
    <w:p w14:paraId="18D7BE1D"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&lt;/sequence&gt;</w:t>
      </w:r>
    </w:p>
    <w:p w14:paraId="27A51037"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&lt;/complexType&gt;</w:t>
      </w:r>
    </w:p>
    <w:p w14:paraId="026BD1DF"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&lt;complexType name="NotificationSetType"&gt;</w:t>
      </w:r>
    </w:p>
    <w:p w14:paraId="7D5EFADA"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&lt;sequence&gt;</w:t>
      </w:r>
    </w:p>
    <w:p w14:paraId="3FCA68CC"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r>
      <w:r w:rsidRPr="00B71A7B">
        <w:rPr>
          <w:highlight w:val="white"/>
        </w:rPr>
        <w:tab/>
        <w:t>&lt;element name="notification" type="basicCMIRPData:NotificationType" maxOccurs="unbounded"/&gt;</w:t>
      </w:r>
    </w:p>
    <w:p w14:paraId="53231E5E"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&lt;/sequence&gt;</w:t>
      </w:r>
    </w:p>
    <w:p w14:paraId="0550E833"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&lt;/complexType&gt;</w:t>
      </w:r>
    </w:p>
    <w:p w14:paraId="0BE89D29" w14:textId="77777777" w:rsidR="00E26E12" w:rsidRPr="00B71A7B" w:rsidRDefault="00E26E12" w:rsidP="00E26E12">
      <w:pPr>
        <w:pStyle w:val="PL"/>
        <w:rPr>
          <w:highlight w:val="white"/>
        </w:rPr>
      </w:pPr>
      <w:r w:rsidRPr="00B71A7B">
        <w:rPr>
          <w:highlight w:val="white"/>
        </w:rPr>
        <w:tab/>
      </w:r>
      <w:r w:rsidRPr="00B71A7B">
        <w:rPr>
          <w:highlight w:val="white"/>
        </w:rPr>
        <w:tab/>
        <w:t>&lt;/schema&gt;</w:t>
      </w:r>
    </w:p>
    <w:p w14:paraId="75E1DCF2" w14:textId="77777777" w:rsidR="00E26E12" w:rsidRPr="00B71A7B" w:rsidRDefault="00E26E12" w:rsidP="00E26E12">
      <w:pPr>
        <w:pStyle w:val="PL"/>
        <w:rPr>
          <w:highlight w:val="white"/>
        </w:rPr>
      </w:pPr>
      <w:r w:rsidRPr="00B71A7B">
        <w:rPr>
          <w:highlight w:val="white"/>
        </w:rPr>
        <w:tab/>
        <w:t>&lt;/types&gt;</w:t>
      </w:r>
    </w:p>
    <w:p w14:paraId="74E632D0" w14:textId="77777777" w:rsidR="00E26E12" w:rsidRPr="00B71A7B" w:rsidRDefault="00E26E12" w:rsidP="00E26E12">
      <w:pPr>
        <w:pStyle w:val="PL"/>
        <w:rPr>
          <w:highlight w:val="white"/>
        </w:rPr>
      </w:pPr>
      <w:r w:rsidRPr="00B71A7B">
        <w:rPr>
          <w:highlight w:val="white"/>
        </w:rPr>
        <w:tab/>
        <w:t>&lt;message name="getMOAttributesRequest"&gt;</w:t>
      </w:r>
    </w:p>
    <w:p w14:paraId="3E383BFD" w14:textId="77777777" w:rsidR="00E26E12" w:rsidRPr="00B71A7B" w:rsidRDefault="00E26E12" w:rsidP="00E26E12">
      <w:pPr>
        <w:pStyle w:val="PL"/>
        <w:rPr>
          <w:highlight w:val="white"/>
        </w:rPr>
      </w:pPr>
      <w:r w:rsidRPr="00B71A7B">
        <w:rPr>
          <w:highlight w:val="white"/>
        </w:rPr>
        <w:tab/>
      </w:r>
      <w:r w:rsidRPr="00B71A7B">
        <w:rPr>
          <w:highlight w:val="white"/>
        </w:rPr>
        <w:tab/>
        <w:t>&lt;part name="parameter" element="</w:t>
      </w:r>
      <w:r w:rsidRPr="00B71A7B">
        <w:t>basicCMIRPData</w:t>
      </w:r>
      <w:r w:rsidRPr="00B71A7B">
        <w:rPr>
          <w:highlight w:val="white"/>
        </w:rPr>
        <w:t>:getMOAttributes"/&gt;</w:t>
      </w:r>
    </w:p>
    <w:p w14:paraId="0E623E71" w14:textId="77777777" w:rsidR="00E26E12" w:rsidRPr="00B71A7B" w:rsidRDefault="00E26E12" w:rsidP="00E26E12">
      <w:pPr>
        <w:pStyle w:val="PL"/>
        <w:rPr>
          <w:highlight w:val="white"/>
        </w:rPr>
      </w:pPr>
      <w:r w:rsidRPr="00B71A7B">
        <w:rPr>
          <w:highlight w:val="white"/>
        </w:rPr>
        <w:tab/>
        <w:t>&lt;/message&gt;</w:t>
      </w:r>
    </w:p>
    <w:p w14:paraId="6A022D3F" w14:textId="77777777" w:rsidR="00E26E12" w:rsidRPr="00B71A7B" w:rsidRDefault="00E26E12" w:rsidP="00E26E12">
      <w:pPr>
        <w:pStyle w:val="PL"/>
        <w:rPr>
          <w:highlight w:val="white"/>
        </w:rPr>
      </w:pPr>
      <w:r w:rsidRPr="00B71A7B">
        <w:rPr>
          <w:highlight w:val="white"/>
        </w:rPr>
        <w:tab/>
        <w:t>&lt;message name="getMOAttributesResponse"&gt;</w:t>
      </w:r>
    </w:p>
    <w:p w14:paraId="708EAC91" w14:textId="77777777" w:rsidR="00E26E12" w:rsidRPr="00B71A7B" w:rsidRDefault="00E26E12" w:rsidP="00E26E12">
      <w:pPr>
        <w:pStyle w:val="PL"/>
        <w:rPr>
          <w:highlight w:val="white"/>
        </w:rPr>
      </w:pPr>
      <w:r w:rsidRPr="00B71A7B">
        <w:rPr>
          <w:highlight w:val="white"/>
        </w:rPr>
        <w:tab/>
      </w:r>
      <w:r w:rsidRPr="00B71A7B">
        <w:rPr>
          <w:highlight w:val="white"/>
        </w:rPr>
        <w:tab/>
        <w:t>&lt;part name="parameter" element="</w:t>
      </w:r>
      <w:r w:rsidRPr="00B71A7B">
        <w:t>basicCMIRPData</w:t>
      </w:r>
      <w:r w:rsidRPr="00B71A7B">
        <w:rPr>
          <w:highlight w:val="white"/>
        </w:rPr>
        <w:t>:getMoAttributesResponse"/&gt;</w:t>
      </w:r>
    </w:p>
    <w:p w14:paraId="2C7F18FC" w14:textId="77777777" w:rsidR="00E26E12" w:rsidRPr="00B71A7B" w:rsidRDefault="00E26E12" w:rsidP="00E26E12">
      <w:pPr>
        <w:pStyle w:val="PL"/>
        <w:rPr>
          <w:highlight w:val="white"/>
        </w:rPr>
      </w:pPr>
      <w:r w:rsidRPr="00B71A7B">
        <w:rPr>
          <w:highlight w:val="white"/>
        </w:rPr>
        <w:tab/>
        <w:t>&lt;/message&gt;</w:t>
      </w:r>
    </w:p>
    <w:p w14:paraId="22EE3B03" w14:textId="77777777" w:rsidR="00E26E12" w:rsidRPr="00B71A7B" w:rsidRDefault="00E26E12" w:rsidP="00E26E12">
      <w:pPr>
        <w:pStyle w:val="PL"/>
        <w:rPr>
          <w:highlight w:val="white"/>
        </w:rPr>
      </w:pPr>
      <w:r w:rsidRPr="00B71A7B">
        <w:rPr>
          <w:highlight w:val="white"/>
        </w:rPr>
        <w:tab/>
        <w:t>&lt;message name="getMOAttributesFault"&gt;</w:t>
      </w:r>
    </w:p>
    <w:p w14:paraId="285AB629" w14:textId="77777777" w:rsidR="00E26E12" w:rsidRPr="00B71A7B" w:rsidRDefault="00E26E12" w:rsidP="00E26E12">
      <w:pPr>
        <w:pStyle w:val="PL"/>
        <w:rPr>
          <w:highlight w:val="white"/>
        </w:rPr>
      </w:pPr>
      <w:r w:rsidRPr="00B71A7B">
        <w:rPr>
          <w:highlight w:val="white"/>
        </w:rPr>
        <w:tab/>
      </w:r>
      <w:r w:rsidRPr="00B71A7B">
        <w:rPr>
          <w:highlight w:val="white"/>
        </w:rPr>
        <w:tab/>
        <w:t>&lt;part name="parameter" element="</w:t>
      </w:r>
      <w:r w:rsidRPr="00B71A7B">
        <w:t>basicCMIRPData</w:t>
      </w:r>
      <w:r w:rsidRPr="00B71A7B">
        <w:rPr>
          <w:highlight w:val="white"/>
        </w:rPr>
        <w:t>:getMOAttributesFault"/&gt;</w:t>
      </w:r>
    </w:p>
    <w:p w14:paraId="3B0B1517" w14:textId="77777777" w:rsidR="00E26E12" w:rsidRPr="00B71A7B" w:rsidRDefault="00E26E12" w:rsidP="00E26E12">
      <w:pPr>
        <w:pStyle w:val="PL"/>
        <w:rPr>
          <w:highlight w:val="white"/>
        </w:rPr>
      </w:pPr>
      <w:r w:rsidRPr="00B71A7B">
        <w:rPr>
          <w:highlight w:val="white"/>
        </w:rPr>
        <w:tab/>
        <w:t>&lt;/message&gt;</w:t>
      </w:r>
    </w:p>
    <w:p w14:paraId="3334F729" w14:textId="77777777" w:rsidR="00E26E12" w:rsidRPr="00B71A7B" w:rsidRDefault="00E26E12" w:rsidP="00E26E12">
      <w:pPr>
        <w:pStyle w:val="PL"/>
        <w:rPr>
          <w:highlight w:val="white"/>
        </w:rPr>
      </w:pPr>
      <w:r w:rsidRPr="00B71A7B">
        <w:rPr>
          <w:highlight w:val="white"/>
        </w:rPr>
        <w:tab/>
        <w:t>&lt;message name="getContainmentRequest"&gt;</w:t>
      </w:r>
    </w:p>
    <w:p w14:paraId="11FAB7A4" w14:textId="77777777" w:rsidR="00E26E12" w:rsidRPr="00B71A7B" w:rsidRDefault="00E26E12" w:rsidP="00E26E12">
      <w:pPr>
        <w:pStyle w:val="PL"/>
        <w:rPr>
          <w:highlight w:val="white"/>
        </w:rPr>
      </w:pPr>
      <w:r w:rsidRPr="00B71A7B">
        <w:rPr>
          <w:highlight w:val="white"/>
        </w:rPr>
        <w:tab/>
      </w:r>
      <w:r w:rsidRPr="00B71A7B">
        <w:rPr>
          <w:highlight w:val="white"/>
        </w:rPr>
        <w:tab/>
        <w:t>&lt;part name="parameter" element="</w:t>
      </w:r>
      <w:r w:rsidRPr="00B71A7B">
        <w:t>basicCMIRPData</w:t>
      </w:r>
      <w:r w:rsidRPr="00B71A7B">
        <w:rPr>
          <w:highlight w:val="white"/>
        </w:rPr>
        <w:t>:getContainment"/&gt;</w:t>
      </w:r>
    </w:p>
    <w:p w14:paraId="5A63B697" w14:textId="77777777" w:rsidR="00E26E12" w:rsidRPr="00B71A7B" w:rsidRDefault="00E26E12" w:rsidP="00E26E12">
      <w:pPr>
        <w:pStyle w:val="PL"/>
        <w:rPr>
          <w:highlight w:val="white"/>
        </w:rPr>
      </w:pPr>
      <w:r w:rsidRPr="00B71A7B">
        <w:rPr>
          <w:highlight w:val="white"/>
        </w:rPr>
        <w:tab/>
        <w:t>&lt;/message&gt;</w:t>
      </w:r>
    </w:p>
    <w:p w14:paraId="3E60988C" w14:textId="77777777" w:rsidR="00E26E12" w:rsidRPr="00B71A7B" w:rsidRDefault="00E26E12" w:rsidP="00E26E12">
      <w:pPr>
        <w:pStyle w:val="PL"/>
        <w:rPr>
          <w:highlight w:val="white"/>
        </w:rPr>
      </w:pPr>
      <w:r w:rsidRPr="00B71A7B">
        <w:rPr>
          <w:highlight w:val="white"/>
        </w:rPr>
        <w:tab/>
        <w:t>&lt;message name="getContainmentResponse"&gt;</w:t>
      </w:r>
    </w:p>
    <w:p w14:paraId="1AC8F699" w14:textId="77777777" w:rsidR="00E26E12" w:rsidRPr="00B71A7B" w:rsidRDefault="00E26E12" w:rsidP="00E26E12">
      <w:pPr>
        <w:pStyle w:val="PL"/>
        <w:rPr>
          <w:highlight w:val="white"/>
        </w:rPr>
      </w:pPr>
      <w:r w:rsidRPr="00B71A7B">
        <w:rPr>
          <w:highlight w:val="white"/>
        </w:rPr>
        <w:tab/>
      </w:r>
      <w:r w:rsidRPr="00B71A7B">
        <w:rPr>
          <w:highlight w:val="white"/>
        </w:rPr>
        <w:tab/>
        <w:t>&lt;part name="parameter" element="</w:t>
      </w:r>
      <w:r w:rsidRPr="00B71A7B">
        <w:t>basicCMIRPData</w:t>
      </w:r>
      <w:r w:rsidRPr="00B71A7B">
        <w:rPr>
          <w:highlight w:val="white"/>
        </w:rPr>
        <w:t>:getContainmentResponse"/&gt;</w:t>
      </w:r>
    </w:p>
    <w:p w14:paraId="2AA906DA" w14:textId="77777777" w:rsidR="00E26E12" w:rsidRPr="00B71A7B" w:rsidRDefault="00E26E12" w:rsidP="00E26E12">
      <w:pPr>
        <w:pStyle w:val="PL"/>
        <w:rPr>
          <w:highlight w:val="white"/>
        </w:rPr>
      </w:pPr>
      <w:r w:rsidRPr="00B71A7B">
        <w:rPr>
          <w:highlight w:val="white"/>
        </w:rPr>
        <w:tab/>
        <w:t>&lt;/message&gt;</w:t>
      </w:r>
    </w:p>
    <w:p w14:paraId="3178A6AC" w14:textId="77777777" w:rsidR="00E26E12" w:rsidRPr="00B71A7B" w:rsidRDefault="00E26E12" w:rsidP="00E26E12">
      <w:pPr>
        <w:pStyle w:val="PL"/>
        <w:rPr>
          <w:highlight w:val="white"/>
        </w:rPr>
      </w:pPr>
      <w:r w:rsidRPr="00B71A7B">
        <w:rPr>
          <w:highlight w:val="white"/>
        </w:rPr>
        <w:tab/>
        <w:t>&lt;message name="getContainmentFault"&gt;</w:t>
      </w:r>
    </w:p>
    <w:p w14:paraId="7C9EE747" w14:textId="77777777" w:rsidR="00E26E12" w:rsidRPr="00B71A7B" w:rsidRDefault="00E26E12" w:rsidP="00E26E12">
      <w:pPr>
        <w:pStyle w:val="PL"/>
        <w:rPr>
          <w:highlight w:val="white"/>
        </w:rPr>
      </w:pPr>
      <w:r w:rsidRPr="00B71A7B">
        <w:rPr>
          <w:highlight w:val="white"/>
        </w:rPr>
        <w:tab/>
      </w:r>
      <w:r w:rsidRPr="00B71A7B">
        <w:rPr>
          <w:highlight w:val="white"/>
        </w:rPr>
        <w:tab/>
        <w:t>&lt;part name="parameter" element="</w:t>
      </w:r>
      <w:r w:rsidRPr="00B71A7B">
        <w:t>basicCMIRPData</w:t>
      </w:r>
      <w:r w:rsidRPr="00B71A7B">
        <w:rPr>
          <w:highlight w:val="white"/>
        </w:rPr>
        <w:t>:getContainmentFault"/&gt;</w:t>
      </w:r>
    </w:p>
    <w:p w14:paraId="771B83FA" w14:textId="77777777" w:rsidR="00E26E12" w:rsidRPr="00B71A7B" w:rsidRDefault="00E26E12" w:rsidP="00E26E12">
      <w:pPr>
        <w:pStyle w:val="PL"/>
        <w:rPr>
          <w:highlight w:val="white"/>
        </w:rPr>
      </w:pPr>
      <w:r w:rsidRPr="00B71A7B">
        <w:rPr>
          <w:highlight w:val="white"/>
        </w:rPr>
        <w:tab/>
        <w:t>&lt;/message&gt;</w:t>
      </w:r>
    </w:p>
    <w:p w14:paraId="75A31151" w14:textId="77777777" w:rsidR="00E26E12" w:rsidRPr="00B71A7B" w:rsidRDefault="00E26E12" w:rsidP="00E26E12">
      <w:pPr>
        <w:pStyle w:val="PL"/>
        <w:rPr>
          <w:highlight w:val="white"/>
        </w:rPr>
      </w:pPr>
      <w:r w:rsidRPr="00B71A7B">
        <w:rPr>
          <w:highlight w:val="white"/>
        </w:rPr>
        <w:tab/>
      </w:r>
    </w:p>
    <w:p w14:paraId="0BDC483D" w14:textId="77777777" w:rsidR="00E26E12" w:rsidRPr="00B71A7B" w:rsidRDefault="00E26E12" w:rsidP="00E26E12">
      <w:pPr>
        <w:pStyle w:val="PL"/>
        <w:rPr>
          <w:highlight w:val="white"/>
        </w:rPr>
      </w:pPr>
      <w:r w:rsidRPr="00B71A7B">
        <w:rPr>
          <w:highlight w:val="white"/>
        </w:rPr>
        <w:tab/>
        <w:t>&lt;message name="createMORequest"&gt;</w:t>
      </w:r>
    </w:p>
    <w:p w14:paraId="1CCC10B9" w14:textId="77777777" w:rsidR="00E26E12" w:rsidRPr="00B71A7B" w:rsidRDefault="00E26E12" w:rsidP="00E26E12">
      <w:pPr>
        <w:pStyle w:val="PL"/>
        <w:rPr>
          <w:highlight w:val="white"/>
        </w:rPr>
      </w:pPr>
      <w:r w:rsidRPr="00B71A7B">
        <w:rPr>
          <w:highlight w:val="white"/>
        </w:rPr>
        <w:tab/>
      </w:r>
      <w:r w:rsidRPr="00B71A7B">
        <w:rPr>
          <w:highlight w:val="white"/>
        </w:rPr>
        <w:tab/>
        <w:t>&lt;part name="parameter" element="</w:t>
      </w:r>
      <w:r w:rsidRPr="00B71A7B">
        <w:t>basicCMIRPData</w:t>
      </w:r>
      <w:r w:rsidRPr="00B71A7B">
        <w:rPr>
          <w:highlight w:val="white"/>
        </w:rPr>
        <w:t>:createMO"/&gt;</w:t>
      </w:r>
    </w:p>
    <w:p w14:paraId="5BAA4466" w14:textId="77777777" w:rsidR="00E26E12" w:rsidRPr="00B71A7B" w:rsidRDefault="00E26E12" w:rsidP="00E26E12">
      <w:pPr>
        <w:pStyle w:val="PL"/>
        <w:rPr>
          <w:highlight w:val="white"/>
        </w:rPr>
      </w:pPr>
      <w:r w:rsidRPr="00B71A7B">
        <w:rPr>
          <w:highlight w:val="white"/>
        </w:rPr>
        <w:tab/>
        <w:t>&lt;/message&gt;</w:t>
      </w:r>
    </w:p>
    <w:p w14:paraId="2E0EE9ED" w14:textId="77777777" w:rsidR="00E26E12" w:rsidRPr="00B71A7B" w:rsidRDefault="00E26E12" w:rsidP="00E26E12">
      <w:pPr>
        <w:pStyle w:val="PL"/>
        <w:rPr>
          <w:highlight w:val="white"/>
        </w:rPr>
      </w:pPr>
      <w:r w:rsidRPr="00B71A7B">
        <w:rPr>
          <w:highlight w:val="white"/>
        </w:rPr>
        <w:tab/>
        <w:t>&lt;message name="createMOResponse"&gt;</w:t>
      </w:r>
    </w:p>
    <w:p w14:paraId="0D310005" w14:textId="77777777" w:rsidR="00E26E12" w:rsidRPr="00B71A7B" w:rsidRDefault="00E26E12" w:rsidP="00E26E12">
      <w:pPr>
        <w:pStyle w:val="PL"/>
        <w:rPr>
          <w:highlight w:val="white"/>
        </w:rPr>
      </w:pPr>
      <w:r w:rsidRPr="00B71A7B">
        <w:rPr>
          <w:highlight w:val="white"/>
        </w:rPr>
        <w:tab/>
      </w:r>
      <w:r w:rsidRPr="00B71A7B">
        <w:rPr>
          <w:highlight w:val="white"/>
        </w:rPr>
        <w:tab/>
        <w:t>&lt;part name="parameter" element="</w:t>
      </w:r>
      <w:r w:rsidRPr="00B71A7B">
        <w:t>basicCMIRPData</w:t>
      </w:r>
      <w:r w:rsidRPr="00B71A7B">
        <w:rPr>
          <w:highlight w:val="white"/>
        </w:rPr>
        <w:t>:createMOResponse"/&gt;</w:t>
      </w:r>
    </w:p>
    <w:p w14:paraId="2BDA67E8" w14:textId="77777777" w:rsidR="00E26E12" w:rsidRPr="00B71A7B" w:rsidRDefault="00E26E12" w:rsidP="00E26E12">
      <w:pPr>
        <w:pStyle w:val="PL"/>
        <w:rPr>
          <w:highlight w:val="white"/>
        </w:rPr>
      </w:pPr>
      <w:r w:rsidRPr="00B71A7B">
        <w:rPr>
          <w:highlight w:val="white"/>
        </w:rPr>
        <w:tab/>
        <w:t>&lt;/message&gt;</w:t>
      </w:r>
    </w:p>
    <w:p w14:paraId="74D0E993" w14:textId="77777777" w:rsidR="00E26E12" w:rsidRPr="00B71A7B" w:rsidRDefault="00E26E12" w:rsidP="00E26E12">
      <w:pPr>
        <w:pStyle w:val="PL"/>
        <w:rPr>
          <w:highlight w:val="white"/>
        </w:rPr>
      </w:pPr>
      <w:r w:rsidRPr="00B71A7B">
        <w:rPr>
          <w:highlight w:val="white"/>
        </w:rPr>
        <w:tab/>
        <w:t>&lt;message name="createMOFault"&gt;</w:t>
      </w:r>
    </w:p>
    <w:p w14:paraId="0D9D9262" w14:textId="77777777" w:rsidR="00E26E12" w:rsidRPr="00B71A7B" w:rsidRDefault="00E26E12" w:rsidP="00E26E12">
      <w:pPr>
        <w:pStyle w:val="PL"/>
        <w:rPr>
          <w:highlight w:val="white"/>
        </w:rPr>
      </w:pPr>
      <w:r w:rsidRPr="00B71A7B">
        <w:rPr>
          <w:highlight w:val="white"/>
        </w:rPr>
        <w:tab/>
      </w:r>
      <w:r w:rsidRPr="00B71A7B">
        <w:rPr>
          <w:highlight w:val="white"/>
        </w:rPr>
        <w:tab/>
        <w:t>&lt;part name="parameter" element="</w:t>
      </w:r>
      <w:r w:rsidRPr="00B71A7B">
        <w:t>basicCMIRPData</w:t>
      </w:r>
      <w:r w:rsidRPr="00B71A7B">
        <w:rPr>
          <w:highlight w:val="white"/>
        </w:rPr>
        <w:t>:createMOFault"/&gt;</w:t>
      </w:r>
    </w:p>
    <w:p w14:paraId="71057551" w14:textId="77777777" w:rsidR="00E26E12" w:rsidRPr="00B71A7B" w:rsidRDefault="00E26E12" w:rsidP="00E26E12">
      <w:pPr>
        <w:pStyle w:val="PL"/>
        <w:rPr>
          <w:highlight w:val="white"/>
        </w:rPr>
      </w:pPr>
      <w:r w:rsidRPr="00B71A7B">
        <w:rPr>
          <w:highlight w:val="white"/>
        </w:rPr>
        <w:tab/>
        <w:t>&lt;/message&gt;</w:t>
      </w:r>
    </w:p>
    <w:p w14:paraId="79729BB5" w14:textId="77777777" w:rsidR="00E26E12" w:rsidRPr="00B71A7B" w:rsidRDefault="00E26E12" w:rsidP="00E26E12">
      <w:pPr>
        <w:pStyle w:val="PL"/>
        <w:rPr>
          <w:highlight w:val="white"/>
        </w:rPr>
      </w:pPr>
      <w:r w:rsidRPr="00B71A7B">
        <w:rPr>
          <w:highlight w:val="white"/>
        </w:rPr>
        <w:tab/>
        <w:t>&lt;message name="deleteMORequest"&gt;</w:t>
      </w:r>
    </w:p>
    <w:p w14:paraId="3CCC758D" w14:textId="77777777" w:rsidR="00E26E12" w:rsidRPr="00B71A7B" w:rsidRDefault="00E26E12" w:rsidP="00E26E12">
      <w:pPr>
        <w:pStyle w:val="PL"/>
        <w:rPr>
          <w:highlight w:val="white"/>
        </w:rPr>
      </w:pPr>
      <w:r w:rsidRPr="00B71A7B">
        <w:rPr>
          <w:highlight w:val="white"/>
        </w:rPr>
        <w:tab/>
      </w:r>
      <w:r w:rsidRPr="00B71A7B">
        <w:rPr>
          <w:highlight w:val="white"/>
        </w:rPr>
        <w:tab/>
        <w:t>&lt;part name="parameter" element="</w:t>
      </w:r>
      <w:r w:rsidRPr="00B71A7B">
        <w:t>basicCMIRPData</w:t>
      </w:r>
      <w:r w:rsidRPr="00B71A7B">
        <w:rPr>
          <w:highlight w:val="white"/>
        </w:rPr>
        <w:t>:deleteMO"/&gt;</w:t>
      </w:r>
    </w:p>
    <w:p w14:paraId="0AC67360" w14:textId="77777777" w:rsidR="00E26E12" w:rsidRPr="00B71A7B" w:rsidRDefault="00E26E12" w:rsidP="00E26E12">
      <w:pPr>
        <w:pStyle w:val="PL"/>
        <w:rPr>
          <w:highlight w:val="white"/>
        </w:rPr>
      </w:pPr>
      <w:r w:rsidRPr="00B71A7B">
        <w:rPr>
          <w:highlight w:val="white"/>
        </w:rPr>
        <w:tab/>
        <w:t>&lt;/message&gt;</w:t>
      </w:r>
    </w:p>
    <w:p w14:paraId="7A44D27C" w14:textId="77777777" w:rsidR="00E26E12" w:rsidRPr="00B71A7B" w:rsidRDefault="00E26E12" w:rsidP="00E26E12">
      <w:pPr>
        <w:pStyle w:val="PL"/>
        <w:rPr>
          <w:highlight w:val="white"/>
        </w:rPr>
      </w:pPr>
      <w:r w:rsidRPr="00B71A7B">
        <w:rPr>
          <w:highlight w:val="white"/>
        </w:rPr>
        <w:tab/>
        <w:t>&lt;message name="deleteMOResponse"&gt;</w:t>
      </w:r>
    </w:p>
    <w:p w14:paraId="3D4BCA1F" w14:textId="77777777" w:rsidR="00E26E12" w:rsidRPr="00B71A7B" w:rsidRDefault="00E26E12" w:rsidP="00E26E12">
      <w:pPr>
        <w:pStyle w:val="PL"/>
        <w:rPr>
          <w:highlight w:val="white"/>
        </w:rPr>
      </w:pPr>
      <w:r w:rsidRPr="00B71A7B">
        <w:rPr>
          <w:highlight w:val="white"/>
        </w:rPr>
        <w:tab/>
      </w:r>
      <w:r w:rsidRPr="00B71A7B">
        <w:rPr>
          <w:highlight w:val="white"/>
        </w:rPr>
        <w:tab/>
        <w:t>&lt;part name="parameter" element="</w:t>
      </w:r>
      <w:r w:rsidRPr="00B71A7B">
        <w:t>basicCMIRPData</w:t>
      </w:r>
      <w:r w:rsidRPr="00B71A7B">
        <w:rPr>
          <w:highlight w:val="white"/>
        </w:rPr>
        <w:t>:deleteMOResponse"/&gt;</w:t>
      </w:r>
    </w:p>
    <w:p w14:paraId="1F95D078" w14:textId="77777777" w:rsidR="00E26E12" w:rsidRPr="00B71A7B" w:rsidRDefault="00E26E12" w:rsidP="00E26E12">
      <w:pPr>
        <w:pStyle w:val="PL"/>
        <w:rPr>
          <w:highlight w:val="white"/>
        </w:rPr>
      </w:pPr>
      <w:r w:rsidRPr="00B71A7B">
        <w:rPr>
          <w:highlight w:val="white"/>
        </w:rPr>
        <w:tab/>
        <w:t>&lt;/message&gt;</w:t>
      </w:r>
    </w:p>
    <w:p w14:paraId="516B50D4" w14:textId="77777777" w:rsidR="00E26E12" w:rsidRPr="00B71A7B" w:rsidRDefault="00E26E12" w:rsidP="00E26E12">
      <w:pPr>
        <w:pStyle w:val="PL"/>
        <w:rPr>
          <w:highlight w:val="white"/>
        </w:rPr>
      </w:pPr>
      <w:r w:rsidRPr="00B71A7B">
        <w:rPr>
          <w:highlight w:val="white"/>
        </w:rPr>
        <w:tab/>
        <w:t>&lt;message name="deleteMOFault"&gt;</w:t>
      </w:r>
    </w:p>
    <w:p w14:paraId="1D08A890" w14:textId="77777777" w:rsidR="00E26E12" w:rsidRPr="00B71A7B" w:rsidRDefault="00E26E12" w:rsidP="00E26E12">
      <w:pPr>
        <w:pStyle w:val="PL"/>
        <w:rPr>
          <w:highlight w:val="white"/>
        </w:rPr>
      </w:pPr>
      <w:r w:rsidRPr="00B71A7B">
        <w:rPr>
          <w:highlight w:val="white"/>
        </w:rPr>
        <w:tab/>
      </w:r>
      <w:r w:rsidRPr="00B71A7B">
        <w:rPr>
          <w:highlight w:val="white"/>
        </w:rPr>
        <w:tab/>
        <w:t>&lt;part name="parameter" element="</w:t>
      </w:r>
      <w:r w:rsidRPr="00B71A7B">
        <w:t>basicCMIRPData</w:t>
      </w:r>
      <w:r w:rsidRPr="00B71A7B">
        <w:rPr>
          <w:highlight w:val="white"/>
        </w:rPr>
        <w:t>:deleteMOFault"/&gt;</w:t>
      </w:r>
    </w:p>
    <w:p w14:paraId="70376417" w14:textId="77777777" w:rsidR="00E26E12" w:rsidRPr="00B71A7B" w:rsidRDefault="00E26E12" w:rsidP="00E26E12">
      <w:pPr>
        <w:pStyle w:val="PL"/>
        <w:rPr>
          <w:highlight w:val="white"/>
        </w:rPr>
      </w:pPr>
      <w:r w:rsidRPr="00B71A7B">
        <w:rPr>
          <w:highlight w:val="white"/>
        </w:rPr>
        <w:tab/>
        <w:t>&lt;/message&gt;</w:t>
      </w:r>
    </w:p>
    <w:p w14:paraId="1807C703" w14:textId="77777777" w:rsidR="00E26E12" w:rsidRPr="00B71A7B" w:rsidRDefault="00E26E12" w:rsidP="00E26E12">
      <w:pPr>
        <w:pStyle w:val="PL"/>
      </w:pPr>
      <w:r w:rsidRPr="00B71A7B">
        <w:rPr>
          <w:highlight w:val="white"/>
        </w:rPr>
        <w:tab/>
      </w:r>
      <w:r w:rsidRPr="00B71A7B">
        <w:t>&lt;message name="setMOAttributesRequest"&gt;</w:t>
      </w:r>
    </w:p>
    <w:p w14:paraId="7D6A6CEB" w14:textId="77777777" w:rsidR="00E26E12" w:rsidRPr="00B71A7B" w:rsidRDefault="00E26E12" w:rsidP="00E26E12">
      <w:pPr>
        <w:pStyle w:val="PL"/>
      </w:pPr>
      <w:r w:rsidRPr="00B71A7B">
        <w:tab/>
      </w:r>
      <w:r w:rsidRPr="00B71A7B">
        <w:tab/>
        <w:t>&lt;part name="parameter" element="basicCMIRPData:setMOAttributes"/&gt;</w:t>
      </w:r>
    </w:p>
    <w:p w14:paraId="76E1615D" w14:textId="77777777" w:rsidR="00E26E12" w:rsidRPr="00B71A7B" w:rsidRDefault="00E26E12" w:rsidP="00E26E12">
      <w:pPr>
        <w:pStyle w:val="PL"/>
      </w:pPr>
      <w:r w:rsidRPr="00B71A7B">
        <w:tab/>
        <w:t>&lt;/message&gt;</w:t>
      </w:r>
    </w:p>
    <w:p w14:paraId="3F611F80" w14:textId="77777777" w:rsidR="00E26E12" w:rsidRPr="00B71A7B" w:rsidRDefault="00E26E12" w:rsidP="00E26E12">
      <w:pPr>
        <w:pStyle w:val="PL"/>
      </w:pPr>
      <w:r w:rsidRPr="00B71A7B">
        <w:tab/>
        <w:t>&lt;message name="setMOAttributesResponse"&gt;</w:t>
      </w:r>
    </w:p>
    <w:p w14:paraId="0C024EF0" w14:textId="77777777" w:rsidR="00E26E12" w:rsidRPr="00B71A7B" w:rsidRDefault="00E26E12" w:rsidP="00E26E12">
      <w:pPr>
        <w:pStyle w:val="PL"/>
      </w:pPr>
      <w:r w:rsidRPr="00B71A7B">
        <w:tab/>
      </w:r>
      <w:r w:rsidRPr="00B71A7B">
        <w:tab/>
        <w:t>&lt;part name="parameter" element="basicCMIRPData:setMOAttributesResponse"/&gt;</w:t>
      </w:r>
    </w:p>
    <w:p w14:paraId="4F9B1412" w14:textId="77777777" w:rsidR="00E26E12" w:rsidRPr="00B71A7B" w:rsidRDefault="00E26E12" w:rsidP="00E26E12">
      <w:pPr>
        <w:pStyle w:val="PL"/>
      </w:pPr>
      <w:r w:rsidRPr="00B71A7B">
        <w:tab/>
        <w:t>&lt;/message&gt;</w:t>
      </w:r>
    </w:p>
    <w:p w14:paraId="0B5DC9F0" w14:textId="77777777" w:rsidR="00E26E12" w:rsidRPr="00B71A7B" w:rsidRDefault="00E26E12" w:rsidP="00E26E12">
      <w:pPr>
        <w:pStyle w:val="PL"/>
      </w:pPr>
      <w:r w:rsidRPr="00B71A7B">
        <w:tab/>
        <w:t>&lt;message name="setMOAttributesFault"&gt;</w:t>
      </w:r>
    </w:p>
    <w:p w14:paraId="2818B609" w14:textId="77777777" w:rsidR="00E26E12" w:rsidRPr="00B71A7B" w:rsidRDefault="00E26E12" w:rsidP="00E26E12">
      <w:pPr>
        <w:pStyle w:val="PL"/>
      </w:pPr>
      <w:r w:rsidRPr="00B71A7B">
        <w:tab/>
      </w:r>
      <w:r w:rsidRPr="00B71A7B">
        <w:tab/>
        <w:t>&lt;part name="parameter" element="basicCMIRPData:setMOAttributesFault"/&gt;</w:t>
      </w:r>
    </w:p>
    <w:p w14:paraId="570C3370" w14:textId="77777777" w:rsidR="00E26E12" w:rsidRPr="00B71A7B" w:rsidRDefault="00E26E12" w:rsidP="00E26E12">
      <w:pPr>
        <w:pStyle w:val="PL"/>
        <w:rPr>
          <w:lang w:eastAsia="zh-CN"/>
        </w:rPr>
      </w:pPr>
      <w:r w:rsidRPr="00B71A7B">
        <w:tab/>
        <w:t>&lt;/message&gt;</w:t>
      </w:r>
    </w:p>
    <w:p w14:paraId="0A1E240F" w14:textId="77777777" w:rsidR="00E26E12" w:rsidRPr="00B71A7B" w:rsidRDefault="00E26E12" w:rsidP="00E26E12">
      <w:pPr>
        <w:pStyle w:val="PL"/>
        <w:rPr>
          <w:highlight w:val="white"/>
        </w:rPr>
      </w:pPr>
      <w:r w:rsidRPr="00B71A7B">
        <w:rPr>
          <w:lang w:eastAsia="zh-CN"/>
        </w:rPr>
        <w:tab/>
      </w:r>
    </w:p>
    <w:p w14:paraId="415A1B28" w14:textId="77777777" w:rsidR="00E26E12" w:rsidRPr="00B71A7B" w:rsidRDefault="00E26E12" w:rsidP="00E26E12">
      <w:pPr>
        <w:pStyle w:val="PL"/>
        <w:rPr>
          <w:highlight w:val="white"/>
        </w:rPr>
      </w:pPr>
      <w:r w:rsidRPr="00B71A7B">
        <w:rPr>
          <w:highlight w:val="white"/>
        </w:rPr>
        <w:lastRenderedPageBreak/>
        <w:tab/>
        <w:t>&lt;portType name="BasicCMIRP"&gt;</w:t>
      </w:r>
    </w:p>
    <w:p w14:paraId="38D0A0DA" w14:textId="77777777" w:rsidR="00E26E12" w:rsidRPr="00B71A7B" w:rsidRDefault="00E26E12" w:rsidP="00E26E12">
      <w:pPr>
        <w:pStyle w:val="PL"/>
        <w:ind w:left="768"/>
      </w:pPr>
      <w:r w:rsidRPr="00B71A7B">
        <w:t>&lt;operation name="getIRPVersion"&gt;</w:t>
      </w:r>
    </w:p>
    <w:p w14:paraId="36B7A470" w14:textId="77777777" w:rsidR="00E26E12" w:rsidRPr="00B71A7B" w:rsidRDefault="00E26E12" w:rsidP="00E26E12">
      <w:pPr>
        <w:pStyle w:val="PL"/>
      </w:pPr>
      <w:r w:rsidRPr="00B71A7B">
        <w:tab/>
      </w:r>
      <w:r w:rsidRPr="00B71A7B">
        <w:tab/>
      </w:r>
      <w:r w:rsidRPr="00B71A7B">
        <w:tab/>
        <w:t>&lt;input message="genericIRPSystem:getIRPVersionRequest"/&gt;</w:t>
      </w:r>
    </w:p>
    <w:p w14:paraId="3E2C1CFA" w14:textId="77777777" w:rsidR="00E26E12" w:rsidRPr="00B71A7B" w:rsidRDefault="00E26E12" w:rsidP="00E26E12">
      <w:pPr>
        <w:pStyle w:val="PL"/>
      </w:pPr>
      <w:r w:rsidRPr="00B71A7B">
        <w:tab/>
      </w:r>
      <w:r w:rsidRPr="00B71A7B">
        <w:tab/>
      </w:r>
      <w:r w:rsidRPr="00B71A7B">
        <w:tab/>
        <w:t>&lt;output message="genericIRPSystem:getIRPVersionResponse"/&gt;</w:t>
      </w:r>
    </w:p>
    <w:p w14:paraId="3D6076D1" w14:textId="77777777" w:rsidR="00E26E12" w:rsidRPr="00B71A7B" w:rsidRDefault="00E26E12" w:rsidP="00E26E12">
      <w:pPr>
        <w:pStyle w:val="PL"/>
      </w:pPr>
      <w:r w:rsidRPr="00B71A7B">
        <w:tab/>
      </w:r>
      <w:r w:rsidRPr="00B71A7B">
        <w:tab/>
      </w:r>
      <w:r w:rsidRPr="00B71A7B">
        <w:tab/>
        <w:t>&lt;fault name="getIRPVersionFault" message="genericIRPSystem:getIRPVersionFault"/&gt;</w:t>
      </w:r>
    </w:p>
    <w:p w14:paraId="38BAFB28" w14:textId="77777777" w:rsidR="00E26E12" w:rsidRPr="00B71A7B" w:rsidRDefault="00E26E12" w:rsidP="00E26E12">
      <w:pPr>
        <w:pStyle w:val="PL"/>
      </w:pPr>
      <w:r w:rsidRPr="00B71A7B">
        <w:tab/>
      </w:r>
      <w:r w:rsidRPr="00B71A7B">
        <w:tab/>
        <w:t>&lt;/operation&gt;</w:t>
      </w:r>
    </w:p>
    <w:p w14:paraId="7841EF17" w14:textId="77777777" w:rsidR="00E26E12" w:rsidRPr="00B71A7B" w:rsidRDefault="00E26E12" w:rsidP="00E26E12">
      <w:pPr>
        <w:pStyle w:val="PL"/>
      </w:pPr>
      <w:r w:rsidRPr="00B71A7B">
        <w:tab/>
      </w:r>
      <w:r w:rsidRPr="00B71A7B">
        <w:tab/>
        <w:t>&lt;operation name="getOperationProfile"&gt;</w:t>
      </w:r>
    </w:p>
    <w:p w14:paraId="147E4317" w14:textId="77777777" w:rsidR="00E26E12" w:rsidRPr="00B71A7B" w:rsidRDefault="00E26E12" w:rsidP="00E26E12">
      <w:pPr>
        <w:pStyle w:val="PL"/>
      </w:pPr>
      <w:r w:rsidRPr="00B71A7B">
        <w:tab/>
      </w:r>
      <w:r w:rsidRPr="00B71A7B">
        <w:tab/>
      </w:r>
      <w:r w:rsidRPr="00B71A7B">
        <w:tab/>
        <w:t>&lt;input message="genericIRPSystem:getOperationProfileRequest"/&gt;</w:t>
      </w:r>
    </w:p>
    <w:p w14:paraId="4AE0750A" w14:textId="77777777" w:rsidR="00E26E12" w:rsidRPr="00B71A7B" w:rsidRDefault="00E26E12" w:rsidP="00E26E12">
      <w:pPr>
        <w:pStyle w:val="PL"/>
      </w:pPr>
      <w:r w:rsidRPr="00B71A7B">
        <w:tab/>
      </w:r>
      <w:r w:rsidRPr="00B71A7B">
        <w:tab/>
      </w:r>
      <w:r w:rsidRPr="00B71A7B">
        <w:tab/>
        <w:t>&lt;output message="genericIRPSystem:getOperationProfileResponse"/&gt;</w:t>
      </w:r>
    </w:p>
    <w:p w14:paraId="1FF6D681" w14:textId="77777777" w:rsidR="00E26E12" w:rsidRPr="00B71A7B" w:rsidRDefault="00E26E12" w:rsidP="00E26E12">
      <w:pPr>
        <w:pStyle w:val="PL"/>
      </w:pPr>
      <w:r w:rsidRPr="00B71A7B">
        <w:tab/>
      </w:r>
      <w:r w:rsidRPr="00B71A7B">
        <w:tab/>
      </w:r>
      <w:r w:rsidRPr="00B71A7B">
        <w:tab/>
        <w:t>&lt;fault name="getOperationProfileFault" message="genericIRPSystem:getOperationProfileFault"/&gt;</w:t>
      </w:r>
    </w:p>
    <w:p w14:paraId="5B8FCC7B" w14:textId="77777777" w:rsidR="00E26E12" w:rsidRPr="00B71A7B" w:rsidRDefault="00E26E12" w:rsidP="00E26E12">
      <w:pPr>
        <w:pStyle w:val="PL"/>
      </w:pPr>
      <w:r w:rsidRPr="00B71A7B">
        <w:tab/>
      </w:r>
      <w:r w:rsidRPr="00B71A7B">
        <w:tab/>
        <w:t>&lt;/operation&gt;</w:t>
      </w:r>
    </w:p>
    <w:p w14:paraId="36A47EAC" w14:textId="77777777" w:rsidR="00E26E12" w:rsidRPr="00B71A7B" w:rsidRDefault="00E26E12" w:rsidP="00E26E12">
      <w:pPr>
        <w:pStyle w:val="PL"/>
      </w:pPr>
      <w:r w:rsidRPr="00B71A7B">
        <w:tab/>
      </w:r>
      <w:r w:rsidRPr="00B71A7B">
        <w:tab/>
        <w:t>&lt;operation name="getNotificationProfile"&gt;</w:t>
      </w:r>
    </w:p>
    <w:p w14:paraId="5F9C6D37" w14:textId="77777777" w:rsidR="00E26E12" w:rsidRPr="00B71A7B" w:rsidRDefault="00E26E12" w:rsidP="00E26E12">
      <w:pPr>
        <w:pStyle w:val="PL"/>
      </w:pPr>
      <w:r w:rsidRPr="00B71A7B">
        <w:tab/>
      </w:r>
      <w:r w:rsidRPr="00B71A7B">
        <w:tab/>
      </w:r>
      <w:r w:rsidRPr="00B71A7B">
        <w:tab/>
        <w:t>&lt;input message="genericIRPSystem:getNotificationProfileRequest"/&gt;</w:t>
      </w:r>
    </w:p>
    <w:p w14:paraId="0F16C3EE" w14:textId="77777777" w:rsidR="00E26E12" w:rsidRPr="00B71A7B" w:rsidRDefault="00E26E12" w:rsidP="00E26E12">
      <w:pPr>
        <w:pStyle w:val="PL"/>
      </w:pPr>
      <w:r w:rsidRPr="00B71A7B">
        <w:tab/>
      </w:r>
      <w:r w:rsidRPr="00B71A7B">
        <w:tab/>
      </w:r>
      <w:r w:rsidRPr="00B71A7B">
        <w:tab/>
        <w:t>&lt;output message="genericIRPSystem:getNotificationProfileResponse"/&gt;</w:t>
      </w:r>
    </w:p>
    <w:p w14:paraId="776738FB" w14:textId="77777777" w:rsidR="00E26E12" w:rsidRPr="00B71A7B" w:rsidRDefault="00E26E12" w:rsidP="00E26E12">
      <w:pPr>
        <w:pStyle w:val="PL"/>
      </w:pPr>
      <w:r w:rsidRPr="00B71A7B">
        <w:tab/>
      </w:r>
      <w:r w:rsidRPr="00B71A7B">
        <w:tab/>
      </w:r>
      <w:r w:rsidRPr="00B71A7B">
        <w:tab/>
        <w:t>&lt;fault name="getNotificationProfileFault" message="genericIRPSystem:getNotificationProfileFault"/&gt;</w:t>
      </w:r>
    </w:p>
    <w:p w14:paraId="4E01E5E0" w14:textId="77777777" w:rsidR="00E26E12" w:rsidRPr="00B71A7B" w:rsidRDefault="00E26E12" w:rsidP="00E26E12">
      <w:pPr>
        <w:pStyle w:val="PL"/>
        <w:rPr>
          <w:highlight w:val="white"/>
          <w:lang w:eastAsia="zh-CN"/>
        </w:rPr>
      </w:pPr>
      <w:r w:rsidRPr="00B71A7B">
        <w:tab/>
      </w:r>
      <w:r w:rsidRPr="00B71A7B">
        <w:tab/>
        <w:t>&lt;/operation&gt;</w:t>
      </w:r>
      <w:r w:rsidRPr="00B71A7B">
        <w:rPr>
          <w:highlight w:val="white"/>
        </w:rPr>
        <w:tab/>
      </w:r>
      <w:r w:rsidRPr="00B71A7B">
        <w:rPr>
          <w:highlight w:val="white"/>
        </w:rPr>
        <w:tab/>
      </w:r>
    </w:p>
    <w:p w14:paraId="39DCA368" w14:textId="77777777" w:rsidR="00E26E12" w:rsidRPr="00B71A7B" w:rsidRDefault="00E26E12" w:rsidP="00E26E12">
      <w:pPr>
        <w:pStyle w:val="PL"/>
        <w:ind w:left="768"/>
        <w:rPr>
          <w:highlight w:val="white"/>
        </w:rPr>
      </w:pPr>
      <w:r w:rsidRPr="00B71A7B">
        <w:rPr>
          <w:highlight w:val="white"/>
        </w:rPr>
        <w:t>&lt;operation name="getMOAttributes"&gt;</w:t>
      </w:r>
    </w:p>
    <w:p w14:paraId="6075AF3C"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&lt;input message="basicCMIRPSystem:getMOAttributesRequest"/&gt;</w:t>
      </w:r>
    </w:p>
    <w:p w14:paraId="1DD08490"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&lt;output message="basicCMIRPSystem:getMOAttributesResponse"/&gt;</w:t>
      </w:r>
    </w:p>
    <w:p w14:paraId="637A5423"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&lt;fault name="getMOAttributesFault" message="basicCMIRPSystem:getMOAttributesFault"/&gt;</w:t>
      </w:r>
    </w:p>
    <w:p w14:paraId="66FABC06" w14:textId="77777777" w:rsidR="00E26E12" w:rsidRPr="00B71A7B" w:rsidRDefault="00E26E12" w:rsidP="00E26E12">
      <w:pPr>
        <w:pStyle w:val="PL"/>
        <w:rPr>
          <w:highlight w:val="white"/>
        </w:rPr>
      </w:pPr>
      <w:r w:rsidRPr="00B71A7B">
        <w:rPr>
          <w:highlight w:val="white"/>
        </w:rPr>
        <w:tab/>
      </w:r>
      <w:r w:rsidRPr="00B71A7B">
        <w:rPr>
          <w:highlight w:val="white"/>
        </w:rPr>
        <w:tab/>
        <w:t>&lt;/operation&gt;</w:t>
      </w:r>
    </w:p>
    <w:p w14:paraId="3C0C0EF1" w14:textId="77777777" w:rsidR="00E26E12" w:rsidRPr="00B71A7B" w:rsidRDefault="00E26E12" w:rsidP="00E26E12">
      <w:pPr>
        <w:pStyle w:val="PL"/>
        <w:rPr>
          <w:highlight w:val="white"/>
        </w:rPr>
      </w:pPr>
      <w:r w:rsidRPr="00B71A7B">
        <w:rPr>
          <w:highlight w:val="white"/>
        </w:rPr>
        <w:tab/>
      </w:r>
      <w:r w:rsidRPr="00B71A7B">
        <w:rPr>
          <w:highlight w:val="white"/>
        </w:rPr>
        <w:tab/>
        <w:t>&lt;operation name="getContainment"&gt;</w:t>
      </w:r>
    </w:p>
    <w:p w14:paraId="35A60872"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&lt;input message="basicCMIRPSystem:getContainmentRequest"/&gt;</w:t>
      </w:r>
    </w:p>
    <w:p w14:paraId="3D9ECF89"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&lt;output message="basicCMIRPSystem:getContainmentResponse"/&gt;</w:t>
      </w:r>
    </w:p>
    <w:p w14:paraId="108C979C"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&lt;fault name="getContainmentFault" message="basicCMIRPSystem:getContainmentFault"/&gt;</w:t>
      </w:r>
    </w:p>
    <w:p w14:paraId="7CA0F12B" w14:textId="77777777" w:rsidR="00E26E12" w:rsidRPr="00B71A7B" w:rsidRDefault="00E26E12" w:rsidP="00E26E12">
      <w:pPr>
        <w:pStyle w:val="PL"/>
        <w:rPr>
          <w:highlight w:val="white"/>
        </w:rPr>
      </w:pPr>
      <w:r w:rsidRPr="00B71A7B">
        <w:rPr>
          <w:highlight w:val="white"/>
        </w:rPr>
        <w:tab/>
      </w:r>
      <w:r w:rsidRPr="00B71A7B">
        <w:rPr>
          <w:highlight w:val="white"/>
        </w:rPr>
        <w:tab/>
        <w:t>&lt;/operation&gt;</w:t>
      </w:r>
    </w:p>
    <w:p w14:paraId="4550F2FC" w14:textId="77777777" w:rsidR="00E26E12" w:rsidRPr="00B71A7B" w:rsidRDefault="00E26E12" w:rsidP="00E26E12">
      <w:pPr>
        <w:pStyle w:val="PL"/>
        <w:rPr>
          <w:highlight w:val="white"/>
        </w:rPr>
      </w:pPr>
      <w:r w:rsidRPr="00B71A7B">
        <w:rPr>
          <w:highlight w:val="white"/>
        </w:rPr>
        <w:tab/>
      </w:r>
      <w:r w:rsidRPr="00B71A7B">
        <w:rPr>
          <w:highlight w:val="white"/>
        </w:rPr>
        <w:tab/>
      </w:r>
    </w:p>
    <w:p w14:paraId="4D868AD5" w14:textId="77777777" w:rsidR="00E26E12" w:rsidRPr="00B71A7B" w:rsidRDefault="00E26E12" w:rsidP="00E26E12">
      <w:pPr>
        <w:pStyle w:val="PL"/>
        <w:rPr>
          <w:highlight w:val="white"/>
        </w:rPr>
      </w:pPr>
      <w:r w:rsidRPr="00B71A7B">
        <w:rPr>
          <w:highlight w:val="white"/>
        </w:rPr>
        <w:tab/>
      </w:r>
      <w:r w:rsidRPr="00B71A7B">
        <w:rPr>
          <w:highlight w:val="white"/>
        </w:rPr>
        <w:tab/>
        <w:t>&lt;operation name="createMO"&gt;</w:t>
      </w:r>
    </w:p>
    <w:p w14:paraId="3D88ECB0"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&lt;input message="basicCMIRPSystem:createMORequest"/&gt;</w:t>
      </w:r>
    </w:p>
    <w:p w14:paraId="48ECF793"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&lt;output message="basicCMIRPSystem:createMOResponse"/&gt;</w:t>
      </w:r>
    </w:p>
    <w:p w14:paraId="45E2A1DC"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&lt;fault name="createMOFault" message="basicCMIRPSystem:createMOFault"/&gt;</w:t>
      </w:r>
    </w:p>
    <w:p w14:paraId="22685E7F" w14:textId="77777777" w:rsidR="00E26E12" w:rsidRPr="00B71A7B" w:rsidRDefault="00E26E12" w:rsidP="00E26E12">
      <w:pPr>
        <w:pStyle w:val="PL"/>
        <w:rPr>
          <w:highlight w:val="white"/>
        </w:rPr>
      </w:pPr>
      <w:r w:rsidRPr="00B71A7B">
        <w:rPr>
          <w:highlight w:val="white"/>
        </w:rPr>
        <w:tab/>
      </w:r>
      <w:r w:rsidRPr="00B71A7B">
        <w:rPr>
          <w:highlight w:val="white"/>
        </w:rPr>
        <w:tab/>
        <w:t>&lt;/operation&gt;</w:t>
      </w:r>
    </w:p>
    <w:p w14:paraId="18FE055B" w14:textId="77777777" w:rsidR="00E26E12" w:rsidRPr="00B71A7B" w:rsidRDefault="00E26E12" w:rsidP="00E26E12">
      <w:pPr>
        <w:pStyle w:val="PL"/>
        <w:rPr>
          <w:highlight w:val="white"/>
        </w:rPr>
      </w:pPr>
      <w:r w:rsidRPr="00B71A7B">
        <w:rPr>
          <w:highlight w:val="white"/>
        </w:rPr>
        <w:tab/>
      </w:r>
      <w:r w:rsidRPr="00B71A7B">
        <w:rPr>
          <w:highlight w:val="white"/>
        </w:rPr>
        <w:tab/>
        <w:t>&lt;operation name="deleteMO"&gt;</w:t>
      </w:r>
    </w:p>
    <w:p w14:paraId="64203804"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&lt;input message="basicCMIRPSystem:deleteMORequest"/&gt;</w:t>
      </w:r>
    </w:p>
    <w:p w14:paraId="4311E7FD"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&lt;output message="basicCMIRPSystem:deleteMOResponse"/&gt;</w:t>
      </w:r>
    </w:p>
    <w:p w14:paraId="20FDBC63"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&lt;fault name="deleteMOFault" message="basicCMIRPSystem:deleteMOFault"/&gt;</w:t>
      </w:r>
    </w:p>
    <w:p w14:paraId="4130F5E3" w14:textId="77777777" w:rsidR="00E26E12" w:rsidRPr="00B71A7B" w:rsidRDefault="00E26E12" w:rsidP="00E26E12">
      <w:pPr>
        <w:pStyle w:val="PL"/>
        <w:rPr>
          <w:highlight w:val="white"/>
        </w:rPr>
      </w:pPr>
      <w:r w:rsidRPr="00B71A7B">
        <w:rPr>
          <w:highlight w:val="white"/>
        </w:rPr>
        <w:tab/>
      </w:r>
      <w:r w:rsidRPr="00B71A7B">
        <w:rPr>
          <w:highlight w:val="white"/>
        </w:rPr>
        <w:tab/>
        <w:t>&lt;/operation&gt;</w:t>
      </w:r>
    </w:p>
    <w:p w14:paraId="0E55C9BA" w14:textId="77777777" w:rsidR="00E26E12" w:rsidRPr="00B71A7B" w:rsidRDefault="00E26E12" w:rsidP="00E26E12">
      <w:pPr>
        <w:pStyle w:val="PL"/>
        <w:rPr>
          <w:highlight w:val="white"/>
        </w:rPr>
      </w:pPr>
      <w:r w:rsidRPr="00B71A7B">
        <w:rPr>
          <w:highlight w:val="white"/>
        </w:rPr>
        <w:tab/>
      </w:r>
      <w:r w:rsidRPr="00B71A7B">
        <w:rPr>
          <w:highlight w:val="white"/>
        </w:rPr>
        <w:tab/>
        <w:t>&lt;operation name="setMOAttributes"&gt;</w:t>
      </w:r>
    </w:p>
    <w:p w14:paraId="0C28AA42"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&lt;input message="basicCMIRPSystem:setMOAttributesRequest"/&gt;</w:t>
      </w:r>
    </w:p>
    <w:p w14:paraId="0F18569C"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&lt;output message="basicCMIRPSystem:setMOAttributesResponse"/&gt;</w:t>
      </w:r>
    </w:p>
    <w:p w14:paraId="33BF4DBA"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&lt;fault name="setMOAttributesFault" message="basicCMIRPSystem:setMOAttributesFault"/&gt;</w:t>
      </w:r>
    </w:p>
    <w:p w14:paraId="4D15B51B" w14:textId="77777777" w:rsidR="00E26E12" w:rsidRPr="00B71A7B" w:rsidRDefault="00E26E12" w:rsidP="00E26E12">
      <w:pPr>
        <w:pStyle w:val="PL"/>
        <w:rPr>
          <w:highlight w:val="white"/>
          <w:lang w:eastAsia="zh-CN"/>
        </w:rPr>
      </w:pPr>
      <w:r w:rsidRPr="00B71A7B">
        <w:rPr>
          <w:highlight w:val="white"/>
        </w:rPr>
        <w:tab/>
      </w:r>
      <w:r w:rsidRPr="00B71A7B">
        <w:rPr>
          <w:highlight w:val="white"/>
        </w:rPr>
        <w:tab/>
        <w:t>&lt;/operation&gt;</w:t>
      </w:r>
      <w:r w:rsidRPr="00B71A7B">
        <w:rPr>
          <w:highlight w:val="white"/>
          <w:lang w:eastAsia="zh-CN"/>
        </w:rPr>
        <w:tab/>
      </w:r>
      <w:r w:rsidRPr="00B71A7B">
        <w:rPr>
          <w:highlight w:val="white"/>
          <w:lang w:eastAsia="zh-CN"/>
        </w:rPr>
        <w:tab/>
      </w:r>
    </w:p>
    <w:p w14:paraId="54D1B329" w14:textId="77777777" w:rsidR="00E26E12" w:rsidRPr="00B71A7B" w:rsidRDefault="00E26E12" w:rsidP="00E26E12">
      <w:pPr>
        <w:pStyle w:val="PL"/>
        <w:rPr>
          <w:highlight w:val="white"/>
        </w:rPr>
      </w:pPr>
      <w:r w:rsidRPr="00B71A7B">
        <w:rPr>
          <w:highlight w:val="white"/>
        </w:rPr>
        <w:tab/>
        <w:t>&lt;/portType&gt;</w:t>
      </w:r>
    </w:p>
    <w:p w14:paraId="0BD30A62" w14:textId="77777777" w:rsidR="00E26E12" w:rsidRPr="00B71A7B" w:rsidRDefault="00E26E12" w:rsidP="00E26E12">
      <w:pPr>
        <w:pStyle w:val="PL"/>
        <w:rPr>
          <w:highlight w:val="white"/>
        </w:rPr>
      </w:pPr>
      <w:r w:rsidRPr="00B71A7B">
        <w:rPr>
          <w:highlight w:val="white"/>
        </w:rPr>
        <w:tab/>
      </w:r>
    </w:p>
    <w:p w14:paraId="3A4206F4" w14:textId="77777777" w:rsidR="00E26E12" w:rsidRPr="00B71A7B" w:rsidRDefault="00E26E12" w:rsidP="00E26E12">
      <w:pPr>
        <w:pStyle w:val="PL"/>
        <w:rPr>
          <w:highlight w:val="white"/>
        </w:rPr>
      </w:pPr>
      <w:r w:rsidRPr="00B71A7B">
        <w:rPr>
          <w:highlight w:val="white"/>
        </w:rPr>
        <w:tab/>
        <w:t>&lt;binding name="BasicCMIRP" type="basicCMIRPSystem:BasicCMIRP"&gt;</w:t>
      </w:r>
    </w:p>
    <w:p w14:paraId="12117EB5" w14:textId="77777777" w:rsidR="00E26E12" w:rsidRPr="00A10A24" w:rsidRDefault="00E26E12" w:rsidP="00E26E12">
      <w:pPr>
        <w:pStyle w:val="PL"/>
        <w:rPr>
          <w:highlight w:val="white"/>
          <w:lang w:val="nl-NL"/>
        </w:rPr>
      </w:pPr>
      <w:r w:rsidRPr="00B71A7B">
        <w:rPr>
          <w:highlight w:val="white"/>
        </w:rPr>
        <w:tab/>
      </w:r>
      <w:r w:rsidRPr="00B71A7B">
        <w:rPr>
          <w:highlight w:val="white"/>
        </w:rPr>
        <w:tab/>
      </w:r>
      <w:r w:rsidRPr="00A10A24">
        <w:rPr>
          <w:highlight w:val="white"/>
          <w:lang w:val="nl-NL"/>
        </w:rPr>
        <w:t>&lt;soap:binding style="document" transport="http://schemas.xmlsoap.org/soap/http"/&gt;</w:t>
      </w:r>
    </w:p>
    <w:p w14:paraId="4436A4D8" w14:textId="77777777" w:rsidR="00E26E12" w:rsidRPr="00B71A7B" w:rsidRDefault="00E26E12" w:rsidP="00E26E12">
      <w:pPr>
        <w:pStyle w:val="PL"/>
        <w:ind w:left="768"/>
      </w:pPr>
      <w:r w:rsidRPr="00B71A7B">
        <w:t>&lt;operation name="getIRPVersion"&gt;</w:t>
      </w:r>
    </w:p>
    <w:p w14:paraId="7F5ECA0E" w14:textId="77777777" w:rsidR="00E26E12" w:rsidRPr="00C37205" w:rsidRDefault="00E26E12" w:rsidP="007352BF">
      <w:pPr>
        <w:pStyle w:val="PL"/>
      </w:pPr>
      <w:r w:rsidRPr="00B71A7B">
        <w:tab/>
      </w:r>
      <w:r w:rsidRPr="00B71A7B">
        <w:tab/>
      </w:r>
      <w:r w:rsidRPr="00B71A7B">
        <w:tab/>
        <w:t xml:space="preserve">&lt;soap:operation </w:t>
      </w:r>
      <w:r w:rsidRPr="00C37205">
        <w:t>soapAction="http://www.3gpp.org/ftp/</w:t>
      </w:r>
      <w:r w:rsidR="007352BF" w:rsidRPr="00C37205">
        <w:t>s</w:t>
      </w:r>
      <w:r w:rsidRPr="00C37205">
        <w:t>pecs/archive/32_series/32.60</w:t>
      </w:r>
      <w:r w:rsidR="007352BF" w:rsidRPr="00C37205">
        <w:t>6#</w:t>
      </w:r>
      <w:r w:rsidRPr="00C37205">
        <w:t>getIRPVersion"/&gt;</w:t>
      </w:r>
    </w:p>
    <w:p w14:paraId="727A8840" w14:textId="77777777" w:rsidR="00E26E12" w:rsidRPr="00C37205" w:rsidRDefault="00E26E12" w:rsidP="00E26E12">
      <w:pPr>
        <w:pStyle w:val="PL"/>
      </w:pPr>
      <w:r w:rsidRPr="00C37205">
        <w:tab/>
      </w:r>
      <w:r w:rsidRPr="00C37205">
        <w:tab/>
      </w:r>
      <w:r w:rsidRPr="00C37205">
        <w:tab/>
        <w:t>&lt;input&gt;</w:t>
      </w:r>
    </w:p>
    <w:p w14:paraId="61C9E12E" w14:textId="77777777" w:rsidR="00E26E12" w:rsidRPr="00C37205" w:rsidRDefault="00E26E12" w:rsidP="00E26E12">
      <w:pPr>
        <w:pStyle w:val="PL"/>
      </w:pPr>
      <w:r w:rsidRPr="00C37205">
        <w:tab/>
      </w:r>
      <w:r w:rsidRPr="00C37205">
        <w:tab/>
      </w:r>
      <w:r w:rsidRPr="00C37205">
        <w:tab/>
      </w:r>
      <w:r w:rsidRPr="00C37205">
        <w:tab/>
        <w:t>&lt;soap:body use="literal"/&gt;</w:t>
      </w:r>
    </w:p>
    <w:p w14:paraId="18D08B23" w14:textId="77777777" w:rsidR="00E26E12" w:rsidRPr="00C37205" w:rsidRDefault="00E26E12" w:rsidP="00E26E12">
      <w:pPr>
        <w:pStyle w:val="PL"/>
      </w:pPr>
      <w:r w:rsidRPr="00C37205">
        <w:tab/>
      </w:r>
      <w:r w:rsidRPr="00C37205">
        <w:tab/>
      </w:r>
      <w:r w:rsidRPr="00C37205">
        <w:tab/>
        <w:t>&lt;/input&gt;</w:t>
      </w:r>
    </w:p>
    <w:p w14:paraId="137686FF" w14:textId="77777777" w:rsidR="00E26E12" w:rsidRPr="00C37205" w:rsidRDefault="00E26E12" w:rsidP="00E26E12">
      <w:pPr>
        <w:pStyle w:val="PL"/>
      </w:pPr>
      <w:r w:rsidRPr="00C37205">
        <w:tab/>
      </w:r>
      <w:r w:rsidRPr="00C37205">
        <w:tab/>
      </w:r>
      <w:r w:rsidRPr="00C37205">
        <w:tab/>
        <w:t>&lt;output&gt;</w:t>
      </w:r>
    </w:p>
    <w:p w14:paraId="4525B0D7" w14:textId="77777777" w:rsidR="00E26E12" w:rsidRPr="00C37205" w:rsidRDefault="00E26E12" w:rsidP="00E26E12">
      <w:pPr>
        <w:pStyle w:val="PL"/>
      </w:pPr>
      <w:r w:rsidRPr="00C37205">
        <w:tab/>
      </w:r>
      <w:r w:rsidRPr="00C37205">
        <w:tab/>
      </w:r>
      <w:r w:rsidRPr="00C37205">
        <w:tab/>
      </w:r>
      <w:r w:rsidRPr="00C37205">
        <w:tab/>
        <w:t>&lt;soap:body use="literal"/&gt;</w:t>
      </w:r>
    </w:p>
    <w:p w14:paraId="51FDF787" w14:textId="77777777" w:rsidR="00E26E12" w:rsidRPr="00C37205" w:rsidRDefault="00E26E12" w:rsidP="00E26E12">
      <w:pPr>
        <w:pStyle w:val="PL"/>
      </w:pPr>
      <w:r w:rsidRPr="00C37205">
        <w:tab/>
      </w:r>
      <w:r w:rsidRPr="00C37205">
        <w:tab/>
      </w:r>
      <w:r w:rsidRPr="00C37205">
        <w:tab/>
        <w:t>&lt;/output&gt;</w:t>
      </w:r>
    </w:p>
    <w:p w14:paraId="170DE491" w14:textId="77777777" w:rsidR="00E26E12" w:rsidRPr="00C37205" w:rsidRDefault="00E26E12" w:rsidP="00E26E12">
      <w:pPr>
        <w:pStyle w:val="PL"/>
      </w:pPr>
      <w:r w:rsidRPr="00C37205">
        <w:tab/>
      </w:r>
      <w:r w:rsidRPr="00C37205">
        <w:tab/>
      </w:r>
      <w:r w:rsidRPr="00C37205">
        <w:tab/>
        <w:t>&lt;fault name="getIRPVersionFault"&gt;</w:t>
      </w:r>
    </w:p>
    <w:p w14:paraId="0B063F15" w14:textId="77777777" w:rsidR="00E26E12" w:rsidRPr="00C37205" w:rsidRDefault="00E26E12" w:rsidP="00E26E12">
      <w:pPr>
        <w:pStyle w:val="PL"/>
      </w:pPr>
      <w:r w:rsidRPr="00C37205">
        <w:tab/>
      </w:r>
      <w:r w:rsidRPr="00C37205">
        <w:tab/>
      </w:r>
      <w:r w:rsidRPr="00C37205">
        <w:tab/>
      </w:r>
      <w:r w:rsidRPr="00C37205">
        <w:tab/>
        <w:t>&lt;soap:fault name="getIRPVersionFault" use="literal"/&gt;</w:t>
      </w:r>
    </w:p>
    <w:p w14:paraId="09AEC925" w14:textId="77777777" w:rsidR="00E26E12" w:rsidRPr="00C37205" w:rsidRDefault="00E26E12" w:rsidP="00E26E12">
      <w:pPr>
        <w:pStyle w:val="PL"/>
      </w:pPr>
      <w:r w:rsidRPr="00C37205">
        <w:tab/>
      </w:r>
      <w:r w:rsidRPr="00C37205">
        <w:tab/>
      </w:r>
      <w:r w:rsidRPr="00C37205">
        <w:tab/>
        <w:t>&lt;/fault&gt;</w:t>
      </w:r>
    </w:p>
    <w:p w14:paraId="116752FB" w14:textId="77777777" w:rsidR="00E26E12" w:rsidRPr="00C37205" w:rsidRDefault="00E26E12" w:rsidP="00E26E12">
      <w:pPr>
        <w:pStyle w:val="PL"/>
      </w:pPr>
      <w:r w:rsidRPr="00C37205">
        <w:tab/>
      </w:r>
      <w:r w:rsidRPr="00C37205">
        <w:tab/>
        <w:t>&lt;/operation&gt;</w:t>
      </w:r>
    </w:p>
    <w:p w14:paraId="43E7260C" w14:textId="77777777" w:rsidR="00E26E12" w:rsidRPr="00C37205" w:rsidRDefault="00E26E12" w:rsidP="00E26E12">
      <w:pPr>
        <w:pStyle w:val="PL"/>
      </w:pPr>
      <w:r w:rsidRPr="00C37205">
        <w:tab/>
      </w:r>
      <w:r w:rsidRPr="00C37205">
        <w:tab/>
        <w:t>&lt;operation name="getOperationProfile"&gt;</w:t>
      </w:r>
    </w:p>
    <w:p w14:paraId="15AB8369" w14:textId="77777777" w:rsidR="00E26E12" w:rsidRPr="00C37205" w:rsidRDefault="00E26E12" w:rsidP="007352BF">
      <w:pPr>
        <w:pStyle w:val="PL"/>
      </w:pPr>
      <w:r w:rsidRPr="00C37205">
        <w:tab/>
      </w:r>
      <w:r w:rsidRPr="00C37205">
        <w:tab/>
      </w:r>
      <w:r w:rsidRPr="00C37205">
        <w:tab/>
        <w:t>&lt;soap:operation soapAction="http://www.3gpp.org/ftp/</w:t>
      </w:r>
      <w:r w:rsidR="007352BF" w:rsidRPr="00C37205">
        <w:t>s</w:t>
      </w:r>
      <w:r w:rsidRPr="00C37205">
        <w:t>pecs/archive/32_series/32.60</w:t>
      </w:r>
      <w:r w:rsidR="007352BF" w:rsidRPr="00C37205">
        <w:t>6#</w:t>
      </w:r>
      <w:r w:rsidRPr="00C37205">
        <w:t>getOperationProfile"/&gt;</w:t>
      </w:r>
    </w:p>
    <w:p w14:paraId="6FDD1FF2" w14:textId="77777777" w:rsidR="00E26E12" w:rsidRPr="00C37205" w:rsidRDefault="00E26E12" w:rsidP="00E26E12">
      <w:pPr>
        <w:pStyle w:val="PL"/>
      </w:pPr>
      <w:r w:rsidRPr="00C37205">
        <w:tab/>
      </w:r>
      <w:r w:rsidRPr="00C37205">
        <w:tab/>
      </w:r>
      <w:r w:rsidRPr="00C37205">
        <w:tab/>
        <w:t>&lt;input&gt;</w:t>
      </w:r>
    </w:p>
    <w:p w14:paraId="111F67B9" w14:textId="77777777" w:rsidR="00E26E12" w:rsidRPr="00C37205" w:rsidRDefault="00E26E12" w:rsidP="00E26E12">
      <w:pPr>
        <w:pStyle w:val="PL"/>
      </w:pPr>
      <w:r w:rsidRPr="00C37205">
        <w:tab/>
      </w:r>
      <w:r w:rsidRPr="00C37205">
        <w:tab/>
      </w:r>
      <w:r w:rsidRPr="00C37205">
        <w:tab/>
      </w:r>
      <w:r w:rsidRPr="00C37205">
        <w:tab/>
        <w:t>&lt;soap:body use="literal"/&gt;</w:t>
      </w:r>
    </w:p>
    <w:p w14:paraId="7CDAF1C1" w14:textId="77777777" w:rsidR="00E26E12" w:rsidRPr="00C37205" w:rsidRDefault="00E26E12" w:rsidP="00E26E12">
      <w:pPr>
        <w:pStyle w:val="PL"/>
      </w:pPr>
      <w:r w:rsidRPr="00C37205">
        <w:tab/>
      </w:r>
      <w:r w:rsidRPr="00C37205">
        <w:tab/>
      </w:r>
      <w:r w:rsidRPr="00C37205">
        <w:tab/>
        <w:t>&lt;/input&gt;</w:t>
      </w:r>
    </w:p>
    <w:p w14:paraId="7679793D" w14:textId="77777777" w:rsidR="00E26E12" w:rsidRPr="00C37205" w:rsidRDefault="00E26E12" w:rsidP="00E26E12">
      <w:pPr>
        <w:pStyle w:val="PL"/>
      </w:pPr>
      <w:r w:rsidRPr="00C37205">
        <w:tab/>
      </w:r>
      <w:r w:rsidRPr="00C37205">
        <w:tab/>
      </w:r>
      <w:r w:rsidRPr="00C37205">
        <w:tab/>
        <w:t>&lt;output&gt;</w:t>
      </w:r>
    </w:p>
    <w:p w14:paraId="2D2D0A61" w14:textId="77777777" w:rsidR="00E26E12" w:rsidRPr="00C37205" w:rsidRDefault="00E26E12" w:rsidP="00E26E12">
      <w:pPr>
        <w:pStyle w:val="PL"/>
      </w:pPr>
      <w:r w:rsidRPr="00C37205">
        <w:tab/>
      </w:r>
      <w:r w:rsidRPr="00C37205">
        <w:tab/>
      </w:r>
      <w:r w:rsidRPr="00C37205">
        <w:tab/>
      </w:r>
      <w:r w:rsidRPr="00C37205">
        <w:tab/>
        <w:t>&lt;soap:body use="literal"/&gt;</w:t>
      </w:r>
    </w:p>
    <w:p w14:paraId="33F3F066" w14:textId="77777777" w:rsidR="00E26E12" w:rsidRPr="00C37205" w:rsidRDefault="00E26E12" w:rsidP="00E26E12">
      <w:pPr>
        <w:pStyle w:val="PL"/>
      </w:pPr>
      <w:r w:rsidRPr="00C37205">
        <w:tab/>
      </w:r>
      <w:r w:rsidRPr="00C37205">
        <w:tab/>
      </w:r>
      <w:r w:rsidRPr="00C37205">
        <w:tab/>
        <w:t>&lt;/output&gt;</w:t>
      </w:r>
    </w:p>
    <w:p w14:paraId="305A45A2" w14:textId="77777777" w:rsidR="00E26E12" w:rsidRPr="00C37205" w:rsidRDefault="00E26E12" w:rsidP="00E26E12">
      <w:pPr>
        <w:pStyle w:val="PL"/>
      </w:pPr>
      <w:r w:rsidRPr="00C37205">
        <w:tab/>
      </w:r>
      <w:r w:rsidRPr="00C37205">
        <w:tab/>
      </w:r>
      <w:r w:rsidRPr="00C37205">
        <w:tab/>
        <w:t>&lt;fault name="getOperationProfileFault"&gt;</w:t>
      </w:r>
    </w:p>
    <w:p w14:paraId="122E23C2" w14:textId="77777777" w:rsidR="00E26E12" w:rsidRPr="00C37205" w:rsidRDefault="00E26E12" w:rsidP="00E26E12">
      <w:pPr>
        <w:pStyle w:val="PL"/>
      </w:pPr>
      <w:r w:rsidRPr="00C37205">
        <w:tab/>
      </w:r>
      <w:r w:rsidRPr="00C37205">
        <w:tab/>
      </w:r>
      <w:r w:rsidRPr="00C37205">
        <w:tab/>
      </w:r>
      <w:r w:rsidRPr="00C37205">
        <w:tab/>
        <w:t>&lt;soap:fault name="getOperationProfileFault" use="literal"/&gt;</w:t>
      </w:r>
    </w:p>
    <w:p w14:paraId="0F1E7D08" w14:textId="77777777" w:rsidR="00E26E12" w:rsidRPr="00C37205" w:rsidRDefault="00E26E12" w:rsidP="00E26E12">
      <w:pPr>
        <w:pStyle w:val="PL"/>
      </w:pPr>
      <w:r w:rsidRPr="00C37205">
        <w:tab/>
      </w:r>
      <w:r w:rsidRPr="00C37205">
        <w:tab/>
      </w:r>
      <w:r w:rsidRPr="00C37205">
        <w:tab/>
        <w:t>&lt;/fault&gt;</w:t>
      </w:r>
    </w:p>
    <w:p w14:paraId="1FAF4E2F" w14:textId="77777777" w:rsidR="00E26E12" w:rsidRPr="00C37205" w:rsidRDefault="00E26E12" w:rsidP="00E26E12">
      <w:pPr>
        <w:pStyle w:val="PL"/>
      </w:pPr>
      <w:r w:rsidRPr="00C37205">
        <w:tab/>
      </w:r>
      <w:r w:rsidRPr="00C37205">
        <w:tab/>
        <w:t>&lt;/operation&gt;</w:t>
      </w:r>
    </w:p>
    <w:p w14:paraId="23573658" w14:textId="77777777" w:rsidR="00E26E12" w:rsidRPr="00C37205" w:rsidRDefault="00E26E12" w:rsidP="00E26E12">
      <w:pPr>
        <w:pStyle w:val="PL"/>
      </w:pPr>
      <w:r w:rsidRPr="00C37205">
        <w:tab/>
      </w:r>
      <w:r w:rsidRPr="00C37205">
        <w:tab/>
        <w:t>&lt;operation name="getNotificationProfile"&gt;</w:t>
      </w:r>
    </w:p>
    <w:p w14:paraId="63CC9C91" w14:textId="77777777" w:rsidR="00E26E12" w:rsidRPr="00B71A7B" w:rsidRDefault="00E26E12" w:rsidP="007352BF">
      <w:pPr>
        <w:pStyle w:val="PL"/>
      </w:pPr>
      <w:r w:rsidRPr="00C37205">
        <w:tab/>
      </w:r>
      <w:r w:rsidRPr="00C37205">
        <w:tab/>
      </w:r>
      <w:r w:rsidRPr="00C37205">
        <w:tab/>
        <w:t>&lt;soap:operation soapAction="http://www.3gpp.org/ftp/</w:t>
      </w:r>
      <w:r w:rsidR="007352BF" w:rsidRPr="00C37205">
        <w:t>s</w:t>
      </w:r>
      <w:r w:rsidRPr="00C37205">
        <w:t>pecs/archive/32_series/32.60</w:t>
      </w:r>
      <w:r w:rsidR="007352BF" w:rsidRPr="00C37205">
        <w:t>6#</w:t>
      </w:r>
      <w:r w:rsidRPr="00C37205">
        <w:t>getNotificationProfile"/&gt;</w:t>
      </w:r>
    </w:p>
    <w:p w14:paraId="3B9F5545" w14:textId="77777777" w:rsidR="00E26E12" w:rsidRPr="00B71A7B" w:rsidRDefault="00E26E12" w:rsidP="00E26E12">
      <w:pPr>
        <w:pStyle w:val="PL"/>
      </w:pPr>
      <w:r w:rsidRPr="00B71A7B">
        <w:tab/>
      </w:r>
      <w:r w:rsidRPr="00B71A7B">
        <w:tab/>
      </w:r>
      <w:r w:rsidRPr="00B71A7B">
        <w:tab/>
        <w:t>&lt;input&gt;</w:t>
      </w:r>
    </w:p>
    <w:p w14:paraId="6A9715CD" w14:textId="77777777" w:rsidR="00E26E12" w:rsidRPr="00B71A7B" w:rsidRDefault="00E26E12" w:rsidP="00E26E12">
      <w:pPr>
        <w:pStyle w:val="PL"/>
      </w:pPr>
      <w:r w:rsidRPr="00B71A7B">
        <w:lastRenderedPageBreak/>
        <w:tab/>
      </w:r>
      <w:r w:rsidRPr="00B71A7B">
        <w:tab/>
      </w:r>
      <w:r w:rsidRPr="00B71A7B">
        <w:tab/>
      </w:r>
      <w:r w:rsidRPr="00B71A7B">
        <w:tab/>
        <w:t>&lt;soap:body use="literal"/&gt;</w:t>
      </w:r>
    </w:p>
    <w:p w14:paraId="412C3C3A" w14:textId="77777777" w:rsidR="00E26E12" w:rsidRPr="00B71A7B" w:rsidRDefault="00E26E12" w:rsidP="00E26E12">
      <w:pPr>
        <w:pStyle w:val="PL"/>
      </w:pPr>
      <w:r w:rsidRPr="00B71A7B">
        <w:tab/>
      </w:r>
      <w:r w:rsidRPr="00B71A7B">
        <w:tab/>
      </w:r>
      <w:r w:rsidRPr="00B71A7B">
        <w:tab/>
        <w:t>&lt;/input&gt;</w:t>
      </w:r>
    </w:p>
    <w:p w14:paraId="590F6658" w14:textId="77777777" w:rsidR="00E26E12" w:rsidRPr="00B71A7B" w:rsidRDefault="00E26E12" w:rsidP="00E26E12">
      <w:pPr>
        <w:pStyle w:val="PL"/>
      </w:pPr>
      <w:r w:rsidRPr="00B71A7B">
        <w:tab/>
      </w:r>
      <w:r w:rsidRPr="00B71A7B">
        <w:tab/>
      </w:r>
      <w:r w:rsidRPr="00B71A7B">
        <w:tab/>
        <w:t>&lt;output&gt;</w:t>
      </w:r>
    </w:p>
    <w:p w14:paraId="3ED61FAD" w14:textId="77777777" w:rsidR="00E26E12" w:rsidRPr="00B71A7B" w:rsidRDefault="00E26E12" w:rsidP="00E26E12">
      <w:pPr>
        <w:pStyle w:val="PL"/>
      </w:pPr>
      <w:r w:rsidRPr="00B71A7B">
        <w:tab/>
      </w:r>
      <w:r w:rsidRPr="00B71A7B">
        <w:tab/>
      </w:r>
      <w:r w:rsidRPr="00B71A7B">
        <w:tab/>
      </w:r>
      <w:r w:rsidRPr="00B71A7B">
        <w:tab/>
        <w:t>&lt;soap:body use="literal"/&gt;</w:t>
      </w:r>
    </w:p>
    <w:p w14:paraId="378A044B" w14:textId="77777777" w:rsidR="00E26E12" w:rsidRPr="00B71A7B" w:rsidRDefault="00E26E12" w:rsidP="00E26E12">
      <w:pPr>
        <w:pStyle w:val="PL"/>
      </w:pPr>
      <w:r w:rsidRPr="00B71A7B">
        <w:tab/>
      </w:r>
      <w:r w:rsidRPr="00B71A7B">
        <w:tab/>
      </w:r>
      <w:r w:rsidRPr="00B71A7B">
        <w:tab/>
        <w:t>&lt;/output&gt;</w:t>
      </w:r>
    </w:p>
    <w:p w14:paraId="44D37FEC" w14:textId="77777777" w:rsidR="00E26E12" w:rsidRPr="00B71A7B" w:rsidRDefault="00E26E12" w:rsidP="00E26E12">
      <w:pPr>
        <w:pStyle w:val="PL"/>
      </w:pPr>
      <w:r w:rsidRPr="00B71A7B">
        <w:tab/>
      </w:r>
      <w:r w:rsidRPr="00B71A7B">
        <w:tab/>
      </w:r>
      <w:r w:rsidRPr="00B71A7B">
        <w:tab/>
        <w:t>&lt;fault name="getNotificationProfileFault"&gt;</w:t>
      </w:r>
    </w:p>
    <w:p w14:paraId="00DF4FF0" w14:textId="77777777" w:rsidR="00E26E12" w:rsidRPr="00B71A7B" w:rsidRDefault="00E26E12" w:rsidP="00E26E12">
      <w:pPr>
        <w:pStyle w:val="PL"/>
      </w:pPr>
      <w:r w:rsidRPr="00B71A7B">
        <w:tab/>
      </w:r>
      <w:r w:rsidRPr="00B71A7B">
        <w:tab/>
      </w:r>
      <w:r w:rsidRPr="00B71A7B">
        <w:tab/>
      </w:r>
      <w:r w:rsidRPr="00B71A7B">
        <w:tab/>
        <w:t>&lt;soap:fault name="getNotificationProfileFault" use="literal"/&gt;</w:t>
      </w:r>
    </w:p>
    <w:p w14:paraId="120A5D71" w14:textId="77777777" w:rsidR="00E26E12" w:rsidRPr="00B71A7B" w:rsidRDefault="00E26E12" w:rsidP="00E26E12">
      <w:pPr>
        <w:pStyle w:val="PL"/>
      </w:pPr>
      <w:r w:rsidRPr="00B71A7B">
        <w:tab/>
      </w:r>
      <w:r w:rsidRPr="00B71A7B">
        <w:tab/>
      </w:r>
      <w:r w:rsidRPr="00B71A7B">
        <w:tab/>
        <w:t>&lt;/fault&gt;</w:t>
      </w:r>
    </w:p>
    <w:p w14:paraId="32AF74D2" w14:textId="77777777" w:rsidR="00E26E12" w:rsidRPr="00B71A7B" w:rsidRDefault="00E26E12" w:rsidP="00E26E12">
      <w:pPr>
        <w:pStyle w:val="PL"/>
        <w:rPr>
          <w:highlight w:val="white"/>
          <w:lang w:eastAsia="zh-CN"/>
        </w:rPr>
      </w:pPr>
      <w:r w:rsidRPr="00B71A7B">
        <w:tab/>
      </w:r>
      <w:r w:rsidRPr="00B71A7B">
        <w:tab/>
        <w:t>&lt;/operation&gt;</w:t>
      </w:r>
      <w:r w:rsidRPr="00B71A7B">
        <w:rPr>
          <w:highlight w:val="white"/>
        </w:rPr>
        <w:tab/>
      </w:r>
      <w:r w:rsidRPr="00B71A7B">
        <w:rPr>
          <w:highlight w:val="white"/>
        </w:rPr>
        <w:tab/>
      </w:r>
    </w:p>
    <w:p w14:paraId="1021672F" w14:textId="77777777" w:rsidR="00E26E12" w:rsidRPr="00B71A7B" w:rsidRDefault="00E26E12" w:rsidP="00E26E12">
      <w:pPr>
        <w:pStyle w:val="PL"/>
        <w:ind w:left="768"/>
        <w:rPr>
          <w:highlight w:val="white"/>
        </w:rPr>
      </w:pPr>
      <w:r w:rsidRPr="00B71A7B">
        <w:rPr>
          <w:highlight w:val="white"/>
        </w:rPr>
        <w:t>&lt;operation name="getMOAttributes"&gt;</w:t>
      </w:r>
    </w:p>
    <w:p w14:paraId="6C802B75" w14:textId="77777777" w:rsidR="00E26E12" w:rsidRPr="00C37205" w:rsidRDefault="00E26E12" w:rsidP="008C5917">
      <w:pPr>
        <w:pStyle w:val="PL"/>
        <w:rPr>
          <w:lang w:eastAsia="zh-CN"/>
        </w:rPr>
      </w:pPr>
      <w:r w:rsidRPr="00B71A7B">
        <w:rPr>
          <w:highlight w:val="white"/>
        </w:rPr>
        <w:tab/>
      </w:r>
      <w:r w:rsidRPr="00B71A7B">
        <w:rPr>
          <w:highlight w:val="white"/>
        </w:rPr>
        <w:tab/>
      </w:r>
      <w:r w:rsidRPr="00B71A7B">
        <w:rPr>
          <w:highlight w:val="white"/>
        </w:rPr>
        <w:tab/>
        <w:t xml:space="preserve">&lt;soap:operation </w:t>
      </w:r>
      <w:r w:rsidRPr="00C37205">
        <w:t>soapAction="http://www.3gpp.org/ftp/</w:t>
      </w:r>
      <w:r w:rsidR="008C5917" w:rsidRPr="00C37205">
        <w:t>s</w:t>
      </w:r>
      <w:r w:rsidRPr="00C37205">
        <w:t>pecs/archive/32_series/32.60</w:t>
      </w:r>
      <w:r w:rsidR="008C5917" w:rsidRPr="00C37205">
        <w:t>6#</w:t>
      </w:r>
      <w:r w:rsidRPr="00C37205">
        <w:t>getMOAttributes"/&gt;</w:t>
      </w:r>
    </w:p>
    <w:p w14:paraId="0C10249A" w14:textId="77777777" w:rsidR="00E26E12" w:rsidRPr="00C37205" w:rsidRDefault="00E26E12" w:rsidP="00E26E12">
      <w:pPr>
        <w:pStyle w:val="PL"/>
      </w:pPr>
      <w:r w:rsidRPr="00C37205">
        <w:rPr>
          <w:lang w:eastAsia="zh-CN"/>
        </w:rPr>
        <w:tab/>
      </w:r>
      <w:r w:rsidRPr="00C37205">
        <w:rPr>
          <w:lang w:eastAsia="zh-CN"/>
        </w:rPr>
        <w:tab/>
      </w:r>
      <w:r w:rsidRPr="00C37205">
        <w:rPr>
          <w:lang w:eastAsia="zh-CN"/>
        </w:rPr>
        <w:tab/>
      </w:r>
      <w:r w:rsidRPr="00C37205">
        <w:t>&lt;input&gt;</w:t>
      </w:r>
    </w:p>
    <w:p w14:paraId="6258D1D4" w14:textId="77777777" w:rsidR="00E26E12" w:rsidRPr="00C37205" w:rsidRDefault="00E26E12" w:rsidP="00E26E12">
      <w:pPr>
        <w:pStyle w:val="PL"/>
      </w:pPr>
      <w:r w:rsidRPr="00C37205">
        <w:tab/>
      </w:r>
      <w:r w:rsidRPr="00C37205">
        <w:tab/>
      </w:r>
      <w:r w:rsidRPr="00C37205">
        <w:tab/>
      </w:r>
      <w:r w:rsidRPr="00C37205">
        <w:tab/>
        <w:t>&lt;soap:body use="literal"/&gt;</w:t>
      </w:r>
    </w:p>
    <w:p w14:paraId="0476A077" w14:textId="77777777" w:rsidR="00E26E12" w:rsidRPr="00C37205" w:rsidRDefault="00E26E12" w:rsidP="00E26E12">
      <w:pPr>
        <w:pStyle w:val="PL"/>
      </w:pPr>
      <w:r w:rsidRPr="00C37205">
        <w:tab/>
      </w:r>
      <w:r w:rsidRPr="00C37205">
        <w:tab/>
      </w:r>
      <w:r w:rsidRPr="00C37205">
        <w:tab/>
        <w:t>&lt;/input&gt;</w:t>
      </w:r>
    </w:p>
    <w:p w14:paraId="55F69EAA" w14:textId="77777777" w:rsidR="00E26E12" w:rsidRPr="00C37205" w:rsidRDefault="00E26E12" w:rsidP="00E26E12">
      <w:pPr>
        <w:pStyle w:val="PL"/>
      </w:pPr>
      <w:r w:rsidRPr="00C37205">
        <w:tab/>
      </w:r>
      <w:r w:rsidRPr="00C37205">
        <w:tab/>
      </w:r>
      <w:r w:rsidRPr="00C37205">
        <w:tab/>
        <w:t>&lt;output&gt;</w:t>
      </w:r>
    </w:p>
    <w:p w14:paraId="7131CAC1" w14:textId="77777777" w:rsidR="00E26E12" w:rsidRPr="00C37205" w:rsidRDefault="00E26E12" w:rsidP="00E26E12">
      <w:pPr>
        <w:pStyle w:val="PL"/>
      </w:pPr>
      <w:r w:rsidRPr="00C37205">
        <w:tab/>
      </w:r>
      <w:r w:rsidRPr="00C37205">
        <w:tab/>
      </w:r>
      <w:r w:rsidRPr="00C37205">
        <w:tab/>
      </w:r>
      <w:r w:rsidRPr="00C37205">
        <w:tab/>
        <w:t>&lt;soap:body use="literal"/&gt;</w:t>
      </w:r>
    </w:p>
    <w:p w14:paraId="1E3C36A4" w14:textId="77777777" w:rsidR="00E26E12" w:rsidRPr="00C37205" w:rsidRDefault="00E26E12" w:rsidP="00E26E12">
      <w:pPr>
        <w:pStyle w:val="PL"/>
      </w:pPr>
      <w:r w:rsidRPr="00C37205">
        <w:tab/>
      </w:r>
      <w:r w:rsidRPr="00C37205">
        <w:tab/>
      </w:r>
      <w:r w:rsidRPr="00C37205">
        <w:tab/>
        <w:t>&lt;/output&gt;</w:t>
      </w:r>
    </w:p>
    <w:p w14:paraId="0708F40B" w14:textId="77777777" w:rsidR="00E26E12" w:rsidRPr="00C37205" w:rsidRDefault="00E26E12" w:rsidP="00E26E12">
      <w:pPr>
        <w:pStyle w:val="PL"/>
      </w:pPr>
      <w:r w:rsidRPr="00C37205">
        <w:tab/>
      </w:r>
      <w:r w:rsidRPr="00C37205">
        <w:tab/>
      </w:r>
      <w:r w:rsidRPr="00C37205">
        <w:tab/>
        <w:t>&lt;fault name="getMOAttributesFault"&gt;</w:t>
      </w:r>
    </w:p>
    <w:p w14:paraId="7D8701E4" w14:textId="77777777" w:rsidR="00E26E12" w:rsidRPr="00C37205" w:rsidRDefault="00E26E12" w:rsidP="00E26E12">
      <w:pPr>
        <w:pStyle w:val="PL"/>
      </w:pPr>
      <w:r w:rsidRPr="00C37205">
        <w:tab/>
      </w:r>
      <w:r w:rsidRPr="00C37205">
        <w:tab/>
      </w:r>
      <w:r w:rsidRPr="00C37205">
        <w:tab/>
      </w:r>
      <w:r w:rsidRPr="00C37205">
        <w:tab/>
        <w:t>&lt;soap:fault name="getMOAttributesFault" use="literal"/&gt;</w:t>
      </w:r>
    </w:p>
    <w:p w14:paraId="3F607500" w14:textId="77777777" w:rsidR="00E26E12" w:rsidRPr="00C37205" w:rsidRDefault="00E26E12" w:rsidP="00E26E12">
      <w:pPr>
        <w:pStyle w:val="PL"/>
      </w:pPr>
      <w:r w:rsidRPr="00C37205">
        <w:tab/>
      </w:r>
      <w:r w:rsidRPr="00C37205">
        <w:tab/>
      </w:r>
      <w:r w:rsidRPr="00C37205">
        <w:tab/>
        <w:t>&lt;/fault&gt;</w:t>
      </w:r>
    </w:p>
    <w:p w14:paraId="72754D80" w14:textId="77777777" w:rsidR="00E26E12" w:rsidRPr="00C37205" w:rsidRDefault="00E26E12" w:rsidP="00E26E12">
      <w:pPr>
        <w:pStyle w:val="PL"/>
      </w:pPr>
      <w:r w:rsidRPr="00C37205">
        <w:tab/>
      </w:r>
      <w:r w:rsidRPr="00C37205">
        <w:tab/>
        <w:t>&lt;/operation&gt;</w:t>
      </w:r>
    </w:p>
    <w:p w14:paraId="192B12CD" w14:textId="77777777" w:rsidR="00E26E12" w:rsidRPr="00C37205" w:rsidRDefault="00E26E12" w:rsidP="00E26E12">
      <w:pPr>
        <w:pStyle w:val="PL"/>
      </w:pPr>
      <w:r w:rsidRPr="00C37205">
        <w:tab/>
      </w:r>
      <w:r w:rsidRPr="00C37205">
        <w:tab/>
        <w:t>&lt;operation name="getContainment"&gt;</w:t>
      </w:r>
    </w:p>
    <w:p w14:paraId="247CFA25" w14:textId="77777777" w:rsidR="00E26E12" w:rsidRPr="00C37205" w:rsidRDefault="00E26E12" w:rsidP="008C5917">
      <w:pPr>
        <w:pStyle w:val="PL"/>
      </w:pPr>
      <w:r w:rsidRPr="00C37205">
        <w:tab/>
      </w:r>
      <w:r w:rsidRPr="00C37205">
        <w:tab/>
      </w:r>
      <w:r w:rsidRPr="00C37205">
        <w:tab/>
        <w:t>&lt;soap:operation soapAction="http://www.3gpp.org/ftp/</w:t>
      </w:r>
      <w:r w:rsidR="008C5917" w:rsidRPr="00C37205">
        <w:t>s</w:t>
      </w:r>
      <w:r w:rsidRPr="00C37205">
        <w:t>pecs/archive/32_series/32.60</w:t>
      </w:r>
      <w:r w:rsidR="008C5917" w:rsidRPr="00C37205">
        <w:t>6#</w:t>
      </w:r>
      <w:r w:rsidRPr="00C37205">
        <w:t>getContainment"/&gt;</w:t>
      </w:r>
    </w:p>
    <w:p w14:paraId="699535B4" w14:textId="77777777" w:rsidR="00E26E12" w:rsidRPr="00C37205" w:rsidRDefault="00E26E12" w:rsidP="00E26E12">
      <w:pPr>
        <w:pStyle w:val="PL"/>
      </w:pPr>
      <w:r w:rsidRPr="00C37205">
        <w:tab/>
      </w:r>
      <w:r w:rsidRPr="00C37205">
        <w:tab/>
      </w:r>
      <w:r w:rsidRPr="00C37205">
        <w:tab/>
        <w:t>&lt;input&gt;</w:t>
      </w:r>
    </w:p>
    <w:p w14:paraId="1C3A398C" w14:textId="77777777" w:rsidR="00E26E12" w:rsidRPr="00C37205" w:rsidRDefault="00E26E12" w:rsidP="00E26E12">
      <w:pPr>
        <w:pStyle w:val="PL"/>
      </w:pPr>
      <w:r w:rsidRPr="00C37205">
        <w:tab/>
      </w:r>
      <w:r w:rsidRPr="00C37205">
        <w:tab/>
      </w:r>
      <w:r w:rsidRPr="00C37205">
        <w:tab/>
      </w:r>
      <w:r w:rsidRPr="00C37205">
        <w:tab/>
        <w:t>&lt;soap:body use="literal"/&gt;</w:t>
      </w:r>
    </w:p>
    <w:p w14:paraId="00BE6CB5" w14:textId="77777777" w:rsidR="00E26E12" w:rsidRPr="00C37205" w:rsidRDefault="00E26E12" w:rsidP="00E26E12">
      <w:pPr>
        <w:pStyle w:val="PL"/>
      </w:pPr>
      <w:r w:rsidRPr="00C37205">
        <w:tab/>
      </w:r>
      <w:r w:rsidRPr="00C37205">
        <w:tab/>
      </w:r>
      <w:r w:rsidRPr="00C37205">
        <w:tab/>
        <w:t>&lt;/input&gt;</w:t>
      </w:r>
    </w:p>
    <w:p w14:paraId="245CFBC0" w14:textId="77777777" w:rsidR="00E26E12" w:rsidRPr="00C37205" w:rsidRDefault="00E26E12" w:rsidP="00E26E12">
      <w:pPr>
        <w:pStyle w:val="PL"/>
      </w:pPr>
      <w:r w:rsidRPr="00C37205">
        <w:tab/>
      </w:r>
      <w:r w:rsidRPr="00C37205">
        <w:tab/>
      </w:r>
      <w:r w:rsidRPr="00C37205">
        <w:tab/>
        <w:t>&lt;output&gt;</w:t>
      </w:r>
    </w:p>
    <w:p w14:paraId="1E32BDBC" w14:textId="77777777" w:rsidR="00E26E12" w:rsidRPr="00C37205" w:rsidRDefault="00E26E12" w:rsidP="00E26E12">
      <w:pPr>
        <w:pStyle w:val="PL"/>
      </w:pPr>
      <w:r w:rsidRPr="00C37205">
        <w:tab/>
      </w:r>
      <w:r w:rsidRPr="00C37205">
        <w:tab/>
      </w:r>
      <w:r w:rsidRPr="00C37205">
        <w:tab/>
      </w:r>
      <w:r w:rsidRPr="00C37205">
        <w:tab/>
        <w:t>&lt;soap:body use="literal"/&gt;</w:t>
      </w:r>
    </w:p>
    <w:p w14:paraId="1BA59121" w14:textId="77777777" w:rsidR="00E26E12" w:rsidRPr="00C37205" w:rsidRDefault="00E26E12" w:rsidP="00E26E12">
      <w:pPr>
        <w:pStyle w:val="PL"/>
      </w:pPr>
      <w:r w:rsidRPr="00C37205">
        <w:tab/>
      </w:r>
      <w:r w:rsidRPr="00C37205">
        <w:tab/>
      </w:r>
      <w:r w:rsidRPr="00C37205">
        <w:tab/>
        <w:t>&lt;/output&gt;</w:t>
      </w:r>
    </w:p>
    <w:p w14:paraId="39BD672F" w14:textId="77777777" w:rsidR="00E26E12" w:rsidRPr="00C37205" w:rsidRDefault="00E26E12" w:rsidP="00E26E12">
      <w:pPr>
        <w:pStyle w:val="PL"/>
      </w:pPr>
      <w:r w:rsidRPr="00C37205">
        <w:tab/>
      </w:r>
      <w:r w:rsidRPr="00C37205">
        <w:tab/>
      </w:r>
      <w:r w:rsidRPr="00C37205">
        <w:tab/>
        <w:t>&lt;fault name="getContainmentFault"&gt;</w:t>
      </w:r>
    </w:p>
    <w:p w14:paraId="322C3D25" w14:textId="77777777" w:rsidR="00E26E12" w:rsidRPr="00C37205" w:rsidRDefault="00E26E12" w:rsidP="00E26E12">
      <w:pPr>
        <w:pStyle w:val="PL"/>
      </w:pPr>
      <w:r w:rsidRPr="00C37205">
        <w:tab/>
      </w:r>
      <w:r w:rsidRPr="00C37205">
        <w:tab/>
      </w:r>
      <w:r w:rsidRPr="00C37205">
        <w:tab/>
      </w:r>
      <w:r w:rsidRPr="00C37205">
        <w:tab/>
        <w:t>&lt;soap:fault name="getContainmentFault" use="literal"/&gt;</w:t>
      </w:r>
    </w:p>
    <w:p w14:paraId="6632861C" w14:textId="77777777" w:rsidR="00E26E12" w:rsidRPr="00C37205" w:rsidRDefault="00E26E12" w:rsidP="00E26E12">
      <w:pPr>
        <w:pStyle w:val="PL"/>
      </w:pPr>
      <w:r w:rsidRPr="00C37205">
        <w:tab/>
      </w:r>
      <w:r w:rsidRPr="00C37205">
        <w:tab/>
      </w:r>
      <w:r w:rsidRPr="00C37205">
        <w:tab/>
        <w:t>&lt;/fault&gt;</w:t>
      </w:r>
    </w:p>
    <w:p w14:paraId="3B4FDFED" w14:textId="77777777" w:rsidR="00E26E12" w:rsidRPr="00C37205" w:rsidRDefault="00E26E12" w:rsidP="00E26E12">
      <w:pPr>
        <w:pStyle w:val="PL"/>
      </w:pPr>
      <w:r w:rsidRPr="00C37205">
        <w:tab/>
      </w:r>
      <w:r w:rsidRPr="00C37205">
        <w:tab/>
        <w:t>&lt;/operation&gt;</w:t>
      </w:r>
    </w:p>
    <w:p w14:paraId="024E5554" w14:textId="77777777" w:rsidR="00E26E12" w:rsidRPr="00C37205" w:rsidRDefault="00E26E12" w:rsidP="00E26E12">
      <w:pPr>
        <w:pStyle w:val="PL"/>
      </w:pPr>
      <w:r w:rsidRPr="00C37205">
        <w:tab/>
      </w:r>
      <w:r w:rsidRPr="00C37205">
        <w:tab/>
      </w:r>
    </w:p>
    <w:p w14:paraId="122C1CE8" w14:textId="77777777" w:rsidR="00E26E12" w:rsidRPr="00C37205" w:rsidRDefault="00E26E12" w:rsidP="00E26E12">
      <w:pPr>
        <w:pStyle w:val="PL"/>
      </w:pPr>
      <w:r w:rsidRPr="00C37205">
        <w:tab/>
      </w:r>
      <w:r w:rsidRPr="00C37205">
        <w:tab/>
        <w:t>&lt;operation name="createMO"&gt;</w:t>
      </w:r>
    </w:p>
    <w:p w14:paraId="415DBC43" w14:textId="77777777" w:rsidR="00E26E12" w:rsidRPr="00C37205" w:rsidRDefault="00E26E12" w:rsidP="008C5917">
      <w:pPr>
        <w:pStyle w:val="PL"/>
      </w:pPr>
      <w:r w:rsidRPr="00C37205">
        <w:tab/>
      </w:r>
      <w:r w:rsidRPr="00C37205">
        <w:tab/>
      </w:r>
      <w:r w:rsidRPr="00C37205">
        <w:tab/>
        <w:t>&lt;soap:operation soapAction="http://www.3gpp.org/ftp/</w:t>
      </w:r>
      <w:r w:rsidR="008C5917" w:rsidRPr="00C37205">
        <w:t>s</w:t>
      </w:r>
      <w:r w:rsidRPr="00C37205">
        <w:t>pecs/archive/32_series/32.60</w:t>
      </w:r>
      <w:r w:rsidR="008C5917" w:rsidRPr="00C37205">
        <w:t>6#</w:t>
      </w:r>
      <w:r w:rsidRPr="00C37205">
        <w:t>createMO"/&gt;</w:t>
      </w:r>
    </w:p>
    <w:p w14:paraId="440C27DD" w14:textId="77777777" w:rsidR="00E26E12" w:rsidRPr="00C37205" w:rsidRDefault="00E26E12" w:rsidP="00E26E12">
      <w:pPr>
        <w:pStyle w:val="PL"/>
      </w:pPr>
      <w:r w:rsidRPr="00C37205">
        <w:tab/>
      </w:r>
      <w:r w:rsidRPr="00C37205">
        <w:tab/>
      </w:r>
      <w:r w:rsidRPr="00C37205">
        <w:tab/>
        <w:t>&lt;input&gt;</w:t>
      </w:r>
    </w:p>
    <w:p w14:paraId="216214BD"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&lt;soap:body use="literal"/&gt;</w:t>
      </w:r>
    </w:p>
    <w:p w14:paraId="4AC26D21"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&lt;/input&gt;</w:t>
      </w:r>
    </w:p>
    <w:p w14:paraId="1FE155FE"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&lt;output&gt;</w:t>
      </w:r>
    </w:p>
    <w:p w14:paraId="22ACC44C"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&lt;soap:body use="literal"/&gt;</w:t>
      </w:r>
    </w:p>
    <w:p w14:paraId="58F354F9"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&lt;/output&gt;</w:t>
      </w:r>
    </w:p>
    <w:p w14:paraId="0A0FCB99"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&lt;fault name="createMOFault"&gt;</w:t>
      </w:r>
    </w:p>
    <w:p w14:paraId="1B0258B8"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r>
      <w:r w:rsidRPr="00B71A7B">
        <w:rPr>
          <w:highlight w:val="white"/>
        </w:rPr>
        <w:tab/>
        <w:t>&lt;soap:fault name="createMOFault" use="literal"/&gt;</w:t>
      </w:r>
    </w:p>
    <w:p w14:paraId="44123DCC" w14:textId="77777777" w:rsidR="00E26E12" w:rsidRPr="00B71A7B" w:rsidRDefault="00E26E12" w:rsidP="00E26E12">
      <w:pPr>
        <w:pStyle w:val="PL"/>
        <w:rPr>
          <w:highlight w:val="white"/>
        </w:rPr>
      </w:pPr>
      <w:r w:rsidRPr="00B71A7B">
        <w:rPr>
          <w:highlight w:val="white"/>
        </w:rPr>
        <w:tab/>
      </w:r>
      <w:r w:rsidRPr="00B71A7B">
        <w:rPr>
          <w:highlight w:val="white"/>
        </w:rPr>
        <w:tab/>
      </w:r>
      <w:r w:rsidRPr="00B71A7B">
        <w:rPr>
          <w:highlight w:val="white"/>
        </w:rPr>
        <w:tab/>
        <w:t>&lt;/fault&gt;</w:t>
      </w:r>
    </w:p>
    <w:p w14:paraId="0AD9825F" w14:textId="77777777" w:rsidR="00E26E12" w:rsidRPr="00B71A7B" w:rsidRDefault="00E26E12" w:rsidP="00E26E12">
      <w:pPr>
        <w:pStyle w:val="PL"/>
        <w:rPr>
          <w:highlight w:val="white"/>
        </w:rPr>
      </w:pPr>
      <w:r w:rsidRPr="00B71A7B">
        <w:rPr>
          <w:highlight w:val="white"/>
        </w:rPr>
        <w:tab/>
      </w:r>
      <w:r w:rsidRPr="00B71A7B">
        <w:rPr>
          <w:highlight w:val="white"/>
        </w:rPr>
        <w:tab/>
        <w:t>&lt;/operation&gt;</w:t>
      </w:r>
    </w:p>
    <w:p w14:paraId="556B2005" w14:textId="77777777" w:rsidR="00E26E12" w:rsidRPr="00B71A7B" w:rsidRDefault="00E26E12" w:rsidP="00E26E12">
      <w:pPr>
        <w:pStyle w:val="PL"/>
        <w:rPr>
          <w:highlight w:val="white"/>
        </w:rPr>
      </w:pPr>
      <w:r w:rsidRPr="00B71A7B">
        <w:rPr>
          <w:highlight w:val="white"/>
        </w:rPr>
        <w:tab/>
      </w:r>
      <w:r w:rsidRPr="00B71A7B">
        <w:rPr>
          <w:highlight w:val="white"/>
        </w:rPr>
        <w:tab/>
        <w:t>&lt;operation name="deleteMO"&gt;</w:t>
      </w:r>
    </w:p>
    <w:p w14:paraId="09B851C9" w14:textId="77777777" w:rsidR="00E26E12" w:rsidRPr="00C37205" w:rsidRDefault="00E26E12" w:rsidP="008C5917">
      <w:pPr>
        <w:pStyle w:val="PL"/>
      </w:pPr>
      <w:r w:rsidRPr="00B71A7B">
        <w:rPr>
          <w:highlight w:val="white"/>
        </w:rPr>
        <w:tab/>
      </w:r>
      <w:r w:rsidRPr="00B71A7B">
        <w:rPr>
          <w:highlight w:val="white"/>
        </w:rPr>
        <w:tab/>
      </w:r>
      <w:r w:rsidRPr="00B71A7B">
        <w:rPr>
          <w:highlight w:val="white"/>
        </w:rPr>
        <w:tab/>
        <w:t xml:space="preserve">&lt;soap:operation </w:t>
      </w:r>
      <w:r w:rsidRPr="00C37205">
        <w:t>soapAction="http://www.3gpp.org/ftp/</w:t>
      </w:r>
      <w:r w:rsidR="008C5917" w:rsidRPr="00C37205">
        <w:t>s</w:t>
      </w:r>
      <w:r w:rsidRPr="00C37205">
        <w:t>pecs/archive/32_series/32.60</w:t>
      </w:r>
      <w:r w:rsidR="008C5917" w:rsidRPr="00C37205">
        <w:t>6#</w:t>
      </w:r>
      <w:r w:rsidRPr="00C37205">
        <w:t>deleteMO"/&gt;</w:t>
      </w:r>
    </w:p>
    <w:p w14:paraId="7F264A0E" w14:textId="77777777" w:rsidR="00E26E12" w:rsidRPr="00C37205" w:rsidRDefault="00E26E12" w:rsidP="00E26E12">
      <w:pPr>
        <w:pStyle w:val="PL"/>
      </w:pPr>
      <w:r w:rsidRPr="00C37205">
        <w:tab/>
      </w:r>
      <w:r w:rsidRPr="00C37205">
        <w:tab/>
      </w:r>
      <w:r w:rsidRPr="00C37205">
        <w:tab/>
        <w:t>&lt;input&gt;</w:t>
      </w:r>
    </w:p>
    <w:p w14:paraId="7AF40A92" w14:textId="77777777" w:rsidR="00E26E12" w:rsidRPr="00C37205" w:rsidRDefault="00E26E12" w:rsidP="00E26E12">
      <w:pPr>
        <w:pStyle w:val="PL"/>
      </w:pPr>
      <w:r w:rsidRPr="00C37205">
        <w:tab/>
      </w:r>
      <w:r w:rsidRPr="00C37205">
        <w:tab/>
      </w:r>
      <w:r w:rsidRPr="00C37205">
        <w:tab/>
      </w:r>
      <w:r w:rsidRPr="00C37205">
        <w:tab/>
        <w:t>&lt;soap:body use="literal"/&gt;</w:t>
      </w:r>
    </w:p>
    <w:p w14:paraId="7F467D3E" w14:textId="77777777" w:rsidR="00E26E12" w:rsidRPr="00C37205" w:rsidRDefault="00E26E12" w:rsidP="00E26E12">
      <w:pPr>
        <w:pStyle w:val="PL"/>
      </w:pPr>
      <w:r w:rsidRPr="00C37205">
        <w:tab/>
      </w:r>
      <w:r w:rsidRPr="00C37205">
        <w:tab/>
      </w:r>
      <w:r w:rsidRPr="00C37205">
        <w:tab/>
        <w:t>&lt;/input&gt;</w:t>
      </w:r>
    </w:p>
    <w:p w14:paraId="4E3FBD9E" w14:textId="77777777" w:rsidR="00E26E12" w:rsidRPr="00C37205" w:rsidRDefault="00E26E12" w:rsidP="00E26E12">
      <w:pPr>
        <w:pStyle w:val="PL"/>
      </w:pPr>
      <w:r w:rsidRPr="00C37205">
        <w:tab/>
      </w:r>
      <w:r w:rsidRPr="00C37205">
        <w:tab/>
      </w:r>
      <w:r w:rsidRPr="00C37205">
        <w:tab/>
        <w:t>&lt;output&gt;</w:t>
      </w:r>
    </w:p>
    <w:p w14:paraId="7E5A273E" w14:textId="77777777" w:rsidR="00E26E12" w:rsidRPr="00C37205" w:rsidRDefault="00E26E12" w:rsidP="00E26E12">
      <w:pPr>
        <w:pStyle w:val="PL"/>
      </w:pPr>
      <w:r w:rsidRPr="00C37205">
        <w:tab/>
      </w:r>
      <w:r w:rsidRPr="00C37205">
        <w:tab/>
      </w:r>
      <w:r w:rsidRPr="00C37205">
        <w:tab/>
      </w:r>
      <w:r w:rsidRPr="00C37205">
        <w:tab/>
        <w:t>&lt;soap:body use="literal"/&gt;</w:t>
      </w:r>
    </w:p>
    <w:p w14:paraId="63A07559" w14:textId="77777777" w:rsidR="00E26E12" w:rsidRPr="00C37205" w:rsidRDefault="00E26E12" w:rsidP="00E26E12">
      <w:pPr>
        <w:pStyle w:val="PL"/>
      </w:pPr>
      <w:r w:rsidRPr="00C37205">
        <w:tab/>
      </w:r>
      <w:r w:rsidRPr="00C37205">
        <w:tab/>
      </w:r>
      <w:r w:rsidRPr="00C37205">
        <w:tab/>
        <w:t>&lt;/output&gt;</w:t>
      </w:r>
    </w:p>
    <w:p w14:paraId="1DC2D30B" w14:textId="77777777" w:rsidR="00E26E12" w:rsidRPr="00C37205" w:rsidRDefault="00E26E12" w:rsidP="00E26E12">
      <w:pPr>
        <w:pStyle w:val="PL"/>
      </w:pPr>
      <w:r w:rsidRPr="00C37205">
        <w:tab/>
      </w:r>
      <w:r w:rsidRPr="00C37205">
        <w:tab/>
      </w:r>
      <w:r w:rsidRPr="00C37205">
        <w:tab/>
        <w:t>&lt;fault name="deleteMOFault"&gt;</w:t>
      </w:r>
    </w:p>
    <w:p w14:paraId="5626FC33" w14:textId="77777777" w:rsidR="00E26E12" w:rsidRPr="00C37205" w:rsidRDefault="00E26E12" w:rsidP="00E26E12">
      <w:pPr>
        <w:pStyle w:val="PL"/>
      </w:pPr>
      <w:r w:rsidRPr="00C37205">
        <w:tab/>
      </w:r>
      <w:r w:rsidRPr="00C37205">
        <w:tab/>
      </w:r>
      <w:r w:rsidRPr="00C37205">
        <w:tab/>
      </w:r>
      <w:r w:rsidRPr="00C37205">
        <w:tab/>
        <w:t>&lt;soap:fault name="deleteMOFault" use="literal"/&gt;</w:t>
      </w:r>
    </w:p>
    <w:p w14:paraId="30A61B00" w14:textId="77777777" w:rsidR="00E26E12" w:rsidRPr="00C37205" w:rsidRDefault="00E26E12" w:rsidP="00E26E12">
      <w:pPr>
        <w:pStyle w:val="PL"/>
      </w:pPr>
      <w:r w:rsidRPr="00C37205">
        <w:tab/>
      </w:r>
      <w:r w:rsidRPr="00C37205">
        <w:tab/>
      </w:r>
      <w:r w:rsidRPr="00C37205">
        <w:tab/>
        <w:t>&lt;/fault&gt;</w:t>
      </w:r>
    </w:p>
    <w:p w14:paraId="6F66AD1B" w14:textId="77777777" w:rsidR="00E26E12" w:rsidRPr="00C37205" w:rsidRDefault="00E26E12" w:rsidP="00E26E12">
      <w:pPr>
        <w:pStyle w:val="PL"/>
      </w:pPr>
      <w:r w:rsidRPr="00C37205">
        <w:tab/>
      </w:r>
      <w:r w:rsidRPr="00C37205">
        <w:tab/>
        <w:t>&lt;/operation&gt;</w:t>
      </w:r>
    </w:p>
    <w:p w14:paraId="510BEA68" w14:textId="77777777" w:rsidR="00E26E12" w:rsidRPr="00C37205" w:rsidRDefault="00E26E12" w:rsidP="00E26E12">
      <w:pPr>
        <w:pStyle w:val="PL"/>
      </w:pPr>
      <w:r w:rsidRPr="00C37205">
        <w:tab/>
      </w:r>
      <w:r w:rsidRPr="00C37205">
        <w:tab/>
        <w:t>&lt;operation name="setMOAttributes"&gt;</w:t>
      </w:r>
    </w:p>
    <w:p w14:paraId="512C6C86" w14:textId="77777777" w:rsidR="00E26E12" w:rsidRPr="00C37205" w:rsidRDefault="00E26E12" w:rsidP="008C5917">
      <w:pPr>
        <w:pStyle w:val="PL"/>
      </w:pPr>
      <w:r w:rsidRPr="00C37205">
        <w:tab/>
      </w:r>
      <w:r w:rsidRPr="00C37205">
        <w:tab/>
      </w:r>
      <w:r w:rsidRPr="00C37205">
        <w:tab/>
        <w:t>&lt;soap:operation soapAction="http://www.3gpp.org/ftp/</w:t>
      </w:r>
      <w:r w:rsidR="008C5917" w:rsidRPr="00C37205">
        <w:t>s</w:t>
      </w:r>
      <w:r w:rsidRPr="00C37205">
        <w:t>pecs/archive/32_series/32.60</w:t>
      </w:r>
      <w:r w:rsidR="008C5917" w:rsidRPr="00C37205">
        <w:t>6#</w:t>
      </w:r>
      <w:r w:rsidRPr="00C37205">
        <w:t>setMOAttributes"/&gt;</w:t>
      </w:r>
    </w:p>
    <w:p w14:paraId="304C3B3B" w14:textId="77777777" w:rsidR="00E26E12" w:rsidRPr="00C37205" w:rsidRDefault="00E26E12" w:rsidP="00E26E12">
      <w:pPr>
        <w:pStyle w:val="PL"/>
      </w:pPr>
      <w:r w:rsidRPr="00C37205">
        <w:tab/>
      </w:r>
      <w:r w:rsidRPr="00C37205">
        <w:tab/>
      </w:r>
      <w:r w:rsidRPr="00C37205">
        <w:tab/>
        <w:t>&lt;input&gt;</w:t>
      </w:r>
    </w:p>
    <w:p w14:paraId="77890525" w14:textId="77777777" w:rsidR="00E26E12" w:rsidRPr="00C37205" w:rsidRDefault="00E26E12" w:rsidP="00E26E12">
      <w:pPr>
        <w:pStyle w:val="PL"/>
      </w:pPr>
      <w:r w:rsidRPr="00C37205">
        <w:tab/>
      </w:r>
      <w:r w:rsidRPr="00C37205">
        <w:tab/>
      </w:r>
      <w:r w:rsidRPr="00C37205">
        <w:tab/>
      </w:r>
      <w:r w:rsidRPr="00C37205">
        <w:tab/>
        <w:t>&lt;soap:body use="literal"/&gt;</w:t>
      </w:r>
    </w:p>
    <w:p w14:paraId="5E975DEA" w14:textId="77777777" w:rsidR="00E26E12" w:rsidRPr="00C37205" w:rsidRDefault="00E26E12" w:rsidP="00E26E12">
      <w:pPr>
        <w:pStyle w:val="PL"/>
      </w:pPr>
      <w:r w:rsidRPr="00C37205">
        <w:tab/>
      </w:r>
      <w:r w:rsidRPr="00C37205">
        <w:tab/>
      </w:r>
      <w:r w:rsidRPr="00C37205">
        <w:tab/>
        <w:t>&lt;/input&gt;</w:t>
      </w:r>
    </w:p>
    <w:p w14:paraId="6FFAD569" w14:textId="77777777" w:rsidR="00E26E12" w:rsidRPr="00C37205" w:rsidRDefault="00E26E12" w:rsidP="00E26E12">
      <w:pPr>
        <w:pStyle w:val="PL"/>
      </w:pPr>
      <w:r w:rsidRPr="00C37205">
        <w:tab/>
      </w:r>
      <w:r w:rsidRPr="00C37205">
        <w:tab/>
      </w:r>
      <w:r w:rsidRPr="00C37205">
        <w:tab/>
        <w:t>&lt;output&gt;</w:t>
      </w:r>
    </w:p>
    <w:p w14:paraId="04DA2392" w14:textId="77777777" w:rsidR="00E26E12" w:rsidRPr="00C37205" w:rsidRDefault="00E26E12" w:rsidP="00E26E12">
      <w:pPr>
        <w:pStyle w:val="PL"/>
      </w:pPr>
      <w:r w:rsidRPr="00C37205">
        <w:tab/>
      </w:r>
      <w:r w:rsidRPr="00C37205">
        <w:tab/>
      </w:r>
      <w:r w:rsidRPr="00C37205">
        <w:tab/>
      </w:r>
      <w:r w:rsidRPr="00C37205">
        <w:tab/>
        <w:t>&lt;soap:body use="literal"/&gt;</w:t>
      </w:r>
    </w:p>
    <w:p w14:paraId="3F93466C" w14:textId="77777777" w:rsidR="00E26E12" w:rsidRPr="00C37205" w:rsidRDefault="00E26E12" w:rsidP="00E26E12">
      <w:pPr>
        <w:pStyle w:val="PL"/>
      </w:pPr>
      <w:r w:rsidRPr="00C37205">
        <w:tab/>
      </w:r>
      <w:r w:rsidRPr="00C37205">
        <w:tab/>
      </w:r>
      <w:r w:rsidRPr="00C37205">
        <w:tab/>
        <w:t>&lt;/output&gt;</w:t>
      </w:r>
    </w:p>
    <w:p w14:paraId="1001616C" w14:textId="77777777" w:rsidR="00E26E12" w:rsidRPr="00C37205" w:rsidRDefault="00E26E12" w:rsidP="00E26E12">
      <w:pPr>
        <w:pStyle w:val="PL"/>
      </w:pPr>
      <w:r w:rsidRPr="00C37205">
        <w:tab/>
      </w:r>
      <w:r w:rsidRPr="00C37205">
        <w:tab/>
      </w:r>
      <w:r w:rsidRPr="00C37205">
        <w:tab/>
        <w:t>&lt;fault name="setMOAttributesFault"&gt;</w:t>
      </w:r>
    </w:p>
    <w:p w14:paraId="20032AF4" w14:textId="77777777" w:rsidR="00E26E12" w:rsidRPr="00C37205" w:rsidRDefault="00E26E12" w:rsidP="00E26E12">
      <w:pPr>
        <w:pStyle w:val="PL"/>
      </w:pPr>
      <w:r w:rsidRPr="00C37205">
        <w:tab/>
      </w:r>
      <w:r w:rsidRPr="00C37205">
        <w:tab/>
      </w:r>
      <w:r w:rsidRPr="00C37205">
        <w:tab/>
      </w:r>
      <w:r w:rsidRPr="00C37205">
        <w:tab/>
        <w:t>&lt;soap:fault name="setMOAttributesFault" use="literal"/&gt;</w:t>
      </w:r>
    </w:p>
    <w:p w14:paraId="34938764" w14:textId="77777777" w:rsidR="00E26E12" w:rsidRPr="00C37205" w:rsidRDefault="00E26E12" w:rsidP="00E26E12">
      <w:pPr>
        <w:pStyle w:val="PL"/>
      </w:pPr>
      <w:r w:rsidRPr="00C37205">
        <w:tab/>
      </w:r>
      <w:r w:rsidRPr="00C37205">
        <w:tab/>
      </w:r>
      <w:r w:rsidRPr="00C37205">
        <w:tab/>
        <w:t>&lt;/fault&gt;</w:t>
      </w:r>
    </w:p>
    <w:p w14:paraId="1ABDDC60" w14:textId="77777777" w:rsidR="00E26E12" w:rsidRPr="00C37205" w:rsidRDefault="00E26E12" w:rsidP="00E26E12">
      <w:pPr>
        <w:pStyle w:val="PL"/>
        <w:rPr>
          <w:lang w:eastAsia="zh-CN"/>
        </w:rPr>
      </w:pPr>
      <w:r w:rsidRPr="00C37205">
        <w:tab/>
      </w:r>
      <w:r w:rsidRPr="00C37205">
        <w:tab/>
        <w:t>&lt;/operation&gt;</w:t>
      </w:r>
      <w:r w:rsidRPr="00C37205">
        <w:rPr>
          <w:lang w:eastAsia="zh-CN"/>
        </w:rPr>
        <w:tab/>
      </w:r>
      <w:r w:rsidRPr="00C37205">
        <w:rPr>
          <w:lang w:eastAsia="zh-CN"/>
        </w:rPr>
        <w:tab/>
      </w:r>
    </w:p>
    <w:p w14:paraId="00BC0893" w14:textId="77777777" w:rsidR="00E26E12" w:rsidRPr="00C37205" w:rsidRDefault="00E26E12" w:rsidP="00E26E12">
      <w:pPr>
        <w:pStyle w:val="PL"/>
      </w:pPr>
      <w:r w:rsidRPr="00C37205">
        <w:tab/>
        <w:t>&lt;/binding&gt;</w:t>
      </w:r>
      <w:r w:rsidRPr="00C37205">
        <w:tab/>
      </w:r>
      <w:r w:rsidRPr="00C37205">
        <w:tab/>
      </w:r>
    </w:p>
    <w:p w14:paraId="48A19DA2" w14:textId="77777777" w:rsidR="00E26E12" w:rsidRPr="00C37205" w:rsidRDefault="00E26E12" w:rsidP="00E26E12">
      <w:pPr>
        <w:pStyle w:val="PL"/>
      </w:pPr>
      <w:r w:rsidRPr="00C37205">
        <w:tab/>
        <w:t>&lt;service name="BasicCMIRP"&gt;</w:t>
      </w:r>
    </w:p>
    <w:p w14:paraId="7B292C76" w14:textId="77777777" w:rsidR="00E26E12" w:rsidRPr="00C37205" w:rsidRDefault="00E26E12" w:rsidP="00E26E12">
      <w:pPr>
        <w:pStyle w:val="PL"/>
      </w:pPr>
      <w:r w:rsidRPr="00C37205">
        <w:tab/>
      </w:r>
      <w:r w:rsidRPr="00C37205">
        <w:tab/>
        <w:t>&lt;port name="BasicCMIRP" binding="basicCMIRPSystem:BasicCMIRP"&gt;</w:t>
      </w:r>
    </w:p>
    <w:p w14:paraId="759BA3A6" w14:textId="77777777" w:rsidR="00E26E12" w:rsidRPr="00C37205" w:rsidRDefault="00E26E12" w:rsidP="008C5917">
      <w:pPr>
        <w:pStyle w:val="PL"/>
      </w:pPr>
      <w:r w:rsidRPr="00C37205">
        <w:lastRenderedPageBreak/>
        <w:tab/>
      </w:r>
      <w:r w:rsidRPr="00C37205">
        <w:tab/>
      </w:r>
      <w:r w:rsidRPr="00C37205">
        <w:tab/>
        <w:t>&lt;soap:address location="</w:t>
      </w:r>
      <w:r w:rsidR="008C5917" w:rsidRPr="00C37205">
        <w:rPr>
          <w:rFonts w:ascii="Courier" w:hAnsi="Courier"/>
        </w:rPr>
        <w:t>http://www.3gpp.org/ftp/specs/archive/32_series/32.606#BasicCMIRP</w:t>
      </w:r>
      <w:r w:rsidRPr="00C37205">
        <w:t>"/&gt;</w:t>
      </w:r>
    </w:p>
    <w:p w14:paraId="6EE21003" w14:textId="77777777" w:rsidR="00E26E12" w:rsidRPr="00667E89" w:rsidRDefault="00E26E12" w:rsidP="00E26E12">
      <w:pPr>
        <w:pStyle w:val="PL"/>
        <w:rPr>
          <w:highlight w:val="white"/>
          <w:lang w:val="fr-FR"/>
        </w:rPr>
      </w:pPr>
      <w:r w:rsidRPr="00B71A7B">
        <w:rPr>
          <w:highlight w:val="white"/>
        </w:rPr>
        <w:tab/>
      </w:r>
      <w:r w:rsidRPr="00B71A7B">
        <w:rPr>
          <w:highlight w:val="white"/>
        </w:rPr>
        <w:tab/>
      </w:r>
      <w:r w:rsidRPr="00667E89">
        <w:rPr>
          <w:highlight w:val="white"/>
          <w:lang w:val="fr-FR"/>
        </w:rPr>
        <w:t>&lt;/port&gt;</w:t>
      </w:r>
    </w:p>
    <w:p w14:paraId="718D34E7" w14:textId="77777777" w:rsidR="00E26E12" w:rsidRPr="00667E89" w:rsidRDefault="00E26E12" w:rsidP="00E26E12">
      <w:pPr>
        <w:pStyle w:val="PL"/>
        <w:rPr>
          <w:highlight w:val="white"/>
          <w:lang w:val="fr-FR"/>
        </w:rPr>
      </w:pPr>
      <w:r w:rsidRPr="00667E89">
        <w:rPr>
          <w:highlight w:val="white"/>
          <w:lang w:val="fr-FR"/>
        </w:rPr>
        <w:tab/>
        <w:t>&lt;/service&gt;</w:t>
      </w:r>
    </w:p>
    <w:p w14:paraId="51337ED3" w14:textId="77777777" w:rsidR="00E26E12" w:rsidRPr="00667E89" w:rsidRDefault="00E26E12" w:rsidP="00E26E12">
      <w:pPr>
        <w:pStyle w:val="PL"/>
        <w:rPr>
          <w:highlight w:val="white"/>
          <w:lang w:val="fr-FR"/>
        </w:rPr>
      </w:pPr>
      <w:r w:rsidRPr="00667E89">
        <w:rPr>
          <w:highlight w:val="white"/>
          <w:lang w:val="fr-FR"/>
        </w:rPr>
        <w:t>&lt;/definitions&gt;</w:t>
      </w:r>
    </w:p>
    <w:p w14:paraId="3F9536B3" w14:textId="77777777" w:rsidR="00E26E12" w:rsidRPr="00667E89" w:rsidRDefault="00E26E12" w:rsidP="00E26E12">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MS Shell Dlg" w:hAnsi="MS Shell Dlg"/>
          <w:lang w:val="fr-FR"/>
        </w:rPr>
      </w:pPr>
    </w:p>
    <w:p w14:paraId="5A6046E5" w14:textId="77777777" w:rsidR="00E26E12" w:rsidRPr="00667E89" w:rsidRDefault="00E26E12" w:rsidP="00E26E12">
      <w:pPr>
        <w:rPr>
          <w:lang w:val="fr-FR"/>
        </w:rPr>
      </w:pPr>
    </w:p>
    <w:p w14:paraId="3A8C9F2D" w14:textId="77777777" w:rsidR="00080512" w:rsidRDefault="009450FC" w:rsidP="00667E89">
      <w:pPr>
        <w:pStyle w:val="Heading8"/>
      </w:pPr>
      <w:r>
        <w:rPr>
          <w:lang w:val="en-US"/>
        </w:rPr>
        <w:br w:type="page"/>
      </w:r>
      <w:bookmarkStart w:id="76" w:name="_Toc335998840"/>
      <w:r w:rsidR="00080512" w:rsidRPr="00667E89">
        <w:rPr>
          <w:lang w:val="en-US"/>
        </w:rPr>
        <w:lastRenderedPageBreak/>
        <w:t xml:space="preserve">Annex </w:t>
      </w:r>
      <w:r w:rsidR="008C5917" w:rsidRPr="00667E89">
        <w:rPr>
          <w:lang w:val="en-US"/>
        </w:rPr>
        <w:t>C</w:t>
      </w:r>
      <w:r w:rsidR="00667E89">
        <w:t xml:space="preserve"> (informative):</w:t>
      </w:r>
      <w:r w:rsidR="00AC1063">
        <w:br/>
      </w:r>
      <w:r w:rsidR="00080512">
        <w:t>Change history</w:t>
      </w:r>
      <w:bookmarkEnd w:id="76"/>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080512" w14:paraId="42B98731" w14:textId="77777777" w:rsidTr="00A10A24">
        <w:trPr>
          <w:cantSplit/>
        </w:trPr>
        <w:tc>
          <w:tcPr>
            <w:tcW w:w="9356" w:type="dxa"/>
            <w:gridSpan w:val="8"/>
            <w:tcBorders>
              <w:bottom w:val="nil"/>
            </w:tcBorders>
            <w:shd w:val="solid" w:color="FFFFFF" w:fill="auto"/>
          </w:tcPr>
          <w:bookmarkEnd w:id="27"/>
          <w:p w14:paraId="3FC34EF9" w14:textId="77777777" w:rsidR="00080512" w:rsidRDefault="00080512">
            <w:pPr>
              <w:pStyle w:val="TAL"/>
              <w:jc w:val="center"/>
              <w:rPr>
                <w:b/>
                <w:sz w:val="16"/>
              </w:rPr>
            </w:pPr>
            <w:r>
              <w:rPr>
                <w:b/>
              </w:rPr>
              <w:t>Change history</w:t>
            </w:r>
          </w:p>
        </w:tc>
      </w:tr>
      <w:tr w:rsidR="00080512" w14:paraId="684F2C01" w14:textId="77777777" w:rsidTr="00A10A24">
        <w:tc>
          <w:tcPr>
            <w:tcW w:w="800" w:type="dxa"/>
            <w:shd w:val="pct10" w:color="auto" w:fill="FFFFFF"/>
          </w:tcPr>
          <w:p w14:paraId="62842962" w14:textId="77777777" w:rsidR="00080512" w:rsidRDefault="00080512">
            <w:pPr>
              <w:pStyle w:val="TAL"/>
              <w:rPr>
                <w:b/>
                <w:sz w:val="16"/>
              </w:rPr>
            </w:pPr>
            <w:r>
              <w:rPr>
                <w:b/>
                <w:sz w:val="16"/>
              </w:rPr>
              <w:t>Date</w:t>
            </w:r>
          </w:p>
        </w:tc>
        <w:tc>
          <w:tcPr>
            <w:tcW w:w="800" w:type="dxa"/>
            <w:shd w:val="pct10" w:color="auto" w:fill="FFFFFF"/>
          </w:tcPr>
          <w:p w14:paraId="0334727E" w14:textId="77777777" w:rsidR="00080512" w:rsidRDefault="00080512">
            <w:pPr>
              <w:pStyle w:val="TAL"/>
              <w:rPr>
                <w:b/>
                <w:sz w:val="16"/>
              </w:rPr>
            </w:pPr>
            <w:r>
              <w:rPr>
                <w:b/>
                <w:sz w:val="16"/>
              </w:rPr>
              <w:t>TSG #</w:t>
            </w:r>
          </w:p>
        </w:tc>
        <w:tc>
          <w:tcPr>
            <w:tcW w:w="901" w:type="dxa"/>
            <w:shd w:val="pct10" w:color="auto" w:fill="FFFFFF"/>
          </w:tcPr>
          <w:p w14:paraId="0E18EFBE" w14:textId="77777777" w:rsidR="00080512" w:rsidRDefault="00080512">
            <w:pPr>
              <w:pStyle w:val="TAL"/>
              <w:rPr>
                <w:b/>
                <w:sz w:val="16"/>
              </w:rPr>
            </w:pPr>
            <w:r>
              <w:rPr>
                <w:b/>
                <w:sz w:val="16"/>
              </w:rPr>
              <w:t>TSG Doc.</w:t>
            </w:r>
          </w:p>
        </w:tc>
        <w:tc>
          <w:tcPr>
            <w:tcW w:w="426" w:type="dxa"/>
            <w:shd w:val="pct10" w:color="auto" w:fill="FFFFFF"/>
          </w:tcPr>
          <w:p w14:paraId="6DB206B1" w14:textId="77777777" w:rsidR="00080512" w:rsidRDefault="00080512">
            <w:pPr>
              <w:pStyle w:val="TAL"/>
              <w:rPr>
                <w:b/>
                <w:sz w:val="16"/>
              </w:rPr>
            </w:pPr>
            <w:r>
              <w:rPr>
                <w:b/>
                <w:sz w:val="16"/>
              </w:rPr>
              <w:t>CR</w:t>
            </w:r>
          </w:p>
        </w:tc>
        <w:tc>
          <w:tcPr>
            <w:tcW w:w="428" w:type="dxa"/>
            <w:shd w:val="pct10" w:color="auto" w:fill="FFFFFF"/>
          </w:tcPr>
          <w:p w14:paraId="61B7ADC2" w14:textId="77777777" w:rsidR="00080512" w:rsidRDefault="00080512">
            <w:pPr>
              <w:pStyle w:val="TAL"/>
              <w:rPr>
                <w:b/>
                <w:sz w:val="16"/>
              </w:rPr>
            </w:pPr>
            <w:r>
              <w:rPr>
                <w:b/>
                <w:sz w:val="16"/>
              </w:rPr>
              <w:t>Rev</w:t>
            </w:r>
          </w:p>
        </w:tc>
        <w:tc>
          <w:tcPr>
            <w:tcW w:w="4867" w:type="dxa"/>
            <w:shd w:val="pct10" w:color="auto" w:fill="FFFFFF"/>
          </w:tcPr>
          <w:p w14:paraId="5E91D63F" w14:textId="77777777" w:rsidR="00080512" w:rsidRDefault="00080512">
            <w:pPr>
              <w:pStyle w:val="TAL"/>
              <w:rPr>
                <w:b/>
                <w:sz w:val="16"/>
              </w:rPr>
            </w:pPr>
            <w:r>
              <w:rPr>
                <w:b/>
                <w:sz w:val="16"/>
              </w:rPr>
              <w:t>Subject/Comment</w:t>
            </w:r>
          </w:p>
        </w:tc>
        <w:tc>
          <w:tcPr>
            <w:tcW w:w="567" w:type="dxa"/>
            <w:shd w:val="pct10" w:color="auto" w:fill="FFFFFF"/>
          </w:tcPr>
          <w:p w14:paraId="1BD528DF" w14:textId="77777777" w:rsidR="00080512" w:rsidRDefault="00080512">
            <w:pPr>
              <w:pStyle w:val="TAL"/>
              <w:rPr>
                <w:b/>
                <w:sz w:val="16"/>
              </w:rPr>
            </w:pPr>
            <w:r>
              <w:rPr>
                <w:b/>
                <w:sz w:val="16"/>
              </w:rPr>
              <w:t>Old</w:t>
            </w:r>
          </w:p>
        </w:tc>
        <w:tc>
          <w:tcPr>
            <w:tcW w:w="567" w:type="dxa"/>
            <w:shd w:val="pct10" w:color="auto" w:fill="FFFFFF"/>
          </w:tcPr>
          <w:p w14:paraId="5B8DC1C3" w14:textId="77777777" w:rsidR="00080512" w:rsidRDefault="00080512">
            <w:pPr>
              <w:pStyle w:val="TAL"/>
              <w:rPr>
                <w:b/>
                <w:sz w:val="16"/>
              </w:rPr>
            </w:pPr>
            <w:r>
              <w:rPr>
                <w:b/>
                <w:sz w:val="16"/>
              </w:rPr>
              <w:t>New</w:t>
            </w:r>
          </w:p>
        </w:tc>
      </w:tr>
      <w:tr w:rsidR="000571B9" w14:paraId="544C198B" w14:textId="77777777" w:rsidTr="00A10A24">
        <w:tc>
          <w:tcPr>
            <w:tcW w:w="800" w:type="dxa"/>
            <w:shd w:val="solid" w:color="FFFFFF" w:fill="auto"/>
          </w:tcPr>
          <w:p w14:paraId="40581E38" w14:textId="77777777" w:rsidR="000571B9" w:rsidRPr="000B1A36" w:rsidRDefault="000571B9" w:rsidP="001970DA">
            <w:pPr>
              <w:pStyle w:val="TAL"/>
              <w:rPr>
                <w:sz w:val="16"/>
              </w:rPr>
            </w:pPr>
            <w:r>
              <w:rPr>
                <w:sz w:val="16"/>
              </w:rPr>
              <w:t>05-2010</w:t>
            </w:r>
          </w:p>
        </w:tc>
        <w:tc>
          <w:tcPr>
            <w:tcW w:w="800" w:type="dxa"/>
            <w:shd w:val="solid" w:color="FFFFFF" w:fill="auto"/>
          </w:tcPr>
          <w:p w14:paraId="0F8C2DDA" w14:textId="77777777" w:rsidR="000571B9" w:rsidRPr="000B1A36" w:rsidRDefault="000571B9" w:rsidP="001970DA">
            <w:pPr>
              <w:pStyle w:val="TAL"/>
              <w:rPr>
                <w:snapToGrid w:val="0"/>
                <w:sz w:val="16"/>
              </w:rPr>
            </w:pPr>
            <w:r>
              <w:rPr>
                <w:snapToGrid w:val="0"/>
                <w:sz w:val="16"/>
              </w:rPr>
              <w:t>SA-48</w:t>
            </w:r>
          </w:p>
        </w:tc>
        <w:tc>
          <w:tcPr>
            <w:tcW w:w="901" w:type="dxa"/>
            <w:shd w:val="solid" w:color="FFFFFF" w:fill="auto"/>
          </w:tcPr>
          <w:p w14:paraId="0FC7C011" w14:textId="77777777" w:rsidR="000571B9" w:rsidRPr="000B1A36" w:rsidRDefault="000571B9" w:rsidP="001970DA">
            <w:pPr>
              <w:pStyle w:val="TAL"/>
              <w:rPr>
                <w:snapToGrid w:val="0"/>
                <w:sz w:val="16"/>
              </w:rPr>
            </w:pPr>
            <w:r>
              <w:rPr>
                <w:snapToGrid w:val="0"/>
                <w:sz w:val="16"/>
              </w:rPr>
              <w:t>SP-10</w:t>
            </w:r>
            <w:r w:rsidR="006D5FAD">
              <w:rPr>
                <w:snapToGrid w:val="0"/>
                <w:sz w:val="16"/>
              </w:rPr>
              <w:t>0273</w:t>
            </w:r>
          </w:p>
        </w:tc>
        <w:tc>
          <w:tcPr>
            <w:tcW w:w="426" w:type="dxa"/>
            <w:shd w:val="solid" w:color="FFFFFF" w:fill="auto"/>
          </w:tcPr>
          <w:p w14:paraId="7D2004AB" w14:textId="77777777" w:rsidR="000571B9" w:rsidRPr="000B1A36" w:rsidRDefault="000571B9" w:rsidP="001970DA">
            <w:pPr>
              <w:pStyle w:val="TAL"/>
              <w:rPr>
                <w:snapToGrid w:val="0"/>
                <w:sz w:val="16"/>
              </w:rPr>
            </w:pPr>
            <w:r>
              <w:rPr>
                <w:snapToGrid w:val="0"/>
                <w:sz w:val="16"/>
              </w:rPr>
              <w:t>--</w:t>
            </w:r>
          </w:p>
        </w:tc>
        <w:tc>
          <w:tcPr>
            <w:tcW w:w="428" w:type="dxa"/>
            <w:shd w:val="solid" w:color="FFFFFF" w:fill="auto"/>
          </w:tcPr>
          <w:p w14:paraId="506012AD" w14:textId="77777777" w:rsidR="000571B9" w:rsidRPr="000B1A36" w:rsidRDefault="000571B9" w:rsidP="001970DA">
            <w:pPr>
              <w:pStyle w:val="TAL"/>
              <w:rPr>
                <w:sz w:val="16"/>
              </w:rPr>
            </w:pPr>
            <w:r>
              <w:rPr>
                <w:sz w:val="16"/>
              </w:rPr>
              <w:t>--</w:t>
            </w:r>
          </w:p>
        </w:tc>
        <w:tc>
          <w:tcPr>
            <w:tcW w:w="4867" w:type="dxa"/>
            <w:shd w:val="solid" w:color="FFFFFF" w:fill="auto"/>
          </w:tcPr>
          <w:p w14:paraId="10B948BF" w14:textId="77777777" w:rsidR="000571B9" w:rsidRPr="000B1A36" w:rsidRDefault="000571B9" w:rsidP="001970DA">
            <w:pPr>
              <w:pStyle w:val="TAL"/>
              <w:rPr>
                <w:snapToGrid w:val="0"/>
                <w:sz w:val="16"/>
              </w:rPr>
            </w:pPr>
            <w:r>
              <w:rPr>
                <w:snapToGrid w:val="0"/>
                <w:sz w:val="16"/>
              </w:rPr>
              <w:t>Presentation to SA for information and approval</w:t>
            </w:r>
          </w:p>
        </w:tc>
        <w:tc>
          <w:tcPr>
            <w:tcW w:w="567" w:type="dxa"/>
            <w:shd w:val="solid" w:color="FFFFFF" w:fill="auto"/>
          </w:tcPr>
          <w:p w14:paraId="2F288F52" w14:textId="77777777" w:rsidR="000571B9" w:rsidRPr="000B1A36" w:rsidRDefault="000571B9" w:rsidP="001970DA">
            <w:pPr>
              <w:pStyle w:val="TAL"/>
              <w:rPr>
                <w:snapToGrid w:val="0"/>
                <w:sz w:val="16"/>
              </w:rPr>
            </w:pPr>
            <w:r>
              <w:rPr>
                <w:snapToGrid w:val="0"/>
                <w:sz w:val="16"/>
              </w:rPr>
              <w:t>--</w:t>
            </w:r>
          </w:p>
        </w:tc>
        <w:tc>
          <w:tcPr>
            <w:tcW w:w="567" w:type="dxa"/>
            <w:shd w:val="solid" w:color="FFFFFF" w:fill="auto"/>
          </w:tcPr>
          <w:p w14:paraId="420EFEA7" w14:textId="77777777" w:rsidR="000571B9" w:rsidRPr="000B1A36" w:rsidRDefault="000571B9" w:rsidP="001970DA">
            <w:pPr>
              <w:pStyle w:val="TAL"/>
              <w:rPr>
                <w:snapToGrid w:val="0"/>
                <w:sz w:val="16"/>
              </w:rPr>
            </w:pPr>
            <w:r>
              <w:rPr>
                <w:snapToGrid w:val="0"/>
                <w:sz w:val="16"/>
              </w:rPr>
              <w:t>1.0.0</w:t>
            </w:r>
          </w:p>
        </w:tc>
      </w:tr>
      <w:tr w:rsidR="00A10A24" w14:paraId="161D66D1" w14:textId="77777777" w:rsidTr="00A10A24">
        <w:tc>
          <w:tcPr>
            <w:tcW w:w="800" w:type="dxa"/>
            <w:shd w:val="solid" w:color="FFFFFF" w:fill="auto"/>
          </w:tcPr>
          <w:p w14:paraId="067CD147" w14:textId="77777777" w:rsidR="00A10A24" w:rsidRPr="000B1A36" w:rsidRDefault="00A10A24" w:rsidP="00F07564">
            <w:pPr>
              <w:pStyle w:val="TAL"/>
              <w:rPr>
                <w:sz w:val="16"/>
              </w:rPr>
            </w:pPr>
            <w:r>
              <w:rPr>
                <w:sz w:val="16"/>
              </w:rPr>
              <w:t>06-2010</w:t>
            </w:r>
          </w:p>
        </w:tc>
        <w:tc>
          <w:tcPr>
            <w:tcW w:w="800" w:type="dxa"/>
            <w:shd w:val="solid" w:color="FFFFFF" w:fill="auto"/>
          </w:tcPr>
          <w:p w14:paraId="7D7533DB" w14:textId="77777777" w:rsidR="00A10A24" w:rsidRPr="000B1A36" w:rsidRDefault="00A10A24" w:rsidP="00F07564">
            <w:pPr>
              <w:pStyle w:val="TAL"/>
              <w:rPr>
                <w:snapToGrid w:val="0"/>
                <w:sz w:val="16"/>
              </w:rPr>
            </w:pPr>
            <w:r>
              <w:rPr>
                <w:snapToGrid w:val="0"/>
                <w:sz w:val="16"/>
              </w:rPr>
              <w:t>SA-48</w:t>
            </w:r>
          </w:p>
        </w:tc>
        <w:tc>
          <w:tcPr>
            <w:tcW w:w="901" w:type="dxa"/>
            <w:shd w:val="solid" w:color="FFFFFF" w:fill="auto"/>
          </w:tcPr>
          <w:p w14:paraId="14535910" w14:textId="77777777" w:rsidR="00A10A24" w:rsidRPr="000B1A36" w:rsidRDefault="00A10A24" w:rsidP="00F07564">
            <w:pPr>
              <w:pStyle w:val="TAL"/>
              <w:rPr>
                <w:snapToGrid w:val="0"/>
                <w:sz w:val="16"/>
              </w:rPr>
            </w:pPr>
            <w:r>
              <w:rPr>
                <w:snapToGrid w:val="0"/>
                <w:sz w:val="16"/>
              </w:rPr>
              <w:t>--</w:t>
            </w:r>
          </w:p>
        </w:tc>
        <w:tc>
          <w:tcPr>
            <w:tcW w:w="426" w:type="dxa"/>
            <w:shd w:val="solid" w:color="FFFFFF" w:fill="auto"/>
          </w:tcPr>
          <w:p w14:paraId="5C8C8211" w14:textId="77777777" w:rsidR="00A10A24" w:rsidRPr="000B1A36" w:rsidRDefault="00A10A24" w:rsidP="00F07564">
            <w:pPr>
              <w:pStyle w:val="TAL"/>
              <w:rPr>
                <w:snapToGrid w:val="0"/>
                <w:sz w:val="16"/>
              </w:rPr>
            </w:pPr>
            <w:r>
              <w:rPr>
                <w:snapToGrid w:val="0"/>
                <w:sz w:val="16"/>
              </w:rPr>
              <w:t>--</w:t>
            </w:r>
          </w:p>
        </w:tc>
        <w:tc>
          <w:tcPr>
            <w:tcW w:w="428" w:type="dxa"/>
            <w:shd w:val="solid" w:color="FFFFFF" w:fill="auto"/>
          </w:tcPr>
          <w:p w14:paraId="1566BC6A" w14:textId="77777777" w:rsidR="00A10A24" w:rsidRPr="000B1A36" w:rsidRDefault="00A10A24" w:rsidP="00F07564">
            <w:pPr>
              <w:pStyle w:val="TAL"/>
              <w:rPr>
                <w:sz w:val="16"/>
              </w:rPr>
            </w:pPr>
            <w:r>
              <w:rPr>
                <w:sz w:val="16"/>
              </w:rPr>
              <w:t>--</w:t>
            </w:r>
          </w:p>
        </w:tc>
        <w:tc>
          <w:tcPr>
            <w:tcW w:w="4867" w:type="dxa"/>
            <w:shd w:val="solid" w:color="FFFFFF" w:fill="auto"/>
          </w:tcPr>
          <w:p w14:paraId="2156FA1D" w14:textId="77777777" w:rsidR="00A10A24" w:rsidRPr="000B1A36" w:rsidRDefault="00A10A24" w:rsidP="00F07564">
            <w:pPr>
              <w:pStyle w:val="TAL"/>
              <w:rPr>
                <w:snapToGrid w:val="0"/>
                <w:sz w:val="16"/>
              </w:rPr>
            </w:pPr>
            <w:r>
              <w:rPr>
                <w:snapToGrid w:val="0"/>
                <w:sz w:val="16"/>
              </w:rPr>
              <w:t>Publication</w:t>
            </w:r>
          </w:p>
        </w:tc>
        <w:tc>
          <w:tcPr>
            <w:tcW w:w="567" w:type="dxa"/>
            <w:shd w:val="solid" w:color="FFFFFF" w:fill="auto"/>
          </w:tcPr>
          <w:p w14:paraId="20C5E894" w14:textId="77777777" w:rsidR="00A10A24" w:rsidRPr="000B1A36" w:rsidRDefault="00A10A24" w:rsidP="00F07564">
            <w:pPr>
              <w:pStyle w:val="TAL"/>
              <w:rPr>
                <w:snapToGrid w:val="0"/>
                <w:sz w:val="16"/>
              </w:rPr>
            </w:pPr>
            <w:r>
              <w:rPr>
                <w:snapToGrid w:val="0"/>
                <w:sz w:val="16"/>
              </w:rPr>
              <w:t>1.0.0</w:t>
            </w:r>
          </w:p>
        </w:tc>
        <w:tc>
          <w:tcPr>
            <w:tcW w:w="567" w:type="dxa"/>
            <w:shd w:val="solid" w:color="FFFFFF" w:fill="auto"/>
          </w:tcPr>
          <w:p w14:paraId="63783886" w14:textId="77777777" w:rsidR="00A10A24" w:rsidRPr="000B1A36" w:rsidRDefault="00A10A24" w:rsidP="00F07564">
            <w:pPr>
              <w:pStyle w:val="TAL"/>
              <w:rPr>
                <w:snapToGrid w:val="0"/>
                <w:sz w:val="16"/>
              </w:rPr>
            </w:pPr>
            <w:r>
              <w:rPr>
                <w:snapToGrid w:val="0"/>
                <w:sz w:val="16"/>
              </w:rPr>
              <w:t>10.0.0</w:t>
            </w:r>
          </w:p>
        </w:tc>
      </w:tr>
      <w:tr w:rsidR="00454732" w14:paraId="64414F9A" w14:textId="77777777" w:rsidTr="00A10A24">
        <w:tc>
          <w:tcPr>
            <w:tcW w:w="800" w:type="dxa"/>
            <w:shd w:val="solid" w:color="FFFFFF" w:fill="auto"/>
          </w:tcPr>
          <w:p w14:paraId="00FE1641" w14:textId="77777777" w:rsidR="00454732" w:rsidRDefault="00454732" w:rsidP="00F07564">
            <w:pPr>
              <w:pStyle w:val="TAL"/>
              <w:rPr>
                <w:sz w:val="16"/>
              </w:rPr>
            </w:pPr>
            <w:r>
              <w:rPr>
                <w:sz w:val="16"/>
              </w:rPr>
              <w:t>09-2010</w:t>
            </w:r>
          </w:p>
        </w:tc>
        <w:tc>
          <w:tcPr>
            <w:tcW w:w="800" w:type="dxa"/>
            <w:shd w:val="solid" w:color="FFFFFF" w:fill="auto"/>
          </w:tcPr>
          <w:p w14:paraId="2EA8632D" w14:textId="77777777" w:rsidR="00454732" w:rsidRDefault="00454732" w:rsidP="00F07564">
            <w:pPr>
              <w:pStyle w:val="TAL"/>
              <w:rPr>
                <w:snapToGrid w:val="0"/>
                <w:sz w:val="16"/>
              </w:rPr>
            </w:pPr>
            <w:r>
              <w:rPr>
                <w:snapToGrid w:val="0"/>
                <w:sz w:val="16"/>
              </w:rPr>
              <w:t>SA-49</w:t>
            </w:r>
          </w:p>
        </w:tc>
        <w:tc>
          <w:tcPr>
            <w:tcW w:w="901" w:type="dxa"/>
            <w:shd w:val="solid" w:color="FFFFFF" w:fill="auto"/>
          </w:tcPr>
          <w:p w14:paraId="0CF18B98" w14:textId="77777777" w:rsidR="00454732" w:rsidRDefault="00454732" w:rsidP="00F07564">
            <w:pPr>
              <w:pStyle w:val="TAL"/>
              <w:rPr>
                <w:snapToGrid w:val="0"/>
                <w:sz w:val="16"/>
              </w:rPr>
            </w:pPr>
            <w:r>
              <w:rPr>
                <w:snapToGrid w:val="0"/>
                <w:sz w:val="16"/>
              </w:rPr>
              <w:t>SP-100487</w:t>
            </w:r>
          </w:p>
        </w:tc>
        <w:tc>
          <w:tcPr>
            <w:tcW w:w="426" w:type="dxa"/>
            <w:shd w:val="solid" w:color="FFFFFF" w:fill="auto"/>
          </w:tcPr>
          <w:p w14:paraId="298507D2" w14:textId="77777777" w:rsidR="00454732" w:rsidRDefault="00454732" w:rsidP="00F07564">
            <w:pPr>
              <w:pStyle w:val="TAL"/>
              <w:rPr>
                <w:snapToGrid w:val="0"/>
                <w:sz w:val="16"/>
              </w:rPr>
            </w:pPr>
            <w:r>
              <w:rPr>
                <w:snapToGrid w:val="0"/>
                <w:sz w:val="16"/>
              </w:rPr>
              <w:t>001</w:t>
            </w:r>
          </w:p>
        </w:tc>
        <w:tc>
          <w:tcPr>
            <w:tcW w:w="428" w:type="dxa"/>
            <w:shd w:val="solid" w:color="FFFFFF" w:fill="auto"/>
          </w:tcPr>
          <w:p w14:paraId="6F89CAF5" w14:textId="77777777" w:rsidR="00454732" w:rsidRDefault="00454732" w:rsidP="00F07564">
            <w:pPr>
              <w:pStyle w:val="TAL"/>
              <w:rPr>
                <w:sz w:val="16"/>
              </w:rPr>
            </w:pPr>
            <w:r>
              <w:rPr>
                <w:sz w:val="16"/>
              </w:rPr>
              <w:t>--</w:t>
            </w:r>
          </w:p>
        </w:tc>
        <w:tc>
          <w:tcPr>
            <w:tcW w:w="4867" w:type="dxa"/>
            <w:shd w:val="solid" w:color="FFFFFF" w:fill="auto"/>
          </w:tcPr>
          <w:p w14:paraId="143BFC06" w14:textId="77777777" w:rsidR="00454732" w:rsidRPr="00454732" w:rsidRDefault="00454732" w:rsidP="00F07564">
            <w:pPr>
              <w:pStyle w:val="TAL"/>
              <w:rPr>
                <w:snapToGrid w:val="0"/>
                <w:sz w:val="16"/>
              </w:rPr>
            </w:pPr>
            <w:r w:rsidRPr="00454732">
              <w:rPr>
                <w:snapToGrid w:val="0"/>
                <w:sz w:val="16"/>
              </w:rPr>
              <w:t>Syntax errors in WSDL schema</w:t>
            </w:r>
          </w:p>
        </w:tc>
        <w:tc>
          <w:tcPr>
            <w:tcW w:w="567" w:type="dxa"/>
            <w:shd w:val="solid" w:color="FFFFFF" w:fill="auto"/>
          </w:tcPr>
          <w:p w14:paraId="5C403A56" w14:textId="77777777" w:rsidR="00454732" w:rsidRDefault="00454732" w:rsidP="00F07564">
            <w:pPr>
              <w:pStyle w:val="TAL"/>
              <w:rPr>
                <w:snapToGrid w:val="0"/>
                <w:sz w:val="16"/>
              </w:rPr>
            </w:pPr>
            <w:r>
              <w:rPr>
                <w:snapToGrid w:val="0"/>
                <w:sz w:val="16"/>
              </w:rPr>
              <w:t>10.0.0</w:t>
            </w:r>
          </w:p>
        </w:tc>
        <w:tc>
          <w:tcPr>
            <w:tcW w:w="567" w:type="dxa"/>
            <w:shd w:val="solid" w:color="FFFFFF" w:fill="auto"/>
          </w:tcPr>
          <w:p w14:paraId="270ACC03" w14:textId="77777777" w:rsidR="00454732" w:rsidRDefault="00454732" w:rsidP="00F07564">
            <w:pPr>
              <w:pStyle w:val="TAL"/>
              <w:rPr>
                <w:snapToGrid w:val="0"/>
                <w:sz w:val="16"/>
              </w:rPr>
            </w:pPr>
            <w:r>
              <w:rPr>
                <w:snapToGrid w:val="0"/>
                <w:sz w:val="16"/>
              </w:rPr>
              <w:t>10.1.0</w:t>
            </w:r>
          </w:p>
        </w:tc>
      </w:tr>
      <w:tr w:rsidR="000A6CA1" w14:paraId="52E1E832" w14:textId="77777777" w:rsidTr="000A1F90">
        <w:tc>
          <w:tcPr>
            <w:tcW w:w="800" w:type="dxa"/>
            <w:tcBorders>
              <w:top w:val="single" w:sz="6" w:space="0" w:color="auto"/>
              <w:left w:val="single" w:sz="6" w:space="0" w:color="auto"/>
              <w:bottom w:val="single" w:sz="6" w:space="0" w:color="auto"/>
              <w:right w:val="single" w:sz="6" w:space="0" w:color="auto"/>
            </w:tcBorders>
            <w:shd w:val="solid" w:color="FFFFFF" w:fill="auto"/>
          </w:tcPr>
          <w:p w14:paraId="3897AFD8" w14:textId="77777777" w:rsidR="000A6CA1" w:rsidRDefault="000A6CA1" w:rsidP="000A1F90">
            <w:pPr>
              <w:pStyle w:val="TAL"/>
              <w:rPr>
                <w:sz w:val="16"/>
              </w:rPr>
            </w:pPr>
            <w:r>
              <w:rPr>
                <w:sz w:val="16"/>
              </w:rPr>
              <w:t>09-2010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1D6B3" w14:textId="77777777" w:rsidR="000A6CA1" w:rsidRDefault="000A6CA1" w:rsidP="000A1F90">
            <w:pPr>
              <w:pStyle w:val="TAL"/>
              <w:rPr>
                <w:snapToGrid w:val="0"/>
                <w:sz w:val="16"/>
              </w:rPr>
            </w:pPr>
            <w:r>
              <w:rPr>
                <w:snapToGrid w:val="0"/>
                <w:sz w:val="16"/>
              </w:rPr>
              <w:t>SA-49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D653B7" w14:textId="77777777" w:rsidR="000A6CA1" w:rsidRDefault="000A6CA1" w:rsidP="000A1F90">
            <w:pPr>
              <w:pStyle w:val="TAL"/>
              <w:rPr>
                <w:snapToGrid w:val="0"/>
                <w:sz w:val="16"/>
              </w:rPr>
            </w:pPr>
            <w:r>
              <w:rPr>
                <w:snapToGrid w:val="0"/>
                <w:sz w:val="16"/>
              </w:rPr>
              <w:t>SP-100487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566048" w14:textId="77777777" w:rsidR="000A6CA1" w:rsidRDefault="000A6CA1" w:rsidP="000A1F90">
            <w:pPr>
              <w:pStyle w:val="TAL"/>
              <w:rPr>
                <w:snapToGrid w:val="0"/>
                <w:sz w:val="16"/>
              </w:rPr>
            </w:pPr>
            <w:r>
              <w:rPr>
                <w:snapToGrid w:val="0"/>
                <w:sz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B88AF6" w14:textId="77777777" w:rsidR="000A6CA1" w:rsidRDefault="000A6CA1" w:rsidP="000A1F90">
            <w:pPr>
              <w:pStyle w:val="TAL"/>
              <w:rPr>
                <w:sz w:val="16"/>
              </w:rPr>
            </w:pPr>
            <w:r>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5B7F348" w14:textId="77777777" w:rsidR="000A6CA1" w:rsidRPr="00454732" w:rsidRDefault="000A6CA1" w:rsidP="000A1F90">
            <w:pPr>
              <w:pStyle w:val="TAL"/>
              <w:rPr>
                <w:snapToGrid w:val="0"/>
                <w:sz w:val="16"/>
              </w:rPr>
            </w:pPr>
            <w:r w:rsidRPr="00454732">
              <w:rPr>
                <w:snapToGrid w:val="0"/>
                <w:sz w:val="16"/>
              </w:rPr>
              <w:t>Correct the data type ‘MOAttributeName’ and inconsistency in BasicCMIRP Solution Set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CEAEC" w14:textId="77777777" w:rsidR="000A6CA1" w:rsidRDefault="000A6CA1" w:rsidP="000A1F90">
            <w:pPr>
              <w:pStyle w:val="TAL"/>
              <w:rPr>
                <w:snapToGrid w:val="0"/>
                <w:sz w:val="16"/>
              </w:rPr>
            </w:pPr>
            <w:r>
              <w:rPr>
                <w:snapToGrid w:val="0"/>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D2A70" w14:textId="77777777" w:rsidR="000A6CA1" w:rsidRDefault="000A6CA1" w:rsidP="000A1F90">
            <w:pPr>
              <w:pStyle w:val="TAL"/>
              <w:rPr>
                <w:snapToGrid w:val="0"/>
                <w:sz w:val="16"/>
              </w:rPr>
            </w:pPr>
            <w:r>
              <w:rPr>
                <w:snapToGrid w:val="0"/>
                <w:sz w:val="16"/>
              </w:rPr>
              <w:t>10.1.0</w:t>
            </w:r>
          </w:p>
        </w:tc>
      </w:tr>
      <w:tr w:rsidR="000A6CA1" w14:paraId="1FE6E2B0" w14:textId="77777777" w:rsidTr="00301C36">
        <w:tc>
          <w:tcPr>
            <w:tcW w:w="800" w:type="dxa"/>
            <w:tcBorders>
              <w:top w:val="single" w:sz="6" w:space="0" w:color="auto"/>
              <w:left w:val="single" w:sz="6" w:space="0" w:color="auto"/>
              <w:bottom w:val="single" w:sz="12" w:space="0" w:color="auto"/>
              <w:right w:val="single" w:sz="6" w:space="0" w:color="auto"/>
            </w:tcBorders>
            <w:shd w:val="solid" w:color="FFFFFF" w:fill="auto"/>
          </w:tcPr>
          <w:p w14:paraId="3F95BA61" w14:textId="77777777" w:rsidR="000A6CA1" w:rsidRDefault="000A6CA1" w:rsidP="000A1F90">
            <w:pPr>
              <w:pStyle w:val="TAL"/>
              <w:rPr>
                <w:sz w:val="16"/>
              </w:rPr>
            </w:pPr>
            <w:r>
              <w:rPr>
                <w:sz w:val="16"/>
              </w:rPr>
              <w:t>09-2012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E1BEA83" w14:textId="77777777" w:rsidR="000A6CA1" w:rsidRDefault="000A6CA1" w:rsidP="000A1F90">
            <w:pPr>
              <w:pStyle w:val="TAL"/>
              <w:rPr>
                <w:snapToGrid w:val="0"/>
                <w:sz w:val="16"/>
              </w:rPr>
            </w:pPr>
            <w:r>
              <w:rPr>
                <w:snapToGrid w:val="0"/>
                <w:sz w:val="16"/>
              </w:rPr>
              <w:t>SA-57</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4000842C" w14:textId="77777777" w:rsidR="000A6CA1" w:rsidRDefault="000A6CA1" w:rsidP="000A1F90">
            <w:pPr>
              <w:pStyle w:val="TAL"/>
              <w:rPr>
                <w:snapToGrid w:val="0"/>
                <w:sz w:val="16"/>
              </w:rPr>
            </w:pPr>
            <w:r>
              <w:rPr>
                <w:snapToGrid w:val="0"/>
                <w:sz w:val="16"/>
              </w:rPr>
              <w:t>-</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6EDB6B11" w14:textId="77777777" w:rsidR="000A6CA1" w:rsidRDefault="000A6CA1" w:rsidP="000A1F90">
            <w:pPr>
              <w:pStyle w:val="TAL"/>
              <w:rPr>
                <w:snapToGrid w:val="0"/>
                <w:sz w:val="16"/>
              </w:rPr>
            </w:pPr>
            <w:r>
              <w:rPr>
                <w:snapToGrid w:val="0"/>
                <w:sz w:val="16"/>
              </w:rPr>
              <w:t>-</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72A75845" w14:textId="77777777" w:rsidR="000A6CA1" w:rsidRDefault="000A6CA1" w:rsidP="000A1F90">
            <w:pPr>
              <w:pStyle w:val="TAL"/>
              <w:rPr>
                <w:sz w:val="16"/>
              </w:rPr>
            </w:pPr>
            <w:r>
              <w:rPr>
                <w:sz w:val="16"/>
              </w:rPr>
              <w:t>-</w:t>
            </w: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18F23AE4" w14:textId="77777777" w:rsidR="000A6CA1" w:rsidRPr="004B019F" w:rsidRDefault="000A6CA1" w:rsidP="000A1F90">
            <w:pPr>
              <w:pStyle w:val="TAL"/>
              <w:rPr>
                <w:snapToGrid w:val="0"/>
                <w:sz w:val="16"/>
              </w:rPr>
            </w:pPr>
            <w:r w:rsidRPr="004B019F">
              <w:rPr>
                <w:snapToGrid w:val="0"/>
                <w:sz w:val="16"/>
              </w:rPr>
              <w:t>Automatic upgrade from previous Release version 10.</w:t>
            </w:r>
            <w:r>
              <w:rPr>
                <w:snapToGrid w:val="0"/>
                <w:sz w:val="16"/>
              </w:rPr>
              <w:t>1</w:t>
            </w:r>
            <w:r w:rsidRPr="004B019F">
              <w:rPr>
                <w:snapToGrid w:val="0"/>
                <w:sz w:val="16"/>
              </w:rPr>
              <w:t>.0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FC9FEFE" w14:textId="77777777" w:rsidR="000A6CA1" w:rsidRDefault="000A6CA1" w:rsidP="000A1F90">
            <w:pPr>
              <w:pStyle w:val="TAL"/>
              <w:rPr>
                <w:snapToGrid w:val="0"/>
                <w:sz w:val="16"/>
              </w:rPr>
            </w:pPr>
            <w:r>
              <w:rPr>
                <w:snapToGrid w:val="0"/>
                <w:sz w:val="16"/>
              </w:rPr>
              <w:t>10.1.0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34818A9" w14:textId="77777777" w:rsidR="000A6CA1" w:rsidRDefault="000A6CA1" w:rsidP="000A1F90">
            <w:pPr>
              <w:pStyle w:val="TAL"/>
              <w:rPr>
                <w:snapToGrid w:val="0"/>
                <w:sz w:val="16"/>
              </w:rPr>
            </w:pPr>
            <w:r>
              <w:rPr>
                <w:snapToGrid w:val="0"/>
                <w:sz w:val="16"/>
              </w:rPr>
              <w:t>11.0.0</w:t>
            </w:r>
          </w:p>
        </w:tc>
      </w:tr>
      <w:tr w:rsidR="00C679DE" w14:paraId="34725AD6" w14:textId="77777777" w:rsidTr="00301C36">
        <w:tc>
          <w:tcPr>
            <w:tcW w:w="800" w:type="dxa"/>
            <w:tcBorders>
              <w:top w:val="single" w:sz="12" w:space="0" w:color="auto"/>
              <w:left w:val="single" w:sz="6" w:space="0" w:color="auto"/>
              <w:bottom w:val="single" w:sz="12" w:space="0" w:color="auto"/>
              <w:right w:val="single" w:sz="6" w:space="0" w:color="auto"/>
            </w:tcBorders>
            <w:shd w:val="solid" w:color="FFFFFF" w:fill="auto"/>
          </w:tcPr>
          <w:p w14:paraId="779344DD" w14:textId="77777777" w:rsidR="00C679DE" w:rsidRDefault="00C679DE" w:rsidP="000A1F90">
            <w:pPr>
              <w:pStyle w:val="TAL"/>
              <w:rPr>
                <w:sz w:val="16"/>
              </w:rPr>
            </w:pPr>
            <w:r>
              <w:rPr>
                <w:sz w:val="16"/>
              </w:rPr>
              <w:t>09-2014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C5C4B3" w14:textId="77777777" w:rsidR="00C679DE" w:rsidRDefault="00C679DE" w:rsidP="000A1F90">
            <w:pPr>
              <w:pStyle w:val="TAL"/>
              <w:rPr>
                <w:snapToGrid w:val="0"/>
                <w:sz w:val="16"/>
              </w:rPr>
            </w:pPr>
            <w:r>
              <w:rPr>
                <w:snapToGrid w:val="0"/>
                <w:sz w:val="16"/>
              </w:rPr>
              <w:t>SA-65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2917EEF4" w14:textId="77777777" w:rsidR="00C679DE" w:rsidRDefault="00C679DE" w:rsidP="000A1F90">
            <w:pPr>
              <w:pStyle w:val="TAL"/>
              <w:rPr>
                <w:snapToGrid w:val="0"/>
                <w:sz w:val="16"/>
              </w:rPr>
            </w:pPr>
            <w:r>
              <w:rPr>
                <w:snapToGrid w:val="0"/>
                <w:sz w:val="16"/>
              </w:rPr>
              <w:t>SP-140559</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636DE03" w14:textId="77777777" w:rsidR="00C679DE" w:rsidRDefault="00C679DE" w:rsidP="000A1F90">
            <w:pPr>
              <w:pStyle w:val="TAL"/>
              <w:rPr>
                <w:snapToGrid w:val="0"/>
                <w:sz w:val="16"/>
              </w:rPr>
            </w:pPr>
            <w:r>
              <w:rPr>
                <w:snapToGrid w:val="0"/>
                <w:sz w:val="16"/>
              </w:rPr>
              <w:t>003</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1EFC49F" w14:textId="77777777" w:rsidR="00C679DE" w:rsidRDefault="00C679DE" w:rsidP="000A1F90">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7656F60E" w14:textId="77777777" w:rsidR="00C679DE" w:rsidRPr="004B019F" w:rsidRDefault="00C679DE" w:rsidP="000A1F90">
            <w:pPr>
              <w:pStyle w:val="TAL"/>
              <w:rPr>
                <w:snapToGrid w:val="0"/>
                <w:sz w:val="16"/>
              </w:rPr>
            </w:pPr>
            <w:r w:rsidRPr="00C679DE">
              <w:rPr>
                <w:snapToGrid w:val="0"/>
                <w:sz w:val="16"/>
              </w:rPr>
              <w:t>Update the link from Solution Set to Information Service due to the end of Release 12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2A5F51" w14:textId="77777777" w:rsidR="00C679DE" w:rsidRDefault="00C679DE" w:rsidP="000A1F90">
            <w:pPr>
              <w:pStyle w:val="TAL"/>
              <w:rPr>
                <w:snapToGrid w:val="0"/>
                <w:sz w:val="16"/>
              </w:rPr>
            </w:pPr>
            <w:r>
              <w:rPr>
                <w:snapToGrid w:val="0"/>
                <w:sz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1974D03" w14:textId="77777777" w:rsidR="00C679DE" w:rsidRDefault="00C679DE" w:rsidP="000A1F90">
            <w:pPr>
              <w:pStyle w:val="TAL"/>
              <w:rPr>
                <w:snapToGrid w:val="0"/>
                <w:sz w:val="16"/>
              </w:rPr>
            </w:pPr>
            <w:r>
              <w:rPr>
                <w:snapToGrid w:val="0"/>
                <w:sz w:val="16"/>
              </w:rPr>
              <w:t>12.0.0</w:t>
            </w:r>
          </w:p>
        </w:tc>
      </w:tr>
      <w:tr w:rsidR="00301C36" w14:paraId="3FDBD0F7" w14:textId="77777777" w:rsidTr="00301C36">
        <w:tc>
          <w:tcPr>
            <w:tcW w:w="800" w:type="dxa"/>
            <w:tcBorders>
              <w:top w:val="single" w:sz="12" w:space="0" w:color="auto"/>
              <w:left w:val="single" w:sz="6" w:space="0" w:color="auto"/>
              <w:bottom w:val="single" w:sz="6" w:space="0" w:color="auto"/>
              <w:right w:val="single" w:sz="6" w:space="0" w:color="auto"/>
            </w:tcBorders>
            <w:shd w:val="solid" w:color="FFFFFF" w:fill="auto"/>
          </w:tcPr>
          <w:p w14:paraId="22139484" w14:textId="77777777" w:rsidR="00301C36" w:rsidRDefault="00301C36" w:rsidP="000A1F90">
            <w:pPr>
              <w:pStyle w:val="TAL"/>
              <w:rPr>
                <w:sz w:val="16"/>
              </w:rPr>
            </w:pPr>
            <w:r>
              <w:rPr>
                <w:sz w:val="16"/>
              </w:rPr>
              <w:t>2016-01</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4355E73" w14:textId="77777777" w:rsidR="00301C36" w:rsidRDefault="00301C36" w:rsidP="000A1F90">
            <w:pPr>
              <w:pStyle w:val="TAL"/>
              <w:rPr>
                <w:snapToGrid w:val="0"/>
                <w:sz w:val="16"/>
              </w:rPr>
            </w:pPr>
            <w:r>
              <w:rPr>
                <w:snapToGrid w:val="0"/>
                <w:sz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6E753B17" w14:textId="77777777" w:rsidR="00301C36" w:rsidRDefault="00301C36" w:rsidP="000A1F90">
            <w:pPr>
              <w:pStyle w:val="TAL"/>
              <w:rPr>
                <w:snapToGrid w:val="0"/>
                <w:sz w:val="16"/>
              </w:rPr>
            </w:pPr>
            <w:r>
              <w:rPr>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2268CEFA" w14:textId="77777777" w:rsidR="00301C36" w:rsidRDefault="00301C36" w:rsidP="000A1F90">
            <w:pPr>
              <w:pStyle w:val="TAL"/>
              <w:rPr>
                <w:snapToGrid w:val="0"/>
                <w:sz w:val="16"/>
              </w:rPr>
            </w:pPr>
            <w:r>
              <w:rPr>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9D91CC5" w14:textId="77777777" w:rsidR="00301C36" w:rsidRDefault="00301C36" w:rsidP="000A1F90">
            <w:pPr>
              <w:pStyle w:val="TAL"/>
              <w:rPr>
                <w:sz w:val="16"/>
              </w:rPr>
            </w:pPr>
            <w:r>
              <w:rPr>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09318424" w14:textId="77777777" w:rsidR="00301C36" w:rsidRPr="00C679DE" w:rsidRDefault="00301C36" w:rsidP="000A1F90">
            <w:pPr>
              <w:pStyle w:val="TAL"/>
              <w:rPr>
                <w:snapToGrid w:val="0"/>
                <w:sz w:val="16"/>
              </w:rPr>
            </w:pPr>
            <w:r>
              <w:rPr>
                <w:snapToGrid w:val="0"/>
                <w:sz w:val="16"/>
              </w:rPr>
              <w:t>Update to Rel-13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BA712FF" w14:textId="77777777" w:rsidR="00301C36" w:rsidRDefault="00301C36" w:rsidP="000A1F90">
            <w:pPr>
              <w:pStyle w:val="TAL"/>
              <w:rPr>
                <w:snapToGrid w:val="0"/>
                <w:sz w:val="16"/>
              </w:rPr>
            </w:pPr>
            <w:r>
              <w:rPr>
                <w:snapToGrid w:val="0"/>
                <w:sz w:val="16"/>
              </w:rPr>
              <w:t>12.0.0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390AA22" w14:textId="77777777" w:rsidR="00301C36" w:rsidRPr="0058511D" w:rsidRDefault="00301C36" w:rsidP="000A1F90">
            <w:pPr>
              <w:pStyle w:val="TAL"/>
              <w:rPr>
                <w:snapToGrid w:val="0"/>
                <w:sz w:val="16"/>
              </w:rPr>
            </w:pPr>
            <w:r w:rsidRPr="0058511D">
              <w:rPr>
                <w:snapToGrid w:val="0"/>
                <w:sz w:val="16"/>
              </w:rPr>
              <w:t>13.0.0</w:t>
            </w:r>
          </w:p>
        </w:tc>
      </w:tr>
    </w:tbl>
    <w:p w14:paraId="6EEC5BCF" w14:textId="77777777" w:rsidR="000571B9" w:rsidRDefault="000571B9">
      <w:pPr>
        <w:rPr>
          <w:vertAlign w:val="subscript"/>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8511D" w:rsidRPr="00235394" w14:paraId="7D19567E" w14:textId="77777777" w:rsidTr="009E6AB6">
        <w:trPr>
          <w:cantSplit/>
        </w:trPr>
        <w:tc>
          <w:tcPr>
            <w:tcW w:w="9639" w:type="dxa"/>
            <w:gridSpan w:val="8"/>
            <w:tcBorders>
              <w:bottom w:val="nil"/>
            </w:tcBorders>
            <w:shd w:val="solid" w:color="FFFFFF" w:fill="auto"/>
          </w:tcPr>
          <w:p w14:paraId="7C8B0A5C" w14:textId="77777777" w:rsidR="0058511D" w:rsidRPr="00235394" w:rsidRDefault="0058511D" w:rsidP="009E6AB6">
            <w:pPr>
              <w:pStyle w:val="TAL"/>
              <w:jc w:val="center"/>
              <w:rPr>
                <w:b/>
                <w:sz w:val="16"/>
              </w:rPr>
            </w:pPr>
            <w:r w:rsidRPr="00235394">
              <w:rPr>
                <w:b/>
              </w:rPr>
              <w:t>Change history</w:t>
            </w:r>
          </w:p>
        </w:tc>
      </w:tr>
      <w:tr w:rsidR="0058511D" w:rsidRPr="00235394" w14:paraId="369C3688" w14:textId="77777777" w:rsidTr="00227BE2">
        <w:tc>
          <w:tcPr>
            <w:tcW w:w="800" w:type="dxa"/>
            <w:tcBorders>
              <w:bottom w:val="single" w:sz="12" w:space="0" w:color="auto"/>
            </w:tcBorders>
            <w:shd w:val="pct10" w:color="auto" w:fill="FFFFFF"/>
          </w:tcPr>
          <w:p w14:paraId="50180F57" w14:textId="77777777" w:rsidR="0058511D" w:rsidRPr="00235394" w:rsidRDefault="0058511D" w:rsidP="009E6AB6">
            <w:pPr>
              <w:pStyle w:val="TAL"/>
              <w:rPr>
                <w:b/>
                <w:sz w:val="16"/>
              </w:rPr>
            </w:pPr>
            <w:r w:rsidRPr="00235394">
              <w:rPr>
                <w:b/>
                <w:sz w:val="16"/>
              </w:rPr>
              <w:t>Date</w:t>
            </w:r>
          </w:p>
        </w:tc>
        <w:tc>
          <w:tcPr>
            <w:tcW w:w="800" w:type="dxa"/>
            <w:tcBorders>
              <w:bottom w:val="single" w:sz="12" w:space="0" w:color="auto"/>
            </w:tcBorders>
            <w:shd w:val="pct10" w:color="auto" w:fill="FFFFFF"/>
          </w:tcPr>
          <w:p w14:paraId="46116847" w14:textId="77777777" w:rsidR="0058511D" w:rsidRPr="00235394" w:rsidRDefault="0058511D" w:rsidP="009E6AB6">
            <w:pPr>
              <w:pStyle w:val="TAL"/>
              <w:rPr>
                <w:b/>
                <w:sz w:val="16"/>
              </w:rPr>
            </w:pPr>
            <w:r>
              <w:rPr>
                <w:b/>
                <w:sz w:val="16"/>
              </w:rPr>
              <w:t>Meeting</w:t>
            </w:r>
          </w:p>
        </w:tc>
        <w:tc>
          <w:tcPr>
            <w:tcW w:w="1094" w:type="dxa"/>
            <w:tcBorders>
              <w:bottom w:val="single" w:sz="12" w:space="0" w:color="auto"/>
            </w:tcBorders>
            <w:shd w:val="pct10" w:color="auto" w:fill="FFFFFF"/>
          </w:tcPr>
          <w:p w14:paraId="24DA464F" w14:textId="77777777" w:rsidR="0058511D" w:rsidRPr="00235394" w:rsidRDefault="0058511D" w:rsidP="009E6AB6">
            <w:pPr>
              <w:pStyle w:val="TAL"/>
              <w:rPr>
                <w:b/>
                <w:sz w:val="16"/>
              </w:rPr>
            </w:pPr>
            <w:r w:rsidRPr="00235394">
              <w:rPr>
                <w:b/>
                <w:sz w:val="16"/>
              </w:rPr>
              <w:t>TDoc</w:t>
            </w:r>
          </w:p>
        </w:tc>
        <w:tc>
          <w:tcPr>
            <w:tcW w:w="567" w:type="dxa"/>
            <w:tcBorders>
              <w:bottom w:val="single" w:sz="12" w:space="0" w:color="auto"/>
            </w:tcBorders>
            <w:shd w:val="pct10" w:color="auto" w:fill="FFFFFF"/>
          </w:tcPr>
          <w:p w14:paraId="64C8085C" w14:textId="77777777" w:rsidR="0058511D" w:rsidRPr="00235394" w:rsidRDefault="0058511D" w:rsidP="009E6AB6">
            <w:pPr>
              <w:pStyle w:val="TAL"/>
              <w:rPr>
                <w:b/>
                <w:sz w:val="16"/>
              </w:rPr>
            </w:pPr>
            <w:r w:rsidRPr="00235394">
              <w:rPr>
                <w:b/>
                <w:sz w:val="16"/>
              </w:rPr>
              <w:t>CR</w:t>
            </w:r>
          </w:p>
        </w:tc>
        <w:tc>
          <w:tcPr>
            <w:tcW w:w="425" w:type="dxa"/>
            <w:tcBorders>
              <w:bottom w:val="single" w:sz="12" w:space="0" w:color="auto"/>
            </w:tcBorders>
            <w:shd w:val="pct10" w:color="auto" w:fill="FFFFFF"/>
          </w:tcPr>
          <w:p w14:paraId="68F58C15" w14:textId="77777777" w:rsidR="0058511D" w:rsidRPr="00235394" w:rsidRDefault="0058511D" w:rsidP="009E6AB6">
            <w:pPr>
              <w:pStyle w:val="TAL"/>
              <w:rPr>
                <w:b/>
                <w:sz w:val="16"/>
              </w:rPr>
            </w:pPr>
            <w:r w:rsidRPr="00235394">
              <w:rPr>
                <w:b/>
                <w:sz w:val="16"/>
              </w:rPr>
              <w:t>Rev</w:t>
            </w:r>
          </w:p>
        </w:tc>
        <w:tc>
          <w:tcPr>
            <w:tcW w:w="425" w:type="dxa"/>
            <w:tcBorders>
              <w:bottom w:val="single" w:sz="12" w:space="0" w:color="auto"/>
            </w:tcBorders>
            <w:shd w:val="pct10" w:color="auto" w:fill="FFFFFF"/>
          </w:tcPr>
          <w:p w14:paraId="2F0BF997" w14:textId="77777777" w:rsidR="0058511D" w:rsidRPr="00235394" w:rsidRDefault="0058511D" w:rsidP="009E6AB6">
            <w:pPr>
              <w:pStyle w:val="TAL"/>
              <w:rPr>
                <w:b/>
                <w:sz w:val="16"/>
              </w:rPr>
            </w:pPr>
            <w:r>
              <w:rPr>
                <w:b/>
                <w:sz w:val="16"/>
              </w:rPr>
              <w:t>Cat</w:t>
            </w:r>
          </w:p>
        </w:tc>
        <w:tc>
          <w:tcPr>
            <w:tcW w:w="4820" w:type="dxa"/>
            <w:tcBorders>
              <w:bottom w:val="single" w:sz="12" w:space="0" w:color="auto"/>
            </w:tcBorders>
            <w:shd w:val="pct10" w:color="auto" w:fill="FFFFFF"/>
          </w:tcPr>
          <w:p w14:paraId="7972E846" w14:textId="77777777" w:rsidR="0058511D" w:rsidRPr="00235394" w:rsidRDefault="0058511D" w:rsidP="009E6AB6">
            <w:pPr>
              <w:pStyle w:val="TAL"/>
              <w:rPr>
                <w:b/>
                <w:sz w:val="16"/>
              </w:rPr>
            </w:pPr>
            <w:r w:rsidRPr="00235394">
              <w:rPr>
                <w:b/>
                <w:sz w:val="16"/>
              </w:rPr>
              <w:t>Subject/Comment</w:t>
            </w:r>
          </w:p>
        </w:tc>
        <w:tc>
          <w:tcPr>
            <w:tcW w:w="708" w:type="dxa"/>
            <w:tcBorders>
              <w:bottom w:val="single" w:sz="12" w:space="0" w:color="auto"/>
            </w:tcBorders>
            <w:shd w:val="pct10" w:color="auto" w:fill="FFFFFF"/>
          </w:tcPr>
          <w:p w14:paraId="4845BE24" w14:textId="77777777" w:rsidR="0058511D" w:rsidRPr="00235394" w:rsidRDefault="0058511D" w:rsidP="009E6AB6">
            <w:pPr>
              <w:pStyle w:val="TAL"/>
              <w:rPr>
                <w:b/>
                <w:sz w:val="16"/>
              </w:rPr>
            </w:pPr>
            <w:r w:rsidRPr="00235394">
              <w:rPr>
                <w:b/>
                <w:sz w:val="16"/>
              </w:rPr>
              <w:t>New</w:t>
            </w:r>
            <w:r>
              <w:rPr>
                <w:b/>
                <w:sz w:val="16"/>
              </w:rPr>
              <w:t xml:space="preserve"> version</w:t>
            </w:r>
          </w:p>
        </w:tc>
      </w:tr>
      <w:tr w:rsidR="0058511D" w:rsidRPr="007D6048" w14:paraId="35D72825" w14:textId="77777777" w:rsidTr="00227BE2">
        <w:tc>
          <w:tcPr>
            <w:tcW w:w="800" w:type="dxa"/>
            <w:tcBorders>
              <w:top w:val="single" w:sz="12" w:space="0" w:color="auto"/>
              <w:bottom w:val="single" w:sz="12" w:space="0" w:color="auto"/>
            </w:tcBorders>
            <w:shd w:val="solid" w:color="FFFFFF" w:fill="auto"/>
          </w:tcPr>
          <w:p w14:paraId="21E4D5E0" w14:textId="77777777" w:rsidR="0058511D" w:rsidRPr="006B0D02" w:rsidRDefault="0058511D" w:rsidP="009E6AB6">
            <w:pPr>
              <w:pStyle w:val="TAC"/>
              <w:rPr>
                <w:sz w:val="16"/>
                <w:szCs w:val="16"/>
              </w:rPr>
            </w:pPr>
            <w:r>
              <w:rPr>
                <w:sz w:val="16"/>
                <w:szCs w:val="16"/>
              </w:rPr>
              <w:t>2016-06</w:t>
            </w:r>
          </w:p>
        </w:tc>
        <w:tc>
          <w:tcPr>
            <w:tcW w:w="800" w:type="dxa"/>
            <w:tcBorders>
              <w:top w:val="single" w:sz="12" w:space="0" w:color="auto"/>
              <w:bottom w:val="single" w:sz="12" w:space="0" w:color="auto"/>
            </w:tcBorders>
            <w:shd w:val="solid" w:color="FFFFFF" w:fill="auto"/>
          </w:tcPr>
          <w:p w14:paraId="62EDBD60" w14:textId="77777777" w:rsidR="0058511D" w:rsidRPr="006B0D02" w:rsidRDefault="0058511D" w:rsidP="009E6AB6">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55870542" w14:textId="77777777" w:rsidR="0058511D" w:rsidRPr="006B0D02" w:rsidRDefault="0058511D" w:rsidP="009E6AB6">
            <w:pPr>
              <w:pStyle w:val="TAC"/>
              <w:rPr>
                <w:sz w:val="16"/>
                <w:szCs w:val="16"/>
              </w:rPr>
            </w:pPr>
            <w:r>
              <w:rPr>
                <w:sz w:val="16"/>
                <w:szCs w:val="16"/>
              </w:rPr>
              <w:t>SP-160407</w:t>
            </w:r>
          </w:p>
        </w:tc>
        <w:tc>
          <w:tcPr>
            <w:tcW w:w="567" w:type="dxa"/>
            <w:tcBorders>
              <w:top w:val="single" w:sz="12" w:space="0" w:color="auto"/>
              <w:bottom w:val="single" w:sz="12" w:space="0" w:color="auto"/>
            </w:tcBorders>
            <w:shd w:val="solid" w:color="FFFFFF" w:fill="auto"/>
          </w:tcPr>
          <w:p w14:paraId="37E198B5" w14:textId="77777777" w:rsidR="0058511D" w:rsidRPr="006B0D02" w:rsidRDefault="0058511D" w:rsidP="009E6AB6">
            <w:pPr>
              <w:pStyle w:val="TAL"/>
              <w:rPr>
                <w:sz w:val="16"/>
                <w:szCs w:val="16"/>
              </w:rPr>
            </w:pPr>
            <w:r>
              <w:rPr>
                <w:sz w:val="16"/>
                <w:szCs w:val="16"/>
              </w:rPr>
              <w:t>0004</w:t>
            </w:r>
          </w:p>
        </w:tc>
        <w:tc>
          <w:tcPr>
            <w:tcW w:w="425" w:type="dxa"/>
            <w:tcBorders>
              <w:top w:val="single" w:sz="12" w:space="0" w:color="auto"/>
              <w:bottom w:val="single" w:sz="12" w:space="0" w:color="auto"/>
            </w:tcBorders>
            <w:shd w:val="solid" w:color="FFFFFF" w:fill="auto"/>
          </w:tcPr>
          <w:p w14:paraId="64AC2886" w14:textId="77777777" w:rsidR="0058511D" w:rsidRPr="006B0D02" w:rsidRDefault="0058511D" w:rsidP="009E6AB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9B958A" w14:textId="77777777" w:rsidR="0058511D" w:rsidRPr="0058511D" w:rsidRDefault="0058511D" w:rsidP="009E6AB6">
            <w:pPr>
              <w:pStyle w:val="TAC"/>
              <w:rPr>
                <w:snapToGrid w:val="0"/>
                <w:sz w:val="16"/>
              </w:rPr>
            </w:pPr>
            <w:r w:rsidRPr="0058511D">
              <w:rPr>
                <w:snapToGrid w:val="0"/>
                <w:sz w:val="16"/>
              </w:rPr>
              <w:t>F</w:t>
            </w:r>
          </w:p>
        </w:tc>
        <w:tc>
          <w:tcPr>
            <w:tcW w:w="4820" w:type="dxa"/>
            <w:tcBorders>
              <w:top w:val="single" w:sz="12" w:space="0" w:color="auto"/>
              <w:bottom w:val="single" w:sz="12" w:space="0" w:color="auto"/>
            </w:tcBorders>
            <w:shd w:val="solid" w:color="FFFFFF" w:fill="auto"/>
          </w:tcPr>
          <w:p w14:paraId="5AC4A872" w14:textId="77777777" w:rsidR="0058511D" w:rsidRPr="0058511D" w:rsidRDefault="0058511D" w:rsidP="009E6AB6">
            <w:pPr>
              <w:pStyle w:val="TAL"/>
              <w:rPr>
                <w:snapToGrid w:val="0"/>
                <w:sz w:val="16"/>
              </w:rPr>
            </w:pPr>
            <w:r w:rsidRPr="0058511D">
              <w:rPr>
                <w:snapToGrid w:val="0"/>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457F0B09" w14:textId="77777777" w:rsidR="0058511D" w:rsidRPr="007D6048" w:rsidRDefault="0058511D" w:rsidP="009E6AB6">
            <w:pPr>
              <w:pStyle w:val="TAC"/>
              <w:rPr>
                <w:sz w:val="16"/>
                <w:szCs w:val="16"/>
              </w:rPr>
            </w:pPr>
            <w:r>
              <w:rPr>
                <w:sz w:val="16"/>
                <w:szCs w:val="16"/>
              </w:rPr>
              <w:t>13.1.0</w:t>
            </w:r>
          </w:p>
        </w:tc>
      </w:tr>
      <w:tr w:rsidR="00227BE2" w:rsidRPr="007D6048" w14:paraId="14F5311F" w14:textId="77777777" w:rsidTr="00644606">
        <w:tc>
          <w:tcPr>
            <w:tcW w:w="800" w:type="dxa"/>
            <w:tcBorders>
              <w:top w:val="single" w:sz="12" w:space="0" w:color="auto"/>
              <w:bottom w:val="single" w:sz="12" w:space="0" w:color="auto"/>
            </w:tcBorders>
            <w:shd w:val="solid" w:color="FFFFFF" w:fill="auto"/>
          </w:tcPr>
          <w:p w14:paraId="1A2BDF0C" w14:textId="77777777" w:rsidR="00227BE2" w:rsidRDefault="00227BE2" w:rsidP="009E6AB6">
            <w:pPr>
              <w:pStyle w:val="TAC"/>
              <w:rPr>
                <w:sz w:val="16"/>
                <w:szCs w:val="16"/>
              </w:rPr>
            </w:pPr>
            <w:r>
              <w:rPr>
                <w:sz w:val="16"/>
                <w:szCs w:val="16"/>
              </w:rPr>
              <w:t>2017-04</w:t>
            </w:r>
          </w:p>
        </w:tc>
        <w:tc>
          <w:tcPr>
            <w:tcW w:w="800" w:type="dxa"/>
            <w:tcBorders>
              <w:top w:val="single" w:sz="12" w:space="0" w:color="auto"/>
              <w:bottom w:val="single" w:sz="12" w:space="0" w:color="auto"/>
            </w:tcBorders>
            <w:shd w:val="solid" w:color="FFFFFF" w:fill="auto"/>
          </w:tcPr>
          <w:p w14:paraId="20188D67" w14:textId="77777777" w:rsidR="00227BE2" w:rsidRDefault="00227BE2" w:rsidP="009E6AB6">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68F56B2D" w14:textId="77777777" w:rsidR="00227BE2" w:rsidRDefault="00227BE2" w:rsidP="009E6AB6">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A1D977C" w14:textId="77777777" w:rsidR="00227BE2" w:rsidRDefault="00227BE2" w:rsidP="009E6AB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C49265F" w14:textId="77777777" w:rsidR="00227BE2" w:rsidRDefault="00227BE2" w:rsidP="009E6AB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D51D870" w14:textId="77777777" w:rsidR="00227BE2" w:rsidRPr="0058511D" w:rsidRDefault="00227BE2" w:rsidP="009E6AB6">
            <w:pPr>
              <w:pStyle w:val="TAC"/>
              <w:rPr>
                <w:snapToGrid w:val="0"/>
                <w:sz w:val="16"/>
              </w:rPr>
            </w:pPr>
          </w:p>
        </w:tc>
        <w:tc>
          <w:tcPr>
            <w:tcW w:w="4820" w:type="dxa"/>
            <w:tcBorders>
              <w:top w:val="single" w:sz="12" w:space="0" w:color="auto"/>
              <w:bottom w:val="single" w:sz="12" w:space="0" w:color="auto"/>
            </w:tcBorders>
            <w:shd w:val="solid" w:color="FFFFFF" w:fill="auto"/>
          </w:tcPr>
          <w:p w14:paraId="37E916EE" w14:textId="77777777" w:rsidR="00227BE2" w:rsidRPr="0058511D" w:rsidRDefault="00227BE2" w:rsidP="009E6AB6">
            <w:pPr>
              <w:pStyle w:val="TAL"/>
              <w:rPr>
                <w:snapToGrid w:val="0"/>
                <w:sz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042184ED" w14:textId="77777777" w:rsidR="00227BE2" w:rsidRPr="005C67BA" w:rsidRDefault="00227BE2" w:rsidP="009E6AB6">
            <w:pPr>
              <w:pStyle w:val="TAC"/>
              <w:rPr>
                <w:sz w:val="16"/>
                <w:szCs w:val="16"/>
              </w:rPr>
            </w:pPr>
            <w:r w:rsidRPr="005C67BA">
              <w:rPr>
                <w:sz w:val="16"/>
                <w:szCs w:val="16"/>
              </w:rPr>
              <w:t>14.0.0</w:t>
            </w:r>
          </w:p>
        </w:tc>
      </w:tr>
      <w:tr w:rsidR="005C67BA" w:rsidRPr="007D6048" w14:paraId="21CDFEA3" w14:textId="77777777" w:rsidTr="00644606">
        <w:tc>
          <w:tcPr>
            <w:tcW w:w="800" w:type="dxa"/>
            <w:tcBorders>
              <w:top w:val="single" w:sz="12" w:space="0" w:color="auto"/>
              <w:bottom w:val="single" w:sz="12" w:space="0" w:color="auto"/>
            </w:tcBorders>
            <w:shd w:val="solid" w:color="FFFFFF" w:fill="auto"/>
          </w:tcPr>
          <w:p w14:paraId="1D6A2E82" w14:textId="77777777" w:rsidR="005C67BA" w:rsidRDefault="005C67BA" w:rsidP="009E6AB6">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0D86E634" w14:textId="77777777" w:rsidR="005C67BA" w:rsidRDefault="005C67BA" w:rsidP="009E6AB6">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0B3A1C7B" w14:textId="77777777" w:rsidR="005C67BA" w:rsidRDefault="005C67BA" w:rsidP="009E6AB6">
            <w:pPr>
              <w:pStyle w:val="TAC"/>
              <w:rPr>
                <w:sz w:val="16"/>
                <w:szCs w:val="16"/>
              </w:rPr>
            </w:pPr>
            <w:r>
              <w:rPr>
                <w:sz w:val="16"/>
                <w:szCs w:val="16"/>
              </w:rPr>
              <w:t>SP-170502</w:t>
            </w:r>
          </w:p>
        </w:tc>
        <w:tc>
          <w:tcPr>
            <w:tcW w:w="567" w:type="dxa"/>
            <w:tcBorders>
              <w:top w:val="single" w:sz="12" w:space="0" w:color="auto"/>
              <w:bottom w:val="single" w:sz="12" w:space="0" w:color="auto"/>
            </w:tcBorders>
            <w:shd w:val="solid" w:color="FFFFFF" w:fill="auto"/>
          </w:tcPr>
          <w:p w14:paraId="4F634804" w14:textId="77777777" w:rsidR="005C67BA" w:rsidRDefault="005C67BA" w:rsidP="009E6AB6">
            <w:pPr>
              <w:pStyle w:val="TAL"/>
              <w:rPr>
                <w:sz w:val="16"/>
                <w:szCs w:val="16"/>
              </w:rPr>
            </w:pPr>
            <w:r>
              <w:rPr>
                <w:sz w:val="16"/>
                <w:szCs w:val="16"/>
              </w:rPr>
              <w:t>0005</w:t>
            </w:r>
          </w:p>
        </w:tc>
        <w:tc>
          <w:tcPr>
            <w:tcW w:w="425" w:type="dxa"/>
            <w:tcBorders>
              <w:top w:val="single" w:sz="12" w:space="0" w:color="auto"/>
              <w:bottom w:val="single" w:sz="12" w:space="0" w:color="auto"/>
            </w:tcBorders>
            <w:shd w:val="solid" w:color="FFFFFF" w:fill="auto"/>
          </w:tcPr>
          <w:p w14:paraId="2ECE972C" w14:textId="77777777" w:rsidR="005C67BA" w:rsidRDefault="005C67BA" w:rsidP="009E6AB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8A4508" w14:textId="77777777" w:rsidR="005C67BA" w:rsidRPr="0058511D" w:rsidRDefault="005C67BA" w:rsidP="009E6AB6">
            <w:pPr>
              <w:pStyle w:val="TAC"/>
              <w:rPr>
                <w:snapToGrid w:val="0"/>
                <w:sz w:val="16"/>
              </w:rPr>
            </w:pPr>
            <w:r>
              <w:rPr>
                <w:snapToGrid w:val="0"/>
                <w:sz w:val="16"/>
              </w:rPr>
              <w:t>F</w:t>
            </w:r>
          </w:p>
        </w:tc>
        <w:tc>
          <w:tcPr>
            <w:tcW w:w="4820" w:type="dxa"/>
            <w:tcBorders>
              <w:top w:val="single" w:sz="12" w:space="0" w:color="auto"/>
              <w:bottom w:val="single" w:sz="12" w:space="0" w:color="auto"/>
            </w:tcBorders>
            <w:shd w:val="solid" w:color="FFFFFF" w:fill="auto"/>
          </w:tcPr>
          <w:p w14:paraId="418719C6" w14:textId="77777777" w:rsidR="005C67BA" w:rsidRDefault="005C67BA" w:rsidP="009E6AB6">
            <w:pPr>
              <w:pStyle w:val="TAL"/>
              <w:rPr>
                <w:sz w:val="16"/>
                <w:szCs w:val="16"/>
              </w:rPr>
            </w:pPr>
            <w:r>
              <w:rPr>
                <w:snapToGrid w:val="0"/>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76F4A0E9" w14:textId="77777777" w:rsidR="005C67BA" w:rsidRPr="005C67BA" w:rsidRDefault="005C67BA" w:rsidP="009E6AB6">
            <w:pPr>
              <w:pStyle w:val="TAC"/>
              <w:rPr>
                <w:sz w:val="16"/>
                <w:szCs w:val="16"/>
              </w:rPr>
            </w:pPr>
            <w:r w:rsidRPr="005C67BA">
              <w:rPr>
                <w:sz w:val="16"/>
                <w:szCs w:val="16"/>
              </w:rPr>
              <w:t>14.1.0</w:t>
            </w:r>
          </w:p>
        </w:tc>
      </w:tr>
      <w:tr w:rsidR="00644606" w:rsidRPr="007D6048" w14:paraId="1FB57631" w14:textId="77777777" w:rsidTr="00AE56B6">
        <w:tc>
          <w:tcPr>
            <w:tcW w:w="800" w:type="dxa"/>
            <w:tcBorders>
              <w:top w:val="single" w:sz="12" w:space="0" w:color="auto"/>
              <w:bottom w:val="single" w:sz="12" w:space="0" w:color="auto"/>
            </w:tcBorders>
            <w:shd w:val="solid" w:color="FFFFFF" w:fill="auto"/>
          </w:tcPr>
          <w:p w14:paraId="76AE6D95" w14:textId="77777777" w:rsidR="00644606" w:rsidRDefault="00644606" w:rsidP="009E6AB6">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CAEDA14" w14:textId="77777777" w:rsidR="00644606" w:rsidRDefault="00644606" w:rsidP="009E6AB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AF0E8EF" w14:textId="77777777" w:rsidR="00644606" w:rsidRDefault="00644606" w:rsidP="009E6AB6">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7251775" w14:textId="77777777" w:rsidR="00644606" w:rsidRDefault="00644606" w:rsidP="009E6AB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019615" w14:textId="77777777" w:rsidR="00644606" w:rsidRDefault="00644606" w:rsidP="009E6AB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8E76E69" w14:textId="77777777" w:rsidR="00644606" w:rsidRDefault="00644606" w:rsidP="009E6AB6">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01837044" w14:textId="77777777" w:rsidR="00644606" w:rsidRDefault="00644606" w:rsidP="009E6AB6">
            <w:pPr>
              <w:pStyle w:val="TAL"/>
              <w:rPr>
                <w:snapToGrid w:val="0"/>
                <w:sz w:val="16"/>
                <w:szCs w:val="16"/>
              </w:rPr>
            </w:pPr>
            <w:r>
              <w:rPr>
                <w:snapToGrid w:val="0"/>
                <w:sz w:val="16"/>
                <w:szCs w:val="16"/>
              </w:rPr>
              <w:t>Update to Rel-15 version (MCC)</w:t>
            </w:r>
          </w:p>
        </w:tc>
        <w:tc>
          <w:tcPr>
            <w:tcW w:w="708" w:type="dxa"/>
            <w:tcBorders>
              <w:top w:val="single" w:sz="12" w:space="0" w:color="auto"/>
              <w:bottom w:val="single" w:sz="12" w:space="0" w:color="auto"/>
            </w:tcBorders>
            <w:shd w:val="solid" w:color="FFFFFF" w:fill="auto"/>
          </w:tcPr>
          <w:p w14:paraId="2A768412" w14:textId="77777777" w:rsidR="00644606" w:rsidRPr="00847BAF" w:rsidRDefault="00644606" w:rsidP="009E6AB6">
            <w:pPr>
              <w:pStyle w:val="TAC"/>
              <w:rPr>
                <w:sz w:val="16"/>
                <w:szCs w:val="16"/>
              </w:rPr>
            </w:pPr>
            <w:r w:rsidRPr="00847BAF">
              <w:rPr>
                <w:sz w:val="16"/>
                <w:szCs w:val="16"/>
              </w:rPr>
              <w:t>15.0.0</w:t>
            </w:r>
          </w:p>
        </w:tc>
      </w:tr>
      <w:tr w:rsidR="002B1A03" w:rsidRPr="007D6048" w14:paraId="4BE052A2" w14:textId="77777777" w:rsidTr="00EF4D80">
        <w:tc>
          <w:tcPr>
            <w:tcW w:w="800" w:type="dxa"/>
            <w:tcBorders>
              <w:top w:val="single" w:sz="12" w:space="0" w:color="auto"/>
              <w:bottom w:val="single" w:sz="12" w:space="0" w:color="auto"/>
            </w:tcBorders>
            <w:shd w:val="solid" w:color="FFFFFF" w:fill="auto"/>
          </w:tcPr>
          <w:p w14:paraId="0F83F801" w14:textId="77777777" w:rsidR="002B1A03" w:rsidRDefault="002B1A03" w:rsidP="009E6AB6">
            <w:pPr>
              <w:pStyle w:val="TAC"/>
              <w:rPr>
                <w:sz w:val="16"/>
                <w:szCs w:val="16"/>
              </w:rPr>
            </w:pPr>
            <w:r>
              <w:rPr>
                <w:sz w:val="16"/>
                <w:szCs w:val="16"/>
              </w:rPr>
              <w:t>2018-09</w:t>
            </w:r>
          </w:p>
        </w:tc>
        <w:tc>
          <w:tcPr>
            <w:tcW w:w="800" w:type="dxa"/>
            <w:tcBorders>
              <w:top w:val="single" w:sz="12" w:space="0" w:color="auto"/>
              <w:bottom w:val="single" w:sz="12" w:space="0" w:color="auto"/>
            </w:tcBorders>
            <w:shd w:val="solid" w:color="FFFFFF" w:fill="auto"/>
          </w:tcPr>
          <w:p w14:paraId="54CDF10D" w14:textId="77777777" w:rsidR="002B1A03" w:rsidRDefault="002B1A03" w:rsidP="009E6AB6">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7BA56822" w14:textId="77777777" w:rsidR="002B1A03" w:rsidRDefault="002B1A03" w:rsidP="009E6AB6">
            <w:pPr>
              <w:pStyle w:val="TAC"/>
              <w:rPr>
                <w:sz w:val="16"/>
                <w:szCs w:val="16"/>
              </w:rPr>
            </w:pPr>
            <w:r>
              <w:rPr>
                <w:sz w:val="16"/>
                <w:szCs w:val="16"/>
              </w:rPr>
              <w:t>SP-190752</w:t>
            </w:r>
          </w:p>
        </w:tc>
        <w:tc>
          <w:tcPr>
            <w:tcW w:w="567" w:type="dxa"/>
            <w:tcBorders>
              <w:top w:val="single" w:sz="12" w:space="0" w:color="auto"/>
              <w:bottom w:val="single" w:sz="12" w:space="0" w:color="auto"/>
            </w:tcBorders>
            <w:shd w:val="solid" w:color="FFFFFF" w:fill="auto"/>
          </w:tcPr>
          <w:p w14:paraId="1398D1CC" w14:textId="77777777" w:rsidR="002B1A03" w:rsidRDefault="002B1A03" w:rsidP="009E6AB6">
            <w:pPr>
              <w:pStyle w:val="TAL"/>
              <w:rPr>
                <w:sz w:val="16"/>
                <w:szCs w:val="16"/>
              </w:rPr>
            </w:pPr>
            <w:r>
              <w:rPr>
                <w:sz w:val="16"/>
                <w:szCs w:val="16"/>
              </w:rPr>
              <w:t>0006</w:t>
            </w:r>
          </w:p>
        </w:tc>
        <w:tc>
          <w:tcPr>
            <w:tcW w:w="425" w:type="dxa"/>
            <w:tcBorders>
              <w:top w:val="single" w:sz="12" w:space="0" w:color="auto"/>
              <w:bottom w:val="single" w:sz="12" w:space="0" w:color="auto"/>
            </w:tcBorders>
            <w:shd w:val="solid" w:color="FFFFFF" w:fill="auto"/>
          </w:tcPr>
          <w:p w14:paraId="68B532E2" w14:textId="77777777" w:rsidR="002B1A03" w:rsidRDefault="002B1A03" w:rsidP="009E6AB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6DF5A6" w14:textId="77777777" w:rsidR="002B1A03" w:rsidRDefault="002B1A03" w:rsidP="009E6AB6">
            <w:pPr>
              <w:pStyle w:val="TAC"/>
              <w:rPr>
                <w:snapToGrid w:val="0"/>
                <w:sz w:val="16"/>
              </w:rPr>
            </w:pPr>
            <w:r>
              <w:rPr>
                <w:snapToGrid w:val="0"/>
                <w:sz w:val="16"/>
              </w:rPr>
              <w:t>F</w:t>
            </w:r>
          </w:p>
        </w:tc>
        <w:tc>
          <w:tcPr>
            <w:tcW w:w="4820" w:type="dxa"/>
            <w:tcBorders>
              <w:top w:val="single" w:sz="12" w:space="0" w:color="auto"/>
              <w:bottom w:val="single" w:sz="12" w:space="0" w:color="auto"/>
            </w:tcBorders>
            <w:shd w:val="solid" w:color="FFFFFF" w:fill="auto"/>
          </w:tcPr>
          <w:p w14:paraId="3775AA36" w14:textId="77777777" w:rsidR="002B1A03" w:rsidRPr="00847BAF" w:rsidRDefault="002B1A03" w:rsidP="009E6AB6">
            <w:pPr>
              <w:pStyle w:val="TAL"/>
              <w:rPr>
                <w:sz w:val="16"/>
                <w:szCs w:val="16"/>
              </w:rPr>
            </w:pPr>
            <w:r w:rsidRPr="00847BAF">
              <w:rPr>
                <w:sz w:val="16"/>
                <w:szCs w:val="16"/>
              </w:rPr>
              <w:t>Correction of NR definition to avoid misalignment with RAN2</w:t>
            </w:r>
          </w:p>
        </w:tc>
        <w:tc>
          <w:tcPr>
            <w:tcW w:w="708" w:type="dxa"/>
            <w:tcBorders>
              <w:top w:val="single" w:sz="12" w:space="0" w:color="auto"/>
              <w:bottom w:val="single" w:sz="12" w:space="0" w:color="auto"/>
            </w:tcBorders>
            <w:shd w:val="solid" w:color="FFFFFF" w:fill="auto"/>
          </w:tcPr>
          <w:p w14:paraId="380FA957" w14:textId="77777777" w:rsidR="002B1A03" w:rsidRPr="00847BAF" w:rsidRDefault="002B1A03" w:rsidP="009E6AB6">
            <w:pPr>
              <w:pStyle w:val="TAC"/>
              <w:rPr>
                <w:sz w:val="16"/>
                <w:szCs w:val="16"/>
              </w:rPr>
            </w:pPr>
            <w:r w:rsidRPr="00847BAF">
              <w:rPr>
                <w:sz w:val="16"/>
                <w:szCs w:val="16"/>
              </w:rPr>
              <w:t>15.1.0</w:t>
            </w:r>
          </w:p>
        </w:tc>
      </w:tr>
      <w:tr w:rsidR="00AE56B6" w:rsidRPr="007D6048" w14:paraId="41E4C526" w14:textId="77777777" w:rsidTr="007E1F6B">
        <w:tc>
          <w:tcPr>
            <w:tcW w:w="800" w:type="dxa"/>
            <w:tcBorders>
              <w:top w:val="single" w:sz="12" w:space="0" w:color="auto"/>
              <w:bottom w:val="single" w:sz="12" w:space="0" w:color="auto"/>
            </w:tcBorders>
            <w:shd w:val="solid" w:color="FFFFFF" w:fill="auto"/>
          </w:tcPr>
          <w:p w14:paraId="77CEFD7F" w14:textId="77777777" w:rsidR="00AE56B6" w:rsidRDefault="00AE56B6" w:rsidP="009E6AB6">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ADFD983" w14:textId="77777777" w:rsidR="00AE56B6" w:rsidRDefault="00AE56B6" w:rsidP="009E6AB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8A8517A" w14:textId="77777777" w:rsidR="00AE56B6" w:rsidRDefault="00AE56B6" w:rsidP="009E6AB6">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C4A9BD2" w14:textId="77777777" w:rsidR="00AE56B6" w:rsidRDefault="00AE56B6" w:rsidP="009E6AB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48B3B5" w14:textId="77777777" w:rsidR="00AE56B6" w:rsidRDefault="00AE56B6" w:rsidP="009E6AB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1232097" w14:textId="77777777" w:rsidR="00AE56B6" w:rsidRDefault="00AE56B6" w:rsidP="009E6AB6">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2BA601AC" w14:textId="77777777" w:rsidR="00AE56B6" w:rsidRPr="00847BAF" w:rsidRDefault="00AE56B6" w:rsidP="009E6AB6">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A9ADB89" w14:textId="77777777" w:rsidR="00AE56B6" w:rsidRPr="00F61505" w:rsidRDefault="00AE56B6" w:rsidP="009E6AB6">
            <w:pPr>
              <w:pStyle w:val="TAC"/>
              <w:rPr>
                <w:bCs/>
                <w:sz w:val="16"/>
                <w:szCs w:val="16"/>
              </w:rPr>
            </w:pPr>
            <w:r w:rsidRPr="00F61505">
              <w:rPr>
                <w:bCs/>
                <w:sz w:val="16"/>
                <w:szCs w:val="16"/>
              </w:rPr>
              <w:t>16.0.0</w:t>
            </w:r>
          </w:p>
        </w:tc>
      </w:tr>
      <w:tr w:rsidR="00EF4D80" w:rsidRPr="007D6048" w14:paraId="589E09AA" w14:textId="77777777" w:rsidTr="002F5F44">
        <w:tc>
          <w:tcPr>
            <w:tcW w:w="800" w:type="dxa"/>
            <w:tcBorders>
              <w:top w:val="single" w:sz="12" w:space="0" w:color="auto"/>
              <w:bottom w:val="single" w:sz="12" w:space="0" w:color="auto"/>
            </w:tcBorders>
            <w:shd w:val="solid" w:color="FFFFFF" w:fill="auto"/>
          </w:tcPr>
          <w:p w14:paraId="006C2D5B" w14:textId="77777777" w:rsidR="00EF4D80" w:rsidRDefault="00EF4D80" w:rsidP="009E6AB6">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5114BAC6" w14:textId="77777777" w:rsidR="00EF4D80" w:rsidRDefault="00EF4D80" w:rsidP="009E6AB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34E190C" w14:textId="77777777" w:rsidR="00EF4D80" w:rsidRDefault="00EF4D80" w:rsidP="009E6AB6">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6239B82" w14:textId="77777777" w:rsidR="00EF4D80" w:rsidRDefault="00EF4D80" w:rsidP="009E6AB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F117BE8" w14:textId="77777777" w:rsidR="00EF4D80" w:rsidRDefault="00EF4D80" w:rsidP="009E6AB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CCB372A" w14:textId="77777777" w:rsidR="00EF4D80" w:rsidRDefault="00EF4D80" w:rsidP="009E6AB6">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1B1035D4" w14:textId="77777777" w:rsidR="00EF4D80" w:rsidRDefault="00EF4D80" w:rsidP="009E6AB6">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7EDCB53" w14:textId="77777777" w:rsidR="00EF4D80" w:rsidRPr="00F61505" w:rsidRDefault="00EF4D80" w:rsidP="009E6AB6">
            <w:pPr>
              <w:pStyle w:val="TAC"/>
              <w:rPr>
                <w:bCs/>
                <w:sz w:val="16"/>
                <w:szCs w:val="16"/>
              </w:rPr>
            </w:pPr>
            <w:r w:rsidRPr="00F61505">
              <w:rPr>
                <w:bCs/>
                <w:sz w:val="16"/>
                <w:szCs w:val="16"/>
              </w:rPr>
              <w:t>17.0.0</w:t>
            </w:r>
          </w:p>
        </w:tc>
      </w:tr>
      <w:tr w:rsidR="007E1F6B" w:rsidRPr="007D6048" w14:paraId="3AC3B8FB" w14:textId="77777777" w:rsidTr="002F5F44">
        <w:tc>
          <w:tcPr>
            <w:tcW w:w="800" w:type="dxa"/>
            <w:tcBorders>
              <w:top w:val="single" w:sz="12" w:space="0" w:color="auto"/>
              <w:bottom w:val="single" w:sz="12" w:space="0" w:color="auto"/>
            </w:tcBorders>
            <w:shd w:val="solid" w:color="FFFFFF" w:fill="auto"/>
          </w:tcPr>
          <w:p w14:paraId="41E5A8C8" w14:textId="77777777" w:rsidR="007E1F6B" w:rsidRDefault="007E1F6B" w:rsidP="009E6AB6">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2288DB52" w14:textId="77777777" w:rsidR="007E1F6B" w:rsidRDefault="007E1F6B" w:rsidP="009E6AB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752AA62" w14:textId="77777777" w:rsidR="007E1F6B" w:rsidRDefault="007E1F6B" w:rsidP="009E6AB6">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95F6A63" w14:textId="77777777" w:rsidR="007E1F6B" w:rsidRDefault="007E1F6B" w:rsidP="009E6AB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812A50" w14:textId="77777777" w:rsidR="007E1F6B" w:rsidRDefault="007E1F6B" w:rsidP="009E6AB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2410A71" w14:textId="77777777" w:rsidR="007E1F6B" w:rsidRDefault="007E1F6B" w:rsidP="009E6AB6">
            <w:pPr>
              <w:pStyle w:val="TAC"/>
              <w:rPr>
                <w:snapToGrid w:val="0"/>
                <w:sz w:val="16"/>
              </w:rPr>
            </w:pPr>
            <w:r>
              <w:rPr>
                <w:snapToGrid w:val="0"/>
                <w:sz w:val="16"/>
              </w:rPr>
              <w:t>-</w:t>
            </w:r>
          </w:p>
        </w:tc>
        <w:tc>
          <w:tcPr>
            <w:tcW w:w="4820" w:type="dxa"/>
            <w:tcBorders>
              <w:top w:val="single" w:sz="12" w:space="0" w:color="auto"/>
              <w:bottom w:val="single" w:sz="12" w:space="0" w:color="auto"/>
            </w:tcBorders>
            <w:shd w:val="solid" w:color="FFFFFF" w:fill="auto"/>
          </w:tcPr>
          <w:p w14:paraId="343A608D" w14:textId="77777777" w:rsidR="007E1F6B" w:rsidRDefault="007E1F6B" w:rsidP="009E6AB6">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3E96D059" w14:textId="77777777" w:rsidR="007E1F6B" w:rsidRPr="00F61505" w:rsidRDefault="007E1F6B" w:rsidP="009E6AB6">
            <w:pPr>
              <w:pStyle w:val="TAC"/>
              <w:rPr>
                <w:bCs/>
                <w:sz w:val="16"/>
                <w:szCs w:val="16"/>
              </w:rPr>
            </w:pPr>
            <w:r w:rsidRPr="00F61505">
              <w:rPr>
                <w:bCs/>
                <w:sz w:val="16"/>
                <w:szCs w:val="16"/>
              </w:rPr>
              <w:t>18.0.0</w:t>
            </w:r>
          </w:p>
        </w:tc>
      </w:tr>
      <w:tr w:rsidR="002F5F44" w:rsidRPr="007D6048" w14:paraId="1B629935" w14:textId="77777777" w:rsidTr="00227BE2">
        <w:tc>
          <w:tcPr>
            <w:tcW w:w="800" w:type="dxa"/>
            <w:tcBorders>
              <w:top w:val="single" w:sz="12" w:space="0" w:color="auto"/>
            </w:tcBorders>
            <w:shd w:val="solid" w:color="FFFFFF" w:fill="auto"/>
          </w:tcPr>
          <w:p w14:paraId="019C3613" w14:textId="77777777" w:rsidR="002F5F44" w:rsidRDefault="002F5F44" w:rsidP="009E6AB6">
            <w:pPr>
              <w:pStyle w:val="TAC"/>
              <w:rPr>
                <w:sz w:val="16"/>
                <w:szCs w:val="16"/>
              </w:rPr>
            </w:pPr>
            <w:r>
              <w:rPr>
                <w:sz w:val="16"/>
                <w:szCs w:val="16"/>
              </w:rPr>
              <w:t>2025-09</w:t>
            </w:r>
          </w:p>
        </w:tc>
        <w:tc>
          <w:tcPr>
            <w:tcW w:w="800" w:type="dxa"/>
            <w:tcBorders>
              <w:top w:val="single" w:sz="12" w:space="0" w:color="auto"/>
            </w:tcBorders>
            <w:shd w:val="solid" w:color="FFFFFF" w:fill="auto"/>
          </w:tcPr>
          <w:p w14:paraId="60D335EA" w14:textId="46C950BC" w:rsidR="002F5F44" w:rsidRDefault="00F61505" w:rsidP="009E6AB6">
            <w:pPr>
              <w:pStyle w:val="TAC"/>
              <w:rPr>
                <w:sz w:val="16"/>
                <w:szCs w:val="16"/>
              </w:rPr>
            </w:pPr>
            <w:r>
              <w:rPr>
                <w:rFonts w:cs="Arial"/>
                <w:sz w:val="16"/>
                <w:szCs w:val="16"/>
              </w:rPr>
              <w:t>SA#109</w:t>
            </w:r>
          </w:p>
        </w:tc>
        <w:tc>
          <w:tcPr>
            <w:tcW w:w="1094" w:type="dxa"/>
            <w:tcBorders>
              <w:top w:val="single" w:sz="12" w:space="0" w:color="auto"/>
            </w:tcBorders>
            <w:shd w:val="solid" w:color="FFFFFF" w:fill="auto"/>
          </w:tcPr>
          <w:p w14:paraId="21C848FF" w14:textId="77777777" w:rsidR="002F5F44" w:rsidRDefault="002F5F44" w:rsidP="009E6AB6">
            <w:pPr>
              <w:pStyle w:val="TAC"/>
              <w:rPr>
                <w:sz w:val="16"/>
                <w:szCs w:val="16"/>
              </w:rPr>
            </w:pPr>
            <w:r>
              <w:rPr>
                <w:sz w:val="16"/>
                <w:szCs w:val="16"/>
              </w:rPr>
              <w:t>-</w:t>
            </w:r>
          </w:p>
        </w:tc>
        <w:tc>
          <w:tcPr>
            <w:tcW w:w="567" w:type="dxa"/>
            <w:tcBorders>
              <w:top w:val="single" w:sz="12" w:space="0" w:color="auto"/>
            </w:tcBorders>
            <w:shd w:val="solid" w:color="FFFFFF" w:fill="auto"/>
          </w:tcPr>
          <w:p w14:paraId="1BA52EAA" w14:textId="77777777" w:rsidR="002F5F44" w:rsidRDefault="002F5F44" w:rsidP="009E6AB6">
            <w:pPr>
              <w:pStyle w:val="TAL"/>
              <w:rPr>
                <w:sz w:val="16"/>
                <w:szCs w:val="16"/>
              </w:rPr>
            </w:pPr>
            <w:r>
              <w:rPr>
                <w:sz w:val="16"/>
                <w:szCs w:val="16"/>
              </w:rPr>
              <w:t>-</w:t>
            </w:r>
          </w:p>
        </w:tc>
        <w:tc>
          <w:tcPr>
            <w:tcW w:w="425" w:type="dxa"/>
            <w:tcBorders>
              <w:top w:val="single" w:sz="12" w:space="0" w:color="auto"/>
            </w:tcBorders>
            <w:shd w:val="solid" w:color="FFFFFF" w:fill="auto"/>
          </w:tcPr>
          <w:p w14:paraId="2AFBE2EF" w14:textId="77777777" w:rsidR="002F5F44" w:rsidRDefault="002F5F44" w:rsidP="009E6AB6">
            <w:pPr>
              <w:pStyle w:val="TAR"/>
              <w:rPr>
                <w:sz w:val="16"/>
                <w:szCs w:val="16"/>
              </w:rPr>
            </w:pPr>
            <w:r>
              <w:rPr>
                <w:sz w:val="16"/>
                <w:szCs w:val="16"/>
              </w:rPr>
              <w:t>-</w:t>
            </w:r>
          </w:p>
        </w:tc>
        <w:tc>
          <w:tcPr>
            <w:tcW w:w="425" w:type="dxa"/>
            <w:tcBorders>
              <w:top w:val="single" w:sz="12" w:space="0" w:color="auto"/>
            </w:tcBorders>
            <w:shd w:val="solid" w:color="FFFFFF" w:fill="auto"/>
          </w:tcPr>
          <w:p w14:paraId="1C3DC6FD" w14:textId="77777777" w:rsidR="002F5F44" w:rsidRDefault="002F5F44" w:rsidP="009E6AB6">
            <w:pPr>
              <w:pStyle w:val="TAC"/>
              <w:rPr>
                <w:snapToGrid w:val="0"/>
                <w:sz w:val="16"/>
              </w:rPr>
            </w:pPr>
            <w:r>
              <w:rPr>
                <w:snapToGrid w:val="0"/>
                <w:sz w:val="16"/>
              </w:rPr>
              <w:t>-</w:t>
            </w:r>
          </w:p>
        </w:tc>
        <w:tc>
          <w:tcPr>
            <w:tcW w:w="4820" w:type="dxa"/>
            <w:tcBorders>
              <w:top w:val="single" w:sz="12" w:space="0" w:color="auto"/>
            </w:tcBorders>
            <w:shd w:val="solid" w:color="FFFFFF" w:fill="auto"/>
          </w:tcPr>
          <w:p w14:paraId="09079B6D" w14:textId="77777777" w:rsidR="002F5F44" w:rsidRDefault="002F5F44" w:rsidP="009E6AB6">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3E24AF7" w14:textId="77777777" w:rsidR="002F5F44" w:rsidRPr="00F61505" w:rsidRDefault="002F5F44" w:rsidP="009E6AB6">
            <w:pPr>
              <w:pStyle w:val="TAC"/>
              <w:rPr>
                <w:bCs/>
                <w:sz w:val="16"/>
                <w:szCs w:val="16"/>
              </w:rPr>
            </w:pPr>
            <w:r w:rsidRPr="00F61505">
              <w:rPr>
                <w:bCs/>
                <w:sz w:val="16"/>
                <w:szCs w:val="16"/>
              </w:rPr>
              <w:t>19.0.0</w:t>
            </w:r>
          </w:p>
        </w:tc>
      </w:tr>
    </w:tbl>
    <w:p w14:paraId="309C57ED" w14:textId="77777777" w:rsidR="000A6CA1" w:rsidRDefault="000A6CA1">
      <w:pPr>
        <w:rPr>
          <w:vertAlign w:val="subscript"/>
        </w:rPr>
      </w:pPr>
    </w:p>
    <w:p w14:paraId="78E5F87C" w14:textId="77777777" w:rsidR="000A6CA1" w:rsidRPr="002C53FB" w:rsidRDefault="000A6CA1">
      <w:pPr>
        <w:rPr>
          <w:vertAlign w:val="subscript"/>
        </w:rPr>
      </w:pPr>
    </w:p>
    <w:sectPr w:rsidR="000A6CA1" w:rsidRPr="002C53F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97094" w14:textId="77777777" w:rsidR="007D393F" w:rsidRDefault="007D393F">
      <w:r>
        <w:separator/>
      </w:r>
    </w:p>
  </w:endnote>
  <w:endnote w:type="continuationSeparator" w:id="0">
    <w:p w14:paraId="318E1F3D" w14:textId="77777777" w:rsidR="007D393F" w:rsidRDefault="007D3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Shell Dlg">
    <w:panose1 w:val="020B0604020202020204"/>
    <w:charset w:val="00"/>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7F4BD" w14:textId="77777777" w:rsidR="0054369E" w:rsidRDefault="005436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80E6C" w14:textId="77777777" w:rsidR="007D393F" w:rsidRDefault="007D393F">
      <w:r>
        <w:separator/>
      </w:r>
    </w:p>
  </w:footnote>
  <w:footnote w:type="continuationSeparator" w:id="0">
    <w:p w14:paraId="06BED6C3" w14:textId="77777777" w:rsidR="007D393F" w:rsidRDefault="007D3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96A16D" w14:textId="36FD00E1" w:rsidR="0054369E" w:rsidRDefault="005436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1505">
      <w:rPr>
        <w:rFonts w:ascii="Arial" w:hAnsi="Arial" w:cs="Arial"/>
        <w:b/>
        <w:noProof/>
        <w:sz w:val="18"/>
        <w:szCs w:val="18"/>
      </w:rPr>
      <w:t>3GPP TS 32.606 V19.0.0 (2025-09)</w:t>
    </w:r>
    <w:r>
      <w:rPr>
        <w:rFonts w:ascii="Arial" w:hAnsi="Arial" w:cs="Arial"/>
        <w:b/>
        <w:sz w:val="18"/>
        <w:szCs w:val="18"/>
      </w:rPr>
      <w:fldChar w:fldCharType="end"/>
    </w:r>
  </w:p>
  <w:p w14:paraId="6FBB9BBA" w14:textId="77777777" w:rsidR="0054369E" w:rsidRDefault="005436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4606">
      <w:rPr>
        <w:rFonts w:ascii="Arial" w:hAnsi="Arial" w:cs="Arial"/>
        <w:b/>
        <w:noProof/>
        <w:sz w:val="18"/>
        <w:szCs w:val="18"/>
      </w:rPr>
      <w:t>28</w:t>
    </w:r>
    <w:r>
      <w:rPr>
        <w:rFonts w:ascii="Arial" w:hAnsi="Arial" w:cs="Arial"/>
        <w:b/>
        <w:sz w:val="18"/>
        <w:szCs w:val="18"/>
      </w:rPr>
      <w:fldChar w:fldCharType="end"/>
    </w:r>
  </w:p>
  <w:p w14:paraId="0B521334" w14:textId="56955657" w:rsidR="0054369E" w:rsidRDefault="005436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1505">
      <w:rPr>
        <w:rFonts w:ascii="Arial" w:hAnsi="Arial" w:cs="Arial"/>
        <w:b/>
        <w:noProof/>
        <w:sz w:val="18"/>
        <w:szCs w:val="18"/>
      </w:rPr>
      <w:t>Release 19</w:t>
    </w:r>
    <w:r>
      <w:rPr>
        <w:rFonts w:ascii="Arial" w:hAnsi="Arial" w:cs="Arial"/>
        <w:b/>
        <w:sz w:val="18"/>
        <w:szCs w:val="18"/>
      </w:rPr>
      <w:fldChar w:fldCharType="end"/>
    </w:r>
  </w:p>
  <w:p w14:paraId="66B76344" w14:textId="77777777" w:rsidR="0054369E" w:rsidRDefault="005436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40"/>
      </v:shape>
    </w:pict>
  </w:numPicBullet>
  <w:abstractNum w:abstractNumId="0" w15:restartNumberingAfterBreak="0">
    <w:nsid w:val="FFFFFF7C"/>
    <w:multiLevelType w:val="singleLevel"/>
    <w:tmpl w:val="E6D049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9E8A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0E3C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2E4D66"/>
    <w:lvl w:ilvl="0">
      <w:start w:val="1"/>
      <w:numFmt w:val="bullet"/>
      <w:pStyle w:val="ListBullet2"/>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F61698"/>
    <w:multiLevelType w:val="hybridMultilevel"/>
    <w:tmpl w:val="F49A6842"/>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7062E2"/>
    <w:multiLevelType w:val="hybridMultilevel"/>
    <w:tmpl w:val="D7D22770"/>
    <w:lvl w:ilvl="0" w:tplc="FFAC3118">
      <w:start w:val="5"/>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6403A1"/>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32DD1831"/>
    <w:multiLevelType w:val="hybridMultilevel"/>
    <w:tmpl w:val="6BE490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90F21F2"/>
    <w:multiLevelType w:val="hybridMultilevel"/>
    <w:tmpl w:val="6D26CCF0"/>
    <w:lvl w:ilvl="0" w:tplc="8FA06F36">
      <w:start w:val="4"/>
      <w:numFmt w:val="bullet"/>
      <w:lvlText w:val="-"/>
      <w:lvlJc w:val="left"/>
      <w:pPr>
        <w:tabs>
          <w:tab w:val="num" w:pos="720"/>
        </w:tabs>
        <w:ind w:left="720" w:hanging="360"/>
      </w:pPr>
      <w:rPr>
        <w:rFonts w:ascii="Times New Roman" w:eastAsia="Times New Roman" w:hAnsi="Times New Roman" w:cs="Times New Roman" w:hint="default"/>
      </w:rPr>
    </w:lvl>
    <w:lvl w:ilvl="1" w:tplc="CC84A22C">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59518C"/>
    <w:multiLevelType w:val="hybridMultilevel"/>
    <w:tmpl w:val="6C7AD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B7629AA"/>
    <w:multiLevelType w:val="hybridMultilevel"/>
    <w:tmpl w:val="248684AC"/>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4854467"/>
    <w:multiLevelType w:val="hybridMultilevel"/>
    <w:tmpl w:val="E71CD3E0"/>
    <w:lvl w:ilvl="0" w:tplc="FFFFFFFF">
      <w:start w:val="1"/>
      <w:numFmt w:val="decimal"/>
      <w:lvlText w:val="%1."/>
      <w:lvlJc w:val="left"/>
      <w:pPr>
        <w:tabs>
          <w:tab w:val="num" w:pos="1004"/>
        </w:tabs>
        <w:ind w:left="100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0409000F">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bullet"/>
      <w:lvlText w:val="o"/>
      <w:lvlJc w:val="left"/>
      <w:pPr>
        <w:tabs>
          <w:tab w:val="num" w:pos="2007"/>
        </w:tabs>
        <w:ind w:left="2007" w:hanging="360"/>
      </w:pPr>
      <w:rPr>
        <w:rFonts w:ascii="Courier New" w:hAnsi="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EDD1FD8"/>
    <w:multiLevelType w:val="multilevel"/>
    <w:tmpl w:val="B3BA75C0"/>
    <w:lvl w:ilvl="0">
      <w:start w:val="1"/>
      <w:numFmt w:val="bullet"/>
      <w:pStyle w:val="NormalBullet"/>
      <w:lvlText w:val=""/>
      <w:lvlJc w:val="left"/>
      <w:pPr>
        <w:tabs>
          <w:tab w:val="num" w:pos="720"/>
        </w:tabs>
        <w:ind w:left="720" w:hanging="360"/>
      </w:pPr>
      <w:rPr>
        <w:rFonts w:ascii="Symbol" w:hAnsi="Symbol" w:cs="Times New Roman" w:hint="default"/>
      </w:rPr>
    </w:lvl>
    <w:lvl w:ilvl="1">
      <w:start w:val="1"/>
      <w:numFmt w:val="bullet"/>
      <w:pStyle w:val="NormalBulletLevel2"/>
      <w:lvlText w:val="o"/>
      <w:lvlJc w:val="left"/>
      <w:pPr>
        <w:tabs>
          <w:tab w:val="num" w:pos="1440"/>
        </w:tabs>
        <w:ind w:left="1440" w:hanging="360"/>
      </w:pPr>
      <w:rPr>
        <w:rFonts w:ascii="Courier New" w:hAnsi="Courier New" w:cs="Courier New" w:hint="default"/>
      </w:rPr>
    </w:lvl>
    <w:lvl w:ilvl="2">
      <w:start w:val="1"/>
      <w:numFmt w:val="bullet"/>
      <w:pStyle w:val="NormalBulletLevel3"/>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33" w15:restartNumberingAfterBreak="0">
    <w:nsid w:val="710466B2"/>
    <w:multiLevelType w:val="multilevel"/>
    <w:tmpl w:val="24C26A9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34B5AF5"/>
    <w:multiLevelType w:val="hybridMultilevel"/>
    <w:tmpl w:val="50B23D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3BA7682"/>
    <w:multiLevelType w:val="hybridMultilevel"/>
    <w:tmpl w:val="50AC5962"/>
    <w:lvl w:ilvl="0" w:tplc="FFFFFFFF">
      <w:start w:val="4"/>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A500A3"/>
    <w:multiLevelType w:val="hybridMultilevel"/>
    <w:tmpl w:val="3F260CC2"/>
    <w:lvl w:ilvl="0" w:tplc="16867808">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4"/>
  </w:num>
  <w:num w:numId="5">
    <w:abstractNumId w:val="22"/>
  </w:num>
  <w:num w:numId="6">
    <w:abstractNumId w:val="12"/>
  </w:num>
  <w:num w:numId="7">
    <w:abstractNumId w:val="13"/>
  </w:num>
  <w:num w:numId="8">
    <w:abstractNumId w:val="37"/>
  </w:num>
  <w:num w:numId="9">
    <w:abstractNumId w:val="31"/>
  </w:num>
  <w:num w:numId="10">
    <w:abstractNumId w:val="35"/>
  </w:num>
  <w:num w:numId="11">
    <w:abstractNumId w:val="16"/>
  </w:num>
  <w:num w:numId="12">
    <w:abstractNumId w:val="3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33"/>
  </w:num>
  <w:num w:numId="21">
    <w:abstractNumId w:val="27"/>
  </w:num>
  <w:num w:numId="22">
    <w:abstractNumId w:val="20"/>
  </w:num>
  <w:num w:numId="23">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24">
    <w:abstractNumId w:val="26"/>
  </w:num>
  <w:num w:numId="25">
    <w:abstractNumId w:val="19"/>
  </w:num>
  <w:num w:numId="26">
    <w:abstractNumId w:val="18"/>
  </w:num>
  <w:num w:numId="27">
    <w:abstractNumId w:val="36"/>
  </w:num>
  <w:num w:numId="28">
    <w:abstractNumId w:val="14"/>
  </w:num>
  <w:num w:numId="29">
    <w:abstractNumId w:val="21"/>
  </w:num>
  <w:num w:numId="30">
    <w:abstractNumId w:val="29"/>
  </w:num>
  <w:num w:numId="31">
    <w:abstractNumId w:val="28"/>
  </w:num>
  <w:num w:numId="32">
    <w:abstractNumId w:val="25"/>
  </w:num>
  <w:num w:numId="33">
    <w:abstractNumId w:val="23"/>
  </w:num>
  <w:num w:numId="34">
    <w:abstractNumId w:val="32"/>
  </w:num>
  <w:num w:numId="35">
    <w:abstractNumId w:val="34"/>
  </w:num>
  <w:num w:numId="36">
    <w:abstractNumId w:val="11"/>
  </w:num>
  <w:num w:numId="37">
    <w:abstractNumId w:val="17"/>
  </w:num>
  <w:num w:numId="38">
    <w:abstractNumId w:val="2"/>
  </w:num>
  <w:num w:numId="39">
    <w:abstractNumId w:val="1"/>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0sDA0MbM0NjJQ0lEKTi0uzszPAykwrAUA+oMvAiwAAAA="/>
  </w:docVars>
  <w:rsids>
    <w:rsidRoot w:val="004E213A"/>
    <w:rsid w:val="0003008A"/>
    <w:rsid w:val="000346DE"/>
    <w:rsid w:val="00040095"/>
    <w:rsid w:val="000571B9"/>
    <w:rsid w:val="00080512"/>
    <w:rsid w:val="00093CC8"/>
    <w:rsid w:val="000A1F90"/>
    <w:rsid w:val="000A6CA1"/>
    <w:rsid w:val="000A7F38"/>
    <w:rsid w:val="00107AA7"/>
    <w:rsid w:val="001219E6"/>
    <w:rsid w:val="0012494E"/>
    <w:rsid w:val="00130850"/>
    <w:rsid w:val="00173D7E"/>
    <w:rsid w:val="00175094"/>
    <w:rsid w:val="001970DA"/>
    <w:rsid w:val="001A21DA"/>
    <w:rsid w:val="0021167E"/>
    <w:rsid w:val="00227BE2"/>
    <w:rsid w:val="0023561F"/>
    <w:rsid w:val="002A70B2"/>
    <w:rsid w:val="002B1A03"/>
    <w:rsid w:val="002C279D"/>
    <w:rsid w:val="002C53FB"/>
    <w:rsid w:val="002D7248"/>
    <w:rsid w:val="002E493A"/>
    <w:rsid w:val="002F5F44"/>
    <w:rsid w:val="00301C36"/>
    <w:rsid w:val="0036446E"/>
    <w:rsid w:val="003B29E0"/>
    <w:rsid w:val="00454732"/>
    <w:rsid w:val="0046751A"/>
    <w:rsid w:val="004E213A"/>
    <w:rsid w:val="004F1187"/>
    <w:rsid w:val="00533EC9"/>
    <w:rsid w:val="005346AB"/>
    <w:rsid w:val="0054369E"/>
    <w:rsid w:val="0058511D"/>
    <w:rsid w:val="00597D39"/>
    <w:rsid w:val="005C67BA"/>
    <w:rsid w:val="005E10DF"/>
    <w:rsid w:val="006176E6"/>
    <w:rsid w:val="00644606"/>
    <w:rsid w:val="00667E89"/>
    <w:rsid w:val="00672E2D"/>
    <w:rsid w:val="00683C1B"/>
    <w:rsid w:val="006A0C23"/>
    <w:rsid w:val="006C5380"/>
    <w:rsid w:val="006D5FAD"/>
    <w:rsid w:val="00734A5B"/>
    <w:rsid w:val="007352BF"/>
    <w:rsid w:val="007D154F"/>
    <w:rsid w:val="007D393F"/>
    <w:rsid w:val="007E1F6B"/>
    <w:rsid w:val="00803EF2"/>
    <w:rsid w:val="00807FE1"/>
    <w:rsid w:val="00847BAF"/>
    <w:rsid w:val="008C5917"/>
    <w:rsid w:val="00940D8C"/>
    <w:rsid w:val="009450FC"/>
    <w:rsid w:val="009A2D77"/>
    <w:rsid w:val="009D1390"/>
    <w:rsid w:val="009E6AB6"/>
    <w:rsid w:val="009F29FB"/>
    <w:rsid w:val="009F36CB"/>
    <w:rsid w:val="00A10A24"/>
    <w:rsid w:val="00A14CCB"/>
    <w:rsid w:val="00A26CF7"/>
    <w:rsid w:val="00A466A0"/>
    <w:rsid w:val="00A53724"/>
    <w:rsid w:val="00A55CA1"/>
    <w:rsid w:val="00A60B34"/>
    <w:rsid w:val="00A639CC"/>
    <w:rsid w:val="00A74BF5"/>
    <w:rsid w:val="00A7725C"/>
    <w:rsid w:val="00AC1063"/>
    <w:rsid w:val="00AE56B6"/>
    <w:rsid w:val="00B26238"/>
    <w:rsid w:val="00B73AF2"/>
    <w:rsid w:val="00B82714"/>
    <w:rsid w:val="00B92B40"/>
    <w:rsid w:val="00BA0AAB"/>
    <w:rsid w:val="00BA1EB0"/>
    <w:rsid w:val="00BA3276"/>
    <w:rsid w:val="00BA4F9D"/>
    <w:rsid w:val="00BB5E68"/>
    <w:rsid w:val="00BC08ED"/>
    <w:rsid w:val="00BE425D"/>
    <w:rsid w:val="00C223D0"/>
    <w:rsid w:val="00C25A05"/>
    <w:rsid w:val="00C3497F"/>
    <w:rsid w:val="00C37205"/>
    <w:rsid w:val="00C679DE"/>
    <w:rsid w:val="00D4359E"/>
    <w:rsid w:val="00D77921"/>
    <w:rsid w:val="00DB0978"/>
    <w:rsid w:val="00DC309B"/>
    <w:rsid w:val="00DC4DA2"/>
    <w:rsid w:val="00DD058C"/>
    <w:rsid w:val="00E26E12"/>
    <w:rsid w:val="00E649A0"/>
    <w:rsid w:val="00EA7B74"/>
    <w:rsid w:val="00EC4A25"/>
    <w:rsid w:val="00ED22AF"/>
    <w:rsid w:val="00EF1D3E"/>
    <w:rsid w:val="00EF4D80"/>
    <w:rsid w:val="00F07564"/>
    <w:rsid w:val="00F4017D"/>
    <w:rsid w:val="00F60544"/>
    <w:rsid w:val="00F61505"/>
    <w:rsid w:val="00FA1266"/>
    <w:rsid w:val="00FF3E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laceName"/>
  <w:smartTagType w:namespaceuri="urn:schemas-microsoft-com:office:smarttags" w:name="PersonName"/>
  <w:smartTagType w:namespaceuri="urn:schemas-microsoft-com:office:smarttags" w:name="City"/>
  <w:shapeDefaults>
    <o:shapedefaults v:ext="edit" spidmax="4097"/>
    <o:shapelayout v:ext="edit">
      <o:idmap v:ext="edit" data="2"/>
    </o:shapelayout>
  </w:shapeDefaults>
  <w:decimalSymbol w:val=","/>
  <w:listSeparator w:val=";"/>
  <w14:docId w14:val="51A94A1A"/>
  <w15:chartTrackingRefBased/>
  <w15:docId w15:val="{027A4F11-A2D0-482E-8BFB-BC624D485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11,h12,h13,h14,h15,h16"/>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ode">
    <w:name w:val="code"/>
    <w:basedOn w:val="Normal"/>
    <w:rsid w:val="00BA0AAB"/>
    <w:pPr>
      <w:spacing w:after="0"/>
    </w:pPr>
    <w:rPr>
      <w:rFonts w:ascii="Courier New" w:hAnsi="Courier New"/>
    </w:rPr>
  </w:style>
  <w:style w:type="paragraph" w:styleId="BalloonText">
    <w:name w:val="Balloon Text"/>
    <w:basedOn w:val="Normal"/>
    <w:semiHidden/>
    <w:rsid w:val="002C279D"/>
    <w:rPr>
      <w:rFonts w:ascii="Tahoma" w:hAnsi="Tahoma" w:cs="Tahoma"/>
      <w:sz w:val="16"/>
      <w:szCs w:val="16"/>
    </w:rPr>
  </w:style>
  <w:style w:type="paragraph" w:styleId="Index1">
    <w:name w:val="index 1"/>
    <w:basedOn w:val="Normal"/>
    <w:semiHidden/>
    <w:rsid w:val="00E26E12"/>
    <w:pPr>
      <w:keepLines/>
      <w:overflowPunct w:val="0"/>
      <w:autoSpaceDE w:val="0"/>
      <w:autoSpaceDN w:val="0"/>
      <w:adjustRightInd w:val="0"/>
      <w:textAlignment w:val="baseline"/>
    </w:pPr>
    <w:rPr>
      <w:rFonts w:eastAsia="SimSun"/>
    </w:rPr>
  </w:style>
  <w:style w:type="paragraph" w:styleId="FootnoteText">
    <w:name w:val="footnote text"/>
    <w:basedOn w:val="Normal"/>
    <w:semiHidden/>
    <w:rsid w:val="00E26E12"/>
    <w:pPr>
      <w:keepLines/>
      <w:overflowPunct w:val="0"/>
      <w:autoSpaceDE w:val="0"/>
      <w:autoSpaceDN w:val="0"/>
      <w:adjustRightInd w:val="0"/>
      <w:ind w:left="454" w:hanging="454"/>
      <w:textAlignment w:val="baseline"/>
    </w:pPr>
    <w:rPr>
      <w:rFonts w:eastAsia="SimSun"/>
      <w:sz w:val="16"/>
    </w:rPr>
  </w:style>
  <w:style w:type="paragraph" w:styleId="ListNumber2">
    <w:name w:val="List Number 2"/>
    <w:basedOn w:val="ListNumber"/>
    <w:rsid w:val="00E26E12"/>
    <w:pPr>
      <w:ind w:left="851"/>
    </w:pPr>
  </w:style>
  <w:style w:type="paragraph" w:styleId="ListNumber">
    <w:name w:val="List Number"/>
    <w:basedOn w:val="List"/>
    <w:rsid w:val="00E26E12"/>
  </w:style>
  <w:style w:type="paragraph" w:styleId="List">
    <w:name w:val="List"/>
    <w:basedOn w:val="Normal"/>
    <w:rsid w:val="00E26E12"/>
    <w:pPr>
      <w:overflowPunct w:val="0"/>
      <w:autoSpaceDE w:val="0"/>
      <w:autoSpaceDN w:val="0"/>
      <w:adjustRightInd w:val="0"/>
      <w:ind w:left="568" w:hanging="284"/>
      <w:textAlignment w:val="baseline"/>
    </w:pPr>
    <w:rPr>
      <w:rFonts w:eastAsia="SimSun"/>
    </w:rPr>
  </w:style>
  <w:style w:type="paragraph" w:styleId="ListBullet2">
    <w:name w:val="List Bullet 2"/>
    <w:basedOn w:val="ListBullet"/>
    <w:rsid w:val="00E26E12"/>
    <w:pPr>
      <w:ind w:left="851"/>
    </w:pPr>
  </w:style>
  <w:style w:type="paragraph" w:styleId="ListBullet">
    <w:name w:val="List Bullet"/>
    <w:basedOn w:val="List"/>
    <w:rsid w:val="00E26E12"/>
  </w:style>
  <w:style w:type="paragraph" w:styleId="ListBullet3">
    <w:name w:val="List Bullet 3"/>
    <w:basedOn w:val="ListBullet2"/>
    <w:rsid w:val="00E26E12"/>
    <w:pPr>
      <w:ind w:left="1135"/>
    </w:pPr>
  </w:style>
  <w:style w:type="paragraph" w:styleId="List2">
    <w:name w:val="List 2"/>
    <w:basedOn w:val="List"/>
    <w:rsid w:val="00E26E12"/>
    <w:pPr>
      <w:ind w:left="851"/>
    </w:pPr>
  </w:style>
  <w:style w:type="paragraph" w:styleId="List3">
    <w:name w:val="List 3"/>
    <w:basedOn w:val="List2"/>
    <w:rsid w:val="00E26E12"/>
    <w:pPr>
      <w:ind w:left="1135"/>
    </w:pPr>
  </w:style>
  <w:style w:type="paragraph" w:styleId="List4">
    <w:name w:val="List 4"/>
    <w:basedOn w:val="List3"/>
    <w:rsid w:val="00E26E12"/>
    <w:pPr>
      <w:ind w:left="1418"/>
    </w:pPr>
  </w:style>
  <w:style w:type="paragraph" w:styleId="List5">
    <w:name w:val="List 5"/>
    <w:basedOn w:val="List4"/>
    <w:rsid w:val="00E26E12"/>
    <w:pPr>
      <w:ind w:left="1702"/>
    </w:pPr>
  </w:style>
  <w:style w:type="paragraph" w:styleId="ListBullet4">
    <w:name w:val="List Bullet 4"/>
    <w:basedOn w:val="ListBullet3"/>
    <w:rsid w:val="00E26E12"/>
    <w:pPr>
      <w:ind w:left="1418"/>
    </w:pPr>
  </w:style>
  <w:style w:type="paragraph" w:styleId="ListBullet5">
    <w:name w:val="List Bullet 5"/>
    <w:basedOn w:val="ListBullet4"/>
    <w:rsid w:val="00E26E12"/>
    <w:pPr>
      <w:ind w:left="1702"/>
    </w:pPr>
  </w:style>
  <w:style w:type="paragraph" w:customStyle="1" w:styleId="INDENT1">
    <w:name w:val="INDENT1"/>
    <w:basedOn w:val="Normal"/>
    <w:rsid w:val="00E26E12"/>
    <w:pPr>
      <w:overflowPunct w:val="0"/>
      <w:autoSpaceDE w:val="0"/>
      <w:autoSpaceDN w:val="0"/>
      <w:adjustRightInd w:val="0"/>
      <w:ind w:left="851"/>
      <w:textAlignment w:val="baseline"/>
    </w:pPr>
    <w:rPr>
      <w:rFonts w:eastAsia="SimSun"/>
    </w:rPr>
  </w:style>
  <w:style w:type="paragraph" w:customStyle="1" w:styleId="INDENT2">
    <w:name w:val="INDENT2"/>
    <w:basedOn w:val="Normal"/>
    <w:rsid w:val="00E26E12"/>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E26E12"/>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E26E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E26E12"/>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E26E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rPr>
  </w:style>
  <w:style w:type="paragraph" w:customStyle="1" w:styleId="CouvRecTitle">
    <w:name w:val="Couv Rec Title"/>
    <w:basedOn w:val="Normal"/>
    <w:rsid w:val="00E26E12"/>
    <w:pPr>
      <w:keepNext/>
      <w:keepLines/>
      <w:overflowPunct w:val="0"/>
      <w:autoSpaceDE w:val="0"/>
      <w:autoSpaceDN w:val="0"/>
      <w:adjustRightInd w:val="0"/>
      <w:spacing w:before="240"/>
      <w:ind w:left="1418"/>
      <w:textAlignment w:val="baseline"/>
    </w:pPr>
    <w:rPr>
      <w:rFonts w:ascii="Arial" w:eastAsia="SimSun" w:hAnsi="Arial"/>
      <w:b/>
      <w:sz w:val="36"/>
    </w:rPr>
  </w:style>
  <w:style w:type="character" w:styleId="Hyperlink">
    <w:name w:val="Hyperlink"/>
    <w:rsid w:val="00E26E12"/>
    <w:rPr>
      <w:color w:val="0000FF"/>
      <w:u w:val="single"/>
    </w:rPr>
  </w:style>
  <w:style w:type="character" w:styleId="FollowedHyperlink">
    <w:name w:val="FollowedHyperlink"/>
    <w:rsid w:val="00E26E12"/>
    <w:rPr>
      <w:color w:val="800080"/>
      <w:u w:val="single"/>
    </w:rPr>
  </w:style>
  <w:style w:type="paragraph" w:styleId="PlainText">
    <w:name w:val="Plain Text"/>
    <w:basedOn w:val="Normal"/>
    <w:rsid w:val="00E26E12"/>
    <w:pPr>
      <w:overflowPunct w:val="0"/>
      <w:autoSpaceDE w:val="0"/>
      <w:autoSpaceDN w:val="0"/>
      <w:adjustRightInd w:val="0"/>
      <w:textAlignment w:val="baseline"/>
    </w:pPr>
    <w:rPr>
      <w:rFonts w:ascii="Courier New" w:eastAsia="SimSun" w:hAnsi="Courier New"/>
    </w:rPr>
  </w:style>
  <w:style w:type="paragraph" w:styleId="BodyText">
    <w:name w:val="Body Text"/>
    <w:basedOn w:val="Normal"/>
    <w:link w:val="BodyTextChar"/>
    <w:rsid w:val="00E26E12"/>
    <w:pPr>
      <w:overflowPunct w:val="0"/>
      <w:autoSpaceDE w:val="0"/>
      <w:autoSpaceDN w:val="0"/>
      <w:adjustRightInd w:val="0"/>
      <w:textAlignment w:val="baseline"/>
    </w:pPr>
    <w:rPr>
      <w:rFonts w:eastAsia="SimSun"/>
    </w:rPr>
  </w:style>
  <w:style w:type="paragraph" w:styleId="HTMLPreformatted">
    <w:name w:val="HTML Preformatted"/>
    <w:basedOn w:val="Normal"/>
    <w:rsid w:val="00E26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paragraph" w:customStyle="1" w:styleId="b">
    <w:name w:val="b"/>
    <w:basedOn w:val="Normal"/>
    <w:rsid w:val="00E26E12"/>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E26E12"/>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E26E12"/>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E26E1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E26E1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E26E1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E26E1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E26E1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E26E1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E26E12"/>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E26E12"/>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E26E1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E26E1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E26E12"/>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E26E12"/>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E26E12"/>
    <w:rPr>
      <w:color w:val="0000FF"/>
    </w:rPr>
  </w:style>
  <w:style w:type="character" w:customStyle="1" w:styleId="t1">
    <w:name w:val="t1"/>
    <w:rsid w:val="00E26E12"/>
    <w:rPr>
      <w:color w:val="990000"/>
    </w:rPr>
  </w:style>
  <w:style w:type="character" w:customStyle="1" w:styleId="ns1">
    <w:name w:val="ns1"/>
    <w:rsid w:val="00E26E12"/>
    <w:rPr>
      <w:color w:val="FF0000"/>
    </w:rPr>
  </w:style>
  <w:style w:type="character" w:customStyle="1" w:styleId="b10">
    <w:name w:val="b1"/>
    <w:rsid w:val="00E26E12"/>
    <w:rPr>
      <w:rFonts w:ascii="Courier New" w:hAnsi="Courier New" w:cs="Courier New" w:hint="default"/>
      <w:b/>
      <w:bCs/>
      <w:strike w:val="0"/>
      <w:dstrike w:val="0"/>
      <w:color w:val="FF0000"/>
      <w:u w:val="none"/>
      <w:effect w:val="none"/>
    </w:rPr>
  </w:style>
  <w:style w:type="character" w:customStyle="1" w:styleId="tx1">
    <w:name w:val="tx1"/>
    <w:rsid w:val="00E26E12"/>
    <w:rPr>
      <w:b/>
      <w:bCs/>
    </w:rPr>
  </w:style>
  <w:style w:type="character" w:customStyle="1" w:styleId="pi1">
    <w:name w:val="pi1"/>
    <w:rsid w:val="00E26E12"/>
    <w:rPr>
      <w:color w:val="0000FF"/>
    </w:rPr>
  </w:style>
  <w:style w:type="paragraph" w:customStyle="1" w:styleId="CRCoverPage">
    <w:name w:val="CR Cover Page"/>
    <w:next w:val="Normal"/>
    <w:rsid w:val="00E26E12"/>
    <w:pPr>
      <w:spacing w:after="120"/>
    </w:pPr>
    <w:rPr>
      <w:rFonts w:ascii="Arial" w:eastAsia="SimSun" w:hAnsi="Arial"/>
      <w:lang w:eastAsia="en-US"/>
    </w:rPr>
  </w:style>
  <w:style w:type="character" w:customStyle="1" w:styleId="msoins0">
    <w:name w:val="msoins"/>
    <w:basedOn w:val="DefaultParagraphFont"/>
    <w:rsid w:val="00E26E12"/>
  </w:style>
  <w:style w:type="paragraph" w:styleId="BodyText2">
    <w:name w:val="Body Text 2"/>
    <w:basedOn w:val="Normal"/>
    <w:rsid w:val="00E26E12"/>
    <w:pPr>
      <w:overflowPunct w:val="0"/>
      <w:autoSpaceDE w:val="0"/>
      <w:autoSpaceDN w:val="0"/>
      <w:adjustRightInd w:val="0"/>
      <w:spacing w:after="120" w:line="480" w:lineRule="auto"/>
      <w:textAlignment w:val="baseline"/>
    </w:pPr>
    <w:rPr>
      <w:rFonts w:eastAsia="SimSun"/>
    </w:rPr>
  </w:style>
  <w:style w:type="character" w:customStyle="1" w:styleId="ci1">
    <w:name w:val="ci1"/>
    <w:rsid w:val="00E26E12"/>
    <w:rPr>
      <w:rFonts w:ascii="Courier" w:hAnsi="Courier" w:hint="default"/>
      <w:color w:val="888888"/>
      <w:sz w:val="24"/>
      <w:szCs w:val="24"/>
    </w:rPr>
  </w:style>
  <w:style w:type="paragraph" w:customStyle="1" w:styleId="xml">
    <w:name w:val="xml"/>
    <w:basedOn w:val="Normal"/>
    <w:rsid w:val="00E26E12"/>
    <w:pPr>
      <w:overflowPunct w:val="0"/>
      <w:autoSpaceDE w:val="0"/>
      <w:autoSpaceDN w:val="0"/>
      <w:adjustRightInd w:val="0"/>
      <w:spacing w:after="40"/>
      <w:textAlignment w:val="baseline"/>
    </w:pPr>
    <w:rPr>
      <w:rFonts w:ascii="Arial" w:eastAsia="SimSun" w:hAnsi="Arial" w:cs="Arial"/>
      <w:sz w:val="17"/>
      <w:szCs w:val="17"/>
    </w:rPr>
  </w:style>
  <w:style w:type="paragraph" w:customStyle="1" w:styleId="cpde">
    <w:name w:val="cpde"/>
    <w:basedOn w:val="Normal"/>
    <w:rsid w:val="00E26E12"/>
    <w:pPr>
      <w:tabs>
        <w:tab w:val="num" w:pos="644"/>
      </w:tabs>
      <w:overflowPunct w:val="0"/>
      <w:autoSpaceDE w:val="0"/>
      <w:autoSpaceDN w:val="0"/>
      <w:adjustRightInd w:val="0"/>
      <w:spacing w:before="120" w:after="0"/>
      <w:ind w:left="644" w:hanging="360"/>
      <w:textAlignment w:val="baseline"/>
    </w:pPr>
    <w:rPr>
      <w:rFonts w:ascii="Helvetica" w:eastAsia="SimSun" w:hAnsi="Helvetica"/>
    </w:rPr>
  </w:style>
  <w:style w:type="paragraph" w:styleId="BodyTextIndent3">
    <w:name w:val="Body Text Indent 3"/>
    <w:basedOn w:val="Normal"/>
    <w:rsid w:val="00E26E12"/>
    <w:pPr>
      <w:overflowPunct w:val="0"/>
      <w:autoSpaceDE w:val="0"/>
      <w:autoSpaceDN w:val="0"/>
      <w:adjustRightInd w:val="0"/>
      <w:spacing w:before="120" w:after="0"/>
      <w:ind w:left="360"/>
      <w:textAlignment w:val="baseline"/>
    </w:pPr>
    <w:rPr>
      <w:rFonts w:ascii="Helvetica" w:eastAsia="SimSun" w:hAnsi="Helvetica"/>
    </w:rPr>
  </w:style>
  <w:style w:type="paragraph" w:styleId="BodyText3">
    <w:name w:val="Body Text 3"/>
    <w:basedOn w:val="Normal"/>
    <w:rsid w:val="00E26E12"/>
    <w:pPr>
      <w:overflowPunct w:val="0"/>
      <w:autoSpaceDE w:val="0"/>
      <w:autoSpaceDN w:val="0"/>
      <w:adjustRightInd w:val="0"/>
      <w:spacing w:before="120" w:after="0"/>
      <w:textAlignment w:val="baseline"/>
    </w:pPr>
    <w:rPr>
      <w:rFonts w:ascii="Helvetica" w:eastAsia="SimSun" w:hAnsi="Helvetica"/>
      <w:i/>
    </w:rPr>
  </w:style>
  <w:style w:type="paragraph" w:styleId="BodyTextIndent2">
    <w:name w:val="Body Text Indent 2"/>
    <w:basedOn w:val="Normal"/>
    <w:rsid w:val="00E26E12"/>
    <w:pPr>
      <w:overflowPunct w:val="0"/>
      <w:autoSpaceDE w:val="0"/>
      <w:autoSpaceDN w:val="0"/>
      <w:adjustRightInd w:val="0"/>
      <w:spacing w:before="120" w:after="0"/>
      <w:ind w:left="720" w:hanging="720"/>
      <w:textAlignment w:val="baseline"/>
    </w:pPr>
    <w:rPr>
      <w:rFonts w:ascii="Arial" w:eastAsia="SimSun" w:hAnsi="Arial"/>
    </w:rPr>
  </w:style>
  <w:style w:type="paragraph" w:styleId="BodyTextIndent">
    <w:name w:val="Body Text Indent"/>
    <w:basedOn w:val="Normal"/>
    <w:link w:val="BodyTextIndentChar"/>
    <w:rsid w:val="00E26E12"/>
    <w:pPr>
      <w:tabs>
        <w:tab w:val="left" w:pos="1701"/>
      </w:tabs>
      <w:overflowPunct w:val="0"/>
      <w:autoSpaceDE w:val="0"/>
      <w:autoSpaceDN w:val="0"/>
      <w:adjustRightInd w:val="0"/>
      <w:ind w:left="284"/>
      <w:textAlignment w:val="baseline"/>
    </w:pPr>
    <w:rPr>
      <w:rFonts w:eastAsia="SimSun"/>
      <w:color w:val="000000"/>
    </w:rPr>
  </w:style>
  <w:style w:type="paragraph" w:customStyle="1" w:styleId="Frontcover">
    <w:name w:val="Front_cover"/>
    <w:rsid w:val="00E26E12"/>
    <w:rPr>
      <w:rFonts w:ascii="Arial" w:eastAsia="SimSun" w:hAnsi="Arial"/>
      <w:lang w:eastAsia="en-US"/>
    </w:rPr>
  </w:style>
  <w:style w:type="paragraph" w:customStyle="1" w:styleId="List51">
    <w:name w:val="List 5.1"/>
    <w:basedOn w:val="List41"/>
    <w:rsid w:val="00E26E12"/>
    <w:pPr>
      <w:tabs>
        <w:tab w:val="clear" w:pos="3175"/>
        <w:tab w:val="clear" w:pos="3742"/>
        <w:tab w:val="left" w:pos="4253"/>
      </w:tabs>
      <w:ind w:left="4253" w:hanging="1191"/>
    </w:pPr>
  </w:style>
  <w:style w:type="paragraph" w:customStyle="1" w:styleId="List41">
    <w:name w:val="List 4.1"/>
    <w:basedOn w:val="List31"/>
    <w:rsid w:val="00E26E12"/>
    <w:pPr>
      <w:tabs>
        <w:tab w:val="left" w:pos="3742"/>
      </w:tabs>
      <w:ind w:left="3743" w:hanging="1021"/>
    </w:pPr>
  </w:style>
  <w:style w:type="paragraph" w:customStyle="1" w:styleId="List31">
    <w:name w:val="List 3.1"/>
    <w:basedOn w:val="List21"/>
    <w:rsid w:val="00E26E12"/>
    <w:pPr>
      <w:tabs>
        <w:tab w:val="clear" w:pos="2608"/>
        <w:tab w:val="left" w:pos="3175"/>
      </w:tabs>
      <w:ind w:left="567" w:hanging="794"/>
    </w:pPr>
  </w:style>
  <w:style w:type="paragraph" w:customStyle="1" w:styleId="List21">
    <w:name w:val="List 2.1"/>
    <w:basedOn w:val="List11"/>
    <w:rsid w:val="00E26E12"/>
    <w:pPr>
      <w:tabs>
        <w:tab w:val="clear" w:pos="2041"/>
        <w:tab w:val="num" w:pos="2608"/>
      </w:tabs>
      <w:ind w:left="2608" w:hanging="567"/>
    </w:pPr>
  </w:style>
  <w:style w:type="paragraph" w:customStyle="1" w:styleId="List11">
    <w:name w:val="List 1.1"/>
    <w:basedOn w:val="Normal"/>
    <w:rsid w:val="00E26E12"/>
    <w:pPr>
      <w:tabs>
        <w:tab w:val="left" w:pos="2041"/>
      </w:tabs>
      <w:overflowPunct w:val="0"/>
      <w:autoSpaceDE w:val="0"/>
      <w:autoSpaceDN w:val="0"/>
      <w:adjustRightInd w:val="0"/>
      <w:spacing w:after="120"/>
      <w:ind w:left="567" w:hanging="283"/>
      <w:textAlignment w:val="baseline"/>
    </w:pPr>
    <w:rPr>
      <w:rFonts w:eastAsia="SimSun"/>
      <w:sz w:val="24"/>
    </w:rPr>
  </w:style>
  <w:style w:type="paragraph" w:customStyle="1" w:styleId="GDMOindent">
    <w:name w:val="GDMO indent"/>
    <w:basedOn w:val="ASN1Cont"/>
    <w:rsid w:val="00E26E1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26E12"/>
    <w:pPr>
      <w:tabs>
        <w:tab w:val="clear" w:pos="794"/>
        <w:tab w:val="clear" w:pos="1191"/>
        <w:tab w:val="clear" w:pos="1588"/>
        <w:tab w:val="clear" w:pos="1985"/>
      </w:tabs>
      <w:spacing w:before="0"/>
      <w:jc w:val="left"/>
    </w:pPr>
  </w:style>
  <w:style w:type="paragraph" w:customStyle="1" w:styleId="ASN1">
    <w:name w:val="ASN.1"/>
    <w:basedOn w:val="Normal"/>
    <w:next w:val="ASN1Cont0"/>
    <w:rsid w:val="00E26E1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E26E12"/>
    <w:pPr>
      <w:spacing w:before="0"/>
      <w:jc w:val="left"/>
    </w:pPr>
  </w:style>
  <w:style w:type="paragraph" w:customStyle="1" w:styleId="IB3">
    <w:name w:val="IB3"/>
    <w:basedOn w:val="Normal"/>
    <w:rsid w:val="00E26E12"/>
    <w:pPr>
      <w:numPr>
        <w:numId w:val="28"/>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E26E12"/>
    <w:pPr>
      <w:numPr>
        <w:numId w:val="26"/>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E26E12"/>
    <w:pPr>
      <w:numPr>
        <w:numId w:val="27"/>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E26E12"/>
    <w:pPr>
      <w:numPr>
        <w:numId w:val="29"/>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E26E12"/>
    <w:pPr>
      <w:numPr>
        <w:numId w:val="30"/>
      </w:numPr>
      <w:tabs>
        <w:tab w:val="clear" w:pos="360"/>
        <w:tab w:val="left" w:pos="284"/>
      </w:tabs>
      <w:overflowPunct w:val="0"/>
      <w:autoSpaceDE w:val="0"/>
      <w:autoSpaceDN w:val="0"/>
      <w:adjustRightInd w:val="0"/>
      <w:textAlignment w:val="baseline"/>
    </w:pPr>
    <w:rPr>
      <w:rFonts w:eastAsia="SimSun"/>
    </w:rPr>
  </w:style>
  <w:style w:type="paragraph" w:customStyle="1" w:styleId="N">
    <w:name w:val="N"/>
    <w:basedOn w:val="listtext1"/>
    <w:rsid w:val="00E26E12"/>
    <w:pPr>
      <w:numPr>
        <w:numId w:val="31"/>
      </w:numPr>
    </w:pPr>
  </w:style>
  <w:style w:type="paragraph" w:customStyle="1" w:styleId="listtext1">
    <w:name w:val="list text 1"/>
    <w:basedOn w:val="Normal"/>
    <w:rsid w:val="00E26E12"/>
    <w:pPr>
      <w:tabs>
        <w:tab w:val="left" w:pos="860"/>
        <w:tab w:val="left" w:pos="1700"/>
      </w:tabs>
      <w:spacing w:before="80" w:after="0"/>
      <w:ind w:left="840" w:right="9" w:hanging="540"/>
      <w:jc w:val="both"/>
    </w:pPr>
    <w:rPr>
      <w:rFonts w:ascii="Helvetica" w:eastAsia="SimSun" w:hAnsi="Helvetica"/>
      <w:color w:val="000000"/>
      <w:sz w:val="22"/>
    </w:rPr>
  </w:style>
  <w:style w:type="paragraph" w:customStyle="1" w:styleId="NormalBullet">
    <w:name w:val="Normal Bullet"/>
    <w:basedOn w:val="Normal"/>
    <w:next w:val="Normal"/>
    <w:rsid w:val="00E26E12"/>
    <w:pPr>
      <w:numPr>
        <w:numId w:val="34"/>
      </w:numPr>
      <w:autoSpaceDE w:val="0"/>
      <w:autoSpaceDN w:val="0"/>
      <w:ind w:hanging="720"/>
    </w:pPr>
    <w:rPr>
      <w:rFonts w:ascii="Arial" w:eastAsia="SimSun" w:hAnsi="Arial" w:cs="Arial"/>
    </w:rPr>
  </w:style>
  <w:style w:type="paragraph" w:customStyle="1" w:styleId="NormalBulletLevel2">
    <w:name w:val="Normal Bullet Level 2"/>
    <w:basedOn w:val="NormalBullet"/>
    <w:next w:val="NormalBullet"/>
    <w:rsid w:val="00E26E12"/>
    <w:pPr>
      <w:numPr>
        <w:ilvl w:val="1"/>
      </w:numPr>
      <w:tabs>
        <w:tab w:val="clear" w:pos="1440"/>
        <w:tab w:val="num" w:pos="360"/>
        <w:tab w:val="num" w:pos="1140"/>
      </w:tabs>
      <w:ind w:left="1140" w:hanging="1140"/>
    </w:pPr>
  </w:style>
  <w:style w:type="paragraph" w:customStyle="1" w:styleId="NormalBulletLevel3">
    <w:name w:val="Normal Bullet Level 3"/>
    <w:basedOn w:val="NormalBullet"/>
    <w:next w:val="NormalBulletLevel2"/>
    <w:rsid w:val="00E26E12"/>
    <w:pPr>
      <w:numPr>
        <w:ilvl w:val="2"/>
      </w:numPr>
      <w:tabs>
        <w:tab w:val="clear" w:pos="2160"/>
        <w:tab w:val="num" w:pos="360"/>
        <w:tab w:val="num" w:pos="1140"/>
      </w:tabs>
      <w:ind w:left="1140" w:hanging="1140"/>
    </w:pPr>
  </w:style>
  <w:style w:type="character" w:customStyle="1" w:styleId="TALChar">
    <w:name w:val="TAL Char"/>
    <w:link w:val="TAL"/>
    <w:rsid w:val="000A6CA1"/>
    <w:rPr>
      <w:rFonts w:ascii="Arial" w:hAnsi="Arial"/>
      <w:sz w:val="18"/>
      <w:lang w:eastAsia="en-US"/>
    </w:rPr>
  </w:style>
  <w:style w:type="character" w:customStyle="1" w:styleId="EXCar">
    <w:name w:val="EX Car"/>
    <w:link w:val="EX"/>
    <w:locked/>
    <w:rsid w:val="002B1A03"/>
    <w:rPr>
      <w:lang w:eastAsia="en-US"/>
    </w:rPr>
  </w:style>
  <w:style w:type="paragraph" w:styleId="Bibliography">
    <w:name w:val="Bibliography"/>
    <w:basedOn w:val="Normal"/>
    <w:next w:val="Normal"/>
    <w:uiPriority w:val="37"/>
    <w:semiHidden/>
    <w:unhideWhenUsed/>
    <w:rsid w:val="00EF4D80"/>
  </w:style>
  <w:style w:type="paragraph" w:styleId="BlockText">
    <w:name w:val="Block Text"/>
    <w:basedOn w:val="Normal"/>
    <w:rsid w:val="00EF4D80"/>
    <w:pPr>
      <w:spacing w:after="120"/>
      <w:ind w:left="1440" w:right="1440"/>
    </w:pPr>
  </w:style>
  <w:style w:type="paragraph" w:styleId="BodyTextFirstIndent">
    <w:name w:val="Body Text First Indent"/>
    <w:basedOn w:val="BodyText"/>
    <w:link w:val="BodyTextFirstIndentChar"/>
    <w:rsid w:val="00EF4D80"/>
    <w:pPr>
      <w:overflowPunct/>
      <w:autoSpaceDE/>
      <w:autoSpaceDN/>
      <w:adjustRightInd/>
      <w:spacing w:after="120"/>
      <w:ind w:firstLine="210"/>
      <w:textAlignment w:val="auto"/>
    </w:pPr>
    <w:rPr>
      <w:rFonts w:eastAsia="Times New Roman"/>
    </w:rPr>
  </w:style>
  <w:style w:type="character" w:customStyle="1" w:styleId="BodyTextChar">
    <w:name w:val="Body Text Char"/>
    <w:link w:val="BodyText"/>
    <w:rsid w:val="00EF4D80"/>
    <w:rPr>
      <w:rFonts w:eastAsia="SimSun"/>
      <w:lang w:eastAsia="en-US"/>
    </w:rPr>
  </w:style>
  <w:style w:type="character" w:customStyle="1" w:styleId="BodyTextFirstIndentChar">
    <w:name w:val="Body Text First Indent Char"/>
    <w:basedOn w:val="BodyTextChar"/>
    <w:link w:val="BodyTextFirstIndent"/>
    <w:rsid w:val="00EF4D80"/>
    <w:rPr>
      <w:rFonts w:eastAsia="SimSun"/>
      <w:lang w:eastAsia="en-US"/>
    </w:rPr>
  </w:style>
  <w:style w:type="paragraph" w:styleId="BodyTextFirstIndent2">
    <w:name w:val="Body Text First Indent 2"/>
    <w:basedOn w:val="BodyTextIndent"/>
    <w:link w:val="BodyTextFirstIndent2Char"/>
    <w:rsid w:val="00EF4D80"/>
    <w:pPr>
      <w:tabs>
        <w:tab w:val="clear" w:pos="1701"/>
      </w:tabs>
      <w:overflowPunct/>
      <w:autoSpaceDE/>
      <w:autoSpaceDN/>
      <w:adjustRightInd/>
      <w:spacing w:after="120"/>
      <w:ind w:left="283" w:firstLine="210"/>
      <w:textAlignment w:val="auto"/>
    </w:pPr>
    <w:rPr>
      <w:rFonts w:eastAsia="Times New Roman"/>
      <w:color w:val="auto"/>
    </w:rPr>
  </w:style>
  <w:style w:type="character" w:customStyle="1" w:styleId="BodyTextIndentChar">
    <w:name w:val="Body Text Indent Char"/>
    <w:link w:val="BodyTextIndent"/>
    <w:rsid w:val="00EF4D80"/>
    <w:rPr>
      <w:rFonts w:eastAsia="SimSun"/>
      <w:color w:val="000000"/>
      <w:lang w:eastAsia="en-US"/>
    </w:rPr>
  </w:style>
  <w:style w:type="character" w:customStyle="1" w:styleId="BodyTextFirstIndent2Char">
    <w:name w:val="Body Text First Indent 2 Char"/>
    <w:basedOn w:val="BodyTextIndentChar"/>
    <w:link w:val="BodyTextFirstIndent2"/>
    <w:rsid w:val="00EF4D80"/>
    <w:rPr>
      <w:rFonts w:eastAsia="SimSun"/>
      <w:color w:val="000000"/>
      <w:lang w:eastAsia="en-US"/>
    </w:rPr>
  </w:style>
  <w:style w:type="paragraph" w:styleId="Caption">
    <w:name w:val="caption"/>
    <w:basedOn w:val="Normal"/>
    <w:next w:val="Normal"/>
    <w:semiHidden/>
    <w:unhideWhenUsed/>
    <w:qFormat/>
    <w:rsid w:val="00EF4D80"/>
    <w:rPr>
      <w:b/>
      <w:bCs/>
    </w:rPr>
  </w:style>
  <w:style w:type="paragraph" w:styleId="Closing">
    <w:name w:val="Closing"/>
    <w:basedOn w:val="Normal"/>
    <w:link w:val="ClosingChar"/>
    <w:rsid w:val="00EF4D80"/>
    <w:pPr>
      <w:ind w:left="4252"/>
    </w:pPr>
  </w:style>
  <w:style w:type="character" w:customStyle="1" w:styleId="ClosingChar">
    <w:name w:val="Closing Char"/>
    <w:link w:val="Closing"/>
    <w:rsid w:val="00EF4D80"/>
    <w:rPr>
      <w:lang w:eastAsia="en-US"/>
    </w:rPr>
  </w:style>
  <w:style w:type="paragraph" w:styleId="CommentText">
    <w:name w:val="annotation text"/>
    <w:basedOn w:val="Normal"/>
    <w:link w:val="CommentTextChar"/>
    <w:rsid w:val="00EF4D80"/>
  </w:style>
  <w:style w:type="character" w:customStyle="1" w:styleId="CommentTextChar">
    <w:name w:val="Comment Text Char"/>
    <w:link w:val="CommentText"/>
    <w:rsid w:val="00EF4D80"/>
    <w:rPr>
      <w:lang w:eastAsia="en-US"/>
    </w:rPr>
  </w:style>
  <w:style w:type="paragraph" w:styleId="CommentSubject">
    <w:name w:val="annotation subject"/>
    <w:basedOn w:val="CommentText"/>
    <w:next w:val="CommentText"/>
    <w:link w:val="CommentSubjectChar"/>
    <w:rsid w:val="00EF4D80"/>
    <w:rPr>
      <w:b/>
      <w:bCs/>
    </w:rPr>
  </w:style>
  <w:style w:type="character" w:customStyle="1" w:styleId="CommentSubjectChar">
    <w:name w:val="Comment Subject Char"/>
    <w:link w:val="CommentSubject"/>
    <w:rsid w:val="00EF4D80"/>
    <w:rPr>
      <w:b/>
      <w:bCs/>
      <w:lang w:eastAsia="en-US"/>
    </w:rPr>
  </w:style>
  <w:style w:type="paragraph" w:styleId="Date">
    <w:name w:val="Date"/>
    <w:basedOn w:val="Normal"/>
    <w:next w:val="Normal"/>
    <w:link w:val="DateChar"/>
    <w:rsid w:val="00EF4D80"/>
  </w:style>
  <w:style w:type="character" w:customStyle="1" w:styleId="DateChar">
    <w:name w:val="Date Char"/>
    <w:link w:val="Date"/>
    <w:rsid w:val="00EF4D80"/>
    <w:rPr>
      <w:lang w:eastAsia="en-US"/>
    </w:rPr>
  </w:style>
  <w:style w:type="paragraph" w:styleId="DocumentMap">
    <w:name w:val="Document Map"/>
    <w:basedOn w:val="Normal"/>
    <w:link w:val="DocumentMapChar"/>
    <w:rsid w:val="00EF4D80"/>
    <w:rPr>
      <w:rFonts w:ascii="Segoe UI" w:hAnsi="Segoe UI" w:cs="Segoe UI"/>
      <w:sz w:val="16"/>
      <w:szCs w:val="16"/>
    </w:rPr>
  </w:style>
  <w:style w:type="character" w:customStyle="1" w:styleId="DocumentMapChar">
    <w:name w:val="Document Map Char"/>
    <w:link w:val="DocumentMap"/>
    <w:rsid w:val="00EF4D80"/>
    <w:rPr>
      <w:rFonts w:ascii="Segoe UI" w:hAnsi="Segoe UI" w:cs="Segoe UI"/>
      <w:sz w:val="16"/>
      <w:szCs w:val="16"/>
      <w:lang w:eastAsia="en-US"/>
    </w:rPr>
  </w:style>
  <w:style w:type="paragraph" w:styleId="E-mailSignature">
    <w:name w:val="E-mail Signature"/>
    <w:basedOn w:val="Normal"/>
    <w:link w:val="E-mailSignatureChar"/>
    <w:rsid w:val="00EF4D80"/>
  </w:style>
  <w:style w:type="character" w:customStyle="1" w:styleId="E-mailSignatureChar">
    <w:name w:val="E-mail Signature Char"/>
    <w:link w:val="E-mailSignature"/>
    <w:rsid w:val="00EF4D80"/>
    <w:rPr>
      <w:lang w:eastAsia="en-US"/>
    </w:rPr>
  </w:style>
  <w:style w:type="paragraph" w:styleId="EndnoteText">
    <w:name w:val="endnote text"/>
    <w:basedOn w:val="Normal"/>
    <w:link w:val="EndnoteTextChar"/>
    <w:rsid w:val="00EF4D80"/>
  </w:style>
  <w:style w:type="character" w:customStyle="1" w:styleId="EndnoteTextChar">
    <w:name w:val="Endnote Text Char"/>
    <w:link w:val="EndnoteText"/>
    <w:rsid w:val="00EF4D80"/>
    <w:rPr>
      <w:lang w:eastAsia="en-US"/>
    </w:rPr>
  </w:style>
  <w:style w:type="paragraph" w:styleId="EnvelopeAddress">
    <w:name w:val="envelope address"/>
    <w:basedOn w:val="Normal"/>
    <w:rsid w:val="00EF4D8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F4D80"/>
    <w:rPr>
      <w:rFonts w:ascii="Calibri Light" w:hAnsi="Calibri Light"/>
    </w:rPr>
  </w:style>
  <w:style w:type="paragraph" w:styleId="HTMLAddress">
    <w:name w:val="HTML Address"/>
    <w:basedOn w:val="Normal"/>
    <w:link w:val="HTMLAddressChar"/>
    <w:rsid w:val="00EF4D80"/>
    <w:rPr>
      <w:i/>
      <w:iCs/>
    </w:rPr>
  </w:style>
  <w:style w:type="character" w:customStyle="1" w:styleId="HTMLAddressChar">
    <w:name w:val="HTML Address Char"/>
    <w:link w:val="HTMLAddress"/>
    <w:rsid w:val="00EF4D80"/>
    <w:rPr>
      <w:i/>
      <w:iCs/>
      <w:lang w:eastAsia="en-US"/>
    </w:rPr>
  </w:style>
  <w:style w:type="paragraph" w:styleId="Index2">
    <w:name w:val="index 2"/>
    <w:basedOn w:val="Normal"/>
    <w:next w:val="Normal"/>
    <w:rsid w:val="00EF4D80"/>
    <w:pPr>
      <w:ind w:left="400" w:hanging="200"/>
    </w:pPr>
  </w:style>
  <w:style w:type="paragraph" w:styleId="Index3">
    <w:name w:val="index 3"/>
    <w:basedOn w:val="Normal"/>
    <w:next w:val="Normal"/>
    <w:rsid w:val="00EF4D80"/>
    <w:pPr>
      <w:ind w:left="600" w:hanging="200"/>
    </w:pPr>
  </w:style>
  <w:style w:type="paragraph" w:styleId="Index4">
    <w:name w:val="index 4"/>
    <w:basedOn w:val="Normal"/>
    <w:next w:val="Normal"/>
    <w:rsid w:val="00EF4D80"/>
    <w:pPr>
      <w:ind w:left="800" w:hanging="200"/>
    </w:pPr>
  </w:style>
  <w:style w:type="paragraph" w:styleId="Index5">
    <w:name w:val="index 5"/>
    <w:basedOn w:val="Normal"/>
    <w:next w:val="Normal"/>
    <w:rsid w:val="00EF4D80"/>
    <w:pPr>
      <w:ind w:left="1000" w:hanging="200"/>
    </w:pPr>
  </w:style>
  <w:style w:type="paragraph" w:styleId="Index6">
    <w:name w:val="index 6"/>
    <w:basedOn w:val="Normal"/>
    <w:next w:val="Normal"/>
    <w:rsid w:val="00EF4D80"/>
    <w:pPr>
      <w:ind w:left="1200" w:hanging="200"/>
    </w:pPr>
  </w:style>
  <w:style w:type="paragraph" w:styleId="Index7">
    <w:name w:val="index 7"/>
    <w:basedOn w:val="Normal"/>
    <w:next w:val="Normal"/>
    <w:rsid w:val="00EF4D80"/>
    <w:pPr>
      <w:ind w:left="1400" w:hanging="200"/>
    </w:pPr>
  </w:style>
  <w:style w:type="paragraph" w:styleId="Index8">
    <w:name w:val="index 8"/>
    <w:basedOn w:val="Normal"/>
    <w:next w:val="Normal"/>
    <w:rsid w:val="00EF4D80"/>
    <w:pPr>
      <w:ind w:left="1600" w:hanging="200"/>
    </w:pPr>
  </w:style>
  <w:style w:type="paragraph" w:styleId="Index9">
    <w:name w:val="index 9"/>
    <w:basedOn w:val="Normal"/>
    <w:next w:val="Normal"/>
    <w:rsid w:val="00EF4D80"/>
    <w:pPr>
      <w:ind w:left="1800" w:hanging="200"/>
    </w:pPr>
  </w:style>
  <w:style w:type="paragraph" w:styleId="IndexHeading">
    <w:name w:val="index heading"/>
    <w:basedOn w:val="Normal"/>
    <w:next w:val="Index1"/>
    <w:rsid w:val="00EF4D80"/>
    <w:rPr>
      <w:rFonts w:ascii="Calibri Light" w:hAnsi="Calibri Light"/>
      <w:b/>
      <w:bCs/>
    </w:rPr>
  </w:style>
  <w:style w:type="paragraph" w:styleId="IntenseQuote">
    <w:name w:val="Intense Quote"/>
    <w:basedOn w:val="Normal"/>
    <w:next w:val="Normal"/>
    <w:link w:val="IntenseQuoteChar"/>
    <w:uiPriority w:val="30"/>
    <w:qFormat/>
    <w:rsid w:val="00EF4D8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4D80"/>
    <w:rPr>
      <w:i/>
      <w:iCs/>
      <w:color w:val="4472C4"/>
      <w:lang w:eastAsia="en-US"/>
    </w:rPr>
  </w:style>
  <w:style w:type="paragraph" w:styleId="ListContinue">
    <w:name w:val="List Continue"/>
    <w:basedOn w:val="Normal"/>
    <w:rsid w:val="00EF4D80"/>
    <w:pPr>
      <w:spacing w:after="120"/>
      <w:ind w:left="283"/>
      <w:contextualSpacing/>
    </w:pPr>
  </w:style>
  <w:style w:type="paragraph" w:styleId="ListContinue2">
    <w:name w:val="List Continue 2"/>
    <w:basedOn w:val="Normal"/>
    <w:rsid w:val="00EF4D80"/>
    <w:pPr>
      <w:spacing w:after="120"/>
      <w:ind w:left="566"/>
      <w:contextualSpacing/>
    </w:pPr>
  </w:style>
  <w:style w:type="paragraph" w:styleId="ListContinue3">
    <w:name w:val="List Continue 3"/>
    <w:basedOn w:val="Normal"/>
    <w:rsid w:val="00EF4D80"/>
    <w:pPr>
      <w:spacing w:after="120"/>
      <w:ind w:left="849"/>
      <w:contextualSpacing/>
    </w:pPr>
  </w:style>
  <w:style w:type="paragraph" w:styleId="ListContinue4">
    <w:name w:val="List Continue 4"/>
    <w:basedOn w:val="Normal"/>
    <w:rsid w:val="00EF4D80"/>
    <w:pPr>
      <w:spacing w:after="120"/>
      <w:ind w:left="1132"/>
      <w:contextualSpacing/>
    </w:pPr>
  </w:style>
  <w:style w:type="paragraph" w:styleId="ListContinue5">
    <w:name w:val="List Continue 5"/>
    <w:basedOn w:val="Normal"/>
    <w:rsid w:val="00EF4D80"/>
    <w:pPr>
      <w:spacing w:after="120"/>
      <w:ind w:left="1415"/>
      <w:contextualSpacing/>
    </w:pPr>
  </w:style>
  <w:style w:type="paragraph" w:styleId="ListNumber3">
    <w:name w:val="List Number 3"/>
    <w:basedOn w:val="Normal"/>
    <w:rsid w:val="00EF4D80"/>
    <w:pPr>
      <w:numPr>
        <w:numId w:val="38"/>
      </w:numPr>
      <w:contextualSpacing/>
    </w:pPr>
  </w:style>
  <w:style w:type="paragraph" w:styleId="ListNumber4">
    <w:name w:val="List Number 4"/>
    <w:basedOn w:val="Normal"/>
    <w:rsid w:val="00EF4D80"/>
    <w:pPr>
      <w:numPr>
        <w:numId w:val="39"/>
      </w:numPr>
      <w:contextualSpacing/>
    </w:pPr>
  </w:style>
  <w:style w:type="paragraph" w:styleId="ListNumber5">
    <w:name w:val="List Number 5"/>
    <w:basedOn w:val="Normal"/>
    <w:rsid w:val="00EF4D80"/>
    <w:pPr>
      <w:numPr>
        <w:numId w:val="40"/>
      </w:numPr>
      <w:contextualSpacing/>
    </w:pPr>
  </w:style>
  <w:style w:type="paragraph" w:styleId="ListParagraph">
    <w:name w:val="List Paragraph"/>
    <w:basedOn w:val="Normal"/>
    <w:uiPriority w:val="34"/>
    <w:qFormat/>
    <w:rsid w:val="00EF4D80"/>
    <w:pPr>
      <w:ind w:left="720"/>
    </w:pPr>
  </w:style>
  <w:style w:type="paragraph" w:styleId="MacroText">
    <w:name w:val="macro"/>
    <w:link w:val="MacroTextChar"/>
    <w:rsid w:val="00EF4D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F4D80"/>
    <w:rPr>
      <w:rFonts w:ascii="Courier New" w:hAnsi="Courier New" w:cs="Courier New"/>
      <w:lang w:eastAsia="en-US"/>
    </w:rPr>
  </w:style>
  <w:style w:type="paragraph" w:styleId="MessageHeader">
    <w:name w:val="Message Header"/>
    <w:basedOn w:val="Normal"/>
    <w:link w:val="MessageHeaderChar"/>
    <w:rsid w:val="00EF4D8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F4D80"/>
    <w:rPr>
      <w:rFonts w:ascii="Calibri Light" w:hAnsi="Calibri Light"/>
      <w:sz w:val="24"/>
      <w:szCs w:val="24"/>
      <w:shd w:val="pct20" w:color="auto" w:fill="auto"/>
      <w:lang w:eastAsia="en-US"/>
    </w:rPr>
  </w:style>
  <w:style w:type="paragraph" w:styleId="NoSpacing">
    <w:name w:val="No Spacing"/>
    <w:uiPriority w:val="1"/>
    <w:qFormat/>
    <w:rsid w:val="00EF4D80"/>
    <w:rPr>
      <w:lang w:eastAsia="en-US"/>
    </w:rPr>
  </w:style>
  <w:style w:type="paragraph" w:styleId="NormalWeb">
    <w:name w:val="Normal (Web)"/>
    <w:basedOn w:val="Normal"/>
    <w:rsid w:val="00EF4D80"/>
    <w:rPr>
      <w:sz w:val="24"/>
      <w:szCs w:val="24"/>
    </w:rPr>
  </w:style>
  <w:style w:type="paragraph" w:styleId="NormalIndent">
    <w:name w:val="Normal Indent"/>
    <w:basedOn w:val="Normal"/>
    <w:rsid w:val="00EF4D80"/>
    <w:pPr>
      <w:ind w:left="720"/>
    </w:pPr>
  </w:style>
  <w:style w:type="paragraph" w:styleId="NoteHeading">
    <w:name w:val="Note Heading"/>
    <w:basedOn w:val="Normal"/>
    <w:next w:val="Normal"/>
    <w:link w:val="NoteHeadingChar"/>
    <w:rsid w:val="00EF4D80"/>
  </w:style>
  <w:style w:type="character" w:customStyle="1" w:styleId="NoteHeadingChar">
    <w:name w:val="Note Heading Char"/>
    <w:link w:val="NoteHeading"/>
    <w:rsid w:val="00EF4D80"/>
    <w:rPr>
      <w:lang w:eastAsia="en-US"/>
    </w:rPr>
  </w:style>
  <w:style w:type="paragraph" w:styleId="Quote">
    <w:name w:val="Quote"/>
    <w:basedOn w:val="Normal"/>
    <w:next w:val="Normal"/>
    <w:link w:val="QuoteChar"/>
    <w:uiPriority w:val="29"/>
    <w:qFormat/>
    <w:rsid w:val="00EF4D80"/>
    <w:pPr>
      <w:spacing w:before="200" w:after="160"/>
      <w:ind w:left="864" w:right="864"/>
      <w:jc w:val="center"/>
    </w:pPr>
    <w:rPr>
      <w:i/>
      <w:iCs/>
      <w:color w:val="404040"/>
    </w:rPr>
  </w:style>
  <w:style w:type="character" w:customStyle="1" w:styleId="QuoteChar">
    <w:name w:val="Quote Char"/>
    <w:link w:val="Quote"/>
    <w:uiPriority w:val="29"/>
    <w:rsid w:val="00EF4D80"/>
    <w:rPr>
      <w:i/>
      <w:iCs/>
      <w:color w:val="404040"/>
      <w:lang w:eastAsia="en-US"/>
    </w:rPr>
  </w:style>
  <w:style w:type="paragraph" w:styleId="Salutation">
    <w:name w:val="Salutation"/>
    <w:basedOn w:val="Normal"/>
    <w:next w:val="Normal"/>
    <w:link w:val="SalutationChar"/>
    <w:rsid w:val="00EF4D80"/>
  </w:style>
  <w:style w:type="character" w:customStyle="1" w:styleId="SalutationChar">
    <w:name w:val="Salutation Char"/>
    <w:link w:val="Salutation"/>
    <w:rsid w:val="00EF4D80"/>
    <w:rPr>
      <w:lang w:eastAsia="en-US"/>
    </w:rPr>
  </w:style>
  <w:style w:type="paragraph" w:styleId="Signature">
    <w:name w:val="Signature"/>
    <w:basedOn w:val="Normal"/>
    <w:link w:val="SignatureChar"/>
    <w:rsid w:val="00EF4D80"/>
    <w:pPr>
      <w:ind w:left="4252"/>
    </w:pPr>
  </w:style>
  <w:style w:type="character" w:customStyle="1" w:styleId="SignatureChar">
    <w:name w:val="Signature Char"/>
    <w:link w:val="Signature"/>
    <w:rsid w:val="00EF4D80"/>
    <w:rPr>
      <w:lang w:eastAsia="en-US"/>
    </w:rPr>
  </w:style>
  <w:style w:type="paragraph" w:styleId="Subtitle">
    <w:name w:val="Subtitle"/>
    <w:basedOn w:val="Normal"/>
    <w:next w:val="Normal"/>
    <w:link w:val="SubtitleChar"/>
    <w:qFormat/>
    <w:rsid w:val="00EF4D80"/>
    <w:pPr>
      <w:spacing w:after="60"/>
      <w:jc w:val="center"/>
      <w:outlineLvl w:val="1"/>
    </w:pPr>
    <w:rPr>
      <w:rFonts w:ascii="Calibri Light" w:hAnsi="Calibri Light"/>
      <w:sz w:val="24"/>
      <w:szCs w:val="24"/>
    </w:rPr>
  </w:style>
  <w:style w:type="character" w:customStyle="1" w:styleId="SubtitleChar">
    <w:name w:val="Subtitle Char"/>
    <w:link w:val="Subtitle"/>
    <w:rsid w:val="00EF4D80"/>
    <w:rPr>
      <w:rFonts w:ascii="Calibri Light" w:hAnsi="Calibri Light"/>
      <w:sz w:val="24"/>
      <w:szCs w:val="24"/>
      <w:lang w:eastAsia="en-US"/>
    </w:rPr>
  </w:style>
  <w:style w:type="paragraph" w:styleId="TableofAuthorities">
    <w:name w:val="table of authorities"/>
    <w:basedOn w:val="Normal"/>
    <w:next w:val="Normal"/>
    <w:rsid w:val="00EF4D80"/>
    <w:pPr>
      <w:ind w:left="200" w:hanging="200"/>
    </w:pPr>
  </w:style>
  <w:style w:type="paragraph" w:styleId="TableofFigures">
    <w:name w:val="table of figures"/>
    <w:basedOn w:val="Normal"/>
    <w:next w:val="Normal"/>
    <w:rsid w:val="00EF4D80"/>
  </w:style>
  <w:style w:type="paragraph" w:styleId="Title">
    <w:name w:val="Title"/>
    <w:basedOn w:val="Normal"/>
    <w:next w:val="Normal"/>
    <w:link w:val="TitleChar"/>
    <w:qFormat/>
    <w:rsid w:val="00EF4D8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F4D80"/>
    <w:rPr>
      <w:rFonts w:ascii="Calibri Light" w:hAnsi="Calibri Light"/>
      <w:b/>
      <w:bCs/>
      <w:kern w:val="28"/>
      <w:sz w:val="32"/>
      <w:szCs w:val="32"/>
      <w:lang w:eastAsia="en-US"/>
    </w:rPr>
  </w:style>
  <w:style w:type="paragraph" w:styleId="TOAHeading">
    <w:name w:val="toa heading"/>
    <w:basedOn w:val="Normal"/>
    <w:next w:val="Normal"/>
    <w:rsid w:val="00EF4D8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F4D8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wsdl"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w3.org/TR/2000/NOTE-SOAP-20000508/" TargetMode="External"/><Relationship Id="rId17" Type="http://schemas.openxmlformats.org/officeDocument/2006/relationships/hyperlink" Target="http://www.w3.org/TR/soap12-part1/" TargetMode="External"/><Relationship Id="rId2" Type="http://schemas.openxmlformats.org/officeDocument/2006/relationships/customXml" Target="../customXml/item1.xml"/><Relationship Id="rId16" Type="http://schemas.openxmlformats.org/officeDocument/2006/relationships/hyperlink" Target="http://www.w3.org/TR/1999/REC-xpath-19991116"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www.w3.org/TR/xpath" TargetMode="Externa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hyperlink" Target="http://www.w3.org/TR/2001/NOTE-wsdl-20010315"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24DA2BB-369B-498A-9256-7BF0D7175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11810</Words>
  <Characters>67317</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3GPP TS 32.606</vt:lpstr>
    </vt:vector>
  </TitlesOfParts>
  <Company>ETSI</Company>
  <LinksUpToDate>false</LinksUpToDate>
  <CharactersWithSpaces>78970</CharactersWithSpaces>
  <SharedDoc>false</SharedDoc>
  <HyperlinkBase/>
  <HLinks>
    <vt:vector size="36" baseType="variant">
      <vt:variant>
        <vt:i4>6881326</vt:i4>
      </vt:variant>
      <vt:variant>
        <vt:i4>189</vt:i4>
      </vt:variant>
      <vt:variant>
        <vt:i4>0</vt:i4>
      </vt:variant>
      <vt:variant>
        <vt:i4>5</vt:i4>
      </vt:variant>
      <vt:variant>
        <vt:lpwstr>http://www.w3.org/TR/soap12-part1/</vt:lpwstr>
      </vt:variant>
      <vt:variant>
        <vt:lpwstr/>
      </vt:variant>
      <vt:variant>
        <vt:i4>1835096</vt:i4>
      </vt:variant>
      <vt:variant>
        <vt:i4>185</vt:i4>
      </vt:variant>
      <vt:variant>
        <vt:i4>0</vt:i4>
      </vt:variant>
      <vt:variant>
        <vt:i4>5</vt:i4>
      </vt:variant>
      <vt:variant>
        <vt:lpwstr>http://www.w3.org/TR/1999/REC-xpath-19991116</vt:lpwstr>
      </vt:variant>
      <vt:variant>
        <vt:lpwstr/>
      </vt:variant>
      <vt:variant>
        <vt:i4>2883636</vt:i4>
      </vt:variant>
      <vt:variant>
        <vt:i4>183</vt:i4>
      </vt:variant>
      <vt:variant>
        <vt:i4>0</vt:i4>
      </vt:variant>
      <vt:variant>
        <vt:i4>5</vt:i4>
      </vt:variant>
      <vt:variant>
        <vt:lpwstr>http://www.w3.org/TR/xpath</vt:lpwstr>
      </vt:variant>
      <vt:variant>
        <vt:lpwstr/>
      </vt:variant>
      <vt:variant>
        <vt:i4>4390938</vt:i4>
      </vt:variant>
      <vt:variant>
        <vt:i4>179</vt:i4>
      </vt:variant>
      <vt:variant>
        <vt:i4>0</vt:i4>
      </vt:variant>
      <vt:variant>
        <vt:i4>5</vt:i4>
      </vt:variant>
      <vt:variant>
        <vt:lpwstr>http://www.w3.org/TR/2001/NOTE-wsdl-20010315</vt:lpwstr>
      </vt:variant>
      <vt:variant>
        <vt:lpwstr/>
      </vt:variant>
      <vt:variant>
        <vt:i4>5111875</vt:i4>
      </vt:variant>
      <vt:variant>
        <vt:i4>177</vt:i4>
      </vt:variant>
      <vt:variant>
        <vt:i4>0</vt:i4>
      </vt:variant>
      <vt:variant>
        <vt:i4>5</vt:i4>
      </vt:variant>
      <vt:variant>
        <vt:lpwstr>http://www.w3.org/TR/wsdl</vt:lpwstr>
      </vt:variant>
      <vt:variant>
        <vt:lpwstr/>
      </vt:variant>
      <vt:variant>
        <vt:i4>4718618</vt:i4>
      </vt:variant>
      <vt:variant>
        <vt:i4>174</vt:i4>
      </vt:variant>
      <vt:variant>
        <vt:i4>0</vt:i4>
      </vt:variant>
      <vt:variant>
        <vt:i4>5</vt:i4>
      </vt:variant>
      <vt:variant>
        <vt:lpwstr>http://www.w3.org/TR/2000/NOTE-SOAP-20000508/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32.606</dc:title>
  <dc:subject>Telecommunication management; Configuration Management (CM); Basic CM Integration Reference Point (IRP); Solution Set (SS) definitions (Release 19)</dc:subject>
  <dc:creator>MCC Support</dc:creator>
  <cp:keywords>UMTS, management, CORBA, SOAP, architecture</cp:keywords>
  <dc:description/>
  <cp:lastModifiedBy>CR0054</cp:lastModifiedBy>
  <cp:revision>3</cp:revision>
  <cp:lastPrinted>2010-04-21T09:39:00Z</cp:lastPrinted>
  <dcterms:created xsi:type="dcterms:W3CDTF">2025-10-13T19:04:00Z</dcterms:created>
  <dcterms:modified xsi:type="dcterms:W3CDTF">2025-10-17T11:39:00Z</dcterms:modified>
</cp:coreProperties>
</file>