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5897" w:rsidRPr="00C5535C" w14:paraId="07C37576" w14:textId="77777777" w:rsidTr="0098263F">
        <w:trPr>
          <w:cantSplit/>
        </w:trPr>
        <w:tc>
          <w:tcPr>
            <w:tcW w:w="10423" w:type="dxa"/>
            <w:gridSpan w:val="2"/>
            <w:shd w:val="clear" w:color="auto" w:fill="auto"/>
          </w:tcPr>
          <w:p w14:paraId="65A861F9" w14:textId="77777777" w:rsidR="00D55897" w:rsidRPr="00C5535C" w:rsidRDefault="00D55897" w:rsidP="0098263F">
            <w:pPr>
              <w:pStyle w:val="ZA"/>
              <w:framePr w:w="0" w:hRule="auto" w:wrap="auto" w:vAnchor="margin" w:hAnchor="text" w:yAlign="inline"/>
            </w:pPr>
            <w:bookmarkStart w:id="0" w:name="page1"/>
            <w:r w:rsidRPr="003266F4">
              <w:rPr>
                <w:noProof w:val="0"/>
                <w:sz w:val="64"/>
              </w:rPr>
              <w:t xml:space="preserve">3GPP TS </w:t>
            </w:r>
            <w:r w:rsidRPr="003266F4">
              <w:rPr>
                <w:rFonts w:hint="eastAsia"/>
                <w:noProof w:val="0"/>
                <w:sz w:val="64"/>
                <w:lang w:eastAsia="zh-CN"/>
              </w:rPr>
              <w:t>32</w:t>
            </w:r>
            <w:r w:rsidRPr="003266F4">
              <w:rPr>
                <w:noProof w:val="0"/>
                <w:sz w:val="64"/>
              </w:rPr>
              <w:t>.4</w:t>
            </w:r>
            <w:r>
              <w:rPr>
                <w:noProof w:val="0"/>
                <w:sz w:val="64"/>
              </w:rPr>
              <w:t>51</w:t>
            </w:r>
            <w:r w:rsidRPr="003266F4">
              <w:rPr>
                <w:noProof w:val="0"/>
                <w:sz w:val="64"/>
              </w:rPr>
              <w:t xml:space="preserve"> </w:t>
            </w:r>
            <w:r>
              <w:rPr>
                <w:noProof w:val="0"/>
              </w:rPr>
              <w:t>V19.0.0</w:t>
            </w:r>
            <w:r w:rsidRPr="003266F4">
              <w:rPr>
                <w:noProof w:val="0"/>
              </w:rPr>
              <w:t xml:space="preserve"> </w:t>
            </w:r>
            <w:r w:rsidRPr="003266F4">
              <w:rPr>
                <w:noProof w:val="0"/>
                <w:sz w:val="32"/>
              </w:rPr>
              <w:t>(</w:t>
            </w:r>
            <w:r>
              <w:rPr>
                <w:noProof w:val="0"/>
                <w:sz w:val="32"/>
              </w:rPr>
              <w:t>2025-09</w:t>
            </w:r>
            <w:r w:rsidRPr="003266F4">
              <w:rPr>
                <w:noProof w:val="0"/>
                <w:sz w:val="32"/>
              </w:rPr>
              <w:t>)</w:t>
            </w:r>
          </w:p>
        </w:tc>
      </w:tr>
      <w:tr w:rsidR="00D55897" w:rsidRPr="00C5535C" w14:paraId="2933F0E2" w14:textId="77777777" w:rsidTr="0098263F">
        <w:trPr>
          <w:cantSplit/>
          <w:trHeight w:hRule="exact" w:val="1134"/>
        </w:trPr>
        <w:tc>
          <w:tcPr>
            <w:tcW w:w="10423" w:type="dxa"/>
            <w:gridSpan w:val="2"/>
            <w:shd w:val="clear" w:color="auto" w:fill="auto"/>
          </w:tcPr>
          <w:p w14:paraId="707DE7D6" w14:textId="77777777" w:rsidR="00D55897" w:rsidRPr="00C5535C" w:rsidRDefault="00D55897" w:rsidP="0098263F">
            <w:pPr>
              <w:pStyle w:val="TAR"/>
            </w:pPr>
            <w:r w:rsidRPr="003266F4">
              <w:t>Technical Specification</w:t>
            </w:r>
          </w:p>
        </w:tc>
      </w:tr>
      <w:tr w:rsidR="00D55897" w:rsidRPr="00C5535C" w14:paraId="36FDDD04" w14:textId="77777777" w:rsidTr="0098263F">
        <w:trPr>
          <w:cantSplit/>
          <w:trHeight w:hRule="exact" w:val="3685"/>
        </w:trPr>
        <w:tc>
          <w:tcPr>
            <w:tcW w:w="10423" w:type="dxa"/>
            <w:gridSpan w:val="2"/>
            <w:shd w:val="clear" w:color="auto" w:fill="auto"/>
          </w:tcPr>
          <w:p w14:paraId="48ACD68F" w14:textId="77777777" w:rsidR="00D55897" w:rsidRPr="003266F4" w:rsidRDefault="00D55897" w:rsidP="0098263F">
            <w:pPr>
              <w:pStyle w:val="ZT"/>
              <w:framePr w:wrap="auto" w:hAnchor="text" w:yAlign="inline"/>
            </w:pPr>
            <w:r w:rsidRPr="003266F4">
              <w:t>3rd Generation Partnership Project;</w:t>
            </w:r>
          </w:p>
          <w:p w14:paraId="29AFF83A" w14:textId="77777777" w:rsidR="00D55897" w:rsidRPr="003266F4" w:rsidRDefault="00D55897" w:rsidP="0098263F">
            <w:pPr>
              <w:pStyle w:val="ZT"/>
              <w:framePr w:wrap="auto" w:hAnchor="text" w:yAlign="inline"/>
            </w:pPr>
            <w:r w:rsidRPr="003266F4">
              <w:t>Technical Specification Group Services and System Aspects;</w:t>
            </w:r>
          </w:p>
          <w:p w14:paraId="5ED29F76" w14:textId="77777777" w:rsidR="00D55897" w:rsidRPr="003266F4" w:rsidRDefault="00D55897" w:rsidP="0098263F">
            <w:pPr>
              <w:pStyle w:val="ZT"/>
              <w:framePr w:wrap="auto" w:hAnchor="text" w:yAlign="inline"/>
            </w:pPr>
            <w:r w:rsidRPr="003266F4">
              <w:t>Telecommunication management;</w:t>
            </w:r>
          </w:p>
          <w:p w14:paraId="513C5C44" w14:textId="77777777" w:rsidR="00D55897" w:rsidRDefault="00D55897" w:rsidP="0098263F">
            <w:pPr>
              <w:pStyle w:val="ZT"/>
              <w:framePr w:wrap="auto" w:hAnchor="text" w:yAlign="inline"/>
              <w:wordWrap w:val="0"/>
            </w:pPr>
            <w:r>
              <w:t>Key Performance Indicators (KPI) for Evolved Universal</w:t>
            </w:r>
          </w:p>
          <w:p w14:paraId="13AC73D9" w14:textId="77777777" w:rsidR="00D55897" w:rsidRDefault="00D55897" w:rsidP="0098263F">
            <w:pPr>
              <w:pStyle w:val="ZT"/>
              <w:framePr w:wrap="auto" w:hAnchor="text" w:yAlign="inline"/>
              <w:wordWrap w:val="0"/>
            </w:pPr>
            <w:r>
              <w:t>Terrestrial Radio Access Network (E-UTRAN);</w:t>
            </w:r>
          </w:p>
          <w:p w14:paraId="59E508D3" w14:textId="77777777" w:rsidR="00D55897" w:rsidRPr="003266F4" w:rsidRDefault="00D55897" w:rsidP="0098263F">
            <w:pPr>
              <w:pStyle w:val="ZT"/>
              <w:framePr w:wrap="auto" w:hAnchor="text" w:yAlign="inline"/>
              <w:wordWrap w:val="0"/>
            </w:pPr>
            <w:r>
              <w:t>Requirements</w:t>
            </w:r>
          </w:p>
          <w:p w14:paraId="42905AF2" w14:textId="77777777" w:rsidR="00D55897" w:rsidRPr="00C5535C" w:rsidRDefault="00D55897" w:rsidP="0098263F">
            <w:pPr>
              <w:pStyle w:val="ZT"/>
              <w:framePr w:wrap="auto" w:hAnchor="text" w:yAlign="inline"/>
              <w:rPr>
                <w:i/>
                <w:sz w:val="28"/>
              </w:rPr>
            </w:pPr>
            <w:r w:rsidRPr="003266F4">
              <w:t>(</w:t>
            </w:r>
            <w:r w:rsidRPr="003266F4">
              <w:rPr>
                <w:rStyle w:val="ZGSM"/>
              </w:rPr>
              <w:t>Release</w:t>
            </w:r>
            <w:r>
              <w:rPr>
                <w:rStyle w:val="ZGSM"/>
              </w:rPr>
              <w:t xml:space="preserve"> 19</w:t>
            </w:r>
            <w:r w:rsidRPr="003266F4">
              <w:t>)</w:t>
            </w:r>
          </w:p>
        </w:tc>
      </w:tr>
      <w:tr w:rsidR="00D55897" w:rsidRPr="00C5535C" w14:paraId="6A2C5F0E" w14:textId="77777777" w:rsidTr="0098263F">
        <w:trPr>
          <w:cantSplit/>
        </w:trPr>
        <w:tc>
          <w:tcPr>
            <w:tcW w:w="10423" w:type="dxa"/>
            <w:gridSpan w:val="2"/>
            <w:shd w:val="clear" w:color="auto" w:fill="auto"/>
          </w:tcPr>
          <w:p w14:paraId="4414B9E5" w14:textId="77777777" w:rsidR="00D55897" w:rsidRPr="003266F4" w:rsidRDefault="00D55897" w:rsidP="0098263F">
            <w:pPr>
              <w:pStyle w:val="FP"/>
            </w:pPr>
          </w:p>
        </w:tc>
      </w:tr>
      <w:bookmarkStart w:id="1" w:name="_MON_1684549432"/>
      <w:bookmarkEnd w:id="1"/>
      <w:tr w:rsidR="00D55897" w:rsidRPr="00C5535C" w14:paraId="6FC9491E" w14:textId="77777777" w:rsidTr="0098263F">
        <w:trPr>
          <w:cantSplit/>
          <w:trHeight w:hRule="exact" w:val="1531"/>
        </w:trPr>
        <w:tc>
          <w:tcPr>
            <w:tcW w:w="4883" w:type="dxa"/>
            <w:shd w:val="clear" w:color="auto" w:fill="auto"/>
          </w:tcPr>
          <w:p w14:paraId="43478642" w14:textId="77777777" w:rsidR="00D55897" w:rsidRPr="00C5535C" w:rsidRDefault="00D55897" w:rsidP="0098263F">
            <w:pPr>
              <w:rPr>
                <w:i/>
              </w:rPr>
            </w:pPr>
            <w:r w:rsidRPr="00257D41">
              <w:rPr>
                <w:i/>
              </w:rPr>
              <w:object w:dxaOrig="2026" w:dyaOrig="1251" w14:anchorId="1CE2D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0.8pt;height:62.6pt" o:ole="">
                  <v:imagedata r:id="rId8" o:title=""/>
                </v:shape>
                <o:OLEObject Type="Embed" ProgID="Word.Picture.8" ShapeID="_x0000_i1031" DrawAspect="Content" ObjectID="_1822644094" r:id="rId9"/>
              </w:object>
            </w:r>
          </w:p>
        </w:tc>
        <w:tc>
          <w:tcPr>
            <w:tcW w:w="5540" w:type="dxa"/>
            <w:shd w:val="clear" w:color="auto" w:fill="auto"/>
          </w:tcPr>
          <w:p w14:paraId="29F67A94" w14:textId="77777777" w:rsidR="00D55897" w:rsidRPr="00C5535C" w:rsidRDefault="00D55897" w:rsidP="0098263F">
            <w:pPr>
              <w:jc w:val="right"/>
            </w:pPr>
            <w:r>
              <w:rPr>
                <w:i/>
              </w:rPr>
              <w:pict w14:anchorId="461318BA">
                <v:shape id="_x0000_i1032" type="#_x0000_t75" style="width:127.7pt;height:75.15pt">
                  <v:imagedata r:id="rId10" o:title="3GPP-logo_web"/>
                </v:shape>
              </w:pict>
            </w:r>
          </w:p>
        </w:tc>
      </w:tr>
      <w:tr w:rsidR="00D55897" w:rsidRPr="00C5535C" w14:paraId="5F3556C7" w14:textId="77777777" w:rsidTr="0098263F">
        <w:trPr>
          <w:cantSplit/>
          <w:trHeight w:hRule="exact" w:val="5783"/>
        </w:trPr>
        <w:tc>
          <w:tcPr>
            <w:tcW w:w="10423" w:type="dxa"/>
            <w:gridSpan w:val="2"/>
            <w:shd w:val="clear" w:color="auto" w:fill="auto"/>
          </w:tcPr>
          <w:p w14:paraId="1806FD6F" w14:textId="77777777" w:rsidR="00D55897" w:rsidRPr="00C5535C" w:rsidRDefault="00D55897" w:rsidP="0098263F">
            <w:pPr>
              <w:pStyle w:val="FP"/>
              <w:rPr>
                <w:b/>
              </w:rPr>
            </w:pPr>
          </w:p>
        </w:tc>
      </w:tr>
      <w:tr w:rsidR="00D55897" w:rsidRPr="00C5535C" w14:paraId="083E4525" w14:textId="77777777" w:rsidTr="0098263F">
        <w:trPr>
          <w:cantSplit/>
          <w:trHeight w:hRule="exact" w:val="964"/>
        </w:trPr>
        <w:tc>
          <w:tcPr>
            <w:tcW w:w="10423" w:type="dxa"/>
            <w:gridSpan w:val="2"/>
            <w:shd w:val="clear" w:color="auto" w:fill="auto"/>
          </w:tcPr>
          <w:p w14:paraId="1C4EE6C3" w14:textId="77777777" w:rsidR="00D55897" w:rsidRPr="00C5535C" w:rsidRDefault="00D55897" w:rsidP="0098263F">
            <w:pPr>
              <w:rPr>
                <w:sz w:val="16"/>
              </w:rPr>
            </w:pPr>
            <w:bookmarkStart w:id="2" w:name="warningNotice"/>
            <w:r w:rsidRPr="00C5535C">
              <w:rPr>
                <w:sz w:val="16"/>
              </w:rPr>
              <w:t>The present document has been developed within the 3rd Generation Partnership Project (3GPP</w:t>
            </w:r>
            <w:r w:rsidRPr="00C5535C">
              <w:rPr>
                <w:sz w:val="16"/>
                <w:vertAlign w:val="superscript"/>
              </w:rPr>
              <w:t xml:space="preserve"> TM</w:t>
            </w:r>
            <w:r w:rsidRPr="00C5535C">
              <w:rPr>
                <w:sz w:val="16"/>
              </w:rPr>
              <w:t>) and may be further elaborated for the purposes of 3GPP.</w:t>
            </w:r>
            <w:r w:rsidRPr="00C5535C">
              <w:rPr>
                <w:sz w:val="16"/>
              </w:rPr>
              <w:br/>
              <w:t>The present document has not been subject to any approval process by the 3GPP</w:t>
            </w:r>
            <w:r w:rsidRPr="00C5535C">
              <w:rPr>
                <w:sz w:val="16"/>
                <w:vertAlign w:val="superscript"/>
              </w:rPr>
              <w:t xml:space="preserve"> </w:t>
            </w:r>
            <w:r w:rsidRPr="00C5535C">
              <w:rPr>
                <w:sz w:val="16"/>
              </w:rPr>
              <w:t>Organizational Partners and shall not be implemented.</w:t>
            </w:r>
            <w:r w:rsidRPr="00C5535C">
              <w:rPr>
                <w:sz w:val="16"/>
              </w:rPr>
              <w:br/>
              <w:t>This Specification is provided for future development work within 3GPP</w:t>
            </w:r>
            <w:r w:rsidRPr="00C5535C">
              <w:rPr>
                <w:sz w:val="16"/>
                <w:vertAlign w:val="superscript"/>
              </w:rPr>
              <w:t xml:space="preserve"> </w:t>
            </w:r>
            <w:r w:rsidRPr="00C5535C">
              <w:rPr>
                <w:sz w:val="16"/>
              </w:rPr>
              <w:t>only. The Organizational Partners accept no liability for any use of this Specification.</w:t>
            </w:r>
            <w:r w:rsidRPr="00C5535C">
              <w:rPr>
                <w:sz w:val="16"/>
              </w:rPr>
              <w:br/>
              <w:t>Specifications and Reports for implementation of the 3GPP</w:t>
            </w:r>
            <w:r w:rsidRPr="00C5535C">
              <w:rPr>
                <w:sz w:val="16"/>
                <w:vertAlign w:val="superscript"/>
              </w:rPr>
              <w:t xml:space="preserve"> TM</w:t>
            </w:r>
            <w:r w:rsidRPr="00C5535C">
              <w:rPr>
                <w:sz w:val="16"/>
              </w:rPr>
              <w:t xml:space="preserve"> system should be obtained via the 3GPP Organizational Partners' Publications Offices.</w:t>
            </w:r>
            <w:bookmarkEnd w:id="2"/>
          </w:p>
          <w:p w14:paraId="19F791D9" w14:textId="77777777" w:rsidR="00D55897" w:rsidRPr="00C5535C" w:rsidRDefault="00D55897" w:rsidP="0098263F">
            <w:pPr>
              <w:pStyle w:val="ZV"/>
              <w:framePr w:w="0" w:wrap="auto" w:vAnchor="margin" w:hAnchor="text" w:yAlign="inline"/>
            </w:pPr>
          </w:p>
          <w:p w14:paraId="49A2DE7D" w14:textId="77777777" w:rsidR="00D55897" w:rsidRPr="00C5535C" w:rsidRDefault="00D55897" w:rsidP="0098263F">
            <w:pPr>
              <w:rPr>
                <w:sz w:val="16"/>
              </w:rPr>
            </w:pPr>
          </w:p>
        </w:tc>
      </w:tr>
      <w:bookmarkEnd w:id="0"/>
    </w:tbl>
    <w:p w14:paraId="57EF46DA" w14:textId="77777777" w:rsidR="00D55897" w:rsidRPr="00C5535C" w:rsidRDefault="00D55897" w:rsidP="00D55897">
      <w:pPr>
        <w:sectPr w:rsidR="00D55897" w:rsidRPr="00C5535C" w:rsidSect="00D5589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55897" w:rsidRPr="00C5535C" w14:paraId="26C7BE9E" w14:textId="77777777" w:rsidTr="0098263F">
        <w:trPr>
          <w:cantSplit/>
          <w:trHeight w:hRule="exact" w:val="5669"/>
        </w:trPr>
        <w:tc>
          <w:tcPr>
            <w:tcW w:w="10423" w:type="dxa"/>
            <w:shd w:val="clear" w:color="auto" w:fill="auto"/>
          </w:tcPr>
          <w:p w14:paraId="117DEBB2" w14:textId="77777777" w:rsidR="00D55897" w:rsidRPr="00C5535C" w:rsidRDefault="00D55897" w:rsidP="0098263F">
            <w:pPr>
              <w:pStyle w:val="FP"/>
            </w:pPr>
            <w:bookmarkStart w:id="3" w:name="page2"/>
          </w:p>
        </w:tc>
      </w:tr>
      <w:tr w:rsidR="00D55897" w:rsidRPr="00C5535C" w14:paraId="2692C635" w14:textId="77777777" w:rsidTr="0098263F">
        <w:trPr>
          <w:cantSplit/>
          <w:trHeight w:hRule="exact" w:val="5386"/>
        </w:trPr>
        <w:tc>
          <w:tcPr>
            <w:tcW w:w="10423" w:type="dxa"/>
            <w:shd w:val="clear" w:color="auto" w:fill="auto"/>
          </w:tcPr>
          <w:p w14:paraId="57E87AA7" w14:textId="77777777" w:rsidR="00D55897" w:rsidRPr="00C5535C" w:rsidRDefault="00D55897" w:rsidP="0098263F">
            <w:pPr>
              <w:pStyle w:val="FP"/>
              <w:spacing w:after="240"/>
              <w:ind w:left="2835" w:right="2835"/>
              <w:jc w:val="center"/>
              <w:rPr>
                <w:rFonts w:ascii="Arial" w:hAnsi="Arial"/>
                <w:b/>
                <w:i/>
                <w:noProof/>
              </w:rPr>
            </w:pPr>
            <w:bookmarkStart w:id="4" w:name="coords3gpp"/>
            <w:r w:rsidRPr="00C5535C">
              <w:rPr>
                <w:rFonts w:ascii="Arial" w:hAnsi="Arial"/>
                <w:b/>
                <w:i/>
                <w:noProof/>
              </w:rPr>
              <w:t>3GPP</w:t>
            </w:r>
          </w:p>
          <w:p w14:paraId="0CB64EE9" w14:textId="77777777" w:rsidR="00D55897" w:rsidRPr="00C5535C" w:rsidRDefault="00D55897" w:rsidP="0098263F">
            <w:pPr>
              <w:pStyle w:val="FP"/>
              <w:pBdr>
                <w:bottom w:val="single" w:sz="6" w:space="1" w:color="auto"/>
              </w:pBdr>
              <w:ind w:left="2835" w:right="2835"/>
              <w:jc w:val="center"/>
              <w:rPr>
                <w:noProof/>
              </w:rPr>
            </w:pPr>
            <w:r w:rsidRPr="00C5535C">
              <w:rPr>
                <w:noProof/>
              </w:rPr>
              <w:t>Postal address</w:t>
            </w:r>
          </w:p>
          <w:p w14:paraId="48FDE5E2" w14:textId="77777777" w:rsidR="00D55897" w:rsidRPr="00C5535C" w:rsidRDefault="00D55897" w:rsidP="0098263F">
            <w:pPr>
              <w:pStyle w:val="FP"/>
              <w:ind w:left="2835" w:right="2835"/>
              <w:jc w:val="center"/>
              <w:rPr>
                <w:rFonts w:ascii="Arial" w:hAnsi="Arial"/>
                <w:noProof/>
                <w:sz w:val="18"/>
              </w:rPr>
            </w:pPr>
          </w:p>
          <w:p w14:paraId="4F68F381" w14:textId="77777777" w:rsidR="00D55897" w:rsidRPr="00C5535C" w:rsidRDefault="00D55897" w:rsidP="0098263F">
            <w:pPr>
              <w:pStyle w:val="FP"/>
              <w:pBdr>
                <w:bottom w:val="single" w:sz="6" w:space="1" w:color="auto"/>
              </w:pBdr>
              <w:spacing w:before="240"/>
              <w:ind w:left="2835" w:right="2835"/>
              <w:jc w:val="center"/>
              <w:rPr>
                <w:noProof/>
              </w:rPr>
            </w:pPr>
            <w:r w:rsidRPr="00C5535C">
              <w:rPr>
                <w:noProof/>
              </w:rPr>
              <w:t>3GPP support office address</w:t>
            </w:r>
          </w:p>
          <w:p w14:paraId="085284FE" w14:textId="77777777" w:rsidR="00D55897" w:rsidRPr="00C5535C" w:rsidRDefault="00D55897" w:rsidP="0098263F">
            <w:pPr>
              <w:pStyle w:val="FP"/>
              <w:ind w:left="2835" w:right="2835"/>
              <w:jc w:val="center"/>
              <w:rPr>
                <w:rFonts w:ascii="Arial" w:hAnsi="Arial"/>
                <w:noProof/>
                <w:sz w:val="18"/>
              </w:rPr>
            </w:pPr>
            <w:r w:rsidRPr="00C5535C">
              <w:rPr>
                <w:rFonts w:ascii="Arial" w:hAnsi="Arial"/>
                <w:noProof/>
                <w:sz w:val="18"/>
              </w:rPr>
              <w:t>650 Route des Lucioles - Sophia Antipolis</w:t>
            </w:r>
          </w:p>
          <w:p w14:paraId="60C4B1AE" w14:textId="77777777" w:rsidR="00D55897" w:rsidRPr="00C5535C" w:rsidRDefault="00D55897" w:rsidP="0098263F">
            <w:pPr>
              <w:pStyle w:val="FP"/>
              <w:ind w:left="2835" w:right="2835"/>
              <w:jc w:val="center"/>
              <w:rPr>
                <w:rFonts w:ascii="Arial" w:hAnsi="Arial"/>
                <w:noProof/>
                <w:sz w:val="18"/>
              </w:rPr>
            </w:pPr>
            <w:r w:rsidRPr="00C5535C">
              <w:rPr>
                <w:rFonts w:ascii="Arial" w:hAnsi="Arial"/>
                <w:noProof/>
                <w:sz w:val="18"/>
              </w:rPr>
              <w:t>Valbonne - FRANCE</w:t>
            </w:r>
          </w:p>
          <w:p w14:paraId="74E13CE5" w14:textId="77777777" w:rsidR="00D55897" w:rsidRPr="00C5535C" w:rsidRDefault="00D55897" w:rsidP="0098263F">
            <w:pPr>
              <w:pStyle w:val="FP"/>
              <w:spacing w:after="20"/>
              <w:ind w:left="2835" w:right="2835"/>
              <w:jc w:val="center"/>
              <w:rPr>
                <w:rFonts w:ascii="Arial" w:hAnsi="Arial"/>
                <w:noProof/>
                <w:sz w:val="18"/>
              </w:rPr>
            </w:pPr>
            <w:r w:rsidRPr="00C5535C">
              <w:rPr>
                <w:rFonts w:ascii="Arial" w:hAnsi="Arial"/>
                <w:noProof/>
                <w:sz w:val="18"/>
              </w:rPr>
              <w:t>Tel.: +33 4 92 94 42 00 Fax: +33 4 93 65 47 16</w:t>
            </w:r>
          </w:p>
          <w:p w14:paraId="7FEA117A" w14:textId="77777777" w:rsidR="00D55897" w:rsidRPr="00C5535C" w:rsidRDefault="00D55897" w:rsidP="0098263F">
            <w:pPr>
              <w:pStyle w:val="FP"/>
              <w:pBdr>
                <w:bottom w:val="single" w:sz="6" w:space="1" w:color="auto"/>
              </w:pBdr>
              <w:spacing w:before="240"/>
              <w:ind w:left="2835" w:right="2835"/>
              <w:jc w:val="center"/>
              <w:rPr>
                <w:noProof/>
              </w:rPr>
            </w:pPr>
            <w:r w:rsidRPr="00C5535C">
              <w:rPr>
                <w:noProof/>
              </w:rPr>
              <w:t>Internet</w:t>
            </w:r>
          </w:p>
          <w:p w14:paraId="51AD71ED" w14:textId="77777777" w:rsidR="00D55897" w:rsidRPr="00C5535C" w:rsidRDefault="00D55897" w:rsidP="0098263F">
            <w:pPr>
              <w:pStyle w:val="FP"/>
              <w:ind w:left="2835" w:right="2835"/>
              <w:jc w:val="center"/>
              <w:rPr>
                <w:rFonts w:ascii="Arial" w:hAnsi="Arial"/>
                <w:noProof/>
                <w:sz w:val="18"/>
              </w:rPr>
            </w:pPr>
            <w:r w:rsidRPr="00C5535C">
              <w:rPr>
                <w:rFonts w:ascii="Arial" w:hAnsi="Arial"/>
                <w:noProof/>
                <w:sz w:val="18"/>
              </w:rPr>
              <w:t>http://www.3gpp.org</w:t>
            </w:r>
            <w:bookmarkEnd w:id="4"/>
          </w:p>
          <w:p w14:paraId="05F86DA3" w14:textId="77777777" w:rsidR="00D55897" w:rsidRPr="00C5535C" w:rsidRDefault="00D55897" w:rsidP="0098263F">
            <w:pPr>
              <w:rPr>
                <w:noProof/>
              </w:rPr>
            </w:pPr>
          </w:p>
        </w:tc>
      </w:tr>
      <w:tr w:rsidR="00D55897" w:rsidRPr="00C5535C" w14:paraId="740B4302" w14:textId="77777777" w:rsidTr="0098263F">
        <w:trPr>
          <w:cantSplit/>
        </w:trPr>
        <w:tc>
          <w:tcPr>
            <w:tcW w:w="10423" w:type="dxa"/>
            <w:shd w:val="clear" w:color="auto" w:fill="auto"/>
            <w:vAlign w:val="bottom"/>
          </w:tcPr>
          <w:p w14:paraId="67CA9760" w14:textId="77777777" w:rsidR="00D55897" w:rsidRPr="00C5535C" w:rsidRDefault="00D55897" w:rsidP="0098263F">
            <w:pPr>
              <w:pStyle w:val="FP"/>
              <w:pBdr>
                <w:bottom w:val="single" w:sz="6" w:space="1" w:color="auto"/>
              </w:pBdr>
              <w:spacing w:after="240"/>
              <w:jc w:val="center"/>
              <w:rPr>
                <w:rFonts w:ascii="Arial" w:hAnsi="Arial"/>
                <w:b/>
                <w:i/>
                <w:noProof/>
              </w:rPr>
            </w:pPr>
            <w:bookmarkStart w:id="5" w:name="copyrightNotification"/>
            <w:r w:rsidRPr="00C5535C">
              <w:rPr>
                <w:rFonts w:ascii="Arial" w:hAnsi="Arial"/>
                <w:b/>
                <w:i/>
                <w:noProof/>
              </w:rPr>
              <w:t>Copyright Notification</w:t>
            </w:r>
          </w:p>
          <w:p w14:paraId="621E1996" w14:textId="77777777" w:rsidR="00D55897" w:rsidRPr="00C5535C" w:rsidRDefault="00D55897" w:rsidP="0098263F">
            <w:pPr>
              <w:pStyle w:val="FP"/>
              <w:jc w:val="center"/>
              <w:rPr>
                <w:noProof/>
              </w:rPr>
            </w:pPr>
            <w:r w:rsidRPr="00C5535C">
              <w:rPr>
                <w:noProof/>
              </w:rPr>
              <w:t>No part may be reproduced except as authorized by written permission.</w:t>
            </w:r>
            <w:r w:rsidRPr="00C5535C">
              <w:rPr>
                <w:noProof/>
              </w:rPr>
              <w:br/>
              <w:t>The copyright and the foregoing restriction extend to reproduction in all media.</w:t>
            </w:r>
          </w:p>
          <w:p w14:paraId="37C875EC" w14:textId="77777777" w:rsidR="00D55897" w:rsidRPr="00C5535C" w:rsidRDefault="00D55897" w:rsidP="0098263F">
            <w:pPr>
              <w:pStyle w:val="FP"/>
              <w:jc w:val="center"/>
              <w:rPr>
                <w:noProof/>
              </w:rPr>
            </w:pPr>
          </w:p>
          <w:p w14:paraId="20609DD4" w14:textId="77777777" w:rsidR="00D55897" w:rsidRPr="00C5535C" w:rsidRDefault="00D55897" w:rsidP="0098263F">
            <w:pPr>
              <w:pStyle w:val="FP"/>
              <w:jc w:val="center"/>
              <w:rPr>
                <w:noProof/>
                <w:sz w:val="18"/>
              </w:rPr>
            </w:pPr>
            <w:r w:rsidRPr="00C5535C">
              <w:rPr>
                <w:noProof/>
                <w:sz w:val="18"/>
              </w:rPr>
              <w:t xml:space="preserve">© </w:t>
            </w:r>
            <w:r>
              <w:rPr>
                <w:noProof/>
                <w:sz w:val="18"/>
              </w:rPr>
              <w:t>2025</w:t>
            </w:r>
            <w:r w:rsidRPr="00C5535C">
              <w:rPr>
                <w:noProof/>
                <w:sz w:val="18"/>
              </w:rPr>
              <w:t>, 3GPP Organizational Partners (ARIB, ATIS, CCSA, ETSI, TSDSI, TTA, TTC).</w:t>
            </w:r>
            <w:bookmarkStart w:id="6" w:name="copyrightaddon"/>
            <w:bookmarkEnd w:id="6"/>
          </w:p>
          <w:p w14:paraId="35937F3F" w14:textId="77777777" w:rsidR="00D55897" w:rsidRPr="00C5535C" w:rsidRDefault="00D55897" w:rsidP="0098263F">
            <w:pPr>
              <w:pStyle w:val="FP"/>
              <w:jc w:val="center"/>
              <w:rPr>
                <w:noProof/>
                <w:sz w:val="18"/>
              </w:rPr>
            </w:pPr>
            <w:r w:rsidRPr="00C5535C">
              <w:rPr>
                <w:noProof/>
                <w:sz w:val="18"/>
              </w:rPr>
              <w:t>All rights reserved.</w:t>
            </w:r>
          </w:p>
          <w:p w14:paraId="76855452" w14:textId="77777777" w:rsidR="00D55897" w:rsidRPr="00C5535C" w:rsidRDefault="00D55897" w:rsidP="0098263F">
            <w:pPr>
              <w:pStyle w:val="FP"/>
              <w:rPr>
                <w:noProof/>
                <w:sz w:val="18"/>
              </w:rPr>
            </w:pPr>
          </w:p>
          <w:p w14:paraId="7400D615" w14:textId="77777777" w:rsidR="00D55897" w:rsidRPr="00C5535C" w:rsidRDefault="00D55897" w:rsidP="0098263F">
            <w:pPr>
              <w:pStyle w:val="FP"/>
              <w:rPr>
                <w:noProof/>
                <w:sz w:val="18"/>
              </w:rPr>
            </w:pPr>
            <w:r w:rsidRPr="00C5535C">
              <w:rPr>
                <w:noProof/>
                <w:sz w:val="18"/>
              </w:rPr>
              <w:t>UMTS™ is a Trade Mark of ETSI registered for the benefit of its members</w:t>
            </w:r>
          </w:p>
          <w:p w14:paraId="5F21CD0D" w14:textId="77777777" w:rsidR="00D55897" w:rsidRPr="00C5535C" w:rsidRDefault="00D55897" w:rsidP="0098263F">
            <w:pPr>
              <w:pStyle w:val="FP"/>
              <w:rPr>
                <w:noProof/>
                <w:sz w:val="18"/>
              </w:rPr>
            </w:pPr>
            <w:r w:rsidRPr="00C5535C">
              <w:rPr>
                <w:noProof/>
                <w:sz w:val="18"/>
              </w:rPr>
              <w:t>3GPP™ is a Trade Mark of ETSI registered for the benefit of its Members and of the 3GPP Organizational Partners</w:t>
            </w:r>
            <w:r w:rsidRPr="00C5535C">
              <w:rPr>
                <w:noProof/>
                <w:sz w:val="18"/>
              </w:rPr>
              <w:br/>
              <w:t>LTE™ is a Trade Mark of ETSI registered for the benefit of its Members and of the 3GPP Organizational Partners</w:t>
            </w:r>
          </w:p>
          <w:p w14:paraId="2EC45B71" w14:textId="77777777" w:rsidR="00D55897" w:rsidRPr="00C5535C" w:rsidRDefault="00D55897" w:rsidP="0098263F">
            <w:pPr>
              <w:pStyle w:val="FP"/>
              <w:rPr>
                <w:noProof/>
                <w:sz w:val="18"/>
              </w:rPr>
            </w:pPr>
            <w:r w:rsidRPr="00C5535C">
              <w:rPr>
                <w:noProof/>
                <w:sz w:val="18"/>
              </w:rPr>
              <w:t>GSM® and the GSM logo are registered and owned by the GSM Association</w:t>
            </w:r>
            <w:bookmarkEnd w:id="5"/>
          </w:p>
          <w:p w14:paraId="3DF4D139" w14:textId="77777777" w:rsidR="00D55897" w:rsidRPr="00C5535C" w:rsidRDefault="00D55897" w:rsidP="0098263F"/>
        </w:tc>
      </w:tr>
      <w:bookmarkEnd w:id="3"/>
    </w:tbl>
    <w:p w14:paraId="60B7D42D" w14:textId="6F16929E" w:rsidR="004A3549" w:rsidRPr="003266F4" w:rsidRDefault="00D55897">
      <w:pPr>
        <w:pStyle w:val="TT"/>
      </w:pPr>
      <w:r w:rsidRPr="00C5535C">
        <w:br w:type="page"/>
      </w:r>
      <w:r w:rsidR="004A3549" w:rsidRPr="003266F4">
        <w:t>Contents</w:t>
      </w:r>
    </w:p>
    <w:p w14:paraId="0753B85D" w14:textId="77777777" w:rsidR="008E7C1B" w:rsidRPr="00CA0C12" w:rsidRDefault="008E7C1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_Toc20241603 \h </w:instrText>
      </w:r>
      <w:r>
        <w:fldChar w:fldCharType="separate"/>
      </w:r>
      <w:r>
        <w:t>4</w:t>
      </w:r>
      <w:r>
        <w:fldChar w:fldCharType="end"/>
      </w:r>
    </w:p>
    <w:p w14:paraId="31D47E7C" w14:textId="77777777" w:rsidR="008E7C1B" w:rsidRPr="00CA0C12" w:rsidRDefault="008E7C1B">
      <w:pPr>
        <w:pStyle w:val="TOC1"/>
        <w:rPr>
          <w:rFonts w:ascii="Calibri" w:hAnsi="Calibri"/>
          <w:szCs w:val="22"/>
          <w:lang w:eastAsia="en-GB"/>
        </w:rPr>
      </w:pPr>
      <w:r>
        <w:t>Introduction</w:t>
      </w:r>
      <w:r>
        <w:tab/>
      </w:r>
      <w:r>
        <w:fldChar w:fldCharType="begin" w:fldLock="1"/>
      </w:r>
      <w:r>
        <w:instrText xml:space="preserve"> PAGEREF _Toc20241604 \h </w:instrText>
      </w:r>
      <w:r>
        <w:fldChar w:fldCharType="separate"/>
      </w:r>
      <w:r>
        <w:t>4</w:t>
      </w:r>
      <w:r>
        <w:fldChar w:fldCharType="end"/>
      </w:r>
    </w:p>
    <w:p w14:paraId="40052573" w14:textId="77777777" w:rsidR="008E7C1B" w:rsidRPr="00CA0C12" w:rsidRDefault="008E7C1B">
      <w:pPr>
        <w:pStyle w:val="TOC1"/>
        <w:rPr>
          <w:rFonts w:ascii="Calibri" w:hAnsi="Calibri"/>
          <w:szCs w:val="22"/>
          <w:lang w:eastAsia="en-GB"/>
        </w:rPr>
      </w:pPr>
      <w:r>
        <w:t>1</w:t>
      </w:r>
      <w:r w:rsidRPr="00CA0C12">
        <w:rPr>
          <w:rFonts w:ascii="Calibri" w:hAnsi="Calibri"/>
          <w:szCs w:val="22"/>
          <w:lang w:eastAsia="en-GB"/>
        </w:rPr>
        <w:tab/>
      </w:r>
      <w:r>
        <w:t>Scope</w:t>
      </w:r>
      <w:r>
        <w:tab/>
      </w:r>
      <w:r>
        <w:fldChar w:fldCharType="begin" w:fldLock="1"/>
      </w:r>
      <w:r>
        <w:instrText xml:space="preserve"> PAGEREF _Toc20241605 \h </w:instrText>
      </w:r>
      <w:r>
        <w:fldChar w:fldCharType="separate"/>
      </w:r>
      <w:r>
        <w:t>5</w:t>
      </w:r>
      <w:r>
        <w:fldChar w:fldCharType="end"/>
      </w:r>
    </w:p>
    <w:p w14:paraId="207A94C8" w14:textId="77777777" w:rsidR="008E7C1B" w:rsidRPr="00CA0C12" w:rsidRDefault="008E7C1B">
      <w:pPr>
        <w:pStyle w:val="TOC1"/>
        <w:rPr>
          <w:rFonts w:ascii="Calibri" w:hAnsi="Calibri"/>
          <w:szCs w:val="22"/>
          <w:lang w:eastAsia="en-GB"/>
        </w:rPr>
      </w:pPr>
      <w:r>
        <w:t>2</w:t>
      </w:r>
      <w:r w:rsidRPr="00CA0C12">
        <w:rPr>
          <w:rFonts w:ascii="Calibri" w:hAnsi="Calibri"/>
          <w:szCs w:val="22"/>
          <w:lang w:eastAsia="en-GB"/>
        </w:rPr>
        <w:tab/>
      </w:r>
      <w:r>
        <w:t>References</w:t>
      </w:r>
      <w:r>
        <w:tab/>
      </w:r>
      <w:r>
        <w:fldChar w:fldCharType="begin" w:fldLock="1"/>
      </w:r>
      <w:r>
        <w:instrText xml:space="preserve"> PAGEREF _Toc20241606 \h </w:instrText>
      </w:r>
      <w:r>
        <w:fldChar w:fldCharType="separate"/>
      </w:r>
      <w:r>
        <w:t>5</w:t>
      </w:r>
      <w:r>
        <w:fldChar w:fldCharType="end"/>
      </w:r>
    </w:p>
    <w:p w14:paraId="19AA74A1" w14:textId="77777777" w:rsidR="008E7C1B" w:rsidRPr="00CA0C12" w:rsidRDefault="008E7C1B">
      <w:pPr>
        <w:pStyle w:val="TOC1"/>
        <w:rPr>
          <w:rFonts w:ascii="Calibri" w:hAnsi="Calibri"/>
          <w:szCs w:val="22"/>
          <w:lang w:eastAsia="en-GB"/>
        </w:rPr>
      </w:pPr>
      <w:r>
        <w:t>3</w:t>
      </w:r>
      <w:r w:rsidRPr="00CA0C12">
        <w:rPr>
          <w:rFonts w:ascii="Calibri" w:hAnsi="Calibri"/>
          <w:szCs w:val="22"/>
          <w:lang w:eastAsia="en-GB"/>
        </w:rPr>
        <w:tab/>
      </w:r>
      <w:r>
        <w:t>Definitions and abbreviations</w:t>
      </w:r>
      <w:r>
        <w:tab/>
      </w:r>
      <w:r>
        <w:fldChar w:fldCharType="begin" w:fldLock="1"/>
      </w:r>
      <w:r>
        <w:instrText xml:space="preserve"> PAGEREF _Toc20241607 \h </w:instrText>
      </w:r>
      <w:r>
        <w:fldChar w:fldCharType="separate"/>
      </w:r>
      <w:r>
        <w:t>5</w:t>
      </w:r>
      <w:r>
        <w:fldChar w:fldCharType="end"/>
      </w:r>
    </w:p>
    <w:p w14:paraId="3B491244" w14:textId="77777777" w:rsidR="008E7C1B" w:rsidRPr="00CA0C12" w:rsidRDefault="008E7C1B">
      <w:pPr>
        <w:pStyle w:val="TOC2"/>
        <w:rPr>
          <w:rFonts w:ascii="Calibri" w:hAnsi="Calibri"/>
          <w:sz w:val="22"/>
          <w:szCs w:val="22"/>
          <w:lang w:eastAsia="en-GB"/>
        </w:rPr>
      </w:pPr>
      <w:r>
        <w:t>3.1</w:t>
      </w:r>
      <w:r w:rsidRPr="00CA0C12">
        <w:rPr>
          <w:rFonts w:ascii="Calibri" w:hAnsi="Calibri"/>
          <w:sz w:val="22"/>
          <w:szCs w:val="22"/>
          <w:lang w:eastAsia="en-GB"/>
        </w:rPr>
        <w:tab/>
      </w:r>
      <w:r>
        <w:t>Definitions</w:t>
      </w:r>
      <w:r>
        <w:tab/>
      </w:r>
      <w:r>
        <w:fldChar w:fldCharType="begin" w:fldLock="1"/>
      </w:r>
      <w:r>
        <w:instrText xml:space="preserve"> PAGEREF _Toc20241608 \h </w:instrText>
      </w:r>
      <w:r>
        <w:fldChar w:fldCharType="separate"/>
      </w:r>
      <w:r>
        <w:t>5</w:t>
      </w:r>
      <w:r>
        <w:fldChar w:fldCharType="end"/>
      </w:r>
    </w:p>
    <w:p w14:paraId="7D4E8301" w14:textId="77777777" w:rsidR="008E7C1B" w:rsidRPr="00CA0C12" w:rsidRDefault="008E7C1B">
      <w:pPr>
        <w:pStyle w:val="TOC2"/>
        <w:rPr>
          <w:rFonts w:ascii="Calibri" w:hAnsi="Calibri"/>
          <w:sz w:val="22"/>
          <w:szCs w:val="22"/>
          <w:lang w:eastAsia="en-GB"/>
        </w:rPr>
      </w:pPr>
      <w:r>
        <w:t>3.2</w:t>
      </w:r>
      <w:r w:rsidRPr="00CA0C12">
        <w:rPr>
          <w:rFonts w:ascii="Calibri" w:hAnsi="Calibri"/>
          <w:sz w:val="22"/>
          <w:szCs w:val="22"/>
          <w:lang w:eastAsia="en-GB"/>
        </w:rPr>
        <w:tab/>
      </w:r>
      <w:r>
        <w:t>Abbreviations</w:t>
      </w:r>
      <w:r>
        <w:tab/>
      </w:r>
      <w:r>
        <w:fldChar w:fldCharType="begin" w:fldLock="1"/>
      </w:r>
      <w:r>
        <w:instrText xml:space="preserve"> PAGEREF _Toc20241609 \h </w:instrText>
      </w:r>
      <w:r>
        <w:fldChar w:fldCharType="separate"/>
      </w:r>
      <w:r>
        <w:t>5</w:t>
      </w:r>
      <w:r>
        <w:fldChar w:fldCharType="end"/>
      </w:r>
    </w:p>
    <w:p w14:paraId="4804C86E" w14:textId="77777777" w:rsidR="008E7C1B" w:rsidRPr="00CA0C12" w:rsidRDefault="008E7C1B">
      <w:pPr>
        <w:pStyle w:val="TOC1"/>
        <w:rPr>
          <w:rFonts w:ascii="Calibri" w:hAnsi="Calibri"/>
          <w:szCs w:val="22"/>
          <w:lang w:eastAsia="en-GB"/>
        </w:rPr>
      </w:pPr>
      <w:r>
        <w:t>4</w:t>
      </w:r>
      <w:r w:rsidRPr="00CA0C12">
        <w:rPr>
          <w:rFonts w:ascii="Calibri" w:hAnsi="Calibri"/>
          <w:szCs w:val="22"/>
          <w:lang w:eastAsia="en-GB"/>
        </w:rPr>
        <w:tab/>
      </w:r>
      <w:r>
        <w:t>KPI overview</w:t>
      </w:r>
      <w:r>
        <w:tab/>
      </w:r>
      <w:r>
        <w:fldChar w:fldCharType="begin" w:fldLock="1"/>
      </w:r>
      <w:r>
        <w:instrText xml:space="preserve"> PAGEREF _Toc20241610 \h </w:instrText>
      </w:r>
      <w:r>
        <w:fldChar w:fldCharType="separate"/>
      </w:r>
      <w:r>
        <w:t>6</w:t>
      </w:r>
      <w:r>
        <w:fldChar w:fldCharType="end"/>
      </w:r>
    </w:p>
    <w:p w14:paraId="7A8A0298" w14:textId="77777777" w:rsidR="008E7C1B" w:rsidRPr="00CA0C12" w:rsidRDefault="008E7C1B">
      <w:pPr>
        <w:pStyle w:val="TOC1"/>
        <w:rPr>
          <w:rFonts w:ascii="Calibri" w:hAnsi="Calibri"/>
          <w:szCs w:val="22"/>
          <w:lang w:eastAsia="en-GB"/>
        </w:rPr>
      </w:pPr>
      <w:r>
        <w:t>5</w:t>
      </w:r>
      <w:r w:rsidRPr="00CA0C12">
        <w:rPr>
          <w:rFonts w:ascii="Calibri" w:hAnsi="Calibri"/>
          <w:szCs w:val="22"/>
          <w:lang w:eastAsia="en-GB"/>
        </w:rPr>
        <w:tab/>
      </w:r>
      <w:r>
        <w:t>Requirements</w:t>
      </w:r>
      <w:r>
        <w:tab/>
      </w:r>
      <w:r>
        <w:fldChar w:fldCharType="begin" w:fldLock="1"/>
      </w:r>
      <w:r>
        <w:instrText xml:space="preserve"> PAGEREF _Toc20241611 \h </w:instrText>
      </w:r>
      <w:r>
        <w:fldChar w:fldCharType="separate"/>
      </w:r>
      <w:r>
        <w:t>6</w:t>
      </w:r>
      <w:r>
        <w:fldChar w:fldCharType="end"/>
      </w:r>
    </w:p>
    <w:p w14:paraId="1B926ADF" w14:textId="77777777" w:rsidR="008E7C1B" w:rsidRPr="00CA0C12" w:rsidRDefault="008E7C1B">
      <w:pPr>
        <w:pStyle w:val="TOC2"/>
        <w:rPr>
          <w:rFonts w:ascii="Calibri" w:hAnsi="Calibri"/>
          <w:sz w:val="22"/>
          <w:szCs w:val="22"/>
          <w:lang w:eastAsia="en-GB"/>
        </w:rPr>
      </w:pPr>
      <w:r>
        <w:t>5.1</w:t>
      </w:r>
      <w:r w:rsidRPr="00CA0C12">
        <w:rPr>
          <w:rFonts w:ascii="Calibri" w:hAnsi="Calibri"/>
          <w:sz w:val="22"/>
          <w:szCs w:val="22"/>
          <w:lang w:eastAsia="en-GB"/>
        </w:rPr>
        <w:tab/>
      </w:r>
      <w:r>
        <w:t>KPI Category “Accessibility”</w:t>
      </w:r>
      <w:r>
        <w:tab/>
      </w:r>
      <w:r>
        <w:fldChar w:fldCharType="begin" w:fldLock="1"/>
      </w:r>
      <w:r>
        <w:instrText xml:space="preserve"> PAGEREF _Toc20241612 \h </w:instrText>
      </w:r>
      <w:r>
        <w:fldChar w:fldCharType="separate"/>
      </w:r>
      <w:r>
        <w:t>6</w:t>
      </w:r>
      <w:r>
        <w:fldChar w:fldCharType="end"/>
      </w:r>
    </w:p>
    <w:p w14:paraId="5B1AA4FB" w14:textId="77777777" w:rsidR="008E7C1B" w:rsidRPr="00CA0C12" w:rsidRDefault="008E7C1B">
      <w:pPr>
        <w:pStyle w:val="TOC3"/>
        <w:rPr>
          <w:rFonts w:ascii="Calibri" w:hAnsi="Calibri"/>
          <w:sz w:val="22"/>
          <w:szCs w:val="22"/>
          <w:lang w:eastAsia="en-GB"/>
        </w:rPr>
      </w:pPr>
      <w:r>
        <w:t>5.1.1</w:t>
      </w:r>
      <w:r w:rsidRPr="00CA0C12">
        <w:rPr>
          <w:rFonts w:ascii="Calibri" w:hAnsi="Calibri"/>
          <w:sz w:val="22"/>
          <w:szCs w:val="22"/>
          <w:lang w:eastAsia="en-GB"/>
        </w:rPr>
        <w:tab/>
      </w:r>
      <w:r>
        <w:t>E-RAB Accessibility</w:t>
      </w:r>
      <w:r>
        <w:tab/>
      </w:r>
      <w:r>
        <w:fldChar w:fldCharType="begin" w:fldLock="1"/>
      </w:r>
      <w:r>
        <w:instrText xml:space="preserve"> PAGEREF _Toc20241613 \h </w:instrText>
      </w:r>
      <w:r>
        <w:fldChar w:fldCharType="separate"/>
      </w:r>
      <w:r>
        <w:t>6</w:t>
      </w:r>
      <w:r>
        <w:fldChar w:fldCharType="end"/>
      </w:r>
    </w:p>
    <w:p w14:paraId="28382553" w14:textId="77777777" w:rsidR="008E7C1B" w:rsidRPr="00CA0C12" w:rsidRDefault="008E7C1B">
      <w:pPr>
        <w:pStyle w:val="TOC4"/>
        <w:rPr>
          <w:rFonts w:ascii="Calibri" w:hAnsi="Calibri"/>
          <w:sz w:val="22"/>
          <w:szCs w:val="22"/>
          <w:lang w:eastAsia="en-GB"/>
        </w:rPr>
      </w:pPr>
      <w:r>
        <w:t>5.1.1.1</w:t>
      </w:r>
      <w:r w:rsidRPr="00CA0C12">
        <w:rPr>
          <w:rFonts w:ascii="Calibri" w:hAnsi="Calibri"/>
          <w:sz w:val="22"/>
          <w:szCs w:val="22"/>
          <w:lang w:eastAsia="en-GB"/>
        </w:rPr>
        <w:tab/>
      </w:r>
      <w:r>
        <w:t>Business level requirements</w:t>
      </w:r>
      <w:r>
        <w:tab/>
      </w:r>
      <w:r>
        <w:fldChar w:fldCharType="begin" w:fldLock="1"/>
      </w:r>
      <w:r>
        <w:instrText xml:space="preserve"> PAGEREF _Toc20241614 \h </w:instrText>
      </w:r>
      <w:r>
        <w:fldChar w:fldCharType="separate"/>
      </w:r>
      <w:r>
        <w:t>6</w:t>
      </w:r>
      <w:r>
        <w:fldChar w:fldCharType="end"/>
      </w:r>
    </w:p>
    <w:p w14:paraId="0CFCA976" w14:textId="77777777" w:rsidR="008E7C1B" w:rsidRPr="00CA0C12" w:rsidRDefault="008E7C1B">
      <w:pPr>
        <w:pStyle w:val="TOC4"/>
        <w:rPr>
          <w:rFonts w:ascii="Calibri" w:hAnsi="Calibri"/>
          <w:sz w:val="22"/>
          <w:szCs w:val="22"/>
          <w:lang w:eastAsia="en-GB"/>
        </w:rPr>
      </w:pPr>
      <w:r>
        <w:t>5.1.1.2</w:t>
      </w:r>
      <w:r w:rsidRPr="00CA0C12">
        <w:rPr>
          <w:rFonts w:ascii="Calibri" w:hAnsi="Calibri"/>
          <w:sz w:val="22"/>
          <w:szCs w:val="22"/>
          <w:lang w:eastAsia="en-GB"/>
        </w:rPr>
        <w:tab/>
      </w:r>
      <w:r>
        <w:t>Specification level requirements</w:t>
      </w:r>
      <w:r>
        <w:tab/>
      </w:r>
      <w:r>
        <w:fldChar w:fldCharType="begin" w:fldLock="1"/>
      </w:r>
      <w:r>
        <w:instrText xml:space="preserve"> PAGEREF _Toc20241615 \h </w:instrText>
      </w:r>
      <w:r>
        <w:fldChar w:fldCharType="separate"/>
      </w:r>
      <w:r>
        <w:t>6</w:t>
      </w:r>
      <w:r>
        <w:fldChar w:fldCharType="end"/>
      </w:r>
    </w:p>
    <w:p w14:paraId="53FDD235" w14:textId="77777777" w:rsidR="008E7C1B" w:rsidRPr="00CA0C12" w:rsidRDefault="008E7C1B">
      <w:pPr>
        <w:pStyle w:val="TOC4"/>
        <w:rPr>
          <w:rFonts w:ascii="Calibri" w:hAnsi="Calibri"/>
          <w:sz w:val="22"/>
          <w:szCs w:val="22"/>
          <w:lang w:eastAsia="en-GB"/>
        </w:rPr>
      </w:pPr>
      <w:r>
        <w:t>5.1.1.3</w:t>
      </w:r>
      <w:r w:rsidRPr="00CA0C12">
        <w:rPr>
          <w:rFonts w:ascii="Calibri" w:hAnsi="Calibri"/>
          <w:sz w:val="22"/>
          <w:szCs w:val="22"/>
          <w:lang w:eastAsia="en-GB"/>
        </w:rPr>
        <w:tab/>
      </w:r>
      <w:r>
        <w:t>Use case description</w:t>
      </w:r>
      <w:r>
        <w:tab/>
      </w:r>
      <w:r>
        <w:fldChar w:fldCharType="begin" w:fldLock="1"/>
      </w:r>
      <w:r>
        <w:instrText xml:space="preserve"> PAGEREF _Toc20241616 \h </w:instrText>
      </w:r>
      <w:r>
        <w:fldChar w:fldCharType="separate"/>
      </w:r>
      <w:r>
        <w:t>6</w:t>
      </w:r>
      <w:r>
        <w:fldChar w:fldCharType="end"/>
      </w:r>
    </w:p>
    <w:p w14:paraId="4B7619E3" w14:textId="77777777" w:rsidR="008E7C1B" w:rsidRPr="00CA0C12" w:rsidRDefault="008E7C1B">
      <w:pPr>
        <w:pStyle w:val="TOC2"/>
        <w:rPr>
          <w:rFonts w:ascii="Calibri" w:hAnsi="Calibri"/>
          <w:sz w:val="22"/>
          <w:szCs w:val="22"/>
          <w:lang w:eastAsia="en-GB"/>
        </w:rPr>
      </w:pPr>
      <w:r>
        <w:t>5.2</w:t>
      </w:r>
      <w:r w:rsidRPr="00CA0C12">
        <w:rPr>
          <w:rFonts w:ascii="Calibri" w:hAnsi="Calibri"/>
          <w:sz w:val="22"/>
          <w:szCs w:val="22"/>
          <w:lang w:eastAsia="en-GB"/>
        </w:rPr>
        <w:tab/>
      </w:r>
      <w:r>
        <w:t>KPI Category “Retainability”</w:t>
      </w:r>
      <w:r>
        <w:tab/>
      </w:r>
      <w:r>
        <w:fldChar w:fldCharType="begin" w:fldLock="1"/>
      </w:r>
      <w:r>
        <w:instrText xml:space="preserve"> PAGEREF _Toc20241617 \h </w:instrText>
      </w:r>
      <w:r>
        <w:fldChar w:fldCharType="separate"/>
      </w:r>
      <w:r>
        <w:t>7</w:t>
      </w:r>
      <w:r>
        <w:fldChar w:fldCharType="end"/>
      </w:r>
    </w:p>
    <w:p w14:paraId="0CCC031E" w14:textId="77777777" w:rsidR="008E7C1B" w:rsidRPr="00CA0C12" w:rsidRDefault="008E7C1B">
      <w:pPr>
        <w:pStyle w:val="TOC3"/>
        <w:rPr>
          <w:rFonts w:ascii="Calibri" w:hAnsi="Calibri"/>
          <w:sz w:val="22"/>
          <w:szCs w:val="22"/>
          <w:lang w:eastAsia="en-GB"/>
        </w:rPr>
      </w:pPr>
      <w:r>
        <w:t>5.2.1</w:t>
      </w:r>
      <w:r w:rsidRPr="00CA0C12">
        <w:rPr>
          <w:rFonts w:ascii="Calibri" w:hAnsi="Calibri"/>
          <w:sz w:val="22"/>
          <w:szCs w:val="22"/>
          <w:lang w:eastAsia="en-GB"/>
        </w:rPr>
        <w:tab/>
      </w:r>
      <w:r>
        <w:t>E-RAB Retainability</w:t>
      </w:r>
      <w:r>
        <w:tab/>
      </w:r>
      <w:r>
        <w:fldChar w:fldCharType="begin" w:fldLock="1"/>
      </w:r>
      <w:r>
        <w:instrText xml:space="preserve"> PAGEREF _Toc20241618 \h </w:instrText>
      </w:r>
      <w:r>
        <w:fldChar w:fldCharType="separate"/>
      </w:r>
      <w:r>
        <w:t>7</w:t>
      </w:r>
      <w:r>
        <w:fldChar w:fldCharType="end"/>
      </w:r>
    </w:p>
    <w:p w14:paraId="09A04DB9" w14:textId="77777777" w:rsidR="008E7C1B" w:rsidRPr="00CA0C12" w:rsidRDefault="008E7C1B">
      <w:pPr>
        <w:pStyle w:val="TOC4"/>
        <w:rPr>
          <w:rFonts w:ascii="Calibri" w:hAnsi="Calibri"/>
          <w:sz w:val="22"/>
          <w:szCs w:val="22"/>
          <w:lang w:eastAsia="en-GB"/>
        </w:rPr>
      </w:pPr>
      <w:r>
        <w:t>5.2.1.1</w:t>
      </w:r>
      <w:r w:rsidRPr="00CA0C12">
        <w:rPr>
          <w:rFonts w:ascii="Calibri" w:hAnsi="Calibri"/>
          <w:sz w:val="22"/>
          <w:szCs w:val="22"/>
          <w:lang w:eastAsia="en-GB"/>
        </w:rPr>
        <w:tab/>
      </w:r>
      <w:r>
        <w:t>Business level requirements</w:t>
      </w:r>
      <w:r>
        <w:tab/>
      </w:r>
      <w:r>
        <w:fldChar w:fldCharType="begin" w:fldLock="1"/>
      </w:r>
      <w:r>
        <w:instrText xml:space="preserve"> PAGEREF _Toc20241619 \h </w:instrText>
      </w:r>
      <w:r>
        <w:fldChar w:fldCharType="separate"/>
      </w:r>
      <w:r>
        <w:t>7</w:t>
      </w:r>
      <w:r>
        <w:fldChar w:fldCharType="end"/>
      </w:r>
    </w:p>
    <w:p w14:paraId="65D2720B" w14:textId="77777777" w:rsidR="008E7C1B" w:rsidRPr="00CA0C12" w:rsidRDefault="008E7C1B">
      <w:pPr>
        <w:pStyle w:val="TOC4"/>
        <w:rPr>
          <w:rFonts w:ascii="Calibri" w:hAnsi="Calibri"/>
          <w:sz w:val="22"/>
          <w:szCs w:val="22"/>
          <w:lang w:eastAsia="en-GB"/>
        </w:rPr>
      </w:pPr>
      <w:r>
        <w:t>5.2.1.2</w:t>
      </w:r>
      <w:r w:rsidRPr="00CA0C12">
        <w:rPr>
          <w:rFonts w:ascii="Calibri" w:hAnsi="Calibri"/>
          <w:sz w:val="22"/>
          <w:szCs w:val="22"/>
          <w:lang w:eastAsia="en-GB"/>
        </w:rPr>
        <w:tab/>
      </w:r>
      <w:r>
        <w:t>Specification level requirements</w:t>
      </w:r>
      <w:r>
        <w:tab/>
      </w:r>
      <w:r>
        <w:fldChar w:fldCharType="begin" w:fldLock="1"/>
      </w:r>
      <w:r>
        <w:instrText xml:space="preserve"> PAGEREF _Toc20241620 \h </w:instrText>
      </w:r>
      <w:r>
        <w:fldChar w:fldCharType="separate"/>
      </w:r>
      <w:r>
        <w:t>7</w:t>
      </w:r>
      <w:r>
        <w:fldChar w:fldCharType="end"/>
      </w:r>
    </w:p>
    <w:p w14:paraId="556E06E8" w14:textId="77777777" w:rsidR="008E7C1B" w:rsidRPr="00CA0C12" w:rsidRDefault="008E7C1B">
      <w:pPr>
        <w:pStyle w:val="TOC4"/>
        <w:rPr>
          <w:rFonts w:ascii="Calibri" w:hAnsi="Calibri"/>
          <w:sz w:val="22"/>
          <w:szCs w:val="22"/>
          <w:lang w:eastAsia="en-GB"/>
        </w:rPr>
      </w:pPr>
      <w:r>
        <w:t>5.2.1.3</w:t>
      </w:r>
      <w:r w:rsidRPr="00CA0C12">
        <w:rPr>
          <w:rFonts w:ascii="Calibri" w:hAnsi="Calibri"/>
          <w:sz w:val="22"/>
          <w:szCs w:val="22"/>
          <w:lang w:eastAsia="en-GB"/>
        </w:rPr>
        <w:tab/>
      </w:r>
      <w:r>
        <w:t>Use case description</w:t>
      </w:r>
      <w:r>
        <w:tab/>
      </w:r>
      <w:r>
        <w:fldChar w:fldCharType="begin" w:fldLock="1"/>
      </w:r>
      <w:r>
        <w:instrText xml:space="preserve"> PAGEREF _Toc20241621 \h </w:instrText>
      </w:r>
      <w:r>
        <w:fldChar w:fldCharType="separate"/>
      </w:r>
      <w:r>
        <w:t>7</w:t>
      </w:r>
      <w:r>
        <w:fldChar w:fldCharType="end"/>
      </w:r>
    </w:p>
    <w:p w14:paraId="790BD63C" w14:textId="77777777" w:rsidR="008E7C1B" w:rsidRPr="00CA0C12" w:rsidRDefault="008E7C1B">
      <w:pPr>
        <w:pStyle w:val="TOC4"/>
        <w:rPr>
          <w:rFonts w:ascii="Calibri" w:hAnsi="Calibri"/>
          <w:sz w:val="22"/>
          <w:szCs w:val="22"/>
          <w:lang w:eastAsia="en-GB"/>
        </w:rPr>
      </w:pPr>
      <w:r w:rsidRPr="008117B4">
        <w:t>5.2.1.4</w:t>
      </w:r>
      <w:r w:rsidRPr="008117B4">
        <w:rPr>
          <w:rFonts w:ascii="Calibri" w:hAnsi="Calibri"/>
          <w:sz w:val="22"/>
          <w:szCs w:val="22"/>
          <w:lang w:eastAsia="en-GB"/>
        </w:rPr>
        <w:tab/>
      </w:r>
      <w:r w:rsidRPr="000C5262">
        <w:rPr>
          <w:rFonts w:eastAsia="SimSun"/>
        </w:rPr>
        <w:t>Specification level requirements</w:t>
      </w:r>
      <w:r>
        <w:tab/>
      </w:r>
      <w:r>
        <w:fldChar w:fldCharType="begin" w:fldLock="1"/>
      </w:r>
      <w:r>
        <w:instrText xml:space="preserve"> PAGEREF _Toc20241622 \h </w:instrText>
      </w:r>
      <w:r>
        <w:fldChar w:fldCharType="separate"/>
      </w:r>
      <w:r>
        <w:t>7</w:t>
      </w:r>
      <w:r>
        <w:fldChar w:fldCharType="end"/>
      </w:r>
    </w:p>
    <w:p w14:paraId="5626A179" w14:textId="77777777" w:rsidR="008E7C1B" w:rsidRPr="00CA0C12" w:rsidRDefault="008E7C1B">
      <w:pPr>
        <w:pStyle w:val="TOC2"/>
        <w:rPr>
          <w:rFonts w:ascii="Calibri" w:hAnsi="Calibri"/>
          <w:sz w:val="22"/>
          <w:szCs w:val="22"/>
          <w:lang w:eastAsia="en-GB"/>
        </w:rPr>
      </w:pPr>
      <w:r>
        <w:t>5.3</w:t>
      </w:r>
      <w:r w:rsidRPr="00CA0C12">
        <w:rPr>
          <w:rFonts w:ascii="Calibri" w:hAnsi="Calibri"/>
          <w:sz w:val="22"/>
          <w:szCs w:val="22"/>
          <w:lang w:eastAsia="en-GB"/>
        </w:rPr>
        <w:tab/>
      </w:r>
      <w:r>
        <w:t>KPI Category “Integrity”</w:t>
      </w:r>
      <w:r>
        <w:tab/>
      </w:r>
      <w:r>
        <w:fldChar w:fldCharType="begin" w:fldLock="1"/>
      </w:r>
      <w:r>
        <w:instrText xml:space="preserve"> PAGEREF _Toc20241623 \h </w:instrText>
      </w:r>
      <w:r>
        <w:fldChar w:fldCharType="separate"/>
      </w:r>
      <w:r>
        <w:t>8</w:t>
      </w:r>
      <w:r>
        <w:fldChar w:fldCharType="end"/>
      </w:r>
    </w:p>
    <w:p w14:paraId="230D8B88" w14:textId="77777777" w:rsidR="008E7C1B" w:rsidRPr="00CA0C12" w:rsidRDefault="008E7C1B">
      <w:pPr>
        <w:pStyle w:val="TOC3"/>
        <w:rPr>
          <w:rFonts w:ascii="Calibri" w:hAnsi="Calibri"/>
          <w:sz w:val="22"/>
          <w:szCs w:val="22"/>
          <w:lang w:eastAsia="en-GB"/>
        </w:rPr>
      </w:pPr>
      <w:r>
        <w:t>5.3.1</w:t>
      </w:r>
      <w:r w:rsidRPr="00CA0C12">
        <w:rPr>
          <w:rFonts w:ascii="Calibri" w:hAnsi="Calibri"/>
          <w:sz w:val="22"/>
          <w:szCs w:val="22"/>
          <w:lang w:eastAsia="en-GB"/>
        </w:rPr>
        <w:tab/>
      </w:r>
      <w:r>
        <w:t>E-UTRAN IP Throughput</w:t>
      </w:r>
      <w:r>
        <w:tab/>
      </w:r>
      <w:r>
        <w:fldChar w:fldCharType="begin" w:fldLock="1"/>
      </w:r>
      <w:r>
        <w:instrText xml:space="preserve"> PAGEREF _Toc20241624 \h </w:instrText>
      </w:r>
      <w:r>
        <w:fldChar w:fldCharType="separate"/>
      </w:r>
      <w:r>
        <w:t>8</w:t>
      </w:r>
      <w:r>
        <w:fldChar w:fldCharType="end"/>
      </w:r>
    </w:p>
    <w:p w14:paraId="59AE9B73" w14:textId="77777777" w:rsidR="008E7C1B" w:rsidRPr="00CA0C12" w:rsidRDefault="008E7C1B">
      <w:pPr>
        <w:pStyle w:val="TOC4"/>
        <w:rPr>
          <w:rFonts w:ascii="Calibri" w:hAnsi="Calibri"/>
          <w:sz w:val="22"/>
          <w:szCs w:val="22"/>
          <w:lang w:eastAsia="en-GB"/>
        </w:rPr>
      </w:pPr>
      <w:r>
        <w:t>5.3.1.1</w:t>
      </w:r>
      <w:r w:rsidRPr="00CA0C12">
        <w:rPr>
          <w:rFonts w:ascii="Calibri" w:hAnsi="Calibri"/>
          <w:sz w:val="22"/>
          <w:szCs w:val="22"/>
          <w:lang w:eastAsia="en-GB"/>
        </w:rPr>
        <w:tab/>
      </w:r>
      <w:r>
        <w:t>Business level requirements</w:t>
      </w:r>
      <w:r>
        <w:tab/>
      </w:r>
      <w:r>
        <w:fldChar w:fldCharType="begin" w:fldLock="1"/>
      </w:r>
      <w:r>
        <w:instrText xml:space="preserve"> PAGEREF _Toc20241625 \h </w:instrText>
      </w:r>
      <w:r>
        <w:fldChar w:fldCharType="separate"/>
      </w:r>
      <w:r>
        <w:t>8</w:t>
      </w:r>
      <w:r>
        <w:fldChar w:fldCharType="end"/>
      </w:r>
    </w:p>
    <w:p w14:paraId="1A8E69B7" w14:textId="77777777" w:rsidR="008E7C1B" w:rsidRPr="00CA0C12" w:rsidRDefault="008E7C1B">
      <w:pPr>
        <w:pStyle w:val="TOC4"/>
        <w:rPr>
          <w:rFonts w:ascii="Calibri" w:hAnsi="Calibri"/>
          <w:sz w:val="22"/>
          <w:szCs w:val="22"/>
          <w:lang w:eastAsia="en-GB"/>
        </w:rPr>
      </w:pPr>
      <w:r>
        <w:t>5.3.1.2</w:t>
      </w:r>
      <w:r w:rsidRPr="00CA0C12">
        <w:rPr>
          <w:rFonts w:ascii="Calibri" w:hAnsi="Calibri"/>
          <w:sz w:val="22"/>
          <w:szCs w:val="22"/>
          <w:lang w:eastAsia="en-GB"/>
        </w:rPr>
        <w:tab/>
      </w:r>
      <w:r>
        <w:t>Specification level requirements</w:t>
      </w:r>
      <w:r>
        <w:tab/>
      </w:r>
      <w:r>
        <w:fldChar w:fldCharType="begin" w:fldLock="1"/>
      </w:r>
      <w:r>
        <w:instrText xml:space="preserve"> PAGEREF _Toc20241626 \h </w:instrText>
      </w:r>
      <w:r>
        <w:fldChar w:fldCharType="separate"/>
      </w:r>
      <w:r>
        <w:t>8</w:t>
      </w:r>
      <w:r>
        <w:fldChar w:fldCharType="end"/>
      </w:r>
    </w:p>
    <w:p w14:paraId="647A4A46" w14:textId="77777777" w:rsidR="008E7C1B" w:rsidRPr="00CA0C12" w:rsidRDefault="008E7C1B">
      <w:pPr>
        <w:pStyle w:val="TOC4"/>
        <w:rPr>
          <w:rFonts w:ascii="Calibri" w:hAnsi="Calibri"/>
          <w:sz w:val="22"/>
          <w:szCs w:val="22"/>
          <w:lang w:eastAsia="en-GB"/>
        </w:rPr>
      </w:pPr>
      <w:r>
        <w:t>5.3.1.3</w:t>
      </w:r>
      <w:r w:rsidRPr="00CA0C12">
        <w:rPr>
          <w:rFonts w:ascii="Calibri" w:hAnsi="Calibri"/>
          <w:sz w:val="22"/>
          <w:szCs w:val="22"/>
          <w:lang w:eastAsia="en-GB"/>
        </w:rPr>
        <w:tab/>
      </w:r>
      <w:r>
        <w:t>Use case description</w:t>
      </w:r>
      <w:r>
        <w:tab/>
      </w:r>
      <w:r>
        <w:fldChar w:fldCharType="begin" w:fldLock="1"/>
      </w:r>
      <w:r>
        <w:instrText xml:space="preserve"> PAGEREF _Toc20241627 \h </w:instrText>
      </w:r>
      <w:r>
        <w:fldChar w:fldCharType="separate"/>
      </w:r>
      <w:r>
        <w:t>9</w:t>
      </w:r>
      <w:r>
        <w:fldChar w:fldCharType="end"/>
      </w:r>
    </w:p>
    <w:p w14:paraId="4280537E" w14:textId="77777777" w:rsidR="008E7C1B" w:rsidRPr="00CA0C12" w:rsidRDefault="008E7C1B">
      <w:pPr>
        <w:pStyle w:val="TOC3"/>
        <w:rPr>
          <w:rFonts w:ascii="Calibri" w:hAnsi="Calibri"/>
          <w:sz w:val="22"/>
          <w:szCs w:val="22"/>
          <w:lang w:eastAsia="en-GB"/>
        </w:rPr>
      </w:pPr>
      <w:r>
        <w:t>5.3.2</w:t>
      </w:r>
      <w:r w:rsidRPr="00CA0C12">
        <w:rPr>
          <w:rFonts w:ascii="Calibri" w:hAnsi="Calibri"/>
          <w:sz w:val="22"/>
          <w:szCs w:val="22"/>
          <w:lang w:eastAsia="en-GB"/>
        </w:rPr>
        <w:tab/>
      </w:r>
      <w:r>
        <w:t>E-UTRAN IP Latency</w:t>
      </w:r>
      <w:r>
        <w:tab/>
      </w:r>
      <w:r>
        <w:fldChar w:fldCharType="begin" w:fldLock="1"/>
      </w:r>
      <w:r>
        <w:instrText xml:space="preserve"> PAGEREF _Toc20241628 \h </w:instrText>
      </w:r>
      <w:r>
        <w:fldChar w:fldCharType="separate"/>
      </w:r>
      <w:r>
        <w:t>9</w:t>
      </w:r>
      <w:r>
        <w:fldChar w:fldCharType="end"/>
      </w:r>
    </w:p>
    <w:p w14:paraId="500FF079" w14:textId="77777777" w:rsidR="008E7C1B" w:rsidRPr="00CA0C12" w:rsidRDefault="008E7C1B">
      <w:pPr>
        <w:pStyle w:val="TOC4"/>
        <w:rPr>
          <w:rFonts w:ascii="Calibri" w:hAnsi="Calibri"/>
          <w:sz w:val="22"/>
          <w:szCs w:val="22"/>
          <w:lang w:eastAsia="en-GB"/>
        </w:rPr>
      </w:pPr>
      <w:r>
        <w:t>5.3.2.1</w:t>
      </w:r>
      <w:r w:rsidRPr="00CA0C12">
        <w:rPr>
          <w:rFonts w:ascii="Calibri" w:hAnsi="Calibri"/>
          <w:sz w:val="22"/>
          <w:szCs w:val="22"/>
          <w:lang w:eastAsia="en-GB"/>
        </w:rPr>
        <w:tab/>
      </w:r>
      <w:r>
        <w:t>Business level requirements</w:t>
      </w:r>
      <w:r>
        <w:tab/>
      </w:r>
      <w:r>
        <w:fldChar w:fldCharType="begin" w:fldLock="1"/>
      </w:r>
      <w:r>
        <w:instrText xml:space="preserve"> PAGEREF _Toc20241629 \h </w:instrText>
      </w:r>
      <w:r>
        <w:fldChar w:fldCharType="separate"/>
      </w:r>
      <w:r>
        <w:t>9</w:t>
      </w:r>
      <w:r>
        <w:fldChar w:fldCharType="end"/>
      </w:r>
    </w:p>
    <w:p w14:paraId="0E893AC9" w14:textId="77777777" w:rsidR="008E7C1B" w:rsidRPr="00CA0C12" w:rsidRDefault="008E7C1B">
      <w:pPr>
        <w:pStyle w:val="TOC4"/>
        <w:rPr>
          <w:rFonts w:ascii="Calibri" w:hAnsi="Calibri"/>
          <w:sz w:val="22"/>
          <w:szCs w:val="22"/>
          <w:lang w:eastAsia="en-GB"/>
        </w:rPr>
      </w:pPr>
      <w:r>
        <w:t>5.3.2.2</w:t>
      </w:r>
      <w:r w:rsidRPr="00CA0C12">
        <w:rPr>
          <w:rFonts w:ascii="Calibri" w:hAnsi="Calibri"/>
          <w:sz w:val="22"/>
          <w:szCs w:val="22"/>
          <w:lang w:eastAsia="en-GB"/>
        </w:rPr>
        <w:tab/>
      </w:r>
      <w:r>
        <w:t>Specification level requirements</w:t>
      </w:r>
      <w:r>
        <w:tab/>
      </w:r>
      <w:r>
        <w:fldChar w:fldCharType="begin" w:fldLock="1"/>
      </w:r>
      <w:r>
        <w:instrText xml:space="preserve"> PAGEREF _Toc20241630 \h </w:instrText>
      </w:r>
      <w:r>
        <w:fldChar w:fldCharType="separate"/>
      </w:r>
      <w:r>
        <w:t>9</w:t>
      </w:r>
      <w:r>
        <w:fldChar w:fldCharType="end"/>
      </w:r>
    </w:p>
    <w:p w14:paraId="41A0E8EB" w14:textId="77777777" w:rsidR="008E7C1B" w:rsidRPr="00CA0C12" w:rsidRDefault="008E7C1B">
      <w:pPr>
        <w:pStyle w:val="TOC4"/>
        <w:rPr>
          <w:rFonts w:ascii="Calibri" w:hAnsi="Calibri"/>
          <w:sz w:val="22"/>
          <w:szCs w:val="22"/>
          <w:lang w:eastAsia="en-GB"/>
        </w:rPr>
      </w:pPr>
      <w:r>
        <w:t>5.3.2.3</w:t>
      </w:r>
      <w:r w:rsidRPr="00CA0C12">
        <w:rPr>
          <w:rFonts w:ascii="Calibri" w:hAnsi="Calibri"/>
          <w:sz w:val="22"/>
          <w:szCs w:val="22"/>
          <w:lang w:eastAsia="en-GB"/>
        </w:rPr>
        <w:tab/>
      </w:r>
      <w:r>
        <w:t>Use case description</w:t>
      </w:r>
      <w:r>
        <w:tab/>
      </w:r>
      <w:r>
        <w:fldChar w:fldCharType="begin" w:fldLock="1"/>
      </w:r>
      <w:r>
        <w:instrText xml:space="preserve"> PAGEREF _Toc20241631 \h </w:instrText>
      </w:r>
      <w:r>
        <w:fldChar w:fldCharType="separate"/>
      </w:r>
      <w:r>
        <w:t>10</w:t>
      </w:r>
      <w:r>
        <w:fldChar w:fldCharType="end"/>
      </w:r>
    </w:p>
    <w:p w14:paraId="5514462D" w14:textId="77777777" w:rsidR="008E7C1B" w:rsidRPr="00CA0C12" w:rsidRDefault="008E7C1B">
      <w:pPr>
        <w:pStyle w:val="TOC2"/>
        <w:rPr>
          <w:rFonts w:ascii="Calibri" w:hAnsi="Calibri"/>
          <w:sz w:val="22"/>
          <w:szCs w:val="22"/>
          <w:lang w:eastAsia="en-GB"/>
        </w:rPr>
      </w:pPr>
      <w:r>
        <w:t>5.4</w:t>
      </w:r>
      <w:r w:rsidRPr="00CA0C12">
        <w:rPr>
          <w:rFonts w:ascii="Calibri" w:hAnsi="Calibri"/>
          <w:sz w:val="22"/>
          <w:szCs w:val="22"/>
          <w:lang w:eastAsia="en-GB"/>
        </w:rPr>
        <w:tab/>
      </w:r>
      <w:r>
        <w:t>KPI Category “Availability”</w:t>
      </w:r>
      <w:r>
        <w:tab/>
      </w:r>
      <w:r>
        <w:fldChar w:fldCharType="begin" w:fldLock="1"/>
      </w:r>
      <w:r>
        <w:instrText xml:space="preserve"> PAGEREF _Toc20241632 \h </w:instrText>
      </w:r>
      <w:r>
        <w:fldChar w:fldCharType="separate"/>
      </w:r>
      <w:r>
        <w:t>10</w:t>
      </w:r>
      <w:r>
        <w:fldChar w:fldCharType="end"/>
      </w:r>
    </w:p>
    <w:p w14:paraId="05D51F24" w14:textId="77777777" w:rsidR="008E7C1B" w:rsidRPr="00CA0C12" w:rsidRDefault="008E7C1B">
      <w:pPr>
        <w:pStyle w:val="TOC3"/>
        <w:rPr>
          <w:rFonts w:ascii="Calibri" w:hAnsi="Calibri"/>
          <w:sz w:val="22"/>
          <w:szCs w:val="22"/>
          <w:lang w:eastAsia="en-GB"/>
        </w:rPr>
      </w:pPr>
      <w:r>
        <w:t xml:space="preserve">5.4.1 </w:t>
      </w:r>
      <w:r w:rsidRPr="00CA0C12">
        <w:rPr>
          <w:rFonts w:ascii="Calibri" w:hAnsi="Calibri"/>
          <w:sz w:val="22"/>
          <w:szCs w:val="22"/>
          <w:lang w:eastAsia="en-GB"/>
        </w:rPr>
        <w:tab/>
      </w:r>
      <w:r>
        <w:t>E-UTRAN Cell Availability</w:t>
      </w:r>
      <w:r>
        <w:tab/>
      </w:r>
      <w:r>
        <w:fldChar w:fldCharType="begin" w:fldLock="1"/>
      </w:r>
      <w:r>
        <w:instrText xml:space="preserve"> PAGEREF _Toc20241633 \h </w:instrText>
      </w:r>
      <w:r>
        <w:fldChar w:fldCharType="separate"/>
      </w:r>
      <w:r>
        <w:t>10</w:t>
      </w:r>
      <w:r>
        <w:fldChar w:fldCharType="end"/>
      </w:r>
    </w:p>
    <w:p w14:paraId="5C18660B" w14:textId="77777777" w:rsidR="008E7C1B" w:rsidRPr="00CA0C12" w:rsidRDefault="008E7C1B">
      <w:pPr>
        <w:pStyle w:val="TOC4"/>
        <w:rPr>
          <w:rFonts w:ascii="Calibri" w:hAnsi="Calibri"/>
          <w:sz w:val="22"/>
          <w:szCs w:val="22"/>
          <w:lang w:eastAsia="en-GB"/>
        </w:rPr>
      </w:pPr>
      <w:r>
        <w:t>5.4.1.1</w:t>
      </w:r>
      <w:r w:rsidRPr="00CA0C12">
        <w:rPr>
          <w:rFonts w:ascii="Calibri" w:hAnsi="Calibri"/>
          <w:sz w:val="22"/>
          <w:szCs w:val="22"/>
          <w:lang w:eastAsia="en-GB"/>
        </w:rPr>
        <w:tab/>
      </w:r>
      <w:r>
        <w:t>Business level requirements</w:t>
      </w:r>
      <w:r>
        <w:tab/>
      </w:r>
      <w:r>
        <w:fldChar w:fldCharType="begin" w:fldLock="1"/>
      </w:r>
      <w:r>
        <w:instrText xml:space="preserve"> PAGEREF _Toc20241634 \h </w:instrText>
      </w:r>
      <w:r>
        <w:fldChar w:fldCharType="separate"/>
      </w:r>
      <w:r>
        <w:t>10</w:t>
      </w:r>
      <w:r>
        <w:fldChar w:fldCharType="end"/>
      </w:r>
    </w:p>
    <w:p w14:paraId="2F0F9627" w14:textId="77777777" w:rsidR="008E7C1B" w:rsidRPr="00CA0C12" w:rsidRDefault="008E7C1B">
      <w:pPr>
        <w:pStyle w:val="TOC4"/>
        <w:rPr>
          <w:rFonts w:ascii="Calibri" w:hAnsi="Calibri"/>
          <w:sz w:val="22"/>
          <w:szCs w:val="22"/>
          <w:lang w:eastAsia="en-GB"/>
        </w:rPr>
      </w:pPr>
      <w:r>
        <w:t>5.4.1.2</w:t>
      </w:r>
      <w:r w:rsidRPr="00CA0C12">
        <w:rPr>
          <w:rFonts w:ascii="Calibri" w:hAnsi="Calibri"/>
          <w:sz w:val="22"/>
          <w:szCs w:val="22"/>
          <w:lang w:eastAsia="en-GB"/>
        </w:rPr>
        <w:tab/>
      </w:r>
      <w:r>
        <w:t>Specification level requirements</w:t>
      </w:r>
      <w:r>
        <w:tab/>
      </w:r>
      <w:r>
        <w:fldChar w:fldCharType="begin" w:fldLock="1"/>
      </w:r>
      <w:r>
        <w:instrText xml:space="preserve"> PAGEREF _Toc20241635 \h </w:instrText>
      </w:r>
      <w:r>
        <w:fldChar w:fldCharType="separate"/>
      </w:r>
      <w:r>
        <w:t>10</w:t>
      </w:r>
      <w:r>
        <w:fldChar w:fldCharType="end"/>
      </w:r>
    </w:p>
    <w:p w14:paraId="04002E10" w14:textId="77777777" w:rsidR="008E7C1B" w:rsidRPr="00CA0C12" w:rsidRDefault="008E7C1B">
      <w:pPr>
        <w:pStyle w:val="TOC4"/>
        <w:rPr>
          <w:rFonts w:ascii="Calibri" w:hAnsi="Calibri"/>
          <w:sz w:val="22"/>
          <w:szCs w:val="22"/>
          <w:lang w:eastAsia="en-GB"/>
        </w:rPr>
      </w:pPr>
      <w:r>
        <w:t>5.4.1.3</w:t>
      </w:r>
      <w:r w:rsidRPr="00CA0C12">
        <w:rPr>
          <w:rFonts w:ascii="Calibri" w:hAnsi="Calibri"/>
          <w:sz w:val="22"/>
          <w:szCs w:val="22"/>
          <w:lang w:eastAsia="en-GB"/>
        </w:rPr>
        <w:tab/>
      </w:r>
      <w:r>
        <w:t>Use case description</w:t>
      </w:r>
      <w:r>
        <w:tab/>
      </w:r>
      <w:r>
        <w:fldChar w:fldCharType="begin" w:fldLock="1"/>
      </w:r>
      <w:r>
        <w:instrText xml:space="preserve"> PAGEREF _Toc20241636 \h </w:instrText>
      </w:r>
      <w:r>
        <w:fldChar w:fldCharType="separate"/>
      </w:r>
      <w:r>
        <w:t>10</w:t>
      </w:r>
      <w:r>
        <w:fldChar w:fldCharType="end"/>
      </w:r>
    </w:p>
    <w:p w14:paraId="15F3D1C4" w14:textId="77777777" w:rsidR="008E7C1B" w:rsidRPr="00CA0C12" w:rsidRDefault="008E7C1B">
      <w:pPr>
        <w:pStyle w:val="TOC2"/>
        <w:rPr>
          <w:rFonts w:ascii="Calibri" w:hAnsi="Calibri"/>
          <w:sz w:val="22"/>
          <w:szCs w:val="22"/>
          <w:lang w:eastAsia="en-GB"/>
        </w:rPr>
      </w:pPr>
      <w:r w:rsidRPr="008117B4">
        <w:t>5.5</w:t>
      </w:r>
      <w:r w:rsidRPr="008117B4">
        <w:rPr>
          <w:rFonts w:ascii="Calibri" w:hAnsi="Calibri"/>
          <w:sz w:val="22"/>
          <w:szCs w:val="22"/>
        </w:rPr>
        <w:tab/>
      </w:r>
      <w:r w:rsidRPr="000C5262">
        <w:rPr>
          <w:rFonts w:eastAsia="SimSun"/>
          <w:lang w:eastAsia="zh-CN"/>
        </w:rPr>
        <w:t>KPI Category "Mobility"</w:t>
      </w:r>
      <w:r>
        <w:tab/>
      </w:r>
      <w:r>
        <w:fldChar w:fldCharType="begin" w:fldLock="1"/>
      </w:r>
      <w:r>
        <w:instrText xml:space="preserve"> PAGEREF _Toc20241637 \h </w:instrText>
      </w:r>
      <w:r>
        <w:fldChar w:fldCharType="separate"/>
      </w:r>
      <w:r>
        <w:t>11</w:t>
      </w:r>
      <w:r>
        <w:fldChar w:fldCharType="end"/>
      </w:r>
    </w:p>
    <w:p w14:paraId="45C2F749" w14:textId="77777777" w:rsidR="008E7C1B" w:rsidRPr="00CA0C12" w:rsidRDefault="008E7C1B">
      <w:pPr>
        <w:pStyle w:val="TOC3"/>
        <w:rPr>
          <w:rFonts w:ascii="Calibri" w:hAnsi="Calibri"/>
          <w:sz w:val="22"/>
          <w:szCs w:val="22"/>
          <w:lang w:eastAsia="en-GB"/>
        </w:rPr>
      </w:pPr>
      <w:r w:rsidRPr="008117B4">
        <w:t>5.5.1</w:t>
      </w:r>
      <w:r w:rsidRPr="008117B4">
        <w:rPr>
          <w:rFonts w:ascii="Calibri" w:hAnsi="Calibri"/>
          <w:sz w:val="22"/>
          <w:szCs w:val="22"/>
        </w:rPr>
        <w:tab/>
      </w:r>
      <w:r w:rsidRPr="000C5262">
        <w:rPr>
          <w:rFonts w:eastAsia="SimSun"/>
          <w:lang w:eastAsia="zh-CN"/>
        </w:rPr>
        <w:t>E-UTRAN Mobility</w:t>
      </w:r>
      <w:r>
        <w:tab/>
      </w:r>
      <w:r>
        <w:fldChar w:fldCharType="begin" w:fldLock="1"/>
      </w:r>
      <w:r>
        <w:instrText xml:space="preserve"> PAGEREF _Toc20241638 \h </w:instrText>
      </w:r>
      <w:r>
        <w:fldChar w:fldCharType="separate"/>
      </w:r>
      <w:r>
        <w:t>11</w:t>
      </w:r>
      <w:r>
        <w:fldChar w:fldCharType="end"/>
      </w:r>
    </w:p>
    <w:p w14:paraId="6395965E" w14:textId="77777777" w:rsidR="008E7C1B" w:rsidRPr="00CA0C12" w:rsidRDefault="008E7C1B">
      <w:pPr>
        <w:pStyle w:val="TOC4"/>
        <w:rPr>
          <w:rFonts w:ascii="Calibri" w:hAnsi="Calibri"/>
          <w:sz w:val="22"/>
          <w:szCs w:val="22"/>
          <w:lang w:eastAsia="en-GB"/>
        </w:rPr>
      </w:pPr>
      <w:r w:rsidRPr="008117B4">
        <w:t>5.5.1.1</w:t>
      </w:r>
      <w:r w:rsidRPr="008117B4">
        <w:rPr>
          <w:rFonts w:ascii="Calibri" w:hAnsi="Calibri"/>
          <w:sz w:val="22"/>
          <w:szCs w:val="22"/>
          <w:lang w:eastAsia="en-GB"/>
        </w:rPr>
        <w:tab/>
      </w:r>
      <w:r w:rsidRPr="000C5262">
        <w:rPr>
          <w:rFonts w:eastAsia="SimSun"/>
        </w:rPr>
        <w:t>Business level requirements</w:t>
      </w:r>
      <w:r>
        <w:tab/>
      </w:r>
      <w:r>
        <w:fldChar w:fldCharType="begin" w:fldLock="1"/>
      </w:r>
      <w:r>
        <w:instrText xml:space="preserve"> PAGEREF _Toc20241639 \h </w:instrText>
      </w:r>
      <w:r>
        <w:fldChar w:fldCharType="separate"/>
      </w:r>
      <w:r>
        <w:t>11</w:t>
      </w:r>
      <w:r>
        <w:fldChar w:fldCharType="end"/>
      </w:r>
    </w:p>
    <w:p w14:paraId="7CB66EBC" w14:textId="77777777" w:rsidR="008E7C1B" w:rsidRPr="00CA0C12" w:rsidRDefault="008E7C1B">
      <w:pPr>
        <w:pStyle w:val="TOC4"/>
        <w:rPr>
          <w:rFonts w:ascii="Calibri" w:hAnsi="Calibri"/>
          <w:sz w:val="22"/>
          <w:szCs w:val="22"/>
          <w:lang w:eastAsia="en-GB"/>
        </w:rPr>
      </w:pPr>
      <w:r>
        <w:t>5.5.1.2</w:t>
      </w:r>
      <w:r w:rsidRPr="00CA0C12">
        <w:rPr>
          <w:rFonts w:ascii="Calibri" w:hAnsi="Calibri"/>
          <w:sz w:val="22"/>
          <w:szCs w:val="22"/>
          <w:lang w:eastAsia="en-GB"/>
        </w:rPr>
        <w:tab/>
      </w:r>
      <w:r>
        <w:t>Specification level requirements</w:t>
      </w:r>
      <w:r>
        <w:tab/>
      </w:r>
      <w:r>
        <w:fldChar w:fldCharType="begin" w:fldLock="1"/>
      </w:r>
      <w:r>
        <w:instrText xml:space="preserve"> PAGEREF _Toc20241640 \h </w:instrText>
      </w:r>
      <w:r>
        <w:fldChar w:fldCharType="separate"/>
      </w:r>
      <w:r>
        <w:t>11</w:t>
      </w:r>
      <w:r>
        <w:fldChar w:fldCharType="end"/>
      </w:r>
    </w:p>
    <w:p w14:paraId="7DC31349" w14:textId="77777777" w:rsidR="008E7C1B" w:rsidRPr="00CA0C12" w:rsidRDefault="008E7C1B">
      <w:pPr>
        <w:pStyle w:val="TOC4"/>
        <w:rPr>
          <w:rFonts w:ascii="Calibri" w:hAnsi="Calibri"/>
          <w:sz w:val="22"/>
          <w:szCs w:val="22"/>
          <w:lang w:eastAsia="en-GB"/>
        </w:rPr>
      </w:pPr>
      <w:r w:rsidRPr="008117B4">
        <w:t>5.5.1.3</w:t>
      </w:r>
      <w:r w:rsidRPr="00CA0C12">
        <w:rPr>
          <w:rFonts w:ascii="Calibri" w:hAnsi="Calibri"/>
          <w:sz w:val="22"/>
          <w:szCs w:val="22"/>
          <w:lang w:eastAsia="en-GB"/>
        </w:rPr>
        <w:tab/>
      </w:r>
      <w:r w:rsidRPr="000C5262">
        <w:rPr>
          <w:lang w:val="en-US"/>
        </w:rPr>
        <w:t>Use case description</w:t>
      </w:r>
      <w:r>
        <w:tab/>
      </w:r>
      <w:r>
        <w:fldChar w:fldCharType="begin" w:fldLock="1"/>
      </w:r>
      <w:r>
        <w:instrText xml:space="preserve"> PAGEREF _Toc20241641 \h </w:instrText>
      </w:r>
      <w:r>
        <w:fldChar w:fldCharType="separate"/>
      </w:r>
      <w:r>
        <w:t>11</w:t>
      </w:r>
      <w:r>
        <w:fldChar w:fldCharType="end"/>
      </w:r>
    </w:p>
    <w:p w14:paraId="3FC7D46D" w14:textId="77777777" w:rsidR="008E7C1B" w:rsidRPr="00CA0C12" w:rsidRDefault="008E7C1B">
      <w:pPr>
        <w:pStyle w:val="TOC2"/>
        <w:rPr>
          <w:rFonts w:ascii="Calibri" w:hAnsi="Calibri"/>
          <w:sz w:val="22"/>
          <w:szCs w:val="22"/>
          <w:lang w:eastAsia="en-GB"/>
        </w:rPr>
      </w:pPr>
      <w:r>
        <w:t>5.6</w:t>
      </w:r>
      <w:r w:rsidRPr="00CA0C12">
        <w:rPr>
          <w:rFonts w:ascii="Calibri" w:hAnsi="Calibri"/>
          <w:sz w:val="22"/>
          <w:szCs w:val="22"/>
          <w:lang w:eastAsia="en-GB"/>
        </w:rPr>
        <w:tab/>
      </w:r>
      <w:r>
        <w:t>KPI Category "Energy Efficiency"</w:t>
      </w:r>
      <w:r>
        <w:tab/>
      </w:r>
      <w:r>
        <w:fldChar w:fldCharType="begin" w:fldLock="1"/>
      </w:r>
      <w:r>
        <w:instrText xml:space="preserve"> PAGEREF _Toc20241642 \h </w:instrText>
      </w:r>
      <w:r>
        <w:fldChar w:fldCharType="separate"/>
      </w:r>
      <w:r>
        <w:t>11</w:t>
      </w:r>
      <w:r>
        <w:fldChar w:fldCharType="end"/>
      </w:r>
    </w:p>
    <w:p w14:paraId="702D2BA4" w14:textId="77777777" w:rsidR="008E7C1B" w:rsidRPr="00CA0C12" w:rsidRDefault="008E7C1B">
      <w:pPr>
        <w:pStyle w:val="TOC3"/>
        <w:rPr>
          <w:rFonts w:ascii="Calibri" w:hAnsi="Calibri"/>
          <w:sz w:val="22"/>
          <w:szCs w:val="22"/>
          <w:lang w:eastAsia="en-GB"/>
        </w:rPr>
      </w:pPr>
      <w:r>
        <w:t>5.6.1</w:t>
      </w:r>
      <w:r w:rsidRPr="00CA0C12">
        <w:rPr>
          <w:rFonts w:ascii="Calibri" w:hAnsi="Calibri"/>
          <w:sz w:val="22"/>
          <w:szCs w:val="22"/>
          <w:lang w:eastAsia="en-GB"/>
        </w:rPr>
        <w:tab/>
      </w:r>
      <w:r>
        <w:t>E-UTRAN data Energy Efficiency</w:t>
      </w:r>
      <w:r>
        <w:tab/>
      </w:r>
      <w:r>
        <w:fldChar w:fldCharType="begin" w:fldLock="1"/>
      </w:r>
      <w:r>
        <w:instrText xml:space="preserve"> PAGEREF _Toc20241643 \h </w:instrText>
      </w:r>
      <w:r>
        <w:fldChar w:fldCharType="separate"/>
      </w:r>
      <w:r>
        <w:t>11</w:t>
      </w:r>
      <w:r>
        <w:fldChar w:fldCharType="end"/>
      </w:r>
    </w:p>
    <w:p w14:paraId="0FF02ED0" w14:textId="77777777" w:rsidR="008E7C1B" w:rsidRPr="00CA0C12" w:rsidRDefault="008E7C1B">
      <w:pPr>
        <w:pStyle w:val="TOC4"/>
        <w:rPr>
          <w:rFonts w:ascii="Calibri" w:hAnsi="Calibri"/>
          <w:sz w:val="22"/>
          <w:szCs w:val="22"/>
          <w:lang w:eastAsia="en-GB"/>
        </w:rPr>
      </w:pPr>
      <w:r>
        <w:t>5.6.1.1</w:t>
      </w:r>
      <w:r w:rsidRPr="00CA0C12">
        <w:rPr>
          <w:rFonts w:ascii="Calibri" w:hAnsi="Calibri"/>
          <w:sz w:val="22"/>
          <w:szCs w:val="22"/>
          <w:lang w:eastAsia="en-GB"/>
        </w:rPr>
        <w:tab/>
      </w:r>
      <w:r>
        <w:t>Business level requirements</w:t>
      </w:r>
      <w:r>
        <w:tab/>
      </w:r>
      <w:r>
        <w:fldChar w:fldCharType="begin" w:fldLock="1"/>
      </w:r>
      <w:r>
        <w:instrText xml:space="preserve"> PAGEREF _Toc20241644 \h </w:instrText>
      </w:r>
      <w:r>
        <w:fldChar w:fldCharType="separate"/>
      </w:r>
      <w:r>
        <w:t>11</w:t>
      </w:r>
      <w:r>
        <w:fldChar w:fldCharType="end"/>
      </w:r>
    </w:p>
    <w:p w14:paraId="0C409B56" w14:textId="77777777" w:rsidR="008E7C1B" w:rsidRPr="00CA0C12" w:rsidRDefault="008E7C1B">
      <w:pPr>
        <w:pStyle w:val="TOC4"/>
        <w:rPr>
          <w:rFonts w:ascii="Calibri" w:hAnsi="Calibri"/>
          <w:sz w:val="22"/>
          <w:szCs w:val="22"/>
          <w:lang w:eastAsia="en-GB"/>
        </w:rPr>
      </w:pPr>
      <w:r>
        <w:t>5.6.1.2</w:t>
      </w:r>
      <w:r w:rsidRPr="00CA0C12">
        <w:rPr>
          <w:rFonts w:ascii="Calibri" w:hAnsi="Calibri"/>
          <w:sz w:val="22"/>
          <w:szCs w:val="22"/>
          <w:lang w:eastAsia="en-GB"/>
        </w:rPr>
        <w:tab/>
      </w:r>
      <w:r>
        <w:t>Specification level requirements</w:t>
      </w:r>
      <w:r>
        <w:tab/>
      </w:r>
      <w:r>
        <w:fldChar w:fldCharType="begin" w:fldLock="1"/>
      </w:r>
      <w:r>
        <w:instrText xml:space="preserve"> PAGEREF _Toc20241645 \h </w:instrText>
      </w:r>
      <w:r>
        <w:fldChar w:fldCharType="separate"/>
      </w:r>
      <w:r>
        <w:t>12</w:t>
      </w:r>
      <w:r>
        <w:fldChar w:fldCharType="end"/>
      </w:r>
    </w:p>
    <w:p w14:paraId="2593E771" w14:textId="77777777" w:rsidR="008E7C1B" w:rsidRPr="00CA0C12" w:rsidRDefault="008E7C1B">
      <w:pPr>
        <w:pStyle w:val="TOC4"/>
        <w:rPr>
          <w:rFonts w:ascii="Calibri" w:hAnsi="Calibri"/>
          <w:sz w:val="22"/>
          <w:szCs w:val="22"/>
          <w:lang w:eastAsia="en-GB"/>
        </w:rPr>
      </w:pPr>
      <w:r>
        <w:t>5.6.1.3</w:t>
      </w:r>
      <w:r w:rsidRPr="00CA0C12">
        <w:rPr>
          <w:rFonts w:ascii="Calibri" w:hAnsi="Calibri"/>
          <w:sz w:val="22"/>
          <w:szCs w:val="22"/>
          <w:lang w:eastAsia="en-GB"/>
        </w:rPr>
        <w:tab/>
      </w:r>
      <w:r>
        <w:t>Use case description</w:t>
      </w:r>
      <w:r>
        <w:tab/>
      </w:r>
      <w:r>
        <w:fldChar w:fldCharType="begin" w:fldLock="1"/>
      </w:r>
      <w:r>
        <w:instrText xml:space="preserve"> PAGEREF _Toc20241646 \h </w:instrText>
      </w:r>
      <w:r>
        <w:fldChar w:fldCharType="separate"/>
      </w:r>
      <w:r>
        <w:t>12</w:t>
      </w:r>
      <w:r>
        <w:fldChar w:fldCharType="end"/>
      </w:r>
    </w:p>
    <w:p w14:paraId="3622B28B" w14:textId="77777777" w:rsidR="008E7C1B" w:rsidRPr="00CA0C12" w:rsidRDefault="008E7C1B" w:rsidP="008117B4">
      <w:pPr>
        <w:pStyle w:val="TOC8"/>
        <w:rPr>
          <w:rFonts w:ascii="Calibri" w:hAnsi="Calibri"/>
          <w:b w:val="0"/>
          <w:szCs w:val="22"/>
          <w:lang w:eastAsia="en-GB"/>
        </w:rPr>
      </w:pPr>
      <w:r>
        <w:t xml:space="preserve">Annex </w:t>
      </w:r>
      <w:r>
        <w:rPr>
          <w:lang w:eastAsia="zh-CN"/>
        </w:rPr>
        <w:t>A (informative)</w:t>
      </w:r>
      <w:r>
        <w:t>:</w:t>
      </w:r>
      <w:r>
        <w:tab/>
        <w:t>Change history</w:t>
      </w:r>
      <w:r>
        <w:tab/>
      </w:r>
      <w:r>
        <w:fldChar w:fldCharType="begin" w:fldLock="1"/>
      </w:r>
      <w:r>
        <w:instrText xml:space="preserve"> PAGEREF _Toc20241647 \h </w:instrText>
      </w:r>
      <w:r>
        <w:fldChar w:fldCharType="separate"/>
      </w:r>
      <w:r>
        <w:t>13</w:t>
      </w:r>
      <w:r>
        <w:fldChar w:fldCharType="end"/>
      </w:r>
    </w:p>
    <w:p w14:paraId="6C2845D3" w14:textId="77777777" w:rsidR="004A3549" w:rsidRPr="003266F4" w:rsidRDefault="008E7C1B">
      <w:r>
        <w:fldChar w:fldCharType="end"/>
      </w:r>
    </w:p>
    <w:p w14:paraId="600BACDB" w14:textId="77777777" w:rsidR="004A3549" w:rsidRPr="003266F4" w:rsidRDefault="004A3549" w:rsidP="003266F4">
      <w:pPr>
        <w:pStyle w:val="Heading1"/>
      </w:pPr>
      <w:r w:rsidRPr="003266F4">
        <w:br w:type="page"/>
      </w:r>
      <w:bookmarkStart w:id="7" w:name="_Toc20241603"/>
      <w:r w:rsidRPr="003266F4">
        <w:lastRenderedPageBreak/>
        <w:t>Foreword</w:t>
      </w:r>
      <w:bookmarkEnd w:id="7"/>
    </w:p>
    <w:p w14:paraId="3AF33B7B" w14:textId="77777777" w:rsidR="004A3549" w:rsidRPr="003266F4" w:rsidRDefault="004A3549">
      <w:r w:rsidRPr="003266F4">
        <w:t>This Technical Specification has been produced by the 3</w:t>
      </w:r>
      <w:r w:rsidRPr="003266F4">
        <w:rPr>
          <w:vertAlign w:val="superscript"/>
        </w:rPr>
        <w:t>rd</w:t>
      </w:r>
      <w:r w:rsidRPr="003266F4">
        <w:t xml:space="preserve"> Generation Partnership Project (3GPP).</w:t>
      </w:r>
    </w:p>
    <w:p w14:paraId="203DA312" w14:textId="77777777" w:rsidR="004A3549" w:rsidRPr="003266F4" w:rsidRDefault="004A3549">
      <w:r w:rsidRPr="003266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5A4A8" w14:textId="77777777" w:rsidR="004A3549" w:rsidRPr="003266F4" w:rsidRDefault="004A3549">
      <w:pPr>
        <w:pStyle w:val="B10"/>
      </w:pPr>
      <w:r w:rsidRPr="003266F4">
        <w:t>Version x.y.z</w:t>
      </w:r>
    </w:p>
    <w:p w14:paraId="28AAA6EF" w14:textId="77777777" w:rsidR="004A3549" w:rsidRPr="003266F4" w:rsidRDefault="004A3549">
      <w:pPr>
        <w:pStyle w:val="B10"/>
      </w:pPr>
      <w:r w:rsidRPr="003266F4">
        <w:t>where:</w:t>
      </w:r>
    </w:p>
    <w:p w14:paraId="35D2F9DD" w14:textId="77777777" w:rsidR="004A3549" w:rsidRPr="003266F4" w:rsidRDefault="004A3549">
      <w:pPr>
        <w:pStyle w:val="B20"/>
      </w:pPr>
      <w:r w:rsidRPr="003266F4">
        <w:t>x</w:t>
      </w:r>
      <w:r w:rsidRPr="003266F4">
        <w:tab/>
        <w:t>the first digit:</w:t>
      </w:r>
    </w:p>
    <w:p w14:paraId="79C8615B" w14:textId="77777777" w:rsidR="004A3549" w:rsidRPr="003266F4" w:rsidRDefault="004A3549">
      <w:pPr>
        <w:pStyle w:val="B30"/>
      </w:pPr>
      <w:r w:rsidRPr="003266F4">
        <w:t>1</w:t>
      </w:r>
      <w:r w:rsidRPr="003266F4">
        <w:tab/>
        <w:t>presented to TSG for information;</w:t>
      </w:r>
    </w:p>
    <w:p w14:paraId="174BEA9B" w14:textId="77777777" w:rsidR="004A3549" w:rsidRPr="003266F4" w:rsidRDefault="004A3549">
      <w:pPr>
        <w:pStyle w:val="B30"/>
      </w:pPr>
      <w:r w:rsidRPr="003266F4">
        <w:t>2</w:t>
      </w:r>
      <w:r w:rsidRPr="003266F4">
        <w:tab/>
        <w:t>presented to TSG for approval;</w:t>
      </w:r>
    </w:p>
    <w:p w14:paraId="5673EA3D" w14:textId="77777777" w:rsidR="004A3549" w:rsidRPr="003266F4" w:rsidRDefault="004A3549">
      <w:pPr>
        <w:pStyle w:val="B30"/>
      </w:pPr>
      <w:r w:rsidRPr="003266F4">
        <w:t>3</w:t>
      </w:r>
      <w:r w:rsidRPr="003266F4">
        <w:tab/>
        <w:t>or greater indicates TSG approved document under change control.</w:t>
      </w:r>
    </w:p>
    <w:p w14:paraId="37EE0D43" w14:textId="77777777" w:rsidR="004A3549" w:rsidRPr="003266F4" w:rsidRDefault="004A3549">
      <w:pPr>
        <w:pStyle w:val="B20"/>
      </w:pPr>
      <w:r w:rsidRPr="003266F4">
        <w:t>y</w:t>
      </w:r>
      <w:r w:rsidRPr="003266F4">
        <w:tab/>
        <w:t>the second digit is incremented for all changes of substance, i.e. technical enhancements, corrections, updates, etc.</w:t>
      </w:r>
    </w:p>
    <w:p w14:paraId="427F9AC8" w14:textId="77777777" w:rsidR="004A3549" w:rsidRPr="003266F4" w:rsidRDefault="004A3549">
      <w:pPr>
        <w:pStyle w:val="B20"/>
      </w:pPr>
      <w:r w:rsidRPr="003266F4">
        <w:t>z</w:t>
      </w:r>
      <w:r w:rsidRPr="003266F4">
        <w:tab/>
        <w:t>the third digit is incremented when editorial only changes have been incorporated in the document.</w:t>
      </w:r>
    </w:p>
    <w:p w14:paraId="3461C386" w14:textId="77777777" w:rsidR="004A3549" w:rsidRPr="003266F4" w:rsidRDefault="004A3549" w:rsidP="003266F4">
      <w:pPr>
        <w:pStyle w:val="Heading1"/>
      </w:pPr>
      <w:bookmarkStart w:id="8" w:name="_Toc20241604"/>
      <w:r w:rsidRPr="003266F4">
        <w:t>Introduction</w:t>
      </w:r>
      <w:bookmarkEnd w:id="8"/>
    </w:p>
    <w:p w14:paraId="2596AF7E" w14:textId="77777777" w:rsidR="004A3549" w:rsidRPr="003266F4" w:rsidRDefault="00A26F84" w:rsidP="00A26F84">
      <w:r w:rsidRPr="003266F4">
        <w:t xml:space="preserve">The present document is part </w:t>
      </w:r>
      <w:r w:rsidR="003266F4">
        <w:t>of a mulit-part deliverable</w:t>
      </w:r>
      <w:r w:rsidRPr="003266F4">
        <w:t xml:space="preserve"> covering the 3</w:t>
      </w:r>
      <w:r w:rsidRPr="003266F4">
        <w:rPr>
          <w:vertAlign w:val="superscript"/>
        </w:rPr>
        <w:t>rd</w:t>
      </w:r>
      <w:r w:rsidRPr="003266F4">
        <w:t xml:space="preserve"> Generation Partnership Project; Technical Specification Group Services and System Aspects; Telecommunication management; as identified below:</w:t>
      </w:r>
    </w:p>
    <w:p w14:paraId="20D73703" w14:textId="77777777" w:rsidR="00A26F84" w:rsidRPr="003266F4" w:rsidRDefault="003661B2" w:rsidP="003266F4">
      <w:pPr>
        <w:pStyle w:val="B10"/>
      </w:pPr>
      <w:r>
        <w:t>32.451</w:t>
      </w:r>
      <w:r w:rsidR="00A26F84" w:rsidRPr="003266F4">
        <w:t>:</w:t>
      </w:r>
      <w:r w:rsidR="00A26F84" w:rsidRPr="003266F4">
        <w:tab/>
      </w:r>
      <w:r w:rsidR="00A14F59">
        <w:tab/>
      </w:r>
      <w:r w:rsidR="00A26F84" w:rsidRPr="003266F4">
        <w:t>Key Performance Indicators (KPI) for E-UTRAN; Requirements;</w:t>
      </w:r>
    </w:p>
    <w:p w14:paraId="7B663771" w14:textId="77777777" w:rsidR="00A26F84" w:rsidRPr="003266F4" w:rsidRDefault="003661B2" w:rsidP="003266F4">
      <w:pPr>
        <w:pStyle w:val="B10"/>
      </w:pPr>
      <w:r>
        <w:rPr>
          <w:bCs/>
        </w:rPr>
        <w:t>32.450</w:t>
      </w:r>
      <w:r w:rsidR="00A26F84" w:rsidRPr="003266F4">
        <w:rPr>
          <w:bCs/>
        </w:rPr>
        <w:t>:</w:t>
      </w:r>
      <w:r w:rsidR="00A26F84" w:rsidRPr="003266F4">
        <w:rPr>
          <w:bCs/>
        </w:rPr>
        <w:tab/>
      </w:r>
      <w:r w:rsidR="00A26F84" w:rsidRPr="003266F4">
        <w:rPr>
          <w:bCs/>
        </w:rPr>
        <w:tab/>
      </w:r>
      <w:r w:rsidR="00A26F84" w:rsidRPr="003266F4">
        <w:t>Key Performance Indicators (KPI) for E-UTRAN; Definitions.</w:t>
      </w:r>
    </w:p>
    <w:p w14:paraId="1B69E396" w14:textId="77777777" w:rsidR="004A3549" w:rsidRPr="003266F4" w:rsidRDefault="004A3549" w:rsidP="003266F4">
      <w:pPr>
        <w:pStyle w:val="Heading1"/>
      </w:pPr>
      <w:r w:rsidRPr="003266F4">
        <w:br w:type="page"/>
      </w:r>
      <w:bookmarkStart w:id="9" w:name="_Toc20241605"/>
      <w:r w:rsidRPr="003266F4">
        <w:lastRenderedPageBreak/>
        <w:t>1</w:t>
      </w:r>
      <w:r w:rsidRPr="003266F4">
        <w:tab/>
        <w:t>Scope</w:t>
      </w:r>
      <w:bookmarkEnd w:id="9"/>
    </w:p>
    <w:p w14:paraId="484CBCF2" w14:textId="77777777" w:rsidR="004A3549" w:rsidRPr="003266F4" w:rsidRDefault="004A3549" w:rsidP="006A088C">
      <w:r w:rsidRPr="003266F4">
        <w:t xml:space="preserve">The present document </w:t>
      </w:r>
      <w:r w:rsidR="006A088C">
        <w:t>specifies requirements (business level requirements, specification level requirements and use case descriptions) related to Key Performance Indicators (KPIs) for E-UTRAN.</w:t>
      </w:r>
      <w:r w:rsidR="006A088C" w:rsidRPr="003266F4">
        <w:t xml:space="preserve"> </w:t>
      </w:r>
    </w:p>
    <w:p w14:paraId="42F96662" w14:textId="77777777" w:rsidR="004A3549" w:rsidRPr="003266F4" w:rsidRDefault="004A3549" w:rsidP="003266F4">
      <w:pPr>
        <w:pStyle w:val="Heading1"/>
      </w:pPr>
      <w:bookmarkStart w:id="10" w:name="_Toc20241606"/>
      <w:r w:rsidRPr="003266F4">
        <w:t>2</w:t>
      </w:r>
      <w:r w:rsidRPr="003266F4">
        <w:tab/>
        <w:t>References</w:t>
      </w:r>
      <w:bookmarkEnd w:id="10"/>
    </w:p>
    <w:p w14:paraId="74D9889A" w14:textId="77777777" w:rsidR="004A3549" w:rsidRPr="003266F4" w:rsidRDefault="004A3549">
      <w:r w:rsidRPr="003266F4">
        <w:t>The following documents contain provisions which, through reference in this text, constitute provisions of the present document.</w:t>
      </w:r>
    </w:p>
    <w:p w14:paraId="585A7554" w14:textId="77777777" w:rsidR="004A3549" w:rsidRPr="003266F4" w:rsidRDefault="001730E1" w:rsidP="001730E1">
      <w:pPr>
        <w:pStyle w:val="B10"/>
      </w:pPr>
      <w:r>
        <w:t>-</w:t>
      </w:r>
      <w:r>
        <w:tab/>
      </w:r>
      <w:r w:rsidR="004A3549" w:rsidRPr="003266F4">
        <w:t>References are either specific (identified by date of publication, edition number, version number, etc.) or non</w:t>
      </w:r>
      <w:r w:rsidR="004A3549" w:rsidRPr="003266F4">
        <w:noBreakHyphen/>
        <w:t>specific.</w:t>
      </w:r>
    </w:p>
    <w:p w14:paraId="2153FB3F" w14:textId="77777777" w:rsidR="004A3549" w:rsidRPr="003266F4" w:rsidRDefault="001730E1" w:rsidP="001730E1">
      <w:pPr>
        <w:pStyle w:val="B10"/>
      </w:pPr>
      <w:r>
        <w:t>-</w:t>
      </w:r>
      <w:r>
        <w:tab/>
      </w:r>
      <w:r w:rsidR="004A3549" w:rsidRPr="003266F4">
        <w:t>For a specific reference, subsequent revisions do not apply.</w:t>
      </w:r>
    </w:p>
    <w:p w14:paraId="2DDA70A9" w14:textId="77777777" w:rsidR="004A3549" w:rsidRPr="003266F4" w:rsidRDefault="001730E1" w:rsidP="001730E1">
      <w:pPr>
        <w:pStyle w:val="B10"/>
      </w:pPr>
      <w:r>
        <w:t>-</w:t>
      </w:r>
      <w:r>
        <w:tab/>
      </w:r>
      <w:r w:rsidR="004A3549" w:rsidRPr="003266F4">
        <w:t>For a non-specific reference, the latest version applies.</w:t>
      </w:r>
      <w:r w:rsidR="00AD2CAE" w:rsidRPr="003266F4">
        <w:t xml:space="preserve"> </w:t>
      </w:r>
      <w:r w:rsidR="004A3549" w:rsidRPr="003266F4">
        <w:t xml:space="preserve">In the case of a reference to a 3GPP document (including a GSM document), a non-specific reference implicitly refers to the latest version of that document </w:t>
      </w:r>
      <w:r w:rsidR="004A3549" w:rsidRPr="003266F4">
        <w:rPr>
          <w:i/>
          <w:iCs/>
        </w:rPr>
        <w:t>in the same Release as the present document</w:t>
      </w:r>
      <w:r w:rsidR="004A3549" w:rsidRPr="003266F4">
        <w:t>.</w:t>
      </w:r>
    </w:p>
    <w:p w14:paraId="3020D5E4" w14:textId="77777777" w:rsidR="00526E24" w:rsidRDefault="004A3549" w:rsidP="00A26F84">
      <w:pPr>
        <w:pStyle w:val="EX"/>
      </w:pPr>
      <w:r w:rsidRPr="003266F4">
        <w:t>[</w:t>
      </w:r>
      <w:r w:rsidR="0044754D">
        <w:t>1</w:t>
      </w:r>
      <w:r w:rsidR="00A26F84" w:rsidRPr="003266F4">
        <w:t>]</w:t>
      </w:r>
      <w:r w:rsidR="00A26F84" w:rsidRPr="003266F4">
        <w:tab/>
      </w:r>
      <w:r w:rsidR="009E3A09" w:rsidRPr="003266F4">
        <w:t xml:space="preserve">ITU-T </w:t>
      </w:r>
      <w:r w:rsidR="003266F4">
        <w:t xml:space="preserve">Recommendation </w:t>
      </w:r>
      <w:r w:rsidR="009E3A09" w:rsidRPr="003266F4">
        <w:t>E.800</w:t>
      </w:r>
      <w:r w:rsidR="003266F4">
        <w:t>:</w:t>
      </w:r>
      <w:r w:rsidR="008A4A3A" w:rsidRPr="003266F4">
        <w:t xml:space="preserve"> </w:t>
      </w:r>
      <w:r w:rsidR="003266F4">
        <w:t>"</w:t>
      </w:r>
      <w:r w:rsidR="008A4A3A" w:rsidRPr="003266F4">
        <w:t>Terms and Definitions related to Quality of Service and Network Performance including Dependability</w:t>
      </w:r>
      <w:r w:rsidR="003266F4">
        <w:t>".</w:t>
      </w:r>
    </w:p>
    <w:p w14:paraId="76BA6524" w14:textId="77777777" w:rsidR="003266F4" w:rsidRDefault="003266F4" w:rsidP="00A26F84">
      <w:pPr>
        <w:pStyle w:val="EX"/>
      </w:pPr>
      <w:r>
        <w:t>[2]</w:t>
      </w:r>
      <w:r>
        <w:tab/>
        <w:t xml:space="preserve">3GPP </w:t>
      </w:r>
      <w:r w:rsidR="00096A41">
        <w:t xml:space="preserve">TR </w:t>
      </w:r>
      <w:r>
        <w:t>21.905: "</w:t>
      </w:r>
      <w:r w:rsidRPr="00383736">
        <w:t>Vocabulary for 3GPP Specifications"</w:t>
      </w:r>
      <w:r>
        <w:t>.</w:t>
      </w:r>
    </w:p>
    <w:p w14:paraId="67C703B2" w14:textId="77777777" w:rsidR="00096A41" w:rsidRDefault="00096A41" w:rsidP="00096A41">
      <w:pPr>
        <w:pStyle w:val="EX"/>
      </w:pPr>
      <w:r>
        <w:t>[3]</w:t>
      </w:r>
      <w:r>
        <w:tab/>
        <w:t>ETSI ES 203 228 V1.1.7 (2016-11): "Environmental Engineering (EE); Assessment of mobile network energy efficiency".</w:t>
      </w:r>
    </w:p>
    <w:p w14:paraId="58E5B9FA" w14:textId="77777777" w:rsidR="00096A41" w:rsidRPr="003266F4" w:rsidRDefault="00096A41" w:rsidP="00A26F84">
      <w:pPr>
        <w:pStyle w:val="EX"/>
      </w:pPr>
    </w:p>
    <w:p w14:paraId="001C7E65" w14:textId="77777777" w:rsidR="004A3549" w:rsidRPr="003266F4" w:rsidRDefault="004A3549" w:rsidP="003266F4">
      <w:pPr>
        <w:pStyle w:val="Heading1"/>
      </w:pPr>
      <w:bookmarkStart w:id="11" w:name="_Toc20241607"/>
      <w:r w:rsidRPr="003266F4">
        <w:t>3</w:t>
      </w:r>
      <w:r w:rsidRPr="003266F4">
        <w:tab/>
        <w:t>Definitions and abbreviations</w:t>
      </w:r>
      <w:bookmarkEnd w:id="11"/>
    </w:p>
    <w:p w14:paraId="6029A29C" w14:textId="77777777" w:rsidR="004A3549" w:rsidRPr="003266F4" w:rsidRDefault="004A3549" w:rsidP="003266F4">
      <w:pPr>
        <w:pStyle w:val="Heading2"/>
      </w:pPr>
      <w:bookmarkStart w:id="12" w:name="_Toc20241608"/>
      <w:r w:rsidRPr="003266F4">
        <w:t>3.1</w:t>
      </w:r>
      <w:r w:rsidRPr="003266F4">
        <w:tab/>
        <w:t>Definitions</w:t>
      </w:r>
      <w:bookmarkEnd w:id="12"/>
    </w:p>
    <w:p w14:paraId="3850242C" w14:textId="77777777" w:rsidR="004A3549" w:rsidRPr="003266F4" w:rsidRDefault="004A3549" w:rsidP="003266F4">
      <w:r w:rsidRPr="003266F4">
        <w:t xml:space="preserve">For the purposes of the present document, the terms and definitions given in </w:t>
      </w:r>
      <w:r w:rsidR="00383736" w:rsidRPr="003266F4">
        <w:t>TR</w:t>
      </w:r>
      <w:r w:rsidR="003E2780" w:rsidRPr="003266F4">
        <w:t> </w:t>
      </w:r>
      <w:r w:rsidR="00383736" w:rsidRPr="003266F4">
        <w:t>21.905</w:t>
      </w:r>
      <w:r w:rsidR="003E2780" w:rsidRPr="003266F4">
        <w:t> </w:t>
      </w:r>
      <w:r w:rsidR="003266F4">
        <w:t>[2]</w:t>
      </w:r>
      <w:r w:rsidR="006A088C">
        <w:t xml:space="preserve"> and the following apply</w:t>
      </w:r>
      <w:r w:rsidRPr="003266F4">
        <w:t>.</w:t>
      </w:r>
      <w:r w:rsidR="00AD2CAE" w:rsidRPr="003266F4">
        <w:t xml:space="preserve"> </w:t>
      </w:r>
      <w:r w:rsidR="00383736" w:rsidRPr="003266F4">
        <w:t xml:space="preserve">A term defined in the present document takes precedence over the definition </w:t>
      </w:r>
      <w:r w:rsidR="003E2780" w:rsidRPr="003266F4">
        <w:t>of the same term, if any, in TR </w:t>
      </w:r>
      <w:r w:rsidR="00383736" w:rsidRPr="003266F4">
        <w:t>21.905</w:t>
      </w:r>
      <w:r w:rsidR="003E2780" w:rsidRPr="003266F4">
        <w:t> </w:t>
      </w:r>
      <w:r w:rsidR="003266F4">
        <w:t>[2]</w:t>
      </w:r>
      <w:r w:rsidR="00383736" w:rsidRPr="003266F4">
        <w:t>.</w:t>
      </w:r>
    </w:p>
    <w:p w14:paraId="75888A9E" w14:textId="77777777" w:rsidR="004A3549" w:rsidRPr="003266F4" w:rsidRDefault="00A26F84" w:rsidP="003266F4">
      <w:pPr>
        <w:pStyle w:val="Heading2"/>
      </w:pPr>
      <w:bookmarkStart w:id="13" w:name="_Toc20241609"/>
      <w:r w:rsidRPr="003266F4">
        <w:t>3.2</w:t>
      </w:r>
      <w:r w:rsidR="004A3549" w:rsidRPr="003266F4">
        <w:tab/>
        <w:t>Abbreviations</w:t>
      </w:r>
      <w:bookmarkEnd w:id="13"/>
    </w:p>
    <w:p w14:paraId="123AB90D" w14:textId="77777777" w:rsidR="004A3549" w:rsidRDefault="004A3549">
      <w:pPr>
        <w:keepNext/>
      </w:pPr>
      <w:r w:rsidRPr="003266F4">
        <w:t xml:space="preserve">For the purposes of the present document, the abbreviations </w:t>
      </w:r>
      <w:r w:rsidR="008C6DB3" w:rsidRPr="003266F4">
        <w:t xml:space="preserve">given in TR 21.905 </w:t>
      </w:r>
      <w:r w:rsidR="003266F4">
        <w:t>[2]</w:t>
      </w:r>
      <w:r w:rsidR="006A088C">
        <w:t xml:space="preserve"> and the following apply</w:t>
      </w:r>
      <w:r w:rsidR="008C6DB3" w:rsidRPr="003266F4">
        <w:t>. An abbreviation defined in the present document takes precedence over the definition of the same abbreviation, if any, in TR 21.905 </w:t>
      </w:r>
      <w:r w:rsidR="003266F4">
        <w:t>[2]</w:t>
      </w:r>
      <w:r w:rsidR="008C6DB3" w:rsidRPr="003266F4">
        <w:t>.</w:t>
      </w:r>
    </w:p>
    <w:p w14:paraId="71D9DFB1" w14:textId="77777777" w:rsidR="006A088C" w:rsidRDefault="006A088C" w:rsidP="006A088C">
      <w:pPr>
        <w:pStyle w:val="EW"/>
        <w:rPr>
          <w:rFonts w:eastAsia="SimSun"/>
          <w:lang w:eastAsia="zh-CN"/>
        </w:rPr>
      </w:pPr>
      <w:r>
        <w:rPr>
          <w:rFonts w:eastAsia="SimSun"/>
          <w:lang w:eastAsia="zh-CN"/>
        </w:rPr>
        <w:t>DRX</w:t>
      </w:r>
      <w:r>
        <w:rPr>
          <w:rFonts w:eastAsia="SimSun"/>
          <w:lang w:eastAsia="zh-CN"/>
        </w:rPr>
        <w:tab/>
        <w:t>Discontiuous Reception</w:t>
      </w:r>
    </w:p>
    <w:p w14:paraId="4E677D70" w14:textId="77777777" w:rsidR="006A088C" w:rsidRDefault="006A088C" w:rsidP="006A088C">
      <w:pPr>
        <w:pStyle w:val="EW"/>
        <w:rPr>
          <w:rFonts w:eastAsia="SimSun"/>
          <w:lang w:eastAsia="zh-CN"/>
        </w:rPr>
      </w:pPr>
      <w:r>
        <w:rPr>
          <w:rFonts w:eastAsia="SimSun"/>
          <w:lang w:eastAsia="zh-CN"/>
        </w:rPr>
        <w:t>eNB</w:t>
      </w:r>
      <w:r>
        <w:rPr>
          <w:rFonts w:eastAsia="SimSun"/>
          <w:lang w:eastAsia="zh-CN"/>
        </w:rPr>
        <w:tab/>
        <w:t>E-UTRAN Node B</w:t>
      </w:r>
    </w:p>
    <w:p w14:paraId="73442081" w14:textId="77777777" w:rsidR="00096A41" w:rsidRDefault="00096A41" w:rsidP="006A088C">
      <w:pPr>
        <w:pStyle w:val="EW"/>
        <w:rPr>
          <w:rFonts w:eastAsia="SimSun"/>
          <w:lang w:eastAsia="zh-CN"/>
        </w:rPr>
      </w:pPr>
      <w:r>
        <w:rPr>
          <w:lang w:eastAsia="zh-CN"/>
        </w:rPr>
        <w:t>EE</w:t>
      </w:r>
      <w:r>
        <w:rPr>
          <w:lang w:eastAsia="zh-CN"/>
        </w:rPr>
        <w:tab/>
      </w:r>
      <w:r>
        <w:rPr>
          <w:lang w:val="en-US"/>
        </w:rPr>
        <w:t>Energy Efficiency</w:t>
      </w:r>
    </w:p>
    <w:p w14:paraId="179FE782" w14:textId="77777777" w:rsidR="006A088C" w:rsidRDefault="006A088C" w:rsidP="006A088C">
      <w:pPr>
        <w:pStyle w:val="EW"/>
        <w:rPr>
          <w:lang w:val="en-US"/>
        </w:rPr>
      </w:pPr>
      <w:r>
        <w:rPr>
          <w:rFonts w:eastAsia="SimSun" w:hint="eastAsia"/>
          <w:lang w:eastAsia="zh-CN"/>
        </w:rPr>
        <w:t>EPS</w:t>
      </w:r>
      <w:r>
        <w:rPr>
          <w:rFonts w:eastAsia="SimSun" w:hint="eastAsia"/>
          <w:lang w:eastAsia="zh-CN"/>
        </w:rPr>
        <w:tab/>
      </w:r>
      <w:r w:rsidRPr="006A088C">
        <w:rPr>
          <w:lang w:val="en-US"/>
        </w:rPr>
        <w:t>Evolved Packet System</w:t>
      </w:r>
    </w:p>
    <w:p w14:paraId="6C811667" w14:textId="77777777" w:rsidR="00B51D66" w:rsidRPr="006A088C" w:rsidRDefault="00B51D66" w:rsidP="006A088C">
      <w:pPr>
        <w:pStyle w:val="EW"/>
        <w:rPr>
          <w:lang w:val="en-US"/>
        </w:rPr>
      </w:pPr>
      <w:r>
        <w:rPr>
          <w:rFonts w:eastAsia="SimSun"/>
          <w:lang w:eastAsia="zh-CN"/>
        </w:rPr>
        <w:t>E-RAB</w:t>
      </w:r>
      <w:r>
        <w:rPr>
          <w:rFonts w:eastAsia="SimSun"/>
          <w:lang w:eastAsia="zh-CN"/>
        </w:rPr>
        <w:tab/>
        <w:t>E-UTRAN Radio Access Bearer</w:t>
      </w:r>
    </w:p>
    <w:p w14:paraId="2F4565C1" w14:textId="77777777" w:rsidR="006A088C" w:rsidRPr="006A088C" w:rsidRDefault="006A088C" w:rsidP="006A088C">
      <w:pPr>
        <w:pStyle w:val="EW"/>
        <w:rPr>
          <w:lang w:val="en-US"/>
        </w:rPr>
      </w:pPr>
      <w:r w:rsidRPr="006A088C">
        <w:rPr>
          <w:rFonts w:hint="eastAsia"/>
          <w:lang w:val="en-US"/>
        </w:rPr>
        <w:t>E-UTRAN</w:t>
      </w:r>
      <w:r w:rsidRPr="006A088C">
        <w:rPr>
          <w:rFonts w:hint="eastAsia"/>
          <w:lang w:val="en-US"/>
        </w:rPr>
        <w:tab/>
        <w:t>Evolved UTRAN</w:t>
      </w:r>
    </w:p>
    <w:p w14:paraId="145D6C2A" w14:textId="77777777" w:rsidR="006A088C" w:rsidRPr="001F6EFD" w:rsidRDefault="006A088C" w:rsidP="006A088C">
      <w:pPr>
        <w:pStyle w:val="EW"/>
      </w:pPr>
      <w:r w:rsidRPr="006A088C">
        <w:rPr>
          <w:lang w:val="en-US"/>
        </w:rPr>
        <w:t>GBR</w:t>
      </w:r>
      <w:r w:rsidRPr="006A088C">
        <w:rPr>
          <w:lang w:val="en-US"/>
        </w:rPr>
        <w:tab/>
        <w:t>Guaranteed Bit Rate</w:t>
      </w:r>
    </w:p>
    <w:p w14:paraId="5F0B52EF" w14:textId="77777777" w:rsidR="006A088C" w:rsidRPr="001F6EFD" w:rsidRDefault="006A088C" w:rsidP="006A088C">
      <w:pPr>
        <w:pStyle w:val="EW"/>
        <w:rPr>
          <w:lang w:eastAsia="zh-CN"/>
        </w:rPr>
      </w:pPr>
      <w:r w:rsidRPr="001F6EFD">
        <w:t>KPI</w:t>
      </w:r>
      <w:r w:rsidRPr="001F6EFD">
        <w:tab/>
        <w:t>Key Performance Indicator</w:t>
      </w:r>
    </w:p>
    <w:p w14:paraId="50798632" w14:textId="77777777" w:rsidR="006A088C" w:rsidRDefault="006A088C" w:rsidP="006A088C">
      <w:pPr>
        <w:pStyle w:val="EW"/>
      </w:pPr>
      <w:r w:rsidRPr="001F6EFD">
        <w:rPr>
          <w:rFonts w:hint="eastAsia"/>
          <w:lang w:eastAsia="zh-CN"/>
        </w:rPr>
        <w:t>KQI</w:t>
      </w:r>
      <w:r w:rsidRPr="001F6EFD">
        <w:tab/>
      </w:r>
      <w:r>
        <w:t>Key Quality Indicator</w:t>
      </w:r>
    </w:p>
    <w:p w14:paraId="611E112A" w14:textId="77777777" w:rsidR="006A088C" w:rsidRDefault="006A088C" w:rsidP="006A088C">
      <w:pPr>
        <w:pStyle w:val="EW"/>
      </w:pPr>
      <w:r>
        <w:t>LTE</w:t>
      </w:r>
      <w:r>
        <w:tab/>
        <w:t>Long Term Evolution</w:t>
      </w:r>
    </w:p>
    <w:p w14:paraId="598572C4" w14:textId="77777777" w:rsidR="006A088C" w:rsidRDefault="006A088C" w:rsidP="006A088C">
      <w:pPr>
        <w:pStyle w:val="EW"/>
      </w:pPr>
      <w:r>
        <w:t>RAT</w:t>
      </w:r>
      <w:r>
        <w:tab/>
        <w:t>Radio Access Technology</w:t>
      </w:r>
    </w:p>
    <w:p w14:paraId="6F90A25D" w14:textId="77777777" w:rsidR="006A088C" w:rsidRDefault="006A088C" w:rsidP="006A088C">
      <w:pPr>
        <w:pStyle w:val="EW"/>
      </w:pPr>
      <w:r>
        <w:t>TTI</w:t>
      </w:r>
      <w:r>
        <w:tab/>
        <w:t>Transmission Time Interval</w:t>
      </w:r>
    </w:p>
    <w:p w14:paraId="1AB1CFD6" w14:textId="77777777" w:rsidR="006A088C" w:rsidRPr="001F6EFD" w:rsidRDefault="006A088C" w:rsidP="006A088C">
      <w:pPr>
        <w:pStyle w:val="EW"/>
      </w:pPr>
      <w:r>
        <w:t>UE</w:t>
      </w:r>
      <w:r>
        <w:tab/>
        <w:t>User Equipment</w:t>
      </w:r>
    </w:p>
    <w:p w14:paraId="327EF692" w14:textId="77777777" w:rsidR="006A088C" w:rsidRDefault="006A088C" w:rsidP="006A088C">
      <w:pPr>
        <w:pStyle w:val="EW"/>
      </w:pPr>
      <w:r w:rsidRPr="001F6EFD">
        <w:t>UMTS</w:t>
      </w:r>
      <w:r w:rsidRPr="001F6EFD">
        <w:tab/>
        <w:t xml:space="preserve">Universal </w:t>
      </w:r>
      <w:smartTag w:uri="urn:schemas-microsoft-com:office:smarttags" w:element="chsdate">
        <w:r w:rsidRPr="001F6EFD">
          <w:t>Mobile</w:t>
        </w:r>
      </w:smartTag>
      <w:r w:rsidRPr="001F6EFD">
        <w:t xml:space="preserve"> Telecommunications System</w:t>
      </w:r>
    </w:p>
    <w:p w14:paraId="4BC610DC" w14:textId="77777777" w:rsidR="006A088C" w:rsidRPr="003266F4" w:rsidRDefault="006A088C" w:rsidP="006A088C">
      <w:pPr>
        <w:pStyle w:val="EW"/>
      </w:pPr>
      <w:r w:rsidRPr="001F6EFD">
        <w:lastRenderedPageBreak/>
        <w:t>UTRAN</w:t>
      </w:r>
      <w:r w:rsidRPr="001F6EFD">
        <w:tab/>
        <w:t>UMTS Radio Access Network</w:t>
      </w:r>
    </w:p>
    <w:p w14:paraId="0881AF40" w14:textId="77777777" w:rsidR="004A3549" w:rsidRPr="003266F4" w:rsidRDefault="004A3549">
      <w:pPr>
        <w:pStyle w:val="EW"/>
      </w:pPr>
    </w:p>
    <w:p w14:paraId="722CF03B" w14:textId="77777777" w:rsidR="004A3549" w:rsidRPr="003266F4" w:rsidRDefault="004A3549" w:rsidP="003266F4">
      <w:pPr>
        <w:pStyle w:val="Heading1"/>
      </w:pPr>
      <w:bookmarkStart w:id="14" w:name="_Toc20241610"/>
      <w:r w:rsidRPr="003266F4">
        <w:t>4</w:t>
      </w:r>
      <w:r w:rsidRPr="003266F4">
        <w:tab/>
      </w:r>
      <w:r w:rsidR="008B23C7" w:rsidRPr="003266F4">
        <w:t>KPI overview</w:t>
      </w:r>
      <w:bookmarkEnd w:id="14"/>
    </w:p>
    <w:p w14:paraId="4108FA4D" w14:textId="77777777" w:rsidR="009E3A09" w:rsidRPr="003266F4" w:rsidRDefault="009E3A09" w:rsidP="009E3A09">
      <w:r w:rsidRPr="003266F4">
        <w:t xml:space="preserve">The following KPI categories are covered by </w:t>
      </w:r>
      <w:r w:rsidR="003266F4">
        <w:t>the present document</w:t>
      </w:r>
      <w:r w:rsidRPr="003266F4">
        <w:t xml:space="preserve">: </w:t>
      </w:r>
    </w:p>
    <w:p w14:paraId="107720FC" w14:textId="77777777" w:rsidR="009E3A09" w:rsidRPr="003266F4" w:rsidRDefault="001730E1" w:rsidP="001730E1">
      <w:pPr>
        <w:pStyle w:val="B10"/>
      </w:pPr>
      <w:r>
        <w:t>-</w:t>
      </w:r>
      <w:r>
        <w:tab/>
      </w:r>
      <w:r w:rsidR="009E3A09" w:rsidRPr="003266F4">
        <w:t>Accessibility (see the definition in [1])</w:t>
      </w:r>
      <w:r w:rsidR="003266F4">
        <w:t>.</w:t>
      </w:r>
    </w:p>
    <w:p w14:paraId="45392230" w14:textId="77777777" w:rsidR="009E3A09" w:rsidRPr="003266F4" w:rsidRDefault="001730E1" w:rsidP="001730E1">
      <w:pPr>
        <w:pStyle w:val="B10"/>
      </w:pPr>
      <w:r>
        <w:t>-</w:t>
      </w:r>
      <w:r>
        <w:tab/>
      </w:r>
      <w:r w:rsidR="006D5BB7" w:rsidRPr="003266F4">
        <w:t>Retaina</w:t>
      </w:r>
      <w:r w:rsidR="009E3A09" w:rsidRPr="003266F4">
        <w:t>bility</w:t>
      </w:r>
      <w:r w:rsidR="0040376B" w:rsidRPr="003266F4">
        <w:t xml:space="preserve"> (see the definition in [1])</w:t>
      </w:r>
      <w:r w:rsidR="003266F4">
        <w:t>.</w:t>
      </w:r>
    </w:p>
    <w:p w14:paraId="3BE15F95" w14:textId="77777777" w:rsidR="009E3A09" w:rsidRDefault="001730E1" w:rsidP="001730E1">
      <w:pPr>
        <w:pStyle w:val="B10"/>
      </w:pPr>
      <w:r>
        <w:t>-</w:t>
      </w:r>
      <w:r>
        <w:tab/>
      </w:r>
      <w:r w:rsidR="009E3A09" w:rsidRPr="003266F4">
        <w:t>Integrity</w:t>
      </w:r>
      <w:r w:rsidR="0040376B" w:rsidRPr="003266F4">
        <w:t xml:space="preserve"> </w:t>
      </w:r>
      <w:r w:rsidR="006A088C">
        <w:t>(see the definition in [1]).</w:t>
      </w:r>
    </w:p>
    <w:p w14:paraId="501CB04B" w14:textId="77777777" w:rsidR="004D5035" w:rsidRDefault="001730E1" w:rsidP="001730E1">
      <w:pPr>
        <w:pStyle w:val="B10"/>
      </w:pPr>
      <w:r>
        <w:t>-</w:t>
      </w:r>
      <w:r>
        <w:tab/>
      </w:r>
      <w:r w:rsidR="004D5035">
        <w:t>Availability</w:t>
      </w:r>
    </w:p>
    <w:p w14:paraId="77A40CED" w14:textId="77777777" w:rsidR="004D5035" w:rsidRDefault="001730E1" w:rsidP="001730E1">
      <w:pPr>
        <w:pStyle w:val="B10"/>
      </w:pPr>
      <w:r>
        <w:t>-</w:t>
      </w:r>
      <w:r>
        <w:tab/>
      </w:r>
      <w:r w:rsidR="004D5035">
        <w:t>Mobility</w:t>
      </w:r>
    </w:p>
    <w:p w14:paraId="6B90DE93" w14:textId="77777777" w:rsidR="00096A41" w:rsidRPr="003266F4" w:rsidRDefault="00096A41" w:rsidP="001730E1">
      <w:pPr>
        <w:pStyle w:val="B10"/>
      </w:pPr>
      <w:r>
        <w:t>-</w:t>
      </w:r>
      <w:r>
        <w:tab/>
        <w:t>Energy Efficiency</w:t>
      </w:r>
    </w:p>
    <w:p w14:paraId="2FB79E9F" w14:textId="77777777" w:rsidR="008B23C7" w:rsidRPr="003266F4" w:rsidRDefault="008B23C7" w:rsidP="003266F4">
      <w:pPr>
        <w:pStyle w:val="Heading1"/>
      </w:pPr>
      <w:bookmarkStart w:id="15" w:name="_Toc20241611"/>
      <w:r w:rsidRPr="003266F4">
        <w:t>5</w:t>
      </w:r>
      <w:r w:rsidRPr="003266F4">
        <w:tab/>
        <w:t>Requirements</w:t>
      </w:r>
      <w:bookmarkEnd w:id="15"/>
    </w:p>
    <w:p w14:paraId="324CFEEC" w14:textId="77777777" w:rsidR="008B23C7" w:rsidRPr="003266F4" w:rsidRDefault="008A6299" w:rsidP="003266F4">
      <w:pPr>
        <w:pStyle w:val="Heading2"/>
      </w:pPr>
      <w:bookmarkStart w:id="16" w:name="_Toc20241612"/>
      <w:r w:rsidRPr="003266F4">
        <w:t>5.1</w:t>
      </w:r>
      <w:r w:rsidRPr="003266F4">
        <w:tab/>
      </w:r>
      <w:r w:rsidR="008B23C7" w:rsidRPr="003266F4">
        <w:t>KPI Category “</w:t>
      </w:r>
      <w:r w:rsidR="00AD06B1" w:rsidRPr="003266F4">
        <w:t>Accessibility</w:t>
      </w:r>
      <w:r w:rsidR="008B23C7" w:rsidRPr="003266F4">
        <w:t>”</w:t>
      </w:r>
      <w:bookmarkEnd w:id="16"/>
    </w:p>
    <w:p w14:paraId="4EDC704F" w14:textId="77777777" w:rsidR="008B23C7" w:rsidRPr="003266F4" w:rsidRDefault="008B23C7" w:rsidP="003266F4">
      <w:pPr>
        <w:pStyle w:val="Heading3"/>
      </w:pPr>
      <w:bookmarkStart w:id="17" w:name="_Toc20241613"/>
      <w:r w:rsidRPr="003266F4">
        <w:t>5.</w:t>
      </w:r>
      <w:r w:rsidR="008A6299" w:rsidRPr="003266F4">
        <w:t>1</w:t>
      </w:r>
      <w:r w:rsidRPr="003266F4">
        <w:t>.1</w:t>
      </w:r>
      <w:r w:rsidRPr="003266F4">
        <w:tab/>
      </w:r>
      <w:r w:rsidR="00B51D66">
        <w:t>E-RAB</w:t>
      </w:r>
      <w:r w:rsidR="00AD06B1" w:rsidRPr="003266F4">
        <w:t xml:space="preserve"> Accessibility</w:t>
      </w:r>
      <w:bookmarkEnd w:id="17"/>
    </w:p>
    <w:p w14:paraId="79CD78F6" w14:textId="77777777" w:rsidR="00CF5CD0" w:rsidRPr="003266F4" w:rsidRDefault="008A6299" w:rsidP="003266F4">
      <w:pPr>
        <w:pStyle w:val="Heading4"/>
      </w:pPr>
      <w:bookmarkStart w:id="18" w:name="_Toc20241614"/>
      <w:r w:rsidRPr="003266F4">
        <w:t>5.1</w:t>
      </w:r>
      <w:r w:rsidR="00CF5CD0" w:rsidRPr="003266F4">
        <w:t>.1.1</w:t>
      </w:r>
      <w:r w:rsidR="00CF5CD0" w:rsidRPr="003266F4">
        <w:tab/>
        <w:t>Business level requirements</w:t>
      </w:r>
      <w:bookmarkEnd w:id="18"/>
    </w:p>
    <w:p w14:paraId="5AA675A5" w14:textId="77777777" w:rsidR="00AD06B1" w:rsidRPr="003266F4" w:rsidRDefault="00AD06B1" w:rsidP="0005237E">
      <w:r w:rsidRPr="003266F4">
        <w:t>If an end user cannot access a service it is hard to charge for the service. Also, if it happens often that an end-user cannot access the provided service, the end-user might change wireless subscription provider, i.e. loss of income for the network operator.</w:t>
      </w:r>
    </w:p>
    <w:p w14:paraId="3EFC1395" w14:textId="77777777" w:rsidR="00AD06B1" w:rsidRPr="003266F4" w:rsidRDefault="00AD06B1" w:rsidP="0005237E">
      <w:r w:rsidRPr="003266F4">
        <w:t>Hence, to have a good accessibility of the services is important from a business point of view. This measurement assists the network operator with information about the accessibility provided to their customers.</w:t>
      </w:r>
    </w:p>
    <w:p w14:paraId="67881065" w14:textId="77777777" w:rsidR="00EC288E" w:rsidRPr="003266F4" w:rsidRDefault="008A6299" w:rsidP="003266F4">
      <w:pPr>
        <w:pStyle w:val="Heading4"/>
      </w:pPr>
      <w:bookmarkStart w:id="19" w:name="_Toc20241615"/>
      <w:r w:rsidRPr="003266F4">
        <w:t>5.1</w:t>
      </w:r>
      <w:r w:rsidR="00CF5CD0" w:rsidRPr="003266F4">
        <w:t>.1.2</w:t>
      </w:r>
      <w:r w:rsidR="00CF5CD0" w:rsidRPr="003266F4">
        <w:tab/>
        <w:t>Specification level requirements</w:t>
      </w:r>
      <w:bookmarkEnd w:id="19"/>
    </w:p>
    <w:p w14:paraId="69E9E7A7" w14:textId="77777777" w:rsidR="00CA47EC" w:rsidRPr="00DA34B7" w:rsidRDefault="00CA47EC" w:rsidP="001730E1">
      <w:pPr>
        <w:rPr>
          <w:lang w:val="en-US"/>
        </w:rPr>
      </w:pPr>
      <w:r w:rsidRPr="00DA34B7">
        <w:rPr>
          <w:lang w:val="en-US"/>
        </w:rPr>
        <w:t>The accessibility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accessibility.</w:t>
      </w:r>
    </w:p>
    <w:p w14:paraId="4D68E043" w14:textId="77777777" w:rsidR="00CA47EC" w:rsidRPr="00DA34B7" w:rsidRDefault="00CA47EC" w:rsidP="001730E1">
      <w:pPr>
        <w:rPr>
          <w:lang w:val="en-US"/>
        </w:rPr>
      </w:pPr>
      <w:r w:rsidRPr="00DA34B7">
        <w:rPr>
          <w:lang w:val="en-US"/>
        </w:rPr>
        <w:t xml:space="preserve">The service provided by </w:t>
      </w:r>
      <w:r w:rsidRPr="00DA34B7">
        <w:t>E-UTRAN</w:t>
      </w:r>
      <w:r w:rsidRPr="00DA34B7">
        <w:rPr>
          <w:lang w:val="en-US"/>
        </w:rPr>
        <w:t xml:space="preserve"> </w:t>
      </w:r>
      <w:r>
        <w:rPr>
          <w:lang w:val="en-US"/>
        </w:rPr>
        <w:t xml:space="preserve">for this KPI </w:t>
      </w:r>
      <w:r w:rsidRPr="00DA34B7">
        <w:rPr>
          <w:lang w:val="en-US"/>
        </w:rPr>
        <w:t xml:space="preserve">shall be </w:t>
      </w:r>
      <w:r w:rsidR="00886764">
        <w:rPr>
          <w:lang w:val="en-US"/>
        </w:rPr>
        <w:t>E-RAB</w:t>
      </w:r>
      <w:r w:rsidRPr="00DA34B7">
        <w:rPr>
          <w:lang w:val="en-US"/>
        </w:rPr>
        <w:t>.</w:t>
      </w:r>
    </w:p>
    <w:p w14:paraId="4B704813" w14:textId="77777777" w:rsidR="00CA47EC" w:rsidRPr="00DA34B7" w:rsidRDefault="00CA47EC" w:rsidP="001730E1">
      <w:pPr>
        <w:rPr>
          <w:lang w:val="en-US"/>
        </w:rPr>
      </w:pPr>
      <w:r w:rsidRPr="00DA34B7">
        <w:rPr>
          <w:lang w:val="en-US"/>
        </w:rPr>
        <w:t xml:space="preserve">It shall be possible to measure the accessibility of </w:t>
      </w:r>
      <w:r w:rsidR="00B51D66">
        <w:rPr>
          <w:lang w:val="en-US"/>
        </w:rPr>
        <w:t>E-RAB</w:t>
      </w:r>
      <w:r w:rsidRPr="00DA34B7">
        <w:rPr>
          <w:lang w:val="en-US"/>
        </w:rPr>
        <w:t xml:space="preserve">s in E-UTRAN. </w:t>
      </w:r>
    </w:p>
    <w:p w14:paraId="2D89E3A9" w14:textId="77777777" w:rsidR="00CA47EC" w:rsidRPr="00DA34B7" w:rsidRDefault="00CA47EC" w:rsidP="001730E1">
      <w:pPr>
        <w:rPr>
          <w:lang w:val="en-US"/>
        </w:rPr>
      </w:pPr>
      <w:r w:rsidRPr="00DA34B7">
        <w:rPr>
          <w:lang w:val="en-US"/>
        </w:rPr>
        <w:t>Accessibility measure</w:t>
      </w:r>
      <w:r>
        <w:rPr>
          <w:lang w:val="en-US"/>
        </w:rPr>
        <w:t>ment</w:t>
      </w:r>
      <w:r w:rsidRPr="00DA34B7">
        <w:rPr>
          <w:lang w:val="en-US"/>
        </w:rPr>
        <w:t xml:space="preserve"> should be available as a success rate for the attempts.</w:t>
      </w:r>
    </w:p>
    <w:p w14:paraId="1DEF8D4F" w14:textId="77777777" w:rsidR="00CA47EC" w:rsidRDefault="00CA47EC" w:rsidP="001730E1">
      <w:pPr>
        <w:rPr>
          <w:lang w:val="en-US"/>
        </w:rPr>
      </w:pPr>
      <w:r w:rsidRPr="00DA34B7">
        <w:rPr>
          <w:lang w:val="en-US"/>
        </w:rPr>
        <w:t xml:space="preserve">As for defining an attempt, it shall be considered an attempt first when the eNodeB can be certain that is a request for an </w:t>
      </w:r>
      <w:r w:rsidR="00B51D66">
        <w:rPr>
          <w:lang w:val="en-US"/>
        </w:rPr>
        <w:t>E-RAB</w:t>
      </w:r>
      <w:r w:rsidRPr="00DA34B7">
        <w:rPr>
          <w:lang w:val="en-US"/>
        </w:rPr>
        <w:t xml:space="preserve">. </w:t>
      </w:r>
    </w:p>
    <w:p w14:paraId="0A0CCB0C" w14:textId="77777777" w:rsidR="00CA47EC" w:rsidRPr="00DA34B7" w:rsidRDefault="00CA47EC" w:rsidP="001730E1">
      <w:pPr>
        <w:rPr>
          <w:lang w:val="en-US"/>
        </w:rPr>
      </w:pPr>
      <w:r w:rsidRPr="00C8797E">
        <w:rPr>
          <w:lang w:val="en-US"/>
        </w:rPr>
        <w:t xml:space="preserve">As for defining a success, it shall be considered a success when the eNodeB have completed its task to setup resources and the result of the </w:t>
      </w:r>
      <w:r w:rsidR="00B51D66">
        <w:rPr>
          <w:lang w:val="en-US"/>
        </w:rPr>
        <w:t>E-RAB</w:t>
      </w:r>
      <w:r w:rsidRPr="00C8797E">
        <w:rPr>
          <w:lang w:val="en-US"/>
        </w:rPr>
        <w:t xml:space="preserve"> establishment can be informed to the requester of the </w:t>
      </w:r>
      <w:r w:rsidR="00B51D66">
        <w:rPr>
          <w:lang w:val="en-US"/>
        </w:rPr>
        <w:t>E-RAB</w:t>
      </w:r>
      <w:r w:rsidRPr="00C8797E">
        <w:rPr>
          <w:lang w:val="en-US"/>
        </w:rPr>
        <w:t>.</w:t>
      </w:r>
    </w:p>
    <w:p w14:paraId="27D63971" w14:textId="77777777" w:rsidR="006F71A7" w:rsidRPr="003266F4" w:rsidRDefault="00CA47EC" w:rsidP="00CA47EC">
      <w:r w:rsidRPr="00C8797E">
        <w:rPr>
          <w:lang w:val="en-US"/>
        </w:rPr>
        <w:t xml:space="preserve">The </w:t>
      </w:r>
      <w:r>
        <w:rPr>
          <w:lang w:val="en-US"/>
        </w:rPr>
        <w:t>KPI</w:t>
      </w:r>
      <w:r w:rsidRPr="00C8797E">
        <w:rPr>
          <w:lang w:val="en-US"/>
        </w:rPr>
        <w:t xml:space="preserve"> shall be available </w:t>
      </w:r>
      <w:r>
        <w:rPr>
          <w:lang w:val="en-US"/>
        </w:rPr>
        <w:t>per QoS group.</w:t>
      </w:r>
    </w:p>
    <w:p w14:paraId="606672B9" w14:textId="77777777" w:rsidR="00CF5CD0" w:rsidRPr="003266F4" w:rsidRDefault="008A6299" w:rsidP="003266F4">
      <w:pPr>
        <w:pStyle w:val="Heading4"/>
      </w:pPr>
      <w:bookmarkStart w:id="20" w:name="_Toc20241616"/>
      <w:r w:rsidRPr="003266F4">
        <w:t>5.1</w:t>
      </w:r>
      <w:r w:rsidR="00CF5CD0" w:rsidRPr="003266F4">
        <w:t>.1.3</w:t>
      </w:r>
      <w:r w:rsidR="00CF5CD0" w:rsidRPr="003266F4">
        <w:tab/>
        <w:t>Use case</w:t>
      </w:r>
      <w:r w:rsidR="00ED6959" w:rsidRPr="003266F4">
        <w:t xml:space="preserve"> description</w:t>
      </w:r>
      <w:bookmarkEnd w:id="20"/>
    </w:p>
    <w:p w14:paraId="554C18C5" w14:textId="77777777" w:rsidR="00EC288E" w:rsidRPr="003266F4" w:rsidRDefault="00EC288E" w:rsidP="0005237E">
      <w:r w:rsidRPr="003266F4">
        <w:t>In providing end-user services to wireless end-users, the first step is to get a</w:t>
      </w:r>
      <w:r w:rsidR="003266F4">
        <w:t xml:space="preserve">ccess to the wireless service. </w:t>
      </w:r>
      <w:r w:rsidRPr="003266F4">
        <w:t>First after access to the service has been performed, the service can be used.</w:t>
      </w:r>
    </w:p>
    <w:p w14:paraId="635F172E" w14:textId="77777777" w:rsidR="00EC288E" w:rsidRPr="003266F4" w:rsidRDefault="00EC288E" w:rsidP="0005237E">
      <w:r w:rsidRPr="003266F4">
        <w:lastRenderedPageBreak/>
        <w:t>If an accessibility measurement is not considered OK, then the network operator can investigate which steps that are required to improve the accessibility towards their customers.</w:t>
      </w:r>
    </w:p>
    <w:p w14:paraId="520922D7" w14:textId="77777777" w:rsidR="00EC288E" w:rsidRPr="003266F4" w:rsidRDefault="00EC288E" w:rsidP="00EC288E">
      <w:r w:rsidRPr="003266F4">
        <w:t>This measurement should be used for observing the impact of E-UTRAN on end-users service accessibility.</w:t>
      </w:r>
    </w:p>
    <w:p w14:paraId="438A77DC" w14:textId="77777777" w:rsidR="00EC288E" w:rsidRPr="003266F4" w:rsidRDefault="00EC288E" w:rsidP="003266F4">
      <w:pPr>
        <w:pStyle w:val="Heading2"/>
      </w:pPr>
      <w:bookmarkStart w:id="21" w:name="_Toc20241617"/>
      <w:r w:rsidRPr="003266F4">
        <w:t>5.</w:t>
      </w:r>
      <w:r w:rsidR="008A6299" w:rsidRPr="003266F4">
        <w:t>2</w:t>
      </w:r>
      <w:r w:rsidRPr="003266F4">
        <w:tab/>
        <w:t>KPI Category “Retainability”</w:t>
      </w:r>
      <w:bookmarkEnd w:id="21"/>
    </w:p>
    <w:p w14:paraId="32250006" w14:textId="77777777" w:rsidR="00EC288E" w:rsidRPr="003266F4" w:rsidRDefault="008A6299" w:rsidP="003266F4">
      <w:pPr>
        <w:pStyle w:val="Heading3"/>
      </w:pPr>
      <w:bookmarkStart w:id="22" w:name="_Toc20241618"/>
      <w:r w:rsidRPr="003266F4">
        <w:t>5.2</w:t>
      </w:r>
      <w:r w:rsidR="00EE55B8" w:rsidRPr="003266F4">
        <w:t>.1</w:t>
      </w:r>
      <w:r w:rsidR="00EE55B8" w:rsidRPr="003266F4">
        <w:tab/>
      </w:r>
      <w:r w:rsidR="00B51D66">
        <w:t>E-RAB</w:t>
      </w:r>
      <w:r w:rsidR="00EE55B8" w:rsidRPr="003266F4">
        <w:t xml:space="preserve"> Retainability</w:t>
      </w:r>
      <w:bookmarkEnd w:id="22"/>
    </w:p>
    <w:p w14:paraId="507EBC7F" w14:textId="77777777" w:rsidR="00EC288E" w:rsidRPr="003266F4" w:rsidRDefault="008A6299" w:rsidP="003266F4">
      <w:pPr>
        <w:pStyle w:val="Heading4"/>
      </w:pPr>
      <w:bookmarkStart w:id="23" w:name="_Toc20241619"/>
      <w:r w:rsidRPr="003266F4">
        <w:t>5.2</w:t>
      </w:r>
      <w:r w:rsidR="00EC288E" w:rsidRPr="003266F4">
        <w:t>.1.1</w:t>
      </w:r>
      <w:r w:rsidR="00EC288E" w:rsidRPr="003266F4">
        <w:tab/>
        <w:t>Business level requirements</w:t>
      </w:r>
      <w:bookmarkEnd w:id="23"/>
    </w:p>
    <w:p w14:paraId="29123791" w14:textId="77777777" w:rsidR="00EE55B8" w:rsidRPr="003266F4" w:rsidRDefault="00EE55B8" w:rsidP="0005237E">
      <w:r w:rsidRPr="003266F4">
        <w:t>If an end user is interrupted often during use of a service, or the service is aborted during use, the time the service is not provided could be hard to charge for. Also if it happens often that an end-user is interrupted or aborted at service use it might change wireless subscription provider, i.e. loss of income for the network operator.</w:t>
      </w:r>
    </w:p>
    <w:p w14:paraId="3AEA90F0" w14:textId="77777777" w:rsidR="00EE55B8" w:rsidRPr="003266F4" w:rsidRDefault="00EE55B8" w:rsidP="0005237E">
      <w:r w:rsidRPr="003266F4">
        <w:t>Hence to have a good retainability of the services is important from a business point of view. This measurement assists the network operator with information about the retainability provided to their customers.</w:t>
      </w:r>
    </w:p>
    <w:p w14:paraId="53C72A2B" w14:textId="77777777" w:rsidR="00EC288E" w:rsidRPr="003266F4" w:rsidRDefault="008A6299" w:rsidP="003266F4">
      <w:pPr>
        <w:pStyle w:val="Heading4"/>
      </w:pPr>
      <w:bookmarkStart w:id="24" w:name="_Toc20241620"/>
      <w:r w:rsidRPr="003266F4">
        <w:t>5.2</w:t>
      </w:r>
      <w:r w:rsidR="00EC288E" w:rsidRPr="003266F4">
        <w:t>.1.2</w:t>
      </w:r>
      <w:r w:rsidR="00EC288E" w:rsidRPr="003266F4">
        <w:tab/>
        <w:t>Specification level requirements</w:t>
      </w:r>
      <w:bookmarkEnd w:id="24"/>
    </w:p>
    <w:p w14:paraId="1AA98B71" w14:textId="77777777" w:rsidR="0059568A" w:rsidRPr="003266F4" w:rsidRDefault="0059568A" w:rsidP="0005237E">
      <w:r w:rsidRPr="003266F4">
        <w:t>The retainability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retainability.</w:t>
      </w:r>
    </w:p>
    <w:p w14:paraId="75571D07" w14:textId="77777777" w:rsidR="0059568A" w:rsidRPr="003266F4" w:rsidRDefault="0059568A" w:rsidP="0005237E">
      <w:r w:rsidRPr="003266F4">
        <w:t xml:space="preserve">The service provided by E-UTRAN </w:t>
      </w:r>
      <w:r w:rsidR="00CA47EC">
        <w:t xml:space="preserve">for this KPI </w:t>
      </w:r>
      <w:r w:rsidRPr="003266F4">
        <w:t xml:space="preserve">shall be </w:t>
      </w:r>
      <w:r w:rsidR="00B51D66">
        <w:t>E-RAB</w:t>
      </w:r>
      <w:r w:rsidRPr="003266F4">
        <w:t>.</w:t>
      </w:r>
    </w:p>
    <w:p w14:paraId="2A01917A" w14:textId="77777777" w:rsidR="0059568A" w:rsidRPr="003266F4" w:rsidRDefault="0059568A" w:rsidP="0005237E">
      <w:r w:rsidRPr="003266F4">
        <w:t xml:space="preserve">Since the keep-alive possibilities of </w:t>
      </w:r>
      <w:r w:rsidR="00B51D66">
        <w:t>E-RAB</w:t>
      </w:r>
      <w:r w:rsidRPr="003266F4">
        <w:t xml:space="preserve">s, i.e. DRX are available, it is probable that </w:t>
      </w:r>
      <w:r w:rsidR="00B51D66">
        <w:t>E-RAB</w:t>
      </w:r>
      <w:r w:rsidRPr="003266F4">
        <w:t xml:space="preserve">s are kept alive much longer than they are used for transmitting data. With an extreme setting of this keep-alive functionality it can lead to that basically all </w:t>
      </w:r>
      <w:r w:rsidR="00B51D66">
        <w:t>E-RAB</w:t>
      </w:r>
      <w:r w:rsidRPr="003266F4">
        <w:t xml:space="preserve"> releases are doomed to be abnormal (the normal system releases do not exist if keep-alive is set very long).</w:t>
      </w:r>
    </w:p>
    <w:p w14:paraId="1936B995" w14:textId="77777777" w:rsidR="0059568A" w:rsidRDefault="0059568A" w:rsidP="0005237E">
      <w:r w:rsidRPr="003266F4">
        <w:t>Hence the definition is to only count it as abnormal releases when there was actually an impact on the end-user</w:t>
      </w:r>
      <w:r w:rsidR="00CA47EC">
        <w:t>.</w:t>
      </w:r>
    </w:p>
    <w:p w14:paraId="637A4ECF" w14:textId="77777777" w:rsidR="0059568A" w:rsidRPr="003266F4" w:rsidRDefault="00CA47EC" w:rsidP="0005237E">
      <w:r w:rsidRPr="0005237E">
        <w:t>The</w:t>
      </w:r>
      <w:r>
        <w:t xml:space="preserve"> preferred normalization of abnormal releases of the service </w:t>
      </w:r>
      <w:r w:rsidRPr="0005237E">
        <w:t>shall be time unit of tra</w:t>
      </w:r>
      <w:r>
        <w:t>nsfer between abnormal releases, i.e. abnormal releases per served session time.</w:t>
      </w:r>
    </w:p>
    <w:p w14:paraId="662E588D" w14:textId="77777777" w:rsidR="0059568A" w:rsidRPr="003266F4" w:rsidRDefault="0059568A" w:rsidP="00500679">
      <w:r w:rsidRPr="003266F4">
        <w:t xml:space="preserve">The </w:t>
      </w:r>
      <w:r w:rsidR="00500679">
        <w:t>KPI</w:t>
      </w:r>
      <w:r w:rsidR="00500679" w:rsidRPr="003266F4">
        <w:t xml:space="preserve"> </w:t>
      </w:r>
      <w:r w:rsidRPr="003266F4">
        <w:t xml:space="preserve">shall be </w:t>
      </w:r>
      <w:r w:rsidR="00500679" w:rsidRPr="00C86E27">
        <w:t xml:space="preserve">available </w:t>
      </w:r>
      <w:r w:rsidR="00500679" w:rsidRPr="00C86E27">
        <w:rPr>
          <w:lang w:val="en-US"/>
        </w:rPr>
        <w:t>per QoS</w:t>
      </w:r>
      <w:r w:rsidR="00500679">
        <w:rPr>
          <w:lang w:val="en-US"/>
        </w:rPr>
        <w:t xml:space="preserve"> group</w:t>
      </w:r>
      <w:r w:rsidR="00500679">
        <w:t>.</w:t>
      </w:r>
    </w:p>
    <w:p w14:paraId="1B081502" w14:textId="77777777" w:rsidR="00EC288E" w:rsidRPr="003266F4" w:rsidRDefault="008A6299" w:rsidP="003266F4">
      <w:pPr>
        <w:pStyle w:val="Heading4"/>
      </w:pPr>
      <w:bookmarkStart w:id="25" w:name="_Toc20241621"/>
      <w:r w:rsidRPr="003266F4">
        <w:t>5.2</w:t>
      </w:r>
      <w:r w:rsidR="00EC288E" w:rsidRPr="003266F4">
        <w:t>.1.3</w:t>
      </w:r>
      <w:r w:rsidR="00EC288E" w:rsidRPr="003266F4">
        <w:tab/>
        <w:t>Use case description</w:t>
      </w:r>
      <w:bookmarkEnd w:id="25"/>
    </w:p>
    <w:p w14:paraId="201AA3E7" w14:textId="77777777" w:rsidR="00EE55B8" w:rsidRPr="003266F4" w:rsidRDefault="00EE55B8" w:rsidP="0005237E">
      <w:r w:rsidRPr="003266F4">
        <w:t xml:space="preserve">When a service is used it is important that it is not interrupted or aborted. </w:t>
      </w:r>
    </w:p>
    <w:p w14:paraId="390E94E8" w14:textId="77777777" w:rsidR="00EE55B8" w:rsidRPr="003266F4" w:rsidRDefault="00EE55B8" w:rsidP="0005237E">
      <w:r w:rsidRPr="003266F4">
        <w:t>If a retainability measurement is not considered OK, then the network operator can investigate which steps that are required to improve the retainability towards their customers.</w:t>
      </w:r>
    </w:p>
    <w:p w14:paraId="7F7366C3" w14:textId="77777777" w:rsidR="00E65C62" w:rsidRDefault="00EE55B8" w:rsidP="00EE55B8">
      <w:pPr>
        <w:rPr>
          <w:rFonts w:eastAsia="SimSun"/>
          <w:lang w:eastAsia="zh-CN"/>
        </w:rPr>
      </w:pPr>
      <w:r w:rsidRPr="003266F4">
        <w:rPr>
          <w:rFonts w:eastAsia="SimSun"/>
          <w:lang w:eastAsia="zh-CN"/>
        </w:rPr>
        <w:t>This measurement should be used for observing the impact of E-UTRAN on end-users service retainability.</w:t>
      </w:r>
    </w:p>
    <w:p w14:paraId="093A48EB" w14:textId="77777777" w:rsidR="00157234" w:rsidRDefault="00157234" w:rsidP="00157234">
      <w:pPr>
        <w:pStyle w:val="Heading4"/>
        <w:rPr>
          <w:rFonts w:eastAsia="SimSun"/>
        </w:rPr>
      </w:pPr>
      <w:bookmarkStart w:id="26" w:name="_Toc20241622"/>
      <w:r>
        <w:rPr>
          <w:rFonts w:eastAsia="SimSun"/>
        </w:rPr>
        <w:t>5.2.1.4</w:t>
      </w:r>
      <w:r>
        <w:rPr>
          <w:rFonts w:eastAsia="SimSun"/>
        </w:rPr>
        <w:tab/>
        <w:t>Specification level requirements</w:t>
      </w:r>
      <w:bookmarkEnd w:id="26"/>
    </w:p>
    <w:p w14:paraId="1C0C1F70" w14:textId="77777777" w:rsidR="00157234" w:rsidRDefault="00157234" w:rsidP="00157234">
      <w:pPr>
        <w:rPr>
          <w:rFonts w:eastAsia="SimSun"/>
        </w:rPr>
      </w:pPr>
      <w:r>
        <w:t>The retainability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retainability.</w:t>
      </w:r>
    </w:p>
    <w:p w14:paraId="181ECAC8" w14:textId="77777777" w:rsidR="00157234" w:rsidRDefault="00157234" w:rsidP="00157234">
      <w:r>
        <w:t>The service provided by E-UTRAN for this KPI shall be E-RAB.</w:t>
      </w:r>
    </w:p>
    <w:p w14:paraId="70560BE2" w14:textId="77777777" w:rsidR="00157234" w:rsidRDefault="00157234" w:rsidP="00157234">
      <w:r>
        <w:t>Since the keep-alive possibilities of E-RABs, i.e. DRX are available, it is probable that E-RABs are kept alive much longer than they are used for transmitting data. With an extreme setting of this keep-alive functionality it can lead to that basically all E-RAB releases are doomed to be abnormal (the normal system releases do not exist if keep-alive is set very long).</w:t>
      </w:r>
    </w:p>
    <w:p w14:paraId="3012C3E8" w14:textId="77777777" w:rsidR="00157234" w:rsidRDefault="00157234" w:rsidP="00157234">
      <w:r>
        <w:lastRenderedPageBreak/>
        <w:t>Hence the definition is to only count it as abnormal releases when there was actually an impact on the end-user.</w:t>
      </w:r>
    </w:p>
    <w:p w14:paraId="5AF256D9" w14:textId="77777777" w:rsidR="00157234" w:rsidRDefault="00157234" w:rsidP="00157234">
      <w:r>
        <w:t>The preferred normalization of abnormal releases of the service shall be time unit of transfer between abnormal releases, i.e. abnormal releases per served session time.</w:t>
      </w:r>
    </w:p>
    <w:p w14:paraId="1DFAAC2F" w14:textId="77777777" w:rsidR="00157234" w:rsidRDefault="00157234" w:rsidP="00157234">
      <w:bookmarkStart w:id="27" w:name="_Hlk17712917"/>
      <w:r>
        <w:t>The KPI shall be available per QoS group.</w:t>
      </w:r>
    </w:p>
    <w:p w14:paraId="34AC4963" w14:textId="77777777" w:rsidR="00157234" w:rsidRPr="003266F4" w:rsidRDefault="00157234" w:rsidP="00EE55B8">
      <w:pPr>
        <w:rPr>
          <w:rFonts w:eastAsia="SimSun"/>
          <w:lang w:eastAsia="zh-CN"/>
        </w:rPr>
      </w:pPr>
      <w:bookmarkStart w:id="28" w:name="_Hlk17712881"/>
      <w:bookmarkEnd w:id="27"/>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bookmarkEnd w:id="28"/>
    </w:p>
    <w:p w14:paraId="50882B4A" w14:textId="77777777" w:rsidR="00E65C62" w:rsidRPr="003266F4" w:rsidRDefault="008A6299" w:rsidP="003266F4">
      <w:pPr>
        <w:pStyle w:val="Heading2"/>
      </w:pPr>
      <w:bookmarkStart w:id="29" w:name="_Toc20241623"/>
      <w:r w:rsidRPr="003266F4">
        <w:t>5.3</w:t>
      </w:r>
      <w:r w:rsidR="00E65C62" w:rsidRPr="003266F4">
        <w:tab/>
        <w:t>KPI Category “Integrity”</w:t>
      </w:r>
      <w:bookmarkEnd w:id="29"/>
    </w:p>
    <w:p w14:paraId="12F184EF" w14:textId="77777777" w:rsidR="00E65C62" w:rsidRPr="003266F4" w:rsidRDefault="008A6299" w:rsidP="003266F4">
      <w:pPr>
        <w:pStyle w:val="Heading3"/>
      </w:pPr>
      <w:bookmarkStart w:id="30" w:name="_Toc20241624"/>
      <w:r w:rsidRPr="003266F4">
        <w:t>5.3</w:t>
      </w:r>
      <w:r w:rsidR="00E65C62" w:rsidRPr="003266F4">
        <w:t>.1</w:t>
      </w:r>
      <w:r w:rsidR="00E65C62" w:rsidRPr="003266F4">
        <w:tab/>
        <w:t>E-UTRAN IP Throughput</w:t>
      </w:r>
      <w:bookmarkEnd w:id="30"/>
    </w:p>
    <w:p w14:paraId="56859080" w14:textId="77777777" w:rsidR="00E65C62" w:rsidRPr="003266F4" w:rsidRDefault="008A6299" w:rsidP="003266F4">
      <w:pPr>
        <w:pStyle w:val="Heading4"/>
      </w:pPr>
      <w:bookmarkStart w:id="31" w:name="_Toc20241625"/>
      <w:r w:rsidRPr="003266F4">
        <w:t>5.3</w:t>
      </w:r>
      <w:r w:rsidR="00E65C62" w:rsidRPr="003266F4">
        <w:t>.1.1</w:t>
      </w:r>
      <w:r w:rsidR="00E65C62" w:rsidRPr="003266F4">
        <w:tab/>
        <w:t>Business level requirements</w:t>
      </w:r>
      <w:bookmarkEnd w:id="31"/>
    </w:p>
    <w:p w14:paraId="5D0569DF" w14:textId="77777777" w:rsidR="003266F4" w:rsidRDefault="00E65C62" w:rsidP="0005237E">
      <w:r w:rsidRPr="003266F4">
        <w:t>If an end user often experiences low quality during use of a service, the end-user might change wireless subscription provider, i.e. loss of income for the network operator.</w:t>
      </w:r>
    </w:p>
    <w:p w14:paraId="33BB7504" w14:textId="77777777" w:rsidR="00E65C62" w:rsidRPr="003266F4" w:rsidRDefault="00E65C62" w:rsidP="0005237E">
      <w:r w:rsidRPr="003266F4">
        <w:t>Hence to have a good integrity of the services is important from a business point of view. This measurement assists the network operator with information about the integrity provided to their customers.</w:t>
      </w:r>
    </w:p>
    <w:p w14:paraId="3984EE99" w14:textId="77777777" w:rsidR="00E65C62" w:rsidRPr="003266F4" w:rsidRDefault="008A6299" w:rsidP="003266F4">
      <w:pPr>
        <w:pStyle w:val="Heading4"/>
      </w:pPr>
      <w:bookmarkStart w:id="32" w:name="_Toc20241626"/>
      <w:r w:rsidRPr="003266F4">
        <w:t>5.3</w:t>
      </w:r>
      <w:r w:rsidR="00E65C62" w:rsidRPr="003266F4">
        <w:t>.1.2</w:t>
      </w:r>
      <w:r w:rsidR="00E65C62" w:rsidRPr="003266F4">
        <w:tab/>
        <w:t>Specification level requirements</w:t>
      </w:r>
      <w:bookmarkEnd w:id="32"/>
    </w:p>
    <w:p w14:paraId="3BC23CBF" w14:textId="77777777" w:rsidR="003A0F7F" w:rsidRPr="0005237E" w:rsidRDefault="003A0F7F" w:rsidP="003A0F7F">
      <w:r w:rsidRPr="0005237E">
        <w:t xml:space="preserve">The </w:t>
      </w:r>
      <w:r>
        <w:t>integrity</w:t>
      </w:r>
      <w:r w:rsidRPr="0005237E">
        <w:t xml:space="preserve">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w:t>
      </w:r>
      <w:r>
        <w:t>integrity</w:t>
      </w:r>
      <w:r w:rsidRPr="0005237E">
        <w:t>.</w:t>
      </w:r>
    </w:p>
    <w:p w14:paraId="25A14B12" w14:textId="77777777" w:rsidR="003A0F7F" w:rsidRDefault="003A0F7F" w:rsidP="003A0F7F">
      <w:r w:rsidRPr="0005237E">
        <w:t xml:space="preserve">The service provided by E-UTRAN </w:t>
      </w:r>
      <w:r>
        <w:t xml:space="preserve">for this KPI </w:t>
      </w:r>
      <w:r w:rsidRPr="0005237E">
        <w:t xml:space="preserve">shall be </w:t>
      </w:r>
      <w:r>
        <w:t>delivery of IP packets.</w:t>
      </w:r>
      <w:r w:rsidRPr="00DF76AE">
        <w:t xml:space="preserve"> </w:t>
      </w:r>
    </w:p>
    <w:p w14:paraId="37C9C9A8" w14:textId="77777777" w:rsidR="003A0F7F" w:rsidRDefault="003A0F7F" w:rsidP="003A0F7F">
      <w:r>
        <w:t>To make the measurement on a Black Box level for the eNB it should be measured on IP level (i.e. volume part in throughput measurement shall be IP volume).</w:t>
      </w:r>
    </w:p>
    <w:p w14:paraId="5349FCE2" w14:textId="77777777" w:rsidR="00E65C62" w:rsidRPr="003266F4" w:rsidRDefault="00E65C62" w:rsidP="00DF76AE"/>
    <w:p w14:paraId="5877558C" w14:textId="77777777" w:rsidR="00E65C62" w:rsidRPr="003266F4" w:rsidRDefault="00E65C62" w:rsidP="00DF76AE">
      <w:r w:rsidRPr="003266F4">
        <w:t xml:space="preserve">The measurements shall be defined so that impact of file size is excluded. </w:t>
      </w:r>
    </w:p>
    <w:p w14:paraId="7519C7D4" w14:textId="77777777" w:rsidR="00DF76AE" w:rsidRPr="003266F4" w:rsidRDefault="00E65C62" w:rsidP="00DF76AE">
      <w:pPr>
        <w:rPr>
          <w:sz w:val="21"/>
          <w:szCs w:val="21"/>
        </w:rPr>
      </w:pPr>
      <w:r w:rsidRPr="003266F4">
        <w:t>E.g. Current speed allows maximum 1</w:t>
      </w:r>
      <w:r w:rsidR="003266F4">
        <w:t xml:space="preserve"> </w:t>
      </w:r>
      <w:r w:rsidRPr="003266F4">
        <w:t>500 B per TTI</w:t>
      </w:r>
      <w:r w:rsidR="003266F4">
        <w:t>:</w:t>
      </w:r>
    </w:p>
    <w:p w14:paraId="79140666" w14:textId="77777777" w:rsidR="00DF76AE" w:rsidRPr="003266F4" w:rsidRDefault="001730E1" w:rsidP="001730E1">
      <w:pPr>
        <w:pStyle w:val="B10"/>
      </w:pPr>
      <w:r>
        <w:t>1)</w:t>
      </w:r>
      <w:r>
        <w:tab/>
      </w:r>
      <w:r w:rsidR="00E65C62" w:rsidRPr="003266F4">
        <w:t>Transfer time for 1</w:t>
      </w:r>
      <w:r w:rsidR="003266F4">
        <w:t xml:space="preserve"> </w:t>
      </w:r>
      <w:r w:rsidR="00E65C62" w:rsidRPr="003266F4">
        <w:t>500 Byte is then 1 TTI</w:t>
      </w:r>
      <w:r w:rsidR="003266F4">
        <w:t>.</w:t>
      </w:r>
    </w:p>
    <w:p w14:paraId="104676F6" w14:textId="77777777" w:rsidR="00E65C62" w:rsidRPr="003266F4" w:rsidRDefault="001730E1" w:rsidP="001730E1">
      <w:pPr>
        <w:pStyle w:val="B10"/>
      </w:pPr>
      <w:r>
        <w:t>2)</w:t>
      </w:r>
      <w:r>
        <w:tab/>
      </w:r>
      <w:r w:rsidR="00E65C62" w:rsidRPr="003266F4">
        <w:t>Transfer time for 1</w:t>
      </w:r>
      <w:r w:rsidR="003266F4">
        <w:t xml:space="preserve"> </w:t>
      </w:r>
      <w:r w:rsidR="00E65C62" w:rsidRPr="003266F4">
        <w:t>501 Byte is then 2 TTIs.</w:t>
      </w:r>
    </w:p>
    <w:p w14:paraId="7A4E713D" w14:textId="77777777" w:rsidR="00E65C62" w:rsidRDefault="00E65C62" w:rsidP="00DF76AE">
      <w:r w:rsidRPr="003266F4">
        <w:t>Hence the measurement can be size dependent, unless care is taken, even if the service is the same in both cases. Hence a method to exclude this is required.</w:t>
      </w:r>
    </w:p>
    <w:p w14:paraId="2E5B2201" w14:textId="77777777" w:rsidR="00B732C7" w:rsidRDefault="00B732C7" w:rsidP="00DF76AE">
      <w:r w:rsidRPr="003266F4">
        <w:t>The measurement shall be defined so that impact of burstyness on i</w:t>
      </w:r>
      <w:r>
        <w:t>ncoming data flow is excluded (i.e. time when the eNodeB does not have anything to transmit shall not be included in any calculations, see T_Idle in figure below).</w:t>
      </w:r>
    </w:p>
    <w:p w14:paraId="7934491E" w14:textId="77777777" w:rsidR="00B732C7" w:rsidRPr="003266F4" w:rsidRDefault="00B732C7" w:rsidP="00DF76AE"/>
    <w:p w14:paraId="65E5EC0C" w14:textId="77777777" w:rsidR="00B732C7" w:rsidRDefault="00D55897" w:rsidP="003266F4">
      <w:r>
        <w:pict w14:anchorId="3B56A511">
          <v:group id="_x0000_s2108" editas="canvas" style="width:354.55pt;height:127pt;mso-position-horizontal-relative:char;mso-position-vertical-relative:line" coordorigin="1161,11724" coordsize="7091,2540">
            <o:lock v:ext="edit" aspectratio="t"/>
            <v:shape id="_x0000_s2109" type="#_x0000_t75" style="position:absolute;left:1161;top:11724;width:7091;height:2540" o:preferrelative="f">
              <v:fill o:detectmouseclick="t"/>
              <v:path o:extrusionok="t" o:connecttype="none"/>
              <o:lock v:ext="edit" text="t"/>
            </v:shape>
            <v:shape id="_x0000_s2110" style="position:absolute;left:1179;top:13160;width:7007;height:96" coordsize="7007,96" path="m,30r6929,l6929,66,,66,,30xm6911,r96,48l6911,96r,-96xe" fillcolor="#c60" strokecolor="#c60" strokeweight="0">
              <v:path arrowok="t"/>
              <o:lock v:ext="edit" verticies="t"/>
            </v:shape>
            <v:rect id="_x0000_s2111" style="position:absolute;left:3880;top:13394;width:1068;height:525;mso-wrap-style:none" filled="f" stroked="f">
              <v:textbox style="mso-next-textbox:#_x0000_s2111;mso-fit-shape-to-text:t" inset="0,0,0,0">
                <w:txbxContent>
                  <w:p w14:paraId="0B5B3144" w14:textId="77777777" w:rsidR="00B732C7" w:rsidRDefault="00B732C7" w:rsidP="00B732C7">
                    <w:r>
                      <w:rPr>
                        <w:rFonts w:ascii="Arial" w:hAnsi="Arial" w:cs="Arial"/>
                        <w:color w:val="CC6600"/>
                        <w:sz w:val="30"/>
                        <w:szCs w:val="30"/>
                      </w:rPr>
                      <w:t>Session</w:t>
                    </w:r>
                  </w:p>
                </w:txbxContent>
              </v:textbox>
            </v:rect>
            <v:rect id="_x0000_s2112" style="position:absolute;left:7797;top:13723;width:449;height:281" stroked="f"/>
            <v:shape id="_x0000_s2113" style="position:absolute;left:1832;top:12933;width:6115;height:66" coordsize="6115,66" path="m6,30r6055,l6067,30r,6l6067,36r-6,l6,36,,36r,l,30r6,l6,30xm6055,r60,36l6055,66r,-66xe" fillcolor="black" strokeweight="0">
              <v:path arrowok="t"/>
              <o:lock v:ext="edit" verticies="t"/>
            </v:shape>
            <v:shape id="_x0000_s2114" style="position:absolute;left:1808;top:11886;width:60;height:1083" coordsize="60,1083" path="m24,1077l24,53r,-6l30,47r6,l36,53r,1024l36,1083r-6,l24,1083r,-6l24,1077xm,65l30,,60,65,,65xe" fillcolor="black" strokeweight="0">
              <v:path arrowok="t"/>
              <o:lock v:ext="edit" verticies="t"/>
            </v:shape>
            <v:rect id="_x0000_s2115" style="position:absolute;left:2061;top:11904;width:1201;height:410;mso-wrap-style:none" filled="f" stroked="f">
              <v:textbox style="mso-next-textbox:#_x0000_s2115;mso-fit-shape-to-text:t" inset="0,0,0,0">
                <w:txbxContent>
                  <w:p w14:paraId="27788710" w14:textId="77777777" w:rsidR="00B732C7" w:rsidRDefault="00B732C7" w:rsidP="00B732C7">
                    <w:r>
                      <w:rPr>
                        <w:rFonts w:ascii="Arial" w:hAnsi="Arial" w:cs="Arial"/>
                        <w:color w:val="000000"/>
                      </w:rPr>
                      <w:t>Buffer fillness</w:t>
                    </w:r>
                  </w:p>
                </w:txbxContent>
              </v:textbox>
            </v:rect>
            <v:shape id="_x0000_s2116" style="position:absolute;left:2556;top:12304;width:2636;height:659" coordsize="2636,659" path="m,659l,120r599,l599,360r420,l1019,605r119,l1138,300r420,l1558,539r59,l1617,r360,l1977,240r359,l2336,479r300,l2636,659,,659xe" fillcolor="#06f" stroked="f">
              <v:path arrowok="t"/>
            </v:shape>
            <v:shape id="_x0000_s2117" style="position:absolute;left:2556;top:12304;width:2636;height:659" coordsize="2636,659" path="m,659l,120r599,l599,360r420,l1019,605r119,l1138,300r420,l1558,539r59,l1617,r360,l1977,240r359,l2336,479r300,l2636,659,,659xe" filled="f" strokeweight=".3pt">
              <v:path arrowok="t"/>
            </v:shape>
            <v:shape id="_x0000_s2118" style="position:absolute;left:6449;top:12364;width:1198;height:605" coordsize="1198,605" path="m,605l,60r180,l180,300r419,l599,545r240,l839,r359,l1198,605,,605xe" fillcolor="#06f" stroked="f">
              <v:path arrowok="t"/>
            </v:shape>
            <v:shape id="_x0000_s2119" style="position:absolute;left:6449;top:12364;width:1198;height:605" coordsize="1198,605" path="m,605l,60r180,l180,300r419,l599,545r240,l839,r359,l1198,605,,605xe" filled="f" strokeweight=".3pt">
              <v:path arrowok="t"/>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2120" type="#_x0000_t88" style="position:absolute;left:5699;top:11686;width:180;height:1185;rotation:270"/>
            <v:rect id="_x0000_s2121" style="position:absolute;left:5301;top:11904;width:720;height:410" filled="f" stroked="f">
              <v:textbox style="mso-next-textbox:#_x0000_s2121;mso-fit-shape-to-text:t" inset="0,0,0,0">
                <w:txbxContent>
                  <w:p w14:paraId="62403DE7" w14:textId="77777777" w:rsidR="00B732C7" w:rsidRDefault="00B732C7" w:rsidP="00B732C7">
                    <w:r>
                      <w:rPr>
                        <w:rFonts w:ascii="Arial" w:hAnsi="Arial" w:cs="Arial"/>
                        <w:color w:val="000000"/>
                      </w:rPr>
                      <w:t>T_Idle</w:t>
                    </w:r>
                  </w:p>
                </w:txbxContent>
              </v:textbox>
            </v:rect>
            <w10:anchorlock/>
          </v:group>
        </w:pict>
      </w:r>
    </w:p>
    <w:p w14:paraId="409D74C8" w14:textId="77777777" w:rsidR="00E65C62" w:rsidRPr="003266F4" w:rsidRDefault="003266F4" w:rsidP="003266F4">
      <w:r>
        <w:t xml:space="preserve"> </w:t>
      </w:r>
    </w:p>
    <w:p w14:paraId="7395F020" w14:textId="77777777" w:rsidR="00E65C62" w:rsidRDefault="00E65C62" w:rsidP="00DF76AE">
      <w:r w:rsidRPr="003266F4">
        <w:t>The measurements shall be defined so that impact of transport network problems are excluded (from the eNodeB this will just look like a bursty application since the transport network is not dimensioned to continuously fill the radio interface).</w:t>
      </w:r>
    </w:p>
    <w:p w14:paraId="5A29E2CD" w14:textId="77777777" w:rsidR="00747F87" w:rsidRDefault="00747F87" w:rsidP="00747F87">
      <w:r w:rsidRPr="003266F4">
        <w:t>The measurements shall be defined so that</w:t>
      </w:r>
      <w:r>
        <w:t xml:space="preserve"> impact from </w:t>
      </w:r>
      <w:r>
        <w:rPr>
          <w:iCs/>
        </w:rPr>
        <w:t>methods used to reduce the rate of the packet flow to the eNB,</w:t>
      </w:r>
      <w:r>
        <w:t xml:space="preserve"> e.g. Rate Policing in the Core Network, is </w:t>
      </w:r>
      <w:r w:rsidRPr="003266F4">
        <w:t xml:space="preserve">excluded (from the eNodeB this will just look like a bursty application since the </w:t>
      </w:r>
      <w:r>
        <w:t xml:space="preserve">incoming user plane data will not come often enough </w:t>
      </w:r>
      <w:r w:rsidRPr="003266F4">
        <w:t>to continuously fill the radio interface).</w:t>
      </w:r>
    </w:p>
    <w:p w14:paraId="13EEB0F6" w14:textId="77777777" w:rsidR="00747F87" w:rsidRPr="003266F4" w:rsidRDefault="00747F87" w:rsidP="00747F87">
      <w:r>
        <w:t xml:space="preserve">If methods to </w:t>
      </w:r>
      <w:r>
        <w:rPr>
          <w:iCs/>
        </w:rPr>
        <w:t>reduce the rate of the packet flow are performed by the eNB, e.g.</w:t>
      </w:r>
      <w:r>
        <w:t xml:space="preserve"> rate shaping, it shall be possible to see this in the Throughput KPI. These samples shall be possible to filter out from the other “non rate shaped” samples.</w:t>
      </w:r>
    </w:p>
    <w:p w14:paraId="470782B7" w14:textId="77777777" w:rsidR="00E65C62" w:rsidRPr="003266F4" w:rsidRDefault="00B732C7" w:rsidP="00DF76AE">
      <w:r w:rsidRPr="0005237E">
        <w:t xml:space="preserve">The </w:t>
      </w:r>
      <w:r>
        <w:t>KPI</w:t>
      </w:r>
      <w:r w:rsidRPr="0005237E">
        <w:t xml:space="preserve"> shall be </w:t>
      </w:r>
      <w:r w:rsidRPr="00C86E27">
        <w:t xml:space="preserve">available </w:t>
      </w:r>
      <w:r w:rsidRPr="00C86E27">
        <w:rPr>
          <w:lang w:val="en-US"/>
        </w:rPr>
        <w:t>per QoS</w:t>
      </w:r>
      <w:r>
        <w:rPr>
          <w:lang w:val="en-US"/>
        </w:rPr>
        <w:t xml:space="preserve"> group</w:t>
      </w:r>
    </w:p>
    <w:p w14:paraId="062E8CE9" w14:textId="77777777" w:rsidR="00E65C62" w:rsidRPr="003266F4" w:rsidRDefault="008A6299" w:rsidP="003266F4">
      <w:pPr>
        <w:pStyle w:val="Heading4"/>
      </w:pPr>
      <w:bookmarkStart w:id="33" w:name="_Toc20241627"/>
      <w:r w:rsidRPr="003266F4">
        <w:t>5.3</w:t>
      </w:r>
      <w:r w:rsidR="00E65C62" w:rsidRPr="003266F4">
        <w:t>.1.3</w:t>
      </w:r>
      <w:r w:rsidR="00E65C62" w:rsidRPr="003266F4">
        <w:tab/>
        <w:t>Use case description</w:t>
      </w:r>
      <w:bookmarkEnd w:id="33"/>
    </w:p>
    <w:p w14:paraId="42E085BC" w14:textId="77777777" w:rsidR="00E65C62" w:rsidRPr="003266F4" w:rsidRDefault="00E65C62" w:rsidP="008911B1">
      <w:pPr>
        <w:rPr>
          <w:rFonts w:eastAsia="SimSun"/>
          <w:lang w:eastAsia="zh-CN"/>
        </w:rPr>
      </w:pPr>
      <w:r w:rsidRPr="003266F4">
        <w:t xml:space="preserve">When a service is used it is important that the quality of the service is acceptable. </w:t>
      </w:r>
      <w:r w:rsidRPr="003266F4">
        <w:rPr>
          <w:rFonts w:eastAsia="SimSun"/>
          <w:lang w:eastAsia="zh-CN"/>
        </w:rPr>
        <w:t>E.g. for non-GBR services, one of the important integrity measurements is Throughput.</w:t>
      </w:r>
    </w:p>
    <w:p w14:paraId="3A7754E4" w14:textId="77777777" w:rsidR="00E65C62" w:rsidRPr="003266F4" w:rsidRDefault="00E65C62" w:rsidP="008911B1">
      <w:r w:rsidRPr="003266F4">
        <w:t>If an integrity measurement is not considered OK, then the network operator can investigate which steps that are required to improve the quality provided to their customers.</w:t>
      </w:r>
    </w:p>
    <w:p w14:paraId="0F006F45" w14:textId="77777777" w:rsidR="00EC288E" w:rsidRPr="003266F4" w:rsidRDefault="00E65C62" w:rsidP="00EC288E">
      <w:r w:rsidRPr="003266F4">
        <w:rPr>
          <w:rFonts w:eastAsia="SimSun"/>
          <w:lang w:eastAsia="zh-CN"/>
        </w:rPr>
        <w:t>This measurement should be used for observing the impact of E-UTRAN on end-users service integrity.</w:t>
      </w:r>
    </w:p>
    <w:p w14:paraId="1EB965A3" w14:textId="77777777" w:rsidR="00D71D1E" w:rsidRPr="003266F4" w:rsidRDefault="008A6299" w:rsidP="003266F4">
      <w:pPr>
        <w:pStyle w:val="Heading3"/>
      </w:pPr>
      <w:bookmarkStart w:id="34" w:name="_Toc20241628"/>
      <w:r w:rsidRPr="003266F4">
        <w:t>5.3</w:t>
      </w:r>
      <w:r w:rsidR="00D71D1E" w:rsidRPr="003266F4">
        <w:t>.2</w:t>
      </w:r>
      <w:r w:rsidR="00D71D1E" w:rsidRPr="003266F4">
        <w:tab/>
        <w:t xml:space="preserve">E-UTRAN </w:t>
      </w:r>
      <w:r w:rsidR="00B732C7">
        <w:t xml:space="preserve">IP </w:t>
      </w:r>
      <w:r w:rsidR="00D71D1E" w:rsidRPr="003266F4">
        <w:t>Latency</w:t>
      </w:r>
      <w:bookmarkEnd w:id="34"/>
    </w:p>
    <w:p w14:paraId="497CE133" w14:textId="77777777" w:rsidR="00D71D1E" w:rsidRPr="003266F4" w:rsidRDefault="008A6299" w:rsidP="003266F4">
      <w:pPr>
        <w:pStyle w:val="Heading4"/>
      </w:pPr>
      <w:bookmarkStart w:id="35" w:name="_Toc20241629"/>
      <w:r w:rsidRPr="003266F4">
        <w:t>5.3</w:t>
      </w:r>
      <w:r w:rsidR="00D71D1E" w:rsidRPr="003266F4">
        <w:t>.2.1</w:t>
      </w:r>
      <w:r w:rsidR="00D71D1E" w:rsidRPr="003266F4">
        <w:tab/>
        <w:t>Business level requirements</w:t>
      </w:r>
      <w:bookmarkEnd w:id="35"/>
    </w:p>
    <w:p w14:paraId="56D84A33" w14:textId="77777777" w:rsidR="00C6580D" w:rsidRPr="003266F4" w:rsidRDefault="00C6580D" w:rsidP="008911B1">
      <w:r w:rsidRPr="003266F4">
        <w:t>If an end user often experiences low quality during use of a service, the end-user might change wireless subscription provider, i.e. loss of income for the network operator.</w:t>
      </w:r>
    </w:p>
    <w:p w14:paraId="42A37D37" w14:textId="77777777" w:rsidR="00C6580D" w:rsidRPr="003266F4" w:rsidRDefault="00C6580D" w:rsidP="008911B1">
      <w:r w:rsidRPr="003266F4">
        <w:t>Hence to have a good integrity of the services is important from a business point of view. This measurement assists the network operator with information about the integrity provided to their customers.</w:t>
      </w:r>
    </w:p>
    <w:p w14:paraId="15077608" w14:textId="77777777" w:rsidR="00D71D1E" w:rsidRPr="003266F4" w:rsidRDefault="008A6299" w:rsidP="003266F4">
      <w:pPr>
        <w:pStyle w:val="Heading4"/>
      </w:pPr>
      <w:bookmarkStart w:id="36" w:name="_Toc20241630"/>
      <w:r w:rsidRPr="003266F4">
        <w:t>5.3</w:t>
      </w:r>
      <w:r w:rsidR="00D71D1E" w:rsidRPr="003266F4">
        <w:t>.2.2</w:t>
      </w:r>
      <w:r w:rsidR="00D71D1E" w:rsidRPr="003266F4">
        <w:tab/>
        <w:t>Specification level requirements</w:t>
      </w:r>
      <w:bookmarkEnd w:id="36"/>
    </w:p>
    <w:p w14:paraId="5A47DC95" w14:textId="77777777" w:rsidR="00B732C7" w:rsidRPr="0005237E" w:rsidRDefault="00B732C7" w:rsidP="00B732C7">
      <w:r w:rsidRPr="0005237E">
        <w:t xml:space="preserve">The </w:t>
      </w:r>
      <w:r>
        <w:t>integrity</w:t>
      </w:r>
      <w:r w:rsidRPr="0005237E">
        <w:t xml:space="preserve">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w:t>
      </w:r>
      <w:r>
        <w:t>integrity</w:t>
      </w:r>
      <w:r w:rsidRPr="0005237E">
        <w:t>.</w:t>
      </w:r>
    </w:p>
    <w:p w14:paraId="11E62B81" w14:textId="77777777" w:rsidR="00B732C7" w:rsidRDefault="00B732C7" w:rsidP="00B732C7">
      <w:r w:rsidRPr="0005237E">
        <w:t xml:space="preserve">The service provided by E-UTRAN </w:t>
      </w:r>
      <w:r>
        <w:t xml:space="preserve">for this KPI </w:t>
      </w:r>
      <w:r w:rsidRPr="0005237E">
        <w:t xml:space="preserve">shall be </w:t>
      </w:r>
      <w:r>
        <w:t>delivery of IP packets.</w:t>
      </w:r>
      <w:r w:rsidRPr="00DF76AE">
        <w:t xml:space="preserve"> </w:t>
      </w:r>
    </w:p>
    <w:p w14:paraId="461FB281" w14:textId="77777777" w:rsidR="00C6580D" w:rsidRPr="003266F4" w:rsidRDefault="00B732C7" w:rsidP="00B732C7">
      <w:r>
        <w:t>To make the measurement on a Black Box level for the eNB it should be measured on IP level (i.e. volume time start to elaps when IP packet is received)</w:t>
      </w:r>
    </w:p>
    <w:p w14:paraId="490FD302" w14:textId="77777777" w:rsidR="0088108B" w:rsidRDefault="00C6580D" w:rsidP="003266F4">
      <w:r w:rsidRPr="003266F4">
        <w:t>For Latency it can be dependent on packet size of the measured sample. E.g. a 10 Byte packet is delivered faster than a 1500 Byte packet. Hence a method to exclude packet size is wanted.</w:t>
      </w:r>
    </w:p>
    <w:p w14:paraId="7F1ECCE3" w14:textId="77777777" w:rsidR="00C6580D" w:rsidRPr="003266F4" w:rsidRDefault="00D55897" w:rsidP="003266F4">
      <w:pPr>
        <w:rPr>
          <w:sz w:val="21"/>
          <w:szCs w:val="21"/>
        </w:rPr>
      </w:pPr>
      <w:r>
        <w:rPr>
          <w:sz w:val="21"/>
          <w:szCs w:val="21"/>
          <w:lang w:eastAsia="zh-CN"/>
        </w:rPr>
        <w:lastRenderedPageBreak/>
        <w:pict w14:anchorId="06075838">
          <v:shape id="_x0000_s2054" type="#_x0000_t75" style="position:absolute;margin-left:1.35pt;margin-top:21.65pt;width:354.35pt;height:198.6pt;z-index:2">
            <v:imagedata r:id="rId11" o:title=""/>
            <w10:wrap type="topAndBottom"/>
          </v:shape>
        </w:pict>
      </w:r>
    </w:p>
    <w:p w14:paraId="5BA72683" w14:textId="77777777" w:rsidR="00C6580D" w:rsidRPr="003266F4" w:rsidRDefault="00C6580D" w:rsidP="008911B1">
      <w:r w:rsidRPr="003266F4">
        <w:t>Hence, the measurement can be size dependent, unless care is taken, even if the performance of the eNodeB is the same in both cases. A method to exclude this is required.</w:t>
      </w:r>
    </w:p>
    <w:p w14:paraId="367D47C8" w14:textId="77777777" w:rsidR="00C6580D" w:rsidRPr="003266F4" w:rsidRDefault="0088108B" w:rsidP="008911B1">
      <w:r w:rsidRPr="0005237E">
        <w:t xml:space="preserve">The </w:t>
      </w:r>
      <w:r>
        <w:t>KPI</w:t>
      </w:r>
      <w:r w:rsidRPr="0005237E">
        <w:t xml:space="preserve"> shall be </w:t>
      </w:r>
      <w:r w:rsidRPr="00C86E27">
        <w:t xml:space="preserve">available </w:t>
      </w:r>
      <w:r w:rsidRPr="00C86E27">
        <w:rPr>
          <w:lang w:val="en-US"/>
        </w:rPr>
        <w:t>per QoS</w:t>
      </w:r>
      <w:r>
        <w:rPr>
          <w:lang w:val="en-US"/>
        </w:rPr>
        <w:t xml:space="preserve"> group.</w:t>
      </w:r>
    </w:p>
    <w:p w14:paraId="7F379579" w14:textId="77777777" w:rsidR="00D71D1E" w:rsidRPr="003266F4" w:rsidRDefault="008A6299" w:rsidP="003266F4">
      <w:pPr>
        <w:pStyle w:val="Heading4"/>
      </w:pPr>
      <w:bookmarkStart w:id="37" w:name="_Toc20241631"/>
      <w:r w:rsidRPr="003266F4">
        <w:t>5.3</w:t>
      </w:r>
      <w:r w:rsidR="00D71D1E" w:rsidRPr="003266F4">
        <w:t>.2.3</w:t>
      </w:r>
      <w:r w:rsidR="00D71D1E" w:rsidRPr="003266F4">
        <w:tab/>
        <w:t>Use case description</w:t>
      </w:r>
      <w:bookmarkEnd w:id="37"/>
    </w:p>
    <w:p w14:paraId="126E50A6" w14:textId="77777777" w:rsidR="00C6580D" w:rsidRPr="003266F4" w:rsidRDefault="00C6580D" w:rsidP="008911B1">
      <w:pPr>
        <w:rPr>
          <w:rFonts w:eastAsia="SimSun"/>
          <w:lang w:eastAsia="zh-CN"/>
        </w:rPr>
      </w:pPr>
      <w:r w:rsidRPr="003266F4">
        <w:t xml:space="preserve">When a service is used it is important that the quality of the service is acceptable. </w:t>
      </w:r>
      <w:r w:rsidRPr="003266F4">
        <w:rPr>
          <w:rFonts w:eastAsia="SimSun"/>
          <w:lang w:eastAsia="zh-CN"/>
        </w:rPr>
        <w:t>For e.g. non-GBR services one of the important integrity measurements is Latency.</w:t>
      </w:r>
    </w:p>
    <w:p w14:paraId="2D18B65D" w14:textId="77777777" w:rsidR="00C6580D" w:rsidRPr="003266F4" w:rsidRDefault="00C6580D" w:rsidP="008911B1">
      <w:r w:rsidRPr="003266F4">
        <w:t>If an integrity measurement is not considered OK, then the network operator can investigate which steps that are required to improve the quality provided to their customers.</w:t>
      </w:r>
    </w:p>
    <w:p w14:paraId="2818E142" w14:textId="77777777" w:rsidR="008B23C7" w:rsidRDefault="00C6580D" w:rsidP="008B23C7">
      <w:pPr>
        <w:rPr>
          <w:rFonts w:eastAsia="SimSun"/>
          <w:lang w:eastAsia="zh-CN"/>
        </w:rPr>
      </w:pPr>
      <w:r w:rsidRPr="003266F4">
        <w:rPr>
          <w:rFonts w:eastAsia="SimSun"/>
          <w:lang w:eastAsia="zh-CN"/>
        </w:rPr>
        <w:t>This measurement should be used for observing the impact of E-UTRAN on end-users service integrity.</w:t>
      </w:r>
    </w:p>
    <w:p w14:paraId="5D8661CA" w14:textId="77777777" w:rsidR="00CC5A53" w:rsidRDefault="00CC5A53" w:rsidP="008B23C7">
      <w:pPr>
        <w:rPr>
          <w:rFonts w:eastAsia="SimSun"/>
          <w:lang w:eastAsia="zh-CN"/>
        </w:rPr>
      </w:pPr>
    </w:p>
    <w:p w14:paraId="076260CC" w14:textId="77777777" w:rsidR="00CC5A53" w:rsidRDefault="00CC5A53" w:rsidP="00CC5A53">
      <w:pPr>
        <w:pStyle w:val="Heading2"/>
      </w:pPr>
      <w:bookmarkStart w:id="38" w:name="_Toc20241632"/>
      <w:r>
        <w:t>5.4</w:t>
      </w:r>
      <w:r>
        <w:tab/>
        <w:t>KPI Category “Availability</w:t>
      </w:r>
      <w:r w:rsidRPr="003266F4">
        <w:t>”</w:t>
      </w:r>
      <w:bookmarkEnd w:id="38"/>
    </w:p>
    <w:p w14:paraId="6428207D" w14:textId="77777777" w:rsidR="00CC5A53" w:rsidRDefault="00CC5A53" w:rsidP="00CC5A53">
      <w:pPr>
        <w:pStyle w:val="Heading3"/>
      </w:pPr>
      <w:bookmarkStart w:id="39" w:name="_Toc20241633"/>
      <w:r>
        <w:t xml:space="preserve">5.4.1 </w:t>
      </w:r>
      <w:r>
        <w:tab/>
        <w:t>E-UTRAN Cell Availability</w:t>
      </w:r>
      <w:bookmarkEnd w:id="39"/>
    </w:p>
    <w:p w14:paraId="727345F5" w14:textId="77777777" w:rsidR="00CC5A53" w:rsidRDefault="00CC5A53" w:rsidP="00CC5A53">
      <w:pPr>
        <w:pStyle w:val="Heading4"/>
      </w:pPr>
      <w:bookmarkStart w:id="40" w:name="_Toc20241634"/>
      <w:r>
        <w:t>5.4.1.1</w:t>
      </w:r>
      <w:r>
        <w:tab/>
        <w:t>Business level requirements</w:t>
      </w:r>
      <w:bookmarkEnd w:id="40"/>
    </w:p>
    <w:p w14:paraId="4B4FAD15" w14:textId="77777777" w:rsidR="00CC5A53" w:rsidRDefault="00CC5A53" w:rsidP="00CC5A53">
      <w:r>
        <w:t>If the radio network is not available to the end users it is hard to charge for the service. Also if it happens often that there is no availability, the end-user might change wireless subscription provider, i.e. loss of income for the operator.</w:t>
      </w:r>
    </w:p>
    <w:p w14:paraId="4AAFD9D1" w14:textId="77777777" w:rsidR="00CC5A53" w:rsidRDefault="00CC5A53" w:rsidP="00CC5A53">
      <w:r>
        <w:t>Hence, to have a good availability of the radio network is important from a business point of view. This measurement assists the operator with information about the availability in their radio network.</w:t>
      </w:r>
    </w:p>
    <w:p w14:paraId="574402F0" w14:textId="77777777" w:rsidR="00CC5A53" w:rsidRDefault="00CC5A53" w:rsidP="00CC5A53">
      <w:pPr>
        <w:pStyle w:val="Heading4"/>
      </w:pPr>
      <w:bookmarkStart w:id="41" w:name="_Toc20241635"/>
      <w:r>
        <w:t>5.4.1.2</w:t>
      </w:r>
      <w:r>
        <w:tab/>
        <w:t>Specification level requirements</w:t>
      </w:r>
      <w:bookmarkEnd w:id="41"/>
    </w:p>
    <w:p w14:paraId="67318D1F" w14:textId="77777777" w:rsidR="00CC5A53" w:rsidRDefault="00CC5A53" w:rsidP="00CC5A53">
      <w:r w:rsidRPr="00676A28">
        <w:t>It shall be possible to measure the percentage of time that the wireless service is considered available for end-users</w:t>
      </w:r>
      <w:r>
        <w:t xml:space="preserve"> in a cell. If measured on larger area than cell, then the cell values can be aggregated to e.g. network level.</w:t>
      </w:r>
    </w:p>
    <w:p w14:paraId="72FFD997" w14:textId="77777777" w:rsidR="00CC5A53" w:rsidRDefault="00CC5A53" w:rsidP="00CC5A53">
      <w:pPr>
        <w:rPr>
          <w:lang w:val="en-US"/>
        </w:rPr>
      </w:pPr>
      <w:r w:rsidRPr="00DA34B7">
        <w:rPr>
          <w:lang w:val="en-US"/>
        </w:rPr>
        <w:t xml:space="preserve">As for defining </w:t>
      </w:r>
      <w:r>
        <w:rPr>
          <w:lang w:val="en-US"/>
        </w:rPr>
        <w:t>the E-UTRAN Cell Availability</w:t>
      </w:r>
      <w:r w:rsidRPr="00DA34B7">
        <w:rPr>
          <w:lang w:val="en-US"/>
        </w:rPr>
        <w:t xml:space="preserve">, it shall be considered </w:t>
      </w:r>
      <w:r>
        <w:rPr>
          <w:lang w:val="en-US"/>
        </w:rPr>
        <w:t>available when the eNB can provide any kind of service (</w:t>
      </w:r>
      <w:r w:rsidR="00B51D66">
        <w:rPr>
          <w:lang w:val="en-US"/>
        </w:rPr>
        <w:t>E-RAB</w:t>
      </w:r>
      <w:r>
        <w:rPr>
          <w:lang w:val="en-US"/>
        </w:rPr>
        <w:t>s between UE and Core Network) in the area.</w:t>
      </w:r>
    </w:p>
    <w:p w14:paraId="5C4B754F" w14:textId="77777777" w:rsidR="00CC5A53" w:rsidRDefault="00CC5A53" w:rsidP="00E24F8A">
      <w:pPr>
        <w:pStyle w:val="Heading4"/>
      </w:pPr>
      <w:bookmarkStart w:id="42" w:name="_Toc20241636"/>
      <w:r>
        <w:t>5</w:t>
      </w:r>
      <w:r w:rsidR="00E24F8A">
        <w:t>.4.1.3</w:t>
      </w:r>
      <w:r w:rsidR="00E24F8A">
        <w:tab/>
      </w:r>
      <w:r w:rsidRPr="00E24F8A">
        <w:t>Use case description</w:t>
      </w:r>
      <w:bookmarkEnd w:id="42"/>
    </w:p>
    <w:p w14:paraId="55E0307D" w14:textId="77777777" w:rsidR="00E24F8A" w:rsidRPr="009C3AAB" w:rsidRDefault="00E24F8A" w:rsidP="001730E1">
      <w:r w:rsidRPr="009C3AAB">
        <w:t>In providing end-user services to wireless end-users, the first step is to make it possible for the end-user t</w:t>
      </w:r>
      <w:r>
        <w:t>o access the wireless service, i</w:t>
      </w:r>
      <w:r w:rsidRPr="009C3AAB">
        <w:t xml:space="preserve">.e. </w:t>
      </w:r>
      <w:r>
        <w:t xml:space="preserve">to </w:t>
      </w:r>
      <w:r w:rsidRPr="009C3AAB">
        <w:t>make the radio network available for the end-users.</w:t>
      </w:r>
    </w:p>
    <w:p w14:paraId="14B10E9E" w14:textId="77777777" w:rsidR="00E24F8A" w:rsidRDefault="00E24F8A" w:rsidP="001730E1">
      <w:r w:rsidRPr="009C3AAB">
        <w:lastRenderedPageBreak/>
        <w:t>If an availability measure</w:t>
      </w:r>
      <w:r>
        <w:t>ment</w:t>
      </w:r>
      <w:r w:rsidRPr="009C3AAB">
        <w:t xml:space="preserve"> is not considered OK, then the network operator can investigate which steps that are required to improve the availability towards their services.</w:t>
      </w:r>
    </w:p>
    <w:p w14:paraId="678A89C1" w14:textId="77777777" w:rsidR="00E24F8A" w:rsidRDefault="00E24F8A" w:rsidP="001730E1">
      <w:r>
        <w:rPr>
          <w:lang w:val="en-US"/>
        </w:rPr>
        <w:t>Note that the quality of the service provided is covered in Integrity and the possibility to access to a service is covered in Accessibility.</w:t>
      </w:r>
    </w:p>
    <w:p w14:paraId="48D3A075" w14:textId="77777777" w:rsidR="00E24F8A" w:rsidRDefault="00E24F8A" w:rsidP="00E24F8A">
      <w:pPr>
        <w:rPr>
          <w:rFonts w:eastAsia="SimSun"/>
          <w:lang w:eastAsia="zh-CN"/>
        </w:rPr>
      </w:pPr>
      <w:r w:rsidRPr="009C3AAB">
        <w:rPr>
          <w:rFonts w:eastAsia="SimSun"/>
          <w:lang w:eastAsia="zh-CN"/>
        </w:rPr>
        <w:t>This measurement should be used for observing the E-UTRAN availability</w:t>
      </w:r>
      <w:r>
        <w:rPr>
          <w:rFonts w:eastAsia="SimSun"/>
          <w:lang w:eastAsia="zh-CN"/>
        </w:rPr>
        <w:t>.</w:t>
      </w:r>
    </w:p>
    <w:p w14:paraId="79BF7F31" w14:textId="77777777" w:rsidR="00E24F8A" w:rsidRDefault="00E24F8A" w:rsidP="00E24F8A">
      <w:pPr>
        <w:rPr>
          <w:rFonts w:eastAsia="SimSun"/>
          <w:lang w:eastAsia="zh-CN"/>
        </w:rPr>
      </w:pPr>
    </w:p>
    <w:p w14:paraId="427F8113" w14:textId="77777777" w:rsidR="00E24F8A" w:rsidRDefault="00E24F8A" w:rsidP="00E24F8A">
      <w:pPr>
        <w:pStyle w:val="Heading2"/>
        <w:rPr>
          <w:rFonts w:eastAsia="SimSun"/>
          <w:lang w:eastAsia="zh-CN"/>
        </w:rPr>
      </w:pPr>
      <w:bookmarkStart w:id="43" w:name="_Toc20241637"/>
      <w:r>
        <w:rPr>
          <w:rFonts w:eastAsia="SimSun"/>
          <w:lang w:eastAsia="zh-CN"/>
        </w:rPr>
        <w:t>5.5</w:t>
      </w:r>
      <w:r>
        <w:rPr>
          <w:rFonts w:eastAsia="SimSun"/>
          <w:lang w:eastAsia="zh-CN"/>
        </w:rPr>
        <w:tab/>
        <w:t>KPI Category "Mobility"</w:t>
      </w:r>
      <w:bookmarkEnd w:id="43"/>
    </w:p>
    <w:p w14:paraId="30877C90" w14:textId="77777777" w:rsidR="00E24F8A" w:rsidRDefault="00E24F8A" w:rsidP="00E24F8A">
      <w:pPr>
        <w:pStyle w:val="Heading3"/>
        <w:rPr>
          <w:rFonts w:eastAsia="SimSun"/>
          <w:lang w:eastAsia="zh-CN"/>
        </w:rPr>
      </w:pPr>
      <w:bookmarkStart w:id="44" w:name="_Toc20241638"/>
      <w:r>
        <w:rPr>
          <w:rFonts w:eastAsia="SimSun"/>
          <w:lang w:eastAsia="zh-CN"/>
        </w:rPr>
        <w:t>5.5.1</w:t>
      </w:r>
      <w:r>
        <w:rPr>
          <w:rFonts w:eastAsia="SimSun"/>
          <w:lang w:eastAsia="zh-CN"/>
        </w:rPr>
        <w:tab/>
        <w:t>E-UTRAN Mobility</w:t>
      </w:r>
      <w:bookmarkEnd w:id="44"/>
    </w:p>
    <w:p w14:paraId="58C25ECD" w14:textId="77777777" w:rsidR="00E24F8A" w:rsidRPr="003661B2" w:rsidRDefault="00E24F8A" w:rsidP="003661B2">
      <w:pPr>
        <w:pStyle w:val="Heading4"/>
        <w:rPr>
          <w:rFonts w:eastAsia="SimSun"/>
        </w:rPr>
      </w:pPr>
      <w:bookmarkStart w:id="45" w:name="_Toc20241639"/>
      <w:r w:rsidRPr="003661B2">
        <w:rPr>
          <w:rFonts w:eastAsia="SimSun"/>
        </w:rPr>
        <w:t>5.5.1.1</w:t>
      </w:r>
      <w:r w:rsidRPr="003661B2">
        <w:rPr>
          <w:rFonts w:eastAsia="SimSun"/>
        </w:rPr>
        <w:tab/>
        <w:t>Business level requirements</w:t>
      </w:r>
      <w:bookmarkEnd w:id="45"/>
    </w:p>
    <w:p w14:paraId="33BBCB0B" w14:textId="77777777" w:rsidR="00E24F8A" w:rsidRPr="00ED3BA8" w:rsidRDefault="00E24F8A" w:rsidP="001730E1">
      <w:r w:rsidRPr="00ED3BA8">
        <w:t>If an end user is interrupted often during use of a service or the service is aborted during use, the time the service is not provided could be hard to charge for. Also if it happens often that an end-user is interrupted or aborted at service use it might change wireless subscription provider, i.e. loss of income for the operator.</w:t>
      </w:r>
    </w:p>
    <w:p w14:paraId="46694667" w14:textId="77777777" w:rsidR="00E24F8A" w:rsidRDefault="00E24F8A" w:rsidP="001730E1">
      <w:r w:rsidRPr="00ED3BA8">
        <w:t>Hence, to have a good retainability of the services is important from a business point of view.</w:t>
      </w:r>
    </w:p>
    <w:p w14:paraId="4FBEBC5A" w14:textId="77777777" w:rsidR="00E24F8A" w:rsidRDefault="00E24F8A" w:rsidP="00E24F8A">
      <w:pPr>
        <w:pStyle w:val="Heading4"/>
      </w:pPr>
      <w:bookmarkStart w:id="46" w:name="_Toc20241640"/>
      <w:r>
        <w:t>5.5.1.2</w:t>
      </w:r>
      <w:r>
        <w:tab/>
        <w:t>Specification level requirements</w:t>
      </w:r>
      <w:bookmarkEnd w:id="46"/>
    </w:p>
    <w:p w14:paraId="634CA7DA" w14:textId="77777777" w:rsidR="00E24F8A" w:rsidRDefault="00E24F8A" w:rsidP="001730E1">
      <w:r>
        <w:t xml:space="preserve">It shall be possible to measure the handover success rate in E-UTRAN. The measurements shall be available to map towards end-user services. The measurement shall </w:t>
      </w:r>
      <w:r w:rsidR="004B525B">
        <w:t>include</w:t>
      </w:r>
      <w:r>
        <w:t xml:space="preserve"> both Intra E-UTRAN and Inter RAT handovers. The measurement shall be available on </w:t>
      </w:r>
      <w:r w:rsidR="004B525B">
        <w:t>cell level</w:t>
      </w:r>
      <w:r>
        <w:t xml:space="preserve">. </w:t>
      </w:r>
    </w:p>
    <w:p w14:paraId="0ED04A43" w14:textId="77777777" w:rsidR="00E24F8A" w:rsidRDefault="00E24F8A" w:rsidP="001730E1">
      <w:r>
        <w:t xml:space="preserve">The measurement shall include both the preparation and execution phase of Handovers. </w:t>
      </w:r>
    </w:p>
    <w:p w14:paraId="67BDADAD" w14:textId="77777777" w:rsidR="00E24F8A" w:rsidRDefault="00E24F8A" w:rsidP="001730E1">
      <w:pPr>
        <w:rPr>
          <w:lang w:val="en-US"/>
        </w:rPr>
      </w:pPr>
      <w:r w:rsidRPr="00066D97">
        <w:rPr>
          <w:lang w:val="en-US"/>
        </w:rPr>
        <w:t xml:space="preserve">”Entering preparation phase” is defined as the point of time when the </w:t>
      </w:r>
      <w:r>
        <w:rPr>
          <w:lang w:val="en-US"/>
        </w:rPr>
        <w:t>source eNB</w:t>
      </w:r>
      <w:r w:rsidRPr="00066D97">
        <w:rPr>
          <w:lang w:val="en-US"/>
        </w:rPr>
        <w:t xml:space="preserve"> </w:t>
      </w:r>
      <w:r w:rsidR="0031330C">
        <w:rPr>
          <w:lang w:val="en-US"/>
        </w:rPr>
        <w:t>attempts to prepare resources for an UE in a neighboring cell</w:t>
      </w:r>
      <w:r w:rsidR="00884809">
        <w:rPr>
          <w:lang w:val="en-US"/>
        </w:rPr>
        <w:t>.</w:t>
      </w:r>
    </w:p>
    <w:p w14:paraId="72BCAEAB" w14:textId="77777777" w:rsidR="00E24F8A" w:rsidRDefault="00E24F8A" w:rsidP="00E24F8A">
      <w:pPr>
        <w:rPr>
          <w:lang w:val="en-US"/>
        </w:rPr>
      </w:pPr>
      <w:r w:rsidRPr="00066D97">
        <w:rPr>
          <w:lang w:val="en-US"/>
        </w:rPr>
        <w:t>”</w:t>
      </w:r>
      <w:r>
        <w:rPr>
          <w:lang w:val="en-US"/>
        </w:rPr>
        <w:t>Success of execution phase</w:t>
      </w:r>
      <w:r w:rsidRPr="00066D97">
        <w:rPr>
          <w:lang w:val="en-US"/>
        </w:rPr>
        <w:t xml:space="preserve">” is defined as the point of time when the </w:t>
      </w:r>
      <w:r>
        <w:rPr>
          <w:lang w:val="en-US"/>
        </w:rPr>
        <w:t>source eNB</w:t>
      </w:r>
      <w:r w:rsidRPr="00066D97">
        <w:rPr>
          <w:lang w:val="en-US"/>
        </w:rPr>
        <w:t xml:space="preserve"> </w:t>
      </w:r>
      <w:r>
        <w:rPr>
          <w:lang w:val="en-US"/>
        </w:rPr>
        <w:t>receives information that the UE successfully is connected to the target cell.</w:t>
      </w:r>
    </w:p>
    <w:p w14:paraId="4B85DABE" w14:textId="77777777" w:rsidR="00E24F8A" w:rsidRPr="00E24F8A" w:rsidRDefault="00E24F8A" w:rsidP="00E24F8A">
      <w:pPr>
        <w:pStyle w:val="Heading4"/>
        <w:rPr>
          <w:rFonts w:eastAsia="SimSun"/>
          <w:lang w:eastAsia="zh-CN"/>
        </w:rPr>
      </w:pPr>
      <w:bookmarkStart w:id="47" w:name="_Toc20241641"/>
      <w:r>
        <w:rPr>
          <w:lang w:val="en-US"/>
        </w:rPr>
        <w:t>5.5.1.3</w:t>
      </w:r>
      <w:r>
        <w:rPr>
          <w:lang w:val="en-US"/>
        </w:rPr>
        <w:tab/>
        <w:t>Use case description</w:t>
      </w:r>
      <w:bookmarkEnd w:id="47"/>
    </w:p>
    <w:p w14:paraId="69259857" w14:textId="77777777" w:rsidR="00E24F8A" w:rsidRDefault="00E24F8A" w:rsidP="001730E1">
      <w:r>
        <w:t xml:space="preserve">When a service is used it is important that it is not interrupted or aborted. One of the fault cases in a radio system for this is handovers/mobility. </w:t>
      </w:r>
    </w:p>
    <w:p w14:paraId="62524255" w14:textId="77777777" w:rsidR="00E24F8A" w:rsidRDefault="00E24F8A" w:rsidP="001730E1">
      <w:r>
        <w:t>If a mobility measurement is not considered OK, then the network operator can investigate which steps that are required to improve the mobility towards their services.</w:t>
      </w:r>
    </w:p>
    <w:p w14:paraId="08C792F8" w14:textId="77777777" w:rsidR="00E24F8A" w:rsidRDefault="00E24F8A" w:rsidP="00E24F8A">
      <w:pPr>
        <w:rPr>
          <w:rFonts w:eastAsia="SimSun"/>
          <w:lang w:eastAsia="zh-CN"/>
        </w:rPr>
      </w:pPr>
      <w:r>
        <w:rPr>
          <w:rFonts w:eastAsia="SimSun"/>
          <w:lang w:eastAsia="zh-CN"/>
        </w:rPr>
        <w:t>This measurement should be used for observing the impact of mobility in E-UTRAN on end-users.</w:t>
      </w:r>
    </w:p>
    <w:p w14:paraId="6B5DF0A2" w14:textId="77777777" w:rsidR="00096A41" w:rsidRDefault="00096A41" w:rsidP="00096A41">
      <w:pPr>
        <w:pStyle w:val="Heading2"/>
      </w:pPr>
      <w:bookmarkStart w:id="48" w:name="_Toc20241642"/>
      <w:r>
        <w:t>5.6</w:t>
      </w:r>
      <w:r>
        <w:tab/>
        <w:t>KPI Category "Energy Efficiency"</w:t>
      </w:r>
      <w:bookmarkEnd w:id="48"/>
    </w:p>
    <w:p w14:paraId="0DE56E11" w14:textId="77777777" w:rsidR="00096A41" w:rsidRDefault="00096A41" w:rsidP="00096A41">
      <w:pPr>
        <w:pStyle w:val="Heading3"/>
      </w:pPr>
      <w:bookmarkStart w:id="49" w:name="_Toc20241643"/>
      <w:r>
        <w:t>5.6.1</w:t>
      </w:r>
      <w:r>
        <w:tab/>
        <w:t>E-UTRAN data Energy Efficiency</w:t>
      </w:r>
      <w:bookmarkEnd w:id="49"/>
    </w:p>
    <w:p w14:paraId="35BC355A" w14:textId="77777777" w:rsidR="00096A41" w:rsidRDefault="00096A41" w:rsidP="00096A41">
      <w:pPr>
        <w:pStyle w:val="Heading4"/>
      </w:pPr>
      <w:bookmarkStart w:id="50" w:name="_Toc20241644"/>
      <w:r>
        <w:t>5.6.1.1</w:t>
      </w:r>
      <w:r>
        <w:tab/>
        <w:t>Business level requirements</w:t>
      </w:r>
      <w:bookmarkEnd w:id="50"/>
    </w:p>
    <w:p w14:paraId="105799DC" w14:textId="77777777" w:rsidR="00096A41" w:rsidRDefault="00096A41" w:rsidP="00096A41">
      <w:r>
        <w:t>Being able to measure the data energy efficiency of E-UTRAN is key for mobile network operators willing to control their OPEX and, in particular, their network energy OPEX. This measurement assists mobile network operators in that effort.</w:t>
      </w:r>
    </w:p>
    <w:p w14:paraId="0BB65070" w14:textId="77777777" w:rsidR="00096A41" w:rsidRDefault="00096A41" w:rsidP="00096A41">
      <w:pPr>
        <w:pStyle w:val="Heading4"/>
      </w:pPr>
      <w:bookmarkStart w:id="51" w:name="_Toc20241645"/>
      <w:r>
        <w:lastRenderedPageBreak/>
        <w:t>5.6.1.2</w:t>
      </w:r>
      <w:r>
        <w:tab/>
        <w:t>Specification level requirements</w:t>
      </w:r>
      <w:bookmarkEnd w:id="51"/>
    </w:p>
    <w:p w14:paraId="6C387F0C" w14:textId="77777777" w:rsidR="00096A41" w:rsidRDefault="00096A41" w:rsidP="00096A41">
      <w:r>
        <w:t>Mobile Network data Energy Efficiency (EE</w:t>
      </w:r>
      <w:r>
        <w:rPr>
          <w:vertAlign w:val="subscript"/>
        </w:rPr>
        <w:t>MN,DV</w:t>
      </w:r>
      <w:r>
        <w:t>) is the ratio between the performance indicator (DV</w:t>
      </w:r>
      <w:r>
        <w:rPr>
          <w:vertAlign w:val="subscript"/>
        </w:rPr>
        <w:t>MN</w:t>
      </w:r>
      <w:r>
        <w:t>) and the energy consumption (EC</w:t>
      </w:r>
      <w:r>
        <w:rPr>
          <w:vertAlign w:val="subscript"/>
        </w:rPr>
        <w:t>MN</w:t>
      </w:r>
      <w:r>
        <w:t>) when assessed during the same time frame, see ETSI ES 203 228 [</w:t>
      </w:r>
      <w:r w:rsidR="008F65CD">
        <w:t>3</w:t>
      </w:r>
      <w:r>
        <w:t>] clause 5.3 Mobile Network Energy efficiency metrics.</w:t>
      </w:r>
    </w:p>
    <w:p w14:paraId="4E6EEF90" w14:textId="77777777" w:rsidR="00096A41" w:rsidRDefault="00D55897" w:rsidP="00096A41">
      <w:r>
        <w:pict w14:anchorId="62D0040E">
          <v:shape id="_x0000_i1028" type="#_x0000_t75" style="width:1in;height:2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sp:rsids&gt;&lt;wsp:rsidRoot wsp:val=&quot;0049394D&quot;/&gt;&lt;wsp:rsid wsp:val=&quot;000170E7&quot;/&gt;&lt;wsp:rsid wsp:val=&quot;000172DE&quot;/&gt;&lt;wsp:rsid wsp:val=&quot;0002376A&quot;/&gt;&lt;wsp:rsid wsp:val=&quot;000374B2&quot;/&gt;&lt;wsp:rsid wsp:val=&quot;000459A1&quot;/&gt;&lt;wsp:rsid wsp:val=&quot;00050103&quot;/&gt;&lt;wsp:rsid wsp:val=&quot;0005237E&quot;/&gt;&lt;wsp:rsid wsp:val=&quot;000622D6&quot;/&gt;&lt;wsp:rsid wsp:val=&quot;00085E15&quot;/&gt;&lt;wsp:rsid wsp:val=&quot;00096A41&quot;/&gt;&lt;wsp:rsid wsp:val=&quot;000B11E6&quot;/&gt;&lt;wsp:rsid wsp:val=&quot;000B720F&quot;/&gt;&lt;wsp:rsid wsp:val=&quot;000C3D19&quot;/&gt;&lt;wsp:rsid wsp:val=&quot;000C7552&quot;/&gt;&lt;wsp:rsid wsp:val=&quot;000F0EA6&quot;/&gt;&lt;wsp:rsid wsp:val=&quot;00101F8F&quot;/&gt;&lt;wsp:rsid wsp:val=&quot;00113AE4&quot;/&gt;&lt;wsp:rsid wsp:val=&quot;0015290E&quot;/&gt;&lt;wsp:rsid wsp:val=&quot;001730E1&quot;/&gt;&lt;wsp:rsid wsp:val=&quot;00190CEF&quot;/&gt;&lt;wsp:rsid wsp:val=&quot;001B46FE&quot;/&gt;&lt;wsp:rsid wsp:val=&quot;001C7155&quot;/&gt;&lt;wsp:rsid wsp:val=&quot;001F6478&quot;/&gt;&lt;wsp:rsid wsp:val=&quot;00201840&quot;/&gt;&lt;wsp:rsid wsp:val=&quot;00247E9C&quot;/&gt;&lt;wsp:rsid wsp:val=&quot;002B2A3E&quot;/&gt;&lt;wsp:rsid wsp:val=&quot;002B68A1&quot;/&gt;&lt;wsp:rsid wsp:val=&quot;00304DAA&quot;/&gt;&lt;wsp:rsid wsp:val=&quot;0031330C&quot;/&gt;&lt;wsp:rsid wsp:val=&quot;003266F4&quot;/&gt;&lt;wsp:rsid wsp:val=&quot;003661B2&quot;/&gt;&lt;wsp:rsid wsp:val=&quot;003722EF&quot;/&gt;&lt;wsp:rsid wsp:val=&quot;0038217E&quot;/&gt;&lt;wsp:rsid wsp:val=&quot;00383736&quot;/&gt;&lt;wsp:rsid wsp:val=&quot;00395C9A&quot;/&gt;&lt;wsp:rsid wsp:val=&quot;003A0F7F&quot;/&gt;&lt;wsp:rsid wsp:val=&quot;003A3A50&quot;/&gt;&lt;wsp:rsid wsp:val=&quot;003D3C16&quot;/&gt;&lt;wsp:rsid wsp:val=&quot;003E2780&quot;/&gt;&lt;wsp:rsid wsp:val=&quot;003E3DF7&quot;/&gt;&lt;wsp:rsid wsp:val=&quot;0040376B&quot;/&gt;&lt;wsp:rsid wsp:val=&quot;0044754D&quot;/&gt;&lt;wsp:rsid wsp:val=&quot;00451FE2&quot;/&gt;&lt;wsp:rsid wsp:val=&quot;00461824&quot;/&gt;&lt;wsp:rsid wsp:val=&quot;00475D32&quot;/&gt;&lt;wsp:rsid wsp:val=&quot;0049394D&quot;/&gt;&lt;wsp:rsid wsp:val=&quot;00494637&quot;/&gt;&lt;wsp:rsid wsp:val=&quot;004A3549&quot;/&gt;&lt;wsp:rsid wsp:val=&quot;004B136A&quot;/&gt;&lt;wsp:rsid wsp:val=&quot;004B525B&quot;/&gt;&lt;wsp:rsid wsp:val=&quot;004B795B&quot;/&gt;&lt;wsp:rsid wsp:val=&quot;004D5035&quot;/&gt;&lt;wsp:rsid wsp:val=&quot;00500679&quot;/&gt;&lt;wsp:rsid wsp:val=&quot;005049F1&quot;/&gt;&lt;wsp:rsid wsp:val=&quot;00510472&quot;/&gt;&lt;wsp:rsid wsp:val=&quot;00526E24&quot;/&gt;&lt;wsp:rsid wsp:val=&quot;005330F1&quot;/&gt;&lt;wsp:rsid wsp:val=&quot;005705B3&quot;/&gt;&lt;wsp:rsid wsp:val=&quot;0059568A&quot;/&gt;&lt;wsp:rsid wsp:val=&quot;005964D1&quot;/&gt;&lt;wsp:rsid wsp:val=&quot;005B3353&quot;/&gt;&lt;wsp:rsid wsp:val=&quot;006105A2&quot;/&gt;&lt;wsp:rsid wsp:val=&quot;00614136&quot;/&gt;&lt;wsp:rsid wsp:val=&quot;006311CC&quot;/&gt;&lt;wsp:rsid wsp:val=&quot;00641CAC&quot;/&gt;&lt;wsp:rsid wsp:val=&quot;00654C9F&quot;/&gt;&lt;wsp:rsid wsp:val=&quot;006650FB&quot;/&gt;&lt;wsp:rsid wsp:val=&quot;00673242&quot;/&gt;&lt;wsp:rsid wsp:val=&quot;0068027D&quot;/&gt;&lt;wsp:rsid wsp:val=&quot;00697067&quot;/&gt;&lt;wsp:rsid wsp:val=&quot;006A088C&quot;/&gt;&lt;wsp:rsid wsp:val=&quot;006B038B&quot;/&gt;&lt;wsp:rsid wsp:val=&quot;006C4958&quot;/&gt;&lt;wsp:rsid wsp:val=&quot;006C4F3C&quot;/&gt;&lt;wsp:rsid wsp:val=&quot;006D5BB7&quot;/&gt;&lt;wsp:rsid wsp:val=&quot;006F71A7&quot;/&gt;&lt;wsp:rsid wsp:val=&quot;00747F87&quot;/&gt;&lt;wsp:rsid wsp:val=&quot;00755F72&quot;/&gt;&lt;wsp:rsid wsp:val=&quot;00771779&quot;/&gt;&lt;wsp:rsid wsp:val=&quot;007831AB&quot;/&gt;&lt;wsp:rsid wsp:val=&quot;007B049A&quot;/&gt;&lt;wsp:rsid wsp:val=&quot;007B4E4A&quot;/&gt;&lt;wsp:rsid wsp:val=&quot;0084753C&quot;/&gt;&lt;wsp:rsid wsp:val=&quot;00861B6A&quot;/&gt;&lt;wsp:rsid wsp:val=&quot;0087054E&quot;/&gt;&lt;wsp:rsid wsp:val=&quot;0088108B&quot;/&gt;&lt;wsp:rsid wsp:val=&quot;00884809&quot;/&gt;&lt;wsp:rsid wsp:val=&quot;00886764&quot;/&gt;&lt;wsp:rsid wsp:val=&quot;008911B1&quot;/&gt;&lt;wsp:rsid wsp:val=&quot;008A4A3A&quot;/&gt;&lt;wsp:rsid wsp:val=&quot;008A6299&quot;/&gt;&lt;wsp:rsid wsp:val=&quot;008B23C7&quot;/&gt;&lt;wsp:rsid wsp:val=&quot;008C6DB3&quot;/&gt;&lt;wsp:rsid wsp:val=&quot;008D141B&quot;/&gt;&lt;wsp:rsid wsp:val=&quot;008E6579&quot;/&gt;&lt;wsp:rsid wsp:val=&quot;0091231D&quot;/&gt;&lt;wsp:rsid wsp:val=&quot;00922C1F&quot;/&gt;&lt;wsp:rsid wsp:val=&quot;009C2875&quot;/&gt;&lt;wsp:rsid wsp:val=&quot;009E3A09&quot;/&gt;&lt;wsp:rsid wsp:val=&quot;00A01EA0&quot;/&gt;&lt;wsp:rsid wsp:val=&quot;00A14F59&quot;/&gt;&lt;wsp:rsid wsp:val=&quot;00A26F84&quot;/&gt;&lt;wsp:rsid wsp:val=&quot;00A356C4&quot;/&gt;&lt;wsp:rsid wsp:val=&quot;00A46CC3&quot;/&gt;&lt;wsp:rsid wsp:val=&quot;00A550EC&quot;/&gt;&lt;wsp:rsid wsp:val=&quot;00A930B6&quot;/&gt;&lt;wsp:rsid wsp:val=&quot;00AA4914&quot;/&gt;&lt;wsp:rsid wsp:val=&quot;00AB6F04&quot;/&gt;&lt;wsp:rsid wsp:val=&quot;00AD06B1&quot;/&gt;&lt;wsp:rsid wsp:val=&quot;00AD2CAE&quot;/&gt;&lt;wsp:rsid wsp:val=&quot;00B03E4F&quot;/&gt;&lt;wsp:rsid wsp:val=&quot;00B04BE0&quot;/&gt;&lt;wsp:rsid wsp:val=&quot;00B230FD&quot;/&gt;&lt;wsp:rsid wsp:val=&quot;00B3364F&quot;/&gt;&lt;wsp:rsid wsp:val=&quot;00B34A74&quot;/&gt;&lt;wsp:rsid wsp:val=&quot;00B45788&quot;/&gt;&lt;wsp:rsid wsp:val=&quot;00B51D66&quot;/&gt;&lt;wsp:rsid wsp:val=&quot;00B64F62&quot;/&gt;&lt;wsp:rsid wsp:val=&quot;00B65549&quot;/&gt;&lt;wsp:rsid wsp:val=&quot;00B732C7&quot;/&gt;&lt;wsp:rsid wsp:val=&quot;00BA7C72&quot;/&gt;&lt;wsp:rsid wsp:val=&quot;00BC2839&quot;/&gt;&lt;wsp:rsid wsp:val=&quot;00BC34B3&quot;/&gt;&lt;wsp:rsid wsp:val=&quot;00BE6ED5&quot;/&gt;&lt;wsp:rsid wsp:val=&quot;00C05466&quot;/&gt;&lt;wsp:rsid wsp:val=&quot;00C31E07&quot;/&gt;&lt;wsp:rsid wsp:val=&quot;00C42224&quot;/&gt;&lt;wsp:rsid wsp:val=&quot;00C6580D&quot;/&gt;&lt;wsp:rsid wsp:val=&quot;00C73C5A&quot;/&gt;&lt;wsp:rsid wsp:val=&quot;00CA47EC&quot;/&gt;&lt;wsp:rsid wsp:val=&quot;00CA60E4&quot;/&gt;&lt;wsp:rsid wsp:val=&quot;00CA62B8&quot;/&gt;&lt;wsp:rsid wsp:val=&quot;00CA687D&quot;/&gt;&lt;wsp:rsid wsp:val=&quot;00CC5A53&quot;/&gt;&lt;wsp:rsid wsp:val=&quot;00CD126A&quot;/&gt;&lt;wsp:rsid wsp:val=&quot;00CF5CD0&quot;/&gt;&lt;wsp:rsid wsp:val=&quot;00CF6981&quot;/&gt;&lt;wsp:rsid wsp:val=&quot;00D1747F&quot;/&gt;&lt;wsp:rsid wsp:val=&quot;00D36CFC&quot;/&gt;&lt;wsp:rsid wsp:val=&quot;00D71D1E&quot;/&gt;&lt;wsp:rsid wsp:val=&quot;00D851D0&quot;/&gt;&lt;wsp:rsid wsp:val=&quot;00D853D5&quot;/&gt;&lt;wsp:rsid wsp:val=&quot;00DD3E32&quot;/&gt;&lt;wsp:rsid wsp:val=&quot;00DD4D62&quot;/&gt;&lt;wsp:rsid wsp:val=&quot;00DF76AE&quot;/&gt;&lt;wsp:rsid wsp:val=&quot;00E24F8A&quot;/&gt;&lt;wsp:rsid wsp:val=&quot;00E27581&quot;/&gt;&lt;wsp:rsid wsp:val=&quot;00E65C62&quot;/&gt;&lt;wsp:rsid wsp:val=&quot;00E939CB&quot;/&gt;&lt;wsp:rsid wsp:val=&quot;00EA53A6&quot;/&gt;&lt;wsp:rsid wsp:val=&quot;00EC288E&quot;/&gt;&lt;wsp:rsid wsp:val=&quot;00ED6959&quot;/&gt;&lt;wsp:rsid wsp:val=&quot;00EE55B8&quot;/&gt;&lt;wsp:rsid wsp:val=&quot;00EE592B&quot;/&gt;&lt;wsp:rsid wsp:val=&quot;00F02AFC&quot;/&gt;&lt;wsp:rsid wsp:val=&quot;00F07DA3&quot;/&gt;&lt;wsp:rsid wsp:val=&quot;00F14451&quot;/&gt;&lt;wsp:rsid wsp:val=&quot;00F42462&quot;/&gt;&lt;wsp:rsid wsp:val=&quot;00F52DE9&quot;/&gt;&lt;wsp:rsid wsp:val=&quot;00F86E8F&quot;/&gt;&lt;wsp:rsid wsp:val=&quot;00FA14D0&quot;/&gt;&lt;wsp:rsid wsp:val=&quot;00FA6EF9&quot;/&gt;&lt;wsp:rsid wsp:val=&quot;00FB4603&quot;/&gt;&lt;/wsp:rsids&gt;&lt;/w:docPr&gt;&lt;w:body&gt;&lt;wx:sect&gt;&lt;w:p wsp:rsidR=&quot;00000000&quot; wsp:rsidRPr=&quot;00C73C5A&quot; wsp:rsidRDefault=&quot;00C73C5A&quot; wsp:rsidP=&quot;00C73C5A&quot;&gt;&lt;m:oMathPara&gt;&lt;m:oMath&gt;&lt;m:sSub&gt;&lt;m:sSubPr&gt;&lt;m:ctrlPr&gt;&lt;aml:annotation aml:id=&quot;0&quot; w:type=&quot;Word.Insertion&quot; aml:author=&quot;32451_CR0005r1_(Rel-15)&quot; aml:createdate=&quot;2018-12-18T12:1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2451_CR0005r1_(Rel-15)&quot; aml:createdate=&quot;2018-12-18T12:11:00Z&quot;&gt;&lt;aml:content&gt;&lt;w:rPr&gt;&lt;w:rFonts w:ascii=&quot;Cambria Math&quot; w:h-ansi=&quot;Cambria Math&quot;/&gt;&lt;wx:font wx:val=&quot;Cambria Math&quot;/&gt;&lt;w:i/&gt;&lt;/w:rPr&gt;&lt;m:t&gt;EE&lt;/m:t&gt;&lt;/aml:content&gt;&lt;/aml:annotation&gt;&lt;/m:r&gt;&lt;/m:e&gt;&lt;m:sub&gt;&lt;m:r&gt;&lt;aml:annotation aml:id=&quot;2&quot; w:type=&quot;Word.Insertion&quot; aml:author=&quot;32451_CR0005r1_(Rel-15)&quot; aml:createdate=&quot;2018-12-18T12:11:00Z&quot;&gt;&lt;aml:content&gt;&lt;w:rPr&gt;&lt;w:rFonts w:ascii=&quot;Cambria Math&quot; w:h-ansi=&quot;Cambria Math&quot;/&gt;&lt;wx:font wx:val=&quot;Cambria Math&quot;/&gt;&lt;w:i/&gt;&lt;/w:rPr&gt;&lt;m:t&gt;MN,DV&lt;/m:t&gt;&lt;/aml:content&gt;&lt;/aml:annotation&gt;&lt;/m:r&gt;&lt;/m:sub&gt;&lt;/m:sSub&gt;&lt;m:r&gt;&lt;aml:annotation aml:id=&quot;3&quot; w:type=&quot;Word.Insertion&quot; aml:author=&quot;32451_CR0005r1_(Rel-15)&quot; aml:createdate=&quot;2018-12-18T12:11:00Z&quot;&gt;&lt;aml:content&gt;&lt;w:rPr&gt;&lt;w:rFonts w:ascii=&quot;Cambria Math&quot; w:h-ansi=&quot;Cambria Math&quot;/&gt;&lt;wx:font wx:val=&quot;Cambria Math&quot;/&gt;&lt;w:i/&gt;&lt;/w:rPr&gt;&lt;m:t&gt;=&lt;/m:t&gt;&lt;/aml:content&gt;&lt;/aml:annotation&gt;&lt;/m:r&gt;&lt;m:f&gt;&lt;m:fPr&gt;&lt;m:ctrlPr&gt;&lt;aml:annotation aml:id=&quot;4&quot; w:type=&quot;Word.Insertion&quot; aml:author=&quot;32451_CR0005r1_(Rel-15)&quot; aml:createdate=&quot;2018-12-18T12:11:00Z&quot;&gt;&lt;aml:content&gt;&lt;w:rPr&gt;&lt;w:rFonts w:ascii=&quot;Cambria Math&quot; w:h-ansi=&quot;Cambria Math&quot;/&gt;&lt;wx:font wx:val=&quot;Cambria Math&quot;/&gt;&lt;w:i/&gt;&lt;/w:rPr&gt;&lt;/aml:content&gt;&lt;/aml:annotation&gt;&lt;/m:ctrlPr&gt;&lt;/m:fPr&gt;&lt;m:num&gt;&lt;m:sSub&gt;&lt;m:sSubPr&gt;&lt;m:ctrlPr&gt;&lt;aml:annotation aml:id=&quot;5&quot; w:type=&quot;Word.Insertion&quot; aml:author=&quot;32451_CR0005r1_(Rel-15)&quot; aml:createdate=&quot;2018-12-18T12:1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32451_CR0005r1_(Rel-15)&quot; aml:createdate=&quot;2018-12-18T12:11:00Z&quot;&gt;&lt;aml:content&gt;&lt;w:rPr&gt;&lt;w:rFonts w:ascii=&quot;Cambria Math&quot; w:h-ansi=&quot;Cambria Math&quot;/&gt;&lt;wx:font wx:val=&quot;Cambria Math&quot;/&gt;&lt;w:i/&gt;&lt;/w:rPr&gt;&lt;m:t&gt;DV&lt;/m:t&gt;&lt;/aml:content&gt;&lt;/aml:annotation&gt;&lt;/m:r&gt;&lt;/m:e&gt;&lt;m:sub&gt;&lt;m:r&gt;&lt;aml:annotation aml:id=&quot;7&quot; w:type=&quot;Word.Insertion&quot; aml:author=&quot;32451_CR0005r1_(Rel-15)&quot; aml:createdate=&quot;2018-12-18T12:11:00Z&quot;&gt;&lt;aml:content&gt;&lt;w:rPr&gt;&lt;w:rFonts w:ascii=&quot;Cambria Math&quot; w:h-ansi=&quot;Cambria Math&quot;/&gt;&lt;wx:font wx:val=&quot;Cambria Math&quot;/&gt;&lt;w:i/&gt;&lt;/w:rPr&gt;&lt;m:t&gt;MN&lt;/m:t&gt;&lt;/aml:content&gt;&lt;/aml:annotation&gt;&lt;/m:r&gt;&lt;/m:sub&gt;&lt;/m:sSub&gt;&lt;/m:num&gt;&lt;m:den&gt;&lt;m:sSub&gt;&lt;m:sSubPr&gt;&lt;m:ctrlPr&gt;&lt;aml:annotation aml:id=&quot;8&quot; w:type=&quot;Word.Insertion&quot; aml:author=&quot;32451_CR0005r1_(Rel-15)&quot; aml:createdate=&quot;2018-12-18T12:11: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32451_CR0005r1_(Rel-15)&quot; aml:createdate=&quot;2018-12-18T12:11:00Z&quot;&gt;&lt;aml:content&gt;&lt;w:rPr&gt;&lt;w:rFonts w:ascii=&quot;Cambria Math&quot; w:h-ansi=&quot;Cambria Math&quot;/&gt;&lt;wx:font wx:val=&quot;Cambria Math&quot;/&gt;&lt;w:i/&gt;&lt;/w:rPr&gt;&lt;m:t&gt;EC&lt;/m:t&gt;&lt;/aml:content&gt;&lt;/aml:annotation&gt;&lt;/m:r&gt;&lt;/m:e&gt;&lt;m:sub&gt;&lt;m:r&gt;&lt;aml:annotation aml:id=&quot;10&quot; w:type=&quot;Word.Insertion&quot; aml:author=&quot;32451_CR0005r1_(Rel-15)&quot; aml:createdate=&quot;2018-12-18T12:11:00Z&quot;&gt;&lt;aml:content&gt;&lt;w:rPr&gt;&lt;w:rFonts w:ascii=&quot;Cambria Math&quot; w:h-ansi=&quot;Cambria Math&quot;/&gt;&lt;wx:font wx:val=&quot;Cambria Math&quot;/&gt;&lt;w:i/&gt;&lt;/w:rPr&gt;&lt;m:t&gt;MN&lt;/m:t&gt;&lt;/aml:content&gt;&lt;/aml:annotation&gt;&lt;/m:r&gt;&lt;/m:sub&gt;&lt;/m:sSub&gt;&lt;/m:den&gt;&lt;/m:f&gt;&lt;/m:oMath&gt;&lt;/m:oMathPara&gt;&lt;/w:p&gt;&lt;w:sectPr wsp:rsidR=&quot;00000000&quot; wsp:rsidRPr=&quot;00C73C5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10E93910" w14:textId="77777777" w:rsidR="00096A41" w:rsidRDefault="00096A41" w:rsidP="00096A41">
      <w:r>
        <w:t>where EE</w:t>
      </w:r>
      <w:r>
        <w:rPr>
          <w:vertAlign w:val="subscript"/>
        </w:rPr>
        <w:t>MN,DV</w:t>
      </w:r>
      <w:r>
        <w:t xml:space="preserve"> is expressed in bit/J.</w:t>
      </w:r>
    </w:p>
    <w:p w14:paraId="5E3ED4CE" w14:textId="77777777" w:rsidR="00096A41" w:rsidRDefault="00096A41" w:rsidP="00096A41">
      <w:r>
        <w:t>For packet switched services, the DV</w:t>
      </w:r>
      <w:r>
        <w:rPr>
          <w:vertAlign w:val="subscript"/>
        </w:rPr>
        <w:t>MN</w:t>
      </w:r>
      <w:r>
        <w:t xml:space="preserve"> shall be measured using network counters for data volume related to the aggregated traffic in the set of base stations considered in the E-UTRAN under test. These measurements value (in kb/s) shall be multiplied by the time duration of the measurement T (in sec) to obtain the data volume DV</w:t>
      </w:r>
      <w:r>
        <w:rPr>
          <w:vertAlign w:val="subscript"/>
        </w:rPr>
        <w:t>MN</w:t>
      </w:r>
      <w:r>
        <w:t xml:space="preserve"> in kbits. DV</w:t>
      </w:r>
      <w:r>
        <w:rPr>
          <w:vertAlign w:val="subscript"/>
        </w:rPr>
        <w:t>MN</w:t>
      </w:r>
      <w:r>
        <w:t xml:space="preserve"> includes only the payload data volumes for DL and UL.</w:t>
      </w:r>
    </w:p>
    <w:p w14:paraId="2B76D34E" w14:textId="77777777" w:rsidR="00096A41" w:rsidRDefault="00096A41" w:rsidP="00096A41">
      <w:r>
        <w:t>In case of RAN sharing, these measurements cannot be obtained on a per Participating Operator basis.</w:t>
      </w:r>
    </w:p>
    <w:p w14:paraId="08952377" w14:textId="77777777" w:rsidR="00096A41" w:rsidRDefault="00096A41" w:rsidP="00096A41">
      <w:pPr>
        <w:pStyle w:val="Heading4"/>
      </w:pPr>
      <w:bookmarkStart w:id="52" w:name="_Toc20241646"/>
      <w:r>
        <w:t>5.6.1.3</w:t>
      </w:r>
      <w:r>
        <w:tab/>
        <w:t>Use case description</w:t>
      </w:r>
      <w:bookmarkEnd w:id="52"/>
    </w:p>
    <w:p w14:paraId="5C7E54AF" w14:textId="77777777" w:rsidR="00096A41" w:rsidRDefault="00096A41" w:rsidP="00096A41">
      <w:r>
        <w:t xml:space="preserve">Assessment of data energy efficiency in mobile access networks is very important for operators. </w:t>
      </w:r>
    </w:p>
    <w:p w14:paraId="7583B036" w14:textId="77777777" w:rsidR="00096A41" w:rsidRDefault="00096A41" w:rsidP="00096A41">
      <w:r>
        <w:t>If a data energy efficiency measurement is not considered OK, then the operator can investigate which steps that are required to improve the data energy efficiency in the mobile access networks.</w:t>
      </w:r>
    </w:p>
    <w:p w14:paraId="580C045F" w14:textId="77777777" w:rsidR="00096A41" w:rsidRDefault="00096A41" w:rsidP="00096A41">
      <w:r>
        <w:rPr>
          <w:rFonts w:eastAsia="SimSun"/>
          <w:lang w:eastAsia="zh-CN"/>
        </w:rPr>
        <w:t>This measurement should be used for observing the impact of E-UTRAN on data energy efficiency of mobile access networks.</w:t>
      </w:r>
    </w:p>
    <w:p w14:paraId="60109AFC" w14:textId="77777777" w:rsidR="00096A41" w:rsidRPr="00E24F8A" w:rsidRDefault="00096A41" w:rsidP="00E24F8A">
      <w:pPr>
        <w:rPr>
          <w:lang w:eastAsia="zh-CN"/>
        </w:rPr>
      </w:pPr>
    </w:p>
    <w:p w14:paraId="781693A7" w14:textId="77777777" w:rsidR="008B23C7" w:rsidRPr="003266F4" w:rsidRDefault="003266F4" w:rsidP="00A01EA0">
      <w:pPr>
        <w:pStyle w:val="Heading8"/>
      </w:pPr>
      <w:bookmarkStart w:id="53" w:name="historyclause"/>
      <w:r>
        <w:br w:type="page"/>
      </w:r>
      <w:bookmarkStart w:id="54" w:name="_Toc20241647"/>
      <w:r w:rsidR="008B23C7" w:rsidRPr="003266F4">
        <w:lastRenderedPageBreak/>
        <w:t xml:space="preserve">Annex </w:t>
      </w:r>
      <w:r w:rsidR="008B23C7" w:rsidRPr="003266F4">
        <w:rPr>
          <w:rFonts w:hint="eastAsia"/>
          <w:lang w:eastAsia="zh-CN"/>
        </w:rPr>
        <w:t>A</w:t>
      </w:r>
      <w:r w:rsidR="00A01EA0">
        <w:rPr>
          <w:lang w:eastAsia="zh-CN"/>
        </w:rPr>
        <w:t xml:space="preserve"> (informative)</w:t>
      </w:r>
      <w:r w:rsidR="008B23C7" w:rsidRPr="003266F4">
        <w:t>:</w:t>
      </w:r>
      <w:r w:rsidR="008B23C7" w:rsidRPr="003266F4">
        <w:br/>
        <w:t>Change history</w:t>
      </w:r>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8B23C7" w:rsidRPr="003266F4" w14:paraId="3EF1CC73" w14:textId="77777777" w:rsidTr="00AA4914">
        <w:trPr>
          <w:cantSplit/>
          <w:trHeight w:val="72"/>
        </w:trPr>
        <w:tc>
          <w:tcPr>
            <w:tcW w:w="9356" w:type="dxa"/>
            <w:gridSpan w:val="8"/>
            <w:tcBorders>
              <w:bottom w:val="nil"/>
            </w:tcBorders>
            <w:shd w:val="solid" w:color="FFFFFF" w:fill="auto"/>
          </w:tcPr>
          <w:bookmarkEnd w:id="53"/>
          <w:p w14:paraId="152B7345" w14:textId="77777777" w:rsidR="008B23C7" w:rsidRPr="003266F4" w:rsidRDefault="008B23C7" w:rsidP="005049F1">
            <w:pPr>
              <w:pStyle w:val="TAL"/>
              <w:jc w:val="center"/>
              <w:rPr>
                <w:b/>
                <w:sz w:val="16"/>
              </w:rPr>
            </w:pPr>
            <w:r w:rsidRPr="003266F4">
              <w:rPr>
                <w:b/>
              </w:rPr>
              <w:t>Change history</w:t>
            </w:r>
          </w:p>
        </w:tc>
      </w:tr>
      <w:tr w:rsidR="00AA4914" w14:paraId="1472DD39" w14:textId="77777777" w:rsidTr="006F6E04">
        <w:tc>
          <w:tcPr>
            <w:tcW w:w="800" w:type="dxa"/>
            <w:tcBorders>
              <w:top w:val="single" w:sz="6" w:space="0" w:color="auto"/>
              <w:left w:val="single" w:sz="6" w:space="0" w:color="auto"/>
              <w:bottom w:val="single" w:sz="6" w:space="0" w:color="auto"/>
              <w:right w:val="single" w:sz="6" w:space="0" w:color="auto"/>
            </w:tcBorders>
            <w:shd w:val="solid" w:color="FFFFFF" w:fill="auto"/>
          </w:tcPr>
          <w:p w14:paraId="5D3D1BF6" w14:textId="77777777" w:rsidR="00AA4914" w:rsidRPr="003266F4" w:rsidRDefault="00AA4914" w:rsidP="00A930B6">
            <w:pPr>
              <w:pStyle w:val="TAL"/>
              <w:rPr>
                <w:b/>
                <w:sz w:val="16"/>
              </w:rPr>
            </w:pPr>
            <w:r w:rsidRPr="003266F4">
              <w:rPr>
                <w:b/>
                <w:sz w:val="16"/>
              </w:rPr>
              <w:t>Date</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69173" w14:textId="77777777" w:rsidR="00AA4914" w:rsidRPr="003266F4" w:rsidRDefault="00AA4914" w:rsidP="00A930B6">
            <w:pPr>
              <w:pStyle w:val="TAL"/>
              <w:rPr>
                <w:b/>
                <w:sz w:val="16"/>
              </w:rPr>
            </w:pPr>
            <w:r w:rsidRPr="003266F4">
              <w:rPr>
                <w:b/>
                <w:sz w:val="16"/>
              </w:rPr>
              <w:t>TSG #</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69D87" w14:textId="77777777" w:rsidR="00AA4914" w:rsidRPr="003266F4" w:rsidRDefault="00AA4914" w:rsidP="00A930B6">
            <w:pPr>
              <w:pStyle w:val="TAL"/>
              <w:rPr>
                <w:b/>
                <w:sz w:val="16"/>
              </w:rPr>
            </w:pPr>
            <w:r w:rsidRPr="003266F4">
              <w:rPr>
                <w:b/>
                <w:sz w:val="16"/>
              </w:rPr>
              <w:t>TSG Doc.</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361917" w14:textId="77777777" w:rsidR="00AA4914" w:rsidRPr="003266F4" w:rsidRDefault="00AA4914" w:rsidP="00A930B6">
            <w:pPr>
              <w:pStyle w:val="TAL"/>
              <w:rPr>
                <w:b/>
                <w:sz w:val="16"/>
              </w:rPr>
            </w:pPr>
            <w:r w:rsidRPr="003266F4">
              <w:rPr>
                <w:b/>
                <w:sz w:val="16"/>
              </w:rPr>
              <w:t>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410D" w14:textId="77777777" w:rsidR="00AA4914" w:rsidRPr="003266F4" w:rsidRDefault="00AA4914" w:rsidP="00A930B6">
            <w:pPr>
              <w:pStyle w:val="TAL"/>
              <w:rPr>
                <w:b/>
                <w:sz w:val="16"/>
              </w:rPr>
            </w:pPr>
            <w:r w:rsidRPr="003266F4">
              <w:rPr>
                <w:b/>
                <w:sz w:val="16"/>
              </w:rPr>
              <w:t>Rev</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56451" w14:textId="77777777" w:rsidR="00AA4914" w:rsidRPr="003266F4" w:rsidRDefault="00AA4914" w:rsidP="00A930B6">
            <w:pPr>
              <w:pStyle w:val="TAL"/>
              <w:rPr>
                <w:b/>
                <w:sz w:val="16"/>
              </w:rPr>
            </w:pPr>
            <w:r w:rsidRPr="003266F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6540A" w14:textId="77777777" w:rsidR="00AA4914" w:rsidRPr="003266F4" w:rsidRDefault="00AA4914" w:rsidP="00A930B6">
            <w:pPr>
              <w:pStyle w:val="TAL"/>
              <w:rPr>
                <w:b/>
                <w:sz w:val="16"/>
              </w:rPr>
            </w:pPr>
            <w:r w:rsidRPr="003266F4">
              <w:rPr>
                <w:b/>
                <w:sz w:val="16"/>
              </w:rPr>
              <w:t>Old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CA97" w14:textId="77777777" w:rsidR="00AA4914" w:rsidRPr="003266F4" w:rsidRDefault="00AA4914" w:rsidP="00A930B6">
            <w:pPr>
              <w:pStyle w:val="TAL"/>
              <w:rPr>
                <w:b/>
                <w:sz w:val="16"/>
              </w:rPr>
            </w:pPr>
            <w:r w:rsidRPr="003266F4">
              <w:rPr>
                <w:b/>
                <w:sz w:val="16"/>
              </w:rPr>
              <w:t>New</w:t>
            </w:r>
          </w:p>
        </w:tc>
      </w:tr>
      <w:tr w:rsidR="00AA4914" w14:paraId="7B665EEA" w14:textId="77777777" w:rsidTr="006F6E04">
        <w:tc>
          <w:tcPr>
            <w:tcW w:w="800" w:type="dxa"/>
            <w:tcBorders>
              <w:top w:val="single" w:sz="6" w:space="0" w:color="auto"/>
              <w:left w:val="single" w:sz="6" w:space="0" w:color="auto"/>
              <w:bottom w:val="single" w:sz="6" w:space="0" w:color="auto"/>
              <w:right w:val="single" w:sz="6" w:space="0" w:color="auto"/>
            </w:tcBorders>
            <w:shd w:val="solid" w:color="FFFFFF" w:fill="auto"/>
          </w:tcPr>
          <w:p w14:paraId="159D896F"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Dec 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E23DD"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2CC7F" w14:textId="77777777" w:rsidR="00AA4914" w:rsidRPr="00185A60" w:rsidRDefault="00AA4914" w:rsidP="00A930B6">
            <w:pPr>
              <w:spacing w:after="0"/>
              <w:rPr>
                <w:rFonts w:ascii="Arial" w:hAnsi="Arial" w:cs="Arial"/>
                <w:color w:val="000000"/>
                <w:sz w:val="16"/>
                <w:szCs w:val="16"/>
              </w:rPr>
            </w:pPr>
            <w:r w:rsidRPr="00185A60">
              <w:rPr>
                <w:rFonts w:ascii="Arial" w:hAnsi="Arial" w:cs="Arial"/>
                <w:color w:val="000000"/>
                <w:sz w:val="16"/>
                <w:szCs w:val="16"/>
              </w:rPr>
              <w:t>SP-0807</w:t>
            </w:r>
            <w:r>
              <w:rPr>
                <w:rFonts w:ascii="Arial" w:hAnsi="Arial" w:cs="Arial"/>
                <w:color w:val="000000"/>
                <w:sz w:val="16"/>
                <w:szCs w:val="16"/>
              </w:rPr>
              <w:t>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8BFD9A" w14:textId="77777777" w:rsidR="00AA4914" w:rsidRDefault="00AA4914" w:rsidP="00A930B6">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D223" w14:textId="77777777" w:rsidR="00AA4914" w:rsidRDefault="00AA4914" w:rsidP="00A930B6">
            <w:pPr>
              <w:spacing w:after="0"/>
              <w:jc w:val="both"/>
              <w:rPr>
                <w:rFonts w:ascii="Arial" w:hAnsi="Arial"/>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676B5" w14:textId="77777777" w:rsidR="00AA4914" w:rsidRPr="003266F4" w:rsidRDefault="00AA4914" w:rsidP="00A930B6">
            <w:pPr>
              <w:spacing w:after="0"/>
              <w:rPr>
                <w:rFonts w:ascii="Arial" w:hAnsi="Arial" w:cs="Arial"/>
                <w:snapToGrid w:val="0"/>
                <w:color w:val="000000"/>
                <w:sz w:val="16"/>
                <w:szCs w:val="16"/>
              </w:rPr>
            </w:pPr>
            <w:r>
              <w:rPr>
                <w:rFonts w:ascii="Arial" w:hAnsi="Arial" w:cs="Arial"/>
                <w:snapToGrid w:val="0"/>
                <w:color w:val="000000"/>
                <w:sz w:val="16"/>
                <w:szCs w:val="16"/>
              </w:rPr>
              <w:t>Presentation to SA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4F078"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08F5"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1.0.0</w:t>
            </w:r>
          </w:p>
        </w:tc>
      </w:tr>
      <w:tr w:rsidR="00AA4914" w14:paraId="2963A38B" w14:textId="77777777" w:rsidTr="006F6E04">
        <w:tc>
          <w:tcPr>
            <w:tcW w:w="800" w:type="dxa"/>
            <w:tcBorders>
              <w:top w:val="single" w:sz="6" w:space="0" w:color="auto"/>
              <w:left w:val="single" w:sz="6" w:space="0" w:color="auto"/>
              <w:bottom w:val="single" w:sz="6" w:space="0" w:color="auto"/>
              <w:right w:val="single" w:sz="6" w:space="0" w:color="auto"/>
            </w:tcBorders>
            <w:shd w:val="solid" w:color="FFFFFF" w:fill="auto"/>
          </w:tcPr>
          <w:p w14:paraId="215434E4"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DC84D"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1AA" w14:textId="77777777" w:rsidR="00AA4914" w:rsidRPr="00185A60" w:rsidRDefault="00AA4914" w:rsidP="00A930B6">
            <w:pPr>
              <w:spacing w:after="0"/>
              <w:rPr>
                <w:rFonts w:ascii="Arial" w:hAnsi="Arial" w:cs="Arial"/>
                <w:color w:val="000000"/>
                <w:sz w:val="16"/>
                <w:szCs w:val="16"/>
              </w:rPr>
            </w:pPr>
            <w:r w:rsidRPr="00185A60">
              <w:rPr>
                <w:rFonts w:ascii="Arial" w:hAnsi="Arial" w:cs="Arial"/>
                <w:color w:val="000000"/>
                <w:sz w:val="16"/>
                <w:szCs w:val="16"/>
              </w:rPr>
              <w:t>SP-09006</w:t>
            </w:r>
            <w:r>
              <w:rPr>
                <w:rFonts w:ascii="Arial" w:hAnsi="Arial" w:cs="Arial"/>
                <w:color w:val="000000"/>
                <w:sz w:val="16"/>
                <w:szCs w:val="16"/>
              </w:rPr>
              <w:t>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38C95E" w14:textId="77777777" w:rsidR="00AA4914" w:rsidRDefault="00AA4914"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0757" w14:textId="77777777" w:rsidR="00AA4914" w:rsidRDefault="00AA4914"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309FE7" w14:textId="77777777" w:rsidR="00AA4914" w:rsidDel="00B67E27" w:rsidRDefault="00AA4914" w:rsidP="00A930B6">
            <w:pPr>
              <w:spacing w:after="0"/>
              <w:rPr>
                <w:rFonts w:ascii="Arial" w:hAnsi="Arial" w:cs="Arial"/>
                <w:snapToGrid w:val="0"/>
                <w:color w:val="000000"/>
                <w:sz w:val="16"/>
                <w:szCs w:val="16"/>
              </w:rPr>
            </w:pPr>
            <w:r>
              <w:rPr>
                <w:rFonts w:ascii="Arial" w:hAnsi="Arial" w:cs="Arial"/>
                <w:snapToGrid w:val="0"/>
                <w:color w:val="000000"/>
                <w:sz w:val="16"/>
                <w:szCs w:val="16"/>
              </w:rPr>
              <w:t>Presentation to SA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307CF" w14:textId="77777777" w:rsidR="00AA4914" w:rsidRDefault="002B2A3E" w:rsidP="00A930B6">
            <w:pPr>
              <w:spacing w:after="0"/>
              <w:rPr>
                <w:rFonts w:ascii="Arial" w:hAnsi="Arial"/>
                <w:snapToGrid w:val="0"/>
                <w:color w:val="000000"/>
                <w:sz w:val="16"/>
              </w:rPr>
            </w:pPr>
            <w:r>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F4E17" w14:textId="77777777" w:rsidR="00AA4914" w:rsidRDefault="002B2A3E" w:rsidP="00A930B6">
            <w:pPr>
              <w:spacing w:after="0"/>
              <w:rPr>
                <w:rFonts w:ascii="Arial" w:hAnsi="Arial"/>
                <w:snapToGrid w:val="0"/>
                <w:color w:val="000000"/>
                <w:sz w:val="16"/>
              </w:rPr>
            </w:pPr>
            <w:r>
              <w:rPr>
                <w:rFonts w:ascii="Arial" w:hAnsi="Arial"/>
                <w:snapToGrid w:val="0"/>
                <w:color w:val="000000"/>
                <w:sz w:val="16"/>
              </w:rPr>
              <w:t>8</w:t>
            </w:r>
            <w:r w:rsidR="00AA4914">
              <w:rPr>
                <w:rFonts w:ascii="Arial" w:hAnsi="Arial"/>
                <w:snapToGrid w:val="0"/>
                <w:color w:val="000000"/>
                <w:sz w:val="16"/>
              </w:rPr>
              <w:t>.0.0</w:t>
            </w:r>
          </w:p>
        </w:tc>
      </w:tr>
      <w:tr w:rsidR="007831AB" w14:paraId="4C4437AC" w14:textId="77777777" w:rsidTr="006F6E04">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781" w14:textId="77777777" w:rsidR="007831AB" w:rsidRDefault="007831AB" w:rsidP="00A930B6">
            <w:pPr>
              <w:spacing w:after="0"/>
              <w:rPr>
                <w:rFonts w:ascii="Arial" w:hAnsi="Arial"/>
                <w:snapToGrid w:val="0"/>
                <w:color w:val="000000"/>
                <w:sz w:val="16"/>
              </w:rPr>
            </w:pPr>
            <w:r>
              <w:rPr>
                <w:rFonts w:ascii="Arial" w:hAnsi="Arial"/>
                <w:snapToGrid w:val="0"/>
                <w:color w:val="000000"/>
                <w:sz w:val="16"/>
              </w:rPr>
              <w:t>Dec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F422A" w14:textId="77777777" w:rsidR="007831AB" w:rsidRDefault="007831AB"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6A1A4D" w14:textId="77777777" w:rsidR="007831AB" w:rsidRPr="00185A60" w:rsidRDefault="007831AB"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7FDC09" w14:textId="77777777" w:rsidR="007831AB" w:rsidRDefault="007831AB"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8F380" w14:textId="77777777" w:rsidR="007831AB" w:rsidRDefault="007831AB"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12521C" w14:textId="77777777" w:rsidR="007831AB" w:rsidRDefault="007831AB"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Rel-9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97D" w14:textId="77777777" w:rsidR="007831AB" w:rsidRDefault="007831AB" w:rsidP="00A930B6">
            <w:pPr>
              <w:spacing w:after="0"/>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6135" w14:textId="77777777" w:rsidR="007831AB" w:rsidRDefault="007831AB" w:rsidP="00A930B6">
            <w:pPr>
              <w:spacing w:after="0"/>
              <w:rPr>
                <w:rFonts w:ascii="Arial" w:hAnsi="Arial"/>
                <w:snapToGrid w:val="0"/>
                <w:color w:val="000000"/>
                <w:sz w:val="16"/>
              </w:rPr>
            </w:pPr>
            <w:r>
              <w:rPr>
                <w:rFonts w:ascii="Arial" w:hAnsi="Arial"/>
                <w:snapToGrid w:val="0"/>
                <w:color w:val="000000"/>
                <w:sz w:val="16"/>
              </w:rPr>
              <w:t>9.0.0</w:t>
            </w:r>
          </w:p>
        </w:tc>
      </w:tr>
      <w:tr w:rsidR="0038217E" w14:paraId="74AA4917" w14:textId="77777777" w:rsidTr="006F6E04">
        <w:tc>
          <w:tcPr>
            <w:tcW w:w="800" w:type="dxa"/>
            <w:tcBorders>
              <w:top w:val="single" w:sz="6" w:space="0" w:color="auto"/>
              <w:left w:val="single" w:sz="6" w:space="0" w:color="auto"/>
              <w:bottom w:val="single" w:sz="6" w:space="0" w:color="auto"/>
              <w:right w:val="single" w:sz="6" w:space="0" w:color="auto"/>
            </w:tcBorders>
            <w:shd w:val="solid" w:color="FFFFFF" w:fill="auto"/>
          </w:tcPr>
          <w:p w14:paraId="7018A06A" w14:textId="77777777" w:rsidR="0038217E" w:rsidRDefault="0038217E" w:rsidP="00A930B6">
            <w:pPr>
              <w:spacing w:after="0"/>
              <w:rPr>
                <w:rFonts w:ascii="Arial" w:hAnsi="Arial"/>
                <w:snapToGrid w:val="0"/>
                <w:color w:val="000000"/>
                <w:sz w:val="16"/>
              </w:rPr>
            </w:pPr>
            <w:r>
              <w:rPr>
                <w:rFonts w:ascii="Arial" w:hAnsi="Arial"/>
                <w:snapToGrid w:val="0"/>
                <w:color w:val="000000"/>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F0807" w14:textId="77777777" w:rsidR="0038217E" w:rsidRDefault="0038217E"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73E8C2" w14:textId="77777777" w:rsidR="0038217E" w:rsidRDefault="0038217E"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B529D4" w14:textId="77777777" w:rsidR="0038217E" w:rsidRDefault="0038217E"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26B35" w14:textId="77777777" w:rsidR="0038217E" w:rsidRDefault="0038217E"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784C8" w14:textId="77777777" w:rsidR="0038217E" w:rsidRDefault="0038217E"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ACCC" w14:textId="77777777" w:rsidR="0038217E" w:rsidRDefault="0038217E" w:rsidP="00A930B6">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AD42B" w14:textId="77777777" w:rsidR="0038217E" w:rsidRDefault="0038217E" w:rsidP="00A930B6">
            <w:pPr>
              <w:spacing w:after="0"/>
              <w:rPr>
                <w:rFonts w:ascii="Arial" w:hAnsi="Arial"/>
                <w:snapToGrid w:val="0"/>
                <w:color w:val="000000"/>
                <w:sz w:val="16"/>
              </w:rPr>
            </w:pPr>
            <w:r>
              <w:rPr>
                <w:rFonts w:ascii="Arial" w:hAnsi="Arial"/>
                <w:snapToGrid w:val="0"/>
                <w:color w:val="000000"/>
                <w:sz w:val="16"/>
              </w:rPr>
              <w:t>10.0.0</w:t>
            </w:r>
          </w:p>
        </w:tc>
      </w:tr>
      <w:tr w:rsidR="0084753C" w14:paraId="701BF9E1" w14:textId="77777777" w:rsidTr="006F6E04">
        <w:tc>
          <w:tcPr>
            <w:tcW w:w="800" w:type="dxa"/>
            <w:tcBorders>
              <w:top w:val="single" w:sz="6" w:space="0" w:color="auto"/>
              <w:left w:val="single" w:sz="6" w:space="0" w:color="auto"/>
              <w:bottom w:val="single" w:sz="12" w:space="0" w:color="auto"/>
              <w:right w:val="single" w:sz="6" w:space="0" w:color="auto"/>
            </w:tcBorders>
            <w:shd w:val="solid" w:color="FFFFFF" w:fill="auto"/>
          </w:tcPr>
          <w:p w14:paraId="43C2DE88" w14:textId="77777777" w:rsidR="0084753C" w:rsidRDefault="0084753C" w:rsidP="00A930B6">
            <w:pPr>
              <w:spacing w:after="0"/>
              <w:rPr>
                <w:rFonts w:ascii="Arial" w:hAnsi="Arial"/>
                <w:snapToGrid w:val="0"/>
                <w:color w:val="000000"/>
                <w:sz w:val="16"/>
              </w:rPr>
            </w:pPr>
            <w:r>
              <w:rPr>
                <w:rFonts w:ascii="Arial" w:hAnsi="Arial"/>
                <w:snapToGrid w:val="0"/>
                <w:color w:val="000000"/>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5DFE5E5" w14:textId="77777777" w:rsidR="0084753C" w:rsidRDefault="0084753C"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1983378B" w14:textId="77777777" w:rsidR="0084753C" w:rsidRDefault="0084753C"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6" w:space="0" w:color="auto"/>
              <w:left w:val="single" w:sz="6" w:space="0" w:color="auto"/>
              <w:bottom w:val="single" w:sz="12" w:space="0" w:color="auto"/>
              <w:right w:val="single" w:sz="6" w:space="0" w:color="auto"/>
            </w:tcBorders>
            <w:shd w:val="solid" w:color="FFFFFF" w:fill="auto"/>
          </w:tcPr>
          <w:p w14:paraId="59F68F8F" w14:textId="77777777" w:rsidR="0084753C" w:rsidRDefault="0084753C"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2EE4666" w14:textId="77777777" w:rsidR="0084753C" w:rsidRDefault="0084753C"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6A0FB502" w14:textId="77777777" w:rsidR="0084753C" w:rsidRDefault="0084753C"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79FF486" w14:textId="77777777" w:rsidR="0084753C" w:rsidRDefault="0084753C" w:rsidP="00A930B6">
            <w:pPr>
              <w:spacing w:after="0"/>
              <w:rPr>
                <w:rFonts w:ascii="Arial" w:hAnsi="Arial"/>
                <w:snapToGrid w:val="0"/>
                <w:color w:val="000000"/>
                <w:sz w:val="16"/>
              </w:rPr>
            </w:pPr>
            <w:r>
              <w:rPr>
                <w:rFonts w:ascii="Arial" w:hAnsi="Arial"/>
                <w:snapToGrid w:val="0"/>
                <w:color w:val="000000"/>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E74C0F9" w14:textId="77777777" w:rsidR="0084753C" w:rsidRPr="006F6E04" w:rsidRDefault="0084753C" w:rsidP="00A930B6">
            <w:pPr>
              <w:spacing w:after="0"/>
              <w:rPr>
                <w:rFonts w:ascii="Arial" w:hAnsi="Arial"/>
                <w:snapToGrid w:val="0"/>
                <w:color w:val="000000"/>
                <w:sz w:val="16"/>
              </w:rPr>
            </w:pPr>
            <w:r w:rsidRPr="006F6E04">
              <w:rPr>
                <w:rFonts w:ascii="Arial" w:hAnsi="Arial"/>
                <w:snapToGrid w:val="0"/>
                <w:color w:val="000000"/>
                <w:sz w:val="16"/>
              </w:rPr>
              <w:t>11.0.0</w:t>
            </w:r>
          </w:p>
        </w:tc>
      </w:tr>
      <w:tr w:rsidR="006B038B" w14:paraId="68EB18AB" w14:textId="77777777" w:rsidTr="006F6E04">
        <w:tc>
          <w:tcPr>
            <w:tcW w:w="800" w:type="dxa"/>
            <w:tcBorders>
              <w:top w:val="single" w:sz="12" w:space="0" w:color="auto"/>
              <w:left w:val="single" w:sz="6" w:space="0" w:color="auto"/>
              <w:bottom w:val="single" w:sz="12" w:space="0" w:color="auto"/>
              <w:right w:val="single" w:sz="6" w:space="0" w:color="auto"/>
            </w:tcBorders>
            <w:shd w:val="solid" w:color="FFFFFF" w:fill="auto"/>
          </w:tcPr>
          <w:p w14:paraId="7C4E1C61" w14:textId="77777777" w:rsidR="006B038B" w:rsidRDefault="006B038B" w:rsidP="00A930B6">
            <w:pPr>
              <w:spacing w:after="0"/>
              <w:rPr>
                <w:rFonts w:ascii="Arial" w:hAnsi="Arial"/>
                <w:snapToGrid w:val="0"/>
                <w:color w:val="000000"/>
                <w:sz w:val="16"/>
              </w:rPr>
            </w:pPr>
            <w:r>
              <w:rPr>
                <w:rFonts w:ascii="Arial" w:hAnsi="Arial"/>
                <w:snapToGrid w:val="0"/>
                <w:color w:val="000000"/>
                <w:sz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A3A7F4" w14:textId="77777777" w:rsidR="006B038B" w:rsidRDefault="006B038B"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06F1914" w14:textId="77777777" w:rsidR="006B038B" w:rsidRDefault="006B038B"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3121DB26" w14:textId="77777777" w:rsidR="006B038B" w:rsidRDefault="006B038B"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E11432" w14:textId="77777777" w:rsidR="006B038B" w:rsidRDefault="006B038B"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7D0C8BD" w14:textId="77777777" w:rsidR="006B038B" w:rsidRDefault="006B038B"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B1B6D5" w14:textId="77777777" w:rsidR="006B038B" w:rsidRDefault="006B038B" w:rsidP="00A930B6">
            <w:pPr>
              <w:spacing w:after="0"/>
              <w:rPr>
                <w:rFonts w:ascii="Arial" w:hAnsi="Arial"/>
                <w:snapToGrid w:val="0"/>
                <w:color w:val="000000"/>
                <w:sz w:val="16"/>
              </w:rPr>
            </w:pPr>
            <w:r>
              <w:rPr>
                <w:rFonts w:ascii="Arial" w:hAnsi="Arial"/>
                <w:snapToGrid w:val="0"/>
                <w:color w:val="00000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BFB763" w14:textId="77777777" w:rsidR="006B038B" w:rsidRPr="006F6E04" w:rsidRDefault="006B038B" w:rsidP="00A930B6">
            <w:pPr>
              <w:spacing w:after="0"/>
              <w:rPr>
                <w:rFonts w:ascii="Arial" w:hAnsi="Arial"/>
                <w:snapToGrid w:val="0"/>
                <w:color w:val="000000"/>
                <w:sz w:val="16"/>
              </w:rPr>
            </w:pPr>
            <w:r w:rsidRPr="006F6E04">
              <w:rPr>
                <w:rFonts w:ascii="Arial" w:hAnsi="Arial"/>
                <w:snapToGrid w:val="0"/>
                <w:color w:val="000000"/>
                <w:sz w:val="16"/>
              </w:rPr>
              <w:t>12.0.0</w:t>
            </w:r>
          </w:p>
        </w:tc>
      </w:tr>
      <w:tr w:rsidR="005B3353" w14:paraId="7A901794" w14:textId="77777777" w:rsidTr="006F6E04">
        <w:tc>
          <w:tcPr>
            <w:tcW w:w="800" w:type="dxa"/>
            <w:tcBorders>
              <w:top w:val="single" w:sz="12" w:space="0" w:color="auto"/>
              <w:left w:val="single" w:sz="6" w:space="0" w:color="auto"/>
              <w:bottom w:val="single" w:sz="12" w:space="0" w:color="auto"/>
              <w:right w:val="single" w:sz="6" w:space="0" w:color="auto"/>
            </w:tcBorders>
            <w:shd w:val="solid" w:color="FFFFFF" w:fill="auto"/>
          </w:tcPr>
          <w:p w14:paraId="1E1E51CF" w14:textId="77777777" w:rsidR="005B3353" w:rsidRDefault="005B3353" w:rsidP="00A930B6">
            <w:pPr>
              <w:spacing w:after="0"/>
              <w:rPr>
                <w:rFonts w:ascii="Arial" w:hAnsi="Arial"/>
                <w:snapToGrid w:val="0"/>
                <w:color w:val="000000"/>
                <w:sz w:val="16"/>
              </w:rPr>
            </w:pPr>
            <w:r>
              <w:rPr>
                <w:rFonts w:ascii="Arial" w:hAnsi="Arial"/>
                <w:snapToGrid w:val="0"/>
                <w:color w:val="000000"/>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52514" w14:textId="77777777" w:rsidR="005B3353" w:rsidRDefault="005B3353"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DDC308D" w14:textId="77777777" w:rsidR="005B3353" w:rsidRDefault="005B3353"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333F8B95" w14:textId="77777777" w:rsidR="005B3353" w:rsidRDefault="005B3353"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DA9E6F" w14:textId="77777777" w:rsidR="005B3353" w:rsidRDefault="005B3353"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8FCD0DC" w14:textId="77777777" w:rsidR="005B3353" w:rsidRDefault="005B3353"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E534CD" w14:textId="77777777" w:rsidR="005B3353" w:rsidRDefault="005B3353" w:rsidP="00A930B6">
            <w:pPr>
              <w:spacing w:after="0"/>
              <w:rPr>
                <w:rFonts w:ascii="Arial" w:hAnsi="Arial"/>
                <w:snapToGrid w:val="0"/>
                <w:color w:val="000000"/>
                <w:sz w:val="16"/>
              </w:rPr>
            </w:pPr>
            <w:r>
              <w:rPr>
                <w:rFonts w:ascii="Arial" w:hAnsi="Arial"/>
                <w:snapToGrid w:val="0"/>
                <w:color w:val="00000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27951C" w14:textId="77777777" w:rsidR="005B3353" w:rsidRPr="006F6E04" w:rsidRDefault="005B3353" w:rsidP="00A930B6">
            <w:pPr>
              <w:spacing w:after="0"/>
              <w:rPr>
                <w:rFonts w:ascii="Arial" w:hAnsi="Arial"/>
                <w:snapToGrid w:val="0"/>
                <w:color w:val="000000"/>
                <w:sz w:val="16"/>
              </w:rPr>
            </w:pPr>
            <w:r w:rsidRPr="006F6E04">
              <w:rPr>
                <w:rFonts w:ascii="Arial" w:hAnsi="Arial"/>
                <w:snapToGrid w:val="0"/>
                <w:color w:val="000000"/>
                <w:sz w:val="16"/>
              </w:rPr>
              <w:t>13.0.0</w:t>
            </w:r>
          </w:p>
        </w:tc>
      </w:tr>
      <w:tr w:rsidR="001730E1" w14:paraId="057E045C" w14:textId="77777777" w:rsidTr="006F6E04">
        <w:tc>
          <w:tcPr>
            <w:tcW w:w="800" w:type="dxa"/>
            <w:tcBorders>
              <w:top w:val="single" w:sz="12" w:space="0" w:color="auto"/>
              <w:left w:val="single" w:sz="6" w:space="0" w:color="auto"/>
              <w:bottom w:val="single" w:sz="12" w:space="0" w:color="auto"/>
              <w:right w:val="single" w:sz="6" w:space="0" w:color="auto"/>
            </w:tcBorders>
            <w:shd w:val="solid" w:color="FFFFFF" w:fill="auto"/>
          </w:tcPr>
          <w:p w14:paraId="04E582C1" w14:textId="77777777" w:rsidR="001730E1" w:rsidRDefault="001730E1" w:rsidP="00A930B6">
            <w:pPr>
              <w:spacing w:after="0"/>
              <w:rPr>
                <w:rFonts w:ascii="Arial" w:hAnsi="Arial"/>
                <w:snapToGrid w:val="0"/>
                <w:color w:val="000000"/>
                <w:sz w:val="16"/>
              </w:rPr>
            </w:pPr>
            <w:r>
              <w:rPr>
                <w:rFonts w:ascii="Arial" w:hAnsi="Arial"/>
                <w:snapToGrid w:val="0"/>
                <w:color w:val="000000"/>
                <w:sz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D5CE7F" w14:textId="77777777" w:rsidR="001730E1" w:rsidRDefault="001730E1" w:rsidP="00A930B6">
            <w:pPr>
              <w:spacing w:after="0"/>
              <w:rPr>
                <w:rFonts w:ascii="Arial" w:hAnsi="Arial"/>
                <w:snapToGrid w:val="0"/>
                <w:color w:val="000000"/>
                <w:sz w:val="16"/>
              </w:rPr>
            </w:pPr>
            <w:r>
              <w:rPr>
                <w:rFonts w:ascii="Arial" w:hAnsi="Arial"/>
                <w:snapToGrid w:val="0"/>
                <w:color w:val="000000"/>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C5FDAAA" w14:textId="77777777" w:rsidR="001730E1" w:rsidRDefault="001730E1"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3454A7C4" w14:textId="77777777" w:rsidR="001730E1" w:rsidRDefault="001730E1"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B4D55C" w14:textId="77777777" w:rsidR="001730E1" w:rsidRDefault="001730E1"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A69E503" w14:textId="77777777" w:rsidR="001730E1" w:rsidRDefault="001730E1" w:rsidP="00A930B6">
            <w:pPr>
              <w:spacing w:after="0"/>
              <w:rPr>
                <w:rFonts w:ascii="Arial" w:hAnsi="Arial" w:cs="Arial"/>
                <w:snapToGrid w:val="0"/>
                <w:color w:val="000000"/>
                <w:sz w:val="16"/>
                <w:szCs w:val="16"/>
              </w:rPr>
            </w:pPr>
            <w:r w:rsidRPr="001730E1">
              <w:rPr>
                <w:rFonts w:ascii="Arial" w:hAnsi="Arial" w:cs="Arial"/>
                <w:snapToGrid w:val="0"/>
                <w:color w:val="000000"/>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83A5F0" w14:textId="77777777" w:rsidR="001730E1" w:rsidRDefault="001730E1" w:rsidP="00A930B6">
            <w:pPr>
              <w:spacing w:after="0"/>
              <w:rPr>
                <w:rFonts w:ascii="Arial" w:hAnsi="Arial"/>
                <w:snapToGrid w:val="0"/>
                <w:color w:val="000000"/>
                <w:sz w:val="16"/>
              </w:rPr>
            </w:pPr>
            <w:r>
              <w:rPr>
                <w:rFonts w:ascii="Arial" w:hAnsi="Arial"/>
                <w:snapToGrid w:val="0"/>
                <w:color w:val="00000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81E014" w14:textId="77777777" w:rsidR="001730E1" w:rsidRPr="006F6E04" w:rsidRDefault="001730E1" w:rsidP="00A930B6">
            <w:pPr>
              <w:spacing w:after="0"/>
              <w:rPr>
                <w:rFonts w:ascii="Arial" w:hAnsi="Arial"/>
                <w:snapToGrid w:val="0"/>
                <w:color w:val="000000"/>
                <w:sz w:val="16"/>
              </w:rPr>
            </w:pPr>
            <w:r w:rsidRPr="006F6E04">
              <w:rPr>
                <w:rFonts w:ascii="Arial" w:hAnsi="Arial"/>
                <w:snapToGrid w:val="0"/>
                <w:color w:val="000000"/>
                <w:sz w:val="16"/>
              </w:rPr>
              <w:t>14.0.0</w:t>
            </w:r>
          </w:p>
        </w:tc>
      </w:tr>
      <w:tr w:rsidR="004B136A" w14:paraId="7D9EF02B" w14:textId="77777777" w:rsidTr="006F6E04">
        <w:tc>
          <w:tcPr>
            <w:tcW w:w="800" w:type="dxa"/>
            <w:tcBorders>
              <w:top w:val="single" w:sz="12" w:space="0" w:color="auto"/>
              <w:left w:val="single" w:sz="6" w:space="0" w:color="auto"/>
              <w:bottom w:val="single" w:sz="12" w:space="0" w:color="auto"/>
              <w:right w:val="single" w:sz="6" w:space="0" w:color="auto"/>
            </w:tcBorders>
            <w:shd w:val="solid" w:color="FFFFFF" w:fill="auto"/>
          </w:tcPr>
          <w:p w14:paraId="4E79ED86" w14:textId="77777777" w:rsidR="004B136A" w:rsidRDefault="004B136A" w:rsidP="00A930B6">
            <w:pPr>
              <w:spacing w:after="0"/>
              <w:rPr>
                <w:rFonts w:ascii="Arial" w:hAnsi="Arial"/>
                <w:snapToGrid w:val="0"/>
                <w:color w:val="000000"/>
                <w:sz w:val="16"/>
              </w:rPr>
            </w:pPr>
            <w:r>
              <w:rPr>
                <w:rFonts w:ascii="Arial" w:hAnsi="Arial"/>
                <w:snapToGrid w:val="0"/>
                <w:color w:val="00000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9A1F0C" w14:textId="77777777" w:rsidR="004B136A" w:rsidRDefault="004B136A" w:rsidP="00A930B6">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1A5E261" w14:textId="77777777" w:rsidR="004B136A" w:rsidRDefault="004B136A" w:rsidP="00A930B6">
            <w:pPr>
              <w:spacing w:after="0"/>
              <w:rPr>
                <w:rFonts w:ascii="Arial" w:hAnsi="Arial" w:cs="Arial"/>
                <w:color w:val="000000"/>
                <w:sz w:val="16"/>
                <w:szCs w:val="16"/>
              </w:rPr>
            </w:pPr>
            <w:r>
              <w:rPr>
                <w:rFonts w:ascii="Arial" w:hAnsi="Arial" w:cs="Arial"/>
                <w:color w:val="000000"/>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63EA86F7" w14:textId="77777777" w:rsidR="004B136A" w:rsidRDefault="004B136A" w:rsidP="00A930B6">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48A8DE" w14:textId="77777777" w:rsidR="004B136A" w:rsidRDefault="004B136A" w:rsidP="00A930B6">
            <w:pPr>
              <w:spacing w:after="0"/>
              <w:jc w:val="both"/>
              <w:rPr>
                <w:rFonts w:ascii="Arial" w:hAnsi="Arial"/>
                <w:snapToGrid w:val="0"/>
                <w:color w:val="000000"/>
                <w:sz w:val="16"/>
              </w:rPr>
            </w:pPr>
            <w:r>
              <w:rPr>
                <w:rFonts w:ascii="Arial" w:hAnsi="Arial"/>
                <w:snapToGrid w:val="0"/>
                <w:color w:val="000000"/>
                <w:sz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9831F24" w14:textId="77777777" w:rsidR="004B136A" w:rsidRPr="001730E1" w:rsidRDefault="004B136A" w:rsidP="00A930B6">
            <w:pPr>
              <w:spacing w:after="0"/>
              <w:rPr>
                <w:rFonts w:ascii="Arial" w:hAnsi="Arial" w:cs="Arial"/>
                <w:snapToGrid w:val="0"/>
                <w:color w:val="000000"/>
                <w:sz w:val="16"/>
                <w:szCs w:val="16"/>
              </w:rPr>
            </w:pPr>
            <w:r>
              <w:rPr>
                <w:rFonts w:ascii="Arial" w:hAnsi="Arial" w:cs="Arial"/>
                <w:snapToGrid w:val="0"/>
                <w:color w:val="00000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64EA7C2" w14:textId="77777777" w:rsidR="004B136A" w:rsidRDefault="004B136A" w:rsidP="00A930B6">
            <w:pPr>
              <w:spacing w:after="0"/>
              <w:rPr>
                <w:rFonts w:ascii="Arial" w:hAnsi="Arial"/>
                <w:snapToGrid w:val="0"/>
                <w:color w:val="000000"/>
                <w:sz w:val="16"/>
              </w:rPr>
            </w:pPr>
            <w:r>
              <w:rPr>
                <w:rFonts w:ascii="Arial" w:hAnsi="Arial"/>
                <w:snapToGrid w:val="0"/>
                <w:color w:val="00000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8684BD" w14:textId="77777777" w:rsidR="004B136A" w:rsidRPr="006F6E04" w:rsidRDefault="004B136A" w:rsidP="00A930B6">
            <w:pPr>
              <w:spacing w:after="0"/>
              <w:rPr>
                <w:rFonts w:ascii="Arial" w:hAnsi="Arial"/>
                <w:snapToGrid w:val="0"/>
                <w:color w:val="000000"/>
                <w:sz w:val="16"/>
              </w:rPr>
            </w:pPr>
            <w:r w:rsidRPr="006F6E04">
              <w:rPr>
                <w:rFonts w:ascii="Arial" w:hAnsi="Arial"/>
                <w:snapToGrid w:val="0"/>
                <w:color w:val="000000"/>
                <w:sz w:val="16"/>
              </w:rPr>
              <w:t>15.0.0</w:t>
            </w:r>
          </w:p>
        </w:tc>
      </w:tr>
      <w:tr w:rsidR="00BA7C72" w14:paraId="70A523AB" w14:textId="77777777" w:rsidTr="006F6E04">
        <w:tc>
          <w:tcPr>
            <w:tcW w:w="800" w:type="dxa"/>
            <w:tcBorders>
              <w:top w:val="single" w:sz="12" w:space="0" w:color="auto"/>
              <w:left w:val="single" w:sz="6" w:space="0" w:color="auto"/>
              <w:bottom w:val="single" w:sz="6" w:space="0" w:color="auto"/>
              <w:right w:val="single" w:sz="6" w:space="0" w:color="auto"/>
            </w:tcBorders>
            <w:shd w:val="solid" w:color="FFFFFF" w:fill="auto"/>
          </w:tcPr>
          <w:p w14:paraId="55709397" w14:textId="77777777" w:rsidR="00BA7C72" w:rsidRDefault="00BA7C72" w:rsidP="00A930B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ADADCE6" w14:textId="77777777" w:rsidR="00BA7C72" w:rsidRDefault="00BA7C72" w:rsidP="00A930B6">
            <w:pPr>
              <w:spacing w:after="0"/>
              <w:rPr>
                <w:rFonts w:ascii="Arial" w:hAnsi="Arial"/>
                <w:snapToGrid w:val="0"/>
                <w:color w:val="000000"/>
                <w:sz w:val="16"/>
              </w:rPr>
            </w:pPr>
            <w:r>
              <w:rPr>
                <w:rFonts w:ascii="Arial" w:hAnsi="Arial"/>
                <w:snapToGrid w:val="0"/>
                <w:color w:val="000000"/>
                <w:sz w:val="16"/>
              </w:rPr>
              <w:t>SA#82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959439E" w14:textId="77777777" w:rsidR="00BA7C72" w:rsidRDefault="00BA7C72" w:rsidP="00A930B6">
            <w:pPr>
              <w:spacing w:after="0"/>
              <w:rPr>
                <w:rFonts w:ascii="Arial" w:hAnsi="Arial" w:cs="Arial"/>
                <w:color w:val="000000"/>
                <w:sz w:val="16"/>
                <w:szCs w:val="16"/>
              </w:rPr>
            </w:pPr>
            <w:r>
              <w:rPr>
                <w:rFonts w:ascii="Arial" w:hAnsi="Arial" w:cs="Arial"/>
                <w:color w:val="000000"/>
                <w:sz w:val="16"/>
                <w:szCs w:val="16"/>
              </w:rPr>
              <w:t>SP-181039</w:t>
            </w:r>
          </w:p>
        </w:tc>
        <w:tc>
          <w:tcPr>
            <w:tcW w:w="476" w:type="dxa"/>
            <w:tcBorders>
              <w:top w:val="single" w:sz="12" w:space="0" w:color="auto"/>
              <w:left w:val="single" w:sz="6" w:space="0" w:color="auto"/>
              <w:bottom w:val="single" w:sz="6" w:space="0" w:color="auto"/>
              <w:right w:val="single" w:sz="6" w:space="0" w:color="auto"/>
            </w:tcBorders>
            <w:shd w:val="solid" w:color="FFFFFF" w:fill="auto"/>
          </w:tcPr>
          <w:p w14:paraId="1083B2A2" w14:textId="77777777" w:rsidR="00BA7C72" w:rsidRDefault="00BA7C72" w:rsidP="00A930B6">
            <w:pPr>
              <w:spacing w:after="0"/>
              <w:rPr>
                <w:rFonts w:ascii="Arial" w:hAnsi="Arial"/>
                <w:snapToGrid w:val="0"/>
                <w:color w:val="000000"/>
                <w:sz w:val="16"/>
              </w:rPr>
            </w:pPr>
            <w:r>
              <w:rPr>
                <w:rFonts w:ascii="Arial" w:hAnsi="Arial"/>
                <w:snapToGrid w:val="0"/>
                <w:color w:val="000000"/>
                <w:sz w:val="16"/>
              </w:rPr>
              <w:t>0005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768A71A" w14:textId="77777777" w:rsidR="00BA7C72" w:rsidRDefault="00BA7C72" w:rsidP="00A930B6">
            <w:pPr>
              <w:spacing w:after="0"/>
              <w:jc w:val="both"/>
              <w:rPr>
                <w:rFonts w:ascii="Arial" w:hAnsi="Arial"/>
                <w:snapToGrid w:val="0"/>
                <w:color w:val="000000"/>
                <w:sz w:val="16"/>
              </w:rPr>
            </w:pPr>
            <w:r>
              <w:rPr>
                <w:rFonts w:ascii="Arial" w:hAnsi="Arial"/>
                <w:snapToGrid w:val="0"/>
                <w:color w:val="000000"/>
                <w:sz w:val="16"/>
              </w:rPr>
              <w:t>1</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4DF5766" w14:textId="77777777" w:rsidR="00BA7C72" w:rsidRDefault="00BA7C72" w:rsidP="00A930B6">
            <w:pPr>
              <w:spacing w:after="0"/>
              <w:rPr>
                <w:rFonts w:ascii="Arial" w:hAnsi="Arial" w:cs="Arial"/>
                <w:snapToGrid w:val="0"/>
                <w:color w:val="000000"/>
                <w:sz w:val="16"/>
                <w:szCs w:val="16"/>
              </w:rPr>
            </w:pPr>
            <w:r w:rsidRPr="006F6E04">
              <w:rPr>
                <w:rFonts w:ascii="Arial" w:hAnsi="Arial" w:cs="Arial"/>
                <w:snapToGrid w:val="0"/>
                <w:color w:val="000000"/>
                <w:sz w:val="16"/>
                <w:szCs w:val="16"/>
              </w:rPr>
              <w:fldChar w:fldCharType="begin"/>
            </w:r>
            <w:r w:rsidRPr="006F6E04">
              <w:rPr>
                <w:rFonts w:ascii="Arial" w:hAnsi="Arial" w:cs="Arial"/>
                <w:snapToGrid w:val="0"/>
                <w:color w:val="000000"/>
                <w:sz w:val="16"/>
                <w:szCs w:val="16"/>
              </w:rPr>
              <w:instrText xml:space="preserve"> DOCPROPERTY  CrTitle  \* MERGEFORMAT </w:instrText>
            </w:r>
            <w:r w:rsidRPr="006F6E04">
              <w:rPr>
                <w:rFonts w:ascii="Arial" w:hAnsi="Arial" w:cs="Arial"/>
                <w:snapToGrid w:val="0"/>
                <w:color w:val="000000"/>
                <w:sz w:val="16"/>
                <w:szCs w:val="16"/>
              </w:rPr>
              <w:fldChar w:fldCharType="separate"/>
            </w:r>
            <w:r w:rsidRPr="006F6E04">
              <w:rPr>
                <w:rFonts w:ascii="Arial" w:hAnsi="Arial" w:cs="Arial"/>
                <w:snapToGrid w:val="0"/>
                <w:color w:val="000000"/>
                <w:sz w:val="16"/>
                <w:szCs w:val="16"/>
              </w:rPr>
              <w:t>Add missing energy efficiency KPI for E-UTRAN</w:t>
            </w:r>
            <w:r w:rsidRPr="006F6E04">
              <w:rPr>
                <w:rFonts w:ascii="Arial" w:hAnsi="Arial" w:cs="Arial"/>
                <w:snapToGrid w:val="0"/>
                <w:color w:val="000000"/>
                <w:sz w:val="16"/>
                <w:szCs w:val="16"/>
              </w:rPr>
              <w:fldChar w:fldCharType="end"/>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728E4C8" w14:textId="77777777" w:rsidR="00BA7C72" w:rsidRDefault="00BA7C72" w:rsidP="00A930B6">
            <w:pPr>
              <w:spacing w:after="0"/>
              <w:rPr>
                <w:rFonts w:ascii="Arial" w:hAnsi="Arial"/>
                <w:snapToGrid w:val="0"/>
                <w:color w:val="000000"/>
                <w:sz w:val="16"/>
              </w:rPr>
            </w:pPr>
            <w:r>
              <w:rPr>
                <w:rFonts w:ascii="Arial" w:hAnsi="Arial"/>
                <w:snapToGrid w:val="0"/>
                <w:color w:val="000000"/>
                <w:sz w:val="16"/>
              </w:rPr>
              <w:t>15.0.0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6DDA8E5" w14:textId="77777777" w:rsidR="00BA7C72" w:rsidRPr="006F6E04" w:rsidRDefault="00BA7C72" w:rsidP="00A930B6">
            <w:pPr>
              <w:spacing w:after="0"/>
              <w:rPr>
                <w:rFonts w:ascii="Arial" w:hAnsi="Arial"/>
                <w:snapToGrid w:val="0"/>
                <w:color w:val="000000"/>
                <w:sz w:val="16"/>
              </w:rPr>
            </w:pPr>
            <w:r w:rsidRPr="006F6E04">
              <w:rPr>
                <w:rFonts w:ascii="Arial" w:hAnsi="Arial"/>
                <w:snapToGrid w:val="0"/>
                <w:color w:val="000000"/>
                <w:sz w:val="16"/>
              </w:rPr>
              <w:t>15.1.0</w:t>
            </w:r>
          </w:p>
        </w:tc>
      </w:tr>
    </w:tbl>
    <w:p w14:paraId="0A564618" w14:textId="77777777" w:rsidR="004A3549" w:rsidRDefault="004A3549" w:rsidP="00A356C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94392" w14:paraId="64C4210F" w14:textId="77777777" w:rsidTr="00CA0C1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ACBBAA5" w14:textId="77777777" w:rsidR="00794392" w:rsidRDefault="00794392" w:rsidP="00CA0C12">
            <w:pPr>
              <w:pStyle w:val="TAL"/>
              <w:jc w:val="center"/>
              <w:rPr>
                <w:b/>
                <w:sz w:val="16"/>
              </w:rPr>
            </w:pPr>
            <w:r>
              <w:rPr>
                <w:b/>
              </w:rPr>
              <w:t>Change history</w:t>
            </w:r>
          </w:p>
        </w:tc>
      </w:tr>
      <w:tr w:rsidR="00794392" w14:paraId="02D43563" w14:textId="77777777" w:rsidTr="00250338">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335237A" w14:textId="77777777" w:rsidR="00794392" w:rsidRDefault="00794392" w:rsidP="00CA0C12">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89ECFCB" w14:textId="77777777" w:rsidR="00794392" w:rsidRDefault="00794392" w:rsidP="00CA0C12">
            <w:pPr>
              <w:pStyle w:val="TAL"/>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F967BBC" w14:textId="77777777" w:rsidR="00794392" w:rsidRDefault="00794392" w:rsidP="00CA0C12">
            <w:pPr>
              <w:pStyle w:val="TAL"/>
              <w:rPr>
                <w:b/>
                <w:sz w:val="16"/>
              </w:rPr>
            </w:pPr>
            <w:r>
              <w:rPr>
                <w:b/>
                <w:sz w:val="16"/>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0B159EBC" w14:textId="77777777" w:rsidR="00794392" w:rsidRDefault="00794392" w:rsidP="00CA0C12">
            <w:pPr>
              <w:pStyle w:val="TAL"/>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777580E" w14:textId="77777777" w:rsidR="00794392" w:rsidRDefault="00794392" w:rsidP="00CA0C12">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879EF0C" w14:textId="77777777" w:rsidR="00794392" w:rsidRDefault="00794392" w:rsidP="00CA0C12">
            <w:pPr>
              <w:pStyle w:val="TAL"/>
              <w:rPr>
                <w:b/>
                <w:sz w:val="16"/>
              </w:rPr>
            </w:pPr>
            <w:r>
              <w:rPr>
                <w:b/>
                <w:sz w:val="16"/>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18D470A9" w14:textId="77777777" w:rsidR="00794392" w:rsidRDefault="00794392" w:rsidP="00CA0C12">
            <w:pPr>
              <w:pStyle w:val="TAL"/>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28F2B9F2" w14:textId="77777777" w:rsidR="00794392" w:rsidRDefault="00794392" w:rsidP="00CA0C12">
            <w:pPr>
              <w:pStyle w:val="TAL"/>
              <w:rPr>
                <w:b/>
                <w:sz w:val="16"/>
              </w:rPr>
            </w:pPr>
            <w:r>
              <w:rPr>
                <w:b/>
                <w:sz w:val="16"/>
              </w:rPr>
              <w:t>New version</w:t>
            </w:r>
          </w:p>
        </w:tc>
      </w:tr>
      <w:tr w:rsidR="00794392" w14:paraId="3950C43F" w14:textId="77777777" w:rsidTr="002657E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210BA7C" w14:textId="77777777" w:rsidR="00794392" w:rsidRDefault="00794392" w:rsidP="00CA0C12">
            <w:pPr>
              <w:pStyle w:val="TAC"/>
              <w:rPr>
                <w:sz w:val="16"/>
                <w:szCs w:val="16"/>
              </w:rPr>
            </w:pPr>
            <w:r>
              <w:rPr>
                <w:sz w:val="16"/>
                <w:szCs w:val="16"/>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76CEDE45" w14:textId="77777777" w:rsidR="00794392" w:rsidRDefault="00794392" w:rsidP="00CA0C12">
            <w:pPr>
              <w:pStyle w:val="TAL"/>
              <w:rPr>
                <w:rFonts w:cs="Arial"/>
                <w:sz w:val="16"/>
                <w:szCs w:val="16"/>
              </w:rPr>
            </w:pPr>
            <w:r>
              <w:rPr>
                <w:rFonts w:cs="Arial"/>
                <w:sz w:val="16"/>
                <w:szCs w:val="16"/>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931E8E3" w14:textId="77777777" w:rsidR="00794392" w:rsidRDefault="00794392" w:rsidP="00CA0C12">
            <w:pPr>
              <w:pStyle w:val="TAL"/>
              <w:rPr>
                <w:rFonts w:cs="Arial"/>
                <w:sz w:val="16"/>
                <w:szCs w:val="16"/>
              </w:rPr>
            </w:pPr>
            <w:r>
              <w:rPr>
                <w:rFonts w:cs="Arial"/>
                <w:sz w:val="16"/>
                <w:szCs w:val="16"/>
              </w:rPr>
              <w:t>SP-190747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C034FE" w14:textId="77777777" w:rsidR="00794392" w:rsidRDefault="00794392" w:rsidP="00CA0C12">
            <w:pPr>
              <w:pStyle w:val="TAL"/>
              <w:rPr>
                <w:rFonts w:cs="Arial"/>
                <w:sz w:val="16"/>
                <w:szCs w:val="16"/>
              </w:rPr>
            </w:pPr>
            <w:r>
              <w:rPr>
                <w:rFonts w:cs="Arial"/>
                <w:sz w:val="16"/>
                <w:szCs w:val="16"/>
              </w:rPr>
              <w:t>0006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BDB6BD" w14:textId="77777777" w:rsidR="00794392" w:rsidRDefault="00794392" w:rsidP="00CA0C12">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18288F" w14:textId="77777777" w:rsidR="00794392" w:rsidRDefault="00794392" w:rsidP="00CA0C12">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D8BCC1" w14:textId="77777777" w:rsidR="00794392" w:rsidRPr="008117B4" w:rsidRDefault="00794392" w:rsidP="008117B4">
            <w:pPr>
              <w:spacing w:after="0"/>
              <w:rPr>
                <w:rFonts w:ascii="Arial" w:hAnsi="Arial" w:cs="Arial"/>
                <w:snapToGrid w:val="0"/>
                <w:color w:val="000000"/>
                <w:sz w:val="16"/>
                <w:szCs w:val="16"/>
              </w:rPr>
            </w:pPr>
            <w:r w:rsidRPr="008117B4">
              <w:rPr>
                <w:rFonts w:ascii="Arial" w:hAnsi="Arial" w:cs="Arial"/>
                <w:snapToGrid w:val="0"/>
                <w:color w:val="000000"/>
                <w:sz w:val="16"/>
                <w:szCs w:val="16"/>
              </w:rPr>
              <w:t>Add new specifications level requirement related to extended monitoring of the retainability for the QCI1 services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CE2AE8" w14:textId="77777777" w:rsidR="00794392" w:rsidRDefault="00794392" w:rsidP="00CA0C12">
            <w:pPr>
              <w:pStyle w:val="TAC"/>
              <w:rPr>
                <w:sz w:val="16"/>
                <w:szCs w:val="16"/>
              </w:rPr>
            </w:pPr>
            <w:r>
              <w:rPr>
                <w:sz w:val="16"/>
                <w:szCs w:val="16"/>
              </w:rPr>
              <w:t>16.0.0</w:t>
            </w:r>
          </w:p>
        </w:tc>
      </w:tr>
      <w:tr w:rsidR="00250338" w14:paraId="33DE0B09" w14:textId="77777777" w:rsidTr="004F5EC0">
        <w:tc>
          <w:tcPr>
            <w:tcW w:w="800" w:type="dxa"/>
            <w:tcBorders>
              <w:top w:val="single" w:sz="12" w:space="0" w:color="auto"/>
              <w:left w:val="single" w:sz="6" w:space="0" w:color="auto"/>
              <w:bottom w:val="single" w:sz="12" w:space="0" w:color="auto"/>
              <w:right w:val="single" w:sz="6" w:space="0" w:color="auto"/>
            </w:tcBorders>
            <w:shd w:val="solid" w:color="FFFFFF" w:fill="auto"/>
          </w:tcPr>
          <w:p w14:paraId="6A85870A" w14:textId="77777777" w:rsidR="00250338" w:rsidRDefault="00250338" w:rsidP="00CA0C1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9A88E4" w14:textId="77777777" w:rsidR="00250338" w:rsidRDefault="00250338" w:rsidP="00CA0C12">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68248C8" w14:textId="77777777" w:rsidR="00250338" w:rsidRDefault="00250338" w:rsidP="00CA0C12">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2ECBBD" w14:textId="77777777" w:rsidR="00250338" w:rsidRDefault="00250338"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4AFC82" w14:textId="77777777" w:rsidR="00250338" w:rsidRDefault="00250338"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C5E1D1" w14:textId="77777777" w:rsidR="00250338" w:rsidRDefault="00250338" w:rsidP="00CA0C12">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674D98D" w14:textId="77777777" w:rsidR="00250338" w:rsidRPr="008117B4" w:rsidRDefault="00250338" w:rsidP="008117B4">
            <w:pPr>
              <w:spacing w:after="0"/>
              <w:rPr>
                <w:rFonts w:ascii="Arial" w:hAnsi="Arial" w:cs="Arial"/>
                <w:snapToGrid w:val="0"/>
                <w:color w:val="000000"/>
                <w:sz w:val="16"/>
                <w:szCs w:val="16"/>
              </w:rPr>
            </w:pPr>
            <w:r>
              <w:rPr>
                <w:rFonts w:ascii="Arial" w:hAnsi="Arial" w:cs="Arial"/>
                <w:snapToGrid w:val="0"/>
                <w:color w:val="000000"/>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CAF320" w14:textId="77777777" w:rsidR="00250338" w:rsidRPr="00C63B3D" w:rsidRDefault="00250338" w:rsidP="00CA0C12">
            <w:pPr>
              <w:pStyle w:val="TAC"/>
              <w:rPr>
                <w:bCs/>
                <w:sz w:val="16"/>
                <w:szCs w:val="16"/>
              </w:rPr>
            </w:pPr>
            <w:r w:rsidRPr="00C63B3D">
              <w:rPr>
                <w:bCs/>
                <w:sz w:val="16"/>
                <w:szCs w:val="16"/>
              </w:rPr>
              <w:t>17.0.0</w:t>
            </w:r>
          </w:p>
        </w:tc>
      </w:tr>
      <w:tr w:rsidR="002657EC" w14:paraId="05E93A8D" w14:textId="77777777" w:rsidTr="004F5EC0">
        <w:tc>
          <w:tcPr>
            <w:tcW w:w="800" w:type="dxa"/>
            <w:tcBorders>
              <w:top w:val="single" w:sz="12" w:space="0" w:color="auto"/>
              <w:left w:val="single" w:sz="6" w:space="0" w:color="auto"/>
              <w:bottom w:val="single" w:sz="12" w:space="0" w:color="auto"/>
              <w:right w:val="single" w:sz="6" w:space="0" w:color="auto"/>
            </w:tcBorders>
            <w:shd w:val="solid" w:color="FFFFFF" w:fill="auto"/>
          </w:tcPr>
          <w:p w14:paraId="685A2E36" w14:textId="77777777" w:rsidR="002657EC" w:rsidRDefault="002657EC" w:rsidP="00CA0C12">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ABB491" w14:textId="77777777" w:rsidR="002657EC" w:rsidRDefault="002657EC" w:rsidP="00CA0C12">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3B0E8B" w14:textId="77777777" w:rsidR="002657EC" w:rsidRDefault="002657EC" w:rsidP="00CA0C12">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A9CB9A" w14:textId="77777777" w:rsidR="002657EC" w:rsidRDefault="002657EC"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F4BC5F" w14:textId="77777777" w:rsidR="002657EC" w:rsidRDefault="002657EC"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EB51CB" w14:textId="77777777" w:rsidR="002657EC" w:rsidRDefault="002657EC" w:rsidP="00CA0C12">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DADA4F2" w14:textId="77777777" w:rsidR="002657EC" w:rsidRDefault="002657EC" w:rsidP="008117B4">
            <w:pPr>
              <w:spacing w:after="0"/>
              <w:rPr>
                <w:rFonts w:ascii="Arial" w:hAnsi="Arial" w:cs="Arial"/>
                <w:snapToGrid w:val="0"/>
                <w:color w:val="000000"/>
                <w:sz w:val="16"/>
                <w:szCs w:val="16"/>
              </w:rPr>
            </w:pPr>
            <w:r>
              <w:rPr>
                <w:rFonts w:ascii="Arial" w:hAnsi="Arial" w:cs="Arial"/>
                <w:snapToGrid w:val="0"/>
                <w:color w:val="000000"/>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9DCDB4" w14:textId="77777777" w:rsidR="002657EC" w:rsidRPr="00C63B3D" w:rsidRDefault="002657EC" w:rsidP="00CA0C12">
            <w:pPr>
              <w:pStyle w:val="TAC"/>
              <w:rPr>
                <w:bCs/>
                <w:sz w:val="16"/>
                <w:szCs w:val="16"/>
              </w:rPr>
            </w:pPr>
            <w:r w:rsidRPr="00C63B3D">
              <w:rPr>
                <w:bCs/>
                <w:sz w:val="16"/>
                <w:szCs w:val="16"/>
              </w:rPr>
              <w:t>18.0.0</w:t>
            </w:r>
          </w:p>
        </w:tc>
      </w:tr>
      <w:tr w:rsidR="004F5EC0" w14:paraId="1D74154A" w14:textId="77777777" w:rsidTr="00250338">
        <w:tc>
          <w:tcPr>
            <w:tcW w:w="800" w:type="dxa"/>
            <w:tcBorders>
              <w:top w:val="single" w:sz="12" w:space="0" w:color="auto"/>
              <w:left w:val="single" w:sz="6" w:space="0" w:color="auto"/>
              <w:bottom w:val="single" w:sz="6" w:space="0" w:color="auto"/>
              <w:right w:val="single" w:sz="6" w:space="0" w:color="auto"/>
            </w:tcBorders>
            <w:shd w:val="solid" w:color="FFFFFF" w:fill="auto"/>
          </w:tcPr>
          <w:p w14:paraId="5F77E3A0" w14:textId="77777777" w:rsidR="004F5EC0" w:rsidRDefault="004F5EC0" w:rsidP="00CA0C12">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645801" w14:textId="3BE7A6EC" w:rsidR="004F5EC0" w:rsidRDefault="00C63B3D" w:rsidP="00CA0C12">
            <w:pPr>
              <w:pStyle w:val="TAL"/>
              <w:rPr>
                <w:rFonts w:cs="Arial"/>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590E0E6" w14:textId="77777777" w:rsidR="004F5EC0" w:rsidRDefault="004F5EC0" w:rsidP="00CA0C12">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210BCC8" w14:textId="77777777" w:rsidR="004F5EC0" w:rsidRDefault="004F5EC0"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272DB5" w14:textId="77777777" w:rsidR="004F5EC0" w:rsidRDefault="004F5EC0" w:rsidP="00CA0C12">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11458D" w14:textId="77777777" w:rsidR="004F5EC0" w:rsidRDefault="004F5EC0" w:rsidP="00CA0C12">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2A63965" w14:textId="77777777" w:rsidR="004F5EC0" w:rsidRDefault="004F5EC0" w:rsidP="008117B4">
            <w:pPr>
              <w:spacing w:after="0"/>
              <w:rPr>
                <w:rFonts w:ascii="Arial" w:hAnsi="Arial" w:cs="Arial"/>
                <w:snapToGrid w:val="0"/>
                <w:color w:val="000000"/>
                <w:sz w:val="16"/>
                <w:szCs w:val="16"/>
              </w:rPr>
            </w:pPr>
            <w:r>
              <w:rPr>
                <w:rFonts w:ascii="Arial" w:hAnsi="Arial" w:cs="Arial"/>
                <w:snapToGrid w:val="0"/>
                <w:color w:val="000000"/>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DF4A53E" w14:textId="77777777" w:rsidR="004F5EC0" w:rsidRPr="00C63B3D" w:rsidRDefault="004F5EC0" w:rsidP="00CA0C12">
            <w:pPr>
              <w:pStyle w:val="TAC"/>
              <w:rPr>
                <w:bCs/>
                <w:sz w:val="16"/>
                <w:szCs w:val="16"/>
              </w:rPr>
            </w:pPr>
            <w:r w:rsidRPr="00C63B3D">
              <w:rPr>
                <w:bCs/>
                <w:sz w:val="16"/>
                <w:szCs w:val="16"/>
              </w:rPr>
              <w:t>19.0.0</w:t>
            </w:r>
          </w:p>
        </w:tc>
      </w:tr>
    </w:tbl>
    <w:p w14:paraId="09618297" w14:textId="77777777" w:rsidR="00794392" w:rsidRPr="003266F4" w:rsidRDefault="00794392" w:rsidP="00A356C4"/>
    <w:sectPr w:rsidR="00794392" w:rsidRPr="00326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44C8" w14:textId="77777777" w:rsidR="000B4C29" w:rsidRDefault="000B4C29">
      <w:r>
        <w:separator/>
      </w:r>
    </w:p>
  </w:endnote>
  <w:endnote w:type="continuationSeparator" w:id="0">
    <w:p w14:paraId="2FAD8DE8" w14:textId="77777777" w:rsidR="000B4C29" w:rsidRDefault="000B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6446" w14:textId="77777777" w:rsidR="000622D6" w:rsidRDefault="000622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5493" w14:textId="77777777" w:rsidR="000B4C29" w:rsidRDefault="000B4C29">
      <w:r>
        <w:separator/>
      </w:r>
    </w:p>
  </w:footnote>
  <w:footnote w:type="continuationSeparator" w:id="0">
    <w:p w14:paraId="35616574" w14:textId="77777777" w:rsidR="000B4C29" w:rsidRDefault="000B4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3772" w14:textId="5A660BAE" w:rsidR="000622D6" w:rsidRDefault="00C63B3D">
    <w:pPr>
      <w:pStyle w:val="Header"/>
      <w:framePr w:wrap="auto" w:vAnchor="text" w:hAnchor="margin" w:xAlign="right" w:y="1"/>
      <w:widowControl/>
    </w:pPr>
    <w:r>
      <w:fldChar w:fldCharType="begin"/>
    </w:r>
    <w:r>
      <w:instrText xml:space="preserve"> STYLEREF ZA </w:instrText>
    </w:r>
    <w:r>
      <w:fldChar w:fldCharType="separate"/>
    </w:r>
    <w:r w:rsidR="00D55897">
      <w:rPr>
        <w:noProof/>
      </w:rPr>
      <w:t>3GPP TS 32.451 V19.0.0 (2025-09)</w:t>
    </w:r>
    <w:r>
      <w:rPr>
        <w:noProof/>
      </w:rPr>
      <w:fldChar w:fldCharType="end"/>
    </w:r>
  </w:p>
  <w:p w14:paraId="4976F1E5" w14:textId="77777777" w:rsidR="000622D6" w:rsidRDefault="000622D6">
    <w:pPr>
      <w:pStyle w:val="Header"/>
      <w:framePr w:wrap="auto" w:vAnchor="text" w:hAnchor="margin" w:xAlign="center" w:y="1"/>
      <w:widowControl/>
    </w:pPr>
    <w:r>
      <w:fldChar w:fldCharType="begin"/>
    </w:r>
    <w:r>
      <w:instrText xml:space="preserve"> PAGE </w:instrText>
    </w:r>
    <w:r>
      <w:fldChar w:fldCharType="separate"/>
    </w:r>
    <w:r w:rsidR="00DD4D62">
      <w:t>12</w:t>
    </w:r>
    <w:r>
      <w:fldChar w:fldCharType="end"/>
    </w:r>
  </w:p>
  <w:p w14:paraId="732AC417" w14:textId="47648073" w:rsidR="000622D6" w:rsidRDefault="00C63B3D">
    <w:pPr>
      <w:pStyle w:val="Header"/>
      <w:framePr w:wrap="auto" w:vAnchor="text" w:hAnchor="margin" w:y="1"/>
      <w:widowControl/>
    </w:pPr>
    <w:r>
      <w:fldChar w:fldCharType="begin"/>
    </w:r>
    <w:r>
      <w:instrText xml:space="preserve"> STYLEREF ZGSM </w:instrText>
    </w:r>
    <w:r>
      <w:fldChar w:fldCharType="separate"/>
    </w:r>
    <w:r w:rsidR="00D55897">
      <w:rPr>
        <w:noProof/>
      </w:rPr>
      <w:t>Release 19</w:t>
    </w:r>
    <w:r>
      <w:rPr>
        <w:noProof/>
      </w:rPr>
      <w:fldChar w:fldCharType="end"/>
    </w:r>
  </w:p>
  <w:p w14:paraId="4AB1A7C2" w14:textId="77777777" w:rsidR="000622D6" w:rsidRDefault="00062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C84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4ED4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E4C0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8F07E8"/>
    <w:multiLevelType w:val="singleLevel"/>
    <w:tmpl w:val="17289EAC"/>
    <w:lvl w:ilvl="0">
      <w:start w:val="1"/>
      <w:numFmt w:val="decimal"/>
      <w:lvlText w:val="%1)"/>
      <w:legacy w:legacy="1" w:legacySpace="0" w:legacyIndent="283"/>
      <w:lvlJc w:val="left"/>
      <w:pPr>
        <w:ind w:left="850" w:hanging="283"/>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1DB6A9F"/>
    <w:multiLevelType w:val="hybridMultilevel"/>
    <w:tmpl w:val="49E40E62"/>
    <w:lvl w:ilvl="0" w:tplc="04090013">
      <w:start w:val="1"/>
      <w:numFmt w:val="upperRoman"/>
      <w:lvlText w:val="%1."/>
      <w:lvlJc w:val="right"/>
      <w:pPr>
        <w:tabs>
          <w:tab w:val="num" w:pos="464"/>
        </w:tabs>
        <w:ind w:left="464" w:hanging="180"/>
      </w:pPr>
      <w:rPr>
        <w:rFonts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8094813"/>
    <w:multiLevelType w:val="multilevel"/>
    <w:tmpl w:val="9684B0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5468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7868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658369">
    <w:abstractNumId w:val="32"/>
  </w:num>
  <w:num w:numId="4" w16cid:durableId="1393189011">
    <w:abstractNumId w:val="28"/>
  </w:num>
  <w:num w:numId="5" w16cid:durableId="666982894">
    <w:abstractNumId w:val="23"/>
  </w:num>
  <w:num w:numId="6" w16cid:durableId="8796684">
    <w:abstractNumId w:val="9"/>
  </w:num>
  <w:num w:numId="7" w16cid:durableId="1979533329">
    <w:abstractNumId w:val="7"/>
  </w:num>
  <w:num w:numId="8" w16cid:durableId="963468313">
    <w:abstractNumId w:val="6"/>
  </w:num>
  <w:num w:numId="9" w16cid:durableId="45809882">
    <w:abstractNumId w:val="5"/>
  </w:num>
  <w:num w:numId="10" w16cid:durableId="1559436407">
    <w:abstractNumId w:val="4"/>
  </w:num>
  <w:num w:numId="11" w16cid:durableId="608897935">
    <w:abstractNumId w:val="8"/>
  </w:num>
  <w:num w:numId="12" w16cid:durableId="785852839">
    <w:abstractNumId w:val="3"/>
  </w:num>
  <w:num w:numId="13" w16cid:durableId="2015759696">
    <w:abstractNumId w:val="18"/>
  </w:num>
  <w:num w:numId="14" w16cid:durableId="535583644">
    <w:abstractNumId w:val="33"/>
  </w:num>
  <w:num w:numId="15" w16cid:durableId="1900703831">
    <w:abstractNumId w:val="13"/>
  </w:num>
  <w:num w:numId="16" w16cid:durableId="1833373383">
    <w:abstractNumId w:val="26"/>
  </w:num>
  <w:num w:numId="17" w16cid:durableId="1149247186">
    <w:abstractNumId w:val="20"/>
  </w:num>
  <w:num w:numId="18" w16cid:durableId="522590686">
    <w:abstractNumId w:val="17"/>
  </w:num>
  <w:num w:numId="19" w16cid:durableId="257713156">
    <w:abstractNumId w:val="29"/>
  </w:num>
  <w:num w:numId="20" w16cid:durableId="811946992">
    <w:abstractNumId w:val="24"/>
  </w:num>
  <w:num w:numId="21" w16cid:durableId="1806964470">
    <w:abstractNumId w:val="27"/>
  </w:num>
  <w:num w:numId="22" w16cid:durableId="1034505078">
    <w:abstractNumId w:val="16"/>
  </w:num>
  <w:num w:numId="23" w16cid:durableId="1128009150">
    <w:abstractNumId w:val="12"/>
  </w:num>
  <w:num w:numId="24" w16cid:durableId="1972592363">
    <w:abstractNumId w:val="14"/>
  </w:num>
  <w:num w:numId="25" w16cid:durableId="1646468146">
    <w:abstractNumId w:val="25"/>
  </w:num>
  <w:num w:numId="26" w16cid:durableId="2086758413">
    <w:abstractNumId w:val="31"/>
  </w:num>
  <w:num w:numId="27" w16cid:durableId="2104914779">
    <w:abstractNumId w:val="21"/>
  </w:num>
  <w:num w:numId="28" w16cid:durableId="1055155688">
    <w:abstractNumId w:val="11"/>
  </w:num>
  <w:num w:numId="29" w16cid:durableId="1093549972">
    <w:abstractNumId w:val="22"/>
  </w:num>
  <w:num w:numId="30" w16cid:durableId="1080831725">
    <w:abstractNumId w:val="15"/>
  </w:num>
  <w:num w:numId="31" w16cid:durableId="1778209354">
    <w:abstractNumId w:val="19"/>
  </w:num>
  <w:num w:numId="32" w16cid:durableId="1117676148">
    <w:abstractNumId w:val="30"/>
  </w:num>
  <w:num w:numId="33" w16cid:durableId="1205868943">
    <w:abstractNumId w:val="2"/>
  </w:num>
  <w:num w:numId="34" w16cid:durableId="555894729">
    <w:abstractNumId w:val="1"/>
  </w:num>
  <w:num w:numId="35" w16cid:durableId="1343238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26"/>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TYzsjQyNrZU0lEKTi0uzszPAykwrAUASo7cxSwAAAA="/>
  </w:docVars>
  <w:rsids>
    <w:rsidRoot w:val="0049394D"/>
    <w:rsid w:val="000158B9"/>
    <w:rsid w:val="000170E7"/>
    <w:rsid w:val="000172DE"/>
    <w:rsid w:val="0002376A"/>
    <w:rsid w:val="000374B2"/>
    <w:rsid w:val="000459A1"/>
    <w:rsid w:val="00050103"/>
    <w:rsid w:val="0005237E"/>
    <w:rsid w:val="000622D6"/>
    <w:rsid w:val="00075CF2"/>
    <w:rsid w:val="00085E15"/>
    <w:rsid w:val="00096A41"/>
    <w:rsid w:val="000B11E6"/>
    <w:rsid w:val="000B4C29"/>
    <w:rsid w:val="000B720F"/>
    <w:rsid w:val="000C3D19"/>
    <w:rsid w:val="000C7552"/>
    <w:rsid w:val="000D339B"/>
    <w:rsid w:val="000E4F56"/>
    <w:rsid w:val="000F0EA6"/>
    <w:rsid w:val="00101F8F"/>
    <w:rsid w:val="00113AE4"/>
    <w:rsid w:val="0015290E"/>
    <w:rsid w:val="00157234"/>
    <w:rsid w:val="001730E1"/>
    <w:rsid w:val="00190CEF"/>
    <w:rsid w:val="001B46FE"/>
    <w:rsid w:val="001C7155"/>
    <w:rsid w:val="001F6478"/>
    <w:rsid w:val="00201840"/>
    <w:rsid w:val="00247E9C"/>
    <w:rsid w:val="00250338"/>
    <w:rsid w:val="00257D41"/>
    <w:rsid w:val="002657EC"/>
    <w:rsid w:val="00291C9D"/>
    <w:rsid w:val="002B2A3E"/>
    <w:rsid w:val="002B68A1"/>
    <w:rsid w:val="00304DAA"/>
    <w:rsid w:val="0031330C"/>
    <w:rsid w:val="003266F4"/>
    <w:rsid w:val="003661B2"/>
    <w:rsid w:val="003722EF"/>
    <w:rsid w:val="0038217E"/>
    <w:rsid w:val="00383736"/>
    <w:rsid w:val="00395C9A"/>
    <w:rsid w:val="003A0F7F"/>
    <w:rsid w:val="003A3A50"/>
    <w:rsid w:val="003D3C16"/>
    <w:rsid w:val="003E2780"/>
    <w:rsid w:val="003E3DF7"/>
    <w:rsid w:val="0040376B"/>
    <w:rsid w:val="0044754D"/>
    <w:rsid w:val="00451FE2"/>
    <w:rsid w:val="00455397"/>
    <w:rsid w:val="004573E8"/>
    <w:rsid w:val="00461824"/>
    <w:rsid w:val="00475D32"/>
    <w:rsid w:val="0049394D"/>
    <w:rsid w:val="00494637"/>
    <w:rsid w:val="004A3549"/>
    <w:rsid w:val="004B136A"/>
    <w:rsid w:val="004B525B"/>
    <w:rsid w:val="004B795B"/>
    <w:rsid w:val="004D5035"/>
    <w:rsid w:val="004F5EC0"/>
    <w:rsid w:val="00500679"/>
    <w:rsid w:val="005049F1"/>
    <w:rsid w:val="00510472"/>
    <w:rsid w:val="00526E24"/>
    <w:rsid w:val="005330F1"/>
    <w:rsid w:val="005705B3"/>
    <w:rsid w:val="0059568A"/>
    <w:rsid w:val="005964D1"/>
    <w:rsid w:val="005B1513"/>
    <w:rsid w:val="005B3353"/>
    <w:rsid w:val="006060DF"/>
    <w:rsid w:val="006105A2"/>
    <w:rsid w:val="00614136"/>
    <w:rsid w:val="006311CC"/>
    <w:rsid w:val="00641CAC"/>
    <w:rsid w:val="00654C9F"/>
    <w:rsid w:val="006650FB"/>
    <w:rsid w:val="00672CFB"/>
    <w:rsid w:val="00673242"/>
    <w:rsid w:val="0068027D"/>
    <w:rsid w:val="00697067"/>
    <w:rsid w:val="006A088C"/>
    <w:rsid w:val="006B038B"/>
    <w:rsid w:val="006C4958"/>
    <w:rsid w:val="006C4F3C"/>
    <w:rsid w:val="006D5BB7"/>
    <w:rsid w:val="006F6E04"/>
    <w:rsid w:val="006F71A7"/>
    <w:rsid w:val="00747F87"/>
    <w:rsid w:val="00755F72"/>
    <w:rsid w:val="00756973"/>
    <w:rsid w:val="00771779"/>
    <w:rsid w:val="007831AB"/>
    <w:rsid w:val="00794392"/>
    <w:rsid w:val="007B049A"/>
    <w:rsid w:val="007B4E4A"/>
    <w:rsid w:val="008117B4"/>
    <w:rsid w:val="0084753C"/>
    <w:rsid w:val="00861B6A"/>
    <w:rsid w:val="0087054E"/>
    <w:rsid w:val="0088108B"/>
    <w:rsid w:val="00884809"/>
    <w:rsid w:val="00886764"/>
    <w:rsid w:val="008911B1"/>
    <w:rsid w:val="008A4A3A"/>
    <w:rsid w:val="008A6299"/>
    <w:rsid w:val="008B23C7"/>
    <w:rsid w:val="008C6DB3"/>
    <w:rsid w:val="008D141B"/>
    <w:rsid w:val="008E6579"/>
    <w:rsid w:val="008E7C1B"/>
    <w:rsid w:val="008F65CD"/>
    <w:rsid w:val="0091231D"/>
    <w:rsid w:val="00922C1F"/>
    <w:rsid w:val="009C2875"/>
    <w:rsid w:val="009E3A09"/>
    <w:rsid w:val="00A01EA0"/>
    <w:rsid w:val="00A14F59"/>
    <w:rsid w:val="00A26F84"/>
    <w:rsid w:val="00A356C4"/>
    <w:rsid w:val="00A369F2"/>
    <w:rsid w:val="00A46CC3"/>
    <w:rsid w:val="00A53440"/>
    <w:rsid w:val="00A550EC"/>
    <w:rsid w:val="00A930B6"/>
    <w:rsid w:val="00AA4914"/>
    <w:rsid w:val="00AB4831"/>
    <w:rsid w:val="00AB6F04"/>
    <w:rsid w:val="00AD06B1"/>
    <w:rsid w:val="00AD2CAE"/>
    <w:rsid w:val="00B03E4F"/>
    <w:rsid w:val="00B04BE0"/>
    <w:rsid w:val="00B230FD"/>
    <w:rsid w:val="00B3364F"/>
    <w:rsid w:val="00B34A74"/>
    <w:rsid w:val="00B45788"/>
    <w:rsid w:val="00B51D66"/>
    <w:rsid w:val="00B64F62"/>
    <w:rsid w:val="00B65549"/>
    <w:rsid w:val="00B7220C"/>
    <w:rsid w:val="00B732C7"/>
    <w:rsid w:val="00BA7C72"/>
    <w:rsid w:val="00BC2839"/>
    <w:rsid w:val="00BC34B3"/>
    <w:rsid w:val="00BE6ED5"/>
    <w:rsid w:val="00C05466"/>
    <w:rsid w:val="00C31E07"/>
    <w:rsid w:val="00C42224"/>
    <w:rsid w:val="00C63B3D"/>
    <w:rsid w:val="00C6580D"/>
    <w:rsid w:val="00C94165"/>
    <w:rsid w:val="00CA0C12"/>
    <w:rsid w:val="00CA47EC"/>
    <w:rsid w:val="00CA60E4"/>
    <w:rsid w:val="00CA62B8"/>
    <w:rsid w:val="00CA687D"/>
    <w:rsid w:val="00CC5A53"/>
    <w:rsid w:val="00CC5CBB"/>
    <w:rsid w:val="00CD126A"/>
    <w:rsid w:val="00CF5CD0"/>
    <w:rsid w:val="00CF6981"/>
    <w:rsid w:val="00D1747F"/>
    <w:rsid w:val="00D36CFC"/>
    <w:rsid w:val="00D44F0A"/>
    <w:rsid w:val="00D55897"/>
    <w:rsid w:val="00D71D1E"/>
    <w:rsid w:val="00D851D0"/>
    <w:rsid w:val="00D853D5"/>
    <w:rsid w:val="00DD3E32"/>
    <w:rsid w:val="00DD4D62"/>
    <w:rsid w:val="00DF76AE"/>
    <w:rsid w:val="00E24F8A"/>
    <w:rsid w:val="00E27581"/>
    <w:rsid w:val="00E65C62"/>
    <w:rsid w:val="00E939CB"/>
    <w:rsid w:val="00EA53A6"/>
    <w:rsid w:val="00EB607E"/>
    <w:rsid w:val="00EC288E"/>
    <w:rsid w:val="00ED6959"/>
    <w:rsid w:val="00EE55B8"/>
    <w:rsid w:val="00EE592B"/>
    <w:rsid w:val="00F02AFC"/>
    <w:rsid w:val="00F07DA3"/>
    <w:rsid w:val="00F14451"/>
    <w:rsid w:val="00F42462"/>
    <w:rsid w:val="00F4658E"/>
    <w:rsid w:val="00F52DE9"/>
    <w:rsid w:val="00F86E8F"/>
    <w:rsid w:val="00FA14D0"/>
    <w:rsid w:val="00FA6EF9"/>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26"/>
    <o:shapelayout v:ext="edit">
      <o:idmap v:ext="edit" data="2"/>
    </o:shapelayout>
  </w:shapeDefaults>
  <w:decimalSymbol w:val="."/>
  <w:listSeparator w:val=","/>
  <w14:docId w14:val="6D55D656"/>
  <w15:chartTrackingRefBased/>
  <w15:docId w15:val="{ECB8D63F-20F0-4F29-9F95-7FB02F8C5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6F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266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266F4"/>
    <w:pPr>
      <w:pBdr>
        <w:top w:val="none" w:sz="0" w:space="0" w:color="auto"/>
      </w:pBdr>
      <w:spacing w:before="180"/>
      <w:outlineLvl w:val="1"/>
    </w:pPr>
    <w:rPr>
      <w:sz w:val="32"/>
    </w:rPr>
  </w:style>
  <w:style w:type="paragraph" w:styleId="Heading3">
    <w:name w:val="heading 3"/>
    <w:basedOn w:val="Heading2"/>
    <w:next w:val="Normal"/>
    <w:link w:val="Heading3Char"/>
    <w:qFormat/>
    <w:rsid w:val="003266F4"/>
    <w:pPr>
      <w:spacing w:before="120"/>
      <w:outlineLvl w:val="2"/>
    </w:pPr>
    <w:rPr>
      <w:sz w:val="28"/>
    </w:rPr>
  </w:style>
  <w:style w:type="paragraph" w:styleId="Heading4">
    <w:name w:val="heading 4"/>
    <w:basedOn w:val="Heading3"/>
    <w:next w:val="Normal"/>
    <w:link w:val="Heading4Char"/>
    <w:qFormat/>
    <w:rsid w:val="003266F4"/>
    <w:pPr>
      <w:ind w:left="1418" w:hanging="1418"/>
      <w:outlineLvl w:val="3"/>
    </w:pPr>
    <w:rPr>
      <w:sz w:val="24"/>
    </w:rPr>
  </w:style>
  <w:style w:type="paragraph" w:styleId="Heading5">
    <w:name w:val="heading 5"/>
    <w:basedOn w:val="Heading4"/>
    <w:next w:val="Normal"/>
    <w:qFormat/>
    <w:rsid w:val="003266F4"/>
    <w:pPr>
      <w:ind w:left="1701" w:hanging="1701"/>
      <w:outlineLvl w:val="4"/>
    </w:pPr>
    <w:rPr>
      <w:sz w:val="22"/>
    </w:rPr>
  </w:style>
  <w:style w:type="paragraph" w:styleId="Heading6">
    <w:name w:val="heading 6"/>
    <w:basedOn w:val="H6"/>
    <w:next w:val="Normal"/>
    <w:qFormat/>
    <w:rsid w:val="003266F4"/>
    <w:pPr>
      <w:outlineLvl w:val="5"/>
    </w:pPr>
  </w:style>
  <w:style w:type="paragraph" w:styleId="Heading7">
    <w:name w:val="heading 7"/>
    <w:basedOn w:val="H6"/>
    <w:next w:val="Normal"/>
    <w:qFormat/>
    <w:rsid w:val="003266F4"/>
    <w:pPr>
      <w:outlineLvl w:val="6"/>
    </w:pPr>
  </w:style>
  <w:style w:type="paragraph" w:styleId="Heading8">
    <w:name w:val="heading 8"/>
    <w:basedOn w:val="Heading1"/>
    <w:next w:val="Normal"/>
    <w:qFormat/>
    <w:rsid w:val="003266F4"/>
    <w:pPr>
      <w:ind w:left="0" w:firstLine="0"/>
      <w:outlineLvl w:val="7"/>
    </w:pPr>
  </w:style>
  <w:style w:type="paragraph" w:styleId="Heading9">
    <w:name w:val="heading 9"/>
    <w:basedOn w:val="Heading8"/>
    <w:next w:val="Normal"/>
    <w:qFormat/>
    <w:rsid w:val="003266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66F4"/>
    <w:pPr>
      <w:ind w:left="1985" w:hanging="1985"/>
      <w:outlineLvl w:val="9"/>
    </w:pPr>
    <w:rPr>
      <w:sz w:val="20"/>
    </w:rPr>
  </w:style>
  <w:style w:type="paragraph" w:styleId="TOC9">
    <w:name w:val="toc 9"/>
    <w:basedOn w:val="TOC8"/>
    <w:semiHidden/>
    <w:rsid w:val="003266F4"/>
    <w:pPr>
      <w:ind w:left="1418" w:hanging="1418"/>
    </w:pPr>
  </w:style>
  <w:style w:type="paragraph" w:styleId="TOC8">
    <w:name w:val="toc 8"/>
    <w:basedOn w:val="TOC1"/>
    <w:uiPriority w:val="39"/>
    <w:rsid w:val="003266F4"/>
    <w:pPr>
      <w:spacing w:before="180"/>
      <w:ind w:left="2693" w:hanging="2693"/>
    </w:pPr>
    <w:rPr>
      <w:b/>
    </w:rPr>
  </w:style>
  <w:style w:type="paragraph" w:styleId="TOC1">
    <w:name w:val="toc 1"/>
    <w:uiPriority w:val="39"/>
    <w:rsid w:val="003266F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266F4"/>
    <w:pPr>
      <w:keepLines/>
      <w:tabs>
        <w:tab w:val="center" w:pos="4536"/>
        <w:tab w:val="right" w:pos="9072"/>
      </w:tabs>
    </w:pPr>
  </w:style>
  <w:style w:type="character" w:customStyle="1" w:styleId="ZGSM">
    <w:name w:val="ZGSM"/>
    <w:rsid w:val="003266F4"/>
  </w:style>
  <w:style w:type="paragraph" w:styleId="Header">
    <w:name w:val="header"/>
    <w:rsid w:val="003266F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266F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266F4"/>
    <w:pPr>
      <w:ind w:left="1701" w:hanging="1701"/>
    </w:pPr>
  </w:style>
  <w:style w:type="paragraph" w:styleId="TOC4">
    <w:name w:val="toc 4"/>
    <w:basedOn w:val="TOC3"/>
    <w:uiPriority w:val="39"/>
    <w:rsid w:val="003266F4"/>
    <w:pPr>
      <w:ind w:left="1418" w:hanging="1418"/>
    </w:pPr>
  </w:style>
  <w:style w:type="paragraph" w:styleId="TOC3">
    <w:name w:val="toc 3"/>
    <w:basedOn w:val="TOC2"/>
    <w:uiPriority w:val="39"/>
    <w:rsid w:val="003266F4"/>
    <w:pPr>
      <w:ind w:left="1134" w:hanging="1134"/>
    </w:pPr>
  </w:style>
  <w:style w:type="paragraph" w:styleId="TOC2">
    <w:name w:val="toc 2"/>
    <w:basedOn w:val="TOC1"/>
    <w:uiPriority w:val="39"/>
    <w:rsid w:val="003266F4"/>
    <w:pPr>
      <w:spacing w:before="0"/>
      <w:ind w:left="851" w:hanging="851"/>
    </w:pPr>
    <w:rPr>
      <w:sz w:val="20"/>
    </w:rPr>
  </w:style>
  <w:style w:type="paragraph" w:styleId="Index1">
    <w:name w:val="index 1"/>
    <w:basedOn w:val="Normal"/>
    <w:semiHidden/>
    <w:rsid w:val="003266F4"/>
    <w:pPr>
      <w:keepLines/>
    </w:pPr>
  </w:style>
  <w:style w:type="paragraph" w:styleId="Index2">
    <w:name w:val="index 2"/>
    <w:basedOn w:val="Index1"/>
    <w:semiHidden/>
    <w:rsid w:val="003266F4"/>
    <w:pPr>
      <w:ind w:left="284"/>
    </w:pPr>
  </w:style>
  <w:style w:type="paragraph" w:customStyle="1" w:styleId="TT">
    <w:name w:val="TT"/>
    <w:basedOn w:val="Heading1"/>
    <w:next w:val="Normal"/>
    <w:rsid w:val="003266F4"/>
    <w:pPr>
      <w:outlineLvl w:val="9"/>
    </w:pPr>
  </w:style>
  <w:style w:type="paragraph" w:styleId="Footer">
    <w:name w:val="footer"/>
    <w:basedOn w:val="Header"/>
    <w:rsid w:val="003266F4"/>
    <w:pPr>
      <w:jc w:val="center"/>
    </w:pPr>
    <w:rPr>
      <w:i/>
    </w:rPr>
  </w:style>
  <w:style w:type="character" w:styleId="FootnoteReference">
    <w:name w:val="footnote reference"/>
    <w:semiHidden/>
    <w:rsid w:val="003266F4"/>
    <w:rPr>
      <w:b/>
      <w:position w:val="6"/>
      <w:sz w:val="16"/>
    </w:rPr>
  </w:style>
  <w:style w:type="paragraph" w:styleId="FootnoteText">
    <w:name w:val="footnote text"/>
    <w:basedOn w:val="Normal"/>
    <w:semiHidden/>
    <w:rsid w:val="003266F4"/>
    <w:pPr>
      <w:keepLines/>
      <w:ind w:left="454" w:hanging="454"/>
    </w:pPr>
    <w:rPr>
      <w:sz w:val="16"/>
    </w:rPr>
  </w:style>
  <w:style w:type="paragraph" w:customStyle="1" w:styleId="NF">
    <w:name w:val="NF"/>
    <w:basedOn w:val="NO"/>
    <w:rsid w:val="003266F4"/>
    <w:pPr>
      <w:keepNext/>
      <w:spacing w:after="0"/>
    </w:pPr>
    <w:rPr>
      <w:rFonts w:ascii="Arial" w:hAnsi="Arial"/>
      <w:sz w:val="18"/>
    </w:rPr>
  </w:style>
  <w:style w:type="paragraph" w:customStyle="1" w:styleId="NO">
    <w:name w:val="NO"/>
    <w:basedOn w:val="Normal"/>
    <w:rsid w:val="003266F4"/>
    <w:pPr>
      <w:keepLines/>
      <w:ind w:left="1135" w:hanging="851"/>
    </w:pPr>
  </w:style>
  <w:style w:type="paragraph" w:customStyle="1" w:styleId="PL">
    <w:name w:val="PL"/>
    <w:rsid w:val="0032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266F4"/>
    <w:pPr>
      <w:jc w:val="right"/>
    </w:pPr>
  </w:style>
  <w:style w:type="paragraph" w:customStyle="1" w:styleId="TAL">
    <w:name w:val="TAL"/>
    <w:basedOn w:val="Normal"/>
    <w:link w:val="TALChar1"/>
    <w:rsid w:val="003266F4"/>
    <w:pPr>
      <w:keepNext/>
      <w:keepLines/>
      <w:spacing w:after="0"/>
    </w:pPr>
    <w:rPr>
      <w:rFonts w:ascii="Arial" w:hAnsi="Arial"/>
      <w:sz w:val="18"/>
    </w:rPr>
  </w:style>
  <w:style w:type="paragraph" w:styleId="ListNumber2">
    <w:name w:val="List Number 2"/>
    <w:basedOn w:val="ListNumber"/>
    <w:rsid w:val="003266F4"/>
    <w:pPr>
      <w:ind w:left="851"/>
    </w:pPr>
  </w:style>
  <w:style w:type="paragraph" w:styleId="ListNumber">
    <w:name w:val="List Number"/>
    <w:basedOn w:val="List"/>
    <w:rsid w:val="003266F4"/>
  </w:style>
  <w:style w:type="paragraph" w:styleId="List">
    <w:name w:val="List"/>
    <w:basedOn w:val="Normal"/>
    <w:rsid w:val="003266F4"/>
    <w:pPr>
      <w:ind w:left="568" w:hanging="284"/>
    </w:pPr>
  </w:style>
  <w:style w:type="paragraph" w:customStyle="1" w:styleId="TAH">
    <w:name w:val="TAH"/>
    <w:basedOn w:val="TAC"/>
    <w:rsid w:val="003266F4"/>
    <w:rPr>
      <w:b/>
    </w:rPr>
  </w:style>
  <w:style w:type="paragraph" w:customStyle="1" w:styleId="TAC">
    <w:name w:val="TAC"/>
    <w:basedOn w:val="TAL"/>
    <w:rsid w:val="003266F4"/>
    <w:pPr>
      <w:jc w:val="center"/>
    </w:pPr>
  </w:style>
  <w:style w:type="paragraph" w:customStyle="1" w:styleId="LD">
    <w:name w:val="LD"/>
    <w:rsid w:val="003266F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266F4"/>
    <w:pPr>
      <w:keepLines/>
      <w:ind w:left="1702" w:hanging="1418"/>
    </w:pPr>
  </w:style>
  <w:style w:type="paragraph" w:customStyle="1" w:styleId="FP">
    <w:name w:val="FP"/>
    <w:basedOn w:val="Normal"/>
    <w:rsid w:val="003266F4"/>
    <w:pPr>
      <w:spacing w:after="0"/>
    </w:pPr>
  </w:style>
  <w:style w:type="paragraph" w:customStyle="1" w:styleId="NW">
    <w:name w:val="NW"/>
    <w:basedOn w:val="NO"/>
    <w:rsid w:val="003266F4"/>
    <w:pPr>
      <w:spacing w:after="0"/>
    </w:pPr>
  </w:style>
  <w:style w:type="paragraph" w:customStyle="1" w:styleId="EW">
    <w:name w:val="EW"/>
    <w:basedOn w:val="EX"/>
    <w:rsid w:val="003266F4"/>
    <w:pPr>
      <w:spacing w:after="0"/>
    </w:pPr>
  </w:style>
  <w:style w:type="paragraph" w:customStyle="1" w:styleId="B10">
    <w:name w:val="B1"/>
    <w:basedOn w:val="List"/>
    <w:link w:val="B1Char"/>
    <w:qFormat/>
    <w:rsid w:val="003266F4"/>
  </w:style>
  <w:style w:type="paragraph" w:styleId="TOC6">
    <w:name w:val="toc 6"/>
    <w:basedOn w:val="TOC5"/>
    <w:next w:val="Normal"/>
    <w:semiHidden/>
    <w:rsid w:val="003266F4"/>
    <w:pPr>
      <w:ind w:left="1985" w:hanging="1985"/>
    </w:pPr>
  </w:style>
  <w:style w:type="paragraph" w:styleId="TOC7">
    <w:name w:val="toc 7"/>
    <w:basedOn w:val="TOC6"/>
    <w:next w:val="Normal"/>
    <w:semiHidden/>
    <w:rsid w:val="003266F4"/>
    <w:pPr>
      <w:ind w:left="2268" w:hanging="2268"/>
    </w:pPr>
  </w:style>
  <w:style w:type="paragraph" w:styleId="ListBullet2">
    <w:name w:val="List Bullet 2"/>
    <w:basedOn w:val="ListBullet"/>
    <w:rsid w:val="003266F4"/>
    <w:pPr>
      <w:ind w:left="851"/>
    </w:pPr>
  </w:style>
  <w:style w:type="paragraph" w:styleId="ListBullet">
    <w:name w:val="List Bullet"/>
    <w:basedOn w:val="List"/>
    <w:rsid w:val="003266F4"/>
  </w:style>
  <w:style w:type="paragraph" w:customStyle="1" w:styleId="EditorsNote">
    <w:name w:val="Editor's Note"/>
    <w:basedOn w:val="NO"/>
    <w:rsid w:val="003266F4"/>
    <w:rPr>
      <w:color w:val="FF0000"/>
    </w:rPr>
  </w:style>
  <w:style w:type="paragraph" w:customStyle="1" w:styleId="TH">
    <w:name w:val="TH"/>
    <w:basedOn w:val="Normal"/>
    <w:rsid w:val="003266F4"/>
    <w:pPr>
      <w:keepNext/>
      <w:keepLines/>
      <w:spacing w:before="60"/>
      <w:jc w:val="center"/>
    </w:pPr>
    <w:rPr>
      <w:rFonts w:ascii="Arial" w:hAnsi="Arial"/>
      <w:b/>
    </w:rPr>
  </w:style>
  <w:style w:type="paragraph" w:customStyle="1" w:styleId="ZA">
    <w:name w:val="ZA"/>
    <w:rsid w:val="00326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266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266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266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266F4"/>
    <w:pPr>
      <w:ind w:left="851" w:hanging="851"/>
    </w:pPr>
  </w:style>
  <w:style w:type="paragraph" w:customStyle="1" w:styleId="ZH">
    <w:name w:val="ZH"/>
    <w:rsid w:val="003266F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266F4"/>
    <w:pPr>
      <w:keepNext w:val="0"/>
      <w:spacing w:before="0" w:after="240"/>
    </w:pPr>
  </w:style>
  <w:style w:type="paragraph" w:customStyle="1" w:styleId="ZG">
    <w:name w:val="ZG"/>
    <w:rsid w:val="003266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266F4"/>
    <w:pPr>
      <w:ind w:left="1135"/>
    </w:pPr>
  </w:style>
  <w:style w:type="paragraph" w:styleId="List2">
    <w:name w:val="List 2"/>
    <w:basedOn w:val="List"/>
    <w:rsid w:val="003266F4"/>
    <w:pPr>
      <w:ind w:left="851"/>
    </w:pPr>
  </w:style>
  <w:style w:type="paragraph" w:styleId="List3">
    <w:name w:val="List 3"/>
    <w:basedOn w:val="List2"/>
    <w:rsid w:val="003266F4"/>
    <w:pPr>
      <w:ind w:left="1135"/>
    </w:pPr>
  </w:style>
  <w:style w:type="paragraph" w:styleId="List4">
    <w:name w:val="List 4"/>
    <w:basedOn w:val="List3"/>
    <w:rsid w:val="003266F4"/>
    <w:pPr>
      <w:ind w:left="1418"/>
    </w:pPr>
  </w:style>
  <w:style w:type="paragraph" w:styleId="List5">
    <w:name w:val="List 5"/>
    <w:basedOn w:val="List4"/>
    <w:rsid w:val="003266F4"/>
    <w:pPr>
      <w:ind w:left="1702"/>
    </w:pPr>
  </w:style>
  <w:style w:type="paragraph" w:styleId="ListBullet4">
    <w:name w:val="List Bullet 4"/>
    <w:basedOn w:val="ListBullet3"/>
    <w:rsid w:val="003266F4"/>
    <w:pPr>
      <w:ind w:left="1418"/>
    </w:pPr>
  </w:style>
  <w:style w:type="paragraph" w:styleId="ListBullet5">
    <w:name w:val="List Bullet 5"/>
    <w:basedOn w:val="ListBullet4"/>
    <w:rsid w:val="003266F4"/>
    <w:pPr>
      <w:ind w:left="1702"/>
    </w:pPr>
  </w:style>
  <w:style w:type="paragraph" w:customStyle="1" w:styleId="B20">
    <w:name w:val="B2"/>
    <w:basedOn w:val="List2"/>
    <w:rsid w:val="003266F4"/>
  </w:style>
  <w:style w:type="paragraph" w:customStyle="1" w:styleId="B30">
    <w:name w:val="B3"/>
    <w:basedOn w:val="List3"/>
    <w:rsid w:val="003266F4"/>
  </w:style>
  <w:style w:type="paragraph" w:customStyle="1" w:styleId="B4">
    <w:name w:val="B4"/>
    <w:basedOn w:val="List4"/>
    <w:rsid w:val="003266F4"/>
  </w:style>
  <w:style w:type="paragraph" w:customStyle="1" w:styleId="B5">
    <w:name w:val="B5"/>
    <w:basedOn w:val="List5"/>
    <w:rsid w:val="003266F4"/>
  </w:style>
  <w:style w:type="paragraph" w:customStyle="1" w:styleId="ZTD">
    <w:name w:val="ZTD"/>
    <w:basedOn w:val="ZB"/>
    <w:rsid w:val="003266F4"/>
    <w:pPr>
      <w:framePr w:hRule="auto" w:wrap="notBeside" w:y="852"/>
    </w:pPr>
    <w:rPr>
      <w:i w:val="0"/>
      <w:sz w:val="40"/>
    </w:rPr>
  </w:style>
  <w:style w:type="paragraph" w:customStyle="1" w:styleId="ZV">
    <w:name w:val="ZV"/>
    <w:basedOn w:val="ZU"/>
    <w:rsid w:val="003266F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rsid w:val="003266F4"/>
    <w:pPr>
      <w:numPr>
        <w:numId w:val="13"/>
      </w:numPr>
    </w:pPr>
  </w:style>
  <w:style w:type="paragraph" w:customStyle="1" w:styleId="B2">
    <w:name w:val="B2+"/>
    <w:basedOn w:val="B20"/>
    <w:rsid w:val="003266F4"/>
    <w:pPr>
      <w:numPr>
        <w:numId w:val="14"/>
      </w:numPr>
    </w:pPr>
  </w:style>
  <w:style w:type="paragraph" w:customStyle="1" w:styleId="B3">
    <w:name w:val="B3+"/>
    <w:basedOn w:val="B30"/>
    <w:rsid w:val="003266F4"/>
    <w:pPr>
      <w:numPr>
        <w:numId w:val="15"/>
      </w:numPr>
      <w:tabs>
        <w:tab w:val="left" w:pos="1134"/>
      </w:tabs>
    </w:pPr>
  </w:style>
  <w:style w:type="paragraph" w:customStyle="1" w:styleId="BL">
    <w:name w:val="BL"/>
    <w:basedOn w:val="Normal"/>
    <w:rsid w:val="003266F4"/>
    <w:pPr>
      <w:numPr>
        <w:numId w:val="16"/>
      </w:numPr>
      <w:tabs>
        <w:tab w:val="left" w:pos="851"/>
      </w:tabs>
    </w:pPr>
  </w:style>
  <w:style w:type="paragraph" w:customStyle="1" w:styleId="BN">
    <w:name w:val="BN"/>
    <w:basedOn w:val="Normal"/>
    <w:rsid w:val="003266F4"/>
    <w:pPr>
      <w:numPr>
        <w:numId w:val="17"/>
      </w:numPr>
    </w:pPr>
  </w:style>
  <w:style w:type="paragraph" w:customStyle="1" w:styleId="TAJ">
    <w:name w:val="TAJ"/>
    <w:basedOn w:val="Normal"/>
    <w:rsid w:val="003266F4"/>
    <w:pPr>
      <w:keepNext/>
      <w:keepLines/>
      <w:spacing w:after="0"/>
      <w:jc w:val="both"/>
    </w:pPr>
    <w:rPr>
      <w:rFonts w:ascii="Arial" w:hAnsi="Arial"/>
      <w:sz w:val="18"/>
    </w:rPr>
  </w:style>
  <w:style w:type="character" w:customStyle="1" w:styleId="Heading1Char">
    <w:name w:val="Heading 1 Char"/>
    <w:link w:val="Heading1"/>
    <w:rsid w:val="00E24F8A"/>
    <w:rPr>
      <w:rFonts w:ascii="Arial" w:hAnsi="Arial"/>
      <w:sz w:val="36"/>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Heading2Char">
    <w:name w:val="Heading 2 Char"/>
    <w:link w:val="Heading2"/>
    <w:rsid w:val="00E24F8A"/>
    <w:rPr>
      <w:rFonts w:ascii="Arial" w:hAnsi="Arial"/>
      <w:sz w:val="32"/>
      <w:lang w:eastAsia="en-US"/>
    </w:rPr>
  </w:style>
  <w:style w:type="paragraph" w:styleId="BodyText">
    <w:name w:val="Body Text"/>
    <w:basedOn w:val="Normal"/>
    <w:link w:val="BodyTextChar"/>
  </w:style>
  <w:style w:type="character" w:styleId="CommentReference">
    <w:name w:val="annotation reference"/>
    <w:semiHidden/>
    <w:rPr>
      <w:sz w:val="16"/>
    </w:rPr>
  </w:style>
  <w:style w:type="character" w:customStyle="1" w:styleId="Heading3Char">
    <w:name w:val="Heading 3 Char"/>
    <w:link w:val="Heading3"/>
    <w:rsid w:val="00E24F8A"/>
    <w:rPr>
      <w:rFonts w:ascii="Arial" w:hAnsi="Arial"/>
      <w:sz w:val="28"/>
      <w:lang w:eastAsia="en-US"/>
    </w:rPr>
  </w:style>
  <w:style w:type="paragraph" w:styleId="CommentText">
    <w:name w:val="annotation text"/>
    <w:basedOn w:val="Normal"/>
    <w:semiHidden/>
  </w:style>
  <w:style w:type="paragraph" w:styleId="CommentSubject">
    <w:name w:val="annotation subject"/>
    <w:basedOn w:val="CommentText"/>
    <w:next w:val="CommentText"/>
    <w:semiHidden/>
    <w:rsid w:val="00ED6959"/>
    <w:rPr>
      <w:b/>
      <w:bCs/>
    </w:rPr>
  </w:style>
  <w:style w:type="paragraph" w:styleId="BalloonText">
    <w:name w:val="Balloon Text"/>
    <w:basedOn w:val="Normal"/>
    <w:semiHidden/>
    <w:rsid w:val="00ED6959"/>
    <w:rPr>
      <w:rFonts w:ascii="Tahoma" w:hAnsi="Tahoma" w:cs="Tahoma"/>
      <w:sz w:val="16"/>
      <w:szCs w:val="16"/>
    </w:rPr>
  </w:style>
  <w:style w:type="paragraph" w:customStyle="1" w:styleId="FL">
    <w:name w:val="FL"/>
    <w:basedOn w:val="Normal"/>
    <w:rsid w:val="003266F4"/>
    <w:pPr>
      <w:keepNext/>
      <w:keepLines/>
      <w:spacing w:before="60"/>
      <w:jc w:val="center"/>
    </w:pPr>
    <w:rPr>
      <w:rFonts w:ascii="Arial" w:hAnsi="Arial"/>
      <w:b/>
    </w:rPr>
  </w:style>
  <w:style w:type="character" w:customStyle="1" w:styleId="Heading4Char">
    <w:name w:val="Heading 4 Char"/>
    <w:link w:val="Heading4"/>
    <w:rsid w:val="00E24F8A"/>
    <w:rPr>
      <w:rFonts w:ascii="Arial" w:hAnsi="Arial"/>
      <w:sz w:val="24"/>
      <w:lang w:eastAsia="en-US"/>
    </w:rPr>
  </w:style>
  <w:style w:type="character" w:customStyle="1" w:styleId="B1Char">
    <w:name w:val="B1 Char"/>
    <w:link w:val="B10"/>
    <w:locked/>
    <w:rsid w:val="00096A41"/>
    <w:rPr>
      <w:lang w:eastAsia="en-US"/>
    </w:rPr>
  </w:style>
  <w:style w:type="character" w:customStyle="1" w:styleId="TALChar1">
    <w:name w:val="TAL Char1"/>
    <w:link w:val="TAL"/>
    <w:locked/>
    <w:rsid w:val="00794392"/>
    <w:rPr>
      <w:rFonts w:ascii="Arial" w:hAnsi="Arial"/>
      <w:sz w:val="18"/>
      <w:lang w:eastAsia="en-US"/>
    </w:rPr>
  </w:style>
  <w:style w:type="paragraph" w:styleId="Bibliography">
    <w:name w:val="Bibliography"/>
    <w:basedOn w:val="Normal"/>
    <w:next w:val="Normal"/>
    <w:uiPriority w:val="37"/>
    <w:semiHidden/>
    <w:unhideWhenUsed/>
    <w:rsid w:val="00250338"/>
  </w:style>
  <w:style w:type="paragraph" w:styleId="BlockText">
    <w:name w:val="Block Text"/>
    <w:basedOn w:val="Normal"/>
    <w:rsid w:val="00250338"/>
    <w:pPr>
      <w:spacing w:after="120"/>
      <w:ind w:left="1440" w:right="1440"/>
    </w:pPr>
  </w:style>
  <w:style w:type="paragraph" w:styleId="BodyText2">
    <w:name w:val="Body Text 2"/>
    <w:basedOn w:val="Normal"/>
    <w:link w:val="BodyText2Char"/>
    <w:rsid w:val="00250338"/>
    <w:pPr>
      <w:spacing w:after="120" w:line="480" w:lineRule="auto"/>
    </w:pPr>
  </w:style>
  <w:style w:type="character" w:customStyle="1" w:styleId="BodyText2Char">
    <w:name w:val="Body Text 2 Char"/>
    <w:link w:val="BodyText2"/>
    <w:rsid w:val="00250338"/>
    <w:rPr>
      <w:lang w:eastAsia="en-US"/>
    </w:rPr>
  </w:style>
  <w:style w:type="paragraph" w:styleId="BodyText3">
    <w:name w:val="Body Text 3"/>
    <w:basedOn w:val="Normal"/>
    <w:link w:val="BodyText3Char"/>
    <w:rsid w:val="00250338"/>
    <w:pPr>
      <w:spacing w:after="120"/>
    </w:pPr>
    <w:rPr>
      <w:sz w:val="16"/>
      <w:szCs w:val="16"/>
    </w:rPr>
  </w:style>
  <w:style w:type="character" w:customStyle="1" w:styleId="BodyText3Char">
    <w:name w:val="Body Text 3 Char"/>
    <w:link w:val="BodyText3"/>
    <w:rsid w:val="00250338"/>
    <w:rPr>
      <w:sz w:val="16"/>
      <w:szCs w:val="16"/>
      <w:lang w:eastAsia="en-US"/>
    </w:rPr>
  </w:style>
  <w:style w:type="paragraph" w:styleId="BodyTextFirstIndent">
    <w:name w:val="Body Text First Indent"/>
    <w:basedOn w:val="BodyText"/>
    <w:link w:val="BodyTextFirstIndentChar"/>
    <w:rsid w:val="00250338"/>
    <w:pPr>
      <w:spacing w:after="120"/>
      <w:ind w:firstLine="210"/>
    </w:pPr>
  </w:style>
  <w:style w:type="character" w:customStyle="1" w:styleId="BodyTextChar">
    <w:name w:val="Body Text Char"/>
    <w:link w:val="BodyText"/>
    <w:rsid w:val="00250338"/>
    <w:rPr>
      <w:lang w:eastAsia="en-US"/>
    </w:rPr>
  </w:style>
  <w:style w:type="character" w:customStyle="1" w:styleId="BodyTextFirstIndentChar">
    <w:name w:val="Body Text First Indent Char"/>
    <w:basedOn w:val="BodyTextChar"/>
    <w:link w:val="BodyTextFirstIndent"/>
    <w:rsid w:val="00250338"/>
    <w:rPr>
      <w:lang w:eastAsia="en-US"/>
    </w:rPr>
  </w:style>
  <w:style w:type="paragraph" w:styleId="BodyTextIndent">
    <w:name w:val="Body Text Indent"/>
    <w:basedOn w:val="Normal"/>
    <w:link w:val="BodyTextIndentChar"/>
    <w:rsid w:val="00250338"/>
    <w:pPr>
      <w:spacing w:after="120"/>
      <w:ind w:left="283"/>
    </w:pPr>
  </w:style>
  <w:style w:type="character" w:customStyle="1" w:styleId="BodyTextIndentChar">
    <w:name w:val="Body Text Indent Char"/>
    <w:link w:val="BodyTextIndent"/>
    <w:rsid w:val="00250338"/>
    <w:rPr>
      <w:lang w:eastAsia="en-US"/>
    </w:rPr>
  </w:style>
  <w:style w:type="paragraph" w:styleId="BodyTextFirstIndent2">
    <w:name w:val="Body Text First Indent 2"/>
    <w:basedOn w:val="BodyTextIndent"/>
    <w:link w:val="BodyTextFirstIndent2Char"/>
    <w:rsid w:val="00250338"/>
    <w:pPr>
      <w:ind w:firstLine="210"/>
    </w:pPr>
  </w:style>
  <w:style w:type="character" w:customStyle="1" w:styleId="BodyTextFirstIndent2Char">
    <w:name w:val="Body Text First Indent 2 Char"/>
    <w:basedOn w:val="BodyTextIndentChar"/>
    <w:link w:val="BodyTextFirstIndent2"/>
    <w:rsid w:val="00250338"/>
    <w:rPr>
      <w:lang w:eastAsia="en-US"/>
    </w:rPr>
  </w:style>
  <w:style w:type="paragraph" w:styleId="BodyTextIndent2">
    <w:name w:val="Body Text Indent 2"/>
    <w:basedOn w:val="Normal"/>
    <w:link w:val="BodyTextIndent2Char"/>
    <w:rsid w:val="00250338"/>
    <w:pPr>
      <w:spacing w:after="120" w:line="480" w:lineRule="auto"/>
      <w:ind w:left="283"/>
    </w:pPr>
  </w:style>
  <w:style w:type="character" w:customStyle="1" w:styleId="BodyTextIndent2Char">
    <w:name w:val="Body Text Indent 2 Char"/>
    <w:link w:val="BodyTextIndent2"/>
    <w:rsid w:val="00250338"/>
    <w:rPr>
      <w:lang w:eastAsia="en-US"/>
    </w:rPr>
  </w:style>
  <w:style w:type="paragraph" w:styleId="BodyTextIndent3">
    <w:name w:val="Body Text Indent 3"/>
    <w:basedOn w:val="Normal"/>
    <w:link w:val="BodyTextIndent3Char"/>
    <w:rsid w:val="00250338"/>
    <w:pPr>
      <w:spacing w:after="120"/>
      <w:ind w:left="283"/>
    </w:pPr>
    <w:rPr>
      <w:sz w:val="16"/>
      <w:szCs w:val="16"/>
    </w:rPr>
  </w:style>
  <w:style w:type="character" w:customStyle="1" w:styleId="BodyTextIndent3Char">
    <w:name w:val="Body Text Indent 3 Char"/>
    <w:link w:val="BodyTextIndent3"/>
    <w:rsid w:val="00250338"/>
    <w:rPr>
      <w:sz w:val="16"/>
      <w:szCs w:val="16"/>
      <w:lang w:eastAsia="en-US"/>
    </w:rPr>
  </w:style>
  <w:style w:type="paragraph" w:styleId="Closing">
    <w:name w:val="Closing"/>
    <w:basedOn w:val="Normal"/>
    <w:link w:val="ClosingChar"/>
    <w:rsid w:val="00250338"/>
    <w:pPr>
      <w:ind w:left="4252"/>
    </w:pPr>
  </w:style>
  <w:style w:type="character" w:customStyle="1" w:styleId="ClosingChar">
    <w:name w:val="Closing Char"/>
    <w:link w:val="Closing"/>
    <w:rsid w:val="00250338"/>
    <w:rPr>
      <w:lang w:eastAsia="en-US"/>
    </w:rPr>
  </w:style>
  <w:style w:type="paragraph" w:styleId="Date">
    <w:name w:val="Date"/>
    <w:basedOn w:val="Normal"/>
    <w:next w:val="Normal"/>
    <w:link w:val="DateChar"/>
    <w:rsid w:val="00250338"/>
  </w:style>
  <w:style w:type="character" w:customStyle="1" w:styleId="DateChar">
    <w:name w:val="Date Char"/>
    <w:link w:val="Date"/>
    <w:rsid w:val="00250338"/>
    <w:rPr>
      <w:lang w:eastAsia="en-US"/>
    </w:rPr>
  </w:style>
  <w:style w:type="paragraph" w:styleId="E-mailSignature">
    <w:name w:val="E-mail Signature"/>
    <w:basedOn w:val="Normal"/>
    <w:link w:val="E-mailSignatureChar"/>
    <w:rsid w:val="00250338"/>
  </w:style>
  <w:style w:type="character" w:customStyle="1" w:styleId="E-mailSignatureChar">
    <w:name w:val="E-mail Signature Char"/>
    <w:link w:val="E-mailSignature"/>
    <w:rsid w:val="00250338"/>
    <w:rPr>
      <w:lang w:eastAsia="en-US"/>
    </w:rPr>
  </w:style>
  <w:style w:type="paragraph" w:styleId="EndnoteText">
    <w:name w:val="endnote text"/>
    <w:basedOn w:val="Normal"/>
    <w:link w:val="EndnoteTextChar"/>
    <w:rsid w:val="00250338"/>
  </w:style>
  <w:style w:type="character" w:customStyle="1" w:styleId="EndnoteTextChar">
    <w:name w:val="Endnote Text Char"/>
    <w:link w:val="EndnoteText"/>
    <w:rsid w:val="00250338"/>
    <w:rPr>
      <w:lang w:eastAsia="en-US"/>
    </w:rPr>
  </w:style>
  <w:style w:type="paragraph" w:styleId="EnvelopeAddress">
    <w:name w:val="envelope address"/>
    <w:basedOn w:val="Normal"/>
    <w:rsid w:val="0025033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50338"/>
    <w:rPr>
      <w:rFonts w:ascii="Calibri Light" w:hAnsi="Calibri Light"/>
    </w:rPr>
  </w:style>
  <w:style w:type="paragraph" w:styleId="HTMLAddress">
    <w:name w:val="HTML Address"/>
    <w:basedOn w:val="Normal"/>
    <w:link w:val="HTMLAddressChar"/>
    <w:rsid w:val="00250338"/>
    <w:rPr>
      <w:i/>
      <w:iCs/>
    </w:rPr>
  </w:style>
  <w:style w:type="character" w:customStyle="1" w:styleId="HTMLAddressChar">
    <w:name w:val="HTML Address Char"/>
    <w:link w:val="HTMLAddress"/>
    <w:rsid w:val="00250338"/>
    <w:rPr>
      <w:i/>
      <w:iCs/>
      <w:lang w:eastAsia="en-US"/>
    </w:rPr>
  </w:style>
  <w:style w:type="paragraph" w:styleId="HTMLPreformatted">
    <w:name w:val="HTML Preformatted"/>
    <w:basedOn w:val="Normal"/>
    <w:link w:val="HTMLPreformattedChar"/>
    <w:rsid w:val="00250338"/>
    <w:rPr>
      <w:rFonts w:ascii="Courier New" w:hAnsi="Courier New" w:cs="Courier New"/>
    </w:rPr>
  </w:style>
  <w:style w:type="character" w:customStyle="1" w:styleId="HTMLPreformattedChar">
    <w:name w:val="HTML Preformatted Char"/>
    <w:link w:val="HTMLPreformatted"/>
    <w:rsid w:val="00250338"/>
    <w:rPr>
      <w:rFonts w:ascii="Courier New" w:hAnsi="Courier New" w:cs="Courier New"/>
      <w:lang w:eastAsia="en-US"/>
    </w:rPr>
  </w:style>
  <w:style w:type="paragraph" w:styleId="Index3">
    <w:name w:val="index 3"/>
    <w:basedOn w:val="Normal"/>
    <w:next w:val="Normal"/>
    <w:rsid w:val="00250338"/>
    <w:pPr>
      <w:ind w:left="600" w:hanging="200"/>
    </w:pPr>
  </w:style>
  <w:style w:type="paragraph" w:styleId="Index4">
    <w:name w:val="index 4"/>
    <w:basedOn w:val="Normal"/>
    <w:next w:val="Normal"/>
    <w:rsid w:val="00250338"/>
    <w:pPr>
      <w:ind w:left="800" w:hanging="200"/>
    </w:pPr>
  </w:style>
  <w:style w:type="paragraph" w:styleId="Index5">
    <w:name w:val="index 5"/>
    <w:basedOn w:val="Normal"/>
    <w:next w:val="Normal"/>
    <w:rsid w:val="00250338"/>
    <w:pPr>
      <w:ind w:left="1000" w:hanging="200"/>
    </w:pPr>
  </w:style>
  <w:style w:type="paragraph" w:styleId="Index6">
    <w:name w:val="index 6"/>
    <w:basedOn w:val="Normal"/>
    <w:next w:val="Normal"/>
    <w:rsid w:val="00250338"/>
    <w:pPr>
      <w:ind w:left="1200" w:hanging="200"/>
    </w:pPr>
  </w:style>
  <w:style w:type="paragraph" w:styleId="Index7">
    <w:name w:val="index 7"/>
    <w:basedOn w:val="Normal"/>
    <w:next w:val="Normal"/>
    <w:rsid w:val="00250338"/>
    <w:pPr>
      <w:ind w:left="1400" w:hanging="200"/>
    </w:pPr>
  </w:style>
  <w:style w:type="paragraph" w:styleId="Index8">
    <w:name w:val="index 8"/>
    <w:basedOn w:val="Normal"/>
    <w:next w:val="Normal"/>
    <w:rsid w:val="00250338"/>
    <w:pPr>
      <w:ind w:left="1600" w:hanging="200"/>
    </w:pPr>
  </w:style>
  <w:style w:type="paragraph" w:styleId="Index9">
    <w:name w:val="index 9"/>
    <w:basedOn w:val="Normal"/>
    <w:next w:val="Normal"/>
    <w:rsid w:val="00250338"/>
    <w:pPr>
      <w:ind w:left="1800" w:hanging="200"/>
    </w:pPr>
  </w:style>
  <w:style w:type="paragraph" w:styleId="IntenseQuote">
    <w:name w:val="Intense Quote"/>
    <w:basedOn w:val="Normal"/>
    <w:next w:val="Normal"/>
    <w:link w:val="IntenseQuoteChar"/>
    <w:uiPriority w:val="30"/>
    <w:qFormat/>
    <w:rsid w:val="0025033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0338"/>
    <w:rPr>
      <w:i/>
      <w:iCs/>
      <w:color w:val="4472C4"/>
      <w:lang w:eastAsia="en-US"/>
    </w:rPr>
  </w:style>
  <w:style w:type="paragraph" w:styleId="ListContinue">
    <w:name w:val="List Continue"/>
    <w:basedOn w:val="Normal"/>
    <w:rsid w:val="00250338"/>
    <w:pPr>
      <w:spacing w:after="120"/>
      <w:ind w:left="283"/>
      <w:contextualSpacing/>
    </w:pPr>
  </w:style>
  <w:style w:type="paragraph" w:styleId="ListContinue2">
    <w:name w:val="List Continue 2"/>
    <w:basedOn w:val="Normal"/>
    <w:rsid w:val="00250338"/>
    <w:pPr>
      <w:spacing w:after="120"/>
      <w:ind w:left="566"/>
      <w:contextualSpacing/>
    </w:pPr>
  </w:style>
  <w:style w:type="paragraph" w:styleId="ListContinue3">
    <w:name w:val="List Continue 3"/>
    <w:basedOn w:val="Normal"/>
    <w:rsid w:val="00250338"/>
    <w:pPr>
      <w:spacing w:after="120"/>
      <w:ind w:left="849"/>
      <w:contextualSpacing/>
    </w:pPr>
  </w:style>
  <w:style w:type="paragraph" w:styleId="ListContinue4">
    <w:name w:val="List Continue 4"/>
    <w:basedOn w:val="Normal"/>
    <w:rsid w:val="00250338"/>
    <w:pPr>
      <w:spacing w:after="120"/>
      <w:ind w:left="1132"/>
      <w:contextualSpacing/>
    </w:pPr>
  </w:style>
  <w:style w:type="paragraph" w:styleId="ListContinue5">
    <w:name w:val="List Continue 5"/>
    <w:basedOn w:val="Normal"/>
    <w:rsid w:val="00250338"/>
    <w:pPr>
      <w:spacing w:after="120"/>
      <w:ind w:left="1415"/>
      <w:contextualSpacing/>
    </w:pPr>
  </w:style>
  <w:style w:type="paragraph" w:styleId="ListNumber3">
    <w:name w:val="List Number 3"/>
    <w:basedOn w:val="Normal"/>
    <w:rsid w:val="00250338"/>
    <w:pPr>
      <w:numPr>
        <w:numId w:val="33"/>
      </w:numPr>
      <w:contextualSpacing/>
    </w:pPr>
  </w:style>
  <w:style w:type="paragraph" w:styleId="ListNumber4">
    <w:name w:val="List Number 4"/>
    <w:basedOn w:val="Normal"/>
    <w:rsid w:val="00250338"/>
    <w:pPr>
      <w:numPr>
        <w:numId w:val="34"/>
      </w:numPr>
      <w:contextualSpacing/>
    </w:pPr>
  </w:style>
  <w:style w:type="paragraph" w:styleId="ListNumber5">
    <w:name w:val="List Number 5"/>
    <w:basedOn w:val="Normal"/>
    <w:rsid w:val="00250338"/>
    <w:pPr>
      <w:numPr>
        <w:numId w:val="35"/>
      </w:numPr>
      <w:contextualSpacing/>
    </w:pPr>
  </w:style>
  <w:style w:type="paragraph" w:styleId="ListParagraph">
    <w:name w:val="List Paragraph"/>
    <w:basedOn w:val="Normal"/>
    <w:uiPriority w:val="34"/>
    <w:qFormat/>
    <w:rsid w:val="00250338"/>
    <w:pPr>
      <w:ind w:left="720"/>
    </w:pPr>
  </w:style>
  <w:style w:type="paragraph" w:styleId="MacroText">
    <w:name w:val="macro"/>
    <w:link w:val="MacroTextChar"/>
    <w:rsid w:val="002503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50338"/>
    <w:rPr>
      <w:rFonts w:ascii="Courier New" w:hAnsi="Courier New" w:cs="Courier New"/>
      <w:lang w:eastAsia="en-US"/>
    </w:rPr>
  </w:style>
  <w:style w:type="paragraph" w:styleId="MessageHeader">
    <w:name w:val="Message Header"/>
    <w:basedOn w:val="Normal"/>
    <w:link w:val="MessageHeaderChar"/>
    <w:rsid w:val="0025033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50338"/>
    <w:rPr>
      <w:rFonts w:ascii="Calibri Light" w:hAnsi="Calibri Light"/>
      <w:sz w:val="24"/>
      <w:szCs w:val="24"/>
      <w:shd w:val="pct20" w:color="auto" w:fill="auto"/>
      <w:lang w:eastAsia="en-US"/>
    </w:rPr>
  </w:style>
  <w:style w:type="paragraph" w:styleId="NoSpacing">
    <w:name w:val="No Spacing"/>
    <w:uiPriority w:val="1"/>
    <w:qFormat/>
    <w:rsid w:val="00250338"/>
    <w:pPr>
      <w:overflowPunct w:val="0"/>
      <w:autoSpaceDE w:val="0"/>
      <w:autoSpaceDN w:val="0"/>
      <w:adjustRightInd w:val="0"/>
      <w:textAlignment w:val="baseline"/>
    </w:pPr>
    <w:rPr>
      <w:lang w:eastAsia="en-US"/>
    </w:rPr>
  </w:style>
  <w:style w:type="paragraph" w:styleId="NormalWeb">
    <w:name w:val="Normal (Web)"/>
    <w:basedOn w:val="Normal"/>
    <w:rsid w:val="00250338"/>
    <w:rPr>
      <w:sz w:val="24"/>
      <w:szCs w:val="24"/>
    </w:rPr>
  </w:style>
  <w:style w:type="paragraph" w:styleId="NormalIndent">
    <w:name w:val="Normal Indent"/>
    <w:basedOn w:val="Normal"/>
    <w:rsid w:val="00250338"/>
    <w:pPr>
      <w:ind w:left="720"/>
    </w:pPr>
  </w:style>
  <w:style w:type="paragraph" w:styleId="NoteHeading">
    <w:name w:val="Note Heading"/>
    <w:basedOn w:val="Normal"/>
    <w:next w:val="Normal"/>
    <w:link w:val="NoteHeadingChar"/>
    <w:rsid w:val="00250338"/>
  </w:style>
  <w:style w:type="character" w:customStyle="1" w:styleId="NoteHeadingChar">
    <w:name w:val="Note Heading Char"/>
    <w:link w:val="NoteHeading"/>
    <w:rsid w:val="00250338"/>
    <w:rPr>
      <w:lang w:eastAsia="en-US"/>
    </w:rPr>
  </w:style>
  <w:style w:type="paragraph" w:styleId="Quote">
    <w:name w:val="Quote"/>
    <w:basedOn w:val="Normal"/>
    <w:next w:val="Normal"/>
    <w:link w:val="QuoteChar"/>
    <w:uiPriority w:val="29"/>
    <w:qFormat/>
    <w:rsid w:val="00250338"/>
    <w:pPr>
      <w:spacing w:before="200" w:after="160"/>
      <w:ind w:left="864" w:right="864"/>
      <w:jc w:val="center"/>
    </w:pPr>
    <w:rPr>
      <w:i/>
      <w:iCs/>
      <w:color w:val="404040"/>
    </w:rPr>
  </w:style>
  <w:style w:type="character" w:customStyle="1" w:styleId="QuoteChar">
    <w:name w:val="Quote Char"/>
    <w:link w:val="Quote"/>
    <w:uiPriority w:val="29"/>
    <w:rsid w:val="00250338"/>
    <w:rPr>
      <w:i/>
      <w:iCs/>
      <w:color w:val="404040"/>
      <w:lang w:eastAsia="en-US"/>
    </w:rPr>
  </w:style>
  <w:style w:type="paragraph" w:styleId="Salutation">
    <w:name w:val="Salutation"/>
    <w:basedOn w:val="Normal"/>
    <w:next w:val="Normal"/>
    <w:link w:val="SalutationChar"/>
    <w:rsid w:val="00250338"/>
  </w:style>
  <w:style w:type="character" w:customStyle="1" w:styleId="SalutationChar">
    <w:name w:val="Salutation Char"/>
    <w:link w:val="Salutation"/>
    <w:rsid w:val="00250338"/>
    <w:rPr>
      <w:lang w:eastAsia="en-US"/>
    </w:rPr>
  </w:style>
  <w:style w:type="paragraph" w:styleId="Signature">
    <w:name w:val="Signature"/>
    <w:basedOn w:val="Normal"/>
    <w:link w:val="SignatureChar"/>
    <w:rsid w:val="00250338"/>
    <w:pPr>
      <w:ind w:left="4252"/>
    </w:pPr>
  </w:style>
  <w:style w:type="character" w:customStyle="1" w:styleId="SignatureChar">
    <w:name w:val="Signature Char"/>
    <w:link w:val="Signature"/>
    <w:rsid w:val="00250338"/>
    <w:rPr>
      <w:lang w:eastAsia="en-US"/>
    </w:rPr>
  </w:style>
  <w:style w:type="paragraph" w:styleId="Subtitle">
    <w:name w:val="Subtitle"/>
    <w:basedOn w:val="Normal"/>
    <w:next w:val="Normal"/>
    <w:link w:val="SubtitleChar"/>
    <w:qFormat/>
    <w:rsid w:val="00250338"/>
    <w:pPr>
      <w:spacing w:after="60"/>
      <w:jc w:val="center"/>
      <w:outlineLvl w:val="1"/>
    </w:pPr>
    <w:rPr>
      <w:rFonts w:ascii="Calibri Light" w:hAnsi="Calibri Light"/>
      <w:sz w:val="24"/>
      <w:szCs w:val="24"/>
    </w:rPr>
  </w:style>
  <w:style w:type="character" w:customStyle="1" w:styleId="SubtitleChar">
    <w:name w:val="Subtitle Char"/>
    <w:link w:val="Subtitle"/>
    <w:rsid w:val="00250338"/>
    <w:rPr>
      <w:rFonts w:ascii="Calibri Light" w:hAnsi="Calibri Light"/>
      <w:sz w:val="24"/>
      <w:szCs w:val="24"/>
      <w:lang w:eastAsia="en-US"/>
    </w:rPr>
  </w:style>
  <w:style w:type="paragraph" w:styleId="TableofAuthorities">
    <w:name w:val="table of authorities"/>
    <w:basedOn w:val="Normal"/>
    <w:next w:val="Normal"/>
    <w:rsid w:val="00250338"/>
    <w:pPr>
      <w:ind w:left="200" w:hanging="200"/>
    </w:pPr>
  </w:style>
  <w:style w:type="paragraph" w:styleId="TableofFigures">
    <w:name w:val="table of figures"/>
    <w:basedOn w:val="Normal"/>
    <w:next w:val="Normal"/>
    <w:rsid w:val="00250338"/>
  </w:style>
  <w:style w:type="paragraph" w:styleId="Title">
    <w:name w:val="Title"/>
    <w:basedOn w:val="Normal"/>
    <w:next w:val="Normal"/>
    <w:link w:val="TitleChar"/>
    <w:qFormat/>
    <w:rsid w:val="0025033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50338"/>
    <w:rPr>
      <w:rFonts w:ascii="Calibri Light" w:hAnsi="Calibri Light"/>
      <w:b/>
      <w:bCs/>
      <w:kern w:val="28"/>
      <w:sz w:val="32"/>
      <w:szCs w:val="32"/>
      <w:lang w:eastAsia="en-US"/>
    </w:rPr>
  </w:style>
  <w:style w:type="paragraph" w:styleId="TOAHeading">
    <w:name w:val="toa heading"/>
    <w:basedOn w:val="Normal"/>
    <w:next w:val="Normal"/>
    <w:rsid w:val="0025033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5033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579">
      <w:bodyDiv w:val="1"/>
      <w:marLeft w:val="0"/>
      <w:marRight w:val="0"/>
      <w:marTop w:val="0"/>
      <w:marBottom w:val="0"/>
      <w:divBdr>
        <w:top w:val="none" w:sz="0" w:space="0" w:color="auto"/>
        <w:left w:val="none" w:sz="0" w:space="0" w:color="auto"/>
        <w:bottom w:val="none" w:sz="0" w:space="0" w:color="auto"/>
        <w:right w:val="none" w:sz="0" w:space="0" w:color="auto"/>
      </w:divBdr>
    </w:div>
    <w:div w:id="362943131">
      <w:bodyDiv w:val="1"/>
      <w:marLeft w:val="0"/>
      <w:marRight w:val="0"/>
      <w:marTop w:val="0"/>
      <w:marBottom w:val="0"/>
      <w:divBdr>
        <w:top w:val="none" w:sz="0" w:space="0" w:color="auto"/>
        <w:left w:val="none" w:sz="0" w:space="0" w:color="auto"/>
        <w:bottom w:val="none" w:sz="0" w:space="0" w:color="auto"/>
        <w:right w:val="none" w:sz="0" w:space="0" w:color="auto"/>
      </w:divBdr>
    </w:div>
    <w:div w:id="470949717">
      <w:bodyDiv w:val="1"/>
      <w:marLeft w:val="0"/>
      <w:marRight w:val="0"/>
      <w:marTop w:val="0"/>
      <w:marBottom w:val="0"/>
      <w:divBdr>
        <w:top w:val="none" w:sz="0" w:space="0" w:color="auto"/>
        <w:left w:val="none" w:sz="0" w:space="0" w:color="auto"/>
        <w:bottom w:val="none" w:sz="0" w:space="0" w:color="auto"/>
        <w:right w:val="none" w:sz="0" w:space="0" w:color="auto"/>
      </w:divBdr>
    </w:div>
    <w:div w:id="798381785">
      <w:bodyDiv w:val="1"/>
      <w:marLeft w:val="0"/>
      <w:marRight w:val="0"/>
      <w:marTop w:val="0"/>
      <w:marBottom w:val="0"/>
      <w:divBdr>
        <w:top w:val="none" w:sz="0" w:space="0" w:color="auto"/>
        <w:left w:val="none" w:sz="0" w:space="0" w:color="auto"/>
        <w:bottom w:val="none" w:sz="0" w:space="0" w:color="auto"/>
        <w:right w:val="none" w:sz="0" w:space="0" w:color="auto"/>
      </w:divBdr>
    </w:div>
    <w:div w:id="102517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1D1C-5CB5-45CC-A0AD-9A868C26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4106</Words>
  <Characters>21517</Characters>
  <Application>Microsoft Office Word</Application>
  <DocSecurity>0</DocSecurity>
  <Lines>551</Lines>
  <Paragraphs>465</Paragraphs>
  <ScaleCrop>false</ScaleCrop>
  <HeadingPairs>
    <vt:vector size="2" baseType="variant">
      <vt:variant>
        <vt:lpstr>Title</vt:lpstr>
      </vt:variant>
      <vt:variant>
        <vt:i4>1</vt:i4>
      </vt:variant>
    </vt:vector>
  </HeadingPairs>
  <TitlesOfParts>
    <vt:vector size="1" baseType="lpstr">
      <vt:lpstr>3GPP TS 32.451</vt:lpstr>
    </vt:vector>
  </TitlesOfParts>
  <Manager/>
  <Company/>
  <LinksUpToDate>false</LinksUpToDate>
  <CharactersWithSpaces>25158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32.451</dc:title>
  <dc:subject>Telecommunication management; Key Performance Indicators (KPI) for Evolved Universal Terrestrial Radio Access Network (E-UTRAN); Requirements (Release 19)</dc:subject>
  <dc:creator>MCC Support</dc:creator>
  <cp:keywords>E-UTRAN, management, performance</cp:keywords>
  <dc:description/>
  <cp:lastModifiedBy>Shin02.park@samsung.com Changes</cp:lastModifiedBy>
  <cp:revision>2</cp:revision>
  <dcterms:created xsi:type="dcterms:W3CDTF">2025-10-22T13:12:00Z</dcterms:created>
  <dcterms:modified xsi:type="dcterms:W3CDTF">2025-10-22T13:12:00Z</dcterms:modified>
</cp:coreProperties>
</file>