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A2882" w14:textId="4492D54C"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AF4D03">
        <w:rPr>
          <w:noProof w:val="0"/>
        </w:rPr>
        <w:t>18.</w:t>
      </w:r>
      <w:r w:rsidR="00FE00AA">
        <w:rPr>
          <w:noProof w:val="0"/>
        </w:rPr>
        <w:t>8</w:t>
      </w:r>
      <w:r w:rsidR="00AF4D03">
        <w:rPr>
          <w:noProof w:val="0"/>
        </w:rPr>
        <w:t>.0</w:t>
      </w:r>
      <w:r w:rsidR="00251D91" w:rsidRPr="00501056">
        <w:rPr>
          <w:noProof w:val="0"/>
        </w:rPr>
        <w:t xml:space="preserve"> </w:t>
      </w:r>
      <w:r w:rsidRPr="00501056">
        <w:rPr>
          <w:noProof w:val="0"/>
          <w:sz w:val="32"/>
        </w:rPr>
        <w:t>(</w:t>
      </w:r>
      <w:r w:rsidR="00AF4D03">
        <w:rPr>
          <w:noProof w:val="0"/>
          <w:sz w:val="32"/>
        </w:rPr>
        <w:t>202</w:t>
      </w:r>
      <w:r w:rsidR="00FE00AA">
        <w:rPr>
          <w:noProof w:val="0"/>
          <w:sz w:val="32"/>
        </w:rPr>
        <w:t>5</w:t>
      </w:r>
      <w:r w:rsidR="00AF4D03">
        <w:rPr>
          <w:noProof w:val="0"/>
          <w:sz w:val="32"/>
        </w:rPr>
        <w:t>-</w:t>
      </w:r>
      <w:r w:rsidR="00FE00AA">
        <w:rPr>
          <w:noProof w:val="0"/>
          <w:sz w:val="32"/>
        </w:rPr>
        <w:t>12</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 xml:space="preserve">3rd Generation Partnership </w:t>
      </w:r>
      <w:proofErr w:type="gramStart"/>
      <w:r w:rsidRPr="00501056">
        <w:t>Project;</w:t>
      </w:r>
      <w:proofErr w:type="gramEnd"/>
    </w:p>
    <w:p w14:paraId="78B33361" w14:textId="77777777" w:rsidR="00080512" w:rsidRPr="00501056" w:rsidRDefault="00080512">
      <w:pPr>
        <w:pStyle w:val="ZT"/>
        <w:framePr w:wrap="notBeside"/>
      </w:pPr>
      <w:r w:rsidRPr="00501056">
        <w:t xml:space="preserve">Technical Specification Group </w:t>
      </w:r>
      <w:r w:rsidR="00EA320F" w:rsidRPr="00501056">
        <w:t xml:space="preserve">Services and System </w:t>
      </w:r>
      <w:proofErr w:type="gramStart"/>
      <w:r w:rsidR="00EA320F" w:rsidRPr="00501056">
        <w:t>Aspects</w:t>
      </w:r>
      <w:r w:rsidRPr="00501056">
        <w:t>;</w:t>
      </w:r>
      <w:proofErr w:type="gramEnd"/>
    </w:p>
    <w:p w14:paraId="0DC70222" w14:textId="77777777" w:rsidR="00EA320F" w:rsidRPr="00501056" w:rsidRDefault="00EA320F">
      <w:pPr>
        <w:pStyle w:val="ZT"/>
        <w:framePr w:wrap="notBeside"/>
      </w:pPr>
      <w:r w:rsidRPr="00501056">
        <w:t xml:space="preserve">Management and </w:t>
      </w:r>
      <w:proofErr w:type="gramStart"/>
      <w:r w:rsidRPr="00501056">
        <w:t>orchestration;</w:t>
      </w:r>
      <w:proofErr w:type="gramEnd"/>
      <w:r w:rsidRPr="00501056">
        <w:t xml:space="preserve"> </w:t>
      </w:r>
    </w:p>
    <w:p w14:paraId="26A9896D" w14:textId="77777777" w:rsidR="00EA320F" w:rsidRPr="00501056" w:rsidRDefault="00EA320F">
      <w:pPr>
        <w:pStyle w:val="ZT"/>
        <w:framePr w:wrap="notBeside"/>
      </w:pPr>
      <w:r w:rsidRPr="00501056">
        <w:t xml:space="preserve">Management service template </w:t>
      </w:r>
    </w:p>
    <w:p w14:paraId="5109E17B" w14:textId="77777777"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B67FC">
        <w:rPr>
          <w:rStyle w:val="ZGSM"/>
        </w:rPr>
        <w:t>8</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829214516"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w:t>
      </w:r>
      <w:proofErr w:type="gramStart"/>
      <w:r w:rsidRPr="00501056">
        <w:rPr>
          <w:sz w:val="16"/>
        </w:rPr>
        <w:t>GPP..</w:t>
      </w:r>
      <w:proofErr w:type="gramEnd"/>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 xml:space="preserve">management, </w:t>
      </w:r>
      <w:proofErr w:type="spellStart"/>
      <w:proofErr w:type="gramStart"/>
      <w:r w:rsidRPr="00501056">
        <w:rPr>
          <w:rFonts w:ascii="Arial" w:hAnsi="Arial"/>
          <w:sz w:val="18"/>
        </w:rPr>
        <w:t>service,template</w:t>
      </w:r>
      <w:proofErr w:type="spellEnd"/>
      <w:proofErr w:type="gramEnd"/>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 xml:space="preserve">3GPP support office </w:t>
      </w:r>
      <w:proofErr w:type="spellStart"/>
      <w:r w:rsidRPr="00F40DA8">
        <w:rPr>
          <w:lang w:val="fr-FR"/>
        </w:rPr>
        <w:t>address</w:t>
      </w:r>
      <w:proofErr w:type="spellEnd"/>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47107C3F"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E9760A" w:rsidRPr="00501056">
        <w:rPr>
          <w:sz w:val="18"/>
        </w:rPr>
        <w:t>20</w:t>
      </w:r>
      <w:r w:rsidR="00E9760A">
        <w:rPr>
          <w:sz w:val="18"/>
        </w:rPr>
        <w:t>2</w:t>
      </w:r>
      <w:r w:rsidR="00FE00AA">
        <w:rPr>
          <w:sz w:val="18"/>
        </w:rPr>
        <w:t>5</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 xml:space="preserve">UMTS™ is a </w:t>
      </w:r>
      <w:proofErr w:type="gramStart"/>
      <w:r w:rsidRPr="00501056">
        <w:rPr>
          <w:sz w:val="18"/>
        </w:rPr>
        <w:t>Trade Mark</w:t>
      </w:r>
      <w:proofErr w:type="gramEnd"/>
      <w:r w:rsidRPr="00501056">
        <w:rPr>
          <w:sz w:val="18"/>
        </w:rPr>
        <w:t xml:space="preserve">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 xml:space="preserve">3GPP™ is a </w:t>
      </w:r>
      <w:proofErr w:type="gramStart"/>
      <w:r w:rsidRPr="00501056">
        <w:rPr>
          <w:sz w:val="18"/>
        </w:rPr>
        <w:t>Trade Mark</w:t>
      </w:r>
      <w:proofErr w:type="gramEnd"/>
      <w:r w:rsidRPr="00501056">
        <w:rPr>
          <w:sz w:val="18"/>
        </w:rPr>
        <w:t xml:space="preserve"> of ETSI registered for the benefit of its </w:t>
      </w:r>
      <w:proofErr w:type="gramStart"/>
      <w:r w:rsidRPr="00501056">
        <w:rPr>
          <w:sz w:val="18"/>
        </w:rPr>
        <w:t>Members</w:t>
      </w:r>
      <w:proofErr w:type="gramEnd"/>
      <w:r w:rsidRPr="00501056">
        <w:rPr>
          <w:sz w:val="18"/>
        </w:rPr>
        <w:t xml:space="preserve"> and of the 3GPP Organizational Partners</w:t>
      </w:r>
      <w:r w:rsidR="00080512" w:rsidRPr="00501056">
        <w:rPr>
          <w:sz w:val="18"/>
        </w:rPr>
        <w:br/>
      </w:r>
      <w:r w:rsidR="00FA1266" w:rsidRPr="00501056">
        <w:rPr>
          <w:sz w:val="18"/>
        </w:rPr>
        <w:t xml:space="preserve">LTE™ is a </w:t>
      </w:r>
      <w:proofErr w:type="gramStart"/>
      <w:r w:rsidR="00FA1266" w:rsidRPr="00501056">
        <w:rPr>
          <w:sz w:val="18"/>
        </w:rPr>
        <w:t>Trade Mark</w:t>
      </w:r>
      <w:proofErr w:type="gramEnd"/>
      <w:r w:rsidR="00FA1266" w:rsidRPr="00501056">
        <w:rPr>
          <w:sz w:val="18"/>
        </w:rPr>
        <w:t xml:space="preserve"> of ETSI registered for the benefit of its </w:t>
      </w:r>
      <w:proofErr w:type="gramStart"/>
      <w:r w:rsidR="00FA1266" w:rsidRPr="00501056">
        <w:rPr>
          <w:sz w:val="18"/>
        </w:rPr>
        <w:t>Members</w:t>
      </w:r>
      <w:proofErr w:type="gramEnd"/>
      <w:r w:rsidR="00FA1266" w:rsidRPr="00501056">
        <w:rPr>
          <w:sz w:val="18"/>
        </w:rPr>
        <w:t xml:space="preserve">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5E3C5842" w14:textId="11BA42E6" w:rsidR="003F448C" w:rsidRDefault="00192DD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3F448C">
        <w:rPr>
          <w:noProof/>
        </w:rPr>
        <w:t>Foreword</w:t>
      </w:r>
      <w:r w:rsidR="003F448C">
        <w:rPr>
          <w:noProof/>
        </w:rPr>
        <w:tab/>
      </w:r>
      <w:r w:rsidR="003F448C">
        <w:rPr>
          <w:noProof/>
        </w:rPr>
        <w:fldChar w:fldCharType="begin" w:fldLock="1"/>
      </w:r>
      <w:r w:rsidR="003F448C">
        <w:rPr>
          <w:noProof/>
        </w:rPr>
        <w:instrText xml:space="preserve"> PAGEREF _Toc178155680 \h </w:instrText>
      </w:r>
      <w:r w:rsidR="003F448C">
        <w:rPr>
          <w:noProof/>
        </w:rPr>
      </w:r>
      <w:r w:rsidR="003F448C">
        <w:rPr>
          <w:noProof/>
        </w:rPr>
        <w:fldChar w:fldCharType="separate"/>
      </w:r>
      <w:r w:rsidR="003F448C">
        <w:rPr>
          <w:noProof/>
        </w:rPr>
        <w:t>6</w:t>
      </w:r>
      <w:r w:rsidR="003F448C">
        <w:rPr>
          <w:noProof/>
        </w:rPr>
        <w:fldChar w:fldCharType="end"/>
      </w:r>
    </w:p>
    <w:p w14:paraId="4C12D4E9" w14:textId="5C293B51"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_Toc178155681 \h </w:instrText>
      </w:r>
      <w:r>
        <w:rPr>
          <w:noProof/>
        </w:rPr>
      </w:r>
      <w:r>
        <w:rPr>
          <w:noProof/>
        </w:rPr>
        <w:fldChar w:fldCharType="separate"/>
      </w:r>
      <w:r>
        <w:rPr>
          <w:noProof/>
        </w:rPr>
        <w:t>8</w:t>
      </w:r>
      <w:r>
        <w:rPr>
          <w:noProof/>
        </w:rPr>
        <w:fldChar w:fldCharType="end"/>
      </w:r>
    </w:p>
    <w:p w14:paraId="097ECEEE" w14:textId="5B655D00"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_Toc178155682 \h </w:instrText>
      </w:r>
      <w:r>
        <w:rPr>
          <w:noProof/>
        </w:rPr>
      </w:r>
      <w:r>
        <w:rPr>
          <w:noProof/>
        </w:rPr>
        <w:fldChar w:fldCharType="separate"/>
      </w:r>
      <w:r>
        <w:rPr>
          <w:noProof/>
        </w:rPr>
        <w:t>8</w:t>
      </w:r>
      <w:r>
        <w:rPr>
          <w:noProof/>
        </w:rPr>
        <w:fldChar w:fldCharType="end"/>
      </w:r>
    </w:p>
    <w:p w14:paraId="60D54398" w14:textId="7DD00B51"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_Toc178155683 \h </w:instrText>
      </w:r>
      <w:r>
        <w:rPr>
          <w:noProof/>
        </w:rPr>
      </w:r>
      <w:r>
        <w:rPr>
          <w:noProof/>
        </w:rPr>
        <w:fldChar w:fldCharType="separate"/>
      </w:r>
      <w:r>
        <w:rPr>
          <w:noProof/>
        </w:rPr>
        <w:t>9</w:t>
      </w:r>
      <w:r>
        <w:rPr>
          <w:noProof/>
        </w:rPr>
        <w:fldChar w:fldCharType="end"/>
      </w:r>
    </w:p>
    <w:p w14:paraId="708F14D4" w14:textId="68A1B05D"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_Toc178155684 \h </w:instrText>
      </w:r>
      <w:r>
        <w:rPr>
          <w:noProof/>
        </w:rPr>
      </w:r>
      <w:r>
        <w:rPr>
          <w:noProof/>
        </w:rPr>
        <w:fldChar w:fldCharType="separate"/>
      </w:r>
      <w:r>
        <w:rPr>
          <w:noProof/>
        </w:rPr>
        <w:t>9</w:t>
      </w:r>
      <w:r>
        <w:rPr>
          <w:noProof/>
        </w:rPr>
        <w:fldChar w:fldCharType="end"/>
      </w:r>
    </w:p>
    <w:p w14:paraId="3C1EF776" w14:textId="5F05BCDB"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_Toc178155685 \h </w:instrText>
      </w:r>
      <w:r>
        <w:rPr>
          <w:noProof/>
        </w:rPr>
      </w:r>
      <w:r>
        <w:rPr>
          <w:noProof/>
        </w:rPr>
        <w:fldChar w:fldCharType="separate"/>
      </w:r>
      <w:r>
        <w:rPr>
          <w:noProof/>
        </w:rPr>
        <w:t>9</w:t>
      </w:r>
      <w:r>
        <w:rPr>
          <w:noProof/>
        </w:rPr>
        <w:fldChar w:fldCharType="end"/>
      </w:r>
    </w:p>
    <w:p w14:paraId="0B0839D2" w14:textId="1E8E3BB8"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_Toc178155686 \h </w:instrText>
      </w:r>
      <w:r>
        <w:rPr>
          <w:noProof/>
        </w:rPr>
      </w:r>
      <w:r>
        <w:rPr>
          <w:noProof/>
        </w:rPr>
        <w:fldChar w:fldCharType="separate"/>
      </w:r>
      <w:r>
        <w:rPr>
          <w:noProof/>
        </w:rPr>
        <w:t>9</w:t>
      </w:r>
      <w:r>
        <w:rPr>
          <w:noProof/>
        </w:rPr>
        <w:fldChar w:fldCharType="end"/>
      </w:r>
    </w:p>
    <w:p w14:paraId="559ED97F" w14:textId="54E7E768"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_Toc178155687 \h </w:instrText>
      </w:r>
      <w:r>
        <w:rPr>
          <w:noProof/>
        </w:rPr>
      </w:r>
      <w:r>
        <w:rPr>
          <w:noProof/>
        </w:rPr>
        <w:fldChar w:fldCharType="separate"/>
      </w:r>
      <w:r>
        <w:rPr>
          <w:noProof/>
        </w:rPr>
        <w:t>9</w:t>
      </w:r>
      <w:r>
        <w:rPr>
          <w:noProof/>
        </w:rPr>
        <w:fldChar w:fldCharType="end"/>
      </w:r>
    </w:p>
    <w:p w14:paraId="4A0ABD6B" w14:textId="5DE27D25"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_Toc178155688 \h </w:instrText>
      </w:r>
      <w:r>
        <w:rPr>
          <w:noProof/>
        </w:rPr>
      </w:r>
      <w:r>
        <w:rPr>
          <w:noProof/>
        </w:rPr>
        <w:fldChar w:fldCharType="separate"/>
      </w:r>
      <w:r>
        <w:rPr>
          <w:noProof/>
        </w:rPr>
        <w:t>9</w:t>
      </w:r>
      <w:r>
        <w:rPr>
          <w:noProof/>
        </w:rPr>
        <w:fldChar w:fldCharType="end"/>
      </w:r>
    </w:p>
    <w:p w14:paraId="19119B5F" w14:textId="7A551E8D"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_Toc178155689 \h </w:instrText>
      </w:r>
      <w:r>
        <w:rPr>
          <w:noProof/>
        </w:rPr>
      </w:r>
      <w:r>
        <w:rPr>
          <w:noProof/>
        </w:rPr>
        <w:fldChar w:fldCharType="separate"/>
      </w:r>
      <w:r>
        <w:rPr>
          <w:noProof/>
        </w:rPr>
        <w:t>10</w:t>
      </w:r>
      <w:r>
        <w:rPr>
          <w:noProof/>
        </w:rPr>
        <w:fldChar w:fldCharType="end"/>
      </w:r>
    </w:p>
    <w:p w14:paraId="53825BC2" w14:textId="4BE24CFA"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_Toc178155690 \h </w:instrText>
      </w:r>
      <w:r>
        <w:rPr>
          <w:noProof/>
        </w:rPr>
      </w:r>
      <w:r>
        <w:rPr>
          <w:noProof/>
        </w:rPr>
        <w:fldChar w:fldCharType="separate"/>
      </w:r>
      <w:r>
        <w:rPr>
          <w:noProof/>
        </w:rPr>
        <w:t>11</w:t>
      </w:r>
      <w:r>
        <w:rPr>
          <w:noProof/>
        </w:rPr>
        <w:fldChar w:fldCharType="end"/>
      </w:r>
    </w:p>
    <w:p w14:paraId="4B070FEC" w14:textId="4360B2D2"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_Toc178155691 \h </w:instrText>
      </w:r>
      <w:r>
        <w:rPr>
          <w:noProof/>
        </w:rPr>
      </w:r>
      <w:r>
        <w:rPr>
          <w:noProof/>
        </w:rPr>
        <w:fldChar w:fldCharType="separate"/>
      </w:r>
      <w:r>
        <w:rPr>
          <w:noProof/>
        </w:rPr>
        <w:t>11</w:t>
      </w:r>
      <w:r>
        <w:rPr>
          <w:noProof/>
        </w:rPr>
        <w:fldChar w:fldCharType="end"/>
      </w:r>
    </w:p>
    <w:p w14:paraId="68FAA088" w14:textId="3669CC1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_Toc178155692 \h </w:instrText>
      </w:r>
      <w:r>
        <w:rPr>
          <w:noProof/>
        </w:rPr>
      </w:r>
      <w:r>
        <w:rPr>
          <w:noProof/>
        </w:rPr>
        <w:fldChar w:fldCharType="separate"/>
      </w:r>
      <w:r>
        <w:rPr>
          <w:noProof/>
        </w:rPr>
        <w:t>11</w:t>
      </w:r>
      <w:r>
        <w:rPr>
          <w:noProof/>
        </w:rPr>
        <w:fldChar w:fldCharType="end"/>
      </w:r>
    </w:p>
    <w:p w14:paraId="71ED6C67" w14:textId="64ABC5C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_Toc178155693 \h </w:instrText>
      </w:r>
      <w:r>
        <w:rPr>
          <w:noProof/>
        </w:rPr>
      </w:r>
      <w:r>
        <w:rPr>
          <w:noProof/>
        </w:rPr>
        <w:fldChar w:fldCharType="separate"/>
      </w:r>
      <w:r>
        <w:rPr>
          <w:noProof/>
        </w:rPr>
        <w:t>11</w:t>
      </w:r>
      <w:r>
        <w:rPr>
          <w:noProof/>
        </w:rPr>
        <w:fldChar w:fldCharType="end"/>
      </w:r>
    </w:p>
    <w:p w14:paraId="3C6493F2" w14:textId="72E6809D"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Template for NRM</w:t>
      </w:r>
      <w:r>
        <w:rPr>
          <w:noProof/>
        </w:rPr>
        <w:tab/>
      </w:r>
      <w:r>
        <w:rPr>
          <w:noProof/>
        </w:rPr>
        <w:fldChar w:fldCharType="begin" w:fldLock="1"/>
      </w:r>
      <w:r>
        <w:rPr>
          <w:noProof/>
        </w:rPr>
        <w:instrText xml:space="preserve"> PAGEREF _Toc178155694 \h </w:instrText>
      </w:r>
      <w:r>
        <w:rPr>
          <w:noProof/>
        </w:rPr>
      </w:r>
      <w:r>
        <w:rPr>
          <w:noProof/>
        </w:rPr>
        <w:fldChar w:fldCharType="separate"/>
      </w:r>
      <w:r>
        <w:rPr>
          <w:noProof/>
        </w:rPr>
        <w:t>11</w:t>
      </w:r>
      <w:r>
        <w:rPr>
          <w:noProof/>
        </w:rPr>
        <w:fldChar w:fldCharType="end"/>
      </w:r>
    </w:p>
    <w:p w14:paraId="798C6D5F" w14:textId="22D8896A"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_Toc178155695 \h </w:instrText>
      </w:r>
      <w:r>
        <w:rPr>
          <w:noProof/>
        </w:rPr>
      </w:r>
      <w:r>
        <w:rPr>
          <w:noProof/>
        </w:rPr>
        <w:fldChar w:fldCharType="separate"/>
      </w:r>
      <w:r>
        <w:rPr>
          <w:noProof/>
        </w:rPr>
        <w:t>17</w:t>
      </w:r>
      <w:r>
        <w:rPr>
          <w:noProof/>
        </w:rPr>
        <w:fldChar w:fldCharType="end"/>
      </w:r>
    </w:p>
    <w:p w14:paraId="1B4CDA23" w14:textId="160942E5"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_Toc178155696 \h </w:instrText>
      </w:r>
      <w:r>
        <w:rPr>
          <w:noProof/>
        </w:rPr>
      </w:r>
      <w:r>
        <w:rPr>
          <w:noProof/>
        </w:rPr>
        <w:fldChar w:fldCharType="separate"/>
      </w:r>
      <w:r>
        <w:rPr>
          <w:noProof/>
        </w:rPr>
        <w:t>22</w:t>
      </w:r>
      <w:r>
        <w:rPr>
          <w:noProof/>
        </w:rPr>
        <w:fldChar w:fldCharType="end"/>
      </w:r>
    </w:p>
    <w:p w14:paraId="6E5937AB" w14:textId="59A8C5F4"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_Toc178155697 \h </w:instrText>
      </w:r>
      <w:r>
        <w:rPr>
          <w:noProof/>
        </w:rPr>
      </w:r>
      <w:r>
        <w:rPr>
          <w:noProof/>
        </w:rPr>
        <w:fldChar w:fldCharType="separate"/>
      </w:r>
      <w:r>
        <w:rPr>
          <w:noProof/>
        </w:rPr>
        <w:t>22</w:t>
      </w:r>
      <w:r>
        <w:rPr>
          <w:noProof/>
        </w:rPr>
        <w:fldChar w:fldCharType="end"/>
      </w:r>
    </w:p>
    <w:p w14:paraId="6FB99BD8" w14:textId="0E35B6EB"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Usage of JSON schema</w:t>
      </w:r>
      <w:r>
        <w:rPr>
          <w:noProof/>
        </w:rPr>
        <w:tab/>
      </w:r>
      <w:r>
        <w:rPr>
          <w:noProof/>
        </w:rPr>
        <w:fldChar w:fldCharType="begin" w:fldLock="1"/>
      </w:r>
      <w:r>
        <w:rPr>
          <w:noProof/>
        </w:rPr>
        <w:instrText xml:space="preserve"> PAGEREF _Toc178155698 \h </w:instrText>
      </w:r>
      <w:r>
        <w:rPr>
          <w:noProof/>
        </w:rPr>
      </w:r>
      <w:r>
        <w:rPr>
          <w:noProof/>
        </w:rPr>
        <w:fldChar w:fldCharType="separate"/>
      </w:r>
      <w:r>
        <w:rPr>
          <w:noProof/>
        </w:rPr>
        <w:t>22</w:t>
      </w:r>
      <w:r>
        <w:rPr>
          <w:noProof/>
        </w:rPr>
        <w:fldChar w:fldCharType="end"/>
      </w:r>
    </w:p>
    <w:p w14:paraId="3E9CB012" w14:textId="2CD6C47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Concrete NRM classes</w:t>
      </w:r>
      <w:r>
        <w:rPr>
          <w:noProof/>
        </w:rPr>
        <w:tab/>
      </w:r>
      <w:r>
        <w:rPr>
          <w:noProof/>
        </w:rPr>
        <w:fldChar w:fldCharType="begin" w:fldLock="1"/>
      </w:r>
      <w:r>
        <w:rPr>
          <w:noProof/>
        </w:rPr>
        <w:instrText xml:space="preserve"> PAGEREF _Toc178155699 \h </w:instrText>
      </w:r>
      <w:r>
        <w:rPr>
          <w:noProof/>
        </w:rPr>
      </w:r>
      <w:r>
        <w:rPr>
          <w:noProof/>
        </w:rPr>
        <w:fldChar w:fldCharType="separate"/>
      </w:r>
      <w:r>
        <w:rPr>
          <w:noProof/>
        </w:rPr>
        <w:t>22</w:t>
      </w:r>
      <w:r>
        <w:rPr>
          <w:noProof/>
        </w:rPr>
        <w:fldChar w:fldCharType="end"/>
      </w:r>
    </w:p>
    <w:p w14:paraId="1C1B6D18" w14:textId="5C42E422"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Abstract classes</w:t>
      </w:r>
      <w:r>
        <w:rPr>
          <w:noProof/>
        </w:rPr>
        <w:tab/>
      </w:r>
      <w:r>
        <w:rPr>
          <w:noProof/>
        </w:rPr>
        <w:fldChar w:fldCharType="begin" w:fldLock="1"/>
      </w:r>
      <w:r>
        <w:rPr>
          <w:noProof/>
        </w:rPr>
        <w:instrText xml:space="preserve"> PAGEREF _Toc178155700 \h </w:instrText>
      </w:r>
      <w:r>
        <w:rPr>
          <w:noProof/>
        </w:rPr>
      </w:r>
      <w:r>
        <w:rPr>
          <w:noProof/>
        </w:rPr>
        <w:fldChar w:fldCharType="separate"/>
      </w:r>
      <w:r>
        <w:rPr>
          <w:noProof/>
        </w:rPr>
        <w:t>23</w:t>
      </w:r>
      <w:r>
        <w:rPr>
          <w:noProof/>
        </w:rPr>
        <w:fldChar w:fldCharType="end"/>
      </w:r>
    </w:p>
    <w:p w14:paraId="6335014A" w14:textId="343B6D8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_Toc178155701 \h </w:instrText>
      </w:r>
      <w:r>
        <w:rPr>
          <w:noProof/>
        </w:rPr>
      </w:r>
      <w:r>
        <w:rPr>
          <w:noProof/>
        </w:rPr>
        <w:fldChar w:fldCharType="separate"/>
      </w:r>
      <w:r>
        <w:rPr>
          <w:noProof/>
        </w:rPr>
        <w:t>23</w:t>
      </w:r>
      <w:r>
        <w:rPr>
          <w:noProof/>
        </w:rPr>
        <w:fldChar w:fldCharType="end"/>
      </w:r>
    </w:p>
    <w:p w14:paraId="037F7058" w14:textId="50C1D44D"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_Toc178155702 \h </w:instrText>
      </w:r>
      <w:r>
        <w:rPr>
          <w:noProof/>
        </w:rPr>
      </w:r>
      <w:r>
        <w:rPr>
          <w:noProof/>
        </w:rPr>
        <w:fldChar w:fldCharType="separate"/>
      </w:r>
      <w:r>
        <w:rPr>
          <w:noProof/>
        </w:rPr>
        <w:t>25</w:t>
      </w:r>
      <w:r>
        <w:rPr>
          <w:noProof/>
        </w:rPr>
        <w:fldChar w:fldCharType="end"/>
      </w:r>
    </w:p>
    <w:p w14:paraId="4B058821" w14:textId="579D0C97"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_Toc178155703 \h </w:instrText>
      </w:r>
      <w:r>
        <w:rPr>
          <w:noProof/>
        </w:rPr>
      </w:r>
      <w:r>
        <w:rPr>
          <w:noProof/>
        </w:rPr>
        <w:fldChar w:fldCharType="separate"/>
      </w:r>
      <w:r>
        <w:rPr>
          <w:noProof/>
        </w:rPr>
        <w:t>25</w:t>
      </w:r>
      <w:r>
        <w:rPr>
          <w:noProof/>
        </w:rPr>
        <w:fldChar w:fldCharType="end"/>
      </w:r>
    </w:p>
    <w:p w14:paraId="2E44419E" w14:textId="3470569D"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_Toc178155704 \h </w:instrText>
      </w:r>
      <w:r>
        <w:rPr>
          <w:noProof/>
        </w:rPr>
      </w:r>
      <w:r>
        <w:rPr>
          <w:noProof/>
        </w:rPr>
        <w:fldChar w:fldCharType="separate"/>
      </w:r>
      <w:r>
        <w:rPr>
          <w:noProof/>
        </w:rPr>
        <w:t>26</w:t>
      </w:r>
      <w:r>
        <w:rPr>
          <w:noProof/>
        </w:rPr>
        <w:fldChar w:fldCharType="end"/>
      </w:r>
    </w:p>
    <w:p w14:paraId="0B9605E5" w14:textId="61385B9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NRM class attributes</w:t>
      </w:r>
      <w:r>
        <w:rPr>
          <w:noProof/>
        </w:rPr>
        <w:tab/>
      </w:r>
      <w:r>
        <w:rPr>
          <w:noProof/>
        </w:rPr>
        <w:fldChar w:fldCharType="begin" w:fldLock="1"/>
      </w:r>
      <w:r>
        <w:rPr>
          <w:noProof/>
        </w:rPr>
        <w:instrText xml:space="preserve"> PAGEREF _Toc178155705 \h </w:instrText>
      </w:r>
      <w:r>
        <w:rPr>
          <w:noProof/>
        </w:rPr>
      </w:r>
      <w:r>
        <w:rPr>
          <w:noProof/>
        </w:rPr>
        <w:fldChar w:fldCharType="separate"/>
      </w:r>
      <w:r>
        <w:rPr>
          <w:noProof/>
        </w:rPr>
        <w:t>26</w:t>
      </w:r>
      <w:r>
        <w:rPr>
          <w:noProof/>
        </w:rPr>
        <w:fldChar w:fldCharType="end"/>
      </w:r>
    </w:p>
    <w:p w14:paraId="156CDE36" w14:textId="3D14732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_Toc178155706 \h </w:instrText>
      </w:r>
      <w:r>
        <w:rPr>
          <w:noProof/>
        </w:rPr>
      </w:r>
      <w:r>
        <w:rPr>
          <w:noProof/>
        </w:rPr>
        <w:fldChar w:fldCharType="separate"/>
      </w:r>
      <w:r>
        <w:rPr>
          <w:noProof/>
        </w:rPr>
        <w:t>26</w:t>
      </w:r>
      <w:r>
        <w:rPr>
          <w:noProof/>
        </w:rPr>
        <w:fldChar w:fldCharType="end"/>
      </w:r>
    </w:p>
    <w:p w14:paraId="0C95840E" w14:textId="3C8B80EB" w:rsidR="003F448C" w:rsidRPr="00FE00AA" w:rsidRDefault="003F448C">
      <w:pPr>
        <w:pStyle w:val="TOC3"/>
        <w:rPr>
          <w:rFonts w:asciiTheme="minorHAnsi" w:eastAsiaTheme="minorEastAsia" w:hAnsiTheme="minorHAnsi" w:cstheme="minorBidi"/>
          <w:noProof/>
          <w:kern w:val="2"/>
          <w:sz w:val="22"/>
          <w:szCs w:val="22"/>
          <w:lang w:val="fr-FR" w:eastAsia="en-GB"/>
          <w14:ligatures w14:val="standardContextual"/>
        </w:rPr>
      </w:pPr>
      <w:r w:rsidRPr="00FE00AA">
        <w:rPr>
          <w:noProof/>
          <w:lang w:val="fr-FR"/>
        </w:rPr>
        <w:t>6.1.10</w:t>
      </w:r>
      <w:r w:rsidRPr="00FE00AA">
        <w:rPr>
          <w:rFonts w:asciiTheme="minorHAnsi" w:eastAsiaTheme="minorEastAsia" w:hAnsiTheme="minorHAnsi" w:cstheme="minorBidi"/>
          <w:noProof/>
          <w:kern w:val="2"/>
          <w:sz w:val="22"/>
          <w:szCs w:val="22"/>
          <w:lang w:val="fr-FR" w:eastAsia="en-GB"/>
          <w14:ligatures w14:val="standardContextual"/>
        </w:rPr>
        <w:tab/>
      </w:r>
      <w:r w:rsidRPr="00FE00AA">
        <w:rPr>
          <w:noProof/>
          <w:lang w:val="fr-FR"/>
        </w:rPr>
        <w:t>Attribute support qualifier</w:t>
      </w:r>
      <w:r w:rsidRPr="00FE00AA">
        <w:rPr>
          <w:noProof/>
          <w:lang w:val="fr-FR"/>
        </w:rPr>
        <w:tab/>
      </w:r>
      <w:r>
        <w:rPr>
          <w:noProof/>
        </w:rPr>
        <w:fldChar w:fldCharType="begin" w:fldLock="1"/>
      </w:r>
      <w:r w:rsidRPr="00FE00AA">
        <w:rPr>
          <w:noProof/>
          <w:lang w:val="fr-FR"/>
        </w:rPr>
        <w:instrText xml:space="preserve"> PAGEREF _Toc178155707 \h </w:instrText>
      </w:r>
      <w:r>
        <w:rPr>
          <w:noProof/>
        </w:rPr>
      </w:r>
      <w:r>
        <w:rPr>
          <w:noProof/>
        </w:rPr>
        <w:fldChar w:fldCharType="separate"/>
      </w:r>
      <w:r w:rsidRPr="00FE00AA">
        <w:rPr>
          <w:noProof/>
          <w:lang w:val="fr-FR"/>
        </w:rPr>
        <w:t>27</w:t>
      </w:r>
      <w:r>
        <w:rPr>
          <w:noProof/>
        </w:rPr>
        <w:fldChar w:fldCharType="end"/>
      </w:r>
    </w:p>
    <w:p w14:paraId="5EF7B6AB" w14:textId="23FB4915" w:rsidR="003F448C" w:rsidRPr="00FE00AA" w:rsidRDefault="003F448C">
      <w:pPr>
        <w:pStyle w:val="TOC3"/>
        <w:rPr>
          <w:rFonts w:asciiTheme="minorHAnsi" w:eastAsiaTheme="minorEastAsia" w:hAnsiTheme="minorHAnsi" w:cstheme="minorBidi"/>
          <w:noProof/>
          <w:kern w:val="2"/>
          <w:sz w:val="22"/>
          <w:szCs w:val="22"/>
          <w:lang w:val="fr-FR" w:eastAsia="en-GB"/>
          <w14:ligatures w14:val="standardContextual"/>
        </w:rPr>
      </w:pPr>
      <w:r w:rsidRPr="00FE00AA">
        <w:rPr>
          <w:noProof/>
          <w:lang w:val="fr-FR"/>
        </w:rPr>
        <w:t>6.1.11</w:t>
      </w:r>
      <w:r w:rsidRPr="00FE00AA">
        <w:rPr>
          <w:rFonts w:asciiTheme="minorHAnsi" w:eastAsiaTheme="minorEastAsia" w:hAnsiTheme="minorHAnsi" w:cstheme="minorBidi"/>
          <w:noProof/>
          <w:kern w:val="2"/>
          <w:sz w:val="22"/>
          <w:szCs w:val="22"/>
          <w:lang w:val="fr-FR" w:eastAsia="en-GB"/>
          <w14:ligatures w14:val="standardContextual"/>
        </w:rPr>
        <w:tab/>
      </w:r>
      <w:r w:rsidRPr="00FE00AA">
        <w:rPr>
          <w:noProof/>
          <w:lang w:val="fr-FR"/>
        </w:rPr>
        <w:t>Attribute properties</w:t>
      </w:r>
      <w:r w:rsidRPr="00FE00AA">
        <w:rPr>
          <w:noProof/>
          <w:lang w:val="fr-FR"/>
        </w:rPr>
        <w:tab/>
      </w:r>
      <w:r>
        <w:rPr>
          <w:noProof/>
        </w:rPr>
        <w:fldChar w:fldCharType="begin" w:fldLock="1"/>
      </w:r>
      <w:r w:rsidRPr="00FE00AA">
        <w:rPr>
          <w:noProof/>
          <w:lang w:val="fr-FR"/>
        </w:rPr>
        <w:instrText xml:space="preserve"> PAGEREF _Toc178155708 \h </w:instrText>
      </w:r>
      <w:r>
        <w:rPr>
          <w:noProof/>
        </w:rPr>
      </w:r>
      <w:r>
        <w:rPr>
          <w:noProof/>
        </w:rPr>
        <w:fldChar w:fldCharType="separate"/>
      </w:r>
      <w:r w:rsidRPr="00FE00AA">
        <w:rPr>
          <w:noProof/>
          <w:lang w:val="fr-FR"/>
        </w:rPr>
        <w:t>27</w:t>
      </w:r>
      <w:r>
        <w:rPr>
          <w:noProof/>
        </w:rPr>
        <w:fldChar w:fldCharType="end"/>
      </w:r>
    </w:p>
    <w:p w14:paraId="6027B70E" w14:textId="5B1E182A"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_Toc178155709 \h </w:instrText>
      </w:r>
      <w:r>
        <w:rPr>
          <w:noProof/>
        </w:rPr>
      </w:r>
      <w:r>
        <w:rPr>
          <w:noProof/>
        </w:rPr>
        <w:fldChar w:fldCharType="separate"/>
      </w:r>
      <w:r>
        <w:rPr>
          <w:noProof/>
        </w:rPr>
        <w:t>27</w:t>
      </w:r>
      <w:r>
        <w:rPr>
          <w:noProof/>
        </w:rPr>
        <w:fldChar w:fldCharType="end"/>
      </w:r>
    </w:p>
    <w:p w14:paraId="6EA6745E" w14:textId="2490925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6.1.11.2</w:t>
      </w:r>
      <w:r>
        <w:rPr>
          <w:rFonts w:asciiTheme="minorHAnsi" w:eastAsiaTheme="minorEastAsia" w:hAnsiTheme="minorHAnsi" w:cstheme="minorBidi"/>
          <w:noProof/>
          <w:kern w:val="2"/>
          <w:sz w:val="22"/>
          <w:szCs w:val="22"/>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_Toc178155710 \h </w:instrText>
      </w:r>
      <w:r>
        <w:rPr>
          <w:noProof/>
        </w:rPr>
      </w:r>
      <w:r>
        <w:rPr>
          <w:noProof/>
        </w:rPr>
        <w:fldChar w:fldCharType="separate"/>
      </w:r>
      <w:r>
        <w:rPr>
          <w:noProof/>
        </w:rPr>
        <w:t>27</w:t>
      </w:r>
      <w:r>
        <w:rPr>
          <w:noProof/>
        </w:rPr>
        <w:fldChar w:fldCharType="end"/>
      </w:r>
    </w:p>
    <w:p w14:paraId="02CB23A7" w14:textId="0FF78FB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_Toc178155711 \h </w:instrText>
      </w:r>
      <w:r>
        <w:rPr>
          <w:noProof/>
        </w:rPr>
      </w:r>
      <w:r>
        <w:rPr>
          <w:noProof/>
        </w:rPr>
        <w:fldChar w:fldCharType="separate"/>
      </w:r>
      <w:r>
        <w:rPr>
          <w:noProof/>
        </w:rPr>
        <w:t>27</w:t>
      </w:r>
      <w:r>
        <w:rPr>
          <w:noProof/>
        </w:rPr>
        <w:fldChar w:fldCharType="end"/>
      </w:r>
    </w:p>
    <w:p w14:paraId="4623678E" w14:textId="4ED9A69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_Toc178155712 \h </w:instrText>
      </w:r>
      <w:r>
        <w:rPr>
          <w:noProof/>
        </w:rPr>
      </w:r>
      <w:r>
        <w:rPr>
          <w:noProof/>
        </w:rPr>
        <w:fldChar w:fldCharType="separate"/>
      </w:r>
      <w:r>
        <w:rPr>
          <w:noProof/>
        </w:rPr>
        <w:t>27</w:t>
      </w:r>
      <w:r>
        <w:rPr>
          <w:noProof/>
        </w:rPr>
        <w:fldChar w:fldCharType="end"/>
      </w:r>
    </w:p>
    <w:p w14:paraId="57487AAB" w14:textId="2CD26C92"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_Toc178155713 \h </w:instrText>
      </w:r>
      <w:r>
        <w:rPr>
          <w:noProof/>
        </w:rPr>
      </w:r>
      <w:r>
        <w:rPr>
          <w:noProof/>
        </w:rPr>
        <w:fldChar w:fldCharType="separate"/>
      </w:r>
      <w:r>
        <w:rPr>
          <w:noProof/>
        </w:rPr>
        <w:t>28</w:t>
      </w:r>
      <w:r>
        <w:rPr>
          <w:noProof/>
        </w:rPr>
        <w:fldChar w:fldCharType="end"/>
      </w:r>
    </w:p>
    <w:p w14:paraId="1296D8ED" w14:textId="20730D5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6.1.11.6</w:t>
      </w:r>
      <w:r>
        <w:rPr>
          <w:rFonts w:asciiTheme="minorHAnsi" w:eastAsiaTheme="minorEastAsia" w:hAnsiTheme="minorHAnsi" w:cstheme="minorBidi"/>
          <w:noProof/>
          <w:kern w:val="2"/>
          <w:sz w:val="22"/>
          <w:szCs w:val="22"/>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_Toc178155714 \h </w:instrText>
      </w:r>
      <w:r>
        <w:rPr>
          <w:noProof/>
        </w:rPr>
      </w:r>
      <w:r>
        <w:rPr>
          <w:noProof/>
        </w:rPr>
        <w:fldChar w:fldCharType="separate"/>
      </w:r>
      <w:r>
        <w:rPr>
          <w:noProof/>
        </w:rPr>
        <w:t>28</w:t>
      </w:r>
      <w:r>
        <w:rPr>
          <w:noProof/>
        </w:rPr>
        <w:fldChar w:fldCharType="end"/>
      </w:r>
    </w:p>
    <w:p w14:paraId="400CB7AA" w14:textId="345F9F6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6.1.11.7</w:t>
      </w:r>
      <w:r>
        <w:rPr>
          <w:rFonts w:asciiTheme="minorHAnsi" w:eastAsiaTheme="minorEastAsia" w:hAnsiTheme="minorHAnsi" w:cstheme="minorBidi"/>
          <w:noProof/>
          <w:kern w:val="2"/>
          <w:sz w:val="22"/>
          <w:szCs w:val="22"/>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_Toc178155715 \h </w:instrText>
      </w:r>
      <w:r>
        <w:rPr>
          <w:noProof/>
        </w:rPr>
      </w:r>
      <w:r>
        <w:rPr>
          <w:noProof/>
        </w:rPr>
        <w:fldChar w:fldCharType="separate"/>
      </w:r>
      <w:r>
        <w:rPr>
          <w:noProof/>
        </w:rPr>
        <w:t>28</w:t>
      </w:r>
      <w:r>
        <w:rPr>
          <w:noProof/>
        </w:rPr>
        <w:fldChar w:fldCharType="end"/>
      </w:r>
    </w:p>
    <w:p w14:paraId="42EEDE1B" w14:textId="0D3E601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6.1.11.8</w:t>
      </w:r>
      <w:r>
        <w:rPr>
          <w:rFonts w:asciiTheme="minorHAnsi" w:eastAsiaTheme="minorEastAsia" w:hAnsiTheme="minorHAnsi" w:cstheme="minorBidi"/>
          <w:noProof/>
          <w:kern w:val="2"/>
          <w:sz w:val="22"/>
          <w:szCs w:val="22"/>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_Toc178155716 \h </w:instrText>
      </w:r>
      <w:r>
        <w:rPr>
          <w:noProof/>
        </w:rPr>
      </w:r>
      <w:r>
        <w:rPr>
          <w:noProof/>
        </w:rPr>
        <w:fldChar w:fldCharType="separate"/>
      </w:r>
      <w:r>
        <w:rPr>
          <w:noProof/>
        </w:rPr>
        <w:t>28</w:t>
      </w:r>
      <w:r>
        <w:rPr>
          <w:noProof/>
        </w:rPr>
        <w:fldChar w:fldCharType="end"/>
      </w:r>
    </w:p>
    <w:p w14:paraId="60CB9A7B" w14:textId="270AE3A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6.1.11.9</w:t>
      </w:r>
      <w:r>
        <w:rPr>
          <w:rFonts w:asciiTheme="minorHAnsi" w:eastAsiaTheme="minorEastAsia" w:hAnsiTheme="minorHAnsi" w:cstheme="minorBidi"/>
          <w:noProof/>
          <w:kern w:val="2"/>
          <w:sz w:val="22"/>
          <w:szCs w:val="22"/>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_Toc178155717 \h </w:instrText>
      </w:r>
      <w:r>
        <w:rPr>
          <w:noProof/>
        </w:rPr>
      </w:r>
      <w:r>
        <w:rPr>
          <w:noProof/>
        </w:rPr>
        <w:fldChar w:fldCharType="separate"/>
      </w:r>
      <w:r>
        <w:rPr>
          <w:noProof/>
        </w:rPr>
        <w:t>28</w:t>
      </w:r>
      <w:r>
        <w:rPr>
          <w:noProof/>
        </w:rPr>
        <w:fldChar w:fldCharType="end"/>
      </w:r>
    </w:p>
    <w:p w14:paraId="7DF2575E" w14:textId="2F0F562B"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6.1.11.10</w:t>
      </w:r>
      <w:r>
        <w:rPr>
          <w:rFonts w:asciiTheme="minorHAnsi" w:eastAsiaTheme="minorEastAsia" w:hAnsiTheme="minorHAnsi" w:cstheme="minorBidi"/>
          <w:noProof/>
          <w:kern w:val="2"/>
          <w:sz w:val="22"/>
          <w:szCs w:val="22"/>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_Toc178155718 \h </w:instrText>
      </w:r>
      <w:r>
        <w:rPr>
          <w:noProof/>
        </w:rPr>
      </w:r>
      <w:r>
        <w:rPr>
          <w:noProof/>
        </w:rPr>
        <w:fldChar w:fldCharType="separate"/>
      </w:r>
      <w:r>
        <w:rPr>
          <w:noProof/>
        </w:rPr>
        <w:t>28</w:t>
      </w:r>
      <w:r>
        <w:rPr>
          <w:noProof/>
        </w:rPr>
        <w:fldChar w:fldCharType="end"/>
      </w:r>
    </w:p>
    <w:p w14:paraId="550EA68F" w14:textId="362B962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6.1.11.11</w:t>
      </w:r>
      <w:r>
        <w:rPr>
          <w:rFonts w:asciiTheme="minorHAnsi" w:eastAsiaTheme="minorEastAsia" w:hAnsiTheme="minorHAnsi" w:cstheme="minorBidi"/>
          <w:noProof/>
          <w:kern w:val="2"/>
          <w:sz w:val="22"/>
          <w:szCs w:val="22"/>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_Toc178155719 \h </w:instrText>
      </w:r>
      <w:r>
        <w:rPr>
          <w:noProof/>
        </w:rPr>
      </w:r>
      <w:r>
        <w:rPr>
          <w:noProof/>
        </w:rPr>
        <w:fldChar w:fldCharType="separate"/>
      </w:r>
      <w:r>
        <w:rPr>
          <w:noProof/>
        </w:rPr>
        <w:t>29</w:t>
      </w:r>
      <w:r>
        <w:rPr>
          <w:noProof/>
        </w:rPr>
        <w:fldChar w:fldCharType="end"/>
      </w:r>
    </w:p>
    <w:p w14:paraId="2E18AE11" w14:textId="7D6207D1"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_Toc178155720 \h </w:instrText>
      </w:r>
      <w:r>
        <w:rPr>
          <w:noProof/>
        </w:rPr>
      </w:r>
      <w:r>
        <w:rPr>
          <w:noProof/>
        </w:rPr>
        <w:fldChar w:fldCharType="separate"/>
      </w:r>
      <w:r>
        <w:rPr>
          <w:noProof/>
        </w:rPr>
        <w:t>29</w:t>
      </w:r>
      <w:r>
        <w:rPr>
          <w:noProof/>
        </w:rPr>
        <w:fldChar w:fldCharType="end"/>
      </w:r>
    </w:p>
    <w:p w14:paraId="03DA8E28" w14:textId="113563DE"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 Modeling Rules</w:t>
      </w:r>
      <w:r>
        <w:rPr>
          <w:noProof/>
        </w:rPr>
        <w:tab/>
      </w:r>
      <w:r>
        <w:rPr>
          <w:noProof/>
        </w:rPr>
        <w:fldChar w:fldCharType="begin" w:fldLock="1"/>
      </w:r>
      <w:r>
        <w:rPr>
          <w:noProof/>
        </w:rPr>
        <w:instrText xml:space="preserve"> PAGEREF _Toc178155721 \h </w:instrText>
      </w:r>
      <w:r>
        <w:rPr>
          <w:noProof/>
        </w:rPr>
      </w:r>
      <w:r>
        <w:rPr>
          <w:noProof/>
        </w:rPr>
        <w:fldChar w:fldCharType="separate"/>
      </w:r>
      <w:r>
        <w:rPr>
          <w:noProof/>
        </w:rPr>
        <w:t>29</w:t>
      </w:r>
      <w:r>
        <w:rPr>
          <w:noProof/>
        </w:rPr>
        <w:fldChar w:fldCharType="end"/>
      </w:r>
    </w:p>
    <w:p w14:paraId="728C4F0C" w14:textId="12F96601"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Modeling Resources</w:t>
      </w:r>
      <w:r>
        <w:rPr>
          <w:noProof/>
        </w:rPr>
        <w:tab/>
      </w:r>
      <w:r>
        <w:rPr>
          <w:noProof/>
        </w:rPr>
        <w:fldChar w:fldCharType="begin" w:fldLock="1"/>
      </w:r>
      <w:r>
        <w:rPr>
          <w:noProof/>
        </w:rPr>
        <w:instrText xml:space="preserve"> PAGEREF _Toc178155722 \h </w:instrText>
      </w:r>
      <w:r>
        <w:rPr>
          <w:noProof/>
        </w:rPr>
      </w:r>
      <w:r>
        <w:rPr>
          <w:noProof/>
        </w:rPr>
        <w:fldChar w:fldCharType="separate"/>
      </w:r>
      <w:r>
        <w:rPr>
          <w:noProof/>
        </w:rPr>
        <w:t>29</w:t>
      </w:r>
      <w:r>
        <w:rPr>
          <w:noProof/>
        </w:rPr>
        <w:fldChar w:fldCharType="end"/>
      </w:r>
    </w:p>
    <w:p w14:paraId="0BC17A3F" w14:textId="26198FA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_Toc178155723 \h </w:instrText>
      </w:r>
      <w:r>
        <w:rPr>
          <w:noProof/>
        </w:rPr>
      </w:r>
      <w:r>
        <w:rPr>
          <w:noProof/>
        </w:rPr>
        <w:fldChar w:fldCharType="separate"/>
      </w:r>
      <w:r>
        <w:rPr>
          <w:noProof/>
        </w:rPr>
        <w:t>29</w:t>
      </w:r>
      <w:r>
        <w:rPr>
          <w:noProof/>
        </w:rPr>
        <w:fldChar w:fldCharType="end"/>
      </w:r>
    </w:p>
    <w:p w14:paraId="187B722B" w14:textId="010E6E6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Unique YANG Namespace</w:t>
      </w:r>
      <w:r>
        <w:rPr>
          <w:noProof/>
        </w:rPr>
        <w:tab/>
      </w:r>
      <w:r>
        <w:rPr>
          <w:noProof/>
        </w:rPr>
        <w:fldChar w:fldCharType="begin" w:fldLock="1"/>
      </w:r>
      <w:r>
        <w:rPr>
          <w:noProof/>
        </w:rPr>
        <w:instrText xml:space="preserve"> PAGEREF _Toc178155724 \h </w:instrText>
      </w:r>
      <w:r>
        <w:rPr>
          <w:noProof/>
        </w:rPr>
      </w:r>
      <w:r>
        <w:rPr>
          <w:noProof/>
        </w:rPr>
        <w:fldChar w:fldCharType="separate"/>
      </w:r>
      <w:r>
        <w:rPr>
          <w:noProof/>
        </w:rPr>
        <w:t>29</w:t>
      </w:r>
      <w:r>
        <w:rPr>
          <w:noProof/>
        </w:rPr>
        <w:fldChar w:fldCharType="end"/>
      </w:r>
    </w:p>
    <w:p w14:paraId="52D7A6B3" w14:textId="0E68C23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_Toc178155725 \h </w:instrText>
      </w:r>
      <w:r>
        <w:rPr>
          <w:noProof/>
        </w:rPr>
      </w:r>
      <w:r>
        <w:rPr>
          <w:noProof/>
        </w:rPr>
        <w:fldChar w:fldCharType="separate"/>
      </w:r>
      <w:r>
        <w:rPr>
          <w:noProof/>
        </w:rPr>
        <w:t>29</w:t>
      </w:r>
      <w:r>
        <w:rPr>
          <w:noProof/>
        </w:rPr>
        <w:fldChar w:fldCharType="end"/>
      </w:r>
    </w:p>
    <w:p w14:paraId="3622FB04" w14:textId="7F79444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Use YANG version 1.1</w:t>
      </w:r>
      <w:r>
        <w:rPr>
          <w:noProof/>
        </w:rPr>
        <w:tab/>
      </w:r>
      <w:r>
        <w:rPr>
          <w:noProof/>
        </w:rPr>
        <w:fldChar w:fldCharType="begin" w:fldLock="1"/>
      </w:r>
      <w:r>
        <w:rPr>
          <w:noProof/>
        </w:rPr>
        <w:instrText xml:space="preserve"> PAGEREF _Toc178155726 \h </w:instrText>
      </w:r>
      <w:r>
        <w:rPr>
          <w:noProof/>
        </w:rPr>
      </w:r>
      <w:r>
        <w:rPr>
          <w:noProof/>
        </w:rPr>
        <w:fldChar w:fldCharType="separate"/>
      </w:r>
      <w:r>
        <w:rPr>
          <w:noProof/>
        </w:rPr>
        <w:t>29</w:t>
      </w:r>
      <w:r>
        <w:rPr>
          <w:noProof/>
        </w:rPr>
        <w:fldChar w:fldCharType="end"/>
      </w:r>
    </w:p>
    <w:p w14:paraId="7704A80F" w14:textId="027F9ED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_Toc178155727 \h </w:instrText>
      </w:r>
      <w:r>
        <w:rPr>
          <w:noProof/>
        </w:rPr>
      </w:r>
      <w:r>
        <w:rPr>
          <w:noProof/>
        </w:rPr>
        <w:fldChar w:fldCharType="separate"/>
      </w:r>
      <w:r>
        <w:rPr>
          <w:noProof/>
        </w:rPr>
        <w:t>30</w:t>
      </w:r>
      <w:r>
        <w:rPr>
          <w:noProof/>
        </w:rPr>
        <w:fldChar w:fldCharType="end"/>
      </w:r>
    </w:p>
    <w:p w14:paraId="08B03EF7" w14:textId="02DF4CC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_Toc178155728 \h </w:instrText>
      </w:r>
      <w:r>
        <w:rPr>
          <w:noProof/>
        </w:rPr>
      </w:r>
      <w:r>
        <w:rPr>
          <w:noProof/>
        </w:rPr>
        <w:fldChar w:fldCharType="separate"/>
      </w:r>
      <w:r>
        <w:rPr>
          <w:noProof/>
        </w:rPr>
        <w:t>30</w:t>
      </w:r>
      <w:r>
        <w:rPr>
          <w:noProof/>
        </w:rPr>
        <w:fldChar w:fldCharType="end"/>
      </w:r>
    </w:p>
    <w:p w14:paraId="6C6C326A" w14:textId="31337FF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_Toc178155729 \h </w:instrText>
      </w:r>
      <w:r>
        <w:rPr>
          <w:noProof/>
        </w:rPr>
      </w:r>
      <w:r>
        <w:rPr>
          <w:noProof/>
        </w:rPr>
        <w:fldChar w:fldCharType="separate"/>
      </w:r>
      <w:r>
        <w:rPr>
          <w:noProof/>
        </w:rPr>
        <w:t>30</w:t>
      </w:r>
      <w:r>
        <w:rPr>
          <w:noProof/>
        </w:rPr>
        <w:fldChar w:fldCharType="end"/>
      </w:r>
    </w:p>
    <w:p w14:paraId="0DD6FE8D" w14:textId="10343CA9"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_Toc178155730 \h </w:instrText>
      </w:r>
      <w:r>
        <w:rPr>
          <w:noProof/>
        </w:rPr>
      </w:r>
      <w:r>
        <w:rPr>
          <w:noProof/>
        </w:rPr>
        <w:fldChar w:fldCharType="separate"/>
      </w:r>
      <w:r>
        <w:rPr>
          <w:noProof/>
        </w:rPr>
        <w:t>32</w:t>
      </w:r>
      <w:r>
        <w:rPr>
          <w:noProof/>
        </w:rPr>
        <w:fldChar w:fldCharType="end"/>
      </w:r>
    </w:p>
    <w:p w14:paraId="0BF02C63" w14:textId="102D539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6.2.1.10</w:t>
      </w:r>
      <w:r>
        <w:rPr>
          <w:rFonts w:asciiTheme="minorHAnsi" w:eastAsiaTheme="minorEastAsia" w:hAnsiTheme="minorHAnsi" w:cstheme="minorBidi"/>
          <w:noProof/>
          <w:kern w:val="2"/>
          <w:sz w:val="22"/>
          <w:szCs w:val="22"/>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_Toc178155731 \h </w:instrText>
      </w:r>
      <w:r>
        <w:rPr>
          <w:noProof/>
        </w:rPr>
      </w:r>
      <w:r>
        <w:rPr>
          <w:noProof/>
        </w:rPr>
        <w:fldChar w:fldCharType="separate"/>
      </w:r>
      <w:r>
        <w:rPr>
          <w:noProof/>
        </w:rPr>
        <w:t>32</w:t>
      </w:r>
      <w:r>
        <w:rPr>
          <w:noProof/>
        </w:rPr>
        <w:fldChar w:fldCharType="end"/>
      </w:r>
    </w:p>
    <w:p w14:paraId="17E3782E" w14:textId="0380EBF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_Toc178155732 \h </w:instrText>
      </w:r>
      <w:r>
        <w:rPr>
          <w:noProof/>
        </w:rPr>
      </w:r>
      <w:r>
        <w:rPr>
          <w:noProof/>
        </w:rPr>
        <w:fldChar w:fldCharType="separate"/>
      </w:r>
      <w:r>
        <w:rPr>
          <w:noProof/>
        </w:rPr>
        <w:t>33</w:t>
      </w:r>
      <w:r>
        <w:rPr>
          <w:noProof/>
        </w:rPr>
        <w:fldChar w:fldCharType="end"/>
      </w:r>
    </w:p>
    <w:p w14:paraId="0C86489E" w14:textId="3BC941C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_Toc178155733 \h </w:instrText>
      </w:r>
      <w:r>
        <w:rPr>
          <w:noProof/>
        </w:rPr>
      </w:r>
      <w:r>
        <w:rPr>
          <w:noProof/>
        </w:rPr>
        <w:fldChar w:fldCharType="separate"/>
      </w:r>
      <w:r>
        <w:rPr>
          <w:noProof/>
        </w:rPr>
        <w:t>33</w:t>
      </w:r>
      <w:r>
        <w:rPr>
          <w:noProof/>
        </w:rPr>
        <w:fldChar w:fldCharType="end"/>
      </w:r>
    </w:p>
    <w:p w14:paraId="169C88F4" w14:textId="1028DA12"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6.2.1.13</w:t>
      </w:r>
      <w:r>
        <w:rPr>
          <w:rFonts w:asciiTheme="minorHAnsi" w:eastAsiaTheme="minorEastAsia" w:hAnsiTheme="minorHAnsi" w:cstheme="minorBidi"/>
          <w:noProof/>
          <w:kern w:val="2"/>
          <w:sz w:val="22"/>
          <w:szCs w:val="22"/>
          <w:lang w:eastAsia="en-GB"/>
          <w14:ligatures w14:val="standardContextual"/>
        </w:rPr>
        <w:tab/>
      </w:r>
      <w:r>
        <w:rPr>
          <w:noProof/>
        </w:rPr>
        <w:t>YANG module revisions</w:t>
      </w:r>
      <w:r>
        <w:rPr>
          <w:noProof/>
        </w:rPr>
        <w:tab/>
      </w:r>
      <w:r>
        <w:rPr>
          <w:noProof/>
        </w:rPr>
        <w:fldChar w:fldCharType="begin" w:fldLock="1"/>
      </w:r>
      <w:r>
        <w:rPr>
          <w:noProof/>
        </w:rPr>
        <w:instrText xml:space="preserve"> PAGEREF _Toc178155734 \h </w:instrText>
      </w:r>
      <w:r>
        <w:rPr>
          <w:noProof/>
        </w:rPr>
      </w:r>
      <w:r>
        <w:rPr>
          <w:noProof/>
        </w:rPr>
        <w:fldChar w:fldCharType="separate"/>
      </w:r>
      <w:r>
        <w:rPr>
          <w:noProof/>
        </w:rPr>
        <w:t>33</w:t>
      </w:r>
      <w:r>
        <w:rPr>
          <w:noProof/>
        </w:rPr>
        <w:fldChar w:fldCharType="end"/>
      </w:r>
    </w:p>
    <w:p w14:paraId="0E3EAAEC" w14:textId="7D630CD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6.2.1.15</w:t>
      </w:r>
      <w:r>
        <w:rPr>
          <w:rFonts w:asciiTheme="minorHAnsi" w:eastAsiaTheme="minorEastAsia" w:hAnsiTheme="minorHAnsi" w:cstheme="minorBidi"/>
          <w:noProof/>
          <w:kern w:val="2"/>
          <w:sz w:val="22"/>
          <w:szCs w:val="22"/>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_Toc178155735 \h </w:instrText>
      </w:r>
      <w:r>
        <w:rPr>
          <w:noProof/>
        </w:rPr>
      </w:r>
      <w:r>
        <w:rPr>
          <w:noProof/>
        </w:rPr>
        <w:fldChar w:fldCharType="separate"/>
      </w:r>
      <w:r>
        <w:rPr>
          <w:noProof/>
        </w:rPr>
        <w:t>34</w:t>
      </w:r>
      <w:r>
        <w:rPr>
          <w:noProof/>
        </w:rPr>
        <w:fldChar w:fldCharType="end"/>
      </w:r>
    </w:p>
    <w:p w14:paraId="152FCEA4" w14:textId="742208E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6.2.1.16</w:t>
      </w:r>
      <w:r>
        <w:rPr>
          <w:rFonts w:asciiTheme="minorHAnsi" w:eastAsiaTheme="minorEastAsia" w:hAnsiTheme="minorHAnsi" w:cstheme="minorBidi"/>
          <w:noProof/>
          <w:kern w:val="2"/>
          <w:sz w:val="22"/>
          <w:szCs w:val="22"/>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_Toc178155736 \h </w:instrText>
      </w:r>
      <w:r>
        <w:rPr>
          <w:noProof/>
        </w:rPr>
      </w:r>
      <w:r>
        <w:rPr>
          <w:noProof/>
        </w:rPr>
        <w:fldChar w:fldCharType="separate"/>
      </w:r>
      <w:r>
        <w:rPr>
          <w:noProof/>
        </w:rPr>
        <w:t>34</w:t>
      </w:r>
      <w:r>
        <w:rPr>
          <w:noProof/>
        </w:rPr>
        <w:fldChar w:fldCharType="end"/>
      </w:r>
    </w:p>
    <w:p w14:paraId="6617382D" w14:textId="29DBDCE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6.2.1.17</w:t>
      </w:r>
      <w:r>
        <w:rPr>
          <w:rFonts w:asciiTheme="minorHAnsi" w:eastAsiaTheme="minorEastAsia" w:hAnsiTheme="minorHAnsi" w:cstheme="minorBidi"/>
          <w:noProof/>
          <w:kern w:val="2"/>
          <w:sz w:val="22"/>
          <w:szCs w:val="22"/>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_Toc178155737 \h </w:instrText>
      </w:r>
      <w:r>
        <w:rPr>
          <w:noProof/>
        </w:rPr>
      </w:r>
      <w:r>
        <w:rPr>
          <w:noProof/>
        </w:rPr>
        <w:fldChar w:fldCharType="separate"/>
      </w:r>
      <w:r>
        <w:rPr>
          <w:noProof/>
        </w:rPr>
        <w:t>34</w:t>
      </w:r>
      <w:r>
        <w:rPr>
          <w:noProof/>
        </w:rPr>
        <w:fldChar w:fldCharType="end"/>
      </w:r>
    </w:p>
    <w:p w14:paraId="23D304F2" w14:textId="2AB2EFA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6.2.1.18</w:t>
      </w:r>
      <w:r>
        <w:rPr>
          <w:rFonts w:asciiTheme="minorHAnsi" w:eastAsiaTheme="minorEastAsia" w:hAnsiTheme="minorHAnsi" w:cstheme="minorBidi"/>
          <w:noProof/>
          <w:kern w:val="2"/>
          <w:sz w:val="22"/>
          <w:szCs w:val="22"/>
          <w:lang w:eastAsia="en-GB"/>
          <w14:ligatures w14:val="standardContextual"/>
        </w:rPr>
        <w:tab/>
      </w:r>
      <w:r>
        <w:rPr>
          <w:noProof/>
        </w:rPr>
        <w:t>YANG Naming</w:t>
      </w:r>
      <w:r>
        <w:rPr>
          <w:noProof/>
        </w:rPr>
        <w:tab/>
      </w:r>
      <w:r>
        <w:rPr>
          <w:noProof/>
        </w:rPr>
        <w:fldChar w:fldCharType="begin" w:fldLock="1"/>
      </w:r>
      <w:r>
        <w:rPr>
          <w:noProof/>
        </w:rPr>
        <w:instrText xml:space="preserve"> PAGEREF _Toc178155738 \h </w:instrText>
      </w:r>
      <w:r>
        <w:rPr>
          <w:noProof/>
        </w:rPr>
      </w:r>
      <w:r>
        <w:rPr>
          <w:noProof/>
        </w:rPr>
        <w:fldChar w:fldCharType="separate"/>
      </w:r>
      <w:r>
        <w:rPr>
          <w:noProof/>
        </w:rPr>
        <w:t>34</w:t>
      </w:r>
      <w:r>
        <w:rPr>
          <w:noProof/>
        </w:rPr>
        <w:fldChar w:fldCharType="end"/>
      </w:r>
    </w:p>
    <w:p w14:paraId="71716F49" w14:textId="760BA66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6.2.1.19</w:t>
      </w:r>
      <w:r>
        <w:rPr>
          <w:rFonts w:asciiTheme="minorHAnsi" w:eastAsiaTheme="minorEastAsia" w:hAnsiTheme="minorHAnsi" w:cstheme="minorBidi"/>
          <w:noProof/>
          <w:kern w:val="2"/>
          <w:sz w:val="22"/>
          <w:szCs w:val="22"/>
          <w:lang w:eastAsia="en-GB"/>
          <w14:ligatures w14:val="standardContextual"/>
        </w:rPr>
        <w:tab/>
      </w:r>
      <w:r>
        <w:rPr>
          <w:noProof/>
        </w:rPr>
        <w:t>Copyright</w:t>
      </w:r>
      <w:r>
        <w:rPr>
          <w:noProof/>
        </w:rPr>
        <w:tab/>
      </w:r>
      <w:r>
        <w:rPr>
          <w:noProof/>
        </w:rPr>
        <w:fldChar w:fldCharType="begin" w:fldLock="1"/>
      </w:r>
      <w:r>
        <w:rPr>
          <w:noProof/>
        </w:rPr>
        <w:instrText xml:space="preserve"> PAGEREF _Toc178155739 \h </w:instrText>
      </w:r>
      <w:r>
        <w:rPr>
          <w:noProof/>
        </w:rPr>
      </w:r>
      <w:r>
        <w:rPr>
          <w:noProof/>
        </w:rPr>
        <w:fldChar w:fldCharType="separate"/>
      </w:r>
      <w:r>
        <w:rPr>
          <w:noProof/>
        </w:rPr>
        <w:t>34</w:t>
      </w:r>
      <w:r>
        <w:rPr>
          <w:noProof/>
        </w:rPr>
        <w:fldChar w:fldCharType="end"/>
      </w:r>
    </w:p>
    <w:p w14:paraId="27C72647" w14:textId="1B1CECCE"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sidRPr="008B00A1">
        <w:rPr>
          <w:rFonts w:cs="Arial"/>
          <w:noProof/>
        </w:rPr>
        <w:t>InformationObjectClass – abstract</w:t>
      </w:r>
      <w:r>
        <w:rPr>
          <w:noProof/>
        </w:rPr>
        <w:tab/>
      </w:r>
      <w:r>
        <w:rPr>
          <w:noProof/>
        </w:rPr>
        <w:fldChar w:fldCharType="begin" w:fldLock="1"/>
      </w:r>
      <w:r>
        <w:rPr>
          <w:noProof/>
        </w:rPr>
        <w:instrText xml:space="preserve"> PAGEREF _Toc178155740 \h </w:instrText>
      </w:r>
      <w:r>
        <w:rPr>
          <w:noProof/>
        </w:rPr>
      </w:r>
      <w:r>
        <w:rPr>
          <w:noProof/>
        </w:rPr>
        <w:fldChar w:fldCharType="separate"/>
      </w:r>
      <w:r>
        <w:rPr>
          <w:noProof/>
        </w:rPr>
        <w:t>35</w:t>
      </w:r>
      <w:r>
        <w:rPr>
          <w:noProof/>
        </w:rPr>
        <w:fldChar w:fldCharType="end"/>
      </w:r>
    </w:p>
    <w:p w14:paraId="1E1434DB" w14:textId="07A8745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_Toc178155741 \h </w:instrText>
      </w:r>
      <w:r>
        <w:rPr>
          <w:noProof/>
        </w:rPr>
      </w:r>
      <w:r>
        <w:rPr>
          <w:noProof/>
        </w:rPr>
        <w:fldChar w:fldCharType="separate"/>
      </w:r>
      <w:r>
        <w:rPr>
          <w:noProof/>
        </w:rPr>
        <w:t>35</w:t>
      </w:r>
      <w:r>
        <w:rPr>
          <w:noProof/>
        </w:rPr>
        <w:fldChar w:fldCharType="end"/>
      </w:r>
    </w:p>
    <w:p w14:paraId="083C7ED8" w14:textId="6F16FFB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_Toc178155742 \h </w:instrText>
      </w:r>
      <w:r>
        <w:rPr>
          <w:noProof/>
        </w:rPr>
      </w:r>
      <w:r>
        <w:rPr>
          <w:noProof/>
        </w:rPr>
        <w:fldChar w:fldCharType="separate"/>
      </w:r>
      <w:r>
        <w:rPr>
          <w:noProof/>
        </w:rPr>
        <w:t>35</w:t>
      </w:r>
      <w:r>
        <w:rPr>
          <w:noProof/>
        </w:rPr>
        <w:fldChar w:fldCharType="end"/>
      </w:r>
    </w:p>
    <w:p w14:paraId="13DACA50" w14:textId="5C22B42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Naming attribute</w:t>
      </w:r>
      <w:r>
        <w:rPr>
          <w:noProof/>
        </w:rPr>
        <w:tab/>
      </w:r>
      <w:r>
        <w:rPr>
          <w:noProof/>
        </w:rPr>
        <w:fldChar w:fldCharType="begin" w:fldLock="1"/>
      </w:r>
      <w:r>
        <w:rPr>
          <w:noProof/>
        </w:rPr>
        <w:instrText xml:space="preserve"> PAGEREF _Toc178155743 \h </w:instrText>
      </w:r>
      <w:r>
        <w:rPr>
          <w:noProof/>
        </w:rPr>
      </w:r>
      <w:r>
        <w:rPr>
          <w:noProof/>
        </w:rPr>
        <w:fldChar w:fldCharType="separate"/>
      </w:r>
      <w:r>
        <w:rPr>
          <w:noProof/>
        </w:rPr>
        <w:t>35</w:t>
      </w:r>
      <w:r>
        <w:rPr>
          <w:noProof/>
        </w:rPr>
        <w:fldChar w:fldCharType="end"/>
      </w:r>
    </w:p>
    <w:p w14:paraId="4B90081F" w14:textId="4E037E3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_Toc178155744 \h </w:instrText>
      </w:r>
      <w:r>
        <w:rPr>
          <w:noProof/>
        </w:rPr>
      </w:r>
      <w:r>
        <w:rPr>
          <w:noProof/>
        </w:rPr>
        <w:fldChar w:fldCharType="separate"/>
      </w:r>
      <w:r>
        <w:rPr>
          <w:noProof/>
        </w:rPr>
        <w:t>35</w:t>
      </w:r>
      <w:r>
        <w:rPr>
          <w:noProof/>
        </w:rPr>
        <w:fldChar w:fldCharType="end"/>
      </w:r>
    </w:p>
    <w:p w14:paraId="6F947BC7" w14:textId="13C069BB"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_Toc178155745 \h </w:instrText>
      </w:r>
      <w:r>
        <w:rPr>
          <w:noProof/>
        </w:rPr>
      </w:r>
      <w:r>
        <w:rPr>
          <w:noProof/>
        </w:rPr>
        <w:fldChar w:fldCharType="separate"/>
      </w:r>
      <w:r>
        <w:rPr>
          <w:noProof/>
        </w:rPr>
        <w:t>35</w:t>
      </w:r>
      <w:r>
        <w:rPr>
          <w:noProof/>
        </w:rPr>
        <w:fldChar w:fldCharType="end"/>
      </w:r>
    </w:p>
    <w:p w14:paraId="2E5D7E6D" w14:textId="247FD1B6"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sidRPr="008B00A1">
        <w:rPr>
          <w:rFonts w:cs="Arial"/>
          <w:noProof/>
        </w:rPr>
        <w:t>InformationObjectClass – concrete</w:t>
      </w:r>
      <w:r>
        <w:rPr>
          <w:noProof/>
        </w:rPr>
        <w:tab/>
      </w:r>
      <w:r>
        <w:rPr>
          <w:noProof/>
        </w:rPr>
        <w:fldChar w:fldCharType="begin" w:fldLock="1"/>
      </w:r>
      <w:r>
        <w:rPr>
          <w:noProof/>
        </w:rPr>
        <w:instrText xml:space="preserve"> PAGEREF _Toc178155746 \h </w:instrText>
      </w:r>
      <w:r>
        <w:rPr>
          <w:noProof/>
        </w:rPr>
      </w:r>
      <w:r>
        <w:rPr>
          <w:noProof/>
        </w:rPr>
        <w:fldChar w:fldCharType="separate"/>
      </w:r>
      <w:r>
        <w:rPr>
          <w:noProof/>
        </w:rPr>
        <w:t>35</w:t>
      </w:r>
      <w:r>
        <w:rPr>
          <w:noProof/>
        </w:rPr>
        <w:fldChar w:fldCharType="end"/>
      </w:r>
    </w:p>
    <w:p w14:paraId="53C7DC43" w14:textId="33FD25EB"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_Toc178155747 \h </w:instrText>
      </w:r>
      <w:r>
        <w:rPr>
          <w:noProof/>
        </w:rPr>
      </w:r>
      <w:r>
        <w:rPr>
          <w:noProof/>
        </w:rPr>
        <w:fldChar w:fldCharType="separate"/>
      </w:r>
      <w:r>
        <w:rPr>
          <w:noProof/>
        </w:rPr>
        <w:t>35</w:t>
      </w:r>
      <w:r>
        <w:rPr>
          <w:noProof/>
        </w:rPr>
        <w:fldChar w:fldCharType="end"/>
      </w:r>
    </w:p>
    <w:p w14:paraId="3559C6D0" w14:textId="7DE3D4A9"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_Toc178155748 \h </w:instrText>
      </w:r>
      <w:r>
        <w:rPr>
          <w:noProof/>
        </w:rPr>
      </w:r>
      <w:r>
        <w:rPr>
          <w:noProof/>
        </w:rPr>
        <w:fldChar w:fldCharType="separate"/>
      </w:r>
      <w:r>
        <w:rPr>
          <w:noProof/>
        </w:rPr>
        <w:t>35</w:t>
      </w:r>
      <w:r>
        <w:rPr>
          <w:noProof/>
        </w:rPr>
        <w:fldChar w:fldCharType="end"/>
      </w:r>
    </w:p>
    <w:p w14:paraId="502CF68C" w14:textId="5129C28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_Toc178155749 \h </w:instrText>
      </w:r>
      <w:r>
        <w:rPr>
          <w:noProof/>
        </w:rPr>
      </w:r>
      <w:r>
        <w:rPr>
          <w:noProof/>
        </w:rPr>
        <w:fldChar w:fldCharType="separate"/>
      </w:r>
      <w:r>
        <w:rPr>
          <w:noProof/>
        </w:rPr>
        <w:t>36</w:t>
      </w:r>
      <w:r>
        <w:rPr>
          <w:noProof/>
        </w:rPr>
        <w:fldChar w:fldCharType="end"/>
      </w:r>
    </w:p>
    <w:p w14:paraId="67FB42A8" w14:textId="4751C1D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_Toc178155750 \h </w:instrText>
      </w:r>
      <w:r>
        <w:rPr>
          <w:noProof/>
        </w:rPr>
      </w:r>
      <w:r>
        <w:rPr>
          <w:noProof/>
        </w:rPr>
        <w:fldChar w:fldCharType="separate"/>
      </w:r>
      <w:r>
        <w:rPr>
          <w:noProof/>
        </w:rPr>
        <w:t>36</w:t>
      </w:r>
      <w:r>
        <w:rPr>
          <w:noProof/>
        </w:rPr>
        <w:fldChar w:fldCharType="end"/>
      </w:r>
    </w:p>
    <w:p w14:paraId="2D391327" w14:textId="444926D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_Toc178155751 \h </w:instrText>
      </w:r>
      <w:r>
        <w:rPr>
          <w:noProof/>
        </w:rPr>
      </w:r>
      <w:r>
        <w:rPr>
          <w:noProof/>
        </w:rPr>
        <w:fldChar w:fldCharType="separate"/>
      </w:r>
      <w:r>
        <w:rPr>
          <w:noProof/>
        </w:rPr>
        <w:t>36</w:t>
      </w:r>
      <w:r>
        <w:rPr>
          <w:noProof/>
        </w:rPr>
        <w:fldChar w:fldCharType="end"/>
      </w:r>
    </w:p>
    <w:p w14:paraId="01A09D22" w14:textId="47BACAC0"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_Toc178155752 \h </w:instrText>
      </w:r>
      <w:r>
        <w:rPr>
          <w:noProof/>
        </w:rPr>
      </w:r>
      <w:r>
        <w:rPr>
          <w:noProof/>
        </w:rPr>
        <w:fldChar w:fldCharType="separate"/>
      </w:r>
      <w:r>
        <w:rPr>
          <w:noProof/>
        </w:rPr>
        <w:t>36</w:t>
      </w:r>
      <w:r>
        <w:rPr>
          <w:noProof/>
        </w:rPr>
        <w:fldChar w:fldCharType="end"/>
      </w:r>
    </w:p>
    <w:p w14:paraId="09B8CC4A" w14:textId="257074C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_Toc178155753 \h </w:instrText>
      </w:r>
      <w:r>
        <w:rPr>
          <w:noProof/>
        </w:rPr>
      </w:r>
      <w:r>
        <w:rPr>
          <w:noProof/>
        </w:rPr>
        <w:fldChar w:fldCharType="separate"/>
      </w:r>
      <w:r>
        <w:rPr>
          <w:noProof/>
        </w:rPr>
        <w:t>36</w:t>
      </w:r>
      <w:r>
        <w:rPr>
          <w:noProof/>
        </w:rPr>
        <w:fldChar w:fldCharType="end"/>
      </w:r>
    </w:p>
    <w:p w14:paraId="1181E96F" w14:textId="0E96B71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_Toc178155754 \h </w:instrText>
      </w:r>
      <w:r>
        <w:rPr>
          <w:noProof/>
        </w:rPr>
      </w:r>
      <w:r>
        <w:rPr>
          <w:noProof/>
        </w:rPr>
        <w:fldChar w:fldCharType="separate"/>
      </w:r>
      <w:r>
        <w:rPr>
          <w:noProof/>
        </w:rPr>
        <w:t>37</w:t>
      </w:r>
      <w:r>
        <w:rPr>
          <w:noProof/>
        </w:rPr>
        <w:fldChar w:fldCharType="end"/>
      </w:r>
    </w:p>
    <w:p w14:paraId="3FE50F4B" w14:textId="7F18D42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_Toc178155755 \h </w:instrText>
      </w:r>
      <w:r>
        <w:rPr>
          <w:noProof/>
        </w:rPr>
      </w:r>
      <w:r>
        <w:rPr>
          <w:noProof/>
        </w:rPr>
        <w:fldChar w:fldCharType="separate"/>
      </w:r>
      <w:r>
        <w:rPr>
          <w:noProof/>
        </w:rPr>
        <w:t>37</w:t>
      </w:r>
      <w:r>
        <w:rPr>
          <w:noProof/>
        </w:rPr>
        <w:fldChar w:fldCharType="end"/>
      </w:r>
    </w:p>
    <w:p w14:paraId="518888C6" w14:textId="4B39FC15" w:rsidR="003F448C" w:rsidRDefault="003F448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Simple augment</w:t>
      </w:r>
      <w:r>
        <w:rPr>
          <w:noProof/>
        </w:rPr>
        <w:tab/>
      </w:r>
      <w:r>
        <w:rPr>
          <w:noProof/>
        </w:rPr>
        <w:fldChar w:fldCharType="begin" w:fldLock="1"/>
      </w:r>
      <w:r>
        <w:rPr>
          <w:noProof/>
        </w:rPr>
        <w:instrText xml:space="preserve"> PAGEREF _Toc178155756 \h </w:instrText>
      </w:r>
      <w:r>
        <w:rPr>
          <w:noProof/>
        </w:rPr>
      </w:r>
      <w:r>
        <w:rPr>
          <w:noProof/>
        </w:rPr>
        <w:fldChar w:fldCharType="separate"/>
      </w:r>
      <w:r>
        <w:rPr>
          <w:noProof/>
        </w:rPr>
        <w:t>37</w:t>
      </w:r>
      <w:r>
        <w:rPr>
          <w:noProof/>
        </w:rPr>
        <w:fldChar w:fldCharType="end"/>
      </w:r>
    </w:p>
    <w:p w14:paraId="7DF3F1E3" w14:textId="717A5CB6" w:rsidR="003F448C" w:rsidRDefault="003F448C">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Uses + Subtree grouping</w:t>
      </w:r>
      <w:r>
        <w:rPr>
          <w:noProof/>
        </w:rPr>
        <w:tab/>
      </w:r>
      <w:r>
        <w:rPr>
          <w:noProof/>
        </w:rPr>
        <w:fldChar w:fldCharType="begin" w:fldLock="1"/>
      </w:r>
      <w:r>
        <w:rPr>
          <w:noProof/>
        </w:rPr>
        <w:instrText xml:space="preserve"> PAGEREF _Toc178155757 \h </w:instrText>
      </w:r>
      <w:r>
        <w:rPr>
          <w:noProof/>
        </w:rPr>
      </w:r>
      <w:r>
        <w:rPr>
          <w:noProof/>
        </w:rPr>
        <w:fldChar w:fldCharType="separate"/>
      </w:r>
      <w:r>
        <w:rPr>
          <w:noProof/>
        </w:rPr>
        <w:t>38</w:t>
      </w:r>
      <w:r>
        <w:rPr>
          <w:noProof/>
        </w:rPr>
        <w:fldChar w:fldCharType="end"/>
      </w:r>
    </w:p>
    <w:p w14:paraId="12938921" w14:textId="5269153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_Toc178155758 \h </w:instrText>
      </w:r>
      <w:r>
        <w:rPr>
          <w:noProof/>
        </w:rPr>
      </w:r>
      <w:r>
        <w:rPr>
          <w:noProof/>
        </w:rPr>
        <w:fldChar w:fldCharType="separate"/>
      </w:r>
      <w:r>
        <w:rPr>
          <w:noProof/>
        </w:rPr>
        <w:t>39</w:t>
      </w:r>
      <w:r>
        <w:rPr>
          <w:noProof/>
        </w:rPr>
        <w:fldChar w:fldCharType="end"/>
      </w:r>
    </w:p>
    <w:p w14:paraId="41006D9C" w14:textId="25D4FABE"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_Toc178155759 \h </w:instrText>
      </w:r>
      <w:r>
        <w:rPr>
          <w:noProof/>
        </w:rPr>
      </w:r>
      <w:r>
        <w:rPr>
          <w:noProof/>
        </w:rPr>
        <w:fldChar w:fldCharType="separate"/>
      </w:r>
      <w:r>
        <w:rPr>
          <w:noProof/>
        </w:rPr>
        <w:t>41</w:t>
      </w:r>
      <w:r>
        <w:rPr>
          <w:noProof/>
        </w:rPr>
        <w:fldChar w:fldCharType="end"/>
      </w:r>
    </w:p>
    <w:p w14:paraId="4879E378" w14:textId="3DB6012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Alternative containment</w:t>
      </w:r>
      <w:r>
        <w:rPr>
          <w:noProof/>
        </w:rPr>
        <w:tab/>
      </w:r>
      <w:r>
        <w:rPr>
          <w:noProof/>
        </w:rPr>
        <w:fldChar w:fldCharType="begin" w:fldLock="1"/>
      </w:r>
      <w:r>
        <w:rPr>
          <w:noProof/>
        </w:rPr>
        <w:instrText xml:space="preserve"> PAGEREF _Toc178155760 \h </w:instrText>
      </w:r>
      <w:r>
        <w:rPr>
          <w:noProof/>
        </w:rPr>
      </w:r>
      <w:r>
        <w:rPr>
          <w:noProof/>
        </w:rPr>
        <w:fldChar w:fldCharType="separate"/>
      </w:r>
      <w:r>
        <w:rPr>
          <w:noProof/>
        </w:rPr>
        <w:t>41</w:t>
      </w:r>
      <w:r>
        <w:rPr>
          <w:noProof/>
        </w:rPr>
        <w:fldChar w:fldCharType="end"/>
      </w:r>
    </w:p>
    <w:p w14:paraId="07185EB8" w14:textId="27F5130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_Toc178155761 \h </w:instrText>
      </w:r>
      <w:r>
        <w:rPr>
          <w:noProof/>
        </w:rPr>
      </w:r>
      <w:r>
        <w:rPr>
          <w:noProof/>
        </w:rPr>
        <w:fldChar w:fldCharType="separate"/>
      </w:r>
      <w:r>
        <w:rPr>
          <w:noProof/>
        </w:rPr>
        <w:t>41</w:t>
      </w:r>
      <w:r>
        <w:rPr>
          <w:noProof/>
        </w:rPr>
        <w:fldChar w:fldCharType="end"/>
      </w:r>
    </w:p>
    <w:p w14:paraId="4CF67071" w14:textId="7232691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_Toc178155762 \h </w:instrText>
      </w:r>
      <w:r>
        <w:rPr>
          <w:noProof/>
        </w:rPr>
      </w:r>
      <w:r>
        <w:rPr>
          <w:noProof/>
        </w:rPr>
        <w:fldChar w:fldCharType="separate"/>
      </w:r>
      <w:r>
        <w:rPr>
          <w:noProof/>
        </w:rPr>
        <w:t>41</w:t>
      </w:r>
      <w:r>
        <w:rPr>
          <w:noProof/>
        </w:rPr>
        <w:fldChar w:fldCharType="end"/>
      </w:r>
    </w:p>
    <w:p w14:paraId="2544705A" w14:textId="6731F1A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6.2.10.2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_Toc178155763 \h </w:instrText>
      </w:r>
      <w:r>
        <w:rPr>
          <w:noProof/>
        </w:rPr>
      </w:r>
      <w:r>
        <w:rPr>
          <w:noProof/>
        </w:rPr>
        <w:fldChar w:fldCharType="separate"/>
      </w:r>
      <w:r>
        <w:rPr>
          <w:noProof/>
        </w:rPr>
        <w:t>41</w:t>
      </w:r>
      <w:r>
        <w:rPr>
          <w:noProof/>
        </w:rPr>
        <w:fldChar w:fldCharType="end"/>
      </w:r>
    </w:p>
    <w:p w14:paraId="4D96E33E" w14:textId="0AF79204"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_Toc178155764 \h </w:instrText>
      </w:r>
      <w:r>
        <w:rPr>
          <w:noProof/>
        </w:rPr>
      </w:r>
      <w:r>
        <w:rPr>
          <w:noProof/>
        </w:rPr>
        <w:fldChar w:fldCharType="separate"/>
      </w:r>
      <w:r>
        <w:rPr>
          <w:noProof/>
        </w:rPr>
        <w:t>41</w:t>
      </w:r>
      <w:r>
        <w:rPr>
          <w:noProof/>
        </w:rPr>
        <w:fldChar w:fldCharType="end"/>
      </w:r>
    </w:p>
    <w:p w14:paraId="3098A45B" w14:textId="02E4AB4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_Toc178155765 \h </w:instrText>
      </w:r>
      <w:r>
        <w:rPr>
          <w:noProof/>
        </w:rPr>
      </w:r>
      <w:r>
        <w:rPr>
          <w:noProof/>
        </w:rPr>
        <w:fldChar w:fldCharType="separate"/>
      </w:r>
      <w:r>
        <w:rPr>
          <w:noProof/>
        </w:rPr>
        <w:t>41</w:t>
      </w:r>
      <w:r>
        <w:rPr>
          <w:noProof/>
        </w:rPr>
        <w:fldChar w:fldCharType="end"/>
      </w:r>
    </w:p>
    <w:p w14:paraId="6AE600F0" w14:textId="354619A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_Toc178155766 \h </w:instrText>
      </w:r>
      <w:r>
        <w:rPr>
          <w:noProof/>
        </w:rPr>
      </w:r>
      <w:r>
        <w:rPr>
          <w:noProof/>
        </w:rPr>
        <w:fldChar w:fldCharType="separate"/>
      </w:r>
      <w:r>
        <w:rPr>
          <w:noProof/>
        </w:rPr>
        <w:t>42</w:t>
      </w:r>
      <w:r>
        <w:rPr>
          <w:noProof/>
        </w:rPr>
        <w:fldChar w:fldCharType="end"/>
      </w:r>
    </w:p>
    <w:p w14:paraId="14BED4C7" w14:textId="2883C34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Attribute, structured</w:t>
      </w:r>
      <w:r>
        <w:rPr>
          <w:noProof/>
        </w:rPr>
        <w:tab/>
      </w:r>
      <w:r>
        <w:rPr>
          <w:noProof/>
        </w:rPr>
        <w:fldChar w:fldCharType="begin" w:fldLock="1"/>
      </w:r>
      <w:r>
        <w:rPr>
          <w:noProof/>
        </w:rPr>
        <w:instrText xml:space="preserve"> PAGEREF _Toc178155767 \h </w:instrText>
      </w:r>
      <w:r>
        <w:rPr>
          <w:noProof/>
        </w:rPr>
      </w:r>
      <w:r>
        <w:rPr>
          <w:noProof/>
        </w:rPr>
        <w:fldChar w:fldCharType="separate"/>
      </w:r>
      <w:r>
        <w:rPr>
          <w:noProof/>
        </w:rPr>
        <w:t>42</w:t>
      </w:r>
      <w:r>
        <w:rPr>
          <w:noProof/>
        </w:rPr>
        <w:fldChar w:fldCharType="end"/>
      </w:r>
    </w:p>
    <w:p w14:paraId="77F584D2" w14:textId="3C02535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_Toc178155768 \h </w:instrText>
      </w:r>
      <w:r>
        <w:rPr>
          <w:noProof/>
        </w:rPr>
      </w:r>
      <w:r>
        <w:rPr>
          <w:noProof/>
        </w:rPr>
        <w:fldChar w:fldCharType="separate"/>
      </w:r>
      <w:r>
        <w:rPr>
          <w:noProof/>
        </w:rPr>
        <w:t>42</w:t>
      </w:r>
      <w:r>
        <w:rPr>
          <w:noProof/>
        </w:rPr>
        <w:fldChar w:fldCharType="end"/>
      </w:r>
    </w:p>
    <w:p w14:paraId="20F564C7" w14:textId="18C482F2"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_Toc178155769 \h </w:instrText>
      </w:r>
      <w:r>
        <w:rPr>
          <w:noProof/>
        </w:rPr>
      </w:r>
      <w:r>
        <w:rPr>
          <w:noProof/>
        </w:rPr>
        <w:fldChar w:fldCharType="separate"/>
      </w:r>
      <w:r>
        <w:rPr>
          <w:noProof/>
        </w:rPr>
        <w:t>42</w:t>
      </w:r>
      <w:r>
        <w:rPr>
          <w:noProof/>
        </w:rPr>
        <w:fldChar w:fldCharType="end"/>
      </w:r>
    </w:p>
    <w:p w14:paraId="0127DCC5" w14:textId="402CEE3B"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defaultValue</w:t>
      </w:r>
      <w:r>
        <w:rPr>
          <w:noProof/>
        </w:rPr>
        <w:tab/>
      </w:r>
      <w:r>
        <w:rPr>
          <w:noProof/>
        </w:rPr>
        <w:fldChar w:fldCharType="begin" w:fldLock="1"/>
      </w:r>
      <w:r>
        <w:rPr>
          <w:noProof/>
        </w:rPr>
        <w:instrText xml:space="preserve"> PAGEREF _Toc178155770 \h </w:instrText>
      </w:r>
      <w:r>
        <w:rPr>
          <w:noProof/>
        </w:rPr>
      </w:r>
      <w:r>
        <w:rPr>
          <w:noProof/>
        </w:rPr>
        <w:fldChar w:fldCharType="separate"/>
      </w:r>
      <w:r>
        <w:rPr>
          <w:noProof/>
        </w:rPr>
        <w:t>43</w:t>
      </w:r>
      <w:r>
        <w:rPr>
          <w:noProof/>
        </w:rPr>
        <w:fldChar w:fldCharType="end"/>
      </w:r>
    </w:p>
    <w:p w14:paraId="714D2710" w14:textId="34339901"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_Toc178155771 \h </w:instrText>
      </w:r>
      <w:r>
        <w:rPr>
          <w:noProof/>
        </w:rPr>
      </w:r>
      <w:r>
        <w:rPr>
          <w:noProof/>
        </w:rPr>
        <w:fldChar w:fldCharType="separate"/>
      </w:r>
      <w:r>
        <w:rPr>
          <w:noProof/>
        </w:rPr>
        <w:t>43</w:t>
      </w:r>
      <w:r>
        <w:rPr>
          <w:noProof/>
        </w:rPr>
        <w:fldChar w:fldCharType="end"/>
      </w:r>
    </w:p>
    <w:p w14:paraId="37E0852E" w14:textId="40D16A8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_Toc178155772 \h </w:instrText>
      </w:r>
      <w:r>
        <w:rPr>
          <w:noProof/>
        </w:rPr>
      </w:r>
      <w:r>
        <w:rPr>
          <w:noProof/>
        </w:rPr>
        <w:fldChar w:fldCharType="separate"/>
      </w:r>
      <w:r>
        <w:rPr>
          <w:noProof/>
        </w:rPr>
        <w:t>43</w:t>
      </w:r>
      <w:r>
        <w:rPr>
          <w:noProof/>
        </w:rPr>
        <w:fldChar w:fldCharType="end"/>
      </w:r>
    </w:p>
    <w:p w14:paraId="3B61F82C" w14:textId="43190C40"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_Toc178155773 \h </w:instrText>
      </w:r>
      <w:r>
        <w:rPr>
          <w:noProof/>
        </w:rPr>
      </w:r>
      <w:r>
        <w:rPr>
          <w:noProof/>
        </w:rPr>
        <w:fldChar w:fldCharType="separate"/>
      </w:r>
      <w:r>
        <w:rPr>
          <w:noProof/>
        </w:rPr>
        <w:t>44</w:t>
      </w:r>
      <w:r>
        <w:rPr>
          <w:noProof/>
        </w:rPr>
        <w:fldChar w:fldCharType="end"/>
      </w:r>
    </w:p>
    <w:p w14:paraId="387A8E3F" w14:textId="735087F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_Toc178155774 \h </w:instrText>
      </w:r>
      <w:r>
        <w:rPr>
          <w:noProof/>
        </w:rPr>
      </w:r>
      <w:r>
        <w:rPr>
          <w:noProof/>
        </w:rPr>
        <w:fldChar w:fldCharType="separate"/>
      </w:r>
      <w:r>
        <w:rPr>
          <w:noProof/>
        </w:rPr>
        <w:t>44</w:t>
      </w:r>
      <w:r>
        <w:rPr>
          <w:noProof/>
        </w:rPr>
        <w:fldChar w:fldCharType="end"/>
      </w:r>
    </w:p>
    <w:p w14:paraId="50AFCDB1" w14:textId="41A9716B"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_Toc178155775 \h </w:instrText>
      </w:r>
      <w:r>
        <w:rPr>
          <w:noProof/>
        </w:rPr>
      </w:r>
      <w:r>
        <w:rPr>
          <w:noProof/>
        </w:rPr>
        <w:fldChar w:fldCharType="separate"/>
      </w:r>
      <w:r>
        <w:rPr>
          <w:noProof/>
        </w:rPr>
        <w:t>44</w:t>
      </w:r>
      <w:r>
        <w:rPr>
          <w:noProof/>
        </w:rPr>
        <w:fldChar w:fldCharType="end"/>
      </w:r>
    </w:p>
    <w:p w14:paraId="0372F218" w14:textId="56C9DC2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isNullable</w:t>
      </w:r>
      <w:r>
        <w:rPr>
          <w:noProof/>
        </w:rPr>
        <w:tab/>
      </w:r>
      <w:r>
        <w:rPr>
          <w:noProof/>
        </w:rPr>
        <w:fldChar w:fldCharType="begin" w:fldLock="1"/>
      </w:r>
      <w:r>
        <w:rPr>
          <w:noProof/>
        </w:rPr>
        <w:instrText xml:space="preserve"> PAGEREF _Toc178155776 \h </w:instrText>
      </w:r>
      <w:r>
        <w:rPr>
          <w:noProof/>
        </w:rPr>
      </w:r>
      <w:r>
        <w:rPr>
          <w:noProof/>
        </w:rPr>
        <w:fldChar w:fldCharType="separate"/>
      </w:r>
      <w:r>
        <w:rPr>
          <w:noProof/>
        </w:rPr>
        <w:t>44</w:t>
      </w:r>
      <w:r>
        <w:rPr>
          <w:noProof/>
        </w:rPr>
        <w:fldChar w:fldCharType="end"/>
      </w:r>
    </w:p>
    <w:p w14:paraId="6BBE40AF" w14:textId="6A14BA14"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_Toc178155777 \h </w:instrText>
      </w:r>
      <w:r>
        <w:rPr>
          <w:noProof/>
        </w:rPr>
      </w:r>
      <w:r>
        <w:rPr>
          <w:noProof/>
        </w:rPr>
        <w:fldChar w:fldCharType="separate"/>
      </w:r>
      <w:r>
        <w:rPr>
          <w:noProof/>
        </w:rPr>
        <w:t>44</w:t>
      </w:r>
      <w:r>
        <w:rPr>
          <w:noProof/>
        </w:rPr>
        <w:fldChar w:fldCharType="end"/>
      </w:r>
    </w:p>
    <w:p w14:paraId="7CC45BBA" w14:textId="51D119CA"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_Toc178155778 \h </w:instrText>
      </w:r>
      <w:r>
        <w:rPr>
          <w:noProof/>
        </w:rPr>
      </w:r>
      <w:r>
        <w:rPr>
          <w:noProof/>
        </w:rPr>
        <w:fldChar w:fldCharType="separate"/>
      </w:r>
      <w:r>
        <w:rPr>
          <w:noProof/>
        </w:rPr>
        <w:t>44</w:t>
      </w:r>
      <w:r>
        <w:rPr>
          <w:noProof/>
        </w:rPr>
        <w:fldChar w:fldCharType="end"/>
      </w:r>
    </w:p>
    <w:p w14:paraId="13FFECFA" w14:textId="58BFCA1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dataType</w:t>
      </w:r>
      <w:r>
        <w:rPr>
          <w:noProof/>
        </w:rPr>
        <w:tab/>
      </w:r>
      <w:r>
        <w:rPr>
          <w:noProof/>
        </w:rPr>
        <w:fldChar w:fldCharType="begin" w:fldLock="1"/>
      </w:r>
      <w:r>
        <w:rPr>
          <w:noProof/>
        </w:rPr>
        <w:instrText xml:space="preserve"> PAGEREF _Toc178155779 \h </w:instrText>
      </w:r>
      <w:r>
        <w:rPr>
          <w:noProof/>
        </w:rPr>
      </w:r>
      <w:r>
        <w:rPr>
          <w:noProof/>
        </w:rPr>
        <w:fldChar w:fldCharType="separate"/>
      </w:r>
      <w:r>
        <w:rPr>
          <w:noProof/>
        </w:rPr>
        <w:t>45</w:t>
      </w:r>
      <w:r>
        <w:rPr>
          <w:noProof/>
        </w:rPr>
        <w:fldChar w:fldCharType="end"/>
      </w:r>
    </w:p>
    <w:p w14:paraId="5C32F6C7" w14:textId="351A748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_Toc178155780 \h </w:instrText>
      </w:r>
      <w:r>
        <w:rPr>
          <w:noProof/>
        </w:rPr>
      </w:r>
      <w:r>
        <w:rPr>
          <w:noProof/>
        </w:rPr>
        <w:fldChar w:fldCharType="separate"/>
      </w:r>
      <w:r>
        <w:rPr>
          <w:noProof/>
        </w:rPr>
        <w:t>45</w:t>
      </w:r>
      <w:r>
        <w:rPr>
          <w:noProof/>
        </w:rPr>
        <w:fldChar w:fldCharType="end"/>
      </w:r>
    </w:p>
    <w:p w14:paraId="2A3226D5" w14:textId="5E7784B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6.2.16.1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_Toc178155781 \h </w:instrText>
      </w:r>
      <w:r>
        <w:rPr>
          <w:noProof/>
        </w:rPr>
      </w:r>
      <w:r>
        <w:rPr>
          <w:noProof/>
        </w:rPr>
        <w:fldChar w:fldCharType="separate"/>
      </w:r>
      <w:r>
        <w:rPr>
          <w:noProof/>
        </w:rPr>
        <w:t>45</w:t>
      </w:r>
      <w:r>
        <w:rPr>
          <w:noProof/>
        </w:rPr>
        <w:fldChar w:fldCharType="end"/>
      </w:r>
    </w:p>
    <w:p w14:paraId="61087A7D" w14:textId="43E7A28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enumeration</w:t>
      </w:r>
      <w:r>
        <w:rPr>
          <w:noProof/>
        </w:rPr>
        <w:tab/>
      </w:r>
      <w:r>
        <w:rPr>
          <w:noProof/>
        </w:rPr>
        <w:fldChar w:fldCharType="begin" w:fldLock="1"/>
      </w:r>
      <w:r>
        <w:rPr>
          <w:noProof/>
        </w:rPr>
        <w:instrText xml:space="preserve"> PAGEREF _Toc178155782 \h </w:instrText>
      </w:r>
      <w:r>
        <w:rPr>
          <w:noProof/>
        </w:rPr>
      </w:r>
      <w:r>
        <w:rPr>
          <w:noProof/>
        </w:rPr>
        <w:fldChar w:fldCharType="separate"/>
      </w:r>
      <w:r>
        <w:rPr>
          <w:noProof/>
        </w:rPr>
        <w:t>45</w:t>
      </w:r>
      <w:r>
        <w:rPr>
          <w:noProof/>
        </w:rPr>
        <w:fldChar w:fldCharType="end"/>
      </w:r>
    </w:p>
    <w:p w14:paraId="1D5007B2" w14:textId="687AD71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_Toc178155783 \h </w:instrText>
      </w:r>
      <w:r>
        <w:rPr>
          <w:noProof/>
        </w:rPr>
      </w:r>
      <w:r>
        <w:rPr>
          <w:noProof/>
        </w:rPr>
        <w:fldChar w:fldCharType="separate"/>
      </w:r>
      <w:r>
        <w:rPr>
          <w:noProof/>
        </w:rPr>
        <w:t>45</w:t>
      </w:r>
      <w:r>
        <w:rPr>
          <w:noProof/>
        </w:rPr>
        <w:fldChar w:fldCharType="end"/>
      </w:r>
    </w:p>
    <w:p w14:paraId="2243FBED" w14:textId="24B31B8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6.2.17.1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_Toc178155784 \h </w:instrText>
      </w:r>
      <w:r>
        <w:rPr>
          <w:noProof/>
        </w:rPr>
      </w:r>
      <w:r>
        <w:rPr>
          <w:noProof/>
        </w:rPr>
        <w:fldChar w:fldCharType="separate"/>
      </w:r>
      <w:r>
        <w:rPr>
          <w:noProof/>
        </w:rPr>
        <w:t>45</w:t>
      </w:r>
      <w:r>
        <w:rPr>
          <w:noProof/>
        </w:rPr>
        <w:fldChar w:fldCharType="end"/>
      </w:r>
    </w:p>
    <w:p w14:paraId="252478C8" w14:textId="0D9D4570"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choice</w:t>
      </w:r>
      <w:r>
        <w:rPr>
          <w:noProof/>
        </w:rPr>
        <w:tab/>
      </w:r>
      <w:r>
        <w:rPr>
          <w:noProof/>
        </w:rPr>
        <w:fldChar w:fldCharType="begin" w:fldLock="1"/>
      </w:r>
      <w:r>
        <w:rPr>
          <w:noProof/>
        </w:rPr>
        <w:instrText xml:space="preserve"> PAGEREF _Toc178155785 \h </w:instrText>
      </w:r>
      <w:r>
        <w:rPr>
          <w:noProof/>
        </w:rPr>
      </w:r>
      <w:r>
        <w:rPr>
          <w:noProof/>
        </w:rPr>
        <w:fldChar w:fldCharType="separate"/>
      </w:r>
      <w:r>
        <w:rPr>
          <w:noProof/>
        </w:rPr>
        <w:t>45</w:t>
      </w:r>
      <w:r>
        <w:rPr>
          <w:noProof/>
        </w:rPr>
        <w:fldChar w:fldCharType="end"/>
      </w:r>
    </w:p>
    <w:p w14:paraId="033A67A7" w14:textId="3FBA5A6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6.2.18.0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_Toc178155786 \h </w:instrText>
      </w:r>
      <w:r>
        <w:rPr>
          <w:noProof/>
        </w:rPr>
      </w:r>
      <w:r>
        <w:rPr>
          <w:noProof/>
        </w:rPr>
        <w:fldChar w:fldCharType="separate"/>
      </w:r>
      <w:r>
        <w:rPr>
          <w:noProof/>
        </w:rPr>
        <w:t>45</w:t>
      </w:r>
      <w:r>
        <w:rPr>
          <w:noProof/>
        </w:rPr>
        <w:fldChar w:fldCharType="end"/>
      </w:r>
    </w:p>
    <w:p w14:paraId="72A720B8" w14:textId="034DB4A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6.2.18.1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_Toc178155787 \h </w:instrText>
      </w:r>
      <w:r>
        <w:rPr>
          <w:noProof/>
        </w:rPr>
      </w:r>
      <w:r>
        <w:rPr>
          <w:noProof/>
        </w:rPr>
        <w:fldChar w:fldCharType="separate"/>
      </w:r>
      <w:r>
        <w:rPr>
          <w:noProof/>
        </w:rPr>
        <w:t>45</w:t>
      </w:r>
      <w:r>
        <w:rPr>
          <w:noProof/>
        </w:rPr>
        <w:fldChar w:fldCharType="end"/>
      </w:r>
    </w:p>
    <w:p w14:paraId="109F35C0" w14:textId="51C16507"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_Toc178155788 \h </w:instrText>
      </w:r>
      <w:r>
        <w:rPr>
          <w:noProof/>
        </w:rPr>
      </w:r>
      <w:r>
        <w:rPr>
          <w:noProof/>
        </w:rPr>
        <w:fldChar w:fldCharType="separate"/>
      </w:r>
      <w:r>
        <w:rPr>
          <w:noProof/>
        </w:rPr>
        <w:t>45</w:t>
      </w:r>
      <w:r>
        <w:rPr>
          <w:noProof/>
        </w:rPr>
        <w:fldChar w:fldCharType="end"/>
      </w:r>
    </w:p>
    <w:p w14:paraId="46DDB761" w14:textId="0C134AE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6.2.19.1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_Toc178155789 \h </w:instrText>
      </w:r>
      <w:r>
        <w:rPr>
          <w:noProof/>
        </w:rPr>
      </w:r>
      <w:r>
        <w:rPr>
          <w:noProof/>
        </w:rPr>
        <w:fldChar w:fldCharType="separate"/>
      </w:r>
      <w:r>
        <w:rPr>
          <w:noProof/>
        </w:rPr>
        <w:t>45</w:t>
      </w:r>
      <w:r>
        <w:rPr>
          <w:noProof/>
        </w:rPr>
        <w:fldChar w:fldCharType="end"/>
      </w:r>
    </w:p>
    <w:p w14:paraId="42D0D9A8" w14:textId="0F06BFB4"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6.2.20</w:t>
      </w:r>
      <w:r>
        <w:rPr>
          <w:rFonts w:asciiTheme="minorHAnsi" w:eastAsiaTheme="minorEastAsia" w:hAnsiTheme="minorHAnsi" w:cstheme="minorBidi"/>
          <w:noProof/>
          <w:kern w:val="2"/>
          <w:sz w:val="22"/>
          <w:szCs w:val="22"/>
          <w:lang w:eastAsia="en-GB"/>
          <w14:ligatures w14:val="standardContextual"/>
        </w:rPr>
        <w:tab/>
      </w:r>
      <w:r>
        <w:rPr>
          <w:noProof/>
        </w:rPr>
        <w:t>isReadable/isWritable</w:t>
      </w:r>
      <w:r>
        <w:rPr>
          <w:noProof/>
        </w:rPr>
        <w:tab/>
      </w:r>
      <w:r>
        <w:rPr>
          <w:noProof/>
        </w:rPr>
        <w:fldChar w:fldCharType="begin" w:fldLock="1"/>
      </w:r>
      <w:r>
        <w:rPr>
          <w:noProof/>
        </w:rPr>
        <w:instrText xml:space="preserve"> PAGEREF _Toc178155790 \h </w:instrText>
      </w:r>
      <w:r>
        <w:rPr>
          <w:noProof/>
        </w:rPr>
      </w:r>
      <w:r>
        <w:rPr>
          <w:noProof/>
        </w:rPr>
        <w:fldChar w:fldCharType="separate"/>
      </w:r>
      <w:r>
        <w:rPr>
          <w:noProof/>
        </w:rPr>
        <w:t>45</w:t>
      </w:r>
      <w:r>
        <w:rPr>
          <w:noProof/>
        </w:rPr>
        <w:fldChar w:fldCharType="end"/>
      </w:r>
    </w:p>
    <w:p w14:paraId="613ADE91" w14:textId="5131612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6.2.20.1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_Toc178155791 \h </w:instrText>
      </w:r>
      <w:r>
        <w:rPr>
          <w:noProof/>
        </w:rPr>
      </w:r>
      <w:r>
        <w:rPr>
          <w:noProof/>
        </w:rPr>
        <w:fldChar w:fldCharType="separate"/>
      </w:r>
      <w:r>
        <w:rPr>
          <w:noProof/>
        </w:rPr>
        <w:t>46</w:t>
      </w:r>
      <w:r>
        <w:rPr>
          <w:noProof/>
        </w:rPr>
        <w:fldChar w:fldCharType="end"/>
      </w:r>
    </w:p>
    <w:p w14:paraId="2A794708" w14:textId="4857679D"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isOrdered</w:t>
      </w:r>
      <w:r>
        <w:rPr>
          <w:noProof/>
        </w:rPr>
        <w:tab/>
      </w:r>
      <w:r>
        <w:rPr>
          <w:noProof/>
        </w:rPr>
        <w:fldChar w:fldCharType="begin" w:fldLock="1"/>
      </w:r>
      <w:r>
        <w:rPr>
          <w:noProof/>
        </w:rPr>
        <w:instrText xml:space="preserve"> PAGEREF _Toc178155792 \h </w:instrText>
      </w:r>
      <w:r>
        <w:rPr>
          <w:noProof/>
        </w:rPr>
      </w:r>
      <w:r>
        <w:rPr>
          <w:noProof/>
        </w:rPr>
        <w:fldChar w:fldCharType="separate"/>
      </w:r>
      <w:r>
        <w:rPr>
          <w:noProof/>
        </w:rPr>
        <w:t>46</w:t>
      </w:r>
      <w:r>
        <w:rPr>
          <w:noProof/>
        </w:rPr>
        <w:fldChar w:fldCharType="end"/>
      </w:r>
    </w:p>
    <w:p w14:paraId="09A6B608" w14:textId="4C873C32"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_Toc178155793 \h </w:instrText>
      </w:r>
      <w:r>
        <w:rPr>
          <w:noProof/>
        </w:rPr>
      </w:r>
      <w:r>
        <w:rPr>
          <w:noProof/>
        </w:rPr>
        <w:fldChar w:fldCharType="separate"/>
      </w:r>
      <w:r>
        <w:rPr>
          <w:noProof/>
        </w:rPr>
        <w:t>46</w:t>
      </w:r>
      <w:r>
        <w:rPr>
          <w:noProof/>
        </w:rPr>
        <w:fldChar w:fldCharType="end"/>
      </w:r>
    </w:p>
    <w:p w14:paraId="5BA20641" w14:textId="49510FE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isUnique</w:t>
      </w:r>
      <w:r>
        <w:rPr>
          <w:noProof/>
        </w:rPr>
        <w:tab/>
      </w:r>
      <w:r>
        <w:rPr>
          <w:noProof/>
        </w:rPr>
        <w:fldChar w:fldCharType="begin" w:fldLock="1"/>
      </w:r>
      <w:r>
        <w:rPr>
          <w:noProof/>
        </w:rPr>
        <w:instrText xml:space="preserve"> PAGEREF _Toc178155794 \h </w:instrText>
      </w:r>
      <w:r>
        <w:rPr>
          <w:noProof/>
        </w:rPr>
      </w:r>
      <w:r>
        <w:rPr>
          <w:noProof/>
        </w:rPr>
        <w:fldChar w:fldCharType="separate"/>
      </w:r>
      <w:r>
        <w:rPr>
          <w:noProof/>
        </w:rPr>
        <w:t>46</w:t>
      </w:r>
      <w:r>
        <w:rPr>
          <w:noProof/>
        </w:rPr>
        <w:fldChar w:fldCharType="end"/>
      </w:r>
    </w:p>
    <w:p w14:paraId="71D6D20A" w14:textId="631C818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_Toc178155795 \h </w:instrText>
      </w:r>
      <w:r>
        <w:rPr>
          <w:noProof/>
        </w:rPr>
      </w:r>
      <w:r>
        <w:rPr>
          <w:noProof/>
        </w:rPr>
        <w:fldChar w:fldCharType="separate"/>
      </w:r>
      <w:r>
        <w:rPr>
          <w:noProof/>
        </w:rPr>
        <w:t>46</w:t>
      </w:r>
      <w:r>
        <w:rPr>
          <w:noProof/>
        </w:rPr>
        <w:fldChar w:fldCharType="end"/>
      </w:r>
    </w:p>
    <w:p w14:paraId="5944AF16" w14:textId="4591B6D5"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6.2.23</w:t>
      </w:r>
      <w:r>
        <w:rPr>
          <w:rFonts w:asciiTheme="minorHAnsi" w:eastAsiaTheme="minorEastAsia" w:hAnsiTheme="minorHAnsi" w:cstheme="minorBidi"/>
          <w:noProof/>
          <w:kern w:val="2"/>
          <w:sz w:val="22"/>
          <w:szCs w:val="22"/>
          <w:lang w:eastAsia="en-GB"/>
          <w14:ligatures w14:val="standardContextual"/>
        </w:rPr>
        <w:tab/>
      </w:r>
      <w:r>
        <w:rPr>
          <w:noProof/>
        </w:rPr>
        <w:t>allowedValues</w:t>
      </w:r>
      <w:r>
        <w:rPr>
          <w:noProof/>
        </w:rPr>
        <w:tab/>
      </w:r>
      <w:r>
        <w:rPr>
          <w:noProof/>
        </w:rPr>
        <w:fldChar w:fldCharType="begin" w:fldLock="1"/>
      </w:r>
      <w:r>
        <w:rPr>
          <w:noProof/>
        </w:rPr>
        <w:instrText xml:space="preserve"> PAGEREF _Toc178155796 \h </w:instrText>
      </w:r>
      <w:r>
        <w:rPr>
          <w:noProof/>
        </w:rPr>
      </w:r>
      <w:r>
        <w:rPr>
          <w:noProof/>
        </w:rPr>
        <w:fldChar w:fldCharType="separate"/>
      </w:r>
      <w:r>
        <w:rPr>
          <w:noProof/>
        </w:rPr>
        <w:t>46</w:t>
      </w:r>
      <w:r>
        <w:rPr>
          <w:noProof/>
        </w:rPr>
        <w:fldChar w:fldCharType="end"/>
      </w:r>
    </w:p>
    <w:p w14:paraId="3AFDB6BC" w14:textId="16C5D1A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_Toc178155797 \h </w:instrText>
      </w:r>
      <w:r>
        <w:rPr>
          <w:noProof/>
        </w:rPr>
      </w:r>
      <w:r>
        <w:rPr>
          <w:noProof/>
        </w:rPr>
        <w:fldChar w:fldCharType="separate"/>
      </w:r>
      <w:r>
        <w:rPr>
          <w:noProof/>
        </w:rPr>
        <w:t>46</w:t>
      </w:r>
      <w:r>
        <w:rPr>
          <w:noProof/>
        </w:rPr>
        <w:fldChar w:fldCharType="end"/>
      </w:r>
    </w:p>
    <w:p w14:paraId="325818AC" w14:textId="4044468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Xor constraint</w:t>
      </w:r>
      <w:r>
        <w:rPr>
          <w:noProof/>
        </w:rPr>
        <w:tab/>
      </w:r>
      <w:r>
        <w:rPr>
          <w:noProof/>
        </w:rPr>
        <w:fldChar w:fldCharType="begin" w:fldLock="1"/>
      </w:r>
      <w:r>
        <w:rPr>
          <w:noProof/>
        </w:rPr>
        <w:instrText xml:space="preserve"> PAGEREF _Toc178155798 \h </w:instrText>
      </w:r>
      <w:r>
        <w:rPr>
          <w:noProof/>
        </w:rPr>
      </w:r>
      <w:r>
        <w:rPr>
          <w:noProof/>
        </w:rPr>
        <w:fldChar w:fldCharType="separate"/>
      </w:r>
      <w:r>
        <w:rPr>
          <w:noProof/>
        </w:rPr>
        <w:t>46</w:t>
      </w:r>
      <w:r>
        <w:rPr>
          <w:noProof/>
        </w:rPr>
        <w:fldChar w:fldCharType="end"/>
      </w:r>
    </w:p>
    <w:p w14:paraId="78B7582C" w14:textId="7036BBF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_Toc178155799 \h </w:instrText>
      </w:r>
      <w:r>
        <w:rPr>
          <w:noProof/>
        </w:rPr>
      </w:r>
      <w:r>
        <w:rPr>
          <w:noProof/>
        </w:rPr>
        <w:fldChar w:fldCharType="separate"/>
      </w:r>
      <w:r>
        <w:rPr>
          <w:noProof/>
        </w:rPr>
        <w:t>46</w:t>
      </w:r>
      <w:r>
        <w:rPr>
          <w:noProof/>
        </w:rPr>
        <w:fldChar w:fldCharType="end"/>
      </w:r>
    </w:p>
    <w:p w14:paraId="2CBE7A16" w14:textId="7FD2C816"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ProxyClass</w:t>
      </w:r>
      <w:r>
        <w:rPr>
          <w:noProof/>
        </w:rPr>
        <w:tab/>
      </w:r>
      <w:r>
        <w:rPr>
          <w:noProof/>
        </w:rPr>
        <w:fldChar w:fldCharType="begin" w:fldLock="1"/>
      </w:r>
      <w:r>
        <w:rPr>
          <w:noProof/>
        </w:rPr>
        <w:instrText xml:space="preserve"> PAGEREF _Toc178155800 \h </w:instrText>
      </w:r>
      <w:r>
        <w:rPr>
          <w:noProof/>
        </w:rPr>
      </w:r>
      <w:r>
        <w:rPr>
          <w:noProof/>
        </w:rPr>
        <w:fldChar w:fldCharType="separate"/>
      </w:r>
      <w:r>
        <w:rPr>
          <w:noProof/>
        </w:rPr>
        <w:t>47</w:t>
      </w:r>
      <w:r>
        <w:rPr>
          <w:noProof/>
        </w:rPr>
        <w:fldChar w:fldCharType="end"/>
      </w:r>
    </w:p>
    <w:p w14:paraId="225E5943" w14:textId="21E5E9B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_Toc178155801 \h </w:instrText>
      </w:r>
      <w:r>
        <w:rPr>
          <w:noProof/>
        </w:rPr>
      </w:r>
      <w:r>
        <w:rPr>
          <w:noProof/>
        </w:rPr>
        <w:fldChar w:fldCharType="separate"/>
      </w:r>
      <w:r>
        <w:rPr>
          <w:noProof/>
        </w:rPr>
        <w:t>47</w:t>
      </w:r>
      <w:r>
        <w:rPr>
          <w:noProof/>
        </w:rPr>
        <w:fldChar w:fldCharType="end"/>
      </w:r>
    </w:p>
    <w:p w14:paraId="18932CD2" w14:textId="43EFFC9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SupportQualifier</w:t>
      </w:r>
      <w:r>
        <w:rPr>
          <w:noProof/>
        </w:rPr>
        <w:tab/>
      </w:r>
      <w:r>
        <w:rPr>
          <w:noProof/>
        </w:rPr>
        <w:fldChar w:fldCharType="begin" w:fldLock="1"/>
      </w:r>
      <w:r>
        <w:rPr>
          <w:noProof/>
        </w:rPr>
        <w:instrText xml:space="preserve"> PAGEREF _Toc178155802 \h </w:instrText>
      </w:r>
      <w:r>
        <w:rPr>
          <w:noProof/>
        </w:rPr>
      </w:r>
      <w:r>
        <w:rPr>
          <w:noProof/>
        </w:rPr>
        <w:fldChar w:fldCharType="separate"/>
      </w:r>
      <w:r>
        <w:rPr>
          <w:noProof/>
        </w:rPr>
        <w:t>47</w:t>
      </w:r>
      <w:r>
        <w:rPr>
          <w:noProof/>
        </w:rPr>
        <w:fldChar w:fldCharType="end"/>
      </w:r>
    </w:p>
    <w:p w14:paraId="612B20B8" w14:textId="5F969F2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_Toc178155803 \h </w:instrText>
      </w:r>
      <w:r>
        <w:rPr>
          <w:noProof/>
        </w:rPr>
      </w:r>
      <w:r>
        <w:rPr>
          <w:noProof/>
        </w:rPr>
        <w:fldChar w:fldCharType="separate"/>
      </w:r>
      <w:r>
        <w:rPr>
          <w:noProof/>
        </w:rPr>
        <w:t>47</w:t>
      </w:r>
      <w:r>
        <w:rPr>
          <w:noProof/>
        </w:rPr>
        <w:fldChar w:fldCharType="end"/>
      </w:r>
    </w:p>
    <w:p w14:paraId="4E932808" w14:textId="02C8C03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_Toc178155804 \h </w:instrText>
      </w:r>
      <w:r>
        <w:rPr>
          <w:noProof/>
        </w:rPr>
      </w:r>
      <w:r>
        <w:rPr>
          <w:noProof/>
        </w:rPr>
        <w:fldChar w:fldCharType="separate"/>
      </w:r>
      <w:r>
        <w:rPr>
          <w:noProof/>
        </w:rPr>
        <w:t>47</w:t>
      </w:r>
      <w:r>
        <w:rPr>
          <w:noProof/>
        </w:rPr>
        <w:fldChar w:fldCharType="end"/>
      </w:r>
    </w:p>
    <w:p w14:paraId="7E73980A" w14:textId="0CD2625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isNotifyable</w:t>
      </w:r>
      <w:r>
        <w:rPr>
          <w:noProof/>
        </w:rPr>
        <w:tab/>
      </w:r>
      <w:r>
        <w:rPr>
          <w:noProof/>
        </w:rPr>
        <w:fldChar w:fldCharType="begin" w:fldLock="1"/>
      </w:r>
      <w:r>
        <w:rPr>
          <w:noProof/>
        </w:rPr>
        <w:instrText xml:space="preserve"> PAGEREF _Toc178155805 \h </w:instrText>
      </w:r>
      <w:r>
        <w:rPr>
          <w:noProof/>
        </w:rPr>
      </w:r>
      <w:r>
        <w:rPr>
          <w:noProof/>
        </w:rPr>
        <w:fldChar w:fldCharType="separate"/>
      </w:r>
      <w:r>
        <w:rPr>
          <w:noProof/>
        </w:rPr>
        <w:t>47</w:t>
      </w:r>
      <w:r>
        <w:rPr>
          <w:noProof/>
        </w:rPr>
        <w:fldChar w:fldCharType="end"/>
      </w:r>
    </w:p>
    <w:p w14:paraId="339CAF5F" w14:textId="11934F4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_Toc178155806 \h </w:instrText>
      </w:r>
      <w:r>
        <w:rPr>
          <w:noProof/>
        </w:rPr>
      </w:r>
      <w:r>
        <w:rPr>
          <w:noProof/>
        </w:rPr>
        <w:fldChar w:fldCharType="separate"/>
      </w:r>
      <w:r>
        <w:rPr>
          <w:noProof/>
        </w:rPr>
        <w:t>47</w:t>
      </w:r>
      <w:r>
        <w:rPr>
          <w:noProof/>
        </w:rPr>
        <w:fldChar w:fldCharType="end"/>
      </w:r>
    </w:p>
    <w:p w14:paraId="1D008D2E" w14:textId="47C32B61"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6.2.27.2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_Toc178155807 \h </w:instrText>
      </w:r>
      <w:r>
        <w:rPr>
          <w:noProof/>
        </w:rPr>
      </w:r>
      <w:r>
        <w:rPr>
          <w:noProof/>
        </w:rPr>
        <w:fldChar w:fldCharType="separate"/>
      </w:r>
      <w:r>
        <w:rPr>
          <w:noProof/>
        </w:rPr>
        <w:t>47</w:t>
      </w:r>
      <w:r>
        <w:rPr>
          <w:noProof/>
        </w:rPr>
        <w:fldChar w:fldCharType="end"/>
      </w:r>
    </w:p>
    <w:p w14:paraId="3934E3FF" w14:textId="1AE4C77A"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6.2.29</w:t>
      </w:r>
      <w:r>
        <w:rPr>
          <w:rFonts w:asciiTheme="minorHAnsi" w:eastAsiaTheme="minorEastAsia" w:hAnsiTheme="minorHAnsi" w:cstheme="minorBidi"/>
          <w:noProof/>
          <w:kern w:val="2"/>
          <w:sz w:val="22"/>
          <w:szCs w:val="22"/>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_Toc178155808 \h </w:instrText>
      </w:r>
      <w:r>
        <w:rPr>
          <w:noProof/>
        </w:rPr>
      </w:r>
      <w:r>
        <w:rPr>
          <w:noProof/>
        </w:rPr>
        <w:fldChar w:fldCharType="separate"/>
      </w:r>
      <w:r>
        <w:rPr>
          <w:noProof/>
        </w:rPr>
        <w:t>48</w:t>
      </w:r>
      <w:r>
        <w:rPr>
          <w:noProof/>
        </w:rPr>
        <w:fldChar w:fldCharType="end"/>
      </w:r>
    </w:p>
    <w:p w14:paraId="3D1B6FA6" w14:textId="7F29027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_Toc178155809 \h </w:instrText>
      </w:r>
      <w:r>
        <w:rPr>
          <w:noProof/>
        </w:rPr>
      </w:r>
      <w:r>
        <w:rPr>
          <w:noProof/>
        </w:rPr>
        <w:fldChar w:fldCharType="separate"/>
      </w:r>
      <w:r>
        <w:rPr>
          <w:noProof/>
        </w:rPr>
        <w:t>48</w:t>
      </w:r>
      <w:r>
        <w:rPr>
          <w:noProof/>
        </w:rPr>
        <w:fldChar w:fldCharType="end"/>
      </w:r>
    </w:p>
    <w:p w14:paraId="60970E1E" w14:textId="56B3F1B9"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6.2.29.2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_Toc178155810 \h </w:instrText>
      </w:r>
      <w:r>
        <w:rPr>
          <w:noProof/>
        </w:rPr>
      </w:r>
      <w:r>
        <w:rPr>
          <w:noProof/>
        </w:rPr>
        <w:fldChar w:fldCharType="separate"/>
      </w:r>
      <w:r>
        <w:rPr>
          <w:noProof/>
        </w:rPr>
        <w:t>48</w:t>
      </w:r>
      <w:r>
        <w:rPr>
          <w:noProof/>
        </w:rPr>
        <w:fldChar w:fldCharType="end"/>
      </w:r>
    </w:p>
    <w:p w14:paraId="1E05746F" w14:textId="4939C1A1" w:rsidR="003F448C" w:rsidRDefault="003F448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 usage of the template for one management capability</w:t>
      </w:r>
      <w:r>
        <w:rPr>
          <w:noProof/>
        </w:rPr>
        <w:tab/>
      </w:r>
      <w:r>
        <w:rPr>
          <w:noProof/>
        </w:rPr>
        <w:fldChar w:fldCharType="begin" w:fldLock="1"/>
      </w:r>
      <w:r>
        <w:rPr>
          <w:noProof/>
        </w:rPr>
        <w:instrText xml:space="preserve"> PAGEREF _Toc178155811 \h </w:instrText>
      </w:r>
      <w:r>
        <w:rPr>
          <w:noProof/>
        </w:rPr>
      </w:r>
      <w:r>
        <w:rPr>
          <w:noProof/>
        </w:rPr>
        <w:fldChar w:fldCharType="separate"/>
      </w:r>
      <w:r>
        <w:rPr>
          <w:noProof/>
        </w:rPr>
        <w:t>49</w:t>
      </w:r>
      <w:r>
        <w:rPr>
          <w:noProof/>
        </w:rPr>
        <w:fldChar w:fldCharType="end"/>
      </w:r>
    </w:p>
    <w:p w14:paraId="52509081" w14:textId="13129EDE" w:rsidR="003F448C" w:rsidRDefault="003F448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_Toc178155812 \h </w:instrText>
      </w:r>
      <w:r>
        <w:rPr>
          <w:noProof/>
        </w:rPr>
      </w:r>
      <w:r>
        <w:rPr>
          <w:noProof/>
        </w:rPr>
        <w:fldChar w:fldCharType="separate"/>
      </w:r>
      <w:r>
        <w:rPr>
          <w:noProof/>
        </w:rPr>
        <w:t>50</w:t>
      </w:r>
      <w:r>
        <w:rPr>
          <w:noProof/>
        </w:rPr>
        <w:fldChar w:fldCharType="end"/>
      </w:r>
    </w:p>
    <w:p w14:paraId="08B1DB3A" w14:textId="77C477F5" w:rsidR="00080512" w:rsidRPr="00501056" w:rsidRDefault="00192DD0">
      <w:r>
        <w:rPr>
          <w:noProof/>
          <w:sz w:val="22"/>
        </w:rPr>
        <w:fldChar w:fldCharType="end"/>
      </w:r>
    </w:p>
    <w:p w14:paraId="2A33F74B" w14:textId="77777777" w:rsidR="00080512" w:rsidRPr="00501056" w:rsidRDefault="00080512">
      <w:pPr>
        <w:pStyle w:val="Heading1"/>
      </w:pPr>
      <w:r w:rsidRPr="00501056">
        <w:br w:type="page"/>
      </w:r>
      <w:bookmarkStart w:id="4" w:name="_Toc20312224"/>
      <w:bookmarkStart w:id="5" w:name="_Toc27561284"/>
      <w:bookmarkStart w:id="6" w:name="_Toc36041246"/>
      <w:bookmarkStart w:id="7" w:name="_Toc44603359"/>
      <w:bookmarkStart w:id="8" w:name="_Toc178155680"/>
      <w:r w:rsidRPr="00501056">
        <w:lastRenderedPageBreak/>
        <w:t>Foreword</w:t>
      </w:r>
      <w:bookmarkEnd w:id="4"/>
      <w:bookmarkEnd w:id="5"/>
      <w:bookmarkEnd w:id="6"/>
      <w:bookmarkEnd w:id="7"/>
      <w:bookmarkEnd w:id="8"/>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 xml:space="preserve">Version </w:t>
      </w:r>
      <w:proofErr w:type="spellStart"/>
      <w:r w:rsidRPr="00501056">
        <w:t>x.y.z</w:t>
      </w:r>
      <w:proofErr w:type="spellEnd"/>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 xml:space="preserve">presented to TSG for </w:t>
      </w:r>
      <w:proofErr w:type="gramStart"/>
      <w:r w:rsidRPr="00501056">
        <w:t>information;</w:t>
      </w:r>
      <w:proofErr w:type="gramEnd"/>
    </w:p>
    <w:p w14:paraId="336B220C" w14:textId="77777777" w:rsidR="00080512" w:rsidRPr="00501056" w:rsidRDefault="00080512">
      <w:pPr>
        <w:pStyle w:val="B3"/>
      </w:pPr>
      <w:r w:rsidRPr="00501056">
        <w:t>2</w:t>
      </w:r>
      <w:r w:rsidRPr="00501056">
        <w:tab/>
        <w:t xml:space="preserve">presented to TSG for </w:t>
      </w:r>
      <w:proofErr w:type="gramStart"/>
      <w:r w:rsidRPr="00501056">
        <w:t>approval;</w:t>
      </w:r>
      <w:proofErr w:type="gramEnd"/>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proofErr w:type="spellStart"/>
      <w:r w:rsidRPr="00501056">
        <w:t>y</w:t>
      </w:r>
      <w:proofErr w:type="spellEnd"/>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501056">
        <w:t>so as to</w:t>
      </w:r>
      <w:proofErr w:type="gramEnd"/>
      <w:r w:rsidRPr="00501056">
        <w:t xml:space="preserve">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 xml:space="preserve">indicates that something is certain or expected to happen </w:t>
      </w:r>
      <w:proofErr w:type="gramStart"/>
      <w:r w:rsidRPr="00501056">
        <w:t>as a result of</w:t>
      </w:r>
      <w:proofErr w:type="gramEnd"/>
      <w:r w:rsidRPr="00501056">
        <w:t xml:space="preserve">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 xml:space="preserve">indicates that something is certain or expected not to happen </w:t>
      </w:r>
      <w:proofErr w:type="gramStart"/>
      <w:r w:rsidRPr="00501056">
        <w:t>as a result of</w:t>
      </w:r>
      <w:proofErr w:type="gramEnd"/>
      <w:r w:rsidRPr="00501056">
        <w:t xml:space="preserve">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 xml:space="preserve">indicates a likelihood that something will happen </w:t>
      </w:r>
      <w:proofErr w:type="gramStart"/>
      <w:r w:rsidRPr="00501056">
        <w:t>as a result of</w:t>
      </w:r>
      <w:proofErr w:type="gramEnd"/>
      <w:r w:rsidRPr="00501056">
        <w:t xml:space="preserve"> action taken by some agency the behaviour of which is outside the scope of the present document</w:t>
      </w:r>
    </w:p>
    <w:p w14:paraId="1FAF7DC6" w14:textId="77777777" w:rsidR="00362D12" w:rsidRPr="00501056" w:rsidRDefault="00362D12" w:rsidP="00362D12">
      <w:pPr>
        <w:pStyle w:val="EX"/>
      </w:pPr>
      <w:r w:rsidRPr="00501056">
        <w:rPr>
          <w:b/>
        </w:rPr>
        <w:lastRenderedPageBreak/>
        <w:t>might not</w:t>
      </w:r>
      <w:r w:rsidRPr="00501056">
        <w:tab/>
        <w:t xml:space="preserve">indicates a likelihood that something will not happen </w:t>
      </w:r>
      <w:proofErr w:type="gramStart"/>
      <w:r w:rsidRPr="00501056">
        <w:t>as a result of</w:t>
      </w:r>
      <w:proofErr w:type="gramEnd"/>
      <w:r w:rsidRPr="00501056">
        <w:t xml:space="preserve">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w:t>
      </w:r>
      <w:proofErr w:type="gramStart"/>
      <w:r w:rsidRPr="00501056">
        <w:t>is</w:t>
      </w:r>
      <w:proofErr w:type="gramEnd"/>
      <w:r w:rsidRPr="00501056">
        <w:t>"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r w:rsidRPr="00501056">
        <w:br w:type="page"/>
      </w:r>
      <w:bookmarkStart w:id="9" w:name="_Toc20312225"/>
      <w:bookmarkStart w:id="10" w:name="_Toc27561285"/>
      <w:bookmarkStart w:id="11" w:name="_Toc36041247"/>
      <w:bookmarkStart w:id="12" w:name="_Toc44603360"/>
      <w:bookmarkStart w:id="13" w:name="_Toc178155681"/>
      <w:r w:rsidRPr="00501056">
        <w:lastRenderedPageBreak/>
        <w:t>1</w:t>
      </w:r>
      <w:r w:rsidRPr="00501056">
        <w:tab/>
        <w:t>Scope</w:t>
      </w:r>
      <w:bookmarkEnd w:id="9"/>
      <w:bookmarkEnd w:id="10"/>
      <w:bookmarkEnd w:id="11"/>
      <w:bookmarkEnd w:id="12"/>
      <w:bookmarkEnd w:id="13"/>
    </w:p>
    <w:p w14:paraId="51587941" w14:textId="77777777" w:rsidR="00080512" w:rsidRPr="00501056" w:rsidRDefault="00080512">
      <w:r w:rsidRPr="00501056">
        <w:t xml:space="preserve">The present document </w:t>
      </w:r>
      <w:r w:rsidR="00E840F0" w:rsidRPr="00501056">
        <w:t xml:space="preserve">contains the templates to be used </w:t>
      </w:r>
      <w:proofErr w:type="gramStart"/>
      <w:r w:rsidR="00E840F0" w:rsidRPr="00501056">
        <w:t>for the production of</w:t>
      </w:r>
      <w:proofErr w:type="gramEnd"/>
      <w:r w:rsidR="00E840F0" w:rsidRPr="00501056">
        <w:t xml:space="preserve"> Management service component specifications type A, type B and type C [2].</w:t>
      </w:r>
    </w:p>
    <w:p w14:paraId="4A30A135" w14:textId="77777777" w:rsidR="00080512" w:rsidRPr="00501056" w:rsidRDefault="00080512">
      <w:pPr>
        <w:pStyle w:val="Heading1"/>
      </w:pPr>
      <w:bookmarkStart w:id="14" w:name="_Toc20312226"/>
      <w:bookmarkStart w:id="15" w:name="_Toc27561286"/>
      <w:bookmarkStart w:id="16" w:name="_Toc36041248"/>
      <w:bookmarkStart w:id="17" w:name="_Toc44603361"/>
      <w:bookmarkStart w:id="18" w:name="_Toc178155682"/>
      <w:r w:rsidRPr="00501056">
        <w:t>2</w:t>
      </w:r>
      <w:r w:rsidRPr="00501056">
        <w:tab/>
        <w:t>References</w:t>
      </w:r>
      <w:bookmarkEnd w:id="14"/>
      <w:bookmarkEnd w:id="15"/>
      <w:bookmarkEnd w:id="16"/>
      <w:bookmarkEnd w:id="17"/>
      <w:bookmarkEnd w:id="18"/>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19" w:name="OLE_LINK1"/>
      <w:bookmarkStart w:id="20" w:name="OLE_LINK2"/>
      <w:bookmarkStart w:id="21" w:name="OLE_LINK3"/>
      <w:bookmarkStart w:id="22"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19"/>
    <w:bookmarkEnd w:id="20"/>
    <w:bookmarkEnd w:id="21"/>
    <w:bookmarkEnd w:id="22"/>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FE00AA" w:rsidRDefault="00E840F0" w:rsidP="00677863">
      <w:pPr>
        <w:pStyle w:val="EX"/>
        <w:rPr>
          <w:lang w:val="fr-FR"/>
        </w:rPr>
      </w:pPr>
      <w:r w:rsidRPr="00FE00AA">
        <w:rPr>
          <w:lang w:val="fr-FR"/>
        </w:rPr>
        <w:t>[</w:t>
      </w:r>
      <w:r w:rsidR="000A49B1" w:rsidRPr="00FE00AA">
        <w:rPr>
          <w:lang w:val="fr-FR"/>
        </w:rPr>
        <w:t>3</w:t>
      </w:r>
      <w:r w:rsidRPr="00FE00AA">
        <w:rPr>
          <w:lang w:val="fr-FR"/>
        </w:rPr>
        <w:t>]</w:t>
      </w:r>
      <w:r w:rsidRPr="00FE00AA">
        <w:rPr>
          <w:lang w:val="fr-FR"/>
        </w:rPr>
        <w:tab/>
        <w:t xml:space="preserve">3GPP TS 32.156: </w:t>
      </w:r>
      <w:r w:rsidR="00AA7CDA" w:rsidRPr="00FE00AA">
        <w:rPr>
          <w:lang w:val="fr-FR"/>
        </w:rPr>
        <w:t>"</w:t>
      </w:r>
      <w:proofErr w:type="spellStart"/>
      <w:r w:rsidRPr="00FE00AA">
        <w:rPr>
          <w:lang w:val="fr-FR"/>
        </w:rPr>
        <w:t>Telecommunication</w:t>
      </w:r>
      <w:proofErr w:type="spellEnd"/>
      <w:r w:rsidRPr="00FE00AA">
        <w:rPr>
          <w:lang w:val="fr-FR"/>
        </w:rPr>
        <w:t xml:space="preserve"> </w:t>
      </w:r>
      <w:proofErr w:type="gramStart"/>
      <w:r w:rsidRPr="00FE00AA">
        <w:rPr>
          <w:lang w:val="fr-FR"/>
        </w:rPr>
        <w:t>management;</w:t>
      </w:r>
      <w:proofErr w:type="gramEnd"/>
      <w:r w:rsidRPr="00FE00AA">
        <w:rPr>
          <w:lang w:val="fr-FR"/>
        </w:rPr>
        <w:t xml:space="preserve"> </w:t>
      </w:r>
      <w:proofErr w:type="spellStart"/>
      <w:r w:rsidRPr="00FE00AA">
        <w:rPr>
          <w:lang w:val="fr-FR"/>
        </w:rPr>
        <w:t>Fixed</w:t>
      </w:r>
      <w:proofErr w:type="spellEnd"/>
      <w:r w:rsidRPr="00FE00AA">
        <w:rPr>
          <w:lang w:val="fr-FR"/>
        </w:rPr>
        <w:t xml:space="preserve"> Mobile Convergence (FMC) Model </w:t>
      </w:r>
      <w:proofErr w:type="spellStart"/>
      <w:r w:rsidRPr="00FE00AA">
        <w:rPr>
          <w:lang w:val="fr-FR"/>
        </w:rPr>
        <w:t>Repertoire</w:t>
      </w:r>
      <w:proofErr w:type="spellEnd"/>
      <w:r w:rsidR="00AA7CDA" w:rsidRPr="00FE00AA">
        <w:rPr>
          <w:lang w:val="fr-FR"/>
        </w:rPr>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7777777" w:rsidR="00BE1383" w:rsidRPr="00501056" w:rsidRDefault="00BE1383" w:rsidP="00677863">
      <w:pPr>
        <w:pStyle w:val="EX"/>
      </w:pPr>
      <w:r w:rsidRPr="00501056">
        <w:t>[</w:t>
      </w:r>
      <w:r w:rsidR="00AE1704" w:rsidRPr="00501056">
        <w:t>8</w:t>
      </w:r>
      <w:r w:rsidRPr="00501056">
        <w:t>]</w:t>
      </w:r>
      <w:r w:rsidRPr="00501056">
        <w:tab/>
        <w:t>3GPP TS 32.302</w:t>
      </w:r>
      <w:r w:rsidR="00747DEF" w:rsidRPr="00501056">
        <w:t>:</w:t>
      </w:r>
      <w:r w:rsidRPr="00501056">
        <w:t xml:space="preserve"> "Telecommunication management; Configuration Management (CM); Notification Integration Reference Point (IRP); Information Service (IS)".</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proofErr w:type="spellStart"/>
      <w:r w:rsidRPr="00501056">
        <w:t>OpenAPI</w:t>
      </w:r>
      <w:proofErr w:type="spellEnd"/>
      <w:r w:rsidRPr="00501056">
        <w:t>: "</w:t>
      </w:r>
      <w:proofErr w:type="spellStart"/>
      <w:r w:rsidRPr="00501056">
        <w:t>OpenAPI</w:t>
      </w:r>
      <w:proofErr w:type="spellEnd"/>
      <w:r w:rsidRPr="00501056">
        <w:t xml:space="preserve"> 3.0.0 Specification", </w:t>
      </w:r>
      <w:hyperlink r:id="rId15" w:history="1">
        <w:r w:rsidRPr="00501056">
          <w:rPr>
            <w:rStyle w:val="Hyperlink"/>
            <w:color w:val="0000FF"/>
          </w:rPr>
          <w:t>https://github.com/OAI/OpenAPI-Specification/blob/master/versions/3.0.1.md</w:t>
        </w:r>
      </w:hyperlink>
      <w:r w:rsidRPr="00501056">
        <w:t>.</w:t>
      </w:r>
    </w:p>
    <w:p w14:paraId="46245BBB" w14:textId="1BCAFAD8" w:rsidR="006C79F5" w:rsidRDefault="006C79F5" w:rsidP="006C79F5">
      <w:pPr>
        <w:pStyle w:val="EX"/>
        <w:rPr>
          <w:lang w:eastAsia="fr-FR"/>
        </w:rPr>
      </w:pPr>
      <w:r>
        <w:rPr>
          <w:lang w:eastAsia="fr-FR"/>
        </w:rPr>
        <w:t>[15]</w:t>
      </w:r>
      <w:r>
        <w:rPr>
          <w:lang w:eastAsia="fr-FR"/>
        </w:rPr>
        <w:tab/>
        <w:t>draft-bhutton-json-schema-01 (June 2022): "JSON Schema: A Media Type for Describing JSON Documents".</w:t>
      </w:r>
    </w:p>
    <w:p w14:paraId="7BDFFB51" w14:textId="587A0473" w:rsidR="006C79F5" w:rsidRDefault="006C79F5" w:rsidP="006C79F5">
      <w:pPr>
        <w:pStyle w:val="EX"/>
        <w:rPr>
          <w:lang w:eastAsia="fr-FR"/>
        </w:rPr>
      </w:pPr>
      <w:r>
        <w:rPr>
          <w:lang w:eastAsia="fr-FR"/>
        </w:rPr>
        <w:tab/>
        <w:t>NOTE:</w:t>
      </w:r>
      <w:r>
        <w:rPr>
          <w:lang w:eastAsia="fr-FR"/>
        </w:rPr>
        <w:tab/>
        <w:t xml:space="preserve">The above document is an individual draft from IETF. It cannot be formally referenced until it is published as an RFC. It is available from the following link: </w:t>
      </w:r>
      <w:hyperlink r:id="rId16" w:history="1">
        <w:r w:rsidRPr="00692A19">
          <w:rPr>
            <w:rStyle w:val="Hyperlink"/>
            <w:color w:val="0000FF"/>
          </w:rPr>
          <w:t>https://datatracker.ietf.org/doc/html/draft-bhutton-json-schema-01</w:t>
        </w:r>
      </w:hyperlink>
      <w:r>
        <w:rPr>
          <w:lang w:eastAsia="fr-FR"/>
        </w:rPr>
        <w:t>.</w:t>
      </w:r>
    </w:p>
    <w:p w14:paraId="5AB956F9" w14:textId="77CE6978" w:rsidR="006C79F5" w:rsidRDefault="006C79F5" w:rsidP="006C79F5">
      <w:pPr>
        <w:pStyle w:val="EX"/>
        <w:rPr>
          <w:lang w:eastAsia="fr-FR"/>
        </w:rPr>
      </w:pPr>
      <w:r>
        <w:rPr>
          <w:lang w:eastAsia="fr-FR"/>
        </w:rPr>
        <w:lastRenderedPageBreak/>
        <w:t>[16]</w:t>
      </w:r>
      <w:r>
        <w:rPr>
          <w:lang w:eastAsia="fr-FR"/>
        </w:rPr>
        <w:tab/>
        <w:t>draft-bhutton-json-schema-validation-01 June 2022: "JSON Schema Validation: A Vocabulary for Structural Validation of JSON".</w:t>
      </w:r>
    </w:p>
    <w:p w14:paraId="134A74BD" w14:textId="075E42EF" w:rsidR="006C79F5" w:rsidRDefault="006C79F5" w:rsidP="006C79F5">
      <w:pPr>
        <w:pStyle w:val="EX"/>
        <w:rPr>
          <w:lang w:eastAsia="fr-FR"/>
        </w:rPr>
      </w:pPr>
      <w:r>
        <w:rPr>
          <w:lang w:eastAsia="fr-FR"/>
        </w:rPr>
        <w:tab/>
        <w:t>NOTE:</w:t>
      </w:r>
      <w:r>
        <w:rPr>
          <w:lang w:eastAsia="fr-FR"/>
        </w:rPr>
        <w:tab/>
        <w:t xml:space="preserve">The above document is an individual draft from IETF. It cannot be formally referenced until it is published as an RFC. It is available from the following link: </w:t>
      </w:r>
      <w:hyperlink r:id="rId17" w:history="1">
        <w:r w:rsidRPr="00692A19">
          <w:rPr>
            <w:rStyle w:val="Hyperlink"/>
            <w:color w:val="0000FF"/>
          </w:rPr>
          <w:t>https://datatracker.ietf.org/doc/html/draft-bhutton-json-schema-validation-01</w:t>
        </w:r>
      </w:hyperlink>
    </w:p>
    <w:p w14:paraId="2A6D27D1" w14:textId="77777777" w:rsidR="006C79F5" w:rsidRDefault="006C79F5" w:rsidP="006C79F5">
      <w:pPr>
        <w:pStyle w:val="EX"/>
        <w:rPr>
          <w:lang w:eastAsia="fr-FR"/>
        </w:rPr>
      </w:pPr>
      <w:r>
        <w:rPr>
          <w:lang w:eastAsia="fr-FR"/>
        </w:rPr>
        <w:t>[17]</w:t>
      </w:r>
      <w:r>
        <w:rPr>
          <w:lang w:eastAsia="fr-FR"/>
        </w:rPr>
        <w:tab/>
        <w:t>draft-handrews-json-schema-hyperschema-02 (September 2019): "JSON Hyper-Schema: A Vocabulary for Hypermedia Annotation of JSON.</w:t>
      </w:r>
    </w:p>
    <w:p w14:paraId="2C4C8FA3" w14:textId="70C9E4DB" w:rsidR="00692A19" w:rsidRPr="00501056" w:rsidRDefault="006C79F5" w:rsidP="006C79F5">
      <w:pPr>
        <w:pStyle w:val="EX"/>
        <w:rPr>
          <w:rStyle w:val="Hyperlink"/>
        </w:rPr>
      </w:pPr>
      <w:r>
        <w:rPr>
          <w:lang w:eastAsia="fr-FR"/>
        </w:rPr>
        <w:tab/>
        <w:t>NOTE:</w:t>
      </w:r>
      <w:r>
        <w:rPr>
          <w:lang w:eastAsia="fr-FR"/>
        </w:rPr>
        <w:tab/>
        <w:t xml:space="preserve">The above document is an individual draft from IETF. It cannot be formally referenced until it is published as an RFC. It is available from the following link: </w:t>
      </w:r>
      <w:hyperlink r:id="rId18" w:history="1">
        <w:r w:rsidRPr="00692A19">
          <w:rPr>
            <w:rStyle w:val="Hyperlink"/>
            <w:color w:val="0000FF"/>
          </w:rPr>
          <w:t>https://datatracker.ietf.org/doc/html/draft-handrews-json-schema-hyperschema-02</w:t>
        </w:r>
      </w:hyperlink>
      <w:r w:rsidRPr="00501056" w:rsidDel="006C79F5">
        <w:rPr>
          <w:lang w:eastAsia="fr-FR"/>
        </w:rPr>
        <w:t xml:space="preserve"> </w:t>
      </w:r>
    </w:p>
    <w:p w14:paraId="6B3BF0B5" w14:textId="77777777" w:rsidR="00073816" w:rsidRDefault="00073816" w:rsidP="00B45F53">
      <w:pPr>
        <w:pStyle w:val="EX"/>
      </w:pPr>
      <w:r>
        <w:t>[18]</w:t>
      </w:r>
      <w:r>
        <w:tab/>
        <w:t xml:space="preserve">IETF RFC </w:t>
      </w:r>
      <w:r w:rsidR="00FA1ACB">
        <w:t>7950</w:t>
      </w:r>
      <w:r>
        <w:t xml:space="preserve">: "The YANG 1.1 Data </w:t>
      </w:r>
      <w:proofErr w:type="spellStart"/>
      <w:r>
        <w:t>Modeling</w:t>
      </w:r>
      <w:proofErr w:type="spellEnd"/>
      <w:r>
        <w:t xml:space="preserve"> Language, August 2016".</w:t>
      </w:r>
    </w:p>
    <w:p w14:paraId="758E4DC8" w14:textId="77777777" w:rsidR="00AC79E1" w:rsidRDefault="00AC79E1" w:rsidP="00B45F53">
      <w:pPr>
        <w:pStyle w:val="EX"/>
      </w:pPr>
      <w:r>
        <w:t>[19]</w:t>
      </w:r>
      <w:r>
        <w:tab/>
      </w:r>
      <w:hyperlink r:id="rId19" w:history="1">
        <w:r w:rsidRPr="00692A19">
          <w:rPr>
            <w:rStyle w:val="Hyperlink"/>
            <w:color w:val="0000FF"/>
          </w:rPr>
          <w:t>IETF RFC 8525</w:t>
        </w:r>
      </w:hyperlink>
      <w:r>
        <w:t>: "</w:t>
      </w:r>
      <w:r w:rsidRPr="00472364">
        <w:t xml:space="preserve"> YANG Library</w:t>
      </w:r>
      <w:r>
        <w:t>".</w:t>
      </w:r>
    </w:p>
    <w:p w14:paraId="42B80683" w14:textId="075CD92C" w:rsidR="00E9376E" w:rsidRDefault="00083E4F" w:rsidP="00E9376E">
      <w:pPr>
        <w:keepLines/>
        <w:ind w:left="1702" w:hanging="1418"/>
      </w:pPr>
      <w:r>
        <w:t>[20]</w:t>
      </w:r>
      <w:r>
        <w:tab/>
      </w:r>
      <w:r w:rsidRPr="0063306F">
        <w:t>3GPP TS 28.623</w:t>
      </w:r>
      <w:r>
        <w:t>: “Generic Network Resource Model (</w:t>
      </w:r>
      <w:proofErr w:type="gramStart"/>
      <w:r>
        <w:t>NRM)  Integration</w:t>
      </w:r>
      <w:proofErr w:type="gramEnd"/>
      <w:r>
        <w:t xml:space="preserve"> Reference Point (IRP); Solution Set (SS) definitions”</w:t>
      </w:r>
    </w:p>
    <w:p w14:paraId="266FF63A" w14:textId="16CADCBF" w:rsidR="00083E4F" w:rsidRPr="00501056" w:rsidRDefault="00E9376E" w:rsidP="00E9376E">
      <w:pPr>
        <w:pStyle w:val="EX"/>
      </w:pPr>
      <w:r>
        <w:t>[21]</w:t>
      </w:r>
      <w:r>
        <w:tab/>
      </w:r>
      <w:hyperlink r:id="rId20" w:history="1">
        <w:r w:rsidRPr="00692A19">
          <w:rPr>
            <w:rStyle w:val="Hyperlink"/>
            <w:color w:val="0000FF"/>
          </w:rPr>
          <w:t>PYANG an extensible YANG validator and converter</w:t>
        </w:r>
      </w:hyperlink>
    </w:p>
    <w:p w14:paraId="3045D13C" w14:textId="77777777" w:rsidR="00080512" w:rsidRPr="00501056" w:rsidRDefault="00080512">
      <w:pPr>
        <w:pStyle w:val="Heading1"/>
      </w:pPr>
      <w:bookmarkStart w:id="23" w:name="_Toc20312227"/>
      <w:bookmarkStart w:id="24" w:name="_Toc27561287"/>
      <w:bookmarkStart w:id="25" w:name="_Toc36041249"/>
      <w:bookmarkStart w:id="26" w:name="_Toc44603362"/>
      <w:bookmarkStart w:id="27" w:name="_Toc178155683"/>
      <w:r w:rsidRPr="00501056">
        <w:t>3</w:t>
      </w:r>
      <w:r w:rsidRPr="00501056">
        <w:tab/>
        <w:t>Definitions</w:t>
      </w:r>
      <w:r w:rsidR="006536D8" w:rsidRPr="00501056">
        <w:t xml:space="preserve"> of terms, </w:t>
      </w:r>
      <w:r w:rsidR="008028A4" w:rsidRPr="00501056">
        <w:t>symbols and abbreviations</w:t>
      </w:r>
      <w:bookmarkEnd w:id="23"/>
      <w:bookmarkEnd w:id="24"/>
      <w:bookmarkEnd w:id="25"/>
      <w:bookmarkEnd w:id="26"/>
      <w:bookmarkEnd w:id="27"/>
    </w:p>
    <w:p w14:paraId="0178AD30" w14:textId="77777777" w:rsidR="00080512" w:rsidRPr="00501056" w:rsidRDefault="00080512">
      <w:pPr>
        <w:pStyle w:val="Heading2"/>
      </w:pPr>
      <w:bookmarkStart w:id="28" w:name="_Toc20312228"/>
      <w:bookmarkStart w:id="29" w:name="_Toc27561288"/>
      <w:bookmarkStart w:id="30" w:name="_Toc36041250"/>
      <w:bookmarkStart w:id="31" w:name="_Toc44603363"/>
      <w:bookmarkStart w:id="32" w:name="_Toc178155684"/>
      <w:r w:rsidRPr="00501056">
        <w:t>3.1</w:t>
      </w:r>
      <w:r w:rsidRPr="00501056">
        <w:tab/>
      </w:r>
      <w:r w:rsidR="006536D8" w:rsidRPr="00501056">
        <w:t>Terms</w:t>
      </w:r>
      <w:bookmarkEnd w:id="28"/>
      <w:bookmarkEnd w:id="29"/>
      <w:bookmarkEnd w:id="30"/>
      <w:bookmarkEnd w:id="31"/>
      <w:bookmarkEnd w:id="32"/>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3" w:name="OLE_LINK6"/>
      <w:bookmarkStart w:id="34" w:name="OLE_LINK7"/>
      <w:bookmarkStart w:id="35" w:name="OLE_LINK8"/>
      <w:r w:rsidR="00DF62CD" w:rsidRPr="00501056">
        <w:t xml:space="preserve">3GPP </w:t>
      </w:r>
      <w:bookmarkEnd w:id="33"/>
      <w:bookmarkEnd w:id="34"/>
      <w:bookmarkEnd w:id="35"/>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36" w:name="_Toc20312229"/>
      <w:bookmarkStart w:id="37" w:name="_Toc27561289"/>
      <w:bookmarkStart w:id="38" w:name="_Toc36041251"/>
      <w:bookmarkStart w:id="39" w:name="_Toc44603364"/>
      <w:bookmarkStart w:id="40" w:name="_Toc178155685"/>
      <w:r w:rsidRPr="00501056">
        <w:t>3.</w:t>
      </w:r>
      <w:r w:rsidR="00607F90" w:rsidRPr="00501056">
        <w:t>2</w:t>
      </w:r>
      <w:r w:rsidR="006536D8" w:rsidRPr="00501056">
        <w:tab/>
        <w:t>Symbols</w:t>
      </w:r>
      <w:bookmarkEnd w:id="36"/>
      <w:bookmarkEnd w:id="37"/>
      <w:bookmarkEnd w:id="38"/>
      <w:bookmarkEnd w:id="39"/>
      <w:bookmarkEnd w:id="40"/>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1" w:name="_Toc20312230"/>
      <w:bookmarkStart w:id="42" w:name="_Toc27561290"/>
      <w:bookmarkStart w:id="43" w:name="_Toc36041252"/>
      <w:bookmarkStart w:id="44" w:name="_Toc44603365"/>
      <w:bookmarkStart w:id="45" w:name="_Toc178155686"/>
      <w:r w:rsidRPr="00501056">
        <w:t>3.3</w:t>
      </w:r>
      <w:r w:rsidRPr="00501056">
        <w:tab/>
      </w:r>
      <w:r w:rsidR="00080512" w:rsidRPr="00501056">
        <w:t>Abbreviations</w:t>
      </w:r>
      <w:bookmarkEnd w:id="41"/>
      <w:bookmarkEnd w:id="42"/>
      <w:bookmarkEnd w:id="43"/>
      <w:bookmarkEnd w:id="44"/>
      <w:bookmarkEnd w:id="45"/>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proofErr w:type="spellStart"/>
      <w:r w:rsidRPr="00501056">
        <w:t>MnS</w:t>
      </w:r>
      <w:proofErr w:type="spellEnd"/>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46" w:name="_Toc20312231"/>
      <w:bookmarkStart w:id="47" w:name="_Toc27561291"/>
      <w:bookmarkStart w:id="48" w:name="_Toc36041253"/>
      <w:bookmarkStart w:id="49" w:name="_Toc44603366"/>
      <w:bookmarkStart w:id="50" w:name="_Toc178155687"/>
      <w:r w:rsidRPr="00501056">
        <w:t>4</w:t>
      </w:r>
      <w:r w:rsidRPr="00501056">
        <w:tab/>
        <w:t>Management service template (stage 1)</w:t>
      </w:r>
      <w:bookmarkEnd w:id="46"/>
      <w:bookmarkEnd w:id="47"/>
      <w:bookmarkEnd w:id="48"/>
      <w:bookmarkEnd w:id="49"/>
      <w:bookmarkEnd w:id="50"/>
    </w:p>
    <w:p w14:paraId="63F65B0D" w14:textId="77777777" w:rsidR="00AA7CDA" w:rsidRPr="00501056" w:rsidRDefault="00AA7CDA" w:rsidP="00AA7CDA">
      <w:pPr>
        <w:pStyle w:val="Heading2"/>
      </w:pPr>
      <w:bookmarkStart w:id="51" w:name="_Toc20312232"/>
      <w:bookmarkStart w:id="52" w:name="_Toc27561292"/>
      <w:bookmarkStart w:id="53" w:name="_Toc36041254"/>
      <w:bookmarkStart w:id="54" w:name="_Toc44603367"/>
      <w:bookmarkStart w:id="55" w:name="_Toc178155688"/>
      <w:r w:rsidRPr="00501056">
        <w:t>4.1</w:t>
      </w:r>
      <w:r w:rsidRPr="00501056">
        <w:tab/>
        <w:t>General</w:t>
      </w:r>
      <w:bookmarkEnd w:id="51"/>
      <w:bookmarkEnd w:id="52"/>
      <w:bookmarkEnd w:id="53"/>
      <w:bookmarkEnd w:id="54"/>
      <w:bookmarkEnd w:id="55"/>
    </w:p>
    <w:p w14:paraId="7D0FEDD7" w14:textId="77777777" w:rsidR="00AA7CDA" w:rsidRPr="00501056" w:rsidRDefault="00764646" w:rsidP="00AA7CDA">
      <w:r>
        <w:t xml:space="preserve">This template shall be used </w:t>
      </w:r>
      <w:proofErr w:type="gramStart"/>
      <w:r>
        <w:t>for the production of</w:t>
      </w:r>
      <w:proofErr w:type="gramEnd"/>
      <w:r>
        <w:t xml:space="preserve">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lastRenderedPageBreak/>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56" w:name="_Toc20312233"/>
      <w:bookmarkStart w:id="57" w:name="_Toc27561293"/>
      <w:bookmarkStart w:id="58" w:name="_Toc36041255"/>
      <w:bookmarkStart w:id="59" w:name="_Toc44603368"/>
      <w:bookmarkStart w:id="60" w:name="_Toc178155689"/>
      <w:r w:rsidRPr="00501056">
        <w:t>4.2</w:t>
      </w:r>
      <w:r w:rsidRPr="00501056">
        <w:tab/>
        <w:t>Template for requirement specifications</w:t>
      </w:r>
      <w:bookmarkEnd w:id="56"/>
      <w:bookmarkEnd w:id="57"/>
      <w:bookmarkEnd w:id="58"/>
      <w:bookmarkEnd w:id="59"/>
      <w:bookmarkEnd w:id="60"/>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502A2184" w14:textId="77777777" w:rsidR="00764646" w:rsidRDefault="00764646" w:rsidP="00764646">
      <w:pPr>
        <w:ind w:left="284"/>
        <w:rPr>
          <w:rFonts w:ascii="Arial" w:hAnsi="Arial"/>
          <w:sz w:val="40"/>
        </w:rPr>
      </w:pPr>
      <w:proofErr w:type="spellStart"/>
      <w:r>
        <w:rPr>
          <w:rFonts w:ascii="Arial" w:hAnsi="Arial"/>
          <w:sz w:val="40"/>
        </w:rPr>
        <w:t>X.a</w:t>
      </w:r>
      <w:proofErr w:type="spellEnd"/>
      <w:r>
        <w:rPr>
          <w:rFonts w:ascii="Arial" w:hAnsi="Arial"/>
          <w:sz w:val="40"/>
        </w:rPr>
        <w:tab/>
      </w:r>
      <w:r>
        <w:rPr>
          <w:rFonts w:ascii="Arial" w:hAnsi="Arial"/>
          <w:sz w:val="40"/>
        </w:rPr>
        <w:tab/>
        <w:t>&lt;Management capability name&gt;</w:t>
      </w:r>
    </w:p>
    <w:p w14:paraId="7B5497AC" w14:textId="77777777" w:rsidR="00764646" w:rsidRDefault="00764646" w:rsidP="00764646">
      <w:pPr>
        <w:ind w:left="284"/>
      </w:pPr>
      <w:r>
        <w:rPr>
          <w:i/>
          <w:iCs/>
        </w:rPr>
        <w:t>The management capability name above shall be replaced with the name of the management capability which is to be specified.</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1BC6FD23" w14:textId="77777777" w:rsidR="00764646" w:rsidRDefault="00764646" w:rsidP="00764646">
      <w:pPr>
        <w:ind w:left="284"/>
        <w:rPr>
          <w:rFonts w:ascii="Arial" w:hAnsi="Arial"/>
          <w:sz w:val="36"/>
        </w:rPr>
      </w:pPr>
      <w:r>
        <w:rPr>
          <w:rFonts w:ascii="Arial" w:hAnsi="Arial"/>
          <w:sz w:val="36"/>
        </w:rPr>
        <w:t>X.a.2.b</w:t>
      </w:r>
      <w:r>
        <w:rPr>
          <w:rFonts w:ascii="Arial" w:hAnsi="Arial"/>
          <w:sz w:val="36"/>
        </w:rPr>
        <w:tab/>
        <w:t>&lt;XXX Use case&gt; &lt;label&gt;</w:t>
      </w:r>
    </w:p>
    <w:p w14:paraId="3BE9F0EC" w14:textId="77777777" w:rsidR="00764646" w:rsidRDefault="00764646" w:rsidP="00764646">
      <w:pPr>
        <w:ind w:left="284"/>
        <w:rPr>
          <w:i/>
          <w:iCs/>
        </w:rPr>
      </w:pPr>
      <w:r>
        <w:rPr>
          <w:i/>
          <w:iCs/>
        </w:rPr>
        <w:t xml:space="preserve">For production of the contents of this clause, describe the motivation for one or more of the requirements in R4.c (referring to the requirement label(s)). The use case should also be labelled. </w:t>
      </w:r>
      <w:r>
        <w:rPr>
          <w:i/>
          <w:iCs/>
          <w:color w:val="000000"/>
        </w:rPr>
        <w:t>The use case is not to clarify how to use a certain feature, and detailed sequence diagrams are not needed for a use case.</w:t>
      </w:r>
      <w:r w:rsidR="000E1328">
        <w:rPr>
          <w:i/>
          <w:iCs/>
          <w:color w:val="000000"/>
        </w:rPr>
        <w:t xml:space="preserve"> </w:t>
      </w:r>
      <w:r>
        <w:rPr>
          <w:i/>
          <w:iCs/>
        </w:rPr>
        <w:t xml:space="preserve">The use case is to describe what are the benefits of the capability, what it is good for. High level diagrams including sequence diagrams may still be included if needed </w:t>
      </w:r>
      <w:proofErr w:type="gramStart"/>
      <w:r>
        <w:rPr>
          <w:i/>
          <w:iCs/>
        </w:rPr>
        <w:t>in order to</w:t>
      </w:r>
      <w:proofErr w:type="gramEnd"/>
      <w:r>
        <w:rPr>
          <w:i/>
          <w:iCs/>
        </w:rPr>
        <w:t xml:space="preserve"> better describe the use cases and motivate the corresponding requirements.</w:t>
      </w:r>
    </w:p>
    <w:p w14:paraId="18CC52F9" w14:textId="77777777" w:rsidR="00764646" w:rsidRDefault="00764646" w:rsidP="00764646">
      <w:pPr>
        <w:ind w:left="284"/>
        <w:rPr>
          <w:i/>
          <w:iCs/>
        </w:rPr>
      </w:pPr>
      <w:r>
        <w:rPr>
          <w:i/>
          <w:iCs/>
        </w:rPr>
        <w:t>The format of the use case label is UC-xx-</w:t>
      </w:r>
      <w:proofErr w:type="spellStart"/>
      <w:r>
        <w:rPr>
          <w:i/>
          <w:iCs/>
        </w:rPr>
        <w:t>yy</w:t>
      </w:r>
      <w:proofErr w:type="spellEnd"/>
      <w:r>
        <w:rPr>
          <w:i/>
          <w:iCs/>
        </w:rPr>
        <w:t xml:space="preserve">, where xx represents the abbreviation of the management capability name, </w:t>
      </w:r>
      <w:proofErr w:type="spellStart"/>
      <w:r>
        <w:rPr>
          <w:i/>
          <w:iCs/>
        </w:rPr>
        <w:t>yy</w:t>
      </w:r>
      <w:proofErr w:type="spellEnd"/>
      <w:r>
        <w:rPr>
          <w:i/>
          <w:iCs/>
        </w:rPr>
        <w:t xml:space="preserve"> is the serial number under the corresponding management capability category. </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77777777" w:rsidR="000E1328" w:rsidRDefault="00764646" w:rsidP="000E1328">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MC (Management Capability) and </w:t>
      </w:r>
      <w:proofErr w:type="spellStart"/>
      <w:r>
        <w:rPr>
          <w:i/>
          <w:iCs/>
        </w:rPr>
        <w:t>zz</w:t>
      </w:r>
      <w:proofErr w:type="spellEnd"/>
      <w:r>
        <w:rPr>
          <w:i/>
          <w:iCs/>
        </w:rPr>
        <w:t xml:space="preserve"> is the serial number under the corresponding management capability category. </w:t>
      </w:r>
    </w:p>
    <w:p w14:paraId="01FF67FB" w14:textId="77777777" w:rsidR="00764646" w:rsidRDefault="000E1328" w:rsidP="000E1328">
      <w:pPr>
        <w:ind w:left="284"/>
        <w:rPr>
          <w:i/>
          <w:iCs/>
        </w:rPr>
      </w:pPr>
      <w:r>
        <w:rPr>
          <w:i/>
          <w:iCs/>
        </w:rPr>
        <w:t>All requirements shall be motivated by either a use case or a textual motivation (also figures are allowed).</w:t>
      </w:r>
    </w:p>
    <w:p w14:paraId="3E44C09B" w14:textId="77777777" w:rsidR="00764646" w:rsidRDefault="00764646" w:rsidP="00764646">
      <w:pPr>
        <w:ind w:left="284"/>
        <w:rPr>
          <w:i/>
          <w:i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64646" w:rsidRPr="00F31682" w14:paraId="3380C533"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6E9DCB88" w14:textId="77777777" w:rsidR="00764646" w:rsidRPr="00F31682" w:rsidRDefault="00764646" w:rsidP="00306161">
            <w:pPr>
              <w:pStyle w:val="TAH"/>
              <w:rPr>
                <w:rFonts w:eastAsia="SimSun"/>
                <w:lang w:val="fr-FR"/>
              </w:rPr>
            </w:pPr>
            <w:proofErr w:type="spellStart"/>
            <w:r w:rsidRPr="00F31682">
              <w:rPr>
                <w:rFonts w:eastAsia="SimSun"/>
                <w:lang w:val="fr-FR"/>
              </w:rPr>
              <w:lastRenderedPageBreak/>
              <w:t>Requirement</w:t>
            </w:r>
            <w:proofErr w:type="spellEnd"/>
            <w:r w:rsidRPr="00F31682">
              <w:rPr>
                <w:rFonts w:eastAsia="SimSun"/>
                <w:lang w:val="fr-FR"/>
              </w:rPr>
              <w:t xml:space="preserve"> label</w:t>
            </w:r>
          </w:p>
        </w:tc>
        <w:tc>
          <w:tcPr>
            <w:tcW w:w="6096" w:type="dxa"/>
            <w:tcBorders>
              <w:top w:val="single" w:sz="4" w:space="0" w:color="auto"/>
              <w:left w:val="single" w:sz="4" w:space="0" w:color="auto"/>
              <w:bottom w:val="single" w:sz="4" w:space="0" w:color="auto"/>
              <w:right w:val="single" w:sz="4" w:space="0" w:color="auto"/>
            </w:tcBorders>
            <w:hideMark/>
          </w:tcPr>
          <w:p w14:paraId="36960D5A" w14:textId="77777777" w:rsidR="00764646" w:rsidRPr="00F31682" w:rsidRDefault="00764646"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58B13BB" w14:textId="77777777" w:rsidR="00764646" w:rsidRPr="00190DDB" w:rsidRDefault="00764646" w:rsidP="00306161">
            <w:pPr>
              <w:pStyle w:val="TAH"/>
              <w:rPr>
                <w:rFonts w:eastAsia="SimSun"/>
                <w:lang w:eastAsia="zh-CN"/>
              </w:rPr>
            </w:pPr>
            <w:r w:rsidRPr="00190DDB">
              <w:rPr>
                <w:rFonts w:eastAsia="SimSun"/>
              </w:rPr>
              <w:t>Related use case(s)</w:t>
            </w:r>
            <w:r w:rsidR="000E1328" w:rsidRPr="00190DDB">
              <w:rPr>
                <w:rFonts w:eastAsia="SimSun"/>
              </w:rPr>
              <w:t>/Motivation</w:t>
            </w:r>
          </w:p>
        </w:tc>
      </w:tr>
      <w:tr w:rsidR="00764646" w:rsidRPr="00F31682" w14:paraId="0DC0C526" w14:textId="77777777" w:rsidTr="00F31682">
        <w:tc>
          <w:tcPr>
            <w:tcW w:w="1412" w:type="dxa"/>
            <w:tcBorders>
              <w:top w:val="single" w:sz="4" w:space="0" w:color="auto"/>
              <w:left w:val="single" w:sz="4" w:space="0" w:color="auto"/>
              <w:bottom w:val="single" w:sz="4" w:space="0" w:color="auto"/>
              <w:right w:val="single" w:sz="4" w:space="0" w:color="auto"/>
            </w:tcBorders>
          </w:tcPr>
          <w:p w14:paraId="6E1A0E51" w14:textId="77777777" w:rsidR="00764646" w:rsidRPr="00190DDB" w:rsidRDefault="00E640A6" w:rsidP="00E640A6">
            <w:pPr>
              <w:pStyle w:val="TAL"/>
              <w:rPr>
                <w:rFonts w:eastAsia="SimSun"/>
              </w:rPr>
            </w:pPr>
            <w:r w:rsidRPr="00E640A6">
              <w:rPr>
                <w:rFonts w:eastAsia="SimSun"/>
              </w:rPr>
              <w:t>&lt;REQ-xx-</w:t>
            </w:r>
            <w:proofErr w:type="spellStart"/>
            <w:r w:rsidRPr="00E640A6">
              <w:rPr>
                <w:rFonts w:eastAsia="SimSun"/>
              </w:rPr>
              <w:t>yy</w:t>
            </w:r>
            <w:proofErr w:type="spellEnd"/>
            <w:r w:rsidRPr="00E640A6">
              <w:rPr>
                <w:rFonts w:eastAsia="SimSun"/>
              </w:rPr>
              <w:t>-</w:t>
            </w:r>
            <w:proofErr w:type="spellStart"/>
            <w:r w:rsidRPr="00E640A6">
              <w:rPr>
                <w:rFonts w:eastAsia="SimSun"/>
              </w:rPr>
              <w:t>zz</w:t>
            </w:r>
            <w:proofErr w:type="spellEnd"/>
            <w:r w:rsidRPr="00E640A6">
              <w:rPr>
                <w:rFonts w:eastAsia="SimSun"/>
              </w:rPr>
              <w:t>&gt;</w:t>
            </w:r>
          </w:p>
        </w:tc>
        <w:tc>
          <w:tcPr>
            <w:tcW w:w="6096" w:type="dxa"/>
            <w:tcBorders>
              <w:top w:val="single" w:sz="4" w:space="0" w:color="auto"/>
              <w:left w:val="single" w:sz="4" w:space="0" w:color="auto"/>
              <w:bottom w:val="single" w:sz="4" w:space="0" w:color="auto"/>
              <w:right w:val="single" w:sz="4" w:space="0" w:color="auto"/>
            </w:tcBorders>
          </w:tcPr>
          <w:p w14:paraId="78A41CA1" w14:textId="77777777" w:rsidR="00E640A6" w:rsidRPr="00E640A6" w:rsidRDefault="00E640A6" w:rsidP="00E640A6">
            <w:pPr>
              <w:pStyle w:val="TAL"/>
              <w:rPr>
                <w:rFonts w:eastAsia="SimSun"/>
              </w:rPr>
            </w:pPr>
            <w:r w:rsidRPr="00E640A6">
              <w:rPr>
                <w:rFonts w:eastAsia="SimSun"/>
              </w:rPr>
              <w:t>&lt;Requirement description&gt;</w:t>
            </w:r>
          </w:p>
          <w:p w14:paraId="4AEB3935" w14:textId="77777777" w:rsidR="00764646" w:rsidRPr="00190DDB" w:rsidRDefault="00764646" w:rsidP="00E640A6">
            <w:pPr>
              <w:pStyle w:val="TAL"/>
              <w:rPr>
                <w:rFonts w:eastAsia="SimSun"/>
              </w:rPr>
            </w:pPr>
          </w:p>
        </w:tc>
        <w:tc>
          <w:tcPr>
            <w:tcW w:w="1837" w:type="dxa"/>
            <w:tcBorders>
              <w:top w:val="single" w:sz="4" w:space="0" w:color="auto"/>
              <w:left w:val="single" w:sz="4" w:space="0" w:color="auto"/>
              <w:bottom w:val="single" w:sz="4" w:space="0" w:color="auto"/>
              <w:right w:val="single" w:sz="4" w:space="0" w:color="auto"/>
            </w:tcBorders>
          </w:tcPr>
          <w:p w14:paraId="3CFE95AC" w14:textId="77777777" w:rsidR="00764646" w:rsidRPr="00190DDB" w:rsidRDefault="00E640A6" w:rsidP="00E640A6">
            <w:pPr>
              <w:pStyle w:val="TAL"/>
              <w:rPr>
                <w:rFonts w:eastAsia="SimSun"/>
              </w:rPr>
            </w:pPr>
            <w:r w:rsidRPr="00E640A6">
              <w:rPr>
                <w:rFonts w:eastAsia="SimSun"/>
              </w:rPr>
              <w:t>&lt;UC-xx-</w:t>
            </w:r>
            <w:proofErr w:type="spellStart"/>
            <w:r w:rsidRPr="00E640A6">
              <w:rPr>
                <w:rFonts w:eastAsia="SimSun"/>
              </w:rPr>
              <w:t>yy</w:t>
            </w:r>
            <w:proofErr w:type="spellEnd"/>
            <w:r w:rsidRPr="00E640A6">
              <w:rPr>
                <w:rFonts w:eastAsia="SimSun"/>
              </w:rPr>
              <w:t>&gt; / &lt;Motivation text&gt;</w:t>
            </w:r>
          </w:p>
        </w:tc>
      </w:tr>
    </w:tbl>
    <w:p w14:paraId="3757F83B" w14:textId="77777777" w:rsidR="00E840F0" w:rsidRPr="00501056" w:rsidRDefault="00AA7CDA" w:rsidP="00E840F0">
      <w:pPr>
        <w:pStyle w:val="Heading1"/>
      </w:pPr>
      <w:bookmarkStart w:id="61" w:name="_Toc20312235"/>
      <w:bookmarkStart w:id="62" w:name="_Toc27561295"/>
      <w:bookmarkStart w:id="63" w:name="_Toc36041257"/>
      <w:bookmarkStart w:id="64" w:name="_Toc44603370"/>
      <w:bookmarkStart w:id="65" w:name="_Toc178155690"/>
      <w:r w:rsidRPr="00501056">
        <w:t>5</w:t>
      </w:r>
      <w:r w:rsidR="00E840F0" w:rsidRPr="00501056">
        <w:tab/>
        <w:t>Management service template (stage 2)</w:t>
      </w:r>
      <w:bookmarkEnd w:id="61"/>
      <w:bookmarkEnd w:id="62"/>
      <w:bookmarkEnd w:id="63"/>
      <w:bookmarkEnd w:id="64"/>
      <w:bookmarkEnd w:id="65"/>
    </w:p>
    <w:p w14:paraId="44DAB677" w14:textId="77777777" w:rsidR="00E840F0" w:rsidRPr="00501056" w:rsidRDefault="00AA7CDA" w:rsidP="00E840F0">
      <w:pPr>
        <w:pStyle w:val="Heading2"/>
      </w:pPr>
      <w:bookmarkStart w:id="66" w:name="_Toc20312236"/>
      <w:bookmarkStart w:id="67" w:name="_Toc27561296"/>
      <w:bookmarkStart w:id="68" w:name="_Toc36041258"/>
      <w:bookmarkStart w:id="69" w:name="_Toc44603371"/>
      <w:bookmarkStart w:id="70" w:name="_Toc178155691"/>
      <w:r w:rsidRPr="00501056">
        <w:t>5</w:t>
      </w:r>
      <w:r w:rsidR="00E840F0" w:rsidRPr="00501056">
        <w:t>.1</w:t>
      </w:r>
      <w:r w:rsidR="00E840F0" w:rsidRPr="00501056">
        <w:tab/>
        <w:t>General</w:t>
      </w:r>
      <w:bookmarkEnd w:id="66"/>
      <w:bookmarkEnd w:id="67"/>
      <w:bookmarkEnd w:id="68"/>
      <w:bookmarkEnd w:id="69"/>
      <w:bookmarkEnd w:id="70"/>
    </w:p>
    <w:p w14:paraId="1596D491" w14:textId="77777777" w:rsidR="00E840F0" w:rsidRPr="00501056" w:rsidRDefault="00AA7CDA" w:rsidP="00740109">
      <w:pPr>
        <w:pStyle w:val="Heading3"/>
      </w:pPr>
      <w:bookmarkStart w:id="71" w:name="_Toc20312237"/>
      <w:bookmarkStart w:id="72" w:name="_Toc27561297"/>
      <w:bookmarkStart w:id="73" w:name="_Toc36041259"/>
      <w:bookmarkStart w:id="74" w:name="_Toc44603372"/>
      <w:bookmarkStart w:id="75" w:name="_Toc178155692"/>
      <w:r w:rsidRPr="00501056">
        <w:t>5</w:t>
      </w:r>
      <w:r w:rsidR="00E840F0" w:rsidRPr="00501056">
        <w:t>.1.1</w:t>
      </w:r>
      <w:r w:rsidR="00E840F0" w:rsidRPr="00501056">
        <w:tab/>
        <w:t>General</w:t>
      </w:r>
      <w:bookmarkEnd w:id="71"/>
      <w:bookmarkEnd w:id="72"/>
      <w:bookmarkEnd w:id="73"/>
      <w:bookmarkEnd w:id="74"/>
      <w:bookmarkEnd w:id="75"/>
    </w:p>
    <w:p w14:paraId="56657047" w14:textId="77777777" w:rsidR="00E840F0" w:rsidRPr="00501056" w:rsidRDefault="00E840F0" w:rsidP="00E840F0">
      <w:r w:rsidRPr="00501056">
        <w:t xml:space="preserve">The present document contains the templates to be used, </w:t>
      </w:r>
      <w:proofErr w:type="gramStart"/>
      <w:r w:rsidRPr="00501056">
        <w:t>for the production of</w:t>
      </w:r>
      <w:proofErr w:type="gramEnd"/>
      <w:r w:rsidRPr="00501056">
        <w:t xml:space="preserve"> all Management Service (</w:t>
      </w:r>
      <w:proofErr w:type="spellStart"/>
      <w:r w:rsidRPr="00501056">
        <w:t>MnS</w:t>
      </w:r>
      <w:proofErr w:type="spellEnd"/>
      <w:r w:rsidRPr="00501056">
        <w:t>) specifications.</w:t>
      </w:r>
    </w:p>
    <w:p w14:paraId="0C913714" w14:textId="77777777" w:rsidR="00E840F0" w:rsidRPr="00501056" w:rsidRDefault="00E840F0" w:rsidP="00E840F0">
      <w:r w:rsidRPr="00501056">
        <w:t xml:space="preserve">Clause </w:t>
      </w:r>
      <w:r w:rsidR="00AA7CDA" w:rsidRPr="00501056">
        <w:t>5</w:t>
      </w:r>
      <w:r w:rsidRPr="00501056">
        <w:t xml:space="preserve">.2 is applicable for specification of </w:t>
      </w:r>
      <w:proofErr w:type="spellStart"/>
      <w:r w:rsidRPr="00501056">
        <w:t>MnS</w:t>
      </w:r>
      <w:proofErr w:type="spellEnd"/>
      <w:r w:rsidRPr="00501056">
        <w:t xml:space="preserve"> component type B (NRM).</w:t>
      </w:r>
    </w:p>
    <w:p w14:paraId="39FAA13B" w14:textId="77777777" w:rsidR="00E840F0" w:rsidRPr="00501056" w:rsidRDefault="00E840F0" w:rsidP="00E840F0">
      <w:r w:rsidRPr="00501056">
        <w:t xml:space="preserve">Clause </w:t>
      </w:r>
      <w:r w:rsidR="00AA7CDA" w:rsidRPr="00501056">
        <w:t>5</w:t>
      </w:r>
      <w:r w:rsidRPr="00501056">
        <w:t xml:space="preserve">.3 is applicable for specification of </w:t>
      </w:r>
      <w:proofErr w:type="spellStart"/>
      <w:r w:rsidRPr="00501056">
        <w:t>MnS</w:t>
      </w:r>
      <w:proofErr w:type="spellEnd"/>
      <w:r w:rsidRPr="00501056">
        <w:t xml:space="preserve"> component type A (operations and notifications) and type C (alarm and performance information).</w:t>
      </w:r>
    </w:p>
    <w:p w14:paraId="5F08194B" w14:textId="77777777" w:rsidR="00E840F0" w:rsidRPr="00501056" w:rsidRDefault="00E840F0" w:rsidP="00E840F0">
      <w:r w:rsidRPr="00501056">
        <w:rPr>
          <w:iCs/>
        </w:rPr>
        <w:t xml:space="preserve">The </w:t>
      </w:r>
      <w:proofErr w:type="spellStart"/>
      <w:r w:rsidRPr="00501056">
        <w:rPr>
          <w:iCs/>
        </w:rPr>
        <w:t>MnS</w:t>
      </w:r>
      <w:proofErr w:type="spellEnd"/>
      <w:r w:rsidRPr="00501056">
        <w:rPr>
          <w:iCs/>
        </w:rPr>
        <w:t xml:space="preserve">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 xml:space="preserve">The </w:t>
      </w:r>
      <w:proofErr w:type="spellStart"/>
      <w:r w:rsidRPr="00501056">
        <w:rPr>
          <w:iCs/>
        </w:rPr>
        <w:t>MnS</w:t>
      </w:r>
      <w:proofErr w:type="spellEnd"/>
      <w:r w:rsidRPr="00501056">
        <w:rPr>
          <w:iCs/>
        </w:rPr>
        <w:t xml:space="preserve">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r w:rsidRPr="00501056">
        <w:t>Table 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76" w:name="_Toc20312238"/>
      <w:bookmarkStart w:id="77" w:name="_Toc27561298"/>
      <w:bookmarkStart w:id="78" w:name="_Toc36041260"/>
      <w:bookmarkStart w:id="79" w:name="_Toc44603373"/>
      <w:bookmarkStart w:id="80" w:name="_Toc178155693"/>
      <w:r w:rsidRPr="00501056">
        <w:t>5</w:t>
      </w:r>
      <w:r w:rsidR="00E840F0" w:rsidRPr="00501056">
        <w:t>.1.2</w:t>
      </w:r>
      <w:r w:rsidR="00E840F0" w:rsidRPr="00501056">
        <w:tab/>
        <w:t>Management service components</w:t>
      </w:r>
      <w:bookmarkEnd w:id="76"/>
      <w:bookmarkEnd w:id="77"/>
      <w:bookmarkEnd w:id="78"/>
      <w:bookmarkEnd w:id="79"/>
      <w:bookmarkEnd w:id="80"/>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81" w:name="_Toc20312239"/>
      <w:bookmarkStart w:id="82" w:name="_Toc27561299"/>
      <w:bookmarkStart w:id="83" w:name="_Toc36041261"/>
      <w:bookmarkStart w:id="84" w:name="_Toc44603374"/>
      <w:bookmarkStart w:id="85" w:name="_Toc178155694"/>
      <w:r w:rsidRPr="00501056">
        <w:t>5</w:t>
      </w:r>
      <w:r w:rsidR="00E840F0" w:rsidRPr="00501056">
        <w:t>.2</w:t>
      </w:r>
      <w:r w:rsidR="00E840F0" w:rsidRPr="00501056">
        <w:tab/>
        <w:t>Template for NRM</w:t>
      </w:r>
      <w:bookmarkEnd w:id="81"/>
      <w:bookmarkEnd w:id="82"/>
      <w:bookmarkEnd w:id="83"/>
      <w:bookmarkEnd w:id="84"/>
      <w:bookmarkEnd w:id="85"/>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lastRenderedPageBreak/>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proofErr w:type="spellStart"/>
            <w:r w:rsidRPr="00501056">
              <w:rPr>
                <w:rFonts w:ascii="Courier New" w:hAnsi="Courier New"/>
                <w:lang w:eastAsia="zh-CN"/>
              </w:rPr>
              <w:t>GNBDUFunction</w:t>
            </w:r>
            <w:proofErr w:type="spellEnd"/>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7777777" w:rsidR="00BE1383" w:rsidRPr="00501056" w:rsidRDefault="00BE1383" w:rsidP="00BE1383">
      <w:pPr>
        <w:tabs>
          <w:tab w:val="right" w:pos="9356"/>
        </w:tabs>
        <w:rPr>
          <w:i/>
        </w:rPr>
      </w:pPr>
      <w:r w:rsidRPr="00501056">
        <w:rPr>
          <w:i/>
        </w:rPr>
        <w:t xml:space="preserve">This first set of diagrams represents all classes </w:t>
      </w:r>
      <w:r w:rsidR="00E57251" w:rsidRPr="00501056">
        <w:rPr>
          <w:i/>
        </w:rPr>
        <w:t xml:space="preserve">and datatypes </w:t>
      </w:r>
      <w:r w:rsidRPr="00501056">
        <w:rPr>
          <w:i/>
        </w:rPr>
        <w:t xml:space="preserve">defined in this </w:t>
      </w:r>
      <w:proofErr w:type="spellStart"/>
      <w:r w:rsidRPr="00501056">
        <w:rPr>
          <w:i/>
        </w:rPr>
        <w:t>MnS</w:t>
      </w:r>
      <w:proofErr w:type="spellEnd"/>
      <w:r w:rsidRPr="00501056">
        <w:rPr>
          <w:i/>
        </w:rPr>
        <w:t xml:space="preserve">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w:t>
      </w:r>
      <w:r w:rsidR="00E57251" w:rsidRPr="00501056">
        <w:rPr>
          <w:i/>
        </w:rPr>
        <w:t xml:space="preserve"> TS 32.156</w:t>
      </w:r>
      <w:r w:rsidRPr="00501056">
        <w:rPr>
          <w:i/>
        </w:rPr>
        <w:t xml:space="preserve"> [3]).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lastRenderedPageBreak/>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ab/>
      </w:r>
      <w:proofErr w:type="spellStart"/>
      <w:r w:rsidRPr="00501056">
        <w:rPr>
          <w:rFonts w:ascii="Arial" w:hAnsi="Arial" w:cs="Arial"/>
          <w:sz w:val="24"/>
          <w:szCs w:val="24"/>
        </w:rPr>
        <w:t>ClassName</w:t>
      </w:r>
      <w:proofErr w:type="spellEnd"/>
      <w:r w:rsidR="004E712A" w:rsidRPr="00501056">
        <w:rPr>
          <w:rFonts w:ascii="Arial" w:hAnsi="Arial" w:cs="Arial"/>
          <w:sz w:val="24"/>
          <w:szCs w:val="24"/>
        </w:rPr>
        <w:t xml:space="preserve"> </w:t>
      </w:r>
      <w:r w:rsidR="004E712A" w:rsidRPr="00190DDB">
        <w:rPr>
          <w:rFonts w:ascii="Arial" w:hAnsi="Arial" w:cs="Arial"/>
          <w:sz w:val="24"/>
          <w:szCs w:val="24"/>
        </w:rPr>
        <w:t>&lt;&lt;</w:t>
      </w:r>
      <w:proofErr w:type="spellStart"/>
      <w:r w:rsidR="004E712A" w:rsidRPr="00190DDB">
        <w:rPr>
          <w:rFonts w:ascii="Arial" w:hAnsi="Arial" w:cs="Arial"/>
          <w:sz w:val="24"/>
          <w:szCs w:val="24"/>
        </w:rPr>
        <w:t>StereotypeName</w:t>
      </w:r>
      <w:proofErr w:type="spellEnd"/>
      <w:r w:rsidR="004E712A" w:rsidRPr="00190DDB">
        <w:rPr>
          <w:rFonts w:ascii="Arial" w:hAnsi="Arial" w:cs="Arial"/>
          <w:sz w:val="24"/>
          <w:szCs w:val="24"/>
        </w:rPr>
        <w:t>&gt;&gt;</w:t>
      </w:r>
    </w:p>
    <w:p w14:paraId="30F767EF" w14:textId="77777777" w:rsidR="004E712A" w:rsidRPr="00501056" w:rsidRDefault="004E712A" w:rsidP="004E712A">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he heading of sub-clause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6AE433C7" w14:textId="77777777" w:rsidR="004E712A" w:rsidRPr="00501056" w:rsidRDefault="004E712A" w:rsidP="004E712A">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he heading of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SliceProfile</w:t>
      </w:r>
      <w:proofErr w:type="spellEnd"/>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bookmarkStart w:id="86" w:name="_Hlk118106902"/>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clause.</w:t>
      </w:r>
      <w:bookmarkEnd w:id="86"/>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2</w:t>
      </w:r>
      <w:r w:rsidRPr="00501056">
        <w:rPr>
          <w:rFonts w:ascii="Arial" w:hAnsi="Arial"/>
          <w:sz w:val="24"/>
        </w:rPr>
        <w:tab/>
        <w:t>Attributes</w:t>
      </w:r>
    </w:p>
    <w:p w14:paraId="4A382B5E" w14:textId="6FED530A" w:rsidR="00BE1383" w:rsidRDefault="00BE1383" w:rsidP="00BE1383">
      <w:pPr>
        <w:rPr>
          <w:i/>
        </w:rPr>
      </w:pPr>
      <w:r w:rsidRPr="00501056">
        <w:rPr>
          <w:i/>
        </w:rPr>
        <w:t xml:space="preserve">This clause </w:t>
      </w:r>
      <w:r w:rsidR="00514034">
        <w:rPr>
          <w:i/>
        </w:rPr>
        <w:t>specifies</w:t>
      </w:r>
      <w:r w:rsidR="00514034"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 xml:space="preserve">[3]), i.e. </w:t>
      </w:r>
      <w:proofErr w:type="spellStart"/>
      <w:r w:rsidRPr="00501056">
        <w:rPr>
          <w:i/>
        </w:rPr>
        <w:t>supportQualifier</w:t>
      </w:r>
      <w:proofErr w:type="spellEnd"/>
      <w:r w:rsidR="0058108B">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1FFF52F2" w14:textId="3814A9D2" w:rsidR="00514034" w:rsidRPr="00501056" w:rsidRDefault="00514034"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proofErr w:type="spellStart"/>
            <w:r w:rsidRPr="00501056">
              <w:t>isReadable</w:t>
            </w:r>
            <w:proofErr w:type="spellEnd"/>
          </w:p>
        </w:tc>
        <w:tc>
          <w:tcPr>
            <w:tcW w:w="997" w:type="dxa"/>
            <w:shd w:val="clear" w:color="auto" w:fill="CCCCCC"/>
            <w:vAlign w:val="bottom"/>
          </w:tcPr>
          <w:p w14:paraId="5F30F82C" w14:textId="77777777" w:rsidR="00BE1383" w:rsidRPr="00501056" w:rsidRDefault="00BE1383" w:rsidP="00604B38">
            <w:pPr>
              <w:pStyle w:val="TAH"/>
            </w:pPr>
            <w:proofErr w:type="spellStart"/>
            <w:r w:rsidRPr="00501056">
              <w:t>isWritable</w:t>
            </w:r>
            <w:proofErr w:type="spellEnd"/>
          </w:p>
        </w:tc>
        <w:tc>
          <w:tcPr>
            <w:tcW w:w="1037" w:type="dxa"/>
            <w:shd w:val="clear" w:color="auto" w:fill="CCCCCC"/>
          </w:tcPr>
          <w:p w14:paraId="74ADA432" w14:textId="77777777" w:rsidR="00BE1383" w:rsidRPr="00501056" w:rsidRDefault="00BE1383" w:rsidP="00604B38">
            <w:pPr>
              <w:pStyle w:val="TAH"/>
            </w:pPr>
            <w:proofErr w:type="spellStart"/>
            <w:r w:rsidRPr="00501056">
              <w:t>isInvariant</w:t>
            </w:r>
            <w:proofErr w:type="spellEnd"/>
          </w:p>
        </w:tc>
        <w:tc>
          <w:tcPr>
            <w:tcW w:w="1157" w:type="dxa"/>
            <w:shd w:val="clear" w:color="auto" w:fill="CCCCCC"/>
          </w:tcPr>
          <w:p w14:paraId="448107CD" w14:textId="77777777" w:rsidR="00BE1383" w:rsidRPr="00501056" w:rsidRDefault="00BE1383" w:rsidP="00604B38">
            <w:pPr>
              <w:pStyle w:val="TAH"/>
            </w:pPr>
            <w:proofErr w:type="spellStart"/>
            <w:r w:rsidRPr="00501056">
              <w:t>isNotifyable</w:t>
            </w:r>
            <w:proofErr w:type="spellEnd"/>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lastRenderedPageBreak/>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71E3F7BD"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51A3F715" w14:textId="77777777" w:rsidR="00BE1383" w:rsidRPr="00501056" w:rsidRDefault="00BE1383" w:rsidP="00604B38">
            <w:pPr>
              <w:pStyle w:val="TAH"/>
            </w:pPr>
            <w:proofErr w:type="spellStart"/>
            <w:r w:rsidRPr="00501056">
              <w:t>isNotifyable</w:t>
            </w:r>
            <w:proofErr w:type="spellEnd"/>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xml:space="preserve">. In the case of password1, the standard specification determines the qualifier to be M, i.e. it is readable. In the case of password2, the standard specification does not </w:t>
      </w:r>
      <w:proofErr w:type="gramStart"/>
      <w:r w:rsidRPr="00501056">
        <w:rPr>
          <w:i/>
        </w:rPr>
        <w:t>make a determination</w:t>
      </w:r>
      <w:proofErr w:type="gramEnd"/>
      <w:r w:rsidRPr="00501056">
        <w:rPr>
          <w:i/>
        </w:rPr>
        <w:t xml:space="preserve">. The vendor would make the determination if the attribute </w:t>
      </w:r>
      <w:proofErr w:type="gramStart"/>
      <w:r w:rsidRPr="00501056">
        <w:rPr>
          <w:i/>
        </w:rPr>
        <w:t>is</w:t>
      </w:r>
      <w:proofErr w:type="gramEnd"/>
      <w:r w:rsidRPr="00501056">
        <w:rPr>
          <w:i/>
        </w:rPr>
        <w:t xml:space="preserve">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66C4E182"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2A0C1EA8" w14:textId="77777777" w:rsidR="00BE1383" w:rsidRPr="00501056" w:rsidRDefault="00BE1383" w:rsidP="00604B38">
            <w:pPr>
              <w:pStyle w:val="TAH"/>
            </w:pPr>
            <w:proofErr w:type="spellStart"/>
            <w:r w:rsidRPr="00501056">
              <w:t>isNotifyable</w:t>
            </w:r>
            <w:proofErr w:type="spellEnd"/>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proofErr w:type="spellStart"/>
            <w:r w:rsidRPr="00501056">
              <w:t>isWritable</w:t>
            </w:r>
            <w:proofErr w:type="spellEnd"/>
          </w:p>
        </w:tc>
        <w:tc>
          <w:tcPr>
            <w:tcW w:w="1117" w:type="dxa"/>
            <w:shd w:val="pct10" w:color="auto" w:fill="FFFFFF"/>
          </w:tcPr>
          <w:p w14:paraId="3E77F338" w14:textId="77777777" w:rsidR="00BE1383" w:rsidRPr="00501056" w:rsidRDefault="00BE1383" w:rsidP="00604B38">
            <w:pPr>
              <w:pStyle w:val="TAH"/>
            </w:pPr>
            <w:proofErr w:type="spellStart"/>
            <w:r w:rsidRPr="00501056">
              <w:t>isInvariant</w:t>
            </w:r>
            <w:proofErr w:type="spellEnd"/>
          </w:p>
        </w:tc>
        <w:tc>
          <w:tcPr>
            <w:tcW w:w="1237" w:type="dxa"/>
            <w:shd w:val="pct10" w:color="auto" w:fill="FFFFFF"/>
          </w:tcPr>
          <w:p w14:paraId="1ABA84E3" w14:textId="77777777" w:rsidR="00BE1383" w:rsidRPr="00501056" w:rsidRDefault="00BE1383" w:rsidP="00604B38">
            <w:pPr>
              <w:pStyle w:val="TAH"/>
            </w:pPr>
            <w:proofErr w:type="spellStart"/>
            <w:r w:rsidRPr="00501056">
              <w:t>isNotifyable</w:t>
            </w:r>
            <w:proofErr w:type="spellEnd"/>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044437AC" w14:textId="77777777" w:rsidR="00BE1383" w:rsidRPr="00501056" w:rsidRDefault="00BE1383" w:rsidP="00BE1383"/>
    <w:p w14:paraId="48187735" w14:textId="77777777" w:rsidR="00BE1383" w:rsidRPr="00501056" w:rsidRDefault="00BE1383" w:rsidP="000D28F0">
      <w:pPr>
        <w:rPr>
          <w:b/>
          <w:i/>
        </w:rPr>
      </w:pPr>
      <w:r w:rsidRPr="00501056">
        <w:rPr>
          <w:i/>
        </w:rPr>
        <w:t>This 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3</w:t>
      </w:r>
      <w:r w:rsidRPr="00501056">
        <w:rPr>
          <w:rFonts w:ascii="Arial" w:hAnsi="Arial"/>
          <w:sz w:val="24"/>
        </w:rPr>
        <w:tab/>
        <w:t>Attribute constraints</w:t>
      </w:r>
    </w:p>
    <w:p w14:paraId="7D2C68BD" w14:textId="77777777" w:rsidR="00BE1383" w:rsidRPr="00501056" w:rsidRDefault="00BE1383" w:rsidP="00BE1383">
      <w:pPr>
        <w:rPr>
          <w:i/>
        </w:rPr>
      </w:pPr>
      <w:r w:rsidRPr="00501056">
        <w:rPr>
          <w:i/>
        </w:rPr>
        <w:t xml:space="preserve">This clause presents constraints for the attributes, and one use is to present the predicates for conditional qualifiers (CM/CO). </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configuredMaxTxPower</w:t>
            </w:r>
            <w:proofErr w:type="spellEnd"/>
            <w:r w:rsidR="00504360" w:rsidRPr="00501056">
              <w:rPr>
                <w:rFonts w:ascii="Times New Roman" w:hAnsi="Times New Roman"/>
              </w:rPr>
              <w:t xml:space="preserve"> </w:t>
            </w:r>
            <w:r w:rsidRPr="00501056">
              <w:rPr>
                <w:rFonts w:cs="Arial"/>
              </w:rPr>
              <w:t>CM</w:t>
            </w:r>
            <w:r w:rsidR="00504360" w:rsidRPr="00501056">
              <w:rPr>
                <w:rFonts w:cs="Arial"/>
              </w:rPr>
              <w:t xml:space="preserve"> </w:t>
            </w:r>
            <w:r w:rsidRPr="00501056">
              <w:rPr>
                <w:rFonts w:cs="Arial"/>
              </w:rPr>
              <w:t>support</w:t>
            </w:r>
            <w:r w:rsidR="00504360" w:rsidRPr="00501056">
              <w:rPr>
                <w:rFonts w:cs="Arial"/>
              </w:rPr>
              <w:t xml:space="preserve"> </w:t>
            </w:r>
            <w:r w:rsidRPr="00501056">
              <w:rPr>
                <w:rFonts w:cs="Arial"/>
              </w:rPr>
              <w:t>qualif</w:t>
            </w:r>
            <w:r w:rsidR="002311FF" w:rsidRPr="00501056">
              <w:rPr>
                <w:rFonts w:cs="Arial"/>
              </w:rPr>
              <w:t>i</w:t>
            </w:r>
            <w:r w:rsidRPr="00501056">
              <w:rPr>
                <w:rFonts w:cs="Arial"/>
              </w:rPr>
              <w:t>er</w:t>
            </w:r>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77777777" w:rsidR="00BE1383" w:rsidRPr="00501056" w:rsidRDefault="00BE1383" w:rsidP="00604B38">
            <w:pPr>
              <w:pStyle w:val="TAL"/>
            </w:pPr>
            <w:proofErr w:type="spellStart"/>
            <w:r w:rsidRPr="00501056">
              <w:rPr>
                <w:rFonts w:ascii="Courier New" w:hAnsi="Courier New" w:cs="Courier New"/>
                <w:lang w:eastAsia="zh-CN"/>
              </w:rPr>
              <w:t>sNSSAIList</w:t>
            </w:r>
            <w:proofErr w:type="spellEnd"/>
            <w:r w:rsidR="00504360" w:rsidRPr="00501056">
              <w:rPr>
                <w:rFonts w:ascii="Courier New" w:hAnsi="Courier New" w:cs="Courier New"/>
                <w:lang w:eastAsia="zh-CN"/>
              </w:rPr>
              <w:t xml:space="preserve"> </w:t>
            </w:r>
            <w:r w:rsidRPr="00501056">
              <w:rPr>
                <w:rFonts w:cs="Arial"/>
                <w:lang w:eastAsia="zh-CN"/>
              </w:rPr>
              <w:t>CM</w:t>
            </w:r>
            <w:r w:rsidR="00504360" w:rsidRPr="00501056">
              <w:rPr>
                <w:rFonts w:cs="Arial"/>
                <w:lang w:eastAsia="zh-CN"/>
              </w:rPr>
              <w:t xml:space="preserve"> </w:t>
            </w:r>
            <w:r w:rsidRPr="00501056">
              <w:rPr>
                <w:rFonts w:cs="Arial"/>
                <w:lang w:eastAsia="zh-CN"/>
              </w:rPr>
              <w:t>s</w:t>
            </w:r>
            <w:r w:rsidRPr="00501056">
              <w:rPr>
                <w:rFonts w:cs="Arial"/>
              </w:rPr>
              <w:t>upport</w:t>
            </w:r>
            <w:r w:rsidR="00504360" w:rsidRPr="00501056">
              <w:rPr>
                <w:rFonts w:cs="Arial"/>
              </w:rPr>
              <w:t xml:space="preserve"> </w:t>
            </w:r>
            <w:r w:rsidRPr="00501056">
              <w:rPr>
                <w:rFonts w:cs="Arial"/>
              </w:rPr>
              <w:t>qualifier</w:t>
            </w:r>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proofErr w:type="spellStart"/>
            <w:r w:rsidRPr="00E9760A">
              <w:rPr>
                <w:rFonts w:cs="Arial"/>
              </w:rPr>
              <w:t>LifecycleStatus</w:t>
            </w:r>
            <w:proofErr w:type="spellEnd"/>
            <w:r w:rsidRPr="00E9760A">
              <w:rPr>
                <w:rFonts w:cs="Arial"/>
              </w:rPr>
              <w:t xml:space="preserve">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lastRenderedPageBreak/>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 xml:space="preserve">This clause shall state "This class does not support any notification." (see option-c) when there is no notification defined for this class. (Note that if its parent class has defined some notifications, the implementation of this class </w:t>
      </w:r>
      <w:proofErr w:type="gramStart"/>
      <w:r w:rsidRPr="00501056">
        <w:rPr>
          <w:i/>
        </w:rPr>
        <w:t>is capable of emitting</w:t>
      </w:r>
      <w:proofErr w:type="gramEnd"/>
      <w:r w:rsidRPr="00501056">
        <w:rPr>
          <w:i/>
        </w:rPr>
        <w:t xml:space="preserve"> those inherited defined notifications.)</w:t>
      </w:r>
    </w:p>
    <w:p w14:paraId="09CD885C" w14:textId="77777777" w:rsidR="00BE1383" w:rsidRPr="00501056" w:rsidRDefault="00BE1383" w:rsidP="00BE1383">
      <w:pPr>
        <w:rPr>
          <w:i/>
        </w:rPr>
      </w:pPr>
      <w:r w:rsidRPr="00501056">
        <w:rPr>
          <w:i/>
        </w:rPr>
        <w:t>The notification header is defined in TS 32.302 [</w:t>
      </w:r>
      <w:r w:rsidR="00AE1704" w:rsidRPr="00501056">
        <w:rPr>
          <w:i/>
        </w:rPr>
        <w:t>8</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 xml:space="preserve">An </w:t>
      </w:r>
      <w:proofErr w:type="spellStart"/>
      <w:r w:rsidRPr="00501056">
        <w:rPr>
          <w:i/>
        </w:rPr>
        <w:t>MnS</w:t>
      </w:r>
      <w:proofErr w:type="spellEnd"/>
      <w:r w:rsidRPr="00501056">
        <w:rPr>
          <w:i/>
        </w:rPr>
        <w:t xml:space="preserve">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7DD02ED4" w14:textId="77777777" w:rsidR="00BE1383" w:rsidRPr="00501056" w:rsidRDefault="00BE1383" w:rsidP="00BE1383">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lastRenderedPageBreak/>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on;</w:t>
            </w:r>
            <w:proofErr w:type="gramEnd"/>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high;</w:t>
            </w:r>
            <w:proofErr w:type="gramEnd"/>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medium;</w:t>
            </w:r>
            <w:proofErr w:type="gramEnd"/>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proofErr w:type="spellStart"/>
            <w:r w:rsidR="009721EB" w:rsidRPr="00501056">
              <w:rPr>
                <w:rFonts w:cs="Arial"/>
                <w:szCs w:val="18"/>
              </w:rPr>
              <w:t>PlmnId</w:t>
            </w:r>
            <w:proofErr w:type="spellEnd"/>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lastRenderedPageBreak/>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3FE33906" w14:textId="77777777" w:rsidR="00BE1383" w:rsidRPr="00501056" w:rsidRDefault="00BE1383" w:rsidP="00604B38">
            <w:pPr>
              <w:pStyle w:val="TAL"/>
            </w:pPr>
            <w:proofErr w:type="spellStart"/>
            <w:r w:rsidRPr="00501056">
              <w:rPr>
                <w:rFonts w:ascii="Courier New" w:hAnsi="Courier New" w:cs="Courier New"/>
              </w:rPr>
              <w:t>ntfTimeTickTimer</w:t>
            </w:r>
            <w:proofErr w:type="spellEnd"/>
          </w:p>
        </w:tc>
        <w:tc>
          <w:tcPr>
            <w:tcW w:w="3647" w:type="dxa"/>
          </w:tcPr>
          <w:p w14:paraId="0B0F7CD1" w14:textId="77777777" w:rsidR="00BE1383" w:rsidRPr="00501056" w:rsidRDefault="00BE1383" w:rsidP="00604B38">
            <w:pPr>
              <w:pStyle w:val="TAL"/>
            </w:pPr>
            <w:r w:rsidRPr="00501056">
              <w:t>The</w:t>
            </w:r>
            <w:r w:rsidR="00504360" w:rsidRPr="00501056">
              <w:t xml:space="preserve"> </w:t>
            </w:r>
            <w:proofErr w:type="spellStart"/>
            <w:r w:rsidRPr="00501056">
              <w:rPr>
                <w:rFonts w:ascii="Courier New" w:hAnsi="Courier New" w:cs="Courier New"/>
              </w:rPr>
              <w:t>ntfTimeTickTimer</w:t>
            </w:r>
            <w:proofErr w:type="spellEnd"/>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proofErr w:type="spellStart"/>
            <w:r w:rsidRPr="00501056">
              <w:rPr>
                <w:rFonts w:ascii="Courier New" w:hAnsi="Courier New" w:cs="Courier New"/>
              </w:rPr>
              <w:t>ntfTimeTick</w:t>
            </w:r>
            <w:proofErr w:type="spellEnd"/>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77777777"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w:t>
      </w:r>
      <w:r w:rsidR="009721EB" w:rsidRPr="00501056">
        <w:t xml:space="preserve"> TS 32.302</w:t>
      </w:r>
      <w:r w:rsidRPr="00501056">
        <w:t xml:space="preserve"> [</w:t>
      </w:r>
      <w:r w:rsidR="00AE1704" w:rsidRPr="00501056">
        <w:t>8</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roofErr w:type="spellEnd"/>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87" w:name="_Toc20312240"/>
      <w:bookmarkStart w:id="88" w:name="_Toc27561300"/>
      <w:bookmarkStart w:id="89" w:name="_Toc36041262"/>
      <w:bookmarkStart w:id="90"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w:t>
      </w:r>
      <w:proofErr w:type="spellStart"/>
      <w:r w:rsidR="00EC2655" w:rsidRPr="00501056">
        <w:t>MnS</w:t>
      </w:r>
      <w:proofErr w:type="spellEnd"/>
      <w:r w:rsidR="00EC2655" w:rsidRPr="00501056">
        <w:t xml:space="preserve"> consumer may receive. The notification header attribute </w:t>
      </w:r>
      <w:proofErr w:type="spellStart"/>
      <w:r w:rsidR="00EC2655" w:rsidRPr="00501056">
        <w:rPr>
          <w:rFonts w:ascii="Courier New" w:hAnsi="Courier New" w:cs="Courier New"/>
        </w:rPr>
        <w:t>objectClass</w:t>
      </w:r>
      <w:proofErr w:type="spellEnd"/>
      <w:r w:rsidR="00EC2655" w:rsidRPr="00501056">
        <w:rPr>
          <w:rFonts w:ascii="Courier New" w:hAnsi="Courier New" w:cs="Courier New"/>
        </w:rPr>
        <w:t>/</w:t>
      </w:r>
      <w:proofErr w:type="spellStart"/>
      <w:r w:rsidR="00EC2655" w:rsidRPr="00501056">
        <w:rPr>
          <w:rFonts w:ascii="Courier New" w:hAnsi="Courier New" w:cs="Courier New"/>
        </w:rPr>
        <w:t>objectInstance</w:t>
      </w:r>
      <w:proofErr w:type="spellEnd"/>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91" w:name="_Toc178155695"/>
      <w:r w:rsidRPr="00501056">
        <w:t>5</w:t>
      </w:r>
      <w:r w:rsidR="00E840F0" w:rsidRPr="00501056">
        <w:t>.3</w:t>
      </w:r>
      <w:r w:rsidR="00E840F0" w:rsidRPr="00501056">
        <w:tab/>
        <w:t>Template for Management service operations and notifications</w:t>
      </w:r>
      <w:bookmarkEnd w:id="87"/>
      <w:bookmarkEnd w:id="88"/>
      <w:bookmarkEnd w:id="89"/>
      <w:bookmarkEnd w:id="90"/>
      <w:bookmarkEnd w:id="91"/>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lastRenderedPageBreak/>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w:t>
      </w:r>
      <w:proofErr w:type="spellStart"/>
      <w:r w:rsidRPr="00501056">
        <w:rPr>
          <w:i/>
        </w:rPr>
        <w:t>MnS</w:t>
      </w:r>
      <w:proofErr w:type="spellEnd"/>
      <w:r w:rsidRPr="00501056">
        <w:rPr>
          <w:i/>
        </w:rPr>
        <w:t>).</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w:t>
      </w:r>
      <w:proofErr w:type="gramStart"/>
      <w:r w:rsidRPr="00501056">
        <w:rPr>
          <w:rFonts w:ascii="Arial" w:hAnsi="Arial"/>
          <w:sz w:val="28"/>
        </w:rPr>
        <w:t>1.</w:t>
      </w:r>
      <w:proofErr w:type="spellStart"/>
      <w:r w:rsidRPr="00501056">
        <w:rPr>
          <w:rFonts w:ascii="Arial" w:hAnsi="Arial"/>
          <w:sz w:val="28"/>
        </w:rPr>
        <w:t>a</w:t>
      </w:r>
      <w:proofErr w:type="spellEnd"/>
      <w:proofErr w:type="gramEnd"/>
      <w:r w:rsidRPr="00501056">
        <w:rPr>
          <w:rFonts w:ascii="Arial" w:hAnsi="Arial"/>
          <w:sz w:val="28"/>
        </w:rPr>
        <w:tab/>
        <w:t xml:space="preserve">Operation </w:t>
      </w:r>
      <w:proofErr w:type="spellStart"/>
      <w:r w:rsidRPr="00501056">
        <w:rPr>
          <w:rFonts w:ascii="Arial" w:hAnsi="Arial" w:cs="Courier New"/>
          <w:sz w:val="28"/>
        </w:rPr>
        <w:t>OperationName</w:t>
      </w:r>
      <w:proofErr w:type="spellEnd"/>
    </w:p>
    <w:p w14:paraId="35D34C64" w14:textId="77777777" w:rsidR="00AB1BBF" w:rsidRPr="00501056" w:rsidRDefault="00AB1BBF" w:rsidP="00AB1BBF">
      <w:pPr>
        <w:tabs>
          <w:tab w:val="right" w:pos="9356"/>
        </w:tabs>
        <w:rPr>
          <w:i/>
        </w:rPr>
      </w:pPr>
      <w:proofErr w:type="spellStart"/>
      <w:r w:rsidRPr="00501056">
        <w:rPr>
          <w:i/>
        </w:rPr>
        <w:t>OperationName</w:t>
      </w:r>
      <w:proofErr w:type="spellEnd"/>
      <w:r w:rsidRPr="00501056">
        <w:rPr>
          <w:i/>
        </w:rPr>
        <w:t xml:space="preserv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w:t>
      </w:r>
      <w:proofErr w:type="gramStart"/>
      <w:r w:rsidRPr="00501056">
        <w:rPr>
          <w:rFonts w:ascii="Arial" w:hAnsi="Arial"/>
        </w:rPr>
        <w:t>1.a.</w:t>
      </w:r>
      <w:proofErr w:type="gramEnd"/>
      <w:r w:rsidRPr="00501056">
        <w:rPr>
          <w:rFonts w:ascii="Arial" w:hAnsi="Arial"/>
        </w:rPr>
        <w:t>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proofErr w:type="spellStart"/>
      <w:r w:rsidRPr="00501056">
        <w:rPr>
          <w:rFonts w:ascii="Courier New" w:hAnsi="Courier New" w:cs="Courier New"/>
          <w:i/>
        </w:rPr>
        <w:t>notificationCategoriesNotAllSubscribed</w:t>
      </w:r>
      <w:proofErr w:type="spellEnd"/>
      <w:r w:rsidRPr="00501056">
        <w:rPr>
          <w:i/>
        </w:rPr>
        <w:t xml:space="preserve"> OR </w:t>
      </w:r>
      <w:proofErr w:type="spellStart"/>
      <w:r w:rsidRPr="00501056">
        <w:rPr>
          <w:rFonts w:ascii="Courier New" w:hAnsi="Courier New" w:cs="Courier New"/>
          <w:i/>
        </w:rPr>
        <w:t>notificationCategoriesParameterAbsentAndNotAllSubscribed</w:t>
      </w:r>
      <w:proofErr w:type="spellEnd"/>
    </w:p>
    <w:p w14:paraId="55F29CBE" w14:textId="77777777" w:rsidR="00AB1BBF" w:rsidRPr="00501056" w:rsidRDefault="00AB1BBF" w:rsidP="00AB1BBF">
      <w:pPr>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proofErr w:type="spellStart"/>
            <w:r w:rsidRPr="00501056">
              <w:rPr>
                <w:rFonts w:ascii="Courier New" w:hAnsi="Courier New" w:cs="Courier New"/>
              </w:rPr>
              <w:t>notificationCategoriesNotAllSubscribed</w:t>
            </w:r>
            <w:proofErr w:type="spellEnd"/>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proofErr w:type="spellStart"/>
            <w:r w:rsidRPr="00501056">
              <w:rPr>
                <w:rFonts w:ascii="Courier New" w:hAnsi="Courier New" w:cs="Courier New"/>
              </w:rPr>
              <w:t>notificationCategoriesParameterAbsentAndNotAllSubscribed</w:t>
            </w:r>
            <w:proofErr w:type="spellEnd"/>
          </w:p>
        </w:tc>
        <w:tc>
          <w:tcPr>
            <w:tcW w:w="5919" w:type="dxa"/>
          </w:tcPr>
          <w:p w14:paraId="08567CD9"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supported</w:t>
            </w:r>
            <w:r w:rsidR="00504360" w:rsidRPr="00501056">
              <w:t xml:space="preserve"> </w:t>
            </w:r>
            <w:r w:rsidRPr="00501056">
              <w:t>by</w:t>
            </w:r>
            <w:r w:rsidR="00504360" w:rsidRPr="00501056">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proofErr w:type="gramStart"/>
            <w:r w:rsidRPr="00501056">
              <w:t>an</w:t>
            </w:r>
            <w:proofErr w:type="gramEnd"/>
            <w:r w:rsidR="00504360" w:rsidRPr="00501056">
              <w:t xml:space="preserve"> </w:t>
            </w:r>
            <w:proofErr w:type="spellStart"/>
            <w:r w:rsidRPr="00501056">
              <w:rPr>
                <w:rFonts w:ascii="Courier New" w:hAnsi="Courier New" w:cs="Courier New"/>
              </w:rPr>
              <w:t>ntfSsubscription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1.3</w:t>
      </w:r>
      <w:r w:rsidRPr="00501056">
        <w:rPr>
          <w:rFonts w:ascii="Arial" w:hAnsi="Arial"/>
        </w:rPr>
        <w:tab/>
      </w:r>
      <w:proofErr w:type="gramStart"/>
      <w:r w:rsidRPr="00501056">
        <w:rPr>
          <w:rFonts w:ascii="Arial" w:hAnsi="Arial"/>
        </w:rPr>
        <w:t>Post-condition</w:t>
      </w:r>
      <w:proofErr w:type="gramEnd"/>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w:t>
      </w:r>
      <w:r w:rsidRPr="00501056">
        <w:rPr>
          <w:i/>
        </w:rPr>
        <w:lastRenderedPageBreak/>
        <w:t>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proofErr w:type="spellStart"/>
      <w:r w:rsidRPr="00501056">
        <w:rPr>
          <w:rFonts w:ascii="Courier New" w:hAnsi="Courier New" w:cs="Courier New"/>
          <w:i/>
        </w:rPr>
        <w:t>subscriptionDeleted</w:t>
      </w:r>
      <w:proofErr w:type="spellEnd"/>
      <w:r w:rsidRPr="00501056">
        <w:rPr>
          <w:i/>
        </w:rPr>
        <w:t xml:space="preserve"> OR </w:t>
      </w:r>
      <w:proofErr w:type="spellStart"/>
      <w:r w:rsidRPr="00501056">
        <w:rPr>
          <w:rFonts w:ascii="Courier New" w:hAnsi="Courier New" w:cs="Courier New"/>
          <w:i/>
        </w:rPr>
        <w:t>allSubscriptionDeleted</w:t>
      </w:r>
      <w:proofErr w:type="spellEnd"/>
    </w:p>
    <w:p w14:paraId="0B90F1A1" w14:textId="77777777" w:rsidR="00AB1BBF" w:rsidRPr="00501056" w:rsidRDefault="00AB1BBF" w:rsidP="00AB1BBF">
      <w:pPr>
        <w:keepNext/>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proofErr w:type="spellStart"/>
            <w:r w:rsidRPr="00501056">
              <w:rPr>
                <w:rFonts w:ascii="Courier New" w:hAnsi="Courier New" w:cs="Courier New"/>
              </w:rPr>
              <w:t>subscriptionDeleted</w:t>
            </w:r>
            <w:proofErr w:type="spellEnd"/>
          </w:p>
        </w:tc>
        <w:tc>
          <w:tcPr>
            <w:tcW w:w="7337" w:type="dxa"/>
          </w:tcPr>
          <w:p w14:paraId="7A30CC16"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proofErr w:type="spellStart"/>
            <w:r w:rsidRPr="00501056">
              <w:rPr>
                <w:rFonts w:ascii="Courier New" w:hAnsi="Courier New" w:cs="Courier New"/>
              </w:rPr>
              <w:t>ntfSubscription</w:t>
            </w:r>
            <w:proofErr w:type="spellEnd"/>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proofErr w:type="spellStart"/>
            <w:r w:rsidRPr="00501056">
              <w:rPr>
                <w:rFonts w:ascii="Courier New" w:hAnsi="Courier New" w:cs="Courier New"/>
              </w:rPr>
              <w:t>allSubscriptionDeleted</w:t>
            </w:r>
            <w:proofErr w:type="spellEnd"/>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w:t>
      </w:r>
      <w:proofErr w:type="spellStart"/>
      <w:r w:rsidRPr="00501056">
        <w:rPr>
          <w:i/>
        </w:rPr>
        <w:t>exceptionName</w:t>
      </w:r>
      <w:proofErr w:type="spellEnd"/>
      <w:r w:rsidRPr="00501056">
        <w:rPr>
          <w:i/>
        </w:rPr>
        <w:t xml:space="preserve">, condition, </w:t>
      </w:r>
      <w:proofErr w:type="spellStart"/>
      <w:r w:rsidRPr="00501056">
        <w:rPr>
          <w:i/>
        </w:rPr>
        <w:t>ReturnedInformation</w:t>
      </w:r>
      <w:proofErr w:type="spellEnd"/>
      <w:r w:rsidRPr="00501056">
        <w:rPr>
          <w:i/>
        </w:rPr>
        <w:t xml:space="preserve">, </w:t>
      </w:r>
      <w:proofErr w:type="spellStart"/>
      <w:r w:rsidRPr="00501056">
        <w:rPr>
          <w:i/>
        </w:rPr>
        <w:t>exitState</w:t>
      </w:r>
      <w:proofErr w:type="spellEnd"/>
      <w:r w:rsidRPr="00501056">
        <w:rPr>
          <w:i/>
        </w:rPr>
        <w:t>).</w:t>
      </w:r>
    </w:p>
    <w:p w14:paraId="00CA0E86"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1.4.c</w:t>
      </w:r>
      <w:r w:rsidRPr="00501056">
        <w:rPr>
          <w:rFonts w:ascii="Arial" w:hAnsi="Arial"/>
        </w:rPr>
        <w:tab/>
      </w:r>
      <w:r w:rsidRPr="00501056">
        <w:rPr>
          <w:rFonts w:ascii="Arial" w:hAnsi="Arial"/>
        </w:rPr>
        <w:tab/>
      </w:r>
      <w:proofErr w:type="spellStart"/>
      <w:r w:rsidRPr="00501056">
        <w:rPr>
          <w:rFonts w:ascii="Arial" w:hAnsi="Arial"/>
        </w:rPr>
        <w:t>exceptionName</w:t>
      </w:r>
      <w:proofErr w:type="spellEnd"/>
    </w:p>
    <w:p w14:paraId="629BDD41" w14:textId="77777777" w:rsidR="00AB1BBF" w:rsidRPr="00501056" w:rsidRDefault="00AB1BBF" w:rsidP="00AB1BBF">
      <w:pPr>
        <w:tabs>
          <w:tab w:val="right" w:pos="9356"/>
        </w:tabs>
        <w:rPr>
          <w:i/>
        </w:rPr>
      </w:pPr>
      <w:proofErr w:type="spellStart"/>
      <w:r w:rsidRPr="00501056">
        <w:rPr>
          <w:i/>
        </w:rPr>
        <w:t>ExceptionName</w:t>
      </w:r>
      <w:proofErr w:type="spellEnd"/>
      <w:r w:rsidRPr="00501056">
        <w:rPr>
          <w:i/>
        </w:rPr>
        <w:t xml:space="preserv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proofErr w:type="spellStart"/>
            <w:r w:rsidRPr="00501056">
              <w:rPr>
                <w:rFonts w:ascii="Courier New" w:hAnsi="Courier New" w:cs="Courier New"/>
              </w:rPr>
              <w:t>ope_failed_existing_subscription</w:t>
            </w:r>
            <w:proofErr w:type="spellEnd"/>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proofErr w:type="spellStart"/>
            <w:r w:rsidRPr="00501056">
              <w:rPr>
                <w:rFonts w:ascii="Courier New" w:hAnsi="Courier New" w:cs="Courier New"/>
              </w:rPr>
              <w:t>notificationCategoriesNotAllSubscribed</w:t>
            </w:r>
            <w:proofErr w:type="spellEnd"/>
            <w:r w:rsidR="00504360" w:rsidRPr="00501056">
              <w:t xml:space="preserve"> </w:t>
            </w:r>
            <w:r w:rsidRPr="00501056">
              <w:t>OR</w:t>
            </w:r>
            <w:r w:rsidR="00504360" w:rsidRPr="00501056">
              <w:t xml:space="preserve"> </w:t>
            </w:r>
            <w:proofErr w:type="spellStart"/>
            <w:r w:rsidRPr="00501056">
              <w:rPr>
                <w:rFonts w:ascii="Courier New" w:hAnsi="Courier New" w:cs="Courier New"/>
              </w:rPr>
              <w:t>notificationCategoriesParameterAbsentAndNotAllSubscribed</w:t>
            </w:r>
            <w:proofErr w:type="spellEnd"/>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proofErr w:type="spellStart"/>
            <w:r w:rsidRPr="00501056">
              <w:rPr>
                <w:rFonts w:ascii="Courier New" w:hAnsi="Courier New" w:cs="Courier New"/>
              </w:rPr>
              <w:t>OperationFailedExistingSubscription</w:t>
            </w:r>
            <w:proofErr w:type="spellEnd"/>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2</w:t>
      </w:r>
      <w:r w:rsidRPr="00501056">
        <w:rPr>
          <w:rFonts w:ascii="Arial" w:hAnsi="Arial"/>
          <w:sz w:val="24"/>
        </w:rPr>
        <w:tab/>
        <w:t>Input parameters</w:t>
      </w:r>
    </w:p>
    <w:p w14:paraId="4121F80A" w14:textId="77777777" w:rsidR="00AB1BBF" w:rsidRPr="00501056" w:rsidRDefault="00AB1BBF" w:rsidP="00AB1BBF">
      <w:pPr>
        <w:rPr>
          <w:i/>
        </w:rPr>
      </w:pPr>
      <w:r w:rsidRPr="00501056">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378" w:type="dxa"/>
            <w:shd w:val="clear" w:color="auto" w:fill="CCCCCC"/>
          </w:tcPr>
          <w:p w14:paraId="59087958" w14:textId="77777777" w:rsidR="00AB1BBF" w:rsidRPr="00501056" w:rsidRDefault="00AB1BBF" w:rsidP="00604B38">
            <w:pPr>
              <w:pStyle w:val="TAH"/>
            </w:pPr>
            <w:r w:rsidRPr="00501056">
              <w:t>Comment</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eventIdList</w:t>
            </w:r>
            <w:proofErr w:type="spellEnd"/>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59D5B3DF" w14:textId="77777777" w:rsidR="00AB1BBF" w:rsidRPr="00501056" w:rsidRDefault="00AB1BBF" w:rsidP="00604B38">
            <w:pPr>
              <w:pStyle w:val="TAL"/>
              <w:rPr>
                <w:rFonts w:ascii="Courier New" w:hAnsi="Courier New" w:cs="Courier New"/>
              </w:rPr>
            </w:pPr>
            <w:r w:rsidRPr="00501056">
              <w:rPr>
                <w:rFonts w:ascii="Courier New" w:hAnsi="Courier New" w:cs="Courier New"/>
              </w:rPr>
              <w:t>SET</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proofErr w:type="gramStart"/>
            <w:r w:rsidRPr="00501056">
              <w:rPr>
                <w:rFonts w:ascii="Courier New" w:hAnsi="Courier New" w:cs="Courier New"/>
              </w:rPr>
              <w:t>INTEGER</w:t>
            </w:r>
            <w:proofErr w:type="gramEnd"/>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p w14:paraId="76625E0E" w14:textId="77777777" w:rsidR="00AB1BBF" w:rsidRPr="00501056" w:rsidRDefault="00AB1BBF" w:rsidP="00604B38">
            <w:pPr>
              <w:pStyle w:val="TAL"/>
              <w:rPr>
                <w:i/>
              </w:rPr>
            </w:pPr>
          </w:p>
        </w:tc>
        <w:tc>
          <w:tcPr>
            <w:tcW w:w="2378" w:type="dxa"/>
          </w:tcPr>
          <w:p w14:paraId="36BF3C71" w14:textId="77777777" w:rsidR="00AB1BBF" w:rsidRPr="00501056" w:rsidRDefault="00AB1BBF" w:rsidP="00604B38">
            <w:pPr>
              <w:pStyle w:val="TAL"/>
            </w:pPr>
            <w:r w:rsidRPr="00501056">
              <w:rPr>
                <w:rFonts w:cs="Arial"/>
              </w:rPr>
              <w:t>One</w:t>
            </w:r>
            <w:r w:rsidR="00504360" w:rsidRPr="00501056">
              <w:rPr>
                <w:rFonts w:cs="Arial"/>
              </w:rPr>
              <w:t xml:space="preserve"> </w:t>
            </w:r>
            <w:r w:rsidRPr="00501056">
              <w:rPr>
                <w:rFonts w:cs="Arial"/>
              </w:rPr>
              <w:t>or</w:t>
            </w:r>
            <w:r w:rsidR="00504360" w:rsidRPr="00501056">
              <w:rPr>
                <w:rFonts w:cs="Arial"/>
              </w:rPr>
              <w:t xml:space="preserve"> </w:t>
            </w:r>
            <w:r w:rsidRPr="00501056">
              <w:rPr>
                <w:rFonts w:cs="Arial"/>
              </w:rPr>
              <w:t>more</w:t>
            </w:r>
            <w:r w:rsidR="00504360" w:rsidRPr="00501056">
              <w:rPr>
                <w:rFonts w:cs="Arial"/>
              </w:rPr>
              <w:t xml:space="preserve"> </w:t>
            </w:r>
            <w:r w:rsidRPr="00501056">
              <w:rPr>
                <w:rFonts w:cs="Arial"/>
              </w:rPr>
              <w:t>event</w:t>
            </w:r>
            <w:r w:rsidR="00504360" w:rsidRPr="00501056">
              <w:rPr>
                <w:rFonts w:cs="Arial"/>
              </w:rPr>
              <w:t xml:space="preserve"> </w:t>
            </w:r>
            <w:r w:rsidRPr="00501056">
              <w:rPr>
                <w:rFonts w:cs="Arial"/>
              </w:rPr>
              <w:t>identifiers</w:t>
            </w:r>
            <w:r w:rsidR="00504360" w:rsidRPr="00501056">
              <w:rPr>
                <w:rFonts w:cs="Arial"/>
              </w:rPr>
              <w:t xml:space="preserve"> </w:t>
            </w:r>
          </w:p>
        </w:tc>
      </w:tr>
    </w:tbl>
    <w:p w14:paraId="4F7C0800" w14:textId="77777777" w:rsidR="00AB1BBF" w:rsidRPr="00501056" w:rsidRDefault="00AB1BBF" w:rsidP="00AB1BBF"/>
    <w:p w14:paraId="644BCA3B" w14:textId="77777777" w:rsidR="00AB1BBF" w:rsidRPr="00501056" w:rsidRDefault="00AB1BBF" w:rsidP="00AB1BBF">
      <w:pPr>
        <w:pStyle w:val="NO"/>
      </w:pPr>
      <w:r w:rsidRPr="00501056">
        <w:t>NOTE:</w:t>
      </w:r>
      <w:r w:rsidR="000D28F0" w:rsidRPr="00501056">
        <w:tab/>
      </w:r>
      <w:r w:rsidRPr="00501056">
        <w:t xml:space="preserve">Information Type qualifies the parameter of Parameter Name. In the case where the Legal Values can be enumerated, each element </w:t>
      </w:r>
      <w:r w:rsidR="00607F90" w:rsidRPr="00501056">
        <w:t xml:space="preserve">is </w:t>
      </w:r>
      <w:r w:rsidRPr="00501056">
        <w:t xml:space="preserve">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4A9A184B"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3</w:t>
      </w:r>
      <w:r w:rsidRPr="00501056">
        <w:rPr>
          <w:rFonts w:ascii="Arial" w:hAnsi="Arial"/>
          <w:sz w:val="24"/>
        </w:rPr>
        <w:tab/>
        <w:t>Output parameters</w:t>
      </w:r>
    </w:p>
    <w:p w14:paraId="14A2CD71" w14:textId="77777777" w:rsidR="00AB1BBF" w:rsidRPr="00501056" w:rsidRDefault="00AB1BBF" w:rsidP="00AB1BBF">
      <w:pPr>
        <w:rPr>
          <w:i/>
        </w:rPr>
      </w:pPr>
      <w:r w:rsidRPr="00501056">
        <w:rPr>
          <w:i/>
        </w:rPr>
        <w:lastRenderedPageBreak/>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667EB78A"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2654146F"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4140" w:type="dxa"/>
            <w:shd w:val="clear" w:color="auto" w:fill="CCCCCC"/>
          </w:tcPr>
          <w:p w14:paraId="02A09E00" w14:textId="77777777" w:rsidR="00AB1BBF" w:rsidRPr="00501056" w:rsidRDefault="00AB1BBF" w:rsidP="00604B38">
            <w:pPr>
              <w:pStyle w:val="TAH"/>
            </w:pPr>
            <w:r w:rsidRPr="00501056">
              <w:t>Comment</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eventTime</w:t>
            </w:r>
            <w:proofErr w:type="spellEnd"/>
          </w:p>
        </w:tc>
        <w:tc>
          <w:tcPr>
            <w:tcW w:w="929" w:type="dxa"/>
          </w:tcPr>
          <w:p w14:paraId="742106F6" w14:textId="77777777" w:rsidR="00AB1BBF" w:rsidRPr="00501056" w:rsidRDefault="00AB1BBF" w:rsidP="00604B38">
            <w:pPr>
              <w:pStyle w:val="TAL"/>
            </w:pPr>
            <w:r w:rsidRPr="00501056">
              <w:t>M</w:t>
            </w:r>
          </w:p>
        </w:tc>
        <w:tc>
          <w:tcPr>
            <w:tcW w:w="3163" w:type="dxa"/>
          </w:tcPr>
          <w:p w14:paraId="3214EF06"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AlarmInformation.alarmRaisedTime</w:t>
            </w:r>
            <w:proofErr w:type="spellEnd"/>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68228322" w14:textId="77777777" w:rsidR="00AB1BBF" w:rsidRPr="00501056" w:rsidRDefault="00AB1BBF" w:rsidP="00604B38">
            <w:pPr>
              <w:pStyle w:val="TAL"/>
            </w:pPr>
            <w:proofErr w:type="spellStart"/>
            <w:r w:rsidRPr="00501056">
              <w:rPr>
                <w:rFonts w:ascii="Courier New" w:hAnsi="Courier New" w:cs="Courier New"/>
              </w:rPr>
              <w:t>GeneralizedTime</w:t>
            </w:r>
            <w:proofErr w:type="spellEnd"/>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4140" w:type="dxa"/>
          </w:tcPr>
          <w:p w14:paraId="0F0D93E9" w14:textId="77777777" w:rsidR="00AB1BBF" w:rsidRPr="00501056" w:rsidRDefault="00AB1BBF" w:rsidP="00604B38">
            <w:pPr>
              <w:pStyle w:val="TAL"/>
              <w:rPr>
                <w:rFonts w:ascii="Helvetica" w:hAnsi="Helvetica"/>
              </w:rPr>
            </w:pPr>
            <w:r w:rsidRPr="00501056">
              <w:rPr>
                <w:rFonts w:ascii="Helvetica" w:hAnsi="Helvetica"/>
              </w:rPr>
              <w:t>The</w:t>
            </w:r>
            <w:r w:rsidR="00504360" w:rsidRPr="00501056">
              <w:rPr>
                <w:rFonts w:ascii="Helvetica" w:hAnsi="Helvetica"/>
              </w:rPr>
              <w:t xml:space="preserve"> </w:t>
            </w:r>
            <w:r w:rsidRPr="00501056">
              <w:rPr>
                <w:rFonts w:ascii="Helvetica" w:hAnsi="Helvetica"/>
              </w:rPr>
              <w:t>parameter</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the</w:t>
            </w:r>
          </w:p>
          <w:p w14:paraId="16EFFBFB" w14:textId="77777777" w:rsidR="00AB1BBF" w:rsidRPr="00501056" w:rsidRDefault="00AB1BBF" w:rsidP="00604B38">
            <w:pPr>
              <w:pStyle w:val="TAL"/>
              <w:rPr>
                <w:rFonts w:ascii="Helvetica" w:hAnsi="Helvetica"/>
              </w:rPr>
            </w:pPr>
          </w:p>
          <w:p w14:paraId="0FA297B7" w14:textId="77777777" w:rsidR="00AB1BBF" w:rsidRPr="00501056" w:rsidRDefault="00AB1BBF" w:rsidP="00AB1BBF">
            <w:pPr>
              <w:pStyle w:val="TAL"/>
              <w:numPr>
                <w:ilvl w:val="0"/>
                <w:numId w:val="11"/>
              </w:numPr>
              <w:rPr>
                <w:rFonts w:ascii="Helvetica" w:hAnsi="Helvetica"/>
              </w:rPr>
            </w:pPr>
            <w:proofErr w:type="spellStart"/>
            <w:r w:rsidRPr="00501056">
              <w:rPr>
                <w:rFonts w:ascii="Helvetica" w:hAnsi="Helvetica"/>
              </w:rPr>
              <w:t>alarmRaisedTime</w:t>
            </w:r>
            <w:proofErr w:type="spellEnd"/>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proofErr w:type="spellStart"/>
            <w:r w:rsidRPr="00501056">
              <w:rPr>
                <w:rFonts w:ascii="Helvetica" w:hAnsi="Helvetica"/>
              </w:rPr>
              <w:t>notificationType</w:t>
            </w:r>
            <w:proofErr w:type="spellEnd"/>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proofErr w:type="spellStart"/>
            <w:r w:rsidRPr="00501056">
              <w:rPr>
                <w:rFonts w:ascii="Helvetica" w:hAnsi="Helvetica"/>
              </w:rPr>
              <w:t>notifyNewAlarm</w:t>
            </w:r>
            <w:proofErr w:type="spellEnd"/>
            <w:r w:rsidRPr="00501056">
              <w:rPr>
                <w:rFonts w:ascii="Helvetica" w:hAnsi="Helvetica"/>
              </w:rPr>
              <w:t>,</w:t>
            </w:r>
          </w:p>
          <w:p w14:paraId="6BA2FE8D" w14:textId="77777777" w:rsidR="00AB1BBF" w:rsidRPr="00501056" w:rsidRDefault="00AB1BBF" w:rsidP="00AB1BBF">
            <w:pPr>
              <w:pStyle w:val="TAL"/>
              <w:numPr>
                <w:ilvl w:val="0"/>
                <w:numId w:val="11"/>
              </w:numPr>
              <w:rPr>
                <w:rFonts w:ascii="Helvetica" w:hAnsi="Helvetica"/>
              </w:rPr>
            </w:pPr>
            <w:proofErr w:type="spellStart"/>
            <w:r w:rsidRPr="00501056">
              <w:rPr>
                <w:rFonts w:ascii="Helvetica" w:hAnsi="Helvetica"/>
              </w:rPr>
              <w:t>alarmChangedTime</w:t>
            </w:r>
            <w:proofErr w:type="spellEnd"/>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proofErr w:type="spellStart"/>
            <w:r w:rsidRPr="00501056">
              <w:rPr>
                <w:rFonts w:ascii="Helvetica" w:hAnsi="Helvetica"/>
              </w:rPr>
              <w:t>notificationType</w:t>
            </w:r>
            <w:proofErr w:type="spellEnd"/>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proofErr w:type="spellStart"/>
            <w:r w:rsidRPr="00501056">
              <w:rPr>
                <w:rFonts w:ascii="Helvetica" w:hAnsi="Helvetica"/>
              </w:rPr>
              <w:t>notifyChangedAlarm</w:t>
            </w:r>
            <w:proofErr w:type="spellEnd"/>
            <w:r w:rsidRPr="00501056">
              <w:rPr>
                <w:rFonts w:ascii="Helvetica" w:hAnsi="Helvetica"/>
              </w:rPr>
              <w:t>,</w:t>
            </w:r>
          </w:p>
          <w:p w14:paraId="670C5477" w14:textId="77777777" w:rsidR="00AB1BBF" w:rsidRPr="00501056" w:rsidRDefault="00AB1BBF" w:rsidP="00AB1BBF">
            <w:pPr>
              <w:pStyle w:val="TAL"/>
              <w:numPr>
                <w:ilvl w:val="0"/>
                <w:numId w:val="11"/>
              </w:numPr>
              <w:rPr>
                <w:rFonts w:ascii="Helvetica" w:hAnsi="Helvetica"/>
              </w:rPr>
            </w:pPr>
            <w:proofErr w:type="spellStart"/>
            <w:r w:rsidRPr="00501056">
              <w:rPr>
                <w:rFonts w:ascii="Helvetica" w:hAnsi="Helvetica"/>
              </w:rPr>
              <w:t>alarmClearedTime</w:t>
            </w:r>
            <w:proofErr w:type="spellEnd"/>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proofErr w:type="spellStart"/>
            <w:r w:rsidRPr="00501056">
              <w:rPr>
                <w:rFonts w:ascii="Helvetica" w:hAnsi="Helvetica"/>
              </w:rPr>
              <w:t>notificationType</w:t>
            </w:r>
            <w:proofErr w:type="spellEnd"/>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proofErr w:type="spellStart"/>
            <w:r w:rsidRPr="00501056">
              <w:rPr>
                <w:rFonts w:ascii="Helvetica" w:hAnsi="Helvetica"/>
              </w:rPr>
              <w:t>notifyClearedAlarm</w:t>
            </w:r>
            <w:proofErr w:type="spellEnd"/>
            <w:r w:rsidRPr="00501056">
              <w:rPr>
                <w:rFonts w:ascii="Helvetica" w:hAnsi="Helvetica"/>
              </w:rPr>
              <w:t>.</w:t>
            </w: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w:t>
      </w:r>
      <w:proofErr w:type="gramStart"/>
      <w:r w:rsidRPr="00FC5FC9">
        <w:rPr>
          <w:rFonts w:ascii="Arial" w:hAnsi="Arial"/>
          <w:sz w:val="28"/>
        </w:rPr>
        <w:t>1.a</w:t>
      </w:r>
      <w:proofErr w:type="gramEnd"/>
      <w:r w:rsidRPr="00FC5FC9">
        <w:rPr>
          <w:rFonts w:ascii="Arial" w:hAnsi="Arial"/>
          <w:sz w:val="28"/>
        </w:rPr>
        <w:tab/>
        <w:t xml:space="preserve">Notification </w:t>
      </w:r>
      <w:proofErr w:type="spellStart"/>
      <w:r w:rsidRPr="00FC5FC9">
        <w:rPr>
          <w:rFonts w:ascii="Arial" w:hAnsi="Arial" w:cs="Courier New"/>
          <w:sz w:val="28"/>
        </w:rPr>
        <w:t>NotificationName</w:t>
      </w:r>
      <w:proofErr w:type="spellEnd"/>
      <w:r w:rsidRPr="00FC5FC9">
        <w:rPr>
          <w:rFonts w:ascii="Arial" w:hAnsi="Arial"/>
          <w:sz w:val="28"/>
        </w:rPr>
        <w:t xml:space="preserve"> </w:t>
      </w:r>
    </w:p>
    <w:p w14:paraId="07D681DC" w14:textId="77777777" w:rsidR="00AB1BBF" w:rsidRPr="00501056" w:rsidRDefault="00AB1BBF" w:rsidP="00AB1BBF">
      <w:pPr>
        <w:pStyle w:val="BodyText"/>
        <w:rPr>
          <w:i/>
        </w:rPr>
      </w:pPr>
      <w:proofErr w:type="spellStart"/>
      <w:r w:rsidRPr="00501056">
        <w:rPr>
          <w:i/>
        </w:rPr>
        <w:t>NotificationName</w:t>
      </w:r>
      <w:proofErr w:type="spellEnd"/>
      <w:r w:rsidRPr="00501056">
        <w:rPr>
          <w:i/>
        </w:rPr>
        <w:t xml:space="preserv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2</w:t>
      </w:r>
      <w:r w:rsidRPr="00501056">
        <w:rPr>
          <w:rFonts w:ascii="Arial" w:hAnsi="Arial"/>
          <w:sz w:val="24"/>
        </w:rPr>
        <w:tab/>
        <w:t>Input parameters</w:t>
      </w:r>
    </w:p>
    <w:p w14:paraId="0CC80F5E" w14:textId="77777777" w:rsidR="00AB1BBF" w:rsidRPr="00501056" w:rsidRDefault="00AB1BBF" w:rsidP="00AB1BBF">
      <w:pPr>
        <w:rPr>
          <w:i/>
        </w:rPr>
      </w:pPr>
      <w:r w:rsidRPr="00501056">
        <w:rPr>
          <w:i/>
        </w:rPr>
        <w:lastRenderedPageBreak/>
        <w:t>List of input parameters of the notification. Each element is a tuple (Parameter Name, Qualifiers, Matching Information / Information Type (see [10]) (Note 1) and an optional list of Legal Values supported by the parameter, Comment).</w:t>
      </w:r>
    </w:p>
    <w:p w14:paraId="7202368D" w14:textId="77777777" w:rsidR="00AB1BBF" w:rsidRPr="00501056" w:rsidRDefault="00AB1BBF" w:rsidP="00AB1BBF">
      <w:pPr>
        <w:tabs>
          <w:tab w:val="right" w:pos="9356"/>
        </w:tabs>
        <w:rPr>
          <w:i/>
        </w:rPr>
      </w:pPr>
      <w:r w:rsidRPr="00501056">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53EE7253"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7DA4B9E8"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155" w:type="dxa"/>
            <w:shd w:val="clear" w:color="auto" w:fill="CCCCCC"/>
          </w:tcPr>
          <w:p w14:paraId="337CFEBB" w14:textId="77777777" w:rsidR="00AB1BBF" w:rsidRPr="00501056" w:rsidRDefault="00AB1BBF" w:rsidP="00604B38">
            <w:pPr>
              <w:pStyle w:val="TAH"/>
            </w:pPr>
            <w:r w:rsidRPr="00501056">
              <w:t>Comment</w:t>
            </w:r>
          </w:p>
        </w:tc>
      </w:tr>
      <w:tr w:rsidR="00AB1BBF" w:rsidRPr="00501056" w14:paraId="1B3AF313" w14:textId="77777777" w:rsidTr="00504360">
        <w:trPr>
          <w:jc w:val="center"/>
        </w:trPr>
        <w:tc>
          <w:tcPr>
            <w:tcW w:w="1785" w:type="dxa"/>
          </w:tcPr>
          <w:p w14:paraId="3DECCF73"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managerReference</w:t>
            </w:r>
            <w:proofErr w:type="spellEnd"/>
          </w:p>
        </w:tc>
        <w:tc>
          <w:tcPr>
            <w:tcW w:w="887" w:type="dxa"/>
          </w:tcPr>
          <w:p w14:paraId="40DF531B" w14:textId="77777777" w:rsidR="00AB1BBF" w:rsidRPr="00501056" w:rsidRDefault="00AB1BBF" w:rsidP="00604B38">
            <w:pPr>
              <w:pStyle w:val="TAL"/>
            </w:pPr>
            <w:r w:rsidRPr="00501056">
              <w:t>M</w:t>
            </w:r>
          </w:p>
        </w:tc>
        <w:tc>
          <w:tcPr>
            <w:tcW w:w="3169" w:type="dxa"/>
          </w:tcPr>
          <w:p w14:paraId="528414F7"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ntfSubscriber.ntfManagerReference</w:t>
            </w:r>
            <w:proofErr w:type="spellEnd"/>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STRING</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2155" w:type="dxa"/>
          </w:tcPr>
          <w:p w14:paraId="30251F9F" w14:textId="77777777" w:rsidR="00AB1BBF" w:rsidRPr="00501056" w:rsidRDefault="00AB1BBF" w:rsidP="00604B38">
            <w:pPr>
              <w:pStyle w:val="TAL"/>
            </w:pPr>
            <w:r w:rsidRPr="00501056">
              <w:t>It</w:t>
            </w:r>
            <w:r w:rsidR="00504360" w:rsidRPr="00501056">
              <w:t xml:space="preserve"> </w:t>
            </w:r>
            <w:r w:rsidRPr="00501056">
              <w:t>specifies</w:t>
            </w:r>
            <w:r w:rsidR="00504360" w:rsidRPr="00501056">
              <w:t xml:space="preserve"> </w:t>
            </w:r>
            <w:r w:rsidRPr="00501056">
              <w:t>the</w:t>
            </w:r>
            <w:r w:rsidR="00504360" w:rsidRPr="00501056">
              <w:t xml:space="preserve"> </w:t>
            </w:r>
            <w:r w:rsidRPr="00501056">
              <w:t>reference</w:t>
            </w:r>
            <w:r w:rsidR="00504360" w:rsidRPr="00501056">
              <w:t xml:space="preserve"> </w:t>
            </w:r>
            <w:r w:rsidRPr="00501056">
              <w:t>of</w:t>
            </w:r>
            <w:r w:rsidR="00504360" w:rsidRPr="00501056">
              <w:t xml:space="preserve"> </w:t>
            </w:r>
            <w:r w:rsidRPr="00501056">
              <w:t>the</w:t>
            </w:r>
            <w:r w:rsidR="00504360" w:rsidRPr="00501056">
              <w:t xml:space="preserve"> </w:t>
            </w:r>
            <w:r w:rsidRPr="00501056">
              <w:t>consumer</w:t>
            </w:r>
            <w:r w:rsidR="00504360" w:rsidRPr="00501056">
              <w:t xml:space="preserve"> </w:t>
            </w:r>
            <w:r w:rsidRPr="00501056">
              <w:t>to</w:t>
            </w:r>
            <w:r w:rsidR="00504360" w:rsidRPr="00501056">
              <w:t xml:space="preserve"> </w:t>
            </w:r>
            <w:r w:rsidRPr="00501056">
              <w:t>which</w:t>
            </w:r>
            <w:r w:rsidR="00504360" w:rsidRPr="00501056">
              <w:t xml:space="preserve"> </w:t>
            </w:r>
            <w:r w:rsidRPr="00501056">
              <w:t>notifications</w:t>
            </w:r>
            <w:r w:rsidR="00504360" w:rsidRPr="00501056">
              <w:t xml:space="preserve"> </w:t>
            </w:r>
            <w:r w:rsidRPr="00501056">
              <w:t>shall</w:t>
            </w:r>
            <w:r w:rsidR="00504360" w:rsidRPr="00501056">
              <w:t xml:space="preserve"> </w:t>
            </w:r>
            <w:r w:rsidRPr="00501056">
              <w:t>be</w:t>
            </w:r>
            <w:r w:rsidR="00504360" w:rsidRPr="00501056">
              <w:t xml:space="preserve"> </w:t>
            </w:r>
            <w:r w:rsidRPr="00501056">
              <w:t>sent.</w:t>
            </w:r>
          </w:p>
        </w:tc>
      </w:tr>
      <w:tr w:rsidR="00AB1BBF" w:rsidRPr="00501056" w14:paraId="78CB39E4" w14:textId="77777777" w:rsidTr="00504360">
        <w:trPr>
          <w:jc w:val="center"/>
        </w:trPr>
        <w:tc>
          <w:tcPr>
            <w:tcW w:w="1785" w:type="dxa"/>
          </w:tcPr>
          <w:p w14:paraId="3F8BF15A"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alarmType</w:t>
            </w:r>
            <w:proofErr w:type="spellEnd"/>
          </w:p>
        </w:tc>
        <w:tc>
          <w:tcPr>
            <w:tcW w:w="887" w:type="dxa"/>
          </w:tcPr>
          <w:p w14:paraId="76B6CE2D" w14:textId="77777777" w:rsidR="00AB1BBF" w:rsidRPr="00501056" w:rsidRDefault="00AB1BBF" w:rsidP="00604B38">
            <w:pPr>
              <w:pStyle w:val="TAL"/>
            </w:pPr>
            <w:r w:rsidRPr="00501056">
              <w:t>M</w:t>
            </w:r>
          </w:p>
        </w:tc>
        <w:tc>
          <w:tcPr>
            <w:tcW w:w="3169" w:type="dxa"/>
          </w:tcPr>
          <w:p w14:paraId="5E10954C"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AlarmInformation.eventType</w:t>
            </w:r>
            <w:proofErr w:type="spellEnd"/>
            <w:r w:rsidR="009305F9"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ENUMERATED</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3D3C75AD" w14:textId="77777777" w:rsidR="00AB1BBF" w:rsidRPr="00501056" w:rsidRDefault="00AB1BBF" w:rsidP="00604B38">
            <w:pPr>
              <w:pStyle w:val="TAL"/>
              <w:rPr>
                <w:rFonts w:ascii="Courier New" w:hAnsi="Courier New" w:cs="Courier New"/>
              </w:rPr>
            </w:pPr>
            <w:r w:rsidRPr="00501056">
              <w:rPr>
                <w:rFonts w:ascii="Courier New" w:hAnsi="Courier New" w:cs="Courier New"/>
              </w:rPr>
              <w:t>"Communications</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communication</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537B4B5B" w14:textId="77777777" w:rsidR="00AB1BBF" w:rsidRPr="00501056" w:rsidRDefault="00AB1BBF" w:rsidP="00604B38">
            <w:pPr>
              <w:pStyle w:val="TAL"/>
              <w:rPr>
                <w:rFonts w:ascii="Courier New" w:hAnsi="Courier New" w:cs="Courier New"/>
              </w:rPr>
            </w:pP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3C06D646" w14:textId="77777777" w:rsidR="00AB1BBF" w:rsidRPr="00501056" w:rsidRDefault="00AB1BBF" w:rsidP="00604B38">
            <w:pPr>
              <w:pStyle w:val="TAL"/>
              <w:rPr>
                <w:rFonts w:ascii="Courier New" w:hAnsi="Courier New" w:cs="Courier New"/>
              </w:rPr>
            </w:pP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p>
          <w:p w14:paraId="6D570AB4" w14:textId="77777777" w:rsidR="00AB1BBF" w:rsidRPr="00501056" w:rsidRDefault="00AB1BBF" w:rsidP="00604B38">
            <w:pPr>
              <w:pStyle w:val="TAL"/>
              <w:rPr>
                <w:rFonts w:ascii="Courier New" w:hAnsi="Courier New" w:cs="Courier New"/>
              </w:rPr>
            </w:pP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proofErr w:type="gramStart"/>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proofErr w:type="gramEnd"/>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p>
          <w:p w14:paraId="3F427BF9" w14:textId="77777777" w:rsidR="00AB1BBF" w:rsidRPr="00501056" w:rsidRDefault="00AB1BBF" w:rsidP="00604B38">
            <w:pPr>
              <w:pStyle w:val="TAL"/>
              <w:rPr>
                <w:rFonts w:ascii="Courier New" w:hAnsi="Courier New" w:cs="Courier New"/>
              </w:rPr>
            </w:pP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related</w:t>
            </w:r>
            <w:r w:rsidR="00504360" w:rsidRPr="00501056">
              <w:rPr>
                <w:rFonts w:ascii="Courier New" w:hAnsi="Courier New" w:cs="Courier New"/>
              </w:rPr>
              <w:t xml:space="preserve"> </w:t>
            </w:r>
            <w:r w:rsidRPr="00501056">
              <w:rPr>
                <w:rFonts w:ascii="Courier New" w:hAnsi="Courier New" w:cs="Courier New"/>
              </w:rPr>
              <w:t>to</w:t>
            </w:r>
            <w:r w:rsidR="00504360" w:rsidRPr="00501056">
              <w:rPr>
                <w:rFonts w:ascii="Courier New" w:hAnsi="Courier New" w:cs="Courier New"/>
              </w:rPr>
              <w:t xml:space="preserve"> </w:t>
            </w: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malfunction.</w:t>
            </w:r>
          </w:p>
        </w:tc>
        <w:tc>
          <w:tcPr>
            <w:tcW w:w="2155" w:type="dxa"/>
          </w:tcPr>
          <w:p w14:paraId="749ADE8A" w14:textId="77777777" w:rsidR="00AB1BBF" w:rsidRPr="00501056" w:rsidRDefault="00AB1BBF" w:rsidP="00604B38">
            <w:pPr>
              <w:pStyle w:val="TAL"/>
              <w:rPr>
                <w:rFonts w:cs="Arial"/>
              </w:rPr>
            </w:pPr>
          </w:p>
          <w:p w14:paraId="7458413A" w14:textId="77777777" w:rsidR="00AB1BBF" w:rsidRPr="00501056" w:rsidRDefault="00AB1BBF" w:rsidP="00604B38">
            <w:pPr>
              <w:pStyle w:val="TAL"/>
              <w:rPr>
                <w:rFonts w:cs="Arial"/>
              </w:rPr>
            </w:pPr>
          </w:p>
        </w:tc>
      </w:tr>
    </w:tbl>
    <w:p w14:paraId="2778C85B" w14:textId="77777777" w:rsidR="00AB1BBF" w:rsidRPr="00501056" w:rsidRDefault="00AB1BBF" w:rsidP="00AB1BBF"/>
    <w:p w14:paraId="5FAB0D85" w14:textId="77777777" w:rsidR="00AB1BBF" w:rsidRPr="00501056" w:rsidRDefault="00AB1BBF" w:rsidP="00AB1BBF">
      <w:pPr>
        <w:pStyle w:val="NO"/>
      </w:pPr>
      <w:r w:rsidRPr="00501056">
        <w:t>NOTE</w:t>
      </w:r>
      <w:r w:rsidR="000D28F0" w:rsidRPr="00501056">
        <w:t>:</w:t>
      </w:r>
      <w:r w:rsidR="000D28F0" w:rsidRPr="00501056">
        <w:tab/>
      </w:r>
      <w:r w:rsidRPr="00501056">
        <w:t>Information Type qualifies the parameter of Parameter Name.</w:t>
      </w:r>
      <w:r w:rsidR="009305F9"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40328594"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proofErr w:type="spellStart"/>
      <w:r w:rsidRPr="00501056">
        <w:rPr>
          <w:rFonts w:ascii="Courier New" w:hAnsi="Courier New" w:cs="Courier New"/>
          <w:i/>
        </w:rPr>
        <w:t>alarmMatched</w:t>
      </w:r>
      <w:proofErr w:type="spellEnd"/>
      <w:r w:rsidRPr="00501056">
        <w:rPr>
          <w:i/>
        </w:rPr>
        <w:t xml:space="preserve"> AND </w:t>
      </w:r>
      <w:proofErr w:type="spellStart"/>
      <w:r w:rsidRPr="00501056">
        <w:rPr>
          <w:rFonts w:ascii="Courier New" w:hAnsi="Courier New" w:cs="Courier New"/>
          <w:i/>
        </w:rPr>
        <w:t>alarmInformationNotCleared</w:t>
      </w:r>
      <w:proofErr w:type="spellEnd"/>
    </w:p>
    <w:p w14:paraId="03B85285" w14:textId="77777777" w:rsidR="00AB1BBF" w:rsidRPr="00501056" w:rsidRDefault="00AB1BBF" w:rsidP="00AB1BBF">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alarmMatched</w:t>
            </w:r>
            <w:proofErr w:type="spellEnd"/>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in</w:t>
            </w:r>
            <w:r w:rsidR="00504360" w:rsidRPr="00501056">
              <w:t xml:space="preserve"> </w:t>
            </w:r>
            <w:proofErr w:type="spellStart"/>
            <w:r w:rsidRPr="00501056">
              <w:rPr>
                <w:rFonts w:ascii="Courier New" w:hAnsi="Courier New" w:cs="Courier New"/>
              </w:rPr>
              <w:t>AlarmList</w:t>
            </w:r>
            <w:proofErr w:type="spellEnd"/>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alarmInformationNotCleared</w:t>
            </w:r>
            <w:proofErr w:type="spellEnd"/>
          </w:p>
        </w:tc>
        <w:tc>
          <w:tcPr>
            <w:tcW w:w="7619" w:type="dxa"/>
          </w:tcPr>
          <w:p w14:paraId="26708322"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w:t>
      </w:r>
      <w:proofErr w:type="gramStart"/>
      <w:r w:rsidRPr="00501056">
        <w:rPr>
          <w:rFonts w:ascii="Arial" w:hAnsi="Arial"/>
        </w:rPr>
        <w:t>1.a.</w:t>
      </w:r>
      <w:proofErr w:type="gramEnd"/>
      <w:r w:rsidRPr="00501056">
        <w:rPr>
          <w:rFonts w:ascii="Arial" w:hAnsi="Arial"/>
        </w:rPr>
        <w:t>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proofErr w:type="spellStart"/>
      <w:r w:rsidRPr="00501056">
        <w:rPr>
          <w:i/>
        </w:rPr>
        <w:t>resetAcknowledgementInformation</w:t>
      </w:r>
      <w:proofErr w:type="spellEnd"/>
      <w:r w:rsidRPr="00501056">
        <w:rPr>
          <w:i/>
        </w:rPr>
        <w:t xml:space="preserve"> AND </w:t>
      </w:r>
      <w:proofErr w:type="spellStart"/>
      <w:r w:rsidRPr="00501056">
        <w:rPr>
          <w:i/>
        </w:rPr>
        <w:t>perceivedSeverityUpdated</w:t>
      </w:r>
      <w:proofErr w:type="spellEnd"/>
    </w:p>
    <w:p w14:paraId="089DA328" w14:textId="77777777" w:rsidR="00AB1BBF" w:rsidRPr="00501056" w:rsidRDefault="00AB1BBF" w:rsidP="00AB1BBF">
      <w:pPr>
        <w:tabs>
          <w:tab w:val="right" w:pos="9356"/>
        </w:tabs>
      </w:pPr>
      <w:r w:rsidRPr="00501056">
        <w:rPr>
          <w:i/>
        </w:rPr>
        <w:lastRenderedPageBreak/>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proofErr w:type="spellStart"/>
            <w:r w:rsidRPr="00501056">
              <w:rPr>
                <w:rFonts w:ascii="Courier New" w:hAnsi="Courier New" w:cs="Courier New"/>
              </w:rPr>
              <w:t>resetAcknowledgementInformation</w:t>
            </w:r>
            <w:proofErr w:type="spellEnd"/>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proofErr w:type="spellStart"/>
            <w:r w:rsidRPr="00501056">
              <w:rPr>
                <w:rFonts w:ascii="Courier New" w:hAnsi="Courier New" w:cs="Courier New"/>
              </w:rPr>
              <w:t>ackTime</w:t>
            </w:r>
            <w:proofErr w:type="spellEnd"/>
            <w:r w:rsidRPr="00501056">
              <w:rPr>
                <w:rFonts w:ascii="Courier New" w:hAnsi="Courier New" w:cs="Courier New"/>
              </w:rPr>
              <w:t>,</w:t>
            </w:r>
            <w:r w:rsidR="00504360" w:rsidRPr="00501056">
              <w:rPr>
                <w:rFonts w:ascii="Courier New" w:hAnsi="Courier New" w:cs="Courier New"/>
              </w:rPr>
              <w:t xml:space="preserve"> </w:t>
            </w:r>
            <w:proofErr w:type="spellStart"/>
            <w:r w:rsidRPr="00501056">
              <w:rPr>
                <w:rFonts w:ascii="Courier New" w:hAnsi="Courier New" w:cs="Courier New"/>
              </w:rPr>
              <w:t>ackUserId</w:t>
            </w:r>
            <w:proofErr w:type="spellEnd"/>
            <w:r w:rsidR="00504360" w:rsidRPr="00501056">
              <w:t xml:space="preserve"> </w:t>
            </w:r>
            <w:r w:rsidRPr="00501056">
              <w:t>and</w:t>
            </w:r>
            <w:r w:rsidR="00504360" w:rsidRPr="00501056">
              <w:t xml:space="preserve"> </w:t>
            </w:r>
            <w:proofErr w:type="spellStart"/>
            <w:r w:rsidRPr="00501056">
              <w:rPr>
                <w:rFonts w:ascii="Courier New" w:hAnsi="Courier New" w:cs="Courier New"/>
              </w:rPr>
              <w:t>ackSystemId</w:t>
            </w:r>
            <w:proofErr w:type="spellEnd"/>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proofErr w:type="spellStart"/>
            <w:r w:rsidRPr="00501056">
              <w:rPr>
                <w:rFonts w:ascii="Courier New" w:hAnsi="Courier New" w:cs="Courier New"/>
              </w:rPr>
              <w:t>ackState</w:t>
            </w:r>
            <w:proofErr w:type="spellEnd"/>
            <w:r w:rsidR="00504360" w:rsidRPr="00501056">
              <w:t xml:space="preserve"> </w:t>
            </w:r>
            <w:r w:rsidRPr="00501056">
              <w:t>is</w:t>
            </w:r>
            <w:r w:rsidR="00504360" w:rsidRPr="00501056">
              <w:t xml:space="preserve"> </w:t>
            </w:r>
            <w:r w:rsidRPr="00501056">
              <w:t>updated</w:t>
            </w:r>
            <w:r w:rsidR="00504360" w:rsidRPr="00501056">
              <w:t xml:space="preserve"> </w:t>
            </w:r>
            <w:proofErr w:type="gramStart"/>
            <w:r w:rsidRPr="00501056">
              <w:t>to</w:t>
            </w:r>
            <w:proofErr w:type="gramEnd"/>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proofErr w:type="spellStart"/>
            <w:r w:rsidRPr="00501056">
              <w:rPr>
                <w:rFonts w:ascii="Courier New" w:hAnsi="Courier New" w:cs="Courier New"/>
              </w:rPr>
              <w:t>perceivedSeverityUpdated</w:t>
            </w:r>
            <w:proofErr w:type="spellEnd"/>
          </w:p>
        </w:tc>
        <w:tc>
          <w:tcPr>
            <w:tcW w:w="7619" w:type="dxa"/>
          </w:tcPr>
          <w:p w14:paraId="6087DB38"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92" w:name="_Toc20312241"/>
      <w:bookmarkStart w:id="93" w:name="_Toc27561301"/>
      <w:bookmarkStart w:id="94" w:name="_Toc36041263"/>
      <w:bookmarkStart w:id="95" w:name="_Toc44603376"/>
      <w:bookmarkStart w:id="96" w:name="_Toc178155696"/>
      <w:r w:rsidRPr="00501056">
        <w:t>6</w:t>
      </w:r>
      <w:r w:rsidRPr="00501056">
        <w:tab/>
        <w:t>NRM Stage 3 definition rules</w:t>
      </w:r>
      <w:bookmarkEnd w:id="92"/>
      <w:bookmarkEnd w:id="93"/>
      <w:bookmarkEnd w:id="94"/>
      <w:bookmarkEnd w:id="95"/>
      <w:bookmarkEnd w:id="96"/>
    </w:p>
    <w:p w14:paraId="44B314CD" w14:textId="77777777" w:rsidR="00B45F53" w:rsidRPr="00501056" w:rsidRDefault="00B45F53" w:rsidP="00B45F53">
      <w:pPr>
        <w:pStyle w:val="Heading2"/>
      </w:pPr>
      <w:bookmarkStart w:id="97" w:name="_Toc20312242"/>
      <w:bookmarkStart w:id="98" w:name="_Toc27561302"/>
      <w:bookmarkStart w:id="99" w:name="_Toc36041264"/>
      <w:bookmarkStart w:id="100" w:name="_Toc44603377"/>
      <w:bookmarkStart w:id="101" w:name="_Toc178155697"/>
      <w:r w:rsidRPr="00501056">
        <w:t>6.1</w:t>
      </w:r>
      <w:r w:rsidRPr="00501056">
        <w:tab/>
        <w:t>Mappings from stage 2 artefacts to stage 3 JSON schema</w:t>
      </w:r>
      <w:bookmarkEnd w:id="97"/>
      <w:bookmarkEnd w:id="98"/>
      <w:bookmarkEnd w:id="99"/>
      <w:bookmarkEnd w:id="100"/>
      <w:bookmarkEnd w:id="101"/>
    </w:p>
    <w:p w14:paraId="2531E779" w14:textId="77777777" w:rsidR="00B45F53" w:rsidRPr="00501056" w:rsidRDefault="00B45F53" w:rsidP="00B45F53">
      <w:pPr>
        <w:pStyle w:val="Heading3"/>
      </w:pPr>
      <w:bookmarkStart w:id="102" w:name="_Toc20312243"/>
      <w:bookmarkStart w:id="103" w:name="_Toc27561303"/>
      <w:bookmarkStart w:id="104" w:name="_Toc36041265"/>
      <w:bookmarkStart w:id="105" w:name="_Toc44603378"/>
      <w:bookmarkStart w:id="106" w:name="_Toc178155698"/>
      <w:r w:rsidRPr="00501056">
        <w:t>6.1.1</w:t>
      </w:r>
      <w:r w:rsidRPr="00501056">
        <w:tab/>
        <w:t>Usage of JSON schema</w:t>
      </w:r>
      <w:bookmarkEnd w:id="102"/>
      <w:bookmarkEnd w:id="103"/>
      <w:bookmarkEnd w:id="104"/>
      <w:bookmarkEnd w:id="105"/>
      <w:bookmarkEnd w:id="106"/>
    </w:p>
    <w:p w14:paraId="0689CF1F" w14:textId="77777777" w:rsidR="00AC2A9A" w:rsidRDefault="00B45F53" w:rsidP="00AC2A9A">
      <w:r w:rsidRPr="00501056">
        <w:t xml:space="preserve">JSON schema is used to describe a set of valid schema documents sent over the wire in HTTP request and response messages of the </w:t>
      </w:r>
      <w:proofErr w:type="spellStart"/>
      <w:r w:rsidRPr="00501056">
        <w:t>ProvMnS</w:t>
      </w:r>
      <w:proofErr w:type="spellEnd"/>
      <w:r w:rsidRPr="00501056">
        <w:t>.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07" w:name="_Toc20312244"/>
      <w:bookmarkStart w:id="108" w:name="_Toc27561304"/>
      <w:bookmarkStart w:id="109" w:name="_Toc36041266"/>
      <w:bookmarkStart w:id="110" w:name="_Toc44603379"/>
      <w:bookmarkStart w:id="111" w:name="_Toc178155699"/>
      <w:r w:rsidRPr="00501056">
        <w:t>6.1.2</w:t>
      </w:r>
      <w:r w:rsidRPr="00501056">
        <w:tab/>
        <w:t>Concrete NRM class</w:t>
      </w:r>
      <w:bookmarkEnd w:id="107"/>
      <w:bookmarkEnd w:id="108"/>
      <w:bookmarkEnd w:id="109"/>
      <w:bookmarkEnd w:id="110"/>
      <w:r w:rsidR="00AC2A9A">
        <w:t>es</w:t>
      </w:r>
      <w:bookmarkEnd w:id="111"/>
    </w:p>
    <w:p w14:paraId="6B1F1D95" w14:textId="77777777" w:rsidR="00B45F53" w:rsidRPr="00501056" w:rsidRDefault="00B45F53" w:rsidP="00B45F53">
      <w:r w:rsidRPr="00501056">
        <w:t xml:space="preserve">A NRM class (managed object class) is represented by a JSON object. The properties of the JSON object are the NRM class </w:t>
      </w:r>
      <w:proofErr w:type="gramStart"/>
      <w:r w:rsidRPr="00501056">
        <w:t>attributes</w:t>
      </w:r>
      <w:proofErr w:type="gramEnd"/>
      <w:r w:rsidRPr="00501056">
        <w:t xml:space="preserve">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w:t>
      </w:r>
      <w:proofErr w:type="spellStart"/>
      <w:r w:rsidRPr="00501056">
        <w:t>attributeA</w:t>
      </w:r>
      <w:proofErr w:type="spellEnd"/>
      <w:r w:rsidRPr="00501056">
        <w:t>" of type "string" and an "</w:t>
      </w:r>
      <w:proofErr w:type="spellStart"/>
      <w:r w:rsidRPr="00501056">
        <w:t>attributeB</w:t>
      </w:r>
      <w:proofErr w:type="spellEnd"/>
      <w:r w:rsidRPr="00501056">
        <w:t>"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attributeA</w:t>
            </w:r>
            <w:proofErr w:type="spellEnd"/>
            <w:r>
              <w:rPr>
                <w:rFonts w:ascii="Courier New" w:hAnsi="Courier New" w:cs="Courier New"/>
                <w:sz w:val="16"/>
                <w:szCs w:val="16"/>
              </w:rPr>
              <w:t>:</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attributeB</w:t>
            </w:r>
            <w:proofErr w:type="spellEnd"/>
            <w:r>
              <w:rPr>
                <w:rFonts w:ascii="Courier New" w:hAnsi="Courier New" w:cs="Courier New"/>
                <w:sz w:val="16"/>
                <w:szCs w:val="16"/>
              </w:rPr>
              <w:t>:</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attributeA</w:t>
            </w:r>
            <w:proofErr w:type="spellEnd"/>
            <w:r>
              <w:rPr>
                <w:rFonts w:ascii="Courier New" w:hAnsi="Courier New" w:cs="Courier New"/>
                <w:sz w:val="16"/>
                <w:szCs w:val="16"/>
              </w:rPr>
              <w:t>: ABC</w:t>
            </w:r>
          </w:p>
          <w:p w14:paraId="628D89E7"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attributeB</w:t>
            </w:r>
            <w:proofErr w:type="spellEnd"/>
            <w:r>
              <w:rPr>
                <w:rFonts w:ascii="Courier New" w:hAnsi="Courier New" w:cs="Courier New"/>
                <w:sz w:val="16"/>
                <w:szCs w:val="16"/>
              </w:rPr>
              <w:t>: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w:t>
      </w:r>
      <w:proofErr w:type="spellStart"/>
      <w:r w:rsidRPr="00501056">
        <w:t>classA</w:t>
      </w:r>
      <w:proofErr w:type="spellEnd"/>
      <w:r w:rsidRPr="00501056">
        <w:t>".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w:t>
            </w: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12" w:name="_Toc20312245"/>
      <w:bookmarkStart w:id="113" w:name="_Toc27561305"/>
      <w:bookmarkStart w:id="114" w:name="_Toc36041267"/>
      <w:bookmarkStart w:id="115" w:name="_Toc44603380"/>
      <w:bookmarkStart w:id="116" w:name="_Toc178155700"/>
      <w:r w:rsidRPr="00501056">
        <w:t>6.1.3</w:t>
      </w:r>
      <w:r w:rsidRPr="00501056">
        <w:tab/>
        <w:t>Abstract class</w:t>
      </w:r>
      <w:bookmarkEnd w:id="112"/>
      <w:bookmarkEnd w:id="113"/>
      <w:bookmarkEnd w:id="114"/>
      <w:bookmarkEnd w:id="115"/>
      <w:r w:rsidR="00AC2A9A">
        <w:t>es</w:t>
      </w:r>
      <w:bookmarkEnd w:id="116"/>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 xml:space="preserve">zero or one </w:t>
      </w:r>
      <w:proofErr w:type="gramStart"/>
      <w:r w:rsidR="00AC2A9A">
        <w:t>time.</w:t>
      </w:r>
      <w:r w:rsidRPr="00501056">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w:t>
      </w:r>
      <w:proofErr w:type="spellStart"/>
      <w:r w:rsidRPr="00501056">
        <w:t>myDefs.json</w:t>
      </w:r>
      <w:proofErr w:type="spellEnd"/>
      <w:r w:rsidRPr="00501056">
        <w:t>" includes the "definitions" object with the definition of "</w:t>
      </w:r>
      <w:proofErr w:type="spellStart"/>
      <w:r w:rsidRPr="00501056">
        <w:t>ClassA</w:t>
      </w:r>
      <w:proofErr w:type="spellEnd"/>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w:t>
      </w:r>
      <w:proofErr w:type="spellStart"/>
      <w:r w:rsidRPr="00501056">
        <w:t>ClassA</w:t>
      </w:r>
      <w:proofErr w:type="spellEnd"/>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w:t>
            </w:r>
            <w:proofErr w:type="spellStart"/>
            <w:r>
              <w:rPr>
                <w:rFonts w:ascii="Courier New" w:hAnsi="Courier New" w:cs="Courier New"/>
                <w:sz w:val="16"/>
                <w:szCs w:val="16"/>
              </w:rPr>
              <w:t>myDefs.json</w:t>
            </w:r>
            <w:proofErr w:type="spellEnd"/>
            <w:r>
              <w:rPr>
                <w:rFonts w:ascii="Courier New" w:hAnsi="Courier New" w:cs="Courier New"/>
                <w:sz w:val="16"/>
                <w:szCs w:val="16"/>
              </w:rPr>
              <w:t>#/definitions/ClassA-Abstract'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17" w:name="_Toc20312246"/>
      <w:bookmarkStart w:id="118" w:name="_Toc27561306"/>
      <w:bookmarkStart w:id="119" w:name="_Toc36041268"/>
      <w:bookmarkStart w:id="120" w:name="_Toc44603381"/>
      <w:bookmarkStart w:id="121" w:name="_Toc178155701"/>
      <w:r w:rsidRPr="00501056">
        <w:t>6.1.4</w:t>
      </w:r>
      <w:r w:rsidRPr="00501056">
        <w:tab/>
        <w:t>Name containment</w:t>
      </w:r>
      <w:bookmarkEnd w:id="117"/>
      <w:bookmarkEnd w:id="118"/>
      <w:bookmarkEnd w:id="119"/>
      <w:bookmarkEnd w:id="120"/>
      <w:bookmarkEnd w:id="121"/>
    </w:p>
    <w:p w14:paraId="2BA06BF5" w14:textId="77777777" w:rsidR="00B45F53" w:rsidRPr="00501056" w:rsidRDefault="00B45F53" w:rsidP="00B45F53">
      <w:r w:rsidRPr="00501056">
        <w:t xml:space="preserve">Name contained NRM class instances are </w:t>
      </w:r>
      <w:proofErr w:type="spellStart"/>
      <w:r w:rsidRPr="00501056">
        <w:t>modeled</w:t>
      </w:r>
      <w:proofErr w:type="spellEnd"/>
      <w:r w:rsidRPr="00501056">
        <w:t xml:space="preserve"> as property of the containing class. The name of the property is the class name. The value is an array with manged object class representations of that class. Cardinality of the name containment relationship is specified using the "</w:t>
      </w:r>
      <w:proofErr w:type="spellStart"/>
      <w:r w:rsidRPr="00501056">
        <w:t>minItems</w:t>
      </w:r>
      <w:proofErr w:type="spellEnd"/>
      <w:r w:rsidRPr="00501056">
        <w:t>" and "</w:t>
      </w:r>
      <w:proofErr w:type="spellStart"/>
      <w:r w:rsidRPr="00501056">
        <w:t>maxItems</w:t>
      </w:r>
      <w:proofErr w:type="spellEnd"/>
      <w:r w:rsidRPr="00501056">
        <w:t>" keywords.</w:t>
      </w:r>
    </w:p>
    <w:p w14:paraId="445A5372" w14:textId="77777777" w:rsidR="00B45F53" w:rsidRPr="00501056" w:rsidRDefault="00B45F53" w:rsidP="00B45F53">
      <w:r w:rsidRPr="00501056">
        <w:lastRenderedPageBreak/>
        <w:t>If the maximum number of items is unbounded, the "</w:t>
      </w:r>
      <w:proofErr w:type="spellStart"/>
      <w:r w:rsidRPr="00501056">
        <w:t>maxItems</w:t>
      </w:r>
      <w:proofErr w:type="spellEnd"/>
      <w:r w:rsidRPr="00501056">
        <w:t>" keyword shall be omitted. If the minimum number of items is 0, the "</w:t>
      </w:r>
      <w:proofErr w:type="spellStart"/>
      <w:r w:rsidRPr="00501056">
        <w:t>minItems</w:t>
      </w:r>
      <w:proofErr w:type="spellEnd"/>
      <w:r w:rsidRPr="00501056">
        <w:t>" keyword can be omitted.</w:t>
      </w:r>
    </w:p>
    <w:p w14:paraId="58401427"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w:t>
      </w:r>
      <w:proofErr w:type="spellStart"/>
      <w:r w:rsidRPr="00501056">
        <w:t>classA</w:t>
      </w:r>
      <w:proofErr w:type="spellEnd"/>
      <w:r w:rsidRPr="00501056">
        <w:t>" name contains 1…1000 instances of "</w:t>
      </w:r>
      <w:proofErr w:type="spellStart"/>
      <w:r w:rsidRPr="00501056">
        <w:t>classB</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maxItems</w:t>
            </w:r>
            <w:proofErr w:type="spellEnd"/>
            <w:r>
              <w:rPr>
                <w:rFonts w:ascii="Courier New" w:hAnsi="Courier New" w:cs="Courier New"/>
                <w:sz w:val="16"/>
                <w:szCs w:val="16"/>
              </w:rPr>
              <w:t>: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 xml:space="preserve">The contained managed object classes may be defined as abstract classes </w:t>
      </w:r>
      <w:proofErr w:type="gramStart"/>
      <w:r w:rsidRPr="00501056">
        <w:t>first, and</w:t>
      </w:r>
      <w:proofErr w:type="gramEnd"/>
      <w:r w:rsidRPr="00501056">
        <w:t xml:space="preserve">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lastRenderedPageBreak/>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22" w:name="_Toc20312247"/>
      <w:bookmarkStart w:id="123" w:name="_Toc27561307"/>
      <w:bookmarkStart w:id="124" w:name="_Toc36041269"/>
      <w:bookmarkStart w:id="125" w:name="_Toc44603382"/>
      <w:bookmarkStart w:id="126" w:name="_Toc178155702"/>
      <w:r w:rsidRPr="00501056">
        <w:t>6.1.5</w:t>
      </w:r>
      <w:r w:rsidRPr="00501056">
        <w:tab/>
        <w:t>Recursive name containment</w:t>
      </w:r>
      <w:bookmarkEnd w:id="122"/>
      <w:bookmarkEnd w:id="123"/>
      <w:bookmarkEnd w:id="124"/>
      <w:bookmarkEnd w:id="125"/>
      <w:bookmarkEnd w:id="126"/>
    </w:p>
    <w:p w14:paraId="1554E146" w14:textId="77777777" w:rsidR="00B45F53" w:rsidRPr="00501056" w:rsidRDefault="00B45F53" w:rsidP="00B45F53">
      <w:r w:rsidRPr="00501056">
        <w:t xml:space="preserve">Classes may name contain themselves. This shall be </w:t>
      </w:r>
      <w:proofErr w:type="spellStart"/>
      <w:r w:rsidRPr="00501056">
        <w:t>modeled</w:t>
      </w:r>
      <w:proofErr w:type="spellEnd"/>
      <w:r w:rsidRPr="00501056">
        <w:t xml:space="preserve">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one instance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more instances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27" w:name="_Toc20312248"/>
      <w:bookmarkStart w:id="128" w:name="_Toc27561308"/>
      <w:bookmarkStart w:id="129" w:name="_Toc36041270"/>
      <w:bookmarkStart w:id="130" w:name="_Toc44603383"/>
      <w:bookmarkStart w:id="131" w:name="_Toc178155703"/>
      <w:r w:rsidRPr="00501056">
        <w:t>6.1.6</w:t>
      </w:r>
      <w:r w:rsidRPr="00501056">
        <w:tab/>
        <w:t>Inheritance</w:t>
      </w:r>
      <w:bookmarkEnd w:id="127"/>
      <w:bookmarkEnd w:id="128"/>
      <w:bookmarkEnd w:id="129"/>
      <w:bookmarkEnd w:id="130"/>
      <w:bookmarkEnd w:id="131"/>
    </w:p>
    <w:p w14:paraId="53CD3291" w14:textId="77777777" w:rsidR="00B45F53" w:rsidRPr="00501056" w:rsidRDefault="00B45F53" w:rsidP="00B45F53">
      <w:r w:rsidRPr="00501056">
        <w:t>JSON schema does not have the concept of inheritance. Inheritance can be emulated by the composition of schemas with the "</w:t>
      </w:r>
      <w:proofErr w:type="spellStart"/>
      <w:r w:rsidRPr="00501056">
        <w:t>allOf</w:t>
      </w:r>
      <w:proofErr w:type="spellEnd"/>
      <w:r w:rsidRPr="00501056">
        <w:t>" keyword.</w:t>
      </w:r>
    </w:p>
    <w:p w14:paraId="0219BC1F" w14:textId="77777777" w:rsidR="00B45F53" w:rsidRPr="00501056" w:rsidRDefault="00B45F53" w:rsidP="00B45F53">
      <w:r w:rsidRPr="00501056">
        <w:t>In the following example the attribute "</w:t>
      </w:r>
      <w:proofErr w:type="spellStart"/>
      <w:r w:rsidRPr="00501056">
        <w:t>attrB</w:t>
      </w:r>
      <w:proofErr w:type="spellEnd"/>
      <w:r w:rsidRPr="00501056">
        <w:t>" is added to the attribute "</w:t>
      </w:r>
      <w:proofErr w:type="spellStart"/>
      <w:r w:rsidRPr="00501056">
        <w:t>attrA</w:t>
      </w:r>
      <w:proofErr w:type="spellEnd"/>
      <w:r w:rsidRPr="00501056">
        <w:t>" of "</w:t>
      </w:r>
      <w:proofErr w:type="spellStart"/>
      <w:r w:rsidRPr="00501056">
        <w:t>classA</w:t>
      </w:r>
      <w:proofErr w:type="spellEnd"/>
      <w:r w:rsidRPr="00501056">
        <w:t>-Abstract"</w:t>
      </w:r>
      <w:r w:rsidR="002B2A82">
        <w:t xml:space="preserve"> to construct "</w:t>
      </w:r>
      <w:proofErr w:type="spellStart"/>
      <w:r w:rsidR="002B2A82">
        <w:t>ClassB</w:t>
      </w:r>
      <w:proofErr w:type="spellEnd"/>
      <w:r w:rsidR="002B2A82">
        <w:t>"</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lastRenderedPageBreak/>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attrA</w:t>
            </w:r>
            <w:proofErr w:type="spellEnd"/>
            <w:r>
              <w:rPr>
                <w:rFonts w:ascii="Courier New" w:hAnsi="Courier New" w:cs="Courier New"/>
                <w:sz w:val="16"/>
                <w:szCs w:val="16"/>
              </w:rPr>
              <w:t>:</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allOf</w:t>
            </w:r>
            <w:proofErr w:type="spellEnd"/>
            <w:r>
              <w:rPr>
                <w:rFonts w:ascii="Courier New" w:hAnsi="Courier New" w:cs="Courier New"/>
                <w:sz w:val="16"/>
                <w:szCs w:val="16"/>
              </w:rPr>
              <w:t>:</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23</w:t>
            </w:r>
          </w:p>
        </w:tc>
      </w:tr>
    </w:tbl>
    <w:p w14:paraId="68677C76" w14:textId="77777777" w:rsidR="00B45F53" w:rsidRPr="00501056" w:rsidRDefault="00B45F53" w:rsidP="00B45F53"/>
    <w:p w14:paraId="651EB659" w14:textId="77777777" w:rsidR="00B45F53" w:rsidRPr="00501056" w:rsidRDefault="00B45F53" w:rsidP="00B45F53">
      <w:r w:rsidRPr="00501056">
        <w:t xml:space="preserve">The other possibility is to specify the inherited attribute directly along with the added attributes, thus having no </w:t>
      </w:r>
      <w:proofErr w:type="spellStart"/>
      <w:r w:rsidRPr="00501056">
        <w:t>inheritenace</w:t>
      </w:r>
      <w:proofErr w:type="spellEnd"/>
      <w:r w:rsidRPr="00501056">
        <w:t xml:space="preserve"> or any emulation thereof in NRM stage 3 definitions.</w:t>
      </w:r>
    </w:p>
    <w:p w14:paraId="66465B5B" w14:textId="77777777" w:rsidR="00B45F53" w:rsidRPr="00501056" w:rsidRDefault="00B45F53" w:rsidP="00B45F53">
      <w:pPr>
        <w:pStyle w:val="Heading3"/>
      </w:pPr>
      <w:bookmarkStart w:id="132" w:name="_Toc20312249"/>
      <w:bookmarkStart w:id="133" w:name="_Toc27561309"/>
      <w:bookmarkStart w:id="134" w:name="_Toc36041271"/>
      <w:bookmarkStart w:id="135" w:name="_Toc44603384"/>
      <w:bookmarkStart w:id="136" w:name="_Toc178155704"/>
      <w:r w:rsidRPr="00501056">
        <w:t>6.1.7</w:t>
      </w:r>
      <w:r w:rsidRPr="00501056">
        <w:tab/>
        <w:t>NRM class naming attribute "id"</w:t>
      </w:r>
      <w:bookmarkEnd w:id="132"/>
      <w:bookmarkEnd w:id="133"/>
      <w:bookmarkEnd w:id="134"/>
      <w:bookmarkEnd w:id="135"/>
      <w:bookmarkEnd w:id="136"/>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37" w:name="_Toc20312250"/>
      <w:bookmarkStart w:id="138" w:name="_Toc27561310"/>
      <w:bookmarkStart w:id="139" w:name="_Toc36041272"/>
      <w:bookmarkStart w:id="140" w:name="_Toc44603385"/>
      <w:bookmarkStart w:id="141" w:name="_Toc178155705"/>
      <w:r w:rsidRPr="00501056">
        <w:t>6.1.8</w:t>
      </w:r>
      <w:r w:rsidRPr="00501056">
        <w:tab/>
        <w:t>NRM class attributes</w:t>
      </w:r>
      <w:bookmarkEnd w:id="137"/>
      <w:bookmarkEnd w:id="138"/>
      <w:bookmarkEnd w:id="139"/>
      <w:bookmarkEnd w:id="140"/>
      <w:bookmarkEnd w:id="141"/>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42" w:name="_Toc20312251"/>
      <w:bookmarkStart w:id="143" w:name="_Toc27561311"/>
      <w:bookmarkStart w:id="144" w:name="_Toc36041273"/>
      <w:bookmarkStart w:id="145" w:name="_Toc44603386"/>
      <w:bookmarkStart w:id="146" w:name="_Toc178155706"/>
      <w:r w:rsidRPr="00501056">
        <w:t>6.1.9</w:t>
      </w:r>
      <w:r w:rsidRPr="00501056">
        <w:tab/>
        <w:t>Vendor specific extensions</w:t>
      </w:r>
      <w:bookmarkEnd w:id="142"/>
      <w:bookmarkEnd w:id="143"/>
      <w:bookmarkEnd w:id="144"/>
      <w:bookmarkEnd w:id="145"/>
      <w:bookmarkEnd w:id="146"/>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47" w:name="_Toc20312252"/>
      <w:bookmarkStart w:id="148" w:name="_Toc27561312"/>
      <w:bookmarkStart w:id="149" w:name="_Toc36041274"/>
      <w:bookmarkStart w:id="150" w:name="_Toc44603387"/>
      <w:bookmarkStart w:id="151" w:name="_Toc178155707"/>
      <w:r w:rsidRPr="00501056">
        <w:lastRenderedPageBreak/>
        <w:t>6.1.10</w:t>
      </w:r>
      <w:r w:rsidRPr="00501056">
        <w:tab/>
        <w:t>Attribute support qualifier</w:t>
      </w:r>
      <w:bookmarkEnd w:id="147"/>
      <w:bookmarkEnd w:id="148"/>
      <w:bookmarkEnd w:id="149"/>
      <w:bookmarkEnd w:id="150"/>
      <w:bookmarkEnd w:id="151"/>
    </w:p>
    <w:p w14:paraId="68B6B99D" w14:textId="77777777" w:rsidR="00B45F53" w:rsidRPr="00501056" w:rsidRDefault="00B45F53" w:rsidP="00B45F53">
      <w:r w:rsidRPr="00501056">
        <w:t xml:space="preserve">The attribute support qualifier is defined in clause 6 of TS 32.156 [3]. This qualifier specifies a requirement for the </w:t>
      </w:r>
      <w:proofErr w:type="spellStart"/>
      <w:r w:rsidRPr="00501056">
        <w:t>MnS</w:t>
      </w:r>
      <w:proofErr w:type="spellEnd"/>
      <w:r w:rsidRPr="00501056">
        <w:t xml:space="preserve">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52" w:name="_Toc20312253"/>
      <w:bookmarkStart w:id="153" w:name="_Toc27561313"/>
      <w:bookmarkStart w:id="154" w:name="_Toc36041275"/>
      <w:bookmarkStart w:id="155" w:name="_Toc44603388"/>
      <w:bookmarkStart w:id="156" w:name="_Toc178155708"/>
      <w:r w:rsidRPr="00501056">
        <w:t>6.1.11</w:t>
      </w:r>
      <w:r w:rsidRPr="00501056">
        <w:tab/>
        <w:t>Attribute properties</w:t>
      </w:r>
      <w:bookmarkEnd w:id="152"/>
      <w:bookmarkEnd w:id="153"/>
      <w:bookmarkEnd w:id="154"/>
      <w:bookmarkEnd w:id="155"/>
      <w:bookmarkEnd w:id="156"/>
    </w:p>
    <w:p w14:paraId="148A9237" w14:textId="77777777" w:rsidR="00B45F53" w:rsidRPr="00501056" w:rsidRDefault="00B45F53" w:rsidP="000D45BB">
      <w:pPr>
        <w:pStyle w:val="Heading4"/>
      </w:pPr>
      <w:bookmarkStart w:id="157" w:name="_Toc20312254"/>
      <w:bookmarkStart w:id="158" w:name="_Toc27561314"/>
      <w:bookmarkStart w:id="159" w:name="_Toc36041276"/>
      <w:bookmarkStart w:id="160" w:name="_Toc44603389"/>
      <w:bookmarkStart w:id="161" w:name="_Toc178155709"/>
      <w:r w:rsidRPr="00501056">
        <w:t>6.1.11.1</w:t>
      </w:r>
      <w:r w:rsidRPr="00501056">
        <w:tab/>
        <w:t>Introduction</w:t>
      </w:r>
      <w:bookmarkEnd w:id="157"/>
      <w:bookmarkEnd w:id="158"/>
      <w:bookmarkEnd w:id="159"/>
      <w:bookmarkEnd w:id="160"/>
      <w:bookmarkEnd w:id="161"/>
    </w:p>
    <w:p w14:paraId="231808CC" w14:textId="77777777" w:rsidR="00B45F53" w:rsidRPr="00501056" w:rsidRDefault="00B45F53" w:rsidP="00B45F53">
      <w:r w:rsidRPr="00501056">
        <w:t xml:space="preserve">The attribute properties are defined in clause 5.2.1.1 of TS 32.156 [3]. They reflect properties of the attributes exhibited by the </w:t>
      </w:r>
      <w:proofErr w:type="spellStart"/>
      <w:r w:rsidRPr="00501056">
        <w:t>MnS</w:t>
      </w:r>
      <w:proofErr w:type="spellEnd"/>
      <w:r w:rsidRPr="00501056">
        <w:t xml:space="preserve">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62" w:name="_Toc20312255"/>
      <w:bookmarkStart w:id="163" w:name="_Toc27561315"/>
      <w:bookmarkStart w:id="164" w:name="_Toc36041277"/>
      <w:bookmarkStart w:id="165" w:name="_Toc44603390"/>
      <w:bookmarkStart w:id="166" w:name="_Toc178155710"/>
      <w:r w:rsidRPr="00501056">
        <w:t>6.1.11.2</w:t>
      </w:r>
      <w:r w:rsidRPr="00501056">
        <w:tab/>
        <w:t>Attribute property "multiplicity"</w:t>
      </w:r>
      <w:bookmarkEnd w:id="162"/>
      <w:bookmarkEnd w:id="163"/>
      <w:bookmarkEnd w:id="164"/>
      <w:bookmarkEnd w:id="165"/>
      <w:bookmarkEnd w:id="166"/>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4A97510D" w14:textId="77777777" w:rsidR="00B45F53" w:rsidRPr="00501056" w:rsidRDefault="00B45F53" w:rsidP="00B45F53">
      <w:r w:rsidRPr="00501056">
        <w:t xml:space="preserve">Attributes of scalar type with </w:t>
      </w:r>
      <w:proofErr w:type="spellStart"/>
      <w:r w:rsidRPr="00501056">
        <w:t>nultiplicity</w:t>
      </w:r>
      <w:proofErr w:type="spellEnd"/>
      <w:r w:rsidRPr="00501056">
        <w:t xml:space="preserve"> bigger than "1" are mapped to a name/value pair whose value is a JSON array, and the array items are either a number, a string or one of the literal names false, null or true.</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5B209B8F" w14:textId="77777777" w:rsidR="00B45F53" w:rsidRPr="00501056" w:rsidRDefault="00B45F53" w:rsidP="00B45F53">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p>
    <w:p w14:paraId="0CFC925F" w14:textId="77777777" w:rsidR="00B45F53" w:rsidRPr="00501056" w:rsidRDefault="00B45F53" w:rsidP="000D45BB">
      <w:pPr>
        <w:pStyle w:val="Heading4"/>
      </w:pPr>
      <w:bookmarkStart w:id="167" w:name="_Toc20312256"/>
      <w:bookmarkStart w:id="168" w:name="_Toc27561316"/>
      <w:bookmarkStart w:id="169" w:name="_Toc36041278"/>
      <w:bookmarkStart w:id="170" w:name="_Toc44603391"/>
      <w:bookmarkStart w:id="171" w:name="_Toc178155711"/>
      <w:r w:rsidRPr="00501056">
        <w:t>6.1.11.3</w:t>
      </w:r>
      <w:r w:rsidRPr="00501056">
        <w:tab/>
        <w:t>Attribute property "</w:t>
      </w:r>
      <w:proofErr w:type="spellStart"/>
      <w:r w:rsidRPr="00501056">
        <w:t>isUnique</w:t>
      </w:r>
      <w:proofErr w:type="spellEnd"/>
      <w:r w:rsidRPr="00501056">
        <w:t>"</w:t>
      </w:r>
      <w:bookmarkEnd w:id="167"/>
      <w:bookmarkEnd w:id="168"/>
      <w:bookmarkEnd w:id="169"/>
      <w:bookmarkEnd w:id="170"/>
      <w:bookmarkEnd w:id="171"/>
    </w:p>
    <w:p w14:paraId="5087FCAF" w14:textId="77777777" w:rsidR="00B45F53" w:rsidRPr="00501056" w:rsidRDefault="00B45F53" w:rsidP="00B45F53">
      <w:r w:rsidRPr="00501056">
        <w:t>The semantics of his attribute property is mapped to the "</w:t>
      </w:r>
      <w:proofErr w:type="spellStart"/>
      <w:r w:rsidRPr="00501056">
        <w:t>uniqueItems</w:t>
      </w:r>
      <w:proofErr w:type="spellEnd"/>
      <w:r w:rsidRPr="00501056">
        <w:t>"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uniqueItems</w:t>
      </w:r>
      <w:proofErr w:type="spellEnd"/>
      <w:r>
        <w:rPr>
          <w:rFonts w:ascii="Courier New" w:hAnsi="Courier New" w:cs="Courier New"/>
          <w:sz w:val="16"/>
          <w:szCs w:val="16"/>
        </w:rPr>
        <w:t>: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172" w:name="_Toc20312257"/>
      <w:bookmarkStart w:id="173" w:name="_Toc27561317"/>
      <w:bookmarkStart w:id="174" w:name="_Toc36041279"/>
      <w:bookmarkStart w:id="175" w:name="_Toc44603392"/>
      <w:bookmarkStart w:id="176" w:name="_Toc178155712"/>
      <w:r w:rsidRPr="00501056">
        <w:t>6.1.11.4</w:t>
      </w:r>
      <w:r w:rsidRPr="00501056">
        <w:tab/>
        <w:t>Attribute property "</w:t>
      </w:r>
      <w:proofErr w:type="spellStart"/>
      <w:r w:rsidRPr="00501056">
        <w:t>isOrdered</w:t>
      </w:r>
      <w:proofErr w:type="spellEnd"/>
      <w:r w:rsidRPr="00501056">
        <w:t>"</w:t>
      </w:r>
      <w:bookmarkEnd w:id="172"/>
      <w:bookmarkEnd w:id="173"/>
      <w:bookmarkEnd w:id="174"/>
      <w:bookmarkEnd w:id="175"/>
      <w:bookmarkEnd w:id="176"/>
    </w:p>
    <w:p w14:paraId="5049DCC7"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3CA7AADD" w14:textId="77777777" w:rsidR="00B45F53" w:rsidRPr="00501056" w:rsidRDefault="00B45F53" w:rsidP="000D45BB">
      <w:pPr>
        <w:pStyle w:val="Heading4"/>
      </w:pPr>
      <w:bookmarkStart w:id="177" w:name="_Toc20312258"/>
      <w:bookmarkStart w:id="178" w:name="_Toc27561318"/>
      <w:bookmarkStart w:id="179" w:name="_Toc36041280"/>
      <w:bookmarkStart w:id="180" w:name="_Toc44603393"/>
      <w:bookmarkStart w:id="181" w:name="_Toc178155713"/>
      <w:r w:rsidRPr="00501056">
        <w:lastRenderedPageBreak/>
        <w:t>6.1.11.5</w:t>
      </w:r>
      <w:r w:rsidRPr="00501056">
        <w:tab/>
        <w:t>Attribute property "</w:t>
      </w:r>
      <w:proofErr w:type="spellStart"/>
      <w:r w:rsidRPr="00501056">
        <w:t>defaultValue</w:t>
      </w:r>
      <w:proofErr w:type="spellEnd"/>
      <w:r w:rsidRPr="00501056">
        <w:t>"</w:t>
      </w:r>
      <w:bookmarkEnd w:id="177"/>
      <w:bookmarkEnd w:id="178"/>
      <w:bookmarkEnd w:id="179"/>
      <w:bookmarkEnd w:id="180"/>
      <w:bookmarkEnd w:id="181"/>
    </w:p>
    <w:p w14:paraId="0752C1B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0CDD823D" w14:textId="77777777" w:rsidR="00B45F53" w:rsidRPr="00501056" w:rsidRDefault="00B45F53" w:rsidP="00BF2387">
      <w:pPr>
        <w:pStyle w:val="NO"/>
      </w:pPr>
      <w:r w:rsidRPr="00501056">
        <w:rPr>
          <w:caps/>
        </w:rPr>
        <w:t>Note</w:t>
      </w:r>
      <w:r w:rsidRPr="00501056">
        <w:t xml:space="preserve">: </w:t>
      </w:r>
      <w:r w:rsidR="00A8686A" w:rsidRPr="00501056">
        <w:tab/>
      </w:r>
      <w:r w:rsidRPr="00501056">
        <w:t xml:space="preserve">The </w:t>
      </w:r>
      <w:proofErr w:type="spellStart"/>
      <w:r w:rsidRPr="00501056">
        <w:t>OpenApi</w:t>
      </w:r>
      <w:proofErr w:type="spellEnd"/>
      <w:r w:rsidRPr="00501056">
        <w:t xml:space="preserve"> Specification [14] defines the "default" keyword. This default value represents what would be assumed by the consumer of the input as the value of the schema if a value is not provided in the consumed JSON instance document. The </w:t>
      </w:r>
      <w:proofErr w:type="spellStart"/>
      <w:r w:rsidRPr="00501056">
        <w:t>sematics</w:t>
      </w:r>
      <w:proofErr w:type="spellEnd"/>
      <w:r w:rsidRPr="00501056">
        <w:t xml:space="preserve"> of default in the </w:t>
      </w:r>
      <w:proofErr w:type="spellStart"/>
      <w:r w:rsidRPr="00501056">
        <w:t>OpenApi</w:t>
      </w:r>
      <w:proofErr w:type="spellEnd"/>
      <w:r w:rsidRPr="00501056">
        <w:t xml:space="preserve"> Specification [14] is hence different from the semantics of default in TS 32.156 [3].</w:t>
      </w:r>
    </w:p>
    <w:p w14:paraId="28DA16F5" w14:textId="77777777" w:rsidR="00B45F53" w:rsidRPr="00501056" w:rsidRDefault="00B45F53" w:rsidP="000D45BB">
      <w:pPr>
        <w:pStyle w:val="Heading4"/>
      </w:pPr>
      <w:bookmarkStart w:id="182" w:name="_Toc20312259"/>
      <w:bookmarkStart w:id="183" w:name="_Toc27561319"/>
      <w:bookmarkStart w:id="184" w:name="_Toc36041281"/>
      <w:bookmarkStart w:id="185" w:name="_Toc44603394"/>
      <w:bookmarkStart w:id="186" w:name="_Toc178155714"/>
      <w:r w:rsidRPr="00501056">
        <w:t>6.1.11.6</w:t>
      </w:r>
      <w:r w:rsidRPr="00501056">
        <w:tab/>
        <w:t>Attribute property "</w:t>
      </w:r>
      <w:proofErr w:type="spellStart"/>
      <w:r w:rsidRPr="00501056">
        <w:t>isNullable</w:t>
      </w:r>
      <w:proofErr w:type="spellEnd"/>
      <w:r w:rsidRPr="00501056">
        <w:t>"</w:t>
      </w:r>
      <w:bookmarkEnd w:id="182"/>
      <w:bookmarkEnd w:id="183"/>
      <w:bookmarkEnd w:id="184"/>
      <w:bookmarkEnd w:id="185"/>
      <w:bookmarkEnd w:id="186"/>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 xml:space="preserve">The "nullable" keyword is defined only in the </w:t>
      </w:r>
      <w:proofErr w:type="spellStart"/>
      <w:r w:rsidRPr="00501056">
        <w:t>OpenApi</w:t>
      </w:r>
      <w:proofErr w:type="spellEnd"/>
      <w:r w:rsidRPr="00501056">
        <w:t xml:space="preserve">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187" w:name="_Toc20312260"/>
      <w:bookmarkStart w:id="188" w:name="_Toc27561320"/>
      <w:bookmarkStart w:id="189" w:name="_Toc36041282"/>
      <w:bookmarkStart w:id="190" w:name="_Toc44603395"/>
      <w:bookmarkStart w:id="191" w:name="_Toc178155715"/>
      <w:r w:rsidRPr="00501056">
        <w:t>6.1.11.7</w:t>
      </w:r>
      <w:r w:rsidRPr="00501056">
        <w:tab/>
        <w:t>Attribute property "</w:t>
      </w:r>
      <w:proofErr w:type="spellStart"/>
      <w:r w:rsidRPr="00501056">
        <w:t>isInvariant</w:t>
      </w:r>
      <w:proofErr w:type="spellEnd"/>
      <w:r w:rsidRPr="00501056">
        <w:t>"</w:t>
      </w:r>
      <w:bookmarkEnd w:id="187"/>
      <w:bookmarkEnd w:id="188"/>
      <w:bookmarkEnd w:id="189"/>
      <w:bookmarkEnd w:id="190"/>
      <w:bookmarkEnd w:id="191"/>
    </w:p>
    <w:p w14:paraId="54486F05"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79D7EF20" w14:textId="77777777" w:rsidR="00B45F53" w:rsidRPr="00501056" w:rsidRDefault="00B45F53" w:rsidP="000D45BB">
      <w:pPr>
        <w:pStyle w:val="Heading4"/>
      </w:pPr>
      <w:bookmarkStart w:id="192" w:name="_Toc20312261"/>
      <w:bookmarkStart w:id="193" w:name="_Toc27561321"/>
      <w:bookmarkStart w:id="194" w:name="_Toc36041283"/>
      <w:bookmarkStart w:id="195" w:name="_Toc44603396"/>
      <w:bookmarkStart w:id="196" w:name="_Toc178155716"/>
      <w:r w:rsidRPr="00501056">
        <w:t>6.1.11.8</w:t>
      </w:r>
      <w:r w:rsidRPr="00501056">
        <w:tab/>
        <w:t>Attribute property "</w:t>
      </w:r>
      <w:proofErr w:type="spellStart"/>
      <w:r w:rsidRPr="00501056">
        <w:t>isReadable</w:t>
      </w:r>
      <w:proofErr w:type="spellEnd"/>
      <w:r w:rsidRPr="00501056">
        <w:t>" and "</w:t>
      </w:r>
      <w:proofErr w:type="spellStart"/>
      <w:r w:rsidRPr="00501056">
        <w:t>isWritable</w:t>
      </w:r>
      <w:proofErr w:type="spellEnd"/>
      <w:r w:rsidRPr="00501056">
        <w:t>"</w:t>
      </w:r>
      <w:bookmarkEnd w:id="192"/>
      <w:bookmarkEnd w:id="193"/>
      <w:bookmarkEnd w:id="194"/>
      <w:bookmarkEnd w:id="195"/>
      <w:bookmarkEnd w:id="196"/>
    </w:p>
    <w:p w14:paraId="6BFD966F" w14:textId="77777777" w:rsidR="00B45F53" w:rsidRPr="00501056" w:rsidRDefault="00B45F53" w:rsidP="00B45F53">
      <w:r w:rsidRPr="00501056">
        <w:t>The semantics of these properties are mapped to the "</w:t>
      </w:r>
      <w:proofErr w:type="spellStart"/>
      <w:r w:rsidRPr="00501056">
        <w:t>readOnly</w:t>
      </w:r>
      <w:proofErr w:type="spellEnd"/>
      <w:r w:rsidRPr="00501056">
        <w:t>" and "</w:t>
      </w:r>
      <w:proofErr w:type="spellStart"/>
      <w:r w:rsidRPr="00501056">
        <w:t>writeOnly</w:t>
      </w:r>
      <w:proofErr w:type="spellEnd"/>
      <w:r w:rsidRPr="00501056">
        <w:t>" keywords with the values set according to the following table. The default value of the "</w:t>
      </w:r>
      <w:proofErr w:type="spellStart"/>
      <w:r w:rsidRPr="00501056">
        <w:t>readOnly</w:t>
      </w:r>
      <w:proofErr w:type="spellEnd"/>
      <w:r w:rsidRPr="00501056">
        <w:t>" and "</w:t>
      </w:r>
      <w:proofErr w:type="spellStart"/>
      <w:r w:rsidRPr="00501056">
        <w:t>writeOnly</w:t>
      </w:r>
      <w:proofErr w:type="spellEnd"/>
      <w:r w:rsidRPr="00501056">
        <w:t xml:space="preserve">" keywords is </w:t>
      </w:r>
      <w:proofErr w:type="spellStart"/>
      <w:r w:rsidRPr="00501056">
        <w:t>boolean</w:t>
      </w:r>
      <w:proofErr w:type="spellEnd"/>
      <w:r w:rsidRPr="00501056">
        <w:t xml:space="preserve">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vAlign w:val="center"/>
          </w:tcPr>
          <w:p w14:paraId="360CE3D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=True (default)</w:t>
            </w:r>
          </w:p>
          <w:p w14:paraId="278EA79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Pr>
          <w:p w14:paraId="30EAA01D"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340D3C0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vAlign w:val="center"/>
          </w:tcPr>
          <w:p w14:paraId="40215AF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=True (default)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Pr>
          <w:p w14:paraId="30461800"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0C13843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402C311"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tcBorders>
              <w:top w:val="single" w:sz="4" w:space="0" w:color="auto"/>
              <w:left w:val="single" w:sz="4" w:space="0" w:color="auto"/>
              <w:bottom w:val="single" w:sz="4" w:space="0" w:color="auto"/>
              <w:right w:val="single" w:sz="4" w:space="0" w:color="auto"/>
            </w:tcBorders>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tcPr>
          <w:p w14:paraId="5EE78D09"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741A856E"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D423046"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tcBorders>
              <w:top w:val="single" w:sz="4" w:space="0" w:color="auto"/>
              <w:left w:val="single" w:sz="4" w:space="0" w:color="auto"/>
              <w:bottom w:val="single" w:sz="4" w:space="0" w:color="auto"/>
              <w:right w:val="single" w:sz="4" w:space="0" w:color="auto"/>
            </w:tcBorders>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tcPr>
          <w:p w14:paraId="2C29FFCA"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6246A9A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t>
      </w:r>
      <w:proofErr w:type="spellStart"/>
      <w:r w:rsidRPr="00501056">
        <w:t>writeOnly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MnS</w:t>
      </w:r>
      <w:proofErr w:type="spellEnd"/>
      <w:r w:rsidRPr="00501056">
        <w:t xml:space="preserve"> producer to the </w:t>
      </w:r>
      <w:proofErr w:type="spellStart"/>
      <w:r w:rsidRPr="00501056">
        <w:t>MnS</w:t>
      </w:r>
      <w:proofErr w:type="spellEnd"/>
      <w:r w:rsidRPr="00501056">
        <w:t xml:space="preserve"> consumer.</w:t>
      </w:r>
    </w:p>
    <w:p w14:paraId="63911D26" w14:textId="77777777" w:rsidR="00B45F53" w:rsidRPr="00501056" w:rsidRDefault="00B45F53" w:rsidP="00B45F53">
      <w:r w:rsidRPr="00501056">
        <w:t>If "</w:t>
      </w:r>
      <w:proofErr w:type="spellStart"/>
      <w:r w:rsidRPr="00501056">
        <w:t>readOnly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the</w:t>
      </w:r>
      <w:proofErr w:type="spellEnd"/>
      <w:r w:rsidRPr="00501056">
        <w:t xml:space="preserve"> </w:t>
      </w:r>
      <w:proofErr w:type="spellStart"/>
      <w:r w:rsidRPr="00501056">
        <w:t>MnS</w:t>
      </w:r>
      <w:proofErr w:type="spellEnd"/>
      <w:r w:rsidRPr="00501056">
        <w:t xml:space="preserve"> consumer to the </w:t>
      </w:r>
      <w:proofErr w:type="spellStart"/>
      <w:r w:rsidRPr="00501056">
        <w:t>MnS</w:t>
      </w:r>
      <w:proofErr w:type="spellEnd"/>
      <w:r w:rsidRPr="00501056">
        <w:t xml:space="preserve"> producer.</w:t>
      </w:r>
    </w:p>
    <w:p w14:paraId="5118244E" w14:textId="77777777" w:rsidR="00B45F53" w:rsidRPr="00501056" w:rsidRDefault="00B45F53" w:rsidP="00B45F53">
      <w:r w:rsidRPr="00501056">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readOnly</w:t>
      </w:r>
      <w:proofErr w:type="spellEnd"/>
      <w:r>
        <w:rPr>
          <w:rFonts w:ascii="Courier New" w:hAnsi="Courier New" w:cs="Courier New"/>
          <w:sz w:val="16"/>
          <w:szCs w:val="16"/>
        </w:rPr>
        <w:t>: true</w:t>
      </w:r>
    </w:p>
    <w:p w14:paraId="2875BD14" w14:textId="77777777" w:rsidR="00B45F53" w:rsidRPr="00501056" w:rsidRDefault="001F058E" w:rsidP="00B45F53">
      <w:r>
        <w:rPr>
          <w:rFonts w:ascii="Courier New" w:hAnsi="Courier New" w:cs="Courier New"/>
          <w:sz w:val="16"/>
          <w:szCs w:val="16"/>
        </w:rPr>
        <w:t xml:space="preserve">    </w:t>
      </w:r>
      <w:proofErr w:type="spellStart"/>
      <w:r>
        <w:rPr>
          <w:rFonts w:ascii="Courier New" w:hAnsi="Courier New" w:cs="Courier New"/>
          <w:sz w:val="16"/>
          <w:szCs w:val="16"/>
        </w:rPr>
        <w:t>writeOnly</w:t>
      </w:r>
      <w:proofErr w:type="spellEnd"/>
      <w:r>
        <w:rPr>
          <w:rFonts w:ascii="Courier New" w:hAnsi="Courier New" w:cs="Courier New"/>
          <w:sz w:val="16"/>
          <w:szCs w:val="16"/>
        </w:rPr>
        <w:t>: false</w:t>
      </w:r>
    </w:p>
    <w:p w14:paraId="47E36688" w14:textId="77777777" w:rsidR="00B45F53" w:rsidRPr="00501056" w:rsidRDefault="00B45F53" w:rsidP="000D45BB">
      <w:pPr>
        <w:pStyle w:val="Heading4"/>
      </w:pPr>
      <w:bookmarkStart w:id="197" w:name="_Toc20312262"/>
      <w:bookmarkStart w:id="198" w:name="_Toc27561322"/>
      <w:bookmarkStart w:id="199" w:name="_Toc36041284"/>
      <w:bookmarkStart w:id="200" w:name="_Toc44603397"/>
      <w:bookmarkStart w:id="201" w:name="_Toc178155717"/>
      <w:r w:rsidRPr="00501056">
        <w:t>6.1.11.</w:t>
      </w:r>
      <w:r w:rsidR="00CB5FDE" w:rsidRPr="00501056">
        <w:t>9</w:t>
      </w:r>
      <w:r w:rsidRPr="00501056">
        <w:tab/>
        <w:t>Attribute property "</w:t>
      </w:r>
      <w:proofErr w:type="spellStart"/>
      <w:r w:rsidRPr="00501056">
        <w:t>isNotifyable</w:t>
      </w:r>
      <w:proofErr w:type="spellEnd"/>
      <w:r w:rsidRPr="00501056">
        <w:t>"</w:t>
      </w:r>
      <w:bookmarkEnd w:id="197"/>
      <w:bookmarkEnd w:id="198"/>
      <w:bookmarkEnd w:id="199"/>
      <w:bookmarkEnd w:id="200"/>
      <w:bookmarkEnd w:id="201"/>
    </w:p>
    <w:p w14:paraId="79E1471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52706B4F" w14:textId="77777777" w:rsidR="00B45F53" w:rsidRPr="00501056" w:rsidRDefault="00B45F53" w:rsidP="000D45BB">
      <w:pPr>
        <w:pStyle w:val="Heading4"/>
      </w:pPr>
      <w:bookmarkStart w:id="202" w:name="_Toc20312263"/>
      <w:bookmarkStart w:id="203" w:name="_Toc27561323"/>
      <w:bookmarkStart w:id="204" w:name="_Toc36041285"/>
      <w:bookmarkStart w:id="205" w:name="_Toc44603398"/>
      <w:bookmarkStart w:id="206" w:name="_Toc178155718"/>
      <w:r w:rsidRPr="00501056">
        <w:t>6.1.11.</w:t>
      </w:r>
      <w:r w:rsidR="00CB5FDE" w:rsidRPr="00501056">
        <w:t>10</w:t>
      </w:r>
      <w:r w:rsidRPr="00501056">
        <w:tab/>
        <w:t>Attribute property "</w:t>
      </w:r>
      <w:proofErr w:type="spellStart"/>
      <w:r w:rsidRPr="00501056">
        <w:t>allowedValues</w:t>
      </w:r>
      <w:proofErr w:type="spellEnd"/>
      <w:r w:rsidRPr="00501056">
        <w:t>"</w:t>
      </w:r>
      <w:bookmarkEnd w:id="202"/>
      <w:bookmarkEnd w:id="203"/>
      <w:bookmarkEnd w:id="204"/>
      <w:bookmarkEnd w:id="205"/>
      <w:bookmarkEnd w:id="206"/>
    </w:p>
    <w:p w14:paraId="3DD19396" w14:textId="77777777" w:rsidR="00B45F53" w:rsidRPr="00501056" w:rsidRDefault="00B45F53" w:rsidP="00B45F53">
      <w:r w:rsidRPr="00501056">
        <w:t>Allowed values for "string" are specified using the "</w:t>
      </w:r>
      <w:proofErr w:type="spellStart"/>
      <w:r w:rsidRPr="00501056">
        <w:t>minLength</w:t>
      </w:r>
      <w:proofErr w:type="spellEnd"/>
      <w:r w:rsidRPr="00501056">
        <w:t>", "</w:t>
      </w:r>
      <w:proofErr w:type="spellStart"/>
      <w:r w:rsidRPr="00501056">
        <w:t>maxLength</w:t>
      </w:r>
      <w:proofErr w:type="spellEnd"/>
      <w:r w:rsidRPr="00501056">
        <w:t>" and "pattern" keywords.</w:t>
      </w:r>
    </w:p>
    <w:p w14:paraId="2C17ABD3" w14:textId="77777777" w:rsidR="00B45F53" w:rsidRPr="00501056" w:rsidRDefault="00B45F53" w:rsidP="00B45F53">
      <w:r w:rsidRPr="00501056">
        <w:lastRenderedPageBreak/>
        <w:t>Allowed values for "number" and "integer" are specified using the "</w:t>
      </w:r>
      <w:proofErr w:type="spellStart"/>
      <w:r w:rsidRPr="00501056">
        <w:t>multipleOf</w:t>
      </w:r>
      <w:proofErr w:type="spellEnd"/>
      <w:r w:rsidRPr="00501056">
        <w:t>", "maximum", "</w:t>
      </w:r>
      <w:proofErr w:type="spellStart"/>
      <w:r w:rsidRPr="00501056">
        <w:t>exclusiveMaximum</w:t>
      </w:r>
      <w:proofErr w:type="spellEnd"/>
      <w:r w:rsidRPr="00501056">
        <w:t>", "minimum" and "</w:t>
      </w:r>
      <w:proofErr w:type="spellStart"/>
      <w:r w:rsidRPr="00501056">
        <w:t>exclusiveMinimum</w:t>
      </w:r>
      <w:proofErr w:type="spellEnd"/>
      <w:r w:rsidRPr="00501056">
        <w:t>" keywords.</w:t>
      </w:r>
    </w:p>
    <w:p w14:paraId="23277853" w14:textId="77777777" w:rsidR="00B45F53" w:rsidRDefault="00B45F53" w:rsidP="004D3CF1">
      <w:r w:rsidRPr="00501056">
        <w:t>Allowed values of any type can be restricted by using the "</w:t>
      </w:r>
      <w:proofErr w:type="spellStart"/>
      <w:r w:rsidRPr="00501056">
        <w:t>enum</w:t>
      </w:r>
      <w:proofErr w:type="spellEnd"/>
      <w:r w:rsidRPr="00501056">
        <w:t>" and "</w:t>
      </w:r>
      <w:proofErr w:type="spellStart"/>
      <w:r w:rsidRPr="00501056">
        <w:t>const</w:t>
      </w:r>
      <w:proofErr w:type="spellEnd"/>
      <w:r w:rsidRPr="00501056">
        <w:t>" keywords.</w:t>
      </w:r>
    </w:p>
    <w:p w14:paraId="3C3FC43F" w14:textId="77777777" w:rsidR="007B67FC" w:rsidRPr="00426FEB" w:rsidRDefault="007B67FC" w:rsidP="007B67FC">
      <w:pPr>
        <w:pStyle w:val="Heading4"/>
      </w:pPr>
      <w:bookmarkStart w:id="207" w:name="_Toc82784611"/>
      <w:bookmarkStart w:id="208" w:name="_Toc178155719"/>
      <w:r w:rsidRPr="00426FEB">
        <w:t>6.1.11.</w:t>
      </w:r>
      <w:r>
        <w:t>11</w:t>
      </w:r>
      <w:r w:rsidRPr="00426FEB">
        <w:tab/>
        <w:t>Attribute property "</w:t>
      </w:r>
      <w:proofErr w:type="spellStart"/>
      <w:r>
        <w:rPr>
          <w:sz w:val="28"/>
        </w:rPr>
        <w:t>l</w:t>
      </w:r>
      <w:r w:rsidRPr="00416961">
        <w:rPr>
          <w:sz w:val="28"/>
        </w:rPr>
        <w:t>ifecycleStatus</w:t>
      </w:r>
      <w:proofErr w:type="spellEnd"/>
      <w:r w:rsidRPr="00426FEB">
        <w:t>"</w:t>
      </w:r>
      <w:bookmarkEnd w:id="207"/>
      <w:bookmarkEnd w:id="208"/>
    </w:p>
    <w:p w14:paraId="75587249"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w:t>
      </w:r>
      <w:proofErr w:type="gramStart"/>
      <w:r w:rsidRPr="00416961">
        <w:t>case</w:t>
      </w:r>
      <w:proofErr w:type="gramEnd"/>
      <w:r w:rsidRPr="00416961">
        <w:t xml:space="preserve"> </w:t>
      </w:r>
      <w:r>
        <w:t xml:space="preserve">so it is </w:t>
      </w:r>
      <w:r w:rsidRPr="00501056">
        <w:t>not mapped to any JSON schema keyword</w:t>
      </w:r>
      <w:r w:rsidRPr="00416961">
        <w:t>.</w:t>
      </w:r>
    </w:p>
    <w:p w14:paraId="5D254CB5" w14:textId="77777777" w:rsidR="007B67FC" w:rsidRPr="00501056" w:rsidRDefault="007B67FC" w:rsidP="007B67FC">
      <w:proofErr w:type="spellStart"/>
      <w:r w:rsidRPr="00416961">
        <w:t>LifecycleStatus</w:t>
      </w:r>
      <w:proofErr w:type="spellEnd"/>
      <w:r w:rsidRPr="00416961">
        <w:t>=</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09" w:name="_Toc20312264"/>
      <w:bookmarkStart w:id="210" w:name="_Toc27561324"/>
      <w:bookmarkStart w:id="211" w:name="_Toc36041286"/>
      <w:bookmarkStart w:id="212" w:name="_Toc44603399"/>
      <w:bookmarkStart w:id="213" w:name="_Toc178155720"/>
      <w:r w:rsidRPr="00501056">
        <w:t>6.</w:t>
      </w:r>
      <w:r w:rsidR="009C7500" w:rsidRPr="00501056">
        <w:t>2</w:t>
      </w:r>
      <w:r w:rsidRPr="00501056">
        <w:tab/>
        <w:t>Stage 3 YANG style and example</w:t>
      </w:r>
      <w:bookmarkEnd w:id="209"/>
      <w:bookmarkEnd w:id="210"/>
      <w:bookmarkEnd w:id="211"/>
      <w:bookmarkEnd w:id="212"/>
      <w:bookmarkEnd w:id="213"/>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14" w:name="_Toc20312265"/>
      <w:bookmarkStart w:id="215" w:name="_Toc27561325"/>
      <w:bookmarkStart w:id="216" w:name="_Toc36041287"/>
      <w:bookmarkStart w:id="217" w:name="_Toc44603400"/>
      <w:bookmarkStart w:id="218" w:name="_Toc178155721"/>
      <w:r w:rsidRPr="00501056">
        <w:t>6.2.1</w:t>
      </w:r>
      <w:r w:rsidRPr="00501056">
        <w:tab/>
        <w:t xml:space="preserve">General </w:t>
      </w:r>
      <w:proofErr w:type="spellStart"/>
      <w:r w:rsidRPr="00501056">
        <w:t>Modeling</w:t>
      </w:r>
      <w:proofErr w:type="spellEnd"/>
      <w:r w:rsidRPr="00501056">
        <w:t xml:space="preserve"> Rules</w:t>
      </w:r>
      <w:bookmarkEnd w:id="214"/>
      <w:bookmarkEnd w:id="215"/>
      <w:bookmarkEnd w:id="216"/>
      <w:bookmarkEnd w:id="217"/>
      <w:bookmarkEnd w:id="218"/>
    </w:p>
    <w:p w14:paraId="3D569464" w14:textId="77777777" w:rsidR="009C7500" w:rsidRPr="00501056" w:rsidRDefault="009C7500" w:rsidP="009C7500">
      <w:pPr>
        <w:pStyle w:val="Heading4"/>
      </w:pPr>
      <w:bookmarkStart w:id="219" w:name="_Toc20312266"/>
      <w:bookmarkStart w:id="220" w:name="_Toc27561326"/>
      <w:bookmarkStart w:id="221" w:name="_Toc36041288"/>
      <w:bookmarkStart w:id="222" w:name="_Toc44603401"/>
      <w:bookmarkStart w:id="223" w:name="_Toc178155722"/>
      <w:r w:rsidRPr="00501056">
        <w:t>6.2.1.1</w:t>
      </w:r>
      <w:r w:rsidRPr="00501056">
        <w:tab/>
      </w:r>
      <w:proofErr w:type="spellStart"/>
      <w:r w:rsidRPr="00501056">
        <w:t>Modeling</w:t>
      </w:r>
      <w:proofErr w:type="spellEnd"/>
      <w:r w:rsidRPr="00501056">
        <w:t xml:space="preserve"> Resources</w:t>
      </w:r>
      <w:bookmarkEnd w:id="219"/>
      <w:bookmarkEnd w:id="220"/>
      <w:bookmarkEnd w:id="221"/>
      <w:bookmarkEnd w:id="222"/>
      <w:bookmarkEnd w:id="223"/>
    </w:p>
    <w:p w14:paraId="3D879C6A" w14:textId="77777777" w:rsidR="009C7500" w:rsidRPr="00501056" w:rsidRDefault="009C7500" w:rsidP="009C7500">
      <w:r w:rsidRPr="00501056">
        <w:t xml:space="preserve">Resources shall be </w:t>
      </w:r>
      <w:proofErr w:type="spellStart"/>
      <w:r w:rsidRPr="00501056">
        <w:t>modeled</w:t>
      </w:r>
      <w:proofErr w:type="spellEnd"/>
      <w:r w:rsidRPr="00501056">
        <w:t xml:space="preserve">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24" w:name="_Toc20312267"/>
      <w:bookmarkStart w:id="225" w:name="_Toc27561327"/>
      <w:bookmarkStart w:id="226" w:name="_Toc36041289"/>
      <w:bookmarkStart w:id="227" w:name="_Toc44603402"/>
      <w:bookmarkStart w:id="228" w:name="_Toc178155723"/>
      <w:r w:rsidRPr="00501056">
        <w:t>6.2.1.2</w:t>
      </w:r>
      <w:r w:rsidRPr="00501056">
        <w:tab/>
        <w:t>Unique YANG Module names</w:t>
      </w:r>
      <w:bookmarkEnd w:id="224"/>
      <w:bookmarkEnd w:id="225"/>
      <w:bookmarkEnd w:id="226"/>
      <w:bookmarkEnd w:id="227"/>
      <w:bookmarkEnd w:id="228"/>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72A73C85" w14:textId="77777777" w:rsidR="009C7500" w:rsidRPr="00501056" w:rsidRDefault="009C7500" w:rsidP="009C7500">
      <w:pPr>
        <w:pStyle w:val="Heading4"/>
      </w:pPr>
      <w:bookmarkStart w:id="229" w:name="_Toc20312268"/>
      <w:bookmarkStart w:id="230" w:name="_Toc27561328"/>
      <w:bookmarkStart w:id="231" w:name="_Toc36041290"/>
      <w:bookmarkStart w:id="232" w:name="_Toc44603403"/>
      <w:bookmarkStart w:id="233" w:name="_Toc178155724"/>
      <w:r w:rsidRPr="00501056">
        <w:t>6.2.1.3</w:t>
      </w:r>
      <w:r w:rsidRPr="00501056">
        <w:tab/>
        <w:t>Unique YANG Namespace</w:t>
      </w:r>
      <w:bookmarkEnd w:id="229"/>
      <w:bookmarkEnd w:id="230"/>
      <w:bookmarkEnd w:id="231"/>
      <w:bookmarkEnd w:id="232"/>
      <w:bookmarkEnd w:id="233"/>
      <w:r w:rsidRPr="00501056">
        <w:t xml:space="preserve"> </w:t>
      </w:r>
    </w:p>
    <w:p w14:paraId="14C9B5E0" w14:textId="085E4C0E"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w:t>
      </w:r>
      <w:proofErr w:type="gramStart"/>
      <w:r w:rsidRPr="00501056">
        <w:t>gpp:saX</w:t>
      </w:r>
      <w:proofErr w:type="gramEnd"/>
      <w:r w:rsidRPr="00501056">
        <w:t>:&lt;module-name&gt;</w:t>
      </w:r>
    </w:p>
    <w:p w14:paraId="241C6AF4" w14:textId="77777777" w:rsidR="009C7500" w:rsidRPr="00501056" w:rsidRDefault="009C7500" w:rsidP="009C7500">
      <w:pPr>
        <w:pStyle w:val="PL"/>
      </w:pPr>
    </w:p>
    <w:p w14:paraId="713FC584" w14:textId="77777777" w:rsidR="009C7500" w:rsidRPr="00501056" w:rsidRDefault="009C7500" w:rsidP="009C7500">
      <w:proofErr w:type="spellStart"/>
      <w:r w:rsidRPr="00501056">
        <w:t>saX</w:t>
      </w:r>
      <w:proofErr w:type="spellEnd"/>
      <w:r w:rsidRPr="00501056">
        <w:t xml:space="preserve">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34" w:name="_Toc20312269"/>
      <w:bookmarkStart w:id="235" w:name="_Toc27561329"/>
      <w:bookmarkStart w:id="236" w:name="_Toc36041291"/>
      <w:bookmarkStart w:id="237" w:name="_Toc44603404"/>
      <w:bookmarkStart w:id="238" w:name="_Toc178155725"/>
      <w:r w:rsidRPr="00501056">
        <w:t>6.2.1.4</w:t>
      </w:r>
      <w:r w:rsidRPr="00501056">
        <w:tab/>
        <w:t>Unique YANG Module Prefixes</w:t>
      </w:r>
      <w:bookmarkEnd w:id="234"/>
      <w:bookmarkEnd w:id="235"/>
      <w:bookmarkEnd w:id="236"/>
      <w:bookmarkEnd w:id="237"/>
      <w:bookmarkEnd w:id="238"/>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 xml:space="preserve">e.g. prefix </w:t>
      </w:r>
      <w:proofErr w:type="spellStart"/>
      <w:r w:rsidRPr="00501056">
        <w:t>nrmtype</w:t>
      </w:r>
      <w:proofErr w:type="spellEnd"/>
      <w:r w:rsidRPr="00501056">
        <w:t xml:space="preserv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39" w:name="_Toc20312270"/>
      <w:bookmarkStart w:id="240" w:name="_Toc27561330"/>
      <w:bookmarkStart w:id="241" w:name="_Toc36041292"/>
      <w:bookmarkStart w:id="242" w:name="_Toc44603405"/>
      <w:bookmarkStart w:id="243" w:name="_Toc178155726"/>
      <w:r w:rsidRPr="00501056">
        <w:t>6.2.1.5</w:t>
      </w:r>
      <w:r w:rsidRPr="00501056">
        <w:tab/>
        <w:t xml:space="preserve">Use YANG </w:t>
      </w:r>
      <w:r w:rsidR="00747E03">
        <w:t>v</w:t>
      </w:r>
      <w:r w:rsidR="00747E03" w:rsidRPr="00501056">
        <w:t xml:space="preserve">ersion </w:t>
      </w:r>
      <w:r w:rsidRPr="00501056">
        <w:t>1.1</w:t>
      </w:r>
      <w:bookmarkEnd w:id="239"/>
      <w:bookmarkEnd w:id="240"/>
      <w:bookmarkEnd w:id="241"/>
      <w:bookmarkEnd w:id="242"/>
      <w:bookmarkEnd w:id="243"/>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44" w:name="_Toc20312271"/>
      <w:bookmarkStart w:id="245" w:name="_Toc27561331"/>
      <w:bookmarkStart w:id="246" w:name="_Toc36041293"/>
      <w:bookmarkStart w:id="247" w:name="_Toc44603406"/>
      <w:bookmarkStart w:id="248" w:name="_Toc178155727"/>
      <w:r w:rsidRPr="00501056">
        <w:lastRenderedPageBreak/>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44"/>
      <w:bookmarkEnd w:id="245"/>
      <w:bookmarkEnd w:id="246"/>
      <w:bookmarkEnd w:id="247"/>
      <w:r w:rsidR="00747E03">
        <w:t>r</w:t>
      </w:r>
      <w:r w:rsidR="00747E03" w:rsidRPr="00747E03">
        <w:t>ecommended</w:t>
      </w:r>
      <w:bookmarkEnd w:id="248"/>
    </w:p>
    <w:p w14:paraId="1D8FAEBD" w14:textId="77777777" w:rsidR="009C7500" w:rsidRPr="00501056" w:rsidRDefault="009C7500" w:rsidP="009C7500">
      <w:r w:rsidRPr="00501056">
        <w:t xml:space="preserve">The following YANG constructs shall not be used in 3GPP YANG models as they are not available in the Stage 2 </w:t>
      </w:r>
      <w:proofErr w:type="spellStart"/>
      <w:r w:rsidRPr="00501056">
        <w:t>modeling</w:t>
      </w:r>
      <w:proofErr w:type="spellEnd"/>
      <w:r w:rsidRPr="00501056">
        <w:t xml:space="preserve"> terminology, thus not needed.  </w:t>
      </w:r>
    </w:p>
    <w:p w14:paraId="2C2F4D99" w14:textId="77777777" w:rsidR="009C7500" w:rsidRPr="00501056" w:rsidRDefault="00D734EA" w:rsidP="00D734EA">
      <w:pPr>
        <w:pStyle w:val="B1"/>
      </w:pPr>
      <w:r w:rsidRPr="00501056">
        <w:t>-</w:t>
      </w:r>
      <w:r w:rsidRPr="00501056">
        <w:tab/>
      </w:r>
      <w:proofErr w:type="spellStart"/>
      <w:r w:rsidR="00747E03" w:rsidRPr="00747E03">
        <w:t>a</w:t>
      </w:r>
      <w:r w:rsidR="009C7500" w:rsidRPr="00501056">
        <w:t>ny</w:t>
      </w:r>
      <w:r w:rsidR="00747E03" w:rsidRPr="00747E03">
        <w:t>x</w:t>
      </w:r>
      <w:r w:rsidR="009C7500" w:rsidRPr="00501056">
        <w:t>ml</w:t>
      </w:r>
      <w:proofErr w:type="spellEnd"/>
    </w:p>
    <w:p w14:paraId="2DC09E41" w14:textId="77777777" w:rsidR="009C7500" w:rsidRPr="00501056" w:rsidRDefault="00D734EA" w:rsidP="00D734EA">
      <w:pPr>
        <w:pStyle w:val="B1"/>
      </w:pPr>
      <w:r w:rsidRPr="00501056">
        <w:t>-</w:t>
      </w:r>
      <w:r w:rsidRPr="00501056">
        <w:tab/>
      </w:r>
      <w:proofErr w:type="spellStart"/>
      <w:r w:rsidR="00747E03" w:rsidRPr="00747E03">
        <w:t>r</w:t>
      </w:r>
      <w:r w:rsidR="009C7500" w:rsidRPr="00501056">
        <w:t>pc</w:t>
      </w:r>
      <w:proofErr w:type="spellEnd"/>
      <w:r w:rsidR="009C7500" w:rsidRPr="00501056">
        <w:t xml:space="preserve"> – use actions instead</w:t>
      </w:r>
    </w:p>
    <w:p w14:paraId="5183FBE1" w14:textId="77777777" w:rsidR="00747E03" w:rsidRDefault="00D734EA" w:rsidP="00747E03">
      <w:pPr>
        <w:pStyle w:val="B1"/>
      </w:pPr>
      <w:r w:rsidRPr="00501056">
        <w:t>-</w:t>
      </w:r>
      <w:r w:rsidRPr="00501056">
        <w:tab/>
      </w:r>
      <w:r w:rsidR="00747E03" w:rsidRPr="00747E03">
        <w:t>d</w:t>
      </w:r>
      <w:r w:rsidR="009C7500" w:rsidRPr="00501056">
        <w:t xml:space="preserve">eviation </w:t>
      </w:r>
    </w:p>
    <w:p w14:paraId="4F62BF87" w14:textId="77777777" w:rsidR="00747E03" w:rsidRDefault="00747E03" w:rsidP="00747E03">
      <w:pPr>
        <w:pStyle w:val="B1"/>
      </w:pPr>
      <w:r>
        <w:t>The following YANG statements should not be used in 3GPP YANG models:</w:t>
      </w:r>
    </w:p>
    <w:p w14:paraId="1A5A8140" w14:textId="77777777" w:rsidR="009C7500" w:rsidRPr="00501056" w:rsidRDefault="00747E03" w:rsidP="00747E03">
      <w:pPr>
        <w:pStyle w:val="B1"/>
      </w:pPr>
      <w:r>
        <w:t>-</w:t>
      </w:r>
      <w:r>
        <w:tab/>
      </w:r>
      <w:proofErr w:type="spellStart"/>
      <w:r>
        <w:t>anydata</w:t>
      </w:r>
      <w:proofErr w:type="spellEnd"/>
      <w:r>
        <w:t xml:space="preserve">. </w:t>
      </w:r>
      <w:r>
        <w:tab/>
        <w:t xml:space="preserve">Whenever possible data should be </w:t>
      </w:r>
      <w:proofErr w:type="spellStart"/>
      <w:r>
        <w:t>modeled</w:t>
      </w:r>
      <w:proofErr w:type="spellEnd"/>
      <w:r>
        <w:t xml:space="preserve"> with list, leaf-list, leaf data nodes. In the rare case where the type of an attribute is unknown (E.g., </w:t>
      </w:r>
      <w:proofErr w:type="gramStart"/>
      <w:r>
        <w:t>a an</w:t>
      </w:r>
      <w:proofErr w:type="gramEnd"/>
      <w:r>
        <w:t xml:space="preserve"> attribute that can be of any attribute type) the YANG “</w:t>
      </w:r>
      <w:proofErr w:type="spellStart"/>
      <w:r>
        <w:t>anyadata</w:t>
      </w:r>
      <w:proofErr w:type="spellEnd"/>
      <w:r>
        <w:t>” statement may be used.</w:t>
      </w:r>
    </w:p>
    <w:p w14:paraId="1D1D3A9C" w14:textId="77777777" w:rsidR="009C7500" w:rsidRPr="00501056" w:rsidRDefault="009C7500" w:rsidP="009C7500">
      <w:pPr>
        <w:pStyle w:val="Heading4"/>
      </w:pPr>
      <w:bookmarkStart w:id="249" w:name="_Toc20312272"/>
      <w:bookmarkStart w:id="250" w:name="_Toc27561332"/>
      <w:bookmarkStart w:id="251" w:name="_Toc36041294"/>
      <w:bookmarkStart w:id="252" w:name="_Toc44603407"/>
      <w:bookmarkStart w:id="253" w:name="_Toc178155728"/>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249"/>
      <w:bookmarkEnd w:id="250"/>
      <w:bookmarkEnd w:id="251"/>
      <w:bookmarkEnd w:id="252"/>
      <w:r w:rsidR="00747E03">
        <w:t>o</w:t>
      </w:r>
      <w:r w:rsidR="00747E03" w:rsidRPr="00501056">
        <w:t>rganizations</w:t>
      </w:r>
      <w:bookmarkEnd w:id="253"/>
      <w:r w:rsidR="00747E03" w:rsidRPr="00501056">
        <w:t xml:space="preserve"> </w:t>
      </w:r>
    </w:p>
    <w:p w14:paraId="055E3BA8" w14:textId="77777777" w:rsidR="009C7500" w:rsidRPr="00501056" w:rsidRDefault="009C7500" w:rsidP="009C7500">
      <w:r w:rsidRPr="00501056">
        <w:t xml:space="preserve">Whenever there is a suitable existing standard from another standard organization or industry forum its usage should be preferred before defining a 3GPP model covering the same scope.  E.g. </w:t>
      </w:r>
      <w:proofErr w:type="spellStart"/>
      <w:r w:rsidRPr="00501056">
        <w:t>ietf</w:t>
      </w:r>
      <w:proofErr w:type="spellEnd"/>
      <w:r w:rsidRPr="00501056">
        <w:t xml:space="preserve">-types, </w:t>
      </w:r>
      <w:proofErr w:type="spellStart"/>
      <w:r w:rsidRPr="00501056">
        <w:t>ietf</w:t>
      </w:r>
      <w:proofErr w:type="spellEnd"/>
      <w:r w:rsidRPr="00501056">
        <w:t>-</w:t>
      </w:r>
      <w:proofErr w:type="spellStart"/>
      <w:r w:rsidRPr="00501056">
        <w:t>inet</w:t>
      </w:r>
      <w:proofErr w:type="spellEnd"/>
      <w:r w:rsidRPr="00501056">
        <w: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606351B" w:rsidR="009C7500" w:rsidRPr="00501056" w:rsidRDefault="009C7500" w:rsidP="009C7500">
      <w:pPr>
        <w:pStyle w:val="Heading4"/>
      </w:pPr>
      <w:bookmarkStart w:id="254" w:name="_Toc20312273"/>
      <w:bookmarkStart w:id="255" w:name="_Toc27561333"/>
      <w:bookmarkStart w:id="256" w:name="_Toc36041295"/>
      <w:bookmarkStart w:id="257" w:name="_Toc44603408"/>
      <w:bookmarkStart w:id="258" w:name="_Toc178155729"/>
      <w:r w:rsidRPr="00501056">
        <w:t>6.2.1.8</w:t>
      </w:r>
      <w:r w:rsidRPr="00501056">
        <w:tab/>
      </w:r>
      <w:r w:rsidR="00AD05EC">
        <w:t xml:space="preserve">Updating the 3GPP YANG </w:t>
      </w:r>
      <w:r w:rsidR="00AD05EC" w:rsidRPr="008B1BA4">
        <w:t>schema tree</w:t>
      </w:r>
      <w:r w:rsidR="00AD05EC">
        <w:t xml:space="preserve"> by external parties</w:t>
      </w:r>
      <w:bookmarkEnd w:id="254"/>
      <w:bookmarkEnd w:id="255"/>
      <w:bookmarkEnd w:id="256"/>
      <w:bookmarkEnd w:id="257"/>
      <w:bookmarkEnd w:id="258"/>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77777777" w:rsidR="00AD05EC" w:rsidRDefault="00AD05EC" w:rsidP="00AD05EC">
      <w:r>
        <w:t>3GPP explicitly allows and in some cases (1 and5 below)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w:t>
      </w:r>
      <w:proofErr w:type="spellStart"/>
      <w:r w:rsidRPr="00501056">
        <w:t>supportQualifier</w:t>
      </w:r>
      <w:proofErr w:type="spellEnd"/>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77777777" w:rsidR="00AD05EC" w:rsidRDefault="00AD05EC" w:rsidP="00AD05EC">
      <w:pPr>
        <w:pStyle w:val="B1"/>
        <w:ind w:left="0" w:firstLine="0"/>
      </w:pPr>
      <w:r>
        <w:t xml:space="preserve">2) A vendor may extend the schema tree with data nodes (see [x] section 7.17). Adding </w:t>
      </w:r>
      <w:proofErr w:type="spellStart"/>
      <w:r>
        <w:t>manadatory</w:t>
      </w:r>
      <w:proofErr w:type="spellEnd"/>
      <w:r>
        <w:t xml:space="preserve"> model elements is potentially backwards incompatible, so the relevant rules in [x]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w:t>
      </w:r>
      <w:proofErr w:type="gramStart"/>
      <w:r>
        <w:t>gpp:ManagedElement</w:t>
      </w:r>
      <w:proofErr w:type="gramEnd"/>
      <w:r>
        <w:t>/attributes {</w:t>
      </w:r>
    </w:p>
    <w:p w14:paraId="3E958E66" w14:textId="77777777" w:rsidR="00AD05EC" w:rsidRDefault="00AD05EC" w:rsidP="00AD05EC">
      <w:pPr>
        <w:ind w:left="720"/>
      </w:pPr>
      <w:r>
        <w:t xml:space="preserve">  leaf </w:t>
      </w:r>
      <w:proofErr w:type="spellStart"/>
      <w:r>
        <w:t>isCabinetClosed</w:t>
      </w:r>
      <w:proofErr w:type="spellEnd"/>
      <w:r>
        <w:t xml:space="preserve"> {</w:t>
      </w:r>
    </w:p>
    <w:p w14:paraId="0A84AEB5" w14:textId="77777777" w:rsidR="00AD05EC" w:rsidRDefault="00AD05EC" w:rsidP="00AD05EC">
      <w:pPr>
        <w:ind w:left="720"/>
      </w:pPr>
      <w:r>
        <w:lastRenderedPageBreak/>
        <w:t xml:space="preserve">    type </w:t>
      </w:r>
      <w:proofErr w:type="spellStart"/>
      <w:proofErr w:type="gramStart"/>
      <w:r>
        <w:t>boolean</w:t>
      </w:r>
      <w:proofErr w:type="spellEnd"/>
      <w:r>
        <w:t>;</w:t>
      </w:r>
      <w:proofErr w:type="gramEnd"/>
    </w:p>
    <w:p w14:paraId="1F2F0C74" w14:textId="77777777" w:rsidR="00AD05EC" w:rsidRDefault="00AD05EC" w:rsidP="00AD05EC">
      <w:pPr>
        <w:ind w:left="720"/>
      </w:pPr>
      <w:r>
        <w:t xml:space="preserve">    description “Indicates whether the doors of the HW cabinet is closed.</w:t>
      </w:r>
      <w:proofErr w:type="gramStart"/>
      <w:r>
        <w:t>”;</w:t>
      </w:r>
      <w:proofErr w:type="gramEnd"/>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 xml:space="preserve">grouping </w:t>
      </w:r>
      <w:proofErr w:type="spellStart"/>
      <w:r>
        <w:t>VendorClassGrp</w:t>
      </w:r>
      <w:proofErr w:type="spellEnd"/>
      <w:r>
        <w:t xml:space="preserve">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t xml:space="preserve">  leaf </w:t>
      </w:r>
      <w:proofErr w:type="spellStart"/>
      <w:r>
        <w:t>exampleAttribute</w:t>
      </w:r>
      <w:proofErr w:type="spellEnd"/>
      <w:r>
        <w:t xml:space="preserve"> {</w:t>
      </w:r>
    </w:p>
    <w:p w14:paraId="1A79D52D" w14:textId="77777777" w:rsidR="00AD05EC" w:rsidRDefault="00AD05EC" w:rsidP="00AD05EC">
      <w:pPr>
        <w:ind w:left="357"/>
      </w:pPr>
      <w:r>
        <w:t xml:space="preserve">    type </w:t>
      </w:r>
      <w:proofErr w:type="gramStart"/>
      <w:r>
        <w:t>string;</w:t>
      </w:r>
      <w:proofErr w:type="gramEnd"/>
    </w:p>
    <w:p w14:paraId="4EF3EDB9" w14:textId="77777777" w:rsidR="00AD05EC" w:rsidRDefault="00AD05EC" w:rsidP="00AD05EC">
      <w:pPr>
        <w:ind w:left="357"/>
      </w:pPr>
      <w:r>
        <w:t xml:space="preserve">    description </w:t>
      </w:r>
      <w:proofErr w:type="spellStart"/>
      <w:proofErr w:type="gramStart"/>
      <w:r>
        <w:t>vendorMarker</w:t>
      </w:r>
      <w:proofErr w:type="spellEnd"/>
      <w:r>
        <w:t>;</w:t>
      </w:r>
      <w:proofErr w:type="gramEnd"/>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w:t>
      </w:r>
      <w:proofErr w:type="gramStart"/>
      <w:r>
        <w:t>gpp:ManagedElement</w:t>
      </w:r>
      <w:proofErr w:type="gramEnd"/>
      <w:r>
        <w:t xml:space="preserve"> {</w:t>
      </w:r>
    </w:p>
    <w:p w14:paraId="69BAE9C1" w14:textId="77777777" w:rsidR="00AD05EC" w:rsidRDefault="00AD05EC" w:rsidP="00AD05EC">
      <w:pPr>
        <w:ind w:left="357"/>
      </w:pPr>
      <w:r>
        <w:t xml:space="preserve">  list </w:t>
      </w:r>
      <w:proofErr w:type="spellStart"/>
      <w:r>
        <w:t>VendorClass</w:t>
      </w:r>
      <w:proofErr w:type="spellEnd"/>
      <w:r>
        <w:t xml:space="preserve"> {</w:t>
      </w:r>
    </w:p>
    <w:p w14:paraId="42A6864D" w14:textId="77777777" w:rsidR="00AD05EC" w:rsidRDefault="00AD05EC" w:rsidP="00AD05EC">
      <w:pPr>
        <w:ind w:left="357"/>
      </w:pPr>
      <w:r>
        <w:t xml:space="preserve">    key </w:t>
      </w:r>
      <w:proofErr w:type="gramStart"/>
      <w:r>
        <w:t>id;</w:t>
      </w:r>
      <w:proofErr w:type="gramEnd"/>
      <w:r>
        <w:t xml:space="preserve">  </w:t>
      </w:r>
    </w:p>
    <w:p w14:paraId="097B151D" w14:textId="77777777" w:rsidR="00AD05EC" w:rsidRDefault="00AD05EC" w:rsidP="00AD05EC">
      <w:pPr>
        <w:ind w:left="357"/>
      </w:pPr>
      <w:r>
        <w:t xml:space="preserve">    uses top3</w:t>
      </w:r>
      <w:proofErr w:type="gramStart"/>
      <w:r>
        <w:t>gpp:Top</w:t>
      </w:r>
      <w:proofErr w:type="gramEnd"/>
      <w:r>
        <w:t>_</w:t>
      </w:r>
      <w:proofErr w:type="gramStart"/>
      <w:r>
        <w:t>Grp;</w:t>
      </w:r>
      <w:proofErr w:type="gramEnd"/>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w:t>
      </w:r>
      <w:proofErr w:type="spellStart"/>
      <w:proofErr w:type="gramStart"/>
      <w:r>
        <w:t>VendorClassGrp</w:t>
      </w:r>
      <w:proofErr w:type="spellEnd"/>
      <w:r>
        <w:t xml:space="preserve"> ;</w:t>
      </w:r>
      <w:proofErr w:type="gramEnd"/>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lastRenderedPageBreak/>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 xml:space="preserve">Modifications of the properties of </w:t>
      </w:r>
      <w:proofErr w:type="gramStart"/>
      <w:r w:rsidRPr="00721B77">
        <w:t>a data node</w:t>
      </w:r>
      <w:r>
        <w:t>s</w:t>
      </w:r>
      <w:proofErr w:type="gramEnd"/>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 xml:space="preserve">4) Limit the unlimited: For strings that have no length limit it is allowed to specify a length limit. No one expects an implementation to support infinitely long strings. For lists and leaf-lists that do not have a max-elements </w:t>
      </w:r>
      <w:proofErr w:type="spellStart"/>
      <w:r>
        <w:t>substatement</w:t>
      </w:r>
      <w:proofErr w:type="spellEnd"/>
      <w:r>
        <w:t xml:space="preserve"> it is allowed to add a max-elements </w:t>
      </w:r>
      <w:proofErr w:type="spellStart"/>
      <w:r>
        <w:t>substatement</w:t>
      </w:r>
      <w:proofErr w:type="spellEnd"/>
      <w:r>
        <w: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w:t>
      </w:r>
      <w:proofErr w:type="spellStart"/>
      <w:r w:rsidRPr="00BD2660">
        <w:t>supportQualifier</w:t>
      </w:r>
      <w:proofErr w:type="spellEnd"/>
      <w:r w:rsidRPr="00BD2660">
        <w:t xml:space="preserve"> does not mark it as optional</w:t>
      </w:r>
      <w:r>
        <w:t xml:space="preserve">, or when a model element has been modified in contradiction to the above rules, the vendor shall document portions of the 3GPP module that are not supported, or that are supported but with different  syntax, by using the "deviation" statements. Note this </w:t>
      </w:r>
      <w:proofErr w:type="spellStart"/>
      <w:r>
        <w:t>behavior</w:t>
      </w:r>
      <w:proofErr w:type="spellEnd"/>
      <w:r>
        <w:t xml:space="preserve"> is discouraged, providing deviation statements is not a substitute for proper conformance to the specifications.</w:t>
      </w:r>
    </w:p>
    <w:p w14:paraId="1695E630" w14:textId="77777777" w:rsidR="00AD05EC" w:rsidRDefault="00AD05EC" w:rsidP="00AD05EC">
      <w:r>
        <w:t xml:space="preserve">Making non-backward compatible changes (other then what's specified in point </w:t>
      </w:r>
      <w:proofErr w:type="gramStart"/>
      <w:r>
        <w:t>4 )</w:t>
      </w:r>
      <w:proofErr w:type="gramEnd"/>
      <w:r>
        <w:t xml:space="preserve"> to the schema tree is strongly discouraged, considered non-conformant and thus </w:t>
      </w:r>
      <w:proofErr w:type="gramStart"/>
      <w:r>
        <w:t>has to</w:t>
      </w:r>
      <w:proofErr w:type="gramEnd"/>
      <w:r>
        <w:t xml:space="preserve"> be specified with deviations.</w:t>
      </w:r>
    </w:p>
    <w:p w14:paraId="0FAC80A1" w14:textId="77777777" w:rsidR="00AD05EC" w:rsidRDefault="00AD05EC" w:rsidP="00AD05EC">
      <w:r w:rsidRPr="00721B77">
        <w:t xml:space="preserve">The </w:t>
      </w:r>
      <w:r>
        <w:t>I</w:t>
      </w:r>
      <w:r w:rsidRPr="00721B77">
        <w:t>OC naming attribute (see clause 6.2.3) shall always be supported by the server implementation and therefore shall never be marked as not supported.</w:t>
      </w:r>
    </w:p>
    <w:p w14:paraId="0D64EB0D" w14:textId="77777777" w:rsidR="009C7500" w:rsidRPr="00501056" w:rsidRDefault="009C7500" w:rsidP="009C7500">
      <w:pPr>
        <w:pStyle w:val="Heading4"/>
      </w:pPr>
      <w:bookmarkStart w:id="259" w:name="_Toc20312274"/>
      <w:bookmarkStart w:id="260" w:name="_Toc27561334"/>
      <w:bookmarkStart w:id="261" w:name="_Toc36041296"/>
      <w:bookmarkStart w:id="262" w:name="_Toc44603409"/>
      <w:bookmarkStart w:id="263" w:name="_Toc178155730"/>
      <w:r w:rsidRPr="00501056">
        <w:t>6.2.1.9</w:t>
      </w:r>
      <w:r w:rsidRPr="00501056">
        <w:tab/>
        <w:t xml:space="preserve">Model </w:t>
      </w:r>
      <w:r w:rsidR="00096317">
        <w:t>c</w:t>
      </w:r>
      <w:r w:rsidR="00096317" w:rsidRPr="00501056">
        <w:t>orrectness</w:t>
      </w:r>
      <w:r w:rsidRPr="00501056">
        <w:t>, checking</w:t>
      </w:r>
      <w:bookmarkEnd w:id="259"/>
      <w:bookmarkEnd w:id="260"/>
      <w:bookmarkEnd w:id="261"/>
      <w:bookmarkEnd w:id="262"/>
      <w:bookmarkEnd w:id="263"/>
      <w:r w:rsidRPr="00501056">
        <w:t xml:space="preserve"> </w:t>
      </w:r>
    </w:p>
    <w:p w14:paraId="739A105C" w14:textId="2F5A85E7" w:rsidR="009C7500" w:rsidRPr="00501056" w:rsidRDefault="009C7500" w:rsidP="009C7500">
      <w:r w:rsidRPr="00501056">
        <w:t xml:space="preserve">3GPP YANG modules shall be checked with the </w:t>
      </w:r>
      <w:proofErr w:type="spellStart"/>
      <w:r w:rsidRPr="00501056">
        <w:t>pyang</w:t>
      </w:r>
      <w:proofErr w:type="spellEnd"/>
      <w:r w:rsidRPr="00501056">
        <w:t xml:space="preserve"> tool. See: </w:t>
      </w:r>
      <w:proofErr w:type="spellStart"/>
      <w:r w:rsidR="00E9376E" w:rsidRPr="0092284B">
        <w:t>pyang</w:t>
      </w:r>
      <w:proofErr w:type="spellEnd"/>
      <w:r w:rsidR="00E9376E" w:rsidRPr="0092284B">
        <w:t xml:space="preserve"> [</w:t>
      </w:r>
      <w:r w:rsidR="00E9376E">
        <w:t>21</w:t>
      </w:r>
      <w:r w:rsidR="00E9376E" w:rsidRPr="0092284B">
        <w:t>].</w:t>
      </w:r>
    </w:p>
    <w:p w14:paraId="787293ED" w14:textId="1F048202" w:rsidR="009C7500" w:rsidRDefault="009C7500" w:rsidP="009C7500">
      <w:r w:rsidRPr="00501056">
        <w:t xml:space="preserve">The </w:t>
      </w:r>
      <w:r w:rsidR="00FB236D" w:rsidRPr="00501056">
        <w:t>"</w:t>
      </w:r>
      <w:proofErr w:type="spellStart"/>
      <w:r w:rsidRPr="00501056">
        <w:t>pyang</w:t>
      </w:r>
      <w:proofErr w:type="spellEnd"/>
      <w:r w:rsidRPr="00501056">
        <w:t xml:space="preserve"> –-strict</w:t>
      </w:r>
      <w:r w:rsidR="00FB236D" w:rsidRPr="00501056">
        <w:t>"</w:t>
      </w:r>
      <w:r w:rsidRPr="00501056">
        <w:t xml:space="preserve"> command shall be run with no errors returned. </w:t>
      </w:r>
    </w:p>
    <w:p w14:paraId="5EA1EAB3" w14:textId="32633B6D" w:rsidR="00245D62" w:rsidRDefault="00245D62" w:rsidP="00245D62">
      <w:r w:rsidRPr="00E24F4C">
        <w:t>"</w:t>
      </w:r>
      <w:proofErr w:type="spellStart"/>
      <w:proofErr w:type="gramStart"/>
      <w:r>
        <w:t>p</w:t>
      </w:r>
      <w:r w:rsidRPr="00E24F4C">
        <w:t>yang</w:t>
      </w:r>
      <w:proofErr w:type="spellEnd"/>
      <w:proofErr w:type="gramEnd"/>
      <w:r w:rsidRPr="00E24F4C">
        <w:t xml:space="preserve"> </w:t>
      </w:r>
      <w:r w:rsidR="00E9376E">
        <w:t>--3GPP</w:t>
      </w:r>
      <w:r w:rsidRPr="00E24F4C">
        <w:t xml:space="preserve">" </w:t>
      </w:r>
      <w:r>
        <w:t xml:space="preserve">should also be run against all 3GPP YANG modules. Errors and warning produced by the </w:t>
      </w:r>
      <w:r w:rsidRPr="00E24F4C">
        <w:t>"</w:t>
      </w:r>
      <w:proofErr w:type="spellStart"/>
      <w:r>
        <w:t>pyang</w:t>
      </w:r>
      <w:proofErr w:type="spellEnd"/>
      <w:r>
        <w:t xml:space="preserve">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w:t>
      </w:r>
      <w:proofErr w:type="gramStart"/>
      <w:r>
        <w:t>actually degrade</w:t>
      </w:r>
      <w:proofErr w:type="gramEnd"/>
      <w:r>
        <w:t xml:space="preserve"> readability, it is not a </w:t>
      </w:r>
      <w:r w:rsidR="00E9376E">
        <w:t>mandatory</w:t>
      </w:r>
      <w:r>
        <w:t xml:space="preserve"> to remove the errors/warnings produced by the </w:t>
      </w:r>
      <w:r w:rsidRPr="00E24F4C">
        <w:t>"</w:t>
      </w:r>
      <w:proofErr w:type="spellStart"/>
      <w:r>
        <w:t>pyang</w:t>
      </w:r>
      <w:proofErr w:type="spellEnd"/>
      <w:r>
        <w:t xml:space="preserve"> </w:t>
      </w:r>
      <w:r w:rsidR="00E9376E">
        <w:t>--3GPP</w:t>
      </w:r>
      <w:r w:rsidRPr="00E24F4C">
        <w:t>"</w:t>
      </w:r>
      <w:r>
        <w:t>.</w:t>
      </w:r>
    </w:p>
    <w:p w14:paraId="04B5BBC2" w14:textId="77777777" w:rsidR="00245D62" w:rsidRDefault="00245D62" w:rsidP="00AA149F">
      <w:pPr>
        <w:pStyle w:val="Heading4"/>
      </w:pPr>
      <w:bookmarkStart w:id="264" w:name="_Toc178155731"/>
      <w:r w:rsidRPr="00E24F4C">
        <w:t>6.2.1.</w:t>
      </w:r>
      <w:r w:rsidR="00C26059">
        <w:t>10</w:t>
      </w:r>
      <w:r w:rsidRPr="00E24F4C">
        <w:tab/>
      </w:r>
      <w:r>
        <w:t>YANG modules in technical specifications</w:t>
      </w:r>
      <w:bookmarkEnd w:id="264"/>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lastRenderedPageBreak/>
        <w:t>&lt;CODE ENDS&gt;</w:t>
      </w:r>
    </w:p>
    <w:p w14:paraId="3222F1F0" w14:textId="77777777" w:rsidR="00245D62" w:rsidRPr="00742EDD" w:rsidRDefault="00245D62" w:rsidP="00AA149F">
      <w:pPr>
        <w:pStyle w:val="Heading4"/>
      </w:pPr>
      <w:bookmarkStart w:id="265" w:name="_Toc7168631"/>
      <w:bookmarkStart w:id="266" w:name="_Toc178155732"/>
      <w:r>
        <w:t>6.2.1.</w:t>
      </w:r>
      <w:r w:rsidR="00C26059">
        <w:t>11</w:t>
      </w:r>
      <w:r w:rsidRPr="00742EDD">
        <w:tab/>
        <w:t xml:space="preserve">Module </w:t>
      </w:r>
      <w:r>
        <w:t>h</w:t>
      </w:r>
      <w:r w:rsidRPr="00742EDD">
        <w:t xml:space="preserve">eader </w:t>
      </w:r>
      <w:r>
        <w:t>s</w:t>
      </w:r>
      <w:r w:rsidRPr="00742EDD">
        <w:t>tatements</w:t>
      </w:r>
      <w:bookmarkEnd w:id="265"/>
      <w:bookmarkEnd w:id="266"/>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015E41" w:rsidRDefault="00FF7FB8" w:rsidP="00FF7FB8">
      <w:pPr>
        <w:pStyle w:val="PL"/>
        <w:rPr>
          <w:lang w:val="fr-FR"/>
        </w:rPr>
      </w:pPr>
      <w:r w:rsidRPr="00AA149F">
        <w:rPr>
          <w:sz w:val="18"/>
          <w:szCs w:val="18"/>
        </w:rPr>
        <w:t xml:space="preserve">  </w:t>
      </w:r>
      <w:proofErr w:type="gramStart"/>
      <w:r w:rsidRPr="00015E41">
        <w:rPr>
          <w:sz w:val="18"/>
          <w:szCs w:val="18"/>
          <w:lang w:val="fr-FR"/>
        </w:rPr>
        <w:t>contact</w:t>
      </w:r>
      <w:proofErr w:type="gramEnd"/>
      <w:r w:rsidRPr="00015E41">
        <w:rPr>
          <w:sz w:val="18"/>
          <w:szCs w:val="18"/>
          <w:lang w:val="fr-FR"/>
        </w:rPr>
        <w:t xml:space="preserve"> "</w:t>
      </w:r>
      <w:proofErr w:type="gramStart"/>
      <w:r w:rsidR="0080429D" w:rsidRPr="00015E41">
        <w:rPr>
          <w:lang w:val="fr-FR"/>
        </w:rPr>
        <w:t>https://www.3gpp.org/DynaReport/TSG-WG--S5--</w:t>
      </w:r>
      <w:proofErr w:type="spellStart"/>
      <w:r w:rsidR="0080429D" w:rsidRPr="00015E41">
        <w:rPr>
          <w:lang w:val="fr-FR"/>
        </w:rPr>
        <w:t>officials.htm?Itemid</w:t>
      </w:r>
      <w:proofErr w:type="spellEnd"/>
      <w:r w:rsidR="0080429D" w:rsidRPr="00015E41">
        <w:rPr>
          <w:lang w:val="fr-FR"/>
        </w:rPr>
        <w:t>=464</w:t>
      </w:r>
      <w:r w:rsidRPr="00015E41">
        <w:rPr>
          <w:sz w:val="18"/>
          <w:szCs w:val="18"/>
          <w:lang w:val="fr-FR"/>
        </w:rPr>
        <w:t>;</w:t>
      </w:r>
      <w:proofErr w:type="gramEnd"/>
      <w:r w:rsidR="003A7EF7" w:rsidRPr="00015E41">
        <w:rPr>
          <w:sz w:val="18"/>
          <w:szCs w:val="18"/>
          <w:lang w:val="fr-FR"/>
        </w:rPr>
        <w:t>"</w:t>
      </w:r>
      <w:r w:rsidR="00245D62" w:rsidRPr="00015E41">
        <w:rPr>
          <w:lang w:val="fr-FR"/>
        </w:rPr>
        <w:t xml:space="preserve"> </w:t>
      </w:r>
    </w:p>
    <w:p w14:paraId="14490B79" w14:textId="77777777" w:rsidR="00FF7FB8" w:rsidRPr="00015E41" w:rsidRDefault="00FF7FB8" w:rsidP="00FF7FB8">
      <w:pPr>
        <w:rPr>
          <w:lang w:val="fr-FR"/>
        </w:rPr>
      </w:pPr>
    </w:p>
    <w:p w14:paraId="5149D196" w14:textId="77777777" w:rsidR="00245D62" w:rsidRPr="00CA2089" w:rsidRDefault="00245D62" w:rsidP="00AA149F">
      <w:pPr>
        <w:pStyle w:val="Heading4"/>
      </w:pPr>
      <w:bookmarkStart w:id="267" w:name="_Toc528657256"/>
      <w:bookmarkStart w:id="268" w:name="_Toc7168632"/>
      <w:bookmarkStart w:id="269" w:name="_Toc178155733"/>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267"/>
      <w:bookmarkEnd w:id="268"/>
      <w:bookmarkEnd w:id="269"/>
      <w:r w:rsidRPr="00CA2089">
        <w:t xml:space="preserve"> </w:t>
      </w:r>
    </w:p>
    <w:p w14:paraId="17FA3CEA" w14:textId="77777777" w:rsidR="00245D62" w:rsidRDefault="00245D62" w:rsidP="00245D62">
      <w:bookmarkStart w:id="270" w:name="_Toc528657257"/>
      <w:r>
        <w:t xml:space="preserve">A "description" statement should be present for each YANG schema node. As an exception: for </w:t>
      </w:r>
      <w:bookmarkStart w:id="271" w:name="_Hlk23852981"/>
      <w:r>
        <w:t xml:space="preserve">individual </w:t>
      </w:r>
      <w:proofErr w:type="spellStart"/>
      <w:r>
        <w:t>leafs</w:t>
      </w:r>
      <w:proofErr w:type="spellEnd"/>
      <w:r>
        <w:t xml:space="preserve">, leaf-lists, </w:t>
      </w:r>
      <w:proofErr w:type="spellStart"/>
      <w:r>
        <w:t>enums</w:t>
      </w:r>
      <w:proofErr w:type="spellEnd"/>
      <w:r>
        <w:t>, case statements, typedef statements</w:t>
      </w:r>
      <w:bookmarkEnd w:id="271"/>
      <w:r>
        <w:t xml:space="preserve">, where the schema node’s name describes the node sufficiently, the "description" may be omitted. </w:t>
      </w:r>
    </w:p>
    <w:p w14:paraId="75FF932E" w14:textId="77777777" w:rsidR="00A95548" w:rsidRDefault="00245D62" w:rsidP="00A95548">
      <w:r>
        <w:t>A "</w:t>
      </w:r>
      <w:proofErr w:type="spellStart"/>
      <w:r>
        <w:t>reference"</w:t>
      </w:r>
      <w:r w:rsidR="00A95548">
        <w:t>sub</w:t>
      </w:r>
      <w:r>
        <w:t>statement</w:t>
      </w:r>
      <w:proofErr w:type="spellEnd"/>
      <w:r>
        <w:t xml:space="preserve">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w:t>
      </w:r>
      <w:proofErr w:type="gramStart"/>
      <w:r w:rsidR="00A95548">
        <w:t>In order to</w:t>
      </w:r>
      <w:proofErr w:type="gramEnd"/>
      <w:r w:rsidR="00A95548">
        <w:t xml:space="preserve"> easily list with a </w:t>
      </w:r>
      <w:proofErr w:type="gramStart"/>
      <w:r w:rsidR="00A95548">
        <w:t>“grep” command YANG modules</w:t>
      </w:r>
      <w:proofErr w:type="gramEnd"/>
      <w:r w:rsidR="00A95548">
        <w:t xml:space="preserve">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 xml:space="preserve">the string </w:t>
      </w:r>
      <w:proofErr w:type="gramStart"/>
      <w:r>
        <w:t>‘  reference</w:t>
      </w:r>
      <w:proofErr w:type="gramEnd"/>
      <w:r>
        <w:t xml:space="preserve"> ”3GPP TS ‘</w:t>
      </w:r>
    </w:p>
    <w:p w14:paraId="2A00F511" w14:textId="77777777" w:rsidR="00A95548" w:rsidRDefault="00A95548" w:rsidP="00F40DA8">
      <w:pPr>
        <w:pStyle w:val="B2"/>
      </w:pPr>
      <w:r>
        <w:t xml:space="preserve"> (that </w:t>
      </w:r>
      <w:proofErr w:type="gramStart"/>
      <w:r>
        <w:t>is  2</w:t>
      </w:r>
      <w:proofErr w:type="gramEnd"/>
      <w:r>
        <w:t xml:space="preserve"> leading spaces + reference + </w:t>
      </w:r>
      <w:proofErr w:type="gramStart"/>
      <w:r>
        <w:t>1  space</w:t>
      </w:r>
      <w:proofErr w:type="gramEnd"/>
      <w:r>
        <w:t xml:space="preserv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272" w:name="_Toc7168633"/>
      <w:bookmarkStart w:id="273" w:name="_Toc178155734"/>
      <w:bookmarkEnd w:id="270"/>
      <w:r>
        <w:t>6.2.1.</w:t>
      </w:r>
      <w:r w:rsidR="00C26059">
        <w:t>13</w:t>
      </w:r>
      <w:r w:rsidRPr="00CA2089">
        <w:tab/>
        <w:t xml:space="preserve">YANG </w:t>
      </w:r>
      <w:r>
        <w:t>m</w:t>
      </w:r>
      <w:r w:rsidRPr="00CA2089">
        <w:t xml:space="preserve">odule </w:t>
      </w:r>
      <w:r>
        <w:t>r</w:t>
      </w:r>
      <w:r w:rsidRPr="00CA2089">
        <w:t>evisions</w:t>
      </w:r>
      <w:bookmarkEnd w:id="272"/>
      <w:bookmarkEnd w:id="273"/>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proofErr w:type="gramStart"/>
      <w:r>
        <w:t>In order to</w:t>
      </w:r>
      <w:proofErr w:type="gramEnd"/>
      <w:r>
        <w:t xml:space="preserve"> minimize changes to the YANG interface it is recommended to use the same module revision (same YANG file) in multiple 3GPP releases </w:t>
      </w:r>
      <w:proofErr w:type="gramStart"/>
      <w:r>
        <w:t>as long as</w:t>
      </w:r>
      <w:proofErr w:type="gramEnd"/>
      <w:r>
        <w:t xml:space="preserve">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 xml:space="preserve">The revision statement shall contain a reference </w:t>
      </w:r>
      <w:proofErr w:type="spellStart"/>
      <w:r w:rsidR="00A95548">
        <w:t>substatement</w:t>
      </w:r>
      <w:proofErr w:type="spellEnd"/>
      <w:r w:rsidR="00A95548">
        <w:t xml:space="preserve">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w:t>
      </w:r>
      <w:proofErr w:type="gramStart"/>
      <w:r w:rsidRPr="00155BF6">
        <w:t>of  a</w:t>
      </w:r>
      <w:proofErr w:type="gramEnd"/>
      <w:r w:rsidRPr="00155BF6">
        <w:t xml:space="preserve"> YANG module, the content of the reference </w:t>
      </w:r>
      <w:proofErr w:type="spellStart"/>
      <w:r w:rsidRPr="00155BF6">
        <w:t>substatements</w:t>
      </w:r>
      <w:proofErr w:type="spellEnd"/>
      <w:r w:rsidRPr="00155BF6">
        <w:t xml:space="preserve">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proofErr w:type="gramStart"/>
      <w:r>
        <w:t>In order to</w:t>
      </w:r>
      <w:proofErr w:type="gramEnd"/>
      <w:r>
        <w:t xml:space="preserve"> avoid reusing the same revision date in multiple releases</w:t>
      </w:r>
      <w:r w:rsidR="001F5902">
        <w:t>, when a new YANG module revision is needed</w:t>
      </w:r>
      <w:r>
        <w:t xml:space="preserve"> the revision date </w:t>
      </w:r>
      <w:proofErr w:type="spellStart"/>
      <w:r w:rsidR="001F5902">
        <w:t>should</w:t>
      </w:r>
      <w:r>
        <w:t>be</w:t>
      </w:r>
      <w:proofErr w:type="spellEnd"/>
      <w:r>
        <w:t xml:space="preserv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lastRenderedPageBreak/>
        <w:t xml:space="preserve">When divided by 6, the day in the date should have the same remainder as the release number: (DAY modulo 6 == </w:t>
      </w:r>
      <w:proofErr w:type="spellStart"/>
      <w:r>
        <w:t>releaseNumber</w:t>
      </w:r>
      <w:proofErr w:type="spellEnd"/>
      <w:r>
        <w:t xml:space="preserve"> modulo 6).</w:t>
      </w:r>
    </w:p>
    <w:p w14:paraId="3A72827B" w14:textId="77777777" w:rsidR="007365BF" w:rsidRDefault="007365BF" w:rsidP="007365BF">
      <w:r>
        <w:t xml:space="preserve">Examples: </w:t>
      </w:r>
    </w:p>
    <w:p w14:paraId="56047868" w14:textId="77777777" w:rsidR="007365BF" w:rsidRDefault="007365BF" w:rsidP="007365BF">
      <w:r>
        <w:t xml:space="preserve">- Release 17 modulo 6 is </w:t>
      </w:r>
      <w:proofErr w:type="gramStart"/>
      <w:r>
        <w:t>5 ;</w:t>
      </w:r>
      <w:proofErr w:type="gramEnd"/>
      <w:r>
        <w:t xml:space="preserve"> </w:t>
      </w:r>
      <w:proofErr w:type="gramStart"/>
      <w:r>
        <w:t>so</w:t>
      </w:r>
      <w:proofErr w:type="gramEnd"/>
      <w:r>
        <w:t xml:space="preserve"> day numbers 5, 11, 17, 23, 29</w:t>
      </w:r>
      <w:r w:rsidRPr="002B01A9">
        <w:t xml:space="preserve"> </w:t>
      </w:r>
      <w:r>
        <w:t>are acceptable while days e.g., 2 or 7 are not.</w:t>
      </w:r>
    </w:p>
    <w:p w14:paraId="048C11D1" w14:textId="77777777" w:rsidR="007365BF" w:rsidRPr="006166A4" w:rsidRDefault="007365BF" w:rsidP="00533D77">
      <w:r>
        <w:t xml:space="preserve">- Release 18 modulo 6 is </w:t>
      </w:r>
      <w:proofErr w:type="gramStart"/>
      <w:r>
        <w:t>0 ;</w:t>
      </w:r>
      <w:proofErr w:type="gramEnd"/>
      <w:r>
        <w:t xml:space="preserve"> </w:t>
      </w:r>
      <w:proofErr w:type="gramStart"/>
      <w:r>
        <w:t>so</w:t>
      </w:r>
      <w:proofErr w:type="gramEnd"/>
      <w:r>
        <w:t xml:space="preserve"> day numbers 6, 12, 18, 24, 30 are acceptable while days e.g., 8 or 31 are not.</w:t>
      </w:r>
    </w:p>
    <w:p w14:paraId="0C941ED9" w14:textId="77777777" w:rsidR="00245D62" w:rsidRPr="00CA2089" w:rsidRDefault="00245D62" w:rsidP="00AA149F">
      <w:pPr>
        <w:pStyle w:val="Heading4"/>
      </w:pPr>
      <w:bookmarkStart w:id="274" w:name="_Toc7168654"/>
      <w:bookmarkStart w:id="275" w:name="_Toc178155735"/>
      <w:r>
        <w:t>6.2.</w:t>
      </w:r>
      <w:r w:rsidRPr="00CA2089">
        <w:t>1.</w:t>
      </w:r>
      <w:r w:rsidR="00C26059">
        <w:t>15</w:t>
      </w:r>
      <w:r w:rsidRPr="00CA2089">
        <w:tab/>
        <w:t>Don’t use YANG statements with the</w:t>
      </w:r>
      <w:r>
        <w:t>ir</w:t>
      </w:r>
      <w:r w:rsidRPr="00CA2089">
        <w:t xml:space="preserve"> default meaning</w:t>
      </w:r>
      <w:bookmarkEnd w:id="274"/>
      <w:bookmarkEnd w:id="275"/>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276" w:name="_Toc6931066"/>
      <w:bookmarkStart w:id="277" w:name="_Toc7016808"/>
      <w:bookmarkStart w:id="278" w:name="_Toc7168655"/>
      <w:bookmarkStart w:id="279" w:name="_Toc6931067"/>
      <w:bookmarkStart w:id="280" w:name="_Toc7016809"/>
      <w:bookmarkStart w:id="281" w:name="_Toc7168656"/>
      <w:bookmarkStart w:id="282" w:name="_Toc6931068"/>
      <w:bookmarkStart w:id="283" w:name="_Toc7016810"/>
      <w:bookmarkStart w:id="284" w:name="_Toc7168657"/>
      <w:bookmarkStart w:id="285" w:name="_Toc6931069"/>
      <w:bookmarkStart w:id="286" w:name="_Toc7016811"/>
      <w:bookmarkStart w:id="287" w:name="_Toc7168658"/>
      <w:bookmarkStart w:id="288" w:name="_Toc6931070"/>
      <w:bookmarkStart w:id="289" w:name="_Toc7016812"/>
      <w:bookmarkStart w:id="290" w:name="_Toc7168659"/>
      <w:bookmarkStart w:id="291" w:name="_Toc6931071"/>
      <w:bookmarkStart w:id="292" w:name="_Toc7016813"/>
      <w:bookmarkStart w:id="293" w:name="_Toc7168660"/>
      <w:bookmarkStart w:id="294" w:name="_Toc6931072"/>
      <w:bookmarkStart w:id="295" w:name="_Toc7016814"/>
      <w:bookmarkStart w:id="296" w:name="_Toc7168661"/>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E89EAB0" w14:textId="77777777" w:rsidR="003A7EF7" w:rsidRDefault="003A7EF7" w:rsidP="003A7EF7">
      <w:pPr>
        <w:pStyle w:val="Heading4"/>
      </w:pPr>
      <w:bookmarkStart w:id="297" w:name="_Toc44603410"/>
      <w:bookmarkStart w:id="298" w:name="_Toc178155736"/>
      <w:r>
        <w:t>6.2.1.</w:t>
      </w:r>
      <w:r w:rsidR="00C26059">
        <w:t>16</w:t>
      </w:r>
      <w:r>
        <w:tab/>
        <w:t>Formatting YANG modules/submodules</w:t>
      </w:r>
      <w:bookmarkEnd w:id="297"/>
      <w:bookmarkEnd w:id="298"/>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299" w:name="_Toc178155737"/>
      <w:r>
        <w:t>6.2.1.17</w:t>
      </w:r>
      <w:r>
        <w:tab/>
        <w:t>Use original prefix under import statements</w:t>
      </w:r>
      <w:bookmarkEnd w:id="299"/>
    </w:p>
    <w:p w14:paraId="6BA1AE45" w14:textId="77777777" w:rsidR="00C26059" w:rsidRDefault="00C26059" w:rsidP="00AA149F">
      <w:r>
        <w:t xml:space="preserve">The prefix </w:t>
      </w:r>
      <w:proofErr w:type="spellStart"/>
      <w:r>
        <w:t>substatement</w:t>
      </w:r>
      <w:proofErr w:type="spellEnd"/>
      <w:r>
        <w:t xml:space="preserve"> under an import statement shall use the same prefix value, that the imported module declared in </w:t>
      </w:r>
      <w:proofErr w:type="spellStart"/>
      <w:proofErr w:type="gramStart"/>
      <w:r>
        <w:t>it’s</w:t>
      </w:r>
      <w:proofErr w:type="spellEnd"/>
      <w:proofErr w:type="gramEnd"/>
      <w:r>
        <w:t xml:space="preserve"> prefix </w:t>
      </w:r>
      <w:proofErr w:type="spellStart"/>
      <w:r>
        <w:t>substatement</w:t>
      </w:r>
      <w:proofErr w:type="spellEnd"/>
      <w:r>
        <w:t xml:space="preserve"> under </w:t>
      </w:r>
      <w:proofErr w:type="spellStart"/>
      <w:proofErr w:type="gramStart"/>
      <w:r>
        <w:t>it’s</w:t>
      </w:r>
      <w:proofErr w:type="spellEnd"/>
      <w:proofErr w:type="gramEnd"/>
      <w:r>
        <w:t xml:space="preserve"> module statement.</w:t>
      </w:r>
    </w:p>
    <w:p w14:paraId="34A76E2D" w14:textId="77777777" w:rsidR="00FA1ACB" w:rsidRDefault="00FA1ACB" w:rsidP="00FA1ACB">
      <w:pPr>
        <w:pStyle w:val="Heading4"/>
      </w:pPr>
      <w:bookmarkStart w:id="300" w:name="_Toc178155738"/>
      <w:r>
        <w:t>6.2.1.18</w:t>
      </w:r>
      <w:r>
        <w:tab/>
        <w:t>YANG Naming</w:t>
      </w:r>
      <w:bookmarkEnd w:id="300"/>
    </w:p>
    <w:p w14:paraId="163A7769" w14:textId="77777777" w:rsidR="00FA1ACB" w:rsidRDefault="00FA1ACB" w:rsidP="00FA1ACB">
      <w:r>
        <w:t xml:space="preserve">All YANG schema nodes and identifiers that are a direct mapping from the stage 2 specifications (including </w:t>
      </w:r>
      <w:proofErr w:type="spellStart"/>
      <w:r>
        <w:t>leafs</w:t>
      </w:r>
      <w:proofErr w:type="spellEnd"/>
      <w:r>
        <w:t xml:space="preserve">, leaf-list, containers, lists, enumerations, </w:t>
      </w:r>
      <w:proofErr w:type="spellStart"/>
      <w:r>
        <w:t>enums</w:t>
      </w:r>
      <w:proofErr w:type="spellEnd"/>
      <w:r>
        <w:t xml:space="preserve">,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01" w:name="_Toc130378525"/>
      <w:bookmarkStart w:id="302" w:name="_Toc178155739"/>
      <w:r w:rsidRPr="00742BAA">
        <w:t>6.2.1.</w:t>
      </w:r>
      <w:r>
        <w:t>19</w:t>
      </w:r>
      <w:r w:rsidRPr="00742BAA">
        <w:tab/>
      </w:r>
      <w:bookmarkEnd w:id="301"/>
      <w:r>
        <w:t>Copyright</w:t>
      </w:r>
      <w:bookmarkEnd w:id="302"/>
    </w:p>
    <w:p w14:paraId="5457F3B6" w14:textId="77777777" w:rsidR="0085687E" w:rsidRDefault="0085687E" w:rsidP="0085687E">
      <w:r>
        <w:t>All YANG modules and submodules shall contain a copyright notice at the end of the module’s/</w:t>
      </w:r>
      <w:proofErr w:type="gramStart"/>
      <w:r>
        <w:t>submodule’s  description</w:t>
      </w:r>
      <w:proofErr w:type="gramEnd"/>
      <w:r>
        <w:t xml:space="preserve">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lastRenderedPageBreak/>
        <w:t xml:space="preserve">&lt;Year&gt; SHALL be an interval (e.g. 2012-2017) including the year of the file’s creation and last modification or a single </w:t>
      </w:r>
      <w:proofErr w:type="gramStart"/>
      <w:r>
        <w:t>4 digit</w:t>
      </w:r>
      <w:proofErr w:type="gramEnd"/>
      <w:r>
        <w:t xml:space="preserve">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03" w:name="_Toc20312275"/>
      <w:bookmarkStart w:id="304" w:name="_Toc27561335"/>
      <w:bookmarkStart w:id="305" w:name="_Toc36041297"/>
      <w:bookmarkStart w:id="306" w:name="_Toc44603411"/>
      <w:bookmarkStart w:id="307" w:name="_Toc178155740"/>
      <w:r w:rsidRPr="00501056">
        <w:t>6.</w:t>
      </w:r>
      <w:r w:rsidR="009C7500" w:rsidRPr="00501056">
        <w:t>2</w:t>
      </w:r>
      <w:r w:rsidRPr="00501056">
        <w:t>.</w:t>
      </w:r>
      <w:r w:rsidR="009C7500" w:rsidRPr="00501056">
        <w:t>2</w:t>
      </w:r>
      <w:r w:rsidRPr="00501056">
        <w:tab/>
      </w:r>
      <w:proofErr w:type="spellStart"/>
      <w:r w:rsidRPr="00501056">
        <w:rPr>
          <w:rFonts w:cs="Arial"/>
        </w:rPr>
        <w:t>InformationObjectClass</w:t>
      </w:r>
      <w:proofErr w:type="spellEnd"/>
      <w:r w:rsidRPr="00501056">
        <w:rPr>
          <w:rFonts w:cs="Arial"/>
        </w:rPr>
        <w:t xml:space="preserve"> – abstract</w:t>
      </w:r>
      <w:bookmarkEnd w:id="303"/>
      <w:bookmarkEnd w:id="304"/>
      <w:bookmarkEnd w:id="305"/>
      <w:bookmarkEnd w:id="306"/>
      <w:bookmarkEnd w:id="307"/>
    </w:p>
    <w:p w14:paraId="1BDF5FD7" w14:textId="77777777" w:rsidR="004B4B86" w:rsidRPr="00501056" w:rsidRDefault="004B4B86" w:rsidP="004B4B86">
      <w:pPr>
        <w:pStyle w:val="Heading4"/>
      </w:pPr>
      <w:bookmarkStart w:id="308" w:name="_Toc20312276"/>
      <w:bookmarkStart w:id="309" w:name="_Toc27561336"/>
      <w:bookmarkStart w:id="310" w:name="_Toc36041298"/>
      <w:bookmarkStart w:id="311" w:name="_Toc44603412"/>
      <w:bookmarkStart w:id="312" w:name="_Toc178155741"/>
      <w:r w:rsidRPr="00501056">
        <w:t>6.</w:t>
      </w:r>
      <w:r w:rsidR="009C7500" w:rsidRPr="00501056">
        <w:t>2.2.1</w:t>
      </w:r>
      <w:r w:rsidRPr="00501056">
        <w:tab/>
        <w:t>Introduction</w:t>
      </w:r>
      <w:bookmarkEnd w:id="308"/>
      <w:bookmarkEnd w:id="309"/>
      <w:bookmarkEnd w:id="310"/>
      <w:bookmarkEnd w:id="311"/>
      <w:bookmarkEnd w:id="312"/>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13" w:name="_Toc20312277"/>
      <w:bookmarkStart w:id="314" w:name="_Toc27561337"/>
      <w:bookmarkStart w:id="315" w:name="_Toc36041299"/>
      <w:bookmarkStart w:id="316" w:name="_Toc44603413"/>
      <w:bookmarkStart w:id="317" w:name="_Toc178155742"/>
      <w:r w:rsidRPr="00501056">
        <w:t>6.</w:t>
      </w:r>
      <w:r w:rsidR="009C7500" w:rsidRPr="00501056">
        <w:t>2.2.2</w:t>
      </w:r>
      <w:r w:rsidRPr="00501056">
        <w:tab/>
        <w:t>YANG mapping</w:t>
      </w:r>
      <w:bookmarkEnd w:id="313"/>
      <w:bookmarkEnd w:id="314"/>
      <w:bookmarkEnd w:id="315"/>
      <w:bookmarkEnd w:id="316"/>
      <w:bookmarkEnd w:id="317"/>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w:t>
      </w:r>
      <w:proofErr w:type="spellStart"/>
      <w:r w:rsidRPr="00501056">
        <w:t>IocName</w:t>
      </w:r>
      <w:proofErr w:type="spellEnd"/>
      <w:r w:rsidRPr="00501056">
        <w:t xml:space="preserv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xml:space="preserve">// abstract class </w:t>
      </w:r>
      <w:proofErr w:type="spellStart"/>
      <w:r w:rsidRPr="00501056">
        <w:rPr>
          <w:rStyle w:val="HTMLCode"/>
          <w:rFonts w:eastAsia="Calibri"/>
        </w:rPr>
        <w:t>MyClass</w:t>
      </w:r>
      <w:proofErr w:type="spellEnd"/>
      <w:r w:rsidRPr="00501056">
        <w:rPr>
          <w:rStyle w:val="HTMLCode"/>
          <w:rFonts w:eastAsia="Calibri"/>
        </w:rPr>
        <w:t>_</w:t>
      </w:r>
    </w:p>
    <w:p w14:paraId="041D4DC2" w14:textId="77777777" w:rsidR="004B4B86" w:rsidRPr="00501056" w:rsidRDefault="004B4B86" w:rsidP="004B4B86">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MyClass_Grp</w:t>
      </w:r>
      <w:proofErr w:type="spellEnd"/>
      <w:r w:rsidRPr="00501056">
        <w:rPr>
          <w:rStyle w:val="HTMLCode"/>
          <w:rFonts w:eastAsia="Calibri"/>
        </w:rPr>
        <w:t xml:space="preserve">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w:t>
      </w:r>
      <w:proofErr w:type="spellStart"/>
      <w:r w:rsidRPr="00501056">
        <w:rPr>
          <w:rStyle w:val="HTMLCode"/>
          <w:rFonts w:eastAsia="Calibri"/>
        </w:rPr>
        <w:t>namingAttribute</w:t>
      </w:r>
      <w:proofErr w:type="spellEnd"/>
      <w:r w:rsidRPr="00501056">
        <w:rPr>
          <w:rStyle w:val="HTMLCode"/>
          <w:rFonts w:eastAsia="Calibri"/>
        </w:rPr>
        <w:t xml:space="preserv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w:t>
      </w:r>
      <w:proofErr w:type="gramStart"/>
      <w:r w:rsidRPr="00501056">
        <w:rPr>
          <w:rStyle w:val="HTMLCode"/>
          <w:rFonts w:eastAsia="Calibri"/>
        </w:rPr>
        <w:t>string;</w:t>
      </w:r>
      <w:proofErr w:type="gramEnd"/>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proofErr w:type="gramStart"/>
      <w:r w:rsidR="00FB236D" w:rsidRPr="00501056">
        <w:rPr>
          <w:rStyle w:val="HTMLCode"/>
          <w:rFonts w:eastAsia="Calibri"/>
        </w:rPr>
        <w:t>"</w:t>
      </w:r>
      <w:r w:rsidRPr="00501056">
        <w:rPr>
          <w:rStyle w:val="HTMLCode"/>
          <w:rFonts w:eastAsia="Calibri"/>
        </w:rPr>
        <w:t>;</w:t>
      </w:r>
      <w:proofErr w:type="gramEnd"/>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18" w:name="_Toc20312278"/>
      <w:bookmarkStart w:id="319" w:name="_Toc27561338"/>
      <w:bookmarkStart w:id="320" w:name="_Toc36041300"/>
      <w:bookmarkStart w:id="321" w:name="_Toc44603414"/>
      <w:bookmarkStart w:id="322" w:name="_Toc178155743"/>
      <w:r w:rsidRPr="00501056">
        <w:t>6.</w:t>
      </w:r>
      <w:r w:rsidR="009C7500" w:rsidRPr="00501056">
        <w:t>2.3</w:t>
      </w:r>
      <w:r w:rsidRPr="00501056">
        <w:tab/>
        <w:t>Naming attribute</w:t>
      </w:r>
      <w:bookmarkEnd w:id="318"/>
      <w:bookmarkEnd w:id="319"/>
      <w:bookmarkEnd w:id="320"/>
      <w:bookmarkEnd w:id="321"/>
      <w:bookmarkEnd w:id="322"/>
      <w:r w:rsidRPr="00501056">
        <w:t xml:space="preserve"> </w:t>
      </w:r>
    </w:p>
    <w:p w14:paraId="30620A06" w14:textId="77777777" w:rsidR="004B4B86" w:rsidRPr="00501056" w:rsidRDefault="004B4B86" w:rsidP="008D4FDC">
      <w:pPr>
        <w:pStyle w:val="Heading4"/>
      </w:pPr>
      <w:bookmarkStart w:id="323" w:name="_Toc20312279"/>
      <w:bookmarkStart w:id="324" w:name="_Toc27561339"/>
      <w:bookmarkStart w:id="325" w:name="_Toc36041301"/>
      <w:bookmarkStart w:id="326" w:name="_Toc44603415"/>
      <w:bookmarkStart w:id="327" w:name="_Toc178155744"/>
      <w:r w:rsidRPr="00501056">
        <w:t>6.</w:t>
      </w:r>
      <w:r w:rsidR="009C7500" w:rsidRPr="00501056">
        <w:t>2.3.1</w:t>
      </w:r>
      <w:r w:rsidRPr="00501056">
        <w:tab/>
        <w:t>Introduction</w:t>
      </w:r>
      <w:bookmarkEnd w:id="323"/>
      <w:bookmarkEnd w:id="324"/>
      <w:bookmarkEnd w:id="325"/>
      <w:bookmarkEnd w:id="326"/>
      <w:bookmarkEnd w:id="327"/>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28" w:name="_Toc20312280"/>
      <w:bookmarkStart w:id="329" w:name="_Toc27561340"/>
      <w:bookmarkStart w:id="330" w:name="_Toc36041302"/>
      <w:bookmarkStart w:id="331" w:name="_Toc44603416"/>
      <w:bookmarkStart w:id="332" w:name="_Toc178155745"/>
      <w:r w:rsidRPr="00501056">
        <w:t>6.</w:t>
      </w:r>
      <w:r w:rsidR="009C7500" w:rsidRPr="00501056">
        <w:t>2.3.2</w:t>
      </w:r>
      <w:r w:rsidRPr="00501056">
        <w:tab/>
        <w:t>Yang mapping</w:t>
      </w:r>
      <w:bookmarkEnd w:id="328"/>
      <w:bookmarkEnd w:id="329"/>
      <w:bookmarkEnd w:id="330"/>
      <w:bookmarkEnd w:id="331"/>
      <w:bookmarkEnd w:id="332"/>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333" w:name="_Toc20312281"/>
      <w:bookmarkStart w:id="334" w:name="_Toc27561341"/>
      <w:bookmarkStart w:id="335" w:name="_Toc36041303"/>
      <w:bookmarkStart w:id="336" w:name="_Toc44603417"/>
      <w:bookmarkStart w:id="337" w:name="_Toc178155746"/>
      <w:r w:rsidRPr="00501056">
        <w:t>6.</w:t>
      </w:r>
      <w:r w:rsidR="009C7500" w:rsidRPr="00501056">
        <w:t>2.4</w:t>
      </w:r>
      <w:r w:rsidRPr="00501056">
        <w:tab/>
      </w:r>
      <w:proofErr w:type="spellStart"/>
      <w:r w:rsidRPr="00501056">
        <w:rPr>
          <w:rFonts w:cs="Arial"/>
        </w:rPr>
        <w:t>InformationObjectClass</w:t>
      </w:r>
      <w:proofErr w:type="spellEnd"/>
      <w:r w:rsidRPr="00501056">
        <w:rPr>
          <w:rFonts w:cs="Arial"/>
        </w:rPr>
        <w:t xml:space="preserve"> – concrete</w:t>
      </w:r>
      <w:bookmarkEnd w:id="333"/>
      <w:bookmarkEnd w:id="334"/>
      <w:bookmarkEnd w:id="335"/>
      <w:bookmarkEnd w:id="336"/>
      <w:bookmarkEnd w:id="337"/>
      <w:r w:rsidRPr="00501056">
        <w:rPr>
          <w:rFonts w:cs="Arial"/>
        </w:rPr>
        <w:t xml:space="preserve"> </w:t>
      </w:r>
    </w:p>
    <w:p w14:paraId="5F5D0A81" w14:textId="77777777" w:rsidR="00073816" w:rsidRPr="00073816" w:rsidRDefault="00073816" w:rsidP="002A2AFD">
      <w:pPr>
        <w:pStyle w:val="Heading4"/>
      </w:pPr>
      <w:bookmarkStart w:id="338" w:name="_Toc27561342"/>
      <w:bookmarkStart w:id="339" w:name="_Toc36041304"/>
      <w:bookmarkStart w:id="340" w:name="_Toc44603418"/>
      <w:bookmarkStart w:id="341" w:name="_Toc178155747"/>
      <w:r>
        <w:t>6.2.4.0</w:t>
      </w:r>
      <w:r>
        <w:tab/>
        <w:t>Introduction</w:t>
      </w:r>
      <w:bookmarkEnd w:id="338"/>
      <w:bookmarkEnd w:id="339"/>
      <w:bookmarkEnd w:id="340"/>
      <w:bookmarkEnd w:id="341"/>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342" w:name="_Toc20312282"/>
      <w:bookmarkStart w:id="343" w:name="_Toc27561343"/>
      <w:bookmarkStart w:id="344" w:name="_Toc36041305"/>
      <w:bookmarkStart w:id="345" w:name="_Toc44603419"/>
      <w:bookmarkStart w:id="346" w:name="_Toc178155748"/>
      <w:r w:rsidRPr="00501056">
        <w:t>6.</w:t>
      </w:r>
      <w:r w:rsidR="009C7500" w:rsidRPr="00501056">
        <w:t>2.4</w:t>
      </w:r>
      <w:r w:rsidRPr="00501056">
        <w:t>.1</w:t>
      </w:r>
      <w:r w:rsidRPr="00501056">
        <w:tab/>
        <w:t>YANG mapping</w:t>
      </w:r>
      <w:bookmarkEnd w:id="342"/>
      <w:bookmarkEnd w:id="343"/>
      <w:bookmarkEnd w:id="344"/>
      <w:bookmarkEnd w:id="345"/>
      <w:bookmarkEnd w:id="346"/>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w:t>
      </w:r>
      <w:proofErr w:type="spellStart"/>
      <w:r w:rsidRPr="00501056">
        <w:t>IocName</w:t>
      </w:r>
      <w:proofErr w:type="spellEnd"/>
      <w:r w:rsidRPr="00501056">
        <w:t xml:space="preserv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w:t>
      </w:r>
      <w:r w:rsidRPr="00501056">
        <w:lastRenderedPageBreak/>
        <w:t>named &lt;</w:t>
      </w:r>
      <w:proofErr w:type="spellStart"/>
      <w:r w:rsidRPr="00501056">
        <w:t>IocName</w:t>
      </w:r>
      <w:proofErr w:type="spellEnd"/>
      <w:r w:rsidRPr="00501056">
        <w:t xml:space="preserve">&gt;. The </w:t>
      </w:r>
      <w:proofErr w:type="spellStart"/>
      <w:r w:rsidRPr="00501056">
        <w:t>NamingAttribute</w:t>
      </w:r>
      <w:proofErr w:type="spellEnd"/>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w:t>
      </w:r>
      <w:proofErr w:type="gramStart"/>
      <w:r w:rsidRPr="00501056">
        <w:rPr>
          <w:rStyle w:val="HTMLCode"/>
          <w:rFonts w:eastAsia="Calibri"/>
        </w:rPr>
        <w:t>for  abstract</w:t>
      </w:r>
      <w:proofErr w:type="gramEnd"/>
      <w:r w:rsidRPr="00501056">
        <w:rPr>
          <w:rStyle w:val="HTMLCode"/>
          <w:rFonts w:eastAsia="Calibri"/>
        </w:rPr>
        <w:t xml:space="preserve">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 xml:space="preserve">list </w:t>
      </w:r>
      <w:proofErr w:type="spellStart"/>
      <w:r w:rsidRPr="00501056">
        <w:rPr>
          <w:rStyle w:val="HTMLCode"/>
          <w:rFonts w:eastAsia="Calibri"/>
        </w:rPr>
        <w:t>MyConcreteClass</w:t>
      </w:r>
      <w:proofErr w:type="spellEnd"/>
      <w:r w:rsidRPr="00501056">
        <w:rPr>
          <w:rStyle w:val="HTMLCode"/>
          <w:rFonts w:eastAsia="Calibri"/>
        </w:rPr>
        <w:t xml:space="preserve"> {</w:t>
      </w:r>
    </w:p>
    <w:p w14:paraId="18A2BD16" w14:textId="2171DD21" w:rsidR="004B4B86" w:rsidRPr="00501056" w:rsidRDefault="004B4B86" w:rsidP="004B4B86">
      <w:pPr>
        <w:pStyle w:val="PL"/>
        <w:rPr>
          <w:rStyle w:val="HTMLCode"/>
          <w:rFonts w:eastAsia="Calibri"/>
        </w:rPr>
      </w:pPr>
      <w:r w:rsidRPr="00501056">
        <w:rPr>
          <w:rStyle w:val="HTMLCode"/>
          <w:rFonts w:eastAsia="Calibri"/>
        </w:rPr>
        <w:t xml:space="preserve">  key </w:t>
      </w:r>
      <w:proofErr w:type="gramStart"/>
      <w:r w:rsidR="00AD05EC">
        <w:rPr>
          <w:rStyle w:val="HTMLCode"/>
          <w:rFonts w:eastAsia="Calibri"/>
        </w:rPr>
        <w:t>id</w:t>
      </w:r>
      <w:r w:rsidRPr="00501056">
        <w:rPr>
          <w:rStyle w:val="HTMLCode"/>
          <w:rFonts w:eastAsia="Calibri"/>
        </w:rPr>
        <w:t>;</w:t>
      </w:r>
      <w:proofErr w:type="gramEnd"/>
      <w:r w:rsidRPr="00501056">
        <w:rPr>
          <w:rStyle w:val="HTMLCode"/>
          <w:rFonts w:eastAsia="Calibri"/>
        </w:rPr>
        <w:t xml:space="preserve">  </w:t>
      </w:r>
    </w:p>
    <w:p w14:paraId="363CC05F" w14:textId="283CFA14"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w:t>
      </w:r>
      <w:proofErr w:type="gramStart"/>
      <w:r w:rsidRPr="00501056">
        <w:rPr>
          <w:rStyle w:val="HTMLCode"/>
          <w:rFonts w:eastAsia="Calibri"/>
        </w:rPr>
        <w:t>MyConcreteClassGrp ;</w:t>
      </w:r>
      <w:proofErr w:type="gramEnd"/>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347" w:name="_Toc20312283"/>
      <w:bookmarkStart w:id="348" w:name="_Toc27561344"/>
      <w:bookmarkStart w:id="349" w:name="_Toc36041306"/>
      <w:bookmarkStart w:id="350" w:name="_Toc44603420"/>
      <w:bookmarkStart w:id="351" w:name="_Toc178155749"/>
      <w:r w:rsidRPr="00501056">
        <w:t>6.</w:t>
      </w:r>
      <w:r w:rsidR="009C7500" w:rsidRPr="00501056">
        <w:t>2.5</w:t>
      </w:r>
      <w:r w:rsidRPr="00501056">
        <w:tab/>
        <w:t>Generalization relationship - inheritance from another class</w:t>
      </w:r>
      <w:bookmarkEnd w:id="347"/>
      <w:bookmarkEnd w:id="348"/>
      <w:bookmarkEnd w:id="349"/>
      <w:bookmarkEnd w:id="350"/>
      <w:bookmarkEnd w:id="351"/>
    </w:p>
    <w:p w14:paraId="2DD05167" w14:textId="77777777" w:rsidR="004B4B86" w:rsidRPr="00501056" w:rsidRDefault="004B4B86" w:rsidP="008D4FDC">
      <w:pPr>
        <w:pStyle w:val="Heading4"/>
      </w:pPr>
      <w:bookmarkStart w:id="352" w:name="_Toc20312284"/>
      <w:bookmarkStart w:id="353" w:name="_Toc27561345"/>
      <w:bookmarkStart w:id="354" w:name="_Toc36041307"/>
      <w:bookmarkStart w:id="355" w:name="_Toc44603421"/>
      <w:bookmarkStart w:id="356" w:name="_Toc178155750"/>
      <w:r w:rsidRPr="00501056">
        <w:t>6.</w:t>
      </w:r>
      <w:r w:rsidR="009C7500" w:rsidRPr="00501056">
        <w:t>2.5.1</w:t>
      </w:r>
      <w:r w:rsidRPr="00501056">
        <w:tab/>
        <w:t>Introduction</w:t>
      </w:r>
      <w:bookmarkEnd w:id="352"/>
      <w:bookmarkEnd w:id="353"/>
      <w:bookmarkEnd w:id="354"/>
      <w:bookmarkEnd w:id="355"/>
      <w:bookmarkEnd w:id="356"/>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proofErr w:type="spellStart"/>
      <w:r w:rsidRPr="00501056">
        <w:rPr>
          <w:rFonts w:ascii="Courier New" w:hAnsi="Courier New" w:cs="Courier New"/>
        </w:rPr>
        <w:t>MyManagedFunction</w:t>
      </w:r>
      <w:proofErr w:type="spellEnd"/>
      <w:r w:rsidRPr="00501056">
        <w:t xml:space="preserve"> inherits from class </w:t>
      </w:r>
      <w:proofErr w:type="spellStart"/>
      <w:r w:rsidRPr="00501056">
        <w:rPr>
          <w:rFonts w:ascii="Courier New" w:hAnsi="Courier New" w:cs="Courier New"/>
        </w:rPr>
        <w:t>ManagedFunction</w:t>
      </w:r>
      <w:proofErr w:type="spellEnd"/>
      <w:r w:rsidRPr="00501056">
        <w:t>.</w:t>
      </w:r>
    </w:p>
    <w:p w14:paraId="3979E50D" w14:textId="77777777" w:rsidR="004B4B86" w:rsidRPr="00501056" w:rsidRDefault="004B4B86" w:rsidP="004B4B86">
      <w:pPr>
        <w:pStyle w:val="Heading4"/>
      </w:pPr>
      <w:bookmarkStart w:id="357" w:name="_Toc20312285"/>
      <w:bookmarkStart w:id="358" w:name="_Toc27561346"/>
      <w:bookmarkStart w:id="359" w:name="_Toc36041308"/>
      <w:bookmarkStart w:id="360" w:name="_Toc44603422"/>
      <w:bookmarkStart w:id="361" w:name="_Toc178155751"/>
      <w:r w:rsidRPr="00501056">
        <w:t>6.</w:t>
      </w:r>
      <w:r w:rsidR="009C7500" w:rsidRPr="00501056">
        <w:t>2.5.2</w:t>
      </w:r>
      <w:r w:rsidRPr="00501056">
        <w:tab/>
        <w:t>YANG mapping</w:t>
      </w:r>
      <w:bookmarkEnd w:id="357"/>
      <w:bookmarkEnd w:id="358"/>
      <w:bookmarkEnd w:id="359"/>
      <w:bookmarkEnd w:id="360"/>
      <w:bookmarkEnd w:id="361"/>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ManagedFunctionGrp</w:t>
      </w:r>
      <w:proofErr w:type="spellEnd"/>
      <w:r w:rsidRPr="00501056">
        <w:rPr>
          <w:rFonts w:eastAsia="Calibri"/>
        </w:rPr>
        <w:t xml:space="preserve"> {</w:t>
      </w:r>
    </w:p>
    <w:p w14:paraId="68ADDC0D" w14:textId="77777777" w:rsidR="004B4B86" w:rsidRPr="00501056" w:rsidRDefault="004B4B86" w:rsidP="004B4B86">
      <w:pPr>
        <w:pStyle w:val="PL"/>
        <w:rPr>
          <w:rFonts w:eastAsia="Calibri"/>
        </w:rPr>
      </w:pPr>
      <w:r w:rsidRPr="00501056">
        <w:rPr>
          <w:rFonts w:eastAsia="Calibri"/>
        </w:rPr>
        <w:t xml:space="preserve">  // </w:t>
      </w:r>
      <w:proofErr w:type="gramStart"/>
      <w:r w:rsidRPr="00501056">
        <w:rPr>
          <w:rFonts w:eastAsia="Calibri"/>
        </w:rPr>
        <w:t>Attributes  of</w:t>
      </w:r>
      <w:proofErr w:type="gramEnd"/>
      <w:r w:rsidRPr="00501056">
        <w:rPr>
          <w:rFonts w:eastAsia="Calibri"/>
        </w:rPr>
        <w:t xml:space="preserve"> </w:t>
      </w:r>
      <w:proofErr w:type="spellStart"/>
      <w:r w:rsidRPr="00501056">
        <w:rPr>
          <w:rFonts w:eastAsia="Calibri"/>
        </w:rPr>
        <w:t>ManagedFunction</w:t>
      </w:r>
      <w:proofErr w:type="spellEnd"/>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MyManagedFunctionGrp</w:t>
      </w:r>
      <w:proofErr w:type="spellEnd"/>
      <w:r w:rsidRPr="00501056">
        <w:rPr>
          <w:rFonts w:eastAsia="Calibri"/>
        </w:rPr>
        <w:t xml:space="preserve"> {</w:t>
      </w:r>
    </w:p>
    <w:p w14:paraId="3FB88E1E" w14:textId="77777777" w:rsidR="004B4B86" w:rsidRPr="00501056" w:rsidRDefault="004B4B86" w:rsidP="004B4B86">
      <w:pPr>
        <w:pStyle w:val="PL"/>
        <w:rPr>
          <w:rFonts w:eastAsia="Calibri"/>
        </w:rPr>
      </w:pPr>
      <w:r w:rsidRPr="00501056">
        <w:rPr>
          <w:rFonts w:eastAsia="Calibri"/>
        </w:rPr>
        <w:t xml:space="preserve">  uses </w:t>
      </w:r>
      <w:proofErr w:type="spellStart"/>
      <w:proofErr w:type="gramStart"/>
      <w:r w:rsidRPr="00501056">
        <w:rPr>
          <w:rFonts w:eastAsia="Calibri"/>
        </w:rPr>
        <w:t>ManagedFunctionGrp</w:t>
      </w:r>
      <w:proofErr w:type="spellEnd"/>
      <w:r w:rsidRPr="00501056">
        <w:rPr>
          <w:rFonts w:eastAsia="Calibri"/>
        </w:rPr>
        <w:t>;</w:t>
      </w:r>
      <w:proofErr w:type="gramEnd"/>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 xml:space="preserve">list </w:t>
      </w:r>
      <w:proofErr w:type="spellStart"/>
      <w:r w:rsidRPr="00501056">
        <w:rPr>
          <w:rFonts w:eastAsia="Calibri"/>
        </w:rPr>
        <w:t>MyManagedFunction</w:t>
      </w:r>
      <w:proofErr w:type="spellEnd"/>
      <w:r w:rsidRPr="00501056">
        <w:rPr>
          <w:rFonts w:eastAsia="Calibri"/>
        </w:rPr>
        <w:t xml:space="preserve"> {</w:t>
      </w:r>
    </w:p>
    <w:p w14:paraId="02D89780" w14:textId="77777777" w:rsidR="004B4B86" w:rsidRPr="00501056" w:rsidRDefault="004B4B86" w:rsidP="004B4B86">
      <w:pPr>
        <w:pStyle w:val="PL"/>
        <w:rPr>
          <w:rFonts w:eastAsia="Calibri"/>
        </w:rPr>
      </w:pPr>
      <w:r w:rsidRPr="00501056">
        <w:rPr>
          <w:rFonts w:eastAsia="Calibri"/>
        </w:rPr>
        <w:t xml:space="preserve">  key </w:t>
      </w:r>
      <w:proofErr w:type="gramStart"/>
      <w:r w:rsidRPr="00501056">
        <w:rPr>
          <w:rFonts w:eastAsia="Calibri"/>
        </w:rPr>
        <w:t>id;</w:t>
      </w:r>
      <w:proofErr w:type="gramEnd"/>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proofErr w:type="spellStart"/>
      <w:proofErr w:type="gramStart"/>
      <w:r w:rsidRPr="00501056">
        <w:rPr>
          <w:rFonts w:eastAsia="Calibri" w:cs="Courier New"/>
        </w:rPr>
        <w:t>MyManagedFunctionGrp</w:t>
      </w:r>
      <w:proofErr w:type="spellEnd"/>
      <w:r w:rsidRPr="00501056">
        <w:rPr>
          <w:rFonts w:eastAsia="Calibri" w:cs="Courier New"/>
        </w:rPr>
        <w:t>;</w:t>
      </w:r>
      <w:proofErr w:type="gramEnd"/>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362" w:name="_Toc20312286"/>
      <w:bookmarkStart w:id="363" w:name="_Toc27561347"/>
      <w:bookmarkStart w:id="364" w:name="_Toc36041309"/>
      <w:bookmarkStart w:id="365" w:name="_Toc44603423"/>
      <w:bookmarkStart w:id="366" w:name="_Toc178155752"/>
      <w:r w:rsidRPr="00501056">
        <w:t>6.</w:t>
      </w:r>
      <w:r w:rsidR="009C7500" w:rsidRPr="00501056">
        <w:t>2.6</w:t>
      </w:r>
      <w:r w:rsidRPr="00501056">
        <w:tab/>
        <w:t>Name containment</w:t>
      </w:r>
      <w:bookmarkEnd w:id="362"/>
      <w:bookmarkEnd w:id="363"/>
      <w:bookmarkEnd w:id="364"/>
      <w:bookmarkEnd w:id="365"/>
      <w:bookmarkEnd w:id="366"/>
    </w:p>
    <w:p w14:paraId="2DB12DA5" w14:textId="77777777" w:rsidR="004B4B86" w:rsidRPr="00501056" w:rsidRDefault="004B4B86" w:rsidP="008D4FDC">
      <w:pPr>
        <w:pStyle w:val="Heading4"/>
      </w:pPr>
      <w:bookmarkStart w:id="367" w:name="_Toc20312287"/>
      <w:bookmarkStart w:id="368" w:name="_Toc27561348"/>
      <w:bookmarkStart w:id="369" w:name="_Toc36041310"/>
      <w:bookmarkStart w:id="370" w:name="_Toc44603424"/>
      <w:bookmarkStart w:id="371" w:name="_Toc178155753"/>
      <w:r w:rsidRPr="00501056">
        <w:t>6.</w:t>
      </w:r>
      <w:r w:rsidR="009C7500" w:rsidRPr="00501056">
        <w:t>2.6.1</w:t>
      </w:r>
      <w:r w:rsidRPr="00501056">
        <w:tab/>
        <w:t>Introduction</w:t>
      </w:r>
      <w:bookmarkEnd w:id="367"/>
      <w:bookmarkEnd w:id="368"/>
      <w:bookmarkEnd w:id="369"/>
      <w:bookmarkEnd w:id="370"/>
      <w:bookmarkEnd w:id="371"/>
    </w:p>
    <w:p w14:paraId="0130E18C" w14:textId="77777777" w:rsidR="004B4B86" w:rsidRPr="00501056" w:rsidRDefault="004B4B86" w:rsidP="004B4B86">
      <w:r w:rsidRPr="00501056">
        <w:t xml:space="preserve">Reference [3] clause 5.2.4 - Composite aggregation association relationship     </w:t>
      </w:r>
    </w:p>
    <w:p w14:paraId="4B4959BA" w14:textId="77777777" w:rsidR="00E11E58" w:rsidRDefault="004B4B86" w:rsidP="00E11E58">
      <w:r w:rsidRPr="00501056">
        <w:lastRenderedPageBreak/>
        <w:t xml:space="preserve">Example model: </w:t>
      </w:r>
      <w:r w:rsidR="00E11E58">
        <w:t xml:space="preserve">The classes </w:t>
      </w:r>
      <w:proofErr w:type="spellStart"/>
      <w:r w:rsidR="00E11E58">
        <w:t>ParentClass</w:t>
      </w:r>
      <w:proofErr w:type="spellEnd"/>
      <w:r w:rsidR="00E11E58">
        <w:t xml:space="preserve"> and </w:t>
      </w:r>
      <w:proofErr w:type="spellStart"/>
      <w:r w:rsidR="00E11E58">
        <w:t>LocalChildClass</w:t>
      </w:r>
      <w:proofErr w:type="spellEnd"/>
      <w:r w:rsidR="00E11E58">
        <w:t xml:space="preserve"> are defined in the YANG module _3gpp-ParentClass. </w:t>
      </w:r>
      <w:proofErr w:type="spellStart"/>
      <w:r w:rsidR="00E11E58">
        <w:t>ParentClass</w:t>
      </w:r>
      <w:proofErr w:type="spellEnd"/>
      <w:r w:rsidR="00E11E58">
        <w:t xml:space="preserve"> name-contains </w:t>
      </w:r>
      <w:proofErr w:type="spellStart"/>
      <w:r w:rsidR="00E11E58">
        <w:t>LocalChildClass</w:t>
      </w:r>
      <w:proofErr w:type="spellEnd"/>
      <w:r w:rsidR="00E11E58">
        <w:t xml:space="preserve">. Another YANG module (_3gpp-ChildClass) defines classes ChildClass1 and ChildClass2. </w:t>
      </w:r>
      <w:proofErr w:type="spellStart"/>
      <w:r w:rsidR="00E11E58">
        <w:t>ParentClass</w:t>
      </w:r>
      <w:proofErr w:type="spellEnd"/>
      <w:r w:rsidR="00E11E58">
        <w:t xml:space="preserve">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w:t>
      </w:r>
      <w:proofErr w:type="spellStart"/>
      <w:r>
        <w:t>modeling</w:t>
      </w:r>
      <w:proofErr w:type="spellEnd"/>
      <w:r>
        <w:t xml:space="preserve"> name-containment.  However, if a YANG module models only a single containment relationship, which is </w:t>
      </w:r>
      <w:proofErr w:type="spellStart"/>
      <w:r>
        <w:t>modeled</w:t>
      </w:r>
      <w:proofErr w:type="spellEnd"/>
      <w:r>
        <w:t xml:space="preserve"> by an augment statement, the if-feature statement is not needed, as the optionality is </w:t>
      </w:r>
      <w:proofErr w:type="spellStart"/>
      <w:r>
        <w:t>modeled</w:t>
      </w:r>
      <w:proofErr w:type="spellEnd"/>
      <w:r>
        <w:t xml:space="preserve"> with the implementation or the non-implementation of the module. </w:t>
      </w:r>
    </w:p>
    <w:p w14:paraId="2F3F288F" w14:textId="77777777" w:rsidR="00E11E58" w:rsidRDefault="00E11E58" w:rsidP="00E11E58">
      <w:r>
        <w:t>The YANG feature should be named &lt;Child&gt;Under&lt;</w:t>
      </w:r>
      <w:proofErr w:type="spellStart"/>
      <w:r>
        <w:t>ParentIocName</w:t>
      </w:r>
      <w:proofErr w:type="spellEnd"/>
      <w:proofErr w:type="gramStart"/>
      <w:r>
        <w:t>&gt;  .</w:t>
      </w:r>
      <w:proofErr w:type="gramEnd"/>
      <w:r>
        <w:t xml:space="preserve"> The &lt;Child&gt; section is usually not the name of a specific class, but some name identifying a collection of child classes. The feature statement should be placed in the YANG module where it is used.</w:t>
      </w:r>
    </w:p>
    <w:p w14:paraId="2503B0D8" w14:textId="77777777" w:rsidR="00E11E58" w:rsidRDefault="00E11E58" w:rsidP="00E11E58">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19A41F78" w14:textId="77777777" w:rsidR="004B4B86" w:rsidRPr="00501056" w:rsidRDefault="004B4B86" w:rsidP="004B4B86"/>
    <w:p w14:paraId="4857FFA2" w14:textId="77777777" w:rsidR="0061135C" w:rsidRDefault="004B4B86" w:rsidP="0061135C">
      <w:pPr>
        <w:pStyle w:val="Heading4"/>
      </w:pPr>
      <w:bookmarkStart w:id="372" w:name="_Toc20312288"/>
      <w:bookmarkStart w:id="373" w:name="_Toc27561349"/>
      <w:bookmarkStart w:id="374" w:name="_Toc36041311"/>
      <w:bookmarkStart w:id="375" w:name="_Toc44603425"/>
      <w:bookmarkStart w:id="376" w:name="_Toc178155754"/>
      <w:r w:rsidRPr="00501056">
        <w:t>6.</w:t>
      </w:r>
      <w:r w:rsidR="00B45F53" w:rsidRPr="00501056">
        <w:t>2.6.2</w:t>
      </w:r>
      <w:r w:rsidRPr="00501056">
        <w:tab/>
        <w:t>YANG mapping</w:t>
      </w:r>
      <w:bookmarkEnd w:id="372"/>
      <w:bookmarkEnd w:id="373"/>
      <w:bookmarkEnd w:id="374"/>
      <w:bookmarkEnd w:id="375"/>
      <w:bookmarkEnd w:id="376"/>
    </w:p>
    <w:p w14:paraId="72F6B6CD" w14:textId="77777777" w:rsidR="004B4B86" w:rsidRPr="00501056" w:rsidRDefault="0061135C" w:rsidP="0061135C">
      <w:pPr>
        <w:pStyle w:val="Heading4"/>
      </w:pPr>
      <w:bookmarkStart w:id="377" w:name="_Toc178155755"/>
      <w:r>
        <w:t>6.2.6.2.1</w:t>
      </w:r>
      <w:r>
        <w:tab/>
        <w:t>General</w:t>
      </w:r>
      <w:bookmarkEnd w:id="377"/>
    </w:p>
    <w:p w14:paraId="7DCFC537"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26CDBACE" w14:textId="77777777" w:rsidR="0061135C" w:rsidRDefault="004B4B86" w:rsidP="0061135C">
      <w:r w:rsidRPr="00501056">
        <w:t xml:space="preserve">Containment of classes defined in different YANG modules </w:t>
      </w:r>
      <w:r w:rsidR="0061135C">
        <w:t>can be mapped in one of two ways.</w:t>
      </w:r>
    </w:p>
    <w:p w14:paraId="3D843300" w14:textId="77777777" w:rsidR="0061135C" w:rsidRDefault="0061135C" w:rsidP="0061135C">
      <w:pPr>
        <w:pStyle w:val="Heading5"/>
      </w:pPr>
      <w:bookmarkStart w:id="378" w:name="_Toc178155756"/>
      <w:r>
        <w:t>6.2.6.2.2</w:t>
      </w:r>
      <w:r>
        <w:tab/>
        <w:t>Simple augment</w:t>
      </w:r>
      <w:bookmarkEnd w:id="378"/>
    </w:p>
    <w:p w14:paraId="13A54964" w14:textId="77777777" w:rsidR="004B4B86" w:rsidRPr="00501056" w:rsidRDefault="0061135C" w:rsidP="0061135C">
      <w:r>
        <w:t xml:space="preserve">Containment </w:t>
      </w:r>
      <w:r w:rsidR="004B4B86" w:rsidRPr="00501056">
        <w:t xml:space="preserve">is mapped using the </w:t>
      </w:r>
      <w:r w:rsidR="00FB236D" w:rsidRPr="00501056">
        <w:t>"</w:t>
      </w:r>
      <w:r w:rsidR="004B4B86" w:rsidRPr="00501056">
        <w:t>augment</w:t>
      </w:r>
      <w:r w:rsidR="00FB236D" w:rsidRPr="00501056">
        <w:t>"</w:t>
      </w:r>
      <w:r w:rsidR="004B4B86" w:rsidRPr="00501056">
        <w:t xml:space="preserve"> statement. </w:t>
      </w:r>
      <w:r>
        <w:t>This is the preferred method.</w:t>
      </w:r>
    </w:p>
    <w:p w14:paraId="46FD3242" w14:textId="77777777" w:rsidR="0061135C" w:rsidRDefault="0061135C" w:rsidP="005C6485">
      <w:pPr>
        <w:pStyle w:val="PL"/>
        <w:rPr>
          <w:rFonts w:eastAsia="Calibri"/>
        </w:rPr>
      </w:pPr>
      <w:r>
        <w:rPr>
          <w:rFonts w:eastAsia="Calibri"/>
        </w:rPr>
        <w:t xml:space="preserve">// Class containment </w:t>
      </w:r>
    </w:p>
    <w:p w14:paraId="7A7DD8E7" w14:textId="77777777" w:rsidR="0061135C" w:rsidRDefault="0061135C" w:rsidP="005C6485">
      <w:pPr>
        <w:pStyle w:val="PL"/>
        <w:rPr>
          <w:rFonts w:eastAsia="Calibri"/>
        </w:rPr>
      </w:pPr>
      <w:r>
        <w:rPr>
          <w:rFonts w:eastAsia="Calibri"/>
        </w:rPr>
        <w:t>module _3gpp-ParentClass {</w:t>
      </w:r>
    </w:p>
    <w:p w14:paraId="48F70855" w14:textId="77777777" w:rsidR="0061135C" w:rsidRDefault="0061135C" w:rsidP="005C6485">
      <w:pPr>
        <w:pStyle w:val="PL"/>
        <w:rPr>
          <w:rFonts w:eastAsia="Calibri"/>
        </w:rPr>
      </w:pPr>
      <w:bookmarkStart w:id="379" w:name="_Hlk61444754"/>
      <w:bookmarkStart w:id="380" w:name="_Hlk61444712"/>
      <w:r>
        <w:rPr>
          <w:rFonts w:eastAsia="Calibri"/>
        </w:rPr>
        <w:t xml:space="preserve">  feature </w:t>
      </w:r>
      <w:proofErr w:type="spellStart"/>
      <w:r>
        <w:t>LocalChildClass</w:t>
      </w:r>
      <w:r>
        <w:rPr>
          <w:rFonts w:eastAsia="Calibri"/>
        </w:rPr>
        <w:t>UnderParentClass</w:t>
      </w:r>
      <w:proofErr w:type="spellEnd"/>
      <w:r>
        <w:rPr>
          <w:rFonts w:eastAsia="Calibri"/>
        </w:rPr>
        <w:t xml:space="preserve"> {</w:t>
      </w:r>
    </w:p>
    <w:p w14:paraId="48078CCE" w14:textId="77777777" w:rsidR="0061135C" w:rsidRDefault="0061135C" w:rsidP="005C6485">
      <w:pPr>
        <w:pStyle w:val="PL"/>
        <w:rPr>
          <w:rFonts w:eastAsia="Calibri"/>
        </w:rPr>
      </w:pPr>
      <w:r>
        <w:rPr>
          <w:rFonts w:eastAsia="Calibri"/>
        </w:rPr>
        <w:t xml:space="preserve">    description “Indicates that </w:t>
      </w:r>
      <w:proofErr w:type="spellStart"/>
      <w:r>
        <w:rPr>
          <w:rFonts w:eastAsia="Calibri"/>
        </w:rPr>
        <w:t>LocalChildClass</w:t>
      </w:r>
      <w:proofErr w:type="spellEnd"/>
      <w:r>
        <w:rPr>
          <w:rFonts w:eastAsia="Calibri"/>
        </w:rPr>
        <w:t xml:space="preserve"> is contained under </w:t>
      </w:r>
      <w:proofErr w:type="spellStart"/>
      <w:r>
        <w:rPr>
          <w:rFonts w:eastAsia="Calibri"/>
        </w:rPr>
        <w:t>ParentClass</w:t>
      </w:r>
      <w:proofErr w:type="spellEnd"/>
      <w:proofErr w:type="gramStart"/>
      <w:r>
        <w:rPr>
          <w:rFonts w:eastAsia="Calibri"/>
        </w:rPr>
        <w:t>”;</w:t>
      </w:r>
      <w:proofErr w:type="gramEnd"/>
    </w:p>
    <w:p w14:paraId="64B19233" w14:textId="77777777" w:rsidR="0061135C" w:rsidRDefault="0061135C" w:rsidP="005C6485">
      <w:pPr>
        <w:pStyle w:val="PL"/>
        <w:rPr>
          <w:rFonts w:eastAsia="Calibri"/>
        </w:rPr>
      </w:pPr>
      <w:r>
        <w:rPr>
          <w:rFonts w:eastAsia="Calibri"/>
        </w:rPr>
        <w:t xml:space="preserve">  }</w:t>
      </w:r>
    </w:p>
    <w:p w14:paraId="0B42A6CA" w14:textId="77777777" w:rsidR="0061135C" w:rsidRDefault="0061135C" w:rsidP="005C6485">
      <w:pPr>
        <w:pStyle w:val="PL"/>
      </w:pPr>
    </w:p>
    <w:p w14:paraId="17055B51" w14:textId="77777777" w:rsidR="0061135C" w:rsidRDefault="0061135C" w:rsidP="005C6485">
      <w:pPr>
        <w:pStyle w:val="PL"/>
      </w:pPr>
      <w:r>
        <w:t xml:space="preserve">  grouping </w:t>
      </w:r>
      <w:proofErr w:type="spellStart"/>
      <w:r>
        <w:t>LocalChildClassGrp</w:t>
      </w:r>
      <w:proofErr w:type="spellEnd"/>
      <w:r>
        <w:t xml:space="preserve"> { </w:t>
      </w:r>
    </w:p>
    <w:p w14:paraId="438CF44A" w14:textId="77777777" w:rsidR="0061135C" w:rsidRDefault="0061135C" w:rsidP="005C6485">
      <w:pPr>
        <w:pStyle w:val="PL"/>
      </w:pPr>
      <w:r>
        <w:t xml:space="preserve">    // </w:t>
      </w:r>
      <w:proofErr w:type="spellStart"/>
      <w:r>
        <w:t>LocalChildClass</w:t>
      </w:r>
      <w:proofErr w:type="spellEnd"/>
      <w:r>
        <w:t xml:space="preserve"> attributes</w:t>
      </w:r>
    </w:p>
    <w:p w14:paraId="118487C3" w14:textId="77777777" w:rsidR="0061135C" w:rsidRDefault="0061135C" w:rsidP="005C6485">
      <w:pPr>
        <w:pStyle w:val="PL"/>
      </w:pPr>
      <w:r>
        <w:t xml:space="preserve">  }</w:t>
      </w:r>
    </w:p>
    <w:p w14:paraId="24590541" w14:textId="77777777" w:rsidR="0061135C" w:rsidRDefault="0061135C" w:rsidP="005C6485">
      <w:pPr>
        <w:pStyle w:val="PL"/>
      </w:pPr>
      <w:r>
        <w:t xml:space="preserve">  grouping </w:t>
      </w:r>
      <w:proofErr w:type="spellStart"/>
      <w:r>
        <w:t>ParentClassGrp</w:t>
      </w:r>
      <w:proofErr w:type="spellEnd"/>
      <w:r>
        <w:t xml:space="preserve"> {</w:t>
      </w:r>
    </w:p>
    <w:p w14:paraId="062B580C" w14:textId="77777777" w:rsidR="0061135C" w:rsidRDefault="0061135C" w:rsidP="005C6485">
      <w:pPr>
        <w:pStyle w:val="PL"/>
      </w:pPr>
      <w:r>
        <w:t xml:space="preserve">    // </w:t>
      </w:r>
      <w:proofErr w:type="spellStart"/>
      <w:r>
        <w:t>ParentClass</w:t>
      </w:r>
      <w:proofErr w:type="spellEnd"/>
      <w:r>
        <w:t xml:space="preserve"> attributes</w:t>
      </w:r>
    </w:p>
    <w:p w14:paraId="47DD7822" w14:textId="77777777" w:rsidR="0061135C" w:rsidRDefault="0061135C" w:rsidP="005C6485">
      <w:pPr>
        <w:pStyle w:val="PL"/>
      </w:pPr>
      <w:r>
        <w:t xml:space="preserve">  }</w:t>
      </w:r>
    </w:p>
    <w:p w14:paraId="16569DE6" w14:textId="77777777" w:rsidR="0061135C" w:rsidRDefault="0061135C" w:rsidP="005C6485">
      <w:pPr>
        <w:pStyle w:val="PL"/>
      </w:pPr>
    </w:p>
    <w:p w14:paraId="13F44977" w14:textId="77777777" w:rsidR="0061135C" w:rsidRDefault="0061135C" w:rsidP="005C6485">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1DB30398" w14:textId="77777777" w:rsidR="0061135C" w:rsidRDefault="0061135C" w:rsidP="005C6485">
      <w:pPr>
        <w:pStyle w:val="PL"/>
        <w:rPr>
          <w:rFonts w:eastAsia="Calibri"/>
        </w:rPr>
      </w:pPr>
      <w:r>
        <w:rPr>
          <w:rFonts w:eastAsia="Calibri"/>
        </w:rPr>
        <w:t xml:space="preserve">    key </w:t>
      </w:r>
      <w:proofErr w:type="gramStart"/>
      <w:r>
        <w:rPr>
          <w:rFonts w:eastAsia="Calibri"/>
        </w:rPr>
        <w:t>id;</w:t>
      </w:r>
      <w:proofErr w:type="gramEnd"/>
    </w:p>
    <w:p w14:paraId="779D9BE2" w14:textId="77777777" w:rsidR="0061135C" w:rsidRDefault="0061135C" w:rsidP="005C6485">
      <w:pPr>
        <w:pStyle w:val="PL"/>
        <w:rPr>
          <w:rFonts w:eastAsia="Calibri"/>
        </w:rPr>
      </w:pPr>
      <w:r>
        <w:rPr>
          <w:rFonts w:eastAsia="Calibri"/>
        </w:rPr>
        <w:t xml:space="preserve">    leaf id {}</w:t>
      </w:r>
    </w:p>
    <w:p w14:paraId="747219BF" w14:textId="77777777" w:rsidR="0061135C" w:rsidRDefault="0061135C" w:rsidP="005C6485">
      <w:pPr>
        <w:pStyle w:val="PL"/>
        <w:rPr>
          <w:rFonts w:eastAsia="Calibri"/>
        </w:rPr>
      </w:pPr>
      <w:r>
        <w:rPr>
          <w:rFonts w:eastAsia="Calibri"/>
        </w:rPr>
        <w:t xml:space="preserve">    attributes {</w:t>
      </w:r>
    </w:p>
    <w:p w14:paraId="58529CE9" w14:textId="77777777" w:rsidR="0061135C" w:rsidRDefault="0061135C" w:rsidP="005C6485">
      <w:pPr>
        <w:pStyle w:val="PL"/>
        <w:rPr>
          <w:rFonts w:eastAsia="Calibri"/>
        </w:rPr>
      </w:pPr>
      <w:r>
        <w:rPr>
          <w:rFonts w:eastAsia="Calibri"/>
        </w:rPr>
        <w:t xml:space="preserve">      use </w:t>
      </w:r>
      <w:proofErr w:type="spellStart"/>
      <w:proofErr w:type="gramStart"/>
      <w:r>
        <w:t>ParentClassGrp</w:t>
      </w:r>
      <w:proofErr w:type="spellEnd"/>
      <w:r>
        <w:rPr>
          <w:rFonts w:eastAsia="Calibri"/>
        </w:rPr>
        <w:t>;</w:t>
      </w:r>
      <w:proofErr w:type="gramEnd"/>
    </w:p>
    <w:p w14:paraId="745A7F77" w14:textId="77777777" w:rsidR="0061135C" w:rsidRDefault="0061135C" w:rsidP="005C6485">
      <w:pPr>
        <w:pStyle w:val="PL"/>
        <w:rPr>
          <w:rFonts w:eastAsia="Calibri"/>
        </w:rPr>
      </w:pPr>
      <w:r>
        <w:rPr>
          <w:rFonts w:eastAsia="Calibri"/>
        </w:rPr>
        <w:t xml:space="preserve">    }</w:t>
      </w:r>
    </w:p>
    <w:p w14:paraId="4ED8FCDA" w14:textId="77777777" w:rsidR="0061135C" w:rsidRDefault="0061135C" w:rsidP="005C6485">
      <w:pPr>
        <w:pStyle w:val="PL"/>
        <w:rPr>
          <w:rFonts w:eastAsia="Calibri"/>
        </w:rPr>
      </w:pPr>
    </w:p>
    <w:p w14:paraId="75692483" w14:textId="77777777" w:rsidR="0061135C" w:rsidRDefault="0061135C" w:rsidP="005C6485">
      <w:pPr>
        <w:pStyle w:val="PL"/>
        <w:rPr>
          <w:rFonts w:eastAsia="Calibri"/>
        </w:rPr>
      </w:pPr>
      <w:r>
        <w:rPr>
          <w:rFonts w:eastAsia="Calibri"/>
        </w:rPr>
        <w:t xml:space="preserve">    list </w:t>
      </w:r>
      <w:proofErr w:type="spellStart"/>
      <w:r>
        <w:t>LocalChildClass</w:t>
      </w:r>
      <w:proofErr w:type="spellEnd"/>
      <w:r>
        <w:t xml:space="preserve"> </w:t>
      </w:r>
      <w:r>
        <w:rPr>
          <w:rFonts w:eastAsia="Calibri"/>
        </w:rPr>
        <w:t xml:space="preserve">{ </w:t>
      </w:r>
    </w:p>
    <w:p w14:paraId="5DAAB651" w14:textId="77777777" w:rsidR="0061135C" w:rsidRDefault="0061135C" w:rsidP="005C6485">
      <w:pPr>
        <w:pStyle w:val="PL"/>
        <w:rPr>
          <w:rFonts w:eastAsia="Calibri"/>
        </w:rPr>
      </w:pPr>
      <w:r>
        <w:rPr>
          <w:rFonts w:eastAsia="Calibri"/>
        </w:rPr>
        <w:t xml:space="preserve">      if-feature </w:t>
      </w:r>
      <w:proofErr w:type="spellStart"/>
      <w:proofErr w:type="gramStart"/>
      <w:r>
        <w:t>LocalChildClass</w:t>
      </w:r>
      <w:r>
        <w:rPr>
          <w:rFonts w:eastAsia="Calibri"/>
        </w:rPr>
        <w:t>UnderParentClass</w:t>
      </w:r>
      <w:proofErr w:type="spellEnd"/>
      <w:r>
        <w:rPr>
          <w:rFonts w:eastAsia="Calibri"/>
        </w:rPr>
        <w:t xml:space="preserve"> ;</w:t>
      </w:r>
      <w:proofErr w:type="gramEnd"/>
    </w:p>
    <w:p w14:paraId="79211DA9" w14:textId="77777777" w:rsidR="0061135C" w:rsidRDefault="0061135C" w:rsidP="005C6485">
      <w:pPr>
        <w:pStyle w:val="PL"/>
        <w:rPr>
          <w:rFonts w:eastAsia="Calibri"/>
        </w:rPr>
      </w:pPr>
      <w:r>
        <w:rPr>
          <w:rFonts w:eastAsia="Calibri"/>
        </w:rPr>
        <w:t xml:space="preserve">      key </w:t>
      </w:r>
      <w:proofErr w:type="gramStart"/>
      <w:r>
        <w:rPr>
          <w:rFonts w:eastAsia="Calibri"/>
        </w:rPr>
        <w:t>id;</w:t>
      </w:r>
      <w:proofErr w:type="gramEnd"/>
    </w:p>
    <w:p w14:paraId="067BCD3E" w14:textId="77777777" w:rsidR="0061135C" w:rsidRDefault="0061135C" w:rsidP="005C6485">
      <w:pPr>
        <w:pStyle w:val="PL"/>
        <w:rPr>
          <w:rFonts w:eastAsia="Calibri"/>
        </w:rPr>
      </w:pPr>
      <w:r>
        <w:rPr>
          <w:rFonts w:eastAsia="Calibri"/>
        </w:rPr>
        <w:t xml:space="preserve">      leaf id {}</w:t>
      </w:r>
    </w:p>
    <w:p w14:paraId="567D65EA" w14:textId="77777777" w:rsidR="0061135C" w:rsidRDefault="0061135C" w:rsidP="005C6485">
      <w:pPr>
        <w:pStyle w:val="PL"/>
        <w:rPr>
          <w:rFonts w:eastAsia="Calibri"/>
        </w:rPr>
      </w:pPr>
      <w:r>
        <w:rPr>
          <w:rFonts w:eastAsia="Calibri"/>
        </w:rPr>
        <w:t xml:space="preserve">      attributes {</w:t>
      </w:r>
    </w:p>
    <w:p w14:paraId="23BBAA29" w14:textId="77777777" w:rsidR="0061135C" w:rsidRDefault="0061135C" w:rsidP="005C6485">
      <w:pPr>
        <w:pStyle w:val="PL"/>
        <w:rPr>
          <w:rFonts w:eastAsia="Calibri"/>
        </w:rPr>
      </w:pPr>
      <w:r>
        <w:rPr>
          <w:rFonts w:eastAsia="Calibri"/>
        </w:rPr>
        <w:t xml:space="preserve">        uses </w:t>
      </w:r>
      <w:proofErr w:type="spellStart"/>
      <w:proofErr w:type="gramStart"/>
      <w:r>
        <w:t>LocalChildClassGrp</w:t>
      </w:r>
      <w:proofErr w:type="spellEnd"/>
      <w:r>
        <w:rPr>
          <w:rFonts w:eastAsia="Calibri"/>
        </w:rPr>
        <w:t>;</w:t>
      </w:r>
      <w:proofErr w:type="gramEnd"/>
    </w:p>
    <w:p w14:paraId="717BACCD" w14:textId="77777777" w:rsidR="0061135C" w:rsidRDefault="0061135C" w:rsidP="005C6485">
      <w:pPr>
        <w:pStyle w:val="PL"/>
        <w:rPr>
          <w:rFonts w:eastAsia="Calibri"/>
        </w:rPr>
      </w:pPr>
      <w:r>
        <w:rPr>
          <w:rFonts w:eastAsia="Calibri"/>
        </w:rPr>
        <w:t xml:space="preserve">      }</w:t>
      </w:r>
    </w:p>
    <w:p w14:paraId="30A1205F" w14:textId="77777777" w:rsidR="0061135C" w:rsidRDefault="0061135C" w:rsidP="005C6485">
      <w:pPr>
        <w:pStyle w:val="PL"/>
        <w:rPr>
          <w:rFonts w:eastAsia="Calibri"/>
        </w:rPr>
      </w:pPr>
      <w:r>
        <w:rPr>
          <w:rFonts w:eastAsia="Calibri"/>
        </w:rPr>
        <w:t xml:space="preserve">    }  </w:t>
      </w:r>
    </w:p>
    <w:p w14:paraId="3063A591" w14:textId="77777777" w:rsidR="0061135C" w:rsidRDefault="0061135C" w:rsidP="005C6485">
      <w:pPr>
        <w:pStyle w:val="PL"/>
        <w:rPr>
          <w:rFonts w:eastAsia="Calibri"/>
        </w:rPr>
      </w:pPr>
      <w:r>
        <w:rPr>
          <w:rFonts w:eastAsia="Calibri"/>
        </w:rPr>
        <w:t xml:space="preserve">    // place to insert/augment child classes</w:t>
      </w:r>
    </w:p>
    <w:p w14:paraId="79D38955" w14:textId="77777777" w:rsidR="0061135C" w:rsidRDefault="0061135C" w:rsidP="005C6485">
      <w:pPr>
        <w:pStyle w:val="PL"/>
        <w:rPr>
          <w:rFonts w:eastAsia="Calibri"/>
        </w:rPr>
      </w:pPr>
      <w:r>
        <w:rPr>
          <w:rFonts w:eastAsia="Calibri"/>
        </w:rPr>
        <w:t xml:space="preserve">  }</w:t>
      </w:r>
      <w:bookmarkEnd w:id="379"/>
    </w:p>
    <w:bookmarkEnd w:id="380"/>
    <w:p w14:paraId="43488408" w14:textId="77777777" w:rsidR="0061135C" w:rsidRDefault="0061135C" w:rsidP="005C6485">
      <w:pPr>
        <w:pStyle w:val="PL"/>
      </w:pPr>
      <w:r>
        <w:t>}</w:t>
      </w:r>
    </w:p>
    <w:p w14:paraId="4FFDEE03" w14:textId="77777777" w:rsidR="0061135C" w:rsidRDefault="0061135C" w:rsidP="005C6485">
      <w:pPr>
        <w:pStyle w:val="PL"/>
      </w:pPr>
    </w:p>
    <w:p w14:paraId="5BA0D163" w14:textId="77777777" w:rsidR="0061135C" w:rsidRDefault="0061135C" w:rsidP="005C6485">
      <w:pPr>
        <w:pStyle w:val="PL"/>
      </w:pPr>
      <w:r>
        <w:t>module _3gpp-ChildClass {</w:t>
      </w:r>
    </w:p>
    <w:p w14:paraId="438DBD2C" w14:textId="77777777" w:rsidR="0061135C" w:rsidRDefault="0061135C" w:rsidP="005C6485">
      <w:pPr>
        <w:pStyle w:val="PL"/>
        <w:rPr>
          <w:rFonts w:eastAsia="Calibri"/>
        </w:rPr>
      </w:pPr>
      <w:r>
        <w:rPr>
          <w:rFonts w:eastAsia="Calibri"/>
        </w:rPr>
        <w:t xml:space="preserve">  import _3gpp-ParentClass </w:t>
      </w:r>
      <w:proofErr w:type="gramStart"/>
      <w:r>
        <w:rPr>
          <w:rFonts w:eastAsia="Calibri"/>
        </w:rPr>
        <w:t>{ prefix</w:t>
      </w:r>
      <w:proofErr w:type="gramEnd"/>
      <w:r>
        <w:rPr>
          <w:rFonts w:eastAsia="Calibri"/>
        </w:rPr>
        <w:t xml:space="preserve"> xx3gpp;}</w:t>
      </w:r>
    </w:p>
    <w:p w14:paraId="2F9F24A4" w14:textId="77777777" w:rsidR="0061135C" w:rsidRDefault="0061135C" w:rsidP="005C6485">
      <w:pPr>
        <w:pStyle w:val="PL"/>
        <w:rPr>
          <w:rFonts w:eastAsia="Calibri"/>
        </w:rPr>
      </w:pPr>
    </w:p>
    <w:p w14:paraId="074D7163" w14:textId="77777777" w:rsidR="0061135C" w:rsidRDefault="0061135C" w:rsidP="005C6485">
      <w:pPr>
        <w:pStyle w:val="PL"/>
        <w:rPr>
          <w:rFonts w:eastAsia="Calibri"/>
        </w:rPr>
      </w:pPr>
      <w:r>
        <w:rPr>
          <w:rFonts w:eastAsia="Calibri"/>
        </w:rPr>
        <w:t xml:space="preserve">  feature ChildClass1UnderParentClass {</w:t>
      </w:r>
    </w:p>
    <w:p w14:paraId="41039338" w14:textId="77777777" w:rsidR="0061135C" w:rsidRDefault="0061135C" w:rsidP="005C6485">
      <w:pPr>
        <w:pStyle w:val="PL"/>
        <w:rPr>
          <w:rFonts w:eastAsia="Calibri"/>
        </w:rPr>
      </w:pPr>
      <w:r>
        <w:rPr>
          <w:rFonts w:eastAsia="Calibri"/>
        </w:rPr>
        <w:t xml:space="preserve">    description “Indicates that ChildClass1 is contained under </w:t>
      </w:r>
    </w:p>
    <w:p w14:paraId="4133A449" w14:textId="77777777" w:rsidR="0061135C" w:rsidRDefault="0061135C" w:rsidP="005C6485">
      <w:pPr>
        <w:pStyle w:val="PL"/>
        <w:rPr>
          <w:rFonts w:eastAsia="Calibri"/>
        </w:rPr>
      </w:pPr>
      <w:r>
        <w:rPr>
          <w:rFonts w:eastAsia="Calibri"/>
        </w:rPr>
        <w:lastRenderedPageBreak/>
        <w:t xml:space="preserve">      </w:t>
      </w:r>
      <w:proofErr w:type="spellStart"/>
      <w:r>
        <w:rPr>
          <w:rFonts w:eastAsia="Calibri"/>
        </w:rPr>
        <w:t>ParentClass</w:t>
      </w:r>
      <w:proofErr w:type="spellEnd"/>
      <w:proofErr w:type="gramStart"/>
      <w:r>
        <w:rPr>
          <w:rFonts w:eastAsia="Calibri"/>
        </w:rPr>
        <w:t>”;</w:t>
      </w:r>
      <w:proofErr w:type="gramEnd"/>
    </w:p>
    <w:p w14:paraId="75324F4C" w14:textId="77777777" w:rsidR="0061135C" w:rsidRDefault="0061135C" w:rsidP="005C6485">
      <w:pPr>
        <w:pStyle w:val="PL"/>
        <w:rPr>
          <w:rFonts w:eastAsia="Calibri"/>
        </w:rPr>
      </w:pPr>
      <w:r>
        <w:rPr>
          <w:rFonts w:eastAsia="Calibri"/>
        </w:rPr>
        <w:t xml:space="preserve">  }</w:t>
      </w:r>
    </w:p>
    <w:p w14:paraId="2618FB17" w14:textId="77777777" w:rsidR="0061135C" w:rsidRDefault="0061135C" w:rsidP="005C6485">
      <w:pPr>
        <w:pStyle w:val="PL"/>
        <w:rPr>
          <w:rFonts w:eastAsia="Calibri"/>
        </w:rPr>
      </w:pPr>
      <w:r>
        <w:rPr>
          <w:rFonts w:eastAsia="Calibri"/>
        </w:rPr>
        <w:t xml:space="preserve">  feature ChildClass2UnderParentClass {</w:t>
      </w:r>
    </w:p>
    <w:p w14:paraId="27656B29" w14:textId="77777777" w:rsidR="0061135C" w:rsidRDefault="0061135C" w:rsidP="005C6485">
      <w:pPr>
        <w:pStyle w:val="PL"/>
        <w:rPr>
          <w:rFonts w:eastAsia="Calibri"/>
        </w:rPr>
      </w:pPr>
      <w:r>
        <w:rPr>
          <w:rFonts w:eastAsia="Calibri"/>
        </w:rPr>
        <w:t xml:space="preserve">    description “Indicates that ChildClass2 is contained under </w:t>
      </w:r>
    </w:p>
    <w:p w14:paraId="78CCDA82" w14:textId="77777777" w:rsidR="0061135C" w:rsidRDefault="0061135C" w:rsidP="005C6485">
      <w:pPr>
        <w:pStyle w:val="PL"/>
        <w:rPr>
          <w:rFonts w:eastAsia="Calibri"/>
        </w:rPr>
      </w:pPr>
      <w:r>
        <w:rPr>
          <w:rFonts w:eastAsia="Calibri"/>
        </w:rPr>
        <w:t xml:space="preserve">      </w:t>
      </w:r>
      <w:proofErr w:type="spellStart"/>
      <w:r>
        <w:rPr>
          <w:rFonts w:eastAsia="Calibri"/>
        </w:rPr>
        <w:t>ParentClass</w:t>
      </w:r>
      <w:proofErr w:type="spellEnd"/>
      <w:proofErr w:type="gramStart"/>
      <w:r>
        <w:rPr>
          <w:rFonts w:eastAsia="Calibri"/>
        </w:rPr>
        <w:t>”;</w:t>
      </w:r>
      <w:proofErr w:type="gramEnd"/>
    </w:p>
    <w:p w14:paraId="65E7AC87" w14:textId="77777777" w:rsidR="0061135C" w:rsidRDefault="0061135C" w:rsidP="005C6485">
      <w:pPr>
        <w:pStyle w:val="PL"/>
        <w:rPr>
          <w:rFonts w:eastAsia="Calibri"/>
        </w:rPr>
      </w:pPr>
      <w:r>
        <w:rPr>
          <w:rFonts w:eastAsia="Calibri"/>
        </w:rPr>
        <w:t xml:space="preserve">  }</w:t>
      </w:r>
    </w:p>
    <w:p w14:paraId="03D2A843" w14:textId="77777777" w:rsidR="0061135C" w:rsidRDefault="0061135C" w:rsidP="005C6485">
      <w:pPr>
        <w:pStyle w:val="PL"/>
        <w:rPr>
          <w:rFonts w:eastAsia="Calibri"/>
        </w:rPr>
      </w:pPr>
    </w:p>
    <w:p w14:paraId="438DD76D" w14:textId="77777777" w:rsidR="0061135C" w:rsidRDefault="0061135C" w:rsidP="005C6485">
      <w:pPr>
        <w:pStyle w:val="PL"/>
        <w:rPr>
          <w:rFonts w:eastAsia="Calibri"/>
        </w:rPr>
      </w:pPr>
      <w:r>
        <w:rPr>
          <w:rFonts w:eastAsia="Calibri"/>
        </w:rPr>
        <w:t xml:space="preserve">  grouping ChildClass1Grp {</w:t>
      </w:r>
    </w:p>
    <w:p w14:paraId="338E3635" w14:textId="77777777" w:rsidR="0061135C" w:rsidRDefault="0061135C" w:rsidP="005C6485">
      <w:pPr>
        <w:pStyle w:val="PL"/>
        <w:rPr>
          <w:rFonts w:eastAsia="Calibri"/>
        </w:rPr>
      </w:pPr>
      <w:r>
        <w:rPr>
          <w:rFonts w:eastAsia="Calibri"/>
        </w:rPr>
        <w:t xml:space="preserve">    // ChildClass1Grp attributes</w:t>
      </w:r>
    </w:p>
    <w:p w14:paraId="71C25F46" w14:textId="77777777" w:rsidR="0061135C" w:rsidRDefault="0061135C" w:rsidP="005C6485">
      <w:pPr>
        <w:pStyle w:val="PL"/>
        <w:rPr>
          <w:rFonts w:eastAsia="Calibri"/>
        </w:rPr>
      </w:pPr>
      <w:r>
        <w:rPr>
          <w:rFonts w:eastAsia="Calibri"/>
        </w:rPr>
        <w:t xml:space="preserve">  }</w:t>
      </w:r>
    </w:p>
    <w:p w14:paraId="48CE0055" w14:textId="77777777" w:rsidR="0061135C" w:rsidRDefault="0061135C" w:rsidP="005C6485">
      <w:pPr>
        <w:pStyle w:val="PL"/>
        <w:rPr>
          <w:rFonts w:eastAsia="Calibri"/>
        </w:rPr>
      </w:pPr>
    </w:p>
    <w:p w14:paraId="21EF991E" w14:textId="77777777" w:rsidR="0061135C" w:rsidRDefault="0061135C" w:rsidP="005C6485">
      <w:pPr>
        <w:pStyle w:val="PL"/>
        <w:rPr>
          <w:rFonts w:eastAsia="Calibri"/>
        </w:rPr>
      </w:pPr>
      <w:r>
        <w:rPr>
          <w:rFonts w:eastAsia="Calibri"/>
        </w:rPr>
        <w:t xml:space="preserve">  grouping ChildClass2Grp {</w:t>
      </w:r>
    </w:p>
    <w:p w14:paraId="7FD1DE60" w14:textId="77777777" w:rsidR="0061135C" w:rsidRDefault="0061135C" w:rsidP="005C6485">
      <w:pPr>
        <w:pStyle w:val="PL"/>
        <w:rPr>
          <w:rFonts w:eastAsia="Calibri"/>
        </w:rPr>
      </w:pPr>
      <w:r>
        <w:rPr>
          <w:rFonts w:eastAsia="Calibri"/>
        </w:rPr>
        <w:t xml:space="preserve">    // ChildClass2Grp attribute</w:t>
      </w:r>
    </w:p>
    <w:p w14:paraId="314CF7D8" w14:textId="77777777" w:rsidR="0061135C" w:rsidRDefault="0061135C" w:rsidP="005C6485">
      <w:pPr>
        <w:pStyle w:val="PL"/>
        <w:rPr>
          <w:rFonts w:eastAsia="Calibri"/>
        </w:rPr>
      </w:pPr>
      <w:r>
        <w:rPr>
          <w:rFonts w:eastAsia="Calibri"/>
        </w:rPr>
        <w:t xml:space="preserve">  }</w:t>
      </w:r>
    </w:p>
    <w:p w14:paraId="70CCF3C1" w14:textId="77777777" w:rsidR="0061135C" w:rsidRDefault="0061135C" w:rsidP="005C6485">
      <w:pPr>
        <w:pStyle w:val="PL"/>
        <w:rPr>
          <w:rFonts w:eastAsia="Calibri"/>
        </w:rPr>
      </w:pPr>
    </w:p>
    <w:p w14:paraId="01B02E99" w14:textId="77777777" w:rsidR="0061135C" w:rsidRDefault="0061135C" w:rsidP="005C6485">
      <w:pPr>
        <w:pStyle w:val="PL"/>
        <w:rPr>
          <w:rFonts w:eastAsia="Calibri"/>
        </w:rPr>
      </w:pPr>
      <w:r>
        <w:rPr>
          <w:rFonts w:eastAsia="Calibri"/>
        </w:rPr>
        <w:t xml:space="preserve">  augment /xx3</w:t>
      </w:r>
      <w:proofErr w:type="gramStart"/>
      <w:r>
        <w:rPr>
          <w:rFonts w:eastAsia="Calibri"/>
        </w:rPr>
        <w:t>gpp:ParentClass</w:t>
      </w:r>
      <w:proofErr w:type="gramEnd"/>
      <w:r>
        <w:rPr>
          <w:rFonts w:eastAsia="Calibri"/>
        </w:rPr>
        <w:t xml:space="preserve"> {</w:t>
      </w:r>
    </w:p>
    <w:p w14:paraId="5EF8643E" w14:textId="77777777" w:rsidR="0061135C" w:rsidRDefault="0061135C" w:rsidP="005C6485">
      <w:pPr>
        <w:pStyle w:val="PL"/>
        <w:rPr>
          <w:rFonts w:eastAsia="Calibri"/>
        </w:rPr>
      </w:pPr>
      <w:r>
        <w:rPr>
          <w:rFonts w:eastAsia="Calibri"/>
        </w:rPr>
        <w:tab/>
        <w:t xml:space="preserve">if-feature </w:t>
      </w:r>
      <w:proofErr w:type="gramStart"/>
      <w:r>
        <w:rPr>
          <w:rFonts w:eastAsia="Calibri"/>
        </w:rPr>
        <w:t>ChildClass1UnderParentClass;</w:t>
      </w:r>
      <w:proofErr w:type="gramEnd"/>
    </w:p>
    <w:p w14:paraId="7A2A955C" w14:textId="77777777" w:rsidR="0061135C" w:rsidRDefault="0061135C" w:rsidP="005C6485">
      <w:pPr>
        <w:pStyle w:val="PL"/>
        <w:rPr>
          <w:rFonts w:eastAsia="Calibri"/>
        </w:rPr>
      </w:pPr>
      <w:r>
        <w:rPr>
          <w:rFonts w:eastAsia="Calibri"/>
        </w:rPr>
        <w:t xml:space="preserve">    list ChildClass1 {</w:t>
      </w:r>
    </w:p>
    <w:p w14:paraId="4EB0DE69" w14:textId="77777777" w:rsidR="0061135C" w:rsidRDefault="0061135C" w:rsidP="005C6485">
      <w:pPr>
        <w:pStyle w:val="PL"/>
        <w:rPr>
          <w:rFonts w:eastAsia="Calibri"/>
        </w:rPr>
      </w:pPr>
      <w:r>
        <w:rPr>
          <w:rFonts w:eastAsia="Calibri"/>
        </w:rPr>
        <w:t xml:space="preserve">      key </w:t>
      </w:r>
      <w:proofErr w:type="gramStart"/>
      <w:r>
        <w:rPr>
          <w:rFonts w:eastAsia="Calibri"/>
        </w:rPr>
        <w:t>id;</w:t>
      </w:r>
      <w:proofErr w:type="gramEnd"/>
    </w:p>
    <w:p w14:paraId="725142E0" w14:textId="77777777" w:rsidR="0061135C" w:rsidRDefault="0061135C" w:rsidP="005C6485">
      <w:pPr>
        <w:pStyle w:val="PL"/>
        <w:rPr>
          <w:rFonts w:eastAsia="Calibri"/>
        </w:rPr>
      </w:pPr>
      <w:r>
        <w:rPr>
          <w:rFonts w:eastAsia="Calibri"/>
        </w:rPr>
        <w:t xml:space="preserve">      leaf id {}   </w:t>
      </w:r>
    </w:p>
    <w:p w14:paraId="327F7852" w14:textId="77777777" w:rsidR="0061135C" w:rsidRDefault="0061135C" w:rsidP="005C6485">
      <w:pPr>
        <w:pStyle w:val="PL"/>
        <w:rPr>
          <w:rFonts w:eastAsia="Calibri"/>
        </w:rPr>
      </w:pPr>
      <w:r>
        <w:rPr>
          <w:rFonts w:eastAsia="Calibri"/>
        </w:rPr>
        <w:t xml:space="preserve">      attributes {</w:t>
      </w:r>
    </w:p>
    <w:p w14:paraId="5F37BFD3" w14:textId="77777777" w:rsidR="0061135C" w:rsidRDefault="0061135C" w:rsidP="005C6485">
      <w:pPr>
        <w:pStyle w:val="PL"/>
        <w:rPr>
          <w:rFonts w:eastAsia="Calibri"/>
        </w:rPr>
      </w:pPr>
      <w:r>
        <w:rPr>
          <w:rFonts w:eastAsia="Calibri"/>
        </w:rPr>
        <w:t xml:space="preserve">        uses </w:t>
      </w:r>
      <w:proofErr w:type="gramStart"/>
      <w:r>
        <w:rPr>
          <w:rFonts w:eastAsia="Calibri"/>
        </w:rPr>
        <w:t>ChildClass1Grp;</w:t>
      </w:r>
      <w:proofErr w:type="gramEnd"/>
    </w:p>
    <w:p w14:paraId="78C6D9EA" w14:textId="77777777" w:rsidR="0061135C" w:rsidRDefault="0061135C" w:rsidP="005C6485">
      <w:pPr>
        <w:pStyle w:val="PL"/>
        <w:rPr>
          <w:rFonts w:eastAsia="Calibri"/>
        </w:rPr>
      </w:pPr>
      <w:r>
        <w:rPr>
          <w:rFonts w:eastAsia="Calibri"/>
        </w:rPr>
        <w:t xml:space="preserve">      }</w:t>
      </w:r>
    </w:p>
    <w:p w14:paraId="7FA2E528" w14:textId="77777777" w:rsidR="0061135C" w:rsidRDefault="0061135C" w:rsidP="005C6485">
      <w:pPr>
        <w:pStyle w:val="PL"/>
        <w:rPr>
          <w:rFonts w:eastAsia="Calibri"/>
        </w:rPr>
      </w:pPr>
      <w:r>
        <w:rPr>
          <w:rFonts w:eastAsia="Calibri"/>
        </w:rPr>
        <w:t xml:space="preserve">    }</w:t>
      </w:r>
    </w:p>
    <w:p w14:paraId="273E392D" w14:textId="77777777" w:rsidR="0061135C" w:rsidRDefault="0061135C" w:rsidP="005C6485">
      <w:pPr>
        <w:pStyle w:val="PL"/>
        <w:rPr>
          <w:rFonts w:eastAsia="Calibri"/>
        </w:rPr>
      </w:pPr>
      <w:r>
        <w:rPr>
          <w:rFonts w:eastAsia="Calibri"/>
        </w:rPr>
        <w:t xml:space="preserve">  }  </w:t>
      </w:r>
    </w:p>
    <w:p w14:paraId="192440C0" w14:textId="77777777" w:rsidR="0061135C" w:rsidRDefault="0061135C" w:rsidP="005C6485">
      <w:pPr>
        <w:pStyle w:val="PL"/>
        <w:rPr>
          <w:rFonts w:eastAsia="Calibri"/>
        </w:rPr>
      </w:pPr>
      <w:r>
        <w:rPr>
          <w:rFonts w:eastAsia="Calibri"/>
        </w:rPr>
        <w:t xml:space="preserve">  augment /xx3</w:t>
      </w:r>
      <w:proofErr w:type="gramStart"/>
      <w:r>
        <w:rPr>
          <w:rFonts w:eastAsia="Calibri"/>
        </w:rPr>
        <w:t>gpp:ParentClass</w:t>
      </w:r>
      <w:proofErr w:type="gramEnd"/>
      <w:r>
        <w:rPr>
          <w:rFonts w:eastAsia="Calibri"/>
        </w:rPr>
        <w:t xml:space="preserve"> {</w:t>
      </w:r>
    </w:p>
    <w:p w14:paraId="1ED4D194" w14:textId="77777777" w:rsidR="0061135C" w:rsidRDefault="0061135C" w:rsidP="005C6485">
      <w:pPr>
        <w:pStyle w:val="PL"/>
        <w:rPr>
          <w:rFonts w:eastAsia="Calibri"/>
        </w:rPr>
      </w:pPr>
      <w:r>
        <w:rPr>
          <w:rFonts w:eastAsia="Calibri"/>
        </w:rPr>
        <w:tab/>
        <w:t xml:space="preserve">if-feature </w:t>
      </w:r>
      <w:proofErr w:type="gramStart"/>
      <w:r>
        <w:rPr>
          <w:rFonts w:eastAsia="Calibri"/>
        </w:rPr>
        <w:t>ChildClass2UnderParentClass;</w:t>
      </w:r>
      <w:proofErr w:type="gramEnd"/>
    </w:p>
    <w:p w14:paraId="6578EDB6" w14:textId="77777777" w:rsidR="0061135C" w:rsidRDefault="0061135C" w:rsidP="005C6485">
      <w:pPr>
        <w:pStyle w:val="PL"/>
        <w:rPr>
          <w:rFonts w:eastAsia="Calibri"/>
        </w:rPr>
      </w:pPr>
      <w:r>
        <w:rPr>
          <w:rFonts w:eastAsia="Calibri"/>
        </w:rPr>
        <w:t xml:space="preserve">    list ChildClass2 {</w:t>
      </w:r>
    </w:p>
    <w:p w14:paraId="6B443BE0" w14:textId="77777777" w:rsidR="0061135C" w:rsidRDefault="0061135C" w:rsidP="005C6485">
      <w:pPr>
        <w:pStyle w:val="PL"/>
        <w:rPr>
          <w:rFonts w:eastAsia="Calibri"/>
        </w:rPr>
      </w:pPr>
      <w:r>
        <w:rPr>
          <w:rFonts w:eastAsia="Calibri"/>
        </w:rPr>
        <w:t xml:space="preserve">      key </w:t>
      </w:r>
      <w:proofErr w:type="gramStart"/>
      <w:r>
        <w:rPr>
          <w:rFonts w:eastAsia="Calibri"/>
        </w:rPr>
        <w:t>id;</w:t>
      </w:r>
      <w:proofErr w:type="gramEnd"/>
    </w:p>
    <w:p w14:paraId="33B9FBA2" w14:textId="77777777" w:rsidR="0061135C" w:rsidRDefault="0061135C" w:rsidP="005C6485">
      <w:pPr>
        <w:pStyle w:val="PL"/>
        <w:rPr>
          <w:rFonts w:eastAsia="Calibri"/>
        </w:rPr>
      </w:pPr>
      <w:r>
        <w:rPr>
          <w:rFonts w:eastAsia="Calibri"/>
        </w:rPr>
        <w:t xml:space="preserve">      leaf id {}   </w:t>
      </w:r>
    </w:p>
    <w:p w14:paraId="00F7480D" w14:textId="77777777" w:rsidR="0061135C" w:rsidRDefault="0061135C" w:rsidP="005C6485">
      <w:pPr>
        <w:pStyle w:val="PL"/>
        <w:rPr>
          <w:rFonts w:eastAsia="Calibri"/>
        </w:rPr>
      </w:pPr>
      <w:r>
        <w:rPr>
          <w:rFonts w:eastAsia="Calibri"/>
        </w:rPr>
        <w:t xml:space="preserve">      attributes {</w:t>
      </w:r>
    </w:p>
    <w:p w14:paraId="2993D82A" w14:textId="77777777" w:rsidR="0061135C" w:rsidRDefault="0061135C" w:rsidP="005C6485">
      <w:pPr>
        <w:pStyle w:val="PL"/>
        <w:rPr>
          <w:rFonts w:eastAsia="Calibri"/>
        </w:rPr>
      </w:pPr>
      <w:r>
        <w:rPr>
          <w:rFonts w:eastAsia="Calibri"/>
        </w:rPr>
        <w:t xml:space="preserve">        uses </w:t>
      </w:r>
      <w:proofErr w:type="gramStart"/>
      <w:r>
        <w:rPr>
          <w:rFonts w:eastAsia="Calibri"/>
        </w:rPr>
        <w:t>ChildClass2Grp;</w:t>
      </w:r>
      <w:proofErr w:type="gramEnd"/>
    </w:p>
    <w:p w14:paraId="27D89B00" w14:textId="77777777" w:rsidR="0061135C" w:rsidRDefault="0061135C" w:rsidP="005C6485">
      <w:pPr>
        <w:pStyle w:val="PL"/>
        <w:rPr>
          <w:rFonts w:eastAsia="Calibri"/>
        </w:rPr>
      </w:pPr>
      <w:r>
        <w:rPr>
          <w:rFonts w:eastAsia="Calibri"/>
        </w:rPr>
        <w:t xml:space="preserve">      }</w:t>
      </w:r>
    </w:p>
    <w:p w14:paraId="3BBF28E1" w14:textId="77777777" w:rsidR="0061135C" w:rsidRDefault="0061135C" w:rsidP="005C6485">
      <w:pPr>
        <w:pStyle w:val="PL"/>
        <w:rPr>
          <w:rFonts w:eastAsia="Calibri"/>
        </w:rPr>
      </w:pPr>
      <w:r>
        <w:rPr>
          <w:rFonts w:eastAsia="Calibri"/>
        </w:rPr>
        <w:t xml:space="preserve">    }</w:t>
      </w:r>
    </w:p>
    <w:p w14:paraId="2F9001B7" w14:textId="77777777" w:rsidR="0061135C" w:rsidRDefault="0061135C" w:rsidP="005C6485">
      <w:pPr>
        <w:pStyle w:val="PL"/>
        <w:rPr>
          <w:rFonts w:eastAsia="Calibri"/>
        </w:rPr>
      </w:pPr>
      <w:r>
        <w:rPr>
          <w:rFonts w:eastAsia="Calibri"/>
        </w:rPr>
        <w:t xml:space="preserve">  }</w:t>
      </w:r>
    </w:p>
    <w:p w14:paraId="429E8DAA" w14:textId="77777777" w:rsidR="0061135C" w:rsidRDefault="0061135C" w:rsidP="005C6485">
      <w:pPr>
        <w:pStyle w:val="PL"/>
        <w:rPr>
          <w:rFonts w:eastAsia="Calibri"/>
        </w:rPr>
      </w:pPr>
      <w:r>
        <w:rPr>
          <w:rFonts w:eastAsia="Calibri"/>
        </w:rPr>
        <w:t>}</w:t>
      </w:r>
    </w:p>
    <w:p w14:paraId="57AD97D6" w14:textId="77777777" w:rsidR="0061135C" w:rsidRDefault="0061135C" w:rsidP="0061135C">
      <w:pPr>
        <w:pStyle w:val="Heading5"/>
        <w:rPr>
          <w:noProof/>
        </w:rPr>
      </w:pPr>
      <w:bookmarkStart w:id="381" w:name="_Toc178155757"/>
      <w:r>
        <w:t>6.2.6.2.3</w:t>
      </w:r>
      <w:r>
        <w:tab/>
      </w:r>
      <w:r>
        <w:rPr>
          <w:noProof/>
        </w:rPr>
        <w:t>Uses + Subtree grouping</w:t>
      </w:r>
      <w:bookmarkEnd w:id="381"/>
    </w:p>
    <w:p w14:paraId="39A6C7DB" w14:textId="77777777" w:rsidR="0061135C" w:rsidRDefault="0061135C" w:rsidP="0061135C">
      <w:r>
        <w:t xml:space="preserve">Containment is mapped using the "uses" statement towards a subtree grouping that contains the lists representing the child </w:t>
      </w:r>
      <w:proofErr w:type="gramStart"/>
      <w:r>
        <w:t>IOCs;</w:t>
      </w:r>
      <w:proofErr w:type="gramEnd"/>
      <w:r>
        <w:t xml:space="preserve"> e.g. </w:t>
      </w:r>
      <w:proofErr w:type="spellStart"/>
      <w:r>
        <w:t>ParentClass</w:t>
      </w:r>
      <w:proofErr w:type="spellEnd"/>
      <w:r>
        <w:t xml:space="preserve"> contains ChildClass1 and ChildClass2. This method is recommended when a group of </w:t>
      </w:r>
      <w:r>
        <w:rPr>
          <w:noProof/>
        </w:rPr>
        <w:t>multiple classes is contained together in a number of other classes. In this case optionality is handled on the common subtree level. (The subtree may actually be a group of classes or multiple trees.)</w:t>
      </w:r>
    </w:p>
    <w:p w14:paraId="4E4DF19A" w14:textId="77777777" w:rsidR="0061135C" w:rsidRDefault="0061135C" w:rsidP="005C6485">
      <w:pPr>
        <w:pStyle w:val="PL"/>
        <w:rPr>
          <w:rFonts w:eastAsia="Calibri"/>
        </w:rPr>
      </w:pPr>
      <w:r>
        <w:rPr>
          <w:rFonts w:eastAsia="Calibri"/>
        </w:rPr>
        <w:t xml:space="preserve">// Class containment </w:t>
      </w:r>
    </w:p>
    <w:p w14:paraId="1F3A8101" w14:textId="77777777" w:rsidR="0061135C" w:rsidRDefault="0061135C" w:rsidP="005C6485">
      <w:pPr>
        <w:pStyle w:val="PL"/>
        <w:rPr>
          <w:rFonts w:eastAsia="Calibri"/>
        </w:rPr>
      </w:pPr>
      <w:r>
        <w:rPr>
          <w:rFonts w:eastAsia="Calibri"/>
        </w:rPr>
        <w:t>module _3gpp-ParentClass {</w:t>
      </w:r>
    </w:p>
    <w:p w14:paraId="2273D7F6" w14:textId="77777777" w:rsidR="0061135C" w:rsidRDefault="0061135C" w:rsidP="005C6485">
      <w:pPr>
        <w:pStyle w:val="PL"/>
        <w:rPr>
          <w:rFonts w:eastAsia="Calibri"/>
        </w:rPr>
      </w:pPr>
      <w:r>
        <w:rPr>
          <w:rFonts w:eastAsia="Calibri"/>
        </w:rPr>
        <w:t xml:space="preserve">  import _3gpp-ChildClass </w:t>
      </w:r>
      <w:proofErr w:type="gramStart"/>
      <w:r>
        <w:rPr>
          <w:rFonts w:eastAsia="Calibri"/>
        </w:rPr>
        <w:t>{ prefix</w:t>
      </w:r>
      <w:proofErr w:type="gramEnd"/>
      <w:r>
        <w:rPr>
          <w:rFonts w:eastAsia="Calibri"/>
        </w:rPr>
        <w:t xml:space="preserve"> yyy3gpp</w:t>
      </w:r>
      <w:proofErr w:type="gramStart"/>
      <w:r>
        <w:rPr>
          <w:rFonts w:eastAsia="Calibri"/>
        </w:rPr>
        <w:t>; }</w:t>
      </w:r>
      <w:proofErr w:type="gramEnd"/>
    </w:p>
    <w:p w14:paraId="5130AE9D" w14:textId="77777777" w:rsidR="0061135C" w:rsidRDefault="0061135C" w:rsidP="005C6485">
      <w:pPr>
        <w:pStyle w:val="PL"/>
      </w:pPr>
    </w:p>
    <w:p w14:paraId="53A7AA5B" w14:textId="77777777" w:rsidR="0061135C" w:rsidRDefault="0061135C" w:rsidP="005C6485">
      <w:pPr>
        <w:pStyle w:val="PL"/>
      </w:pPr>
      <w:r>
        <w:t xml:space="preserve">  feature </w:t>
      </w:r>
      <w:proofErr w:type="spellStart"/>
      <w:r>
        <w:t>CommonUnderParentClass</w:t>
      </w:r>
      <w:proofErr w:type="spellEnd"/>
      <w:r>
        <w:t xml:space="preserve"> {</w:t>
      </w:r>
    </w:p>
    <w:p w14:paraId="623F3F6C" w14:textId="77777777" w:rsidR="0061135C" w:rsidRDefault="0061135C" w:rsidP="005C6485">
      <w:pPr>
        <w:pStyle w:val="PL"/>
      </w:pPr>
      <w:r>
        <w:t xml:space="preserve">    description "Indicates that the </w:t>
      </w:r>
      <w:proofErr w:type="spellStart"/>
      <w:r>
        <w:t>CommonSubtree</w:t>
      </w:r>
      <w:proofErr w:type="spellEnd"/>
      <w:r>
        <w:t xml:space="preserve"> shall be contained </w:t>
      </w:r>
    </w:p>
    <w:p w14:paraId="2F70EE53" w14:textId="77777777" w:rsidR="0061135C" w:rsidRDefault="0061135C" w:rsidP="005C6485">
      <w:pPr>
        <w:pStyle w:val="PL"/>
      </w:pPr>
      <w:r>
        <w:t xml:space="preserve">      under </w:t>
      </w:r>
      <w:proofErr w:type="spellStart"/>
      <w:r>
        <w:t>ParentClass</w:t>
      </w:r>
      <w:proofErr w:type="spellEnd"/>
      <w:proofErr w:type="gramStart"/>
      <w:r>
        <w:t>";</w:t>
      </w:r>
      <w:proofErr w:type="gramEnd"/>
    </w:p>
    <w:p w14:paraId="1A73A2B2" w14:textId="77777777" w:rsidR="0061135C" w:rsidRDefault="0061135C" w:rsidP="005C6485">
      <w:pPr>
        <w:pStyle w:val="PL"/>
      </w:pPr>
      <w:r>
        <w:t xml:space="preserve">  }</w:t>
      </w:r>
    </w:p>
    <w:p w14:paraId="61355783" w14:textId="77777777" w:rsidR="0061135C" w:rsidRDefault="0061135C" w:rsidP="005C6485">
      <w:pPr>
        <w:pStyle w:val="PL"/>
      </w:pPr>
    </w:p>
    <w:p w14:paraId="566B160E" w14:textId="77777777" w:rsidR="0061135C" w:rsidRDefault="0061135C" w:rsidP="005C6485">
      <w:pPr>
        <w:pStyle w:val="PL"/>
        <w:rPr>
          <w:rFonts w:eastAsia="Calibri"/>
        </w:rPr>
      </w:pPr>
      <w:r>
        <w:rPr>
          <w:rFonts w:eastAsia="Calibri"/>
        </w:rPr>
        <w:t xml:space="preserve">  feature </w:t>
      </w:r>
      <w:proofErr w:type="spellStart"/>
      <w:r>
        <w:t>LocalChildClass</w:t>
      </w:r>
      <w:r>
        <w:rPr>
          <w:rFonts w:eastAsia="Calibri"/>
        </w:rPr>
        <w:t>UnderParentClass</w:t>
      </w:r>
      <w:proofErr w:type="spellEnd"/>
      <w:r>
        <w:rPr>
          <w:rFonts w:eastAsia="Calibri"/>
        </w:rPr>
        <w:t xml:space="preserve"> {</w:t>
      </w:r>
    </w:p>
    <w:p w14:paraId="6539EC47" w14:textId="77777777" w:rsidR="0061135C" w:rsidRDefault="0061135C" w:rsidP="005C6485">
      <w:pPr>
        <w:pStyle w:val="PL"/>
        <w:rPr>
          <w:rFonts w:eastAsia="Calibri"/>
        </w:rPr>
      </w:pPr>
      <w:r>
        <w:rPr>
          <w:rFonts w:eastAsia="Calibri"/>
        </w:rPr>
        <w:t xml:space="preserve">    description “Indicates that </w:t>
      </w:r>
      <w:proofErr w:type="spellStart"/>
      <w:r>
        <w:rPr>
          <w:rFonts w:eastAsia="Calibri"/>
        </w:rPr>
        <w:t>LocalChildClass</w:t>
      </w:r>
      <w:proofErr w:type="spellEnd"/>
      <w:r>
        <w:rPr>
          <w:rFonts w:eastAsia="Calibri"/>
        </w:rPr>
        <w:t xml:space="preserve"> is contained under </w:t>
      </w:r>
    </w:p>
    <w:p w14:paraId="7A2A4DC9" w14:textId="77777777" w:rsidR="0061135C" w:rsidRDefault="0061135C" w:rsidP="005C6485">
      <w:pPr>
        <w:pStyle w:val="PL"/>
        <w:rPr>
          <w:rFonts w:eastAsia="Calibri"/>
        </w:rPr>
      </w:pPr>
      <w:r>
        <w:rPr>
          <w:rFonts w:eastAsia="Calibri"/>
        </w:rPr>
        <w:t xml:space="preserve">      </w:t>
      </w:r>
      <w:proofErr w:type="spellStart"/>
      <w:r>
        <w:rPr>
          <w:rFonts w:eastAsia="Calibri"/>
        </w:rPr>
        <w:t>ParentClass</w:t>
      </w:r>
      <w:proofErr w:type="spellEnd"/>
      <w:proofErr w:type="gramStart"/>
      <w:r>
        <w:rPr>
          <w:rFonts w:eastAsia="Calibri"/>
        </w:rPr>
        <w:t>”;</w:t>
      </w:r>
      <w:proofErr w:type="gramEnd"/>
    </w:p>
    <w:p w14:paraId="43F70ABC" w14:textId="77777777" w:rsidR="0061135C" w:rsidRDefault="0061135C" w:rsidP="005C6485">
      <w:pPr>
        <w:pStyle w:val="PL"/>
        <w:rPr>
          <w:rFonts w:eastAsia="Calibri"/>
        </w:rPr>
      </w:pPr>
      <w:r>
        <w:rPr>
          <w:rFonts w:eastAsia="Calibri"/>
        </w:rPr>
        <w:t xml:space="preserve">  }</w:t>
      </w:r>
    </w:p>
    <w:p w14:paraId="7763ABBB" w14:textId="77777777" w:rsidR="0061135C" w:rsidRDefault="0061135C" w:rsidP="005C6485">
      <w:pPr>
        <w:pStyle w:val="PL"/>
      </w:pPr>
    </w:p>
    <w:p w14:paraId="45C0122E" w14:textId="77777777" w:rsidR="0061135C" w:rsidRDefault="0061135C" w:rsidP="005C6485">
      <w:pPr>
        <w:pStyle w:val="PL"/>
      </w:pPr>
      <w:r>
        <w:t xml:space="preserve">  grouping </w:t>
      </w:r>
      <w:proofErr w:type="spellStart"/>
      <w:r>
        <w:t>LocalChildClassGrp</w:t>
      </w:r>
      <w:proofErr w:type="spellEnd"/>
      <w:r>
        <w:t xml:space="preserve"> { </w:t>
      </w:r>
    </w:p>
    <w:p w14:paraId="74864241" w14:textId="77777777" w:rsidR="0061135C" w:rsidRDefault="0061135C" w:rsidP="005C6485">
      <w:pPr>
        <w:pStyle w:val="PL"/>
      </w:pPr>
      <w:r>
        <w:t xml:space="preserve">    // </w:t>
      </w:r>
      <w:proofErr w:type="spellStart"/>
      <w:r>
        <w:t>LocalChildClass</w:t>
      </w:r>
      <w:proofErr w:type="spellEnd"/>
      <w:r>
        <w:t xml:space="preserve"> attributes</w:t>
      </w:r>
    </w:p>
    <w:p w14:paraId="5DA8A5C2" w14:textId="77777777" w:rsidR="0061135C" w:rsidRDefault="0061135C" w:rsidP="005C6485">
      <w:pPr>
        <w:pStyle w:val="PL"/>
      </w:pPr>
      <w:r>
        <w:t xml:space="preserve">  }</w:t>
      </w:r>
    </w:p>
    <w:p w14:paraId="29EBDDEB" w14:textId="77777777" w:rsidR="0061135C" w:rsidRDefault="0061135C" w:rsidP="005C6485">
      <w:pPr>
        <w:pStyle w:val="PL"/>
      </w:pPr>
    </w:p>
    <w:p w14:paraId="58AD3D10" w14:textId="77777777" w:rsidR="0061135C" w:rsidRDefault="0061135C" w:rsidP="005C6485">
      <w:pPr>
        <w:pStyle w:val="PL"/>
      </w:pPr>
      <w:r>
        <w:t xml:space="preserve">  grouping </w:t>
      </w:r>
      <w:proofErr w:type="spellStart"/>
      <w:r>
        <w:t>ParentClassGrp</w:t>
      </w:r>
      <w:proofErr w:type="spellEnd"/>
      <w:r>
        <w:t xml:space="preserve"> {</w:t>
      </w:r>
    </w:p>
    <w:p w14:paraId="090C6D9A" w14:textId="77777777" w:rsidR="0061135C" w:rsidRDefault="0061135C" w:rsidP="005C6485">
      <w:pPr>
        <w:pStyle w:val="PL"/>
      </w:pPr>
      <w:r>
        <w:t xml:space="preserve">    // </w:t>
      </w:r>
      <w:proofErr w:type="spellStart"/>
      <w:r>
        <w:t>ParentClass</w:t>
      </w:r>
      <w:proofErr w:type="spellEnd"/>
      <w:r>
        <w:t xml:space="preserve"> attributes</w:t>
      </w:r>
    </w:p>
    <w:p w14:paraId="3CD557CE" w14:textId="77777777" w:rsidR="0061135C" w:rsidRDefault="0061135C" w:rsidP="005C6485">
      <w:pPr>
        <w:pStyle w:val="PL"/>
      </w:pPr>
      <w:r>
        <w:t xml:space="preserve">  }</w:t>
      </w:r>
    </w:p>
    <w:p w14:paraId="5F964FC7" w14:textId="77777777" w:rsidR="0061135C" w:rsidRDefault="0061135C" w:rsidP="005C6485">
      <w:pPr>
        <w:pStyle w:val="PL"/>
      </w:pPr>
    </w:p>
    <w:p w14:paraId="247F6C3F" w14:textId="77777777" w:rsidR="0061135C" w:rsidRDefault="0061135C" w:rsidP="005C6485">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47687664" w14:textId="77777777" w:rsidR="0061135C" w:rsidRDefault="0061135C" w:rsidP="005C6485">
      <w:pPr>
        <w:pStyle w:val="PL"/>
        <w:rPr>
          <w:rFonts w:eastAsia="Calibri"/>
        </w:rPr>
      </w:pPr>
      <w:r>
        <w:rPr>
          <w:rFonts w:eastAsia="Calibri"/>
        </w:rPr>
        <w:t xml:space="preserve">    key </w:t>
      </w:r>
      <w:proofErr w:type="gramStart"/>
      <w:r>
        <w:rPr>
          <w:rFonts w:eastAsia="Calibri"/>
        </w:rPr>
        <w:t>id;</w:t>
      </w:r>
      <w:proofErr w:type="gramEnd"/>
    </w:p>
    <w:p w14:paraId="0D92BB70" w14:textId="77777777" w:rsidR="0061135C" w:rsidRDefault="0061135C" w:rsidP="005C6485">
      <w:pPr>
        <w:pStyle w:val="PL"/>
        <w:rPr>
          <w:rFonts w:eastAsia="Calibri"/>
        </w:rPr>
      </w:pPr>
      <w:r>
        <w:rPr>
          <w:rFonts w:eastAsia="Calibri"/>
        </w:rPr>
        <w:t xml:space="preserve">    leaf id {}</w:t>
      </w:r>
    </w:p>
    <w:p w14:paraId="512D7ABF" w14:textId="77777777" w:rsidR="0061135C" w:rsidRDefault="0061135C" w:rsidP="005C6485">
      <w:pPr>
        <w:pStyle w:val="PL"/>
        <w:rPr>
          <w:rFonts w:eastAsia="Calibri"/>
        </w:rPr>
      </w:pPr>
      <w:r>
        <w:rPr>
          <w:rFonts w:eastAsia="Calibri"/>
        </w:rPr>
        <w:t xml:space="preserve">    attributes {</w:t>
      </w:r>
    </w:p>
    <w:p w14:paraId="58CAE107" w14:textId="77777777" w:rsidR="0061135C" w:rsidRDefault="0061135C" w:rsidP="005C6485">
      <w:pPr>
        <w:pStyle w:val="PL"/>
        <w:rPr>
          <w:rFonts w:eastAsia="Calibri"/>
        </w:rPr>
      </w:pPr>
      <w:r>
        <w:rPr>
          <w:rFonts w:eastAsia="Calibri"/>
        </w:rPr>
        <w:t xml:space="preserve">      use </w:t>
      </w:r>
      <w:proofErr w:type="spellStart"/>
      <w:proofErr w:type="gramStart"/>
      <w:r>
        <w:t>ParentClassGrp</w:t>
      </w:r>
      <w:proofErr w:type="spellEnd"/>
      <w:r>
        <w:rPr>
          <w:rFonts w:eastAsia="Calibri"/>
        </w:rPr>
        <w:t>;</w:t>
      </w:r>
      <w:proofErr w:type="gramEnd"/>
    </w:p>
    <w:p w14:paraId="7A27BC1B" w14:textId="77777777" w:rsidR="0061135C" w:rsidRDefault="0061135C" w:rsidP="005C6485">
      <w:pPr>
        <w:pStyle w:val="PL"/>
        <w:rPr>
          <w:rFonts w:eastAsia="Calibri"/>
        </w:rPr>
      </w:pPr>
      <w:r>
        <w:rPr>
          <w:rFonts w:eastAsia="Calibri"/>
        </w:rPr>
        <w:t xml:space="preserve">    }</w:t>
      </w:r>
    </w:p>
    <w:p w14:paraId="61684D98" w14:textId="77777777" w:rsidR="0061135C" w:rsidRDefault="0061135C" w:rsidP="005C6485">
      <w:pPr>
        <w:pStyle w:val="PL"/>
        <w:rPr>
          <w:rFonts w:eastAsia="Calibri"/>
        </w:rPr>
      </w:pPr>
      <w:r>
        <w:rPr>
          <w:rFonts w:eastAsia="Calibri"/>
        </w:rPr>
        <w:t xml:space="preserve">    list </w:t>
      </w:r>
      <w:proofErr w:type="spellStart"/>
      <w:r>
        <w:t>LocalChildClass</w:t>
      </w:r>
      <w:proofErr w:type="spellEnd"/>
      <w:r>
        <w:t xml:space="preserve"> </w:t>
      </w:r>
      <w:r>
        <w:rPr>
          <w:rFonts w:eastAsia="Calibri"/>
        </w:rPr>
        <w:t>{</w:t>
      </w:r>
    </w:p>
    <w:p w14:paraId="7975AEBC" w14:textId="77777777" w:rsidR="0061135C" w:rsidRDefault="0061135C" w:rsidP="005C6485">
      <w:pPr>
        <w:pStyle w:val="PL"/>
        <w:rPr>
          <w:rFonts w:eastAsia="Calibri"/>
        </w:rPr>
      </w:pPr>
      <w:r>
        <w:rPr>
          <w:rFonts w:eastAsia="Calibri"/>
        </w:rPr>
        <w:t xml:space="preserve">      if-feature </w:t>
      </w:r>
      <w:proofErr w:type="spellStart"/>
      <w:proofErr w:type="gramStart"/>
      <w:r>
        <w:t>LocalChildClass</w:t>
      </w:r>
      <w:r>
        <w:rPr>
          <w:rFonts w:eastAsia="Calibri"/>
        </w:rPr>
        <w:t>UnderParentClass</w:t>
      </w:r>
      <w:proofErr w:type="spellEnd"/>
      <w:r>
        <w:rPr>
          <w:rFonts w:eastAsia="Calibri"/>
        </w:rPr>
        <w:t xml:space="preserve"> ;</w:t>
      </w:r>
      <w:proofErr w:type="gramEnd"/>
    </w:p>
    <w:p w14:paraId="32BD5F6E" w14:textId="77777777" w:rsidR="0061135C" w:rsidRDefault="0061135C" w:rsidP="005C6485">
      <w:pPr>
        <w:pStyle w:val="PL"/>
        <w:rPr>
          <w:rFonts w:eastAsia="Calibri"/>
        </w:rPr>
      </w:pPr>
      <w:r>
        <w:rPr>
          <w:rFonts w:eastAsia="Calibri"/>
        </w:rPr>
        <w:t xml:space="preserve">      key </w:t>
      </w:r>
      <w:proofErr w:type="gramStart"/>
      <w:r>
        <w:rPr>
          <w:rFonts w:eastAsia="Calibri"/>
        </w:rPr>
        <w:t>id;</w:t>
      </w:r>
      <w:proofErr w:type="gramEnd"/>
    </w:p>
    <w:p w14:paraId="2602BFA0" w14:textId="77777777" w:rsidR="0061135C" w:rsidRDefault="0061135C" w:rsidP="005C6485">
      <w:pPr>
        <w:pStyle w:val="PL"/>
        <w:rPr>
          <w:rFonts w:eastAsia="Calibri"/>
        </w:rPr>
      </w:pPr>
      <w:r>
        <w:rPr>
          <w:rFonts w:eastAsia="Calibri"/>
        </w:rPr>
        <w:t xml:space="preserve">      leaf id {}</w:t>
      </w:r>
    </w:p>
    <w:p w14:paraId="527E2D99" w14:textId="77777777" w:rsidR="0061135C" w:rsidRDefault="0061135C" w:rsidP="005C6485">
      <w:pPr>
        <w:pStyle w:val="PL"/>
        <w:rPr>
          <w:rFonts w:eastAsia="Calibri"/>
        </w:rPr>
      </w:pPr>
      <w:r>
        <w:rPr>
          <w:rFonts w:eastAsia="Calibri"/>
        </w:rPr>
        <w:t xml:space="preserve">      attributes {</w:t>
      </w:r>
    </w:p>
    <w:p w14:paraId="4DA82391" w14:textId="77777777" w:rsidR="0061135C" w:rsidRDefault="0061135C" w:rsidP="005C6485">
      <w:pPr>
        <w:pStyle w:val="PL"/>
        <w:rPr>
          <w:rFonts w:eastAsia="Calibri"/>
        </w:rPr>
      </w:pPr>
      <w:r>
        <w:rPr>
          <w:rFonts w:eastAsia="Calibri"/>
        </w:rPr>
        <w:lastRenderedPageBreak/>
        <w:t xml:space="preserve">        uses </w:t>
      </w:r>
      <w:proofErr w:type="spellStart"/>
      <w:proofErr w:type="gramStart"/>
      <w:r>
        <w:t>LocalChildClassGrp</w:t>
      </w:r>
      <w:proofErr w:type="spellEnd"/>
      <w:r>
        <w:rPr>
          <w:rFonts w:eastAsia="Calibri"/>
        </w:rPr>
        <w:t>;</w:t>
      </w:r>
      <w:proofErr w:type="gramEnd"/>
    </w:p>
    <w:p w14:paraId="46695B79" w14:textId="77777777" w:rsidR="0061135C" w:rsidRDefault="0061135C" w:rsidP="005C6485">
      <w:pPr>
        <w:pStyle w:val="PL"/>
        <w:rPr>
          <w:rFonts w:eastAsia="Calibri"/>
        </w:rPr>
      </w:pPr>
      <w:r>
        <w:rPr>
          <w:rFonts w:eastAsia="Calibri"/>
        </w:rPr>
        <w:t xml:space="preserve">      }</w:t>
      </w:r>
    </w:p>
    <w:p w14:paraId="52E71D14" w14:textId="77777777" w:rsidR="0061135C" w:rsidRDefault="0061135C" w:rsidP="005C6485">
      <w:pPr>
        <w:pStyle w:val="PL"/>
        <w:rPr>
          <w:rFonts w:eastAsia="Calibri"/>
        </w:rPr>
      </w:pPr>
      <w:r>
        <w:rPr>
          <w:rFonts w:eastAsia="Calibri"/>
        </w:rPr>
        <w:t xml:space="preserve">    }  </w:t>
      </w:r>
    </w:p>
    <w:p w14:paraId="0753663B" w14:textId="77777777" w:rsidR="0061135C" w:rsidRDefault="0061135C" w:rsidP="005C6485">
      <w:pPr>
        <w:pStyle w:val="PL"/>
        <w:rPr>
          <w:rFonts w:eastAsia="Calibri"/>
        </w:rPr>
      </w:pPr>
      <w:r>
        <w:rPr>
          <w:rFonts w:eastAsia="Calibri"/>
        </w:rPr>
        <w:t xml:space="preserve">    uses yyy3</w:t>
      </w:r>
      <w:proofErr w:type="gramStart"/>
      <w:r>
        <w:rPr>
          <w:rFonts w:eastAsia="Calibri"/>
        </w:rPr>
        <w:t>gpp:CommonSubtree</w:t>
      </w:r>
      <w:proofErr w:type="gramEnd"/>
      <w:r>
        <w:rPr>
          <w:rFonts w:eastAsia="Calibri"/>
        </w:rPr>
        <w:t xml:space="preserve"> {</w:t>
      </w:r>
    </w:p>
    <w:p w14:paraId="2585905F" w14:textId="77777777" w:rsidR="0061135C" w:rsidRDefault="0061135C" w:rsidP="005C6485">
      <w:pPr>
        <w:pStyle w:val="PL"/>
        <w:rPr>
          <w:rFonts w:eastAsia="Calibri"/>
        </w:rPr>
      </w:pPr>
      <w:r>
        <w:rPr>
          <w:rFonts w:eastAsia="Calibri"/>
        </w:rPr>
        <w:t xml:space="preserve">      if-feature </w:t>
      </w:r>
      <w:proofErr w:type="spellStart"/>
      <w:proofErr w:type="gramStart"/>
      <w:r>
        <w:t>CommonUnderParentClass</w:t>
      </w:r>
      <w:proofErr w:type="spellEnd"/>
      <w:r>
        <w:t xml:space="preserve"> </w:t>
      </w:r>
      <w:r>
        <w:rPr>
          <w:rFonts w:eastAsia="Calibri"/>
        </w:rPr>
        <w:t>;</w:t>
      </w:r>
      <w:proofErr w:type="gramEnd"/>
    </w:p>
    <w:p w14:paraId="10004310" w14:textId="77777777" w:rsidR="0061135C" w:rsidRDefault="0061135C" w:rsidP="005C6485">
      <w:pPr>
        <w:pStyle w:val="PL"/>
        <w:rPr>
          <w:rFonts w:eastAsia="Calibri"/>
        </w:rPr>
      </w:pPr>
      <w:r>
        <w:rPr>
          <w:rFonts w:eastAsia="Calibri"/>
        </w:rPr>
        <w:t xml:space="preserve">    }  </w:t>
      </w:r>
    </w:p>
    <w:p w14:paraId="75197947" w14:textId="77777777" w:rsidR="0061135C" w:rsidRDefault="0061135C" w:rsidP="005C6485">
      <w:pPr>
        <w:pStyle w:val="PL"/>
        <w:rPr>
          <w:rFonts w:eastAsia="Calibri"/>
        </w:rPr>
      </w:pPr>
      <w:r>
        <w:rPr>
          <w:rFonts w:eastAsia="Calibri"/>
        </w:rPr>
        <w:t xml:space="preserve">  }</w:t>
      </w:r>
    </w:p>
    <w:p w14:paraId="6D4E8908" w14:textId="77777777" w:rsidR="0061135C" w:rsidRDefault="0061135C" w:rsidP="005C6485">
      <w:pPr>
        <w:pStyle w:val="PL"/>
        <w:rPr>
          <w:rFonts w:eastAsia="Calibri"/>
        </w:rPr>
      </w:pPr>
      <w:r>
        <w:rPr>
          <w:rFonts w:eastAsia="Calibri"/>
        </w:rPr>
        <w:t>}</w:t>
      </w:r>
    </w:p>
    <w:p w14:paraId="78EBFC00" w14:textId="77777777" w:rsidR="0061135C" w:rsidRDefault="0061135C" w:rsidP="005C6485">
      <w:pPr>
        <w:pStyle w:val="PL"/>
      </w:pPr>
    </w:p>
    <w:p w14:paraId="102F9532" w14:textId="77777777" w:rsidR="0061135C" w:rsidRDefault="0061135C" w:rsidP="005C6485">
      <w:pPr>
        <w:pStyle w:val="PL"/>
      </w:pPr>
      <w:r>
        <w:t>module _3gpp-ChildClass {</w:t>
      </w:r>
    </w:p>
    <w:p w14:paraId="0C7B691F" w14:textId="77777777" w:rsidR="0061135C" w:rsidRDefault="0061135C" w:rsidP="005C6485">
      <w:pPr>
        <w:pStyle w:val="PL"/>
        <w:rPr>
          <w:rFonts w:eastAsia="Calibri"/>
        </w:rPr>
      </w:pPr>
      <w:r>
        <w:rPr>
          <w:rFonts w:eastAsia="Calibri"/>
        </w:rPr>
        <w:t xml:space="preserve">  grouping ChildClass1Grp {</w:t>
      </w:r>
    </w:p>
    <w:p w14:paraId="757C8873" w14:textId="77777777" w:rsidR="0061135C" w:rsidRDefault="0061135C" w:rsidP="005C6485">
      <w:pPr>
        <w:pStyle w:val="PL"/>
        <w:rPr>
          <w:rFonts w:eastAsia="Calibri"/>
        </w:rPr>
      </w:pPr>
      <w:r>
        <w:rPr>
          <w:rFonts w:eastAsia="Calibri"/>
        </w:rPr>
        <w:t xml:space="preserve">    // ChildClass1Grp attributes</w:t>
      </w:r>
    </w:p>
    <w:p w14:paraId="458B9AD7" w14:textId="77777777" w:rsidR="0061135C" w:rsidRDefault="0061135C" w:rsidP="005C6485">
      <w:pPr>
        <w:pStyle w:val="PL"/>
        <w:rPr>
          <w:rFonts w:eastAsia="Calibri"/>
        </w:rPr>
      </w:pPr>
      <w:r>
        <w:rPr>
          <w:rFonts w:eastAsia="Calibri"/>
        </w:rPr>
        <w:t xml:space="preserve">  }</w:t>
      </w:r>
    </w:p>
    <w:p w14:paraId="17BFF5B6" w14:textId="77777777" w:rsidR="0061135C" w:rsidRDefault="0061135C" w:rsidP="005C6485">
      <w:pPr>
        <w:pStyle w:val="PL"/>
        <w:rPr>
          <w:rFonts w:eastAsia="Calibri"/>
        </w:rPr>
      </w:pPr>
    </w:p>
    <w:p w14:paraId="3A420529" w14:textId="77777777" w:rsidR="0061135C" w:rsidRDefault="0061135C" w:rsidP="005C6485">
      <w:pPr>
        <w:pStyle w:val="PL"/>
        <w:rPr>
          <w:rFonts w:eastAsia="Calibri"/>
        </w:rPr>
      </w:pPr>
      <w:r>
        <w:rPr>
          <w:rFonts w:eastAsia="Calibri"/>
        </w:rPr>
        <w:t xml:space="preserve">  grouping ChildClass2Grp {</w:t>
      </w:r>
    </w:p>
    <w:p w14:paraId="11CCB8A9" w14:textId="77777777" w:rsidR="0061135C" w:rsidRDefault="0061135C" w:rsidP="005C6485">
      <w:pPr>
        <w:pStyle w:val="PL"/>
        <w:rPr>
          <w:rFonts w:eastAsia="Calibri"/>
        </w:rPr>
      </w:pPr>
      <w:r>
        <w:rPr>
          <w:rFonts w:eastAsia="Calibri"/>
        </w:rPr>
        <w:t xml:space="preserve">    // ChildClass2Grp attributes</w:t>
      </w:r>
    </w:p>
    <w:p w14:paraId="75D4D8CC" w14:textId="77777777" w:rsidR="0061135C" w:rsidRDefault="0061135C" w:rsidP="005C6485">
      <w:pPr>
        <w:pStyle w:val="PL"/>
        <w:rPr>
          <w:rFonts w:eastAsia="Calibri"/>
        </w:rPr>
      </w:pPr>
      <w:r>
        <w:rPr>
          <w:rFonts w:eastAsia="Calibri"/>
        </w:rPr>
        <w:t xml:space="preserve">  }</w:t>
      </w:r>
    </w:p>
    <w:p w14:paraId="018E0D2A" w14:textId="77777777" w:rsidR="0061135C" w:rsidRDefault="0061135C" w:rsidP="005C6485">
      <w:pPr>
        <w:pStyle w:val="PL"/>
        <w:rPr>
          <w:rFonts w:eastAsia="Calibri"/>
        </w:rPr>
      </w:pPr>
    </w:p>
    <w:p w14:paraId="419BABE5" w14:textId="77777777" w:rsidR="0061135C" w:rsidRDefault="0061135C" w:rsidP="005C6485">
      <w:pPr>
        <w:pStyle w:val="PL"/>
        <w:rPr>
          <w:rFonts w:eastAsia="Calibri"/>
        </w:rPr>
      </w:pPr>
      <w:r>
        <w:rPr>
          <w:rFonts w:eastAsia="Calibri"/>
        </w:rPr>
        <w:t xml:space="preserve">  grouping </w:t>
      </w:r>
      <w:proofErr w:type="spellStart"/>
      <w:r>
        <w:rPr>
          <w:rFonts w:eastAsia="Calibri"/>
        </w:rPr>
        <w:t>CommonSubtree</w:t>
      </w:r>
      <w:proofErr w:type="spellEnd"/>
      <w:r>
        <w:rPr>
          <w:rFonts w:eastAsia="Calibri"/>
        </w:rPr>
        <w:t xml:space="preserve"> {</w:t>
      </w:r>
    </w:p>
    <w:p w14:paraId="0C1E4D68" w14:textId="77777777" w:rsidR="0061135C" w:rsidRDefault="0061135C" w:rsidP="005C6485">
      <w:pPr>
        <w:pStyle w:val="PL"/>
        <w:rPr>
          <w:rFonts w:eastAsia="Calibri"/>
        </w:rPr>
      </w:pPr>
      <w:r>
        <w:rPr>
          <w:rFonts w:eastAsia="Calibri"/>
        </w:rPr>
        <w:t xml:space="preserve">    list </w:t>
      </w:r>
      <w:bookmarkStart w:id="382" w:name="_Hlk60906458"/>
      <w:r>
        <w:rPr>
          <w:rFonts w:eastAsia="Calibri"/>
        </w:rPr>
        <w:t xml:space="preserve">ChildClass1 </w:t>
      </w:r>
      <w:bookmarkEnd w:id="382"/>
      <w:r>
        <w:rPr>
          <w:rFonts w:eastAsia="Calibri"/>
        </w:rPr>
        <w:t>{</w:t>
      </w:r>
    </w:p>
    <w:p w14:paraId="018C4C3A" w14:textId="77777777" w:rsidR="0061135C" w:rsidRDefault="0061135C" w:rsidP="005C6485">
      <w:pPr>
        <w:pStyle w:val="PL"/>
        <w:rPr>
          <w:rFonts w:eastAsia="Calibri"/>
        </w:rPr>
      </w:pPr>
      <w:r>
        <w:rPr>
          <w:rFonts w:eastAsia="Calibri"/>
        </w:rPr>
        <w:t xml:space="preserve">      key </w:t>
      </w:r>
      <w:proofErr w:type="gramStart"/>
      <w:r>
        <w:rPr>
          <w:rFonts w:eastAsia="Calibri"/>
        </w:rPr>
        <w:t>id;</w:t>
      </w:r>
      <w:proofErr w:type="gramEnd"/>
    </w:p>
    <w:p w14:paraId="7E54FE72" w14:textId="77777777" w:rsidR="0061135C" w:rsidRDefault="0061135C" w:rsidP="005C6485">
      <w:pPr>
        <w:pStyle w:val="PL"/>
        <w:rPr>
          <w:rFonts w:eastAsia="Calibri"/>
        </w:rPr>
      </w:pPr>
      <w:r>
        <w:rPr>
          <w:rFonts w:eastAsia="Calibri"/>
        </w:rPr>
        <w:t xml:space="preserve">      leaf id {}   </w:t>
      </w:r>
    </w:p>
    <w:p w14:paraId="1DB25028" w14:textId="77777777" w:rsidR="0061135C" w:rsidRDefault="0061135C" w:rsidP="005C6485">
      <w:pPr>
        <w:pStyle w:val="PL"/>
        <w:rPr>
          <w:rFonts w:eastAsia="Calibri"/>
        </w:rPr>
      </w:pPr>
      <w:r>
        <w:rPr>
          <w:rFonts w:eastAsia="Calibri"/>
        </w:rPr>
        <w:t xml:space="preserve">      attributes {</w:t>
      </w:r>
    </w:p>
    <w:p w14:paraId="5CB9CD65" w14:textId="77777777" w:rsidR="0061135C" w:rsidRDefault="0061135C" w:rsidP="005C6485">
      <w:pPr>
        <w:pStyle w:val="PL"/>
        <w:rPr>
          <w:rFonts w:eastAsia="Calibri"/>
        </w:rPr>
      </w:pPr>
      <w:r>
        <w:rPr>
          <w:rFonts w:eastAsia="Calibri"/>
        </w:rPr>
        <w:t xml:space="preserve">        uses </w:t>
      </w:r>
      <w:proofErr w:type="gramStart"/>
      <w:r>
        <w:rPr>
          <w:rFonts w:eastAsia="Calibri"/>
        </w:rPr>
        <w:t>ChildClass1Grp;</w:t>
      </w:r>
      <w:proofErr w:type="gramEnd"/>
    </w:p>
    <w:p w14:paraId="5F0984BD" w14:textId="77777777" w:rsidR="0061135C" w:rsidRDefault="0061135C" w:rsidP="005C6485">
      <w:pPr>
        <w:pStyle w:val="PL"/>
        <w:rPr>
          <w:rFonts w:eastAsia="Calibri"/>
        </w:rPr>
      </w:pPr>
      <w:r>
        <w:rPr>
          <w:rFonts w:eastAsia="Calibri"/>
        </w:rPr>
        <w:t xml:space="preserve">      }</w:t>
      </w:r>
    </w:p>
    <w:p w14:paraId="0B3639D4" w14:textId="77777777" w:rsidR="0061135C" w:rsidRDefault="0061135C" w:rsidP="005C6485">
      <w:pPr>
        <w:pStyle w:val="PL"/>
        <w:rPr>
          <w:rFonts w:eastAsia="Calibri"/>
        </w:rPr>
      </w:pPr>
      <w:r>
        <w:rPr>
          <w:rFonts w:eastAsia="Calibri"/>
        </w:rPr>
        <w:t xml:space="preserve">    }</w:t>
      </w:r>
    </w:p>
    <w:p w14:paraId="3A553476" w14:textId="77777777" w:rsidR="0061135C" w:rsidRDefault="0061135C" w:rsidP="005C6485">
      <w:pPr>
        <w:pStyle w:val="PL"/>
        <w:rPr>
          <w:rFonts w:eastAsia="Calibri"/>
        </w:rPr>
      </w:pPr>
      <w:r>
        <w:rPr>
          <w:rFonts w:eastAsia="Calibri"/>
        </w:rPr>
        <w:t xml:space="preserve">    list ChildClass2 {</w:t>
      </w:r>
    </w:p>
    <w:p w14:paraId="71CA606A" w14:textId="77777777" w:rsidR="0061135C" w:rsidRDefault="0061135C" w:rsidP="005C6485">
      <w:pPr>
        <w:pStyle w:val="PL"/>
        <w:rPr>
          <w:rFonts w:eastAsia="Calibri"/>
        </w:rPr>
      </w:pPr>
      <w:r>
        <w:rPr>
          <w:rFonts w:eastAsia="Calibri"/>
        </w:rPr>
        <w:t xml:space="preserve">      key </w:t>
      </w:r>
      <w:proofErr w:type="gramStart"/>
      <w:r>
        <w:rPr>
          <w:rFonts w:eastAsia="Calibri"/>
        </w:rPr>
        <w:t>id;</w:t>
      </w:r>
      <w:proofErr w:type="gramEnd"/>
    </w:p>
    <w:p w14:paraId="7BE1C2A2" w14:textId="77777777" w:rsidR="0061135C" w:rsidRDefault="0061135C" w:rsidP="005C6485">
      <w:pPr>
        <w:pStyle w:val="PL"/>
        <w:rPr>
          <w:rFonts w:eastAsia="Calibri"/>
        </w:rPr>
      </w:pPr>
      <w:r>
        <w:rPr>
          <w:rFonts w:eastAsia="Calibri"/>
        </w:rPr>
        <w:t xml:space="preserve">      leaf id {}   </w:t>
      </w:r>
    </w:p>
    <w:p w14:paraId="1EF4B212" w14:textId="77777777" w:rsidR="0061135C" w:rsidRDefault="0061135C" w:rsidP="005C6485">
      <w:pPr>
        <w:pStyle w:val="PL"/>
        <w:rPr>
          <w:rFonts w:eastAsia="Calibri"/>
        </w:rPr>
      </w:pPr>
      <w:r>
        <w:rPr>
          <w:rFonts w:eastAsia="Calibri"/>
        </w:rPr>
        <w:t xml:space="preserve">      attributes {</w:t>
      </w:r>
    </w:p>
    <w:p w14:paraId="2C6021B3" w14:textId="77777777" w:rsidR="0061135C" w:rsidRDefault="0061135C" w:rsidP="005C6485">
      <w:pPr>
        <w:pStyle w:val="PL"/>
        <w:rPr>
          <w:rFonts w:eastAsia="Calibri"/>
        </w:rPr>
      </w:pPr>
      <w:r>
        <w:rPr>
          <w:rFonts w:eastAsia="Calibri"/>
        </w:rPr>
        <w:t xml:space="preserve">        uses </w:t>
      </w:r>
      <w:proofErr w:type="gramStart"/>
      <w:r>
        <w:rPr>
          <w:rFonts w:eastAsia="Calibri"/>
        </w:rPr>
        <w:t>ChildClass2Grp;</w:t>
      </w:r>
      <w:proofErr w:type="gramEnd"/>
    </w:p>
    <w:p w14:paraId="7EF99C9A" w14:textId="77777777" w:rsidR="0061135C" w:rsidRDefault="0061135C" w:rsidP="005C6485">
      <w:pPr>
        <w:pStyle w:val="PL"/>
        <w:rPr>
          <w:rFonts w:eastAsia="Calibri"/>
        </w:rPr>
      </w:pPr>
      <w:r>
        <w:rPr>
          <w:rFonts w:eastAsia="Calibri"/>
        </w:rPr>
        <w:t xml:space="preserve">      }</w:t>
      </w:r>
    </w:p>
    <w:p w14:paraId="48F9B236" w14:textId="77777777" w:rsidR="0061135C" w:rsidRDefault="0061135C" w:rsidP="005C6485">
      <w:pPr>
        <w:pStyle w:val="PL"/>
        <w:rPr>
          <w:rFonts w:eastAsia="Calibri"/>
        </w:rPr>
      </w:pPr>
      <w:r>
        <w:rPr>
          <w:rFonts w:eastAsia="Calibri"/>
        </w:rPr>
        <w:t xml:space="preserve">    }</w:t>
      </w:r>
    </w:p>
    <w:p w14:paraId="2E369B9C" w14:textId="77777777" w:rsidR="0061135C" w:rsidRDefault="0061135C" w:rsidP="005C6485">
      <w:pPr>
        <w:pStyle w:val="PL"/>
        <w:rPr>
          <w:rFonts w:eastAsia="Calibri"/>
        </w:rPr>
      </w:pPr>
      <w:r>
        <w:rPr>
          <w:rFonts w:eastAsia="Calibri"/>
        </w:rPr>
        <w:t xml:space="preserve">  }</w:t>
      </w:r>
    </w:p>
    <w:p w14:paraId="7FFC68EA" w14:textId="77777777" w:rsidR="004B4B86" w:rsidRPr="00501056" w:rsidRDefault="0061135C" w:rsidP="005C6485">
      <w:pPr>
        <w:pStyle w:val="PL"/>
      </w:pPr>
      <w:r>
        <w:rPr>
          <w:rFonts w:eastAsia="Calibri"/>
        </w:rPr>
        <w:t>}</w:t>
      </w:r>
    </w:p>
    <w:p w14:paraId="1151D086" w14:textId="77777777" w:rsidR="004B4B86" w:rsidRPr="00501056" w:rsidRDefault="004B4B86" w:rsidP="004B4B86">
      <w:pPr>
        <w:pStyle w:val="Heading3"/>
        <w:ind w:left="0" w:firstLine="0"/>
      </w:pPr>
      <w:bookmarkStart w:id="383" w:name="_Toc20312289"/>
      <w:bookmarkStart w:id="384" w:name="_Toc27561350"/>
      <w:bookmarkStart w:id="385" w:name="_Toc36041312"/>
      <w:bookmarkStart w:id="386" w:name="_Toc44603426"/>
      <w:bookmarkStart w:id="387" w:name="_Toc178155758"/>
      <w:r w:rsidRPr="00501056">
        <w:t>6.</w:t>
      </w:r>
      <w:r w:rsidR="00B45F53" w:rsidRPr="00501056">
        <w:t>2.7</w:t>
      </w:r>
      <w:r w:rsidRPr="00501056">
        <w:tab/>
        <w:t>Recursive containment - reference based solution</w:t>
      </w:r>
      <w:bookmarkEnd w:id="383"/>
      <w:bookmarkEnd w:id="384"/>
      <w:bookmarkEnd w:id="385"/>
      <w:bookmarkEnd w:id="386"/>
      <w:bookmarkEnd w:id="387"/>
    </w:p>
    <w:p w14:paraId="0AB94D5F"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proofErr w:type="spellStart"/>
      <w:r w:rsidRPr="00501056">
        <w:rPr>
          <w:rFonts w:ascii="Courier New" w:hAnsi="Courier New" w:cs="Courier New"/>
        </w:rPr>
        <w:t>SubNetwork</w:t>
      </w:r>
      <w:proofErr w:type="spellEnd"/>
      <w:r w:rsidRPr="00501056">
        <w:t xml:space="preserve"> class.</w:t>
      </w:r>
    </w:p>
    <w:p w14:paraId="01D9DAD5" w14:textId="77777777" w:rsidR="004B4B86" w:rsidRPr="00501056" w:rsidRDefault="004B4B86" w:rsidP="004B4B86">
      <w:r w:rsidRPr="00501056">
        <w:t xml:space="preserve">The name containment that a class has with itself in the stage 2 definition shall be </w:t>
      </w:r>
      <w:proofErr w:type="spellStart"/>
      <w:r w:rsidRPr="00501056">
        <w:t>modeled</w:t>
      </w:r>
      <w:proofErr w:type="spellEnd"/>
      <w:r w:rsidRPr="00501056">
        <w:t xml:space="preserve">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 xml:space="preserve">leaf-list </w:t>
      </w:r>
      <w:proofErr w:type="spellStart"/>
      <w:r w:rsidRPr="00501056">
        <w:t>containedChildren</w:t>
      </w:r>
      <w:proofErr w:type="spellEnd"/>
      <w:r w:rsidRPr="00501056">
        <w:t xml:space="preserve">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1DACBC07" w14:textId="77777777" w:rsidR="004B4B86" w:rsidRPr="00501056" w:rsidRDefault="004B4B86" w:rsidP="004B4B86">
      <w:pPr>
        <w:pStyle w:val="PL"/>
        <w:keepNext/>
        <w:ind w:left="284"/>
      </w:pPr>
      <w:r w:rsidRPr="00501056">
        <w:lastRenderedPageBreak/>
        <w:t xml:space="preserve">  list </w:t>
      </w:r>
      <w:proofErr w:type="spellStart"/>
      <w:r w:rsidRPr="00501056">
        <w:t>SubNetwork</w:t>
      </w:r>
      <w:proofErr w:type="spellEnd"/>
      <w:r w:rsidRPr="00501056">
        <w:t xml:space="preserve"> {</w:t>
      </w:r>
    </w:p>
    <w:p w14:paraId="06B61730" w14:textId="77777777" w:rsidR="004B4B86" w:rsidRPr="00501056" w:rsidRDefault="004B4B86" w:rsidP="004B4B86">
      <w:pPr>
        <w:pStyle w:val="PL"/>
        <w:keepNext/>
        <w:ind w:left="284"/>
      </w:pPr>
      <w:r w:rsidRPr="00501056">
        <w:t xml:space="preserve">    key </w:t>
      </w:r>
      <w:proofErr w:type="gramStart"/>
      <w:r w:rsidRPr="00501056">
        <w:t>id;</w:t>
      </w:r>
      <w:proofErr w:type="gramEnd"/>
    </w:p>
    <w:p w14:paraId="12A4513A" w14:textId="77777777" w:rsidR="004B4B86" w:rsidRPr="00501056" w:rsidRDefault="004B4B86" w:rsidP="004B4B86">
      <w:pPr>
        <w:pStyle w:val="PL"/>
        <w:keepNext/>
        <w:ind w:left="284"/>
      </w:pPr>
      <w:r w:rsidRPr="00501056">
        <w:t xml:space="preserve">    leaf id {..}</w:t>
      </w:r>
    </w:p>
    <w:p w14:paraId="44CCC7CE" w14:textId="77777777" w:rsidR="004B4B86" w:rsidRPr="00501056" w:rsidRDefault="004B4B86" w:rsidP="004B4B86">
      <w:pPr>
        <w:pStyle w:val="PL"/>
        <w:keepNext/>
        <w:ind w:left="284"/>
      </w:pPr>
    </w:p>
    <w:p w14:paraId="7F1A0A57" w14:textId="77777777" w:rsidR="004B4B86" w:rsidRPr="00501056" w:rsidRDefault="004B4B86" w:rsidP="004B4B86">
      <w:pPr>
        <w:pStyle w:val="PL"/>
        <w:keepNext/>
        <w:ind w:left="284"/>
      </w:pPr>
      <w:r w:rsidRPr="00501056">
        <w:t xml:space="preserve">    container attributes {    </w:t>
      </w:r>
    </w:p>
    <w:p w14:paraId="250BAA03" w14:textId="77777777" w:rsidR="004B4B86" w:rsidRPr="00501056" w:rsidRDefault="004B4B86" w:rsidP="004B4B86">
      <w:pPr>
        <w:pStyle w:val="PL"/>
        <w:keepNext/>
        <w:ind w:left="284"/>
      </w:pPr>
      <w:r w:rsidRPr="00501056">
        <w:t xml:space="preserve">      uses </w:t>
      </w:r>
      <w:proofErr w:type="spellStart"/>
      <w:proofErr w:type="gramStart"/>
      <w:r w:rsidRPr="00501056">
        <w:t>SubNetworkGrp</w:t>
      </w:r>
      <w:proofErr w:type="spellEnd"/>
      <w:r w:rsidRPr="00501056">
        <w:t>;</w:t>
      </w:r>
      <w:proofErr w:type="gramEnd"/>
    </w:p>
    <w:p w14:paraId="4B85F90D" w14:textId="77777777" w:rsidR="004B4B86" w:rsidRPr="00501056" w:rsidRDefault="004B4B86" w:rsidP="004B4B86">
      <w:pPr>
        <w:pStyle w:val="PL"/>
        <w:keepNext/>
        <w:ind w:left="284"/>
      </w:pPr>
      <w:r w:rsidRPr="00501056">
        <w:t xml:space="preserve">      leaf-list parents {</w:t>
      </w:r>
    </w:p>
    <w:p w14:paraId="6DB037E5" w14:textId="77777777" w:rsidR="004B4B86" w:rsidRPr="00501056" w:rsidRDefault="004B4B86" w:rsidP="004B4B86">
      <w:pPr>
        <w:pStyle w:val="PL"/>
        <w:keepNext/>
        <w:ind w:left="284"/>
      </w:pPr>
      <w:r w:rsidRPr="00501056">
        <w:t xml:space="preserve">        description "Reference to all </w:t>
      </w:r>
      <w:proofErr w:type="spellStart"/>
      <w:r w:rsidRPr="00501056">
        <w:t>containg</w:t>
      </w:r>
      <w:proofErr w:type="spellEnd"/>
      <w:r w:rsidRPr="00501056">
        <w:t xml:space="preserve"> </w:t>
      </w:r>
      <w:proofErr w:type="spellStart"/>
      <w:r w:rsidRPr="00501056">
        <w:t>SubNetwork</w:t>
      </w:r>
      <w:proofErr w:type="spellEnd"/>
      <w:r w:rsidRPr="00501056">
        <w:t xml:space="preserve"> instances </w:t>
      </w:r>
    </w:p>
    <w:p w14:paraId="1C5D33AB" w14:textId="77777777" w:rsidR="004B4B86" w:rsidRPr="00501056" w:rsidRDefault="004B4B86" w:rsidP="004B4B86">
      <w:pPr>
        <w:pStyle w:val="PL"/>
        <w:keepNext/>
        <w:ind w:left="284"/>
      </w:pPr>
      <w:r w:rsidRPr="00501056">
        <w:t xml:space="preserve">          in strict order from the root subnetwork down to the immediate </w:t>
      </w:r>
    </w:p>
    <w:p w14:paraId="3E93FB1E" w14:textId="77777777" w:rsidR="004B4B86" w:rsidRPr="00501056" w:rsidRDefault="004B4B86" w:rsidP="004B4B86">
      <w:pPr>
        <w:pStyle w:val="PL"/>
        <w:keepNext/>
        <w:ind w:left="284"/>
      </w:pPr>
      <w:r w:rsidRPr="00501056">
        <w:t xml:space="preserve">          parent subnetwork.</w:t>
      </w:r>
    </w:p>
    <w:p w14:paraId="4E157920" w14:textId="77777777" w:rsidR="004B4B86" w:rsidRPr="00501056" w:rsidRDefault="004B4B86" w:rsidP="004B4B86">
      <w:pPr>
        <w:pStyle w:val="PL"/>
        <w:keepNext/>
        <w:ind w:left="284"/>
      </w:pPr>
      <w:r w:rsidRPr="00501056">
        <w:t xml:space="preserve">          If subnetworks form a containment hierarchy this is </w:t>
      </w:r>
    </w:p>
    <w:p w14:paraId="28D4A88D" w14:textId="77777777" w:rsidR="004B4B86" w:rsidRPr="00501056" w:rsidRDefault="004B4B86" w:rsidP="004B4B86">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r w:rsidRPr="00501056">
        <w:t>SubNetwork</w:t>
      </w:r>
      <w:proofErr w:type="spellEnd"/>
      <w:r w:rsidRPr="00501056">
        <w:t xml:space="preserve"> and the parent </w:t>
      </w:r>
    </w:p>
    <w:p w14:paraId="01530098" w14:textId="77777777" w:rsidR="004B4B86" w:rsidRPr="00501056" w:rsidRDefault="004B4B86" w:rsidP="004B4B86">
      <w:pPr>
        <w:pStyle w:val="PL"/>
        <w:keepNext/>
        <w:ind w:left="284"/>
      </w:pPr>
      <w:r w:rsidRPr="00501056">
        <w:t xml:space="preserve">          </w:t>
      </w:r>
      <w:proofErr w:type="spellStart"/>
      <w:r w:rsidRPr="00501056">
        <w:t>SubNetworks</w:t>
      </w:r>
      <w:proofErr w:type="spellEnd"/>
      <w:r w:rsidRPr="00501056">
        <w:t xml:space="preserve">. </w:t>
      </w:r>
    </w:p>
    <w:p w14:paraId="684A72C0" w14:textId="77777777" w:rsidR="004B4B86" w:rsidRPr="00501056" w:rsidRDefault="004B4B86" w:rsidP="004B4B86">
      <w:pPr>
        <w:pStyle w:val="PL"/>
        <w:keepNext/>
        <w:ind w:left="284"/>
      </w:pPr>
      <w:r w:rsidRPr="00501056">
        <w:t xml:space="preserve">          This reference MUST NOT be present for the </w:t>
      </w:r>
      <w:proofErr w:type="gramStart"/>
      <w:r w:rsidRPr="00501056">
        <w:t>top level</w:t>
      </w:r>
      <w:proofErr w:type="gramEnd"/>
      <w:r w:rsidRPr="00501056">
        <w:t xml:space="preserve"> </w:t>
      </w:r>
      <w:proofErr w:type="spellStart"/>
      <w:r w:rsidRPr="00501056">
        <w:t>SubNetwork</w:t>
      </w:r>
      <w:proofErr w:type="spellEnd"/>
      <w:r w:rsidRPr="00501056">
        <w:t xml:space="preserve"> and </w:t>
      </w:r>
    </w:p>
    <w:p w14:paraId="0B211E0D" w14:textId="77777777" w:rsidR="004B4B86" w:rsidRPr="00501056" w:rsidRDefault="004B4B86" w:rsidP="004B4B86">
      <w:pPr>
        <w:pStyle w:val="PL"/>
        <w:keepNext/>
        <w:ind w:left="284"/>
      </w:pPr>
      <w:r w:rsidRPr="00501056">
        <w:t xml:space="preserve">          MUST be present for other </w:t>
      </w:r>
      <w:proofErr w:type="spellStart"/>
      <w:r w:rsidRPr="00501056">
        <w:t>SubNetworks</w:t>
      </w:r>
      <w:proofErr w:type="spellEnd"/>
      <w:r w:rsidRPr="00501056">
        <w:t>.</w:t>
      </w:r>
      <w:proofErr w:type="gramStart"/>
      <w:r w:rsidRPr="00501056">
        <w:t>";</w:t>
      </w:r>
      <w:proofErr w:type="gramEnd"/>
    </w:p>
    <w:p w14:paraId="108A7FB0" w14:textId="77777777" w:rsidR="004B4B86" w:rsidRPr="00501056" w:rsidRDefault="004B4B86" w:rsidP="004B4B86">
      <w:pPr>
        <w:pStyle w:val="PL"/>
        <w:keepNext/>
        <w:ind w:left="284"/>
      </w:pPr>
      <w:r w:rsidRPr="00501056">
        <w:t xml:space="preserve">        type </w:t>
      </w:r>
      <w:proofErr w:type="spellStart"/>
      <w:r w:rsidRPr="00501056">
        <w:t>leafref</w:t>
      </w:r>
      <w:proofErr w:type="spellEnd"/>
      <w:r w:rsidRPr="00501056">
        <w:t xml:space="preserve"> {</w:t>
      </w:r>
    </w:p>
    <w:p w14:paraId="2C5147CC" w14:textId="77777777" w:rsidR="004B4B86" w:rsidRPr="00501056" w:rsidRDefault="004B4B86" w:rsidP="004B4B86">
      <w:pPr>
        <w:pStyle w:val="PL"/>
        <w:keepNext/>
        <w:ind w:left="284"/>
      </w:pPr>
      <w:r w:rsidRPr="00501056">
        <w:t xml:space="preserve">          path </w:t>
      </w:r>
      <w:proofErr w:type="gramStart"/>
      <w:r w:rsidRPr="00501056">
        <w:t>"../../..</w:t>
      </w:r>
      <w:proofErr w:type="gramEnd"/>
      <w:r w:rsidRPr="00501056">
        <w:t>/</w:t>
      </w:r>
      <w:proofErr w:type="spellStart"/>
      <w:r w:rsidRPr="00501056">
        <w:t>SubNetwork</w:t>
      </w:r>
      <w:proofErr w:type="spellEnd"/>
      <w:r w:rsidRPr="00501056">
        <w:t>/id</w:t>
      </w:r>
      <w:proofErr w:type="gramStart"/>
      <w:r w:rsidRPr="00501056">
        <w:t>";</w:t>
      </w:r>
      <w:proofErr w:type="gramEnd"/>
      <w:r w:rsidRPr="00501056">
        <w:t xml:space="preserve">  </w:t>
      </w:r>
    </w:p>
    <w:p w14:paraId="453C342D" w14:textId="77777777" w:rsidR="004B4B86" w:rsidRPr="00501056" w:rsidRDefault="004B4B86" w:rsidP="004B4B86">
      <w:pPr>
        <w:pStyle w:val="PL"/>
        <w:keepNext/>
        <w:ind w:left="284"/>
      </w:pPr>
      <w:r w:rsidRPr="00501056">
        <w:t xml:space="preserve">        } </w:t>
      </w:r>
    </w:p>
    <w:p w14:paraId="31AA7EBC" w14:textId="77777777" w:rsidR="004B4B86" w:rsidRPr="00501056" w:rsidRDefault="004B4B86" w:rsidP="004B4B86">
      <w:pPr>
        <w:pStyle w:val="PL"/>
        <w:keepNext/>
        <w:ind w:left="284"/>
      </w:pPr>
      <w:r w:rsidRPr="00501056">
        <w:t xml:space="preserve">      }</w:t>
      </w:r>
    </w:p>
    <w:p w14:paraId="74CCCAB6" w14:textId="77777777" w:rsidR="004B4B86" w:rsidRPr="00501056" w:rsidRDefault="004B4B86" w:rsidP="004B4B86">
      <w:pPr>
        <w:pStyle w:val="PL"/>
        <w:keepNext/>
        <w:ind w:left="284"/>
      </w:pPr>
      <w:r w:rsidRPr="00501056">
        <w:t xml:space="preserve">      </w:t>
      </w:r>
    </w:p>
    <w:p w14:paraId="6F898ED7" w14:textId="77777777" w:rsidR="004B4B86" w:rsidRPr="00501056" w:rsidRDefault="004B4B86" w:rsidP="004B4B86">
      <w:pPr>
        <w:pStyle w:val="PL"/>
        <w:keepNext/>
        <w:ind w:left="284"/>
      </w:pPr>
      <w:r w:rsidRPr="00501056">
        <w:t xml:space="preserve">      leaf-list </w:t>
      </w:r>
      <w:proofErr w:type="spellStart"/>
      <w:proofErr w:type="gramStart"/>
      <w:r w:rsidRPr="00501056">
        <w:t>containedChildren</w:t>
      </w:r>
      <w:proofErr w:type="spellEnd"/>
      <w:r w:rsidRPr="00501056">
        <w:t>{</w:t>
      </w:r>
      <w:proofErr w:type="gramEnd"/>
    </w:p>
    <w:p w14:paraId="0B39CF83" w14:textId="77777777" w:rsidR="004B4B86" w:rsidRPr="00501056" w:rsidRDefault="004B4B86" w:rsidP="004B4B86">
      <w:pPr>
        <w:pStyle w:val="PL"/>
        <w:keepNext/>
        <w:ind w:left="284"/>
      </w:pPr>
      <w:r w:rsidRPr="00501056">
        <w:t xml:space="preserve">        description "Reference to all directly contained </w:t>
      </w:r>
      <w:proofErr w:type="spellStart"/>
      <w:r w:rsidRPr="00501056">
        <w:t>SubNetwork</w:t>
      </w:r>
      <w:proofErr w:type="spellEnd"/>
      <w:r w:rsidRPr="00501056">
        <w:t xml:space="preserve"> instances.</w:t>
      </w:r>
    </w:p>
    <w:p w14:paraId="43DA7C60" w14:textId="77777777" w:rsidR="004B4B86" w:rsidRPr="00501056" w:rsidRDefault="004B4B86" w:rsidP="004B4B86">
      <w:pPr>
        <w:pStyle w:val="PL"/>
        <w:keepNext/>
        <w:ind w:left="284"/>
      </w:pPr>
      <w:r w:rsidRPr="00501056">
        <w:t xml:space="preserve">          If subnetworks form a containment hierarchy this is </w:t>
      </w:r>
    </w:p>
    <w:p w14:paraId="2FE25A06" w14:textId="77777777" w:rsidR="004B4B86" w:rsidRPr="00501056" w:rsidRDefault="004B4B86" w:rsidP="004B4B86">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r w:rsidRPr="00501056">
        <w:t>SubNetwork</w:t>
      </w:r>
      <w:proofErr w:type="spellEnd"/>
      <w:r w:rsidRPr="00501056">
        <w:t xml:space="preserve"> and the parent </w:t>
      </w:r>
    </w:p>
    <w:p w14:paraId="19A46848" w14:textId="77777777" w:rsidR="004B4B86" w:rsidRPr="00501056" w:rsidRDefault="004B4B86" w:rsidP="004B4B86">
      <w:pPr>
        <w:pStyle w:val="PL"/>
        <w:keepNext/>
        <w:ind w:left="284"/>
      </w:pPr>
      <w:r w:rsidRPr="00501056">
        <w:t xml:space="preserve">          </w:t>
      </w:r>
      <w:proofErr w:type="spellStart"/>
      <w:r w:rsidRPr="00501056">
        <w:t>SubNetwork</w:t>
      </w:r>
      <w:proofErr w:type="spellEnd"/>
      <w:r w:rsidRPr="00501056">
        <w:t>.</w:t>
      </w:r>
      <w:proofErr w:type="gramStart"/>
      <w:r w:rsidRPr="00501056">
        <w:t>";</w:t>
      </w:r>
      <w:proofErr w:type="gramEnd"/>
    </w:p>
    <w:p w14:paraId="53414C4D" w14:textId="77777777" w:rsidR="004B4B86" w:rsidRPr="00501056" w:rsidRDefault="004B4B86" w:rsidP="004B4B86">
      <w:pPr>
        <w:pStyle w:val="PL"/>
        <w:keepNext/>
        <w:ind w:left="284"/>
      </w:pPr>
      <w:r w:rsidRPr="00501056">
        <w:t xml:space="preserve">        type </w:t>
      </w:r>
      <w:proofErr w:type="spellStart"/>
      <w:r w:rsidRPr="00501056">
        <w:t>leafref</w:t>
      </w:r>
      <w:proofErr w:type="spellEnd"/>
      <w:r w:rsidRPr="00501056">
        <w:t xml:space="preserve"> {</w:t>
      </w:r>
    </w:p>
    <w:p w14:paraId="0B18FE04" w14:textId="77777777" w:rsidR="004B4B86" w:rsidRPr="00501056" w:rsidRDefault="004B4B86" w:rsidP="004B4B86">
      <w:pPr>
        <w:pStyle w:val="PL"/>
        <w:keepNext/>
        <w:ind w:left="284"/>
      </w:pPr>
      <w:r w:rsidRPr="00501056">
        <w:t xml:space="preserve">          path </w:t>
      </w:r>
      <w:proofErr w:type="gramStart"/>
      <w:r w:rsidRPr="00501056">
        <w:t>"../../..</w:t>
      </w:r>
      <w:proofErr w:type="gramEnd"/>
      <w:r w:rsidRPr="00501056">
        <w:t>/</w:t>
      </w:r>
      <w:proofErr w:type="spellStart"/>
      <w:r w:rsidRPr="00501056">
        <w:t>SubNetwork</w:t>
      </w:r>
      <w:proofErr w:type="spellEnd"/>
      <w:r w:rsidRPr="00501056">
        <w:t>/id</w:t>
      </w:r>
      <w:proofErr w:type="gramStart"/>
      <w:r w:rsidRPr="00501056">
        <w:t>";</w:t>
      </w:r>
      <w:proofErr w:type="gramEnd"/>
      <w:r w:rsidRPr="00501056">
        <w:t xml:space="preserve">  </w:t>
      </w:r>
    </w:p>
    <w:p w14:paraId="58D5A356" w14:textId="77777777" w:rsidR="004B4B86" w:rsidRPr="00501056" w:rsidRDefault="004B4B86" w:rsidP="004B4B86">
      <w:pPr>
        <w:pStyle w:val="PL"/>
        <w:keepNext/>
        <w:ind w:left="284"/>
      </w:pPr>
      <w:r w:rsidRPr="00501056">
        <w:t xml:space="preserve">        } </w:t>
      </w:r>
    </w:p>
    <w:p w14:paraId="16E809D0" w14:textId="77777777" w:rsidR="004B4B86" w:rsidRPr="00501056" w:rsidRDefault="004B4B86" w:rsidP="004B4B86">
      <w:pPr>
        <w:pStyle w:val="PL"/>
        <w:keepNext/>
        <w:ind w:left="284"/>
      </w:pPr>
      <w:r w:rsidRPr="00501056">
        <w:t xml:space="preserve">      }</w:t>
      </w:r>
    </w:p>
    <w:p w14:paraId="5ECD35CB" w14:textId="77777777" w:rsidR="004B4B86" w:rsidRPr="00501056" w:rsidRDefault="004B4B86" w:rsidP="004B4B86">
      <w:pPr>
        <w:pStyle w:val="PL"/>
        <w:keepNext/>
        <w:ind w:left="284"/>
      </w:pPr>
      <w:r w:rsidRPr="00501056">
        <w:t xml:space="preserve">    }</w:t>
      </w:r>
    </w:p>
    <w:p w14:paraId="0195A6A9" w14:textId="77777777" w:rsidR="004B4B86" w:rsidRPr="00501056" w:rsidRDefault="004B4B86" w:rsidP="004B4B86">
      <w:pPr>
        <w:pStyle w:val="PL"/>
        <w:keepNext/>
        <w:ind w:left="284"/>
      </w:pPr>
    </w:p>
    <w:p w14:paraId="652742D0" w14:textId="77777777" w:rsidR="004B4B86" w:rsidRPr="00501056" w:rsidRDefault="004B4B86" w:rsidP="008D4FDC">
      <w:pPr>
        <w:pStyle w:val="TAC"/>
        <w:ind w:left="284"/>
      </w:pPr>
    </w:p>
    <w:p w14:paraId="2E3AFFDB" w14:textId="77777777" w:rsidR="004B4B86" w:rsidRPr="00501056" w:rsidRDefault="004B4B86" w:rsidP="004B4B86">
      <w:r w:rsidRPr="00501056">
        <w:t xml:space="preserve">The following instance data example shows how the reference values specify the </w:t>
      </w:r>
      <w:proofErr w:type="spellStart"/>
      <w:r w:rsidRPr="00501056">
        <w:t>SubNetwork</w:t>
      </w:r>
      <w:proofErr w:type="spellEnd"/>
      <w:r w:rsidRPr="00501056">
        <w:t xml:space="preserve"> hierarchy:</w:t>
      </w:r>
    </w:p>
    <w:p w14:paraId="28762EC8" w14:textId="77777777" w:rsidR="004B4B86" w:rsidRPr="00501056" w:rsidRDefault="004B4B86" w:rsidP="004B4B86">
      <w:pPr>
        <w:pStyle w:val="PL"/>
        <w:ind w:left="284"/>
      </w:pPr>
      <w:r w:rsidRPr="00501056">
        <w:t xml:space="preserve">Top level:  subnet=root </w:t>
      </w:r>
    </w:p>
    <w:p w14:paraId="58ED674D" w14:textId="77777777" w:rsidR="004B4B86" w:rsidRPr="00501056" w:rsidRDefault="004B4B86" w:rsidP="004B4B86">
      <w:pPr>
        <w:pStyle w:val="PL"/>
        <w:ind w:left="284"/>
      </w:pPr>
      <w:r w:rsidRPr="00501056">
        <w:t xml:space="preserve">             | \   +----------------+</w:t>
      </w:r>
    </w:p>
    <w:p w14:paraId="26A0DB1A" w14:textId="77777777" w:rsidR="004B4B86" w:rsidRPr="00501056" w:rsidRDefault="004B4B86" w:rsidP="004B4B86">
      <w:pPr>
        <w:pStyle w:val="PL"/>
        <w:ind w:left="284"/>
      </w:pPr>
      <w:r w:rsidRPr="00501056">
        <w:t xml:space="preserve">             |  +--------+          |</w:t>
      </w:r>
    </w:p>
    <w:p w14:paraId="04023E07" w14:textId="77777777" w:rsidR="004B4B86" w:rsidRPr="00501056" w:rsidRDefault="004B4B86" w:rsidP="004B4B86">
      <w:pPr>
        <w:pStyle w:val="PL"/>
        <w:ind w:left="284"/>
      </w:pPr>
      <w:r w:rsidRPr="00501056">
        <w:t xml:space="preserve">             |           |          |</w:t>
      </w:r>
    </w:p>
    <w:p w14:paraId="65125441" w14:textId="77777777" w:rsidR="004B4B86" w:rsidRPr="00501056" w:rsidRDefault="004B4B86" w:rsidP="004B4B86">
      <w:pPr>
        <w:pStyle w:val="PL"/>
        <w:ind w:left="284"/>
      </w:pPr>
      <w:r w:rsidRPr="00501056">
        <w:t>Level 1:    subnet=A1    subnet=B1   subnet=C1</w:t>
      </w:r>
    </w:p>
    <w:p w14:paraId="0B3726EB" w14:textId="77777777" w:rsidR="004B4B86" w:rsidRPr="00501056" w:rsidRDefault="004B4B86" w:rsidP="004B4B86">
      <w:pPr>
        <w:pStyle w:val="PL"/>
        <w:ind w:left="284"/>
      </w:pPr>
      <w:r w:rsidRPr="00501056">
        <w:t xml:space="preserve">             | \   +----------------+</w:t>
      </w:r>
    </w:p>
    <w:p w14:paraId="5DDCCF06" w14:textId="77777777" w:rsidR="004B4B86" w:rsidRPr="00501056" w:rsidRDefault="004B4B86" w:rsidP="004B4B86">
      <w:pPr>
        <w:pStyle w:val="PL"/>
        <w:ind w:left="284"/>
      </w:pPr>
      <w:r w:rsidRPr="00501056">
        <w:t xml:space="preserve">             |  +--------+          |</w:t>
      </w:r>
    </w:p>
    <w:p w14:paraId="7AFF0838" w14:textId="77777777" w:rsidR="004B4B86" w:rsidRPr="00501056" w:rsidRDefault="004B4B86" w:rsidP="004B4B86">
      <w:pPr>
        <w:pStyle w:val="PL"/>
        <w:ind w:left="284"/>
      </w:pPr>
      <w:r w:rsidRPr="00501056">
        <w:t xml:space="preserve">             |           |          |</w:t>
      </w:r>
    </w:p>
    <w:p w14:paraId="24EB53E4" w14:textId="77777777" w:rsidR="004B4B86" w:rsidRPr="00501056" w:rsidRDefault="004B4B86" w:rsidP="004B4B86">
      <w:pPr>
        <w:pStyle w:val="PL"/>
        <w:ind w:left="284"/>
      </w:pPr>
      <w:r w:rsidRPr="00501056">
        <w:t>Level 2:    subnet=A2    subnet=B2   subnet=C2</w:t>
      </w:r>
    </w:p>
    <w:p w14:paraId="72FE1BEE" w14:textId="77777777" w:rsidR="004B4B86" w:rsidRPr="00501056" w:rsidRDefault="004B4B86" w:rsidP="004B4B86">
      <w:pPr>
        <w:pStyle w:val="PL"/>
        <w:ind w:left="284"/>
      </w:pPr>
      <w:r w:rsidRPr="00501056">
        <w:t xml:space="preserve">             | \   +----------------+</w:t>
      </w:r>
    </w:p>
    <w:p w14:paraId="19826BF4" w14:textId="77777777" w:rsidR="004B4B86" w:rsidRPr="00501056" w:rsidRDefault="004B4B86" w:rsidP="004B4B86">
      <w:pPr>
        <w:pStyle w:val="PL"/>
        <w:ind w:left="284"/>
      </w:pPr>
      <w:r w:rsidRPr="00501056">
        <w:t xml:space="preserve">             |  +--------+          |</w:t>
      </w:r>
    </w:p>
    <w:p w14:paraId="3B743819" w14:textId="77777777" w:rsidR="004B4B86" w:rsidRPr="00501056" w:rsidRDefault="004B4B86" w:rsidP="004B4B86">
      <w:pPr>
        <w:pStyle w:val="PL"/>
        <w:ind w:left="284"/>
      </w:pPr>
      <w:r w:rsidRPr="00501056">
        <w:t xml:space="preserve">             |           |          |</w:t>
      </w:r>
    </w:p>
    <w:p w14:paraId="7498E35B" w14:textId="77777777" w:rsidR="004B4B86" w:rsidRPr="00501056" w:rsidRDefault="004B4B86" w:rsidP="004B4B86">
      <w:pPr>
        <w:pStyle w:val="PL"/>
        <w:ind w:left="284"/>
      </w:pPr>
      <w:r w:rsidRPr="00501056">
        <w:t>Level 3:    subnet=A3    subnet=B3   subnet=C3</w:t>
      </w:r>
    </w:p>
    <w:p w14:paraId="285716D1" w14:textId="77777777" w:rsidR="004B4B86" w:rsidRPr="00501056" w:rsidRDefault="004B4B86" w:rsidP="004B4B86">
      <w:pPr>
        <w:pStyle w:val="PL"/>
        <w:ind w:left="284"/>
      </w:pPr>
      <w:r w:rsidRPr="00501056">
        <w:t xml:space="preserve">             </w:t>
      </w:r>
    </w:p>
    <w:p w14:paraId="30131409" w14:textId="77777777" w:rsidR="004B4B86" w:rsidRPr="00501056" w:rsidRDefault="004B4B86" w:rsidP="004B4B86">
      <w:pPr>
        <w:pStyle w:val="PL"/>
        <w:ind w:left="284"/>
      </w:pPr>
      <w:r w:rsidRPr="00501056">
        <w:t xml:space="preserve">Top level: id=root        parents=null         </w:t>
      </w:r>
      <w:proofErr w:type="spellStart"/>
      <w:r w:rsidRPr="00501056">
        <w:t>containedChildren</w:t>
      </w:r>
      <w:proofErr w:type="spellEnd"/>
      <w:r w:rsidRPr="00501056">
        <w:t>= A</w:t>
      </w:r>
      <w:proofErr w:type="gramStart"/>
      <w:r w:rsidRPr="00501056">
        <w:t>1,B1,C</w:t>
      </w:r>
      <w:proofErr w:type="gramEnd"/>
      <w:r w:rsidRPr="00501056">
        <w:t>1</w:t>
      </w:r>
    </w:p>
    <w:p w14:paraId="66F47B61" w14:textId="77777777" w:rsidR="004B4B86" w:rsidRPr="00501056" w:rsidRDefault="004B4B86" w:rsidP="004B4B86">
      <w:pPr>
        <w:pStyle w:val="PL"/>
        <w:ind w:left="284"/>
      </w:pPr>
      <w:r w:rsidRPr="00501056">
        <w:t>Level 1:   id=A</w:t>
      </w:r>
      <w:proofErr w:type="gramStart"/>
      <w:r w:rsidRPr="00501056">
        <w:t>1,(</w:t>
      </w:r>
      <w:proofErr w:type="gramEnd"/>
      <w:r w:rsidRPr="00501056">
        <w:t>B</w:t>
      </w:r>
      <w:proofErr w:type="gramStart"/>
      <w:r w:rsidRPr="00501056">
        <w:t>1,C</w:t>
      </w:r>
      <w:proofErr w:type="gramEnd"/>
      <w:r w:rsidRPr="00501056">
        <w:t>1</w:t>
      </w:r>
      <w:proofErr w:type="gramStart"/>
      <w:r w:rsidRPr="00501056">
        <w:t>)  parents</w:t>
      </w:r>
      <w:proofErr w:type="gramEnd"/>
      <w:r w:rsidRPr="00501056">
        <w:t xml:space="preserve">=root         </w:t>
      </w:r>
      <w:proofErr w:type="spellStart"/>
      <w:r w:rsidRPr="00501056">
        <w:t>containedChildren</w:t>
      </w:r>
      <w:proofErr w:type="spellEnd"/>
      <w:r w:rsidRPr="00501056">
        <w:t xml:space="preserve"> = A</w:t>
      </w:r>
      <w:proofErr w:type="gramStart"/>
      <w:r w:rsidRPr="00501056">
        <w:t>2,B2,C</w:t>
      </w:r>
      <w:proofErr w:type="gramEnd"/>
      <w:r w:rsidRPr="00501056">
        <w:t>2</w:t>
      </w:r>
    </w:p>
    <w:p w14:paraId="4C2E1779" w14:textId="77777777" w:rsidR="004B4B86" w:rsidRPr="00501056" w:rsidRDefault="004B4B86" w:rsidP="004B4B86">
      <w:pPr>
        <w:pStyle w:val="PL"/>
        <w:ind w:left="284"/>
      </w:pPr>
      <w:r w:rsidRPr="00501056">
        <w:t>Level 2:   id=A</w:t>
      </w:r>
      <w:proofErr w:type="gramStart"/>
      <w:r w:rsidRPr="00501056">
        <w:t>2,(</w:t>
      </w:r>
      <w:proofErr w:type="gramEnd"/>
      <w:r w:rsidRPr="00501056">
        <w:t>B</w:t>
      </w:r>
      <w:proofErr w:type="gramStart"/>
      <w:r w:rsidRPr="00501056">
        <w:t>2,C</w:t>
      </w:r>
      <w:proofErr w:type="gramEnd"/>
      <w:r w:rsidRPr="00501056">
        <w:t>2</w:t>
      </w:r>
      <w:proofErr w:type="gramStart"/>
      <w:r w:rsidRPr="00501056">
        <w:t>)  parents</w:t>
      </w:r>
      <w:proofErr w:type="gramEnd"/>
      <w:r w:rsidRPr="00501056">
        <w:t>=</w:t>
      </w:r>
      <w:proofErr w:type="gramStart"/>
      <w:r w:rsidRPr="00501056">
        <w:t>root,A</w:t>
      </w:r>
      <w:proofErr w:type="gramEnd"/>
      <w:r w:rsidRPr="00501056">
        <w:t xml:space="preserve">1      </w:t>
      </w:r>
      <w:proofErr w:type="spellStart"/>
      <w:r w:rsidRPr="00501056">
        <w:t>containedChildren</w:t>
      </w:r>
      <w:proofErr w:type="spellEnd"/>
      <w:r w:rsidRPr="00501056">
        <w:t xml:space="preserve"> = A</w:t>
      </w:r>
      <w:proofErr w:type="gramStart"/>
      <w:r w:rsidRPr="00501056">
        <w:t>3,B3,C</w:t>
      </w:r>
      <w:proofErr w:type="gramEnd"/>
      <w:r w:rsidRPr="00501056">
        <w:t>3</w:t>
      </w:r>
    </w:p>
    <w:p w14:paraId="1F4751A1" w14:textId="77777777" w:rsidR="004B4B86" w:rsidRPr="00501056" w:rsidRDefault="004B4B86" w:rsidP="004B4B86">
      <w:pPr>
        <w:pStyle w:val="PL"/>
        <w:ind w:left="284"/>
      </w:pPr>
      <w:r w:rsidRPr="00501056">
        <w:t>Level 3:   id=A</w:t>
      </w:r>
      <w:proofErr w:type="gramStart"/>
      <w:r w:rsidRPr="00501056">
        <w:t>3,(</w:t>
      </w:r>
      <w:proofErr w:type="gramEnd"/>
      <w:r w:rsidRPr="00501056">
        <w:t>B</w:t>
      </w:r>
      <w:proofErr w:type="gramStart"/>
      <w:r w:rsidRPr="00501056">
        <w:t>3,C</w:t>
      </w:r>
      <w:proofErr w:type="gramEnd"/>
      <w:r w:rsidRPr="00501056">
        <w:t>3</w:t>
      </w:r>
      <w:proofErr w:type="gramStart"/>
      <w:r w:rsidRPr="00501056">
        <w:t>)  parents</w:t>
      </w:r>
      <w:proofErr w:type="gramEnd"/>
      <w:r w:rsidRPr="00501056">
        <w:t>=</w:t>
      </w:r>
      <w:proofErr w:type="gramStart"/>
      <w:r w:rsidRPr="00501056">
        <w:t>root,A1,A</w:t>
      </w:r>
      <w:proofErr w:type="gramEnd"/>
      <w:r w:rsidRPr="00501056">
        <w:t xml:space="preserve">2   </w:t>
      </w:r>
      <w:proofErr w:type="spellStart"/>
      <w:r w:rsidRPr="00501056">
        <w:t>containedChildren</w:t>
      </w:r>
      <w:proofErr w:type="spellEnd"/>
      <w:r w:rsidRPr="00501056">
        <w:t xml:space="preserve"> = A</w:t>
      </w:r>
      <w:proofErr w:type="gramStart"/>
      <w:r w:rsidRPr="00501056">
        <w:t>4,B</w:t>
      </w:r>
      <w:proofErr w:type="gramEnd"/>
      <w:r w:rsidRPr="00501056">
        <w:t>4</w:t>
      </w:r>
    </w:p>
    <w:p w14:paraId="0E134AB5" w14:textId="77777777" w:rsidR="004B4B86" w:rsidRPr="00501056" w:rsidRDefault="004B4B86" w:rsidP="004B4B86"/>
    <w:p w14:paraId="1525C498" w14:textId="77777777" w:rsidR="004B4B86" w:rsidRPr="00501056" w:rsidRDefault="004B4B86" w:rsidP="004B4B8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proofErr w:type="spellStart"/>
      <w:r w:rsidRPr="00501056">
        <w:rPr>
          <w:rFonts w:ascii="Courier New" w:hAnsi="Courier New" w:cs="Courier New"/>
        </w:rPr>
        <w:t>SubNetwork</w:t>
      </w:r>
      <w:proofErr w:type="spellEnd"/>
      <w:r w:rsidRPr="00501056">
        <w:t xml:space="preserve">=root, </w:t>
      </w:r>
      <w:proofErr w:type="spellStart"/>
      <w:r w:rsidRPr="00501056">
        <w:rPr>
          <w:rFonts w:ascii="Courier New" w:hAnsi="Courier New" w:cs="Courier New"/>
        </w:rPr>
        <w:t>SubNetwork</w:t>
      </w:r>
      <w:proofErr w:type="spellEnd"/>
      <w:r w:rsidRPr="00501056">
        <w:t xml:space="preserve">=A1, </w:t>
      </w:r>
      <w:proofErr w:type="spellStart"/>
      <w:r w:rsidRPr="00501056">
        <w:rPr>
          <w:rFonts w:ascii="Courier New" w:hAnsi="Courier New" w:cs="Courier New"/>
        </w:rPr>
        <w:t>SubNetwork</w:t>
      </w:r>
      <w:proofErr w:type="spellEnd"/>
      <w:r w:rsidRPr="00501056">
        <w:t xml:space="preserve">=B2, </w:t>
      </w:r>
      <w:proofErr w:type="spellStart"/>
      <w:r w:rsidRPr="00501056">
        <w:rPr>
          <w:rFonts w:ascii="Courier New" w:hAnsi="Courier New" w:cs="Courier New"/>
        </w:rPr>
        <w:t>NRFrequency</w:t>
      </w:r>
      <w:proofErr w:type="spellEnd"/>
      <w:r w:rsidRPr="00501056">
        <w:t>=22</w:t>
      </w:r>
    </w:p>
    <w:p w14:paraId="64F3AF97" w14:textId="77777777" w:rsidR="004B4B86" w:rsidRPr="00501056" w:rsidRDefault="004B4B86" w:rsidP="004B4B86">
      <w:pPr>
        <w:pStyle w:val="PL"/>
      </w:pPr>
      <w:r w:rsidRPr="00501056">
        <w:t xml:space="preserve">     &lt;</w:t>
      </w:r>
      <w:proofErr w:type="spellStart"/>
      <w:r w:rsidRPr="00501056">
        <w:t>rpc</w:t>
      </w:r>
      <w:proofErr w:type="spellEnd"/>
      <w:r w:rsidRPr="00501056">
        <w:t xml:space="preserve"> message-id="101" </w:t>
      </w:r>
      <w:proofErr w:type="spellStart"/>
      <w:r w:rsidRPr="00501056">
        <w:t>xmlns</w:t>
      </w:r>
      <w:proofErr w:type="spellEnd"/>
      <w:r w:rsidRPr="00501056">
        <w:t>="</w:t>
      </w:r>
      <w:proofErr w:type="gramStart"/>
      <w:r w:rsidRPr="00501056">
        <w:t>urn:ietf</w:t>
      </w:r>
      <w:proofErr w:type="gramEnd"/>
      <w:r w:rsidRPr="00501056">
        <w:t>:params:</w:t>
      </w:r>
      <w:proofErr w:type="gramStart"/>
      <w:r w:rsidRPr="00501056">
        <w:t>xml:ns</w:t>
      </w:r>
      <w:proofErr w:type="gramEnd"/>
      <w:r w:rsidRPr="00501056">
        <w:t>:</w:t>
      </w:r>
      <w:proofErr w:type="gramStart"/>
      <w:r w:rsidRPr="00501056">
        <w:t>netconf:base</w:t>
      </w:r>
      <w:proofErr w:type="gramEnd"/>
      <w:r w:rsidRPr="00501056">
        <w:t>:1.0"&gt;</w:t>
      </w:r>
    </w:p>
    <w:p w14:paraId="73A432C8" w14:textId="77777777" w:rsidR="004B4B86" w:rsidRPr="00501056" w:rsidRDefault="004B4B86" w:rsidP="004B4B86">
      <w:pPr>
        <w:pStyle w:val="PL"/>
      </w:pPr>
      <w:r w:rsidRPr="00501056">
        <w:t xml:space="preserve">       &lt;get-config&gt;</w:t>
      </w:r>
    </w:p>
    <w:p w14:paraId="7D3D1751" w14:textId="77777777" w:rsidR="004B4B86" w:rsidRPr="00501056" w:rsidRDefault="004B4B86" w:rsidP="004B4B86">
      <w:pPr>
        <w:pStyle w:val="PL"/>
      </w:pPr>
      <w:r w:rsidRPr="00501056">
        <w:t xml:space="preserve">         &lt;source&gt;</w:t>
      </w:r>
    </w:p>
    <w:p w14:paraId="2BB47796" w14:textId="77777777" w:rsidR="004B4B86" w:rsidRPr="00501056" w:rsidRDefault="004B4B86" w:rsidP="004B4B86">
      <w:pPr>
        <w:pStyle w:val="PL"/>
      </w:pPr>
      <w:r w:rsidRPr="00501056">
        <w:t xml:space="preserve">           &lt;running/&gt;</w:t>
      </w:r>
    </w:p>
    <w:p w14:paraId="455C8464" w14:textId="77777777" w:rsidR="004B4B86" w:rsidRPr="00501056" w:rsidRDefault="004B4B86" w:rsidP="004B4B86">
      <w:pPr>
        <w:pStyle w:val="PL"/>
      </w:pPr>
      <w:r w:rsidRPr="00501056">
        <w:t xml:space="preserve">         &lt;/source&gt;</w:t>
      </w:r>
    </w:p>
    <w:p w14:paraId="094FD470" w14:textId="77777777" w:rsidR="004B4B86" w:rsidRPr="00501056" w:rsidRDefault="004B4B86" w:rsidP="004B4B86">
      <w:pPr>
        <w:pStyle w:val="PL"/>
      </w:pPr>
      <w:r w:rsidRPr="00501056">
        <w:t xml:space="preserve">         </w:t>
      </w:r>
      <w:proofErr w:type="gramStart"/>
      <w:r w:rsidRPr="00501056">
        <w:t>&lt;!--</w:t>
      </w:r>
      <w:proofErr w:type="gramEnd"/>
      <w:r w:rsidRPr="00501056">
        <w:t xml:space="preserve"> </w:t>
      </w:r>
      <w:proofErr w:type="spellStart"/>
      <w:r w:rsidRPr="00501056">
        <w:t>SubNetwork</w:t>
      </w:r>
      <w:proofErr w:type="spellEnd"/>
      <w:r w:rsidRPr="00501056">
        <w:t xml:space="preserve">=root, </w:t>
      </w:r>
      <w:proofErr w:type="spellStart"/>
      <w:r w:rsidRPr="00501056">
        <w:t>SubNetwork</w:t>
      </w:r>
      <w:proofErr w:type="spellEnd"/>
      <w:r w:rsidRPr="00501056">
        <w:t xml:space="preserve">=A1, </w:t>
      </w:r>
      <w:proofErr w:type="spellStart"/>
      <w:r w:rsidRPr="00501056">
        <w:t>SubNetwork</w:t>
      </w:r>
      <w:proofErr w:type="spellEnd"/>
      <w:r w:rsidRPr="00501056">
        <w:t xml:space="preserve">=B2, </w:t>
      </w:r>
      <w:proofErr w:type="spellStart"/>
      <w:r w:rsidRPr="00501056">
        <w:t>NRFrequency</w:t>
      </w:r>
      <w:proofErr w:type="spellEnd"/>
      <w:r w:rsidRPr="00501056">
        <w:t>=22 --&gt;</w:t>
      </w:r>
    </w:p>
    <w:p w14:paraId="56957393" w14:textId="77777777" w:rsidR="004B4B86" w:rsidRPr="00501056" w:rsidRDefault="004B4B86" w:rsidP="004B4B86">
      <w:pPr>
        <w:pStyle w:val="PL"/>
      </w:pPr>
      <w:r w:rsidRPr="00501056">
        <w:t xml:space="preserve">         &lt;filter type="subtree"/&gt;</w:t>
      </w:r>
    </w:p>
    <w:p w14:paraId="3E7FB2A8" w14:textId="77777777" w:rsidR="004B4B86" w:rsidRPr="00501056" w:rsidRDefault="004B4B86" w:rsidP="004B4B86">
      <w:pPr>
        <w:pStyle w:val="PL"/>
      </w:pPr>
      <w:r w:rsidRPr="00501056">
        <w:t xml:space="preserve">          &lt;</w:t>
      </w:r>
      <w:proofErr w:type="spellStart"/>
      <w:r w:rsidRPr="00501056">
        <w:t>SubNetwork</w:t>
      </w:r>
      <w:proofErr w:type="spellEnd"/>
      <w:r w:rsidRPr="00501056">
        <w:t>&gt;</w:t>
      </w:r>
    </w:p>
    <w:p w14:paraId="43F5B238" w14:textId="77777777" w:rsidR="004B4B86" w:rsidRPr="00501056" w:rsidRDefault="004B4B86" w:rsidP="004B4B86">
      <w:pPr>
        <w:pStyle w:val="PL"/>
      </w:pPr>
      <w:r w:rsidRPr="00501056">
        <w:t xml:space="preserve">            &lt;id&gt;B2&lt;/id&gt;</w:t>
      </w:r>
    </w:p>
    <w:p w14:paraId="43C2EA5B" w14:textId="77777777" w:rsidR="004B4B86" w:rsidRPr="00501056" w:rsidRDefault="004B4B86" w:rsidP="004B4B86">
      <w:pPr>
        <w:pStyle w:val="PL"/>
      </w:pPr>
      <w:r w:rsidRPr="00501056">
        <w:t xml:space="preserve">            &lt;</w:t>
      </w:r>
      <w:proofErr w:type="spellStart"/>
      <w:r w:rsidRPr="00501056">
        <w:t>NRFrequency</w:t>
      </w:r>
      <w:proofErr w:type="spellEnd"/>
      <w:r w:rsidRPr="00501056">
        <w:t>&gt;</w:t>
      </w:r>
    </w:p>
    <w:p w14:paraId="27A580FF" w14:textId="77777777" w:rsidR="004B4B86" w:rsidRPr="00501056" w:rsidRDefault="004B4B86" w:rsidP="004B4B86">
      <w:pPr>
        <w:pStyle w:val="PL"/>
      </w:pPr>
      <w:r w:rsidRPr="00501056">
        <w:t xml:space="preserve">              &lt;id&gt;22&lt;/&gt;</w:t>
      </w:r>
    </w:p>
    <w:p w14:paraId="13528B9C" w14:textId="77777777" w:rsidR="004B4B86" w:rsidRPr="00501056" w:rsidRDefault="004B4B86" w:rsidP="004B4B86">
      <w:pPr>
        <w:pStyle w:val="PL"/>
      </w:pPr>
      <w:r w:rsidRPr="00501056">
        <w:t xml:space="preserve">              &lt;attributes/&gt;</w:t>
      </w:r>
    </w:p>
    <w:p w14:paraId="60C29266" w14:textId="77777777" w:rsidR="004B4B86" w:rsidRPr="00501056" w:rsidRDefault="004B4B86" w:rsidP="004B4B86">
      <w:pPr>
        <w:pStyle w:val="PL"/>
      </w:pPr>
      <w:r w:rsidRPr="00501056">
        <w:t xml:space="preserve">            &lt;/</w:t>
      </w:r>
      <w:proofErr w:type="spellStart"/>
      <w:r w:rsidRPr="00501056">
        <w:t>NRFrequency</w:t>
      </w:r>
      <w:proofErr w:type="spellEnd"/>
      <w:r w:rsidRPr="00501056">
        <w:t>&gt;</w:t>
      </w:r>
    </w:p>
    <w:p w14:paraId="23772BC6" w14:textId="77777777" w:rsidR="004B4B86" w:rsidRPr="00501056" w:rsidRDefault="004B4B86" w:rsidP="004B4B86">
      <w:pPr>
        <w:pStyle w:val="PL"/>
      </w:pPr>
      <w:r w:rsidRPr="00501056">
        <w:t xml:space="preserve">          &lt;/</w:t>
      </w:r>
      <w:proofErr w:type="spellStart"/>
      <w:r w:rsidRPr="00501056">
        <w:t>SubNetwork</w:t>
      </w:r>
      <w:proofErr w:type="spellEnd"/>
      <w:r w:rsidRPr="00501056">
        <w:t>&gt;</w:t>
      </w:r>
    </w:p>
    <w:p w14:paraId="2DD700CE" w14:textId="77777777" w:rsidR="004B4B86" w:rsidRPr="00501056" w:rsidRDefault="004B4B86" w:rsidP="004B4B86">
      <w:pPr>
        <w:pStyle w:val="PL"/>
      </w:pPr>
      <w:r w:rsidRPr="00501056">
        <w:t xml:space="preserve">        &lt;/get-config&gt;</w:t>
      </w:r>
    </w:p>
    <w:p w14:paraId="2C46A951" w14:textId="77777777" w:rsidR="004B4B86" w:rsidRPr="00501056" w:rsidRDefault="004B4B86" w:rsidP="004B4B86">
      <w:pPr>
        <w:pStyle w:val="PL"/>
      </w:pPr>
      <w:r w:rsidRPr="00501056">
        <w:t xml:space="preserve">     &lt;/</w:t>
      </w:r>
      <w:proofErr w:type="spellStart"/>
      <w:r w:rsidRPr="00501056">
        <w:t>rpc</w:t>
      </w:r>
      <w:proofErr w:type="spellEnd"/>
      <w:r w:rsidRPr="00501056">
        <w:t>&gt;</w:t>
      </w:r>
    </w:p>
    <w:p w14:paraId="2DDA5108" w14:textId="77777777" w:rsidR="004B4B86" w:rsidRPr="00501056" w:rsidRDefault="004B4B86" w:rsidP="004B4B86">
      <w:r w:rsidRPr="00501056">
        <w:t xml:space="preserve">     </w:t>
      </w:r>
    </w:p>
    <w:p w14:paraId="2B637A1F" w14:textId="77777777" w:rsidR="004B4B86" w:rsidRPr="00501056" w:rsidRDefault="004B4B86" w:rsidP="004B4B86">
      <w:r w:rsidRPr="00501056">
        <w:lastRenderedPageBreak/>
        <w:t xml:space="preserve">There is no need to specify the ancestors </w:t>
      </w:r>
      <w:proofErr w:type="spellStart"/>
      <w:r w:rsidRPr="00501056">
        <w:rPr>
          <w:rFonts w:ascii="Courier New" w:hAnsi="Courier New" w:cs="Courier New"/>
        </w:rPr>
        <w:t>SubNetwork</w:t>
      </w:r>
      <w:proofErr w:type="spellEnd"/>
      <w:r w:rsidRPr="00501056">
        <w:t xml:space="preserve">=root, </w:t>
      </w:r>
      <w:proofErr w:type="spellStart"/>
      <w:r w:rsidRPr="00501056">
        <w:rPr>
          <w:rFonts w:ascii="Courier New" w:hAnsi="Courier New" w:cs="Courier New"/>
        </w:rPr>
        <w:t>SubNetwork</w:t>
      </w:r>
      <w:proofErr w:type="spellEnd"/>
      <w:r w:rsidRPr="00501056">
        <w:t xml:space="preserve">=A1 as any </w:t>
      </w:r>
      <w:proofErr w:type="spellStart"/>
      <w:r w:rsidRPr="00501056">
        <w:rPr>
          <w:rFonts w:ascii="Courier New" w:hAnsi="Courier New" w:cs="Courier New"/>
        </w:rPr>
        <w:t>subNetwork</w:t>
      </w:r>
      <w:proofErr w:type="spellEnd"/>
      <w:r w:rsidRPr="00501056">
        <w:t xml:space="preserve"> can be addressed directly.      </w:t>
      </w:r>
    </w:p>
    <w:p w14:paraId="2250C56A" w14:textId="77777777" w:rsidR="004B4B86" w:rsidRPr="00501056" w:rsidRDefault="004B4B86" w:rsidP="004B4B86">
      <w:pPr>
        <w:pStyle w:val="Heading3"/>
      </w:pPr>
      <w:bookmarkStart w:id="388" w:name="_Toc20312290"/>
      <w:bookmarkStart w:id="389" w:name="_Toc27561351"/>
      <w:bookmarkStart w:id="390" w:name="_Toc36041313"/>
      <w:bookmarkStart w:id="391" w:name="_Toc44603427"/>
      <w:bookmarkStart w:id="392" w:name="_Toc178155759"/>
      <w:r w:rsidRPr="00501056">
        <w:t>6.</w:t>
      </w:r>
      <w:r w:rsidR="00B45F53" w:rsidRPr="00501056">
        <w:t>2.8</w:t>
      </w:r>
      <w:r w:rsidRPr="00501056">
        <w:tab/>
      </w:r>
      <w:proofErr w:type="gramStart"/>
      <w:r w:rsidRPr="00501056">
        <w:t>Multi-root</w:t>
      </w:r>
      <w:proofErr w:type="gramEnd"/>
      <w:r w:rsidRPr="00501056">
        <w:t xml:space="preserve"> management tree</w:t>
      </w:r>
      <w:bookmarkEnd w:id="388"/>
      <w:bookmarkEnd w:id="389"/>
      <w:bookmarkEnd w:id="390"/>
      <w:bookmarkEnd w:id="391"/>
      <w:bookmarkEnd w:id="392"/>
    </w:p>
    <w:p w14:paraId="0FB2384C" w14:textId="77777777" w:rsidR="004B4B86" w:rsidRPr="00501056" w:rsidRDefault="004B4B86" w:rsidP="004B4B86">
      <w:r w:rsidRPr="00501056">
        <w:t xml:space="preserve">YANG supports multi-rooted managed models natively; the standardized IETF models have many </w:t>
      </w:r>
      <w:proofErr w:type="gramStart"/>
      <w:r w:rsidRPr="00501056">
        <w:t>root</w:t>
      </w:r>
      <w:proofErr w:type="gramEnd"/>
      <w:r w:rsidRPr="00501056">
        <w:t xml:space="preserve">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393" w:name="_Toc20312291"/>
      <w:bookmarkStart w:id="394" w:name="_Toc27561352"/>
      <w:bookmarkStart w:id="395" w:name="_Toc36041314"/>
      <w:bookmarkStart w:id="396" w:name="_Toc44603428"/>
      <w:bookmarkStart w:id="397" w:name="_Toc178155760"/>
      <w:r w:rsidRPr="00501056">
        <w:t>6.</w:t>
      </w:r>
      <w:r w:rsidR="00B45F53" w:rsidRPr="00501056">
        <w:t>2.9</w:t>
      </w:r>
      <w:r w:rsidRPr="00501056">
        <w:tab/>
        <w:t>Alternative containment</w:t>
      </w:r>
      <w:bookmarkEnd w:id="393"/>
      <w:bookmarkEnd w:id="394"/>
      <w:bookmarkEnd w:id="395"/>
      <w:bookmarkEnd w:id="396"/>
      <w:bookmarkEnd w:id="397"/>
    </w:p>
    <w:p w14:paraId="330AC17A" w14:textId="77777777" w:rsidR="004B4B86" w:rsidRPr="00501056" w:rsidRDefault="004B4B86" w:rsidP="004B4B86">
      <w:r w:rsidRPr="00501056">
        <w:t xml:space="preserve">Stage 2 models </w:t>
      </w:r>
      <w:proofErr w:type="gramStart"/>
      <w:r w:rsidRPr="00501056">
        <w:t>allows</w:t>
      </w:r>
      <w:proofErr w:type="gramEnd"/>
      <w:r w:rsidRPr="00501056">
        <w:t xml:space="preserve"> multiple different name-containment hierarchies. A particular name-containment hierarchy implemented by a specific vendor/product can be discovered in run-time, by reading the content of the </w:t>
      </w:r>
      <w:proofErr w:type="spellStart"/>
      <w:r w:rsidRPr="00501056">
        <w:t>ietf</w:t>
      </w:r>
      <w:proofErr w:type="spellEnd"/>
      <w:r w:rsidRPr="00501056">
        <w:t xml:space="preserve">-yang-library and the </w:t>
      </w:r>
      <w:proofErr w:type="spellStart"/>
      <w:r w:rsidRPr="00501056">
        <w:t>ietf</w:t>
      </w:r>
      <w:proofErr w:type="spellEnd"/>
      <w:r w:rsidRPr="00501056">
        <w:t>-yang-schema</w:t>
      </w:r>
      <w:r w:rsidR="00791C45" w:rsidRPr="00501056">
        <w:t xml:space="preserve"> </w:t>
      </w:r>
      <w:r w:rsidRPr="00501056">
        <w:t>mount modules.</w:t>
      </w:r>
    </w:p>
    <w:p w14:paraId="3EAD3D5D" w14:textId="77777777" w:rsidR="004B4B86" w:rsidRPr="00501056" w:rsidRDefault="004B4B86" w:rsidP="004B4B86">
      <w:r w:rsidRPr="00501056">
        <w:t>YANG provides multiple possible methods to model alternative containment hierarchies.</w:t>
      </w:r>
    </w:p>
    <w:p w14:paraId="1717DCAC"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09797BB1" w14:textId="77777777" w:rsidR="004B4B86" w:rsidRPr="00501056" w:rsidRDefault="004B4B86" w:rsidP="004B4B86">
      <w:pPr>
        <w:pStyle w:val="PL"/>
        <w:keepNext/>
      </w:pPr>
      <w:r w:rsidRPr="00501056">
        <w:t xml:space="preserve">  augment "/</w:t>
      </w:r>
      <w:proofErr w:type="spellStart"/>
      <w:r w:rsidRPr="00501056">
        <w:t>SubNetwork</w:t>
      </w:r>
      <w:proofErr w:type="spellEnd"/>
      <w:r w:rsidRPr="00501056">
        <w:t>" {</w:t>
      </w:r>
    </w:p>
    <w:p w14:paraId="148AFA8A" w14:textId="77777777" w:rsidR="004B4B86" w:rsidRPr="00501056" w:rsidRDefault="004B4B86" w:rsidP="004B4B86">
      <w:pPr>
        <w:pStyle w:val="PL"/>
        <w:keepNext/>
      </w:pPr>
      <w:r w:rsidRPr="00501056">
        <w:t xml:space="preserve">    if-feature </w:t>
      </w:r>
      <w:proofErr w:type="spellStart"/>
      <w:proofErr w:type="gramStart"/>
      <w:r w:rsidRPr="00501056">
        <w:t>ExternalsUnderSubNetwork</w:t>
      </w:r>
      <w:proofErr w:type="spellEnd"/>
      <w:r w:rsidRPr="00501056">
        <w:t xml:space="preserve"> ;</w:t>
      </w:r>
      <w:proofErr w:type="gramEnd"/>
    </w:p>
    <w:p w14:paraId="32BA2D51" w14:textId="77777777" w:rsidR="004B4B86" w:rsidRPr="00501056" w:rsidRDefault="004B4B86" w:rsidP="004B4B86">
      <w:pPr>
        <w:pStyle w:val="PL"/>
        <w:keepNext/>
      </w:pPr>
      <w:r w:rsidRPr="00501056">
        <w:t xml:space="preserve">    uses </w:t>
      </w:r>
      <w:proofErr w:type="spellStart"/>
      <w:proofErr w:type="gramStart"/>
      <w:r w:rsidRPr="00501056">
        <w:t>ExternalNRCellCUWrapper</w:t>
      </w:r>
      <w:proofErr w:type="spellEnd"/>
      <w:r w:rsidRPr="00501056">
        <w:t>;</w:t>
      </w:r>
      <w:proofErr w:type="gramEnd"/>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w:t>
      </w:r>
      <w:proofErr w:type="spellStart"/>
      <w:r w:rsidRPr="00501056">
        <w:t>cca</w:t>
      </w:r>
      <w:proofErr w:type="spellEnd"/>
      <w:r w:rsidRPr="00501056">
        <w:t xml:space="preserve">. more than 8), the following mapping is proposed (using the optional containment of </w:t>
      </w:r>
      <w:proofErr w:type="spellStart"/>
      <w:r w:rsidRPr="00501056">
        <w:t>SubNetwork</w:t>
      </w:r>
      <w:proofErr w:type="spellEnd"/>
      <w:r w:rsidRPr="00501056">
        <w:t xml:space="preserve"> and </w:t>
      </w:r>
      <w:proofErr w:type="spellStart"/>
      <w:r w:rsidRPr="00501056">
        <w:t>ManagedElement</w:t>
      </w:r>
      <w:proofErr w:type="spellEnd"/>
      <w:r w:rsidRPr="00501056">
        <w:t xml:space="preserve">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proofErr w:type="spellStart"/>
      <w:r w:rsidR="004B4B86" w:rsidRPr="00501056">
        <w:rPr>
          <w:rFonts w:ascii="Courier New" w:hAnsi="Courier New" w:cs="Courier New"/>
        </w:rPr>
        <w:t>ManagedElement</w:t>
      </w:r>
      <w:proofErr w:type="spellEnd"/>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proofErr w:type="spellStart"/>
      <w:r w:rsidRPr="00501056">
        <w:rPr>
          <w:rFonts w:ascii="Courier New" w:hAnsi="Courier New" w:cs="Courier New"/>
        </w:rPr>
        <w:t>ManagedElement</w:t>
      </w:r>
      <w:proofErr w:type="spellEnd"/>
      <w:r w:rsidRPr="00501056">
        <w:t xml:space="preserve"> shall be contained under </w:t>
      </w:r>
      <w:r w:rsidRPr="00501056">
        <w:rPr>
          <w:rFonts w:ascii="Courier New" w:hAnsi="Courier New" w:cs="Courier New"/>
        </w:rPr>
        <w:t>Subnetwork</w:t>
      </w:r>
      <w:r w:rsidRPr="00501056">
        <w:t xml:space="preserve"> it shall be mounted under the </w:t>
      </w:r>
      <w:proofErr w:type="spellStart"/>
      <w:r w:rsidRPr="00501056">
        <w:rPr>
          <w:rFonts w:ascii="Courier New" w:hAnsi="Courier New" w:cs="Courier New"/>
        </w:rPr>
        <w:t>SubNetwork</w:t>
      </w:r>
      <w:proofErr w:type="spellEnd"/>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 xml:space="preserve">Yang Schema Mount provides vendor the flexibility of arranging the containment tree in accordance </w:t>
      </w:r>
      <w:proofErr w:type="gramStart"/>
      <w:r w:rsidRPr="00501056">
        <w:t>of</w:t>
      </w:r>
      <w:proofErr w:type="gramEnd"/>
      <w:r w:rsidRPr="00501056">
        <w:t xml:space="preserve"> operator </w:t>
      </w:r>
      <w:proofErr w:type="gramStart"/>
      <w:r w:rsidRPr="00501056">
        <w:t>intention, and</w:t>
      </w:r>
      <w:proofErr w:type="gramEnd"/>
      <w:r w:rsidRPr="00501056">
        <w:t xml:space="preserve"> provides a way for a consumer to discover the actual mount and containment hierarchy in run-time.</w:t>
      </w:r>
    </w:p>
    <w:p w14:paraId="41374DE1" w14:textId="77777777" w:rsidR="00B45F53" w:rsidRPr="00501056" w:rsidRDefault="00B45F53" w:rsidP="00B45F53">
      <w:pPr>
        <w:pStyle w:val="Heading3"/>
      </w:pPr>
      <w:bookmarkStart w:id="398" w:name="_Toc20312292"/>
      <w:bookmarkStart w:id="399" w:name="_Toc27561353"/>
      <w:bookmarkStart w:id="400" w:name="_Toc36041315"/>
      <w:bookmarkStart w:id="401" w:name="_Toc44603429"/>
      <w:bookmarkStart w:id="402" w:name="_Toc178155761"/>
      <w:r w:rsidRPr="00501056">
        <w:t>6.2.10</w:t>
      </w:r>
      <w:r w:rsidRPr="00501056">
        <w:tab/>
        <w:t>Attribute – simple, single value</w:t>
      </w:r>
      <w:bookmarkEnd w:id="398"/>
      <w:bookmarkEnd w:id="399"/>
      <w:bookmarkEnd w:id="400"/>
      <w:bookmarkEnd w:id="401"/>
      <w:bookmarkEnd w:id="402"/>
    </w:p>
    <w:p w14:paraId="01B39808" w14:textId="77777777" w:rsidR="00B45F53" w:rsidRPr="00501056" w:rsidRDefault="00B45F53" w:rsidP="00B45F53">
      <w:pPr>
        <w:pStyle w:val="Heading4"/>
      </w:pPr>
      <w:bookmarkStart w:id="403" w:name="_Toc20312293"/>
      <w:bookmarkStart w:id="404" w:name="_Toc27561354"/>
      <w:bookmarkStart w:id="405" w:name="_Toc36041316"/>
      <w:bookmarkStart w:id="406" w:name="_Toc44603430"/>
      <w:bookmarkStart w:id="407" w:name="_Toc178155762"/>
      <w:r w:rsidRPr="00501056">
        <w:t>6.2.10.1</w:t>
      </w:r>
      <w:r w:rsidRPr="00501056">
        <w:tab/>
        <w:t>Introduction</w:t>
      </w:r>
      <w:bookmarkEnd w:id="403"/>
      <w:bookmarkEnd w:id="404"/>
      <w:bookmarkEnd w:id="405"/>
      <w:bookmarkEnd w:id="406"/>
      <w:bookmarkEnd w:id="407"/>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w:t>
      </w:r>
      <w:proofErr w:type="gramStart"/>
      <w:r w:rsidRPr="00501056">
        <w:t>0..</w:t>
      </w:r>
      <w:proofErr w:type="gramEnd"/>
      <w:r w:rsidRPr="00501056">
        <w:t xml:space="preserve">1 or </w:t>
      </w:r>
      <w:proofErr w:type="gramStart"/>
      <w:r w:rsidRPr="00501056">
        <w:t>1..</w:t>
      </w:r>
      <w:proofErr w:type="gramEnd"/>
      <w:r w:rsidRPr="00501056">
        <w:t xml:space="preserve">1. </w:t>
      </w:r>
    </w:p>
    <w:p w14:paraId="121418D7" w14:textId="77777777" w:rsidR="00B45F53" w:rsidRPr="00501056" w:rsidRDefault="00B45F53" w:rsidP="00B45F53">
      <w:pPr>
        <w:pStyle w:val="Heading4"/>
      </w:pPr>
      <w:bookmarkStart w:id="408" w:name="_Toc20312294"/>
      <w:bookmarkStart w:id="409" w:name="_Toc27561355"/>
      <w:bookmarkStart w:id="410" w:name="_Toc36041317"/>
      <w:bookmarkStart w:id="411" w:name="_Toc44603431"/>
      <w:bookmarkStart w:id="412" w:name="_Toc178155763"/>
      <w:r w:rsidRPr="00501056">
        <w:t>6.2.10.2</w:t>
      </w:r>
      <w:r w:rsidRPr="00501056">
        <w:tab/>
        <w:t>YANG Mapping</w:t>
      </w:r>
      <w:bookmarkEnd w:id="408"/>
      <w:bookmarkEnd w:id="409"/>
      <w:bookmarkEnd w:id="410"/>
      <w:bookmarkEnd w:id="411"/>
      <w:bookmarkEnd w:id="412"/>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w:t>
      </w:r>
      <w:proofErr w:type="spellStart"/>
      <w:r w:rsidRPr="00501056">
        <w:rPr>
          <w:rStyle w:val="HTMLCode"/>
          <w:rFonts w:eastAsia="Calibri"/>
        </w:rPr>
        <w:t>myAttribute</w:t>
      </w:r>
      <w:proofErr w:type="spellEnd"/>
      <w:r w:rsidRPr="00501056">
        <w:rPr>
          <w:rStyle w:val="HTMLCode"/>
          <w:rFonts w:eastAsia="Calibri"/>
        </w:rPr>
        <w:t xml:space="preserve"> </w:t>
      </w:r>
      <w:proofErr w:type="gramStart"/>
      <w:r w:rsidRPr="00501056">
        <w:rPr>
          <w:rStyle w:val="HTMLCode"/>
          <w:rFonts w:eastAsia="Calibri"/>
        </w:rPr>
        <w:t>{ type</w:t>
      </w:r>
      <w:proofErr w:type="gramEnd"/>
      <w:r w:rsidRPr="00501056">
        <w:rPr>
          <w:rStyle w:val="HTMLCode"/>
          <w:rFonts w:eastAsia="Calibri"/>
        </w:rPr>
        <w:t xml:space="preserve"> xxx</w:t>
      </w:r>
      <w:proofErr w:type="gramStart"/>
      <w:r w:rsidRPr="00501056">
        <w:rPr>
          <w:rStyle w:val="HTMLCode"/>
          <w:rFonts w:eastAsia="Calibri"/>
        </w:rPr>
        <w:t>; }</w:t>
      </w:r>
      <w:proofErr w:type="gramEnd"/>
      <w:r w:rsidRPr="00501056">
        <w:rPr>
          <w:rStyle w:val="HTMLCode"/>
          <w:rFonts w:eastAsia="Calibri"/>
        </w:rPr>
        <w:t xml:space="preserve">  </w:t>
      </w:r>
    </w:p>
    <w:p w14:paraId="75589D99" w14:textId="77777777" w:rsidR="00B45F53" w:rsidRPr="00501056" w:rsidRDefault="00B45F53" w:rsidP="00B45F53">
      <w:pPr>
        <w:pStyle w:val="Heading3"/>
      </w:pPr>
      <w:bookmarkStart w:id="413" w:name="_Toc20312295"/>
      <w:bookmarkStart w:id="414" w:name="_Toc27561356"/>
      <w:bookmarkStart w:id="415" w:name="_Toc36041318"/>
      <w:bookmarkStart w:id="416" w:name="_Toc44603432"/>
      <w:bookmarkStart w:id="417" w:name="_Toc178155764"/>
      <w:r w:rsidRPr="00501056">
        <w:t>6.2.11</w:t>
      </w:r>
      <w:r w:rsidRPr="00501056">
        <w:tab/>
        <w:t xml:space="preserve">Attribute – simple, </w:t>
      </w:r>
      <w:proofErr w:type="spellStart"/>
      <w:r w:rsidRPr="00501056">
        <w:t>multivalue</w:t>
      </w:r>
      <w:bookmarkEnd w:id="413"/>
      <w:bookmarkEnd w:id="414"/>
      <w:bookmarkEnd w:id="415"/>
      <w:bookmarkEnd w:id="416"/>
      <w:bookmarkEnd w:id="417"/>
      <w:proofErr w:type="spellEnd"/>
    </w:p>
    <w:p w14:paraId="63A2FEF3" w14:textId="77777777" w:rsidR="00B45F53" w:rsidRPr="00501056" w:rsidRDefault="00B45F53" w:rsidP="00B45F53">
      <w:pPr>
        <w:pStyle w:val="Heading4"/>
      </w:pPr>
      <w:bookmarkStart w:id="418" w:name="_Toc20312296"/>
      <w:bookmarkStart w:id="419" w:name="_Toc27561357"/>
      <w:bookmarkStart w:id="420" w:name="_Toc36041319"/>
      <w:bookmarkStart w:id="421" w:name="_Toc44603433"/>
      <w:bookmarkStart w:id="422" w:name="_Toc178155765"/>
      <w:r w:rsidRPr="00501056">
        <w:t>6.2.11.1</w:t>
      </w:r>
      <w:r w:rsidRPr="00501056">
        <w:tab/>
        <w:t>Introduction</w:t>
      </w:r>
      <w:bookmarkEnd w:id="418"/>
      <w:bookmarkEnd w:id="419"/>
      <w:bookmarkEnd w:id="420"/>
      <w:bookmarkEnd w:id="421"/>
      <w:bookmarkEnd w:id="422"/>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423" w:name="_Toc20312297"/>
      <w:bookmarkStart w:id="424" w:name="_Toc27561358"/>
      <w:bookmarkStart w:id="425" w:name="_Toc36041320"/>
      <w:bookmarkStart w:id="426" w:name="_Toc44603434"/>
      <w:bookmarkStart w:id="427" w:name="_Toc178155766"/>
      <w:r w:rsidRPr="00501056">
        <w:lastRenderedPageBreak/>
        <w:t>6.2.11.2</w:t>
      </w:r>
      <w:r w:rsidRPr="00501056">
        <w:tab/>
        <w:t>YANG mapping</w:t>
      </w:r>
      <w:bookmarkEnd w:id="423"/>
      <w:bookmarkEnd w:id="424"/>
      <w:bookmarkEnd w:id="425"/>
      <w:bookmarkEnd w:id="426"/>
      <w:bookmarkEnd w:id="427"/>
    </w:p>
    <w:p w14:paraId="71CC1AC1" w14:textId="77777777" w:rsidR="00B45F53" w:rsidRPr="00501056" w:rsidRDefault="00B45F53" w:rsidP="00B45F53">
      <w:r w:rsidRPr="00501056">
        <w:t xml:space="preserve">If the attribute is </w:t>
      </w:r>
      <w:proofErr w:type="spellStart"/>
      <w:r w:rsidRPr="00501056">
        <w:t>isUnique</w:t>
      </w:r>
      <w:proofErr w:type="spellEnd"/>
      <w:r w:rsidRPr="00501056">
        <w:t xml:space="preserve">=true </w:t>
      </w:r>
      <w:r w:rsidR="00D743CA" w:rsidRPr="00D743CA">
        <w:t>it shall be mapped</w:t>
      </w:r>
      <w:r w:rsidRPr="00501056">
        <w:t xml:space="preserve"> </w:t>
      </w:r>
      <w:proofErr w:type="spellStart"/>
      <w:r w:rsidRPr="00501056">
        <w:t>mapped</w:t>
      </w:r>
      <w:proofErr w:type="spellEnd"/>
      <w:r w:rsidRPr="00501056">
        <w:t xml:space="preserve"> to a leaf-list.</w:t>
      </w:r>
    </w:p>
    <w:p w14:paraId="3E2B59AC" w14:textId="77777777" w:rsidR="00B45F53" w:rsidRPr="00501056" w:rsidRDefault="00B45F53" w:rsidP="00B45F53">
      <w:r w:rsidRPr="00501056">
        <w:t xml:space="preserve">If the attribute is </w:t>
      </w:r>
      <w:proofErr w:type="spellStart"/>
      <w:r w:rsidRPr="00501056">
        <w:t>isUnique</w:t>
      </w:r>
      <w:proofErr w:type="spellEnd"/>
      <w:r w:rsidRPr="00501056">
        <w:t xml:space="preserve">=false </w:t>
      </w:r>
      <w:r w:rsidR="00D743CA" w:rsidRPr="00D743CA">
        <w:t>it shall be mapped</w:t>
      </w:r>
      <w:r w:rsidRPr="00501056">
        <w:t xml:space="preserve"> to a list with an additional dummy index. The name of the list shall be &lt;</w:t>
      </w:r>
      <w:proofErr w:type="spellStart"/>
      <w:r w:rsidRPr="00501056">
        <w:t>attributeName</w:t>
      </w:r>
      <w:proofErr w:type="spellEnd"/>
      <w:r w:rsidRPr="00501056">
        <w:t xml:space="preserve">&gt;Wrap. The name of the </w:t>
      </w:r>
      <w:proofErr w:type="spellStart"/>
      <w:r w:rsidRPr="00501056">
        <w:t>dummyIndex</w:t>
      </w:r>
      <w:proofErr w:type="spellEnd"/>
      <w:r w:rsidRPr="00501056">
        <w:t xml:space="preserve"> shall be </w:t>
      </w:r>
      <w:proofErr w:type="spellStart"/>
      <w:r w:rsidRPr="00501056">
        <w:t>idx</w:t>
      </w:r>
      <w:proofErr w:type="spellEnd"/>
      <w:r w:rsidRPr="00501056">
        <w:t xml:space="preserve">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w:t>
      </w:r>
      <w:proofErr w:type="spellStart"/>
      <w:r w:rsidRPr="00501056">
        <w:rPr>
          <w:rStyle w:val="HTMLCode"/>
          <w:rFonts w:eastAsia="Calibri"/>
        </w:rPr>
        <w:t>multivalue</w:t>
      </w:r>
      <w:proofErr w:type="spellEnd"/>
      <w:r w:rsidRPr="00501056">
        <w:rPr>
          <w:rStyle w:val="HTMLCode"/>
          <w:rFonts w:eastAsia="Calibri"/>
        </w:rPr>
        <w:t xml:space="preserv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 xml:space="preserve">leaf-list mySimpleMultivalueAttribute1 </w:t>
      </w:r>
      <w:proofErr w:type="gramStart"/>
      <w:r w:rsidRPr="00501056">
        <w:rPr>
          <w:rStyle w:val="HTMLCode"/>
          <w:rFonts w:eastAsia="Calibri"/>
        </w:rPr>
        <w:t>{ type</w:t>
      </w:r>
      <w:proofErr w:type="gramEnd"/>
      <w:r w:rsidRPr="00501056">
        <w:rPr>
          <w:rStyle w:val="HTMLCode"/>
          <w:rFonts w:eastAsia="Calibri"/>
        </w:rPr>
        <w:t xml:space="preserve"> xxx</w:t>
      </w:r>
      <w:proofErr w:type="gramStart"/>
      <w:r w:rsidRPr="00501056">
        <w:rPr>
          <w:rStyle w:val="HTMLCode"/>
          <w:rFonts w:eastAsia="Calibri"/>
        </w:rPr>
        <w:t>; }</w:t>
      </w:r>
      <w:proofErr w:type="gramEnd"/>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w:t>
      </w:r>
      <w:proofErr w:type="spellStart"/>
      <w:proofErr w:type="gramStart"/>
      <w:r w:rsidRPr="00501056">
        <w:rPr>
          <w:rStyle w:val="HTMLCode"/>
          <w:rFonts w:eastAsia="Calibri"/>
        </w:rPr>
        <w:t>idx</w:t>
      </w:r>
      <w:proofErr w:type="spellEnd"/>
      <w:r w:rsidRPr="00501056">
        <w:rPr>
          <w:rStyle w:val="HTMLCode"/>
          <w:rFonts w:eastAsia="Calibri"/>
        </w:rPr>
        <w:t>;</w:t>
      </w:r>
      <w:proofErr w:type="gramEnd"/>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w:t>
      </w:r>
      <w:proofErr w:type="spellStart"/>
      <w:r w:rsidRPr="00501056">
        <w:rPr>
          <w:rStyle w:val="HTMLCode"/>
          <w:rFonts w:eastAsia="Calibri"/>
        </w:rPr>
        <w:t>idx</w:t>
      </w:r>
      <w:proofErr w:type="spellEnd"/>
      <w:r w:rsidRPr="00501056">
        <w:rPr>
          <w:rStyle w:val="HTMLCode"/>
          <w:rFonts w:eastAsia="Calibri"/>
        </w:rPr>
        <w:t xml:space="preserve"> </w:t>
      </w:r>
      <w:proofErr w:type="gramStart"/>
      <w:r w:rsidRPr="00501056">
        <w:rPr>
          <w:rStyle w:val="HTMLCode"/>
          <w:rFonts w:eastAsia="Calibri"/>
        </w:rPr>
        <w:t>{ type</w:t>
      </w:r>
      <w:proofErr w:type="gramEnd"/>
      <w:r w:rsidRPr="00501056">
        <w:rPr>
          <w:rStyle w:val="HTMLCode"/>
          <w:rFonts w:eastAsia="Calibri"/>
        </w:rPr>
        <w:t xml:space="preserve"> uint</w:t>
      </w:r>
      <w:proofErr w:type="gramStart"/>
      <w:r w:rsidRPr="00501056">
        <w:rPr>
          <w:rStyle w:val="HTMLCode"/>
          <w:rFonts w:eastAsia="Calibri"/>
        </w:rPr>
        <w:t>32 ;</w:t>
      </w:r>
      <w:proofErr w:type="gramEnd"/>
      <w:r w:rsidRPr="00501056">
        <w:rPr>
          <w:rStyle w:val="HTMLCode"/>
          <w:rFonts w:eastAsia="Calibri"/>
        </w:rPr>
        <w:t xml:space="preserve">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428" w:name="_Toc20312298"/>
      <w:bookmarkStart w:id="429" w:name="_Toc27561359"/>
      <w:bookmarkStart w:id="430" w:name="_Toc36041321"/>
      <w:bookmarkStart w:id="431" w:name="_Toc44603435"/>
      <w:bookmarkStart w:id="432" w:name="_Toc178155767"/>
      <w:r w:rsidRPr="00501056">
        <w:t>6.2.12</w:t>
      </w:r>
      <w:r w:rsidRPr="00501056">
        <w:tab/>
        <w:t>Attribute, structured</w:t>
      </w:r>
      <w:bookmarkEnd w:id="428"/>
      <w:bookmarkEnd w:id="429"/>
      <w:bookmarkEnd w:id="430"/>
      <w:bookmarkEnd w:id="431"/>
      <w:bookmarkEnd w:id="432"/>
    </w:p>
    <w:p w14:paraId="634D434C" w14:textId="77777777" w:rsidR="00073816" w:rsidRPr="00073816" w:rsidRDefault="00073816" w:rsidP="002A2AFD">
      <w:pPr>
        <w:pStyle w:val="Heading4"/>
      </w:pPr>
      <w:bookmarkStart w:id="433" w:name="_Toc27561360"/>
      <w:bookmarkStart w:id="434" w:name="_Toc36041322"/>
      <w:bookmarkStart w:id="435" w:name="_Toc44603436"/>
      <w:bookmarkStart w:id="436" w:name="_Toc178155768"/>
      <w:r>
        <w:t>6.2.12.0</w:t>
      </w:r>
      <w:r>
        <w:tab/>
        <w:t>Introduction</w:t>
      </w:r>
      <w:bookmarkEnd w:id="433"/>
      <w:bookmarkEnd w:id="434"/>
      <w:bookmarkEnd w:id="435"/>
      <w:bookmarkEnd w:id="436"/>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437" w:name="_Toc20312299"/>
      <w:bookmarkStart w:id="438" w:name="_Toc27561361"/>
      <w:bookmarkStart w:id="439" w:name="_Toc36041323"/>
      <w:bookmarkStart w:id="440" w:name="_Toc44603437"/>
      <w:bookmarkStart w:id="441" w:name="_Toc178155769"/>
      <w:r w:rsidRPr="00501056">
        <w:t>6.2.12.1</w:t>
      </w:r>
      <w:r w:rsidRPr="00501056">
        <w:tab/>
        <w:t>YANG Mapping</w:t>
      </w:r>
      <w:bookmarkEnd w:id="437"/>
      <w:bookmarkEnd w:id="438"/>
      <w:bookmarkEnd w:id="439"/>
      <w:bookmarkEnd w:id="440"/>
      <w:bookmarkEnd w:id="441"/>
    </w:p>
    <w:p w14:paraId="43DEBB21" w14:textId="77777777" w:rsidR="00B45F53" w:rsidRPr="00501056" w:rsidRDefault="00B45F53" w:rsidP="00B45F53">
      <w:r w:rsidRPr="00501056">
        <w:t xml:space="preserve">Structured attributes are mapped to a grouping containing member parts; and a list using the grouping. (Structured attributes that are not used in multiple places may define the member parts directly in the list.) </w:t>
      </w:r>
    </w:p>
    <w:p w14:paraId="52BDB847" w14:textId="77777777" w:rsidR="00B45F53" w:rsidRPr="00501056" w:rsidRDefault="00B45F53" w:rsidP="00B45F53">
      <w:pPr>
        <w:pStyle w:val="PL"/>
        <w:rPr>
          <w:rStyle w:val="HTMLCode"/>
          <w:rFonts w:eastAsia="Calibri"/>
        </w:rPr>
      </w:pPr>
      <w:r w:rsidRPr="00501056">
        <w:rPr>
          <w:rStyle w:val="HTMLCode"/>
          <w:rFonts w:eastAsia="Calibri"/>
        </w:rPr>
        <w:t xml:space="preserve">// attribute, structured, </w:t>
      </w:r>
      <w:proofErr w:type="spellStart"/>
      <w:r w:rsidRPr="00501056">
        <w:rPr>
          <w:rStyle w:val="HTMLCode"/>
          <w:rFonts w:eastAsia="Calibri"/>
        </w:rPr>
        <w:t>isUnique</w:t>
      </w:r>
      <w:proofErr w:type="spellEnd"/>
      <w:r w:rsidRPr="00501056">
        <w:rPr>
          <w:rStyle w:val="HTMLCode"/>
          <w:rFonts w:eastAsia="Calibri"/>
        </w:rPr>
        <w:t>=true</w:t>
      </w:r>
    </w:p>
    <w:p w14:paraId="53536D15" w14:textId="77777777" w:rsidR="00B45F53" w:rsidRPr="00501056" w:rsidRDefault="00B45F53" w:rsidP="00B45F53">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pLMNIdGrp</w:t>
      </w:r>
      <w:proofErr w:type="spellEnd"/>
      <w:r w:rsidRPr="00501056">
        <w:rPr>
          <w:rStyle w:val="HTMLCode"/>
          <w:rFonts w:eastAsia="Calibri"/>
        </w:rPr>
        <w:t xml:space="preserve"> {</w:t>
      </w:r>
    </w:p>
    <w:p w14:paraId="428CB10B" w14:textId="77777777" w:rsidR="00B45F53" w:rsidRPr="007B67FC" w:rsidRDefault="00B45F53" w:rsidP="00B45F53">
      <w:pPr>
        <w:pStyle w:val="PL"/>
        <w:rPr>
          <w:rStyle w:val="HTMLCode"/>
          <w:rFonts w:eastAsia="Calibri"/>
          <w:lang w:val="fr-FR"/>
        </w:rPr>
      </w:pPr>
      <w:r w:rsidRPr="00501056">
        <w:rPr>
          <w:rStyle w:val="HTMLCode"/>
          <w:rFonts w:eastAsia="Calibri"/>
        </w:rPr>
        <w:t xml:space="preserve">  </w:t>
      </w:r>
      <w:proofErr w:type="gramStart"/>
      <w:r w:rsidRPr="007B67FC">
        <w:rPr>
          <w:rStyle w:val="HTMLCode"/>
          <w:rFonts w:eastAsia="Calibri"/>
          <w:lang w:val="fr-FR"/>
        </w:rPr>
        <w:t>description</w:t>
      </w:r>
      <w:proofErr w:type="gramEnd"/>
      <w:r w:rsidRPr="007B67FC">
        <w:rPr>
          <w:rStyle w:val="HTMLCode"/>
          <w:rFonts w:eastAsia="Calibri"/>
          <w:lang w:val="fr-FR"/>
        </w:rPr>
        <w:t xml:space="preserve"> </w:t>
      </w:r>
      <w:r w:rsidR="00FB236D" w:rsidRPr="007B67FC">
        <w:rPr>
          <w:rStyle w:val="HTMLCode"/>
          <w:rFonts w:eastAsia="Calibri"/>
          <w:lang w:val="fr-FR"/>
        </w:rPr>
        <w:t>"</w:t>
      </w:r>
      <w:r w:rsidRPr="007B67FC">
        <w:rPr>
          <w:rStyle w:val="HTMLCode"/>
          <w:rFonts w:eastAsia="Calibri"/>
          <w:lang w:val="fr-FR"/>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7B67FC">
        <w:rPr>
          <w:rStyle w:val="HTMLCode"/>
          <w:rFonts w:eastAsia="Calibri"/>
          <w:lang w:val="fr-FR"/>
        </w:rPr>
        <w:t xml:space="preserve">    </w:t>
      </w:r>
      <w:r w:rsidRPr="00F40DA8">
        <w:rPr>
          <w:rStyle w:val="HTMLCode"/>
          <w:rFonts w:eastAsia="Calibri"/>
          <w:lang w:val="fr-FR"/>
        </w:rPr>
        <w:t xml:space="preserve">Mobile Network </w:t>
      </w:r>
      <w:proofErr w:type="gramStart"/>
      <w:r w:rsidRPr="00F40DA8">
        <w:rPr>
          <w:rStyle w:val="HTMLCode"/>
          <w:rFonts w:eastAsia="Calibri"/>
          <w:lang w:val="fr-FR"/>
        </w:rPr>
        <w:t>Codes(</w:t>
      </w:r>
      <w:proofErr w:type="gramEnd"/>
      <w:r w:rsidRPr="00F40DA8">
        <w:rPr>
          <w:rStyle w:val="HTMLCode"/>
          <w:rFonts w:eastAsia="Calibri"/>
          <w:lang w:val="fr-FR"/>
        </w:rPr>
        <w:t>MNC)</w:t>
      </w:r>
      <w:proofErr w:type="gramStart"/>
      <w:r w:rsidR="00FB236D" w:rsidRPr="00F40DA8">
        <w:rPr>
          <w:rStyle w:val="HTMLCode"/>
          <w:rFonts w:eastAsia="Calibri"/>
          <w:lang w:val="fr-FR"/>
        </w:rPr>
        <w:t>"</w:t>
      </w:r>
      <w:r w:rsidRPr="00F40DA8">
        <w:rPr>
          <w:rStyle w:val="HTMLCode"/>
          <w:rFonts w:eastAsia="Calibri"/>
          <w:lang w:val="fr-FR"/>
        </w:rPr>
        <w:t>;</w:t>
      </w:r>
      <w:proofErr w:type="gramEnd"/>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w:t>
      </w:r>
      <w:proofErr w:type="spellStart"/>
      <w:proofErr w:type="gramStart"/>
      <w:r w:rsidRPr="00F40DA8">
        <w:rPr>
          <w:rStyle w:val="HTMLCode"/>
          <w:rFonts w:eastAsia="Calibri"/>
          <w:lang w:val="fr-FR"/>
        </w:rPr>
        <w:t>leaf</w:t>
      </w:r>
      <w:proofErr w:type="spellEnd"/>
      <w:proofErr w:type="gramEnd"/>
      <w:r w:rsidRPr="00F40DA8">
        <w:rPr>
          <w:rStyle w:val="HTMLCode"/>
          <w:rFonts w:eastAsia="Calibri"/>
          <w:lang w:val="fr-FR"/>
        </w:rPr>
        <w:t xml:space="preserve"> MCC {</w:t>
      </w:r>
    </w:p>
    <w:p w14:paraId="7EB8B87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w:t>
      </w:r>
      <w:proofErr w:type="gramStart"/>
      <w:r w:rsidRPr="00F40DA8">
        <w:rPr>
          <w:rStyle w:val="HTMLCode"/>
          <w:rFonts w:eastAsia="Calibri"/>
          <w:lang w:val="fr-FR"/>
        </w:rPr>
        <w:t>type</w:t>
      </w:r>
      <w:proofErr w:type="gramEnd"/>
      <w:r w:rsidRPr="00F40DA8">
        <w:rPr>
          <w:rStyle w:val="HTMLCode"/>
          <w:rFonts w:eastAsia="Calibri"/>
          <w:lang w:val="fr-FR"/>
        </w:rPr>
        <w:t xml:space="preserve"> </w:t>
      </w:r>
      <w:proofErr w:type="spellStart"/>
      <w:r w:rsidRPr="00F40DA8">
        <w:rPr>
          <w:rStyle w:val="HTMLCode"/>
          <w:rFonts w:eastAsia="Calibri"/>
          <w:lang w:val="fr-FR"/>
        </w:rPr>
        <w:t>t_</w:t>
      </w:r>
      <w:proofErr w:type="gramStart"/>
      <w:r w:rsidRPr="00F40DA8">
        <w:rPr>
          <w:rStyle w:val="HTMLCode"/>
          <w:rFonts w:eastAsia="Calibri"/>
          <w:lang w:val="fr-FR"/>
        </w:rPr>
        <w:t>mcc</w:t>
      </w:r>
      <w:proofErr w:type="spellEnd"/>
      <w:r w:rsidRPr="00F40DA8">
        <w:rPr>
          <w:rStyle w:val="HTMLCode"/>
          <w:rFonts w:eastAsia="Calibri"/>
          <w:lang w:val="fr-FR"/>
        </w:rPr>
        <w:t>;</w:t>
      </w:r>
      <w:proofErr w:type="gramEnd"/>
      <w:r w:rsidRPr="00F40DA8">
        <w:rPr>
          <w:rStyle w:val="HTMLCode"/>
          <w:rFonts w:eastAsia="Calibri"/>
          <w:lang w:val="fr-FR"/>
        </w:rPr>
        <w:t xml:space="preserve">  </w:t>
      </w:r>
    </w:p>
    <w:p w14:paraId="0F8901B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1612F57D"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w:t>
      </w:r>
      <w:proofErr w:type="spellStart"/>
      <w:proofErr w:type="gramStart"/>
      <w:r w:rsidRPr="00F40DA8">
        <w:rPr>
          <w:rStyle w:val="HTMLCode"/>
          <w:rFonts w:eastAsia="Calibri"/>
          <w:lang w:val="fr-FR"/>
        </w:rPr>
        <w:t>leaf</w:t>
      </w:r>
      <w:proofErr w:type="spellEnd"/>
      <w:proofErr w:type="gramEnd"/>
      <w:r w:rsidRPr="00F40DA8">
        <w:rPr>
          <w:rStyle w:val="HTMLCode"/>
          <w:rFonts w:eastAsia="Calibri"/>
          <w:lang w:val="fr-FR"/>
        </w:rPr>
        <w:t xml:space="preserve"> MNC {</w:t>
      </w:r>
    </w:p>
    <w:p w14:paraId="70607E7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w:t>
      </w:r>
      <w:proofErr w:type="gramStart"/>
      <w:r w:rsidRPr="00F40DA8">
        <w:rPr>
          <w:rStyle w:val="HTMLCode"/>
          <w:rFonts w:eastAsia="Calibri"/>
          <w:lang w:val="fr-FR"/>
        </w:rPr>
        <w:t>type</w:t>
      </w:r>
      <w:proofErr w:type="gramEnd"/>
      <w:r w:rsidRPr="00F40DA8">
        <w:rPr>
          <w:rStyle w:val="HTMLCode"/>
          <w:rFonts w:eastAsia="Calibri"/>
          <w:lang w:val="fr-FR"/>
        </w:rPr>
        <w:t xml:space="preserve"> </w:t>
      </w:r>
      <w:proofErr w:type="spellStart"/>
      <w:r w:rsidRPr="00F40DA8">
        <w:rPr>
          <w:rStyle w:val="HTMLCode"/>
          <w:rFonts w:eastAsia="Calibri"/>
          <w:lang w:val="fr-FR"/>
        </w:rPr>
        <w:t>t_</w:t>
      </w:r>
      <w:proofErr w:type="gramStart"/>
      <w:r w:rsidRPr="00F40DA8">
        <w:rPr>
          <w:rStyle w:val="HTMLCode"/>
          <w:rFonts w:eastAsia="Calibri"/>
          <w:lang w:val="fr-FR"/>
        </w:rPr>
        <w:t>mnc</w:t>
      </w:r>
      <w:proofErr w:type="spellEnd"/>
      <w:r w:rsidRPr="00F40DA8">
        <w:rPr>
          <w:rStyle w:val="HTMLCode"/>
          <w:rFonts w:eastAsia="Calibri"/>
          <w:lang w:val="fr-FR"/>
        </w:rPr>
        <w:t>;</w:t>
      </w:r>
      <w:proofErr w:type="gramEnd"/>
    </w:p>
    <w:p w14:paraId="40E1AFEB" w14:textId="77777777" w:rsidR="00B45F53" w:rsidRPr="007B67FC" w:rsidRDefault="00B45F53" w:rsidP="00B45F53">
      <w:pPr>
        <w:pStyle w:val="PL"/>
        <w:rPr>
          <w:rStyle w:val="HTMLCode"/>
          <w:rFonts w:eastAsia="Calibri"/>
        </w:rPr>
      </w:pPr>
      <w:r w:rsidRPr="00F40DA8">
        <w:rPr>
          <w:rStyle w:val="HTMLCode"/>
          <w:rFonts w:eastAsia="Calibri"/>
          <w:lang w:val="fr-FR"/>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3EB5BA72" w14:textId="77777777" w:rsidR="00B45F53" w:rsidRPr="007B67FC" w:rsidRDefault="00B45F53" w:rsidP="00B45F53">
      <w:pPr>
        <w:pStyle w:val="PL"/>
        <w:rPr>
          <w:rStyle w:val="HTMLCode"/>
          <w:rFonts w:eastAsia="Calibri"/>
        </w:rPr>
      </w:pPr>
    </w:p>
    <w:p w14:paraId="5CBE72DE" w14:textId="77777777" w:rsidR="00B45F53" w:rsidRPr="007B67FC" w:rsidRDefault="00B45F53" w:rsidP="00B45F53">
      <w:pPr>
        <w:pStyle w:val="PL"/>
        <w:rPr>
          <w:rStyle w:val="HTMLCode"/>
          <w:rFonts w:eastAsia="Calibri"/>
        </w:rPr>
      </w:pPr>
      <w:r w:rsidRPr="007B67FC">
        <w:rPr>
          <w:rStyle w:val="HTMLCode"/>
          <w:rFonts w:eastAsia="Calibri"/>
        </w:rPr>
        <w:t xml:space="preserve">list </w:t>
      </w:r>
      <w:proofErr w:type="spellStart"/>
      <w:r w:rsidRPr="007B67FC">
        <w:rPr>
          <w:rStyle w:val="HTMLCode"/>
          <w:rFonts w:eastAsia="Calibri"/>
        </w:rPr>
        <w:t>pLMNIdList</w:t>
      </w:r>
      <w:proofErr w:type="spellEnd"/>
      <w:r w:rsidRPr="007B67FC">
        <w:rPr>
          <w:rStyle w:val="HTMLCode"/>
          <w:rFonts w:eastAsia="Calibri"/>
        </w:rPr>
        <w:t xml:space="preserve"> {</w:t>
      </w:r>
    </w:p>
    <w:p w14:paraId="1149851E" w14:textId="77777777" w:rsidR="00B45F53" w:rsidRPr="00501056" w:rsidRDefault="00B45F53" w:rsidP="00B45F53">
      <w:pPr>
        <w:pStyle w:val="PL"/>
        <w:rPr>
          <w:rStyle w:val="HTMLCode"/>
          <w:rFonts w:eastAsia="Calibri"/>
        </w:rPr>
      </w:pPr>
      <w:r w:rsidRPr="007B67FC">
        <w:rPr>
          <w:rStyle w:val="HTMLCode"/>
          <w:rFonts w:eastAsia="Calibri"/>
        </w:rPr>
        <w:t xml:space="preserve">  </w:t>
      </w:r>
      <w:r w:rsidRPr="00501056">
        <w:rPr>
          <w:rStyle w:val="HTMLCode"/>
          <w:rFonts w:eastAsia="Calibri"/>
        </w:rPr>
        <w:t>key "MCC MNC</w:t>
      </w:r>
      <w:proofErr w:type="gramStart"/>
      <w:r w:rsidRPr="00501056">
        <w:rPr>
          <w:rStyle w:val="HTMLCode"/>
          <w:rFonts w:eastAsia="Calibri"/>
        </w:rPr>
        <w:t>";</w:t>
      </w:r>
      <w:proofErr w:type="gramEnd"/>
    </w:p>
    <w:p w14:paraId="4C849AE7" w14:textId="77777777" w:rsidR="00B45F53" w:rsidRPr="00501056" w:rsidRDefault="00B45F53" w:rsidP="00B45F53">
      <w:pPr>
        <w:pStyle w:val="PL"/>
        <w:rPr>
          <w:rStyle w:val="HTMLCode"/>
          <w:rFonts w:eastAsia="Calibri"/>
        </w:rPr>
      </w:pPr>
      <w:r w:rsidRPr="00501056">
        <w:rPr>
          <w:rStyle w:val="HTMLCode"/>
          <w:rFonts w:eastAsia="Calibri"/>
        </w:rPr>
        <w:t xml:space="preserve">  config </w:t>
      </w:r>
      <w:proofErr w:type="gramStart"/>
      <w:r w:rsidRPr="00501056">
        <w:rPr>
          <w:rStyle w:val="HTMLCode"/>
          <w:rFonts w:eastAsia="Calibri"/>
        </w:rPr>
        <w:t>true;</w:t>
      </w:r>
      <w:proofErr w:type="gramEnd"/>
    </w:p>
    <w:p w14:paraId="163762F1" w14:textId="77777777" w:rsidR="00B45F53" w:rsidRPr="00501056" w:rsidRDefault="00B45F53" w:rsidP="00B45F53">
      <w:pPr>
        <w:pStyle w:val="PL"/>
        <w:rPr>
          <w:rStyle w:val="HTMLCode"/>
          <w:rFonts w:eastAsia="Calibri"/>
        </w:rPr>
      </w:pPr>
      <w:r w:rsidRPr="00501056">
        <w:rPr>
          <w:rStyle w:val="HTMLCode"/>
          <w:rFonts w:eastAsia="Calibri"/>
        </w:rPr>
        <w:t xml:space="preserve">  description "a list of PLMN-Ids</w:t>
      </w:r>
      <w:proofErr w:type="gramStart"/>
      <w:r w:rsidRPr="00501056">
        <w:rPr>
          <w:rStyle w:val="HTMLCode"/>
          <w:rFonts w:eastAsia="Calibri"/>
        </w:rPr>
        <w:t>";</w:t>
      </w:r>
      <w:proofErr w:type="gramEnd"/>
    </w:p>
    <w:p w14:paraId="65DB74EA" w14:textId="77777777" w:rsidR="00B45F53" w:rsidRPr="00501056" w:rsidRDefault="00B45F53" w:rsidP="00B45F53">
      <w:pPr>
        <w:pStyle w:val="PL"/>
        <w:rPr>
          <w:rStyle w:val="HTMLCode"/>
          <w:rFonts w:eastAsia="Calibri"/>
        </w:rPr>
      </w:pPr>
      <w:r w:rsidRPr="00501056">
        <w:rPr>
          <w:rStyle w:val="HTMLCode"/>
          <w:rFonts w:eastAsia="Calibri"/>
        </w:rPr>
        <w:t xml:space="preserve">  ordered-by </w:t>
      </w:r>
      <w:proofErr w:type="gramStart"/>
      <w:r w:rsidRPr="00501056">
        <w:rPr>
          <w:rStyle w:val="HTMLCode"/>
          <w:rFonts w:eastAsia="Calibri"/>
        </w:rPr>
        <w:t>user;</w:t>
      </w:r>
      <w:proofErr w:type="gramEnd"/>
    </w:p>
    <w:p w14:paraId="2F212C25" w14:textId="77777777" w:rsidR="00B45F53" w:rsidRPr="00501056" w:rsidRDefault="00B45F53" w:rsidP="00B45F53">
      <w:pPr>
        <w:pStyle w:val="PL"/>
        <w:rPr>
          <w:rStyle w:val="HTMLCode"/>
          <w:rFonts w:eastAsia="Calibri"/>
        </w:rPr>
      </w:pPr>
      <w:r w:rsidRPr="00501056">
        <w:rPr>
          <w:rStyle w:val="HTMLCode"/>
          <w:rFonts w:eastAsia="Calibri"/>
        </w:rPr>
        <w:t xml:space="preserve">  uses </w:t>
      </w:r>
      <w:proofErr w:type="spellStart"/>
      <w:proofErr w:type="gramStart"/>
      <w:r w:rsidRPr="00501056">
        <w:rPr>
          <w:rStyle w:val="HTMLCode"/>
          <w:rFonts w:eastAsia="Calibri"/>
        </w:rPr>
        <w:t>pLMNIdGrp</w:t>
      </w:r>
      <w:proofErr w:type="spellEnd"/>
      <w:r w:rsidRPr="00501056">
        <w:rPr>
          <w:rStyle w:val="HTMLCode"/>
          <w:rFonts w:eastAsia="Calibri"/>
        </w:rPr>
        <w:t>;</w:t>
      </w:r>
      <w:proofErr w:type="gramEnd"/>
    </w:p>
    <w:p w14:paraId="26A759F0" w14:textId="77777777" w:rsidR="00B45F53" w:rsidRPr="00501056" w:rsidRDefault="00B45F53" w:rsidP="00B45F53">
      <w:pPr>
        <w:pStyle w:val="PL"/>
        <w:rPr>
          <w:rStyle w:val="HTMLCode"/>
          <w:rFonts w:eastAsia="Calibri"/>
        </w:rPr>
      </w:pPr>
      <w:r w:rsidRPr="00501056">
        <w:rPr>
          <w:rStyle w:val="HTMLCode"/>
          <w:rFonts w:eastAsia="Calibri"/>
        </w:rPr>
        <w:t>}</w:t>
      </w:r>
    </w:p>
    <w:p w14:paraId="7D322580" w14:textId="77777777" w:rsidR="00B45F53" w:rsidRPr="00501056" w:rsidRDefault="00B45F53" w:rsidP="00B45F53">
      <w:pPr>
        <w:pStyle w:val="PL"/>
        <w:rPr>
          <w:rStyle w:val="HTMLCode"/>
          <w:rFonts w:eastAsia="Calibri"/>
        </w:rPr>
      </w:pPr>
    </w:p>
    <w:p w14:paraId="07D58D20" w14:textId="77777777" w:rsidR="00B45F53" w:rsidRPr="00501056" w:rsidRDefault="00B45F53" w:rsidP="00B45F53">
      <w:pPr>
        <w:pStyle w:val="PL"/>
        <w:rPr>
          <w:rStyle w:val="HTMLCode"/>
          <w:rFonts w:eastAsia="Calibri"/>
        </w:rPr>
      </w:pPr>
    </w:p>
    <w:p w14:paraId="2693AE36" w14:textId="77777777" w:rsidR="00B45F53" w:rsidRPr="00501056" w:rsidRDefault="00B45F53" w:rsidP="00B45F53">
      <w:pPr>
        <w:pStyle w:val="PL"/>
        <w:rPr>
          <w:rStyle w:val="HTMLCode"/>
          <w:rFonts w:eastAsia="Calibri"/>
        </w:rPr>
      </w:pPr>
      <w:r w:rsidRPr="00501056">
        <w:rPr>
          <w:rStyle w:val="HTMLCode"/>
          <w:rFonts w:eastAsia="Calibri"/>
        </w:rPr>
        <w:t xml:space="preserve">// attribute, structured, </w:t>
      </w:r>
      <w:proofErr w:type="spellStart"/>
      <w:r w:rsidRPr="00501056">
        <w:rPr>
          <w:rStyle w:val="HTMLCode"/>
          <w:rFonts w:eastAsia="Calibri"/>
        </w:rPr>
        <w:t>isUnique</w:t>
      </w:r>
      <w:proofErr w:type="spellEnd"/>
      <w:r w:rsidRPr="00501056">
        <w:rPr>
          <w:rStyle w:val="HTMLCode"/>
          <w:rFonts w:eastAsia="Calibri"/>
        </w:rPr>
        <w:t>=</w:t>
      </w:r>
      <w:r w:rsidR="00FF7FB8">
        <w:rPr>
          <w:rStyle w:val="HTMLCode"/>
          <w:rFonts w:eastAsia="Calibri"/>
        </w:rPr>
        <w:t>false</w:t>
      </w:r>
    </w:p>
    <w:p w14:paraId="0A8F2031" w14:textId="77777777" w:rsidR="00B45F53" w:rsidRPr="00501056" w:rsidRDefault="00B45F53" w:rsidP="00B45F53">
      <w:pPr>
        <w:pStyle w:val="PL"/>
        <w:rPr>
          <w:rStyle w:val="HTMLCode"/>
          <w:rFonts w:eastAsia="Calibri"/>
        </w:rPr>
      </w:pPr>
      <w:r w:rsidRPr="00501056">
        <w:rPr>
          <w:rStyle w:val="HTMLCode"/>
          <w:rFonts w:eastAsia="Calibri"/>
        </w:rPr>
        <w:t xml:space="preserve">list </w:t>
      </w:r>
      <w:proofErr w:type="spellStart"/>
      <w:r w:rsidRPr="00501056">
        <w:rPr>
          <w:rStyle w:val="HTMLCode"/>
          <w:rFonts w:eastAsia="Calibri"/>
        </w:rPr>
        <w:t>pLMNIdList</w:t>
      </w:r>
      <w:proofErr w:type="spellEnd"/>
      <w:r w:rsidRPr="00501056">
        <w:rPr>
          <w:rStyle w:val="HTMLCode"/>
          <w:rFonts w:eastAsia="Calibri"/>
        </w:rPr>
        <w:t xml:space="preserve"> {</w:t>
      </w:r>
    </w:p>
    <w:p w14:paraId="2FD2B1B9" w14:textId="77777777" w:rsidR="00B45F53" w:rsidRPr="00501056" w:rsidRDefault="00B45F53" w:rsidP="00B45F53">
      <w:pPr>
        <w:pStyle w:val="PL"/>
        <w:rPr>
          <w:rStyle w:val="HTMLCode"/>
          <w:rFonts w:eastAsia="Calibri"/>
        </w:rPr>
      </w:pPr>
      <w:r w:rsidRPr="00501056">
        <w:rPr>
          <w:rStyle w:val="HTMLCode"/>
          <w:rFonts w:eastAsia="Calibri"/>
        </w:rPr>
        <w:t xml:space="preserve">  key "</w:t>
      </w:r>
      <w:proofErr w:type="spellStart"/>
      <w:r w:rsidRPr="00501056">
        <w:rPr>
          <w:rStyle w:val="HTMLCode"/>
          <w:rFonts w:eastAsia="Calibri"/>
        </w:rPr>
        <w:t>idx</w:t>
      </w:r>
      <w:proofErr w:type="spellEnd"/>
      <w:proofErr w:type="gramStart"/>
      <w:r w:rsidRPr="00501056">
        <w:rPr>
          <w:rStyle w:val="HTMLCode"/>
          <w:rFonts w:eastAsia="Calibri"/>
        </w:rPr>
        <w:t>";</w:t>
      </w:r>
      <w:proofErr w:type="gramEnd"/>
    </w:p>
    <w:p w14:paraId="40F8C958" w14:textId="77777777" w:rsidR="00B45F53" w:rsidRPr="00501056" w:rsidRDefault="00B45F53" w:rsidP="00B45F53">
      <w:pPr>
        <w:pStyle w:val="PL"/>
        <w:rPr>
          <w:rStyle w:val="HTMLCode"/>
          <w:rFonts w:eastAsia="Calibri"/>
        </w:rPr>
      </w:pPr>
      <w:r w:rsidRPr="00501056">
        <w:rPr>
          <w:rStyle w:val="HTMLCode"/>
          <w:rFonts w:eastAsia="Calibri"/>
        </w:rPr>
        <w:t xml:space="preserve">  leaf </w:t>
      </w:r>
      <w:proofErr w:type="spellStart"/>
      <w:r w:rsidRPr="00501056">
        <w:rPr>
          <w:rStyle w:val="HTMLCode"/>
          <w:rFonts w:eastAsia="Calibri"/>
        </w:rPr>
        <w:t>idx</w:t>
      </w:r>
      <w:proofErr w:type="spellEnd"/>
      <w:r w:rsidRPr="00501056">
        <w:rPr>
          <w:rStyle w:val="HTMLCode"/>
          <w:rFonts w:eastAsia="Calibri"/>
        </w:rPr>
        <w:t xml:space="preserve"> </w:t>
      </w:r>
      <w:proofErr w:type="gramStart"/>
      <w:r w:rsidRPr="00501056">
        <w:rPr>
          <w:rStyle w:val="HTMLCode"/>
          <w:rFonts w:eastAsia="Calibri"/>
        </w:rPr>
        <w:t>{ type</w:t>
      </w:r>
      <w:proofErr w:type="gramEnd"/>
      <w:r w:rsidRPr="00501056">
        <w:rPr>
          <w:rStyle w:val="HTMLCode"/>
          <w:rFonts w:eastAsia="Calibri"/>
        </w:rPr>
        <w:t xml:space="preserve"> uint</w:t>
      </w:r>
      <w:proofErr w:type="gramStart"/>
      <w:r w:rsidRPr="00501056">
        <w:rPr>
          <w:rStyle w:val="HTMLCode"/>
          <w:rFonts w:eastAsia="Calibri"/>
        </w:rPr>
        <w:t>32 ;</w:t>
      </w:r>
      <w:proofErr w:type="gramEnd"/>
      <w:r w:rsidRPr="00501056">
        <w:rPr>
          <w:rStyle w:val="HTMLCode"/>
          <w:rFonts w:eastAsia="Calibri"/>
        </w:rPr>
        <w:t xml:space="preserve"> </w:t>
      </w:r>
      <w:proofErr w:type="gramStart"/>
      <w:r w:rsidRPr="00501056">
        <w:rPr>
          <w:rStyle w:val="HTMLCode"/>
          <w:rFonts w:eastAsia="Calibri"/>
        </w:rPr>
        <w:t>};</w:t>
      </w:r>
      <w:proofErr w:type="gramEnd"/>
    </w:p>
    <w:p w14:paraId="23510538" w14:textId="77777777" w:rsidR="00B45F53" w:rsidRPr="00501056" w:rsidRDefault="00B45F53" w:rsidP="00B45F53">
      <w:pPr>
        <w:pStyle w:val="PL"/>
        <w:rPr>
          <w:rStyle w:val="HTMLCode"/>
          <w:rFonts w:eastAsia="Calibri"/>
        </w:rPr>
      </w:pPr>
      <w:r w:rsidRPr="00501056">
        <w:rPr>
          <w:rStyle w:val="HTMLCode"/>
          <w:rFonts w:eastAsia="Calibri"/>
        </w:rPr>
        <w:t xml:space="preserve">  leaf member1 </w:t>
      </w:r>
      <w:proofErr w:type="gramStart"/>
      <w:r w:rsidRPr="00501056">
        <w:rPr>
          <w:rStyle w:val="HTMLCode"/>
          <w:rFonts w:eastAsia="Calibri"/>
        </w:rPr>
        <w:t>{ type</w:t>
      </w:r>
      <w:proofErr w:type="gramEnd"/>
      <w:r w:rsidRPr="00501056">
        <w:rPr>
          <w:rStyle w:val="HTMLCode"/>
          <w:rFonts w:eastAsia="Calibri"/>
        </w:rPr>
        <w:t xml:space="preserve"> </w:t>
      </w:r>
      <w:proofErr w:type="gramStart"/>
      <w:r w:rsidRPr="00501056">
        <w:rPr>
          <w:rStyle w:val="HTMLCode"/>
          <w:rFonts w:eastAsia="Calibri"/>
        </w:rPr>
        <w:t>xxx ;</w:t>
      </w:r>
      <w:proofErr w:type="gramEnd"/>
      <w:r w:rsidRPr="00501056">
        <w:rPr>
          <w:rStyle w:val="HTMLCode"/>
          <w:rFonts w:eastAsia="Calibri"/>
        </w:rPr>
        <w:t xml:space="preserve"> }</w:t>
      </w:r>
    </w:p>
    <w:p w14:paraId="7641FD6C" w14:textId="77777777" w:rsidR="00B45F53" w:rsidRPr="00501056" w:rsidRDefault="00B45F53" w:rsidP="00B45F53">
      <w:pPr>
        <w:pStyle w:val="PL"/>
        <w:rPr>
          <w:rStyle w:val="HTMLCode"/>
          <w:rFonts w:eastAsia="Calibri"/>
        </w:rPr>
      </w:pPr>
      <w:r w:rsidRPr="00501056">
        <w:rPr>
          <w:rStyle w:val="HTMLCode"/>
          <w:rFonts w:eastAsia="Calibri"/>
        </w:rPr>
        <w:t xml:space="preserve">  leaf member2 </w:t>
      </w:r>
      <w:proofErr w:type="gramStart"/>
      <w:r w:rsidRPr="00501056">
        <w:rPr>
          <w:rStyle w:val="HTMLCode"/>
          <w:rFonts w:eastAsia="Calibri"/>
        </w:rPr>
        <w:t>{ type</w:t>
      </w:r>
      <w:proofErr w:type="gramEnd"/>
      <w:r w:rsidRPr="00501056">
        <w:rPr>
          <w:rStyle w:val="HTMLCode"/>
          <w:rFonts w:eastAsia="Calibri"/>
        </w:rPr>
        <w:t xml:space="preserve"> </w:t>
      </w:r>
      <w:proofErr w:type="spellStart"/>
      <w:proofErr w:type="gramStart"/>
      <w:r w:rsidRPr="00501056">
        <w:rPr>
          <w:rStyle w:val="HTMLCode"/>
          <w:rFonts w:eastAsia="Calibri"/>
        </w:rPr>
        <w:t>yyy</w:t>
      </w:r>
      <w:proofErr w:type="spellEnd"/>
      <w:r w:rsidRPr="00501056">
        <w:rPr>
          <w:rStyle w:val="HTMLCode"/>
          <w:rFonts w:eastAsia="Calibri"/>
        </w:rPr>
        <w:t xml:space="preserve"> ;</w:t>
      </w:r>
      <w:proofErr w:type="gramEnd"/>
      <w:r w:rsidRPr="00501056">
        <w:rPr>
          <w:rStyle w:val="HTMLCode"/>
          <w:rFonts w:eastAsia="Calibri"/>
        </w:rPr>
        <w:t xml:space="preserve"> }</w:t>
      </w:r>
    </w:p>
    <w:p w14:paraId="5CA40E65" w14:textId="77777777" w:rsidR="00B45F53" w:rsidRPr="00501056" w:rsidRDefault="00B45F53" w:rsidP="00B45F53">
      <w:pPr>
        <w:pStyle w:val="PL"/>
        <w:rPr>
          <w:rStyle w:val="HTMLCode"/>
          <w:rFonts w:eastAsia="Calibri"/>
        </w:rPr>
      </w:pPr>
      <w:r w:rsidRPr="00501056">
        <w:rPr>
          <w:rStyle w:val="HTMLCode"/>
          <w:rFonts w:eastAsia="Calibri"/>
        </w:rPr>
        <w:t>}</w:t>
      </w:r>
    </w:p>
    <w:p w14:paraId="1CC923C4" w14:textId="77777777" w:rsidR="00B45F53" w:rsidRPr="00501056" w:rsidRDefault="00B45F53" w:rsidP="00B45F53"/>
    <w:p w14:paraId="6B6DDF55" w14:textId="77777777" w:rsidR="00FA1ACB" w:rsidRDefault="00FA1ACB" w:rsidP="00FA1ACB">
      <w:r>
        <w:t>YANG keys for the list shall be selected according to the following steps:</w:t>
      </w:r>
    </w:p>
    <w:p w14:paraId="711DA481" w14:textId="77777777" w:rsidR="00FA1ACB" w:rsidRDefault="00FA1ACB" w:rsidP="003325FD">
      <w:pPr>
        <w:pStyle w:val="B1"/>
      </w:pPr>
      <w:r>
        <w:lastRenderedPageBreak/>
        <w:t>1)</w:t>
      </w:r>
      <w:r>
        <w:tab/>
        <w:t xml:space="preserve">If the attribute is </w:t>
      </w:r>
      <w:proofErr w:type="spellStart"/>
      <w:r>
        <w:t>isUnique</w:t>
      </w:r>
      <w:proofErr w:type="spellEnd"/>
      <w:r>
        <w:t xml:space="preserve">=true and according to the descriptions of the sub-attributes, one or a combination of some </w:t>
      </w:r>
      <w:proofErr w:type="spellStart"/>
      <w:r>
        <w:t>subattributes</w:t>
      </w:r>
      <w:proofErr w:type="spellEnd"/>
      <w:r>
        <w:t xml:space="preserve"> are unique, and all these </w:t>
      </w:r>
      <w:proofErr w:type="spellStart"/>
      <w:r>
        <w:t>subattributes</w:t>
      </w:r>
      <w:proofErr w:type="spellEnd"/>
      <w:r>
        <w:t xml:space="preserve"> are mandatory, these </w:t>
      </w:r>
      <w:proofErr w:type="spellStart"/>
      <w:r>
        <w:t>subattribute</w:t>
      </w:r>
      <w:proofErr w:type="spellEnd"/>
      <w:r>
        <w:t xml:space="preserve">(s) should be used as key(s) in YANG. (Note only mandatory </w:t>
      </w:r>
      <w:proofErr w:type="spellStart"/>
      <w:r>
        <w:t>subattributes</w:t>
      </w:r>
      <w:proofErr w:type="spellEnd"/>
      <w:r>
        <w:t xml:space="preserve"> should be considered for keys as declaring a </w:t>
      </w:r>
      <w:proofErr w:type="spellStart"/>
      <w:r>
        <w:t>subattribute</w:t>
      </w:r>
      <w:proofErr w:type="spellEnd"/>
      <w:r>
        <w:t xml:space="preserve"> a key makes it mandatory in YANG.)</w:t>
      </w:r>
    </w:p>
    <w:p w14:paraId="193CE6F8" w14:textId="77777777" w:rsidR="00FA1ACB" w:rsidRDefault="00FA1ACB" w:rsidP="003325FD">
      <w:pPr>
        <w:pStyle w:val="B1"/>
      </w:pPr>
      <w:r>
        <w:t>2)</w:t>
      </w:r>
      <w:r>
        <w:tab/>
        <w:t xml:space="preserve">If suitable key(s) cannot be found in step 1, an additional dummy index shall be defined in YANG. The name of the </w:t>
      </w:r>
      <w:proofErr w:type="spellStart"/>
      <w:r>
        <w:t>dummyIndex</w:t>
      </w:r>
      <w:proofErr w:type="spellEnd"/>
      <w:r>
        <w:t xml:space="preserve"> shall be “</w:t>
      </w:r>
      <w:proofErr w:type="spellStart"/>
      <w:r>
        <w:t>idx</w:t>
      </w:r>
      <w:proofErr w:type="spellEnd"/>
      <w:r>
        <w:t xml:space="preserve">” and shall have a type uint32 or uint64. The dummy key </w:t>
      </w:r>
      <w:r w:rsidR="00F11B05">
        <w:t>"</w:t>
      </w:r>
      <w:proofErr w:type="spellStart"/>
      <w:r>
        <w:t>idx</w:t>
      </w:r>
      <w:proofErr w:type="spellEnd"/>
      <w:r w:rsidR="00F11B05">
        <w:t>"</w:t>
      </w:r>
      <w:r>
        <w:t xml:space="preserve"> usually does not appear on stage 2.</w:t>
      </w:r>
    </w:p>
    <w:p w14:paraId="5075868B" w14:textId="77777777" w:rsidR="00B45F53" w:rsidRPr="00501056" w:rsidRDefault="00B45F53" w:rsidP="00B45F53">
      <w:pPr>
        <w:pStyle w:val="Heading3"/>
      </w:pPr>
      <w:bookmarkStart w:id="442" w:name="_Toc20312300"/>
      <w:bookmarkStart w:id="443" w:name="_Toc27561362"/>
      <w:bookmarkStart w:id="444" w:name="_Toc36041324"/>
      <w:bookmarkStart w:id="445" w:name="_Toc44603438"/>
      <w:bookmarkStart w:id="446" w:name="_Toc178155770"/>
      <w:r w:rsidRPr="00501056">
        <w:t>6.2.13</w:t>
      </w:r>
      <w:r w:rsidRPr="00501056">
        <w:tab/>
      </w:r>
      <w:proofErr w:type="spellStart"/>
      <w:r w:rsidRPr="00501056">
        <w:t>defaultValue</w:t>
      </w:r>
      <w:bookmarkEnd w:id="442"/>
      <w:bookmarkEnd w:id="443"/>
      <w:bookmarkEnd w:id="444"/>
      <w:bookmarkEnd w:id="445"/>
      <w:bookmarkEnd w:id="446"/>
      <w:proofErr w:type="spellEnd"/>
    </w:p>
    <w:p w14:paraId="47B76327" w14:textId="77777777" w:rsidR="00B45F53" w:rsidRPr="00501056" w:rsidRDefault="00B45F53" w:rsidP="00B45F53">
      <w:pPr>
        <w:pStyle w:val="Heading4"/>
      </w:pPr>
      <w:bookmarkStart w:id="447" w:name="_Toc20312301"/>
      <w:bookmarkStart w:id="448" w:name="_Toc27561363"/>
      <w:bookmarkStart w:id="449" w:name="_Toc36041325"/>
      <w:bookmarkStart w:id="450" w:name="_Toc44603439"/>
      <w:bookmarkStart w:id="451" w:name="_Toc178155771"/>
      <w:r w:rsidRPr="00501056">
        <w:t>6.2.13.1</w:t>
      </w:r>
      <w:r w:rsidRPr="00501056">
        <w:tab/>
        <w:t>Introduction</w:t>
      </w:r>
      <w:bookmarkEnd w:id="447"/>
      <w:bookmarkEnd w:id="448"/>
      <w:bookmarkEnd w:id="449"/>
      <w:bookmarkEnd w:id="450"/>
      <w:bookmarkEnd w:id="451"/>
    </w:p>
    <w:p w14:paraId="23FFFD72" w14:textId="77777777" w:rsidR="00015E41" w:rsidRPr="00D2590F" w:rsidRDefault="00B45F53" w:rsidP="00015E41">
      <w:pPr>
        <w:rPr>
          <w:rFonts w:eastAsia="Malgun Gothic"/>
          <w:lang w:val="en-US"/>
        </w:rPr>
      </w:pPr>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6163B525" w14:textId="2EAACE84" w:rsidR="00B45F53" w:rsidRPr="00501056" w:rsidRDefault="00015E41" w:rsidP="00015E41">
      <w:r w:rsidRPr="00D2590F">
        <w:rPr>
          <w:rFonts w:eastAsia="Malgun Gothic"/>
          <w:lang w:val="en-US"/>
        </w:rPr>
        <w:t>Default values can only be formally defined for simple attributes or attribute elements. For structured</w:t>
      </w:r>
      <w:r>
        <w:rPr>
          <w:rFonts w:eastAsia="Malgun Gothic"/>
          <w:lang w:val="en-US"/>
        </w:rPr>
        <w:t xml:space="preserve"> attributes</w:t>
      </w:r>
      <w:r w:rsidRPr="00D2590F">
        <w:rPr>
          <w:rFonts w:eastAsia="Malgun Gothic"/>
          <w:lang w:val="en-US"/>
        </w:rPr>
        <w:t xml:space="preserve"> default values are not used. </w:t>
      </w:r>
    </w:p>
    <w:p w14:paraId="49292E73" w14:textId="77777777" w:rsidR="00B45F53" w:rsidRPr="00501056" w:rsidRDefault="00B45F53" w:rsidP="00B45F53">
      <w:pPr>
        <w:pStyle w:val="NO"/>
        <w:ind w:left="0" w:firstLine="0"/>
      </w:pPr>
      <w:r w:rsidRPr="00501056">
        <w:t xml:space="preserve">The 3GPP/UML </w:t>
      </w:r>
      <w:proofErr w:type="spellStart"/>
      <w:r w:rsidRPr="00501056">
        <w:t>defaultValue</w:t>
      </w:r>
      <w:proofErr w:type="spellEnd"/>
      <w:r w:rsidRPr="00501056">
        <w:t xml:space="preserv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w:t>
      </w:r>
      <w:proofErr w:type="spellStart"/>
      <w:r w:rsidRPr="00501056">
        <w:t>defaultValue</w:t>
      </w:r>
      <w:proofErr w:type="spellEnd"/>
      <w:r w:rsidRPr="00501056">
        <w:t xml:space="preserve"> could be considered an </w:t>
      </w:r>
      <w:proofErr w:type="spellStart"/>
      <w:r w:rsidRPr="00501056">
        <w:t>initialValue</w:t>
      </w:r>
      <w:proofErr w:type="spellEnd"/>
      <w:r w:rsidRPr="00501056">
        <w:t xml:space="preserve"> as it has effect only at object creation. If the attribute is later deleted the 3GPP </w:t>
      </w:r>
      <w:proofErr w:type="spellStart"/>
      <w:r w:rsidRPr="00501056">
        <w:t>defaultValue</w:t>
      </w:r>
      <w:proofErr w:type="spellEnd"/>
      <w:r w:rsidRPr="00501056">
        <w:t xml:space="preserv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5A83C76F" w14:textId="77777777" w:rsidR="00015E41" w:rsidRPr="00D2590F" w:rsidRDefault="00F11B05" w:rsidP="00015E41">
      <w:pPr>
        <w:rPr>
          <w:rFonts w:eastAsia="Malgun Gothic"/>
          <w:lang w:val="en-US"/>
        </w:rPr>
      </w:pPr>
      <w:r>
        <w:t xml:space="preserve">The 3GPP </w:t>
      </w:r>
      <w:proofErr w:type="spellStart"/>
      <w:r>
        <w:t>defaultValue</w:t>
      </w:r>
      <w:proofErr w:type="spellEnd"/>
      <w:r>
        <w:t xml:space="preserve">, </w:t>
      </w:r>
      <w:proofErr w:type="spellStart"/>
      <w:r>
        <w:t>isNullable</w:t>
      </w:r>
      <w:proofErr w:type="spellEnd"/>
      <w:r>
        <w:t xml:space="preserve"> and multiplicity properties cannot be mapped one-to-one into YANG statements. A combination of these three stage 2 input properties shall result in a combination of the four YANG statements mandatory, min-elements, </w:t>
      </w:r>
      <w:proofErr w:type="spellStart"/>
      <w:proofErr w:type="gramStart"/>
      <w:r>
        <w:t>default,and</w:t>
      </w:r>
      <w:proofErr w:type="spellEnd"/>
      <w:proofErr w:type="gramEnd"/>
      <w:r>
        <w:t xml:space="preserve"> yext3</w:t>
      </w:r>
      <w:proofErr w:type="gramStart"/>
      <w:r>
        <w:t>gpp:initial</w:t>
      </w:r>
      <w:proofErr w:type="gramEnd"/>
      <w:r>
        <w:t>-value (defined in the YANG module _3gpp-common-yang-</w:t>
      </w:r>
      <w:proofErr w:type="gramStart"/>
      <w:r>
        <w:t>extensions.yang</w:t>
      </w:r>
      <w:proofErr w:type="gramEnd"/>
      <w:r>
        <w:t>). The table below describes the combinations of input properties and the resulting YANG statements</w:t>
      </w:r>
    </w:p>
    <w:p w14:paraId="3EB9611C" w14:textId="0C86E5D0" w:rsidR="00F11B05" w:rsidRDefault="00015E41" w:rsidP="00015E41">
      <w:bookmarkStart w:id="452" w:name="_CRTable5_1_11"/>
      <w:r w:rsidRPr="00A41F92">
        <w:rPr>
          <w:rFonts w:ascii="Arial" w:eastAsia="Malgun Gothic" w:hAnsi="Arial"/>
          <w:b/>
          <w:lang w:val="en-US"/>
        </w:rPr>
        <w:t xml:space="preserve">Table </w:t>
      </w:r>
      <w:bookmarkEnd w:id="452"/>
      <w:r w:rsidRPr="00D2590F">
        <w:rPr>
          <w:rFonts w:ascii="Arial" w:eastAsia="Malgun Gothic" w:hAnsi="Arial"/>
          <w:b/>
          <w:lang w:val="en-US"/>
        </w:rPr>
        <w:t>6.2.</w:t>
      </w:r>
      <w:proofErr w:type="gramStart"/>
      <w:r w:rsidRPr="00D2590F">
        <w:rPr>
          <w:rFonts w:ascii="Arial" w:eastAsia="Malgun Gothic" w:hAnsi="Arial"/>
          <w:b/>
          <w:lang w:val="en-US"/>
        </w:rPr>
        <w:t>13.1—</w:t>
      </w:r>
      <w:r w:rsidRPr="00A41F92">
        <w:rPr>
          <w:rFonts w:ascii="Arial" w:eastAsia="Malgun Gothic" w:hAnsi="Arial"/>
          <w:b/>
          <w:lang w:val="en-US"/>
        </w:rPr>
        <w:t>1</w:t>
      </w:r>
      <w:proofErr w:type="gramEnd"/>
      <w:r w:rsidRPr="00D2590F">
        <w:rPr>
          <w:rFonts w:ascii="Arial" w:eastAsia="Malgun Gothic" w:hAnsi="Arial"/>
          <w:b/>
          <w:lang w:val="en-US"/>
        </w:rPr>
        <w:t xml:space="preserve">: Usage of default and </w:t>
      </w:r>
      <w:proofErr w:type="gramStart"/>
      <w:r w:rsidRPr="00D2590F">
        <w:rPr>
          <w:rFonts w:ascii="Arial" w:eastAsia="Malgun Gothic" w:hAnsi="Arial"/>
          <w:b/>
          <w:lang w:val="en-US"/>
        </w:rPr>
        <w:t>initial-value</w:t>
      </w:r>
      <w:proofErr w:type="gramEnd"/>
      <w:r w:rsidRPr="00D2590F">
        <w:rPr>
          <w:rFonts w:ascii="Arial" w:eastAsia="Malgun Gothic" w:hAnsi="Arial"/>
          <w:b/>
          <w:lang w:val="en-US"/>
        </w:rPr>
        <w:t xml:space="preserve"> for simple attributes</w:t>
      </w:r>
      <w:r w:rsidR="00F11B05">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 xml:space="preserve">Stage 2 </w:t>
            </w:r>
            <w:proofErr w:type="spellStart"/>
            <w:r>
              <w:rPr>
                <w:lang w:val="fr-FR"/>
              </w:rPr>
              <w:t>properties</w:t>
            </w:r>
            <w:proofErr w:type="spellEnd"/>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proofErr w:type="spellStart"/>
            <w:proofErr w:type="gramStart"/>
            <w:r>
              <w:rPr>
                <w:lang w:val="fr-FR"/>
              </w:rPr>
              <w:t>multiplicity</w:t>
            </w:r>
            <w:proofErr w:type="spellEnd"/>
            <w:proofErr w:type="gramEnd"/>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proofErr w:type="spellStart"/>
            <w:proofErr w:type="gramStart"/>
            <w:r>
              <w:rPr>
                <w:lang w:val="fr-FR"/>
              </w:rPr>
              <w:t>isNullable</w:t>
            </w:r>
            <w:proofErr w:type="spellEnd"/>
            <w:proofErr w:type="gramEnd"/>
          </w:p>
        </w:tc>
        <w:tc>
          <w:tcPr>
            <w:tcW w:w="982" w:type="dxa"/>
            <w:tcBorders>
              <w:top w:val="single" w:sz="4" w:space="0" w:color="auto"/>
              <w:left w:val="single" w:sz="4" w:space="0" w:color="auto"/>
              <w:bottom w:val="single" w:sz="4" w:space="0" w:color="auto"/>
              <w:right w:val="single" w:sz="4" w:space="0" w:color="auto"/>
            </w:tcBorders>
            <w:hideMark/>
          </w:tcPr>
          <w:p w14:paraId="5A2E894D"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4AAE59FC" w:rsidR="00F11B05" w:rsidRPr="00015E41" w:rsidRDefault="00015E41" w:rsidP="003325FD">
            <w:pPr>
              <w:pStyle w:val="TAL"/>
            </w:pPr>
            <w:r w:rsidRPr="00015E41">
              <w:t xml:space="preserve">Attribute mapped to leaf </w:t>
            </w:r>
            <w:r w:rsidR="00F11B05" w:rsidRPr="00015E41">
              <w:t>Yang mandatory</w:t>
            </w:r>
          </w:p>
        </w:tc>
        <w:tc>
          <w:tcPr>
            <w:tcW w:w="2215" w:type="dxa"/>
            <w:tcBorders>
              <w:top w:val="single" w:sz="4" w:space="0" w:color="auto"/>
              <w:left w:val="single" w:sz="4" w:space="0" w:color="auto"/>
              <w:bottom w:val="single" w:sz="4" w:space="0" w:color="auto"/>
              <w:right w:val="single" w:sz="4" w:space="0" w:color="auto"/>
            </w:tcBorders>
            <w:hideMark/>
          </w:tcPr>
          <w:p w14:paraId="65155C8F" w14:textId="77777777" w:rsidR="00015E41" w:rsidRPr="00015E41" w:rsidRDefault="00015E41" w:rsidP="003325FD">
            <w:pPr>
              <w:pStyle w:val="TAL"/>
            </w:pPr>
            <w:r w:rsidRPr="00015E41">
              <w:t>Attribute mapped to leaf-list</w:t>
            </w:r>
          </w:p>
          <w:p w14:paraId="76D51247" w14:textId="5D140BCB" w:rsidR="00F11B05" w:rsidRPr="00015E41" w:rsidRDefault="00F11B05" w:rsidP="003325FD">
            <w:pPr>
              <w:pStyle w:val="TAL"/>
            </w:pPr>
            <w:r w:rsidRPr="00015E41">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32542122" w:rsidR="00F11B05" w:rsidRDefault="00F11B05" w:rsidP="003325FD">
            <w:pPr>
              <w:pStyle w:val="TAL"/>
              <w:rPr>
                <w:lang w:val="fr-FR"/>
              </w:rPr>
            </w:pPr>
            <w:r>
              <w:rPr>
                <w:lang w:val="fr-FR"/>
              </w:rPr>
              <w:t>N</w:t>
            </w:r>
            <w:r w:rsidR="00015E41" w:rsidRPr="00015E41">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5D09B55D" w:rsidR="00F11B05" w:rsidRDefault="00F11B05" w:rsidP="003325FD">
            <w:pPr>
              <w:pStyle w:val="TAL"/>
              <w:rPr>
                <w:lang w:val="fr-FR"/>
              </w:rPr>
            </w:pPr>
            <w:r>
              <w:rPr>
                <w:lang w:val="fr-FR"/>
              </w:rPr>
              <w:t>N</w:t>
            </w:r>
            <w:r w:rsidR="00015E41" w:rsidRPr="00015E41">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7EF2EB37" w:rsidR="00F11B05" w:rsidRDefault="00F11B05" w:rsidP="003325FD">
            <w:pPr>
              <w:pStyle w:val="TAL"/>
              <w:rPr>
                <w:lang w:val="fr-FR"/>
              </w:rPr>
            </w:pPr>
            <w:r>
              <w:rPr>
                <w:lang w:val="fr-FR"/>
              </w:rPr>
              <w:t>N</w:t>
            </w:r>
            <w:r w:rsidR="00015E41" w:rsidRPr="00015E41">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107D8A73" w:rsidR="00F11B05" w:rsidRDefault="00F11B05" w:rsidP="003325FD">
            <w:pPr>
              <w:pStyle w:val="TAL"/>
              <w:rPr>
                <w:lang w:val="fr-FR"/>
              </w:rPr>
            </w:pPr>
            <w:r>
              <w:rPr>
                <w:lang w:val="fr-FR"/>
              </w:rPr>
              <w:t>N</w:t>
            </w:r>
            <w:r w:rsidR="00015E41" w:rsidRPr="00015E41">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7CD52046" w:rsidR="00F11B05" w:rsidRDefault="00F11B05" w:rsidP="003325FD">
            <w:pPr>
              <w:pStyle w:val="TAL"/>
              <w:rPr>
                <w:lang w:val="fr-FR"/>
              </w:rPr>
            </w:pPr>
            <w:r>
              <w:rPr>
                <w:lang w:val="fr-FR"/>
              </w:rPr>
              <w:t>N</w:t>
            </w:r>
            <w:r w:rsidR="00015E41" w:rsidRPr="00015E41">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277D4616" w:rsidR="00F11B05" w:rsidRDefault="00F11B05" w:rsidP="003325FD">
            <w:pPr>
              <w:pStyle w:val="TAL"/>
              <w:rPr>
                <w:lang w:val="fr-FR"/>
              </w:rPr>
            </w:pPr>
            <w:r>
              <w:rPr>
                <w:lang w:val="fr-FR"/>
              </w:rPr>
              <w:t>N</w:t>
            </w:r>
            <w:r w:rsidR="00015E41" w:rsidRPr="00015E41">
              <w:rPr>
                <w:lang w:val="fr-FR"/>
              </w:rPr>
              <w:t>/A</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47C41C3D" w14:textId="0264B1BA" w:rsidR="00F11B05" w:rsidRDefault="00F11B05" w:rsidP="003325FD">
            <w:pPr>
              <w:pStyle w:val="TAL"/>
              <w:rPr>
                <w:b/>
                <w:bCs/>
                <w:lang w:val="fr-FR"/>
              </w:rPr>
            </w:pPr>
            <w:r>
              <w:rPr>
                <w:b/>
                <w:bCs/>
                <w:lang w:val="fr-FR"/>
              </w:rPr>
              <w:t>Y</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6C02E7D7" w:rsidR="00F11B05" w:rsidRDefault="00015E41" w:rsidP="003325FD">
            <w:pPr>
              <w:pStyle w:val="TAL"/>
              <w:rPr>
                <w:lang w:val="fr-FR"/>
              </w:rPr>
            </w:pPr>
            <w:r w:rsidRPr="00015E41">
              <w:rPr>
                <w:lang w:val="fr-FR"/>
              </w:rPr>
              <w:t>N/A</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63EB976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01351E3D" w:rsidR="00F11B05" w:rsidRDefault="00F11B05" w:rsidP="003325FD">
            <w:pPr>
              <w:pStyle w:val="TAL"/>
              <w:rPr>
                <w:lang w:val="fr-FR"/>
              </w:rPr>
            </w:pPr>
            <w:r>
              <w:rPr>
                <w:lang w:val="fr-FR"/>
              </w:rPr>
              <w:t>N</w:t>
            </w:r>
            <w:r w:rsidR="00015E41" w:rsidRPr="00015E41">
              <w:rPr>
                <w:lang w:val="fr-FR"/>
              </w:rPr>
              <w:t>/A</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proofErr w:type="gramStart"/>
            <w:r>
              <w:rPr>
                <w:lang w:val="fr-FR"/>
              </w:rPr>
              <w:t>0..*</w:t>
            </w:r>
            <w:proofErr w:type="gramEnd"/>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F747A91"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128EF7E7" w14:textId="111F0763" w:rsidR="00F11B05" w:rsidRDefault="00F11B05" w:rsidP="003325FD">
            <w:pPr>
              <w:pStyle w:val="TAL"/>
              <w:rPr>
                <w:lang w:val="fr-FR"/>
              </w:rPr>
            </w:pPr>
            <w:r>
              <w:rPr>
                <w:lang w:val="fr-FR"/>
              </w:rPr>
              <w:t>N</w:t>
            </w:r>
            <w:r w:rsidR="00015E41" w:rsidRPr="00015E41">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1EEE5AF9" w14:textId="7CD97AA1" w:rsidR="00F11B05" w:rsidRDefault="00F11B05" w:rsidP="003325FD">
            <w:pPr>
              <w:pStyle w:val="TAL"/>
              <w:rPr>
                <w:lang w:val="fr-FR"/>
              </w:rPr>
            </w:pPr>
            <w:r>
              <w:rPr>
                <w:lang w:val="fr-FR"/>
              </w:rPr>
              <w:t>N</w:t>
            </w:r>
            <w:r w:rsidR="00015E41" w:rsidRPr="00015E41">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28D414E8" w14:textId="11011E97" w:rsidR="00F11B05" w:rsidRDefault="00F11B05" w:rsidP="003325FD">
            <w:pPr>
              <w:pStyle w:val="TAL"/>
              <w:rPr>
                <w:lang w:val="fr-FR"/>
              </w:rPr>
            </w:pPr>
            <w:r>
              <w:rPr>
                <w:lang w:val="fr-FR"/>
              </w:rPr>
              <w:t>N</w:t>
            </w:r>
            <w:r w:rsidR="00015E41" w:rsidRPr="00015E41">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05DF398C" w14:textId="01789CD1" w:rsidR="00F11B05" w:rsidRDefault="00F11B05" w:rsidP="003325FD">
            <w:pPr>
              <w:pStyle w:val="TAL"/>
              <w:rPr>
                <w:lang w:val="fr-FR"/>
              </w:rPr>
            </w:pPr>
            <w:r>
              <w:rPr>
                <w:lang w:val="fr-FR"/>
              </w:rPr>
              <w:t>N</w:t>
            </w:r>
            <w:r w:rsidR="00015E41" w:rsidRPr="00015E41">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proofErr w:type="gramStart"/>
            <w:r>
              <w:rPr>
                <w:lang w:val="fr-FR"/>
              </w:rPr>
              <w:t>x..*</w:t>
            </w:r>
            <w:proofErr w:type="gramEnd"/>
          </w:p>
          <w:p w14:paraId="6D387029" w14:textId="77777777" w:rsidR="00F11B05" w:rsidRDefault="00F11B05" w:rsidP="003325FD">
            <w:pPr>
              <w:pStyle w:val="TAL"/>
              <w:rPr>
                <w:lang w:val="fr-FR"/>
              </w:rPr>
            </w:pPr>
            <w:proofErr w:type="gramStart"/>
            <w:r>
              <w:rPr>
                <w:lang w:val="fr-FR"/>
              </w:rPr>
              <w:t>x</w:t>
            </w:r>
            <w:proofErr w:type="gramEnd"/>
            <w:r>
              <w:rPr>
                <w:lang w:val="fr-FR"/>
              </w:rPr>
              <w:t xml:space="preserve">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0B75D8B"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558C6354" w14:textId="106B8C1C" w:rsidR="00F11B05" w:rsidRDefault="00F11B05" w:rsidP="003325FD">
            <w:pPr>
              <w:pStyle w:val="TAL"/>
              <w:rPr>
                <w:lang w:val="fr-FR"/>
              </w:rPr>
            </w:pPr>
            <w:r>
              <w:rPr>
                <w:lang w:val="fr-FR"/>
              </w:rPr>
              <w:t>N</w:t>
            </w:r>
            <w:r w:rsidR="00015E41" w:rsidRPr="00015E41">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3E14B57E" w14:textId="76846B53" w:rsidR="00F11B05" w:rsidRDefault="00F11B05" w:rsidP="003325FD">
            <w:pPr>
              <w:pStyle w:val="TAL"/>
              <w:rPr>
                <w:lang w:val="fr-FR"/>
              </w:rPr>
            </w:pPr>
            <w:r>
              <w:rPr>
                <w:lang w:val="fr-FR"/>
              </w:rPr>
              <w:t>N</w:t>
            </w:r>
            <w:r w:rsidR="00015E41" w:rsidRPr="00015E41">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24CC9BBE" w14:textId="7F24F662" w:rsidR="00F11B05" w:rsidRDefault="00F11B05" w:rsidP="003325FD">
            <w:pPr>
              <w:pStyle w:val="TAL"/>
              <w:rPr>
                <w:lang w:val="fr-FR"/>
              </w:rPr>
            </w:pPr>
            <w:r>
              <w:rPr>
                <w:lang w:val="fr-FR"/>
              </w:rPr>
              <w:t>N</w:t>
            </w:r>
            <w:r w:rsidR="00015E41" w:rsidRPr="00015E41">
              <w:rPr>
                <w:lang w:val="fr-FR"/>
              </w:rPr>
              <w:t>/A</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2160C994" w14:textId="2D433E3C" w:rsidR="00F11B05" w:rsidRDefault="00F11B05" w:rsidP="003325FD">
            <w:pPr>
              <w:pStyle w:val="TAL"/>
              <w:rPr>
                <w:lang w:val="fr-FR"/>
              </w:rPr>
            </w:pPr>
            <w:r>
              <w:rPr>
                <w:lang w:val="fr-FR"/>
              </w:rPr>
              <w:t>N</w:t>
            </w:r>
            <w:r w:rsidR="00015E41" w:rsidRPr="00015E41">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xml:space="preserve">” </w:t>
      </w:r>
      <w:proofErr w:type="spellStart"/>
      <w:r>
        <w:t>substatement</w:t>
      </w:r>
      <w:proofErr w:type="spellEnd"/>
      <w:r>
        <w:t>.</w:t>
      </w:r>
    </w:p>
    <w:p w14:paraId="4988614F" w14:textId="46850794" w:rsidR="00F11B05" w:rsidRDefault="00F11B05" w:rsidP="003325FD">
      <w:r>
        <w:t>YANG min-elements &gt; 0 indicates that the leaf-list shall have a “</w:t>
      </w:r>
      <w:r>
        <w:rPr>
          <w:rFonts w:ascii="Courier New" w:hAnsi="Courier New" w:cs="Courier New"/>
        </w:rPr>
        <w:t>min-elements</w:t>
      </w:r>
      <w:r>
        <w:t xml:space="preserve">” </w:t>
      </w:r>
      <w:proofErr w:type="spellStart"/>
      <w:r>
        <w:t>substatement</w:t>
      </w:r>
      <w:proofErr w:type="spellEnd"/>
      <w:r>
        <w:t xml:space="preserve">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xml:space="preserve">” </w:t>
      </w:r>
      <w:proofErr w:type="spellStart"/>
      <w:r>
        <w:t>substatement</w:t>
      </w:r>
      <w:proofErr w:type="spellEnd"/>
      <w:r>
        <w: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w:t>
      </w:r>
      <w:proofErr w:type="gramStart"/>
      <w:r w:rsidRPr="003325FD">
        <w:rPr>
          <w:rFonts w:ascii="Courier New" w:hAnsi="Courier New" w:cs="Courier New"/>
        </w:rPr>
        <w:t>gpp:initial</w:t>
      </w:r>
      <w:proofErr w:type="gramEnd"/>
      <w:r w:rsidRPr="003325FD">
        <w:rPr>
          <w:rFonts w:ascii="Courier New" w:hAnsi="Courier New" w:cs="Courier New"/>
        </w:rPr>
        <w:t>-value</w:t>
      </w:r>
      <w:r>
        <w:t xml:space="preserve">” </w:t>
      </w:r>
      <w:proofErr w:type="spellStart"/>
      <w:r>
        <w:t>substatement</w:t>
      </w:r>
      <w:proofErr w:type="spellEnd"/>
      <w:r>
        <w:t>.</w:t>
      </w:r>
    </w:p>
    <w:p w14:paraId="022B851D" w14:textId="77777777" w:rsidR="00B45F53" w:rsidRPr="00501056" w:rsidRDefault="00B45F53" w:rsidP="00B45F53">
      <w:pPr>
        <w:pStyle w:val="Heading4"/>
      </w:pPr>
      <w:bookmarkStart w:id="453" w:name="_Toc20312302"/>
      <w:bookmarkStart w:id="454" w:name="_Toc27561364"/>
      <w:bookmarkStart w:id="455" w:name="_Toc36041326"/>
      <w:bookmarkStart w:id="456" w:name="_Toc44603440"/>
      <w:bookmarkStart w:id="457" w:name="_Toc178155772"/>
      <w:r w:rsidRPr="00501056">
        <w:t>6.2.13.2</w:t>
      </w:r>
      <w:r w:rsidRPr="00501056">
        <w:tab/>
        <w:t>YANG mapping</w:t>
      </w:r>
      <w:bookmarkEnd w:id="453"/>
      <w:bookmarkEnd w:id="454"/>
      <w:bookmarkEnd w:id="455"/>
      <w:bookmarkEnd w:id="456"/>
      <w:bookmarkEnd w:id="457"/>
    </w:p>
    <w:p w14:paraId="5A9E6195" w14:textId="77777777" w:rsidR="00F11B05" w:rsidRDefault="00F11B05" w:rsidP="00F11B05">
      <w:r>
        <w:t>YANG "default" and "</w:t>
      </w:r>
      <w:proofErr w:type="gramStart"/>
      <w:r>
        <w:t>initial-value</w:t>
      </w:r>
      <w:proofErr w:type="gramEnd"/>
      <w:r>
        <w:t xml:space="preserve">" statements are only used for simple attributes. For structured attributes describe the default in the YANG description. In some cases, the stage 2 default value is not defined as a specific value, but rather as </w:t>
      </w:r>
      <w:r>
        <w:lastRenderedPageBreak/>
        <w:t>a reference or defined in a human readable language. In these cases, the default value is described in the YANG description.</w:t>
      </w:r>
    </w:p>
    <w:p w14:paraId="091265E1" w14:textId="77777777" w:rsidR="00B45F53" w:rsidRPr="00501056" w:rsidRDefault="00F11B05" w:rsidP="00B45F53">
      <w:r>
        <w:t>YANG default or yext3</w:t>
      </w:r>
      <w:proofErr w:type="gramStart"/>
      <w:r>
        <w:t>gpp:initial</w:t>
      </w:r>
      <w:proofErr w:type="gramEnd"/>
      <w:r>
        <w:t>-value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w:t>
      </w:r>
      <w:proofErr w:type="gramStart"/>
      <w:r w:rsidR="00F11B05">
        <w:t>gpp:initial</w:t>
      </w:r>
      <w:proofErr w:type="gramEnd"/>
      <w:r w:rsidR="00F11B05">
        <w:t>-value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458" w:name="_Toc20312303"/>
      <w:bookmarkStart w:id="459" w:name="_Toc27561365"/>
      <w:bookmarkStart w:id="460" w:name="_Toc36041327"/>
      <w:bookmarkStart w:id="461" w:name="_Toc44603441"/>
      <w:bookmarkStart w:id="462" w:name="_Toc178155773"/>
      <w:r w:rsidRPr="00501056">
        <w:t>6.2.14</w:t>
      </w:r>
      <w:r w:rsidRPr="00501056">
        <w:tab/>
        <w:t>multiplicity and cardinality</w:t>
      </w:r>
      <w:bookmarkEnd w:id="458"/>
      <w:bookmarkEnd w:id="459"/>
      <w:bookmarkEnd w:id="460"/>
      <w:bookmarkEnd w:id="461"/>
      <w:bookmarkEnd w:id="462"/>
    </w:p>
    <w:p w14:paraId="3E326466" w14:textId="77777777" w:rsidR="00073816" w:rsidRPr="00073816" w:rsidRDefault="00073816" w:rsidP="002A2AFD">
      <w:pPr>
        <w:pStyle w:val="Heading4"/>
      </w:pPr>
      <w:bookmarkStart w:id="463" w:name="_Toc27561366"/>
      <w:bookmarkStart w:id="464" w:name="_Toc36041328"/>
      <w:bookmarkStart w:id="465" w:name="_Toc44603442"/>
      <w:bookmarkStart w:id="466" w:name="_Toc178155774"/>
      <w:r>
        <w:t>6.2.14.0</w:t>
      </w:r>
      <w:r>
        <w:tab/>
        <w:t>Introduction</w:t>
      </w:r>
      <w:bookmarkEnd w:id="463"/>
      <w:bookmarkEnd w:id="464"/>
      <w:bookmarkEnd w:id="465"/>
      <w:bookmarkEnd w:id="466"/>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467" w:name="_Toc20312304"/>
      <w:bookmarkStart w:id="468" w:name="_Toc27561367"/>
      <w:bookmarkStart w:id="469" w:name="_Toc36041329"/>
      <w:bookmarkStart w:id="470" w:name="_Toc44603443"/>
      <w:bookmarkStart w:id="471" w:name="_Toc178155775"/>
      <w:r w:rsidRPr="00501056">
        <w:t>6.2.14.1</w:t>
      </w:r>
      <w:r w:rsidRPr="00501056">
        <w:tab/>
        <w:t>YANG mapping</w:t>
      </w:r>
      <w:bookmarkEnd w:id="467"/>
      <w:bookmarkEnd w:id="468"/>
      <w:bookmarkEnd w:id="469"/>
      <w:bookmarkEnd w:id="470"/>
      <w:bookmarkEnd w:id="471"/>
    </w:p>
    <w:p w14:paraId="76D976E6" w14:textId="77777777" w:rsidR="00BD201B" w:rsidRDefault="00BD201B" w:rsidP="00B45F53">
      <w:r>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472" w:name="_Toc20312305"/>
      <w:bookmarkStart w:id="473" w:name="_Toc27561368"/>
      <w:bookmarkStart w:id="474" w:name="_Toc36041330"/>
      <w:bookmarkStart w:id="475" w:name="_Toc44603444"/>
      <w:bookmarkStart w:id="476" w:name="_Toc178155776"/>
      <w:r w:rsidRPr="00501056">
        <w:t>6.2.15</w:t>
      </w:r>
      <w:r w:rsidRPr="00501056">
        <w:tab/>
      </w:r>
      <w:proofErr w:type="spellStart"/>
      <w:r w:rsidRPr="00501056">
        <w:t>isNullable</w:t>
      </w:r>
      <w:bookmarkEnd w:id="472"/>
      <w:bookmarkEnd w:id="473"/>
      <w:bookmarkEnd w:id="474"/>
      <w:bookmarkEnd w:id="475"/>
      <w:bookmarkEnd w:id="476"/>
      <w:proofErr w:type="spellEnd"/>
    </w:p>
    <w:p w14:paraId="1782A3D0" w14:textId="77777777" w:rsidR="0068330B" w:rsidRPr="0068330B" w:rsidRDefault="0068330B" w:rsidP="002A2AFD">
      <w:pPr>
        <w:pStyle w:val="Heading4"/>
      </w:pPr>
      <w:bookmarkStart w:id="477" w:name="_Toc27561369"/>
      <w:bookmarkStart w:id="478" w:name="_Toc36041331"/>
      <w:bookmarkStart w:id="479" w:name="_Toc44603445"/>
      <w:bookmarkStart w:id="480" w:name="_Toc178155777"/>
      <w:r>
        <w:t>6.2.15.0</w:t>
      </w:r>
      <w:r>
        <w:tab/>
        <w:t>Introduction</w:t>
      </w:r>
      <w:bookmarkEnd w:id="477"/>
      <w:bookmarkEnd w:id="478"/>
      <w:bookmarkEnd w:id="479"/>
      <w:bookmarkEnd w:id="480"/>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481" w:name="_Toc20312306"/>
      <w:bookmarkStart w:id="482" w:name="_Toc27561370"/>
      <w:bookmarkStart w:id="483" w:name="_Toc36041332"/>
      <w:bookmarkStart w:id="484" w:name="_Toc44603446"/>
      <w:bookmarkStart w:id="485" w:name="_Toc178155778"/>
      <w:r w:rsidRPr="00501056">
        <w:t>6.2.15.1</w:t>
      </w:r>
      <w:r w:rsidRPr="00501056">
        <w:tab/>
        <w:t>YANG mapping</w:t>
      </w:r>
      <w:bookmarkEnd w:id="481"/>
      <w:bookmarkEnd w:id="482"/>
      <w:bookmarkEnd w:id="483"/>
      <w:bookmarkEnd w:id="484"/>
      <w:bookmarkEnd w:id="485"/>
    </w:p>
    <w:p w14:paraId="5B82D19C" w14:textId="77777777" w:rsidR="00BD201B" w:rsidRDefault="00BD201B" w:rsidP="00BD201B">
      <w:proofErr w:type="spellStart"/>
      <w:r>
        <w:t>isNullable</w:t>
      </w:r>
      <w:proofErr w:type="spellEnd"/>
      <w:r>
        <w:t>=false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486" w:name="_Hlk96337169"/>
      <w:proofErr w:type="spellStart"/>
      <w:r>
        <w:t>isNullable</w:t>
      </w:r>
      <w:proofErr w:type="spellEnd"/>
      <w:r>
        <w:t xml:space="preserve">=true shall not be mapped to YANG, because </w:t>
      </w:r>
      <w:proofErr w:type="spellStart"/>
      <w:r>
        <w:t>isNullable</w:t>
      </w:r>
      <w:proofErr w:type="spellEnd"/>
      <w:r>
        <w:t>=</w:t>
      </w:r>
      <w:proofErr w:type="gramStart"/>
      <w:r>
        <w:t>true</w:t>
      </w:r>
      <w:proofErr w:type="gramEnd"/>
      <w:r>
        <w:t xml:space="preserve"> makes the attribute optional to use, which is the default case in YANG, thus it should not be explicitly stated.</w:t>
      </w:r>
      <w:bookmarkEnd w:id="486"/>
    </w:p>
    <w:p w14:paraId="3597F660" w14:textId="77777777" w:rsidR="00BD201B" w:rsidRDefault="00BD201B" w:rsidP="00BD201B">
      <w:r>
        <w:t xml:space="preserve">A special case is an attribute that is mapped to a list or leaf-lists, is </w:t>
      </w:r>
      <w:proofErr w:type="spellStart"/>
      <w:r>
        <w:t>isNullable</w:t>
      </w:r>
      <w:proofErr w:type="spellEnd"/>
      <w:r>
        <w:t>=true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w:t>
      </w:r>
      <w:proofErr w:type="spellStart"/>
      <w:proofErr w:type="gramStart"/>
      <w:r>
        <w:rPr>
          <w:rFonts w:eastAsia="Calibri" w:cs="Courier New"/>
        </w:rPr>
        <w:t>idx</w:t>
      </w:r>
      <w:proofErr w:type="spellEnd"/>
      <w:r>
        <w:rPr>
          <w:rFonts w:eastAsia="Calibri" w:cs="Courier New"/>
        </w:rPr>
        <w:t>;</w:t>
      </w:r>
      <w:proofErr w:type="gramEnd"/>
    </w:p>
    <w:p w14:paraId="223D9728" w14:textId="77777777" w:rsidR="00BD201B" w:rsidRDefault="00BD201B" w:rsidP="003325FD">
      <w:pPr>
        <w:pStyle w:val="PL"/>
        <w:rPr>
          <w:rFonts w:eastAsia="Calibri" w:cs="Courier New"/>
        </w:rPr>
      </w:pPr>
      <w:r>
        <w:rPr>
          <w:rFonts w:eastAsia="Calibri" w:cs="Courier New"/>
        </w:rPr>
        <w:t xml:space="preserve">  must ‘count(.) = 0 or count(.) &gt;= 5</w:t>
      </w:r>
      <w:proofErr w:type="gramStart"/>
      <w:r>
        <w:rPr>
          <w:rFonts w:eastAsia="Calibri" w:cs="Courier New"/>
        </w:rPr>
        <w:t>’;</w:t>
      </w:r>
      <w:proofErr w:type="gramEnd"/>
    </w:p>
    <w:p w14:paraId="2FDCAE94" w14:textId="77777777" w:rsidR="00BD201B" w:rsidRDefault="00BD201B" w:rsidP="003325FD">
      <w:pPr>
        <w:pStyle w:val="PL"/>
        <w:rPr>
          <w:rFonts w:eastAsia="Calibri" w:cs="Courier New"/>
        </w:rPr>
      </w:pPr>
      <w:r>
        <w:rPr>
          <w:rFonts w:eastAsia="Calibri" w:cs="Courier New"/>
        </w:rPr>
        <w:t xml:space="preserve">  leaf </w:t>
      </w:r>
      <w:proofErr w:type="spellStart"/>
      <w:r>
        <w:rPr>
          <w:rFonts w:eastAsia="Calibri" w:cs="Courier New"/>
        </w:rPr>
        <w:t>idx</w:t>
      </w:r>
      <w:proofErr w:type="spellEnd"/>
      <w:r>
        <w:rPr>
          <w:rFonts w:eastAsia="Calibri" w:cs="Courier New"/>
        </w:rPr>
        <w:t xml:space="preserve"> </w:t>
      </w:r>
      <w:proofErr w:type="gramStart"/>
      <w:r>
        <w:rPr>
          <w:rFonts w:eastAsia="Calibri" w:cs="Courier New"/>
        </w:rPr>
        <w:t>{ type</w:t>
      </w:r>
      <w:proofErr w:type="gramEnd"/>
      <w:r>
        <w:rPr>
          <w:rFonts w:eastAsia="Calibri" w:cs="Courier New"/>
        </w:rPr>
        <w:t xml:space="preserve"> uint</w:t>
      </w:r>
      <w:proofErr w:type="gramStart"/>
      <w:r>
        <w:rPr>
          <w:rFonts w:eastAsia="Calibri" w:cs="Courier New"/>
        </w:rPr>
        <w:t>32 ;</w:t>
      </w:r>
      <w:proofErr w:type="gramEnd"/>
      <w:r>
        <w:rPr>
          <w:rFonts w:eastAsia="Calibri" w:cs="Courier New"/>
        </w:rPr>
        <w:t xml:space="preserve"> }</w:t>
      </w:r>
    </w:p>
    <w:p w14:paraId="40221D76" w14:textId="77777777" w:rsidR="00B45F53" w:rsidRPr="00501056" w:rsidRDefault="00BD201B" w:rsidP="00B45F53">
      <w:r>
        <w:t xml:space="preserve">    leaf </w:t>
      </w:r>
      <w:proofErr w:type="spellStart"/>
      <w:r>
        <w:t>nonUniqueSingleValueAttribute</w:t>
      </w:r>
      <w:proofErr w:type="spellEnd"/>
      <w:r>
        <w:t xml:space="preserve"> [ type int32</w:t>
      </w:r>
      <w:proofErr w:type="gramStart"/>
      <w:r>
        <w:t>; }</w:t>
      </w:r>
      <w:proofErr w:type="gramEnd"/>
      <w:r>
        <w:t>;</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487" w:name="_Toc20312307"/>
      <w:bookmarkStart w:id="488" w:name="_Toc27561371"/>
      <w:bookmarkStart w:id="489" w:name="_Toc36041333"/>
      <w:bookmarkStart w:id="490" w:name="_Toc44603447"/>
      <w:bookmarkStart w:id="491" w:name="_Toc178155779"/>
      <w:r w:rsidRPr="00501056">
        <w:lastRenderedPageBreak/>
        <w:t>6.2.16</w:t>
      </w:r>
      <w:r w:rsidRPr="00501056">
        <w:tab/>
      </w:r>
      <w:proofErr w:type="spellStart"/>
      <w:r w:rsidRPr="00501056">
        <w:t>dataType</w:t>
      </w:r>
      <w:bookmarkEnd w:id="487"/>
      <w:bookmarkEnd w:id="488"/>
      <w:bookmarkEnd w:id="489"/>
      <w:bookmarkEnd w:id="490"/>
      <w:bookmarkEnd w:id="491"/>
      <w:proofErr w:type="spellEnd"/>
    </w:p>
    <w:p w14:paraId="5AD820A4" w14:textId="77777777" w:rsidR="0068330B" w:rsidRPr="0068330B" w:rsidRDefault="0068330B" w:rsidP="002A2AFD">
      <w:pPr>
        <w:pStyle w:val="Heading4"/>
      </w:pPr>
      <w:bookmarkStart w:id="492" w:name="_Toc27561372"/>
      <w:bookmarkStart w:id="493" w:name="_Toc36041334"/>
      <w:bookmarkStart w:id="494" w:name="_Toc44603448"/>
      <w:bookmarkStart w:id="495" w:name="_Toc178155780"/>
      <w:r>
        <w:t>6.2.16.0</w:t>
      </w:r>
      <w:r>
        <w:tab/>
        <w:t>Introduction</w:t>
      </w:r>
      <w:bookmarkEnd w:id="492"/>
      <w:bookmarkEnd w:id="493"/>
      <w:bookmarkEnd w:id="494"/>
      <w:bookmarkEnd w:id="495"/>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496" w:name="_Toc20312308"/>
      <w:bookmarkStart w:id="497" w:name="_Toc27561373"/>
      <w:bookmarkStart w:id="498" w:name="_Toc36041335"/>
      <w:bookmarkStart w:id="499" w:name="_Toc44603449"/>
      <w:bookmarkStart w:id="500" w:name="_Toc178155781"/>
      <w:r w:rsidRPr="00501056">
        <w:t>6.2.16.1</w:t>
      </w:r>
      <w:r w:rsidRPr="00501056">
        <w:tab/>
        <w:t>YANG mapping</w:t>
      </w:r>
      <w:bookmarkEnd w:id="496"/>
      <w:bookmarkEnd w:id="497"/>
      <w:bookmarkEnd w:id="498"/>
      <w:bookmarkEnd w:id="499"/>
      <w:bookmarkEnd w:id="500"/>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w:t>
      </w:r>
      <w:proofErr w:type="spellStart"/>
      <w:r>
        <w:t>typeName</w:t>
      </w:r>
      <w:proofErr w:type="spellEnd"/>
      <w:r>
        <w:t>&gt;Grp.</w:t>
      </w:r>
    </w:p>
    <w:p w14:paraId="233D0140" w14:textId="77777777" w:rsidR="00B45F53" w:rsidRDefault="00B45F53" w:rsidP="00B45F53">
      <w:pPr>
        <w:pStyle w:val="Heading3"/>
      </w:pPr>
      <w:bookmarkStart w:id="501" w:name="_Toc20312309"/>
      <w:bookmarkStart w:id="502" w:name="_Toc27561374"/>
      <w:bookmarkStart w:id="503" w:name="_Toc36041336"/>
      <w:bookmarkStart w:id="504" w:name="_Toc44603450"/>
      <w:bookmarkStart w:id="505" w:name="_Toc178155782"/>
      <w:r w:rsidRPr="00501056">
        <w:t>6.2.17</w:t>
      </w:r>
      <w:r w:rsidRPr="00501056">
        <w:tab/>
        <w:t>enumeration</w:t>
      </w:r>
      <w:bookmarkEnd w:id="501"/>
      <w:bookmarkEnd w:id="502"/>
      <w:bookmarkEnd w:id="503"/>
      <w:bookmarkEnd w:id="504"/>
      <w:bookmarkEnd w:id="505"/>
    </w:p>
    <w:p w14:paraId="7665CBC3" w14:textId="77777777" w:rsidR="0068330B" w:rsidRPr="0068330B" w:rsidRDefault="0068330B" w:rsidP="002A2AFD">
      <w:pPr>
        <w:pStyle w:val="Heading4"/>
      </w:pPr>
      <w:bookmarkStart w:id="506" w:name="_Toc27561375"/>
      <w:bookmarkStart w:id="507" w:name="_Toc36041337"/>
      <w:bookmarkStart w:id="508" w:name="_Toc44603451"/>
      <w:bookmarkStart w:id="509" w:name="_Toc178155783"/>
      <w:r>
        <w:t>6.2.17.0</w:t>
      </w:r>
      <w:r>
        <w:tab/>
        <w:t>Introduction</w:t>
      </w:r>
      <w:bookmarkEnd w:id="506"/>
      <w:bookmarkEnd w:id="507"/>
      <w:bookmarkEnd w:id="508"/>
      <w:bookmarkEnd w:id="509"/>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510" w:name="_Toc20312310"/>
      <w:bookmarkStart w:id="511" w:name="_Toc27561376"/>
      <w:bookmarkStart w:id="512" w:name="_Toc36041338"/>
      <w:bookmarkStart w:id="513" w:name="_Toc44603452"/>
      <w:bookmarkStart w:id="514" w:name="_Toc178155784"/>
      <w:r w:rsidRPr="00501056">
        <w:t>6.2.17.1</w:t>
      </w:r>
      <w:r w:rsidRPr="00501056">
        <w:tab/>
        <w:t>YANG mapping</w:t>
      </w:r>
      <w:bookmarkEnd w:id="510"/>
      <w:bookmarkEnd w:id="511"/>
      <w:bookmarkEnd w:id="512"/>
      <w:bookmarkEnd w:id="513"/>
      <w:bookmarkEnd w:id="514"/>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515" w:name="_Toc20312311"/>
      <w:bookmarkStart w:id="516" w:name="_Toc27561377"/>
      <w:bookmarkStart w:id="517" w:name="_Toc36041339"/>
      <w:bookmarkStart w:id="518" w:name="_Toc44603453"/>
      <w:bookmarkStart w:id="519" w:name="_Toc178155785"/>
      <w:r w:rsidRPr="00501056">
        <w:t>6.2.18</w:t>
      </w:r>
      <w:r w:rsidRPr="00501056">
        <w:tab/>
        <w:t>choice</w:t>
      </w:r>
      <w:bookmarkEnd w:id="515"/>
      <w:bookmarkEnd w:id="516"/>
      <w:bookmarkEnd w:id="517"/>
      <w:bookmarkEnd w:id="518"/>
      <w:bookmarkEnd w:id="519"/>
    </w:p>
    <w:p w14:paraId="6680DA66" w14:textId="77777777" w:rsidR="0068330B" w:rsidRPr="0068330B" w:rsidRDefault="0068330B" w:rsidP="002A2AFD">
      <w:pPr>
        <w:pStyle w:val="Heading4"/>
      </w:pPr>
      <w:bookmarkStart w:id="520" w:name="_Toc27561378"/>
      <w:bookmarkStart w:id="521" w:name="_Toc36041340"/>
      <w:bookmarkStart w:id="522" w:name="_Toc44603454"/>
      <w:bookmarkStart w:id="523" w:name="_Toc178155786"/>
      <w:r>
        <w:t>6.2.18.0</w:t>
      </w:r>
      <w:r>
        <w:tab/>
        <w:t>Introduction</w:t>
      </w:r>
      <w:bookmarkEnd w:id="520"/>
      <w:bookmarkEnd w:id="521"/>
      <w:bookmarkEnd w:id="522"/>
      <w:bookmarkEnd w:id="523"/>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524" w:name="_Toc20312312"/>
      <w:bookmarkStart w:id="525" w:name="_Toc27561379"/>
      <w:bookmarkStart w:id="526" w:name="_Toc36041341"/>
      <w:bookmarkStart w:id="527" w:name="_Toc44603455"/>
      <w:bookmarkStart w:id="528" w:name="_Toc178155787"/>
      <w:r w:rsidRPr="00501056">
        <w:t>6.2.18.1</w:t>
      </w:r>
      <w:r w:rsidRPr="00501056">
        <w:tab/>
        <w:t>YANG mapping</w:t>
      </w:r>
      <w:bookmarkEnd w:id="524"/>
      <w:bookmarkEnd w:id="525"/>
      <w:bookmarkEnd w:id="526"/>
      <w:bookmarkEnd w:id="527"/>
      <w:bookmarkEnd w:id="528"/>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529" w:name="_Toc7168699"/>
      <w:bookmarkStart w:id="530" w:name="_Toc27561380"/>
      <w:bookmarkStart w:id="531" w:name="_Toc36041342"/>
      <w:bookmarkStart w:id="532" w:name="_Toc44603456"/>
      <w:bookmarkStart w:id="533" w:name="_Toc178155788"/>
      <w:r>
        <w:t>6.2.19</w:t>
      </w:r>
      <w:r w:rsidRPr="00CA2089">
        <w:tab/>
      </w:r>
      <w:proofErr w:type="spellStart"/>
      <w:r w:rsidRPr="00CA2089">
        <w:t>isInvariant</w:t>
      </w:r>
      <w:proofErr w:type="spellEnd"/>
      <w:r w:rsidRPr="00CA2089">
        <w:t xml:space="preserve"> on attribute</w:t>
      </w:r>
      <w:bookmarkEnd w:id="529"/>
      <w:bookmarkEnd w:id="530"/>
      <w:bookmarkEnd w:id="531"/>
      <w:bookmarkEnd w:id="532"/>
      <w:bookmarkEnd w:id="533"/>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534" w:name="_Toc7168700"/>
      <w:bookmarkStart w:id="535" w:name="_Toc27561381"/>
      <w:bookmarkStart w:id="536" w:name="_Toc36041343"/>
      <w:bookmarkStart w:id="537" w:name="_Toc44603457"/>
      <w:bookmarkStart w:id="538" w:name="_Toc178155789"/>
      <w:r w:rsidRPr="00CA2089">
        <w:t>6.2.</w:t>
      </w:r>
      <w:r w:rsidR="0093038E">
        <w:t>19</w:t>
      </w:r>
      <w:r w:rsidRPr="00CA2089">
        <w:t>.1</w:t>
      </w:r>
      <w:r w:rsidRPr="00CA2089">
        <w:tab/>
        <w:t>YANG mapping</w:t>
      </w:r>
      <w:bookmarkEnd w:id="534"/>
      <w:bookmarkEnd w:id="535"/>
      <w:bookmarkEnd w:id="536"/>
      <w:bookmarkEnd w:id="537"/>
      <w:bookmarkEnd w:id="538"/>
    </w:p>
    <w:p w14:paraId="54001EF0" w14:textId="77777777" w:rsidR="00FB6AA3" w:rsidRDefault="00FB6AA3" w:rsidP="00FB6AA3">
      <w:r>
        <w:t xml:space="preserve">Attributes with the </w:t>
      </w:r>
      <w:proofErr w:type="gramStart"/>
      <w:r w:rsidR="00083E4F" w:rsidRPr="00F240AB">
        <w:t>propert</w:t>
      </w:r>
      <w:r w:rsidR="00083E4F">
        <w:t xml:space="preserve">y </w:t>
      </w:r>
      <w:r>
        <w:t xml:space="preserve"> </w:t>
      </w:r>
      <w:proofErr w:type="spellStart"/>
      <w:r>
        <w:t>isInvariant</w:t>
      </w:r>
      <w:proofErr w:type="spellEnd"/>
      <w:proofErr w:type="gramEnd"/>
      <w:r>
        <w:t xml:space="preserve">=true shall </w:t>
      </w:r>
      <w:proofErr w:type="gramStart"/>
      <w:r>
        <w:t>be  marked</w:t>
      </w:r>
      <w:proofErr w:type="gramEnd"/>
      <w:r>
        <w:t xml:space="preserve"> with the </w:t>
      </w:r>
      <w:r w:rsidR="0093038E">
        <w:t>"</w:t>
      </w:r>
      <w:r>
        <w:t>yext3</w:t>
      </w:r>
      <w:proofErr w:type="gramStart"/>
      <w:r>
        <w:t>gpp:</w:t>
      </w:r>
      <w:r w:rsidR="00083E4F">
        <w:t>inV</w:t>
      </w:r>
      <w:r w:rsidR="00083E4F" w:rsidRPr="00F240AB">
        <w:t>ariant</w:t>
      </w:r>
      <w:proofErr w:type="gramEnd"/>
      <w:r w:rsidR="0093038E">
        <w:t>"</w:t>
      </w:r>
      <w:r>
        <w:t xml:space="preserve"> extension defined in the YANG module _3gpp-common-yang-</w:t>
      </w:r>
      <w:proofErr w:type="gramStart"/>
      <w:r>
        <w:t>extensions.yang</w:t>
      </w:r>
      <w:proofErr w:type="gramEnd"/>
      <w:r>
        <w:t xml:space="preserve"> in 3GPP TS 28.6</w:t>
      </w:r>
      <w:r w:rsidR="00083E4F">
        <w:t>23[20]</w:t>
      </w:r>
      <w:r>
        <w:t>.</w:t>
      </w:r>
    </w:p>
    <w:p w14:paraId="23AFB023" w14:textId="77777777" w:rsidR="00FB6AA3" w:rsidRPr="00CA2089" w:rsidRDefault="00FB6AA3" w:rsidP="002A2AFD">
      <w:pPr>
        <w:pStyle w:val="Heading3"/>
      </w:pPr>
      <w:bookmarkStart w:id="539" w:name="_Toc7168701"/>
      <w:bookmarkStart w:id="540" w:name="_Toc27561382"/>
      <w:bookmarkStart w:id="541" w:name="_Toc36041344"/>
      <w:bookmarkStart w:id="542" w:name="_Toc44603458"/>
      <w:bookmarkStart w:id="543" w:name="_Toc178155790"/>
      <w:r>
        <w:t>6.2.</w:t>
      </w:r>
      <w:r w:rsidR="00F12205">
        <w:t>20</w:t>
      </w:r>
      <w:r w:rsidRPr="00CA2089">
        <w:tab/>
      </w:r>
      <w:proofErr w:type="spellStart"/>
      <w:r w:rsidRPr="00CA2089">
        <w:t>isReadable</w:t>
      </w:r>
      <w:proofErr w:type="spellEnd"/>
      <w:r w:rsidRPr="00CA2089">
        <w:t>/</w:t>
      </w:r>
      <w:proofErr w:type="spellStart"/>
      <w:r w:rsidRPr="00CA2089">
        <w:t>isWritable</w:t>
      </w:r>
      <w:bookmarkEnd w:id="539"/>
      <w:bookmarkEnd w:id="540"/>
      <w:bookmarkEnd w:id="541"/>
      <w:bookmarkEnd w:id="542"/>
      <w:bookmarkEnd w:id="543"/>
      <w:proofErr w:type="spellEnd"/>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proofErr w:type="gramStart"/>
      <w:r w:rsidR="00D87A97">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24D65E6E" w14:textId="77777777" w:rsidR="00FB6AA3" w:rsidRPr="00CA2089" w:rsidRDefault="00FB6AA3" w:rsidP="002A2AFD">
      <w:pPr>
        <w:pStyle w:val="Heading4"/>
      </w:pPr>
      <w:bookmarkStart w:id="544" w:name="_Toc7168702"/>
      <w:bookmarkStart w:id="545" w:name="_Toc27561383"/>
      <w:bookmarkStart w:id="546" w:name="_Toc36041345"/>
      <w:bookmarkStart w:id="547" w:name="_Toc44603459"/>
      <w:bookmarkStart w:id="548" w:name="_Toc178155791"/>
      <w:r>
        <w:lastRenderedPageBreak/>
        <w:t>6.2.</w:t>
      </w:r>
      <w:r w:rsidR="00F12205">
        <w:t>20</w:t>
      </w:r>
      <w:r>
        <w:t>.1</w:t>
      </w:r>
      <w:r w:rsidRPr="00CA2089">
        <w:tab/>
        <w:t>YANG mapping</w:t>
      </w:r>
      <w:bookmarkEnd w:id="544"/>
      <w:bookmarkEnd w:id="545"/>
      <w:bookmarkEnd w:id="546"/>
      <w:bookmarkEnd w:id="547"/>
      <w:bookmarkEnd w:id="548"/>
    </w:p>
    <w:p w14:paraId="4EF17415" w14:textId="77777777" w:rsidR="00FB6AA3" w:rsidRDefault="00FB6AA3" w:rsidP="00FB6AA3">
      <w:proofErr w:type="spellStart"/>
      <w:r>
        <w:t>isReadable</w:t>
      </w:r>
      <w:proofErr w:type="spellEnd"/>
      <w:r>
        <w:t xml:space="preserve">=false attributes </w:t>
      </w:r>
      <w:proofErr w:type="spellStart"/>
      <w:r>
        <w:t>can not</w:t>
      </w:r>
      <w:proofErr w:type="spellEnd"/>
      <w:r>
        <w:t xml:space="preserve"> be represented in YANG.  Assumed not to be a problem. A YANG extension could be defined to handle it if needed.</w:t>
      </w:r>
    </w:p>
    <w:p w14:paraId="1FFF2678" w14:textId="77777777" w:rsidR="00FB6AA3"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=false shall be mapped to YANG config=false </w:t>
      </w:r>
      <w:proofErr w:type="spellStart"/>
      <w:r>
        <w:t>leafs</w:t>
      </w:r>
      <w:proofErr w:type="spellEnd"/>
      <w:r>
        <w:t xml:space="preserve">/leaf-lists/lists. As config=false is inherited down the containment tree, it should not be placed on each leaf, leaf-list, etc. once the containing list/container is marked config </w:t>
      </w:r>
      <w:proofErr w:type="gramStart"/>
      <w:r>
        <w:t>false;</w:t>
      </w:r>
      <w:proofErr w:type="gramEnd"/>
    </w:p>
    <w:p w14:paraId="1A737F18" w14:textId="77777777" w:rsidR="00FB6AA3" w:rsidRPr="005B2DC4"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=true shall be mapped to YANG config=true </w:t>
      </w:r>
      <w:proofErr w:type="spellStart"/>
      <w:r>
        <w:t>leafs</w:t>
      </w:r>
      <w:proofErr w:type="spellEnd"/>
      <w:r>
        <w:t xml:space="preserve">/leaf-lists/lists. </w:t>
      </w:r>
      <w:r w:rsidR="0093038E">
        <w:t>"</w:t>
      </w:r>
      <w:proofErr w:type="gramStart"/>
      <w:r>
        <w:t>config</w:t>
      </w:r>
      <w:proofErr w:type="gramEnd"/>
      <w:r>
        <w:t xml:space="preserve">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549" w:name="_Toc7168704"/>
      <w:bookmarkStart w:id="550" w:name="_Toc27561384"/>
      <w:bookmarkStart w:id="551" w:name="_Toc36041346"/>
      <w:bookmarkStart w:id="552" w:name="_Toc44603460"/>
      <w:bookmarkStart w:id="553" w:name="_Toc178155792"/>
      <w:r>
        <w:t>6.2.</w:t>
      </w:r>
      <w:r w:rsidR="00F12205">
        <w:t>21</w:t>
      </w:r>
      <w:r w:rsidRPr="00CA2089">
        <w:tab/>
      </w:r>
      <w:proofErr w:type="spellStart"/>
      <w:r w:rsidRPr="00CA2089">
        <w:t>isOrdered</w:t>
      </w:r>
      <w:bookmarkEnd w:id="549"/>
      <w:bookmarkEnd w:id="550"/>
      <w:bookmarkEnd w:id="551"/>
      <w:bookmarkEnd w:id="552"/>
      <w:bookmarkEnd w:id="553"/>
      <w:proofErr w:type="spellEnd"/>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5B07326D" w14:textId="77777777" w:rsidR="00FB6AA3" w:rsidRPr="00CA2089" w:rsidRDefault="00FB6AA3" w:rsidP="002A2AFD">
      <w:pPr>
        <w:pStyle w:val="Heading4"/>
      </w:pPr>
      <w:bookmarkStart w:id="554" w:name="_Toc7168705"/>
      <w:bookmarkStart w:id="555" w:name="_Toc27561385"/>
      <w:bookmarkStart w:id="556" w:name="_Toc36041347"/>
      <w:bookmarkStart w:id="557" w:name="_Toc44603461"/>
      <w:bookmarkStart w:id="558" w:name="_Toc178155793"/>
      <w:r>
        <w:t>6.2.</w:t>
      </w:r>
      <w:r w:rsidR="00F12205">
        <w:t>21</w:t>
      </w:r>
      <w:r>
        <w:t>.</w:t>
      </w:r>
      <w:r w:rsidRPr="00CA2089">
        <w:t>1</w:t>
      </w:r>
      <w:r w:rsidRPr="00CA2089">
        <w:tab/>
        <w:t>YANG mapping</w:t>
      </w:r>
      <w:bookmarkEnd w:id="554"/>
      <w:bookmarkEnd w:id="555"/>
      <w:bookmarkEnd w:id="556"/>
      <w:bookmarkEnd w:id="557"/>
      <w:bookmarkEnd w:id="558"/>
    </w:p>
    <w:p w14:paraId="3E265F5B" w14:textId="77777777" w:rsidR="006C6F92" w:rsidRDefault="006C6F92" w:rsidP="006C6F92">
      <w:r>
        <w:t xml:space="preserve">For </w:t>
      </w:r>
      <w:proofErr w:type="spellStart"/>
      <w:r>
        <w:t>isWritable</w:t>
      </w:r>
      <w:proofErr w:type="spellEnd"/>
      <w:r>
        <w:t xml:space="preserve">=true attributes the property </w:t>
      </w:r>
      <w:proofErr w:type="spellStart"/>
      <w:r>
        <w:t>isOrdered</w:t>
      </w:r>
      <w:proofErr w:type="spellEnd"/>
      <w:r>
        <w:t>=true shall be mapped to the "ordered-by user;</w:t>
      </w:r>
      <w:proofErr w:type="gramStart"/>
      <w:r>
        <w:t>"  YANG</w:t>
      </w:r>
      <w:proofErr w:type="gramEnd"/>
      <w:r>
        <w:t xml:space="preserve"> statement. For </w:t>
      </w:r>
      <w:proofErr w:type="spellStart"/>
      <w:r>
        <w:t>isWritable</w:t>
      </w:r>
      <w:proofErr w:type="spellEnd"/>
      <w:r>
        <w:t xml:space="preserve">=false attributes the </w:t>
      </w:r>
      <w:proofErr w:type="spellStart"/>
      <w:r>
        <w:t>isOrdered</w:t>
      </w:r>
      <w:proofErr w:type="spellEnd"/>
      <w:r>
        <w:t xml:space="preserve">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559" w:name="_Toc7168706"/>
      <w:bookmarkStart w:id="560" w:name="_Toc27561386"/>
      <w:bookmarkStart w:id="561" w:name="_Toc36041348"/>
      <w:bookmarkStart w:id="562" w:name="_Toc44603462"/>
      <w:bookmarkStart w:id="563" w:name="_Toc178155794"/>
      <w:r>
        <w:t>6.2.</w:t>
      </w:r>
      <w:r w:rsidR="00F12205">
        <w:t>22</w:t>
      </w:r>
      <w:r w:rsidRPr="00CA2089">
        <w:tab/>
      </w:r>
      <w:proofErr w:type="spellStart"/>
      <w:r w:rsidRPr="00CA2089">
        <w:t>isUnique</w:t>
      </w:r>
      <w:bookmarkEnd w:id="559"/>
      <w:bookmarkEnd w:id="560"/>
      <w:bookmarkEnd w:id="561"/>
      <w:bookmarkEnd w:id="562"/>
      <w:bookmarkEnd w:id="563"/>
      <w:proofErr w:type="spellEnd"/>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2239A774" w14:textId="77777777" w:rsidR="00FB6AA3" w:rsidRPr="003F6505" w:rsidRDefault="00FB6AA3" w:rsidP="002A2AFD">
      <w:pPr>
        <w:pStyle w:val="Heading4"/>
      </w:pPr>
      <w:bookmarkStart w:id="564" w:name="_Toc27561387"/>
      <w:bookmarkStart w:id="565" w:name="_Toc36041349"/>
      <w:bookmarkStart w:id="566" w:name="_Toc44603463"/>
      <w:bookmarkStart w:id="567" w:name="_Toc178155795"/>
      <w:r>
        <w:t>6.2.</w:t>
      </w:r>
      <w:r w:rsidR="00F12205">
        <w:t>22</w:t>
      </w:r>
      <w:r w:rsidRPr="003F6505">
        <w:t>.1</w:t>
      </w:r>
      <w:r w:rsidRPr="003F6505">
        <w:tab/>
        <w:t>YANG mapping</w:t>
      </w:r>
      <w:bookmarkEnd w:id="564"/>
      <w:bookmarkEnd w:id="565"/>
      <w:bookmarkEnd w:id="566"/>
      <w:bookmarkEnd w:id="567"/>
    </w:p>
    <w:p w14:paraId="18D9D021" w14:textId="77777777" w:rsidR="00FB6AA3" w:rsidRPr="00D214BF" w:rsidRDefault="00FB6AA3" w:rsidP="00FB6AA3">
      <w:r>
        <w:t xml:space="preserve">The property </w:t>
      </w:r>
      <w:proofErr w:type="spellStart"/>
      <w:r>
        <w:t>isUnique</w:t>
      </w:r>
      <w:proofErr w:type="spellEnd"/>
      <w:r>
        <w:t xml:space="preserv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568" w:name="_Toc7168710"/>
      <w:bookmarkStart w:id="569" w:name="_Toc27561388"/>
      <w:bookmarkStart w:id="570" w:name="_Toc36041350"/>
      <w:bookmarkStart w:id="571" w:name="_Toc44603464"/>
      <w:bookmarkStart w:id="572" w:name="_Toc178155796"/>
      <w:r>
        <w:t>6.2.</w:t>
      </w:r>
      <w:r w:rsidR="00F12205">
        <w:t>23</w:t>
      </w:r>
      <w:r w:rsidRPr="00CA2089">
        <w:tab/>
      </w:r>
      <w:proofErr w:type="spellStart"/>
      <w:r w:rsidRPr="00CA2089">
        <w:t>allowedValues</w:t>
      </w:r>
      <w:bookmarkEnd w:id="568"/>
      <w:bookmarkEnd w:id="569"/>
      <w:bookmarkEnd w:id="570"/>
      <w:bookmarkEnd w:id="571"/>
      <w:bookmarkEnd w:id="572"/>
      <w:proofErr w:type="spellEnd"/>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45D848A9" w14:textId="77777777" w:rsidR="00FB6AA3" w:rsidRPr="00CA2089" w:rsidRDefault="00FB6AA3" w:rsidP="002A2AFD">
      <w:pPr>
        <w:pStyle w:val="Heading4"/>
      </w:pPr>
      <w:bookmarkStart w:id="573" w:name="_Toc7168711"/>
      <w:bookmarkStart w:id="574" w:name="_Toc27561389"/>
      <w:bookmarkStart w:id="575" w:name="_Toc36041351"/>
      <w:bookmarkStart w:id="576" w:name="_Toc44603465"/>
      <w:bookmarkStart w:id="577" w:name="_Toc178155797"/>
      <w:r>
        <w:t>6.2.</w:t>
      </w:r>
      <w:r w:rsidR="00F12205">
        <w:t>23</w:t>
      </w:r>
      <w:r>
        <w:t>.1</w:t>
      </w:r>
      <w:r w:rsidRPr="00CA2089">
        <w:tab/>
        <w:t>YANG mapping</w:t>
      </w:r>
      <w:bookmarkEnd w:id="573"/>
      <w:bookmarkEnd w:id="574"/>
      <w:bookmarkEnd w:id="575"/>
      <w:bookmarkEnd w:id="576"/>
      <w:bookmarkEnd w:id="577"/>
    </w:p>
    <w:p w14:paraId="15684713" w14:textId="77777777" w:rsidR="00FB6AA3" w:rsidRDefault="00FB6AA3" w:rsidP="00FB6AA3">
      <w:r>
        <w:t xml:space="preserve">For attributes with a type=integer or a user-defined type based on integers </w:t>
      </w:r>
      <w:proofErr w:type="spellStart"/>
      <w:r w:rsidRPr="00E30E92">
        <w:t>allowedValues</w:t>
      </w:r>
      <w:proofErr w:type="spellEnd"/>
      <w:r w:rsidRPr="00E30E92">
        <w:t xml:space="preserve">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proofErr w:type="spellStart"/>
      <w:r w:rsidRPr="00E30E92">
        <w:t>allowedValues</w:t>
      </w:r>
      <w:proofErr w:type="spellEnd"/>
      <w:r w:rsidRPr="00E30E92">
        <w:t xml:space="preserve">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proofErr w:type="spellStart"/>
      <w:r w:rsidRPr="00E30E92">
        <w:t>allowedValues</w:t>
      </w:r>
      <w:proofErr w:type="spellEnd"/>
      <w:r w:rsidRPr="00E30E92">
        <w:t xml:space="preserve"> </w:t>
      </w:r>
      <w:r>
        <w:t xml:space="preserve">shall be mapped to a YANG enumeration type restricted with YANG </w:t>
      </w:r>
      <w:r w:rsidR="0093038E">
        <w:t>"</w:t>
      </w:r>
      <w:proofErr w:type="spellStart"/>
      <w:r>
        <w:t>enum</w:t>
      </w:r>
      <w:proofErr w:type="spellEnd"/>
      <w:r w:rsidR="0093038E">
        <w:t>"</w:t>
      </w:r>
      <w:r>
        <w:t xml:space="preserve"> </w:t>
      </w:r>
      <w:proofErr w:type="spellStart"/>
      <w:r>
        <w:t>substatements</w:t>
      </w:r>
      <w:proofErr w:type="spellEnd"/>
      <w:r>
        <w:t>. (</w:t>
      </w:r>
      <w:r w:rsidR="006955F9" w:rsidRPr="00306161">
        <w:t>https://tools.ietf.org/html/rfc7950#section-9.6.3</w:t>
      </w:r>
      <w:r>
        <w:t>)</w:t>
      </w:r>
    </w:p>
    <w:p w14:paraId="64EA8F72" w14:textId="77777777" w:rsidR="00FB6AA3" w:rsidRPr="00CA2089" w:rsidRDefault="00FB6AA3" w:rsidP="002A2AFD">
      <w:pPr>
        <w:pStyle w:val="Heading3"/>
      </w:pPr>
      <w:bookmarkStart w:id="578" w:name="_Toc7168736"/>
      <w:bookmarkStart w:id="579" w:name="_Toc27561390"/>
      <w:bookmarkStart w:id="580" w:name="_Toc36041352"/>
      <w:bookmarkStart w:id="581" w:name="_Toc44603466"/>
      <w:bookmarkStart w:id="582" w:name="_Toc178155798"/>
      <w:r>
        <w:t>6</w:t>
      </w:r>
      <w:r w:rsidRPr="00CA2089">
        <w:t>.</w:t>
      </w:r>
      <w:r>
        <w:t>2.</w:t>
      </w:r>
      <w:r w:rsidR="00F12205">
        <w:t>24</w:t>
      </w:r>
      <w:r w:rsidRPr="00CA2089">
        <w:tab/>
      </w:r>
      <w:proofErr w:type="spellStart"/>
      <w:r w:rsidRPr="00CA2089">
        <w:t>Xor</w:t>
      </w:r>
      <w:proofErr w:type="spellEnd"/>
      <w:r w:rsidRPr="00CA2089">
        <w:t xml:space="preserve"> constraint</w:t>
      </w:r>
      <w:bookmarkEnd w:id="578"/>
      <w:bookmarkEnd w:id="579"/>
      <w:bookmarkEnd w:id="580"/>
      <w:bookmarkEnd w:id="581"/>
      <w:bookmarkEnd w:id="582"/>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5.2.10</w:t>
      </w:r>
    </w:p>
    <w:p w14:paraId="04D3883D" w14:textId="77777777" w:rsidR="00FB6AA3" w:rsidRPr="00CA2089" w:rsidRDefault="00FB6AA3" w:rsidP="002A2AFD">
      <w:pPr>
        <w:pStyle w:val="Heading4"/>
      </w:pPr>
      <w:bookmarkStart w:id="583" w:name="_Toc7168737"/>
      <w:bookmarkStart w:id="584" w:name="_Toc27561391"/>
      <w:bookmarkStart w:id="585" w:name="_Toc36041353"/>
      <w:bookmarkStart w:id="586" w:name="_Toc44603467"/>
      <w:bookmarkStart w:id="587" w:name="_Toc178155799"/>
      <w:r>
        <w:t>6.2.</w:t>
      </w:r>
      <w:r w:rsidR="00F12205">
        <w:t>24</w:t>
      </w:r>
      <w:r w:rsidRPr="00CA2089">
        <w:t>.1</w:t>
      </w:r>
      <w:r w:rsidRPr="00CA2089">
        <w:tab/>
        <w:t>YANG mapping</w:t>
      </w:r>
      <w:bookmarkEnd w:id="583"/>
      <w:bookmarkEnd w:id="584"/>
      <w:bookmarkEnd w:id="585"/>
      <w:bookmarkEnd w:id="586"/>
      <w:bookmarkEnd w:id="587"/>
    </w:p>
    <w:p w14:paraId="421E3DEA" w14:textId="77777777" w:rsidR="00FB6AA3" w:rsidRPr="00E24F4C" w:rsidRDefault="00FB6AA3" w:rsidP="00FB6AA3">
      <w:r>
        <w:t xml:space="preserve">Model elements with a </w:t>
      </w:r>
      <w:proofErr w:type="spellStart"/>
      <w:proofErr w:type="gramStart"/>
      <w:r>
        <w:t>Xor</w:t>
      </w:r>
      <w:proofErr w:type="spellEnd"/>
      <w:r>
        <w:t xml:space="preserve">  constraint</w:t>
      </w:r>
      <w:proofErr w:type="gramEnd"/>
      <w:r>
        <w:t xml:space="preserve">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588" w:name="_Toc36041354"/>
      <w:bookmarkStart w:id="589" w:name="_Toc44603468"/>
      <w:bookmarkStart w:id="590" w:name="_Toc178155800"/>
      <w:r>
        <w:lastRenderedPageBreak/>
        <w:t>6</w:t>
      </w:r>
      <w:r w:rsidRPr="00CA2089">
        <w:t>.</w:t>
      </w:r>
      <w:r>
        <w:t>2.25</w:t>
      </w:r>
      <w:r w:rsidRPr="00CA2089">
        <w:tab/>
      </w:r>
      <w:proofErr w:type="spellStart"/>
      <w:r w:rsidRPr="000450B0">
        <w:t>ProxyClass</w:t>
      </w:r>
      <w:bookmarkEnd w:id="588"/>
      <w:bookmarkEnd w:id="589"/>
      <w:bookmarkEnd w:id="590"/>
      <w:proofErr w:type="spellEnd"/>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 [3</w:t>
      </w:r>
      <w:proofErr w:type="gramStart"/>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5.3.1</w:t>
      </w:r>
    </w:p>
    <w:p w14:paraId="0DF99D20" w14:textId="77777777" w:rsidR="00A95548" w:rsidRPr="00CA2089" w:rsidRDefault="00A95548" w:rsidP="00A95548">
      <w:pPr>
        <w:pStyle w:val="Heading4"/>
      </w:pPr>
      <w:bookmarkStart w:id="591" w:name="_Toc36041355"/>
      <w:bookmarkStart w:id="592" w:name="_Toc44603469"/>
      <w:bookmarkStart w:id="593" w:name="_Toc178155801"/>
      <w:r>
        <w:t>6.2.</w:t>
      </w:r>
      <w:r w:rsidR="0029240F">
        <w:t>25</w:t>
      </w:r>
      <w:r w:rsidRPr="00CA2089">
        <w:t>.1</w:t>
      </w:r>
      <w:r w:rsidRPr="00CA2089">
        <w:tab/>
        <w:t>YANG mapping</w:t>
      </w:r>
      <w:bookmarkEnd w:id="591"/>
      <w:bookmarkEnd w:id="592"/>
      <w:bookmarkEnd w:id="593"/>
    </w:p>
    <w:p w14:paraId="3C0D7E49" w14:textId="77777777" w:rsidR="00A95548" w:rsidRDefault="00A95548" w:rsidP="00A95548">
      <w:r>
        <w:t xml:space="preserve">A </w:t>
      </w:r>
      <w:proofErr w:type="spellStart"/>
      <w:r>
        <w:t>proxyclass</w:t>
      </w:r>
      <w:proofErr w:type="spellEnd"/>
      <w:r>
        <w:t xml:space="preserve"> is not directly mapped to YANG. A </w:t>
      </w:r>
      <w:proofErr w:type="spellStart"/>
      <w:r>
        <w:t>proxyclass</w:t>
      </w:r>
      <w:proofErr w:type="spellEnd"/>
      <w:r>
        <w:t xml:space="preserve"> represents </w:t>
      </w:r>
      <w:proofErr w:type="gramStart"/>
      <w:r>
        <w:t>a number of</w:t>
      </w:r>
      <w:proofErr w:type="gramEnd"/>
      <w:r>
        <w:t xml:space="preserve"> specific classes. A</w:t>
      </w:r>
      <w:r>
        <w:rPr>
          <w:snapToGrid w:val="0"/>
        </w:rPr>
        <w:t xml:space="preserve">ttributes, links, methods (or operations), and interactions that are present in the </w:t>
      </w:r>
      <w:proofErr w:type="spellStart"/>
      <w:r>
        <w:rPr>
          <w:snapToGrid w:val="0"/>
        </w:rPr>
        <w:t>proxyclass</w:t>
      </w:r>
      <w:proofErr w:type="spellEnd"/>
      <w:r>
        <w:rPr>
          <w:snapToGrid w:val="0"/>
        </w:rPr>
        <w:t xml:space="preserve"> shall be modelled in the represented specific classes.</w:t>
      </w:r>
    </w:p>
    <w:p w14:paraId="6CB2900E" w14:textId="77777777" w:rsidR="0029240F" w:rsidRPr="00AA149F" w:rsidRDefault="0029240F" w:rsidP="0029240F">
      <w:pPr>
        <w:pStyle w:val="Heading3"/>
      </w:pPr>
      <w:bookmarkStart w:id="594" w:name="_Toc44603470"/>
      <w:bookmarkStart w:id="595" w:name="_Toc178155802"/>
      <w:r w:rsidRPr="00AA149F">
        <w:t>6.2.26</w:t>
      </w:r>
      <w:r w:rsidRPr="00AA149F">
        <w:tab/>
      </w:r>
      <w:proofErr w:type="spellStart"/>
      <w:r w:rsidRPr="00AA149F">
        <w:t>SupportQualifier</w:t>
      </w:r>
      <w:bookmarkEnd w:id="594"/>
      <w:bookmarkEnd w:id="595"/>
      <w:proofErr w:type="spellEnd"/>
    </w:p>
    <w:p w14:paraId="194D6B9D" w14:textId="77777777" w:rsidR="0029240F" w:rsidRPr="00AA149F" w:rsidRDefault="0029240F" w:rsidP="0029240F">
      <w:pPr>
        <w:pStyle w:val="Heading4"/>
      </w:pPr>
      <w:bookmarkStart w:id="596" w:name="_Toc44603471"/>
      <w:bookmarkStart w:id="597" w:name="_Toc178155803"/>
      <w:r w:rsidRPr="00AA149F">
        <w:t>6.2.26.1</w:t>
      </w:r>
      <w:r w:rsidRPr="00AA149F">
        <w:tab/>
        <w:t>Introduction</w:t>
      </w:r>
      <w:bookmarkEnd w:id="596"/>
      <w:bookmarkEnd w:id="597"/>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598" w:name="_Toc44603472"/>
      <w:bookmarkStart w:id="599" w:name="_Toc178155804"/>
      <w:r w:rsidRPr="00501056">
        <w:t>6.2.</w:t>
      </w:r>
      <w:r>
        <w:t>26</w:t>
      </w:r>
      <w:r w:rsidRPr="00501056">
        <w:t>.2</w:t>
      </w:r>
      <w:r w:rsidRPr="00501056">
        <w:tab/>
        <w:t>YANG mapping</w:t>
      </w:r>
      <w:bookmarkEnd w:id="598"/>
      <w:bookmarkEnd w:id="599"/>
    </w:p>
    <w:p w14:paraId="51BAA41D" w14:textId="77777777" w:rsidR="0029240F" w:rsidRDefault="0029240F" w:rsidP="0029240F">
      <w:proofErr w:type="spellStart"/>
      <w:r>
        <w:t>SupportQualifier</w:t>
      </w:r>
      <w:proofErr w:type="spellEnd"/>
      <w:r>
        <w:t xml:space="preserve">=M is the default case in </w:t>
      </w:r>
      <w:proofErr w:type="gramStart"/>
      <w:r>
        <w:t>YANG</w:t>
      </w:r>
      <w:proofErr w:type="gramEnd"/>
      <w:r>
        <w:t xml:space="preserve"> so it needs no mapping.</w:t>
      </w:r>
    </w:p>
    <w:p w14:paraId="0036BEF6" w14:textId="77777777" w:rsidR="0029240F" w:rsidRDefault="0029240F" w:rsidP="0029240F">
      <w:proofErr w:type="spellStart"/>
      <w:r>
        <w:t>SupportQualifier</w:t>
      </w:r>
      <w:proofErr w:type="spellEnd"/>
      <w:r>
        <w:t xml:space="preserve">=O shall be mapped the same way as </w:t>
      </w:r>
      <w:proofErr w:type="spellStart"/>
      <w:r>
        <w:t>SupportQualifier</w:t>
      </w:r>
      <w:proofErr w:type="spellEnd"/>
      <w:r>
        <w:t xml:space="preserve">=M. Just like in the other solution sets the </w:t>
      </w:r>
      <w:proofErr w:type="spellStart"/>
      <w:r>
        <w:t>supportQualifier</w:t>
      </w:r>
      <w:proofErr w:type="spellEnd"/>
      <w:r>
        <w:t xml:space="preserve"> shall not be directly visible in the 3GPP Stage 3 YANG model. The support is indicated the following way: </w:t>
      </w:r>
    </w:p>
    <w:p w14:paraId="4F488F59" w14:textId="77777777" w:rsidR="0029240F" w:rsidRDefault="0029240F" w:rsidP="00533D77">
      <w:pPr>
        <w:pStyle w:val="B1"/>
        <w:ind w:left="852"/>
      </w:pPr>
      <w:r>
        <w:t>-</w:t>
      </w:r>
      <w:r>
        <w:tab/>
        <w:t xml:space="preserve">If the vendor supports an optional item, there is no further </w:t>
      </w:r>
      <w:proofErr w:type="spellStart"/>
      <w:r>
        <w:t>modeling</w:t>
      </w:r>
      <w:proofErr w:type="spellEnd"/>
      <w:r>
        <w:t xml:space="preserve">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w:t>
      </w:r>
      <w:proofErr w:type="spellStart"/>
      <w:r w:rsidRPr="00F243B6">
        <w:rPr>
          <w:rFonts w:eastAsia="Calibri" w:cs="Courier New"/>
        </w:rPr>
        <w:t>ManagedElement</w:t>
      </w:r>
      <w:proofErr w:type="spellEnd"/>
      <w:r w:rsidRPr="00F243B6">
        <w:rPr>
          <w:rFonts w:eastAsia="Calibri" w:cs="Courier New"/>
        </w:rPr>
        <w:t>/attributes/</w:t>
      </w:r>
      <w:proofErr w:type="spellStart"/>
      <w:r w:rsidRPr="00F243B6">
        <w:rPr>
          <w:rFonts w:eastAsia="Calibri" w:cs="Courier New"/>
        </w:rPr>
        <w:t>optionalAttribute</w:t>
      </w:r>
      <w:proofErr w:type="spellEnd"/>
      <w:r w:rsidRPr="00F243B6">
        <w:rPr>
          <w:rFonts w:eastAsia="Calibri" w:cs="Courier New"/>
        </w:rPr>
        <w:t xml:space="preserve"> {deviate </w:t>
      </w:r>
      <w:proofErr w:type="gramStart"/>
      <w:r w:rsidRPr="00F243B6">
        <w:rPr>
          <w:rFonts w:eastAsia="Calibri" w:cs="Courier New"/>
        </w:rPr>
        <w:t>not-supported</w:t>
      </w:r>
      <w:proofErr w:type="gramEnd"/>
      <w:r w:rsidRPr="00F243B6">
        <w:rPr>
          <w:rFonts w:eastAsia="Calibri" w:cs="Courier New"/>
        </w:rPr>
        <w:t>;}</w:t>
      </w:r>
    </w:p>
    <w:p w14:paraId="44D180B6" w14:textId="77777777" w:rsidR="0029240F" w:rsidRDefault="0029240F" w:rsidP="0029240F"/>
    <w:p w14:paraId="3443A726" w14:textId="77777777" w:rsidR="0029240F" w:rsidRDefault="0029240F" w:rsidP="0029240F">
      <w:proofErr w:type="spellStart"/>
      <w:r>
        <w:t>SupportQualifier</w:t>
      </w:r>
      <w:proofErr w:type="spellEnd"/>
      <w:r>
        <w:t xml:space="preserve">=CO {if the item is not supported) is mapped the same way as a not supported </w:t>
      </w:r>
      <w:proofErr w:type="spellStart"/>
      <w:r>
        <w:t>SupportQualifier</w:t>
      </w:r>
      <w:proofErr w:type="spellEnd"/>
      <w:r>
        <w:t>=O item.</w:t>
      </w:r>
    </w:p>
    <w:p w14:paraId="22703F43" w14:textId="77777777" w:rsidR="0029240F" w:rsidRDefault="0029240F" w:rsidP="0029240F">
      <w:proofErr w:type="spellStart"/>
      <w:r>
        <w:t>SupportQualifier</w:t>
      </w:r>
      <w:proofErr w:type="spellEnd"/>
      <w:r>
        <w:t xml:space="preserve">=CM &amp; CO (if item is supported) shall be mapped as a </w:t>
      </w:r>
      <w:proofErr w:type="spellStart"/>
      <w:r>
        <w:t>SupportQualifier</w:t>
      </w:r>
      <w:proofErr w:type="spellEnd"/>
      <w:r>
        <w:t>=M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600" w:name="_Toc178155805"/>
      <w:r w:rsidRPr="002737A7">
        <w:t>6.2.</w:t>
      </w:r>
      <w:r>
        <w:t>27</w:t>
      </w:r>
      <w:r w:rsidRPr="002737A7">
        <w:tab/>
      </w:r>
      <w:proofErr w:type="spellStart"/>
      <w:r>
        <w:t>isNotifyable</w:t>
      </w:r>
      <w:bookmarkEnd w:id="600"/>
      <w:proofErr w:type="spellEnd"/>
    </w:p>
    <w:p w14:paraId="7D4E0DD6" w14:textId="77777777" w:rsidR="005B2B03" w:rsidRPr="002737A7" w:rsidRDefault="005B2B03" w:rsidP="005B2B03">
      <w:pPr>
        <w:pStyle w:val="Heading4"/>
      </w:pPr>
      <w:bookmarkStart w:id="601" w:name="_Toc178155806"/>
      <w:r w:rsidRPr="002737A7">
        <w:t>6.2.</w:t>
      </w:r>
      <w:r>
        <w:t>27</w:t>
      </w:r>
      <w:r w:rsidRPr="002737A7">
        <w:t>.1</w:t>
      </w:r>
      <w:r w:rsidRPr="002737A7">
        <w:tab/>
        <w:t>Introduction</w:t>
      </w:r>
      <w:bookmarkEnd w:id="601"/>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602" w:name="_Toc178155807"/>
      <w:r w:rsidRPr="002737A7">
        <w:t>6.2.</w:t>
      </w:r>
      <w:r>
        <w:t>27</w:t>
      </w:r>
      <w:r w:rsidRPr="002737A7">
        <w:t>.2</w:t>
      </w:r>
      <w:r w:rsidRPr="002737A7">
        <w:tab/>
        <w:t>YANG mapping</w:t>
      </w:r>
      <w:bookmarkEnd w:id="602"/>
    </w:p>
    <w:p w14:paraId="221BF5C1" w14:textId="77777777" w:rsidR="005B2B03" w:rsidRPr="00C627C0" w:rsidRDefault="005B2B03" w:rsidP="005B2B03">
      <w:r w:rsidRPr="00C627C0">
        <w:t xml:space="preserve">Attributes that are </w:t>
      </w:r>
      <w:proofErr w:type="spellStart"/>
      <w:r w:rsidRPr="00C627C0">
        <w:t>isNotifyable</w:t>
      </w:r>
      <w:proofErr w:type="spellEnd"/>
      <w:r w:rsidRPr="00C627C0">
        <w:t>=False shall be marked with the "yext3</w:t>
      </w:r>
      <w:proofErr w:type="gramStart"/>
      <w:r w:rsidRPr="00C627C0">
        <w:t>gpp:notNotifiable</w:t>
      </w:r>
      <w:proofErr w:type="gramEnd"/>
      <w:r w:rsidRPr="00C627C0">
        <w:t>" YANG extension statement defined in the YANG module _3gpp-common-yang-</w:t>
      </w:r>
      <w:proofErr w:type="gramStart"/>
      <w:r w:rsidRPr="00C627C0">
        <w:t>extensions.yang</w:t>
      </w:r>
      <w:proofErr w:type="gramEnd"/>
      <w:r w:rsidRPr="00C627C0">
        <w:t xml:space="preserve">. </w:t>
      </w:r>
    </w:p>
    <w:p w14:paraId="25AF9F3E" w14:textId="77777777" w:rsidR="005B2B03" w:rsidRDefault="005B2B03" w:rsidP="005B2B03">
      <w:r w:rsidRPr="00C627C0">
        <w:t xml:space="preserve">Attributes that are </w:t>
      </w:r>
      <w:proofErr w:type="spellStart"/>
      <w:r w:rsidRPr="00C627C0">
        <w:t>isNotifyable</w:t>
      </w:r>
      <w:proofErr w:type="spellEnd"/>
      <w:r w:rsidRPr="00C627C0">
        <w:t>=True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603" w:name="_Toc82784693"/>
      <w:r w:rsidRPr="00416961">
        <w:rPr>
          <w:rFonts w:ascii="Arial" w:hAnsi="Arial"/>
          <w:sz w:val="28"/>
        </w:rPr>
        <w:lastRenderedPageBreak/>
        <w:t>6.2</w:t>
      </w:r>
      <w:r>
        <w:rPr>
          <w:rFonts w:ascii="Arial" w:hAnsi="Arial"/>
          <w:sz w:val="28"/>
        </w:rPr>
        <w:t>.28</w:t>
      </w:r>
      <w:r w:rsidRPr="00416961">
        <w:rPr>
          <w:rFonts w:ascii="Arial" w:hAnsi="Arial"/>
          <w:sz w:val="28"/>
        </w:rPr>
        <w:tab/>
      </w:r>
      <w:bookmarkEnd w:id="603"/>
      <w:proofErr w:type="spellStart"/>
      <w:r>
        <w:rPr>
          <w:rFonts w:ascii="Arial" w:hAnsi="Arial"/>
          <w:sz w:val="28"/>
        </w:rPr>
        <w:t>L</w:t>
      </w:r>
      <w:r w:rsidRPr="00416961">
        <w:rPr>
          <w:rFonts w:ascii="Arial" w:hAnsi="Arial"/>
          <w:sz w:val="28"/>
        </w:rPr>
        <w:t>ifecycleStatus</w:t>
      </w:r>
      <w:proofErr w:type="spellEnd"/>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604"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604"/>
    </w:p>
    <w:p w14:paraId="7D28B2E5" w14:textId="77777777" w:rsidR="007B67FC" w:rsidRPr="00416961" w:rsidRDefault="007B67FC" w:rsidP="007B67FC">
      <w:r w:rsidRPr="00416961">
        <w:t xml:space="preserve">Reference [3] clause </w:t>
      </w:r>
      <w:r>
        <w:t>5.2.A</w:t>
      </w:r>
      <w:r w:rsidRPr="00416961">
        <w:t xml:space="preserve"> - </w:t>
      </w:r>
      <w:proofErr w:type="spellStart"/>
      <w:r w:rsidRPr="00416961">
        <w:t>LifecycleStatus</w:t>
      </w:r>
      <w:proofErr w:type="spellEnd"/>
      <w:r w:rsidRPr="00416961">
        <w:t xml:space="preserve">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605"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605"/>
    </w:p>
    <w:p w14:paraId="2153D08F"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case in </w:t>
      </w:r>
      <w:proofErr w:type="gramStart"/>
      <w:r w:rsidRPr="00416961">
        <w:t>YANG</w:t>
      </w:r>
      <w:proofErr w:type="gramEnd"/>
      <w:r w:rsidRPr="00416961">
        <w:t xml:space="preserve"> so it needs no mapping.</w:t>
      </w:r>
    </w:p>
    <w:p w14:paraId="2774C415" w14:textId="77777777" w:rsidR="007B67FC" w:rsidRPr="00416961" w:rsidRDefault="007B67FC" w:rsidP="007B67FC">
      <w:proofErr w:type="spellStart"/>
      <w:r w:rsidRPr="00416961">
        <w:t>LifecycleStatus</w:t>
      </w:r>
      <w:proofErr w:type="spellEnd"/>
      <w:r w:rsidRPr="00416961">
        <w:t>=</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 xml:space="preserve">status </w:t>
      </w:r>
      <w:proofErr w:type="gramStart"/>
      <w:r>
        <w:rPr>
          <w:rFonts w:ascii="Courier New" w:eastAsia="Calibri" w:hAnsi="Courier New" w:cs="Courier New"/>
          <w:sz w:val="16"/>
        </w:rPr>
        <w:t>deprecated;</w:t>
      </w:r>
      <w:proofErr w:type="gramEnd"/>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606" w:name="_Toc178155808"/>
      <w:r w:rsidRPr="003479AB">
        <w:t>6.2.</w:t>
      </w:r>
      <w:r>
        <w:t>29</w:t>
      </w:r>
      <w:r w:rsidRPr="003479AB">
        <w:tab/>
      </w:r>
      <w:r>
        <w:t>Restriction on creating/deleting IOCs</w:t>
      </w:r>
      <w:bookmarkEnd w:id="606"/>
    </w:p>
    <w:p w14:paraId="2529161C" w14:textId="674D159B" w:rsidR="00470E7A" w:rsidRPr="00EB74DC" w:rsidRDefault="00470E7A" w:rsidP="00470E7A">
      <w:pPr>
        <w:pStyle w:val="Heading4"/>
      </w:pPr>
      <w:bookmarkStart w:id="607" w:name="_Toc155281271"/>
      <w:bookmarkStart w:id="608" w:name="_Toc178155809"/>
      <w:r w:rsidRPr="00EB74DC">
        <w:t>6.2.2</w:t>
      </w:r>
      <w:r>
        <w:t>9</w:t>
      </w:r>
      <w:r w:rsidRPr="00EB74DC">
        <w:t>.1</w:t>
      </w:r>
      <w:r w:rsidRPr="00EB74DC">
        <w:tab/>
        <w:t>Introduction</w:t>
      </w:r>
      <w:bookmarkEnd w:id="607"/>
      <w:bookmarkEnd w:id="608"/>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609" w:name="_Toc155281272"/>
      <w:bookmarkStart w:id="610" w:name="_Toc178155810"/>
      <w:r w:rsidRPr="00EB74DC">
        <w:t>6.2.2</w:t>
      </w:r>
      <w:r>
        <w:t>9</w:t>
      </w:r>
      <w:r w:rsidRPr="00EB74DC">
        <w:t>.2</w:t>
      </w:r>
      <w:r w:rsidRPr="00EB74DC">
        <w:tab/>
        <w:t>YANG mapping</w:t>
      </w:r>
      <w:bookmarkEnd w:id="609"/>
      <w:bookmarkEnd w:id="610"/>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w:t>
      </w:r>
      <w:proofErr w:type="gramStart"/>
      <w:r w:rsidRPr="00EB74DC">
        <w:t>gpp:</w:t>
      </w:r>
      <w:r>
        <w:t>only</w:t>
      </w:r>
      <w:proofErr w:type="gramEnd"/>
      <w:r w:rsidRPr="00EB74DC">
        <w:t>-system-created</w:t>
      </w:r>
      <w:r>
        <w:t xml:space="preserve">" </w:t>
      </w:r>
      <w:r w:rsidRPr="00C627C0">
        <w:t>YANG extension statement defined in the YANG module _3gpp-common-yang-</w:t>
      </w:r>
      <w:proofErr w:type="gramStart"/>
      <w:r w:rsidRPr="00C627C0">
        <w:t>extensions.yang</w:t>
      </w:r>
      <w:proofErr w:type="gramEnd"/>
      <w:r w:rsidRPr="00C627C0">
        <w:t>.</w:t>
      </w:r>
    </w:p>
    <w:p w14:paraId="2494A38F" w14:textId="77777777" w:rsidR="00470E7A" w:rsidRDefault="00470E7A" w:rsidP="00470E7A">
      <w:r>
        <w:t xml:space="preserve">In addition, a vendor’s implementation of some IOCs specified by a 3GPP specification may be such to not allow a </w:t>
      </w:r>
      <w:proofErr w:type="spellStart"/>
      <w:r>
        <w:t>MnS</w:t>
      </w:r>
      <w:proofErr w:type="spellEnd"/>
      <w:r>
        <w:t xml:space="preserve"> consumer to create MOIs of the class. When the vendor implementation does not allow creation/deletion of the IOC, the vendor shall advertise this by </w:t>
      </w:r>
      <w:proofErr w:type="gramStart"/>
      <w:r>
        <w:t>providing  a</w:t>
      </w:r>
      <w:proofErr w:type="gramEnd"/>
      <w:r>
        <w:t xml:space="preserve">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w:t>
      </w:r>
      <w:proofErr w:type="gramStart"/>
      <w:r>
        <w:t>gpp:ManagedElement</w:t>
      </w:r>
      <w:proofErr w:type="gramEnd"/>
      <w:r>
        <w:t>/meas3</w:t>
      </w:r>
      <w:proofErr w:type="gramStart"/>
      <w:r>
        <w:t>gpp:PerfMetricJob</w:t>
      </w:r>
      <w:proofErr w:type="gramEnd"/>
      <w:r>
        <w:t xml:space="preserve">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w:t>
      </w:r>
      <w:proofErr w:type="gramStart"/>
      <w:r w:rsidRPr="00EB74DC">
        <w:t>gpp:</w:t>
      </w:r>
      <w:r>
        <w:t>only</w:t>
      </w:r>
      <w:proofErr w:type="gramEnd"/>
      <w:r w:rsidRPr="00EB74DC">
        <w:t>-system-</w:t>
      </w:r>
      <w:proofErr w:type="gramStart"/>
      <w:r w:rsidRPr="00EB74DC">
        <w:t>created</w:t>
      </w:r>
      <w:r>
        <w:t>;</w:t>
      </w:r>
      <w:proofErr w:type="gramEnd"/>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 xml:space="preserve">to not allow a </w:t>
      </w:r>
      <w:proofErr w:type="spellStart"/>
      <w:r>
        <w:t>MnS</w:t>
      </w:r>
      <w:proofErr w:type="spellEnd"/>
      <w:r>
        <w:t xml:space="preserve">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list </w:t>
      </w:r>
      <w:proofErr w:type="spellStart"/>
      <w:r>
        <w:t>VendorDefinedIOC</w:t>
      </w:r>
      <w:proofErr w:type="spellEnd"/>
      <w:r>
        <w:t xml:space="preserve">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w:t>
      </w:r>
      <w:proofErr w:type="gramStart"/>
      <w:r>
        <w:t>id;</w:t>
      </w:r>
      <w:proofErr w:type="gramEnd"/>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w:t>
      </w:r>
      <w:proofErr w:type="gramStart"/>
      <w:r>
        <w:t>gpp:Top</w:t>
      </w:r>
      <w:proofErr w:type="gramEnd"/>
      <w:r>
        <w:t>_</w:t>
      </w:r>
      <w:proofErr w:type="gramStart"/>
      <w:r>
        <w:t>Grp;</w:t>
      </w:r>
      <w:proofErr w:type="gramEnd"/>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w:t>
      </w:r>
      <w:proofErr w:type="gramStart"/>
      <w:r w:rsidRPr="00EB74DC">
        <w:t>gpp:</w:t>
      </w:r>
      <w:r>
        <w:t>only</w:t>
      </w:r>
      <w:proofErr w:type="gramEnd"/>
      <w:r w:rsidRPr="00EB74DC">
        <w:t>-system-</w:t>
      </w:r>
      <w:proofErr w:type="gramStart"/>
      <w:r w:rsidRPr="00EB74DC">
        <w:t>created</w:t>
      </w:r>
      <w:r>
        <w:t>;</w:t>
      </w:r>
      <w:proofErr w:type="gramEnd"/>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A87F3E0" w:rsidR="006955F9" w:rsidRDefault="006955F9" w:rsidP="00E640A6">
      <w:pPr>
        <w:pStyle w:val="Heading8"/>
      </w:pPr>
      <w:r>
        <w:br w:type="page"/>
      </w:r>
      <w:bookmarkStart w:id="611" w:name="_Toc178155811"/>
      <w:r>
        <w:lastRenderedPageBreak/>
        <w:t>Annex A (informative):</w:t>
      </w:r>
      <w:r w:rsidRPr="00501056">
        <w:br/>
      </w:r>
      <w:r>
        <w:t>Example usage of the template for one management capability</w:t>
      </w:r>
      <w:bookmarkEnd w:id="611"/>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 xml:space="preserve">The goal of this use case is to enable ASP to deploy the EAS in the EDN, by requesting the provisioning </w:t>
      </w:r>
      <w:proofErr w:type="spellStart"/>
      <w:r w:rsidRPr="00E640A6">
        <w:rPr>
          <w:iCs/>
        </w:rPr>
        <w:t>MnS</w:t>
      </w:r>
      <w:proofErr w:type="spellEnd"/>
      <w:r w:rsidRPr="00E640A6">
        <w:rPr>
          <w:iCs/>
        </w:rPr>
        <w:t xml:space="preserve"> producer with the deployment requirements (e.g. the topological or geographical service areas, software image information, QoS, affinity/anti-affinity with other EAS, etc.) to deploy the EAS. The provisioning </w:t>
      </w:r>
      <w:proofErr w:type="spellStart"/>
      <w:r w:rsidRPr="00E640A6">
        <w:rPr>
          <w:iCs/>
        </w:rPr>
        <w:t>MnS</w:t>
      </w:r>
      <w:proofErr w:type="spellEnd"/>
      <w:r w:rsidRPr="00E640A6">
        <w:rPr>
          <w:iCs/>
        </w:rPr>
        <w:t xml:space="preserve">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w:t>
      </w:r>
      <w:proofErr w:type="spellStart"/>
      <w:r w:rsidRPr="00E640A6">
        <w:rPr>
          <w:iCs/>
        </w:rPr>
        <w:t>MnS</w:t>
      </w:r>
      <w:proofErr w:type="spellEnd"/>
      <w:r w:rsidRPr="00E640A6">
        <w:rPr>
          <w:iCs/>
        </w:rPr>
        <w:t xml:space="preserve"> producer analyses the deployment requirements to determine where (i.e. on which EDN) and how many EAS VNF instance(s) should be </w:t>
      </w:r>
      <w:proofErr w:type="gramStart"/>
      <w:r w:rsidRPr="00E640A6">
        <w:rPr>
          <w:iCs/>
        </w:rPr>
        <w:t>instantiated, and</w:t>
      </w:r>
      <w:proofErr w:type="gramEnd"/>
      <w:r w:rsidRPr="00E640A6">
        <w:rPr>
          <w:iCs/>
        </w:rPr>
        <w:t xml:space="preserve"> requests the NFVO in ETSI NFV MANO to instantiate the EAS VNF instance(s). The provisioning </w:t>
      </w:r>
      <w:proofErr w:type="spellStart"/>
      <w:r w:rsidRPr="00E640A6">
        <w:rPr>
          <w:iCs/>
        </w:rPr>
        <w:t>MnS</w:t>
      </w:r>
      <w:proofErr w:type="spellEnd"/>
      <w:r w:rsidRPr="00E640A6">
        <w:rPr>
          <w:iCs/>
        </w:rPr>
        <w:t xml:space="preserve">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010563F5" w14:textId="77777777" w:rsidR="006955F9" w:rsidRPr="00F31682" w:rsidRDefault="006955F9" w:rsidP="00306161">
            <w:pPr>
              <w:pStyle w:val="TAH"/>
              <w:rPr>
                <w:rFonts w:eastAsia="SimSun"/>
                <w:lang w:val="fr-FR"/>
              </w:rPr>
            </w:pPr>
            <w:proofErr w:type="spellStart"/>
            <w:r w:rsidRPr="00F31682">
              <w:rPr>
                <w:rFonts w:eastAsia="SimSun"/>
                <w:lang w:val="fr-FR"/>
              </w:rPr>
              <w:t>Requirement</w:t>
            </w:r>
            <w:proofErr w:type="spellEnd"/>
            <w:r w:rsidRPr="00F31682">
              <w:rPr>
                <w:rFonts w:eastAsia="SimSun"/>
                <w:lang w:val="fr-FR"/>
              </w:rPr>
              <w:t xml:space="preserve"> label</w:t>
            </w:r>
          </w:p>
        </w:tc>
        <w:tc>
          <w:tcPr>
            <w:tcW w:w="6096" w:type="dxa"/>
            <w:tcBorders>
              <w:top w:val="single" w:sz="4" w:space="0" w:color="auto"/>
              <w:left w:val="single" w:sz="4" w:space="0" w:color="auto"/>
              <w:bottom w:val="single" w:sz="4" w:space="0" w:color="auto"/>
              <w:right w:val="single" w:sz="4" w:space="0" w:color="auto"/>
            </w:tcBorders>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5AAA2A8" w14:textId="77777777" w:rsidR="006955F9" w:rsidRPr="00F31682" w:rsidRDefault="006955F9" w:rsidP="00306161">
            <w:pPr>
              <w:pStyle w:val="TAH"/>
              <w:rPr>
                <w:rFonts w:eastAsia="SimSun"/>
                <w:lang w:val="fr-FR"/>
              </w:rPr>
            </w:pPr>
            <w:proofErr w:type="spellStart"/>
            <w:r w:rsidRPr="00F31682">
              <w:rPr>
                <w:rFonts w:eastAsia="SimSun"/>
                <w:lang w:val="fr-FR"/>
              </w:rPr>
              <w:t>Related</w:t>
            </w:r>
            <w:proofErr w:type="spellEnd"/>
            <w:r w:rsidRPr="00F31682">
              <w:rPr>
                <w:rFonts w:eastAsia="SimSun"/>
                <w:lang w:val="fr-FR"/>
              </w:rPr>
              <w:t xml:space="preserve">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hideMark/>
          </w:tcPr>
          <w:p w14:paraId="536A0C21" w14:textId="77777777" w:rsidR="006955F9" w:rsidRPr="00B70C8D" w:rsidRDefault="00E640A6" w:rsidP="00306161">
            <w:pPr>
              <w:pStyle w:val="TAL"/>
              <w:rPr>
                <w:rFonts w:eastAsia="SimSun"/>
              </w:rPr>
            </w:pPr>
            <w:r w:rsidRPr="00E640A6">
              <w:t xml:space="preserve">Generic provisioning </w:t>
            </w:r>
            <w:proofErr w:type="spellStart"/>
            <w:r w:rsidRPr="00E640A6">
              <w:t>MnS</w:t>
            </w:r>
            <w:proofErr w:type="spellEnd"/>
            <w:r w:rsidRPr="00E640A6">
              <w:t xml:space="preserve">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r w:rsidRPr="00501056">
        <w:br w:type="page"/>
      </w:r>
      <w:bookmarkStart w:id="612" w:name="_Toc20312313"/>
      <w:bookmarkStart w:id="613" w:name="_Toc27561392"/>
      <w:bookmarkStart w:id="614" w:name="_Toc36041356"/>
      <w:bookmarkStart w:id="615" w:name="_Toc44603473"/>
      <w:bookmarkStart w:id="616" w:name="_Toc178155812"/>
      <w:bookmarkStart w:id="617" w:name="historyclause"/>
      <w:r w:rsidR="00080512" w:rsidRPr="00501056">
        <w:lastRenderedPageBreak/>
        <w:t xml:space="preserve">Annex </w:t>
      </w:r>
      <w:r w:rsidR="00F91D49">
        <w:t>B</w:t>
      </w:r>
      <w:r w:rsidR="00F91D49" w:rsidRPr="00501056">
        <w:t xml:space="preserve"> </w:t>
      </w:r>
      <w:r w:rsidR="00080512" w:rsidRPr="00501056">
        <w:t>(informative):</w:t>
      </w:r>
      <w:r w:rsidR="00080512" w:rsidRPr="00501056">
        <w:br/>
        <w:t>Change history</w:t>
      </w:r>
      <w:bookmarkEnd w:id="612"/>
      <w:bookmarkEnd w:id="613"/>
      <w:bookmarkEnd w:id="614"/>
      <w:bookmarkEnd w:id="615"/>
      <w:bookmarkEnd w:id="616"/>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617"/>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proofErr w:type="spellStart"/>
            <w:r w:rsidRPr="00501056">
              <w:rPr>
                <w:b/>
                <w:sz w:val="16"/>
              </w:rPr>
              <w:t>TDoc</w:t>
            </w:r>
            <w:proofErr w:type="spellEnd"/>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 xml:space="preserve">Implement </w:t>
            </w:r>
            <w:proofErr w:type="spellStart"/>
            <w:r w:rsidRPr="002A2AFD">
              <w:rPr>
                <w:sz w:val="16"/>
                <w:szCs w:val="16"/>
              </w:rPr>
              <w:t>Edithelp</w:t>
            </w:r>
            <w:proofErr w:type="spellEnd"/>
            <w:r w:rsidRPr="002A2AFD">
              <w:rPr>
                <w:sz w:val="16"/>
                <w:szCs w:val="16"/>
              </w:rPr>
              <w:t xml:space="preserve">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 xml:space="preserve">Resolution of </w:t>
            </w:r>
            <w:proofErr w:type="spellStart"/>
            <w:r>
              <w:rPr>
                <w:sz w:val="16"/>
                <w:szCs w:val="16"/>
              </w:rPr>
              <w:t>Editors</w:t>
            </w:r>
            <w:proofErr w:type="spellEnd"/>
            <w:r>
              <w:rPr>
                <w:sz w:val="16"/>
                <w:szCs w:val="16"/>
              </w:rPr>
              <w:t xml:space="preserve">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 xml:space="preserve">Resolution of </w:t>
            </w:r>
            <w:proofErr w:type="spellStart"/>
            <w:r>
              <w:rPr>
                <w:sz w:val="16"/>
                <w:szCs w:val="16"/>
              </w:rPr>
              <w:t>Editors</w:t>
            </w:r>
            <w:proofErr w:type="spellEnd"/>
            <w:r>
              <w:rPr>
                <w:sz w:val="16"/>
                <w:szCs w:val="16"/>
              </w:rPr>
              <w:t xml:space="preserve">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 xml:space="preserve">Update </w:t>
            </w:r>
            <w:proofErr w:type="spellStart"/>
            <w:r>
              <w:rPr>
                <w:sz w:val="16"/>
                <w:szCs w:val="16"/>
              </w:rPr>
              <w:t>thresholdCrossingNotification</w:t>
            </w:r>
            <w:proofErr w:type="spellEnd"/>
            <w:r>
              <w:rPr>
                <w:sz w:val="16"/>
                <w:szCs w:val="16"/>
              </w:rPr>
              <w:t xml:space="preserve">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 xml:space="preserve">Code </w:t>
            </w:r>
            <w:proofErr w:type="gramStart"/>
            <w:r>
              <w:rPr>
                <w:sz w:val="16"/>
                <w:szCs w:val="16"/>
              </w:rPr>
              <w:t>begin</w:t>
            </w:r>
            <w:proofErr w:type="gramEnd"/>
            <w:r>
              <w:rPr>
                <w:sz w:val="16"/>
                <w:szCs w:val="16"/>
              </w:rPr>
              <w:t xml:space="preserve">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 xml:space="preserve">Add missing mapping of </w:t>
            </w:r>
            <w:proofErr w:type="spellStart"/>
            <w:r>
              <w:rPr>
                <w:sz w:val="16"/>
                <w:szCs w:val="16"/>
              </w:rPr>
              <w:t>isNotifyable</w:t>
            </w:r>
            <w:proofErr w:type="spellEnd"/>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 xml:space="preserve">Clarifications for </w:t>
            </w:r>
            <w:proofErr w:type="spellStart"/>
            <w:r>
              <w:rPr>
                <w:sz w:val="16"/>
                <w:szCs w:val="16"/>
              </w:rPr>
              <w:t>lifecycleStatus</w:t>
            </w:r>
            <w:proofErr w:type="spellEnd"/>
            <w:r>
              <w:rPr>
                <w:sz w:val="16"/>
                <w:szCs w:val="16"/>
              </w:rPr>
              <w:t xml:space="preserve">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 xml:space="preserve">Allow YANG </w:t>
            </w:r>
            <w:proofErr w:type="spellStart"/>
            <w:r>
              <w:rPr>
                <w:sz w:val="16"/>
                <w:szCs w:val="16"/>
              </w:rPr>
              <w:t>anydata</w:t>
            </w:r>
            <w:proofErr w:type="spellEnd"/>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 xml:space="preserve">Rel18 CR 32.160 Correct YANG mapping of </w:t>
            </w:r>
            <w:proofErr w:type="spellStart"/>
            <w:r>
              <w:rPr>
                <w:sz w:val="16"/>
                <w:szCs w:val="16"/>
              </w:rPr>
              <w:t>isInvariant</w:t>
            </w:r>
            <w:proofErr w:type="spellEnd"/>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 xml:space="preserve">Rel-18 CR 32.160 Correct </w:t>
            </w:r>
            <w:proofErr w:type="spellStart"/>
            <w:r>
              <w:rPr>
                <w:sz w:val="16"/>
                <w:szCs w:val="16"/>
              </w:rPr>
              <w:t>pyang</w:t>
            </w:r>
            <w:proofErr w:type="spellEnd"/>
            <w:r>
              <w:rPr>
                <w:sz w:val="16"/>
                <w:szCs w:val="16"/>
              </w:rPr>
              <w:t xml:space="preserve">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AF4D03" w:rsidRPr="00E54692" w14:paraId="7C6B90A7" w14:textId="77777777" w:rsidTr="00AD05EC">
        <w:trPr>
          <w:jc w:val="center"/>
        </w:trPr>
        <w:tc>
          <w:tcPr>
            <w:tcW w:w="800" w:type="dxa"/>
            <w:shd w:val="solid" w:color="FFFFFF" w:fill="auto"/>
          </w:tcPr>
          <w:p w14:paraId="3FB32100" w14:textId="45995632" w:rsidR="00AF4D03" w:rsidRDefault="00AF4D03" w:rsidP="00AD05EC">
            <w:pPr>
              <w:pStyle w:val="TAC"/>
              <w:rPr>
                <w:sz w:val="16"/>
                <w:szCs w:val="16"/>
              </w:rPr>
            </w:pPr>
            <w:r>
              <w:rPr>
                <w:sz w:val="16"/>
                <w:szCs w:val="16"/>
              </w:rPr>
              <w:t>2024-09</w:t>
            </w:r>
          </w:p>
        </w:tc>
        <w:tc>
          <w:tcPr>
            <w:tcW w:w="800" w:type="dxa"/>
            <w:shd w:val="solid" w:color="FFFFFF" w:fill="auto"/>
          </w:tcPr>
          <w:p w14:paraId="5605DD35" w14:textId="268C9C00" w:rsidR="00AF4D03" w:rsidRDefault="00AF4D03" w:rsidP="00AD05EC">
            <w:pPr>
              <w:pStyle w:val="TAC"/>
              <w:rPr>
                <w:sz w:val="16"/>
                <w:szCs w:val="16"/>
              </w:rPr>
            </w:pPr>
            <w:r>
              <w:rPr>
                <w:sz w:val="16"/>
                <w:szCs w:val="16"/>
              </w:rPr>
              <w:t>SA#105</w:t>
            </w:r>
          </w:p>
        </w:tc>
        <w:tc>
          <w:tcPr>
            <w:tcW w:w="1094" w:type="dxa"/>
            <w:shd w:val="solid" w:color="FFFFFF" w:fill="auto"/>
          </w:tcPr>
          <w:p w14:paraId="3A041CC9" w14:textId="5CB57D18" w:rsidR="00AF4D03" w:rsidRPr="00623E81" w:rsidRDefault="00AF4D03" w:rsidP="00AD05EC">
            <w:pPr>
              <w:pStyle w:val="TAC"/>
              <w:rPr>
                <w:sz w:val="16"/>
                <w:szCs w:val="16"/>
              </w:rPr>
            </w:pPr>
            <w:r w:rsidRPr="00AF4D03">
              <w:rPr>
                <w:sz w:val="16"/>
                <w:szCs w:val="16"/>
              </w:rPr>
              <w:t>SP-241165</w:t>
            </w:r>
          </w:p>
        </w:tc>
        <w:tc>
          <w:tcPr>
            <w:tcW w:w="566" w:type="dxa"/>
            <w:shd w:val="solid" w:color="FFFFFF" w:fill="auto"/>
          </w:tcPr>
          <w:p w14:paraId="4AD11F63" w14:textId="7B496BB0" w:rsidR="00AF4D03" w:rsidRDefault="00AF4D03" w:rsidP="00AD05EC">
            <w:pPr>
              <w:pStyle w:val="TAL"/>
              <w:rPr>
                <w:sz w:val="16"/>
                <w:szCs w:val="16"/>
              </w:rPr>
            </w:pPr>
            <w:r>
              <w:rPr>
                <w:sz w:val="16"/>
                <w:szCs w:val="16"/>
              </w:rPr>
              <w:t>0063</w:t>
            </w:r>
          </w:p>
        </w:tc>
        <w:tc>
          <w:tcPr>
            <w:tcW w:w="425" w:type="dxa"/>
            <w:shd w:val="solid" w:color="FFFFFF" w:fill="auto"/>
          </w:tcPr>
          <w:p w14:paraId="53AE0709" w14:textId="4AB527E9" w:rsidR="00AF4D03" w:rsidRDefault="00AF4D03" w:rsidP="00AD05EC">
            <w:pPr>
              <w:pStyle w:val="TAR"/>
              <w:rPr>
                <w:sz w:val="16"/>
                <w:szCs w:val="16"/>
              </w:rPr>
            </w:pPr>
            <w:r>
              <w:rPr>
                <w:sz w:val="16"/>
                <w:szCs w:val="16"/>
              </w:rPr>
              <w:t>-</w:t>
            </w:r>
          </w:p>
        </w:tc>
        <w:tc>
          <w:tcPr>
            <w:tcW w:w="567" w:type="dxa"/>
            <w:shd w:val="solid" w:color="FFFFFF" w:fill="auto"/>
          </w:tcPr>
          <w:p w14:paraId="5650B797" w14:textId="22C901EB" w:rsidR="00AF4D03" w:rsidRDefault="00AF4D03" w:rsidP="00AD05EC">
            <w:pPr>
              <w:pStyle w:val="TAC"/>
              <w:rPr>
                <w:sz w:val="16"/>
                <w:szCs w:val="16"/>
              </w:rPr>
            </w:pPr>
            <w:r>
              <w:rPr>
                <w:sz w:val="16"/>
                <w:szCs w:val="16"/>
              </w:rPr>
              <w:t>A</w:t>
            </w:r>
          </w:p>
        </w:tc>
        <w:tc>
          <w:tcPr>
            <w:tcW w:w="4679" w:type="dxa"/>
            <w:shd w:val="solid" w:color="FFFFFF" w:fill="auto"/>
          </w:tcPr>
          <w:p w14:paraId="719FF518" w14:textId="145B59E8" w:rsidR="00AF4D03" w:rsidRDefault="00AF4D03" w:rsidP="00AD05EC">
            <w:pPr>
              <w:pStyle w:val="TAL"/>
              <w:rPr>
                <w:sz w:val="16"/>
                <w:szCs w:val="16"/>
              </w:rPr>
            </w:pPr>
            <w:r>
              <w:rPr>
                <w:sz w:val="16"/>
                <w:szCs w:val="16"/>
              </w:rPr>
              <w:t>Rel-18 CR 32.160 Clarify attribute naming</w:t>
            </w:r>
          </w:p>
        </w:tc>
        <w:tc>
          <w:tcPr>
            <w:tcW w:w="708" w:type="dxa"/>
            <w:shd w:val="solid" w:color="FFFFFF" w:fill="auto"/>
          </w:tcPr>
          <w:p w14:paraId="208A805F" w14:textId="0F94E257" w:rsidR="00AF4D03" w:rsidRDefault="00AF4D03" w:rsidP="00AD05EC">
            <w:pPr>
              <w:pStyle w:val="TAC"/>
              <w:rPr>
                <w:sz w:val="16"/>
                <w:szCs w:val="16"/>
              </w:rPr>
            </w:pPr>
            <w:r>
              <w:rPr>
                <w:sz w:val="16"/>
                <w:szCs w:val="16"/>
              </w:rPr>
              <w:t>18.7.0</w:t>
            </w:r>
          </w:p>
        </w:tc>
      </w:tr>
      <w:tr w:rsidR="00E2521D" w:rsidRPr="00E54692" w14:paraId="17C1E61D" w14:textId="77777777" w:rsidTr="00AD05EC">
        <w:trPr>
          <w:jc w:val="center"/>
        </w:trPr>
        <w:tc>
          <w:tcPr>
            <w:tcW w:w="800" w:type="dxa"/>
            <w:shd w:val="solid" w:color="FFFFFF" w:fill="auto"/>
          </w:tcPr>
          <w:p w14:paraId="3F7CD64C" w14:textId="04A5A2EE" w:rsidR="00E2521D" w:rsidRDefault="00E2521D" w:rsidP="00AD05EC">
            <w:pPr>
              <w:pStyle w:val="TAC"/>
              <w:rPr>
                <w:sz w:val="16"/>
                <w:szCs w:val="16"/>
              </w:rPr>
            </w:pPr>
            <w:r>
              <w:rPr>
                <w:sz w:val="16"/>
                <w:szCs w:val="16"/>
              </w:rPr>
              <w:t>2024-09</w:t>
            </w:r>
          </w:p>
        </w:tc>
        <w:tc>
          <w:tcPr>
            <w:tcW w:w="800" w:type="dxa"/>
            <w:shd w:val="solid" w:color="FFFFFF" w:fill="auto"/>
          </w:tcPr>
          <w:p w14:paraId="3335FA40" w14:textId="055F9FA0" w:rsidR="00E2521D" w:rsidRDefault="00E2521D" w:rsidP="00AD05EC">
            <w:pPr>
              <w:pStyle w:val="TAC"/>
              <w:rPr>
                <w:sz w:val="16"/>
                <w:szCs w:val="16"/>
              </w:rPr>
            </w:pPr>
            <w:r>
              <w:rPr>
                <w:sz w:val="16"/>
                <w:szCs w:val="16"/>
              </w:rPr>
              <w:t>SA#105</w:t>
            </w:r>
          </w:p>
        </w:tc>
        <w:tc>
          <w:tcPr>
            <w:tcW w:w="1094" w:type="dxa"/>
            <w:shd w:val="solid" w:color="FFFFFF" w:fill="auto"/>
          </w:tcPr>
          <w:p w14:paraId="38CE3E85" w14:textId="5F4118D2" w:rsidR="00E2521D" w:rsidRPr="00AF4D03" w:rsidRDefault="00E2521D" w:rsidP="00AD05EC">
            <w:pPr>
              <w:pStyle w:val="TAC"/>
              <w:rPr>
                <w:sz w:val="16"/>
                <w:szCs w:val="16"/>
              </w:rPr>
            </w:pPr>
            <w:r w:rsidRPr="00E2521D">
              <w:rPr>
                <w:sz w:val="16"/>
                <w:szCs w:val="16"/>
              </w:rPr>
              <w:t>SP-241170</w:t>
            </w:r>
          </w:p>
        </w:tc>
        <w:tc>
          <w:tcPr>
            <w:tcW w:w="566" w:type="dxa"/>
            <w:shd w:val="solid" w:color="FFFFFF" w:fill="auto"/>
          </w:tcPr>
          <w:p w14:paraId="5B4142EA" w14:textId="407B6EF4" w:rsidR="00E2521D" w:rsidRDefault="00E2521D" w:rsidP="00AD05EC">
            <w:pPr>
              <w:pStyle w:val="TAL"/>
              <w:rPr>
                <w:sz w:val="16"/>
                <w:szCs w:val="16"/>
              </w:rPr>
            </w:pPr>
            <w:r>
              <w:rPr>
                <w:sz w:val="16"/>
                <w:szCs w:val="16"/>
              </w:rPr>
              <w:t>0067</w:t>
            </w:r>
          </w:p>
        </w:tc>
        <w:tc>
          <w:tcPr>
            <w:tcW w:w="425" w:type="dxa"/>
            <w:shd w:val="solid" w:color="FFFFFF" w:fill="auto"/>
          </w:tcPr>
          <w:p w14:paraId="71B0F999" w14:textId="5A5C5876" w:rsidR="00E2521D" w:rsidRDefault="00E2521D" w:rsidP="00AD05EC">
            <w:pPr>
              <w:pStyle w:val="TAR"/>
              <w:rPr>
                <w:sz w:val="16"/>
                <w:szCs w:val="16"/>
              </w:rPr>
            </w:pPr>
            <w:r>
              <w:rPr>
                <w:sz w:val="16"/>
                <w:szCs w:val="16"/>
              </w:rPr>
              <w:t>1</w:t>
            </w:r>
          </w:p>
        </w:tc>
        <w:tc>
          <w:tcPr>
            <w:tcW w:w="567" w:type="dxa"/>
            <w:shd w:val="solid" w:color="FFFFFF" w:fill="auto"/>
          </w:tcPr>
          <w:p w14:paraId="2D6466AF" w14:textId="23BA8E32" w:rsidR="00E2521D" w:rsidRDefault="00E2521D" w:rsidP="00AD05EC">
            <w:pPr>
              <w:pStyle w:val="TAC"/>
              <w:rPr>
                <w:sz w:val="16"/>
                <w:szCs w:val="16"/>
              </w:rPr>
            </w:pPr>
            <w:r>
              <w:rPr>
                <w:sz w:val="16"/>
                <w:szCs w:val="16"/>
              </w:rPr>
              <w:t>A</w:t>
            </w:r>
          </w:p>
        </w:tc>
        <w:tc>
          <w:tcPr>
            <w:tcW w:w="4679" w:type="dxa"/>
            <w:shd w:val="solid" w:color="FFFFFF" w:fill="auto"/>
          </w:tcPr>
          <w:p w14:paraId="7FC4040A" w14:textId="46EDDA26" w:rsidR="00E2521D" w:rsidRDefault="00E2521D" w:rsidP="00AD05EC">
            <w:pPr>
              <w:pStyle w:val="TAL"/>
              <w:rPr>
                <w:sz w:val="16"/>
                <w:szCs w:val="16"/>
              </w:rPr>
            </w:pPr>
            <w:r>
              <w:rPr>
                <w:sz w:val="16"/>
                <w:szCs w:val="16"/>
              </w:rPr>
              <w:t>Rel-18 CR TS 32.160 Update the IETF references to the latest IETF draft</w:t>
            </w:r>
          </w:p>
        </w:tc>
        <w:tc>
          <w:tcPr>
            <w:tcW w:w="708" w:type="dxa"/>
            <w:shd w:val="solid" w:color="FFFFFF" w:fill="auto"/>
          </w:tcPr>
          <w:p w14:paraId="1DDBE3E1" w14:textId="2DD6B04F" w:rsidR="00E2521D" w:rsidRDefault="00E2521D" w:rsidP="00AD05EC">
            <w:pPr>
              <w:pStyle w:val="TAC"/>
              <w:rPr>
                <w:sz w:val="16"/>
                <w:szCs w:val="16"/>
              </w:rPr>
            </w:pPr>
            <w:r>
              <w:rPr>
                <w:sz w:val="16"/>
                <w:szCs w:val="16"/>
              </w:rPr>
              <w:t>18.7.0</w:t>
            </w:r>
          </w:p>
        </w:tc>
      </w:tr>
      <w:tr w:rsidR="00FE00AA" w:rsidRPr="00E54692" w14:paraId="22685A95" w14:textId="77777777" w:rsidTr="00AD05EC">
        <w:trPr>
          <w:jc w:val="center"/>
        </w:trPr>
        <w:tc>
          <w:tcPr>
            <w:tcW w:w="800" w:type="dxa"/>
            <w:shd w:val="solid" w:color="FFFFFF" w:fill="auto"/>
          </w:tcPr>
          <w:p w14:paraId="3B13C8C8" w14:textId="108CAEBF" w:rsidR="00FE00AA" w:rsidRDefault="00FE00AA" w:rsidP="00FE00AA">
            <w:pPr>
              <w:pStyle w:val="TAC"/>
              <w:rPr>
                <w:sz w:val="16"/>
                <w:szCs w:val="16"/>
              </w:rPr>
            </w:pPr>
            <w:r w:rsidRPr="00FE00AA">
              <w:rPr>
                <w:rFonts w:cs="Arial"/>
                <w:sz w:val="16"/>
                <w:szCs w:val="16"/>
                <w:lang w:eastAsia="ja-JP"/>
              </w:rPr>
              <w:t>2025-12</w:t>
            </w:r>
          </w:p>
        </w:tc>
        <w:tc>
          <w:tcPr>
            <w:tcW w:w="800" w:type="dxa"/>
            <w:shd w:val="solid" w:color="FFFFFF" w:fill="auto"/>
          </w:tcPr>
          <w:p w14:paraId="010A82F7" w14:textId="00187CE1" w:rsidR="00FE00AA" w:rsidRDefault="00FE00AA" w:rsidP="00FE00AA">
            <w:pPr>
              <w:pStyle w:val="TAC"/>
              <w:rPr>
                <w:sz w:val="16"/>
                <w:szCs w:val="16"/>
              </w:rPr>
            </w:pPr>
            <w:r w:rsidRPr="00FE00AA">
              <w:rPr>
                <w:rFonts w:cs="Arial"/>
                <w:sz w:val="16"/>
                <w:szCs w:val="16"/>
                <w:lang w:eastAsia="ja-JP"/>
              </w:rPr>
              <w:t>SA#110</w:t>
            </w:r>
          </w:p>
        </w:tc>
        <w:tc>
          <w:tcPr>
            <w:tcW w:w="1094" w:type="dxa"/>
            <w:shd w:val="solid" w:color="FFFFFF" w:fill="auto"/>
          </w:tcPr>
          <w:p w14:paraId="0B4EFD33" w14:textId="467B6CA6" w:rsidR="00FE00AA" w:rsidRPr="00E2521D" w:rsidRDefault="00FE00AA" w:rsidP="00FE00AA">
            <w:pPr>
              <w:pStyle w:val="TAC"/>
              <w:rPr>
                <w:sz w:val="16"/>
                <w:szCs w:val="16"/>
              </w:rPr>
            </w:pPr>
            <w:r w:rsidRPr="00FE00AA">
              <w:rPr>
                <w:rFonts w:cs="Arial"/>
                <w:sz w:val="16"/>
                <w:szCs w:val="16"/>
                <w:lang w:eastAsia="ja-JP"/>
              </w:rPr>
              <w:t>SP-251380</w:t>
            </w:r>
          </w:p>
        </w:tc>
        <w:tc>
          <w:tcPr>
            <w:tcW w:w="566" w:type="dxa"/>
            <w:shd w:val="solid" w:color="FFFFFF" w:fill="auto"/>
          </w:tcPr>
          <w:p w14:paraId="70543B3B" w14:textId="0803FCE4" w:rsidR="00FE00AA" w:rsidRDefault="00FE00AA" w:rsidP="00FE00AA">
            <w:pPr>
              <w:pStyle w:val="TAL"/>
              <w:rPr>
                <w:sz w:val="16"/>
                <w:szCs w:val="16"/>
              </w:rPr>
            </w:pPr>
            <w:r w:rsidRPr="00FE00AA">
              <w:rPr>
                <w:rFonts w:cs="Arial"/>
                <w:sz w:val="16"/>
                <w:szCs w:val="16"/>
                <w:lang w:eastAsia="ja-JP"/>
              </w:rPr>
              <w:t>0079</w:t>
            </w:r>
          </w:p>
        </w:tc>
        <w:tc>
          <w:tcPr>
            <w:tcW w:w="425" w:type="dxa"/>
            <w:shd w:val="solid" w:color="FFFFFF" w:fill="auto"/>
          </w:tcPr>
          <w:p w14:paraId="6A714A7E" w14:textId="1C097D1D" w:rsidR="00FE00AA" w:rsidRDefault="00FE00AA" w:rsidP="00FE00AA">
            <w:pPr>
              <w:pStyle w:val="TAR"/>
              <w:rPr>
                <w:sz w:val="16"/>
                <w:szCs w:val="16"/>
              </w:rPr>
            </w:pPr>
            <w:r w:rsidRPr="00FE00AA">
              <w:rPr>
                <w:rFonts w:cs="Arial"/>
                <w:sz w:val="16"/>
                <w:szCs w:val="16"/>
                <w:lang w:eastAsia="ja-JP"/>
              </w:rPr>
              <w:t> </w:t>
            </w:r>
          </w:p>
        </w:tc>
        <w:tc>
          <w:tcPr>
            <w:tcW w:w="567" w:type="dxa"/>
            <w:shd w:val="solid" w:color="FFFFFF" w:fill="auto"/>
          </w:tcPr>
          <w:p w14:paraId="1743B657" w14:textId="3311838C" w:rsidR="00FE00AA" w:rsidRDefault="00FE00AA" w:rsidP="00FE00AA">
            <w:pPr>
              <w:pStyle w:val="TAC"/>
              <w:rPr>
                <w:sz w:val="16"/>
                <w:szCs w:val="16"/>
              </w:rPr>
            </w:pPr>
            <w:r w:rsidRPr="00FE00AA">
              <w:rPr>
                <w:rFonts w:cs="Arial"/>
                <w:sz w:val="16"/>
                <w:szCs w:val="16"/>
                <w:lang w:eastAsia="ja-JP"/>
              </w:rPr>
              <w:t>F</w:t>
            </w:r>
          </w:p>
        </w:tc>
        <w:tc>
          <w:tcPr>
            <w:tcW w:w="4679" w:type="dxa"/>
            <w:shd w:val="solid" w:color="FFFFFF" w:fill="auto"/>
          </w:tcPr>
          <w:p w14:paraId="1BB6F708" w14:textId="41F06CAC" w:rsidR="00FE00AA" w:rsidRDefault="00FE00AA" w:rsidP="00FE00AA">
            <w:pPr>
              <w:pStyle w:val="TAL"/>
              <w:rPr>
                <w:sz w:val="16"/>
                <w:szCs w:val="16"/>
              </w:rPr>
            </w:pPr>
            <w:r w:rsidRPr="00FE00AA">
              <w:rPr>
                <w:rFonts w:cs="Arial"/>
                <w:sz w:val="16"/>
                <w:szCs w:val="16"/>
                <w:lang w:eastAsia="ja-JP"/>
              </w:rPr>
              <w:t xml:space="preserve">Rel-18 CR TS 32.160 Simplify the YANG mapping of </w:t>
            </w:r>
            <w:proofErr w:type="spellStart"/>
            <w:r w:rsidRPr="00FE00AA">
              <w:rPr>
                <w:rFonts w:cs="Arial"/>
                <w:sz w:val="16"/>
                <w:szCs w:val="16"/>
                <w:lang w:eastAsia="ja-JP"/>
              </w:rPr>
              <w:t>defaultValue</w:t>
            </w:r>
            <w:proofErr w:type="spellEnd"/>
          </w:p>
        </w:tc>
        <w:tc>
          <w:tcPr>
            <w:tcW w:w="708" w:type="dxa"/>
            <w:shd w:val="solid" w:color="FFFFFF" w:fill="auto"/>
          </w:tcPr>
          <w:p w14:paraId="552FB610" w14:textId="65D5A6B3" w:rsidR="00FE00AA" w:rsidRDefault="00FE00AA" w:rsidP="00FE00AA">
            <w:pPr>
              <w:pStyle w:val="TAC"/>
              <w:rPr>
                <w:sz w:val="16"/>
                <w:szCs w:val="16"/>
              </w:rPr>
            </w:pPr>
            <w:r>
              <w:rPr>
                <w:sz w:val="16"/>
                <w:szCs w:val="16"/>
              </w:rPr>
              <w:t>18.8.0</w:t>
            </w:r>
          </w:p>
        </w:tc>
      </w:tr>
    </w:tbl>
    <w:p w14:paraId="599B2F42" w14:textId="77777777" w:rsidR="003C3971" w:rsidRDefault="003C3971" w:rsidP="003C3971"/>
    <w:p w14:paraId="052CCA2F" w14:textId="77777777" w:rsidR="00FE00AA" w:rsidRPr="00E54692" w:rsidRDefault="00FE00AA" w:rsidP="003C3971"/>
    <w:sectPr w:rsidR="00FE00AA"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8638D" w14:textId="77777777" w:rsidR="00486948" w:rsidRDefault="00486948">
      <w:r>
        <w:separator/>
      </w:r>
    </w:p>
  </w:endnote>
  <w:endnote w:type="continuationSeparator" w:id="0">
    <w:p w14:paraId="47150DC5" w14:textId="77777777" w:rsidR="00486948" w:rsidRDefault="0048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C8CFF" w14:textId="77777777" w:rsidR="00486948" w:rsidRDefault="00486948">
      <w:r>
        <w:separator/>
      </w:r>
    </w:p>
  </w:footnote>
  <w:footnote w:type="continuationSeparator" w:id="0">
    <w:p w14:paraId="151F1B7C" w14:textId="77777777" w:rsidR="00486948" w:rsidRDefault="00486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200B" w14:textId="2943606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0AA">
      <w:rPr>
        <w:rFonts w:ascii="Arial" w:hAnsi="Arial" w:cs="Arial"/>
        <w:b/>
        <w:noProof/>
        <w:sz w:val="18"/>
        <w:szCs w:val="18"/>
      </w:rPr>
      <w:t>3GPP TS 32.160 V18.8.0 (2025-12)</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6B30383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0AA">
      <w:rPr>
        <w:rFonts w:ascii="Arial" w:hAnsi="Arial" w:cs="Arial"/>
        <w:b/>
        <w:noProof/>
        <w:sz w:val="18"/>
        <w:szCs w:val="18"/>
      </w:rPr>
      <w:t>Release 18</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mwqAUAgl43RywAAAA="/>
  </w:docVars>
  <w:rsids>
    <w:rsidRoot w:val="004E213A"/>
    <w:rsid w:val="00006F4F"/>
    <w:rsid w:val="00015E41"/>
    <w:rsid w:val="00020633"/>
    <w:rsid w:val="00033397"/>
    <w:rsid w:val="00036EE1"/>
    <w:rsid w:val="00040095"/>
    <w:rsid w:val="00051834"/>
    <w:rsid w:val="00054A22"/>
    <w:rsid w:val="00062B95"/>
    <w:rsid w:val="0006414F"/>
    <w:rsid w:val="000648C1"/>
    <w:rsid w:val="000655A6"/>
    <w:rsid w:val="00070815"/>
    <w:rsid w:val="00073816"/>
    <w:rsid w:val="00076282"/>
    <w:rsid w:val="000779E6"/>
    <w:rsid w:val="00080512"/>
    <w:rsid w:val="00083E4F"/>
    <w:rsid w:val="000843FC"/>
    <w:rsid w:val="00085F15"/>
    <w:rsid w:val="00086681"/>
    <w:rsid w:val="000921E9"/>
    <w:rsid w:val="00092824"/>
    <w:rsid w:val="00096317"/>
    <w:rsid w:val="000A07DC"/>
    <w:rsid w:val="000A49B1"/>
    <w:rsid w:val="000B24C5"/>
    <w:rsid w:val="000B5297"/>
    <w:rsid w:val="000C3111"/>
    <w:rsid w:val="000C4D4B"/>
    <w:rsid w:val="000C56B4"/>
    <w:rsid w:val="000D28F0"/>
    <w:rsid w:val="000D45BB"/>
    <w:rsid w:val="000D58AB"/>
    <w:rsid w:val="000E1328"/>
    <w:rsid w:val="000E6B90"/>
    <w:rsid w:val="000F6DAE"/>
    <w:rsid w:val="00111FBC"/>
    <w:rsid w:val="00113F59"/>
    <w:rsid w:val="00121956"/>
    <w:rsid w:val="00137317"/>
    <w:rsid w:val="0015327F"/>
    <w:rsid w:val="00153B63"/>
    <w:rsid w:val="00170E44"/>
    <w:rsid w:val="0018327C"/>
    <w:rsid w:val="00184FC1"/>
    <w:rsid w:val="0018611C"/>
    <w:rsid w:val="00190DDB"/>
    <w:rsid w:val="00192DD0"/>
    <w:rsid w:val="001A0F9A"/>
    <w:rsid w:val="001B2E4A"/>
    <w:rsid w:val="001B3CE2"/>
    <w:rsid w:val="001D02C2"/>
    <w:rsid w:val="001D66F2"/>
    <w:rsid w:val="001D7203"/>
    <w:rsid w:val="001F058E"/>
    <w:rsid w:val="001F168B"/>
    <w:rsid w:val="001F5902"/>
    <w:rsid w:val="0021143F"/>
    <w:rsid w:val="002311FF"/>
    <w:rsid w:val="002347A2"/>
    <w:rsid w:val="00245D62"/>
    <w:rsid w:val="00251D91"/>
    <w:rsid w:val="0029240F"/>
    <w:rsid w:val="002A2AFD"/>
    <w:rsid w:val="002A4AEA"/>
    <w:rsid w:val="002A6236"/>
    <w:rsid w:val="002B2A82"/>
    <w:rsid w:val="002B6E98"/>
    <w:rsid w:val="002C2815"/>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448C"/>
    <w:rsid w:val="003F7C6C"/>
    <w:rsid w:val="004137EB"/>
    <w:rsid w:val="0043449D"/>
    <w:rsid w:val="00442919"/>
    <w:rsid w:val="0046103A"/>
    <w:rsid w:val="00470E7A"/>
    <w:rsid w:val="00486948"/>
    <w:rsid w:val="004958B0"/>
    <w:rsid w:val="004A0664"/>
    <w:rsid w:val="004B4B86"/>
    <w:rsid w:val="004C432B"/>
    <w:rsid w:val="004D10ED"/>
    <w:rsid w:val="004D3578"/>
    <w:rsid w:val="004D3CF1"/>
    <w:rsid w:val="004D5067"/>
    <w:rsid w:val="004D5A22"/>
    <w:rsid w:val="004E213A"/>
    <w:rsid w:val="004E712A"/>
    <w:rsid w:val="004E7F8E"/>
    <w:rsid w:val="00501056"/>
    <w:rsid w:val="00504360"/>
    <w:rsid w:val="00514034"/>
    <w:rsid w:val="0052201C"/>
    <w:rsid w:val="00523629"/>
    <w:rsid w:val="00531C50"/>
    <w:rsid w:val="00532145"/>
    <w:rsid w:val="00533D77"/>
    <w:rsid w:val="00543E6C"/>
    <w:rsid w:val="00565087"/>
    <w:rsid w:val="0058108B"/>
    <w:rsid w:val="005A3BDB"/>
    <w:rsid w:val="005B173A"/>
    <w:rsid w:val="005B2B03"/>
    <w:rsid w:val="005C191B"/>
    <w:rsid w:val="005C6485"/>
    <w:rsid w:val="005D2E01"/>
    <w:rsid w:val="005D6993"/>
    <w:rsid w:val="005F75D8"/>
    <w:rsid w:val="00604B38"/>
    <w:rsid w:val="006056AA"/>
    <w:rsid w:val="00607F90"/>
    <w:rsid w:val="0061135C"/>
    <w:rsid w:val="00614FDF"/>
    <w:rsid w:val="00617361"/>
    <w:rsid w:val="00623E81"/>
    <w:rsid w:val="006536D8"/>
    <w:rsid w:val="006629C1"/>
    <w:rsid w:val="006700C2"/>
    <w:rsid w:val="00677863"/>
    <w:rsid w:val="0068330B"/>
    <w:rsid w:val="00691495"/>
    <w:rsid w:val="006925DB"/>
    <w:rsid w:val="00692A19"/>
    <w:rsid w:val="006930A3"/>
    <w:rsid w:val="006955F9"/>
    <w:rsid w:val="006978F1"/>
    <w:rsid w:val="006A1FC7"/>
    <w:rsid w:val="006C4770"/>
    <w:rsid w:val="006C6F92"/>
    <w:rsid w:val="006C79F5"/>
    <w:rsid w:val="006D19E8"/>
    <w:rsid w:val="006E20DA"/>
    <w:rsid w:val="006E3541"/>
    <w:rsid w:val="006E5C86"/>
    <w:rsid w:val="00711113"/>
    <w:rsid w:val="00712EB6"/>
    <w:rsid w:val="00723BFC"/>
    <w:rsid w:val="00730BB6"/>
    <w:rsid w:val="00731E82"/>
    <w:rsid w:val="00734A5B"/>
    <w:rsid w:val="007365BF"/>
    <w:rsid w:val="00740109"/>
    <w:rsid w:val="00741B5F"/>
    <w:rsid w:val="00744E76"/>
    <w:rsid w:val="00747DEF"/>
    <w:rsid w:val="00747E03"/>
    <w:rsid w:val="00760384"/>
    <w:rsid w:val="00764646"/>
    <w:rsid w:val="00764C29"/>
    <w:rsid w:val="00781F0F"/>
    <w:rsid w:val="00791C45"/>
    <w:rsid w:val="00795413"/>
    <w:rsid w:val="007A6E1E"/>
    <w:rsid w:val="007B1843"/>
    <w:rsid w:val="007B67FC"/>
    <w:rsid w:val="007D3601"/>
    <w:rsid w:val="007D73AE"/>
    <w:rsid w:val="007F7F56"/>
    <w:rsid w:val="008028A4"/>
    <w:rsid w:val="0080429D"/>
    <w:rsid w:val="008200AB"/>
    <w:rsid w:val="008206A7"/>
    <w:rsid w:val="00827DEE"/>
    <w:rsid w:val="00844A84"/>
    <w:rsid w:val="0085687E"/>
    <w:rsid w:val="00873F30"/>
    <w:rsid w:val="008768CA"/>
    <w:rsid w:val="0088264B"/>
    <w:rsid w:val="008855BF"/>
    <w:rsid w:val="00891858"/>
    <w:rsid w:val="00893FA7"/>
    <w:rsid w:val="0089688E"/>
    <w:rsid w:val="008A22FA"/>
    <w:rsid w:val="008A4251"/>
    <w:rsid w:val="008B0602"/>
    <w:rsid w:val="008C25A7"/>
    <w:rsid w:val="008D3887"/>
    <w:rsid w:val="008D4DB9"/>
    <w:rsid w:val="008D4FDC"/>
    <w:rsid w:val="0090271F"/>
    <w:rsid w:val="00902E23"/>
    <w:rsid w:val="0091348E"/>
    <w:rsid w:val="0091546E"/>
    <w:rsid w:val="009175DF"/>
    <w:rsid w:val="00917CCB"/>
    <w:rsid w:val="0093038E"/>
    <w:rsid w:val="009305F9"/>
    <w:rsid w:val="00942EC2"/>
    <w:rsid w:val="009721EB"/>
    <w:rsid w:val="00975520"/>
    <w:rsid w:val="00977530"/>
    <w:rsid w:val="00985D94"/>
    <w:rsid w:val="0098763F"/>
    <w:rsid w:val="009C740B"/>
    <w:rsid w:val="009C7500"/>
    <w:rsid w:val="009D2785"/>
    <w:rsid w:val="009F37B7"/>
    <w:rsid w:val="009F6007"/>
    <w:rsid w:val="00A01F5C"/>
    <w:rsid w:val="00A0210E"/>
    <w:rsid w:val="00A03E97"/>
    <w:rsid w:val="00A10F02"/>
    <w:rsid w:val="00A164B4"/>
    <w:rsid w:val="00A16B4E"/>
    <w:rsid w:val="00A25CC7"/>
    <w:rsid w:val="00A406B2"/>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AF4D03"/>
    <w:rsid w:val="00B14585"/>
    <w:rsid w:val="00B15449"/>
    <w:rsid w:val="00B412F9"/>
    <w:rsid w:val="00B45F53"/>
    <w:rsid w:val="00B709A4"/>
    <w:rsid w:val="00B70C8D"/>
    <w:rsid w:val="00B71E7E"/>
    <w:rsid w:val="00B830EE"/>
    <w:rsid w:val="00B90A10"/>
    <w:rsid w:val="00BB6F4E"/>
    <w:rsid w:val="00BC0F7D"/>
    <w:rsid w:val="00BD201B"/>
    <w:rsid w:val="00BD7E97"/>
    <w:rsid w:val="00BD7EE9"/>
    <w:rsid w:val="00BE1383"/>
    <w:rsid w:val="00BF2387"/>
    <w:rsid w:val="00BF72C3"/>
    <w:rsid w:val="00C14247"/>
    <w:rsid w:val="00C20B0F"/>
    <w:rsid w:val="00C20EAA"/>
    <w:rsid w:val="00C26059"/>
    <w:rsid w:val="00C33079"/>
    <w:rsid w:val="00C4230F"/>
    <w:rsid w:val="00C45231"/>
    <w:rsid w:val="00C47FE4"/>
    <w:rsid w:val="00C72833"/>
    <w:rsid w:val="00C74C95"/>
    <w:rsid w:val="00C83D52"/>
    <w:rsid w:val="00C93F40"/>
    <w:rsid w:val="00CA3D0C"/>
    <w:rsid w:val="00CB5FDE"/>
    <w:rsid w:val="00CC0ED6"/>
    <w:rsid w:val="00CC3199"/>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4EF9"/>
    <w:rsid w:val="00DA7A03"/>
    <w:rsid w:val="00DB1818"/>
    <w:rsid w:val="00DB5C85"/>
    <w:rsid w:val="00DC18DF"/>
    <w:rsid w:val="00DC309B"/>
    <w:rsid w:val="00DC4DA2"/>
    <w:rsid w:val="00DC66FA"/>
    <w:rsid w:val="00DE189A"/>
    <w:rsid w:val="00DE3803"/>
    <w:rsid w:val="00DE78CD"/>
    <w:rsid w:val="00DF2B1F"/>
    <w:rsid w:val="00DF5B7E"/>
    <w:rsid w:val="00DF62CD"/>
    <w:rsid w:val="00DF7269"/>
    <w:rsid w:val="00E045C5"/>
    <w:rsid w:val="00E11E58"/>
    <w:rsid w:val="00E22BEC"/>
    <w:rsid w:val="00E239F7"/>
    <w:rsid w:val="00E2472B"/>
    <w:rsid w:val="00E2521D"/>
    <w:rsid w:val="00E4006D"/>
    <w:rsid w:val="00E42983"/>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22EC7"/>
    <w:rsid w:val="00F31682"/>
    <w:rsid w:val="00F3606D"/>
    <w:rsid w:val="00F40DA8"/>
    <w:rsid w:val="00F52220"/>
    <w:rsid w:val="00F653B8"/>
    <w:rsid w:val="00F74F16"/>
    <w:rsid w:val="00F91D49"/>
    <w:rsid w:val="00F96985"/>
    <w:rsid w:val="00FA06A3"/>
    <w:rsid w:val="00FA1266"/>
    <w:rsid w:val="00FA1ACB"/>
    <w:rsid w:val="00FB236D"/>
    <w:rsid w:val="00FB6AA3"/>
    <w:rsid w:val="00FC1192"/>
    <w:rsid w:val="00FC1EF2"/>
    <w:rsid w:val="00FC5FC9"/>
    <w:rsid w:val="00FD171E"/>
    <w:rsid w:val="00FE00AA"/>
    <w:rsid w:val="00FE4D66"/>
    <w:rsid w:val="00FE5E0E"/>
    <w:rsid w:val="00FF0ED2"/>
    <w:rsid w:val="00FF7F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 TargetMode="Externa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3.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17894</Words>
  <Characters>97527</Characters>
  <Application>Microsoft Office Word</Application>
  <DocSecurity>0</DocSecurity>
  <Lines>6966</Lines>
  <Paragraphs>5018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110403</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3</cp:revision>
  <dcterms:created xsi:type="dcterms:W3CDTF">2026-01-06T13:22:00Z</dcterms:created>
  <dcterms:modified xsi:type="dcterms:W3CDTF">2026-01-06T13:22:00Z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