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45AD1536"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17</w:t>
      </w:r>
      <w:r>
        <w:t>.</w:t>
      </w:r>
      <w:r w:rsidR="005025E9">
        <w:t>7</w:t>
      </w:r>
      <w:r>
        <w:t>.0</w:t>
      </w:r>
      <w:r w:rsidRPr="004D3578">
        <w:t xml:space="preserve"> </w:t>
      </w:r>
      <w:r w:rsidRPr="004D3578">
        <w:rPr>
          <w:sz w:val="32"/>
        </w:rPr>
        <w:t>(</w:t>
      </w:r>
      <w:r w:rsidR="00C140E5">
        <w:rPr>
          <w:sz w:val="32"/>
        </w:rPr>
        <w:t>202</w:t>
      </w:r>
      <w:r w:rsidR="00506E8D">
        <w:rPr>
          <w:sz w:val="32"/>
        </w:rPr>
        <w:t>2</w:t>
      </w:r>
      <w:r>
        <w:rPr>
          <w:sz w:val="32"/>
        </w:rPr>
        <w:t>-</w:t>
      </w:r>
      <w:r w:rsidR="00506E8D">
        <w:rPr>
          <w:sz w:val="32"/>
        </w:rPr>
        <w:t>0</w:t>
      </w:r>
      <w:r w:rsidR="005025E9">
        <w:rPr>
          <w:sz w:val="32"/>
        </w:rPr>
        <w:t>6</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77777777"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17</w:t>
      </w:r>
      <w:r w:rsidRPr="004D3578">
        <w:t>)</w:t>
      </w:r>
    </w:p>
    <w:p w14:paraId="77F58AE2" w14:textId="77777777" w:rsidR="001D16CD" w:rsidRPr="00235394" w:rsidRDefault="000F0CFC"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12" o:title="5G-logo_175px"/>
          </v:shape>
        </w:pict>
      </w:r>
      <w:r w:rsidR="001D16CD" w:rsidRPr="00235394">
        <w:rPr>
          <w:color w:val="0000FF"/>
        </w:rPr>
        <w:tab/>
      </w:r>
      <w:r>
        <w:pict w14:anchorId="5CE18FC5">
          <v:shape id="_x0000_i1026" type="#_x0000_t75" style="width:127.95pt;height:74.2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r>
      <w:r w:rsidRPr="004D3578">
        <w:lastRenderedPageBreak/>
        <w:t>Contents</w:t>
      </w:r>
    </w:p>
    <w:p w14:paraId="5959A3CB" w14:textId="21E992D3" w:rsidR="001841A1" w:rsidRPr="000F0CFC" w:rsidRDefault="003370C8">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1841A1">
        <w:rPr>
          <w:noProof/>
        </w:rPr>
        <w:t>Foreword</w:t>
      </w:r>
      <w:r w:rsidR="001841A1">
        <w:rPr>
          <w:noProof/>
        </w:rPr>
        <w:tab/>
      </w:r>
      <w:r w:rsidR="001841A1">
        <w:rPr>
          <w:noProof/>
        </w:rPr>
        <w:fldChar w:fldCharType="begin" w:fldLock="1"/>
      </w:r>
      <w:r w:rsidR="001841A1">
        <w:rPr>
          <w:noProof/>
        </w:rPr>
        <w:instrText xml:space="preserve"> PAGEREF _Toc106978524 \h </w:instrText>
      </w:r>
      <w:r w:rsidR="001841A1">
        <w:rPr>
          <w:noProof/>
        </w:rPr>
      </w:r>
      <w:r w:rsidR="001841A1">
        <w:rPr>
          <w:noProof/>
        </w:rPr>
        <w:fldChar w:fldCharType="separate"/>
      </w:r>
      <w:r w:rsidR="001841A1">
        <w:rPr>
          <w:noProof/>
        </w:rPr>
        <w:t>4</w:t>
      </w:r>
      <w:r w:rsidR="001841A1">
        <w:rPr>
          <w:noProof/>
        </w:rPr>
        <w:fldChar w:fldCharType="end"/>
      </w:r>
    </w:p>
    <w:p w14:paraId="5EED84AD" w14:textId="23ABBB13" w:rsidR="001841A1" w:rsidRPr="000F0CFC" w:rsidRDefault="001841A1">
      <w:pPr>
        <w:pStyle w:val="TOC1"/>
        <w:rPr>
          <w:rFonts w:ascii="Calibri" w:eastAsia="Times New Roman" w:hAnsi="Calibri"/>
          <w:noProof/>
          <w:szCs w:val="22"/>
          <w:lang w:eastAsia="en-GB"/>
        </w:rPr>
      </w:pPr>
      <w:r>
        <w:rPr>
          <w:noProof/>
        </w:rPr>
        <w:t>1</w:t>
      </w:r>
      <w:r w:rsidRPr="000F0CFC">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_Toc106978525 \h </w:instrText>
      </w:r>
      <w:r>
        <w:rPr>
          <w:noProof/>
        </w:rPr>
      </w:r>
      <w:r>
        <w:rPr>
          <w:noProof/>
        </w:rPr>
        <w:fldChar w:fldCharType="separate"/>
      </w:r>
      <w:r>
        <w:rPr>
          <w:noProof/>
        </w:rPr>
        <w:t>5</w:t>
      </w:r>
      <w:r>
        <w:rPr>
          <w:noProof/>
        </w:rPr>
        <w:fldChar w:fldCharType="end"/>
      </w:r>
    </w:p>
    <w:p w14:paraId="5907CA32" w14:textId="1FD88C6A" w:rsidR="001841A1" w:rsidRPr="000F0CFC" w:rsidRDefault="001841A1">
      <w:pPr>
        <w:pStyle w:val="TOC1"/>
        <w:rPr>
          <w:rFonts w:ascii="Calibri" w:eastAsia="Times New Roman" w:hAnsi="Calibri"/>
          <w:noProof/>
          <w:szCs w:val="22"/>
          <w:lang w:eastAsia="en-GB"/>
        </w:rPr>
      </w:pPr>
      <w:r>
        <w:rPr>
          <w:noProof/>
        </w:rPr>
        <w:t>2</w:t>
      </w:r>
      <w:r w:rsidRPr="000F0CFC">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_Toc106978526 \h </w:instrText>
      </w:r>
      <w:r>
        <w:rPr>
          <w:noProof/>
        </w:rPr>
      </w:r>
      <w:r>
        <w:rPr>
          <w:noProof/>
        </w:rPr>
        <w:fldChar w:fldCharType="separate"/>
      </w:r>
      <w:r>
        <w:rPr>
          <w:noProof/>
        </w:rPr>
        <w:t>5</w:t>
      </w:r>
      <w:r>
        <w:rPr>
          <w:noProof/>
        </w:rPr>
        <w:fldChar w:fldCharType="end"/>
      </w:r>
    </w:p>
    <w:p w14:paraId="1AE4C8D7" w14:textId="7C6E6B7C" w:rsidR="001841A1" w:rsidRPr="000F0CFC" w:rsidRDefault="001841A1">
      <w:pPr>
        <w:pStyle w:val="TOC1"/>
        <w:rPr>
          <w:rFonts w:ascii="Calibri" w:eastAsia="Times New Roman" w:hAnsi="Calibri"/>
          <w:noProof/>
          <w:szCs w:val="22"/>
          <w:lang w:eastAsia="en-GB"/>
        </w:rPr>
      </w:pPr>
      <w:r>
        <w:rPr>
          <w:noProof/>
        </w:rPr>
        <w:t>3</w:t>
      </w:r>
      <w:r w:rsidRPr="000F0CFC">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_Toc106978527 \h </w:instrText>
      </w:r>
      <w:r>
        <w:rPr>
          <w:noProof/>
        </w:rPr>
      </w:r>
      <w:r>
        <w:rPr>
          <w:noProof/>
        </w:rPr>
        <w:fldChar w:fldCharType="separate"/>
      </w:r>
      <w:r>
        <w:rPr>
          <w:noProof/>
        </w:rPr>
        <w:t>6</w:t>
      </w:r>
      <w:r>
        <w:rPr>
          <w:noProof/>
        </w:rPr>
        <w:fldChar w:fldCharType="end"/>
      </w:r>
    </w:p>
    <w:p w14:paraId="55F9B06D" w14:textId="58E2D0D2" w:rsidR="001841A1" w:rsidRPr="000F0CFC" w:rsidRDefault="001841A1">
      <w:pPr>
        <w:pStyle w:val="TOC2"/>
        <w:rPr>
          <w:rFonts w:ascii="Calibri" w:eastAsia="Times New Roman" w:hAnsi="Calibri"/>
          <w:noProof/>
          <w:sz w:val="22"/>
          <w:szCs w:val="22"/>
          <w:lang w:eastAsia="en-GB"/>
        </w:rPr>
      </w:pPr>
      <w:r>
        <w:rPr>
          <w:noProof/>
        </w:rPr>
        <w:t>3.1</w:t>
      </w:r>
      <w:r w:rsidRPr="000F0CFC">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_Toc106978528 \h </w:instrText>
      </w:r>
      <w:r>
        <w:rPr>
          <w:noProof/>
        </w:rPr>
      </w:r>
      <w:r>
        <w:rPr>
          <w:noProof/>
        </w:rPr>
        <w:fldChar w:fldCharType="separate"/>
      </w:r>
      <w:r>
        <w:rPr>
          <w:noProof/>
        </w:rPr>
        <w:t>6</w:t>
      </w:r>
      <w:r>
        <w:rPr>
          <w:noProof/>
        </w:rPr>
        <w:fldChar w:fldCharType="end"/>
      </w:r>
    </w:p>
    <w:p w14:paraId="66F23B02" w14:textId="0EAE9D45" w:rsidR="001841A1" w:rsidRPr="000F0CFC" w:rsidRDefault="001841A1">
      <w:pPr>
        <w:pStyle w:val="TOC2"/>
        <w:rPr>
          <w:rFonts w:ascii="Calibri" w:eastAsia="Times New Roman" w:hAnsi="Calibri"/>
          <w:noProof/>
          <w:sz w:val="22"/>
          <w:szCs w:val="22"/>
          <w:lang w:eastAsia="en-GB"/>
        </w:rPr>
      </w:pPr>
      <w:r>
        <w:rPr>
          <w:noProof/>
        </w:rPr>
        <w:t>3.2</w:t>
      </w:r>
      <w:r w:rsidRPr="000F0CFC">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_Toc106978529 \h </w:instrText>
      </w:r>
      <w:r>
        <w:rPr>
          <w:noProof/>
        </w:rPr>
      </w:r>
      <w:r>
        <w:rPr>
          <w:noProof/>
        </w:rPr>
        <w:fldChar w:fldCharType="separate"/>
      </w:r>
      <w:r>
        <w:rPr>
          <w:noProof/>
        </w:rPr>
        <w:t>6</w:t>
      </w:r>
      <w:r>
        <w:rPr>
          <w:noProof/>
        </w:rPr>
        <w:fldChar w:fldCharType="end"/>
      </w:r>
    </w:p>
    <w:p w14:paraId="75CEADC4" w14:textId="2FFA3E33" w:rsidR="001841A1" w:rsidRPr="000F0CFC" w:rsidRDefault="001841A1">
      <w:pPr>
        <w:pStyle w:val="TOC1"/>
        <w:rPr>
          <w:rFonts w:ascii="Calibri" w:eastAsia="Times New Roman" w:hAnsi="Calibri"/>
          <w:noProof/>
          <w:szCs w:val="22"/>
          <w:lang w:eastAsia="en-GB"/>
        </w:rPr>
      </w:pPr>
      <w:r>
        <w:rPr>
          <w:noProof/>
        </w:rPr>
        <w:t>4</w:t>
      </w:r>
      <w:r w:rsidRPr="000F0CFC">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_Toc106978530 \h </w:instrText>
      </w:r>
      <w:r>
        <w:rPr>
          <w:noProof/>
        </w:rPr>
      </w:r>
      <w:r>
        <w:rPr>
          <w:noProof/>
        </w:rPr>
        <w:fldChar w:fldCharType="separate"/>
      </w:r>
      <w:r>
        <w:rPr>
          <w:noProof/>
        </w:rPr>
        <w:t>7</w:t>
      </w:r>
      <w:r>
        <w:rPr>
          <w:noProof/>
        </w:rPr>
        <w:fldChar w:fldCharType="end"/>
      </w:r>
    </w:p>
    <w:p w14:paraId="14ED2394" w14:textId="78CF5072" w:rsidR="001841A1" w:rsidRPr="000F0CFC" w:rsidRDefault="001841A1">
      <w:pPr>
        <w:pStyle w:val="TOC2"/>
        <w:rPr>
          <w:rFonts w:ascii="Calibri" w:eastAsia="Times New Roman" w:hAnsi="Calibri"/>
          <w:noProof/>
          <w:sz w:val="22"/>
          <w:szCs w:val="22"/>
          <w:lang w:eastAsia="en-GB"/>
        </w:rPr>
      </w:pPr>
      <w:r>
        <w:rPr>
          <w:noProof/>
        </w:rPr>
        <w:t>4.1</w:t>
      </w:r>
      <w:r w:rsidRPr="000F0CFC">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_Toc106978531 \h </w:instrText>
      </w:r>
      <w:r>
        <w:rPr>
          <w:noProof/>
        </w:rPr>
      </w:r>
      <w:r>
        <w:rPr>
          <w:noProof/>
        </w:rPr>
        <w:fldChar w:fldCharType="separate"/>
      </w:r>
      <w:r>
        <w:rPr>
          <w:noProof/>
        </w:rPr>
        <w:t>7</w:t>
      </w:r>
      <w:r>
        <w:rPr>
          <w:noProof/>
        </w:rPr>
        <w:fldChar w:fldCharType="end"/>
      </w:r>
    </w:p>
    <w:p w14:paraId="687AA37A" w14:textId="20656589" w:rsidR="001841A1" w:rsidRPr="000F0CFC" w:rsidRDefault="001841A1">
      <w:pPr>
        <w:pStyle w:val="TOC2"/>
        <w:rPr>
          <w:rFonts w:ascii="Calibri" w:eastAsia="Times New Roman" w:hAnsi="Calibri"/>
          <w:noProof/>
          <w:sz w:val="22"/>
          <w:szCs w:val="22"/>
          <w:lang w:eastAsia="en-GB"/>
        </w:rPr>
      </w:pPr>
      <w:r>
        <w:rPr>
          <w:noProof/>
          <w:lang w:eastAsia="zh-CN"/>
        </w:rPr>
        <w:t>4.2</w:t>
      </w:r>
      <w:r w:rsidRPr="000F0CFC">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_Toc106978532 \h </w:instrText>
      </w:r>
      <w:r>
        <w:rPr>
          <w:noProof/>
        </w:rPr>
      </w:r>
      <w:r>
        <w:rPr>
          <w:noProof/>
        </w:rPr>
        <w:fldChar w:fldCharType="separate"/>
      </w:r>
      <w:r>
        <w:rPr>
          <w:noProof/>
        </w:rPr>
        <w:t>7</w:t>
      </w:r>
      <w:r>
        <w:rPr>
          <w:noProof/>
        </w:rPr>
        <w:fldChar w:fldCharType="end"/>
      </w:r>
    </w:p>
    <w:p w14:paraId="43DE80CC" w14:textId="1E5181A2" w:rsidR="001841A1" w:rsidRPr="000F0CFC" w:rsidRDefault="001841A1">
      <w:pPr>
        <w:pStyle w:val="TOC3"/>
        <w:rPr>
          <w:rFonts w:ascii="Calibri" w:eastAsia="Times New Roman" w:hAnsi="Calibri"/>
          <w:noProof/>
          <w:sz w:val="22"/>
          <w:szCs w:val="22"/>
          <w:lang w:eastAsia="en-GB"/>
        </w:rPr>
      </w:pPr>
      <w:r>
        <w:rPr>
          <w:noProof/>
        </w:rPr>
        <w:t>4.2.1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_Toc106978533 \h </w:instrText>
      </w:r>
      <w:r>
        <w:rPr>
          <w:noProof/>
        </w:rPr>
      </w:r>
      <w:r>
        <w:rPr>
          <w:noProof/>
        </w:rPr>
        <w:fldChar w:fldCharType="separate"/>
      </w:r>
      <w:r>
        <w:rPr>
          <w:noProof/>
        </w:rPr>
        <w:t>7</w:t>
      </w:r>
      <w:r>
        <w:rPr>
          <w:noProof/>
        </w:rPr>
        <w:fldChar w:fldCharType="end"/>
      </w:r>
    </w:p>
    <w:p w14:paraId="49FFE727" w14:textId="2F42BA33" w:rsidR="001841A1" w:rsidRPr="000F0CFC" w:rsidRDefault="001841A1">
      <w:pPr>
        <w:pStyle w:val="TOC3"/>
        <w:rPr>
          <w:rFonts w:ascii="Calibri" w:eastAsia="Times New Roman" w:hAnsi="Calibri"/>
          <w:noProof/>
          <w:sz w:val="22"/>
          <w:szCs w:val="22"/>
          <w:lang w:eastAsia="en-GB"/>
        </w:rPr>
      </w:pPr>
      <w:r>
        <w:rPr>
          <w:noProof/>
        </w:rPr>
        <w:t>4.2.2</w:t>
      </w:r>
      <w:r w:rsidRPr="000F0CFC">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_Toc106978534 \h </w:instrText>
      </w:r>
      <w:r>
        <w:rPr>
          <w:noProof/>
        </w:rPr>
      </w:r>
      <w:r>
        <w:rPr>
          <w:noProof/>
        </w:rPr>
        <w:fldChar w:fldCharType="separate"/>
      </w:r>
      <w:r>
        <w:rPr>
          <w:noProof/>
        </w:rPr>
        <w:t>9</w:t>
      </w:r>
      <w:r>
        <w:rPr>
          <w:noProof/>
        </w:rPr>
        <w:fldChar w:fldCharType="end"/>
      </w:r>
    </w:p>
    <w:p w14:paraId="7953A339" w14:textId="778BD16A" w:rsidR="001841A1" w:rsidRPr="000F0CFC" w:rsidRDefault="001841A1">
      <w:pPr>
        <w:pStyle w:val="TOC4"/>
        <w:rPr>
          <w:rFonts w:ascii="Calibri" w:eastAsia="Times New Roman" w:hAnsi="Calibri"/>
          <w:noProof/>
          <w:sz w:val="22"/>
          <w:szCs w:val="22"/>
          <w:lang w:eastAsia="en-GB"/>
        </w:rPr>
      </w:pPr>
      <w:r>
        <w:rPr>
          <w:noProof/>
        </w:rPr>
        <w:t>4.2.2.1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_Toc106978535 \h </w:instrText>
      </w:r>
      <w:r>
        <w:rPr>
          <w:noProof/>
        </w:rPr>
      </w:r>
      <w:r>
        <w:rPr>
          <w:noProof/>
        </w:rPr>
        <w:fldChar w:fldCharType="separate"/>
      </w:r>
      <w:r>
        <w:rPr>
          <w:noProof/>
        </w:rPr>
        <w:t>9</w:t>
      </w:r>
      <w:r>
        <w:rPr>
          <w:noProof/>
        </w:rPr>
        <w:fldChar w:fldCharType="end"/>
      </w:r>
    </w:p>
    <w:p w14:paraId="18A9BCAB" w14:textId="2E725377" w:rsidR="001841A1" w:rsidRPr="000F0CFC" w:rsidRDefault="001841A1">
      <w:pPr>
        <w:pStyle w:val="TOC4"/>
        <w:rPr>
          <w:rFonts w:ascii="Calibri" w:eastAsia="Times New Roman" w:hAnsi="Calibri"/>
          <w:noProof/>
          <w:sz w:val="22"/>
          <w:szCs w:val="22"/>
          <w:lang w:eastAsia="en-GB"/>
        </w:rPr>
      </w:pPr>
      <w:r>
        <w:rPr>
          <w:noProof/>
        </w:rPr>
        <w:t>4.2.2.2</w:t>
      </w:r>
      <w:r w:rsidRPr="000F0CFC">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_Toc106978536 \h </w:instrText>
      </w:r>
      <w:r>
        <w:rPr>
          <w:noProof/>
        </w:rPr>
      </w:r>
      <w:r>
        <w:rPr>
          <w:noProof/>
        </w:rPr>
        <w:fldChar w:fldCharType="separate"/>
      </w:r>
      <w:r>
        <w:rPr>
          <w:noProof/>
        </w:rPr>
        <w:t>9</w:t>
      </w:r>
      <w:r>
        <w:rPr>
          <w:noProof/>
        </w:rPr>
        <w:fldChar w:fldCharType="end"/>
      </w:r>
    </w:p>
    <w:p w14:paraId="42B7A272" w14:textId="4752C379" w:rsidR="001841A1" w:rsidRPr="000F0CFC" w:rsidRDefault="001841A1">
      <w:pPr>
        <w:pStyle w:val="TOC4"/>
        <w:rPr>
          <w:rFonts w:ascii="Calibri" w:eastAsia="Times New Roman" w:hAnsi="Calibri"/>
          <w:noProof/>
          <w:sz w:val="22"/>
          <w:szCs w:val="22"/>
          <w:lang w:eastAsia="en-GB"/>
        </w:rPr>
      </w:pPr>
      <w:r>
        <w:rPr>
          <w:noProof/>
        </w:rPr>
        <w:t>4.2.2.3</w:t>
      </w:r>
      <w:r w:rsidRPr="000F0CFC">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_Toc106978537 \h </w:instrText>
      </w:r>
      <w:r>
        <w:rPr>
          <w:noProof/>
        </w:rPr>
      </w:r>
      <w:r>
        <w:rPr>
          <w:noProof/>
        </w:rPr>
        <w:fldChar w:fldCharType="separate"/>
      </w:r>
      <w:r>
        <w:rPr>
          <w:noProof/>
        </w:rPr>
        <w:t>15</w:t>
      </w:r>
      <w:r>
        <w:rPr>
          <w:noProof/>
        </w:rPr>
        <w:fldChar w:fldCharType="end"/>
      </w:r>
    </w:p>
    <w:p w14:paraId="19DFBD58" w14:textId="5FA19055" w:rsidR="001841A1" w:rsidRPr="000F0CFC" w:rsidRDefault="001841A1">
      <w:pPr>
        <w:pStyle w:val="TOC3"/>
        <w:rPr>
          <w:rFonts w:ascii="Calibri" w:eastAsia="Times New Roman" w:hAnsi="Calibri"/>
          <w:noProof/>
          <w:sz w:val="22"/>
          <w:szCs w:val="22"/>
          <w:lang w:eastAsia="en-GB"/>
        </w:rPr>
      </w:pPr>
      <w:r>
        <w:rPr>
          <w:noProof/>
          <w:lang w:eastAsia="zh-CN"/>
        </w:rPr>
        <w:t>4.2.3</w:t>
      </w:r>
      <w:r w:rsidRPr="000F0CFC">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_Toc106978538 \h </w:instrText>
      </w:r>
      <w:r>
        <w:rPr>
          <w:noProof/>
        </w:rPr>
      </w:r>
      <w:r>
        <w:rPr>
          <w:noProof/>
        </w:rPr>
        <w:fldChar w:fldCharType="separate"/>
      </w:r>
      <w:r>
        <w:rPr>
          <w:noProof/>
        </w:rPr>
        <w:t>18</w:t>
      </w:r>
      <w:r>
        <w:rPr>
          <w:noProof/>
        </w:rPr>
        <w:fldChar w:fldCharType="end"/>
      </w:r>
    </w:p>
    <w:p w14:paraId="376F88D9" w14:textId="720C40CA" w:rsidR="001841A1" w:rsidRPr="000F0CFC" w:rsidRDefault="001841A1">
      <w:pPr>
        <w:pStyle w:val="TOC2"/>
        <w:rPr>
          <w:rFonts w:ascii="Calibri" w:eastAsia="Times New Roman" w:hAnsi="Calibri"/>
          <w:noProof/>
          <w:sz w:val="22"/>
          <w:szCs w:val="22"/>
          <w:lang w:eastAsia="en-GB"/>
        </w:rPr>
      </w:pPr>
      <w:r>
        <w:rPr>
          <w:noProof/>
          <w:lang w:eastAsia="zh-CN"/>
        </w:rPr>
        <w:t>4.3</w:t>
      </w:r>
      <w:r w:rsidRPr="000F0CFC">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_Toc106978539 \h </w:instrText>
      </w:r>
      <w:r>
        <w:rPr>
          <w:noProof/>
        </w:rPr>
      </w:r>
      <w:r>
        <w:rPr>
          <w:noProof/>
        </w:rPr>
        <w:fldChar w:fldCharType="separate"/>
      </w:r>
      <w:r>
        <w:rPr>
          <w:noProof/>
        </w:rPr>
        <w:t>19</w:t>
      </w:r>
      <w:r>
        <w:rPr>
          <w:noProof/>
        </w:rPr>
        <w:fldChar w:fldCharType="end"/>
      </w:r>
    </w:p>
    <w:p w14:paraId="4CE1C94B" w14:textId="31CD43C9" w:rsidR="001841A1" w:rsidRPr="000F0CFC" w:rsidRDefault="001841A1">
      <w:pPr>
        <w:pStyle w:val="TOC3"/>
        <w:rPr>
          <w:rFonts w:ascii="Calibri" w:eastAsia="Times New Roman" w:hAnsi="Calibri"/>
          <w:noProof/>
          <w:sz w:val="22"/>
          <w:szCs w:val="22"/>
          <w:lang w:eastAsia="en-GB"/>
        </w:rPr>
      </w:pPr>
      <w:r>
        <w:rPr>
          <w:noProof/>
          <w:lang w:eastAsia="zh-CN"/>
        </w:rPr>
        <w:t>4.3.1</w:t>
      </w:r>
      <w:r w:rsidRPr="000F0CFC">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_Toc106978540 \h </w:instrText>
      </w:r>
      <w:r>
        <w:rPr>
          <w:noProof/>
        </w:rPr>
      </w:r>
      <w:r>
        <w:rPr>
          <w:noProof/>
        </w:rPr>
        <w:fldChar w:fldCharType="separate"/>
      </w:r>
      <w:r>
        <w:rPr>
          <w:noProof/>
        </w:rPr>
        <w:t>19</w:t>
      </w:r>
      <w:r>
        <w:rPr>
          <w:noProof/>
        </w:rPr>
        <w:fldChar w:fldCharType="end"/>
      </w:r>
    </w:p>
    <w:p w14:paraId="0CF421A2" w14:textId="2054C642" w:rsidR="001841A1" w:rsidRPr="000F0CFC" w:rsidRDefault="001841A1">
      <w:pPr>
        <w:pStyle w:val="TOC3"/>
        <w:rPr>
          <w:rFonts w:ascii="Calibri" w:eastAsia="Times New Roman" w:hAnsi="Calibri"/>
          <w:noProof/>
          <w:sz w:val="22"/>
          <w:szCs w:val="22"/>
          <w:lang w:eastAsia="en-GB"/>
        </w:rPr>
      </w:pPr>
      <w:r>
        <w:rPr>
          <w:noProof/>
          <w:lang w:eastAsia="zh-CN"/>
        </w:rPr>
        <w:t>4.3.2</w:t>
      </w:r>
      <w:r w:rsidRPr="000F0CFC">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_Toc106978541 \h </w:instrText>
      </w:r>
      <w:r>
        <w:rPr>
          <w:noProof/>
        </w:rPr>
      </w:r>
      <w:r>
        <w:rPr>
          <w:noProof/>
        </w:rPr>
        <w:fldChar w:fldCharType="separate"/>
      </w:r>
      <w:r>
        <w:rPr>
          <w:noProof/>
        </w:rPr>
        <w:t>19</w:t>
      </w:r>
      <w:r>
        <w:rPr>
          <w:noProof/>
        </w:rPr>
        <w:fldChar w:fldCharType="end"/>
      </w:r>
    </w:p>
    <w:p w14:paraId="0CBB0019" w14:textId="76181E3D" w:rsidR="001841A1" w:rsidRPr="000F0CFC" w:rsidRDefault="001841A1">
      <w:pPr>
        <w:pStyle w:val="TOC4"/>
        <w:rPr>
          <w:rFonts w:ascii="Calibri" w:eastAsia="Times New Roman" w:hAnsi="Calibri"/>
          <w:noProof/>
          <w:sz w:val="22"/>
          <w:szCs w:val="22"/>
          <w:lang w:eastAsia="en-GB"/>
        </w:rPr>
      </w:pPr>
      <w:r>
        <w:rPr>
          <w:noProof/>
          <w:lang w:eastAsia="zh-CN"/>
        </w:rPr>
        <w:t>4.3.2.1</w:t>
      </w:r>
      <w:r w:rsidRPr="000F0CFC">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_Toc106978542 \h </w:instrText>
      </w:r>
      <w:r>
        <w:rPr>
          <w:noProof/>
        </w:rPr>
      </w:r>
      <w:r>
        <w:rPr>
          <w:noProof/>
        </w:rPr>
        <w:fldChar w:fldCharType="separate"/>
      </w:r>
      <w:r>
        <w:rPr>
          <w:noProof/>
        </w:rPr>
        <w:t>19</w:t>
      </w:r>
      <w:r>
        <w:rPr>
          <w:noProof/>
        </w:rPr>
        <w:fldChar w:fldCharType="end"/>
      </w:r>
    </w:p>
    <w:p w14:paraId="7CFF740E" w14:textId="37B384DE" w:rsidR="001841A1" w:rsidRPr="000F0CFC" w:rsidRDefault="001841A1">
      <w:pPr>
        <w:pStyle w:val="TOC4"/>
        <w:rPr>
          <w:rFonts w:ascii="Calibri" w:eastAsia="Times New Roman" w:hAnsi="Calibri"/>
          <w:noProof/>
          <w:sz w:val="22"/>
          <w:szCs w:val="22"/>
          <w:lang w:eastAsia="en-GB"/>
        </w:rPr>
      </w:pPr>
      <w:r>
        <w:rPr>
          <w:noProof/>
          <w:lang w:eastAsia="zh-CN"/>
        </w:rPr>
        <w:t>4.3.2.2</w:t>
      </w:r>
      <w:r w:rsidRPr="000F0CFC">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_Toc106978543 \h </w:instrText>
      </w:r>
      <w:r>
        <w:rPr>
          <w:noProof/>
        </w:rPr>
      </w:r>
      <w:r>
        <w:rPr>
          <w:noProof/>
        </w:rPr>
        <w:fldChar w:fldCharType="separate"/>
      </w:r>
      <w:r>
        <w:rPr>
          <w:noProof/>
        </w:rPr>
        <w:t>20</w:t>
      </w:r>
      <w:r>
        <w:rPr>
          <w:noProof/>
        </w:rPr>
        <w:fldChar w:fldCharType="end"/>
      </w:r>
    </w:p>
    <w:p w14:paraId="6F142708" w14:textId="2CFDA22D" w:rsidR="001841A1" w:rsidRPr="000F0CFC" w:rsidRDefault="001841A1">
      <w:pPr>
        <w:pStyle w:val="TOC3"/>
        <w:rPr>
          <w:rFonts w:ascii="Calibri" w:eastAsia="Times New Roman" w:hAnsi="Calibri"/>
          <w:noProof/>
          <w:sz w:val="22"/>
          <w:szCs w:val="22"/>
          <w:lang w:eastAsia="en-GB"/>
        </w:rPr>
      </w:pPr>
      <w:r>
        <w:rPr>
          <w:noProof/>
          <w:lang w:eastAsia="zh-CN"/>
        </w:rPr>
        <w:t>4.3.3</w:t>
      </w:r>
      <w:r w:rsidRPr="000F0CFC">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_Toc106978544 \h </w:instrText>
      </w:r>
      <w:r>
        <w:rPr>
          <w:noProof/>
        </w:rPr>
      </w:r>
      <w:r>
        <w:rPr>
          <w:noProof/>
        </w:rPr>
        <w:fldChar w:fldCharType="separate"/>
      </w:r>
      <w:r>
        <w:rPr>
          <w:noProof/>
        </w:rPr>
        <w:t>20</w:t>
      </w:r>
      <w:r>
        <w:rPr>
          <w:noProof/>
        </w:rPr>
        <w:fldChar w:fldCharType="end"/>
      </w:r>
    </w:p>
    <w:p w14:paraId="732A581D" w14:textId="7C01F047" w:rsidR="001841A1" w:rsidRPr="000F0CFC" w:rsidRDefault="001841A1">
      <w:pPr>
        <w:pStyle w:val="TOC4"/>
        <w:rPr>
          <w:rFonts w:ascii="Calibri" w:eastAsia="Times New Roman" w:hAnsi="Calibri"/>
          <w:noProof/>
          <w:sz w:val="22"/>
          <w:szCs w:val="22"/>
          <w:lang w:eastAsia="en-GB"/>
        </w:rPr>
      </w:pPr>
      <w:r>
        <w:rPr>
          <w:noProof/>
          <w:lang w:eastAsia="zh-CN"/>
        </w:rPr>
        <w:t>4.3.3.1</w:t>
      </w:r>
      <w:r w:rsidRPr="000F0CFC">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_Toc106978545 \h </w:instrText>
      </w:r>
      <w:r>
        <w:rPr>
          <w:noProof/>
        </w:rPr>
      </w:r>
      <w:r>
        <w:rPr>
          <w:noProof/>
        </w:rPr>
        <w:fldChar w:fldCharType="separate"/>
      </w:r>
      <w:r>
        <w:rPr>
          <w:noProof/>
        </w:rPr>
        <w:t>20</w:t>
      </w:r>
      <w:r>
        <w:rPr>
          <w:noProof/>
        </w:rPr>
        <w:fldChar w:fldCharType="end"/>
      </w:r>
    </w:p>
    <w:p w14:paraId="3A833444" w14:textId="037AA0AB" w:rsidR="001841A1" w:rsidRPr="000F0CFC" w:rsidRDefault="001841A1">
      <w:pPr>
        <w:pStyle w:val="TOC4"/>
        <w:rPr>
          <w:rFonts w:ascii="Calibri" w:eastAsia="Times New Roman" w:hAnsi="Calibri"/>
          <w:noProof/>
          <w:sz w:val="22"/>
          <w:szCs w:val="22"/>
          <w:lang w:eastAsia="en-GB"/>
        </w:rPr>
      </w:pPr>
      <w:r>
        <w:rPr>
          <w:noProof/>
          <w:lang w:eastAsia="zh-CN"/>
        </w:rPr>
        <w:t>4.3.3.2</w:t>
      </w:r>
      <w:r w:rsidRPr="000F0CFC">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_Toc106978546 \h </w:instrText>
      </w:r>
      <w:r>
        <w:rPr>
          <w:noProof/>
        </w:rPr>
      </w:r>
      <w:r>
        <w:rPr>
          <w:noProof/>
        </w:rPr>
        <w:fldChar w:fldCharType="separate"/>
      </w:r>
      <w:r>
        <w:rPr>
          <w:noProof/>
        </w:rPr>
        <w:t>20</w:t>
      </w:r>
      <w:r>
        <w:rPr>
          <w:noProof/>
        </w:rPr>
        <w:fldChar w:fldCharType="end"/>
      </w:r>
    </w:p>
    <w:p w14:paraId="5678E58D" w14:textId="71398BEE" w:rsidR="001841A1" w:rsidRPr="000F0CFC" w:rsidRDefault="001841A1">
      <w:pPr>
        <w:pStyle w:val="TOC2"/>
        <w:rPr>
          <w:rFonts w:ascii="Calibri" w:eastAsia="Times New Roman" w:hAnsi="Calibri"/>
          <w:noProof/>
          <w:sz w:val="22"/>
          <w:szCs w:val="22"/>
          <w:lang w:eastAsia="en-GB"/>
        </w:rPr>
      </w:pPr>
      <w:r>
        <w:rPr>
          <w:noProof/>
        </w:rPr>
        <w:t>4.4</w:t>
      </w:r>
      <w:r w:rsidRPr="000F0CFC">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_Toc106978547 \h </w:instrText>
      </w:r>
      <w:r>
        <w:rPr>
          <w:noProof/>
        </w:rPr>
      </w:r>
      <w:r>
        <w:rPr>
          <w:noProof/>
        </w:rPr>
        <w:fldChar w:fldCharType="separate"/>
      </w:r>
      <w:r>
        <w:rPr>
          <w:noProof/>
        </w:rPr>
        <w:t>20</w:t>
      </w:r>
      <w:r>
        <w:rPr>
          <w:noProof/>
        </w:rPr>
        <w:fldChar w:fldCharType="end"/>
      </w:r>
    </w:p>
    <w:p w14:paraId="770B2BAF" w14:textId="157F5AC8" w:rsidR="001841A1" w:rsidRPr="000F0CFC" w:rsidRDefault="001841A1">
      <w:pPr>
        <w:pStyle w:val="TOC3"/>
        <w:rPr>
          <w:rFonts w:ascii="Calibri" w:eastAsia="Times New Roman" w:hAnsi="Calibri"/>
          <w:noProof/>
          <w:sz w:val="22"/>
          <w:szCs w:val="22"/>
          <w:lang w:eastAsia="en-GB"/>
        </w:rPr>
      </w:pPr>
      <w:r>
        <w:rPr>
          <w:noProof/>
        </w:rPr>
        <w:t>4.4.1</w:t>
      </w:r>
      <w:r w:rsidRPr="000F0CFC">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_Toc106978548 \h </w:instrText>
      </w:r>
      <w:r>
        <w:rPr>
          <w:noProof/>
        </w:rPr>
      </w:r>
      <w:r>
        <w:rPr>
          <w:noProof/>
        </w:rPr>
        <w:fldChar w:fldCharType="separate"/>
      </w:r>
      <w:r>
        <w:rPr>
          <w:noProof/>
        </w:rPr>
        <w:t>20</w:t>
      </w:r>
      <w:r>
        <w:rPr>
          <w:noProof/>
        </w:rPr>
        <w:fldChar w:fldCharType="end"/>
      </w:r>
    </w:p>
    <w:p w14:paraId="0297D423" w14:textId="6BF1CE5B" w:rsidR="001841A1" w:rsidRPr="000F0CFC" w:rsidRDefault="001841A1">
      <w:pPr>
        <w:pStyle w:val="TOC3"/>
        <w:rPr>
          <w:rFonts w:ascii="Calibri" w:eastAsia="Times New Roman" w:hAnsi="Calibri"/>
          <w:noProof/>
          <w:sz w:val="22"/>
          <w:szCs w:val="22"/>
          <w:lang w:eastAsia="en-GB"/>
        </w:rPr>
      </w:pPr>
      <w:r>
        <w:rPr>
          <w:noProof/>
        </w:rPr>
        <w:t>4.4.2</w:t>
      </w:r>
      <w:r w:rsidRPr="000F0CFC">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_Toc106978549 \h </w:instrText>
      </w:r>
      <w:r>
        <w:rPr>
          <w:noProof/>
        </w:rPr>
      </w:r>
      <w:r>
        <w:rPr>
          <w:noProof/>
        </w:rPr>
        <w:fldChar w:fldCharType="separate"/>
      </w:r>
      <w:r>
        <w:rPr>
          <w:noProof/>
        </w:rPr>
        <w:t>21</w:t>
      </w:r>
      <w:r>
        <w:rPr>
          <w:noProof/>
        </w:rPr>
        <w:fldChar w:fldCharType="end"/>
      </w:r>
    </w:p>
    <w:p w14:paraId="15B1E410" w14:textId="2D768613" w:rsidR="001841A1" w:rsidRPr="000F0CFC" w:rsidRDefault="001841A1">
      <w:pPr>
        <w:pStyle w:val="TOC1"/>
        <w:rPr>
          <w:rFonts w:ascii="Calibri" w:eastAsia="Times New Roman" w:hAnsi="Calibri"/>
          <w:noProof/>
          <w:szCs w:val="22"/>
          <w:lang w:eastAsia="en-GB"/>
        </w:rPr>
      </w:pPr>
      <w:r>
        <w:rPr>
          <w:noProof/>
        </w:rPr>
        <w:t>5</w:t>
      </w:r>
      <w:r w:rsidRPr="000F0CFC">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_Toc106978550 \h </w:instrText>
      </w:r>
      <w:r>
        <w:rPr>
          <w:noProof/>
        </w:rPr>
      </w:r>
      <w:r>
        <w:rPr>
          <w:noProof/>
        </w:rPr>
        <w:fldChar w:fldCharType="separate"/>
      </w:r>
      <w:r>
        <w:rPr>
          <w:noProof/>
        </w:rPr>
        <w:t>24</w:t>
      </w:r>
      <w:r>
        <w:rPr>
          <w:noProof/>
        </w:rPr>
        <w:fldChar w:fldCharType="end"/>
      </w:r>
    </w:p>
    <w:p w14:paraId="6486E6C5" w14:textId="79367B52" w:rsidR="001841A1" w:rsidRPr="000F0CFC" w:rsidRDefault="001841A1">
      <w:pPr>
        <w:pStyle w:val="TOC2"/>
        <w:rPr>
          <w:rFonts w:ascii="Calibri" w:eastAsia="Times New Roman" w:hAnsi="Calibri"/>
          <w:noProof/>
          <w:sz w:val="22"/>
          <w:szCs w:val="22"/>
          <w:lang w:eastAsia="en-GB"/>
        </w:rPr>
      </w:pPr>
      <w:r>
        <w:rPr>
          <w:noProof/>
          <w:lang w:eastAsia="zh-CN"/>
        </w:rPr>
        <w:t>5.1</w:t>
      </w:r>
      <w:r w:rsidRPr="000F0CFC">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_Toc106978551 \h </w:instrText>
      </w:r>
      <w:r>
        <w:rPr>
          <w:noProof/>
        </w:rPr>
      </w:r>
      <w:r>
        <w:rPr>
          <w:noProof/>
        </w:rPr>
        <w:fldChar w:fldCharType="separate"/>
      </w:r>
      <w:r>
        <w:rPr>
          <w:noProof/>
        </w:rPr>
        <w:t>24</w:t>
      </w:r>
      <w:r>
        <w:rPr>
          <w:noProof/>
        </w:rPr>
        <w:fldChar w:fldCharType="end"/>
      </w:r>
    </w:p>
    <w:p w14:paraId="265003D0" w14:textId="14C9976D" w:rsidR="001841A1" w:rsidRPr="000F0CFC" w:rsidRDefault="001841A1">
      <w:pPr>
        <w:pStyle w:val="TOC2"/>
        <w:rPr>
          <w:rFonts w:ascii="Calibri" w:eastAsia="Times New Roman" w:hAnsi="Calibri"/>
          <w:noProof/>
          <w:sz w:val="22"/>
          <w:szCs w:val="22"/>
          <w:lang w:eastAsia="en-GB"/>
        </w:rPr>
      </w:pPr>
      <w:r>
        <w:rPr>
          <w:noProof/>
          <w:lang w:eastAsia="zh-CN"/>
        </w:rPr>
        <w:t>5.2</w:t>
      </w:r>
      <w:r w:rsidRPr="000F0CFC">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_Toc106978552 \h </w:instrText>
      </w:r>
      <w:r>
        <w:rPr>
          <w:noProof/>
        </w:rPr>
      </w:r>
      <w:r>
        <w:rPr>
          <w:noProof/>
        </w:rPr>
        <w:fldChar w:fldCharType="separate"/>
      </w:r>
      <w:r>
        <w:rPr>
          <w:noProof/>
        </w:rPr>
        <w:t>24</w:t>
      </w:r>
      <w:r>
        <w:rPr>
          <w:noProof/>
        </w:rPr>
        <w:fldChar w:fldCharType="end"/>
      </w:r>
    </w:p>
    <w:p w14:paraId="66AEF9C8" w14:textId="43764C03" w:rsidR="001841A1" w:rsidRPr="000F0CFC" w:rsidRDefault="001841A1">
      <w:pPr>
        <w:pStyle w:val="TOC2"/>
        <w:rPr>
          <w:rFonts w:ascii="Calibri" w:eastAsia="Times New Roman" w:hAnsi="Calibri"/>
          <w:noProof/>
          <w:sz w:val="22"/>
          <w:szCs w:val="22"/>
          <w:lang w:eastAsia="en-GB"/>
        </w:rPr>
      </w:pPr>
      <w:r>
        <w:rPr>
          <w:noProof/>
          <w:lang w:eastAsia="zh-CN"/>
        </w:rPr>
        <w:t>5.3</w:t>
      </w:r>
      <w:r w:rsidRPr="000F0CFC">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_Toc106978553 \h </w:instrText>
      </w:r>
      <w:r>
        <w:rPr>
          <w:noProof/>
        </w:rPr>
      </w:r>
      <w:r>
        <w:rPr>
          <w:noProof/>
        </w:rPr>
        <w:fldChar w:fldCharType="separate"/>
      </w:r>
      <w:r>
        <w:rPr>
          <w:noProof/>
        </w:rPr>
        <w:t>32</w:t>
      </w:r>
      <w:r>
        <w:rPr>
          <w:noProof/>
        </w:rPr>
        <w:fldChar w:fldCharType="end"/>
      </w:r>
    </w:p>
    <w:p w14:paraId="61B168D6" w14:textId="15F542CC" w:rsidR="001841A1" w:rsidRPr="000F0CFC" w:rsidRDefault="001841A1">
      <w:pPr>
        <w:pStyle w:val="TOC3"/>
        <w:rPr>
          <w:rFonts w:ascii="Calibri" w:eastAsia="Times New Roman" w:hAnsi="Calibri"/>
          <w:noProof/>
          <w:sz w:val="22"/>
          <w:szCs w:val="22"/>
          <w:lang w:eastAsia="en-GB"/>
        </w:rPr>
      </w:pPr>
      <w:r>
        <w:rPr>
          <w:noProof/>
        </w:rPr>
        <w:t>5.3.1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_Toc106978554 \h </w:instrText>
      </w:r>
      <w:r>
        <w:rPr>
          <w:noProof/>
        </w:rPr>
      </w:r>
      <w:r>
        <w:rPr>
          <w:noProof/>
        </w:rPr>
        <w:fldChar w:fldCharType="separate"/>
      </w:r>
      <w:r>
        <w:rPr>
          <w:noProof/>
        </w:rPr>
        <w:t>32</w:t>
      </w:r>
      <w:r>
        <w:rPr>
          <w:noProof/>
        </w:rPr>
        <w:fldChar w:fldCharType="end"/>
      </w:r>
    </w:p>
    <w:p w14:paraId="6E0FCB42" w14:textId="6B26E3FD" w:rsidR="001841A1" w:rsidRPr="000F0CFC" w:rsidRDefault="001841A1">
      <w:pPr>
        <w:pStyle w:val="TOC3"/>
        <w:rPr>
          <w:rFonts w:ascii="Calibri" w:eastAsia="Times New Roman" w:hAnsi="Calibri"/>
          <w:noProof/>
          <w:sz w:val="22"/>
          <w:szCs w:val="22"/>
          <w:lang w:eastAsia="en-GB"/>
        </w:rPr>
      </w:pPr>
      <w:r>
        <w:rPr>
          <w:noProof/>
        </w:rPr>
        <w:t>5.3.2</w:t>
      </w:r>
      <w:r w:rsidRPr="000F0CFC">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_Toc106978555 \h </w:instrText>
      </w:r>
      <w:r>
        <w:rPr>
          <w:noProof/>
        </w:rPr>
      </w:r>
      <w:r>
        <w:rPr>
          <w:noProof/>
        </w:rPr>
        <w:fldChar w:fldCharType="separate"/>
      </w:r>
      <w:r>
        <w:rPr>
          <w:noProof/>
        </w:rPr>
        <w:t>34</w:t>
      </w:r>
      <w:r>
        <w:rPr>
          <w:noProof/>
        </w:rPr>
        <w:fldChar w:fldCharType="end"/>
      </w:r>
    </w:p>
    <w:p w14:paraId="6EF583EE" w14:textId="62131EEF" w:rsidR="001841A1" w:rsidRPr="000F0CFC" w:rsidRDefault="001841A1">
      <w:pPr>
        <w:pStyle w:val="TOC3"/>
        <w:rPr>
          <w:rFonts w:ascii="Calibri" w:eastAsia="Times New Roman" w:hAnsi="Calibri"/>
          <w:noProof/>
          <w:sz w:val="22"/>
          <w:szCs w:val="22"/>
          <w:lang w:eastAsia="en-GB"/>
        </w:rPr>
      </w:pPr>
      <w:r w:rsidRPr="009D2C4A">
        <w:rPr>
          <w:noProof/>
          <w:lang w:val="en-US"/>
        </w:rPr>
        <w:t>5.3.3</w:t>
      </w:r>
      <w:r w:rsidRPr="000F0CFC">
        <w:rPr>
          <w:rFonts w:ascii="Calibri" w:eastAsia="Times New Roman" w:hAnsi="Calibri"/>
          <w:noProof/>
          <w:sz w:val="22"/>
          <w:szCs w:val="22"/>
          <w:lang w:eastAsia="en-GB"/>
        </w:rPr>
        <w:tab/>
      </w:r>
      <w:r w:rsidRPr="009D2C4A">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_Toc106978556 \h </w:instrText>
      </w:r>
      <w:r>
        <w:rPr>
          <w:noProof/>
        </w:rPr>
      </w:r>
      <w:r>
        <w:rPr>
          <w:noProof/>
        </w:rPr>
        <w:fldChar w:fldCharType="separate"/>
      </w:r>
      <w:r>
        <w:rPr>
          <w:noProof/>
        </w:rPr>
        <w:t>48</w:t>
      </w:r>
      <w:r>
        <w:rPr>
          <w:noProof/>
        </w:rPr>
        <w:fldChar w:fldCharType="end"/>
      </w:r>
    </w:p>
    <w:p w14:paraId="5BD34376" w14:textId="1C70DE83" w:rsidR="001841A1" w:rsidRPr="000F0CFC" w:rsidRDefault="001841A1">
      <w:pPr>
        <w:pStyle w:val="TOC4"/>
        <w:rPr>
          <w:rFonts w:ascii="Calibri" w:eastAsia="Times New Roman" w:hAnsi="Calibri"/>
          <w:noProof/>
          <w:sz w:val="22"/>
          <w:szCs w:val="22"/>
          <w:lang w:eastAsia="en-GB"/>
        </w:rPr>
      </w:pPr>
      <w:r w:rsidRPr="009D2C4A">
        <w:rPr>
          <w:noProof/>
          <w:lang w:val="en-US"/>
        </w:rPr>
        <w:t>5.3.3.1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_Toc106978557 \h </w:instrText>
      </w:r>
      <w:r>
        <w:rPr>
          <w:noProof/>
        </w:rPr>
      </w:r>
      <w:r>
        <w:rPr>
          <w:noProof/>
        </w:rPr>
        <w:fldChar w:fldCharType="separate"/>
      </w:r>
      <w:r>
        <w:rPr>
          <w:noProof/>
        </w:rPr>
        <w:t>48</w:t>
      </w:r>
      <w:r>
        <w:rPr>
          <w:noProof/>
        </w:rPr>
        <w:fldChar w:fldCharType="end"/>
      </w:r>
    </w:p>
    <w:p w14:paraId="52CFE566" w14:textId="167C3FF8" w:rsidR="001841A1" w:rsidRPr="000F0CFC" w:rsidRDefault="001841A1">
      <w:pPr>
        <w:pStyle w:val="TOC4"/>
        <w:rPr>
          <w:rFonts w:ascii="Calibri" w:eastAsia="Times New Roman" w:hAnsi="Calibri"/>
          <w:noProof/>
          <w:sz w:val="22"/>
          <w:szCs w:val="22"/>
          <w:lang w:eastAsia="en-GB"/>
        </w:rPr>
      </w:pPr>
      <w:r w:rsidRPr="009D2C4A">
        <w:rPr>
          <w:noProof/>
          <w:lang w:val="en-US"/>
        </w:rPr>
        <w:t>5.3.3.2</w:t>
      </w:r>
      <w:r w:rsidRPr="000F0CFC">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_Toc106978558 \h </w:instrText>
      </w:r>
      <w:r>
        <w:rPr>
          <w:noProof/>
        </w:rPr>
      </w:r>
      <w:r>
        <w:rPr>
          <w:noProof/>
        </w:rPr>
        <w:fldChar w:fldCharType="separate"/>
      </w:r>
      <w:r>
        <w:rPr>
          <w:noProof/>
        </w:rPr>
        <w:t>49</w:t>
      </w:r>
      <w:r>
        <w:rPr>
          <w:noProof/>
        </w:rPr>
        <w:fldChar w:fldCharType="end"/>
      </w:r>
    </w:p>
    <w:p w14:paraId="0CA06A9A" w14:textId="1A8DF925" w:rsidR="001841A1" w:rsidRPr="000F0CFC" w:rsidRDefault="001841A1">
      <w:pPr>
        <w:pStyle w:val="TOC4"/>
        <w:rPr>
          <w:rFonts w:ascii="Calibri" w:eastAsia="Times New Roman" w:hAnsi="Calibri"/>
          <w:noProof/>
          <w:sz w:val="22"/>
          <w:szCs w:val="22"/>
          <w:lang w:eastAsia="en-GB"/>
        </w:rPr>
      </w:pPr>
      <w:r w:rsidRPr="009D2C4A">
        <w:rPr>
          <w:noProof/>
          <w:lang w:val="en-US"/>
        </w:rPr>
        <w:t>5.3.3.3</w:t>
      </w:r>
      <w:r w:rsidRPr="000F0CFC">
        <w:rPr>
          <w:rFonts w:ascii="Calibri" w:eastAsia="Times New Roman" w:hAnsi="Calibri"/>
          <w:noProof/>
          <w:sz w:val="22"/>
          <w:szCs w:val="22"/>
          <w:lang w:eastAsia="en-GB"/>
        </w:rPr>
        <w:tab/>
      </w:r>
      <w:r w:rsidRPr="009D2C4A">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_Toc106978559 \h </w:instrText>
      </w:r>
      <w:r>
        <w:rPr>
          <w:noProof/>
        </w:rPr>
      </w:r>
      <w:r>
        <w:rPr>
          <w:noProof/>
        </w:rPr>
        <w:fldChar w:fldCharType="separate"/>
      </w:r>
      <w:r>
        <w:rPr>
          <w:noProof/>
        </w:rPr>
        <w:t>51</w:t>
      </w:r>
      <w:r>
        <w:rPr>
          <w:noProof/>
        </w:rPr>
        <w:fldChar w:fldCharType="end"/>
      </w:r>
    </w:p>
    <w:p w14:paraId="012642AF" w14:textId="6B08D079" w:rsidR="001841A1" w:rsidRPr="000F0CFC" w:rsidRDefault="001841A1">
      <w:pPr>
        <w:pStyle w:val="TOC4"/>
        <w:rPr>
          <w:rFonts w:ascii="Calibri" w:eastAsia="Times New Roman" w:hAnsi="Calibri"/>
          <w:noProof/>
          <w:sz w:val="22"/>
          <w:szCs w:val="22"/>
          <w:lang w:eastAsia="en-GB"/>
        </w:rPr>
      </w:pPr>
      <w:r w:rsidRPr="009D2C4A">
        <w:rPr>
          <w:noProof/>
          <w:lang w:val="en-US"/>
        </w:rPr>
        <w:t>5.3.3.4</w:t>
      </w:r>
      <w:r w:rsidRPr="000F0CFC">
        <w:rPr>
          <w:rFonts w:ascii="Calibri" w:eastAsia="Times New Roman" w:hAnsi="Calibri"/>
          <w:noProof/>
          <w:sz w:val="22"/>
          <w:szCs w:val="22"/>
          <w:lang w:eastAsia="en-GB"/>
        </w:rPr>
        <w:tab/>
      </w:r>
      <w:r w:rsidRPr="009D2C4A">
        <w:rPr>
          <w:noProof/>
          <w:lang w:val="en-US"/>
        </w:rPr>
        <w:t xml:space="preserve">Home </w:t>
      </w:r>
      <w:r>
        <w:rPr>
          <w:noProof/>
        </w:rPr>
        <w:t>ePDG identifier configuration</w:t>
      </w:r>
      <w:r>
        <w:rPr>
          <w:noProof/>
        </w:rPr>
        <w:tab/>
      </w:r>
      <w:r>
        <w:rPr>
          <w:noProof/>
        </w:rPr>
        <w:fldChar w:fldCharType="begin" w:fldLock="1"/>
      </w:r>
      <w:r>
        <w:rPr>
          <w:noProof/>
        </w:rPr>
        <w:instrText xml:space="preserve"> PAGEREF _Toc106978560 \h </w:instrText>
      </w:r>
      <w:r>
        <w:rPr>
          <w:noProof/>
        </w:rPr>
      </w:r>
      <w:r>
        <w:rPr>
          <w:noProof/>
        </w:rPr>
        <w:fldChar w:fldCharType="separate"/>
      </w:r>
      <w:r>
        <w:rPr>
          <w:noProof/>
        </w:rPr>
        <w:t>52</w:t>
      </w:r>
      <w:r>
        <w:rPr>
          <w:noProof/>
        </w:rPr>
        <w:fldChar w:fldCharType="end"/>
      </w:r>
    </w:p>
    <w:p w14:paraId="33D8D18C" w14:textId="319BA446" w:rsidR="001841A1" w:rsidRPr="000F0CFC" w:rsidRDefault="001841A1" w:rsidP="001841A1">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_Toc106978561 \h </w:instrText>
      </w:r>
      <w:r>
        <w:rPr>
          <w:noProof/>
        </w:rPr>
      </w:r>
      <w:r>
        <w:rPr>
          <w:noProof/>
        </w:rPr>
        <w:fldChar w:fldCharType="separate"/>
      </w:r>
      <w:r>
        <w:rPr>
          <w:noProof/>
        </w:rPr>
        <w:t>54</w:t>
      </w:r>
      <w:r>
        <w:rPr>
          <w:noProof/>
        </w:rPr>
        <w:fldChar w:fldCharType="end"/>
      </w:r>
    </w:p>
    <w:p w14:paraId="2BD12D02" w14:textId="1FEBB484"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106978524"/>
      <w:r w:rsidRPr="004D3578">
        <w:lastRenderedPageBreak/>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106978525"/>
      <w:r w:rsidRPr="004D3578">
        <w:lastRenderedPageBreak/>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106978526"/>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26" w:name="_Toc106978527"/>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106978528"/>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106978529"/>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39" w:name="_Toc20209059"/>
      <w:bookmarkStart w:id="40" w:name="_Toc27581304"/>
      <w:bookmarkStart w:id="41" w:name="_Toc36113455"/>
      <w:bookmarkStart w:id="42" w:name="_Toc45212713"/>
      <w:bookmarkStart w:id="43"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lastRenderedPageBreak/>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4" w:name="_Toc106978530"/>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5" w:name="_Toc20209060"/>
      <w:bookmarkStart w:id="46" w:name="_Toc27581305"/>
      <w:bookmarkStart w:id="47" w:name="_Toc36113456"/>
      <w:bookmarkStart w:id="48" w:name="_Toc45212714"/>
      <w:bookmarkStart w:id="49" w:name="_Toc51932227"/>
      <w:bookmarkStart w:id="50" w:name="_Toc106978531"/>
      <w:r w:rsidRPr="004D3578">
        <w:t>4.1</w:t>
      </w:r>
      <w:r w:rsidRPr="004D3578">
        <w:tab/>
      </w:r>
      <w:r w:rsidR="000A51E3">
        <w:rPr>
          <w:lang w:eastAsia="zh-CN"/>
        </w:rPr>
        <w:t>Overview</w:t>
      </w:r>
      <w:bookmarkEnd w:id="45"/>
      <w:bookmarkEnd w:id="46"/>
      <w:bookmarkEnd w:id="47"/>
      <w:bookmarkEnd w:id="48"/>
      <w:bookmarkEnd w:id="49"/>
      <w:bookmarkEnd w:id="50"/>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1" w:name="_Toc20209061"/>
      <w:bookmarkStart w:id="52" w:name="_Toc27581306"/>
      <w:bookmarkStart w:id="53" w:name="_Toc36113457"/>
      <w:bookmarkStart w:id="54" w:name="_Toc45212715"/>
      <w:bookmarkStart w:id="55" w:name="_Toc51932228"/>
      <w:bookmarkStart w:id="56" w:name="_Toc106978532"/>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1"/>
      <w:bookmarkEnd w:id="52"/>
      <w:bookmarkEnd w:id="53"/>
      <w:bookmarkEnd w:id="54"/>
      <w:bookmarkEnd w:id="55"/>
      <w:bookmarkEnd w:id="56"/>
    </w:p>
    <w:p w14:paraId="38F6CA1E" w14:textId="77777777" w:rsidR="00146D9C" w:rsidRDefault="00146D9C" w:rsidP="00146D9C">
      <w:pPr>
        <w:pStyle w:val="Heading3"/>
      </w:pPr>
      <w:bookmarkStart w:id="57" w:name="_Toc20209062"/>
      <w:bookmarkStart w:id="58" w:name="_Toc27581307"/>
      <w:bookmarkStart w:id="59" w:name="_Toc36113458"/>
      <w:bookmarkStart w:id="60" w:name="_Toc45212716"/>
      <w:bookmarkStart w:id="61" w:name="_Toc51932229"/>
      <w:bookmarkStart w:id="62" w:name="_Toc106978533"/>
      <w:r>
        <w:t>4.2.1</w:t>
      </w:r>
      <w:r>
        <w:tab/>
        <w:t>General</w:t>
      </w:r>
      <w:bookmarkEnd w:id="57"/>
      <w:bookmarkEnd w:id="58"/>
      <w:bookmarkEnd w:id="59"/>
      <w:bookmarkEnd w:id="60"/>
      <w:bookmarkEnd w:id="61"/>
      <w:bookmarkEnd w:id="62"/>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lastRenderedPageBreak/>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3" w:name="_Toc20209063"/>
      <w:bookmarkStart w:id="64" w:name="_Toc27581308"/>
      <w:bookmarkStart w:id="65" w:name="_Toc36113459"/>
      <w:bookmarkStart w:id="66" w:name="_Toc45212717"/>
      <w:bookmarkStart w:id="67" w:name="_Toc51932230"/>
      <w:bookmarkStart w:id="68" w:name="_Toc106978534"/>
      <w:r w:rsidRPr="00A16911">
        <w:lastRenderedPageBreak/>
        <w:t>4.2.2</w:t>
      </w:r>
      <w:r w:rsidRPr="00A16911">
        <w:tab/>
        <w:t>Association between an application and a PDU session</w:t>
      </w:r>
      <w:r w:rsidR="003419F3" w:rsidRPr="003419F3">
        <w:t>,</w:t>
      </w:r>
      <w:r w:rsidR="007C1756" w:rsidRPr="007A55F1">
        <w:t xml:space="preserve"> non-seamless non-3GPP offload</w:t>
      </w:r>
      <w:bookmarkEnd w:id="63"/>
      <w:bookmarkEnd w:id="64"/>
      <w:bookmarkEnd w:id="65"/>
      <w:bookmarkEnd w:id="66"/>
      <w:bookmarkEnd w:id="67"/>
      <w:r w:rsidR="003419F3" w:rsidRPr="003419F3">
        <w:t xml:space="preserve"> or 5G ProSe </w:t>
      </w:r>
      <w:r w:rsidR="000A3EF9" w:rsidRPr="000A3EF9">
        <w:t>layer-3</w:t>
      </w:r>
      <w:r w:rsidR="003419F3" w:rsidRPr="003419F3">
        <w:t xml:space="preserve"> UE-to-network relay offload</w:t>
      </w:r>
      <w:bookmarkEnd w:id="68"/>
    </w:p>
    <w:p w14:paraId="7CBAEF89" w14:textId="77777777" w:rsidR="00064894" w:rsidRDefault="00064894" w:rsidP="00064894">
      <w:pPr>
        <w:pStyle w:val="Heading4"/>
      </w:pPr>
      <w:bookmarkStart w:id="69" w:name="_Toc27581309"/>
      <w:bookmarkStart w:id="70" w:name="_Toc36113460"/>
      <w:bookmarkStart w:id="71" w:name="_Toc45212718"/>
      <w:bookmarkStart w:id="72" w:name="_Toc51932231"/>
      <w:bookmarkStart w:id="73" w:name="_Toc106978535"/>
      <w:r>
        <w:t>4.2.2.1</w:t>
      </w:r>
      <w:r>
        <w:tab/>
        <w:t>General</w:t>
      </w:r>
      <w:bookmarkEnd w:id="69"/>
      <w:bookmarkEnd w:id="70"/>
      <w:bookmarkEnd w:id="71"/>
      <w:bookmarkEnd w:id="72"/>
      <w:bookmarkEnd w:id="73"/>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4" w:name="_Toc27581310"/>
      <w:bookmarkStart w:id="75" w:name="_Toc36113461"/>
      <w:bookmarkStart w:id="76" w:name="_Toc45212719"/>
      <w:bookmarkStart w:id="77" w:name="_Toc51932232"/>
      <w:bookmarkStart w:id="78" w:name="_Toc106978536"/>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4"/>
      <w:bookmarkEnd w:id="75"/>
      <w:bookmarkEnd w:id="76"/>
      <w:bookmarkEnd w:id="77"/>
      <w:bookmarkEnd w:id="78"/>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77777777" w:rsidR="000402A1" w:rsidRDefault="000402A1" w:rsidP="000402A1">
      <w:pPr>
        <w:pStyle w:val="B2"/>
      </w:pPr>
      <w:r>
        <w:t>I)</w:t>
      </w:r>
      <w:r>
        <w:tab/>
        <w:t>if there is an established connection to non-3GPP access, an established connection with a 5G ProSe layer-3 UE-to-network relay,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65D0862E" w:rsidR="005025E9" w:rsidRDefault="005025E9" w:rsidP="005025E9">
      <w:pPr>
        <w:pStyle w:val="B4"/>
        <w:rPr>
          <w:lang w:eastAsia="ko-KR"/>
        </w:rPr>
      </w:pPr>
      <w:r w:rsidRPr="00941ACC">
        <w:t>i)</w:t>
      </w:r>
      <w:r w:rsidRPr="00941ACC">
        <w:tab/>
      </w:r>
      <w:r w:rsidR="004A2A15">
        <w:t xml:space="preserve">for which the parameters associated with the PDU session or the parameters </w:t>
      </w:r>
      <w:r w:rsidR="004A2A15" w:rsidRPr="00E96016">
        <w:t xml:space="preserve">requested by the </w:t>
      </w:r>
      <w:r w:rsidR="004A2A15">
        <w:t xml:space="preserve">UE during the PDU session establishment </w:t>
      </w:r>
      <w:r w:rsidR="004A2A15"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00B62FEB" w:rsidR="005025E9" w:rsidRDefault="005025E9" w:rsidP="001841A1">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1A0C2B97" w14:textId="7346A0D5"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FF10816" w14:textId="7CC1D1FC"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3FB706C8"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24.501 [11], it shall be provided to the upper layers and the UE shall stop selecting a route selection descriptor matching the application information.</w:t>
      </w:r>
    </w:p>
    <w:p w14:paraId="3DADC7A7" w14:textId="724837C1" w:rsidR="000402A1" w:rsidRDefault="000402A1" w:rsidP="000402A1">
      <w:pPr>
        <w:pStyle w:val="B5"/>
      </w:pPr>
      <w:r>
        <w:t>B)</w:t>
      </w:r>
      <w:r>
        <w:tab/>
        <w:t xml:space="preserve">if the information about the 5G ProSe </w:t>
      </w:r>
      <w:r>
        <w:rPr>
          <w:lang w:val="en-US"/>
        </w:rPr>
        <w:t>layer-3</w:t>
      </w:r>
      <w:r>
        <w:t xml:space="preserve"> UE-to-network relay is not available or the UE does not support acting as a 5G ProSe layer-3 remote UE as specified in 3GPP TS 24.501 [11],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1841A1">
        <w:rPr>
          <w:u w:val="single"/>
        </w:rPr>
        <w:t>(SSC mode 2 or 3)</w:t>
      </w:r>
      <w:r w:rsidRPr="005025E9">
        <w:t>, th</w:t>
      </w:r>
      <w:r>
        <w:t xml:space="preserve">e UE shall proceed to step </w:t>
      </w:r>
      <w:r w:rsidR="00D87999">
        <w:t>4</w:t>
      </w:r>
      <w:r>
        <w:t>);</w:t>
      </w:r>
    </w:p>
    <w:p w14:paraId="2B751D34" w14:textId="77777777" w:rsidR="002B2E73" w:rsidRDefault="002B2E73" w:rsidP="002B2E73">
      <w:pPr>
        <w:pStyle w:val="B4"/>
      </w:pPr>
      <w:r>
        <w:lastRenderedPageBreak/>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79"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79"/>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0" w:name="_Toc27581311"/>
      <w:bookmarkStart w:id="81" w:name="_Toc36113462"/>
      <w:bookmarkStart w:id="82" w:name="_Toc45212720"/>
      <w:bookmarkStart w:id="83" w:name="_Toc51932233"/>
      <w:bookmarkStart w:id="84"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5"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5"/>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6"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6"/>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lastRenderedPageBreak/>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lastRenderedPageBreak/>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7777777" w:rsidR="000402A1" w:rsidRDefault="000402A1" w:rsidP="000402A1">
      <w:pPr>
        <w:pStyle w:val="B1"/>
      </w:pPr>
      <w:r>
        <w:t>g)</w:t>
      </w:r>
      <w:r>
        <w:tab/>
        <w:t xml:space="preserve">the allowed NSSAI or the </w:t>
      </w:r>
      <w:r w:rsidRPr="005F74A9">
        <w:t>configured NSSAI</w:t>
      </w:r>
      <w:r>
        <w:t xml:space="preserve"> is changed; or</w:t>
      </w:r>
    </w:p>
    <w:p w14:paraId="01A40F5F" w14:textId="77777777" w:rsidR="000402A1" w:rsidRPr="006D45B3" w:rsidRDefault="000402A1" w:rsidP="000402A1">
      <w:pPr>
        <w:pStyle w:val="B1"/>
      </w:pPr>
      <w:r>
        <w:t>h)</w:t>
      </w:r>
      <w:r>
        <w:tab/>
        <w:t>the LADN information is changed</w:t>
      </w:r>
      <w:r w:rsidRPr="006D45B3">
        <w:t>.</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87" w:name="_Toc106978537"/>
      <w:r>
        <w:lastRenderedPageBreak/>
        <w:t>4.2.2.3</w:t>
      </w:r>
      <w:r>
        <w:tab/>
      </w:r>
      <w:r w:rsidRPr="00A16911">
        <w:t>Association between an application and a PDU session</w:t>
      </w:r>
      <w:r w:rsidRPr="007A55F1">
        <w:t xml:space="preserve"> </w:t>
      </w:r>
      <w:r>
        <w:t>by a 5G-RG or a W-AGF acting on behalf of FN-RG</w:t>
      </w:r>
      <w:bookmarkEnd w:id="80"/>
      <w:bookmarkEnd w:id="81"/>
      <w:bookmarkEnd w:id="82"/>
      <w:bookmarkEnd w:id="83"/>
      <w:bookmarkEnd w:id="87"/>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AB83395" w:rsidR="005025E9" w:rsidRDefault="005025E9" w:rsidP="005025E9">
      <w:pPr>
        <w:pStyle w:val="B3"/>
        <w:rPr>
          <w:lang w:eastAsia="ko-KR"/>
        </w:rPr>
      </w:pPr>
      <w:r>
        <w:t>1)</w:t>
      </w:r>
      <w:r>
        <w:tab/>
      </w:r>
      <w:r w:rsidR="004A2A15" w:rsidRPr="008D40A5">
        <w:t>for which the parameters associated with the PDU session or the parameters requested by the UE during the PDU session establishment procedure</w:t>
      </w:r>
      <w:r w:rsidR="004A2A15" w:rsidRPr="00A16911">
        <w:t xml:space="preserve">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035E19DE"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p>
    <w:p w14:paraId="5DB08F1B" w14:textId="659560DD"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w:t>
      </w:r>
    </w:p>
    <w:p w14:paraId="596ED952" w14:textId="77777777"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C9408D1" w14:textId="77777777"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lastRenderedPageBreak/>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lastRenderedPageBreak/>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w:t>
      </w:r>
      <w:r w:rsidRPr="00A16911">
        <w:lastRenderedPageBreak/>
        <w:t>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88" w:name="_Toc27581312"/>
      <w:bookmarkStart w:id="89" w:name="_Toc36113463"/>
      <w:bookmarkStart w:id="90" w:name="_Toc45212721"/>
      <w:bookmarkStart w:id="91" w:name="_Toc51932234"/>
      <w:bookmarkStart w:id="92" w:name="_Toc106978538"/>
      <w:r>
        <w:rPr>
          <w:rFonts w:hint="eastAsia"/>
          <w:noProof/>
          <w:lang w:eastAsia="zh-CN"/>
        </w:rPr>
        <w:t>4.2.</w:t>
      </w:r>
      <w:r>
        <w:rPr>
          <w:noProof/>
          <w:lang w:eastAsia="zh-CN"/>
        </w:rPr>
        <w:t>3</w:t>
      </w:r>
      <w:r>
        <w:rPr>
          <w:noProof/>
          <w:lang w:eastAsia="zh-CN"/>
        </w:rPr>
        <w:tab/>
        <w:t>Unknown or unexpected URSP rules</w:t>
      </w:r>
      <w:bookmarkEnd w:id="84"/>
      <w:bookmarkEnd w:id="88"/>
      <w:bookmarkEnd w:id="89"/>
      <w:bookmarkEnd w:id="90"/>
      <w:bookmarkEnd w:id="91"/>
      <w:bookmarkEnd w:id="92"/>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3" w:name="_Toc20209065"/>
      <w:bookmarkStart w:id="94" w:name="_Toc27581313"/>
      <w:bookmarkStart w:id="95" w:name="_Toc36113464"/>
      <w:bookmarkStart w:id="96"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97" w:name="_Toc51932235"/>
      <w:bookmarkStart w:id="98" w:name="_Toc106978539"/>
      <w:r>
        <w:rPr>
          <w:rFonts w:hint="eastAsia"/>
          <w:lang w:eastAsia="zh-CN"/>
        </w:rPr>
        <w:lastRenderedPageBreak/>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3"/>
      <w:bookmarkEnd w:id="94"/>
      <w:bookmarkEnd w:id="95"/>
      <w:bookmarkEnd w:id="96"/>
      <w:bookmarkEnd w:id="97"/>
      <w:bookmarkEnd w:id="98"/>
    </w:p>
    <w:p w14:paraId="5E8889BA" w14:textId="77777777" w:rsidR="000A51E3" w:rsidRDefault="000A51E3" w:rsidP="000532DA">
      <w:pPr>
        <w:pStyle w:val="Heading3"/>
        <w:rPr>
          <w:lang w:eastAsia="zh-CN"/>
        </w:rPr>
      </w:pPr>
      <w:bookmarkStart w:id="99" w:name="_Toc20209066"/>
      <w:bookmarkStart w:id="100" w:name="_Toc27581314"/>
      <w:bookmarkStart w:id="101" w:name="_Toc36113465"/>
      <w:bookmarkStart w:id="102" w:name="_Toc45212723"/>
      <w:bookmarkStart w:id="103" w:name="_Toc51932236"/>
      <w:bookmarkStart w:id="104" w:name="_Toc106978540"/>
      <w:r>
        <w:rPr>
          <w:rFonts w:hint="eastAsia"/>
          <w:lang w:eastAsia="zh-CN"/>
        </w:rPr>
        <w:t>4.3</w:t>
      </w:r>
      <w:r>
        <w:rPr>
          <w:lang w:eastAsia="zh-CN"/>
        </w:rPr>
        <w:t>.1</w:t>
      </w:r>
      <w:r>
        <w:rPr>
          <w:lang w:eastAsia="zh-CN"/>
        </w:rPr>
        <w:tab/>
        <w:t>Overview</w:t>
      </w:r>
      <w:bookmarkEnd w:id="99"/>
      <w:bookmarkEnd w:id="100"/>
      <w:bookmarkEnd w:id="101"/>
      <w:bookmarkEnd w:id="102"/>
      <w:bookmarkEnd w:id="103"/>
      <w:bookmarkEnd w:id="104"/>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5" w:name="_Toc20209067"/>
      <w:bookmarkStart w:id="106" w:name="_Toc27581315"/>
      <w:bookmarkStart w:id="107" w:name="_Toc36113466"/>
      <w:bookmarkStart w:id="108" w:name="_Toc45212724"/>
      <w:bookmarkStart w:id="109" w:name="_Toc51932237"/>
      <w:bookmarkStart w:id="110" w:name="_Toc106978541"/>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5"/>
      <w:bookmarkEnd w:id="106"/>
      <w:bookmarkEnd w:id="107"/>
      <w:bookmarkEnd w:id="108"/>
      <w:bookmarkEnd w:id="109"/>
      <w:bookmarkEnd w:id="110"/>
    </w:p>
    <w:p w14:paraId="04322B0B" w14:textId="77777777" w:rsidR="000A51E3" w:rsidRDefault="000A51E3" w:rsidP="000532DA">
      <w:pPr>
        <w:pStyle w:val="Heading4"/>
        <w:rPr>
          <w:lang w:eastAsia="zh-CN"/>
        </w:rPr>
      </w:pPr>
      <w:bookmarkStart w:id="111" w:name="_Toc20209068"/>
      <w:bookmarkStart w:id="112" w:name="_Toc27581316"/>
      <w:bookmarkStart w:id="113" w:name="_Toc36113467"/>
      <w:bookmarkStart w:id="114" w:name="_Toc45212725"/>
      <w:bookmarkStart w:id="115" w:name="_Toc51932238"/>
      <w:bookmarkStart w:id="116" w:name="_Toc106978542"/>
      <w:r>
        <w:rPr>
          <w:rFonts w:hint="eastAsia"/>
          <w:lang w:eastAsia="zh-CN"/>
        </w:rPr>
        <w:t>4.3.2.1</w:t>
      </w:r>
      <w:r>
        <w:rPr>
          <w:rFonts w:hint="eastAsia"/>
          <w:lang w:eastAsia="zh-CN"/>
        </w:rPr>
        <w:tab/>
      </w:r>
      <w:r>
        <w:rPr>
          <w:lang w:eastAsia="zh-CN"/>
        </w:rPr>
        <w:t>General</w:t>
      </w:r>
      <w:bookmarkEnd w:id="111"/>
      <w:bookmarkEnd w:id="112"/>
      <w:bookmarkEnd w:id="113"/>
      <w:bookmarkEnd w:id="114"/>
      <w:bookmarkEnd w:id="115"/>
      <w:bookmarkEnd w:id="116"/>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lastRenderedPageBreak/>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17" w:name="_Toc20209069"/>
      <w:bookmarkStart w:id="118" w:name="_Toc27581317"/>
      <w:bookmarkStart w:id="119" w:name="_Toc36113468"/>
      <w:bookmarkStart w:id="120" w:name="_Toc45212726"/>
      <w:bookmarkStart w:id="121" w:name="_Toc51932239"/>
      <w:bookmarkStart w:id="122" w:name="_Toc106978543"/>
      <w:r>
        <w:rPr>
          <w:rFonts w:hint="eastAsia"/>
          <w:lang w:eastAsia="zh-CN"/>
        </w:rPr>
        <w:t>4.3.2.2</w:t>
      </w:r>
      <w:r>
        <w:rPr>
          <w:rFonts w:hint="eastAsia"/>
          <w:lang w:eastAsia="zh-CN"/>
        </w:rPr>
        <w:tab/>
      </w:r>
      <w:r w:rsidRPr="000532DA">
        <w:t>WLAN access selection</w:t>
      </w:r>
      <w:bookmarkEnd w:id="117"/>
      <w:bookmarkEnd w:id="118"/>
      <w:bookmarkEnd w:id="119"/>
      <w:bookmarkEnd w:id="120"/>
      <w:bookmarkEnd w:id="121"/>
      <w:bookmarkEnd w:id="122"/>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3" w:name="_Toc20209070"/>
      <w:bookmarkStart w:id="124" w:name="_Toc27581318"/>
      <w:bookmarkStart w:id="125" w:name="_Toc36113469"/>
      <w:bookmarkStart w:id="126" w:name="_Toc45212727"/>
      <w:bookmarkStart w:id="127" w:name="_Toc51932240"/>
      <w:bookmarkStart w:id="128" w:name="_Toc106978544"/>
      <w:r>
        <w:rPr>
          <w:rFonts w:hint="eastAsia"/>
          <w:lang w:eastAsia="zh-CN"/>
        </w:rPr>
        <w:t>4.3.3</w:t>
      </w:r>
      <w:r>
        <w:rPr>
          <w:lang w:eastAsia="zh-CN"/>
        </w:rPr>
        <w:tab/>
      </w:r>
      <w:r>
        <w:t xml:space="preserve">N3AN node </w:t>
      </w:r>
      <w:r w:rsidRPr="00DE0618">
        <w:t>configuration information</w:t>
      </w:r>
      <w:bookmarkEnd w:id="123"/>
      <w:bookmarkEnd w:id="124"/>
      <w:bookmarkEnd w:id="125"/>
      <w:bookmarkEnd w:id="126"/>
      <w:bookmarkEnd w:id="127"/>
      <w:bookmarkEnd w:id="128"/>
    </w:p>
    <w:p w14:paraId="1FF5B50F" w14:textId="77777777" w:rsidR="000A51E3" w:rsidRDefault="000A51E3" w:rsidP="000532DA">
      <w:pPr>
        <w:pStyle w:val="Heading4"/>
        <w:rPr>
          <w:lang w:eastAsia="zh-CN"/>
        </w:rPr>
      </w:pPr>
      <w:bookmarkStart w:id="129" w:name="_Toc20209071"/>
      <w:bookmarkStart w:id="130" w:name="_Toc27581319"/>
      <w:bookmarkStart w:id="131" w:name="_Toc36113470"/>
      <w:bookmarkStart w:id="132" w:name="_Toc45212728"/>
      <w:bookmarkStart w:id="133" w:name="_Toc51932241"/>
      <w:bookmarkStart w:id="134" w:name="_Toc106978545"/>
      <w:r>
        <w:rPr>
          <w:rFonts w:hint="eastAsia"/>
          <w:lang w:eastAsia="zh-CN"/>
        </w:rPr>
        <w:t>4.3.3.1</w:t>
      </w:r>
      <w:r>
        <w:rPr>
          <w:lang w:eastAsia="zh-CN"/>
        </w:rPr>
        <w:tab/>
        <w:t>General</w:t>
      </w:r>
      <w:bookmarkEnd w:id="129"/>
      <w:bookmarkEnd w:id="130"/>
      <w:bookmarkEnd w:id="131"/>
      <w:bookmarkEnd w:id="132"/>
      <w:bookmarkEnd w:id="133"/>
      <w:bookmarkEnd w:id="134"/>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5" w:name="_Toc20209072"/>
      <w:bookmarkStart w:id="136" w:name="_Toc27581320"/>
      <w:bookmarkStart w:id="137" w:name="_Toc36113471"/>
      <w:bookmarkStart w:id="138" w:name="_Toc45212729"/>
      <w:bookmarkStart w:id="139" w:name="_Toc51932242"/>
      <w:bookmarkStart w:id="140" w:name="_Toc106978546"/>
      <w:r>
        <w:rPr>
          <w:rFonts w:hint="eastAsia"/>
          <w:lang w:eastAsia="zh-CN"/>
        </w:rPr>
        <w:t>4.3.3.2</w:t>
      </w:r>
      <w:r>
        <w:rPr>
          <w:lang w:eastAsia="zh-CN"/>
        </w:rPr>
        <w:tab/>
        <w:t>N3AN node selection</w:t>
      </w:r>
      <w:bookmarkEnd w:id="135"/>
      <w:bookmarkEnd w:id="136"/>
      <w:bookmarkEnd w:id="137"/>
      <w:bookmarkEnd w:id="138"/>
      <w:bookmarkEnd w:id="139"/>
      <w:bookmarkEnd w:id="140"/>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41" w:name="_Toc20209073"/>
      <w:bookmarkStart w:id="142" w:name="_Toc27581321"/>
      <w:bookmarkStart w:id="143" w:name="_Toc36113472"/>
      <w:bookmarkStart w:id="144" w:name="_Toc45212730"/>
      <w:bookmarkStart w:id="145" w:name="_Toc51932243"/>
      <w:bookmarkStart w:id="146" w:name="_Toc106978547"/>
      <w:r>
        <w:t>4.4</w:t>
      </w:r>
      <w:r w:rsidRPr="004D3578">
        <w:tab/>
      </w:r>
      <w:r>
        <w:t>Interworking with EPC</w:t>
      </w:r>
      <w:bookmarkEnd w:id="141"/>
      <w:bookmarkEnd w:id="142"/>
      <w:bookmarkEnd w:id="143"/>
      <w:bookmarkEnd w:id="144"/>
      <w:bookmarkEnd w:id="145"/>
      <w:bookmarkEnd w:id="146"/>
    </w:p>
    <w:p w14:paraId="093F3369" w14:textId="77777777" w:rsidR="00FC0F36" w:rsidRPr="00A16911" w:rsidRDefault="00FC0F36" w:rsidP="00FC0F36">
      <w:pPr>
        <w:pStyle w:val="Heading3"/>
      </w:pPr>
      <w:bookmarkStart w:id="147" w:name="_Toc20209074"/>
      <w:bookmarkStart w:id="148" w:name="_Toc27581322"/>
      <w:bookmarkStart w:id="149" w:name="_Toc36113473"/>
      <w:bookmarkStart w:id="150" w:name="_Toc45212731"/>
      <w:bookmarkStart w:id="151" w:name="_Toc51932244"/>
      <w:bookmarkStart w:id="152" w:name="_Toc106978548"/>
      <w:r w:rsidRPr="00A16911">
        <w:t>4.</w:t>
      </w:r>
      <w:r>
        <w:t>4</w:t>
      </w:r>
      <w:r w:rsidRPr="00A16911">
        <w:t>.</w:t>
      </w:r>
      <w:r>
        <w:t>1</w:t>
      </w:r>
      <w:r w:rsidRPr="00A16911">
        <w:tab/>
      </w:r>
      <w:r>
        <w:t>Precedence between URSP, ANDSP, ANDSF and RAN rules</w:t>
      </w:r>
      <w:bookmarkEnd w:id="147"/>
      <w:bookmarkEnd w:id="148"/>
      <w:bookmarkEnd w:id="149"/>
      <w:bookmarkEnd w:id="150"/>
      <w:bookmarkEnd w:id="151"/>
      <w:bookmarkEnd w:id="152"/>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lastRenderedPageBreak/>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3" w:name="_Toc20209075"/>
      <w:bookmarkStart w:id="154" w:name="_Toc27581323"/>
      <w:bookmarkStart w:id="155" w:name="_Toc36113474"/>
      <w:bookmarkStart w:id="156" w:name="_Toc45212732"/>
      <w:bookmarkStart w:id="157" w:name="_Toc51932245"/>
      <w:bookmarkStart w:id="158" w:name="_Toc106978549"/>
      <w:r w:rsidRPr="00A16911">
        <w:t>4.</w:t>
      </w:r>
      <w:r>
        <w:t>4</w:t>
      </w:r>
      <w:r w:rsidRPr="00A16911">
        <w:t>.</w:t>
      </w:r>
      <w:r>
        <w:t>2</w:t>
      </w:r>
      <w:r w:rsidRPr="00A16911">
        <w:tab/>
      </w:r>
      <w:r>
        <w:t>Use of URSP in EPS</w:t>
      </w:r>
      <w:bookmarkEnd w:id="153"/>
      <w:bookmarkEnd w:id="154"/>
      <w:bookmarkEnd w:id="155"/>
      <w:bookmarkEnd w:id="156"/>
      <w:bookmarkEnd w:id="157"/>
      <w:bookmarkEnd w:id="158"/>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lastRenderedPageBreak/>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59"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60" w:name="_MCCTEMPBM_CRPT80180002___4" w:colFirst="0" w:colLast="1"/>
            <w:bookmarkEnd w:id="159"/>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61" w:name="_MCCTEMPBM_CRPT80180003___4" w:colFirst="0" w:colLast="1"/>
            <w:bookmarkEnd w:id="160"/>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2" w:name="_MCCTEMPBM_CRPT80180004___4" w:colFirst="0" w:colLast="1"/>
            <w:bookmarkEnd w:id="161"/>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3" w:name="_MCCTEMPBM_CRPT80180005___4" w:colFirst="0" w:colLast="1"/>
            <w:bookmarkEnd w:id="162"/>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4" w:name="_MCCTEMPBM_CRPT80180006___4" w:colFirst="0" w:colLast="1"/>
            <w:bookmarkEnd w:id="163"/>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4"/>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5"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66" w:name="_MCCTEMPBM_CRPT80180008___4" w:colFirst="0" w:colLast="2"/>
            <w:bookmarkEnd w:id="165"/>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67" w:name="_MCCTEMPBM_CRPT80180009___4" w:colFirst="0" w:colLast="1"/>
            <w:bookmarkEnd w:id="166"/>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68" w:name="_MCCTEMPBM_CRPT80180010___4" w:colFirst="0" w:colLast="2"/>
            <w:bookmarkEnd w:id="167"/>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69" w:name="_MCCTEMPBM_CRPT80180011___4" w:colFirst="0" w:colLast="0"/>
            <w:bookmarkEnd w:id="168"/>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70"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71" w:name="_MCCTEMPBM_CRPT80180013___2"/>
            <w:bookmarkEnd w:id="170"/>
            <w:r>
              <w:rPr>
                <w:lang w:eastAsia="zh-CN"/>
              </w:rPr>
              <w:t>-</w:t>
            </w:r>
            <w:r>
              <w:rPr>
                <w:lang w:eastAsia="zh-CN"/>
              </w:rPr>
              <w:tab/>
            </w:r>
            <w:r w:rsidR="00FC0F36">
              <w:t>PDU session type "Ethernet" is mapped to PDN type "Ethernet", if supported by the UE. Otherwise PDU session type "Ethernet" is mapped to PDN type "non-IP"</w:t>
            </w:r>
            <w:bookmarkEnd w:id="171"/>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2" w:name="_MCCTEMPBM_CRPT80180014___4" w:colFirst="0" w:colLast="1"/>
            <w:bookmarkEnd w:id="169"/>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3" w:name="_MCCTEMPBM_CRPT80180015___4" w:colFirst="0" w:colLast="1"/>
            <w:bookmarkEnd w:id="172"/>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4" w:name="_MCCTEMPBM_CRPT80180016___4" w:colFirst="0" w:colLast="0"/>
            <w:bookmarkEnd w:id="173"/>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5" w:name="_MCCTEMPBM_CRPT80180017___4"/>
            <w:bookmarkEnd w:id="175"/>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76" w:name="_MCCTEMPBM_CRPT80180018___4" w:colFirst="0" w:colLast="0"/>
            <w:bookmarkEnd w:id="174"/>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77" w:name="_MCCTEMPBM_CRPT80180019___4" w:colFirst="0" w:colLast="0"/>
            <w:bookmarkEnd w:id="176"/>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78" w:name="_MCCTEMPBM_CRPT80180020___4" w:colFirst="0" w:colLast="0"/>
            <w:bookmarkEnd w:id="177"/>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79" w:name="_MCCTEMPBM_CRPT80180021___4" w:colFirst="0" w:colLast="0"/>
            <w:bookmarkEnd w:id="178"/>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80" w:name="_MCCTEMPBM_CRPT80180022___4" w:colFirst="0" w:colLast="0"/>
            <w:bookmarkEnd w:id="179"/>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80"/>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81" w:name="_Toc20209076"/>
      <w:bookmarkStart w:id="182" w:name="_Toc27581324"/>
      <w:bookmarkStart w:id="183" w:name="_Toc36113475"/>
      <w:bookmarkStart w:id="184" w:name="_Toc45212733"/>
      <w:bookmarkStart w:id="185" w:name="_Toc51932246"/>
      <w:bookmarkStart w:id="186" w:name="_Toc106978550"/>
      <w:r>
        <w:lastRenderedPageBreak/>
        <w:t>5</w:t>
      </w:r>
      <w:r w:rsidR="0038606A" w:rsidRPr="004D3578">
        <w:tab/>
      </w:r>
      <w:r w:rsidR="003734FB">
        <w:t>Enc</w:t>
      </w:r>
      <w:r w:rsidR="0038606A">
        <w:t xml:space="preserve">oding of </w:t>
      </w:r>
      <w:r w:rsidR="0038606A" w:rsidRPr="00163B5C">
        <w:t>UE</w:t>
      </w:r>
      <w:r w:rsidR="00A3676C">
        <w:t xml:space="preserve"> policies</w:t>
      </w:r>
      <w:bookmarkEnd w:id="181"/>
      <w:bookmarkEnd w:id="182"/>
      <w:bookmarkEnd w:id="183"/>
      <w:bookmarkEnd w:id="184"/>
      <w:bookmarkEnd w:id="185"/>
      <w:bookmarkEnd w:id="186"/>
    </w:p>
    <w:p w14:paraId="1C018294" w14:textId="77777777" w:rsidR="0038606A" w:rsidRPr="0038606A" w:rsidRDefault="000A51E3" w:rsidP="004C0CE7">
      <w:pPr>
        <w:pStyle w:val="Heading2"/>
      </w:pPr>
      <w:bookmarkStart w:id="187" w:name="_Toc20209077"/>
      <w:bookmarkStart w:id="188" w:name="_Toc27581325"/>
      <w:bookmarkStart w:id="189" w:name="_Toc36113476"/>
      <w:bookmarkStart w:id="190" w:name="_Toc45212734"/>
      <w:bookmarkStart w:id="191" w:name="_Toc51932247"/>
      <w:bookmarkStart w:id="192" w:name="_Toc106978551"/>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87"/>
      <w:bookmarkEnd w:id="188"/>
      <w:bookmarkEnd w:id="189"/>
      <w:bookmarkEnd w:id="190"/>
      <w:bookmarkEnd w:id="191"/>
      <w:bookmarkEnd w:id="192"/>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3" w:name="_Toc20209078"/>
      <w:bookmarkStart w:id="194" w:name="_Toc27581326"/>
      <w:bookmarkStart w:id="195" w:name="_Toc36113477"/>
      <w:bookmarkStart w:id="196" w:name="_Toc45212735"/>
      <w:bookmarkStart w:id="197" w:name="_Toc51932248"/>
      <w:bookmarkStart w:id="198" w:name="_Toc106978552"/>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3"/>
      <w:bookmarkEnd w:id="194"/>
      <w:bookmarkEnd w:id="195"/>
      <w:bookmarkEnd w:id="196"/>
      <w:bookmarkEnd w:id="197"/>
      <w:bookmarkEnd w:id="198"/>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77777777"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77777777" w:rsidR="00506E8D" w:rsidRPr="002A12F4" w:rsidRDefault="00506E8D" w:rsidP="00506E8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77777777" w:rsidR="00506E8D" w:rsidRPr="002A12F4" w:rsidRDefault="00506E8D" w:rsidP="00506E8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lastRenderedPageBreak/>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Default="00506E8D" w:rsidP="00506E8D">
            <w:pPr>
              <w:pStyle w:val="TAL"/>
            </w:pPr>
            <w:r>
              <w:t>1 0 0 0 0 0 1 0</w:t>
            </w:r>
            <w: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31CB1628" w14:textId="77777777" w:rsidR="00506E8D" w:rsidRDefault="00506E8D" w:rsidP="00506E8D">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199" w:name="_MCCTEMPBM_CRPT80180024___4"/>
            <w:bookmarkEnd w:id="199"/>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00" w:name="_Toc20209079"/>
      <w:bookmarkStart w:id="201" w:name="_Toc27581327"/>
      <w:bookmarkStart w:id="202" w:name="_Toc36113478"/>
      <w:bookmarkStart w:id="203" w:name="_Toc45212736"/>
      <w:bookmarkStart w:id="204" w:name="_Toc51932249"/>
      <w:bookmarkStart w:id="205" w:name="_Toc106978553"/>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00"/>
      <w:bookmarkEnd w:id="201"/>
      <w:bookmarkEnd w:id="202"/>
      <w:bookmarkEnd w:id="203"/>
      <w:bookmarkEnd w:id="204"/>
      <w:bookmarkEnd w:id="205"/>
    </w:p>
    <w:p w14:paraId="3E930F82" w14:textId="77777777" w:rsidR="00F323E6" w:rsidRPr="003265DC" w:rsidRDefault="00F323E6" w:rsidP="00F323E6">
      <w:pPr>
        <w:pStyle w:val="Heading3"/>
      </w:pPr>
      <w:bookmarkStart w:id="206" w:name="_Toc20209080"/>
      <w:bookmarkStart w:id="207" w:name="_Toc27581328"/>
      <w:bookmarkStart w:id="208" w:name="_Toc36113479"/>
      <w:bookmarkStart w:id="209" w:name="_Toc45212737"/>
      <w:bookmarkStart w:id="210" w:name="_Toc51932250"/>
      <w:bookmarkStart w:id="211" w:name="_Toc106978554"/>
      <w:r>
        <w:t>5</w:t>
      </w:r>
      <w:r>
        <w:rPr>
          <w:rFonts w:hint="eastAsia"/>
        </w:rPr>
        <w:t>.</w:t>
      </w:r>
      <w:r>
        <w:t>3.1</w:t>
      </w:r>
      <w:r>
        <w:rPr>
          <w:rFonts w:hint="eastAsia"/>
        </w:rPr>
        <w:tab/>
      </w:r>
      <w:r>
        <w:t>General</w:t>
      </w:r>
      <w:bookmarkEnd w:id="206"/>
      <w:bookmarkEnd w:id="207"/>
      <w:bookmarkEnd w:id="208"/>
      <w:bookmarkEnd w:id="209"/>
      <w:bookmarkEnd w:id="210"/>
      <w:bookmarkEnd w:id="211"/>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2" w:name="_Toc20209081"/>
      <w:bookmarkStart w:id="213" w:name="_Toc27581329"/>
      <w:bookmarkStart w:id="214" w:name="_Toc36113480"/>
      <w:bookmarkStart w:id="215" w:name="_Toc45212738"/>
      <w:bookmarkStart w:id="216" w:name="_Toc51932251"/>
      <w:bookmarkStart w:id="217" w:name="_Toc106978555"/>
      <w:r>
        <w:t>5.3.</w:t>
      </w:r>
      <w:r w:rsidR="00E728BC">
        <w:t>2</w:t>
      </w:r>
      <w:r>
        <w:rPr>
          <w:rFonts w:hint="eastAsia"/>
        </w:rPr>
        <w:tab/>
      </w:r>
      <w:r w:rsidR="003734FB">
        <w:t xml:space="preserve">Encoding of </w:t>
      </w:r>
      <w:r>
        <w:t>WLANSP</w:t>
      </w:r>
      <w:bookmarkEnd w:id="212"/>
      <w:bookmarkEnd w:id="213"/>
      <w:bookmarkEnd w:id="214"/>
      <w:bookmarkEnd w:id="215"/>
      <w:bookmarkEnd w:id="216"/>
      <w:bookmarkEnd w:id="217"/>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18" w:name="_MCCTEMPBM_CRPT80180025___4"/>
            <w:r>
              <w:t>octet r+</w:t>
            </w:r>
            <w:r w:rsidR="00A2047F">
              <w:t>10</w:t>
            </w:r>
            <w:bookmarkEnd w:id="218"/>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19"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19"/>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0" w:name="_Toc20209082"/>
      <w:bookmarkStart w:id="221" w:name="_Toc27581330"/>
      <w:bookmarkStart w:id="222" w:name="_Toc36113481"/>
      <w:bookmarkStart w:id="223" w:name="_Toc45212739"/>
      <w:bookmarkStart w:id="224" w:name="_Toc51932252"/>
      <w:bookmarkStart w:id="225" w:name="_Toc106978556"/>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0"/>
      <w:bookmarkEnd w:id="221"/>
      <w:bookmarkEnd w:id="222"/>
      <w:bookmarkEnd w:id="223"/>
      <w:bookmarkEnd w:id="224"/>
      <w:bookmarkEnd w:id="225"/>
    </w:p>
    <w:p w14:paraId="06CC9DD0" w14:textId="77777777" w:rsidR="00336CAE" w:rsidRPr="000532DA" w:rsidRDefault="00336CAE" w:rsidP="007C72E1">
      <w:pPr>
        <w:pStyle w:val="Heading4"/>
        <w:rPr>
          <w:lang w:val="en-US"/>
        </w:rPr>
      </w:pPr>
      <w:bookmarkStart w:id="226" w:name="_Toc20209083"/>
      <w:bookmarkStart w:id="227" w:name="_Toc27581331"/>
      <w:bookmarkStart w:id="228" w:name="_Toc36113482"/>
      <w:bookmarkStart w:id="229" w:name="_Toc45212740"/>
      <w:bookmarkStart w:id="230" w:name="_Toc51932253"/>
      <w:bookmarkStart w:id="231" w:name="_Toc106978557"/>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26"/>
      <w:bookmarkEnd w:id="227"/>
      <w:bookmarkEnd w:id="228"/>
      <w:bookmarkEnd w:id="229"/>
      <w:bookmarkEnd w:id="230"/>
      <w:bookmarkEnd w:id="231"/>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2" w:name="_MCCTEMPBM_CRPT80180027___4"/>
            <w:bookmarkEnd w:id="232"/>
          </w:p>
        </w:tc>
        <w:bookmarkStart w:id="233" w:name="_MCCTEMPBM_CRPT80180028___7"/>
        <w:bookmarkEnd w:id="233"/>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34" w:name="_MCCTEMPBM_CRPT80180029___7"/>
        <w:bookmarkEnd w:id="234"/>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35" w:name="_MCCTEMPBM_CRPT80180030___7"/>
        <w:bookmarkEnd w:id="235"/>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36" w:name="_Toc20209084"/>
      <w:bookmarkStart w:id="237" w:name="_Toc27581332"/>
      <w:bookmarkStart w:id="238" w:name="_Toc36113483"/>
      <w:bookmarkStart w:id="239" w:name="_Toc45212741"/>
      <w:bookmarkStart w:id="240" w:name="_Toc51932254"/>
      <w:bookmarkStart w:id="241" w:name="_Toc106978558"/>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6"/>
      <w:bookmarkEnd w:id="237"/>
      <w:bookmarkEnd w:id="238"/>
      <w:bookmarkEnd w:id="239"/>
      <w:bookmarkEnd w:id="240"/>
      <w:bookmarkEnd w:id="241"/>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2" w:name="_MCCTEMPBM_CRPT80180031___4"/>
            <w:r>
              <w:rPr>
                <w:lang w:eastAsia="zh-CN"/>
              </w:rPr>
              <w:t>octet</w:t>
            </w:r>
            <w:r>
              <w:rPr>
                <w:rFonts w:hint="eastAsia"/>
                <w:lang w:eastAsia="zh-CN"/>
              </w:rPr>
              <w:t xml:space="preserve"> </w:t>
            </w:r>
            <w:r>
              <w:rPr>
                <w:lang w:eastAsia="zh-CN"/>
              </w:rPr>
              <w:t>x+</w:t>
            </w:r>
            <w:r w:rsidR="00EB7A1E">
              <w:rPr>
                <w:lang w:eastAsia="zh-CN"/>
              </w:rPr>
              <w:t>7</w:t>
            </w:r>
            <w:bookmarkEnd w:id="242"/>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3" w:name="_MCCTEMPBM_CRPT80180032___4"/>
            <w:r>
              <w:rPr>
                <w:lang w:eastAsia="zh-CN"/>
              </w:rPr>
              <w:t>octet</w:t>
            </w:r>
            <w:r>
              <w:rPr>
                <w:rFonts w:hint="eastAsia"/>
                <w:lang w:eastAsia="zh-CN"/>
              </w:rPr>
              <w:t xml:space="preserve"> </w:t>
            </w:r>
            <w:r>
              <w:rPr>
                <w:lang w:eastAsia="zh-CN"/>
              </w:rPr>
              <w:t>x+</w:t>
            </w:r>
            <w:r w:rsidR="00EB7A1E">
              <w:rPr>
                <w:lang w:eastAsia="zh-CN"/>
              </w:rPr>
              <w:t>8</w:t>
            </w:r>
            <w:bookmarkEnd w:id="243"/>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4" w:name="_MCCTEMPBM_CRPT80180033___4"/>
            <w:r w:rsidRPr="0027002B">
              <w:rPr>
                <w:rFonts w:hint="eastAsia"/>
                <w:lang w:eastAsia="zh-CN"/>
              </w:rPr>
              <w:t>0</w:t>
            </w:r>
            <w:bookmarkEnd w:id="244"/>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5" w:name="_MCCTEMPBM_CRPT80180034___4"/>
            <w:r>
              <w:rPr>
                <w:lang w:eastAsia="zh-CN"/>
              </w:rPr>
              <w:t>1</w:t>
            </w:r>
            <w:bookmarkEnd w:id="245"/>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6"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7" w:name="_MCCTEMPBM_CRPT80180036___4" w:colFirst="0" w:colLast="0"/>
            <w:bookmarkEnd w:id="246"/>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48" w:name="_MCCTEMPBM_CRPT80180037___4" w:colFirst="0" w:colLast="0"/>
            <w:bookmarkEnd w:id="247"/>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49" w:name="_MCCTEMPBM_CRPT80180038___4" w:colFirst="0" w:colLast="0"/>
            <w:bookmarkEnd w:id="248"/>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49"/>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0" w:name="_Toc20209085"/>
      <w:bookmarkStart w:id="251" w:name="_Toc27581333"/>
      <w:bookmarkStart w:id="252" w:name="_Toc36113484"/>
      <w:bookmarkStart w:id="253" w:name="_Toc45212742"/>
      <w:bookmarkStart w:id="254" w:name="_Toc51932255"/>
      <w:bookmarkStart w:id="255" w:name="_Toc106978559"/>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0"/>
      <w:bookmarkEnd w:id="251"/>
      <w:bookmarkEnd w:id="252"/>
      <w:bookmarkEnd w:id="253"/>
      <w:bookmarkEnd w:id="254"/>
      <w:bookmarkEnd w:id="255"/>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56" w:name="_MCCTEMPBM_CRPT80180039___4"/>
            <w:bookmarkEnd w:id="256"/>
          </w:p>
        </w:tc>
        <w:bookmarkStart w:id="257" w:name="_MCCTEMPBM_CRPT80180040___7"/>
        <w:bookmarkEnd w:id="257"/>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58" w:name="_MCCTEMPBM_CRPT80180041___7"/>
        <w:bookmarkEnd w:id="258"/>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59" w:name="_MCCTEMPBM_CRPT80180042___7"/>
        <w:bookmarkEnd w:id="259"/>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60" w:name="_MCCTEMPBM_CRPT80180043___7"/>
        <w:bookmarkEnd w:id="260"/>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61" w:name="_MCCTEMPBM_CRPT80180044___4"/>
            <w:bookmarkEnd w:id="261"/>
          </w:p>
        </w:tc>
        <w:bookmarkStart w:id="262" w:name="_MCCTEMPBM_CRPT80180045___7"/>
        <w:bookmarkEnd w:id="262"/>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63" w:name="_MCCTEMPBM_CRPT80180046___7"/>
        <w:bookmarkEnd w:id="263"/>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4" w:name="_Toc20209086"/>
      <w:bookmarkStart w:id="265" w:name="_Toc27581334"/>
      <w:bookmarkStart w:id="266" w:name="_Toc36113485"/>
      <w:bookmarkStart w:id="267" w:name="_Toc45212743"/>
      <w:bookmarkStart w:id="268" w:name="_Toc51932256"/>
      <w:bookmarkStart w:id="269" w:name="_Toc106978560"/>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4"/>
      <w:bookmarkEnd w:id="265"/>
      <w:bookmarkEnd w:id="266"/>
      <w:bookmarkEnd w:id="267"/>
      <w:bookmarkEnd w:id="268"/>
      <w:bookmarkEnd w:id="269"/>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70" w:name="_MCCTEMPBM_CRPT80180047___4"/>
            <w:bookmarkEnd w:id="270"/>
          </w:p>
        </w:tc>
        <w:bookmarkStart w:id="271" w:name="_MCCTEMPBM_CRPT80180048___7"/>
        <w:bookmarkEnd w:id="271"/>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72" w:name="_MCCTEMPBM_CRPT80180049___7"/>
        <w:bookmarkEnd w:id="272"/>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73" w:name="_MCCTEMPBM_CRPT80180050___7"/>
        <w:bookmarkEnd w:id="273"/>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274" w:name="_MCCTEMPBM_CRPT80180051___7"/>
        <w:bookmarkEnd w:id="274"/>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62D59F6F" w14:textId="77777777" w:rsidR="00D01FDB" w:rsidRDefault="00D01FDB" w:rsidP="00D01FDB">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1FDB" w:rsidRPr="00BF342D" w14:paraId="3229DF6E" w14:textId="77777777" w:rsidTr="008D4D60">
        <w:trPr>
          <w:cantSplit/>
          <w:jc w:val="center"/>
        </w:trPr>
        <w:tc>
          <w:tcPr>
            <w:tcW w:w="708" w:type="dxa"/>
          </w:tcPr>
          <w:p w14:paraId="38525378" w14:textId="77777777" w:rsidR="00D01FDB" w:rsidRPr="00BF342D" w:rsidRDefault="00D01FDB" w:rsidP="008D4D60">
            <w:pPr>
              <w:pStyle w:val="TAC"/>
            </w:pPr>
            <w:r w:rsidRPr="00BF342D">
              <w:t>8</w:t>
            </w:r>
          </w:p>
        </w:tc>
        <w:tc>
          <w:tcPr>
            <w:tcW w:w="709" w:type="dxa"/>
          </w:tcPr>
          <w:p w14:paraId="4958FCE2" w14:textId="77777777" w:rsidR="00D01FDB" w:rsidRPr="00BF342D" w:rsidRDefault="00D01FDB" w:rsidP="008D4D60">
            <w:pPr>
              <w:pStyle w:val="TAC"/>
            </w:pPr>
            <w:r w:rsidRPr="00BF342D">
              <w:t>7</w:t>
            </w:r>
          </w:p>
        </w:tc>
        <w:tc>
          <w:tcPr>
            <w:tcW w:w="709" w:type="dxa"/>
          </w:tcPr>
          <w:p w14:paraId="75EA3F38" w14:textId="77777777" w:rsidR="00D01FDB" w:rsidRPr="00BF342D" w:rsidRDefault="00D01FDB" w:rsidP="008D4D60">
            <w:pPr>
              <w:pStyle w:val="TAC"/>
            </w:pPr>
            <w:r w:rsidRPr="00BF342D">
              <w:t>6</w:t>
            </w:r>
          </w:p>
        </w:tc>
        <w:tc>
          <w:tcPr>
            <w:tcW w:w="709" w:type="dxa"/>
          </w:tcPr>
          <w:p w14:paraId="36882E5F" w14:textId="77777777" w:rsidR="00D01FDB" w:rsidRPr="00BF342D" w:rsidRDefault="00D01FDB" w:rsidP="008D4D60">
            <w:pPr>
              <w:pStyle w:val="TAC"/>
            </w:pPr>
            <w:r w:rsidRPr="00BF342D">
              <w:t>5</w:t>
            </w:r>
          </w:p>
        </w:tc>
        <w:tc>
          <w:tcPr>
            <w:tcW w:w="709" w:type="dxa"/>
          </w:tcPr>
          <w:p w14:paraId="2167C310" w14:textId="77777777" w:rsidR="00D01FDB" w:rsidRPr="00BF342D" w:rsidRDefault="00D01FDB" w:rsidP="008D4D60">
            <w:pPr>
              <w:pStyle w:val="TAC"/>
            </w:pPr>
            <w:r w:rsidRPr="00BF342D">
              <w:t>4</w:t>
            </w:r>
          </w:p>
        </w:tc>
        <w:tc>
          <w:tcPr>
            <w:tcW w:w="709" w:type="dxa"/>
          </w:tcPr>
          <w:p w14:paraId="24B2FA68" w14:textId="77777777" w:rsidR="00D01FDB" w:rsidRPr="00BF342D" w:rsidRDefault="00D01FDB" w:rsidP="008D4D60">
            <w:pPr>
              <w:pStyle w:val="TAC"/>
            </w:pPr>
            <w:r w:rsidRPr="00BF342D">
              <w:t>3</w:t>
            </w:r>
          </w:p>
        </w:tc>
        <w:tc>
          <w:tcPr>
            <w:tcW w:w="709" w:type="dxa"/>
          </w:tcPr>
          <w:p w14:paraId="013D271A" w14:textId="77777777" w:rsidR="00D01FDB" w:rsidRPr="00BF342D" w:rsidRDefault="00D01FDB" w:rsidP="008D4D60">
            <w:pPr>
              <w:pStyle w:val="TAC"/>
            </w:pPr>
            <w:r w:rsidRPr="00BF342D">
              <w:t>2</w:t>
            </w:r>
          </w:p>
        </w:tc>
        <w:tc>
          <w:tcPr>
            <w:tcW w:w="709" w:type="dxa"/>
          </w:tcPr>
          <w:p w14:paraId="2211B038" w14:textId="77777777" w:rsidR="00D01FDB" w:rsidRPr="00BF342D" w:rsidRDefault="00D01FDB" w:rsidP="008D4D60">
            <w:pPr>
              <w:pStyle w:val="TAC"/>
            </w:pPr>
            <w:r w:rsidRPr="00BF342D">
              <w:t>1</w:t>
            </w:r>
          </w:p>
        </w:tc>
        <w:tc>
          <w:tcPr>
            <w:tcW w:w="1134" w:type="dxa"/>
          </w:tcPr>
          <w:p w14:paraId="1BA2086C" w14:textId="77777777" w:rsidR="00D01FDB" w:rsidRPr="00BF342D" w:rsidRDefault="00D01FDB" w:rsidP="008D4D60">
            <w:pPr>
              <w:pStyle w:val="TAL"/>
            </w:pPr>
          </w:p>
        </w:tc>
      </w:tr>
      <w:tr w:rsidR="00D01FDB" w:rsidRPr="00BF342D" w14:paraId="634B0138" w14:textId="77777777" w:rsidTr="008D4D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6D4609" w14:textId="77777777" w:rsidR="00D01FDB" w:rsidRPr="00BF342D" w:rsidRDefault="00D01FDB" w:rsidP="008D4D60">
            <w:pPr>
              <w:pStyle w:val="TAC"/>
            </w:pPr>
            <w:r>
              <w:t>Home ePDG identifier type (= FQDN)</w:t>
            </w:r>
          </w:p>
        </w:tc>
        <w:tc>
          <w:tcPr>
            <w:tcW w:w="1134" w:type="dxa"/>
          </w:tcPr>
          <w:p w14:paraId="7A24728A" w14:textId="77777777" w:rsidR="00D01FDB" w:rsidRPr="00BF342D" w:rsidRDefault="00D01FDB" w:rsidP="008D4D60">
            <w:pPr>
              <w:pStyle w:val="TAL"/>
            </w:pPr>
            <w:r>
              <w:t>octet 1</w:t>
            </w:r>
          </w:p>
        </w:tc>
      </w:tr>
      <w:tr w:rsidR="00D01FDB" w:rsidRPr="00BF342D" w14:paraId="28B9DD2C" w14:textId="77777777" w:rsidTr="008D4D60">
        <w:trPr>
          <w:jc w:val="center"/>
        </w:trPr>
        <w:tc>
          <w:tcPr>
            <w:tcW w:w="5671" w:type="dxa"/>
            <w:gridSpan w:val="8"/>
            <w:tcBorders>
              <w:left w:val="single" w:sz="6" w:space="0" w:color="auto"/>
              <w:bottom w:val="single" w:sz="4" w:space="0" w:color="auto"/>
              <w:right w:val="single" w:sz="6" w:space="0" w:color="auto"/>
            </w:tcBorders>
          </w:tcPr>
          <w:p w14:paraId="4F7AA4EC" w14:textId="77777777" w:rsidR="00D01FDB" w:rsidRPr="00BF342D" w:rsidRDefault="00D01FDB" w:rsidP="008D4D60">
            <w:pPr>
              <w:pStyle w:val="TAC"/>
            </w:pPr>
          </w:p>
          <w:p w14:paraId="2F15DAEF" w14:textId="77777777" w:rsidR="00D01FDB" w:rsidRPr="00BF342D" w:rsidRDefault="00D01FDB" w:rsidP="008D4D60">
            <w:pPr>
              <w:pStyle w:val="TAC"/>
            </w:pPr>
            <w:r>
              <w:t>Length of home ePDG FQDN</w:t>
            </w:r>
          </w:p>
          <w:p w14:paraId="747CDD8F" w14:textId="77777777" w:rsidR="00D01FDB" w:rsidRPr="00BF342D" w:rsidRDefault="00D01FDB" w:rsidP="008D4D60">
            <w:pPr>
              <w:pStyle w:val="TAC"/>
            </w:pPr>
          </w:p>
        </w:tc>
        <w:tc>
          <w:tcPr>
            <w:tcW w:w="1134" w:type="dxa"/>
          </w:tcPr>
          <w:p w14:paraId="754CB5E0" w14:textId="77777777" w:rsidR="00D01FDB" w:rsidRPr="00BF342D" w:rsidRDefault="00D01FDB" w:rsidP="008D4D60">
            <w:pPr>
              <w:pStyle w:val="TAL"/>
            </w:pPr>
            <w:r w:rsidRPr="00BF342D">
              <w:t xml:space="preserve">octet </w:t>
            </w:r>
            <w:r>
              <w:t>2</w:t>
            </w:r>
          </w:p>
          <w:p w14:paraId="1AEA4731" w14:textId="77777777" w:rsidR="00D01FDB" w:rsidRPr="00BF342D" w:rsidRDefault="00D01FDB" w:rsidP="008D4D60">
            <w:pPr>
              <w:pStyle w:val="TAL"/>
            </w:pPr>
          </w:p>
        </w:tc>
      </w:tr>
      <w:tr w:rsidR="00D01FDB" w:rsidRPr="00BF342D" w14:paraId="0D11A687" w14:textId="77777777" w:rsidTr="008D4D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66A790" w14:textId="77777777" w:rsidR="00D01FDB" w:rsidRPr="00BF342D" w:rsidRDefault="00D01FDB" w:rsidP="008D4D60">
            <w:pPr>
              <w:pStyle w:val="TAC"/>
            </w:pPr>
          </w:p>
          <w:p w14:paraId="6637438F" w14:textId="77777777" w:rsidR="00D01FDB" w:rsidRPr="00BF342D" w:rsidRDefault="00D01FDB" w:rsidP="008D4D60">
            <w:pPr>
              <w:pStyle w:val="TAC"/>
            </w:pPr>
            <w:r>
              <w:t>Home ePDG FQDN</w:t>
            </w:r>
          </w:p>
          <w:p w14:paraId="7127B5B7" w14:textId="77777777" w:rsidR="00D01FDB" w:rsidRPr="00BF342D" w:rsidRDefault="00D01FDB" w:rsidP="008D4D60">
            <w:pPr>
              <w:pStyle w:val="TAC"/>
            </w:pPr>
          </w:p>
        </w:tc>
        <w:tc>
          <w:tcPr>
            <w:tcW w:w="1134" w:type="dxa"/>
            <w:tcBorders>
              <w:left w:val="single" w:sz="4" w:space="0" w:color="auto"/>
            </w:tcBorders>
          </w:tcPr>
          <w:p w14:paraId="1B73157C" w14:textId="65E46919" w:rsidR="00D01FDB" w:rsidRPr="00BF342D" w:rsidRDefault="00D01FDB" w:rsidP="008D4D60">
            <w:pPr>
              <w:pStyle w:val="TAL"/>
            </w:pPr>
            <w:r>
              <w:t>octet 3</w:t>
            </w:r>
          </w:p>
          <w:p w14:paraId="290BEE05" w14:textId="77777777" w:rsidR="00D01FDB" w:rsidRPr="00BF342D" w:rsidRDefault="00D01FDB" w:rsidP="008D4D60">
            <w:pPr>
              <w:pStyle w:val="TAL"/>
            </w:pPr>
          </w:p>
          <w:p w14:paraId="49B70397" w14:textId="77777777" w:rsidR="00D01FDB" w:rsidRPr="00BF342D" w:rsidRDefault="00D01FDB" w:rsidP="008D4D60">
            <w:pPr>
              <w:pStyle w:val="TAL"/>
            </w:pPr>
            <w:r>
              <w:t>octet f</w:t>
            </w:r>
          </w:p>
        </w:tc>
      </w:tr>
    </w:tbl>
    <w:p w14:paraId="792E4761" w14:textId="77777777" w:rsidR="00D01FDB" w:rsidRDefault="00D01FDB" w:rsidP="00D01FDB">
      <w:pPr>
        <w:pStyle w:val="TF"/>
        <w:rPr>
          <w:lang w:eastAsia="zh-CN"/>
        </w:rPr>
      </w:pPr>
      <w:r w:rsidRPr="00BD0557">
        <w:t>Figure </w:t>
      </w:r>
      <w:r>
        <w:t>5.3.3.4.3</w:t>
      </w:r>
      <w:r w:rsidRPr="00BD0557">
        <w:t xml:space="preserve">: </w:t>
      </w:r>
      <w:r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75" w:name="_MCCTEMPBM_CRPT80180052___4"/>
            <w:bookmarkEnd w:id="275"/>
          </w:p>
        </w:tc>
        <w:bookmarkStart w:id="276" w:name="_MCCTEMPBM_CRPT80180053___7"/>
        <w:bookmarkEnd w:id="276"/>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77" w:name="_MCCTEMPBM_CRPT80180054___7"/>
        <w:bookmarkEnd w:id="277"/>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278" w:name="_Toc20209087"/>
      <w:bookmarkStart w:id="279" w:name="_Toc27581335"/>
      <w:bookmarkStart w:id="280" w:name="_Toc36113486"/>
      <w:bookmarkStart w:id="281" w:name="_Toc45212744"/>
      <w:bookmarkStart w:id="282" w:name="_Toc51932257"/>
      <w:bookmarkStart w:id="283" w:name="historyclause"/>
      <w:bookmarkStart w:id="284" w:name="_Toc106978561"/>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8"/>
      <w:bookmarkEnd w:id="279"/>
      <w:bookmarkEnd w:id="280"/>
      <w:bookmarkEnd w:id="281"/>
      <w:bookmarkEnd w:id="282"/>
      <w:bookmarkEnd w:id="284"/>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3"/>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w:t>
            </w:r>
            <w:r>
              <w:rPr>
                <w:sz w:val="16"/>
                <w:szCs w:val="16"/>
                <w:lang w:eastAsia="zh-CN"/>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2CF72" w14:textId="77777777" w:rsidR="000F0CFC" w:rsidRDefault="000F0CFC">
      <w:r>
        <w:separator/>
      </w:r>
    </w:p>
  </w:endnote>
  <w:endnote w:type="continuationSeparator" w:id="0">
    <w:p w14:paraId="6B6FDADB" w14:textId="77777777" w:rsidR="000F0CFC" w:rsidRDefault="000F0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399D3" w14:textId="77777777" w:rsidR="000F0CFC" w:rsidRDefault="000F0CFC">
      <w:r>
        <w:separator/>
      </w:r>
    </w:p>
  </w:footnote>
  <w:footnote w:type="continuationSeparator" w:id="0">
    <w:p w14:paraId="45E21667" w14:textId="77777777" w:rsidR="000F0CFC" w:rsidRDefault="000F0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4E86A7B"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41A1">
      <w:rPr>
        <w:rFonts w:ascii="Arial" w:hAnsi="Arial" w:cs="Arial"/>
        <w:b/>
        <w:noProof/>
        <w:sz w:val="18"/>
        <w:szCs w:val="18"/>
      </w:rPr>
      <w:t>3GPP TS 24.526 V17.7.0 (2022-06)</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51E57F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41A1">
      <w:rPr>
        <w:rFonts w:ascii="Arial" w:hAnsi="Arial" w:cs="Arial"/>
        <w:b/>
        <w:noProof/>
        <w:sz w:val="18"/>
        <w:szCs w:val="18"/>
      </w:rPr>
      <w:t>Release 17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A15"/>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95C1F-0BA1-4361-893F-D9C911D46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19433</Words>
  <Characters>110774</Characters>
  <Application>Microsoft Office Word</Application>
  <DocSecurity>0</DocSecurity>
  <Lines>923</Lines>
  <Paragraphs>259</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129948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24.526_CR0150R1_(Rel-17)_5GProtoc17</cp:lastModifiedBy>
  <cp:revision>13</cp:revision>
  <dcterms:created xsi:type="dcterms:W3CDTF">2022-03-24T22:29:00Z</dcterms:created>
  <dcterms:modified xsi:type="dcterms:W3CDTF">2022-06-24T13:56:00Z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